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279C8A5A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797C5D">
        <w:rPr>
          <w:noProof w:val="0"/>
        </w:rPr>
        <w:t>0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3A0F5B">
        <w:rPr>
          <w:noProof w:val="0"/>
          <w:sz w:val="32"/>
        </w:rPr>
        <w:t>3</w:t>
      </w:r>
      <w:r w:rsidR="008579FC" w:rsidRPr="00890378">
        <w:rPr>
          <w:noProof w:val="0"/>
          <w:sz w:val="32"/>
        </w:rPr>
        <w:t>-</w:t>
      </w:r>
      <w:r w:rsidR="003A0F5B">
        <w:rPr>
          <w:noProof w:val="0"/>
          <w:sz w:val="32"/>
        </w:rPr>
        <w:t>03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 xml:space="preserve">3rd Generation Partnership </w:t>
      </w:r>
      <w:proofErr w:type="gramStart"/>
      <w:r w:rsidRPr="00890378">
        <w:rPr>
          <w:sz w:val="32"/>
          <w:szCs w:val="32"/>
        </w:rPr>
        <w:t>Project;</w:t>
      </w:r>
      <w:proofErr w:type="gramEnd"/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 xml:space="preserve">Technical Specification Group Radio Access </w:t>
      </w:r>
      <w:proofErr w:type="gramStart"/>
      <w:r w:rsidRPr="00890378">
        <w:rPr>
          <w:sz w:val="32"/>
          <w:szCs w:val="32"/>
        </w:rPr>
        <w:t>Network;</w:t>
      </w:r>
      <w:proofErr w:type="gramEnd"/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</w:t>
      </w:r>
      <w:proofErr w:type="gramStart"/>
      <w:r w:rsidR="00F6268C" w:rsidRPr="00890378">
        <w:rPr>
          <w:rFonts w:cs="Arial"/>
          <w:sz w:val="32"/>
          <w:szCs w:val="32"/>
        </w:rPr>
        <w:t>);</w:t>
      </w:r>
      <w:proofErr w:type="gramEnd"/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 xml:space="preserve">User Equipment (UE) conformance </w:t>
      </w:r>
      <w:proofErr w:type="gramStart"/>
      <w:r w:rsidRPr="00890378">
        <w:rPr>
          <w:rFonts w:cs="Arial"/>
          <w:sz w:val="32"/>
          <w:szCs w:val="32"/>
        </w:rPr>
        <w:t>specification;</w:t>
      </w:r>
      <w:proofErr w:type="gramEnd"/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 xml:space="preserve">Radio transmission and </w:t>
      </w:r>
      <w:proofErr w:type="gramStart"/>
      <w:r w:rsidRPr="00890378">
        <w:rPr>
          <w:rFonts w:cs="Arial"/>
          <w:sz w:val="32"/>
          <w:szCs w:val="32"/>
        </w:rPr>
        <w:t>reception;</w:t>
      </w:r>
      <w:proofErr w:type="gramEnd"/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000000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000000">
        <w:rPr>
          <w:noProof w:val="0"/>
        </w:rPr>
        <w:pict w14:anchorId="7B98105D">
          <v:shape id="_x0000_i1026" type="#_x0000_t75" style="width:128.5pt;height:76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3A0C3A9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3A0F5B">
        <w:rPr>
          <w:sz w:val="18"/>
        </w:rPr>
        <w:t>3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 xml:space="preserve">UMTS™ is a </w:t>
      </w:r>
      <w:proofErr w:type="gramStart"/>
      <w:r w:rsidRPr="00890378">
        <w:rPr>
          <w:sz w:val="18"/>
        </w:rPr>
        <w:t>Trade Mark</w:t>
      </w:r>
      <w:proofErr w:type="gramEnd"/>
      <w:r w:rsidRPr="00890378">
        <w:rPr>
          <w:sz w:val="18"/>
        </w:rPr>
        <w:t xml:space="preserve">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 xml:space="preserve">3GPP™ is a </w:t>
      </w:r>
      <w:proofErr w:type="gramStart"/>
      <w:r w:rsidRPr="00890378">
        <w:rPr>
          <w:sz w:val="18"/>
        </w:rPr>
        <w:t>Trade Mark</w:t>
      </w:r>
      <w:proofErr w:type="gramEnd"/>
      <w:r w:rsidRPr="00890378">
        <w:rPr>
          <w:sz w:val="18"/>
        </w:rPr>
        <w:t xml:space="preserve">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9092275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Pr="00890378">
        <w:rPr>
          <w:b/>
          <w:bCs/>
          <w:lang w:val="en-US"/>
        </w:rPr>
        <w:t xml:space="preserve">Error! Cannot open file referenced on page </w:t>
      </w:r>
      <w:r w:rsidRPr="00CC3B9F">
        <w:rPr>
          <w:rFonts w:ascii="Calibri" w:hAnsi="Calibri"/>
          <w:szCs w:val="22"/>
        </w:rPr>
        <w:t>1</w:t>
      </w:r>
    </w:p>
    <w:p w14:paraId="1E7BC7BC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Foreword</w:t>
      </w:r>
      <w:r w:rsidRPr="00890378">
        <w:tab/>
        <w:t>124</w:t>
      </w:r>
    </w:p>
    <w:p w14:paraId="0DAA39FD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Introduction</w:t>
      </w:r>
      <w:r w:rsidRPr="00890378">
        <w:tab/>
        <w:t>124</w:t>
      </w:r>
    </w:p>
    <w:p w14:paraId="567F455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</w:t>
      </w:r>
      <w:r w:rsidRPr="00CC3B9F">
        <w:rPr>
          <w:rFonts w:ascii="Calibri" w:hAnsi="Calibri"/>
          <w:szCs w:val="22"/>
        </w:rPr>
        <w:tab/>
      </w:r>
      <w:r w:rsidRPr="00890378">
        <w:t>Scope</w:t>
      </w:r>
      <w:r w:rsidRPr="00890378">
        <w:tab/>
        <w:t>125</w:t>
      </w:r>
    </w:p>
    <w:p w14:paraId="6B94482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2</w:t>
      </w:r>
      <w:r w:rsidRPr="00CC3B9F">
        <w:rPr>
          <w:rFonts w:ascii="Calibri" w:hAnsi="Calibri"/>
          <w:szCs w:val="22"/>
        </w:rPr>
        <w:tab/>
      </w:r>
      <w:r w:rsidRPr="00890378">
        <w:t>References</w:t>
      </w:r>
      <w:r w:rsidRPr="00890378">
        <w:tab/>
        <w:t>125</w:t>
      </w:r>
    </w:p>
    <w:p w14:paraId="32A05AA1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</w:t>
      </w:r>
      <w:r w:rsidRPr="00CC3B9F">
        <w:rPr>
          <w:rFonts w:ascii="Calibri" w:hAnsi="Calibri"/>
          <w:szCs w:val="22"/>
        </w:rPr>
        <w:tab/>
      </w:r>
      <w:r w:rsidRPr="00890378">
        <w:t>Definition of terms, symbols and abbreviations</w:t>
      </w:r>
      <w:r w:rsidRPr="00890378">
        <w:tab/>
        <w:t>126</w:t>
      </w:r>
    </w:p>
    <w:p w14:paraId="4CC1AC5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Terms</w:t>
      </w:r>
      <w:r w:rsidRPr="00890378">
        <w:tab/>
        <w:t>126</w:t>
      </w:r>
    </w:p>
    <w:p w14:paraId="3CFCE43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Symbols</w:t>
      </w:r>
      <w:r w:rsidRPr="00890378">
        <w:tab/>
        <w:t>128</w:t>
      </w:r>
    </w:p>
    <w:p w14:paraId="4CCADED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Abbreviations</w:t>
      </w:r>
      <w:r w:rsidRPr="00890378">
        <w:tab/>
        <w:t>129</w:t>
      </w:r>
    </w:p>
    <w:p w14:paraId="1DD3393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131</w:t>
      </w:r>
    </w:p>
    <w:p w14:paraId="4B47CB4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Additional notation</w:t>
      </w:r>
      <w:r w:rsidRPr="00890378">
        <w:tab/>
        <w:t>131</w:t>
      </w:r>
    </w:p>
    <w:p w14:paraId="1C4E2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Groups of bands</w:t>
      </w:r>
      <w:r w:rsidRPr="00890378">
        <w:tab/>
        <w:t>131</w:t>
      </w:r>
    </w:p>
    <w:p w14:paraId="7E651C72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3A</w:t>
      </w:r>
      <w:r w:rsidRPr="00CC3B9F">
        <w:rPr>
          <w:rFonts w:ascii="Calibri" w:hAnsi="Calibri"/>
          <w:szCs w:val="22"/>
        </w:rPr>
        <w:tab/>
      </w:r>
      <w:r w:rsidRPr="00890378">
        <w:t>Requirements for support of RRM</w:t>
      </w:r>
      <w:r w:rsidRPr="00890378">
        <w:tab/>
        <w:t>133</w:t>
      </w:r>
    </w:p>
    <w:p w14:paraId="08013C4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General</w:t>
      </w:r>
      <w:r w:rsidRPr="00890378">
        <w:tab/>
        <w:t>133</w:t>
      </w:r>
    </w:p>
    <w:p w14:paraId="3273054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Requirements Classification for Statistical Testing</w:t>
      </w:r>
      <w:r w:rsidRPr="00890378">
        <w:tab/>
        <w:t>134</w:t>
      </w:r>
    </w:p>
    <w:p w14:paraId="019D59B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RRM Test Configurations</w:t>
      </w:r>
      <w:r w:rsidRPr="00890378">
        <w:tab/>
        <w:t>134</w:t>
      </w:r>
    </w:p>
    <w:p w14:paraId="0C86B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Single or Multiple Antenna Connector</w:t>
      </w:r>
      <w:r w:rsidRPr="00890378">
        <w:tab/>
        <w:t>134</w:t>
      </w:r>
    </w:p>
    <w:p w14:paraId="26E5B7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band test cases</w:t>
      </w:r>
      <w:r w:rsidRPr="00890378">
        <w:tab/>
        <w:t>134</w:t>
      </w:r>
    </w:p>
    <w:p w14:paraId="55BD39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RAT test cases</w:t>
      </w:r>
      <w:r w:rsidRPr="00890378">
        <w:tab/>
        <w:t>135</w:t>
      </w:r>
    </w:p>
    <w:p w14:paraId="5750C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Multiband Capability</w:t>
      </w:r>
      <w:r w:rsidRPr="00890378">
        <w:tab/>
        <w:t>135</w:t>
      </w:r>
    </w:p>
    <w:p w14:paraId="5029DA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operating band configuration</w:t>
      </w:r>
      <w:r w:rsidRPr="00890378">
        <w:tab/>
        <w:t>135</w:t>
      </w:r>
    </w:p>
    <w:p w14:paraId="709D44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 configuration</w:t>
      </w:r>
      <w:r w:rsidRPr="00890378">
        <w:tab/>
        <w:t>136</w:t>
      </w:r>
    </w:p>
    <w:p w14:paraId="5C536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category 0 testing</w:t>
      </w:r>
      <w:r w:rsidRPr="00890378">
        <w:tab/>
        <w:t>136</w:t>
      </w:r>
    </w:p>
    <w:p w14:paraId="06AD753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Antenna Configuration</w:t>
      </w:r>
      <w:r w:rsidRPr="00890378">
        <w:tab/>
        <w:t>136</w:t>
      </w:r>
    </w:p>
    <w:p w14:paraId="4777A7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</w:t>
      </w:r>
      <w:r w:rsidRPr="00890378">
        <w:rPr>
          <w:snapToGrid w:val="0"/>
          <w:lang w:eastAsia="zh-CN"/>
        </w:rPr>
        <w:t xml:space="preserve"> for 4 Rx capable UEs</w:t>
      </w:r>
      <w:r w:rsidRPr="00890378">
        <w:tab/>
        <w:t>136</w:t>
      </w:r>
    </w:p>
    <w:p w14:paraId="5468CE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136</w:t>
      </w:r>
    </w:p>
    <w:p w14:paraId="53C4DE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136</w:t>
      </w:r>
    </w:p>
    <w:p w14:paraId="4298D4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Single carrier tests</w:t>
      </w:r>
      <w:r w:rsidRPr="00890378">
        <w:tab/>
        <w:t>136</w:t>
      </w:r>
    </w:p>
    <w:p w14:paraId="7C24C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Carrier aggregation and Dual connectivity tests</w:t>
      </w:r>
      <w:r w:rsidRPr="00890378">
        <w:tab/>
        <w:t>137</w:t>
      </w:r>
    </w:p>
    <w:p w14:paraId="2B2872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2RX is supported</w:t>
      </w:r>
      <w:r w:rsidRPr="00890378">
        <w:tab/>
        <w:t>138</w:t>
      </w:r>
    </w:p>
    <w:p w14:paraId="49B20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4RX is supported</w:t>
      </w:r>
      <w:r w:rsidRPr="00890378">
        <w:tab/>
        <w:t>138</w:t>
      </w:r>
    </w:p>
    <w:p w14:paraId="4D31418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Cases for Synchronous and Asynchronous Dual Connectivity</w:t>
      </w:r>
      <w:r w:rsidRPr="00890378">
        <w:tab/>
        <w:t>138</w:t>
      </w:r>
    </w:p>
    <w:p w14:paraId="75AB79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138</w:t>
      </w:r>
    </w:p>
    <w:p w14:paraId="4E625E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138</w:t>
      </w:r>
    </w:p>
    <w:p w14:paraId="2EBE03B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cases for Carrier Aggregation </w:t>
      </w:r>
      <w:r w:rsidRPr="00890378">
        <w:rPr>
          <w:lang w:eastAsia="zh-CN"/>
        </w:rPr>
        <w:t xml:space="preserve">under operation with Frame Structure 3 </w:t>
      </w:r>
      <w:r w:rsidRPr="00890378">
        <w:t>Test Cases with Different Duplex Modes</w:t>
      </w:r>
      <w:r w:rsidRPr="00890378">
        <w:tab/>
        <w:t>139</w:t>
      </w:r>
    </w:p>
    <w:p w14:paraId="4AA06C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0766A4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3A.6.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07C1B1F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 selection criteria for RRM Carrier Aggregation</w:t>
      </w:r>
      <w:r w:rsidRPr="00890378">
        <w:tab/>
        <w:t>139</w:t>
      </w:r>
    </w:p>
    <w:p w14:paraId="2CD641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32AB1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67F4CBE6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4</w:t>
      </w:r>
      <w:r w:rsidRPr="00CC3B9F">
        <w:rPr>
          <w:rFonts w:ascii="Calibri" w:hAnsi="Calibri"/>
          <w:szCs w:val="22"/>
        </w:rPr>
        <w:tab/>
      </w:r>
      <w:r w:rsidRPr="00890378">
        <w:t>E-UTRAN RRC_IDLE State Mobility</w:t>
      </w:r>
      <w:r w:rsidRPr="00890378">
        <w:tab/>
        <w:t>140</w:t>
      </w:r>
    </w:p>
    <w:p w14:paraId="353F145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bCs/>
        </w:rPr>
        <w:t>Cell</w:t>
      </w:r>
      <w:r w:rsidRPr="00890378">
        <w:t xml:space="preserve"> </w:t>
      </w:r>
      <w:r w:rsidRPr="00890378">
        <w:rPr>
          <w:bCs/>
        </w:rPr>
        <w:t>Selection</w:t>
      </w:r>
      <w:r w:rsidRPr="00890378">
        <w:tab/>
        <w:t>140</w:t>
      </w:r>
    </w:p>
    <w:p w14:paraId="4FFD1D8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Cell Re-Selection</w:t>
      </w:r>
      <w:r w:rsidRPr="00890378">
        <w:tab/>
        <w:t>140</w:t>
      </w:r>
    </w:p>
    <w:p w14:paraId="3C61E9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</w:t>
      </w:r>
      <w:r w:rsidRPr="00890378">
        <w:tab/>
        <w:t>140</w:t>
      </w:r>
    </w:p>
    <w:p w14:paraId="13431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</w:t>
      </w:r>
    </w:p>
    <w:p w14:paraId="0ED5E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</w:t>
      </w:r>
    </w:p>
    <w:p w14:paraId="3F9A2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</w:t>
      </w:r>
    </w:p>
    <w:p w14:paraId="1812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</w:t>
      </w:r>
    </w:p>
    <w:p w14:paraId="17EA7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</w:t>
      </w:r>
    </w:p>
    <w:p w14:paraId="19E1D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</w:t>
      </w:r>
    </w:p>
    <w:p w14:paraId="093DA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</w:t>
      </w:r>
    </w:p>
    <w:p w14:paraId="1CAA50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</w:t>
      </w:r>
    </w:p>
    <w:p w14:paraId="4CE276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</w:t>
      </w:r>
      <w:r w:rsidRPr="00890378">
        <w:tab/>
        <w:t>145</w:t>
      </w:r>
    </w:p>
    <w:p w14:paraId="26F302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145</w:t>
      </w:r>
    </w:p>
    <w:p w14:paraId="53BCD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145</w:t>
      </w:r>
    </w:p>
    <w:p w14:paraId="0E5FA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145</w:t>
      </w:r>
    </w:p>
    <w:p w14:paraId="07355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145</w:t>
      </w:r>
    </w:p>
    <w:p w14:paraId="25AB8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</w:t>
      </w:r>
    </w:p>
    <w:p w14:paraId="418D8A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</w:t>
      </w:r>
    </w:p>
    <w:p w14:paraId="6E08C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</w:t>
      </w:r>
    </w:p>
    <w:p w14:paraId="62E568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147</w:t>
      </w:r>
    </w:p>
    <w:p w14:paraId="15D9473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149</w:t>
      </w:r>
    </w:p>
    <w:p w14:paraId="4B8D8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</w:t>
      </w:r>
    </w:p>
    <w:p w14:paraId="0FAA60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</w:t>
      </w:r>
    </w:p>
    <w:p w14:paraId="1647C4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</w:t>
      </w:r>
    </w:p>
    <w:p w14:paraId="5A3D5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</w:t>
      </w:r>
    </w:p>
    <w:p w14:paraId="7DD22E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</w:t>
      </w:r>
    </w:p>
    <w:p w14:paraId="0346A9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</w:t>
      </w:r>
    </w:p>
    <w:p w14:paraId="48E9D3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</w:t>
      </w:r>
    </w:p>
    <w:p w14:paraId="4D6E74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</w:t>
      </w:r>
    </w:p>
    <w:p w14:paraId="217D0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154</w:t>
      </w:r>
    </w:p>
    <w:p w14:paraId="55974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</w:t>
      </w:r>
    </w:p>
    <w:p w14:paraId="27FE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</w:t>
      </w:r>
    </w:p>
    <w:p w14:paraId="677517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</w:t>
      </w:r>
    </w:p>
    <w:p w14:paraId="1218F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</w:t>
      </w:r>
    </w:p>
    <w:p w14:paraId="63AC87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</w:t>
      </w:r>
    </w:p>
    <w:p w14:paraId="6CE5DD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</w:t>
      </w:r>
    </w:p>
    <w:p w14:paraId="49655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</w:t>
      </w:r>
    </w:p>
    <w:p w14:paraId="5080B8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</w:t>
      </w:r>
    </w:p>
    <w:p w14:paraId="753E29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160</w:t>
      </w:r>
    </w:p>
    <w:p w14:paraId="6CC520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</w:t>
      </w:r>
    </w:p>
    <w:p w14:paraId="618A76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</w:t>
      </w:r>
    </w:p>
    <w:p w14:paraId="17F30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</w:t>
      </w:r>
    </w:p>
    <w:p w14:paraId="629F2E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</w:t>
      </w:r>
    </w:p>
    <w:p w14:paraId="0FD543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</w:t>
      </w:r>
    </w:p>
    <w:p w14:paraId="0382CB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</w:t>
      </w:r>
    </w:p>
    <w:p w14:paraId="4BCE0B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</w:t>
      </w:r>
    </w:p>
    <w:p w14:paraId="3AABE1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</w:t>
      </w:r>
    </w:p>
    <w:p w14:paraId="6EE6AA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166</w:t>
      </w:r>
    </w:p>
    <w:p w14:paraId="222CF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166</w:t>
      </w:r>
    </w:p>
    <w:p w14:paraId="3234A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166</w:t>
      </w:r>
    </w:p>
    <w:p w14:paraId="29E21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166</w:t>
      </w:r>
    </w:p>
    <w:p w14:paraId="62003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167</w:t>
      </w:r>
    </w:p>
    <w:p w14:paraId="3DDE5C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</w:t>
      </w:r>
    </w:p>
    <w:p w14:paraId="168A4B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168</w:t>
      </w:r>
    </w:p>
    <w:p w14:paraId="5273E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</w:t>
      </w:r>
    </w:p>
    <w:p w14:paraId="4386E8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</w:t>
      </w:r>
    </w:p>
    <w:p w14:paraId="297F82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FDD - FDD Inter frequency case in the existence of non-allowed CSG cell</w:t>
      </w:r>
      <w:r w:rsidRPr="00890378">
        <w:tab/>
        <w:t>172</w:t>
      </w:r>
    </w:p>
    <w:p w14:paraId="1BAFC0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</w:t>
      </w:r>
    </w:p>
    <w:p w14:paraId="407C5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</w:t>
      </w:r>
    </w:p>
    <w:p w14:paraId="7E5C7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</w:t>
      </w:r>
    </w:p>
    <w:p w14:paraId="3B75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</w:t>
      </w:r>
    </w:p>
    <w:p w14:paraId="25580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</w:t>
      </w:r>
    </w:p>
    <w:p w14:paraId="3C978C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</w:t>
      </w:r>
    </w:p>
    <w:p w14:paraId="1CFE4B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</w:t>
      </w:r>
    </w:p>
    <w:p w14:paraId="6298E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177</w:t>
      </w:r>
    </w:p>
    <w:p w14:paraId="200FE1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TDD - TDD Inter frequency case in the existence of non-allowed CSG cell</w:t>
      </w:r>
      <w:r w:rsidRPr="00890378">
        <w:tab/>
        <w:t>179</w:t>
      </w:r>
    </w:p>
    <w:p w14:paraId="1C4D0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</w:t>
      </w:r>
      <w:r w:rsidRPr="00890378">
        <w:rPr>
          <w:rFonts w:eastAsia="MS Mincho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179</w:t>
      </w:r>
    </w:p>
    <w:p w14:paraId="51E8A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179</w:t>
      </w:r>
    </w:p>
    <w:p w14:paraId="65ACA5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179</w:t>
      </w:r>
    </w:p>
    <w:p w14:paraId="2B62D6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180</w:t>
      </w:r>
    </w:p>
    <w:p w14:paraId="09CF1C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</w:t>
      </w:r>
    </w:p>
    <w:p w14:paraId="6977A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</w:t>
      </w:r>
    </w:p>
    <w:p w14:paraId="2E65E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182</w:t>
      </w:r>
    </w:p>
    <w:p w14:paraId="15A70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</w:t>
      </w:r>
    </w:p>
    <w:p w14:paraId="4430AE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cell re-selection case</w:t>
      </w:r>
      <w:r w:rsidRPr="00890378">
        <w:rPr>
          <w:lang w:eastAsia="zh-CN"/>
        </w:rPr>
        <w:t xml:space="preserve"> </w:t>
      </w:r>
      <w:r w:rsidRPr="00890378">
        <w:t>for 5MHz bandwidth</w:t>
      </w:r>
      <w:r w:rsidRPr="00890378">
        <w:tab/>
        <w:t>186</w:t>
      </w:r>
    </w:p>
    <w:p w14:paraId="1AA096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</w:t>
      </w:r>
    </w:p>
    <w:p w14:paraId="1DB836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</w:t>
      </w:r>
    </w:p>
    <w:p w14:paraId="3F1A6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</w:t>
      </w:r>
    </w:p>
    <w:p w14:paraId="72D39B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</w:t>
      </w:r>
    </w:p>
    <w:p w14:paraId="3AFD62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</w:t>
      </w:r>
    </w:p>
    <w:p w14:paraId="25B70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</w:t>
      </w:r>
    </w:p>
    <w:p w14:paraId="7A1DB5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</w:t>
      </w:r>
    </w:p>
    <w:p w14:paraId="60B8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</w:t>
      </w:r>
    </w:p>
    <w:p w14:paraId="17106F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reselection using an increased number of carriers</w:t>
      </w:r>
      <w:r w:rsidRPr="00890378">
        <w:tab/>
        <w:t>187</w:t>
      </w:r>
    </w:p>
    <w:p w14:paraId="6CA27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</w:t>
      </w:r>
    </w:p>
    <w:p w14:paraId="2F104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</w:t>
      </w:r>
    </w:p>
    <w:p w14:paraId="1E241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</w:t>
      </w:r>
    </w:p>
    <w:p w14:paraId="6A181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189</w:t>
      </w:r>
    </w:p>
    <w:p w14:paraId="3940F2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189</w:t>
      </w:r>
    </w:p>
    <w:p w14:paraId="0B969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191</w:t>
      </w:r>
    </w:p>
    <w:p w14:paraId="2C44E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192</w:t>
      </w:r>
    </w:p>
    <w:p w14:paraId="6A475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192</w:t>
      </w:r>
    </w:p>
    <w:p w14:paraId="4DE38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reselection using an increased number of carriers</w:t>
      </w:r>
      <w:r w:rsidRPr="00890378">
        <w:tab/>
        <w:t>194</w:t>
      </w:r>
    </w:p>
    <w:p w14:paraId="2DC8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</w:t>
      </w:r>
    </w:p>
    <w:p w14:paraId="0219F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</w:t>
      </w:r>
    </w:p>
    <w:p w14:paraId="38D729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</w:t>
      </w:r>
    </w:p>
    <w:p w14:paraId="315588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</w:t>
      </w:r>
    </w:p>
    <w:p w14:paraId="3956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</w:t>
      </w:r>
    </w:p>
    <w:p w14:paraId="45EFE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</w:t>
      </w:r>
    </w:p>
    <w:p w14:paraId="2057F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</w:t>
      </w:r>
    </w:p>
    <w:p w14:paraId="68D02C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</w:t>
      </w:r>
    </w:p>
    <w:p w14:paraId="15509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199</w:t>
      </w:r>
    </w:p>
    <w:p w14:paraId="510AB4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</w:t>
      </w:r>
    </w:p>
    <w:p w14:paraId="22B48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</w:t>
      </w:r>
    </w:p>
    <w:p w14:paraId="0392F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</w:t>
      </w:r>
    </w:p>
    <w:p w14:paraId="37A1AF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</w:t>
      </w:r>
    </w:p>
    <w:p w14:paraId="50D338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</w:t>
      </w:r>
    </w:p>
    <w:p w14:paraId="522562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</w:t>
      </w:r>
    </w:p>
    <w:p w14:paraId="7F489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</w:t>
      </w:r>
    </w:p>
    <w:p w14:paraId="1E222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</w:t>
      </w:r>
    </w:p>
    <w:p w14:paraId="1E829F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204</w:t>
      </w:r>
    </w:p>
    <w:p w14:paraId="14206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204</w:t>
      </w:r>
    </w:p>
    <w:p w14:paraId="3A8F12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204</w:t>
      </w:r>
    </w:p>
    <w:p w14:paraId="1DC217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204</w:t>
      </w:r>
    </w:p>
    <w:p w14:paraId="3A0D0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204</w:t>
      </w:r>
    </w:p>
    <w:p w14:paraId="20CBF8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204</w:t>
      </w:r>
    </w:p>
    <w:p w14:paraId="4BF95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</w:t>
      </w:r>
    </w:p>
    <w:p w14:paraId="372FB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</w:t>
      </w:r>
    </w:p>
    <w:p w14:paraId="3DB51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205</w:t>
      </w:r>
    </w:p>
    <w:p w14:paraId="678816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</w:t>
      </w:r>
      <w:r w:rsidRPr="00890378">
        <w:rPr>
          <w:lang w:eastAsia="ko-KR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CE UE in normal coverage</w:t>
      </w:r>
      <w:r w:rsidRPr="00890378">
        <w:tab/>
        <w:t>207</w:t>
      </w:r>
    </w:p>
    <w:p w14:paraId="6AD03C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207</w:t>
      </w:r>
    </w:p>
    <w:p w14:paraId="51B81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207</w:t>
      </w:r>
    </w:p>
    <w:p w14:paraId="1DB451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207</w:t>
      </w:r>
    </w:p>
    <w:p w14:paraId="299A13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207</w:t>
      </w:r>
    </w:p>
    <w:p w14:paraId="16E1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</w:t>
      </w:r>
    </w:p>
    <w:p w14:paraId="540A6E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</w:t>
      </w:r>
    </w:p>
    <w:p w14:paraId="2F4236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</w:t>
      </w:r>
    </w:p>
    <w:p w14:paraId="1A3D5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208</w:t>
      </w:r>
    </w:p>
    <w:p w14:paraId="3E7519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 xml:space="preserve">E-UTRAN FDD - FDD Intra frequency case for </w:t>
      </w:r>
      <w:r w:rsidRPr="00890378">
        <w:rPr>
          <w:rFonts w:cs="v4.2.0"/>
          <w:lang w:eastAsia="zh-TW"/>
        </w:rPr>
        <w:t xml:space="preserve">CE </w:t>
      </w:r>
      <w:r w:rsidRPr="00890378">
        <w:rPr>
          <w:rFonts w:cs="v4.2.0"/>
        </w:rPr>
        <w:t>UE in enhanced coverage</w:t>
      </w:r>
      <w:r w:rsidRPr="00890378">
        <w:tab/>
        <w:t>210</w:t>
      </w:r>
    </w:p>
    <w:p w14:paraId="2D61D7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</w:t>
      </w:r>
    </w:p>
    <w:p w14:paraId="1D8949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</w:t>
      </w:r>
    </w:p>
    <w:p w14:paraId="36DB06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</w:t>
      </w:r>
    </w:p>
    <w:p w14:paraId="0B9242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</w:t>
      </w:r>
    </w:p>
    <w:p w14:paraId="04FB52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</w:t>
      </w:r>
    </w:p>
    <w:p w14:paraId="38A03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</w:t>
      </w:r>
    </w:p>
    <w:p w14:paraId="753D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</w:t>
      </w:r>
    </w:p>
    <w:p w14:paraId="6276B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</w:t>
      </w:r>
    </w:p>
    <w:p w14:paraId="00670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215</w:t>
      </w:r>
    </w:p>
    <w:p w14:paraId="0C914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</w:t>
      </w:r>
    </w:p>
    <w:p w14:paraId="3DA49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</w:t>
      </w:r>
    </w:p>
    <w:p w14:paraId="6E59DC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</w:t>
      </w:r>
    </w:p>
    <w:p w14:paraId="086A80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</w:t>
      </w:r>
    </w:p>
    <w:p w14:paraId="78DF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</w:t>
      </w:r>
    </w:p>
    <w:p w14:paraId="3064B7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</w:t>
      </w:r>
    </w:p>
    <w:p w14:paraId="22E5E1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</w:t>
      </w:r>
    </w:p>
    <w:p w14:paraId="67FE2E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</w:t>
      </w:r>
    </w:p>
    <w:p w14:paraId="1D5C52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TDD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218</w:t>
      </w:r>
    </w:p>
    <w:p w14:paraId="79D14A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218</w:t>
      </w:r>
    </w:p>
    <w:p w14:paraId="6D195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218</w:t>
      </w:r>
    </w:p>
    <w:p w14:paraId="00439D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218</w:t>
      </w:r>
    </w:p>
    <w:p w14:paraId="3CEF7B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218</w:t>
      </w:r>
    </w:p>
    <w:p w14:paraId="4A6DB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</w:t>
      </w:r>
    </w:p>
    <w:p w14:paraId="6DABD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219</w:t>
      </w:r>
    </w:p>
    <w:p w14:paraId="73E1B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219</w:t>
      </w:r>
    </w:p>
    <w:p w14:paraId="35AA5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219</w:t>
      </w:r>
    </w:p>
    <w:p w14:paraId="627557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cell reselection for Category NB1 UE in In-Band Mode under Normal Coverage</w:t>
      </w:r>
      <w:r w:rsidRPr="00890378">
        <w:tab/>
        <w:t>221</w:t>
      </w:r>
    </w:p>
    <w:p w14:paraId="4AA7C0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</w:t>
      </w:r>
    </w:p>
    <w:p w14:paraId="20842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</w:t>
      </w:r>
    </w:p>
    <w:p w14:paraId="09E88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</w:t>
      </w:r>
    </w:p>
    <w:p w14:paraId="3814C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</w:t>
      </w:r>
    </w:p>
    <w:p w14:paraId="0FB06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</w:t>
      </w:r>
    </w:p>
    <w:p w14:paraId="7CC2D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</w:t>
      </w:r>
    </w:p>
    <w:p w14:paraId="58C5F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</w:t>
      </w:r>
    </w:p>
    <w:p w14:paraId="3DC8C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</w:t>
      </w:r>
    </w:p>
    <w:p w14:paraId="5B989A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 - FDD Intra frequency case for UE Category NB1 In-Band mode in enhanced coverage</w:t>
      </w:r>
      <w:r w:rsidRPr="00890378">
        <w:tab/>
        <w:t>226</w:t>
      </w:r>
    </w:p>
    <w:p w14:paraId="086E40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</w:t>
      </w:r>
    </w:p>
    <w:p w14:paraId="08A300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</w:t>
      </w:r>
    </w:p>
    <w:p w14:paraId="7067A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</w:t>
      </w:r>
    </w:p>
    <w:p w14:paraId="529B1D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</w:t>
      </w:r>
    </w:p>
    <w:p w14:paraId="23DA1C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</w:t>
      </w:r>
    </w:p>
    <w:p w14:paraId="01840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</w:t>
      </w:r>
    </w:p>
    <w:p w14:paraId="41022E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</w:t>
      </w:r>
    </w:p>
    <w:p w14:paraId="0BACF8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</w:t>
      </w:r>
    </w:p>
    <w:p w14:paraId="05D07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case for UE Category 1bis</w:t>
      </w:r>
      <w:r w:rsidRPr="00890378">
        <w:tab/>
        <w:t>230</w:t>
      </w:r>
    </w:p>
    <w:p w14:paraId="29C97F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230</w:t>
      </w:r>
    </w:p>
    <w:p w14:paraId="32226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230</w:t>
      </w:r>
    </w:p>
    <w:p w14:paraId="6DB4A5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230</w:t>
      </w:r>
    </w:p>
    <w:p w14:paraId="4645AA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231</w:t>
      </w:r>
    </w:p>
    <w:p w14:paraId="79B76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</w:t>
      </w:r>
    </w:p>
    <w:p w14:paraId="0C41F5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232</w:t>
      </w:r>
    </w:p>
    <w:p w14:paraId="596AF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</w:t>
      </w:r>
    </w:p>
    <w:p w14:paraId="7725CD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</w:t>
      </w:r>
    </w:p>
    <w:p w14:paraId="004A2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UE Category 1bis</w:t>
      </w:r>
      <w:r w:rsidRPr="00890378">
        <w:tab/>
        <w:t>235</w:t>
      </w:r>
    </w:p>
    <w:p w14:paraId="38D84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</w:t>
      </w:r>
    </w:p>
    <w:p w14:paraId="5D3A0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</w:t>
      </w:r>
    </w:p>
    <w:p w14:paraId="170EA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</w:t>
      </w:r>
    </w:p>
    <w:p w14:paraId="28092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</w:t>
      </w:r>
    </w:p>
    <w:p w14:paraId="011D87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</w:t>
      </w:r>
    </w:p>
    <w:p w14:paraId="64D7A7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</w:t>
      </w:r>
    </w:p>
    <w:p w14:paraId="404B92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</w:t>
      </w:r>
    </w:p>
    <w:p w14:paraId="2E356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</w:t>
      </w:r>
    </w:p>
    <w:p w14:paraId="5157D4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4.2.22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 for UE configured with highSpeedEnhancedMeasFlag</w:t>
      </w:r>
      <w:r w:rsidRPr="00890378">
        <w:tab/>
        <w:t>238</w:t>
      </w:r>
    </w:p>
    <w:p w14:paraId="317173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</w:t>
      </w:r>
    </w:p>
    <w:p w14:paraId="686F2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</w:t>
      </w:r>
    </w:p>
    <w:p w14:paraId="0B7B7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</w:t>
      </w:r>
    </w:p>
    <w:p w14:paraId="1AD69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</w:t>
      </w:r>
    </w:p>
    <w:p w14:paraId="34927E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</w:t>
      </w:r>
    </w:p>
    <w:p w14:paraId="731B9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</w:t>
      </w:r>
    </w:p>
    <w:p w14:paraId="043D5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</w:t>
      </w:r>
    </w:p>
    <w:p w14:paraId="4017CE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</w:t>
      </w:r>
    </w:p>
    <w:p w14:paraId="6C581D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 for UE configured with highSpeedEnhancedMeasFlag</w:t>
      </w:r>
      <w:r w:rsidRPr="00890378">
        <w:tab/>
        <w:t>243</w:t>
      </w:r>
    </w:p>
    <w:p w14:paraId="0B68A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</w:t>
      </w:r>
    </w:p>
    <w:p w14:paraId="490E6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</w:t>
      </w:r>
    </w:p>
    <w:p w14:paraId="49D8D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</w:t>
      </w:r>
    </w:p>
    <w:p w14:paraId="1F7C6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</w:t>
      </w:r>
    </w:p>
    <w:p w14:paraId="0350B5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</w:t>
      </w:r>
    </w:p>
    <w:p w14:paraId="4A4DE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</w:t>
      </w:r>
    </w:p>
    <w:p w14:paraId="29DB5E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</w:t>
      </w:r>
    </w:p>
    <w:p w14:paraId="5FBD3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</w:t>
      </w:r>
    </w:p>
    <w:p w14:paraId="79FCE5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Inter frequency case for UE Category NB1 In-Band mode in enhanced coverage</w:t>
      </w:r>
      <w:r w:rsidRPr="00890378">
        <w:tab/>
        <w:t>248</w:t>
      </w:r>
    </w:p>
    <w:p w14:paraId="75F34D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</w:t>
      </w:r>
    </w:p>
    <w:p w14:paraId="12020F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</w:t>
      </w:r>
    </w:p>
    <w:p w14:paraId="741048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</w:t>
      </w:r>
    </w:p>
    <w:p w14:paraId="2FC5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</w:t>
      </w:r>
    </w:p>
    <w:p w14:paraId="43888B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</w:t>
      </w:r>
    </w:p>
    <w:p w14:paraId="684E78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</w:t>
      </w:r>
    </w:p>
    <w:p w14:paraId="256A4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</w:t>
      </w:r>
    </w:p>
    <w:p w14:paraId="79ACE4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</w:t>
      </w:r>
    </w:p>
    <w:p w14:paraId="78D87C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normal coverage</w:t>
      </w:r>
      <w:r w:rsidRPr="00890378">
        <w:tab/>
        <w:t>252</w:t>
      </w:r>
    </w:p>
    <w:p w14:paraId="24395A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252</w:t>
      </w:r>
    </w:p>
    <w:p w14:paraId="475E6F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253</w:t>
      </w:r>
    </w:p>
    <w:p w14:paraId="0CE57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253</w:t>
      </w:r>
    </w:p>
    <w:p w14:paraId="5B317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254</w:t>
      </w:r>
    </w:p>
    <w:p w14:paraId="1450BA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254</w:t>
      </w:r>
    </w:p>
    <w:p w14:paraId="7813AD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255</w:t>
      </w:r>
    </w:p>
    <w:p w14:paraId="25E245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255</w:t>
      </w:r>
    </w:p>
    <w:p w14:paraId="74941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255</w:t>
      </w:r>
    </w:p>
    <w:p w14:paraId="7121B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normal coverage</w:t>
      </w:r>
      <w:r w:rsidRPr="00890378">
        <w:tab/>
        <w:t>257</w:t>
      </w:r>
    </w:p>
    <w:p w14:paraId="36527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257</w:t>
      </w:r>
    </w:p>
    <w:p w14:paraId="14C319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257</w:t>
      </w:r>
    </w:p>
    <w:p w14:paraId="1BC192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257</w:t>
      </w:r>
    </w:p>
    <w:p w14:paraId="6C203D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257</w:t>
      </w:r>
    </w:p>
    <w:p w14:paraId="2BE666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257</w:t>
      </w:r>
    </w:p>
    <w:p w14:paraId="410937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258</w:t>
      </w:r>
    </w:p>
    <w:p w14:paraId="19B60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258</w:t>
      </w:r>
    </w:p>
    <w:p w14:paraId="783C3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258</w:t>
      </w:r>
    </w:p>
    <w:p w14:paraId="38C97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- TDD Inter frequency case for CE UE in normal coverage</w:t>
      </w:r>
      <w:r w:rsidRPr="00890378">
        <w:tab/>
        <w:t>260</w:t>
      </w:r>
    </w:p>
    <w:p w14:paraId="237E7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260</w:t>
      </w:r>
    </w:p>
    <w:p w14:paraId="464BD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260</w:t>
      </w:r>
    </w:p>
    <w:p w14:paraId="66A04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260</w:t>
      </w:r>
    </w:p>
    <w:p w14:paraId="2DD28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260</w:t>
      </w:r>
    </w:p>
    <w:p w14:paraId="014FB5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260</w:t>
      </w:r>
    </w:p>
    <w:p w14:paraId="69E0BF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261</w:t>
      </w:r>
    </w:p>
    <w:p w14:paraId="6E2E2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261</w:t>
      </w:r>
    </w:p>
    <w:p w14:paraId="7ADAA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261</w:t>
      </w:r>
    </w:p>
    <w:p w14:paraId="304D4F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enhanced coverage</w:t>
      </w:r>
      <w:r w:rsidRPr="00890378">
        <w:tab/>
        <w:t>263</w:t>
      </w:r>
    </w:p>
    <w:p w14:paraId="20E0A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263</w:t>
      </w:r>
    </w:p>
    <w:p w14:paraId="656391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263</w:t>
      </w:r>
    </w:p>
    <w:p w14:paraId="37E1E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263</w:t>
      </w:r>
    </w:p>
    <w:p w14:paraId="70162C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264</w:t>
      </w:r>
    </w:p>
    <w:p w14:paraId="1DB83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</w:t>
      </w:r>
    </w:p>
    <w:p w14:paraId="3E83CB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265</w:t>
      </w:r>
    </w:p>
    <w:p w14:paraId="611D4D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266</w:t>
      </w:r>
    </w:p>
    <w:p w14:paraId="3C21F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266</w:t>
      </w:r>
    </w:p>
    <w:p w14:paraId="7E981B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enhanced coverage</w:t>
      </w:r>
      <w:r w:rsidRPr="00890378">
        <w:tab/>
        <w:t>268</w:t>
      </w:r>
    </w:p>
    <w:p w14:paraId="2C60D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268</w:t>
      </w:r>
    </w:p>
    <w:p w14:paraId="19EC6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268</w:t>
      </w:r>
    </w:p>
    <w:p w14:paraId="1D3A0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268</w:t>
      </w:r>
    </w:p>
    <w:p w14:paraId="56AD0E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268</w:t>
      </w:r>
    </w:p>
    <w:p w14:paraId="482410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268</w:t>
      </w:r>
    </w:p>
    <w:p w14:paraId="2AA7E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269</w:t>
      </w:r>
    </w:p>
    <w:p w14:paraId="065B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269</w:t>
      </w:r>
    </w:p>
    <w:p w14:paraId="780F8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269</w:t>
      </w:r>
    </w:p>
    <w:p w14:paraId="0796D8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Inter frequency case for CE UE in enhanced coverage</w:t>
      </w:r>
      <w:r w:rsidRPr="00890378">
        <w:tab/>
        <w:t>270</w:t>
      </w:r>
    </w:p>
    <w:p w14:paraId="40EFD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270</w:t>
      </w:r>
    </w:p>
    <w:p w14:paraId="4CCDA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270</w:t>
      </w:r>
    </w:p>
    <w:p w14:paraId="098B27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270</w:t>
      </w:r>
    </w:p>
    <w:p w14:paraId="3A67BE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270</w:t>
      </w:r>
    </w:p>
    <w:p w14:paraId="3907E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270</w:t>
      </w:r>
    </w:p>
    <w:p w14:paraId="007F3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271</w:t>
      </w:r>
    </w:p>
    <w:p w14:paraId="2C9E3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271</w:t>
      </w:r>
    </w:p>
    <w:p w14:paraId="4BC37B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271</w:t>
      </w:r>
    </w:p>
    <w:p w14:paraId="255923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case for UE Category 1bis</w:t>
      </w:r>
      <w:r w:rsidRPr="00890378">
        <w:tab/>
        <w:t>273</w:t>
      </w:r>
    </w:p>
    <w:p w14:paraId="67B8D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273</w:t>
      </w:r>
    </w:p>
    <w:p w14:paraId="39CA0C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273</w:t>
      </w:r>
    </w:p>
    <w:p w14:paraId="1749AC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273</w:t>
      </w:r>
    </w:p>
    <w:p w14:paraId="0062B4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</w:t>
      </w:r>
    </w:p>
    <w:p w14:paraId="65AF85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</w:t>
      </w:r>
    </w:p>
    <w:p w14:paraId="198EF4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</w:t>
      </w:r>
    </w:p>
    <w:p w14:paraId="1C373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</w:t>
      </w:r>
    </w:p>
    <w:p w14:paraId="0E70D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</w:t>
      </w:r>
    </w:p>
    <w:p w14:paraId="1A21F5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FDD - TDD Inter frequency case for UE Category 1bis</w:t>
      </w:r>
      <w:r w:rsidRPr="00890378">
        <w:tab/>
        <w:t>277</w:t>
      </w:r>
    </w:p>
    <w:p w14:paraId="23D1A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277</w:t>
      </w:r>
    </w:p>
    <w:p w14:paraId="3C250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277</w:t>
      </w:r>
    </w:p>
    <w:p w14:paraId="73A13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277</w:t>
      </w:r>
    </w:p>
    <w:p w14:paraId="0A5A7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277</w:t>
      </w:r>
    </w:p>
    <w:p w14:paraId="4CCCE3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277</w:t>
      </w:r>
    </w:p>
    <w:p w14:paraId="6B536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277</w:t>
      </w:r>
    </w:p>
    <w:p w14:paraId="796AFF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</w:t>
      </w:r>
    </w:p>
    <w:p w14:paraId="18DB9D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277</w:t>
      </w:r>
    </w:p>
    <w:p w14:paraId="3C2D25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FDD Inter frequency case for UE Category 1bis</w:t>
      </w:r>
      <w:r w:rsidRPr="00890378">
        <w:tab/>
        <w:t>280</w:t>
      </w:r>
    </w:p>
    <w:p w14:paraId="2AF42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280</w:t>
      </w:r>
    </w:p>
    <w:p w14:paraId="74B84E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280</w:t>
      </w:r>
    </w:p>
    <w:p w14:paraId="5DA5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</w:t>
      </w:r>
    </w:p>
    <w:p w14:paraId="31E30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</w:t>
      </w:r>
    </w:p>
    <w:p w14:paraId="6E6A0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</w:t>
      </w:r>
    </w:p>
    <w:p w14:paraId="74D658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</w:t>
      </w:r>
    </w:p>
    <w:p w14:paraId="5E175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</w:t>
      </w:r>
    </w:p>
    <w:p w14:paraId="4162F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280</w:t>
      </w:r>
    </w:p>
    <w:p w14:paraId="0BF3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Inter frequency case for UE Category 1bis</w:t>
      </w:r>
      <w:r w:rsidRPr="00890378">
        <w:tab/>
        <w:t>283</w:t>
      </w:r>
    </w:p>
    <w:p w14:paraId="08E0D5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283</w:t>
      </w:r>
    </w:p>
    <w:p w14:paraId="3472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283</w:t>
      </w:r>
    </w:p>
    <w:p w14:paraId="2C01B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283</w:t>
      </w:r>
    </w:p>
    <w:p w14:paraId="5814D0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283</w:t>
      </w:r>
    </w:p>
    <w:p w14:paraId="31986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</w:t>
      </w:r>
    </w:p>
    <w:p w14:paraId="4004D0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283</w:t>
      </w:r>
    </w:p>
    <w:p w14:paraId="13C37D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283</w:t>
      </w:r>
    </w:p>
    <w:p w14:paraId="4DAC1A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283</w:t>
      </w:r>
    </w:p>
    <w:p w14:paraId="5E8039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normal coverage</w:t>
      </w:r>
      <w:r w:rsidRPr="00890378">
        <w:tab/>
        <w:t>286</w:t>
      </w:r>
    </w:p>
    <w:p w14:paraId="7824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286</w:t>
      </w:r>
    </w:p>
    <w:p w14:paraId="3864D2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286</w:t>
      </w:r>
    </w:p>
    <w:p w14:paraId="0EEF72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286</w:t>
      </w:r>
    </w:p>
    <w:p w14:paraId="1310F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287</w:t>
      </w:r>
    </w:p>
    <w:p w14:paraId="0E32E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</w:t>
      </w:r>
    </w:p>
    <w:p w14:paraId="511E65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</w:t>
      </w:r>
    </w:p>
    <w:p w14:paraId="161F2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288</w:t>
      </w:r>
    </w:p>
    <w:p w14:paraId="43C1DA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288</w:t>
      </w:r>
    </w:p>
    <w:p w14:paraId="7EDAB4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enhanced coverage</w:t>
      </w:r>
      <w:r w:rsidRPr="00890378">
        <w:tab/>
        <w:t>291</w:t>
      </w:r>
    </w:p>
    <w:p w14:paraId="27514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</w:t>
      </w:r>
    </w:p>
    <w:p w14:paraId="73AFA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</w:t>
      </w:r>
    </w:p>
    <w:p w14:paraId="33DAF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</w:t>
      </w:r>
    </w:p>
    <w:p w14:paraId="737E6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</w:t>
      </w:r>
    </w:p>
    <w:p w14:paraId="52F7B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</w:t>
      </w:r>
    </w:p>
    <w:p w14:paraId="04130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</w:t>
      </w:r>
    </w:p>
    <w:p w14:paraId="69F97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</w:t>
      </w:r>
    </w:p>
    <w:p w14:paraId="23688C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</w:t>
      </w:r>
    </w:p>
    <w:p w14:paraId="7CDA8D4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case for UE Category NB1 In-Band mode in enhanced coverage</w:t>
      </w:r>
      <w:r w:rsidRPr="00890378">
        <w:tab/>
        <w:t>296</w:t>
      </w:r>
    </w:p>
    <w:p w14:paraId="6769F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</w:t>
      </w:r>
    </w:p>
    <w:p w14:paraId="66D285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</w:t>
      </w:r>
    </w:p>
    <w:p w14:paraId="356447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</w:t>
      </w:r>
    </w:p>
    <w:p w14:paraId="6311B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</w:t>
      </w:r>
    </w:p>
    <w:p w14:paraId="39F64A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</w:t>
      </w:r>
    </w:p>
    <w:p w14:paraId="389D6A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</w:t>
      </w:r>
    </w:p>
    <w:p w14:paraId="0A1930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</w:t>
      </w:r>
    </w:p>
    <w:p w14:paraId="036B0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</w:t>
      </w:r>
    </w:p>
    <w:p w14:paraId="3D0B4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Intra frequency case for UE Category NB1 In-Band mode in normal coverage with serving cell RRM measurement relaxation</w:t>
      </w:r>
      <w:r w:rsidRPr="00890378">
        <w:tab/>
        <w:t>301</w:t>
      </w:r>
    </w:p>
    <w:p w14:paraId="75064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301</w:t>
      </w:r>
    </w:p>
    <w:p w14:paraId="0CEA9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301</w:t>
      </w:r>
    </w:p>
    <w:p w14:paraId="1E8321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301</w:t>
      </w:r>
    </w:p>
    <w:p w14:paraId="27AB5D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</w:t>
      </w:r>
    </w:p>
    <w:p w14:paraId="74324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</w:t>
      </w:r>
    </w:p>
    <w:p w14:paraId="46D79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303</w:t>
      </w:r>
    </w:p>
    <w:p w14:paraId="586D1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</w:t>
      </w:r>
    </w:p>
    <w:p w14:paraId="6C0B3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</w:t>
      </w:r>
    </w:p>
    <w:p w14:paraId="04F37E0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UTRAN Cell Re-Selection</w:t>
      </w:r>
      <w:r w:rsidRPr="00890378">
        <w:tab/>
        <w:t>308</w:t>
      </w:r>
    </w:p>
    <w:p w14:paraId="0C3753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UTRA</w:t>
      </w:r>
      <w:r w:rsidRPr="00890378">
        <w:rPr>
          <w:bCs/>
        </w:rPr>
        <w:t>N</w:t>
      </w:r>
      <w:r w:rsidRPr="00890378">
        <w:t xml:space="preserve"> FDD</w:t>
      </w:r>
      <w:r w:rsidRPr="00890378">
        <w:rPr>
          <w:bCs/>
        </w:rPr>
        <w:t xml:space="preserve"> cell re-selection</w:t>
      </w:r>
      <w:r w:rsidRPr="00890378">
        <w:tab/>
        <w:t>308</w:t>
      </w:r>
    </w:p>
    <w:p w14:paraId="417E9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FDD - UTRAN FDD cell reselection: UTRA FDD is of higher priority</w:t>
      </w:r>
      <w:r w:rsidRPr="00890378">
        <w:tab/>
        <w:t>308</w:t>
      </w:r>
    </w:p>
    <w:p w14:paraId="316900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</w:t>
      </w:r>
    </w:p>
    <w:p w14:paraId="24428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308</w:t>
      </w:r>
    </w:p>
    <w:p w14:paraId="28232C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308</w:t>
      </w:r>
    </w:p>
    <w:p w14:paraId="685F4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309</w:t>
      </w:r>
    </w:p>
    <w:p w14:paraId="2A925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311</w:t>
      </w:r>
    </w:p>
    <w:p w14:paraId="4AEC2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313</w:t>
      </w:r>
    </w:p>
    <w:p w14:paraId="61B808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</w:t>
      </w:r>
    </w:p>
    <w:p w14:paraId="6C18A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</w:t>
      </w:r>
    </w:p>
    <w:p w14:paraId="095CF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</w:t>
      </w:r>
    </w:p>
    <w:p w14:paraId="4E247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</w:t>
      </w:r>
    </w:p>
    <w:p w14:paraId="6815E3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</w:t>
      </w:r>
    </w:p>
    <w:p w14:paraId="2AB508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 in fading propagation conditions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318</w:t>
      </w:r>
    </w:p>
    <w:p w14:paraId="7E0D29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</w:t>
      </w:r>
    </w:p>
    <w:p w14:paraId="59F91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</w:t>
      </w:r>
    </w:p>
    <w:p w14:paraId="44F9C1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</w:t>
      </w:r>
    </w:p>
    <w:p w14:paraId="3C927E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</w:t>
      </w:r>
    </w:p>
    <w:p w14:paraId="5AFCF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</w:t>
      </w:r>
    </w:p>
    <w:p w14:paraId="364A0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rPr>
          <w:lang w:eastAsia="zh-CN"/>
        </w:rPr>
        <w:t xml:space="preserve"> for 5MHz bandwidth</w:t>
      </w:r>
      <w:r w:rsidRPr="00890378">
        <w:tab/>
        <w:t>326</w:t>
      </w:r>
    </w:p>
    <w:p w14:paraId="50FFCF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</w:t>
      </w:r>
    </w:p>
    <w:p w14:paraId="00CE3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</w:t>
      </w:r>
    </w:p>
    <w:p w14:paraId="032D0A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</w:t>
      </w:r>
    </w:p>
    <w:p w14:paraId="71FB5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</w:t>
      </w:r>
    </w:p>
    <w:p w14:paraId="539CD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</w:t>
      </w:r>
    </w:p>
    <w:p w14:paraId="43A1B1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FDD to UTRA FDD interRAT reselection</w:t>
      </w:r>
      <w:r w:rsidRPr="00890378">
        <w:tab/>
        <w:t>328</w:t>
      </w:r>
    </w:p>
    <w:p w14:paraId="2D1922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</w:t>
      </w:r>
    </w:p>
    <w:p w14:paraId="384077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</w:t>
      </w:r>
    </w:p>
    <w:p w14:paraId="1C2801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</w:t>
      </w:r>
    </w:p>
    <w:p w14:paraId="45CCF4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</w:t>
      </w:r>
    </w:p>
    <w:p w14:paraId="62BD0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</w:t>
      </w:r>
    </w:p>
    <w:p w14:paraId="0925F4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UTRAN </w:t>
      </w:r>
      <w:r w:rsidRPr="00890378">
        <w:rPr>
          <w:bCs/>
        </w:rPr>
        <w:t>TDD cell</w:t>
      </w:r>
      <w:r w:rsidRPr="00890378">
        <w:t xml:space="preserve"> re-selection</w:t>
      </w:r>
      <w:r w:rsidRPr="00890378">
        <w:tab/>
        <w:t>338</w:t>
      </w:r>
    </w:p>
    <w:p w14:paraId="100E47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</w:t>
      </w:r>
    </w:p>
    <w:p w14:paraId="0EC931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</w:t>
      </w:r>
    </w:p>
    <w:p w14:paraId="5775B7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</w:t>
      </w:r>
    </w:p>
    <w:p w14:paraId="5A11A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338</w:t>
      </w:r>
    </w:p>
    <w:p w14:paraId="71E391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338</w:t>
      </w:r>
    </w:p>
    <w:p w14:paraId="4251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7.68Mcps TDD option</w:t>
      </w:r>
      <w:r w:rsidRPr="00890378">
        <w:tab/>
        <w:t>338</w:t>
      </w:r>
    </w:p>
    <w:p w14:paraId="43EE51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</w:t>
      </w:r>
    </w:p>
    <w:p w14:paraId="28B5F2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339</w:t>
      </w:r>
    </w:p>
    <w:p w14:paraId="67168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339</w:t>
      </w:r>
    </w:p>
    <w:p w14:paraId="6711D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341</w:t>
      </w:r>
    </w:p>
    <w:p w14:paraId="33B1A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</w:t>
      </w:r>
    </w:p>
    <w:p w14:paraId="4242D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341</w:t>
      </w:r>
    </w:p>
    <w:p w14:paraId="1974FA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341</w:t>
      </w:r>
    </w:p>
    <w:p w14:paraId="37B530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343</w:t>
      </w:r>
    </w:p>
    <w:p w14:paraId="3D033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to UTRA TDD cell re-selection for IncMon</w:t>
      </w:r>
      <w:r w:rsidRPr="00890378">
        <w:tab/>
        <w:t>343</w:t>
      </w:r>
    </w:p>
    <w:p w14:paraId="3EFD4C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</w:t>
      </w:r>
    </w:p>
    <w:p w14:paraId="1668B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</w:t>
      </w:r>
    </w:p>
    <w:p w14:paraId="499E7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</w:t>
      </w:r>
    </w:p>
    <w:p w14:paraId="604D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</w:t>
      </w:r>
    </w:p>
    <w:p w14:paraId="17D01D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345</w:t>
      </w:r>
    </w:p>
    <w:p w14:paraId="25FE00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346</w:t>
      </w:r>
    </w:p>
    <w:p w14:paraId="1C748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347</w:t>
      </w:r>
    </w:p>
    <w:p w14:paraId="3CFF2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</w:t>
      </w:r>
    </w:p>
    <w:p w14:paraId="230513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cell re-selection</w:t>
      </w:r>
      <w:r w:rsidRPr="00890378">
        <w:tab/>
        <w:t>351</w:t>
      </w:r>
    </w:p>
    <w:p w14:paraId="14CF9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</w:t>
      </w:r>
    </w:p>
    <w:p w14:paraId="7C1B1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</w:t>
      </w:r>
    </w:p>
    <w:p w14:paraId="3746A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</w:t>
      </w:r>
    </w:p>
    <w:p w14:paraId="2BDF2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</w:t>
      </w:r>
    </w:p>
    <w:p w14:paraId="2A79C1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352</w:t>
      </w:r>
    </w:p>
    <w:p w14:paraId="1BF4EE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353</w:t>
      </w:r>
    </w:p>
    <w:p w14:paraId="1E71A1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353</w:t>
      </w:r>
    </w:p>
    <w:p w14:paraId="083C17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</w:t>
      </w:r>
    </w:p>
    <w:p w14:paraId="046A40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TDD to UTRA FDD interRAT reselection</w:t>
      </w:r>
      <w:r w:rsidRPr="00890378">
        <w:tab/>
        <w:t>356</w:t>
      </w:r>
    </w:p>
    <w:p w14:paraId="7B46F7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</w:t>
      </w:r>
    </w:p>
    <w:p w14:paraId="6C932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</w:t>
      </w:r>
    </w:p>
    <w:p w14:paraId="63F6B0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</w:t>
      </w:r>
    </w:p>
    <w:p w14:paraId="09D44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</w:t>
      </w:r>
    </w:p>
    <w:p w14:paraId="2F7BB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</w:t>
      </w:r>
    </w:p>
    <w:p w14:paraId="37338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</w:t>
      </w:r>
    </w:p>
    <w:p w14:paraId="4F6ECE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</w:t>
      </w:r>
    </w:p>
    <w:p w14:paraId="68F23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</w:t>
      </w:r>
    </w:p>
    <w:p w14:paraId="2FE88D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tab/>
        <w:t>364</w:t>
      </w:r>
    </w:p>
    <w:p w14:paraId="0791FA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TDD - UTRAN TDD cell re-selection: UTRA is of higher priority</w:t>
      </w:r>
      <w:r w:rsidRPr="00890378">
        <w:tab/>
        <w:t>364</w:t>
      </w:r>
    </w:p>
    <w:p w14:paraId="0649A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364</w:t>
      </w:r>
    </w:p>
    <w:p w14:paraId="52FBE6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364</w:t>
      </w:r>
    </w:p>
    <w:p w14:paraId="24BE75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364</w:t>
      </w:r>
    </w:p>
    <w:p w14:paraId="39C00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364</w:t>
      </w:r>
    </w:p>
    <w:p w14:paraId="15CD3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367</w:t>
      </w:r>
    </w:p>
    <w:p w14:paraId="7D809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rPr>
          <w:lang w:eastAsia="zh-CN"/>
        </w:rPr>
        <w:t xml:space="preserve">: </w:t>
      </w:r>
      <w:r w:rsidRPr="00890378">
        <w:t>UTRA is of lower priority</w:t>
      </w:r>
      <w:r w:rsidRPr="00890378">
        <w:tab/>
        <w:t>369</w:t>
      </w:r>
    </w:p>
    <w:p w14:paraId="48F3C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</w:t>
      </w:r>
    </w:p>
    <w:p w14:paraId="4AC88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</w:t>
      </w:r>
    </w:p>
    <w:p w14:paraId="0B0AA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370</w:t>
      </w:r>
    </w:p>
    <w:p w14:paraId="328E7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370</w:t>
      </w:r>
    </w:p>
    <w:p w14:paraId="1E3928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</w:t>
      </w:r>
    </w:p>
    <w:p w14:paraId="11E04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EUTRA </w:t>
      </w:r>
      <w:r w:rsidRPr="00890378">
        <w:rPr>
          <w:lang w:eastAsia="zh-CN"/>
        </w:rPr>
        <w:t>T</w:t>
      </w:r>
      <w:r w:rsidRPr="00890378">
        <w:t xml:space="preserve">DD-UTRA </w:t>
      </w:r>
      <w:r w:rsidRPr="00890378">
        <w:rPr>
          <w:lang w:eastAsia="zh-CN"/>
        </w:rPr>
        <w:t>T</w:t>
      </w:r>
      <w:r w:rsidRPr="00890378">
        <w:t xml:space="preserve">DD cell reselection in fading propagation conditions: UTRA </w:t>
      </w:r>
      <w:r w:rsidRPr="00890378">
        <w:rPr>
          <w:lang w:eastAsia="zh-CN"/>
        </w:rPr>
        <w:t>T</w:t>
      </w:r>
      <w:r w:rsidRPr="00890378">
        <w:t>DD is of lower priority</w:t>
      </w:r>
      <w:r w:rsidRPr="00890378">
        <w:tab/>
        <w:t>374</w:t>
      </w:r>
    </w:p>
    <w:p w14:paraId="643BB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</w:t>
      </w:r>
    </w:p>
    <w:p w14:paraId="620765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</w:t>
      </w:r>
    </w:p>
    <w:p w14:paraId="50C52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375</w:t>
      </w:r>
    </w:p>
    <w:p w14:paraId="37CBA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375</w:t>
      </w:r>
    </w:p>
    <w:p w14:paraId="1B9ECC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</w:t>
      </w:r>
    </w:p>
    <w:p w14:paraId="360D0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to UTRA TDD cell re-selection for IncMon</w:t>
      </w:r>
      <w:r w:rsidRPr="00890378">
        <w:tab/>
        <w:t>382</w:t>
      </w:r>
    </w:p>
    <w:p w14:paraId="2D00DC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</w:t>
      </w:r>
    </w:p>
    <w:p w14:paraId="150D8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</w:t>
      </w:r>
    </w:p>
    <w:p w14:paraId="4382F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</w:t>
      </w:r>
    </w:p>
    <w:p w14:paraId="128B7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</w:t>
      </w:r>
    </w:p>
    <w:p w14:paraId="0BE3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</w:t>
      </w:r>
    </w:p>
    <w:p w14:paraId="2024DDD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41601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1EE11D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</w:t>
      </w:r>
    </w:p>
    <w:p w14:paraId="3D287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</w:t>
      </w:r>
    </w:p>
    <w:p w14:paraId="54318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</w:t>
      </w:r>
    </w:p>
    <w:p w14:paraId="0B4A6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</w:t>
      </w:r>
    </w:p>
    <w:p w14:paraId="4086A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390</w:t>
      </w:r>
    </w:p>
    <w:p w14:paraId="07DB54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391</w:t>
      </w:r>
    </w:p>
    <w:p w14:paraId="04462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392</w:t>
      </w:r>
    </w:p>
    <w:p w14:paraId="130AA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</w:t>
      </w:r>
    </w:p>
    <w:p w14:paraId="1A452F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</w:t>
      </w:r>
      <w:r w:rsidRPr="00890378">
        <w:rPr>
          <w:bCs/>
        </w:rPr>
        <w:t>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393</w:t>
      </w:r>
    </w:p>
    <w:p w14:paraId="6B3CA0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393</w:t>
      </w:r>
    </w:p>
    <w:p w14:paraId="0FF123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393</w:t>
      </w:r>
    </w:p>
    <w:p w14:paraId="30FCEE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393</w:t>
      </w:r>
    </w:p>
    <w:p w14:paraId="725795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394</w:t>
      </w:r>
    </w:p>
    <w:p w14:paraId="25075F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394</w:t>
      </w:r>
    </w:p>
    <w:p w14:paraId="26F2F1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395</w:t>
      </w:r>
    </w:p>
    <w:p w14:paraId="511BEE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396</w:t>
      </w:r>
    </w:p>
    <w:p w14:paraId="3788F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396</w:t>
      </w:r>
    </w:p>
    <w:p w14:paraId="1CD424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HRPD Cell Re-Selection</w:t>
      </w:r>
      <w:r w:rsidRPr="00890378">
        <w:tab/>
        <w:t>398</w:t>
      </w:r>
    </w:p>
    <w:p w14:paraId="118665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HRPD Cell re-selection</w:t>
      </w:r>
      <w:r w:rsidRPr="00890378">
        <w:tab/>
        <w:t>398</w:t>
      </w:r>
    </w:p>
    <w:p w14:paraId="6BE377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Cell Reselection: HRPD is of Lower Priority</w:t>
      </w:r>
      <w:r w:rsidRPr="00890378">
        <w:tab/>
        <w:t>398</w:t>
      </w:r>
    </w:p>
    <w:p w14:paraId="105F52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398</w:t>
      </w:r>
    </w:p>
    <w:p w14:paraId="33F108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398</w:t>
      </w:r>
    </w:p>
    <w:p w14:paraId="40D0E1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398</w:t>
      </w:r>
    </w:p>
    <w:p w14:paraId="2856A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398</w:t>
      </w:r>
    </w:p>
    <w:p w14:paraId="1FB0B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400</w:t>
      </w:r>
    </w:p>
    <w:p w14:paraId="58F214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HRPD Cell re-selection</w:t>
      </w:r>
      <w:r w:rsidRPr="00890378">
        <w:tab/>
        <w:t>401</w:t>
      </w:r>
    </w:p>
    <w:p w14:paraId="5A03E1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Cell Reselection: HRPD is of Lower Priority</w:t>
      </w:r>
      <w:r w:rsidRPr="00890378">
        <w:tab/>
        <w:t>401</w:t>
      </w:r>
    </w:p>
    <w:p w14:paraId="61F9F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401</w:t>
      </w:r>
    </w:p>
    <w:p w14:paraId="4C8A6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401</w:t>
      </w:r>
    </w:p>
    <w:p w14:paraId="7463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401</w:t>
      </w:r>
    </w:p>
    <w:p w14:paraId="1D92A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402</w:t>
      </w:r>
    </w:p>
    <w:p w14:paraId="1E2F2E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403</w:t>
      </w:r>
    </w:p>
    <w:p w14:paraId="1305024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cdma2000 1xRTT Cell Re-Selection</w:t>
      </w:r>
      <w:r w:rsidRPr="00890378">
        <w:tab/>
        <w:t>405</w:t>
      </w:r>
    </w:p>
    <w:p w14:paraId="423457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cdma2000 1xRTT Cell re-selection</w:t>
      </w:r>
      <w:r w:rsidRPr="00890378">
        <w:tab/>
        <w:t>405</w:t>
      </w:r>
    </w:p>
    <w:p w14:paraId="6D05D6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405</w:t>
      </w:r>
    </w:p>
    <w:p w14:paraId="140B68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405</w:t>
      </w:r>
    </w:p>
    <w:p w14:paraId="14B1E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405</w:t>
      </w:r>
    </w:p>
    <w:p w14:paraId="0754F9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405</w:t>
      </w:r>
    </w:p>
    <w:p w14:paraId="61E359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406</w:t>
      </w:r>
    </w:p>
    <w:p w14:paraId="6A0018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407</w:t>
      </w:r>
    </w:p>
    <w:p w14:paraId="20C52F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cdma2000 1xRTT Cell re-selection</w:t>
      </w:r>
      <w:r w:rsidRPr="00890378">
        <w:tab/>
        <w:t>409</w:t>
      </w:r>
    </w:p>
    <w:p w14:paraId="47B425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409</w:t>
      </w:r>
    </w:p>
    <w:p w14:paraId="65100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lastRenderedPageBreak/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409</w:t>
      </w:r>
    </w:p>
    <w:p w14:paraId="32FE9A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409</w:t>
      </w:r>
    </w:p>
    <w:p w14:paraId="6C862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410</w:t>
      </w:r>
    </w:p>
    <w:p w14:paraId="70C633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410</w:t>
      </w:r>
    </w:p>
    <w:p w14:paraId="7EA522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412</w:t>
      </w:r>
    </w:p>
    <w:p w14:paraId="201EFACA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5</w:t>
      </w:r>
      <w:r w:rsidRPr="00CC3B9F">
        <w:rPr>
          <w:rFonts w:ascii="Calibri" w:hAnsi="Calibri"/>
          <w:szCs w:val="22"/>
        </w:rPr>
        <w:tab/>
      </w:r>
      <w:r w:rsidRPr="00890378">
        <w:t>E-UTRAN RRC_CONNECTED State Mobility</w:t>
      </w:r>
      <w:r w:rsidRPr="00890378">
        <w:tab/>
        <w:t>414</w:t>
      </w:r>
    </w:p>
    <w:p w14:paraId="5F87EAA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Handover</w:t>
      </w:r>
      <w:r w:rsidRPr="00890378">
        <w:tab/>
        <w:t>414</w:t>
      </w:r>
    </w:p>
    <w:p w14:paraId="7C40F4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case</w:t>
      </w:r>
      <w:r w:rsidRPr="00890378">
        <w:tab/>
        <w:t>414</w:t>
      </w:r>
    </w:p>
    <w:p w14:paraId="62FAA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</w:t>
      </w:r>
    </w:p>
    <w:p w14:paraId="4408E7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</w:t>
      </w:r>
    </w:p>
    <w:p w14:paraId="24B70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</w:t>
      </w:r>
    </w:p>
    <w:p w14:paraId="1C398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</w:t>
      </w:r>
    </w:p>
    <w:p w14:paraId="66DF29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415</w:t>
      </w:r>
    </w:p>
    <w:p w14:paraId="1A44F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416</w:t>
      </w:r>
    </w:p>
    <w:p w14:paraId="6259D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</w:t>
      </w:r>
    </w:p>
    <w:p w14:paraId="2B726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</w:t>
      </w:r>
    </w:p>
    <w:p w14:paraId="5F9F6A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case</w:t>
      </w:r>
      <w:r w:rsidRPr="00890378">
        <w:tab/>
        <w:t>420</w:t>
      </w:r>
    </w:p>
    <w:p w14:paraId="01C94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</w:t>
      </w:r>
    </w:p>
    <w:p w14:paraId="22ADBE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</w:t>
      </w:r>
    </w:p>
    <w:p w14:paraId="7E824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</w:t>
      </w:r>
    </w:p>
    <w:p w14:paraId="66950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</w:t>
      </w:r>
    </w:p>
    <w:p w14:paraId="7F139A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420</w:t>
      </w:r>
    </w:p>
    <w:p w14:paraId="2E0E37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421</w:t>
      </w:r>
    </w:p>
    <w:p w14:paraId="726A14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422</w:t>
      </w:r>
    </w:p>
    <w:p w14:paraId="6A989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423</w:t>
      </w:r>
    </w:p>
    <w:p w14:paraId="7AFC9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inter frequency case</w:t>
      </w:r>
      <w:r w:rsidRPr="00890378">
        <w:tab/>
        <w:t>425</w:t>
      </w:r>
    </w:p>
    <w:p w14:paraId="484EE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425</w:t>
      </w:r>
    </w:p>
    <w:p w14:paraId="1546A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425</w:t>
      </w:r>
    </w:p>
    <w:p w14:paraId="5258F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425</w:t>
      </w:r>
    </w:p>
    <w:p w14:paraId="3ACC1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425</w:t>
      </w:r>
    </w:p>
    <w:p w14:paraId="4227A0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425</w:t>
      </w:r>
    </w:p>
    <w:p w14:paraId="054A4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426</w:t>
      </w:r>
    </w:p>
    <w:p w14:paraId="0E278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427</w:t>
      </w:r>
    </w:p>
    <w:p w14:paraId="1D5B45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428</w:t>
      </w:r>
    </w:p>
    <w:p w14:paraId="51986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 for UE Category 1bis</w:t>
      </w:r>
      <w:r w:rsidRPr="00890378">
        <w:tab/>
        <w:t>430</w:t>
      </w:r>
    </w:p>
    <w:p w14:paraId="5E0CC0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430</w:t>
      </w:r>
    </w:p>
    <w:p w14:paraId="2A3D6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430</w:t>
      </w:r>
    </w:p>
    <w:p w14:paraId="0F9E3E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430</w:t>
      </w:r>
    </w:p>
    <w:p w14:paraId="44D1F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430</w:t>
      </w:r>
    </w:p>
    <w:p w14:paraId="4635E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430</w:t>
      </w:r>
    </w:p>
    <w:p w14:paraId="1BE8A3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431</w:t>
      </w:r>
    </w:p>
    <w:p w14:paraId="46DF1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431</w:t>
      </w:r>
    </w:p>
    <w:p w14:paraId="78BF73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431</w:t>
      </w:r>
    </w:p>
    <w:p w14:paraId="63AEBE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tab/>
        <w:t>433</w:t>
      </w:r>
    </w:p>
    <w:p w14:paraId="41CA4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433</w:t>
      </w:r>
    </w:p>
    <w:p w14:paraId="086B2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433</w:t>
      </w:r>
    </w:p>
    <w:p w14:paraId="12A16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433</w:t>
      </w:r>
    </w:p>
    <w:p w14:paraId="56501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433</w:t>
      </w:r>
    </w:p>
    <w:p w14:paraId="58F66F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433</w:t>
      </w:r>
    </w:p>
    <w:p w14:paraId="01231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434</w:t>
      </w:r>
    </w:p>
    <w:p w14:paraId="3AFD4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435</w:t>
      </w:r>
    </w:p>
    <w:p w14:paraId="22019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436</w:t>
      </w:r>
    </w:p>
    <w:p w14:paraId="31172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rPr>
          <w:lang w:eastAsia="zh-TW"/>
        </w:rPr>
        <w:t xml:space="preserve"> for UE Category 1bis</w:t>
      </w:r>
      <w:r w:rsidRPr="00890378">
        <w:tab/>
        <w:t>438</w:t>
      </w:r>
    </w:p>
    <w:p w14:paraId="60E0A6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438</w:t>
      </w:r>
    </w:p>
    <w:p w14:paraId="25503E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438</w:t>
      </w:r>
    </w:p>
    <w:p w14:paraId="12827F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438</w:t>
      </w:r>
    </w:p>
    <w:p w14:paraId="336B7B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438</w:t>
      </w:r>
    </w:p>
    <w:p w14:paraId="3D72C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438</w:t>
      </w:r>
    </w:p>
    <w:p w14:paraId="77491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439</w:t>
      </w:r>
    </w:p>
    <w:p w14:paraId="4A76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439</w:t>
      </w:r>
    </w:p>
    <w:p w14:paraId="37FC3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439</w:t>
      </w:r>
    </w:p>
    <w:p w14:paraId="62615E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Handover: unknown target cell</w:t>
      </w:r>
      <w:r w:rsidRPr="00890378">
        <w:tab/>
        <w:t>441</w:t>
      </w:r>
    </w:p>
    <w:p w14:paraId="4C6A5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441</w:t>
      </w:r>
    </w:p>
    <w:p w14:paraId="25A35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441</w:t>
      </w:r>
    </w:p>
    <w:p w14:paraId="07795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441</w:t>
      </w:r>
    </w:p>
    <w:p w14:paraId="5453DD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441</w:t>
      </w:r>
    </w:p>
    <w:p w14:paraId="3055E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441</w:t>
      </w:r>
    </w:p>
    <w:p w14:paraId="6BC2D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442</w:t>
      </w:r>
    </w:p>
    <w:p w14:paraId="2C8AF7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443</w:t>
      </w:r>
    </w:p>
    <w:p w14:paraId="6A562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443</w:t>
      </w:r>
    </w:p>
    <w:p w14:paraId="066EA5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handover: unknown target cell for UE Category 1bis</w:t>
      </w:r>
      <w:r w:rsidRPr="00890378">
        <w:tab/>
        <w:t>444</w:t>
      </w:r>
    </w:p>
    <w:p w14:paraId="5DC3D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444</w:t>
      </w:r>
    </w:p>
    <w:p w14:paraId="3CF243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444</w:t>
      </w:r>
    </w:p>
    <w:p w14:paraId="351B4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444</w:t>
      </w:r>
    </w:p>
    <w:p w14:paraId="71FD3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445</w:t>
      </w:r>
    </w:p>
    <w:p w14:paraId="1A8718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445</w:t>
      </w:r>
    </w:p>
    <w:p w14:paraId="4BCCD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445</w:t>
      </w:r>
    </w:p>
    <w:p w14:paraId="0C55E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445</w:t>
      </w:r>
    </w:p>
    <w:p w14:paraId="574A5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445</w:t>
      </w:r>
    </w:p>
    <w:p w14:paraId="5A580C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tab/>
        <w:t>447</w:t>
      </w:r>
    </w:p>
    <w:p w14:paraId="7EEF8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447</w:t>
      </w:r>
    </w:p>
    <w:p w14:paraId="47596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447</w:t>
      </w:r>
    </w:p>
    <w:p w14:paraId="4C13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447</w:t>
      </w:r>
    </w:p>
    <w:p w14:paraId="1903E1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447</w:t>
      </w:r>
    </w:p>
    <w:p w14:paraId="44FA2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447</w:t>
      </w:r>
    </w:p>
    <w:p w14:paraId="4AF39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448</w:t>
      </w:r>
    </w:p>
    <w:p w14:paraId="7CEC3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449</w:t>
      </w:r>
    </w:p>
    <w:p w14:paraId="0D516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449</w:t>
      </w:r>
    </w:p>
    <w:p w14:paraId="07DA6D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rPr>
          <w:lang w:eastAsia="zh-TW"/>
        </w:rPr>
        <w:t xml:space="preserve"> for UE Category 1bis</w:t>
      </w:r>
      <w:r w:rsidRPr="00890378">
        <w:tab/>
        <w:t>451</w:t>
      </w:r>
    </w:p>
    <w:p w14:paraId="61A980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451</w:t>
      </w:r>
    </w:p>
    <w:p w14:paraId="3EB3BD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451</w:t>
      </w:r>
    </w:p>
    <w:p w14:paraId="106FA7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451</w:t>
      </w:r>
    </w:p>
    <w:p w14:paraId="268BDA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451</w:t>
      </w:r>
    </w:p>
    <w:p w14:paraId="5E5D0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451</w:t>
      </w:r>
    </w:p>
    <w:p w14:paraId="32B391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452</w:t>
      </w:r>
    </w:p>
    <w:p w14:paraId="2DD795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452</w:t>
      </w:r>
    </w:p>
    <w:p w14:paraId="428EF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452</w:t>
      </w:r>
    </w:p>
    <w:p w14:paraId="01781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DD-TDD Handover inter frequency case</w:t>
      </w:r>
      <w:r w:rsidRPr="00890378">
        <w:tab/>
        <w:t>453</w:t>
      </w:r>
    </w:p>
    <w:p w14:paraId="776DA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453</w:t>
      </w:r>
    </w:p>
    <w:p w14:paraId="44E276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453</w:t>
      </w:r>
    </w:p>
    <w:p w14:paraId="3EF44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453</w:t>
      </w:r>
    </w:p>
    <w:p w14:paraId="3D49F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454</w:t>
      </w:r>
    </w:p>
    <w:p w14:paraId="5A2F0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454</w:t>
      </w:r>
    </w:p>
    <w:p w14:paraId="59B7EE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455</w:t>
      </w:r>
    </w:p>
    <w:p w14:paraId="004C26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456</w:t>
      </w:r>
    </w:p>
    <w:p w14:paraId="045CE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457</w:t>
      </w:r>
    </w:p>
    <w:p w14:paraId="7ABD3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TDD Inter frequency handover for UE Category 1bis</w:t>
      </w:r>
      <w:r w:rsidRPr="00890378">
        <w:tab/>
        <w:t>459</w:t>
      </w:r>
    </w:p>
    <w:p w14:paraId="481D5C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459</w:t>
      </w:r>
    </w:p>
    <w:p w14:paraId="2965F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459</w:t>
      </w:r>
    </w:p>
    <w:p w14:paraId="47A4CF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459</w:t>
      </w:r>
    </w:p>
    <w:p w14:paraId="18AC56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460</w:t>
      </w:r>
    </w:p>
    <w:p w14:paraId="268E8A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460</w:t>
      </w:r>
    </w:p>
    <w:p w14:paraId="45708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460</w:t>
      </w:r>
    </w:p>
    <w:p w14:paraId="0A3478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460</w:t>
      </w:r>
    </w:p>
    <w:p w14:paraId="1A0C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461</w:t>
      </w:r>
    </w:p>
    <w:p w14:paraId="7935B1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DD-FDD Handover inter frequency case</w:t>
      </w:r>
      <w:r w:rsidRPr="00890378">
        <w:tab/>
        <w:t>463</w:t>
      </w:r>
    </w:p>
    <w:p w14:paraId="1BECF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463</w:t>
      </w:r>
    </w:p>
    <w:p w14:paraId="6BC84F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463</w:t>
      </w:r>
    </w:p>
    <w:p w14:paraId="7EA8C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463</w:t>
      </w:r>
    </w:p>
    <w:p w14:paraId="2BF0D3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463</w:t>
      </w:r>
    </w:p>
    <w:p w14:paraId="50E1E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463</w:t>
      </w:r>
    </w:p>
    <w:p w14:paraId="05987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464</w:t>
      </w:r>
    </w:p>
    <w:p w14:paraId="45DEC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465</w:t>
      </w:r>
    </w:p>
    <w:p w14:paraId="0EBA8C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466</w:t>
      </w:r>
    </w:p>
    <w:p w14:paraId="25A650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– FDD Inter frequency handover for UE Category 1bis</w:t>
      </w:r>
      <w:r w:rsidRPr="00890378">
        <w:tab/>
        <w:t>469</w:t>
      </w:r>
    </w:p>
    <w:p w14:paraId="78788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469</w:t>
      </w:r>
    </w:p>
    <w:p w14:paraId="432B8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469</w:t>
      </w:r>
    </w:p>
    <w:p w14:paraId="76F79D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469</w:t>
      </w:r>
    </w:p>
    <w:p w14:paraId="14669C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469</w:t>
      </w:r>
    </w:p>
    <w:p w14:paraId="3F7B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469</w:t>
      </w:r>
    </w:p>
    <w:p w14:paraId="028AC6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470</w:t>
      </w:r>
    </w:p>
    <w:p w14:paraId="20F1E4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470</w:t>
      </w:r>
    </w:p>
    <w:p w14:paraId="7ADC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470</w:t>
      </w:r>
    </w:p>
    <w:p w14:paraId="7F6968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</w:t>
      </w:r>
      <w:r w:rsidRPr="00890378">
        <w:rPr>
          <w:lang w:eastAsia="zh-CN"/>
        </w:rPr>
        <w:t>Intra frequency h</w:t>
      </w:r>
      <w:r w:rsidRPr="00890378">
        <w:t xml:space="preserve">andover </w:t>
      </w:r>
      <w:r w:rsidRPr="00890378">
        <w:rPr>
          <w:lang w:eastAsia="zh-CN"/>
        </w:rPr>
        <w:t>for 5MHz bandwidth</w:t>
      </w:r>
      <w:r w:rsidRPr="00890378">
        <w:tab/>
        <w:t>473</w:t>
      </w:r>
    </w:p>
    <w:p w14:paraId="09E5FE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473</w:t>
      </w:r>
    </w:p>
    <w:p w14:paraId="57709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473</w:t>
      </w:r>
    </w:p>
    <w:p w14:paraId="1680C2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473</w:t>
      </w:r>
    </w:p>
    <w:p w14:paraId="64C3B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473</w:t>
      </w:r>
    </w:p>
    <w:p w14:paraId="42842C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473</w:t>
      </w:r>
    </w:p>
    <w:p w14:paraId="639A4E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473</w:t>
      </w:r>
    </w:p>
    <w:p w14:paraId="31C56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473</w:t>
      </w:r>
    </w:p>
    <w:p w14:paraId="7C14E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474</w:t>
      </w:r>
    </w:p>
    <w:p w14:paraId="4A459C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handover for UE category 0</w:t>
      </w:r>
      <w:r w:rsidRPr="00890378">
        <w:tab/>
        <w:t>474</w:t>
      </w:r>
    </w:p>
    <w:p w14:paraId="6B8A5F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474</w:t>
      </w:r>
    </w:p>
    <w:p w14:paraId="367FE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474</w:t>
      </w:r>
    </w:p>
    <w:p w14:paraId="63BFA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474</w:t>
      </w:r>
    </w:p>
    <w:p w14:paraId="49DD2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475</w:t>
      </w:r>
    </w:p>
    <w:p w14:paraId="4373DB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475</w:t>
      </w:r>
    </w:p>
    <w:p w14:paraId="4EC80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476</w:t>
      </w:r>
    </w:p>
    <w:p w14:paraId="6BB7E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476</w:t>
      </w:r>
    </w:p>
    <w:p w14:paraId="0917E5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476</w:t>
      </w:r>
    </w:p>
    <w:p w14:paraId="74CACF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Handover intra frequency handover for UE category 0</w:t>
      </w:r>
      <w:r w:rsidRPr="00890378">
        <w:tab/>
        <w:t>478</w:t>
      </w:r>
    </w:p>
    <w:p w14:paraId="238A8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478</w:t>
      </w:r>
    </w:p>
    <w:p w14:paraId="1376C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478</w:t>
      </w:r>
    </w:p>
    <w:p w14:paraId="4E787F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478</w:t>
      </w:r>
    </w:p>
    <w:p w14:paraId="7FB03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478</w:t>
      </w:r>
    </w:p>
    <w:p w14:paraId="26ADBE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478</w:t>
      </w:r>
    </w:p>
    <w:p w14:paraId="727816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479</w:t>
      </w:r>
    </w:p>
    <w:p w14:paraId="040E07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480</w:t>
      </w:r>
    </w:p>
    <w:p w14:paraId="2946E4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480</w:t>
      </w:r>
    </w:p>
    <w:p w14:paraId="1FBFCE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handover for UE category 0</w:t>
      </w:r>
      <w:r w:rsidRPr="00890378">
        <w:tab/>
        <w:t>482</w:t>
      </w:r>
    </w:p>
    <w:p w14:paraId="1C606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482</w:t>
      </w:r>
    </w:p>
    <w:p w14:paraId="39D8C3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482</w:t>
      </w:r>
    </w:p>
    <w:p w14:paraId="4BD13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482</w:t>
      </w:r>
    </w:p>
    <w:p w14:paraId="3523BC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482</w:t>
      </w:r>
    </w:p>
    <w:p w14:paraId="36FE0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482</w:t>
      </w:r>
    </w:p>
    <w:p w14:paraId="49AACE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483</w:t>
      </w:r>
    </w:p>
    <w:p w14:paraId="38B3E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484</w:t>
      </w:r>
    </w:p>
    <w:p w14:paraId="69FFD3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484</w:t>
      </w:r>
    </w:p>
    <w:p w14:paraId="165E49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handover for CE UEs in CEModeA</w:t>
      </w:r>
      <w:r w:rsidRPr="00890378">
        <w:tab/>
        <w:t>486</w:t>
      </w:r>
    </w:p>
    <w:p w14:paraId="3A280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486</w:t>
      </w:r>
    </w:p>
    <w:p w14:paraId="2D6B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486</w:t>
      </w:r>
    </w:p>
    <w:p w14:paraId="0FA80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486</w:t>
      </w:r>
    </w:p>
    <w:p w14:paraId="3D15C6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487</w:t>
      </w:r>
    </w:p>
    <w:p w14:paraId="0761D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487</w:t>
      </w:r>
    </w:p>
    <w:p w14:paraId="4EA15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487</w:t>
      </w:r>
    </w:p>
    <w:p w14:paraId="1E685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488</w:t>
      </w:r>
    </w:p>
    <w:p w14:paraId="25292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491</w:t>
      </w:r>
    </w:p>
    <w:p w14:paraId="374320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493</w:t>
      </w:r>
    </w:p>
    <w:p w14:paraId="254BD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493</w:t>
      </w:r>
    </w:p>
    <w:p w14:paraId="693E8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493</w:t>
      </w:r>
    </w:p>
    <w:p w14:paraId="1FBA98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493</w:t>
      </w:r>
    </w:p>
    <w:p w14:paraId="54809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494</w:t>
      </w:r>
    </w:p>
    <w:p w14:paraId="635F5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494</w:t>
      </w:r>
    </w:p>
    <w:p w14:paraId="5C0C98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494</w:t>
      </w:r>
    </w:p>
    <w:p w14:paraId="6A4912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495</w:t>
      </w:r>
    </w:p>
    <w:p w14:paraId="105DCE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495</w:t>
      </w:r>
    </w:p>
    <w:p w14:paraId="79DA81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497</w:t>
      </w:r>
    </w:p>
    <w:p w14:paraId="4EA5D6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497</w:t>
      </w:r>
    </w:p>
    <w:p w14:paraId="4B1C0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497</w:t>
      </w:r>
    </w:p>
    <w:p w14:paraId="0C407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497</w:t>
      </w:r>
    </w:p>
    <w:p w14:paraId="20A45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498</w:t>
      </w:r>
    </w:p>
    <w:p w14:paraId="5B513E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498</w:t>
      </w:r>
    </w:p>
    <w:p w14:paraId="56D688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499</w:t>
      </w:r>
    </w:p>
    <w:p w14:paraId="7F46B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499</w:t>
      </w:r>
    </w:p>
    <w:p w14:paraId="56961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502</w:t>
      </w:r>
    </w:p>
    <w:p w14:paraId="5855F7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503</w:t>
      </w:r>
    </w:p>
    <w:p w14:paraId="74FDA0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503</w:t>
      </w:r>
    </w:p>
    <w:p w14:paraId="40F26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503</w:t>
      </w:r>
    </w:p>
    <w:p w14:paraId="2DF8D3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503</w:t>
      </w:r>
    </w:p>
    <w:p w14:paraId="3DDCA3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504</w:t>
      </w:r>
    </w:p>
    <w:p w14:paraId="5471C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504</w:t>
      </w:r>
    </w:p>
    <w:p w14:paraId="2C0F61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505</w:t>
      </w:r>
    </w:p>
    <w:p w14:paraId="6517A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506</w:t>
      </w:r>
    </w:p>
    <w:p w14:paraId="583C5B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506</w:t>
      </w:r>
    </w:p>
    <w:p w14:paraId="1E97D6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507</w:t>
      </w:r>
    </w:p>
    <w:p w14:paraId="42125D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507</w:t>
      </w:r>
    </w:p>
    <w:p w14:paraId="559003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507</w:t>
      </w:r>
    </w:p>
    <w:p w14:paraId="10E4B4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507</w:t>
      </w:r>
    </w:p>
    <w:p w14:paraId="30E103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508</w:t>
      </w:r>
    </w:p>
    <w:p w14:paraId="43514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508</w:t>
      </w:r>
    </w:p>
    <w:p w14:paraId="1F6E87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509</w:t>
      </w:r>
    </w:p>
    <w:p w14:paraId="6E5E5C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510</w:t>
      </w:r>
    </w:p>
    <w:p w14:paraId="350BF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510</w:t>
      </w:r>
    </w:p>
    <w:p w14:paraId="269E4A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511</w:t>
      </w:r>
    </w:p>
    <w:p w14:paraId="21971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511</w:t>
      </w:r>
    </w:p>
    <w:p w14:paraId="3C7E4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511</w:t>
      </w:r>
    </w:p>
    <w:p w14:paraId="53DE27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511</w:t>
      </w:r>
    </w:p>
    <w:p w14:paraId="0C8B1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512</w:t>
      </w:r>
    </w:p>
    <w:p w14:paraId="4EDAA0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512</w:t>
      </w:r>
    </w:p>
    <w:p w14:paraId="343A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513</w:t>
      </w:r>
    </w:p>
    <w:p w14:paraId="38715A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514</w:t>
      </w:r>
    </w:p>
    <w:p w14:paraId="6FA74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514</w:t>
      </w:r>
    </w:p>
    <w:p w14:paraId="7E9F70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 frequency handover for UE Category 1bis</w:t>
      </w:r>
      <w:r w:rsidRPr="00890378">
        <w:tab/>
        <w:t>515</w:t>
      </w:r>
    </w:p>
    <w:p w14:paraId="45ACD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515</w:t>
      </w:r>
    </w:p>
    <w:p w14:paraId="126B4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515</w:t>
      </w:r>
    </w:p>
    <w:p w14:paraId="38C68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515</w:t>
      </w:r>
    </w:p>
    <w:p w14:paraId="341C78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516</w:t>
      </w:r>
    </w:p>
    <w:p w14:paraId="4356A3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516</w:t>
      </w:r>
    </w:p>
    <w:p w14:paraId="6DD071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517</w:t>
      </w:r>
    </w:p>
    <w:p w14:paraId="70A94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518</w:t>
      </w:r>
    </w:p>
    <w:p w14:paraId="28EE05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518</w:t>
      </w:r>
    </w:p>
    <w:p w14:paraId="4E670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TDD Intra frequency handover for UE Category 1bis</w:t>
      </w:r>
      <w:r w:rsidRPr="00890378">
        <w:tab/>
        <w:t>519</w:t>
      </w:r>
    </w:p>
    <w:p w14:paraId="60889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519</w:t>
      </w:r>
    </w:p>
    <w:p w14:paraId="72D31D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519</w:t>
      </w:r>
    </w:p>
    <w:p w14:paraId="28239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519</w:t>
      </w:r>
    </w:p>
    <w:p w14:paraId="79536C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520</w:t>
      </w:r>
    </w:p>
    <w:p w14:paraId="10706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520</w:t>
      </w:r>
    </w:p>
    <w:p w14:paraId="43434D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521</w:t>
      </w:r>
    </w:p>
    <w:p w14:paraId="08087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521</w:t>
      </w:r>
    </w:p>
    <w:p w14:paraId="48836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521</w:t>
      </w:r>
    </w:p>
    <w:p w14:paraId="7567A1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5.1.21</w:t>
      </w:r>
      <w:r w:rsidRPr="00890378">
        <w:t xml:space="preserve"> to </w:t>
      </w:r>
      <w:r w:rsidRPr="00890378">
        <w:rPr>
          <w:bCs/>
        </w:rPr>
        <w:t>5.1.27</w:t>
      </w:r>
      <w:r w:rsidRPr="00890378">
        <w:t xml:space="preserve"> Void</w:t>
      </w:r>
      <w:r w:rsidRPr="00890378">
        <w:tab/>
        <w:t>522</w:t>
      </w:r>
    </w:p>
    <w:p w14:paraId="23AC27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 frequency handover for CE UEs in CEModeA</w:t>
      </w:r>
      <w:r w:rsidRPr="00890378">
        <w:tab/>
        <w:t>522</w:t>
      </w:r>
    </w:p>
    <w:p w14:paraId="1E6815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522</w:t>
      </w:r>
    </w:p>
    <w:p w14:paraId="19FACC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5.1.28.2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522</w:t>
      </w:r>
    </w:p>
    <w:p w14:paraId="4592E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522</w:t>
      </w:r>
    </w:p>
    <w:p w14:paraId="30C7A8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523</w:t>
      </w:r>
    </w:p>
    <w:p w14:paraId="76A9A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523</w:t>
      </w:r>
    </w:p>
    <w:p w14:paraId="65984E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524</w:t>
      </w:r>
    </w:p>
    <w:p w14:paraId="1EFFC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525</w:t>
      </w:r>
    </w:p>
    <w:p w14:paraId="549260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527</w:t>
      </w:r>
    </w:p>
    <w:p w14:paraId="0E7E14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5.1.29</w:t>
      </w:r>
      <w:r w:rsidRPr="00890378">
        <w:t xml:space="preserve"> to </w:t>
      </w:r>
      <w:r w:rsidRPr="00890378">
        <w:rPr>
          <w:bCs/>
        </w:rPr>
        <w:t>5.1.33</w:t>
      </w:r>
      <w:r w:rsidRPr="00890378">
        <w:t xml:space="preserve"> Void</w:t>
      </w:r>
      <w:r w:rsidRPr="00890378">
        <w:tab/>
        <w:t>529</w:t>
      </w:r>
    </w:p>
    <w:p w14:paraId="15E9FA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 frequency handover for CE UEs in CEModeA without SFN acquisition</w:t>
      </w:r>
      <w:r w:rsidRPr="00890378">
        <w:tab/>
        <w:t>529</w:t>
      </w:r>
    </w:p>
    <w:p w14:paraId="4C424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529</w:t>
      </w:r>
    </w:p>
    <w:p w14:paraId="250FF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529</w:t>
      </w:r>
    </w:p>
    <w:p w14:paraId="717F2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529</w:t>
      </w:r>
    </w:p>
    <w:p w14:paraId="36CD4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529</w:t>
      </w:r>
    </w:p>
    <w:p w14:paraId="7D5F58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529</w:t>
      </w:r>
    </w:p>
    <w:p w14:paraId="4DC99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530</w:t>
      </w:r>
    </w:p>
    <w:p w14:paraId="491840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530</w:t>
      </w:r>
    </w:p>
    <w:p w14:paraId="427E03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530</w:t>
      </w:r>
    </w:p>
    <w:p w14:paraId="775B362D" w14:textId="77777777" w:rsidR="00890378" w:rsidRPr="00CC3B9F" w:rsidRDefault="00890378">
      <w:pPr>
        <w:pStyle w:val="TOC3"/>
        <w:tabs>
          <w:tab w:val="left" w:pos="1418"/>
        </w:tabs>
        <w:rPr>
          <w:rFonts w:ascii="Calibri" w:hAnsi="Calibri"/>
          <w:sz w:val="22"/>
          <w:szCs w:val="22"/>
        </w:rPr>
      </w:pPr>
      <w:r w:rsidRPr="00890378">
        <w:rPr>
          <w:bCs/>
        </w:rPr>
        <w:t>5.1.35 - 5.1.40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532</w:t>
      </w:r>
    </w:p>
    <w:p w14:paraId="013A43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sync DAPS handover</w:t>
      </w:r>
      <w:r w:rsidRPr="00890378">
        <w:tab/>
        <w:t>532</w:t>
      </w:r>
    </w:p>
    <w:p w14:paraId="332EE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532</w:t>
      </w:r>
    </w:p>
    <w:p w14:paraId="29F01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532</w:t>
      </w:r>
    </w:p>
    <w:p w14:paraId="7AC80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532</w:t>
      </w:r>
    </w:p>
    <w:p w14:paraId="6712A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533</w:t>
      </w:r>
    </w:p>
    <w:p w14:paraId="50FF14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533</w:t>
      </w:r>
    </w:p>
    <w:p w14:paraId="64C2B4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534</w:t>
      </w:r>
    </w:p>
    <w:p w14:paraId="1C9BA3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535</w:t>
      </w:r>
    </w:p>
    <w:p w14:paraId="19CDE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538</w:t>
      </w:r>
    </w:p>
    <w:p w14:paraId="0B921B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async DAPS handover</w:t>
      </w:r>
      <w:r w:rsidRPr="00890378">
        <w:tab/>
        <w:t>540</w:t>
      </w:r>
    </w:p>
    <w:p w14:paraId="7F3F8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540</w:t>
      </w:r>
    </w:p>
    <w:p w14:paraId="43E096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540</w:t>
      </w:r>
    </w:p>
    <w:p w14:paraId="19EFC3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540</w:t>
      </w:r>
    </w:p>
    <w:p w14:paraId="1E3E1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540</w:t>
      </w:r>
    </w:p>
    <w:p w14:paraId="4FAA05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540</w:t>
      </w:r>
    </w:p>
    <w:p w14:paraId="489E35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541</w:t>
      </w:r>
    </w:p>
    <w:p w14:paraId="787B5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542</w:t>
      </w:r>
    </w:p>
    <w:p w14:paraId="2EFCD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546</w:t>
      </w:r>
    </w:p>
    <w:p w14:paraId="35FBA9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sync DAPS handover</w:t>
      </w:r>
      <w:r w:rsidRPr="00890378">
        <w:tab/>
        <w:t>548</w:t>
      </w:r>
    </w:p>
    <w:p w14:paraId="12911E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548</w:t>
      </w:r>
    </w:p>
    <w:p w14:paraId="6438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548</w:t>
      </w:r>
    </w:p>
    <w:p w14:paraId="7811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548</w:t>
      </w:r>
    </w:p>
    <w:p w14:paraId="5E9DE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549</w:t>
      </w:r>
    </w:p>
    <w:p w14:paraId="6BD32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549</w:t>
      </w:r>
    </w:p>
    <w:p w14:paraId="1DCD4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549</w:t>
      </w:r>
    </w:p>
    <w:p w14:paraId="66346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550</w:t>
      </w:r>
    </w:p>
    <w:p w14:paraId="027B71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async DAPS handover</w:t>
      </w:r>
      <w:r w:rsidRPr="00890378">
        <w:tab/>
        <w:t>556</w:t>
      </w:r>
    </w:p>
    <w:p w14:paraId="54B3D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556</w:t>
      </w:r>
    </w:p>
    <w:p w14:paraId="11887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556</w:t>
      </w:r>
    </w:p>
    <w:p w14:paraId="3AB91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556</w:t>
      </w:r>
    </w:p>
    <w:p w14:paraId="69953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557</w:t>
      </w:r>
    </w:p>
    <w:p w14:paraId="1B6E3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557</w:t>
      </w:r>
    </w:p>
    <w:p w14:paraId="6E3F2B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557</w:t>
      </w:r>
    </w:p>
    <w:p w14:paraId="08766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558</w:t>
      </w:r>
    </w:p>
    <w:p w14:paraId="421399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DAPS handover</w:t>
      </w:r>
      <w:r w:rsidRPr="00890378">
        <w:tab/>
        <w:t>564</w:t>
      </w:r>
    </w:p>
    <w:p w14:paraId="04F1DC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564</w:t>
      </w:r>
    </w:p>
    <w:p w14:paraId="4DAA44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564</w:t>
      </w:r>
    </w:p>
    <w:p w14:paraId="181613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564</w:t>
      </w:r>
    </w:p>
    <w:p w14:paraId="21F6C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565</w:t>
      </w:r>
    </w:p>
    <w:p w14:paraId="12AE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565</w:t>
      </w:r>
    </w:p>
    <w:p w14:paraId="4A977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565</w:t>
      </w:r>
    </w:p>
    <w:p w14:paraId="3068A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566</w:t>
      </w:r>
    </w:p>
    <w:p w14:paraId="3A2B08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DAPS handover</w:t>
      </w:r>
      <w:r w:rsidRPr="00890378">
        <w:tab/>
        <w:t>572</w:t>
      </w:r>
    </w:p>
    <w:p w14:paraId="1FFBBF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5.1.46.1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572</w:t>
      </w:r>
    </w:p>
    <w:p w14:paraId="17F0B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572</w:t>
      </w:r>
    </w:p>
    <w:p w14:paraId="098C79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572</w:t>
      </w:r>
    </w:p>
    <w:p w14:paraId="6D27E1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572</w:t>
      </w:r>
    </w:p>
    <w:p w14:paraId="2DF032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572</w:t>
      </w:r>
    </w:p>
    <w:p w14:paraId="72D29B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573</w:t>
      </w:r>
    </w:p>
    <w:p w14:paraId="1493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574</w:t>
      </w:r>
    </w:p>
    <w:p w14:paraId="76344F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conditional handover</w:t>
      </w:r>
      <w:r w:rsidRPr="00890378">
        <w:tab/>
        <w:t>580</w:t>
      </w:r>
    </w:p>
    <w:p w14:paraId="4FD25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580</w:t>
      </w:r>
    </w:p>
    <w:p w14:paraId="545A5B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580</w:t>
      </w:r>
    </w:p>
    <w:p w14:paraId="2969D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580</w:t>
      </w:r>
    </w:p>
    <w:p w14:paraId="5CE93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581</w:t>
      </w:r>
    </w:p>
    <w:p w14:paraId="7AAFBF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581</w:t>
      </w:r>
    </w:p>
    <w:p w14:paraId="434E2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582</w:t>
      </w:r>
    </w:p>
    <w:p w14:paraId="29618A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583</w:t>
      </w:r>
    </w:p>
    <w:p w14:paraId="1E0A25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conditional handover</w:t>
      </w:r>
      <w:r w:rsidRPr="00890378">
        <w:tab/>
        <w:t>585</w:t>
      </w:r>
    </w:p>
    <w:p w14:paraId="06597E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585</w:t>
      </w:r>
    </w:p>
    <w:p w14:paraId="3267D0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585</w:t>
      </w:r>
    </w:p>
    <w:p w14:paraId="53B0B6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585</w:t>
      </w:r>
    </w:p>
    <w:p w14:paraId="3D4D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585</w:t>
      </w:r>
    </w:p>
    <w:p w14:paraId="6A01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585</w:t>
      </w:r>
    </w:p>
    <w:p w14:paraId="4FAE01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586</w:t>
      </w:r>
    </w:p>
    <w:p w14:paraId="6183D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conditional handover</w:t>
      </w:r>
      <w:r w:rsidRPr="00890378">
        <w:tab/>
        <w:t>589</w:t>
      </w:r>
    </w:p>
    <w:p w14:paraId="1A4BAE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589</w:t>
      </w:r>
    </w:p>
    <w:p w14:paraId="646278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589</w:t>
      </w:r>
    </w:p>
    <w:p w14:paraId="30A8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589</w:t>
      </w:r>
    </w:p>
    <w:p w14:paraId="45BE4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589</w:t>
      </w:r>
    </w:p>
    <w:p w14:paraId="2F14DB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589</w:t>
      </w:r>
    </w:p>
    <w:p w14:paraId="4E31F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590</w:t>
      </w:r>
    </w:p>
    <w:p w14:paraId="6EA02F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conditional handover</w:t>
      </w:r>
      <w:r w:rsidRPr="00890378">
        <w:tab/>
        <w:t>593</w:t>
      </w:r>
    </w:p>
    <w:p w14:paraId="1257C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593</w:t>
      </w:r>
    </w:p>
    <w:p w14:paraId="4CFDC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593</w:t>
      </w:r>
    </w:p>
    <w:p w14:paraId="3E9D6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593</w:t>
      </w:r>
    </w:p>
    <w:p w14:paraId="3864F9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593</w:t>
      </w:r>
    </w:p>
    <w:p w14:paraId="14BBE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593</w:t>
      </w:r>
    </w:p>
    <w:p w14:paraId="06A901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594</w:t>
      </w:r>
    </w:p>
    <w:p w14:paraId="1CA8CC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594</w:t>
      </w:r>
    </w:p>
    <w:p w14:paraId="12AEA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595</w:t>
      </w:r>
    </w:p>
    <w:p w14:paraId="517B81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 frequency conditional handover</w:t>
      </w:r>
      <w:r w:rsidRPr="00890378">
        <w:tab/>
        <w:t>597</w:t>
      </w:r>
    </w:p>
    <w:p w14:paraId="0A2E1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597</w:t>
      </w:r>
    </w:p>
    <w:p w14:paraId="251BF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597</w:t>
      </w:r>
    </w:p>
    <w:p w14:paraId="3C98A2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597</w:t>
      </w:r>
    </w:p>
    <w:p w14:paraId="468E8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597</w:t>
      </w:r>
    </w:p>
    <w:p w14:paraId="643618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597</w:t>
      </w:r>
    </w:p>
    <w:p w14:paraId="0A497C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598</w:t>
      </w:r>
    </w:p>
    <w:p w14:paraId="40461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599</w:t>
      </w:r>
    </w:p>
    <w:p w14:paraId="5D441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 frequency conditional handover</w:t>
      </w:r>
      <w:r w:rsidRPr="00890378">
        <w:tab/>
        <w:t>602</w:t>
      </w:r>
    </w:p>
    <w:p w14:paraId="17E68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602</w:t>
      </w:r>
    </w:p>
    <w:p w14:paraId="00DDD1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602</w:t>
      </w:r>
    </w:p>
    <w:p w14:paraId="58CC2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602</w:t>
      </w:r>
    </w:p>
    <w:p w14:paraId="2B826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602</w:t>
      </w:r>
    </w:p>
    <w:p w14:paraId="450B1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602</w:t>
      </w:r>
    </w:p>
    <w:p w14:paraId="55273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603</w:t>
      </w:r>
    </w:p>
    <w:p w14:paraId="5D150C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604</w:t>
      </w:r>
    </w:p>
    <w:p w14:paraId="0B83DF3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Intra-band Inter-frequency sync DAPS handover</w:t>
      </w:r>
      <w:r w:rsidRPr="00890378">
        <w:tab/>
        <w:t>607</w:t>
      </w:r>
    </w:p>
    <w:p w14:paraId="5D175D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607</w:t>
      </w:r>
    </w:p>
    <w:p w14:paraId="6473A8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607</w:t>
      </w:r>
    </w:p>
    <w:p w14:paraId="441306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607</w:t>
      </w:r>
    </w:p>
    <w:p w14:paraId="28DE9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607</w:t>
      </w:r>
    </w:p>
    <w:p w14:paraId="7E4AF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607</w:t>
      </w:r>
    </w:p>
    <w:p w14:paraId="1CE5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608</w:t>
      </w:r>
    </w:p>
    <w:p w14:paraId="275B90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609</w:t>
      </w:r>
    </w:p>
    <w:p w14:paraId="7ECD42D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Inter-band Inter-frequency sync DAPS handover</w:t>
      </w:r>
      <w:r w:rsidRPr="00890378">
        <w:tab/>
        <w:t>615</w:t>
      </w:r>
    </w:p>
    <w:p w14:paraId="2389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615</w:t>
      </w:r>
    </w:p>
    <w:p w14:paraId="79DDB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615</w:t>
      </w:r>
    </w:p>
    <w:p w14:paraId="4903D2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615</w:t>
      </w:r>
    </w:p>
    <w:p w14:paraId="32B6B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616</w:t>
      </w:r>
    </w:p>
    <w:p w14:paraId="27C355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616</w:t>
      </w:r>
    </w:p>
    <w:p w14:paraId="0BA2E0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617</w:t>
      </w:r>
    </w:p>
    <w:p w14:paraId="029D2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617</w:t>
      </w:r>
    </w:p>
    <w:p w14:paraId="61D1E3E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synchronous DAPS handover</w:t>
      </w:r>
      <w:r w:rsidRPr="00890378">
        <w:tab/>
        <w:t>623</w:t>
      </w:r>
    </w:p>
    <w:p w14:paraId="4C220A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623</w:t>
      </w:r>
    </w:p>
    <w:p w14:paraId="50FA27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623</w:t>
      </w:r>
    </w:p>
    <w:p w14:paraId="27C625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623</w:t>
      </w:r>
    </w:p>
    <w:p w14:paraId="7796E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624</w:t>
      </w:r>
    </w:p>
    <w:p w14:paraId="725D69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624</w:t>
      </w:r>
    </w:p>
    <w:p w14:paraId="04AD7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625</w:t>
      </w:r>
    </w:p>
    <w:p w14:paraId="0E6D9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625</w:t>
      </w:r>
    </w:p>
    <w:p w14:paraId="1E6066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synchronous DAPS handover</w:t>
      </w:r>
      <w:r w:rsidRPr="00890378">
        <w:tab/>
        <w:t>632</w:t>
      </w:r>
    </w:p>
    <w:p w14:paraId="73411A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632</w:t>
      </w:r>
    </w:p>
    <w:p w14:paraId="239AA1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632</w:t>
      </w:r>
    </w:p>
    <w:p w14:paraId="7E2A5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632</w:t>
      </w:r>
    </w:p>
    <w:p w14:paraId="39A6C7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632</w:t>
      </w:r>
    </w:p>
    <w:p w14:paraId="4E431E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632</w:t>
      </w:r>
    </w:p>
    <w:p w14:paraId="7FF42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633</w:t>
      </w:r>
    </w:p>
    <w:p w14:paraId="55E1F3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634</w:t>
      </w:r>
    </w:p>
    <w:p w14:paraId="584DE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async DAPS handover</w:t>
      </w:r>
      <w:r w:rsidRPr="00890378">
        <w:tab/>
        <w:t>641</w:t>
      </w:r>
    </w:p>
    <w:p w14:paraId="3F2073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641</w:t>
      </w:r>
    </w:p>
    <w:p w14:paraId="5AF3C5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641</w:t>
      </w:r>
    </w:p>
    <w:p w14:paraId="54ECE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641</w:t>
      </w:r>
    </w:p>
    <w:p w14:paraId="20767E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641</w:t>
      </w:r>
    </w:p>
    <w:p w14:paraId="7CCCF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641</w:t>
      </w:r>
    </w:p>
    <w:p w14:paraId="5F7387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642</w:t>
      </w:r>
    </w:p>
    <w:p w14:paraId="6E26F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643</w:t>
      </w:r>
    </w:p>
    <w:p w14:paraId="68F045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async DAPS handover</w:t>
      </w:r>
      <w:r w:rsidRPr="00890378">
        <w:tab/>
        <w:t>649</w:t>
      </w:r>
    </w:p>
    <w:p w14:paraId="64AB0A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649</w:t>
      </w:r>
    </w:p>
    <w:p w14:paraId="10BDA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649</w:t>
      </w:r>
    </w:p>
    <w:p w14:paraId="56108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649</w:t>
      </w:r>
    </w:p>
    <w:p w14:paraId="52BD1D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650</w:t>
      </w:r>
    </w:p>
    <w:p w14:paraId="3C146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650</w:t>
      </w:r>
    </w:p>
    <w:p w14:paraId="76B436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650</w:t>
      </w:r>
    </w:p>
    <w:p w14:paraId="7A9B5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651</w:t>
      </w:r>
    </w:p>
    <w:p w14:paraId="33A47AF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other RATs</w:t>
      </w:r>
      <w:r w:rsidRPr="00890378">
        <w:tab/>
        <w:t>657</w:t>
      </w:r>
    </w:p>
    <w:p w14:paraId="480E81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tab/>
        <w:t>657</w:t>
      </w:r>
    </w:p>
    <w:p w14:paraId="6F80F8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657</w:t>
      </w:r>
    </w:p>
    <w:p w14:paraId="41D38D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657</w:t>
      </w:r>
    </w:p>
    <w:p w14:paraId="6BE1B6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657</w:t>
      </w:r>
    </w:p>
    <w:p w14:paraId="4D24C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658</w:t>
      </w:r>
    </w:p>
    <w:p w14:paraId="165881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658</w:t>
      </w:r>
    </w:p>
    <w:p w14:paraId="5C6285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659</w:t>
      </w:r>
    </w:p>
    <w:p w14:paraId="4AB413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659</w:t>
      </w:r>
    </w:p>
    <w:p w14:paraId="796532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661</w:t>
      </w:r>
    </w:p>
    <w:p w14:paraId="3A434C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handover</w:t>
      </w:r>
      <w:r w:rsidRPr="00890378">
        <w:tab/>
        <w:t>663</w:t>
      </w:r>
    </w:p>
    <w:p w14:paraId="42C9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663</w:t>
      </w:r>
    </w:p>
    <w:p w14:paraId="49886B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663</w:t>
      </w:r>
    </w:p>
    <w:p w14:paraId="1187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663</w:t>
      </w:r>
    </w:p>
    <w:p w14:paraId="124E6F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664</w:t>
      </w:r>
    </w:p>
    <w:p w14:paraId="6606B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664</w:t>
      </w:r>
    </w:p>
    <w:p w14:paraId="2A9A5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665</w:t>
      </w:r>
    </w:p>
    <w:p w14:paraId="7F168E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666</w:t>
      </w:r>
    </w:p>
    <w:p w14:paraId="1F52B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667</w:t>
      </w:r>
    </w:p>
    <w:p w14:paraId="443E36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</w:t>
      </w:r>
      <w:r w:rsidRPr="00890378">
        <w:tab/>
        <w:t>669</w:t>
      </w:r>
    </w:p>
    <w:p w14:paraId="21C40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669</w:t>
      </w:r>
    </w:p>
    <w:p w14:paraId="787F4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669</w:t>
      </w:r>
    </w:p>
    <w:p w14:paraId="45898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669</w:t>
      </w:r>
    </w:p>
    <w:p w14:paraId="482E69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670</w:t>
      </w:r>
    </w:p>
    <w:p w14:paraId="378004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670</w:t>
      </w:r>
    </w:p>
    <w:p w14:paraId="45362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670</w:t>
      </w:r>
    </w:p>
    <w:p w14:paraId="4A4E5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671</w:t>
      </w:r>
    </w:p>
    <w:p w14:paraId="3B9EE1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672</w:t>
      </w:r>
    </w:p>
    <w:p w14:paraId="5943C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handover</w:t>
      </w:r>
      <w:r w:rsidRPr="00890378">
        <w:tab/>
        <w:t>674</w:t>
      </w:r>
    </w:p>
    <w:p w14:paraId="18B82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674</w:t>
      </w:r>
    </w:p>
    <w:p w14:paraId="6BF3F6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674</w:t>
      </w:r>
    </w:p>
    <w:p w14:paraId="094288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674</w:t>
      </w:r>
    </w:p>
    <w:p w14:paraId="587F2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675</w:t>
      </w:r>
    </w:p>
    <w:p w14:paraId="2045AB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675</w:t>
      </w:r>
    </w:p>
    <w:p w14:paraId="2BC510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675</w:t>
      </w:r>
    </w:p>
    <w:p w14:paraId="42112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676</w:t>
      </w:r>
    </w:p>
    <w:p w14:paraId="26A70B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678</w:t>
      </w:r>
    </w:p>
    <w:p w14:paraId="716F20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handover</w:t>
      </w:r>
      <w:r w:rsidRPr="00890378">
        <w:tab/>
        <w:t>680</w:t>
      </w:r>
    </w:p>
    <w:p w14:paraId="4F4B4D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680</w:t>
      </w:r>
    </w:p>
    <w:p w14:paraId="16FBC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680</w:t>
      </w:r>
    </w:p>
    <w:p w14:paraId="554803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680</w:t>
      </w:r>
    </w:p>
    <w:p w14:paraId="46BF4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680</w:t>
      </w:r>
    </w:p>
    <w:p w14:paraId="3222FD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680</w:t>
      </w:r>
    </w:p>
    <w:p w14:paraId="03599C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1FCAFD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681</w:t>
      </w:r>
    </w:p>
    <w:p w14:paraId="49751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2CE614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681</w:t>
      </w:r>
    </w:p>
    <w:p w14:paraId="11A34B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684</w:t>
      </w:r>
    </w:p>
    <w:p w14:paraId="4091F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</w:t>
      </w:r>
      <w:r w:rsidRPr="00890378">
        <w:rPr>
          <w:rFonts w:eastAsia="SimSun"/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rFonts w:eastAsia="SimSun"/>
          <w:lang w:eastAsia="zh-CN"/>
        </w:rPr>
        <w:t>requirement</w:t>
      </w:r>
      <w:r w:rsidRPr="00890378">
        <w:tab/>
        <w:t>684</w:t>
      </w:r>
    </w:p>
    <w:p w14:paraId="3B657D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684</w:t>
      </w:r>
    </w:p>
    <w:p w14:paraId="3F7CFF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684</w:t>
      </w:r>
    </w:p>
    <w:p w14:paraId="3955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686</w:t>
      </w:r>
    </w:p>
    <w:p w14:paraId="144CF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TDD - GSM handover</w:t>
      </w:r>
      <w:r w:rsidRPr="00890378">
        <w:tab/>
        <w:t>686</w:t>
      </w:r>
    </w:p>
    <w:p w14:paraId="689B0D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686</w:t>
      </w:r>
    </w:p>
    <w:p w14:paraId="1F69B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686</w:t>
      </w:r>
    </w:p>
    <w:p w14:paraId="352060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686</w:t>
      </w:r>
    </w:p>
    <w:p w14:paraId="363432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687</w:t>
      </w:r>
    </w:p>
    <w:p w14:paraId="0B85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687</w:t>
      </w:r>
    </w:p>
    <w:p w14:paraId="0EE6E3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688</w:t>
      </w:r>
    </w:p>
    <w:p w14:paraId="4AABD7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688</w:t>
      </w:r>
    </w:p>
    <w:p w14:paraId="3D703B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690</w:t>
      </w:r>
    </w:p>
    <w:p w14:paraId="15A3DD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handover: unknown target cell</w:t>
      </w:r>
      <w:r w:rsidRPr="00890378">
        <w:tab/>
        <w:t>692</w:t>
      </w:r>
    </w:p>
    <w:p w14:paraId="4A7DC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692</w:t>
      </w:r>
    </w:p>
    <w:p w14:paraId="572DC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692</w:t>
      </w:r>
    </w:p>
    <w:p w14:paraId="11C60A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692</w:t>
      </w:r>
    </w:p>
    <w:p w14:paraId="7584E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693</w:t>
      </w:r>
    </w:p>
    <w:p w14:paraId="07D4A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693</w:t>
      </w:r>
    </w:p>
    <w:p w14:paraId="0556F4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693</w:t>
      </w:r>
    </w:p>
    <w:p w14:paraId="73DE26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694</w:t>
      </w:r>
    </w:p>
    <w:p w14:paraId="2C68FC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694</w:t>
      </w:r>
    </w:p>
    <w:p w14:paraId="52B07B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handover: unknown target cell</w:t>
      </w:r>
      <w:r w:rsidRPr="00890378">
        <w:tab/>
        <w:t>696</w:t>
      </w:r>
    </w:p>
    <w:p w14:paraId="576EE9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696</w:t>
      </w:r>
    </w:p>
    <w:p w14:paraId="5503FD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696</w:t>
      </w:r>
    </w:p>
    <w:p w14:paraId="15167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696</w:t>
      </w:r>
    </w:p>
    <w:p w14:paraId="1ABF9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697</w:t>
      </w:r>
    </w:p>
    <w:p w14:paraId="429ACC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697</w:t>
      </w:r>
    </w:p>
    <w:p w14:paraId="47A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698</w:t>
      </w:r>
    </w:p>
    <w:p w14:paraId="3EAF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698</w:t>
      </w:r>
    </w:p>
    <w:p w14:paraId="792B7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698</w:t>
      </w:r>
    </w:p>
    <w:p w14:paraId="13E3FC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handover: unknown target cell</w:t>
      </w:r>
      <w:r w:rsidRPr="00890378">
        <w:tab/>
        <w:t>700</w:t>
      </w:r>
    </w:p>
    <w:p w14:paraId="2C55F8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700</w:t>
      </w:r>
    </w:p>
    <w:p w14:paraId="79261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5.2.9.2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700</w:t>
      </w:r>
    </w:p>
    <w:p w14:paraId="44D652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700</w:t>
      </w:r>
    </w:p>
    <w:p w14:paraId="6D156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701</w:t>
      </w:r>
    </w:p>
    <w:p w14:paraId="6818B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701</w:t>
      </w:r>
    </w:p>
    <w:p w14:paraId="17E3CC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701</w:t>
      </w:r>
    </w:p>
    <w:p w14:paraId="19350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702</w:t>
      </w:r>
    </w:p>
    <w:p w14:paraId="21FC8F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702</w:t>
      </w:r>
    </w:p>
    <w:p w14:paraId="71289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UTRAN TDD handover: unknown target cell</w:t>
      </w:r>
      <w:r w:rsidRPr="00890378">
        <w:tab/>
        <w:t>703</w:t>
      </w:r>
    </w:p>
    <w:p w14:paraId="3C6FB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703</w:t>
      </w:r>
    </w:p>
    <w:p w14:paraId="25A11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704</w:t>
      </w:r>
    </w:p>
    <w:p w14:paraId="314D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704</w:t>
      </w:r>
    </w:p>
    <w:p w14:paraId="0FBB6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704</w:t>
      </w:r>
    </w:p>
    <w:p w14:paraId="23D3F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704</w:t>
      </w:r>
    </w:p>
    <w:p w14:paraId="155DE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705</w:t>
      </w:r>
    </w:p>
    <w:p w14:paraId="4F698B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706</w:t>
      </w:r>
    </w:p>
    <w:p w14:paraId="1F26A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706</w:t>
      </w:r>
    </w:p>
    <w:p w14:paraId="2902F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rPr>
          <w:lang w:eastAsia="zh-CN"/>
        </w:rPr>
        <w:t xml:space="preserve"> for 5MHz Bandwidth</w:t>
      </w:r>
      <w:r w:rsidRPr="00890378">
        <w:tab/>
        <w:t>708</w:t>
      </w:r>
    </w:p>
    <w:p w14:paraId="72D797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708</w:t>
      </w:r>
    </w:p>
    <w:p w14:paraId="53D8FE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708</w:t>
      </w:r>
    </w:p>
    <w:p w14:paraId="46A37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708</w:t>
      </w:r>
    </w:p>
    <w:p w14:paraId="073F9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708</w:t>
      </w:r>
    </w:p>
    <w:p w14:paraId="2D705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708</w:t>
      </w:r>
    </w:p>
    <w:p w14:paraId="492A1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709</w:t>
      </w:r>
    </w:p>
    <w:p w14:paraId="6E0679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709</w:t>
      </w:r>
    </w:p>
    <w:p w14:paraId="096FBA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709</w:t>
      </w:r>
    </w:p>
    <w:p w14:paraId="1E4458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non-3GPP RATs</w:t>
      </w:r>
      <w:r w:rsidRPr="00890378">
        <w:tab/>
        <w:t>709</w:t>
      </w:r>
    </w:p>
    <w:p w14:paraId="3F0169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</w:t>
      </w:r>
      <w:r w:rsidRPr="00890378">
        <w:tab/>
        <w:t>709</w:t>
      </w:r>
    </w:p>
    <w:p w14:paraId="3425F4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710</w:t>
      </w:r>
    </w:p>
    <w:p w14:paraId="2F162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710</w:t>
      </w:r>
    </w:p>
    <w:p w14:paraId="7F28A2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710</w:t>
      </w:r>
    </w:p>
    <w:p w14:paraId="54E3B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710</w:t>
      </w:r>
    </w:p>
    <w:p w14:paraId="3E0A66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710</w:t>
      </w:r>
    </w:p>
    <w:p w14:paraId="301D6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711</w:t>
      </w:r>
    </w:p>
    <w:p w14:paraId="7354D9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712</w:t>
      </w:r>
    </w:p>
    <w:p w14:paraId="191923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717</w:t>
      </w:r>
    </w:p>
    <w:p w14:paraId="746EA9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</w:t>
      </w:r>
      <w:r w:rsidRPr="00890378">
        <w:tab/>
        <w:t>719</w:t>
      </w:r>
    </w:p>
    <w:p w14:paraId="545985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719</w:t>
      </w:r>
    </w:p>
    <w:p w14:paraId="09750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719</w:t>
      </w:r>
    </w:p>
    <w:p w14:paraId="69B1A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719</w:t>
      </w:r>
    </w:p>
    <w:p w14:paraId="601ED0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720</w:t>
      </w:r>
    </w:p>
    <w:p w14:paraId="192C4B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720</w:t>
      </w:r>
    </w:p>
    <w:p w14:paraId="53469A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721</w:t>
      </w:r>
    </w:p>
    <w:p w14:paraId="568F62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721</w:t>
      </w:r>
    </w:p>
    <w:p w14:paraId="55CEE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721</w:t>
      </w:r>
    </w:p>
    <w:p w14:paraId="7D14CD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handover: unknown target cell</w:t>
      </w:r>
      <w:r w:rsidRPr="00890378">
        <w:tab/>
        <w:t>723</w:t>
      </w:r>
    </w:p>
    <w:p w14:paraId="22177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723</w:t>
      </w:r>
    </w:p>
    <w:p w14:paraId="794B6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723</w:t>
      </w:r>
    </w:p>
    <w:p w14:paraId="5D4E0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723</w:t>
      </w:r>
    </w:p>
    <w:p w14:paraId="16B181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724</w:t>
      </w:r>
    </w:p>
    <w:p w14:paraId="32C267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724</w:t>
      </w:r>
    </w:p>
    <w:p w14:paraId="66F7CC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725</w:t>
      </w:r>
    </w:p>
    <w:p w14:paraId="4B69D9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726</w:t>
      </w:r>
    </w:p>
    <w:p w14:paraId="36D9F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726</w:t>
      </w:r>
    </w:p>
    <w:p w14:paraId="63D6CF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handover: unknown target cell</w:t>
      </w:r>
      <w:r w:rsidRPr="00890378">
        <w:tab/>
        <w:t>727</w:t>
      </w:r>
    </w:p>
    <w:p w14:paraId="42E191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727</w:t>
      </w:r>
    </w:p>
    <w:p w14:paraId="629B69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728</w:t>
      </w:r>
    </w:p>
    <w:p w14:paraId="7F1C18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728</w:t>
      </w:r>
    </w:p>
    <w:p w14:paraId="73E23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728</w:t>
      </w:r>
    </w:p>
    <w:p w14:paraId="492B9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728</w:t>
      </w:r>
    </w:p>
    <w:p w14:paraId="27BC8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729</w:t>
      </w:r>
    </w:p>
    <w:p w14:paraId="066C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730</w:t>
      </w:r>
    </w:p>
    <w:p w14:paraId="0356D9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730</w:t>
      </w:r>
    </w:p>
    <w:p w14:paraId="35ED0D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handover</w:t>
      </w:r>
      <w:r w:rsidRPr="00890378">
        <w:tab/>
        <w:t>731</w:t>
      </w:r>
    </w:p>
    <w:p w14:paraId="6237E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731</w:t>
      </w:r>
    </w:p>
    <w:p w14:paraId="16B47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732</w:t>
      </w:r>
    </w:p>
    <w:p w14:paraId="23F329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732</w:t>
      </w:r>
    </w:p>
    <w:p w14:paraId="4280A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732</w:t>
      </w:r>
    </w:p>
    <w:p w14:paraId="5D694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732</w:t>
      </w:r>
    </w:p>
    <w:p w14:paraId="29DB1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733</w:t>
      </w:r>
    </w:p>
    <w:p w14:paraId="5508B2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734</w:t>
      </w:r>
    </w:p>
    <w:p w14:paraId="49B62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741</w:t>
      </w:r>
    </w:p>
    <w:p w14:paraId="6D5A52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cdma2000 1xRTT handover</w:t>
      </w:r>
      <w:r w:rsidRPr="00890378">
        <w:tab/>
        <w:t>743</w:t>
      </w:r>
    </w:p>
    <w:p w14:paraId="3D2073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743</w:t>
      </w:r>
    </w:p>
    <w:p w14:paraId="20F548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743</w:t>
      </w:r>
    </w:p>
    <w:p w14:paraId="7CDD5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743</w:t>
      </w:r>
    </w:p>
    <w:p w14:paraId="51BCD9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744</w:t>
      </w:r>
    </w:p>
    <w:p w14:paraId="54FD95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744</w:t>
      </w:r>
    </w:p>
    <w:p w14:paraId="1F6B6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745</w:t>
      </w:r>
    </w:p>
    <w:p w14:paraId="77A1F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745</w:t>
      </w:r>
    </w:p>
    <w:p w14:paraId="1C7AD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751</w:t>
      </w:r>
    </w:p>
    <w:p w14:paraId="2EFAF32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6</w:t>
      </w:r>
      <w:r w:rsidRPr="00CC3B9F">
        <w:rPr>
          <w:rFonts w:ascii="Calibri" w:hAnsi="Calibri"/>
          <w:szCs w:val="22"/>
        </w:rPr>
        <w:tab/>
      </w:r>
      <w:r w:rsidRPr="00890378">
        <w:t>RRC Connection Mobility Control</w:t>
      </w:r>
      <w:r w:rsidRPr="00890378">
        <w:tab/>
        <w:t>754</w:t>
      </w:r>
    </w:p>
    <w:p w14:paraId="6C4F720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Re-establishment</w:t>
      </w:r>
      <w:r w:rsidRPr="00890378">
        <w:tab/>
        <w:t>754</w:t>
      </w:r>
    </w:p>
    <w:p w14:paraId="3ED5E2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tab/>
        <w:t>754</w:t>
      </w:r>
    </w:p>
    <w:p w14:paraId="2E608E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754</w:t>
      </w:r>
    </w:p>
    <w:p w14:paraId="49587F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754</w:t>
      </w:r>
    </w:p>
    <w:p w14:paraId="63327E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754</w:t>
      </w:r>
    </w:p>
    <w:p w14:paraId="231E5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755</w:t>
      </w:r>
    </w:p>
    <w:p w14:paraId="5E6E0A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755</w:t>
      </w:r>
    </w:p>
    <w:p w14:paraId="3E8C6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756</w:t>
      </w:r>
    </w:p>
    <w:p w14:paraId="2AA382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756</w:t>
      </w:r>
    </w:p>
    <w:p w14:paraId="5DCBBB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757</w:t>
      </w:r>
    </w:p>
    <w:p w14:paraId="6BDFB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Intra-frequency RRC Re-establishment for UE Category 1bis</w:t>
      </w:r>
      <w:r w:rsidRPr="00890378">
        <w:tab/>
        <w:t>758</w:t>
      </w:r>
    </w:p>
    <w:p w14:paraId="00D762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758</w:t>
      </w:r>
    </w:p>
    <w:p w14:paraId="61EAC5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758</w:t>
      </w:r>
    </w:p>
    <w:p w14:paraId="06A3F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758</w:t>
      </w:r>
    </w:p>
    <w:p w14:paraId="5B8ADE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759</w:t>
      </w:r>
    </w:p>
    <w:p w14:paraId="7985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759</w:t>
      </w:r>
    </w:p>
    <w:p w14:paraId="1CB2DA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759</w:t>
      </w:r>
    </w:p>
    <w:p w14:paraId="147C62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759</w:t>
      </w:r>
    </w:p>
    <w:p w14:paraId="02E69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759</w:t>
      </w:r>
    </w:p>
    <w:p w14:paraId="628E74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Inter-frequency RRC Re-establishment</w:t>
      </w:r>
      <w:r w:rsidRPr="00890378">
        <w:tab/>
        <w:t>759</w:t>
      </w:r>
    </w:p>
    <w:p w14:paraId="0E0E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759</w:t>
      </w:r>
    </w:p>
    <w:p w14:paraId="52407F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759</w:t>
      </w:r>
    </w:p>
    <w:p w14:paraId="0F76FB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759</w:t>
      </w:r>
    </w:p>
    <w:p w14:paraId="62A52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760</w:t>
      </w:r>
    </w:p>
    <w:p w14:paraId="75128D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760</w:t>
      </w:r>
    </w:p>
    <w:p w14:paraId="63C003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761</w:t>
      </w:r>
    </w:p>
    <w:p w14:paraId="584480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761</w:t>
      </w:r>
    </w:p>
    <w:p w14:paraId="56F7D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762</w:t>
      </w:r>
    </w:p>
    <w:p w14:paraId="7D94D1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Inter-frequency RRC Re-establishment for UE Category 1bis</w:t>
      </w:r>
      <w:r w:rsidRPr="00890378">
        <w:tab/>
        <w:t>763</w:t>
      </w:r>
    </w:p>
    <w:p w14:paraId="512AF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763</w:t>
      </w:r>
    </w:p>
    <w:p w14:paraId="7981A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763</w:t>
      </w:r>
    </w:p>
    <w:p w14:paraId="7E1DB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763</w:t>
      </w:r>
    </w:p>
    <w:p w14:paraId="5451A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763</w:t>
      </w:r>
    </w:p>
    <w:p w14:paraId="5B0705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763</w:t>
      </w:r>
    </w:p>
    <w:p w14:paraId="3776B1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764</w:t>
      </w:r>
    </w:p>
    <w:p w14:paraId="5F82DE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764</w:t>
      </w:r>
    </w:p>
    <w:p w14:paraId="3AAC0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764</w:t>
      </w:r>
    </w:p>
    <w:p w14:paraId="73EE6F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Intra-frequency RRC Re-establishment</w:t>
      </w:r>
      <w:r w:rsidRPr="00890378">
        <w:tab/>
        <w:t>764</w:t>
      </w:r>
    </w:p>
    <w:p w14:paraId="1D3E0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764</w:t>
      </w:r>
    </w:p>
    <w:p w14:paraId="6FE73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764</w:t>
      </w:r>
    </w:p>
    <w:p w14:paraId="15345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764</w:t>
      </w:r>
    </w:p>
    <w:p w14:paraId="14B65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765</w:t>
      </w:r>
    </w:p>
    <w:p w14:paraId="333559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765</w:t>
      </w:r>
    </w:p>
    <w:p w14:paraId="20A4E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766</w:t>
      </w:r>
    </w:p>
    <w:p w14:paraId="718FB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766</w:t>
      </w:r>
    </w:p>
    <w:p w14:paraId="32835A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767</w:t>
      </w:r>
    </w:p>
    <w:p w14:paraId="7441F5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RRC Re-establishment for UE Category 1bis</w:t>
      </w:r>
      <w:r w:rsidRPr="00890378">
        <w:tab/>
        <w:t>768</w:t>
      </w:r>
    </w:p>
    <w:p w14:paraId="2185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143759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768</w:t>
      </w:r>
    </w:p>
    <w:p w14:paraId="2A71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768</w:t>
      </w:r>
    </w:p>
    <w:p w14:paraId="59C3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768</w:t>
      </w:r>
    </w:p>
    <w:p w14:paraId="33AF1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768</w:t>
      </w:r>
    </w:p>
    <w:p w14:paraId="5E5FF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768</w:t>
      </w:r>
    </w:p>
    <w:p w14:paraId="21971E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768</w:t>
      </w:r>
    </w:p>
    <w:p w14:paraId="3D67AE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768</w:t>
      </w:r>
    </w:p>
    <w:p w14:paraId="4D9511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Inter-frequency RRC Re-establishment</w:t>
      </w:r>
      <w:r w:rsidRPr="00890378">
        <w:tab/>
        <w:t>768</w:t>
      </w:r>
    </w:p>
    <w:p w14:paraId="6AC417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7FD0D8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769</w:t>
      </w:r>
    </w:p>
    <w:p w14:paraId="09FB66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769</w:t>
      </w:r>
    </w:p>
    <w:p w14:paraId="0C9313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769</w:t>
      </w:r>
    </w:p>
    <w:p w14:paraId="015CB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769</w:t>
      </w:r>
    </w:p>
    <w:p w14:paraId="5E2F0E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770</w:t>
      </w:r>
    </w:p>
    <w:p w14:paraId="4E4273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771</w:t>
      </w:r>
    </w:p>
    <w:p w14:paraId="66571C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771</w:t>
      </w:r>
    </w:p>
    <w:p w14:paraId="36E36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1bis</w:t>
      </w:r>
      <w:r w:rsidRPr="00890378">
        <w:tab/>
        <w:t>773</w:t>
      </w:r>
    </w:p>
    <w:p w14:paraId="4E405B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15FF3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AA86A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773</w:t>
      </w:r>
    </w:p>
    <w:p w14:paraId="29FDF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773</w:t>
      </w:r>
    </w:p>
    <w:p w14:paraId="1000E6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773</w:t>
      </w:r>
    </w:p>
    <w:p w14:paraId="0D871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773</w:t>
      </w:r>
    </w:p>
    <w:p w14:paraId="11C13B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773</w:t>
      </w:r>
    </w:p>
    <w:p w14:paraId="3D1F4E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773</w:t>
      </w:r>
    </w:p>
    <w:p w14:paraId="751780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rPr>
          <w:rFonts w:cs="v4.2.0"/>
          <w:snapToGrid w:val="0"/>
          <w:color w:val="000000"/>
          <w:lang w:eastAsia="zh-CN"/>
        </w:rPr>
        <w:t xml:space="preserve"> for 5MHz Bandwidth</w:t>
      </w:r>
      <w:r w:rsidRPr="00890378">
        <w:tab/>
        <w:t>773</w:t>
      </w:r>
    </w:p>
    <w:p w14:paraId="219D1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23CC8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98619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774</w:t>
      </w:r>
    </w:p>
    <w:p w14:paraId="289E9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774</w:t>
      </w:r>
    </w:p>
    <w:p w14:paraId="6741F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774</w:t>
      </w:r>
    </w:p>
    <w:p w14:paraId="68F0D3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774</w:t>
      </w:r>
    </w:p>
    <w:p w14:paraId="79E4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774</w:t>
      </w:r>
    </w:p>
    <w:p w14:paraId="5286C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774</w:t>
      </w:r>
    </w:p>
    <w:p w14:paraId="18C364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UE category 0</w:t>
      </w:r>
      <w:r w:rsidRPr="00890378">
        <w:tab/>
        <w:t>775</w:t>
      </w:r>
    </w:p>
    <w:p w14:paraId="1AF420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775</w:t>
      </w:r>
    </w:p>
    <w:p w14:paraId="229E14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775</w:t>
      </w:r>
    </w:p>
    <w:p w14:paraId="25743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775</w:t>
      </w:r>
    </w:p>
    <w:p w14:paraId="77B0C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776</w:t>
      </w:r>
    </w:p>
    <w:p w14:paraId="53886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776</w:t>
      </w:r>
    </w:p>
    <w:p w14:paraId="3261D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776</w:t>
      </w:r>
    </w:p>
    <w:p w14:paraId="6F735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777</w:t>
      </w:r>
    </w:p>
    <w:p w14:paraId="360F36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777</w:t>
      </w:r>
    </w:p>
    <w:p w14:paraId="00AF67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UE category 0</w:t>
      </w:r>
      <w:r w:rsidRPr="00890378">
        <w:tab/>
        <w:t>779</w:t>
      </w:r>
    </w:p>
    <w:p w14:paraId="641BB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779</w:t>
      </w:r>
    </w:p>
    <w:p w14:paraId="15F2A6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779</w:t>
      </w:r>
    </w:p>
    <w:p w14:paraId="18E3F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779</w:t>
      </w:r>
    </w:p>
    <w:p w14:paraId="7D4B10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779</w:t>
      </w:r>
    </w:p>
    <w:p w14:paraId="43B80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779</w:t>
      </w:r>
    </w:p>
    <w:p w14:paraId="05FA32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780</w:t>
      </w:r>
    </w:p>
    <w:p w14:paraId="6A716B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781</w:t>
      </w:r>
    </w:p>
    <w:p w14:paraId="1C45C8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781</w:t>
      </w:r>
    </w:p>
    <w:p w14:paraId="3C185E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 UE category 0</w:t>
      </w:r>
      <w:r w:rsidRPr="00890378">
        <w:tab/>
        <w:t>783</w:t>
      </w:r>
    </w:p>
    <w:p w14:paraId="0DF24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783</w:t>
      </w:r>
    </w:p>
    <w:p w14:paraId="23EF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6.1.8.2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783</w:t>
      </w:r>
    </w:p>
    <w:p w14:paraId="2A103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783</w:t>
      </w:r>
    </w:p>
    <w:p w14:paraId="4B1AE9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783</w:t>
      </w:r>
    </w:p>
    <w:p w14:paraId="626F0A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783</w:t>
      </w:r>
    </w:p>
    <w:p w14:paraId="58FB7D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784</w:t>
      </w:r>
    </w:p>
    <w:p w14:paraId="42F942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785</w:t>
      </w:r>
    </w:p>
    <w:p w14:paraId="6F829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785</w:t>
      </w:r>
    </w:p>
    <w:p w14:paraId="7EE3B7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CE UE in CEModeA</w:t>
      </w:r>
      <w:r w:rsidRPr="00890378">
        <w:tab/>
        <w:t>787</w:t>
      </w:r>
    </w:p>
    <w:p w14:paraId="010AE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787</w:t>
      </w:r>
    </w:p>
    <w:p w14:paraId="1AECEA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787</w:t>
      </w:r>
    </w:p>
    <w:p w14:paraId="0DDF9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787</w:t>
      </w:r>
    </w:p>
    <w:p w14:paraId="55552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788</w:t>
      </w:r>
    </w:p>
    <w:p w14:paraId="3E564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788</w:t>
      </w:r>
    </w:p>
    <w:p w14:paraId="0F2488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788</w:t>
      </w:r>
    </w:p>
    <w:p w14:paraId="07A33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789</w:t>
      </w:r>
    </w:p>
    <w:p w14:paraId="1BF17F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789</w:t>
      </w:r>
    </w:p>
    <w:p w14:paraId="1AABB1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CEModeA</w:t>
      </w:r>
      <w:r w:rsidRPr="00890378">
        <w:tab/>
        <w:t>791</w:t>
      </w:r>
    </w:p>
    <w:p w14:paraId="47CF54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791</w:t>
      </w:r>
    </w:p>
    <w:p w14:paraId="77F59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791</w:t>
      </w:r>
    </w:p>
    <w:p w14:paraId="243A2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791</w:t>
      </w:r>
    </w:p>
    <w:p w14:paraId="662A9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791</w:t>
      </w:r>
    </w:p>
    <w:p w14:paraId="0BC671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791</w:t>
      </w:r>
    </w:p>
    <w:p w14:paraId="56F36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792</w:t>
      </w:r>
    </w:p>
    <w:p w14:paraId="5375E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792</w:t>
      </w:r>
    </w:p>
    <w:p w14:paraId="6D98C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792</w:t>
      </w:r>
    </w:p>
    <w:p w14:paraId="191098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</w:t>
      </w:r>
      <w:r w:rsidRPr="00890378">
        <w:rPr>
          <w:snapToGrid w:val="0"/>
        </w:rPr>
        <w:t xml:space="preserve"> CE UE in CEModeA</w:t>
      </w:r>
      <w:r w:rsidRPr="00890378">
        <w:tab/>
        <w:t>794</w:t>
      </w:r>
    </w:p>
    <w:p w14:paraId="2CAA8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794</w:t>
      </w:r>
    </w:p>
    <w:p w14:paraId="25C40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794</w:t>
      </w:r>
    </w:p>
    <w:p w14:paraId="6C9C36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794</w:t>
      </w:r>
    </w:p>
    <w:p w14:paraId="3FDB13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794</w:t>
      </w:r>
    </w:p>
    <w:p w14:paraId="528C5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794</w:t>
      </w:r>
    </w:p>
    <w:p w14:paraId="6CB39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795</w:t>
      </w:r>
    </w:p>
    <w:p w14:paraId="40ABD0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795</w:t>
      </w:r>
    </w:p>
    <w:p w14:paraId="1A5A07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795</w:t>
      </w:r>
    </w:p>
    <w:p w14:paraId="0AE06A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FD-FDD Intra-frequency RRC Re-establishment for </w:t>
      </w:r>
      <w:r w:rsidRPr="00890378">
        <w:rPr>
          <w:snapToGrid w:val="0"/>
          <w:lang w:eastAsia="zh-TW"/>
        </w:rPr>
        <w:t>CE</w:t>
      </w:r>
      <w:r w:rsidRPr="00890378">
        <w:rPr>
          <w:snapToGrid w:val="0"/>
        </w:rPr>
        <w:t xml:space="preserve"> UE in CEModeB</w:t>
      </w:r>
      <w:r w:rsidRPr="00890378">
        <w:tab/>
        <w:t>797</w:t>
      </w:r>
    </w:p>
    <w:p w14:paraId="5E7074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797</w:t>
      </w:r>
    </w:p>
    <w:p w14:paraId="1B2F7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797</w:t>
      </w:r>
    </w:p>
    <w:p w14:paraId="0746A0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797</w:t>
      </w:r>
    </w:p>
    <w:p w14:paraId="3B80CE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798</w:t>
      </w:r>
    </w:p>
    <w:p w14:paraId="578AF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798</w:t>
      </w:r>
    </w:p>
    <w:p w14:paraId="0890A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798</w:t>
      </w:r>
    </w:p>
    <w:p w14:paraId="307FE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799</w:t>
      </w:r>
    </w:p>
    <w:p w14:paraId="3632BB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799</w:t>
      </w:r>
    </w:p>
    <w:p w14:paraId="535E5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CEModeB</w:t>
      </w:r>
      <w:r w:rsidRPr="00890378">
        <w:tab/>
        <w:t>801</w:t>
      </w:r>
    </w:p>
    <w:p w14:paraId="65AC4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801</w:t>
      </w:r>
    </w:p>
    <w:p w14:paraId="1C7355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801</w:t>
      </w:r>
    </w:p>
    <w:p w14:paraId="0FA3B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801</w:t>
      </w:r>
    </w:p>
    <w:p w14:paraId="1684B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801</w:t>
      </w:r>
    </w:p>
    <w:p w14:paraId="7CBED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801</w:t>
      </w:r>
    </w:p>
    <w:p w14:paraId="3F968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802</w:t>
      </w:r>
    </w:p>
    <w:p w14:paraId="0CC5D9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802</w:t>
      </w:r>
    </w:p>
    <w:p w14:paraId="1D2E3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802</w:t>
      </w:r>
    </w:p>
    <w:p w14:paraId="103541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TDD Intra-frequency RRC Re-establishment for </w:t>
      </w:r>
      <w:r w:rsidRPr="00890378">
        <w:rPr>
          <w:snapToGrid w:val="0"/>
          <w:lang w:eastAsia="zh-TW"/>
        </w:rPr>
        <w:t xml:space="preserve">CE </w:t>
      </w:r>
      <w:r w:rsidRPr="00890378">
        <w:rPr>
          <w:snapToGrid w:val="0"/>
        </w:rPr>
        <w:t>UE in CEModeB</w:t>
      </w:r>
      <w:r w:rsidRPr="00890378">
        <w:tab/>
        <w:t>804</w:t>
      </w:r>
    </w:p>
    <w:p w14:paraId="661F6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804</w:t>
      </w:r>
    </w:p>
    <w:p w14:paraId="5E9514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804</w:t>
      </w:r>
    </w:p>
    <w:p w14:paraId="183C7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804</w:t>
      </w:r>
    </w:p>
    <w:p w14:paraId="624C7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804</w:t>
      </w:r>
    </w:p>
    <w:p w14:paraId="2ADC45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804</w:t>
      </w:r>
    </w:p>
    <w:p w14:paraId="5F71DA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805</w:t>
      </w:r>
    </w:p>
    <w:p w14:paraId="2DE2B8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805</w:t>
      </w:r>
    </w:p>
    <w:p w14:paraId="6DCAB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805</w:t>
      </w:r>
    </w:p>
    <w:p w14:paraId="13F800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lastRenderedPageBreak/>
        <w:t>6.1.</w:t>
      </w:r>
      <w:r w:rsidRPr="00890378">
        <w:rPr>
          <w:snapToGrid w:val="0"/>
          <w:lang w:eastAsia="zh-CN"/>
        </w:rPr>
        <w:t>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HD-FDD Intra-frequency RRC Re-establishment for </w:t>
      </w:r>
      <w:r w:rsidRPr="00890378">
        <w:rPr>
          <w:snapToGrid w:val="0"/>
          <w:lang w:eastAsia="zh-CN"/>
        </w:rPr>
        <w:t>category NB1</w:t>
      </w:r>
      <w:r w:rsidRPr="00890378">
        <w:rPr>
          <w:rFonts w:eastAsia="PMingLiU"/>
          <w:snapToGrid w:val="0"/>
          <w:lang w:eastAsia="zh-TW"/>
        </w:rPr>
        <w:t xml:space="preserve"> UE</w:t>
      </w:r>
      <w:r w:rsidRPr="00890378">
        <w:rPr>
          <w:snapToGrid w:val="0"/>
          <w:lang w:eastAsia="zh-CN"/>
        </w:rPr>
        <w:t xml:space="preserve"> in In-Band mode under enhanced coverage</w:t>
      </w:r>
      <w:r w:rsidRPr="00890378">
        <w:tab/>
        <w:t>807</w:t>
      </w:r>
    </w:p>
    <w:p w14:paraId="2C3A8C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807</w:t>
      </w:r>
    </w:p>
    <w:p w14:paraId="5D29E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807</w:t>
      </w:r>
    </w:p>
    <w:p w14:paraId="2C3FF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807</w:t>
      </w:r>
    </w:p>
    <w:p w14:paraId="2BF36C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807</w:t>
      </w:r>
    </w:p>
    <w:p w14:paraId="348DCE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807</w:t>
      </w:r>
    </w:p>
    <w:p w14:paraId="3F3C2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808</w:t>
      </w:r>
    </w:p>
    <w:p w14:paraId="0209B8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809</w:t>
      </w:r>
    </w:p>
    <w:p w14:paraId="49F62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809</w:t>
      </w:r>
    </w:p>
    <w:p w14:paraId="02E49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6.1.16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HD-FDD Int</w:t>
      </w:r>
      <w:r w:rsidRPr="00890378">
        <w:rPr>
          <w:snapToGrid w:val="0"/>
          <w:lang w:eastAsia="zh-CN"/>
        </w:rPr>
        <w:t>er</w:t>
      </w:r>
      <w:r w:rsidRPr="00890378">
        <w:rPr>
          <w:snapToGrid w:val="0"/>
        </w:rPr>
        <w:t xml:space="preserve">-frequency RRC Re-establishment for </w:t>
      </w:r>
      <w:r w:rsidRPr="00890378">
        <w:rPr>
          <w:rFonts w:eastAsia="PMingLiU"/>
          <w:snapToGrid w:val="0"/>
          <w:lang w:eastAsia="zh-TW"/>
        </w:rPr>
        <w:t>c</w:t>
      </w:r>
      <w:r w:rsidRPr="00890378">
        <w:rPr>
          <w:snapToGrid w:val="0"/>
        </w:rPr>
        <w:t>ategory NB1 UE</w:t>
      </w:r>
      <w:r w:rsidRPr="00890378">
        <w:rPr>
          <w:snapToGrid w:val="0"/>
          <w:lang w:eastAsia="zh-CN"/>
        </w:rPr>
        <w:t xml:space="preserve"> in In-Band mode under </w:t>
      </w:r>
      <w:r w:rsidRPr="00890378">
        <w:rPr>
          <w:rFonts w:cs="Arial"/>
          <w:lang w:eastAsia="zh-CN"/>
        </w:rPr>
        <w:t xml:space="preserve">normal </w:t>
      </w:r>
      <w:r w:rsidRPr="00890378">
        <w:rPr>
          <w:snapToGrid w:val="0"/>
          <w:lang w:eastAsia="zh-CN"/>
        </w:rPr>
        <w:t>coverage</w:t>
      </w:r>
      <w:r w:rsidRPr="00890378">
        <w:tab/>
        <w:t>811</w:t>
      </w:r>
    </w:p>
    <w:p w14:paraId="16D90C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811</w:t>
      </w:r>
    </w:p>
    <w:p w14:paraId="1FCC6C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811</w:t>
      </w:r>
    </w:p>
    <w:p w14:paraId="006F9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811</w:t>
      </w:r>
    </w:p>
    <w:p w14:paraId="54B13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811</w:t>
      </w:r>
    </w:p>
    <w:p w14:paraId="2CBB1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811</w:t>
      </w:r>
    </w:p>
    <w:p w14:paraId="1F790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812</w:t>
      </w:r>
    </w:p>
    <w:p w14:paraId="009B0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813</w:t>
      </w:r>
    </w:p>
    <w:p w14:paraId="556F8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813</w:t>
      </w:r>
    </w:p>
    <w:p w14:paraId="32CA86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815</w:t>
      </w:r>
    </w:p>
    <w:p w14:paraId="1E9773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Inter-frequency RRC Re-establishment for CE UE in CEModeA</w:t>
      </w:r>
      <w:r w:rsidRPr="00890378">
        <w:tab/>
        <w:t>815</w:t>
      </w:r>
    </w:p>
    <w:p w14:paraId="3323F3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815</w:t>
      </w:r>
    </w:p>
    <w:p w14:paraId="05467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815</w:t>
      </w:r>
    </w:p>
    <w:p w14:paraId="7BE4A1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815</w:t>
      </w:r>
    </w:p>
    <w:p w14:paraId="0D228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815</w:t>
      </w:r>
    </w:p>
    <w:p w14:paraId="00C2B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815</w:t>
      </w:r>
    </w:p>
    <w:p w14:paraId="4A016B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816</w:t>
      </w:r>
    </w:p>
    <w:p w14:paraId="33874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816</w:t>
      </w:r>
    </w:p>
    <w:p w14:paraId="66F47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817</w:t>
      </w:r>
    </w:p>
    <w:p w14:paraId="4C3BDD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NB1 in In-Band mode under normal coverage</w:t>
      </w:r>
      <w:r w:rsidRPr="00890378">
        <w:tab/>
        <w:t>818</w:t>
      </w:r>
    </w:p>
    <w:p w14:paraId="2FB9AB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</w:t>
      </w: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818</w:t>
      </w:r>
    </w:p>
    <w:p w14:paraId="00E83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818</w:t>
      </w:r>
    </w:p>
    <w:p w14:paraId="67923B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819</w:t>
      </w:r>
    </w:p>
    <w:p w14:paraId="6FFD16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819</w:t>
      </w:r>
    </w:p>
    <w:p w14:paraId="5B5A50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819</w:t>
      </w:r>
    </w:p>
    <w:p w14:paraId="32BE88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820</w:t>
      </w:r>
    </w:p>
    <w:p w14:paraId="5296A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820</w:t>
      </w:r>
    </w:p>
    <w:p w14:paraId="78CC6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820</w:t>
      </w:r>
    </w:p>
    <w:p w14:paraId="54839C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Intra-frequency RRC Re-establishment for UE category NB1 in In-Band mode under enhanced coverage</w:t>
      </w:r>
      <w:r w:rsidRPr="00890378">
        <w:tab/>
        <w:t>822</w:t>
      </w:r>
    </w:p>
    <w:p w14:paraId="582244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822</w:t>
      </w:r>
    </w:p>
    <w:p w14:paraId="35BC03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822</w:t>
      </w:r>
    </w:p>
    <w:p w14:paraId="08D0F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822</w:t>
      </w:r>
    </w:p>
    <w:p w14:paraId="536950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823</w:t>
      </w:r>
    </w:p>
    <w:p w14:paraId="0A3C91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823</w:t>
      </w:r>
    </w:p>
    <w:p w14:paraId="50B99C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823</w:t>
      </w:r>
    </w:p>
    <w:p w14:paraId="7BB31C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823</w:t>
      </w:r>
    </w:p>
    <w:p w14:paraId="2146F9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824</w:t>
      </w:r>
    </w:p>
    <w:p w14:paraId="3AED159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Random Access</w:t>
      </w:r>
      <w:r w:rsidRPr="00890378">
        <w:tab/>
        <w:t>825</w:t>
      </w:r>
    </w:p>
    <w:p w14:paraId="34611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tab/>
        <w:t>825</w:t>
      </w:r>
    </w:p>
    <w:p w14:paraId="0B38B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825</w:t>
      </w:r>
    </w:p>
    <w:p w14:paraId="198CA5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825</w:t>
      </w:r>
    </w:p>
    <w:p w14:paraId="43A47B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825</w:t>
      </w:r>
    </w:p>
    <w:p w14:paraId="181C01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826</w:t>
      </w:r>
    </w:p>
    <w:p w14:paraId="056B0B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826</w:t>
      </w:r>
    </w:p>
    <w:p w14:paraId="76A87C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826</w:t>
      </w:r>
    </w:p>
    <w:p w14:paraId="38B04F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828</w:t>
      </w:r>
    </w:p>
    <w:p w14:paraId="5ED62A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828</w:t>
      </w:r>
    </w:p>
    <w:p w14:paraId="5919E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 for UE Category 1bis</w:t>
      </w:r>
      <w:r w:rsidRPr="00890378">
        <w:tab/>
        <w:t>831</w:t>
      </w:r>
    </w:p>
    <w:p w14:paraId="51187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322A46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1AEF2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831</w:t>
      </w:r>
    </w:p>
    <w:p w14:paraId="63BBA4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831</w:t>
      </w:r>
    </w:p>
    <w:p w14:paraId="309DD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831</w:t>
      </w:r>
    </w:p>
    <w:p w14:paraId="332E79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831</w:t>
      </w:r>
    </w:p>
    <w:p w14:paraId="18EC89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831</w:t>
      </w:r>
    </w:p>
    <w:p w14:paraId="457108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831</w:t>
      </w:r>
    </w:p>
    <w:p w14:paraId="1C4D9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tab/>
        <w:t>831</w:t>
      </w:r>
    </w:p>
    <w:p w14:paraId="68D4E9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4B05B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34B632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832</w:t>
      </w:r>
    </w:p>
    <w:p w14:paraId="4CCDD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832</w:t>
      </w:r>
    </w:p>
    <w:p w14:paraId="104E4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832</w:t>
      </w:r>
    </w:p>
    <w:p w14:paraId="26A1ED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832</w:t>
      </w:r>
    </w:p>
    <w:p w14:paraId="2D301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833</w:t>
      </w:r>
    </w:p>
    <w:p w14:paraId="291D24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834</w:t>
      </w:r>
    </w:p>
    <w:p w14:paraId="5E03E5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UE Category 1bis</w:t>
      </w:r>
      <w:r w:rsidRPr="00890378">
        <w:tab/>
        <w:t>835</w:t>
      </w:r>
    </w:p>
    <w:p w14:paraId="567989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835</w:t>
      </w:r>
    </w:p>
    <w:p w14:paraId="0F8EE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836</w:t>
      </w:r>
    </w:p>
    <w:p w14:paraId="78C1E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836</w:t>
      </w:r>
    </w:p>
    <w:p w14:paraId="428D12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836</w:t>
      </w:r>
    </w:p>
    <w:p w14:paraId="39121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836</w:t>
      </w:r>
    </w:p>
    <w:p w14:paraId="054B2D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836</w:t>
      </w:r>
    </w:p>
    <w:p w14:paraId="30260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836</w:t>
      </w:r>
    </w:p>
    <w:p w14:paraId="3E6C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836</w:t>
      </w:r>
    </w:p>
    <w:p w14:paraId="5F7FAD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</w:t>
      </w:r>
      <w:r w:rsidRPr="00890378">
        <w:tab/>
        <w:t>836</w:t>
      </w:r>
    </w:p>
    <w:p w14:paraId="403F6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836</w:t>
      </w:r>
    </w:p>
    <w:p w14:paraId="5BD86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836</w:t>
      </w:r>
    </w:p>
    <w:p w14:paraId="182668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836</w:t>
      </w:r>
    </w:p>
    <w:p w14:paraId="14759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837</w:t>
      </w:r>
    </w:p>
    <w:p w14:paraId="7DC07D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837</w:t>
      </w:r>
    </w:p>
    <w:p w14:paraId="5C8EC9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837</w:t>
      </w:r>
    </w:p>
    <w:p w14:paraId="6CE3F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839</w:t>
      </w:r>
    </w:p>
    <w:p w14:paraId="01D28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839</w:t>
      </w:r>
    </w:p>
    <w:p w14:paraId="04BCF5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 for UE Category 1bis</w:t>
      </w:r>
      <w:r w:rsidRPr="00890378">
        <w:tab/>
        <w:t>841</w:t>
      </w:r>
    </w:p>
    <w:p w14:paraId="602E08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841</w:t>
      </w:r>
    </w:p>
    <w:p w14:paraId="61135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842</w:t>
      </w:r>
    </w:p>
    <w:p w14:paraId="3EB79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842</w:t>
      </w:r>
    </w:p>
    <w:p w14:paraId="239470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842</w:t>
      </w:r>
    </w:p>
    <w:p w14:paraId="10AC76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842</w:t>
      </w:r>
    </w:p>
    <w:p w14:paraId="43416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842</w:t>
      </w:r>
    </w:p>
    <w:p w14:paraId="3ED9B0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842</w:t>
      </w:r>
    </w:p>
    <w:p w14:paraId="40597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842</w:t>
      </w:r>
    </w:p>
    <w:p w14:paraId="43BB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</w:t>
      </w:r>
      <w:r w:rsidRPr="00890378">
        <w:tab/>
        <w:t>842</w:t>
      </w:r>
    </w:p>
    <w:p w14:paraId="1671FE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842</w:t>
      </w:r>
    </w:p>
    <w:p w14:paraId="2E2C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842</w:t>
      </w:r>
    </w:p>
    <w:p w14:paraId="037C5F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842</w:t>
      </w:r>
    </w:p>
    <w:p w14:paraId="55636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843</w:t>
      </w:r>
    </w:p>
    <w:p w14:paraId="609E83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843</w:t>
      </w:r>
    </w:p>
    <w:p w14:paraId="3C34D4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843</w:t>
      </w:r>
    </w:p>
    <w:p w14:paraId="51B9D3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844</w:t>
      </w:r>
    </w:p>
    <w:p w14:paraId="60E41D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845</w:t>
      </w:r>
    </w:p>
    <w:p w14:paraId="2A5C0D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 for UE Category 1bis</w:t>
      </w:r>
      <w:r w:rsidRPr="00890378">
        <w:tab/>
        <w:t>846</w:t>
      </w:r>
    </w:p>
    <w:p w14:paraId="28702E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846</w:t>
      </w:r>
    </w:p>
    <w:p w14:paraId="72C09F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847</w:t>
      </w:r>
    </w:p>
    <w:p w14:paraId="62A68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847</w:t>
      </w:r>
    </w:p>
    <w:p w14:paraId="28A9CB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847</w:t>
      </w:r>
    </w:p>
    <w:p w14:paraId="14DF20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4EDCF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847</w:t>
      </w:r>
    </w:p>
    <w:p w14:paraId="0F1ED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847</w:t>
      </w:r>
    </w:p>
    <w:p w14:paraId="2E7DE2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847</w:t>
      </w:r>
    </w:p>
    <w:p w14:paraId="2E64F0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847</w:t>
      </w:r>
    </w:p>
    <w:p w14:paraId="7174DE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847</w:t>
      </w:r>
    </w:p>
    <w:p w14:paraId="2B8B8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847</w:t>
      </w:r>
    </w:p>
    <w:p w14:paraId="2379B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847</w:t>
      </w:r>
    </w:p>
    <w:p w14:paraId="10BCA9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847</w:t>
      </w:r>
    </w:p>
    <w:p w14:paraId="30CC9F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3511ED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848</w:t>
      </w:r>
    </w:p>
    <w:p w14:paraId="0BD0C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848</w:t>
      </w:r>
    </w:p>
    <w:p w14:paraId="64206C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848</w:t>
      </w:r>
    </w:p>
    <w:p w14:paraId="4AE4C2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848</w:t>
      </w:r>
    </w:p>
    <w:p w14:paraId="44FD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848</w:t>
      </w:r>
    </w:p>
    <w:p w14:paraId="4A1819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848</w:t>
      </w:r>
    </w:p>
    <w:p w14:paraId="199AB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849</w:t>
      </w:r>
    </w:p>
    <w:p w14:paraId="5FCE49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849</w:t>
      </w:r>
    </w:p>
    <w:p w14:paraId="07D502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849</w:t>
      </w:r>
    </w:p>
    <w:p w14:paraId="11CE3B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849</w:t>
      </w:r>
    </w:p>
    <w:p w14:paraId="2FCA84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849</w:t>
      </w:r>
    </w:p>
    <w:p w14:paraId="0741CD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849</w:t>
      </w:r>
    </w:p>
    <w:p w14:paraId="027546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SCell in sTAG</w:t>
      </w:r>
      <w:r w:rsidRPr="00890378">
        <w:tab/>
        <w:t>850</w:t>
      </w:r>
    </w:p>
    <w:p w14:paraId="68307D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850</w:t>
      </w:r>
    </w:p>
    <w:p w14:paraId="27391C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850</w:t>
      </w:r>
    </w:p>
    <w:p w14:paraId="5501C3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850</w:t>
      </w:r>
    </w:p>
    <w:p w14:paraId="3FB00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850</w:t>
      </w:r>
    </w:p>
    <w:p w14:paraId="5E85FA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850</w:t>
      </w:r>
    </w:p>
    <w:p w14:paraId="54F5C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851</w:t>
      </w:r>
    </w:p>
    <w:p w14:paraId="752CB5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852</w:t>
      </w:r>
    </w:p>
    <w:p w14:paraId="4F447B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854</w:t>
      </w:r>
    </w:p>
    <w:p w14:paraId="11525D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Non-Contention Based Random Access Test for SCell in sTAG</w:t>
      </w:r>
      <w:r w:rsidRPr="00890378">
        <w:tab/>
        <w:t>857</w:t>
      </w:r>
    </w:p>
    <w:p w14:paraId="1FD254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857</w:t>
      </w:r>
    </w:p>
    <w:p w14:paraId="62ED5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857</w:t>
      </w:r>
    </w:p>
    <w:p w14:paraId="45F9A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857</w:t>
      </w:r>
    </w:p>
    <w:p w14:paraId="14A27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857</w:t>
      </w:r>
    </w:p>
    <w:p w14:paraId="378A92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857</w:t>
      </w:r>
    </w:p>
    <w:p w14:paraId="5A22E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858</w:t>
      </w:r>
    </w:p>
    <w:p w14:paraId="0736F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859</w:t>
      </w:r>
    </w:p>
    <w:p w14:paraId="630851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861</w:t>
      </w:r>
    </w:p>
    <w:p w14:paraId="5121EB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3DL/3UL TDD CA Non-Contention Based Random Access Test for 2 SCells</w:t>
      </w:r>
      <w:r w:rsidRPr="00890378">
        <w:tab/>
        <w:t>863</w:t>
      </w:r>
    </w:p>
    <w:p w14:paraId="1D5472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863</w:t>
      </w:r>
    </w:p>
    <w:p w14:paraId="4BC7F2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863</w:t>
      </w:r>
    </w:p>
    <w:p w14:paraId="50A99E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863</w:t>
      </w:r>
    </w:p>
    <w:p w14:paraId="162C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864</w:t>
      </w:r>
    </w:p>
    <w:p w14:paraId="42F23C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864</w:t>
      </w:r>
    </w:p>
    <w:p w14:paraId="6209C4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864</w:t>
      </w:r>
    </w:p>
    <w:p w14:paraId="2BB66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865</w:t>
      </w:r>
    </w:p>
    <w:p w14:paraId="0FAE86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868</w:t>
      </w:r>
    </w:p>
    <w:p w14:paraId="357267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871</w:t>
      </w:r>
    </w:p>
    <w:p w14:paraId="00E67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871</w:t>
      </w:r>
    </w:p>
    <w:p w14:paraId="23E4CD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871</w:t>
      </w:r>
    </w:p>
    <w:p w14:paraId="1BAB32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871</w:t>
      </w:r>
    </w:p>
    <w:p w14:paraId="11C825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872</w:t>
      </w:r>
    </w:p>
    <w:p w14:paraId="4648A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872</w:t>
      </w:r>
    </w:p>
    <w:p w14:paraId="6D825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872</w:t>
      </w:r>
    </w:p>
    <w:p w14:paraId="3D89A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874</w:t>
      </w:r>
    </w:p>
    <w:p w14:paraId="650B3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876</w:t>
      </w:r>
    </w:p>
    <w:p w14:paraId="7A83FA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879</w:t>
      </w:r>
    </w:p>
    <w:p w14:paraId="343DD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879</w:t>
      </w:r>
    </w:p>
    <w:p w14:paraId="4273C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879</w:t>
      </w:r>
    </w:p>
    <w:p w14:paraId="6DB447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879</w:t>
      </w:r>
    </w:p>
    <w:p w14:paraId="3826F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880</w:t>
      </w:r>
    </w:p>
    <w:p w14:paraId="493F85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880</w:t>
      </w:r>
    </w:p>
    <w:p w14:paraId="24FD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6.2.11.4.2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880</w:t>
      </w:r>
    </w:p>
    <w:p w14:paraId="25F11E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880</w:t>
      </w:r>
    </w:p>
    <w:p w14:paraId="2E33A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880</w:t>
      </w:r>
    </w:p>
    <w:p w14:paraId="0F6A54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Contention Based Random Access Test 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883</w:t>
      </w:r>
    </w:p>
    <w:p w14:paraId="7D2D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883</w:t>
      </w:r>
    </w:p>
    <w:p w14:paraId="618D5F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883</w:t>
      </w:r>
    </w:p>
    <w:p w14:paraId="0785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883</w:t>
      </w:r>
    </w:p>
    <w:p w14:paraId="2413F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884</w:t>
      </w:r>
    </w:p>
    <w:p w14:paraId="2C711E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884</w:t>
      </w:r>
    </w:p>
    <w:p w14:paraId="0AAB62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884</w:t>
      </w:r>
    </w:p>
    <w:p w14:paraId="6BF262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884</w:t>
      </w:r>
    </w:p>
    <w:p w14:paraId="4CB87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884</w:t>
      </w:r>
    </w:p>
    <w:p w14:paraId="5C7D91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887</w:t>
      </w:r>
    </w:p>
    <w:p w14:paraId="5835E5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887</w:t>
      </w:r>
    </w:p>
    <w:p w14:paraId="26B413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887</w:t>
      </w:r>
    </w:p>
    <w:p w14:paraId="654B1E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887</w:t>
      </w:r>
    </w:p>
    <w:p w14:paraId="0DE4CD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888</w:t>
      </w:r>
    </w:p>
    <w:p w14:paraId="1DBDF4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888</w:t>
      </w:r>
    </w:p>
    <w:p w14:paraId="1B4DBA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889</w:t>
      </w:r>
    </w:p>
    <w:p w14:paraId="0FF93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890</w:t>
      </w:r>
    </w:p>
    <w:p w14:paraId="6675A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893</w:t>
      </w:r>
    </w:p>
    <w:p w14:paraId="49DD1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895</w:t>
      </w:r>
    </w:p>
    <w:p w14:paraId="42E42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895</w:t>
      </w:r>
    </w:p>
    <w:p w14:paraId="462C9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895</w:t>
      </w:r>
    </w:p>
    <w:p w14:paraId="36DE6D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895</w:t>
      </w:r>
    </w:p>
    <w:p w14:paraId="0E15C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896</w:t>
      </w:r>
    </w:p>
    <w:p w14:paraId="74E78D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896</w:t>
      </w:r>
    </w:p>
    <w:p w14:paraId="7235E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896</w:t>
      </w:r>
    </w:p>
    <w:p w14:paraId="181EB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896</w:t>
      </w:r>
    </w:p>
    <w:p w14:paraId="6DF423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896</w:t>
      </w:r>
    </w:p>
    <w:p w14:paraId="49FA36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899</w:t>
      </w:r>
    </w:p>
    <w:p w14:paraId="1F1B18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899</w:t>
      </w:r>
    </w:p>
    <w:p w14:paraId="6D8E0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899</w:t>
      </w:r>
    </w:p>
    <w:p w14:paraId="7D7F5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899</w:t>
      </w:r>
    </w:p>
    <w:p w14:paraId="1A192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900</w:t>
      </w:r>
    </w:p>
    <w:p w14:paraId="5268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900</w:t>
      </w:r>
    </w:p>
    <w:p w14:paraId="06C8E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900</w:t>
      </w:r>
    </w:p>
    <w:p w14:paraId="6356A7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900</w:t>
      </w:r>
    </w:p>
    <w:p w14:paraId="0E6CE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900</w:t>
      </w:r>
    </w:p>
    <w:p w14:paraId="025EE0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normal coverage</w:t>
      </w:r>
      <w:r w:rsidRPr="00890378">
        <w:tab/>
        <w:t>903</w:t>
      </w:r>
    </w:p>
    <w:p w14:paraId="0CD30A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903</w:t>
      </w:r>
    </w:p>
    <w:p w14:paraId="1746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903</w:t>
      </w:r>
    </w:p>
    <w:p w14:paraId="7561C4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903</w:t>
      </w:r>
    </w:p>
    <w:p w14:paraId="42B75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904</w:t>
      </w:r>
    </w:p>
    <w:p w14:paraId="0ECCE7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904</w:t>
      </w:r>
    </w:p>
    <w:p w14:paraId="65EC1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905</w:t>
      </w:r>
    </w:p>
    <w:p w14:paraId="2C6CFC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907</w:t>
      </w:r>
    </w:p>
    <w:p w14:paraId="6C241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909</w:t>
      </w:r>
    </w:p>
    <w:p w14:paraId="4075AC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Enhanced Coverage</w:t>
      </w:r>
      <w:r w:rsidRPr="00890378">
        <w:tab/>
        <w:t>913</w:t>
      </w:r>
    </w:p>
    <w:p w14:paraId="7D5A0C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913</w:t>
      </w:r>
    </w:p>
    <w:p w14:paraId="02A78D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913</w:t>
      </w:r>
    </w:p>
    <w:p w14:paraId="70F87F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913</w:t>
      </w:r>
    </w:p>
    <w:p w14:paraId="08325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913</w:t>
      </w:r>
    </w:p>
    <w:p w14:paraId="0E4E0F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913</w:t>
      </w:r>
    </w:p>
    <w:p w14:paraId="63AFF2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913</w:t>
      </w:r>
    </w:p>
    <w:p w14:paraId="7008F6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915</w:t>
      </w:r>
    </w:p>
    <w:p w14:paraId="22F5A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918</w:t>
      </w:r>
    </w:p>
    <w:p w14:paraId="45D3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on Non-anchor Carrier Test for UE category NB1 UEs In-band mode in Enhanced Coverage</w:t>
      </w:r>
      <w:r w:rsidRPr="00890378">
        <w:tab/>
        <w:t>922</w:t>
      </w:r>
    </w:p>
    <w:p w14:paraId="5C04F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922</w:t>
      </w:r>
    </w:p>
    <w:p w14:paraId="44AB7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922</w:t>
      </w:r>
    </w:p>
    <w:p w14:paraId="0255B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922</w:t>
      </w:r>
    </w:p>
    <w:p w14:paraId="2E2B3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922</w:t>
      </w:r>
    </w:p>
    <w:p w14:paraId="4ABE07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922</w:t>
      </w:r>
    </w:p>
    <w:p w14:paraId="77365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922</w:t>
      </w:r>
    </w:p>
    <w:p w14:paraId="7BDF1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922</w:t>
      </w:r>
    </w:p>
    <w:p w14:paraId="384B3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926</w:t>
      </w:r>
    </w:p>
    <w:p w14:paraId="39D7C9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normal coverage</w:t>
      </w:r>
      <w:r w:rsidRPr="00890378">
        <w:tab/>
        <w:t>930</w:t>
      </w:r>
    </w:p>
    <w:p w14:paraId="264B26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930</w:t>
      </w:r>
    </w:p>
    <w:p w14:paraId="2C116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930</w:t>
      </w:r>
    </w:p>
    <w:p w14:paraId="3381D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930</w:t>
      </w:r>
    </w:p>
    <w:p w14:paraId="16F5D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931</w:t>
      </w:r>
    </w:p>
    <w:p w14:paraId="6FA6DA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931</w:t>
      </w:r>
    </w:p>
    <w:p w14:paraId="6F07EA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931</w:t>
      </w:r>
    </w:p>
    <w:p w14:paraId="1DCC8D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931</w:t>
      </w:r>
    </w:p>
    <w:p w14:paraId="4B6E3C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931</w:t>
      </w:r>
    </w:p>
    <w:p w14:paraId="5F14E9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enhanced coverage</w:t>
      </w:r>
      <w:r w:rsidRPr="00890378">
        <w:tab/>
        <w:t>936</w:t>
      </w:r>
    </w:p>
    <w:p w14:paraId="403D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936</w:t>
      </w:r>
    </w:p>
    <w:p w14:paraId="0DD90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936</w:t>
      </w:r>
    </w:p>
    <w:p w14:paraId="5B0A5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936</w:t>
      </w:r>
    </w:p>
    <w:p w14:paraId="36968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936</w:t>
      </w:r>
    </w:p>
    <w:p w14:paraId="47FC9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936</w:t>
      </w:r>
    </w:p>
    <w:p w14:paraId="40D46F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936</w:t>
      </w:r>
    </w:p>
    <w:p w14:paraId="30B8F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936</w:t>
      </w:r>
    </w:p>
    <w:p w14:paraId="440ABA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936</w:t>
      </w:r>
    </w:p>
    <w:p w14:paraId="6AA262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Contention Based Random Access on Non-anchor Carrier Test for UE category NB1 UEs In-band mode in Enhanced Coverage</w:t>
      </w:r>
      <w:r w:rsidRPr="00890378">
        <w:tab/>
        <w:t>940</w:t>
      </w:r>
    </w:p>
    <w:p w14:paraId="72B6F33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Connection Release with Redirection</w:t>
      </w:r>
      <w:r w:rsidRPr="00890378">
        <w:tab/>
        <w:t>948</w:t>
      </w:r>
    </w:p>
    <w:p w14:paraId="6F9CD9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ab/>
        <w:t>948</w:t>
      </w:r>
    </w:p>
    <w:p w14:paraId="6F5495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948</w:t>
      </w:r>
    </w:p>
    <w:p w14:paraId="1B0A78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948</w:t>
      </w:r>
    </w:p>
    <w:p w14:paraId="7BAE6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948</w:t>
      </w:r>
    </w:p>
    <w:p w14:paraId="6CB30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949</w:t>
      </w:r>
    </w:p>
    <w:p w14:paraId="2A61D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949</w:t>
      </w:r>
    </w:p>
    <w:p w14:paraId="068AC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950</w:t>
      </w:r>
    </w:p>
    <w:p w14:paraId="145B7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950</w:t>
      </w:r>
    </w:p>
    <w:p w14:paraId="14A3AB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951</w:t>
      </w:r>
    </w:p>
    <w:p w14:paraId="6603CF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for UE Category 1bis</w:t>
      </w:r>
      <w:r w:rsidRPr="00890378">
        <w:tab/>
        <w:t>952</w:t>
      </w:r>
    </w:p>
    <w:p w14:paraId="3B298E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952</w:t>
      </w:r>
    </w:p>
    <w:p w14:paraId="44510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952</w:t>
      </w:r>
    </w:p>
    <w:p w14:paraId="7357C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953</w:t>
      </w:r>
    </w:p>
    <w:p w14:paraId="09861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953</w:t>
      </w:r>
    </w:p>
    <w:p w14:paraId="779366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953</w:t>
      </w:r>
    </w:p>
    <w:p w14:paraId="6CC96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953</w:t>
      </w:r>
    </w:p>
    <w:p w14:paraId="055B0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953</w:t>
      </w:r>
    </w:p>
    <w:p w14:paraId="0FD84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953</w:t>
      </w:r>
    </w:p>
    <w:p w14:paraId="7682AD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ab/>
        <w:t>953</w:t>
      </w:r>
    </w:p>
    <w:p w14:paraId="0E38B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953</w:t>
      </w:r>
    </w:p>
    <w:p w14:paraId="3045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953</w:t>
      </w:r>
    </w:p>
    <w:p w14:paraId="01899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953</w:t>
      </w:r>
    </w:p>
    <w:p w14:paraId="16E54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954</w:t>
      </w:r>
    </w:p>
    <w:p w14:paraId="7493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954</w:t>
      </w:r>
    </w:p>
    <w:p w14:paraId="610FD3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955</w:t>
      </w:r>
    </w:p>
    <w:p w14:paraId="37447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955</w:t>
      </w:r>
    </w:p>
    <w:p w14:paraId="59A5B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956</w:t>
      </w:r>
    </w:p>
    <w:p w14:paraId="4592D5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for UE Category 1bis</w:t>
      </w:r>
      <w:r w:rsidRPr="00890378">
        <w:tab/>
        <w:t>957</w:t>
      </w:r>
    </w:p>
    <w:p w14:paraId="2D122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957</w:t>
      </w:r>
    </w:p>
    <w:p w14:paraId="2C3BC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957</w:t>
      </w:r>
    </w:p>
    <w:p w14:paraId="0BA736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958</w:t>
      </w:r>
    </w:p>
    <w:p w14:paraId="28E71C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958</w:t>
      </w:r>
    </w:p>
    <w:p w14:paraId="454A75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958</w:t>
      </w:r>
    </w:p>
    <w:p w14:paraId="54837F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958</w:t>
      </w:r>
    </w:p>
    <w:p w14:paraId="53AC87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958</w:t>
      </w:r>
    </w:p>
    <w:p w14:paraId="1CC7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958</w:t>
      </w:r>
    </w:p>
    <w:p w14:paraId="1A6AF4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</w:t>
      </w:r>
      <w:r w:rsidRPr="00890378">
        <w:tab/>
        <w:t>958</w:t>
      </w:r>
    </w:p>
    <w:p w14:paraId="14442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958</w:t>
      </w:r>
    </w:p>
    <w:p w14:paraId="16086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958</w:t>
      </w:r>
    </w:p>
    <w:p w14:paraId="5B651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958</w:t>
      </w:r>
    </w:p>
    <w:p w14:paraId="514D46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959</w:t>
      </w:r>
    </w:p>
    <w:p w14:paraId="1C8B8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959</w:t>
      </w:r>
    </w:p>
    <w:p w14:paraId="2FCD5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959</w:t>
      </w:r>
    </w:p>
    <w:p w14:paraId="73CE1A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960</w:t>
      </w:r>
    </w:p>
    <w:p w14:paraId="44E6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961</w:t>
      </w:r>
    </w:p>
    <w:p w14:paraId="5BA331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 for UE Category 1bis</w:t>
      </w:r>
      <w:r w:rsidRPr="00890378">
        <w:tab/>
        <w:t>962</w:t>
      </w:r>
    </w:p>
    <w:p w14:paraId="1EBF84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962</w:t>
      </w:r>
    </w:p>
    <w:p w14:paraId="344A10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962</w:t>
      </w:r>
    </w:p>
    <w:p w14:paraId="1860BE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962</w:t>
      </w:r>
    </w:p>
    <w:p w14:paraId="527EF4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962</w:t>
      </w:r>
    </w:p>
    <w:p w14:paraId="6B7A4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962</w:t>
      </w:r>
    </w:p>
    <w:p w14:paraId="4C594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962</w:t>
      </w:r>
    </w:p>
    <w:p w14:paraId="17EE3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963</w:t>
      </w:r>
    </w:p>
    <w:p w14:paraId="280DD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963</w:t>
      </w:r>
    </w:p>
    <w:p w14:paraId="35DA5F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Redirection from E-UTRAN </w:t>
      </w:r>
      <w:r w:rsidRPr="00890378">
        <w:rPr>
          <w:lang w:eastAsia="zh-CN"/>
        </w:rPr>
        <w:t>T</w:t>
      </w:r>
      <w:r w:rsidRPr="00890378">
        <w:t>DD to GERAN when System Information is provided</w:t>
      </w:r>
      <w:r w:rsidRPr="00890378">
        <w:tab/>
        <w:t>963</w:t>
      </w:r>
    </w:p>
    <w:p w14:paraId="159498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963</w:t>
      </w:r>
    </w:p>
    <w:p w14:paraId="009F08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963</w:t>
      </w:r>
    </w:p>
    <w:p w14:paraId="702871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963</w:t>
      </w:r>
    </w:p>
    <w:p w14:paraId="5A86F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963</w:t>
      </w:r>
    </w:p>
    <w:p w14:paraId="0772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963</w:t>
      </w:r>
    </w:p>
    <w:p w14:paraId="47BAD3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964</w:t>
      </w:r>
    </w:p>
    <w:p w14:paraId="65522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965</w:t>
      </w:r>
    </w:p>
    <w:p w14:paraId="1C11E1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965</w:t>
      </w:r>
    </w:p>
    <w:p w14:paraId="75027B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provided for UE Category 1bis</w:t>
      </w:r>
      <w:r w:rsidRPr="00890378">
        <w:tab/>
        <w:t>967</w:t>
      </w:r>
    </w:p>
    <w:p w14:paraId="7B3F1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967</w:t>
      </w:r>
    </w:p>
    <w:p w14:paraId="3FB64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967</w:t>
      </w:r>
    </w:p>
    <w:p w14:paraId="4E6B7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967</w:t>
      </w:r>
    </w:p>
    <w:p w14:paraId="0C8DC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967</w:t>
      </w:r>
    </w:p>
    <w:p w14:paraId="358AA6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967</w:t>
      </w:r>
    </w:p>
    <w:p w14:paraId="23191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967</w:t>
      </w:r>
    </w:p>
    <w:p w14:paraId="146571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967</w:t>
      </w:r>
    </w:p>
    <w:p w14:paraId="12BC2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967</w:t>
      </w:r>
    </w:p>
    <w:p w14:paraId="56CE69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</w:t>
      </w:r>
      <w:r w:rsidRPr="00890378">
        <w:tab/>
        <w:t>967</w:t>
      </w:r>
    </w:p>
    <w:p w14:paraId="47B7E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967</w:t>
      </w:r>
    </w:p>
    <w:p w14:paraId="76682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967</w:t>
      </w:r>
    </w:p>
    <w:p w14:paraId="143BD4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968</w:t>
      </w:r>
    </w:p>
    <w:p w14:paraId="56487B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968</w:t>
      </w:r>
    </w:p>
    <w:p w14:paraId="35B5A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968</w:t>
      </w:r>
    </w:p>
    <w:p w14:paraId="15D64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969</w:t>
      </w:r>
    </w:p>
    <w:p w14:paraId="577E64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970</w:t>
      </w:r>
    </w:p>
    <w:p w14:paraId="26ED29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970</w:t>
      </w:r>
    </w:p>
    <w:p w14:paraId="735DA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 for UE Category 1bis</w:t>
      </w:r>
      <w:r w:rsidRPr="00890378">
        <w:tab/>
        <w:t>972</w:t>
      </w:r>
    </w:p>
    <w:p w14:paraId="6A351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972</w:t>
      </w:r>
    </w:p>
    <w:p w14:paraId="117BB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973</w:t>
      </w:r>
    </w:p>
    <w:p w14:paraId="52F25C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973</w:t>
      </w:r>
    </w:p>
    <w:p w14:paraId="36C0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973</w:t>
      </w:r>
    </w:p>
    <w:p w14:paraId="1AC851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973</w:t>
      </w:r>
    </w:p>
    <w:p w14:paraId="11D9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973</w:t>
      </w:r>
    </w:p>
    <w:p w14:paraId="5BBC4D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973</w:t>
      </w:r>
    </w:p>
    <w:p w14:paraId="61E73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973</w:t>
      </w:r>
    </w:p>
    <w:p w14:paraId="7EF037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tab/>
        <w:t>973</w:t>
      </w:r>
    </w:p>
    <w:p w14:paraId="607E7B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973</w:t>
      </w:r>
    </w:p>
    <w:p w14:paraId="6F4901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973</w:t>
      </w:r>
    </w:p>
    <w:p w14:paraId="5EBE4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973</w:t>
      </w:r>
    </w:p>
    <w:p w14:paraId="45A18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974</w:t>
      </w:r>
    </w:p>
    <w:p w14:paraId="60A5B6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974</w:t>
      </w:r>
    </w:p>
    <w:p w14:paraId="5062CE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975</w:t>
      </w:r>
    </w:p>
    <w:p w14:paraId="79A1CA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975</w:t>
      </w:r>
    </w:p>
    <w:p w14:paraId="4ED7F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976</w:t>
      </w:r>
    </w:p>
    <w:p w14:paraId="4ED05F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 for UE Category 1bis</w:t>
      </w:r>
      <w:r w:rsidRPr="00890378">
        <w:tab/>
        <w:t>978</w:t>
      </w:r>
    </w:p>
    <w:p w14:paraId="2AEEDF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978</w:t>
      </w:r>
    </w:p>
    <w:p w14:paraId="29087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979</w:t>
      </w:r>
    </w:p>
    <w:p w14:paraId="447C4E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979</w:t>
      </w:r>
    </w:p>
    <w:p w14:paraId="6FEE6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979</w:t>
      </w:r>
    </w:p>
    <w:p w14:paraId="2869D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979</w:t>
      </w:r>
    </w:p>
    <w:p w14:paraId="0018F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979</w:t>
      </w:r>
    </w:p>
    <w:p w14:paraId="587E2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979</w:t>
      </w:r>
    </w:p>
    <w:p w14:paraId="79BD6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979</w:t>
      </w:r>
    </w:p>
    <w:p w14:paraId="7363DD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</w:t>
      </w:r>
      <w:r w:rsidRPr="00890378">
        <w:tab/>
        <w:t>979</w:t>
      </w:r>
    </w:p>
    <w:p w14:paraId="5925F9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979</w:t>
      </w:r>
    </w:p>
    <w:p w14:paraId="20D9C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979</w:t>
      </w:r>
    </w:p>
    <w:p w14:paraId="5D461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979</w:t>
      </w:r>
    </w:p>
    <w:p w14:paraId="65372E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980</w:t>
      </w:r>
    </w:p>
    <w:p w14:paraId="10FA7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980</w:t>
      </w:r>
    </w:p>
    <w:p w14:paraId="7501C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981</w:t>
      </w:r>
    </w:p>
    <w:p w14:paraId="61624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982</w:t>
      </w:r>
    </w:p>
    <w:p w14:paraId="12F30A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982</w:t>
      </w:r>
    </w:p>
    <w:p w14:paraId="10D677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 for UE Category 1bis</w:t>
      </w:r>
      <w:r w:rsidRPr="00890378">
        <w:tab/>
        <w:t>984</w:t>
      </w:r>
    </w:p>
    <w:p w14:paraId="0EB0B2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984</w:t>
      </w:r>
    </w:p>
    <w:p w14:paraId="2BC8DF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984</w:t>
      </w:r>
    </w:p>
    <w:p w14:paraId="54306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984</w:t>
      </w:r>
    </w:p>
    <w:p w14:paraId="5F0D7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984</w:t>
      </w:r>
    </w:p>
    <w:p w14:paraId="221AF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984</w:t>
      </w:r>
    </w:p>
    <w:p w14:paraId="7ED936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984</w:t>
      </w:r>
    </w:p>
    <w:p w14:paraId="6E0582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984</w:t>
      </w:r>
    </w:p>
    <w:p w14:paraId="6467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984</w:t>
      </w:r>
    </w:p>
    <w:p w14:paraId="044A35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rPr>
          <w:lang w:eastAsia="zh-CN"/>
        </w:rPr>
        <w:t xml:space="preserve"> without SI provided</w:t>
      </w:r>
      <w:r w:rsidRPr="00890378">
        <w:tab/>
        <w:t>984</w:t>
      </w:r>
    </w:p>
    <w:p w14:paraId="2DF3A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984</w:t>
      </w:r>
    </w:p>
    <w:p w14:paraId="77DBD8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984</w:t>
      </w:r>
    </w:p>
    <w:p w14:paraId="481905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985</w:t>
      </w:r>
    </w:p>
    <w:p w14:paraId="02F85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985</w:t>
      </w:r>
    </w:p>
    <w:p w14:paraId="0C76A6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985</w:t>
      </w:r>
    </w:p>
    <w:p w14:paraId="3EE13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986</w:t>
      </w:r>
    </w:p>
    <w:p w14:paraId="60570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986</w:t>
      </w:r>
    </w:p>
    <w:p w14:paraId="04C4E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987</w:t>
      </w:r>
    </w:p>
    <w:p w14:paraId="10C1DB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RRC connection release redirection to UTRA TDD without SI provided for UE Category 1bis</w:t>
      </w:r>
      <w:r w:rsidRPr="00890378">
        <w:tab/>
        <w:t>988</w:t>
      </w:r>
    </w:p>
    <w:p w14:paraId="781164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988</w:t>
      </w:r>
    </w:p>
    <w:p w14:paraId="4E42C0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988</w:t>
      </w:r>
    </w:p>
    <w:p w14:paraId="71E9AF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989</w:t>
      </w:r>
    </w:p>
    <w:p w14:paraId="2CEBE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989</w:t>
      </w:r>
    </w:p>
    <w:p w14:paraId="71DA8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989</w:t>
      </w:r>
    </w:p>
    <w:p w14:paraId="67E0E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989</w:t>
      </w:r>
    </w:p>
    <w:p w14:paraId="3A39B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989</w:t>
      </w:r>
    </w:p>
    <w:p w14:paraId="5249C0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989</w:t>
      </w:r>
    </w:p>
    <w:p w14:paraId="7275343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 without System Information</w:t>
      </w:r>
      <w:r w:rsidRPr="00890378">
        <w:tab/>
        <w:t>989</w:t>
      </w:r>
    </w:p>
    <w:p w14:paraId="1561C6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989</w:t>
      </w:r>
    </w:p>
    <w:p w14:paraId="6308F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989</w:t>
      </w:r>
    </w:p>
    <w:p w14:paraId="6A9731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989</w:t>
      </w:r>
    </w:p>
    <w:p w14:paraId="453FAB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990</w:t>
      </w:r>
    </w:p>
    <w:p w14:paraId="36971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990</w:t>
      </w:r>
    </w:p>
    <w:p w14:paraId="5C584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991</w:t>
      </w:r>
    </w:p>
    <w:p w14:paraId="4142A1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991</w:t>
      </w:r>
    </w:p>
    <w:p w14:paraId="343CD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991</w:t>
      </w:r>
    </w:p>
    <w:p w14:paraId="1C1C76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993</w:t>
      </w:r>
    </w:p>
    <w:p w14:paraId="0AFF8C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993</w:t>
      </w:r>
    </w:p>
    <w:p w14:paraId="08B26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993</w:t>
      </w:r>
    </w:p>
    <w:p w14:paraId="3EA329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993</w:t>
      </w:r>
    </w:p>
    <w:p w14:paraId="148BC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993</w:t>
      </w:r>
    </w:p>
    <w:p w14:paraId="5166F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993</w:t>
      </w:r>
    </w:p>
    <w:p w14:paraId="76536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993</w:t>
      </w:r>
    </w:p>
    <w:p w14:paraId="77DCCB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993</w:t>
      </w:r>
    </w:p>
    <w:p w14:paraId="6C788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994</w:t>
      </w:r>
    </w:p>
    <w:p w14:paraId="67FF8E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GERAN when System Information is not provided</w:t>
      </w:r>
      <w:r w:rsidRPr="00890378">
        <w:tab/>
        <w:t>994</w:t>
      </w:r>
    </w:p>
    <w:p w14:paraId="520E9C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994</w:t>
      </w:r>
    </w:p>
    <w:p w14:paraId="15971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994</w:t>
      </w:r>
    </w:p>
    <w:p w14:paraId="6140E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994</w:t>
      </w:r>
    </w:p>
    <w:p w14:paraId="12753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994</w:t>
      </w:r>
    </w:p>
    <w:p w14:paraId="36296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994</w:t>
      </w:r>
    </w:p>
    <w:p w14:paraId="6D03D1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995</w:t>
      </w:r>
    </w:p>
    <w:p w14:paraId="467DE9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996</w:t>
      </w:r>
    </w:p>
    <w:p w14:paraId="6780E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996</w:t>
      </w:r>
    </w:p>
    <w:p w14:paraId="580156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not provided for UE Category 1bis</w:t>
      </w:r>
      <w:r w:rsidRPr="00890378">
        <w:tab/>
        <w:t>997</w:t>
      </w:r>
    </w:p>
    <w:p w14:paraId="46730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997</w:t>
      </w:r>
    </w:p>
    <w:p w14:paraId="45842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997</w:t>
      </w:r>
    </w:p>
    <w:p w14:paraId="7B1F6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997</w:t>
      </w:r>
    </w:p>
    <w:p w14:paraId="7E5E2C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998</w:t>
      </w:r>
    </w:p>
    <w:p w14:paraId="7DCCF4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998</w:t>
      </w:r>
    </w:p>
    <w:p w14:paraId="3AD14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998</w:t>
      </w:r>
    </w:p>
    <w:p w14:paraId="08DE6D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998</w:t>
      </w:r>
    </w:p>
    <w:p w14:paraId="581F2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998</w:t>
      </w:r>
    </w:p>
    <w:p w14:paraId="3E3763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GERAN when System Information is not provided</w:t>
      </w:r>
      <w:r w:rsidRPr="00890378">
        <w:tab/>
        <w:t>998</w:t>
      </w:r>
    </w:p>
    <w:p w14:paraId="6DEA36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998</w:t>
      </w:r>
    </w:p>
    <w:p w14:paraId="4D4813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998</w:t>
      </w:r>
    </w:p>
    <w:p w14:paraId="611D4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998</w:t>
      </w:r>
    </w:p>
    <w:p w14:paraId="3AA5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999</w:t>
      </w:r>
    </w:p>
    <w:p w14:paraId="7AEE67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999</w:t>
      </w:r>
    </w:p>
    <w:p w14:paraId="26F7A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999</w:t>
      </w:r>
    </w:p>
    <w:p w14:paraId="072743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1000</w:t>
      </w:r>
    </w:p>
    <w:p w14:paraId="0857F6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1000</w:t>
      </w:r>
    </w:p>
    <w:p w14:paraId="319985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not provided for UE Category 1bis</w:t>
      </w:r>
      <w:r w:rsidRPr="00890378">
        <w:tab/>
        <w:t>1002</w:t>
      </w:r>
    </w:p>
    <w:p w14:paraId="69A7B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1002</w:t>
      </w:r>
    </w:p>
    <w:p w14:paraId="62820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1002</w:t>
      </w:r>
    </w:p>
    <w:p w14:paraId="30B95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1002</w:t>
      </w:r>
    </w:p>
    <w:p w14:paraId="52265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1002</w:t>
      </w:r>
    </w:p>
    <w:p w14:paraId="24429E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1002</w:t>
      </w:r>
    </w:p>
    <w:p w14:paraId="2AD486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1002</w:t>
      </w:r>
    </w:p>
    <w:p w14:paraId="36493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1002</w:t>
      </w:r>
    </w:p>
    <w:p w14:paraId="31C51E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1002</w:t>
      </w:r>
    </w:p>
    <w:p w14:paraId="721D4B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RRC connection release redirection to UTRAN FDD without SI provided</w:t>
      </w:r>
      <w:r w:rsidRPr="00890378">
        <w:tab/>
        <w:t>1002</w:t>
      </w:r>
    </w:p>
    <w:p w14:paraId="68F4D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1002</w:t>
      </w:r>
    </w:p>
    <w:p w14:paraId="1484FD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1002</w:t>
      </w:r>
    </w:p>
    <w:p w14:paraId="4CFA5D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1003</w:t>
      </w:r>
    </w:p>
    <w:p w14:paraId="3BE734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1003</w:t>
      </w:r>
    </w:p>
    <w:p w14:paraId="2FE03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1003</w:t>
      </w:r>
    </w:p>
    <w:p w14:paraId="48532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1004</w:t>
      </w:r>
    </w:p>
    <w:p w14:paraId="39D6F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1005</w:t>
      </w:r>
    </w:p>
    <w:p w14:paraId="080A4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6.3.12.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1005</w:t>
      </w:r>
    </w:p>
    <w:p w14:paraId="0D502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1006</w:t>
      </w:r>
    </w:p>
    <w:p w14:paraId="576CC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1006</w:t>
      </w:r>
    </w:p>
    <w:p w14:paraId="02D9C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1007</w:t>
      </w:r>
    </w:p>
    <w:p w14:paraId="78958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1007</w:t>
      </w:r>
    </w:p>
    <w:p w14:paraId="1B48D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1007</w:t>
      </w:r>
    </w:p>
    <w:p w14:paraId="553E9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1007</w:t>
      </w:r>
    </w:p>
    <w:p w14:paraId="5E59CD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1007</w:t>
      </w:r>
    </w:p>
    <w:p w14:paraId="361A7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1007</w:t>
      </w:r>
    </w:p>
    <w:p w14:paraId="2FB15C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1007</w:t>
      </w:r>
    </w:p>
    <w:p w14:paraId="423D881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7</w:t>
      </w:r>
      <w:r w:rsidRPr="00CC3B9F">
        <w:rPr>
          <w:rFonts w:ascii="Calibri" w:hAnsi="Calibri"/>
          <w:szCs w:val="22"/>
        </w:rPr>
        <w:tab/>
      </w:r>
      <w:r w:rsidRPr="00890378">
        <w:t>Timing and Signalling Characteristic</w:t>
      </w:r>
      <w:r w:rsidRPr="00890378">
        <w:tab/>
        <w:t>1008</w:t>
      </w:r>
    </w:p>
    <w:p w14:paraId="4D9B482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Transmit Timing</w:t>
      </w:r>
      <w:r w:rsidRPr="00890378">
        <w:tab/>
        <w:t>1008</w:t>
      </w:r>
    </w:p>
    <w:p w14:paraId="592CD4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tab/>
        <w:t>1008</w:t>
      </w:r>
    </w:p>
    <w:p w14:paraId="27DDE0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1008</w:t>
      </w:r>
    </w:p>
    <w:p w14:paraId="05EE9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1008</w:t>
      </w:r>
    </w:p>
    <w:p w14:paraId="2C3F1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1008</w:t>
      </w:r>
    </w:p>
    <w:p w14:paraId="0AD3AB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1009</w:t>
      </w:r>
    </w:p>
    <w:p w14:paraId="7567B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1009</w:t>
      </w:r>
    </w:p>
    <w:p w14:paraId="262B7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1009</w:t>
      </w:r>
    </w:p>
    <w:p w14:paraId="6C732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1010</w:t>
      </w:r>
    </w:p>
    <w:p w14:paraId="18055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1012</w:t>
      </w:r>
    </w:p>
    <w:p w14:paraId="213CBE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(Non DRx UE)</w:t>
      </w:r>
      <w:r w:rsidRPr="00890378">
        <w:tab/>
        <w:t>1015</w:t>
      </w:r>
    </w:p>
    <w:p w14:paraId="32659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1015</w:t>
      </w:r>
    </w:p>
    <w:p w14:paraId="7F701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1015</w:t>
      </w:r>
    </w:p>
    <w:p w14:paraId="0A7FC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1015</w:t>
      </w:r>
    </w:p>
    <w:p w14:paraId="641CB0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1015</w:t>
      </w:r>
    </w:p>
    <w:p w14:paraId="3BA871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1015</w:t>
      </w:r>
    </w:p>
    <w:p w14:paraId="4823A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1015</w:t>
      </w:r>
    </w:p>
    <w:p w14:paraId="1B178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1016</w:t>
      </w:r>
    </w:p>
    <w:p w14:paraId="70A872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1017</w:t>
      </w:r>
    </w:p>
    <w:p w14:paraId="094FC7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for UE category 1bis</w:t>
      </w:r>
      <w:r w:rsidRPr="00890378">
        <w:tab/>
        <w:t>1019</w:t>
      </w:r>
    </w:p>
    <w:p w14:paraId="5498C1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0348B4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7300E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1019</w:t>
      </w:r>
    </w:p>
    <w:p w14:paraId="29AAD0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1019</w:t>
      </w:r>
    </w:p>
    <w:p w14:paraId="19154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1019</w:t>
      </w:r>
    </w:p>
    <w:p w14:paraId="60DAEA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1019</w:t>
      </w:r>
    </w:p>
    <w:p w14:paraId="4968EF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1019</w:t>
      </w:r>
    </w:p>
    <w:p w14:paraId="59AC3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1019</w:t>
      </w:r>
    </w:p>
    <w:p w14:paraId="3DE246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</w:t>
      </w:r>
      <w:r w:rsidRPr="00890378">
        <w:tab/>
        <w:t>1019</w:t>
      </w:r>
    </w:p>
    <w:p w14:paraId="2CB62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6385B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BAB4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1020</w:t>
      </w:r>
    </w:p>
    <w:p w14:paraId="1557A1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1021</w:t>
      </w:r>
    </w:p>
    <w:p w14:paraId="5DCA0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1021</w:t>
      </w:r>
    </w:p>
    <w:p w14:paraId="2AA49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1021</w:t>
      </w:r>
    </w:p>
    <w:p w14:paraId="08021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1022</w:t>
      </w:r>
    </w:p>
    <w:p w14:paraId="53BF5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1024</w:t>
      </w:r>
    </w:p>
    <w:p w14:paraId="6EF404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(Non DRx UE)</w:t>
      </w:r>
      <w:r w:rsidRPr="00890378">
        <w:tab/>
        <w:t>1026</w:t>
      </w:r>
    </w:p>
    <w:p w14:paraId="22676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1026</w:t>
      </w:r>
    </w:p>
    <w:p w14:paraId="735130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1026</w:t>
      </w:r>
    </w:p>
    <w:p w14:paraId="0CB74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1026</w:t>
      </w:r>
    </w:p>
    <w:p w14:paraId="6E3B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1027</w:t>
      </w:r>
    </w:p>
    <w:p w14:paraId="0E5F6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1027</w:t>
      </w:r>
    </w:p>
    <w:p w14:paraId="7D2E1B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1027</w:t>
      </w:r>
    </w:p>
    <w:p w14:paraId="6CE06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1027</w:t>
      </w:r>
    </w:p>
    <w:p w14:paraId="77B693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1028</w:t>
      </w:r>
    </w:p>
    <w:p w14:paraId="3253CB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for UE category 1bis</w:t>
      </w:r>
      <w:r w:rsidRPr="00890378">
        <w:tab/>
        <w:t>1030</w:t>
      </w:r>
    </w:p>
    <w:p w14:paraId="53C2E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1030</w:t>
      </w:r>
    </w:p>
    <w:p w14:paraId="76C85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1030</w:t>
      </w:r>
    </w:p>
    <w:p w14:paraId="7E9C6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1030</w:t>
      </w:r>
    </w:p>
    <w:p w14:paraId="513CB3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1030</w:t>
      </w:r>
    </w:p>
    <w:p w14:paraId="20CDB9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1030</w:t>
      </w:r>
    </w:p>
    <w:p w14:paraId="0F42B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1030</w:t>
      </w:r>
    </w:p>
    <w:p w14:paraId="0EB221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1031</w:t>
      </w:r>
    </w:p>
    <w:p w14:paraId="62C0C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1033</w:t>
      </w:r>
    </w:p>
    <w:p w14:paraId="19BE89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tab/>
        <w:t>1036</w:t>
      </w:r>
    </w:p>
    <w:p w14:paraId="3DB453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1036</w:t>
      </w:r>
    </w:p>
    <w:p w14:paraId="49F0F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1036</w:t>
      </w:r>
    </w:p>
    <w:p w14:paraId="3B7686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1036</w:t>
      </w:r>
    </w:p>
    <w:p w14:paraId="4D062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1037</w:t>
      </w:r>
    </w:p>
    <w:p w14:paraId="01165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1037</w:t>
      </w:r>
    </w:p>
    <w:p w14:paraId="51B84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1037</w:t>
      </w:r>
    </w:p>
    <w:p w14:paraId="2483F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1038</w:t>
      </w:r>
    </w:p>
    <w:p w14:paraId="75DEB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1041</w:t>
      </w:r>
    </w:p>
    <w:p w14:paraId="7BD4C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1043</w:t>
      </w:r>
    </w:p>
    <w:p w14:paraId="2D0F7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1043</w:t>
      </w:r>
    </w:p>
    <w:p w14:paraId="45C55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1043</w:t>
      </w:r>
    </w:p>
    <w:p w14:paraId="3F02C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1043</w:t>
      </w:r>
    </w:p>
    <w:p w14:paraId="68B56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1044</w:t>
      </w:r>
    </w:p>
    <w:p w14:paraId="13464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1044</w:t>
      </w:r>
    </w:p>
    <w:p w14:paraId="0AD3E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1044</w:t>
      </w:r>
    </w:p>
    <w:p w14:paraId="7F6C77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1045</w:t>
      </w:r>
    </w:p>
    <w:p w14:paraId="7F23AE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1047</w:t>
      </w:r>
    </w:p>
    <w:p w14:paraId="16FC22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tab/>
        <w:t>1050</w:t>
      </w:r>
    </w:p>
    <w:p w14:paraId="61C67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1050</w:t>
      </w:r>
    </w:p>
    <w:p w14:paraId="17264E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1050</w:t>
      </w:r>
    </w:p>
    <w:p w14:paraId="339EB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1050</w:t>
      </w:r>
    </w:p>
    <w:p w14:paraId="6C349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1051</w:t>
      </w:r>
    </w:p>
    <w:p w14:paraId="38DA6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1051</w:t>
      </w:r>
    </w:p>
    <w:p w14:paraId="2DCDF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1051</w:t>
      </w:r>
    </w:p>
    <w:p w14:paraId="50FE8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1052</w:t>
      </w:r>
    </w:p>
    <w:p w14:paraId="50C1E1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1054</w:t>
      </w:r>
    </w:p>
    <w:p w14:paraId="38F988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1056</w:t>
      </w:r>
    </w:p>
    <w:p w14:paraId="57E514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1056</w:t>
      </w:r>
    </w:p>
    <w:p w14:paraId="0A5B8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1057</w:t>
      </w:r>
    </w:p>
    <w:p w14:paraId="7369C0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1057</w:t>
      </w:r>
    </w:p>
    <w:p w14:paraId="3B02EC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1057</w:t>
      </w:r>
    </w:p>
    <w:p w14:paraId="7A357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1057</w:t>
      </w:r>
    </w:p>
    <w:p w14:paraId="6FA88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1058</w:t>
      </w:r>
    </w:p>
    <w:p w14:paraId="305BE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1059</w:t>
      </w:r>
    </w:p>
    <w:p w14:paraId="51054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1061</w:t>
      </w:r>
    </w:p>
    <w:p w14:paraId="524D6C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for 20 MHz +10 MHz bandwidth</w:t>
      </w:r>
      <w:r w:rsidRPr="00890378">
        <w:tab/>
        <w:t>1063</w:t>
      </w:r>
    </w:p>
    <w:p w14:paraId="7F42D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1063</w:t>
      </w:r>
    </w:p>
    <w:p w14:paraId="438D1E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1063</w:t>
      </w:r>
    </w:p>
    <w:p w14:paraId="17CDC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1063</w:t>
      </w:r>
    </w:p>
    <w:p w14:paraId="4CEAD1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1063</w:t>
      </w:r>
    </w:p>
    <w:p w14:paraId="67659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1063</w:t>
      </w:r>
    </w:p>
    <w:p w14:paraId="3F296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1064</w:t>
      </w:r>
    </w:p>
    <w:p w14:paraId="330CC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1064</w:t>
      </w:r>
    </w:p>
    <w:p w14:paraId="0C303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1064</w:t>
      </w:r>
    </w:p>
    <w:p w14:paraId="30F218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rPr>
          <w:lang w:eastAsia="zh-CN"/>
        </w:rPr>
        <w:t xml:space="preserve"> Tests for 5MHz Bandwidth</w:t>
      </w:r>
      <w:r w:rsidRPr="00890378">
        <w:tab/>
        <w:t>1065</w:t>
      </w:r>
    </w:p>
    <w:p w14:paraId="529CEB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1065</w:t>
      </w:r>
    </w:p>
    <w:p w14:paraId="68F9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1065</w:t>
      </w:r>
    </w:p>
    <w:p w14:paraId="488A48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1066</w:t>
      </w:r>
    </w:p>
    <w:p w14:paraId="7C1CF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1066</w:t>
      </w:r>
    </w:p>
    <w:p w14:paraId="7F1A0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1066</w:t>
      </w:r>
    </w:p>
    <w:p w14:paraId="2567E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1066</w:t>
      </w:r>
    </w:p>
    <w:p w14:paraId="1EF83A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1066</w:t>
      </w:r>
    </w:p>
    <w:p w14:paraId="33FA5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1068</w:t>
      </w:r>
    </w:p>
    <w:p w14:paraId="27111F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 in sTAG</w:t>
      </w:r>
      <w:r w:rsidRPr="00890378">
        <w:tab/>
        <w:t>1069</w:t>
      </w:r>
    </w:p>
    <w:p w14:paraId="56F9E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1069</w:t>
      </w:r>
    </w:p>
    <w:p w14:paraId="4B5A61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1069</w:t>
      </w:r>
    </w:p>
    <w:p w14:paraId="655B6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1070</w:t>
      </w:r>
    </w:p>
    <w:p w14:paraId="7FAFC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1070</w:t>
      </w:r>
    </w:p>
    <w:p w14:paraId="15262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1070</w:t>
      </w:r>
    </w:p>
    <w:p w14:paraId="73172E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1071</w:t>
      </w:r>
    </w:p>
    <w:p w14:paraId="5B4D78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1072</w:t>
      </w:r>
    </w:p>
    <w:p w14:paraId="46030C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1074</w:t>
      </w:r>
    </w:p>
    <w:p w14:paraId="7DF5D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in sTAG</w:t>
      </w:r>
      <w:r w:rsidRPr="00890378">
        <w:tab/>
        <w:t>1076</w:t>
      </w:r>
    </w:p>
    <w:p w14:paraId="5A9CBA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1076</w:t>
      </w:r>
    </w:p>
    <w:p w14:paraId="49BD0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1076</w:t>
      </w:r>
    </w:p>
    <w:p w14:paraId="73318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1076</w:t>
      </w:r>
    </w:p>
    <w:p w14:paraId="4D23D2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1077</w:t>
      </w:r>
    </w:p>
    <w:p w14:paraId="725374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1077</w:t>
      </w:r>
    </w:p>
    <w:p w14:paraId="06A283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1077</w:t>
      </w:r>
    </w:p>
    <w:p w14:paraId="238FF6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1078</w:t>
      </w:r>
    </w:p>
    <w:p w14:paraId="64F03E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1078</w:t>
      </w:r>
    </w:p>
    <w:p w14:paraId="6F8B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1081</w:t>
      </w:r>
    </w:p>
    <w:p w14:paraId="4E5802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1081</w:t>
      </w:r>
    </w:p>
    <w:p w14:paraId="2173F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1081</w:t>
      </w:r>
    </w:p>
    <w:p w14:paraId="78C117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1081</w:t>
      </w:r>
    </w:p>
    <w:p w14:paraId="22B2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1081</w:t>
      </w:r>
    </w:p>
    <w:p w14:paraId="2B1FA3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1081</w:t>
      </w:r>
    </w:p>
    <w:p w14:paraId="77DE8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1081</w:t>
      </w:r>
    </w:p>
    <w:p w14:paraId="303BE9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1081</w:t>
      </w:r>
    </w:p>
    <w:p w14:paraId="057D5A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1081</w:t>
      </w:r>
    </w:p>
    <w:p w14:paraId="34F7DC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1083</w:t>
      </w:r>
    </w:p>
    <w:p w14:paraId="23D17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1083</w:t>
      </w:r>
    </w:p>
    <w:p w14:paraId="369C4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1083</w:t>
      </w:r>
    </w:p>
    <w:p w14:paraId="248C00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1083</w:t>
      </w:r>
    </w:p>
    <w:p w14:paraId="2A08D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1083</w:t>
      </w:r>
    </w:p>
    <w:p w14:paraId="317F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1083</w:t>
      </w:r>
    </w:p>
    <w:p w14:paraId="78BE95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1083</w:t>
      </w:r>
    </w:p>
    <w:p w14:paraId="42680D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1083</w:t>
      </w:r>
    </w:p>
    <w:p w14:paraId="2CE181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1083</w:t>
      </w:r>
    </w:p>
    <w:p w14:paraId="623151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1910A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2F8DBE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CEModeA</w:t>
      </w:r>
      <w:r w:rsidRPr="00890378">
        <w:tab/>
        <w:t>1085</w:t>
      </w:r>
    </w:p>
    <w:p w14:paraId="6BE18E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1085</w:t>
      </w:r>
    </w:p>
    <w:p w14:paraId="471AB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1085</w:t>
      </w:r>
    </w:p>
    <w:p w14:paraId="65F984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1086</w:t>
      </w:r>
    </w:p>
    <w:p w14:paraId="3054EC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1087</w:t>
      </w:r>
    </w:p>
    <w:p w14:paraId="450AF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1087</w:t>
      </w:r>
    </w:p>
    <w:p w14:paraId="4FCDF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1087</w:t>
      </w:r>
    </w:p>
    <w:p w14:paraId="2BE6C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1088</w:t>
      </w:r>
    </w:p>
    <w:p w14:paraId="4E837D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1090</w:t>
      </w:r>
    </w:p>
    <w:p w14:paraId="25678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CEModeA</w:t>
      </w:r>
      <w:r w:rsidRPr="00890378">
        <w:tab/>
        <w:t>1092</w:t>
      </w:r>
    </w:p>
    <w:p w14:paraId="0FBCF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1092</w:t>
      </w:r>
    </w:p>
    <w:p w14:paraId="60894E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1092</w:t>
      </w:r>
    </w:p>
    <w:p w14:paraId="0E8FC1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1092</w:t>
      </w:r>
    </w:p>
    <w:p w14:paraId="3BF1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1093</w:t>
      </w:r>
    </w:p>
    <w:p w14:paraId="33DEE9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1093</w:t>
      </w:r>
    </w:p>
    <w:p w14:paraId="09ABCA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1094</w:t>
      </w:r>
    </w:p>
    <w:p w14:paraId="1E72A4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1094</w:t>
      </w:r>
    </w:p>
    <w:p w14:paraId="2F0B2B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1096</w:t>
      </w:r>
    </w:p>
    <w:p w14:paraId="5A819C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CEModeA</w:t>
      </w:r>
      <w:r w:rsidRPr="00890378">
        <w:tab/>
        <w:t>1099</w:t>
      </w:r>
    </w:p>
    <w:p w14:paraId="394E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1099</w:t>
      </w:r>
    </w:p>
    <w:p w14:paraId="0E65B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1099</w:t>
      </w:r>
    </w:p>
    <w:p w14:paraId="6F7692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1099</w:t>
      </w:r>
    </w:p>
    <w:p w14:paraId="32D7B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1100</w:t>
      </w:r>
    </w:p>
    <w:p w14:paraId="188978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1100</w:t>
      </w:r>
    </w:p>
    <w:p w14:paraId="6CDCCC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1100</w:t>
      </w:r>
    </w:p>
    <w:p w14:paraId="6DA9B5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1101</w:t>
      </w:r>
    </w:p>
    <w:p w14:paraId="22B637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1103</w:t>
      </w:r>
    </w:p>
    <w:p w14:paraId="43808A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3DL/3UL TDD CA</w:t>
      </w:r>
      <w:r w:rsidRPr="00890378">
        <w:t xml:space="preserve"> UE Transmit Timing Accuracy Tests for </w:t>
      </w:r>
      <w:r w:rsidRPr="00890378">
        <w:rPr>
          <w:lang w:eastAsia="zh-CN"/>
        </w:rPr>
        <w:t xml:space="preserve">2 </w:t>
      </w:r>
      <w:r w:rsidRPr="00890378">
        <w:t>SCell</w:t>
      </w:r>
      <w:r w:rsidRPr="00890378">
        <w:rPr>
          <w:lang w:eastAsia="zh-CN"/>
        </w:rPr>
        <w:t>s</w:t>
      </w:r>
      <w:r w:rsidRPr="00890378">
        <w:tab/>
        <w:t>1106</w:t>
      </w:r>
    </w:p>
    <w:p w14:paraId="354D61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1106</w:t>
      </w:r>
    </w:p>
    <w:p w14:paraId="74A65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1106</w:t>
      </w:r>
    </w:p>
    <w:p w14:paraId="2C80E5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1106</w:t>
      </w:r>
    </w:p>
    <w:p w14:paraId="67E1B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1107</w:t>
      </w:r>
    </w:p>
    <w:p w14:paraId="5965D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1107</w:t>
      </w:r>
    </w:p>
    <w:p w14:paraId="3259B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1107</w:t>
      </w:r>
    </w:p>
    <w:p w14:paraId="36809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1108</w:t>
      </w:r>
    </w:p>
    <w:p w14:paraId="7F219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1110</w:t>
      </w:r>
    </w:p>
    <w:p w14:paraId="45CF86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CEModeB</w:t>
      </w:r>
      <w:r w:rsidRPr="00890378">
        <w:tab/>
        <w:t>1113</w:t>
      </w:r>
    </w:p>
    <w:p w14:paraId="456A5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1113</w:t>
      </w:r>
    </w:p>
    <w:p w14:paraId="1C57E7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1113</w:t>
      </w:r>
    </w:p>
    <w:p w14:paraId="735ED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1113</w:t>
      </w:r>
    </w:p>
    <w:p w14:paraId="195E2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1114</w:t>
      </w:r>
    </w:p>
    <w:p w14:paraId="4CF5C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1114</w:t>
      </w:r>
    </w:p>
    <w:p w14:paraId="0B1D5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1114</w:t>
      </w:r>
    </w:p>
    <w:p w14:paraId="7F61F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1115</w:t>
      </w:r>
    </w:p>
    <w:p w14:paraId="6D0008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1117</w:t>
      </w:r>
    </w:p>
    <w:p w14:paraId="35432C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CEModeB</w:t>
      </w:r>
      <w:r w:rsidRPr="00890378">
        <w:tab/>
        <w:t>1119</w:t>
      </w:r>
    </w:p>
    <w:p w14:paraId="6D16C0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1119</w:t>
      </w:r>
    </w:p>
    <w:p w14:paraId="1CF0F4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1119</w:t>
      </w:r>
    </w:p>
    <w:p w14:paraId="62F166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1119</w:t>
      </w:r>
    </w:p>
    <w:p w14:paraId="61EFF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1120</w:t>
      </w:r>
    </w:p>
    <w:p w14:paraId="4E1F8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1120</w:t>
      </w:r>
    </w:p>
    <w:p w14:paraId="2AA994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1120</w:t>
      </w:r>
    </w:p>
    <w:p w14:paraId="46C5C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1121</w:t>
      </w:r>
    </w:p>
    <w:p w14:paraId="2C4D3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1122</w:t>
      </w:r>
    </w:p>
    <w:p w14:paraId="293D07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CEModeB</w:t>
      </w:r>
      <w:r w:rsidRPr="00890378">
        <w:tab/>
        <w:t>1125</w:t>
      </w:r>
    </w:p>
    <w:p w14:paraId="255B8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1125</w:t>
      </w:r>
    </w:p>
    <w:p w14:paraId="43F25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1125</w:t>
      </w:r>
    </w:p>
    <w:p w14:paraId="42C513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1125</w:t>
      </w:r>
    </w:p>
    <w:p w14:paraId="1D99C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1126</w:t>
      </w:r>
    </w:p>
    <w:p w14:paraId="2FFA9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1126</w:t>
      </w:r>
    </w:p>
    <w:p w14:paraId="3A79F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1126</w:t>
      </w:r>
    </w:p>
    <w:p w14:paraId="74C428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1127</w:t>
      </w:r>
    </w:p>
    <w:p w14:paraId="24647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1128</w:t>
      </w:r>
    </w:p>
    <w:p w14:paraId="3E36FA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Normal Coverage</w:t>
      </w:r>
      <w:r w:rsidRPr="00890378">
        <w:tab/>
        <w:t>1131</w:t>
      </w:r>
    </w:p>
    <w:p w14:paraId="5E2727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1131</w:t>
      </w:r>
    </w:p>
    <w:p w14:paraId="1F169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1131</w:t>
      </w:r>
    </w:p>
    <w:p w14:paraId="40042D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1131</w:t>
      </w:r>
    </w:p>
    <w:p w14:paraId="7B6234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1131</w:t>
      </w:r>
    </w:p>
    <w:p w14:paraId="01818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1131</w:t>
      </w:r>
    </w:p>
    <w:p w14:paraId="6150D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1132</w:t>
      </w:r>
    </w:p>
    <w:p w14:paraId="748C8D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1133</w:t>
      </w:r>
    </w:p>
    <w:p w14:paraId="4F0CBF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1133</w:t>
      </w:r>
    </w:p>
    <w:p w14:paraId="37141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Enhanced Coverage</w:t>
      </w:r>
      <w:r w:rsidRPr="00890378">
        <w:tab/>
        <w:t>1135</w:t>
      </w:r>
    </w:p>
    <w:p w14:paraId="18B161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1135</w:t>
      </w:r>
    </w:p>
    <w:p w14:paraId="67FB51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1135</w:t>
      </w:r>
    </w:p>
    <w:p w14:paraId="2F7FF5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1135</w:t>
      </w:r>
    </w:p>
    <w:p w14:paraId="5AF66F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1136</w:t>
      </w:r>
    </w:p>
    <w:p w14:paraId="3B11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1136</w:t>
      </w:r>
    </w:p>
    <w:p w14:paraId="36991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1136</w:t>
      </w:r>
    </w:p>
    <w:p w14:paraId="2A106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1137</w:t>
      </w:r>
    </w:p>
    <w:p w14:paraId="51A566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1138</w:t>
      </w:r>
    </w:p>
    <w:p w14:paraId="514BC2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lastRenderedPageBreak/>
        <w:t>7.1.19</w:t>
      </w:r>
      <w:r w:rsidRPr="00890378">
        <w:tab/>
        <w:t>1140</w:t>
      </w:r>
    </w:p>
    <w:p w14:paraId="626134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7.1.20</w:t>
      </w:r>
      <w:r w:rsidRPr="00890378">
        <w:tab/>
        <w:t>1140</w:t>
      </w:r>
    </w:p>
    <w:p w14:paraId="462EF8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- UE Transmit Timing Accuracy Tests for CE UE in CEModeA</w:t>
      </w:r>
      <w:r w:rsidRPr="00890378">
        <w:tab/>
        <w:t>1140</w:t>
      </w:r>
    </w:p>
    <w:p w14:paraId="1312C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1140</w:t>
      </w:r>
    </w:p>
    <w:p w14:paraId="533AC0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1140</w:t>
      </w:r>
    </w:p>
    <w:p w14:paraId="10037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1140</w:t>
      </w:r>
    </w:p>
    <w:p w14:paraId="6FA99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1141</w:t>
      </w:r>
    </w:p>
    <w:p w14:paraId="58F85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Initial conditions</w:t>
      </w:r>
      <w:r w:rsidRPr="00890378">
        <w:tab/>
        <w:t>1141</w:t>
      </w:r>
    </w:p>
    <w:p w14:paraId="4A351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procedure</w:t>
      </w:r>
      <w:r w:rsidRPr="00890378">
        <w:tab/>
        <w:t>1141</w:t>
      </w:r>
    </w:p>
    <w:p w14:paraId="71703E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Message contents</w:t>
      </w:r>
      <w:r w:rsidRPr="00890378">
        <w:tab/>
        <w:t>1142</w:t>
      </w:r>
    </w:p>
    <w:p w14:paraId="7A1511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1142</w:t>
      </w:r>
    </w:p>
    <w:p w14:paraId="155629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 w:rsidRPr="00890378">
        <w:tab/>
        <w:t>1144</w:t>
      </w:r>
    </w:p>
    <w:p w14:paraId="258A67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1144</w:t>
      </w:r>
    </w:p>
    <w:p w14:paraId="49BB4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1145</w:t>
      </w:r>
    </w:p>
    <w:p w14:paraId="315F83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1145</w:t>
      </w:r>
    </w:p>
    <w:p w14:paraId="38497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1145</w:t>
      </w:r>
    </w:p>
    <w:p w14:paraId="74CCE9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1145</w:t>
      </w:r>
    </w:p>
    <w:p w14:paraId="742926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1145</w:t>
      </w:r>
    </w:p>
    <w:p w14:paraId="69A7D0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1145</w:t>
      </w:r>
    </w:p>
    <w:p w14:paraId="65E80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1145</w:t>
      </w:r>
    </w:p>
    <w:p w14:paraId="11843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TDD - UE Transmit Timing Accuracy Tests for CE UE in CEModeA</w:t>
      </w:r>
      <w:r w:rsidRPr="00890378">
        <w:tab/>
        <w:t>1148</w:t>
      </w:r>
    </w:p>
    <w:p w14:paraId="182CE4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1148</w:t>
      </w:r>
    </w:p>
    <w:p w14:paraId="0D51C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1148</w:t>
      </w:r>
    </w:p>
    <w:p w14:paraId="14CB5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1148</w:t>
      </w:r>
    </w:p>
    <w:p w14:paraId="579BF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1148</w:t>
      </w:r>
    </w:p>
    <w:p w14:paraId="147B92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1148</w:t>
      </w:r>
    </w:p>
    <w:p w14:paraId="63C19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1148</w:t>
      </w:r>
    </w:p>
    <w:p w14:paraId="14EE07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1149</w:t>
      </w:r>
    </w:p>
    <w:p w14:paraId="0A967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1149</w:t>
      </w:r>
    </w:p>
    <w:p w14:paraId="4955C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FDD - UE Transmit Timing Accuracy Tests for CE UE in CEModeB</w:t>
      </w:r>
      <w:r w:rsidRPr="00890378">
        <w:tab/>
        <w:t>1151</w:t>
      </w:r>
    </w:p>
    <w:p w14:paraId="7B2FD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1151</w:t>
      </w:r>
    </w:p>
    <w:p w14:paraId="748AB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1152</w:t>
      </w:r>
    </w:p>
    <w:p w14:paraId="099961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1152</w:t>
      </w:r>
    </w:p>
    <w:p w14:paraId="5C3A11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1153</w:t>
      </w:r>
    </w:p>
    <w:p w14:paraId="3AADAD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1153</w:t>
      </w:r>
    </w:p>
    <w:p w14:paraId="33F5C3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1153</w:t>
      </w:r>
    </w:p>
    <w:p w14:paraId="76616D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1154</w:t>
      </w:r>
    </w:p>
    <w:p w14:paraId="12BCB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1154</w:t>
      </w:r>
    </w:p>
    <w:p w14:paraId="6C3DF6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7.1.25</w:t>
      </w:r>
      <w:r w:rsidRPr="00890378">
        <w:tab/>
        <w:t>1156</w:t>
      </w:r>
    </w:p>
    <w:p w14:paraId="2026B2F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7.1.26</w:t>
      </w:r>
      <w:r w:rsidRPr="00890378">
        <w:tab/>
        <w:t>1156</w:t>
      </w:r>
    </w:p>
    <w:p w14:paraId="07AD85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normal coverage</w:t>
      </w:r>
      <w:r w:rsidRPr="00890378">
        <w:tab/>
        <w:t>1156</w:t>
      </w:r>
    </w:p>
    <w:p w14:paraId="26D908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1156</w:t>
      </w:r>
    </w:p>
    <w:p w14:paraId="6F178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1156</w:t>
      </w:r>
    </w:p>
    <w:p w14:paraId="74901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1156</w:t>
      </w:r>
    </w:p>
    <w:p w14:paraId="5819A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1156</w:t>
      </w:r>
    </w:p>
    <w:p w14:paraId="6AA51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1156</w:t>
      </w:r>
    </w:p>
    <w:p w14:paraId="5AFBD0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1157</w:t>
      </w:r>
    </w:p>
    <w:p w14:paraId="096998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1157</w:t>
      </w:r>
    </w:p>
    <w:p w14:paraId="32FB2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1157</w:t>
      </w:r>
    </w:p>
    <w:p w14:paraId="68B8F7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enhanced coverage</w:t>
      </w:r>
      <w:r w:rsidRPr="00890378">
        <w:tab/>
        <w:t>1159</w:t>
      </w:r>
    </w:p>
    <w:p w14:paraId="1AED4B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1159</w:t>
      </w:r>
    </w:p>
    <w:p w14:paraId="1C72CB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1159</w:t>
      </w:r>
    </w:p>
    <w:p w14:paraId="7AEBEA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1159</w:t>
      </w:r>
    </w:p>
    <w:p w14:paraId="477E0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1159</w:t>
      </w:r>
    </w:p>
    <w:p w14:paraId="49C38A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1159</w:t>
      </w:r>
    </w:p>
    <w:p w14:paraId="6D9B16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1160</w:t>
      </w:r>
    </w:p>
    <w:p w14:paraId="71B4A2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1160</w:t>
      </w:r>
    </w:p>
    <w:p w14:paraId="39C55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1160</w:t>
      </w:r>
    </w:p>
    <w:p w14:paraId="61C3516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Timing Advance</w:t>
      </w:r>
      <w:r w:rsidRPr="00890378">
        <w:tab/>
        <w:t>1161</w:t>
      </w:r>
    </w:p>
    <w:p w14:paraId="1D1631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tab/>
        <w:t>1161</w:t>
      </w:r>
    </w:p>
    <w:p w14:paraId="778398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1161</w:t>
      </w:r>
    </w:p>
    <w:p w14:paraId="0E717B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1161</w:t>
      </w:r>
    </w:p>
    <w:p w14:paraId="32AAC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1162</w:t>
      </w:r>
    </w:p>
    <w:p w14:paraId="5C4ADB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1162</w:t>
      </w:r>
    </w:p>
    <w:p w14:paraId="3ECC2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1162</w:t>
      </w:r>
    </w:p>
    <w:p w14:paraId="39C8C4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1163</w:t>
      </w:r>
    </w:p>
    <w:p w14:paraId="661A9A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1163</w:t>
      </w:r>
    </w:p>
    <w:p w14:paraId="25A37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1165</w:t>
      </w:r>
    </w:p>
    <w:p w14:paraId="0ACBA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 for UE category 1bis</w:t>
      </w:r>
      <w:r w:rsidRPr="00890378">
        <w:tab/>
        <w:t>1166</w:t>
      </w:r>
    </w:p>
    <w:p w14:paraId="41D8B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1166</w:t>
      </w:r>
    </w:p>
    <w:p w14:paraId="312DB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1166</w:t>
      </w:r>
    </w:p>
    <w:p w14:paraId="4180B3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1166</w:t>
      </w:r>
    </w:p>
    <w:p w14:paraId="017592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1166</w:t>
      </w:r>
    </w:p>
    <w:p w14:paraId="167D3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1166</w:t>
      </w:r>
    </w:p>
    <w:p w14:paraId="5CE9A4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1166</w:t>
      </w:r>
    </w:p>
    <w:p w14:paraId="0A6637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1166</w:t>
      </w:r>
    </w:p>
    <w:p w14:paraId="0E7C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1166</w:t>
      </w:r>
    </w:p>
    <w:p w14:paraId="6BA509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tab/>
        <w:t>1166</w:t>
      </w:r>
    </w:p>
    <w:p w14:paraId="3579C7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1166</w:t>
      </w:r>
    </w:p>
    <w:p w14:paraId="1BE63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1166</w:t>
      </w:r>
    </w:p>
    <w:p w14:paraId="6ADDE1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1167</w:t>
      </w:r>
    </w:p>
    <w:p w14:paraId="5D191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1167</w:t>
      </w:r>
    </w:p>
    <w:p w14:paraId="275A6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1167</w:t>
      </w:r>
    </w:p>
    <w:p w14:paraId="51EE1A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1168</w:t>
      </w:r>
    </w:p>
    <w:p w14:paraId="36885C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1168</w:t>
      </w:r>
    </w:p>
    <w:p w14:paraId="2863EF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1170</w:t>
      </w:r>
    </w:p>
    <w:p w14:paraId="1CF4B8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 for UE category 1bis</w:t>
      </w:r>
      <w:r w:rsidRPr="00890378">
        <w:tab/>
        <w:t>1171</w:t>
      </w:r>
    </w:p>
    <w:p w14:paraId="735FF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1171</w:t>
      </w:r>
    </w:p>
    <w:p w14:paraId="4368ED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1171</w:t>
      </w:r>
    </w:p>
    <w:p w14:paraId="2B67E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1171</w:t>
      </w:r>
    </w:p>
    <w:p w14:paraId="4CF31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1171</w:t>
      </w:r>
    </w:p>
    <w:p w14:paraId="2549D8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1171</w:t>
      </w:r>
    </w:p>
    <w:p w14:paraId="1CF578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1171</w:t>
      </w:r>
    </w:p>
    <w:p w14:paraId="102DF2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1171</w:t>
      </w:r>
    </w:p>
    <w:p w14:paraId="4DA996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1171</w:t>
      </w:r>
    </w:p>
    <w:p w14:paraId="7E0B4E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5MHz Bandwidth</w:t>
      </w:r>
      <w:r w:rsidRPr="00890378">
        <w:tab/>
        <w:t>1171</w:t>
      </w:r>
    </w:p>
    <w:p w14:paraId="12CF73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1171</w:t>
      </w:r>
    </w:p>
    <w:p w14:paraId="3B8ABC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1171</w:t>
      </w:r>
    </w:p>
    <w:p w14:paraId="547F1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1172</w:t>
      </w:r>
    </w:p>
    <w:p w14:paraId="2A671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1172</w:t>
      </w:r>
    </w:p>
    <w:p w14:paraId="4F81BB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1172</w:t>
      </w:r>
    </w:p>
    <w:p w14:paraId="3EFFA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1172</w:t>
      </w:r>
    </w:p>
    <w:p w14:paraId="6FB3DA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1172</w:t>
      </w:r>
    </w:p>
    <w:p w14:paraId="61C492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1172</w:t>
      </w:r>
    </w:p>
    <w:p w14:paraId="4D45B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1173</w:t>
      </w:r>
    </w:p>
    <w:p w14:paraId="07A65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1173</w:t>
      </w:r>
    </w:p>
    <w:p w14:paraId="1488A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1173</w:t>
      </w:r>
    </w:p>
    <w:p w14:paraId="5A8D4D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1173</w:t>
      </w:r>
    </w:p>
    <w:p w14:paraId="79DA9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1173</w:t>
      </w:r>
    </w:p>
    <w:p w14:paraId="510B0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1173</w:t>
      </w:r>
    </w:p>
    <w:p w14:paraId="2F476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1174</w:t>
      </w:r>
    </w:p>
    <w:p w14:paraId="605E45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1175</w:t>
      </w:r>
    </w:p>
    <w:p w14:paraId="1B97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1177</w:t>
      </w:r>
    </w:p>
    <w:p w14:paraId="1ED851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1178</w:t>
      </w:r>
    </w:p>
    <w:p w14:paraId="6BBAF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1178</w:t>
      </w:r>
    </w:p>
    <w:p w14:paraId="7E63B9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1178</w:t>
      </w:r>
    </w:p>
    <w:p w14:paraId="52C36C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1178</w:t>
      </w:r>
    </w:p>
    <w:p w14:paraId="2E162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1179</w:t>
      </w:r>
    </w:p>
    <w:p w14:paraId="2267E5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1179</w:t>
      </w:r>
    </w:p>
    <w:p w14:paraId="06CE20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1179</w:t>
      </w:r>
    </w:p>
    <w:p w14:paraId="2CC72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1180</w:t>
      </w:r>
    </w:p>
    <w:p w14:paraId="6EDE4B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1182</w:t>
      </w:r>
    </w:p>
    <w:p w14:paraId="60F28C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1184</w:t>
      </w:r>
    </w:p>
    <w:p w14:paraId="540B2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1184</w:t>
      </w:r>
    </w:p>
    <w:p w14:paraId="4AC96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1184</w:t>
      </w:r>
    </w:p>
    <w:p w14:paraId="2ACC96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1184</w:t>
      </w:r>
    </w:p>
    <w:p w14:paraId="05B8D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1184</w:t>
      </w:r>
    </w:p>
    <w:p w14:paraId="1F546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1184</w:t>
      </w:r>
    </w:p>
    <w:p w14:paraId="0420F9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1184</w:t>
      </w:r>
    </w:p>
    <w:p w14:paraId="0006EB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1184</w:t>
      </w:r>
    </w:p>
    <w:p w14:paraId="24738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1184</w:t>
      </w:r>
    </w:p>
    <w:p w14:paraId="7F6E7C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Timing Advance Adjustment Accuracy</w:t>
      </w:r>
      <w:r w:rsidRPr="00890378">
        <w:rPr>
          <w:rFonts w:eastAsia="SimSun"/>
          <w:lang w:eastAsia="zh-CN"/>
        </w:rPr>
        <w:t xml:space="preserve"> Test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1185</w:t>
      </w:r>
    </w:p>
    <w:p w14:paraId="4CB36D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1185</w:t>
      </w:r>
    </w:p>
    <w:p w14:paraId="1A6C1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1185</w:t>
      </w:r>
    </w:p>
    <w:p w14:paraId="3FC664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1185</w:t>
      </w:r>
    </w:p>
    <w:p w14:paraId="38FFB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1186</w:t>
      </w:r>
    </w:p>
    <w:p w14:paraId="4665D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1186</w:t>
      </w:r>
    </w:p>
    <w:p w14:paraId="4C2AB0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1186</w:t>
      </w:r>
    </w:p>
    <w:p w14:paraId="1CC2A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1186</w:t>
      </w:r>
    </w:p>
    <w:p w14:paraId="72E9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1186</w:t>
      </w:r>
    </w:p>
    <w:p w14:paraId="7E552F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Timing Advance Adjustment Accuracy Test for CE UE in CEModeA</w:t>
      </w:r>
      <w:r w:rsidRPr="00890378">
        <w:tab/>
        <w:t>1187</w:t>
      </w:r>
    </w:p>
    <w:p w14:paraId="25185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1187</w:t>
      </w:r>
    </w:p>
    <w:p w14:paraId="329F03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1187</w:t>
      </w:r>
    </w:p>
    <w:p w14:paraId="195F3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1187</w:t>
      </w:r>
    </w:p>
    <w:p w14:paraId="748E0F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1188</w:t>
      </w:r>
    </w:p>
    <w:p w14:paraId="08F9DF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1188</w:t>
      </w:r>
    </w:p>
    <w:p w14:paraId="74EE5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1188</w:t>
      </w:r>
    </w:p>
    <w:p w14:paraId="7683E9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1189</w:t>
      </w:r>
    </w:p>
    <w:p w14:paraId="3DA00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1190</w:t>
      </w:r>
    </w:p>
    <w:p w14:paraId="402C82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UE Timing Advance Adjustment Accuracy Test for CE UE in CEModeA</w:t>
      </w:r>
      <w:r w:rsidRPr="00890378">
        <w:tab/>
        <w:t>1192</w:t>
      </w:r>
    </w:p>
    <w:p w14:paraId="069240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1192</w:t>
      </w:r>
    </w:p>
    <w:p w14:paraId="33B19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1192</w:t>
      </w:r>
    </w:p>
    <w:p w14:paraId="3F7E53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1192</w:t>
      </w:r>
    </w:p>
    <w:p w14:paraId="6C4D2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1192</w:t>
      </w:r>
    </w:p>
    <w:p w14:paraId="6605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1192</w:t>
      </w:r>
    </w:p>
    <w:p w14:paraId="7E4FB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1192</w:t>
      </w:r>
    </w:p>
    <w:p w14:paraId="5396DF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1193</w:t>
      </w:r>
    </w:p>
    <w:p w14:paraId="5DFFC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1193</w:t>
      </w:r>
    </w:p>
    <w:p w14:paraId="3904D3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Timing Advance Adjustment Accuracy Test for CE UE in CEModeA</w:t>
      </w:r>
      <w:r w:rsidRPr="00890378">
        <w:tab/>
        <w:t>1194</w:t>
      </w:r>
    </w:p>
    <w:p w14:paraId="09212F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1194</w:t>
      </w:r>
    </w:p>
    <w:p w14:paraId="593A61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1194</w:t>
      </w:r>
    </w:p>
    <w:p w14:paraId="2FC07F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1194</w:t>
      </w:r>
    </w:p>
    <w:p w14:paraId="06EA66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1194</w:t>
      </w:r>
    </w:p>
    <w:p w14:paraId="696BC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1194</w:t>
      </w:r>
    </w:p>
    <w:p w14:paraId="65C1F3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1195</w:t>
      </w:r>
    </w:p>
    <w:p w14:paraId="5CAF4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1195</w:t>
      </w:r>
    </w:p>
    <w:p w14:paraId="4B1CC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1195</w:t>
      </w:r>
    </w:p>
    <w:p w14:paraId="2B5444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UE Timing Advance Adjustment Accuracy Test for Category NB1</w:t>
      </w:r>
      <w:r w:rsidRPr="00890378">
        <w:rPr>
          <w:rFonts w:eastAsia="PMingLiU"/>
          <w:lang w:eastAsia="zh-TW"/>
        </w:rPr>
        <w:t xml:space="preserve"> UE</w:t>
      </w:r>
      <w:r w:rsidRPr="00890378">
        <w:t xml:space="preserve"> in Standalone Mode under Enhance Coverage</w:t>
      </w:r>
      <w:r w:rsidRPr="00890378">
        <w:tab/>
        <w:t>1196</w:t>
      </w:r>
    </w:p>
    <w:p w14:paraId="5ACEC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1196</w:t>
      </w:r>
    </w:p>
    <w:p w14:paraId="4AA1C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1196</w:t>
      </w:r>
    </w:p>
    <w:p w14:paraId="3B1D32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1196</w:t>
      </w:r>
    </w:p>
    <w:p w14:paraId="6A39E2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1197</w:t>
      </w:r>
    </w:p>
    <w:p w14:paraId="49A804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1197</w:t>
      </w:r>
    </w:p>
    <w:p w14:paraId="4DBB4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1198</w:t>
      </w:r>
    </w:p>
    <w:p w14:paraId="2464A1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1199</w:t>
      </w:r>
    </w:p>
    <w:p w14:paraId="438619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1199</w:t>
      </w:r>
    </w:p>
    <w:p w14:paraId="0A91D0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rPr>
          <w:lang w:eastAsia="zh-CN"/>
        </w:rPr>
        <w:t>in CEModeB</w:t>
      </w:r>
      <w:r w:rsidRPr="00890378">
        <w:tab/>
        <w:t>1200</w:t>
      </w:r>
    </w:p>
    <w:p w14:paraId="16EBA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1200</w:t>
      </w:r>
    </w:p>
    <w:p w14:paraId="69A0E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1200</w:t>
      </w:r>
    </w:p>
    <w:p w14:paraId="5CF10D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1200</w:t>
      </w:r>
    </w:p>
    <w:p w14:paraId="2698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1201</w:t>
      </w:r>
    </w:p>
    <w:p w14:paraId="402F83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1201</w:t>
      </w:r>
    </w:p>
    <w:p w14:paraId="79DA05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1201</w:t>
      </w:r>
    </w:p>
    <w:p w14:paraId="3C07ED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1202</w:t>
      </w:r>
    </w:p>
    <w:p w14:paraId="17209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1202</w:t>
      </w:r>
    </w:p>
    <w:p w14:paraId="575E3B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1203</w:t>
      </w:r>
    </w:p>
    <w:p w14:paraId="5528A2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1203</w:t>
      </w:r>
    </w:p>
    <w:p w14:paraId="12DBD0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1204</w:t>
      </w:r>
    </w:p>
    <w:p w14:paraId="15D07F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1204</w:t>
      </w:r>
    </w:p>
    <w:p w14:paraId="7AC24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1204</w:t>
      </w:r>
    </w:p>
    <w:p w14:paraId="09277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1204</w:t>
      </w:r>
    </w:p>
    <w:p w14:paraId="498C7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1204</w:t>
      </w:r>
    </w:p>
    <w:p w14:paraId="2D5D44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1204</w:t>
      </w:r>
    </w:p>
    <w:p w14:paraId="6E182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1204</w:t>
      </w:r>
    </w:p>
    <w:p w14:paraId="307699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1205</w:t>
      </w:r>
    </w:p>
    <w:p w14:paraId="50DC53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1205</w:t>
      </w:r>
    </w:p>
    <w:p w14:paraId="2F77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1206</w:t>
      </w:r>
    </w:p>
    <w:p w14:paraId="2136A8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1206</w:t>
      </w:r>
    </w:p>
    <w:p w14:paraId="48EB26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1206</w:t>
      </w:r>
    </w:p>
    <w:p w14:paraId="0034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1206</w:t>
      </w:r>
    </w:p>
    <w:p w14:paraId="750E7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1206</w:t>
      </w:r>
    </w:p>
    <w:p w14:paraId="46C69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1206</w:t>
      </w:r>
    </w:p>
    <w:p w14:paraId="4AC991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1206</w:t>
      </w:r>
    </w:p>
    <w:p w14:paraId="31EA5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UE Timing Advance Adjustment Accuracy Test for </w:t>
      </w:r>
      <w:r w:rsidRPr="00890378">
        <w:rPr>
          <w:rFonts w:cs="Courier New"/>
        </w:rPr>
        <w:t>sTTI and ShortProcessingTime</w:t>
      </w:r>
      <w:r w:rsidRPr="00890378">
        <w:tab/>
        <w:t>1208</w:t>
      </w:r>
    </w:p>
    <w:p w14:paraId="076A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1208</w:t>
      </w:r>
    </w:p>
    <w:p w14:paraId="0B7B7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1208</w:t>
      </w:r>
    </w:p>
    <w:p w14:paraId="19F16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1208</w:t>
      </w:r>
    </w:p>
    <w:p w14:paraId="5DAEA1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1208</w:t>
      </w:r>
    </w:p>
    <w:p w14:paraId="0F6EB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1208</w:t>
      </w:r>
    </w:p>
    <w:p w14:paraId="25022A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1209</w:t>
      </w:r>
    </w:p>
    <w:p w14:paraId="5F1E19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1210</w:t>
      </w:r>
    </w:p>
    <w:p w14:paraId="20BF66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1212</w:t>
      </w:r>
    </w:p>
    <w:p w14:paraId="69D820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UE Timing Advance Adjustment Accuracy Test for </w:t>
      </w:r>
      <w:r w:rsidRPr="00890378">
        <w:rPr>
          <w:rFonts w:cs="MS LineDraw"/>
        </w:rPr>
        <w:t>sTTI and ShortProcessingTime</w:t>
      </w:r>
      <w:r w:rsidRPr="00890378">
        <w:tab/>
        <w:t>1213</w:t>
      </w:r>
    </w:p>
    <w:p w14:paraId="23671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1213</w:t>
      </w:r>
    </w:p>
    <w:p w14:paraId="4410A0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1213</w:t>
      </w:r>
    </w:p>
    <w:p w14:paraId="4CEA38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1213</w:t>
      </w:r>
    </w:p>
    <w:p w14:paraId="507EA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1214</w:t>
      </w:r>
    </w:p>
    <w:p w14:paraId="25F58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1214</w:t>
      </w:r>
    </w:p>
    <w:p w14:paraId="5877B8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1214</w:t>
      </w:r>
    </w:p>
    <w:p w14:paraId="03ED70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1215</w:t>
      </w:r>
    </w:p>
    <w:p w14:paraId="46FADC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1217</w:t>
      </w:r>
    </w:p>
    <w:p w14:paraId="20EE89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TDD UE Timing Advance Adjustment Accuracy Test for UE Category NB1 in Standalone Mode under Enhanced Coverage</w:t>
      </w:r>
      <w:r w:rsidRPr="00890378">
        <w:tab/>
        <w:t>1218</w:t>
      </w:r>
    </w:p>
    <w:p w14:paraId="7A23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1218</w:t>
      </w:r>
    </w:p>
    <w:p w14:paraId="33E1B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1218</w:t>
      </w:r>
    </w:p>
    <w:p w14:paraId="7645D0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1218</w:t>
      </w:r>
    </w:p>
    <w:p w14:paraId="6F597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1218</w:t>
      </w:r>
    </w:p>
    <w:p w14:paraId="56A39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1218</w:t>
      </w:r>
    </w:p>
    <w:p w14:paraId="5CB107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1219</w:t>
      </w:r>
    </w:p>
    <w:p w14:paraId="0E6E20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1219</w:t>
      </w:r>
    </w:p>
    <w:p w14:paraId="31D12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1219</w:t>
      </w:r>
    </w:p>
    <w:p w14:paraId="3F9DA2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Radio Link Monitoring</w:t>
      </w:r>
      <w:r w:rsidRPr="00890378">
        <w:tab/>
        <w:t>1221</w:t>
      </w:r>
    </w:p>
    <w:p w14:paraId="1D71C7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</w:t>
      </w:r>
      <w:r w:rsidRPr="00890378">
        <w:tab/>
        <w:t>1221</w:t>
      </w:r>
    </w:p>
    <w:p w14:paraId="310DAF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1221</w:t>
      </w:r>
    </w:p>
    <w:p w14:paraId="7508D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1221</w:t>
      </w:r>
    </w:p>
    <w:p w14:paraId="6F93C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1221</w:t>
      </w:r>
    </w:p>
    <w:p w14:paraId="12689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1221</w:t>
      </w:r>
    </w:p>
    <w:p w14:paraId="52C7F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1222</w:t>
      </w:r>
    </w:p>
    <w:p w14:paraId="5C1C9B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1223</w:t>
      </w:r>
    </w:p>
    <w:p w14:paraId="50861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1223</w:t>
      </w:r>
    </w:p>
    <w:p w14:paraId="44659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1225</w:t>
      </w:r>
    </w:p>
    <w:p w14:paraId="086921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with 4 Rx antenna ports</w:t>
      </w:r>
      <w:r w:rsidRPr="00890378">
        <w:tab/>
        <w:t>1227</w:t>
      </w:r>
    </w:p>
    <w:p w14:paraId="442AF0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1227</w:t>
      </w:r>
    </w:p>
    <w:p w14:paraId="3E4EA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1227</w:t>
      </w:r>
    </w:p>
    <w:p w14:paraId="6A68B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1227</w:t>
      </w:r>
    </w:p>
    <w:p w14:paraId="4D504B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1227</w:t>
      </w:r>
    </w:p>
    <w:p w14:paraId="1C7C9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1227</w:t>
      </w:r>
    </w:p>
    <w:p w14:paraId="724EDD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1227</w:t>
      </w:r>
    </w:p>
    <w:p w14:paraId="569E9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1228</w:t>
      </w:r>
    </w:p>
    <w:p w14:paraId="1CDDE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1228</w:t>
      </w:r>
    </w:p>
    <w:p w14:paraId="0949BB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</w:t>
      </w:r>
      <w:r w:rsidRPr="00890378">
        <w:tab/>
        <w:t>1230</w:t>
      </w:r>
    </w:p>
    <w:p w14:paraId="6CBD22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1230</w:t>
      </w:r>
    </w:p>
    <w:p w14:paraId="2EEA7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1230</w:t>
      </w:r>
    </w:p>
    <w:p w14:paraId="7456A3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1230</w:t>
      </w:r>
    </w:p>
    <w:p w14:paraId="3AD59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1230</w:t>
      </w:r>
    </w:p>
    <w:p w14:paraId="2E8D8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1230</w:t>
      </w:r>
    </w:p>
    <w:p w14:paraId="0702D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1232</w:t>
      </w:r>
    </w:p>
    <w:p w14:paraId="1417A7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1232</w:t>
      </w:r>
    </w:p>
    <w:p w14:paraId="6A917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1234</w:t>
      </w:r>
    </w:p>
    <w:p w14:paraId="68B6967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with 4 Rx antenna ports</w:t>
      </w:r>
      <w:r w:rsidRPr="00890378">
        <w:tab/>
        <w:t>1234</w:t>
      </w:r>
    </w:p>
    <w:p w14:paraId="3FB7F8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1234</w:t>
      </w:r>
    </w:p>
    <w:p w14:paraId="0FC51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1235</w:t>
      </w:r>
    </w:p>
    <w:p w14:paraId="18203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1235</w:t>
      </w:r>
    </w:p>
    <w:p w14:paraId="2823C3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1235</w:t>
      </w:r>
    </w:p>
    <w:p w14:paraId="7F0E6F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1235</w:t>
      </w:r>
    </w:p>
    <w:p w14:paraId="67CD79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1235</w:t>
      </w:r>
    </w:p>
    <w:p w14:paraId="50C0F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1235</w:t>
      </w:r>
    </w:p>
    <w:p w14:paraId="15213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1236</w:t>
      </w:r>
    </w:p>
    <w:p w14:paraId="3706D3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</w:t>
      </w:r>
      <w:r w:rsidRPr="00890378">
        <w:tab/>
        <w:t>1237</w:t>
      </w:r>
    </w:p>
    <w:p w14:paraId="1BF5E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1237</w:t>
      </w:r>
    </w:p>
    <w:p w14:paraId="436EA8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1237</w:t>
      </w:r>
    </w:p>
    <w:p w14:paraId="0739F8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1237</w:t>
      </w:r>
    </w:p>
    <w:p w14:paraId="55F53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1237</w:t>
      </w:r>
    </w:p>
    <w:p w14:paraId="3C478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1237</w:t>
      </w:r>
    </w:p>
    <w:p w14:paraId="1FBB39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1239</w:t>
      </w:r>
    </w:p>
    <w:p w14:paraId="6C8C14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1239</w:t>
      </w:r>
    </w:p>
    <w:p w14:paraId="5501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1241</w:t>
      </w:r>
    </w:p>
    <w:p w14:paraId="34535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with 4 Rx antenna ports</w:t>
      </w:r>
      <w:r w:rsidRPr="00890378">
        <w:tab/>
        <w:t>1243</w:t>
      </w:r>
    </w:p>
    <w:p w14:paraId="7B715F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1243</w:t>
      </w:r>
    </w:p>
    <w:p w14:paraId="4770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1243</w:t>
      </w:r>
    </w:p>
    <w:p w14:paraId="30A3DF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1243</w:t>
      </w:r>
    </w:p>
    <w:p w14:paraId="19D38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1243</w:t>
      </w:r>
    </w:p>
    <w:p w14:paraId="629F9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1243</w:t>
      </w:r>
    </w:p>
    <w:p w14:paraId="1E85C9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1243</w:t>
      </w:r>
    </w:p>
    <w:p w14:paraId="0D8586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1244</w:t>
      </w:r>
    </w:p>
    <w:p w14:paraId="56847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1244</w:t>
      </w:r>
    </w:p>
    <w:p w14:paraId="342071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</w:t>
      </w:r>
      <w:r w:rsidRPr="00890378">
        <w:tab/>
        <w:t>1246</w:t>
      </w:r>
    </w:p>
    <w:p w14:paraId="5BB2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1246</w:t>
      </w:r>
    </w:p>
    <w:p w14:paraId="6DBB8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1246</w:t>
      </w:r>
    </w:p>
    <w:p w14:paraId="4EBA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1246</w:t>
      </w:r>
    </w:p>
    <w:p w14:paraId="5EA1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1246</w:t>
      </w:r>
    </w:p>
    <w:p w14:paraId="0116C6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1246</w:t>
      </w:r>
    </w:p>
    <w:p w14:paraId="61BEC3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1248</w:t>
      </w:r>
    </w:p>
    <w:p w14:paraId="6E5C4D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1248</w:t>
      </w:r>
    </w:p>
    <w:p w14:paraId="6617B9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1250</w:t>
      </w:r>
    </w:p>
    <w:p w14:paraId="3724A1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with 4 Rx antenna ports</w:t>
      </w:r>
      <w:r w:rsidRPr="00890378">
        <w:tab/>
        <w:t>1251</w:t>
      </w:r>
    </w:p>
    <w:p w14:paraId="134B75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1251</w:t>
      </w:r>
    </w:p>
    <w:p w14:paraId="50E6F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1251</w:t>
      </w:r>
    </w:p>
    <w:p w14:paraId="469EE8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1251</w:t>
      </w:r>
    </w:p>
    <w:p w14:paraId="5944F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1251</w:t>
      </w:r>
    </w:p>
    <w:p w14:paraId="45FC24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1251</w:t>
      </w:r>
    </w:p>
    <w:p w14:paraId="750788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1251</w:t>
      </w:r>
    </w:p>
    <w:p w14:paraId="3D024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1251</w:t>
      </w:r>
    </w:p>
    <w:p w14:paraId="1CB46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1252</w:t>
      </w:r>
    </w:p>
    <w:p w14:paraId="4FC6F5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</w:t>
      </w:r>
      <w:r w:rsidRPr="00890378">
        <w:tab/>
        <w:t>1253</w:t>
      </w:r>
    </w:p>
    <w:p w14:paraId="1EC78C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1253</w:t>
      </w:r>
    </w:p>
    <w:p w14:paraId="687809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1253</w:t>
      </w:r>
    </w:p>
    <w:p w14:paraId="600C3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1253</w:t>
      </w:r>
    </w:p>
    <w:p w14:paraId="50B290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1253</w:t>
      </w:r>
    </w:p>
    <w:p w14:paraId="6D4D93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1254</w:t>
      </w:r>
    </w:p>
    <w:p w14:paraId="541C8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1255</w:t>
      </w:r>
    </w:p>
    <w:p w14:paraId="6522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1256</w:t>
      </w:r>
    </w:p>
    <w:p w14:paraId="70782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1258</w:t>
      </w:r>
    </w:p>
    <w:p w14:paraId="4D3CD7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 with 4 Rx antenna ports</w:t>
      </w:r>
      <w:r w:rsidRPr="00890378">
        <w:tab/>
        <w:t>1260</w:t>
      </w:r>
    </w:p>
    <w:p w14:paraId="3223A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1260</w:t>
      </w:r>
    </w:p>
    <w:p w14:paraId="1CF127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1260</w:t>
      </w:r>
    </w:p>
    <w:p w14:paraId="6A77AF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1260</w:t>
      </w:r>
    </w:p>
    <w:p w14:paraId="0C8736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1260</w:t>
      </w:r>
    </w:p>
    <w:p w14:paraId="3A446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1260</w:t>
      </w:r>
    </w:p>
    <w:p w14:paraId="6D6460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1260</w:t>
      </w:r>
    </w:p>
    <w:p w14:paraId="3ED8AD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1260</w:t>
      </w:r>
    </w:p>
    <w:p w14:paraId="19851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1261</w:t>
      </w:r>
    </w:p>
    <w:p w14:paraId="218ABE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</w:t>
      </w:r>
      <w:r w:rsidRPr="00890378">
        <w:tab/>
        <w:t>1262</w:t>
      </w:r>
    </w:p>
    <w:p w14:paraId="62C5F1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1262</w:t>
      </w:r>
    </w:p>
    <w:p w14:paraId="5ECF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1262</w:t>
      </w:r>
    </w:p>
    <w:p w14:paraId="55A073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1262</w:t>
      </w:r>
    </w:p>
    <w:p w14:paraId="076B51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1263</w:t>
      </w:r>
    </w:p>
    <w:p w14:paraId="3B2E2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1263</w:t>
      </w:r>
    </w:p>
    <w:p w14:paraId="743FF1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1265</w:t>
      </w:r>
    </w:p>
    <w:p w14:paraId="541A10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1265</w:t>
      </w:r>
    </w:p>
    <w:p w14:paraId="06EDBD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1267</w:t>
      </w:r>
    </w:p>
    <w:p w14:paraId="6980C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with 4 Rx antenna ports</w:t>
      </w:r>
      <w:r w:rsidRPr="00890378">
        <w:tab/>
        <w:t>1268</w:t>
      </w:r>
    </w:p>
    <w:p w14:paraId="0C04A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1268</w:t>
      </w:r>
    </w:p>
    <w:p w14:paraId="28FC1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1268</w:t>
      </w:r>
    </w:p>
    <w:p w14:paraId="699F0A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1268</w:t>
      </w:r>
    </w:p>
    <w:p w14:paraId="15511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1268</w:t>
      </w:r>
    </w:p>
    <w:p w14:paraId="6444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1268</w:t>
      </w:r>
    </w:p>
    <w:p w14:paraId="204CC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1269</w:t>
      </w:r>
    </w:p>
    <w:p w14:paraId="3C203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1269</w:t>
      </w:r>
    </w:p>
    <w:p w14:paraId="3C390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1269</w:t>
      </w:r>
    </w:p>
    <w:p w14:paraId="71C8E7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</w:t>
      </w:r>
      <w:r w:rsidRPr="00890378">
        <w:tab/>
        <w:t>1270</w:t>
      </w:r>
    </w:p>
    <w:p w14:paraId="43647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1270</w:t>
      </w:r>
    </w:p>
    <w:p w14:paraId="7F811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1270</w:t>
      </w:r>
    </w:p>
    <w:p w14:paraId="16F12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1270</w:t>
      </w:r>
    </w:p>
    <w:p w14:paraId="3D0DF2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1271</w:t>
      </w:r>
    </w:p>
    <w:p w14:paraId="5B1A5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1271</w:t>
      </w:r>
    </w:p>
    <w:p w14:paraId="1D4FD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1272</w:t>
      </w:r>
    </w:p>
    <w:p w14:paraId="1BBCC2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1273</w:t>
      </w:r>
    </w:p>
    <w:p w14:paraId="337A5F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1276</w:t>
      </w:r>
    </w:p>
    <w:p w14:paraId="78ACB8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with 4 Rx antenna ports</w:t>
      </w:r>
      <w:r w:rsidRPr="00890378">
        <w:tab/>
        <w:t>1277</w:t>
      </w:r>
    </w:p>
    <w:p w14:paraId="153E9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1277</w:t>
      </w:r>
    </w:p>
    <w:p w14:paraId="1E734D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1277</w:t>
      </w:r>
    </w:p>
    <w:p w14:paraId="487F8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1277</w:t>
      </w:r>
    </w:p>
    <w:p w14:paraId="60757B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1277</w:t>
      </w:r>
    </w:p>
    <w:p w14:paraId="16143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1278</w:t>
      </w:r>
    </w:p>
    <w:p w14:paraId="2154A9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1278</w:t>
      </w:r>
    </w:p>
    <w:p w14:paraId="47FBD9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1278</w:t>
      </w:r>
    </w:p>
    <w:p w14:paraId="23C5B2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1278</w:t>
      </w:r>
    </w:p>
    <w:p w14:paraId="726997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</w:t>
      </w:r>
      <w:r w:rsidRPr="00890378">
        <w:tab/>
        <w:t>1280</w:t>
      </w:r>
    </w:p>
    <w:p w14:paraId="57EB9D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1280</w:t>
      </w:r>
    </w:p>
    <w:p w14:paraId="04F630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1280</w:t>
      </w:r>
    </w:p>
    <w:p w14:paraId="73AEB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1280</w:t>
      </w:r>
    </w:p>
    <w:p w14:paraId="0FAAA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1280</w:t>
      </w:r>
    </w:p>
    <w:p w14:paraId="21B07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1281</w:t>
      </w:r>
    </w:p>
    <w:p w14:paraId="091D9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1282</w:t>
      </w:r>
    </w:p>
    <w:p w14:paraId="507F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1283</w:t>
      </w:r>
    </w:p>
    <w:p w14:paraId="55A87E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1285</w:t>
      </w:r>
    </w:p>
    <w:p w14:paraId="3C0F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with 4 Rx antenna ports</w:t>
      </w:r>
      <w:r w:rsidRPr="00890378">
        <w:tab/>
        <w:t>1286</w:t>
      </w:r>
    </w:p>
    <w:p w14:paraId="37D0F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1286</w:t>
      </w:r>
    </w:p>
    <w:p w14:paraId="6600FD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1286</w:t>
      </w:r>
    </w:p>
    <w:p w14:paraId="4F0202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1286</w:t>
      </w:r>
    </w:p>
    <w:p w14:paraId="1B1D7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1286</w:t>
      </w:r>
    </w:p>
    <w:p w14:paraId="54DADA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1286</w:t>
      </w:r>
    </w:p>
    <w:p w14:paraId="6B0F8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1287</w:t>
      </w:r>
    </w:p>
    <w:p w14:paraId="4CF7A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1287</w:t>
      </w:r>
    </w:p>
    <w:p w14:paraId="52CFC5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1287</w:t>
      </w:r>
    </w:p>
    <w:p w14:paraId="07DEA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Non MBSFN ABS (eICIC)</w:t>
      </w:r>
      <w:r w:rsidRPr="00890378">
        <w:tab/>
        <w:t>1288</w:t>
      </w:r>
    </w:p>
    <w:p w14:paraId="04E78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1288</w:t>
      </w:r>
    </w:p>
    <w:p w14:paraId="428B6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1288</w:t>
      </w:r>
    </w:p>
    <w:p w14:paraId="797D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1288</w:t>
      </w:r>
    </w:p>
    <w:p w14:paraId="626B4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1289</w:t>
      </w:r>
    </w:p>
    <w:p w14:paraId="492A8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1289</w:t>
      </w:r>
    </w:p>
    <w:p w14:paraId="00B83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1290</w:t>
      </w:r>
    </w:p>
    <w:p w14:paraId="36E9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1291</w:t>
      </w:r>
    </w:p>
    <w:p w14:paraId="3CB3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1293</w:t>
      </w:r>
    </w:p>
    <w:p w14:paraId="52A7D4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Non MBSFN ABS (eICIC)</w:t>
      </w:r>
      <w:r w:rsidRPr="00890378">
        <w:tab/>
        <w:t>1294</w:t>
      </w:r>
    </w:p>
    <w:p w14:paraId="0B9851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1294</w:t>
      </w:r>
    </w:p>
    <w:p w14:paraId="6D7071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1294</w:t>
      </w:r>
    </w:p>
    <w:p w14:paraId="0DC17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1294</w:t>
      </w:r>
    </w:p>
    <w:p w14:paraId="533991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1295</w:t>
      </w:r>
    </w:p>
    <w:p w14:paraId="62A03F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1295</w:t>
      </w:r>
    </w:p>
    <w:p w14:paraId="38AF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1296</w:t>
      </w:r>
    </w:p>
    <w:p w14:paraId="3D704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1297</w:t>
      </w:r>
    </w:p>
    <w:p w14:paraId="17A09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1299</w:t>
      </w:r>
    </w:p>
    <w:p w14:paraId="05D18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Non MBSFN ABS (eICIC)</w:t>
      </w:r>
      <w:r w:rsidRPr="00890378">
        <w:tab/>
        <w:t>1300</w:t>
      </w:r>
    </w:p>
    <w:p w14:paraId="52B38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1300</w:t>
      </w:r>
    </w:p>
    <w:p w14:paraId="4CD94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1300</w:t>
      </w:r>
    </w:p>
    <w:p w14:paraId="465DA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1300</w:t>
      </w:r>
    </w:p>
    <w:p w14:paraId="11BD65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1300</w:t>
      </w:r>
    </w:p>
    <w:p w14:paraId="29F115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1301</w:t>
      </w:r>
    </w:p>
    <w:p w14:paraId="20C450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1302</w:t>
      </w:r>
    </w:p>
    <w:p w14:paraId="26542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1303</w:t>
      </w:r>
    </w:p>
    <w:p w14:paraId="04E092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1304</w:t>
      </w:r>
    </w:p>
    <w:p w14:paraId="3662DF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Non MBSFN ABS (eICIC)</w:t>
      </w:r>
      <w:r w:rsidRPr="00890378">
        <w:tab/>
        <w:t>1305</w:t>
      </w:r>
    </w:p>
    <w:p w14:paraId="0A1D4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1305</w:t>
      </w:r>
    </w:p>
    <w:p w14:paraId="209FD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1305</w:t>
      </w:r>
    </w:p>
    <w:p w14:paraId="3002EE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1305</w:t>
      </w:r>
    </w:p>
    <w:p w14:paraId="7B8CDE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1305</w:t>
      </w:r>
    </w:p>
    <w:p w14:paraId="664BA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1306</w:t>
      </w:r>
    </w:p>
    <w:p w14:paraId="00113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1307</w:t>
      </w:r>
    </w:p>
    <w:p w14:paraId="2FC8D6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1308</w:t>
      </w:r>
    </w:p>
    <w:p w14:paraId="46CEDD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1309</w:t>
      </w:r>
    </w:p>
    <w:p w14:paraId="09076B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MBSFN ABS (eICIC)</w:t>
      </w:r>
      <w:r w:rsidRPr="00890378">
        <w:tab/>
        <w:t>1310</w:t>
      </w:r>
    </w:p>
    <w:p w14:paraId="7CC42A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1310</w:t>
      </w:r>
    </w:p>
    <w:p w14:paraId="0C9F7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1310</w:t>
      </w:r>
    </w:p>
    <w:p w14:paraId="5C4B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1311</w:t>
      </w:r>
    </w:p>
    <w:p w14:paraId="6418D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1311</w:t>
      </w:r>
    </w:p>
    <w:p w14:paraId="287FA9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1311</w:t>
      </w:r>
    </w:p>
    <w:p w14:paraId="44A45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1313</w:t>
      </w:r>
    </w:p>
    <w:p w14:paraId="6F3F5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1313</w:t>
      </w:r>
    </w:p>
    <w:p w14:paraId="6BC712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1316</w:t>
      </w:r>
    </w:p>
    <w:p w14:paraId="4F0AC5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T</w:t>
      </w:r>
      <w:r w:rsidRPr="00890378">
        <w:rPr>
          <w:lang w:eastAsia="zh-CN"/>
        </w:rPr>
        <w:t xml:space="preserve">DD Radio Link Monitoring Test for Out-of-sync under Time Domain Measurement Resource Restriction </w:t>
      </w:r>
      <w:r w:rsidRPr="00890378">
        <w:t>with</w:t>
      </w:r>
      <w:r w:rsidRPr="00890378">
        <w:rPr>
          <w:lang w:eastAsia="zh-CN"/>
        </w:rPr>
        <w:t xml:space="preserve"> MBSFN ABS</w:t>
      </w:r>
      <w:r w:rsidRPr="00890378">
        <w:t xml:space="preserve"> (eICIC)</w:t>
      </w:r>
      <w:r w:rsidRPr="00890378">
        <w:tab/>
        <w:t>1317</w:t>
      </w:r>
    </w:p>
    <w:p w14:paraId="6B3DD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1317</w:t>
      </w:r>
    </w:p>
    <w:p w14:paraId="3EB045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1317</w:t>
      </w:r>
    </w:p>
    <w:p w14:paraId="0B63D8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1317</w:t>
      </w:r>
    </w:p>
    <w:p w14:paraId="10730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1317</w:t>
      </w:r>
    </w:p>
    <w:p w14:paraId="28E7B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1318</w:t>
      </w:r>
    </w:p>
    <w:p w14:paraId="5C072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1319</w:t>
      </w:r>
    </w:p>
    <w:p w14:paraId="190A45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1319</w:t>
      </w:r>
    </w:p>
    <w:p w14:paraId="3A2B1A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1322</w:t>
      </w:r>
    </w:p>
    <w:p w14:paraId="22A67CC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MBSFN ABS (eICIC)</w:t>
      </w:r>
      <w:r w:rsidRPr="00890378">
        <w:tab/>
        <w:t>1323</w:t>
      </w:r>
    </w:p>
    <w:p w14:paraId="680E75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1323</w:t>
      </w:r>
    </w:p>
    <w:p w14:paraId="0DB7D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1323</w:t>
      </w:r>
    </w:p>
    <w:p w14:paraId="616BA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1323</w:t>
      </w:r>
    </w:p>
    <w:p w14:paraId="7A057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1323</w:t>
      </w:r>
    </w:p>
    <w:p w14:paraId="3E498F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1324</w:t>
      </w:r>
    </w:p>
    <w:p w14:paraId="27064F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1325</w:t>
      </w:r>
    </w:p>
    <w:p w14:paraId="381AE9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1326</w:t>
      </w:r>
    </w:p>
    <w:p w14:paraId="7B7F5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1328</w:t>
      </w:r>
    </w:p>
    <w:p w14:paraId="6020D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MBSFN ABS</w:t>
      </w:r>
      <w:r w:rsidRPr="00890378">
        <w:t xml:space="preserve"> (eICIC)</w:t>
      </w:r>
      <w:r w:rsidRPr="00890378">
        <w:tab/>
        <w:t>1328</w:t>
      </w:r>
    </w:p>
    <w:p w14:paraId="660B3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1328</w:t>
      </w:r>
    </w:p>
    <w:p w14:paraId="57B0F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1329</w:t>
      </w:r>
    </w:p>
    <w:p w14:paraId="3BA524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1329</w:t>
      </w:r>
    </w:p>
    <w:p w14:paraId="49710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1329</w:t>
      </w:r>
    </w:p>
    <w:p w14:paraId="0FFAAF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1329</w:t>
      </w:r>
    </w:p>
    <w:p w14:paraId="1F25CE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1331</w:t>
      </w:r>
    </w:p>
    <w:p w14:paraId="087ACC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1332</w:t>
      </w:r>
    </w:p>
    <w:p w14:paraId="6A086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1334</w:t>
      </w:r>
    </w:p>
    <w:p w14:paraId="5EDCFAE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CRS assistance information and Non MBSFN ABS (feICIC)</w:t>
      </w:r>
      <w:r w:rsidRPr="00890378">
        <w:tab/>
        <w:t>1335</w:t>
      </w:r>
    </w:p>
    <w:p w14:paraId="5E91BF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1335</w:t>
      </w:r>
    </w:p>
    <w:p w14:paraId="187877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1335</w:t>
      </w:r>
    </w:p>
    <w:p w14:paraId="60832F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1335</w:t>
      </w:r>
    </w:p>
    <w:p w14:paraId="23C17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1335</w:t>
      </w:r>
    </w:p>
    <w:p w14:paraId="5002C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1336</w:t>
      </w:r>
    </w:p>
    <w:p w14:paraId="15698E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1337</w:t>
      </w:r>
    </w:p>
    <w:p w14:paraId="0D99F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1338</w:t>
      </w:r>
    </w:p>
    <w:p w14:paraId="67F888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1341</w:t>
      </w:r>
    </w:p>
    <w:p w14:paraId="44A845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CRS assistance information and Non MBSFN ABS (feICIC)</w:t>
      </w:r>
      <w:r w:rsidRPr="00890378">
        <w:tab/>
        <w:t>1342</w:t>
      </w:r>
    </w:p>
    <w:p w14:paraId="068411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1342</w:t>
      </w:r>
    </w:p>
    <w:p w14:paraId="1393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1342</w:t>
      </w:r>
    </w:p>
    <w:p w14:paraId="20FEB9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1342</w:t>
      </w:r>
    </w:p>
    <w:p w14:paraId="67178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1342</w:t>
      </w:r>
    </w:p>
    <w:p w14:paraId="0C31F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1343</w:t>
      </w:r>
    </w:p>
    <w:p w14:paraId="742C84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1344</w:t>
      </w:r>
    </w:p>
    <w:p w14:paraId="6AE2EF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1345</w:t>
      </w:r>
    </w:p>
    <w:p w14:paraId="1F0AB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1348</w:t>
      </w:r>
    </w:p>
    <w:p w14:paraId="7929A8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Non MBSFN ABS (feICIC)</w:t>
      </w:r>
      <w:r w:rsidRPr="00890378">
        <w:tab/>
        <w:t>1349</w:t>
      </w:r>
    </w:p>
    <w:p w14:paraId="4E2F53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1349</w:t>
      </w:r>
    </w:p>
    <w:p w14:paraId="08A48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1349</w:t>
      </w:r>
    </w:p>
    <w:p w14:paraId="2A8FA0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1349</w:t>
      </w:r>
    </w:p>
    <w:p w14:paraId="630F20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1349</w:t>
      </w:r>
    </w:p>
    <w:p w14:paraId="5662B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1350</w:t>
      </w:r>
    </w:p>
    <w:p w14:paraId="24F63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1352</w:t>
      </w:r>
    </w:p>
    <w:p w14:paraId="14DC7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1352</w:t>
      </w:r>
    </w:p>
    <w:p w14:paraId="680B1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1355</w:t>
      </w:r>
    </w:p>
    <w:p w14:paraId="0CA719E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CRS assistance information and Non MBSFN ABS (feICIC)</w:t>
      </w:r>
      <w:r w:rsidRPr="00890378">
        <w:tab/>
        <w:t>1356</w:t>
      </w:r>
    </w:p>
    <w:p w14:paraId="01993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1356</w:t>
      </w:r>
    </w:p>
    <w:p w14:paraId="6E0F52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1356</w:t>
      </w:r>
    </w:p>
    <w:p w14:paraId="5CCAB6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1356</w:t>
      </w:r>
    </w:p>
    <w:p w14:paraId="67C93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1356</w:t>
      </w:r>
    </w:p>
    <w:p w14:paraId="2C9ADA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1357</w:t>
      </w:r>
    </w:p>
    <w:p w14:paraId="4BC90B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1359</w:t>
      </w:r>
    </w:p>
    <w:p w14:paraId="7ABF4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1360</w:t>
      </w:r>
    </w:p>
    <w:p w14:paraId="17490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1362</w:t>
      </w:r>
    </w:p>
    <w:p w14:paraId="6867F1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MBSFN ABS (feICIC)</w:t>
      </w:r>
      <w:r w:rsidRPr="00890378">
        <w:tab/>
        <w:t>1363</w:t>
      </w:r>
    </w:p>
    <w:p w14:paraId="76977E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1363</w:t>
      </w:r>
    </w:p>
    <w:p w14:paraId="2CEE1A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1363</w:t>
      </w:r>
    </w:p>
    <w:p w14:paraId="45799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1363</w:t>
      </w:r>
    </w:p>
    <w:p w14:paraId="648DB0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1364</w:t>
      </w:r>
    </w:p>
    <w:p w14:paraId="2AB79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1364</w:t>
      </w:r>
    </w:p>
    <w:p w14:paraId="5FC059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1366</w:t>
      </w:r>
    </w:p>
    <w:p w14:paraId="71432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1367</w:t>
      </w:r>
    </w:p>
    <w:p w14:paraId="38F249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1370</w:t>
      </w:r>
    </w:p>
    <w:p w14:paraId="420445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CRS assistance information and MBSFN ABS</w:t>
      </w:r>
      <w:r w:rsidRPr="00890378">
        <w:t xml:space="preserve"> (feICIC)</w:t>
      </w:r>
      <w:r w:rsidRPr="00890378">
        <w:tab/>
        <w:t>1371</w:t>
      </w:r>
    </w:p>
    <w:p w14:paraId="38E1C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1371</w:t>
      </w:r>
    </w:p>
    <w:p w14:paraId="49AE1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1371</w:t>
      </w:r>
    </w:p>
    <w:p w14:paraId="374582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1371</w:t>
      </w:r>
    </w:p>
    <w:p w14:paraId="00BDBB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1371</w:t>
      </w:r>
    </w:p>
    <w:p w14:paraId="09DCA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1372</w:t>
      </w:r>
    </w:p>
    <w:p w14:paraId="71BF8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1374</w:t>
      </w:r>
    </w:p>
    <w:p w14:paraId="5CC454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1375</w:t>
      </w:r>
    </w:p>
    <w:p w14:paraId="72F4CB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1378</w:t>
      </w:r>
    </w:p>
    <w:p w14:paraId="342D07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1379</w:t>
      </w:r>
    </w:p>
    <w:p w14:paraId="3E928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1379</w:t>
      </w:r>
    </w:p>
    <w:p w14:paraId="15F86B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1379</w:t>
      </w:r>
    </w:p>
    <w:p w14:paraId="76406C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1379</w:t>
      </w:r>
    </w:p>
    <w:p w14:paraId="2087D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1379</w:t>
      </w:r>
    </w:p>
    <w:p w14:paraId="16DB3A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1379</w:t>
      </w:r>
    </w:p>
    <w:p w14:paraId="73684B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1380</w:t>
      </w:r>
    </w:p>
    <w:p w14:paraId="031FC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1380</w:t>
      </w:r>
    </w:p>
    <w:p w14:paraId="758EE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1381</w:t>
      </w:r>
    </w:p>
    <w:p w14:paraId="053DB2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 with 4 Rx antenna ports</w:t>
      </w:r>
      <w:r w:rsidRPr="00890378">
        <w:tab/>
        <w:t>1382</w:t>
      </w:r>
    </w:p>
    <w:p w14:paraId="2AE25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1382</w:t>
      </w:r>
    </w:p>
    <w:p w14:paraId="493462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1382</w:t>
      </w:r>
    </w:p>
    <w:p w14:paraId="79B2AB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1382</w:t>
      </w:r>
    </w:p>
    <w:p w14:paraId="565F9F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1382</w:t>
      </w:r>
    </w:p>
    <w:p w14:paraId="2D82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1382</w:t>
      </w:r>
    </w:p>
    <w:p w14:paraId="72172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1383</w:t>
      </w:r>
    </w:p>
    <w:p w14:paraId="7C96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1383</w:t>
      </w:r>
    </w:p>
    <w:p w14:paraId="2C993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1383</w:t>
      </w:r>
    </w:p>
    <w:p w14:paraId="0C26F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for 5MHz Bandwidth</w:t>
      </w:r>
      <w:r w:rsidRPr="00890378">
        <w:tab/>
        <w:t>1383</w:t>
      </w:r>
    </w:p>
    <w:p w14:paraId="4D9CE4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1383</w:t>
      </w:r>
    </w:p>
    <w:p w14:paraId="17068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1383</w:t>
      </w:r>
    </w:p>
    <w:p w14:paraId="71823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1383</w:t>
      </w:r>
    </w:p>
    <w:p w14:paraId="2A97E9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1383</w:t>
      </w:r>
    </w:p>
    <w:p w14:paraId="20E73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1384</w:t>
      </w:r>
    </w:p>
    <w:p w14:paraId="619DC8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1385</w:t>
      </w:r>
    </w:p>
    <w:p w14:paraId="7D140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1385</w:t>
      </w:r>
    </w:p>
    <w:p w14:paraId="03BBE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1385</w:t>
      </w:r>
    </w:p>
    <w:p w14:paraId="5A973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for 5MHz Bandwidth</w:t>
      </w:r>
      <w:r w:rsidRPr="00890378">
        <w:tab/>
        <w:t>1385</w:t>
      </w:r>
    </w:p>
    <w:p w14:paraId="7693A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1385</w:t>
      </w:r>
    </w:p>
    <w:p w14:paraId="18A22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1385</w:t>
      </w:r>
    </w:p>
    <w:p w14:paraId="20492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1385</w:t>
      </w:r>
    </w:p>
    <w:p w14:paraId="31E64D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1385</w:t>
      </w:r>
    </w:p>
    <w:p w14:paraId="6B2EDA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1385</w:t>
      </w:r>
    </w:p>
    <w:p w14:paraId="7F8C0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1386</w:t>
      </w:r>
    </w:p>
    <w:p w14:paraId="396FEF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1386</w:t>
      </w:r>
    </w:p>
    <w:p w14:paraId="16493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1386</w:t>
      </w:r>
    </w:p>
    <w:p w14:paraId="11C92B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0</w:t>
      </w:r>
      <w:r w:rsidRPr="00890378">
        <w:tab/>
        <w:t>1387</w:t>
      </w:r>
    </w:p>
    <w:p w14:paraId="6D872D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1387</w:t>
      </w:r>
    </w:p>
    <w:p w14:paraId="75F7F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1387</w:t>
      </w:r>
    </w:p>
    <w:p w14:paraId="45814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1387</w:t>
      </w:r>
    </w:p>
    <w:p w14:paraId="0B13B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1387</w:t>
      </w:r>
    </w:p>
    <w:p w14:paraId="0E8B0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1388</w:t>
      </w:r>
    </w:p>
    <w:p w14:paraId="07C36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1388</w:t>
      </w:r>
    </w:p>
    <w:p w14:paraId="6F82F9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1389</w:t>
      </w:r>
    </w:p>
    <w:p w14:paraId="0EB5EB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1390</w:t>
      </w:r>
    </w:p>
    <w:p w14:paraId="74160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1bis</w:t>
      </w:r>
      <w:r w:rsidRPr="00890378">
        <w:tab/>
        <w:t>1391</w:t>
      </w:r>
    </w:p>
    <w:p w14:paraId="0C875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1391</w:t>
      </w:r>
    </w:p>
    <w:p w14:paraId="3FC3BE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1391</w:t>
      </w:r>
    </w:p>
    <w:p w14:paraId="537A9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1391</w:t>
      </w:r>
    </w:p>
    <w:p w14:paraId="2033EC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1391</w:t>
      </w:r>
    </w:p>
    <w:p w14:paraId="02F268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1391</w:t>
      </w:r>
    </w:p>
    <w:p w14:paraId="28AF9E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1392</w:t>
      </w:r>
    </w:p>
    <w:p w14:paraId="745F23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1392</w:t>
      </w:r>
    </w:p>
    <w:p w14:paraId="00E8C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1392</w:t>
      </w:r>
    </w:p>
    <w:p w14:paraId="7C8D82F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0</w:t>
      </w:r>
      <w:r w:rsidRPr="00890378">
        <w:tab/>
        <w:t>1393</w:t>
      </w:r>
    </w:p>
    <w:p w14:paraId="5BE6C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1393</w:t>
      </w:r>
    </w:p>
    <w:p w14:paraId="3FB707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1393</w:t>
      </w:r>
    </w:p>
    <w:p w14:paraId="6B9997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1393</w:t>
      </w:r>
    </w:p>
    <w:p w14:paraId="7E6104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1393</w:t>
      </w:r>
    </w:p>
    <w:p w14:paraId="6AF8D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1394</w:t>
      </w:r>
    </w:p>
    <w:p w14:paraId="68340D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1395</w:t>
      </w:r>
    </w:p>
    <w:p w14:paraId="2FF62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1395</w:t>
      </w:r>
    </w:p>
    <w:p w14:paraId="121739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1397</w:t>
      </w:r>
    </w:p>
    <w:p w14:paraId="1FF71A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1bis</w:t>
      </w:r>
      <w:r w:rsidRPr="00890378">
        <w:tab/>
        <w:t>1397</w:t>
      </w:r>
    </w:p>
    <w:p w14:paraId="65B9C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1397</w:t>
      </w:r>
    </w:p>
    <w:p w14:paraId="232B5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1398</w:t>
      </w:r>
    </w:p>
    <w:p w14:paraId="5197C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1398</w:t>
      </w:r>
    </w:p>
    <w:p w14:paraId="473AE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1398</w:t>
      </w:r>
    </w:p>
    <w:p w14:paraId="39BC6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1398</w:t>
      </w:r>
    </w:p>
    <w:p w14:paraId="0AEC09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1398</w:t>
      </w:r>
    </w:p>
    <w:p w14:paraId="1C3B1B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1398</w:t>
      </w:r>
    </w:p>
    <w:p w14:paraId="22ADA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1398</w:t>
      </w:r>
    </w:p>
    <w:p w14:paraId="7C0571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0</w:t>
      </w:r>
      <w:r w:rsidRPr="00890378">
        <w:tab/>
        <w:t>1399</w:t>
      </w:r>
    </w:p>
    <w:p w14:paraId="77ECB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1399</w:t>
      </w:r>
    </w:p>
    <w:p w14:paraId="502A64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1399</w:t>
      </w:r>
    </w:p>
    <w:p w14:paraId="054CD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1400</w:t>
      </w:r>
    </w:p>
    <w:p w14:paraId="6F9B4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1400</w:t>
      </w:r>
    </w:p>
    <w:p w14:paraId="33294F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1401</w:t>
      </w:r>
    </w:p>
    <w:p w14:paraId="52EC32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1402</w:t>
      </w:r>
    </w:p>
    <w:p w14:paraId="4A5A5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1402</w:t>
      </w:r>
    </w:p>
    <w:p w14:paraId="07F85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1404</w:t>
      </w:r>
    </w:p>
    <w:p w14:paraId="5D616B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1bis</w:t>
      </w:r>
      <w:r w:rsidRPr="00890378">
        <w:tab/>
        <w:t>1406</w:t>
      </w:r>
    </w:p>
    <w:p w14:paraId="7D579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1406</w:t>
      </w:r>
    </w:p>
    <w:p w14:paraId="246CF9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1406</w:t>
      </w:r>
    </w:p>
    <w:p w14:paraId="03A3F5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1406</w:t>
      </w:r>
    </w:p>
    <w:p w14:paraId="43FBFE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1406</w:t>
      </w:r>
    </w:p>
    <w:p w14:paraId="355A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1406</w:t>
      </w:r>
    </w:p>
    <w:p w14:paraId="7AFF8F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1406</w:t>
      </w:r>
    </w:p>
    <w:p w14:paraId="39277E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1406</w:t>
      </w:r>
    </w:p>
    <w:p w14:paraId="3B36EA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1407</w:t>
      </w:r>
    </w:p>
    <w:p w14:paraId="44BE3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0</w:t>
      </w:r>
      <w:r w:rsidRPr="00890378">
        <w:tab/>
        <w:t>1408</w:t>
      </w:r>
    </w:p>
    <w:p w14:paraId="517F1A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1408</w:t>
      </w:r>
    </w:p>
    <w:p w14:paraId="141A1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1408</w:t>
      </w:r>
    </w:p>
    <w:p w14:paraId="47CC64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1408</w:t>
      </w:r>
    </w:p>
    <w:p w14:paraId="0732F8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1409</w:t>
      </w:r>
    </w:p>
    <w:p w14:paraId="496FB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1409</w:t>
      </w:r>
    </w:p>
    <w:p w14:paraId="5D825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1410</w:t>
      </w:r>
    </w:p>
    <w:p w14:paraId="6D0A1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1411</w:t>
      </w:r>
    </w:p>
    <w:p w14:paraId="37B8B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1413</w:t>
      </w:r>
    </w:p>
    <w:p w14:paraId="45A7FD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1bis</w:t>
      </w:r>
      <w:r w:rsidRPr="00890378">
        <w:tab/>
        <w:t>1414</w:t>
      </w:r>
    </w:p>
    <w:p w14:paraId="58BF9F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1414</w:t>
      </w:r>
    </w:p>
    <w:p w14:paraId="4A6418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1414</w:t>
      </w:r>
    </w:p>
    <w:p w14:paraId="7D0DE4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1414</w:t>
      </w:r>
    </w:p>
    <w:p w14:paraId="19148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1414</w:t>
      </w:r>
    </w:p>
    <w:p w14:paraId="42D60B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1414</w:t>
      </w:r>
    </w:p>
    <w:p w14:paraId="287C3C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1415</w:t>
      </w:r>
    </w:p>
    <w:p w14:paraId="413BF8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1415</w:t>
      </w:r>
    </w:p>
    <w:p w14:paraId="34BAC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1415</w:t>
      </w:r>
    </w:p>
    <w:p w14:paraId="7DB373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for UE category 0</w:t>
      </w:r>
      <w:r w:rsidRPr="00890378">
        <w:tab/>
        <w:t>1416</w:t>
      </w:r>
    </w:p>
    <w:p w14:paraId="6859D1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1416</w:t>
      </w:r>
    </w:p>
    <w:p w14:paraId="58BA33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1416</w:t>
      </w:r>
    </w:p>
    <w:p w14:paraId="7A6860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1417</w:t>
      </w:r>
    </w:p>
    <w:p w14:paraId="11432E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1417</w:t>
      </w:r>
    </w:p>
    <w:p w14:paraId="594BB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1417</w:t>
      </w:r>
    </w:p>
    <w:p w14:paraId="49244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1418</w:t>
      </w:r>
    </w:p>
    <w:p w14:paraId="0FBB9D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1419</w:t>
      </w:r>
    </w:p>
    <w:p w14:paraId="2B9FB2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1420</w:t>
      </w:r>
    </w:p>
    <w:p w14:paraId="289789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for UE category 0</w:t>
      </w:r>
      <w:r w:rsidRPr="00890378">
        <w:tab/>
        <w:t>1421</w:t>
      </w:r>
    </w:p>
    <w:p w14:paraId="58723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1421</w:t>
      </w:r>
    </w:p>
    <w:p w14:paraId="31B4C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1421</w:t>
      </w:r>
    </w:p>
    <w:p w14:paraId="7FB34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1421</w:t>
      </w:r>
    </w:p>
    <w:p w14:paraId="1B893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1421</w:t>
      </w:r>
    </w:p>
    <w:p w14:paraId="79C98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1422</w:t>
      </w:r>
    </w:p>
    <w:p w14:paraId="42D6A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1423</w:t>
      </w:r>
    </w:p>
    <w:p w14:paraId="4075C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1423</w:t>
      </w:r>
    </w:p>
    <w:p w14:paraId="021F7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1425</w:t>
      </w:r>
    </w:p>
    <w:p w14:paraId="0B838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UE category 0</w:t>
      </w:r>
      <w:r w:rsidRPr="00890378">
        <w:tab/>
        <w:t>1425</w:t>
      </w:r>
    </w:p>
    <w:p w14:paraId="50C3DA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1425</w:t>
      </w:r>
    </w:p>
    <w:p w14:paraId="04B225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1426</w:t>
      </w:r>
    </w:p>
    <w:p w14:paraId="414838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1426</w:t>
      </w:r>
    </w:p>
    <w:p w14:paraId="0A9E7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1426</w:t>
      </w:r>
    </w:p>
    <w:p w14:paraId="7B5F2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1427</w:t>
      </w:r>
    </w:p>
    <w:p w14:paraId="0CA5D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1428</w:t>
      </w:r>
    </w:p>
    <w:p w14:paraId="50BBEF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1428</w:t>
      </w:r>
    </w:p>
    <w:p w14:paraId="54E14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1430</w:t>
      </w:r>
    </w:p>
    <w:p w14:paraId="61C292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in DRX for UE category 0</w:t>
      </w:r>
      <w:r w:rsidRPr="00890378">
        <w:tab/>
        <w:t>1432</w:t>
      </w:r>
    </w:p>
    <w:p w14:paraId="0085C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1432</w:t>
      </w:r>
    </w:p>
    <w:p w14:paraId="273B4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1432</w:t>
      </w:r>
    </w:p>
    <w:p w14:paraId="28A26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1432</w:t>
      </w:r>
    </w:p>
    <w:p w14:paraId="785E24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1433</w:t>
      </w:r>
    </w:p>
    <w:p w14:paraId="4E9F92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1433</w:t>
      </w:r>
    </w:p>
    <w:p w14:paraId="5AB4E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1434</w:t>
      </w:r>
    </w:p>
    <w:p w14:paraId="685ADB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1435</w:t>
      </w:r>
    </w:p>
    <w:p w14:paraId="00B6A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1437</w:t>
      </w:r>
    </w:p>
    <w:p w14:paraId="79B1D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0</w:t>
      </w:r>
      <w:r w:rsidRPr="00890378">
        <w:tab/>
        <w:t>1438</w:t>
      </w:r>
    </w:p>
    <w:p w14:paraId="3661FF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1438</w:t>
      </w:r>
    </w:p>
    <w:p w14:paraId="68953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1438</w:t>
      </w:r>
    </w:p>
    <w:p w14:paraId="40C33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1438</w:t>
      </w:r>
    </w:p>
    <w:p w14:paraId="1D77F0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1439</w:t>
      </w:r>
    </w:p>
    <w:p w14:paraId="1D5C5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1439</w:t>
      </w:r>
    </w:p>
    <w:p w14:paraId="79F22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1440</w:t>
      </w:r>
    </w:p>
    <w:p w14:paraId="591AC7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1440</w:t>
      </w:r>
    </w:p>
    <w:p w14:paraId="735DB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1442</w:t>
      </w:r>
    </w:p>
    <w:p w14:paraId="6D1A6D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1bis</w:t>
      </w:r>
      <w:r w:rsidRPr="00890378">
        <w:tab/>
        <w:t>1443</w:t>
      </w:r>
    </w:p>
    <w:p w14:paraId="29D60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1443</w:t>
      </w:r>
    </w:p>
    <w:p w14:paraId="13F12D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1443</w:t>
      </w:r>
    </w:p>
    <w:p w14:paraId="266F02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1443</w:t>
      </w:r>
    </w:p>
    <w:p w14:paraId="0BAF7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1443</w:t>
      </w:r>
    </w:p>
    <w:p w14:paraId="65333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1443</w:t>
      </w:r>
    </w:p>
    <w:p w14:paraId="78F6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1443</w:t>
      </w:r>
    </w:p>
    <w:p w14:paraId="1E248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1443</w:t>
      </w:r>
    </w:p>
    <w:p w14:paraId="79AC70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1444</w:t>
      </w:r>
    </w:p>
    <w:p w14:paraId="6752B3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0</w:t>
      </w:r>
      <w:r w:rsidRPr="00890378">
        <w:tab/>
        <w:t>1445</w:t>
      </w:r>
    </w:p>
    <w:p w14:paraId="6ACF6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1445</w:t>
      </w:r>
    </w:p>
    <w:p w14:paraId="327C1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1445</w:t>
      </w:r>
    </w:p>
    <w:p w14:paraId="5E594F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1445</w:t>
      </w:r>
    </w:p>
    <w:p w14:paraId="234D31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1445</w:t>
      </w:r>
    </w:p>
    <w:p w14:paraId="6374E4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1446</w:t>
      </w:r>
    </w:p>
    <w:p w14:paraId="1666F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1447</w:t>
      </w:r>
    </w:p>
    <w:p w14:paraId="07B9C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1447</w:t>
      </w:r>
    </w:p>
    <w:p w14:paraId="7C3279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1448</w:t>
      </w:r>
    </w:p>
    <w:p w14:paraId="3779B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1bis</w:t>
      </w:r>
      <w:r w:rsidRPr="00890378">
        <w:tab/>
        <w:t>1449</w:t>
      </w:r>
    </w:p>
    <w:p w14:paraId="54834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1449</w:t>
      </w:r>
    </w:p>
    <w:p w14:paraId="4B544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1449</w:t>
      </w:r>
    </w:p>
    <w:p w14:paraId="7BDA2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1449</w:t>
      </w:r>
    </w:p>
    <w:p w14:paraId="7B4471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1449</w:t>
      </w:r>
    </w:p>
    <w:p w14:paraId="0BB13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1449</w:t>
      </w:r>
    </w:p>
    <w:p w14:paraId="28B352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1450</w:t>
      </w:r>
    </w:p>
    <w:p w14:paraId="026D1A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1450</w:t>
      </w:r>
    </w:p>
    <w:p w14:paraId="2EB0A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1450</w:t>
      </w:r>
    </w:p>
    <w:p w14:paraId="4B4300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0</w:t>
      </w:r>
      <w:r w:rsidRPr="00890378">
        <w:tab/>
        <w:t>1451</w:t>
      </w:r>
    </w:p>
    <w:p w14:paraId="64748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1451</w:t>
      </w:r>
    </w:p>
    <w:p w14:paraId="6589B4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1451</w:t>
      </w:r>
    </w:p>
    <w:p w14:paraId="6EED2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1451</w:t>
      </w:r>
    </w:p>
    <w:p w14:paraId="1B4707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1452</w:t>
      </w:r>
    </w:p>
    <w:p w14:paraId="0F04F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1452</w:t>
      </w:r>
    </w:p>
    <w:p w14:paraId="4CDB22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1453</w:t>
      </w:r>
    </w:p>
    <w:p w14:paraId="0DBE0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1454</w:t>
      </w:r>
    </w:p>
    <w:p w14:paraId="4E9956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1456</w:t>
      </w:r>
    </w:p>
    <w:p w14:paraId="6B8A44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1bis</w:t>
      </w:r>
      <w:r w:rsidRPr="00890378">
        <w:tab/>
        <w:t>1457</w:t>
      </w:r>
    </w:p>
    <w:p w14:paraId="3280F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1457</w:t>
      </w:r>
    </w:p>
    <w:p w14:paraId="1861B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1457</w:t>
      </w:r>
    </w:p>
    <w:p w14:paraId="7835A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1457</w:t>
      </w:r>
    </w:p>
    <w:p w14:paraId="3E1E63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1457</w:t>
      </w:r>
    </w:p>
    <w:p w14:paraId="2ED551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1458</w:t>
      </w:r>
    </w:p>
    <w:p w14:paraId="48924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1458</w:t>
      </w:r>
    </w:p>
    <w:p w14:paraId="2E9E9E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1458</w:t>
      </w:r>
    </w:p>
    <w:p w14:paraId="1642F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1458</w:t>
      </w:r>
    </w:p>
    <w:p w14:paraId="22C899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0</w:t>
      </w:r>
      <w:r w:rsidRPr="00890378">
        <w:tab/>
        <w:t>1460</w:t>
      </w:r>
    </w:p>
    <w:p w14:paraId="04A396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1460</w:t>
      </w:r>
    </w:p>
    <w:p w14:paraId="12C362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1460</w:t>
      </w:r>
    </w:p>
    <w:p w14:paraId="6C9771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1460</w:t>
      </w:r>
    </w:p>
    <w:p w14:paraId="08F50C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1461</w:t>
      </w:r>
    </w:p>
    <w:p w14:paraId="3BFCCE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1461</w:t>
      </w:r>
    </w:p>
    <w:p w14:paraId="6C8B54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1462</w:t>
      </w:r>
    </w:p>
    <w:p w14:paraId="382A15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1463</w:t>
      </w:r>
    </w:p>
    <w:p w14:paraId="419500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1465</w:t>
      </w:r>
    </w:p>
    <w:p w14:paraId="0C383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1bis</w:t>
      </w:r>
      <w:r w:rsidRPr="00890378">
        <w:tab/>
        <w:t>1466</w:t>
      </w:r>
    </w:p>
    <w:p w14:paraId="641A9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1466</w:t>
      </w:r>
    </w:p>
    <w:p w14:paraId="6AFB1B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1466</w:t>
      </w:r>
    </w:p>
    <w:p w14:paraId="3E5DF9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1466</w:t>
      </w:r>
    </w:p>
    <w:p w14:paraId="36290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1466</w:t>
      </w:r>
    </w:p>
    <w:p w14:paraId="6020A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1466</w:t>
      </w:r>
    </w:p>
    <w:p w14:paraId="5ED30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1467</w:t>
      </w:r>
    </w:p>
    <w:p w14:paraId="61782E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1467</w:t>
      </w:r>
    </w:p>
    <w:p w14:paraId="5A908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1467</w:t>
      </w:r>
    </w:p>
    <w:p w14:paraId="759177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ab/>
        <w:t>1468</w:t>
      </w:r>
    </w:p>
    <w:p w14:paraId="689C1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1468</w:t>
      </w:r>
    </w:p>
    <w:p w14:paraId="47011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1468</w:t>
      </w:r>
    </w:p>
    <w:p w14:paraId="10985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1469</w:t>
      </w:r>
    </w:p>
    <w:p w14:paraId="3F439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1469</w:t>
      </w:r>
    </w:p>
    <w:p w14:paraId="1EF56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1470</w:t>
      </w:r>
    </w:p>
    <w:p w14:paraId="48D2E8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1471</w:t>
      </w:r>
    </w:p>
    <w:p w14:paraId="5E3152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1471</w:t>
      </w:r>
    </w:p>
    <w:p w14:paraId="253D99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1474</w:t>
      </w:r>
    </w:p>
    <w:p w14:paraId="473D72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 xml:space="preserve"> with 4 Rx antenna ports</w:t>
      </w:r>
      <w:r w:rsidRPr="00890378">
        <w:tab/>
        <w:t>1476</w:t>
      </w:r>
    </w:p>
    <w:p w14:paraId="1B4EB9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1476</w:t>
      </w:r>
    </w:p>
    <w:p w14:paraId="364027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1476</w:t>
      </w:r>
    </w:p>
    <w:p w14:paraId="563332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1476</w:t>
      </w:r>
    </w:p>
    <w:p w14:paraId="052B84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1476</w:t>
      </w:r>
    </w:p>
    <w:p w14:paraId="718F3B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1476</w:t>
      </w:r>
    </w:p>
    <w:p w14:paraId="1EFC6A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1476</w:t>
      </w:r>
    </w:p>
    <w:p w14:paraId="5492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1476</w:t>
      </w:r>
    </w:p>
    <w:p w14:paraId="25AE5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1477</w:t>
      </w:r>
    </w:p>
    <w:p w14:paraId="2BCC6B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ab/>
        <w:t>1478</w:t>
      </w:r>
    </w:p>
    <w:p w14:paraId="5C4EEA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1478</w:t>
      </w:r>
    </w:p>
    <w:p w14:paraId="5A94DD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1478</w:t>
      </w:r>
    </w:p>
    <w:p w14:paraId="1C0820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1478</w:t>
      </w:r>
    </w:p>
    <w:p w14:paraId="7ED161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1479</w:t>
      </w:r>
    </w:p>
    <w:p w14:paraId="419811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1479</w:t>
      </w:r>
    </w:p>
    <w:p w14:paraId="01D7B2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1480</w:t>
      </w:r>
    </w:p>
    <w:p w14:paraId="4AEBB4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1481</w:t>
      </w:r>
    </w:p>
    <w:p w14:paraId="4F6C3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1481</w:t>
      </w:r>
    </w:p>
    <w:p w14:paraId="0613FA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 xml:space="preserve"> with 4 Rx antenna ports</w:t>
      </w:r>
      <w:r w:rsidRPr="00890378">
        <w:tab/>
        <w:t>1482</w:t>
      </w:r>
    </w:p>
    <w:p w14:paraId="47746F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1482</w:t>
      </w:r>
    </w:p>
    <w:p w14:paraId="58ECE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1482</w:t>
      </w:r>
    </w:p>
    <w:p w14:paraId="1476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1483</w:t>
      </w:r>
    </w:p>
    <w:p w14:paraId="1A2FEB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1483</w:t>
      </w:r>
    </w:p>
    <w:p w14:paraId="3B71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1483</w:t>
      </w:r>
    </w:p>
    <w:p w14:paraId="1B9276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1483</w:t>
      </w:r>
    </w:p>
    <w:p w14:paraId="5CDDE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1483</w:t>
      </w:r>
    </w:p>
    <w:p w14:paraId="471CB0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1483</w:t>
      </w:r>
    </w:p>
    <w:p w14:paraId="32AD77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DC Radio Link Monitoring Test for Out-of-sync in DRX in synchronous DC</w:t>
      </w:r>
      <w:r w:rsidRPr="00890378">
        <w:tab/>
        <w:t>1485</w:t>
      </w:r>
    </w:p>
    <w:p w14:paraId="43D1F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1485</w:t>
      </w:r>
    </w:p>
    <w:p w14:paraId="6A0182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1485</w:t>
      </w:r>
    </w:p>
    <w:p w14:paraId="57088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1485</w:t>
      </w:r>
    </w:p>
    <w:p w14:paraId="7DB43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1486</w:t>
      </w:r>
    </w:p>
    <w:p w14:paraId="064D9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1486</w:t>
      </w:r>
    </w:p>
    <w:p w14:paraId="69334E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1487</w:t>
      </w:r>
    </w:p>
    <w:p w14:paraId="70655B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1488</w:t>
      </w:r>
    </w:p>
    <w:p w14:paraId="7B643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1491</w:t>
      </w:r>
    </w:p>
    <w:p w14:paraId="4F8213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Radio Link Monitoring Test for In-sync in DRX in synchronous dual connectivity</w:t>
      </w:r>
      <w:r w:rsidRPr="00890378">
        <w:tab/>
        <w:t>1492</w:t>
      </w:r>
    </w:p>
    <w:p w14:paraId="4C25D5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1492</w:t>
      </w:r>
    </w:p>
    <w:p w14:paraId="6272CB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1492</w:t>
      </w:r>
    </w:p>
    <w:p w14:paraId="68F2B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1492</w:t>
      </w:r>
    </w:p>
    <w:p w14:paraId="42C4A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1493</w:t>
      </w:r>
    </w:p>
    <w:p w14:paraId="0DFA6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1493</w:t>
      </w:r>
    </w:p>
    <w:p w14:paraId="5B0E3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1495</w:t>
      </w:r>
    </w:p>
    <w:p w14:paraId="4B0615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1495</w:t>
      </w:r>
    </w:p>
    <w:p w14:paraId="43786E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1498</w:t>
      </w:r>
    </w:p>
    <w:p w14:paraId="7E3D64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In-sync in DRX in asynchronous DC</w:t>
      </w:r>
      <w:r w:rsidRPr="00890378">
        <w:tab/>
        <w:t>1499</w:t>
      </w:r>
    </w:p>
    <w:p w14:paraId="1437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1499</w:t>
      </w:r>
    </w:p>
    <w:p w14:paraId="2CBF7B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1499</w:t>
      </w:r>
    </w:p>
    <w:p w14:paraId="48FB19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1499</w:t>
      </w:r>
    </w:p>
    <w:p w14:paraId="640CC4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1500</w:t>
      </w:r>
    </w:p>
    <w:p w14:paraId="58D0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1501</w:t>
      </w:r>
    </w:p>
    <w:p w14:paraId="50969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1502</w:t>
      </w:r>
    </w:p>
    <w:p w14:paraId="3D09C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1502</w:t>
      </w:r>
    </w:p>
    <w:p w14:paraId="3A254E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1503</w:t>
      </w:r>
    </w:p>
    <w:p w14:paraId="443337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Radio Link Monitoring Test for In-sync in DRX in synchronous dual connectivity</w:t>
      </w:r>
      <w:r w:rsidRPr="00890378">
        <w:tab/>
        <w:t>1504</w:t>
      </w:r>
    </w:p>
    <w:p w14:paraId="7BE44E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1504</w:t>
      </w:r>
    </w:p>
    <w:p w14:paraId="009D2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1504</w:t>
      </w:r>
    </w:p>
    <w:p w14:paraId="287D0F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1504</w:t>
      </w:r>
    </w:p>
    <w:p w14:paraId="60C81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1505</w:t>
      </w:r>
    </w:p>
    <w:p w14:paraId="77A05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1505</w:t>
      </w:r>
    </w:p>
    <w:p w14:paraId="5E305F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1506</w:t>
      </w:r>
    </w:p>
    <w:p w14:paraId="00C03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1507</w:t>
      </w:r>
    </w:p>
    <w:p w14:paraId="68832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1509</w:t>
      </w:r>
    </w:p>
    <w:p w14:paraId="0AAA5A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FDD</w:t>
      </w:r>
      <w:r w:rsidRPr="00890378">
        <w:tab/>
        <w:t>1511</w:t>
      </w:r>
    </w:p>
    <w:p w14:paraId="4450D0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1511</w:t>
      </w:r>
    </w:p>
    <w:p w14:paraId="6B633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1511</w:t>
      </w:r>
    </w:p>
    <w:p w14:paraId="574E5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1511</w:t>
      </w:r>
    </w:p>
    <w:p w14:paraId="737BD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1512</w:t>
      </w:r>
    </w:p>
    <w:p w14:paraId="7010A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1512</w:t>
      </w:r>
    </w:p>
    <w:p w14:paraId="4A739A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1513</w:t>
      </w:r>
    </w:p>
    <w:p w14:paraId="5007C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1514</w:t>
      </w:r>
    </w:p>
    <w:p w14:paraId="56488B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1517</w:t>
      </w:r>
    </w:p>
    <w:p w14:paraId="3826E0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TDD</w:t>
      </w:r>
      <w:r w:rsidRPr="00890378">
        <w:tab/>
        <w:t>1518</w:t>
      </w:r>
    </w:p>
    <w:p w14:paraId="4679C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1518</w:t>
      </w:r>
    </w:p>
    <w:p w14:paraId="494AB5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1518</w:t>
      </w:r>
    </w:p>
    <w:p w14:paraId="5228F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1518</w:t>
      </w:r>
    </w:p>
    <w:p w14:paraId="08E1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1519</w:t>
      </w:r>
    </w:p>
    <w:p w14:paraId="51BF06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1519</w:t>
      </w:r>
    </w:p>
    <w:p w14:paraId="2876C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1520</w:t>
      </w:r>
    </w:p>
    <w:p w14:paraId="6F5A13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1521</w:t>
      </w:r>
    </w:p>
    <w:p w14:paraId="6DBBBA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1524</w:t>
      </w:r>
    </w:p>
    <w:p w14:paraId="55F17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FDD</w:t>
      </w:r>
      <w:r w:rsidRPr="00890378">
        <w:tab/>
        <w:t>1526</w:t>
      </w:r>
    </w:p>
    <w:p w14:paraId="2AAB2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1526</w:t>
      </w:r>
    </w:p>
    <w:p w14:paraId="02CE3C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1526</w:t>
      </w:r>
    </w:p>
    <w:p w14:paraId="3CEFB2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1526</w:t>
      </w:r>
    </w:p>
    <w:p w14:paraId="528E8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1526</w:t>
      </w:r>
    </w:p>
    <w:p w14:paraId="40196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1527</w:t>
      </w:r>
    </w:p>
    <w:p w14:paraId="29A2E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1528</w:t>
      </w:r>
    </w:p>
    <w:p w14:paraId="68BA5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1529</w:t>
      </w:r>
    </w:p>
    <w:p w14:paraId="4FBA41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1532</w:t>
      </w:r>
    </w:p>
    <w:p w14:paraId="376535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TDD</w:t>
      </w:r>
      <w:r w:rsidRPr="00890378">
        <w:tab/>
        <w:t>1533</w:t>
      </w:r>
    </w:p>
    <w:p w14:paraId="40C12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1533</w:t>
      </w:r>
    </w:p>
    <w:p w14:paraId="4E57C6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1533</w:t>
      </w:r>
    </w:p>
    <w:p w14:paraId="1854BF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1533</w:t>
      </w:r>
    </w:p>
    <w:p w14:paraId="0650E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1534</w:t>
      </w:r>
    </w:p>
    <w:p w14:paraId="68FC5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1534</w:t>
      </w:r>
    </w:p>
    <w:p w14:paraId="32DA1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1536</w:t>
      </w:r>
    </w:p>
    <w:p w14:paraId="74229D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1536</w:t>
      </w:r>
    </w:p>
    <w:p w14:paraId="6F04EF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1539</w:t>
      </w:r>
    </w:p>
    <w:p w14:paraId="2B5FBB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FD-FDD Radio Link Monitoring Test for Out-of-sync for </w:t>
      </w:r>
      <w:r w:rsidRPr="00890378">
        <w:rPr>
          <w:lang w:eastAsia="zh-TW"/>
        </w:rPr>
        <w:t xml:space="preserve">CE </w:t>
      </w:r>
      <w:r w:rsidRPr="00890378">
        <w:rPr>
          <w:lang w:eastAsia="ko-KR"/>
        </w:rPr>
        <w:t>UE in CEMode A</w:t>
      </w:r>
      <w:r w:rsidRPr="00890378">
        <w:tab/>
        <w:t>1541</w:t>
      </w:r>
    </w:p>
    <w:p w14:paraId="12A8C2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1541</w:t>
      </w:r>
    </w:p>
    <w:p w14:paraId="6F3DF1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1541</w:t>
      </w:r>
    </w:p>
    <w:p w14:paraId="365FC8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1541</w:t>
      </w:r>
    </w:p>
    <w:p w14:paraId="138E79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1541</w:t>
      </w:r>
    </w:p>
    <w:p w14:paraId="5BDCD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1542</w:t>
      </w:r>
    </w:p>
    <w:p w14:paraId="429D4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1543</w:t>
      </w:r>
    </w:p>
    <w:p w14:paraId="25B8C3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1543</w:t>
      </w:r>
    </w:p>
    <w:p w14:paraId="3C259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1545</w:t>
      </w:r>
    </w:p>
    <w:p w14:paraId="0A2D0B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FD-FDD Radio Link Monitoring Test for In-Sync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1546</w:t>
      </w:r>
    </w:p>
    <w:p w14:paraId="7D1A33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1546</w:t>
      </w:r>
    </w:p>
    <w:p w14:paraId="713B3B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1546</w:t>
      </w:r>
    </w:p>
    <w:p w14:paraId="0857DE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1546</w:t>
      </w:r>
    </w:p>
    <w:p w14:paraId="2E0048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1546</w:t>
      </w:r>
    </w:p>
    <w:p w14:paraId="5BDA8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1547</w:t>
      </w:r>
    </w:p>
    <w:p w14:paraId="699C71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1548</w:t>
      </w:r>
    </w:p>
    <w:p w14:paraId="31C77B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1548</w:t>
      </w:r>
    </w:p>
    <w:p w14:paraId="4CD4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1550</w:t>
      </w:r>
    </w:p>
    <w:p w14:paraId="20EA8B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FD-FDD Radio Link Monitoring Test for Out-of-sync in DRX for </w:t>
      </w:r>
      <w:r w:rsidRPr="00890378">
        <w:rPr>
          <w:lang w:eastAsia="zh-TW"/>
        </w:rPr>
        <w:t xml:space="preserve">CE </w:t>
      </w:r>
      <w:r w:rsidRPr="00890378">
        <w:rPr>
          <w:lang w:eastAsia="zh-CN"/>
        </w:rPr>
        <w:t>UE in CEModeA</w:t>
      </w:r>
      <w:r w:rsidRPr="00890378">
        <w:tab/>
        <w:t>1550</w:t>
      </w:r>
    </w:p>
    <w:p w14:paraId="60F8F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1550</w:t>
      </w:r>
    </w:p>
    <w:p w14:paraId="4ADC6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1551</w:t>
      </w:r>
    </w:p>
    <w:p w14:paraId="04D1CA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1551</w:t>
      </w:r>
    </w:p>
    <w:p w14:paraId="7F4A1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1552</w:t>
      </w:r>
    </w:p>
    <w:p w14:paraId="593BD2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1552</w:t>
      </w:r>
    </w:p>
    <w:p w14:paraId="66F8D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1553</w:t>
      </w:r>
    </w:p>
    <w:p w14:paraId="73D15E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1553</w:t>
      </w:r>
    </w:p>
    <w:p w14:paraId="42321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1555</w:t>
      </w:r>
    </w:p>
    <w:p w14:paraId="17F247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 A</w:t>
      </w:r>
      <w:r w:rsidRPr="00890378">
        <w:tab/>
        <w:t>1556</w:t>
      </w:r>
    </w:p>
    <w:p w14:paraId="449AF4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1556</w:t>
      </w:r>
    </w:p>
    <w:p w14:paraId="0796B4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1557</w:t>
      </w:r>
    </w:p>
    <w:p w14:paraId="3BA3B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1557</w:t>
      </w:r>
    </w:p>
    <w:p w14:paraId="13DF3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1558</w:t>
      </w:r>
    </w:p>
    <w:p w14:paraId="74A24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1558</w:t>
      </w:r>
    </w:p>
    <w:p w14:paraId="11BD3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1559</w:t>
      </w:r>
    </w:p>
    <w:p w14:paraId="2365B4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1560</w:t>
      </w:r>
    </w:p>
    <w:p w14:paraId="0FD9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1562</w:t>
      </w:r>
    </w:p>
    <w:p w14:paraId="1CB1DD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Out-of-sync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1563</w:t>
      </w:r>
    </w:p>
    <w:p w14:paraId="6E88A5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1563</w:t>
      </w:r>
    </w:p>
    <w:p w14:paraId="0B3B04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1563</w:t>
      </w:r>
    </w:p>
    <w:p w14:paraId="723791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1563</w:t>
      </w:r>
    </w:p>
    <w:p w14:paraId="58D19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1564</w:t>
      </w:r>
    </w:p>
    <w:p w14:paraId="7CD20A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1564</w:t>
      </w:r>
    </w:p>
    <w:p w14:paraId="20D891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1565</w:t>
      </w:r>
    </w:p>
    <w:p w14:paraId="2F603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1565</w:t>
      </w:r>
    </w:p>
    <w:p w14:paraId="1A663E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1567</w:t>
      </w:r>
    </w:p>
    <w:p w14:paraId="5F6C47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1568</w:t>
      </w:r>
    </w:p>
    <w:p w14:paraId="58076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1568</w:t>
      </w:r>
    </w:p>
    <w:p w14:paraId="2E32D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1568</w:t>
      </w:r>
    </w:p>
    <w:p w14:paraId="6F94E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1568</w:t>
      </w:r>
    </w:p>
    <w:p w14:paraId="3DD056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1568</w:t>
      </w:r>
    </w:p>
    <w:p w14:paraId="7C8BF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1569</w:t>
      </w:r>
    </w:p>
    <w:p w14:paraId="1FC3B0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1570</w:t>
      </w:r>
    </w:p>
    <w:p w14:paraId="31521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1570</w:t>
      </w:r>
    </w:p>
    <w:p w14:paraId="3587D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1572</w:t>
      </w:r>
    </w:p>
    <w:p w14:paraId="382EE8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CE UE in CEmodeA</w:t>
      </w:r>
      <w:r w:rsidRPr="00890378">
        <w:tab/>
        <w:t>1573</w:t>
      </w:r>
    </w:p>
    <w:p w14:paraId="7AA81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1573</w:t>
      </w:r>
    </w:p>
    <w:p w14:paraId="1E66F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1573</w:t>
      </w:r>
    </w:p>
    <w:p w14:paraId="6F99B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1573</w:t>
      </w:r>
    </w:p>
    <w:p w14:paraId="768A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1574</w:t>
      </w:r>
    </w:p>
    <w:p w14:paraId="45D7B4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1574</w:t>
      </w:r>
    </w:p>
    <w:p w14:paraId="7F23C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1575</w:t>
      </w:r>
    </w:p>
    <w:p w14:paraId="1AFE4D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1576</w:t>
      </w:r>
    </w:p>
    <w:p w14:paraId="28F57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1578</w:t>
      </w:r>
    </w:p>
    <w:p w14:paraId="6BD3CC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CEModeA</w:t>
      </w:r>
      <w:r w:rsidRPr="00890378">
        <w:tab/>
        <w:t>1579</w:t>
      </w:r>
    </w:p>
    <w:p w14:paraId="375D4E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1579</w:t>
      </w:r>
    </w:p>
    <w:p w14:paraId="11907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1579</w:t>
      </w:r>
    </w:p>
    <w:p w14:paraId="6F7A9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1579</w:t>
      </w:r>
    </w:p>
    <w:p w14:paraId="4C0B3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1580</w:t>
      </w:r>
    </w:p>
    <w:p w14:paraId="65666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1581</w:t>
      </w:r>
    </w:p>
    <w:p w14:paraId="250A37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1582</w:t>
      </w:r>
    </w:p>
    <w:p w14:paraId="140C0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1582</w:t>
      </w:r>
    </w:p>
    <w:p w14:paraId="2C6F75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1584</w:t>
      </w:r>
    </w:p>
    <w:p w14:paraId="4B0D7B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CN"/>
        </w:rPr>
        <w:t>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1586</w:t>
      </w:r>
    </w:p>
    <w:p w14:paraId="5F41A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1586</w:t>
      </w:r>
    </w:p>
    <w:p w14:paraId="74B26D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1586</w:t>
      </w:r>
    </w:p>
    <w:p w14:paraId="7C2072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1586</w:t>
      </w:r>
    </w:p>
    <w:p w14:paraId="03CE4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1586</w:t>
      </w:r>
    </w:p>
    <w:p w14:paraId="1CD016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1587</w:t>
      </w:r>
    </w:p>
    <w:p w14:paraId="75F4FF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1588</w:t>
      </w:r>
    </w:p>
    <w:p w14:paraId="5301C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1588</w:t>
      </w:r>
    </w:p>
    <w:p w14:paraId="06A5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1590</w:t>
      </w:r>
    </w:p>
    <w:p w14:paraId="13E89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Radio Link Monitoring Test for In-Sync for CE UE in CEModeA</w:t>
      </w:r>
      <w:r w:rsidRPr="00890378">
        <w:tab/>
        <w:t>1590</w:t>
      </w:r>
    </w:p>
    <w:p w14:paraId="5E45D9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1590</w:t>
      </w:r>
    </w:p>
    <w:p w14:paraId="38C43E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1591</w:t>
      </w:r>
    </w:p>
    <w:p w14:paraId="5BA3F2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1591</w:t>
      </w:r>
    </w:p>
    <w:p w14:paraId="3B95E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1591</w:t>
      </w:r>
    </w:p>
    <w:p w14:paraId="003FE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1592</w:t>
      </w:r>
    </w:p>
    <w:p w14:paraId="2D913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1592</w:t>
      </w:r>
    </w:p>
    <w:p w14:paraId="36324E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1593</w:t>
      </w:r>
    </w:p>
    <w:p w14:paraId="43094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1594</w:t>
      </w:r>
    </w:p>
    <w:p w14:paraId="563922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zh-CN"/>
        </w:rPr>
        <w:t xml:space="preserve">UE </w:t>
      </w:r>
      <w:r w:rsidRPr="00890378">
        <w:rPr>
          <w:rFonts w:cs="Arial"/>
          <w:lang w:eastAsia="ko-KR"/>
        </w:rPr>
        <w:t>in CEModeA</w:t>
      </w:r>
      <w:r w:rsidRPr="00890378">
        <w:tab/>
        <w:t>1595</w:t>
      </w:r>
    </w:p>
    <w:p w14:paraId="68F520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1595</w:t>
      </w:r>
    </w:p>
    <w:p w14:paraId="1EE3B8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1595</w:t>
      </w:r>
    </w:p>
    <w:p w14:paraId="21291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1595</w:t>
      </w:r>
    </w:p>
    <w:p w14:paraId="3F5C0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1596</w:t>
      </w:r>
    </w:p>
    <w:p w14:paraId="47DF6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1597</w:t>
      </w:r>
    </w:p>
    <w:p w14:paraId="618CF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1598</w:t>
      </w:r>
    </w:p>
    <w:p w14:paraId="772588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1598</w:t>
      </w:r>
    </w:p>
    <w:p w14:paraId="75EA3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1600</w:t>
      </w:r>
    </w:p>
    <w:p w14:paraId="3621B3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In-sync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CE UE </w:t>
      </w:r>
      <w:r w:rsidRPr="00890378">
        <w:rPr>
          <w:rFonts w:cs="Arial"/>
          <w:lang w:eastAsia="ko-KR"/>
        </w:rPr>
        <w:t>in CEModeA</w:t>
      </w:r>
      <w:r w:rsidRPr="00890378">
        <w:tab/>
        <w:t>1601</w:t>
      </w:r>
    </w:p>
    <w:p w14:paraId="45F32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1601</w:t>
      </w:r>
    </w:p>
    <w:p w14:paraId="1BBFFC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1601</w:t>
      </w:r>
    </w:p>
    <w:p w14:paraId="2F4F9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1602</w:t>
      </w:r>
    </w:p>
    <w:p w14:paraId="1AF0D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1603</w:t>
      </w:r>
    </w:p>
    <w:p w14:paraId="2475E2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1603</w:t>
      </w:r>
    </w:p>
    <w:p w14:paraId="597F93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1604</w:t>
      </w:r>
    </w:p>
    <w:p w14:paraId="0E4C91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1605</w:t>
      </w:r>
    </w:p>
    <w:p w14:paraId="2A84BE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1607</w:t>
      </w:r>
    </w:p>
    <w:p w14:paraId="419F4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normal coverage</w:t>
      </w:r>
      <w:r w:rsidRPr="00890378">
        <w:tab/>
        <w:t>1608</w:t>
      </w:r>
    </w:p>
    <w:p w14:paraId="15A787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1608</w:t>
      </w:r>
    </w:p>
    <w:p w14:paraId="56FD8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1608</w:t>
      </w:r>
    </w:p>
    <w:p w14:paraId="57D13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1608</w:t>
      </w:r>
    </w:p>
    <w:p w14:paraId="10FC7E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1609</w:t>
      </w:r>
    </w:p>
    <w:p w14:paraId="41881D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1610</w:t>
      </w:r>
    </w:p>
    <w:p w14:paraId="1DE6A3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1611</w:t>
      </w:r>
    </w:p>
    <w:p w14:paraId="341B4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1612</w:t>
      </w:r>
    </w:p>
    <w:p w14:paraId="168485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1613</w:t>
      </w:r>
    </w:p>
    <w:p w14:paraId="74FB5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enhanced coverage</w:t>
      </w:r>
      <w:r w:rsidRPr="00890378">
        <w:tab/>
        <w:t>1614</w:t>
      </w:r>
    </w:p>
    <w:p w14:paraId="696EE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1614</w:t>
      </w:r>
    </w:p>
    <w:p w14:paraId="5EB164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1614</w:t>
      </w:r>
    </w:p>
    <w:p w14:paraId="5656CD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1614</w:t>
      </w:r>
    </w:p>
    <w:p w14:paraId="5B112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1615</w:t>
      </w:r>
    </w:p>
    <w:p w14:paraId="3D55E6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1616</w:t>
      </w:r>
    </w:p>
    <w:p w14:paraId="23881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1617</w:t>
      </w:r>
    </w:p>
    <w:p w14:paraId="37205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1618</w:t>
      </w:r>
    </w:p>
    <w:p w14:paraId="6E62B4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1619</w:t>
      </w:r>
    </w:p>
    <w:p w14:paraId="5BC13B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Enhanced Coverage</w:t>
      </w:r>
      <w:r w:rsidRPr="00890378">
        <w:tab/>
        <w:t>1621</w:t>
      </w:r>
    </w:p>
    <w:p w14:paraId="1F046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1621</w:t>
      </w:r>
    </w:p>
    <w:p w14:paraId="0642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1621</w:t>
      </w:r>
    </w:p>
    <w:p w14:paraId="4D63B2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1621</w:t>
      </w:r>
    </w:p>
    <w:p w14:paraId="04C703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1622</w:t>
      </w:r>
    </w:p>
    <w:p w14:paraId="61DE2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1622</w:t>
      </w:r>
    </w:p>
    <w:p w14:paraId="233C8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1623</w:t>
      </w:r>
    </w:p>
    <w:p w14:paraId="646339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1624</w:t>
      </w:r>
    </w:p>
    <w:p w14:paraId="4D983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1624</w:t>
      </w:r>
    </w:p>
    <w:p w14:paraId="62B1DE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Normal Coverage</w:t>
      </w:r>
      <w:r w:rsidRPr="00890378">
        <w:tab/>
        <w:t>1626</w:t>
      </w:r>
    </w:p>
    <w:p w14:paraId="5CA7B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1626</w:t>
      </w:r>
    </w:p>
    <w:p w14:paraId="2978E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1626</w:t>
      </w:r>
    </w:p>
    <w:p w14:paraId="1D5F5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1626</w:t>
      </w:r>
    </w:p>
    <w:p w14:paraId="6EF018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1627</w:t>
      </w:r>
    </w:p>
    <w:p w14:paraId="0BFB48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1627</w:t>
      </w:r>
    </w:p>
    <w:p w14:paraId="420ABF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1628</w:t>
      </w:r>
    </w:p>
    <w:p w14:paraId="316837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1629</w:t>
      </w:r>
    </w:p>
    <w:p w14:paraId="062D9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1629</w:t>
      </w:r>
    </w:p>
    <w:p w14:paraId="1F2391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Radio Link Monitoring Test for In-sync</w:t>
      </w:r>
      <w:r w:rsidRPr="00890378">
        <w:rPr>
          <w:lang w:eastAsia="zh-CN"/>
        </w:rPr>
        <w:t xml:space="preserve"> without DRX </w:t>
      </w:r>
      <w:r w:rsidRPr="00890378">
        <w:t>for UE Category NB1 In-Band mode in Normal Coverage</w:t>
      </w:r>
      <w:r w:rsidRPr="00890378">
        <w:tab/>
        <w:t>1631</w:t>
      </w:r>
    </w:p>
    <w:p w14:paraId="32962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1631</w:t>
      </w:r>
    </w:p>
    <w:p w14:paraId="44A17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1631</w:t>
      </w:r>
    </w:p>
    <w:p w14:paraId="01BAA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1631</w:t>
      </w:r>
    </w:p>
    <w:p w14:paraId="717677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1631</w:t>
      </w:r>
    </w:p>
    <w:p w14:paraId="68CC3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1632</w:t>
      </w:r>
    </w:p>
    <w:p w14:paraId="7DC56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1633</w:t>
      </w:r>
    </w:p>
    <w:p w14:paraId="1A4C0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1634</w:t>
      </w:r>
    </w:p>
    <w:p w14:paraId="716174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1634</w:t>
      </w:r>
    </w:p>
    <w:p w14:paraId="42C33E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HD-FDD Radio Link Monitoring Test for </w:t>
      </w:r>
      <w:r w:rsidRPr="00890378">
        <w:t>In</w:t>
      </w:r>
      <w:r w:rsidRPr="00890378">
        <w:rPr>
          <w:lang w:eastAsia="zh-CN"/>
        </w:rPr>
        <w:t>-sync without DRX for UE Category NB1 In-Band mode in Enhanced Coverage</w:t>
      </w:r>
      <w:r w:rsidRPr="00890378">
        <w:tab/>
        <w:t>1635</w:t>
      </w:r>
    </w:p>
    <w:p w14:paraId="573C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1635</w:t>
      </w:r>
    </w:p>
    <w:p w14:paraId="44C3C5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1635</w:t>
      </w:r>
    </w:p>
    <w:p w14:paraId="2577D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1636</w:t>
      </w:r>
    </w:p>
    <w:p w14:paraId="01CAE3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1636</w:t>
      </w:r>
    </w:p>
    <w:p w14:paraId="5F9038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1637</w:t>
      </w:r>
    </w:p>
    <w:p w14:paraId="3AC736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1638</w:t>
      </w:r>
    </w:p>
    <w:p w14:paraId="07862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1638</w:t>
      </w:r>
    </w:p>
    <w:p w14:paraId="411777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1639</w:t>
      </w:r>
    </w:p>
    <w:p w14:paraId="3C5762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Out-of-sync without DRX for UE Category NB1 Standalone mode in Normal Coverage</w:t>
      </w:r>
      <w:r w:rsidRPr="00890378">
        <w:tab/>
        <w:t>1640</w:t>
      </w:r>
    </w:p>
    <w:p w14:paraId="7F7307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1640</w:t>
      </w:r>
    </w:p>
    <w:p w14:paraId="7AE57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1640</w:t>
      </w:r>
    </w:p>
    <w:p w14:paraId="504B7A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1641</w:t>
      </w:r>
    </w:p>
    <w:p w14:paraId="7AABF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1641</w:t>
      </w:r>
    </w:p>
    <w:p w14:paraId="321518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1642</w:t>
      </w:r>
    </w:p>
    <w:p w14:paraId="6E5FA4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1643</w:t>
      </w:r>
    </w:p>
    <w:p w14:paraId="6636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1643</w:t>
      </w:r>
    </w:p>
    <w:p w14:paraId="517B73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1644</w:t>
      </w:r>
    </w:p>
    <w:p w14:paraId="080EA6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</w:t>
      </w:r>
      <w:r w:rsidRPr="00890378">
        <w:rPr>
          <w:rFonts w:eastAsia="MS Mincho"/>
          <w:lang w:eastAsia="zh-CN"/>
        </w:rPr>
        <w:t xml:space="preserve"> Radio Link Monitoring Test for Out-of-sync</w:t>
      </w:r>
      <w:r w:rsidRPr="00890378">
        <w:rPr>
          <w:lang w:eastAsia="zh-CN"/>
        </w:rPr>
        <w:t xml:space="preserve"> without DRX for UE Category NB1 guard band mode in Enhanced Coverage</w:t>
      </w:r>
      <w:r w:rsidRPr="00890378">
        <w:tab/>
        <w:t>1644</w:t>
      </w:r>
    </w:p>
    <w:p w14:paraId="350F8D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1644</w:t>
      </w:r>
    </w:p>
    <w:p w14:paraId="30BA0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1645</w:t>
      </w:r>
    </w:p>
    <w:p w14:paraId="6CD654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1645</w:t>
      </w:r>
    </w:p>
    <w:p w14:paraId="757067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1645</w:t>
      </w:r>
    </w:p>
    <w:p w14:paraId="7442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1645</w:t>
      </w:r>
    </w:p>
    <w:p w14:paraId="35F3E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1646</w:t>
      </w:r>
    </w:p>
    <w:p w14:paraId="682D5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1647</w:t>
      </w:r>
    </w:p>
    <w:p w14:paraId="2F8DBA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1648</w:t>
      </w:r>
    </w:p>
    <w:p w14:paraId="6B2633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7.3.68</w:t>
      </w:r>
      <w:r w:rsidRPr="00890378">
        <w:tab/>
        <w:t>1649</w:t>
      </w:r>
    </w:p>
    <w:p w14:paraId="33A1CF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Early Out-of-sync reporting Test for CE UE in CEMode A</w:t>
      </w:r>
      <w:r w:rsidRPr="00890378">
        <w:tab/>
        <w:t>1649</w:t>
      </w:r>
    </w:p>
    <w:p w14:paraId="61A15B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1649</w:t>
      </w:r>
    </w:p>
    <w:p w14:paraId="0649C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1649</w:t>
      </w:r>
    </w:p>
    <w:p w14:paraId="582B15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1650</w:t>
      </w:r>
    </w:p>
    <w:p w14:paraId="07E27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1651</w:t>
      </w:r>
    </w:p>
    <w:p w14:paraId="17385C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1651</w:t>
      </w:r>
    </w:p>
    <w:p w14:paraId="6846E7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1652</w:t>
      </w:r>
    </w:p>
    <w:p w14:paraId="0334B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1652</w:t>
      </w:r>
    </w:p>
    <w:p w14:paraId="185742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1654</w:t>
      </w:r>
    </w:p>
    <w:p w14:paraId="668BE9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7.3.70 to 7.3.87 Void</w:t>
      </w:r>
      <w:r w:rsidRPr="00890378">
        <w:tab/>
        <w:t>1655</w:t>
      </w:r>
    </w:p>
    <w:p w14:paraId="2086A2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normal coverage</w:t>
      </w:r>
      <w:r w:rsidRPr="00890378">
        <w:tab/>
        <w:t>1655</w:t>
      </w:r>
    </w:p>
    <w:p w14:paraId="68163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1655</w:t>
      </w:r>
    </w:p>
    <w:p w14:paraId="36E88D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1655</w:t>
      </w:r>
    </w:p>
    <w:p w14:paraId="128E3A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1655</w:t>
      </w:r>
    </w:p>
    <w:p w14:paraId="757082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1655</w:t>
      </w:r>
    </w:p>
    <w:p w14:paraId="7846D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1655</w:t>
      </w:r>
    </w:p>
    <w:p w14:paraId="4FCCE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1656</w:t>
      </w:r>
    </w:p>
    <w:p w14:paraId="01C6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1656</w:t>
      </w:r>
    </w:p>
    <w:p w14:paraId="2F59E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1656</w:t>
      </w:r>
    </w:p>
    <w:p w14:paraId="275B0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enhanced coverage</w:t>
      </w:r>
      <w:r w:rsidRPr="00890378">
        <w:tab/>
        <w:t>1658</w:t>
      </w:r>
    </w:p>
    <w:p w14:paraId="69CD9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1658</w:t>
      </w:r>
    </w:p>
    <w:p w14:paraId="0EFC1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1658</w:t>
      </w:r>
    </w:p>
    <w:p w14:paraId="787A97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1658</w:t>
      </w:r>
    </w:p>
    <w:p w14:paraId="12036E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1658</w:t>
      </w:r>
    </w:p>
    <w:p w14:paraId="28AB6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1658</w:t>
      </w:r>
    </w:p>
    <w:p w14:paraId="5192C7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1659</w:t>
      </w:r>
    </w:p>
    <w:p w14:paraId="06F760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1659</w:t>
      </w:r>
    </w:p>
    <w:p w14:paraId="5B2ACD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1659</w:t>
      </w:r>
    </w:p>
    <w:p w14:paraId="1421FC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Normal Coverage</w:t>
      </w:r>
      <w:r w:rsidRPr="00890378">
        <w:tab/>
        <w:t>1661</w:t>
      </w:r>
    </w:p>
    <w:p w14:paraId="76E0C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1661</w:t>
      </w:r>
    </w:p>
    <w:p w14:paraId="2966DA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1661</w:t>
      </w:r>
    </w:p>
    <w:p w14:paraId="69DA7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1661</w:t>
      </w:r>
    </w:p>
    <w:p w14:paraId="7D6407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1661</w:t>
      </w:r>
    </w:p>
    <w:p w14:paraId="017231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1661</w:t>
      </w:r>
    </w:p>
    <w:p w14:paraId="14D11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1662</w:t>
      </w:r>
    </w:p>
    <w:p w14:paraId="3443A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1662</w:t>
      </w:r>
    </w:p>
    <w:p w14:paraId="22031C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1663</w:t>
      </w:r>
    </w:p>
    <w:p w14:paraId="6C7A0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Enhanced Coverage</w:t>
      </w:r>
      <w:r w:rsidRPr="00890378">
        <w:tab/>
        <w:t>1664</w:t>
      </w:r>
    </w:p>
    <w:p w14:paraId="2097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1664</w:t>
      </w:r>
    </w:p>
    <w:p w14:paraId="747BC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1665</w:t>
      </w:r>
    </w:p>
    <w:p w14:paraId="4CCA7A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1665</w:t>
      </w:r>
    </w:p>
    <w:p w14:paraId="0ED03F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1665</w:t>
      </w:r>
    </w:p>
    <w:p w14:paraId="662860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1665</w:t>
      </w:r>
    </w:p>
    <w:p w14:paraId="35FCFB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1666</w:t>
      </w:r>
    </w:p>
    <w:p w14:paraId="4550EB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1666</w:t>
      </w:r>
    </w:p>
    <w:p w14:paraId="4C73E9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1666</w:t>
      </w:r>
    </w:p>
    <w:p w14:paraId="15DC2E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7.3.92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Normal Coverage</w:t>
      </w:r>
      <w:r w:rsidRPr="00890378">
        <w:tab/>
        <w:t>1668</w:t>
      </w:r>
    </w:p>
    <w:p w14:paraId="3AFFB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1668</w:t>
      </w:r>
    </w:p>
    <w:p w14:paraId="7E615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1668</w:t>
      </w:r>
    </w:p>
    <w:p w14:paraId="76A83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1668</w:t>
      </w:r>
    </w:p>
    <w:p w14:paraId="2DF6C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1668</w:t>
      </w:r>
    </w:p>
    <w:p w14:paraId="6E7979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1668</w:t>
      </w:r>
    </w:p>
    <w:p w14:paraId="452AD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1669</w:t>
      </w:r>
    </w:p>
    <w:p w14:paraId="17A35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1669</w:t>
      </w:r>
    </w:p>
    <w:p w14:paraId="70FD28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1670</w:t>
      </w:r>
    </w:p>
    <w:p w14:paraId="3B080B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Enhanced Coverage</w:t>
      </w:r>
      <w:r w:rsidRPr="00890378">
        <w:tab/>
        <w:t>1671</w:t>
      </w:r>
    </w:p>
    <w:p w14:paraId="3E9D9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1671</w:t>
      </w:r>
    </w:p>
    <w:p w14:paraId="3ECA8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1671</w:t>
      </w:r>
    </w:p>
    <w:p w14:paraId="7A5B9B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1671</w:t>
      </w:r>
    </w:p>
    <w:p w14:paraId="27627D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1672</w:t>
      </w:r>
    </w:p>
    <w:p w14:paraId="086F6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1672</w:t>
      </w:r>
    </w:p>
    <w:p w14:paraId="353B5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1673</w:t>
      </w:r>
    </w:p>
    <w:p w14:paraId="3F87E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1673</w:t>
      </w:r>
    </w:p>
    <w:p w14:paraId="5AE39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1673</w:t>
      </w:r>
    </w:p>
    <w:p w14:paraId="687D5E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Standalone mode in Normal Coverage</w:t>
      </w:r>
      <w:r w:rsidRPr="00890378">
        <w:tab/>
        <w:t>1674</w:t>
      </w:r>
    </w:p>
    <w:p w14:paraId="2C9BE5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1674</w:t>
      </w:r>
    </w:p>
    <w:p w14:paraId="73CE5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1674</w:t>
      </w:r>
    </w:p>
    <w:p w14:paraId="4EA96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1674</w:t>
      </w:r>
    </w:p>
    <w:p w14:paraId="546BE8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1675</w:t>
      </w:r>
    </w:p>
    <w:p w14:paraId="4AD17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1675</w:t>
      </w:r>
    </w:p>
    <w:p w14:paraId="602A2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1675</w:t>
      </w:r>
    </w:p>
    <w:p w14:paraId="4C00BA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1675</w:t>
      </w:r>
    </w:p>
    <w:p w14:paraId="52F3F5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1676</w:t>
      </w:r>
    </w:p>
    <w:p w14:paraId="740E66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guard band mode in Enhanced Coverage</w:t>
      </w:r>
      <w:r w:rsidRPr="00890378">
        <w:tab/>
        <w:t>1676</w:t>
      </w:r>
    </w:p>
    <w:p w14:paraId="678E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1676</w:t>
      </w:r>
    </w:p>
    <w:p w14:paraId="56B2F3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1676</w:t>
      </w:r>
    </w:p>
    <w:p w14:paraId="2A3C2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1677</w:t>
      </w:r>
    </w:p>
    <w:p w14:paraId="60176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1677</w:t>
      </w:r>
    </w:p>
    <w:p w14:paraId="7D9619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1677</w:t>
      </w:r>
    </w:p>
    <w:p w14:paraId="02597E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1677</w:t>
      </w:r>
    </w:p>
    <w:p w14:paraId="3E55E4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1678</w:t>
      </w:r>
    </w:p>
    <w:p w14:paraId="001D05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1678</w:t>
      </w:r>
    </w:p>
    <w:p w14:paraId="746ADAF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Dual Connectivity</w:t>
      </w:r>
      <w:r w:rsidRPr="00890378">
        <w:tab/>
        <w:t>1680</w:t>
      </w:r>
    </w:p>
    <w:p w14:paraId="425F59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interruption at transitions between active and non-active during DRX in synchronous DC</w:t>
      </w:r>
      <w:r w:rsidRPr="00890378">
        <w:tab/>
        <w:t>1680</w:t>
      </w:r>
    </w:p>
    <w:p w14:paraId="5F02F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1680</w:t>
      </w:r>
    </w:p>
    <w:p w14:paraId="0F5C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1680</w:t>
      </w:r>
    </w:p>
    <w:p w14:paraId="77BC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1680</w:t>
      </w:r>
    </w:p>
    <w:p w14:paraId="18FD19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1680</w:t>
      </w:r>
    </w:p>
    <w:p w14:paraId="40C1B2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1680</w:t>
      </w:r>
    </w:p>
    <w:p w14:paraId="61F97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1681</w:t>
      </w:r>
    </w:p>
    <w:p w14:paraId="3A5AED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1682</w:t>
      </w:r>
    </w:p>
    <w:p w14:paraId="4D6369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requirement</w:t>
      </w:r>
      <w:r w:rsidRPr="00890378">
        <w:tab/>
        <w:t>1682</w:t>
      </w:r>
    </w:p>
    <w:p w14:paraId="79D94B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interruption at transitions between active and non-active during DRX in synchronous DC</w:t>
      </w:r>
      <w:r w:rsidRPr="00890378">
        <w:tab/>
        <w:t>1684</w:t>
      </w:r>
    </w:p>
    <w:p w14:paraId="202C2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1684</w:t>
      </w:r>
    </w:p>
    <w:p w14:paraId="58A25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1684</w:t>
      </w:r>
    </w:p>
    <w:p w14:paraId="67B7A3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1684</w:t>
      </w:r>
    </w:p>
    <w:p w14:paraId="0B160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1684</w:t>
      </w:r>
    </w:p>
    <w:p w14:paraId="6691B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1684</w:t>
      </w:r>
    </w:p>
    <w:p w14:paraId="7FD570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1685</w:t>
      </w:r>
    </w:p>
    <w:p w14:paraId="3A4ED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1686</w:t>
      </w:r>
    </w:p>
    <w:p w14:paraId="7CBD07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1687</w:t>
      </w:r>
    </w:p>
    <w:p w14:paraId="7ACAB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Interruption at transitions between active and non-active during DRX in asynchronous dual connectivity</w:t>
      </w:r>
      <w:r w:rsidRPr="00890378">
        <w:tab/>
        <w:t>1688</w:t>
      </w:r>
    </w:p>
    <w:p w14:paraId="4E479C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7.4.3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1688</w:t>
      </w:r>
    </w:p>
    <w:p w14:paraId="2C482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Applicability</w:t>
      </w:r>
      <w:r w:rsidRPr="00890378">
        <w:tab/>
        <w:t>1688</w:t>
      </w:r>
    </w:p>
    <w:p w14:paraId="67805B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Minimum Conformance Requirement</w:t>
      </w:r>
      <w:r w:rsidRPr="00890378">
        <w:tab/>
        <w:t>1688</w:t>
      </w:r>
    </w:p>
    <w:p w14:paraId="4247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Description</w:t>
      </w:r>
      <w:r w:rsidRPr="00890378">
        <w:tab/>
        <w:t>1688</w:t>
      </w:r>
    </w:p>
    <w:p w14:paraId="3A7324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1688</w:t>
      </w:r>
    </w:p>
    <w:p w14:paraId="6E515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1689</w:t>
      </w:r>
    </w:p>
    <w:p w14:paraId="422A79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1690</w:t>
      </w:r>
    </w:p>
    <w:p w14:paraId="727A0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Requirement</w:t>
      </w:r>
      <w:r w:rsidRPr="00890378">
        <w:tab/>
        <w:t>1690</w:t>
      </w:r>
    </w:p>
    <w:p w14:paraId="4EA7F36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1692</w:t>
      </w:r>
    </w:p>
    <w:p w14:paraId="1C3278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Discovery Transmission Timing Accuracy Test</w:t>
      </w:r>
      <w:r w:rsidRPr="00890378">
        <w:tab/>
        <w:t>1692</w:t>
      </w:r>
    </w:p>
    <w:p w14:paraId="5746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1692</w:t>
      </w:r>
    </w:p>
    <w:p w14:paraId="5827CF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1692</w:t>
      </w:r>
    </w:p>
    <w:p w14:paraId="0A59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1692</w:t>
      </w:r>
    </w:p>
    <w:p w14:paraId="32C59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1692</w:t>
      </w:r>
    </w:p>
    <w:p w14:paraId="625D2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1692</w:t>
      </w:r>
    </w:p>
    <w:p w14:paraId="2B709D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1693</w:t>
      </w:r>
    </w:p>
    <w:p w14:paraId="1A57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1693</w:t>
      </w:r>
    </w:p>
    <w:p w14:paraId="24CEE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1693</w:t>
      </w:r>
    </w:p>
    <w:p w14:paraId="2FEF06A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1694</w:t>
      </w:r>
    </w:p>
    <w:p w14:paraId="7FDFE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Interruptions due to ProSe Direct Discovery</w:t>
      </w:r>
      <w:r w:rsidRPr="00890378">
        <w:tab/>
        <w:t>1694</w:t>
      </w:r>
    </w:p>
    <w:p w14:paraId="4C452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1694</w:t>
      </w:r>
    </w:p>
    <w:p w14:paraId="13DFD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1694</w:t>
      </w:r>
    </w:p>
    <w:p w14:paraId="0D05C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1694</w:t>
      </w:r>
    </w:p>
    <w:p w14:paraId="31F08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1696</w:t>
      </w:r>
    </w:p>
    <w:p w14:paraId="7314C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1696</w:t>
      </w:r>
    </w:p>
    <w:p w14:paraId="7E6759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1697</w:t>
      </w:r>
    </w:p>
    <w:p w14:paraId="5DDBB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1697</w:t>
      </w:r>
    </w:p>
    <w:p w14:paraId="525E5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1697</w:t>
      </w:r>
    </w:p>
    <w:p w14:paraId="07FCC2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Communication Transmission Timing Accuracy Test</w:t>
      </w:r>
      <w:r w:rsidRPr="00890378">
        <w:tab/>
        <w:t>1698</w:t>
      </w:r>
    </w:p>
    <w:p w14:paraId="06C13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1698</w:t>
      </w:r>
    </w:p>
    <w:p w14:paraId="3E809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1698</w:t>
      </w:r>
    </w:p>
    <w:p w14:paraId="67184C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1699</w:t>
      </w:r>
    </w:p>
    <w:p w14:paraId="2A4585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1699</w:t>
      </w:r>
    </w:p>
    <w:p w14:paraId="48210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1699</w:t>
      </w:r>
    </w:p>
    <w:p w14:paraId="35521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1699</w:t>
      </w:r>
    </w:p>
    <w:p w14:paraId="28C395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1699</w:t>
      </w:r>
    </w:p>
    <w:p w14:paraId="72520F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1700</w:t>
      </w:r>
    </w:p>
    <w:p w14:paraId="511CF87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carrier aggregation</w:t>
      </w:r>
      <w:r w:rsidRPr="00890378">
        <w:tab/>
        <w:t>1701</w:t>
      </w:r>
    </w:p>
    <w:p w14:paraId="5F7462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CA interruption at SRS carrier based switching</w:t>
      </w:r>
      <w:r w:rsidRPr="00890378">
        <w:tab/>
        <w:t>1701</w:t>
      </w:r>
    </w:p>
    <w:p w14:paraId="0EF43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1701</w:t>
      </w:r>
    </w:p>
    <w:p w14:paraId="4ACC0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Test </w:t>
      </w:r>
      <w:r w:rsidRPr="00890378">
        <w:t>applicability</w:t>
      </w:r>
      <w:r w:rsidRPr="00890378">
        <w:tab/>
        <w:t>1701</w:t>
      </w:r>
    </w:p>
    <w:p w14:paraId="10C4B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Minimum conformance </w:t>
      </w:r>
      <w:r w:rsidRPr="00890378">
        <w:t>requirements</w:t>
      </w:r>
      <w:r w:rsidRPr="00890378">
        <w:tab/>
        <w:t>1701</w:t>
      </w:r>
    </w:p>
    <w:p w14:paraId="66DA1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1701</w:t>
      </w:r>
    </w:p>
    <w:p w14:paraId="56D2BC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1701</w:t>
      </w:r>
    </w:p>
    <w:p w14:paraId="6D8BC9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1702</w:t>
      </w:r>
    </w:p>
    <w:p w14:paraId="26C69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1702</w:t>
      </w:r>
    </w:p>
    <w:p w14:paraId="2AB88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1704</w:t>
      </w:r>
    </w:p>
    <w:p w14:paraId="036812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TDD-TDD CA interruption at SRS carrier based switching</w:t>
      </w:r>
      <w:r w:rsidRPr="00890378">
        <w:tab/>
        <w:t>1706</w:t>
      </w:r>
    </w:p>
    <w:p w14:paraId="4A8F4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1706</w:t>
      </w:r>
    </w:p>
    <w:p w14:paraId="754DA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Test </w:t>
      </w:r>
      <w:r w:rsidRPr="00890378">
        <w:rPr>
          <w:rFonts w:eastAsia="SimSun"/>
        </w:rPr>
        <w:t>applicability</w:t>
      </w:r>
      <w:r w:rsidRPr="00890378">
        <w:tab/>
        <w:t>1706</w:t>
      </w:r>
    </w:p>
    <w:p w14:paraId="3F22E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Minimum conformance </w:t>
      </w:r>
      <w:r w:rsidRPr="00890378">
        <w:rPr>
          <w:rFonts w:eastAsia="SimSun"/>
        </w:rPr>
        <w:t>requirements</w:t>
      </w:r>
      <w:r w:rsidRPr="00890378">
        <w:tab/>
        <w:t>1706</w:t>
      </w:r>
    </w:p>
    <w:p w14:paraId="39405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Test description</w:t>
      </w:r>
      <w:r w:rsidRPr="00890378">
        <w:tab/>
        <w:t>1706</w:t>
      </w:r>
    </w:p>
    <w:p w14:paraId="74A0E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Initial conditions</w:t>
      </w:r>
      <w:r w:rsidRPr="00890378">
        <w:tab/>
        <w:t>1706</w:t>
      </w:r>
    </w:p>
    <w:p w14:paraId="5C0CC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1707</w:t>
      </w:r>
    </w:p>
    <w:p w14:paraId="720E8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1708</w:t>
      </w:r>
    </w:p>
    <w:p w14:paraId="323F06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1709</w:t>
      </w:r>
    </w:p>
    <w:p w14:paraId="36E48564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8</w:t>
      </w:r>
      <w:r w:rsidRPr="00CC3B9F">
        <w:rPr>
          <w:rFonts w:ascii="Calibri" w:hAnsi="Calibri"/>
          <w:szCs w:val="22"/>
        </w:rPr>
        <w:tab/>
      </w:r>
      <w:r w:rsidRPr="00890378">
        <w:t>UE Measurements Procedures</w:t>
      </w:r>
      <w:r w:rsidRPr="00890378">
        <w:tab/>
        <w:t>1712</w:t>
      </w:r>
    </w:p>
    <w:p w14:paraId="77DE12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 frequency measurements</w:t>
      </w:r>
      <w:r w:rsidRPr="00890378">
        <w:tab/>
        <w:t>1712</w:t>
      </w:r>
    </w:p>
    <w:p w14:paraId="1D69B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asynchronous cells</w:t>
      </w:r>
      <w:r w:rsidRPr="00890378">
        <w:tab/>
        <w:t>1712</w:t>
      </w:r>
    </w:p>
    <w:p w14:paraId="7AF6D1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1712</w:t>
      </w:r>
    </w:p>
    <w:p w14:paraId="69CD6E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1712</w:t>
      </w:r>
    </w:p>
    <w:p w14:paraId="090E99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1712</w:t>
      </w:r>
    </w:p>
    <w:p w14:paraId="1010A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1713</w:t>
      </w:r>
    </w:p>
    <w:p w14:paraId="6A88B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1713</w:t>
      </w:r>
    </w:p>
    <w:p w14:paraId="19F11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1714</w:t>
      </w:r>
    </w:p>
    <w:p w14:paraId="51DD31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1715</w:t>
      </w:r>
    </w:p>
    <w:p w14:paraId="2DBE3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1716</w:t>
      </w:r>
    </w:p>
    <w:p w14:paraId="75775F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</w:t>
      </w:r>
      <w:r w:rsidRPr="00890378">
        <w:tab/>
        <w:t>1718</w:t>
      </w:r>
    </w:p>
    <w:p w14:paraId="7F9947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1718</w:t>
      </w:r>
    </w:p>
    <w:p w14:paraId="3667BA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1718</w:t>
      </w:r>
    </w:p>
    <w:p w14:paraId="447D4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1718</w:t>
      </w:r>
    </w:p>
    <w:p w14:paraId="15558F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1719</w:t>
      </w:r>
    </w:p>
    <w:p w14:paraId="0E62D3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1719</w:t>
      </w:r>
    </w:p>
    <w:p w14:paraId="0066C4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1720</w:t>
      </w:r>
    </w:p>
    <w:p w14:paraId="01937F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1720</w:t>
      </w:r>
    </w:p>
    <w:p w14:paraId="128F58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1722</w:t>
      </w:r>
    </w:p>
    <w:p w14:paraId="20385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 with DRX</w:t>
      </w:r>
      <w:r w:rsidRPr="00890378">
        <w:tab/>
        <w:t>1723</w:t>
      </w:r>
    </w:p>
    <w:p w14:paraId="2D0E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1723</w:t>
      </w:r>
    </w:p>
    <w:p w14:paraId="32F4F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1723</w:t>
      </w:r>
    </w:p>
    <w:p w14:paraId="7B508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1723</w:t>
      </w:r>
    </w:p>
    <w:p w14:paraId="5C9436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1724</w:t>
      </w:r>
    </w:p>
    <w:p w14:paraId="3CEBA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1724</w:t>
      </w:r>
    </w:p>
    <w:p w14:paraId="37860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1725</w:t>
      </w:r>
    </w:p>
    <w:p w14:paraId="2B7835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1725</w:t>
      </w:r>
    </w:p>
    <w:p w14:paraId="3DA70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1727</w:t>
      </w:r>
    </w:p>
    <w:p w14:paraId="4C3BE1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1729</w:t>
      </w:r>
    </w:p>
    <w:p w14:paraId="3037E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</w:t>
      </w:r>
      <w:r w:rsidRPr="00890378">
        <w:tab/>
        <w:t>1729</w:t>
      </w:r>
    </w:p>
    <w:p w14:paraId="6AFB7D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1729</w:t>
      </w:r>
    </w:p>
    <w:p w14:paraId="4D10A3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1729</w:t>
      </w:r>
    </w:p>
    <w:p w14:paraId="126E55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1730</w:t>
      </w:r>
    </w:p>
    <w:p w14:paraId="2DE43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1730</w:t>
      </w:r>
    </w:p>
    <w:p w14:paraId="286D33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1730</w:t>
      </w:r>
    </w:p>
    <w:p w14:paraId="0063AE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1731</w:t>
      </w:r>
    </w:p>
    <w:p w14:paraId="0B2E9D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1732</w:t>
      </w:r>
    </w:p>
    <w:p w14:paraId="16505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1735</w:t>
      </w:r>
    </w:p>
    <w:p w14:paraId="23072F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 with DRX</w:t>
      </w:r>
      <w:r w:rsidRPr="00890378">
        <w:tab/>
        <w:t>1737</w:t>
      </w:r>
    </w:p>
    <w:p w14:paraId="65C70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1737</w:t>
      </w:r>
    </w:p>
    <w:p w14:paraId="1FDF4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1737</w:t>
      </w:r>
    </w:p>
    <w:p w14:paraId="52B38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1737</w:t>
      </w:r>
    </w:p>
    <w:p w14:paraId="4B5A57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1737</w:t>
      </w:r>
    </w:p>
    <w:p w14:paraId="63CCB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1737</w:t>
      </w:r>
    </w:p>
    <w:p w14:paraId="3F9434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1738</w:t>
      </w:r>
    </w:p>
    <w:p w14:paraId="33A3FF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1739</w:t>
      </w:r>
    </w:p>
    <w:p w14:paraId="359E91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1743</w:t>
      </w:r>
    </w:p>
    <w:p w14:paraId="1F4E0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Non-MBSFN ABS (eICIC)</w:t>
      </w:r>
      <w:r w:rsidRPr="00890378">
        <w:tab/>
        <w:t>1745</w:t>
      </w:r>
    </w:p>
    <w:p w14:paraId="10987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1745</w:t>
      </w:r>
    </w:p>
    <w:p w14:paraId="4354A8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1745</w:t>
      </w:r>
    </w:p>
    <w:p w14:paraId="21CEA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1745</w:t>
      </w:r>
    </w:p>
    <w:p w14:paraId="110088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1746</w:t>
      </w:r>
    </w:p>
    <w:p w14:paraId="5C77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1746</w:t>
      </w:r>
    </w:p>
    <w:p w14:paraId="7A9CB2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1747</w:t>
      </w:r>
    </w:p>
    <w:p w14:paraId="6873E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1748</w:t>
      </w:r>
    </w:p>
    <w:p w14:paraId="41A609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1751</w:t>
      </w:r>
    </w:p>
    <w:p w14:paraId="19C2C7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CRS Assistance Information and Non-MBSFN ABS (feICIC)</w:t>
      </w:r>
      <w:r w:rsidRPr="00890378">
        <w:tab/>
        <w:t>1752</w:t>
      </w:r>
    </w:p>
    <w:p w14:paraId="605A03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1752</w:t>
      </w:r>
    </w:p>
    <w:p w14:paraId="78461D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1752</w:t>
      </w:r>
    </w:p>
    <w:p w14:paraId="34E38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1752</w:t>
      </w:r>
    </w:p>
    <w:p w14:paraId="17DB06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1753</w:t>
      </w:r>
    </w:p>
    <w:p w14:paraId="48950F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1753</w:t>
      </w:r>
    </w:p>
    <w:p w14:paraId="198A1B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1755</w:t>
      </w:r>
    </w:p>
    <w:p w14:paraId="625C6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1755</w:t>
      </w:r>
    </w:p>
    <w:p w14:paraId="0EBAE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1758</w:t>
      </w:r>
    </w:p>
    <w:p w14:paraId="33D169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asynchronous cells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1759</w:t>
      </w:r>
    </w:p>
    <w:p w14:paraId="03D08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1759</w:t>
      </w:r>
    </w:p>
    <w:p w14:paraId="730077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1760</w:t>
      </w:r>
    </w:p>
    <w:p w14:paraId="73E99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1760</w:t>
      </w:r>
    </w:p>
    <w:p w14:paraId="64180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1760</w:t>
      </w:r>
    </w:p>
    <w:p w14:paraId="0A110C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1760</w:t>
      </w:r>
    </w:p>
    <w:p w14:paraId="4B1065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1760</w:t>
      </w:r>
    </w:p>
    <w:p w14:paraId="4F0416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1760</w:t>
      </w:r>
    </w:p>
    <w:p w14:paraId="6AE4D3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1760</w:t>
      </w:r>
    </w:p>
    <w:p w14:paraId="6782E0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synchronous cells with DRX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1761</w:t>
      </w:r>
    </w:p>
    <w:p w14:paraId="22E9F7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1761</w:t>
      </w:r>
    </w:p>
    <w:p w14:paraId="04BEE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1761</w:t>
      </w:r>
    </w:p>
    <w:p w14:paraId="29B12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1761</w:t>
      </w:r>
    </w:p>
    <w:p w14:paraId="0B8FF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1761</w:t>
      </w:r>
    </w:p>
    <w:p w14:paraId="2CEF53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1761</w:t>
      </w:r>
    </w:p>
    <w:p w14:paraId="74520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1762</w:t>
      </w:r>
    </w:p>
    <w:p w14:paraId="09806F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1762</w:t>
      </w:r>
    </w:p>
    <w:p w14:paraId="1F512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1762</w:t>
      </w:r>
    </w:p>
    <w:p w14:paraId="07D4DA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 w:rsidRPr="00890378">
        <w:tab/>
        <w:t>1762</w:t>
      </w:r>
    </w:p>
    <w:p w14:paraId="0BDEC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1762</w:t>
      </w:r>
    </w:p>
    <w:p w14:paraId="7D254F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1762</w:t>
      </w:r>
    </w:p>
    <w:p w14:paraId="1B668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1763</w:t>
      </w:r>
    </w:p>
    <w:p w14:paraId="47FFD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1764</w:t>
      </w:r>
    </w:p>
    <w:p w14:paraId="3CE40A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1764</w:t>
      </w:r>
    </w:p>
    <w:p w14:paraId="13748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1765</w:t>
      </w:r>
    </w:p>
    <w:p w14:paraId="79BC51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1765</w:t>
      </w:r>
    </w:p>
    <w:p w14:paraId="48871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1767</w:t>
      </w:r>
    </w:p>
    <w:p w14:paraId="00FFD4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 w:rsidRPr="00890378">
        <w:tab/>
        <w:t>1768</w:t>
      </w:r>
    </w:p>
    <w:p w14:paraId="717E4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1768</w:t>
      </w:r>
    </w:p>
    <w:p w14:paraId="141538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1768</w:t>
      </w:r>
    </w:p>
    <w:p w14:paraId="0D370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1768</w:t>
      </w:r>
    </w:p>
    <w:p w14:paraId="145AB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1769</w:t>
      </w:r>
    </w:p>
    <w:p w14:paraId="76EE4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1769</w:t>
      </w:r>
    </w:p>
    <w:p w14:paraId="2E023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1770</w:t>
      </w:r>
    </w:p>
    <w:p w14:paraId="250969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1771</w:t>
      </w:r>
    </w:p>
    <w:p w14:paraId="751F0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1772</w:t>
      </w:r>
    </w:p>
    <w:p w14:paraId="416A95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 w:rsidRPr="00890378">
        <w:tab/>
        <w:t>1773</w:t>
      </w:r>
    </w:p>
    <w:p w14:paraId="30E47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1773</w:t>
      </w:r>
    </w:p>
    <w:p w14:paraId="48638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1773</w:t>
      </w:r>
    </w:p>
    <w:p w14:paraId="2CC4D5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1773</w:t>
      </w:r>
    </w:p>
    <w:p w14:paraId="163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1775</w:t>
      </w:r>
    </w:p>
    <w:p w14:paraId="388EC1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1775</w:t>
      </w:r>
    </w:p>
    <w:p w14:paraId="57A7DB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1775</w:t>
      </w:r>
    </w:p>
    <w:p w14:paraId="5DA4D0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1776</w:t>
      </w:r>
    </w:p>
    <w:p w14:paraId="16D505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1778</w:t>
      </w:r>
    </w:p>
    <w:p w14:paraId="053773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 w:rsidRPr="00890378">
        <w:tab/>
        <w:t>1779</w:t>
      </w:r>
    </w:p>
    <w:p w14:paraId="3B5E2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1779</w:t>
      </w:r>
    </w:p>
    <w:p w14:paraId="26413F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1779</w:t>
      </w:r>
    </w:p>
    <w:p w14:paraId="302FE4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1779</w:t>
      </w:r>
    </w:p>
    <w:p w14:paraId="385572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1781</w:t>
      </w:r>
    </w:p>
    <w:p w14:paraId="41200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1781</w:t>
      </w:r>
    </w:p>
    <w:p w14:paraId="058712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1781</w:t>
      </w:r>
    </w:p>
    <w:p w14:paraId="29E6DD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1782</w:t>
      </w:r>
    </w:p>
    <w:p w14:paraId="18C7F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1783</w:t>
      </w:r>
    </w:p>
    <w:p w14:paraId="4AF704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1785</w:t>
      </w:r>
    </w:p>
    <w:p w14:paraId="01796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1785</w:t>
      </w:r>
    </w:p>
    <w:p w14:paraId="293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1785</w:t>
      </w:r>
    </w:p>
    <w:p w14:paraId="684A8D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1785</w:t>
      </w:r>
    </w:p>
    <w:p w14:paraId="0F347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1786</w:t>
      </w:r>
    </w:p>
    <w:p w14:paraId="6AAF75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1786</w:t>
      </w:r>
    </w:p>
    <w:p w14:paraId="682C7A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1787</w:t>
      </w:r>
    </w:p>
    <w:p w14:paraId="0D5BDE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1787</w:t>
      </w:r>
    </w:p>
    <w:p w14:paraId="186412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1789</w:t>
      </w:r>
    </w:p>
    <w:p w14:paraId="522901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1792</w:t>
      </w:r>
    </w:p>
    <w:p w14:paraId="0A3D50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1792</w:t>
      </w:r>
    </w:p>
    <w:p w14:paraId="6D555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1792</w:t>
      </w:r>
    </w:p>
    <w:p w14:paraId="7F0A96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1792</w:t>
      </w:r>
    </w:p>
    <w:p w14:paraId="544CCC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1793</w:t>
      </w:r>
    </w:p>
    <w:p w14:paraId="215F71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1793</w:t>
      </w:r>
    </w:p>
    <w:p w14:paraId="659D9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1794</w:t>
      </w:r>
    </w:p>
    <w:p w14:paraId="68F8C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1794</w:t>
      </w:r>
    </w:p>
    <w:p w14:paraId="2B357C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1796</w:t>
      </w:r>
    </w:p>
    <w:p w14:paraId="3DE46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</w:t>
      </w:r>
      <w:r w:rsidRPr="00890378">
        <w:rPr>
          <w:rFonts w:cs="v4.2.0"/>
          <w:snapToGrid w:val="0"/>
        </w:rPr>
        <w:t>propagation</w:t>
      </w:r>
      <w:r w:rsidRPr="00890378">
        <w:rPr>
          <w:lang w:eastAsia="zh-CN"/>
        </w:rPr>
        <w:t xml:space="preserve"> conditions in asynchronous cells for UE category 0</w:t>
      </w:r>
      <w:r w:rsidRPr="00890378">
        <w:tab/>
        <w:t>1799</w:t>
      </w:r>
    </w:p>
    <w:p w14:paraId="7DE7A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1799</w:t>
      </w:r>
    </w:p>
    <w:p w14:paraId="3AF2EF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1799</w:t>
      </w:r>
    </w:p>
    <w:p w14:paraId="14DFBB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1799</w:t>
      </w:r>
    </w:p>
    <w:p w14:paraId="66343F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1800</w:t>
      </w:r>
    </w:p>
    <w:p w14:paraId="7D72F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1800</w:t>
      </w:r>
    </w:p>
    <w:p w14:paraId="3F708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1801</w:t>
      </w:r>
    </w:p>
    <w:p w14:paraId="5C22E0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1802</w:t>
      </w:r>
    </w:p>
    <w:p w14:paraId="40FB5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1803</w:t>
      </w:r>
    </w:p>
    <w:p w14:paraId="04BB85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propagation </w:t>
      </w:r>
      <w:r w:rsidRPr="00890378">
        <w:t>conditions</w:t>
      </w:r>
      <w:r w:rsidRPr="00890378">
        <w:rPr>
          <w:lang w:eastAsia="zh-CN"/>
        </w:rPr>
        <w:t xml:space="preserve"> in synchronous cells for UE category 0</w:t>
      </w:r>
      <w:r w:rsidRPr="00890378">
        <w:tab/>
        <w:t>1804</w:t>
      </w:r>
    </w:p>
    <w:p w14:paraId="28ED8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1805</w:t>
      </w:r>
    </w:p>
    <w:p w14:paraId="3A956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1805</w:t>
      </w:r>
    </w:p>
    <w:p w14:paraId="10CF1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1805</w:t>
      </w:r>
    </w:p>
    <w:p w14:paraId="736F63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1806</w:t>
      </w:r>
    </w:p>
    <w:p w14:paraId="133C0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1806</w:t>
      </w:r>
    </w:p>
    <w:p w14:paraId="00294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1807</w:t>
      </w:r>
    </w:p>
    <w:p w14:paraId="4AFA89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1807</w:t>
      </w:r>
    </w:p>
    <w:p w14:paraId="0877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1809</w:t>
      </w:r>
    </w:p>
    <w:p w14:paraId="6F516F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 with DRX for UE category 0</w:t>
      </w:r>
      <w:r w:rsidRPr="00890378">
        <w:tab/>
        <w:t>1810</w:t>
      </w:r>
    </w:p>
    <w:p w14:paraId="222D8A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1810</w:t>
      </w:r>
    </w:p>
    <w:p w14:paraId="48320C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1810</w:t>
      </w:r>
    </w:p>
    <w:p w14:paraId="4309D4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1810</w:t>
      </w:r>
    </w:p>
    <w:p w14:paraId="6B3AFD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1811</w:t>
      </w:r>
    </w:p>
    <w:p w14:paraId="510A3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1811</w:t>
      </w:r>
    </w:p>
    <w:p w14:paraId="1065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1812</w:t>
      </w:r>
    </w:p>
    <w:p w14:paraId="2EB529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1813</w:t>
      </w:r>
    </w:p>
    <w:p w14:paraId="76F34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1815</w:t>
      </w:r>
    </w:p>
    <w:p w14:paraId="6E55E0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 w:rsidRPr="00890378">
        <w:tab/>
        <w:t>1817</w:t>
      </w:r>
    </w:p>
    <w:p w14:paraId="6F9358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1817</w:t>
      </w:r>
    </w:p>
    <w:p w14:paraId="02B384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1817</w:t>
      </w:r>
    </w:p>
    <w:p w14:paraId="3C01D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1817</w:t>
      </w:r>
    </w:p>
    <w:p w14:paraId="2EA750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1818</w:t>
      </w:r>
    </w:p>
    <w:p w14:paraId="63D0CA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1818</w:t>
      </w:r>
    </w:p>
    <w:p w14:paraId="5BE57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1819</w:t>
      </w:r>
    </w:p>
    <w:p w14:paraId="0C45EE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1819</w:t>
      </w:r>
    </w:p>
    <w:p w14:paraId="71D504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1821</w:t>
      </w:r>
    </w:p>
    <w:p w14:paraId="14198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 w:rsidRPr="00890378">
        <w:tab/>
        <w:t>1823</w:t>
      </w:r>
    </w:p>
    <w:p w14:paraId="3385E1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1823</w:t>
      </w:r>
    </w:p>
    <w:p w14:paraId="3223C4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1823</w:t>
      </w:r>
    </w:p>
    <w:p w14:paraId="21452E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1823</w:t>
      </w:r>
    </w:p>
    <w:p w14:paraId="760F1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1824</w:t>
      </w:r>
    </w:p>
    <w:p w14:paraId="3CA435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1824</w:t>
      </w:r>
    </w:p>
    <w:p w14:paraId="029AB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1825</w:t>
      </w:r>
    </w:p>
    <w:p w14:paraId="03D326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1825</w:t>
      </w:r>
    </w:p>
    <w:p w14:paraId="566F5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1827</w:t>
      </w:r>
    </w:p>
    <w:p w14:paraId="089452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1828</w:t>
      </w:r>
    </w:p>
    <w:p w14:paraId="3D3A54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1828</w:t>
      </w:r>
    </w:p>
    <w:p w14:paraId="01D02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1829</w:t>
      </w:r>
    </w:p>
    <w:p w14:paraId="2A824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1829</w:t>
      </w:r>
    </w:p>
    <w:p w14:paraId="638D19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1830</w:t>
      </w:r>
    </w:p>
    <w:p w14:paraId="3711CF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1830</w:t>
      </w:r>
    </w:p>
    <w:p w14:paraId="414806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1831</w:t>
      </w:r>
    </w:p>
    <w:p w14:paraId="03234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1831</w:t>
      </w:r>
    </w:p>
    <w:p w14:paraId="7BA1D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1834</w:t>
      </w:r>
    </w:p>
    <w:p w14:paraId="0AA74C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1836</w:t>
      </w:r>
    </w:p>
    <w:p w14:paraId="4F3B0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1836</w:t>
      </w:r>
    </w:p>
    <w:p w14:paraId="26888E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1836</w:t>
      </w:r>
    </w:p>
    <w:p w14:paraId="5FD83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1836</w:t>
      </w:r>
    </w:p>
    <w:p w14:paraId="0488AD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1837</w:t>
      </w:r>
    </w:p>
    <w:p w14:paraId="0A774D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1837</w:t>
      </w:r>
    </w:p>
    <w:p w14:paraId="1DD76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1838</w:t>
      </w:r>
    </w:p>
    <w:p w14:paraId="6C1D4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1839</w:t>
      </w:r>
    </w:p>
    <w:p w14:paraId="3B162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1841</w:t>
      </w:r>
    </w:p>
    <w:p w14:paraId="5BF964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1843</w:t>
      </w:r>
    </w:p>
    <w:p w14:paraId="09806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1843</w:t>
      </w:r>
    </w:p>
    <w:p w14:paraId="1D07B7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1843</w:t>
      </w:r>
    </w:p>
    <w:p w14:paraId="4C141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1843</w:t>
      </w:r>
    </w:p>
    <w:p w14:paraId="39AE3B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1844</w:t>
      </w:r>
    </w:p>
    <w:p w14:paraId="6C382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1844</w:t>
      </w:r>
    </w:p>
    <w:p w14:paraId="404D4F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1845</w:t>
      </w:r>
    </w:p>
    <w:p w14:paraId="70E8F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1846</w:t>
      </w:r>
    </w:p>
    <w:p w14:paraId="34DCB2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1849</w:t>
      </w:r>
    </w:p>
    <w:p w14:paraId="11B2A6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for UE category 1bis</w:t>
      </w:r>
      <w:r w:rsidRPr="00890378">
        <w:tab/>
        <w:t>1851</w:t>
      </w:r>
    </w:p>
    <w:p w14:paraId="0D97F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purpose</w:t>
      </w:r>
      <w:r w:rsidRPr="00890378">
        <w:tab/>
        <w:t>1851</w:t>
      </w:r>
    </w:p>
    <w:p w14:paraId="19B871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1851</w:t>
      </w:r>
    </w:p>
    <w:p w14:paraId="53E7D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1851</w:t>
      </w:r>
    </w:p>
    <w:p w14:paraId="7F5697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description</w:t>
      </w:r>
      <w:r w:rsidRPr="00890378">
        <w:tab/>
        <w:t>1852</w:t>
      </w:r>
    </w:p>
    <w:p w14:paraId="380A58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1852</w:t>
      </w:r>
    </w:p>
    <w:p w14:paraId="7FFFAB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1852</w:t>
      </w:r>
    </w:p>
    <w:p w14:paraId="0E5744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1854</w:t>
      </w:r>
    </w:p>
    <w:p w14:paraId="44E32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1854</w:t>
      </w:r>
    </w:p>
    <w:p w14:paraId="59EB71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1854</w:t>
      </w:r>
    </w:p>
    <w:p w14:paraId="386B11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1854</w:t>
      </w:r>
    </w:p>
    <w:p w14:paraId="7E7CF1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1855</w:t>
      </w:r>
    </w:p>
    <w:p w14:paraId="1A3A9C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1855</w:t>
      </w:r>
    </w:p>
    <w:p w14:paraId="557FD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1855</w:t>
      </w:r>
    </w:p>
    <w:p w14:paraId="240E52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1856</w:t>
      </w:r>
    </w:p>
    <w:p w14:paraId="548882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1860</w:t>
      </w:r>
    </w:p>
    <w:p w14:paraId="140966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with DRX for UE category 1bis</w:t>
      </w:r>
      <w:r w:rsidRPr="00890378">
        <w:tab/>
        <w:t>1862</w:t>
      </w:r>
    </w:p>
    <w:p w14:paraId="479F1C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1862</w:t>
      </w:r>
    </w:p>
    <w:p w14:paraId="3E11B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1862</w:t>
      </w:r>
    </w:p>
    <w:p w14:paraId="47FE6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1862</w:t>
      </w:r>
    </w:p>
    <w:p w14:paraId="069E1C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1863</w:t>
      </w:r>
    </w:p>
    <w:p w14:paraId="7AAAAB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1863</w:t>
      </w:r>
    </w:p>
    <w:p w14:paraId="00939A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1863</w:t>
      </w:r>
    </w:p>
    <w:p w14:paraId="39A607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 xml:space="preserve">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1865</w:t>
      </w:r>
    </w:p>
    <w:p w14:paraId="317F99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1865</w:t>
      </w:r>
    </w:p>
    <w:p w14:paraId="074141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1865</w:t>
      </w:r>
    </w:p>
    <w:p w14:paraId="6D6ACB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1865</w:t>
      </w:r>
    </w:p>
    <w:p w14:paraId="351FE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1866</w:t>
      </w:r>
    </w:p>
    <w:p w14:paraId="23F83D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1866</w:t>
      </w:r>
    </w:p>
    <w:p w14:paraId="0566A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1867</w:t>
      </w:r>
    </w:p>
    <w:p w14:paraId="4EA7B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1867</w:t>
      </w:r>
    </w:p>
    <w:p w14:paraId="12C8A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1871</w:t>
      </w:r>
    </w:p>
    <w:p w14:paraId="3619B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>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1872</w:t>
      </w:r>
    </w:p>
    <w:p w14:paraId="12CA4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1872</w:t>
      </w:r>
    </w:p>
    <w:p w14:paraId="75E58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1872</w:t>
      </w:r>
    </w:p>
    <w:p w14:paraId="019460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1873</w:t>
      </w:r>
    </w:p>
    <w:p w14:paraId="344DC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1873</w:t>
      </w:r>
    </w:p>
    <w:p w14:paraId="27E2BB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1873</w:t>
      </w:r>
    </w:p>
    <w:p w14:paraId="404D2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1874</w:t>
      </w:r>
    </w:p>
    <w:p w14:paraId="6AE86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1875</w:t>
      </w:r>
    </w:p>
    <w:p w14:paraId="703B87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1879</w:t>
      </w:r>
    </w:p>
    <w:p w14:paraId="36DA20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 w:rsidRPr="00890378">
        <w:tab/>
        <w:t>1881</w:t>
      </w:r>
    </w:p>
    <w:p w14:paraId="690E8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1881</w:t>
      </w:r>
    </w:p>
    <w:p w14:paraId="6E82F3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1881</w:t>
      </w:r>
    </w:p>
    <w:p w14:paraId="30C2AD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1881</w:t>
      </w:r>
    </w:p>
    <w:p w14:paraId="377720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1882</w:t>
      </w:r>
    </w:p>
    <w:p w14:paraId="701D09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1882</w:t>
      </w:r>
    </w:p>
    <w:p w14:paraId="24FD5E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1883</w:t>
      </w:r>
    </w:p>
    <w:p w14:paraId="27195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1883</w:t>
      </w:r>
    </w:p>
    <w:p w14:paraId="125C24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1885</w:t>
      </w:r>
    </w:p>
    <w:p w14:paraId="73DF46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 w:rsidRPr="00890378">
        <w:tab/>
        <w:t>1886</w:t>
      </w:r>
    </w:p>
    <w:p w14:paraId="579B10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1886</w:t>
      </w:r>
    </w:p>
    <w:p w14:paraId="72C6EA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1886</w:t>
      </w:r>
    </w:p>
    <w:p w14:paraId="54305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1886</w:t>
      </w:r>
    </w:p>
    <w:p w14:paraId="5E713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1886</w:t>
      </w:r>
    </w:p>
    <w:p w14:paraId="38587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1886</w:t>
      </w:r>
    </w:p>
    <w:p w14:paraId="35B10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1887</w:t>
      </w:r>
    </w:p>
    <w:p w14:paraId="642E8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1887</w:t>
      </w:r>
    </w:p>
    <w:p w14:paraId="67D2D1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1887</w:t>
      </w:r>
    </w:p>
    <w:p w14:paraId="1DC736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 w:rsidRPr="00890378">
        <w:tab/>
        <w:t>1888</w:t>
      </w:r>
    </w:p>
    <w:p w14:paraId="7E7F0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1888</w:t>
      </w:r>
    </w:p>
    <w:p w14:paraId="6B851B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1888</w:t>
      </w:r>
    </w:p>
    <w:p w14:paraId="6C6C6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1888</w:t>
      </w:r>
    </w:p>
    <w:p w14:paraId="1519D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1890</w:t>
      </w:r>
    </w:p>
    <w:p w14:paraId="1C422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1890</w:t>
      </w:r>
    </w:p>
    <w:p w14:paraId="30BA6A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1890</w:t>
      </w:r>
    </w:p>
    <w:p w14:paraId="7A95CA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1891</w:t>
      </w:r>
    </w:p>
    <w:p w14:paraId="5F9514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1893</w:t>
      </w:r>
    </w:p>
    <w:p w14:paraId="752DEE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 w:rsidRPr="00890378">
        <w:tab/>
        <w:t>1895</w:t>
      </w:r>
    </w:p>
    <w:p w14:paraId="7E212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1895</w:t>
      </w:r>
    </w:p>
    <w:p w14:paraId="597145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1895</w:t>
      </w:r>
    </w:p>
    <w:p w14:paraId="6981B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1896</w:t>
      </w:r>
    </w:p>
    <w:p w14:paraId="31410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1896</w:t>
      </w:r>
    </w:p>
    <w:p w14:paraId="26231E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1896</w:t>
      </w:r>
    </w:p>
    <w:p w14:paraId="2C644F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1897</w:t>
      </w:r>
    </w:p>
    <w:p w14:paraId="1F3EE0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1898</w:t>
      </w:r>
    </w:p>
    <w:p w14:paraId="4A29C1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1899</w:t>
      </w:r>
    </w:p>
    <w:p w14:paraId="3EDE54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 w:rsidRPr="00890378">
        <w:tab/>
        <w:t>1901</w:t>
      </w:r>
    </w:p>
    <w:p w14:paraId="72510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1901</w:t>
      </w:r>
    </w:p>
    <w:p w14:paraId="29787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1901</w:t>
      </w:r>
    </w:p>
    <w:p w14:paraId="0DFE62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1901</w:t>
      </w:r>
    </w:p>
    <w:p w14:paraId="73167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1902</w:t>
      </w:r>
    </w:p>
    <w:p w14:paraId="3F416D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1902</w:t>
      </w:r>
    </w:p>
    <w:p w14:paraId="4C0D6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1902</w:t>
      </w:r>
    </w:p>
    <w:p w14:paraId="38C12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1903</w:t>
      </w:r>
    </w:p>
    <w:p w14:paraId="647A8E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1905</w:t>
      </w:r>
    </w:p>
    <w:p w14:paraId="4CBACC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 w:rsidRPr="00890378">
        <w:tab/>
        <w:t>1907</w:t>
      </w:r>
    </w:p>
    <w:p w14:paraId="353F57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1907</w:t>
      </w:r>
    </w:p>
    <w:p w14:paraId="5A1E77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1907</w:t>
      </w:r>
    </w:p>
    <w:p w14:paraId="5DD92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1907</w:t>
      </w:r>
    </w:p>
    <w:p w14:paraId="6F92CD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1908</w:t>
      </w:r>
    </w:p>
    <w:p w14:paraId="6DD4F3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1908</w:t>
      </w:r>
    </w:p>
    <w:p w14:paraId="1D8ADD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1909</w:t>
      </w:r>
    </w:p>
    <w:p w14:paraId="735DC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1910</w:t>
      </w:r>
    </w:p>
    <w:p w14:paraId="6EAF7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1911</w:t>
      </w:r>
    </w:p>
    <w:p w14:paraId="5C4CB7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CEModeA</w:t>
      </w:r>
      <w:r w:rsidRPr="00890378">
        <w:tab/>
        <w:t>1914</w:t>
      </w:r>
    </w:p>
    <w:p w14:paraId="062D7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1914</w:t>
      </w:r>
    </w:p>
    <w:p w14:paraId="1984E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1914</w:t>
      </w:r>
    </w:p>
    <w:p w14:paraId="1A048A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1914</w:t>
      </w:r>
    </w:p>
    <w:p w14:paraId="3B45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1915</w:t>
      </w:r>
    </w:p>
    <w:p w14:paraId="684E4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1915</w:t>
      </w:r>
    </w:p>
    <w:p w14:paraId="1DD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1916</w:t>
      </w:r>
    </w:p>
    <w:p w14:paraId="2E1FC4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1916</w:t>
      </w:r>
    </w:p>
    <w:p w14:paraId="13D025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1917</w:t>
      </w:r>
    </w:p>
    <w:p w14:paraId="333F84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 w:rsidRPr="00890378">
        <w:tab/>
        <w:t>1919</w:t>
      </w:r>
    </w:p>
    <w:p w14:paraId="26CC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1919</w:t>
      </w:r>
    </w:p>
    <w:p w14:paraId="1B27D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1919</w:t>
      </w:r>
    </w:p>
    <w:p w14:paraId="62600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1919</w:t>
      </w:r>
    </w:p>
    <w:p w14:paraId="187B91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1920</w:t>
      </w:r>
    </w:p>
    <w:p w14:paraId="579409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1920</w:t>
      </w:r>
    </w:p>
    <w:p w14:paraId="654DE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1921</w:t>
      </w:r>
    </w:p>
    <w:p w14:paraId="78BF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1922</w:t>
      </w:r>
    </w:p>
    <w:p w14:paraId="62A46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1924</w:t>
      </w:r>
    </w:p>
    <w:p w14:paraId="577484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 w:rsidRPr="00890378">
        <w:tab/>
        <w:t>1926</w:t>
      </w:r>
    </w:p>
    <w:p w14:paraId="2C0C1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1926</w:t>
      </w:r>
    </w:p>
    <w:p w14:paraId="65FE63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1926</w:t>
      </w:r>
    </w:p>
    <w:p w14:paraId="6B304F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1927</w:t>
      </w:r>
    </w:p>
    <w:p w14:paraId="376D89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1928</w:t>
      </w:r>
    </w:p>
    <w:p w14:paraId="004F0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1928</w:t>
      </w:r>
    </w:p>
    <w:p w14:paraId="735C4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1928</w:t>
      </w:r>
    </w:p>
    <w:p w14:paraId="351C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1929</w:t>
      </w:r>
    </w:p>
    <w:p w14:paraId="15AC8D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1930</w:t>
      </w:r>
    </w:p>
    <w:p w14:paraId="17C6EF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 w:rsidRPr="00890378">
        <w:tab/>
        <w:t>1932</w:t>
      </w:r>
    </w:p>
    <w:p w14:paraId="45D12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1932</w:t>
      </w:r>
    </w:p>
    <w:p w14:paraId="034F9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1932</w:t>
      </w:r>
    </w:p>
    <w:p w14:paraId="1F74B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1932</w:t>
      </w:r>
    </w:p>
    <w:p w14:paraId="5C4D1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1932</w:t>
      </w:r>
    </w:p>
    <w:p w14:paraId="15601E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1932</w:t>
      </w:r>
    </w:p>
    <w:p w14:paraId="23844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1932</w:t>
      </w:r>
    </w:p>
    <w:p w14:paraId="2475D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1932</w:t>
      </w:r>
    </w:p>
    <w:p w14:paraId="5815C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1932</w:t>
      </w:r>
    </w:p>
    <w:p w14:paraId="55DE6F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asynchronous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1934</w:t>
      </w:r>
    </w:p>
    <w:p w14:paraId="51735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1934</w:t>
      </w:r>
    </w:p>
    <w:p w14:paraId="51263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1934</w:t>
      </w:r>
    </w:p>
    <w:p w14:paraId="415C81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1934</w:t>
      </w:r>
    </w:p>
    <w:p w14:paraId="14E41A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1935</w:t>
      </w:r>
    </w:p>
    <w:p w14:paraId="0DCD2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1935</w:t>
      </w:r>
    </w:p>
    <w:p w14:paraId="11D83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8.1.33.4.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1936</w:t>
      </w:r>
    </w:p>
    <w:p w14:paraId="2F1EC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1936</w:t>
      </w:r>
    </w:p>
    <w:p w14:paraId="4B75D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1938</w:t>
      </w:r>
    </w:p>
    <w:p w14:paraId="022F4A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1939</w:t>
      </w:r>
    </w:p>
    <w:p w14:paraId="6B4DF9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1939</w:t>
      </w:r>
    </w:p>
    <w:p w14:paraId="2975B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1939</w:t>
      </w:r>
    </w:p>
    <w:p w14:paraId="24993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1939</w:t>
      </w:r>
    </w:p>
    <w:p w14:paraId="25608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1940</w:t>
      </w:r>
    </w:p>
    <w:p w14:paraId="03FDC3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1940</w:t>
      </w:r>
    </w:p>
    <w:p w14:paraId="3937B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8.1.34.4.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1941</w:t>
      </w:r>
    </w:p>
    <w:p w14:paraId="2A07FF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1942</w:t>
      </w:r>
    </w:p>
    <w:p w14:paraId="0FED6E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1943</w:t>
      </w:r>
    </w:p>
    <w:p w14:paraId="22A30D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1945</w:t>
      </w:r>
    </w:p>
    <w:p w14:paraId="645697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1945</w:t>
      </w:r>
    </w:p>
    <w:p w14:paraId="690EEF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1945</w:t>
      </w:r>
    </w:p>
    <w:p w14:paraId="7D0CDF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1945</w:t>
      </w:r>
    </w:p>
    <w:p w14:paraId="71E0E8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1946</w:t>
      </w:r>
    </w:p>
    <w:p w14:paraId="5C3A7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1946</w:t>
      </w:r>
    </w:p>
    <w:p w14:paraId="493673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8.1.35.4.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1947</w:t>
      </w:r>
    </w:p>
    <w:p w14:paraId="49019A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1947</w:t>
      </w:r>
    </w:p>
    <w:p w14:paraId="5D8F3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1949</w:t>
      </w:r>
    </w:p>
    <w:p w14:paraId="5ACC71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1950</w:t>
      </w:r>
    </w:p>
    <w:p w14:paraId="70394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1950</w:t>
      </w:r>
    </w:p>
    <w:p w14:paraId="60737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1950</w:t>
      </w:r>
    </w:p>
    <w:p w14:paraId="4967DA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1950</w:t>
      </w:r>
    </w:p>
    <w:p w14:paraId="303608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1951</w:t>
      </w:r>
    </w:p>
    <w:p w14:paraId="23E5E3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1951</w:t>
      </w:r>
    </w:p>
    <w:p w14:paraId="4560DD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1952</w:t>
      </w:r>
    </w:p>
    <w:p w14:paraId="3017BF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1953</w:t>
      </w:r>
    </w:p>
    <w:p w14:paraId="1A201E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1956</w:t>
      </w:r>
    </w:p>
    <w:p w14:paraId="5D4D03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1957</w:t>
      </w:r>
    </w:p>
    <w:p w14:paraId="6E7E4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1957</w:t>
      </w:r>
    </w:p>
    <w:p w14:paraId="7CECE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1957</w:t>
      </w:r>
    </w:p>
    <w:p w14:paraId="27D956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1957</w:t>
      </w:r>
    </w:p>
    <w:p w14:paraId="57D6FF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1958</w:t>
      </w:r>
    </w:p>
    <w:p w14:paraId="6E037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1958</w:t>
      </w:r>
    </w:p>
    <w:p w14:paraId="170C3F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1959</w:t>
      </w:r>
    </w:p>
    <w:p w14:paraId="4BF71D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1960</w:t>
      </w:r>
    </w:p>
    <w:p w14:paraId="623AE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1964</w:t>
      </w:r>
    </w:p>
    <w:p w14:paraId="07CFCA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1965</w:t>
      </w:r>
    </w:p>
    <w:p w14:paraId="49894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1966</w:t>
      </w:r>
    </w:p>
    <w:p w14:paraId="320D22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1966</w:t>
      </w:r>
    </w:p>
    <w:p w14:paraId="3CFCBF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1966</w:t>
      </w:r>
    </w:p>
    <w:p w14:paraId="473D3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1967</w:t>
      </w:r>
    </w:p>
    <w:p w14:paraId="12B5BB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1967</w:t>
      </w:r>
    </w:p>
    <w:p w14:paraId="60EB6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1967</w:t>
      </w:r>
    </w:p>
    <w:p w14:paraId="430A2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1968</w:t>
      </w:r>
    </w:p>
    <w:p w14:paraId="768DE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1971</w:t>
      </w:r>
    </w:p>
    <w:p w14:paraId="3C367E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1973</w:t>
      </w:r>
    </w:p>
    <w:p w14:paraId="11AFE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1973</w:t>
      </w:r>
    </w:p>
    <w:p w14:paraId="25835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1973</w:t>
      </w:r>
    </w:p>
    <w:p w14:paraId="3B2F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1973</w:t>
      </w:r>
    </w:p>
    <w:p w14:paraId="24D62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1974</w:t>
      </w:r>
    </w:p>
    <w:p w14:paraId="45CA4F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1974</w:t>
      </w:r>
    </w:p>
    <w:p w14:paraId="7D5287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1974</w:t>
      </w:r>
    </w:p>
    <w:p w14:paraId="622C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1975</w:t>
      </w:r>
    </w:p>
    <w:p w14:paraId="519D5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1980</w:t>
      </w:r>
    </w:p>
    <w:p w14:paraId="1C9263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for UE configured with highSpeedEnhancedMeasFlag in synchronous cells</w:t>
      </w:r>
      <w:r w:rsidRPr="00890378">
        <w:tab/>
        <w:t>1981</w:t>
      </w:r>
    </w:p>
    <w:p w14:paraId="3709A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1981</w:t>
      </w:r>
    </w:p>
    <w:p w14:paraId="0963C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1981</w:t>
      </w:r>
    </w:p>
    <w:p w14:paraId="540352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1981</w:t>
      </w:r>
    </w:p>
    <w:p w14:paraId="1E79E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1982</w:t>
      </w:r>
    </w:p>
    <w:p w14:paraId="45257C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1982</w:t>
      </w:r>
    </w:p>
    <w:p w14:paraId="4A16CD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1983</w:t>
      </w:r>
    </w:p>
    <w:p w14:paraId="67DA9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1984</w:t>
      </w:r>
    </w:p>
    <w:p w14:paraId="48CCE0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1985</w:t>
      </w:r>
    </w:p>
    <w:p w14:paraId="76D8F2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 w:rsidRPr="00890378">
        <w:tab/>
        <w:t>1987</w:t>
      </w:r>
    </w:p>
    <w:p w14:paraId="7BD4B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1987</w:t>
      </w:r>
    </w:p>
    <w:p w14:paraId="2ABFDD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1987</w:t>
      </w:r>
    </w:p>
    <w:p w14:paraId="1DAE3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1987</w:t>
      </w:r>
    </w:p>
    <w:p w14:paraId="3F800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1988</w:t>
      </w:r>
    </w:p>
    <w:p w14:paraId="2D6613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1988</w:t>
      </w:r>
    </w:p>
    <w:p w14:paraId="4001B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1988</w:t>
      </w:r>
    </w:p>
    <w:p w14:paraId="1BF01B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1989</w:t>
      </w:r>
    </w:p>
    <w:p w14:paraId="654E6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1991</w:t>
      </w:r>
    </w:p>
    <w:p w14:paraId="0C903F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 w:rsidRPr="00890378">
        <w:tab/>
        <w:t>1992</w:t>
      </w:r>
    </w:p>
    <w:p w14:paraId="14EA16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1992</w:t>
      </w:r>
    </w:p>
    <w:p w14:paraId="73614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1992</w:t>
      </w:r>
    </w:p>
    <w:p w14:paraId="76070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1992</w:t>
      </w:r>
    </w:p>
    <w:p w14:paraId="06E3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1992</w:t>
      </w:r>
    </w:p>
    <w:p w14:paraId="5D981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1992</w:t>
      </w:r>
    </w:p>
    <w:p w14:paraId="2E8B4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1993</w:t>
      </w:r>
    </w:p>
    <w:p w14:paraId="2FDC63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1993</w:t>
      </w:r>
    </w:p>
    <w:p w14:paraId="34ED1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1993</w:t>
      </w:r>
    </w:p>
    <w:p w14:paraId="058BC5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 frequency measurements</w:t>
      </w:r>
      <w:r w:rsidRPr="00890378">
        <w:tab/>
        <w:t>1994</w:t>
      </w:r>
    </w:p>
    <w:p w14:paraId="5E15BF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TDD-</w:t>
      </w:r>
      <w:r w:rsidRPr="00890378">
        <w:t>TDD intra</w:t>
      </w:r>
      <w:r w:rsidRPr="00890378">
        <w:rPr>
          <w:lang w:eastAsia="zh-CN"/>
        </w:rPr>
        <w:t>-</w:t>
      </w:r>
      <w:r w:rsidRPr="00890378">
        <w:t xml:space="preserve">frequency </w:t>
      </w:r>
      <w:r w:rsidRPr="00890378">
        <w:rPr>
          <w:lang w:eastAsia="zh-CN"/>
        </w:rPr>
        <w:t>e</w:t>
      </w:r>
      <w:r w:rsidRPr="00890378">
        <w:t>vent triggered reporting under fading propagation conditions in synchronous cells</w:t>
      </w:r>
      <w:r w:rsidRPr="00890378">
        <w:tab/>
        <w:t>1994</w:t>
      </w:r>
    </w:p>
    <w:p w14:paraId="036831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1994</w:t>
      </w:r>
    </w:p>
    <w:p w14:paraId="4F4E8E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1994</w:t>
      </w:r>
    </w:p>
    <w:p w14:paraId="13C1B2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1994</w:t>
      </w:r>
    </w:p>
    <w:p w14:paraId="08EB3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1996</w:t>
      </w:r>
    </w:p>
    <w:p w14:paraId="42A986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1996</w:t>
      </w:r>
    </w:p>
    <w:p w14:paraId="7C9855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1996</w:t>
      </w:r>
    </w:p>
    <w:p w14:paraId="7B03B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1997</w:t>
      </w:r>
    </w:p>
    <w:p w14:paraId="592BA7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1998</w:t>
      </w:r>
    </w:p>
    <w:p w14:paraId="7AD077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under fading propagation conditions in synchronous cells with DRX</w:t>
      </w:r>
      <w:r w:rsidRPr="00890378">
        <w:tab/>
        <w:t>2000</w:t>
      </w:r>
    </w:p>
    <w:p w14:paraId="2A79C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2000</w:t>
      </w:r>
    </w:p>
    <w:p w14:paraId="1DD41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2000</w:t>
      </w:r>
    </w:p>
    <w:p w14:paraId="6CF35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2000</w:t>
      </w:r>
    </w:p>
    <w:p w14:paraId="4E2F0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2001</w:t>
      </w:r>
    </w:p>
    <w:p w14:paraId="7CE61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2001</w:t>
      </w:r>
    </w:p>
    <w:p w14:paraId="2196F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2002</w:t>
      </w:r>
    </w:p>
    <w:p w14:paraId="3832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2003</w:t>
      </w:r>
    </w:p>
    <w:p w14:paraId="122E4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2005</w:t>
      </w:r>
    </w:p>
    <w:p w14:paraId="13C51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</w:t>
      </w:r>
      <w:r w:rsidRPr="00890378">
        <w:tab/>
        <w:t>2007</w:t>
      </w:r>
    </w:p>
    <w:p w14:paraId="0BF52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2007</w:t>
      </w:r>
    </w:p>
    <w:p w14:paraId="577C1E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2007</w:t>
      </w:r>
    </w:p>
    <w:p w14:paraId="4F9DE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2007</w:t>
      </w:r>
    </w:p>
    <w:p w14:paraId="786DE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2008</w:t>
      </w:r>
    </w:p>
    <w:p w14:paraId="2B113C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2008</w:t>
      </w:r>
    </w:p>
    <w:p w14:paraId="4F3B56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2009</w:t>
      </w:r>
    </w:p>
    <w:p w14:paraId="32739C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2010</w:t>
      </w:r>
    </w:p>
    <w:p w14:paraId="183D9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2013</w:t>
      </w:r>
    </w:p>
    <w:p w14:paraId="0E766D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 with DRX</w:t>
      </w:r>
      <w:r w:rsidRPr="00890378">
        <w:tab/>
        <w:t>2014</w:t>
      </w:r>
    </w:p>
    <w:p w14:paraId="704B20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2014</w:t>
      </w:r>
    </w:p>
    <w:p w14:paraId="0D2B8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2014</w:t>
      </w:r>
    </w:p>
    <w:p w14:paraId="59AB8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2014</w:t>
      </w:r>
    </w:p>
    <w:p w14:paraId="24385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2015</w:t>
      </w:r>
    </w:p>
    <w:p w14:paraId="2078D7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2015</w:t>
      </w:r>
    </w:p>
    <w:p w14:paraId="56EE0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2016</w:t>
      </w:r>
    </w:p>
    <w:p w14:paraId="03AAA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2017</w:t>
      </w:r>
    </w:p>
    <w:p w14:paraId="43F6B6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2021</w:t>
      </w:r>
    </w:p>
    <w:p w14:paraId="6ABEA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Non-MBSFN ABS (eICIC)</w:t>
      </w:r>
      <w:r w:rsidRPr="00890378">
        <w:tab/>
        <w:t>2022</w:t>
      </w:r>
    </w:p>
    <w:p w14:paraId="30235A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2022</w:t>
      </w:r>
    </w:p>
    <w:p w14:paraId="574F0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2023</w:t>
      </w:r>
    </w:p>
    <w:p w14:paraId="0E3385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2023</w:t>
      </w:r>
    </w:p>
    <w:p w14:paraId="6998F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2024</w:t>
      </w:r>
    </w:p>
    <w:p w14:paraId="2D5CA6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2024</w:t>
      </w:r>
    </w:p>
    <w:p w14:paraId="565F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2025</w:t>
      </w:r>
    </w:p>
    <w:p w14:paraId="2FED6E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2026</w:t>
      </w:r>
    </w:p>
    <w:p w14:paraId="42BE3F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2028</w:t>
      </w:r>
    </w:p>
    <w:p w14:paraId="179F67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CRS Assistance Information and Non-MBSFN ABS (feICIC)</w:t>
      </w:r>
      <w:r w:rsidRPr="00890378">
        <w:tab/>
        <w:t>2029</w:t>
      </w:r>
    </w:p>
    <w:p w14:paraId="595B74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2029</w:t>
      </w:r>
    </w:p>
    <w:p w14:paraId="249A17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2029</w:t>
      </w:r>
    </w:p>
    <w:p w14:paraId="46781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2029</w:t>
      </w:r>
    </w:p>
    <w:p w14:paraId="0781D3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2030</w:t>
      </w:r>
    </w:p>
    <w:p w14:paraId="1A8922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2030</w:t>
      </w:r>
    </w:p>
    <w:p w14:paraId="1A0FF1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2032</w:t>
      </w:r>
    </w:p>
    <w:p w14:paraId="70C08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2032</w:t>
      </w:r>
    </w:p>
    <w:p w14:paraId="25CA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2035</w:t>
      </w:r>
    </w:p>
    <w:p w14:paraId="6B9889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for UE category 0</w:t>
      </w:r>
      <w:r w:rsidRPr="00890378">
        <w:tab/>
        <w:t>2036</w:t>
      </w:r>
    </w:p>
    <w:p w14:paraId="55E8B1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2036</w:t>
      </w:r>
    </w:p>
    <w:p w14:paraId="5AF19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2036</w:t>
      </w:r>
    </w:p>
    <w:p w14:paraId="01EC95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2037</w:t>
      </w:r>
    </w:p>
    <w:p w14:paraId="6C2B8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2038</w:t>
      </w:r>
    </w:p>
    <w:p w14:paraId="5D56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2038</w:t>
      </w:r>
    </w:p>
    <w:p w14:paraId="6CE25F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2038</w:t>
      </w:r>
    </w:p>
    <w:p w14:paraId="436837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2039</w:t>
      </w:r>
    </w:p>
    <w:p w14:paraId="10383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2042</w:t>
      </w:r>
    </w:p>
    <w:p w14:paraId="573A8C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</w:t>
      </w:r>
      <w:r w:rsidRPr="00890378">
        <w:rPr>
          <w:lang w:eastAsia="zh-TW"/>
        </w:rPr>
        <w:noBreakHyphen/>
        <w:t>UTRA cell using autonomous gaps for UE category 1bis</w:t>
      </w:r>
      <w:r w:rsidRPr="00890378">
        <w:tab/>
        <w:t>2044</w:t>
      </w:r>
    </w:p>
    <w:p w14:paraId="7C29AB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2044</w:t>
      </w:r>
    </w:p>
    <w:p w14:paraId="65ABF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2044</w:t>
      </w:r>
    </w:p>
    <w:p w14:paraId="12549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2044</w:t>
      </w:r>
    </w:p>
    <w:p w14:paraId="524691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2045</w:t>
      </w:r>
    </w:p>
    <w:p w14:paraId="784E8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2045</w:t>
      </w:r>
    </w:p>
    <w:p w14:paraId="784CC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2046</w:t>
      </w:r>
    </w:p>
    <w:p w14:paraId="34D1E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2047</w:t>
      </w:r>
    </w:p>
    <w:p w14:paraId="72A969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2049</w:t>
      </w:r>
    </w:p>
    <w:p w14:paraId="68522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0</w:t>
      </w:r>
      <w:r w:rsidRPr="00890378">
        <w:tab/>
        <w:t>2050</w:t>
      </w:r>
    </w:p>
    <w:p w14:paraId="3240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2050</w:t>
      </w:r>
    </w:p>
    <w:p w14:paraId="5E390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2050</w:t>
      </w:r>
    </w:p>
    <w:p w14:paraId="4CA30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2051</w:t>
      </w:r>
    </w:p>
    <w:p w14:paraId="2498FF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2052</w:t>
      </w:r>
    </w:p>
    <w:p w14:paraId="1C9847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2052</w:t>
      </w:r>
    </w:p>
    <w:p w14:paraId="1902E3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2052</w:t>
      </w:r>
    </w:p>
    <w:p w14:paraId="1EE77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2053</w:t>
      </w:r>
    </w:p>
    <w:p w14:paraId="2FE6CE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2057</w:t>
      </w:r>
    </w:p>
    <w:p w14:paraId="4486A2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1bis</w:t>
      </w:r>
      <w:r w:rsidRPr="00890378">
        <w:tab/>
        <w:t>2059</w:t>
      </w:r>
    </w:p>
    <w:p w14:paraId="7C044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2059</w:t>
      </w:r>
    </w:p>
    <w:p w14:paraId="4AC24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2059</w:t>
      </w:r>
    </w:p>
    <w:p w14:paraId="19A42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2059</w:t>
      </w:r>
    </w:p>
    <w:p w14:paraId="4A2AF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2060</w:t>
      </w:r>
    </w:p>
    <w:p w14:paraId="6D663A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2060</w:t>
      </w:r>
    </w:p>
    <w:p w14:paraId="05E3E4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2061</w:t>
      </w:r>
    </w:p>
    <w:p w14:paraId="12BDA9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2062</w:t>
      </w:r>
    </w:p>
    <w:p w14:paraId="111386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2066</w:t>
      </w:r>
    </w:p>
    <w:p w14:paraId="3528F0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2068</w:t>
      </w:r>
    </w:p>
    <w:p w14:paraId="7EB064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2068</w:t>
      </w:r>
    </w:p>
    <w:p w14:paraId="4FF970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2068</w:t>
      </w:r>
    </w:p>
    <w:p w14:paraId="2F58F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2068</w:t>
      </w:r>
    </w:p>
    <w:p w14:paraId="01FC7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2069</w:t>
      </w:r>
    </w:p>
    <w:p w14:paraId="4D0CB6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2069</w:t>
      </w:r>
    </w:p>
    <w:p w14:paraId="7BCB9C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2070</w:t>
      </w:r>
    </w:p>
    <w:p w14:paraId="4D304C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2071</w:t>
      </w:r>
    </w:p>
    <w:p w14:paraId="50ED7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2074</w:t>
      </w:r>
    </w:p>
    <w:p w14:paraId="40F199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2075</w:t>
      </w:r>
    </w:p>
    <w:p w14:paraId="0F8AC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2075</w:t>
      </w:r>
    </w:p>
    <w:p w14:paraId="5AC371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2075</w:t>
      </w:r>
    </w:p>
    <w:p w14:paraId="16DEA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2076</w:t>
      </w:r>
    </w:p>
    <w:p w14:paraId="75F85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2076</w:t>
      </w:r>
    </w:p>
    <w:p w14:paraId="536408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2076</w:t>
      </w:r>
    </w:p>
    <w:p w14:paraId="3FA57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2077</w:t>
      </w:r>
    </w:p>
    <w:p w14:paraId="497CD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2078</w:t>
      </w:r>
    </w:p>
    <w:p w14:paraId="55D502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2082</w:t>
      </w:r>
    </w:p>
    <w:p w14:paraId="67BDC2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for UE configured with highSpeedEnhancedMeasFlag in synchronous cells</w:t>
      </w:r>
      <w:r w:rsidRPr="00890378">
        <w:tab/>
        <w:t>2084</w:t>
      </w:r>
    </w:p>
    <w:p w14:paraId="75CB93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2084</w:t>
      </w:r>
    </w:p>
    <w:p w14:paraId="1DE25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2084</w:t>
      </w:r>
    </w:p>
    <w:p w14:paraId="0EF7A2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2084</w:t>
      </w:r>
    </w:p>
    <w:p w14:paraId="4D18C1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2085</w:t>
      </w:r>
    </w:p>
    <w:p w14:paraId="49B4D7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2085</w:t>
      </w:r>
    </w:p>
    <w:p w14:paraId="39B5F6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2086</w:t>
      </w:r>
    </w:p>
    <w:p w14:paraId="14C71A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2087</w:t>
      </w:r>
    </w:p>
    <w:p w14:paraId="354CE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2089</w:t>
      </w:r>
    </w:p>
    <w:p w14:paraId="61C5FE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8.2.12</w:t>
      </w:r>
      <w:r w:rsidRPr="00890378">
        <w:tab/>
        <w:t>2091</w:t>
      </w:r>
    </w:p>
    <w:p w14:paraId="03D240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8.2.13</w:t>
      </w:r>
      <w:r w:rsidRPr="00890378">
        <w:tab/>
        <w:t>2091</w:t>
      </w:r>
    </w:p>
    <w:p w14:paraId="340B512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for serving cell under fading propagation conditions for CE in CEModeA without gap</w:t>
      </w:r>
      <w:r w:rsidRPr="00890378">
        <w:tab/>
        <w:t>2091</w:t>
      </w:r>
    </w:p>
    <w:p w14:paraId="31363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2091</w:t>
      </w:r>
    </w:p>
    <w:p w14:paraId="0714A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2091</w:t>
      </w:r>
    </w:p>
    <w:p w14:paraId="3E7184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2091</w:t>
      </w:r>
    </w:p>
    <w:p w14:paraId="2405F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2093</w:t>
      </w:r>
    </w:p>
    <w:p w14:paraId="14D60D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2093</w:t>
      </w:r>
    </w:p>
    <w:p w14:paraId="72E278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2094</w:t>
      </w:r>
    </w:p>
    <w:p w14:paraId="75282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2095</w:t>
      </w:r>
    </w:p>
    <w:p w14:paraId="20289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2097</w:t>
      </w:r>
    </w:p>
    <w:p w14:paraId="518B0A3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Measurements</w:t>
      </w:r>
      <w:r w:rsidRPr="00890378">
        <w:tab/>
        <w:t>2099</w:t>
      </w:r>
    </w:p>
    <w:p w14:paraId="5E1349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2099</w:t>
      </w:r>
    </w:p>
    <w:p w14:paraId="2508E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2099</w:t>
      </w:r>
    </w:p>
    <w:p w14:paraId="6087E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2099</w:t>
      </w:r>
    </w:p>
    <w:p w14:paraId="59C22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2099</w:t>
      </w:r>
    </w:p>
    <w:p w14:paraId="096A7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2100</w:t>
      </w:r>
    </w:p>
    <w:p w14:paraId="546D01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2100</w:t>
      </w:r>
    </w:p>
    <w:p w14:paraId="74D02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2101</w:t>
      </w:r>
    </w:p>
    <w:p w14:paraId="707ABB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2101</w:t>
      </w:r>
    </w:p>
    <w:p w14:paraId="2F75A1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2102</w:t>
      </w:r>
    </w:p>
    <w:p w14:paraId="4EBE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UE category 1bis</w:t>
      </w:r>
      <w:r w:rsidRPr="00890378">
        <w:tab/>
        <w:t>2104</w:t>
      </w:r>
    </w:p>
    <w:p w14:paraId="6EA00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2104</w:t>
      </w:r>
    </w:p>
    <w:p w14:paraId="0CE86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2104</w:t>
      </w:r>
    </w:p>
    <w:p w14:paraId="49BC19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2104</w:t>
      </w:r>
    </w:p>
    <w:p w14:paraId="5027F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2105</w:t>
      </w:r>
    </w:p>
    <w:p w14:paraId="278A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2105</w:t>
      </w:r>
    </w:p>
    <w:p w14:paraId="105A0A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2106</w:t>
      </w:r>
    </w:p>
    <w:p w14:paraId="6953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2106</w:t>
      </w:r>
    </w:p>
    <w:p w14:paraId="30C409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2107</w:t>
      </w:r>
    </w:p>
    <w:p w14:paraId="6B9D62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</w:t>
      </w:r>
      <w:r w:rsidRPr="00890378">
        <w:tab/>
        <w:t>2109</w:t>
      </w:r>
    </w:p>
    <w:p w14:paraId="0FCAC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2109</w:t>
      </w:r>
    </w:p>
    <w:p w14:paraId="724F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2109</w:t>
      </w:r>
    </w:p>
    <w:p w14:paraId="76B7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2109</w:t>
      </w:r>
    </w:p>
    <w:p w14:paraId="6A9F7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2110</w:t>
      </w:r>
    </w:p>
    <w:p w14:paraId="029A57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2110</w:t>
      </w:r>
    </w:p>
    <w:p w14:paraId="7612D7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2111</w:t>
      </w:r>
    </w:p>
    <w:p w14:paraId="4BE2E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2112</w:t>
      </w:r>
    </w:p>
    <w:p w14:paraId="59DB2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2114</w:t>
      </w:r>
    </w:p>
    <w:p w14:paraId="46B77E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 for UE category 1bis</w:t>
      </w:r>
      <w:r w:rsidRPr="00890378">
        <w:tab/>
        <w:t>2116</w:t>
      </w:r>
    </w:p>
    <w:p w14:paraId="088A8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2116</w:t>
      </w:r>
    </w:p>
    <w:p w14:paraId="449FC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2116</w:t>
      </w:r>
    </w:p>
    <w:p w14:paraId="415010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2116</w:t>
      </w:r>
    </w:p>
    <w:p w14:paraId="37876E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2118</w:t>
      </w:r>
    </w:p>
    <w:p w14:paraId="61B253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2118</w:t>
      </w:r>
    </w:p>
    <w:p w14:paraId="1136D2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2119</w:t>
      </w:r>
    </w:p>
    <w:p w14:paraId="7F249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2119</w:t>
      </w:r>
    </w:p>
    <w:p w14:paraId="3AA336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2121</w:t>
      </w:r>
    </w:p>
    <w:p w14:paraId="225BD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event triggered reporting under AWGN propagation conditions in asynchronous cells with DRX when L3 filtering is used</w:t>
      </w:r>
      <w:r w:rsidRPr="00890378">
        <w:tab/>
        <w:t>2124</w:t>
      </w:r>
    </w:p>
    <w:p w14:paraId="38202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2124</w:t>
      </w:r>
    </w:p>
    <w:p w14:paraId="43E6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2124</w:t>
      </w:r>
    </w:p>
    <w:p w14:paraId="7303C8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2124</w:t>
      </w:r>
    </w:p>
    <w:p w14:paraId="7335F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2125</w:t>
      </w:r>
    </w:p>
    <w:p w14:paraId="774D0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2125</w:t>
      </w:r>
    </w:p>
    <w:p w14:paraId="60520D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2126</w:t>
      </w:r>
    </w:p>
    <w:p w14:paraId="46DF58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2126</w:t>
      </w:r>
    </w:p>
    <w:p w14:paraId="0156F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2129</w:t>
      </w:r>
    </w:p>
    <w:p w14:paraId="019415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AWGN propagation conditions in asynchronous cells with DRX when L3 filtering is used for UE category 1bis</w:t>
      </w:r>
      <w:r w:rsidRPr="00890378">
        <w:tab/>
        <w:t>2131</w:t>
      </w:r>
    </w:p>
    <w:p w14:paraId="2903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2131</w:t>
      </w:r>
    </w:p>
    <w:p w14:paraId="7C4F41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2131</w:t>
      </w:r>
    </w:p>
    <w:p w14:paraId="07937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2131</w:t>
      </w:r>
    </w:p>
    <w:p w14:paraId="3FF5F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2132</w:t>
      </w:r>
    </w:p>
    <w:p w14:paraId="5A12A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2132</w:t>
      </w:r>
    </w:p>
    <w:p w14:paraId="18D15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2133</w:t>
      </w:r>
    </w:p>
    <w:p w14:paraId="314D14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2133</w:t>
      </w:r>
    </w:p>
    <w:p w14:paraId="751E1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2136</w:t>
      </w:r>
    </w:p>
    <w:p w14:paraId="1E26BB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</w:t>
      </w:r>
      <w:r w:rsidRPr="00890378">
        <w:tab/>
        <w:t>2138</w:t>
      </w:r>
    </w:p>
    <w:p w14:paraId="4EE1A3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2138</w:t>
      </w:r>
    </w:p>
    <w:p w14:paraId="413839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2138</w:t>
      </w:r>
    </w:p>
    <w:p w14:paraId="24F6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2138</w:t>
      </w:r>
    </w:p>
    <w:p w14:paraId="1EBE6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2138</w:t>
      </w:r>
    </w:p>
    <w:p w14:paraId="0A989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2138</w:t>
      </w:r>
    </w:p>
    <w:p w14:paraId="1B4ED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2139</w:t>
      </w:r>
    </w:p>
    <w:p w14:paraId="3AB217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2140</w:t>
      </w:r>
    </w:p>
    <w:p w14:paraId="5D2A0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2145</w:t>
      </w:r>
    </w:p>
    <w:p w14:paraId="2F536E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 with DRX</w:t>
      </w:r>
      <w:r w:rsidRPr="00890378">
        <w:tab/>
        <w:t>2146</w:t>
      </w:r>
    </w:p>
    <w:p w14:paraId="2ED2F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2146</w:t>
      </w:r>
    </w:p>
    <w:p w14:paraId="6E363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2146</w:t>
      </w:r>
    </w:p>
    <w:p w14:paraId="30255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2146</w:t>
      </w:r>
    </w:p>
    <w:p w14:paraId="242CD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2147</w:t>
      </w:r>
    </w:p>
    <w:p w14:paraId="66634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2147</w:t>
      </w:r>
    </w:p>
    <w:p w14:paraId="093F7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2147</w:t>
      </w:r>
    </w:p>
    <w:p w14:paraId="61C8B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2148</w:t>
      </w:r>
    </w:p>
    <w:p w14:paraId="6C73B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2153</w:t>
      </w:r>
    </w:p>
    <w:p w14:paraId="2F844D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without measurement gaps under AWGN propagation conditions in asynchronous cells</w:t>
      </w:r>
      <w:r w:rsidRPr="00890378">
        <w:tab/>
        <w:t>2154</w:t>
      </w:r>
    </w:p>
    <w:p w14:paraId="01A501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2154</w:t>
      </w:r>
    </w:p>
    <w:p w14:paraId="3230A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2154</w:t>
      </w:r>
    </w:p>
    <w:p w14:paraId="0EF656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2154</w:t>
      </w:r>
    </w:p>
    <w:p w14:paraId="1B58F7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2155</w:t>
      </w:r>
    </w:p>
    <w:p w14:paraId="3F0ED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2155</w:t>
      </w:r>
    </w:p>
    <w:p w14:paraId="366C1B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2156</w:t>
      </w:r>
    </w:p>
    <w:p w14:paraId="6C5C5E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2157</w:t>
      </w:r>
    </w:p>
    <w:p w14:paraId="2EAEA2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2160</w:t>
      </w:r>
    </w:p>
    <w:p w14:paraId="7CA412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Increased Carrier Monitoring without Reduced Performance Group</w:t>
      </w:r>
      <w:r w:rsidRPr="00890378">
        <w:tab/>
        <w:t>2161</w:t>
      </w:r>
    </w:p>
    <w:p w14:paraId="3D5E0D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2161</w:t>
      </w:r>
    </w:p>
    <w:p w14:paraId="5C3AB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2161</w:t>
      </w:r>
    </w:p>
    <w:p w14:paraId="53E992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2161</w:t>
      </w:r>
    </w:p>
    <w:p w14:paraId="42998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2163</w:t>
      </w:r>
    </w:p>
    <w:p w14:paraId="16A5CE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2163</w:t>
      </w:r>
    </w:p>
    <w:p w14:paraId="71F052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2163</w:t>
      </w:r>
    </w:p>
    <w:p w14:paraId="2B933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2164</w:t>
      </w:r>
    </w:p>
    <w:p w14:paraId="4A01A9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2165</w:t>
      </w:r>
    </w:p>
    <w:p w14:paraId="3CC044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FDD-FDD Inter-frequency correct reporting of measurement events with reduced performance group configured, non DRX</w:t>
      </w:r>
      <w:r w:rsidRPr="00890378">
        <w:tab/>
        <w:t>2167</w:t>
      </w:r>
    </w:p>
    <w:p w14:paraId="3720F7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2167</w:t>
      </w:r>
    </w:p>
    <w:p w14:paraId="06CBE3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2167</w:t>
      </w:r>
    </w:p>
    <w:p w14:paraId="56D5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2168</w:t>
      </w:r>
    </w:p>
    <w:p w14:paraId="46506E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2169</w:t>
      </w:r>
    </w:p>
    <w:p w14:paraId="16A510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2169</w:t>
      </w:r>
    </w:p>
    <w:p w14:paraId="557656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2170</w:t>
      </w:r>
    </w:p>
    <w:p w14:paraId="37F21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2170</w:t>
      </w:r>
    </w:p>
    <w:p w14:paraId="5CC14B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2171</w:t>
      </w:r>
    </w:p>
    <w:p w14:paraId="7E675F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</w:t>
      </w:r>
      <w:r w:rsidRPr="00890378">
        <w:rPr>
          <w:lang w:eastAsia="zh-CN"/>
        </w:rPr>
        <w:t>-</w:t>
      </w:r>
      <w:r w:rsidRPr="00890378">
        <w:t>frequency correct reporting of measurement events with reduced performance group configured, DRX</w:t>
      </w:r>
      <w:r w:rsidRPr="00890378">
        <w:tab/>
        <w:t>2174</w:t>
      </w:r>
    </w:p>
    <w:p w14:paraId="5EB90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2174</w:t>
      </w:r>
    </w:p>
    <w:p w14:paraId="7B86C6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2174</w:t>
      </w:r>
    </w:p>
    <w:p w14:paraId="7C6B8D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2174</w:t>
      </w:r>
    </w:p>
    <w:p w14:paraId="45333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2175</w:t>
      </w:r>
    </w:p>
    <w:p w14:paraId="58E4BE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2175</w:t>
      </w:r>
    </w:p>
    <w:p w14:paraId="5A5DE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2176</w:t>
      </w:r>
    </w:p>
    <w:p w14:paraId="5FDE3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2177</w:t>
      </w:r>
    </w:p>
    <w:p w14:paraId="6A85C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2178</w:t>
      </w:r>
    </w:p>
    <w:p w14:paraId="297AB0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8.3.10</w:t>
      </w:r>
      <w:r w:rsidRPr="00890378">
        <w:t xml:space="preserve"> to </w:t>
      </w:r>
      <w:r w:rsidRPr="00890378">
        <w:rPr>
          <w:bCs/>
        </w:rPr>
        <w:t>8.3.11</w:t>
      </w:r>
      <w:r w:rsidRPr="00890378">
        <w:tab/>
        <w:t>2179</w:t>
      </w:r>
    </w:p>
    <w:p w14:paraId="62DC72F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 w:rsidRPr="00890378">
        <w:tab/>
        <w:t>2179</w:t>
      </w:r>
    </w:p>
    <w:p w14:paraId="3E34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2179</w:t>
      </w:r>
    </w:p>
    <w:p w14:paraId="7EAD27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2179</w:t>
      </w:r>
    </w:p>
    <w:p w14:paraId="53D4D8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2179</w:t>
      </w:r>
    </w:p>
    <w:p w14:paraId="27939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2182</w:t>
      </w:r>
    </w:p>
    <w:p w14:paraId="6412DC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2182</w:t>
      </w:r>
    </w:p>
    <w:p w14:paraId="42AA3C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2182</w:t>
      </w:r>
    </w:p>
    <w:p w14:paraId="17E5F3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2183</w:t>
      </w:r>
    </w:p>
    <w:p w14:paraId="6BBFA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2185</w:t>
      </w:r>
    </w:p>
    <w:p w14:paraId="338983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 w:rsidRPr="00890378">
        <w:tab/>
        <w:t>2186</w:t>
      </w:r>
    </w:p>
    <w:p w14:paraId="3D7A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2186</w:t>
      </w:r>
    </w:p>
    <w:p w14:paraId="1EC293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2186</w:t>
      </w:r>
    </w:p>
    <w:p w14:paraId="29AAF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2186</w:t>
      </w:r>
    </w:p>
    <w:p w14:paraId="1F797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2186</w:t>
      </w:r>
    </w:p>
    <w:p w14:paraId="11612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2186</w:t>
      </w:r>
    </w:p>
    <w:p w14:paraId="57685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2186</w:t>
      </w:r>
    </w:p>
    <w:p w14:paraId="58BD3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2186</w:t>
      </w:r>
    </w:p>
    <w:p w14:paraId="6F3EBE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2186</w:t>
      </w:r>
    </w:p>
    <w:p w14:paraId="552BC5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 w:rsidRPr="00890378">
        <w:tab/>
        <w:t>2188</w:t>
      </w:r>
    </w:p>
    <w:p w14:paraId="0B50F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2188</w:t>
      </w:r>
    </w:p>
    <w:p w14:paraId="3D3C8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2188</w:t>
      </w:r>
    </w:p>
    <w:p w14:paraId="56C3CE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2188</w:t>
      </w:r>
    </w:p>
    <w:p w14:paraId="30E87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2190</w:t>
      </w:r>
    </w:p>
    <w:p w14:paraId="62123D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2190</w:t>
      </w:r>
    </w:p>
    <w:p w14:paraId="70DF98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2190</w:t>
      </w:r>
    </w:p>
    <w:p w14:paraId="4CEA3E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2191</w:t>
      </w:r>
    </w:p>
    <w:p w14:paraId="5173D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2193</w:t>
      </w:r>
    </w:p>
    <w:p w14:paraId="652012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 w:rsidRPr="00890378">
        <w:tab/>
        <w:t>2194</w:t>
      </w:r>
    </w:p>
    <w:p w14:paraId="1A70F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2194</w:t>
      </w:r>
    </w:p>
    <w:p w14:paraId="7B4FA4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2194</w:t>
      </w:r>
    </w:p>
    <w:p w14:paraId="397280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2194</w:t>
      </w:r>
    </w:p>
    <w:p w14:paraId="78CAC0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2194</w:t>
      </w:r>
    </w:p>
    <w:p w14:paraId="15411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2194</w:t>
      </w:r>
    </w:p>
    <w:p w14:paraId="7C3FF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2194</w:t>
      </w:r>
    </w:p>
    <w:p w14:paraId="3D760A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2194</w:t>
      </w:r>
    </w:p>
    <w:p w14:paraId="74854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2194</w:t>
      </w:r>
    </w:p>
    <w:p w14:paraId="372A03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 w:rsidRPr="00890378">
        <w:tab/>
        <w:t>2196</w:t>
      </w:r>
    </w:p>
    <w:p w14:paraId="61D8EB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2196</w:t>
      </w:r>
    </w:p>
    <w:p w14:paraId="59BC91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2196</w:t>
      </w:r>
    </w:p>
    <w:p w14:paraId="321A69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2196</w:t>
      </w:r>
    </w:p>
    <w:p w14:paraId="3A4695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2197</w:t>
      </w:r>
    </w:p>
    <w:p w14:paraId="40ECA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2197</w:t>
      </w:r>
    </w:p>
    <w:p w14:paraId="52FD1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2198</w:t>
      </w:r>
    </w:p>
    <w:p w14:paraId="52729A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8.3.16.4.3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2199</w:t>
      </w:r>
    </w:p>
    <w:p w14:paraId="11A73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2201</w:t>
      </w:r>
    </w:p>
    <w:p w14:paraId="579C9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 w:rsidRPr="00890378">
        <w:tab/>
        <w:t>2203</w:t>
      </w:r>
    </w:p>
    <w:p w14:paraId="2CF53F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2203</w:t>
      </w:r>
    </w:p>
    <w:p w14:paraId="578972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2203</w:t>
      </w:r>
    </w:p>
    <w:p w14:paraId="4EED9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2203</w:t>
      </w:r>
    </w:p>
    <w:p w14:paraId="0C43D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2204</w:t>
      </w:r>
    </w:p>
    <w:p w14:paraId="20A1FE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2204</w:t>
      </w:r>
    </w:p>
    <w:p w14:paraId="01A23D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2204</w:t>
      </w:r>
    </w:p>
    <w:p w14:paraId="48168B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2204</w:t>
      </w:r>
    </w:p>
    <w:p w14:paraId="23E2BC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2204</w:t>
      </w:r>
    </w:p>
    <w:p w14:paraId="4C5B34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 w:rsidRPr="00890378">
        <w:tab/>
        <w:t>2206</w:t>
      </w:r>
    </w:p>
    <w:p w14:paraId="61ED13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2206</w:t>
      </w:r>
    </w:p>
    <w:p w14:paraId="5F06E4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2206</w:t>
      </w:r>
    </w:p>
    <w:p w14:paraId="2670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2206</w:t>
      </w:r>
    </w:p>
    <w:p w14:paraId="57C33C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2208</w:t>
      </w:r>
    </w:p>
    <w:p w14:paraId="77F35D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2208</w:t>
      </w:r>
    </w:p>
    <w:p w14:paraId="4E6705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2209</w:t>
      </w:r>
    </w:p>
    <w:p w14:paraId="614B90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2209</w:t>
      </w:r>
    </w:p>
    <w:p w14:paraId="2AF7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2212</w:t>
      </w:r>
    </w:p>
    <w:p w14:paraId="7BBF2D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 w:rsidRPr="00890378">
        <w:tab/>
        <w:t>2214</w:t>
      </w:r>
    </w:p>
    <w:p w14:paraId="704AC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2214</w:t>
      </w:r>
    </w:p>
    <w:p w14:paraId="7F0B8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2214</w:t>
      </w:r>
    </w:p>
    <w:p w14:paraId="787E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2214</w:t>
      </w:r>
    </w:p>
    <w:p w14:paraId="17BF9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2215</w:t>
      </w:r>
    </w:p>
    <w:p w14:paraId="2D4DFE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2215</w:t>
      </w:r>
    </w:p>
    <w:p w14:paraId="2430C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2215</w:t>
      </w:r>
    </w:p>
    <w:p w14:paraId="7ECEE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2215</w:t>
      </w:r>
    </w:p>
    <w:p w14:paraId="62655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2215</w:t>
      </w:r>
    </w:p>
    <w:p w14:paraId="6593EC3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 frequency measurements</w:t>
      </w:r>
      <w:r w:rsidRPr="00890378">
        <w:tab/>
        <w:t>2217</w:t>
      </w:r>
    </w:p>
    <w:p w14:paraId="76DA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2217</w:t>
      </w:r>
    </w:p>
    <w:p w14:paraId="41D07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2217</w:t>
      </w:r>
    </w:p>
    <w:p w14:paraId="746B0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2217</w:t>
      </w:r>
    </w:p>
    <w:p w14:paraId="49C90C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2218</w:t>
      </w:r>
    </w:p>
    <w:p w14:paraId="40E19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2219</w:t>
      </w:r>
    </w:p>
    <w:p w14:paraId="2A0FE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2219</w:t>
      </w:r>
    </w:p>
    <w:p w14:paraId="402D60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2220</w:t>
      </w:r>
    </w:p>
    <w:p w14:paraId="27ECB1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2220</w:t>
      </w:r>
    </w:p>
    <w:p w14:paraId="3E6A0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2221</w:t>
      </w:r>
    </w:p>
    <w:p w14:paraId="05106F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 for UE category 1bis</w:t>
      </w:r>
      <w:r w:rsidRPr="00890378">
        <w:tab/>
        <w:t>2223</w:t>
      </w:r>
    </w:p>
    <w:p w14:paraId="628D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2223</w:t>
      </w:r>
    </w:p>
    <w:p w14:paraId="7BD23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2223</w:t>
      </w:r>
    </w:p>
    <w:p w14:paraId="4AD75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2223</w:t>
      </w:r>
    </w:p>
    <w:p w14:paraId="4223C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2224</w:t>
      </w:r>
    </w:p>
    <w:p w14:paraId="710BD0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2224</w:t>
      </w:r>
    </w:p>
    <w:p w14:paraId="6D3D7F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2225</w:t>
      </w:r>
    </w:p>
    <w:p w14:paraId="6B606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2226</w:t>
      </w:r>
    </w:p>
    <w:p w14:paraId="6D5B6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2227</w:t>
      </w:r>
    </w:p>
    <w:p w14:paraId="661B2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</w:t>
      </w:r>
      <w:r w:rsidRPr="00890378">
        <w:tab/>
        <w:t>2228</w:t>
      </w:r>
    </w:p>
    <w:p w14:paraId="3AB28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2228</w:t>
      </w:r>
    </w:p>
    <w:p w14:paraId="6D11DA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2228</w:t>
      </w:r>
    </w:p>
    <w:p w14:paraId="6107EE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2228</w:t>
      </w:r>
    </w:p>
    <w:p w14:paraId="085152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2229</w:t>
      </w:r>
    </w:p>
    <w:p w14:paraId="32E0D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.4.2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2229</w:t>
      </w:r>
    </w:p>
    <w:p w14:paraId="762E8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2230</w:t>
      </w:r>
    </w:p>
    <w:p w14:paraId="70F1E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2231</w:t>
      </w:r>
    </w:p>
    <w:p w14:paraId="0A82D3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2233</w:t>
      </w:r>
    </w:p>
    <w:p w14:paraId="57F00C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 for UE category 1bis</w:t>
      </w:r>
      <w:r w:rsidRPr="00890378">
        <w:tab/>
        <w:t>2235</w:t>
      </w:r>
    </w:p>
    <w:p w14:paraId="2F225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2235</w:t>
      </w:r>
    </w:p>
    <w:p w14:paraId="53468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2235</w:t>
      </w:r>
    </w:p>
    <w:p w14:paraId="549E4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2235</w:t>
      </w:r>
    </w:p>
    <w:p w14:paraId="56522E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2237</w:t>
      </w:r>
    </w:p>
    <w:p w14:paraId="29DD3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2237</w:t>
      </w:r>
    </w:p>
    <w:p w14:paraId="26440A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2238</w:t>
      </w:r>
    </w:p>
    <w:p w14:paraId="1B5905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2238</w:t>
      </w:r>
    </w:p>
    <w:p w14:paraId="412D3F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2241</w:t>
      </w:r>
    </w:p>
    <w:p w14:paraId="7FD6CFA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</w:t>
      </w:r>
      <w:r w:rsidRPr="00890378">
        <w:tab/>
        <w:t>2243</w:t>
      </w:r>
    </w:p>
    <w:p w14:paraId="6EE8D5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2243</w:t>
      </w:r>
    </w:p>
    <w:p w14:paraId="754C5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2243</w:t>
      </w:r>
    </w:p>
    <w:p w14:paraId="0DF16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2243</w:t>
      </w:r>
    </w:p>
    <w:p w14:paraId="00FB6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2244</w:t>
      </w:r>
    </w:p>
    <w:p w14:paraId="48D1DF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2244</w:t>
      </w:r>
    </w:p>
    <w:p w14:paraId="367921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2245</w:t>
      </w:r>
    </w:p>
    <w:p w14:paraId="60060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2246</w:t>
      </w:r>
    </w:p>
    <w:p w14:paraId="6214E5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2249</w:t>
      </w:r>
    </w:p>
    <w:p w14:paraId="56B6A6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 for UE category 1bis</w:t>
      </w:r>
      <w:r w:rsidRPr="00890378">
        <w:tab/>
        <w:t>2250</w:t>
      </w:r>
    </w:p>
    <w:p w14:paraId="38145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2250</w:t>
      </w:r>
    </w:p>
    <w:p w14:paraId="7FDF3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2251</w:t>
      </w:r>
    </w:p>
    <w:p w14:paraId="30F60D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2251</w:t>
      </w:r>
    </w:p>
    <w:p w14:paraId="6A7B2E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2252</w:t>
      </w:r>
    </w:p>
    <w:p w14:paraId="12C27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2252</w:t>
      </w:r>
    </w:p>
    <w:p w14:paraId="499B9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2253</w:t>
      </w:r>
    </w:p>
    <w:p w14:paraId="70CBF2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2253</w:t>
      </w:r>
    </w:p>
    <w:p w14:paraId="5B217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2256</w:t>
      </w:r>
    </w:p>
    <w:p w14:paraId="2DC45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</w:t>
      </w:r>
      <w:r w:rsidRPr="00890378">
        <w:tab/>
        <w:t>2258</w:t>
      </w:r>
    </w:p>
    <w:p w14:paraId="6008F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2258</w:t>
      </w:r>
    </w:p>
    <w:p w14:paraId="53365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2258</w:t>
      </w:r>
    </w:p>
    <w:p w14:paraId="665E7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2258</w:t>
      </w:r>
    </w:p>
    <w:p w14:paraId="516375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2258</w:t>
      </w:r>
    </w:p>
    <w:p w14:paraId="6F9D96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2258</w:t>
      </w:r>
    </w:p>
    <w:p w14:paraId="0B999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2259</w:t>
      </w:r>
    </w:p>
    <w:p w14:paraId="1F4463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2260</w:t>
      </w:r>
    </w:p>
    <w:p w14:paraId="1DABEB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2263</w:t>
      </w:r>
    </w:p>
    <w:p w14:paraId="67780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 with DRX</w:t>
      </w:r>
      <w:r w:rsidRPr="00890378">
        <w:tab/>
        <w:t>2264</w:t>
      </w:r>
    </w:p>
    <w:p w14:paraId="038D6E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2264</w:t>
      </w:r>
    </w:p>
    <w:p w14:paraId="63E6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2265</w:t>
      </w:r>
    </w:p>
    <w:p w14:paraId="11702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2265</w:t>
      </w:r>
    </w:p>
    <w:p w14:paraId="176E10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2265</w:t>
      </w:r>
    </w:p>
    <w:p w14:paraId="748D5E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2265</w:t>
      </w:r>
    </w:p>
    <w:p w14:paraId="6E6A34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2266</w:t>
      </w:r>
    </w:p>
    <w:p w14:paraId="7B696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2267</w:t>
      </w:r>
    </w:p>
    <w:p w14:paraId="15CD69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2271</w:t>
      </w:r>
    </w:p>
    <w:p w14:paraId="0444CD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Inter-frequency event triggered reporting </w:t>
      </w:r>
      <w:r w:rsidRPr="00890378">
        <w:rPr>
          <w:lang w:eastAsia="zh-CN"/>
        </w:rPr>
        <w:t>for TDD UL/DL configuration 0</w:t>
      </w:r>
      <w:r w:rsidRPr="00890378">
        <w:tab/>
        <w:t>2273</w:t>
      </w:r>
    </w:p>
    <w:p w14:paraId="5E943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2273</w:t>
      </w:r>
    </w:p>
    <w:p w14:paraId="770FC9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2273</w:t>
      </w:r>
    </w:p>
    <w:p w14:paraId="33B9E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2273</w:t>
      </w:r>
    </w:p>
    <w:p w14:paraId="7DE52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2274</w:t>
      </w:r>
    </w:p>
    <w:p w14:paraId="5B29F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2274</w:t>
      </w:r>
    </w:p>
    <w:p w14:paraId="733CB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2275</w:t>
      </w:r>
    </w:p>
    <w:p w14:paraId="7B93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2276</w:t>
      </w:r>
    </w:p>
    <w:p w14:paraId="5F9AF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2277</w:t>
      </w:r>
    </w:p>
    <w:p w14:paraId="57DC5A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8.4.6_2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for TDD UL/DL configuration 0 for UE category 1bis</w:t>
      </w:r>
      <w:r w:rsidRPr="00890378">
        <w:tab/>
        <w:t>2279</w:t>
      </w:r>
    </w:p>
    <w:p w14:paraId="3B936D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2280</w:t>
      </w:r>
    </w:p>
    <w:p w14:paraId="21E215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2280</w:t>
      </w:r>
    </w:p>
    <w:p w14:paraId="79562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2281</w:t>
      </w:r>
    </w:p>
    <w:p w14:paraId="7A537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2282</w:t>
      </w:r>
    </w:p>
    <w:p w14:paraId="6FD1FB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2283</w:t>
      </w:r>
    </w:p>
    <w:p w14:paraId="65BA0C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asynchronous cells for Increased Carrier Monitoring without Reduced Performance Group</w:t>
      </w:r>
      <w:r w:rsidRPr="00890378">
        <w:tab/>
        <w:t>2284</w:t>
      </w:r>
    </w:p>
    <w:p w14:paraId="2D6D8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2284</w:t>
      </w:r>
    </w:p>
    <w:p w14:paraId="5D55D1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2284</w:t>
      </w:r>
    </w:p>
    <w:p w14:paraId="404909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2284</w:t>
      </w:r>
    </w:p>
    <w:p w14:paraId="4CFB3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2286</w:t>
      </w:r>
    </w:p>
    <w:p w14:paraId="5D3FFF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2286</w:t>
      </w:r>
    </w:p>
    <w:p w14:paraId="7B390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2287</w:t>
      </w:r>
    </w:p>
    <w:p w14:paraId="557EB9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2287</w:t>
      </w:r>
    </w:p>
    <w:p w14:paraId="799FA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2288</w:t>
      </w:r>
    </w:p>
    <w:p w14:paraId="7BCD99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Interfrequency correct reporting of measurement events with reduced performance group configured, non DRX</w:t>
      </w:r>
      <w:r w:rsidRPr="00890378">
        <w:tab/>
        <w:t>2291</w:t>
      </w:r>
    </w:p>
    <w:p w14:paraId="19931D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2291</w:t>
      </w:r>
    </w:p>
    <w:p w14:paraId="3BCF5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2291</w:t>
      </w:r>
    </w:p>
    <w:p w14:paraId="1B7B1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2291</w:t>
      </w:r>
    </w:p>
    <w:p w14:paraId="5BB883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2292</w:t>
      </w:r>
    </w:p>
    <w:p w14:paraId="508B5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2292</w:t>
      </w:r>
    </w:p>
    <w:p w14:paraId="0BC32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2293</w:t>
      </w:r>
    </w:p>
    <w:p w14:paraId="59DE1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2294</w:t>
      </w:r>
    </w:p>
    <w:p w14:paraId="38FB6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2295</w:t>
      </w:r>
    </w:p>
    <w:p w14:paraId="2040F3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correct reporting of measurement events with reduced performance group configured, DRX</w:t>
      </w:r>
      <w:r w:rsidRPr="00890378">
        <w:tab/>
        <w:t>2297</w:t>
      </w:r>
    </w:p>
    <w:p w14:paraId="76CBC3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2297</w:t>
      </w:r>
    </w:p>
    <w:p w14:paraId="02268B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2297</w:t>
      </w:r>
    </w:p>
    <w:p w14:paraId="1BB9AB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2297</w:t>
      </w:r>
    </w:p>
    <w:p w14:paraId="3CFD3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2299</w:t>
      </w:r>
    </w:p>
    <w:p w14:paraId="582EDF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2299</w:t>
      </w:r>
    </w:p>
    <w:p w14:paraId="1933D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2299</w:t>
      </w:r>
    </w:p>
    <w:p w14:paraId="74F522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2300</w:t>
      </w:r>
    </w:p>
    <w:p w14:paraId="7B47BA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2301</w:t>
      </w:r>
    </w:p>
    <w:p w14:paraId="09C1F39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8.4.10</w:t>
      </w:r>
      <w:r w:rsidRPr="00890378">
        <w:tab/>
        <w:t>2303</w:t>
      </w:r>
    </w:p>
    <w:p w14:paraId="70AB7B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8.4.11</w:t>
      </w:r>
      <w:r w:rsidRPr="00890378">
        <w:tab/>
        <w:t>2303</w:t>
      </w:r>
    </w:p>
    <w:p w14:paraId="7DBF99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 w:rsidRPr="00890378">
        <w:tab/>
        <w:t>2303</w:t>
      </w:r>
    </w:p>
    <w:p w14:paraId="3A7D5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2303</w:t>
      </w:r>
    </w:p>
    <w:p w14:paraId="759EE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2303</w:t>
      </w:r>
    </w:p>
    <w:p w14:paraId="6CD95E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2303</w:t>
      </w:r>
    </w:p>
    <w:p w14:paraId="6A0022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2305</w:t>
      </w:r>
    </w:p>
    <w:p w14:paraId="222EA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2305</w:t>
      </w:r>
    </w:p>
    <w:p w14:paraId="7221C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2306</w:t>
      </w:r>
    </w:p>
    <w:p w14:paraId="15239F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2307</w:t>
      </w:r>
    </w:p>
    <w:p w14:paraId="12BCF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2309</w:t>
      </w:r>
    </w:p>
    <w:p w14:paraId="775AF2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 w:rsidRPr="00890378">
        <w:tab/>
        <w:t>2310</w:t>
      </w:r>
    </w:p>
    <w:p w14:paraId="770625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2310</w:t>
      </w:r>
    </w:p>
    <w:p w14:paraId="41E18A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2310</w:t>
      </w:r>
    </w:p>
    <w:p w14:paraId="0485E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2310</w:t>
      </w:r>
    </w:p>
    <w:p w14:paraId="1F8DB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2312</w:t>
      </w:r>
    </w:p>
    <w:p w14:paraId="1ACE5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2312</w:t>
      </w:r>
    </w:p>
    <w:p w14:paraId="77F0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2313</w:t>
      </w:r>
    </w:p>
    <w:p w14:paraId="60A2E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2313</w:t>
      </w:r>
    </w:p>
    <w:p w14:paraId="652E75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2313</w:t>
      </w:r>
    </w:p>
    <w:p w14:paraId="4260DB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lastRenderedPageBreak/>
        <w:t>8.4.14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</w:t>
      </w:r>
      <w:r w:rsidRPr="00890378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 w:rsidRPr="00890378">
        <w:tab/>
        <w:t>2315</w:t>
      </w:r>
    </w:p>
    <w:p w14:paraId="18C9B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2315</w:t>
      </w:r>
    </w:p>
    <w:p w14:paraId="0EB580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2315</w:t>
      </w:r>
    </w:p>
    <w:p w14:paraId="640E59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2315</w:t>
      </w:r>
    </w:p>
    <w:p w14:paraId="15914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2316</w:t>
      </w:r>
    </w:p>
    <w:p w14:paraId="0260BD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2316</w:t>
      </w:r>
    </w:p>
    <w:p w14:paraId="54622A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2317</w:t>
      </w:r>
    </w:p>
    <w:p w14:paraId="54F6D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2318</w:t>
      </w:r>
    </w:p>
    <w:p w14:paraId="1C2F4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2320</w:t>
      </w:r>
    </w:p>
    <w:p w14:paraId="5D4B11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 w:rsidRPr="00890378">
        <w:tab/>
        <w:t>2322</w:t>
      </w:r>
    </w:p>
    <w:p w14:paraId="23D940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2322</w:t>
      </w:r>
    </w:p>
    <w:p w14:paraId="60919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2322</w:t>
      </w:r>
    </w:p>
    <w:p w14:paraId="4CD3F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2322</w:t>
      </w:r>
    </w:p>
    <w:p w14:paraId="7A626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2324</w:t>
      </w:r>
    </w:p>
    <w:p w14:paraId="2C15B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2324</w:t>
      </w:r>
    </w:p>
    <w:p w14:paraId="5770BA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2325</w:t>
      </w:r>
    </w:p>
    <w:p w14:paraId="1AA7C9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2325</w:t>
      </w:r>
    </w:p>
    <w:p w14:paraId="31FC69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2325</w:t>
      </w:r>
    </w:p>
    <w:p w14:paraId="3B77232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measurements</w:t>
      </w:r>
      <w:r w:rsidRPr="00890378">
        <w:tab/>
        <w:t>2328</w:t>
      </w:r>
    </w:p>
    <w:p w14:paraId="648C42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2328</w:t>
      </w:r>
    </w:p>
    <w:p w14:paraId="73CE8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2328</w:t>
      </w:r>
    </w:p>
    <w:p w14:paraId="551062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2328</w:t>
      </w:r>
    </w:p>
    <w:p w14:paraId="7097E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2328</w:t>
      </w:r>
    </w:p>
    <w:p w14:paraId="0FC33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2329</w:t>
      </w:r>
    </w:p>
    <w:p w14:paraId="506126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2329</w:t>
      </w:r>
    </w:p>
    <w:p w14:paraId="3A0AE9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2330</w:t>
      </w:r>
    </w:p>
    <w:p w14:paraId="4FA5F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2331</w:t>
      </w:r>
    </w:p>
    <w:p w14:paraId="2E57FA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2332</w:t>
      </w:r>
    </w:p>
    <w:p w14:paraId="003A33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SON ANR cell search reporting under AWGN propagation conditions</w:t>
      </w:r>
      <w:r w:rsidRPr="00890378">
        <w:tab/>
        <w:t>2333</w:t>
      </w:r>
    </w:p>
    <w:p w14:paraId="53DA24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2333</w:t>
      </w:r>
    </w:p>
    <w:p w14:paraId="72B2B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2334</w:t>
      </w:r>
    </w:p>
    <w:p w14:paraId="4E67D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2334</w:t>
      </w:r>
    </w:p>
    <w:p w14:paraId="01A54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2334</w:t>
      </w:r>
    </w:p>
    <w:p w14:paraId="3CF33D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2334</w:t>
      </w:r>
    </w:p>
    <w:p w14:paraId="5A9967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2335</w:t>
      </w:r>
    </w:p>
    <w:p w14:paraId="4A20EC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2336</w:t>
      </w:r>
    </w:p>
    <w:p w14:paraId="6C1BF8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2338</w:t>
      </w:r>
    </w:p>
    <w:p w14:paraId="081F08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when DRX is used under fading propagation conditions</w:t>
      </w:r>
      <w:r w:rsidRPr="00890378">
        <w:tab/>
        <w:t>2339</w:t>
      </w:r>
    </w:p>
    <w:p w14:paraId="299D4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2339</w:t>
      </w:r>
    </w:p>
    <w:p w14:paraId="1207DD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2339</w:t>
      </w:r>
    </w:p>
    <w:p w14:paraId="52BDB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2339</w:t>
      </w:r>
    </w:p>
    <w:p w14:paraId="53DB8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2340</w:t>
      </w:r>
    </w:p>
    <w:p w14:paraId="27CC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2340</w:t>
      </w:r>
    </w:p>
    <w:p w14:paraId="763551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2341</w:t>
      </w:r>
    </w:p>
    <w:p w14:paraId="76795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2342</w:t>
      </w:r>
    </w:p>
    <w:p w14:paraId="27D64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2344</w:t>
      </w:r>
    </w:p>
    <w:p w14:paraId="63B528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F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2346</w:t>
      </w:r>
    </w:p>
    <w:p w14:paraId="37E2C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2346</w:t>
      </w:r>
    </w:p>
    <w:p w14:paraId="12FAF3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2347</w:t>
      </w:r>
    </w:p>
    <w:p w14:paraId="4066A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2347</w:t>
      </w:r>
    </w:p>
    <w:p w14:paraId="3CABD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2347</w:t>
      </w:r>
    </w:p>
    <w:p w14:paraId="27CC5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2347</w:t>
      </w:r>
    </w:p>
    <w:p w14:paraId="65116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2348</w:t>
      </w:r>
    </w:p>
    <w:p w14:paraId="675A3E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2348</w:t>
      </w:r>
    </w:p>
    <w:p w14:paraId="0C19C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2350</w:t>
      </w:r>
    </w:p>
    <w:p w14:paraId="53690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8.5.5</w:t>
      </w:r>
      <w:r w:rsidRPr="00890378">
        <w:tab/>
        <w:t>2351</w:t>
      </w:r>
    </w:p>
    <w:p w14:paraId="7EB0A1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8.5.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without measurement gaps under AWGN propagation conditions</w:t>
      </w:r>
      <w:r w:rsidRPr="00890378">
        <w:tab/>
        <w:t>2352</w:t>
      </w:r>
    </w:p>
    <w:p w14:paraId="592F8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2352</w:t>
      </w:r>
    </w:p>
    <w:p w14:paraId="102DF9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2353</w:t>
      </w:r>
    </w:p>
    <w:p w14:paraId="4ED98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2353</w:t>
      </w:r>
    </w:p>
    <w:p w14:paraId="0A9130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2354</w:t>
      </w:r>
    </w:p>
    <w:p w14:paraId="7F05E3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rPr>
          <w:lang w:eastAsia="zh-CN"/>
        </w:rPr>
        <w:t xml:space="preserve"> for 5MHz Bandwidth</w:t>
      </w:r>
      <w:r w:rsidRPr="00890378">
        <w:tab/>
        <w:t>2358</w:t>
      </w:r>
    </w:p>
    <w:p w14:paraId="1FFD05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2358</w:t>
      </w:r>
    </w:p>
    <w:p w14:paraId="48B58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2358</w:t>
      </w:r>
    </w:p>
    <w:p w14:paraId="76631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2358</w:t>
      </w:r>
    </w:p>
    <w:p w14:paraId="5193B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2358</w:t>
      </w:r>
    </w:p>
    <w:p w14:paraId="2A9E9D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2358</w:t>
      </w:r>
    </w:p>
    <w:p w14:paraId="22013B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2359</w:t>
      </w:r>
    </w:p>
    <w:p w14:paraId="244D5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2359</w:t>
      </w:r>
    </w:p>
    <w:p w14:paraId="45EC64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2359</w:t>
      </w:r>
    </w:p>
    <w:p w14:paraId="18DE5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InterRAT UTRA FDD correct reporting of measurement events with reduced performance group configured, non DRX</w:t>
      </w:r>
      <w:r w:rsidRPr="00890378">
        <w:tab/>
        <w:t>2359</w:t>
      </w:r>
    </w:p>
    <w:p w14:paraId="2414B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2359</w:t>
      </w:r>
    </w:p>
    <w:p w14:paraId="4AA00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2360</w:t>
      </w:r>
    </w:p>
    <w:p w14:paraId="7885C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2360</w:t>
      </w:r>
    </w:p>
    <w:p w14:paraId="3EAFA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2361</w:t>
      </w:r>
    </w:p>
    <w:p w14:paraId="74931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2361</w:t>
      </w:r>
    </w:p>
    <w:p w14:paraId="4A526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2362</w:t>
      </w:r>
    </w:p>
    <w:p w14:paraId="56428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2362</w:t>
      </w:r>
    </w:p>
    <w:p w14:paraId="5276A5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2364</w:t>
      </w:r>
    </w:p>
    <w:p w14:paraId="2CA916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UTRAN </w:t>
      </w:r>
      <w:r w:rsidRPr="00890378">
        <w:rPr>
          <w:rFonts w:eastAsia="SimSun"/>
          <w:lang w:eastAsia="zh-CN"/>
        </w:rPr>
        <w:t xml:space="preserve">FDD </w:t>
      </w:r>
      <w:r w:rsidRPr="00890378">
        <w:t>measurements</w:t>
      </w:r>
      <w:r w:rsidRPr="00890378">
        <w:tab/>
        <w:t>2365</w:t>
      </w:r>
    </w:p>
    <w:p w14:paraId="6DD641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>DD - UTRAN FDD event triggered reporting under fading propagation conditions</w:t>
      </w:r>
      <w:r w:rsidRPr="00890378">
        <w:tab/>
        <w:t>2365</w:t>
      </w:r>
    </w:p>
    <w:p w14:paraId="4F9CE1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2365</w:t>
      </w:r>
    </w:p>
    <w:p w14:paraId="5090A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2365</w:t>
      </w:r>
    </w:p>
    <w:p w14:paraId="58D9AB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2365</w:t>
      </w:r>
    </w:p>
    <w:p w14:paraId="318A30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2367</w:t>
      </w:r>
    </w:p>
    <w:p w14:paraId="1D7A3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2367</w:t>
      </w:r>
    </w:p>
    <w:p w14:paraId="73F2B6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2368</w:t>
      </w:r>
    </w:p>
    <w:p w14:paraId="4158AD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2368</w:t>
      </w:r>
    </w:p>
    <w:p w14:paraId="01F492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2369</w:t>
      </w:r>
    </w:p>
    <w:p w14:paraId="1E933E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.2</w:t>
      </w:r>
      <w:r w:rsidRPr="00890378">
        <w:tab/>
        <w:t>2371</w:t>
      </w:r>
    </w:p>
    <w:p w14:paraId="11DE49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FDD correct reporting of measurement events with reduced performance group configured, non DRX</w:t>
      </w:r>
      <w:r w:rsidRPr="00890378">
        <w:tab/>
        <w:t>2371</w:t>
      </w:r>
    </w:p>
    <w:p w14:paraId="17C4C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2371</w:t>
      </w:r>
    </w:p>
    <w:p w14:paraId="742CFA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2371</w:t>
      </w:r>
    </w:p>
    <w:p w14:paraId="7C83C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2371</w:t>
      </w:r>
    </w:p>
    <w:p w14:paraId="67484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2372</w:t>
      </w:r>
    </w:p>
    <w:p w14:paraId="5B2929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2372</w:t>
      </w:r>
    </w:p>
    <w:p w14:paraId="5533E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2373</w:t>
      </w:r>
    </w:p>
    <w:p w14:paraId="42BDA1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2374</w:t>
      </w:r>
    </w:p>
    <w:p w14:paraId="7FF8B1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2376</w:t>
      </w:r>
    </w:p>
    <w:p w14:paraId="02B49CA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UTRAN measurements</w:t>
      </w:r>
      <w:r w:rsidRPr="00890378">
        <w:tab/>
        <w:t>2377</w:t>
      </w:r>
    </w:p>
    <w:p w14:paraId="65EB43C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>DD event triggered reporting under fading propagation conditions</w:t>
      </w:r>
      <w:r w:rsidRPr="00890378">
        <w:tab/>
        <w:t>2377</w:t>
      </w:r>
    </w:p>
    <w:p w14:paraId="0D942C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2377</w:t>
      </w:r>
    </w:p>
    <w:p w14:paraId="087E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2377</w:t>
      </w:r>
    </w:p>
    <w:p w14:paraId="7F4652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2377</w:t>
      </w:r>
    </w:p>
    <w:p w14:paraId="47D41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2378</w:t>
      </w:r>
    </w:p>
    <w:p w14:paraId="2EA2F4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2378</w:t>
      </w:r>
    </w:p>
    <w:p w14:paraId="3C94A1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2379</w:t>
      </w:r>
    </w:p>
    <w:p w14:paraId="2CF248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2380</w:t>
      </w:r>
    </w:p>
    <w:p w14:paraId="65CAE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2381</w:t>
      </w:r>
    </w:p>
    <w:p w14:paraId="341032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 xml:space="preserve">cell search when DRX is used </w:t>
      </w:r>
      <w:r w:rsidRPr="00890378">
        <w:t>under fading propagation conditions</w:t>
      </w:r>
      <w:r w:rsidRPr="00890378">
        <w:tab/>
        <w:t>2383</w:t>
      </w:r>
    </w:p>
    <w:p w14:paraId="6C6A53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2383</w:t>
      </w:r>
    </w:p>
    <w:p w14:paraId="46035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2383</w:t>
      </w:r>
    </w:p>
    <w:p w14:paraId="08BF52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2383</w:t>
      </w:r>
    </w:p>
    <w:p w14:paraId="2ED38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2384</w:t>
      </w:r>
    </w:p>
    <w:p w14:paraId="03997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2384</w:t>
      </w:r>
    </w:p>
    <w:p w14:paraId="31575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2385</w:t>
      </w:r>
    </w:p>
    <w:p w14:paraId="7E02B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2386</w:t>
      </w:r>
    </w:p>
    <w:p w14:paraId="4A5E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2388</w:t>
      </w:r>
    </w:p>
    <w:p w14:paraId="25969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SON ANR cell search reporting under AWGN propagation conditions</w:t>
      </w:r>
      <w:r w:rsidRPr="00890378">
        <w:tab/>
        <w:t>2391</w:t>
      </w:r>
    </w:p>
    <w:p w14:paraId="1D97D0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2391</w:t>
      </w:r>
    </w:p>
    <w:p w14:paraId="6434F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2391</w:t>
      </w:r>
    </w:p>
    <w:p w14:paraId="5EAA89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2391</w:t>
      </w:r>
    </w:p>
    <w:p w14:paraId="4F607B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2392</w:t>
      </w:r>
    </w:p>
    <w:p w14:paraId="435C6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2392</w:t>
      </w:r>
    </w:p>
    <w:p w14:paraId="4B838B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2392</w:t>
      </w:r>
    </w:p>
    <w:p w14:paraId="10857C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2393</w:t>
      </w:r>
    </w:p>
    <w:p w14:paraId="6C09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2395</w:t>
      </w:r>
    </w:p>
    <w:p w14:paraId="4B495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2397</w:t>
      </w:r>
    </w:p>
    <w:p w14:paraId="58B08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2397</w:t>
      </w:r>
    </w:p>
    <w:p w14:paraId="0860E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2397</w:t>
      </w:r>
    </w:p>
    <w:p w14:paraId="0895DA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2397</w:t>
      </w:r>
    </w:p>
    <w:p w14:paraId="77F2D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2397</w:t>
      </w:r>
    </w:p>
    <w:p w14:paraId="3AE2D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2397</w:t>
      </w:r>
    </w:p>
    <w:p w14:paraId="2C11AB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2398</w:t>
      </w:r>
    </w:p>
    <w:p w14:paraId="3CEB3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2399</w:t>
      </w:r>
    </w:p>
    <w:p w14:paraId="26E0F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2401</w:t>
      </w:r>
    </w:p>
    <w:p w14:paraId="20429B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TDD correct reporting of measurement events with reduced performance group configured, non DRX</w:t>
      </w:r>
      <w:r w:rsidRPr="00890378">
        <w:tab/>
        <w:t>2402</w:t>
      </w:r>
    </w:p>
    <w:p w14:paraId="364EA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2402</w:t>
      </w:r>
    </w:p>
    <w:p w14:paraId="0350B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2402</w:t>
      </w:r>
    </w:p>
    <w:p w14:paraId="4B8307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2402</w:t>
      </w:r>
    </w:p>
    <w:p w14:paraId="7CC3D3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2403</w:t>
      </w:r>
    </w:p>
    <w:p w14:paraId="7F97C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2403</w:t>
      </w:r>
    </w:p>
    <w:p w14:paraId="7D3E6B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2404</w:t>
      </w:r>
    </w:p>
    <w:p w14:paraId="5EBF4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2405</w:t>
      </w:r>
    </w:p>
    <w:p w14:paraId="6C2C7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2407</w:t>
      </w:r>
    </w:p>
    <w:p w14:paraId="00DB6BD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– UTRA TDD Measurement</w:t>
      </w:r>
      <w:r w:rsidRPr="00890378">
        <w:tab/>
        <w:t>2408</w:t>
      </w:r>
    </w:p>
    <w:p w14:paraId="7CC405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InterRAT UTRA TDD correct reporting of measurement events with reduced performance group configured, non DRX</w:t>
      </w:r>
      <w:r w:rsidRPr="00890378">
        <w:tab/>
        <w:t>2408</w:t>
      </w:r>
    </w:p>
    <w:p w14:paraId="070ED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8.7A.1.1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2408</w:t>
      </w:r>
    </w:p>
    <w:p w14:paraId="6021F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2408</w:t>
      </w:r>
    </w:p>
    <w:p w14:paraId="123AAE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2409</w:t>
      </w:r>
    </w:p>
    <w:p w14:paraId="70551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2410</w:t>
      </w:r>
    </w:p>
    <w:p w14:paraId="0B1F4A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2410</w:t>
      </w:r>
    </w:p>
    <w:p w14:paraId="4A76D9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</w:t>
      </w:r>
      <w:r w:rsidRPr="00890378">
        <w:rPr>
          <w:lang w:eastAsia="zh-CN"/>
        </w:rPr>
        <w:t>A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2411</w:t>
      </w:r>
    </w:p>
    <w:p w14:paraId="4C732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2411</w:t>
      </w:r>
    </w:p>
    <w:p w14:paraId="78E9E0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8.A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2413</w:t>
      </w:r>
    </w:p>
    <w:p w14:paraId="3F447A4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measurements</w:t>
      </w:r>
      <w:r w:rsidRPr="00890378">
        <w:tab/>
        <w:t>2414</w:t>
      </w:r>
    </w:p>
    <w:p w14:paraId="4114F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in AWGN</w:t>
      </w:r>
      <w:r w:rsidRPr="00890378">
        <w:tab/>
        <w:t>2414</w:t>
      </w:r>
    </w:p>
    <w:p w14:paraId="5C20D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2414</w:t>
      </w:r>
    </w:p>
    <w:p w14:paraId="71DA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2414</w:t>
      </w:r>
    </w:p>
    <w:p w14:paraId="5E0A35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2414</w:t>
      </w:r>
    </w:p>
    <w:p w14:paraId="48B033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2416</w:t>
      </w:r>
    </w:p>
    <w:p w14:paraId="2AC3B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2416</w:t>
      </w:r>
    </w:p>
    <w:p w14:paraId="30B14D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2417</w:t>
      </w:r>
    </w:p>
    <w:p w14:paraId="1CE9C9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2418</w:t>
      </w:r>
    </w:p>
    <w:p w14:paraId="4FF567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2420</w:t>
      </w:r>
    </w:p>
    <w:p w14:paraId="14A3204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when DRX is used in AWGN</w:t>
      </w:r>
      <w:r w:rsidRPr="00890378">
        <w:tab/>
        <w:t>2421</w:t>
      </w:r>
    </w:p>
    <w:p w14:paraId="511A86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2421</w:t>
      </w:r>
    </w:p>
    <w:p w14:paraId="01A22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2421</w:t>
      </w:r>
    </w:p>
    <w:p w14:paraId="459AAE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2421</w:t>
      </w:r>
    </w:p>
    <w:p w14:paraId="5A1A5B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2423</w:t>
      </w:r>
    </w:p>
    <w:p w14:paraId="402AD7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2423</w:t>
      </w:r>
    </w:p>
    <w:p w14:paraId="46918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8.8.2.4.2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2424</w:t>
      </w:r>
    </w:p>
    <w:p w14:paraId="58042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2425</w:t>
      </w:r>
    </w:p>
    <w:p w14:paraId="336FDB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2427</w:t>
      </w:r>
    </w:p>
    <w:p w14:paraId="6539B82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</w:t>
      </w:r>
      <w:r w:rsidRPr="00890378">
        <w:rPr>
          <w:rFonts w:eastAsia="SimSun"/>
          <w:lang w:eastAsia="zh-CN"/>
        </w:rPr>
        <w:t xml:space="preserve"> TDD</w:t>
      </w:r>
      <w:r w:rsidRPr="00890378">
        <w:t xml:space="preserve"> measurements</w:t>
      </w:r>
      <w:r w:rsidRPr="00890378">
        <w:tab/>
        <w:t>2429</w:t>
      </w:r>
    </w:p>
    <w:p w14:paraId="72599A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event triggered reporting under fading propagation conditions</w:t>
      </w:r>
      <w:r w:rsidRPr="00890378">
        <w:tab/>
        <w:t>2429</w:t>
      </w:r>
    </w:p>
    <w:p w14:paraId="72791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2429</w:t>
      </w:r>
    </w:p>
    <w:p w14:paraId="2B93EC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2429</w:t>
      </w:r>
    </w:p>
    <w:p w14:paraId="64E654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requirement</w:t>
      </w:r>
      <w:r w:rsidRPr="00890378">
        <w:tab/>
        <w:t>2429</w:t>
      </w:r>
    </w:p>
    <w:p w14:paraId="7342D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2431</w:t>
      </w:r>
    </w:p>
    <w:p w14:paraId="6718C0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2431</w:t>
      </w:r>
    </w:p>
    <w:p w14:paraId="3B9704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2431</w:t>
      </w:r>
    </w:p>
    <w:p w14:paraId="2B86F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2432</w:t>
      </w:r>
    </w:p>
    <w:p w14:paraId="72D9A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2434</w:t>
      </w:r>
    </w:p>
    <w:p w14:paraId="23086D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2435</w:t>
      </w:r>
    </w:p>
    <w:p w14:paraId="15670A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2435</w:t>
      </w:r>
    </w:p>
    <w:p w14:paraId="2D081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2435</w:t>
      </w:r>
    </w:p>
    <w:p w14:paraId="2AE1A9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2436</w:t>
      </w:r>
    </w:p>
    <w:p w14:paraId="2E3B5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2436</w:t>
      </w:r>
    </w:p>
    <w:p w14:paraId="34B807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2436</w:t>
      </w:r>
    </w:p>
    <w:p w14:paraId="130B3E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2437</w:t>
      </w:r>
    </w:p>
    <w:p w14:paraId="3166DF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2437</w:t>
      </w:r>
    </w:p>
    <w:p w14:paraId="52A652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2439</w:t>
      </w:r>
    </w:p>
    <w:p w14:paraId="51AACFE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</w:t>
      </w:r>
      <w:r w:rsidRPr="00890378">
        <w:rPr>
          <w:lang w:eastAsia="zh-CN"/>
        </w:rPr>
        <w:t>GSM</w:t>
      </w:r>
      <w:r w:rsidRPr="00890378">
        <w:t xml:space="preserve"> measurements</w:t>
      </w:r>
      <w:r w:rsidRPr="00890378">
        <w:tab/>
        <w:t>2441</w:t>
      </w:r>
    </w:p>
    <w:p w14:paraId="20F799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</w:t>
      </w:r>
      <w:r w:rsidRPr="00890378">
        <w:rPr>
          <w:rFonts w:eastAsia="SimSun"/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event triggered reporting in AWGN</w:t>
      </w:r>
      <w:r w:rsidRPr="00890378">
        <w:tab/>
        <w:t>2441</w:t>
      </w:r>
    </w:p>
    <w:p w14:paraId="55CAA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2441</w:t>
      </w:r>
    </w:p>
    <w:p w14:paraId="5AE81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2441</w:t>
      </w:r>
    </w:p>
    <w:p w14:paraId="15569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2441</w:t>
      </w:r>
    </w:p>
    <w:p w14:paraId="3602F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2443</w:t>
      </w:r>
    </w:p>
    <w:p w14:paraId="2A0D71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2443</w:t>
      </w:r>
    </w:p>
    <w:p w14:paraId="60C5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2444</w:t>
      </w:r>
    </w:p>
    <w:p w14:paraId="1403C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2445</w:t>
      </w:r>
    </w:p>
    <w:p w14:paraId="7132A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2447</w:t>
      </w:r>
    </w:p>
    <w:p w14:paraId="3F1B74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TDD-GSM event triggered reporting when DRX is used in AWGN</w:t>
      </w:r>
      <w:r w:rsidRPr="00890378">
        <w:tab/>
        <w:t>2448</w:t>
      </w:r>
    </w:p>
    <w:p w14:paraId="1B5289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2448</w:t>
      </w:r>
    </w:p>
    <w:p w14:paraId="4860B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2448</w:t>
      </w:r>
    </w:p>
    <w:p w14:paraId="424EA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2448</w:t>
      </w:r>
    </w:p>
    <w:p w14:paraId="5E762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2450</w:t>
      </w:r>
    </w:p>
    <w:p w14:paraId="74DBDA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2450</w:t>
      </w:r>
    </w:p>
    <w:p w14:paraId="31483C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2451</w:t>
      </w:r>
    </w:p>
    <w:p w14:paraId="3B37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2452</w:t>
      </w:r>
    </w:p>
    <w:p w14:paraId="55C159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2455</w:t>
      </w:r>
    </w:p>
    <w:p w14:paraId="7599B63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</w:t>
      </w:r>
      <w:r w:rsidRPr="00890378">
        <w:tab/>
        <w:t>2458</w:t>
      </w:r>
    </w:p>
    <w:p w14:paraId="24F0EF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8.11.1 to 8.11.4</w:t>
      </w:r>
      <w:r w:rsidRPr="00890378">
        <w:tab/>
        <w:t>2458</w:t>
      </w:r>
    </w:p>
    <w:p w14:paraId="4A292A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Combined E-UTRAN FDD - E-UTRA FDD and GSM cell search. E-UTRA cells in fading; GSM cell in static propagation conditions</w:t>
      </w:r>
      <w:r w:rsidRPr="00890378">
        <w:tab/>
        <w:t>2458</w:t>
      </w:r>
    </w:p>
    <w:p w14:paraId="28411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2458</w:t>
      </w:r>
    </w:p>
    <w:p w14:paraId="63959F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2458</w:t>
      </w:r>
    </w:p>
    <w:p w14:paraId="7E1EF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2458</w:t>
      </w:r>
    </w:p>
    <w:p w14:paraId="050E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2461</w:t>
      </w:r>
    </w:p>
    <w:p w14:paraId="153729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2461</w:t>
      </w:r>
    </w:p>
    <w:p w14:paraId="002E23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2462</w:t>
      </w:r>
    </w:p>
    <w:p w14:paraId="051D4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2463</w:t>
      </w:r>
    </w:p>
    <w:p w14:paraId="4F5843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2467</w:t>
      </w:r>
    </w:p>
    <w:p w14:paraId="083231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Combined E-UTRAN </w:t>
      </w:r>
      <w:r w:rsidRPr="00890378">
        <w:rPr>
          <w:lang w:eastAsia="zh-CN"/>
        </w:rPr>
        <w:t>TDD</w:t>
      </w:r>
      <w:r w:rsidRPr="00890378">
        <w:t xml:space="preserve"> - E-UTRA </w:t>
      </w:r>
      <w:r w:rsidRPr="00890378">
        <w:rPr>
          <w:lang w:eastAsia="zh-CN"/>
        </w:rPr>
        <w:t>TDD</w:t>
      </w:r>
      <w:r w:rsidRPr="00890378">
        <w:t xml:space="preserve"> and GSM cell search. E</w:t>
      </w:r>
      <w:r w:rsidRPr="00890378">
        <w:noBreakHyphen/>
        <w:t>UTRA cells in fading; GSM cell in static propagation conditions</w:t>
      </w:r>
      <w:r w:rsidRPr="00890378">
        <w:tab/>
        <w:t>2469</w:t>
      </w:r>
    </w:p>
    <w:p w14:paraId="08B30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2469</w:t>
      </w:r>
    </w:p>
    <w:p w14:paraId="56D2D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2469</w:t>
      </w:r>
    </w:p>
    <w:p w14:paraId="70E32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2469</w:t>
      </w:r>
    </w:p>
    <w:p w14:paraId="547B4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2472</w:t>
      </w:r>
    </w:p>
    <w:p w14:paraId="176010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2472</w:t>
      </w:r>
    </w:p>
    <w:p w14:paraId="5B683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2473</w:t>
      </w:r>
    </w:p>
    <w:p w14:paraId="49394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8.11.6.4.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2474</w:t>
      </w:r>
    </w:p>
    <w:p w14:paraId="36960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2478</w:t>
      </w:r>
    </w:p>
    <w:p w14:paraId="35001BC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6036A1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2ACFF77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Inter-frequency Measurements</w:t>
      </w:r>
      <w:r w:rsidRPr="00890378">
        <w:tab/>
        <w:t>2480</w:t>
      </w:r>
    </w:p>
    <w:p w14:paraId="07550B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Inter-frequency event triggered reporting under fading propagation conditions in asynchronous cells</w:t>
      </w:r>
      <w:r w:rsidRPr="00890378">
        <w:tab/>
        <w:t>2480</w:t>
      </w:r>
    </w:p>
    <w:p w14:paraId="64990A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2480</w:t>
      </w:r>
    </w:p>
    <w:p w14:paraId="5E240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2480</w:t>
      </w:r>
    </w:p>
    <w:p w14:paraId="27DB6D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2480</w:t>
      </w:r>
    </w:p>
    <w:p w14:paraId="27F33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2481</w:t>
      </w:r>
    </w:p>
    <w:p w14:paraId="39733D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2481</w:t>
      </w:r>
    </w:p>
    <w:p w14:paraId="150000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2482</w:t>
      </w:r>
    </w:p>
    <w:p w14:paraId="3C189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2483</w:t>
      </w:r>
    </w:p>
    <w:p w14:paraId="16BE57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2484</w:t>
      </w:r>
    </w:p>
    <w:p w14:paraId="1F3ED1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Inter-frequency event triggered reporting when DRX is used under fading propagation conditions in </w:t>
      </w:r>
      <w:r w:rsidRPr="00890378">
        <w:rPr>
          <w:lang w:eastAsia="zh-CN"/>
        </w:rPr>
        <w:t>a</w:t>
      </w:r>
      <w:r w:rsidRPr="00890378">
        <w:t>synchronous cells</w:t>
      </w:r>
      <w:r w:rsidRPr="00890378">
        <w:tab/>
        <w:t>2485</w:t>
      </w:r>
    </w:p>
    <w:p w14:paraId="47E95F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2485</w:t>
      </w:r>
    </w:p>
    <w:p w14:paraId="5EFF2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2485</w:t>
      </w:r>
    </w:p>
    <w:p w14:paraId="7DD3B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2485</w:t>
      </w:r>
    </w:p>
    <w:p w14:paraId="3E3DB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2487</w:t>
      </w:r>
    </w:p>
    <w:p w14:paraId="6075D8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2487</w:t>
      </w:r>
    </w:p>
    <w:p w14:paraId="2404D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2488</w:t>
      </w:r>
    </w:p>
    <w:p w14:paraId="68894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2488</w:t>
      </w:r>
    </w:p>
    <w:p w14:paraId="75653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2491</w:t>
      </w:r>
    </w:p>
    <w:p w14:paraId="4764D4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FDD Inter-frequency identification of a new CGI of E-UTRA cell using autonomous gaps</w:t>
      </w:r>
      <w:r w:rsidRPr="00890378">
        <w:tab/>
        <w:t>2493</w:t>
      </w:r>
    </w:p>
    <w:p w14:paraId="0231D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2493</w:t>
      </w:r>
    </w:p>
    <w:p w14:paraId="4C9F2D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2493</w:t>
      </w:r>
    </w:p>
    <w:p w14:paraId="11A0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2493</w:t>
      </w:r>
    </w:p>
    <w:p w14:paraId="65233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2494</w:t>
      </w:r>
    </w:p>
    <w:p w14:paraId="142008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2494</w:t>
      </w:r>
    </w:p>
    <w:p w14:paraId="2BF831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2495</w:t>
      </w:r>
    </w:p>
    <w:p w14:paraId="6B9F3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2496</w:t>
      </w:r>
    </w:p>
    <w:p w14:paraId="56548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2499</w:t>
      </w:r>
    </w:p>
    <w:p w14:paraId="04A6FEA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Inter-frequency Measurements</w:t>
      </w:r>
      <w:r w:rsidRPr="00890378">
        <w:tab/>
        <w:t>2500</w:t>
      </w:r>
    </w:p>
    <w:p w14:paraId="158433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under fading propagation conditions in asynchronous cells</w:t>
      </w:r>
      <w:r w:rsidRPr="00890378">
        <w:tab/>
        <w:t>2500</w:t>
      </w:r>
    </w:p>
    <w:p w14:paraId="0BA62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2500</w:t>
      </w:r>
    </w:p>
    <w:p w14:paraId="7FF1D6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2500</w:t>
      </w:r>
    </w:p>
    <w:p w14:paraId="7BC5D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2500</w:t>
      </w:r>
    </w:p>
    <w:p w14:paraId="70E28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2501</w:t>
      </w:r>
    </w:p>
    <w:p w14:paraId="3E0F98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2501</w:t>
      </w:r>
    </w:p>
    <w:p w14:paraId="77610E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2502</w:t>
      </w:r>
    </w:p>
    <w:p w14:paraId="6178D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2503</w:t>
      </w:r>
    </w:p>
    <w:p w14:paraId="74A426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2504</w:t>
      </w:r>
    </w:p>
    <w:p w14:paraId="5853D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when DRX is used under fading propagation conditions in asynchronous cells</w:t>
      </w:r>
      <w:r w:rsidRPr="00890378">
        <w:tab/>
        <w:t>2505</w:t>
      </w:r>
    </w:p>
    <w:p w14:paraId="24BC3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2505</w:t>
      </w:r>
    </w:p>
    <w:p w14:paraId="641E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2505</w:t>
      </w:r>
    </w:p>
    <w:p w14:paraId="0BA88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2505</w:t>
      </w:r>
    </w:p>
    <w:p w14:paraId="5BDDBB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2507</w:t>
      </w:r>
    </w:p>
    <w:p w14:paraId="6478ED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2507</w:t>
      </w:r>
    </w:p>
    <w:p w14:paraId="0E346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2508</w:t>
      </w:r>
    </w:p>
    <w:p w14:paraId="0B15D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2508</w:t>
      </w:r>
    </w:p>
    <w:p w14:paraId="5F2EFC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2511</w:t>
      </w:r>
    </w:p>
    <w:p w14:paraId="28A6DB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TDD Inter-frequency identification of a new CGI of E-UTRA cell using autonomous gaps</w:t>
      </w:r>
      <w:r w:rsidRPr="00890378">
        <w:tab/>
        <w:t>2513</w:t>
      </w:r>
    </w:p>
    <w:p w14:paraId="243B3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2513</w:t>
      </w:r>
    </w:p>
    <w:p w14:paraId="0E5B68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2513</w:t>
      </w:r>
    </w:p>
    <w:p w14:paraId="63BA4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2513</w:t>
      </w:r>
    </w:p>
    <w:p w14:paraId="7C5979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2513</w:t>
      </w:r>
    </w:p>
    <w:p w14:paraId="0FA43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2513</w:t>
      </w:r>
    </w:p>
    <w:p w14:paraId="299E9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2514</w:t>
      </w:r>
    </w:p>
    <w:p w14:paraId="439474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2515</w:t>
      </w:r>
    </w:p>
    <w:p w14:paraId="31572F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2519</w:t>
      </w:r>
    </w:p>
    <w:p w14:paraId="78CABA1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Carrier Aggregation Measurements</w:t>
      </w:r>
      <w:r w:rsidRPr="00890378">
        <w:tab/>
        <w:t>2520</w:t>
      </w:r>
    </w:p>
    <w:p w14:paraId="145190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event triggered reporting under deactivated SCell in non-DRX</w:t>
      </w:r>
      <w:r w:rsidRPr="00890378">
        <w:tab/>
        <w:t>2520</w:t>
      </w:r>
    </w:p>
    <w:p w14:paraId="182F7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2520</w:t>
      </w:r>
    </w:p>
    <w:p w14:paraId="709CEC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2520</w:t>
      </w:r>
    </w:p>
    <w:p w14:paraId="4F36B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2521</w:t>
      </w:r>
    </w:p>
    <w:p w14:paraId="01B8EE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2521</w:t>
      </w:r>
    </w:p>
    <w:p w14:paraId="2EB561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2521</w:t>
      </w:r>
    </w:p>
    <w:p w14:paraId="7F5A68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2523</w:t>
      </w:r>
    </w:p>
    <w:p w14:paraId="4A68E4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2524</w:t>
      </w:r>
    </w:p>
    <w:p w14:paraId="35084F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2527</w:t>
      </w:r>
    </w:p>
    <w:p w14:paraId="1AD23D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ab/>
        <w:t>2529</w:t>
      </w:r>
    </w:p>
    <w:p w14:paraId="0E8D39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2529</w:t>
      </w:r>
    </w:p>
    <w:p w14:paraId="5AEE5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2529</w:t>
      </w:r>
    </w:p>
    <w:p w14:paraId="0408DE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2529</w:t>
      </w:r>
    </w:p>
    <w:p w14:paraId="634A0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2530</w:t>
      </w:r>
    </w:p>
    <w:p w14:paraId="2AC8FC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2530</w:t>
      </w:r>
    </w:p>
    <w:p w14:paraId="7B8E03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2531</w:t>
      </w:r>
    </w:p>
    <w:p w14:paraId="122F8B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2532</w:t>
      </w:r>
    </w:p>
    <w:p w14:paraId="450448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2535</w:t>
      </w:r>
    </w:p>
    <w:p w14:paraId="50653F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Event triggered reporting on deactivated SCell with PCell interruption in non-DRX</w:t>
      </w:r>
      <w:r w:rsidRPr="00890378">
        <w:tab/>
        <w:t>2537</w:t>
      </w:r>
    </w:p>
    <w:p w14:paraId="57547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2537</w:t>
      </w:r>
    </w:p>
    <w:p w14:paraId="5F0A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2537</w:t>
      </w:r>
    </w:p>
    <w:p w14:paraId="381F51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2537</w:t>
      </w:r>
    </w:p>
    <w:p w14:paraId="2474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2538</w:t>
      </w:r>
    </w:p>
    <w:p w14:paraId="2F1FB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2538</w:t>
      </w:r>
    </w:p>
    <w:p w14:paraId="6FFFB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2539</w:t>
      </w:r>
    </w:p>
    <w:p w14:paraId="414FF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2540</w:t>
      </w:r>
    </w:p>
    <w:p w14:paraId="33D35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2541</w:t>
      </w:r>
    </w:p>
    <w:p w14:paraId="4D43E0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Event triggered reporting on deactivated SCell with PCell interruption in non-DRX</w:t>
      </w:r>
      <w:r w:rsidRPr="00890378">
        <w:tab/>
        <w:t>2542</w:t>
      </w:r>
    </w:p>
    <w:p w14:paraId="4000E6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2542</w:t>
      </w:r>
    </w:p>
    <w:p w14:paraId="7D9A98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2542</w:t>
      </w:r>
    </w:p>
    <w:p w14:paraId="2ECEC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2542</w:t>
      </w:r>
    </w:p>
    <w:p w14:paraId="4DECEC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2543</w:t>
      </w:r>
    </w:p>
    <w:p w14:paraId="15461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2543</w:t>
      </w:r>
    </w:p>
    <w:p w14:paraId="3CDDA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2544</w:t>
      </w:r>
    </w:p>
    <w:p w14:paraId="1EF7BF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2545</w:t>
      </w:r>
    </w:p>
    <w:p w14:paraId="2177B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2545</w:t>
      </w:r>
    </w:p>
    <w:p w14:paraId="07D42F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for 20 MHz bandwidth</w:t>
      </w:r>
      <w:r w:rsidRPr="00890378">
        <w:tab/>
        <w:t>2546</w:t>
      </w:r>
    </w:p>
    <w:p w14:paraId="7228CD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2546</w:t>
      </w:r>
    </w:p>
    <w:p w14:paraId="22730A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2547</w:t>
      </w:r>
    </w:p>
    <w:p w14:paraId="3276D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2547</w:t>
      </w:r>
    </w:p>
    <w:p w14:paraId="1485A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2547</w:t>
      </w:r>
    </w:p>
    <w:p w14:paraId="6773E8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2547</w:t>
      </w:r>
    </w:p>
    <w:p w14:paraId="64A35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2548</w:t>
      </w:r>
    </w:p>
    <w:p w14:paraId="68C61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2549</w:t>
      </w:r>
    </w:p>
    <w:p w14:paraId="121556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2553</w:t>
      </w:r>
    </w:p>
    <w:p w14:paraId="5794B7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for 20 MHz bandwidth</w:t>
      </w:r>
      <w:r w:rsidRPr="00890378">
        <w:tab/>
        <w:t>2554</w:t>
      </w:r>
    </w:p>
    <w:p w14:paraId="7F546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2554</w:t>
      </w:r>
    </w:p>
    <w:p w14:paraId="6378A1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2554</w:t>
      </w:r>
    </w:p>
    <w:p w14:paraId="25E6D9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2554</w:t>
      </w:r>
    </w:p>
    <w:p w14:paraId="2433F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2555</w:t>
      </w:r>
    </w:p>
    <w:p w14:paraId="77B168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2555</w:t>
      </w:r>
    </w:p>
    <w:p w14:paraId="6C0254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2556</w:t>
      </w:r>
    </w:p>
    <w:p w14:paraId="30812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2557</w:t>
      </w:r>
    </w:p>
    <w:p w14:paraId="64C01A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2560</w:t>
      </w:r>
    </w:p>
    <w:p w14:paraId="38BF27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event triggered reporting on deactivated SCell with PCell interruption in non-DRX for 20 MHz bandwidth</w:t>
      </w:r>
      <w:r w:rsidRPr="00890378">
        <w:tab/>
        <w:t>2561</w:t>
      </w:r>
    </w:p>
    <w:p w14:paraId="185037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2561</w:t>
      </w:r>
    </w:p>
    <w:p w14:paraId="587C96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2561</w:t>
      </w:r>
    </w:p>
    <w:p w14:paraId="3EB3A9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2562</w:t>
      </w:r>
    </w:p>
    <w:p w14:paraId="0D82DC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2562</w:t>
      </w:r>
    </w:p>
    <w:p w14:paraId="704286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2562</w:t>
      </w:r>
    </w:p>
    <w:p w14:paraId="4325E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2563</w:t>
      </w:r>
    </w:p>
    <w:p w14:paraId="1F3898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2564</w:t>
      </w:r>
    </w:p>
    <w:p w14:paraId="5933D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2565</w:t>
      </w:r>
    </w:p>
    <w:p w14:paraId="34ECEC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event triggered reporting on deactivated SCell with PCell interruption in non-DRX </w:t>
      </w:r>
      <w:r w:rsidRPr="00890378">
        <w:t>for 20 MHz bandwidth</w:t>
      </w:r>
      <w:r w:rsidRPr="00890378">
        <w:tab/>
        <w:t>2566</w:t>
      </w:r>
    </w:p>
    <w:p w14:paraId="002707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2566</w:t>
      </w:r>
    </w:p>
    <w:p w14:paraId="746346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2566</w:t>
      </w:r>
    </w:p>
    <w:p w14:paraId="1F8411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2566</w:t>
      </w:r>
    </w:p>
    <w:p w14:paraId="289BB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2567</w:t>
      </w:r>
    </w:p>
    <w:p w14:paraId="7845A3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2567</w:t>
      </w:r>
    </w:p>
    <w:p w14:paraId="22A38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2567</w:t>
      </w:r>
    </w:p>
    <w:p w14:paraId="758F2C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2568</w:t>
      </w:r>
    </w:p>
    <w:p w14:paraId="109E9F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2568</w:t>
      </w:r>
    </w:p>
    <w:p w14:paraId="306553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2569</w:t>
      </w:r>
    </w:p>
    <w:p w14:paraId="3A363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2569</w:t>
      </w:r>
    </w:p>
    <w:p w14:paraId="4C5D03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2569</w:t>
      </w:r>
    </w:p>
    <w:p w14:paraId="2765A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2569</w:t>
      </w:r>
    </w:p>
    <w:p w14:paraId="00CA96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2570</w:t>
      </w:r>
    </w:p>
    <w:p w14:paraId="77035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2570</w:t>
      </w:r>
    </w:p>
    <w:p w14:paraId="575458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2570</w:t>
      </w:r>
    </w:p>
    <w:p w14:paraId="59DCFE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2570</w:t>
      </w:r>
    </w:p>
    <w:p w14:paraId="0E2555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2570</w:t>
      </w:r>
    </w:p>
    <w:p w14:paraId="49483C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2571</w:t>
      </w:r>
    </w:p>
    <w:p w14:paraId="73450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2571</w:t>
      </w:r>
    </w:p>
    <w:p w14:paraId="3AE699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2571</w:t>
      </w:r>
    </w:p>
    <w:p w14:paraId="3B910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2572</w:t>
      </w:r>
    </w:p>
    <w:p w14:paraId="45BC2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2572</w:t>
      </w:r>
    </w:p>
    <w:p w14:paraId="5EC1A4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2572</w:t>
      </w:r>
    </w:p>
    <w:p w14:paraId="45D29F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2572</w:t>
      </w:r>
    </w:p>
    <w:p w14:paraId="3C2B6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2572</w:t>
      </w:r>
    </w:p>
    <w:p w14:paraId="694BC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2572</w:t>
      </w:r>
    </w:p>
    <w:p w14:paraId="1BBD42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E-UTRAN FDD </w:t>
      </w:r>
      <w:r w:rsidRPr="00890378">
        <w:rPr>
          <w:rFonts w:eastAsia="SimSun"/>
          <w:lang w:eastAsia="zh-CN"/>
        </w:rPr>
        <w:t>e</w:t>
      </w:r>
      <w:r w:rsidRPr="00890378">
        <w:rPr>
          <w:rFonts w:eastAsia="SimSun"/>
        </w:rPr>
        <w:t>vent triggered reporting on deactivating S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with PCell interruption in non-DRX for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10MHz+5MHz</w:t>
      </w:r>
      <w:r w:rsidRPr="00890378">
        <w:tab/>
        <w:t>2573</w:t>
      </w:r>
    </w:p>
    <w:p w14:paraId="469DB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2573</w:t>
      </w:r>
    </w:p>
    <w:p w14:paraId="2C4FD1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2574</w:t>
      </w:r>
    </w:p>
    <w:p w14:paraId="0D33E1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2574</w:t>
      </w:r>
    </w:p>
    <w:p w14:paraId="1A66BA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2574</w:t>
      </w:r>
    </w:p>
    <w:p w14:paraId="72077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2574</w:t>
      </w:r>
    </w:p>
    <w:p w14:paraId="2270D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2575</w:t>
      </w:r>
    </w:p>
    <w:p w14:paraId="5D0536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2575</w:t>
      </w:r>
    </w:p>
    <w:p w14:paraId="2C137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2575</w:t>
      </w:r>
    </w:p>
    <w:p w14:paraId="021A1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</w:t>
      </w:r>
      <w:r w:rsidRPr="00890378">
        <w:rPr>
          <w:lang w:eastAsia="zh-CN"/>
        </w:rPr>
        <w:t>e</w:t>
      </w:r>
      <w:r w:rsidRPr="00890378">
        <w:t>vent triggered reporting on deactivating S</w:t>
      </w:r>
      <w:r w:rsidRPr="00890378">
        <w:rPr>
          <w:lang w:eastAsia="zh-CN"/>
        </w:rPr>
        <w:t>C</w:t>
      </w:r>
      <w:r w:rsidRPr="00890378">
        <w:t>ell with PCell interruption in non-DRX for</w:t>
      </w:r>
      <w:r w:rsidRPr="00890378">
        <w:rPr>
          <w:lang w:eastAsia="zh-CN"/>
        </w:rPr>
        <w:t xml:space="preserve"> </w:t>
      </w:r>
      <w:r w:rsidRPr="00890378">
        <w:t>10MHz+5MHz</w:t>
      </w:r>
      <w:r w:rsidRPr="00890378">
        <w:tab/>
        <w:t>2575</w:t>
      </w:r>
    </w:p>
    <w:p w14:paraId="3E883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2575</w:t>
      </w:r>
    </w:p>
    <w:p w14:paraId="0A66A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2575</w:t>
      </w:r>
    </w:p>
    <w:p w14:paraId="20171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2575</w:t>
      </w:r>
    </w:p>
    <w:p w14:paraId="30ACE5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2575</w:t>
      </w:r>
    </w:p>
    <w:p w14:paraId="73DE8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2575</w:t>
      </w:r>
    </w:p>
    <w:p w14:paraId="3A4E75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2576</w:t>
      </w:r>
    </w:p>
    <w:p w14:paraId="6EF42D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2576</w:t>
      </w:r>
    </w:p>
    <w:p w14:paraId="28818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2576</w:t>
      </w:r>
    </w:p>
    <w:p w14:paraId="0B4D3A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5MHz+5MHz</w:t>
      </w:r>
      <w:r w:rsidRPr="00890378">
        <w:tab/>
        <w:t>2577</w:t>
      </w:r>
    </w:p>
    <w:p w14:paraId="2CDC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2577</w:t>
      </w:r>
    </w:p>
    <w:p w14:paraId="26028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2577</w:t>
      </w:r>
    </w:p>
    <w:p w14:paraId="48F5C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2577</w:t>
      </w:r>
    </w:p>
    <w:p w14:paraId="18F475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2577</w:t>
      </w:r>
    </w:p>
    <w:p w14:paraId="755D31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2577</w:t>
      </w:r>
    </w:p>
    <w:p w14:paraId="134F7F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2578</w:t>
      </w:r>
    </w:p>
    <w:p w14:paraId="6BE2AC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2578</w:t>
      </w:r>
    </w:p>
    <w:p w14:paraId="71FAC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2578</w:t>
      </w:r>
    </w:p>
    <w:p w14:paraId="3CA298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5MHz+5MHz bandwidth</w:t>
      </w:r>
      <w:r w:rsidRPr="00890378">
        <w:tab/>
        <w:t>2579</w:t>
      </w:r>
    </w:p>
    <w:p w14:paraId="44AE3A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2579</w:t>
      </w:r>
    </w:p>
    <w:p w14:paraId="6B166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2579</w:t>
      </w:r>
    </w:p>
    <w:p w14:paraId="56CFF5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2579</w:t>
      </w:r>
    </w:p>
    <w:p w14:paraId="03143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2579</w:t>
      </w:r>
    </w:p>
    <w:p w14:paraId="3A4E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2579</w:t>
      </w:r>
    </w:p>
    <w:p w14:paraId="67EBF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2580</w:t>
      </w:r>
    </w:p>
    <w:p w14:paraId="63BC32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2580</w:t>
      </w:r>
    </w:p>
    <w:p w14:paraId="45DA76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2580</w:t>
      </w:r>
    </w:p>
    <w:p w14:paraId="69038D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event triggered reporting on deactivated SCell with PCell interruption in non-DRX for 5MHz+5MHz bandwidth</w:t>
      </w:r>
      <w:r w:rsidRPr="00890378">
        <w:tab/>
        <w:t>2581</w:t>
      </w:r>
    </w:p>
    <w:p w14:paraId="484C55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2581</w:t>
      </w:r>
    </w:p>
    <w:p w14:paraId="337C2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2581</w:t>
      </w:r>
    </w:p>
    <w:p w14:paraId="3DA120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2581</w:t>
      </w:r>
    </w:p>
    <w:p w14:paraId="696367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2581</w:t>
      </w:r>
    </w:p>
    <w:p w14:paraId="2592F3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2581</w:t>
      </w:r>
    </w:p>
    <w:p w14:paraId="11A3A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2582</w:t>
      </w:r>
    </w:p>
    <w:p w14:paraId="4F5BC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2582</w:t>
      </w:r>
    </w:p>
    <w:p w14:paraId="0EE8B9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2582</w:t>
      </w:r>
    </w:p>
    <w:p w14:paraId="111FF8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event triggered reporting on deactivated SCell with PCell interruption in non-DRX for 5</w:t>
      </w:r>
      <w:r w:rsidRPr="00890378">
        <w:rPr>
          <w:lang w:eastAsia="zh-CN"/>
        </w:rPr>
        <w:t>MHz</w:t>
      </w:r>
      <w:r w:rsidRPr="00890378">
        <w:t>+5MHz bandwidth</w:t>
      </w:r>
      <w:r w:rsidRPr="00890378">
        <w:tab/>
        <w:t>2583</w:t>
      </w:r>
    </w:p>
    <w:p w14:paraId="12885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2583</w:t>
      </w:r>
    </w:p>
    <w:p w14:paraId="13380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2583</w:t>
      </w:r>
    </w:p>
    <w:p w14:paraId="6699A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2583</w:t>
      </w:r>
    </w:p>
    <w:p w14:paraId="2FA4BC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2583</w:t>
      </w:r>
    </w:p>
    <w:p w14:paraId="5DDC2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2583</w:t>
      </w:r>
    </w:p>
    <w:p w14:paraId="619057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2584</w:t>
      </w:r>
    </w:p>
    <w:p w14:paraId="79877F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2584</w:t>
      </w:r>
    </w:p>
    <w:p w14:paraId="5E21A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2584</w:t>
      </w:r>
    </w:p>
    <w:p w14:paraId="4C0ED6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activation and deactivation of known SCell in non-DRX</w:t>
      </w:r>
      <w:r w:rsidRPr="00890378">
        <w:tab/>
        <w:t>2584</w:t>
      </w:r>
    </w:p>
    <w:p w14:paraId="7045E4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2584</w:t>
      </w:r>
    </w:p>
    <w:p w14:paraId="4460A8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2584</w:t>
      </w:r>
    </w:p>
    <w:p w14:paraId="4B353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2585</w:t>
      </w:r>
    </w:p>
    <w:p w14:paraId="54C5CB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2585</w:t>
      </w:r>
    </w:p>
    <w:p w14:paraId="432007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2585</w:t>
      </w:r>
    </w:p>
    <w:p w14:paraId="3EC68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2586</w:t>
      </w:r>
    </w:p>
    <w:p w14:paraId="61B24D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2588</w:t>
      </w:r>
    </w:p>
    <w:p w14:paraId="1044E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2590</w:t>
      </w:r>
    </w:p>
    <w:p w14:paraId="3DE4AF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FDD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2592</w:t>
      </w:r>
    </w:p>
    <w:p w14:paraId="091C7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2592</w:t>
      </w:r>
    </w:p>
    <w:p w14:paraId="23DAE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2592</w:t>
      </w:r>
    </w:p>
    <w:p w14:paraId="1F3CEA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2593</w:t>
      </w:r>
    </w:p>
    <w:p w14:paraId="7F0405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2593</w:t>
      </w:r>
    </w:p>
    <w:p w14:paraId="584971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2593</w:t>
      </w:r>
    </w:p>
    <w:p w14:paraId="14854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2593</w:t>
      </w:r>
    </w:p>
    <w:p w14:paraId="57FC8A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2593</w:t>
      </w:r>
    </w:p>
    <w:p w14:paraId="0E5E8C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2593</w:t>
      </w:r>
    </w:p>
    <w:p w14:paraId="5C39CC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activation and deactivation of known SCell in non-DRX</w:t>
      </w:r>
      <w:r w:rsidRPr="00890378">
        <w:tab/>
        <w:t>2594</w:t>
      </w:r>
    </w:p>
    <w:p w14:paraId="3070CC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2594</w:t>
      </w:r>
    </w:p>
    <w:p w14:paraId="72744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2594</w:t>
      </w:r>
    </w:p>
    <w:p w14:paraId="714F4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2594</w:t>
      </w:r>
    </w:p>
    <w:p w14:paraId="098C8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2595</w:t>
      </w:r>
    </w:p>
    <w:p w14:paraId="6FFD43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2595</w:t>
      </w:r>
    </w:p>
    <w:p w14:paraId="62146F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2596</w:t>
      </w:r>
    </w:p>
    <w:p w14:paraId="4513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2598</w:t>
      </w:r>
    </w:p>
    <w:p w14:paraId="27B50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2600</w:t>
      </w:r>
    </w:p>
    <w:p w14:paraId="66EE81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2601</w:t>
      </w:r>
    </w:p>
    <w:p w14:paraId="66F4E6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2601</w:t>
      </w:r>
    </w:p>
    <w:p w14:paraId="5C45A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2602</w:t>
      </w:r>
    </w:p>
    <w:p w14:paraId="772EF9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2602</w:t>
      </w:r>
    </w:p>
    <w:p w14:paraId="602691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2602</w:t>
      </w:r>
    </w:p>
    <w:p w14:paraId="42B6E0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2602</w:t>
      </w:r>
    </w:p>
    <w:p w14:paraId="7CDF67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2602</w:t>
      </w:r>
    </w:p>
    <w:p w14:paraId="2182E7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2602</w:t>
      </w:r>
    </w:p>
    <w:p w14:paraId="360177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2602</w:t>
      </w:r>
    </w:p>
    <w:p w14:paraId="714336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19</w:t>
      </w:r>
      <w:r w:rsidRPr="00890378">
        <w:tab/>
        <w:t>2603</w:t>
      </w:r>
    </w:p>
    <w:p w14:paraId="3A814C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8.16.20</w:t>
      </w:r>
      <w:r w:rsidRPr="00890378">
        <w:tab/>
        <w:t>2603</w:t>
      </w:r>
    </w:p>
    <w:p w14:paraId="0D6E73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</w:t>
      </w:r>
      <w:r w:rsidRPr="00890378">
        <w:rPr>
          <w:lang w:eastAsia="zh-CN"/>
        </w:rPr>
        <w:t>20</w:t>
      </w:r>
      <w:r w:rsidRPr="00890378">
        <w:t>MHz+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2603</w:t>
      </w:r>
    </w:p>
    <w:p w14:paraId="616158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2603</w:t>
      </w:r>
    </w:p>
    <w:p w14:paraId="6E9C9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2603</w:t>
      </w:r>
    </w:p>
    <w:p w14:paraId="09406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2603</w:t>
      </w:r>
    </w:p>
    <w:p w14:paraId="070A5C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2603</w:t>
      </w:r>
    </w:p>
    <w:p w14:paraId="3383F4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2603</w:t>
      </w:r>
    </w:p>
    <w:p w14:paraId="684B90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2605</w:t>
      </w:r>
    </w:p>
    <w:p w14:paraId="35FC5F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2605</w:t>
      </w:r>
    </w:p>
    <w:p w14:paraId="2DE89E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2605</w:t>
      </w:r>
    </w:p>
    <w:p w14:paraId="500AB9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event triggered reporting on deactivated SCell with PCell interruption in non-DRX for </w:t>
      </w:r>
      <w:r w:rsidRPr="00890378">
        <w:rPr>
          <w:lang w:eastAsia="zh-CN"/>
        </w:rPr>
        <w:t>20MHz</w:t>
      </w:r>
      <w:r w:rsidRPr="00890378">
        <w:t>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2606</w:t>
      </w:r>
    </w:p>
    <w:p w14:paraId="46826B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2606</w:t>
      </w:r>
    </w:p>
    <w:p w14:paraId="1467DF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2607</w:t>
      </w:r>
    </w:p>
    <w:p w14:paraId="6FF212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2607</w:t>
      </w:r>
    </w:p>
    <w:p w14:paraId="34C4B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2607</w:t>
      </w:r>
    </w:p>
    <w:p w14:paraId="795F7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2607</w:t>
      </w:r>
    </w:p>
    <w:p w14:paraId="5EF76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2608</w:t>
      </w:r>
    </w:p>
    <w:p w14:paraId="5519D7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2608</w:t>
      </w:r>
    </w:p>
    <w:p w14:paraId="5B5EAE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2608</w:t>
      </w:r>
    </w:p>
    <w:p w14:paraId="5A4A26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TDD-FDD CA Event Triggered Reporting Under Deactivated SCell in Non-DRX with PCell in FDD</w:t>
      </w:r>
      <w:r w:rsidRPr="00890378">
        <w:tab/>
        <w:t>2609</w:t>
      </w:r>
    </w:p>
    <w:p w14:paraId="69B72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2609</w:t>
      </w:r>
    </w:p>
    <w:p w14:paraId="33703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2609</w:t>
      </w:r>
    </w:p>
    <w:p w14:paraId="729133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2609</w:t>
      </w:r>
    </w:p>
    <w:p w14:paraId="476F7F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2610</w:t>
      </w:r>
    </w:p>
    <w:p w14:paraId="1B6B9E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2610</w:t>
      </w:r>
    </w:p>
    <w:p w14:paraId="0A9D1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2611</w:t>
      </w:r>
    </w:p>
    <w:p w14:paraId="46C3B4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2612</w:t>
      </w:r>
    </w:p>
    <w:p w14:paraId="5CF79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2612</w:t>
      </w:r>
    </w:p>
    <w:p w14:paraId="2155D9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CA Event Triggered Reporting Under Deactivated SCell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2613</w:t>
      </w:r>
    </w:p>
    <w:p w14:paraId="75863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2613</w:t>
      </w:r>
    </w:p>
    <w:p w14:paraId="39616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2613</w:t>
      </w:r>
    </w:p>
    <w:p w14:paraId="686594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2613</w:t>
      </w:r>
    </w:p>
    <w:p w14:paraId="1BFCB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2614</w:t>
      </w:r>
    </w:p>
    <w:p w14:paraId="47FFB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2614</w:t>
      </w:r>
    </w:p>
    <w:p w14:paraId="38CC5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2615</w:t>
      </w:r>
    </w:p>
    <w:p w14:paraId="1181AB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2615</w:t>
      </w:r>
    </w:p>
    <w:p w14:paraId="369F4F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2615</w:t>
      </w:r>
    </w:p>
    <w:p w14:paraId="18BEED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>with PCell interruption in non-DRX with PCell in FDD</w:t>
      </w:r>
      <w:r w:rsidRPr="00890378">
        <w:tab/>
        <w:t>2617</w:t>
      </w:r>
    </w:p>
    <w:p w14:paraId="6F979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2617</w:t>
      </w:r>
    </w:p>
    <w:p w14:paraId="24F93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2617</w:t>
      </w:r>
    </w:p>
    <w:p w14:paraId="08EE8A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2617</w:t>
      </w:r>
    </w:p>
    <w:p w14:paraId="424A9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2617</w:t>
      </w:r>
    </w:p>
    <w:p w14:paraId="4214A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2617</w:t>
      </w:r>
    </w:p>
    <w:p w14:paraId="2E1C8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2618</w:t>
      </w:r>
    </w:p>
    <w:p w14:paraId="17BE51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2618</w:t>
      </w:r>
    </w:p>
    <w:p w14:paraId="7B41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2618</w:t>
      </w:r>
    </w:p>
    <w:p w14:paraId="2AA082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 xml:space="preserve">with PCell interruption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2619</w:t>
      </w:r>
    </w:p>
    <w:p w14:paraId="6ACC52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2619</w:t>
      </w:r>
    </w:p>
    <w:p w14:paraId="3B8621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2619</w:t>
      </w:r>
    </w:p>
    <w:p w14:paraId="23CCF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2620</w:t>
      </w:r>
    </w:p>
    <w:p w14:paraId="09EEC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2620</w:t>
      </w:r>
    </w:p>
    <w:p w14:paraId="291BB6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2620</w:t>
      </w:r>
    </w:p>
    <w:p w14:paraId="2732A3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2621</w:t>
      </w:r>
    </w:p>
    <w:p w14:paraId="5CACD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2621</w:t>
      </w:r>
    </w:p>
    <w:p w14:paraId="6EFE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2621</w:t>
      </w:r>
    </w:p>
    <w:p w14:paraId="3A4AF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8.16.27 to 8.16.42 Void</w:t>
      </w:r>
      <w:r w:rsidRPr="00890378">
        <w:tab/>
        <w:t>2622</w:t>
      </w:r>
    </w:p>
    <w:p w14:paraId="68F0DC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8.16.43 to 8.16.46</w:t>
      </w:r>
      <w:r w:rsidRPr="00890378">
        <w:tab/>
        <w:t>2622</w:t>
      </w:r>
    </w:p>
    <w:p w14:paraId="7B5005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FDD CA activation and deactivation of known PUCCH SCell without valid TA in non-DRX</w:t>
      </w:r>
      <w:r w:rsidRPr="00890378">
        <w:tab/>
        <w:t>2622</w:t>
      </w:r>
    </w:p>
    <w:p w14:paraId="47ED72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2622</w:t>
      </w:r>
    </w:p>
    <w:p w14:paraId="7B5ED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2622</w:t>
      </w:r>
    </w:p>
    <w:p w14:paraId="00177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2622</w:t>
      </w:r>
    </w:p>
    <w:p w14:paraId="203AD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2623</w:t>
      </w:r>
    </w:p>
    <w:p w14:paraId="0D5645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2623</w:t>
      </w:r>
    </w:p>
    <w:p w14:paraId="41C4AE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2624</w:t>
      </w:r>
    </w:p>
    <w:p w14:paraId="31680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2626</w:t>
      </w:r>
    </w:p>
    <w:p w14:paraId="7F79A0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2627</w:t>
      </w:r>
    </w:p>
    <w:p w14:paraId="77FF5D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 CA activation and deactivation of known PUCCH SCell without valid TA in non-DRX</w:t>
      </w:r>
      <w:r w:rsidRPr="00890378">
        <w:tab/>
        <w:t>2629</w:t>
      </w:r>
    </w:p>
    <w:p w14:paraId="1AB60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2629</w:t>
      </w:r>
    </w:p>
    <w:p w14:paraId="53ECC1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2629</w:t>
      </w:r>
    </w:p>
    <w:p w14:paraId="3CC930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2629</w:t>
      </w:r>
    </w:p>
    <w:p w14:paraId="0D661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2629</w:t>
      </w:r>
    </w:p>
    <w:p w14:paraId="21AB3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2629</w:t>
      </w:r>
    </w:p>
    <w:p w14:paraId="3F79B2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2630</w:t>
      </w:r>
    </w:p>
    <w:p w14:paraId="3ABD06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2632</w:t>
      </w:r>
    </w:p>
    <w:p w14:paraId="00ABB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2634</w:t>
      </w:r>
    </w:p>
    <w:p w14:paraId="565C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2DL/2UL TDD-FDD CA </w:t>
      </w:r>
      <w:r w:rsidRPr="00890378">
        <w:t>(FDD PCell)</w:t>
      </w:r>
      <w:r w:rsidRPr="00890378">
        <w:rPr>
          <w:lang w:eastAsia="zh-CN"/>
        </w:rPr>
        <w:t xml:space="preserve"> activation and deactivation of known PUCCH SCell without valid TA in non-DRX</w:t>
      </w:r>
      <w:r w:rsidRPr="00890378">
        <w:tab/>
        <w:t>2636</w:t>
      </w:r>
    </w:p>
    <w:p w14:paraId="400A3A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2636</w:t>
      </w:r>
    </w:p>
    <w:p w14:paraId="63843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2636</w:t>
      </w:r>
    </w:p>
    <w:p w14:paraId="61BE4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2636</w:t>
      </w:r>
    </w:p>
    <w:p w14:paraId="5C2C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2636</w:t>
      </w:r>
    </w:p>
    <w:p w14:paraId="20A43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2636</w:t>
      </w:r>
    </w:p>
    <w:p w14:paraId="57C1B1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2637</w:t>
      </w:r>
    </w:p>
    <w:p w14:paraId="3CC17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2638</w:t>
      </w:r>
    </w:p>
    <w:p w14:paraId="66048A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2640</w:t>
      </w:r>
    </w:p>
    <w:p w14:paraId="5733C7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TDD-FDD CA (TDD PCell) activation and deactivation of known PUCCH SCell without valid TA in non-DRX</w:t>
      </w:r>
      <w:r w:rsidRPr="00890378">
        <w:tab/>
        <w:t>2642</w:t>
      </w:r>
    </w:p>
    <w:p w14:paraId="786F5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2642</w:t>
      </w:r>
    </w:p>
    <w:p w14:paraId="61B4C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2642</w:t>
      </w:r>
    </w:p>
    <w:p w14:paraId="6F3528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2642</w:t>
      </w:r>
    </w:p>
    <w:p w14:paraId="655E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2642</w:t>
      </w:r>
    </w:p>
    <w:p w14:paraId="6C030D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2642</w:t>
      </w:r>
    </w:p>
    <w:p w14:paraId="4C255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2643</w:t>
      </w:r>
    </w:p>
    <w:p w14:paraId="4EDCBF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2644</w:t>
      </w:r>
    </w:p>
    <w:p w14:paraId="059AD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2646</w:t>
      </w:r>
    </w:p>
    <w:p w14:paraId="1F96FF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8.16.51 to 8.16.78 Void</w:t>
      </w:r>
      <w:r w:rsidRPr="00890378">
        <w:tab/>
        <w:t>2648</w:t>
      </w:r>
    </w:p>
    <w:p w14:paraId="7EC884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8.16.79 to 8.16.82</w:t>
      </w:r>
      <w:r w:rsidRPr="00890378">
        <w:tab/>
        <w:t>2648</w:t>
      </w:r>
    </w:p>
    <w:p w14:paraId="6D9753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8.16.83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under Deactivated SCells in Non-DRX with generic duplex modes</w:t>
      </w:r>
      <w:r w:rsidRPr="00890378">
        <w:tab/>
        <w:t>2648</w:t>
      </w:r>
    </w:p>
    <w:p w14:paraId="61613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2648</w:t>
      </w:r>
    </w:p>
    <w:p w14:paraId="6A561A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2648</w:t>
      </w:r>
    </w:p>
    <w:p w14:paraId="043F87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2648</w:t>
      </w:r>
    </w:p>
    <w:p w14:paraId="14431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2649</w:t>
      </w:r>
    </w:p>
    <w:p w14:paraId="6DD94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2649</w:t>
      </w:r>
    </w:p>
    <w:p w14:paraId="44B998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2650</w:t>
      </w:r>
    </w:p>
    <w:p w14:paraId="1F1018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2652</w:t>
      </w:r>
    </w:p>
    <w:p w14:paraId="478596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2658</w:t>
      </w:r>
    </w:p>
    <w:p w14:paraId="6AE931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on Deactivated SCell with PCell and SCell Interruptions in Non-DRX with generic duplex modes</w:t>
      </w:r>
      <w:r w:rsidRPr="00890378">
        <w:tab/>
        <w:t>2662</w:t>
      </w:r>
    </w:p>
    <w:p w14:paraId="0F0FD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2662</w:t>
      </w:r>
    </w:p>
    <w:p w14:paraId="6CAB9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2662</w:t>
      </w:r>
    </w:p>
    <w:p w14:paraId="0D96E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2662</w:t>
      </w:r>
    </w:p>
    <w:p w14:paraId="7098F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2663</w:t>
      </w:r>
    </w:p>
    <w:p w14:paraId="3687FA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2663</w:t>
      </w:r>
    </w:p>
    <w:p w14:paraId="19B35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2664</w:t>
      </w:r>
    </w:p>
    <w:p w14:paraId="10CFD6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2665</w:t>
      </w:r>
    </w:p>
    <w:p w14:paraId="1066EA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2668</w:t>
      </w:r>
    </w:p>
    <w:p w14:paraId="5750D6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Known SCell in Non-DRX with generic duplex modes</w:t>
      </w:r>
      <w:r w:rsidRPr="00890378">
        <w:tab/>
        <w:t>2671</w:t>
      </w:r>
    </w:p>
    <w:p w14:paraId="533C2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2671</w:t>
      </w:r>
    </w:p>
    <w:p w14:paraId="457BFF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2671</w:t>
      </w:r>
    </w:p>
    <w:p w14:paraId="41172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2671</w:t>
      </w:r>
    </w:p>
    <w:p w14:paraId="2F4718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2672</w:t>
      </w:r>
    </w:p>
    <w:p w14:paraId="558401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2672</w:t>
      </w:r>
    </w:p>
    <w:p w14:paraId="44412A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2673</w:t>
      </w:r>
    </w:p>
    <w:p w14:paraId="13087C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2677</w:t>
      </w:r>
    </w:p>
    <w:p w14:paraId="47AA2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2680</w:t>
      </w:r>
    </w:p>
    <w:p w14:paraId="6584F0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Unknown SCell in Non-DRX with generic duplex modes</w:t>
      </w:r>
      <w:r w:rsidRPr="00890378">
        <w:tab/>
        <w:t>2681</w:t>
      </w:r>
    </w:p>
    <w:p w14:paraId="380AC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 and Environment</w:t>
      </w:r>
      <w:r w:rsidRPr="00890378">
        <w:tab/>
        <w:t>2681</w:t>
      </w:r>
    </w:p>
    <w:p w14:paraId="11D90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2682</w:t>
      </w:r>
    </w:p>
    <w:p w14:paraId="4DFED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2682</w:t>
      </w:r>
    </w:p>
    <w:p w14:paraId="43DDE2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2683</w:t>
      </w:r>
    </w:p>
    <w:p w14:paraId="32546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2683</w:t>
      </w:r>
    </w:p>
    <w:p w14:paraId="6ACEF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2684</w:t>
      </w:r>
    </w:p>
    <w:p w14:paraId="1FFBA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2688</w:t>
      </w:r>
    </w:p>
    <w:p w14:paraId="1372B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2690</w:t>
      </w:r>
    </w:p>
    <w:p w14:paraId="32632E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Event Triggered Reporting under Deactivated SCells in Non-DRX with generic duplex modes</w:t>
      </w:r>
      <w:r w:rsidRPr="00890378">
        <w:tab/>
        <w:t>2692</w:t>
      </w:r>
    </w:p>
    <w:p w14:paraId="2205D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2692</w:t>
      </w:r>
    </w:p>
    <w:p w14:paraId="55F8A9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2692</w:t>
      </w:r>
    </w:p>
    <w:p w14:paraId="3F9D4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2692</w:t>
      </w:r>
    </w:p>
    <w:p w14:paraId="0EF8AD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2692</w:t>
      </w:r>
    </w:p>
    <w:p w14:paraId="752E4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2692</w:t>
      </w:r>
    </w:p>
    <w:p w14:paraId="0C3516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2694</w:t>
      </w:r>
    </w:p>
    <w:p w14:paraId="6BB9AA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2695</w:t>
      </w:r>
    </w:p>
    <w:p w14:paraId="4CDFB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2699</w:t>
      </w:r>
    </w:p>
    <w:p w14:paraId="3D7927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4 DL CA Event Triggered Reporting on Deactivated SCell with PCell and SCell Interruptions in Non-DRX with generic duplex modes</w:t>
      </w:r>
      <w:r w:rsidRPr="00890378">
        <w:tab/>
        <w:t>2703</w:t>
      </w:r>
    </w:p>
    <w:p w14:paraId="6BEA09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2703</w:t>
      </w:r>
    </w:p>
    <w:p w14:paraId="0C847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2703</w:t>
      </w:r>
    </w:p>
    <w:p w14:paraId="50EEC2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2703</w:t>
      </w:r>
    </w:p>
    <w:p w14:paraId="72ADF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2703</w:t>
      </w:r>
    </w:p>
    <w:p w14:paraId="16A78D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2703</w:t>
      </w:r>
    </w:p>
    <w:p w14:paraId="34F0C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2704</w:t>
      </w:r>
    </w:p>
    <w:p w14:paraId="13B82E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2705</w:t>
      </w:r>
    </w:p>
    <w:p w14:paraId="1BCC57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2709</w:t>
      </w:r>
    </w:p>
    <w:p w14:paraId="093A70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Known SCell in Non-DRX with generic duplex modes</w:t>
      </w:r>
      <w:r w:rsidRPr="00890378">
        <w:tab/>
        <w:t>2715</w:t>
      </w:r>
    </w:p>
    <w:p w14:paraId="220C45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2715</w:t>
      </w:r>
    </w:p>
    <w:p w14:paraId="4BD867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2715</w:t>
      </w:r>
    </w:p>
    <w:p w14:paraId="481567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2715</w:t>
      </w:r>
    </w:p>
    <w:p w14:paraId="782F4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2716</w:t>
      </w:r>
    </w:p>
    <w:p w14:paraId="49A1F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2716</w:t>
      </w:r>
    </w:p>
    <w:p w14:paraId="66B35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2717</w:t>
      </w:r>
    </w:p>
    <w:p w14:paraId="091FC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2723</w:t>
      </w:r>
    </w:p>
    <w:p w14:paraId="2325C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2725</w:t>
      </w:r>
    </w:p>
    <w:p w14:paraId="7C138F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Unknown SCell in Non-DRX with generic duplex modes</w:t>
      </w:r>
      <w:r w:rsidRPr="00890378">
        <w:tab/>
        <w:t>2728</w:t>
      </w:r>
    </w:p>
    <w:p w14:paraId="15763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2728</w:t>
      </w:r>
    </w:p>
    <w:p w14:paraId="72B36E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2728</w:t>
      </w:r>
    </w:p>
    <w:p w14:paraId="68AEA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2728</w:t>
      </w:r>
    </w:p>
    <w:p w14:paraId="10789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2729</w:t>
      </w:r>
    </w:p>
    <w:p w14:paraId="7CDD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2729</w:t>
      </w:r>
    </w:p>
    <w:p w14:paraId="55169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2730</w:t>
      </w:r>
    </w:p>
    <w:p w14:paraId="5DD3AB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2736</w:t>
      </w:r>
    </w:p>
    <w:p w14:paraId="1C680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2739</w:t>
      </w:r>
    </w:p>
    <w:p w14:paraId="5F00D7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Event Triggered Reporting under Deactivated SCells in Non-DRX with generic duplex modes</w:t>
      </w:r>
      <w:r w:rsidRPr="00890378">
        <w:tab/>
        <w:t>2741</w:t>
      </w:r>
    </w:p>
    <w:p w14:paraId="3E50BB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2741</w:t>
      </w:r>
    </w:p>
    <w:p w14:paraId="3A4479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2741</w:t>
      </w:r>
    </w:p>
    <w:p w14:paraId="7002CB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2742</w:t>
      </w:r>
    </w:p>
    <w:p w14:paraId="36358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2742</w:t>
      </w:r>
    </w:p>
    <w:p w14:paraId="3F1F2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2742</w:t>
      </w:r>
    </w:p>
    <w:p w14:paraId="29F3F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2743</w:t>
      </w:r>
    </w:p>
    <w:p w14:paraId="101E9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2745</w:t>
      </w:r>
    </w:p>
    <w:p w14:paraId="7FE09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2749</w:t>
      </w:r>
    </w:p>
    <w:p w14:paraId="665A7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5DLCA Event Triggered Reporting on Deactivated SCell with PCell and SCell Interruptions in Non-DRX</w:t>
      </w:r>
      <w:r w:rsidRPr="00890378">
        <w:rPr>
          <w:lang w:eastAsia="ja-JP"/>
        </w:rPr>
        <w:t xml:space="preserve"> </w:t>
      </w:r>
      <w:r w:rsidRPr="00890378">
        <w:rPr>
          <w:rFonts w:eastAsia="PMingLiU"/>
        </w:rPr>
        <w:t>with generic duplex modes</w:t>
      </w:r>
      <w:r w:rsidRPr="00890378">
        <w:tab/>
        <w:t>2752</w:t>
      </w:r>
    </w:p>
    <w:p w14:paraId="36CDF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2752</w:t>
      </w:r>
    </w:p>
    <w:p w14:paraId="1716BA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2752</w:t>
      </w:r>
    </w:p>
    <w:p w14:paraId="5DF14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2753</w:t>
      </w:r>
    </w:p>
    <w:p w14:paraId="0D8F4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2753</w:t>
      </w:r>
    </w:p>
    <w:p w14:paraId="4C37C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2753</w:t>
      </w:r>
    </w:p>
    <w:p w14:paraId="120DD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2754</w:t>
      </w:r>
    </w:p>
    <w:p w14:paraId="3797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2755</w:t>
      </w:r>
    </w:p>
    <w:p w14:paraId="45C27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2758</w:t>
      </w:r>
    </w:p>
    <w:p w14:paraId="5047F4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Known SCell in Non-DRX with generic duplex modes</w:t>
      </w:r>
      <w:r w:rsidRPr="00890378">
        <w:tab/>
        <w:t>2764</w:t>
      </w:r>
    </w:p>
    <w:p w14:paraId="737A8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2764</w:t>
      </w:r>
    </w:p>
    <w:p w14:paraId="3F296B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2764</w:t>
      </w:r>
    </w:p>
    <w:p w14:paraId="32FF64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2765</w:t>
      </w:r>
    </w:p>
    <w:p w14:paraId="0ACC91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2766</w:t>
      </w:r>
    </w:p>
    <w:p w14:paraId="64F5DB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2766</w:t>
      </w:r>
    </w:p>
    <w:p w14:paraId="46F094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2767</w:t>
      </w:r>
    </w:p>
    <w:p w14:paraId="16784F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2774</w:t>
      </w:r>
    </w:p>
    <w:p w14:paraId="2080B0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2778</w:t>
      </w:r>
    </w:p>
    <w:p w14:paraId="0405E6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Unknown SCell in Non-DRX with generic duplex modes</w:t>
      </w:r>
      <w:r w:rsidRPr="00890378">
        <w:tab/>
        <w:t>2782</w:t>
      </w:r>
    </w:p>
    <w:p w14:paraId="716FB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2782</w:t>
      </w:r>
    </w:p>
    <w:p w14:paraId="65BDA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2782</w:t>
      </w:r>
    </w:p>
    <w:p w14:paraId="38929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2782</w:t>
      </w:r>
    </w:p>
    <w:p w14:paraId="6B33B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2783</w:t>
      </w:r>
    </w:p>
    <w:p w14:paraId="3ABD3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2783</w:t>
      </w:r>
    </w:p>
    <w:p w14:paraId="08A28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2785</w:t>
      </w:r>
    </w:p>
    <w:p w14:paraId="5D860E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2792</w:t>
      </w:r>
    </w:p>
    <w:p w14:paraId="7AE8F7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2795</w:t>
      </w:r>
    </w:p>
    <w:p w14:paraId="565DD13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under Deactivated SCells in Non-DRX with generic duplex modes</w:t>
      </w:r>
      <w:r w:rsidRPr="00890378">
        <w:tab/>
        <w:t>2799</w:t>
      </w:r>
    </w:p>
    <w:p w14:paraId="6830A4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2799</w:t>
      </w:r>
    </w:p>
    <w:p w14:paraId="2D1AAA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2799</w:t>
      </w:r>
    </w:p>
    <w:p w14:paraId="7315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2800</w:t>
      </w:r>
    </w:p>
    <w:p w14:paraId="1E521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2800</w:t>
      </w:r>
    </w:p>
    <w:p w14:paraId="4DB6FD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2800</w:t>
      </w:r>
    </w:p>
    <w:p w14:paraId="0022CC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2802</w:t>
      </w:r>
    </w:p>
    <w:p w14:paraId="52056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8.16.95.4.3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2804</w:t>
      </w:r>
    </w:p>
    <w:p w14:paraId="34AACD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2810</w:t>
      </w:r>
    </w:p>
    <w:p w14:paraId="17873C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on Deactivated SCell with PCell and SCell Interruptions in Non-DRX with generic duplex modes</w:t>
      </w:r>
      <w:r w:rsidRPr="00890378">
        <w:tab/>
        <w:t>2816</w:t>
      </w:r>
    </w:p>
    <w:p w14:paraId="3A2EF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2816</w:t>
      </w:r>
    </w:p>
    <w:p w14:paraId="373BE3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2816</w:t>
      </w:r>
    </w:p>
    <w:p w14:paraId="0F821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2817</w:t>
      </w:r>
    </w:p>
    <w:p w14:paraId="0C8A6C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2817</w:t>
      </w:r>
    </w:p>
    <w:p w14:paraId="355E2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2817</w:t>
      </w:r>
    </w:p>
    <w:p w14:paraId="790DA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2819</w:t>
      </w:r>
    </w:p>
    <w:p w14:paraId="1AFA6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2819</w:t>
      </w:r>
    </w:p>
    <w:p w14:paraId="12609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2819</w:t>
      </w:r>
    </w:p>
    <w:p w14:paraId="1DBA02F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Known SCell in Non-DRX with generic duplex modes</w:t>
      </w:r>
      <w:r w:rsidRPr="00890378">
        <w:tab/>
        <w:t>2825</w:t>
      </w:r>
    </w:p>
    <w:p w14:paraId="040F7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2825</w:t>
      </w:r>
    </w:p>
    <w:p w14:paraId="5F504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2825</w:t>
      </w:r>
    </w:p>
    <w:p w14:paraId="266DCB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2825</w:t>
      </w:r>
    </w:p>
    <w:p w14:paraId="5D254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2825</w:t>
      </w:r>
    </w:p>
    <w:p w14:paraId="79677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2825</w:t>
      </w:r>
    </w:p>
    <w:p w14:paraId="10993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2828</w:t>
      </w:r>
    </w:p>
    <w:p w14:paraId="61EB9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2828</w:t>
      </w:r>
    </w:p>
    <w:p w14:paraId="25B1E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2829</w:t>
      </w:r>
    </w:p>
    <w:p w14:paraId="35A4C0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Unknown SCell in Non-DRX with generic duplex modes</w:t>
      </w:r>
      <w:r w:rsidRPr="00890378">
        <w:tab/>
        <w:t>2833</w:t>
      </w:r>
    </w:p>
    <w:p w14:paraId="0C6E6C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2833</w:t>
      </w:r>
    </w:p>
    <w:p w14:paraId="03547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2833</w:t>
      </w:r>
    </w:p>
    <w:p w14:paraId="5B5FC8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2833</w:t>
      </w:r>
    </w:p>
    <w:p w14:paraId="04A67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2834</w:t>
      </w:r>
    </w:p>
    <w:p w14:paraId="005792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2834</w:t>
      </w:r>
    </w:p>
    <w:p w14:paraId="3A9F7F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2836</w:t>
      </w:r>
    </w:p>
    <w:p w14:paraId="13E09B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2836</w:t>
      </w:r>
    </w:p>
    <w:p w14:paraId="2AC50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2837</w:t>
      </w:r>
    </w:p>
    <w:p w14:paraId="6310E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 DL CA Event Triggered Reporting under Deactivated SCells in Non-DRX with generic duplex modes</w:t>
      </w:r>
      <w:r w:rsidRPr="00890378">
        <w:tab/>
        <w:t>2841</w:t>
      </w:r>
    </w:p>
    <w:p w14:paraId="1B254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2841</w:t>
      </w:r>
    </w:p>
    <w:p w14:paraId="7F8B9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2841</w:t>
      </w:r>
    </w:p>
    <w:p w14:paraId="29685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2841</w:t>
      </w:r>
    </w:p>
    <w:p w14:paraId="2332D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2841</w:t>
      </w:r>
    </w:p>
    <w:p w14:paraId="7147F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2841</w:t>
      </w:r>
    </w:p>
    <w:p w14:paraId="720632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2844</w:t>
      </w:r>
    </w:p>
    <w:p w14:paraId="72BDA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2846</w:t>
      </w:r>
    </w:p>
    <w:p w14:paraId="7088E2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2852</w:t>
      </w:r>
    </w:p>
    <w:p w14:paraId="4E585D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Event Triggered Reporting on Deactivated SCell with PCell and SCell Interruptions in Non-DRX with generic duplex modes</w:t>
      </w:r>
      <w:r w:rsidRPr="00890378">
        <w:tab/>
        <w:t>2859</w:t>
      </w:r>
    </w:p>
    <w:p w14:paraId="2EFEB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2859</w:t>
      </w:r>
    </w:p>
    <w:p w14:paraId="7D23B9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2859</w:t>
      </w:r>
    </w:p>
    <w:p w14:paraId="5EA02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2859</w:t>
      </w:r>
    </w:p>
    <w:p w14:paraId="40D88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2859</w:t>
      </w:r>
    </w:p>
    <w:p w14:paraId="4EFBB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2859</w:t>
      </w:r>
    </w:p>
    <w:p w14:paraId="2A29DC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2862</w:t>
      </w:r>
    </w:p>
    <w:p w14:paraId="230E3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2862</w:t>
      </w:r>
    </w:p>
    <w:p w14:paraId="74108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2862</w:t>
      </w:r>
    </w:p>
    <w:p w14:paraId="39F5C3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Known SCell in Non-DRX with generic duplex modes</w:t>
      </w:r>
      <w:r w:rsidRPr="00890378">
        <w:tab/>
        <w:t>2868</w:t>
      </w:r>
    </w:p>
    <w:p w14:paraId="24618B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2868</w:t>
      </w:r>
    </w:p>
    <w:p w14:paraId="4D2C2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2868</w:t>
      </w:r>
    </w:p>
    <w:p w14:paraId="30E359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2869</w:t>
      </w:r>
    </w:p>
    <w:p w14:paraId="1CE393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2869</w:t>
      </w:r>
    </w:p>
    <w:p w14:paraId="619369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2869</w:t>
      </w:r>
    </w:p>
    <w:p w14:paraId="6F503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2870</w:t>
      </w:r>
    </w:p>
    <w:p w14:paraId="72EE58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2870</w:t>
      </w:r>
    </w:p>
    <w:p w14:paraId="3CC10D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2871</w:t>
      </w:r>
    </w:p>
    <w:p w14:paraId="551CA6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Unknown SCell in Non-DRX with generic duplex modes</w:t>
      </w:r>
      <w:r w:rsidRPr="00890378">
        <w:tab/>
        <w:t>2877</w:t>
      </w:r>
    </w:p>
    <w:p w14:paraId="4736B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2877</w:t>
      </w:r>
    </w:p>
    <w:p w14:paraId="183F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8.16.102.2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2877</w:t>
      </w:r>
    </w:p>
    <w:p w14:paraId="5AF46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2878</w:t>
      </w:r>
    </w:p>
    <w:p w14:paraId="6D3C79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2878</w:t>
      </w:r>
    </w:p>
    <w:p w14:paraId="44094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2878</w:t>
      </w:r>
    </w:p>
    <w:p w14:paraId="342EB8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2879</w:t>
      </w:r>
    </w:p>
    <w:p w14:paraId="7F623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2879</w:t>
      </w:r>
    </w:p>
    <w:p w14:paraId="772E4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2880</w:t>
      </w:r>
    </w:p>
    <w:p w14:paraId="462126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 E-UTRAN FDD hibernation and activation of known SCell in non-DRX</w:t>
      </w:r>
      <w:r w:rsidRPr="00890378">
        <w:tab/>
        <w:t>2886</w:t>
      </w:r>
    </w:p>
    <w:p w14:paraId="00C2F5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2886</w:t>
      </w:r>
    </w:p>
    <w:p w14:paraId="5254D9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2886</w:t>
      </w:r>
    </w:p>
    <w:p w14:paraId="1C2BEB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2886</w:t>
      </w:r>
    </w:p>
    <w:p w14:paraId="5BEE6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2887</w:t>
      </w:r>
    </w:p>
    <w:p w14:paraId="64691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2887</w:t>
      </w:r>
    </w:p>
    <w:p w14:paraId="2DA55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2888</w:t>
      </w:r>
    </w:p>
    <w:p w14:paraId="3A8699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2891</w:t>
      </w:r>
    </w:p>
    <w:p w14:paraId="58BEF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2894</w:t>
      </w:r>
    </w:p>
    <w:p w14:paraId="30E19E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8.16.103A E-UTRAN TDD hibernation and activation of known SCell in non-DRX</w:t>
      </w:r>
      <w:r w:rsidRPr="00890378">
        <w:tab/>
        <w:t>2896</w:t>
      </w:r>
    </w:p>
    <w:p w14:paraId="5A845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2896</w:t>
      </w:r>
    </w:p>
    <w:p w14:paraId="22249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2896</w:t>
      </w:r>
    </w:p>
    <w:p w14:paraId="703BF8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2896</w:t>
      </w:r>
    </w:p>
    <w:p w14:paraId="47BD4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2897</w:t>
      </w:r>
    </w:p>
    <w:p w14:paraId="4280FB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2897</w:t>
      </w:r>
    </w:p>
    <w:p w14:paraId="692B13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2898</w:t>
      </w:r>
    </w:p>
    <w:p w14:paraId="34984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2902</w:t>
      </w:r>
    </w:p>
    <w:p w14:paraId="50AF59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2904</w:t>
      </w:r>
    </w:p>
    <w:p w14:paraId="720B61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 E-UTRAN FDD hibernation and activation of unknown SCell in non-DRX</w:t>
      </w:r>
      <w:r w:rsidRPr="00890378">
        <w:tab/>
        <w:t>2906</w:t>
      </w:r>
    </w:p>
    <w:p w14:paraId="39A629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2906</w:t>
      </w:r>
    </w:p>
    <w:p w14:paraId="369230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2906</w:t>
      </w:r>
    </w:p>
    <w:p w14:paraId="2150B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2906</w:t>
      </w:r>
    </w:p>
    <w:p w14:paraId="31171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2907</w:t>
      </w:r>
    </w:p>
    <w:p w14:paraId="5EC61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2907</w:t>
      </w:r>
    </w:p>
    <w:p w14:paraId="705AA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2908</w:t>
      </w:r>
    </w:p>
    <w:p w14:paraId="6193EA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2911</w:t>
      </w:r>
    </w:p>
    <w:p w14:paraId="029F6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2913</w:t>
      </w:r>
    </w:p>
    <w:p w14:paraId="373454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8.16.104A E-UTRAN TDD hibernation and activation of unknown SCell in non-DRX</w:t>
      </w:r>
      <w:r w:rsidRPr="00890378">
        <w:tab/>
        <w:t>2916</w:t>
      </w:r>
    </w:p>
    <w:p w14:paraId="6D959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2916</w:t>
      </w:r>
    </w:p>
    <w:p w14:paraId="1F4997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2916</w:t>
      </w:r>
    </w:p>
    <w:p w14:paraId="654AD4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2916</w:t>
      </w:r>
    </w:p>
    <w:p w14:paraId="02B8CB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2917</w:t>
      </w:r>
    </w:p>
    <w:p w14:paraId="065A71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2917</w:t>
      </w:r>
    </w:p>
    <w:p w14:paraId="56C40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2918</w:t>
      </w:r>
    </w:p>
    <w:p w14:paraId="38B3E5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2922</w:t>
      </w:r>
    </w:p>
    <w:p w14:paraId="68731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2924</w:t>
      </w:r>
    </w:p>
    <w:p w14:paraId="2175363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 Measurements for E-UTRAN Carrier Aggregation</w:t>
      </w:r>
      <w:r w:rsidRPr="00890378">
        <w:tab/>
        <w:t>2927</w:t>
      </w:r>
    </w:p>
    <w:p w14:paraId="28AE070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HRPD Measurements</w:t>
      </w:r>
      <w:r w:rsidRPr="00890378">
        <w:tab/>
        <w:t>2927</w:t>
      </w:r>
    </w:p>
    <w:p w14:paraId="3750F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TDD-HRPD event triggered reporting under fading propagation conditions</w:t>
      </w:r>
      <w:r w:rsidRPr="00890378">
        <w:tab/>
        <w:t>2927</w:t>
      </w:r>
    </w:p>
    <w:p w14:paraId="394AB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2927</w:t>
      </w:r>
    </w:p>
    <w:p w14:paraId="02D774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2927</w:t>
      </w:r>
    </w:p>
    <w:p w14:paraId="1E9D3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requirement</w:t>
      </w:r>
      <w:r w:rsidRPr="00890378">
        <w:tab/>
        <w:t>2927</w:t>
      </w:r>
    </w:p>
    <w:p w14:paraId="0F72CF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2927</w:t>
      </w:r>
    </w:p>
    <w:p w14:paraId="427C28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2927</w:t>
      </w:r>
    </w:p>
    <w:p w14:paraId="301E96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2928</w:t>
      </w:r>
    </w:p>
    <w:p w14:paraId="208356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2929</w:t>
      </w:r>
    </w:p>
    <w:p w14:paraId="69A4C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2931</w:t>
      </w:r>
    </w:p>
    <w:p w14:paraId="72785CE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CDMA2000 1X Measurements</w:t>
      </w:r>
      <w:r w:rsidRPr="00890378">
        <w:tab/>
        <w:t>2933</w:t>
      </w:r>
    </w:p>
    <w:p w14:paraId="0E9120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TDD-CDMA2000 1X event triggered reporting under fading propagation conditions</w:t>
      </w:r>
      <w:r w:rsidRPr="00890378">
        <w:tab/>
        <w:t>2933</w:t>
      </w:r>
    </w:p>
    <w:p w14:paraId="70A7F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2933</w:t>
      </w:r>
    </w:p>
    <w:p w14:paraId="75F00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2933</w:t>
      </w:r>
    </w:p>
    <w:p w14:paraId="135D4D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2933</w:t>
      </w:r>
    </w:p>
    <w:p w14:paraId="7D81DB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2933</w:t>
      </w:r>
    </w:p>
    <w:p w14:paraId="79C31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2933</w:t>
      </w:r>
    </w:p>
    <w:p w14:paraId="4C3AB1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2934</w:t>
      </w:r>
    </w:p>
    <w:p w14:paraId="02BB6A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2935</w:t>
      </w:r>
    </w:p>
    <w:p w14:paraId="6AF0E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2937</w:t>
      </w:r>
    </w:p>
    <w:p w14:paraId="375631A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Inter-frequency/RAT Measurements in CA mode</w:t>
      </w:r>
      <w:r w:rsidRPr="00890378">
        <w:tab/>
        <w:t>2939</w:t>
      </w:r>
    </w:p>
    <w:p w14:paraId="00BB8C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2939</w:t>
      </w:r>
    </w:p>
    <w:p w14:paraId="3616DE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2939</w:t>
      </w:r>
    </w:p>
    <w:p w14:paraId="265A6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2939</w:t>
      </w:r>
    </w:p>
    <w:p w14:paraId="7592A2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2939</w:t>
      </w:r>
    </w:p>
    <w:p w14:paraId="15654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2940</w:t>
      </w:r>
    </w:p>
    <w:p w14:paraId="68CE6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2940</w:t>
      </w:r>
    </w:p>
    <w:p w14:paraId="50EF45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2941</w:t>
      </w:r>
    </w:p>
    <w:p w14:paraId="064EBC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2942</w:t>
      </w:r>
    </w:p>
    <w:p w14:paraId="15913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2943</w:t>
      </w:r>
    </w:p>
    <w:p w14:paraId="7DEBD5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2944</w:t>
      </w:r>
    </w:p>
    <w:p w14:paraId="5B6A9D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2944</w:t>
      </w:r>
    </w:p>
    <w:p w14:paraId="243146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2944</w:t>
      </w:r>
    </w:p>
    <w:p w14:paraId="11585E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2945</w:t>
      </w:r>
    </w:p>
    <w:p w14:paraId="062E1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2946</w:t>
      </w:r>
    </w:p>
    <w:p w14:paraId="30BAF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2946</w:t>
      </w:r>
    </w:p>
    <w:p w14:paraId="10D7BC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2947</w:t>
      </w:r>
    </w:p>
    <w:p w14:paraId="3F763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2947</w:t>
      </w:r>
    </w:p>
    <w:p w14:paraId="34A35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2949</w:t>
      </w:r>
    </w:p>
    <w:p w14:paraId="78DE3A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+20 MHz bandwidth</w:t>
      </w:r>
      <w:r w:rsidRPr="00890378">
        <w:tab/>
        <w:t>2950</w:t>
      </w:r>
    </w:p>
    <w:p w14:paraId="007D8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2950</w:t>
      </w:r>
    </w:p>
    <w:p w14:paraId="6AD9B4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2950</w:t>
      </w:r>
    </w:p>
    <w:p w14:paraId="3CFB6C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2950</w:t>
      </w:r>
    </w:p>
    <w:p w14:paraId="148152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2950</w:t>
      </w:r>
    </w:p>
    <w:p w14:paraId="403EC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2950</w:t>
      </w:r>
    </w:p>
    <w:p w14:paraId="43CA23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8.20.2A.4.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2951</w:t>
      </w:r>
    </w:p>
    <w:p w14:paraId="3CB30D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2951</w:t>
      </w:r>
    </w:p>
    <w:p w14:paraId="3C14C1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2951</w:t>
      </w:r>
    </w:p>
    <w:p w14:paraId="035299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+10 MHz bandwidth</w:t>
      </w:r>
      <w:r w:rsidRPr="00890378">
        <w:tab/>
        <w:t>2952</w:t>
      </w:r>
    </w:p>
    <w:p w14:paraId="12CAB0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2952</w:t>
      </w:r>
    </w:p>
    <w:p w14:paraId="04E7F3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2952</w:t>
      </w:r>
    </w:p>
    <w:p w14:paraId="51641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2952</w:t>
      </w:r>
    </w:p>
    <w:p w14:paraId="08046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2952</w:t>
      </w:r>
    </w:p>
    <w:p w14:paraId="2B9D48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2952</w:t>
      </w:r>
    </w:p>
    <w:p w14:paraId="4BE1D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2953</w:t>
      </w:r>
    </w:p>
    <w:p w14:paraId="327C3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2953</w:t>
      </w:r>
    </w:p>
    <w:p w14:paraId="626A48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2953</w:t>
      </w:r>
    </w:p>
    <w:p w14:paraId="22693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2954</w:t>
      </w:r>
    </w:p>
    <w:p w14:paraId="3A0AC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2954</w:t>
      </w:r>
    </w:p>
    <w:p w14:paraId="4A691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2955</w:t>
      </w:r>
    </w:p>
    <w:p w14:paraId="3DE0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2955</w:t>
      </w:r>
    </w:p>
    <w:p w14:paraId="7063E8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2956</w:t>
      </w:r>
    </w:p>
    <w:p w14:paraId="43D31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2956</w:t>
      </w:r>
    </w:p>
    <w:p w14:paraId="149F17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2957</w:t>
      </w:r>
    </w:p>
    <w:p w14:paraId="365DC7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2958</w:t>
      </w:r>
    </w:p>
    <w:p w14:paraId="46BF7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2960</w:t>
      </w:r>
    </w:p>
    <w:p w14:paraId="3A2D1E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tab/>
        <w:t>2961</w:t>
      </w:r>
    </w:p>
    <w:p w14:paraId="6FF389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2961</w:t>
      </w:r>
    </w:p>
    <w:p w14:paraId="6CFAE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2962</w:t>
      </w:r>
    </w:p>
    <w:p w14:paraId="705E1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2962</w:t>
      </w:r>
    </w:p>
    <w:p w14:paraId="6415B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2963</w:t>
      </w:r>
    </w:p>
    <w:p w14:paraId="30409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2963</w:t>
      </w:r>
    </w:p>
    <w:p w14:paraId="38DD0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2964</w:t>
      </w:r>
    </w:p>
    <w:p w14:paraId="12365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2965</w:t>
      </w:r>
    </w:p>
    <w:p w14:paraId="4A13A2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8.20.4.5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2967</w:t>
      </w:r>
    </w:p>
    <w:p w14:paraId="6E60C5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+ 20 MHz bandwidth</w:t>
      </w:r>
      <w:r w:rsidRPr="00890378">
        <w:tab/>
        <w:t>2968</w:t>
      </w:r>
    </w:p>
    <w:p w14:paraId="11955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2968</w:t>
      </w:r>
    </w:p>
    <w:p w14:paraId="29D4D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2969</w:t>
      </w:r>
    </w:p>
    <w:p w14:paraId="665BF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2969</w:t>
      </w:r>
    </w:p>
    <w:p w14:paraId="71FD1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2969</w:t>
      </w:r>
    </w:p>
    <w:p w14:paraId="15DBB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2969</w:t>
      </w:r>
    </w:p>
    <w:p w14:paraId="28E27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2970</w:t>
      </w:r>
    </w:p>
    <w:p w14:paraId="1229F2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2970</w:t>
      </w:r>
    </w:p>
    <w:p w14:paraId="6E529E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2970</w:t>
      </w:r>
    </w:p>
    <w:p w14:paraId="7288D4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+ 10 MHz bandwidth</w:t>
      </w:r>
      <w:r w:rsidRPr="00890378">
        <w:tab/>
        <w:t>2971</w:t>
      </w:r>
    </w:p>
    <w:p w14:paraId="063D65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2971</w:t>
      </w:r>
    </w:p>
    <w:p w14:paraId="7C6AB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2972</w:t>
      </w:r>
    </w:p>
    <w:p w14:paraId="259BC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2972</w:t>
      </w:r>
    </w:p>
    <w:p w14:paraId="642C4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2972</w:t>
      </w:r>
    </w:p>
    <w:p w14:paraId="10A7E2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2972</w:t>
      </w:r>
    </w:p>
    <w:p w14:paraId="139FCF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2973</w:t>
      </w:r>
    </w:p>
    <w:p w14:paraId="74F68C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4B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2973</w:t>
      </w:r>
    </w:p>
    <w:p w14:paraId="317174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2973</w:t>
      </w:r>
    </w:p>
    <w:p w14:paraId="689185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2974</w:t>
      </w:r>
    </w:p>
    <w:p w14:paraId="31B24A1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Discovery Signal</w:t>
      </w:r>
      <w:r w:rsidRPr="00890378">
        <w:rPr>
          <w:rFonts w:eastAsia="SimSun"/>
          <w:lang w:eastAsia="zh-CN"/>
        </w:rPr>
        <w:t xml:space="preserve"> Measurements</w:t>
      </w:r>
      <w:r w:rsidRPr="00890378">
        <w:tab/>
        <w:t>2975</w:t>
      </w:r>
    </w:p>
    <w:p w14:paraId="1FD0F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under fading propagation conditions in synchronous cells in DRX based on CRS based discovery signal</w:t>
      </w:r>
      <w:r w:rsidRPr="00890378">
        <w:tab/>
        <w:t>2975</w:t>
      </w:r>
    </w:p>
    <w:p w14:paraId="2E12A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2975</w:t>
      </w:r>
    </w:p>
    <w:p w14:paraId="1D499E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2975</w:t>
      </w:r>
    </w:p>
    <w:p w14:paraId="2C41F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2975</w:t>
      </w:r>
    </w:p>
    <w:p w14:paraId="791BE3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2976</w:t>
      </w:r>
    </w:p>
    <w:p w14:paraId="3DF30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2976</w:t>
      </w:r>
    </w:p>
    <w:p w14:paraId="2F0D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2976</w:t>
      </w:r>
    </w:p>
    <w:p w14:paraId="2839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2977</w:t>
      </w:r>
    </w:p>
    <w:p w14:paraId="3FBB7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2980</w:t>
      </w:r>
    </w:p>
    <w:p w14:paraId="157BC5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 triggered reporting under fading propagation conditions in synchronous cells in DRX based on CRS based discovery signal</w:t>
      </w:r>
      <w:r w:rsidRPr="00890378">
        <w:tab/>
        <w:t>2982</w:t>
      </w:r>
    </w:p>
    <w:p w14:paraId="48516C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2982</w:t>
      </w:r>
    </w:p>
    <w:p w14:paraId="76BCEB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2982</w:t>
      </w:r>
    </w:p>
    <w:p w14:paraId="48980F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2982</w:t>
      </w:r>
    </w:p>
    <w:p w14:paraId="0C8E9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2983</w:t>
      </w:r>
    </w:p>
    <w:p w14:paraId="55D41C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2983</w:t>
      </w:r>
    </w:p>
    <w:p w14:paraId="455F0F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2984</w:t>
      </w:r>
    </w:p>
    <w:p w14:paraId="6ADD7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2985</w:t>
      </w:r>
    </w:p>
    <w:p w14:paraId="4D13D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2987</w:t>
      </w:r>
    </w:p>
    <w:p w14:paraId="0CBC30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2989</w:t>
      </w:r>
    </w:p>
    <w:p w14:paraId="2A94D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2989</w:t>
      </w:r>
    </w:p>
    <w:p w14:paraId="2B063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2989</w:t>
      </w:r>
    </w:p>
    <w:p w14:paraId="28BA6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2990</w:t>
      </w:r>
    </w:p>
    <w:p w14:paraId="11EF82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2991</w:t>
      </w:r>
    </w:p>
    <w:p w14:paraId="2C6795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2991</w:t>
      </w:r>
    </w:p>
    <w:p w14:paraId="1CD1BB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2991</w:t>
      </w:r>
    </w:p>
    <w:p w14:paraId="350C6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2992</w:t>
      </w:r>
    </w:p>
    <w:p w14:paraId="38EEF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2995</w:t>
      </w:r>
    </w:p>
    <w:p w14:paraId="4392EA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2998</w:t>
      </w:r>
    </w:p>
    <w:p w14:paraId="763D8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2998</w:t>
      </w:r>
    </w:p>
    <w:p w14:paraId="31B32F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2998</w:t>
      </w:r>
    </w:p>
    <w:p w14:paraId="422F1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2998</w:t>
      </w:r>
    </w:p>
    <w:p w14:paraId="22F0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2999</w:t>
      </w:r>
    </w:p>
    <w:p w14:paraId="7B9D5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2999</w:t>
      </w:r>
    </w:p>
    <w:p w14:paraId="5DB9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3000</w:t>
      </w:r>
    </w:p>
    <w:p w14:paraId="3B0D8D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3000</w:t>
      </w:r>
    </w:p>
    <w:p w14:paraId="11F87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3003</w:t>
      </w:r>
    </w:p>
    <w:p w14:paraId="050E22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intra-frequency event triggered reporting </w:t>
      </w:r>
      <w:r w:rsidRPr="00890378">
        <w:rPr>
          <w:rFonts w:cs="v4.2.0"/>
        </w:rPr>
        <w:t>in DRX based on</w:t>
      </w:r>
      <w:r w:rsidRPr="00890378">
        <w:t xml:space="preserve"> CSI-RS based discovery signal</w:t>
      </w:r>
      <w:r w:rsidRPr="00890378">
        <w:tab/>
        <w:t>3005</w:t>
      </w:r>
    </w:p>
    <w:p w14:paraId="0A5F9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3005</w:t>
      </w:r>
    </w:p>
    <w:p w14:paraId="0FF725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3005</w:t>
      </w:r>
    </w:p>
    <w:p w14:paraId="17644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3006</w:t>
      </w:r>
    </w:p>
    <w:p w14:paraId="7D04BA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3007</w:t>
      </w:r>
    </w:p>
    <w:p w14:paraId="3981B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3007</w:t>
      </w:r>
    </w:p>
    <w:p w14:paraId="407350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3007</w:t>
      </w:r>
    </w:p>
    <w:p w14:paraId="22E587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3008</w:t>
      </w:r>
    </w:p>
    <w:p w14:paraId="5A88B9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3011</w:t>
      </w:r>
    </w:p>
    <w:p w14:paraId="4A494A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 xml:space="preserve">E-UTRAN TDD-TDD intra-frequency event triggered reporting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3014</w:t>
      </w:r>
    </w:p>
    <w:p w14:paraId="78BD7E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3014</w:t>
      </w:r>
    </w:p>
    <w:p w14:paraId="18B0A3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3014</w:t>
      </w:r>
    </w:p>
    <w:p w14:paraId="4B7AC0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3014</w:t>
      </w:r>
    </w:p>
    <w:p w14:paraId="3F320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3015</w:t>
      </w:r>
    </w:p>
    <w:p w14:paraId="7E300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3015</w:t>
      </w:r>
    </w:p>
    <w:p w14:paraId="13A0A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3016</w:t>
      </w:r>
    </w:p>
    <w:p w14:paraId="166A8A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3016</w:t>
      </w:r>
    </w:p>
    <w:p w14:paraId="1060A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3020</w:t>
      </w:r>
    </w:p>
    <w:p w14:paraId="6776C2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in DRX based on</w:t>
      </w:r>
      <w:r w:rsidRPr="00890378">
        <w:rPr>
          <w:bCs/>
          <w:color w:val="000000"/>
        </w:rPr>
        <w:t xml:space="preserve"> CSI-RS based discovery signal</w:t>
      </w:r>
      <w:r w:rsidRPr="00890378">
        <w:tab/>
        <w:t>3022</w:t>
      </w:r>
    </w:p>
    <w:p w14:paraId="5211B8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3022</w:t>
      </w:r>
    </w:p>
    <w:p w14:paraId="0CD8D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3022</w:t>
      </w:r>
    </w:p>
    <w:p w14:paraId="76D35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3022</w:t>
      </w:r>
    </w:p>
    <w:p w14:paraId="2444D6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3023</w:t>
      </w:r>
    </w:p>
    <w:p w14:paraId="7FD81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3023</w:t>
      </w:r>
    </w:p>
    <w:p w14:paraId="21109B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3024</w:t>
      </w:r>
    </w:p>
    <w:p w14:paraId="15251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3025</w:t>
      </w:r>
    </w:p>
    <w:p w14:paraId="4BA17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3028</w:t>
      </w:r>
    </w:p>
    <w:p w14:paraId="0D838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>E-UTRAN TDD-TDD int</w:t>
      </w:r>
      <w:r w:rsidRPr="00890378">
        <w:rPr>
          <w:rFonts w:eastAsia="SimSun"/>
          <w:bCs/>
          <w:lang w:eastAsia="zh-CN"/>
        </w:rPr>
        <w:t>er</w:t>
      </w:r>
      <w:r w:rsidRPr="00890378">
        <w:rPr>
          <w:rFonts w:eastAsia="SimSun"/>
          <w:bCs/>
        </w:rPr>
        <w:t xml:space="preserve">-frequency event triggered reporting under fading propagation condition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3030</w:t>
      </w:r>
    </w:p>
    <w:p w14:paraId="0AF03E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3030</w:t>
      </w:r>
    </w:p>
    <w:p w14:paraId="3DA77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3030</w:t>
      </w:r>
    </w:p>
    <w:p w14:paraId="5B83B5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3031</w:t>
      </w:r>
    </w:p>
    <w:p w14:paraId="66D276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3032</w:t>
      </w:r>
    </w:p>
    <w:p w14:paraId="330797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3032</w:t>
      </w:r>
    </w:p>
    <w:p w14:paraId="454A28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3032</w:t>
      </w:r>
    </w:p>
    <w:p w14:paraId="49124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3033</w:t>
      </w:r>
    </w:p>
    <w:p w14:paraId="5E402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3036</w:t>
      </w:r>
    </w:p>
    <w:p w14:paraId="5EFFF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 event triggered reporting under deactivated SCell in non-DRX based on CRS based discovery signal</w:t>
      </w:r>
      <w:r w:rsidRPr="00890378">
        <w:tab/>
        <w:t>3039</w:t>
      </w:r>
    </w:p>
    <w:p w14:paraId="1CB9F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3039</w:t>
      </w:r>
    </w:p>
    <w:p w14:paraId="254C48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3039</w:t>
      </w:r>
    </w:p>
    <w:p w14:paraId="7A965B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3039</w:t>
      </w:r>
    </w:p>
    <w:p w14:paraId="754DA2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3040</w:t>
      </w:r>
    </w:p>
    <w:p w14:paraId="3E616F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3040</w:t>
      </w:r>
    </w:p>
    <w:p w14:paraId="3B094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3041</w:t>
      </w:r>
    </w:p>
    <w:p w14:paraId="6E054A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3042</w:t>
      </w:r>
    </w:p>
    <w:p w14:paraId="5BF9B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3045</w:t>
      </w:r>
    </w:p>
    <w:p w14:paraId="16C79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CRS based discovery signal</w:t>
      </w:r>
      <w:r w:rsidRPr="00890378">
        <w:tab/>
        <w:t>3047</w:t>
      </w:r>
    </w:p>
    <w:p w14:paraId="01D852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3047</w:t>
      </w:r>
    </w:p>
    <w:p w14:paraId="62E3B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3047</w:t>
      </w:r>
    </w:p>
    <w:p w14:paraId="544E68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3047</w:t>
      </w:r>
    </w:p>
    <w:p w14:paraId="5EFA4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3047</w:t>
      </w:r>
    </w:p>
    <w:p w14:paraId="417A9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3047</w:t>
      </w:r>
    </w:p>
    <w:p w14:paraId="17B55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3048</w:t>
      </w:r>
    </w:p>
    <w:p w14:paraId="22DD8D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3048</w:t>
      </w:r>
    </w:p>
    <w:p w14:paraId="289967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3052</w:t>
      </w:r>
    </w:p>
    <w:p w14:paraId="2020B2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3054</w:t>
      </w:r>
    </w:p>
    <w:p w14:paraId="21769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3054</w:t>
      </w:r>
    </w:p>
    <w:p w14:paraId="5E5488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3054</w:t>
      </w:r>
    </w:p>
    <w:p w14:paraId="6C14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3054</w:t>
      </w:r>
    </w:p>
    <w:p w14:paraId="583D33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3055</w:t>
      </w:r>
    </w:p>
    <w:p w14:paraId="3EE214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3055</w:t>
      </w:r>
    </w:p>
    <w:p w14:paraId="02281F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3056</w:t>
      </w:r>
    </w:p>
    <w:p w14:paraId="584C3C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3057</w:t>
      </w:r>
    </w:p>
    <w:p w14:paraId="7FB02E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3061</w:t>
      </w:r>
    </w:p>
    <w:p w14:paraId="24E87D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3063</w:t>
      </w:r>
    </w:p>
    <w:p w14:paraId="062DA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3063</w:t>
      </w:r>
    </w:p>
    <w:p w14:paraId="2071C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3063</w:t>
      </w:r>
    </w:p>
    <w:p w14:paraId="483407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3063</w:t>
      </w:r>
    </w:p>
    <w:p w14:paraId="0F004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3063</w:t>
      </w:r>
    </w:p>
    <w:p w14:paraId="19613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3063</w:t>
      </w:r>
    </w:p>
    <w:p w14:paraId="423ED2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3064</w:t>
      </w:r>
    </w:p>
    <w:p w14:paraId="7F2AD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3068</w:t>
      </w:r>
    </w:p>
    <w:p w14:paraId="2959CC1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PMingLiU"/>
          <w:lang w:eastAsia="zh-TW"/>
        </w:rPr>
        <w:t>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Dual Connectivity Measurements</w:t>
      </w:r>
      <w:r w:rsidRPr="00890378">
        <w:tab/>
        <w:t>3070</w:t>
      </w:r>
    </w:p>
    <w:p w14:paraId="74F6FF9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synchronous DC</w:t>
      </w:r>
      <w:r w:rsidRPr="00890378">
        <w:tab/>
        <w:t>3070</w:t>
      </w:r>
    </w:p>
    <w:p w14:paraId="42B84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3070</w:t>
      </w:r>
    </w:p>
    <w:p w14:paraId="3356D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3070</w:t>
      </w:r>
    </w:p>
    <w:p w14:paraId="257FB9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3070</w:t>
      </w:r>
    </w:p>
    <w:p w14:paraId="2FF2E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3071</w:t>
      </w:r>
    </w:p>
    <w:p w14:paraId="13DBEA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3071</w:t>
      </w:r>
    </w:p>
    <w:p w14:paraId="76B8AC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3072</w:t>
      </w:r>
    </w:p>
    <w:p w14:paraId="25B4B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3073</w:t>
      </w:r>
    </w:p>
    <w:p w14:paraId="2083DE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3076</w:t>
      </w:r>
    </w:p>
    <w:p w14:paraId="7DFDF7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asynchronous DC</w:t>
      </w:r>
      <w:r w:rsidRPr="00890378">
        <w:tab/>
        <w:t>3078</w:t>
      </w:r>
    </w:p>
    <w:p w14:paraId="12F9C0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3078</w:t>
      </w:r>
    </w:p>
    <w:p w14:paraId="124D4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3078</w:t>
      </w:r>
    </w:p>
    <w:p w14:paraId="391419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3078</w:t>
      </w:r>
    </w:p>
    <w:p w14:paraId="531D9A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3079</w:t>
      </w:r>
    </w:p>
    <w:p w14:paraId="31CBE6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3079</w:t>
      </w:r>
    </w:p>
    <w:p w14:paraId="765E8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3080</w:t>
      </w:r>
    </w:p>
    <w:p w14:paraId="24145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3080</w:t>
      </w:r>
    </w:p>
    <w:p w14:paraId="3C50E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3080</w:t>
      </w:r>
    </w:p>
    <w:p w14:paraId="07244BB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intra-frequency event triggered reporting with DRX in synchronous DC</w:t>
      </w:r>
      <w:r w:rsidRPr="00890378">
        <w:tab/>
        <w:t>3082</w:t>
      </w:r>
    </w:p>
    <w:p w14:paraId="16793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3082</w:t>
      </w:r>
    </w:p>
    <w:p w14:paraId="43BC2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3082</w:t>
      </w:r>
    </w:p>
    <w:p w14:paraId="253F4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3082</w:t>
      </w:r>
    </w:p>
    <w:p w14:paraId="0898F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3083</w:t>
      </w:r>
    </w:p>
    <w:p w14:paraId="6FE32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3083</w:t>
      </w:r>
    </w:p>
    <w:p w14:paraId="793EB9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3084</w:t>
      </w:r>
    </w:p>
    <w:p w14:paraId="766592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3085</w:t>
      </w:r>
    </w:p>
    <w:p w14:paraId="31B1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3085</w:t>
      </w:r>
    </w:p>
    <w:p w14:paraId="04DE3B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synchronous DC</w:t>
      </w:r>
      <w:r w:rsidRPr="00890378">
        <w:tab/>
        <w:t>3087</w:t>
      </w:r>
    </w:p>
    <w:p w14:paraId="5C9E13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3087</w:t>
      </w:r>
    </w:p>
    <w:p w14:paraId="375029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3087</w:t>
      </w:r>
    </w:p>
    <w:p w14:paraId="19516D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3087</w:t>
      </w:r>
    </w:p>
    <w:p w14:paraId="63F0D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3088</w:t>
      </w:r>
    </w:p>
    <w:p w14:paraId="2A7BC5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3088</w:t>
      </w:r>
    </w:p>
    <w:p w14:paraId="6962AF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3089</w:t>
      </w:r>
    </w:p>
    <w:p w14:paraId="09E1E0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3090</w:t>
      </w:r>
    </w:p>
    <w:p w14:paraId="397C2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3091</w:t>
      </w:r>
    </w:p>
    <w:p w14:paraId="6A716F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asynchronous DC</w:t>
      </w:r>
      <w:r w:rsidRPr="00890378">
        <w:tab/>
        <w:t>3093</w:t>
      </w:r>
    </w:p>
    <w:p w14:paraId="1CDB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3093</w:t>
      </w:r>
    </w:p>
    <w:p w14:paraId="3828A6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3094</w:t>
      </w:r>
    </w:p>
    <w:p w14:paraId="0A803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3094</w:t>
      </w:r>
    </w:p>
    <w:p w14:paraId="74521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8.23.5.4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3095</w:t>
      </w:r>
    </w:p>
    <w:p w14:paraId="0C743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3095</w:t>
      </w:r>
    </w:p>
    <w:p w14:paraId="617871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3096</w:t>
      </w:r>
    </w:p>
    <w:p w14:paraId="64B7B5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3096</w:t>
      </w:r>
    </w:p>
    <w:p w14:paraId="76CBA9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3096</w:t>
      </w:r>
    </w:p>
    <w:p w14:paraId="7E2EBF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inter-frequency event triggered reporting with DRX in synchronous DC</w:t>
      </w:r>
      <w:r w:rsidRPr="00890378">
        <w:tab/>
        <w:t>3098</w:t>
      </w:r>
    </w:p>
    <w:p w14:paraId="62836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3098</w:t>
      </w:r>
    </w:p>
    <w:p w14:paraId="67090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3098</w:t>
      </w:r>
    </w:p>
    <w:p w14:paraId="613D8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3098</w:t>
      </w:r>
    </w:p>
    <w:p w14:paraId="1051DE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3100</w:t>
      </w:r>
    </w:p>
    <w:p w14:paraId="2FD52A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3100</w:t>
      </w:r>
    </w:p>
    <w:p w14:paraId="1FBB6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3100</w:t>
      </w:r>
    </w:p>
    <w:p w14:paraId="747E5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3101</w:t>
      </w:r>
    </w:p>
    <w:p w14:paraId="2DDB1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3102</w:t>
      </w:r>
    </w:p>
    <w:p w14:paraId="4944C7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Synchronous DC</w:t>
      </w:r>
      <w:r w:rsidRPr="00890378">
        <w:tab/>
        <w:t>3104</w:t>
      </w:r>
    </w:p>
    <w:p w14:paraId="6E9B7C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3104</w:t>
      </w:r>
    </w:p>
    <w:p w14:paraId="5E161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3104</w:t>
      </w:r>
    </w:p>
    <w:p w14:paraId="10768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3104</w:t>
      </w:r>
    </w:p>
    <w:p w14:paraId="2E8C7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3105</w:t>
      </w:r>
    </w:p>
    <w:p w14:paraId="5CBE7F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3105</w:t>
      </w:r>
    </w:p>
    <w:p w14:paraId="133A2F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3106</w:t>
      </w:r>
    </w:p>
    <w:p w14:paraId="3A4F1C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3107</w:t>
      </w:r>
    </w:p>
    <w:p w14:paraId="07F317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3107</w:t>
      </w:r>
    </w:p>
    <w:p w14:paraId="13E122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Asynchronous DC</w:t>
      </w:r>
      <w:r w:rsidRPr="00890378">
        <w:tab/>
        <w:t>3109</w:t>
      </w:r>
    </w:p>
    <w:p w14:paraId="3EE5B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3109</w:t>
      </w:r>
    </w:p>
    <w:p w14:paraId="0D396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3109</w:t>
      </w:r>
    </w:p>
    <w:p w14:paraId="6E0779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3109</w:t>
      </w:r>
    </w:p>
    <w:p w14:paraId="2FDC8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3110</w:t>
      </w:r>
    </w:p>
    <w:p w14:paraId="392AB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3110</w:t>
      </w:r>
    </w:p>
    <w:p w14:paraId="37E8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3111</w:t>
      </w:r>
    </w:p>
    <w:p w14:paraId="77882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3112</w:t>
      </w:r>
    </w:p>
    <w:p w14:paraId="3DB084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3112</w:t>
      </w:r>
    </w:p>
    <w:p w14:paraId="37D761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Addition and Release Delay of known PSCell in Synchronous DC</w:t>
      </w:r>
      <w:r w:rsidRPr="00890378">
        <w:tab/>
        <w:t>3114</w:t>
      </w:r>
    </w:p>
    <w:p w14:paraId="5CD6F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3114</w:t>
      </w:r>
    </w:p>
    <w:p w14:paraId="3D02D1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3114</w:t>
      </w:r>
    </w:p>
    <w:p w14:paraId="3028BF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3114</w:t>
      </w:r>
    </w:p>
    <w:p w14:paraId="264B46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3115</w:t>
      </w:r>
    </w:p>
    <w:p w14:paraId="30E01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3115</w:t>
      </w:r>
    </w:p>
    <w:p w14:paraId="1F2A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3116</w:t>
      </w:r>
    </w:p>
    <w:p w14:paraId="2DE33B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3117</w:t>
      </w:r>
    </w:p>
    <w:p w14:paraId="017FB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3117</w:t>
      </w:r>
    </w:p>
    <w:p w14:paraId="1BB3CFD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3119</w:t>
      </w:r>
    </w:p>
    <w:p w14:paraId="5C3826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71380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0CD252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Discovery</w:t>
      </w:r>
      <w:r w:rsidRPr="00890378">
        <w:tab/>
        <w:t>3119</w:t>
      </w:r>
    </w:p>
    <w:p w14:paraId="7BB18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3119</w:t>
      </w:r>
    </w:p>
    <w:p w14:paraId="656B91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3119</w:t>
      </w:r>
    </w:p>
    <w:p w14:paraId="6AB477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3119</w:t>
      </w:r>
    </w:p>
    <w:p w14:paraId="284EA8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3120</w:t>
      </w:r>
    </w:p>
    <w:p w14:paraId="6CAD1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3120</w:t>
      </w:r>
    </w:p>
    <w:p w14:paraId="48A30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3121</w:t>
      </w:r>
    </w:p>
    <w:p w14:paraId="326A42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3122</w:t>
      </w:r>
    </w:p>
    <w:p w14:paraId="317D5E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3122</w:t>
      </w:r>
    </w:p>
    <w:p w14:paraId="319A9F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measurements</w:t>
      </w:r>
      <w:r w:rsidRPr="00890378">
        <w:tab/>
        <w:t>3123</w:t>
      </w:r>
    </w:p>
    <w:p w14:paraId="13D6AF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Event Triggered Reporting in non-DRX under AWGN</w:t>
      </w:r>
      <w:r w:rsidRPr="00890378">
        <w:tab/>
        <w:t>3123</w:t>
      </w:r>
    </w:p>
    <w:p w14:paraId="2E278D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3123</w:t>
      </w:r>
    </w:p>
    <w:p w14:paraId="3E69A4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3123</w:t>
      </w:r>
    </w:p>
    <w:p w14:paraId="75DC9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3123</w:t>
      </w:r>
    </w:p>
    <w:p w14:paraId="2B206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3124</w:t>
      </w:r>
    </w:p>
    <w:p w14:paraId="14835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3124</w:t>
      </w:r>
    </w:p>
    <w:p w14:paraId="0DEB2F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3125</w:t>
      </w:r>
    </w:p>
    <w:p w14:paraId="1287C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3125</w:t>
      </w:r>
    </w:p>
    <w:p w14:paraId="7D3FF7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3129</w:t>
      </w:r>
    </w:p>
    <w:p w14:paraId="19FBB7D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25</w:t>
      </w:r>
      <w:r w:rsidRPr="00890378">
        <w:t>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TDD-WLAN Event Triggered Reporting in non-DRX under AWGN</w:t>
      </w:r>
      <w:r w:rsidRPr="00890378">
        <w:tab/>
        <w:t>3131</w:t>
      </w:r>
    </w:p>
    <w:p w14:paraId="68C8C2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3131</w:t>
      </w:r>
    </w:p>
    <w:p w14:paraId="78DE1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3131</w:t>
      </w:r>
    </w:p>
    <w:p w14:paraId="7AD80A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3131</w:t>
      </w:r>
    </w:p>
    <w:p w14:paraId="4D1B5D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3132</w:t>
      </w:r>
    </w:p>
    <w:p w14:paraId="2DE1FA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3132</w:t>
      </w:r>
    </w:p>
    <w:p w14:paraId="515093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3133</w:t>
      </w:r>
    </w:p>
    <w:p w14:paraId="1B439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3133</w:t>
      </w:r>
    </w:p>
    <w:p w14:paraId="0AA73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3137</w:t>
      </w:r>
    </w:p>
    <w:p w14:paraId="4C136A2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Frame Structure 3 (FS3)</w:t>
      </w:r>
      <w:r w:rsidRPr="00890378">
        <w:tab/>
        <w:t>3139</w:t>
      </w:r>
    </w:p>
    <w:p w14:paraId="1FDBBE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FDD-FS3 Activation and deactivation of known FS3 SCell with FDD PCell in non-DRX</w:t>
      </w:r>
      <w:r w:rsidRPr="00890378">
        <w:tab/>
        <w:t>3139</w:t>
      </w:r>
    </w:p>
    <w:p w14:paraId="4C202D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3139</w:t>
      </w:r>
    </w:p>
    <w:p w14:paraId="09810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3139</w:t>
      </w:r>
    </w:p>
    <w:p w14:paraId="3671A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3139</w:t>
      </w:r>
    </w:p>
    <w:p w14:paraId="403DE9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3140</w:t>
      </w:r>
    </w:p>
    <w:p w14:paraId="2238FC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3140</w:t>
      </w:r>
    </w:p>
    <w:p w14:paraId="7F4889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3141</w:t>
      </w:r>
    </w:p>
    <w:p w14:paraId="1CDAE1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3142</w:t>
      </w:r>
    </w:p>
    <w:p w14:paraId="1404F5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3146</w:t>
      </w:r>
    </w:p>
    <w:p w14:paraId="1D45FA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Activation and deactivation of known FS3 SCell with TDD PCell in non-DRX</w:t>
      </w:r>
      <w:r w:rsidRPr="00890378">
        <w:tab/>
        <w:t>3148</w:t>
      </w:r>
    </w:p>
    <w:p w14:paraId="20ADB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3148</w:t>
      </w:r>
    </w:p>
    <w:p w14:paraId="43E7E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3148</w:t>
      </w:r>
    </w:p>
    <w:p w14:paraId="32CC02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3148</w:t>
      </w:r>
    </w:p>
    <w:p w14:paraId="57905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3148</w:t>
      </w:r>
    </w:p>
    <w:p w14:paraId="58939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3148</w:t>
      </w:r>
    </w:p>
    <w:p w14:paraId="305AF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3149</w:t>
      </w:r>
    </w:p>
    <w:p w14:paraId="2C712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3150</w:t>
      </w:r>
    </w:p>
    <w:p w14:paraId="0C2197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3151</w:t>
      </w:r>
    </w:p>
    <w:p w14:paraId="7FBC41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Event triggered reporting on deactivated FS3 SCell and FDD PCell interruption in non-DRX</w:t>
      </w:r>
      <w:r w:rsidRPr="00890378">
        <w:tab/>
        <w:t>3152</w:t>
      </w:r>
    </w:p>
    <w:p w14:paraId="742B2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3152</w:t>
      </w:r>
    </w:p>
    <w:p w14:paraId="35F9D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3152</w:t>
      </w:r>
    </w:p>
    <w:p w14:paraId="4D0679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3152</w:t>
      </w:r>
    </w:p>
    <w:p w14:paraId="0C6F9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3154</w:t>
      </w:r>
    </w:p>
    <w:p w14:paraId="30BB0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3154</w:t>
      </w:r>
    </w:p>
    <w:p w14:paraId="12DC8D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3155</w:t>
      </w:r>
    </w:p>
    <w:p w14:paraId="322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3156</w:t>
      </w:r>
    </w:p>
    <w:p w14:paraId="25A9A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3158</w:t>
      </w:r>
    </w:p>
    <w:p w14:paraId="77855D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3DL Event triggered reporting on deactivated FS3 SCell and FDD PCell interruption in non-DRX</w:t>
      </w:r>
      <w:r w:rsidRPr="00890378">
        <w:tab/>
        <w:t>3160</w:t>
      </w:r>
    </w:p>
    <w:p w14:paraId="5257E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3160</w:t>
      </w:r>
    </w:p>
    <w:p w14:paraId="122401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3160</w:t>
      </w:r>
    </w:p>
    <w:p w14:paraId="0A5DA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3160</w:t>
      </w:r>
    </w:p>
    <w:p w14:paraId="462F8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3162</w:t>
      </w:r>
    </w:p>
    <w:p w14:paraId="28C073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3162</w:t>
      </w:r>
    </w:p>
    <w:p w14:paraId="7A1CF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3163</w:t>
      </w:r>
    </w:p>
    <w:p w14:paraId="43CF9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3164</w:t>
      </w:r>
    </w:p>
    <w:p w14:paraId="0D8F1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3167</w:t>
      </w:r>
    </w:p>
    <w:p w14:paraId="446758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Event triggered reporting on deactivat</w:t>
      </w:r>
      <w:r w:rsidRPr="00890378">
        <w:rPr>
          <w:lang w:eastAsia="zh-CN"/>
        </w:rPr>
        <w:t>ed</w:t>
      </w:r>
      <w:r w:rsidRPr="00890378">
        <w:t xml:space="preserve"> FS3 S</w:t>
      </w:r>
      <w:r w:rsidRPr="00890378">
        <w:rPr>
          <w:lang w:eastAsia="zh-CN"/>
        </w:rPr>
        <w:t>C</w:t>
      </w:r>
      <w:r w:rsidRPr="00890378">
        <w:t xml:space="preserve">ell </w:t>
      </w:r>
      <w:r w:rsidRPr="00890378">
        <w:rPr>
          <w:lang w:eastAsia="zh-CN"/>
        </w:rPr>
        <w:t xml:space="preserve">and </w:t>
      </w:r>
      <w:r w:rsidRPr="00890378">
        <w:t>TDD PCell interruption in non-DRX</w:t>
      </w:r>
      <w:r w:rsidRPr="00890378">
        <w:tab/>
        <w:t>3169</w:t>
      </w:r>
    </w:p>
    <w:p w14:paraId="4BB927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3169</w:t>
      </w:r>
    </w:p>
    <w:p w14:paraId="192ECB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3169</w:t>
      </w:r>
    </w:p>
    <w:p w14:paraId="333B02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3169</w:t>
      </w:r>
    </w:p>
    <w:p w14:paraId="79CC5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3169</w:t>
      </w:r>
    </w:p>
    <w:p w14:paraId="2F0614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3169</w:t>
      </w:r>
    </w:p>
    <w:p w14:paraId="17480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3170</w:t>
      </w:r>
    </w:p>
    <w:p w14:paraId="411A5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3171</w:t>
      </w:r>
    </w:p>
    <w:p w14:paraId="29C82E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3171</w:t>
      </w:r>
    </w:p>
    <w:p w14:paraId="7FB28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3DL Event triggered reporting on deactivated FS3 SCell and TDD PCell interruption in non-DRX</w:t>
      </w:r>
      <w:r w:rsidRPr="00890378">
        <w:tab/>
        <w:t>3173</w:t>
      </w:r>
    </w:p>
    <w:p w14:paraId="7F8CF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3173</w:t>
      </w:r>
    </w:p>
    <w:p w14:paraId="5F1369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3173</w:t>
      </w:r>
    </w:p>
    <w:p w14:paraId="06CCAD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3173</w:t>
      </w:r>
    </w:p>
    <w:p w14:paraId="75180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3175</w:t>
      </w:r>
    </w:p>
    <w:p w14:paraId="37098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3175</w:t>
      </w:r>
    </w:p>
    <w:p w14:paraId="029DAA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3176</w:t>
      </w:r>
    </w:p>
    <w:p w14:paraId="75B44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3177</w:t>
      </w:r>
    </w:p>
    <w:p w14:paraId="1FC73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3180</w:t>
      </w:r>
    </w:p>
    <w:p w14:paraId="37D8A1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</w:t>
      </w:r>
      <w:r w:rsidRPr="00890378">
        <w:tab/>
        <w:t>3181</w:t>
      </w:r>
    </w:p>
    <w:p w14:paraId="0CC01C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3181</w:t>
      </w:r>
    </w:p>
    <w:p w14:paraId="41163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3182</w:t>
      </w:r>
    </w:p>
    <w:p w14:paraId="0B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3182</w:t>
      </w:r>
    </w:p>
    <w:p w14:paraId="58DA09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3183</w:t>
      </w:r>
    </w:p>
    <w:p w14:paraId="3F99E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3183</w:t>
      </w:r>
    </w:p>
    <w:p w14:paraId="0E317D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3184</w:t>
      </w:r>
    </w:p>
    <w:p w14:paraId="1B98A3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3185</w:t>
      </w:r>
    </w:p>
    <w:p w14:paraId="49C8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3186</w:t>
      </w:r>
    </w:p>
    <w:p w14:paraId="2E2B86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Intra-frequency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 with 2 SCells</w:t>
      </w:r>
      <w:r w:rsidRPr="00890378">
        <w:tab/>
        <w:t>3188</w:t>
      </w:r>
    </w:p>
    <w:p w14:paraId="56E035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3188</w:t>
      </w:r>
    </w:p>
    <w:p w14:paraId="7281A6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3188</w:t>
      </w:r>
    </w:p>
    <w:p w14:paraId="72E901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3188</w:t>
      </w:r>
    </w:p>
    <w:p w14:paraId="6FE2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3190</w:t>
      </w:r>
    </w:p>
    <w:p w14:paraId="71009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3190</w:t>
      </w:r>
    </w:p>
    <w:p w14:paraId="3F5B4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3191</w:t>
      </w:r>
    </w:p>
    <w:p w14:paraId="2ABB64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3191</w:t>
      </w:r>
    </w:p>
    <w:p w14:paraId="7207CF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3192</w:t>
      </w:r>
    </w:p>
    <w:p w14:paraId="30A608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3194</w:t>
      </w:r>
    </w:p>
    <w:p w14:paraId="6C9CA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3194</w:t>
      </w:r>
    </w:p>
    <w:p w14:paraId="506CB5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3194</w:t>
      </w:r>
    </w:p>
    <w:p w14:paraId="7568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3194</w:t>
      </w:r>
    </w:p>
    <w:p w14:paraId="507DA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3196</w:t>
      </w:r>
    </w:p>
    <w:p w14:paraId="7F5282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3196</w:t>
      </w:r>
    </w:p>
    <w:p w14:paraId="1B5B0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3197</w:t>
      </w:r>
    </w:p>
    <w:p w14:paraId="0D22AA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3198</w:t>
      </w:r>
    </w:p>
    <w:p w14:paraId="05E71C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3198</w:t>
      </w:r>
    </w:p>
    <w:p w14:paraId="0E2CC0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 with 2 SCells</w:t>
      </w:r>
      <w:r w:rsidRPr="00890378">
        <w:tab/>
        <w:t>3200</w:t>
      </w:r>
    </w:p>
    <w:p w14:paraId="65DAE5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3200</w:t>
      </w:r>
    </w:p>
    <w:p w14:paraId="1997C6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3200</w:t>
      </w:r>
    </w:p>
    <w:p w14:paraId="6EA4D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3200</w:t>
      </w:r>
    </w:p>
    <w:p w14:paraId="443F0A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3200</w:t>
      </w:r>
    </w:p>
    <w:p w14:paraId="416F96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3200</w:t>
      </w:r>
    </w:p>
    <w:p w14:paraId="70FF4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3201</w:t>
      </w:r>
    </w:p>
    <w:p w14:paraId="0CC54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3202</w:t>
      </w:r>
    </w:p>
    <w:p w14:paraId="06390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3202</w:t>
      </w:r>
    </w:p>
    <w:p w14:paraId="54FF55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FDD-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3204</w:t>
      </w:r>
    </w:p>
    <w:p w14:paraId="62868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3204</w:t>
      </w:r>
    </w:p>
    <w:p w14:paraId="5DABD8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3204</w:t>
      </w:r>
    </w:p>
    <w:p w14:paraId="2498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3204</w:t>
      </w:r>
    </w:p>
    <w:p w14:paraId="78274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3206</w:t>
      </w:r>
    </w:p>
    <w:p w14:paraId="157658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3206</w:t>
      </w:r>
    </w:p>
    <w:p w14:paraId="783DB4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3207</w:t>
      </w:r>
    </w:p>
    <w:p w14:paraId="72388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3207</w:t>
      </w:r>
    </w:p>
    <w:p w14:paraId="7CB7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3209</w:t>
      </w:r>
    </w:p>
    <w:p w14:paraId="2A0C53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</w:t>
      </w:r>
      <w:r w:rsidRPr="00890378">
        <w:t>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3211</w:t>
      </w:r>
    </w:p>
    <w:p w14:paraId="35F769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3211</w:t>
      </w:r>
    </w:p>
    <w:p w14:paraId="6F8F0D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3211</w:t>
      </w:r>
    </w:p>
    <w:p w14:paraId="5E135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3211</w:t>
      </w:r>
    </w:p>
    <w:p w14:paraId="275BC1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3213</w:t>
      </w:r>
    </w:p>
    <w:p w14:paraId="06222A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3213</w:t>
      </w:r>
    </w:p>
    <w:p w14:paraId="67D08D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3214</w:t>
      </w:r>
    </w:p>
    <w:p w14:paraId="46DFC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3215</w:t>
      </w:r>
    </w:p>
    <w:p w14:paraId="12AD7E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3217</w:t>
      </w:r>
    </w:p>
    <w:p w14:paraId="24D96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Inter-frequency event triggered reporting under fading propagation conditions in synchronous cells</w:t>
      </w:r>
      <w:r w:rsidRPr="00890378">
        <w:tab/>
        <w:t>3219</w:t>
      </w:r>
    </w:p>
    <w:p w14:paraId="42A705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3219</w:t>
      </w:r>
    </w:p>
    <w:p w14:paraId="1C7D9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3219</w:t>
      </w:r>
    </w:p>
    <w:p w14:paraId="191732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3219</w:t>
      </w:r>
    </w:p>
    <w:p w14:paraId="2A0754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3220</w:t>
      </w:r>
    </w:p>
    <w:p w14:paraId="76380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3220</w:t>
      </w:r>
    </w:p>
    <w:p w14:paraId="5D82B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3221</w:t>
      </w:r>
    </w:p>
    <w:p w14:paraId="79C77E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3222</w:t>
      </w:r>
    </w:p>
    <w:p w14:paraId="753A9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3224</w:t>
      </w:r>
    </w:p>
    <w:p w14:paraId="648FB8F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Inter-frequency event triggered reporting under fading propagation conditions in synchronous cells</w:t>
      </w:r>
      <w:r w:rsidRPr="00890378">
        <w:tab/>
        <w:t>3226</w:t>
      </w:r>
    </w:p>
    <w:p w14:paraId="78B7E4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3226</w:t>
      </w:r>
    </w:p>
    <w:p w14:paraId="41D6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3226</w:t>
      </w:r>
    </w:p>
    <w:p w14:paraId="4EE251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3226</w:t>
      </w:r>
    </w:p>
    <w:p w14:paraId="5B5F9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3227</w:t>
      </w:r>
    </w:p>
    <w:p w14:paraId="7D3DCD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3227</w:t>
      </w:r>
    </w:p>
    <w:p w14:paraId="47101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3228</w:t>
      </w:r>
    </w:p>
    <w:p w14:paraId="4EA073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3228</w:t>
      </w:r>
    </w:p>
    <w:p w14:paraId="7C898D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3230</w:t>
      </w:r>
    </w:p>
    <w:p w14:paraId="4409F5C8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9</w:t>
      </w:r>
      <w:r w:rsidRPr="00CC3B9F">
        <w:rPr>
          <w:rFonts w:ascii="Calibri" w:hAnsi="Calibri"/>
          <w:szCs w:val="22"/>
        </w:rPr>
        <w:tab/>
      </w:r>
      <w:r w:rsidRPr="00890378">
        <w:t>Measurement Performance Requirements</w:t>
      </w:r>
      <w:r w:rsidRPr="00890378">
        <w:tab/>
        <w:t>3233</w:t>
      </w:r>
    </w:p>
    <w:p w14:paraId="4D26D35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RSRP</w:t>
      </w:r>
      <w:r w:rsidRPr="00890378">
        <w:tab/>
        <w:t>3234</w:t>
      </w:r>
    </w:p>
    <w:p w14:paraId="6586C1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tab/>
        <w:t>3234</w:t>
      </w:r>
    </w:p>
    <w:p w14:paraId="7DA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tab/>
        <w:t>3234</w:t>
      </w:r>
    </w:p>
    <w:p w14:paraId="6C3EF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3234</w:t>
      </w:r>
    </w:p>
    <w:p w14:paraId="463D6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3234</w:t>
      </w:r>
    </w:p>
    <w:p w14:paraId="3C2A3F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3234</w:t>
      </w:r>
    </w:p>
    <w:p w14:paraId="3BD61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3235</w:t>
      </w:r>
    </w:p>
    <w:p w14:paraId="1EA368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3236</w:t>
      </w:r>
    </w:p>
    <w:p w14:paraId="7DE42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3238</w:t>
      </w:r>
    </w:p>
    <w:p w14:paraId="3411C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3238</w:t>
      </w:r>
    </w:p>
    <w:p w14:paraId="28E2A8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3238</w:t>
      </w:r>
    </w:p>
    <w:p w14:paraId="1A5BB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3239</w:t>
      </w:r>
    </w:p>
    <w:p w14:paraId="4BD2DE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3240</w:t>
      </w:r>
    </w:p>
    <w:p w14:paraId="73AF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3240</w:t>
      </w:r>
    </w:p>
    <w:p w14:paraId="34A1C4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UE category 1bis</w:t>
      </w:r>
      <w:r w:rsidRPr="00890378">
        <w:tab/>
        <w:t>3242</w:t>
      </w:r>
    </w:p>
    <w:p w14:paraId="3CF4B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3242</w:t>
      </w:r>
    </w:p>
    <w:p w14:paraId="124DA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3242</w:t>
      </w:r>
    </w:p>
    <w:p w14:paraId="48C29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3242</w:t>
      </w:r>
    </w:p>
    <w:p w14:paraId="6C8A7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3243</w:t>
      </w:r>
    </w:p>
    <w:p w14:paraId="173A56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3245</w:t>
      </w:r>
    </w:p>
    <w:p w14:paraId="34132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CA Idle Mode Measurements</w:t>
      </w:r>
      <w:r w:rsidRPr="00890378">
        <w:tab/>
        <w:t>3247</w:t>
      </w:r>
    </w:p>
    <w:p w14:paraId="5E03F0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tab/>
        <w:t>3254</w:t>
      </w:r>
    </w:p>
    <w:p w14:paraId="583098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3254</w:t>
      </w:r>
    </w:p>
    <w:p w14:paraId="5B66D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3254</w:t>
      </w:r>
    </w:p>
    <w:p w14:paraId="139B90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3254</w:t>
      </w:r>
    </w:p>
    <w:p w14:paraId="51F5DC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3255</w:t>
      </w:r>
    </w:p>
    <w:p w14:paraId="600C39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3257</w:t>
      </w:r>
    </w:p>
    <w:p w14:paraId="500EB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 for UE category 1bis</w:t>
      </w:r>
      <w:r w:rsidRPr="00890378">
        <w:tab/>
        <w:t>3258</w:t>
      </w:r>
    </w:p>
    <w:p w14:paraId="5FA89F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3258</w:t>
      </w:r>
    </w:p>
    <w:p w14:paraId="62F1E6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3258</w:t>
      </w:r>
    </w:p>
    <w:p w14:paraId="75374D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3259</w:t>
      </w:r>
    </w:p>
    <w:p w14:paraId="6595CC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3259</w:t>
      </w:r>
    </w:p>
    <w:p w14:paraId="3ED0D7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3261</w:t>
      </w:r>
    </w:p>
    <w:p w14:paraId="6CE467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</w:t>
      </w:r>
      <w:r w:rsidRPr="00890378">
        <w:tab/>
        <w:t>3262</w:t>
      </w:r>
    </w:p>
    <w:p w14:paraId="116E2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</w:t>
      </w:r>
      <w:r w:rsidRPr="00890378">
        <w:tab/>
        <w:t>3262</w:t>
      </w:r>
    </w:p>
    <w:p w14:paraId="49576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3262</w:t>
      </w:r>
    </w:p>
    <w:p w14:paraId="3A625A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3262</w:t>
      </w:r>
    </w:p>
    <w:p w14:paraId="6A2EA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3263</w:t>
      </w:r>
    </w:p>
    <w:p w14:paraId="1B5BD6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3264</w:t>
      </w:r>
    </w:p>
    <w:p w14:paraId="2D5091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3265</w:t>
      </w:r>
    </w:p>
    <w:p w14:paraId="06E3C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3266</w:t>
      </w:r>
    </w:p>
    <w:p w14:paraId="6B5A7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3266</w:t>
      </w:r>
    </w:p>
    <w:p w14:paraId="07EAB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3267</w:t>
      </w:r>
    </w:p>
    <w:p w14:paraId="51754D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3267</w:t>
      </w:r>
    </w:p>
    <w:p w14:paraId="1C1D51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3268</w:t>
      </w:r>
    </w:p>
    <w:p w14:paraId="2BB9F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3268</w:t>
      </w:r>
    </w:p>
    <w:p w14:paraId="1887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 for UE category 1bis</w:t>
      </w:r>
      <w:r w:rsidRPr="00890378">
        <w:tab/>
        <w:t>3269</w:t>
      </w:r>
    </w:p>
    <w:p w14:paraId="21FCDF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3269</w:t>
      </w:r>
    </w:p>
    <w:p w14:paraId="7D0857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3269</w:t>
      </w:r>
    </w:p>
    <w:p w14:paraId="4404D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3269</w:t>
      </w:r>
    </w:p>
    <w:p w14:paraId="095AE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3270</w:t>
      </w:r>
    </w:p>
    <w:p w14:paraId="7E9D71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3272</w:t>
      </w:r>
    </w:p>
    <w:p w14:paraId="79235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</w:t>
      </w:r>
      <w:r w:rsidRPr="00890378">
        <w:tab/>
        <w:t>3273</w:t>
      </w:r>
    </w:p>
    <w:p w14:paraId="5BDC0D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3273</w:t>
      </w:r>
    </w:p>
    <w:p w14:paraId="24107B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3273</w:t>
      </w:r>
    </w:p>
    <w:p w14:paraId="27625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3273</w:t>
      </w:r>
    </w:p>
    <w:p w14:paraId="03EDA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3274</w:t>
      </w:r>
    </w:p>
    <w:p w14:paraId="4F2773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3275</w:t>
      </w:r>
    </w:p>
    <w:p w14:paraId="37851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 for UE category 1bis</w:t>
      </w:r>
      <w:r w:rsidRPr="00890378">
        <w:tab/>
        <w:t>3277</w:t>
      </w:r>
    </w:p>
    <w:p w14:paraId="08B87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3277</w:t>
      </w:r>
    </w:p>
    <w:p w14:paraId="287424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3277</w:t>
      </w:r>
    </w:p>
    <w:p w14:paraId="0AB86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3277</w:t>
      </w:r>
    </w:p>
    <w:p w14:paraId="5FA37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3278</w:t>
      </w:r>
    </w:p>
    <w:p w14:paraId="1E4CFE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3279</w:t>
      </w:r>
    </w:p>
    <w:p w14:paraId="0AD87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</w:t>
      </w:r>
      <w:r w:rsidRPr="00890378">
        <w:tab/>
        <w:t>3281</w:t>
      </w:r>
    </w:p>
    <w:p w14:paraId="2D93F2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</w:t>
      </w:r>
      <w:r w:rsidRPr="00890378">
        <w:tab/>
        <w:t>3281</w:t>
      </w:r>
    </w:p>
    <w:p w14:paraId="1FC0CD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3281</w:t>
      </w:r>
    </w:p>
    <w:p w14:paraId="42A8C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3281</w:t>
      </w:r>
    </w:p>
    <w:p w14:paraId="5FDAC2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3281</w:t>
      </w:r>
    </w:p>
    <w:p w14:paraId="6674BD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3282</w:t>
      </w:r>
    </w:p>
    <w:p w14:paraId="2784F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3283</w:t>
      </w:r>
    </w:p>
    <w:p w14:paraId="324FC9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3285</w:t>
      </w:r>
    </w:p>
    <w:p w14:paraId="39F47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3285</w:t>
      </w:r>
    </w:p>
    <w:p w14:paraId="730C2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3285</w:t>
      </w:r>
    </w:p>
    <w:p w14:paraId="33D44A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3285</w:t>
      </w:r>
    </w:p>
    <w:p w14:paraId="7245A7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3286</w:t>
      </w:r>
    </w:p>
    <w:p w14:paraId="75305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3286</w:t>
      </w:r>
    </w:p>
    <w:p w14:paraId="5A293A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UE category 1bis</w:t>
      </w:r>
      <w:r w:rsidRPr="00890378">
        <w:tab/>
        <w:t>3288</w:t>
      </w:r>
    </w:p>
    <w:p w14:paraId="7AC896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3288</w:t>
      </w:r>
    </w:p>
    <w:p w14:paraId="7C3766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3289</w:t>
      </w:r>
    </w:p>
    <w:p w14:paraId="74545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3289</w:t>
      </w:r>
    </w:p>
    <w:p w14:paraId="63937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3289</w:t>
      </w:r>
    </w:p>
    <w:p w14:paraId="2C115B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3291</w:t>
      </w:r>
    </w:p>
    <w:p w14:paraId="30E721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Overlapping Carrier</w:t>
      </w:r>
      <w:r w:rsidRPr="00890378">
        <w:tab/>
        <w:t>3293</w:t>
      </w:r>
    </w:p>
    <w:p w14:paraId="2DF3C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Non-Overlapping Carrier</w:t>
      </w:r>
      <w:r w:rsidRPr="00890378">
        <w:tab/>
        <w:t>3301</w:t>
      </w:r>
    </w:p>
    <w:p w14:paraId="7D2CD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tab/>
        <w:t>3308</w:t>
      </w:r>
    </w:p>
    <w:p w14:paraId="3BEA9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3308</w:t>
      </w:r>
    </w:p>
    <w:p w14:paraId="31DDBD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3308</w:t>
      </w:r>
    </w:p>
    <w:p w14:paraId="22B279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3308</w:t>
      </w:r>
    </w:p>
    <w:p w14:paraId="33FC3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3309</w:t>
      </w:r>
    </w:p>
    <w:p w14:paraId="6CE20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3311</w:t>
      </w:r>
    </w:p>
    <w:p w14:paraId="37436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3312</w:t>
      </w:r>
    </w:p>
    <w:p w14:paraId="302ED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3312</w:t>
      </w:r>
    </w:p>
    <w:p w14:paraId="10F42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3312</w:t>
      </w:r>
    </w:p>
    <w:p w14:paraId="014FB3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3312</w:t>
      </w:r>
    </w:p>
    <w:p w14:paraId="69B6AB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3313</w:t>
      </w:r>
    </w:p>
    <w:p w14:paraId="1FD08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3313</w:t>
      </w:r>
    </w:p>
    <w:p w14:paraId="1D589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 for UE category 1bis</w:t>
      </w:r>
      <w:r w:rsidRPr="00890378">
        <w:tab/>
        <w:t>3315</w:t>
      </w:r>
    </w:p>
    <w:p w14:paraId="6B720E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3315</w:t>
      </w:r>
    </w:p>
    <w:p w14:paraId="11A2D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3315</w:t>
      </w:r>
    </w:p>
    <w:p w14:paraId="2F5E79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3315</w:t>
      </w:r>
    </w:p>
    <w:p w14:paraId="566CC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3316</w:t>
      </w:r>
    </w:p>
    <w:p w14:paraId="26D0D8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3318</w:t>
      </w:r>
    </w:p>
    <w:p w14:paraId="3512FF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Inter frequency RSRP Accuracy</w:t>
      </w:r>
      <w:r w:rsidRPr="00890378">
        <w:tab/>
        <w:t>3319</w:t>
      </w:r>
    </w:p>
    <w:p w14:paraId="34EAB7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</w:t>
      </w:r>
      <w:r w:rsidRPr="00890378">
        <w:tab/>
        <w:t>3319</w:t>
      </w:r>
    </w:p>
    <w:p w14:paraId="2B9EE2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3319</w:t>
      </w:r>
    </w:p>
    <w:p w14:paraId="09511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3319</w:t>
      </w:r>
    </w:p>
    <w:p w14:paraId="060E1E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3319</w:t>
      </w:r>
    </w:p>
    <w:p w14:paraId="66A4E0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3320</w:t>
      </w:r>
    </w:p>
    <w:p w14:paraId="5E51C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3322</w:t>
      </w:r>
    </w:p>
    <w:p w14:paraId="0230A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3323</w:t>
      </w:r>
    </w:p>
    <w:p w14:paraId="20180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3323</w:t>
      </w:r>
    </w:p>
    <w:p w14:paraId="5552C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3323</w:t>
      </w:r>
    </w:p>
    <w:p w14:paraId="63546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3323</w:t>
      </w:r>
    </w:p>
    <w:p w14:paraId="3822DF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3324</w:t>
      </w:r>
    </w:p>
    <w:p w14:paraId="2CEC23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3325</w:t>
      </w:r>
    </w:p>
    <w:p w14:paraId="7A18DB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 for UE category 1bis</w:t>
      </w:r>
      <w:r w:rsidRPr="00890378">
        <w:tab/>
        <w:t>3327</w:t>
      </w:r>
    </w:p>
    <w:p w14:paraId="26B06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3327</w:t>
      </w:r>
    </w:p>
    <w:p w14:paraId="5788F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3327</w:t>
      </w:r>
    </w:p>
    <w:p w14:paraId="3DAC83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3327</w:t>
      </w:r>
    </w:p>
    <w:p w14:paraId="1E367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3328</w:t>
      </w:r>
    </w:p>
    <w:p w14:paraId="299043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3330</w:t>
      </w:r>
    </w:p>
    <w:p w14:paraId="1E81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tab/>
        <w:t>3331</w:t>
      </w:r>
    </w:p>
    <w:p w14:paraId="59D2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3331</w:t>
      </w:r>
    </w:p>
    <w:p w14:paraId="053BF1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3331</w:t>
      </w:r>
    </w:p>
    <w:p w14:paraId="67A5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3331</w:t>
      </w:r>
    </w:p>
    <w:p w14:paraId="4A86F9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3332</w:t>
      </w:r>
    </w:p>
    <w:p w14:paraId="372525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3334</w:t>
      </w:r>
    </w:p>
    <w:p w14:paraId="2719E7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3335</w:t>
      </w:r>
    </w:p>
    <w:p w14:paraId="27C080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3335</w:t>
      </w:r>
    </w:p>
    <w:p w14:paraId="1F0FD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3335</w:t>
      </w:r>
    </w:p>
    <w:p w14:paraId="3E23FC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3335</w:t>
      </w:r>
    </w:p>
    <w:p w14:paraId="05A5D7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3336</w:t>
      </w:r>
    </w:p>
    <w:p w14:paraId="4651EE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3337</w:t>
      </w:r>
    </w:p>
    <w:p w14:paraId="5039C4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 for UE category 1bis</w:t>
      </w:r>
      <w:r w:rsidRPr="00890378">
        <w:tab/>
        <w:t>3339</w:t>
      </w:r>
    </w:p>
    <w:p w14:paraId="533B3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3339</w:t>
      </w:r>
    </w:p>
    <w:p w14:paraId="214CC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3339</w:t>
      </w:r>
    </w:p>
    <w:p w14:paraId="187E93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3339</w:t>
      </w:r>
    </w:p>
    <w:p w14:paraId="4AE1EC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3340</w:t>
      </w:r>
    </w:p>
    <w:p w14:paraId="583D0C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3341</w:t>
      </w:r>
    </w:p>
    <w:p w14:paraId="3911BF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</w:t>
      </w:r>
      <w:r w:rsidRPr="00890378">
        <w:rPr>
          <w:lang w:eastAsia="zh-CN"/>
        </w:rPr>
        <w:t>-</w:t>
      </w:r>
      <w:r w:rsidRPr="00890378">
        <w:t xml:space="preserve"> TDD </w:t>
      </w:r>
      <w:r w:rsidRPr="00890378">
        <w:rPr>
          <w:lang w:eastAsia="zh-CN"/>
        </w:rPr>
        <w:t>I</w:t>
      </w:r>
      <w:r w:rsidRPr="00890378">
        <w:t>nter frequency RSRP Accuracy</w:t>
      </w:r>
      <w:r w:rsidRPr="00890378">
        <w:tab/>
        <w:t>3343</w:t>
      </w:r>
    </w:p>
    <w:p w14:paraId="78E039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</w:t>
      </w:r>
      <w:r w:rsidRPr="00890378">
        <w:tab/>
        <w:t>3343</w:t>
      </w:r>
    </w:p>
    <w:p w14:paraId="4D1A25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3343</w:t>
      </w:r>
    </w:p>
    <w:p w14:paraId="7F2B6C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3343</w:t>
      </w:r>
    </w:p>
    <w:p w14:paraId="3FDFBD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3343</w:t>
      </w:r>
    </w:p>
    <w:p w14:paraId="05674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3344</w:t>
      </w:r>
    </w:p>
    <w:p w14:paraId="657991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3346</w:t>
      </w:r>
    </w:p>
    <w:p w14:paraId="03BF7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3347</w:t>
      </w:r>
    </w:p>
    <w:p w14:paraId="6412D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3347</w:t>
      </w:r>
    </w:p>
    <w:p w14:paraId="429A01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3348</w:t>
      </w:r>
    </w:p>
    <w:p w14:paraId="29303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9.1.5.1_1.3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3348</w:t>
      </w:r>
    </w:p>
    <w:p w14:paraId="39D8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3349</w:t>
      </w:r>
    </w:p>
    <w:p w14:paraId="3992F6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3349</w:t>
      </w:r>
    </w:p>
    <w:p w14:paraId="55FA7C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 for UE category 1bis</w:t>
      </w:r>
      <w:r w:rsidRPr="00890378">
        <w:tab/>
        <w:t>3351</w:t>
      </w:r>
    </w:p>
    <w:p w14:paraId="0592B2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3351</w:t>
      </w:r>
    </w:p>
    <w:p w14:paraId="67DB3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3351</w:t>
      </w:r>
    </w:p>
    <w:p w14:paraId="5F0E0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3351</w:t>
      </w:r>
    </w:p>
    <w:p w14:paraId="3771BA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3352</w:t>
      </w:r>
    </w:p>
    <w:p w14:paraId="20FDBB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3353</w:t>
      </w:r>
    </w:p>
    <w:p w14:paraId="40FC1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tab/>
        <w:t>3355</w:t>
      </w:r>
    </w:p>
    <w:p w14:paraId="224C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3355</w:t>
      </w:r>
    </w:p>
    <w:p w14:paraId="7B69E8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3355</w:t>
      </w:r>
    </w:p>
    <w:p w14:paraId="28FB1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3356</w:t>
      </w:r>
    </w:p>
    <w:p w14:paraId="43D29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3356</w:t>
      </w:r>
    </w:p>
    <w:p w14:paraId="00ED22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3358</w:t>
      </w:r>
    </w:p>
    <w:p w14:paraId="24404D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3360</w:t>
      </w:r>
    </w:p>
    <w:p w14:paraId="51F0B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3360</w:t>
      </w:r>
    </w:p>
    <w:p w14:paraId="19AF1A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3360</w:t>
      </w:r>
    </w:p>
    <w:p w14:paraId="6D9342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3360</w:t>
      </w:r>
    </w:p>
    <w:p w14:paraId="4568C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3361</w:t>
      </w:r>
    </w:p>
    <w:p w14:paraId="60DB2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3361</w:t>
      </w:r>
    </w:p>
    <w:p w14:paraId="51A5C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 for UE category 1bis</w:t>
      </w:r>
      <w:r w:rsidRPr="00890378">
        <w:tab/>
        <w:t>3363</w:t>
      </w:r>
    </w:p>
    <w:p w14:paraId="5FF85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3363</w:t>
      </w:r>
    </w:p>
    <w:p w14:paraId="54D9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3363</w:t>
      </w:r>
    </w:p>
    <w:p w14:paraId="40C700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3363</w:t>
      </w:r>
    </w:p>
    <w:p w14:paraId="2D632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3364</w:t>
      </w:r>
    </w:p>
    <w:p w14:paraId="50ACB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3366</w:t>
      </w:r>
    </w:p>
    <w:p w14:paraId="0C7ACD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for Carrier Aggregation</w:t>
      </w:r>
      <w:r w:rsidRPr="00890378">
        <w:tab/>
        <w:t>3368</w:t>
      </w:r>
    </w:p>
    <w:p w14:paraId="5E3D2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E-UTRA for Carrier Aggregation</w:t>
      </w:r>
      <w:r w:rsidRPr="00890378">
        <w:tab/>
        <w:t>3368</w:t>
      </w:r>
    </w:p>
    <w:p w14:paraId="6B53C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3368</w:t>
      </w:r>
    </w:p>
    <w:p w14:paraId="07D8F8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3368</w:t>
      </w:r>
    </w:p>
    <w:p w14:paraId="29CA15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3368</w:t>
      </w:r>
    </w:p>
    <w:p w14:paraId="48A73F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3369</w:t>
      </w:r>
    </w:p>
    <w:p w14:paraId="532F1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3370</w:t>
      </w:r>
    </w:p>
    <w:p w14:paraId="50A69E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E-UTRA for Carrier Aggregation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3372</w:t>
      </w:r>
    </w:p>
    <w:p w14:paraId="230C92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3372</w:t>
      </w:r>
    </w:p>
    <w:p w14:paraId="346F7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3372</w:t>
      </w:r>
    </w:p>
    <w:p w14:paraId="330948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3372</w:t>
      </w:r>
    </w:p>
    <w:p w14:paraId="0620A6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3373</w:t>
      </w:r>
    </w:p>
    <w:p w14:paraId="2DAEC2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3374</w:t>
      </w:r>
    </w:p>
    <w:p w14:paraId="2468B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tab/>
        <w:t>3376</w:t>
      </w:r>
    </w:p>
    <w:p w14:paraId="5FE5DE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3376</w:t>
      </w:r>
    </w:p>
    <w:p w14:paraId="1095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3376</w:t>
      </w:r>
    </w:p>
    <w:p w14:paraId="58C6F7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3376</w:t>
      </w:r>
    </w:p>
    <w:p w14:paraId="640C39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3377</w:t>
      </w:r>
    </w:p>
    <w:p w14:paraId="43FFE1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3378</w:t>
      </w:r>
    </w:p>
    <w:p w14:paraId="4A851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</w:t>
      </w:r>
      <w:r w:rsidRPr="00890378">
        <w:rPr>
          <w:rFonts w:eastAsia="SimSun"/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3380</w:t>
      </w:r>
    </w:p>
    <w:p w14:paraId="6F51F6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3380</w:t>
      </w:r>
    </w:p>
    <w:p w14:paraId="367B7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3380</w:t>
      </w:r>
    </w:p>
    <w:p w14:paraId="39A394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3380</w:t>
      </w:r>
    </w:p>
    <w:p w14:paraId="537D60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3382</w:t>
      </w:r>
    </w:p>
    <w:p w14:paraId="0BE7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3382</w:t>
      </w:r>
    </w:p>
    <w:p w14:paraId="4757AA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</w:t>
      </w:r>
      <w:r w:rsidRPr="00890378">
        <w:t xml:space="preserve">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093A0B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12E1AB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3384</w:t>
      </w:r>
    </w:p>
    <w:p w14:paraId="766DE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3384</w:t>
      </w:r>
    </w:p>
    <w:p w14:paraId="70A7A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3384</w:t>
      </w:r>
    </w:p>
    <w:p w14:paraId="69B89E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3385</w:t>
      </w:r>
    </w:p>
    <w:p w14:paraId="6AA207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3387</w:t>
      </w:r>
    </w:p>
    <w:p w14:paraId="650D30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3388</w:t>
      </w:r>
    </w:p>
    <w:p w14:paraId="45F8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3388</w:t>
      </w:r>
    </w:p>
    <w:p w14:paraId="7B68E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3388</w:t>
      </w:r>
    </w:p>
    <w:p w14:paraId="0278A9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3389</w:t>
      </w:r>
    </w:p>
    <w:p w14:paraId="69F8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3390</w:t>
      </w:r>
    </w:p>
    <w:p w14:paraId="6CF55B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3390</w:t>
      </w:r>
    </w:p>
    <w:p w14:paraId="1BD07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3392</w:t>
      </w:r>
    </w:p>
    <w:p w14:paraId="287DAE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3392</w:t>
      </w:r>
    </w:p>
    <w:p w14:paraId="78AA6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3392</w:t>
      </w:r>
    </w:p>
    <w:p w14:paraId="3D1887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3392</w:t>
      </w:r>
    </w:p>
    <w:p w14:paraId="710BC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3393</w:t>
      </w:r>
    </w:p>
    <w:p w14:paraId="6BD59B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3394</w:t>
      </w:r>
    </w:p>
    <w:p w14:paraId="7CB7B9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(Rel-12 and forward)</w:t>
      </w:r>
      <w:r w:rsidRPr="00890378">
        <w:tab/>
        <w:t>3396</w:t>
      </w:r>
    </w:p>
    <w:p w14:paraId="2F60B3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3396</w:t>
      </w:r>
    </w:p>
    <w:p w14:paraId="2BDE0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3396</w:t>
      </w:r>
    </w:p>
    <w:p w14:paraId="7EF269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3396</w:t>
      </w:r>
    </w:p>
    <w:p w14:paraId="34C5C9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3398</w:t>
      </w:r>
    </w:p>
    <w:p w14:paraId="22E29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3398</w:t>
      </w:r>
    </w:p>
    <w:p w14:paraId="6B1AC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Non-MBSFN ABS (eICIC)</w:t>
      </w:r>
      <w:r w:rsidRPr="00890378">
        <w:tab/>
        <w:t>3400</w:t>
      </w:r>
    </w:p>
    <w:p w14:paraId="7D2C1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tab/>
        <w:t>3400</w:t>
      </w:r>
    </w:p>
    <w:p w14:paraId="1EEE1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3400</w:t>
      </w:r>
    </w:p>
    <w:p w14:paraId="2F36F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3400</w:t>
      </w:r>
    </w:p>
    <w:p w14:paraId="6B6B6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3400</w:t>
      </w:r>
    </w:p>
    <w:p w14:paraId="122588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3401</w:t>
      </w:r>
    </w:p>
    <w:p w14:paraId="44FC3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3404</w:t>
      </w:r>
    </w:p>
    <w:p w14:paraId="1BB4E1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rPr>
          <w:lang w:eastAsia="zh-CN"/>
        </w:rPr>
        <w:t xml:space="preserve"> </w:t>
      </w:r>
      <w:r w:rsidRPr="00890378">
        <w:t>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3406</w:t>
      </w:r>
    </w:p>
    <w:p w14:paraId="0543AB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3406</w:t>
      </w:r>
    </w:p>
    <w:p w14:paraId="1022C9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3406</w:t>
      </w:r>
    </w:p>
    <w:p w14:paraId="21999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3406</w:t>
      </w:r>
    </w:p>
    <w:p w14:paraId="1B816F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3407</w:t>
      </w:r>
    </w:p>
    <w:p w14:paraId="4F9A63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3408</w:t>
      </w:r>
    </w:p>
    <w:p w14:paraId="70EDF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under Time-Domain Measurement Resource Restriction with Non-MBSFN ABS (eICIC)</w:t>
      </w:r>
      <w:r w:rsidRPr="00890378">
        <w:tab/>
        <w:t>3410</w:t>
      </w:r>
    </w:p>
    <w:p w14:paraId="75174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3410</w:t>
      </w:r>
    </w:p>
    <w:p w14:paraId="1905CB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3410</w:t>
      </w:r>
    </w:p>
    <w:p w14:paraId="0E4A77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3410</w:t>
      </w:r>
    </w:p>
    <w:p w14:paraId="59C702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3411</w:t>
      </w:r>
    </w:p>
    <w:p w14:paraId="42AC2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3414</w:t>
      </w:r>
    </w:p>
    <w:p w14:paraId="606369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Non-MBSFN ABS (eICIC)</w:t>
      </w:r>
      <w:r w:rsidRPr="00890378">
        <w:tab/>
        <w:t>3416</w:t>
      </w:r>
    </w:p>
    <w:p w14:paraId="60C7D7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</w:t>
      </w:r>
      <w:r w:rsidRPr="00890378">
        <w:tab/>
        <w:t>3416</w:t>
      </w:r>
    </w:p>
    <w:p w14:paraId="6DA984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3416</w:t>
      </w:r>
    </w:p>
    <w:p w14:paraId="1B4EEF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3416</w:t>
      </w:r>
    </w:p>
    <w:p w14:paraId="3E418A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3416</w:t>
      </w:r>
    </w:p>
    <w:p w14:paraId="735997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3417</w:t>
      </w:r>
    </w:p>
    <w:p w14:paraId="4F2411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3420</w:t>
      </w:r>
    </w:p>
    <w:p w14:paraId="35C49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3422</w:t>
      </w:r>
    </w:p>
    <w:p w14:paraId="521BC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3422</w:t>
      </w:r>
    </w:p>
    <w:p w14:paraId="0F150E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3422</w:t>
      </w:r>
    </w:p>
    <w:p w14:paraId="35CF7D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3422</w:t>
      </w:r>
    </w:p>
    <w:p w14:paraId="7418B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3423</w:t>
      </w:r>
    </w:p>
    <w:p w14:paraId="737CEA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3423</w:t>
      </w:r>
    </w:p>
    <w:p w14:paraId="1A2D7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Accuracy under Time-Domain Measurement Resource Restriction with Non-MBSFN ABS (eICIC)</w:t>
      </w:r>
      <w:r w:rsidRPr="00890378">
        <w:tab/>
        <w:t>3425</w:t>
      </w:r>
    </w:p>
    <w:p w14:paraId="5D89DB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3425</w:t>
      </w:r>
    </w:p>
    <w:p w14:paraId="0CC75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3425</w:t>
      </w:r>
    </w:p>
    <w:p w14:paraId="56267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3425</w:t>
      </w:r>
    </w:p>
    <w:p w14:paraId="1BB4C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3426</w:t>
      </w:r>
    </w:p>
    <w:p w14:paraId="01D467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3429</w:t>
      </w:r>
    </w:p>
    <w:p w14:paraId="4C85E6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MBSFN ABS (eICIC)</w:t>
      </w:r>
      <w:r w:rsidRPr="00890378">
        <w:tab/>
        <w:t>3430</w:t>
      </w:r>
    </w:p>
    <w:p w14:paraId="47E42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</w:t>
      </w:r>
      <w:r w:rsidRPr="00890378">
        <w:tab/>
        <w:t>3430</w:t>
      </w:r>
    </w:p>
    <w:p w14:paraId="16865A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3430</w:t>
      </w:r>
    </w:p>
    <w:p w14:paraId="3B3D7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3430</w:t>
      </w:r>
    </w:p>
    <w:p w14:paraId="3F297B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3431</w:t>
      </w:r>
    </w:p>
    <w:p w14:paraId="357DE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3432</w:t>
      </w:r>
    </w:p>
    <w:p w14:paraId="3B529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3434</w:t>
      </w:r>
    </w:p>
    <w:p w14:paraId="69E2F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 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3437</w:t>
      </w:r>
    </w:p>
    <w:p w14:paraId="43E6BF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3437</w:t>
      </w:r>
    </w:p>
    <w:p w14:paraId="064CC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3437</w:t>
      </w:r>
    </w:p>
    <w:p w14:paraId="4A8D35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3437</w:t>
      </w:r>
    </w:p>
    <w:p w14:paraId="263B7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3438</w:t>
      </w:r>
    </w:p>
    <w:p w14:paraId="515020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3439</w:t>
      </w:r>
    </w:p>
    <w:p w14:paraId="0A090D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under Time-Domain Measurement Resource Restriction with MBSFN ABS (eICIC)</w:t>
      </w:r>
      <w:r w:rsidRPr="00890378">
        <w:tab/>
        <w:t>3442</w:t>
      </w:r>
    </w:p>
    <w:p w14:paraId="1860A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3442</w:t>
      </w:r>
    </w:p>
    <w:p w14:paraId="4E86A1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3442</w:t>
      </w:r>
    </w:p>
    <w:p w14:paraId="1DFF8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3442</w:t>
      </w:r>
    </w:p>
    <w:p w14:paraId="6FEC86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3443</w:t>
      </w:r>
    </w:p>
    <w:p w14:paraId="5FE89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3446</w:t>
      </w:r>
    </w:p>
    <w:p w14:paraId="78468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MBSFN ABS (eICIC)</w:t>
      </w:r>
      <w:r w:rsidRPr="00890378">
        <w:tab/>
        <w:t>3448</w:t>
      </w:r>
    </w:p>
    <w:p w14:paraId="4495CA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</w:t>
      </w:r>
      <w:r w:rsidRPr="00890378">
        <w:tab/>
        <w:t>3448</w:t>
      </w:r>
    </w:p>
    <w:p w14:paraId="4196E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3448</w:t>
      </w:r>
    </w:p>
    <w:p w14:paraId="55026A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3448</w:t>
      </w:r>
    </w:p>
    <w:p w14:paraId="58AF9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3448</w:t>
      </w:r>
    </w:p>
    <w:p w14:paraId="6251A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3450</w:t>
      </w:r>
    </w:p>
    <w:p w14:paraId="70CBF1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3452</w:t>
      </w:r>
    </w:p>
    <w:p w14:paraId="5AECA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3454</w:t>
      </w:r>
    </w:p>
    <w:p w14:paraId="445C15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3454</w:t>
      </w:r>
    </w:p>
    <w:p w14:paraId="1BA9E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3454</w:t>
      </w:r>
    </w:p>
    <w:p w14:paraId="5F20CF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3455</w:t>
      </w:r>
    </w:p>
    <w:p w14:paraId="08C2E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3456</w:t>
      </w:r>
    </w:p>
    <w:p w14:paraId="394F2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3456</w:t>
      </w:r>
    </w:p>
    <w:p w14:paraId="2BDD4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under Time-Domain Measurement Resource Restriction with MBSFN ABS (eICIC)</w:t>
      </w:r>
      <w:r w:rsidRPr="00890378">
        <w:tab/>
        <w:t>3458</w:t>
      </w:r>
    </w:p>
    <w:p w14:paraId="628773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3458</w:t>
      </w:r>
    </w:p>
    <w:p w14:paraId="01697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3458</w:t>
      </w:r>
    </w:p>
    <w:p w14:paraId="45EAD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3458</w:t>
      </w:r>
    </w:p>
    <w:p w14:paraId="5DCB86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3459</w:t>
      </w:r>
    </w:p>
    <w:p w14:paraId="63F309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3462</w:t>
      </w:r>
    </w:p>
    <w:p w14:paraId="7DAE44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for E-UTRA Carrier Aggregation for 20 MHz</w:t>
      </w:r>
      <w:r w:rsidRPr="00890378">
        <w:tab/>
        <w:t>3464</w:t>
      </w:r>
    </w:p>
    <w:p w14:paraId="218335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RSRP Accuracy for E-UTRA Carrier Aggregation for 20 MHz</w:t>
      </w:r>
      <w:r w:rsidRPr="00890378">
        <w:tab/>
        <w:t>3464</w:t>
      </w:r>
    </w:p>
    <w:p w14:paraId="41981E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3464</w:t>
      </w:r>
    </w:p>
    <w:p w14:paraId="03CF4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3464</w:t>
      </w:r>
    </w:p>
    <w:p w14:paraId="421324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3464</w:t>
      </w:r>
    </w:p>
    <w:p w14:paraId="737D61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3465</w:t>
      </w:r>
    </w:p>
    <w:p w14:paraId="2C119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3467</w:t>
      </w:r>
    </w:p>
    <w:p w14:paraId="3A1096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Absolute RSRP Accuracy for E-UTRA Carrier Aggregation for 20 MHz </w:t>
      </w:r>
      <w:r w:rsidRPr="00890378">
        <w:rPr>
          <w:rFonts w:eastAsia="SimSun"/>
        </w:rPr>
        <w:t>(Rel-1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3468</w:t>
      </w:r>
    </w:p>
    <w:p w14:paraId="29776D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3468</w:t>
      </w:r>
    </w:p>
    <w:p w14:paraId="65ACE4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3468</w:t>
      </w:r>
    </w:p>
    <w:p w14:paraId="34BB8C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3468</w:t>
      </w:r>
    </w:p>
    <w:p w14:paraId="1A01AD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3469</w:t>
      </w:r>
    </w:p>
    <w:p w14:paraId="4D775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3470</w:t>
      </w:r>
    </w:p>
    <w:p w14:paraId="771774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Relative RSRP Accuracy for E-UTRA Carrier Aggregation for 20 MHz</w:t>
      </w:r>
      <w:r w:rsidRPr="00890378">
        <w:tab/>
        <w:t>3471</w:t>
      </w:r>
    </w:p>
    <w:p w14:paraId="59D0AF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3471</w:t>
      </w:r>
    </w:p>
    <w:p w14:paraId="35F04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3471</w:t>
      </w:r>
    </w:p>
    <w:p w14:paraId="5D88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3471</w:t>
      </w:r>
    </w:p>
    <w:p w14:paraId="5F0E1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3472</w:t>
      </w:r>
    </w:p>
    <w:p w14:paraId="3A88C3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3473</w:t>
      </w:r>
    </w:p>
    <w:p w14:paraId="2BB7C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>DD Relative RSRP Accuracy for E-UTRA Carrier Aggregation for 20 MHz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3474</w:t>
      </w:r>
    </w:p>
    <w:p w14:paraId="44830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3474</w:t>
      </w:r>
    </w:p>
    <w:p w14:paraId="72E89F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3474</w:t>
      </w:r>
    </w:p>
    <w:p w14:paraId="612FB6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3474</w:t>
      </w:r>
    </w:p>
    <w:p w14:paraId="7E7454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3474</w:t>
      </w:r>
    </w:p>
    <w:p w14:paraId="4FE2F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3475</w:t>
      </w:r>
    </w:p>
    <w:p w14:paraId="51B0CA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for E-UTRA Carrier Aggregation for 20 MHz</w:t>
      </w:r>
      <w:r w:rsidRPr="00890378">
        <w:tab/>
        <w:t>3476</w:t>
      </w:r>
    </w:p>
    <w:p w14:paraId="0653A8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Absolute RSRP Accuracy for E-UTRA Carrier Aggregation for 20 MHz</w:t>
      </w:r>
      <w:r w:rsidRPr="00890378">
        <w:tab/>
        <w:t>3476</w:t>
      </w:r>
    </w:p>
    <w:p w14:paraId="527B8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3476</w:t>
      </w:r>
    </w:p>
    <w:p w14:paraId="67B80C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3476</w:t>
      </w:r>
    </w:p>
    <w:p w14:paraId="1ABD36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3476</w:t>
      </w:r>
    </w:p>
    <w:p w14:paraId="67E09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3477</w:t>
      </w:r>
    </w:p>
    <w:p w14:paraId="2D82E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3479</w:t>
      </w:r>
    </w:p>
    <w:p w14:paraId="1257BB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Absolute RSRP Accuracy for E-UTRA Carrier Aggregation for 20 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3479</w:t>
      </w:r>
    </w:p>
    <w:p w14:paraId="4ACE30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3479</w:t>
      </w:r>
    </w:p>
    <w:p w14:paraId="631444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3480</w:t>
      </w:r>
    </w:p>
    <w:p w14:paraId="1B8FB8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3480</w:t>
      </w:r>
    </w:p>
    <w:p w14:paraId="739B0F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3481</w:t>
      </w:r>
    </w:p>
    <w:p w14:paraId="1EB4C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3481</w:t>
      </w:r>
    </w:p>
    <w:p w14:paraId="181CA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</w:t>
      </w:r>
      <w:r w:rsidRPr="00890378">
        <w:tab/>
        <w:t>3482</w:t>
      </w:r>
    </w:p>
    <w:p w14:paraId="1F5A0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3482</w:t>
      </w:r>
    </w:p>
    <w:p w14:paraId="5ADB8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3482</w:t>
      </w:r>
    </w:p>
    <w:p w14:paraId="33B79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3482</w:t>
      </w:r>
    </w:p>
    <w:p w14:paraId="24FCEC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3484</w:t>
      </w:r>
    </w:p>
    <w:p w14:paraId="1613F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3485</w:t>
      </w:r>
    </w:p>
    <w:p w14:paraId="18250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 (Rel-12 and forward)</w:t>
      </w:r>
      <w:r w:rsidRPr="00890378">
        <w:tab/>
        <w:t>3486</w:t>
      </w:r>
    </w:p>
    <w:p w14:paraId="5FA641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3486</w:t>
      </w:r>
    </w:p>
    <w:p w14:paraId="081FA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3486</w:t>
      </w:r>
    </w:p>
    <w:p w14:paraId="4164F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3486</w:t>
      </w:r>
    </w:p>
    <w:p w14:paraId="5A982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3486</w:t>
      </w:r>
    </w:p>
    <w:p w14:paraId="19343A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3486</w:t>
      </w:r>
    </w:p>
    <w:p w14:paraId="03B729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RSRP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24B5B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6B8E25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3487</w:t>
      </w:r>
    </w:p>
    <w:p w14:paraId="473AC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3487</w:t>
      </w:r>
    </w:p>
    <w:p w14:paraId="3543BB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3487</w:t>
      </w:r>
    </w:p>
    <w:p w14:paraId="027D11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3488</w:t>
      </w:r>
    </w:p>
    <w:p w14:paraId="131A8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3492</w:t>
      </w:r>
    </w:p>
    <w:p w14:paraId="7C022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3494</w:t>
      </w:r>
    </w:p>
    <w:p w14:paraId="7A3116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3494</w:t>
      </w:r>
    </w:p>
    <w:p w14:paraId="48380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3494</w:t>
      </w:r>
    </w:p>
    <w:p w14:paraId="277F4C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3494</w:t>
      </w:r>
    </w:p>
    <w:p w14:paraId="59B83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3495</w:t>
      </w:r>
    </w:p>
    <w:p w14:paraId="0B43B9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3496</w:t>
      </w:r>
    </w:p>
    <w:p w14:paraId="40220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3498</w:t>
      </w:r>
    </w:p>
    <w:p w14:paraId="74A8E9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3498</w:t>
      </w:r>
    </w:p>
    <w:p w14:paraId="0F17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3498</w:t>
      </w:r>
    </w:p>
    <w:p w14:paraId="135484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3498</w:t>
      </w:r>
    </w:p>
    <w:p w14:paraId="2C66FF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3499</w:t>
      </w:r>
    </w:p>
    <w:p w14:paraId="066FA2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3502</w:t>
      </w:r>
    </w:p>
    <w:p w14:paraId="03BDCC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RSRP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236C9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17475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3504</w:t>
      </w:r>
    </w:p>
    <w:p w14:paraId="2733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3504</w:t>
      </w:r>
    </w:p>
    <w:p w14:paraId="08A05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3504</w:t>
      </w:r>
    </w:p>
    <w:p w14:paraId="09F38E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3505</w:t>
      </w:r>
    </w:p>
    <w:p w14:paraId="5FB3A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3509</w:t>
      </w:r>
    </w:p>
    <w:p w14:paraId="09E23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3510</w:t>
      </w:r>
    </w:p>
    <w:p w14:paraId="45E1F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3510</w:t>
      </w:r>
    </w:p>
    <w:p w14:paraId="0809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3510</w:t>
      </w:r>
    </w:p>
    <w:p w14:paraId="694D04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3511</w:t>
      </w:r>
    </w:p>
    <w:p w14:paraId="4ABA39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3512</w:t>
      </w:r>
    </w:p>
    <w:p w14:paraId="6534CC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3512</w:t>
      </w:r>
    </w:p>
    <w:p w14:paraId="35891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3514</w:t>
      </w:r>
    </w:p>
    <w:p w14:paraId="67A572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3514</w:t>
      </w:r>
    </w:p>
    <w:p w14:paraId="5114B8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3514</w:t>
      </w:r>
    </w:p>
    <w:p w14:paraId="22EC9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3514</w:t>
      </w:r>
    </w:p>
    <w:p w14:paraId="6A775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3515</w:t>
      </w:r>
    </w:p>
    <w:p w14:paraId="7E4F9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3518</w:t>
      </w:r>
    </w:p>
    <w:p w14:paraId="4E4F6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6749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163B7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3520</w:t>
      </w:r>
    </w:p>
    <w:p w14:paraId="798DA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3520</w:t>
      </w:r>
    </w:p>
    <w:p w14:paraId="49F676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3520</w:t>
      </w:r>
    </w:p>
    <w:p w14:paraId="0F1BA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3521</w:t>
      </w:r>
    </w:p>
    <w:p w14:paraId="32E12E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3521</w:t>
      </w:r>
    </w:p>
    <w:p w14:paraId="03B5ED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5MHz Bandwidth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3522</w:t>
      </w:r>
    </w:p>
    <w:p w14:paraId="75590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3522</w:t>
      </w:r>
    </w:p>
    <w:p w14:paraId="73621C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3522</w:t>
      </w:r>
    </w:p>
    <w:p w14:paraId="15EE10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3522</w:t>
      </w:r>
    </w:p>
    <w:p w14:paraId="690A8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3523</w:t>
      </w:r>
    </w:p>
    <w:p w14:paraId="54307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3524</w:t>
      </w:r>
    </w:p>
    <w:p w14:paraId="62922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3525</w:t>
      </w:r>
    </w:p>
    <w:p w14:paraId="1CCCE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3525</w:t>
      </w:r>
    </w:p>
    <w:p w14:paraId="7CC95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3525</w:t>
      </w:r>
    </w:p>
    <w:p w14:paraId="5389E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3525</w:t>
      </w:r>
    </w:p>
    <w:p w14:paraId="6D7C20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3526</w:t>
      </w:r>
    </w:p>
    <w:p w14:paraId="4E028D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3526</w:t>
      </w:r>
    </w:p>
    <w:p w14:paraId="530E34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 for 5MHz Bandwidth</w:t>
      </w:r>
      <w:r w:rsidRPr="00890378">
        <w:tab/>
        <w:t>3527</w:t>
      </w:r>
    </w:p>
    <w:p w14:paraId="6300C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5MHz Bandwidth</w:t>
      </w:r>
      <w:r w:rsidRPr="00890378">
        <w:tab/>
        <w:t>3527</w:t>
      </w:r>
    </w:p>
    <w:p w14:paraId="2F4D7E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3527</w:t>
      </w:r>
    </w:p>
    <w:p w14:paraId="4AF242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3527</w:t>
      </w:r>
    </w:p>
    <w:p w14:paraId="4AE2D1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3527</w:t>
      </w:r>
    </w:p>
    <w:p w14:paraId="7A9E65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3528</w:t>
      </w:r>
    </w:p>
    <w:p w14:paraId="299B2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3528</w:t>
      </w:r>
    </w:p>
    <w:p w14:paraId="40A3B8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 for 5MHz Bandwidth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3530</w:t>
      </w:r>
    </w:p>
    <w:p w14:paraId="63D77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3530</w:t>
      </w:r>
    </w:p>
    <w:p w14:paraId="5B556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3530</w:t>
      </w:r>
    </w:p>
    <w:p w14:paraId="76D13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3530</w:t>
      </w:r>
    </w:p>
    <w:p w14:paraId="5285C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3531</w:t>
      </w:r>
    </w:p>
    <w:p w14:paraId="711DA0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3531</w:t>
      </w:r>
    </w:p>
    <w:p w14:paraId="18ABD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3532</w:t>
      </w:r>
    </w:p>
    <w:p w14:paraId="12D1CD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3532</w:t>
      </w:r>
    </w:p>
    <w:p w14:paraId="15C770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3532</w:t>
      </w:r>
    </w:p>
    <w:p w14:paraId="1F2F8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3532</w:t>
      </w:r>
    </w:p>
    <w:p w14:paraId="7C9438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3533</w:t>
      </w:r>
    </w:p>
    <w:p w14:paraId="5D53A5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3533</w:t>
      </w:r>
    </w:p>
    <w:p w14:paraId="6D134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3535</w:t>
      </w:r>
    </w:p>
    <w:p w14:paraId="178E39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3535</w:t>
      </w:r>
    </w:p>
    <w:p w14:paraId="463800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3535</w:t>
      </w:r>
    </w:p>
    <w:p w14:paraId="6D6F9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3535</w:t>
      </w:r>
    </w:p>
    <w:p w14:paraId="6D5DF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3536</w:t>
      </w:r>
    </w:p>
    <w:p w14:paraId="480840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3536</w:t>
      </w:r>
    </w:p>
    <w:p w14:paraId="7FA25A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</w:t>
      </w:r>
      <w:r w:rsidRPr="00890378">
        <w:rPr>
          <w:lang w:eastAsia="zh-CN"/>
        </w:rPr>
        <w:t xml:space="preserve"> </w:t>
      </w:r>
      <w:r w:rsidRPr="00890378">
        <w:t>Accuracy</w:t>
      </w:r>
      <w:r w:rsidRPr="00890378">
        <w:rPr>
          <w:lang w:eastAsia="zh-CN"/>
        </w:rPr>
        <w:t xml:space="preserve"> </w:t>
      </w:r>
      <w:r w:rsidRPr="00890378">
        <w:t>for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12877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Absolute RSRP Accuracy </w:t>
      </w:r>
      <w:r w:rsidRPr="00890378">
        <w:rPr>
          <w:lang w:eastAsia="zh-CN"/>
        </w:rPr>
        <w:t xml:space="preserve">for </w:t>
      </w:r>
      <w:r w:rsidRPr="00890378">
        <w:t>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71B7E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3537</w:t>
      </w:r>
    </w:p>
    <w:p w14:paraId="37F38D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3537</w:t>
      </w:r>
    </w:p>
    <w:p w14:paraId="15992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3537</w:t>
      </w:r>
    </w:p>
    <w:p w14:paraId="309D41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3537</w:t>
      </w:r>
    </w:p>
    <w:p w14:paraId="1BD77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3538</w:t>
      </w:r>
    </w:p>
    <w:p w14:paraId="333DC8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FDD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for Carrier Aggregation</w:t>
      </w:r>
      <w:r w:rsidRPr="00890378">
        <w:rPr>
          <w:rFonts w:eastAsia="SimSun"/>
          <w:lang w:eastAsia="zh-CN"/>
        </w:rPr>
        <w:t xml:space="preserve"> for 10MHz + 5MHz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3539</w:t>
      </w:r>
    </w:p>
    <w:p w14:paraId="6448DB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3539</w:t>
      </w:r>
    </w:p>
    <w:p w14:paraId="5A18E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3539</w:t>
      </w:r>
    </w:p>
    <w:p w14:paraId="091BFE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3539</w:t>
      </w:r>
    </w:p>
    <w:p w14:paraId="11F7CB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3540</w:t>
      </w:r>
    </w:p>
    <w:p w14:paraId="6A4508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3540</w:t>
      </w:r>
    </w:p>
    <w:p w14:paraId="75572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3541</w:t>
      </w:r>
    </w:p>
    <w:p w14:paraId="2BF6B7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3541</w:t>
      </w:r>
    </w:p>
    <w:p w14:paraId="32F25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3541</w:t>
      </w:r>
    </w:p>
    <w:p w14:paraId="17172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3541</w:t>
      </w:r>
    </w:p>
    <w:p w14:paraId="6DB70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3541</w:t>
      </w:r>
    </w:p>
    <w:p w14:paraId="2272E6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3542</w:t>
      </w:r>
    </w:p>
    <w:p w14:paraId="2CF3F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for 10MHz + 5MHz (Rel-12 and forward)</w:t>
      </w:r>
      <w:r w:rsidRPr="00890378">
        <w:tab/>
        <w:t>3543</w:t>
      </w:r>
    </w:p>
    <w:p w14:paraId="25BD6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3543</w:t>
      </w:r>
    </w:p>
    <w:p w14:paraId="6D9910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3543</w:t>
      </w:r>
    </w:p>
    <w:p w14:paraId="2427FB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3543</w:t>
      </w:r>
    </w:p>
    <w:p w14:paraId="2CDC8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3543</w:t>
      </w:r>
    </w:p>
    <w:p w14:paraId="23340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3543</w:t>
      </w:r>
    </w:p>
    <w:p w14:paraId="1D6549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51C7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734FE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3545</w:t>
      </w:r>
    </w:p>
    <w:p w14:paraId="5C57AC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3545</w:t>
      </w:r>
    </w:p>
    <w:p w14:paraId="2A9207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3545</w:t>
      </w:r>
    </w:p>
    <w:p w14:paraId="3F364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3545</w:t>
      </w:r>
    </w:p>
    <w:p w14:paraId="218A57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3546</w:t>
      </w:r>
    </w:p>
    <w:p w14:paraId="53587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3547</w:t>
      </w:r>
    </w:p>
    <w:p w14:paraId="04164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3547</w:t>
      </w:r>
    </w:p>
    <w:p w14:paraId="666DD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3547</w:t>
      </w:r>
    </w:p>
    <w:p w14:paraId="201CA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3547</w:t>
      </w:r>
    </w:p>
    <w:p w14:paraId="0762CF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3547</w:t>
      </w:r>
    </w:p>
    <w:p w14:paraId="74B91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3548</w:t>
      </w:r>
    </w:p>
    <w:p w14:paraId="7C11D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3549</w:t>
      </w:r>
    </w:p>
    <w:p w14:paraId="54C7E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3549</w:t>
      </w:r>
    </w:p>
    <w:p w14:paraId="133C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3549</w:t>
      </w:r>
    </w:p>
    <w:p w14:paraId="0068D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3549</w:t>
      </w:r>
    </w:p>
    <w:p w14:paraId="5186F3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3549</w:t>
      </w:r>
    </w:p>
    <w:p w14:paraId="4128D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3550</w:t>
      </w:r>
    </w:p>
    <w:p w14:paraId="57ECA3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(Rel-12 and forward)</w:t>
      </w:r>
      <w:r w:rsidRPr="00890378">
        <w:tab/>
        <w:t>3551</w:t>
      </w:r>
    </w:p>
    <w:p w14:paraId="2C3FA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9.1.19.2_1.1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3551</w:t>
      </w:r>
    </w:p>
    <w:p w14:paraId="209372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3551</w:t>
      </w:r>
    </w:p>
    <w:p w14:paraId="53973D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3551</w:t>
      </w:r>
    </w:p>
    <w:p w14:paraId="6C1722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3551</w:t>
      </w:r>
    </w:p>
    <w:p w14:paraId="4E8491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3551</w:t>
      </w:r>
    </w:p>
    <w:p w14:paraId="4ECAA8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RSRP Accuracy for E-UTRA Carrier Aggregation </w:t>
      </w:r>
      <w:r w:rsidRPr="00890378">
        <w:rPr>
          <w:lang w:eastAsia="zh-CN"/>
        </w:rPr>
        <w:t>for 5MHz + 5MHz bandwidth</w:t>
      </w:r>
      <w:r w:rsidRPr="00890378">
        <w:tab/>
        <w:t>3552</w:t>
      </w:r>
    </w:p>
    <w:p w14:paraId="4F9D1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3552</w:t>
      </w:r>
    </w:p>
    <w:p w14:paraId="5914CA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3552</w:t>
      </w:r>
    </w:p>
    <w:p w14:paraId="0DB687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3552</w:t>
      </w:r>
    </w:p>
    <w:p w14:paraId="2E6D9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3552</w:t>
      </w:r>
    </w:p>
    <w:p w14:paraId="3DED8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3552</w:t>
      </w:r>
    </w:p>
    <w:p w14:paraId="5D6513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3553</w:t>
      </w:r>
    </w:p>
    <w:p w14:paraId="09A78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for E-UTRA Carrier Aggregation</w:t>
      </w:r>
      <w:r w:rsidRPr="00890378">
        <w:rPr>
          <w:rFonts w:eastAsia="SimSun"/>
          <w:lang w:eastAsia="zh-CN"/>
        </w:rPr>
        <w:t xml:space="preserve"> for 5MHz + 5MHz bandwidth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3554</w:t>
      </w:r>
    </w:p>
    <w:p w14:paraId="7B902E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3554</w:t>
      </w:r>
    </w:p>
    <w:p w14:paraId="6567E2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3554</w:t>
      </w:r>
    </w:p>
    <w:p w14:paraId="5D6BF7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3554</w:t>
      </w:r>
    </w:p>
    <w:p w14:paraId="120851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3555</w:t>
      </w:r>
    </w:p>
    <w:p w14:paraId="6427BB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3555</w:t>
      </w:r>
    </w:p>
    <w:p w14:paraId="635C8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3556</w:t>
      </w:r>
    </w:p>
    <w:p w14:paraId="7029FC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3556</w:t>
      </w:r>
    </w:p>
    <w:p w14:paraId="15CC89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3556</w:t>
      </w:r>
    </w:p>
    <w:p w14:paraId="62D2E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3556</w:t>
      </w:r>
    </w:p>
    <w:p w14:paraId="50693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3556</w:t>
      </w:r>
    </w:p>
    <w:p w14:paraId="709FD3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3557</w:t>
      </w:r>
    </w:p>
    <w:p w14:paraId="3E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for E-UTRA Carrier Aggregation</w:t>
      </w:r>
      <w:r w:rsidRPr="00890378">
        <w:rPr>
          <w:rFonts w:eastAsia="SimSun"/>
          <w:lang w:eastAsia="zh-CN"/>
        </w:rPr>
        <w:t xml:space="preserve"> for 5MHz + 5MHz bandwidth (Rel-12 and forward)</w:t>
      </w:r>
      <w:r w:rsidRPr="00890378">
        <w:tab/>
        <w:t>3558</w:t>
      </w:r>
    </w:p>
    <w:p w14:paraId="5FDA2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3558</w:t>
      </w:r>
    </w:p>
    <w:p w14:paraId="50652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3558</w:t>
      </w:r>
    </w:p>
    <w:p w14:paraId="531EEC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3558</w:t>
      </w:r>
    </w:p>
    <w:p w14:paraId="646A4C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3558</w:t>
      </w:r>
    </w:p>
    <w:p w14:paraId="5CFAA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3559</w:t>
      </w:r>
    </w:p>
    <w:p w14:paraId="174A62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1BB38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511A3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3560</w:t>
      </w:r>
    </w:p>
    <w:p w14:paraId="752830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3560</w:t>
      </w:r>
    </w:p>
    <w:p w14:paraId="21EB1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3560</w:t>
      </w:r>
    </w:p>
    <w:p w14:paraId="537D22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3560</w:t>
      </w:r>
    </w:p>
    <w:p w14:paraId="02B09D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3561</w:t>
      </w:r>
    </w:p>
    <w:p w14:paraId="4CA3C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3562</w:t>
      </w:r>
    </w:p>
    <w:p w14:paraId="42A6D1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3562</w:t>
      </w:r>
    </w:p>
    <w:p w14:paraId="14D1D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3562</w:t>
      </w:r>
    </w:p>
    <w:p w14:paraId="526011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3562</w:t>
      </w:r>
    </w:p>
    <w:p w14:paraId="4A927B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3562</w:t>
      </w:r>
    </w:p>
    <w:p w14:paraId="70A72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3562</w:t>
      </w:r>
    </w:p>
    <w:p w14:paraId="579F6A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3563</w:t>
      </w:r>
    </w:p>
    <w:p w14:paraId="19D489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3563</w:t>
      </w:r>
    </w:p>
    <w:p w14:paraId="09BD9A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3563</w:t>
      </w:r>
    </w:p>
    <w:p w14:paraId="49CDBB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3563</w:t>
      </w:r>
    </w:p>
    <w:p w14:paraId="74983D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3564</w:t>
      </w:r>
    </w:p>
    <w:p w14:paraId="0F8A1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3564</w:t>
      </w:r>
    </w:p>
    <w:p w14:paraId="3ECFB5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(Rel-12 and forward)</w:t>
      </w:r>
      <w:r w:rsidRPr="00890378">
        <w:tab/>
        <w:t>3565</w:t>
      </w:r>
    </w:p>
    <w:p w14:paraId="416A0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3565</w:t>
      </w:r>
    </w:p>
    <w:p w14:paraId="1B662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3565</w:t>
      </w:r>
    </w:p>
    <w:p w14:paraId="380A8D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3565</w:t>
      </w:r>
    </w:p>
    <w:p w14:paraId="07DA9A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3566</w:t>
      </w:r>
    </w:p>
    <w:p w14:paraId="68646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3566</w:t>
      </w:r>
    </w:p>
    <w:p w14:paraId="6ED605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FDD</w:t>
      </w:r>
      <w:r w:rsidRPr="00890378">
        <w:tab/>
        <w:t>3567</w:t>
      </w:r>
    </w:p>
    <w:p w14:paraId="23919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3567</w:t>
      </w:r>
    </w:p>
    <w:p w14:paraId="226244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3567</w:t>
      </w:r>
    </w:p>
    <w:p w14:paraId="2EDFBC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3567</w:t>
      </w:r>
    </w:p>
    <w:p w14:paraId="58424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3570</w:t>
      </w:r>
    </w:p>
    <w:p w14:paraId="0137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3570</w:t>
      </w:r>
    </w:p>
    <w:p w14:paraId="3C90C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3570</w:t>
      </w:r>
    </w:p>
    <w:p w14:paraId="19FB5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3571</w:t>
      </w:r>
    </w:p>
    <w:p w14:paraId="5B794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3571</w:t>
      </w:r>
    </w:p>
    <w:p w14:paraId="57297B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TDD</w:t>
      </w:r>
      <w:r w:rsidRPr="00890378">
        <w:tab/>
        <w:t>3574</w:t>
      </w:r>
    </w:p>
    <w:p w14:paraId="6D7AC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3574</w:t>
      </w:r>
    </w:p>
    <w:p w14:paraId="1B897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3574</w:t>
      </w:r>
    </w:p>
    <w:p w14:paraId="039E5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3574</w:t>
      </w:r>
    </w:p>
    <w:p w14:paraId="6BCB6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3576</w:t>
      </w:r>
    </w:p>
    <w:p w14:paraId="76045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3576</w:t>
      </w:r>
    </w:p>
    <w:p w14:paraId="206D6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3576</w:t>
      </w:r>
    </w:p>
    <w:p w14:paraId="2027B7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3577</w:t>
      </w:r>
    </w:p>
    <w:p w14:paraId="2EC5A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3577</w:t>
      </w:r>
    </w:p>
    <w:p w14:paraId="6F786C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</w:t>
      </w:r>
      <w:r w:rsidRPr="00890378">
        <w:rPr>
          <w:rFonts w:eastAsia="SimSun"/>
          <w:lang w:eastAsia="zh-CN"/>
        </w:rPr>
        <w:t xml:space="preserve"> RSRP Accuracy for</w:t>
      </w:r>
      <w:r w:rsidRPr="00890378">
        <w:rPr>
          <w:rFonts w:eastAsia="SimSun"/>
        </w:rPr>
        <w:t xml:space="preserve"> E-UTRAN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79F09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1E2994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3580</w:t>
      </w:r>
    </w:p>
    <w:p w14:paraId="3C387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3580</w:t>
      </w:r>
    </w:p>
    <w:p w14:paraId="5D71AC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3580</w:t>
      </w:r>
    </w:p>
    <w:p w14:paraId="6D047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3580</w:t>
      </w:r>
    </w:p>
    <w:p w14:paraId="5FABCA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3581</w:t>
      </w:r>
    </w:p>
    <w:p w14:paraId="5C943D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3582</w:t>
      </w:r>
    </w:p>
    <w:p w14:paraId="3E160C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3582</w:t>
      </w:r>
    </w:p>
    <w:p w14:paraId="6EE55E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3582</w:t>
      </w:r>
    </w:p>
    <w:p w14:paraId="70589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3582</w:t>
      </w:r>
    </w:p>
    <w:p w14:paraId="124A1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3582</w:t>
      </w:r>
    </w:p>
    <w:p w14:paraId="3FB03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3583</w:t>
      </w:r>
    </w:p>
    <w:p w14:paraId="65489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Relative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3584</w:t>
      </w:r>
    </w:p>
    <w:p w14:paraId="2D58C3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3584</w:t>
      </w:r>
    </w:p>
    <w:p w14:paraId="414FF9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3584</w:t>
      </w:r>
    </w:p>
    <w:p w14:paraId="3424CA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3584</w:t>
      </w:r>
    </w:p>
    <w:p w14:paraId="028984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3585</w:t>
      </w:r>
    </w:p>
    <w:p w14:paraId="70ADB2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3585</w:t>
      </w:r>
    </w:p>
    <w:p w14:paraId="52A26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20MHz + 10MHz </w:t>
      </w:r>
      <w:r w:rsidRPr="00890378">
        <w:t>(Rel-12 and forward)</w:t>
      </w:r>
      <w:r w:rsidRPr="00890378">
        <w:tab/>
        <w:t>3586</w:t>
      </w:r>
    </w:p>
    <w:p w14:paraId="3C3D21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3586</w:t>
      </w:r>
    </w:p>
    <w:p w14:paraId="103DC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3586</w:t>
      </w:r>
    </w:p>
    <w:p w14:paraId="2CE90B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3587</w:t>
      </w:r>
    </w:p>
    <w:p w14:paraId="03730A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3587</w:t>
      </w:r>
    </w:p>
    <w:p w14:paraId="6F6C71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3587</w:t>
      </w:r>
    </w:p>
    <w:p w14:paraId="2E53A3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3588</w:t>
      </w:r>
    </w:p>
    <w:p w14:paraId="59C257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3588</w:t>
      </w:r>
    </w:p>
    <w:p w14:paraId="0FA6E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3588</w:t>
      </w:r>
    </w:p>
    <w:p w14:paraId="117D8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3588</w:t>
      </w:r>
    </w:p>
    <w:p w14:paraId="182254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3590</w:t>
      </w:r>
    </w:p>
    <w:p w14:paraId="7818F3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3590</w:t>
      </w:r>
    </w:p>
    <w:p w14:paraId="703237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3590</w:t>
      </w:r>
    </w:p>
    <w:p w14:paraId="5178F5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3591</w:t>
      </w:r>
    </w:p>
    <w:p w14:paraId="287F6D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3592</w:t>
      </w:r>
    </w:p>
    <w:p w14:paraId="3B91D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3593</w:t>
      </w:r>
    </w:p>
    <w:p w14:paraId="64CCB2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3593</w:t>
      </w:r>
    </w:p>
    <w:p w14:paraId="1BE1B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3593</w:t>
      </w:r>
    </w:p>
    <w:p w14:paraId="3E24E7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3593</w:t>
      </w:r>
    </w:p>
    <w:p w14:paraId="28D147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3594</w:t>
      </w:r>
    </w:p>
    <w:p w14:paraId="7FA66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3594</w:t>
      </w:r>
    </w:p>
    <w:p w14:paraId="2E70B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3594</w:t>
      </w:r>
    </w:p>
    <w:p w14:paraId="355C52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3594</w:t>
      </w:r>
    </w:p>
    <w:p w14:paraId="31D78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3595</w:t>
      </w:r>
    </w:p>
    <w:p w14:paraId="3501CC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9.1.</w:t>
      </w:r>
      <w:r w:rsidRPr="00890378">
        <w:rPr>
          <w:lang w:eastAsia="zh-CN"/>
        </w:rPr>
        <w:t>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FDD-FDD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3596</w:t>
      </w:r>
    </w:p>
    <w:p w14:paraId="210D5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3596</w:t>
      </w:r>
    </w:p>
    <w:p w14:paraId="181A6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3596</w:t>
      </w:r>
    </w:p>
    <w:p w14:paraId="481B5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3597</w:t>
      </w:r>
    </w:p>
    <w:p w14:paraId="5AED1E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3598</w:t>
      </w:r>
    </w:p>
    <w:p w14:paraId="55AA0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3598</w:t>
      </w:r>
    </w:p>
    <w:p w14:paraId="781E2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3599</w:t>
      </w:r>
    </w:p>
    <w:p w14:paraId="37115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3599</w:t>
      </w:r>
    </w:p>
    <w:p w14:paraId="2E7AA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3600</w:t>
      </w:r>
    </w:p>
    <w:p w14:paraId="31AB4C6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3602</w:t>
      </w:r>
    </w:p>
    <w:p w14:paraId="139E8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3602</w:t>
      </w:r>
    </w:p>
    <w:p w14:paraId="43DBC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3602</w:t>
      </w:r>
    </w:p>
    <w:p w14:paraId="61788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3603</w:t>
      </w:r>
    </w:p>
    <w:p w14:paraId="688C2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3603</w:t>
      </w:r>
    </w:p>
    <w:p w14:paraId="643627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3603</w:t>
      </w:r>
    </w:p>
    <w:p w14:paraId="0C8E11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3603</w:t>
      </w:r>
    </w:p>
    <w:p w14:paraId="413AC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3603</w:t>
      </w:r>
    </w:p>
    <w:p w14:paraId="07AB6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3604</w:t>
      </w:r>
    </w:p>
    <w:p w14:paraId="55A7C2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and relative CSI-RSRP accuracies in CSI-RS based discovery signal</w:t>
      </w:r>
      <w:r w:rsidRPr="00890378">
        <w:tab/>
        <w:t>3606</w:t>
      </w:r>
    </w:p>
    <w:p w14:paraId="1FCB6F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3606</w:t>
      </w:r>
    </w:p>
    <w:p w14:paraId="5A7F27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3606</w:t>
      </w:r>
    </w:p>
    <w:p w14:paraId="5B12B7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3606</w:t>
      </w:r>
    </w:p>
    <w:p w14:paraId="7823A6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3608</w:t>
      </w:r>
    </w:p>
    <w:p w14:paraId="0AAE85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3608</w:t>
      </w:r>
    </w:p>
    <w:p w14:paraId="6452A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3608</w:t>
      </w:r>
    </w:p>
    <w:p w14:paraId="5333F0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3609</w:t>
      </w:r>
    </w:p>
    <w:p w14:paraId="0AAC1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3610</w:t>
      </w:r>
    </w:p>
    <w:p w14:paraId="07477F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CSI-RSRP accuracies in CSI-RS based discovery signal</w:t>
      </w:r>
      <w:r w:rsidRPr="00890378">
        <w:tab/>
        <w:t>3612</w:t>
      </w:r>
    </w:p>
    <w:p w14:paraId="5CF02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3612</w:t>
      </w:r>
    </w:p>
    <w:p w14:paraId="030BB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3612</w:t>
      </w:r>
    </w:p>
    <w:p w14:paraId="741C00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3612</w:t>
      </w:r>
    </w:p>
    <w:p w14:paraId="7143C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3612</w:t>
      </w:r>
    </w:p>
    <w:p w14:paraId="517D6B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3612</w:t>
      </w:r>
    </w:p>
    <w:p w14:paraId="53883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3613</w:t>
      </w:r>
    </w:p>
    <w:p w14:paraId="2CB7F3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3613</w:t>
      </w:r>
    </w:p>
    <w:p w14:paraId="28087C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3614</w:t>
      </w:r>
    </w:p>
    <w:p w14:paraId="68A152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CSI-RSRP accuracies in CSI-RS based discovery signal</w:t>
      </w:r>
      <w:r w:rsidRPr="00890378">
        <w:tab/>
        <w:t>3616</w:t>
      </w:r>
    </w:p>
    <w:p w14:paraId="0FE9A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3616</w:t>
      </w:r>
    </w:p>
    <w:p w14:paraId="12893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3616</w:t>
      </w:r>
    </w:p>
    <w:p w14:paraId="356164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3616</w:t>
      </w:r>
    </w:p>
    <w:p w14:paraId="74650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3618</w:t>
      </w:r>
    </w:p>
    <w:p w14:paraId="62CC8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3618</w:t>
      </w:r>
    </w:p>
    <w:p w14:paraId="5AF933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3618</w:t>
      </w:r>
    </w:p>
    <w:p w14:paraId="254C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3619</w:t>
      </w:r>
    </w:p>
    <w:p w14:paraId="70349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3620</w:t>
      </w:r>
    </w:p>
    <w:p w14:paraId="2C2473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absolute and relative CSI-RSRP accuracies in CSI-RS based discovery signal</w:t>
      </w:r>
      <w:r w:rsidRPr="00890378">
        <w:tab/>
        <w:t>3622</w:t>
      </w:r>
    </w:p>
    <w:p w14:paraId="0D6B60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3622</w:t>
      </w:r>
    </w:p>
    <w:p w14:paraId="6B72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3622</w:t>
      </w:r>
    </w:p>
    <w:p w14:paraId="174C22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3622</w:t>
      </w:r>
    </w:p>
    <w:p w14:paraId="5ED60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3622</w:t>
      </w:r>
    </w:p>
    <w:p w14:paraId="532A6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3622</w:t>
      </w:r>
    </w:p>
    <w:p w14:paraId="1CBE52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3623</w:t>
      </w:r>
    </w:p>
    <w:p w14:paraId="4C802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3623</w:t>
      </w:r>
    </w:p>
    <w:p w14:paraId="6B2A1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3624</w:t>
      </w:r>
    </w:p>
    <w:p w14:paraId="48EC71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RSRP accuracies for E-UTRAN Carrier Aggregation in CRS based discovery signal</w:t>
      </w:r>
      <w:r w:rsidRPr="00890378">
        <w:tab/>
        <w:t>3626</w:t>
      </w:r>
    </w:p>
    <w:p w14:paraId="31DB2C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3626</w:t>
      </w:r>
    </w:p>
    <w:p w14:paraId="404AB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3626</w:t>
      </w:r>
    </w:p>
    <w:p w14:paraId="0D468E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3626</w:t>
      </w:r>
    </w:p>
    <w:p w14:paraId="66CD2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3628</w:t>
      </w:r>
    </w:p>
    <w:p w14:paraId="67C13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3628</w:t>
      </w:r>
    </w:p>
    <w:p w14:paraId="7ACCC3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3629</w:t>
      </w:r>
    </w:p>
    <w:p w14:paraId="1C62F9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3629</w:t>
      </w:r>
    </w:p>
    <w:p w14:paraId="1BFE03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3630</w:t>
      </w:r>
    </w:p>
    <w:p w14:paraId="7ACB8D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>DD absolute and relative RSRP accuracies for E-UTRAN Carrier Aggregation in CRS based discovery signal</w:t>
      </w:r>
      <w:r w:rsidRPr="00890378">
        <w:tab/>
        <w:t>3632</w:t>
      </w:r>
    </w:p>
    <w:p w14:paraId="6DFDE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9.1.34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3632</w:t>
      </w:r>
    </w:p>
    <w:p w14:paraId="410F02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3633</w:t>
      </w:r>
    </w:p>
    <w:p w14:paraId="77DD87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3633</w:t>
      </w:r>
    </w:p>
    <w:p w14:paraId="089FA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3633</w:t>
      </w:r>
    </w:p>
    <w:p w14:paraId="70FF7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3633</w:t>
      </w:r>
    </w:p>
    <w:p w14:paraId="1397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3633</w:t>
      </w:r>
    </w:p>
    <w:p w14:paraId="34953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3633</w:t>
      </w:r>
    </w:p>
    <w:p w14:paraId="5B1BA0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3634</w:t>
      </w:r>
    </w:p>
    <w:p w14:paraId="4DED9C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CSI-RSRP accuracies for E-UTRAN Carrier Aggregation in CSI-RS based discovery signal</w:t>
      </w:r>
      <w:r w:rsidRPr="00890378">
        <w:tab/>
        <w:t>3636</w:t>
      </w:r>
    </w:p>
    <w:p w14:paraId="2F91F3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3636</w:t>
      </w:r>
    </w:p>
    <w:p w14:paraId="0D3F80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3636</w:t>
      </w:r>
    </w:p>
    <w:p w14:paraId="583A6A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3636</w:t>
      </w:r>
    </w:p>
    <w:p w14:paraId="54088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3638</w:t>
      </w:r>
    </w:p>
    <w:p w14:paraId="6754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3638</w:t>
      </w:r>
    </w:p>
    <w:p w14:paraId="2CC55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3639</w:t>
      </w:r>
    </w:p>
    <w:p w14:paraId="299A19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3639</w:t>
      </w:r>
    </w:p>
    <w:p w14:paraId="17D65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3641</w:t>
      </w:r>
    </w:p>
    <w:p w14:paraId="157998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CSI-RSRP accuracies for E-UTRAN Carrier Aggregation in CSI-RS based discovery signal</w:t>
      </w:r>
      <w:r w:rsidRPr="00890378">
        <w:tab/>
        <w:t>3644</w:t>
      </w:r>
    </w:p>
    <w:p w14:paraId="74CB06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3644</w:t>
      </w:r>
    </w:p>
    <w:p w14:paraId="2BD6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3644</w:t>
      </w:r>
    </w:p>
    <w:p w14:paraId="6BD6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3644</w:t>
      </w:r>
    </w:p>
    <w:p w14:paraId="25F498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3644</w:t>
      </w:r>
    </w:p>
    <w:p w14:paraId="3390B8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3644</w:t>
      </w:r>
    </w:p>
    <w:p w14:paraId="51EFA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3645</w:t>
      </w:r>
    </w:p>
    <w:p w14:paraId="72920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3645</w:t>
      </w:r>
    </w:p>
    <w:p w14:paraId="665AC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3647</w:t>
      </w:r>
    </w:p>
    <w:p w14:paraId="42AA0B90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9.1.37 to 9.1.40_1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3649</w:t>
      </w:r>
    </w:p>
    <w:p w14:paraId="108A7D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RSRP Accuracy for UE category 0</w:t>
      </w:r>
      <w:r w:rsidRPr="00890378">
        <w:tab/>
        <w:t>3649</w:t>
      </w:r>
    </w:p>
    <w:p w14:paraId="2C0B46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Absolute RSRP Accuracy for UE category 0</w:t>
      </w:r>
      <w:r w:rsidRPr="00890378">
        <w:tab/>
        <w:t>3649</w:t>
      </w:r>
    </w:p>
    <w:p w14:paraId="47894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3649</w:t>
      </w:r>
    </w:p>
    <w:p w14:paraId="78C6B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3649</w:t>
      </w:r>
    </w:p>
    <w:p w14:paraId="79BDB7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3649</w:t>
      </w:r>
    </w:p>
    <w:p w14:paraId="7E41EE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3650</w:t>
      </w:r>
    </w:p>
    <w:p w14:paraId="42638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3652</w:t>
      </w:r>
    </w:p>
    <w:p w14:paraId="7EB180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Relative RSRP Accuracy for UE category 0</w:t>
      </w:r>
      <w:r w:rsidRPr="00890378">
        <w:tab/>
        <w:t>3654</w:t>
      </w:r>
    </w:p>
    <w:p w14:paraId="7A8F6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3654</w:t>
      </w:r>
    </w:p>
    <w:p w14:paraId="6ABD4F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3654</w:t>
      </w:r>
    </w:p>
    <w:p w14:paraId="7BA80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3654</w:t>
      </w:r>
    </w:p>
    <w:p w14:paraId="78A3F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3655</w:t>
      </w:r>
    </w:p>
    <w:p w14:paraId="44AD2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3656</w:t>
      </w:r>
    </w:p>
    <w:p w14:paraId="41D058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RSRP Accuracy for UE category 0</w:t>
      </w:r>
      <w:r w:rsidRPr="00890378">
        <w:tab/>
        <w:t>3659</w:t>
      </w:r>
    </w:p>
    <w:p w14:paraId="70D6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Absolute RSRP Accuracy for UE category 0</w:t>
      </w:r>
      <w:r w:rsidRPr="00890378">
        <w:tab/>
        <w:t>3659</w:t>
      </w:r>
    </w:p>
    <w:p w14:paraId="6AA49E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3659</w:t>
      </w:r>
    </w:p>
    <w:p w14:paraId="487023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3659</w:t>
      </w:r>
    </w:p>
    <w:p w14:paraId="110E2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3659</w:t>
      </w:r>
    </w:p>
    <w:p w14:paraId="682098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3660</w:t>
      </w:r>
    </w:p>
    <w:p w14:paraId="457448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3661</w:t>
      </w:r>
    </w:p>
    <w:p w14:paraId="1906F8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Relative RSRP Accuracy for UE category 0</w:t>
      </w:r>
      <w:r w:rsidRPr="00890378">
        <w:tab/>
        <w:t>3663</w:t>
      </w:r>
    </w:p>
    <w:p w14:paraId="3B8200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3663</w:t>
      </w:r>
    </w:p>
    <w:p w14:paraId="054E5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3664</w:t>
      </w:r>
    </w:p>
    <w:p w14:paraId="2867F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3664</w:t>
      </w:r>
    </w:p>
    <w:p w14:paraId="38745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3665</w:t>
      </w:r>
    </w:p>
    <w:p w14:paraId="634826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9.1.42.2.5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3666</w:t>
      </w:r>
    </w:p>
    <w:p w14:paraId="61FB10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 for UE category 0</w:t>
      </w:r>
      <w:r w:rsidRPr="00890378">
        <w:tab/>
        <w:t>3668</w:t>
      </w:r>
    </w:p>
    <w:p w14:paraId="77A6FB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 for UE category 0</w:t>
      </w:r>
      <w:r w:rsidRPr="00890378">
        <w:tab/>
        <w:t>3668</w:t>
      </w:r>
    </w:p>
    <w:p w14:paraId="5C116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3668</w:t>
      </w:r>
    </w:p>
    <w:p w14:paraId="21A774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3668</w:t>
      </w:r>
    </w:p>
    <w:p w14:paraId="302F79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3669</w:t>
      </w:r>
    </w:p>
    <w:p w14:paraId="28663D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3670</w:t>
      </w:r>
    </w:p>
    <w:p w14:paraId="75567D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3671</w:t>
      </w:r>
    </w:p>
    <w:p w14:paraId="12255C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Relative RSRP Accuracy for UE category 0</w:t>
      </w:r>
      <w:r w:rsidRPr="00890378">
        <w:tab/>
        <w:t>3673</w:t>
      </w:r>
    </w:p>
    <w:p w14:paraId="3E6895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3673</w:t>
      </w:r>
    </w:p>
    <w:p w14:paraId="4D395C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3673</w:t>
      </w:r>
    </w:p>
    <w:p w14:paraId="2C92F6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3673</w:t>
      </w:r>
    </w:p>
    <w:p w14:paraId="1CF655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3674</w:t>
      </w:r>
    </w:p>
    <w:p w14:paraId="31407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3675</w:t>
      </w:r>
    </w:p>
    <w:p w14:paraId="12201F12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9.1.44 to 9.1.51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3677</w:t>
      </w:r>
    </w:p>
    <w:p w14:paraId="7554B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FD-FDD RSRP Intra frequency case for BL/CE UE in CEModeA</w:t>
      </w:r>
      <w:r w:rsidRPr="00890378">
        <w:tab/>
        <w:t>3677</w:t>
      </w:r>
    </w:p>
    <w:p w14:paraId="4DB0B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3677</w:t>
      </w:r>
    </w:p>
    <w:p w14:paraId="101363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3677</w:t>
      </w:r>
    </w:p>
    <w:p w14:paraId="52E38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3677</w:t>
      </w:r>
    </w:p>
    <w:p w14:paraId="7E065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3679</w:t>
      </w:r>
    </w:p>
    <w:p w14:paraId="5415C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3679</w:t>
      </w:r>
    </w:p>
    <w:p w14:paraId="63B891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3679</w:t>
      </w:r>
    </w:p>
    <w:p w14:paraId="3AA2E0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3680</w:t>
      </w:r>
    </w:p>
    <w:p w14:paraId="15818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3681</w:t>
      </w:r>
    </w:p>
    <w:p w14:paraId="267A61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CEModeA</w:t>
      </w:r>
      <w:r w:rsidRPr="00890378">
        <w:tab/>
        <w:t>3683</w:t>
      </w:r>
    </w:p>
    <w:p w14:paraId="3FFCD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3683</w:t>
      </w:r>
    </w:p>
    <w:p w14:paraId="61ACB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3683</w:t>
      </w:r>
    </w:p>
    <w:p w14:paraId="3A345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3683</w:t>
      </w:r>
    </w:p>
    <w:p w14:paraId="05320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3683</w:t>
      </w:r>
    </w:p>
    <w:p w14:paraId="6BD11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3683</w:t>
      </w:r>
    </w:p>
    <w:p w14:paraId="5056C2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TDD RSRP Intra frequency case for BL/CE UE in CEModeA</w:t>
      </w:r>
      <w:r w:rsidRPr="00890378">
        <w:tab/>
        <w:t>3686</w:t>
      </w:r>
    </w:p>
    <w:p w14:paraId="2B64B7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3686</w:t>
      </w:r>
    </w:p>
    <w:p w14:paraId="51F0EF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3686</w:t>
      </w:r>
    </w:p>
    <w:p w14:paraId="230F3A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3686</w:t>
      </w:r>
    </w:p>
    <w:p w14:paraId="1A4C17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3686</w:t>
      </w:r>
    </w:p>
    <w:p w14:paraId="741D6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3686</w:t>
      </w:r>
    </w:p>
    <w:p w14:paraId="2696287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FDD PCell</w:t>
      </w:r>
      <w:r w:rsidRPr="00890378">
        <w:tab/>
        <w:t>3688</w:t>
      </w:r>
    </w:p>
    <w:p w14:paraId="699C2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3688</w:t>
      </w:r>
    </w:p>
    <w:p w14:paraId="263A6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3688</w:t>
      </w:r>
    </w:p>
    <w:p w14:paraId="29412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3688</w:t>
      </w:r>
    </w:p>
    <w:p w14:paraId="42A32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3690</w:t>
      </w:r>
    </w:p>
    <w:p w14:paraId="07611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3690</w:t>
      </w:r>
    </w:p>
    <w:p w14:paraId="31D02B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3690</w:t>
      </w:r>
    </w:p>
    <w:p w14:paraId="1A30F2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3691</w:t>
      </w:r>
    </w:p>
    <w:p w14:paraId="62E4D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3691</w:t>
      </w:r>
    </w:p>
    <w:p w14:paraId="0170ED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TDD PCell</w:t>
      </w:r>
      <w:r w:rsidRPr="00890378">
        <w:tab/>
        <w:t>3694</w:t>
      </w:r>
    </w:p>
    <w:p w14:paraId="64527C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3694</w:t>
      </w:r>
    </w:p>
    <w:p w14:paraId="4B7DC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3694</w:t>
      </w:r>
    </w:p>
    <w:p w14:paraId="346F9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3694</w:t>
      </w:r>
    </w:p>
    <w:p w14:paraId="38DEE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3696</w:t>
      </w:r>
    </w:p>
    <w:p w14:paraId="59CD5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3696</w:t>
      </w:r>
    </w:p>
    <w:p w14:paraId="34B6A0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3697</w:t>
      </w:r>
    </w:p>
    <w:p w14:paraId="5D288D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3697</w:t>
      </w:r>
    </w:p>
    <w:p w14:paraId="77CD92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3697</w:t>
      </w:r>
    </w:p>
    <w:p w14:paraId="246CE5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RSRP Intra</w:t>
      </w:r>
      <w:r w:rsidRPr="00890378">
        <w:rPr>
          <w:rFonts w:eastAsia="PMingLiU"/>
          <w:lang w:eastAsia="zh-TW"/>
        </w:rPr>
        <w:t xml:space="preserve"> </w:t>
      </w:r>
      <w:r w:rsidRPr="00890378">
        <w:t>frequency case for BL/CE UE in CEModeB</w:t>
      </w:r>
      <w:r w:rsidRPr="00890378">
        <w:tab/>
        <w:t>3700</w:t>
      </w:r>
    </w:p>
    <w:p w14:paraId="00A82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3700</w:t>
      </w:r>
    </w:p>
    <w:p w14:paraId="4D56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3700</w:t>
      </w:r>
    </w:p>
    <w:p w14:paraId="17A7D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3700</w:t>
      </w:r>
    </w:p>
    <w:p w14:paraId="1C1B5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3702</w:t>
      </w:r>
    </w:p>
    <w:p w14:paraId="604C62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3702</w:t>
      </w:r>
    </w:p>
    <w:p w14:paraId="6D76E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3703</w:t>
      </w:r>
    </w:p>
    <w:p w14:paraId="055DC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9.1.57.4.3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3703</w:t>
      </w:r>
    </w:p>
    <w:p w14:paraId="794096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3704</w:t>
      </w:r>
    </w:p>
    <w:p w14:paraId="3DDED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CEModeB</w:t>
      </w:r>
      <w:r w:rsidRPr="00890378">
        <w:tab/>
        <w:t>3707</w:t>
      </w:r>
    </w:p>
    <w:p w14:paraId="2969B1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3707</w:t>
      </w:r>
    </w:p>
    <w:p w14:paraId="56BB6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3707</w:t>
      </w:r>
    </w:p>
    <w:p w14:paraId="6FA44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3707</w:t>
      </w:r>
    </w:p>
    <w:p w14:paraId="0D39B2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3708</w:t>
      </w:r>
    </w:p>
    <w:p w14:paraId="79808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3708</w:t>
      </w:r>
    </w:p>
    <w:p w14:paraId="52E78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RSRP Intra frequency case for BL/CE UE in CEModeB</w:t>
      </w:r>
      <w:r w:rsidRPr="00890378">
        <w:tab/>
        <w:t>3710</w:t>
      </w:r>
    </w:p>
    <w:p w14:paraId="176CE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3710</w:t>
      </w:r>
    </w:p>
    <w:p w14:paraId="472447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3711</w:t>
      </w:r>
    </w:p>
    <w:p w14:paraId="55CD0E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3711</w:t>
      </w:r>
    </w:p>
    <w:p w14:paraId="36AF58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3711</w:t>
      </w:r>
    </w:p>
    <w:p w14:paraId="7FEA6A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3711</w:t>
      </w:r>
    </w:p>
    <w:p w14:paraId="5EF60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3711</w:t>
      </w:r>
    </w:p>
    <w:p w14:paraId="20C59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3711</w:t>
      </w:r>
    </w:p>
    <w:p w14:paraId="57DA0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3711</w:t>
      </w:r>
    </w:p>
    <w:p w14:paraId="61F37C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FDD PCell</w:t>
      </w:r>
      <w:r w:rsidRPr="00890378">
        <w:tab/>
        <w:t>3713</w:t>
      </w:r>
    </w:p>
    <w:p w14:paraId="54F95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3713</w:t>
      </w:r>
    </w:p>
    <w:p w14:paraId="7CBCB7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3713</w:t>
      </w:r>
    </w:p>
    <w:p w14:paraId="6EDB2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3713</w:t>
      </w:r>
    </w:p>
    <w:p w14:paraId="688F8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3714</w:t>
      </w:r>
    </w:p>
    <w:p w14:paraId="64A18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3714</w:t>
      </w:r>
    </w:p>
    <w:p w14:paraId="24388E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3715</w:t>
      </w:r>
    </w:p>
    <w:p w14:paraId="28B8DB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3715</w:t>
      </w:r>
    </w:p>
    <w:p w14:paraId="56DAAB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3717</w:t>
      </w:r>
    </w:p>
    <w:p w14:paraId="1E029B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TDD PCell</w:t>
      </w:r>
      <w:r w:rsidRPr="00890378">
        <w:tab/>
        <w:t>3720</w:t>
      </w:r>
    </w:p>
    <w:p w14:paraId="65092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3720</w:t>
      </w:r>
    </w:p>
    <w:p w14:paraId="2A34F1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3720</w:t>
      </w:r>
    </w:p>
    <w:p w14:paraId="4C13B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3720</w:t>
      </w:r>
    </w:p>
    <w:p w14:paraId="2C74BF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3722</w:t>
      </w:r>
    </w:p>
    <w:p w14:paraId="15EB75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3722</w:t>
      </w:r>
    </w:p>
    <w:p w14:paraId="05037A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3722</w:t>
      </w:r>
    </w:p>
    <w:p w14:paraId="716F6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3723</w:t>
      </w:r>
    </w:p>
    <w:p w14:paraId="59107D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3723</w:t>
      </w:r>
    </w:p>
    <w:p w14:paraId="68B286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9.1.62 to 9.1.67</w:t>
      </w:r>
      <w:r w:rsidRPr="00890378">
        <w:tab/>
        <w:t>3725</w:t>
      </w:r>
    </w:p>
    <w:p w14:paraId="23CBAF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RSRP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3726</w:t>
      </w:r>
    </w:p>
    <w:p w14:paraId="581D70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3726</w:t>
      </w:r>
    </w:p>
    <w:p w14:paraId="7C6293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3726</w:t>
      </w:r>
    </w:p>
    <w:p w14:paraId="6CC636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3726</w:t>
      </w:r>
    </w:p>
    <w:p w14:paraId="0B246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3728</w:t>
      </w:r>
    </w:p>
    <w:p w14:paraId="0FCC4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3728</w:t>
      </w:r>
    </w:p>
    <w:p w14:paraId="2A18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3729</w:t>
      </w:r>
    </w:p>
    <w:p w14:paraId="162413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3730</w:t>
      </w:r>
    </w:p>
    <w:p w14:paraId="01056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3730</w:t>
      </w:r>
    </w:p>
    <w:p w14:paraId="47948B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RSRP for E-UTRAN in Carrier Aggregation with generic duplex modes</w:t>
      </w:r>
      <w:r w:rsidRPr="00890378">
        <w:tab/>
        <w:t>3735</w:t>
      </w:r>
    </w:p>
    <w:p w14:paraId="28B3B8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3735</w:t>
      </w:r>
    </w:p>
    <w:p w14:paraId="11B3DE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3735</w:t>
      </w:r>
    </w:p>
    <w:p w14:paraId="3C6939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3735</w:t>
      </w:r>
    </w:p>
    <w:p w14:paraId="2BD70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3737</w:t>
      </w:r>
    </w:p>
    <w:p w14:paraId="744D4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3737</w:t>
      </w:r>
    </w:p>
    <w:p w14:paraId="53241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3738</w:t>
      </w:r>
    </w:p>
    <w:p w14:paraId="2A7043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3739</w:t>
      </w:r>
    </w:p>
    <w:p w14:paraId="2FC73E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3739</w:t>
      </w:r>
    </w:p>
    <w:p w14:paraId="09AC0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9.1.70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RSRP for E-UTRAN in Carrier Aggregation with generic duplex modes</w:t>
      </w:r>
      <w:r w:rsidRPr="00890378">
        <w:tab/>
        <w:t>3746</w:t>
      </w:r>
    </w:p>
    <w:p w14:paraId="26EDAB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3746</w:t>
      </w:r>
    </w:p>
    <w:p w14:paraId="06CA3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3746</w:t>
      </w:r>
    </w:p>
    <w:p w14:paraId="177046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3746</w:t>
      </w:r>
    </w:p>
    <w:p w14:paraId="4944D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3749</w:t>
      </w:r>
    </w:p>
    <w:p w14:paraId="712AD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3749</w:t>
      </w:r>
    </w:p>
    <w:p w14:paraId="13CF7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3749</w:t>
      </w:r>
    </w:p>
    <w:p w14:paraId="1839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3750</w:t>
      </w:r>
    </w:p>
    <w:p w14:paraId="7390A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3751</w:t>
      </w:r>
    </w:p>
    <w:p w14:paraId="10880E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9.1.71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RSRP for E-UTRAN in Carrier Aggregation with generic duplex modes</w:t>
      </w:r>
      <w:r w:rsidRPr="00890378">
        <w:tab/>
        <w:t>3760</w:t>
      </w:r>
    </w:p>
    <w:p w14:paraId="4E8E5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3760</w:t>
      </w:r>
    </w:p>
    <w:p w14:paraId="4525F0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3760</w:t>
      </w:r>
    </w:p>
    <w:p w14:paraId="5B92B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3760</w:t>
      </w:r>
    </w:p>
    <w:p w14:paraId="27009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3763</w:t>
      </w:r>
    </w:p>
    <w:p w14:paraId="5BB386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3763</w:t>
      </w:r>
    </w:p>
    <w:p w14:paraId="114E7C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3763</w:t>
      </w:r>
    </w:p>
    <w:p w14:paraId="0B0F7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3765</w:t>
      </w:r>
    </w:p>
    <w:p w14:paraId="6A8896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3765</w:t>
      </w:r>
    </w:p>
    <w:p w14:paraId="150CE1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9.1.72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RSRP for E-UTRAN in Carrier Aggregation with generic duplex modes</w:t>
      </w:r>
      <w:r w:rsidRPr="00890378">
        <w:tab/>
        <w:t>3776</w:t>
      </w:r>
    </w:p>
    <w:p w14:paraId="2A3D68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3776</w:t>
      </w:r>
    </w:p>
    <w:p w14:paraId="10F029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3776</w:t>
      </w:r>
    </w:p>
    <w:p w14:paraId="6868F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3776</w:t>
      </w:r>
    </w:p>
    <w:p w14:paraId="1E5AB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3778</w:t>
      </w:r>
    </w:p>
    <w:p w14:paraId="18B876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3778</w:t>
      </w:r>
    </w:p>
    <w:p w14:paraId="77B4B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3779</w:t>
      </w:r>
    </w:p>
    <w:p w14:paraId="69DE9C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3780</w:t>
      </w:r>
    </w:p>
    <w:p w14:paraId="1C25D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3780</w:t>
      </w:r>
    </w:p>
    <w:p w14:paraId="722643C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RSRQ</w:t>
      </w:r>
      <w:r w:rsidRPr="00890378">
        <w:tab/>
        <w:t>3794</w:t>
      </w:r>
    </w:p>
    <w:p w14:paraId="4102D0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</w:t>
      </w:r>
      <w:r w:rsidRPr="00890378">
        <w:tab/>
        <w:t>3794</w:t>
      </w:r>
    </w:p>
    <w:p w14:paraId="240A98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</w:t>
      </w:r>
      <w:r w:rsidRPr="00890378">
        <w:tab/>
        <w:t>3794</w:t>
      </w:r>
    </w:p>
    <w:p w14:paraId="45803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3794</w:t>
      </w:r>
    </w:p>
    <w:p w14:paraId="62101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3794</w:t>
      </w:r>
    </w:p>
    <w:p w14:paraId="1F21D4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3794</w:t>
      </w:r>
    </w:p>
    <w:p w14:paraId="6FF383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3795</w:t>
      </w:r>
    </w:p>
    <w:p w14:paraId="6C185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3796</w:t>
      </w:r>
    </w:p>
    <w:p w14:paraId="7BF66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UE category 1bis</w:t>
      </w:r>
      <w:r w:rsidRPr="00890378">
        <w:tab/>
        <w:t>3798</w:t>
      </w:r>
    </w:p>
    <w:p w14:paraId="36E116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3798</w:t>
      </w:r>
    </w:p>
    <w:p w14:paraId="74187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3798</w:t>
      </w:r>
    </w:p>
    <w:p w14:paraId="69FD9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3798</w:t>
      </w:r>
    </w:p>
    <w:p w14:paraId="41052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3799</w:t>
      </w:r>
    </w:p>
    <w:p w14:paraId="7DF64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3800</w:t>
      </w:r>
    </w:p>
    <w:p w14:paraId="6C7AB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CA Idle Mode Measurements</w:t>
      </w:r>
      <w:r w:rsidRPr="00890378">
        <w:tab/>
        <w:t>3801</w:t>
      </w:r>
    </w:p>
    <w:p w14:paraId="39BF62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3801</w:t>
      </w:r>
    </w:p>
    <w:p w14:paraId="7E28C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3801</w:t>
      </w:r>
    </w:p>
    <w:p w14:paraId="7D85F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3802</w:t>
      </w:r>
    </w:p>
    <w:p w14:paraId="1767CB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3802</w:t>
      </w:r>
    </w:p>
    <w:p w14:paraId="03E81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3807</w:t>
      </w:r>
    </w:p>
    <w:p w14:paraId="797C0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RSRQ Accuracy</w:t>
      </w:r>
      <w:r w:rsidRPr="00890378">
        <w:tab/>
        <w:t>3809</w:t>
      </w:r>
    </w:p>
    <w:p w14:paraId="25B1D5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</w:t>
      </w:r>
      <w:r w:rsidRPr="00890378">
        <w:tab/>
        <w:t>3809</w:t>
      </w:r>
    </w:p>
    <w:p w14:paraId="324D13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3809</w:t>
      </w:r>
    </w:p>
    <w:p w14:paraId="51E15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3809</w:t>
      </w:r>
    </w:p>
    <w:p w14:paraId="4C03B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3809</w:t>
      </w:r>
    </w:p>
    <w:p w14:paraId="465934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3810</w:t>
      </w:r>
    </w:p>
    <w:p w14:paraId="6739F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3811</w:t>
      </w:r>
    </w:p>
    <w:p w14:paraId="36141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 for UE category 1bis</w:t>
      </w:r>
      <w:r w:rsidRPr="00890378">
        <w:tab/>
        <w:t>3813</w:t>
      </w:r>
    </w:p>
    <w:p w14:paraId="3C952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3813</w:t>
      </w:r>
    </w:p>
    <w:p w14:paraId="406C9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3813</w:t>
      </w:r>
    </w:p>
    <w:p w14:paraId="20EBE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3813</w:t>
      </w:r>
    </w:p>
    <w:p w14:paraId="163E5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3813</w:t>
      </w:r>
    </w:p>
    <w:p w14:paraId="706708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3814</w:t>
      </w:r>
    </w:p>
    <w:p w14:paraId="3BC2E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tab/>
        <w:t>3815</w:t>
      </w:r>
    </w:p>
    <w:p w14:paraId="3E85A1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tab/>
        <w:t>3815</w:t>
      </w:r>
    </w:p>
    <w:p w14:paraId="278EE9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3815</w:t>
      </w:r>
    </w:p>
    <w:p w14:paraId="30AC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3815</w:t>
      </w:r>
    </w:p>
    <w:p w14:paraId="5CFD6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3815</w:t>
      </w:r>
    </w:p>
    <w:p w14:paraId="0022AF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3816</w:t>
      </w:r>
    </w:p>
    <w:p w14:paraId="4DC12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3818</w:t>
      </w:r>
    </w:p>
    <w:p w14:paraId="065BE5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UE category 1bis</w:t>
      </w:r>
      <w:r w:rsidRPr="00890378">
        <w:tab/>
        <w:t>3820</w:t>
      </w:r>
    </w:p>
    <w:p w14:paraId="0E6FA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3820</w:t>
      </w:r>
    </w:p>
    <w:p w14:paraId="6D2901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3820</w:t>
      </w:r>
    </w:p>
    <w:p w14:paraId="59364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3820</w:t>
      </w:r>
    </w:p>
    <w:p w14:paraId="13665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3821</w:t>
      </w:r>
    </w:p>
    <w:p w14:paraId="58435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3821</w:t>
      </w:r>
    </w:p>
    <w:p w14:paraId="2B15F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Overlapping Carrier</w:t>
      </w:r>
      <w:r w:rsidRPr="00890378">
        <w:tab/>
        <w:t>3823</w:t>
      </w:r>
    </w:p>
    <w:p w14:paraId="04DF93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3823</w:t>
      </w:r>
    </w:p>
    <w:p w14:paraId="10284A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3823</w:t>
      </w:r>
    </w:p>
    <w:p w14:paraId="74CCE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3823</w:t>
      </w:r>
    </w:p>
    <w:p w14:paraId="72DE63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3824</w:t>
      </w:r>
    </w:p>
    <w:p w14:paraId="589D14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3828</w:t>
      </w:r>
    </w:p>
    <w:p w14:paraId="1D19E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Non-overlapping Carriers</w:t>
      </w:r>
      <w:r w:rsidRPr="00890378">
        <w:tab/>
        <w:t>3830</w:t>
      </w:r>
    </w:p>
    <w:p w14:paraId="04CB1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3830</w:t>
      </w:r>
    </w:p>
    <w:p w14:paraId="7EDDE7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3830</w:t>
      </w:r>
    </w:p>
    <w:p w14:paraId="21FBCB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3830</w:t>
      </w:r>
    </w:p>
    <w:p w14:paraId="53A784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3831</w:t>
      </w:r>
    </w:p>
    <w:p w14:paraId="5C9164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3835</w:t>
      </w:r>
    </w:p>
    <w:p w14:paraId="50DAC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tab/>
        <w:t>3837</w:t>
      </w:r>
    </w:p>
    <w:p w14:paraId="73FAF8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3837</w:t>
      </w:r>
    </w:p>
    <w:p w14:paraId="7E21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3837</w:t>
      </w:r>
    </w:p>
    <w:p w14:paraId="703D41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3837</w:t>
      </w:r>
    </w:p>
    <w:p w14:paraId="79095B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3838</w:t>
      </w:r>
    </w:p>
    <w:p w14:paraId="76FB9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3839</w:t>
      </w:r>
    </w:p>
    <w:p w14:paraId="2E07BC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 for UE category 1bis</w:t>
      </w:r>
      <w:r w:rsidRPr="00890378">
        <w:tab/>
        <w:t>3841</w:t>
      </w:r>
    </w:p>
    <w:p w14:paraId="79DDCD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3841</w:t>
      </w:r>
    </w:p>
    <w:p w14:paraId="4D2B32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3841</w:t>
      </w:r>
    </w:p>
    <w:p w14:paraId="0D40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3841</w:t>
      </w:r>
    </w:p>
    <w:p w14:paraId="02F29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3842</w:t>
      </w:r>
    </w:p>
    <w:p w14:paraId="30AD3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3843</w:t>
      </w:r>
    </w:p>
    <w:p w14:paraId="0064B0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- TDD</w:t>
      </w:r>
      <w:r w:rsidRPr="00890378">
        <w:t xml:space="preserve"> Inter frequency RSRQ Accuracy</w:t>
      </w:r>
      <w:r w:rsidRPr="00890378">
        <w:tab/>
        <w:t>3844</w:t>
      </w:r>
    </w:p>
    <w:p w14:paraId="31D11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</w:t>
      </w:r>
      <w:r w:rsidRPr="00890378">
        <w:tab/>
        <w:t>3844</w:t>
      </w:r>
    </w:p>
    <w:p w14:paraId="3CD59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3844</w:t>
      </w:r>
    </w:p>
    <w:p w14:paraId="6869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3845</w:t>
      </w:r>
    </w:p>
    <w:p w14:paraId="3B1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3845</w:t>
      </w:r>
    </w:p>
    <w:p w14:paraId="04D9A4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3845</w:t>
      </w:r>
    </w:p>
    <w:p w14:paraId="2C7F57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3847</w:t>
      </w:r>
    </w:p>
    <w:p w14:paraId="2C3BC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3848</w:t>
      </w:r>
    </w:p>
    <w:p w14:paraId="0C630B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3848</w:t>
      </w:r>
    </w:p>
    <w:p w14:paraId="4EB6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3848</w:t>
      </w:r>
    </w:p>
    <w:p w14:paraId="38CC15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3848</w:t>
      </w:r>
    </w:p>
    <w:p w14:paraId="08547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3848</w:t>
      </w:r>
    </w:p>
    <w:p w14:paraId="2BFD6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3849</w:t>
      </w:r>
    </w:p>
    <w:p w14:paraId="326AA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for UE category 1bis</w:t>
      </w:r>
      <w:r w:rsidRPr="00890378">
        <w:tab/>
        <w:t>3851</w:t>
      </w:r>
    </w:p>
    <w:p w14:paraId="41356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3851</w:t>
      </w:r>
    </w:p>
    <w:p w14:paraId="38B24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3852</w:t>
      </w:r>
    </w:p>
    <w:p w14:paraId="2AA79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3852</w:t>
      </w:r>
    </w:p>
    <w:p w14:paraId="79BED5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3852</w:t>
      </w:r>
    </w:p>
    <w:p w14:paraId="291BA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3853</w:t>
      </w:r>
    </w:p>
    <w:p w14:paraId="24391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</w:t>
      </w:r>
      <w:r w:rsidRPr="00890378">
        <w:tab/>
        <w:t>3854</w:t>
      </w:r>
    </w:p>
    <w:p w14:paraId="3DCDA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3854</w:t>
      </w:r>
    </w:p>
    <w:p w14:paraId="1562F6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3854</w:t>
      </w:r>
    </w:p>
    <w:p w14:paraId="10A3B6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3854</w:t>
      </w:r>
    </w:p>
    <w:p w14:paraId="73AE47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3855</w:t>
      </w:r>
    </w:p>
    <w:p w14:paraId="0008D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3856</w:t>
      </w:r>
    </w:p>
    <w:p w14:paraId="6E4CF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- TDD</w:t>
      </w:r>
      <w:r w:rsidRPr="00890378">
        <w:t xml:space="preserve"> Inter Frequency Relative Accuracy of RSRQ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3858</w:t>
      </w:r>
    </w:p>
    <w:p w14:paraId="19A0E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3858</w:t>
      </w:r>
    </w:p>
    <w:p w14:paraId="4E061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3858</w:t>
      </w:r>
    </w:p>
    <w:p w14:paraId="5A804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3858</w:t>
      </w:r>
    </w:p>
    <w:p w14:paraId="05666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3858</w:t>
      </w:r>
    </w:p>
    <w:p w14:paraId="43F0B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3859</w:t>
      </w:r>
    </w:p>
    <w:p w14:paraId="048667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 for UE category 1bis</w:t>
      </w:r>
      <w:r w:rsidRPr="00890378">
        <w:tab/>
        <w:t>3861</w:t>
      </w:r>
    </w:p>
    <w:p w14:paraId="334E9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3861</w:t>
      </w:r>
    </w:p>
    <w:p w14:paraId="68D26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3861</w:t>
      </w:r>
    </w:p>
    <w:p w14:paraId="6C08F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3861</w:t>
      </w:r>
    </w:p>
    <w:p w14:paraId="2F31E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3862</w:t>
      </w:r>
    </w:p>
    <w:p w14:paraId="27C92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3864</w:t>
      </w:r>
    </w:p>
    <w:p w14:paraId="6ACA62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- TDD Inter frequency RSRQ Accuracy</w:t>
      </w:r>
      <w:r w:rsidRPr="00890378">
        <w:tab/>
        <w:t>3865</w:t>
      </w:r>
    </w:p>
    <w:p w14:paraId="712C77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</w:t>
      </w:r>
      <w:r w:rsidRPr="00890378">
        <w:tab/>
        <w:t>3865</w:t>
      </w:r>
    </w:p>
    <w:p w14:paraId="51F920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3865</w:t>
      </w:r>
    </w:p>
    <w:p w14:paraId="5D55A0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3865</w:t>
      </w:r>
    </w:p>
    <w:p w14:paraId="38ED6D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3865</w:t>
      </w:r>
    </w:p>
    <w:p w14:paraId="079B3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3866</w:t>
      </w:r>
    </w:p>
    <w:p w14:paraId="6858E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3868</w:t>
      </w:r>
    </w:p>
    <w:p w14:paraId="34FB06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 for UE category 1bis</w:t>
      </w:r>
      <w:r w:rsidRPr="00890378">
        <w:tab/>
        <w:t>3870</w:t>
      </w:r>
    </w:p>
    <w:p w14:paraId="1D36C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3870</w:t>
      </w:r>
    </w:p>
    <w:p w14:paraId="59096A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3870</w:t>
      </w:r>
    </w:p>
    <w:p w14:paraId="59589B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3870</w:t>
      </w:r>
    </w:p>
    <w:p w14:paraId="3762E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3871</w:t>
      </w:r>
    </w:p>
    <w:p w14:paraId="68535F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3872</w:t>
      </w:r>
    </w:p>
    <w:p w14:paraId="61962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</w:t>
      </w:r>
      <w:r w:rsidRPr="00890378">
        <w:tab/>
        <w:t>3875</w:t>
      </w:r>
    </w:p>
    <w:p w14:paraId="588A7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3875</w:t>
      </w:r>
    </w:p>
    <w:p w14:paraId="53884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3875</w:t>
      </w:r>
    </w:p>
    <w:p w14:paraId="2D6A2A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3875</w:t>
      </w:r>
    </w:p>
    <w:p w14:paraId="5CE26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3876</w:t>
      </w:r>
    </w:p>
    <w:p w14:paraId="74294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3877</w:t>
      </w:r>
    </w:p>
    <w:p w14:paraId="6F8031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 for UE category 1bis</w:t>
      </w:r>
      <w:r w:rsidRPr="00890378">
        <w:tab/>
        <w:t>3879</w:t>
      </w:r>
    </w:p>
    <w:p w14:paraId="23FE48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3879</w:t>
      </w:r>
    </w:p>
    <w:p w14:paraId="6D3A1A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3879</w:t>
      </w:r>
    </w:p>
    <w:p w14:paraId="6904AF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3880</w:t>
      </w:r>
    </w:p>
    <w:p w14:paraId="73C4BD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3881</w:t>
      </w:r>
    </w:p>
    <w:p w14:paraId="5D9F7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3882</w:t>
      </w:r>
    </w:p>
    <w:p w14:paraId="49D83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tab/>
        <w:t>3884</w:t>
      </w:r>
    </w:p>
    <w:p w14:paraId="08147D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tab/>
        <w:t>3884</w:t>
      </w:r>
    </w:p>
    <w:p w14:paraId="150D62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3884</w:t>
      </w:r>
    </w:p>
    <w:p w14:paraId="3D85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3884</w:t>
      </w:r>
    </w:p>
    <w:p w14:paraId="3EDE4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3885</w:t>
      </w:r>
    </w:p>
    <w:p w14:paraId="70F1E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3885</w:t>
      </w:r>
    </w:p>
    <w:p w14:paraId="0BF83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3887</w:t>
      </w:r>
    </w:p>
    <w:p w14:paraId="4D0CC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E-UTRA for Carrier Aggregation</w:t>
      </w:r>
      <w:r w:rsidRPr="00890378">
        <w:tab/>
        <w:t>3889</w:t>
      </w:r>
    </w:p>
    <w:p w14:paraId="7F22E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3889</w:t>
      </w:r>
    </w:p>
    <w:p w14:paraId="7A5AEA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3889</w:t>
      </w:r>
    </w:p>
    <w:p w14:paraId="0CEEB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3889</w:t>
      </w:r>
    </w:p>
    <w:p w14:paraId="3C2ED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3890</w:t>
      </w:r>
    </w:p>
    <w:p w14:paraId="6D44BC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3891</w:t>
      </w:r>
    </w:p>
    <w:p w14:paraId="00F71B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tab/>
        <w:t>3893</w:t>
      </w:r>
    </w:p>
    <w:p w14:paraId="22E10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tab/>
        <w:t>3893</w:t>
      </w:r>
    </w:p>
    <w:p w14:paraId="2E5939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3893</w:t>
      </w:r>
    </w:p>
    <w:p w14:paraId="2FF679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3893</w:t>
      </w:r>
    </w:p>
    <w:p w14:paraId="1DA0D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3893</w:t>
      </w:r>
    </w:p>
    <w:p w14:paraId="3DA605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3894</w:t>
      </w:r>
    </w:p>
    <w:p w14:paraId="2521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3895</w:t>
      </w:r>
    </w:p>
    <w:p w14:paraId="1C956D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tab/>
        <w:t>3897</w:t>
      </w:r>
    </w:p>
    <w:p w14:paraId="2BA2B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3897</w:t>
      </w:r>
    </w:p>
    <w:p w14:paraId="1B610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3897</w:t>
      </w:r>
    </w:p>
    <w:p w14:paraId="746AE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3897</w:t>
      </w:r>
    </w:p>
    <w:p w14:paraId="43BC3D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3898</w:t>
      </w:r>
    </w:p>
    <w:p w14:paraId="27805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3899</w:t>
      </w:r>
    </w:p>
    <w:p w14:paraId="01B603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3901</w:t>
      </w:r>
    </w:p>
    <w:p w14:paraId="3EB255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RSRQ under Time Domain Measurement Resource Restriction with Non-MBSFN ABS (eICIC)</w:t>
      </w:r>
      <w:r w:rsidRPr="00890378">
        <w:tab/>
        <w:t>3901</w:t>
      </w:r>
    </w:p>
    <w:p w14:paraId="5A99C6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3901</w:t>
      </w:r>
    </w:p>
    <w:p w14:paraId="585168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3901</w:t>
      </w:r>
    </w:p>
    <w:p w14:paraId="463131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3901</w:t>
      </w:r>
    </w:p>
    <w:p w14:paraId="683BD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3902</w:t>
      </w:r>
    </w:p>
    <w:p w14:paraId="5B279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3905</w:t>
      </w:r>
    </w:p>
    <w:p w14:paraId="19BB0E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3907</w:t>
      </w:r>
    </w:p>
    <w:p w14:paraId="38246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Non-MBSFN ABS (eICIC)</w:t>
      </w:r>
      <w:r w:rsidRPr="00890378">
        <w:tab/>
        <w:t>3907</w:t>
      </w:r>
    </w:p>
    <w:p w14:paraId="6683F7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3907</w:t>
      </w:r>
    </w:p>
    <w:p w14:paraId="6FB534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3907</w:t>
      </w:r>
    </w:p>
    <w:p w14:paraId="15AFC9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3907</w:t>
      </w:r>
    </w:p>
    <w:p w14:paraId="13E20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3908</w:t>
      </w:r>
    </w:p>
    <w:p w14:paraId="61DCF9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3911</w:t>
      </w:r>
    </w:p>
    <w:p w14:paraId="756C4B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3913</w:t>
      </w:r>
    </w:p>
    <w:p w14:paraId="5686BD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RSRQ under Time Domain Measurement Resource Restriction with MBSFN ABS (eICIC)</w:t>
      </w:r>
      <w:r w:rsidRPr="00890378">
        <w:tab/>
        <w:t>3913</w:t>
      </w:r>
    </w:p>
    <w:p w14:paraId="0A1F0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3913</w:t>
      </w:r>
    </w:p>
    <w:p w14:paraId="63288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3913</w:t>
      </w:r>
    </w:p>
    <w:p w14:paraId="2554FD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3913</w:t>
      </w:r>
    </w:p>
    <w:p w14:paraId="48856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3914</w:t>
      </w:r>
    </w:p>
    <w:p w14:paraId="407D09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3917</w:t>
      </w:r>
    </w:p>
    <w:p w14:paraId="17E238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3919</w:t>
      </w:r>
    </w:p>
    <w:p w14:paraId="5CA198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MBSFN ABS (eICIC)</w:t>
      </w:r>
      <w:r w:rsidRPr="00890378">
        <w:tab/>
        <w:t>3919</w:t>
      </w:r>
    </w:p>
    <w:p w14:paraId="3E54ED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3919</w:t>
      </w:r>
    </w:p>
    <w:p w14:paraId="5B26E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3919</w:t>
      </w:r>
    </w:p>
    <w:p w14:paraId="7F8A6A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3919</w:t>
      </w:r>
    </w:p>
    <w:p w14:paraId="7C250D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3921</w:t>
      </w:r>
    </w:p>
    <w:p w14:paraId="34825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3924</w:t>
      </w:r>
    </w:p>
    <w:p w14:paraId="07EB22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62A27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0D453A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3925</w:t>
      </w:r>
    </w:p>
    <w:p w14:paraId="33E47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3925</w:t>
      </w:r>
    </w:p>
    <w:p w14:paraId="5DDEE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3926</w:t>
      </w:r>
    </w:p>
    <w:p w14:paraId="4AC37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3926</w:t>
      </w:r>
    </w:p>
    <w:p w14:paraId="482D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3928</w:t>
      </w:r>
    </w:p>
    <w:p w14:paraId="140AE3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3929</w:t>
      </w:r>
    </w:p>
    <w:p w14:paraId="00D3C0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3929</w:t>
      </w:r>
    </w:p>
    <w:p w14:paraId="568E5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3929</w:t>
      </w:r>
    </w:p>
    <w:p w14:paraId="2EAAA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3929</w:t>
      </w:r>
    </w:p>
    <w:p w14:paraId="63F27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3930</w:t>
      </w:r>
    </w:p>
    <w:p w14:paraId="684882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3931</w:t>
      </w:r>
    </w:p>
    <w:p w14:paraId="40BAAA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543AE9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731D0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3932</w:t>
      </w:r>
    </w:p>
    <w:p w14:paraId="3B221F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3933</w:t>
      </w:r>
    </w:p>
    <w:p w14:paraId="27176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3933</w:t>
      </w:r>
    </w:p>
    <w:p w14:paraId="474C3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3934</w:t>
      </w:r>
    </w:p>
    <w:p w14:paraId="5331D0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3935</w:t>
      </w:r>
    </w:p>
    <w:p w14:paraId="391C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3936</w:t>
      </w:r>
    </w:p>
    <w:p w14:paraId="034C06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3936</w:t>
      </w:r>
    </w:p>
    <w:p w14:paraId="169EE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3936</w:t>
      </w:r>
    </w:p>
    <w:p w14:paraId="69C7C7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3936</w:t>
      </w:r>
    </w:p>
    <w:p w14:paraId="303F34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3937</w:t>
      </w:r>
    </w:p>
    <w:p w14:paraId="03D4C3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3938</w:t>
      </w:r>
    </w:p>
    <w:p w14:paraId="145C68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9.2.13</w:t>
      </w:r>
      <w:r w:rsidRPr="00890378">
        <w:tab/>
        <w:t>3939</w:t>
      </w:r>
    </w:p>
    <w:p w14:paraId="382D6A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9.2.14</w:t>
      </w:r>
      <w:r w:rsidRPr="00890378">
        <w:tab/>
        <w:t>3939</w:t>
      </w:r>
    </w:p>
    <w:p w14:paraId="4169C4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3939</w:t>
      </w:r>
    </w:p>
    <w:p w14:paraId="1196E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Accuracy under Time Domain Measurement Resource Restriction with CRS Assistance Information and Non-MBSFN ABS (feICIC)</w:t>
      </w:r>
      <w:r w:rsidRPr="00890378">
        <w:tab/>
        <w:t>3939</w:t>
      </w:r>
    </w:p>
    <w:p w14:paraId="666F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3939</w:t>
      </w:r>
    </w:p>
    <w:p w14:paraId="678B26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3940</w:t>
      </w:r>
    </w:p>
    <w:p w14:paraId="605313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3940</w:t>
      </w:r>
    </w:p>
    <w:p w14:paraId="6E1BB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3941</w:t>
      </w:r>
    </w:p>
    <w:p w14:paraId="390F8D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3944</w:t>
      </w:r>
    </w:p>
    <w:p w14:paraId="24C67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3946</w:t>
      </w:r>
    </w:p>
    <w:p w14:paraId="6C1552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Accuracy under Time Domain Measurement Resource Restriction with CRS Assistance Information and Non-MBSFN ABS (feICIC)</w:t>
      </w:r>
      <w:r w:rsidRPr="00890378">
        <w:tab/>
        <w:t>3946</w:t>
      </w:r>
    </w:p>
    <w:p w14:paraId="091185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3946</w:t>
      </w:r>
    </w:p>
    <w:p w14:paraId="004A94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3946</w:t>
      </w:r>
    </w:p>
    <w:p w14:paraId="48286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3946</w:t>
      </w:r>
    </w:p>
    <w:p w14:paraId="50F7D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3947</w:t>
      </w:r>
    </w:p>
    <w:p w14:paraId="4FB57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3950</w:t>
      </w:r>
    </w:p>
    <w:p w14:paraId="7FC343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 for 5MHz Bandwidth</w:t>
      </w:r>
      <w:r w:rsidRPr="00890378">
        <w:tab/>
        <w:t>3952</w:t>
      </w:r>
    </w:p>
    <w:p w14:paraId="0112C1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5MHz Bandwidth</w:t>
      </w:r>
      <w:r w:rsidRPr="00890378">
        <w:tab/>
        <w:t>3952</w:t>
      </w:r>
    </w:p>
    <w:p w14:paraId="4786FE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3952</w:t>
      </w:r>
    </w:p>
    <w:p w14:paraId="20D0F3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3952</w:t>
      </w:r>
    </w:p>
    <w:p w14:paraId="0B2369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3952</w:t>
      </w:r>
    </w:p>
    <w:p w14:paraId="6888F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3953</w:t>
      </w:r>
    </w:p>
    <w:p w14:paraId="69C111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3953</w:t>
      </w:r>
    </w:p>
    <w:p w14:paraId="2EC39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1FAAD8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784614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3954</w:t>
      </w:r>
    </w:p>
    <w:p w14:paraId="33867A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3954</w:t>
      </w:r>
    </w:p>
    <w:p w14:paraId="49199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3954</w:t>
      </w:r>
    </w:p>
    <w:p w14:paraId="76936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3955</w:t>
      </w:r>
    </w:p>
    <w:p w14:paraId="10E14D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3955</w:t>
      </w:r>
    </w:p>
    <w:p w14:paraId="2E558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rPr>
          <w:lang w:eastAsia="zh-CN"/>
        </w:rPr>
        <w:t xml:space="preserve"> for 5MHz Bandwidth</w:t>
      </w:r>
      <w:r w:rsidRPr="00890378">
        <w:tab/>
        <w:t>3957</w:t>
      </w:r>
    </w:p>
    <w:p w14:paraId="22652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3957</w:t>
      </w:r>
    </w:p>
    <w:p w14:paraId="1C9347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3957</w:t>
      </w:r>
    </w:p>
    <w:p w14:paraId="593B92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3957</w:t>
      </w:r>
    </w:p>
    <w:p w14:paraId="5D6ABA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3958</w:t>
      </w:r>
    </w:p>
    <w:p w14:paraId="6290DD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3959</w:t>
      </w:r>
    </w:p>
    <w:p w14:paraId="6A8D55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WB-RSRQ</w:t>
      </w:r>
      <w:r w:rsidRPr="00890378">
        <w:tab/>
        <w:t>3960</w:t>
      </w:r>
    </w:p>
    <w:p w14:paraId="4B18FA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WB-RSRQ accuracy</w:t>
      </w:r>
      <w:r w:rsidRPr="00890378">
        <w:tab/>
        <w:t>3960</w:t>
      </w:r>
    </w:p>
    <w:p w14:paraId="185AD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3960</w:t>
      </w:r>
    </w:p>
    <w:p w14:paraId="6F992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3961</w:t>
      </w:r>
    </w:p>
    <w:p w14:paraId="6093FF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3961</w:t>
      </w:r>
    </w:p>
    <w:p w14:paraId="28CD0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3962</w:t>
      </w:r>
    </w:p>
    <w:p w14:paraId="5BAB82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3962</w:t>
      </w:r>
    </w:p>
    <w:p w14:paraId="5DBF7E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WB-RSRQ</w:t>
      </w:r>
      <w:r w:rsidRPr="00890378">
        <w:tab/>
        <w:t>3964</w:t>
      </w:r>
    </w:p>
    <w:p w14:paraId="16708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absolute WB-RSRQ accuracy</w:t>
      </w:r>
      <w:r w:rsidRPr="00890378">
        <w:tab/>
        <w:t>3964</w:t>
      </w:r>
    </w:p>
    <w:p w14:paraId="76A9CE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3964</w:t>
      </w:r>
    </w:p>
    <w:p w14:paraId="6B564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3964</w:t>
      </w:r>
    </w:p>
    <w:p w14:paraId="688010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3964</w:t>
      </w:r>
    </w:p>
    <w:p w14:paraId="13FA9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3965</w:t>
      </w:r>
    </w:p>
    <w:p w14:paraId="10C93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3966</w:t>
      </w:r>
    </w:p>
    <w:p w14:paraId="1181DC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3DE7C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01060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3967</w:t>
      </w:r>
    </w:p>
    <w:p w14:paraId="608AD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3967</w:t>
      </w:r>
    </w:p>
    <w:p w14:paraId="49A4B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3968</w:t>
      </w:r>
    </w:p>
    <w:p w14:paraId="4F07E1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3968</w:t>
      </w:r>
    </w:p>
    <w:p w14:paraId="7C583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3968</w:t>
      </w:r>
    </w:p>
    <w:p w14:paraId="5F338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3969</w:t>
      </w:r>
    </w:p>
    <w:p w14:paraId="56897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3969</w:t>
      </w:r>
    </w:p>
    <w:p w14:paraId="73462C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3970</w:t>
      </w:r>
    </w:p>
    <w:p w14:paraId="6619D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3970</w:t>
      </w:r>
    </w:p>
    <w:p w14:paraId="084994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3970</w:t>
      </w:r>
    </w:p>
    <w:p w14:paraId="09D6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3970</w:t>
      </w:r>
    </w:p>
    <w:p w14:paraId="0C669E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57CB4B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2D09CB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3972</w:t>
      </w:r>
    </w:p>
    <w:p w14:paraId="6BE0C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3972</w:t>
      </w:r>
    </w:p>
    <w:p w14:paraId="2A195F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3972</w:t>
      </w:r>
    </w:p>
    <w:p w14:paraId="2A6C74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3972</w:t>
      </w:r>
    </w:p>
    <w:p w14:paraId="1DBDA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3973</w:t>
      </w:r>
    </w:p>
    <w:p w14:paraId="0F22E4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3974</w:t>
      </w:r>
    </w:p>
    <w:p w14:paraId="489E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3974</w:t>
      </w:r>
    </w:p>
    <w:p w14:paraId="7FD2C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3974</w:t>
      </w:r>
    </w:p>
    <w:p w14:paraId="55276F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3974</w:t>
      </w:r>
    </w:p>
    <w:p w14:paraId="64E7D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3974</w:t>
      </w:r>
    </w:p>
    <w:p w14:paraId="2D10F1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3975</w:t>
      </w:r>
    </w:p>
    <w:p w14:paraId="7E0855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20BC4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72C13E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3976</w:t>
      </w:r>
    </w:p>
    <w:p w14:paraId="7A864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3976</w:t>
      </w:r>
    </w:p>
    <w:p w14:paraId="0CAE42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3976</w:t>
      </w:r>
    </w:p>
    <w:p w14:paraId="1446B2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3976</w:t>
      </w:r>
    </w:p>
    <w:p w14:paraId="773FA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3977</w:t>
      </w:r>
    </w:p>
    <w:p w14:paraId="611F8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3978</w:t>
      </w:r>
    </w:p>
    <w:p w14:paraId="1206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3978</w:t>
      </w:r>
    </w:p>
    <w:p w14:paraId="0E7B7D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3978</w:t>
      </w:r>
    </w:p>
    <w:p w14:paraId="32829D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3978</w:t>
      </w:r>
    </w:p>
    <w:p w14:paraId="57DF6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3978</w:t>
      </w:r>
    </w:p>
    <w:p w14:paraId="311781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3979</w:t>
      </w:r>
    </w:p>
    <w:p w14:paraId="6DC7BB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227183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77C724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3980</w:t>
      </w:r>
    </w:p>
    <w:p w14:paraId="2DDA86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3980</w:t>
      </w:r>
    </w:p>
    <w:p w14:paraId="3372A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3980</w:t>
      </w:r>
    </w:p>
    <w:p w14:paraId="5167D2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3980</w:t>
      </w:r>
    </w:p>
    <w:p w14:paraId="1714B4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3981</w:t>
      </w:r>
    </w:p>
    <w:p w14:paraId="106DE3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3982</w:t>
      </w:r>
    </w:p>
    <w:p w14:paraId="62C08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3982</w:t>
      </w:r>
    </w:p>
    <w:p w14:paraId="0FBFB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3982</w:t>
      </w:r>
    </w:p>
    <w:p w14:paraId="497E30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3982</w:t>
      </w:r>
    </w:p>
    <w:p w14:paraId="0910F0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3982</w:t>
      </w:r>
    </w:p>
    <w:p w14:paraId="69E019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3983</w:t>
      </w:r>
    </w:p>
    <w:p w14:paraId="5532FE0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FDD</w:t>
      </w:r>
      <w:r w:rsidRPr="00890378">
        <w:tab/>
        <w:t>3984</w:t>
      </w:r>
    </w:p>
    <w:p w14:paraId="204870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FDD</w:t>
      </w:r>
      <w:r w:rsidRPr="00890378">
        <w:tab/>
        <w:t>3984</w:t>
      </w:r>
    </w:p>
    <w:p w14:paraId="161347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3984</w:t>
      </w:r>
    </w:p>
    <w:p w14:paraId="7CAE2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3984</w:t>
      </w:r>
    </w:p>
    <w:p w14:paraId="404DC2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3984</w:t>
      </w:r>
    </w:p>
    <w:p w14:paraId="02198A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3985</w:t>
      </w:r>
    </w:p>
    <w:p w14:paraId="28E898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3988</w:t>
      </w:r>
    </w:p>
    <w:p w14:paraId="7E28DE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FDD</w:t>
      </w:r>
      <w:r w:rsidRPr="00890378">
        <w:tab/>
        <w:t>3990</w:t>
      </w:r>
    </w:p>
    <w:p w14:paraId="00DF76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3990</w:t>
      </w:r>
    </w:p>
    <w:p w14:paraId="17E06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3990</w:t>
      </w:r>
    </w:p>
    <w:p w14:paraId="15FD6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3990</w:t>
      </w:r>
    </w:p>
    <w:p w14:paraId="36090C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3991</w:t>
      </w:r>
    </w:p>
    <w:p w14:paraId="14341E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3994</w:t>
      </w:r>
    </w:p>
    <w:p w14:paraId="2E8AE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TDD</w:t>
      </w:r>
      <w:r w:rsidRPr="00890378">
        <w:tab/>
        <w:t>3996</w:t>
      </w:r>
    </w:p>
    <w:p w14:paraId="223A6A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TDD</w:t>
      </w:r>
      <w:r w:rsidRPr="00890378">
        <w:tab/>
        <w:t>3996</w:t>
      </w:r>
    </w:p>
    <w:p w14:paraId="3607F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3996</w:t>
      </w:r>
    </w:p>
    <w:p w14:paraId="6BB14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3996</w:t>
      </w:r>
    </w:p>
    <w:p w14:paraId="0ABE4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3996</w:t>
      </w:r>
    </w:p>
    <w:p w14:paraId="402A62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3997</w:t>
      </w:r>
    </w:p>
    <w:p w14:paraId="352133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4000</w:t>
      </w:r>
    </w:p>
    <w:p w14:paraId="55B7F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TDD</w:t>
      </w:r>
      <w:r w:rsidRPr="00890378">
        <w:tab/>
        <w:t>4002</w:t>
      </w:r>
    </w:p>
    <w:p w14:paraId="0D989D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4002</w:t>
      </w:r>
    </w:p>
    <w:p w14:paraId="32D82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4002</w:t>
      </w:r>
    </w:p>
    <w:p w14:paraId="2A90EA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4002</w:t>
      </w:r>
    </w:p>
    <w:p w14:paraId="146EB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4003</w:t>
      </w:r>
    </w:p>
    <w:p w14:paraId="7580E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4006</w:t>
      </w:r>
    </w:p>
    <w:p w14:paraId="6D8070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TDD RSRQ </w:t>
      </w:r>
      <w:r w:rsidRPr="00890378">
        <w:rPr>
          <w:rFonts w:eastAsia="SimSun"/>
          <w:lang w:eastAsia="zh-CN"/>
        </w:rPr>
        <w:t xml:space="preserve">Accuracy </w:t>
      </w:r>
      <w:r w:rsidRPr="00890378">
        <w:rPr>
          <w:rFonts w:eastAsia="SimSun"/>
        </w:rPr>
        <w:t>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7379D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Absolute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25721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4008</w:t>
      </w:r>
    </w:p>
    <w:p w14:paraId="25306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4008</w:t>
      </w:r>
    </w:p>
    <w:p w14:paraId="4DD201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4008</w:t>
      </w:r>
    </w:p>
    <w:p w14:paraId="0C83D7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4008</w:t>
      </w:r>
    </w:p>
    <w:p w14:paraId="3900F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4009</w:t>
      </w:r>
    </w:p>
    <w:p w14:paraId="74FF2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Relative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4010</w:t>
      </w:r>
    </w:p>
    <w:p w14:paraId="7C9C56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4010</w:t>
      </w:r>
    </w:p>
    <w:p w14:paraId="14ADB1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4010</w:t>
      </w:r>
    </w:p>
    <w:p w14:paraId="667104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4010</w:t>
      </w:r>
    </w:p>
    <w:p w14:paraId="18CFF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4011</w:t>
      </w:r>
    </w:p>
    <w:p w14:paraId="7C6AB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4011</w:t>
      </w:r>
    </w:p>
    <w:p w14:paraId="24A061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intra-frequency absolute RSRQ accuracy with CRS based discovery signal</w:t>
      </w:r>
      <w:r w:rsidRPr="00890378">
        <w:tab/>
        <w:t>4012</w:t>
      </w:r>
    </w:p>
    <w:p w14:paraId="37C5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4012</w:t>
      </w:r>
    </w:p>
    <w:p w14:paraId="2B5596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4013</w:t>
      </w:r>
    </w:p>
    <w:p w14:paraId="0D758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4013</w:t>
      </w:r>
    </w:p>
    <w:p w14:paraId="71779B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4014</w:t>
      </w:r>
    </w:p>
    <w:p w14:paraId="1491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4014</w:t>
      </w:r>
    </w:p>
    <w:p w14:paraId="341744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4014</w:t>
      </w:r>
    </w:p>
    <w:p w14:paraId="7BB968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4014</w:t>
      </w:r>
    </w:p>
    <w:p w14:paraId="12D82E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4015</w:t>
      </w:r>
    </w:p>
    <w:p w14:paraId="0A8A53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intra-frequency absolute RSRQ accuracy with CRS based discovery signal</w:t>
      </w:r>
      <w:r w:rsidRPr="00890378">
        <w:tab/>
        <w:t>4017</w:t>
      </w:r>
    </w:p>
    <w:p w14:paraId="77B0AF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4017</w:t>
      </w:r>
    </w:p>
    <w:p w14:paraId="505464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4017</w:t>
      </w:r>
    </w:p>
    <w:p w14:paraId="50988C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4017</w:t>
      </w:r>
    </w:p>
    <w:p w14:paraId="07644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4017</w:t>
      </w:r>
    </w:p>
    <w:p w14:paraId="2C4CD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4017</w:t>
      </w:r>
    </w:p>
    <w:p w14:paraId="1AB01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4017</w:t>
      </w:r>
    </w:p>
    <w:p w14:paraId="7195D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4018</w:t>
      </w:r>
    </w:p>
    <w:p w14:paraId="1C9D6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4019</w:t>
      </w:r>
    </w:p>
    <w:p w14:paraId="5CC8A3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RSRQ accuracies with CRS based discovery signal</w:t>
      </w:r>
      <w:r w:rsidRPr="00890378">
        <w:tab/>
        <w:t>4020</w:t>
      </w:r>
    </w:p>
    <w:p w14:paraId="182FD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4020</w:t>
      </w:r>
    </w:p>
    <w:p w14:paraId="7D793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4020</w:t>
      </w:r>
    </w:p>
    <w:p w14:paraId="2F3F5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4020</w:t>
      </w:r>
    </w:p>
    <w:p w14:paraId="2BC7EE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4022</w:t>
      </w:r>
    </w:p>
    <w:p w14:paraId="3010A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4022</w:t>
      </w:r>
    </w:p>
    <w:p w14:paraId="0A2699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4022</w:t>
      </w:r>
    </w:p>
    <w:p w14:paraId="05D5F6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4023</w:t>
      </w:r>
    </w:p>
    <w:p w14:paraId="7C4F06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4024</w:t>
      </w:r>
    </w:p>
    <w:p w14:paraId="7EADF3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</w:t>
      </w:r>
      <w:r w:rsidRPr="00890378">
        <w:t>-</w:t>
      </w:r>
      <w:r w:rsidRPr="00890378">
        <w:rPr>
          <w:lang w:eastAsia="zh-CN"/>
        </w:rPr>
        <w:t>TDD</w:t>
      </w:r>
      <w:r w:rsidRPr="00890378">
        <w:t xml:space="preserve"> inter-frequency absolute and relative RSRQ accuracies with CRS based discovery signal</w:t>
      </w:r>
      <w:r w:rsidRPr="00890378">
        <w:tab/>
        <w:t>4025</w:t>
      </w:r>
    </w:p>
    <w:p w14:paraId="72510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4025</w:t>
      </w:r>
    </w:p>
    <w:p w14:paraId="29FA17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4026</w:t>
      </w:r>
    </w:p>
    <w:p w14:paraId="7A602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4026</w:t>
      </w:r>
    </w:p>
    <w:p w14:paraId="56931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4026</w:t>
      </w:r>
    </w:p>
    <w:p w14:paraId="64226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4026</w:t>
      </w:r>
    </w:p>
    <w:p w14:paraId="17DA7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4026</w:t>
      </w:r>
    </w:p>
    <w:p w14:paraId="33DBB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4026</w:t>
      </w:r>
    </w:p>
    <w:p w14:paraId="0FC6F4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4027</w:t>
      </w:r>
    </w:p>
    <w:p w14:paraId="5E936A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RSRQ accuracy for E-UTRAN Carrier Aggregation in CRS based discovery signal</w:t>
      </w:r>
      <w:r w:rsidRPr="00890378">
        <w:tab/>
        <w:t>4029</w:t>
      </w:r>
    </w:p>
    <w:p w14:paraId="5861C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4029</w:t>
      </w:r>
    </w:p>
    <w:p w14:paraId="39E90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4029</w:t>
      </w:r>
    </w:p>
    <w:p w14:paraId="3B8D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4029</w:t>
      </w:r>
    </w:p>
    <w:p w14:paraId="2F2E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4031</w:t>
      </w:r>
    </w:p>
    <w:p w14:paraId="322EB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4031</w:t>
      </w:r>
    </w:p>
    <w:p w14:paraId="44C457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4031</w:t>
      </w:r>
    </w:p>
    <w:p w14:paraId="3B6577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4032</w:t>
      </w:r>
    </w:p>
    <w:p w14:paraId="3E9E6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4032</w:t>
      </w:r>
    </w:p>
    <w:p w14:paraId="5F26B4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RSRQ accuracy for E-UTRAN Carrier Aggregation in CRS based discovery signal</w:t>
      </w:r>
      <w:r w:rsidRPr="00890378">
        <w:tab/>
        <w:t>4034</w:t>
      </w:r>
    </w:p>
    <w:p w14:paraId="6AF96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4034</w:t>
      </w:r>
    </w:p>
    <w:p w14:paraId="7C62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4034</w:t>
      </w:r>
    </w:p>
    <w:p w14:paraId="76A5F5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4034</w:t>
      </w:r>
    </w:p>
    <w:p w14:paraId="57C0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4034</w:t>
      </w:r>
    </w:p>
    <w:p w14:paraId="113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4034</w:t>
      </w:r>
    </w:p>
    <w:p w14:paraId="478B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4035</w:t>
      </w:r>
    </w:p>
    <w:p w14:paraId="5857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4035</w:t>
      </w:r>
    </w:p>
    <w:p w14:paraId="3219B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4035</w:t>
      </w:r>
    </w:p>
    <w:p w14:paraId="20353C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9.2.34 to 9.2.41</w:t>
      </w:r>
      <w:r w:rsidRPr="00890378">
        <w:tab/>
        <w:t>4037</w:t>
      </w:r>
    </w:p>
    <w:p w14:paraId="356079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4037</w:t>
      </w:r>
    </w:p>
    <w:p w14:paraId="5133A7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FD-FDD Intra Frequency Absolute RSRQ Accuracy for UE category 0</w:t>
      </w:r>
      <w:r w:rsidRPr="00890378">
        <w:tab/>
        <w:t>4037</w:t>
      </w:r>
    </w:p>
    <w:p w14:paraId="45B006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4037</w:t>
      </w:r>
    </w:p>
    <w:p w14:paraId="0D073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4037</w:t>
      </w:r>
    </w:p>
    <w:p w14:paraId="69EC9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4037</w:t>
      </w:r>
    </w:p>
    <w:p w14:paraId="33F910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4038</w:t>
      </w:r>
    </w:p>
    <w:p w14:paraId="74EB19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4039</w:t>
      </w:r>
    </w:p>
    <w:p w14:paraId="7A4C5F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4041</w:t>
      </w:r>
    </w:p>
    <w:p w14:paraId="5F05C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Absolute RSRQ Accuracy for UE category 0</w:t>
      </w:r>
      <w:r w:rsidRPr="00890378">
        <w:tab/>
        <w:t>4041</w:t>
      </w:r>
    </w:p>
    <w:p w14:paraId="7BC70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4041</w:t>
      </w:r>
    </w:p>
    <w:p w14:paraId="1CADA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4041</w:t>
      </w:r>
    </w:p>
    <w:p w14:paraId="4CE667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4041</w:t>
      </w:r>
    </w:p>
    <w:p w14:paraId="3E1B0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4042</w:t>
      </w:r>
    </w:p>
    <w:p w14:paraId="2E9AE8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4044</w:t>
      </w:r>
    </w:p>
    <w:p w14:paraId="07E77F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</w:t>
      </w:r>
      <w:r w:rsidRPr="00890378">
        <w:rPr>
          <w:rFonts w:eastAsia="SimSun"/>
          <w:lang w:eastAsia="zh-CN"/>
        </w:rPr>
        <w:t xml:space="preserve">RSRQ </w:t>
      </w:r>
      <w:r w:rsidRPr="00890378">
        <w:rPr>
          <w:rFonts w:eastAsia="SimSun"/>
        </w:rPr>
        <w:t>Intra frequency case</w:t>
      </w:r>
      <w:r w:rsidRPr="00890378">
        <w:rPr>
          <w:rFonts w:eastAsia="SimSun"/>
          <w:lang w:eastAsia="zh-CN"/>
        </w:rPr>
        <w:t xml:space="preserve"> for UE category 0</w:t>
      </w:r>
      <w:r w:rsidRPr="00890378">
        <w:tab/>
        <w:t>4045</w:t>
      </w:r>
    </w:p>
    <w:p w14:paraId="57172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9.2.44.1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TDD Intra Frequency Absolute RSRQ Accuracy for UE category 0</w:t>
      </w:r>
      <w:r w:rsidRPr="00890378">
        <w:tab/>
        <w:t>4045</w:t>
      </w:r>
    </w:p>
    <w:p w14:paraId="2D86A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snapToGrid w:val="0"/>
        </w:rPr>
        <w:t>9.2.44.1.1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snapToGrid w:val="0"/>
        </w:rPr>
        <w:t>Test purpose</w:t>
      </w:r>
      <w:r w:rsidRPr="00890378">
        <w:tab/>
        <w:t>4045</w:t>
      </w:r>
    </w:p>
    <w:p w14:paraId="211C16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applicability</w:t>
      </w:r>
      <w:r w:rsidRPr="00890378">
        <w:tab/>
        <w:t>4046</w:t>
      </w:r>
    </w:p>
    <w:p w14:paraId="4D914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 xml:space="preserve">9.2.44.1.3 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conformance requirements</w:t>
      </w:r>
      <w:r w:rsidRPr="00890378">
        <w:tab/>
        <w:t>4046</w:t>
      </w:r>
    </w:p>
    <w:p w14:paraId="594D0F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description</w:t>
      </w:r>
      <w:r w:rsidRPr="00890378">
        <w:tab/>
        <w:t>4046</w:t>
      </w:r>
    </w:p>
    <w:p w14:paraId="7C54BD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requirement</w:t>
      </w:r>
      <w:r w:rsidRPr="00890378">
        <w:tab/>
        <w:t>4048</w:t>
      </w:r>
    </w:p>
    <w:p w14:paraId="59F21F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9.2.45 to 9.2.50</w:t>
      </w:r>
      <w:r w:rsidRPr="00890378">
        <w:tab/>
        <w:t>4049</w:t>
      </w:r>
    </w:p>
    <w:p w14:paraId="38B74B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FDD PCell</w:t>
      </w:r>
      <w:r w:rsidRPr="00890378">
        <w:tab/>
        <w:t>4049</w:t>
      </w:r>
    </w:p>
    <w:p w14:paraId="6ACA0B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4049</w:t>
      </w:r>
    </w:p>
    <w:p w14:paraId="64339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4049</w:t>
      </w:r>
    </w:p>
    <w:p w14:paraId="2A34F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4049</w:t>
      </w:r>
    </w:p>
    <w:p w14:paraId="4C340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4051</w:t>
      </w:r>
    </w:p>
    <w:p w14:paraId="0293C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4051</w:t>
      </w:r>
    </w:p>
    <w:p w14:paraId="7AF161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4052</w:t>
      </w:r>
    </w:p>
    <w:p w14:paraId="192CF0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4052</w:t>
      </w:r>
    </w:p>
    <w:p w14:paraId="6C0C9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4053</w:t>
      </w:r>
    </w:p>
    <w:p w14:paraId="3B3157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TDD PCell</w:t>
      </w:r>
      <w:r w:rsidRPr="00890378">
        <w:tab/>
        <w:t>4056</w:t>
      </w:r>
    </w:p>
    <w:p w14:paraId="6EF989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4056</w:t>
      </w:r>
    </w:p>
    <w:p w14:paraId="762590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4056</w:t>
      </w:r>
    </w:p>
    <w:p w14:paraId="1A355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4056</w:t>
      </w:r>
    </w:p>
    <w:p w14:paraId="0AE53D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4057</w:t>
      </w:r>
    </w:p>
    <w:p w14:paraId="1766D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4057</w:t>
      </w:r>
    </w:p>
    <w:p w14:paraId="5E7B9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4058</w:t>
      </w:r>
    </w:p>
    <w:p w14:paraId="467DA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4059</w:t>
      </w:r>
    </w:p>
    <w:p w14:paraId="5D317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4059</w:t>
      </w:r>
    </w:p>
    <w:p w14:paraId="4D358E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9.2.53 to 9.2.54</w:t>
      </w:r>
      <w:r w:rsidRPr="00890378">
        <w:tab/>
        <w:t>4061</w:t>
      </w:r>
    </w:p>
    <w:p w14:paraId="1A9EAE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RSRQ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4062</w:t>
      </w:r>
    </w:p>
    <w:p w14:paraId="549A27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4062</w:t>
      </w:r>
    </w:p>
    <w:p w14:paraId="38F92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4062</w:t>
      </w:r>
    </w:p>
    <w:p w14:paraId="4A6D0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4062</w:t>
      </w:r>
    </w:p>
    <w:p w14:paraId="53C0F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4064</w:t>
      </w:r>
    </w:p>
    <w:p w14:paraId="2C437D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4064</w:t>
      </w:r>
    </w:p>
    <w:p w14:paraId="34413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4064</w:t>
      </w:r>
    </w:p>
    <w:p w14:paraId="444B70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4065</w:t>
      </w:r>
    </w:p>
    <w:p w14:paraId="1D1B9C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4065</w:t>
      </w:r>
    </w:p>
    <w:p w14:paraId="475D58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4 DL RSRQ for E-UTRAN in Carrier Aggregation with generic duplex modes</w:t>
      </w:r>
      <w:r w:rsidRPr="00890378">
        <w:tab/>
        <w:t>4068</w:t>
      </w:r>
    </w:p>
    <w:p w14:paraId="632B13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4068</w:t>
      </w:r>
    </w:p>
    <w:p w14:paraId="06852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4068</w:t>
      </w:r>
    </w:p>
    <w:p w14:paraId="3D9C34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4069</w:t>
      </w:r>
    </w:p>
    <w:p w14:paraId="2CA45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4070</w:t>
      </w:r>
    </w:p>
    <w:p w14:paraId="38AC4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4070</w:t>
      </w:r>
    </w:p>
    <w:p w14:paraId="43A534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4071</w:t>
      </w:r>
    </w:p>
    <w:p w14:paraId="33DA02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4072</w:t>
      </w:r>
    </w:p>
    <w:p w14:paraId="4D91A5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4072</w:t>
      </w:r>
    </w:p>
    <w:p w14:paraId="678057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5 DL RSRQ for E-UTRAN</w:t>
      </w:r>
      <w:r w:rsidRPr="00890378">
        <w:t xml:space="preserve"> </w:t>
      </w:r>
      <w:r w:rsidRPr="00890378">
        <w:rPr>
          <w:lang w:eastAsia="zh-CN"/>
        </w:rPr>
        <w:t>in Carrier Aggregation with generic duplex modes</w:t>
      </w:r>
      <w:r w:rsidRPr="00890378">
        <w:tab/>
        <w:t>4076</w:t>
      </w:r>
    </w:p>
    <w:p w14:paraId="41A842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4076</w:t>
      </w:r>
    </w:p>
    <w:p w14:paraId="6F179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4076</w:t>
      </w:r>
    </w:p>
    <w:p w14:paraId="7665D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4076</w:t>
      </w:r>
    </w:p>
    <w:p w14:paraId="3D405A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4078</w:t>
      </w:r>
    </w:p>
    <w:p w14:paraId="68D46A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4078</w:t>
      </w:r>
    </w:p>
    <w:p w14:paraId="380D45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4078</w:t>
      </w:r>
    </w:p>
    <w:p w14:paraId="70347E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4079</w:t>
      </w:r>
    </w:p>
    <w:p w14:paraId="28F599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4079</w:t>
      </w:r>
    </w:p>
    <w:p w14:paraId="7110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9.2.58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RSRQ for E-UTRAN in Carrier Aggregation with generic duplex modes</w:t>
      </w:r>
      <w:r w:rsidRPr="00890378">
        <w:tab/>
        <w:t>4083</w:t>
      </w:r>
    </w:p>
    <w:p w14:paraId="19A8F8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4083</w:t>
      </w:r>
    </w:p>
    <w:p w14:paraId="0248C8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4083</w:t>
      </w:r>
    </w:p>
    <w:p w14:paraId="3D511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4083</w:t>
      </w:r>
    </w:p>
    <w:p w14:paraId="6B7F95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4085</w:t>
      </w:r>
    </w:p>
    <w:p w14:paraId="18A1E4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4085</w:t>
      </w:r>
    </w:p>
    <w:p w14:paraId="15D3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4085</w:t>
      </w:r>
    </w:p>
    <w:p w14:paraId="769C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4086</w:t>
      </w:r>
    </w:p>
    <w:p w14:paraId="651837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4086</w:t>
      </w:r>
    </w:p>
    <w:p w14:paraId="6D0B9E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9.2.59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RSRQ for E-UTRAN in Carrier Aggregation with generic duplex modes</w:t>
      </w:r>
      <w:r w:rsidRPr="00890378">
        <w:tab/>
        <w:t>4090</w:t>
      </w:r>
    </w:p>
    <w:p w14:paraId="71C623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4090</w:t>
      </w:r>
    </w:p>
    <w:p w14:paraId="593F8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4090</w:t>
      </w:r>
    </w:p>
    <w:p w14:paraId="763E03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4090</w:t>
      </w:r>
    </w:p>
    <w:p w14:paraId="441283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4092</w:t>
      </w:r>
    </w:p>
    <w:p w14:paraId="153BA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4092</w:t>
      </w:r>
    </w:p>
    <w:p w14:paraId="2C8C2E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4092</w:t>
      </w:r>
    </w:p>
    <w:p w14:paraId="18D8F0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4093</w:t>
      </w:r>
    </w:p>
    <w:p w14:paraId="559319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4093</w:t>
      </w:r>
    </w:p>
    <w:p w14:paraId="0740E15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UTRA FDD CPICH RSCP</w:t>
      </w:r>
      <w:r w:rsidRPr="00890378">
        <w:tab/>
        <w:t>4099</w:t>
      </w:r>
    </w:p>
    <w:p w14:paraId="5F10ED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F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4099</w:t>
      </w:r>
    </w:p>
    <w:p w14:paraId="27665C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4099</w:t>
      </w:r>
    </w:p>
    <w:p w14:paraId="1CF9DC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4099</w:t>
      </w:r>
    </w:p>
    <w:p w14:paraId="387AB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4099</w:t>
      </w:r>
    </w:p>
    <w:p w14:paraId="5708F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4100</w:t>
      </w:r>
    </w:p>
    <w:p w14:paraId="0E15C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4100</w:t>
      </w:r>
    </w:p>
    <w:p w14:paraId="752A21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4100</w:t>
      </w:r>
    </w:p>
    <w:p w14:paraId="6C5E1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4101</w:t>
      </w:r>
    </w:p>
    <w:p w14:paraId="70C2C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4102</w:t>
      </w:r>
    </w:p>
    <w:p w14:paraId="7BCBDE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4104</w:t>
      </w:r>
    </w:p>
    <w:p w14:paraId="5728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4104</w:t>
      </w:r>
    </w:p>
    <w:p w14:paraId="4B9E9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4104</w:t>
      </w:r>
    </w:p>
    <w:p w14:paraId="1D92EC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4105</w:t>
      </w:r>
    </w:p>
    <w:p w14:paraId="2880D5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4105</w:t>
      </w:r>
    </w:p>
    <w:p w14:paraId="71834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4105</w:t>
      </w:r>
    </w:p>
    <w:p w14:paraId="5447EA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4106</w:t>
      </w:r>
    </w:p>
    <w:p w14:paraId="65F725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4106</w:t>
      </w:r>
    </w:p>
    <w:p w14:paraId="55736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4108</w:t>
      </w:r>
    </w:p>
    <w:p w14:paraId="48799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 </w:t>
      </w:r>
      <w:r w:rsidRPr="00890378">
        <w:rPr>
          <w:lang w:eastAsia="zh-CN"/>
        </w:rPr>
        <w:t>F</w:t>
      </w:r>
      <w:r w:rsidRPr="00890378">
        <w:t xml:space="preserve">DD CPICH </w:t>
      </w:r>
      <w:r w:rsidRPr="00890378">
        <w:rPr>
          <w:lang w:eastAsia="zh-CN"/>
        </w:rPr>
        <w:t>RSCP</w:t>
      </w:r>
      <w:r w:rsidRPr="00890378">
        <w:t xml:space="preserve">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4110</w:t>
      </w:r>
    </w:p>
    <w:p w14:paraId="7ADD69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4110</w:t>
      </w:r>
    </w:p>
    <w:p w14:paraId="1B32D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4110</w:t>
      </w:r>
    </w:p>
    <w:p w14:paraId="0812A3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4110</w:t>
      </w:r>
    </w:p>
    <w:p w14:paraId="4E198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4111</w:t>
      </w:r>
    </w:p>
    <w:p w14:paraId="4404F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4111</w:t>
      </w:r>
    </w:p>
    <w:p w14:paraId="0CE4E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4111</w:t>
      </w:r>
    </w:p>
    <w:p w14:paraId="44C54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4111</w:t>
      </w:r>
    </w:p>
    <w:p w14:paraId="5F0A8D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4112</w:t>
      </w:r>
    </w:p>
    <w:p w14:paraId="32ED539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FDD CPICH Ec/No</w:t>
      </w:r>
      <w:r w:rsidRPr="00890378">
        <w:tab/>
        <w:t>4112</w:t>
      </w:r>
    </w:p>
    <w:p w14:paraId="55ADD6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tab/>
        <w:t>4112</w:t>
      </w:r>
    </w:p>
    <w:p w14:paraId="08FE46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4112</w:t>
      </w:r>
    </w:p>
    <w:p w14:paraId="1DF2DB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4112</w:t>
      </w:r>
    </w:p>
    <w:p w14:paraId="08DB46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4112</w:t>
      </w:r>
    </w:p>
    <w:p w14:paraId="5F3A81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4114</w:t>
      </w:r>
    </w:p>
    <w:p w14:paraId="627A5C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4114</w:t>
      </w:r>
    </w:p>
    <w:p w14:paraId="0B3FAE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4114</w:t>
      </w:r>
    </w:p>
    <w:p w14:paraId="2517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4114</w:t>
      </w:r>
    </w:p>
    <w:p w14:paraId="0AE843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4116</w:t>
      </w:r>
    </w:p>
    <w:p w14:paraId="0B605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>DD CPICH Ec/No absolute accuracy</w:t>
      </w:r>
      <w:r w:rsidRPr="00890378">
        <w:tab/>
        <w:t>4118</w:t>
      </w:r>
    </w:p>
    <w:p w14:paraId="0A63F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4118</w:t>
      </w:r>
    </w:p>
    <w:p w14:paraId="38594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4118</w:t>
      </w:r>
    </w:p>
    <w:p w14:paraId="54100B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4118</w:t>
      </w:r>
    </w:p>
    <w:p w14:paraId="06988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4119</w:t>
      </w:r>
    </w:p>
    <w:p w14:paraId="24F011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4119</w:t>
      </w:r>
    </w:p>
    <w:p w14:paraId="28CFE1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4120</w:t>
      </w:r>
    </w:p>
    <w:p w14:paraId="4A0B23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4121</w:t>
      </w:r>
    </w:p>
    <w:p w14:paraId="28532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4122</w:t>
      </w:r>
    </w:p>
    <w:p w14:paraId="198802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4123</w:t>
      </w:r>
    </w:p>
    <w:p w14:paraId="11C89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4123</w:t>
      </w:r>
    </w:p>
    <w:p w14:paraId="58238D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4124</w:t>
      </w:r>
    </w:p>
    <w:p w14:paraId="66E804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4124</w:t>
      </w:r>
    </w:p>
    <w:p w14:paraId="6DFA7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4124</w:t>
      </w:r>
    </w:p>
    <w:p w14:paraId="3DF197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4124</w:t>
      </w:r>
    </w:p>
    <w:p w14:paraId="784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4125</w:t>
      </w:r>
    </w:p>
    <w:p w14:paraId="185C0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4125</w:t>
      </w:r>
    </w:p>
    <w:p w14:paraId="1DA0DF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4125</w:t>
      </w:r>
    </w:p>
    <w:p w14:paraId="3F9BF0A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TDD P-CCPCH RSCP</w:t>
      </w:r>
      <w:r w:rsidRPr="00890378">
        <w:tab/>
        <w:t>4126</w:t>
      </w:r>
    </w:p>
    <w:p w14:paraId="5C6C8C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TDD P-CCPCH RSCP absolute accuracy</w:t>
      </w:r>
      <w:r w:rsidRPr="00890378">
        <w:tab/>
        <w:t>4126</w:t>
      </w:r>
    </w:p>
    <w:p w14:paraId="4B490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4126</w:t>
      </w:r>
    </w:p>
    <w:p w14:paraId="4BB1FC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4126</w:t>
      </w:r>
    </w:p>
    <w:p w14:paraId="06320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4126</w:t>
      </w:r>
    </w:p>
    <w:p w14:paraId="491E3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4127</w:t>
      </w:r>
    </w:p>
    <w:p w14:paraId="26FDF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4127</w:t>
      </w:r>
    </w:p>
    <w:p w14:paraId="7712C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4128</w:t>
      </w:r>
    </w:p>
    <w:p w14:paraId="25EE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4128</w:t>
      </w:r>
    </w:p>
    <w:p w14:paraId="3DE1F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4129</w:t>
      </w:r>
    </w:p>
    <w:p w14:paraId="20773C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 TDD P-CCPCH RSCP absolute accuracy</w:t>
      </w:r>
      <w:r w:rsidRPr="00890378">
        <w:tab/>
        <w:t>4131</w:t>
      </w:r>
    </w:p>
    <w:p w14:paraId="1951F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4131</w:t>
      </w:r>
    </w:p>
    <w:p w14:paraId="7859FA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4131</w:t>
      </w:r>
    </w:p>
    <w:p w14:paraId="2EDA21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4131</w:t>
      </w:r>
    </w:p>
    <w:p w14:paraId="0152A3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4132</w:t>
      </w:r>
    </w:p>
    <w:p w14:paraId="5A4DF1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4132</w:t>
      </w:r>
    </w:p>
    <w:p w14:paraId="7B3FE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4133</w:t>
      </w:r>
    </w:p>
    <w:p w14:paraId="5E702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4133</w:t>
      </w:r>
    </w:p>
    <w:p w14:paraId="0FB83F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4134</w:t>
      </w:r>
    </w:p>
    <w:p w14:paraId="2A6EEF5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GSM carrier RSSI</w:t>
      </w:r>
      <w:r w:rsidRPr="00890378">
        <w:tab/>
        <w:t>4136</w:t>
      </w:r>
    </w:p>
    <w:p w14:paraId="7CE0B8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F</w:t>
      </w:r>
      <w:r w:rsidRPr="00890378">
        <w:t>DD</w:t>
      </w:r>
      <w:r w:rsidRPr="00890378">
        <w:tab/>
        <w:t>4136</w:t>
      </w:r>
    </w:p>
    <w:p w14:paraId="54090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4136</w:t>
      </w:r>
    </w:p>
    <w:p w14:paraId="789DE3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4136</w:t>
      </w:r>
    </w:p>
    <w:p w14:paraId="5C3D20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4136</w:t>
      </w:r>
    </w:p>
    <w:p w14:paraId="301224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4138</w:t>
      </w:r>
    </w:p>
    <w:p w14:paraId="43113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4138</w:t>
      </w:r>
    </w:p>
    <w:p w14:paraId="06FBFF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4138</w:t>
      </w:r>
    </w:p>
    <w:p w14:paraId="0C89AF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4139</w:t>
      </w:r>
    </w:p>
    <w:p w14:paraId="19106C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4140</w:t>
      </w:r>
    </w:p>
    <w:p w14:paraId="261825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4142</w:t>
      </w:r>
    </w:p>
    <w:p w14:paraId="075FF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4142</w:t>
      </w:r>
    </w:p>
    <w:p w14:paraId="07F91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4142</w:t>
      </w:r>
    </w:p>
    <w:p w14:paraId="7A707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4142</w:t>
      </w:r>
    </w:p>
    <w:p w14:paraId="47267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4144</w:t>
      </w:r>
    </w:p>
    <w:p w14:paraId="2A33A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4144</w:t>
      </w:r>
    </w:p>
    <w:p w14:paraId="1A96B6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4144</w:t>
      </w:r>
    </w:p>
    <w:p w14:paraId="22EBA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4145</w:t>
      </w:r>
    </w:p>
    <w:p w14:paraId="46AAE8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4146</w:t>
      </w:r>
    </w:p>
    <w:p w14:paraId="2599AF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UE Rx </w:t>
      </w:r>
      <w:r w:rsidRPr="00890378">
        <w:rPr>
          <w:b/>
        </w:rPr>
        <w:t>-</w:t>
      </w:r>
      <w:r w:rsidRPr="00890378">
        <w:rPr>
          <w:b/>
          <w:lang w:eastAsia="zh-CN"/>
        </w:rPr>
        <w:t xml:space="preserve"> </w:t>
      </w:r>
      <w:r w:rsidRPr="00890378">
        <w:rPr>
          <w:lang w:eastAsia="zh-CN"/>
        </w:rPr>
        <w:t>Tx Time Difference</w:t>
      </w:r>
      <w:r w:rsidRPr="00890378">
        <w:tab/>
        <w:t>4148</w:t>
      </w:r>
    </w:p>
    <w:p w14:paraId="13F3B6E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</w:t>
      </w:r>
      <w:r w:rsidRPr="00890378">
        <w:tab/>
        <w:t>4148</w:t>
      </w:r>
    </w:p>
    <w:p w14:paraId="07BCF96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Serving Cell RSRP and RSRQ</w:t>
      </w:r>
      <w:r w:rsidRPr="00890378">
        <w:tab/>
        <w:t>4148</w:t>
      </w:r>
    </w:p>
    <w:p w14:paraId="77B919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FDD Serving Cell RSRP and RSRQ Accuracy</w:t>
      </w:r>
      <w:r w:rsidRPr="00890378">
        <w:tab/>
        <w:t>4148</w:t>
      </w:r>
    </w:p>
    <w:p w14:paraId="13067E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RSRP Accuracy</w:t>
      </w:r>
      <w:r w:rsidRPr="00890378">
        <w:tab/>
        <w:t>4148</w:t>
      </w:r>
    </w:p>
    <w:p w14:paraId="7B3A6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4148</w:t>
      </w:r>
    </w:p>
    <w:p w14:paraId="0A6D6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4148</w:t>
      </w:r>
    </w:p>
    <w:p w14:paraId="22571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4148</w:t>
      </w:r>
    </w:p>
    <w:p w14:paraId="01D5A5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.1.</w:t>
      </w:r>
      <w:r w:rsidRPr="00890378">
        <w:rPr>
          <w:rFonts w:eastAsia="SimSu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4149</w:t>
      </w:r>
    </w:p>
    <w:p w14:paraId="7C3D63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4150</w:t>
      </w:r>
    </w:p>
    <w:p w14:paraId="5A1365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4152</w:t>
      </w:r>
    </w:p>
    <w:p w14:paraId="35377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4152</w:t>
      </w:r>
    </w:p>
    <w:p w14:paraId="2C69D2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4152</w:t>
      </w:r>
    </w:p>
    <w:p w14:paraId="72BC8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4153</w:t>
      </w:r>
    </w:p>
    <w:p w14:paraId="44F24B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4153</w:t>
      </w:r>
    </w:p>
    <w:p w14:paraId="1E47A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4154</w:t>
      </w:r>
    </w:p>
    <w:p w14:paraId="3E2CF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</w:t>
      </w:r>
      <w:r w:rsidRPr="00890378">
        <w:rPr>
          <w:rFonts w:eastAsia="SimSun"/>
          <w:lang w:eastAsia="zh-CN"/>
        </w:rPr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</w:t>
      </w:r>
      <w:r w:rsidRPr="00890378">
        <w:rPr>
          <w:rFonts w:eastAsia="SimSun"/>
          <w:lang w:eastAsia="zh-CN"/>
        </w:rPr>
        <w:t>Q</w:t>
      </w:r>
      <w:r w:rsidRPr="00890378">
        <w:rPr>
          <w:rFonts w:eastAsia="SimSun"/>
        </w:rPr>
        <w:t xml:space="preserve"> Accuracy</w:t>
      </w:r>
      <w:r w:rsidRPr="00890378">
        <w:tab/>
        <w:t>4156</w:t>
      </w:r>
    </w:p>
    <w:p w14:paraId="5F0B2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4156</w:t>
      </w:r>
    </w:p>
    <w:p w14:paraId="4ABB20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4156</w:t>
      </w:r>
    </w:p>
    <w:p w14:paraId="07E296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4156</w:t>
      </w:r>
    </w:p>
    <w:p w14:paraId="1AC3B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4157</w:t>
      </w:r>
    </w:p>
    <w:p w14:paraId="60A57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4158</w:t>
      </w:r>
    </w:p>
    <w:p w14:paraId="4725B4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RSRP and RSRQ Accuracy</w:t>
      </w:r>
      <w:r w:rsidRPr="00890378">
        <w:tab/>
        <w:t>4160</w:t>
      </w:r>
    </w:p>
    <w:p w14:paraId="0C8192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RSRP Accuracy</w:t>
      </w:r>
      <w:r w:rsidRPr="00890378">
        <w:tab/>
        <w:t>4160</w:t>
      </w:r>
    </w:p>
    <w:p w14:paraId="61DE5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</w:t>
      </w:r>
      <w:r w:rsidRPr="00890378">
        <w:rPr>
          <w:lang w:eastAsia="zh-CN"/>
        </w:rPr>
        <w:t>1.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4160</w:t>
      </w:r>
    </w:p>
    <w:p w14:paraId="2ACC82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4160</w:t>
      </w:r>
    </w:p>
    <w:p w14:paraId="02B85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4160</w:t>
      </w:r>
    </w:p>
    <w:p w14:paraId="75ED4C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4161</w:t>
      </w:r>
    </w:p>
    <w:p w14:paraId="2B94D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4162</w:t>
      </w:r>
    </w:p>
    <w:p w14:paraId="076725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4163</w:t>
      </w:r>
    </w:p>
    <w:p w14:paraId="1B04B7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4163</w:t>
      </w:r>
    </w:p>
    <w:p w14:paraId="1EEFD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4163</w:t>
      </w:r>
    </w:p>
    <w:p w14:paraId="721CB9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4163</w:t>
      </w:r>
    </w:p>
    <w:p w14:paraId="52F99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4164</w:t>
      </w:r>
    </w:p>
    <w:p w14:paraId="4B9A6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4165</w:t>
      </w:r>
    </w:p>
    <w:p w14:paraId="7D477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</w:t>
      </w:r>
      <w:r w:rsidRPr="00890378">
        <w:rPr>
          <w:lang w:eastAsia="zh-CN"/>
        </w:rPr>
        <w:t>Q</w:t>
      </w:r>
      <w:r w:rsidRPr="00890378">
        <w:t xml:space="preserve"> Accuracy</w:t>
      </w:r>
      <w:r w:rsidRPr="00890378">
        <w:tab/>
        <w:t>4166</w:t>
      </w:r>
    </w:p>
    <w:p w14:paraId="38F21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4166</w:t>
      </w:r>
    </w:p>
    <w:p w14:paraId="3BC07D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4166</w:t>
      </w:r>
    </w:p>
    <w:p w14:paraId="629C6C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4166</w:t>
      </w:r>
    </w:p>
    <w:p w14:paraId="25ECD7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4167</w:t>
      </w:r>
    </w:p>
    <w:p w14:paraId="0A1135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4168</w:t>
      </w:r>
    </w:p>
    <w:p w14:paraId="513400F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9.10</w:t>
      </w:r>
      <w:r w:rsidRPr="00890378">
        <w:tab/>
        <w:t>4169</w:t>
      </w:r>
    </w:p>
    <w:p w14:paraId="53159FC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RSSI Accuracy</w:t>
      </w:r>
      <w:r w:rsidRPr="00890378">
        <w:tab/>
        <w:t>4169</w:t>
      </w:r>
    </w:p>
    <w:p w14:paraId="7F9E86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FDD)</w:t>
      </w:r>
      <w:r w:rsidRPr="00890378">
        <w:tab/>
        <w:t>4169</w:t>
      </w:r>
    </w:p>
    <w:p w14:paraId="7F970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4169</w:t>
      </w:r>
    </w:p>
    <w:p w14:paraId="611C28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4170</w:t>
      </w:r>
    </w:p>
    <w:p w14:paraId="103DE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4170</w:t>
      </w:r>
    </w:p>
    <w:p w14:paraId="3102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4170</w:t>
      </w:r>
    </w:p>
    <w:p w14:paraId="4A3D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4170</w:t>
      </w:r>
    </w:p>
    <w:p w14:paraId="32E373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4171</w:t>
      </w:r>
    </w:p>
    <w:p w14:paraId="5AC09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4171</w:t>
      </w:r>
    </w:p>
    <w:p w14:paraId="29308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4172</w:t>
      </w:r>
    </w:p>
    <w:p w14:paraId="4537AB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TDD)</w:t>
      </w:r>
      <w:r w:rsidRPr="00890378">
        <w:tab/>
        <w:t>4173</w:t>
      </w:r>
    </w:p>
    <w:p w14:paraId="03C6E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4173</w:t>
      </w:r>
    </w:p>
    <w:p w14:paraId="01971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4173</w:t>
      </w:r>
    </w:p>
    <w:p w14:paraId="1BD8CE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4173</w:t>
      </w:r>
    </w:p>
    <w:p w14:paraId="677D6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4173</w:t>
      </w:r>
    </w:p>
    <w:p w14:paraId="50A788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4173</w:t>
      </w:r>
    </w:p>
    <w:p w14:paraId="462E7B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4174</w:t>
      </w:r>
    </w:p>
    <w:p w14:paraId="0052A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4174</w:t>
      </w:r>
    </w:p>
    <w:p w14:paraId="7D5E0E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4174</w:t>
      </w:r>
    </w:p>
    <w:p w14:paraId="1C555E0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Channel Occupancy</w:t>
      </w:r>
      <w:r w:rsidRPr="00890378">
        <w:tab/>
        <w:t>4175</w:t>
      </w:r>
    </w:p>
    <w:p w14:paraId="120524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FDD)</w:t>
      </w:r>
      <w:r w:rsidRPr="00890378">
        <w:tab/>
        <w:t>4175</w:t>
      </w:r>
    </w:p>
    <w:p w14:paraId="6A50B3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4175</w:t>
      </w:r>
    </w:p>
    <w:p w14:paraId="3511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4175</w:t>
      </w:r>
    </w:p>
    <w:p w14:paraId="0E1D4A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4176</w:t>
      </w:r>
    </w:p>
    <w:p w14:paraId="14BC0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4176</w:t>
      </w:r>
    </w:p>
    <w:p w14:paraId="0D9005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4176</w:t>
      </w:r>
    </w:p>
    <w:p w14:paraId="693B0F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4176</w:t>
      </w:r>
    </w:p>
    <w:p w14:paraId="19C496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4177</w:t>
      </w:r>
    </w:p>
    <w:p w14:paraId="25DB7D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4177</w:t>
      </w:r>
    </w:p>
    <w:p w14:paraId="706528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TDD)</w:t>
      </w:r>
      <w:r w:rsidRPr="00890378">
        <w:tab/>
        <w:t>4178</w:t>
      </w:r>
    </w:p>
    <w:p w14:paraId="73D5A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4178</w:t>
      </w:r>
    </w:p>
    <w:p w14:paraId="66746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4179</w:t>
      </w:r>
    </w:p>
    <w:p w14:paraId="1AF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4179</w:t>
      </w:r>
    </w:p>
    <w:p w14:paraId="3B0A69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4179</w:t>
      </w:r>
    </w:p>
    <w:p w14:paraId="196B4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4179</w:t>
      </w:r>
    </w:p>
    <w:p w14:paraId="441C4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4179</w:t>
      </w:r>
    </w:p>
    <w:p w14:paraId="0CBEF8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4179</w:t>
      </w:r>
    </w:p>
    <w:p w14:paraId="153E3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4179</w:t>
      </w:r>
    </w:p>
    <w:p w14:paraId="0F6A3EA7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10</w:t>
      </w:r>
      <w:r w:rsidRPr="00CC3B9F">
        <w:rPr>
          <w:rFonts w:ascii="Calibri" w:hAnsi="Calibri"/>
          <w:szCs w:val="22"/>
        </w:rPr>
        <w:tab/>
      </w:r>
      <w:r w:rsidRPr="00890378">
        <w:t>Proximity-based Services in Any Cell Selection</w:t>
      </w:r>
      <w:r w:rsidRPr="00890378">
        <w:tab/>
        <w:t>4181</w:t>
      </w:r>
    </w:p>
    <w:p w14:paraId="79F2435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4181</w:t>
      </w:r>
    </w:p>
    <w:p w14:paraId="5E0F37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4181</w:t>
      </w:r>
    </w:p>
    <w:p w14:paraId="08D3044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4181</w:t>
      </w:r>
    </w:p>
    <w:p w14:paraId="2258BC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4181</w:t>
      </w:r>
    </w:p>
    <w:p w14:paraId="415426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4181</w:t>
      </w:r>
    </w:p>
    <w:p w14:paraId="545C1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4181</w:t>
      </w:r>
    </w:p>
    <w:p w14:paraId="6AEF79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4181</w:t>
      </w:r>
    </w:p>
    <w:p w14:paraId="00232A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4183</w:t>
      </w:r>
    </w:p>
    <w:p w14:paraId="6010AD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4183</w:t>
      </w:r>
    </w:p>
    <w:p w14:paraId="7ACFA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4183</w:t>
      </w:r>
    </w:p>
    <w:p w14:paraId="0AD7A07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4184</w:t>
      </w:r>
    </w:p>
    <w:p w14:paraId="0D33A41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4185</w:t>
      </w:r>
    </w:p>
    <w:p w14:paraId="1129C1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4185</w:t>
      </w:r>
    </w:p>
    <w:p w14:paraId="09EEFE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4185</w:t>
      </w:r>
    </w:p>
    <w:p w14:paraId="30B082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4185</w:t>
      </w:r>
    </w:p>
    <w:p w14:paraId="7E8DB4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4185</w:t>
      </w:r>
    </w:p>
    <w:p w14:paraId="1D55D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4185</w:t>
      </w:r>
    </w:p>
    <w:p w14:paraId="01F40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4187</w:t>
      </w:r>
    </w:p>
    <w:p w14:paraId="09F0F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4187</w:t>
      </w:r>
    </w:p>
    <w:p w14:paraId="7D4DE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4188</w:t>
      </w:r>
    </w:p>
    <w:p w14:paraId="31CEBE9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rPr>
          <w:rFonts w:eastAsia="PMingLiU"/>
        </w:rPr>
        <w:t>1</w:t>
      </w:r>
      <w:r w:rsidRPr="00890378">
        <w:rPr>
          <w:rFonts w:eastAsia="PMingLiU"/>
          <w:lang w:eastAsia="zh-TW"/>
        </w:rPr>
        <w:t>1</w:t>
      </w:r>
      <w:r w:rsidRPr="00CC3B9F">
        <w:rPr>
          <w:rFonts w:ascii="Calibri" w:hAnsi="Calibri"/>
          <w:szCs w:val="22"/>
        </w:rPr>
        <w:tab/>
      </w:r>
      <w:r w:rsidRPr="00890378">
        <w:rPr>
          <w:rFonts w:eastAsia="PMingLiU"/>
        </w:rPr>
        <w:t>V2V Sidelink Communication for V2V Operation on Dedicated V2V Carrier</w:t>
      </w:r>
      <w:r w:rsidRPr="00890378">
        <w:tab/>
        <w:t>4189</w:t>
      </w:r>
    </w:p>
    <w:p w14:paraId="6371DA0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V2V UE Transmission Timing Accuracy Test</w:t>
      </w:r>
      <w:r w:rsidRPr="00890378">
        <w:tab/>
        <w:t>4189</w:t>
      </w:r>
    </w:p>
    <w:p w14:paraId="21C71D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4189</w:t>
      </w:r>
    </w:p>
    <w:p w14:paraId="6ED515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4189</w:t>
      </w:r>
    </w:p>
    <w:p w14:paraId="7FB20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4190</w:t>
      </w:r>
    </w:p>
    <w:p w14:paraId="6C87F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4190</w:t>
      </w:r>
    </w:p>
    <w:p w14:paraId="377691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4190</w:t>
      </w:r>
    </w:p>
    <w:p w14:paraId="5AC9C2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4191</w:t>
      </w:r>
    </w:p>
    <w:p w14:paraId="0926A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4191</w:t>
      </w:r>
    </w:p>
    <w:p w14:paraId="2C0C40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4192</w:t>
      </w:r>
    </w:p>
    <w:p w14:paraId="6D03A1D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Interruptions due to V2V sidelink communication</w:t>
      </w:r>
      <w:r w:rsidRPr="00890378">
        <w:tab/>
        <w:t>4192</w:t>
      </w:r>
    </w:p>
    <w:p w14:paraId="3F64E6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4192</w:t>
      </w:r>
    </w:p>
    <w:p w14:paraId="1CEA14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4192</w:t>
      </w:r>
    </w:p>
    <w:p w14:paraId="5B2573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4192</w:t>
      </w:r>
    </w:p>
    <w:p w14:paraId="46BB6D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4192</w:t>
      </w:r>
    </w:p>
    <w:p w14:paraId="1F534F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4192</w:t>
      </w:r>
    </w:p>
    <w:p w14:paraId="5A1C1D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4193</w:t>
      </w:r>
    </w:p>
    <w:p w14:paraId="03969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4193</w:t>
      </w:r>
    </w:p>
    <w:p w14:paraId="42E64B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4194</w:t>
      </w:r>
    </w:p>
    <w:p w14:paraId="17EEFB6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12</w:t>
      </w:r>
      <w:r w:rsidRPr="00CC3B9F">
        <w:rPr>
          <w:rFonts w:ascii="Calibri" w:hAnsi="Calibri"/>
          <w:szCs w:val="22"/>
        </w:rPr>
        <w:tab/>
      </w:r>
      <w:r w:rsidRPr="00890378">
        <w:t>V2X Communications</w:t>
      </w:r>
      <w:r w:rsidRPr="00890378">
        <w:tab/>
        <w:t>4195</w:t>
      </w:r>
    </w:p>
    <w:p w14:paraId="462FA1E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</w:t>
      </w:r>
      <w:r w:rsidRPr="00890378">
        <w:tab/>
        <w:t>4195</w:t>
      </w:r>
    </w:p>
    <w:p w14:paraId="2C638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 for eNB as Timing Reference</w:t>
      </w:r>
      <w:r w:rsidRPr="00890378">
        <w:tab/>
        <w:t>4195</w:t>
      </w:r>
    </w:p>
    <w:p w14:paraId="010EA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4195</w:t>
      </w:r>
    </w:p>
    <w:p w14:paraId="2B325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4195</w:t>
      </w:r>
    </w:p>
    <w:p w14:paraId="450BCB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4195</w:t>
      </w:r>
    </w:p>
    <w:p w14:paraId="70941D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4195</w:t>
      </w:r>
    </w:p>
    <w:p w14:paraId="7D3F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4195</w:t>
      </w:r>
    </w:p>
    <w:p w14:paraId="1A340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4196</w:t>
      </w:r>
    </w:p>
    <w:p w14:paraId="59310F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4196</w:t>
      </w:r>
    </w:p>
    <w:p w14:paraId="4A3730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4197</w:t>
      </w:r>
    </w:p>
    <w:p w14:paraId="423EAF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V2X UE Transmission Timing Accuracy Test for SyncRef UE as Timing Reference</w:t>
      </w:r>
      <w:r w:rsidRPr="00890378">
        <w:tab/>
        <w:t>4197</w:t>
      </w:r>
    </w:p>
    <w:p w14:paraId="79E5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Purpose</w:t>
      </w:r>
      <w:r w:rsidRPr="00890378">
        <w:tab/>
        <w:t>4197</w:t>
      </w:r>
    </w:p>
    <w:p w14:paraId="07448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Applicability of requirements</w:t>
      </w:r>
      <w:r w:rsidRPr="00890378">
        <w:tab/>
        <w:t>4197</w:t>
      </w:r>
    </w:p>
    <w:p w14:paraId="6ABA60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Minimum Conformance Requirements</w:t>
      </w:r>
      <w:r w:rsidRPr="00890378">
        <w:tab/>
        <w:t>4198</w:t>
      </w:r>
    </w:p>
    <w:p w14:paraId="0B0CF3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Description</w:t>
      </w:r>
      <w:r w:rsidRPr="00890378">
        <w:tab/>
        <w:t>4198</w:t>
      </w:r>
    </w:p>
    <w:p w14:paraId="0AD77F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4198</w:t>
      </w:r>
    </w:p>
    <w:p w14:paraId="0843DE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4198</w:t>
      </w:r>
    </w:p>
    <w:p w14:paraId="2ECCA4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4198</w:t>
      </w:r>
    </w:p>
    <w:p w14:paraId="7BC74B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4199</w:t>
      </w:r>
    </w:p>
    <w:p w14:paraId="2799025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</w:t>
      </w:r>
      <w:r w:rsidRPr="00890378">
        <w:tab/>
        <w:t>4200</w:t>
      </w:r>
    </w:p>
    <w:p w14:paraId="33FB414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Initiation/Cease of SLSS Transmission with V2X Sidelink Communication </w:t>
      </w:r>
      <w:r w:rsidRPr="00890378">
        <w:rPr>
          <w:lang w:eastAsia="zh-CN"/>
        </w:rPr>
        <w:t>for eNB as Timing Reference</w:t>
      </w:r>
      <w:r w:rsidRPr="00890378">
        <w:tab/>
        <w:t>4200</w:t>
      </w:r>
    </w:p>
    <w:p w14:paraId="49044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4200</w:t>
      </w:r>
    </w:p>
    <w:p w14:paraId="455D8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4200</w:t>
      </w:r>
    </w:p>
    <w:p w14:paraId="316505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4200</w:t>
      </w:r>
    </w:p>
    <w:p w14:paraId="0B8DE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4200</w:t>
      </w:r>
    </w:p>
    <w:p w14:paraId="5F12F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4200</w:t>
      </w:r>
    </w:p>
    <w:p w14:paraId="75D8C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4201</w:t>
      </w:r>
    </w:p>
    <w:p w14:paraId="18D96E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4202</w:t>
      </w:r>
    </w:p>
    <w:p w14:paraId="686ADD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4204</w:t>
      </w:r>
    </w:p>
    <w:p w14:paraId="66D134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 for SyncRef UE as Timing Reference</w:t>
      </w:r>
      <w:r w:rsidRPr="00890378">
        <w:tab/>
        <w:t>4205</w:t>
      </w:r>
    </w:p>
    <w:p w14:paraId="02D142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4205</w:t>
      </w:r>
    </w:p>
    <w:p w14:paraId="30FD56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4206</w:t>
      </w:r>
    </w:p>
    <w:p w14:paraId="01FF2C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4206</w:t>
      </w:r>
    </w:p>
    <w:p w14:paraId="356AC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4206</w:t>
      </w:r>
    </w:p>
    <w:p w14:paraId="5B786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4206</w:t>
      </w:r>
    </w:p>
    <w:p w14:paraId="34EBC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4207</w:t>
      </w:r>
    </w:p>
    <w:p w14:paraId="5514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4207</w:t>
      </w:r>
    </w:p>
    <w:p w14:paraId="03A360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4209</w:t>
      </w:r>
    </w:p>
    <w:p w14:paraId="2DBCF77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</w:t>
      </w:r>
      <w:r w:rsidRPr="00890378">
        <w:tab/>
        <w:t>4210</w:t>
      </w:r>
    </w:p>
    <w:p w14:paraId="456F5B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GNSS configured as the highest priority</w:t>
      </w:r>
      <w:r w:rsidRPr="00890378">
        <w:tab/>
        <w:t>4210</w:t>
      </w:r>
    </w:p>
    <w:p w14:paraId="5C188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4210</w:t>
      </w:r>
    </w:p>
    <w:p w14:paraId="33C244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4210</w:t>
      </w:r>
    </w:p>
    <w:p w14:paraId="3ECF1B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4210</w:t>
      </w:r>
    </w:p>
    <w:p w14:paraId="2A5D9B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4211</w:t>
      </w:r>
    </w:p>
    <w:p w14:paraId="6429B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4211</w:t>
      </w:r>
    </w:p>
    <w:p w14:paraId="2F633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4212</w:t>
      </w:r>
    </w:p>
    <w:p w14:paraId="0C148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lastRenderedPageBreak/>
        <w:t>12.3.1.4.3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4212</w:t>
      </w:r>
    </w:p>
    <w:p w14:paraId="09CDC8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4215</w:t>
      </w:r>
    </w:p>
    <w:p w14:paraId="36841F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eNB configured as the highest priority</w:t>
      </w:r>
      <w:r w:rsidRPr="00890378">
        <w:tab/>
        <w:t>4217</w:t>
      </w:r>
    </w:p>
    <w:p w14:paraId="05C175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4217</w:t>
      </w:r>
    </w:p>
    <w:p w14:paraId="69B2E3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4217</w:t>
      </w:r>
    </w:p>
    <w:p w14:paraId="0ECE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4217</w:t>
      </w:r>
    </w:p>
    <w:p w14:paraId="2F0A1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4217</w:t>
      </w:r>
    </w:p>
    <w:p w14:paraId="30916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4217</w:t>
      </w:r>
    </w:p>
    <w:p w14:paraId="55DB7A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4218</w:t>
      </w:r>
    </w:p>
    <w:p w14:paraId="5FEEA7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4219</w:t>
      </w:r>
    </w:p>
    <w:p w14:paraId="6198B0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4221</w:t>
      </w:r>
    </w:p>
    <w:p w14:paraId="39CA0DC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Congestion Control Measurement Test for V2X UE</w:t>
      </w:r>
      <w:r w:rsidRPr="00890378">
        <w:tab/>
        <w:t>4222</w:t>
      </w:r>
    </w:p>
    <w:p w14:paraId="177F9CE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4222</w:t>
      </w:r>
    </w:p>
    <w:p w14:paraId="15B23A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applicability</w:t>
      </w:r>
      <w:r w:rsidRPr="00890378">
        <w:tab/>
        <w:t>4223</w:t>
      </w:r>
    </w:p>
    <w:p w14:paraId="7186C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4223</w:t>
      </w:r>
    </w:p>
    <w:p w14:paraId="5B7BD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4223</w:t>
      </w:r>
    </w:p>
    <w:p w14:paraId="39B87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4223</w:t>
      </w:r>
    </w:p>
    <w:p w14:paraId="74DFF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4224</w:t>
      </w:r>
    </w:p>
    <w:p w14:paraId="5067F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4225</w:t>
      </w:r>
    </w:p>
    <w:p w14:paraId="402786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4226</w:t>
      </w:r>
    </w:p>
    <w:p w14:paraId="474EC8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Interruptions due to V2X Sidelink Communication</w:t>
      </w:r>
      <w:r w:rsidRPr="00890378">
        <w:tab/>
        <w:t>4228</w:t>
      </w:r>
    </w:p>
    <w:p w14:paraId="346591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4228</w:t>
      </w:r>
    </w:p>
    <w:p w14:paraId="379A0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4228</w:t>
      </w:r>
    </w:p>
    <w:p w14:paraId="2B4702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4228</w:t>
      </w:r>
    </w:p>
    <w:p w14:paraId="5E3EB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4228</w:t>
      </w:r>
    </w:p>
    <w:p w14:paraId="27223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4228</w:t>
      </w:r>
    </w:p>
    <w:p w14:paraId="65F06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4229</w:t>
      </w:r>
    </w:p>
    <w:p w14:paraId="51B224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4230</w:t>
      </w:r>
    </w:p>
    <w:p w14:paraId="3A2E35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4231</w:t>
      </w:r>
    </w:p>
    <w:p w14:paraId="19C0F5F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Measurement Test</w:t>
      </w:r>
      <w:r w:rsidRPr="00890378">
        <w:tab/>
        <w:t>4232</w:t>
      </w:r>
    </w:p>
    <w:p w14:paraId="1AA9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PSSCH-RSRP measurements</w:t>
      </w:r>
      <w:r w:rsidRPr="00890378">
        <w:tab/>
        <w:t>4232</w:t>
      </w:r>
    </w:p>
    <w:p w14:paraId="7EE7E0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4232</w:t>
      </w:r>
    </w:p>
    <w:p w14:paraId="208FC4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4232</w:t>
      </w:r>
    </w:p>
    <w:p w14:paraId="46635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4232</w:t>
      </w:r>
    </w:p>
    <w:p w14:paraId="6BC060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4233</w:t>
      </w:r>
    </w:p>
    <w:p w14:paraId="4E44D7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4233</w:t>
      </w:r>
    </w:p>
    <w:p w14:paraId="42108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4234</w:t>
      </w:r>
    </w:p>
    <w:p w14:paraId="0FEB35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4234</w:t>
      </w:r>
    </w:p>
    <w:p w14:paraId="4D6A03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4236</w:t>
      </w:r>
    </w:p>
    <w:p w14:paraId="77143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S-RSSI measurements</w:t>
      </w:r>
      <w:r w:rsidRPr="00890378">
        <w:tab/>
        <w:t>4237</w:t>
      </w:r>
    </w:p>
    <w:p w14:paraId="5D1B5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4237</w:t>
      </w:r>
    </w:p>
    <w:p w14:paraId="7C852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4237</w:t>
      </w:r>
    </w:p>
    <w:p w14:paraId="1B76A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4237</w:t>
      </w:r>
    </w:p>
    <w:p w14:paraId="3162D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4237</w:t>
      </w:r>
    </w:p>
    <w:p w14:paraId="37A943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4237</w:t>
      </w:r>
    </w:p>
    <w:p w14:paraId="7393F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4239</w:t>
      </w:r>
    </w:p>
    <w:p w14:paraId="0EE92B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4239</w:t>
      </w:r>
    </w:p>
    <w:p w14:paraId="22491F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4241</w:t>
      </w:r>
    </w:p>
    <w:p w14:paraId="061BB06C" w14:textId="6A4325D0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504F9E02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797C5D">
        <w:instrText>i00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797C5D">
        <w:instrText>i00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797C5D">
        <w:instrText>i00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797C5D">
        <w:instrText>i00</w:instrText>
      </w:r>
      <w:r w:rsidR="00857BFE" w:rsidRPr="00890378">
        <w:instrText>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97C5D">
        <w:instrText>i00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539F9" w14:textId="77777777" w:rsidR="000549DD" w:rsidRDefault="000549DD">
      <w:r>
        <w:separator/>
      </w:r>
    </w:p>
  </w:endnote>
  <w:endnote w:type="continuationSeparator" w:id="0">
    <w:p w14:paraId="4D8C025E" w14:textId="77777777" w:rsidR="000549DD" w:rsidRDefault="0005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65FDD" w14:textId="77777777" w:rsidR="000549DD" w:rsidRDefault="000549DD">
      <w:r>
        <w:separator/>
      </w:r>
    </w:p>
  </w:footnote>
  <w:footnote w:type="continuationSeparator" w:id="0">
    <w:p w14:paraId="24C06961" w14:textId="77777777" w:rsidR="000549DD" w:rsidRDefault="00054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2AF9E33E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t>.</w:t>
    </w:r>
    <w:r w:rsidR="00797C5D">
      <w:rPr>
        <w:rFonts w:ascii="Arial" w:hAnsi="Arial" w:cs="Arial"/>
        <w:b/>
        <w:bCs/>
        <w:sz w:val="18"/>
        <w:szCs w:val="18"/>
      </w:rPr>
      <w:t>0</w:t>
    </w:r>
    <w:r>
      <w:rPr>
        <w:rFonts w:ascii="Arial" w:hAnsi="Arial" w:cs="Arial"/>
        <w:b/>
        <w:bCs/>
        <w:sz w:val="18"/>
        <w:szCs w:val="18"/>
      </w:rPr>
      <w:t>.0 (202</w:t>
    </w:r>
    <w:r w:rsidR="003A0F5B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-</w:t>
    </w:r>
    <w:r w:rsidR="003A0F5B">
      <w:rPr>
        <w:rFonts w:ascii="Arial" w:hAnsi="Arial" w:cs="Arial"/>
        <w:b/>
        <w:bCs/>
        <w:sz w:val="18"/>
        <w:szCs w:val="18"/>
      </w:rPr>
      <w:t>03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C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97C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97C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7C5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97C5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97C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7C5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7C5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7C5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7C5D"/>
    <w:pPr>
      <w:outlineLvl w:val="8"/>
    </w:pPr>
  </w:style>
  <w:style w:type="character" w:default="1" w:styleId="DefaultParagraphFont">
    <w:name w:val="Default Paragraph Font"/>
    <w:semiHidden/>
    <w:rsid w:val="00797C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7C5D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797C5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797C5D"/>
    <w:pPr>
      <w:ind w:left="1418" w:hanging="1418"/>
    </w:pPr>
  </w:style>
  <w:style w:type="paragraph" w:styleId="TOC8">
    <w:name w:val="toc 8"/>
    <w:basedOn w:val="TOC1"/>
    <w:rsid w:val="00797C5D"/>
    <w:pPr>
      <w:spacing w:before="180"/>
      <w:ind w:left="2693" w:hanging="2693"/>
    </w:pPr>
    <w:rPr>
      <w:b/>
    </w:rPr>
  </w:style>
  <w:style w:type="paragraph" w:styleId="TOC1">
    <w:name w:val="toc 1"/>
    <w:rsid w:val="00797C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797C5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7C5D"/>
  </w:style>
  <w:style w:type="paragraph" w:customStyle="1" w:styleId="ZD">
    <w:name w:val="ZD"/>
    <w:rsid w:val="00797C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797C5D"/>
    <w:pPr>
      <w:ind w:left="1701" w:hanging="1701"/>
    </w:pPr>
  </w:style>
  <w:style w:type="paragraph" w:styleId="TOC4">
    <w:name w:val="toc 4"/>
    <w:basedOn w:val="TOC3"/>
    <w:rsid w:val="00797C5D"/>
    <w:pPr>
      <w:ind w:left="1418" w:hanging="1418"/>
    </w:pPr>
  </w:style>
  <w:style w:type="paragraph" w:styleId="TOC3">
    <w:name w:val="toc 3"/>
    <w:basedOn w:val="TOC2"/>
    <w:rsid w:val="00797C5D"/>
    <w:pPr>
      <w:ind w:left="1134" w:hanging="1134"/>
    </w:pPr>
  </w:style>
  <w:style w:type="paragraph" w:styleId="TOC2">
    <w:name w:val="toc 2"/>
    <w:basedOn w:val="TOC1"/>
    <w:rsid w:val="00797C5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97C5D"/>
    <w:pPr>
      <w:outlineLvl w:val="9"/>
    </w:pPr>
  </w:style>
  <w:style w:type="paragraph" w:styleId="Footer">
    <w:name w:val="footer"/>
    <w:basedOn w:val="Header"/>
    <w:link w:val="FooterChar"/>
    <w:rsid w:val="00797C5D"/>
    <w:pPr>
      <w:jc w:val="center"/>
    </w:pPr>
    <w:rPr>
      <w:i/>
    </w:rPr>
  </w:style>
  <w:style w:type="character" w:styleId="FootnoteReference">
    <w:name w:val="footnote reference"/>
    <w:rsid w:val="00797C5D"/>
    <w:rPr>
      <w:b/>
      <w:position w:val="6"/>
      <w:sz w:val="16"/>
    </w:rPr>
  </w:style>
  <w:style w:type="paragraph" w:customStyle="1" w:styleId="NF">
    <w:name w:val="NF"/>
    <w:basedOn w:val="NO"/>
    <w:rsid w:val="00797C5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7C5D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797C5D"/>
    <w:pPr>
      <w:jc w:val="right"/>
    </w:pPr>
  </w:style>
  <w:style w:type="paragraph" w:customStyle="1" w:styleId="TAL">
    <w:name w:val="TAL"/>
    <w:basedOn w:val="Normal"/>
    <w:link w:val="TALChar"/>
    <w:rsid w:val="00797C5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7C5D"/>
    <w:rPr>
      <w:b/>
    </w:rPr>
  </w:style>
  <w:style w:type="paragraph" w:customStyle="1" w:styleId="TAC">
    <w:name w:val="TAC"/>
    <w:basedOn w:val="TAL"/>
    <w:link w:val="TACChar"/>
    <w:rsid w:val="00797C5D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797C5D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797C5D"/>
    <w:pPr>
      <w:spacing w:after="0"/>
    </w:pPr>
  </w:style>
  <w:style w:type="paragraph" w:customStyle="1" w:styleId="NW">
    <w:name w:val="NW"/>
    <w:basedOn w:val="NO"/>
    <w:rsid w:val="00797C5D"/>
    <w:pPr>
      <w:spacing w:after="0"/>
    </w:pPr>
  </w:style>
  <w:style w:type="paragraph" w:customStyle="1" w:styleId="EW">
    <w:name w:val="EW"/>
    <w:basedOn w:val="EX"/>
    <w:rsid w:val="00797C5D"/>
    <w:pPr>
      <w:spacing w:after="0"/>
    </w:pPr>
  </w:style>
  <w:style w:type="paragraph" w:customStyle="1" w:styleId="B1">
    <w:name w:val="B1"/>
    <w:basedOn w:val="List"/>
    <w:link w:val="B1Char"/>
    <w:rsid w:val="00797C5D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797C5D"/>
    <w:pPr>
      <w:ind w:left="1985" w:hanging="1985"/>
    </w:pPr>
  </w:style>
  <w:style w:type="paragraph" w:styleId="TOC7">
    <w:name w:val="toc 7"/>
    <w:basedOn w:val="TOC6"/>
    <w:next w:val="Normal"/>
    <w:rsid w:val="00797C5D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797C5D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797C5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797C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7C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7C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7C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7C5D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797C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97C5D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797C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97C5D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797C5D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797C5D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797C5D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797C5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7C5D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797C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797C5D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797C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797C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797C5D"/>
    <w:pPr>
      <w:ind w:left="284"/>
    </w:pPr>
  </w:style>
  <w:style w:type="paragraph" w:styleId="Index1">
    <w:name w:val="index 1"/>
    <w:basedOn w:val="Normal"/>
    <w:rsid w:val="00797C5D"/>
    <w:pPr>
      <w:keepLines/>
      <w:spacing w:after="0"/>
    </w:pPr>
  </w:style>
  <w:style w:type="paragraph" w:styleId="ListNumber2">
    <w:name w:val="List Number 2"/>
    <w:basedOn w:val="ListNumber"/>
    <w:rsid w:val="00797C5D"/>
    <w:pPr>
      <w:ind w:left="851"/>
    </w:pPr>
  </w:style>
  <w:style w:type="paragraph" w:styleId="ListBullet2">
    <w:name w:val="List Bullet 2"/>
    <w:basedOn w:val="ListBullet"/>
    <w:rsid w:val="00797C5D"/>
    <w:pPr>
      <w:ind w:left="851"/>
    </w:pPr>
  </w:style>
  <w:style w:type="paragraph" w:styleId="ListBullet3">
    <w:name w:val="List Bullet 3"/>
    <w:basedOn w:val="ListBullet2"/>
    <w:rsid w:val="00797C5D"/>
    <w:pPr>
      <w:ind w:left="1135"/>
    </w:pPr>
  </w:style>
  <w:style w:type="paragraph" w:styleId="ListNumber">
    <w:name w:val="List Number"/>
    <w:basedOn w:val="List"/>
    <w:rsid w:val="00797C5D"/>
  </w:style>
  <w:style w:type="paragraph" w:styleId="List2">
    <w:name w:val="List 2"/>
    <w:basedOn w:val="List"/>
    <w:link w:val="List2Char"/>
    <w:rsid w:val="00797C5D"/>
    <w:pPr>
      <w:ind w:left="851"/>
    </w:pPr>
  </w:style>
  <w:style w:type="paragraph" w:styleId="List3">
    <w:name w:val="List 3"/>
    <w:basedOn w:val="List2"/>
    <w:link w:val="List3Char"/>
    <w:rsid w:val="00797C5D"/>
    <w:pPr>
      <w:ind w:left="1135"/>
    </w:pPr>
  </w:style>
  <w:style w:type="paragraph" w:styleId="List4">
    <w:name w:val="List 4"/>
    <w:basedOn w:val="List3"/>
    <w:rsid w:val="00797C5D"/>
    <w:pPr>
      <w:ind w:left="1418"/>
    </w:pPr>
  </w:style>
  <w:style w:type="paragraph" w:styleId="List5">
    <w:name w:val="List 5"/>
    <w:basedOn w:val="List4"/>
    <w:rsid w:val="00797C5D"/>
    <w:pPr>
      <w:ind w:left="1702"/>
    </w:pPr>
  </w:style>
  <w:style w:type="paragraph" w:styleId="List">
    <w:name w:val="List"/>
    <w:basedOn w:val="Normal"/>
    <w:link w:val="ListChar3"/>
    <w:rsid w:val="00797C5D"/>
    <w:pPr>
      <w:ind w:left="568" w:hanging="284"/>
    </w:pPr>
  </w:style>
  <w:style w:type="paragraph" w:styleId="ListBullet">
    <w:name w:val="List Bullet"/>
    <w:basedOn w:val="List"/>
    <w:rsid w:val="00797C5D"/>
  </w:style>
  <w:style w:type="paragraph" w:styleId="ListBullet4">
    <w:name w:val="List Bullet 4"/>
    <w:basedOn w:val="ListBullet3"/>
    <w:rsid w:val="00797C5D"/>
    <w:pPr>
      <w:ind w:left="1418"/>
    </w:pPr>
  </w:style>
  <w:style w:type="paragraph" w:styleId="ListBullet5">
    <w:name w:val="List Bullet 5"/>
    <w:basedOn w:val="ListBullet4"/>
    <w:rsid w:val="00797C5D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1258</TotalTime>
  <Pages>1</Pages>
  <Words>43529</Words>
  <Characters>248120</Characters>
  <Application>Microsoft Office Word</Application>
  <DocSecurity>0</DocSecurity>
  <Lines>2067</Lines>
  <Paragraphs>582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291067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0400</cp:lastModifiedBy>
  <cp:revision>40</cp:revision>
  <dcterms:created xsi:type="dcterms:W3CDTF">2021-04-11T17:19:00Z</dcterms:created>
  <dcterms:modified xsi:type="dcterms:W3CDTF">2023-03-27T09:17:00Z</dcterms:modified>
</cp:coreProperties>
</file>