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FD94C" w14:textId="4DF85676"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48106C">
        <w:rPr>
          <w:noProof w:val="0"/>
        </w:rPr>
        <w:t>5</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7E7283">
        <w:rPr>
          <w:noProof w:val="0"/>
          <w:sz w:val="32"/>
        </w:rPr>
        <w:t>4</w:t>
      </w:r>
      <w:r w:rsidR="009C0212" w:rsidRPr="000E2D82">
        <w:rPr>
          <w:noProof w:val="0"/>
          <w:sz w:val="32"/>
        </w:rPr>
        <w:t>-</w:t>
      </w:r>
      <w:r w:rsidR="007E7283">
        <w:rPr>
          <w:noProof w:val="0"/>
          <w:sz w:val="32"/>
        </w:rPr>
        <w:t>0</w:t>
      </w:r>
      <w:r w:rsidR="0048106C">
        <w:rPr>
          <w:noProof w:val="0"/>
          <w:sz w:val="32"/>
        </w:rPr>
        <w:t>6</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81633900"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5077BE03"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7E7283">
        <w:rPr>
          <w:sz w:val="18"/>
        </w:rPr>
        <w:t>4</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 xml:space="preserve">UMTS™ is a </w:t>
      </w:r>
      <w:proofErr w:type="gramStart"/>
      <w:r w:rsidRPr="000E2D82">
        <w:rPr>
          <w:sz w:val="18"/>
        </w:rPr>
        <w:t>Trade Mark</w:t>
      </w:r>
      <w:proofErr w:type="gramEnd"/>
      <w:r w:rsidRPr="000E2D82">
        <w:rPr>
          <w:sz w:val="18"/>
        </w:rPr>
        <w:t xml:space="preserve">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 xml:space="preserve">3GPP™ is a </w:t>
      </w:r>
      <w:proofErr w:type="gramStart"/>
      <w:r w:rsidRPr="000E2D82">
        <w:rPr>
          <w:sz w:val="18"/>
        </w:rPr>
        <w:t>Trade Mark</w:t>
      </w:r>
      <w:proofErr w:type="gramEnd"/>
      <w:r w:rsidRPr="000E2D82">
        <w:rPr>
          <w:sz w:val="18"/>
        </w:rPr>
        <w:t xml:space="preserve">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7A7EE9AC" w14:textId="77777777" w:rsidR="00CF609E"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CF609E">
        <w:t>Foreword</w:t>
      </w:r>
      <w:r w:rsidR="00CF609E">
        <w:tab/>
        <w:t>29</w:t>
      </w:r>
    </w:p>
    <w:p w14:paraId="71D7671D" w14:textId="77777777" w:rsidR="00CF609E" w:rsidRDefault="00CF609E">
      <w:pPr>
        <w:pStyle w:val="TOC1"/>
        <w:rPr>
          <w:rFonts w:asciiTheme="minorHAnsi" w:eastAsiaTheme="minorEastAsia" w:hAnsiTheme="minorHAnsi" w:cstheme="minorBidi"/>
          <w:kern w:val="2"/>
          <w:sz w:val="24"/>
          <w:szCs w:val="24"/>
          <w14:ligatures w14:val="standardContextual"/>
        </w:rPr>
      </w:pPr>
      <w:r>
        <w:t>Introduction</w:t>
      </w:r>
      <w:r>
        <w:tab/>
        <w:t>29</w:t>
      </w:r>
    </w:p>
    <w:p w14:paraId="6F9BB8A5" w14:textId="77777777" w:rsidR="00CF609E" w:rsidRDefault="00CF609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44078E8C" w14:textId="77777777" w:rsidR="00CF609E" w:rsidRDefault="00CF609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70F46D65" w14:textId="77777777" w:rsidR="00CF609E" w:rsidRDefault="00CF609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6C15A20B" w14:textId="77777777" w:rsidR="00CF609E" w:rsidRDefault="00CF609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14F65EA2" w14:textId="77777777" w:rsidR="00CF609E" w:rsidRDefault="00CF609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4A993036" w14:textId="77777777" w:rsidR="00CF609E" w:rsidRDefault="00CF609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71DB6CC5" w14:textId="77777777" w:rsidR="00CF609E" w:rsidRDefault="00CF609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09E8A3A7" w14:textId="77777777" w:rsidR="00CF609E" w:rsidRDefault="00CF609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3CDAE84D" w14:textId="77777777" w:rsidR="00CF609E" w:rsidRDefault="00CF609E">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350EB960" w14:textId="77777777" w:rsidR="00CF609E" w:rsidRDefault="00CF609E">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10EA64D4" w14:textId="77777777" w:rsidR="00CF609E" w:rsidRDefault="00CF609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0B2AE166" w14:textId="77777777" w:rsidR="00CF609E" w:rsidRDefault="00CF609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0715CB5E" w14:textId="77777777" w:rsidR="00CF609E" w:rsidRDefault="00CF609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6A27894C" w14:textId="77777777" w:rsidR="00CF609E" w:rsidRDefault="00CF609E">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09CB12A3" w14:textId="77777777" w:rsidR="00CF609E" w:rsidRDefault="00CF609E">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4E96AB84" w14:textId="77777777" w:rsidR="00CF609E" w:rsidRDefault="00CF609E">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7D4A36">
        <w:rPr>
          <w:vertAlign w:val="subscript"/>
        </w:rPr>
        <w:t>cell</w:t>
      </w:r>
      <w:r>
        <w:t xml:space="preserve"> timing offset</w:t>
      </w:r>
      <w:r>
        <w:tab/>
        <w:t>37</w:t>
      </w:r>
    </w:p>
    <w:p w14:paraId="053EB88E" w14:textId="77777777" w:rsidR="00CF609E" w:rsidRDefault="00CF609E">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523ACBA5" w14:textId="77777777" w:rsidR="00CF609E" w:rsidRDefault="00CF609E">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34A34B4A" w14:textId="77777777" w:rsidR="00CF609E" w:rsidRDefault="00CF609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778C2142" w14:textId="77777777" w:rsidR="00CF609E" w:rsidRDefault="00CF609E">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55E4D6D6" w14:textId="77777777" w:rsidR="00CF609E" w:rsidRDefault="00CF609E">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4712C54E" w14:textId="77777777" w:rsidR="00CF609E" w:rsidRDefault="00CF609E">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36281AF3" w14:textId="77777777" w:rsidR="00CF609E" w:rsidRDefault="00CF609E">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3B9EBF68" w14:textId="77777777" w:rsidR="00CF609E" w:rsidRDefault="00CF609E">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5421DE88" w14:textId="77777777" w:rsidR="00CF609E" w:rsidRDefault="00CF609E">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3262FADF" w14:textId="77777777" w:rsidR="00CF609E" w:rsidRDefault="00CF609E">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1A3F1355"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00D560F3" w14:textId="77777777" w:rsidR="00CF609E" w:rsidRDefault="00CF609E">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14F4FF2E" w14:textId="77777777" w:rsidR="00CF609E" w:rsidRDefault="00CF609E">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15EE4455" w14:textId="77777777" w:rsidR="00CF609E" w:rsidRDefault="00CF609E">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70C02DD5"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17AB2860" w14:textId="77777777" w:rsidR="00CF609E" w:rsidRDefault="00CF609E">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1C389A9B" w14:textId="77777777" w:rsidR="00CF609E" w:rsidRDefault="00CF609E">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428FFAD5"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2896A502" w14:textId="77777777" w:rsidR="00CF609E" w:rsidRDefault="00CF609E">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3644F938"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sidRPr="007D4A36">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7D4A36">
        <w:rPr>
          <w:rFonts w:eastAsia="PMingLiU"/>
          <w:lang w:eastAsia="zh-TW"/>
        </w:rPr>
        <w:t>8</w:t>
      </w:r>
      <w:r>
        <w:tab/>
        <w:t>54</w:t>
      </w:r>
    </w:p>
    <w:p w14:paraId="0F19BBBA" w14:textId="77777777" w:rsidR="00CF609E" w:rsidRDefault="00CF609E">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69439500" w14:textId="77777777" w:rsidR="00CF609E" w:rsidRDefault="00CF609E">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60B8174F" w14:textId="77777777" w:rsidR="00CF609E" w:rsidRDefault="00CF609E">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11632AA3" w14:textId="77777777" w:rsidR="00CF609E" w:rsidRDefault="00CF609E">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24676923" w14:textId="77777777" w:rsidR="00CF609E" w:rsidRDefault="00CF609E">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2E3926DA" w14:textId="77777777" w:rsidR="00CF609E" w:rsidRDefault="00CF609E">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61944971" w14:textId="77777777" w:rsidR="00CF609E" w:rsidRDefault="00CF609E">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10D26280" w14:textId="77777777" w:rsidR="00CF609E" w:rsidRDefault="00CF609E">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721971EF" w14:textId="77777777" w:rsidR="00CF609E" w:rsidRDefault="00CF609E">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5534C8D2" w14:textId="77777777" w:rsidR="00CF609E" w:rsidRDefault="00CF609E">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650908D0" w14:textId="77777777" w:rsidR="00CF609E" w:rsidRDefault="00CF609E">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26A3FC50" w14:textId="77777777" w:rsidR="00CF609E" w:rsidRDefault="00CF609E">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7C13605A" w14:textId="77777777" w:rsidR="00CF609E" w:rsidRDefault="00CF609E">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0E644DFE" w14:textId="77777777" w:rsidR="00CF609E" w:rsidRDefault="00CF609E">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3910AEF7" w14:textId="77777777" w:rsidR="00CF609E" w:rsidRDefault="00CF609E">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5014FB38" w14:textId="77777777" w:rsidR="00CF609E" w:rsidRDefault="00CF609E">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4FF663BE"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3A5D460B"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2754DB8E" w14:textId="77777777" w:rsidR="00CF609E" w:rsidRDefault="00CF609E">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7D779BF7"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70A75A93" w14:textId="77777777" w:rsidR="00CF609E" w:rsidRDefault="00CF609E">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5F4A9F61" w14:textId="77777777" w:rsidR="00CF609E" w:rsidRDefault="00CF609E">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4CD12E52" w14:textId="77777777" w:rsidR="00CF609E" w:rsidRDefault="00CF609E">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0FEAD0B7" w14:textId="77777777" w:rsidR="00CF609E" w:rsidRDefault="00CF609E">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3E55B68D" w14:textId="77777777" w:rsidR="00CF609E" w:rsidRDefault="00CF609E">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7949104B"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0302FB9F" w14:textId="77777777" w:rsidR="00CF609E" w:rsidRDefault="00CF609E">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247BA54E" w14:textId="77777777" w:rsidR="00CF609E" w:rsidRDefault="00CF609E">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36817110" w14:textId="77777777" w:rsidR="00CF609E" w:rsidRDefault="00CF609E">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1EDB477C" w14:textId="77777777" w:rsidR="00CF609E" w:rsidRDefault="00CF609E">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5D521D43" w14:textId="77777777" w:rsidR="00CF609E" w:rsidRDefault="00CF609E">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32397C8A" w14:textId="77777777" w:rsidR="00CF609E" w:rsidRDefault="00CF609E">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626B94DF" w14:textId="77777777" w:rsidR="00CF609E" w:rsidRDefault="00CF609E">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543B0793" w14:textId="77777777" w:rsidR="00CF609E" w:rsidRDefault="00CF609E">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779E8710" w14:textId="77777777" w:rsidR="00CF609E" w:rsidRDefault="00CF609E">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17B069E6" w14:textId="77777777" w:rsidR="00CF609E" w:rsidRDefault="00CF609E">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65DB6469" w14:textId="77777777" w:rsidR="00CF609E" w:rsidRDefault="00CF609E">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2CA7F167"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41E4CD6A"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01A942EA"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5578B198" w14:textId="77777777" w:rsidR="00CF609E" w:rsidRDefault="00CF609E">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124202F8" w14:textId="77777777" w:rsidR="00CF609E" w:rsidRDefault="00CF609E">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09788E82" w14:textId="77777777" w:rsidR="00CF609E" w:rsidRDefault="00CF609E">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70FFBD5B" w14:textId="77777777" w:rsidR="00CF609E" w:rsidRDefault="00CF609E">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1E104BBD" w14:textId="77777777" w:rsidR="00CF609E" w:rsidRDefault="00CF609E">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723658EA" w14:textId="77777777" w:rsidR="00CF609E" w:rsidRDefault="00CF609E">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29FDFF3F" w14:textId="77777777" w:rsidR="00CF609E" w:rsidRDefault="00CF609E">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1035DFA4" w14:textId="77777777" w:rsidR="00CF609E" w:rsidRDefault="00CF609E">
      <w:pPr>
        <w:pStyle w:val="TOC5"/>
        <w:tabs>
          <w:tab w:val="left" w:pos="2693"/>
        </w:tabs>
        <w:rPr>
          <w:rFonts w:asciiTheme="minorHAnsi" w:eastAsiaTheme="minorEastAsia" w:hAnsiTheme="minorHAnsi" w:cstheme="minorBidi"/>
          <w:kern w:val="2"/>
          <w:sz w:val="24"/>
          <w:szCs w:val="24"/>
          <w14:ligatures w14:val="standardContextual"/>
        </w:rPr>
      </w:pPr>
      <w:r>
        <w:t>4.3.1.1.107 to 4.3.1.1.254</w:t>
      </w:r>
      <w:r>
        <w:rPr>
          <w:rFonts w:asciiTheme="minorHAnsi" w:eastAsiaTheme="minorEastAsia" w:hAnsiTheme="minorHAnsi" w:cstheme="minorBidi"/>
          <w:kern w:val="2"/>
          <w:sz w:val="24"/>
          <w:szCs w:val="24"/>
          <w14:ligatures w14:val="standardContextual"/>
        </w:rPr>
        <w:tab/>
      </w:r>
      <w:r>
        <w:t>FFS</w:t>
      </w:r>
      <w:r>
        <w:tab/>
        <w:t>90</w:t>
      </w:r>
    </w:p>
    <w:p w14:paraId="7DD1628D" w14:textId="77777777" w:rsidR="00CF609E" w:rsidRDefault="00CF609E">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91</w:t>
      </w:r>
    </w:p>
    <w:p w14:paraId="64BEC277" w14:textId="77777777" w:rsidR="00CF609E" w:rsidRDefault="00CF609E">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91</w:t>
      </w:r>
    </w:p>
    <w:p w14:paraId="05374A31" w14:textId="77777777" w:rsidR="00CF609E" w:rsidRDefault="00CF609E">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91</w:t>
      </w:r>
    </w:p>
    <w:p w14:paraId="3525F00D" w14:textId="77777777" w:rsidR="00CF609E" w:rsidRDefault="00CF609E">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91</w:t>
      </w:r>
    </w:p>
    <w:p w14:paraId="0B76E9AF" w14:textId="77777777" w:rsidR="00CF609E" w:rsidRDefault="00CF609E">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91</w:t>
      </w:r>
    </w:p>
    <w:p w14:paraId="6BEF9292" w14:textId="77777777" w:rsidR="00CF609E" w:rsidRDefault="00CF609E">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92</w:t>
      </w:r>
    </w:p>
    <w:p w14:paraId="60D6ED7D" w14:textId="77777777" w:rsidR="00CF609E" w:rsidRDefault="00CF609E">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92</w:t>
      </w:r>
    </w:p>
    <w:p w14:paraId="3061B764" w14:textId="77777777" w:rsidR="00CF609E" w:rsidRDefault="00CF609E">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92</w:t>
      </w:r>
    </w:p>
    <w:p w14:paraId="2FC54F25" w14:textId="77777777" w:rsidR="00CF609E" w:rsidRDefault="00CF609E">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93</w:t>
      </w:r>
    </w:p>
    <w:p w14:paraId="3F7A13C9" w14:textId="77777777" w:rsidR="00CF609E" w:rsidRDefault="00CF609E">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93</w:t>
      </w:r>
    </w:p>
    <w:p w14:paraId="4955DB96" w14:textId="77777777" w:rsidR="00CF609E" w:rsidRDefault="00CF609E">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93</w:t>
      </w:r>
    </w:p>
    <w:p w14:paraId="7DD5F3F6" w14:textId="77777777" w:rsidR="00CF609E" w:rsidRDefault="00CF609E">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94</w:t>
      </w:r>
    </w:p>
    <w:p w14:paraId="13FD28D8" w14:textId="77777777" w:rsidR="00CF609E" w:rsidRDefault="00CF609E">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94</w:t>
      </w:r>
    </w:p>
    <w:p w14:paraId="72149F56" w14:textId="77777777" w:rsidR="00CF609E" w:rsidRDefault="00CF609E">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95</w:t>
      </w:r>
    </w:p>
    <w:p w14:paraId="1C31A147" w14:textId="77777777" w:rsidR="00CF609E" w:rsidRDefault="00CF609E">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101</w:t>
      </w:r>
    </w:p>
    <w:p w14:paraId="3704DE29" w14:textId="77777777" w:rsidR="00CF609E" w:rsidRDefault="00CF609E">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102</w:t>
      </w:r>
    </w:p>
    <w:p w14:paraId="50CB9BAB" w14:textId="77777777" w:rsidR="00CF609E" w:rsidRDefault="00CF609E">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117</w:t>
      </w:r>
    </w:p>
    <w:p w14:paraId="2E1FC19E" w14:textId="77777777" w:rsidR="00CF609E" w:rsidRDefault="00CF609E">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117</w:t>
      </w:r>
    </w:p>
    <w:p w14:paraId="1353A3B7" w14:textId="77777777" w:rsidR="00CF609E" w:rsidRDefault="00CF609E">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127</w:t>
      </w:r>
    </w:p>
    <w:p w14:paraId="0ABC6ABE" w14:textId="77777777" w:rsidR="00CF609E" w:rsidRDefault="00CF609E">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127</w:t>
      </w:r>
    </w:p>
    <w:p w14:paraId="7957A488" w14:textId="77777777" w:rsidR="00CF609E" w:rsidRDefault="00CF609E">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127</w:t>
      </w:r>
    </w:p>
    <w:p w14:paraId="324FE760" w14:textId="77777777" w:rsidR="00CF609E" w:rsidRDefault="00CF609E">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128</w:t>
      </w:r>
    </w:p>
    <w:p w14:paraId="3E6C0BFE" w14:textId="77777777" w:rsidR="00CF609E" w:rsidRDefault="00CF609E">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128</w:t>
      </w:r>
    </w:p>
    <w:p w14:paraId="5214D901" w14:textId="77777777" w:rsidR="00CF609E" w:rsidRDefault="00CF609E">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130</w:t>
      </w:r>
    </w:p>
    <w:p w14:paraId="04D5CB04" w14:textId="77777777" w:rsidR="00CF609E" w:rsidRDefault="00CF609E">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131</w:t>
      </w:r>
    </w:p>
    <w:p w14:paraId="18DA0F27" w14:textId="77777777" w:rsidR="00CF609E" w:rsidRDefault="00CF609E">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132</w:t>
      </w:r>
    </w:p>
    <w:p w14:paraId="00841593" w14:textId="77777777" w:rsidR="00CF609E" w:rsidRDefault="00CF609E">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133</w:t>
      </w:r>
    </w:p>
    <w:p w14:paraId="663C6A0A" w14:textId="77777777" w:rsidR="00CF609E" w:rsidRDefault="00CF609E">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133</w:t>
      </w:r>
    </w:p>
    <w:p w14:paraId="36BCDFF8" w14:textId="77777777" w:rsidR="00CF609E" w:rsidRDefault="00CF609E">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134</w:t>
      </w:r>
    </w:p>
    <w:p w14:paraId="06E90656" w14:textId="77777777" w:rsidR="00CF609E" w:rsidRDefault="00CF609E">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134</w:t>
      </w:r>
    </w:p>
    <w:p w14:paraId="34A4D188" w14:textId="77777777" w:rsidR="00CF609E" w:rsidRDefault="00CF609E">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134</w:t>
      </w:r>
    </w:p>
    <w:p w14:paraId="32072267"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4.3.1.3.3</w:t>
      </w:r>
      <w:r>
        <w:rPr>
          <w:rFonts w:asciiTheme="minorHAnsi" w:eastAsiaTheme="minorEastAsia" w:hAnsiTheme="minorHAnsi" w:cstheme="minorBidi"/>
          <w:kern w:val="2"/>
          <w:sz w:val="24"/>
          <w:szCs w:val="24"/>
          <w14:ligatures w14:val="standardContextual"/>
        </w:rPr>
        <w:tab/>
      </w:r>
      <w:r>
        <w:t>HRPD test frequencies for Band Class 3</w:t>
      </w:r>
      <w:r>
        <w:tab/>
        <w:t>134</w:t>
      </w:r>
    </w:p>
    <w:p w14:paraId="56BF94A5" w14:textId="77777777" w:rsidR="00CF609E" w:rsidRDefault="00CF609E">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134</w:t>
      </w:r>
    </w:p>
    <w:p w14:paraId="0EB665DF" w14:textId="77777777" w:rsidR="00CF609E" w:rsidRDefault="00CF609E">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134</w:t>
      </w:r>
    </w:p>
    <w:p w14:paraId="066ECD05" w14:textId="77777777" w:rsidR="00CF609E" w:rsidRDefault="00CF609E">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135</w:t>
      </w:r>
    </w:p>
    <w:p w14:paraId="63BBE459" w14:textId="77777777" w:rsidR="00CF609E" w:rsidRDefault="00CF609E">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135</w:t>
      </w:r>
    </w:p>
    <w:p w14:paraId="3A3418A1" w14:textId="77777777" w:rsidR="00CF609E" w:rsidRDefault="00CF609E">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135</w:t>
      </w:r>
    </w:p>
    <w:p w14:paraId="7BA19A59" w14:textId="77777777" w:rsidR="00CF609E" w:rsidRDefault="00CF609E">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135</w:t>
      </w:r>
    </w:p>
    <w:p w14:paraId="01AB3B93" w14:textId="77777777" w:rsidR="00CF609E" w:rsidRDefault="00CF609E">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135</w:t>
      </w:r>
    </w:p>
    <w:p w14:paraId="211937F8" w14:textId="77777777" w:rsidR="00CF609E" w:rsidRDefault="00CF609E">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135</w:t>
      </w:r>
    </w:p>
    <w:p w14:paraId="5F84D619" w14:textId="77777777" w:rsidR="00CF609E" w:rsidRDefault="00CF609E">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136</w:t>
      </w:r>
    </w:p>
    <w:p w14:paraId="061665FC" w14:textId="77777777" w:rsidR="00CF609E" w:rsidRDefault="00CF609E">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136</w:t>
      </w:r>
    </w:p>
    <w:p w14:paraId="2453336A" w14:textId="77777777" w:rsidR="00CF609E" w:rsidRDefault="00CF609E">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136</w:t>
      </w:r>
    </w:p>
    <w:p w14:paraId="26E82C32" w14:textId="77777777" w:rsidR="00CF609E" w:rsidRDefault="00CF609E">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136</w:t>
      </w:r>
    </w:p>
    <w:p w14:paraId="33F446F7" w14:textId="77777777" w:rsidR="00CF609E" w:rsidRDefault="00CF609E">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136</w:t>
      </w:r>
    </w:p>
    <w:p w14:paraId="3D53528A" w14:textId="77777777" w:rsidR="00CF609E" w:rsidRDefault="00CF609E">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136</w:t>
      </w:r>
    </w:p>
    <w:p w14:paraId="409245AF" w14:textId="77777777" w:rsidR="00CF609E" w:rsidRDefault="00CF609E">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137</w:t>
      </w:r>
    </w:p>
    <w:p w14:paraId="46882457" w14:textId="77777777" w:rsidR="00CF609E" w:rsidRDefault="00CF609E">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137</w:t>
      </w:r>
    </w:p>
    <w:p w14:paraId="6FE6E84E" w14:textId="77777777" w:rsidR="00CF609E" w:rsidRDefault="00CF609E">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137</w:t>
      </w:r>
    </w:p>
    <w:p w14:paraId="086AFC37" w14:textId="77777777" w:rsidR="00CF609E" w:rsidRDefault="00CF609E">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138</w:t>
      </w:r>
    </w:p>
    <w:p w14:paraId="0B5A7179" w14:textId="77777777" w:rsidR="00CF609E" w:rsidRDefault="00CF609E">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138</w:t>
      </w:r>
    </w:p>
    <w:p w14:paraId="27BFD7DF" w14:textId="77777777" w:rsidR="00CF609E" w:rsidRDefault="00CF609E">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138</w:t>
      </w:r>
    </w:p>
    <w:p w14:paraId="05C9403C" w14:textId="77777777" w:rsidR="00CF609E" w:rsidRDefault="00CF609E">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138</w:t>
      </w:r>
    </w:p>
    <w:p w14:paraId="14B1F672" w14:textId="77777777" w:rsidR="00CF609E" w:rsidRDefault="00CF609E">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138</w:t>
      </w:r>
    </w:p>
    <w:p w14:paraId="0A48332F" w14:textId="77777777" w:rsidR="00CF609E" w:rsidRDefault="00CF609E">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139</w:t>
      </w:r>
    </w:p>
    <w:p w14:paraId="0EE0354B" w14:textId="77777777" w:rsidR="00CF609E" w:rsidRDefault="00CF609E">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139</w:t>
      </w:r>
    </w:p>
    <w:p w14:paraId="4A693FF5" w14:textId="77777777" w:rsidR="00CF609E" w:rsidRDefault="00CF609E">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139</w:t>
      </w:r>
    </w:p>
    <w:p w14:paraId="42C77F4F" w14:textId="77777777" w:rsidR="00CF609E" w:rsidRDefault="00CF609E">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139</w:t>
      </w:r>
    </w:p>
    <w:p w14:paraId="7A6BC35A" w14:textId="77777777" w:rsidR="00CF609E" w:rsidRDefault="00CF609E">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139</w:t>
      </w:r>
    </w:p>
    <w:p w14:paraId="133242BE" w14:textId="77777777" w:rsidR="00CF609E" w:rsidRDefault="00CF609E">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139</w:t>
      </w:r>
    </w:p>
    <w:p w14:paraId="0A372DFF" w14:textId="77777777" w:rsidR="00CF609E" w:rsidRDefault="00CF609E">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140</w:t>
      </w:r>
    </w:p>
    <w:p w14:paraId="01EC413E" w14:textId="77777777" w:rsidR="00CF609E" w:rsidRDefault="00CF609E">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140</w:t>
      </w:r>
    </w:p>
    <w:p w14:paraId="5F8FA470" w14:textId="77777777" w:rsidR="00CF609E" w:rsidRDefault="00CF609E">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140</w:t>
      </w:r>
    </w:p>
    <w:p w14:paraId="24A45062" w14:textId="77777777" w:rsidR="00CF609E" w:rsidRDefault="00CF609E">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141</w:t>
      </w:r>
    </w:p>
    <w:p w14:paraId="4EAC751A" w14:textId="77777777" w:rsidR="00CF609E" w:rsidRDefault="00CF609E">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141</w:t>
      </w:r>
    </w:p>
    <w:p w14:paraId="49153472" w14:textId="77777777" w:rsidR="00CF609E" w:rsidRDefault="00CF609E">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142</w:t>
      </w:r>
    </w:p>
    <w:p w14:paraId="4D89D6A0" w14:textId="77777777" w:rsidR="00CF609E" w:rsidRDefault="00CF609E">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142</w:t>
      </w:r>
    </w:p>
    <w:p w14:paraId="3BFB9077" w14:textId="77777777" w:rsidR="00CF609E" w:rsidRDefault="00CF609E">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142</w:t>
      </w:r>
    </w:p>
    <w:p w14:paraId="3CE204FD" w14:textId="77777777" w:rsidR="00CF609E" w:rsidRDefault="00CF609E">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142</w:t>
      </w:r>
    </w:p>
    <w:p w14:paraId="45E63CFE" w14:textId="77777777" w:rsidR="00CF609E" w:rsidRDefault="00CF609E">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142</w:t>
      </w:r>
    </w:p>
    <w:p w14:paraId="2CBEC95F" w14:textId="77777777" w:rsidR="00CF609E" w:rsidRDefault="00CF609E">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143</w:t>
      </w:r>
    </w:p>
    <w:p w14:paraId="2E4006F9" w14:textId="77777777" w:rsidR="00CF609E" w:rsidRDefault="00CF609E">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143</w:t>
      </w:r>
    </w:p>
    <w:p w14:paraId="6958408B" w14:textId="77777777" w:rsidR="00CF609E" w:rsidRDefault="00CF609E">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143</w:t>
      </w:r>
    </w:p>
    <w:p w14:paraId="79B0F646" w14:textId="77777777" w:rsidR="00CF609E" w:rsidRDefault="00CF609E">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144</w:t>
      </w:r>
    </w:p>
    <w:p w14:paraId="14E4DD35" w14:textId="77777777" w:rsidR="00CF609E" w:rsidRDefault="00CF609E">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144</w:t>
      </w:r>
    </w:p>
    <w:p w14:paraId="2B0704CF" w14:textId="77777777" w:rsidR="00CF609E" w:rsidRDefault="00CF609E">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144</w:t>
      </w:r>
    </w:p>
    <w:p w14:paraId="475048C6"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144</w:t>
      </w:r>
    </w:p>
    <w:p w14:paraId="6E04AA05" w14:textId="77777777" w:rsidR="00CF609E" w:rsidRDefault="00CF609E">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144</w:t>
      </w:r>
    </w:p>
    <w:p w14:paraId="43FB76B4" w14:textId="77777777" w:rsidR="00CF609E" w:rsidRDefault="00CF609E">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144</w:t>
      </w:r>
    </w:p>
    <w:p w14:paraId="2105BF05" w14:textId="77777777" w:rsidR="00CF609E" w:rsidRDefault="00CF609E">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144</w:t>
      </w:r>
    </w:p>
    <w:p w14:paraId="747DDE4E" w14:textId="77777777" w:rsidR="00CF609E" w:rsidRDefault="00CF609E">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144</w:t>
      </w:r>
    </w:p>
    <w:p w14:paraId="1BC65F15" w14:textId="77777777" w:rsidR="00CF609E" w:rsidRDefault="00CF609E">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144</w:t>
      </w:r>
    </w:p>
    <w:p w14:paraId="243A6F23" w14:textId="77777777" w:rsidR="00CF609E" w:rsidRDefault="00CF609E">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145</w:t>
      </w:r>
    </w:p>
    <w:p w14:paraId="70C668A1" w14:textId="77777777" w:rsidR="00CF609E" w:rsidRDefault="00CF609E">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145</w:t>
      </w:r>
    </w:p>
    <w:p w14:paraId="06A8DD4E" w14:textId="77777777" w:rsidR="00CF609E" w:rsidRDefault="00CF609E">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152</w:t>
      </w:r>
    </w:p>
    <w:p w14:paraId="173EB3B5" w14:textId="77777777" w:rsidR="00CF609E" w:rsidRDefault="00CF609E">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152</w:t>
      </w:r>
    </w:p>
    <w:p w14:paraId="5B80ED56" w14:textId="77777777" w:rsidR="00CF609E" w:rsidRDefault="00CF609E">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152</w:t>
      </w:r>
    </w:p>
    <w:p w14:paraId="7C1DDA20" w14:textId="77777777" w:rsidR="00CF609E" w:rsidRDefault="00CF609E">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152</w:t>
      </w:r>
    </w:p>
    <w:p w14:paraId="2045EE52" w14:textId="77777777" w:rsidR="00CF609E" w:rsidRDefault="00CF609E">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153</w:t>
      </w:r>
    </w:p>
    <w:p w14:paraId="35D47A75" w14:textId="77777777" w:rsidR="00CF609E" w:rsidRDefault="00CF609E">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153</w:t>
      </w:r>
    </w:p>
    <w:p w14:paraId="336ABCF6" w14:textId="77777777" w:rsidR="00CF609E" w:rsidRDefault="00CF609E">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153</w:t>
      </w:r>
    </w:p>
    <w:p w14:paraId="20DFF6C5" w14:textId="77777777" w:rsidR="00CF609E" w:rsidRDefault="00CF609E">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153</w:t>
      </w:r>
    </w:p>
    <w:p w14:paraId="4B0AAF65" w14:textId="77777777" w:rsidR="00CF609E" w:rsidRDefault="00CF609E">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153</w:t>
      </w:r>
    </w:p>
    <w:p w14:paraId="73F788A2"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4.3.6.1</w:t>
      </w:r>
      <w:r>
        <w:rPr>
          <w:rFonts w:asciiTheme="minorHAnsi" w:eastAsiaTheme="minorEastAsia" w:hAnsiTheme="minorHAnsi" w:cstheme="minorBidi"/>
          <w:kern w:val="2"/>
          <w:sz w:val="24"/>
          <w:szCs w:val="24"/>
          <w14:ligatures w14:val="standardContextual"/>
        </w:rPr>
        <w:tab/>
      </w:r>
      <w:r>
        <w:t>Downlink physical layer parameters</w:t>
      </w:r>
      <w:r>
        <w:tab/>
        <w:t>153</w:t>
      </w:r>
    </w:p>
    <w:p w14:paraId="7A41B1F9" w14:textId="77777777" w:rsidR="00CF609E" w:rsidRDefault="00CF609E">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153</w:t>
      </w:r>
    </w:p>
    <w:p w14:paraId="455598DD" w14:textId="77777777" w:rsidR="00CF609E" w:rsidRDefault="00CF609E">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154</w:t>
      </w:r>
    </w:p>
    <w:p w14:paraId="7FD6366A" w14:textId="77777777" w:rsidR="00CF609E" w:rsidRDefault="00CF609E">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155</w:t>
      </w:r>
    </w:p>
    <w:p w14:paraId="57F2826F" w14:textId="77777777" w:rsidR="00CF609E" w:rsidRDefault="00CF609E">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155</w:t>
      </w:r>
    </w:p>
    <w:p w14:paraId="0D82B4F8" w14:textId="77777777" w:rsidR="00CF609E" w:rsidRDefault="00CF609E">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156</w:t>
      </w:r>
    </w:p>
    <w:p w14:paraId="6A653CFF" w14:textId="77777777" w:rsidR="00CF609E" w:rsidRDefault="00CF609E">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156</w:t>
      </w:r>
    </w:p>
    <w:p w14:paraId="48E1F799" w14:textId="77777777" w:rsidR="00CF609E" w:rsidRDefault="00CF609E">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157</w:t>
      </w:r>
    </w:p>
    <w:p w14:paraId="1FE4972E" w14:textId="77777777" w:rsidR="00CF609E" w:rsidRDefault="00CF609E">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157</w:t>
      </w:r>
    </w:p>
    <w:p w14:paraId="1F887716" w14:textId="77777777" w:rsidR="00CF609E" w:rsidRDefault="00CF609E">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158</w:t>
      </w:r>
    </w:p>
    <w:p w14:paraId="514D4362" w14:textId="77777777" w:rsidR="00CF609E" w:rsidRDefault="00CF609E">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159</w:t>
      </w:r>
    </w:p>
    <w:p w14:paraId="1C1EEFE1" w14:textId="77777777" w:rsidR="00CF609E" w:rsidRDefault="00CF609E">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159</w:t>
      </w:r>
    </w:p>
    <w:p w14:paraId="69E54614" w14:textId="77777777" w:rsidR="00CF609E" w:rsidRDefault="00CF609E">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160</w:t>
      </w:r>
    </w:p>
    <w:p w14:paraId="1BBE6813" w14:textId="77777777" w:rsidR="00CF609E" w:rsidRDefault="00CF609E">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160</w:t>
      </w:r>
    </w:p>
    <w:p w14:paraId="72AB6F93" w14:textId="77777777" w:rsidR="00CF609E" w:rsidRDefault="00CF609E">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161</w:t>
      </w:r>
    </w:p>
    <w:p w14:paraId="35E44FF7" w14:textId="77777777" w:rsidR="00CF609E" w:rsidRDefault="00CF609E">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161</w:t>
      </w:r>
    </w:p>
    <w:p w14:paraId="12DC906C" w14:textId="77777777" w:rsidR="00CF609E" w:rsidRDefault="00CF609E">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161</w:t>
      </w:r>
    </w:p>
    <w:p w14:paraId="329D42F8" w14:textId="77777777" w:rsidR="00CF609E" w:rsidRDefault="00CF609E">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163</w:t>
      </w:r>
    </w:p>
    <w:p w14:paraId="561F05B9" w14:textId="77777777" w:rsidR="00CF609E" w:rsidRDefault="00CF609E">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164</w:t>
      </w:r>
    </w:p>
    <w:p w14:paraId="7F2B7E0B" w14:textId="77777777" w:rsidR="00CF609E" w:rsidRDefault="00CF609E">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166</w:t>
      </w:r>
    </w:p>
    <w:p w14:paraId="428F6528" w14:textId="77777777" w:rsidR="00CF609E" w:rsidRDefault="00CF609E">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167</w:t>
      </w:r>
    </w:p>
    <w:p w14:paraId="12287E6F"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4.3.6.1.13</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7-0A</w:t>
      </w:r>
      <w:r>
        <w:tab/>
        <w:t>168</w:t>
      </w:r>
    </w:p>
    <w:p w14:paraId="36872611"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4.3.6.1.14</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7-0B</w:t>
      </w:r>
      <w:r>
        <w:tab/>
        <w:t>169</w:t>
      </w:r>
    </w:p>
    <w:p w14:paraId="79CC276C"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4.3.6.1.15</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7-1A</w:t>
      </w:r>
      <w:r>
        <w:tab/>
        <w:t>170</w:t>
      </w:r>
    </w:p>
    <w:p w14:paraId="281164DA"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4.3.6.1.16</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7-1B</w:t>
      </w:r>
      <w:r>
        <w:tab/>
        <w:t>171</w:t>
      </w:r>
    </w:p>
    <w:p w14:paraId="3E56DA89"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4.3.6.1.17</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7-1C</w:t>
      </w:r>
      <w:r>
        <w:tab/>
        <w:t>172</w:t>
      </w:r>
    </w:p>
    <w:p w14:paraId="250A7D5B"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4.3.6.1.18</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7-1D</w:t>
      </w:r>
      <w:r>
        <w:tab/>
        <w:t>173</w:t>
      </w:r>
    </w:p>
    <w:p w14:paraId="1E77DFC2"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4.3.6.1.19</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7-1E</w:t>
      </w:r>
      <w:r>
        <w:tab/>
        <w:t>174</w:t>
      </w:r>
    </w:p>
    <w:p w14:paraId="77CFC4D4"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4.3.6.1.20</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7-1F</w:t>
      </w:r>
      <w:r>
        <w:tab/>
        <w:t>175</w:t>
      </w:r>
    </w:p>
    <w:p w14:paraId="78BEF16C"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4.3.6.1.21</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7-1G</w:t>
      </w:r>
      <w:r>
        <w:tab/>
        <w:t>176</w:t>
      </w:r>
    </w:p>
    <w:p w14:paraId="5040B88A" w14:textId="77777777" w:rsidR="00CF609E" w:rsidRDefault="00CF609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176</w:t>
      </w:r>
    </w:p>
    <w:p w14:paraId="5DF46D28" w14:textId="77777777" w:rsidR="00CF609E" w:rsidRDefault="00CF609E">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176</w:t>
      </w:r>
    </w:p>
    <w:p w14:paraId="050C8E5F" w14:textId="77777777" w:rsidR="00CF609E" w:rsidRDefault="00CF609E">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176</w:t>
      </w:r>
    </w:p>
    <w:p w14:paraId="4DBE8922" w14:textId="77777777" w:rsidR="00CF609E" w:rsidRDefault="00CF609E">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177</w:t>
      </w:r>
    </w:p>
    <w:p w14:paraId="219FC727" w14:textId="77777777" w:rsidR="00CF609E" w:rsidRDefault="00CF609E">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177</w:t>
      </w:r>
    </w:p>
    <w:p w14:paraId="09A7E8EE" w14:textId="77777777" w:rsidR="00CF609E" w:rsidRDefault="00CF609E">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177</w:t>
      </w:r>
    </w:p>
    <w:p w14:paraId="099FAA10" w14:textId="77777777" w:rsidR="00CF609E" w:rsidRDefault="00CF609E">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177</w:t>
      </w:r>
    </w:p>
    <w:p w14:paraId="4D4BD2BF" w14:textId="77777777" w:rsidR="00CF609E" w:rsidRDefault="00CF609E">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177</w:t>
      </w:r>
    </w:p>
    <w:p w14:paraId="70E0C64C" w14:textId="77777777" w:rsidR="00CF609E" w:rsidRDefault="00CF609E">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177</w:t>
      </w:r>
    </w:p>
    <w:p w14:paraId="7A243470" w14:textId="77777777" w:rsidR="00CF609E" w:rsidRDefault="00CF609E">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177</w:t>
      </w:r>
    </w:p>
    <w:p w14:paraId="59FC9D01" w14:textId="77777777" w:rsidR="00CF609E" w:rsidRDefault="00CF609E">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185</w:t>
      </w:r>
    </w:p>
    <w:p w14:paraId="4B2013FE" w14:textId="77777777" w:rsidR="00CF609E" w:rsidRDefault="00CF609E">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185</w:t>
      </w:r>
    </w:p>
    <w:p w14:paraId="28ABCEF1" w14:textId="77777777" w:rsidR="00CF609E" w:rsidRDefault="00CF609E">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185</w:t>
      </w:r>
    </w:p>
    <w:p w14:paraId="622EBAF5" w14:textId="77777777" w:rsidR="00CF609E" w:rsidRDefault="00CF609E">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190</w:t>
      </w:r>
    </w:p>
    <w:p w14:paraId="35C726D1" w14:textId="77777777" w:rsidR="00CF609E" w:rsidRDefault="00CF609E">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195</w:t>
      </w:r>
    </w:p>
    <w:p w14:paraId="3428E34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MasterInformationBlock</w:t>
      </w:r>
      <w:r>
        <w:tab/>
        <w:t>195</w:t>
      </w:r>
    </w:p>
    <w:p w14:paraId="1FA44CA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w:t>
      </w:r>
      <w:r>
        <w:tab/>
        <w:t>196</w:t>
      </w:r>
    </w:p>
    <w:p w14:paraId="7D1E449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SystemInformation-BR-r13</w:t>
      </w:r>
      <w:r>
        <w:tab/>
        <w:t>197</w:t>
      </w:r>
    </w:p>
    <w:p w14:paraId="0D393F9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SystemInformationBlockType1</w:t>
      </w:r>
      <w:r>
        <w:tab/>
        <w:t>198</w:t>
      </w:r>
    </w:p>
    <w:p w14:paraId="6849B10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SystemInformationBlockType1-BR-r13</w:t>
      </w:r>
      <w:r>
        <w:tab/>
        <w:t>202</w:t>
      </w:r>
    </w:p>
    <w:p w14:paraId="6E18B786" w14:textId="77777777" w:rsidR="00CF609E" w:rsidRDefault="00CF609E">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207</w:t>
      </w:r>
    </w:p>
    <w:p w14:paraId="45457E0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SystemInformationBlockType2</w:t>
      </w:r>
      <w:r>
        <w:tab/>
        <w:t>207</w:t>
      </w:r>
    </w:p>
    <w:p w14:paraId="160181A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SystemInformationBlockType3</w:t>
      </w:r>
      <w:r>
        <w:tab/>
        <w:t>210</w:t>
      </w:r>
    </w:p>
    <w:p w14:paraId="52D6CD3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SystemInformationBlockType4</w:t>
      </w:r>
      <w:r>
        <w:tab/>
        <w:t>211</w:t>
      </w:r>
    </w:p>
    <w:p w14:paraId="158B74A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SystemInformationBlockType5</w:t>
      </w:r>
      <w:r>
        <w:tab/>
        <w:t>211</w:t>
      </w:r>
    </w:p>
    <w:p w14:paraId="2206CA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SystemInformationBlockType6</w:t>
      </w:r>
      <w:r>
        <w:tab/>
        <w:t>215</w:t>
      </w:r>
    </w:p>
    <w:p w14:paraId="7996C4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SystemInformationBlockType7</w:t>
      </w:r>
      <w:r>
        <w:tab/>
        <w:t>217</w:t>
      </w:r>
    </w:p>
    <w:p w14:paraId="280B537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SystemInformationBlockType8</w:t>
      </w:r>
      <w:r>
        <w:tab/>
        <w:t>218</w:t>
      </w:r>
    </w:p>
    <w:p w14:paraId="558DB56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SystemInformationBlockType9</w:t>
      </w:r>
      <w:r>
        <w:tab/>
        <w:t>221</w:t>
      </w:r>
    </w:p>
    <w:p w14:paraId="3874FA9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SystemInformationBlockType10</w:t>
      </w:r>
      <w:r>
        <w:tab/>
        <w:t>221</w:t>
      </w:r>
    </w:p>
    <w:p w14:paraId="7ABE92A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SystemInformationBlockType11</w:t>
      </w:r>
      <w:r>
        <w:tab/>
        <w:t>223</w:t>
      </w:r>
    </w:p>
    <w:p w14:paraId="7C0DE18B"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SystemInformationBlockType12</w:t>
      </w:r>
      <w:r>
        <w:tab/>
        <w:t>225</w:t>
      </w:r>
    </w:p>
    <w:p w14:paraId="3B92848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lastRenderedPageBreak/>
        <w:t>-</w:t>
      </w:r>
      <w:r>
        <w:rPr>
          <w:rFonts w:asciiTheme="minorHAnsi" w:eastAsiaTheme="minorEastAsia" w:hAnsiTheme="minorHAnsi" w:cstheme="minorBidi"/>
          <w:kern w:val="2"/>
          <w:sz w:val="24"/>
          <w:szCs w:val="24"/>
          <w14:ligatures w14:val="standardContextual"/>
        </w:rPr>
        <w:tab/>
      </w:r>
      <w:r w:rsidRPr="007D4A36">
        <w:rPr>
          <w:i/>
        </w:rPr>
        <w:t>SystemInformationBlockType13</w:t>
      </w:r>
      <w:r>
        <w:tab/>
        <w:t>226</w:t>
      </w:r>
    </w:p>
    <w:p w14:paraId="7EF26888"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SystemInformationBlockType14</w:t>
      </w:r>
      <w:r>
        <w:tab/>
        <w:t>226</w:t>
      </w:r>
    </w:p>
    <w:p w14:paraId="34A12C88"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SystemInformationBlockType15</w:t>
      </w:r>
      <w:r>
        <w:tab/>
        <w:t>227</w:t>
      </w:r>
    </w:p>
    <w:p w14:paraId="26363274"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SystemInformationBlockType17</w:t>
      </w:r>
      <w:r>
        <w:tab/>
        <w:t>228</w:t>
      </w:r>
    </w:p>
    <w:p w14:paraId="083A45D7"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SystemInformationBlockType18</w:t>
      </w:r>
      <w:r>
        <w:tab/>
        <w:t>228</w:t>
      </w:r>
    </w:p>
    <w:p w14:paraId="3E95F756"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SystemInformationBlockType19</w:t>
      </w:r>
      <w:r>
        <w:tab/>
        <w:t>235</w:t>
      </w:r>
    </w:p>
    <w:p w14:paraId="1A3E7ADB"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SystemInformationBlockType20</w:t>
      </w:r>
      <w:r>
        <w:tab/>
        <w:t>240</w:t>
      </w:r>
    </w:p>
    <w:p w14:paraId="69FBEA8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SystemInformationBlockType21</w:t>
      </w:r>
      <w:r>
        <w:tab/>
        <w:t>240</w:t>
      </w:r>
    </w:p>
    <w:p w14:paraId="0060A4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SystemInformationBlockType24</w:t>
      </w:r>
      <w:r>
        <w:tab/>
        <w:t>241</w:t>
      </w:r>
    </w:p>
    <w:p w14:paraId="168C93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SystemInformationBlockType31</w:t>
      </w:r>
      <w:r>
        <w:tab/>
        <w:t>244</w:t>
      </w:r>
    </w:p>
    <w:p w14:paraId="2A03EB8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SystemInformationBlockType32</w:t>
      </w:r>
      <w:r>
        <w:tab/>
        <w:t>244</w:t>
      </w:r>
    </w:p>
    <w:p w14:paraId="736E4659" w14:textId="77777777" w:rsidR="00CF609E" w:rsidRDefault="00CF609E">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245</w:t>
      </w:r>
    </w:p>
    <w:p w14:paraId="688DC73B" w14:textId="77777777" w:rsidR="00CF609E" w:rsidRDefault="00CF609E">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245</w:t>
      </w:r>
    </w:p>
    <w:p w14:paraId="222108DD" w14:textId="77777777" w:rsidR="00CF609E" w:rsidRDefault="00CF609E">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246</w:t>
      </w:r>
    </w:p>
    <w:p w14:paraId="685DC55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246</w:t>
      </w:r>
    </w:p>
    <w:p w14:paraId="7069CB77" w14:textId="77777777" w:rsidR="00CF609E" w:rsidRDefault="00CF609E">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250</w:t>
      </w:r>
    </w:p>
    <w:p w14:paraId="25AF7B09" w14:textId="77777777" w:rsidR="00CF609E" w:rsidRDefault="00CF609E">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250</w:t>
      </w:r>
    </w:p>
    <w:p w14:paraId="580FC3D6" w14:textId="77777777" w:rsidR="00CF609E" w:rsidRDefault="00CF609E">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251</w:t>
      </w:r>
    </w:p>
    <w:p w14:paraId="6FD8D217" w14:textId="77777777" w:rsidR="00CF609E" w:rsidRDefault="00CF609E">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254</w:t>
      </w:r>
    </w:p>
    <w:p w14:paraId="6C00A507" w14:textId="77777777" w:rsidR="00CF609E" w:rsidRDefault="00CF609E">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255</w:t>
      </w:r>
    </w:p>
    <w:p w14:paraId="6FC7F44D"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255</w:t>
      </w:r>
    </w:p>
    <w:p w14:paraId="64F42A6D"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260</w:t>
      </w:r>
    </w:p>
    <w:p w14:paraId="060C8C91" w14:textId="77777777" w:rsidR="00CF609E" w:rsidRDefault="00CF609E">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260</w:t>
      </w:r>
    </w:p>
    <w:p w14:paraId="2A79388C" w14:textId="77777777" w:rsidR="00CF609E" w:rsidRDefault="00CF609E">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261</w:t>
      </w:r>
    </w:p>
    <w:p w14:paraId="077B0A3C" w14:textId="77777777" w:rsidR="00CF609E" w:rsidRDefault="00CF609E">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270</w:t>
      </w:r>
    </w:p>
    <w:p w14:paraId="16445C31" w14:textId="77777777" w:rsidR="00CF609E" w:rsidRDefault="00CF609E">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7D4A36">
        <w:rPr>
          <w:iCs/>
          <w:lang w:eastAsia="zh-CN"/>
        </w:rPr>
        <w:t>beacon</w:t>
      </w:r>
      <w:r>
        <w:t>’s</w:t>
      </w:r>
      <w:r>
        <w:tab/>
        <w:t>271</w:t>
      </w:r>
    </w:p>
    <w:p w14:paraId="579186B6" w14:textId="77777777" w:rsidR="00CF609E" w:rsidRDefault="00CF609E">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272</w:t>
      </w:r>
    </w:p>
    <w:p w14:paraId="04E9D5D4" w14:textId="77777777" w:rsidR="00CF609E" w:rsidRDefault="00CF609E">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272</w:t>
      </w:r>
    </w:p>
    <w:p w14:paraId="19BCD419" w14:textId="77777777" w:rsidR="00CF609E" w:rsidRDefault="00CF609E">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277</w:t>
      </w:r>
    </w:p>
    <w:p w14:paraId="7C2191C1" w14:textId="77777777" w:rsidR="00CF609E" w:rsidRDefault="00CF609E">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286</w:t>
      </w:r>
    </w:p>
    <w:p w14:paraId="2EE18EAD" w14:textId="77777777" w:rsidR="00CF609E" w:rsidRDefault="00CF609E">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286</w:t>
      </w:r>
    </w:p>
    <w:p w14:paraId="1E2B5C8A" w14:textId="77777777" w:rsidR="00CF609E" w:rsidRDefault="00CF609E">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290</w:t>
      </w:r>
    </w:p>
    <w:p w14:paraId="0089DDDF" w14:textId="77777777" w:rsidR="00CF609E" w:rsidRDefault="00CF609E">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290</w:t>
      </w:r>
    </w:p>
    <w:p w14:paraId="44116F48" w14:textId="77777777" w:rsidR="00CF609E" w:rsidRDefault="00CF609E">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290</w:t>
      </w:r>
    </w:p>
    <w:p w14:paraId="6BE6EAA2" w14:textId="77777777" w:rsidR="00CF609E" w:rsidRDefault="00CF609E">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291</w:t>
      </w:r>
    </w:p>
    <w:p w14:paraId="14C4271D" w14:textId="77777777" w:rsidR="00CF609E" w:rsidRDefault="00CF609E">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291</w:t>
      </w:r>
    </w:p>
    <w:p w14:paraId="441D4A7E" w14:textId="77777777" w:rsidR="00CF609E" w:rsidRDefault="00CF609E">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291</w:t>
      </w:r>
    </w:p>
    <w:p w14:paraId="32BF9E23" w14:textId="77777777" w:rsidR="00CF609E" w:rsidRDefault="00CF609E">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291</w:t>
      </w:r>
    </w:p>
    <w:p w14:paraId="7C2280CC" w14:textId="77777777" w:rsidR="00CF609E" w:rsidRDefault="00CF609E">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291</w:t>
      </w:r>
    </w:p>
    <w:p w14:paraId="52B41B61" w14:textId="77777777" w:rsidR="00CF609E" w:rsidRDefault="00CF609E">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292</w:t>
      </w:r>
    </w:p>
    <w:p w14:paraId="628B2916" w14:textId="77777777" w:rsidR="00CF609E" w:rsidRDefault="00CF609E">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292</w:t>
      </w:r>
    </w:p>
    <w:p w14:paraId="0FB40A76" w14:textId="77777777" w:rsidR="00CF609E" w:rsidRDefault="00CF609E">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292</w:t>
      </w:r>
    </w:p>
    <w:p w14:paraId="0901FFB3" w14:textId="77777777" w:rsidR="00CF609E" w:rsidRDefault="00CF609E">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292</w:t>
      </w:r>
    </w:p>
    <w:p w14:paraId="2CBB3DA9" w14:textId="77777777" w:rsidR="00CF609E" w:rsidRDefault="00CF609E">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263948C0" w14:textId="77777777" w:rsidR="00CF609E" w:rsidRDefault="00CF609E">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293</w:t>
      </w:r>
    </w:p>
    <w:p w14:paraId="7EA8A4BE" w14:textId="77777777" w:rsidR="00CF609E" w:rsidRDefault="00CF609E">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298</w:t>
      </w:r>
    </w:p>
    <w:p w14:paraId="26C519AA" w14:textId="77777777" w:rsidR="00CF609E" w:rsidRDefault="00CF609E">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299</w:t>
      </w:r>
    </w:p>
    <w:p w14:paraId="72766659" w14:textId="77777777" w:rsidR="00CF609E" w:rsidRDefault="00CF609E">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299</w:t>
      </w:r>
    </w:p>
    <w:p w14:paraId="43414B22" w14:textId="77777777" w:rsidR="00CF609E" w:rsidRDefault="00CF609E">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299</w:t>
      </w:r>
    </w:p>
    <w:p w14:paraId="3AEC3949" w14:textId="77777777" w:rsidR="00CF609E" w:rsidRDefault="00CF609E">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301</w:t>
      </w:r>
    </w:p>
    <w:p w14:paraId="135E6882" w14:textId="77777777" w:rsidR="00CF609E" w:rsidRDefault="00CF609E">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301</w:t>
      </w:r>
    </w:p>
    <w:p w14:paraId="27DC058A" w14:textId="77777777" w:rsidR="00CF609E" w:rsidRDefault="00CF609E">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307</w:t>
      </w:r>
    </w:p>
    <w:p w14:paraId="3ECD4F75" w14:textId="77777777" w:rsidR="00CF609E" w:rsidRDefault="00CF609E">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307</w:t>
      </w:r>
    </w:p>
    <w:p w14:paraId="656E0A8D" w14:textId="77777777" w:rsidR="00CF609E" w:rsidRDefault="00CF609E">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307</w:t>
      </w:r>
    </w:p>
    <w:p w14:paraId="4997B543" w14:textId="77777777" w:rsidR="00CF609E" w:rsidRDefault="00CF609E">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308</w:t>
      </w:r>
    </w:p>
    <w:p w14:paraId="5C11B6B6" w14:textId="77777777" w:rsidR="00CF609E" w:rsidRDefault="00CF609E">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308</w:t>
      </w:r>
    </w:p>
    <w:p w14:paraId="2E9B491F" w14:textId="77777777" w:rsidR="00CF609E" w:rsidRDefault="00CF609E">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310</w:t>
      </w:r>
    </w:p>
    <w:p w14:paraId="1650FE69" w14:textId="77777777" w:rsidR="00CF609E" w:rsidRDefault="00CF609E">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310</w:t>
      </w:r>
    </w:p>
    <w:p w14:paraId="3C3CB4F2" w14:textId="77777777" w:rsidR="00CF609E" w:rsidRDefault="00CF609E">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311</w:t>
      </w:r>
    </w:p>
    <w:p w14:paraId="7FF68798" w14:textId="77777777" w:rsidR="00CF609E" w:rsidRDefault="00CF609E">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311</w:t>
      </w:r>
    </w:p>
    <w:p w14:paraId="2FBCD0B3" w14:textId="77777777" w:rsidR="00CF609E" w:rsidRDefault="00CF609E">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311</w:t>
      </w:r>
    </w:p>
    <w:p w14:paraId="799F2DE1" w14:textId="77777777" w:rsidR="00CF609E" w:rsidRDefault="00CF609E">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312</w:t>
      </w:r>
    </w:p>
    <w:p w14:paraId="6AAFFC2F"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4.5.3.1</w:t>
      </w:r>
      <w:r>
        <w:rPr>
          <w:rFonts w:asciiTheme="minorHAnsi" w:eastAsiaTheme="minorEastAsia" w:hAnsiTheme="minorHAnsi" w:cstheme="minorBidi"/>
          <w:kern w:val="2"/>
          <w:sz w:val="24"/>
          <w:szCs w:val="24"/>
          <w14:ligatures w14:val="standardContextual"/>
        </w:rPr>
        <w:tab/>
      </w:r>
      <w:r>
        <w:t>Initial conditions</w:t>
      </w:r>
      <w:r>
        <w:tab/>
        <w:t>312</w:t>
      </w:r>
    </w:p>
    <w:p w14:paraId="7C6A8331" w14:textId="77777777" w:rsidR="00CF609E" w:rsidRDefault="00CF609E">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312</w:t>
      </w:r>
    </w:p>
    <w:p w14:paraId="1D37F320" w14:textId="77777777" w:rsidR="00CF609E" w:rsidRDefault="00CF609E">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313</w:t>
      </w:r>
    </w:p>
    <w:p w14:paraId="0676E413" w14:textId="77777777" w:rsidR="00CF609E" w:rsidRDefault="00CF609E">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315</w:t>
      </w:r>
    </w:p>
    <w:p w14:paraId="1A187164" w14:textId="77777777" w:rsidR="00CF609E" w:rsidRDefault="00CF609E">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315</w:t>
      </w:r>
    </w:p>
    <w:p w14:paraId="36C2BD8E" w14:textId="77777777" w:rsidR="00CF609E" w:rsidRDefault="00CF609E">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315</w:t>
      </w:r>
    </w:p>
    <w:p w14:paraId="67EEBB36" w14:textId="77777777" w:rsidR="00CF609E" w:rsidRDefault="00CF609E">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315</w:t>
      </w:r>
    </w:p>
    <w:p w14:paraId="4C910386" w14:textId="77777777" w:rsidR="00CF609E" w:rsidRDefault="00CF609E">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316</w:t>
      </w:r>
    </w:p>
    <w:p w14:paraId="7240FDA6" w14:textId="77777777" w:rsidR="00CF609E" w:rsidRDefault="00CF609E">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316</w:t>
      </w:r>
    </w:p>
    <w:p w14:paraId="424FBE91" w14:textId="77777777" w:rsidR="00CF609E" w:rsidRDefault="00CF609E">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316</w:t>
      </w:r>
    </w:p>
    <w:p w14:paraId="084EA4DC" w14:textId="77777777" w:rsidR="00CF609E" w:rsidRDefault="00CF609E">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316</w:t>
      </w:r>
    </w:p>
    <w:p w14:paraId="4C1739C7" w14:textId="77777777" w:rsidR="00CF609E" w:rsidRDefault="00CF609E">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316</w:t>
      </w:r>
    </w:p>
    <w:p w14:paraId="3210676D" w14:textId="77777777" w:rsidR="00CF609E" w:rsidRDefault="00CF609E">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316</w:t>
      </w:r>
    </w:p>
    <w:p w14:paraId="3A5C9C29" w14:textId="77777777" w:rsidR="00CF609E" w:rsidRDefault="00CF609E">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316</w:t>
      </w:r>
    </w:p>
    <w:p w14:paraId="0DDFA963" w14:textId="77777777" w:rsidR="00CF609E" w:rsidRDefault="00CF609E">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316</w:t>
      </w:r>
    </w:p>
    <w:p w14:paraId="5872024C" w14:textId="77777777" w:rsidR="00CF609E" w:rsidRDefault="00CF609E">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316</w:t>
      </w:r>
    </w:p>
    <w:p w14:paraId="28CEF474" w14:textId="77777777" w:rsidR="00CF609E" w:rsidRDefault="00CF609E">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2684CDA0" w14:textId="77777777" w:rsidR="00CF609E" w:rsidRDefault="00CF609E">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317</w:t>
      </w:r>
    </w:p>
    <w:p w14:paraId="4FD1318A" w14:textId="77777777" w:rsidR="00CF609E" w:rsidRDefault="00CF609E">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317</w:t>
      </w:r>
    </w:p>
    <w:p w14:paraId="276660BD" w14:textId="77777777" w:rsidR="00CF609E" w:rsidRDefault="00CF609E">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317</w:t>
      </w:r>
    </w:p>
    <w:p w14:paraId="1D99F1D4" w14:textId="77777777" w:rsidR="00CF609E" w:rsidRDefault="00CF609E">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317</w:t>
      </w:r>
    </w:p>
    <w:p w14:paraId="35DF0A36" w14:textId="77777777" w:rsidR="00CF609E" w:rsidRDefault="00CF609E">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48979C4C" w14:textId="77777777" w:rsidR="00CF609E" w:rsidRDefault="00CF609E">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317</w:t>
      </w:r>
    </w:p>
    <w:p w14:paraId="7B53F1E9" w14:textId="77777777" w:rsidR="00CF609E" w:rsidRDefault="00CF609E">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317</w:t>
      </w:r>
    </w:p>
    <w:p w14:paraId="5E7483D5" w14:textId="77777777" w:rsidR="00CF609E" w:rsidRDefault="00CF609E">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317</w:t>
      </w:r>
    </w:p>
    <w:p w14:paraId="36F27CE3" w14:textId="77777777" w:rsidR="00CF609E" w:rsidRDefault="00CF609E">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317</w:t>
      </w:r>
    </w:p>
    <w:p w14:paraId="0FADE9A2" w14:textId="77777777" w:rsidR="00CF609E" w:rsidRDefault="00CF609E">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DE8A52D" w14:textId="77777777" w:rsidR="00CF609E" w:rsidRDefault="00CF609E">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318</w:t>
      </w:r>
    </w:p>
    <w:p w14:paraId="0115611B" w14:textId="77777777" w:rsidR="00CF609E" w:rsidRDefault="00CF609E">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318</w:t>
      </w:r>
    </w:p>
    <w:p w14:paraId="2C3AED4D" w14:textId="77777777" w:rsidR="00CF609E" w:rsidRDefault="00CF609E">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318</w:t>
      </w:r>
    </w:p>
    <w:p w14:paraId="6BAE680E" w14:textId="77777777" w:rsidR="00CF609E" w:rsidRDefault="00CF609E">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318</w:t>
      </w:r>
    </w:p>
    <w:p w14:paraId="1CDAD890" w14:textId="77777777" w:rsidR="00CF609E" w:rsidRDefault="00CF609E">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2B2C4BD" w14:textId="77777777" w:rsidR="00CF609E" w:rsidRDefault="00CF609E">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319</w:t>
      </w:r>
    </w:p>
    <w:p w14:paraId="6F323184" w14:textId="77777777" w:rsidR="00CF609E" w:rsidRDefault="00CF609E">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319</w:t>
      </w:r>
    </w:p>
    <w:p w14:paraId="73A29142" w14:textId="77777777" w:rsidR="00CF609E" w:rsidRDefault="00CF609E">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319</w:t>
      </w:r>
    </w:p>
    <w:p w14:paraId="3EAB7801" w14:textId="77777777" w:rsidR="00CF609E" w:rsidRDefault="00CF609E">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319</w:t>
      </w:r>
    </w:p>
    <w:p w14:paraId="53278EE9" w14:textId="77777777" w:rsidR="00CF609E" w:rsidRDefault="00CF609E">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2FA2649A" w14:textId="77777777" w:rsidR="00CF609E" w:rsidRDefault="00CF609E">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320</w:t>
      </w:r>
    </w:p>
    <w:p w14:paraId="03FA2744" w14:textId="77777777" w:rsidR="00CF609E" w:rsidRDefault="00CF609E">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320</w:t>
      </w:r>
    </w:p>
    <w:p w14:paraId="2EC0FB79" w14:textId="77777777" w:rsidR="00CF609E" w:rsidRDefault="00CF609E">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320</w:t>
      </w:r>
    </w:p>
    <w:p w14:paraId="3C7C2B65" w14:textId="77777777" w:rsidR="00CF609E" w:rsidRDefault="00CF609E">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320</w:t>
      </w:r>
    </w:p>
    <w:p w14:paraId="0299A4C0" w14:textId="77777777" w:rsidR="00CF609E" w:rsidRDefault="00CF609E">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5B52122B" w14:textId="77777777" w:rsidR="00CF609E" w:rsidRDefault="00CF609E">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320</w:t>
      </w:r>
    </w:p>
    <w:p w14:paraId="768FF335" w14:textId="77777777" w:rsidR="00CF609E" w:rsidRDefault="00CF609E">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320</w:t>
      </w:r>
    </w:p>
    <w:p w14:paraId="0B722534" w14:textId="77777777" w:rsidR="00CF609E" w:rsidRDefault="00CF609E">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321</w:t>
      </w:r>
    </w:p>
    <w:p w14:paraId="3509F390" w14:textId="77777777" w:rsidR="00CF609E" w:rsidRDefault="00CF609E">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321</w:t>
      </w:r>
    </w:p>
    <w:p w14:paraId="59D1B394" w14:textId="77777777" w:rsidR="00CF609E" w:rsidRDefault="00CF609E">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5CE30D8E" w14:textId="77777777" w:rsidR="00CF609E" w:rsidRDefault="00CF609E">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321</w:t>
      </w:r>
    </w:p>
    <w:p w14:paraId="0D8BE3CB" w14:textId="77777777" w:rsidR="00CF609E" w:rsidRDefault="00CF609E">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321</w:t>
      </w:r>
    </w:p>
    <w:p w14:paraId="4AAEA91A" w14:textId="77777777" w:rsidR="00CF609E" w:rsidRDefault="00CF609E">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321</w:t>
      </w:r>
    </w:p>
    <w:p w14:paraId="299A39CA" w14:textId="77777777" w:rsidR="00CF609E" w:rsidRDefault="00CF609E">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321</w:t>
      </w:r>
    </w:p>
    <w:p w14:paraId="1CA7D114" w14:textId="77777777" w:rsidR="00CF609E" w:rsidRDefault="00CF609E">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6D0CA5CF" w14:textId="77777777" w:rsidR="00CF609E" w:rsidRDefault="00CF609E">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322</w:t>
      </w:r>
    </w:p>
    <w:p w14:paraId="1941E339" w14:textId="77777777" w:rsidR="00CF609E" w:rsidRDefault="00CF609E">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322</w:t>
      </w:r>
    </w:p>
    <w:p w14:paraId="0FB6C047" w14:textId="77777777" w:rsidR="00CF609E" w:rsidRDefault="00CF609E">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322</w:t>
      </w:r>
    </w:p>
    <w:p w14:paraId="70FB0A9A" w14:textId="77777777" w:rsidR="00CF609E" w:rsidRDefault="00CF609E">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322</w:t>
      </w:r>
    </w:p>
    <w:p w14:paraId="69D2B998" w14:textId="77777777" w:rsidR="00CF609E" w:rsidRDefault="00CF609E">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5426DB9A" w14:textId="77777777" w:rsidR="00CF609E" w:rsidRDefault="00CF609E">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322</w:t>
      </w:r>
    </w:p>
    <w:p w14:paraId="71C3858C" w14:textId="77777777" w:rsidR="00CF609E" w:rsidRDefault="00CF609E">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322</w:t>
      </w:r>
    </w:p>
    <w:p w14:paraId="74E74D8F" w14:textId="77777777" w:rsidR="00CF609E" w:rsidRDefault="00CF609E">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322</w:t>
      </w:r>
    </w:p>
    <w:p w14:paraId="689750F8" w14:textId="77777777" w:rsidR="00CF609E" w:rsidRDefault="00CF609E">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322</w:t>
      </w:r>
    </w:p>
    <w:p w14:paraId="100A3B33" w14:textId="77777777" w:rsidR="00CF609E" w:rsidRDefault="00CF609E">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738DC5BA"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4.5.4A.3</w:t>
      </w:r>
      <w:r>
        <w:rPr>
          <w:rFonts w:asciiTheme="minorHAnsi" w:eastAsiaTheme="minorEastAsia" w:hAnsiTheme="minorHAnsi" w:cstheme="minorBidi"/>
          <w:kern w:val="2"/>
          <w:sz w:val="24"/>
          <w:szCs w:val="24"/>
          <w14:ligatures w14:val="standardContextual"/>
        </w:rPr>
        <w:tab/>
      </w:r>
      <w:r>
        <w:t>Procedure</w:t>
      </w:r>
      <w:r>
        <w:tab/>
        <w:t>323</w:t>
      </w:r>
    </w:p>
    <w:p w14:paraId="20E7653C" w14:textId="77777777" w:rsidR="00CF609E" w:rsidRDefault="00CF609E">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323</w:t>
      </w:r>
    </w:p>
    <w:p w14:paraId="68238197" w14:textId="77777777" w:rsidR="00CF609E" w:rsidRDefault="00CF609E">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323</w:t>
      </w:r>
    </w:p>
    <w:p w14:paraId="352F730B" w14:textId="77777777" w:rsidR="00CF609E" w:rsidRDefault="00CF609E">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323</w:t>
      </w:r>
    </w:p>
    <w:p w14:paraId="785D4A21" w14:textId="77777777" w:rsidR="00CF609E" w:rsidRDefault="00CF609E">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2DF1CBBA" w14:textId="77777777" w:rsidR="00CF609E" w:rsidRDefault="00CF609E">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323</w:t>
      </w:r>
    </w:p>
    <w:p w14:paraId="30215C3D" w14:textId="77777777" w:rsidR="00CF609E" w:rsidRDefault="00CF609E">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323</w:t>
      </w:r>
    </w:p>
    <w:p w14:paraId="0ADC5672" w14:textId="77777777" w:rsidR="00CF609E" w:rsidRDefault="00CF609E">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324</w:t>
      </w:r>
    </w:p>
    <w:p w14:paraId="41ED156D" w14:textId="77777777" w:rsidR="00CF609E" w:rsidRDefault="00CF609E">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324</w:t>
      </w:r>
    </w:p>
    <w:p w14:paraId="3F5BD169" w14:textId="77777777" w:rsidR="00CF609E" w:rsidRDefault="00CF609E">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407D88AE" w14:textId="77777777" w:rsidR="00CF609E" w:rsidRDefault="00CF609E">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324</w:t>
      </w:r>
    </w:p>
    <w:p w14:paraId="2AF14564" w14:textId="77777777" w:rsidR="00CF609E" w:rsidRDefault="00CF609E">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324</w:t>
      </w:r>
    </w:p>
    <w:p w14:paraId="04FFE06D" w14:textId="77777777" w:rsidR="00CF609E" w:rsidRDefault="00CF609E">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324</w:t>
      </w:r>
    </w:p>
    <w:p w14:paraId="675179EE" w14:textId="77777777" w:rsidR="00CF609E" w:rsidRDefault="00CF609E">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324</w:t>
      </w:r>
    </w:p>
    <w:p w14:paraId="3BBF927A" w14:textId="77777777" w:rsidR="00CF609E" w:rsidRDefault="00CF609E">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3F632531" w14:textId="77777777" w:rsidR="00CF609E" w:rsidRDefault="00CF609E">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324</w:t>
      </w:r>
    </w:p>
    <w:p w14:paraId="59969E98" w14:textId="77777777" w:rsidR="00CF609E" w:rsidRDefault="00CF609E">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324</w:t>
      </w:r>
    </w:p>
    <w:p w14:paraId="024F063D" w14:textId="77777777" w:rsidR="00CF609E" w:rsidRDefault="00CF609E">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325</w:t>
      </w:r>
    </w:p>
    <w:p w14:paraId="2CAEFD8C" w14:textId="77777777" w:rsidR="00CF609E" w:rsidRDefault="00CF609E">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325</w:t>
      </w:r>
    </w:p>
    <w:p w14:paraId="50419DDB" w14:textId="77777777" w:rsidR="00CF609E" w:rsidRDefault="00CF609E">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0051BBAB" w14:textId="77777777" w:rsidR="00CF609E" w:rsidRDefault="00CF609E">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325</w:t>
      </w:r>
    </w:p>
    <w:p w14:paraId="5A99522E" w14:textId="77777777" w:rsidR="00CF609E" w:rsidRDefault="00CF609E">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325</w:t>
      </w:r>
    </w:p>
    <w:p w14:paraId="46F29E5B" w14:textId="77777777" w:rsidR="00CF609E" w:rsidRDefault="00CF609E">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325</w:t>
      </w:r>
    </w:p>
    <w:p w14:paraId="64B1E3A5" w14:textId="77777777" w:rsidR="00CF609E" w:rsidRDefault="00CF609E">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325</w:t>
      </w:r>
    </w:p>
    <w:p w14:paraId="177721F0" w14:textId="77777777" w:rsidR="00CF609E" w:rsidRDefault="00CF609E">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505DA45E" w14:textId="77777777" w:rsidR="00CF609E" w:rsidRDefault="00CF609E">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325</w:t>
      </w:r>
    </w:p>
    <w:p w14:paraId="33777C1F" w14:textId="77777777" w:rsidR="00CF609E" w:rsidRDefault="00CF609E">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325</w:t>
      </w:r>
    </w:p>
    <w:p w14:paraId="09E1802A" w14:textId="77777777" w:rsidR="00CF609E" w:rsidRDefault="00CF609E">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326</w:t>
      </w:r>
    </w:p>
    <w:p w14:paraId="2AFE8900" w14:textId="77777777" w:rsidR="00CF609E" w:rsidRDefault="00CF609E">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326</w:t>
      </w:r>
    </w:p>
    <w:p w14:paraId="01DA9241" w14:textId="77777777" w:rsidR="00CF609E" w:rsidRDefault="00CF609E">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39298581" w14:textId="77777777" w:rsidR="00CF609E" w:rsidRDefault="00CF609E">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326</w:t>
      </w:r>
    </w:p>
    <w:p w14:paraId="08F3810F" w14:textId="77777777" w:rsidR="00CF609E" w:rsidRDefault="00CF609E">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326</w:t>
      </w:r>
    </w:p>
    <w:p w14:paraId="00AAC2BE" w14:textId="77777777" w:rsidR="00CF609E" w:rsidRDefault="00CF609E">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326</w:t>
      </w:r>
    </w:p>
    <w:p w14:paraId="31FD9F88" w14:textId="77777777" w:rsidR="00CF609E" w:rsidRDefault="00CF609E">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69DDFA33" w14:textId="77777777" w:rsidR="00CF609E" w:rsidRDefault="00CF609E">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326</w:t>
      </w:r>
    </w:p>
    <w:p w14:paraId="03D45B0C" w14:textId="77777777" w:rsidR="00CF609E" w:rsidRDefault="00CF609E">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326</w:t>
      </w:r>
    </w:p>
    <w:p w14:paraId="04B5955C" w14:textId="77777777" w:rsidR="00CF609E" w:rsidRDefault="00CF609E">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326</w:t>
      </w:r>
    </w:p>
    <w:p w14:paraId="452F8E2A" w14:textId="77777777" w:rsidR="00CF609E" w:rsidRDefault="00CF609E">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4C6DAD62" w14:textId="77777777" w:rsidR="00CF609E" w:rsidRDefault="00CF609E">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327</w:t>
      </w:r>
    </w:p>
    <w:p w14:paraId="26A1776C" w14:textId="77777777" w:rsidR="00CF609E" w:rsidRDefault="00CF609E">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327</w:t>
      </w:r>
    </w:p>
    <w:p w14:paraId="1B6F3684" w14:textId="77777777" w:rsidR="00CF609E" w:rsidRDefault="00CF609E">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328</w:t>
      </w:r>
    </w:p>
    <w:p w14:paraId="148B15FC" w14:textId="77777777" w:rsidR="00CF609E" w:rsidRDefault="00CF609E">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328</w:t>
      </w:r>
    </w:p>
    <w:p w14:paraId="36D72895" w14:textId="77777777" w:rsidR="00CF609E" w:rsidRDefault="00CF609E">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328</w:t>
      </w:r>
    </w:p>
    <w:p w14:paraId="773CB344" w14:textId="77777777" w:rsidR="00CF609E" w:rsidRDefault="00CF609E">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329</w:t>
      </w:r>
    </w:p>
    <w:p w14:paraId="6EB6416B" w14:textId="77777777" w:rsidR="00CF609E" w:rsidRDefault="00CF609E">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330</w:t>
      </w:r>
    </w:p>
    <w:p w14:paraId="60F8A0AD" w14:textId="77777777" w:rsidR="00CF609E" w:rsidRDefault="00CF609E">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330</w:t>
      </w:r>
    </w:p>
    <w:p w14:paraId="3D3901F6" w14:textId="77777777" w:rsidR="00CF609E" w:rsidRDefault="00CF609E">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330</w:t>
      </w:r>
    </w:p>
    <w:p w14:paraId="4F0D1089" w14:textId="77777777" w:rsidR="00CF609E" w:rsidRDefault="00CF609E">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331</w:t>
      </w:r>
    </w:p>
    <w:p w14:paraId="43402D43" w14:textId="77777777" w:rsidR="00CF609E" w:rsidRDefault="00CF609E">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332</w:t>
      </w:r>
    </w:p>
    <w:p w14:paraId="101546D9" w14:textId="77777777" w:rsidR="00CF609E" w:rsidRDefault="00CF609E">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334</w:t>
      </w:r>
    </w:p>
    <w:p w14:paraId="1B4BAEB4" w14:textId="77777777" w:rsidR="00CF609E" w:rsidRDefault="00CF609E">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334</w:t>
      </w:r>
    </w:p>
    <w:p w14:paraId="4179E7E3" w14:textId="77777777" w:rsidR="00CF609E" w:rsidRDefault="00CF609E">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335</w:t>
      </w:r>
    </w:p>
    <w:p w14:paraId="7CC1C7A7" w14:textId="77777777" w:rsidR="00CF609E" w:rsidRDefault="00CF609E">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335</w:t>
      </w:r>
    </w:p>
    <w:p w14:paraId="311549DB" w14:textId="77777777" w:rsidR="00CF609E" w:rsidRDefault="00CF609E">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336</w:t>
      </w:r>
    </w:p>
    <w:p w14:paraId="18BF1786" w14:textId="77777777" w:rsidR="00CF609E" w:rsidRDefault="00CF609E">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336</w:t>
      </w:r>
    </w:p>
    <w:p w14:paraId="75F635A9" w14:textId="77777777" w:rsidR="00CF609E" w:rsidRDefault="00CF609E">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336</w:t>
      </w:r>
    </w:p>
    <w:p w14:paraId="01758744" w14:textId="77777777" w:rsidR="00CF609E" w:rsidRDefault="00CF609E">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336</w:t>
      </w:r>
    </w:p>
    <w:p w14:paraId="14D2DA5A" w14:textId="77777777" w:rsidR="00CF609E" w:rsidRDefault="00CF609E">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339</w:t>
      </w:r>
    </w:p>
    <w:p w14:paraId="780F6D55" w14:textId="77777777" w:rsidR="00CF609E" w:rsidRDefault="00CF609E">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340</w:t>
      </w:r>
    </w:p>
    <w:p w14:paraId="02E25BE4" w14:textId="77777777" w:rsidR="00CF609E" w:rsidRDefault="00CF609E">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340</w:t>
      </w:r>
    </w:p>
    <w:p w14:paraId="40EBFB64" w14:textId="77777777" w:rsidR="00CF609E" w:rsidRDefault="00CF609E">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340</w:t>
      </w:r>
    </w:p>
    <w:p w14:paraId="381802B3" w14:textId="77777777" w:rsidR="00CF609E" w:rsidRDefault="00CF609E">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341</w:t>
      </w:r>
    </w:p>
    <w:p w14:paraId="0C2C4F91"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4.5A.5.4</w:t>
      </w:r>
      <w:r>
        <w:rPr>
          <w:rFonts w:asciiTheme="minorHAnsi" w:eastAsiaTheme="minorEastAsia" w:hAnsiTheme="minorHAnsi" w:cstheme="minorBidi"/>
          <w:kern w:val="2"/>
          <w:sz w:val="24"/>
          <w:szCs w:val="24"/>
          <w14:ligatures w14:val="standardContextual"/>
        </w:rPr>
        <w:tab/>
      </w:r>
      <w:r>
        <w:t>Specific message contents</w:t>
      </w:r>
      <w:r>
        <w:tab/>
        <w:t>344</w:t>
      </w:r>
    </w:p>
    <w:p w14:paraId="1AF52C8B" w14:textId="77777777" w:rsidR="00CF609E" w:rsidRDefault="00CF609E">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345</w:t>
      </w:r>
    </w:p>
    <w:p w14:paraId="4ABA932F" w14:textId="77777777" w:rsidR="00CF609E" w:rsidRDefault="00CF609E">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345</w:t>
      </w:r>
    </w:p>
    <w:p w14:paraId="72AD3EDF" w14:textId="77777777" w:rsidR="00CF609E" w:rsidRDefault="00CF609E">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345</w:t>
      </w:r>
    </w:p>
    <w:p w14:paraId="7B51F82E" w14:textId="77777777" w:rsidR="00CF609E" w:rsidRDefault="00CF609E">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346</w:t>
      </w:r>
    </w:p>
    <w:p w14:paraId="12AAF0A1" w14:textId="77777777" w:rsidR="00CF609E" w:rsidRDefault="00CF609E">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347</w:t>
      </w:r>
    </w:p>
    <w:p w14:paraId="42DE03F7" w14:textId="77777777" w:rsidR="00CF609E" w:rsidRDefault="00CF609E">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347</w:t>
      </w:r>
    </w:p>
    <w:p w14:paraId="5A4AEC67" w14:textId="77777777" w:rsidR="00CF609E" w:rsidRDefault="00CF609E">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347</w:t>
      </w:r>
    </w:p>
    <w:p w14:paraId="075C04D0" w14:textId="77777777" w:rsidR="00CF609E" w:rsidRDefault="00CF609E">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347</w:t>
      </w:r>
    </w:p>
    <w:p w14:paraId="7031476C" w14:textId="77777777" w:rsidR="00CF609E" w:rsidRDefault="00CF609E">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348</w:t>
      </w:r>
    </w:p>
    <w:p w14:paraId="2D8DEC5A" w14:textId="77777777" w:rsidR="00CF609E" w:rsidRDefault="00CF609E">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350</w:t>
      </w:r>
    </w:p>
    <w:p w14:paraId="38B104C0" w14:textId="77777777" w:rsidR="00CF609E" w:rsidRDefault="00CF609E">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350</w:t>
      </w:r>
    </w:p>
    <w:p w14:paraId="7A0FFB3C" w14:textId="77777777" w:rsidR="00CF609E" w:rsidRDefault="00CF609E">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350</w:t>
      </w:r>
    </w:p>
    <w:p w14:paraId="5226238F" w14:textId="77777777" w:rsidR="00CF609E" w:rsidRDefault="00CF609E">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350</w:t>
      </w:r>
    </w:p>
    <w:p w14:paraId="1C2EFB0B" w14:textId="77777777" w:rsidR="00CF609E" w:rsidRDefault="00CF609E">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351</w:t>
      </w:r>
    </w:p>
    <w:p w14:paraId="5161A385" w14:textId="77777777" w:rsidR="00CF609E" w:rsidRDefault="00CF609E">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352</w:t>
      </w:r>
    </w:p>
    <w:p w14:paraId="29CB0CF2" w14:textId="77777777" w:rsidR="00CF609E" w:rsidRDefault="00CF609E">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352</w:t>
      </w:r>
    </w:p>
    <w:p w14:paraId="6DBC5B68" w14:textId="77777777" w:rsidR="00CF609E" w:rsidRDefault="00CF609E">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352</w:t>
      </w:r>
    </w:p>
    <w:p w14:paraId="6E0B8729" w14:textId="77777777" w:rsidR="00CF609E" w:rsidRDefault="00CF609E">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352</w:t>
      </w:r>
    </w:p>
    <w:p w14:paraId="4B4D1CC4" w14:textId="77777777" w:rsidR="00CF609E" w:rsidRDefault="00CF609E">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353</w:t>
      </w:r>
    </w:p>
    <w:p w14:paraId="68556231" w14:textId="77777777" w:rsidR="00CF609E" w:rsidRDefault="00CF609E">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353</w:t>
      </w:r>
    </w:p>
    <w:p w14:paraId="2EA4ED95" w14:textId="77777777" w:rsidR="00CF609E" w:rsidRDefault="00CF609E">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354</w:t>
      </w:r>
    </w:p>
    <w:p w14:paraId="083B49AB" w14:textId="77777777" w:rsidR="00CF609E" w:rsidRDefault="00CF609E">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354</w:t>
      </w:r>
    </w:p>
    <w:p w14:paraId="6585E51C" w14:textId="77777777" w:rsidR="00CF609E" w:rsidRDefault="00CF609E">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354</w:t>
      </w:r>
    </w:p>
    <w:p w14:paraId="5CB341A8" w14:textId="77777777" w:rsidR="00CF609E" w:rsidRDefault="00CF609E">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355</w:t>
      </w:r>
    </w:p>
    <w:p w14:paraId="63EAA5BE" w14:textId="77777777" w:rsidR="00CF609E" w:rsidRDefault="00CF609E">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356</w:t>
      </w:r>
    </w:p>
    <w:p w14:paraId="3BE55073" w14:textId="77777777" w:rsidR="00CF609E" w:rsidRDefault="00CF609E">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356</w:t>
      </w:r>
    </w:p>
    <w:p w14:paraId="674C313A" w14:textId="77777777" w:rsidR="00CF609E" w:rsidRDefault="00CF609E">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356</w:t>
      </w:r>
    </w:p>
    <w:p w14:paraId="71097C06" w14:textId="77777777" w:rsidR="00CF609E" w:rsidRDefault="00CF609E">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356</w:t>
      </w:r>
    </w:p>
    <w:p w14:paraId="13E7D8FC" w14:textId="77777777" w:rsidR="00CF609E" w:rsidRDefault="00CF609E">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356</w:t>
      </w:r>
    </w:p>
    <w:p w14:paraId="407BF71D" w14:textId="77777777" w:rsidR="00CF609E" w:rsidRDefault="00CF609E">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357</w:t>
      </w:r>
    </w:p>
    <w:p w14:paraId="6EC3FCE2" w14:textId="77777777" w:rsidR="00CF609E" w:rsidRDefault="00CF609E">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357</w:t>
      </w:r>
    </w:p>
    <w:p w14:paraId="6FC952C6" w14:textId="77777777" w:rsidR="00CF609E" w:rsidRDefault="00CF609E">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357</w:t>
      </w:r>
    </w:p>
    <w:p w14:paraId="19796CB2" w14:textId="77777777" w:rsidR="00CF609E" w:rsidRDefault="00CF609E">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357</w:t>
      </w:r>
    </w:p>
    <w:p w14:paraId="624B9864" w14:textId="77777777" w:rsidR="00CF609E" w:rsidRDefault="00CF609E">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357</w:t>
      </w:r>
    </w:p>
    <w:p w14:paraId="09222938" w14:textId="77777777" w:rsidR="00CF609E" w:rsidRDefault="00CF609E">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358</w:t>
      </w:r>
    </w:p>
    <w:p w14:paraId="7E940A9A" w14:textId="77777777" w:rsidR="00CF609E" w:rsidRDefault="00CF609E">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358</w:t>
      </w:r>
    </w:p>
    <w:p w14:paraId="1067BE2B" w14:textId="77777777" w:rsidR="00CF609E" w:rsidRDefault="00CF609E">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358</w:t>
      </w:r>
    </w:p>
    <w:p w14:paraId="76F733C9" w14:textId="77777777" w:rsidR="00CF609E" w:rsidRDefault="00CF609E">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048AA0C2" w14:textId="77777777" w:rsidR="00CF609E" w:rsidRDefault="00CF609E">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359</w:t>
      </w:r>
    </w:p>
    <w:p w14:paraId="5545D3F8" w14:textId="77777777" w:rsidR="00CF609E" w:rsidRDefault="00CF609E">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359</w:t>
      </w:r>
    </w:p>
    <w:p w14:paraId="72E1B259"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MS Mincho"/>
        </w:rPr>
        <w:t>4.5A.15</w:t>
      </w:r>
      <w:r>
        <w:rPr>
          <w:rFonts w:asciiTheme="minorHAnsi" w:eastAsiaTheme="minorEastAsia" w:hAnsiTheme="minorHAnsi" w:cstheme="minorBidi"/>
          <w:kern w:val="2"/>
          <w:sz w:val="24"/>
          <w:szCs w:val="24"/>
          <w14:ligatures w14:val="standardContextual"/>
        </w:rPr>
        <w:tab/>
      </w:r>
      <w:r w:rsidRPr="007D4A36">
        <w:rPr>
          <w:rFonts w:eastAsia="MS Mincho"/>
        </w:rPr>
        <w:t>Generic Test Procedure for EPS Bearer Deactivation</w:t>
      </w:r>
      <w:r>
        <w:tab/>
        <w:t>359</w:t>
      </w:r>
    </w:p>
    <w:p w14:paraId="5783F7B1" w14:textId="77777777" w:rsidR="00CF609E" w:rsidRDefault="00CF609E">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359</w:t>
      </w:r>
    </w:p>
    <w:p w14:paraId="7CC228C6" w14:textId="77777777" w:rsidR="00CF609E" w:rsidRDefault="00CF609E">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3FA32E37" w14:textId="77777777" w:rsidR="00CF609E" w:rsidRDefault="00CF609E">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360</w:t>
      </w:r>
    </w:p>
    <w:p w14:paraId="7230B83D" w14:textId="77777777" w:rsidR="00CF609E" w:rsidRDefault="00CF609E">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360</w:t>
      </w:r>
    </w:p>
    <w:p w14:paraId="5218E835"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MS Mincho"/>
        </w:rPr>
        <w:t>4.5A.15A</w:t>
      </w:r>
      <w:r>
        <w:rPr>
          <w:rFonts w:asciiTheme="minorHAnsi" w:eastAsiaTheme="minorEastAsia" w:hAnsiTheme="minorHAnsi" w:cstheme="minorBidi"/>
          <w:kern w:val="2"/>
          <w:sz w:val="24"/>
          <w:szCs w:val="24"/>
          <w14:ligatures w14:val="standardContextual"/>
        </w:rPr>
        <w:tab/>
      </w:r>
      <w:r w:rsidRPr="007D4A36">
        <w:rPr>
          <w:rFonts w:eastAsia="MS Mincho"/>
        </w:rPr>
        <w:t>Generic Test Procedure for User or Network Initiated EPS Bearer Deactivation</w:t>
      </w:r>
      <w:r>
        <w:tab/>
        <w:t>361</w:t>
      </w:r>
    </w:p>
    <w:p w14:paraId="20911066" w14:textId="77777777" w:rsidR="00CF609E" w:rsidRDefault="00CF609E">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361</w:t>
      </w:r>
    </w:p>
    <w:p w14:paraId="782ED60B" w14:textId="77777777" w:rsidR="00CF609E" w:rsidRDefault="00CF609E">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37D65EA8" w14:textId="77777777" w:rsidR="00CF609E" w:rsidRDefault="00CF609E">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361</w:t>
      </w:r>
    </w:p>
    <w:p w14:paraId="35FA13D8" w14:textId="77777777" w:rsidR="00CF609E" w:rsidRDefault="00CF609E">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362</w:t>
      </w:r>
    </w:p>
    <w:p w14:paraId="55D823E1" w14:textId="77777777" w:rsidR="00CF609E" w:rsidRDefault="00CF609E">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362</w:t>
      </w:r>
    </w:p>
    <w:p w14:paraId="5FE5437B" w14:textId="77777777" w:rsidR="00CF609E" w:rsidRDefault="00CF609E">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362</w:t>
      </w:r>
    </w:p>
    <w:p w14:paraId="795AB03A" w14:textId="77777777" w:rsidR="00CF609E" w:rsidRDefault="00CF609E">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2727AC84" w14:textId="77777777" w:rsidR="00CF609E" w:rsidRDefault="00CF609E">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363</w:t>
      </w:r>
    </w:p>
    <w:p w14:paraId="3811F8C7" w14:textId="77777777" w:rsidR="00CF609E" w:rsidRDefault="00CF609E">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363</w:t>
      </w:r>
    </w:p>
    <w:p w14:paraId="2481C64F" w14:textId="77777777" w:rsidR="00CF609E" w:rsidRDefault="00CF609E">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364</w:t>
      </w:r>
    </w:p>
    <w:p w14:paraId="21A17A46" w14:textId="77777777" w:rsidR="00CF609E" w:rsidRDefault="00CF609E">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364</w:t>
      </w:r>
    </w:p>
    <w:p w14:paraId="4ADCA466" w14:textId="77777777" w:rsidR="00CF609E" w:rsidRDefault="00CF609E">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364</w:t>
      </w:r>
    </w:p>
    <w:p w14:paraId="0D9BB626" w14:textId="77777777" w:rsidR="00CF609E" w:rsidRDefault="00CF609E">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365</w:t>
      </w:r>
    </w:p>
    <w:p w14:paraId="29A78228" w14:textId="77777777" w:rsidR="00CF609E" w:rsidRDefault="00CF609E">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365</w:t>
      </w:r>
    </w:p>
    <w:p w14:paraId="1A3914C5" w14:textId="77777777" w:rsidR="00CF609E" w:rsidRDefault="00CF609E">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366</w:t>
      </w:r>
    </w:p>
    <w:p w14:paraId="1ADE940C"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4.5A.18.1</w:t>
      </w:r>
      <w:r>
        <w:rPr>
          <w:rFonts w:asciiTheme="minorHAnsi" w:eastAsiaTheme="minorEastAsia" w:hAnsiTheme="minorHAnsi" w:cstheme="minorBidi"/>
          <w:kern w:val="2"/>
          <w:sz w:val="24"/>
          <w:szCs w:val="24"/>
          <w14:ligatures w14:val="standardContextual"/>
        </w:rPr>
        <w:tab/>
      </w:r>
      <w:r>
        <w:t>Initial conditions</w:t>
      </w:r>
      <w:r>
        <w:tab/>
        <w:t>366</w:t>
      </w:r>
    </w:p>
    <w:p w14:paraId="67E258F6" w14:textId="77777777" w:rsidR="00CF609E" w:rsidRDefault="00CF609E">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367</w:t>
      </w:r>
    </w:p>
    <w:p w14:paraId="717BD5F1" w14:textId="77777777" w:rsidR="00CF609E" w:rsidRDefault="00CF609E">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367</w:t>
      </w:r>
    </w:p>
    <w:p w14:paraId="36CB7311" w14:textId="77777777" w:rsidR="00CF609E" w:rsidRDefault="00CF609E">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367</w:t>
      </w:r>
    </w:p>
    <w:p w14:paraId="360A1809" w14:textId="77777777" w:rsidR="00CF609E" w:rsidRDefault="00CF609E">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368</w:t>
      </w:r>
    </w:p>
    <w:p w14:paraId="3C48E856" w14:textId="77777777" w:rsidR="00CF609E" w:rsidRDefault="00CF609E">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368</w:t>
      </w:r>
    </w:p>
    <w:p w14:paraId="540607A1" w14:textId="77777777" w:rsidR="00CF609E" w:rsidRDefault="00CF609E">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065F83E8" w14:textId="77777777" w:rsidR="00CF609E" w:rsidRDefault="00CF609E">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368</w:t>
      </w:r>
    </w:p>
    <w:p w14:paraId="19541BA6" w14:textId="77777777" w:rsidR="00CF609E" w:rsidRDefault="00CF609E">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369</w:t>
      </w:r>
    </w:p>
    <w:p w14:paraId="4AB563E7" w14:textId="77777777" w:rsidR="00CF609E" w:rsidRDefault="00CF609E">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369</w:t>
      </w:r>
    </w:p>
    <w:p w14:paraId="2BC68264" w14:textId="77777777" w:rsidR="00CF609E" w:rsidRDefault="00CF609E">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369</w:t>
      </w:r>
    </w:p>
    <w:p w14:paraId="7984F843" w14:textId="77777777" w:rsidR="00CF609E" w:rsidRDefault="00CF609E">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369</w:t>
      </w:r>
    </w:p>
    <w:p w14:paraId="7D351C8B" w14:textId="77777777" w:rsidR="00CF609E" w:rsidRDefault="00CF609E">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369</w:t>
      </w:r>
    </w:p>
    <w:p w14:paraId="79950A96" w14:textId="77777777" w:rsidR="00CF609E" w:rsidRDefault="00CF609E">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369</w:t>
      </w:r>
    </w:p>
    <w:p w14:paraId="65C413B3" w14:textId="77777777" w:rsidR="00CF609E" w:rsidRDefault="00CF609E">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370</w:t>
      </w:r>
    </w:p>
    <w:p w14:paraId="2E34B9EE" w14:textId="77777777" w:rsidR="00CF609E" w:rsidRDefault="00CF609E">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370</w:t>
      </w:r>
    </w:p>
    <w:p w14:paraId="37CDBBA0" w14:textId="77777777" w:rsidR="00CF609E" w:rsidRDefault="00CF609E">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6AA3ACA2" w14:textId="77777777" w:rsidR="00CF609E" w:rsidRDefault="00CF609E">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370</w:t>
      </w:r>
    </w:p>
    <w:p w14:paraId="2422B5F2" w14:textId="77777777" w:rsidR="00CF609E" w:rsidRDefault="00CF609E">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370</w:t>
      </w:r>
    </w:p>
    <w:p w14:paraId="62AAB863" w14:textId="77777777" w:rsidR="00CF609E" w:rsidRDefault="00CF609E">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370</w:t>
      </w:r>
    </w:p>
    <w:p w14:paraId="4A70A600" w14:textId="77777777" w:rsidR="00CF609E" w:rsidRDefault="00CF609E">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370</w:t>
      </w:r>
    </w:p>
    <w:p w14:paraId="5E9D2763" w14:textId="77777777" w:rsidR="00CF609E" w:rsidRDefault="00CF609E">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4DFCF58E" w14:textId="77777777" w:rsidR="00CF609E" w:rsidRDefault="00CF609E">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371</w:t>
      </w:r>
    </w:p>
    <w:p w14:paraId="7C651456" w14:textId="77777777" w:rsidR="00CF609E" w:rsidRDefault="00CF609E">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373</w:t>
      </w:r>
    </w:p>
    <w:p w14:paraId="4CCA1995" w14:textId="77777777" w:rsidR="00CF609E" w:rsidRDefault="00CF609E">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373</w:t>
      </w:r>
    </w:p>
    <w:p w14:paraId="00444A2A" w14:textId="77777777" w:rsidR="00CF609E" w:rsidRDefault="00CF609E">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373</w:t>
      </w:r>
    </w:p>
    <w:p w14:paraId="56DDE959" w14:textId="77777777" w:rsidR="00CF609E" w:rsidRDefault="00CF609E">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1A4DEF1A" w14:textId="77777777" w:rsidR="00CF609E" w:rsidRDefault="00CF609E">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373</w:t>
      </w:r>
    </w:p>
    <w:p w14:paraId="3ADA6C4C" w14:textId="77777777" w:rsidR="00CF609E" w:rsidRDefault="00CF609E">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374</w:t>
      </w:r>
    </w:p>
    <w:p w14:paraId="68796DC2" w14:textId="77777777" w:rsidR="00CF609E" w:rsidRDefault="00CF609E">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374</w:t>
      </w:r>
    </w:p>
    <w:p w14:paraId="157496A0" w14:textId="77777777" w:rsidR="00CF609E" w:rsidRDefault="00CF609E">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374</w:t>
      </w:r>
    </w:p>
    <w:p w14:paraId="34C34839" w14:textId="77777777" w:rsidR="00CF609E" w:rsidRDefault="00CF609E">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42B69337" w14:textId="77777777" w:rsidR="00CF609E" w:rsidRDefault="00CF609E">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375</w:t>
      </w:r>
    </w:p>
    <w:p w14:paraId="713A7D05" w14:textId="77777777" w:rsidR="00CF609E" w:rsidRDefault="00CF609E">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375</w:t>
      </w:r>
    </w:p>
    <w:p w14:paraId="6BDB1310" w14:textId="77777777" w:rsidR="00CF609E" w:rsidRDefault="00CF609E">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375</w:t>
      </w:r>
    </w:p>
    <w:p w14:paraId="4E773C88" w14:textId="77777777" w:rsidR="00CF609E" w:rsidRDefault="00CF609E">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375</w:t>
      </w:r>
    </w:p>
    <w:p w14:paraId="4F5A00A7" w14:textId="77777777" w:rsidR="00CF609E" w:rsidRDefault="00CF609E">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375</w:t>
      </w:r>
    </w:p>
    <w:p w14:paraId="4AD7D8F0" w14:textId="77777777" w:rsidR="00CF609E" w:rsidRDefault="00CF609E">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375</w:t>
      </w:r>
    </w:p>
    <w:p w14:paraId="55AA59F6" w14:textId="77777777" w:rsidR="00CF609E" w:rsidRDefault="00CF609E">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375</w:t>
      </w:r>
    </w:p>
    <w:p w14:paraId="034A05FE" w14:textId="77777777" w:rsidR="00CF609E" w:rsidRDefault="00CF609E">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376</w:t>
      </w:r>
    </w:p>
    <w:p w14:paraId="49D489A9" w14:textId="77777777" w:rsidR="00CF609E" w:rsidRDefault="00CF609E">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376</w:t>
      </w:r>
    </w:p>
    <w:p w14:paraId="79B1EE90" w14:textId="77777777" w:rsidR="00CF609E" w:rsidRDefault="00CF609E">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3A19F6CF" w14:textId="77777777" w:rsidR="00CF609E" w:rsidRDefault="00CF609E">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376</w:t>
      </w:r>
    </w:p>
    <w:p w14:paraId="111E3DA4" w14:textId="77777777" w:rsidR="00CF609E" w:rsidRDefault="00CF609E">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376</w:t>
      </w:r>
    </w:p>
    <w:p w14:paraId="502F7945" w14:textId="77777777" w:rsidR="00CF609E" w:rsidRDefault="00CF609E">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376</w:t>
      </w:r>
    </w:p>
    <w:p w14:paraId="484C2ADA" w14:textId="77777777" w:rsidR="00CF609E" w:rsidRDefault="00CF609E">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376</w:t>
      </w:r>
    </w:p>
    <w:p w14:paraId="2D14BE6B" w14:textId="77777777" w:rsidR="00CF609E" w:rsidRDefault="00CF609E">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376</w:t>
      </w:r>
    </w:p>
    <w:p w14:paraId="0FD9E4D1" w14:textId="77777777" w:rsidR="00CF609E" w:rsidRDefault="00CF609E">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377</w:t>
      </w:r>
    </w:p>
    <w:p w14:paraId="352BE684" w14:textId="77777777" w:rsidR="00CF609E" w:rsidRDefault="00CF609E">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377</w:t>
      </w:r>
    </w:p>
    <w:p w14:paraId="70371F75" w14:textId="77777777" w:rsidR="00CF609E" w:rsidRDefault="00CF609E">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377</w:t>
      </w:r>
    </w:p>
    <w:p w14:paraId="0DBEAC9D" w14:textId="77777777" w:rsidR="00CF609E" w:rsidRDefault="00CF609E">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377</w:t>
      </w:r>
    </w:p>
    <w:p w14:paraId="66F0C618" w14:textId="77777777" w:rsidR="00CF609E" w:rsidRDefault="00CF609E">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3DEC765D" w14:textId="77777777" w:rsidR="00CF609E" w:rsidRDefault="00CF609E">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377</w:t>
      </w:r>
    </w:p>
    <w:p w14:paraId="338599FD" w14:textId="77777777" w:rsidR="00CF609E" w:rsidRDefault="00CF609E">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379</w:t>
      </w:r>
    </w:p>
    <w:p w14:paraId="27714E56" w14:textId="77777777" w:rsidR="00CF609E" w:rsidRDefault="00CF609E">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380</w:t>
      </w:r>
    </w:p>
    <w:p w14:paraId="40D70166" w14:textId="77777777" w:rsidR="00CF609E" w:rsidRDefault="00CF609E">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380</w:t>
      </w:r>
    </w:p>
    <w:p w14:paraId="135D7CD3" w14:textId="77777777" w:rsidR="00CF609E" w:rsidRDefault="00CF609E">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048A6B2B" w14:textId="77777777" w:rsidR="00CF609E" w:rsidRDefault="00CF609E">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380</w:t>
      </w:r>
    </w:p>
    <w:p w14:paraId="4D3E1328" w14:textId="77777777" w:rsidR="00CF609E" w:rsidRDefault="00CF609E">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383</w:t>
      </w:r>
    </w:p>
    <w:p w14:paraId="6171CAC2" w14:textId="77777777" w:rsidR="00CF609E" w:rsidRDefault="00CF609E">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384</w:t>
      </w:r>
    </w:p>
    <w:p w14:paraId="657C5D86" w14:textId="77777777" w:rsidR="00CF609E" w:rsidRDefault="00CF609E">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384</w:t>
      </w:r>
    </w:p>
    <w:p w14:paraId="6F1CD0D8"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4.5A.28.2</w:t>
      </w:r>
      <w:r>
        <w:rPr>
          <w:rFonts w:asciiTheme="minorHAnsi" w:eastAsiaTheme="minorEastAsia" w:hAnsiTheme="minorHAnsi" w:cstheme="minorBidi"/>
          <w:kern w:val="2"/>
          <w:sz w:val="24"/>
          <w:szCs w:val="24"/>
          <w14:ligatures w14:val="standardContextual"/>
        </w:rPr>
        <w:tab/>
      </w:r>
      <w:r>
        <w:t>Definition of system information messages</w:t>
      </w:r>
      <w:r>
        <w:tab/>
        <w:t>384</w:t>
      </w:r>
    </w:p>
    <w:p w14:paraId="3F84CF47" w14:textId="77777777" w:rsidR="00CF609E" w:rsidRDefault="00CF609E">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384</w:t>
      </w:r>
    </w:p>
    <w:p w14:paraId="6510A458" w14:textId="77777777" w:rsidR="00CF609E" w:rsidRDefault="00CF609E">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384</w:t>
      </w:r>
    </w:p>
    <w:p w14:paraId="4A7D9DBC" w14:textId="77777777" w:rsidR="00CF609E" w:rsidRDefault="00CF609E">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385</w:t>
      </w:r>
    </w:p>
    <w:p w14:paraId="50190000" w14:textId="77777777" w:rsidR="00CF609E" w:rsidRDefault="00CF609E">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385</w:t>
      </w:r>
    </w:p>
    <w:p w14:paraId="6A21DD82" w14:textId="77777777" w:rsidR="00CF609E" w:rsidRDefault="00CF609E">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386</w:t>
      </w:r>
    </w:p>
    <w:p w14:paraId="303BB871" w14:textId="77777777" w:rsidR="00CF609E" w:rsidRDefault="00CF609E">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386</w:t>
      </w:r>
    </w:p>
    <w:p w14:paraId="7E1F9652" w14:textId="77777777" w:rsidR="00CF609E" w:rsidRDefault="00CF609E">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386</w:t>
      </w:r>
    </w:p>
    <w:p w14:paraId="1CD6CEBD" w14:textId="77777777" w:rsidR="00CF609E" w:rsidRDefault="00CF609E">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386</w:t>
      </w:r>
    </w:p>
    <w:p w14:paraId="77C5E161" w14:textId="77777777" w:rsidR="00CF609E" w:rsidRDefault="00CF609E">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386</w:t>
      </w:r>
    </w:p>
    <w:p w14:paraId="7D643355" w14:textId="77777777" w:rsidR="00CF609E" w:rsidRDefault="00CF609E">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386</w:t>
      </w:r>
    </w:p>
    <w:p w14:paraId="08122FB4" w14:textId="77777777" w:rsidR="00CF609E" w:rsidRDefault="00CF609E">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386</w:t>
      </w:r>
    </w:p>
    <w:p w14:paraId="3CBCCE8E" w14:textId="77777777" w:rsidR="00CF609E" w:rsidRDefault="00CF609E">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387</w:t>
      </w:r>
    </w:p>
    <w:p w14:paraId="324CDFF9" w14:textId="77777777" w:rsidR="00CF609E" w:rsidRDefault="00CF609E">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387</w:t>
      </w:r>
    </w:p>
    <w:p w14:paraId="4A392AC0" w14:textId="77777777" w:rsidR="00CF609E" w:rsidRDefault="00CF609E">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387</w:t>
      </w:r>
    </w:p>
    <w:p w14:paraId="0E29D2AF" w14:textId="77777777" w:rsidR="00CF609E" w:rsidRDefault="00CF609E">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75842943" w14:textId="77777777" w:rsidR="00CF609E" w:rsidRDefault="00CF609E">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388</w:t>
      </w:r>
    </w:p>
    <w:p w14:paraId="6A2FD730" w14:textId="77777777" w:rsidR="00CF609E" w:rsidRDefault="00CF609E">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388</w:t>
      </w:r>
    </w:p>
    <w:p w14:paraId="485F4359" w14:textId="77777777" w:rsidR="00CF609E" w:rsidRDefault="00CF609E">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391</w:t>
      </w:r>
    </w:p>
    <w:p w14:paraId="09A7914A" w14:textId="77777777" w:rsidR="00CF609E" w:rsidRDefault="00CF609E">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391</w:t>
      </w:r>
    </w:p>
    <w:p w14:paraId="7C7D833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CounterCheck</w:t>
      </w:r>
      <w:r>
        <w:tab/>
        <w:t>391</w:t>
      </w:r>
    </w:p>
    <w:p w14:paraId="761F01A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CounterCheckResponse</w:t>
      </w:r>
      <w:r>
        <w:tab/>
        <w:t>392</w:t>
      </w:r>
    </w:p>
    <w:p w14:paraId="1E8F8AD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CSFBParametersRequestCDMA2000</w:t>
      </w:r>
      <w:r>
        <w:tab/>
        <w:t>392</w:t>
      </w:r>
    </w:p>
    <w:p w14:paraId="03CDF08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CSFBParametersResponseCDMA2000</w:t>
      </w:r>
      <w:r>
        <w:tab/>
        <w:t>392</w:t>
      </w:r>
    </w:p>
    <w:p w14:paraId="0E9090F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DLInformationTransfer</w:t>
      </w:r>
      <w:r>
        <w:tab/>
        <w:t>393</w:t>
      </w:r>
    </w:p>
    <w:p w14:paraId="5B16BA4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HandoverFromEUTRAPreparationRequest</w:t>
      </w:r>
      <w:r>
        <w:tab/>
        <w:t>393</w:t>
      </w:r>
    </w:p>
    <w:p w14:paraId="11F558D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Cs/>
          <w:lang w:eastAsia="ko-KR"/>
        </w:rPr>
        <w:t>LoggedMeasurementConfiguration</w:t>
      </w:r>
      <w:r>
        <w:tab/>
        <w:t>394</w:t>
      </w:r>
    </w:p>
    <w:p w14:paraId="0C5DED2D"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MasterInformationBlock-SL</w:t>
      </w:r>
      <w:r>
        <w:tab/>
        <w:t>395</w:t>
      </w:r>
    </w:p>
    <w:p w14:paraId="0A608C40"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MasterInformationBlock-SL-V2X</w:t>
      </w:r>
      <w:r>
        <w:tab/>
        <w:t>396</w:t>
      </w:r>
    </w:p>
    <w:p w14:paraId="34F12FD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MBMSCountingRequest</w:t>
      </w:r>
      <w:r>
        <w:tab/>
        <w:t>396</w:t>
      </w:r>
    </w:p>
    <w:p w14:paraId="23C62F7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MBMSCountingResponse</w:t>
      </w:r>
      <w:r>
        <w:tab/>
        <w:t>397</w:t>
      </w:r>
    </w:p>
    <w:p w14:paraId="0517BD9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MBMSInterestIndication</w:t>
      </w:r>
      <w:r>
        <w:tab/>
        <w:t>397</w:t>
      </w:r>
    </w:p>
    <w:p w14:paraId="7AD085F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lang w:eastAsia="zh-CN"/>
        </w:rPr>
        <w:t>MBSFNAreaConfiguration</w:t>
      </w:r>
      <w:r>
        <w:tab/>
        <w:t>398</w:t>
      </w:r>
    </w:p>
    <w:p w14:paraId="2CB0659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MeasurementReport</w:t>
      </w:r>
      <w:r>
        <w:tab/>
        <w:t>398</w:t>
      </w:r>
    </w:p>
    <w:p w14:paraId="063549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MobilityFromEUTRACommand</w:t>
      </w:r>
      <w:r>
        <w:tab/>
        <w:t>399</w:t>
      </w:r>
    </w:p>
    <w:p w14:paraId="455F632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Paging</w:t>
      </w:r>
      <w:r>
        <w:tab/>
        <w:t>399</w:t>
      </w:r>
    </w:p>
    <w:p w14:paraId="776A93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w:t>
      </w:r>
      <w:r>
        <w:tab/>
        <w:t>400</w:t>
      </w:r>
    </w:p>
    <w:p w14:paraId="4E9CE2F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 (SideLink)</w:t>
      </w:r>
      <w:r>
        <w:tab/>
        <w:t>409</w:t>
      </w:r>
    </w:p>
    <w:p w14:paraId="73BAF7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 (V2X)</w:t>
      </w:r>
      <w:r>
        <w:tab/>
        <w:t>416</w:t>
      </w:r>
    </w:p>
    <w:p w14:paraId="66A328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RRCConnectionReconfiguration-CPA</w:t>
      </w:r>
      <w:r>
        <w:tab/>
        <w:t>417</w:t>
      </w:r>
    </w:p>
    <w:p w14:paraId="1C566F0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RRCConnectionReconfigurationComplete</w:t>
      </w:r>
      <w:r>
        <w:tab/>
        <w:t>418</w:t>
      </w:r>
    </w:p>
    <w:p w14:paraId="3AEE2AE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w:t>
      </w:r>
      <w:r>
        <w:tab/>
        <w:t>419</w:t>
      </w:r>
    </w:p>
    <w:p w14:paraId="5DF16F3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RRCConnectionReestablishmentComplete</w:t>
      </w:r>
      <w:r>
        <w:tab/>
        <w:t>419</w:t>
      </w:r>
    </w:p>
    <w:p w14:paraId="12451FE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RRCConnectionReestablishmentReject</w:t>
      </w:r>
      <w:r>
        <w:tab/>
        <w:t>419</w:t>
      </w:r>
    </w:p>
    <w:p w14:paraId="00E6736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RRCConnectionReestablishmentRequest</w:t>
      </w:r>
      <w:r>
        <w:tab/>
        <w:t>420</w:t>
      </w:r>
    </w:p>
    <w:p w14:paraId="23E5377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RRCConnectionReject</w:t>
      </w:r>
      <w:r>
        <w:tab/>
        <w:t>420</w:t>
      </w:r>
    </w:p>
    <w:p w14:paraId="2B8E9BC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RRCConnectionRelease</w:t>
      </w:r>
      <w:r>
        <w:tab/>
        <w:t>421</w:t>
      </w:r>
    </w:p>
    <w:p w14:paraId="18FB708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RRCConnectionRequest</w:t>
      </w:r>
      <w:r>
        <w:tab/>
        <w:t>421</w:t>
      </w:r>
    </w:p>
    <w:p w14:paraId="0117FE7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bCs/>
          <w:i/>
          <w:iCs/>
        </w:rPr>
        <w:t>RRCConnectionResume</w:t>
      </w:r>
      <w:r>
        <w:tab/>
        <w:t>422</w:t>
      </w:r>
    </w:p>
    <w:p w14:paraId="1088CA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RRCConnectionResumeComplete</w:t>
      </w:r>
      <w:r>
        <w:tab/>
        <w:t>422</w:t>
      </w:r>
    </w:p>
    <w:p w14:paraId="6AC578E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RRCConnectionResumeRequest</w:t>
      </w:r>
      <w:r>
        <w:tab/>
        <w:t>423</w:t>
      </w:r>
    </w:p>
    <w:p w14:paraId="34BBEE7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w:t>
      </w:r>
      <w:r>
        <w:tab/>
        <w:t>423</w:t>
      </w:r>
    </w:p>
    <w:p w14:paraId="28B910A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RRCConnectionSetupComplete</w:t>
      </w:r>
      <w:r>
        <w:tab/>
        <w:t>424</w:t>
      </w:r>
    </w:p>
    <w:p w14:paraId="5EC05E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SCGFailureInformationNR</w:t>
      </w:r>
      <w:r>
        <w:tab/>
        <w:t>425</w:t>
      </w:r>
    </w:p>
    <w:p w14:paraId="14FA6A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SCPTMConfiguration</w:t>
      </w:r>
      <w:r>
        <w:tab/>
        <w:t>427</w:t>
      </w:r>
    </w:p>
    <w:p w14:paraId="65CB027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SCPTMConfiguration-BR</w:t>
      </w:r>
      <w:r>
        <w:tab/>
        <w:t>428</w:t>
      </w:r>
    </w:p>
    <w:p w14:paraId="3829D0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SecurityModeCommand</w:t>
      </w:r>
      <w:r>
        <w:tab/>
        <w:t>429</w:t>
      </w:r>
    </w:p>
    <w:p w14:paraId="373130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SecurityModeComplete</w:t>
      </w:r>
      <w:r>
        <w:tab/>
        <w:t>429</w:t>
      </w:r>
    </w:p>
    <w:p w14:paraId="751F2C9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SecurityModeFailure</w:t>
      </w:r>
      <w:r>
        <w:tab/>
        <w:t>429</w:t>
      </w:r>
    </w:p>
    <w:p w14:paraId="47FF7C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430</w:t>
      </w:r>
    </w:p>
    <w:p w14:paraId="2F49791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431</w:t>
      </w:r>
    </w:p>
    <w:p w14:paraId="30B855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UECapabilityEnquiry</w:t>
      </w:r>
      <w:r>
        <w:tab/>
        <w:t>432</w:t>
      </w:r>
    </w:p>
    <w:p w14:paraId="2AA7B088"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D4A36">
        <w:rPr>
          <w:i/>
        </w:rPr>
        <w:t>ULDedicatedMessageSegment</w:t>
      </w:r>
      <w:r>
        <w:tab/>
        <w:t>433</w:t>
      </w:r>
    </w:p>
    <w:p w14:paraId="7E2C127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UECapabilityInformation</w:t>
      </w:r>
      <w:r>
        <w:tab/>
        <w:t>434</w:t>
      </w:r>
    </w:p>
    <w:p w14:paraId="7BCC6C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iCs/>
          <w:lang w:eastAsia="ko-KR"/>
        </w:rPr>
        <w:t>UE</w:t>
      </w:r>
      <w:r w:rsidRPr="007D4A36">
        <w:rPr>
          <w:rFonts w:eastAsia="Malgun Gothic"/>
          <w:i/>
          <w:lang w:eastAsia="ko-KR"/>
        </w:rPr>
        <w:t>InformationRequest</w:t>
      </w:r>
      <w:r>
        <w:tab/>
        <w:t>441</w:t>
      </w:r>
    </w:p>
    <w:p w14:paraId="6C661A9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UEInformationResponse</w:t>
      </w:r>
      <w:r>
        <w:tab/>
        <w:t>442</w:t>
      </w:r>
    </w:p>
    <w:p w14:paraId="241778A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ULHandoverPreparationTransfer</w:t>
      </w:r>
      <w:r>
        <w:tab/>
        <w:t>442</w:t>
      </w:r>
    </w:p>
    <w:p w14:paraId="337CC8D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ULInformationTransfer</w:t>
      </w:r>
      <w:r>
        <w:tab/>
        <w:t>443</w:t>
      </w:r>
    </w:p>
    <w:p w14:paraId="55315A4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UEAssistanceInformation</w:t>
      </w:r>
      <w:r>
        <w:tab/>
        <w:t>443</w:t>
      </w:r>
    </w:p>
    <w:p w14:paraId="61608FB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ULInformationTransferMRDC</w:t>
      </w:r>
      <w:r>
        <w:tab/>
        <w:t>444</w:t>
      </w:r>
    </w:p>
    <w:p w14:paraId="5076FF81" w14:textId="77777777" w:rsidR="00CF609E" w:rsidRDefault="00CF609E">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444</w:t>
      </w:r>
    </w:p>
    <w:p w14:paraId="0034DA66" w14:textId="77777777" w:rsidR="00CF609E" w:rsidRDefault="00CF609E">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444</w:t>
      </w:r>
    </w:p>
    <w:p w14:paraId="06AB291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444</w:t>
      </w:r>
    </w:p>
    <w:p w14:paraId="6F5312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445</w:t>
      </w:r>
    </w:p>
    <w:p w14:paraId="60FA5A0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7D4A36">
        <w:rPr>
          <w:rFonts w:eastAsia="MS Mincho"/>
        </w:rPr>
        <w:t>Aperiodic-r10-DEFAULT</w:t>
      </w:r>
      <w:r>
        <w:tab/>
        <w:t>445</w:t>
      </w:r>
    </w:p>
    <w:p w14:paraId="7F5BE2C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446</w:t>
      </w:r>
    </w:p>
    <w:p w14:paraId="0316F2C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7D4A36">
        <w:rPr>
          <w:rFonts w:eastAsia="MS Mincho"/>
        </w:rPr>
        <w:t>-r10-DEFAULT</w:t>
      </w:r>
      <w:r>
        <w:tab/>
        <w:t>446</w:t>
      </w:r>
    </w:p>
    <w:p w14:paraId="226BE50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451</w:t>
      </w:r>
    </w:p>
    <w:p w14:paraId="203D19C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453</w:t>
      </w:r>
    </w:p>
    <w:p w14:paraId="6311C90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7D4A36">
        <w:rPr>
          <w:rFonts w:eastAsia="MS Mincho"/>
        </w:rPr>
        <w:t>-DEFAULT</w:t>
      </w:r>
      <w:r>
        <w:tab/>
        <w:t>454</w:t>
      </w:r>
    </w:p>
    <w:p w14:paraId="3C5A933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7D4A36">
        <w:rPr>
          <w:rFonts w:eastAsia="MS Mincho"/>
        </w:rPr>
        <w:t>-DEFAULT</w:t>
      </w:r>
      <w:r>
        <w:tab/>
        <w:t>454</w:t>
      </w:r>
    </w:p>
    <w:p w14:paraId="79CEBE9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455</w:t>
      </w:r>
    </w:p>
    <w:p w14:paraId="0B7241E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455</w:t>
      </w:r>
    </w:p>
    <w:p w14:paraId="39572A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456</w:t>
      </w:r>
    </w:p>
    <w:p w14:paraId="6011422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snapToGrid w:val="0"/>
        </w:rPr>
        <w:t>DRB-ToAddModList</w:t>
      </w:r>
      <w:r>
        <w:t>-RECONFIG</w:t>
      </w:r>
      <w:r>
        <w:tab/>
        <w:t>456</w:t>
      </w:r>
    </w:p>
    <w:p w14:paraId="1122AF0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456</w:t>
      </w:r>
    </w:p>
    <w:p w14:paraId="7AA24F0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459</w:t>
      </w:r>
    </w:p>
    <w:p w14:paraId="3FBDA5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461</w:t>
      </w:r>
    </w:p>
    <w:p w14:paraId="69857B2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462</w:t>
      </w:r>
    </w:p>
    <w:p w14:paraId="40D33C7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462</w:t>
      </w:r>
    </w:p>
    <w:p w14:paraId="02C3C09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462</w:t>
      </w:r>
    </w:p>
    <w:p w14:paraId="2AC0BB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463</w:t>
      </w:r>
    </w:p>
    <w:p w14:paraId="3EDA528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463</w:t>
      </w:r>
    </w:p>
    <w:p w14:paraId="589D861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463</w:t>
      </w:r>
    </w:p>
    <w:p w14:paraId="2E2F351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464</w:t>
      </w:r>
    </w:p>
    <w:p w14:paraId="6415A24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7D4A36">
        <w:rPr>
          <w:rFonts w:eastAsia="MS Mincho"/>
        </w:rPr>
        <w:t>-DEFAULT</w:t>
      </w:r>
      <w:r>
        <w:tab/>
        <w:t>465</w:t>
      </w:r>
    </w:p>
    <w:p w14:paraId="2CFF6A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7D4A36">
        <w:rPr>
          <w:rFonts w:eastAsia="MS Mincho"/>
        </w:rPr>
        <w:t>-</w:t>
      </w:r>
      <w:r>
        <w:rPr>
          <w:lang w:eastAsia="zh-CN"/>
        </w:rPr>
        <w:t>eIMTA</w:t>
      </w:r>
      <w:r>
        <w:tab/>
        <w:t>468</w:t>
      </w:r>
    </w:p>
    <w:p w14:paraId="5DA8F2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469</w:t>
      </w:r>
    </w:p>
    <w:p w14:paraId="35779B6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470</w:t>
      </w:r>
    </w:p>
    <w:p w14:paraId="4891C51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472</w:t>
      </w:r>
    </w:p>
    <w:p w14:paraId="1B41E05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473</w:t>
      </w:r>
    </w:p>
    <w:p w14:paraId="49472D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478</w:t>
      </w:r>
    </w:p>
    <w:p w14:paraId="4AA21E2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481</w:t>
      </w:r>
    </w:p>
    <w:p w14:paraId="486B413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481</w:t>
      </w:r>
    </w:p>
    <w:p w14:paraId="55B2AC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482</w:t>
      </w:r>
    </w:p>
    <w:p w14:paraId="4283630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483</w:t>
      </w:r>
    </w:p>
    <w:p w14:paraId="457BF8D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484</w:t>
      </w:r>
    </w:p>
    <w:p w14:paraId="4006010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484</w:t>
      </w:r>
    </w:p>
    <w:p w14:paraId="416281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485</w:t>
      </w:r>
    </w:p>
    <w:p w14:paraId="7B034D9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486</w:t>
      </w:r>
    </w:p>
    <w:p w14:paraId="48C40E9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486</w:t>
      </w:r>
    </w:p>
    <w:p w14:paraId="247193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487</w:t>
      </w:r>
    </w:p>
    <w:p w14:paraId="34458ED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487</w:t>
      </w:r>
    </w:p>
    <w:p w14:paraId="6B86C05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487</w:t>
      </w:r>
    </w:p>
    <w:p w14:paraId="2B8D1CA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488</w:t>
      </w:r>
    </w:p>
    <w:p w14:paraId="5F90E6B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488</w:t>
      </w:r>
    </w:p>
    <w:p w14:paraId="54F0EA1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489</w:t>
      </w:r>
    </w:p>
    <w:p w14:paraId="3950E00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492</w:t>
      </w:r>
    </w:p>
    <w:p w14:paraId="6EB023F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493</w:t>
      </w:r>
    </w:p>
    <w:p w14:paraId="765FD0D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7D4A36">
        <w:rPr>
          <w:rFonts w:eastAsia="MS Mincho"/>
        </w:rPr>
        <w:t>-DEFAULT</w:t>
      </w:r>
      <w:r>
        <w:tab/>
        <w:t>496</w:t>
      </w:r>
    </w:p>
    <w:p w14:paraId="54DC489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499</w:t>
      </w:r>
    </w:p>
    <w:p w14:paraId="21D9730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501</w:t>
      </w:r>
    </w:p>
    <w:p w14:paraId="2E1F2A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502</w:t>
      </w:r>
    </w:p>
    <w:p w14:paraId="7CB1A2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503</w:t>
      </w:r>
    </w:p>
    <w:p w14:paraId="45A7381E"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RadioResourceConfigDedicated-SRB4</w:t>
      </w:r>
      <w:r>
        <w:tab/>
        <w:t>503</w:t>
      </w:r>
    </w:p>
    <w:p w14:paraId="3B20B15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504</w:t>
      </w:r>
    </w:p>
    <w:p w14:paraId="7040134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505</w:t>
      </w:r>
    </w:p>
    <w:p w14:paraId="6531296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505</w:t>
      </w:r>
    </w:p>
    <w:p w14:paraId="2A0DD8F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506</w:t>
      </w:r>
    </w:p>
    <w:p w14:paraId="704A3ED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506</w:t>
      </w:r>
    </w:p>
    <w:p w14:paraId="6B58E1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7D4A36">
        <w:rPr>
          <w:rFonts w:eastAsia="MS Mincho"/>
        </w:rPr>
        <w:t>-DEFAULT</w:t>
      </w:r>
      <w:r>
        <w:tab/>
        <w:t>506</w:t>
      </w:r>
    </w:p>
    <w:p w14:paraId="4BC12C3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507</w:t>
      </w:r>
    </w:p>
    <w:p w14:paraId="4CCA1E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507</w:t>
      </w:r>
    </w:p>
    <w:p w14:paraId="01051E5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508</w:t>
      </w:r>
    </w:p>
    <w:p w14:paraId="3C69B7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509</w:t>
      </w:r>
    </w:p>
    <w:p w14:paraId="3E9ECBE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509</w:t>
      </w:r>
    </w:p>
    <w:p w14:paraId="6D012BB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510</w:t>
      </w:r>
    </w:p>
    <w:p w14:paraId="60F7F5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510</w:t>
      </w:r>
    </w:p>
    <w:p w14:paraId="2384F75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510</w:t>
      </w:r>
    </w:p>
    <w:p w14:paraId="3F11AF7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7D4A36">
        <w:rPr>
          <w:rFonts w:eastAsia="MS Mincho"/>
        </w:rPr>
        <w:t>-DEFAULT</w:t>
      </w:r>
      <w:r>
        <w:tab/>
        <w:t>511</w:t>
      </w:r>
    </w:p>
    <w:p w14:paraId="2484CFB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7D4A36">
        <w:rPr>
          <w:rFonts w:eastAsia="MS Mincho"/>
        </w:rPr>
        <w:t>-DEFAULT</w:t>
      </w:r>
      <w:r>
        <w:tab/>
        <w:t>511</w:t>
      </w:r>
    </w:p>
    <w:p w14:paraId="162203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D4A36">
        <w:rPr>
          <w:rFonts w:eastAsia="MS Mincho"/>
        </w:rPr>
        <w:t>-DEFAULT</w:t>
      </w:r>
      <w:r>
        <w:tab/>
        <w:t>512</w:t>
      </w:r>
    </w:p>
    <w:p w14:paraId="31EF81D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D4A36">
        <w:rPr>
          <w:rFonts w:eastAsia="MS Mincho"/>
        </w:rPr>
        <w:t>-NE-DC</w:t>
      </w:r>
      <w:r>
        <w:tab/>
        <w:t>516</w:t>
      </w:r>
    </w:p>
    <w:p w14:paraId="4C55808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519</w:t>
      </w:r>
    </w:p>
    <w:p w14:paraId="0730B0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519</w:t>
      </w:r>
    </w:p>
    <w:p w14:paraId="71E8847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520</w:t>
      </w:r>
    </w:p>
    <w:p w14:paraId="002DB04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521</w:t>
      </w:r>
    </w:p>
    <w:p w14:paraId="73D15E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522</w:t>
      </w:r>
    </w:p>
    <w:p w14:paraId="421B9221"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SlotOrSubslotPDSCH-Config-r15-DEFAULT</w:t>
      </w:r>
      <w:r>
        <w:tab/>
        <w:t>522</w:t>
      </w:r>
    </w:p>
    <w:p w14:paraId="36C1E244"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SlotOrSubslotPUSCH-Config-r15-DEFAULT</w:t>
      </w:r>
      <w:r>
        <w:tab/>
        <w:t>523</w:t>
      </w:r>
    </w:p>
    <w:p w14:paraId="47122238"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SPDCCH-Config-r15-DEFAULT</w:t>
      </w:r>
      <w:r>
        <w:tab/>
        <w:t>524</w:t>
      </w:r>
    </w:p>
    <w:p w14:paraId="1DB79E2E"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SPUCCH-Config-r15-DEFAULT</w:t>
      </w:r>
      <w:r>
        <w:tab/>
        <w:t>525</w:t>
      </w:r>
    </w:p>
    <w:p w14:paraId="283C0A6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526</w:t>
      </w:r>
    </w:p>
    <w:p w14:paraId="2267D40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526</w:t>
      </w:r>
    </w:p>
    <w:p w14:paraId="043DFCB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527</w:t>
      </w:r>
    </w:p>
    <w:p w14:paraId="5915C39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528</w:t>
      </w:r>
    </w:p>
    <w:p w14:paraId="32FD450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530</w:t>
      </w:r>
    </w:p>
    <w:p w14:paraId="394E213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531</w:t>
      </w:r>
    </w:p>
    <w:p w14:paraId="055C341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532</w:t>
      </w:r>
    </w:p>
    <w:p w14:paraId="3D47F1C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533</w:t>
      </w:r>
    </w:p>
    <w:p w14:paraId="0C1471A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533</w:t>
      </w:r>
    </w:p>
    <w:p w14:paraId="075923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7D4A36">
        <w:rPr>
          <w:rFonts w:eastAsia="MS Mincho"/>
        </w:rPr>
        <w:t>-DEFAULT</w:t>
      </w:r>
      <w:r>
        <w:tab/>
        <w:t>534</w:t>
      </w:r>
    </w:p>
    <w:p w14:paraId="01B7C88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snapToGrid w:val="0"/>
        </w:rPr>
        <w:t>SRB-ToAddModList</w:t>
      </w:r>
      <w:r>
        <w:t>-RECONFIG</w:t>
      </w:r>
      <w:r>
        <w:tab/>
        <w:t>534</w:t>
      </w:r>
    </w:p>
    <w:p w14:paraId="0294A70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7D4A36">
        <w:rPr>
          <w:rFonts w:eastAsia="MS Mincho"/>
        </w:rPr>
        <w:t>-DEFAULT</w:t>
      </w:r>
      <w:r>
        <w:tab/>
        <w:t>535</w:t>
      </w:r>
    </w:p>
    <w:p w14:paraId="1BD7A18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535</w:t>
      </w:r>
    </w:p>
    <w:p w14:paraId="3A5D033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535</w:t>
      </w:r>
    </w:p>
    <w:p w14:paraId="1D524B1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536</w:t>
      </w:r>
    </w:p>
    <w:p w14:paraId="7917D5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536</w:t>
      </w:r>
    </w:p>
    <w:p w14:paraId="225EAEE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7D4A36">
        <w:rPr>
          <w:rFonts w:eastAsia="MS Mincho"/>
        </w:rPr>
        <w:t>-DEFAULT</w:t>
      </w:r>
      <w:r>
        <w:tab/>
        <w:t>537</w:t>
      </w:r>
    </w:p>
    <w:p w14:paraId="2569D71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537</w:t>
      </w:r>
    </w:p>
    <w:p w14:paraId="686CBBFB"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UplinkPowerControlCommon-v1530-DEFAULT</w:t>
      </w:r>
      <w:r>
        <w:tab/>
        <w:t>537</w:t>
      </w:r>
    </w:p>
    <w:p w14:paraId="2E7482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538</w:t>
      </w:r>
    </w:p>
    <w:p w14:paraId="46B954F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538</w:t>
      </w:r>
    </w:p>
    <w:p w14:paraId="4EFD70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7D4A36">
        <w:rPr>
          <w:rFonts w:eastAsia="MS Mincho"/>
        </w:rPr>
        <w:t>-DEFAULT</w:t>
      </w:r>
      <w:r>
        <w:tab/>
        <w:t>539</w:t>
      </w:r>
    </w:p>
    <w:p w14:paraId="6BC8565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539</w:t>
      </w:r>
    </w:p>
    <w:p w14:paraId="7FA6051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539</w:t>
      </w:r>
    </w:p>
    <w:p w14:paraId="1F1D9B4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540</w:t>
      </w:r>
    </w:p>
    <w:p w14:paraId="4DDA792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7D4A36">
        <w:rPr>
          <w:rFonts w:eastAsia="MS Mincho"/>
        </w:rPr>
        <w:t>-DEFAULT</w:t>
      </w:r>
      <w:r>
        <w:tab/>
        <w:t>540</w:t>
      </w:r>
    </w:p>
    <w:p w14:paraId="516704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7D4A36">
        <w:rPr>
          <w:rFonts w:eastAsia="MS Mincho"/>
        </w:rPr>
        <w:t>-DEFAULT</w:t>
      </w:r>
      <w:r>
        <w:tab/>
        <w:t>540</w:t>
      </w:r>
    </w:p>
    <w:p w14:paraId="782807D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540</w:t>
      </w:r>
    </w:p>
    <w:p w14:paraId="32C2C8E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541</w:t>
      </w:r>
    </w:p>
    <w:p w14:paraId="75A15C0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541</w:t>
      </w:r>
    </w:p>
    <w:p w14:paraId="4A54F8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543</w:t>
      </w:r>
    </w:p>
    <w:p w14:paraId="38DF4BE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544</w:t>
      </w:r>
    </w:p>
    <w:p w14:paraId="6970D88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544</w:t>
      </w:r>
    </w:p>
    <w:p w14:paraId="292EAE0C"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LWIP-Configuration-GENERIC</w:t>
      </w:r>
      <w:r>
        <w:tab/>
        <w:t>545</w:t>
      </w:r>
    </w:p>
    <w:p w14:paraId="7ED7CC6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lastRenderedPageBreak/>
        <w:t>–</w:t>
      </w:r>
      <w:r>
        <w:rPr>
          <w:rFonts w:asciiTheme="minorHAnsi" w:eastAsiaTheme="minorEastAsia" w:hAnsiTheme="minorHAnsi" w:cstheme="minorBidi"/>
          <w:kern w:val="2"/>
          <w:sz w:val="24"/>
          <w:szCs w:val="24"/>
          <w14:ligatures w14:val="standardContextual"/>
        </w:rPr>
        <w:tab/>
      </w:r>
      <w:r w:rsidRPr="007D4A36">
        <w:rPr>
          <w:rFonts w:cs="Arial"/>
        </w:rPr>
        <w:t>LWA-Configuration-GENERIC</w:t>
      </w:r>
      <w:r>
        <w:tab/>
        <w:t>546</w:t>
      </w:r>
    </w:p>
    <w:p w14:paraId="37C8DD7D"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LWIP-Configuration-W2-GENERIC</w:t>
      </w:r>
      <w:r>
        <w:tab/>
        <w:t>547</w:t>
      </w:r>
    </w:p>
    <w:p w14:paraId="2FE5D110"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LWA-Configuration-W2-GENERIC</w:t>
      </w:r>
      <w:r>
        <w:tab/>
        <w:t>548</w:t>
      </w:r>
    </w:p>
    <w:p w14:paraId="1E9225B0" w14:textId="77777777" w:rsidR="00CF609E" w:rsidRDefault="00CF609E">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548</w:t>
      </w:r>
    </w:p>
    <w:p w14:paraId="67BC80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548</w:t>
      </w:r>
    </w:p>
    <w:p w14:paraId="45956F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Cs/>
        </w:rPr>
        <w:t>SecurityConfigSMC-DEFAULT</w:t>
      </w:r>
      <w:r>
        <w:tab/>
        <w:t>549</w:t>
      </w:r>
    </w:p>
    <w:p w14:paraId="10D67002" w14:textId="77777777" w:rsidR="00CF609E" w:rsidRDefault="00CF609E">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550</w:t>
      </w:r>
    </w:p>
    <w:p w14:paraId="0D93B6B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550</w:t>
      </w:r>
    </w:p>
    <w:p w14:paraId="76D5A1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ConditionalReconfiguration-r16-HO</w:t>
      </w:r>
      <w:r>
        <w:tab/>
        <w:t>552</w:t>
      </w:r>
    </w:p>
    <w:p w14:paraId="7C9A463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ConditionalReconfiguration-r16-CPA</w:t>
      </w:r>
      <w:r>
        <w:tab/>
        <w:t>553</w:t>
      </w:r>
    </w:p>
    <w:p w14:paraId="45838E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ConditionalReconfiguration-r16-</w:t>
      </w:r>
      <w:r w:rsidRPr="007D4A36">
        <w:rPr>
          <w:i/>
          <w:lang w:eastAsia="zh-CN"/>
        </w:rPr>
        <w:t>InterSN_</w:t>
      </w:r>
      <w:r w:rsidRPr="007D4A36">
        <w:rPr>
          <w:i/>
        </w:rPr>
        <w:t>CPC</w:t>
      </w:r>
      <w:r>
        <w:tab/>
        <w:t>553</w:t>
      </w:r>
    </w:p>
    <w:p w14:paraId="62F5465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CondReconfigurationToAddModList</w:t>
      </w:r>
      <w:r>
        <w:t>-r16</w:t>
      </w:r>
      <w:r>
        <w:tab/>
        <w:t>553</w:t>
      </w:r>
    </w:p>
    <w:p w14:paraId="7697E1E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ConditionalReconfigurationId</w:t>
      </w:r>
      <w:r>
        <w:tab/>
        <w:t>553</w:t>
      </w:r>
    </w:p>
    <w:p w14:paraId="3BC134A7" w14:textId="77777777" w:rsidR="00CF609E" w:rsidRDefault="00CF609E">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554</w:t>
      </w:r>
    </w:p>
    <w:p w14:paraId="7E0DC2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555</w:t>
      </w:r>
    </w:p>
    <w:p w14:paraId="70E244C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556</w:t>
      </w:r>
    </w:p>
    <w:p w14:paraId="3375683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556</w:t>
      </w:r>
    </w:p>
    <w:p w14:paraId="3A2C3C2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556</w:t>
      </w:r>
    </w:p>
    <w:p w14:paraId="4E0BADA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557</w:t>
      </w:r>
    </w:p>
    <w:p w14:paraId="3110EC0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557</w:t>
      </w:r>
    </w:p>
    <w:p w14:paraId="713CA48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558</w:t>
      </w:r>
    </w:p>
    <w:p w14:paraId="3E7FFDB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558</w:t>
      </w:r>
    </w:p>
    <w:p w14:paraId="4F365F3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558</w:t>
      </w:r>
    </w:p>
    <w:p w14:paraId="73F021E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559</w:t>
      </w:r>
    </w:p>
    <w:p w14:paraId="5E51F2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560</w:t>
      </w:r>
    </w:p>
    <w:p w14:paraId="08DBEEB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560</w:t>
      </w:r>
    </w:p>
    <w:p w14:paraId="78610F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561</w:t>
      </w:r>
    </w:p>
    <w:p w14:paraId="3E8F7255"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MeasObjectWLAN-W2-GENERIC</w:t>
      </w:r>
      <w:r>
        <w:tab/>
        <w:t>561</w:t>
      </w:r>
    </w:p>
    <w:p w14:paraId="20220A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562</w:t>
      </w:r>
    </w:p>
    <w:p w14:paraId="54E6D47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564</w:t>
      </w:r>
    </w:p>
    <w:p w14:paraId="36723F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565</w:t>
      </w:r>
    </w:p>
    <w:p w14:paraId="5805D85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566</w:t>
      </w:r>
    </w:p>
    <w:p w14:paraId="73493EA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567</w:t>
      </w:r>
    </w:p>
    <w:p w14:paraId="5BF627B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568</w:t>
      </w:r>
    </w:p>
    <w:p w14:paraId="0D5FAD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7D4A36">
        <w:rPr>
          <w:rFonts w:eastAsia="MS Mincho"/>
        </w:rPr>
        <w:t>6</w:t>
      </w:r>
      <w:r>
        <w:tab/>
        <w:t>570</w:t>
      </w:r>
    </w:p>
    <w:p w14:paraId="2A9086B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570</w:t>
      </w:r>
    </w:p>
    <w:p w14:paraId="058C9AD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571</w:t>
      </w:r>
    </w:p>
    <w:p w14:paraId="7E1D99D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571</w:t>
      </w:r>
    </w:p>
    <w:p w14:paraId="50A509C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572</w:t>
      </w:r>
    </w:p>
    <w:p w14:paraId="6675FF2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573</w:t>
      </w:r>
    </w:p>
    <w:p w14:paraId="57CB24E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7D4A36">
        <w:rPr>
          <w:rFonts w:eastAsia="Batang"/>
          <w:lang w:eastAsia="ko-KR"/>
        </w:rPr>
        <w:t>CDMA2000</w:t>
      </w:r>
      <w:r>
        <w:tab/>
        <w:t>574</w:t>
      </w:r>
    </w:p>
    <w:p w14:paraId="2754B8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575</w:t>
      </w:r>
    </w:p>
    <w:p w14:paraId="78379C0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576</w:t>
      </w:r>
    </w:p>
    <w:p w14:paraId="0869D7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577</w:t>
      </w:r>
    </w:p>
    <w:p w14:paraId="5F76145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578</w:t>
      </w:r>
    </w:p>
    <w:p w14:paraId="4FF84119"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578</w:t>
      </w:r>
    </w:p>
    <w:p w14:paraId="01E64BF4"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ReportConfigInterRAT-W2-WLAN</w:t>
      </w:r>
      <w:r>
        <w:tab/>
        <w:t>579</w:t>
      </w:r>
    </w:p>
    <w:p w14:paraId="7AFC8A62"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ReportConfigInterRAT-W3-WLAN</w:t>
      </w:r>
      <w:r>
        <w:tab/>
        <w:t>579</w:t>
      </w:r>
    </w:p>
    <w:p w14:paraId="4555BB0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580</w:t>
      </w:r>
    </w:p>
    <w:p w14:paraId="04F4DBD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581</w:t>
      </w:r>
    </w:p>
    <w:p w14:paraId="40A2172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582</w:t>
      </w:r>
    </w:p>
    <w:p w14:paraId="255F036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582</w:t>
      </w:r>
    </w:p>
    <w:p w14:paraId="4912E7F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583</w:t>
      </w:r>
    </w:p>
    <w:p w14:paraId="75594B7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583</w:t>
      </w:r>
    </w:p>
    <w:p w14:paraId="7DAFF2A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584</w:t>
      </w:r>
    </w:p>
    <w:p w14:paraId="61FE0C1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584</w:t>
      </w:r>
    </w:p>
    <w:p w14:paraId="6A2303E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585</w:t>
      </w:r>
    </w:p>
    <w:p w14:paraId="5C59B98A" w14:textId="77777777" w:rsidR="00CF609E" w:rsidRDefault="00CF609E">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586</w:t>
      </w:r>
    </w:p>
    <w:p w14:paraId="792FD04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586</w:t>
      </w:r>
    </w:p>
    <w:p w14:paraId="3A570CC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586</w:t>
      </w:r>
    </w:p>
    <w:p w14:paraId="389179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587</w:t>
      </w:r>
    </w:p>
    <w:p w14:paraId="3FE248C7" w14:textId="77777777" w:rsidR="00CF609E" w:rsidRDefault="00CF609E">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587</w:t>
      </w:r>
    </w:p>
    <w:p w14:paraId="670ED22F"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4.7</w:t>
      </w:r>
      <w:r>
        <w:rPr>
          <w:rFonts w:asciiTheme="minorHAnsi" w:eastAsiaTheme="minorEastAsia" w:hAnsiTheme="minorHAnsi" w:cstheme="minorBidi"/>
          <w:kern w:val="2"/>
          <w:sz w:val="24"/>
          <w:szCs w:val="24"/>
          <w14:ligatures w14:val="standardContextual"/>
        </w:rPr>
        <w:tab/>
      </w:r>
      <w:r>
        <w:t>Default NAS message and information element contents</w:t>
      </w:r>
      <w:r>
        <w:tab/>
        <w:t>587</w:t>
      </w:r>
    </w:p>
    <w:p w14:paraId="3EA23163" w14:textId="77777777" w:rsidR="00CF609E" w:rsidRDefault="00CF609E">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588</w:t>
      </w:r>
    </w:p>
    <w:p w14:paraId="6F4D7469" w14:textId="77777777" w:rsidR="00CF609E" w:rsidRDefault="00CF609E">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589</w:t>
      </w:r>
    </w:p>
    <w:p w14:paraId="0977CAF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589</w:t>
      </w:r>
    </w:p>
    <w:p w14:paraId="53B34D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593</w:t>
      </w:r>
    </w:p>
    <w:p w14:paraId="209E44A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593</w:t>
      </w:r>
    </w:p>
    <w:p w14:paraId="72BCAF5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594</w:t>
      </w:r>
    </w:p>
    <w:p w14:paraId="4B9F229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596</w:t>
      </w:r>
    </w:p>
    <w:p w14:paraId="32FF35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597</w:t>
      </w:r>
    </w:p>
    <w:p w14:paraId="03BFDAB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597</w:t>
      </w:r>
    </w:p>
    <w:p w14:paraId="723708E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598</w:t>
      </w:r>
    </w:p>
    <w:p w14:paraId="445E79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598</w:t>
      </w:r>
    </w:p>
    <w:p w14:paraId="7775E03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599</w:t>
      </w:r>
    </w:p>
    <w:p w14:paraId="00284C8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599</w:t>
      </w:r>
    </w:p>
    <w:p w14:paraId="250D35F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600</w:t>
      </w:r>
    </w:p>
    <w:p w14:paraId="06DBBA1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600</w:t>
      </w:r>
    </w:p>
    <w:p w14:paraId="367EF48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601</w:t>
      </w:r>
    </w:p>
    <w:p w14:paraId="3F778F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601</w:t>
      </w:r>
    </w:p>
    <w:p w14:paraId="68C12F8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602</w:t>
      </w:r>
    </w:p>
    <w:p w14:paraId="5649FF0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602</w:t>
      </w:r>
    </w:p>
    <w:p w14:paraId="6FC8877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603</w:t>
      </w:r>
    </w:p>
    <w:p w14:paraId="7B02436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603</w:t>
      </w:r>
    </w:p>
    <w:p w14:paraId="20E1092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604</w:t>
      </w:r>
    </w:p>
    <w:p w14:paraId="742920A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604</w:t>
      </w:r>
    </w:p>
    <w:p w14:paraId="68D7117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604</w:t>
      </w:r>
    </w:p>
    <w:p w14:paraId="1DC6F2C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605</w:t>
      </w:r>
    </w:p>
    <w:p w14:paraId="745D8F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606</w:t>
      </w:r>
    </w:p>
    <w:p w14:paraId="44485A4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606</w:t>
      </w:r>
    </w:p>
    <w:p w14:paraId="26BC0A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607</w:t>
      </w:r>
    </w:p>
    <w:p w14:paraId="16E4ABE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607</w:t>
      </w:r>
    </w:p>
    <w:p w14:paraId="5DA48F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608</w:t>
      </w:r>
    </w:p>
    <w:p w14:paraId="0D22B4C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609</w:t>
      </w:r>
    </w:p>
    <w:p w14:paraId="077E6A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612</w:t>
      </w:r>
    </w:p>
    <w:p w14:paraId="17BCDE9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613</w:t>
      </w:r>
    </w:p>
    <w:p w14:paraId="43B3822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614</w:t>
      </w:r>
    </w:p>
    <w:p w14:paraId="5894AFF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617</w:t>
      </w:r>
    </w:p>
    <w:p w14:paraId="5B3061FD" w14:textId="77777777" w:rsidR="00CF609E" w:rsidRDefault="00CF609E">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617</w:t>
      </w:r>
    </w:p>
    <w:p w14:paraId="6A2C020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617</w:t>
      </w:r>
    </w:p>
    <w:p w14:paraId="3556753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618</w:t>
      </w:r>
    </w:p>
    <w:p w14:paraId="50DBEBC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619</w:t>
      </w:r>
    </w:p>
    <w:p w14:paraId="1FF092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621</w:t>
      </w:r>
    </w:p>
    <w:p w14:paraId="6B3C78B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622</w:t>
      </w:r>
    </w:p>
    <w:p w14:paraId="09F018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623</w:t>
      </w:r>
    </w:p>
    <w:p w14:paraId="5ADBDDB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629</w:t>
      </w:r>
    </w:p>
    <w:p w14:paraId="3FD4D8B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629</w:t>
      </w:r>
    </w:p>
    <w:p w14:paraId="638AE9A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630</w:t>
      </w:r>
    </w:p>
    <w:p w14:paraId="633196B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631</w:t>
      </w:r>
    </w:p>
    <w:p w14:paraId="006F9A1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632</w:t>
      </w:r>
    </w:p>
    <w:p w14:paraId="5476186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632</w:t>
      </w:r>
    </w:p>
    <w:p w14:paraId="5192F0E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633</w:t>
      </w:r>
    </w:p>
    <w:p w14:paraId="0D317A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633</w:t>
      </w:r>
    </w:p>
    <w:p w14:paraId="3E2DE3B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634</w:t>
      </w:r>
    </w:p>
    <w:p w14:paraId="0186CEF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635</w:t>
      </w:r>
    </w:p>
    <w:p w14:paraId="2BBE6C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636</w:t>
      </w:r>
    </w:p>
    <w:p w14:paraId="434854F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637</w:t>
      </w:r>
    </w:p>
    <w:p w14:paraId="48F02E3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637</w:t>
      </w:r>
    </w:p>
    <w:p w14:paraId="4129785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638</w:t>
      </w:r>
    </w:p>
    <w:p w14:paraId="6EF9F6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639</w:t>
      </w:r>
    </w:p>
    <w:p w14:paraId="06733B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639</w:t>
      </w:r>
    </w:p>
    <w:p w14:paraId="0DBED9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640</w:t>
      </w:r>
    </w:p>
    <w:p w14:paraId="6DA4ED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642</w:t>
      </w:r>
    </w:p>
    <w:p w14:paraId="6B2984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643</w:t>
      </w:r>
    </w:p>
    <w:p w14:paraId="32C05198"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4.7A</w:t>
      </w:r>
      <w:r>
        <w:rPr>
          <w:rFonts w:asciiTheme="minorHAnsi" w:eastAsiaTheme="minorEastAsia" w:hAnsiTheme="minorHAnsi" w:cstheme="minorBidi"/>
          <w:kern w:val="2"/>
          <w:sz w:val="24"/>
          <w:szCs w:val="24"/>
          <w14:ligatures w14:val="standardContextual"/>
        </w:rPr>
        <w:tab/>
      </w:r>
      <w:r>
        <w:t>Default TC message and information element contents</w:t>
      </w:r>
      <w:r>
        <w:tab/>
        <w:t>643</w:t>
      </w:r>
    </w:p>
    <w:p w14:paraId="170704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644</w:t>
      </w:r>
    </w:p>
    <w:p w14:paraId="033D77F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644</w:t>
      </w:r>
    </w:p>
    <w:p w14:paraId="682EE3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645</w:t>
      </w:r>
    </w:p>
    <w:p w14:paraId="69E87F8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649</w:t>
      </w:r>
    </w:p>
    <w:p w14:paraId="17718AF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649</w:t>
      </w:r>
    </w:p>
    <w:p w14:paraId="79ED7B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649</w:t>
      </w:r>
    </w:p>
    <w:p w14:paraId="26A2001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650</w:t>
      </w:r>
    </w:p>
    <w:p w14:paraId="2FE9540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650</w:t>
      </w:r>
    </w:p>
    <w:p w14:paraId="254998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650</w:t>
      </w:r>
    </w:p>
    <w:p w14:paraId="135F54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650</w:t>
      </w:r>
    </w:p>
    <w:p w14:paraId="4B30290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651</w:t>
      </w:r>
    </w:p>
    <w:p w14:paraId="11A24B6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651</w:t>
      </w:r>
    </w:p>
    <w:p w14:paraId="1A339D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651</w:t>
      </w:r>
    </w:p>
    <w:p w14:paraId="492119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652</w:t>
      </w:r>
    </w:p>
    <w:p w14:paraId="15DEAA31" w14:textId="77777777" w:rsidR="00CF609E" w:rsidRDefault="00CF609E">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653</w:t>
      </w:r>
    </w:p>
    <w:p w14:paraId="1A33DD77" w14:textId="77777777" w:rsidR="00CF609E" w:rsidRDefault="00CF609E">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653</w:t>
      </w:r>
    </w:p>
    <w:p w14:paraId="52C3D28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653</w:t>
      </w:r>
    </w:p>
    <w:p w14:paraId="3D707D0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665</w:t>
      </w:r>
    </w:p>
    <w:p w14:paraId="1F7861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665</w:t>
      </w:r>
    </w:p>
    <w:p w14:paraId="684C2E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667</w:t>
      </w:r>
    </w:p>
    <w:p w14:paraId="4D9B978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668</w:t>
      </w:r>
    </w:p>
    <w:p w14:paraId="6510E58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670</w:t>
      </w:r>
    </w:p>
    <w:p w14:paraId="5442D49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670</w:t>
      </w:r>
    </w:p>
    <w:p w14:paraId="22E3AA6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671</w:t>
      </w:r>
    </w:p>
    <w:p w14:paraId="130D3F0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671</w:t>
      </w:r>
    </w:p>
    <w:p w14:paraId="7E37FB4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671</w:t>
      </w:r>
    </w:p>
    <w:p w14:paraId="44AFF02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671</w:t>
      </w:r>
    </w:p>
    <w:p w14:paraId="2C9C8001" w14:textId="77777777" w:rsidR="00CF609E" w:rsidRDefault="00CF609E">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671</w:t>
      </w:r>
    </w:p>
    <w:p w14:paraId="0AE7618F" w14:textId="77777777" w:rsidR="00CF609E" w:rsidRDefault="00CF609E">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681</w:t>
      </w:r>
    </w:p>
    <w:p w14:paraId="69967174" w14:textId="77777777" w:rsidR="00CF609E" w:rsidRDefault="00CF609E">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681</w:t>
      </w:r>
    </w:p>
    <w:p w14:paraId="4B8B6C6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681</w:t>
      </w:r>
    </w:p>
    <w:p w14:paraId="3ECB39A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684</w:t>
      </w:r>
    </w:p>
    <w:p w14:paraId="1570CF3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685</w:t>
      </w:r>
    </w:p>
    <w:p w14:paraId="23CAF06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688</w:t>
      </w:r>
    </w:p>
    <w:p w14:paraId="3B75CE27" w14:textId="77777777" w:rsidR="00CF609E" w:rsidRDefault="00CF609E">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692</w:t>
      </w:r>
    </w:p>
    <w:p w14:paraId="3172782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692</w:t>
      </w:r>
    </w:p>
    <w:p w14:paraId="0F7721D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693</w:t>
      </w:r>
    </w:p>
    <w:p w14:paraId="68591F9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694</w:t>
      </w:r>
    </w:p>
    <w:p w14:paraId="3E1F08A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695</w:t>
      </w:r>
    </w:p>
    <w:p w14:paraId="479BCC1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696</w:t>
      </w:r>
    </w:p>
    <w:p w14:paraId="3EF1EEB1" w14:textId="77777777" w:rsidR="00CF609E" w:rsidRDefault="00CF609E">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697</w:t>
      </w:r>
    </w:p>
    <w:p w14:paraId="625ECFB2" w14:textId="77777777" w:rsidR="00CF609E" w:rsidRDefault="00CF609E">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697</w:t>
      </w:r>
    </w:p>
    <w:p w14:paraId="6A52BFD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697</w:t>
      </w:r>
    </w:p>
    <w:p w14:paraId="0397B08C" w14:textId="77777777" w:rsidR="00CF609E" w:rsidRDefault="00CF609E">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698</w:t>
      </w:r>
    </w:p>
    <w:p w14:paraId="6D5C98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698</w:t>
      </w:r>
    </w:p>
    <w:p w14:paraId="1461445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698</w:t>
      </w:r>
    </w:p>
    <w:p w14:paraId="72882A73" w14:textId="77777777" w:rsidR="00CF609E" w:rsidRDefault="00CF609E">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699</w:t>
      </w:r>
    </w:p>
    <w:p w14:paraId="6CD18459" w14:textId="77777777" w:rsidR="00CF609E" w:rsidRDefault="00CF609E">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699</w:t>
      </w:r>
    </w:p>
    <w:p w14:paraId="3CCF2C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699</w:t>
      </w:r>
    </w:p>
    <w:p w14:paraId="72F8EEB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700</w:t>
      </w:r>
    </w:p>
    <w:p w14:paraId="52EB4A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704</w:t>
      </w:r>
    </w:p>
    <w:p w14:paraId="279A120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705</w:t>
      </w:r>
    </w:p>
    <w:p w14:paraId="5CB2315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706</w:t>
      </w:r>
    </w:p>
    <w:p w14:paraId="3B1CBE09" w14:textId="77777777" w:rsidR="00CF609E" w:rsidRDefault="00CF609E">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710</w:t>
      </w:r>
    </w:p>
    <w:p w14:paraId="58B345C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710</w:t>
      </w:r>
    </w:p>
    <w:p w14:paraId="708882F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712</w:t>
      </w:r>
    </w:p>
    <w:p w14:paraId="4015F761" w14:textId="77777777" w:rsidR="00CF609E" w:rsidRDefault="00CF609E">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713</w:t>
      </w:r>
    </w:p>
    <w:p w14:paraId="25C02B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713</w:t>
      </w:r>
    </w:p>
    <w:p w14:paraId="58541FA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713</w:t>
      </w:r>
    </w:p>
    <w:p w14:paraId="2E4F62E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714</w:t>
      </w:r>
    </w:p>
    <w:p w14:paraId="3691D67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714</w:t>
      </w:r>
    </w:p>
    <w:p w14:paraId="13DE5773"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DIRECT_COMMUNICATION_RELEASE_ACCEPT</w:t>
      </w:r>
      <w:r>
        <w:tab/>
        <w:t>714</w:t>
      </w:r>
    </w:p>
    <w:p w14:paraId="53CD88A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715</w:t>
      </w:r>
    </w:p>
    <w:p w14:paraId="0F01540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716</w:t>
      </w:r>
    </w:p>
    <w:p w14:paraId="4100673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717</w:t>
      </w:r>
    </w:p>
    <w:p w14:paraId="4784229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717</w:t>
      </w:r>
    </w:p>
    <w:p w14:paraId="3330AA0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718</w:t>
      </w:r>
    </w:p>
    <w:p w14:paraId="6CF7322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719</w:t>
      </w:r>
    </w:p>
    <w:p w14:paraId="624B95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722</w:t>
      </w:r>
    </w:p>
    <w:p w14:paraId="08AD645B" w14:textId="77777777" w:rsidR="00CF609E" w:rsidRDefault="00CF609E">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723</w:t>
      </w:r>
    </w:p>
    <w:p w14:paraId="7EEFB58C"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723</w:t>
      </w:r>
    </w:p>
    <w:p w14:paraId="4D14A86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725</w:t>
      </w:r>
    </w:p>
    <w:p w14:paraId="2C8E657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725</w:t>
      </w:r>
    </w:p>
    <w:p w14:paraId="6DD685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726</w:t>
      </w:r>
    </w:p>
    <w:p w14:paraId="59DDBCAD" w14:textId="77777777" w:rsidR="00CF609E" w:rsidRDefault="00CF609E">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726</w:t>
      </w:r>
    </w:p>
    <w:p w14:paraId="2A9C2D5D"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726</w:t>
      </w:r>
    </w:p>
    <w:p w14:paraId="44850D92"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726</w:t>
      </w:r>
    </w:p>
    <w:p w14:paraId="3F666A23"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727</w:t>
      </w:r>
    </w:p>
    <w:p w14:paraId="5702A139"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727</w:t>
      </w:r>
    </w:p>
    <w:p w14:paraId="1AEFDFC0"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727</w:t>
      </w:r>
    </w:p>
    <w:p w14:paraId="7F678CA2"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727</w:t>
      </w:r>
    </w:p>
    <w:p w14:paraId="428B126C"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727</w:t>
      </w:r>
    </w:p>
    <w:p w14:paraId="6C4E7E8A" w14:textId="77777777" w:rsidR="00CF609E" w:rsidRDefault="00CF609E">
      <w:pPr>
        <w:pStyle w:val="TOC2"/>
        <w:rPr>
          <w:rFonts w:asciiTheme="minorHAnsi" w:eastAsiaTheme="minorEastAsia" w:hAnsiTheme="minorHAnsi" w:cstheme="minorBidi"/>
          <w:kern w:val="2"/>
          <w:sz w:val="24"/>
          <w:szCs w:val="24"/>
          <w14:ligatures w14:val="standardContextual"/>
        </w:rPr>
      </w:pPr>
      <w:r w:rsidRPr="007D4A36">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728</w:t>
      </w:r>
    </w:p>
    <w:p w14:paraId="1A5975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728</w:t>
      </w:r>
    </w:p>
    <w:p w14:paraId="74EAB7B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728</w:t>
      </w:r>
    </w:p>
    <w:p w14:paraId="6B981B6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728</w:t>
      </w:r>
    </w:p>
    <w:p w14:paraId="456083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729</w:t>
      </w:r>
    </w:p>
    <w:p w14:paraId="2298350C" w14:textId="77777777" w:rsidR="00CF609E" w:rsidRDefault="00CF609E">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729</w:t>
      </w:r>
    </w:p>
    <w:p w14:paraId="4437DE6F" w14:textId="77777777" w:rsidR="00CF609E" w:rsidRDefault="00CF609E">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729</w:t>
      </w:r>
    </w:p>
    <w:p w14:paraId="2E5D1055" w14:textId="77777777" w:rsidR="00CF609E" w:rsidRDefault="00CF609E">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729</w:t>
      </w:r>
    </w:p>
    <w:p w14:paraId="434855B6" w14:textId="77777777" w:rsidR="00CF609E" w:rsidRDefault="00CF609E">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729</w:t>
      </w:r>
    </w:p>
    <w:p w14:paraId="490CEFDF" w14:textId="77777777" w:rsidR="00CF609E" w:rsidRDefault="00CF609E">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729</w:t>
      </w:r>
    </w:p>
    <w:p w14:paraId="105B262A" w14:textId="77777777" w:rsidR="00CF609E" w:rsidRDefault="00CF609E">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730</w:t>
      </w:r>
    </w:p>
    <w:p w14:paraId="13D3DF2B" w14:textId="77777777" w:rsidR="00CF609E" w:rsidRDefault="00CF609E">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732</w:t>
      </w:r>
    </w:p>
    <w:p w14:paraId="42253A28" w14:textId="77777777" w:rsidR="00CF609E" w:rsidRDefault="00CF609E">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733</w:t>
      </w:r>
    </w:p>
    <w:p w14:paraId="2934D997" w14:textId="77777777" w:rsidR="00CF609E" w:rsidRDefault="00CF609E">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734</w:t>
      </w:r>
    </w:p>
    <w:p w14:paraId="6B8C2D26" w14:textId="77777777" w:rsidR="00CF609E" w:rsidRDefault="00CF609E">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738</w:t>
      </w:r>
    </w:p>
    <w:p w14:paraId="7BAD0CF4" w14:textId="77777777" w:rsidR="00CF609E" w:rsidRDefault="00CF609E">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748</w:t>
      </w:r>
    </w:p>
    <w:p w14:paraId="38D6DA1D" w14:textId="77777777" w:rsidR="00CF609E" w:rsidRDefault="00CF609E">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748</w:t>
      </w:r>
    </w:p>
    <w:p w14:paraId="257A4C8D" w14:textId="77777777" w:rsidR="00CF609E" w:rsidRDefault="00CF609E">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748</w:t>
      </w:r>
    </w:p>
    <w:p w14:paraId="5FD771AC" w14:textId="77777777" w:rsidR="00CF609E" w:rsidRDefault="00CF609E">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748</w:t>
      </w:r>
    </w:p>
    <w:p w14:paraId="6730B304" w14:textId="77777777" w:rsidR="00CF609E" w:rsidRDefault="00CF609E">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749</w:t>
      </w:r>
    </w:p>
    <w:p w14:paraId="525090FF" w14:textId="77777777" w:rsidR="00CF609E" w:rsidRDefault="00CF609E">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749</w:t>
      </w:r>
    </w:p>
    <w:p w14:paraId="77D759BB" w14:textId="77777777" w:rsidR="00CF609E" w:rsidRDefault="00CF609E">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749</w:t>
      </w:r>
    </w:p>
    <w:p w14:paraId="1B9A45A2" w14:textId="77777777" w:rsidR="00CF609E" w:rsidRDefault="00CF609E">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749</w:t>
      </w:r>
    </w:p>
    <w:p w14:paraId="086E2482" w14:textId="77777777" w:rsidR="00CF609E" w:rsidRDefault="00CF609E">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749</w:t>
      </w:r>
    </w:p>
    <w:p w14:paraId="047B3BBD" w14:textId="77777777" w:rsidR="00CF609E" w:rsidRDefault="00CF609E">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749</w:t>
      </w:r>
    </w:p>
    <w:p w14:paraId="06AF7118" w14:textId="77777777" w:rsidR="00CF609E" w:rsidRDefault="00CF609E">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750</w:t>
      </w:r>
    </w:p>
    <w:p w14:paraId="13925860" w14:textId="77777777" w:rsidR="00CF609E" w:rsidRDefault="00CF609E">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750</w:t>
      </w:r>
    </w:p>
    <w:p w14:paraId="70550642" w14:textId="77777777" w:rsidR="00CF609E" w:rsidRDefault="00CF609E">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750</w:t>
      </w:r>
    </w:p>
    <w:p w14:paraId="08DDF257" w14:textId="77777777" w:rsidR="00CF609E" w:rsidRDefault="00CF609E">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750</w:t>
      </w:r>
    </w:p>
    <w:p w14:paraId="45A6977F" w14:textId="77777777" w:rsidR="00CF609E" w:rsidRDefault="00CF609E">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750</w:t>
      </w:r>
    </w:p>
    <w:p w14:paraId="230EBD34" w14:textId="77777777" w:rsidR="00CF609E" w:rsidRDefault="00CF609E">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757</w:t>
      </w:r>
    </w:p>
    <w:p w14:paraId="077D341C" w14:textId="77777777" w:rsidR="00CF609E" w:rsidRDefault="00CF609E">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768</w:t>
      </w:r>
    </w:p>
    <w:p w14:paraId="6944BCD5" w14:textId="77777777" w:rsidR="00CF609E" w:rsidRDefault="00CF609E">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7D4A36">
        <w:rPr>
          <w:vertAlign w:val="subscript"/>
        </w:rPr>
        <w:t>V2X</w:t>
      </w:r>
      <w:r>
        <w:t xml:space="preserve"> level</w:t>
      </w:r>
      <w:r>
        <w:tab/>
        <w:t>769</w:t>
      </w:r>
    </w:p>
    <w:p w14:paraId="0D0D2D18" w14:textId="77777777" w:rsidR="00CF609E" w:rsidRDefault="00CF609E">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770</w:t>
      </w:r>
    </w:p>
    <w:p w14:paraId="4D87B2E8" w14:textId="77777777" w:rsidR="00CF609E" w:rsidRDefault="00CF609E">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770</w:t>
      </w:r>
    </w:p>
    <w:p w14:paraId="69E7492B" w14:textId="77777777" w:rsidR="00CF609E" w:rsidRDefault="00CF609E">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770</w:t>
      </w:r>
    </w:p>
    <w:p w14:paraId="68EEDD1F" w14:textId="77777777" w:rsidR="00CF609E" w:rsidRDefault="00CF609E">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7D4A36">
        <w:rPr>
          <w:i/>
        </w:rPr>
        <w:t xml:space="preserve">Preconfiguration </w:t>
      </w:r>
      <w:r>
        <w:t>for out-of-network coverage operation</w:t>
      </w:r>
      <w:r>
        <w:tab/>
        <w:t>770</w:t>
      </w:r>
    </w:p>
    <w:p w14:paraId="2EA5DAAF" w14:textId="77777777" w:rsidR="00CF609E" w:rsidRDefault="00CF609E">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771</w:t>
      </w:r>
    </w:p>
    <w:p w14:paraId="2BC33F0C"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4.11</w:t>
      </w:r>
      <w:r>
        <w:rPr>
          <w:rFonts w:asciiTheme="minorHAnsi" w:eastAsiaTheme="minorEastAsia" w:hAnsiTheme="minorHAnsi" w:cstheme="minorBidi"/>
          <w:kern w:val="2"/>
          <w:sz w:val="24"/>
          <w:szCs w:val="24"/>
          <w14:ligatures w14:val="standardContextual"/>
        </w:rPr>
        <w:tab/>
      </w:r>
      <w:r>
        <w:t>GNSS Requirements for V2X and MCS testing</w:t>
      </w:r>
      <w:r>
        <w:tab/>
        <w:t>774</w:t>
      </w:r>
    </w:p>
    <w:p w14:paraId="7C56702B" w14:textId="77777777" w:rsidR="00CF609E" w:rsidRDefault="00CF609E">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774</w:t>
      </w:r>
    </w:p>
    <w:p w14:paraId="1B1A2666" w14:textId="77777777" w:rsidR="00CF609E" w:rsidRDefault="00CF609E">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774</w:t>
      </w:r>
    </w:p>
    <w:p w14:paraId="553FC56F" w14:textId="77777777" w:rsidR="00CF609E" w:rsidRDefault="00CF609E">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779</w:t>
      </w:r>
    </w:p>
    <w:p w14:paraId="0A861DE0" w14:textId="77777777" w:rsidR="00CF609E" w:rsidRDefault="00CF609E">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779</w:t>
      </w:r>
    </w:p>
    <w:p w14:paraId="5634D917" w14:textId="77777777" w:rsidR="00CF609E" w:rsidRDefault="00CF609E">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779</w:t>
      </w:r>
    </w:p>
    <w:p w14:paraId="44792278" w14:textId="77777777" w:rsidR="00CF609E" w:rsidRDefault="00CF609E">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781</w:t>
      </w:r>
    </w:p>
    <w:p w14:paraId="762C2AA2" w14:textId="77777777" w:rsidR="00CF609E" w:rsidRDefault="00CF609E">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781</w:t>
      </w:r>
    </w:p>
    <w:p w14:paraId="176C8F47" w14:textId="77777777" w:rsidR="00CF609E" w:rsidRDefault="00CF609E">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781</w:t>
      </w:r>
    </w:p>
    <w:p w14:paraId="3AC1452D" w14:textId="77777777" w:rsidR="00CF609E" w:rsidRDefault="00CF609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782</w:t>
      </w:r>
    </w:p>
    <w:p w14:paraId="23879389" w14:textId="77777777" w:rsidR="00CF609E" w:rsidRDefault="00CF609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782</w:t>
      </w:r>
    </w:p>
    <w:p w14:paraId="2333AD7D" w14:textId="77777777" w:rsidR="00CF609E" w:rsidRDefault="00CF609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782</w:t>
      </w:r>
    </w:p>
    <w:p w14:paraId="1093492A" w14:textId="77777777" w:rsidR="00CF609E" w:rsidRDefault="00CF609E">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782</w:t>
      </w:r>
    </w:p>
    <w:p w14:paraId="7D6A7EEF" w14:textId="77777777" w:rsidR="00CF609E" w:rsidRDefault="00CF609E">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782</w:t>
      </w:r>
    </w:p>
    <w:p w14:paraId="79949D3E" w14:textId="77777777" w:rsidR="00CF609E" w:rsidRDefault="00CF609E">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783</w:t>
      </w:r>
    </w:p>
    <w:p w14:paraId="55614EA1" w14:textId="77777777" w:rsidR="00CF609E" w:rsidRDefault="00CF609E">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783</w:t>
      </w:r>
    </w:p>
    <w:p w14:paraId="1112611D" w14:textId="77777777" w:rsidR="00CF609E" w:rsidRDefault="00CF609E">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785</w:t>
      </w:r>
    </w:p>
    <w:p w14:paraId="09245B39" w14:textId="77777777" w:rsidR="00CF609E" w:rsidRDefault="00CF609E">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786</w:t>
      </w:r>
    </w:p>
    <w:p w14:paraId="52CC4A56" w14:textId="77777777" w:rsidR="00CF609E" w:rsidRDefault="00CF609E">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787</w:t>
      </w:r>
    </w:p>
    <w:p w14:paraId="024C9AAA" w14:textId="77777777" w:rsidR="00CF609E" w:rsidRDefault="00CF609E">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787</w:t>
      </w:r>
    </w:p>
    <w:p w14:paraId="4FD621EE" w14:textId="77777777" w:rsidR="00CF609E" w:rsidRDefault="00CF609E">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787</w:t>
      </w:r>
    </w:p>
    <w:p w14:paraId="64E08DD0" w14:textId="77777777" w:rsidR="00CF609E" w:rsidRDefault="00CF609E">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788</w:t>
      </w:r>
    </w:p>
    <w:p w14:paraId="15AD5A0E" w14:textId="77777777" w:rsidR="00CF609E" w:rsidRDefault="00CF609E">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789</w:t>
      </w:r>
    </w:p>
    <w:p w14:paraId="3664775F" w14:textId="77777777" w:rsidR="00CF609E" w:rsidRDefault="00CF609E">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791</w:t>
      </w:r>
    </w:p>
    <w:p w14:paraId="47443866" w14:textId="77777777" w:rsidR="00CF609E" w:rsidRDefault="00CF609E">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791</w:t>
      </w:r>
    </w:p>
    <w:p w14:paraId="1F34866F" w14:textId="77777777" w:rsidR="00CF609E" w:rsidRDefault="00CF609E">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791</w:t>
      </w:r>
    </w:p>
    <w:p w14:paraId="3D1620F3" w14:textId="77777777" w:rsidR="00CF609E" w:rsidRDefault="00CF609E">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791</w:t>
      </w:r>
    </w:p>
    <w:p w14:paraId="14FACED7" w14:textId="77777777" w:rsidR="00CF609E" w:rsidRDefault="00CF609E">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792</w:t>
      </w:r>
    </w:p>
    <w:p w14:paraId="74DDC94C" w14:textId="77777777" w:rsidR="00CF609E" w:rsidRDefault="00CF609E">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792</w:t>
      </w:r>
    </w:p>
    <w:p w14:paraId="7B80557A" w14:textId="77777777" w:rsidR="00CF609E" w:rsidRDefault="00CF609E">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792</w:t>
      </w:r>
    </w:p>
    <w:p w14:paraId="055C26AE" w14:textId="77777777" w:rsidR="00CF609E" w:rsidRDefault="00CF609E">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792</w:t>
      </w:r>
    </w:p>
    <w:p w14:paraId="3B449057" w14:textId="77777777" w:rsidR="00CF609E" w:rsidRDefault="00CF609E">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792</w:t>
      </w:r>
    </w:p>
    <w:p w14:paraId="50623D1C" w14:textId="77777777" w:rsidR="00CF609E" w:rsidRDefault="00CF609E">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793</w:t>
      </w:r>
    </w:p>
    <w:p w14:paraId="63CF3D67" w14:textId="77777777" w:rsidR="00CF609E" w:rsidRDefault="00CF609E">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793</w:t>
      </w:r>
    </w:p>
    <w:p w14:paraId="20737748" w14:textId="77777777" w:rsidR="00CF609E" w:rsidRDefault="00CF609E">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793</w:t>
      </w:r>
    </w:p>
    <w:p w14:paraId="08B3B6FD" w14:textId="77777777" w:rsidR="00CF609E" w:rsidRDefault="00CF609E">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793</w:t>
      </w:r>
    </w:p>
    <w:p w14:paraId="717FB35E" w14:textId="77777777" w:rsidR="00CF609E" w:rsidRDefault="00CF609E">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793</w:t>
      </w:r>
    </w:p>
    <w:p w14:paraId="4B110479" w14:textId="77777777" w:rsidR="00CF609E" w:rsidRDefault="00CF609E">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793</w:t>
      </w:r>
    </w:p>
    <w:p w14:paraId="66E58260" w14:textId="77777777" w:rsidR="00CF609E" w:rsidRDefault="00CF609E">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794</w:t>
      </w:r>
    </w:p>
    <w:p w14:paraId="0DC796B6" w14:textId="77777777" w:rsidR="00CF609E" w:rsidRDefault="00CF609E">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794</w:t>
      </w:r>
    </w:p>
    <w:p w14:paraId="3CED84EE" w14:textId="77777777" w:rsidR="00CF609E" w:rsidRDefault="00CF609E">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794</w:t>
      </w:r>
    </w:p>
    <w:p w14:paraId="7F117CDE" w14:textId="77777777" w:rsidR="00CF609E" w:rsidRDefault="00CF609E">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795</w:t>
      </w:r>
    </w:p>
    <w:p w14:paraId="5CF04BC1" w14:textId="77777777" w:rsidR="00CF609E" w:rsidRDefault="00CF609E">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795</w:t>
      </w:r>
    </w:p>
    <w:p w14:paraId="099715BD" w14:textId="77777777" w:rsidR="00CF609E" w:rsidRDefault="00CF609E">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796</w:t>
      </w:r>
    </w:p>
    <w:p w14:paraId="0429B959" w14:textId="77777777" w:rsidR="00CF609E" w:rsidRDefault="00CF609E">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796</w:t>
      </w:r>
    </w:p>
    <w:p w14:paraId="4FB83BF6" w14:textId="77777777" w:rsidR="00CF609E" w:rsidRDefault="00CF609E">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796</w:t>
      </w:r>
    </w:p>
    <w:p w14:paraId="69E121C9" w14:textId="77777777" w:rsidR="00CF609E" w:rsidRDefault="00CF609E">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796</w:t>
      </w:r>
    </w:p>
    <w:p w14:paraId="7CD9F88D" w14:textId="77777777" w:rsidR="00CF609E" w:rsidRDefault="00CF609E">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797</w:t>
      </w:r>
    </w:p>
    <w:p w14:paraId="512145F0" w14:textId="77777777" w:rsidR="00CF609E" w:rsidRDefault="00CF609E">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797</w:t>
      </w:r>
    </w:p>
    <w:p w14:paraId="0484E6D3" w14:textId="77777777" w:rsidR="00CF609E" w:rsidRDefault="00CF609E">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797</w:t>
      </w:r>
    </w:p>
    <w:p w14:paraId="7997EFEF" w14:textId="77777777" w:rsidR="00CF609E" w:rsidRDefault="00CF609E">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797</w:t>
      </w:r>
    </w:p>
    <w:p w14:paraId="54DCA85F" w14:textId="77777777" w:rsidR="00CF609E" w:rsidRDefault="00CF609E">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797</w:t>
      </w:r>
    </w:p>
    <w:p w14:paraId="30342ACA" w14:textId="77777777" w:rsidR="00CF609E" w:rsidRDefault="00CF609E">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797</w:t>
      </w:r>
    </w:p>
    <w:p w14:paraId="5C5A5EE6" w14:textId="77777777" w:rsidR="00CF609E" w:rsidRDefault="00CF609E">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797</w:t>
      </w:r>
    </w:p>
    <w:p w14:paraId="11F77D64" w14:textId="77777777" w:rsidR="00CF609E" w:rsidRDefault="00CF609E">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797</w:t>
      </w:r>
    </w:p>
    <w:p w14:paraId="5E922504" w14:textId="77777777" w:rsidR="00CF609E" w:rsidRDefault="00CF609E">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798</w:t>
      </w:r>
    </w:p>
    <w:p w14:paraId="27A2F36E" w14:textId="77777777" w:rsidR="00CF609E" w:rsidRDefault="00CF609E">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798</w:t>
      </w:r>
    </w:p>
    <w:p w14:paraId="316188CC" w14:textId="77777777" w:rsidR="00CF609E" w:rsidRDefault="00CF609E">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798</w:t>
      </w:r>
    </w:p>
    <w:p w14:paraId="05C9B8AE" w14:textId="77777777" w:rsidR="00CF609E" w:rsidRDefault="00CF609E">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798</w:t>
      </w:r>
    </w:p>
    <w:p w14:paraId="26BE9207"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5.2A.3A.1</w:t>
      </w:r>
      <w:r>
        <w:rPr>
          <w:rFonts w:asciiTheme="minorHAnsi" w:eastAsiaTheme="minorEastAsia" w:hAnsiTheme="minorHAnsi" w:cstheme="minorBidi"/>
          <w:kern w:val="2"/>
          <w:sz w:val="24"/>
          <w:szCs w:val="24"/>
          <w14:ligatures w14:val="standardContextual"/>
        </w:rPr>
        <w:tab/>
      </w:r>
      <w:r>
        <w:t>Initial conditions</w:t>
      </w:r>
      <w:r>
        <w:tab/>
        <w:t>798</w:t>
      </w:r>
    </w:p>
    <w:p w14:paraId="77F4CD76" w14:textId="77777777" w:rsidR="00CF609E" w:rsidRDefault="00CF609E">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799</w:t>
      </w:r>
    </w:p>
    <w:p w14:paraId="057B2D8B" w14:textId="77777777" w:rsidR="00CF609E" w:rsidRDefault="00CF609E">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799</w:t>
      </w:r>
    </w:p>
    <w:p w14:paraId="618EE2C5" w14:textId="77777777" w:rsidR="00CF609E" w:rsidRDefault="00CF609E">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799</w:t>
      </w:r>
    </w:p>
    <w:p w14:paraId="419E7F06" w14:textId="77777777" w:rsidR="00CF609E" w:rsidRDefault="00CF609E">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799</w:t>
      </w:r>
    </w:p>
    <w:p w14:paraId="787BF2C0" w14:textId="77777777" w:rsidR="00CF609E" w:rsidRDefault="00CF609E">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799</w:t>
      </w:r>
    </w:p>
    <w:p w14:paraId="461CAD54" w14:textId="77777777" w:rsidR="00CF609E" w:rsidRDefault="00CF609E">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799</w:t>
      </w:r>
    </w:p>
    <w:p w14:paraId="553259D7" w14:textId="77777777" w:rsidR="00CF609E" w:rsidRDefault="00CF609E">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800</w:t>
      </w:r>
    </w:p>
    <w:p w14:paraId="07AD5D48" w14:textId="77777777" w:rsidR="00CF609E" w:rsidRDefault="00CF609E">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800</w:t>
      </w:r>
    </w:p>
    <w:p w14:paraId="20E05445" w14:textId="77777777" w:rsidR="00CF609E" w:rsidRDefault="00CF609E">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800</w:t>
      </w:r>
    </w:p>
    <w:p w14:paraId="590DAEFC" w14:textId="77777777" w:rsidR="00CF609E" w:rsidRDefault="00CF609E">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800</w:t>
      </w:r>
    </w:p>
    <w:p w14:paraId="7CFEE42B" w14:textId="77777777" w:rsidR="00CF609E" w:rsidRDefault="00CF609E">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598431AB" w14:textId="77777777" w:rsidR="00CF609E" w:rsidRDefault="00CF609E">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800</w:t>
      </w:r>
    </w:p>
    <w:p w14:paraId="3F724443" w14:textId="77777777" w:rsidR="00CF609E" w:rsidRDefault="00CF609E">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800</w:t>
      </w:r>
    </w:p>
    <w:p w14:paraId="1DB1A1B2" w14:textId="77777777" w:rsidR="00CF609E" w:rsidRDefault="00CF609E">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800</w:t>
      </w:r>
    </w:p>
    <w:p w14:paraId="4294FDF5" w14:textId="77777777" w:rsidR="00CF609E" w:rsidRDefault="00CF609E">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800</w:t>
      </w:r>
    </w:p>
    <w:p w14:paraId="68DF871A" w14:textId="77777777" w:rsidR="00CF609E" w:rsidRDefault="00CF609E">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801</w:t>
      </w:r>
    </w:p>
    <w:p w14:paraId="624EEE40" w14:textId="77777777" w:rsidR="00CF609E" w:rsidRDefault="00CF609E">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801</w:t>
      </w:r>
    </w:p>
    <w:p w14:paraId="0916E61E" w14:textId="77777777" w:rsidR="00CF609E" w:rsidRDefault="00CF609E">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801</w:t>
      </w:r>
    </w:p>
    <w:p w14:paraId="4E86D0B5" w14:textId="77777777" w:rsidR="00CF609E" w:rsidRDefault="00CF609E">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801</w:t>
      </w:r>
    </w:p>
    <w:p w14:paraId="2501985B" w14:textId="77777777" w:rsidR="00CF609E" w:rsidRDefault="00CF609E">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801</w:t>
      </w:r>
    </w:p>
    <w:p w14:paraId="493EA46A" w14:textId="77777777" w:rsidR="00CF609E" w:rsidRDefault="00CF609E">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801</w:t>
      </w:r>
    </w:p>
    <w:p w14:paraId="033649AF" w14:textId="77777777" w:rsidR="00CF609E" w:rsidRDefault="00CF609E">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802</w:t>
      </w:r>
    </w:p>
    <w:p w14:paraId="54B56383" w14:textId="77777777" w:rsidR="00CF609E" w:rsidRDefault="00CF609E">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803</w:t>
      </w:r>
    </w:p>
    <w:p w14:paraId="4DB7877C" w14:textId="77777777" w:rsidR="00CF609E" w:rsidRDefault="00CF609E">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803</w:t>
      </w:r>
    </w:p>
    <w:p w14:paraId="14D58A4C" w14:textId="77777777" w:rsidR="00CF609E" w:rsidRDefault="00CF609E">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803</w:t>
      </w:r>
    </w:p>
    <w:p w14:paraId="5F274ED0" w14:textId="77777777" w:rsidR="00CF609E" w:rsidRDefault="00CF609E">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804</w:t>
      </w:r>
    </w:p>
    <w:p w14:paraId="02076D2A" w14:textId="77777777" w:rsidR="00CF609E" w:rsidRDefault="00CF609E">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804</w:t>
      </w:r>
    </w:p>
    <w:p w14:paraId="71F39170" w14:textId="77777777" w:rsidR="00CF609E" w:rsidRDefault="00CF609E">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804</w:t>
      </w:r>
    </w:p>
    <w:p w14:paraId="281F63D6" w14:textId="77777777" w:rsidR="00CF609E" w:rsidRDefault="00CF609E">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804</w:t>
      </w:r>
    </w:p>
    <w:p w14:paraId="5745D3BF" w14:textId="77777777" w:rsidR="00CF609E" w:rsidRDefault="00CF609E">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804</w:t>
      </w:r>
    </w:p>
    <w:p w14:paraId="2CD91969" w14:textId="77777777" w:rsidR="00CF609E" w:rsidRDefault="00CF609E">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805</w:t>
      </w:r>
    </w:p>
    <w:p w14:paraId="1FB08E83" w14:textId="77777777" w:rsidR="00CF609E" w:rsidRDefault="00CF609E">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806</w:t>
      </w:r>
    </w:p>
    <w:p w14:paraId="5358085D" w14:textId="77777777" w:rsidR="00CF609E" w:rsidRDefault="00CF609E">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806</w:t>
      </w:r>
    </w:p>
    <w:p w14:paraId="7345AA47" w14:textId="77777777" w:rsidR="00CF609E" w:rsidRDefault="00CF609E">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52A26578" w14:textId="77777777" w:rsidR="00CF609E" w:rsidRDefault="00CF609E">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807</w:t>
      </w:r>
    </w:p>
    <w:p w14:paraId="3B1B9A37" w14:textId="77777777" w:rsidR="00CF609E" w:rsidRDefault="00CF609E">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807</w:t>
      </w:r>
    </w:p>
    <w:p w14:paraId="2CF7FFDB" w14:textId="77777777" w:rsidR="00CF609E" w:rsidRDefault="00CF609E">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808</w:t>
      </w:r>
    </w:p>
    <w:p w14:paraId="411F4029" w14:textId="77777777" w:rsidR="00CF609E" w:rsidRDefault="00CF609E">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808</w:t>
      </w:r>
    </w:p>
    <w:p w14:paraId="66ED494C" w14:textId="77777777" w:rsidR="00CF609E" w:rsidRDefault="00CF609E">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808</w:t>
      </w:r>
    </w:p>
    <w:p w14:paraId="3821D1BC" w14:textId="77777777" w:rsidR="00CF609E" w:rsidRDefault="00CF609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808</w:t>
      </w:r>
    </w:p>
    <w:p w14:paraId="0477ED12"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SimSun"/>
          <w:lang w:eastAsia="zh-CN"/>
        </w:rPr>
        <w:t>5.3</w:t>
      </w:r>
      <w:r>
        <w:t>.</w:t>
      </w:r>
      <w:r w:rsidRPr="007D4A36">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808</w:t>
      </w:r>
    </w:p>
    <w:p w14:paraId="07CE81DE" w14:textId="77777777" w:rsidR="00CF609E" w:rsidRDefault="00CF609E">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810</w:t>
      </w:r>
    </w:p>
    <w:p w14:paraId="1858C937" w14:textId="77777777" w:rsidR="00CF609E" w:rsidRDefault="00CF609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810</w:t>
      </w:r>
    </w:p>
    <w:p w14:paraId="212BF2DD" w14:textId="77777777" w:rsidR="00CF609E" w:rsidRDefault="00CF609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810</w:t>
      </w:r>
    </w:p>
    <w:p w14:paraId="2E10BE63" w14:textId="77777777" w:rsidR="00CF609E" w:rsidRDefault="00CF609E">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810</w:t>
      </w:r>
    </w:p>
    <w:p w14:paraId="536494FC" w14:textId="77777777" w:rsidR="00CF609E" w:rsidRDefault="00CF609E">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810</w:t>
      </w:r>
    </w:p>
    <w:p w14:paraId="54B46A27" w14:textId="77777777" w:rsidR="00CF609E" w:rsidRDefault="00CF609E">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812</w:t>
      </w:r>
    </w:p>
    <w:p w14:paraId="28593582" w14:textId="77777777" w:rsidR="00CF609E" w:rsidRDefault="00CF609E">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813</w:t>
      </w:r>
    </w:p>
    <w:p w14:paraId="01667FD1" w14:textId="77777777" w:rsidR="00CF609E" w:rsidRDefault="00CF609E">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813</w:t>
      </w:r>
    </w:p>
    <w:p w14:paraId="54422242" w14:textId="77777777" w:rsidR="00CF609E" w:rsidRDefault="00CF609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813</w:t>
      </w:r>
    </w:p>
    <w:p w14:paraId="082913B3" w14:textId="77777777" w:rsidR="00CF609E" w:rsidRDefault="00CF609E">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813</w:t>
      </w:r>
    </w:p>
    <w:p w14:paraId="2AE5712D" w14:textId="77777777" w:rsidR="00CF609E" w:rsidRDefault="00CF609E">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813</w:t>
      </w:r>
    </w:p>
    <w:p w14:paraId="3F339933" w14:textId="77777777" w:rsidR="00CF609E" w:rsidRDefault="00CF609E">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813</w:t>
      </w:r>
    </w:p>
    <w:p w14:paraId="398908CD" w14:textId="77777777" w:rsidR="00CF609E" w:rsidRDefault="00CF609E">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813</w:t>
      </w:r>
    </w:p>
    <w:p w14:paraId="5923810E" w14:textId="77777777" w:rsidR="00CF609E" w:rsidRDefault="00CF609E">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815</w:t>
      </w:r>
    </w:p>
    <w:p w14:paraId="421AD518" w14:textId="77777777" w:rsidR="00CF609E" w:rsidRDefault="00CF609E">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815</w:t>
      </w:r>
    </w:p>
    <w:p w14:paraId="1A6DDFD9" w14:textId="77777777" w:rsidR="00CF609E" w:rsidRDefault="00CF609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816</w:t>
      </w:r>
    </w:p>
    <w:p w14:paraId="0431516A" w14:textId="77777777" w:rsidR="00CF609E" w:rsidRDefault="00CF609E">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816</w:t>
      </w:r>
    </w:p>
    <w:p w14:paraId="730D1138"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6.2</w:t>
      </w:r>
      <w:r>
        <w:rPr>
          <w:rFonts w:asciiTheme="minorHAnsi" w:eastAsiaTheme="minorEastAsia" w:hAnsiTheme="minorHAnsi" w:cstheme="minorBidi"/>
          <w:kern w:val="2"/>
          <w:sz w:val="24"/>
          <w:szCs w:val="24"/>
          <w14:ligatures w14:val="standardContextual"/>
        </w:rPr>
        <w:tab/>
      </w:r>
      <w:r>
        <w:t>Reference test conditions</w:t>
      </w:r>
      <w:r>
        <w:tab/>
        <w:t>816</w:t>
      </w:r>
    </w:p>
    <w:p w14:paraId="575A76A5" w14:textId="77777777" w:rsidR="00CF609E" w:rsidRDefault="00CF609E">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816</w:t>
      </w:r>
    </w:p>
    <w:p w14:paraId="448687F6" w14:textId="77777777" w:rsidR="00CF609E" w:rsidRDefault="00CF609E">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816</w:t>
      </w:r>
    </w:p>
    <w:p w14:paraId="781AB10B" w14:textId="77777777" w:rsidR="00CF609E" w:rsidRDefault="00CF609E">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816</w:t>
      </w:r>
    </w:p>
    <w:p w14:paraId="3306FA8B" w14:textId="77777777" w:rsidR="00CF609E" w:rsidRDefault="00CF609E">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817</w:t>
      </w:r>
    </w:p>
    <w:p w14:paraId="2DC6709A" w14:textId="77777777" w:rsidR="00CF609E" w:rsidRDefault="00CF609E">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817</w:t>
      </w:r>
    </w:p>
    <w:p w14:paraId="30DA9013" w14:textId="77777777" w:rsidR="00CF609E" w:rsidRDefault="00CF609E">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817</w:t>
      </w:r>
    </w:p>
    <w:p w14:paraId="4BD5F15C" w14:textId="77777777" w:rsidR="00CF609E" w:rsidRDefault="00CF609E">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817</w:t>
      </w:r>
    </w:p>
    <w:p w14:paraId="699922B2" w14:textId="77777777" w:rsidR="00CF609E" w:rsidRDefault="00CF609E">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817</w:t>
      </w:r>
    </w:p>
    <w:p w14:paraId="32D5036C" w14:textId="77777777" w:rsidR="00CF609E" w:rsidRDefault="00CF609E">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818</w:t>
      </w:r>
    </w:p>
    <w:p w14:paraId="30F10A45" w14:textId="77777777" w:rsidR="00CF609E" w:rsidRDefault="00CF609E">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819</w:t>
      </w:r>
    </w:p>
    <w:p w14:paraId="2A23D036" w14:textId="77777777" w:rsidR="00CF609E" w:rsidRDefault="00CF609E">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820</w:t>
      </w:r>
    </w:p>
    <w:p w14:paraId="3AF7649C" w14:textId="77777777" w:rsidR="00CF609E" w:rsidRDefault="00CF609E">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820</w:t>
      </w:r>
    </w:p>
    <w:p w14:paraId="3FDB88F7" w14:textId="77777777" w:rsidR="00CF609E" w:rsidRDefault="00CF609E">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823</w:t>
      </w:r>
    </w:p>
    <w:p w14:paraId="642252D4" w14:textId="77777777" w:rsidR="00CF609E" w:rsidRDefault="00CF609E">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835</w:t>
      </w:r>
    </w:p>
    <w:p w14:paraId="13D08CD3" w14:textId="77777777" w:rsidR="00CF609E" w:rsidRDefault="00CF609E">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836</w:t>
      </w:r>
    </w:p>
    <w:p w14:paraId="42B72D27" w14:textId="77777777" w:rsidR="00CF609E" w:rsidRDefault="00CF609E">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836</w:t>
      </w:r>
    </w:p>
    <w:p w14:paraId="084C1B58" w14:textId="77777777" w:rsidR="00CF609E" w:rsidRDefault="00CF609E">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837</w:t>
      </w:r>
    </w:p>
    <w:p w14:paraId="6AC1C134" w14:textId="77777777" w:rsidR="00CF609E" w:rsidRDefault="00CF609E">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837</w:t>
      </w:r>
    </w:p>
    <w:p w14:paraId="261DD79C" w14:textId="77777777" w:rsidR="00CF609E" w:rsidRDefault="00CF609E">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837</w:t>
      </w:r>
    </w:p>
    <w:p w14:paraId="61E54ED7" w14:textId="77777777" w:rsidR="00CF609E" w:rsidRDefault="00CF609E">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837</w:t>
      </w:r>
    </w:p>
    <w:p w14:paraId="350E7FC6" w14:textId="77777777" w:rsidR="00CF609E" w:rsidRDefault="00CF609E">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838</w:t>
      </w:r>
    </w:p>
    <w:p w14:paraId="08489777" w14:textId="77777777" w:rsidR="00CF609E" w:rsidRDefault="00CF609E">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839</w:t>
      </w:r>
    </w:p>
    <w:p w14:paraId="63E75D1C" w14:textId="77777777" w:rsidR="00CF609E" w:rsidRDefault="00CF609E">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839</w:t>
      </w:r>
    </w:p>
    <w:p w14:paraId="3DEBF3CF" w14:textId="77777777" w:rsidR="00CF609E" w:rsidRDefault="00CF609E">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840</w:t>
      </w:r>
    </w:p>
    <w:p w14:paraId="1FF5109C" w14:textId="77777777" w:rsidR="00CF609E" w:rsidRDefault="00CF609E">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840</w:t>
      </w:r>
    </w:p>
    <w:p w14:paraId="178B044B" w14:textId="77777777" w:rsidR="00CF609E" w:rsidRDefault="00CF609E">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840</w:t>
      </w:r>
    </w:p>
    <w:p w14:paraId="4B307FFF" w14:textId="77777777" w:rsidR="00CF609E" w:rsidRDefault="00CF609E">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840</w:t>
      </w:r>
    </w:p>
    <w:p w14:paraId="1EAB2FCE" w14:textId="77777777" w:rsidR="00CF609E" w:rsidRDefault="00CF609E">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840</w:t>
      </w:r>
    </w:p>
    <w:p w14:paraId="2855C755" w14:textId="77777777" w:rsidR="00CF609E" w:rsidRDefault="00CF609E">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841</w:t>
      </w:r>
    </w:p>
    <w:p w14:paraId="7DCCC504" w14:textId="77777777" w:rsidR="00CF609E" w:rsidRDefault="00CF609E">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842</w:t>
      </w:r>
    </w:p>
    <w:p w14:paraId="33AF330C" w14:textId="77777777" w:rsidR="00CF609E" w:rsidRDefault="00CF609E">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842</w:t>
      </w:r>
    </w:p>
    <w:p w14:paraId="6346324B" w14:textId="77777777" w:rsidR="00CF609E" w:rsidRDefault="00CF609E">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843</w:t>
      </w:r>
    </w:p>
    <w:p w14:paraId="17044668" w14:textId="77777777" w:rsidR="00CF609E" w:rsidRDefault="00CF609E">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843</w:t>
      </w:r>
    </w:p>
    <w:p w14:paraId="1A0DD17C" w14:textId="77777777" w:rsidR="00CF609E" w:rsidRDefault="00CF609E">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844</w:t>
      </w:r>
    </w:p>
    <w:p w14:paraId="1F2A4363" w14:textId="77777777" w:rsidR="00CF609E" w:rsidRDefault="00CF609E">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844</w:t>
      </w:r>
    </w:p>
    <w:p w14:paraId="3367EF6D" w14:textId="77777777" w:rsidR="00CF609E" w:rsidRDefault="00CF609E">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844</w:t>
      </w:r>
    </w:p>
    <w:p w14:paraId="355906DC" w14:textId="77777777" w:rsidR="00CF609E" w:rsidRDefault="00CF609E">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844</w:t>
      </w:r>
    </w:p>
    <w:p w14:paraId="3368ECBB" w14:textId="77777777" w:rsidR="00CF609E" w:rsidRDefault="00CF609E">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844</w:t>
      </w:r>
    </w:p>
    <w:p w14:paraId="5B4E8E5C" w14:textId="77777777" w:rsidR="00CF609E" w:rsidRDefault="00CF609E">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845</w:t>
      </w:r>
    </w:p>
    <w:p w14:paraId="6FB843C0" w14:textId="77777777" w:rsidR="00CF609E" w:rsidRDefault="00CF609E">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845</w:t>
      </w:r>
    </w:p>
    <w:p w14:paraId="0B0BFEE9" w14:textId="77777777" w:rsidR="00CF609E" w:rsidRDefault="00CF609E">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845</w:t>
      </w:r>
    </w:p>
    <w:p w14:paraId="663EE252" w14:textId="77777777" w:rsidR="00CF609E" w:rsidRDefault="00CF609E">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845</w:t>
      </w:r>
    </w:p>
    <w:p w14:paraId="157D4E0A" w14:textId="77777777" w:rsidR="00CF609E" w:rsidRDefault="00CF609E">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846</w:t>
      </w:r>
    </w:p>
    <w:p w14:paraId="03279ED7" w14:textId="77777777" w:rsidR="00CF609E" w:rsidRDefault="00CF609E">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846</w:t>
      </w:r>
    </w:p>
    <w:p w14:paraId="22056357" w14:textId="77777777" w:rsidR="00CF609E" w:rsidRDefault="00CF609E">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847</w:t>
      </w:r>
    </w:p>
    <w:p w14:paraId="43C0D427" w14:textId="77777777" w:rsidR="00CF609E" w:rsidRDefault="00CF609E">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847</w:t>
      </w:r>
    </w:p>
    <w:p w14:paraId="5797BAF3" w14:textId="77777777" w:rsidR="00CF609E" w:rsidRDefault="00CF609E">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847</w:t>
      </w:r>
    </w:p>
    <w:p w14:paraId="72EBF3DC" w14:textId="77777777" w:rsidR="00CF609E" w:rsidRDefault="00CF609E">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848</w:t>
      </w:r>
    </w:p>
    <w:p w14:paraId="60F73B3A" w14:textId="77777777" w:rsidR="00CF609E" w:rsidRDefault="00CF609E">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848</w:t>
      </w:r>
    </w:p>
    <w:p w14:paraId="07A8071A" w14:textId="77777777" w:rsidR="00CF609E" w:rsidRDefault="00CF609E">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849</w:t>
      </w:r>
    </w:p>
    <w:p w14:paraId="54251A8E" w14:textId="77777777" w:rsidR="00CF609E" w:rsidRDefault="00CF609E">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849</w:t>
      </w:r>
    </w:p>
    <w:p w14:paraId="2E789693" w14:textId="77777777" w:rsidR="00CF609E" w:rsidRDefault="00CF609E">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849</w:t>
      </w:r>
    </w:p>
    <w:p w14:paraId="633548D6" w14:textId="77777777" w:rsidR="00CF609E" w:rsidRDefault="00CF609E">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849</w:t>
      </w:r>
    </w:p>
    <w:p w14:paraId="0E3825DE" w14:textId="77777777" w:rsidR="00CF609E" w:rsidRDefault="00CF609E">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849</w:t>
      </w:r>
    </w:p>
    <w:p w14:paraId="1B116D3F" w14:textId="77777777" w:rsidR="00CF609E" w:rsidRDefault="00CF609E">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849</w:t>
      </w:r>
    </w:p>
    <w:p w14:paraId="0698DB30" w14:textId="77777777" w:rsidR="00CF609E" w:rsidRDefault="00CF609E">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849</w:t>
      </w:r>
    </w:p>
    <w:p w14:paraId="311D76FD" w14:textId="77777777" w:rsidR="00CF609E" w:rsidRDefault="00CF609E">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850</w:t>
      </w:r>
    </w:p>
    <w:p w14:paraId="526A8460" w14:textId="77777777" w:rsidR="00CF609E" w:rsidRDefault="00CF609E">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850</w:t>
      </w:r>
    </w:p>
    <w:p w14:paraId="5B65471E" w14:textId="77777777" w:rsidR="00CF609E" w:rsidRDefault="00CF609E">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850</w:t>
      </w:r>
    </w:p>
    <w:p w14:paraId="5766277C" w14:textId="77777777" w:rsidR="00CF609E" w:rsidRDefault="00CF609E">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850</w:t>
      </w:r>
    </w:p>
    <w:p w14:paraId="050594DF" w14:textId="77777777" w:rsidR="00CF609E" w:rsidRDefault="00CF609E">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850</w:t>
      </w:r>
    </w:p>
    <w:p w14:paraId="422CD3CD"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6.4.1.2B.4</w:t>
      </w:r>
      <w:r>
        <w:rPr>
          <w:rFonts w:asciiTheme="minorHAnsi" w:eastAsiaTheme="minorEastAsia" w:hAnsiTheme="minorHAnsi" w:cstheme="minorBidi"/>
          <w:kern w:val="2"/>
          <w:sz w:val="24"/>
          <w:szCs w:val="24"/>
          <w14:ligatures w14:val="standardContextual"/>
        </w:rPr>
        <w:tab/>
      </w:r>
      <w:r>
        <w:t>Specific message contents</w:t>
      </w:r>
      <w:r>
        <w:tab/>
        <w:t>851</w:t>
      </w:r>
    </w:p>
    <w:p w14:paraId="4CC6406E" w14:textId="77777777" w:rsidR="00CF609E" w:rsidRDefault="00CF609E">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851</w:t>
      </w:r>
    </w:p>
    <w:p w14:paraId="6CA29772" w14:textId="77777777" w:rsidR="00CF609E" w:rsidRDefault="00CF609E">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851</w:t>
      </w:r>
    </w:p>
    <w:p w14:paraId="3498E84D" w14:textId="77777777" w:rsidR="00CF609E" w:rsidRDefault="00CF609E">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851</w:t>
      </w:r>
    </w:p>
    <w:p w14:paraId="69149D6C" w14:textId="77777777" w:rsidR="00CF609E" w:rsidRDefault="00CF609E">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852</w:t>
      </w:r>
    </w:p>
    <w:p w14:paraId="56E83510" w14:textId="77777777" w:rsidR="00CF609E" w:rsidRDefault="00CF609E">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852</w:t>
      </w:r>
    </w:p>
    <w:p w14:paraId="2548982E" w14:textId="77777777" w:rsidR="00CF609E" w:rsidRDefault="00CF609E">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852</w:t>
      </w:r>
    </w:p>
    <w:p w14:paraId="6D02EFBB" w14:textId="77777777" w:rsidR="00CF609E" w:rsidRDefault="00CF609E">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852</w:t>
      </w:r>
    </w:p>
    <w:p w14:paraId="24B3BCAA" w14:textId="77777777" w:rsidR="00CF609E" w:rsidRDefault="00CF609E">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852</w:t>
      </w:r>
    </w:p>
    <w:p w14:paraId="1E59969C" w14:textId="77777777" w:rsidR="00CF609E" w:rsidRDefault="00CF609E">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852</w:t>
      </w:r>
    </w:p>
    <w:p w14:paraId="6DF391C5" w14:textId="77777777" w:rsidR="00CF609E" w:rsidRDefault="00CF609E">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852</w:t>
      </w:r>
    </w:p>
    <w:p w14:paraId="342C2E20" w14:textId="77777777" w:rsidR="00CF609E" w:rsidRDefault="00CF609E">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852</w:t>
      </w:r>
    </w:p>
    <w:p w14:paraId="1DF24955" w14:textId="77777777" w:rsidR="00CF609E" w:rsidRDefault="00CF609E">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852</w:t>
      </w:r>
    </w:p>
    <w:p w14:paraId="72F41532" w14:textId="77777777" w:rsidR="00CF609E" w:rsidRDefault="00CF609E">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853</w:t>
      </w:r>
    </w:p>
    <w:p w14:paraId="18DE1EC5" w14:textId="77777777" w:rsidR="00CF609E" w:rsidRDefault="00CF609E">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853</w:t>
      </w:r>
    </w:p>
    <w:p w14:paraId="1C4F2BEF" w14:textId="77777777" w:rsidR="00CF609E" w:rsidRDefault="00CF609E">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853</w:t>
      </w:r>
    </w:p>
    <w:p w14:paraId="2455246D" w14:textId="77777777" w:rsidR="00CF609E" w:rsidRDefault="00CF609E">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853</w:t>
      </w:r>
    </w:p>
    <w:p w14:paraId="716330B4" w14:textId="77777777" w:rsidR="00CF609E" w:rsidRDefault="00CF609E">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853</w:t>
      </w:r>
    </w:p>
    <w:p w14:paraId="055051B2" w14:textId="77777777" w:rsidR="00CF609E" w:rsidRDefault="00CF609E">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853</w:t>
      </w:r>
    </w:p>
    <w:p w14:paraId="755AC725" w14:textId="77777777" w:rsidR="00CF609E" w:rsidRDefault="00CF609E">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854</w:t>
      </w:r>
    </w:p>
    <w:p w14:paraId="3696BA19" w14:textId="77777777" w:rsidR="00CF609E" w:rsidRDefault="00CF609E">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854</w:t>
      </w:r>
    </w:p>
    <w:p w14:paraId="4F6E1B09" w14:textId="77777777" w:rsidR="00CF609E" w:rsidRDefault="00CF609E">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854</w:t>
      </w:r>
    </w:p>
    <w:p w14:paraId="4E100CD3" w14:textId="77777777" w:rsidR="00CF609E" w:rsidRDefault="00CF609E">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855</w:t>
      </w:r>
    </w:p>
    <w:p w14:paraId="58C8CB59" w14:textId="77777777" w:rsidR="00CF609E" w:rsidRDefault="00CF609E">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855</w:t>
      </w:r>
    </w:p>
    <w:p w14:paraId="2A2E073A" w14:textId="77777777" w:rsidR="00CF609E" w:rsidRDefault="00CF609E">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856</w:t>
      </w:r>
    </w:p>
    <w:p w14:paraId="42D7F325" w14:textId="77777777" w:rsidR="00CF609E" w:rsidRDefault="00CF609E">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860</w:t>
      </w:r>
    </w:p>
    <w:p w14:paraId="71979952" w14:textId="77777777" w:rsidR="00CF609E" w:rsidRDefault="00CF609E">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860</w:t>
      </w:r>
    </w:p>
    <w:p w14:paraId="5FE1D88C" w14:textId="77777777" w:rsidR="00CF609E" w:rsidRDefault="00CF609E">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861</w:t>
      </w:r>
    </w:p>
    <w:p w14:paraId="763D5324" w14:textId="77777777" w:rsidR="00CF609E" w:rsidRDefault="00CF609E">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7D4A36">
        <w:rPr>
          <w:color w:val="000000"/>
        </w:rPr>
        <w:t>after successful completion of handover from UTRA</w:t>
      </w:r>
      <w:r>
        <w:tab/>
        <w:t>862</w:t>
      </w:r>
    </w:p>
    <w:p w14:paraId="29AB7594" w14:textId="77777777" w:rsidR="00CF609E" w:rsidRDefault="00CF609E">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864</w:t>
      </w:r>
    </w:p>
    <w:p w14:paraId="31CA7F04" w14:textId="77777777" w:rsidR="00CF609E" w:rsidRDefault="00CF609E">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865</w:t>
      </w:r>
    </w:p>
    <w:p w14:paraId="40778489" w14:textId="77777777" w:rsidR="00CF609E" w:rsidRDefault="00CF609E">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866</w:t>
      </w:r>
    </w:p>
    <w:p w14:paraId="44244B91" w14:textId="77777777" w:rsidR="00CF609E" w:rsidRDefault="00CF609E">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868</w:t>
      </w:r>
    </w:p>
    <w:p w14:paraId="3F73E4AC" w14:textId="77777777" w:rsidR="00CF609E" w:rsidRDefault="00CF609E">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869</w:t>
      </w:r>
    </w:p>
    <w:p w14:paraId="5C188302" w14:textId="77777777" w:rsidR="00CF609E" w:rsidRDefault="00CF609E">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870</w:t>
      </w:r>
    </w:p>
    <w:p w14:paraId="3366CC7A" w14:textId="77777777" w:rsidR="00CF609E" w:rsidRDefault="00CF609E">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871</w:t>
      </w:r>
    </w:p>
    <w:p w14:paraId="09BF3B9E" w14:textId="77777777" w:rsidR="00CF609E" w:rsidRDefault="00CF609E">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871</w:t>
      </w:r>
    </w:p>
    <w:p w14:paraId="085EC0F8" w14:textId="77777777" w:rsidR="00CF609E" w:rsidRDefault="00CF609E">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872</w:t>
      </w:r>
    </w:p>
    <w:p w14:paraId="361D8FC9" w14:textId="77777777" w:rsidR="00CF609E" w:rsidRDefault="00CF609E">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873</w:t>
      </w:r>
    </w:p>
    <w:p w14:paraId="2721D382" w14:textId="77777777" w:rsidR="00CF609E" w:rsidRDefault="00CF609E">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874</w:t>
      </w:r>
    </w:p>
    <w:p w14:paraId="57BBF2A0" w14:textId="77777777" w:rsidR="00CF609E" w:rsidRDefault="00CF609E">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874</w:t>
      </w:r>
    </w:p>
    <w:p w14:paraId="6057BA24" w14:textId="77777777" w:rsidR="00CF609E" w:rsidRDefault="00CF609E">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875</w:t>
      </w:r>
    </w:p>
    <w:p w14:paraId="208CE500" w14:textId="77777777" w:rsidR="00CF609E" w:rsidRDefault="00CF609E">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876</w:t>
      </w:r>
    </w:p>
    <w:p w14:paraId="5839F662" w14:textId="77777777" w:rsidR="00CF609E" w:rsidRDefault="00CF609E">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877</w:t>
      </w:r>
    </w:p>
    <w:p w14:paraId="42ADEF15" w14:textId="77777777" w:rsidR="00CF609E" w:rsidRDefault="00CF609E">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878</w:t>
      </w:r>
    </w:p>
    <w:p w14:paraId="25B9DE89"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7D4A36">
        <w:rPr>
          <w:rFonts w:eastAsia="MS Mincho"/>
        </w:rPr>
        <w:t>emergency</w:t>
      </w:r>
      <w:r>
        <w:t xml:space="preserve"> call</w:t>
      </w:r>
      <w:r>
        <w:tab/>
        <w:t>879</w:t>
      </w:r>
    </w:p>
    <w:p w14:paraId="669AE271" w14:textId="77777777" w:rsidR="00CF609E" w:rsidRDefault="00CF609E">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880</w:t>
      </w:r>
    </w:p>
    <w:p w14:paraId="5EEDFD7D" w14:textId="77777777" w:rsidR="00CF609E" w:rsidRDefault="00CF609E">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880</w:t>
      </w:r>
    </w:p>
    <w:p w14:paraId="6B228896" w14:textId="77777777" w:rsidR="00CF609E" w:rsidRDefault="00CF609E">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881</w:t>
      </w:r>
    </w:p>
    <w:p w14:paraId="26DEDD14" w14:textId="77777777" w:rsidR="00CF609E" w:rsidRDefault="00CF609E">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882</w:t>
      </w:r>
    </w:p>
    <w:p w14:paraId="4ED40209" w14:textId="77777777" w:rsidR="00CF609E" w:rsidRDefault="00CF609E">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882</w:t>
      </w:r>
    </w:p>
    <w:p w14:paraId="365EEED5" w14:textId="77777777" w:rsidR="00CF609E" w:rsidRDefault="00CF609E">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882</w:t>
      </w:r>
    </w:p>
    <w:p w14:paraId="72FD39DE" w14:textId="77777777" w:rsidR="00CF609E" w:rsidRDefault="00CF609E">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882</w:t>
      </w:r>
    </w:p>
    <w:p w14:paraId="77A1E757" w14:textId="77777777" w:rsidR="00CF609E" w:rsidRDefault="00CF609E">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882</w:t>
      </w:r>
    </w:p>
    <w:p w14:paraId="1934F1D0" w14:textId="77777777" w:rsidR="00CF609E" w:rsidRDefault="00CF609E">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883</w:t>
      </w:r>
    </w:p>
    <w:p w14:paraId="1F2D801F" w14:textId="77777777" w:rsidR="00CF609E" w:rsidRDefault="00CF609E">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883</w:t>
      </w:r>
    </w:p>
    <w:p w14:paraId="2F98EAA6" w14:textId="77777777" w:rsidR="00CF609E" w:rsidRDefault="00CF609E">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884</w:t>
      </w:r>
    </w:p>
    <w:p w14:paraId="186E9D6D" w14:textId="77777777" w:rsidR="00CF609E" w:rsidRDefault="00CF609E">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884</w:t>
      </w:r>
    </w:p>
    <w:p w14:paraId="669A1E23" w14:textId="77777777" w:rsidR="00CF609E" w:rsidRDefault="00CF609E">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885</w:t>
      </w:r>
    </w:p>
    <w:p w14:paraId="4182FFC1"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6.4.3.12</w:t>
      </w:r>
      <w:r>
        <w:rPr>
          <w:rFonts w:asciiTheme="minorHAnsi" w:eastAsiaTheme="minorEastAsia" w:hAnsiTheme="minorHAnsi" w:cstheme="minorBidi"/>
          <w:kern w:val="2"/>
          <w:sz w:val="24"/>
          <w:szCs w:val="24"/>
          <w14:ligatures w14:val="standardContextual"/>
        </w:rPr>
        <w:tab/>
      </w:r>
      <w:r>
        <w:t>Check UE does not offload to WLAN</w:t>
      </w:r>
      <w:r>
        <w:tab/>
        <w:t>885</w:t>
      </w:r>
    </w:p>
    <w:p w14:paraId="599A5D30" w14:textId="77777777" w:rsidR="00CF609E" w:rsidRDefault="00CF609E">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885</w:t>
      </w:r>
    </w:p>
    <w:p w14:paraId="11F5DE9F" w14:textId="77777777" w:rsidR="00CF609E" w:rsidRDefault="00CF609E">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885</w:t>
      </w:r>
    </w:p>
    <w:p w14:paraId="206A279F" w14:textId="77777777" w:rsidR="00CF609E" w:rsidRDefault="00CF609E">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886</w:t>
      </w:r>
    </w:p>
    <w:p w14:paraId="237EB889" w14:textId="77777777" w:rsidR="00CF609E" w:rsidRDefault="00CF609E">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886</w:t>
      </w:r>
    </w:p>
    <w:p w14:paraId="4F7A14F8" w14:textId="77777777" w:rsidR="00CF609E" w:rsidRDefault="00CF609E">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886</w:t>
      </w:r>
    </w:p>
    <w:p w14:paraId="19834696" w14:textId="77777777" w:rsidR="00CF609E" w:rsidRDefault="00CF609E">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886</w:t>
      </w:r>
    </w:p>
    <w:p w14:paraId="5C37AFD3" w14:textId="77777777" w:rsidR="00CF609E" w:rsidRDefault="00CF609E">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886</w:t>
      </w:r>
    </w:p>
    <w:p w14:paraId="5F61087E" w14:textId="77777777" w:rsidR="00CF609E" w:rsidRDefault="00CF609E">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889</w:t>
      </w:r>
    </w:p>
    <w:p w14:paraId="288FB79F" w14:textId="77777777" w:rsidR="00CF609E" w:rsidRDefault="00CF609E">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890</w:t>
      </w:r>
    </w:p>
    <w:p w14:paraId="2C840D2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890</w:t>
      </w:r>
    </w:p>
    <w:p w14:paraId="60FA5C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890</w:t>
      </w:r>
    </w:p>
    <w:p w14:paraId="7FCCBB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891</w:t>
      </w:r>
    </w:p>
    <w:p w14:paraId="6C4DAC6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891</w:t>
      </w:r>
    </w:p>
    <w:p w14:paraId="7ADB8185" w14:textId="77777777" w:rsidR="00CF609E" w:rsidRDefault="00CF609E">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891</w:t>
      </w:r>
    </w:p>
    <w:p w14:paraId="5204BBA2" w14:textId="77777777" w:rsidR="00CF609E" w:rsidRDefault="00CF609E">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891</w:t>
      </w:r>
    </w:p>
    <w:p w14:paraId="1A9F1A7C" w14:textId="77777777" w:rsidR="00CF609E" w:rsidRDefault="00CF609E">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892</w:t>
      </w:r>
    </w:p>
    <w:p w14:paraId="64C7B859" w14:textId="77777777" w:rsidR="00CF609E" w:rsidRDefault="00CF609E">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902</w:t>
      </w:r>
    </w:p>
    <w:p w14:paraId="5CF81C1A" w14:textId="77777777" w:rsidR="00CF609E" w:rsidRDefault="00CF609E">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902</w:t>
      </w:r>
    </w:p>
    <w:p w14:paraId="355AEF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902</w:t>
      </w:r>
    </w:p>
    <w:p w14:paraId="7C997A5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903</w:t>
      </w:r>
    </w:p>
    <w:p w14:paraId="26F71A66" w14:textId="77777777" w:rsidR="00CF609E" w:rsidRDefault="00CF609E">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903</w:t>
      </w:r>
    </w:p>
    <w:p w14:paraId="70BC76E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903</w:t>
      </w:r>
    </w:p>
    <w:p w14:paraId="092B1A9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904</w:t>
      </w:r>
    </w:p>
    <w:p w14:paraId="55A8118F" w14:textId="77777777" w:rsidR="00CF609E" w:rsidRDefault="00CF609E">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904</w:t>
      </w:r>
    </w:p>
    <w:p w14:paraId="2BB67AB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904</w:t>
      </w:r>
    </w:p>
    <w:p w14:paraId="128E50D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905</w:t>
      </w:r>
    </w:p>
    <w:p w14:paraId="78C00ED6" w14:textId="77777777" w:rsidR="00CF609E" w:rsidRDefault="00CF609E">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905</w:t>
      </w:r>
    </w:p>
    <w:p w14:paraId="7B061390" w14:textId="77777777" w:rsidR="00CF609E" w:rsidRDefault="00CF609E">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905</w:t>
      </w:r>
    </w:p>
    <w:p w14:paraId="332963D7" w14:textId="77777777" w:rsidR="00CF609E" w:rsidRDefault="00CF609E">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905</w:t>
      </w:r>
    </w:p>
    <w:p w14:paraId="55E7F191" w14:textId="77777777" w:rsidR="00CF609E" w:rsidRDefault="00CF609E">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905</w:t>
      </w:r>
    </w:p>
    <w:p w14:paraId="3E2B25F0" w14:textId="77777777" w:rsidR="00CF609E" w:rsidRDefault="00CF609E">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906</w:t>
      </w:r>
    </w:p>
    <w:p w14:paraId="185B2EFF" w14:textId="77777777" w:rsidR="00CF609E" w:rsidRDefault="00CF609E">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906</w:t>
      </w:r>
    </w:p>
    <w:p w14:paraId="7D26B90F" w14:textId="77777777" w:rsidR="00CF609E" w:rsidRDefault="00CF609E">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906</w:t>
      </w:r>
    </w:p>
    <w:p w14:paraId="51967F24" w14:textId="77777777" w:rsidR="00CF609E" w:rsidRDefault="00CF609E">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7D4A36">
        <w:rPr>
          <w:i/>
        </w:rPr>
        <w:t xml:space="preserve">Preconfiguration </w:t>
      </w:r>
      <w:r>
        <w:t>for out-of-network coverage operation</w:t>
      </w:r>
      <w:r>
        <w:tab/>
        <w:t>906</w:t>
      </w:r>
    </w:p>
    <w:p w14:paraId="15986A50" w14:textId="77777777" w:rsidR="00CF609E" w:rsidRDefault="00CF609E">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909</w:t>
      </w:r>
    </w:p>
    <w:p w14:paraId="13333790" w14:textId="77777777" w:rsidR="00CF609E" w:rsidRDefault="00CF609E">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7D4A36">
        <w:rPr>
          <w:i/>
        </w:rPr>
        <w:t xml:space="preserve">Preconfiguration </w:t>
      </w:r>
      <w:r>
        <w:t>for out-of-network coverage operation</w:t>
      </w:r>
      <w:r>
        <w:tab/>
        <w:t>909</w:t>
      </w:r>
    </w:p>
    <w:p w14:paraId="2EE74124" w14:textId="77777777" w:rsidR="00CF609E" w:rsidRDefault="00CF609E">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909</w:t>
      </w:r>
    </w:p>
    <w:p w14:paraId="78BAD3E6" w14:textId="77777777" w:rsidR="00CF609E" w:rsidRDefault="00CF609E">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7D4A36">
        <w:rPr>
          <w:i/>
        </w:rPr>
        <w:t>test</w:t>
      </w:r>
      <w:r>
        <w:t xml:space="preserve"> equipment</w:t>
      </w:r>
      <w:r>
        <w:tab/>
        <w:t>909</w:t>
      </w:r>
    </w:p>
    <w:p w14:paraId="326005E2" w14:textId="77777777" w:rsidR="00CF609E" w:rsidRDefault="00CF609E">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909</w:t>
      </w:r>
    </w:p>
    <w:p w14:paraId="28CE7529" w14:textId="77777777" w:rsidR="00CF609E" w:rsidRDefault="00CF609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909</w:t>
      </w:r>
    </w:p>
    <w:p w14:paraId="1371795E" w14:textId="77777777" w:rsidR="00CF609E" w:rsidRDefault="00CF609E">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909</w:t>
      </w:r>
    </w:p>
    <w:p w14:paraId="0349CBF7" w14:textId="77777777" w:rsidR="00CF609E" w:rsidRDefault="00CF609E">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909</w:t>
      </w:r>
    </w:p>
    <w:p w14:paraId="41227AC7" w14:textId="77777777" w:rsidR="00CF609E" w:rsidRDefault="00CF609E">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909</w:t>
      </w:r>
    </w:p>
    <w:p w14:paraId="62CCF90A" w14:textId="77777777" w:rsidR="00CF609E" w:rsidRDefault="00CF609E">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911</w:t>
      </w:r>
    </w:p>
    <w:p w14:paraId="6C7ACFD1" w14:textId="77777777" w:rsidR="00CF609E" w:rsidRDefault="00CF609E">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911</w:t>
      </w:r>
    </w:p>
    <w:p w14:paraId="3E83874D" w14:textId="77777777" w:rsidR="00CF609E" w:rsidRDefault="00CF609E">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912</w:t>
      </w:r>
    </w:p>
    <w:p w14:paraId="56EA70E9" w14:textId="77777777" w:rsidR="00CF609E" w:rsidRDefault="00CF609E">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912</w:t>
      </w:r>
    </w:p>
    <w:p w14:paraId="7AFA6F9C" w14:textId="77777777" w:rsidR="00CF609E" w:rsidRDefault="00CF609E">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912</w:t>
      </w:r>
    </w:p>
    <w:p w14:paraId="7498B31F" w14:textId="77777777" w:rsidR="00CF609E" w:rsidRDefault="00CF609E">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912</w:t>
      </w:r>
    </w:p>
    <w:p w14:paraId="211CAB6B" w14:textId="77777777" w:rsidR="00CF609E" w:rsidRDefault="00CF609E">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913</w:t>
      </w:r>
    </w:p>
    <w:p w14:paraId="63E8E4C9" w14:textId="77777777" w:rsidR="00CF609E" w:rsidRDefault="00CF609E">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913</w:t>
      </w:r>
    </w:p>
    <w:p w14:paraId="789DE6B5" w14:textId="77777777" w:rsidR="00CF609E" w:rsidRDefault="00CF609E">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913</w:t>
      </w:r>
    </w:p>
    <w:p w14:paraId="5CA898FA" w14:textId="77777777" w:rsidR="00CF609E" w:rsidRDefault="00CF609E">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913</w:t>
      </w:r>
    </w:p>
    <w:p w14:paraId="4B0185F6" w14:textId="77777777" w:rsidR="00CF609E" w:rsidRDefault="00CF609E">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913</w:t>
      </w:r>
    </w:p>
    <w:p w14:paraId="147D11BA" w14:textId="77777777" w:rsidR="00CF609E" w:rsidRDefault="00CF609E">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913</w:t>
      </w:r>
    </w:p>
    <w:p w14:paraId="1D1DBA81" w14:textId="77777777" w:rsidR="00CF609E" w:rsidRDefault="00CF609E">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913</w:t>
      </w:r>
    </w:p>
    <w:p w14:paraId="1888A79B" w14:textId="77777777" w:rsidR="00CF609E" w:rsidRDefault="00CF609E">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913</w:t>
      </w:r>
    </w:p>
    <w:p w14:paraId="4D929663"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7.2A.4.3</w:t>
      </w:r>
      <w:r>
        <w:rPr>
          <w:rFonts w:asciiTheme="minorHAnsi" w:eastAsiaTheme="minorEastAsia" w:hAnsiTheme="minorHAnsi" w:cstheme="minorBidi"/>
          <w:kern w:val="2"/>
          <w:sz w:val="24"/>
          <w:szCs w:val="24"/>
          <w14:ligatures w14:val="standardContextual"/>
        </w:rPr>
        <w:tab/>
      </w:r>
      <w:r>
        <w:t>Procedure</w:t>
      </w:r>
      <w:r>
        <w:tab/>
        <w:t>914</w:t>
      </w:r>
    </w:p>
    <w:p w14:paraId="0BA02CD5" w14:textId="77777777" w:rsidR="00CF609E" w:rsidRDefault="00CF609E">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914</w:t>
      </w:r>
    </w:p>
    <w:p w14:paraId="1AE4AB31" w14:textId="77777777" w:rsidR="00CF609E" w:rsidRDefault="00CF609E">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914</w:t>
      </w:r>
    </w:p>
    <w:p w14:paraId="51883909" w14:textId="77777777" w:rsidR="00CF609E" w:rsidRDefault="00CF609E">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914</w:t>
      </w:r>
    </w:p>
    <w:p w14:paraId="7200FDFC" w14:textId="77777777" w:rsidR="00CF609E" w:rsidRDefault="00CF609E">
      <w:pPr>
        <w:pStyle w:val="TOC2"/>
        <w:rPr>
          <w:rFonts w:asciiTheme="minorHAnsi" w:eastAsiaTheme="minorEastAsia" w:hAnsiTheme="minorHAnsi" w:cstheme="minorBidi"/>
          <w:kern w:val="2"/>
          <w:sz w:val="24"/>
          <w:szCs w:val="24"/>
          <w14:ligatures w14:val="standardContextual"/>
        </w:rPr>
      </w:pPr>
      <w:r w:rsidRPr="007D4A36">
        <w:rPr>
          <w:rFonts w:eastAsia="MS Mincho"/>
        </w:rPr>
        <w:t>7.2B</w:t>
      </w:r>
      <w:r>
        <w:rPr>
          <w:rFonts w:asciiTheme="minorHAnsi" w:eastAsiaTheme="minorEastAsia" w:hAnsiTheme="minorHAnsi" w:cstheme="minorBidi"/>
          <w:kern w:val="2"/>
          <w:sz w:val="24"/>
          <w:szCs w:val="24"/>
          <w14:ligatures w14:val="standardContextual"/>
        </w:rPr>
        <w:tab/>
      </w:r>
      <w:r w:rsidRPr="007D4A36">
        <w:rPr>
          <w:rFonts w:eastAsia="MS Mincho"/>
        </w:rPr>
        <w:t>Other generic RRM procedures</w:t>
      </w:r>
      <w:r>
        <w:tab/>
        <w:t>914</w:t>
      </w:r>
    </w:p>
    <w:p w14:paraId="2B1CA615"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MS Mincho"/>
        </w:rPr>
        <w:t>7.2B.1</w:t>
      </w:r>
      <w:r>
        <w:rPr>
          <w:rFonts w:asciiTheme="minorHAnsi" w:eastAsiaTheme="minorEastAsia" w:hAnsiTheme="minorHAnsi" w:cstheme="minorBidi"/>
          <w:kern w:val="2"/>
          <w:sz w:val="24"/>
          <w:szCs w:val="24"/>
          <w14:ligatures w14:val="standardContextual"/>
        </w:rPr>
        <w:tab/>
      </w:r>
      <w:r w:rsidRPr="007D4A36">
        <w:rPr>
          <w:rFonts w:eastAsia="MS Mincho"/>
        </w:rPr>
        <w:t>Tracking area updating procedure</w:t>
      </w:r>
      <w:r>
        <w:tab/>
        <w:t>914</w:t>
      </w:r>
    </w:p>
    <w:p w14:paraId="051C3F16" w14:textId="77777777" w:rsidR="00CF609E" w:rsidRDefault="00CF609E">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916</w:t>
      </w:r>
    </w:p>
    <w:p w14:paraId="27ACDF19" w14:textId="77777777" w:rsidR="00CF609E" w:rsidRDefault="00CF609E">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916</w:t>
      </w:r>
    </w:p>
    <w:p w14:paraId="2DF78D16" w14:textId="77777777" w:rsidR="00CF609E" w:rsidRDefault="00CF609E">
      <w:pPr>
        <w:pStyle w:val="TOC3"/>
        <w:rPr>
          <w:rFonts w:asciiTheme="minorHAnsi" w:eastAsiaTheme="minorEastAsia" w:hAnsiTheme="minorHAnsi" w:cstheme="minorBidi"/>
          <w:kern w:val="2"/>
          <w:sz w:val="24"/>
          <w:szCs w:val="24"/>
          <w14:ligatures w14:val="standardContextual"/>
        </w:rPr>
      </w:pPr>
      <w:r>
        <w:t>7</w:t>
      </w:r>
      <w:r w:rsidRPr="007D4A36">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916</w:t>
      </w:r>
    </w:p>
    <w:p w14:paraId="0CEC5804" w14:textId="77777777" w:rsidR="00CF609E" w:rsidRDefault="00CF609E">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917</w:t>
      </w:r>
    </w:p>
    <w:p w14:paraId="61F94ED1" w14:textId="77777777" w:rsidR="00CF609E" w:rsidRDefault="00CF609E">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918</w:t>
      </w:r>
    </w:p>
    <w:p w14:paraId="34519F10" w14:textId="77777777" w:rsidR="00CF609E" w:rsidRDefault="00CF609E">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918</w:t>
      </w:r>
    </w:p>
    <w:p w14:paraId="3A4FFB4F" w14:textId="77777777" w:rsidR="00CF609E" w:rsidRDefault="00CF609E">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918</w:t>
      </w:r>
    </w:p>
    <w:p w14:paraId="2968DF04" w14:textId="77777777" w:rsidR="00CF609E" w:rsidRDefault="00CF609E">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918</w:t>
      </w:r>
    </w:p>
    <w:p w14:paraId="374063B6" w14:textId="77777777" w:rsidR="00CF609E" w:rsidRDefault="00CF609E">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918</w:t>
      </w:r>
    </w:p>
    <w:p w14:paraId="3C3E0CFE" w14:textId="77777777" w:rsidR="00CF609E" w:rsidRDefault="00CF609E">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918</w:t>
      </w:r>
    </w:p>
    <w:p w14:paraId="338537E1" w14:textId="77777777" w:rsidR="00CF609E" w:rsidRDefault="00CF609E">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919</w:t>
      </w:r>
    </w:p>
    <w:p w14:paraId="18BD70C8" w14:textId="77777777" w:rsidR="00CF609E" w:rsidRDefault="00CF609E">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919</w:t>
      </w:r>
    </w:p>
    <w:p w14:paraId="369C6B6B" w14:textId="77777777" w:rsidR="00CF609E" w:rsidRDefault="00CF609E">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919</w:t>
      </w:r>
    </w:p>
    <w:p w14:paraId="29D1BBA5" w14:textId="77777777" w:rsidR="00CF609E" w:rsidRDefault="00CF609E">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919</w:t>
      </w:r>
    </w:p>
    <w:p w14:paraId="6E185F43" w14:textId="77777777" w:rsidR="00CF609E" w:rsidRDefault="00CF609E">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919</w:t>
      </w:r>
    </w:p>
    <w:p w14:paraId="380B81A1" w14:textId="77777777" w:rsidR="00CF609E" w:rsidRDefault="00CF609E">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924</w:t>
      </w:r>
    </w:p>
    <w:p w14:paraId="2C78D3BB" w14:textId="77777777" w:rsidR="00CF609E" w:rsidRDefault="00CF609E">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926</w:t>
      </w:r>
    </w:p>
    <w:p w14:paraId="325F8965" w14:textId="77777777" w:rsidR="00CF609E" w:rsidRDefault="00CF609E">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7D4A36">
        <w:rPr>
          <w:i/>
          <w:iCs/>
        </w:rPr>
        <w:t>ServingSatelliteInfo-r17</w:t>
      </w:r>
      <w:r>
        <w:t xml:space="preserve"> values in SIB31</w:t>
      </w:r>
      <w:r>
        <w:tab/>
        <w:t>926</w:t>
      </w:r>
    </w:p>
    <w:p w14:paraId="1626C714" w14:textId="77777777" w:rsidR="00CF609E" w:rsidRDefault="00CF609E">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7D4A36">
        <w:rPr>
          <w:i/>
          <w:iCs/>
        </w:rPr>
        <w:t>SystemInformationBlockType33</w:t>
      </w:r>
      <w:r>
        <w:tab/>
        <w:t>928</w:t>
      </w:r>
    </w:p>
    <w:p w14:paraId="68B00681" w14:textId="77777777" w:rsidR="00CF609E" w:rsidRDefault="00CF609E">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929</w:t>
      </w:r>
    </w:p>
    <w:p w14:paraId="43F68490" w14:textId="77777777" w:rsidR="00CF609E" w:rsidRDefault="00CF609E">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929</w:t>
      </w:r>
    </w:p>
    <w:p w14:paraId="63487242" w14:textId="77777777" w:rsidR="00CF609E" w:rsidRDefault="00CF609E">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929</w:t>
      </w:r>
    </w:p>
    <w:p w14:paraId="6D544808" w14:textId="77777777" w:rsidR="00CF609E" w:rsidRDefault="00CF609E">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929</w:t>
      </w:r>
    </w:p>
    <w:p w14:paraId="555C56FD" w14:textId="77777777" w:rsidR="00CF609E" w:rsidRDefault="00CF609E">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929</w:t>
      </w:r>
    </w:p>
    <w:p w14:paraId="5281F9F5" w14:textId="77777777" w:rsidR="00CF609E" w:rsidRDefault="00CF609E">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929</w:t>
      </w:r>
    </w:p>
    <w:p w14:paraId="5F5F01DF" w14:textId="77777777" w:rsidR="00CF609E" w:rsidRDefault="00CF609E">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930</w:t>
      </w:r>
    </w:p>
    <w:p w14:paraId="5AD7A7FE" w14:textId="77777777" w:rsidR="00CF609E" w:rsidRDefault="00CF609E">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960</w:t>
      </w:r>
    </w:p>
    <w:p w14:paraId="1E54AF44" w14:textId="77777777" w:rsidR="00CF609E" w:rsidRDefault="00CF609E">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962</w:t>
      </w:r>
    </w:p>
    <w:p w14:paraId="31D47E13" w14:textId="77777777" w:rsidR="00CF609E" w:rsidRDefault="00CF609E">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962</w:t>
      </w:r>
    </w:p>
    <w:p w14:paraId="3FF5657C" w14:textId="77777777" w:rsidR="00CF609E" w:rsidRDefault="00CF609E">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963</w:t>
      </w:r>
    </w:p>
    <w:p w14:paraId="444323EF" w14:textId="77777777" w:rsidR="00CF609E" w:rsidRDefault="00CF609E">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963</w:t>
      </w:r>
    </w:p>
    <w:p w14:paraId="5EC65227" w14:textId="77777777" w:rsidR="00CF609E" w:rsidRDefault="00CF609E">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963</w:t>
      </w:r>
    </w:p>
    <w:p w14:paraId="794A8332" w14:textId="77777777" w:rsidR="00CF609E" w:rsidRDefault="00CF609E">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963</w:t>
      </w:r>
    </w:p>
    <w:p w14:paraId="3A981DFC" w14:textId="77777777" w:rsidR="00CF609E" w:rsidRDefault="00CF609E">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966</w:t>
      </w:r>
    </w:p>
    <w:p w14:paraId="78C31A18" w14:textId="77777777" w:rsidR="00CF609E" w:rsidRDefault="00CF609E">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967</w:t>
      </w:r>
    </w:p>
    <w:p w14:paraId="6FCD0AD8" w14:textId="77777777" w:rsidR="00CF609E" w:rsidRDefault="00CF609E">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967</w:t>
      </w:r>
    </w:p>
    <w:p w14:paraId="2825F1B0" w14:textId="77777777" w:rsidR="00CF609E" w:rsidRDefault="00CF609E">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967</w:t>
      </w:r>
    </w:p>
    <w:p w14:paraId="52B5B218" w14:textId="77777777" w:rsidR="00CF609E" w:rsidRDefault="00CF609E">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967</w:t>
      </w:r>
    </w:p>
    <w:p w14:paraId="1F7E35A9" w14:textId="77777777" w:rsidR="00CF609E" w:rsidRDefault="00CF609E">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967</w:t>
      </w:r>
    </w:p>
    <w:p w14:paraId="47DD604C" w14:textId="77777777" w:rsidR="00CF609E" w:rsidRDefault="00CF609E">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967</w:t>
      </w:r>
    </w:p>
    <w:p w14:paraId="12C41D87" w14:textId="77777777" w:rsidR="00CF609E" w:rsidRDefault="00CF609E">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967</w:t>
      </w:r>
    </w:p>
    <w:p w14:paraId="08AD7653" w14:textId="77777777" w:rsidR="00CF609E" w:rsidRDefault="00CF609E">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968</w:t>
      </w:r>
    </w:p>
    <w:p w14:paraId="01A0FD10" w14:textId="77777777" w:rsidR="00CF609E" w:rsidRDefault="00CF609E">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968</w:t>
      </w:r>
    </w:p>
    <w:p w14:paraId="1818F70D" w14:textId="77777777" w:rsidR="00CF609E" w:rsidRDefault="00CF609E">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970</w:t>
      </w:r>
    </w:p>
    <w:p w14:paraId="10CA75F5" w14:textId="77777777" w:rsidR="00CF609E" w:rsidRDefault="00CF609E">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971</w:t>
      </w:r>
    </w:p>
    <w:p w14:paraId="421BFAE1" w14:textId="77777777" w:rsidR="00CF609E" w:rsidRDefault="00CF609E">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971</w:t>
      </w:r>
    </w:p>
    <w:p w14:paraId="467454C7" w14:textId="77777777" w:rsidR="00CF609E" w:rsidRDefault="00CF609E">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971</w:t>
      </w:r>
    </w:p>
    <w:p w14:paraId="77E53FF0" w14:textId="77777777" w:rsidR="00CF609E" w:rsidRDefault="00CF609E">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971</w:t>
      </w:r>
    </w:p>
    <w:p w14:paraId="30D2DEBD" w14:textId="77777777" w:rsidR="00CF609E" w:rsidRDefault="00CF609E">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975</w:t>
      </w:r>
    </w:p>
    <w:p w14:paraId="24B7B893" w14:textId="77777777" w:rsidR="00CF609E" w:rsidRDefault="00CF609E">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975</w:t>
      </w:r>
    </w:p>
    <w:p w14:paraId="3730B6EB" w14:textId="77777777" w:rsidR="00CF609E" w:rsidRDefault="00CF609E">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975</w:t>
      </w:r>
    </w:p>
    <w:p w14:paraId="62E63534" w14:textId="77777777" w:rsidR="00CF609E" w:rsidRDefault="00CF609E">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976</w:t>
      </w:r>
    </w:p>
    <w:p w14:paraId="3493F1F2" w14:textId="77777777" w:rsidR="00CF609E" w:rsidRDefault="00CF609E">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978</w:t>
      </w:r>
    </w:p>
    <w:p w14:paraId="2AB59387"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978</w:t>
      </w:r>
    </w:p>
    <w:p w14:paraId="12E967E1"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980</w:t>
      </w:r>
    </w:p>
    <w:p w14:paraId="1F42E14E" w14:textId="77777777" w:rsidR="00CF609E" w:rsidRDefault="00CF609E">
      <w:pPr>
        <w:pStyle w:val="TOC6"/>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SystemInformation-NB</w:t>
      </w:r>
      <w:r>
        <w:tab/>
        <w:t>982</w:t>
      </w:r>
    </w:p>
    <w:p w14:paraId="63CA3A83"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983</w:t>
      </w:r>
    </w:p>
    <w:p w14:paraId="603390E0" w14:textId="77777777" w:rsidR="00CF609E" w:rsidRDefault="00CF609E">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985</w:t>
      </w:r>
    </w:p>
    <w:p w14:paraId="3549C0AF"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985</w:t>
      </w:r>
    </w:p>
    <w:p w14:paraId="6971D536"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986</w:t>
      </w:r>
    </w:p>
    <w:p w14:paraId="4F0D5813"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986</w:t>
      </w:r>
    </w:p>
    <w:p w14:paraId="4DF8BA7A"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987</w:t>
      </w:r>
    </w:p>
    <w:p w14:paraId="5A16B189"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988</w:t>
      </w:r>
    </w:p>
    <w:p w14:paraId="33A5BF18"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989</w:t>
      </w:r>
    </w:p>
    <w:p w14:paraId="78A0CBE4"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989</w:t>
      </w:r>
    </w:p>
    <w:p w14:paraId="4BBAD14E"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989</w:t>
      </w:r>
    </w:p>
    <w:p w14:paraId="58FC7154"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990</w:t>
      </w:r>
    </w:p>
    <w:p w14:paraId="6794951B"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990</w:t>
      </w:r>
    </w:p>
    <w:p w14:paraId="4A2914BC"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991</w:t>
      </w:r>
    </w:p>
    <w:p w14:paraId="250D47AA"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992</w:t>
      </w:r>
    </w:p>
    <w:p w14:paraId="098316A8" w14:textId="77777777" w:rsidR="00CF609E" w:rsidRDefault="00CF609E">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992</w:t>
      </w:r>
    </w:p>
    <w:p w14:paraId="0508F2F7" w14:textId="77777777" w:rsidR="00CF609E" w:rsidRDefault="00CF609E">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992</w:t>
      </w:r>
    </w:p>
    <w:p w14:paraId="435DAF98" w14:textId="77777777" w:rsidR="00CF609E" w:rsidRDefault="00CF609E">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992</w:t>
      </w:r>
    </w:p>
    <w:p w14:paraId="7C262718" w14:textId="77777777" w:rsidR="00CF609E" w:rsidRDefault="00CF609E">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993</w:t>
      </w:r>
    </w:p>
    <w:p w14:paraId="5EB6AB7E" w14:textId="77777777" w:rsidR="00CF609E" w:rsidRDefault="00CF609E">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993</w:t>
      </w:r>
    </w:p>
    <w:p w14:paraId="20DDF0A5" w14:textId="77777777" w:rsidR="00CF609E" w:rsidRDefault="00CF609E">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994</w:t>
      </w:r>
    </w:p>
    <w:p w14:paraId="7D65A4AF" w14:textId="77777777" w:rsidR="00CF609E" w:rsidRDefault="00CF609E">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994</w:t>
      </w:r>
    </w:p>
    <w:p w14:paraId="3F6BB700" w14:textId="77777777" w:rsidR="00CF609E" w:rsidRDefault="00CF609E">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995</w:t>
      </w:r>
    </w:p>
    <w:p w14:paraId="2258445B" w14:textId="77777777" w:rsidR="00CF609E" w:rsidRDefault="00CF609E">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997</w:t>
      </w:r>
    </w:p>
    <w:p w14:paraId="2F432A3B" w14:textId="77777777" w:rsidR="00CF609E" w:rsidRDefault="00CF609E">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997</w:t>
      </w:r>
    </w:p>
    <w:p w14:paraId="3EB7E4BD" w14:textId="77777777" w:rsidR="00CF609E" w:rsidRDefault="00CF609E">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997</w:t>
      </w:r>
    </w:p>
    <w:p w14:paraId="2FCEEF31" w14:textId="77777777" w:rsidR="00CF609E" w:rsidRDefault="00CF609E">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997</w:t>
      </w:r>
    </w:p>
    <w:p w14:paraId="30BAFE0C" w14:textId="77777777" w:rsidR="00CF609E" w:rsidRDefault="00CF609E">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998</w:t>
      </w:r>
    </w:p>
    <w:p w14:paraId="10B0E4A2" w14:textId="77777777" w:rsidR="00CF609E" w:rsidRDefault="00CF609E">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998</w:t>
      </w:r>
    </w:p>
    <w:p w14:paraId="6D3FDF42" w14:textId="77777777" w:rsidR="00CF609E" w:rsidRDefault="00CF609E">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998</w:t>
      </w:r>
    </w:p>
    <w:p w14:paraId="4664E0F6" w14:textId="77777777" w:rsidR="00CF609E" w:rsidRDefault="00CF609E">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999</w:t>
      </w:r>
    </w:p>
    <w:p w14:paraId="27170C1E" w14:textId="77777777" w:rsidR="00CF609E" w:rsidRDefault="00CF609E">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999</w:t>
      </w:r>
    </w:p>
    <w:p w14:paraId="3A38B111" w14:textId="77777777" w:rsidR="00CF609E" w:rsidRDefault="00CF609E">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999</w:t>
      </w:r>
    </w:p>
    <w:p w14:paraId="2BEDAEAC" w14:textId="77777777" w:rsidR="00CF609E" w:rsidRDefault="00CF609E">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999</w:t>
      </w:r>
    </w:p>
    <w:p w14:paraId="5852B9A0" w14:textId="77777777" w:rsidR="00CF609E" w:rsidRDefault="00CF609E">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999</w:t>
      </w:r>
    </w:p>
    <w:p w14:paraId="78A8115A" w14:textId="77777777" w:rsidR="00CF609E" w:rsidRDefault="00CF609E">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1000</w:t>
      </w:r>
    </w:p>
    <w:p w14:paraId="62AEAEEB" w14:textId="77777777" w:rsidR="00CF609E" w:rsidRDefault="00CF609E">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1000</w:t>
      </w:r>
    </w:p>
    <w:p w14:paraId="627945B6" w14:textId="77777777" w:rsidR="00CF609E" w:rsidRDefault="00CF609E">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1001</w:t>
      </w:r>
    </w:p>
    <w:p w14:paraId="617436E0" w14:textId="77777777" w:rsidR="00CF609E" w:rsidRDefault="00CF609E">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1001</w:t>
      </w:r>
    </w:p>
    <w:p w14:paraId="426A0E76" w14:textId="77777777" w:rsidR="00CF609E" w:rsidRDefault="00CF609E">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1001</w:t>
      </w:r>
    </w:p>
    <w:p w14:paraId="79B98B99" w14:textId="77777777" w:rsidR="00CF609E" w:rsidRDefault="00CF609E">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1001</w:t>
      </w:r>
    </w:p>
    <w:p w14:paraId="5E2D5867" w14:textId="77777777" w:rsidR="00CF609E" w:rsidRDefault="00CF609E">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1001</w:t>
      </w:r>
    </w:p>
    <w:p w14:paraId="0CA54FF2" w14:textId="77777777" w:rsidR="00CF609E" w:rsidRDefault="00CF609E">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1001</w:t>
      </w:r>
    </w:p>
    <w:p w14:paraId="3CF8B94D" w14:textId="77777777" w:rsidR="00CF609E" w:rsidRDefault="00CF609E">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1001</w:t>
      </w:r>
    </w:p>
    <w:p w14:paraId="2CE99644" w14:textId="77777777" w:rsidR="00CF609E" w:rsidRDefault="00CF609E">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1001</w:t>
      </w:r>
    </w:p>
    <w:p w14:paraId="183679A2" w14:textId="77777777" w:rsidR="00CF609E" w:rsidRDefault="00CF609E">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1002</w:t>
      </w:r>
    </w:p>
    <w:p w14:paraId="7CE507E6"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bCs/>
        </w:rPr>
        <w:t>8.1.5A</w:t>
      </w:r>
      <w:r>
        <w:rPr>
          <w:rFonts w:asciiTheme="minorHAnsi" w:eastAsiaTheme="minorEastAsia" w:hAnsiTheme="minorHAnsi" w:cstheme="minorBidi"/>
          <w:kern w:val="2"/>
          <w:sz w:val="24"/>
          <w:szCs w:val="24"/>
          <w14:ligatures w14:val="standardContextual"/>
        </w:rPr>
        <w:tab/>
      </w:r>
      <w:r w:rsidRPr="007D4A36">
        <w:rPr>
          <w:bCs/>
        </w:rPr>
        <w:t>Other generic procedures</w:t>
      </w:r>
      <w:r>
        <w:tab/>
        <w:t>1002</w:t>
      </w:r>
    </w:p>
    <w:p w14:paraId="796D10C4" w14:textId="77777777" w:rsidR="00CF609E" w:rsidRDefault="00CF609E">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1002</w:t>
      </w:r>
    </w:p>
    <w:p w14:paraId="6829261D" w14:textId="77777777" w:rsidR="00CF609E" w:rsidRDefault="00CF609E">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1002</w:t>
      </w:r>
    </w:p>
    <w:p w14:paraId="0DA80A91" w14:textId="77777777" w:rsidR="00CF609E" w:rsidRDefault="00CF609E">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1002</w:t>
      </w:r>
    </w:p>
    <w:p w14:paraId="02AA22F6" w14:textId="77777777" w:rsidR="00CF609E" w:rsidRDefault="00CF609E">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1002</w:t>
      </w:r>
    </w:p>
    <w:p w14:paraId="540BF961" w14:textId="77777777" w:rsidR="00CF609E" w:rsidRDefault="00CF609E">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1003</w:t>
      </w:r>
    </w:p>
    <w:p w14:paraId="6A6AD90D" w14:textId="77777777" w:rsidR="00CF609E" w:rsidRDefault="00CF609E">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1004</w:t>
      </w:r>
    </w:p>
    <w:p w14:paraId="2015BE43" w14:textId="77777777" w:rsidR="00CF609E" w:rsidRDefault="00CF609E">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1007</w:t>
      </w:r>
    </w:p>
    <w:p w14:paraId="7D30D173" w14:textId="77777777" w:rsidR="00CF609E" w:rsidRDefault="00CF609E">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1007</w:t>
      </w:r>
    </w:p>
    <w:p w14:paraId="54E0230F" w14:textId="77777777" w:rsidR="00CF609E" w:rsidRDefault="00CF609E">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1007</w:t>
      </w:r>
    </w:p>
    <w:p w14:paraId="35ADE113" w14:textId="77777777" w:rsidR="00CF609E" w:rsidRDefault="00CF609E">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1008</w:t>
      </w:r>
    </w:p>
    <w:p w14:paraId="6AA05B95" w14:textId="77777777" w:rsidR="00CF609E" w:rsidRDefault="00CF609E">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1008</w:t>
      </w:r>
    </w:p>
    <w:p w14:paraId="24E6607C" w14:textId="77777777" w:rsidR="00CF609E" w:rsidRDefault="00CF609E">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1012</w:t>
      </w:r>
    </w:p>
    <w:p w14:paraId="35104A77" w14:textId="77777777" w:rsidR="00CF609E" w:rsidRDefault="00CF609E">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1012</w:t>
      </w:r>
    </w:p>
    <w:p w14:paraId="4D0593C4"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8.1.5A.3A.2</w:t>
      </w:r>
      <w:r>
        <w:rPr>
          <w:rFonts w:asciiTheme="minorHAnsi" w:eastAsiaTheme="minorEastAsia" w:hAnsiTheme="minorHAnsi" w:cstheme="minorBidi"/>
          <w:kern w:val="2"/>
          <w:sz w:val="24"/>
          <w:szCs w:val="24"/>
          <w14:ligatures w14:val="standardContextual"/>
        </w:rPr>
        <w:tab/>
      </w:r>
      <w:r>
        <w:t>Definition of system information messages</w:t>
      </w:r>
      <w:r>
        <w:tab/>
        <w:t>1012</w:t>
      </w:r>
    </w:p>
    <w:p w14:paraId="6A02AC8E" w14:textId="77777777" w:rsidR="00CF609E" w:rsidRDefault="00CF609E">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1013</w:t>
      </w:r>
    </w:p>
    <w:p w14:paraId="03A2A213" w14:textId="77777777" w:rsidR="00CF609E" w:rsidRDefault="00CF609E">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1013</w:t>
      </w:r>
    </w:p>
    <w:p w14:paraId="11306841" w14:textId="77777777" w:rsidR="00CF609E" w:rsidRDefault="00CF609E">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1017</w:t>
      </w:r>
    </w:p>
    <w:p w14:paraId="091C45AE" w14:textId="77777777" w:rsidR="00CF609E" w:rsidRDefault="00CF609E">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1017</w:t>
      </w:r>
    </w:p>
    <w:p w14:paraId="1CA9E34E" w14:textId="77777777" w:rsidR="00CF609E" w:rsidRDefault="00CF609E">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1017</w:t>
      </w:r>
    </w:p>
    <w:p w14:paraId="3C81D890" w14:textId="77777777" w:rsidR="00CF609E" w:rsidRDefault="00CF609E">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1018</w:t>
      </w:r>
    </w:p>
    <w:p w14:paraId="5C5DF31D" w14:textId="77777777" w:rsidR="00CF609E" w:rsidRDefault="00CF609E">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1018</w:t>
      </w:r>
    </w:p>
    <w:p w14:paraId="1B448178" w14:textId="77777777" w:rsidR="00CF609E" w:rsidRDefault="00CF609E">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1018</w:t>
      </w:r>
    </w:p>
    <w:p w14:paraId="2E279B95" w14:textId="77777777" w:rsidR="00CF609E" w:rsidRDefault="00CF609E">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1019</w:t>
      </w:r>
    </w:p>
    <w:p w14:paraId="40886571" w14:textId="77777777" w:rsidR="00CF609E" w:rsidRDefault="00CF609E">
      <w:pPr>
        <w:pStyle w:val="TOC4"/>
        <w:rPr>
          <w:rFonts w:asciiTheme="minorHAnsi" w:eastAsiaTheme="minorEastAsia" w:hAnsiTheme="minorHAnsi" w:cstheme="minorBidi"/>
          <w:kern w:val="2"/>
          <w:sz w:val="24"/>
          <w:szCs w:val="24"/>
          <w14:ligatures w14:val="standardContextual"/>
        </w:rPr>
      </w:pPr>
      <w:r>
        <w:t>8.1.5A.7</w:t>
      </w:r>
      <w:r>
        <w:tab/>
        <w:t>1020</w:t>
      </w:r>
    </w:p>
    <w:p w14:paraId="4BA87060" w14:textId="77777777" w:rsidR="00CF609E" w:rsidRDefault="00CF609E">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1020</w:t>
      </w:r>
    </w:p>
    <w:p w14:paraId="17EBE1ED" w14:textId="77777777" w:rsidR="00CF609E" w:rsidRDefault="00CF609E">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1020</w:t>
      </w:r>
    </w:p>
    <w:p w14:paraId="4F470CC6" w14:textId="77777777" w:rsidR="00CF609E" w:rsidRDefault="00CF609E">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1020</w:t>
      </w:r>
    </w:p>
    <w:p w14:paraId="73C1F34D" w14:textId="77777777" w:rsidR="00CF609E" w:rsidRDefault="00CF609E">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1020</w:t>
      </w:r>
    </w:p>
    <w:p w14:paraId="729FB5F9" w14:textId="77777777" w:rsidR="00CF609E" w:rsidRDefault="00CF609E">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1021</w:t>
      </w:r>
    </w:p>
    <w:p w14:paraId="74150BF6" w14:textId="77777777" w:rsidR="00CF609E" w:rsidRDefault="00CF609E">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1021</w:t>
      </w:r>
    </w:p>
    <w:p w14:paraId="6678DBF8" w14:textId="77777777" w:rsidR="00CF609E" w:rsidRDefault="00CF609E">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1021</w:t>
      </w:r>
    </w:p>
    <w:p w14:paraId="459B9FD2" w14:textId="77777777" w:rsidR="00CF609E" w:rsidRDefault="00CF609E">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1021</w:t>
      </w:r>
    </w:p>
    <w:p w14:paraId="7E4F1640" w14:textId="77777777" w:rsidR="00CF609E" w:rsidRDefault="00CF609E">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1021</w:t>
      </w:r>
    </w:p>
    <w:p w14:paraId="3B1582B9" w14:textId="77777777" w:rsidR="00CF609E" w:rsidRDefault="00CF609E">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1022</w:t>
      </w:r>
    </w:p>
    <w:p w14:paraId="4344B53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DLInformationTransfer-NB</w:t>
      </w:r>
      <w:r>
        <w:tab/>
        <w:t>1022</w:t>
      </w:r>
    </w:p>
    <w:p w14:paraId="3DE900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Paging-NB</w:t>
      </w:r>
      <w:r>
        <w:tab/>
        <w:t>1022</w:t>
      </w:r>
    </w:p>
    <w:p w14:paraId="2EB7DE1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RRCConnectionReconfiguration-NB</w:t>
      </w:r>
      <w:r>
        <w:tab/>
        <w:t>1023</w:t>
      </w:r>
    </w:p>
    <w:p w14:paraId="5ECEFC5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RRCConnectionReconfigurationComplete-NB</w:t>
      </w:r>
      <w:r>
        <w:tab/>
        <w:t>1023</w:t>
      </w:r>
    </w:p>
    <w:p w14:paraId="45B4022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RRCConnectionReestablishment-NB</w:t>
      </w:r>
      <w:r>
        <w:tab/>
        <w:t>1024</w:t>
      </w:r>
    </w:p>
    <w:p w14:paraId="25C37CD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RRCConnectionReestablishmentComplete-NB</w:t>
      </w:r>
      <w:r>
        <w:tab/>
        <w:t>1024</w:t>
      </w:r>
    </w:p>
    <w:p w14:paraId="579A1D4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RRCConnectionReestablishmentRequest-NB</w:t>
      </w:r>
      <w:r>
        <w:tab/>
        <w:t>1025</w:t>
      </w:r>
    </w:p>
    <w:p w14:paraId="4E62E5D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RRCConnectionReject-NB</w:t>
      </w:r>
      <w:r>
        <w:tab/>
        <w:t>1025</w:t>
      </w:r>
    </w:p>
    <w:p w14:paraId="4318654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RRCConnectionRelease-NB</w:t>
      </w:r>
      <w:r>
        <w:tab/>
        <w:t>1026</w:t>
      </w:r>
    </w:p>
    <w:p w14:paraId="19F1945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RRCConnectionRequest-NB</w:t>
      </w:r>
      <w:r>
        <w:tab/>
        <w:t>1026</w:t>
      </w:r>
    </w:p>
    <w:p w14:paraId="63D538C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bCs/>
          <w:i/>
          <w:iCs/>
        </w:rPr>
        <w:t>RRCConnectionResume</w:t>
      </w:r>
      <w:r w:rsidRPr="007D4A36">
        <w:rPr>
          <w:i/>
        </w:rPr>
        <w:t>-NB</w:t>
      </w:r>
      <w:r>
        <w:tab/>
        <w:t>1027</w:t>
      </w:r>
    </w:p>
    <w:p w14:paraId="05F117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RRCConnectionResumeComplete-NB</w:t>
      </w:r>
      <w:r>
        <w:tab/>
        <w:t>1027</w:t>
      </w:r>
    </w:p>
    <w:p w14:paraId="0D13A34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RRCConnectionResumeRequest-NB</w:t>
      </w:r>
      <w:r>
        <w:tab/>
        <w:t>1028</w:t>
      </w:r>
    </w:p>
    <w:p w14:paraId="456B5A3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RRCConnectionSetup-NB</w:t>
      </w:r>
      <w:r>
        <w:tab/>
        <w:t>1028</w:t>
      </w:r>
    </w:p>
    <w:p w14:paraId="426FF89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RRCConnectionSetupComplete-NB</w:t>
      </w:r>
      <w:r>
        <w:tab/>
        <w:t>1029</w:t>
      </w:r>
    </w:p>
    <w:p w14:paraId="5CA1B80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UECapabilityEnquiry-NB</w:t>
      </w:r>
      <w:r>
        <w:tab/>
        <w:t>1030</w:t>
      </w:r>
    </w:p>
    <w:p w14:paraId="431E2E0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UECapabilityInformation-NB</w:t>
      </w:r>
      <w:r>
        <w:tab/>
        <w:t>1030</w:t>
      </w:r>
    </w:p>
    <w:p w14:paraId="77D8869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ULInformationTransfer-NB</w:t>
      </w:r>
      <w:r>
        <w:tab/>
        <w:t>1031</w:t>
      </w:r>
    </w:p>
    <w:p w14:paraId="48AFB2E8" w14:textId="77777777" w:rsidR="00CF609E" w:rsidRDefault="00CF609E">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1031</w:t>
      </w:r>
    </w:p>
    <w:p w14:paraId="176F51B7" w14:textId="77777777" w:rsidR="00CF609E" w:rsidRDefault="00CF609E">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1031</w:t>
      </w:r>
    </w:p>
    <w:p w14:paraId="249E8E6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1031</w:t>
      </w:r>
    </w:p>
    <w:p w14:paraId="71C9023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1031</w:t>
      </w:r>
    </w:p>
    <w:p w14:paraId="4766F62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1032</w:t>
      </w:r>
    </w:p>
    <w:p w14:paraId="53FE583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1032</w:t>
      </w:r>
    </w:p>
    <w:p w14:paraId="5F8BF1B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1032</w:t>
      </w:r>
    </w:p>
    <w:p w14:paraId="16C5570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1033</w:t>
      </w:r>
    </w:p>
    <w:p w14:paraId="2BA91F1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1033</w:t>
      </w:r>
    </w:p>
    <w:p w14:paraId="121B2E0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1033</w:t>
      </w:r>
    </w:p>
    <w:p w14:paraId="37C230A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1034</w:t>
      </w:r>
    </w:p>
    <w:p w14:paraId="2FD1CD5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1035</w:t>
      </w:r>
    </w:p>
    <w:p w14:paraId="1EBF457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1036</w:t>
      </w:r>
    </w:p>
    <w:p w14:paraId="2AD7DAC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1036</w:t>
      </w:r>
    </w:p>
    <w:p w14:paraId="35F14F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1037</w:t>
      </w:r>
    </w:p>
    <w:p w14:paraId="0594EB9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1037</w:t>
      </w:r>
    </w:p>
    <w:p w14:paraId="3D1E5F7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1037</w:t>
      </w:r>
    </w:p>
    <w:p w14:paraId="5142064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snapToGrid w:val="0"/>
        </w:rPr>
        <w:t>SRB-ToAddModList-NB</w:t>
      </w:r>
      <w:r>
        <w:t>-RECONFIG</w:t>
      </w:r>
      <w:r>
        <w:tab/>
        <w:t>1038</w:t>
      </w:r>
    </w:p>
    <w:p w14:paraId="6CF73FF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1038</w:t>
      </w:r>
    </w:p>
    <w:p w14:paraId="645D91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1038</w:t>
      </w:r>
    </w:p>
    <w:p w14:paraId="749E84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1038</w:t>
      </w:r>
    </w:p>
    <w:p w14:paraId="0044D24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1039</w:t>
      </w:r>
    </w:p>
    <w:p w14:paraId="6B431899"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1039</w:t>
      </w:r>
    </w:p>
    <w:p w14:paraId="081391A2" w14:textId="77777777" w:rsidR="00CF609E" w:rsidRDefault="00CF609E">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1039</w:t>
      </w:r>
    </w:p>
    <w:p w14:paraId="71C6B2DD" w14:textId="77777777" w:rsidR="00CF609E" w:rsidRDefault="00CF609E">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1040</w:t>
      </w:r>
    </w:p>
    <w:p w14:paraId="6EC8BF4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1040</w:t>
      </w:r>
    </w:p>
    <w:p w14:paraId="265EA4F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1040</w:t>
      </w:r>
    </w:p>
    <w:p w14:paraId="17EC5F8B" w14:textId="77777777" w:rsidR="00CF609E" w:rsidRDefault="00CF609E">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1040</w:t>
      </w:r>
    </w:p>
    <w:p w14:paraId="621A24F8" w14:textId="77777777" w:rsidR="00CF609E" w:rsidRDefault="00CF609E">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1040</w:t>
      </w:r>
    </w:p>
    <w:p w14:paraId="20093741" w14:textId="77777777" w:rsidR="00CF609E" w:rsidRDefault="00CF609E">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1041</w:t>
      </w:r>
    </w:p>
    <w:p w14:paraId="1C998771" w14:textId="77777777" w:rsidR="00CF609E" w:rsidRDefault="00CF609E">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1041</w:t>
      </w:r>
    </w:p>
    <w:p w14:paraId="48EDB0D3" w14:textId="77777777" w:rsidR="00CF609E" w:rsidRDefault="00CF609E">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1041</w:t>
      </w:r>
    </w:p>
    <w:p w14:paraId="61A56006" w14:textId="77777777" w:rsidR="00CF609E" w:rsidRDefault="00CF609E">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1041</w:t>
      </w:r>
    </w:p>
    <w:p w14:paraId="2061AA10" w14:textId="77777777" w:rsidR="00CF609E" w:rsidRDefault="00CF609E">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1043</w:t>
      </w:r>
    </w:p>
    <w:p w14:paraId="5DC5E028" w14:textId="77777777" w:rsidR="00CF609E" w:rsidRDefault="00CF609E">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1043</w:t>
      </w:r>
    </w:p>
    <w:p w14:paraId="0B354F27" w14:textId="77777777" w:rsidR="00CF609E" w:rsidRDefault="00CF609E">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1043</w:t>
      </w:r>
    </w:p>
    <w:p w14:paraId="172A3EDF" w14:textId="77777777" w:rsidR="00CF609E" w:rsidRDefault="00CF609E">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1043</w:t>
      </w:r>
    </w:p>
    <w:p w14:paraId="4ABAB13A" w14:textId="77777777" w:rsidR="00CF609E" w:rsidRDefault="00CF609E">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1044</w:t>
      </w:r>
    </w:p>
    <w:p w14:paraId="772DCB18" w14:textId="77777777" w:rsidR="00CF609E" w:rsidRDefault="00CF609E">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1044</w:t>
      </w:r>
    </w:p>
    <w:p w14:paraId="32D54D6F" w14:textId="77777777" w:rsidR="00CF609E" w:rsidRDefault="00CF609E">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1044</w:t>
      </w:r>
    </w:p>
    <w:p w14:paraId="3C085C96" w14:textId="77777777" w:rsidR="00CF609E" w:rsidRDefault="00CF609E">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1044</w:t>
      </w:r>
    </w:p>
    <w:p w14:paraId="27D4C85A" w14:textId="77777777" w:rsidR="00CF609E" w:rsidRDefault="00CF609E">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1044</w:t>
      </w:r>
    </w:p>
    <w:p w14:paraId="2916E0B7" w14:textId="77777777" w:rsidR="00CF609E" w:rsidRDefault="00CF609E">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1045</w:t>
      </w:r>
    </w:p>
    <w:p w14:paraId="6DB792E9" w14:textId="77777777" w:rsidR="00CF609E" w:rsidRDefault="00CF609E">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1045</w:t>
      </w:r>
    </w:p>
    <w:p w14:paraId="368BEAF5" w14:textId="77777777" w:rsidR="00CF609E" w:rsidRDefault="00CF609E">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1045</w:t>
      </w:r>
    </w:p>
    <w:p w14:paraId="30C18BA7" w14:textId="77777777" w:rsidR="00CF609E" w:rsidRDefault="00CF609E">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1046</w:t>
      </w:r>
    </w:p>
    <w:p w14:paraId="0C17468F" w14:textId="77777777" w:rsidR="00CF609E" w:rsidRDefault="00CF609E">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1046</w:t>
      </w:r>
    </w:p>
    <w:p w14:paraId="73FA9AF6" w14:textId="77777777" w:rsidR="00CF609E" w:rsidRDefault="00CF609E">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1046</w:t>
      </w:r>
    </w:p>
    <w:p w14:paraId="7017C65A" w14:textId="77777777" w:rsidR="00CF609E" w:rsidRDefault="00CF609E">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1046</w:t>
      </w:r>
    </w:p>
    <w:p w14:paraId="5B21559E" w14:textId="77777777" w:rsidR="00CF609E" w:rsidRDefault="00CF609E">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1046</w:t>
      </w:r>
    </w:p>
    <w:p w14:paraId="28DE7008" w14:textId="77777777" w:rsidR="00CF609E" w:rsidRDefault="00CF609E">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1046</w:t>
      </w:r>
    </w:p>
    <w:p w14:paraId="787CB061" w14:textId="77777777" w:rsidR="00CF609E" w:rsidRDefault="00CF609E">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1046</w:t>
      </w:r>
    </w:p>
    <w:p w14:paraId="62877265" w14:textId="77777777" w:rsidR="00CF609E" w:rsidRDefault="00CF609E">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1046</w:t>
      </w:r>
    </w:p>
    <w:p w14:paraId="013C81F5" w14:textId="77777777" w:rsidR="00CF609E" w:rsidRDefault="00CF609E">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1048</w:t>
      </w:r>
    </w:p>
    <w:p w14:paraId="095251C0" w14:textId="77777777" w:rsidR="00CF609E" w:rsidRDefault="00CF609E">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1048</w:t>
      </w:r>
    </w:p>
    <w:p w14:paraId="3616D9A4" w14:textId="77777777" w:rsidR="00CF609E" w:rsidRDefault="00CF609E">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1048</w:t>
      </w:r>
    </w:p>
    <w:p w14:paraId="25A831F9" w14:textId="77777777" w:rsidR="00CF609E" w:rsidRDefault="00CF609E">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1048</w:t>
      </w:r>
    </w:p>
    <w:p w14:paraId="4091E0E5" w14:textId="77777777" w:rsidR="00CF609E" w:rsidRDefault="00CF609E">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1048</w:t>
      </w:r>
    </w:p>
    <w:p w14:paraId="376D76F3" w14:textId="77777777" w:rsidR="00CF609E" w:rsidRDefault="00CF609E">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1048</w:t>
      </w:r>
    </w:p>
    <w:p w14:paraId="7D79263C" w14:textId="77777777" w:rsidR="00CF609E" w:rsidRDefault="00CF609E">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1048</w:t>
      </w:r>
    </w:p>
    <w:p w14:paraId="2BBCC375" w14:textId="77777777" w:rsidR="00CF609E" w:rsidRDefault="00CF609E">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1048</w:t>
      </w:r>
    </w:p>
    <w:p w14:paraId="03A33C7E" w14:textId="77777777" w:rsidR="00CF609E" w:rsidRDefault="00CF609E">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1049</w:t>
      </w:r>
    </w:p>
    <w:p w14:paraId="28547136" w14:textId="77777777" w:rsidR="00CF609E" w:rsidRDefault="00CF609E">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1049</w:t>
      </w:r>
    </w:p>
    <w:p w14:paraId="4A87EA60" w14:textId="77777777" w:rsidR="00CF609E" w:rsidRDefault="00CF609E">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1051</w:t>
      </w:r>
    </w:p>
    <w:p w14:paraId="5B3742D5" w14:textId="77777777" w:rsidR="00CF609E" w:rsidRDefault="00CF609E">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1051</w:t>
      </w:r>
    </w:p>
    <w:p w14:paraId="720BDD09" w14:textId="77777777" w:rsidR="00CF609E" w:rsidRDefault="00CF609E">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1052</w:t>
      </w:r>
    </w:p>
    <w:p w14:paraId="4C2BA58B" w14:textId="77777777" w:rsidR="00CF609E" w:rsidRDefault="00CF609E">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1052</w:t>
      </w:r>
    </w:p>
    <w:p w14:paraId="417AA854" w14:textId="77777777" w:rsidR="00CF609E" w:rsidRDefault="00CF609E">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1052</w:t>
      </w:r>
    </w:p>
    <w:p w14:paraId="19986866" w14:textId="77777777" w:rsidR="00CF609E" w:rsidRDefault="00CF609E">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1053</w:t>
      </w:r>
    </w:p>
    <w:p w14:paraId="06E9C848" w14:textId="77777777" w:rsidR="00CF609E" w:rsidRDefault="00CF609E">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1054</w:t>
      </w:r>
    </w:p>
    <w:p w14:paraId="51B5209C" w14:textId="77777777" w:rsidR="00CF609E" w:rsidRDefault="00CF609E">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1054</w:t>
      </w:r>
    </w:p>
    <w:p w14:paraId="2CB0F231" w14:textId="77777777" w:rsidR="00CF609E" w:rsidRDefault="00CF609E">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1054</w:t>
      </w:r>
    </w:p>
    <w:p w14:paraId="1B47FC66" w14:textId="77777777" w:rsidR="00CF609E" w:rsidRDefault="00CF609E">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1054</w:t>
      </w:r>
    </w:p>
    <w:p w14:paraId="33AA8A2E" w14:textId="77777777" w:rsidR="00CF609E" w:rsidRDefault="00CF609E">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1054</w:t>
      </w:r>
    </w:p>
    <w:p w14:paraId="3083D83C" w14:textId="77777777" w:rsidR="00CF609E" w:rsidRDefault="00CF609E">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1054</w:t>
      </w:r>
    </w:p>
    <w:p w14:paraId="4D0B4140" w14:textId="77777777" w:rsidR="00CF609E" w:rsidRDefault="00CF609E">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1054</w:t>
      </w:r>
    </w:p>
    <w:p w14:paraId="43D30AB8" w14:textId="77777777" w:rsidR="00CF609E" w:rsidRDefault="00CF609E">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1054</w:t>
      </w:r>
    </w:p>
    <w:p w14:paraId="124EFFDA" w14:textId="77777777" w:rsidR="00CF609E" w:rsidRDefault="00CF609E">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1054</w:t>
      </w:r>
    </w:p>
    <w:p w14:paraId="7BB9FAD9" w14:textId="77777777" w:rsidR="00CF609E" w:rsidRDefault="00CF609E">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1054</w:t>
      </w:r>
    </w:p>
    <w:p w14:paraId="28D960ED" w14:textId="77777777" w:rsidR="00CF609E" w:rsidRDefault="00CF609E">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1055</w:t>
      </w:r>
    </w:p>
    <w:p w14:paraId="366834F2" w14:textId="77777777" w:rsidR="00CF609E" w:rsidRDefault="00CF609E">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1055</w:t>
      </w:r>
    </w:p>
    <w:p w14:paraId="56C40161" w14:textId="77777777" w:rsidR="00CF609E" w:rsidRDefault="00CF609E">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1055</w:t>
      </w:r>
    </w:p>
    <w:p w14:paraId="3875BB6F" w14:textId="77777777" w:rsidR="00CF609E" w:rsidRDefault="00CF609E">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1055</w:t>
      </w:r>
    </w:p>
    <w:p w14:paraId="17A458F5" w14:textId="77777777" w:rsidR="00CF609E" w:rsidRDefault="00CF609E">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1055</w:t>
      </w:r>
    </w:p>
    <w:p w14:paraId="16F57B5C"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8.4.2.1.2</w:t>
      </w:r>
      <w:r>
        <w:rPr>
          <w:rFonts w:asciiTheme="minorHAnsi" w:eastAsiaTheme="minorEastAsia" w:hAnsiTheme="minorHAnsi" w:cstheme="minorBidi"/>
          <w:kern w:val="2"/>
          <w:sz w:val="24"/>
          <w:szCs w:val="24"/>
          <w14:ligatures w14:val="standardContextual"/>
        </w:rPr>
        <w:tab/>
      </w:r>
      <w:r>
        <w:t>NB-IoT Scheduling of system information blocks</w:t>
      </w:r>
      <w:r>
        <w:tab/>
        <w:t>1055</w:t>
      </w:r>
    </w:p>
    <w:p w14:paraId="628A2F6B" w14:textId="77777777" w:rsidR="00CF609E" w:rsidRDefault="00CF609E">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1055</w:t>
      </w:r>
    </w:p>
    <w:p w14:paraId="6A4A0225" w14:textId="77777777" w:rsidR="00CF609E" w:rsidRDefault="00CF609E">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1057</w:t>
      </w:r>
    </w:p>
    <w:p w14:paraId="34414352" w14:textId="77777777" w:rsidR="00CF609E" w:rsidRDefault="00CF609E">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1057</w:t>
      </w:r>
    </w:p>
    <w:p w14:paraId="46C0809F" w14:textId="77777777" w:rsidR="00CF609E" w:rsidRDefault="00CF609E">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1057</w:t>
      </w:r>
    </w:p>
    <w:p w14:paraId="621339D0" w14:textId="77777777" w:rsidR="00CF609E" w:rsidRDefault="00CF609E">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1057</w:t>
      </w:r>
    </w:p>
    <w:p w14:paraId="169DC98A" w14:textId="77777777" w:rsidR="00CF609E" w:rsidRDefault="00CF609E">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1057</w:t>
      </w:r>
    </w:p>
    <w:p w14:paraId="3E4978F7" w14:textId="77777777" w:rsidR="00CF609E" w:rsidRDefault="00CF609E">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1057</w:t>
      </w:r>
    </w:p>
    <w:p w14:paraId="23B280A9" w14:textId="77777777" w:rsidR="00CF609E" w:rsidRDefault="00CF609E">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1057</w:t>
      </w:r>
    </w:p>
    <w:p w14:paraId="11FEA093" w14:textId="77777777" w:rsidR="00CF609E" w:rsidRDefault="00CF609E">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1057</w:t>
      </w:r>
    </w:p>
    <w:p w14:paraId="7062DE52" w14:textId="77777777" w:rsidR="00CF609E" w:rsidRDefault="00CF609E">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1057</w:t>
      </w:r>
    </w:p>
    <w:p w14:paraId="1BF7F577" w14:textId="77777777" w:rsidR="00CF609E" w:rsidRDefault="00CF609E">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1057</w:t>
      </w:r>
    </w:p>
    <w:p w14:paraId="12908B82" w14:textId="77777777" w:rsidR="00CF609E" w:rsidRDefault="00CF609E">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1057</w:t>
      </w:r>
    </w:p>
    <w:p w14:paraId="4E44B352" w14:textId="77777777" w:rsidR="00CF609E" w:rsidRDefault="00CF609E">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1062</w:t>
      </w:r>
    </w:p>
    <w:p w14:paraId="3CA03A5D" w14:textId="77777777" w:rsidR="00CF609E" w:rsidRDefault="00CF609E">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1064</w:t>
      </w:r>
    </w:p>
    <w:p w14:paraId="69EBD900" w14:textId="77777777" w:rsidR="00CF609E" w:rsidRDefault="00CF609E">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1064</w:t>
      </w:r>
    </w:p>
    <w:p w14:paraId="17F0BF53" w14:textId="77777777" w:rsidR="00CF609E" w:rsidRDefault="00CF609E">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7D4A36">
        <w:rPr>
          <w:i/>
          <w:iCs/>
        </w:rPr>
        <w:t>SystemInformationBlockType33-NB</w:t>
      </w:r>
      <w:r>
        <w:tab/>
        <w:t>1065</w:t>
      </w:r>
    </w:p>
    <w:p w14:paraId="09E8A354" w14:textId="77777777" w:rsidR="00CF609E" w:rsidRDefault="00CF609E">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1066</w:t>
      </w:r>
    </w:p>
    <w:p w14:paraId="3CCE8EA1" w14:textId="77777777" w:rsidR="00CF609E" w:rsidRDefault="00CF609E">
      <w:pPr>
        <w:pStyle w:val="TOC8"/>
        <w:rPr>
          <w:rFonts w:asciiTheme="minorHAnsi" w:eastAsiaTheme="minorEastAsia" w:hAnsiTheme="minorHAnsi" w:cstheme="minorBidi"/>
          <w:b w:val="0"/>
          <w:kern w:val="2"/>
          <w:sz w:val="24"/>
          <w:szCs w:val="24"/>
          <w14:ligatures w14:val="standardContextual"/>
        </w:rPr>
      </w:pPr>
      <w:r>
        <w:t>Annex B (normative): Void</w:t>
      </w:r>
      <w:r>
        <w:tab/>
        <w:t>1206</w:t>
      </w:r>
    </w:p>
    <w:p w14:paraId="5B428A68" w14:textId="77777777" w:rsidR="00CF609E" w:rsidRDefault="00CF609E">
      <w:pPr>
        <w:pStyle w:val="TOC8"/>
        <w:rPr>
          <w:rFonts w:asciiTheme="minorHAnsi" w:eastAsiaTheme="minorEastAsia" w:hAnsiTheme="minorHAnsi" w:cstheme="minorBidi"/>
          <w:b w:val="0"/>
          <w:kern w:val="2"/>
          <w:sz w:val="24"/>
          <w:szCs w:val="24"/>
          <w14:ligatures w14:val="standardContextual"/>
        </w:rPr>
      </w:pPr>
      <w:r>
        <w:t>Annex C (informative): Change history</w:t>
      </w:r>
      <w:r>
        <w:tab/>
        <w:t>1207</w:t>
      </w:r>
    </w:p>
    <w:p w14:paraId="669116E1" w14:textId="22C4A268" w:rsidR="009A5A34" w:rsidRPr="00992F46" w:rsidRDefault="003159ED" w:rsidP="00BB5F04">
      <w:r>
        <w:rPr>
          <w:noProof/>
          <w:sz w:val="22"/>
        </w:rPr>
        <w:fldChar w:fldCharType="end"/>
      </w:r>
    </w:p>
    <w:p w14:paraId="7F78668B" w14:textId="37DB112B" w:rsidR="005F1740" w:rsidRPr="00992F46" w:rsidRDefault="00B9720A" w:rsidP="00C27896">
      <w:r>
        <w:fldChar w:fldCharType="begin"/>
      </w:r>
      <w:r>
        <w:instrText xml:space="preserve"> RD "36508-</w:instrText>
      </w:r>
      <w:r w:rsidR="00704E68">
        <w:instrText>i</w:instrText>
      </w:r>
      <w:r w:rsidR="0048106C">
        <w:instrText>5</w:instrText>
      </w:r>
      <w:r>
        <w:instrText xml:space="preserve">0_s00-s04.docx" \f  </w:instrText>
      </w:r>
      <w:r>
        <w:fldChar w:fldCharType="end"/>
      </w:r>
      <w:r>
        <w:fldChar w:fldCharType="begin"/>
      </w:r>
      <w:r>
        <w:instrText xml:space="preserve"> RD "36508-</w:instrText>
      </w:r>
      <w:r w:rsidR="00704E68">
        <w:instrText>i</w:instrText>
      </w:r>
      <w:r w:rsidR="0048106C">
        <w:instrText>5</w:instrText>
      </w:r>
      <w:r>
        <w:instrText xml:space="preserve">0_s05-s08.docx" \f  </w:instrText>
      </w:r>
      <w:r>
        <w:fldChar w:fldCharType="end"/>
      </w:r>
      <w:r>
        <w:fldChar w:fldCharType="begin"/>
      </w:r>
      <w:r>
        <w:instrText xml:space="preserve"> RD "36508-</w:instrText>
      </w:r>
      <w:r w:rsidR="00704E68">
        <w:instrText>i</w:instrText>
      </w:r>
      <w:r w:rsidR="0048106C">
        <w:instrText>5</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7676C" w14:textId="77777777" w:rsidR="00D70441" w:rsidRDefault="00D70441">
      <w:r>
        <w:separator/>
      </w:r>
    </w:p>
  </w:endnote>
  <w:endnote w:type="continuationSeparator" w:id="0">
    <w:p w14:paraId="120CD4BA" w14:textId="77777777" w:rsidR="00D70441" w:rsidRDefault="00D7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D8DF7" w14:textId="77777777" w:rsidR="00D70441" w:rsidRDefault="00D70441">
      <w:r>
        <w:separator/>
      </w:r>
    </w:p>
  </w:footnote>
  <w:footnote w:type="continuationSeparator" w:id="0">
    <w:p w14:paraId="39D8FF83" w14:textId="77777777" w:rsidR="00D70441" w:rsidRDefault="00D70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4827EC4D"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48106C">
      <w:rPr>
        <w:rFonts w:ascii="Arial" w:hAnsi="Arial" w:cs="Arial"/>
        <w:b/>
        <w:bCs/>
        <w:noProof/>
        <w:sz w:val="18"/>
        <w:szCs w:val="18"/>
        <w:lang w:val="en-US"/>
      </w:rPr>
      <w:t>5</w:t>
    </w:r>
    <w:r>
      <w:rPr>
        <w:rFonts w:ascii="Arial" w:hAnsi="Arial" w:cs="Arial"/>
        <w:b/>
        <w:bCs/>
        <w:noProof/>
        <w:sz w:val="18"/>
        <w:szCs w:val="18"/>
        <w:lang w:val="en-US"/>
      </w:rPr>
      <w:t>.0 (202</w:t>
    </w:r>
    <w:r w:rsidR="007E7283">
      <w:rPr>
        <w:rFonts w:ascii="Arial" w:hAnsi="Arial" w:cs="Arial"/>
        <w:b/>
        <w:bCs/>
        <w:noProof/>
        <w:sz w:val="18"/>
        <w:szCs w:val="18"/>
        <w:lang w:val="en-US"/>
      </w:rPr>
      <w:t>4</w:t>
    </w:r>
    <w:r>
      <w:rPr>
        <w:rFonts w:ascii="Arial" w:hAnsi="Arial" w:cs="Arial"/>
        <w:b/>
        <w:bCs/>
        <w:noProof/>
        <w:sz w:val="18"/>
        <w:szCs w:val="18"/>
        <w:lang w:val="en-US"/>
      </w:rPr>
      <w:t>-</w:t>
    </w:r>
    <w:r w:rsidR="007E7283">
      <w:rPr>
        <w:rFonts w:ascii="Arial" w:hAnsi="Arial" w:cs="Arial"/>
        <w:b/>
        <w:bCs/>
        <w:noProof/>
        <w:sz w:val="18"/>
        <w:szCs w:val="18"/>
        <w:lang w:val="en-US"/>
      </w:rPr>
      <w:t>0</w:t>
    </w:r>
    <w:r w:rsidR="0048106C">
      <w:rPr>
        <w:rFonts w:ascii="Arial" w:hAnsi="Arial" w:cs="Arial"/>
        <w:b/>
        <w:bCs/>
        <w:noProof/>
        <w:sz w:val="18"/>
        <w:szCs w:val="18"/>
        <w:lang w:val="en-US"/>
      </w:rPr>
      <w:t>6</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09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F60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609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F609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F609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F609E"/>
    <w:pPr>
      <w:ind w:left="1701" w:hanging="1701"/>
      <w:outlineLvl w:val="4"/>
    </w:pPr>
    <w:rPr>
      <w:sz w:val="22"/>
    </w:rPr>
  </w:style>
  <w:style w:type="paragraph" w:styleId="Heading6">
    <w:name w:val="heading 6"/>
    <w:aliases w:val="T1,Header 6"/>
    <w:basedOn w:val="H6"/>
    <w:next w:val="Normal"/>
    <w:link w:val="Heading6Char"/>
    <w:qFormat/>
    <w:rsid w:val="00CF609E"/>
    <w:pPr>
      <w:outlineLvl w:val="5"/>
    </w:pPr>
  </w:style>
  <w:style w:type="paragraph" w:styleId="Heading7">
    <w:name w:val="heading 7"/>
    <w:basedOn w:val="H6"/>
    <w:next w:val="Normal"/>
    <w:link w:val="Heading7Char"/>
    <w:qFormat/>
    <w:rsid w:val="00CF609E"/>
    <w:pPr>
      <w:outlineLvl w:val="6"/>
    </w:pPr>
  </w:style>
  <w:style w:type="paragraph" w:styleId="Heading8">
    <w:name w:val="heading 8"/>
    <w:basedOn w:val="Heading1"/>
    <w:next w:val="Normal"/>
    <w:link w:val="Heading8Char"/>
    <w:qFormat/>
    <w:rsid w:val="00CF609E"/>
    <w:pPr>
      <w:ind w:left="0" w:firstLine="0"/>
      <w:outlineLvl w:val="7"/>
    </w:pPr>
  </w:style>
  <w:style w:type="paragraph" w:styleId="Heading9">
    <w:name w:val="heading 9"/>
    <w:basedOn w:val="Heading8"/>
    <w:next w:val="Normal"/>
    <w:link w:val="Heading9Char"/>
    <w:qFormat/>
    <w:rsid w:val="00CF609E"/>
    <w:pPr>
      <w:outlineLvl w:val="8"/>
    </w:pPr>
  </w:style>
  <w:style w:type="character" w:default="1" w:styleId="DefaultParagraphFont">
    <w:name w:val="Default Paragraph Font"/>
    <w:semiHidden/>
    <w:rsid w:val="00CF60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609E"/>
  </w:style>
  <w:style w:type="paragraph" w:customStyle="1" w:styleId="H6">
    <w:name w:val="H6"/>
    <w:basedOn w:val="Heading5"/>
    <w:next w:val="Normal"/>
    <w:link w:val="H6Char"/>
    <w:rsid w:val="00CF609E"/>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CF609E"/>
  </w:style>
  <w:style w:type="paragraph" w:styleId="List">
    <w:name w:val="List"/>
    <w:basedOn w:val="Normal"/>
    <w:rsid w:val="00CF609E"/>
    <w:pPr>
      <w:ind w:left="568" w:hanging="284"/>
    </w:pPr>
  </w:style>
  <w:style w:type="paragraph" w:customStyle="1" w:styleId="B2">
    <w:name w:val="B2"/>
    <w:basedOn w:val="List2"/>
    <w:link w:val="B2Char"/>
    <w:rsid w:val="00CF609E"/>
  </w:style>
  <w:style w:type="paragraph" w:styleId="List2">
    <w:name w:val="List 2"/>
    <w:basedOn w:val="List"/>
    <w:rsid w:val="00CF609E"/>
    <w:pPr>
      <w:ind w:left="851"/>
    </w:pPr>
  </w:style>
  <w:style w:type="paragraph" w:styleId="TOC8">
    <w:name w:val="toc 8"/>
    <w:basedOn w:val="TOC1"/>
    <w:uiPriority w:val="39"/>
    <w:rsid w:val="00CF609E"/>
    <w:pPr>
      <w:spacing w:before="180"/>
      <w:ind w:left="2693" w:hanging="2693"/>
    </w:pPr>
    <w:rPr>
      <w:b/>
    </w:rPr>
  </w:style>
  <w:style w:type="paragraph" w:styleId="TOC1">
    <w:name w:val="toc 1"/>
    <w:uiPriority w:val="39"/>
    <w:rsid w:val="00CF60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609E"/>
    <w:pPr>
      <w:keepLines/>
      <w:tabs>
        <w:tab w:val="center" w:pos="4536"/>
        <w:tab w:val="right" w:pos="9072"/>
      </w:tabs>
    </w:pPr>
    <w:rPr>
      <w:noProof/>
    </w:rPr>
  </w:style>
  <w:style w:type="character" w:customStyle="1" w:styleId="ZGSM">
    <w:name w:val="ZGSM"/>
    <w:rsid w:val="00CF609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9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60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F609E"/>
    <w:pPr>
      <w:ind w:left="1701" w:hanging="1701"/>
    </w:pPr>
  </w:style>
  <w:style w:type="paragraph" w:styleId="TOC4">
    <w:name w:val="toc 4"/>
    <w:basedOn w:val="TOC3"/>
    <w:uiPriority w:val="39"/>
    <w:rsid w:val="00CF609E"/>
    <w:pPr>
      <w:ind w:left="1418" w:hanging="1418"/>
    </w:pPr>
  </w:style>
  <w:style w:type="paragraph" w:styleId="TOC3">
    <w:name w:val="toc 3"/>
    <w:basedOn w:val="TOC2"/>
    <w:uiPriority w:val="39"/>
    <w:rsid w:val="00CF609E"/>
    <w:pPr>
      <w:ind w:left="1134" w:hanging="1134"/>
    </w:pPr>
  </w:style>
  <w:style w:type="paragraph" w:styleId="TOC2">
    <w:name w:val="toc 2"/>
    <w:basedOn w:val="TOC1"/>
    <w:uiPriority w:val="39"/>
    <w:rsid w:val="00CF609E"/>
    <w:pPr>
      <w:keepNext w:val="0"/>
      <w:spacing w:before="0"/>
      <w:ind w:left="851" w:hanging="851"/>
    </w:pPr>
    <w:rPr>
      <w:sz w:val="20"/>
    </w:rPr>
  </w:style>
  <w:style w:type="paragraph" w:styleId="Index1">
    <w:name w:val="index 1"/>
    <w:basedOn w:val="Normal"/>
    <w:semiHidden/>
    <w:rsid w:val="00CF609E"/>
    <w:pPr>
      <w:keepLines/>
      <w:spacing w:after="0"/>
    </w:pPr>
  </w:style>
  <w:style w:type="paragraph" w:styleId="Index2">
    <w:name w:val="index 2"/>
    <w:basedOn w:val="Index1"/>
    <w:semiHidden/>
    <w:rsid w:val="00CF609E"/>
    <w:pPr>
      <w:ind w:left="284"/>
    </w:pPr>
  </w:style>
  <w:style w:type="paragraph" w:customStyle="1" w:styleId="TT">
    <w:name w:val="TT"/>
    <w:basedOn w:val="Heading1"/>
    <w:next w:val="Normal"/>
    <w:rsid w:val="00CF609E"/>
    <w:pPr>
      <w:outlineLvl w:val="9"/>
    </w:pPr>
  </w:style>
  <w:style w:type="paragraph" w:styleId="Footer">
    <w:name w:val="footer"/>
    <w:basedOn w:val="Header"/>
    <w:link w:val="FooterChar"/>
    <w:rsid w:val="00CF609E"/>
    <w:pPr>
      <w:jc w:val="center"/>
    </w:pPr>
    <w:rPr>
      <w:i/>
    </w:rPr>
  </w:style>
  <w:style w:type="character" w:styleId="FootnoteReference">
    <w:name w:val="footnote reference"/>
    <w:basedOn w:val="DefaultParagraphFont"/>
    <w:rsid w:val="00CF60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F609E"/>
    <w:pPr>
      <w:keepLines/>
      <w:spacing w:after="0"/>
      <w:ind w:left="454" w:hanging="454"/>
    </w:pPr>
    <w:rPr>
      <w:sz w:val="16"/>
    </w:rPr>
  </w:style>
  <w:style w:type="paragraph" w:customStyle="1" w:styleId="NO">
    <w:name w:val="NO"/>
    <w:basedOn w:val="Normal"/>
    <w:link w:val="NOChar"/>
    <w:rsid w:val="00CF609E"/>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CF6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CF609E"/>
    <w:pPr>
      <w:jc w:val="right"/>
    </w:pPr>
  </w:style>
  <w:style w:type="paragraph" w:customStyle="1" w:styleId="TAL">
    <w:name w:val="TAL"/>
    <w:basedOn w:val="Normal"/>
    <w:link w:val="TAL0"/>
    <w:rsid w:val="00CF609E"/>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CF609E"/>
    <w:pPr>
      <w:ind w:left="851"/>
    </w:pPr>
  </w:style>
  <w:style w:type="paragraph" w:styleId="ListNumber">
    <w:name w:val="List Number"/>
    <w:basedOn w:val="List"/>
    <w:rsid w:val="00CF609E"/>
  </w:style>
  <w:style w:type="paragraph" w:customStyle="1" w:styleId="TAH">
    <w:name w:val="TAH"/>
    <w:basedOn w:val="TAC"/>
    <w:link w:val="TAHCar"/>
    <w:rsid w:val="00CF609E"/>
    <w:rPr>
      <w:b/>
    </w:rPr>
  </w:style>
  <w:style w:type="paragraph" w:customStyle="1" w:styleId="TAC">
    <w:name w:val="TAC"/>
    <w:basedOn w:val="TAL"/>
    <w:link w:val="TACCar"/>
    <w:rsid w:val="00CF609E"/>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CF609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609E"/>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CF609E"/>
    <w:pPr>
      <w:spacing w:after="0"/>
    </w:pPr>
  </w:style>
  <w:style w:type="paragraph" w:customStyle="1" w:styleId="NW">
    <w:name w:val="NW"/>
    <w:basedOn w:val="NO"/>
    <w:rsid w:val="00CF609E"/>
    <w:pPr>
      <w:spacing w:after="0"/>
    </w:pPr>
  </w:style>
  <w:style w:type="paragraph" w:customStyle="1" w:styleId="EW">
    <w:name w:val="EW"/>
    <w:basedOn w:val="EX"/>
    <w:rsid w:val="00CF609E"/>
    <w:pPr>
      <w:spacing w:after="0"/>
    </w:pPr>
  </w:style>
  <w:style w:type="paragraph" w:customStyle="1" w:styleId="B3">
    <w:name w:val="B3"/>
    <w:basedOn w:val="List3"/>
    <w:link w:val="B3Char"/>
    <w:rsid w:val="00CF609E"/>
  </w:style>
  <w:style w:type="paragraph" w:styleId="List3">
    <w:name w:val="List 3"/>
    <w:basedOn w:val="List2"/>
    <w:rsid w:val="00CF609E"/>
    <w:pPr>
      <w:ind w:left="1135"/>
    </w:pPr>
  </w:style>
  <w:style w:type="paragraph" w:customStyle="1" w:styleId="B4">
    <w:name w:val="B4"/>
    <w:basedOn w:val="List4"/>
    <w:link w:val="B4Char"/>
    <w:rsid w:val="00CF609E"/>
  </w:style>
  <w:style w:type="paragraph" w:styleId="List4">
    <w:name w:val="List 4"/>
    <w:basedOn w:val="List3"/>
    <w:rsid w:val="00CF609E"/>
    <w:pPr>
      <w:ind w:left="1418"/>
    </w:pPr>
  </w:style>
  <w:style w:type="paragraph" w:styleId="TOC6">
    <w:name w:val="toc 6"/>
    <w:basedOn w:val="TOC5"/>
    <w:next w:val="Normal"/>
    <w:uiPriority w:val="39"/>
    <w:rsid w:val="00CF609E"/>
    <w:pPr>
      <w:ind w:left="1985" w:hanging="1985"/>
    </w:pPr>
  </w:style>
  <w:style w:type="paragraph" w:styleId="TOC7">
    <w:name w:val="toc 7"/>
    <w:basedOn w:val="TOC6"/>
    <w:next w:val="Normal"/>
    <w:uiPriority w:val="39"/>
    <w:rsid w:val="00CF609E"/>
    <w:pPr>
      <w:ind w:left="2268" w:hanging="2268"/>
    </w:pPr>
  </w:style>
  <w:style w:type="paragraph" w:styleId="ListBullet2">
    <w:name w:val="List Bullet 2"/>
    <w:basedOn w:val="ListBullet"/>
    <w:rsid w:val="00CF609E"/>
    <w:pPr>
      <w:ind w:left="851"/>
    </w:pPr>
  </w:style>
  <w:style w:type="paragraph" w:styleId="ListBullet">
    <w:name w:val="List Bullet"/>
    <w:basedOn w:val="List"/>
    <w:rsid w:val="00CF609E"/>
  </w:style>
  <w:style w:type="paragraph" w:customStyle="1" w:styleId="EditorsNote">
    <w:name w:val="Editor's Note"/>
    <w:aliases w:val="EN"/>
    <w:basedOn w:val="NO"/>
    <w:link w:val="EditorsNoteChar"/>
    <w:rsid w:val="00CF609E"/>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CF609E"/>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CF60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0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0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0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09E"/>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CF60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F609E"/>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CF60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F609E"/>
    <w:pPr>
      <w:ind w:left="1135"/>
    </w:pPr>
  </w:style>
  <w:style w:type="paragraph" w:styleId="List5">
    <w:name w:val="List 5"/>
    <w:basedOn w:val="List4"/>
    <w:rsid w:val="00CF609E"/>
    <w:pPr>
      <w:ind w:left="1702"/>
    </w:pPr>
  </w:style>
  <w:style w:type="paragraph" w:styleId="ListBullet4">
    <w:name w:val="List Bullet 4"/>
    <w:basedOn w:val="ListBullet3"/>
    <w:rsid w:val="00CF609E"/>
    <w:pPr>
      <w:ind w:left="1418"/>
    </w:pPr>
  </w:style>
  <w:style w:type="paragraph" w:styleId="ListBullet5">
    <w:name w:val="List Bullet 5"/>
    <w:basedOn w:val="ListBullet4"/>
    <w:rsid w:val="00CF609E"/>
    <w:pPr>
      <w:ind w:left="1702"/>
    </w:pPr>
  </w:style>
  <w:style w:type="paragraph" w:customStyle="1" w:styleId="B5">
    <w:name w:val="B5"/>
    <w:basedOn w:val="List5"/>
    <w:link w:val="B5Char"/>
    <w:rsid w:val="00CF609E"/>
  </w:style>
  <w:style w:type="paragraph" w:customStyle="1" w:styleId="ZTD">
    <w:name w:val="ZTD"/>
    <w:basedOn w:val="ZB"/>
    <w:rsid w:val="00CF609E"/>
    <w:pPr>
      <w:framePr w:hRule="auto" w:wrap="notBeside" w:y="852"/>
    </w:pPr>
    <w:rPr>
      <w:i w:val="0"/>
      <w:sz w:val="40"/>
    </w:rPr>
  </w:style>
  <w:style w:type="paragraph" w:customStyle="1" w:styleId="ZV">
    <w:name w:val="ZV"/>
    <w:basedOn w:val="ZU"/>
    <w:rsid w:val="00CF609E"/>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CF609E"/>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CF609E"/>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28</Pages>
  <Words>10993</Words>
  <Characters>62663</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73509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2989</cp:lastModifiedBy>
  <cp:revision>23</cp:revision>
  <cp:lastPrinted>2008-11-20T16:42:00Z</cp:lastPrinted>
  <dcterms:created xsi:type="dcterms:W3CDTF">2022-02-10T08:29:00Z</dcterms:created>
  <dcterms:modified xsi:type="dcterms:W3CDTF">2024-07-04T19:22:00Z</dcterms:modified>
</cp:coreProperties>
</file>