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0666C867"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CA6850">
              <w:t>2</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B32299">
              <w:rPr>
                <w:sz w:val="32"/>
              </w:rPr>
              <w:t>0</w:t>
            </w:r>
            <w:r w:rsidR="00CA6850">
              <w:rPr>
                <w:sz w:val="32"/>
              </w:rPr>
              <w:t>9</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2B1AE8"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5pt">
                  <v:imagedata r:id="rId9" o:title="5G-logo_175px"/>
                </v:shape>
              </w:pict>
            </w:r>
          </w:p>
        </w:tc>
        <w:tc>
          <w:tcPr>
            <w:tcW w:w="5540" w:type="dxa"/>
            <w:shd w:val="clear" w:color="auto" w:fill="auto"/>
          </w:tcPr>
          <w:p w14:paraId="1F1877C8" w14:textId="77777777" w:rsidR="00A539AC" w:rsidRDefault="00D70DA5" w:rsidP="00A539AC">
            <w:pPr>
              <w:jc w:val="right"/>
            </w:pPr>
            <w:bookmarkStart w:id="2" w:name="logos"/>
            <w:r>
              <w:pict w14:anchorId="585EA3E3">
                <v:shape id="_x0000_i1026" type="#_x0000_t75" style="width:128.05pt;height:74.7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5E1693"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135298">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pPr>
        <w:pStyle w:val="TT"/>
      </w:pPr>
      <w:r w:rsidRPr="004D3578">
        <w:br w:type="page"/>
      </w:r>
      <w:bookmarkStart w:id="9" w:name="tableOfContents"/>
      <w:bookmarkEnd w:id="9"/>
      <w:r w:rsidRPr="004D3578">
        <w:lastRenderedPageBreak/>
        <w:t>Contents</w:t>
      </w:r>
    </w:p>
    <w:p w14:paraId="16B57D9B" w14:textId="5A98A46A" w:rsidR="002B1AE8" w:rsidRDefault="00CA6850">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2B1AE8">
        <w:t>Foreword</w:t>
      </w:r>
      <w:r w:rsidR="002B1AE8">
        <w:tab/>
      </w:r>
      <w:r w:rsidR="002B1AE8">
        <w:fldChar w:fldCharType="begin" w:fldLock="1"/>
      </w:r>
      <w:r w:rsidR="002B1AE8">
        <w:instrText xml:space="preserve"> PAGEREF _Toc82717672 \h </w:instrText>
      </w:r>
      <w:r w:rsidR="002B1AE8">
        <w:fldChar w:fldCharType="separate"/>
      </w:r>
      <w:r w:rsidR="002B1AE8">
        <w:t>5</w:t>
      </w:r>
      <w:r w:rsidR="002B1AE8">
        <w:fldChar w:fldCharType="end"/>
      </w:r>
    </w:p>
    <w:p w14:paraId="4BA04F11" w14:textId="09463715" w:rsidR="002B1AE8" w:rsidRDefault="002B1A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_Toc82717673 \h </w:instrText>
      </w:r>
      <w:r>
        <w:fldChar w:fldCharType="separate"/>
      </w:r>
      <w:r>
        <w:t>6</w:t>
      </w:r>
      <w:r>
        <w:fldChar w:fldCharType="end"/>
      </w:r>
    </w:p>
    <w:p w14:paraId="60061C03" w14:textId="63CD567C" w:rsidR="002B1AE8" w:rsidRDefault="002B1A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_Toc82717674 \h </w:instrText>
      </w:r>
      <w:r>
        <w:fldChar w:fldCharType="separate"/>
      </w:r>
      <w:r>
        <w:t>6</w:t>
      </w:r>
      <w:r>
        <w:fldChar w:fldCharType="end"/>
      </w:r>
    </w:p>
    <w:p w14:paraId="656D7AF3" w14:textId="038BFDFE" w:rsidR="002B1AE8" w:rsidRDefault="002B1A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_Toc82717675 \h </w:instrText>
      </w:r>
      <w:r>
        <w:fldChar w:fldCharType="separate"/>
      </w:r>
      <w:r>
        <w:t>7</w:t>
      </w:r>
      <w:r>
        <w:fldChar w:fldCharType="end"/>
      </w:r>
    </w:p>
    <w:p w14:paraId="3412B0A4" w14:textId="5C9BCDF1" w:rsidR="002B1AE8" w:rsidRDefault="002B1A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_Toc82717676 \h </w:instrText>
      </w:r>
      <w:r>
        <w:fldChar w:fldCharType="separate"/>
      </w:r>
      <w:r>
        <w:t>7</w:t>
      </w:r>
      <w:r>
        <w:fldChar w:fldCharType="end"/>
      </w:r>
    </w:p>
    <w:p w14:paraId="4C0F60CA" w14:textId="676231FC" w:rsidR="002B1AE8" w:rsidRDefault="002B1A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_Toc82717677 \h </w:instrText>
      </w:r>
      <w:r>
        <w:fldChar w:fldCharType="separate"/>
      </w:r>
      <w:r>
        <w:t>7</w:t>
      </w:r>
      <w:r>
        <w:fldChar w:fldCharType="end"/>
      </w:r>
    </w:p>
    <w:p w14:paraId="0500FDBA" w14:textId="6CBE556D" w:rsidR="002B1AE8" w:rsidRDefault="002B1A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_Toc82717678 \h </w:instrText>
      </w:r>
      <w:r>
        <w:fldChar w:fldCharType="separate"/>
      </w:r>
      <w:r>
        <w:t>7</w:t>
      </w:r>
      <w:r>
        <w:fldChar w:fldCharType="end"/>
      </w:r>
    </w:p>
    <w:p w14:paraId="121281F8" w14:textId="36BD48D6" w:rsidR="002B1AE8" w:rsidRDefault="002B1A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_Toc82717679 \h </w:instrText>
      </w:r>
      <w:r>
        <w:fldChar w:fldCharType="separate"/>
      </w:r>
      <w:r>
        <w:t>7</w:t>
      </w:r>
      <w:r>
        <w:fldChar w:fldCharType="end"/>
      </w:r>
    </w:p>
    <w:p w14:paraId="6B10BFD0" w14:textId="5947F4E3" w:rsidR="002B1AE8" w:rsidRDefault="002B1A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_Toc82717680 \h </w:instrText>
      </w:r>
      <w:r>
        <w:fldChar w:fldCharType="separate"/>
      </w:r>
      <w:r>
        <w:t>7</w:t>
      </w:r>
      <w:r>
        <w:fldChar w:fldCharType="end"/>
      </w:r>
    </w:p>
    <w:p w14:paraId="7C9B7BA8" w14:textId="4CB4083A" w:rsidR="002B1AE8" w:rsidRDefault="002B1A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_Toc82717681 \h </w:instrText>
      </w:r>
      <w:r>
        <w:fldChar w:fldCharType="separate"/>
      </w:r>
      <w:r>
        <w:t>8</w:t>
      </w:r>
      <w:r>
        <w:fldChar w:fldCharType="end"/>
      </w:r>
    </w:p>
    <w:p w14:paraId="73E3C7DA" w14:textId="03E59C50" w:rsidR="002B1AE8" w:rsidRDefault="002B1A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_Toc82717682 \h </w:instrText>
      </w:r>
      <w:r>
        <w:fldChar w:fldCharType="separate"/>
      </w:r>
      <w:r>
        <w:t>8</w:t>
      </w:r>
      <w:r>
        <w:fldChar w:fldCharType="end"/>
      </w:r>
    </w:p>
    <w:p w14:paraId="0476DEB9" w14:textId="01D9A1AF" w:rsidR="002B1AE8" w:rsidRDefault="002B1A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_Toc82717683 \h </w:instrText>
      </w:r>
      <w:r>
        <w:fldChar w:fldCharType="separate"/>
      </w:r>
      <w:r>
        <w:t>8</w:t>
      </w:r>
      <w:r>
        <w:fldChar w:fldCharType="end"/>
      </w:r>
    </w:p>
    <w:p w14:paraId="5F4B21AB" w14:textId="1C651850" w:rsidR="002B1AE8" w:rsidRDefault="002B1AE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_Toc82717684 \h </w:instrText>
      </w:r>
      <w:r>
        <w:fldChar w:fldCharType="separate"/>
      </w:r>
      <w:r>
        <w:t>8</w:t>
      </w:r>
      <w:r>
        <w:fldChar w:fldCharType="end"/>
      </w:r>
    </w:p>
    <w:p w14:paraId="60577B61" w14:textId="5AF36CAE" w:rsidR="002B1AE8" w:rsidRDefault="002B1AE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_Toc82717685 \h </w:instrText>
      </w:r>
      <w:r>
        <w:fldChar w:fldCharType="separate"/>
      </w:r>
      <w:r>
        <w:t>9</w:t>
      </w:r>
      <w:r>
        <w:fldChar w:fldCharType="end"/>
      </w:r>
    </w:p>
    <w:p w14:paraId="17252569" w14:textId="35A65C58" w:rsidR="002B1AE8" w:rsidRDefault="002B1AE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_Toc82717686 \h </w:instrText>
      </w:r>
      <w:r>
        <w:fldChar w:fldCharType="separate"/>
      </w:r>
      <w:r>
        <w:t>9</w:t>
      </w:r>
      <w:r>
        <w:fldChar w:fldCharType="end"/>
      </w:r>
    </w:p>
    <w:p w14:paraId="0718F993" w14:textId="3C54BC7F" w:rsidR="002B1AE8" w:rsidRDefault="002B1AE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356DA0">
        <w:rPr>
          <w:lang w:val="en-US"/>
        </w:rPr>
        <w:t>Service Operation Resolve</w:t>
      </w:r>
      <w:r>
        <w:tab/>
      </w:r>
      <w:r>
        <w:fldChar w:fldCharType="begin" w:fldLock="1"/>
      </w:r>
      <w:r>
        <w:instrText xml:space="preserve"> PAGEREF _Toc82717687 \h </w:instrText>
      </w:r>
      <w:r>
        <w:fldChar w:fldCharType="separate"/>
      </w:r>
      <w:r>
        <w:t>9</w:t>
      </w:r>
      <w:r>
        <w:fldChar w:fldCharType="end"/>
      </w:r>
    </w:p>
    <w:p w14:paraId="642B3A5E" w14:textId="2D5D6C94" w:rsidR="002B1AE8" w:rsidRDefault="002B1AE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_Toc82717688 \h </w:instrText>
      </w:r>
      <w:r>
        <w:fldChar w:fldCharType="separate"/>
      </w:r>
      <w:r>
        <w:t>9</w:t>
      </w:r>
      <w:r>
        <w:fldChar w:fldCharType="end"/>
      </w:r>
    </w:p>
    <w:p w14:paraId="696B0A4D" w14:textId="64E289C7" w:rsidR="002B1AE8" w:rsidRDefault="002B1AE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_Toc82717689 \h </w:instrText>
      </w:r>
      <w:r>
        <w:fldChar w:fldCharType="separate"/>
      </w:r>
      <w:r>
        <w:t>10</w:t>
      </w:r>
      <w:r>
        <w:fldChar w:fldCharType="end"/>
      </w:r>
    </w:p>
    <w:p w14:paraId="4A772A3A" w14:textId="16E13A81" w:rsidR="002B1AE8" w:rsidRDefault="002B1AE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356DA0">
        <w:rPr>
          <w:lang w:val="en-US"/>
        </w:rPr>
        <w:t>Service Operation</w:t>
      </w:r>
      <w:r>
        <w:t xml:space="preserve"> Assign</w:t>
      </w:r>
      <w:r>
        <w:tab/>
      </w:r>
      <w:r>
        <w:fldChar w:fldCharType="begin" w:fldLock="1"/>
      </w:r>
      <w:r>
        <w:instrText xml:space="preserve"> PAGEREF _Toc82717690 \h </w:instrText>
      </w:r>
      <w:r>
        <w:fldChar w:fldCharType="separate"/>
      </w:r>
      <w:r>
        <w:t>10</w:t>
      </w:r>
      <w:r>
        <w:fldChar w:fldCharType="end"/>
      </w:r>
    </w:p>
    <w:p w14:paraId="589BCF61" w14:textId="57AB88C0" w:rsidR="002B1AE8" w:rsidRDefault="002B1AE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356DA0">
        <w:rPr>
          <w:lang w:val="en-US"/>
        </w:rPr>
        <w:t>Service Operation</w:t>
      </w:r>
      <w:r>
        <w:t xml:space="preserve"> Subscribe</w:t>
      </w:r>
      <w:r>
        <w:tab/>
      </w:r>
      <w:r>
        <w:fldChar w:fldCharType="begin" w:fldLock="1"/>
      </w:r>
      <w:r>
        <w:instrText xml:space="preserve"> PAGEREF _Toc82717691 \h </w:instrText>
      </w:r>
      <w:r>
        <w:fldChar w:fldCharType="separate"/>
      </w:r>
      <w:r>
        <w:t>11</w:t>
      </w:r>
      <w:r>
        <w:fldChar w:fldCharType="end"/>
      </w:r>
    </w:p>
    <w:p w14:paraId="6C6FB40C" w14:textId="0DAF7537" w:rsidR="002B1AE8" w:rsidRDefault="002B1AE8">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_Toc82717692 \h </w:instrText>
      </w:r>
      <w:r>
        <w:fldChar w:fldCharType="separate"/>
      </w:r>
      <w:r>
        <w:t>11</w:t>
      </w:r>
      <w:r>
        <w:fldChar w:fldCharType="end"/>
      </w:r>
    </w:p>
    <w:p w14:paraId="145B1B36" w14:textId="7F01AD83" w:rsidR="002B1AE8" w:rsidRDefault="002B1AE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_Toc82717693 \h </w:instrText>
      </w:r>
      <w:r>
        <w:fldChar w:fldCharType="separate"/>
      </w:r>
      <w:r>
        <w:t>12</w:t>
      </w:r>
      <w:r>
        <w:fldChar w:fldCharType="end"/>
      </w:r>
    </w:p>
    <w:p w14:paraId="062F9AFF" w14:textId="2F7AA8ED" w:rsidR="002B1AE8" w:rsidRDefault="002B1AE8">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_Toc82717694 \h </w:instrText>
      </w:r>
      <w:r>
        <w:fldChar w:fldCharType="separate"/>
      </w:r>
      <w:r>
        <w:t>12</w:t>
      </w:r>
      <w:r>
        <w:fldChar w:fldCharType="end"/>
      </w:r>
    </w:p>
    <w:p w14:paraId="6B59DAD6" w14:textId="74975C6B" w:rsidR="002B1AE8" w:rsidRDefault="002B1AE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_Toc82717695 \h </w:instrText>
      </w:r>
      <w:r>
        <w:fldChar w:fldCharType="separate"/>
      </w:r>
      <w:r>
        <w:t>13</w:t>
      </w:r>
      <w:r>
        <w:fldChar w:fldCharType="end"/>
      </w:r>
    </w:p>
    <w:p w14:paraId="712D3867" w14:textId="2256313C" w:rsidR="002B1AE8" w:rsidRDefault="002B1AE8">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_Toc82717696 \h </w:instrText>
      </w:r>
      <w:r>
        <w:fldChar w:fldCharType="separate"/>
      </w:r>
      <w:r>
        <w:t>13</w:t>
      </w:r>
      <w:r>
        <w:fldChar w:fldCharType="end"/>
      </w:r>
    </w:p>
    <w:p w14:paraId="6ED9C093" w14:textId="3B5CA223" w:rsidR="002B1AE8" w:rsidRDefault="002B1A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_Toc82717697 \h </w:instrText>
      </w:r>
      <w:r>
        <w:fldChar w:fldCharType="separate"/>
      </w:r>
      <w:r>
        <w:t>13</w:t>
      </w:r>
      <w:r>
        <w:fldChar w:fldCharType="end"/>
      </w:r>
    </w:p>
    <w:p w14:paraId="32BDBCAB" w14:textId="3C2D3AF3" w:rsidR="002B1AE8" w:rsidRDefault="002B1A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_Toc82717698 \h </w:instrText>
      </w:r>
      <w:r>
        <w:fldChar w:fldCharType="separate"/>
      </w:r>
      <w:r>
        <w:t>13</w:t>
      </w:r>
      <w:r>
        <w:fldChar w:fldCharType="end"/>
      </w:r>
    </w:p>
    <w:p w14:paraId="33FBA9F0" w14:textId="4F79551C" w:rsidR="002B1AE8" w:rsidRDefault="002B1AE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_Toc82717699 \h </w:instrText>
      </w:r>
      <w:r>
        <w:fldChar w:fldCharType="separate"/>
      </w:r>
      <w:r>
        <w:t>13</w:t>
      </w:r>
      <w:r>
        <w:fldChar w:fldCharType="end"/>
      </w:r>
    </w:p>
    <w:p w14:paraId="58B33068" w14:textId="159665B5" w:rsidR="002B1AE8" w:rsidRDefault="002B1AE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_Toc82717700 \h </w:instrText>
      </w:r>
      <w:r>
        <w:fldChar w:fldCharType="separate"/>
      </w:r>
      <w:r>
        <w:t>14</w:t>
      </w:r>
      <w:r>
        <w:fldChar w:fldCharType="end"/>
      </w:r>
    </w:p>
    <w:p w14:paraId="6D54E5E9" w14:textId="1DA76CF3" w:rsidR="002B1AE8" w:rsidRDefault="002B1AE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_Toc82717701 \h </w:instrText>
      </w:r>
      <w:r>
        <w:fldChar w:fldCharType="separate"/>
      </w:r>
      <w:r>
        <w:t>14</w:t>
      </w:r>
      <w:r>
        <w:fldChar w:fldCharType="end"/>
      </w:r>
    </w:p>
    <w:p w14:paraId="6D051D91" w14:textId="1B9B870A" w:rsidR="002B1AE8" w:rsidRDefault="002B1AE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_Toc82717702 \h </w:instrText>
      </w:r>
      <w:r>
        <w:fldChar w:fldCharType="separate"/>
      </w:r>
      <w:r>
        <w:t>14</w:t>
      </w:r>
      <w:r>
        <w:fldChar w:fldCharType="end"/>
      </w:r>
    </w:p>
    <w:p w14:paraId="784C42AD" w14:textId="4880F6F3" w:rsidR="002B1AE8" w:rsidRDefault="002B1AE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_Toc82717703 \h </w:instrText>
      </w:r>
      <w:r>
        <w:fldChar w:fldCharType="separate"/>
      </w:r>
      <w:r>
        <w:t>14</w:t>
      </w:r>
      <w:r>
        <w:fldChar w:fldCharType="end"/>
      </w:r>
    </w:p>
    <w:p w14:paraId="20A6E28E" w14:textId="1CBF69C8" w:rsidR="002B1AE8" w:rsidRDefault="002B1AE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_Toc82717704 \h </w:instrText>
      </w:r>
      <w:r>
        <w:fldChar w:fldCharType="separate"/>
      </w:r>
      <w:r>
        <w:t>14</w:t>
      </w:r>
      <w:r>
        <w:fldChar w:fldCharType="end"/>
      </w:r>
    </w:p>
    <w:p w14:paraId="3D4E373B" w14:textId="20A78249" w:rsidR="002B1AE8" w:rsidRDefault="002B1AE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_Toc82717705 \h </w:instrText>
      </w:r>
      <w:r>
        <w:fldChar w:fldCharType="separate"/>
      </w:r>
      <w:r>
        <w:t>14</w:t>
      </w:r>
      <w:r>
        <w:fldChar w:fldCharType="end"/>
      </w:r>
    </w:p>
    <w:p w14:paraId="7CA99D82" w14:textId="04953584" w:rsidR="002B1AE8" w:rsidRDefault="002B1AE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_Toc82717706 \h </w:instrText>
      </w:r>
      <w:r>
        <w:fldChar w:fldCharType="separate"/>
      </w:r>
      <w:r>
        <w:t>14</w:t>
      </w:r>
      <w:r>
        <w:fldChar w:fldCharType="end"/>
      </w:r>
    </w:p>
    <w:p w14:paraId="120C8495" w14:textId="455B1275" w:rsidR="002B1AE8" w:rsidRDefault="002B1AE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_Toc82717707 \h </w:instrText>
      </w:r>
      <w:r>
        <w:fldChar w:fldCharType="separate"/>
      </w:r>
      <w:r>
        <w:t>15</w:t>
      </w:r>
      <w:r>
        <w:fldChar w:fldCharType="end"/>
      </w:r>
    </w:p>
    <w:p w14:paraId="05470174" w14:textId="2D03F1E4" w:rsidR="002B1AE8" w:rsidRDefault="002B1AE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_Toc82717708 \h </w:instrText>
      </w:r>
      <w:r>
        <w:fldChar w:fldCharType="separate"/>
      </w:r>
      <w:r>
        <w:t>15</w:t>
      </w:r>
      <w:r>
        <w:fldChar w:fldCharType="end"/>
      </w:r>
    </w:p>
    <w:p w14:paraId="100F70E5" w14:textId="76A159B1" w:rsidR="002B1AE8" w:rsidRDefault="002B1AE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_Toc82717709 \h </w:instrText>
      </w:r>
      <w:r>
        <w:fldChar w:fldCharType="separate"/>
      </w:r>
      <w:r>
        <w:t>16</w:t>
      </w:r>
      <w:r>
        <w:fldChar w:fldCharType="end"/>
      </w:r>
    </w:p>
    <w:p w14:paraId="3B6ACC0C" w14:textId="7CC5B5EC" w:rsidR="002B1AE8" w:rsidRDefault="002B1AE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_Toc82717710 \h </w:instrText>
      </w:r>
      <w:r>
        <w:fldChar w:fldCharType="separate"/>
      </w:r>
      <w:r>
        <w:t>16</w:t>
      </w:r>
      <w:r>
        <w:fldChar w:fldCharType="end"/>
      </w:r>
    </w:p>
    <w:p w14:paraId="0B22AD72" w14:textId="3FFC590D" w:rsidR="002B1AE8" w:rsidRDefault="002B1AE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_Toc82717711 \h </w:instrText>
      </w:r>
      <w:r>
        <w:fldChar w:fldCharType="separate"/>
      </w:r>
      <w:r>
        <w:t>16</w:t>
      </w:r>
      <w:r>
        <w:fldChar w:fldCharType="end"/>
      </w:r>
    </w:p>
    <w:p w14:paraId="4C64B406" w14:textId="79EE3938" w:rsidR="002B1AE8" w:rsidRDefault="002B1AE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_Toc82717712 \h </w:instrText>
      </w:r>
      <w:r>
        <w:fldChar w:fldCharType="separate"/>
      </w:r>
      <w:r>
        <w:t>16</w:t>
      </w:r>
      <w:r>
        <w:fldChar w:fldCharType="end"/>
      </w:r>
    </w:p>
    <w:p w14:paraId="4E5B1A34" w14:textId="37D9DDE7" w:rsidR="002B1AE8" w:rsidRDefault="002B1AE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_Toc82717713 \h </w:instrText>
      </w:r>
      <w:r>
        <w:fldChar w:fldCharType="separate"/>
      </w:r>
      <w:r>
        <w:t>16</w:t>
      </w:r>
      <w:r>
        <w:fldChar w:fldCharType="end"/>
      </w:r>
    </w:p>
    <w:p w14:paraId="1809166F" w14:textId="1B1D79FA" w:rsidR="002B1AE8" w:rsidRDefault="002B1AE8">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_Toc82717714 \h </w:instrText>
      </w:r>
      <w:r>
        <w:fldChar w:fldCharType="separate"/>
      </w:r>
      <w:r>
        <w:t>18</w:t>
      </w:r>
      <w:r>
        <w:fldChar w:fldCharType="end"/>
      </w:r>
    </w:p>
    <w:p w14:paraId="2FAE5620" w14:textId="4C2EAC68" w:rsidR="002B1AE8" w:rsidRDefault="002B1AE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_Toc82717715 \h </w:instrText>
      </w:r>
      <w:r>
        <w:fldChar w:fldCharType="separate"/>
      </w:r>
      <w:r>
        <w:t>19</w:t>
      </w:r>
      <w:r>
        <w:fldChar w:fldCharType="end"/>
      </w:r>
    </w:p>
    <w:p w14:paraId="4E2ACD23" w14:textId="2D7C06F8" w:rsidR="002B1AE8" w:rsidRDefault="002B1AE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_Toc82717716 \h </w:instrText>
      </w:r>
      <w:r>
        <w:fldChar w:fldCharType="separate"/>
      </w:r>
      <w:r>
        <w:t>19</w:t>
      </w:r>
      <w:r>
        <w:fldChar w:fldCharType="end"/>
      </w:r>
    </w:p>
    <w:p w14:paraId="5B0C8471" w14:textId="6DFDC3B7" w:rsidR="002B1AE8" w:rsidRDefault="002B1AE8">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_Toc82717717 \h </w:instrText>
      </w:r>
      <w:r>
        <w:fldChar w:fldCharType="separate"/>
      </w:r>
      <w:r>
        <w:t>19</w:t>
      </w:r>
      <w:r>
        <w:fldChar w:fldCharType="end"/>
      </w:r>
    </w:p>
    <w:p w14:paraId="0A41BCE5" w14:textId="7256CB1D" w:rsidR="002B1AE8" w:rsidRDefault="002B1AE8">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_Toc82717718 \h </w:instrText>
      </w:r>
      <w:r>
        <w:fldChar w:fldCharType="separate"/>
      </w:r>
      <w:r>
        <w:t>20</w:t>
      </w:r>
      <w:r>
        <w:fldChar w:fldCharType="end"/>
      </w:r>
    </w:p>
    <w:p w14:paraId="16F84881" w14:textId="43C6DEF4" w:rsidR="002B1AE8" w:rsidRDefault="002B1AE8">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_Toc82717719 \h </w:instrText>
      </w:r>
      <w:r>
        <w:fldChar w:fldCharType="separate"/>
      </w:r>
      <w:r>
        <w:t>20</w:t>
      </w:r>
      <w:r>
        <w:fldChar w:fldCharType="end"/>
      </w:r>
    </w:p>
    <w:p w14:paraId="4E022FE4" w14:textId="4C13CC7A" w:rsidR="002B1AE8" w:rsidRDefault="002B1AE8">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_Toc82717720 \h </w:instrText>
      </w:r>
      <w:r>
        <w:fldChar w:fldCharType="separate"/>
      </w:r>
      <w:r>
        <w:t>20</w:t>
      </w:r>
      <w:r>
        <w:fldChar w:fldCharType="end"/>
      </w:r>
    </w:p>
    <w:p w14:paraId="44F40C0E" w14:textId="4A09350F" w:rsidR="002B1AE8" w:rsidRDefault="002B1AE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_Toc82717721 \h </w:instrText>
      </w:r>
      <w:r>
        <w:fldChar w:fldCharType="separate"/>
      </w:r>
      <w:r>
        <w:t>21</w:t>
      </w:r>
      <w:r>
        <w:fldChar w:fldCharType="end"/>
      </w:r>
    </w:p>
    <w:p w14:paraId="617F40D6" w14:textId="2A1F6EED" w:rsidR="002B1AE8" w:rsidRDefault="002B1AE8">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_Toc82717722 \h </w:instrText>
      </w:r>
      <w:r>
        <w:fldChar w:fldCharType="separate"/>
      </w:r>
      <w:r>
        <w:t>21</w:t>
      </w:r>
      <w:r>
        <w:fldChar w:fldCharType="end"/>
      </w:r>
    </w:p>
    <w:p w14:paraId="69E74415" w14:textId="7DD11B06" w:rsidR="002B1AE8" w:rsidRDefault="002B1AE8">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_Toc82717723 \h </w:instrText>
      </w:r>
      <w:r>
        <w:fldChar w:fldCharType="separate"/>
      </w:r>
      <w:r>
        <w:t>21</w:t>
      </w:r>
      <w:r>
        <w:fldChar w:fldCharType="end"/>
      </w:r>
    </w:p>
    <w:p w14:paraId="682BBA82" w14:textId="6E45F971" w:rsidR="002B1AE8" w:rsidRDefault="002B1AE8">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_Toc82717724 \h </w:instrText>
      </w:r>
      <w:r>
        <w:fldChar w:fldCharType="separate"/>
      </w:r>
      <w:r>
        <w:t>22</w:t>
      </w:r>
      <w:r>
        <w:fldChar w:fldCharType="end"/>
      </w:r>
    </w:p>
    <w:p w14:paraId="709F081B" w14:textId="2D0584DF" w:rsidR="002B1AE8" w:rsidRDefault="002B1AE8">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_Toc82717725 \h </w:instrText>
      </w:r>
      <w:r>
        <w:fldChar w:fldCharType="separate"/>
      </w:r>
      <w:r>
        <w:t>22</w:t>
      </w:r>
      <w:r>
        <w:fldChar w:fldCharType="end"/>
      </w:r>
    </w:p>
    <w:p w14:paraId="2006EFD1" w14:textId="282B0179" w:rsidR="002B1AE8" w:rsidRDefault="002B1AE8">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_Toc82717726 \h </w:instrText>
      </w:r>
      <w:r>
        <w:fldChar w:fldCharType="separate"/>
      </w:r>
      <w:r>
        <w:t>23</w:t>
      </w:r>
      <w:r>
        <w:fldChar w:fldCharType="end"/>
      </w:r>
    </w:p>
    <w:p w14:paraId="452AF014" w14:textId="618DE92F" w:rsidR="002B1AE8" w:rsidRDefault="002B1AE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_Toc82717727 \h </w:instrText>
      </w:r>
      <w:r>
        <w:fldChar w:fldCharType="separate"/>
      </w:r>
      <w:r>
        <w:t>23</w:t>
      </w:r>
      <w:r>
        <w:fldChar w:fldCharType="end"/>
      </w:r>
    </w:p>
    <w:p w14:paraId="1B49103A" w14:textId="5B6A6B46" w:rsidR="002B1AE8" w:rsidRDefault="002B1AE8">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_Toc82717728 \h </w:instrText>
      </w:r>
      <w:r>
        <w:fldChar w:fldCharType="separate"/>
      </w:r>
      <w:r>
        <w:t>23</w:t>
      </w:r>
      <w:r>
        <w:fldChar w:fldCharType="end"/>
      </w:r>
    </w:p>
    <w:p w14:paraId="5D003631" w14:textId="6DA9FF48" w:rsidR="002B1AE8" w:rsidRDefault="002B1AE8">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_Toc82717729 \h </w:instrText>
      </w:r>
      <w:r>
        <w:fldChar w:fldCharType="separate"/>
      </w:r>
      <w:r>
        <w:t>23</w:t>
      </w:r>
      <w:r>
        <w:fldChar w:fldCharType="end"/>
      </w:r>
    </w:p>
    <w:p w14:paraId="6C2BEDAF" w14:textId="62179319" w:rsidR="002B1AE8" w:rsidRDefault="002B1AE8">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_Toc82717730 \h </w:instrText>
      </w:r>
      <w:r>
        <w:fldChar w:fldCharType="separate"/>
      </w:r>
      <w:r>
        <w:t>23</w:t>
      </w:r>
      <w:r>
        <w:fldChar w:fldCharType="end"/>
      </w:r>
    </w:p>
    <w:p w14:paraId="6C4A4463" w14:textId="38013DC6" w:rsidR="002B1AE8" w:rsidRDefault="002B1AE8">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_Toc82717731 \h </w:instrText>
      </w:r>
      <w:r>
        <w:fldChar w:fldCharType="separate"/>
      </w:r>
      <w:r>
        <w:t>23</w:t>
      </w:r>
      <w:r>
        <w:fldChar w:fldCharType="end"/>
      </w:r>
    </w:p>
    <w:p w14:paraId="782E86DE" w14:textId="1C1A98C4" w:rsidR="002B1AE8" w:rsidRDefault="002B1AE8">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_Toc82717732 \h </w:instrText>
      </w:r>
      <w:r>
        <w:fldChar w:fldCharType="separate"/>
      </w:r>
      <w:r>
        <w:t>25</w:t>
      </w:r>
      <w:r>
        <w:fldChar w:fldCharType="end"/>
      </w:r>
    </w:p>
    <w:p w14:paraId="2BF8EB0F" w14:textId="78E336DC" w:rsidR="002B1AE8" w:rsidRDefault="002B1AE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_Toc82717733 \h </w:instrText>
      </w:r>
      <w:r>
        <w:fldChar w:fldCharType="separate"/>
      </w:r>
      <w:r>
        <w:t>25</w:t>
      </w:r>
      <w:r>
        <w:fldChar w:fldCharType="end"/>
      </w:r>
    </w:p>
    <w:p w14:paraId="075E7465" w14:textId="59384D9E" w:rsidR="002B1AE8" w:rsidRDefault="002B1AE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_Toc82717734 \h </w:instrText>
      </w:r>
      <w:r>
        <w:fldChar w:fldCharType="separate"/>
      </w:r>
      <w:r>
        <w:t>25</w:t>
      </w:r>
      <w:r>
        <w:fldChar w:fldCharType="end"/>
      </w:r>
    </w:p>
    <w:p w14:paraId="4DA40747" w14:textId="072F1980" w:rsidR="002B1AE8" w:rsidRDefault="002B1AE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_Toc82717735 \h </w:instrText>
      </w:r>
      <w:r>
        <w:fldChar w:fldCharType="separate"/>
      </w:r>
      <w:r>
        <w:t>25</w:t>
      </w:r>
      <w:r>
        <w:fldChar w:fldCharType="end"/>
      </w:r>
    </w:p>
    <w:p w14:paraId="28B81EAA" w14:textId="66F7E899" w:rsidR="002B1AE8" w:rsidRDefault="002B1AE8">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_Toc82717736 \h </w:instrText>
      </w:r>
      <w:r>
        <w:fldChar w:fldCharType="separate"/>
      </w:r>
      <w:r>
        <w:t>25</w:t>
      </w:r>
      <w:r>
        <w:fldChar w:fldCharType="end"/>
      </w:r>
    </w:p>
    <w:p w14:paraId="3A7D1A81" w14:textId="2F7F6CD0" w:rsidR="002B1AE8" w:rsidRDefault="002B1AE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_Toc82717737 \h </w:instrText>
      </w:r>
      <w:r>
        <w:fldChar w:fldCharType="separate"/>
      </w:r>
      <w:r>
        <w:t>25</w:t>
      </w:r>
      <w:r>
        <w:fldChar w:fldCharType="end"/>
      </w:r>
    </w:p>
    <w:p w14:paraId="6C6E89EC" w14:textId="0CD6FD67" w:rsidR="002B1AE8" w:rsidRDefault="002B1AE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_Toc82717738 \h </w:instrText>
      </w:r>
      <w:r>
        <w:fldChar w:fldCharType="separate"/>
      </w:r>
      <w:r>
        <w:t>25</w:t>
      </w:r>
      <w:r>
        <w:fldChar w:fldCharType="end"/>
      </w:r>
    </w:p>
    <w:p w14:paraId="67AE1260" w14:textId="159843CE" w:rsidR="002B1AE8" w:rsidRDefault="002B1AE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_Toc82717739 \h </w:instrText>
      </w:r>
      <w:r>
        <w:fldChar w:fldCharType="separate"/>
      </w:r>
      <w:r>
        <w:t>25</w:t>
      </w:r>
      <w:r>
        <w:fldChar w:fldCharType="end"/>
      </w:r>
    </w:p>
    <w:p w14:paraId="1C03DF98" w14:textId="1F6F3B43" w:rsidR="002B1AE8" w:rsidRDefault="002B1AE8">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_Toc82717740 \h </w:instrText>
      </w:r>
      <w:r>
        <w:fldChar w:fldCharType="separate"/>
      </w:r>
      <w:r>
        <w:t>25</w:t>
      </w:r>
      <w:r>
        <w:fldChar w:fldCharType="end"/>
      </w:r>
    </w:p>
    <w:p w14:paraId="5BA58137" w14:textId="61E3A5D3" w:rsidR="002B1AE8" w:rsidRDefault="002B1AE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_Toc82717741 \h </w:instrText>
      </w:r>
      <w:r>
        <w:fldChar w:fldCharType="separate"/>
      </w:r>
      <w:r>
        <w:t>26</w:t>
      </w:r>
      <w:r>
        <w:fldChar w:fldCharType="end"/>
      </w:r>
    </w:p>
    <w:p w14:paraId="775B0141" w14:textId="781AC50F" w:rsidR="002B1AE8" w:rsidRDefault="002B1AE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_Toc82717742 \h </w:instrText>
      </w:r>
      <w:r>
        <w:fldChar w:fldCharType="separate"/>
      </w:r>
      <w:r>
        <w:t>26</w:t>
      </w:r>
      <w:r>
        <w:fldChar w:fldCharType="end"/>
      </w:r>
    </w:p>
    <w:p w14:paraId="794C187D" w14:textId="1F7D84A2" w:rsidR="002B1AE8" w:rsidRDefault="002B1AE8">
      <w:pPr>
        <w:pStyle w:val="TOC4"/>
        <w:rPr>
          <w:rFonts w:asciiTheme="minorHAnsi" w:eastAsiaTheme="minorEastAsia" w:hAnsiTheme="minorHAnsi" w:cstheme="minorBidi"/>
          <w:sz w:val="22"/>
          <w:szCs w:val="22"/>
          <w:lang w:eastAsia="en-GB"/>
        </w:rPr>
      </w:pPr>
      <w:r w:rsidRPr="00356DA0">
        <w:rPr>
          <w:lang w:val="en-US"/>
        </w:rPr>
        <w:t>6.1.6.2</w:t>
      </w:r>
      <w:r>
        <w:rPr>
          <w:rFonts w:asciiTheme="minorHAnsi" w:eastAsiaTheme="minorEastAsia" w:hAnsiTheme="minorHAnsi" w:cstheme="minorBidi"/>
          <w:sz w:val="22"/>
          <w:szCs w:val="22"/>
          <w:lang w:eastAsia="en-GB"/>
        </w:rPr>
        <w:tab/>
      </w:r>
      <w:r w:rsidRPr="00356DA0">
        <w:rPr>
          <w:lang w:val="en-US"/>
        </w:rPr>
        <w:t>Structured data types</w:t>
      </w:r>
      <w:r>
        <w:tab/>
      </w:r>
      <w:r>
        <w:fldChar w:fldCharType="begin" w:fldLock="1"/>
      </w:r>
      <w:r>
        <w:instrText xml:space="preserve"> PAGEREF _Toc82717743 \h </w:instrText>
      </w:r>
      <w:r>
        <w:fldChar w:fldCharType="separate"/>
      </w:r>
      <w:r>
        <w:t>27</w:t>
      </w:r>
      <w:r>
        <w:fldChar w:fldCharType="end"/>
      </w:r>
    </w:p>
    <w:p w14:paraId="7754799B" w14:textId="2A4863FE" w:rsidR="002B1AE8" w:rsidRDefault="002B1AE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_Toc82717744 \h </w:instrText>
      </w:r>
      <w:r>
        <w:fldChar w:fldCharType="separate"/>
      </w:r>
      <w:r>
        <w:t>27</w:t>
      </w:r>
      <w:r>
        <w:fldChar w:fldCharType="end"/>
      </w:r>
    </w:p>
    <w:p w14:paraId="7ECA156F" w14:textId="4F8B885D" w:rsidR="002B1AE8" w:rsidRDefault="002B1AE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_Toc82717745 \h </w:instrText>
      </w:r>
      <w:r>
        <w:fldChar w:fldCharType="separate"/>
      </w:r>
      <w:r>
        <w:t>28</w:t>
      </w:r>
      <w:r>
        <w:fldChar w:fldCharType="end"/>
      </w:r>
    </w:p>
    <w:p w14:paraId="29A53358" w14:textId="2142C41F" w:rsidR="002B1AE8" w:rsidRDefault="002B1AE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_Toc82717746 \h </w:instrText>
      </w:r>
      <w:r>
        <w:fldChar w:fldCharType="separate"/>
      </w:r>
      <w:r>
        <w:t>29</w:t>
      </w:r>
      <w:r>
        <w:fldChar w:fldCharType="end"/>
      </w:r>
    </w:p>
    <w:p w14:paraId="41AF7FB9" w14:textId="1A62AC5A" w:rsidR="002B1AE8" w:rsidRDefault="002B1AE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_Toc82717747 \h </w:instrText>
      </w:r>
      <w:r>
        <w:fldChar w:fldCharType="separate"/>
      </w:r>
      <w:r>
        <w:t>29</w:t>
      </w:r>
      <w:r>
        <w:fldChar w:fldCharType="end"/>
      </w:r>
    </w:p>
    <w:p w14:paraId="04C3C45C" w14:textId="1D5B88C8" w:rsidR="002B1AE8" w:rsidRDefault="002B1AE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356DA0">
        <w:rPr>
          <w:lang w:val="es-ES"/>
        </w:rPr>
        <w:t>UeRadioCapaId</w:t>
      </w:r>
      <w:r>
        <w:tab/>
      </w:r>
      <w:r>
        <w:fldChar w:fldCharType="begin" w:fldLock="1"/>
      </w:r>
      <w:r>
        <w:instrText xml:space="preserve"> PAGEREF _Toc82717748 \h </w:instrText>
      </w:r>
      <w:r>
        <w:fldChar w:fldCharType="separate"/>
      </w:r>
      <w:r>
        <w:t>29</w:t>
      </w:r>
      <w:r>
        <w:fldChar w:fldCharType="end"/>
      </w:r>
    </w:p>
    <w:p w14:paraId="6550C354" w14:textId="010F9741" w:rsidR="002B1AE8" w:rsidRDefault="002B1AE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_Toc82717749 \h </w:instrText>
      </w:r>
      <w:r>
        <w:fldChar w:fldCharType="separate"/>
      </w:r>
      <w:r>
        <w:t>30</w:t>
      </w:r>
      <w:r>
        <w:fldChar w:fldCharType="end"/>
      </w:r>
    </w:p>
    <w:p w14:paraId="66625969" w14:textId="1F484CB7" w:rsidR="002B1AE8" w:rsidRDefault="002B1AE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_Toc82717750 \h </w:instrText>
      </w:r>
      <w:r>
        <w:fldChar w:fldCharType="separate"/>
      </w:r>
      <w:r>
        <w:t>30</w:t>
      </w:r>
      <w:r>
        <w:fldChar w:fldCharType="end"/>
      </w:r>
    </w:p>
    <w:p w14:paraId="660D0090" w14:textId="1FF98A78" w:rsidR="002B1AE8" w:rsidRDefault="002B1AE8">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_Toc82717751 \h </w:instrText>
      </w:r>
      <w:r>
        <w:fldChar w:fldCharType="separate"/>
      </w:r>
      <w:r>
        <w:t>30</w:t>
      </w:r>
      <w:r>
        <w:fldChar w:fldCharType="end"/>
      </w:r>
    </w:p>
    <w:p w14:paraId="1BDB71FA" w14:textId="1D55FF12" w:rsidR="002B1AE8" w:rsidRDefault="002B1AE8">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356DA0">
        <w:rPr>
          <w:lang w:val="en-US"/>
        </w:rPr>
        <w:t>ManAssOpRequestlist</w:t>
      </w:r>
      <w:r>
        <w:tab/>
      </w:r>
      <w:r>
        <w:fldChar w:fldCharType="begin" w:fldLock="1"/>
      </w:r>
      <w:r>
        <w:instrText xml:space="preserve"> PAGEREF _Toc82717752 \h </w:instrText>
      </w:r>
      <w:r>
        <w:fldChar w:fldCharType="separate"/>
      </w:r>
      <w:r>
        <w:t>31</w:t>
      </w:r>
      <w:r>
        <w:fldChar w:fldCharType="end"/>
      </w:r>
    </w:p>
    <w:p w14:paraId="4CB0393E" w14:textId="5F3D2537" w:rsidR="002B1AE8" w:rsidRDefault="002B1AE8">
      <w:pPr>
        <w:pStyle w:val="TOC4"/>
        <w:rPr>
          <w:rFonts w:asciiTheme="minorHAnsi" w:eastAsiaTheme="minorEastAsia" w:hAnsiTheme="minorHAnsi" w:cstheme="minorBidi"/>
          <w:sz w:val="22"/>
          <w:szCs w:val="22"/>
          <w:lang w:eastAsia="en-GB"/>
        </w:rPr>
      </w:pPr>
      <w:r w:rsidRPr="00356DA0">
        <w:rPr>
          <w:lang w:val="en-US"/>
        </w:rPr>
        <w:t>6.1.6.3</w:t>
      </w:r>
      <w:r>
        <w:rPr>
          <w:rFonts w:asciiTheme="minorHAnsi" w:eastAsiaTheme="minorEastAsia" w:hAnsiTheme="minorHAnsi" w:cstheme="minorBidi"/>
          <w:sz w:val="22"/>
          <w:szCs w:val="22"/>
          <w:lang w:eastAsia="en-GB"/>
        </w:rPr>
        <w:tab/>
      </w:r>
      <w:r w:rsidRPr="00356DA0">
        <w:rPr>
          <w:lang w:val="en-US"/>
        </w:rPr>
        <w:t>Simple data types and enumerations</w:t>
      </w:r>
      <w:r>
        <w:tab/>
      </w:r>
      <w:r>
        <w:fldChar w:fldCharType="begin" w:fldLock="1"/>
      </w:r>
      <w:r>
        <w:instrText xml:space="preserve"> PAGEREF _Toc82717753 \h </w:instrText>
      </w:r>
      <w:r>
        <w:fldChar w:fldCharType="separate"/>
      </w:r>
      <w:r>
        <w:t>31</w:t>
      </w:r>
      <w:r>
        <w:fldChar w:fldCharType="end"/>
      </w:r>
    </w:p>
    <w:p w14:paraId="1F90ECEC" w14:textId="3D3D5FA7" w:rsidR="002B1AE8" w:rsidRDefault="002B1AE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_Toc82717754 \h </w:instrText>
      </w:r>
      <w:r>
        <w:fldChar w:fldCharType="separate"/>
      </w:r>
      <w:r>
        <w:t>31</w:t>
      </w:r>
      <w:r>
        <w:fldChar w:fldCharType="end"/>
      </w:r>
    </w:p>
    <w:p w14:paraId="15DDD4B5" w14:textId="1FAD8E5A" w:rsidR="002B1AE8" w:rsidRDefault="002B1AE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_Toc82717755 \h </w:instrText>
      </w:r>
      <w:r>
        <w:fldChar w:fldCharType="separate"/>
      </w:r>
      <w:r>
        <w:t>31</w:t>
      </w:r>
      <w:r>
        <w:fldChar w:fldCharType="end"/>
      </w:r>
    </w:p>
    <w:p w14:paraId="7A35D55A" w14:textId="650CCC6A" w:rsidR="002B1AE8" w:rsidRDefault="002B1AE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_Toc82717756 \h </w:instrText>
      </w:r>
      <w:r>
        <w:fldChar w:fldCharType="separate"/>
      </w:r>
      <w:r>
        <w:t>31</w:t>
      </w:r>
      <w:r>
        <w:fldChar w:fldCharType="end"/>
      </w:r>
    </w:p>
    <w:p w14:paraId="7E46E756" w14:textId="55E049A1" w:rsidR="002B1AE8" w:rsidRDefault="002B1AE8">
      <w:pPr>
        <w:pStyle w:val="TOC5"/>
        <w:rPr>
          <w:rFonts w:asciiTheme="minorHAnsi" w:eastAsiaTheme="minorEastAsia" w:hAnsiTheme="minorHAnsi" w:cstheme="minorBidi"/>
          <w:sz w:val="22"/>
          <w:szCs w:val="22"/>
          <w:lang w:eastAsia="en-GB"/>
        </w:rPr>
      </w:pPr>
      <w:r w:rsidRPr="00356DA0">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_Toc82717757 \h </w:instrText>
      </w:r>
      <w:r>
        <w:fldChar w:fldCharType="separate"/>
      </w:r>
      <w:r>
        <w:t>31</w:t>
      </w:r>
      <w:r>
        <w:fldChar w:fldCharType="end"/>
      </w:r>
    </w:p>
    <w:p w14:paraId="0125C203" w14:textId="45243E29" w:rsidR="002B1AE8" w:rsidRDefault="002B1AE8">
      <w:pPr>
        <w:pStyle w:val="TOC4"/>
        <w:rPr>
          <w:rFonts w:asciiTheme="minorHAnsi" w:eastAsiaTheme="minorEastAsia" w:hAnsiTheme="minorHAnsi" w:cstheme="minorBidi"/>
          <w:sz w:val="22"/>
          <w:szCs w:val="22"/>
          <w:lang w:eastAsia="en-GB"/>
        </w:rPr>
      </w:pPr>
      <w:r w:rsidRPr="00356DA0">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_Toc82717758 \h </w:instrText>
      </w:r>
      <w:r>
        <w:fldChar w:fldCharType="separate"/>
      </w:r>
      <w:r>
        <w:t>32</w:t>
      </w:r>
      <w:r>
        <w:fldChar w:fldCharType="end"/>
      </w:r>
    </w:p>
    <w:p w14:paraId="209092A2" w14:textId="613804DB" w:rsidR="002B1AE8" w:rsidRDefault="002B1AE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_Toc82717759 \h </w:instrText>
      </w:r>
      <w:r>
        <w:fldChar w:fldCharType="separate"/>
      </w:r>
      <w:r>
        <w:t>32</w:t>
      </w:r>
      <w:r>
        <w:fldChar w:fldCharType="end"/>
      </w:r>
    </w:p>
    <w:p w14:paraId="65560467" w14:textId="59BB72CB" w:rsidR="002B1AE8" w:rsidRDefault="002B1AE8">
      <w:pPr>
        <w:pStyle w:val="TOC5"/>
        <w:rPr>
          <w:rFonts w:asciiTheme="minorHAnsi" w:eastAsiaTheme="minorEastAsia" w:hAnsiTheme="minorHAnsi" w:cstheme="minorBidi"/>
          <w:sz w:val="22"/>
          <w:szCs w:val="22"/>
          <w:lang w:eastAsia="en-GB"/>
        </w:rPr>
      </w:pPr>
      <w:r w:rsidRPr="00356DA0">
        <w:rPr>
          <w:lang w:val="en-US"/>
        </w:rPr>
        <w:t>6.1.6.5.2</w:t>
      </w:r>
      <w:r>
        <w:rPr>
          <w:rFonts w:asciiTheme="minorHAnsi" w:eastAsiaTheme="minorEastAsia" w:hAnsiTheme="minorHAnsi" w:cstheme="minorBidi"/>
          <w:sz w:val="22"/>
          <w:szCs w:val="22"/>
          <w:lang w:eastAsia="en-GB"/>
        </w:rPr>
        <w:tab/>
      </w:r>
      <w:r w:rsidRPr="00356DA0">
        <w:rPr>
          <w:lang w:val="en-US"/>
        </w:rPr>
        <w:t>UE Radio Capability Information</w:t>
      </w:r>
      <w:r>
        <w:tab/>
      </w:r>
      <w:r>
        <w:fldChar w:fldCharType="begin" w:fldLock="1"/>
      </w:r>
      <w:r>
        <w:instrText xml:space="preserve"> PAGEREF _Toc82717760 \h </w:instrText>
      </w:r>
      <w:r>
        <w:fldChar w:fldCharType="separate"/>
      </w:r>
      <w:r>
        <w:t>32</w:t>
      </w:r>
      <w:r>
        <w:fldChar w:fldCharType="end"/>
      </w:r>
    </w:p>
    <w:p w14:paraId="2FF3C790" w14:textId="4ED2CA87" w:rsidR="002B1AE8" w:rsidRDefault="002B1AE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_Toc82717761 \h </w:instrText>
      </w:r>
      <w:r>
        <w:fldChar w:fldCharType="separate"/>
      </w:r>
      <w:r>
        <w:t>32</w:t>
      </w:r>
      <w:r>
        <w:fldChar w:fldCharType="end"/>
      </w:r>
    </w:p>
    <w:p w14:paraId="363B9CE8" w14:textId="675707A5" w:rsidR="002B1AE8" w:rsidRDefault="002B1AE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_Toc82717762 \h </w:instrText>
      </w:r>
      <w:r>
        <w:fldChar w:fldCharType="separate"/>
      </w:r>
      <w:r>
        <w:t>32</w:t>
      </w:r>
      <w:r>
        <w:fldChar w:fldCharType="end"/>
      </w:r>
    </w:p>
    <w:p w14:paraId="27FF2F99" w14:textId="4FE07980" w:rsidR="002B1AE8" w:rsidRDefault="002B1AE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_Toc82717763 \h </w:instrText>
      </w:r>
      <w:r>
        <w:fldChar w:fldCharType="separate"/>
      </w:r>
      <w:r>
        <w:t>32</w:t>
      </w:r>
      <w:r>
        <w:fldChar w:fldCharType="end"/>
      </w:r>
    </w:p>
    <w:p w14:paraId="03D1C6B8" w14:textId="7A96142D" w:rsidR="002B1AE8" w:rsidRDefault="002B1AE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_Toc82717764 \h </w:instrText>
      </w:r>
      <w:r>
        <w:fldChar w:fldCharType="separate"/>
      </w:r>
      <w:r>
        <w:t>32</w:t>
      </w:r>
      <w:r>
        <w:fldChar w:fldCharType="end"/>
      </w:r>
    </w:p>
    <w:p w14:paraId="21C134EC" w14:textId="061D39BA" w:rsidR="002B1AE8" w:rsidRDefault="002B1AE8">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_Toc82717765 \h </w:instrText>
      </w:r>
      <w:r>
        <w:fldChar w:fldCharType="separate"/>
      </w:r>
      <w:r>
        <w:t>33</w:t>
      </w:r>
      <w:r>
        <w:fldChar w:fldCharType="end"/>
      </w:r>
    </w:p>
    <w:p w14:paraId="0C17FE6E" w14:textId="30B2F5AB" w:rsidR="002B1AE8" w:rsidRDefault="002B1AE8">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_Toc82717766 \h </w:instrText>
      </w:r>
      <w:r>
        <w:fldChar w:fldCharType="separate"/>
      </w:r>
      <w:r>
        <w:t>33</w:t>
      </w:r>
      <w:r>
        <w:fldChar w:fldCharType="end"/>
      </w:r>
    </w:p>
    <w:p w14:paraId="0F887A63" w14:textId="56B049D8" w:rsidR="002B1AE8" w:rsidRDefault="002B1AE8">
      <w:pPr>
        <w:pStyle w:val="TOC3"/>
        <w:rPr>
          <w:rFonts w:asciiTheme="minorHAnsi" w:eastAsiaTheme="minorEastAsia" w:hAnsiTheme="minorHAnsi" w:cstheme="minorBidi"/>
          <w:sz w:val="22"/>
          <w:szCs w:val="22"/>
          <w:lang w:eastAsia="en-GB"/>
        </w:rPr>
      </w:pPr>
      <w:r w:rsidRPr="00356DA0">
        <w:rPr>
          <w:lang w:val="en-US"/>
        </w:rPr>
        <w:t>6.1.10</w:t>
      </w:r>
      <w:r>
        <w:rPr>
          <w:rFonts w:asciiTheme="minorHAnsi" w:eastAsiaTheme="minorEastAsia" w:hAnsiTheme="minorHAnsi" w:cstheme="minorBidi"/>
          <w:sz w:val="22"/>
          <w:szCs w:val="22"/>
          <w:lang w:eastAsia="en-GB"/>
        </w:rPr>
        <w:tab/>
      </w:r>
      <w:r w:rsidRPr="00356DA0">
        <w:rPr>
          <w:lang w:val="en-US"/>
        </w:rPr>
        <w:t>HTTP redirection</w:t>
      </w:r>
      <w:r>
        <w:tab/>
      </w:r>
      <w:r>
        <w:fldChar w:fldCharType="begin" w:fldLock="1"/>
      </w:r>
      <w:r>
        <w:instrText xml:space="preserve"> PAGEREF _Toc82717767 \h </w:instrText>
      </w:r>
      <w:r>
        <w:fldChar w:fldCharType="separate"/>
      </w:r>
      <w:r>
        <w:t>33</w:t>
      </w:r>
      <w:r>
        <w:fldChar w:fldCharType="end"/>
      </w:r>
    </w:p>
    <w:p w14:paraId="01CBD2D4" w14:textId="752CD8FE" w:rsidR="002B1AE8" w:rsidRDefault="002B1AE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_Toc82717768 \h </w:instrText>
      </w:r>
      <w:r>
        <w:fldChar w:fldCharType="separate"/>
      </w:r>
      <w:r>
        <w:t>34</w:t>
      </w:r>
      <w:r>
        <w:fldChar w:fldCharType="end"/>
      </w:r>
    </w:p>
    <w:p w14:paraId="0363BE99" w14:textId="756417D4" w:rsidR="002B1AE8" w:rsidRDefault="002B1AE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_Toc82717769 \h </w:instrText>
      </w:r>
      <w:r>
        <w:fldChar w:fldCharType="separate"/>
      </w:r>
      <w:r>
        <w:t>34</w:t>
      </w:r>
      <w:r>
        <w:fldChar w:fldCharType="end"/>
      </w:r>
    </w:p>
    <w:p w14:paraId="48DB53A8" w14:textId="2493B42D" w:rsidR="00080512" w:rsidRPr="004D3578" w:rsidRDefault="00CA6850">
      <w:r>
        <w:fldChar w:fldCharType="end"/>
      </w:r>
    </w:p>
    <w:p w14:paraId="21253118" w14:textId="77777777"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8271767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82717673"/>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24C3F">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82717674"/>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24C3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82717675"/>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p>
    <w:p w14:paraId="390BB088" w14:textId="77777777" w:rsidR="00F24C3F" w:rsidRPr="004D3578" w:rsidRDefault="00F24C3F" w:rsidP="00F24C3F">
      <w:pPr>
        <w:pStyle w:val="Heading2"/>
      </w:pPr>
      <w:bookmarkStart w:id="61" w:name="_Toc21954248"/>
      <w:bookmarkStart w:id="62" w:name="_Toc25048030"/>
      <w:bookmarkStart w:id="63" w:name="_Toc34143405"/>
      <w:bookmarkStart w:id="64" w:name="_Toc34750875"/>
      <w:bookmarkStart w:id="65" w:name="_Toc34751636"/>
      <w:bookmarkStart w:id="66" w:name="_Toc35940984"/>
      <w:bookmarkStart w:id="67" w:name="_Toc43283884"/>
      <w:bookmarkStart w:id="68" w:name="_Toc49762879"/>
      <w:bookmarkStart w:id="69" w:name="_Toc51925733"/>
      <w:bookmarkStart w:id="70" w:name="_Toc51925834"/>
      <w:bookmarkStart w:id="71" w:name="_Toc82717676"/>
      <w:r w:rsidRPr="004D3578">
        <w:t>3.1</w:t>
      </w:r>
      <w:r w:rsidRPr="004D3578">
        <w:tab/>
      </w:r>
      <w:bookmarkEnd w:id="61"/>
      <w:bookmarkEnd w:id="62"/>
      <w:bookmarkEnd w:id="63"/>
      <w:bookmarkEnd w:id="64"/>
      <w:r w:rsidR="006C0D0E">
        <w:t>Terms</w:t>
      </w:r>
      <w:bookmarkEnd w:id="65"/>
      <w:bookmarkEnd w:id="66"/>
      <w:bookmarkEnd w:id="67"/>
      <w:bookmarkEnd w:id="68"/>
      <w:bookmarkEnd w:id="69"/>
      <w:bookmarkEnd w:id="70"/>
      <w:bookmarkEnd w:id="71"/>
    </w:p>
    <w:p w14:paraId="108034D7" w14:textId="77777777" w:rsidR="00F24C3F" w:rsidRPr="004D3578" w:rsidRDefault="006C0D0E" w:rsidP="00F24C3F">
      <w:r>
        <w:t>void</w:t>
      </w:r>
    </w:p>
    <w:p w14:paraId="2177D102" w14:textId="77777777" w:rsidR="00F24C3F" w:rsidRPr="004D3578" w:rsidRDefault="00F24C3F" w:rsidP="00F24C3F">
      <w:pPr>
        <w:pStyle w:val="Heading2"/>
      </w:pPr>
      <w:bookmarkStart w:id="72" w:name="_Toc21954249"/>
      <w:bookmarkStart w:id="73" w:name="_Toc25048031"/>
      <w:bookmarkStart w:id="74" w:name="_Toc34143406"/>
      <w:bookmarkStart w:id="75" w:name="_Toc34750876"/>
      <w:bookmarkStart w:id="76" w:name="_Toc34751637"/>
      <w:bookmarkStart w:id="77" w:name="_Toc35940985"/>
      <w:bookmarkStart w:id="78" w:name="_Toc43283885"/>
      <w:bookmarkStart w:id="79" w:name="_Toc49762880"/>
      <w:bookmarkStart w:id="80" w:name="_Toc51925734"/>
      <w:bookmarkStart w:id="81" w:name="_Toc51925835"/>
      <w:bookmarkStart w:id="82" w:name="_Toc82717677"/>
      <w:r w:rsidRPr="004D3578">
        <w:t>3.2</w:t>
      </w:r>
      <w:r w:rsidRPr="004D3578">
        <w:tab/>
        <w:t>Symbols</w:t>
      </w:r>
      <w:bookmarkEnd w:id="72"/>
      <w:bookmarkEnd w:id="73"/>
      <w:bookmarkEnd w:id="74"/>
      <w:bookmarkEnd w:id="75"/>
      <w:bookmarkEnd w:id="76"/>
      <w:bookmarkEnd w:id="77"/>
      <w:bookmarkEnd w:id="78"/>
      <w:bookmarkEnd w:id="79"/>
      <w:bookmarkEnd w:id="80"/>
      <w:bookmarkEnd w:id="81"/>
      <w:bookmarkEnd w:id="82"/>
    </w:p>
    <w:p w14:paraId="0C99F659" w14:textId="77777777" w:rsidR="00F24C3F" w:rsidRPr="004D3578" w:rsidRDefault="006C0D0E" w:rsidP="006C0D0E">
      <w:r>
        <w:t>void</w:t>
      </w:r>
    </w:p>
    <w:p w14:paraId="098C65CA" w14:textId="77777777" w:rsidR="00F24C3F" w:rsidRPr="004D3578" w:rsidRDefault="00F24C3F" w:rsidP="00F24C3F">
      <w:pPr>
        <w:pStyle w:val="Heading2"/>
      </w:pPr>
      <w:bookmarkStart w:id="83" w:name="_Toc21954250"/>
      <w:bookmarkStart w:id="84" w:name="_Toc25048032"/>
      <w:bookmarkStart w:id="85" w:name="_Toc34143407"/>
      <w:bookmarkStart w:id="86" w:name="_Toc34750877"/>
      <w:bookmarkStart w:id="87" w:name="_Toc34751638"/>
      <w:bookmarkStart w:id="88" w:name="_Toc35940986"/>
      <w:bookmarkStart w:id="89" w:name="_Toc43283886"/>
      <w:bookmarkStart w:id="90" w:name="_Toc49762881"/>
      <w:bookmarkStart w:id="91" w:name="_Toc51925735"/>
      <w:bookmarkStart w:id="92" w:name="_Toc51925836"/>
      <w:bookmarkStart w:id="93" w:name="_Toc82717678"/>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6A29A55C" w14:textId="77777777" w:rsidR="00691098" w:rsidRDefault="00691098" w:rsidP="00691098">
      <w:pPr>
        <w:keepNext/>
      </w:pPr>
      <w:bookmarkStart w:id="94" w:name="_Toc21954251"/>
      <w:bookmarkStart w:id="95" w:name="_Toc25048033"/>
      <w:bookmarkStart w:id="96" w:name="_Toc34143408"/>
      <w:bookmarkStart w:id="97" w:name="_Toc34750878"/>
      <w:bookmarkStart w:id="9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24C3F">
      <w:pPr>
        <w:pStyle w:val="Heading1"/>
      </w:pPr>
      <w:bookmarkStart w:id="99" w:name="_Toc35940987"/>
      <w:bookmarkStart w:id="100" w:name="_Toc43283887"/>
      <w:bookmarkStart w:id="101" w:name="_Toc49762882"/>
      <w:bookmarkStart w:id="102" w:name="_Toc51925736"/>
      <w:bookmarkStart w:id="103" w:name="_Toc51925837"/>
      <w:bookmarkStart w:id="104" w:name="_Toc82717679"/>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4B7D052B" w14:textId="77777777" w:rsidR="00F24C3F" w:rsidRDefault="00F24C3F" w:rsidP="00F24C3F">
      <w:pPr>
        <w:pStyle w:val="Heading2"/>
      </w:pPr>
      <w:bookmarkStart w:id="105" w:name="_Toc21954252"/>
      <w:bookmarkStart w:id="106" w:name="_Toc25048034"/>
      <w:bookmarkStart w:id="107" w:name="_Toc34143409"/>
      <w:bookmarkStart w:id="108" w:name="_Toc34750879"/>
      <w:bookmarkStart w:id="109" w:name="_Toc34751640"/>
      <w:bookmarkStart w:id="110" w:name="_Toc35940988"/>
      <w:bookmarkStart w:id="111" w:name="_Toc43283888"/>
      <w:bookmarkStart w:id="112" w:name="_Toc49762883"/>
      <w:bookmarkStart w:id="113" w:name="_Toc51925737"/>
      <w:bookmarkStart w:id="114" w:name="_Toc51925838"/>
      <w:bookmarkStart w:id="115" w:name="_Toc82717680"/>
      <w:r>
        <w:t>4.1</w:t>
      </w:r>
      <w:r>
        <w:tab/>
        <w:t>Introduction</w:t>
      </w:r>
      <w:bookmarkEnd w:id="105"/>
      <w:bookmarkEnd w:id="106"/>
      <w:bookmarkEnd w:id="107"/>
      <w:bookmarkEnd w:id="108"/>
      <w:bookmarkEnd w:id="109"/>
      <w:bookmarkEnd w:id="110"/>
      <w:bookmarkEnd w:id="111"/>
      <w:bookmarkEnd w:id="112"/>
      <w:bookmarkEnd w:id="113"/>
      <w:bookmarkEnd w:id="114"/>
      <w:bookmarkEnd w:id="11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25pt;height:196.2pt" o:ole="">
            <v:imagedata r:id="rId12" o:title="" croptop="3418f" cropbottom="2208f" cropright="985f"/>
          </v:shape>
          <o:OLEObject Type="Embed" ProgID="Visio.Drawing.11" ShapeID="_x0000_i1027" DrawAspect="Content" ObjectID="_1693332095"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24C3F">
      <w:pPr>
        <w:pStyle w:val="Heading1"/>
      </w:pPr>
      <w:bookmarkStart w:id="116" w:name="_Toc21954253"/>
      <w:bookmarkStart w:id="117" w:name="_Toc25048035"/>
      <w:bookmarkStart w:id="118" w:name="_Toc34143410"/>
      <w:bookmarkStart w:id="119" w:name="_Toc34750880"/>
      <w:bookmarkStart w:id="120" w:name="_Toc34751641"/>
      <w:bookmarkStart w:id="121" w:name="_Toc35940989"/>
      <w:bookmarkStart w:id="122" w:name="_Toc43283889"/>
      <w:bookmarkStart w:id="123" w:name="_Toc49762884"/>
      <w:bookmarkStart w:id="124" w:name="_Toc51925738"/>
      <w:bookmarkStart w:id="125" w:name="_Toc51925839"/>
      <w:bookmarkStart w:id="126" w:name="_Toc82717681"/>
      <w:r>
        <w:t>5</w:t>
      </w:r>
      <w:r w:rsidRPr="004D3578">
        <w:tab/>
      </w:r>
      <w:r>
        <w:t>Services offered by the UCMF</w:t>
      </w:r>
      <w:bookmarkEnd w:id="116"/>
      <w:bookmarkEnd w:id="117"/>
      <w:bookmarkEnd w:id="118"/>
      <w:bookmarkEnd w:id="119"/>
      <w:bookmarkEnd w:id="120"/>
      <w:bookmarkEnd w:id="121"/>
      <w:bookmarkEnd w:id="122"/>
      <w:bookmarkEnd w:id="123"/>
      <w:bookmarkEnd w:id="124"/>
      <w:bookmarkEnd w:id="125"/>
      <w:bookmarkEnd w:id="126"/>
    </w:p>
    <w:p w14:paraId="0E807D0B" w14:textId="77777777" w:rsidR="00F24C3F" w:rsidRDefault="00F24C3F" w:rsidP="00F24C3F">
      <w:pPr>
        <w:pStyle w:val="Heading2"/>
      </w:pPr>
      <w:bookmarkStart w:id="127" w:name="_Toc21954254"/>
      <w:bookmarkStart w:id="128" w:name="_Toc25048036"/>
      <w:bookmarkStart w:id="129" w:name="_Toc34143411"/>
      <w:bookmarkStart w:id="130" w:name="_Toc34750881"/>
      <w:bookmarkStart w:id="131" w:name="_Toc34751642"/>
      <w:bookmarkStart w:id="132" w:name="_Toc35940990"/>
      <w:bookmarkStart w:id="133" w:name="_Toc43283890"/>
      <w:bookmarkStart w:id="134" w:name="_Toc49762885"/>
      <w:bookmarkStart w:id="135" w:name="_Toc51925739"/>
      <w:bookmarkStart w:id="136" w:name="_Toc51925840"/>
      <w:bookmarkStart w:id="137" w:name="_Toc82717682"/>
      <w:r>
        <w:t>5.1</w:t>
      </w:r>
      <w:r>
        <w:tab/>
        <w:t>Introduction</w:t>
      </w:r>
      <w:bookmarkEnd w:id="127"/>
      <w:bookmarkEnd w:id="128"/>
      <w:bookmarkEnd w:id="129"/>
      <w:bookmarkEnd w:id="130"/>
      <w:bookmarkEnd w:id="131"/>
      <w:bookmarkEnd w:id="132"/>
      <w:bookmarkEnd w:id="133"/>
      <w:bookmarkEnd w:id="134"/>
      <w:bookmarkEnd w:id="135"/>
      <w:bookmarkEnd w:id="136"/>
      <w:bookmarkEnd w:id="13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24C3F">
      <w:pPr>
        <w:pStyle w:val="Heading2"/>
      </w:pPr>
      <w:bookmarkStart w:id="138" w:name="_Toc21954255"/>
      <w:bookmarkStart w:id="139" w:name="_Toc25048037"/>
      <w:bookmarkStart w:id="140" w:name="_Toc34143412"/>
      <w:bookmarkStart w:id="141" w:name="_Toc34750882"/>
      <w:bookmarkStart w:id="142" w:name="_Toc34751643"/>
      <w:bookmarkStart w:id="143" w:name="_Toc35940991"/>
      <w:bookmarkStart w:id="144" w:name="_Toc43283891"/>
      <w:bookmarkStart w:id="145" w:name="_Toc49762886"/>
      <w:bookmarkStart w:id="146" w:name="_Toc51925740"/>
      <w:bookmarkStart w:id="147" w:name="_Toc51925841"/>
      <w:bookmarkStart w:id="148" w:name="_Toc82717683"/>
      <w:r>
        <w:t>5.2</w:t>
      </w:r>
      <w:r>
        <w:tab/>
      </w:r>
      <w:r w:rsidRPr="002B0E61">
        <w:t>Nucmf_UECapabilityManagement</w:t>
      </w:r>
      <w:r w:rsidRPr="00AF47A0">
        <w:t xml:space="preserve"> </w:t>
      </w:r>
      <w:r>
        <w:t>Service</w:t>
      </w:r>
      <w:bookmarkEnd w:id="138"/>
      <w:bookmarkEnd w:id="139"/>
      <w:bookmarkEnd w:id="140"/>
      <w:bookmarkEnd w:id="141"/>
      <w:bookmarkEnd w:id="142"/>
      <w:bookmarkEnd w:id="143"/>
      <w:bookmarkEnd w:id="144"/>
      <w:bookmarkEnd w:id="145"/>
      <w:bookmarkEnd w:id="146"/>
      <w:bookmarkEnd w:id="147"/>
      <w:bookmarkEnd w:id="148"/>
    </w:p>
    <w:p w14:paraId="0D672A6B" w14:textId="77777777" w:rsidR="00F24C3F" w:rsidRDefault="00F24C3F" w:rsidP="00F24C3F">
      <w:pPr>
        <w:pStyle w:val="Heading3"/>
      </w:pPr>
      <w:bookmarkStart w:id="149" w:name="_Toc21954256"/>
      <w:bookmarkStart w:id="150" w:name="_Toc25048038"/>
      <w:bookmarkStart w:id="151" w:name="_Toc34143413"/>
      <w:bookmarkStart w:id="152" w:name="_Toc34750883"/>
      <w:bookmarkStart w:id="153" w:name="_Toc34751644"/>
      <w:bookmarkStart w:id="154" w:name="_Toc35940992"/>
      <w:bookmarkStart w:id="155" w:name="_Toc43283892"/>
      <w:bookmarkStart w:id="156" w:name="_Toc49762887"/>
      <w:bookmarkStart w:id="157" w:name="_Toc51925741"/>
      <w:bookmarkStart w:id="158" w:name="_Toc51925842"/>
      <w:bookmarkStart w:id="159" w:name="_Toc82717684"/>
      <w:r>
        <w:t>5.2.1</w:t>
      </w:r>
      <w:r>
        <w:tab/>
        <w:t>Service Description</w:t>
      </w:r>
      <w:bookmarkEnd w:id="149"/>
      <w:bookmarkEnd w:id="150"/>
      <w:bookmarkEnd w:id="151"/>
      <w:bookmarkEnd w:id="152"/>
      <w:bookmarkEnd w:id="153"/>
      <w:bookmarkEnd w:id="154"/>
      <w:bookmarkEnd w:id="155"/>
      <w:bookmarkEnd w:id="156"/>
      <w:bookmarkEnd w:id="157"/>
      <w:bookmarkEnd w:id="158"/>
      <w:bookmarkEnd w:id="15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bookmarkStart w:id="160" w:name="OLE_LINK5"/>
      <w:r>
        <w:t>-</w:t>
      </w:r>
      <w:r>
        <w:tab/>
        <w:t>to retrieve UE radio access capability information with a UE Radio Capability ID (either Manufacturer-assigned or PLMN-assigned)</w:t>
      </w:r>
      <w:bookmarkEnd w:id="160"/>
      <w:r>
        <w:t>;</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24C3F">
      <w:pPr>
        <w:pStyle w:val="Heading3"/>
      </w:pPr>
      <w:bookmarkStart w:id="161" w:name="_Toc21954257"/>
      <w:bookmarkStart w:id="162" w:name="_Toc25048039"/>
      <w:bookmarkStart w:id="163" w:name="_Toc34143414"/>
      <w:bookmarkStart w:id="164" w:name="_Toc34750884"/>
      <w:bookmarkStart w:id="165" w:name="_Toc34751645"/>
      <w:bookmarkStart w:id="166" w:name="_Toc35940993"/>
      <w:bookmarkStart w:id="167" w:name="_Toc43283893"/>
      <w:bookmarkStart w:id="168" w:name="_Toc49762888"/>
      <w:bookmarkStart w:id="169" w:name="_Toc51925742"/>
      <w:bookmarkStart w:id="170" w:name="_Toc51925843"/>
      <w:bookmarkStart w:id="171" w:name="_Toc82717685"/>
      <w:r>
        <w:t>5.2.2</w:t>
      </w:r>
      <w:r>
        <w:tab/>
        <w:t>Service Operations</w:t>
      </w:r>
      <w:bookmarkEnd w:id="161"/>
      <w:bookmarkEnd w:id="162"/>
      <w:bookmarkEnd w:id="163"/>
      <w:bookmarkEnd w:id="164"/>
      <w:bookmarkEnd w:id="165"/>
      <w:bookmarkEnd w:id="166"/>
      <w:bookmarkEnd w:id="167"/>
      <w:bookmarkEnd w:id="168"/>
      <w:bookmarkEnd w:id="169"/>
      <w:bookmarkEnd w:id="170"/>
      <w:bookmarkEnd w:id="171"/>
    </w:p>
    <w:p w14:paraId="754F2835" w14:textId="77777777" w:rsidR="00F24C3F" w:rsidRDefault="00F24C3F" w:rsidP="00F24C3F">
      <w:pPr>
        <w:pStyle w:val="Heading4"/>
      </w:pPr>
      <w:bookmarkStart w:id="172" w:name="_Toc21954258"/>
      <w:bookmarkStart w:id="173" w:name="_Toc25048040"/>
      <w:bookmarkStart w:id="174" w:name="_Toc34143415"/>
      <w:bookmarkStart w:id="175" w:name="_Toc34750885"/>
      <w:bookmarkStart w:id="176" w:name="_Toc34751646"/>
      <w:bookmarkStart w:id="177" w:name="_Toc35940994"/>
      <w:bookmarkStart w:id="178" w:name="_Toc43283894"/>
      <w:bookmarkStart w:id="179" w:name="_Toc49762889"/>
      <w:bookmarkStart w:id="180" w:name="_Toc51925743"/>
      <w:bookmarkStart w:id="181" w:name="_Toc51925844"/>
      <w:bookmarkStart w:id="182" w:name="_Toc82717686"/>
      <w:r>
        <w:t>5.2.2.1</w:t>
      </w:r>
      <w:r>
        <w:tab/>
        <w:t>Introduction</w:t>
      </w:r>
      <w:bookmarkEnd w:id="172"/>
      <w:bookmarkEnd w:id="173"/>
      <w:bookmarkEnd w:id="174"/>
      <w:bookmarkEnd w:id="175"/>
      <w:bookmarkEnd w:id="176"/>
      <w:bookmarkEnd w:id="177"/>
      <w:bookmarkEnd w:id="178"/>
      <w:bookmarkEnd w:id="179"/>
      <w:bookmarkEnd w:id="180"/>
      <w:bookmarkEnd w:id="181"/>
      <w:bookmarkEnd w:id="182"/>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24C3F">
      <w:pPr>
        <w:pStyle w:val="Heading4"/>
      </w:pPr>
      <w:bookmarkStart w:id="183" w:name="_Toc21954259"/>
      <w:bookmarkStart w:id="184" w:name="_Toc25048041"/>
      <w:bookmarkStart w:id="185" w:name="_Toc34143416"/>
      <w:bookmarkStart w:id="186" w:name="_Toc34750886"/>
      <w:bookmarkStart w:id="187" w:name="_Toc34751647"/>
      <w:bookmarkStart w:id="188" w:name="_Toc35940995"/>
      <w:bookmarkStart w:id="189" w:name="_Toc43283895"/>
      <w:bookmarkStart w:id="190" w:name="_Toc49762890"/>
      <w:bookmarkStart w:id="191" w:name="_Toc51925744"/>
      <w:bookmarkStart w:id="192" w:name="_Toc51925845"/>
      <w:bookmarkStart w:id="193" w:name="_Toc82717687"/>
      <w:r>
        <w:t>5.2.2.2</w:t>
      </w:r>
      <w:r>
        <w:tab/>
      </w:r>
      <w:r>
        <w:rPr>
          <w:lang w:val="en-US"/>
        </w:rPr>
        <w:t>Service Operation Resolve</w:t>
      </w:r>
      <w:bookmarkEnd w:id="183"/>
      <w:bookmarkEnd w:id="184"/>
      <w:bookmarkEnd w:id="185"/>
      <w:bookmarkEnd w:id="186"/>
      <w:bookmarkEnd w:id="187"/>
      <w:bookmarkEnd w:id="188"/>
      <w:bookmarkEnd w:id="189"/>
      <w:bookmarkEnd w:id="190"/>
      <w:bookmarkEnd w:id="191"/>
      <w:bookmarkEnd w:id="192"/>
      <w:bookmarkEnd w:id="193"/>
    </w:p>
    <w:p w14:paraId="22479BFB" w14:textId="77777777" w:rsidR="00F24C3F" w:rsidRDefault="00F24C3F" w:rsidP="00F24C3F">
      <w:pPr>
        <w:pStyle w:val="Heading5"/>
      </w:pPr>
      <w:bookmarkStart w:id="194" w:name="_Toc21954260"/>
      <w:bookmarkStart w:id="195" w:name="_Toc25048042"/>
      <w:bookmarkStart w:id="196" w:name="_Toc34143417"/>
      <w:bookmarkStart w:id="197" w:name="_Toc34750887"/>
      <w:bookmarkStart w:id="198" w:name="_Toc34751648"/>
      <w:bookmarkStart w:id="199" w:name="_Toc35940996"/>
      <w:bookmarkStart w:id="200" w:name="_Toc43283896"/>
      <w:bookmarkStart w:id="201" w:name="_Toc49762891"/>
      <w:bookmarkStart w:id="202" w:name="_Toc51925745"/>
      <w:bookmarkStart w:id="203" w:name="_Toc51925846"/>
      <w:bookmarkStart w:id="204" w:name="_Toc82717688"/>
      <w:r>
        <w:t>5.2.2.2.1</w:t>
      </w:r>
      <w:r>
        <w:tab/>
        <w:t>General</w:t>
      </w:r>
      <w:bookmarkEnd w:id="194"/>
      <w:bookmarkEnd w:id="195"/>
      <w:bookmarkEnd w:id="196"/>
      <w:bookmarkEnd w:id="197"/>
      <w:bookmarkEnd w:id="198"/>
      <w:bookmarkEnd w:id="199"/>
      <w:bookmarkEnd w:id="200"/>
      <w:bookmarkEnd w:id="201"/>
      <w:bookmarkEnd w:id="202"/>
      <w:bookmarkEnd w:id="203"/>
      <w:bookmarkEnd w:id="204"/>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65pt;height:107.2pt" o:ole="">
            <v:imagedata r:id="rId14" o:title=""/>
          </v:shape>
          <o:OLEObject Type="Embed" ProgID="Visio.Drawing.15" ShapeID="_x0000_i1028" DrawAspect="Content" ObjectID="_1693332096"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lang w:eastAsia="en-GB"/>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24C3F">
      <w:pPr>
        <w:pStyle w:val="Heading5"/>
      </w:pPr>
      <w:bookmarkStart w:id="205" w:name="_Toc21954261"/>
      <w:bookmarkStart w:id="206" w:name="_Toc25048043"/>
      <w:bookmarkStart w:id="207" w:name="_Toc34143418"/>
      <w:bookmarkStart w:id="208" w:name="_Toc34750888"/>
      <w:bookmarkStart w:id="209" w:name="_Toc34751649"/>
      <w:bookmarkStart w:id="210" w:name="_Toc35940997"/>
      <w:bookmarkStart w:id="211" w:name="_Toc43283897"/>
      <w:bookmarkStart w:id="212" w:name="_Toc49762892"/>
      <w:bookmarkStart w:id="213" w:name="_Toc51925746"/>
      <w:bookmarkStart w:id="214" w:name="_Toc51925847"/>
      <w:bookmarkStart w:id="215" w:name="_Toc82717689"/>
      <w:r>
        <w:t>5.2.2.2.2</w:t>
      </w:r>
      <w:r>
        <w:tab/>
        <w:t>Retrieve a Dictionary Entry</w:t>
      </w:r>
      <w:bookmarkEnd w:id="205"/>
      <w:bookmarkEnd w:id="206"/>
      <w:bookmarkEnd w:id="207"/>
      <w:bookmarkEnd w:id="208"/>
      <w:bookmarkEnd w:id="209"/>
      <w:bookmarkEnd w:id="210"/>
      <w:bookmarkEnd w:id="211"/>
      <w:bookmarkEnd w:id="212"/>
      <w:bookmarkEnd w:id="213"/>
      <w:bookmarkEnd w:id="214"/>
      <w:bookmarkEnd w:id="215"/>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2pt;height:107.2pt" o:ole="">
            <v:imagedata r:id="rId16" o:title=""/>
          </v:shape>
          <o:OLEObject Type="Embed" ProgID="Visio.Drawing.15" ShapeID="_x0000_i1029" DrawAspect="Content" ObjectID="_1693332097"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24C3F">
      <w:pPr>
        <w:pStyle w:val="Heading4"/>
      </w:pPr>
      <w:bookmarkStart w:id="216" w:name="_Toc21954263"/>
      <w:bookmarkStart w:id="217" w:name="_Toc25048044"/>
      <w:bookmarkStart w:id="218" w:name="_Toc34143419"/>
      <w:bookmarkStart w:id="219" w:name="_Toc34750889"/>
      <w:bookmarkStart w:id="220" w:name="_Toc34751650"/>
      <w:bookmarkStart w:id="221" w:name="_Toc35940998"/>
      <w:bookmarkStart w:id="222" w:name="_Toc43283898"/>
      <w:bookmarkStart w:id="223" w:name="_Toc49762893"/>
      <w:bookmarkStart w:id="224" w:name="_Toc51925747"/>
      <w:bookmarkStart w:id="225" w:name="_Toc51925848"/>
      <w:bookmarkStart w:id="226" w:name="_Toc82717690"/>
      <w:r>
        <w:t>5.2.2.3</w:t>
      </w:r>
      <w:r>
        <w:tab/>
      </w:r>
      <w:r>
        <w:rPr>
          <w:lang w:val="en-US"/>
        </w:rPr>
        <w:t>Service Operation</w:t>
      </w:r>
      <w:r w:rsidRPr="0053778E">
        <w:t xml:space="preserve"> </w:t>
      </w:r>
      <w:r>
        <w:t>Assign</w:t>
      </w:r>
      <w:bookmarkEnd w:id="216"/>
      <w:bookmarkEnd w:id="217"/>
      <w:bookmarkEnd w:id="218"/>
      <w:bookmarkEnd w:id="219"/>
      <w:bookmarkEnd w:id="220"/>
      <w:bookmarkEnd w:id="221"/>
      <w:bookmarkEnd w:id="222"/>
      <w:bookmarkEnd w:id="223"/>
      <w:bookmarkEnd w:id="224"/>
      <w:bookmarkEnd w:id="225"/>
      <w:bookmarkEnd w:id="226"/>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1FDF435" w14:textId="77777777" w:rsidR="00F24C3F" w:rsidRDefault="00F24C3F" w:rsidP="00F24C3F">
      <w:r>
        <w:t>The NF Service Consumer (e.g. AMF) shall obtain the PLMN Assigned UE Radio Capability ID by using the HTTP POST method as shown in Figure 5.2.2.3.1-1.</w:t>
      </w:r>
    </w:p>
    <w:p w14:paraId="068E574F" w14:textId="312CD3B8" w:rsidR="001222DA" w:rsidRDefault="001222DA" w:rsidP="001222DA">
      <w:pPr>
        <w:pStyle w:val="TH"/>
        <w:jc w:val="left"/>
        <w:rPr>
          <w:lang w:val="fr-FR"/>
        </w:rPr>
      </w:pPr>
    </w:p>
    <w:p w14:paraId="7658240E" w14:textId="6B99E443" w:rsidR="002A3CCE" w:rsidRDefault="002A3CCE" w:rsidP="001222DA">
      <w:pPr>
        <w:pStyle w:val="TH"/>
        <w:jc w:val="left"/>
        <w:rPr>
          <w:lang w:val="fr-FR"/>
        </w:rPr>
      </w:pPr>
      <w:r>
        <w:rPr>
          <w:lang w:val="fr-FR"/>
        </w:rPr>
        <w:object w:dxaOrig="9390" w:dyaOrig="2850" w14:anchorId="7032E576">
          <v:shape id="_x0000_i1030" type="#_x0000_t75" style="width:485.85pt;height:135.2pt" o:ole="">
            <v:imagedata r:id="rId18" o:title="" cropbottom="1253f" cropright="-197f"/>
          </v:shape>
          <o:OLEObject Type="Embed" ProgID="Visio.Drawing.11" ShapeID="_x0000_i1030" DrawAspect="Content" ObjectID="_1693332098" r:id="rId19"/>
        </w:object>
      </w:r>
    </w:p>
    <w:p w14:paraId="1DB81675" w14:textId="77777777" w:rsidR="00F24C3F" w:rsidRDefault="00FD2AA7" w:rsidP="001222DA">
      <w:pPr>
        <w:pStyle w:val="TF"/>
        <w:rPr>
          <w:lang w:val="fr-FR"/>
        </w:rPr>
      </w:pPr>
      <w:r>
        <w:t>Figure 5.2.2.3-1 Create a dictionary entry</w:t>
      </w:r>
    </w:p>
    <w:p w14:paraId="3A42416D" w14:textId="77777777" w:rsidR="00F24C3F" w:rsidRDefault="00F24C3F" w:rsidP="00C619FE">
      <w:pPr>
        <w:pStyle w:val="B1"/>
      </w:pPr>
      <w:r>
        <w:t>1.</w:t>
      </w:r>
      <w:r>
        <w:tab/>
      </w:r>
      <w:bookmarkStart w:id="227" w:name="_Hlk16263558"/>
      <w:r>
        <w:t>The NF Service Consumer shall send a POST request to the resource representing the Dictionary Entries collection resource of the UCMF. The payload body of the POST request shall contain:</w:t>
      </w:r>
      <w:bookmarkEnd w:id="227"/>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24C3F">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Hlk20229422"/>
      <w:bookmarkStart w:id="239" w:name="_Toc82717691"/>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9"/>
    </w:p>
    <w:p w14:paraId="5B955540" w14:textId="77777777" w:rsidR="00F24C3F" w:rsidRPr="003B2883" w:rsidRDefault="00F24C3F" w:rsidP="00F24C3F">
      <w:pPr>
        <w:pStyle w:val="Heading5"/>
      </w:pPr>
      <w:bookmarkStart w:id="240" w:name="_Toc21954265"/>
      <w:bookmarkStart w:id="241" w:name="_Toc25048046"/>
      <w:bookmarkStart w:id="242" w:name="_Toc34143421"/>
      <w:bookmarkStart w:id="243" w:name="_Toc34750891"/>
      <w:bookmarkStart w:id="244" w:name="_Toc34751652"/>
      <w:bookmarkStart w:id="245" w:name="_Toc35941000"/>
      <w:bookmarkStart w:id="246" w:name="_Toc43283900"/>
      <w:bookmarkStart w:id="247" w:name="_Toc49762895"/>
      <w:bookmarkStart w:id="248" w:name="_Toc51925749"/>
      <w:bookmarkStart w:id="249" w:name="_Toc51925850"/>
      <w:bookmarkStart w:id="250" w:name="_Toc82717692"/>
      <w:r>
        <w:t>5.2.2.4</w:t>
      </w:r>
      <w:r w:rsidRPr="003B2883">
        <w:t>.1</w:t>
      </w:r>
      <w:r w:rsidRPr="003B2883">
        <w:tab/>
        <w:t>General</w:t>
      </w:r>
      <w:bookmarkEnd w:id="240"/>
      <w:bookmarkEnd w:id="241"/>
      <w:bookmarkEnd w:id="242"/>
      <w:bookmarkEnd w:id="243"/>
      <w:bookmarkEnd w:id="244"/>
      <w:bookmarkEnd w:id="245"/>
      <w:bookmarkEnd w:id="246"/>
      <w:bookmarkEnd w:id="247"/>
      <w:bookmarkEnd w:id="248"/>
      <w:bookmarkEnd w:id="249"/>
      <w:bookmarkEnd w:id="250"/>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38"/>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3pt;height:107.2pt" o:ole="">
            <v:imagedata r:id="rId20" o:title=""/>
          </v:shape>
          <o:OLEObject Type="Embed" ProgID="Visio.Drawing.11" ShapeID="_x0000_i1031" DrawAspect="Content" ObjectID="_1693332099"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24C3F">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82717693"/>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24C3F">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82717694"/>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3pt;height:107.2pt" o:ole="">
            <v:imagedata r:id="rId22" o:title=""/>
          </v:shape>
          <o:OLEObject Type="Embed" ProgID="Visio.Drawing.11" ShapeID="_x0000_i1032" DrawAspect="Content" ObjectID="_1693332100"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14:paraId="3FCE849F" w14:textId="77777777" w:rsidR="00F24C3F" w:rsidRPr="003B2883" w:rsidRDefault="00F24C3F" w:rsidP="00F24C3F">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82717695"/>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24C3F">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82717696"/>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5pt;height:106.1pt" o:ole="">
            <v:imagedata r:id="rId24" o:title=""/>
          </v:shape>
          <o:OLEObject Type="Embed" ProgID="Visio.Drawing.11" ShapeID="_x0000_i1033" DrawAspect="Content" ObjectID="_1693332101"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F24C3F">
      <w:pPr>
        <w:ind w:left="284"/>
      </w:pPr>
      <w:r w:rsidRPr="003B2883">
        <w:rPr>
          <w:lang w:eastAsia="zh-CN"/>
        </w:rPr>
        <w:t>2b.</w:t>
      </w:r>
      <w:r w:rsidRPr="003B2883">
        <w:rPr>
          <w:lang w:eastAsia="zh-CN"/>
        </w:rPr>
        <w:tab/>
      </w:r>
      <w:r w:rsidRPr="003B2883">
        <w:t>On failure</w:t>
      </w:r>
      <w:r w:rsidR="002A3CCE">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F24C3F">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82717697"/>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24C3F">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82717698"/>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24C3F">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82717699"/>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24C3F">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82717700"/>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24C3F">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82717701"/>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24C3F">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82717702"/>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24C3F">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82717703"/>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24C3F">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82717704"/>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bookmarkStart w:id="386" w:name="_Hlk525213471"/>
      <w:bookmarkStart w:id="387" w:name="_Hlk525213025"/>
      <w:r>
        <w:t xml:space="preserve">"Problem Details" JSON object shall be used to indicate </w:t>
      </w:r>
      <w:r>
        <w:rPr>
          <w:lang w:eastAsia="fr-FR"/>
        </w:rPr>
        <w:t xml:space="preserve">additional details of the error </w:t>
      </w:r>
      <w:r>
        <w:t xml:space="preserve">in a HTTP response body and </w:t>
      </w:r>
      <w:bookmarkEnd w:id="386"/>
      <w:r>
        <w:t xml:space="preserve">shall be signalled by the content type "application/problem+json", as defined in </w:t>
      </w:r>
      <w:r w:rsidR="006C0D0E">
        <w:t>IETF RFC 7807 </w:t>
      </w:r>
      <w:r>
        <w:t>[13].</w:t>
      </w:r>
      <w:bookmarkEnd w:id="387"/>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24C3F">
      <w:pPr>
        <w:pStyle w:val="Heading4"/>
      </w:pPr>
      <w:bookmarkStart w:id="388" w:name="_Toc21954279"/>
      <w:bookmarkStart w:id="389" w:name="_Toc25048059"/>
      <w:bookmarkStart w:id="390" w:name="_Toc34143434"/>
      <w:bookmarkStart w:id="391" w:name="_Toc34750904"/>
      <w:bookmarkStart w:id="392" w:name="_Toc34751665"/>
      <w:bookmarkStart w:id="393" w:name="_Toc35941013"/>
      <w:bookmarkStart w:id="394" w:name="_Toc43283913"/>
      <w:bookmarkStart w:id="395" w:name="_Toc49762908"/>
      <w:bookmarkStart w:id="396" w:name="_Toc51925762"/>
      <w:bookmarkStart w:id="397" w:name="_Toc51925863"/>
      <w:bookmarkStart w:id="398" w:name="_Toc82717705"/>
      <w:r>
        <w:t>6.1.2.3</w:t>
      </w:r>
      <w:r>
        <w:tab/>
        <w:t>HTTP custom headers</w:t>
      </w:r>
      <w:bookmarkEnd w:id="388"/>
      <w:bookmarkEnd w:id="389"/>
      <w:bookmarkEnd w:id="390"/>
      <w:bookmarkEnd w:id="391"/>
      <w:bookmarkEnd w:id="392"/>
      <w:bookmarkEnd w:id="393"/>
      <w:bookmarkEnd w:id="394"/>
      <w:bookmarkEnd w:id="395"/>
      <w:bookmarkEnd w:id="396"/>
      <w:bookmarkEnd w:id="397"/>
      <w:bookmarkEnd w:id="39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D2AA7">
      <w:pPr>
        <w:pStyle w:val="Heading4"/>
      </w:pPr>
      <w:bookmarkStart w:id="399" w:name="_Toc20130876"/>
      <w:bookmarkStart w:id="400" w:name="_Toc25048060"/>
      <w:bookmarkStart w:id="401" w:name="_Toc34143435"/>
      <w:bookmarkStart w:id="402" w:name="_Toc34750905"/>
      <w:bookmarkStart w:id="403" w:name="_Toc34751666"/>
      <w:bookmarkStart w:id="404" w:name="_Toc35941014"/>
      <w:bookmarkStart w:id="405" w:name="_Toc43283914"/>
      <w:bookmarkStart w:id="406" w:name="_Toc49762909"/>
      <w:bookmarkStart w:id="407" w:name="_Toc51925763"/>
      <w:bookmarkStart w:id="408" w:name="_Toc51925864"/>
      <w:bookmarkStart w:id="409" w:name="_Toc82717706"/>
      <w:r>
        <w:t>6.1.2.4</w:t>
      </w:r>
      <w:r>
        <w:tab/>
        <w:t>HTTP multipart messages</w:t>
      </w:r>
      <w:bookmarkEnd w:id="399"/>
      <w:bookmarkEnd w:id="400"/>
      <w:bookmarkEnd w:id="401"/>
      <w:bookmarkEnd w:id="402"/>
      <w:bookmarkEnd w:id="403"/>
      <w:bookmarkEnd w:id="404"/>
      <w:bookmarkEnd w:id="405"/>
      <w:bookmarkEnd w:id="406"/>
      <w:bookmarkEnd w:id="407"/>
      <w:bookmarkEnd w:id="408"/>
      <w:bookmarkEnd w:id="40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7777777" w:rsidR="00FD2AA7" w:rsidRDefault="00FD2AA7" w:rsidP="00FD2AA7">
      <w:r>
        <w:lastRenderedPageBreak/>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24C3F">
      <w:pPr>
        <w:pStyle w:val="Heading3"/>
      </w:pPr>
      <w:bookmarkStart w:id="410" w:name="_Toc21954280"/>
      <w:bookmarkStart w:id="411" w:name="_Toc25048061"/>
      <w:bookmarkStart w:id="412" w:name="_Toc34143436"/>
      <w:bookmarkStart w:id="413" w:name="_Toc34750906"/>
      <w:bookmarkStart w:id="414" w:name="_Toc34751667"/>
      <w:bookmarkStart w:id="415" w:name="_Toc35941015"/>
      <w:bookmarkStart w:id="416" w:name="_Toc43283915"/>
      <w:bookmarkStart w:id="417" w:name="_Toc49762910"/>
      <w:bookmarkStart w:id="418" w:name="_Toc51925764"/>
      <w:bookmarkStart w:id="419" w:name="_Toc51925865"/>
      <w:bookmarkStart w:id="420" w:name="_Toc82717707"/>
      <w:r>
        <w:t>6.1.3</w:t>
      </w:r>
      <w:r>
        <w:tab/>
        <w:t>Resources</w:t>
      </w:r>
      <w:bookmarkEnd w:id="410"/>
      <w:bookmarkEnd w:id="411"/>
      <w:bookmarkEnd w:id="412"/>
      <w:bookmarkEnd w:id="413"/>
      <w:bookmarkEnd w:id="414"/>
      <w:bookmarkEnd w:id="415"/>
      <w:bookmarkEnd w:id="416"/>
      <w:bookmarkEnd w:id="417"/>
      <w:bookmarkEnd w:id="418"/>
      <w:bookmarkEnd w:id="419"/>
      <w:bookmarkEnd w:id="420"/>
    </w:p>
    <w:p w14:paraId="2409CE0B" w14:textId="77777777" w:rsidR="00F24C3F" w:rsidRPr="000A7435" w:rsidRDefault="00F24C3F" w:rsidP="00F24C3F">
      <w:pPr>
        <w:pStyle w:val="Heading4"/>
      </w:pPr>
      <w:bookmarkStart w:id="421" w:name="_Toc21954281"/>
      <w:bookmarkStart w:id="422" w:name="_Toc25048062"/>
      <w:bookmarkStart w:id="423" w:name="_Toc34143437"/>
      <w:bookmarkStart w:id="424" w:name="_Toc34750907"/>
      <w:bookmarkStart w:id="425" w:name="_Toc34751668"/>
      <w:bookmarkStart w:id="426" w:name="_Toc35941016"/>
      <w:bookmarkStart w:id="427" w:name="_Toc43283916"/>
      <w:bookmarkStart w:id="428" w:name="_Toc49762911"/>
      <w:bookmarkStart w:id="429" w:name="_Toc51925765"/>
      <w:bookmarkStart w:id="430" w:name="_Toc51925866"/>
      <w:bookmarkStart w:id="431" w:name="_Toc82717708"/>
      <w:r>
        <w:t>6.1.3.1</w:t>
      </w:r>
      <w:r>
        <w:tab/>
        <w:t>Overview</w:t>
      </w:r>
      <w:bookmarkEnd w:id="421"/>
      <w:bookmarkEnd w:id="422"/>
      <w:bookmarkEnd w:id="423"/>
      <w:bookmarkEnd w:id="424"/>
      <w:bookmarkEnd w:id="425"/>
      <w:bookmarkEnd w:id="426"/>
      <w:bookmarkEnd w:id="427"/>
      <w:bookmarkEnd w:id="428"/>
      <w:bookmarkEnd w:id="429"/>
      <w:bookmarkEnd w:id="430"/>
      <w:bookmarkEnd w:id="43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6.05pt;height:269.85pt" o:ole="">
            <v:imagedata r:id="rId26" o:title=""/>
          </v:shape>
          <o:OLEObject Type="Embed" ProgID="Visio.Drawing.15" ShapeID="_x0000_i1034" DrawAspect="Content" ObjectID="_1693332102"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24C3F">
      <w:pPr>
        <w:pStyle w:val="Heading4"/>
      </w:pPr>
      <w:bookmarkStart w:id="432" w:name="_Toc21954282"/>
      <w:bookmarkStart w:id="433" w:name="_Toc25048063"/>
      <w:bookmarkStart w:id="434" w:name="_Toc34143438"/>
      <w:bookmarkStart w:id="435" w:name="_Toc34750908"/>
      <w:bookmarkStart w:id="436" w:name="_Toc34751669"/>
      <w:bookmarkStart w:id="437" w:name="_Toc35941017"/>
      <w:bookmarkStart w:id="438" w:name="_Toc43283917"/>
      <w:bookmarkStart w:id="439" w:name="_Toc49762912"/>
      <w:bookmarkStart w:id="440" w:name="_Toc51925766"/>
      <w:bookmarkStart w:id="441" w:name="_Toc51925867"/>
      <w:bookmarkStart w:id="442" w:name="_Toc82717709"/>
      <w:r>
        <w:t>6.1.3.2</w:t>
      </w:r>
      <w:r>
        <w:tab/>
        <w:t>Resource: Dictionary Entries</w:t>
      </w:r>
      <w:bookmarkEnd w:id="432"/>
      <w:bookmarkEnd w:id="433"/>
      <w:bookmarkEnd w:id="434"/>
      <w:bookmarkEnd w:id="435"/>
      <w:bookmarkEnd w:id="436"/>
      <w:bookmarkEnd w:id="437"/>
      <w:bookmarkEnd w:id="438"/>
      <w:bookmarkEnd w:id="439"/>
      <w:bookmarkEnd w:id="440"/>
      <w:bookmarkEnd w:id="441"/>
      <w:bookmarkEnd w:id="442"/>
    </w:p>
    <w:p w14:paraId="522BCB65" w14:textId="77777777" w:rsidR="00F24C3F" w:rsidRDefault="00F24C3F" w:rsidP="00F24C3F">
      <w:pPr>
        <w:pStyle w:val="Heading5"/>
      </w:pPr>
      <w:bookmarkStart w:id="443" w:name="_Toc21954283"/>
      <w:bookmarkStart w:id="444" w:name="_Toc25048064"/>
      <w:bookmarkStart w:id="445" w:name="_Toc34143439"/>
      <w:bookmarkStart w:id="446" w:name="_Toc34750909"/>
      <w:bookmarkStart w:id="447" w:name="_Toc34751670"/>
      <w:bookmarkStart w:id="448" w:name="_Toc35941018"/>
      <w:bookmarkStart w:id="449" w:name="_Toc43283918"/>
      <w:bookmarkStart w:id="450" w:name="_Toc49762913"/>
      <w:bookmarkStart w:id="451" w:name="_Toc51925767"/>
      <w:bookmarkStart w:id="452" w:name="_Toc51925868"/>
      <w:bookmarkStart w:id="453" w:name="_Toc82717710"/>
      <w:r>
        <w:t>6.1.3.2.1</w:t>
      </w:r>
      <w:r>
        <w:tab/>
        <w:t>Description</w:t>
      </w:r>
      <w:bookmarkEnd w:id="443"/>
      <w:bookmarkEnd w:id="444"/>
      <w:bookmarkEnd w:id="445"/>
      <w:bookmarkEnd w:id="446"/>
      <w:bookmarkEnd w:id="447"/>
      <w:bookmarkEnd w:id="448"/>
      <w:bookmarkEnd w:id="449"/>
      <w:bookmarkEnd w:id="450"/>
      <w:bookmarkEnd w:id="451"/>
      <w:bookmarkEnd w:id="452"/>
      <w:bookmarkEnd w:id="45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24C3F">
      <w:pPr>
        <w:pStyle w:val="Heading5"/>
      </w:pPr>
      <w:bookmarkStart w:id="454" w:name="_Toc21954284"/>
      <w:bookmarkStart w:id="455" w:name="_Toc25048065"/>
      <w:bookmarkStart w:id="456" w:name="_Toc34143440"/>
      <w:bookmarkStart w:id="457" w:name="_Toc34750910"/>
      <w:bookmarkStart w:id="458" w:name="_Toc34751671"/>
      <w:bookmarkStart w:id="459" w:name="_Toc35941019"/>
      <w:bookmarkStart w:id="460" w:name="_Toc43283919"/>
      <w:bookmarkStart w:id="461" w:name="_Toc49762914"/>
      <w:bookmarkStart w:id="462" w:name="_Toc51925768"/>
      <w:bookmarkStart w:id="463" w:name="_Toc51925869"/>
      <w:bookmarkStart w:id="464" w:name="_Toc82717711"/>
      <w:r>
        <w:t>6.1.3.2.2</w:t>
      </w:r>
      <w:r>
        <w:tab/>
        <w:t>Resource Definition</w:t>
      </w:r>
      <w:bookmarkEnd w:id="454"/>
      <w:bookmarkEnd w:id="455"/>
      <w:bookmarkEnd w:id="456"/>
      <w:bookmarkEnd w:id="457"/>
      <w:bookmarkEnd w:id="458"/>
      <w:bookmarkEnd w:id="459"/>
      <w:bookmarkEnd w:id="460"/>
      <w:bookmarkEnd w:id="461"/>
      <w:bookmarkEnd w:id="462"/>
      <w:bookmarkEnd w:id="463"/>
      <w:bookmarkEnd w:id="46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24C3F">
      <w:pPr>
        <w:rPr>
          <w:rFonts w:ascii="Arial" w:hAnsi="Arial" w:cs="Arial"/>
        </w:rPr>
      </w:pPr>
      <w:r>
        <w:t>This resource shall support the resource URI variables defined in table 6.1.3.2.2-1</w:t>
      </w:r>
      <w:r>
        <w:rPr>
          <w:rFonts w:ascii="Arial" w:hAnsi="Arial" w:cs="Arial"/>
        </w:rPr>
        <w:t>.</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24C3F">
      <w:pPr>
        <w:pStyle w:val="Heading5"/>
      </w:pPr>
      <w:bookmarkStart w:id="465" w:name="_Toc21954285"/>
      <w:bookmarkStart w:id="466" w:name="_Toc25048066"/>
      <w:bookmarkStart w:id="467" w:name="_Toc34143441"/>
      <w:bookmarkStart w:id="468" w:name="_Toc34750911"/>
      <w:bookmarkStart w:id="469" w:name="_Toc34751672"/>
      <w:bookmarkStart w:id="470" w:name="_Toc35941020"/>
      <w:bookmarkStart w:id="471" w:name="_Toc43283920"/>
      <w:bookmarkStart w:id="472" w:name="_Toc49762915"/>
      <w:bookmarkStart w:id="473" w:name="_Toc51925769"/>
      <w:bookmarkStart w:id="474" w:name="_Toc51925870"/>
      <w:bookmarkStart w:id="475" w:name="_Toc82717712"/>
      <w:r>
        <w:t>6.1.3.2.3</w:t>
      </w:r>
      <w:r>
        <w:tab/>
        <w:t>Resource Standard Methods</w:t>
      </w:r>
      <w:bookmarkEnd w:id="465"/>
      <w:bookmarkEnd w:id="466"/>
      <w:bookmarkEnd w:id="467"/>
      <w:bookmarkEnd w:id="468"/>
      <w:bookmarkEnd w:id="469"/>
      <w:bookmarkEnd w:id="470"/>
      <w:bookmarkEnd w:id="471"/>
      <w:bookmarkEnd w:id="472"/>
      <w:bookmarkEnd w:id="473"/>
      <w:bookmarkEnd w:id="474"/>
      <w:bookmarkEnd w:id="475"/>
    </w:p>
    <w:p w14:paraId="520B145E" w14:textId="77777777" w:rsidR="00F24C3F" w:rsidRPr="00384E92" w:rsidRDefault="00F24C3F" w:rsidP="00F24C3F">
      <w:pPr>
        <w:pStyle w:val="Heading6"/>
      </w:pPr>
      <w:bookmarkStart w:id="476" w:name="_Toc21954286"/>
      <w:bookmarkStart w:id="477" w:name="_Toc25048067"/>
      <w:bookmarkStart w:id="478" w:name="_Toc34143442"/>
      <w:bookmarkStart w:id="479" w:name="_Toc34750912"/>
      <w:bookmarkStart w:id="480" w:name="_Toc34751673"/>
      <w:bookmarkStart w:id="481" w:name="_Toc35941021"/>
      <w:bookmarkStart w:id="482" w:name="_Toc43283921"/>
      <w:bookmarkStart w:id="483" w:name="_Toc49762916"/>
      <w:bookmarkStart w:id="484" w:name="_Toc51925770"/>
      <w:bookmarkStart w:id="485" w:name="_Toc51925871"/>
      <w:bookmarkStart w:id="486" w:name="_Toc82717713"/>
      <w:r w:rsidRPr="00384E92">
        <w:t>6.</w:t>
      </w:r>
      <w:r>
        <w:t>1.3.2.3</w:t>
      </w:r>
      <w:r w:rsidRPr="00384E92">
        <w:t>.1</w:t>
      </w:r>
      <w:r w:rsidRPr="00384E92">
        <w:tab/>
      </w:r>
      <w:r>
        <w:t>GET</w:t>
      </w:r>
      <w:bookmarkEnd w:id="476"/>
      <w:bookmarkEnd w:id="477"/>
      <w:bookmarkEnd w:id="478"/>
      <w:bookmarkEnd w:id="479"/>
      <w:bookmarkEnd w:id="480"/>
      <w:bookmarkEnd w:id="481"/>
      <w:bookmarkEnd w:id="482"/>
      <w:bookmarkEnd w:id="483"/>
      <w:bookmarkEnd w:id="484"/>
      <w:bookmarkEnd w:id="485"/>
      <w:bookmarkEnd w:id="48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4E27CB">
      <w:pPr>
        <w:pStyle w:val="Heading6"/>
      </w:pPr>
      <w:bookmarkStart w:id="487" w:name="_Toc21954287"/>
      <w:bookmarkStart w:id="488" w:name="_Toc25048068"/>
      <w:bookmarkStart w:id="489" w:name="_Toc34143443"/>
      <w:bookmarkStart w:id="490" w:name="_Toc34750913"/>
      <w:bookmarkStart w:id="491" w:name="_Toc34751674"/>
      <w:bookmarkStart w:id="492" w:name="_Toc35941022"/>
      <w:bookmarkStart w:id="493" w:name="_Toc43283922"/>
      <w:bookmarkStart w:id="494" w:name="_Toc49762917"/>
      <w:bookmarkStart w:id="495" w:name="_Toc51925771"/>
      <w:bookmarkStart w:id="496" w:name="_Toc51925872"/>
      <w:bookmarkStart w:id="497" w:name="_Toc82717714"/>
      <w:r w:rsidRPr="00384E92">
        <w:t>6.</w:t>
      </w:r>
      <w:r>
        <w:t>1.3.2.3</w:t>
      </w:r>
      <w:r w:rsidRPr="00384E92">
        <w:t>.</w:t>
      </w:r>
      <w:r>
        <w:t>2</w:t>
      </w:r>
      <w:r w:rsidRPr="00384E92">
        <w:tab/>
      </w:r>
      <w:r>
        <w:t>POST</w:t>
      </w:r>
      <w:bookmarkEnd w:id="487"/>
      <w:bookmarkEnd w:id="488"/>
      <w:bookmarkEnd w:id="489"/>
      <w:bookmarkEnd w:id="490"/>
      <w:bookmarkEnd w:id="491"/>
      <w:bookmarkEnd w:id="492"/>
      <w:bookmarkEnd w:id="493"/>
      <w:bookmarkEnd w:id="494"/>
      <w:bookmarkEnd w:id="495"/>
      <w:bookmarkEnd w:id="496"/>
      <w:bookmarkEnd w:id="497"/>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lastRenderedPageBreak/>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24C3F">
      <w:pPr>
        <w:pStyle w:val="Heading5"/>
      </w:pPr>
      <w:bookmarkStart w:id="498" w:name="_Toc21954288"/>
      <w:bookmarkStart w:id="499" w:name="_Toc25048069"/>
      <w:bookmarkStart w:id="500" w:name="_Toc34143444"/>
      <w:bookmarkStart w:id="501" w:name="_Toc34750914"/>
      <w:bookmarkStart w:id="502" w:name="_Toc34751675"/>
      <w:bookmarkStart w:id="503" w:name="_Toc35941023"/>
      <w:bookmarkStart w:id="504" w:name="_Toc43283923"/>
      <w:bookmarkStart w:id="505" w:name="_Toc49762918"/>
      <w:bookmarkStart w:id="506" w:name="_Toc51925772"/>
      <w:bookmarkStart w:id="507" w:name="_Toc51925873"/>
      <w:bookmarkStart w:id="508" w:name="_Toc82717715"/>
      <w:r>
        <w:t>6.1.3.2.4</w:t>
      </w:r>
      <w:r>
        <w:tab/>
        <w:t>Resource Custom Operations</w:t>
      </w:r>
      <w:bookmarkEnd w:id="498"/>
      <w:bookmarkEnd w:id="499"/>
      <w:bookmarkEnd w:id="500"/>
      <w:bookmarkEnd w:id="501"/>
      <w:bookmarkEnd w:id="502"/>
      <w:bookmarkEnd w:id="503"/>
      <w:bookmarkEnd w:id="504"/>
      <w:bookmarkEnd w:id="505"/>
      <w:bookmarkEnd w:id="506"/>
      <w:bookmarkEnd w:id="507"/>
      <w:bookmarkEnd w:id="508"/>
    </w:p>
    <w:p w14:paraId="367C5AE6" w14:textId="77777777" w:rsidR="00F24C3F" w:rsidRDefault="005434F1" w:rsidP="006A1092">
      <w:r>
        <w:t>None.</w:t>
      </w:r>
    </w:p>
    <w:p w14:paraId="5BB7F6BB" w14:textId="77777777" w:rsidR="00F24C3F" w:rsidRDefault="00F24C3F" w:rsidP="00F24C3F">
      <w:pPr>
        <w:pStyle w:val="Heading4"/>
      </w:pPr>
      <w:bookmarkStart w:id="509" w:name="_Toc21954292"/>
      <w:bookmarkStart w:id="510" w:name="_Toc25048073"/>
      <w:bookmarkStart w:id="511" w:name="_Toc34143445"/>
      <w:bookmarkStart w:id="512" w:name="_Toc34750915"/>
      <w:bookmarkStart w:id="513" w:name="_Toc34751676"/>
      <w:bookmarkStart w:id="514" w:name="_Toc35941024"/>
      <w:bookmarkStart w:id="515" w:name="_Toc43283924"/>
      <w:bookmarkStart w:id="516" w:name="_Toc49762919"/>
      <w:bookmarkStart w:id="517" w:name="_Toc51925773"/>
      <w:bookmarkStart w:id="518" w:name="_Toc51925874"/>
      <w:bookmarkStart w:id="519" w:name="_Toc82717716"/>
      <w:r>
        <w:t>6.1.3.3</w:t>
      </w:r>
      <w:r>
        <w:tab/>
        <w:t xml:space="preserve">Resource: </w:t>
      </w:r>
      <w:r w:rsidRPr="003B2883">
        <w:t xml:space="preserve">Individual </w:t>
      </w:r>
      <w:r>
        <w:rPr>
          <w:lang w:eastAsia="zh-CN"/>
        </w:rPr>
        <w:t>Dictionary Entry</w:t>
      </w:r>
      <w:bookmarkEnd w:id="509"/>
      <w:bookmarkEnd w:id="510"/>
      <w:bookmarkEnd w:id="511"/>
      <w:bookmarkEnd w:id="512"/>
      <w:bookmarkEnd w:id="513"/>
      <w:bookmarkEnd w:id="514"/>
      <w:bookmarkEnd w:id="515"/>
      <w:bookmarkEnd w:id="516"/>
      <w:bookmarkEnd w:id="517"/>
      <w:bookmarkEnd w:id="518"/>
      <w:bookmarkEnd w:id="519"/>
    </w:p>
    <w:p w14:paraId="3B814138" w14:textId="77777777" w:rsidR="00F24C3F" w:rsidRPr="003B2883" w:rsidRDefault="00F24C3F" w:rsidP="00F24C3F">
      <w:pPr>
        <w:pStyle w:val="Heading5"/>
      </w:pPr>
      <w:bookmarkStart w:id="520" w:name="_Toc11343043"/>
      <w:bookmarkStart w:id="521" w:name="_Toc21954293"/>
      <w:bookmarkStart w:id="522" w:name="_Toc25048074"/>
      <w:bookmarkStart w:id="523" w:name="_Toc34143446"/>
      <w:bookmarkStart w:id="524" w:name="_Toc34750916"/>
      <w:bookmarkStart w:id="525" w:name="_Toc34751677"/>
      <w:bookmarkStart w:id="526" w:name="_Toc35941025"/>
      <w:bookmarkStart w:id="527" w:name="_Toc43283925"/>
      <w:bookmarkStart w:id="528" w:name="_Toc49762920"/>
      <w:bookmarkStart w:id="529" w:name="_Toc51925774"/>
      <w:bookmarkStart w:id="530" w:name="_Toc51925875"/>
      <w:bookmarkStart w:id="531" w:name="_Toc82717717"/>
      <w:r w:rsidRPr="003B2883">
        <w:t>6.1.3.</w:t>
      </w:r>
      <w:r>
        <w:t>3</w:t>
      </w:r>
      <w:r w:rsidRPr="003B2883">
        <w:t>.1</w:t>
      </w:r>
      <w:r w:rsidRPr="003B2883">
        <w:tab/>
        <w:t>Description</w:t>
      </w:r>
      <w:bookmarkEnd w:id="520"/>
      <w:bookmarkEnd w:id="521"/>
      <w:bookmarkEnd w:id="522"/>
      <w:bookmarkEnd w:id="523"/>
      <w:bookmarkEnd w:id="524"/>
      <w:bookmarkEnd w:id="525"/>
      <w:bookmarkEnd w:id="526"/>
      <w:bookmarkEnd w:id="527"/>
      <w:bookmarkEnd w:id="528"/>
      <w:bookmarkEnd w:id="529"/>
      <w:bookmarkEnd w:id="530"/>
      <w:bookmarkEnd w:id="53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24C3F">
      <w:pPr>
        <w:pStyle w:val="Heading5"/>
      </w:pPr>
      <w:bookmarkStart w:id="532" w:name="_Toc11343044"/>
      <w:bookmarkStart w:id="533" w:name="_Toc21954294"/>
      <w:bookmarkStart w:id="534" w:name="_Toc25048075"/>
      <w:bookmarkStart w:id="535" w:name="_Toc34143447"/>
      <w:bookmarkStart w:id="536" w:name="_Toc34750917"/>
      <w:bookmarkStart w:id="537" w:name="_Toc34751678"/>
      <w:bookmarkStart w:id="538" w:name="_Toc35941026"/>
      <w:bookmarkStart w:id="539" w:name="_Toc43283926"/>
      <w:bookmarkStart w:id="540" w:name="_Toc49762921"/>
      <w:bookmarkStart w:id="541" w:name="_Toc51925775"/>
      <w:bookmarkStart w:id="542" w:name="_Toc51925876"/>
      <w:bookmarkStart w:id="543" w:name="_Toc82717718"/>
      <w:r w:rsidRPr="003B2883">
        <w:lastRenderedPageBreak/>
        <w:t>6.1.3.</w:t>
      </w:r>
      <w:r>
        <w:t>3</w:t>
      </w:r>
      <w:r w:rsidRPr="003B2883">
        <w:t>.2</w:t>
      </w:r>
      <w:r w:rsidRPr="003B2883">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24C3F">
      <w:pPr>
        <w:pStyle w:val="Heading5"/>
      </w:pPr>
      <w:bookmarkStart w:id="544" w:name="_Toc21954295"/>
      <w:bookmarkStart w:id="545" w:name="_Toc25048076"/>
      <w:bookmarkStart w:id="546" w:name="_Toc34143448"/>
      <w:bookmarkStart w:id="547" w:name="_Toc34750918"/>
      <w:bookmarkStart w:id="548" w:name="_Toc34751679"/>
      <w:bookmarkStart w:id="549" w:name="_Toc35941027"/>
      <w:bookmarkStart w:id="550" w:name="_Toc43283927"/>
      <w:bookmarkStart w:id="551" w:name="_Toc49762922"/>
      <w:bookmarkStart w:id="552" w:name="_Toc51925776"/>
      <w:bookmarkStart w:id="553" w:name="_Toc51925877"/>
      <w:bookmarkStart w:id="554" w:name="_Toc82717719"/>
      <w:r>
        <w:t>6.1.3.3.3</w:t>
      </w:r>
      <w:r>
        <w:tab/>
        <w:t>Resource Standard Methods</w:t>
      </w:r>
      <w:bookmarkEnd w:id="544"/>
      <w:bookmarkEnd w:id="545"/>
      <w:bookmarkEnd w:id="546"/>
      <w:bookmarkEnd w:id="547"/>
      <w:bookmarkEnd w:id="548"/>
      <w:bookmarkEnd w:id="549"/>
      <w:bookmarkEnd w:id="550"/>
      <w:bookmarkEnd w:id="551"/>
      <w:bookmarkEnd w:id="552"/>
      <w:bookmarkEnd w:id="553"/>
      <w:bookmarkEnd w:id="554"/>
    </w:p>
    <w:p w14:paraId="74FDD97F" w14:textId="77777777" w:rsidR="00F24C3F" w:rsidRPr="00384E92" w:rsidRDefault="00F24C3F" w:rsidP="00F24C3F">
      <w:pPr>
        <w:pStyle w:val="Heading6"/>
      </w:pPr>
      <w:bookmarkStart w:id="555" w:name="_Toc21954296"/>
      <w:bookmarkStart w:id="556" w:name="_Toc25048077"/>
      <w:bookmarkStart w:id="557" w:name="_Toc34143449"/>
      <w:bookmarkStart w:id="558" w:name="_Toc34750919"/>
      <w:bookmarkStart w:id="559" w:name="_Toc34751680"/>
      <w:bookmarkStart w:id="560" w:name="_Toc35941028"/>
      <w:bookmarkStart w:id="561" w:name="_Toc43283928"/>
      <w:bookmarkStart w:id="562" w:name="_Toc49762923"/>
      <w:bookmarkStart w:id="563" w:name="_Toc51925777"/>
      <w:bookmarkStart w:id="564" w:name="_Toc51925878"/>
      <w:bookmarkStart w:id="565" w:name="_Toc82717720"/>
      <w:r w:rsidRPr="00384E92">
        <w:t>6.</w:t>
      </w:r>
      <w:r>
        <w:t>1.3.3.3</w:t>
      </w:r>
      <w:r w:rsidRPr="00384E92">
        <w:t>.1</w:t>
      </w:r>
      <w:r w:rsidRPr="00384E92">
        <w:tab/>
      </w:r>
      <w:r>
        <w:t>GET</w:t>
      </w:r>
      <w:bookmarkEnd w:id="555"/>
      <w:bookmarkEnd w:id="556"/>
      <w:bookmarkEnd w:id="557"/>
      <w:bookmarkEnd w:id="558"/>
      <w:bookmarkEnd w:id="559"/>
      <w:bookmarkEnd w:id="560"/>
      <w:bookmarkEnd w:id="561"/>
      <w:bookmarkEnd w:id="562"/>
      <w:bookmarkEnd w:id="563"/>
      <w:bookmarkEnd w:id="564"/>
      <w:bookmarkEnd w:id="565"/>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r>
              <w:t>- NO_DICTIONARY_ENTRY_FOUND</w:t>
            </w:r>
          </w:p>
          <w:p w14:paraId="3AC315BF" w14:textId="77777777" w:rsidR="00092056" w:rsidRDefault="00092056" w:rsidP="00092056">
            <w:pPr>
              <w:pStyle w:val="TAL"/>
              <w:ind w:left="284"/>
            </w:pPr>
          </w:p>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24C3F">
      <w:pPr>
        <w:pStyle w:val="Heading4"/>
      </w:pPr>
      <w:bookmarkStart w:id="566" w:name="_Toc11343238"/>
      <w:bookmarkStart w:id="567" w:name="_Toc21954297"/>
      <w:bookmarkStart w:id="568" w:name="_Toc25048078"/>
      <w:bookmarkStart w:id="569" w:name="_Toc34143450"/>
      <w:bookmarkStart w:id="570" w:name="_Toc34750920"/>
      <w:bookmarkStart w:id="571" w:name="_Toc34751681"/>
      <w:bookmarkStart w:id="572" w:name="_Toc35941029"/>
      <w:bookmarkStart w:id="573" w:name="_Toc43283929"/>
      <w:bookmarkStart w:id="574" w:name="_Toc49762924"/>
      <w:bookmarkStart w:id="575" w:name="_Toc51925778"/>
      <w:bookmarkStart w:id="576" w:name="_Toc51925879"/>
      <w:bookmarkStart w:id="577" w:name="_Toc82717721"/>
      <w:r w:rsidRPr="003B2883">
        <w:t>6.</w:t>
      </w:r>
      <w:r>
        <w:t>1</w:t>
      </w:r>
      <w:r w:rsidRPr="003B2883">
        <w:t>.3.</w:t>
      </w:r>
      <w:r>
        <w:t>4</w:t>
      </w:r>
      <w:r w:rsidRPr="003B2883">
        <w:tab/>
        <w:t xml:space="preserve">Resource: </w:t>
      </w:r>
      <w:bookmarkStart w:id="578" w:name="_Hlk504749796"/>
      <w:r w:rsidRPr="003B2883">
        <w:t>Subscriptions</w:t>
      </w:r>
      <w:bookmarkEnd w:id="578"/>
      <w:r w:rsidRPr="003B2883">
        <w:t xml:space="preserve"> collection</w:t>
      </w:r>
      <w:bookmarkEnd w:id="566"/>
      <w:bookmarkEnd w:id="567"/>
      <w:bookmarkEnd w:id="568"/>
      <w:bookmarkEnd w:id="569"/>
      <w:bookmarkEnd w:id="570"/>
      <w:bookmarkEnd w:id="571"/>
      <w:bookmarkEnd w:id="572"/>
      <w:bookmarkEnd w:id="573"/>
      <w:bookmarkEnd w:id="574"/>
      <w:bookmarkEnd w:id="575"/>
      <w:bookmarkEnd w:id="576"/>
      <w:bookmarkEnd w:id="577"/>
    </w:p>
    <w:p w14:paraId="527AF7B9" w14:textId="77777777" w:rsidR="00F24C3F" w:rsidRPr="003B2883" w:rsidRDefault="00F24C3F" w:rsidP="00F24C3F">
      <w:pPr>
        <w:pStyle w:val="Heading5"/>
      </w:pPr>
      <w:bookmarkStart w:id="579" w:name="_Toc11343239"/>
      <w:bookmarkStart w:id="580" w:name="_Toc21954298"/>
      <w:bookmarkStart w:id="581" w:name="_Toc25048079"/>
      <w:bookmarkStart w:id="582" w:name="_Toc34143451"/>
      <w:bookmarkStart w:id="583" w:name="_Toc34750921"/>
      <w:bookmarkStart w:id="584" w:name="_Toc34751682"/>
      <w:bookmarkStart w:id="585" w:name="_Toc35941030"/>
      <w:bookmarkStart w:id="586" w:name="_Toc43283930"/>
      <w:bookmarkStart w:id="587" w:name="_Toc49762925"/>
      <w:bookmarkStart w:id="588" w:name="_Toc51925779"/>
      <w:bookmarkStart w:id="589" w:name="_Toc51925880"/>
      <w:bookmarkStart w:id="590" w:name="_Toc82717722"/>
      <w:r w:rsidRPr="003B2883">
        <w:t>6.</w:t>
      </w:r>
      <w:r>
        <w:t>1</w:t>
      </w:r>
      <w:r w:rsidRPr="003B2883">
        <w:t>.3.</w:t>
      </w:r>
      <w:r>
        <w:t>4</w:t>
      </w:r>
      <w:r w:rsidRPr="003B2883">
        <w:t>.1</w:t>
      </w:r>
      <w:r w:rsidRPr="003B2883">
        <w:tab/>
        <w:t>Description</w:t>
      </w:r>
      <w:bookmarkEnd w:id="579"/>
      <w:bookmarkEnd w:id="580"/>
      <w:bookmarkEnd w:id="581"/>
      <w:bookmarkEnd w:id="582"/>
      <w:bookmarkEnd w:id="583"/>
      <w:bookmarkEnd w:id="584"/>
      <w:bookmarkEnd w:id="585"/>
      <w:bookmarkEnd w:id="586"/>
      <w:bookmarkEnd w:id="587"/>
      <w:bookmarkEnd w:id="588"/>
      <w:bookmarkEnd w:id="589"/>
      <w:bookmarkEnd w:id="590"/>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24C3F">
      <w:pPr>
        <w:pStyle w:val="Heading5"/>
      </w:pPr>
      <w:bookmarkStart w:id="591" w:name="_Toc11343240"/>
      <w:bookmarkStart w:id="592" w:name="_Toc21954299"/>
      <w:bookmarkStart w:id="593" w:name="_Toc25048080"/>
      <w:bookmarkStart w:id="594" w:name="_Toc34143452"/>
      <w:bookmarkStart w:id="595" w:name="_Toc34750922"/>
      <w:bookmarkStart w:id="596" w:name="_Toc34751683"/>
      <w:bookmarkStart w:id="597" w:name="_Toc35941031"/>
      <w:bookmarkStart w:id="598" w:name="_Toc43283931"/>
      <w:bookmarkStart w:id="599" w:name="_Toc49762926"/>
      <w:bookmarkStart w:id="600" w:name="_Toc51925780"/>
      <w:bookmarkStart w:id="601" w:name="_Toc51925881"/>
      <w:bookmarkStart w:id="602" w:name="_Toc82717723"/>
      <w:r w:rsidRPr="003B2883">
        <w:t>6.</w:t>
      </w:r>
      <w:r>
        <w:t>1</w:t>
      </w:r>
      <w:r w:rsidRPr="003B2883">
        <w:t>.3.</w:t>
      </w:r>
      <w:r>
        <w:t>4</w:t>
      </w:r>
      <w:r w:rsidRPr="003B2883">
        <w:t>.2</w:t>
      </w:r>
      <w:r w:rsidRPr="003B2883">
        <w:tab/>
        <w:t>Resource Definition</w:t>
      </w:r>
      <w:bookmarkEnd w:id="591"/>
      <w:bookmarkEnd w:id="592"/>
      <w:bookmarkEnd w:id="593"/>
      <w:bookmarkEnd w:id="594"/>
      <w:bookmarkEnd w:id="595"/>
      <w:bookmarkEnd w:id="596"/>
      <w:bookmarkEnd w:id="597"/>
      <w:bookmarkEnd w:id="598"/>
      <w:bookmarkEnd w:id="599"/>
      <w:bookmarkEnd w:id="600"/>
      <w:bookmarkEnd w:id="601"/>
      <w:bookmarkEnd w:id="602"/>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24C3F">
      <w:pPr>
        <w:rPr>
          <w:rFonts w:ascii="Arial" w:hAnsi="Arial" w:cs="Arial"/>
        </w:rPr>
      </w:pPr>
      <w:r w:rsidRPr="003B2883">
        <w:lastRenderedPageBreak/>
        <w:t>This resource shall support the resource URI variables defined in table 6.</w:t>
      </w:r>
      <w:r>
        <w:t>1</w:t>
      </w:r>
      <w:r w:rsidRPr="003B2883">
        <w:t>.3.</w:t>
      </w:r>
      <w:r>
        <w:t>4</w:t>
      </w:r>
      <w:r w:rsidRPr="003B2883">
        <w:t>.2-1</w:t>
      </w:r>
      <w:r w:rsidRPr="003B2883">
        <w:rPr>
          <w:rFonts w:ascii="Arial" w:hAnsi="Arial" w:cs="Arial"/>
        </w:rPr>
        <w:t>.</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24C3F">
      <w:pPr>
        <w:pStyle w:val="Heading5"/>
      </w:pPr>
      <w:bookmarkStart w:id="603" w:name="_Toc11343241"/>
      <w:bookmarkStart w:id="604" w:name="_Toc21954300"/>
      <w:bookmarkStart w:id="605" w:name="_Toc25048081"/>
      <w:bookmarkStart w:id="606" w:name="_Toc34143453"/>
      <w:bookmarkStart w:id="607" w:name="_Toc34750923"/>
      <w:bookmarkStart w:id="608" w:name="_Toc34751684"/>
      <w:bookmarkStart w:id="609" w:name="_Toc35941032"/>
      <w:bookmarkStart w:id="610" w:name="_Toc43283932"/>
      <w:bookmarkStart w:id="611" w:name="_Toc49762927"/>
      <w:bookmarkStart w:id="612" w:name="_Toc51925781"/>
      <w:bookmarkStart w:id="613" w:name="_Toc51925882"/>
      <w:bookmarkStart w:id="614" w:name="_Toc82717724"/>
      <w:r w:rsidRPr="003B2883">
        <w:t>6.</w:t>
      </w:r>
      <w:r>
        <w:t>1</w:t>
      </w:r>
      <w:r w:rsidRPr="003B2883">
        <w:t>.3.</w:t>
      </w:r>
      <w:r>
        <w:t>4</w:t>
      </w:r>
      <w:r w:rsidRPr="003B2883">
        <w:t>.3</w:t>
      </w:r>
      <w:r w:rsidRPr="003B2883">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p>
    <w:p w14:paraId="455C492E" w14:textId="77777777" w:rsidR="00F24C3F" w:rsidRPr="003B2883" w:rsidRDefault="00F24C3F" w:rsidP="00F24C3F">
      <w:pPr>
        <w:pStyle w:val="Heading6"/>
      </w:pPr>
      <w:bookmarkStart w:id="615" w:name="_Toc11343242"/>
      <w:bookmarkStart w:id="616" w:name="_Toc21954301"/>
      <w:bookmarkStart w:id="617" w:name="_Toc25048082"/>
      <w:bookmarkStart w:id="618" w:name="_Toc34143454"/>
      <w:bookmarkStart w:id="619" w:name="_Toc34750924"/>
      <w:bookmarkStart w:id="620" w:name="_Toc34751685"/>
      <w:bookmarkStart w:id="621" w:name="_Toc35941033"/>
      <w:bookmarkStart w:id="622" w:name="_Toc43283933"/>
      <w:bookmarkStart w:id="623" w:name="_Toc49762928"/>
      <w:bookmarkStart w:id="624" w:name="_Toc51925782"/>
      <w:bookmarkStart w:id="625" w:name="_Toc51925883"/>
      <w:bookmarkStart w:id="626" w:name="_Toc82717725"/>
      <w:r w:rsidRPr="003B2883">
        <w:t>6.</w:t>
      </w:r>
      <w:r>
        <w:t>1</w:t>
      </w:r>
      <w:r w:rsidRPr="003B2883">
        <w:t>.3.</w:t>
      </w:r>
      <w:r>
        <w:t>4</w:t>
      </w:r>
      <w:r w:rsidRPr="003B2883">
        <w:t>.3.1</w:t>
      </w:r>
      <w:r w:rsidRPr="003B2883">
        <w:tab/>
        <w:t>POST</w:t>
      </w:r>
      <w:bookmarkEnd w:id="615"/>
      <w:bookmarkEnd w:id="616"/>
      <w:bookmarkEnd w:id="617"/>
      <w:bookmarkEnd w:id="618"/>
      <w:bookmarkEnd w:id="619"/>
      <w:bookmarkEnd w:id="620"/>
      <w:bookmarkEnd w:id="621"/>
      <w:bookmarkEnd w:id="622"/>
      <w:bookmarkEnd w:id="623"/>
      <w:bookmarkEnd w:id="624"/>
      <w:bookmarkEnd w:id="625"/>
      <w:bookmarkEnd w:id="626"/>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24C3F">
      <w:pPr>
        <w:pStyle w:val="Heading5"/>
      </w:pPr>
      <w:bookmarkStart w:id="627" w:name="_Toc11343243"/>
      <w:bookmarkStart w:id="628" w:name="_Toc21954302"/>
      <w:bookmarkStart w:id="629" w:name="_Toc25048083"/>
      <w:bookmarkStart w:id="630" w:name="_Toc34143455"/>
      <w:bookmarkStart w:id="631" w:name="_Toc34750925"/>
      <w:bookmarkStart w:id="632" w:name="_Toc34751686"/>
      <w:bookmarkStart w:id="633" w:name="_Toc35941034"/>
      <w:bookmarkStart w:id="634" w:name="_Toc43283934"/>
      <w:bookmarkStart w:id="635" w:name="_Toc49762929"/>
      <w:bookmarkStart w:id="636" w:name="_Toc51925783"/>
      <w:bookmarkStart w:id="637" w:name="_Toc51925884"/>
      <w:bookmarkStart w:id="638" w:name="_Toc82717726"/>
      <w:r w:rsidRPr="003B2883">
        <w:t>6.</w:t>
      </w:r>
      <w:r>
        <w:t>1</w:t>
      </w:r>
      <w:r w:rsidRPr="003B2883">
        <w:t>.3.</w:t>
      </w:r>
      <w:r>
        <w:t>4</w:t>
      </w:r>
      <w:r w:rsidRPr="003B2883">
        <w:t>.4</w:t>
      </w:r>
      <w:r w:rsidRPr="003B2883">
        <w:tab/>
        <w:t>Resource Custom Operations</w:t>
      </w:r>
      <w:bookmarkEnd w:id="627"/>
      <w:bookmarkEnd w:id="628"/>
      <w:bookmarkEnd w:id="629"/>
      <w:bookmarkEnd w:id="630"/>
      <w:bookmarkEnd w:id="631"/>
      <w:bookmarkEnd w:id="632"/>
      <w:bookmarkEnd w:id="633"/>
      <w:bookmarkEnd w:id="634"/>
      <w:bookmarkEnd w:id="635"/>
      <w:bookmarkEnd w:id="636"/>
      <w:bookmarkEnd w:id="637"/>
      <w:bookmarkEnd w:id="638"/>
    </w:p>
    <w:p w14:paraId="0EDE6C9E" w14:textId="77777777" w:rsidR="00F24C3F" w:rsidRDefault="00F24C3F" w:rsidP="00F24C3F">
      <w:r w:rsidRPr="003B2883">
        <w:t>None.</w:t>
      </w:r>
    </w:p>
    <w:p w14:paraId="05F9A7DB" w14:textId="77777777" w:rsidR="00F24C3F" w:rsidRPr="003B2883" w:rsidRDefault="00F24C3F" w:rsidP="00F24C3F">
      <w:pPr>
        <w:pStyle w:val="Heading4"/>
      </w:pPr>
      <w:bookmarkStart w:id="639" w:name="_Toc11343244"/>
      <w:bookmarkStart w:id="640" w:name="_Toc21954303"/>
      <w:bookmarkStart w:id="641" w:name="_Toc25048084"/>
      <w:bookmarkStart w:id="642" w:name="_Toc34143456"/>
      <w:bookmarkStart w:id="643" w:name="_Toc34750926"/>
      <w:bookmarkStart w:id="644" w:name="_Toc34751687"/>
      <w:bookmarkStart w:id="645" w:name="_Toc35941035"/>
      <w:bookmarkStart w:id="646" w:name="_Toc43283935"/>
      <w:bookmarkStart w:id="647" w:name="_Toc49762930"/>
      <w:bookmarkStart w:id="648" w:name="_Toc51925784"/>
      <w:bookmarkStart w:id="649" w:name="_Toc51925885"/>
      <w:bookmarkStart w:id="650" w:name="_Toc82717727"/>
      <w:r w:rsidRPr="003B2883">
        <w:t>6.</w:t>
      </w:r>
      <w:r>
        <w:t>1</w:t>
      </w:r>
      <w:r w:rsidRPr="003B2883">
        <w:t>.3.</w:t>
      </w:r>
      <w:r>
        <w:t>5</w:t>
      </w:r>
      <w:r w:rsidRPr="003B2883">
        <w:tab/>
        <w:t>Resource:  Individual subscription</w:t>
      </w:r>
      <w:bookmarkEnd w:id="639"/>
      <w:bookmarkEnd w:id="640"/>
      <w:bookmarkEnd w:id="641"/>
      <w:bookmarkEnd w:id="642"/>
      <w:bookmarkEnd w:id="643"/>
      <w:bookmarkEnd w:id="644"/>
      <w:bookmarkEnd w:id="645"/>
      <w:bookmarkEnd w:id="646"/>
      <w:bookmarkEnd w:id="647"/>
      <w:bookmarkEnd w:id="648"/>
      <w:bookmarkEnd w:id="649"/>
      <w:bookmarkEnd w:id="650"/>
    </w:p>
    <w:p w14:paraId="55A92C19" w14:textId="77777777" w:rsidR="00F24C3F" w:rsidRPr="003B2883" w:rsidRDefault="00F24C3F" w:rsidP="00F24C3F">
      <w:pPr>
        <w:pStyle w:val="Heading5"/>
      </w:pPr>
      <w:bookmarkStart w:id="651" w:name="_Toc11343245"/>
      <w:bookmarkStart w:id="652" w:name="_Toc21954304"/>
      <w:bookmarkStart w:id="653" w:name="_Toc25048085"/>
      <w:bookmarkStart w:id="654" w:name="_Toc34143457"/>
      <w:bookmarkStart w:id="655" w:name="_Toc34750927"/>
      <w:bookmarkStart w:id="656" w:name="_Toc34751688"/>
      <w:bookmarkStart w:id="657" w:name="_Toc35941036"/>
      <w:bookmarkStart w:id="658" w:name="_Toc43283936"/>
      <w:bookmarkStart w:id="659" w:name="_Toc49762931"/>
      <w:bookmarkStart w:id="660" w:name="_Toc51925785"/>
      <w:bookmarkStart w:id="661" w:name="_Toc51925886"/>
      <w:bookmarkStart w:id="662" w:name="_Toc82717728"/>
      <w:r w:rsidRPr="003B2883">
        <w:t>6.</w:t>
      </w:r>
      <w:r>
        <w:t>1</w:t>
      </w:r>
      <w:r w:rsidRPr="003B2883">
        <w:t>.3.</w:t>
      </w:r>
      <w:r>
        <w:t>5</w:t>
      </w:r>
      <w:r w:rsidRPr="003B2883">
        <w:t>.1</w:t>
      </w:r>
      <w:r w:rsidRPr="003B2883">
        <w:tab/>
        <w:t>Description</w:t>
      </w:r>
      <w:bookmarkEnd w:id="651"/>
      <w:bookmarkEnd w:id="652"/>
      <w:bookmarkEnd w:id="653"/>
      <w:bookmarkEnd w:id="654"/>
      <w:bookmarkEnd w:id="655"/>
      <w:bookmarkEnd w:id="656"/>
      <w:bookmarkEnd w:id="657"/>
      <w:bookmarkEnd w:id="658"/>
      <w:bookmarkEnd w:id="659"/>
      <w:bookmarkEnd w:id="660"/>
      <w:bookmarkEnd w:id="661"/>
      <w:bookmarkEnd w:id="662"/>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24C3F">
      <w:pPr>
        <w:pStyle w:val="Heading5"/>
      </w:pPr>
      <w:bookmarkStart w:id="663" w:name="_Toc11343246"/>
      <w:bookmarkStart w:id="664" w:name="_Toc21954305"/>
      <w:bookmarkStart w:id="665" w:name="_Toc25048086"/>
      <w:bookmarkStart w:id="666" w:name="_Toc34143458"/>
      <w:bookmarkStart w:id="667" w:name="_Toc34750928"/>
      <w:bookmarkStart w:id="668" w:name="_Toc34751689"/>
      <w:bookmarkStart w:id="669" w:name="_Toc35941037"/>
      <w:bookmarkStart w:id="670" w:name="_Toc43283937"/>
      <w:bookmarkStart w:id="671" w:name="_Toc49762932"/>
      <w:bookmarkStart w:id="672" w:name="_Toc51925786"/>
      <w:bookmarkStart w:id="673" w:name="_Toc51925887"/>
      <w:bookmarkStart w:id="674" w:name="_Toc82717729"/>
      <w:r w:rsidRPr="003B2883">
        <w:t>6.</w:t>
      </w:r>
      <w:r>
        <w:t>1</w:t>
      </w:r>
      <w:r w:rsidRPr="003B2883">
        <w:t>.3.</w:t>
      </w:r>
      <w:r>
        <w:t>5</w:t>
      </w:r>
      <w:r w:rsidRPr="003B2883">
        <w:t>.2</w:t>
      </w:r>
      <w:r w:rsidRPr="003B2883">
        <w:tab/>
        <w:t>Resource Definition</w:t>
      </w:r>
      <w:bookmarkEnd w:id="663"/>
      <w:bookmarkEnd w:id="664"/>
      <w:bookmarkEnd w:id="665"/>
      <w:bookmarkEnd w:id="666"/>
      <w:bookmarkEnd w:id="667"/>
      <w:bookmarkEnd w:id="668"/>
      <w:bookmarkEnd w:id="669"/>
      <w:bookmarkEnd w:id="670"/>
      <w:bookmarkEnd w:id="671"/>
      <w:bookmarkEnd w:id="672"/>
      <w:bookmarkEnd w:id="673"/>
      <w:bookmarkEnd w:id="674"/>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24C3F">
      <w:pPr>
        <w:pStyle w:val="Heading5"/>
      </w:pPr>
      <w:bookmarkStart w:id="675" w:name="_Toc11343247"/>
      <w:bookmarkStart w:id="676" w:name="_Toc21954306"/>
      <w:bookmarkStart w:id="677" w:name="_Toc25048087"/>
      <w:bookmarkStart w:id="678" w:name="_Toc34143459"/>
      <w:bookmarkStart w:id="679" w:name="_Toc34750929"/>
      <w:bookmarkStart w:id="680" w:name="_Toc34751690"/>
      <w:bookmarkStart w:id="681" w:name="_Toc35941038"/>
      <w:bookmarkStart w:id="682" w:name="_Toc43283938"/>
      <w:bookmarkStart w:id="683" w:name="_Toc49762933"/>
      <w:bookmarkStart w:id="684" w:name="_Toc51925787"/>
      <w:bookmarkStart w:id="685" w:name="_Toc51925888"/>
      <w:bookmarkStart w:id="686" w:name="_Toc82717730"/>
      <w:r w:rsidRPr="003B2883">
        <w:t>6.</w:t>
      </w:r>
      <w:r>
        <w:t>1</w:t>
      </w:r>
      <w:r w:rsidRPr="003B2883">
        <w:t>.3.</w:t>
      </w:r>
      <w:r>
        <w:t>5</w:t>
      </w:r>
      <w:r w:rsidRPr="003B2883">
        <w:t>.3</w:t>
      </w:r>
      <w:r w:rsidRPr="003B2883">
        <w:tab/>
        <w:t>Resource Standard Methods</w:t>
      </w:r>
      <w:bookmarkEnd w:id="675"/>
      <w:bookmarkEnd w:id="676"/>
      <w:bookmarkEnd w:id="677"/>
      <w:bookmarkEnd w:id="678"/>
      <w:bookmarkEnd w:id="679"/>
      <w:bookmarkEnd w:id="680"/>
      <w:bookmarkEnd w:id="681"/>
      <w:bookmarkEnd w:id="682"/>
      <w:bookmarkEnd w:id="683"/>
      <w:bookmarkEnd w:id="684"/>
      <w:bookmarkEnd w:id="685"/>
      <w:bookmarkEnd w:id="686"/>
    </w:p>
    <w:p w14:paraId="0FAD04D8" w14:textId="77777777" w:rsidR="00F24C3F" w:rsidRPr="003B2883" w:rsidRDefault="00F24C3F" w:rsidP="00F24C3F">
      <w:pPr>
        <w:pStyle w:val="Heading6"/>
      </w:pPr>
      <w:bookmarkStart w:id="687" w:name="_Toc11343249"/>
      <w:bookmarkStart w:id="688" w:name="_Toc21954307"/>
      <w:bookmarkStart w:id="689" w:name="_Toc25048088"/>
      <w:bookmarkStart w:id="690" w:name="_Toc34143460"/>
      <w:bookmarkStart w:id="691" w:name="_Toc34750930"/>
      <w:bookmarkStart w:id="692" w:name="_Toc34751691"/>
      <w:bookmarkStart w:id="693" w:name="_Toc35941039"/>
      <w:bookmarkStart w:id="694" w:name="_Toc43283939"/>
      <w:bookmarkStart w:id="695" w:name="_Toc49762934"/>
      <w:bookmarkStart w:id="696" w:name="_Toc51925788"/>
      <w:bookmarkStart w:id="697" w:name="_Toc51925889"/>
      <w:bookmarkStart w:id="698" w:name="_Toc82717731"/>
      <w:r w:rsidRPr="003B2883">
        <w:t>6.</w:t>
      </w:r>
      <w:r>
        <w:t>1</w:t>
      </w:r>
      <w:r w:rsidRPr="003B2883">
        <w:t>.3.</w:t>
      </w:r>
      <w:r>
        <w:t>5</w:t>
      </w:r>
      <w:r w:rsidRPr="003B2883">
        <w:t>.3.2</w:t>
      </w:r>
      <w:r w:rsidRPr="003B2883">
        <w:tab/>
        <w:t>DELETE</w:t>
      </w:r>
      <w:bookmarkEnd w:id="687"/>
      <w:bookmarkEnd w:id="688"/>
      <w:bookmarkEnd w:id="689"/>
      <w:bookmarkEnd w:id="690"/>
      <w:bookmarkEnd w:id="691"/>
      <w:bookmarkEnd w:id="692"/>
      <w:bookmarkEnd w:id="693"/>
      <w:bookmarkEnd w:id="694"/>
      <w:bookmarkEnd w:id="695"/>
      <w:bookmarkEnd w:id="696"/>
      <w:bookmarkEnd w:id="697"/>
      <w:bookmarkEnd w:id="698"/>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r w:rsidRPr="003B2883">
              <w:t>-</w:t>
            </w:r>
            <w:r w:rsidRPr="003B2883">
              <w:tab/>
              <w:t>SUBSCRIPTION_NOT_FOUND.</w:t>
            </w:r>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24C3F">
      <w:pPr>
        <w:pStyle w:val="Heading5"/>
      </w:pPr>
      <w:bookmarkStart w:id="699" w:name="_Toc11343250"/>
      <w:bookmarkStart w:id="700" w:name="_Toc21954308"/>
      <w:bookmarkStart w:id="701" w:name="_Toc25048089"/>
      <w:bookmarkStart w:id="702" w:name="_Toc34143461"/>
      <w:bookmarkStart w:id="703" w:name="_Toc34750931"/>
      <w:bookmarkStart w:id="704" w:name="_Toc34751692"/>
      <w:bookmarkStart w:id="705" w:name="_Toc35941040"/>
      <w:bookmarkStart w:id="706" w:name="_Toc43283940"/>
      <w:bookmarkStart w:id="707" w:name="_Toc49762935"/>
      <w:bookmarkStart w:id="708" w:name="_Toc51925789"/>
      <w:bookmarkStart w:id="709" w:name="_Toc51925890"/>
      <w:bookmarkStart w:id="710" w:name="_Toc82717732"/>
      <w:r w:rsidRPr="003B2883">
        <w:lastRenderedPageBreak/>
        <w:t>6.</w:t>
      </w:r>
      <w:r>
        <w:t>1</w:t>
      </w:r>
      <w:r w:rsidRPr="003B2883">
        <w:t>.3.</w:t>
      </w:r>
      <w:r>
        <w:t>5</w:t>
      </w:r>
      <w:r w:rsidRPr="003B2883">
        <w:t>.4</w:t>
      </w:r>
      <w:r w:rsidRPr="003B2883">
        <w:tab/>
        <w:t>Resource Custom Operations</w:t>
      </w:r>
      <w:bookmarkEnd w:id="699"/>
      <w:bookmarkEnd w:id="700"/>
      <w:bookmarkEnd w:id="701"/>
      <w:bookmarkEnd w:id="702"/>
      <w:bookmarkEnd w:id="703"/>
      <w:bookmarkEnd w:id="704"/>
      <w:bookmarkEnd w:id="705"/>
      <w:bookmarkEnd w:id="706"/>
      <w:bookmarkEnd w:id="707"/>
      <w:bookmarkEnd w:id="708"/>
      <w:bookmarkEnd w:id="709"/>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24C3F">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82717733"/>
      <w:r>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24C3F">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82717734"/>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24C3F">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82717735"/>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24C3F">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82717736"/>
      <w:r>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24C3F">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82717737"/>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24C3F">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82717738"/>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24C3F">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82717739"/>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24C3F">
      <w:pPr>
        <w:pStyle w:val="Heading6"/>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82717740"/>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7A6128FA"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7C6E0790"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24250C2F" w:rsidR="002A3CCE" w:rsidRPr="00D67AB2"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3C513E11" w:rsidR="002A3CCE" w:rsidRPr="00D67AB2"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24C3F">
      <w:pPr>
        <w:pStyle w:val="Heading3"/>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bookmarkStart w:id="809" w:name="_Toc82717741"/>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24C3F">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82717742"/>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lastRenderedPageBreak/>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24C3F">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827177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24C3F">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82717744"/>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24C3F">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82717745"/>
      <w:r>
        <w:lastRenderedPageBreak/>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762D8D29"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May be present if ueRadioCapabilityEPS is present.</w:t>
            </w:r>
          </w:p>
          <w:p w14:paraId="48618E6A" w14:textId="344FBF79"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24C3F">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82717746"/>
      <w:r>
        <w:lastRenderedPageBreak/>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041FD6FA"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May be present if ueRadioCapabilityEPS is present.</w:t>
            </w:r>
          </w:p>
          <w:p w14:paraId="7F1DC42E" w14:textId="2BBB3C3B"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79133E">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82717747"/>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79133E">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82717748"/>
      <w:r>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7878C2">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Hlk23487644"/>
      <w:bookmarkStart w:id="896" w:name="_Toc82717749"/>
      <w:r>
        <w:lastRenderedPageBreak/>
        <w:t>6.1.6.2.6</w:t>
      </w:r>
      <w:r>
        <w:tab/>
        <w:t>Type: CreateSubscription</w:t>
      </w:r>
      <w:bookmarkEnd w:id="885"/>
      <w:bookmarkEnd w:id="886"/>
      <w:bookmarkEnd w:id="887"/>
      <w:bookmarkEnd w:id="888"/>
      <w:bookmarkEnd w:id="889"/>
      <w:bookmarkEnd w:id="890"/>
      <w:bookmarkEnd w:id="891"/>
      <w:bookmarkEnd w:id="892"/>
      <w:bookmarkEnd w:id="893"/>
      <w:bookmarkEnd w:id="894"/>
      <w:bookmarkEnd w:id="896"/>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bookmarkEnd w:id="895"/>
    </w:tbl>
    <w:p w14:paraId="001E0C7C" w14:textId="77777777" w:rsidR="007878C2" w:rsidRDefault="007878C2" w:rsidP="0079133E"/>
    <w:p w14:paraId="1BD18F3F" w14:textId="77777777" w:rsidR="007878C2" w:rsidRDefault="007878C2" w:rsidP="007878C2">
      <w:pPr>
        <w:pStyle w:val="Heading5"/>
        <w:rPr>
          <w:lang w:eastAsia="zh-CN"/>
        </w:rPr>
      </w:pPr>
      <w:bookmarkStart w:id="897" w:name="_Toc25048112"/>
      <w:bookmarkStart w:id="898" w:name="_Toc34143479"/>
      <w:bookmarkStart w:id="899" w:name="_Toc34750949"/>
      <w:bookmarkStart w:id="900" w:name="_Toc34751710"/>
      <w:bookmarkStart w:id="901" w:name="_Toc35941058"/>
      <w:bookmarkStart w:id="902" w:name="_Toc43283958"/>
      <w:bookmarkStart w:id="903" w:name="_Toc49762953"/>
      <w:bookmarkStart w:id="904" w:name="_Toc51925807"/>
      <w:bookmarkStart w:id="905" w:name="_Toc51925908"/>
      <w:bookmarkStart w:id="906" w:name="_Toc82717750"/>
      <w:r>
        <w:t>6.1.6.2.7</w:t>
      </w:r>
      <w:r>
        <w:tab/>
        <w:t>Type: CreatedSubscription</w:t>
      </w:r>
      <w:bookmarkEnd w:id="897"/>
      <w:bookmarkEnd w:id="898"/>
      <w:bookmarkEnd w:id="899"/>
      <w:bookmarkEnd w:id="900"/>
      <w:bookmarkEnd w:id="901"/>
      <w:bookmarkEnd w:id="902"/>
      <w:bookmarkEnd w:id="903"/>
      <w:bookmarkEnd w:id="904"/>
      <w:bookmarkEnd w:id="905"/>
      <w:bookmarkEnd w:id="906"/>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7878C2">
      <w:pPr>
        <w:pStyle w:val="Heading5"/>
      </w:pPr>
      <w:bookmarkStart w:id="907" w:name="_Toc20134991"/>
      <w:bookmarkStart w:id="908" w:name="_Toc25048113"/>
      <w:bookmarkStart w:id="909" w:name="_Toc34143480"/>
      <w:bookmarkStart w:id="910" w:name="_Toc34750950"/>
      <w:bookmarkStart w:id="911" w:name="_Toc34751711"/>
      <w:bookmarkStart w:id="912" w:name="_Toc35941059"/>
      <w:bookmarkStart w:id="913" w:name="_Toc43283959"/>
      <w:bookmarkStart w:id="914" w:name="_Toc49762954"/>
      <w:bookmarkStart w:id="915" w:name="_Toc51925808"/>
      <w:bookmarkStart w:id="916" w:name="_Toc51925909"/>
      <w:bookmarkStart w:id="917" w:name="_Toc82717751"/>
      <w:r>
        <w:t>6.2.6.2.8</w:t>
      </w:r>
      <w:r>
        <w:tab/>
        <w:t xml:space="preserve">Type: </w:t>
      </w:r>
      <w:bookmarkEnd w:id="907"/>
      <w:r>
        <w:t>UcmfNotification</w:t>
      </w:r>
      <w:bookmarkEnd w:id="908"/>
      <w:bookmarkEnd w:id="909"/>
      <w:bookmarkEnd w:id="910"/>
      <w:bookmarkEnd w:id="911"/>
      <w:bookmarkEnd w:id="912"/>
      <w:bookmarkEnd w:id="913"/>
      <w:bookmarkEnd w:id="914"/>
      <w:bookmarkEnd w:id="915"/>
      <w:bookmarkEnd w:id="916"/>
      <w:bookmarkEnd w:id="91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7878C2">
      <w:pPr>
        <w:pStyle w:val="Heading5"/>
      </w:pPr>
      <w:bookmarkStart w:id="918" w:name="_Toc34143481"/>
      <w:bookmarkStart w:id="919" w:name="_Toc25048114"/>
      <w:bookmarkStart w:id="920" w:name="_Toc34750951"/>
      <w:bookmarkStart w:id="921" w:name="_Toc34751712"/>
      <w:bookmarkStart w:id="922" w:name="_Toc35941060"/>
      <w:bookmarkStart w:id="923" w:name="_Toc43283960"/>
      <w:bookmarkStart w:id="924" w:name="_Toc49762955"/>
      <w:bookmarkStart w:id="925" w:name="_Toc51925809"/>
      <w:bookmarkStart w:id="926" w:name="_Toc51925910"/>
      <w:bookmarkStart w:id="927" w:name="_Toc82717752"/>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8"/>
      <w:bookmarkEnd w:id="919"/>
      <w:bookmarkEnd w:id="920"/>
      <w:bookmarkEnd w:id="921"/>
      <w:bookmarkEnd w:id="922"/>
      <w:bookmarkEnd w:id="923"/>
      <w:bookmarkEnd w:id="924"/>
      <w:bookmarkEnd w:id="925"/>
      <w:bookmarkEnd w:id="926"/>
      <w:bookmarkEnd w:id="927"/>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24C3F">
      <w:pPr>
        <w:pStyle w:val="Heading4"/>
        <w:rPr>
          <w:lang w:val="en-US"/>
        </w:rPr>
      </w:pPr>
      <w:bookmarkStart w:id="928" w:name="_Toc21954329"/>
      <w:bookmarkStart w:id="929" w:name="_Toc25048115"/>
      <w:bookmarkStart w:id="930" w:name="_Toc34143482"/>
      <w:bookmarkStart w:id="931" w:name="_Toc34750952"/>
      <w:bookmarkStart w:id="932" w:name="_Toc34751713"/>
      <w:bookmarkStart w:id="933" w:name="_Toc35941061"/>
      <w:bookmarkStart w:id="934" w:name="_Toc43283961"/>
      <w:bookmarkStart w:id="935" w:name="_Toc49762956"/>
      <w:bookmarkStart w:id="936" w:name="_Toc51925810"/>
      <w:bookmarkStart w:id="937" w:name="_Toc51925911"/>
      <w:bookmarkStart w:id="938" w:name="_Toc827177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bookmarkEnd w:id="933"/>
      <w:bookmarkEnd w:id="934"/>
      <w:bookmarkEnd w:id="935"/>
      <w:bookmarkEnd w:id="936"/>
      <w:bookmarkEnd w:id="937"/>
      <w:bookmarkEnd w:id="938"/>
    </w:p>
    <w:p w14:paraId="230FA0B9" w14:textId="77777777" w:rsidR="00F24C3F" w:rsidRPr="00384E92" w:rsidRDefault="00F24C3F" w:rsidP="00F24C3F">
      <w:pPr>
        <w:pStyle w:val="Heading5"/>
      </w:pPr>
      <w:bookmarkStart w:id="939" w:name="_Toc21954330"/>
      <w:bookmarkStart w:id="940" w:name="_Toc25048116"/>
      <w:bookmarkStart w:id="941" w:name="_Toc34143483"/>
      <w:bookmarkStart w:id="942" w:name="_Toc34750953"/>
      <w:bookmarkStart w:id="943" w:name="_Toc34751714"/>
      <w:bookmarkStart w:id="944" w:name="_Toc35941062"/>
      <w:bookmarkStart w:id="945" w:name="_Toc43283962"/>
      <w:bookmarkStart w:id="946" w:name="_Toc49762957"/>
      <w:bookmarkStart w:id="947" w:name="_Toc51925811"/>
      <w:bookmarkStart w:id="948" w:name="_Toc51925912"/>
      <w:bookmarkStart w:id="949" w:name="_Toc82717754"/>
      <w:r>
        <w:t>6.1.6.3.1</w:t>
      </w:r>
      <w:r w:rsidRPr="00384E92">
        <w:tab/>
        <w:t>Introduction</w:t>
      </w:r>
      <w:bookmarkEnd w:id="939"/>
      <w:bookmarkEnd w:id="940"/>
      <w:bookmarkEnd w:id="941"/>
      <w:bookmarkEnd w:id="942"/>
      <w:bookmarkEnd w:id="943"/>
      <w:bookmarkEnd w:id="944"/>
      <w:bookmarkEnd w:id="945"/>
      <w:bookmarkEnd w:id="946"/>
      <w:bookmarkEnd w:id="947"/>
      <w:bookmarkEnd w:id="948"/>
      <w:bookmarkEnd w:id="9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24C3F">
      <w:pPr>
        <w:pStyle w:val="Heading5"/>
      </w:pPr>
      <w:bookmarkStart w:id="950" w:name="_Toc21954331"/>
      <w:bookmarkStart w:id="951" w:name="_Toc25048117"/>
      <w:bookmarkStart w:id="952" w:name="_Toc34143484"/>
      <w:bookmarkStart w:id="953" w:name="_Toc34750954"/>
      <w:bookmarkStart w:id="954" w:name="_Toc34751715"/>
      <w:bookmarkStart w:id="955" w:name="_Toc35941063"/>
      <w:bookmarkStart w:id="956" w:name="_Toc43283963"/>
      <w:bookmarkStart w:id="957" w:name="_Toc49762958"/>
      <w:bookmarkStart w:id="958" w:name="_Toc51925812"/>
      <w:bookmarkStart w:id="959" w:name="_Toc51925913"/>
      <w:bookmarkStart w:id="960" w:name="_Toc82717755"/>
      <w:r>
        <w:t>6.1.6.3.2</w:t>
      </w:r>
      <w:r w:rsidRPr="00384E92">
        <w:tab/>
        <w:t>Simple data types</w:t>
      </w:r>
      <w:bookmarkEnd w:id="950"/>
      <w:bookmarkEnd w:id="951"/>
      <w:bookmarkEnd w:id="952"/>
      <w:bookmarkEnd w:id="953"/>
      <w:bookmarkEnd w:id="954"/>
      <w:bookmarkEnd w:id="955"/>
      <w:bookmarkEnd w:id="956"/>
      <w:bookmarkEnd w:id="957"/>
      <w:bookmarkEnd w:id="958"/>
      <w:bookmarkEnd w:id="959"/>
      <w:bookmarkEnd w:id="9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24C3F">
      <w:pPr>
        <w:pStyle w:val="Heading5"/>
      </w:pPr>
      <w:bookmarkStart w:id="961" w:name="_Toc25048118"/>
      <w:bookmarkStart w:id="962" w:name="_Toc21954332"/>
      <w:bookmarkStart w:id="963" w:name="_Toc34143485"/>
      <w:bookmarkStart w:id="964" w:name="_Toc34750955"/>
      <w:bookmarkStart w:id="965" w:name="_Toc34751716"/>
      <w:bookmarkStart w:id="966" w:name="_Toc35941064"/>
      <w:bookmarkStart w:id="967" w:name="_Toc43283964"/>
      <w:bookmarkStart w:id="968" w:name="_Toc49762959"/>
      <w:bookmarkStart w:id="969" w:name="_Toc51925813"/>
      <w:bookmarkStart w:id="970" w:name="_Toc51925914"/>
      <w:bookmarkStart w:id="971" w:name="_Toc82717756"/>
      <w:r>
        <w:t>6.1.6.3.3</w:t>
      </w:r>
      <w:r w:rsidRPr="00BC662F">
        <w:tab/>
        <w:t xml:space="preserve">Enumeration: </w:t>
      </w:r>
      <w:r w:rsidR="007878C2">
        <w:t>EventType</w:t>
      </w:r>
      <w:bookmarkEnd w:id="961"/>
      <w:bookmarkEnd w:id="962"/>
      <w:bookmarkEnd w:id="963"/>
      <w:bookmarkEnd w:id="964"/>
      <w:bookmarkEnd w:id="965"/>
      <w:bookmarkEnd w:id="966"/>
      <w:bookmarkEnd w:id="967"/>
      <w:bookmarkEnd w:id="968"/>
      <w:bookmarkEnd w:id="969"/>
      <w:bookmarkEnd w:id="970"/>
      <w:bookmarkEnd w:id="9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Default="00D37B9E" w:rsidP="00F24C3F">
      <w:pPr>
        <w:rPr>
          <w:rFonts w:ascii="Arial" w:hAnsi="Arial"/>
          <w:sz w:val="18"/>
          <w:lang w:val="en-US" w:eastAsia="zh-CN"/>
        </w:rPr>
      </w:pPr>
    </w:p>
    <w:p w14:paraId="14F3CA24" w14:textId="77777777" w:rsidR="00F63637" w:rsidRDefault="00F63637" w:rsidP="00F63637">
      <w:pPr>
        <w:pStyle w:val="Heading5"/>
        <w:rPr>
          <w:lang w:val="en-US"/>
        </w:rPr>
      </w:pPr>
      <w:bookmarkStart w:id="972" w:name="_Toc49762960"/>
      <w:bookmarkStart w:id="973" w:name="_Toc51925814"/>
      <w:bookmarkStart w:id="974" w:name="_Toc51925915"/>
      <w:bookmarkStart w:id="975" w:name="_Toc82717757"/>
      <w:r>
        <w:rPr>
          <w:lang w:val="en-US"/>
        </w:rPr>
        <w:t>6.1.6.3.4</w:t>
      </w:r>
      <w:r>
        <w:rPr>
          <w:lang w:val="en-US"/>
        </w:rPr>
        <w:tab/>
      </w:r>
      <w:r w:rsidRPr="00BC662F">
        <w:t xml:space="preserve">Enumeration: </w:t>
      </w:r>
      <w:r>
        <w:t>RacFormat</w:t>
      </w:r>
      <w:bookmarkEnd w:id="972"/>
      <w:bookmarkEnd w:id="973"/>
      <w:bookmarkEnd w:id="974"/>
      <w:bookmarkEnd w:id="9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24C3F">
      <w:pPr>
        <w:pStyle w:val="Heading4"/>
        <w:rPr>
          <w:lang w:val="en-US"/>
        </w:rPr>
      </w:pPr>
      <w:bookmarkStart w:id="976" w:name="_Toc21954334"/>
      <w:bookmarkStart w:id="977" w:name="_Toc25048120"/>
      <w:bookmarkStart w:id="978" w:name="_Toc34143486"/>
      <w:bookmarkStart w:id="979" w:name="_Toc34750956"/>
      <w:bookmarkStart w:id="980" w:name="_Toc34751717"/>
      <w:bookmarkStart w:id="981" w:name="_Toc35941065"/>
      <w:bookmarkStart w:id="982" w:name="_Toc43283966"/>
      <w:bookmarkStart w:id="983" w:name="_Toc49762961"/>
      <w:bookmarkStart w:id="984" w:name="_Toc51925815"/>
      <w:bookmarkStart w:id="985" w:name="_Toc51925916"/>
      <w:bookmarkStart w:id="986" w:name="_Toc827177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p>
    <w:p w14:paraId="54F4E870" w14:textId="77777777" w:rsidR="009B4ADE" w:rsidRPr="00387BE7" w:rsidRDefault="009B4ADE" w:rsidP="006A1092">
      <w:r>
        <w:t>None.</w:t>
      </w:r>
    </w:p>
    <w:p w14:paraId="5285E4E8" w14:textId="77777777" w:rsidR="00F24C3F" w:rsidRDefault="00F24C3F" w:rsidP="00F24C3F">
      <w:pPr>
        <w:pStyle w:val="Heading4"/>
      </w:pPr>
      <w:bookmarkStart w:id="987" w:name="_Toc21954337"/>
      <w:bookmarkStart w:id="988" w:name="_Toc25048123"/>
      <w:bookmarkStart w:id="989" w:name="_Toc34143487"/>
      <w:bookmarkStart w:id="990" w:name="_Toc34750957"/>
      <w:bookmarkStart w:id="991" w:name="_Toc34751718"/>
      <w:bookmarkStart w:id="992" w:name="_Toc35941066"/>
      <w:bookmarkStart w:id="993" w:name="_Toc43283967"/>
      <w:bookmarkStart w:id="994" w:name="_Toc49762962"/>
      <w:bookmarkStart w:id="995" w:name="_Toc51925816"/>
      <w:bookmarkStart w:id="996" w:name="_Toc51925917"/>
      <w:bookmarkStart w:id="997" w:name="_Toc82717759"/>
      <w:r>
        <w:t>6.1.6.5</w:t>
      </w:r>
      <w:r>
        <w:tab/>
        <w:t>Binary data</w:t>
      </w:r>
      <w:bookmarkEnd w:id="987"/>
      <w:bookmarkEnd w:id="988"/>
      <w:bookmarkEnd w:id="989"/>
      <w:bookmarkEnd w:id="990"/>
      <w:bookmarkEnd w:id="991"/>
      <w:bookmarkEnd w:id="992"/>
      <w:bookmarkEnd w:id="993"/>
      <w:bookmarkEnd w:id="994"/>
      <w:bookmarkEnd w:id="995"/>
      <w:bookmarkEnd w:id="996"/>
      <w:bookmarkEnd w:id="997"/>
    </w:p>
    <w:p w14:paraId="75AB7869" w14:textId="77777777" w:rsidR="009B4ADE" w:rsidRDefault="009B4ADE" w:rsidP="006A1092">
      <w:pPr>
        <w:rPr>
          <w:lang w:val="en-US"/>
        </w:rPr>
      </w:pPr>
      <w:bookmarkStart w:id="998" w:name="_Toc25073997"/>
      <w:r>
        <w:rPr>
          <w:lang w:val="en-US"/>
        </w:rPr>
        <w:t>6.1.6.5.1</w:t>
      </w:r>
      <w:r>
        <w:rPr>
          <w:lang w:val="en-US"/>
        </w:rPr>
        <w:tab/>
        <w:t>Introduction</w:t>
      </w:r>
      <w:bookmarkEnd w:id="9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9B4ADE">
      <w:pPr>
        <w:pStyle w:val="Heading5"/>
        <w:rPr>
          <w:lang w:eastAsia="zh-CN"/>
        </w:rPr>
      </w:pPr>
      <w:bookmarkStart w:id="999" w:name="_Toc34143488"/>
      <w:bookmarkStart w:id="1000" w:name="_Toc34750958"/>
      <w:bookmarkStart w:id="1001" w:name="_Toc34751719"/>
      <w:bookmarkStart w:id="1002" w:name="_Toc35941067"/>
      <w:bookmarkStart w:id="1003" w:name="_Toc43283968"/>
      <w:bookmarkStart w:id="1004" w:name="_Toc49762963"/>
      <w:bookmarkStart w:id="1005" w:name="_Toc51925817"/>
      <w:bookmarkStart w:id="1006" w:name="_Toc51925918"/>
      <w:bookmarkStart w:id="1007" w:name="_Toc82717760"/>
      <w:r>
        <w:rPr>
          <w:lang w:val="en-US"/>
        </w:rPr>
        <w:t>6.1.6.5.2</w:t>
      </w:r>
      <w:r>
        <w:rPr>
          <w:lang w:val="en-US"/>
        </w:rPr>
        <w:tab/>
        <w:t>UE Radio Capability Information</w:t>
      </w:r>
      <w:bookmarkEnd w:id="999"/>
      <w:bookmarkEnd w:id="1000"/>
      <w:bookmarkEnd w:id="1001"/>
      <w:bookmarkEnd w:id="1002"/>
      <w:bookmarkEnd w:id="1003"/>
      <w:bookmarkEnd w:id="1004"/>
      <w:bookmarkEnd w:id="1005"/>
      <w:bookmarkEnd w:id="1006"/>
      <w:bookmarkEnd w:id="1007"/>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6D1BF43F" w14:textId="77777777" w:rsidR="00F63637" w:rsidRDefault="00F63637" w:rsidP="00545A6D"/>
    <w:p w14:paraId="647618FC" w14:textId="77777777" w:rsidR="00F24C3F" w:rsidRDefault="00F24C3F" w:rsidP="00F24C3F">
      <w:pPr>
        <w:pStyle w:val="Heading3"/>
      </w:pPr>
      <w:bookmarkStart w:id="1008" w:name="_Toc21954338"/>
      <w:bookmarkStart w:id="1009" w:name="_Toc25048124"/>
      <w:bookmarkStart w:id="1010" w:name="_Toc34143489"/>
      <w:bookmarkStart w:id="1011" w:name="_Toc34750959"/>
      <w:bookmarkStart w:id="1012" w:name="_Toc34751720"/>
      <w:bookmarkStart w:id="1013" w:name="_Toc35941068"/>
      <w:bookmarkStart w:id="1014" w:name="_Toc43283969"/>
      <w:bookmarkStart w:id="1015" w:name="_Toc49762964"/>
      <w:bookmarkStart w:id="1016" w:name="_Toc51925818"/>
      <w:bookmarkStart w:id="1017" w:name="_Toc51925919"/>
      <w:bookmarkStart w:id="1018" w:name="_Toc82717761"/>
      <w:r>
        <w:t>6.1.7</w:t>
      </w:r>
      <w:r>
        <w:tab/>
        <w:t>Error Handling</w:t>
      </w:r>
      <w:bookmarkEnd w:id="1008"/>
      <w:bookmarkEnd w:id="1009"/>
      <w:bookmarkEnd w:id="1010"/>
      <w:bookmarkEnd w:id="1011"/>
      <w:bookmarkEnd w:id="1012"/>
      <w:bookmarkEnd w:id="1013"/>
      <w:bookmarkEnd w:id="1014"/>
      <w:bookmarkEnd w:id="1015"/>
      <w:bookmarkEnd w:id="1016"/>
      <w:bookmarkEnd w:id="1017"/>
      <w:bookmarkEnd w:id="1018"/>
    </w:p>
    <w:p w14:paraId="21A95E61" w14:textId="77777777" w:rsidR="00F24C3F" w:rsidRPr="00971458" w:rsidRDefault="00F24C3F" w:rsidP="00F24C3F">
      <w:pPr>
        <w:pStyle w:val="Heading4"/>
      </w:pPr>
      <w:bookmarkStart w:id="1019" w:name="_Toc21954339"/>
      <w:bookmarkStart w:id="1020" w:name="_Toc25048125"/>
      <w:bookmarkStart w:id="1021" w:name="_Toc34143490"/>
      <w:bookmarkStart w:id="1022" w:name="_Toc34750960"/>
      <w:bookmarkStart w:id="1023" w:name="_Toc34751721"/>
      <w:bookmarkStart w:id="1024" w:name="_Toc35941069"/>
      <w:bookmarkStart w:id="1025" w:name="_Toc43283970"/>
      <w:bookmarkStart w:id="1026" w:name="_Toc49762965"/>
      <w:bookmarkStart w:id="1027" w:name="_Toc51925819"/>
      <w:bookmarkStart w:id="1028" w:name="_Toc51925920"/>
      <w:bookmarkStart w:id="1029" w:name="_Toc82717762"/>
      <w:r w:rsidRPr="00971458">
        <w:t>6.1.7.1</w:t>
      </w:r>
      <w:r w:rsidRPr="00971458">
        <w:tab/>
        <w:t>General</w:t>
      </w:r>
      <w:bookmarkEnd w:id="1019"/>
      <w:bookmarkEnd w:id="1020"/>
      <w:bookmarkEnd w:id="1021"/>
      <w:bookmarkEnd w:id="1022"/>
      <w:bookmarkEnd w:id="1023"/>
      <w:bookmarkEnd w:id="1024"/>
      <w:bookmarkEnd w:id="1025"/>
      <w:bookmarkEnd w:id="1026"/>
      <w:bookmarkEnd w:id="1027"/>
      <w:bookmarkEnd w:id="1028"/>
      <w:bookmarkEnd w:id="10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24C3F">
      <w:pPr>
        <w:pStyle w:val="Heading4"/>
      </w:pPr>
      <w:bookmarkStart w:id="1030" w:name="_Toc21954340"/>
      <w:bookmarkStart w:id="1031" w:name="_Toc25048126"/>
      <w:bookmarkStart w:id="1032" w:name="_Toc34143491"/>
      <w:bookmarkStart w:id="1033" w:name="_Toc34750961"/>
      <w:bookmarkStart w:id="1034" w:name="_Toc34751722"/>
      <w:bookmarkStart w:id="1035" w:name="_Toc35941070"/>
      <w:bookmarkStart w:id="1036" w:name="_Toc43283971"/>
      <w:bookmarkStart w:id="1037" w:name="_Toc49762966"/>
      <w:bookmarkStart w:id="1038" w:name="_Toc51925820"/>
      <w:bookmarkStart w:id="1039" w:name="_Toc51925921"/>
      <w:bookmarkStart w:id="1040" w:name="_Toc82717763"/>
      <w:r w:rsidRPr="00971458">
        <w:t>6.1.7.2</w:t>
      </w:r>
      <w:r w:rsidRPr="00971458">
        <w:tab/>
        <w:t>Protocol Errors</w:t>
      </w:r>
      <w:bookmarkEnd w:id="1030"/>
      <w:bookmarkEnd w:id="1031"/>
      <w:bookmarkEnd w:id="1032"/>
      <w:bookmarkEnd w:id="1033"/>
      <w:bookmarkEnd w:id="1034"/>
      <w:bookmarkEnd w:id="1035"/>
      <w:bookmarkEnd w:id="1036"/>
      <w:bookmarkEnd w:id="1037"/>
      <w:bookmarkEnd w:id="1038"/>
      <w:bookmarkEnd w:id="1039"/>
      <w:bookmarkEnd w:id="10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24C3F">
      <w:pPr>
        <w:pStyle w:val="Heading4"/>
      </w:pPr>
      <w:bookmarkStart w:id="1041" w:name="_Toc21954341"/>
      <w:bookmarkStart w:id="1042" w:name="_Toc25048127"/>
      <w:bookmarkStart w:id="1043" w:name="_Toc34143492"/>
      <w:bookmarkStart w:id="1044" w:name="_Toc34750962"/>
      <w:bookmarkStart w:id="1045" w:name="_Toc34751723"/>
      <w:bookmarkStart w:id="1046" w:name="_Toc35941071"/>
      <w:bookmarkStart w:id="1047" w:name="_Toc43283972"/>
      <w:bookmarkStart w:id="1048" w:name="_Toc49762967"/>
      <w:bookmarkStart w:id="1049" w:name="_Toc51925821"/>
      <w:bookmarkStart w:id="1050" w:name="_Toc51925922"/>
      <w:bookmarkStart w:id="1051" w:name="_Toc82717764"/>
      <w:r>
        <w:t>6.1.7.3</w:t>
      </w:r>
      <w:r>
        <w:tab/>
        <w:t>Application Errors</w:t>
      </w:r>
      <w:bookmarkEnd w:id="1041"/>
      <w:bookmarkEnd w:id="1042"/>
      <w:bookmarkEnd w:id="1043"/>
      <w:bookmarkEnd w:id="1044"/>
      <w:bookmarkEnd w:id="1045"/>
      <w:bookmarkEnd w:id="1046"/>
      <w:bookmarkEnd w:id="1047"/>
      <w:bookmarkEnd w:id="1048"/>
      <w:bookmarkEnd w:id="1049"/>
      <w:bookmarkEnd w:id="1050"/>
      <w:bookmarkEnd w:id="10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4C3F">
      <w:pPr>
        <w:pStyle w:val="Heading2"/>
        <w:rPr>
          <w:lang w:eastAsia="zh-CN"/>
        </w:rPr>
      </w:pPr>
      <w:bookmarkStart w:id="1052" w:name="_Toc21954342"/>
      <w:bookmarkStart w:id="1053" w:name="_Toc25048128"/>
      <w:bookmarkStart w:id="1054" w:name="_Toc34143493"/>
      <w:bookmarkStart w:id="1055" w:name="_Toc34750963"/>
      <w:bookmarkStart w:id="1056" w:name="_Toc34751724"/>
      <w:bookmarkStart w:id="1057" w:name="_Toc35941072"/>
      <w:bookmarkStart w:id="1058" w:name="_Toc43283973"/>
      <w:bookmarkStart w:id="1059" w:name="_Toc49762968"/>
      <w:bookmarkStart w:id="1060" w:name="_Toc51925822"/>
      <w:bookmarkStart w:id="1061" w:name="_Toc51925923"/>
      <w:bookmarkStart w:id="1062" w:name="_Toc82717765"/>
      <w:r>
        <w:t>6.1.8</w:t>
      </w:r>
      <w:r w:rsidRPr="0023018E">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1056A2">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1056A2">
            <w:pPr>
              <w:pStyle w:val="TAL"/>
              <w:jc w:val="center"/>
            </w:pPr>
            <w:r>
              <w:rPr>
                <w:lang w:eastAsia="ko-KR"/>
              </w:rPr>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4C3F">
      <w:pPr>
        <w:pStyle w:val="Heading2"/>
      </w:pPr>
      <w:bookmarkStart w:id="1063" w:name="_Toc21954343"/>
      <w:bookmarkStart w:id="1064" w:name="_Toc25048129"/>
      <w:bookmarkStart w:id="1065" w:name="_Toc34143494"/>
      <w:bookmarkStart w:id="1066" w:name="_Toc34750964"/>
      <w:bookmarkStart w:id="1067" w:name="_Toc34751725"/>
      <w:bookmarkStart w:id="1068" w:name="_Toc35941073"/>
      <w:bookmarkStart w:id="1069" w:name="_Toc43283974"/>
      <w:bookmarkStart w:id="1070" w:name="_Toc49762969"/>
      <w:bookmarkStart w:id="1071" w:name="_Toc51925823"/>
      <w:bookmarkStart w:id="1072" w:name="_Toc51925924"/>
      <w:bookmarkStart w:id="1073" w:name="_Hlk525137310"/>
      <w:bookmarkStart w:id="1074" w:name="_Toc82717766"/>
      <w:r>
        <w:t>6.1.9</w:t>
      </w:r>
      <w:r w:rsidRPr="001E7573">
        <w:tab/>
        <w:t>Security</w:t>
      </w:r>
      <w:bookmarkEnd w:id="1063"/>
      <w:bookmarkEnd w:id="1064"/>
      <w:bookmarkEnd w:id="1065"/>
      <w:bookmarkEnd w:id="1066"/>
      <w:bookmarkEnd w:id="1067"/>
      <w:bookmarkEnd w:id="1068"/>
      <w:bookmarkEnd w:id="1069"/>
      <w:bookmarkEnd w:id="1070"/>
      <w:bookmarkEnd w:id="1071"/>
      <w:bookmarkEnd w:id="1072"/>
      <w:bookmarkEnd w:id="1074"/>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bookmarkStart w:id="1075" w:name="_Hlk530142087"/>
      <w:bookmarkEnd w:id="1073"/>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2A3CCE">
      <w:pPr>
        <w:pStyle w:val="Heading3"/>
        <w:rPr>
          <w:lang w:val="en-US"/>
        </w:rPr>
      </w:pPr>
      <w:bookmarkStart w:id="1076" w:name="_Toc25074008"/>
      <w:bookmarkStart w:id="1077" w:name="_Toc34063200"/>
      <w:bookmarkStart w:id="1078" w:name="_Toc43120185"/>
      <w:bookmarkStart w:id="1079" w:name="_Toc49768242"/>
      <w:bookmarkStart w:id="1080" w:name="_Toc51867092"/>
      <w:bookmarkStart w:id="1081" w:name="_Toc82717767"/>
      <w:r>
        <w:rPr>
          <w:lang w:val="en-US"/>
        </w:rPr>
        <w:t>6.1.10</w:t>
      </w:r>
      <w:r>
        <w:rPr>
          <w:lang w:val="en-US"/>
        </w:rPr>
        <w:tab/>
      </w:r>
      <w:bookmarkEnd w:id="1076"/>
      <w:bookmarkEnd w:id="1077"/>
      <w:bookmarkEnd w:id="1078"/>
      <w:bookmarkEnd w:id="1079"/>
      <w:bookmarkEnd w:id="1080"/>
      <w:r>
        <w:rPr>
          <w:lang w:val="en-US"/>
        </w:rPr>
        <w:t>HTTP redirection</w:t>
      </w:r>
      <w:bookmarkEnd w:id="1081"/>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7777777" w:rsidR="002B1AE8"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75"/>
    <w:p w14:paraId="712158E3" w14:textId="77777777" w:rsidR="00F24C3F" w:rsidRDefault="00F24C3F" w:rsidP="00A539AC">
      <w:pPr>
        <w:pStyle w:val="Heading8"/>
      </w:pPr>
      <w:r>
        <w:br w:type="page"/>
      </w:r>
      <w:bookmarkStart w:id="1082" w:name="_Toc34750965"/>
      <w:bookmarkStart w:id="1083" w:name="_Toc34751726"/>
      <w:bookmarkStart w:id="1084" w:name="_Toc35941074"/>
      <w:bookmarkStart w:id="1085" w:name="_Toc49762970"/>
      <w:bookmarkStart w:id="1086" w:name="_Toc51925824"/>
      <w:bookmarkStart w:id="1087" w:name="_Toc51925925"/>
      <w:r w:rsidRPr="004D3578">
        <w:lastRenderedPageBreak/>
        <w:t>Annex A (normative):</w:t>
      </w:r>
      <w:r>
        <w:t>OpenAPI specification</w:t>
      </w:r>
      <w:bookmarkEnd w:id="1082"/>
      <w:bookmarkEnd w:id="1083"/>
      <w:bookmarkEnd w:id="1084"/>
      <w:bookmarkEnd w:id="1085"/>
      <w:bookmarkEnd w:id="1086"/>
      <w:bookmarkEnd w:id="1087"/>
    </w:p>
    <w:p w14:paraId="275C006A" w14:textId="77777777" w:rsidR="00F24C3F" w:rsidRDefault="00F24C3F" w:rsidP="00F24C3F">
      <w:pPr>
        <w:pStyle w:val="Heading2"/>
      </w:pPr>
      <w:bookmarkStart w:id="1088" w:name="_Toc21954345"/>
      <w:bookmarkStart w:id="1089" w:name="_Toc25048131"/>
      <w:bookmarkStart w:id="1090" w:name="_Toc34143495"/>
      <w:bookmarkStart w:id="1091" w:name="_Toc34750966"/>
      <w:bookmarkStart w:id="1092" w:name="_Toc34751727"/>
      <w:bookmarkStart w:id="1093" w:name="_Toc35941075"/>
      <w:bookmarkStart w:id="1094" w:name="_Toc43283975"/>
      <w:bookmarkStart w:id="1095" w:name="_Toc49762971"/>
      <w:bookmarkStart w:id="1096" w:name="_Toc51925825"/>
      <w:bookmarkStart w:id="1097" w:name="_Toc51925926"/>
      <w:bookmarkStart w:id="1098" w:name="_Toc82717768"/>
      <w:r>
        <w:t>A.1</w:t>
      </w:r>
      <w:r>
        <w:tab/>
        <w:t>General</w:t>
      </w:r>
      <w:bookmarkEnd w:id="1088"/>
      <w:bookmarkEnd w:id="1089"/>
      <w:bookmarkEnd w:id="1090"/>
      <w:bookmarkEnd w:id="1091"/>
      <w:bookmarkEnd w:id="1092"/>
      <w:bookmarkEnd w:id="1093"/>
      <w:bookmarkEnd w:id="1094"/>
      <w:bookmarkEnd w:id="1095"/>
      <w:bookmarkEnd w:id="1096"/>
      <w:bookmarkEnd w:id="1097"/>
      <w:bookmarkEnd w:id="1098"/>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4C3F">
      <w:pPr>
        <w:pStyle w:val="Heading2"/>
      </w:pPr>
      <w:bookmarkStart w:id="1099" w:name="_Toc21954346"/>
      <w:bookmarkStart w:id="1100" w:name="_Toc25048132"/>
      <w:bookmarkStart w:id="1101" w:name="_Toc34143496"/>
      <w:bookmarkStart w:id="1102" w:name="_Toc34750967"/>
      <w:bookmarkStart w:id="1103" w:name="_Toc34751728"/>
      <w:bookmarkStart w:id="1104" w:name="_Toc35941076"/>
      <w:bookmarkStart w:id="1105" w:name="_Toc43283976"/>
      <w:bookmarkStart w:id="1106" w:name="_Toc49762972"/>
      <w:bookmarkStart w:id="1107" w:name="_Toc51925826"/>
      <w:bookmarkStart w:id="1108" w:name="_Toc51925927"/>
      <w:bookmarkStart w:id="1109" w:name="_Toc82717769"/>
      <w:r>
        <w:t>A.2</w:t>
      </w:r>
      <w:r>
        <w:tab/>
        <w:t>Nucmf_</w:t>
      </w:r>
      <w:r w:rsidRPr="002B0E61">
        <w:t>UECapabilityManagement</w:t>
      </w:r>
      <w:r>
        <w:t xml:space="preserve"> API</w:t>
      </w:r>
      <w:bookmarkEnd w:id="1099"/>
      <w:bookmarkEnd w:id="1100"/>
      <w:bookmarkEnd w:id="1101"/>
      <w:bookmarkEnd w:id="1102"/>
      <w:bookmarkEnd w:id="1103"/>
      <w:bookmarkEnd w:id="1104"/>
      <w:bookmarkEnd w:id="1105"/>
      <w:bookmarkEnd w:id="1106"/>
      <w:bookmarkEnd w:id="1107"/>
      <w:bookmarkEnd w:id="1108"/>
      <w:bookmarkEnd w:id="1109"/>
    </w:p>
    <w:p w14:paraId="1C646F94" w14:textId="77777777" w:rsidR="00F24C3F" w:rsidRDefault="00F24C3F" w:rsidP="00F24C3F">
      <w:pPr>
        <w:rPr>
          <w:noProof/>
        </w:rPr>
      </w:pPr>
      <w:bookmarkStart w:id="1110" w:name="_Hlk51563940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13C6E799" w:rsidR="0079133E" w:rsidRPr="001F6C8C" w:rsidRDefault="0079133E" w:rsidP="0079133E">
      <w:pPr>
        <w:pStyle w:val="PL"/>
      </w:pPr>
      <w:r w:rsidRPr="001F6C8C">
        <w:t xml:space="preserve">  version: 1.</w:t>
      </w:r>
      <w:r w:rsidR="00092056">
        <w:t>1</w:t>
      </w:r>
      <w:r w:rsidRPr="001F6C8C">
        <w:t>.</w:t>
      </w:r>
      <w:r w:rsidR="00092056">
        <w:t>0-alpha.</w:t>
      </w:r>
      <w:r w:rsidR="00B73AA5">
        <w:t>2</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2EFBF013"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50AF8EC1" w:rsidR="0079133E" w:rsidRPr="001F6C8C" w:rsidRDefault="0079133E" w:rsidP="0079133E">
      <w:pPr>
        <w:pStyle w:val="PL"/>
      </w:pPr>
      <w:r w:rsidRPr="001F6C8C">
        <w:t xml:space="preserve">  description: 3GPP TS 29.673 V</w:t>
      </w:r>
      <w:r w:rsidR="005434F1">
        <w:t>1</w:t>
      </w:r>
      <w:r w:rsidR="00092056">
        <w:t>7</w:t>
      </w:r>
      <w:r w:rsidRPr="001F6C8C">
        <w:t>.</w:t>
      </w:r>
      <w:r w:rsidR="00B73AA5">
        <w:t>2</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7777777" w:rsidR="004D39DD" w:rsidRPr="001F6C8C" w:rsidRDefault="004D39DD" w:rsidP="004D39DD">
      <w:pPr>
        <w:pStyle w:val="PL"/>
      </w:pPr>
      <w:r w:rsidRPr="001F6C8C">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0A287DE4" w:rsidR="004D39DD" w:rsidRDefault="004D39DD" w:rsidP="004D39DD">
      <w:pPr>
        <w:pStyle w:val="PL"/>
      </w:pPr>
      <w:r w:rsidRPr="001F6C8C">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lastRenderedPageBreak/>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77777777" w:rsidR="00545A6D" w:rsidRPr="001F6C8C" w:rsidRDefault="004D39DD" w:rsidP="004D39DD">
      <w:pPr>
        <w:pStyle w:val="PL"/>
      </w:pPr>
      <w:r w:rsidRPr="001F6C8C">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77777777" w:rsidR="00E210B8" w:rsidRPr="001F6C8C" w:rsidRDefault="004D39DD" w:rsidP="004D39DD">
      <w:pPr>
        <w:pStyle w:val="PL"/>
      </w:pPr>
      <w:r w:rsidRPr="001F6C8C">
        <w:t xml:space="preserve">                      type: string</w:t>
      </w:r>
    </w:p>
    <w:p w14:paraId="3B534429" w14:textId="77777777" w:rsidR="0079133E" w:rsidRPr="001F6C8C" w:rsidRDefault="0079133E" w:rsidP="0079133E">
      <w:pPr>
        <w:pStyle w:val="PL"/>
      </w:pPr>
      <w:r w:rsidRPr="001F6C8C">
        <w:t xml:space="preserve">        required: true</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lastRenderedPageBreak/>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7777777" w:rsidR="0079133E" w:rsidRPr="001F6C8C" w:rsidRDefault="0079133E" w:rsidP="0079133E">
      <w:pPr>
        <w:pStyle w:val="PL"/>
      </w:pPr>
      <w:r w:rsidRPr="001F6C8C">
        <w:t xml:space="preserve">          content:</w:t>
      </w:r>
    </w:p>
    <w:p w14:paraId="51CC35B6" w14:textId="77777777" w:rsidR="0079133E" w:rsidRPr="001F6C8C" w:rsidRDefault="0079133E" w:rsidP="0079133E">
      <w:pPr>
        <w:pStyle w:val="PL"/>
      </w:pPr>
      <w:r w:rsidRPr="001F6C8C">
        <w:t xml:space="preserve">            application/json:</w:t>
      </w:r>
    </w:p>
    <w:p w14:paraId="22356BBF" w14:textId="77777777" w:rsidR="0079133E" w:rsidRPr="001F6C8C" w:rsidRDefault="0079133E" w:rsidP="0079133E">
      <w:pPr>
        <w:pStyle w:val="PL"/>
      </w:pPr>
      <w:r w:rsidRPr="001F6C8C">
        <w:t xml:space="preserve">              schema:</w:t>
      </w:r>
    </w:p>
    <w:p w14:paraId="7673560D" w14:textId="78B195AF" w:rsidR="0079133E" w:rsidRDefault="0079133E" w:rsidP="0079133E">
      <w:pPr>
        <w:pStyle w:val="PL"/>
      </w:pPr>
      <w:r w:rsidRPr="001F6C8C">
        <w:t xml:space="preserve">                $ref: '#/components/schemas/DicEntryData'</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lastRenderedPageBreak/>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lastRenderedPageBreak/>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lastRenderedPageBreak/>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lastRenderedPageBreak/>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A539AC">
      <w:pPr>
        <w:pStyle w:val="Heading8"/>
      </w:pPr>
      <w:bookmarkStart w:id="1111" w:name="historyclause"/>
      <w:bookmarkEnd w:id="1110"/>
      <w:r w:rsidRPr="004D3578">
        <w:br w:type="page"/>
      </w:r>
      <w:bookmarkStart w:id="1112" w:name="_Toc34750968"/>
      <w:bookmarkStart w:id="1113" w:name="_Toc34751729"/>
      <w:bookmarkStart w:id="1114" w:name="_Toc35941077"/>
      <w:bookmarkStart w:id="1115" w:name="_Toc49762973"/>
      <w:bookmarkStart w:id="1116" w:name="_Toc51925827"/>
      <w:bookmarkStart w:id="1117" w:name="_Toc51925928"/>
      <w:r w:rsidRPr="004D3578">
        <w:lastRenderedPageBreak/>
        <w:t xml:space="preserve">Annex </w:t>
      </w:r>
      <w:r>
        <w:t>B</w:t>
      </w:r>
      <w:r w:rsidRPr="004D3578">
        <w:t xml:space="preserve"> (informative):</w:t>
      </w:r>
      <w:r w:rsidRPr="004D3578">
        <w:br/>
        <w:t>Change history</w:t>
      </w:r>
      <w:bookmarkEnd w:id="1112"/>
      <w:bookmarkEnd w:id="1113"/>
      <w:bookmarkEnd w:id="1114"/>
      <w:bookmarkEnd w:id="1115"/>
      <w:bookmarkEnd w:id="1116"/>
      <w:bookmarkEnd w:id="1117"/>
    </w:p>
    <w:bookmarkEnd w:id="111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Data Type Description for Nucmf_UECapabilityManagement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r>
              <w:rPr>
                <w:rFonts w:cs="Arial"/>
                <w:sz w:val="16"/>
                <w:szCs w:val="16"/>
              </w:rPr>
              <w:t>EventType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D70DA5" w:rsidP="00CA6850">
            <w:pPr>
              <w:pStyle w:val="TAC"/>
              <w:rPr>
                <w:rFonts w:cs="Arial"/>
                <w:sz w:val="16"/>
                <w:szCs w:val="16"/>
              </w:rPr>
            </w:pPr>
            <w:hyperlink r:id="rId28"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D70DA5" w:rsidP="00CA6850">
            <w:pPr>
              <w:pStyle w:val="TAC"/>
              <w:rPr>
                <w:rFonts w:cs="Arial"/>
                <w:sz w:val="16"/>
                <w:szCs w:val="16"/>
              </w:rPr>
            </w:pPr>
            <w:hyperlink r:id="rId29"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D70DA5" w:rsidP="00CA6850">
            <w:pPr>
              <w:pStyle w:val="TAC"/>
              <w:rPr>
                <w:rFonts w:cs="Arial"/>
                <w:sz w:val="16"/>
                <w:szCs w:val="16"/>
              </w:rPr>
            </w:pPr>
            <w:hyperlink r:id="rId30"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bl>
    <w:p w14:paraId="5E3ACA55" w14:textId="77777777" w:rsidR="00080512" w:rsidRDefault="00080512" w:rsidP="00C06B7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D3891" w14:textId="77777777" w:rsidR="00D70DA5" w:rsidRDefault="00D70DA5">
      <w:r>
        <w:separator/>
      </w:r>
    </w:p>
  </w:endnote>
  <w:endnote w:type="continuationSeparator" w:id="0">
    <w:p w14:paraId="408673A1" w14:textId="77777777" w:rsidR="00D70DA5" w:rsidRDefault="00D70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5B1E2" w14:textId="77777777" w:rsidR="00D70DA5" w:rsidRDefault="00D70DA5">
      <w:r>
        <w:separator/>
      </w:r>
    </w:p>
  </w:footnote>
  <w:footnote w:type="continuationSeparator" w:id="0">
    <w:p w14:paraId="357538A3" w14:textId="77777777" w:rsidR="00D70DA5" w:rsidRDefault="00D70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3DCC51EA"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6111B977"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AE8">
      <w:rPr>
        <w:rFonts w:ascii="Arial" w:hAnsi="Arial" w:cs="Arial"/>
        <w:b/>
        <w:noProof/>
        <w:sz w:val="18"/>
        <w:szCs w:val="18"/>
      </w:rPr>
      <w:t>Release 17</w:t>
    </w:r>
    <w:r>
      <w:rPr>
        <w:rFonts w:ascii="Arial" w:hAnsi="Arial" w:cs="Arial"/>
        <w:b/>
        <w:sz w:val="18"/>
        <w:szCs w:val="18"/>
      </w:rPr>
      <w:fldChar w:fldCharType="end"/>
    </w:r>
  </w:p>
  <w:p w14:paraId="64C323D7" w14:textId="77777777" w:rsidR="003D0F82" w:rsidRDefault="003D0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2056"/>
    <w:rsid w:val="0009687E"/>
    <w:rsid w:val="000A29AC"/>
    <w:rsid w:val="000B77CF"/>
    <w:rsid w:val="000C47C3"/>
    <w:rsid w:val="000C49B2"/>
    <w:rsid w:val="000D58AB"/>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816"/>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5462D"/>
    <w:rsid w:val="00372825"/>
    <w:rsid w:val="00372FFA"/>
    <w:rsid w:val="003765B8"/>
    <w:rsid w:val="003B594B"/>
    <w:rsid w:val="003C2F2F"/>
    <w:rsid w:val="003C34BB"/>
    <w:rsid w:val="003C3971"/>
    <w:rsid w:val="003D0E64"/>
    <w:rsid w:val="003D0F82"/>
    <w:rsid w:val="003D13C1"/>
    <w:rsid w:val="003E0F82"/>
    <w:rsid w:val="00404299"/>
    <w:rsid w:val="00423334"/>
    <w:rsid w:val="004345EC"/>
    <w:rsid w:val="004409D5"/>
    <w:rsid w:val="00446151"/>
    <w:rsid w:val="00465515"/>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10B1"/>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5466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A3AD8"/>
    <w:rsid w:val="009B4ADE"/>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93F40"/>
    <w:rsid w:val="00CA3D0C"/>
    <w:rsid w:val="00CA6850"/>
    <w:rsid w:val="00CB623C"/>
    <w:rsid w:val="00CC72E7"/>
    <w:rsid w:val="00CF0F05"/>
    <w:rsid w:val="00D249C6"/>
    <w:rsid w:val="00D3609F"/>
    <w:rsid w:val="00D37B9E"/>
    <w:rsid w:val="00D37F72"/>
    <w:rsid w:val="00D5365F"/>
    <w:rsid w:val="00D57972"/>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7DB5"/>
    <w:rsid w:val="00E40F1B"/>
    <w:rsid w:val="00E4384E"/>
    <w:rsid w:val="00E44582"/>
    <w:rsid w:val="00E65C5E"/>
    <w:rsid w:val="00E77645"/>
    <w:rsid w:val="00E839BA"/>
    <w:rsid w:val="00EA15B0"/>
    <w:rsid w:val="00EA1E1C"/>
    <w:rsid w:val="00EA45BA"/>
    <w:rsid w:val="00EA5EA7"/>
    <w:rsid w:val="00EA5FBB"/>
    <w:rsid w:val="00EB2237"/>
    <w:rsid w:val="00EB4231"/>
    <w:rsid w:val="00EC19F9"/>
    <w:rsid w:val="00EC4A25"/>
    <w:rsid w:val="00EE37B3"/>
    <w:rsid w:val="00F025A2"/>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s://portal.3gpp.org/ngppapp/CreateTdoc.aspx?mode=view&amp;contributionUid=CP-21206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yperlink" Target="https://portal.3gpp.org/ngppapp/CreateTdoc.aspx?mode=view&amp;contributionUid=CP-212065"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hyperlink" Target="https://portal.3gpp.org/ngppapp/CreateTdoc.aspx?mode=view&amp;contributionUid=CP-21205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13801</Words>
  <Characters>78670</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2021-08-30T17:40:00Z</dcterms:created>
  <dcterms:modified xsi:type="dcterms:W3CDTF">2021-09-16T18:47:00Z</dcterms:modified>
</cp:coreProperties>
</file>