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52AD801A"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391081">
              <w:t>6</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B32299">
              <w:rPr>
                <w:sz w:val="32"/>
              </w:rPr>
              <w:t>0</w:t>
            </w:r>
            <w:r w:rsidR="00391081">
              <w:rPr>
                <w:sz w:val="32"/>
              </w:rPr>
              <w:t>9</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77777777"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A629DE"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5pt">
                  <v:imagedata r:id="rId9" o:title="5G-logo_175px"/>
                </v:shape>
              </w:pict>
            </w:r>
          </w:p>
        </w:tc>
        <w:tc>
          <w:tcPr>
            <w:tcW w:w="5540" w:type="dxa"/>
            <w:shd w:val="clear" w:color="auto" w:fill="auto"/>
          </w:tcPr>
          <w:p w14:paraId="1F1877C8" w14:textId="77777777" w:rsidR="00A539AC" w:rsidRDefault="004975AD" w:rsidP="00A539AC">
            <w:pPr>
              <w:jc w:val="right"/>
            </w:pPr>
            <w:bookmarkStart w:id="2" w:name="logos"/>
            <w:r>
              <w:pict w14:anchorId="585EA3E3">
                <v:shape id="_x0000_i1026" type="#_x0000_t75" style="width:128.05pt;height:74.7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7ADFE0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B41303">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pPr>
        <w:pStyle w:val="TT"/>
      </w:pPr>
      <w:r w:rsidRPr="004D3578">
        <w:br w:type="page"/>
      </w:r>
      <w:bookmarkStart w:id="9" w:name="tableOfContents"/>
      <w:bookmarkEnd w:id="9"/>
      <w:r w:rsidRPr="004D3578">
        <w:lastRenderedPageBreak/>
        <w:t>Contents</w:t>
      </w:r>
    </w:p>
    <w:p w14:paraId="64557E5F" w14:textId="2F318812" w:rsidR="00A629DE" w:rsidRDefault="00391081">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A629DE">
        <w:t>Foreword</w:t>
      </w:r>
      <w:r w:rsidR="00A629DE">
        <w:tab/>
      </w:r>
      <w:r w:rsidR="00A629DE">
        <w:fldChar w:fldCharType="begin" w:fldLock="1"/>
      </w:r>
      <w:r w:rsidR="00A629DE">
        <w:instrText xml:space="preserve"> PAGEREF _Toc82717574 \h </w:instrText>
      </w:r>
      <w:r w:rsidR="00A629DE">
        <w:fldChar w:fldCharType="separate"/>
      </w:r>
      <w:r w:rsidR="00A629DE">
        <w:t>5</w:t>
      </w:r>
      <w:r w:rsidR="00A629DE">
        <w:fldChar w:fldCharType="end"/>
      </w:r>
    </w:p>
    <w:p w14:paraId="3EDDECC3" w14:textId="6D752AA7" w:rsidR="00A629DE" w:rsidRDefault="00A629D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_Toc82717575 \h </w:instrText>
      </w:r>
      <w:r>
        <w:fldChar w:fldCharType="separate"/>
      </w:r>
      <w:r>
        <w:t>6</w:t>
      </w:r>
      <w:r>
        <w:fldChar w:fldCharType="end"/>
      </w:r>
    </w:p>
    <w:p w14:paraId="62D0BE0B" w14:textId="6664B506" w:rsidR="00A629DE" w:rsidRDefault="00A629D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_Toc82717576 \h </w:instrText>
      </w:r>
      <w:r>
        <w:fldChar w:fldCharType="separate"/>
      </w:r>
      <w:r>
        <w:t>6</w:t>
      </w:r>
      <w:r>
        <w:fldChar w:fldCharType="end"/>
      </w:r>
    </w:p>
    <w:p w14:paraId="7D179797" w14:textId="72C3DC28" w:rsidR="00A629DE" w:rsidRDefault="00A629D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_Toc82717577 \h </w:instrText>
      </w:r>
      <w:r>
        <w:fldChar w:fldCharType="separate"/>
      </w:r>
      <w:r>
        <w:t>7</w:t>
      </w:r>
      <w:r>
        <w:fldChar w:fldCharType="end"/>
      </w:r>
    </w:p>
    <w:p w14:paraId="0D1F75C4" w14:textId="7235BFE2" w:rsidR="00A629DE" w:rsidRDefault="00A629D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_Toc82717578 \h </w:instrText>
      </w:r>
      <w:r>
        <w:fldChar w:fldCharType="separate"/>
      </w:r>
      <w:r>
        <w:t>7</w:t>
      </w:r>
      <w:r>
        <w:fldChar w:fldCharType="end"/>
      </w:r>
    </w:p>
    <w:p w14:paraId="0AF5A810" w14:textId="64E0C454" w:rsidR="00A629DE" w:rsidRDefault="00A629D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_Toc82717579 \h </w:instrText>
      </w:r>
      <w:r>
        <w:fldChar w:fldCharType="separate"/>
      </w:r>
      <w:r>
        <w:t>7</w:t>
      </w:r>
      <w:r>
        <w:fldChar w:fldCharType="end"/>
      </w:r>
    </w:p>
    <w:p w14:paraId="0D3D28B6" w14:textId="207B1B07" w:rsidR="00A629DE" w:rsidRDefault="00A629D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_Toc82717580 \h </w:instrText>
      </w:r>
      <w:r>
        <w:fldChar w:fldCharType="separate"/>
      </w:r>
      <w:r>
        <w:t>7</w:t>
      </w:r>
      <w:r>
        <w:fldChar w:fldCharType="end"/>
      </w:r>
    </w:p>
    <w:p w14:paraId="7E4F78BF" w14:textId="4D17B630" w:rsidR="00A629DE" w:rsidRDefault="00A629D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_Toc82717581 \h </w:instrText>
      </w:r>
      <w:r>
        <w:fldChar w:fldCharType="separate"/>
      </w:r>
      <w:r>
        <w:t>7</w:t>
      </w:r>
      <w:r>
        <w:fldChar w:fldCharType="end"/>
      </w:r>
    </w:p>
    <w:p w14:paraId="49D84527" w14:textId="428666D5" w:rsidR="00A629DE" w:rsidRDefault="00A629D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_Toc82717582 \h </w:instrText>
      </w:r>
      <w:r>
        <w:fldChar w:fldCharType="separate"/>
      </w:r>
      <w:r>
        <w:t>7</w:t>
      </w:r>
      <w:r>
        <w:fldChar w:fldCharType="end"/>
      </w:r>
    </w:p>
    <w:p w14:paraId="08E1B61F" w14:textId="4538611E" w:rsidR="00A629DE" w:rsidRDefault="00A629D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_Toc82717583 \h </w:instrText>
      </w:r>
      <w:r>
        <w:fldChar w:fldCharType="separate"/>
      </w:r>
      <w:r>
        <w:t>8</w:t>
      </w:r>
      <w:r>
        <w:fldChar w:fldCharType="end"/>
      </w:r>
    </w:p>
    <w:p w14:paraId="56148BA4" w14:textId="2B9654A2" w:rsidR="00A629DE" w:rsidRDefault="00A629D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_Toc82717584 \h </w:instrText>
      </w:r>
      <w:r>
        <w:fldChar w:fldCharType="separate"/>
      </w:r>
      <w:r>
        <w:t>8</w:t>
      </w:r>
      <w:r>
        <w:fldChar w:fldCharType="end"/>
      </w:r>
    </w:p>
    <w:p w14:paraId="6D3DFE3F" w14:textId="44EC0696" w:rsidR="00A629DE" w:rsidRDefault="00A629D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_Toc82717585 \h </w:instrText>
      </w:r>
      <w:r>
        <w:fldChar w:fldCharType="separate"/>
      </w:r>
      <w:r>
        <w:t>8</w:t>
      </w:r>
      <w:r>
        <w:fldChar w:fldCharType="end"/>
      </w:r>
    </w:p>
    <w:p w14:paraId="7E4FB7C3" w14:textId="09525252" w:rsidR="00A629DE" w:rsidRDefault="00A629D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_Toc82717586 \h </w:instrText>
      </w:r>
      <w:r>
        <w:fldChar w:fldCharType="separate"/>
      </w:r>
      <w:r>
        <w:t>8</w:t>
      </w:r>
      <w:r>
        <w:fldChar w:fldCharType="end"/>
      </w:r>
    </w:p>
    <w:p w14:paraId="53499DDD" w14:textId="641586BB" w:rsidR="00A629DE" w:rsidRDefault="00A629D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_Toc82717587 \h </w:instrText>
      </w:r>
      <w:r>
        <w:fldChar w:fldCharType="separate"/>
      </w:r>
      <w:r>
        <w:t>9</w:t>
      </w:r>
      <w:r>
        <w:fldChar w:fldCharType="end"/>
      </w:r>
    </w:p>
    <w:p w14:paraId="4A3A0206" w14:textId="65ABB786" w:rsidR="00A629DE" w:rsidRDefault="00A629D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_Toc82717588 \h </w:instrText>
      </w:r>
      <w:r>
        <w:fldChar w:fldCharType="separate"/>
      </w:r>
      <w:r>
        <w:t>9</w:t>
      </w:r>
      <w:r>
        <w:fldChar w:fldCharType="end"/>
      </w:r>
    </w:p>
    <w:p w14:paraId="2E6C78BF" w14:textId="3F814119" w:rsidR="00A629DE" w:rsidRDefault="00A629D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2601F8">
        <w:rPr>
          <w:lang w:val="en-US"/>
        </w:rPr>
        <w:t>Service Operation Resolve</w:t>
      </w:r>
      <w:r>
        <w:tab/>
      </w:r>
      <w:r>
        <w:fldChar w:fldCharType="begin" w:fldLock="1"/>
      </w:r>
      <w:r>
        <w:instrText xml:space="preserve"> PAGEREF _Toc82717589 \h </w:instrText>
      </w:r>
      <w:r>
        <w:fldChar w:fldCharType="separate"/>
      </w:r>
      <w:r>
        <w:t>9</w:t>
      </w:r>
      <w:r>
        <w:fldChar w:fldCharType="end"/>
      </w:r>
    </w:p>
    <w:p w14:paraId="126105B1" w14:textId="3EC5FF3C" w:rsidR="00A629DE" w:rsidRDefault="00A629D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_Toc82717590 \h </w:instrText>
      </w:r>
      <w:r>
        <w:fldChar w:fldCharType="separate"/>
      </w:r>
      <w:r>
        <w:t>9</w:t>
      </w:r>
      <w:r>
        <w:fldChar w:fldCharType="end"/>
      </w:r>
    </w:p>
    <w:p w14:paraId="2F2403A9" w14:textId="36F18E7D" w:rsidR="00A629DE" w:rsidRDefault="00A629DE">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_Toc82717591 \h </w:instrText>
      </w:r>
      <w:r>
        <w:fldChar w:fldCharType="separate"/>
      </w:r>
      <w:r>
        <w:t>10</w:t>
      </w:r>
      <w:r>
        <w:fldChar w:fldCharType="end"/>
      </w:r>
    </w:p>
    <w:p w14:paraId="13AD3241" w14:textId="5F901846" w:rsidR="00A629DE" w:rsidRDefault="00A629DE">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2601F8">
        <w:rPr>
          <w:lang w:val="en-US"/>
        </w:rPr>
        <w:t>Service Operation</w:t>
      </w:r>
      <w:r>
        <w:t xml:space="preserve"> Assign</w:t>
      </w:r>
      <w:r>
        <w:tab/>
      </w:r>
      <w:r>
        <w:fldChar w:fldCharType="begin" w:fldLock="1"/>
      </w:r>
      <w:r>
        <w:instrText xml:space="preserve"> PAGEREF _Toc82717592 \h </w:instrText>
      </w:r>
      <w:r>
        <w:fldChar w:fldCharType="separate"/>
      </w:r>
      <w:r>
        <w:t>10</w:t>
      </w:r>
      <w:r>
        <w:fldChar w:fldCharType="end"/>
      </w:r>
    </w:p>
    <w:p w14:paraId="766DA281" w14:textId="515B9CC9" w:rsidR="00A629DE" w:rsidRDefault="00A629DE">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2601F8">
        <w:rPr>
          <w:lang w:val="en-US"/>
        </w:rPr>
        <w:t>Service Operation</w:t>
      </w:r>
      <w:r>
        <w:t xml:space="preserve"> Subscribe</w:t>
      </w:r>
      <w:r>
        <w:tab/>
      </w:r>
      <w:r>
        <w:fldChar w:fldCharType="begin" w:fldLock="1"/>
      </w:r>
      <w:r>
        <w:instrText xml:space="preserve"> PAGEREF _Toc82717593 \h </w:instrText>
      </w:r>
      <w:r>
        <w:fldChar w:fldCharType="separate"/>
      </w:r>
      <w:r>
        <w:t>11</w:t>
      </w:r>
      <w:r>
        <w:fldChar w:fldCharType="end"/>
      </w:r>
    </w:p>
    <w:p w14:paraId="67002639" w14:textId="541AF53C" w:rsidR="00A629DE" w:rsidRDefault="00A629DE">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_Toc82717594 \h </w:instrText>
      </w:r>
      <w:r>
        <w:fldChar w:fldCharType="separate"/>
      </w:r>
      <w:r>
        <w:t>11</w:t>
      </w:r>
      <w:r>
        <w:fldChar w:fldCharType="end"/>
      </w:r>
    </w:p>
    <w:p w14:paraId="0BC74030" w14:textId="511A98EF" w:rsidR="00A629DE" w:rsidRDefault="00A629DE">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_Toc82717595 \h </w:instrText>
      </w:r>
      <w:r>
        <w:fldChar w:fldCharType="separate"/>
      </w:r>
      <w:r>
        <w:t>12</w:t>
      </w:r>
      <w:r>
        <w:fldChar w:fldCharType="end"/>
      </w:r>
    </w:p>
    <w:p w14:paraId="75F61EFE" w14:textId="6BF2CE7A" w:rsidR="00A629DE" w:rsidRDefault="00A629DE">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_Toc82717596 \h </w:instrText>
      </w:r>
      <w:r>
        <w:fldChar w:fldCharType="separate"/>
      </w:r>
      <w:r>
        <w:t>12</w:t>
      </w:r>
      <w:r>
        <w:fldChar w:fldCharType="end"/>
      </w:r>
    </w:p>
    <w:p w14:paraId="7E0FE0E5" w14:textId="3A6FBF6A" w:rsidR="00A629DE" w:rsidRDefault="00A629DE">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_Toc82717597 \h </w:instrText>
      </w:r>
      <w:r>
        <w:fldChar w:fldCharType="separate"/>
      </w:r>
      <w:r>
        <w:t>13</w:t>
      </w:r>
      <w:r>
        <w:fldChar w:fldCharType="end"/>
      </w:r>
    </w:p>
    <w:p w14:paraId="42339D50" w14:textId="18237D36" w:rsidR="00A629DE" w:rsidRDefault="00A629DE">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_Toc82717598 \h </w:instrText>
      </w:r>
      <w:r>
        <w:fldChar w:fldCharType="separate"/>
      </w:r>
      <w:r>
        <w:t>13</w:t>
      </w:r>
      <w:r>
        <w:fldChar w:fldCharType="end"/>
      </w:r>
    </w:p>
    <w:p w14:paraId="5126E419" w14:textId="3EFAA5E4" w:rsidR="00A629DE" w:rsidRDefault="00A629D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_Toc82717599 \h </w:instrText>
      </w:r>
      <w:r>
        <w:fldChar w:fldCharType="separate"/>
      </w:r>
      <w:r>
        <w:t>13</w:t>
      </w:r>
      <w:r>
        <w:fldChar w:fldCharType="end"/>
      </w:r>
    </w:p>
    <w:p w14:paraId="5C096B59" w14:textId="5F13F4F2" w:rsidR="00A629DE" w:rsidRDefault="00A629D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_Toc82717600 \h </w:instrText>
      </w:r>
      <w:r>
        <w:fldChar w:fldCharType="separate"/>
      </w:r>
      <w:r>
        <w:t>13</w:t>
      </w:r>
      <w:r>
        <w:fldChar w:fldCharType="end"/>
      </w:r>
    </w:p>
    <w:p w14:paraId="70680E1F" w14:textId="54123271" w:rsidR="00A629DE" w:rsidRDefault="00A629D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_Toc82717601 \h </w:instrText>
      </w:r>
      <w:r>
        <w:fldChar w:fldCharType="separate"/>
      </w:r>
      <w:r>
        <w:t>13</w:t>
      </w:r>
      <w:r>
        <w:fldChar w:fldCharType="end"/>
      </w:r>
    </w:p>
    <w:p w14:paraId="62F29E77" w14:textId="579C80EC" w:rsidR="00A629DE" w:rsidRDefault="00A629D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_Toc82717602 \h </w:instrText>
      </w:r>
      <w:r>
        <w:fldChar w:fldCharType="separate"/>
      </w:r>
      <w:r>
        <w:t>14</w:t>
      </w:r>
      <w:r>
        <w:fldChar w:fldCharType="end"/>
      </w:r>
    </w:p>
    <w:p w14:paraId="10B627F4" w14:textId="6F96B069" w:rsidR="00A629DE" w:rsidRDefault="00A629D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_Toc82717603 \h </w:instrText>
      </w:r>
      <w:r>
        <w:fldChar w:fldCharType="separate"/>
      </w:r>
      <w:r>
        <w:t>14</w:t>
      </w:r>
      <w:r>
        <w:fldChar w:fldCharType="end"/>
      </w:r>
    </w:p>
    <w:p w14:paraId="3727849F" w14:textId="5EE1611C" w:rsidR="00A629DE" w:rsidRDefault="00A629D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_Toc82717604 \h </w:instrText>
      </w:r>
      <w:r>
        <w:fldChar w:fldCharType="separate"/>
      </w:r>
      <w:r>
        <w:t>14</w:t>
      </w:r>
      <w:r>
        <w:fldChar w:fldCharType="end"/>
      </w:r>
    </w:p>
    <w:p w14:paraId="02179E75" w14:textId="1261FA20" w:rsidR="00A629DE" w:rsidRDefault="00A629D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_Toc82717605 \h </w:instrText>
      </w:r>
      <w:r>
        <w:fldChar w:fldCharType="separate"/>
      </w:r>
      <w:r>
        <w:t>14</w:t>
      </w:r>
      <w:r>
        <w:fldChar w:fldCharType="end"/>
      </w:r>
    </w:p>
    <w:p w14:paraId="5F26A80C" w14:textId="07C9BDB4" w:rsidR="00A629DE" w:rsidRDefault="00A629D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_Toc82717606 \h </w:instrText>
      </w:r>
      <w:r>
        <w:fldChar w:fldCharType="separate"/>
      </w:r>
      <w:r>
        <w:t>14</w:t>
      </w:r>
      <w:r>
        <w:fldChar w:fldCharType="end"/>
      </w:r>
    </w:p>
    <w:p w14:paraId="6909C161" w14:textId="202B902C" w:rsidR="00A629DE" w:rsidRDefault="00A629D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_Toc82717607 \h </w:instrText>
      </w:r>
      <w:r>
        <w:fldChar w:fldCharType="separate"/>
      </w:r>
      <w:r>
        <w:t>14</w:t>
      </w:r>
      <w:r>
        <w:fldChar w:fldCharType="end"/>
      </w:r>
    </w:p>
    <w:p w14:paraId="364CA218" w14:textId="1F4B4F69" w:rsidR="00A629DE" w:rsidRDefault="00A629DE">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_Toc82717608 \h </w:instrText>
      </w:r>
      <w:r>
        <w:fldChar w:fldCharType="separate"/>
      </w:r>
      <w:r>
        <w:t>14</w:t>
      </w:r>
      <w:r>
        <w:fldChar w:fldCharType="end"/>
      </w:r>
    </w:p>
    <w:p w14:paraId="34F35639" w14:textId="56295A0B" w:rsidR="00A629DE" w:rsidRDefault="00A629D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_Toc82717609 \h </w:instrText>
      </w:r>
      <w:r>
        <w:fldChar w:fldCharType="separate"/>
      </w:r>
      <w:r>
        <w:t>15</w:t>
      </w:r>
      <w:r>
        <w:fldChar w:fldCharType="end"/>
      </w:r>
    </w:p>
    <w:p w14:paraId="763FAAEF" w14:textId="1FA2B780" w:rsidR="00A629DE" w:rsidRDefault="00A629D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_Toc82717610 \h </w:instrText>
      </w:r>
      <w:r>
        <w:fldChar w:fldCharType="separate"/>
      </w:r>
      <w:r>
        <w:t>15</w:t>
      </w:r>
      <w:r>
        <w:fldChar w:fldCharType="end"/>
      </w:r>
    </w:p>
    <w:p w14:paraId="038D980D" w14:textId="6878DDFA" w:rsidR="00A629DE" w:rsidRDefault="00A629D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_Toc82717611 \h </w:instrText>
      </w:r>
      <w:r>
        <w:fldChar w:fldCharType="separate"/>
      </w:r>
      <w:r>
        <w:t>16</w:t>
      </w:r>
      <w:r>
        <w:fldChar w:fldCharType="end"/>
      </w:r>
    </w:p>
    <w:p w14:paraId="6A0EDCB3" w14:textId="15E194AB" w:rsidR="00A629DE" w:rsidRDefault="00A629D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_Toc82717612 \h </w:instrText>
      </w:r>
      <w:r>
        <w:fldChar w:fldCharType="separate"/>
      </w:r>
      <w:r>
        <w:t>16</w:t>
      </w:r>
      <w:r>
        <w:fldChar w:fldCharType="end"/>
      </w:r>
    </w:p>
    <w:p w14:paraId="57359EC9" w14:textId="678FE4DE" w:rsidR="00A629DE" w:rsidRDefault="00A629D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_Toc82717613 \h </w:instrText>
      </w:r>
      <w:r>
        <w:fldChar w:fldCharType="separate"/>
      </w:r>
      <w:r>
        <w:t>16</w:t>
      </w:r>
      <w:r>
        <w:fldChar w:fldCharType="end"/>
      </w:r>
    </w:p>
    <w:p w14:paraId="3F19641B" w14:textId="36F9A04A" w:rsidR="00A629DE" w:rsidRDefault="00A629D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_Toc82717614 \h </w:instrText>
      </w:r>
      <w:r>
        <w:fldChar w:fldCharType="separate"/>
      </w:r>
      <w:r>
        <w:t>16</w:t>
      </w:r>
      <w:r>
        <w:fldChar w:fldCharType="end"/>
      </w:r>
    </w:p>
    <w:p w14:paraId="4C22268A" w14:textId="2A57098B" w:rsidR="00A629DE" w:rsidRDefault="00A629DE">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_Toc82717615 \h </w:instrText>
      </w:r>
      <w:r>
        <w:fldChar w:fldCharType="separate"/>
      </w:r>
      <w:r>
        <w:t>16</w:t>
      </w:r>
      <w:r>
        <w:fldChar w:fldCharType="end"/>
      </w:r>
    </w:p>
    <w:p w14:paraId="552D67F4" w14:textId="2E9769C0" w:rsidR="00A629DE" w:rsidRDefault="00A629DE">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_Toc82717616 \h </w:instrText>
      </w:r>
      <w:r>
        <w:fldChar w:fldCharType="separate"/>
      </w:r>
      <w:r>
        <w:t>18</w:t>
      </w:r>
      <w:r>
        <w:fldChar w:fldCharType="end"/>
      </w:r>
    </w:p>
    <w:p w14:paraId="49F9E417" w14:textId="6A90672B" w:rsidR="00A629DE" w:rsidRDefault="00A629DE">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_Toc82717617 \h </w:instrText>
      </w:r>
      <w:r>
        <w:fldChar w:fldCharType="separate"/>
      </w:r>
      <w:r>
        <w:t>19</w:t>
      </w:r>
      <w:r>
        <w:fldChar w:fldCharType="end"/>
      </w:r>
    </w:p>
    <w:p w14:paraId="12B02824" w14:textId="3B0C04AB" w:rsidR="00A629DE" w:rsidRDefault="00A629DE">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_Toc82717618 \h </w:instrText>
      </w:r>
      <w:r>
        <w:fldChar w:fldCharType="separate"/>
      </w:r>
      <w:r>
        <w:t>19</w:t>
      </w:r>
      <w:r>
        <w:fldChar w:fldCharType="end"/>
      </w:r>
    </w:p>
    <w:p w14:paraId="0B00A222" w14:textId="169FD97D" w:rsidR="00A629DE" w:rsidRDefault="00A629DE">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_Toc82717619 \h </w:instrText>
      </w:r>
      <w:r>
        <w:fldChar w:fldCharType="separate"/>
      </w:r>
      <w:r>
        <w:t>19</w:t>
      </w:r>
      <w:r>
        <w:fldChar w:fldCharType="end"/>
      </w:r>
    </w:p>
    <w:p w14:paraId="3258968B" w14:textId="7AA21E69" w:rsidR="00A629DE" w:rsidRDefault="00A629DE">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_Toc82717620 \h </w:instrText>
      </w:r>
      <w:r>
        <w:fldChar w:fldCharType="separate"/>
      </w:r>
      <w:r>
        <w:t>20</w:t>
      </w:r>
      <w:r>
        <w:fldChar w:fldCharType="end"/>
      </w:r>
    </w:p>
    <w:p w14:paraId="0B942213" w14:textId="728D870D" w:rsidR="00A629DE" w:rsidRDefault="00A629DE">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_Toc82717621 \h </w:instrText>
      </w:r>
      <w:r>
        <w:fldChar w:fldCharType="separate"/>
      </w:r>
      <w:r>
        <w:t>20</w:t>
      </w:r>
      <w:r>
        <w:fldChar w:fldCharType="end"/>
      </w:r>
    </w:p>
    <w:p w14:paraId="4CEBE2A2" w14:textId="0F531AFB" w:rsidR="00A629DE" w:rsidRDefault="00A629DE">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_Toc82717622 \h </w:instrText>
      </w:r>
      <w:r>
        <w:fldChar w:fldCharType="separate"/>
      </w:r>
      <w:r>
        <w:t>20</w:t>
      </w:r>
      <w:r>
        <w:fldChar w:fldCharType="end"/>
      </w:r>
    </w:p>
    <w:p w14:paraId="10622F61" w14:textId="13828A52" w:rsidR="00A629DE" w:rsidRDefault="00A629DE">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_Toc82717623 \h </w:instrText>
      </w:r>
      <w:r>
        <w:fldChar w:fldCharType="separate"/>
      </w:r>
      <w:r>
        <w:t>21</w:t>
      </w:r>
      <w:r>
        <w:fldChar w:fldCharType="end"/>
      </w:r>
    </w:p>
    <w:p w14:paraId="21C05D81" w14:textId="78551564" w:rsidR="00A629DE" w:rsidRDefault="00A629DE">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_Toc82717624 \h </w:instrText>
      </w:r>
      <w:r>
        <w:fldChar w:fldCharType="separate"/>
      </w:r>
      <w:r>
        <w:t>21</w:t>
      </w:r>
      <w:r>
        <w:fldChar w:fldCharType="end"/>
      </w:r>
    </w:p>
    <w:p w14:paraId="6BCFD95B" w14:textId="3C56A84C" w:rsidR="00A629DE" w:rsidRDefault="00A629DE">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_Toc82717625 \h </w:instrText>
      </w:r>
      <w:r>
        <w:fldChar w:fldCharType="separate"/>
      </w:r>
      <w:r>
        <w:t>21</w:t>
      </w:r>
      <w:r>
        <w:fldChar w:fldCharType="end"/>
      </w:r>
    </w:p>
    <w:p w14:paraId="1FD25A71" w14:textId="2B31BFD7" w:rsidR="00A629DE" w:rsidRDefault="00A629DE">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_Toc82717626 \h </w:instrText>
      </w:r>
      <w:r>
        <w:fldChar w:fldCharType="separate"/>
      </w:r>
      <w:r>
        <w:t>22</w:t>
      </w:r>
      <w:r>
        <w:fldChar w:fldCharType="end"/>
      </w:r>
    </w:p>
    <w:p w14:paraId="63E4678E" w14:textId="0BAFC32E" w:rsidR="00A629DE" w:rsidRDefault="00A629DE">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_Toc82717627 \h </w:instrText>
      </w:r>
      <w:r>
        <w:fldChar w:fldCharType="separate"/>
      </w:r>
      <w:r>
        <w:t>22</w:t>
      </w:r>
      <w:r>
        <w:fldChar w:fldCharType="end"/>
      </w:r>
    </w:p>
    <w:p w14:paraId="4C65AFDE" w14:textId="0A0AB829" w:rsidR="00A629DE" w:rsidRDefault="00A629DE">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_Toc82717628 \h </w:instrText>
      </w:r>
      <w:r>
        <w:fldChar w:fldCharType="separate"/>
      </w:r>
      <w:r>
        <w:t>23</w:t>
      </w:r>
      <w:r>
        <w:fldChar w:fldCharType="end"/>
      </w:r>
    </w:p>
    <w:p w14:paraId="7418A618" w14:textId="69BAE5D2" w:rsidR="00A629DE" w:rsidRDefault="00A629DE">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_Toc82717629 \h </w:instrText>
      </w:r>
      <w:r>
        <w:fldChar w:fldCharType="separate"/>
      </w:r>
      <w:r>
        <w:t>23</w:t>
      </w:r>
      <w:r>
        <w:fldChar w:fldCharType="end"/>
      </w:r>
    </w:p>
    <w:p w14:paraId="70A8EDBD" w14:textId="613F3289" w:rsidR="00A629DE" w:rsidRDefault="00A629DE">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_Toc82717630 \h </w:instrText>
      </w:r>
      <w:r>
        <w:fldChar w:fldCharType="separate"/>
      </w:r>
      <w:r>
        <w:t>23</w:t>
      </w:r>
      <w:r>
        <w:fldChar w:fldCharType="end"/>
      </w:r>
    </w:p>
    <w:p w14:paraId="1BB551CA" w14:textId="182FDC14" w:rsidR="00A629DE" w:rsidRDefault="00A629DE">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_Toc82717631 \h </w:instrText>
      </w:r>
      <w:r>
        <w:fldChar w:fldCharType="separate"/>
      </w:r>
      <w:r>
        <w:t>23</w:t>
      </w:r>
      <w:r>
        <w:fldChar w:fldCharType="end"/>
      </w:r>
    </w:p>
    <w:p w14:paraId="160F7C0A" w14:textId="4E8D9D89" w:rsidR="00A629DE" w:rsidRDefault="00A629DE">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_Toc82717632 \h </w:instrText>
      </w:r>
      <w:r>
        <w:fldChar w:fldCharType="separate"/>
      </w:r>
      <w:r>
        <w:t>23</w:t>
      </w:r>
      <w:r>
        <w:fldChar w:fldCharType="end"/>
      </w:r>
    </w:p>
    <w:p w14:paraId="6B165450" w14:textId="2E23BDA8" w:rsidR="00A629DE" w:rsidRDefault="00A629DE">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_Toc82717633 \h </w:instrText>
      </w:r>
      <w:r>
        <w:fldChar w:fldCharType="separate"/>
      </w:r>
      <w:r>
        <w:t>23</w:t>
      </w:r>
      <w:r>
        <w:fldChar w:fldCharType="end"/>
      </w:r>
    </w:p>
    <w:p w14:paraId="52AD623E" w14:textId="4EFABA64" w:rsidR="00A629DE" w:rsidRDefault="00A629DE">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_Toc82717634 \h </w:instrText>
      </w:r>
      <w:r>
        <w:fldChar w:fldCharType="separate"/>
      </w:r>
      <w:r>
        <w:t>25</w:t>
      </w:r>
      <w:r>
        <w:fldChar w:fldCharType="end"/>
      </w:r>
    </w:p>
    <w:p w14:paraId="609ED4FD" w14:textId="6B5F96C7" w:rsidR="00A629DE" w:rsidRDefault="00A629D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_Toc82717635 \h </w:instrText>
      </w:r>
      <w:r>
        <w:fldChar w:fldCharType="separate"/>
      </w:r>
      <w:r>
        <w:t>25</w:t>
      </w:r>
      <w:r>
        <w:fldChar w:fldCharType="end"/>
      </w:r>
    </w:p>
    <w:p w14:paraId="485DE067" w14:textId="3829D7E3" w:rsidR="00A629DE" w:rsidRDefault="00A629DE">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_Toc82717636 \h </w:instrText>
      </w:r>
      <w:r>
        <w:fldChar w:fldCharType="separate"/>
      </w:r>
      <w:r>
        <w:t>25</w:t>
      </w:r>
      <w:r>
        <w:fldChar w:fldCharType="end"/>
      </w:r>
    </w:p>
    <w:p w14:paraId="547697DF" w14:textId="5AE2A246" w:rsidR="00A629DE" w:rsidRDefault="00A629DE">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_Toc82717637 \h </w:instrText>
      </w:r>
      <w:r>
        <w:fldChar w:fldCharType="separate"/>
      </w:r>
      <w:r>
        <w:t>25</w:t>
      </w:r>
      <w:r>
        <w:fldChar w:fldCharType="end"/>
      </w:r>
    </w:p>
    <w:p w14:paraId="64AD38A6" w14:textId="622DD5C8" w:rsidR="00A629DE" w:rsidRDefault="00A629DE">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_Toc82717638 \h </w:instrText>
      </w:r>
      <w:r>
        <w:fldChar w:fldCharType="separate"/>
      </w:r>
      <w:r>
        <w:t>25</w:t>
      </w:r>
      <w:r>
        <w:fldChar w:fldCharType="end"/>
      </w:r>
    </w:p>
    <w:p w14:paraId="6463350F" w14:textId="07B9B53A" w:rsidR="00A629DE" w:rsidRDefault="00A629DE">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_Toc82717639 \h </w:instrText>
      </w:r>
      <w:r>
        <w:fldChar w:fldCharType="separate"/>
      </w:r>
      <w:r>
        <w:t>25</w:t>
      </w:r>
      <w:r>
        <w:fldChar w:fldCharType="end"/>
      </w:r>
    </w:p>
    <w:p w14:paraId="4CF76AD9" w14:textId="611E87F2" w:rsidR="00A629DE" w:rsidRDefault="00A629DE">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_Toc82717640 \h </w:instrText>
      </w:r>
      <w:r>
        <w:fldChar w:fldCharType="separate"/>
      </w:r>
      <w:r>
        <w:t>25</w:t>
      </w:r>
      <w:r>
        <w:fldChar w:fldCharType="end"/>
      </w:r>
    </w:p>
    <w:p w14:paraId="4ACADDF9" w14:textId="5A10E0AB" w:rsidR="00A629DE" w:rsidRDefault="00A629DE">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_Toc82717641 \h </w:instrText>
      </w:r>
      <w:r>
        <w:fldChar w:fldCharType="separate"/>
      </w:r>
      <w:r>
        <w:t>25</w:t>
      </w:r>
      <w:r>
        <w:fldChar w:fldCharType="end"/>
      </w:r>
    </w:p>
    <w:p w14:paraId="63B27CCF" w14:textId="2BA283AC" w:rsidR="00A629DE" w:rsidRDefault="00A629DE">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_Toc82717642 \h </w:instrText>
      </w:r>
      <w:r>
        <w:fldChar w:fldCharType="separate"/>
      </w:r>
      <w:r>
        <w:t>25</w:t>
      </w:r>
      <w:r>
        <w:fldChar w:fldCharType="end"/>
      </w:r>
    </w:p>
    <w:p w14:paraId="516B0BDB" w14:textId="69A67BF7" w:rsidR="00A629DE" w:rsidRDefault="00A629DE">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_Toc82717643 \h </w:instrText>
      </w:r>
      <w:r>
        <w:fldChar w:fldCharType="separate"/>
      </w:r>
      <w:r>
        <w:t>26</w:t>
      </w:r>
      <w:r>
        <w:fldChar w:fldCharType="end"/>
      </w:r>
    </w:p>
    <w:p w14:paraId="12B2B7AA" w14:textId="30EFD02A" w:rsidR="00A629DE" w:rsidRDefault="00A629DE">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_Toc82717644 \h </w:instrText>
      </w:r>
      <w:r>
        <w:fldChar w:fldCharType="separate"/>
      </w:r>
      <w:r>
        <w:t>26</w:t>
      </w:r>
      <w:r>
        <w:fldChar w:fldCharType="end"/>
      </w:r>
    </w:p>
    <w:p w14:paraId="6D3CA5D5" w14:textId="45A27AA8" w:rsidR="00A629DE" w:rsidRDefault="00A629DE">
      <w:pPr>
        <w:pStyle w:val="TOC4"/>
        <w:rPr>
          <w:rFonts w:asciiTheme="minorHAnsi" w:eastAsiaTheme="minorEastAsia" w:hAnsiTheme="minorHAnsi" w:cstheme="minorBidi"/>
          <w:sz w:val="22"/>
          <w:szCs w:val="22"/>
          <w:lang w:eastAsia="en-GB"/>
        </w:rPr>
      </w:pPr>
      <w:r w:rsidRPr="002601F8">
        <w:rPr>
          <w:lang w:val="en-US"/>
        </w:rPr>
        <w:t>6.1.6.2</w:t>
      </w:r>
      <w:r>
        <w:rPr>
          <w:rFonts w:asciiTheme="minorHAnsi" w:eastAsiaTheme="minorEastAsia" w:hAnsiTheme="minorHAnsi" w:cstheme="minorBidi"/>
          <w:sz w:val="22"/>
          <w:szCs w:val="22"/>
          <w:lang w:eastAsia="en-GB"/>
        </w:rPr>
        <w:tab/>
      </w:r>
      <w:r w:rsidRPr="002601F8">
        <w:rPr>
          <w:lang w:val="en-US"/>
        </w:rPr>
        <w:t>Structured data types</w:t>
      </w:r>
      <w:r>
        <w:tab/>
      </w:r>
      <w:r>
        <w:fldChar w:fldCharType="begin" w:fldLock="1"/>
      </w:r>
      <w:r>
        <w:instrText xml:space="preserve"> PAGEREF _Toc82717645 \h </w:instrText>
      </w:r>
      <w:r>
        <w:fldChar w:fldCharType="separate"/>
      </w:r>
      <w:r>
        <w:t>27</w:t>
      </w:r>
      <w:r>
        <w:fldChar w:fldCharType="end"/>
      </w:r>
    </w:p>
    <w:p w14:paraId="4AB2DB9B" w14:textId="6CD57498" w:rsidR="00A629DE" w:rsidRDefault="00A629DE">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_Toc82717646 \h </w:instrText>
      </w:r>
      <w:r>
        <w:fldChar w:fldCharType="separate"/>
      </w:r>
      <w:r>
        <w:t>27</w:t>
      </w:r>
      <w:r>
        <w:fldChar w:fldCharType="end"/>
      </w:r>
    </w:p>
    <w:p w14:paraId="4A9FB3A2" w14:textId="6C47E7BC" w:rsidR="00A629DE" w:rsidRDefault="00A629DE">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_Toc82717647 \h </w:instrText>
      </w:r>
      <w:r>
        <w:fldChar w:fldCharType="separate"/>
      </w:r>
      <w:r>
        <w:t>27</w:t>
      </w:r>
      <w:r>
        <w:fldChar w:fldCharType="end"/>
      </w:r>
    </w:p>
    <w:p w14:paraId="6BBB1E06" w14:textId="2F077E94" w:rsidR="00A629DE" w:rsidRDefault="00A629DE">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_Toc82717648 \h </w:instrText>
      </w:r>
      <w:r>
        <w:fldChar w:fldCharType="separate"/>
      </w:r>
      <w:r>
        <w:t>28</w:t>
      </w:r>
      <w:r>
        <w:fldChar w:fldCharType="end"/>
      </w:r>
    </w:p>
    <w:p w14:paraId="047BB3A9" w14:textId="39107D41" w:rsidR="00A629DE" w:rsidRDefault="00A629DE">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_Toc82717649 \h </w:instrText>
      </w:r>
      <w:r>
        <w:fldChar w:fldCharType="separate"/>
      </w:r>
      <w:r>
        <w:t>28</w:t>
      </w:r>
      <w:r>
        <w:fldChar w:fldCharType="end"/>
      </w:r>
    </w:p>
    <w:p w14:paraId="18A80807" w14:textId="5F5D5C54" w:rsidR="00A629DE" w:rsidRDefault="00A629DE">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2601F8">
        <w:rPr>
          <w:lang w:val="es-ES"/>
        </w:rPr>
        <w:t>UeRadioCapaId</w:t>
      </w:r>
      <w:r>
        <w:tab/>
      </w:r>
      <w:r>
        <w:fldChar w:fldCharType="begin" w:fldLock="1"/>
      </w:r>
      <w:r>
        <w:instrText xml:space="preserve"> PAGEREF _Toc82717650 \h </w:instrText>
      </w:r>
      <w:r>
        <w:fldChar w:fldCharType="separate"/>
      </w:r>
      <w:r>
        <w:t>28</w:t>
      </w:r>
      <w:r>
        <w:fldChar w:fldCharType="end"/>
      </w:r>
    </w:p>
    <w:p w14:paraId="0148BFC6" w14:textId="124DD43D" w:rsidR="00A629DE" w:rsidRDefault="00A629DE">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_Toc82717651 \h </w:instrText>
      </w:r>
      <w:r>
        <w:fldChar w:fldCharType="separate"/>
      </w:r>
      <w:r>
        <w:t>29</w:t>
      </w:r>
      <w:r>
        <w:fldChar w:fldCharType="end"/>
      </w:r>
    </w:p>
    <w:p w14:paraId="5EF1D07E" w14:textId="1943DA58" w:rsidR="00A629DE" w:rsidRDefault="00A629DE">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_Toc82717652 \h </w:instrText>
      </w:r>
      <w:r>
        <w:fldChar w:fldCharType="separate"/>
      </w:r>
      <w:r>
        <w:t>29</w:t>
      </w:r>
      <w:r>
        <w:fldChar w:fldCharType="end"/>
      </w:r>
    </w:p>
    <w:p w14:paraId="7DD84923" w14:textId="19C401C2" w:rsidR="00A629DE" w:rsidRDefault="00A629DE">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_Toc82717653 \h </w:instrText>
      </w:r>
      <w:r>
        <w:fldChar w:fldCharType="separate"/>
      </w:r>
      <w:r>
        <w:t>29</w:t>
      </w:r>
      <w:r>
        <w:fldChar w:fldCharType="end"/>
      </w:r>
    </w:p>
    <w:p w14:paraId="6D7AC770" w14:textId="0B9D134A" w:rsidR="00A629DE" w:rsidRDefault="00A629DE">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2601F8">
        <w:rPr>
          <w:lang w:val="en-US"/>
        </w:rPr>
        <w:t>ManAssOpRequestlist</w:t>
      </w:r>
      <w:r>
        <w:tab/>
      </w:r>
      <w:r>
        <w:fldChar w:fldCharType="begin" w:fldLock="1"/>
      </w:r>
      <w:r>
        <w:instrText xml:space="preserve"> PAGEREF _Toc82717654 \h </w:instrText>
      </w:r>
      <w:r>
        <w:fldChar w:fldCharType="separate"/>
      </w:r>
      <w:r>
        <w:t>30</w:t>
      </w:r>
      <w:r>
        <w:fldChar w:fldCharType="end"/>
      </w:r>
    </w:p>
    <w:p w14:paraId="1A41FA1E" w14:textId="60EA8934" w:rsidR="00A629DE" w:rsidRDefault="00A629DE">
      <w:pPr>
        <w:pStyle w:val="TOC4"/>
        <w:rPr>
          <w:rFonts w:asciiTheme="minorHAnsi" w:eastAsiaTheme="minorEastAsia" w:hAnsiTheme="minorHAnsi" w:cstheme="minorBidi"/>
          <w:sz w:val="22"/>
          <w:szCs w:val="22"/>
          <w:lang w:eastAsia="en-GB"/>
        </w:rPr>
      </w:pPr>
      <w:r w:rsidRPr="002601F8">
        <w:rPr>
          <w:lang w:val="en-US"/>
        </w:rPr>
        <w:t>6.1.6.3</w:t>
      </w:r>
      <w:r>
        <w:rPr>
          <w:rFonts w:asciiTheme="minorHAnsi" w:eastAsiaTheme="minorEastAsia" w:hAnsiTheme="minorHAnsi" w:cstheme="minorBidi"/>
          <w:sz w:val="22"/>
          <w:szCs w:val="22"/>
          <w:lang w:eastAsia="en-GB"/>
        </w:rPr>
        <w:tab/>
      </w:r>
      <w:r w:rsidRPr="002601F8">
        <w:rPr>
          <w:lang w:val="en-US"/>
        </w:rPr>
        <w:t>Simple data types and enumerations</w:t>
      </w:r>
      <w:r>
        <w:tab/>
      </w:r>
      <w:r>
        <w:fldChar w:fldCharType="begin" w:fldLock="1"/>
      </w:r>
      <w:r>
        <w:instrText xml:space="preserve"> PAGEREF _Toc82717655 \h </w:instrText>
      </w:r>
      <w:r>
        <w:fldChar w:fldCharType="separate"/>
      </w:r>
      <w:r>
        <w:t>30</w:t>
      </w:r>
      <w:r>
        <w:fldChar w:fldCharType="end"/>
      </w:r>
    </w:p>
    <w:p w14:paraId="7025100F" w14:textId="516F8E23" w:rsidR="00A629DE" w:rsidRDefault="00A629DE">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_Toc82717656 \h </w:instrText>
      </w:r>
      <w:r>
        <w:fldChar w:fldCharType="separate"/>
      </w:r>
      <w:r>
        <w:t>30</w:t>
      </w:r>
      <w:r>
        <w:fldChar w:fldCharType="end"/>
      </w:r>
    </w:p>
    <w:p w14:paraId="58E6145F" w14:textId="4386DB6D" w:rsidR="00A629DE" w:rsidRDefault="00A629DE">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_Toc82717657 \h </w:instrText>
      </w:r>
      <w:r>
        <w:fldChar w:fldCharType="separate"/>
      </w:r>
      <w:r>
        <w:t>30</w:t>
      </w:r>
      <w:r>
        <w:fldChar w:fldCharType="end"/>
      </w:r>
    </w:p>
    <w:p w14:paraId="0DA86358" w14:textId="67BE8515" w:rsidR="00A629DE" w:rsidRDefault="00A629DE">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_Toc82717658 \h </w:instrText>
      </w:r>
      <w:r>
        <w:fldChar w:fldCharType="separate"/>
      </w:r>
      <w:r>
        <w:t>30</w:t>
      </w:r>
      <w:r>
        <w:fldChar w:fldCharType="end"/>
      </w:r>
    </w:p>
    <w:p w14:paraId="0FF7F0DA" w14:textId="64213963" w:rsidR="00A629DE" w:rsidRDefault="00A629DE">
      <w:pPr>
        <w:pStyle w:val="TOC5"/>
        <w:rPr>
          <w:rFonts w:asciiTheme="minorHAnsi" w:eastAsiaTheme="minorEastAsia" w:hAnsiTheme="minorHAnsi" w:cstheme="minorBidi"/>
          <w:sz w:val="22"/>
          <w:szCs w:val="22"/>
          <w:lang w:eastAsia="en-GB"/>
        </w:rPr>
      </w:pPr>
      <w:r w:rsidRPr="002601F8">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_Toc82717659 \h </w:instrText>
      </w:r>
      <w:r>
        <w:fldChar w:fldCharType="separate"/>
      </w:r>
      <w:r>
        <w:t>30</w:t>
      </w:r>
      <w:r>
        <w:fldChar w:fldCharType="end"/>
      </w:r>
    </w:p>
    <w:p w14:paraId="35DF926B" w14:textId="03FBD2FF" w:rsidR="00A629DE" w:rsidRDefault="00A629DE">
      <w:pPr>
        <w:pStyle w:val="TOC4"/>
        <w:rPr>
          <w:rFonts w:asciiTheme="minorHAnsi" w:eastAsiaTheme="minorEastAsia" w:hAnsiTheme="minorHAnsi" w:cstheme="minorBidi"/>
          <w:sz w:val="22"/>
          <w:szCs w:val="22"/>
          <w:lang w:eastAsia="en-GB"/>
        </w:rPr>
      </w:pPr>
      <w:r w:rsidRPr="002601F8">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_Toc82717660 \h </w:instrText>
      </w:r>
      <w:r>
        <w:fldChar w:fldCharType="separate"/>
      </w:r>
      <w:r>
        <w:t>31</w:t>
      </w:r>
      <w:r>
        <w:fldChar w:fldCharType="end"/>
      </w:r>
    </w:p>
    <w:p w14:paraId="5D00E7B0" w14:textId="510DD789" w:rsidR="00A629DE" w:rsidRDefault="00A629DE">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_Toc82717661 \h </w:instrText>
      </w:r>
      <w:r>
        <w:fldChar w:fldCharType="separate"/>
      </w:r>
      <w:r>
        <w:t>31</w:t>
      </w:r>
      <w:r>
        <w:fldChar w:fldCharType="end"/>
      </w:r>
    </w:p>
    <w:p w14:paraId="06C53C75" w14:textId="37DBC3B8" w:rsidR="00A629DE" w:rsidRDefault="00A629DE">
      <w:pPr>
        <w:pStyle w:val="TOC5"/>
        <w:rPr>
          <w:rFonts w:asciiTheme="minorHAnsi" w:eastAsiaTheme="minorEastAsia" w:hAnsiTheme="minorHAnsi" w:cstheme="minorBidi"/>
          <w:sz w:val="22"/>
          <w:szCs w:val="22"/>
          <w:lang w:eastAsia="en-GB"/>
        </w:rPr>
      </w:pPr>
      <w:r w:rsidRPr="002601F8">
        <w:rPr>
          <w:lang w:val="en-US"/>
        </w:rPr>
        <w:t>6.1.6.5.2</w:t>
      </w:r>
      <w:r>
        <w:rPr>
          <w:rFonts w:asciiTheme="minorHAnsi" w:eastAsiaTheme="minorEastAsia" w:hAnsiTheme="minorHAnsi" w:cstheme="minorBidi"/>
          <w:sz w:val="22"/>
          <w:szCs w:val="22"/>
          <w:lang w:eastAsia="en-GB"/>
        </w:rPr>
        <w:tab/>
      </w:r>
      <w:r w:rsidRPr="002601F8">
        <w:rPr>
          <w:lang w:val="en-US"/>
        </w:rPr>
        <w:t>UE Radio Capability Information</w:t>
      </w:r>
      <w:r>
        <w:tab/>
      </w:r>
      <w:r>
        <w:fldChar w:fldCharType="begin" w:fldLock="1"/>
      </w:r>
      <w:r>
        <w:instrText xml:space="preserve"> PAGEREF _Toc82717662 \h </w:instrText>
      </w:r>
      <w:r>
        <w:fldChar w:fldCharType="separate"/>
      </w:r>
      <w:r>
        <w:t>31</w:t>
      </w:r>
      <w:r>
        <w:fldChar w:fldCharType="end"/>
      </w:r>
    </w:p>
    <w:p w14:paraId="57AD0F19" w14:textId="0D01CD07" w:rsidR="00A629DE" w:rsidRDefault="00A629D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_Toc82717663 \h </w:instrText>
      </w:r>
      <w:r>
        <w:fldChar w:fldCharType="separate"/>
      </w:r>
      <w:r>
        <w:t>31</w:t>
      </w:r>
      <w:r>
        <w:fldChar w:fldCharType="end"/>
      </w:r>
    </w:p>
    <w:p w14:paraId="25290D92" w14:textId="317C3981" w:rsidR="00A629DE" w:rsidRDefault="00A629D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_Toc82717664 \h </w:instrText>
      </w:r>
      <w:r>
        <w:fldChar w:fldCharType="separate"/>
      </w:r>
      <w:r>
        <w:t>31</w:t>
      </w:r>
      <w:r>
        <w:fldChar w:fldCharType="end"/>
      </w:r>
    </w:p>
    <w:p w14:paraId="32FA6B90" w14:textId="3A9D0170" w:rsidR="00A629DE" w:rsidRDefault="00A629D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_Toc82717665 \h </w:instrText>
      </w:r>
      <w:r>
        <w:fldChar w:fldCharType="separate"/>
      </w:r>
      <w:r>
        <w:t>31</w:t>
      </w:r>
      <w:r>
        <w:fldChar w:fldCharType="end"/>
      </w:r>
    </w:p>
    <w:p w14:paraId="4BFD3EC4" w14:textId="5C3CC513" w:rsidR="00A629DE" w:rsidRDefault="00A629D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_Toc82717666 \h </w:instrText>
      </w:r>
      <w:r>
        <w:fldChar w:fldCharType="separate"/>
      </w:r>
      <w:r>
        <w:t>31</w:t>
      </w:r>
      <w:r>
        <w:fldChar w:fldCharType="end"/>
      </w:r>
    </w:p>
    <w:p w14:paraId="4D5DBBAB" w14:textId="46398307" w:rsidR="00A629DE" w:rsidRDefault="00A629DE">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_Toc82717667 \h </w:instrText>
      </w:r>
      <w:r>
        <w:fldChar w:fldCharType="separate"/>
      </w:r>
      <w:r>
        <w:t>32</w:t>
      </w:r>
      <w:r>
        <w:fldChar w:fldCharType="end"/>
      </w:r>
    </w:p>
    <w:p w14:paraId="1FF5807D" w14:textId="043BF39E" w:rsidR="00A629DE" w:rsidRDefault="00A629DE">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_Toc82717668 \h </w:instrText>
      </w:r>
      <w:r>
        <w:fldChar w:fldCharType="separate"/>
      </w:r>
      <w:r>
        <w:t>32</w:t>
      </w:r>
      <w:r>
        <w:fldChar w:fldCharType="end"/>
      </w:r>
    </w:p>
    <w:p w14:paraId="284F0E6F" w14:textId="25576CAE" w:rsidR="00A629DE" w:rsidRDefault="00A629DE">
      <w:pPr>
        <w:pStyle w:val="TOC3"/>
        <w:rPr>
          <w:rFonts w:asciiTheme="minorHAnsi" w:eastAsiaTheme="minorEastAsia" w:hAnsiTheme="minorHAnsi" w:cstheme="minorBidi"/>
          <w:sz w:val="22"/>
          <w:szCs w:val="22"/>
          <w:lang w:eastAsia="en-GB"/>
        </w:rPr>
      </w:pPr>
      <w:r w:rsidRPr="002601F8">
        <w:rPr>
          <w:lang w:val="en-US"/>
        </w:rPr>
        <w:t>6.1.10</w:t>
      </w:r>
      <w:r>
        <w:rPr>
          <w:rFonts w:asciiTheme="minorHAnsi" w:eastAsiaTheme="minorEastAsia" w:hAnsiTheme="minorHAnsi" w:cstheme="minorBidi"/>
          <w:sz w:val="22"/>
          <w:szCs w:val="22"/>
          <w:lang w:eastAsia="en-GB"/>
        </w:rPr>
        <w:tab/>
      </w:r>
      <w:r w:rsidRPr="002601F8">
        <w:rPr>
          <w:lang w:val="en-US"/>
        </w:rPr>
        <w:t>HTTP redirection</w:t>
      </w:r>
      <w:r>
        <w:tab/>
      </w:r>
      <w:r>
        <w:fldChar w:fldCharType="begin" w:fldLock="1"/>
      </w:r>
      <w:r>
        <w:instrText xml:space="preserve"> PAGEREF _Toc82717669 \h </w:instrText>
      </w:r>
      <w:r>
        <w:fldChar w:fldCharType="separate"/>
      </w:r>
      <w:r>
        <w:t>32</w:t>
      </w:r>
      <w:r>
        <w:fldChar w:fldCharType="end"/>
      </w:r>
    </w:p>
    <w:p w14:paraId="7BE975B0" w14:textId="50A548B6" w:rsidR="00A629DE" w:rsidRDefault="00A629D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_Toc82717670 \h </w:instrText>
      </w:r>
      <w:r>
        <w:fldChar w:fldCharType="separate"/>
      </w:r>
      <w:r>
        <w:t>33</w:t>
      </w:r>
      <w:r>
        <w:fldChar w:fldCharType="end"/>
      </w:r>
    </w:p>
    <w:p w14:paraId="4654D813" w14:textId="2759AE65" w:rsidR="00A629DE" w:rsidRDefault="00A629D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_Toc82717671 \h </w:instrText>
      </w:r>
      <w:r>
        <w:fldChar w:fldCharType="separate"/>
      </w:r>
      <w:r>
        <w:t>33</w:t>
      </w:r>
      <w:r>
        <w:fldChar w:fldCharType="end"/>
      </w:r>
    </w:p>
    <w:p w14:paraId="48DB53A8" w14:textId="3FF2238C" w:rsidR="00080512" w:rsidRPr="004D3578" w:rsidRDefault="00391081">
      <w:r>
        <w:fldChar w:fldCharType="end"/>
      </w:r>
    </w:p>
    <w:p w14:paraId="21253118" w14:textId="77777777"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8271757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82717575"/>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24C3F">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82717576"/>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334559A7" w14:textId="78EDAA08"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068D29E6" w14:textId="77777777"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24C3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82717577"/>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p>
    <w:p w14:paraId="390BB088" w14:textId="77777777" w:rsidR="00F24C3F" w:rsidRPr="004D3578" w:rsidRDefault="00F24C3F" w:rsidP="00F24C3F">
      <w:pPr>
        <w:pStyle w:val="Heading2"/>
      </w:pPr>
      <w:bookmarkStart w:id="61" w:name="_Toc21954248"/>
      <w:bookmarkStart w:id="62" w:name="_Toc25048030"/>
      <w:bookmarkStart w:id="63" w:name="_Toc34143405"/>
      <w:bookmarkStart w:id="64" w:name="_Toc34750875"/>
      <w:bookmarkStart w:id="65" w:name="_Toc34751636"/>
      <w:bookmarkStart w:id="66" w:name="_Toc35940984"/>
      <w:bookmarkStart w:id="67" w:name="_Toc43283884"/>
      <w:bookmarkStart w:id="68" w:name="_Toc49762879"/>
      <w:bookmarkStart w:id="69" w:name="_Toc51925733"/>
      <w:bookmarkStart w:id="70" w:name="_Toc51925834"/>
      <w:bookmarkStart w:id="71" w:name="_Toc82717578"/>
      <w:r w:rsidRPr="004D3578">
        <w:t>3.1</w:t>
      </w:r>
      <w:r w:rsidRPr="004D3578">
        <w:tab/>
      </w:r>
      <w:bookmarkEnd w:id="61"/>
      <w:bookmarkEnd w:id="62"/>
      <w:bookmarkEnd w:id="63"/>
      <w:bookmarkEnd w:id="64"/>
      <w:r w:rsidR="006C0D0E">
        <w:t>Terms</w:t>
      </w:r>
      <w:bookmarkEnd w:id="65"/>
      <w:bookmarkEnd w:id="66"/>
      <w:bookmarkEnd w:id="67"/>
      <w:bookmarkEnd w:id="68"/>
      <w:bookmarkEnd w:id="69"/>
      <w:bookmarkEnd w:id="70"/>
      <w:bookmarkEnd w:id="71"/>
    </w:p>
    <w:p w14:paraId="108034D7" w14:textId="77777777" w:rsidR="00F24C3F" w:rsidRPr="004D3578" w:rsidRDefault="006C0D0E" w:rsidP="00F24C3F">
      <w:r>
        <w:t>void</w:t>
      </w:r>
    </w:p>
    <w:p w14:paraId="2177D102" w14:textId="77777777" w:rsidR="00F24C3F" w:rsidRPr="004D3578" w:rsidRDefault="00F24C3F" w:rsidP="00F24C3F">
      <w:pPr>
        <w:pStyle w:val="Heading2"/>
      </w:pPr>
      <w:bookmarkStart w:id="72" w:name="_Toc21954249"/>
      <w:bookmarkStart w:id="73" w:name="_Toc25048031"/>
      <w:bookmarkStart w:id="74" w:name="_Toc34143406"/>
      <w:bookmarkStart w:id="75" w:name="_Toc34750876"/>
      <w:bookmarkStart w:id="76" w:name="_Toc34751637"/>
      <w:bookmarkStart w:id="77" w:name="_Toc35940985"/>
      <w:bookmarkStart w:id="78" w:name="_Toc43283885"/>
      <w:bookmarkStart w:id="79" w:name="_Toc49762880"/>
      <w:bookmarkStart w:id="80" w:name="_Toc51925734"/>
      <w:bookmarkStart w:id="81" w:name="_Toc51925835"/>
      <w:bookmarkStart w:id="82" w:name="_Toc82717579"/>
      <w:r w:rsidRPr="004D3578">
        <w:t>3.2</w:t>
      </w:r>
      <w:r w:rsidRPr="004D3578">
        <w:tab/>
        <w:t>Symbols</w:t>
      </w:r>
      <w:bookmarkEnd w:id="72"/>
      <w:bookmarkEnd w:id="73"/>
      <w:bookmarkEnd w:id="74"/>
      <w:bookmarkEnd w:id="75"/>
      <w:bookmarkEnd w:id="76"/>
      <w:bookmarkEnd w:id="77"/>
      <w:bookmarkEnd w:id="78"/>
      <w:bookmarkEnd w:id="79"/>
      <w:bookmarkEnd w:id="80"/>
      <w:bookmarkEnd w:id="81"/>
      <w:bookmarkEnd w:id="82"/>
    </w:p>
    <w:p w14:paraId="0C99F659" w14:textId="77777777" w:rsidR="00F24C3F" w:rsidRPr="004D3578" w:rsidRDefault="006C0D0E" w:rsidP="006C0D0E">
      <w:r>
        <w:t>void</w:t>
      </w:r>
    </w:p>
    <w:p w14:paraId="098C65CA" w14:textId="77777777" w:rsidR="00F24C3F" w:rsidRPr="004D3578" w:rsidRDefault="00F24C3F" w:rsidP="00F24C3F">
      <w:pPr>
        <w:pStyle w:val="Heading2"/>
      </w:pPr>
      <w:bookmarkStart w:id="83" w:name="_Toc21954250"/>
      <w:bookmarkStart w:id="84" w:name="_Toc25048032"/>
      <w:bookmarkStart w:id="85" w:name="_Toc34143407"/>
      <w:bookmarkStart w:id="86" w:name="_Toc34750877"/>
      <w:bookmarkStart w:id="87" w:name="_Toc34751638"/>
      <w:bookmarkStart w:id="88" w:name="_Toc35940986"/>
      <w:bookmarkStart w:id="89" w:name="_Toc43283886"/>
      <w:bookmarkStart w:id="90" w:name="_Toc49762881"/>
      <w:bookmarkStart w:id="91" w:name="_Toc51925735"/>
      <w:bookmarkStart w:id="92" w:name="_Toc51925836"/>
      <w:bookmarkStart w:id="93" w:name="_Toc82717580"/>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6A29A55C" w14:textId="77777777" w:rsidR="00691098" w:rsidRDefault="00691098" w:rsidP="00691098">
      <w:pPr>
        <w:keepNext/>
      </w:pPr>
      <w:bookmarkStart w:id="94" w:name="_Toc21954251"/>
      <w:bookmarkStart w:id="95" w:name="_Toc25048033"/>
      <w:bookmarkStart w:id="96" w:name="_Toc34143408"/>
      <w:bookmarkStart w:id="97" w:name="_Toc34750878"/>
      <w:bookmarkStart w:id="9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24C3F">
      <w:pPr>
        <w:pStyle w:val="Heading1"/>
      </w:pPr>
      <w:bookmarkStart w:id="99" w:name="_Toc35940987"/>
      <w:bookmarkStart w:id="100" w:name="_Toc43283887"/>
      <w:bookmarkStart w:id="101" w:name="_Toc49762882"/>
      <w:bookmarkStart w:id="102" w:name="_Toc51925736"/>
      <w:bookmarkStart w:id="103" w:name="_Toc51925837"/>
      <w:bookmarkStart w:id="104" w:name="_Toc82717581"/>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4B7D052B" w14:textId="77777777" w:rsidR="00F24C3F" w:rsidRDefault="00F24C3F" w:rsidP="00F24C3F">
      <w:pPr>
        <w:pStyle w:val="Heading2"/>
      </w:pPr>
      <w:bookmarkStart w:id="105" w:name="_Toc21954252"/>
      <w:bookmarkStart w:id="106" w:name="_Toc25048034"/>
      <w:bookmarkStart w:id="107" w:name="_Toc34143409"/>
      <w:bookmarkStart w:id="108" w:name="_Toc34750879"/>
      <w:bookmarkStart w:id="109" w:name="_Toc34751640"/>
      <w:bookmarkStart w:id="110" w:name="_Toc35940988"/>
      <w:bookmarkStart w:id="111" w:name="_Toc43283888"/>
      <w:bookmarkStart w:id="112" w:name="_Toc49762883"/>
      <w:bookmarkStart w:id="113" w:name="_Toc51925737"/>
      <w:bookmarkStart w:id="114" w:name="_Toc51925838"/>
      <w:bookmarkStart w:id="115" w:name="_Toc82717582"/>
      <w:r>
        <w:t>4.1</w:t>
      </w:r>
      <w:r>
        <w:tab/>
        <w:t>Introduction</w:t>
      </w:r>
      <w:bookmarkEnd w:id="105"/>
      <w:bookmarkEnd w:id="106"/>
      <w:bookmarkEnd w:id="107"/>
      <w:bookmarkEnd w:id="108"/>
      <w:bookmarkEnd w:id="109"/>
      <w:bookmarkEnd w:id="110"/>
      <w:bookmarkEnd w:id="111"/>
      <w:bookmarkEnd w:id="112"/>
      <w:bookmarkEnd w:id="113"/>
      <w:bookmarkEnd w:id="114"/>
      <w:bookmarkEnd w:id="11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25pt;height:196.2pt" o:ole="">
            <v:imagedata r:id="rId12" o:title="" croptop="3418f" cropbottom="2208f" cropright="985f"/>
          </v:shape>
          <o:OLEObject Type="Embed" ProgID="Visio.Drawing.11" ShapeID="_x0000_i1027" DrawAspect="Content" ObjectID="_1693331908"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24C3F">
      <w:pPr>
        <w:pStyle w:val="Heading1"/>
      </w:pPr>
      <w:bookmarkStart w:id="116" w:name="_Toc21954253"/>
      <w:bookmarkStart w:id="117" w:name="_Toc25048035"/>
      <w:bookmarkStart w:id="118" w:name="_Toc34143410"/>
      <w:bookmarkStart w:id="119" w:name="_Toc34750880"/>
      <w:bookmarkStart w:id="120" w:name="_Toc34751641"/>
      <w:bookmarkStart w:id="121" w:name="_Toc35940989"/>
      <w:bookmarkStart w:id="122" w:name="_Toc43283889"/>
      <w:bookmarkStart w:id="123" w:name="_Toc49762884"/>
      <w:bookmarkStart w:id="124" w:name="_Toc51925738"/>
      <w:bookmarkStart w:id="125" w:name="_Toc51925839"/>
      <w:bookmarkStart w:id="126" w:name="_Toc82717583"/>
      <w:r>
        <w:t>5</w:t>
      </w:r>
      <w:r w:rsidRPr="004D3578">
        <w:tab/>
      </w:r>
      <w:r>
        <w:t>Services offered by the UCMF</w:t>
      </w:r>
      <w:bookmarkEnd w:id="116"/>
      <w:bookmarkEnd w:id="117"/>
      <w:bookmarkEnd w:id="118"/>
      <w:bookmarkEnd w:id="119"/>
      <w:bookmarkEnd w:id="120"/>
      <w:bookmarkEnd w:id="121"/>
      <w:bookmarkEnd w:id="122"/>
      <w:bookmarkEnd w:id="123"/>
      <w:bookmarkEnd w:id="124"/>
      <w:bookmarkEnd w:id="125"/>
      <w:bookmarkEnd w:id="126"/>
    </w:p>
    <w:p w14:paraId="0E807D0B" w14:textId="77777777" w:rsidR="00F24C3F" w:rsidRDefault="00F24C3F" w:rsidP="00F24C3F">
      <w:pPr>
        <w:pStyle w:val="Heading2"/>
      </w:pPr>
      <w:bookmarkStart w:id="127" w:name="_Toc21954254"/>
      <w:bookmarkStart w:id="128" w:name="_Toc25048036"/>
      <w:bookmarkStart w:id="129" w:name="_Toc34143411"/>
      <w:bookmarkStart w:id="130" w:name="_Toc34750881"/>
      <w:bookmarkStart w:id="131" w:name="_Toc34751642"/>
      <w:bookmarkStart w:id="132" w:name="_Toc35940990"/>
      <w:bookmarkStart w:id="133" w:name="_Toc43283890"/>
      <w:bookmarkStart w:id="134" w:name="_Toc49762885"/>
      <w:bookmarkStart w:id="135" w:name="_Toc51925739"/>
      <w:bookmarkStart w:id="136" w:name="_Toc51925840"/>
      <w:bookmarkStart w:id="137" w:name="_Toc82717584"/>
      <w:r>
        <w:t>5.1</w:t>
      </w:r>
      <w:r>
        <w:tab/>
        <w:t>Introduction</w:t>
      </w:r>
      <w:bookmarkEnd w:id="127"/>
      <w:bookmarkEnd w:id="128"/>
      <w:bookmarkEnd w:id="129"/>
      <w:bookmarkEnd w:id="130"/>
      <w:bookmarkEnd w:id="131"/>
      <w:bookmarkEnd w:id="132"/>
      <w:bookmarkEnd w:id="133"/>
      <w:bookmarkEnd w:id="134"/>
      <w:bookmarkEnd w:id="135"/>
      <w:bookmarkEnd w:id="136"/>
      <w:bookmarkEnd w:id="13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372F903"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677375">
              <w:rPr>
                <w:lang w:eastAsia="zh-CN"/>
              </w:rPr>
              <w:t xml:space="preserve"> and </w:t>
            </w:r>
            <w:r w:rsidR="00677375">
              <w:t xml:space="preserve">the corresponding </w:t>
            </w:r>
            <w:r w:rsidR="00677375">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24C3F">
      <w:pPr>
        <w:pStyle w:val="Heading2"/>
      </w:pPr>
      <w:bookmarkStart w:id="138" w:name="_Toc21954255"/>
      <w:bookmarkStart w:id="139" w:name="_Toc25048037"/>
      <w:bookmarkStart w:id="140" w:name="_Toc34143412"/>
      <w:bookmarkStart w:id="141" w:name="_Toc34750882"/>
      <w:bookmarkStart w:id="142" w:name="_Toc34751643"/>
      <w:bookmarkStart w:id="143" w:name="_Toc35940991"/>
      <w:bookmarkStart w:id="144" w:name="_Toc43283891"/>
      <w:bookmarkStart w:id="145" w:name="_Toc49762886"/>
      <w:bookmarkStart w:id="146" w:name="_Toc51925740"/>
      <w:bookmarkStart w:id="147" w:name="_Toc51925841"/>
      <w:bookmarkStart w:id="148" w:name="_Toc82717585"/>
      <w:r>
        <w:t>5.2</w:t>
      </w:r>
      <w:r>
        <w:tab/>
      </w:r>
      <w:r w:rsidRPr="002B0E61">
        <w:t>Nucmf_UECapabilityManagement</w:t>
      </w:r>
      <w:r w:rsidRPr="00AF47A0">
        <w:t xml:space="preserve"> </w:t>
      </w:r>
      <w:r>
        <w:t>Service</w:t>
      </w:r>
      <w:bookmarkEnd w:id="138"/>
      <w:bookmarkEnd w:id="139"/>
      <w:bookmarkEnd w:id="140"/>
      <w:bookmarkEnd w:id="141"/>
      <w:bookmarkEnd w:id="142"/>
      <w:bookmarkEnd w:id="143"/>
      <w:bookmarkEnd w:id="144"/>
      <w:bookmarkEnd w:id="145"/>
      <w:bookmarkEnd w:id="146"/>
      <w:bookmarkEnd w:id="147"/>
      <w:bookmarkEnd w:id="148"/>
    </w:p>
    <w:p w14:paraId="0D672A6B" w14:textId="77777777" w:rsidR="00F24C3F" w:rsidRDefault="00F24C3F" w:rsidP="00F24C3F">
      <w:pPr>
        <w:pStyle w:val="Heading3"/>
      </w:pPr>
      <w:bookmarkStart w:id="149" w:name="_Toc21954256"/>
      <w:bookmarkStart w:id="150" w:name="_Toc25048038"/>
      <w:bookmarkStart w:id="151" w:name="_Toc34143413"/>
      <w:bookmarkStart w:id="152" w:name="_Toc34750883"/>
      <w:bookmarkStart w:id="153" w:name="_Toc34751644"/>
      <w:bookmarkStart w:id="154" w:name="_Toc35940992"/>
      <w:bookmarkStart w:id="155" w:name="_Toc43283892"/>
      <w:bookmarkStart w:id="156" w:name="_Toc49762887"/>
      <w:bookmarkStart w:id="157" w:name="_Toc51925741"/>
      <w:bookmarkStart w:id="158" w:name="_Toc51925842"/>
      <w:bookmarkStart w:id="159" w:name="_Toc82717586"/>
      <w:r>
        <w:t>5.2.1</w:t>
      </w:r>
      <w:r>
        <w:tab/>
        <w:t>Service Description</w:t>
      </w:r>
      <w:bookmarkEnd w:id="149"/>
      <w:bookmarkEnd w:id="150"/>
      <w:bookmarkEnd w:id="151"/>
      <w:bookmarkEnd w:id="152"/>
      <w:bookmarkEnd w:id="153"/>
      <w:bookmarkEnd w:id="154"/>
      <w:bookmarkEnd w:id="155"/>
      <w:bookmarkEnd w:id="156"/>
      <w:bookmarkEnd w:id="157"/>
      <w:bookmarkEnd w:id="158"/>
      <w:bookmarkEnd w:id="15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bookmarkStart w:id="160" w:name="OLE_LINK5"/>
      <w:r>
        <w:t>-</w:t>
      </w:r>
      <w:r>
        <w:tab/>
        <w:t>to retrieve UE radio access capability information with a UE Radio Capability ID (either Manufacturer-assigned or PLMN-assigned)</w:t>
      </w:r>
      <w:bookmarkEnd w:id="160"/>
      <w:r>
        <w:t>;</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24C3F">
      <w:pPr>
        <w:pStyle w:val="Heading3"/>
      </w:pPr>
      <w:bookmarkStart w:id="161" w:name="_Toc21954257"/>
      <w:bookmarkStart w:id="162" w:name="_Toc25048039"/>
      <w:bookmarkStart w:id="163" w:name="_Toc34143414"/>
      <w:bookmarkStart w:id="164" w:name="_Toc34750884"/>
      <w:bookmarkStart w:id="165" w:name="_Toc34751645"/>
      <w:bookmarkStart w:id="166" w:name="_Toc35940993"/>
      <w:bookmarkStart w:id="167" w:name="_Toc43283893"/>
      <w:bookmarkStart w:id="168" w:name="_Toc49762888"/>
      <w:bookmarkStart w:id="169" w:name="_Toc51925742"/>
      <w:bookmarkStart w:id="170" w:name="_Toc51925843"/>
      <w:bookmarkStart w:id="171" w:name="_Toc82717587"/>
      <w:r>
        <w:t>5.2.2</w:t>
      </w:r>
      <w:r>
        <w:tab/>
        <w:t>Service Operations</w:t>
      </w:r>
      <w:bookmarkEnd w:id="161"/>
      <w:bookmarkEnd w:id="162"/>
      <w:bookmarkEnd w:id="163"/>
      <w:bookmarkEnd w:id="164"/>
      <w:bookmarkEnd w:id="165"/>
      <w:bookmarkEnd w:id="166"/>
      <w:bookmarkEnd w:id="167"/>
      <w:bookmarkEnd w:id="168"/>
      <w:bookmarkEnd w:id="169"/>
      <w:bookmarkEnd w:id="170"/>
      <w:bookmarkEnd w:id="171"/>
    </w:p>
    <w:p w14:paraId="754F2835" w14:textId="77777777" w:rsidR="00F24C3F" w:rsidRDefault="00F24C3F" w:rsidP="00F24C3F">
      <w:pPr>
        <w:pStyle w:val="Heading4"/>
      </w:pPr>
      <w:bookmarkStart w:id="172" w:name="_Toc21954258"/>
      <w:bookmarkStart w:id="173" w:name="_Toc25048040"/>
      <w:bookmarkStart w:id="174" w:name="_Toc34143415"/>
      <w:bookmarkStart w:id="175" w:name="_Toc34750885"/>
      <w:bookmarkStart w:id="176" w:name="_Toc34751646"/>
      <w:bookmarkStart w:id="177" w:name="_Toc35940994"/>
      <w:bookmarkStart w:id="178" w:name="_Toc43283894"/>
      <w:bookmarkStart w:id="179" w:name="_Toc49762889"/>
      <w:bookmarkStart w:id="180" w:name="_Toc51925743"/>
      <w:bookmarkStart w:id="181" w:name="_Toc51925844"/>
      <w:bookmarkStart w:id="182" w:name="_Toc82717588"/>
      <w:r>
        <w:t>5.2.2.1</w:t>
      </w:r>
      <w:r>
        <w:tab/>
        <w:t>Introduction</w:t>
      </w:r>
      <w:bookmarkEnd w:id="172"/>
      <w:bookmarkEnd w:id="173"/>
      <w:bookmarkEnd w:id="174"/>
      <w:bookmarkEnd w:id="175"/>
      <w:bookmarkEnd w:id="176"/>
      <w:bookmarkEnd w:id="177"/>
      <w:bookmarkEnd w:id="178"/>
      <w:bookmarkEnd w:id="179"/>
      <w:bookmarkEnd w:id="180"/>
      <w:bookmarkEnd w:id="181"/>
      <w:bookmarkEnd w:id="182"/>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24C3F">
      <w:pPr>
        <w:pStyle w:val="Heading4"/>
      </w:pPr>
      <w:bookmarkStart w:id="183" w:name="_Toc21954259"/>
      <w:bookmarkStart w:id="184" w:name="_Toc25048041"/>
      <w:bookmarkStart w:id="185" w:name="_Toc34143416"/>
      <w:bookmarkStart w:id="186" w:name="_Toc34750886"/>
      <w:bookmarkStart w:id="187" w:name="_Toc34751647"/>
      <w:bookmarkStart w:id="188" w:name="_Toc35940995"/>
      <w:bookmarkStart w:id="189" w:name="_Toc43283895"/>
      <w:bookmarkStart w:id="190" w:name="_Toc49762890"/>
      <w:bookmarkStart w:id="191" w:name="_Toc51925744"/>
      <w:bookmarkStart w:id="192" w:name="_Toc51925845"/>
      <w:bookmarkStart w:id="193" w:name="_Toc82717589"/>
      <w:r>
        <w:t>5.2.2.2</w:t>
      </w:r>
      <w:r>
        <w:tab/>
      </w:r>
      <w:r>
        <w:rPr>
          <w:lang w:val="en-US"/>
        </w:rPr>
        <w:t>Service Operation Resolve</w:t>
      </w:r>
      <w:bookmarkEnd w:id="183"/>
      <w:bookmarkEnd w:id="184"/>
      <w:bookmarkEnd w:id="185"/>
      <w:bookmarkEnd w:id="186"/>
      <w:bookmarkEnd w:id="187"/>
      <w:bookmarkEnd w:id="188"/>
      <w:bookmarkEnd w:id="189"/>
      <w:bookmarkEnd w:id="190"/>
      <w:bookmarkEnd w:id="191"/>
      <w:bookmarkEnd w:id="192"/>
      <w:bookmarkEnd w:id="193"/>
    </w:p>
    <w:p w14:paraId="22479BFB" w14:textId="77777777" w:rsidR="00F24C3F" w:rsidRDefault="00F24C3F" w:rsidP="00F24C3F">
      <w:pPr>
        <w:pStyle w:val="Heading5"/>
      </w:pPr>
      <w:bookmarkStart w:id="194" w:name="_Toc21954260"/>
      <w:bookmarkStart w:id="195" w:name="_Toc25048042"/>
      <w:bookmarkStart w:id="196" w:name="_Toc34143417"/>
      <w:bookmarkStart w:id="197" w:name="_Toc34750887"/>
      <w:bookmarkStart w:id="198" w:name="_Toc34751648"/>
      <w:bookmarkStart w:id="199" w:name="_Toc35940996"/>
      <w:bookmarkStart w:id="200" w:name="_Toc43283896"/>
      <w:bookmarkStart w:id="201" w:name="_Toc49762891"/>
      <w:bookmarkStart w:id="202" w:name="_Toc51925745"/>
      <w:bookmarkStart w:id="203" w:name="_Toc51925846"/>
      <w:bookmarkStart w:id="204" w:name="_Toc82717590"/>
      <w:r>
        <w:t>5.2.2.2.1</w:t>
      </w:r>
      <w:r>
        <w:tab/>
        <w:t>General</w:t>
      </w:r>
      <w:bookmarkEnd w:id="194"/>
      <w:bookmarkEnd w:id="195"/>
      <w:bookmarkEnd w:id="196"/>
      <w:bookmarkEnd w:id="197"/>
      <w:bookmarkEnd w:id="198"/>
      <w:bookmarkEnd w:id="199"/>
      <w:bookmarkEnd w:id="200"/>
      <w:bookmarkEnd w:id="201"/>
      <w:bookmarkEnd w:id="202"/>
      <w:bookmarkEnd w:id="203"/>
      <w:bookmarkEnd w:id="204"/>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59C5ABB"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65pt;height:107.2pt" o:ole="">
            <v:imagedata r:id="rId14" o:title=""/>
          </v:shape>
          <o:OLEObject Type="Embed" ProgID="Visio.Drawing.15" ShapeID="_x0000_i1028" DrawAspect="Content" ObjectID="_1693331909"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lang w:eastAsia="en-GB"/>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24C3F">
      <w:pPr>
        <w:pStyle w:val="Heading5"/>
      </w:pPr>
      <w:bookmarkStart w:id="205" w:name="_Toc21954261"/>
      <w:bookmarkStart w:id="206" w:name="_Toc25048043"/>
      <w:bookmarkStart w:id="207" w:name="_Toc34143418"/>
      <w:bookmarkStart w:id="208" w:name="_Toc34750888"/>
      <w:bookmarkStart w:id="209" w:name="_Toc34751649"/>
      <w:bookmarkStart w:id="210" w:name="_Toc35940997"/>
      <w:bookmarkStart w:id="211" w:name="_Toc43283897"/>
      <w:bookmarkStart w:id="212" w:name="_Toc49762892"/>
      <w:bookmarkStart w:id="213" w:name="_Toc51925746"/>
      <w:bookmarkStart w:id="214" w:name="_Toc51925847"/>
      <w:bookmarkStart w:id="215" w:name="_Toc82717591"/>
      <w:r>
        <w:t>5.2.2.2.2</w:t>
      </w:r>
      <w:r>
        <w:tab/>
        <w:t>Retrieve a Dictionary Entry</w:t>
      </w:r>
      <w:bookmarkEnd w:id="205"/>
      <w:bookmarkEnd w:id="206"/>
      <w:bookmarkEnd w:id="207"/>
      <w:bookmarkEnd w:id="208"/>
      <w:bookmarkEnd w:id="209"/>
      <w:bookmarkEnd w:id="210"/>
      <w:bookmarkEnd w:id="211"/>
      <w:bookmarkEnd w:id="212"/>
      <w:bookmarkEnd w:id="213"/>
      <w:bookmarkEnd w:id="214"/>
      <w:bookmarkEnd w:id="215"/>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A6B654E" w:rsidR="00F24C3F" w:rsidRDefault="002A3CCE" w:rsidP="004E27CB">
      <w:pPr>
        <w:pStyle w:val="TH"/>
      </w:pPr>
      <w:r>
        <w:object w:dxaOrig="8670" w:dyaOrig="2130" w14:anchorId="085D21C6">
          <v:shape id="_x0000_i1029" type="#_x0000_t75" style="width:434.2pt;height:107.2pt" o:ole="">
            <v:imagedata r:id="rId16" o:title=""/>
          </v:shape>
          <o:OLEObject Type="Embed" ProgID="Visio.Drawing.15" ShapeID="_x0000_i1029" DrawAspect="Content" ObjectID="_1693331910"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24C3F">
      <w:pPr>
        <w:pStyle w:val="Heading4"/>
      </w:pPr>
      <w:bookmarkStart w:id="216" w:name="_Toc21954263"/>
      <w:bookmarkStart w:id="217" w:name="_Toc25048044"/>
      <w:bookmarkStart w:id="218" w:name="_Toc34143419"/>
      <w:bookmarkStart w:id="219" w:name="_Toc34750889"/>
      <w:bookmarkStart w:id="220" w:name="_Toc34751650"/>
      <w:bookmarkStart w:id="221" w:name="_Toc35940998"/>
      <w:bookmarkStart w:id="222" w:name="_Toc43283898"/>
      <w:bookmarkStart w:id="223" w:name="_Toc49762893"/>
      <w:bookmarkStart w:id="224" w:name="_Toc51925747"/>
      <w:bookmarkStart w:id="225" w:name="_Toc51925848"/>
      <w:bookmarkStart w:id="226" w:name="_Toc82717592"/>
      <w:r>
        <w:t>5.2.2.3</w:t>
      </w:r>
      <w:r>
        <w:tab/>
      </w:r>
      <w:r>
        <w:rPr>
          <w:lang w:val="en-US"/>
        </w:rPr>
        <w:t>Service Operation</w:t>
      </w:r>
      <w:r w:rsidRPr="0053778E">
        <w:t xml:space="preserve"> </w:t>
      </w:r>
      <w:r>
        <w:t>Assign</w:t>
      </w:r>
      <w:bookmarkEnd w:id="216"/>
      <w:bookmarkEnd w:id="217"/>
      <w:bookmarkEnd w:id="218"/>
      <w:bookmarkEnd w:id="219"/>
      <w:bookmarkEnd w:id="220"/>
      <w:bookmarkEnd w:id="221"/>
      <w:bookmarkEnd w:id="222"/>
      <w:bookmarkEnd w:id="223"/>
      <w:bookmarkEnd w:id="224"/>
      <w:bookmarkEnd w:id="225"/>
      <w:bookmarkEnd w:id="226"/>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1FDF435" w14:textId="77777777" w:rsidR="00F24C3F" w:rsidRDefault="00F24C3F" w:rsidP="00F24C3F">
      <w:r>
        <w:t>The NF Service Consumer (e.g. AMF) shall obtain the PLMN Assigned UE Radio Capability ID by using the HTTP POST method as shown in Figure 5.2.2.3.1-1.</w:t>
      </w:r>
    </w:p>
    <w:p w14:paraId="068E574F" w14:textId="192A2BE1" w:rsidR="001222DA" w:rsidRDefault="001222DA" w:rsidP="001222DA">
      <w:pPr>
        <w:pStyle w:val="TH"/>
        <w:jc w:val="left"/>
        <w:rPr>
          <w:lang w:val="fr-FR"/>
        </w:rPr>
      </w:pPr>
    </w:p>
    <w:p w14:paraId="7658240E" w14:textId="6B99E443" w:rsidR="002A3CCE" w:rsidRDefault="002A3CCE" w:rsidP="001222DA">
      <w:pPr>
        <w:pStyle w:val="TH"/>
        <w:jc w:val="left"/>
        <w:rPr>
          <w:lang w:val="fr-FR"/>
        </w:rPr>
      </w:pPr>
      <w:r>
        <w:rPr>
          <w:lang w:val="fr-FR"/>
        </w:rPr>
        <w:object w:dxaOrig="9390" w:dyaOrig="2850" w14:anchorId="7032E576">
          <v:shape id="_x0000_i1030" type="#_x0000_t75" style="width:485.85pt;height:135.2pt" o:ole="">
            <v:imagedata r:id="rId18" o:title="" cropbottom="1253f" cropright="-197f"/>
          </v:shape>
          <o:OLEObject Type="Embed" ProgID="Visio.Drawing.11" ShapeID="_x0000_i1030" DrawAspect="Content" ObjectID="_1693331911" r:id="rId19"/>
        </w:object>
      </w:r>
    </w:p>
    <w:p w14:paraId="1DB81675" w14:textId="77777777" w:rsidR="00F24C3F" w:rsidRDefault="00FD2AA7" w:rsidP="001222DA">
      <w:pPr>
        <w:pStyle w:val="TF"/>
        <w:rPr>
          <w:lang w:val="fr-FR"/>
        </w:rPr>
      </w:pPr>
      <w:r>
        <w:t>Figure 5.2.2.3-1 Create a dictionary entry</w:t>
      </w:r>
    </w:p>
    <w:p w14:paraId="3A42416D" w14:textId="77777777" w:rsidR="00F24C3F" w:rsidRDefault="00F24C3F" w:rsidP="00C619FE">
      <w:pPr>
        <w:pStyle w:val="B1"/>
      </w:pPr>
      <w:r>
        <w:t>1.</w:t>
      </w:r>
      <w:r>
        <w:tab/>
      </w:r>
      <w:bookmarkStart w:id="227" w:name="_Hlk16263558"/>
      <w:r>
        <w:t>The NF Service Consumer shall send a POST request to the resource representing the Dictionary Entries collection resource of the UCMF. The payload body of the POST request shall contain:</w:t>
      </w:r>
      <w:bookmarkEnd w:id="227"/>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24C3F">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Hlk20229422"/>
      <w:bookmarkStart w:id="239" w:name="_Toc82717593"/>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9"/>
    </w:p>
    <w:p w14:paraId="5B955540" w14:textId="77777777" w:rsidR="00F24C3F" w:rsidRPr="003B2883" w:rsidRDefault="00F24C3F" w:rsidP="00F24C3F">
      <w:pPr>
        <w:pStyle w:val="Heading5"/>
      </w:pPr>
      <w:bookmarkStart w:id="240" w:name="_Toc21954265"/>
      <w:bookmarkStart w:id="241" w:name="_Toc25048046"/>
      <w:bookmarkStart w:id="242" w:name="_Toc34143421"/>
      <w:bookmarkStart w:id="243" w:name="_Toc34750891"/>
      <w:bookmarkStart w:id="244" w:name="_Toc34751652"/>
      <w:bookmarkStart w:id="245" w:name="_Toc35941000"/>
      <w:bookmarkStart w:id="246" w:name="_Toc43283900"/>
      <w:bookmarkStart w:id="247" w:name="_Toc49762895"/>
      <w:bookmarkStart w:id="248" w:name="_Toc51925749"/>
      <w:bookmarkStart w:id="249" w:name="_Toc51925850"/>
      <w:bookmarkStart w:id="250" w:name="_Toc82717594"/>
      <w:r>
        <w:t>5.2.2.4</w:t>
      </w:r>
      <w:r w:rsidRPr="003B2883">
        <w:t>.1</w:t>
      </w:r>
      <w:r w:rsidRPr="003B2883">
        <w:tab/>
        <w:t>General</w:t>
      </w:r>
      <w:bookmarkEnd w:id="240"/>
      <w:bookmarkEnd w:id="241"/>
      <w:bookmarkEnd w:id="242"/>
      <w:bookmarkEnd w:id="243"/>
      <w:bookmarkEnd w:id="244"/>
      <w:bookmarkEnd w:id="245"/>
      <w:bookmarkEnd w:id="246"/>
      <w:bookmarkEnd w:id="247"/>
      <w:bookmarkEnd w:id="248"/>
      <w:bookmarkEnd w:id="249"/>
      <w:bookmarkEnd w:id="250"/>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38"/>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3pt;height:107.2pt" o:ole="">
            <v:imagedata r:id="rId20" o:title=""/>
          </v:shape>
          <o:OLEObject Type="Embed" ProgID="Visio.Drawing.11" ShapeID="_x0000_i1031" DrawAspect="Content" ObjectID="_1693331912"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24C3F">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82717595"/>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24C3F">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82717596"/>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3pt;height:107.2pt" o:ole="">
            <v:imagedata r:id="rId22" o:title=""/>
          </v:shape>
          <o:OLEObject Type="Embed" ProgID="Visio.Drawing.11" ShapeID="_x0000_i1032" DrawAspect="Content" ObjectID="_1693331913"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14:paraId="3FCE849F" w14:textId="77777777" w:rsidR="00F24C3F" w:rsidRPr="003B2883" w:rsidRDefault="00F24C3F" w:rsidP="00F24C3F">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82717597"/>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24C3F">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82717598"/>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3B1A1BBA" w:rsidR="00F24C3F" w:rsidRPr="003B2883" w:rsidRDefault="002A3CCE" w:rsidP="00F24C3F">
      <w:pPr>
        <w:pStyle w:val="TH"/>
      </w:pPr>
      <w:r w:rsidRPr="003B2883">
        <w:rPr>
          <w:lang w:val="fr-FR"/>
        </w:rPr>
        <w:object w:dxaOrig="8685" w:dyaOrig="2115" w14:anchorId="670B3871">
          <v:shape id="_x0000_i1033" type="#_x0000_t75" style="width:432.55pt;height:106.1pt" o:ole="">
            <v:imagedata r:id="rId24" o:title=""/>
          </v:shape>
          <o:OLEObject Type="Embed" ProgID="Visio.Drawing.11" ShapeID="_x0000_i1033" DrawAspect="Content" ObjectID="_1693331914"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F24C3F">
      <w:pPr>
        <w:ind w:left="284"/>
      </w:pPr>
      <w:r w:rsidRPr="003B2883">
        <w:rPr>
          <w:lang w:eastAsia="zh-CN"/>
        </w:rPr>
        <w:t>2b.</w:t>
      </w:r>
      <w:r w:rsidRPr="003B2883">
        <w:rPr>
          <w:lang w:eastAsia="zh-CN"/>
        </w:rPr>
        <w:tab/>
      </w:r>
      <w:r w:rsidRPr="003B2883">
        <w:t>On failure</w:t>
      </w:r>
      <w:r w:rsidR="002A3CCE">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F24C3F">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82717599"/>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24C3F">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82717600"/>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24C3F">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82717601"/>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24C3F">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82717602"/>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24C3F">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82717603"/>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24C3F">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82717604"/>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24C3F">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82717605"/>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24C3F">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82717606"/>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bookmarkStart w:id="386" w:name="_Hlk525213471"/>
      <w:bookmarkStart w:id="387" w:name="_Hlk525213025"/>
      <w:r>
        <w:t xml:space="preserve">"Problem Details" JSON object shall be used to indicate </w:t>
      </w:r>
      <w:r>
        <w:rPr>
          <w:lang w:eastAsia="fr-FR"/>
        </w:rPr>
        <w:t xml:space="preserve">additional details of the error </w:t>
      </w:r>
      <w:r>
        <w:t xml:space="preserve">in a HTTP response body and </w:t>
      </w:r>
      <w:bookmarkEnd w:id="386"/>
      <w:r>
        <w:t xml:space="preserve">shall be signalled by the content type "application/problem+json", as defined in </w:t>
      </w:r>
      <w:r w:rsidR="006C0D0E">
        <w:t>IETF RFC 7807 </w:t>
      </w:r>
      <w:r>
        <w:t>[13].</w:t>
      </w:r>
      <w:bookmarkEnd w:id="387"/>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24C3F">
      <w:pPr>
        <w:pStyle w:val="Heading4"/>
      </w:pPr>
      <w:bookmarkStart w:id="388" w:name="_Toc21954279"/>
      <w:bookmarkStart w:id="389" w:name="_Toc25048059"/>
      <w:bookmarkStart w:id="390" w:name="_Toc34143434"/>
      <w:bookmarkStart w:id="391" w:name="_Toc34750904"/>
      <w:bookmarkStart w:id="392" w:name="_Toc34751665"/>
      <w:bookmarkStart w:id="393" w:name="_Toc35941013"/>
      <w:bookmarkStart w:id="394" w:name="_Toc43283913"/>
      <w:bookmarkStart w:id="395" w:name="_Toc49762908"/>
      <w:bookmarkStart w:id="396" w:name="_Toc51925762"/>
      <w:bookmarkStart w:id="397" w:name="_Toc51925863"/>
      <w:bookmarkStart w:id="398" w:name="_Toc82717607"/>
      <w:r>
        <w:t>6.1.2.3</w:t>
      </w:r>
      <w:r>
        <w:tab/>
        <w:t>HTTP custom headers</w:t>
      </w:r>
      <w:bookmarkEnd w:id="388"/>
      <w:bookmarkEnd w:id="389"/>
      <w:bookmarkEnd w:id="390"/>
      <w:bookmarkEnd w:id="391"/>
      <w:bookmarkEnd w:id="392"/>
      <w:bookmarkEnd w:id="393"/>
      <w:bookmarkEnd w:id="394"/>
      <w:bookmarkEnd w:id="395"/>
      <w:bookmarkEnd w:id="396"/>
      <w:bookmarkEnd w:id="397"/>
      <w:bookmarkEnd w:id="39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D2AA7">
      <w:pPr>
        <w:pStyle w:val="Heading4"/>
      </w:pPr>
      <w:bookmarkStart w:id="399" w:name="_Toc20130876"/>
      <w:bookmarkStart w:id="400" w:name="_Toc25048060"/>
      <w:bookmarkStart w:id="401" w:name="_Toc34143435"/>
      <w:bookmarkStart w:id="402" w:name="_Toc34750905"/>
      <w:bookmarkStart w:id="403" w:name="_Toc34751666"/>
      <w:bookmarkStart w:id="404" w:name="_Toc35941014"/>
      <w:bookmarkStart w:id="405" w:name="_Toc43283914"/>
      <w:bookmarkStart w:id="406" w:name="_Toc49762909"/>
      <w:bookmarkStart w:id="407" w:name="_Toc51925763"/>
      <w:bookmarkStart w:id="408" w:name="_Toc51925864"/>
      <w:bookmarkStart w:id="409" w:name="_Toc82717608"/>
      <w:r>
        <w:t>6.1.2.4</w:t>
      </w:r>
      <w:r>
        <w:tab/>
        <w:t>HTTP multipart messages</w:t>
      </w:r>
      <w:bookmarkEnd w:id="399"/>
      <w:bookmarkEnd w:id="400"/>
      <w:bookmarkEnd w:id="401"/>
      <w:bookmarkEnd w:id="402"/>
      <w:bookmarkEnd w:id="403"/>
      <w:bookmarkEnd w:id="404"/>
      <w:bookmarkEnd w:id="405"/>
      <w:bookmarkEnd w:id="406"/>
      <w:bookmarkEnd w:id="407"/>
      <w:bookmarkEnd w:id="408"/>
      <w:bookmarkEnd w:id="40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7777777" w:rsidR="00FD2AA7" w:rsidRDefault="00FD2AA7" w:rsidP="00FD2AA7">
      <w:r>
        <w:lastRenderedPageBreak/>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24C3F">
      <w:pPr>
        <w:pStyle w:val="Heading3"/>
      </w:pPr>
      <w:bookmarkStart w:id="410" w:name="_Toc21954280"/>
      <w:bookmarkStart w:id="411" w:name="_Toc25048061"/>
      <w:bookmarkStart w:id="412" w:name="_Toc34143436"/>
      <w:bookmarkStart w:id="413" w:name="_Toc34750906"/>
      <w:bookmarkStart w:id="414" w:name="_Toc34751667"/>
      <w:bookmarkStart w:id="415" w:name="_Toc35941015"/>
      <w:bookmarkStart w:id="416" w:name="_Toc43283915"/>
      <w:bookmarkStart w:id="417" w:name="_Toc49762910"/>
      <w:bookmarkStart w:id="418" w:name="_Toc51925764"/>
      <w:bookmarkStart w:id="419" w:name="_Toc51925865"/>
      <w:bookmarkStart w:id="420" w:name="_Toc82717609"/>
      <w:r>
        <w:t>6.1.3</w:t>
      </w:r>
      <w:r>
        <w:tab/>
        <w:t>Resources</w:t>
      </w:r>
      <w:bookmarkEnd w:id="410"/>
      <w:bookmarkEnd w:id="411"/>
      <w:bookmarkEnd w:id="412"/>
      <w:bookmarkEnd w:id="413"/>
      <w:bookmarkEnd w:id="414"/>
      <w:bookmarkEnd w:id="415"/>
      <w:bookmarkEnd w:id="416"/>
      <w:bookmarkEnd w:id="417"/>
      <w:bookmarkEnd w:id="418"/>
      <w:bookmarkEnd w:id="419"/>
      <w:bookmarkEnd w:id="420"/>
    </w:p>
    <w:p w14:paraId="2409CE0B" w14:textId="77777777" w:rsidR="00F24C3F" w:rsidRPr="000A7435" w:rsidRDefault="00F24C3F" w:rsidP="00F24C3F">
      <w:pPr>
        <w:pStyle w:val="Heading4"/>
      </w:pPr>
      <w:bookmarkStart w:id="421" w:name="_Toc21954281"/>
      <w:bookmarkStart w:id="422" w:name="_Toc25048062"/>
      <w:bookmarkStart w:id="423" w:name="_Toc34143437"/>
      <w:bookmarkStart w:id="424" w:name="_Toc34750907"/>
      <w:bookmarkStart w:id="425" w:name="_Toc34751668"/>
      <w:bookmarkStart w:id="426" w:name="_Toc35941016"/>
      <w:bookmarkStart w:id="427" w:name="_Toc43283916"/>
      <w:bookmarkStart w:id="428" w:name="_Toc49762911"/>
      <w:bookmarkStart w:id="429" w:name="_Toc51925765"/>
      <w:bookmarkStart w:id="430" w:name="_Toc51925866"/>
      <w:bookmarkStart w:id="431" w:name="_Toc82717610"/>
      <w:r>
        <w:t>6.1.3.1</w:t>
      </w:r>
      <w:r>
        <w:tab/>
        <w:t>Overview</w:t>
      </w:r>
      <w:bookmarkEnd w:id="421"/>
      <w:bookmarkEnd w:id="422"/>
      <w:bookmarkEnd w:id="423"/>
      <w:bookmarkEnd w:id="424"/>
      <w:bookmarkEnd w:id="425"/>
      <w:bookmarkEnd w:id="426"/>
      <w:bookmarkEnd w:id="427"/>
      <w:bookmarkEnd w:id="428"/>
      <w:bookmarkEnd w:id="429"/>
      <w:bookmarkEnd w:id="430"/>
      <w:bookmarkEnd w:id="43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6.05pt;height:269.85pt" o:ole="">
            <v:imagedata r:id="rId26" o:title=""/>
          </v:shape>
          <o:OLEObject Type="Embed" ProgID="Visio.Drawing.15" ShapeID="_x0000_i1034" DrawAspect="Content" ObjectID="_1693331915"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24C3F">
      <w:pPr>
        <w:pStyle w:val="Heading4"/>
      </w:pPr>
      <w:bookmarkStart w:id="432" w:name="_Toc21954282"/>
      <w:bookmarkStart w:id="433" w:name="_Toc25048063"/>
      <w:bookmarkStart w:id="434" w:name="_Toc34143438"/>
      <w:bookmarkStart w:id="435" w:name="_Toc34750908"/>
      <w:bookmarkStart w:id="436" w:name="_Toc34751669"/>
      <w:bookmarkStart w:id="437" w:name="_Toc35941017"/>
      <w:bookmarkStart w:id="438" w:name="_Toc43283917"/>
      <w:bookmarkStart w:id="439" w:name="_Toc49762912"/>
      <w:bookmarkStart w:id="440" w:name="_Toc51925766"/>
      <w:bookmarkStart w:id="441" w:name="_Toc51925867"/>
      <w:bookmarkStart w:id="442" w:name="_Toc82717611"/>
      <w:r>
        <w:t>6.1.3.2</w:t>
      </w:r>
      <w:r>
        <w:tab/>
        <w:t>Resource: Dictionary Entries</w:t>
      </w:r>
      <w:bookmarkEnd w:id="432"/>
      <w:bookmarkEnd w:id="433"/>
      <w:bookmarkEnd w:id="434"/>
      <w:bookmarkEnd w:id="435"/>
      <w:bookmarkEnd w:id="436"/>
      <w:bookmarkEnd w:id="437"/>
      <w:bookmarkEnd w:id="438"/>
      <w:bookmarkEnd w:id="439"/>
      <w:bookmarkEnd w:id="440"/>
      <w:bookmarkEnd w:id="441"/>
      <w:bookmarkEnd w:id="442"/>
    </w:p>
    <w:p w14:paraId="522BCB65" w14:textId="77777777" w:rsidR="00F24C3F" w:rsidRDefault="00F24C3F" w:rsidP="00F24C3F">
      <w:pPr>
        <w:pStyle w:val="Heading5"/>
      </w:pPr>
      <w:bookmarkStart w:id="443" w:name="_Toc21954283"/>
      <w:bookmarkStart w:id="444" w:name="_Toc25048064"/>
      <w:bookmarkStart w:id="445" w:name="_Toc34143439"/>
      <w:bookmarkStart w:id="446" w:name="_Toc34750909"/>
      <w:bookmarkStart w:id="447" w:name="_Toc34751670"/>
      <w:bookmarkStart w:id="448" w:name="_Toc35941018"/>
      <w:bookmarkStart w:id="449" w:name="_Toc43283918"/>
      <w:bookmarkStart w:id="450" w:name="_Toc49762913"/>
      <w:bookmarkStart w:id="451" w:name="_Toc51925767"/>
      <w:bookmarkStart w:id="452" w:name="_Toc51925868"/>
      <w:bookmarkStart w:id="453" w:name="_Toc82717612"/>
      <w:r>
        <w:t>6.1.3.2.1</w:t>
      </w:r>
      <w:r>
        <w:tab/>
        <w:t>Description</w:t>
      </w:r>
      <w:bookmarkEnd w:id="443"/>
      <w:bookmarkEnd w:id="444"/>
      <w:bookmarkEnd w:id="445"/>
      <w:bookmarkEnd w:id="446"/>
      <w:bookmarkEnd w:id="447"/>
      <w:bookmarkEnd w:id="448"/>
      <w:bookmarkEnd w:id="449"/>
      <w:bookmarkEnd w:id="450"/>
      <w:bookmarkEnd w:id="451"/>
      <w:bookmarkEnd w:id="452"/>
      <w:bookmarkEnd w:id="45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24C3F">
      <w:pPr>
        <w:pStyle w:val="Heading5"/>
      </w:pPr>
      <w:bookmarkStart w:id="454" w:name="_Toc21954284"/>
      <w:bookmarkStart w:id="455" w:name="_Toc25048065"/>
      <w:bookmarkStart w:id="456" w:name="_Toc34143440"/>
      <w:bookmarkStart w:id="457" w:name="_Toc34750910"/>
      <w:bookmarkStart w:id="458" w:name="_Toc34751671"/>
      <w:bookmarkStart w:id="459" w:name="_Toc35941019"/>
      <w:bookmarkStart w:id="460" w:name="_Toc43283919"/>
      <w:bookmarkStart w:id="461" w:name="_Toc49762914"/>
      <w:bookmarkStart w:id="462" w:name="_Toc51925768"/>
      <w:bookmarkStart w:id="463" w:name="_Toc51925869"/>
      <w:bookmarkStart w:id="464" w:name="_Toc82717613"/>
      <w:r>
        <w:t>6.1.3.2.2</w:t>
      </w:r>
      <w:r>
        <w:tab/>
        <w:t>Resource Definition</w:t>
      </w:r>
      <w:bookmarkEnd w:id="454"/>
      <w:bookmarkEnd w:id="455"/>
      <w:bookmarkEnd w:id="456"/>
      <w:bookmarkEnd w:id="457"/>
      <w:bookmarkEnd w:id="458"/>
      <w:bookmarkEnd w:id="459"/>
      <w:bookmarkEnd w:id="460"/>
      <w:bookmarkEnd w:id="461"/>
      <w:bookmarkEnd w:id="462"/>
      <w:bookmarkEnd w:id="463"/>
      <w:bookmarkEnd w:id="46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24C3F">
      <w:pPr>
        <w:rPr>
          <w:rFonts w:ascii="Arial" w:hAnsi="Arial" w:cs="Arial"/>
        </w:rPr>
      </w:pPr>
      <w:r>
        <w:t>This resource shall support the resource URI variables defined in table 6.1.3.2.2-1</w:t>
      </w:r>
      <w:r>
        <w:rPr>
          <w:rFonts w:ascii="Arial" w:hAnsi="Arial" w:cs="Arial"/>
        </w:rPr>
        <w:t>.</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24C3F">
      <w:pPr>
        <w:pStyle w:val="Heading5"/>
      </w:pPr>
      <w:bookmarkStart w:id="465" w:name="_Toc21954285"/>
      <w:bookmarkStart w:id="466" w:name="_Toc25048066"/>
      <w:bookmarkStart w:id="467" w:name="_Toc34143441"/>
      <w:bookmarkStart w:id="468" w:name="_Toc34750911"/>
      <w:bookmarkStart w:id="469" w:name="_Toc34751672"/>
      <w:bookmarkStart w:id="470" w:name="_Toc35941020"/>
      <w:bookmarkStart w:id="471" w:name="_Toc43283920"/>
      <w:bookmarkStart w:id="472" w:name="_Toc49762915"/>
      <w:bookmarkStart w:id="473" w:name="_Toc51925769"/>
      <w:bookmarkStart w:id="474" w:name="_Toc51925870"/>
      <w:bookmarkStart w:id="475" w:name="_Toc82717614"/>
      <w:r>
        <w:t>6.1.3.2.3</w:t>
      </w:r>
      <w:r>
        <w:tab/>
        <w:t>Resource Standard Methods</w:t>
      </w:r>
      <w:bookmarkEnd w:id="465"/>
      <w:bookmarkEnd w:id="466"/>
      <w:bookmarkEnd w:id="467"/>
      <w:bookmarkEnd w:id="468"/>
      <w:bookmarkEnd w:id="469"/>
      <w:bookmarkEnd w:id="470"/>
      <w:bookmarkEnd w:id="471"/>
      <w:bookmarkEnd w:id="472"/>
      <w:bookmarkEnd w:id="473"/>
      <w:bookmarkEnd w:id="474"/>
      <w:bookmarkEnd w:id="475"/>
    </w:p>
    <w:p w14:paraId="520B145E" w14:textId="77777777" w:rsidR="00F24C3F" w:rsidRPr="00384E92" w:rsidRDefault="00F24C3F" w:rsidP="00F24C3F">
      <w:pPr>
        <w:pStyle w:val="Heading6"/>
      </w:pPr>
      <w:bookmarkStart w:id="476" w:name="_Toc21954286"/>
      <w:bookmarkStart w:id="477" w:name="_Toc25048067"/>
      <w:bookmarkStart w:id="478" w:name="_Toc34143442"/>
      <w:bookmarkStart w:id="479" w:name="_Toc34750912"/>
      <w:bookmarkStart w:id="480" w:name="_Toc34751673"/>
      <w:bookmarkStart w:id="481" w:name="_Toc35941021"/>
      <w:bookmarkStart w:id="482" w:name="_Toc43283921"/>
      <w:bookmarkStart w:id="483" w:name="_Toc49762916"/>
      <w:bookmarkStart w:id="484" w:name="_Toc51925770"/>
      <w:bookmarkStart w:id="485" w:name="_Toc51925871"/>
      <w:bookmarkStart w:id="486" w:name="_Toc82717615"/>
      <w:r w:rsidRPr="00384E92">
        <w:t>6.</w:t>
      </w:r>
      <w:r>
        <w:t>1.3.2.3</w:t>
      </w:r>
      <w:r w:rsidRPr="00384E92">
        <w:t>.1</w:t>
      </w:r>
      <w:r w:rsidRPr="00384E92">
        <w:tab/>
      </w:r>
      <w:r>
        <w:t>GET</w:t>
      </w:r>
      <w:bookmarkEnd w:id="476"/>
      <w:bookmarkEnd w:id="477"/>
      <w:bookmarkEnd w:id="478"/>
      <w:bookmarkEnd w:id="479"/>
      <w:bookmarkEnd w:id="480"/>
      <w:bookmarkEnd w:id="481"/>
      <w:bookmarkEnd w:id="482"/>
      <w:bookmarkEnd w:id="483"/>
      <w:bookmarkEnd w:id="484"/>
      <w:bookmarkEnd w:id="485"/>
      <w:bookmarkEnd w:id="48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5"/>
        <w:gridCol w:w="1250"/>
        <w:gridCol w:w="1123"/>
        <w:gridCol w:w="5234"/>
      </w:tblGrid>
      <w:tr w:rsidR="00F24C3F" w:rsidRPr="001769FF" w14:paraId="3BA06406" w14:textId="77777777" w:rsidTr="000E6824">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169"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501465" w:rsidRPr="001769FF" w14:paraId="3F43C187"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933D2EA" w14:textId="27408E3B"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242F1887" w14:textId="729D2F9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337C2F9"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445B40BB"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6C8BCC3F"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92FAF06" w14:textId="5D3F7B89"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355A72F0" w14:textId="67730FA2"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442BA406"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553C2982"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37BD23E1"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2A3CCE" w:rsidRDefault="002A3CCE" w:rsidP="002A3CCE">
            <w:pPr>
              <w:pStyle w:val="TAL"/>
            </w:pPr>
            <w:r>
              <w:rPr>
                <w:lang w:val="es-ES"/>
              </w:rPr>
              <w:t>ProblemDetails</w:t>
            </w:r>
          </w:p>
        </w:tc>
        <w:tc>
          <w:tcPr>
            <w:tcW w:w="169" w:type="pct"/>
            <w:tcBorders>
              <w:top w:val="single" w:sz="4" w:space="0" w:color="auto"/>
              <w:left w:val="single" w:sz="6" w:space="0" w:color="000000"/>
              <w:bottom w:val="single" w:sz="6" w:space="0" w:color="000000"/>
              <w:right w:val="single" w:sz="6" w:space="0" w:color="000000"/>
            </w:tcBorders>
          </w:tcPr>
          <w:p w14:paraId="220C552C" w14:textId="77777777" w:rsidR="002A3CCE" w:rsidRDefault="002A3CCE" w:rsidP="002A3CC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2A3CCE" w:rsidRPr="00A5657B" w:rsidRDefault="002A3CCE" w:rsidP="002A3CC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2A3CCE" w:rsidRPr="001769FF" w:rsidRDefault="002A3CCE" w:rsidP="002A3CC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2A3CCE" w:rsidRPr="001769FF" w:rsidRDefault="002A3CCE" w:rsidP="002A3CCE">
            <w:pPr>
              <w:pStyle w:val="TAL"/>
            </w:pPr>
            <w:r>
              <w:rPr>
                <w:rFonts w:cs="Arial"/>
                <w:szCs w:val="18"/>
                <w:lang w:val="en-US"/>
              </w:rPr>
              <w:t>The response body contains the error reason of the request message.</w:t>
            </w:r>
          </w:p>
        </w:tc>
      </w:tr>
      <w:tr w:rsidR="002A3CCE" w:rsidRPr="001769FF" w14:paraId="758FF9FA"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2A3CCE" w:rsidRDefault="002A3CCE" w:rsidP="002A3CCE">
            <w:pPr>
              <w:pStyle w:val="TAL"/>
            </w:pPr>
            <w:r>
              <w:t>ProblemDetails</w:t>
            </w:r>
          </w:p>
        </w:tc>
        <w:tc>
          <w:tcPr>
            <w:tcW w:w="169" w:type="pct"/>
            <w:tcBorders>
              <w:top w:val="single" w:sz="4" w:space="0" w:color="auto"/>
              <w:left w:val="single" w:sz="6" w:space="0" w:color="000000"/>
              <w:bottom w:val="single" w:sz="6" w:space="0" w:color="000000"/>
              <w:right w:val="single" w:sz="6" w:space="0" w:color="000000"/>
            </w:tcBorders>
          </w:tcPr>
          <w:p w14:paraId="65CEBFC0"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2A3CCE" w:rsidRDefault="002A3CCE" w:rsidP="002A3CCE">
            <w:pPr>
              <w:pStyle w:val="TAL"/>
            </w:pPr>
            <w:r>
              <w:t xml:space="preserve">The "cause" attribute may </w:t>
            </w:r>
            <w:r w:rsidRPr="002D0F35">
              <w:t xml:space="preserve">be used to indicate </w:t>
            </w:r>
            <w:r>
              <w:t>the following application error:</w:t>
            </w:r>
          </w:p>
          <w:p w14:paraId="69615403" w14:textId="77777777" w:rsidR="002A3CCE" w:rsidRDefault="002A3CCE" w:rsidP="002A3CCE">
            <w:pPr>
              <w:pStyle w:val="TAL"/>
              <w:ind w:left="284"/>
            </w:pPr>
            <w:r>
              <w:t>- NO_DICTIONARY_ENTRY_FOUND</w:t>
            </w:r>
          </w:p>
          <w:p w14:paraId="55E0F066" w14:textId="77777777" w:rsidR="002A3CCE" w:rsidRDefault="002A3CCE" w:rsidP="002A3CCE">
            <w:pPr>
              <w:pStyle w:val="TAL"/>
              <w:ind w:left="284"/>
            </w:pPr>
            <w:r>
              <w:t>- OUT_DATED_VERSION_ID_IN_RAC_ID</w:t>
            </w:r>
          </w:p>
          <w:p w14:paraId="317355D1" w14:textId="77777777" w:rsidR="002A3CCE" w:rsidRDefault="002A3CCE" w:rsidP="002A3CCE">
            <w:pPr>
              <w:pStyle w:val="TAL"/>
              <w:ind w:left="284"/>
            </w:pPr>
          </w:p>
          <w:p w14:paraId="30B007D2" w14:textId="77777777" w:rsidR="002A3CCE" w:rsidRDefault="002A3CCE" w:rsidP="002A3CCE">
            <w:pPr>
              <w:pStyle w:val="TAL"/>
              <w:ind w:left="284"/>
            </w:pPr>
          </w:p>
          <w:p w14:paraId="6C28D568" w14:textId="77777777" w:rsidR="002A3CCE" w:rsidRPr="001769FF" w:rsidRDefault="002A3CCE" w:rsidP="002A3CCE">
            <w:pPr>
              <w:pStyle w:val="TAL"/>
            </w:pPr>
            <w:r>
              <w:t>See table 6.1.7.3-1 for the description of this error.</w:t>
            </w:r>
          </w:p>
        </w:tc>
      </w:tr>
      <w:tr w:rsidR="002A3CCE"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2B5F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63F898D1" w14:textId="3600D015" w:rsidR="00EE4C2C" w:rsidRPr="00D67AB2" w:rsidRDefault="00EE4C2C"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5959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AAF0B08" w14:textId="69F91366" w:rsidR="00EE4C2C" w:rsidRPr="00D67AB2" w:rsidRDefault="00EE4C2C"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4E27CB">
      <w:pPr>
        <w:pStyle w:val="Heading6"/>
      </w:pPr>
      <w:bookmarkStart w:id="487" w:name="_Toc21954287"/>
      <w:bookmarkStart w:id="488" w:name="_Toc25048068"/>
      <w:bookmarkStart w:id="489" w:name="_Toc34143443"/>
      <w:bookmarkStart w:id="490" w:name="_Toc34750913"/>
      <w:bookmarkStart w:id="491" w:name="_Toc34751674"/>
      <w:bookmarkStart w:id="492" w:name="_Toc35941022"/>
      <w:bookmarkStart w:id="493" w:name="_Toc43283922"/>
      <w:bookmarkStart w:id="494" w:name="_Toc49762917"/>
      <w:bookmarkStart w:id="495" w:name="_Toc51925771"/>
      <w:bookmarkStart w:id="496" w:name="_Toc51925872"/>
      <w:bookmarkStart w:id="497" w:name="_Toc82717616"/>
      <w:r w:rsidRPr="00384E92">
        <w:t>6.</w:t>
      </w:r>
      <w:r>
        <w:t>1.3.2.3</w:t>
      </w:r>
      <w:r w:rsidRPr="00384E92">
        <w:t>.</w:t>
      </w:r>
      <w:r>
        <w:t>2</w:t>
      </w:r>
      <w:r w:rsidRPr="00384E92">
        <w:tab/>
      </w:r>
      <w:r>
        <w:t>POST</w:t>
      </w:r>
      <w:bookmarkEnd w:id="487"/>
      <w:bookmarkEnd w:id="488"/>
      <w:bookmarkEnd w:id="489"/>
      <w:bookmarkEnd w:id="490"/>
      <w:bookmarkEnd w:id="491"/>
      <w:bookmarkEnd w:id="492"/>
      <w:bookmarkEnd w:id="493"/>
      <w:bookmarkEnd w:id="494"/>
      <w:bookmarkEnd w:id="495"/>
      <w:bookmarkEnd w:id="496"/>
      <w:bookmarkEnd w:id="497"/>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lastRenderedPageBreak/>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501465"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588D5A6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41D1E2D5"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2BF7CECF"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501465" w:rsidRDefault="00501465" w:rsidP="00501465">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30326CBF"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5CC5B55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27CA91CA"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2147BB4A"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501465" w:rsidRDefault="00501465" w:rsidP="00501465">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430B3870"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2A3CCE" w:rsidRDefault="002A3CCE" w:rsidP="002A3CCE">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2A3CCE" w:rsidRDefault="002A3CCE" w:rsidP="002A3CCE">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2A3CCE" w:rsidRDefault="002A3CCE" w:rsidP="002A3CCE">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2A3CCE" w:rsidRDefault="002A3CCE" w:rsidP="002A3CCE">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2A3CCE" w:rsidRDefault="002A3CCE" w:rsidP="002A3CCE">
            <w:pPr>
              <w:pStyle w:val="TAL"/>
            </w:pPr>
            <w:r>
              <w:rPr>
                <w:rFonts w:cs="Arial"/>
                <w:szCs w:val="18"/>
                <w:lang w:val="en-US"/>
              </w:rPr>
              <w:t>The response body contains the error reason of the request message.</w:t>
            </w:r>
          </w:p>
        </w:tc>
      </w:tr>
      <w:tr w:rsidR="002A3CCE"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2A3CCE" w:rsidRDefault="002A3CCE" w:rsidP="002A3CCE">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A00FF"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72C05186" w14:textId="3216092C" w:rsidR="00EE4C2C" w:rsidRPr="00D67AB2" w:rsidRDefault="00EE4C2C"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5882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5F542951" w14:textId="3AE47CA8" w:rsidR="00EE4C2C" w:rsidRPr="00D67AB2" w:rsidRDefault="00EE4C2C"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24C3F">
      <w:pPr>
        <w:pStyle w:val="Heading5"/>
      </w:pPr>
      <w:bookmarkStart w:id="498" w:name="_Toc21954288"/>
      <w:bookmarkStart w:id="499" w:name="_Toc25048069"/>
      <w:bookmarkStart w:id="500" w:name="_Toc34143444"/>
      <w:bookmarkStart w:id="501" w:name="_Toc34750914"/>
      <w:bookmarkStart w:id="502" w:name="_Toc34751675"/>
      <w:bookmarkStart w:id="503" w:name="_Toc35941023"/>
      <w:bookmarkStart w:id="504" w:name="_Toc43283923"/>
      <w:bookmarkStart w:id="505" w:name="_Toc49762918"/>
      <w:bookmarkStart w:id="506" w:name="_Toc51925772"/>
      <w:bookmarkStart w:id="507" w:name="_Toc51925873"/>
      <w:bookmarkStart w:id="508" w:name="_Toc82717617"/>
      <w:r>
        <w:t>6.1.3.2.4</w:t>
      </w:r>
      <w:r>
        <w:tab/>
        <w:t>Resource Custom Operations</w:t>
      </w:r>
      <w:bookmarkEnd w:id="498"/>
      <w:bookmarkEnd w:id="499"/>
      <w:bookmarkEnd w:id="500"/>
      <w:bookmarkEnd w:id="501"/>
      <w:bookmarkEnd w:id="502"/>
      <w:bookmarkEnd w:id="503"/>
      <w:bookmarkEnd w:id="504"/>
      <w:bookmarkEnd w:id="505"/>
      <w:bookmarkEnd w:id="506"/>
      <w:bookmarkEnd w:id="507"/>
      <w:bookmarkEnd w:id="508"/>
    </w:p>
    <w:p w14:paraId="367C5AE6" w14:textId="77777777" w:rsidR="00F24C3F" w:rsidRDefault="005434F1" w:rsidP="006A1092">
      <w:r>
        <w:t>None.</w:t>
      </w:r>
    </w:p>
    <w:p w14:paraId="5BB7F6BB" w14:textId="77777777" w:rsidR="00F24C3F" w:rsidRDefault="00F24C3F" w:rsidP="00F24C3F">
      <w:pPr>
        <w:pStyle w:val="Heading4"/>
      </w:pPr>
      <w:bookmarkStart w:id="509" w:name="_Toc21954292"/>
      <w:bookmarkStart w:id="510" w:name="_Toc25048073"/>
      <w:bookmarkStart w:id="511" w:name="_Toc34143445"/>
      <w:bookmarkStart w:id="512" w:name="_Toc34750915"/>
      <w:bookmarkStart w:id="513" w:name="_Toc34751676"/>
      <w:bookmarkStart w:id="514" w:name="_Toc35941024"/>
      <w:bookmarkStart w:id="515" w:name="_Toc43283924"/>
      <w:bookmarkStart w:id="516" w:name="_Toc49762919"/>
      <w:bookmarkStart w:id="517" w:name="_Toc51925773"/>
      <w:bookmarkStart w:id="518" w:name="_Toc51925874"/>
      <w:bookmarkStart w:id="519" w:name="_Toc82717618"/>
      <w:r>
        <w:t>6.1.3.3</w:t>
      </w:r>
      <w:r>
        <w:tab/>
        <w:t xml:space="preserve">Resource: </w:t>
      </w:r>
      <w:r w:rsidRPr="003B2883">
        <w:t xml:space="preserve">Individual </w:t>
      </w:r>
      <w:r>
        <w:rPr>
          <w:lang w:eastAsia="zh-CN"/>
        </w:rPr>
        <w:t>Dictionary Entry</w:t>
      </w:r>
      <w:bookmarkEnd w:id="509"/>
      <w:bookmarkEnd w:id="510"/>
      <w:bookmarkEnd w:id="511"/>
      <w:bookmarkEnd w:id="512"/>
      <w:bookmarkEnd w:id="513"/>
      <w:bookmarkEnd w:id="514"/>
      <w:bookmarkEnd w:id="515"/>
      <w:bookmarkEnd w:id="516"/>
      <w:bookmarkEnd w:id="517"/>
      <w:bookmarkEnd w:id="518"/>
      <w:bookmarkEnd w:id="519"/>
    </w:p>
    <w:p w14:paraId="3B814138" w14:textId="77777777" w:rsidR="00F24C3F" w:rsidRPr="003B2883" w:rsidRDefault="00F24C3F" w:rsidP="00F24C3F">
      <w:pPr>
        <w:pStyle w:val="Heading5"/>
      </w:pPr>
      <w:bookmarkStart w:id="520" w:name="_Toc11343043"/>
      <w:bookmarkStart w:id="521" w:name="_Toc21954293"/>
      <w:bookmarkStart w:id="522" w:name="_Toc25048074"/>
      <w:bookmarkStart w:id="523" w:name="_Toc34143446"/>
      <w:bookmarkStart w:id="524" w:name="_Toc34750916"/>
      <w:bookmarkStart w:id="525" w:name="_Toc34751677"/>
      <w:bookmarkStart w:id="526" w:name="_Toc35941025"/>
      <w:bookmarkStart w:id="527" w:name="_Toc43283925"/>
      <w:bookmarkStart w:id="528" w:name="_Toc49762920"/>
      <w:bookmarkStart w:id="529" w:name="_Toc51925774"/>
      <w:bookmarkStart w:id="530" w:name="_Toc51925875"/>
      <w:bookmarkStart w:id="531" w:name="_Toc82717619"/>
      <w:r w:rsidRPr="003B2883">
        <w:t>6.1.3.</w:t>
      </w:r>
      <w:r>
        <w:t>3</w:t>
      </w:r>
      <w:r w:rsidRPr="003B2883">
        <w:t>.1</w:t>
      </w:r>
      <w:r w:rsidRPr="003B2883">
        <w:tab/>
        <w:t>Description</w:t>
      </w:r>
      <w:bookmarkEnd w:id="520"/>
      <w:bookmarkEnd w:id="521"/>
      <w:bookmarkEnd w:id="522"/>
      <w:bookmarkEnd w:id="523"/>
      <w:bookmarkEnd w:id="524"/>
      <w:bookmarkEnd w:id="525"/>
      <w:bookmarkEnd w:id="526"/>
      <w:bookmarkEnd w:id="527"/>
      <w:bookmarkEnd w:id="528"/>
      <w:bookmarkEnd w:id="529"/>
      <w:bookmarkEnd w:id="530"/>
      <w:bookmarkEnd w:id="53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24C3F">
      <w:pPr>
        <w:pStyle w:val="Heading5"/>
      </w:pPr>
      <w:bookmarkStart w:id="532" w:name="_Toc11343044"/>
      <w:bookmarkStart w:id="533" w:name="_Toc21954294"/>
      <w:bookmarkStart w:id="534" w:name="_Toc25048075"/>
      <w:bookmarkStart w:id="535" w:name="_Toc34143447"/>
      <w:bookmarkStart w:id="536" w:name="_Toc34750917"/>
      <w:bookmarkStart w:id="537" w:name="_Toc34751678"/>
      <w:bookmarkStart w:id="538" w:name="_Toc35941026"/>
      <w:bookmarkStart w:id="539" w:name="_Toc43283926"/>
      <w:bookmarkStart w:id="540" w:name="_Toc49762921"/>
      <w:bookmarkStart w:id="541" w:name="_Toc51925775"/>
      <w:bookmarkStart w:id="542" w:name="_Toc51925876"/>
      <w:bookmarkStart w:id="543" w:name="_Toc82717620"/>
      <w:r w:rsidRPr="003B2883">
        <w:lastRenderedPageBreak/>
        <w:t>6.1.3.</w:t>
      </w:r>
      <w:r>
        <w:t>3</w:t>
      </w:r>
      <w:r w:rsidRPr="003B2883">
        <w:t>.2</w:t>
      </w:r>
      <w:r w:rsidRPr="003B2883">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24C3F">
      <w:pPr>
        <w:pStyle w:val="Heading5"/>
      </w:pPr>
      <w:bookmarkStart w:id="544" w:name="_Toc21954295"/>
      <w:bookmarkStart w:id="545" w:name="_Toc25048076"/>
      <w:bookmarkStart w:id="546" w:name="_Toc34143448"/>
      <w:bookmarkStart w:id="547" w:name="_Toc34750918"/>
      <w:bookmarkStart w:id="548" w:name="_Toc34751679"/>
      <w:bookmarkStart w:id="549" w:name="_Toc35941027"/>
      <w:bookmarkStart w:id="550" w:name="_Toc43283927"/>
      <w:bookmarkStart w:id="551" w:name="_Toc49762922"/>
      <w:bookmarkStart w:id="552" w:name="_Toc51925776"/>
      <w:bookmarkStart w:id="553" w:name="_Toc51925877"/>
      <w:bookmarkStart w:id="554" w:name="_Toc82717621"/>
      <w:r>
        <w:t>6.1.3.3.3</w:t>
      </w:r>
      <w:r>
        <w:tab/>
        <w:t>Resource Standard Methods</w:t>
      </w:r>
      <w:bookmarkEnd w:id="544"/>
      <w:bookmarkEnd w:id="545"/>
      <w:bookmarkEnd w:id="546"/>
      <w:bookmarkEnd w:id="547"/>
      <w:bookmarkEnd w:id="548"/>
      <w:bookmarkEnd w:id="549"/>
      <w:bookmarkEnd w:id="550"/>
      <w:bookmarkEnd w:id="551"/>
      <w:bookmarkEnd w:id="552"/>
      <w:bookmarkEnd w:id="553"/>
      <w:bookmarkEnd w:id="554"/>
    </w:p>
    <w:p w14:paraId="74FDD97F" w14:textId="77777777" w:rsidR="00F24C3F" w:rsidRPr="00384E92" w:rsidRDefault="00F24C3F" w:rsidP="00F24C3F">
      <w:pPr>
        <w:pStyle w:val="Heading6"/>
      </w:pPr>
      <w:bookmarkStart w:id="555" w:name="_Toc21954296"/>
      <w:bookmarkStart w:id="556" w:name="_Toc25048077"/>
      <w:bookmarkStart w:id="557" w:name="_Toc34143449"/>
      <w:bookmarkStart w:id="558" w:name="_Toc34750919"/>
      <w:bookmarkStart w:id="559" w:name="_Toc34751680"/>
      <w:bookmarkStart w:id="560" w:name="_Toc35941028"/>
      <w:bookmarkStart w:id="561" w:name="_Toc43283928"/>
      <w:bookmarkStart w:id="562" w:name="_Toc49762923"/>
      <w:bookmarkStart w:id="563" w:name="_Toc51925777"/>
      <w:bookmarkStart w:id="564" w:name="_Toc51925878"/>
      <w:bookmarkStart w:id="565" w:name="_Toc82717622"/>
      <w:r w:rsidRPr="00384E92">
        <w:t>6.</w:t>
      </w:r>
      <w:r>
        <w:t>1.3.3.3</w:t>
      </w:r>
      <w:r w:rsidRPr="00384E92">
        <w:t>.1</w:t>
      </w:r>
      <w:r w:rsidRPr="00384E92">
        <w:tab/>
      </w:r>
      <w:r>
        <w:t>GET</w:t>
      </w:r>
      <w:bookmarkEnd w:id="555"/>
      <w:bookmarkEnd w:id="556"/>
      <w:bookmarkEnd w:id="557"/>
      <w:bookmarkEnd w:id="558"/>
      <w:bookmarkEnd w:id="559"/>
      <w:bookmarkEnd w:id="560"/>
      <w:bookmarkEnd w:id="561"/>
      <w:bookmarkEnd w:id="562"/>
      <w:bookmarkEnd w:id="563"/>
      <w:bookmarkEnd w:id="564"/>
      <w:bookmarkEnd w:id="565"/>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B4130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501465"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6C9D8B4B"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2F5B14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569F0CDE"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C26C09A"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2EBD8847"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3821C749"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02E71DE8"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2D96831D"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2A3CCE" w:rsidRDefault="002A3CCE" w:rsidP="002A3CCE">
            <w:pPr>
              <w:pStyle w:val="TAL"/>
            </w:pPr>
            <w:r>
              <w:t>The "cause" attribute m</w:t>
            </w:r>
            <w:r w:rsidRPr="002D0F35">
              <w:t>ay be used to indicate the following application error</w:t>
            </w:r>
            <w:r>
              <w:t>:</w:t>
            </w:r>
          </w:p>
          <w:p w14:paraId="07509DD1" w14:textId="77777777" w:rsidR="002A3CCE" w:rsidRDefault="002A3CCE" w:rsidP="002A3CCE">
            <w:pPr>
              <w:pStyle w:val="TAL"/>
              <w:ind w:left="284"/>
            </w:pPr>
            <w:r>
              <w:t>- NO_DICTIONARY_ENTRY_FOUND</w:t>
            </w:r>
          </w:p>
          <w:p w14:paraId="3AC315BF" w14:textId="77777777" w:rsidR="002A3CCE" w:rsidRDefault="002A3CCE" w:rsidP="002A3CCE">
            <w:pPr>
              <w:pStyle w:val="TAL"/>
              <w:ind w:left="284"/>
            </w:pPr>
          </w:p>
          <w:p w14:paraId="69260A6A" w14:textId="77777777" w:rsidR="002A3CCE" w:rsidRPr="001769FF" w:rsidRDefault="002A3CCE" w:rsidP="002A3CCE">
            <w:pPr>
              <w:pStyle w:val="TAL"/>
            </w:pPr>
            <w:r>
              <w:t>See table 6.1.7.3-1 for the description of this error.</w:t>
            </w:r>
          </w:p>
        </w:tc>
      </w:tr>
      <w:tr w:rsidR="002A3CCE"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78BC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2E6C25B" w14:textId="62A50EB9" w:rsidR="00EE4C2C" w:rsidRPr="00D67AB2" w:rsidRDefault="00EE4C2C"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65B7B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160781B" w14:textId="2E2BAFE0" w:rsidR="00EE4C2C" w:rsidRPr="00D67AB2" w:rsidRDefault="00EE4C2C"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24C3F">
      <w:pPr>
        <w:pStyle w:val="Heading4"/>
      </w:pPr>
      <w:bookmarkStart w:id="566" w:name="_Toc11343238"/>
      <w:bookmarkStart w:id="567" w:name="_Toc21954297"/>
      <w:bookmarkStart w:id="568" w:name="_Toc25048078"/>
      <w:bookmarkStart w:id="569" w:name="_Toc34143450"/>
      <w:bookmarkStart w:id="570" w:name="_Toc34750920"/>
      <w:bookmarkStart w:id="571" w:name="_Toc34751681"/>
      <w:bookmarkStart w:id="572" w:name="_Toc35941029"/>
      <w:bookmarkStart w:id="573" w:name="_Toc43283929"/>
      <w:bookmarkStart w:id="574" w:name="_Toc49762924"/>
      <w:bookmarkStart w:id="575" w:name="_Toc51925778"/>
      <w:bookmarkStart w:id="576" w:name="_Toc51925879"/>
      <w:bookmarkStart w:id="577" w:name="_Toc82717623"/>
      <w:r w:rsidRPr="003B2883">
        <w:t>6.</w:t>
      </w:r>
      <w:r>
        <w:t>1</w:t>
      </w:r>
      <w:r w:rsidRPr="003B2883">
        <w:t>.3.</w:t>
      </w:r>
      <w:r>
        <w:t>4</w:t>
      </w:r>
      <w:r w:rsidRPr="003B2883">
        <w:tab/>
        <w:t xml:space="preserve">Resource: </w:t>
      </w:r>
      <w:bookmarkStart w:id="578" w:name="_Hlk504749796"/>
      <w:r w:rsidRPr="003B2883">
        <w:t>Subscriptions</w:t>
      </w:r>
      <w:bookmarkEnd w:id="578"/>
      <w:r w:rsidRPr="003B2883">
        <w:t xml:space="preserve"> collection</w:t>
      </w:r>
      <w:bookmarkEnd w:id="566"/>
      <w:bookmarkEnd w:id="567"/>
      <w:bookmarkEnd w:id="568"/>
      <w:bookmarkEnd w:id="569"/>
      <w:bookmarkEnd w:id="570"/>
      <w:bookmarkEnd w:id="571"/>
      <w:bookmarkEnd w:id="572"/>
      <w:bookmarkEnd w:id="573"/>
      <w:bookmarkEnd w:id="574"/>
      <w:bookmarkEnd w:id="575"/>
      <w:bookmarkEnd w:id="576"/>
      <w:bookmarkEnd w:id="577"/>
    </w:p>
    <w:p w14:paraId="527AF7B9" w14:textId="77777777" w:rsidR="00F24C3F" w:rsidRPr="003B2883" w:rsidRDefault="00F24C3F" w:rsidP="00F24C3F">
      <w:pPr>
        <w:pStyle w:val="Heading5"/>
      </w:pPr>
      <w:bookmarkStart w:id="579" w:name="_Toc11343239"/>
      <w:bookmarkStart w:id="580" w:name="_Toc21954298"/>
      <w:bookmarkStart w:id="581" w:name="_Toc25048079"/>
      <w:bookmarkStart w:id="582" w:name="_Toc34143451"/>
      <w:bookmarkStart w:id="583" w:name="_Toc34750921"/>
      <w:bookmarkStart w:id="584" w:name="_Toc34751682"/>
      <w:bookmarkStart w:id="585" w:name="_Toc35941030"/>
      <w:bookmarkStart w:id="586" w:name="_Toc43283930"/>
      <w:bookmarkStart w:id="587" w:name="_Toc49762925"/>
      <w:bookmarkStart w:id="588" w:name="_Toc51925779"/>
      <w:bookmarkStart w:id="589" w:name="_Toc51925880"/>
      <w:bookmarkStart w:id="590" w:name="_Toc82717624"/>
      <w:r w:rsidRPr="003B2883">
        <w:t>6.</w:t>
      </w:r>
      <w:r>
        <w:t>1</w:t>
      </w:r>
      <w:r w:rsidRPr="003B2883">
        <w:t>.3.</w:t>
      </w:r>
      <w:r>
        <w:t>4</w:t>
      </w:r>
      <w:r w:rsidRPr="003B2883">
        <w:t>.1</w:t>
      </w:r>
      <w:r w:rsidRPr="003B2883">
        <w:tab/>
        <w:t>Description</w:t>
      </w:r>
      <w:bookmarkEnd w:id="579"/>
      <w:bookmarkEnd w:id="580"/>
      <w:bookmarkEnd w:id="581"/>
      <w:bookmarkEnd w:id="582"/>
      <w:bookmarkEnd w:id="583"/>
      <w:bookmarkEnd w:id="584"/>
      <w:bookmarkEnd w:id="585"/>
      <w:bookmarkEnd w:id="586"/>
      <w:bookmarkEnd w:id="587"/>
      <w:bookmarkEnd w:id="588"/>
      <w:bookmarkEnd w:id="589"/>
      <w:bookmarkEnd w:id="590"/>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24C3F">
      <w:pPr>
        <w:pStyle w:val="Heading5"/>
      </w:pPr>
      <w:bookmarkStart w:id="591" w:name="_Toc11343240"/>
      <w:bookmarkStart w:id="592" w:name="_Toc21954299"/>
      <w:bookmarkStart w:id="593" w:name="_Toc25048080"/>
      <w:bookmarkStart w:id="594" w:name="_Toc34143452"/>
      <w:bookmarkStart w:id="595" w:name="_Toc34750922"/>
      <w:bookmarkStart w:id="596" w:name="_Toc34751683"/>
      <w:bookmarkStart w:id="597" w:name="_Toc35941031"/>
      <w:bookmarkStart w:id="598" w:name="_Toc43283931"/>
      <w:bookmarkStart w:id="599" w:name="_Toc49762926"/>
      <w:bookmarkStart w:id="600" w:name="_Toc51925780"/>
      <w:bookmarkStart w:id="601" w:name="_Toc51925881"/>
      <w:bookmarkStart w:id="602" w:name="_Toc82717625"/>
      <w:r w:rsidRPr="003B2883">
        <w:t>6.</w:t>
      </w:r>
      <w:r>
        <w:t>1</w:t>
      </w:r>
      <w:r w:rsidRPr="003B2883">
        <w:t>.3.</w:t>
      </w:r>
      <w:r>
        <w:t>4</w:t>
      </w:r>
      <w:r w:rsidRPr="003B2883">
        <w:t>.2</w:t>
      </w:r>
      <w:r w:rsidRPr="003B2883">
        <w:tab/>
        <w:t>Resource Definition</w:t>
      </w:r>
      <w:bookmarkEnd w:id="591"/>
      <w:bookmarkEnd w:id="592"/>
      <w:bookmarkEnd w:id="593"/>
      <w:bookmarkEnd w:id="594"/>
      <w:bookmarkEnd w:id="595"/>
      <w:bookmarkEnd w:id="596"/>
      <w:bookmarkEnd w:id="597"/>
      <w:bookmarkEnd w:id="598"/>
      <w:bookmarkEnd w:id="599"/>
      <w:bookmarkEnd w:id="600"/>
      <w:bookmarkEnd w:id="601"/>
      <w:bookmarkEnd w:id="602"/>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24C3F">
      <w:pPr>
        <w:rPr>
          <w:rFonts w:ascii="Arial" w:hAnsi="Arial" w:cs="Arial"/>
        </w:rPr>
      </w:pPr>
      <w:r w:rsidRPr="003B2883">
        <w:lastRenderedPageBreak/>
        <w:t>This resource shall support the resource URI variables defined in table 6.</w:t>
      </w:r>
      <w:r>
        <w:t>1</w:t>
      </w:r>
      <w:r w:rsidRPr="003B2883">
        <w:t>.3.</w:t>
      </w:r>
      <w:r>
        <w:t>4</w:t>
      </w:r>
      <w:r w:rsidRPr="003B2883">
        <w:t>.2-1</w:t>
      </w:r>
      <w:r w:rsidRPr="003B2883">
        <w:rPr>
          <w:rFonts w:ascii="Arial" w:hAnsi="Arial" w:cs="Arial"/>
        </w:rPr>
        <w:t>.</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24C3F">
      <w:pPr>
        <w:pStyle w:val="Heading5"/>
      </w:pPr>
      <w:bookmarkStart w:id="603" w:name="_Toc11343241"/>
      <w:bookmarkStart w:id="604" w:name="_Toc21954300"/>
      <w:bookmarkStart w:id="605" w:name="_Toc25048081"/>
      <w:bookmarkStart w:id="606" w:name="_Toc34143453"/>
      <w:bookmarkStart w:id="607" w:name="_Toc34750923"/>
      <w:bookmarkStart w:id="608" w:name="_Toc34751684"/>
      <w:bookmarkStart w:id="609" w:name="_Toc35941032"/>
      <w:bookmarkStart w:id="610" w:name="_Toc43283932"/>
      <w:bookmarkStart w:id="611" w:name="_Toc49762927"/>
      <w:bookmarkStart w:id="612" w:name="_Toc51925781"/>
      <w:bookmarkStart w:id="613" w:name="_Toc51925882"/>
      <w:bookmarkStart w:id="614" w:name="_Toc82717626"/>
      <w:r w:rsidRPr="003B2883">
        <w:t>6.</w:t>
      </w:r>
      <w:r>
        <w:t>1</w:t>
      </w:r>
      <w:r w:rsidRPr="003B2883">
        <w:t>.3.</w:t>
      </w:r>
      <w:r>
        <w:t>4</w:t>
      </w:r>
      <w:r w:rsidRPr="003B2883">
        <w:t>.3</w:t>
      </w:r>
      <w:r w:rsidRPr="003B2883">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p>
    <w:p w14:paraId="455C492E" w14:textId="77777777" w:rsidR="00F24C3F" w:rsidRPr="003B2883" w:rsidRDefault="00F24C3F" w:rsidP="00F24C3F">
      <w:pPr>
        <w:pStyle w:val="Heading6"/>
      </w:pPr>
      <w:bookmarkStart w:id="615" w:name="_Toc11343242"/>
      <w:bookmarkStart w:id="616" w:name="_Toc21954301"/>
      <w:bookmarkStart w:id="617" w:name="_Toc25048082"/>
      <w:bookmarkStart w:id="618" w:name="_Toc34143454"/>
      <w:bookmarkStart w:id="619" w:name="_Toc34750924"/>
      <w:bookmarkStart w:id="620" w:name="_Toc34751685"/>
      <w:bookmarkStart w:id="621" w:name="_Toc35941033"/>
      <w:bookmarkStart w:id="622" w:name="_Toc43283933"/>
      <w:bookmarkStart w:id="623" w:name="_Toc49762928"/>
      <w:bookmarkStart w:id="624" w:name="_Toc51925782"/>
      <w:bookmarkStart w:id="625" w:name="_Toc51925883"/>
      <w:bookmarkStart w:id="626" w:name="_Toc82717627"/>
      <w:r w:rsidRPr="003B2883">
        <w:t>6.</w:t>
      </w:r>
      <w:r>
        <w:t>1</w:t>
      </w:r>
      <w:r w:rsidRPr="003B2883">
        <w:t>.3.</w:t>
      </w:r>
      <w:r>
        <w:t>4</w:t>
      </w:r>
      <w:r w:rsidRPr="003B2883">
        <w:t>.3.1</w:t>
      </w:r>
      <w:r w:rsidRPr="003B2883">
        <w:tab/>
        <w:t>POST</w:t>
      </w:r>
      <w:bookmarkEnd w:id="615"/>
      <w:bookmarkEnd w:id="616"/>
      <w:bookmarkEnd w:id="617"/>
      <w:bookmarkEnd w:id="618"/>
      <w:bookmarkEnd w:id="619"/>
      <w:bookmarkEnd w:id="620"/>
      <w:bookmarkEnd w:id="621"/>
      <w:bookmarkEnd w:id="622"/>
      <w:bookmarkEnd w:id="623"/>
      <w:bookmarkEnd w:id="624"/>
      <w:bookmarkEnd w:id="625"/>
      <w:bookmarkEnd w:id="626"/>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3"/>
        <w:gridCol w:w="507"/>
        <w:gridCol w:w="1068"/>
        <w:gridCol w:w="1017"/>
        <w:gridCol w:w="4680"/>
      </w:tblGrid>
      <w:tr w:rsidR="00F24C3F" w:rsidRPr="003B2883" w14:paraId="52E3C4FD" w14:textId="77777777" w:rsidTr="000E6824">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266"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266"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501465" w:rsidRPr="003B2883" w14:paraId="1D91E703"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62F262F8" w14:textId="59FEE68D"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07CBB3E4" w14:textId="22DF9D72"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77A7D94E"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501465" w:rsidRPr="003B2883" w:rsidRDefault="00501465" w:rsidP="00501465">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2D88E80" w:rsidR="00501465" w:rsidRPr="003B2883" w:rsidRDefault="00501465" w:rsidP="00501465">
            <w:pPr>
              <w:pStyle w:val="TAL"/>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2AABA14"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842276" w14:textId="7D487CB1"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602AEDCB" w14:textId="60E4A023"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3DE05913"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501465" w:rsidRPr="003B2883" w:rsidRDefault="00501465" w:rsidP="00501465">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624980A1" w:rsidR="00501465" w:rsidRPr="003B2883" w:rsidRDefault="00501465" w:rsidP="00501465">
            <w:pPr>
              <w:pStyle w:val="TAL"/>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6E3B78E6"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ABD612" w14:textId="77777777" w:rsidR="002A3CCE" w:rsidRPr="003B2883" w:rsidRDefault="002A3CCE" w:rsidP="002A3CCE">
            <w:pPr>
              <w:pStyle w:val="TAL"/>
            </w:pPr>
            <w:r>
              <w:rPr>
                <w:lang w:val="es-ES"/>
              </w:rPr>
              <w:t>ProblemDetails</w:t>
            </w:r>
          </w:p>
        </w:tc>
        <w:tc>
          <w:tcPr>
            <w:tcW w:w="266" w:type="pct"/>
            <w:tcBorders>
              <w:top w:val="single" w:sz="4" w:space="0" w:color="auto"/>
              <w:left w:val="single" w:sz="6" w:space="0" w:color="000000"/>
              <w:bottom w:val="single" w:sz="4" w:space="0" w:color="auto"/>
              <w:right w:val="single" w:sz="6" w:space="0" w:color="000000"/>
            </w:tcBorders>
          </w:tcPr>
          <w:p w14:paraId="53404FD9" w14:textId="77777777" w:rsidR="002A3CCE" w:rsidRPr="003B2883" w:rsidRDefault="002A3CCE" w:rsidP="002A3C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2A3CCE" w:rsidRPr="003B2883" w:rsidRDefault="002A3CCE" w:rsidP="002A3CCE">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2A3CCE" w:rsidRPr="003B2883" w:rsidRDefault="002A3CCE" w:rsidP="002A3CCE">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2A3CCE" w:rsidRPr="00D75BD4" w:rsidRDefault="002A3CCE" w:rsidP="002A3CCE">
            <w:pPr>
              <w:pStyle w:val="TAL"/>
            </w:pPr>
            <w:r w:rsidRPr="0078506F">
              <w:t>The response body contains the error reason of the request message.</w:t>
            </w:r>
          </w:p>
        </w:tc>
      </w:tr>
      <w:tr w:rsidR="002A3CCE"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2A3CCE" w:rsidRPr="0078506F"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4168C9"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310844C" w14:textId="322A73EE" w:rsidR="00EE4C2C" w:rsidRPr="00D67AB2" w:rsidRDefault="00EE4C2C"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2C06D0F0"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33B3F"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7C4ECBFD" w14:textId="002E7A74" w:rsidR="00EE4C2C" w:rsidRPr="00D67AB2" w:rsidRDefault="00EE4C2C"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24C3F">
      <w:pPr>
        <w:pStyle w:val="Heading5"/>
      </w:pPr>
      <w:bookmarkStart w:id="627" w:name="_Toc11343243"/>
      <w:bookmarkStart w:id="628" w:name="_Toc21954302"/>
      <w:bookmarkStart w:id="629" w:name="_Toc25048083"/>
      <w:bookmarkStart w:id="630" w:name="_Toc34143455"/>
      <w:bookmarkStart w:id="631" w:name="_Toc34750925"/>
      <w:bookmarkStart w:id="632" w:name="_Toc34751686"/>
      <w:bookmarkStart w:id="633" w:name="_Toc35941034"/>
      <w:bookmarkStart w:id="634" w:name="_Toc43283934"/>
      <w:bookmarkStart w:id="635" w:name="_Toc49762929"/>
      <w:bookmarkStart w:id="636" w:name="_Toc51925783"/>
      <w:bookmarkStart w:id="637" w:name="_Toc51925884"/>
      <w:bookmarkStart w:id="638" w:name="_Toc82717628"/>
      <w:r w:rsidRPr="003B2883">
        <w:t>6.</w:t>
      </w:r>
      <w:r>
        <w:t>1</w:t>
      </w:r>
      <w:r w:rsidRPr="003B2883">
        <w:t>.3.</w:t>
      </w:r>
      <w:r>
        <w:t>4</w:t>
      </w:r>
      <w:r w:rsidRPr="003B2883">
        <w:t>.4</w:t>
      </w:r>
      <w:r w:rsidRPr="003B2883">
        <w:tab/>
        <w:t>Resource Custom Operations</w:t>
      </w:r>
      <w:bookmarkEnd w:id="627"/>
      <w:bookmarkEnd w:id="628"/>
      <w:bookmarkEnd w:id="629"/>
      <w:bookmarkEnd w:id="630"/>
      <w:bookmarkEnd w:id="631"/>
      <w:bookmarkEnd w:id="632"/>
      <w:bookmarkEnd w:id="633"/>
      <w:bookmarkEnd w:id="634"/>
      <w:bookmarkEnd w:id="635"/>
      <w:bookmarkEnd w:id="636"/>
      <w:bookmarkEnd w:id="637"/>
      <w:bookmarkEnd w:id="638"/>
    </w:p>
    <w:p w14:paraId="0EDE6C9E" w14:textId="77777777" w:rsidR="00F24C3F" w:rsidRDefault="00F24C3F" w:rsidP="00F24C3F">
      <w:r w:rsidRPr="003B2883">
        <w:t>None.</w:t>
      </w:r>
    </w:p>
    <w:p w14:paraId="05F9A7DB" w14:textId="77777777" w:rsidR="00F24C3F" w:rsidRPr="003B2883" w:rsidRDefault="00F24C3F" w:rsidP="00F24C3F">
      <w:pPr>
        <w:pStyle w:val="Heading4"/>
      </w:pPr>
      <w:bookmarkStart w:id="639" w:name="_Toc11343244"/>
      <w:bookmarkStart w:id="640" w:name="_Toc21954303"/>
      <w:bookmarkStart w:id="641" w:name="_Toc25048084"/>
      <w:bookmarkStart w:id="642" w:name="_Toc34143456"/>
      <w:bookmarkStart w:id="643" w:name="_Toc34750926"/>
      <w:bookmarkStart w:id="644" w:name="_Toc34751687"/>
      <w:bookmarkStart w:id="645" w:name="_Toc35941035"/>
      <w:bookmarkStart w:id="646" w:name="_Toc43283935"/>
      <w:bookmarkStart w:id="647" w:name="_Toc49762930"/>
      <w:bookmarkStart w:id="648" w:name="_Toc51925784"/>
      <w:bookmarkStart w:id="649" w:name="_Toc51925885"/>
      <w:bookmarkStart w:id="650" w:name="_Toc82717629"/>
      <w:r w:rsidRPr="003B2883">
        <w:t>6.</w:t>
      </w:r>
      <w:r>
        <w:t>1</w:t>
      </w:r>
      <w:r w:rsidRPr="003B2883">
        <w:t>.3.</w:t>
      </w:r>
      <w:r>
        <w:t>5</w:t>
      </w:r>
      <w:r w:rsidRPr="003B2883">
        <w:tab/>
        <w:t>Resource:  Individual subscription</w:t>
      </w:r>
      <w:bookmarkEnd w:id="639"/>
      <w:bookmarkEnd w:id="640"/>
      <w:bookmarkEnd w:id="641"/>
      <w:bookmarkEnd w:id="642"/>
      <w:bookmarkEnd w:id="643"/>
      <w:bookmarkEnd w:id="644"/>
      <w:bookmarkEnd w:id="645"/>
      <w:bookmarkEnd w:id="646"/>
      <w:bookmarkEnd w:id="647"/>
      <w:bookmarkEnd w:id="648"/>
      <w:bookmarkEnd w:id="649"/>
      <w:bookmarkEnd w:id="650"/>
    </w:p>
    <w:p w14:paraId="55A92C19" w14:textId="77777777" w:rsidR="00F24C3F" w:rsidRPr="003B2883" w:rsidRDefault="00F24C3F" w:rsidP="00F24C3F">
      <w:pPr>
        <w:pStyle w:val="Heading5"/>
      </w:pPr>
      <w:bookmarkStart w:id="651" w:name="_Toc11343245"/>
      <w:bookmarkStart w:id="652" w:name="_Toc21954304"/>
      <w:bookmarkStart w:id="653" w:name="_Toc25048085"/>
      <w:bookmarkStart w:id="654" w:name="_Toc34143457"/>
      <w:bookmarkStart w:id="655" w:name="_Toc34750927"/>
      <w:bookmarkStart w:id="656" w:name="_Toc34751688"/>
      <w:bookmarkStart w:id="657" w:name="_Toc35941036"/>
      <w:bookmarkStart w:id="658" w:name="_Toc43283936"/>
      <w:bookmarkStart w:id="659" w:name="_Toc49762931"/>
      <w:bookmarkStart w:id="660" w:name="_Toc51925785"/>
      <w:bookmarkStart w:id="661" w:name="_Toc51925886"/>
      <w:bookmarkStart w:id="662" w:name="_Toc82717630"/>
      <w:r w:rsidRPr="003B2883">
        <w:t>6.</w:t>
      </w:r>
      <w:r>
        <w:t>1</w:t>
      </w:r>
      <w:r w:rsidRPr="003B2883">
        <w:t>.3.</w:t>
      </w:r>
      <w:r>
        <w:t>5</w:t>
      </w:r>
      <w:r w:rsidRPr="003B2883">
        <w:t>.1</w:t>
      </w:r>
      <w:r w:rsidRPr="003B2883">
        <w:tab/>
        <w:t>Description</w:t>
      </w:r>
      <w:bookmarkEnd w:id="651"/>
      <w:bookmarkEnd w:id="652"/>
      <w:bookmarkEnd w:id="653"/>
      <w:bookmarkEnd w:id="654"/>
      <w:bookmarkEnd w:id="655"/>
      <w:bookmarkEnd w:id="656"/>
      <w:bookmarkEnd w:id="657"/>
      <w:bookmarkEnd w:id="658"/>
      <w:bookmarkEnd w:id="659"/>
      <w:bookmarkEnd w:id="660"/>
      <w:bookmarkEnd w:id="661"/>
      <w:bookmarkEnd w:id="662"/>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24C3F">
      <w:pPr>
        <w:pStyle w:val="Heading5"/>
      </w:pPr>
      <w:bookmarkStart w:id="663" w:name="_Toc11343246"/>
      <w:bookmarkStart w:id="664" w:name="_Toc21954305"/>
      <w:bookmarkStart w:id="665" w:name="_Toc25048086"/>
      <w:bookmarkStart w:id="666" w:name="_Toc34143458"/>
      <w:bookmarkStart w:id="667" w:name="_Toc34750928"/>
      <w:bookmarkStart w:id="668" w:name="_Toc34751689"/>
      <w:bookmarkStart w:id="669" w:name="_Toc35941037"/>
      <w:bookmarkStart w:id="670" w:name="_Toc43283937"/>
      <w:bookmarkStart w:id="671" w:name="_Toc49762932"/>
      <w:bookmarkStart w:id="672" w:name="_Toc51925786"/>
      <w:bookmarkStart w:id="673" w:name="_Toc51925887"/>
      <w:bookmarkStart w:id="674" w:name="_Toc82717631"/>
      <w:r w:rsidRPr="003B2883">
        <w:t>6.</w:t>
      </w:r>
      <w:r>
        <w:t>1</w:t>
      </w:r>
      <w:r w:rsidRPr="003B2883">
        <w:t>.3.</w:t>
      </w:r>
      <w:r>
        <w:t>5</w:t>
      </w:r>
      <w:r w:rsidRPr="003B2883">
        <w:t>.2</w:t>
      </w:r>
      <w:r w:rsidRPr="003B2883">
        <w:tab/>
        <w:t>Resource Definition</w:t>
      </w:r>
      <w:bookmarkEnd w:id="663"/>
      <w:bookmarkEnd w:id="664"/>
      <w:bookmarkEnd w:id="665"/>
      <w:bookmarkEnd w:id="666"/>
      <w:bookmarkEnd w:id="667"/>
      <w:bookmarkEnd w:id="668"/>
      <w:bookmarkEnd w:id="669"/>
      <w:bookmarkEnd w:id="670"/>
      <w:bookmarkEnd w:id="671"/>
      <w:bookmarkEnd w:id="672"/>
      <w:bookmarkEnd w:id="673"/>
      <w:bookmarkEnd w:id="674"/>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24C3F">
      <w:pPr>
        <w:pStyle w:val="Heading5"/>
      </w:pPr>
      <w:bookmarkStart w:id="675" w:name="_Toc11343247"/>
      <w:bookmarkStart w:id="676" w:name="_Toc21954306"/>
      <w:bookmarkStart w:id="677" w:name="_Toc25048087"/>
      <w:bookmarkStart w:id="678" w:name="_Toc34143459"/>
      <w:bookmarkStart w:id="679" w:name="_Toc34750929"/>
      <w:bookmarkStart w:id="680" w:name="_Toc34751690"/>
      <w:bookmarkStart w:id="681" w:name="_Toc35941038"/>
      <w:bookmarkStart w:id="682" w:name="_Toc43283938"/>
      <w:bookmarkStart w:id="683" w:name="_Toc49762933"/>
      <w:bookmarkStart w:id="684" w:name="_Toc51925787"/>
      <w:bookmarkStart w:id="685" w:name="_Toc51925888"/>
      <w:bookmarkStart w:id="686" w:name="_Toc82717632"/>
      <w:r w:rsidRPr="003B2883">
        <w:t>6.</w:t>
      </w:r>
      <w:r>
        <w:t>1</w:t>
      </w:r>
      <w:r w:rsidRPr="003B2883">
        <w:t>.3.</w:t>
      </w:r>
      <w:r>
        <w:t>5</w:t>
      </w:r>
      <w:r w:rsidRPr="003B2883">
        <w:t>.3</w:t>
      </w:r>
      <w:r w:rsidRPr="003B2883">
        <w:tab/>
        <w:t>Resource Standard Methods</w:t>
      </w:r>
      <w:bookmarkEnd w:id="675"/>
      <w:bookmarkEnd w:id="676"/>
      <w:bookmarkEnd w:id="677"/>
      <w:bookmarkEnd w:id="678"/>
      <w:bookmarkEnd w:id="679"/>
      <w:bookmarkEnd w:id="680"/>
      <w:bookmarkEnd w:id="681"/>
      <w:bookmarkEnd w:id="682"/>
      <w:bookmarkEnd w:id="683"/>
      <w:bookmarkEnd w:id="684"/>
      <w:bookmarkEnd w:id="685"/>
      <w:bookmarkEnd w:id="686"/>
    </w:p>
    <w:p w14:paraId="0FAD04D8" w14:textId="77777777" w:rsidR="00F24C3F" w:rsidRPr="003B2883" w:rsidRDefault="00F24C3F" w:rsidP="00F24C3F">
      <w:pPr>
        <w:pStyle w:val="Heading6"/>
      </w:pPr>
      <w:bookmarkStart w:id="687" w:name="_Toc11343249"/>
      <w:bookmarkStart w:id="688" w:name="_Toc21954307"/>
      <w:bookmarkStart w:id="689" w:name="_Toc25048088"/>
      <w:bookmarkStart w:id="690" w:name="_Toc34143460"/>
      <w:bookmarkStart w:id="691" w:name="_Toc34750930"/>
      <w:bookmarkStart w:id="692" w:name="_Toc34751691"/>
      <w:bookmarkStart w:id="693" w:name="_Toc35941039"/>
      <w:bookmarkStart w:id="694" w:name="_Toc43283939"/>
      <w:bookmarkStart w:id="695" w:name="_Toc49762934"/>
      <w:bookmarkStart w:id="696" w:name="_Toc51925788"/>
      <w:bookmarkStart w:id="697" w:name="_Toc51925889"/>
      <w:bookmarkStart w:id="698" w:name="_Toc82717633"/>
      <w:r w:rsidRPr="003B2883">
        <w:t>6.</w:t>
      </w:r>
      <w:r>
        <w:t>1</w:t>
      </w:r>
      <w:r w:rsidRPr="003B2883">
        <w:t>.3.</w:t>
      </w:r>
      <w:r>
        <w:t>5</w:t>
      </w:r>
      <w:r w:rsidRPr="003B2883">
        <w:t>.3.2</w:t>
      </w:r>
      <w:r w:rsidRPr="003B2883">
        <w:tab/>
        <w:t>DELETE</w:t>
      </w:r>
      <w:bookmarkEnd w:id="687"/>
      <w:bookmarkEnd w:id="688"/>
      <w:bookmarkEnd w:id="689"/>
      <w:bookmarkEnd w:id="690"/>
      <w:bookmarkEnd w:id="691"/>
      <w:bookmarkEnd w:id="692"/>
      <w:bookmarkEnd w:id="693"/>
      <w:bookmarkEnd w:id="694"/>
      <w:bookmarkEnd w:id="695"/>
      <w:bookmarkEnd w:id="696"/>
      <w:bookmarkEnd w:id="697"/>
      <w:bookmarkEnd w:id="698"/>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501465"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3A195973"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79896F09"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28759971"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501465" w:rsidRPr="003B2883" w:rsidRDefault="00501465" w:rsidP="0050146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5638878" w:rsidR="00501465" w:rsidRPr="003B2883" w:rsidRDefault="00501465" w:rsidP="00501465">
            <w:pPr>
              <w:pStyle w:val="TAL"/>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428C508E"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1BFB1C86"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B81F85B"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501465" w:rsidRPr="003B2883" w:rsidRDefault="00501465" w:rsidP="0050146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190C2B06" w:rsidR="00501465" w:rsidRPr="003B2883" w:rsidRDefault="00501465" w:rsidP="00501465">
            <w:pPr>
              <w:pStyle w:val="TAL"/>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2A3CCE" w:rsidRPr="003B2883" w:rsidRDefault="002A3CCE" w:rsidP="002A3CCE">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2A3CCE" w:rsidRPr="003B2883" w:rsidRDefault="002A3CCE" w:rsidP="002A3CCE">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2A3CCE" w:rsidRPr="003B2883" w:rsidRDefault="002A3CCE" w:rsidP="002A3CCE">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2A3CCE" w:rsidRPr="003B2883" w:rsidRDefault="002A3CCE" w:rsidP="002A3CCE">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2A3CCE" w:rsidRPr="003B2883" w:rsidRDefault="002A3CCE" w:rsidP="002A3CCE">
            <w:pPr>
              <w:pStyle w:val="TAL"/>
            </w:pPr>
            <w:r w:rsidRPr="003B2883">
              <w:t>Indicates the modification of subscription has failed due to application error.</w:t>
            </w:r>
          </w:p>
          <w:p w14:paraId="2C1C3647" w14:textId="77777777" w:rsidR="002A3CCE" w:rsidRPr="003B2883" w:rsidRDefault="002A3CCE" w:rsidP="002A3CCE">
            <w:pPr>
              <w:pStyle w:val="TAL"/>
            </w:pPr>
          </w:p>
          <w:p w14:paraId="515B0D05" w14:textId="77777777" w:rsidR="002A3CCE" w:rsidRPr="003B2883" w:rsidRDefault="002A3CCE" w:rsidP="002A3CCE">
            <w:pPr>
              <w:pStyle w:val="TAL"/>
            </w:pPr>
            <w:r w:rsidRPr="003B2883">
              <w:t xml:space="preserve">The "cause" attribute </w:t>
            </w:r>
            <w:r>
              <w:t>m</w:t>
            </w:r>
            <w:r w:rsidRPr="002D0F35">
              <w:t>ay be used to indicate the following application error</w:t>
            </w:r>
            <w:r w:rsidRPr="003B2883">
              <w:t>:</w:t>
            </w:r>
          </w:p>
          <w:p w14:paraId="2D0F60BE" w14:textId="77777777" w:rsidR="002A3CCE" w:rsidRPr="003B2883" w:rsidRDefault="002A3CCE" w:rsidP="002A3CCE">
            <w:pPr>
              <w:pStyle w:val="TAL"/>
              <w:ind w:left="284"/>
            </w:pPr>
            <w:r w:rsidRPr="003B2883">
              <w:t>-</w:t>
            </w:r>
            <w:r w:rsidRPr="003B2883">
              <w:tab/>
              <w:t>SUBSCRIPTION_NOT_FOUND.</w:t>
            </w:r>
          </w:p>
        </w:tc>
      </w:tr>
      <w:tr w:rsidR="002A3CCE"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2A3CCE" w:rsidRPr="003B2883"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43779"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0DEDA9BE" w14:textId="2F0E80C9" w:rsidR="00EE4C2C" w:rsidRPr="00D67AB2" w:rsidRDefault="00EE4C2C"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CC64E"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3BEDDC82" w14:textId="7E977B16" w:rsidR="00EE4C2C" w:rsidRPr="00D67AB2" w:rsidRDefault="00EE4C2C"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24C3F">
      <w:pPr>
        <w:pStyle w:val="Heading5"/>
      </w:pPr>
      <w:bookmarkStart w:id="699" w:name="_Toc11343250"/>
      <w:bookmarkStart w:id="700" w:name="_Toc21954308"/>
      <w:bookmarkStart w:id="701" w:name="_Toc25048089"/>
      <w:bookmarkStart w:id="702" w:name="_Toc34143461"/>
      <w:bookmarkStart w:id="703" w:name="_Toc34750931"/>
      <w:bookmarkStart w:id="704" w:name="_Toc34751692"/>
      <w:bookmarkStart w:id="705" w:name="_Toc35941040"/>
      <w:bookmarkStart w:id="706" w:name="_Toc43283940"/>
      <w:bookmarkStart w:id="707" w:name="_Toc49762935"/>
      <w:bookmarkStart w:id="708" w:name="_Toc51925789"/>
      <w:bookmarkStart w:id="709" w:name="_Toc51925890"/>
      <w:bookmarkStart w:id="710" w:name="_Toc82717634"/>
      <w:r w:rsidRPr="003B2883">
        <w:lastRenderedPageBreak/>
        <w:t>6.</w:t>
      </w:r>
      <w:r>
        <w:t>1</w:t>
      </w:r>
      <w:r w:rsidRPr="003B2883">
        <w:t>.3.</w:t>
      </w:r>
      <w:r>
        <w:t>5</w:t>
      </w:r>
      <w:r w:rsidRPr="003B2883">
        <w:t>.4</w:t>
      </w:r>
      <w:r w:rsidRPr="003B2883">
        <w:tab/>
        <w:t>Resource Custom Operations</w:t>
      </w:r>
      <w:bookmarkEnd w:id="699"/>
      <w:bookmarkEnd w:id="700"/>
      <w:bookmarkEnd w:id="701"/>
      <w:bookmarkEnd w:id="702"/>
      <w:bookmarkEnd w:id="703"/>
      <w:bookmarkEnd w:id="704"/>
      <w:bookmarkEnd w:id="705"/>
      <w:bookmarkEnd w:id="706"/>
      <w:bookmarkEnd w:id="707"/>
      <w:bookmarkEnd w:id="708"/>
      <w:bookmarkEnd w:id="709"/>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24C3F">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82717635"/>
      <w:r>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24C3F">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82717636"/>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24C3F">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82717637"/>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24C3F">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82717638"/>
      <w:r>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24C3F">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82717639"/>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24C3F">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82717640"/>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24C3F">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82717641"/>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24C3F">
      <w:pPr>
        <w:pStyle w:val="Heading6"/>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82717642"/>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501465"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63B0101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7465BAB6"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7DB8C416"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501465" w:rsidRPr="003B2883" w:rsidRDefault="00501465" w:rsidP="0050146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02DB3AD5" w:rsidR="00501465" w:rsidRPr="001769FF" w:rsidRDefault="00501465" w:rsidP="00501465">
            <w:pPr>
              <w:pStyle w:val="TAL"/>
            </w:pPr>
            <w:r>
              <w:t xml:space="preserve">Temporary redirection. The NF service consumer shall generate a Location header field containing a URI pointing to the endpoint of </w:t>
            </w:r>
            <w:r w:rsidR="00EE4C2C">
              <w:t xml:space="preserve">the </w:t>
            </w:r>
            <w:r>
              <w:t>NF service consumer to which the notification should be sent.</w:t>
            </w:r>
          </w:p>
        </w:tc>
      </w:tr>
      <w:tr w:rsidR="00501465"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447767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349820B9"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4B2C3837"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501465" w:rsidRPr="003B2883" w:rsidRDefault="00501465" w:rsidP="0050146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2F6CB2F4" w:rsidR="00501465" w:rsidRPr="001769FF" w:rsidRDefault="00501465" w:rsidP="00501465">
            <w:pPr>
              <w:pStyle w:val="TAL"/>
            </w:pPr>
            <w:r>
              <w:t xml:space="preserve">Permanent redirection. The NF service consumer shall generate a Location header field containing a URI pointing to the endpoint of </w:t>
            </w:r>
            <w:r w:rsidR="00EE4C2C">
              <w:t xml:space="preserve">the </w:t>
            </w:r>
            <w:r>
              <w:t>NF service consumer to which the notification should be sent.</w:t>
            </w:r>
          </w:p>
        </w:tc>
      </w:tr>
      <w:tr w:rsidR="002A3CCE"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2A3CCE" w:rsidRPr="00986E88" w:rsidRDefault="002A3CCE" w:rsidP="002A3CC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81A0F9C" w:rsidR="002A3CCE" w:rsidRPr="00D67AB2" w:rsidRDefault="002A3CCE" w:rsidP="003D0F82">
            <w:pPr>
              <w:pStyle w:val="TAL"/>
            </w:pPr>
            <w:r w:rsidRPr="00D70312">
              <w:t xml:space="preserve">A URI pointing to the endpoint of </w:t>
            </w:r>
            <w:r w:rsidR="00EE4C2C">
              <w:t>the</w:t>
            </w:r>
            <w:r w:rsidR="00EE4C2C" w:rsidRPr="00D70312">
              <w:t xml:space="preserve"> </w:t>
            </w:r>
            <w:r w:rsidRPr="00D70312">
              <w:t>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1AD5C3C4" w:rsidR="002A3CCE" w:rsidRPr="00D67AB2" w:rsidRDefault="002A3CCE" w:rsidP="003D0F82">
            <w:pPr>
              <w:pStyle w:val="TAL"/>
            </w:pPr>
            <w:r w:rsidRPr="00D70312">
              <w:t xml:space="preserve">A URI pointing to the endpoint of </w:t>
            </w:r>
            <w:r w:rsidR="00EE4C2C">
              <w:t>the</w:t>
            </w:r>
            <w:r w:rsidR="00EE4C2C" w:rsidRPr="00D70312">
              <w:t xml:space="preserve"> </w:t>
            </w:r>
            <w:r w:rsidRPr="00D70312">
              <w:t>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24C3F">
      <w:pPr>
        <w:pStyle w:val="Heading3"/>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bookmarkStart w:id="809" w:name="_Toc82717643"/>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24C3F">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82717644"/>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79133E"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79133E" w:rsidRDefault="0079133E" w:rsidP="0079133E">
            <w:pPr>
              <w:pStyle w:val="TAL"/>
              <w:rPr>
                <w:rFonts w:cs="Arial"/>
                <w:szCs w:val="18"/>
              </w:rPr>
            </w:pPr>
          </w:p>
        </w:tc>
      </w:tr>
      <w:tr w:rsidR="0079133E"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79133E" w:rsidRDefault="0079133E" w:rsidP="0079133E">
            <w:pPr>
              <w:pStyle w:val="TAL"/>
              <w:rPr>
                <w:rFonts w:cs="Arial"/>
                <w:szCs w:val="18"/>
              </w:rPr>
            </w:pPr>
          </w:p>
        </w:tc>
      </w:tr>
      <w:tr w:rsidR="0079133E"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79133E" w:rsidRDefault="0079133E" w:rsidP="0079133E">
            <w:pPr>
              <w:pStyle w:val="TAL"/>
              <w:rPr>
                <w:rFonts w:cs="Arial"/>
                <w:szCs w:val="18"/>
              </w:rPr>
            </w:pPr>
          </w:p>
        </w:tc>
      </w:tr>
      <w:tr w:rsidR="0079133E"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79133E" w:rsidRDefault="0079133E" w:rsidP="0079133E">
            <w:pPr>
              <w:pStyle w:val="TAL"/>
              <w:rPr>
                <w:rFonts w:cs="Arial"/>
                <w:szCs w:val="18"/>
              </w:rPr>
            </w:pPr>
          </w:p>
        </w:tc>
      </w:tr>
      <w:tr w:rsidR="007878C2"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7878C2" w:rsidRDefault="007878C2" w:rsidP="007878C2">
            <w:pPr>
              <w:pStyle w:val="TAL"/>
              <w:rPr>
                <w:rFonts w:cs="Arial"/>
                <w:szCs w:val="18"/>
              </w:rPr>
            </w:pPr>
          </w:p>
        </w:tc>
      </w:tr>
      <w:tr w:rsidR="007878C2"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7878C2" w:rsidRDefault="007878C2" w:rsidP="007878C2">
            <w:pPr>
              <w:pStyle w:val="TAL"/>
              <w:rPr>
                <w:rFonts w:cs="Arial"/>
                <w:szCs w:val="18"/>
              </w:rPr>
            </w:pPr>
          </w:p>
        </w:tc>
      </w:tr>
      <w:tr w:rsidR="007878C2"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7878C2" w:rsidRDefault="007878C2" w:rsidP="007878C2">
            <w:pPr>
              <w:pStyle w:val="TAL"/>
              <w:rPr>
                <w:rFonts w:cs="Arial"/>
                <w:szCs w:val="18"/>
              </w:rPr>
            </w:pPr>
          </w:p>
        </w:tc>
      </w:tr>
      <w:tr w:rsidR="007878C2"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7878C2" w:rsidRDefault="007878C2" w:rsidP="007878C2">
            <w:pPr>
              <w:pStyle w:val="TAL"/>
              <w:rPr>
                <w:rFonts w:cs="Arial"/>
                <w:szCs w:val="18"/>
              </w:rPr>
            </w:pPr>
          </w:p>
        </w:tc>
      </w:tr>
      <w:tr w:rsidR="00501465" w14:paraId="4B1836B2"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09E558C" w14:textId="76F1BD4C" w:rsidR="00501465" w:rsidRDefault="00501465" w:rsidP="00501465">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75449A92" w14:textId="32F80253" w:rsidR="00501465" w:rsidRDefault="00501465" w:rsidP="00501465">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63EAD483"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2E7A0FF" w14:textId="77777777" w:rsidR="00501465" w:rsidRDefault="00501465" w:rsidP="00501465">
            <w:pPr>
              <w:pStyle w:val="TAL"/>
              <w:rPr>
                <w:rFonts w:cs="Arial"/>
                <w:szCs w:val="18"/>
              </w:rPr>
            </w:pPr>
          </w:p>
        </w:tc>
      </w:tr>
      <w:tr w:rsidR="00501465"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501465" w:rsidRDefault="00501465" w:rsidP="00501465">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501465" w:rsidRDefault="00501465" w:rsidP="00501465">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501465" w:rsidRDefault="00501465" w:rsidP="00501465">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79133E"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79133E" w:rsidRDefault="0079133E" w:rsidP="0079133E">
            <w:pPr>
              <w:pStyle w:val="TAL"/>
              <w:rPr>
                <w:rFonts w:cs="Arial"/>
                <w:szCs w:val="18"/>
              </w:rPr>
            </w:pPr>
          </w:p>
        </w:tc>
      </w:tr>
      <w:tr w:rsidR="0079133E"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79133E" w:rsidRDefault="0079133E" w:rsidP="0079133E">
            <w:pPr>
              <w:pStyle w:val="TAL"/>
              <w:rPr>
                <w:rFonts w:cs="Arial"/>
                <w:szCs w:val="18"/>
              </w:rPr>
            </w:pPr>
          </w:p>
        </w:tc>
      </w:tr>
      <w:tr w:rsidR="0079133E"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79133E" w:rsidRDefault="0079133E" w:rsidP="0079133E">
            <w:pPr>
              <w:pStyle w:val="TAL"/>
              <w:rPr>
                <w:rFonts w:cs="Arial"/>
                <w:szCs w:val="18"/>
              </w:rPr>
            </w:pPr>
          </w:p>
        </w:tc>
      </w:tr>
      <w:tr w:rsidR="007878C2"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7878C2" w:rsidRDefault="007878C2" w:rsidP="007878C2">
            <w:pPr>
              <w:pStyle w:val="TAL"/>
              <w:rPr>
                <w:rFonts w:cs="Arial"/>
                <w:szCs w:val="18"/>
              </w:rPr>
            </w:pPr>
          </w:p>
        </w:tc>
      </w:tr>
      <w:tr w:rsidR="007878C2"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7878C2" w:rsidRDefault="007878C2" w:rsidP="007878C2">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501465" w14:paraId="3D20A96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1CAA3B94" w14:textId="11E0B8FF" w:rsidR="00501465" w:rsidRPr="00CF3750" w:rsidRDefault="00501465" w:rsidP="00501465">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9BC54E3" w14:textId="7525C28F"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5911642D" w14:textId="44A5E36E" w:rsidR="00501465" w:rsidRPr="003B2883" w:rsidRDefault="00501465" w:rsidP="00501465">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0B3CF8C7" w14:textId="77777777" w:rsidR="00501465" w:rsidRDefault="00501465" w:rsidP="00501465">
            <w:pPr>
              <w:pStyle w:val="TAL"/>
              <w:rPr>
                <w:rFonts w:cs="Arial"/>
                <w:szCs w:val="18"/>
              </w:rPr>
            </w:pPr>
          </w:p>
        </w:tc>
      </w:tr>
      <w:tr w:rsidR="00501465" w14:paraId="2FC7052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6C5BC3C2" w14:textId="2B12D9FD" w:rsidR="00501465" w:rsidRPr="00CF3750" w:rsidRDefault="00501465" w:rsidP="00501465">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771D407" w14:textId="0D418F63"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04DFCF69" w14:textId="27267F97" w:rsidR="00501465" w:rsidRPr="003B2883" w:rsidRDefault="00501465" w:rsidP="00501465">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1924B1D5" w14:textId="77777777" w:rsidR="00501465" w:rsidRDefault="00501465" w:rsidP="00501465">
            <w:pPr>
              <w:pStyle w:val="TAL"/>
              <w:rPr>
                <w:rFonts w:cs="Arial"/>
                <w:szCs w:val="18"/>
              </w:rPr>
            </w:pPr>
          </w:p>
        </w:tc>
      </w:tr>
    </w:tbl>
    <w:p w14:paraId="035ABD5D" w14:textId="77777777" w:rsidR="00F24C3F" w:rsidRDefault="00F24C3F" w:rsidP="00F24C3F"/>
    <w:p w14:paraId="4B1F4B83" w14:textId="77777777" w:rsidR="00F24C3F" w:rsidRDefault="00F24C3F" w:rsidP="00F24C3F">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827176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24C3F">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82717646"/>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24C3F">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82717647"/>
      <w:r>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677375" w14:paraId="7F145F6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31645B5" w14:textId="200CB16A" w:rsidR="00677375" w:rsidRDefault="00677375" w:rsidP="00677375">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387D27BE" w14:textId="21FEF977" w:rsidR="00677375" w:rsidRPr="008746D1"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46A6895" w14:textId="4DB5086C"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AFDAF" w14:textId="3510E7EF"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9E875A" w14:textId="77777777" w:rsidR="00677375" w:rsidRDefault="00677375" w:rsidP="00677375">
            <w:pPr>
              <w:pStyle w:val="TAL"/>
              <w:rPr>
                <w:lang w:eastAsia="zh-CN"/>
              </w:rPr>
            </w:pPr>
            <w:r>
              <w:rPr>
                <w:lang w:eastAsia="zh-CN"/>
              </w:rPr>
              <w:t>May be present if ueRadioCapability5GS is present.</w:t>
            </w:r>
          </w:p>
          <w:p w14:paraId="7F230F71" w14:textId="30BB6522" w:rsidR="00677375" w:rsidRDefault="00677375" w:rsidP="00677375">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677375" w14:paraId="2FB074C1"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9E5E7F" w14:textId="2023903C" w:rsidR="00677375" w:rsidRDefault="00677375" w:rsidP="00677375">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509C1696" w14:textId="0F612132" w:rsidR="00677375" w:rsidRPr="008746D1"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F1B5A47" w14:textId="1C433503"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30AD8" w14:textId="59557042"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C06859" w14:textId="77777777" w:rsidR="00677375" w:rsidRDefault="00677375" w:rsidP="00677375">
            <w:pPr>
              <w:pStyle w:val="TAL"/>
              <w:rPr>
                <w:lang w:eastAsia="zh-CN"/>
              </w:rPr>
            </w:pPr>
            <w:r>
              <w:rPr>
                <w:lang w:eastAsia="zh-CN"/>
              </w:rPr>
              <w:t>May be present if ueRadioCapabilityEPS is present.</w:t>
            </w:r>
          </w:p>
          <w:p w14:paraId="1DA3CB06" w14:textId="196FE60B" w:rsidR="00677375" w:rsidRDefault="00677375" w:rsidP="00677375">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F24C3F">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82717648"/>
      <w:r>
        <w:lastRenderedPageBreak/>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677375" w14:paraId="10C1044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0F0219B8" w14:textId="65F7E0B0" w:rsidR="00677375" w:rsidRDefault="00677375" w:rsidP="00677375">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5EA16E20" w14:textId="7173AF6E" w:rsidR="00677375"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20AA9FF" w14:textId="7E1DF396"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89CD1" w14:textId="5E16BF98"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C11F09" w14:textId="77777777" w:rsidR="00677375" w:rsidRDefault="00677375" w:rsidP="00677375">
            <w:pPr>
              <w:pStyle w:val="TAL"/>
              <w:rPr>
                <w:lang w:eastAsia="zh-CN"/>
              </w:rPr>
            </w:pPr>
            <w:r>
              <w:rPr>
                <w:lang w:eastAsia="zh-CN"/>
              </w:rPr>
              <w:t>May be present if ueRadioCapability5GS is present.</w:t>
            </w:r>
          </w:p>
          <w:p w14:paraId="1714B719" w14:textId="70D05690" w:rsidR="00677375" w:rsidRPr="00421444" w:rsidRDefault="00677375" w:rsidP="00677375">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677375" w14:paraId="3316A28A"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DCDE1A5" w14:textId="0395B84B" w:rsidR="00677375" w:rsidRDefault="00677375" w:rsidP="00677375">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E5662C3" w14:textId="21CBD0F7" w:rsidR="00677375"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1317BB4B" w14:textId="231C64A8"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8E7AB" w14:textId="134E3B1B"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3E2585" w14:textId="77777777" w:rsidR="00677375" w:rsidRDefault="00677375" w:rsidP="00677375">
            <w:pPr>
              <w:pStyle w:val="TAL"/>
              <w:rPr>
                <w:lang w:eastAsia="zh-CN"/>
              </w:rPr>
            </w:pPr>
            <w:r>
              <w:rPr>
                <w:lang w:eastAsia="zh-CN"/>
              </w:rPr>
              <w:t>May be present if ueRadioCapabilityEPS is present.</w:t>
            </w:r>
          </w:p>
          <w:p w14:paraId="095C402D" w14:textId="5A322752" w:rsidR="00677375" w:rsidRPr="00421444" w:rsidRDefault="00677375" w:rsidP="00677375">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79133E">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82717649"/>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79133E">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82717650"/>
      <w:r>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7878C2">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Hlk23487644"/>
      <w:bookmarkStart w:id="896" w:name="_Toc82717651"/>
      <w:r>
        <w:lastRenderedPageBreak/>
        <w:t>6.1.6.2.6</w:t>
      </w:r>
      <w:r>
        <w:tab/>
        <w:t>Type: CreateSubscription</w:t>
      </w:r>
      <w:bookmarkEnd w:id="885"/>
      <w:bookmarkEnd w:id="886"/>
      <w:bookmarkEnd w:id="887"/>
      <w:bookmarkEnd w:id="888"/>
      <w:bookmarkEnd w:id="889"/>
      <w:bookmarkEnd w:id="890"/>
      <w:bookmarkEnd w:id="891"/>
      <w:bookmarkEnd w:id="892"/>
      <w:bookmarkEnd w:id="893"/>
      <w:bookmarkEnd w:id="894"/>
      <w:bookmarkEnd w:id="896"/>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bookmarkEnd w:id="895"/>
    </w:tbl>
    <w:p w14:paraId="001E0C7C" w14:textId="77777777" w:rsidR="007878C2" w:rsidRDefault="007878C2" w:rsidP="0079133E"/>
    <w:p w14:paraId="1BD18F3F" w14:textId="77777777" w:rsidR="007878C2" w:rsidRDefault="007878C2" w:rsidP="007878C2">
      <w:pPr>
        <w:pStyle w:val="Heading5"/>
        <w:rPr>
          <w:lang w:eastAsia="zh-CN"/>
        </w:rPr>
      </w:pPr>
      <w:bookmarkStart w:id="897" w:name="_Toc25048112"/>
      <w:bookmarkStart w:id="898" w:name="_Toc34143479"/>
      <w:bookmarkStart w:id="899" w:name="_Toc34750949"/>
      <w:bookmarkStart w:id="900" w:name="_Toc34751710"/>
      <w:bookmarkStart w:id="901" w:name="_Toc35941058"/>
      <w:bookmarkStart w:id="902" w:name="_Toc43283958"/>
      <w:bookmarkStart w:id="903" w:name="_Toc49762953"/>
      <w:bookmarkStart w:id="904" w:name="_Toc51925807"/>
      <w:bookmarkStart w:id="905" w:name="_Toc51925908"/>
      <w:bookmarkStart w:id="906" w:name="_Toc82717652"/>
      <w:r>
        <w:t>6.1.6.2.7</w:t>
      </w:r>
      <w:r>
        <w:tab/>
        <w:t>Type: CreatedSubscription</w:t>
      </w:r>
      <w:bookmarkEnd w:id="897"/>
      <w:bookmarkEnd w:id="898"/>
      <w:bookmarkEnd w:id="899"/>
      <w:bookmarkEnd w:id="900"/>
      <w:bookmarkEnd w:id="901"/>
      <w:bookmarkEnd w:id="902"/>
      <w:bookmarkEnd w:id="903"/>
      <w:bookmarkEnd w:id="904"/>
      <w:bookmarkEnd w:id="905"/>
      <w:bookmarkEnd w:id="906"/>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7878C2">
      <w:pPr>
        <w:pStyle w:val="Heading5"/>
      </w:pPr>
      <w:bookmarkStart w:id="907" w:name="_Toc20134991"/>
      <w:bookmarkStart w:id="908" w:name="_Toc25048113"/>
      <w:bookmarkStart w:id="909" w:name="_Toc34143480"/>
      <w:bookmarkStart w:id="910" w:name="_Toc34750950"/>
      <w:bookmarkStart w:id="911" w:name="_Toc34751711"/>
      <w:bookmarkStart w:id="912" w:name="_Toc35941059"/>
      <w:bookmarkStart w:id="913" w:name="_Toc43283959"/>
      <w:bookmarkStart w:id="914" w:name="_Toc49762954"/>
      <w:bookmarkStart w:id="915" w:name="_Toc51925808"/>
      <w:bookmarkStart w:id="916" w:name="_Toc51925909"/>
      <w:bookmarkStart w:id="917" w:name="_Toc82717653"/>
      <w:r>
        <w:t>6.2.6.2.8</w:t>
      </w:r>
      <w:r>
        <w:tab/>
        <w:t xml:space="preserve">Type: </w:t>
      </w:r>
      <w:bookmarkEnd w:id="907"/>
      <w:r>
        <w:t>UcmfNotification</w:t>
      </w:r>
      <w:bookmarkEnd w:id="908"/>
      <w:bookmarkEnd w:id="909"/>
      <w:bookmarkEnd w:id="910"/>
      <w:bookmarkEnd w:id="911"/>
      <w:bookmarkEnd w:id="912"/>
      <w:bookmarkEnd w:id="913"/>
      <w:bookmarkEnd w:id="914"/>
      <w:bookmarkEnd w:id="915"/>
      <w:bookmarkEnd w:id="916"/>
      <w:bookmarkEnd w:id="91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7878C2">
      <w:pPr>
        <w:pStyle w:val="Heading5"/>
      </w:pPr>
      <w:bookmarkStart w:id="918" w:name="_Toc34143481"/>
      <w:bookmarkStart w:id="919" w:name="_Toc25048114"/>
      <w:bookmarkStart w:id="920" w:name="_Toc34750951"/>
      <w:bookmarkStart w:id="921" w:name="_Toc34751712"/>
      <w:bookmarkStart w:id="922" w:name="_Toc35941060"/>
      <w:bookmarkStart w:id="923" w:name="_Toc43283960"/>
      <w:bookmarkStart w:id="924" w:name="_Toc49762955"/>
      <w:bookmarkStart w:id="925" w:name="_Toc51925809"/>
      <w:bookmarkStart w:id="926" w:name="_Toc51925910"/>
      <w:bookmarkStart w:id="927" w:name="_Toc82717654"/>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8"/>
      <w:bookmarkEnd w:id="919"/>
      <w:bookmarkEnd w:id="920"/>
      <w:bookmarkEnd w:id="921"/>
      <w:bookmarkEnd w:id="922"/>
      <w:bookmarkEnd w:id="923"/>
      <w:bookmarkEnd w:id="924"/>
      <w:bookmarkEnd w:id="925"/>
      <w:bookmarkEnd w:id="926"/>
      <w:bookmarkEnd w:id="927"/>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24C3F">
      <w:pPr>
        <w:pStyle w:val="Heading4"/>
        <w:rPr>
          <w:lang w:val="en-US"/>
        </w:rPr>
      </w:pPr>
      <w:bookmarkStart w:id="928" w:name="_Toc21954329"/>
      <w:bookmarkStart w:id="929" w:name="_Toc25048115"/>
      <w:bookmarkStart w:id="930" w:name="_Toc34143482"/>
      <w:bookmarkStart w:id="931" w:name="_Toc34750952"/>
      <w:bookmarkStart w:id="932" w:name="_Toc34751713"/>
      <w:bookmarkStart w:id="933" w:name="_Toc35941061"/>
      <w:bookmarkStart w:id="934" w:name="_Toc43283961"/>
      <w:bookmarkStart w:id="935" w:name="_Toc49762956"/>
      <w:bookmarkStart w:id="936" w:name="_Toc51925810"/>
      <w:bookmarkStart w:id="937" w:name="_Toc51925911"/>
      <w:bookmarkStart w:id="938" w:name="_Toc827176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bookmarkEnd w:id="933"/>
      <w:bookmarkEnd w:id="934"/>
      <w:bookmarkEnd w:id="935"/>
      <w:bookmarkEnd w:id="936"/>
      <w:bookmarkEnd w:id="937"/>
      <w:bookmarkEnd w:id="938"/>
    </w:p>
    <w:p w14:paraId="230FA0B9" w14:textId="77777777" w:rsidR="00F24C3F" w:rsidRPr="00384E92" w:rsidRDefault="00F24C3F" w:rsidP="00F24C3F">
      <w:pPr>
        <w:pStyle w:val="Heading5"/>
      </w:pPr>
      <w:bookmarkStart w:id="939" w:name="_Toc21954330"/>
      <w:bookmarkStart w:id="940" w:name="_Toc25048116"/>
      <w:bookmarkStart w:id="941" w:name="_Toc34143483"/>
      <w:bookmarkStart w:id="942" w:name="_Toc34750953"/>
      <w:bookmarkStart w:id="943" w:name="_Toc34751714"/>
      <w:bookmarkStart w:id="944" w:name="_Toc35941062"/>
      <w:bookmarkStart w:id="945" w:name="_Toc43283962"/>
      <w:bookmarkStart w:id="946" w:name="_Toc49762957"/>
      <w:bookmarkStart w:id="947" w:name="_Toc51925811"/>
      <w:bookmarkStart w:id="948" w:name="_Toc51925912"/>
      <w:bookmarkStart w:id="949" w:name="_Toc82717656"/>
      <w:r>
        <w:t>6.1.6.3.1</w:t>
      </w:r>
      <w:r w:rsidRPr="00384E92">
        <w:tab/>
        <w:t>Introduction</w:t>
      </w:r>
      <w:bookmarkEnd w:id="939"/>
      <w:bookmarkEnd w:id="940"/>
      <w:bookmarkEnd w:id="941"/>
      <w:bookmarkEnd w:id="942"/>
      <w:bookmarkEnd w:id="943"/>
      <w:bookmarkEnd w:id="944"/>
      <w:bookmarkEnd w:id="945"/>
      <w:bookmarkEnd w:id="946"/>
      <w:bookmarkEnd w:id="947"/>
      <w:bookmarkEnd w:id="948"/>
      <w:bookmarkEnd w:id="9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24C3F">
      <w:pPr>
        <w:pStyle w:val="Heading5"/>
      </w:pPr>
      <w:bookmarkStart w:id="950" w:name="_Toc21954331"/>
      <w:bookmarkStart w:id="951" w:name="_Toc25048117"/>
      <w:bookmarkStart w:id="952" w:name="_Toc34143484"/>
      <w:bookmarkStart w:id="953" w:name="_Toc34750954"/>
      <w:bookmarkStart w:id="954" w:name="_Toc34751715"/>
      <w:bookmarkStart w:id="955" w:name="_Toc35941063"/>
      <w:bookmarkStart w:id="956" w:name="_Toc43283963"/>
      <w:bookmarkStart w:id="957" w:name="_Toc49762958"/>
      <w:bookmarkStart w:id="958" w:name="_Toc51925812"/>
      <w:bookmarkStart w:id="959" w:name="_Toc51925913"/>
      <w:bookmarkStart w:id="960" w:name="_Toc82717657"/>
      <w:r>
        <w:t>6.1.6.3.2</w:t>
      </w:r>
      <w:r w:rsidRPr="00384E92">
        <w:tab/>
        <w:t>Simple data types</w:t>
      </w:r>
      <w:bookmarkEnd w:id="950"/>
      <w:bookmarkEnd w:id="951"/>
      <w:bookmarkEnd w:id="952"/>
      <w:bookmarkEnd w:id="953"/>
      <w:bookmarkEnd w:id="954"/>
      <w:bookmarkEnd w:id="955"/>
      <w:bookmarkEnd w:id="956"/>
      <w:bookmarkEnd w:id="957"/>
      <w:bookmarkEnd w:id="958"/>
      <w:bookmarkEnd w:id="959"/>
      <w:bookmarkEnd w:id="9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24C3F">
      <w:pPr>
        <w:pStyle w:val="Heading5"/>
      </w:pPr>
      <w:bookmarkStart w:id="961" w:name="_Toc25048118"/>
      <w:bookmarkStart w:id="962" w:name="_Toc21954332"/>
      <w:bookmarkStart w:id="963" w:name="_Toc34143485"/>
      <w:bookmarkStart w:id="964" w:name="_Toc34750955"/>
      <w:bookmarkStart w:id="965" w:name="_Toc34751716"/>
      <w:bookmarkStart w:id="966" w:name="_Toc35941064"/>
      <w:bookmarkStart w:id="967" w:name="_Toc43283964"/>
      <w:bookmarkStart w:id="968" w:name="_Toc49762959"/>
      <w:bookmarkStart w:id="969" w:name="_Toc51925813"/>
      <w:bookmarkStart w:id="970" w:name="_Toc51925914"/>
      <w:bookmarkStart w:id="971" w:name="_Toc82717658"/>
      <w:r>
        <w:t>6.1.6.3.3</w:t>
      </w:r>
      <w:r w:rsidRPr="00BC662F">
        <w:tab/>
        <w:t xml:space="preserve">Enumeration: </w:t>
      </w:r>
      <w:r w:rsidR="007878C2">
        <w:t>EventType</w:t>
      </w:r>
      <w:bookmarkEnd w:id="961"/>
      <w:bookmarkEnd w:id="962"/>
      <w:bookmarkEnd w:id="963"/>
      <w:bookmarkEnd w:id="964"/>
      <w:bookmarkEnd w:id="965"/>
      <w:bookmarkEnd w:id="966"/>
      <w:bookmarkEnd w:id="967"/>
      <w:bookmarkEnd w:id="968"/>
      <w:bookmarkEnd w:id="969"/>
      <w:bookmarkEnd w:id="970"/>
      <w:bookmarkEnd w:id="9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Default="00D37B9E" w:rsidP="00F24C3F">
      <w:pPr>
        <w:rPr>
          <w:rFonts w:ascii="Arial" w:hAnsi="Arial"/>
          <w:sz w:val="18"/>
          <w:lang w:val="en-US" w:eastAsia="zh-CN"/>
        </w:rPr>
      </w:pPr>
    </w:p>
    <w:p w14:paraId="14F3CA24" w14:textId="77777777" w:rsidR="00F63637" w:rsidRDefault="00F63637" w:rsidP="00F63637">
      <w:pPr>
        <w:pStyle w:val="Heading5"/>
        <w:rPr>
          <w:lang w:val="en-US"/>
        </w:rPr>
      </w:pPr>
      <w:bookmarkStart w:id="972" w:name="_Toc49762960"/>
      <w:bookmarkStart w:id="973" w:name="_Toc51925814"/>
      <w:bookmarkStart w:id="974" w:name="_Toc51925915"/>
      <w:bookmarkStart w:id="975" w:name="_Toc82717659"/>
      <w:r>
        <w:rPr>
          <w:lang w:val="en-US"/>
        </w:rPr>
        <w:t>6.1.6.3.4</w:t>
      </w:r>
      <w:r>
        <w:rPr>
          <w:lang w:val="en-US"/>
        </w:rPr>
        <w:tab/>
      </w:r>
      <w:r w:rsidRPr="00BC662F">
        <w:t xml:space="preserve">Enumeration: </w:t>
      </w:r>
      <w:r>
        <w:t>RacFormat</w:t>
      </w:r>
      <w:bookmarkEnd w:id="972"/>
      <w:bookmarkEnd w:id="973"/>
      <w:bookmarkEnd w:id="974"/>
      <w:bookmarkEnd w:id="9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24C3F">
      <w:pPr>
        <w:pStyle w:val="Heading4"/>
        <w:rPr>
          <w:lang w:val="en-US"/>
        </w:rPr>
      </w:pPr>
      <w:bookmarkStart w:id="976" w:name="_Toc21954334"/>
      <w:bookmarkStart w:id="977" w:name="_Toc25048120"/>
      <w:bookmarkStart w:id="978" w:name="_Toc34143486"/>
      <w:bookmarkStart w:id="979" w:name="_Toc34750956"/>
      <w:bookmarkStart w:id="980" w:name="_Toc34751717"/>
      <w:bookmarkStart w:id="981" w:name="_Toc35941065"/>
      <w:bookmarkStart w:id="982" w:name="_Toc43283966"/>
      <w:bookmarkStart w:id="983" w:name="_Toc49762961"/>
      <w:bookmarkStart w:id="984" w:name="_Toc51925815"/>
      <w:bookmarkStart w:id="985" w:name="_Toc51925916"/>
      <w:bookmarkStart w:id="986" w:name="_Toc827176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p>
    <w:p w14:paraId="54F4E870" w14:textId="77777777" w:rsidR="009B4ADE" w:rsidRPr="00387BE7" w:rsidRDefault="009B4ADE" w:rsidP="006A1092">
      <w:r>
        <w:t>None.</w:t>
      </w:r>
    </w:p>
    <w:p w14:paraId="5285E4E8" w14:textId="77777777" w:rsidR="00F24C3F" w:rsidRDefault="00F24C3F" w:rsidP="00F24C3F">
      <w:pPr>
        <w:pStyle w:val="Heading4"/>
      </w:pPr>
      <w:bookmarkStart w:id="987" w:name="_Toc21954337"/>
      <w:bookmarkStart w:id="988" w:name="_Toc25048123"/>
      <w:bookmarkStart w:id="989" w:name="_Toc34143487"/>
      <w:bookmarkStart w:id="990" w:name="_Toc34750957"/>
      <w:bookmarkStart w:id="991" w:name="_Toc34751718"/>
      <w:bookmarkStart w:id="992" w:name="_Toc35941066"/>
      <w:bookmarkStart w:id="993" w:name="_Toc43283967"/>
      <w:bookmarkStart w:id="994" w:name="_Toc49762962"/>
      <w:bookmarkStart w:id="995" w:name="_Toc51925816"/>
      <w:bookmarkStart w:id="996" w:name="_Toc51925917"/>
      <w:bookmarkStart w:id="997" w:name="_Toc82717661"/>
      <w:r>
        <w:t>6.1.6.5</w:t>
      </w:r>
      <w:r>
        <w:tab/>
        <w:t>Binary data</w:t>
      </w:r>
      <w:bookmarkEnd w:id="987"/>
      <w:bookmarkEnd w:id="988"/>
      <w:bookmarkEnd w:id="989"/>
      <w:bookmarkEnd w:id="990"/>
      <w:bookmarkEnd w:id="991"/>
      <w:bookmarkEnd w:id="992"/>
      <w:bookmarkEnd w:id="993"/>
      <w:bookmarkEnd w:id="994"/>
      <w:bookmarkEnd w:id="995"/>
      <w:bookmarkEnd w:id="996"/>
      <w:bookmarkEnd w:id="997"/>
    </w:p>
    <w:p w14:paraId="75AB7869" w14:textId="77777777" w:rsidR="009B4ADE" w:rsidRDefault="009B4ADE" w:rsidP="006A1092">
      <w:pPr>
        <w:rPr>
          <w:lang w:val="en-US"/>
        </w:rPr>
      </w:pPr>
      <w:bookmarkStart w:id="998" w:name="_Toc25073997"/>
      <w:r>
        <w:rPr>
          <w:lang w:val="en-US"/>
        </w:rPr>
        <w:t>6.1.6.5.1</w:t>
      </w:r>
      <w:r>
        <w:rPr>
          <w:lang w:val="en-US"/>
        </w:rPr>
        <w:tab/>
        <w:t>Introduction</w:t>
      </w:r>
      <w:bookmarkEnd w:id="9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9B4ADE">
      <w:pPr>
        <w:pStyle w:val="Heading5"/>
        <w:rPr>
          <w:lang w:eastAsia="zh-CN"/>
        </w:rPr>
      </w:pPr>
      <w:bookmarkStart w:id="999" w:name="_Toc34143488"/>
      <w:bookmarkStart w:id="1000" w:name="_Toc34750958"/>
      <w:bookmarkStart w:id="1001" w:name="_Toc34751719"/>
      <w:bookmarkStart w:id="1002" w:name="_Toc35941067"/>
      <w:bookmarkStart w:id="1003" w:name="_Toc43283968"/>
      <w:bookmarkStart w:id="1004" w:name="_Toc49762963"/>
      <w:bookmarkStart w:id="1005" w:name="_Toc51925817"/>
      <w:bookmarkStart w:id="1006" w:name="_Toc51925918"/>
      <w:bookmarkStart w:id="1007" w:name="_Toc82717662"/>
      <w:r>
        <w:rPr>
          <w:lang w:val="en-US"/>
        </w:rPr>
        <w:t>6.1.6.5.2</w:t>
      </w:r>
      <w:r>
        <w:rPr>
          <w:lang w:val="en-US"/>
        </w:rPr>
        <w:tab/>
        <w:t>UE Radio Capability Information</w:t>
      </w:r>
      <w:bookmarkEnd w:id="999"/>
      <w:bookmarkEnd w:id="1000"/>
      <w:bookmarkEnd w:id="1001"/>
      <w:bookmarkEnd w:id="1002"/>
      <w:bookmarkEnd w:id="1003"/>
      <w:bookmarkEnd w:id="1004"/>
      <w:bookmarkEnd w:id="1005"/>
      <w:bookmarkEnd w:id="1006"/>
      <w:bookmarkEnd w:id="1007"/>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6D1BF43F" w14:textId="77777777" w:rsidR="00F63637" w:rsidRDefault="00F63637" w:rsidP="00545A6D"/>
    <w:p w14:paraId="647618FC" w14:textId="77777777" w:rsidR="00F24C3F" w:rsidRDefault="00F24C3F" w:rsidP="00F24C3F">
      <w:pPr>
        <w:pStyle w:val="Heading3"/>
      </w:pPr>
      <w:bookmarkStart w:id="1008" w:name="_Toc21954338"/>
      <w:bookmarkStart w:id="1009" w:name="_Toc25048124"/>
      <w:bookmarkStart w:id="1010" w:name="_Toc34143489"/>
      <w:bookmarkStart w:id="1011" w:name="_Toc34750959"/>
      <w:bookmarkStart w:id="1012" w:name="_Toc34751720"/>
      <w:bookmarkStart w:id="1013" w:name="_Toc35941068"/>
      <w:bookmarkStart w:id="1014" w:name="_Toc43283969"/>
      <w:bookmarkStart w:id="1015" w:name="_Toc49762964"/>
      <w:bookmarkStart w:id="1016" w:name="_Toc51925818"/>
      <w:bookmarkStart w:id="1017" w:name="_Toc51925919"/>
      <w:bookmarkStart w:id="1018" w:name="_Toc82717663"/>
      <w:r>
        <w:t>6.1.7</w:t>
      </w:r>
      <w:r>
        <w:tab/>
        <w:t>Error Handling</w:t>
      </w:r>
      <w:bookmarkEnd w:id="1008"/>
      <w:bookmarkEnd w:id="1009"/>
      <w:bookmarkEnd w:id="1010"/>
      <w:bookmarkEnd w:id="1011"/>
      <w:bookmarkEnd w:id="1012"/>
      <w:bookmarkEnd w:id="1013"/>
      <w:bookmarkEnd w:id="1014"/>
      <w:bookmarkEnd w:id="1015"/>
      <w:bookmarkEnd w:id="1016"/>
      <w:bookmarkEnd w:id="1017"/>
      <w:bookmarkEnd w:id="1018"/>
    </w:p>
    <w:p w14:paraId="21A95E61" w14:textId="77777777" w:rsidR="00F24C3F" w:rsidRPr="00971458" w:rsidRDefault="00F24C3F" w:rsidP="00F24C3F">
      <w:pPr>
        <w:pStyle w:val="Heading4"/>
      </w:pPr>
      <w:bookmarkStart w:id="1019" w:name="_Toc21954339"/>
      <w:bookmarkStart w:id="1020" w:name="_Toc25048125"/>
      <w:bookmarkStart w:id="1021" w:name="_Toc34143490"/>
      <w:bookmarkStart w:id="1022" w:name="_Toc34750960"/>
      <w:bookmarkStart w:id="1023" w:name="_Toc34751721"/>
      <w:bookmarkStart w:id="1024" w:name="_Toc35941069"/>
      <w:bookmarkStart w:id="1025" w:name="_Toc43283970"/>
      <w:bookmarkStart w:id="1026" w:name="_Toc49762965"/>
      <w:bookmarkStart w:id="1027" w:name="_Toc51925819"/>
      <w:bookmarkStart w:id="1028" w:name="_Toc51925920"/>
      <w:bookmarkStart w:id="1029" w:name="_Toc82717664"/>
      <w:r w:rsidRPr="00971458">
        <w:t>6.1.7.1</w:t>
      </w:r>
      <w:r w:rsidRPr="00971458">
        <w:tab/>
        <w:t>General</w:t>
      </w:r>
      <w:bookmarkEnd w:id="1019"/>
      <w:bookmarkEnd w:id="1020"/>
      <w:bookmarkEnd w:id="1021"/>
      <w:bookmarkEnd w:id="1022"/>
      <w:bookmarkEnd w:id="1023"/>
      <w:bookmarkEnd w:id="1024"/>
      <w:bookmarkEnd w:id="1025"/>
      <w:bookmarkEnd w:id="1026"/>
      <w:bookmarkEnd w:id="1027"/>
      <w:bookmarkEnd w:id="1028"/>
      <w:bookmarkEnd w:id="10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24C3F">
      <w:pPr>
        <w:pStyle w:val="Heading4"/>
      </w:pPr>
      <w:bookmarkStart w:id="1030" w:name="_Toc21954340"/>
      <w:bookmarkStart w:id="1031" w:name="_Toc25048126"/>
      <w:bookmarkStart w:id="1032" w:name="_Toc34143491"/>
      <w:bookmarkStart w:id="1033" w:name="_Toc34750961"/>
      <w:bookmarkStart w:id="1034" w:name="_Toc34751722"/>
      <w:bookmarkStart w:id="1035" w:name="_Toc35941070"/>
      <w:bookmarkStart w:id="1036" w:name="_Toc43283971"/>
      <w:bookmarkStart w:id="1037" w:name="_Toc49762966"/>
      <w:bookmarkStart w:id="1038" w:name="_Toc51925820"/>
      <w:bookmarkStart w:id="1039" w:name="_Toc51925921"/>
      <w:bookmarkStart w:id="1040" w:name="_Toc82717665"/>
      <w:r w:rsidRPr="00971458">
        <w:t>6.1.7.2</w:t>
      </w:r>
      <w:r w:rsidRPr="00971458">
        <w:tab/>
        <w:t>Protocol Errors</w:t>
      </w:r>
      <w:bookmarkEnd w:id="1030"/>
      <w:bookmarkEnd w:id="1031"/>
      <w:bookmarkEnd w:id="1032"/>
      <w:bookmarkEnd w:id="1033"/>
      <w:bookmarkEnd w:id="1034"/>
      <w:bookmarkEnd w:id="1035"/>
      <w:bookmarkEnd w:id="1036"/>
      <w:bookmarkEnd w:id="1037"/>
      <w:bookmarkEnd w:id="1038"/>
      <w:bookmarkEnd w:id="1039"/>
      <w:bookmarkEnd w:id="10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24C3F">
      <w:pPr>
        <w:pStyle w:val="Heading4"/>
      </w:pPr>
      <w:bookmarkStart w:id="1041" w:name="_Toc21954341"/>
      <w:bookmarkStart w:id="1042" w:name="_Toc25048127"/>
      <w:bookmarkStart w:id="1043" w:name="_Toc34143492"/>
      <w:bookmarkStart w:id="1044" w:name="_Toc34750962"/>
      <w:bookmarkStart w:id="1045" w:name="_Toc34751723"/>
      <w:bookmarkStart w:id="1046" w:name="_Toc35941071"/>
      <w:bookmarkStart w:id="1047" w:name="_Toc43283972"/>
      <w:bookmarkStart w:id="1048" w:name="_Toc49762967"/>
      <w:bookmarkStart w:id="1049" w:name="_Toc51925821"/>
      <w:bookmarkStart w:id="1050" w:name="_Toc51925922"/>
      <w:bookmarkStart w:id="1051" w:name="_Toc82717666"/>
      <w:r>
        <w:t>6.1.7.3</w:t>
      </w:r>
      <w:r>
        <w:tab/>
        <w:t>Application Errors</w:t>
      </w:r>
      <w:bookmarkEnd w:id="1041"/>
      <w:bookmarkEnd w:id="1042"/>
      <w:bookmarkEnd w:id="1043"/>
      <w:bookmarkEnd w:id="1044"/>
      <w:bookmarkEnd w:id="1045"/>
      <w:bookmarkEnd w:id="1046"/>
      <w:bookmarkEnd w:id="1047"/>
      <w:bookmarkEnd w:id="1048"/>
      <w:bookmarkEnd w:id="1049"/>
      <w:bookmarkEnd w:id="1050"/>
      <w:bookmarkEnd w:id="10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4C3F">
      <w:pPr>
        <w:pStyle w:val="Heading2"/>
        <w:rPr>
          <w:lang w:eastAsia="zh-CN"/>
        </w:rPr>
      </w:pPr>
      <w:bookmarkStart w:id="1052" w:name="_Toc21954342"/>
      <w:bookmarkStart w:id="1053" w:name="_Toc25048128"/>
      <w:bookmarkStart w:id="1054" w:name="_Toc34143493"/>
      <w:bookmarkStart w:id="1055" w:name="_Toc34750963"/>
      <w:bookmarkStart w:id="1056" w:name="_Toc34751724"/>
      <w:bookmarkStart w:id="1057" w:name="_Toc35941072"/>
      <w:bookmarkStart w:id="1058" w:name="_Toc43283973"/>
      <w:bookmarkStart w:id="1059" w:name="_Toc49762968"/>
      <w:bookmarkStart w:id="1060" w:name="_Toc51925822"/>
      <w:bookmarkStart w:id="1061" w:name="_Toc51925923"/>
      <w:bookmarkStart w:id="1062" w:name="_Toc82717667"/>
      <w:r>
        <w:t>6.1.8</w:t>
      </w:r>
      <w:r w:rsidRPr="0023018E">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B41303">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B41303">
            <w:pPr>
              <w:pStyle w:val="TAL"/>
              <w:jc w:val="center"/>
            </w:pPr>
            <w:r>
              <w:rPr>
                <w:lang w:eastAsia="ko-KR"/>
              </w:rPr>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B41303">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4C3F">
      <w:pPr>
        <w:pStyle w:val="Heading2"/>
      </w:pPr>
      <w:bookmarkStart w:id="1063" w:name="_Toc21954343"/>
      <w:bookmarkStart w:id="1064" w:name="_Toc25048129"/>
      <w:bookmarkStart w:id="1065" w:name="_Toc34143494"/>
      <w:bookmarkStart w:id="1066" w:name="_Toc34750964"/>
      <w:bookmarkStart w:id="1067" w:name="_Toc34751725"/>
      <w:bookmarkStart w:id="1068" w:name="_Toc35941073"/>
      <w:bookmarkStart w:id="1069" w:name="_Toc43283974"/>
      <w:bookmarkStart w:id="1070" w:name="_Toc49762969"/>
      <w:bookmarkStart w:id="1071" w:name="_Toc51925823"/>
      <w:bookmarkStart w:id="1072" w:name="_Toc51925924"/>
      <w:bookmarkStart w:id="1073" w:name="_Hlk525137310"/>
      <w:bookmarkStart w:id="1074" w:name="_Toc82717668"/>
      <w:r>
        <w:t>6.1.9</w:t>
      </w:r>
      <w:r w:rsidRPr="001E7573">
        <w:tab/>
        <w:t>Security</w:t>
      </w:r>
      <w:bookmarkEnd w:id="1063"/>
      <w:bookmarkEnd w:id="1064"/>
      <w:bookmarkEnd w:id="1065"/>
      <w:bookmarkEnd w:id="1066"/>
      <w:bookmarkEnd w:id="1067"/>
      <w:bookmarkEnd w:id="1068"/>
      <w:bookmarkEnd w:id="1069"/>
      <w:bookmarkEnd w:id="1070"/>
      <w:bookmarkEnd w:id="1071"/>
      <w:bookmarkEnd w:id="1072"/>
      <w:bookmarkEnd w:id="1074"/>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bookmarkStart w:id="1075" w:name="_Hlk530142087"/>
      <w:bookmarkEnd w:id="1073"/>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2A3CCE">
      <w:pPr>
        <w:pStyle w:val="Heading3"/>
        <w:rPr>
          <w:lang w:val="en-US"/>
        </w:rPr>
      </w:pPr>
      <w:bookmarkStart w:id="1076" w:name="_Toc25074008"/>
      <w:bookmarkStart w:id="1077" w:name="_Toc34063200"/>
      <w:bookmarkStart w:id="1078" w:name="_Toc43120185"/>
      <w:bookmarkStart w:id="1079" w:name="_Toc49768242"/>
      <w:bookmarkStart w:id="1080" w:name="_Toc51867092"/>
      <w:bookmarkStart w:id="1081" w:name="_Toc82717669"/>
      <w:r>
        <w:rPr>
          <w:lang w:val="en-US"/>
        </w:rPr>
        <w:t>6.1.10</w:t>
      </w:r>
      <w:r>
        <w:rPr>
          <w:lang w:val="en-US"/>
        </w:rPr>
        <w:tab/>
      </w:r>
      <w:bookmarkEnd w:id="1076"/>
      <w:bookmarkEnd w:id="1077"/>
      <w:bookmarkEnd w:id="1078"/>
      <w:bookmarkEnd w:id="1079"/>
      <w:bookmarkEnd w:id="1080"/>
      <w:r>
        <w:rPr>
          <w:lang w:val="en-US"/>
        </w:rPr>
        <w:t>HTTP redirection</w:t>
      </w:r>
      <w:bookmarkEnd w:id="1081"/>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AF644AE" w14:textId="77777777" w:rsidR="00A629DE"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04B5CA44"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75"/>
    <w:p w14:paraId="712158E3" w14:textId="77777777" w:rsidR="00F24C3F" w:rsidRDefault="00F24C3F" w:rsidP="00A539AC">
      <w:pPr>
        <w:pStyle w:val="Heading8"/>
      </w:pPr>
      <w:r>
        <w:br w:type="page"/>
      </w:r>
      <w:bookmarkStart w:id="1082" w:name="_Toc34750965"/>
      <w:bookmarkStart w:id="1083" w:name="_Toc34751726"/>
      <w:bookmarkStart w:id="1084" w:name="_Toc35941074"/>
      <w:bookmarkStart w:id="1085" w:name="_Toc49762970"/>
      <w:bookmarkStart w:id="1086" w:name="_Toc51925824"/>
      <w:bookmarkStart w:id="1087" w:name="_Toc51925925"/>
      <w:r w:rsidRPr="004D3578">
        <w:lastRenderedPageBreak/>
        <w:t>Annex A (normative):</w:t>
      </w:r>
      <w:r>
        <w:t>OpenAPI specification</w:t>
      </w:r>
      <w:bookmarkEnd w:id="1082"/>
      <w:bookmarkEnd w:id="1083"/>
      <w:bookmarkEnd w:id="1084"/>
      <w:bookmarkEnd w:id="1085"/>
      <w:bookmarkEnd w:id="1086"/>
      <w:bookmarkEnd w:id="1087"/>
    </w:p>
    <w:p w14:paraId="275C006A" w14:textId="77777777" w:rsidR="00F24C3F" w:rsidRDefault="00F24C3F" w:rsidP="00F24C3F">
      <w:pPr>
        <w:pStyle w:val="Heading2"/>
      </w:pPr>
      <w:bookmarkStart w:id="1088" w:name="_Toc21954345"/>
      <w:bookmarkStart w:id="1089" w:name="_Toc25048131"/>
      <w:bookmarkStart w:id="1090" w:name="_Toc34143495"/>
      <w:bookmarkStart w:id="1091" w:name="_Toc34750966"/>
      <w:bookmarkStart w:id="1092" w:name="_Toc34751727"/>
      <w:bookmarkStart w:id="1093" w:name="_Toc35941075"/>
      <w:bookmarkStart w:id="1094" w:name="_Toc43283975"/>
      <w:bookmarkStart w:id="1095" w:name="_Toc49762971"/>
      <w:bookmarkStart w:id="1096" w:name="_Toc51925825"/>
      <w:bookmarkStart w:id="1097" w:name="_Toc51925926"/>
      <w:bookmarkStart w:id="1098" w:name="_Toc82717670"/>
      <w:r>
        <w:t>A.1</w:t>
      </w:r>
      <w:r>
        <w:tab/>
        <w:t>General</w:t>
      </w:r>
      <w:bookmarkEnd w:id="1088"/>
      <w:bookmarkEnd w:id="1089"/>
      <w:bookmarkEnd w:id="1090"/>
      <w:bookmarkEnd w:id="1091"/>
      <w:bookmarkEnd w:id="1092"/>
      <w:bookmarkEnd w:id="1093"/>
      <w:bookmarkEnd w:id="1094"/>
      <w:bookmarkEnd w:id="1095"/>
      <w:bookmarkEnd w:id="1096"/>
      <w:bookmarkEnd w:id="1097"/>
      <w:bookmarkEnd w:id="1098"/>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03002E58"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4C3F">
      <w:pPr>
        <w:pStyle w:val="Heading2"/>
      </w:pPr>
      <w:bookmarkStart w:id="1099" w:name="_Toc21954346"/>
      <w:bookmarkStart w:id="1100" w:name="_Toc25048132"/>
      <w:bookmarkStart w:id="1101" w:name="_Toc34143496"/>
      <w:bookmarkStart w:id="1102" w:name="_Toc34750967"/>
      <w:bookmarkStart w:id="1103" w:name="_Toc34751728"/>
      <w:bookmarkStart w:id="1104" w:name="_Toc35941076"/>
      <w:bookmarkStart w:id="1105" w:name="_Toc43283976"/>
      <w:bookmarkStart w:id="1106" w:name="_Toc49762972"/>
      <w:bookmarkStart w:id="1107" w:name="_Toc51925826"/>
      <w:bookmarkStart w:id="1108" w:name="_Toc51925927"/>
      <w:bookmarkStart w:id="1109" w:name="_Toc82717671"/>
      <w:r>
        <w:t>A.2</w:t>
      </w:r>
      <w:r>
        <w:tab/>
        <w:t>Nucmf_</w:t>
      </w:r>
      <w:r w:rsidRPr="002B0E61">
        <w:t>UECapabilityManagement</w:t>
      </w:r>
      <w:r>
        <w:t xml:space="preserve"> API</w:t>
      </w:r>
      <w:bookmarkEnd w:id="1099"/>
      <w:bookmarkEnd w:id="1100"/>
      <w:bookmarkEnd w:id="1101"/>
      <w:bookmarkEnd w:id="1102"/>
      <w:bookmarkEnd w:id="1103"/>
      <w:bookmarkEnd w:id="1104"/>
      <w:bookmarkEnd w:id="1105"/>
      <w:bookmarkEnd w:id="1106"/>
      <w:bookmarkEnd w:id="1107"/>
      <w:bookmarkEnd w:id="1108"/>
      <w:bookmarkEnd w:id="1109"/>
    </w:p>
    <w:p w14:paraId="1C646F94" w14:textId="77777777" w:rsidR="00F24C3F" w:rsidRDefault="00F24C3F" w:rsidP="00F24C3F">
      <w:pPr>
        <w:rPr>
          <w:noProof/>
        </w:rPr>
      </w:pPr>
      <w:bookmarkStart w:id="1110" w:name="_Hlk51563940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15C405DB" w:rsidR="0079133E" w:rsidRPr="001F6C8C" w:rsidRDefault="0079133E" w:rsidP="0079133E">
      <w:pPr>
        <w:pStyle w:val="PL"/>
      </w:pPr>
      <w:r w:rsidRPr="001F6C8C">
        <w:t xml:space="preserve">  version: 1.0.</w:t>
      </w:r>
      <w:r w:rsidR="00B403E2">
        <w:t>5</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1A8259E4"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1C215942" w:rsidR="0079133E" w:rsidRPr="001F6C8C" w:rsidRDefault="0079133E" w:rsidP="0079133E">
      <w:pPr>
        <w:pStyle w:val="PL"/>
      </w:pPr>
      <w:r w:rsidRPr="001F6C8C">
        <w:t xml:space="preserve">  description: 3GPP TS 29.673 V</w:t>
      </w:r>
      <w:r w:rsidR="005434F1">
        <w:t>1</w:t>
      </w:r>
      <w:r w:rsidR="005952CE">
        <w:t>6</w:t>
      </w:r>
      <w:r w:rsidRPr="001F6C8C">
        <w:t>.</w:t>
      </w:r>
      <w:r w:rsidR="00B403E2">
        <w:t>6</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7777777" w:rsidR="004D39DD" w:rsidRPr="001F6C8C" w:rsidRDefault="004D39DD" w:rsidP="004D39DD">
      <w:pPr>
        <w:pStyle w:val="PL"/>
      </w:pPr>
      <w:r w:rsidRPr="001F6C8C">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0A287DE4" w:rsidR="004D39DD" w:rsidRDefault="004D39DD" w:rsidP="004D39DD">
      <w:pPr>
        <w:pStyle w:val="PL"/>
      </w:pPr>
      <w:r w:rsidRPr="001F6C8C">
        <w:t xml:space="preserve">                        type: string</w:t>
      </w:r>
    </w:p>
    <w:p w14:paraId="51F1FD11" w14:textId="1F55853F"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EE58B51" w14:textId="0D76F7D9" w:rsidR="00501465" w:rsidRPr="002E5CBA" w:rsidRDefault="00501465" w:rsidP="002A3CCE">
      <w:pPr>
        <w:pStyle w:val="PL"/>
        <w:rPr>
          <w:lang w:val="en-US"/>
        </w:rPr>
      </w:pPr>
      <w:r>
        <w:rPr>
          <w:lang w:val="en-US"/>
        </w:rPr>
        <w:t xml:space="preserve">          </w:t>
      </w:r>
      <w:bookmarkStart w:id="1111" w:name="_Hlk71202428"/>
      <w:r>
        <w:rPr>
          <w:lang w:val="en-US"/>
        </w:rPr>
        <w:t xml:space="preserve">$ref: </w:t>
      </w:r>
      <w:r w:rsidRPr="00690A26">
        <w:t>'TS29571_CommonData.yaml#/components/</w:t>
      </w:r>
      <w:r>
        <w:t>responses/307'</w:t>
      </w:r>
      <w:bookmarkEnd w:id="1111"/>
    </w:p>
    <w:p w14:paraId="11249FD3" w14:textId="0D54F646" w:rsidR="002A3CCE" w:rsidRDefault="002A3CCE" w:rsidP="002A3CCE">
      <w:pPr>
        <w:pStyle w:val="PL"/>
        <w:rPr>
          <w:lang w:val="en-US"/>
        </w:rPr>
      </w:pPr>
      <w:r w:rsidRPr="00046E6A">
        <w:rPr>
          <w:lang w:val="en-US"/>
        </w:rPr>
        <w:t xml:space="preserve">        '308':</w:t>
      </w:r>
    </w:p>
    <w:p w14:paraId="0F78A264" w14:textId="794FD008" w:rsidR="00501465" w:rsidRPr="00046E6A" w:rsidRDefault="00501465"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lastRenderedPageBreak/>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77777777" w:rsidR="00545A6D" w:rsidRPr="001F6C8C" w:rsidRDefault="004D39DD" w:rsidP="004D39DD">
      <w:pPr>
        <w:pStyle w:val="PL"/>
      </w:pPr>
      <w:r w:rsidRPr="001F6C8C">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77777777" w:rsidR="00E210B8" w:rsidRPr="001F6C8C" w:rsidRDefault="004D39DD" w:rsidP="004D39DD">
      <w:pPr>
        <w:pStyle w:val="PL"/>
      </w:pPr>
      <w:r w:rsidRPr="001F6C8C">
        <w:t xml:space="preserve">                      type: string</w:t>
      </w:r>
    </w:p>
    <w:p w14:paraId="3B534429" w14:textId="77777777" w:rsidR="0079133E" w:rsidRPr="001F6C8C" w:rsidRDefault="0079133E" w:rsidP="0079133E">
      <w:pPr>
        <w:pStyle w:val="PL"/>
      </w:pPr>
      <w:r w:rsidRPr="001F6C8C">
        <w:t xml:space="preserve">        required: true</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5F5B36A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94CCFF4" w14:textId="7DB0452B" w:rsidR="00501465" w:rsidRPr="002E5CBA" w:rsidRDefault="00501465" w:rsidP="002A3CCE">
      <w:pPr>
        <w:pStyle w:val="PL"/>
        <w:rPr>
          <w:lang w:val="en-US"/>
        </w:rPr>
      </w:pPr>
      <w:r>
        <w:rPr>
          <w:lang w:val="en-US"/>
        </w:rPr>
        <w:t xml:space="preserve">          $ref: </w:t>
      </w:r>
      <w:r w:rsidRPr="00690A26">
        <w:t>'TS29571_CommonData.yaml#/components/</w:t>
      </w:r>
      <w:r>
        <w:t>responses/307'</w:t>
      </w:r>
    </w:p>
    <w:p w14:paraId="3A3335B9" w14:textId="5910D050" w:rsidR="002A3CCE" w:rsidRDefault="002A3CCE" w:rsidP="002A3CCE">
      <w:pPr>
        <w:pStyle w:val="PL"/>
        <w:rPr>
          <w:lang w:val="en-US"/>
        </w:rPr>
      </w:pPr>
      <w:r w:rsidRPr="00046E6A">
        <w:rPr>
          <w:lang w:val="en-US"/>
        </w:rPr>
        <w:t xml:space="preserve">        '308':</w:t>
      </w:r>
    </w:p>
    <w:p w14:paraId="75146B05" w14:textId="49D6F2E8" w:rsidR="00501465" w:rsidRPr="00046E6A" w:rsidRDefault="00501465"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lastRenderedPageBreak/>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7777777" w:rsidR="0079133E" w:rsidRPr="001F6C8C" w:rsidRDefault="0079133E" w:rsidP="0079133E">
      <w:pPr>
        <w:pStyle w:val="PL"/>
      </w:pPr>
      <w:r w:rsidRPr="001F6C8C">
        <w:t xml:space="preserve">          content:</w:t>
      </w:r>
    </w:p>
    <w:p w14:paraId="51CC35B6" w14:textId="77777777" w:rsidR="0079133E" w:rsidRPr="001F6C8C" w:rsidRDefault="0079133E" w:rsidP="0079133E">
      <w:pPr>
        <w:pStyle w:val="PL"/>
      </w:pPr>
      <w:r w:rsidRPr="001F6C8C">
        <w:t xml:space="preserve">            application/json:</w:t>
      </w:r>
    </w:p>
    <w:p w14:paraId="22356BBF" w14:textId="77777777" w:rsidR="0079133E" w:rsidRPr="001F6C8C" w:rsidRDefault="0079133E" w:rsidP="0079133E">
      <w:pPr>
        <w:pStyle w:val="PL"/>
      </w:pPr>
      <w:r w:rsidRPr="001F6C8C">
        <w:t xml:space="preserve">              schema:</w:t>
      </w:r>
    </w:p>
    <w:p w14:paraId="7673560D" w14:textId="78B195AF" w:rsidR="0079133E" w:rsidRDefault="0079133E" w:rsidP="0079133E">
      <w:pPr>
        <w:pStyle w:val="PL"/>
      </w:pPr>
      <w:r w:rsidRPr="001F6C8C">
        <w:t xml:space="preserve">                $ref: '#/components/schemas/DicEntryData'</w:t>
      </w:r>
    </w:p>
    <w:p w14:paraId="7301E91C" w14:textId="0E9B4D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047BA7" w14:textId="3119DC89" w:rsidR="00501465" w:rsidRPr="002E5CBA" w:rsidRDefault="00501465" w:rsidP="002A3CCE">
      <w:pPr>
        <w:pStyle w:val="PL"/>
        <w:rPr>
          <w:lang w:val="en-US"/>
        </w:rPr>
      </w:pPr>
      <w:r>
        <w:rPr>
          <w:lang w:val="en-US"/>
        </w:rPr>
        <w:t xml:space="preserve">          $ref: </w:t>
      </w:r>
      <w:r w:rsidRPr="00690A26">
        <w:t>'TS29571_CommonData.yaml#/components/</w:t>
      </w:r>
      <w:r>
        <w:t>responses/307'</w:t>
      </w:r>
    </w:p>
    <w:p w14:paraId="29B959C4" w14:textId="632C1699" w:rsidR="002A3CCE" w:rsidRDefault="002A3CCE" w:rsidP="002A3CCE">
      <w:pPr>
        <w:pStyle w:val="PL"/>
        <w:rPr>
          <w:lang w:val="en-US"/>
        </w:rPr>
      </w:pPr>
      <w:r w:rsidRPr="00046E6A">
        <w:rPr>
          <w:lang w:val="en-US"/>
        </w:rPr>
        <w:t xml:space="preserve">        '308':</w:t>
      </w:r>
    </w:p>
    <w:p w14:paraId="2D6BD48F" w14:textId="336CEAAA" w:rsidR="00501465" w:rsidRPr="00046E6A" w:rsidRDefault="00501465"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5925665F" w:rsidR="002A3CCE" w:rsidRDefault="002A3CCE" w:rsidP="00B41303">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0AD52BB3" w14:textId="7656D7FD" w:rsidR="00501465" w:rsidRPr="002E5CBA" w:rsidRDefault="00501465" w:rsidP="00B41303">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7B80CB52" w:rsidR="002A3CCE" w:rsidRDefault="002A3CCE" w:rsidP="002A3CCE">
      <w:pPr>
        <w:pStyle w:val="PL"/>
        <w:rPr>
          <w:lang w:val="en-US"/>
        </w:rPr>
      </w:pPr>
      <w:r w:rsidRPr="00046E6A">
        <w:rPr>
          <w:lang w:val="en-US"/>
        </w:rPr>
        <w:t xml:space="preserve">        '308':</w:t>
      </w:r>
    </w:p>
    <w:p w14:paraId="170501CD" w14:textId="254F59BF" w:rsidR="00501465" w:rsidRPr="00046E6A" w:rsidRDefault="00501465"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lastRenderedPageBreak/>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CEE84C2"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1567E5B7" w14:textId="12DE647C" w:rsidR="00501465" w:rsidRPr="002E5CBA" w:rsidRDefault="00501465" w:rsidP="002A3CCE">
      <w:pPr>
        <w:pStyle w:val="PL"/>
        <w:rPr>
          <w:lang w:val="en-US"/>
        </w:rPr>
      </w:pPr>
      <w:r>
        <w:rPr>
          <w:lang w:val="en-US"/>
        </w:rPr>
        <w:t xml:space="preserve">                  $ref: </w:t>
      </w:r>
      <w:r w:rsidRPr="00690A26">
        <w:t>'TS29571_CommonData.yaml#/components/</w:t>
      </w:r>
      <w:r>
        <w:t>responses/307'</w:t>
      </w:r>
    </w:p>
    <w:p w14:paraId="7D619D66" w14:textId="0ADA82BF"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7BD690FB" w14:textId="58B7EA2E" w:rsidR="00501465" w:rsidRPr="002E5CBA" w:rsidRDefault="00501465"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2F5A0517"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B820080" w14:textId="1449135B" w:rsidR="00501465" w:rsidRPr="002E5CBA" w:rsidRDefault="00501465" w:rsidP="002A3CCE">
      <w:pPr>
        <w:pStyle w:val="PL"/>
        <w:rPr>
          <w:lang w:val="en-US"/>
        </w:rPr>
      </w:pPr>
      <w:r>
        <w:rPr>
          <w:lang w:val="en-US"/>
        </w:rPr>
        <w:t xml:space="preserve">          $ref: </w:t>
      </w:r>
      <w:r w:rsidRPr="00690A26">
        <w:t>'TS29571_CommonData.yaml#/components/</w:t>
      </w:r>
      <w:r>
        <w:t>responses/307'</w:t>
      </w:r>
    </w:p>
    <w:p w14:paraId="5F0E591A" w14:textId="23E6E363" w:rsidR="002A3CCE" w:rsidRDefault="002A3CCE" w:rsidP="002A3CCE">
      <w:pPr>
        <w:pStyle w:val="PL"/>
        <w:rPr>
          <w:lang w:val="en-US"/>
        </w:rPr>
      </w:pPr>
      <w:r w:rsidRPr="00046E6A">
        <w:rPr>
          <w:lang w:val="en-US"/>
        </w:rPr>
        <w:t xml:space="preserve">        '308':</w:t>
      </w:r>
    </w:p>
    <w:p w14:paraId="6BAE00F6" w14:textId="57B89CB4" w:rsidR="00501465" w:rsidRPr="00046E6A" w:rsidRDefault="00501465"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lastRenderedPageBreak/>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77777777" w:rsidR="0079133E" w:rsidRPr="001F6C8C" w:rsidRDefault="0079133E" w:rsidP="0079133E">
      <w:pPr>
        <w:pStyle w:val="PL"/>
      </w:pPr>
      <w:r w:rsidRPr="001F6C8C">
        <w:t xml:space="preserve">    DicEntryData:</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BAC7A61" w:rsidR="00A92F60" w:rsidRDefault="00A92F60" w:rsidP="00A92F60">
      <w:pPr>
        <w:pStyle w:val="PL"/>
      </w:pPr>
      <w:r w:rsidRPr="001F6C8C">
        <w:t xml:space="preserve">          $ref: 'TS29571_CommonData.yaml#/components/schemas/RefToBinaryData'</w:t>
      </w:r>
    </w:p>
    <w:p w14:paraId="7BEA651A" w14:textId="77777777" w:rsidR="00677375" w:rsidRPr="001F6C8C" w:rsidRDefault="00677375" w:rsidP="00677375">
      <w:pPr>
        <w:pStyle w:val="PL"/>
      </w:pPr>
      <w:r w:rsidRPr="001F6C8C">
        <w:t xml:space="preserve">        ueRadioCap</w:t>
      </w:r>
      <w:r>
        <w:t>5GSForPaging</w:t>
      </w:r>
      <w:r w:rsidRPr="001F6C8C">
        <w:t>:</w:t>
      </w:r>
    </w:p>
    <w:p w14:paraId="6A358EDA" w14:textId="77777777" w:rsidR="00677375" w:rsidRDefault="00677375" w:rsidP="00677375">
      <w:pPr>
        <w:pStyle w:val="PL"/>
      </w:pPr>
      <w:r w:rsidRPr="001F6C8C">
        <w:t xml:space="preserve">          $ref: 'TS29571_CommonData.yaml#/components/schemas/RefToBinaryData'</w:t>
      </w:r>
    </w:p>
    <w:p w14:paraId="23B63D81" w14:textId="77777777" w:rsidR="00677375" w:rsidRPr="001F6C8C" w:rsidRDefault="00677375" w:rsidP="00677375">
      <w:pPr>
        <w:pStyle w:val="PL"/>
      </w:pPr>
      <w:r w:rsidRPr="001F6C8C">
        <w:t xml:space="preserve">        ueRadioCap</w:t>
      </w:r>
      <w:r>
        <w:t>EPSForPaging</w:t>
      </w:r>
      <w:r w:rsidRPr="001F6C8C">
        <w:t>:</w:t>
      </w:r>
    </w:p>
    <w:p w14:paraId="22DFE8A1" w14:textId="21623E74" w:rsidR="00677375" w:rsidRPr="001F6C8C" w:rsidRDefault="00677375" w:rsidP="00677375">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77777777" w:rsidR="0079133E" w:rsidRPr="001F6C8C" w:rsidRDefault="0079133E" w:rsidP="0079133E">
      <w:pPr>
        <w:pStyle w:val="PL"/>
      </w:pPr>
      <w:r w:rsidRPr="001F6C8C">
        <w:t xml:space="preserve">    DicEntryCreateData:</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33D76E1B" w:rsidR="002A3CCE" w:rsidRDefault="002A3CCE" w:rsidP="002A3CCE">
      <w:pPr>
        <w:pStyle w:val="PL"/>
        <w:rPr>
          <w:lang w:val="en-US"/>
        </w:rPr>
      </w:pPr>
      <w:r w:rsidRPr="002E5CBA">
        <w:rPr>
          <w:lang w:val="en-US"/>
        </w:rPr>
        <w:t xml:space="preserve">          $ref: 'TS29571_CommonData.yaml#/components/schemas/SupportedFeatures'</w:t>
      </w:r>
    </w:p>
    <w:p w14:paraId="0EC01118" w14:textId="77777777" w:rsidR="00677375" w:rsidRPr="001F6C8C" w:rsidRDefault="00677375" w:rsidP="00677375">
      <w:pPr>
        <w:pStyle w:val="PL"/>
      </w:pPr>
      <w:r w:rsidRPr="001F6C8C">
        <w:t xml:space="preserve">        ueRadioCap</w:t>
      </w:r>
      <w:r>
        <w:t>5GSForPaging</w:t>
      </w:r>
      <w:r w:rsidRPr="001F6C8C">
        <w:t>:</w:t>
      </w:r>
    </w:p>
    <w:p w14:paraId="795C6EDA" w14:textId="77777777" w:rsidR="00677375" w:rsidRDefault="00677375" w:rsidP="00677375">
      <w:pPr>
        <w:pStyle w:val="PL"/>
      </w:pPr>
      <w:r w:rsidRPr="001F6C8C">
        <w:t xml:space="preserve">          $ref: 'TS29571_CommonData.yaml#/components/schemas/RefToBinaryData'</w:t>
      </w:r>
    </w:p>
    <w:p w14:paraId="6A1596AE" w14:textId="77777777" w:rsidR="00677375" w:rsidRPr="001F6C8C" w:rsidRDefault="00677375" w:rsidP="00677375">
      <w:pPr>
        <w:pStyle w:val="PL"/>
      </w:pPr>
      <w:r w:rsidRPr="001F6C8C">
        <w:t xml:space="preserve">        ueRadioCap</w:t>
      </w:r>
      <w:r>
        <w:t>EPSForPaging</w:t>
      </w:r>
      <w:r w:rsidRPr="001F6C8C">
        <w:t>:</w:t>
      </w:r>
    </w:p>
    <w:p w14:paraId="6AA7DDAB" w14:textId="59428A38" w:rsidR="00677375" w:rsidRPr="001F6C8C" w:rsidRDefault="00677375" w:rsidP="00677375">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77777777" w:rsidR="0079133E" w:rsidRPr="001F6C8C" w:rsidRDefault="0079133E" w:rsidP="0079133E">
      <w:pPr>
        <w:pStyle w:val="PL"/>
      </w:pPr>
      <w:r w:rsidRPr="001F6C8C">
        <w:t xml:space="preserve">    DicEntryCreatedData:</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77777777" w:rsidR="0079133E" w:rsidRPr="001F6C8C" w:rsidRDefault="0079133E" w:rsidP="0079133E">
      <w:pPr>
        <w:pStyle w:val="PL"/>
      </w:pPr>
      <w:r w:rsidRPr="001F6C8C">
        <w:lastRenderedPageBreak/>
        <w:t xml:space="preserve">    U</w:t>
      </w:r>
      <w:r>
        <w:t>e</w:t>
      </w:r>
      <w:r w:rsidRPr="001F6C8C">
        <w:t>RadioCapaId: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77777777" w:rsidR="007878C2" w:rsidRDefault="007878C2" w:rsidP="007878C2">
      <w:pPr>
        <w:pStyle w:val="PL"/>
      </w:pPr>
      <w:r>
        <w:t xml:space="preserve">    CreateSubscription:</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77777777" w:rsidR="007878C2" w:rsidRDefault="007878C2" w:rsidP="007878C2">
      <w:pPr>
        <w:pStyle w:val="PL"/>
      </w:pPr>
      <w:r>
        <w:t xml:space="preserve">    CreatedSubscription:</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77777777" w:rsidR="007878C2" w:rsidRDefault="007878C2" w:rsidP="007878C2">
      <w:pPr>
        <w:pStyle w:val="PL"/>
      </w:pPr>
      <w:r>
        <w:t xml:space="preserve">    UcmfNotification:</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lastRenderedPageBreak/>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A539AC">
      <w:pPr>
        <w:pStyle w:val="Heading8"/>
      </w:pPr>
      <w:bookmarkStart w:id="1112" w:name="historyclause"/>
      <w:bookmarkEnd w:id="1110"/>
      <w:r w:rsidRPr="004D3578">
        <w:br w:type="page"/>
      </w:r>
      <w:bookmarkStart w:id="1113" w:name="_Toc34750968"/>
      <w:bookmarkStart w:id="1114" w:name="_Toc34751729"/>
      <w:bookmarkStart w:id="1115" w:name="_Toc35941077"/>
      <w:bookmarkStart w:id="1116" w:name="_Toc49762973"/>
      <w:bookmarkStart w:id="1117" w:name="_Toc51925827"/>
      <w:bookmarkStart w:id="1118" w:name="_Toc51925928"/>
      <w:r w:rsidRPr="004D3578">
        <w:lastRenderedPageBreak/>
        <w:t xml:space="preserve">Annex </w:t>
      </w:r>
      <w:r>
        <w:t>B</w:t>
      </w:r>
      <w:r w:rsidRPr="004D3578">
        <w:t xml:space="preserve"> (informative):</w:t>
      </w:r>
      <w:r w:rsidRPr="004D3578">
        <w:br/>
        <w:t>Change history</w:t>
      </w:r>
      <w:bookmarkEnd w:id="1113"/>
      <w:bookmarkEnd w:id="1114"/>
      <w:bookmarkEnd w:id="1115"/>
      <w:bookmarkEnd w:id="1116"/>
      <w:bookmarkEnd w:id="1117"/>
      <w:bookmarkEnd w:id="1118"/>
    </w:p>
    <w:bookmarkEnd w:id="111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B41303">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B41303">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74433342" w:rsidR="00A36FEA" w:rsidRDefault="00A36FEA" w:rsidP="00A36FEA">
            <w:pPr>
              <w:pStyle w:val="TAC"/>
              <w:rPr>
                <w:sz w:val="16"/>
                <w:szCs w:val="16"/>
              </w:rPr>
            </w:pPr>
            <w:r>
              <w:rPr>
                <w:sz w:val="16"/>
                <w:szCs w:val="16"/>
              </w:rPr>
              <w:t>16.4.0</w:t>
            </w:r>
          </w:p>
        </w:tc>
      </w:tr>
      <w:tr w:rsidR="00A36FEA" w:rsidRPr="006B0D02" w14:paraId="35ED56BC" w14:textId="77777777" w:rsidTr="00B41303">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B41303">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77E23497" w:rsidR="00A36FEA" w:rsidRDefault="00A36FEA" w:rsidP="00A36FEA">
            <w:pPr>
              <w:pStyle w:val="TAC"/>
              <w:rPr>
                <w:sz w:val="16"/>
                <w:szCs w:val="16"/>
              </w:rPr>
            </w:pPr>
            <w:r>
              <w:rPr>
                <w:sz w:val="16"/>
                <w:szCs w:val="16"/>
              </w:rPr>
              <w:t>16.4.0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250347C8" w:rsidR="00A36FEA" w:rsidRDefault="00A36FEA" w:rsidP="00A36FEA">
            <w:pPr>
              <w:pStyle w:val="TAC"/>
              <w:rPr>
                <w:sz w:val="16"/>
                <w:szCs w:val="16"/>
              </w:rPr>
            </w:pPr>
            <w:r>
              <w:rPr>
                <w:sz w:val="16"/>
                <w:szCs w:val="16"/>
              </w:rPr>
              <w:t>16.4.0</w:t>
            </w:r>
          </w:p>
        </w:tc>
      </w:tr>
      <w:tr w:rsidR="008B056C" w:rsidRPr="006B0D02" w14:paraId="384A16B4" w14:textId="77777777" w:rsidTr="000E6824">
        <w:tc>
          <w:tcPr>
            <w:tcW w:w="800" w:type="dxa"/>
            <w:shd w:val="solid" w:color="FFFFFF" w:fill="auto"/>
          </w:tcPr>
          <w:p w14:paraId="0E195FC2" w14:textId="3308FF08" w:rsidR="008B056C" w:rsidRDefault="008B056C" w:rsidP="008B056C">
            <w:pPr>
              <w:pStyle w:val="TAC"/>
              <w:rPr>
                <w:sz w:val="16"/>
                <w:szCs w:val="16"/>
              </w:rPr>
            </w:pPr>
            <w:r>
              <w:rPr>
                <w:sz w:val="16"/>
                <w:szCs w:val="16"/>
              </w:rPr>
              <w:t>2021-06</w:t>
            </w:r>
          </w:p>
        </w:tc>
        <w:tc>
          <w:tcPr>
            <w:tcW w:w="800" w:type="dxa"/>
            <w:shd w:val="solid" w:color="FFFFFF" w:fill="auto"/>
          </w:tcPr>
          <w:p w14:paraId="7E7B534A" w14:textId="453714E1" w:rsidR="008B056C" w:rsidRDefault="008B056C" w:rsidP="008B056C">
            <w:pPr>
              <w:pStyle w:val="TAC"/>
              <w:rPr>
                <w:sz w:val="16"/>
                <w:szCs w:val="16"/>
              </w:rPr>
            </w:pPr>
            <w:r>
              <w:rPr>
                <w:sz w:val="16"/>
                <w:szCs w:val="16"/>
              </w:rPr>
              <w:t>CT#92e</w:t>
            </w:r>
          </w:p>
        </w:tc>
        <w:tc>
          <w:tcPr>
            <w:tcW w:w="1094" w:type="dxa"/>
            <w:shd w:val="solid" w:color="FFFFFF" w:fill="auto"/>
          </w:tcPr>
          <w:p w14:paraId="5C373877" w14:textId="75747CDF" w:rsidR="008B056C" w:rsidRDefault="008B056C" w:rsidP="008B056C">
            <w:pPr>
              <w:pStyle w:val="TAC"/>
              <w:rPr>
                <w:rFonts w:cs="Arial"/>
                <w:sz w:val="16"/>
                <w:szCs w:val="16"/>
              </w:rPr>
            </w:pPr>
            <w:r>
              <w:rPr>
                <w:rFonts w:cs="Arial"/>
                <w:sz w:val="16"/>
                <w:szCs w:val="16"/>
              </w:rPr>
              <w:t>CP-211059</w:t>
            </w:r>
          </w:p>
        </w:tc>
        <w:tc>
          <w:tcPr>
            <w:tcW w:w="519" w:type="dxa"/>
            <w:shd w:val="solid" w:color="FFFFFF" w:fill="auto"/>
          </w:tcPr>
          <w:p w14:paraId="4D7E0D5D" w14:textId="146F8323" w:rsidR="008B056C" w:rsidRDefault="008B056C" w:rsidP="008B056C">
            <w:pPr>
              <w:pStyle w:val="TAL"/>
              <w:rPr>
                <w:sz w:val="16"/>
                <w:szCs w:val="16"/>
              </w:rPr>
            </w:pPr>
            <w:r>
              <w:rPr>
                <w:sz w:val="16"/>
                <w:szCs w:val="16"/>
              </w:rPr>
              <w:t>0022</w:t>
            </w:r>
          </w:p>
        </w:tc>
        <w:tc>
          <w:tcPr>
            <w:tcW w:w="331" w:type="dxa"/>
            <w:shd w:val="solid" w:color="FFFFFF" w:fill="auto"/>
          </w:tcPr>
          <w:p w14:paraId="77D38458" w14:textId="77777777" w:rsidR="008B056C" w:rsidRPr="006B0D02" w:rsidRDefault="008B056C" w:rsidP="008B056C">
            <w:pPr>
              <w:pStyle w:val="TAR"/>
              <w:rPr>
                <w:sz w:val="16"/>
                <w:szCs w:val="16"/>
              </w:rPr>
            </w:pPr>
          </w:p>
        </w:tc>
        <w:tc>
          <w:tcPr>
            <w:tcW w:w="425" w:type="dxa"/>
            <w:shd w:val="solid" w:color="FFFFFF" w:fill="auto"/>
          </w:tcPr>
          <w:p w14:paraId="088922D3" w14:textId="32556675" w:rsidR="008B056C" w:rsidRDefault="008B056C" w:rsidP="008B056C">
            <w:pPr>
              <w:pStyle w:val="TAC"/>
              <w:rPr>
                <w:sz w:val="16"/>
                <w:szCs w:val="16"/>
              </w:rPr>
            </w:pPr>
            <w:r>
              <w:rPr>
                <w:sz w:val="16"/>
                <w:szCs w:val="16"/>
              </w:rPr>
              <w:t>F</w:t>
            </w:r>
          </w:p>
        </w:tc>
        <w:tc>
          <w:tcPr>
            <w:tcW w:w="4962" w:type="dxa"/>
            <w:shd w:val="solid" w:color="FFFFFF" w:fill="auto"/>
            <w:vAlign w:val="bottom"/>
          </w:tcPr>
          <w:p w14:paraId="1009C010" w14:textId="099D28F5" w:rsidR="008B056C" w:rsidRPr="00A36FEA" w:rsidRDefault="008B056C" w:rsidP="008B056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6119DD42" w14:textId="10A5C1FF" w:rsidR="008B056C" w:rsidRDefault="008B056C" w:rsidP="008B056C">
            <w:pPr>
              <w:pStyle w:val="TAC"/>
              <w:rPr>
                <w:sz w:val="16"/>
                <w:szCs w:val="16"/>
              </w:rPr>
            </w:pPr>
            <w:r>
              <w:rPr>
                <w:sz w:val="16"/>
                <w:szCs w:val="16"/>
              </w:rPr>
              <w:t>16.5.0</w:t>
            </w:r>
          </w:p>
        </w:tc>
      </w:tr>
      <w:tr w:rsidR="008B056C" w:rsidRPr="006B0D02" w14:paraId="717EE529" w14:textId="77777777" w:rsidTr="000E6824">
        <w:tc>
          <w:tcPr>
            <w:tcW w:w="800" w:type="dxa"/>
            <w:shd w:val="solid" w:color="FFFFFF" w:fill="auto"/>
          </w:tcPr>
          <w:p w14:paraId="541296F8" w14:textId="65D97689" w:rsidR="008B056C" w:rsidRDefault="008B056C" w:rsidP="008B056C">
            <w:pPr>
              <w:pStyle w:val="TAC"/>
              <w:rPr>
                <w:sz w:val="16"/>
                <w:szCs w:val="16"/>
              </w:rPr>
            </w:pPr>
            <w:r>
              <w:rPr>
                <w:sz w:val="16"/>
                <w:szCs w:val="16"/>
              </w:rPr>
              <w:t>2021-06</w:t>
            </w:r>
          </w:p>
        </w:tc>
        <w:tc>
          <w:tcPr>
            <w:tcW w:w="800" w:type="dxa"/>
            <w:shd w:val="solid" w:color="FFFFFF" w:fill="auto"/>
          </w:tcPr>
          <w:p w14:paraId="68367EDC" w14:textId="62A564C5" w:rsidR="008B056C" w:rsidRDefault="008B056C" w:rsidP="008B056C">
            <w:pPr>
              <w:pStyle w:val="TAC"/>
              <w:rPr>
                <w:sz w:val="16"/>
                <w:szCs w:val="16"/>
              </w:rPr>
            </w:pPr>
            <w:r>
              <w:rPr>
                <w:sz w:val="16"/>
                <w:szCs w:val="16"/>
              </w:rPr>
              <w:t>CT#92e</w:t>
            </w:r>
          </w:p>
        </w:tc>
        <w:tc>
          <w:tcPr>
            <w:tcW w:w="1094" w:type="dxa"/>
            <w:shd w:val="solid" w:color="FFFFFF" w:fill="auto"/>
          </w:tcPr>
          <w:p w14:paraId="0DADA4CD" w14:textId="4BC28392" w:rsidR="008B056C" w:rsidRDefault="008B056C" w:rsidP="008B056C">
            <w:pPr>
              <w:pStyle w:val="TAC"/>
              <w:rPr>
                <w:rFonts w:cs="Arial"/>
                <w:sz w:val="16"/>
                <w:szCs w:val="16"/>
              </w:rPr>
            </w:pPr>
            <w:r>
              <w:rPr>
                <w:rFonts w:cs="Arial"/>
                <w:sz w:val="16"/>
                <w:szCs w:val="16"/>
              </w:rPr>
              <w:t>CP-211073</w:t>
            </w:r>
          </w:p>
        </w:tc>
        <w:tc>
          <w:tcPr>
            <w:tcW w:w="519" w:type="dxa"/>
            <w:shd w:val="solid" w:color="FFFFFF" w:fill="auto"/>
          </w:tcPr>
          <w:p w14:paraId="59980F02" w14:textId="06FC0E52" w:rsidR="008B056C" w:rsidRDefault="008B056C" w:rsidP="008B056C">
            <w:pPr>
              <w:pStyle w:val="TAL"/>
              <w:rPr>
                <w:sz w:val="16"/>
                <w:szCs w:val="16"/>
              </w:rPr>
            </w:pPr>
            <w:r>
              <w:rPr>
                <w:sz w:val="16"/>
                <w:szCs w:val="16"/>
              </w:rPr>
              <w:t>0025</w:t>
            </w:r>
          </w:p>
        </w:tc>
        <w:tc>
          <w:tcPr>
            <w:tcW w:w="331" w:type="dxa"/>
            <w:shd w:val="solid" w:color="FFFFFF" w:fill="auto"/>
          </w:tcPr>
          <w:p w14:paraId="3984A4F5" w14:textId="77777777" w:rsidR="008B056C" w:rsidRPr="006B0D02" w:rsidRDefault="008B056C" w:rsidP="008B056C">
            <w:pPr>
              <w:pStyle w:val="TAR"/>
              <w:rPr>
                <w:sz w:val="16"/>
                <w:szCs w:val="16"/>
              </w:rPr>
            </w:pPr>
          </w:p>
        </w:tc>
        <w:tc>
          <w:tcPr>
            <w:tcW w:w="425" w:type="dxa"/>
            <w:shd w:val="solid" w:color="FFFFFF" w:fill="auto"/>
          </w:tcPr>
          <w:p w14:paraId="30B90DB1" w14:textId="1FDC52EA" w:rsidR="008B056C" w:rsidRDefault="008B056C" w:rsidP="008B056C">
            <w:pPr>
              <w:pStyle w:val="TAC"/>
              <w:rPr>
                <w:sz w:val="16"/>
                <w:szCs w:val="16"/>
              </w:rPr>
            </w:pPr>
            <w:r>
              <w:rPr>
                <w:sz w:val="16"/>
                <w:szCs w:val="16"/>
              </w:rPr>
              <w:t>F</w:t>
            </w:r>
          </w:p>
        </w:tc>
        <w:tc>
          <w:tcPr>
            <w:tcW w:w="4962" w:type="dxa"/>
            <w:shd w:val="solid" w:color="FFFFFF" w:fill="auto"/>
            <w:vAlign w:val="bottom"/>
          </w:tcPr>
          <w:p w14:paraId="464F0C1A" w14:textId="6D38E284" w:rsidR="008B056C" w:rsidRPr="00A36FEA" w:rsidRDefault="008B056C" w:rsidP="008B056C">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61902240" w14:textId="1BB613CA" w:rsidR="008B056C" w:rsidRDefault="008B056C" w:rsidP="008B056C">
            <w:pPr>
              <w:pStyle w:val="TAC"/>
              <w:rPr>
                <w:sz w:val="16"/>
                <w:szCs w:val="16"/>
              </w:rPr>
            </w:pPr>
            <w:r>
              <w:rPr>
                <w:sz w:val="16"/>
                <w:szCs w:val="16"/>
              </w:rPr>
              <w:t>16.5.0</w:t>
            </w:r>
          </w:p>
        </w:tc>
      </w:tr>
      <w:tr w:rsidR="00391081" w:rsidRPr="006B0D02" w14:paraId="190FC75D" w14:textId="77777777" w:rsidTr="00B47A6A">
        <w:tc>
          <w:tcPr>
            <w:tcW w:w="800" w:type="dxa"/>
            <w:shd w:val="solid" w:color="FFFFFF" w:fill="auto"/>
          </w:tcPr>
          <w:p w14:paraId="103DD851" w14:textId="50F54291" w:rsidR="00391081" w:rsidRDefault="00391081" w:rsidP="00391081">
            <w:pPr>
              <w:pStyle w:val="TAC"/>
              <w:rPr>
                <w:sz w:val="16"/>
                <w:szCs w:val="16"/>
              </w:rPr>
            </w:pPr>
            <w:r>
              <w:rPr>
                <w:sz w:val="16"/>
                <w:szCs w:val="16"/>
              </w:rPr>
              <w:t>2021-09</w:t>
            </w:r>
          </w:p>
        </w:tc>
        <w:tc>
          <w:tcPr>
            <w:tcW w:w="800" w:type="dxa"/>
            <w:shd w:val="solid" w:color="FFFFFF" w:fill="auto"/>
          </w:tcPr>
          <w:p w14:paraId="2FA06169" w14:textId="685C1179" w:rsidR="00391081" w:rsidRDefault="00391081" w:rsidP="00391081">
            <w:pPr>
              <w:pStyle w:val="TAC"/>
              <w:rPr>
                <w:sz w:val="16"/>
                <w:szCs w:val="16"/>
              </w:rPr>
            </w:pPr>
            <w:r>
              <w:rPr>
                <w:sz w:val="16"/>
                <w:szCs w:val="16"/>
              </w:rPr>
              <w:t>CT#93e</w:t>
            </w:r>
          </w:p>
        </w:tc>
        <w:tc>
          <w:tcPr>
            <w:tcW w:w="1094" w:type="dxa"/>
            <w:shd w:val="solid" w:color="FFFFFF" w:fill="auto"/>
          </w:tcPr>
          <w:p w14:paraId="36C5C5A6" w14:textId="3897C8CC" w:rsidR="00391081" w:rsidRPr="00391081" w:rsidRDefault="00391081" w:rsidP="00391081">
            <w:pPr>
              <w:pStyle w:val="TAC"/>
              <w:rPr>
                <w:rFonts w:cs="Arial"/>
                <w:sz w:val="16"/>
                <w:szCs w:val="16"/>
              </w:rPr>
            </w:pPr>
            <w:r w:rsidRPr="00B47A6A">
              <w:rPr>
                <w:sz w:val="16"/>
                <w:szCs w:val="16"/>
              </w:rPr>
              <w:t>CP-212065</w:t>
            </w:r>
          </w:p>
        </w:tc>
        <w:tc>
          <w:tcPr>
            <w:tcW w:w="519" w:type="dxa"/>
            <w:shd w:val="solid" w:color="FFFFFF" w:fill="auto"/>
            <w:vAlign w:val="bottom"/>
          </w:tcPr>
          <w:p w14:paraId="5C3C363D" w14:textId="2BCD324E" w:rsidR="00391081" w:rsidRDefault="00391081" w:rsidP="00391081">
            <w:pPr>
              <w:pStyle w:val="TAL"/>
              <w:rPr>
                <w:sz w:val="16"/>
                <w:szCs w:val="16"/>
              </w:rPr>
            </w:pPr>
            <w:r>
              <w:rPr>
                <w:rFonts w:cs="Arial"/>
                <w:sz w:val="16"/>
                <w:szCs w:val="16"/>
              </w:rPr>
              <w:t>0026</w:t>
            </w:r>
          </w:p>
        </w:tc>
        <w:tc>
          <w:tcPr>
            <w:tcW w:w="331" w:type="dxa"/>
            <w:shd w:val="solid" w:color="FFFFFF" w:fill="auto"/>
            <w:vAlign w:val="bottom"/>
          </w:tcPr>
          <w:p w14:paraId="0CF9A033" w14:textId="7A0FB393" w:rsidR="00391081" w:rsidRPr="006B0D02" w:rsidRDefault="00391081" w:rsidP="00391081">
            <w:pPr>
              <w:pStyle w:val="TAR"/>
              <w:rPr>
                <w:sz w:val="16"/>
                <w:szCs w:val="16"/>
              </w:rPr>
            </w:pPr>
            <w:r>
              <w:rPr>
                <w:rFonts w:cs="Arial"/>
                <w:sz w:val="16"/>
                <w:szCs w:val="16"/>
              </w:rPr>
              <w:t>1</w:t>
            </w:r>
          </w:p>
        </w:tc>
        <w:tc>
          <w:tcPr>
            <w:tcW w:w="425" w:type="dxa"/>
            <w:shd w:val="solid" w:color="FFFFFF" w:fill="auto"/>
            <w:vAlign w:val="bottom"/>
          </w:tcPr>
          <w:p w14:paraId="5F83766E" w14:textId="4768F50E"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516332C0" w14:textId="7E0E9040" w:rsidR="00391081" w:rsidRDefault="00391081" w:rsidP="00391081">
            <w:pPr>
              <w:pStyle w:val="TAL"/>
              <w:rPr>
                <w:rFonts w:cs="Arial"/>
                <w:sz w:val="16"/>
                <w:szCs w:val="16"/>
              </w:rPr>
            </w:pPr>
            <w:r>
              <w:rPr>
                <w:rFonts w:cs="Arial"/>
                <w:sz w:val="16"/>
                <w:szCs w:val="16"/>
              </w:rPr>
              <w:t>Handling of UE Radio Capability for Paging</w:t>
            </w:r>
          </w:p>
        </w:tc>
        <w:tc>
          <w:tcPr>
            <w:tcW w:w="708" w:type="dxa"/>
            <w:shd w:val="solid" w:color="FFFFFF" w:fill="auto"/>
          </w:tcPr>
          <w:p w14:paraId="659ED2F4" w14:textId="6CC05951" w:rsidR="00391081" w:rsidRDefault="00391081" w:rsidP="00391081">
            <w:pPr>
              <w:pStyle w:val="TAC"/>
              <w:rPr>
                <w:sz w:val="16"/>
                <w:szCs w:val="16"/>
              </w:rPr>
            </w:pPr>
            <w:r>
              <w:rPr>
                <w:sz w:val="16"/>
                <w:szCs w:val="16"/>
              </w:rPr>
              <w:t>16.6.0</w:t>
            </w:r>
          </w:p>
        </w:tc>
      </w:tr>
      <w:tr w:rsidR="00391081" w:rsidRPr="006B0D02" w14:paraId="4AD49B61" w14:textId="77777777" w:rsidTr="00B47A6A">
        <w:tc>
          <w:tcPr>
            <w:tcW w:w="800" w:type="dxa"/>
            <w:shd w:val="solid" w:color="FFFFFF" w:fill="auto"/>
          </w:tcPr>
          <w:p w14:paraId="25EE025E" w14:textId="497D57A5" w:rsidR="00391081" w:rsidRDefault="00391081" w:rsidP="00391081">
            <w:pPr>
              <w:pStyle w:val="TAC"/>
              <w:rPr>
                <w:sz w:val="16"/>
                <w:szCs w:val="16"/>
              </w:rPr>
            </w:pPr>
            <w:r>
              <w:rPr>
                <w:sz w:val="16"/>
                <w:szCs w:val="16"/>
              </w:rPr>
              <w:t>2021-09</w:t>
            </w:r>
          </w:p>
        </w:tc>
        <w:tc>
          <w:tcPr>
            <w:tcW w:w="800" w:type="dxa"/>
            <w:shd w:val="solid" w:color="FFFFFF" w:fill="auto"/>
          </w:tcPr>
          <w:p w14:paraId="36DD88A5" w14:textId="25457F1B" w:rsidR="00391081" w:rsidRDefault="00391081" w:rsidP="00391081">
            <w:pPr>
              <w:pStyle w:val="TAC"/>
              <w:rPr>
                <w:sz w:val="16"/>
                <w:szCs w:val="16"/>
              </w:rPr>
            </w:pPr>
            <w:r>
              <w:rPr>
                <w:sz w:val="16"/>
                <w:szCs w:val="16"/>
              </w:rPr>
              <w:t>CT#93e</w:t>
            </w:r>
          </w:p>
        </w:tc>
        <w:tc>
          <w:tcPr>
            <w:tcW w:w="1094" w:type="dxa"/>
            <w:shd w:val="solid" w:color="FFFFFF" w:fill="auto"/>
          </w:tcPr>
          <w:p w14:paraId="6BCFFA21" w14:textId="31FEFE25" w:rsidR="00391081" w:rsidRPr="00391081" w:rsidRDefault="00391081" w:rsidP="00391081">
            <w:pPr>
              <w:pStyle w:val="TAC"/>
              <w:rPr>
                <w:rFonts w:cs="Arial"/>
                <w:sz w:val="16"/>
                <w:szCs w:val="16"/>
              </w:rPr>
            </w:pPr>
            <w:r w:rsidRPr="00B47A6A">
              <w:rPr>
                <w:sz w:val="16"/>
                <w:szCs w:val="16"/>
              </w:rPr>
              <w:t>CP-212060</w:t>
            </w:r>
          </w:p>
        </w:tc>
        <w:tc>
          <w:tcPr>
            <w:tcW w:w="519" w:type="dxa"/>
            <w:shd w:val="solid" w:color="FFFFFF" w:fill="auto"/>
            <w:vAlign w:val="bottom"/>
          </w:tcPr>
          <w:p w14:paraId="24BBBC2D" w14:textId="208DEE3C" w:rsidR="00391081" w:rsidRDefault="00391081" w:rsidP="00391081">
            <w:pPr>
              <w:pStyle w:val="TAL"/>
              <w:rPr>
                <w:sz w:val="16"/>
                <w:szCs w:val="16"/>
              </w:rPr>
            </w:pPr>
            <w:r>
              <w:rPr>
                <w:rFonts w:cs="Arial"/>
                <w:sz w:val="16"/>
                <w:szCs w:val="16"/>
              </w:rPr>
              <w:t>0028</w:t>
            </w:r>
          </w:p>
        </w:tc>
        <w:tc>
          <w:tcPr>
            <w:tcW w:w="331" w:type="dxa"/>
            <w:shd w:val="solid" w:color="FFFFFF" w:fill="auto"/>
            <w:vAlign w:val="bottom"/>
          </w:tcPr>
          <w:p w14:paraId="512ECB4F" w14:textId="7FF92698" w:rsidR="00391081" w:rsidRPr="006B0D02" w:rsidRDefault="00391081" w:rsidP="00391081">
            <w:pPr>
              <w:pStyle w:val="TAR"/>
              <w:rPr>
                <w:sz w:val="16"/>
                <w:szCs w:val="16"/>
              </w:rPr>
            </w:pPr>
            <w:r>
              <w:rPr>
                <w:rFonts w:cs="Arial"/>
                <w:sz w:val="16"/>
                <w:szCs w:val="16"/>
              </w:rPr>
              <w:t> </w:t>
            </w:r>
          </w:p>
        </w:tc>
        <w:tc>
          <w:tcPr>
            <w:tcW w:w="425" w:type="dxa"/>
            <w:shd w:val="solid" w:color="FFFFFF" w:fill="auto"/>
            <w:vAlign w:val="bottom"/>
          </w:tcPr>
          <w:p w14:paraId="0B3A820D" w14:textId="144A9B45"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5E9BD2DC" w14:textId="0FC0E655" w:rsidR="00391081" w:rsidRDefault="00391081" w:rsidP="00391081">
            <w:pPr>
              <w:pStyle w:val="TAL"/>
              <w:rPr>
                <w:rFonts w:cs="Arial"/>
                <w:sz w:val="16"/>
                <w:szCs w:val="16"/>
              </w:rPr>
            </w:pPr>
            <w:r>
              <w:rPr>
                <w:rFonts w:cs="Arial"/>
                <w:sz w:val="16"/>
                <w:szCs w:val="16"/>
              </w:rPr>
              <w:t>3xx description correction for SCP</w:t>
            </w:r>
          </w:p>
        </w:tc>
        <w:tc>
          <w:tcPr>
            <w:tcW w:w="708" w:type="dxa"/>
            <w:shd w:val="solid" w:color="FFFFFF" w:fill="auto"/>
          </w:tcPr>
          <w:p w14:paraId="1AF52D39" w14:textId="562AD4D9" w:rsidR="00391081" w:rsidRDefault="00391081" w:rsidP="00391081">
            <w:pPr>
              <w:pStyle w:val="TAC"/>
              <w:rPr>
                <w:sz w:val="16"/>
                <w:szCs w:val="16"/>
              </w:rPr>
            </w:pPr>
            <w:r>
              <w:rPr>
                <w:sz w:val="16"/>
                <w:szCs w:val="16"/>
              </w:rPr>
              <w:t>16.6.0</w:t>
            </w:r>
          </w:p>
        </w:tc>
      </w:tr>
      <w:tr w:rsidR="00391081" w:rsidRPr="006B0D02" w14:paraId="6F4D337B" w14:textId="77777777" w:rsidTr="00B47A6A">
        <w:tc>
          <w:tcPr>
            <w:tcW w:w="800" w:type="dxa"/>
            <w:shd w:val="solid" w:color="FFFFFF" w:fill="auto"/>
          </w:tcPr>
          <w:p w14:paraId="05A259A1" w14:textId="425B20A4" w:rsidR="00391081" w:rsidRDefault="00391081" w:rsidP="00391081">
            <w:pPr>
              <w:pStyle w:val="TAC"/>
              <w:rPr>
                <w:sz w:val="16"/>
                <w:szCs w:val="16"/>
              </w:rPr>
            </w:pPr>
            <w:r>
              <w:rPr>
                <w:sz w:val="16"/>
                <w:szCs w:val="16"/>
              </w:rPr>
              <w:t>2021-09</w:t>
            </w:r>
          </w:p>
        </w:tc>
        <w:tc>
          <w:tcPr>
            <w:tcW w:w="800" w:type="dxa"/>
            <w:shd w:val="solid" w:color="FFFFFF" w:fill="auto"/>
          </w:tcPr>
          <w:p w14:paraId="4055218C" w14:textId="36E680F9" w:rsidR="00391081" w:rsidRDefault="00391081" w:rsidP="00391081">
            <w:pPr>
              <w:pStyle w:val="TAC"/>
              <w:rPr>
                <w:sz w:val="16"/>
                <w:szCs w:val="16"/>
              </w:rPr>
            </w:pPr>
            <w:r>
              <w:rPr>
                <w:sz w:val="16"/>
                <w:szCs w:val="16"/>
              </w:rPr>
              <w:t>CT#93e</w:t>
            </w:r>
          </w:p>
        </w:tc>
        <w:tc>
          <w:tcPr>
            <w:tcW w:w="1094" w:type="dxa"/>
            <w:shd w:val="solid" w:color="FFFFFF" w:fill="auto"/>
          </w:tcPr>
          <w:p w14:paraId="1CF4CA35" w14:textId="1E68A896" w:rsidR="00391081" w:rsidRPr="00391081" w:rsidRDefault="00391081" w:rsidP="00391081">
            <w:pPr>
              <w:pStyle w:val="TAC"/>
              <w:rPr>
                <w:rFonts w:cs="Arial"/>
                <w:sz w:val="16"/>
                <w:szCs w:val="16"/>
              </w:rPr>
            </w:pPr>
            <w:r w:rsidRPr="00B47A6A">
              <w:rPr>
                <w:sz w:val="16"/>
                <w:szCs w:val="16"/>
              </w:rPr>
              <w:t>CP-212080</w:t>
            </w:r>
          </w:p>
        </w:tc>
        <w:tc>
          <w:tcPr>
            <w:tcW w:w="519" w:type="dxa"/>
            <w:shd w:val="solid" w:color="FFFFFF" w:fill="auto"/>
            <w:vAlign w:val="bottom"/>
          </w:tcPr>
          <w:p w14:paraId="75FE1EA1" w14:textId="0D3357E6" w:rsidR="00391081" w:rsidRDefault="00391081" w:rsidP="00391081">
            <w:pPr>
              <w:pStyle w:val="TAL"/>
              <w:rPr>
                <w:sz w:val="16"/>
                <w:szCs w:val="16"/>
              </w:rPr>
            </w:pPr>
            <w:r>
              <w:rPr>
                <w:rFonts w:cs="Arial"/>
                <w:sz w:val="16"/>
                <w:szCs w:val="16"/>
              </w:rPr>
              <w:t>0031</w:t>
            </w:r>
          </w:p>
        </w:tc>
        <w:tc>
          <w:tcPr>
            <w:tcW w:w="331" w:type="dxa"/>
            <w:shd w:val="solid" w:color="FFFFFF" w:fill="auto"/>
            <w:vAlign w:val="bottom"/>
          </w:tcPr>
          <w:p w14:paraId="30E9FC5A" w14:textId="05BFBE04" w:rsidR="00391081" w:rsidRPr="006B0D02" w:rsidRDefault="00391081" w:rsidP="00391081">
            <w:pPr>
              <w:pStyle w:val="TAR"/>
              <w:rPr>
                <w:sz w:val="16"/>
                <w:szCs w:val="16"/>
              </w:rPr>
            </w:pPr>
            <w:r>
              <w:rPr>
                <w:rFonts w:cs="Arial"/>
                <w:sz w:val="16"/>
                <w:szCs w:val="16"/>
              </w:rPr>
              <w:t> </w:t>
            </w:r>
          </w:p>
        </w:tc>
        <w:tc>
          <w:tcPr>
            <w:tcW w:w="425" w:type="dxa"/>
            <w:shd w:val="solid" w:color="FFFFFF" w:fill="auto"/>
            <w:vAlign w:val="bottom"/>
          </w:tcPr>
          <w:p w14:paraId="1B82D7E6" w14:textId="27E9606B"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05A145CF" w14:textId="765100C0" w:rsidR="00391081" w:rsidRDefault="00391081" w:rsidP="00391081">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16FFD2F8" w14:textId="6A5420B4" w:rsidR="00391081" w:rsidRDefault="00391081" w:rsidP="00391081">
            <w:pPr>
              <w:pStyle w:val="TAC"/>
              <w:rPr>
                <w:sz w:val="16"/>
                <w:szCs w:val="16"/>
              </w:rPr>
            </w:pPr>
            <w:r>
              <w:rPr>
                <w:sz w:val="16"/>
                <w:szCs w:val="16"/>
              </w:rPr>
              <w:t>16.6.0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52D17" w14:textId="77777777" w:rsidR="004975AD" w:rsidRDefault="004975AD">
      <w:r>
        <w:separator/>
      </w:r>
    </w:p>
  </w:endnote>
  <w:endnote w:type="continuationSeparator" w:id="0">
    <w:p w14:paraId="386C24BC" w14:textId="77777777" w:rsidR="004975AD" w:rsidRDefault="0049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9E057" w14:textId="77777777" w:rsidR="004975AD" w:rsidRDefault="004975AD">
      <w:r>
        <w:separator/>
      </w:r>
    </w:p>
  </w:footnote>
  <w:footnote w:type="continuationSeparator" w:id="0">
    <w:p w14:paraId="75F8082C" w14:textId="77777777" w:rsidR="004975AD" w:rsidRDefault="0049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49B3F874"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35EE1A83"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9DE">
      <w:rPr>
        <w:rFonts w:ascii="Arial" w:hAnsi="Arial" w:cs="Arial"/>
        <w:b/>
        <w:noProof/>
        <w:sz w:val="18"/>
        <w:szCs w:val="18"/>
      </w:rPr>
      <w:t>Release 16</w:t>
    </w:r>
    <w:r>
      <w:rPr>
        <w:rFonts w:ascii="Arial" w:hAnsi="Arial" w:cs="Arial"/>
        <w:b/>
        <w:sz w:val="18"/>
        <w:szCs w:val="18"/>
      </w:rPr>
      <w:fldChar w:fldCharType="end"/>
    </w:r>
  </w:p>
  <w:p w14:paraId="64C323D7" w14:textId="77777777" w:rsidR="003D0F82" w:rsidRDefault="003D0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687E"/>
    <w:rsid w:val="000B1303"/>
    <w:rsid w:val="000B77CF"/>
    <w:rsid w:val="000C47C3"/>
    <w:rsid w:val="000C49B2"/>
    <w:rsid w:val="000D58AB"/>
    <w:rsid w:val="000E6824"/>
    <w:rsid w:val="00113103"/>
    <w:rsid w:val="00116342"/>
    <w:rsid w:val="001222DA"/>
    <w:rsid w:val="00133525"/>
    <w:rsid w:val="001A4C42"/>
    <w:rsid w:val="001A7420"/>
    <w:rsid w:val="001B6637"/>
    <w:rsid w:val="001C21C3"/>
    <w:rsid w:val="001D02C2"/>
    <w:rsid w:val="001E52DB"/>
    <w:rsid w:val="001E607E"/>
    <w:rsid w:val="001F0C1D"/>
    <w:rsid w:val="001F1132"/>
    <w:rsid w:val="001F168B"/>
    <w:rsid w:val="0020187A"/>
    <w:rsid w:val="00224424"/>
    <w:rsid w:val="002347A2"/>
    <w:rsid w:val="002450DD"/>
    <w:rsid w:val="002675F0"/>
    <w:rsid w:val="002A3CCE"/>
    <w:rsid w:val="002B2B56"/>
    <w:rsid w:val="002B6339"/>
    <w:rsid w:val="002D7806"/>
    <w:rsid w:val="002E00EE"/>
    <w:rsid w:val="002E1AEC"/>
    <w:rsid w:val="003172DC"/>
    <w:rsid w:val="0035462D"/>
    <w:rsid w:val="00372825"/>
    <w:rsid w:val="003765B8"/>
    <w:rsid w:val="00384062"/>
    <w:rsid w:val="00391081"/>
    <w:rsid w:val="003C2F2F"/>
    <w:rsid w:val="003C34BB"/>
    <w:rsid w:val="003C3971"/>
    <w:rsid w:val="003D0E64"/>
    <w:rsid w:val="003D0F82"/>
    <w:rsid w:val="003D13C1"/>
    <w:rsid w:val="003E0F82"/>
    <w:rsid w:val="00404299"/>
    <w:rsid w:val="00423334"/>
    <w:rsid w:val="004345EC"/>
    <w:rsid w:val="004409D5"/>
    <w:rsid w:val="00465515"/>
    <w:rsid w:val="004975AD"/>
    <w:rsid w:val="004D3322"/>
    <w:rsid w:val="004D3578"/>
    <w:rsid w:val="004D39DD"/>
    <w:rsid w:val="004D58EE"/>
    <w:rsid w:val="004E213A"/>
    <w:rsid w:val="004E27CB"/>
    <w:rsid w:val="004F0988"/>
    <w:rsid w:val="004F1800"/>
    <w:rsid w:val="004F3340"/>
    <w:rsid w:val="00501465"/>
    <w:rsid w:val="00504492"/>
    <w:rsid w:val="0052189D"/>
    <w:rsid w:val="0053388B"/>
    <w:rsid w:val="00535773"/>
    <w:rsid w:val="005434F1"/>
    <w:rsid w:val="00543E6C"/>
    <w:rsid w:val="00545A6D"/>
    <w:rsid w:val="00565087"/>
    <w:rsid w:val="005721E3"/>
    <w:rsid w:val="00576499"/>
    <w:rsid w:val="0058096B"/>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77375"/>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71CBD"/>
    <w:rsid w:val="008768CA"/>
    <w:rsid w:val="00881FD1"/>
    <w:rsid w:val="008A791B"/>
    <w:rsid w:val="008B056C"/>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B53DF"/>
    <w:rsid w:val="009D7997"/>
    <w:rsid w:val="009F37B7"/>
    <w:rsid w:val="00A10F02"/>
    <w:rsid w:val="00A164B4"/>
    <w:rsid w:val="00A26956"/>
    <w:rsid w:val="00A27486"/>
    <w:rsid w:val="00A27B4B"/>
    <w:rsid w:val="00A36A94"/>
    <w:rsid w:val="00A36FEA"/>
    <w:rsid w:val="00A53724"/>
    <w:rsid w:val="00A539AC"/>
    <w:rsid w:val="00A56066"/>
    <w:rsid w:val="00A624C5"/>
    <w:rsid w:val="00A629DE"/>
    <w:rsid w:val="00A73129"/>
    <w:rsid w:val="00A82346"/>
    <w:rsid w:val="00A92BA1"/>
    <w:rsid w:val="00A92F60"/>
    <w:rsid w:val="00AC6BC6"/>
    <w:rsid w:val="00AE138D"/>
    <w:rsid w:val="00AE65E2"/>
    <w:rsid w:val="00B15449"/>
    <w:rsid w:val="00B32299"/>
    <w:rsid w:val="00B403E2"/>
    <w:rsid w:val="00B41303"/>
    <w:rsid w:val="00B47A6A"/>
    <w:rsid w:val="00B56DFD"/>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08C2"/>
    <w:rsid w:val="00C33079"/>
    <w:rsid w:val="00C45231"/>
    <w:rsid w:val="00C519EB"/>
    <w:rsid w:val="00C565E5"/>
    <w:rsid w:val="00C619FE"/>
    <w:rsid w:val="00C72833"/>
    <w:rsid w:val="00C80F1D"/>
    <w:rsid w:val="00C83F6B"/>
    <w:rsid w:val="00C93F40"/>
    <w:rsid w:val="00CA3D0C"/>
    <w:rsid w:val="00CB623C"/>
    <w:rsid w:val="00CC72E7"/>
    <w:rsid w:val="00CD31BE"/>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2B1F"/>
    <w:rsid w:val="00DF62CD"/>
    <w:rsid w:val="00E079AC"/>
    <w:rsid w:val="00E16509"/>
    <w:rsid w:val="00E210B8"/>
    <w:rsid w:val="00E40F1B"/>
    <w:rsid w:val="00E4384E"/>
    <w:rsid w:val="00E44582"/>
    <w:rsid w:val="00E77645"/>
    <w:rsid w:val="00EA15B0"/>
    <w:rsid w:val="00EA5EA7"/>
    <w:rsid w:val="00EA5FBB"/>
    <w:rsid w:val="00EB2237"/>
    <w:rsid w:val="00EB4231"/>
    <w:rsid w:val="00EC19F9"/>
    <w:rsid w:val="00EC4A25"/>
    <w:rsid w:val="00EE0E5D"/>
    <w:rsid w:val="00EE4C2C"/>
    <w:rsid w:val="00F025A2"/>
    <w:rsid w:val="00F04712"/>
    <w:rsid w:val="00F13360"/>
    <w:rsid w:val="00F22379"/>
    <w:rsid w:val="00F22EC7"/>
    <w:rsid w:val="00F24C3F"/>
    <w:rsid w:val="00F325C8"/>
    <w:rsid w:val="00F40EE1"/>
    <w:rsid w:val="00F63637"/>
    <w:rsid w:val="00F653B8"/>
    <w:rsid w:val="00F765E4"/>
    <w:rsid w:val="00F9008D"/>
    <w:rsid w:val="00FA029B"/>
    <w:rsid w:val="00FA1266"/>
    <w:rsid w:val="00FC1192"/>
    <w:rsid w:val="00FC50F9"/>
    <w:rsid w:val="00FD2AA7"/>
    <w:rsid w:val="00FE5829"/>
    <w:rsid w:val="00FF7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13568</Words>
  <Characters>77340</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2021-08-30T14:17:00Z</dcterms:created>
  <dcterms:modified xsi:type="dcterms:W3CDTF">2021-09-16T18:44:00Z</dcterms:modified>
</cp:coreProperties>
</file>