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54D3B26F"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100E1F">
              <w:rPr>
                <w:noProof w:val="0"/>
              </w:rPr>
              <w:t>1</w:t>
            </w:r>
            <w:r w:rsidR="000F174C">
              <w:rPr>
                <w:noProof w:val="0"/>
              </w:rPr>
              <w:t>8</w:t>
            </w:r>
            <w:r w:rsidRPr="0090769B">
              <w:rPr>
                <w:noProof w:val="0"/>
              </w:rPr>
              <w:t>.</w:t>
            </w:r>
            <w:r w:rsidR="000F174C">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0F174C">
              <w:rPr>
                <w:noProof w:val="0"/>
                <w:sz w:val="32"/>
              </w:rPr>
              <w:t>3</w:t>
            </w:r>
            <w:r w:rsidRPr="0090769B">
              <w:rPr>
                <w:noProof w:val="0"/>
                <w:sz w:val="32"/>
              </w:rPr>
              <w:t>-</w:t>
            </w:r>
            <w:bookmarkEnd w:id="4"/>
            <w:r w:rsidR="0072349A">
              <w:rPr>
                <w:noProof w:val="0"/>
                <w:sz w:val="32"/>
              </w:rPr>
              <w:t>0</w:t>
            </w:r>
            <w:r w:rsidR="000F174C">
              <w:rPr>
                <w:noProof w:val="0"/>
                <w:sz w:val="32"/>
              </w:rPr>
              <w:t>3</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0A7F28">
              <w:t>;</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0379B1F0"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w:t>
            </w:r>
            <w:bookmarkEnd w:id="7"/>
            <w:r w:rsidR="000F174C">
              <w:rPr>
                <w:rStyle w:val="ZGSM"/>
              </w:rPr>
              <w:t>8</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8" w:name="_MON_1684549432"/>
      <w:bookmarkEnd w:id="8"/>
      <w:tr w:rsidR="00885EC3" w:rsidRPr="0090769B" w14:paraId="7502F660" w14:textId="77777777" w:rsidTr="004837B1">
        <w:trPr>
          <w:trHeight w:hRule="exact" w:val="1531"/>
        </w:trPr>
        <w:tc>
          <w:tcPr>
            <w:tcW w:w="4883" w:type="dxa"/>
            <w:shd w:val="clear" w:color="auto" w:fill="auto"/>
          </w:tcPr>
          <w:p w14:paraId="3668BA7D" w14:textId="4C23A922" w:rsidR="00885EC3" w:rsidRPr="0090769B" w:rsidRDefault="000F174C" w:rsidP="00885EC3">
            <w:r>
              <w:object w:dxaOrig="2026" w:dyaOrig="1251" w14:anchorId="3BB5E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5pt" o:ole="">
                  <v:imagedata r:id="rId9" o:title=""/>
                </v:shape>
                <o:OLEObject Type="Embed" ProgID="Word.Picture.8" ShapeID="_x0000_i1028" DrawAspect="Content" ObjectID="_1741552867" r:id="rId10"/>
              </w:object>
            </w:r>
          </w:p>
        </w:tc>
        <w:tc>
          <w:tcPr>
            <w:tcW w:w="5540" w:type="dxa"/>
            <w:shd w:val="clear" w:color="auto" w:fill="auto"/>
          </w:tcPr>
          <w:p w14:paraId="6AC725D3" w14:textId="390AE588" w:rsidR="00885EC3" w:rsidRPr="0090769B" w:rsidRDefault="00000000" w:rsidP="00885EC3">
            <w:pPr>
              <w:jc w:val="right"/>
            </w:pPr>
            <w:bookmarkStart w:id="9" w:name="logos"/>
            <w:r>
              <w:pict w14:anchorId="6D10D010">
                <v:shape id="_x0000_i1026" type="#_x0000_t75" style="width:127.7pt;height:74.05pt">
                  <v:imagedata r:id="rId11" o:title="3GPP-logo_web"/>
                </v:shape>
              </w:pict>
            </w:r>
            <w:bookmarkEnd w:id="9"/>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0"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0"/>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1"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2"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2"/>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3"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78F06954" w:rsidR="00495D4A" w:rsidRPr="0090769B" w:rsidRDefault="00495D4A" w:rsidP="004837B1">
            <w:pPr>
              <w:pStyle w:val="FP"/>
              <w:jc w:val="center"/>
              <w:rPr>
                <w:sz w:val="18"/>
              </w:rPr>
            </w:pPr>
            <w:r w:rsidRPr="0090769B">
              <w:rPr>
                <w:sz w:val="18"/>
              </w:rPr>
              <w:t>© 202</w:t>
            </w:r>
            <w:r w:rsidR="000F174C">
              <w:rPr>
                <w:sz w:val="18"/>
              </w:rPr>
              <w:t>3</w:t>
            </w:r>
            <w:r w:rsidRPr="0090769B">
              <w:rPr>
                <w:sz w:val="18"/>
              </w:rPr>
              <w:t>, 3GPP Organizational Partners (ARIB, ATIS, CCSA, ETSI, TSDSI, TTA, TTC).</w:t>
            </w:r>
            <w:bookmarkStart w:id="14" w:name="copyrightaddon"/>
            <w:bookmarkEnd w:id="14"/>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3"/>
          </w:p>
          <w:p w14:paraId="5914F857" w14:textId="77777777" w:rsidR="00495D4A" w:rsidRPr="0090769B" w:rsidRDefault="00495D4A" w:rsidP="004837B1"/>
        </w:tc>
      </w:tr>
      <w:bookmarkEnd w:id="11"/>
    </w:tbl>
    <w:p w14:paraId="43BCC86F" w14:textId="77777777" w:rsidR="00495D4A" w:rsidRPr="0090769B" w:rsidRDefault="00495D4A" w:rsidP="00B11930">
      <w:pPr>
        <w:pStyle w:val="TT"/>
      </w:pPr>
      <w:r w:rsidRPr="0090769B">
        <w:br w:type="page"/>
      </w:r>
      <w:bookmarkStart w:id="15" w:name="tableOfContents"/>
      <w:bookmarkEnd w:id="15"/>
      <w:r w:rsidRPr="0090769B">
        <w:lastRenderedPageBreak/>
        <w:t>Contents</w:t>
      </w:r>
    </w:p>
    <w:p w14:paraId="1727E584" w14:textId="23410380" w:rsidR="000F174C" w:rsidRDefault="001D299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F174C">
        <w:rPr>
          <w:noProof/>
        </w:rPr>
        <w:t>Foreword</w:t>
      </w:r>
      <w:r w:rsidR="000F174C">
        <w:rPr>
          <w:noProof/>
        </w:rPr>
        <w:tab/>
      </w:r>
      <w:r w:rsidR="000F174C">
        <w:rPr>
          <w:noProof/>
        </w:rPr>
        <w:fldChar w:fldCharType="begin" w:fldLock="1"/>
      </w:r>
      <w:r w:rsidR="000F174C">
        <w:rPr>
          <w:noProof/>
        </w:rPr>
        <w:instrText xml:space="preserve"> PAGEREF _Toc130940091 \h </w:instrText>
      </w:r>
      <w:r w:rsidR="000F174C">
        <w:rPr>
          <w:noProof/>
        </w:rPr>
      </w:r>
      <w:r w:rsidR="000F174C">
        <w:rPr>
          <w:noProof/>
        </w:rPr>
        <w:fldChar w:fldCharType="separate"/>
      </w:r>
      <w:r w:rsidR="000F174C">
        <w:rPr>
          <w:noProof/>
        </w:rPr>
        <w:t>4</w:t>
      </w:r>
      <w:r w:rsidR="000F174C">
        <w:rPr>
          <w:noProof/>
        </w:rPr>
        <w:fldChar w:fldCharType="end"/>
      </w:r>
    </w:p>
    <w:p w14:paraId="709CC800" w14:textId="70F3141C" w:rsidR="000F174C" w:rsidRDefault="000F174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_Toc130940092 \h </w:instrText>
      </w:r>
      <w:r>
        <w:rPr>
          <w:noProof/>
        </w:rPr>
      </w:r>
      <w:r>
        <w:rPr>
          <w:noProof/>
        </w:rPr>
        <w:fldChar w:fldCharType="separate"/>
      </w:r>
      <w:r>
        <w:rPr>
          <w:noProof/>
        </w:rPr>
        <w:t>5</w:t>
      </w:r>
      <w:r>
        <w:rPr>
          <w:noProof/>
        </w:rPr>
        <w:fldChar w:fldCharType="end"/>
      </w:r>
    </w:p>
    <w:p w14:paraId="49B19A0A" w14:textId="19FB45E2" w:rsidR="000F174C" w:rsidRDefault="000F174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_Toc130940093 \h </w:instrText>
      </w:r>
      <w:r>
        <w:rPr>
          <w:noProof/>
        </w:rPr>
      </w:r>
      <w:r>
        <w:rPr>
          <w:noProof/>
        </w:rPr>
        <w:fldChar w:fldCharType="separate"/>
      </w:r>
      <w:r>
        <w:rPr>
          <w:noProof/>
        </w:rPr>
        <w:t>5</w:t>
      </w:r>
      <w:r>
        <w:rPr>
          <w:noProof/>
        </w:rPr>
        <w:fldChar w:fldCharType="end"/>
      </w:r>
    </w:p>
    <w:p w14:paraId="3D6F5D28" w14:textId="7242383B" w:rsidR="000F174C" w:rsidRDefault="000F174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_Toc130940094 \h </w:instrText>
      </w:r>
      <w:r>
        <w:rPr>
          <w:noProof/>
        </w:rPr>
      </w:r>
      <w:r>
        <w:rPr>
          <w:noProof/>
        </w:rPr>
        <w:fldChar w:fldCharType="separate"/>
      </w:r>
      <w:r>
        <w:rPr>
          <w:noProof/>
        </w:rPr>
        <w:t>5</w:t>
      </w:r>
      <w:r>
        <w:rPr>
          <w:noProof/>
        </w:rPr>
        <w:fldChar w:fldCharType="end"/>
      </w:r>
    </w:p>
    <w:p w14:paraId="7455941B" w14:textId="25FBB368" w:rsidR="000F174C" w:rsidRDefault="000F174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_Toc130940095 \h </w:instrText>
      </w:r>
      <w:r>
        <w:rPr>
          <w:noProof/>
        </w:rPr>
      </w:r>
      <w:r>
        <w:rPr>
          <w:noProof/>
        </w:rPr>
        <w:fldChar w:fldCharType="separate"/>
      </w:r>
      <w:r>
        <w:rPr>
          <w:noProof/>
        </w:rPr>
        <w:t>5</w:t>
      </w:r>
      <w:r>
        <w:rPr>
          <w:noProof/>
        </w:rPr>
        <w:fldChar w:fldCharType="end"/>
      </w:r>
    </w:p>
    <w:p w14:paraId="121FC214" w14:textId="7B43392F" w:rsidR="000F174C" w:rsidRDefault="000F174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_Toc130940096 \h </w:instrText>
      </w:r>
      <w:r>
        <w:rPr>
          <w:noProof/>
        </w:rPr>
      </w:r>
      <w:r>
        <w:rPr>
          <w:noProof/>
        </w:rPr>
        <w:fldChar w:fldCharType="separate"/>
      </w:r>
      <w:r>
        <w:rPr>
          <w:noProof/>
        </w:rPr>
        <w:t>6</w:t>
      </w:r>
      <w:r>
        <w:rPr>
          <w:noProof/>
        </w:rPr>
        <w:fldChar w:fldCharType="end"/>
      </w:r>
    </w:p>
    <w:p w14:paraId="67652CE4" w14:textId="4D1DCADC" w:rsidR="000F174C" w:rsidRDefault="000F174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_Toc130940097 \h </w:instrText>
      </w:r>
      <w:r>
        <w:rPr>
          <w:noProof/>
        </w:rPr>
      </w:r>
      <w:r>
        <w:rPr>
          <w:noProof/>
        </w:rPr>
        <w:fldChar w:fldCharType="separate"/>
      </w:r>
      <w:r>
        <w:rPr>
          <w:noProof/>
        </w:rPr>
        <w:t>6</w:t>
      </w:r>
      <w:r>
        <w:rPr>
          <w:noProof/>
        </w:rPr>
        <w:fldChar w:fldCharType="end"/>
      </w:r>
    </w:p>
    <w:p w14:paraId="2F780670" w14:textId="3A6AC3D6" w:rsidR="000F174C" w:rsidRDefault="000F174C">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rPr>
        <w:t>3GPP procedures for Service Name and Port Number registry management</w:t>
      </w:r>
      <w:r>
        <w:rPr>
          <w:noProof/>
        </w:rPr>
        <w:tab/>
      </w:r>
      <w:r>
        <w:rPr>
          <w:noProof/>
        </w:rPr>
        <w:fldChar w:fldCharType="begin" w:fldLock="1"/>
      </w:r>
      <w:r>
        <w:rPr>
          <w:noProof/>
        </w:rPr>
        <w:instrText xml:space="preserve"> PAGEREF _Toc130940098 \h </w:instrText>
      </w:r>
      <w:r>
        <w:rPr>
          <w:noProof/>
        </w:rPr>
      </w:r>
      <w:r>
        <w:rPr>
          <w:noProof/>
        </w:rPr>
        <w:fldChar w:fldCharType="separate"/>
      </w:r>
      <w:r>
        <w:rPr>
          <w:noProof/>
        </w:rPr>
        <w:t>6</w:t>
      </w:r>
      <w:r>
        <w:rPr>
          <w:noProof/>
        </w:rPr>
        <w:fldChar w:fldCharType="end"/>
      </w:r>
    </w:p>
    <w:p w14:paraId="2A9BC7D6" w14:textId="15D5EB07" w:rsidR="000F174C" w:rsidRDefault="000F174C">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rPr>
        <w:t>General Principles</w:t>
      </w:r>
      <w:r>
        <w:rPr>
          <w:noProof/>
        </w:rPr>
        <w:tab/>
      </w:r>
      <w:r>
        <w:rPr>
          <w:noProof/>
        </w:rPr>
        <w:fldChar w:fldCharType="begin" w:fldLock="1"/>
      </w:r>
      <w:r>
        <w:rPr>
          <w:noProof/>
        </w:rPr>
        <w:instrText xml:space="preserve"> PAGEREF _Toc130940099 \h </w:instrText>
      </w:r>
      <w:r>
        <w:rPr>
          <w:noProof/>
        </w:rPr>
      </w:r>
      <w:r>
        <w:rPr>
          <w:noProof/>
        </w:rPr>
        <w:fldChar w:fldCharType="separate"/>
      </w:r>
      <w:r>
        <w:rPr>
          <w:noProof/>
        </w:rPr>
        <w:t>6</w:t>
      </w:r>
      <w:r>
        <w:rPr>
          <w:noProof/>
        </w:rPr>
        <w:fldChar w:fldCharType="end"/>
      </w:r>
    </w:p>
    <w:p w14:paraId="354E2BB8" w14:textId="38CEC2A0" w:rsidR="000F174C" w:rsidRDefault="000F174C">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_Toc130940100 \h </w:instrText>
      </w:r>
      <w:r>
        <w:rPr>
          <w:noProof/>
        </w:rPr>
      </w:r>
      <w:r>
        <w:rPr>
          <w:noProof/>
        </w:rPr>
        <w:fldChar w:fldCharType="separate"/>
      </w:r>
      <w:r>
        <w:rPr>
          <w:noProof/>
        </w:rPr>
        <w:t>6</w:t>
      </w:r>
      <w:r>
        <w:rPr>
          <w:noProof/>
        </w:rPr>
        <w:fldChar w:fldCharType="end"/>
      </w:r>
    </w:p>
    <w:p w14:paraId="12EFF68E" w14:textId="60947AE2" w:rsidR="000F174C" w:rsidRDefault="000F174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Port Number Database</w:t>
      </w:r>
      <w:r>
        <w:rPr>
          <w:noProof/>
        </w:rPr>
        <w:tab/>
      </w:r>
      <w:r>
        <w:rPr>
          <w:noProof/>
        </w:rPr>
        <w:fldChar w:fldCharType="begin" w:fldLock="1"/>
      </w:r>
      <w:r>
        <w:rPr>
          <w:noProof/>
        </w:rPr>
        <w:instrText xml:space="preserve"> PAGEREF _Toc130940101 \h </w:instrText>
      </w:r>
      <w:r>
        <w:rPr>
          <w:noProof/>
        </w:rPr>
      </w:r>
      <w:r>
        <w:rPr>
          <w:noProof/>
        </w:rPr>
        <w:fldChar w:fldCharType="separate"/>
      </w:r>
      <w:r>
        <w:rPr>
          <w:noProof/>
        </w:rPr>
        <w:t>6</w:t>
      </w:r>
      <w:r>
        <w:rPr>
          <w:noProof/>
        </w:rPr>
        <w:fldChar w:fldCharType="end"/>
      </w:r>
    </w:p>
    <w:p w14:paraId="1AD26EB8" w14:textId="35E18EF9" w:rsidR="000F174C" w:rsidRDefault="000F174C" w:rsidP="000F174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_Toc130940102 \h </w:instrText>
      </w:r>
      <w:r>
        <w:rPr>
          <w:noProof/>
        </w:rPr>
      </w:r>
      <w:r>
        <w:rPr>
          <w:noProof/>
        </w:rPr>
        <w:fldChar w:fldCharType="separate"/>
      </w:r>
      <w:r>
        <w:rPr>
          <w:noProof/>
        </w:rPr>
        <w:t>7</w:t>
      </w:r>
      <w:r>
        <w:rPr>
          <w:noProof/>
        </w:rPr>
        <w:fldChar w:fldCharType="end"/>
      </w:r>
    </w:p>
    <w:p w14:paraId="557CCF3C" w14:textId="15EE471D"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6" w:name="foreword"/>
      <w:bookmarkStart w:id="17" w:name="_Toc20864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Start w:id="28" w:name="_Toc130940091"/>
      <w:bookmarkEnd w:id="16"/>
      <w:r w:rsidR="00CD20E7" w:rsidRPr="004D3578">
        <w:lastRenderedPageBreak/>
        <w:t>Foreword</w:t>
      </w:r>
      <w:bookmarkEnd w:id="17"/>
      <w:bookmarkEnd w:id="28"/>
    </w:p>
    <w:p w14:paraId="165E802A" w14:textId="018385EA" w:rsidR="00CD20E7" w:rsidRPr="004D3578" w:rsidRDefault="00CD20E7" w:rsidP="00CD20E7">
      <w:r w:rsidRPr="004D3578">
        <w:t xml:space="preserve">This Technical </w:t>
      </w:r>
      <w:bookmarkStart w:id="29" w:name="spectype3"/>
      <w:r w:rsidRPr="001F1F49">
        <w:t>Specification</w:t>
      </w:r>
      <w:bookmarkEnd w:id="29"/>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30" w:name="introduction"/>
      <w:bookmarkStart w:id="31" w:name="scope"/>
      <w:bookmarkStart w:id="32" w:name="_Toc2086435"/>
      <w:bookmarkStart w:id="33" w:name="_Toc130940092"/>
      <w:bookmarkEnd w:id="30"/>
      <w:bookmarkEnd w:id="31"/>
      <w:r w:rsidRPr="004D3578">
        <w:t>1</w:t>
      </w:r>
      <w:r w:rsidRPr="004D3578">
        <w:tab/>
        <w:t>Scope</w:t>
      </w:r>
      <w:bookmarkEnd w:id="32"/>
      <w:bookmarkEnd w:id="33"/>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4" w:name="references"/>
      <w:bookmarkStart w:id="35" w:name="_Toc2086436"/>
      <w:bookmarkStart w:id="36" w:name="_Toc130940093"/>
      <w:bookmarkEnd w:id="34"/>
      <w:r w:rsidRPr="004D3578">
        <w:t>2</w:t>
      </w:r>
      <w:r w:rsidRPr="004D3578">
        <w:tab/>
        <w:t>References</w:t>
      </w:r>
      <w:bookmarkEnd w:id="35"/>
      <w:bookmarkEnd w:id="36"/>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64C05530" w14:textId="67BB13A1" w:rsidR="00E60B2D" w:rsidRPr="004D3578" w:rsidRDefault="004B72F6" w:rsidP="00E60B2D">
      <w:pPr>
        <w:pStyle w:val="EX"/>
      </w:pPr>
      <w:r>
        <w:t>[2]</w:t>
      </w:r>
      <w:r w:rsidR="00E60B2D" w:rsidRPr="004D3578">
        <w:tab/>
        <w:t>3GPP TR 2</w:t>
      </w:r>
      <w:r w:rsidR="00E60B2D">
        <w:t>9</w:t>
      </w:r>
      <w:r w:rsidR="00E60B2D" w:rsidRPr="004D3578">
        <w:t>.</w:t>
      </w:r>
      <w:r w:rsidR="00E60B2D">
        <w:t>941</w:t>
      </w:r>
      <w:r w:rsidR="00E60B2D" w:rsidRPr="004D3578">
        <w:t>: "</w:t>
      </w:r>
      <w:r w:rsidR="00E60B2D" w:rsidRPr="007454F6">
        <w:t>Study on Port Number Allocation Alternatives for New 3GPP Interfaces</w:t>
      </w:r>
      <w:r w:rsidR="00E60B2D" w:rsidRPr="004D3578">
        <w:t>".</w:t>
      </w:r>
    </w:p>
    <w:p w14:paraId="52108613" w14:textId="77777777" w:rsidR="00CD20E7" w:rsidRPr="004D3578" w:rsidRDefault="00CD20E7" w:rsidP="00B11930">
      <w:pPr>
        <w:pStyle w:val="Heading1"/>
      </w:pPr>
      <w:bookmarkStart w:id="37" w:name="definitions"/>
      <w:bookmarkStart w:id="38" w:name="_Toc2086437"/>
      <w:bookmarkStart w:id="39" w:name="_Toc130940094"/>
      <w:bookmarkEnd w:id="37"/>
      <w:r w:rsidRPr="004D3578">
        <w:t>3</w:t>
      </w:r>
      <w:r w:rsidRPr="004D3578">
        <w:tab/>
        <w:t>Definitions</w:t>
      </w:r>
      <w:r>
        <w:t xml:space="preserve"> of terms, symbols and abbreviations</w:t>
      </w:r>
      <w:bookmarkEnd w:id="38"/>
      <w:bookmarkEnd w:id="39"/>
    </w:p>
    <w:p w14:paraId="608C268E" w14:textId="77777777" w:rsidR="00CD20E7" w:rsidRPr="004D3578" w:rsidRDefault="00CD20E7" w:rsidP="00B11930">
      <w:pPr>
        <w:pStyle w:val="Heading2"/>
      </w:pPr>
      <w:bookmarkStart w:id="40" w:name="_Toc2086438"/>
      <w:bookmarkStart w:id="41" w:name="_Toc130940095"/>
      <w:r w:rsidRPr="004D3578">
        <w:t>3.1</w:t>
      </w:r>
      <w:r w:rsidRPr="004D3578">
        <w:tab/>
      </w:r>
      <w:r>
        <w:t>Terms</w:t>
      </w:r>
      <w:bookmarkEnd w:id="40"/>
      <w:bookmarkEnd w:id="41"/>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2" w:name="_Toc2086439"/>
    </w:p>
    <w:p w14:paraId="0D98DFBF" w14:textId="20FAE473" w:rsidR="00CD20E7" w:rsidRPr="004D3578" w:rsidRDefault="00CD20E7" w:rsidP="00B11930">
      <w:pPr>
        <w:pStyle w:val="Heading2"/>
      </w:pPr>
      <w:bookmarkStart w:id="43" w:name="_Toc130940096"/>
      <w:r w:rsidRPr="004D3578">
        <w:lastRenderedPageBreak/>
        <w:t>3.2</w:t>
      </w:r>
      <w:r w:rsidRPr="004D3578">
        <w:tab/>
      </w:r>
      <w:bookmarkEnd w:id="42"/>
      <w:r w:rsidR="00B11930">
        <w:t>Void</w:t>
      </w:r>
      <w:bookmarkEnd w:id="43"/>
    </w:p>
    <w:p w14:paraId="29BD32F7" w14:textId="04F68899" w:rsidR="00CD20E7" w:rsidRPr="004D3578" w:rsidRDefault="00CD20E7" w:rsidP="00B11930">
      <w:pPr>
        <w:pStyle w:val="Heading2"/>
      </w:pPr>
      <w:bookmarkStart w:id="44" w:name="_Toc2086440"/>
      <w:bookmarkStart w:id="45" w:name="_Toc130940097"/>
      <w:r w:rsidRPr="004D3578">
        <w:t>3.3</w:t>
      </w:r>
      <w:r w:rsidRPr="004D3578">
        <w:tab/>
      </w:r>
      <w:bookmarkEnd w:id="44"/>
      <w:r w:rsidR="00B11930">
        <w:t>Void</w:t>
      </w:r>
      <w:bookmarkEnd w:id="45"/>
    </w:p>
    <w:p w14:paraId="43690589" w14:textId="77777777" w:rsidR="005F457E" w:rsidRPr="0090769B" w:rsidRDefault="005F457E" w:rsidP="00B11930">
      <w:pPr>
        <w:pStyle w:val="Heading1"/>
        <w:rPr>
          <w:lang w:eastAsia="zh-CN"/>
        </w:rPr>
      </w:pPr>
      <w:bookmarkStart w:id="46" w:name="_Toc91747755"/>
      <w:bookmarkStart w:id="47" w:name="_Toc130940098"/>
      <w:r>
        <w:rPr>
          <w:lang w:eastAsia="zh-CN"/>
        </w:rPr>
        <w:t>4</w:t>
      </w:r>
      <w:r w:rsidRPr="0090769B">
        <w:rPr>
          <w:lang w:eastAsia="zh-CN"/>
        </w:rPr>
        <w:tab/>
      </w:r>
      <w:r>
        <w:t>3GPP p</w:t>
      </w:r>
      <w:r w:rsidRPr="00D61FD5">
        <w:t>rocedures for Service Name and Port Number registry management</w:t>
      </w:r>
      <w:bookmarkEnd w:id="46"/>
      <w:bookmarkEnd w:id="47"/>
    </w:p>
    <w:p w14:paraId="2F063BD3" w14:textId="77777777" w:rsidR="005F457E" w:rsidRDefault="005F457E" w:rsidP="00B11930">
      <w:pPr>
        <w:pStyle w:val="Heading2"/>
        <w:rPr>
          <w:lang w:eastAsia="zh-CN"/>
        </w:rPr>
      </w:pPr>
      <w:bookmarkStart w:id="48" w:name="_Toc81738563"/>
      <w:bookmarkStart w:id="49" w:name="_Toc85875035"/>
      <w:bookmarkStart w:id="50" w:name="_Toc89673374"/>
      <w:bookmarkStart w:id="51" w:name="_Toc91747756"/>
      <w:bookmarkStart w:id="52" w:name="_Toc49766777"/>
      <w:bookmarkStart w:id="53" w:name="_Toc51229983"/>
      <w:bookmarkStart w:id="54" w:name="_Toc70082222"/>
      <w:bookmarkStart w:id="55" w:name="_Toc70927230"/>
      <w:bookmarkStart w:id="56" w:name="_Toc73782052"/>
      <w:bookmarkStart w:id="57" w:name="_Toc81221226"/>
      <w:bookmarkStart w:id="58" w:name="_Toc39050165"/>
      <w:bookmarkStart w:id="59" w:name="_Toc130940099"/>
      <w:r>
        <w:rPr>
          <w:lang w:eastAsia="zh-CN"/>
        </w:rPr>
        <w:t>4.1</w:t>
      </w:r>
      <w:r>
        <w:rPr>
          <w:lang w:eastAsia="zh-CN"/>
        </w:rPr>
        <w:tab/>
      </w:r>
      <w:bookmarkEnd w:id="48"/>
      <w:bookmarkEnd w:id="49"/>
      <w:bookmarkEnd w:id="50"/>
      <w:r>
        <w:t>General P</w:t>
      </w:r>
      <w:r w:rsidRPr="00D61FD5">
        <w:t>rinciples</w:t>
      </w:r>
      <w:bookmarkEnd w:id="51"/>
      <w:bookmarkEnd w:id="59"/>
    </w:p>
    <w:p w14:paraId="1D31EC70" w14:textId="77777777" w:rsidR="005F457E" w:rsidRDefault="005F457E" w:rsidP="005F457E">
      <w:bookmarkStart w:id="60" w:name="_Toc89673375"/>
      <w:bookmarkStart w:id="61" w:name="_Toc81738564"/>
      <w:bookmarkStart w:id="62"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12727EF" w:rsidR="005F457E" w:rsidRPr="00D61FD5" w:rsidRDefault="005F457E" w:rsidP="005F457E">
      <w:r>
        <w:t>Clause 4.4 in 3GPP TR 29.941 </w:t>
      </w:r>
      <w:r w:rsidR="004B72F6">
        <w:t>[2]</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2502E83F" w14:textId="77777777" w:rsidR="000F174C" w:rsidRDefault="000F174C" w:rsidP="000F174C">
      <w:pPr>
        <w:pStyle w:val="Heading2"/>
        <w:rPr>
          <w:lang w:eastAsia="zh-CN"/>
        </w:rPr>
      </w:pPr>
      <w:bookmarkStart w:id="63" w:name="_Toc91747758"/>
      <w:bookmarkStart w:id="64" w:name="_Toc91747757"/>
      <w:bookmarkStart w:id="65" w:name="_Toc130940100"/>
      <w:bookmarkEnd w:id="52"/>
      <w:bookmarkEnd w:id="53"/>
      <w:bookmarkEnd w:id="54"/>
      <w:bookmarkEnd w:id="55"/>
      <w:bookmarkEnd w:id="56"/>
      <w:bookmarkEnd w:id="57"/>
      <w:bookmarkEnd w:id="58"/>
      <w:bookmarkEnd w:id="60"/>
      <w:bookmarkEnd w:id="61"/>
      <w:bookmarkEnd w:id="62"/>
      <w:r>
        <w:rPr>
          <w:lang w:eastAsia="zh-CN"/>
        </w:rPr>
        <w:t>4.2</w:t>
      </w:r>
      <w:r>
        <w:rPr>
          <w:lang w:eastAsia="zh-CN"/>
        </w:rPr>
        <w:tab/>
      </w:r>
      <w:r>
        <w:t xml:space="preserve">3GPP allocated </w:t>
      </w:r>
      <w:r w:rsidRPr="00D61FD5">
        <w:t>Service Name and Port Number registry</w:t>
      </w:r>
      <w:bookmarkEnd w:id="64"/>
      <w:bookmarkEnd w:id="65"/>
    </w:p>
    <w:p w14:paraId="7B94749A" w14:textId="77777777" w:rsidR="000F174C" w:rsidRDefault="000F174C" w:rsidP="000F174C">
      <w:r>
        <w:t xml:space="preserve">This clause specifies 3GPP procedure for the port number allocation based on the solution#6 (see clause 4.4 in </w:t>
      </w:r>
      <w:r w:rsidRPr="007E3AEB">
        <w:t>3G</w:t>
      </w:r>
      <w:r>
        <w:t>PP TR 29.941 [2]).</w:t>
      </w:r>
    </w:p>
    <w:p w14:paraId="094A2F3C" w14:textId="77777777" w:rsidR="000F174C" w:rsidRDefault="000F174C" w:rsidP="000F174C">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7E02CADD" w14:textId="77777777" w:rsidR="000F174C" w:rsidRDefault="000F174C" w:rsidP="000F174C">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4C2D77B8" w14:textId="77777777" w:rsidR="000F174C" w:rsidRDefault="000F174C" w:rsidP="000F174C">
      <w:pPr>
        <w:pStyle w:val="B2"/>
      </w:pPr>
      <w:r>
        <w:t>b.</w:t>
      </w:r>
      <w:r>
        <w:tab/>
        <w:t xml:space="preserve">The request should indicate that the request cannot meet IANA/IETF requirements for the port number allocation (see Annex C in </w:t>
      </w:r>
      <w:r w:rsidRPr="007E3AEB">
        <w:t>3GPP TR 29.941 </w:t>
      </w:r>
      <w:r>
        <w:t>[2]).</w:t>
      </w:r>
    </w:p>
    <w:p w14:paraId="0756BC5E" w14:textId="77777777" w:rsidR="000F174C" w:rsidRDefault="000F174C" w:rsidP="000F174C">
      <w:pPr>
        <w:pStyle w:val="B2"/>
      </w:pPr>
      <w:r>
        <w:t>c.</w:t>
      </w:r>
      <w:r>
        <w:tab/>
        <w:t xml:space="preserve">The request should indicate that solution#6 is preferable and selected after evaluating other solutions specified in </w:t>
      </w:r>
      <w:r w:rsidRPr="007E3AEB">
        <w:t>3GPP TR 29.941 </w:t>
      </w:r>
      <w:r>
        <w:t>[2].</w:t>
      </w:r>
    </w:p>
    <w:p w14:paraId="2585128E" w14:textId="77777777" w:rsidR="000F174C" w:rsidRDefault="000F174C" w:rsidP="000F174C">
      <w:pPr>
        <w:pStyle w:val="B1"/>
      </w:pPr>
      <w:r>
        <w:t>2.</w:t>
      </w:r>
      <w:r>
        <w:tab/>
        <w:t>LS request to 3GPP CT4 shall also contain the following information:</w:t>
      </w:r>
    </w:p>
    <w:p w14:paraId="7D259219" w14:textId="77777777" w:rsidR="000F174C" w:rsidRDefault="000F174C" w:rsidP="000F174C">
      <w:pPr>
        <w:pStyle w:val="B2"/>
      </w:pPr>
      <w:r>
        <w:t>a.</w:t>
      </w:r>
      <w:r>
        <w:tab/>
        <w:t>The service name, e.g. x2-ctrl.</w:t>
      </w:r>
    </w:p>
    <w:p w14:paraId="2562B1FC" w14:textId="77777777" w:rsidR="000F174C" w:rsidRDefault="000F174C" w:rsidP="000F174C">
      <w:pPr>
        <w:pStyle w:val="B2"/>
      </w:pPr>
      <w:r>
        <w:t>b. Applicable transport protocol(s).</w:t>
      </w:r>
    </w:p>
    <w:p w14:paraId="5652CF69" w14:textId="77777777" w:rsidR="000F174C" w:rsidRDefault="000F174C" w:rsidP="000F174C">
      <w:pPr>
        <w:pStyle w:val="B2"/>
      </w:pPr>
      <w:r>
        <w:t>c. Short description, e.g. X2-CP.</w:t>
      </w:r>
    </w:p>
    <w:p w14:paraId="41EBD832" w14:textId="4D76FE81" w:rsidR="000F174C" w:rsidRDefault="000F174C" w:rsidP="000F174C">
      <w:pPr>
        <w:pStyle w:val="B2"/>
      </w:pPr>
      <w:r>
        <w:t>d. A statement that the new port number will be used across intra-domain interface &lt;name&gt; between nodes &lt;name&gt; and &lt;name&gt;.</w:t>
      </w:r>
    </w:p>
    <w:p w14:paraId="0FD1C2F8" w14:textId="77777777" w:rsidR="000F174C" w:rsidRDefault="000F174C" w:rsidP="000F174C">
      <w:pPr>
        <w:pStyle w:val="B2"/>
      </w:pPr>
      <w:r>
        <w:t>e.</w:t>
      </w:r>
      <w:r>
        <w:tab/>
        <w:t>Work Item Code (WIC) used by the request sender (both the abbreviation and the numerical value).</w:t>
      </w:r>
    </w:p>
    <w:p w14:paraId="7D315E89" w14:textId="77777777" w:rsidR="000F174C" w:rsidRDefault="000F174C" w:rsidP="000F174C">
      <w:pPr>
        <w:pStyle w:val="B1"/>
      </w:pPr>
      <w:r>
        <w:t>3.</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6" w:name="_Toc130940101"/>
      <w:r>
        <w:rPr>
          <w:lang w:eastAsia="zh-CN"/>
        </w:rPr>
        <w:t>5</w:t>
      </w:r>
      <w:r w:rsidRPr="0090769B">
        <w:rPr>
          <w:lang w:eastAsia="zh-CN"/>
        </w:rPr>
        <w:tab/>
      </w:r>
      <w:r>
        <w:t>Port Number Database</w:t>
      </w:r>
      <w:bookmarkEnd w:id="63"/>
      <w:bookmarkEnd w:id="66"/>
    </w:p>
    <w:p w14:paraId="7B70901F" w14:textId="77777777" w:rsidR="000F174C" w:rsidRDefault="000F174C" w:rsidP="000F174C">
      <w:bookmarkStart w:id="67" w:name="_Toc2086459"/>
      <w:r>
        <w:t xml:space="preserve">Table 5-1 represents </w:t>
      </w:r>
      <w:r w:rsidRPr="00D61FD5">
        <w:t>3GPP allocat</w:t>
      </w:r>
      <w:r>
        <w:t>ed</w:t>
      </w:r>
      <w:r w:rsidRPr="00D61FD5">
        <w:t xml:space="preserve"> service name and port number</w:t>
      </w:r>
      <w:r>
        <w:t xml:space="preserve"> registry of </w:t>
      </w:r>
      <w:r w:rsidRPr="00D61FD5">
        <w:t>101 ports from 65400 to 65500</w:t>
      </w:r>
      <w:r>
        <w:t>. 3GPP CT4 maintains the repository.</w:t>
      </w:r>
    </w:p>
    <w:p w14:paraId="68AB040B" w14:textId="77777777" w:rsidR="009503D7" w:rsidRPr="00D61FD5" w:rsidRDefault="009503D7" w:rsidP="009503D7">
      <w:pPr>
        <w:pStyle w:val="TH"/>
      </w:pPr>
      <w:r>
        <w:lastRenderedPageBreak/>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9503D7" w14:paraId="12E5D2EA" w14:textId="77777777" w:rsidTr="009503D7">
        <w:tc>
          <w:tcPr>
            <w:tcW w:w="1375" w:type="dxa"/>
          </w:tcPr>
          <w:p w14:paraId="4756AB14" w14:textId="77777777" w:rsidR="009503D7" w:rsidRDefault="009503D7" w:rsidP="000B58D9">
            <w:pPr>
              <w:pStyle w:val="TAC"/>
            </w:pPr>
            <w:r>
              <w:t>&lt;e.g. x2-ctrl&gt;</w:t>
            </w:r>
          </w:p>
        </w:tc>
        <w:tc>
          <w:tcPr>
            <w:tcW w:w="1376" w:type="dxa"/>
          </w:tcPr>
          <w:p w14:paraId="62EDE898" w14:textId="77777777" w:rsidR="009503D7" w:rsidRDefault="009503D7" w:rsidP="000B58D9">
            <w:pPr>
              <w:pStyle w:val="TAC"/>
            </w:pPr>
            <w:r>
              <w:t>&lt;assigned port #&gt;</w:t>
            </w:r>
          </w:p>
        </w:tc>
        <w:tc>
          <w:tcPr>
            <w:tcW w:w="1375" w:type="dxa"/>
          </w:tcPr>
          <w:p w14:paraId="5C00F040" w14:textId="77777777" w:rsidR="009503D7" w:rsidRDefault="009503D7" w:rsidP="000B58D9">
            <w:pPr>
              <w:pStyle w:val="TAC"/>
            </w:pPr>
            <w:r>
              <w:t>&lt;UDP/TCP/ SCTP&gt;</w:t>
            </w:r>
          </w:p>
        </w:tc>
        <w:tc>
          <w:tcPr>
            <w:tcW w:w="1376" w:type="dxa"/>
          </w:tcPr>
          <w:p w14:paraId="2B0DA9B5" w14:textId="77777777" w:rsidR="009503D7" w:rsidRDefault="009503D7" w:rsidP="000B58D9">
            <w:pPr>
              <w:pStyle w:val="TAC"/>
            </w:pPr>
            <w:r>
              <w:t>&lt;e.g. X2-CP&gt;</w:t>
            </w:r>
          </w:p>
        </w:tc>
        <w:tc>
          <w:tcPr>
            <w:tcW w:w="1375" w:type="dxa"/>
          </w:tcPr>
          <w:p w14:paraId="46345228" w14:textId="77777777" w:rsidR="009503D7" w:rsidRPr="0025598F" w:rsidRDefault="009503D7" w:rsidP="000B58D9">
            <w:pPr>
              <w:pStyle w:val="TAC"/>
              <w:rPr>
                <w:lang w:val="fr-FR"/>
              </w:rPr>
            </w:pPr>
            <w:r w:rsidRPr="0025598F">
              <w:rPr>
                <w:lang w:val="fr-FR"/>
              </w:rPr>
              <w:t>&lt;e.g. Intra eNB-eNB&gt;</w:t>
            </w:r>
          </w:p>
        </w:tc>
        <w:tc>
          <w:tcPr>
            <w:tcW w:w="1376" w:type="dxa"/>
          </w:tcPr>
          <w:p w14:paraId="6040945B" w14:textId="77777777" w:rsidR="009503D7" w:rsidRDefault="009503D7" w:rsidP="000B58D9">
            <w:pPr>
              <w:pStyle w:val="TAC"/>
            </w:pPr>
            <w:r>
              <w:t>&lt;e.g. RAN3&gt;</w:t>
            </w:r>
          </w:p>
        </w:tc>
        <w:tc>
          <w:tcPr>
            <w:tcW w:w="1376" w:type="dxa"/>
          </w:tcPr>
          <w:p w14:paraId="2888605F" w14:textId="77777777" w:rsidR="009503D7" w:rsidRDefault="009503D7" w:rsidP="000B58D9">
            <w:pPr>
              <w:pStyle w:val="TAC"/>
            </w:pPr>
            <w:r>
              <w:t>&lt;yyyy-mm-dd&gt;</w:t>
            </w:r>
          </w:p>
        </w:tc>
      </w:tr>
      <w:tr w:rsidR="009503D7" w14:paraId="602C0CA7" w14:textId="77777777" w:rsidTr="009503D7">
        <w:tc>
          <w:tcPr>
            <w:tcW w:w="1375" w:type="dxa"/>
          </w:tcPr>
          <w:p w14:paraId="15D9098B" w14:textId="77777777" w:rsidR="009503D7" w:rsidRDefault="009503D7" w:rsidP="000B58D9">
            <w:pPr>
              <w:pStyle w:val="TAC"/>
            </w:pPr>
          </w:p>
        </w:tc>
        <w:tc>
          <w:tcPr>
            <w:tcW w:w="1376" w:type="dxa"/>
          </w:tcPr>
          <w:p w14:paraId="424FC541" w14:textId="77777777" w:rsidR="009503D7" w:rsidRDefault="009503D7" w:rsidP="000B58D9">
            <w:pPr>
              <w:pStyle w:val="TAC"/>
            </w:pPr>
          </w:p>
        </w:tc>
        <w:tc>
          <w:tcPr>
            <w:tcW w:w="1375" w:type="dxa"/>
          </w:tcPr>
          <w:p w14:paraId="094F2B74" w14:textId="77777777" w:rsidR="009503D7" w:rsidRDefault="009503D7" w:rsidP="000B58D9">
            <w:pPr>
              <w:pStyle w:val="TAC"/>
            </w:pPr>
          </w:p>
        </w:tc>
        <w:tc>
          <w:tcPr>
            <w:tcW w:w="1376" w:type="dxa"/>
          </w:tcPr>
          <w:p w14:paraId="3D42B6A4" w14:textId="77777777" w:rsidR="009503D7" w:rsidRDefault="009503D7" w:rsidP="000B58D9">
            <w:pPr>
              <w:pStyle w:val="TAC"/>
            </w:pPr>
          </w:p>
        </w:tc>
        <w:tc>
          <w:tcPr>
            <w:tcW w:w="1375" w:type="dxa"/>
          </w:tcPr>
          <w:p w14:paraId="43657F94" w14:textId="77777777" w:rsidR="009503D7" w:rsidRDefault="009503D7" w:rsidP="000B58D9">
            <w:pPr>
              <w:pStyle w:val="TAC"/>
            </w:pPr>
          </w:p>
        </w:tc>
        <w:tc>
          <w:tcPr>
            <w:tcW w:w="1376" w:type="dxa"/>
          </w:tcPr>
          <w:p w14:paraId="27DC2DFA" w14:textId="77777777" w:rsidR="009503D7" w:rsidRDefault="009503D7" w:rsidP="000B58D9">
            <w:pPr>
              <w:pStyle w:val="TAC"/>
            </w:pPr>
          </w:p>
        </w:tc>
        <w:tc>
          <w:tcPr>
            <w:tcW w:w="1376" w:type="dxa"/>
          </w:tcPr>
          <w:p w14:paraId="44DCA829" w14:textId="77777777" w:rsidR="009503D7" w:rsidRDefault="009503D7" w:rsidP="000B58D9">
            <w:pPr>
              <w:pStyle w:val="TAC"/>
            </w:pP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bookmarkStart w:id="68" w:name="_Toc130940102"/>
      <w:r w:rsidRPr="004D3578">
        <w:t xml:space="preserve">Annex </w:t>
      </w:r>
      <w:r w:rsidR="002E19DB">
        <w:t>A</w:t>
      </w:r>
      <w:r w:rsidRPr="004D3578">
        <w:t xml:space="preserve"> (informative):</w:t>
      </w:r>
      <w:r w:rsidRPr="004D3578">
        <w:br/>
        <w:t>Change history</w:t>
      </w:r>
      <w:bookmarkEnd w:id="67"/>
      <w:bookmarkEnd w:id="68"/>
    </w:p>
    <w:p w14:paraId="6EBC2CB8" w14:textId="77777777" w:rsidR="00116D67" w:rsidRPr="00235394" w:rsidRDefault="00116D67" w:rsidP="00116D6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r w:rsidR="004B72F6" w:rsidRPr="006B0D02" w14:paraId="3408BC37"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779DFA8" w14:textId="27FB755A" w:rsidR="004B72F6" w:rsidRDefault="004B72F6" w:rsidP="00100E1F">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16C2" w14:textId="708A2923" w:rsidR="004B72F6" w:rsidRDefault="004B72F6" w:rsidP="00100E1F">
            <w:pPr>
              <w:pStyle w:val="TAC"/>
              <w:rPr>
                <w:sz w:val="16"/>
                <w:szCs w:val="16"/>
              </w:rPr>
            </w:pPr>
            <w:r>
              <w:rPr>
                <w:sz w:val="16"/>
                <w:szCs w:val="16"/>
              </w:rPr>
              <w:t>CT#97e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3EB71" w14:textId="46370F9F" w:rsidR="004B72F6" w:rsidRDefault="004B72F6" w:rsidP="00100E1F">
            <w:pPr>
              <w:pStyle w:val="TAC"/>
              <w:rPr>
                <w:sz w:val="16"/>
                <w:szCs w:val="16"/>
              </w:rPr>
            </w:pPr>
            <w:r>
              <w:rPr>
                <w:sz w:val="16"/>
                <w:szCs w:val="16"/>
              </w:rPr>
              <w:t>CP-222033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1529" w14:textId="0B7AB089" w:rsidR="004B72F6" w:rsidRDefault="004B72F6" w:rsidP="00100E1F">
            <w:pPr>
              <w:pStyle w:val="TAL"/>
              <w:jc w:val="center"/>
              <w:rPr>
                <w:sz w:val="16"/>
                <w:szCs w:val="16"/>
              </w:rPr>
            </w:pPr>
            <w:r>
              <w:rPr>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487D5" w14:textId="4C5FBF5C" w:rsidR="004B72F6" w:rsidRDefault="004B72F6"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CA38" w14:textId="11177F27" w:rsidR="004B72F6" w:rsidRDefault="004B72F6"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9D05D" w14:textId="368603F1" w:rsidR="004B72F6" w:rsidRDefault="004B72F6" w:rsidP="00100E1F">
            <w:pPr>
              <w:pStyle w:val="TAL"/>
              <w:rPr>
                <w:sz w:val="16"/>
                <w:szCs w:val="16"/>
              </w:rPr>
            </w:pPr>
            <w:r>
              <w:rPr>
                <w:sz w:val="16"/>
                <w:szCs w:val="16"/>
              </w:rPr>
              <w:t>Correcting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B49BE" w14:textId="3B069F6B" w:rsidR="004B72F6" w:rsidRDefault="004B72F6" w:rsidP="00100E1F">
            <w:pPr>
              <w:pStyle w:val="TAC"/>
              <w:rPr>
                <w:sz w:val="16"/>
                <w:szCs w:val="16"/>
              </w:rPr>
            </w:pPr>
            <w:r>
              <w:rPr>
                <w:sz w:val="16"/>
                <w:szCs w:val="16"/>
              </w:rPr>
              <w:t>17.2.0</w:t>
            </w:r>
          </w:p>
        </w:tc>
      </w:tr>
      <w:tr w:rsidR="000F174C" w:rsidRPr="006B0D02" w14:paraId="29947343"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1116834" w14:textId="7744891E" w:rsidR="000F174C" w:rsidRDefault="000F174C" w:rsidP="00100E1F">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741CC" w14:textId="360837E0" w:rsidR="000F174C" w:rsidRDefault="000F174C" w:rsidP="00100E1F">
            <w:pPr>
              <w:pStyle w:val="TAC"/>
              <w:rPr>
                <w:sz w:val="16"/>
                <w:szCs w:val="16"/>
              </w:rPr>
            </w:pPr>
            <w:r>
              <w:rPr>
                <w:sz w:val="16"/>
                <w:szCs w:val="16"/>
              </w:rPr>
              <w:t>CT#99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3FDB6" w14:textId="6E693236" w:rsidR="000F174C" w:rsidRDefault="000F174C" w:rsidP="00100E1F">
            <w:pPr>
              <w:pStyle w:val="TAC"/>
              <w:rPr>
                <w:sz w:val="16"/>
                <w:szCs w:val="16"/>
              </w:rPr>
            </w:pPr>
            <w:r>
              <w:rPr>
                <w:sz w:val="16"/>
                <w:szCs w:val="16"/>
              </w:rPr>
              <w:t>CP-230058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02D9" w14:textId="2B59D3CA" w:rsidR="000F174C" w:rsidRDefault="000F174C" w:rsidP="00100E1F">
            <w:pPr>
              <w:pStyle w:val="TAL"/>
              <w:jc w:val="center"/>
              <w:rPr>
                <w:sz w:val="16"/>
                <w:szCs w:val="16"/>
              </w:rPr>
            </w:pPr>
            <w:r>
              <w:rPr>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F2B2F" w14:textId="671EE22B" w:rsidR="000F174C" w:rsidRDefault="000F174C" w:rsidP="00100E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5036" w14:textId="338551DE" w:rsidR="000F174C" w:rsidRDefault="000F174C"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FA12EA" w14:textId="355B1227" w:rsidR="000F174C" w:rsidRDefault="000F174C" w:rsidP="00100E1F">
            <w:pPr>
              <w:pStyle w:val="TAL"/>
              <w:rPr>
                <w:sz w:val="16"/>
                <w:szCs w:val="16"/>
              </w:rPr>
            </w:pPr>
            <w:r>
              <w:rPr>
                <w:sz w:val="16"/>
                <w:szCs w:val="16"/>
              </w:rPr>
              <w:t>Allocating new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790B" w14:textId="1A108C1A" w:rsidR="000F174C" w:rsidRDefault="000F174C" w:rsidP="00100E1F">
            <w:pPr>
              <w:pStyle w:val="TAC"/>
              <w:rPr>
                <w:sz w:val="16"/>
                <w:szCs w:val="16"/>
              </w:rPr>
            </w:pPr>
            <w:r>
              <w:rPr>
                <w:sz w:val="16"/>
                <w:szCs w:val="16"/>
              </w:rPr>
              <w:t>18.0.0</w:t>
            </w:r>
          </w:p>
        </w:tc>
      </w:tr>
    </w:tbl>
    <w:p w14:paraId="6B1F57B6" w14:textId="1B7154D5" w:rsidR="00CD20E7" w:rsidRPr="004D3578" w:rsidRDefault="00CD20E7" w:rsidP="00116D67"/>
    <w:sectPr w:rsidR="00CD20E7"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2096" w14:textId="77777777" w:rsidR="002142F0" w:rsidRDefault="002142F0">
      <w:r>
        <w:separator/>
      </w:r>
    </w:p>
  </w:endnote>
  <w:endnote w:type="continuationSeparator" w:id="0">
    <w:p w14:paraId="14AAAFCC" w14:textId="77777777" w:rsidR="002142F0" w:rsidRDefault="0021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4AA5" w14:textId="77777777" w:rsidR="002142F0" w:rsidRDefault="002142F0">
      <w:r>
        <w:separator/>
      </w:r>
    </w:p>
  </w:footnote>
  <w:footnote w:type="continuationSeparator" w:id="0">
    <w:p w14:paraId="772EE4AC" w14:textId="77777777" w:rsidR="002142F0" w:rsidRDefault="00214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12018842"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74C">
      <w:rPr>
        <w:rFonts w:ascii="Arial" w:hAnsi="Arial" w:cs="Arial"/>
        <w:b/>
        <w:noProof/>
        <w:sz w:val="18"/>
        <w:szCs w:val="18"/>
      </w:rPr>
      <w:t>3GPP TS 29.641 V18.0.0 (2023-03)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08BABDEE"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74C">
      <w:rPr>
        <w:rFonts w:ascii="Arial" w:hAnsi="Arial" w:cs="Arial"/>
        <w:b/>
        <w:noProof/>
        <w:sz w:val="18"/>
        <w:szCs w:val="18"/>
      </w:rPr>
      <w:t>Release 18</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818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002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065469">
    <w:abstractNumId w:val="11"/>
  </w:num>
  <w:num w:numId="4" w16cid:durableId="756370100">
    <w:abstractNumId w:val="14"/>
  </w:num>
  <w:num w:numId="5" w16cid:durableId="1777291840">
    <w:abstractNumId w:val="12"/>
  </w:num>
  <w:num w:numId="6" w16cid:durableId="714426227">
    <w:abstractNumId w:val="15"/>
  </w:num>
  <w:num w:numId="7" w16cid:durableId="289284758">
    <w:abstractNumId w:val="13"/>
  </w:num>
  <w:num w:numId="8" w16cid:durableId="172688313">
    <w:abstractNumId w:val="9"/>
  </w:num>
  <w:num w:numId="9" w16cid:durableId="58553920">
    <w:abstractNumId w:val="7"/>
  </w:num>
  <w:num w:numId="10" w16cid:durableId="859780139">
    <w:abstractNumId w:val="6"/>
  </w:num>
  <w:num w:numId="11" w16cid:durableId="580912282">
    <w:abstractNumId w:val="5"/>
  </w:num>
  <w:num w:numId="12" w16cid:durableId="1229346748">
    <w:abstractNumId w:val="4"/>
  </w:num>
  <w:num w:numId="13" w16cid:durableId="1411587017">
    <w:abstractNumId w:val="8"/>
  </w:num>
  <w:num w:numId="14" w16cid:durableId="1760712496">
    <w:abstractNumId w:val="3"/>
  </w:num>
  <w:num w:numId="15" w16cid:durableId="328292836">
    <w:abstractNumId w:val="2"/>
  </w:num>
  <w:num w:numId="16" w16cid:durableId="1925529400">
    <w:abstractNumId w:val="1"/>
  </w:num>
  <w:num w:numId="17" w16cid:durableId="92546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58AB"/>
    <w:rsid w:val="000E1CC6"/>
    <w:rsid w:val="000E2C88"/>
    <w:rsid w:val="000E667E"/>
    <w:rsid w:val="000F174C"/>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142F0"/>
    <w:rsid w:val="002347A2"/>
    <w:rsid w:val="00235326"/>
    <w:rsid w:val="002473B6"/>
    <w:rsid w:val="002544FF"/>
    <w:rsid w:val="0025491F"/>
    <w:rsid w:val="0025598F"/>
    <w:rsid w:val="002614A4"/>
    <w:rsid w:val="002675F0"/>
    <w:rsid w:val="00276A7C"/>
    <w:rsid w:val="00291A9B"/>
    <w:rsid w:val="00293389"/>
    <w:rsid w:val="002A0A36"/>
    <w:rsid w:val="002A52C9"/>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1C04"/>
    <w:rsid w:val="00465515"/>
    <w:rsid w:val="00473D91"/>
    <w:rsid w:val="00474DE9"/>
    <w:rsid w:val="004837B1"/>
    <w:rsid w:val="00483FAF"/>
    <w:rsid w:val="00495D4A"/>
    <w:rsid w:val="004B0C92"/>
    <w:rsid w:val="004B49DC"/>
    <w:rsid w:val="004B72F6"/>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qFormat/>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link w:val="B2Char"/>
    <w:qFormat/>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B72F6"/>
    <w:rPr>
      <w:lang w:val="en-GB" w:eastAsia="en-GB"/>
    </w:rPr>
  </w:style>
  <w:style w:type="character" w:customStyle="1" w:styleId="B1Char">
    <w:name w:val="B1 Char"/>
    <w:qFormat/>
    <w:locked/>
    <w:rsid w:val="000F174C"/>
    <w:rPr>
      <w:rFonts w:ascii="Times New Roman" w:hAnsi="Times New Roman"/>
      <w:lang w:val="en-GB" w:eastAsia="en-US"/>
    </w:rPr>
  </w:style>
  <w:style w:type="character" w:customStyle="1" w:styleId="B2Char">
    <w:name w:val="B2 Char"/>
    <w:link w:val="B2"/>
    <w:qFormat/>
    <w:rsid w:val="000F174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29.641_CR0003R1_(Rel-18)_TEI18</cp:lastModifiedBy>
  <cp:revision>9</cp:revision>
  <cp:lastPrinted>2019-02-25T14:05:00Z</cp:lastPrinted>
  <dcterms:created xsi:type="dcterms:W3CDTF">2022-03-04T14:25:00Z</dcterms:created>
  <dcterms:modified xsi:type="dcterms:W3CDTF">2023-03-28T21:54:00Z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