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D238" w14:textId="462D0973"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5A0FC3">
        <w:rPr>
          <w:noProof w:val="0"/>
          <w:lang w:val="en-IN"/>
        </w:rPr>
        <w:t>18</w:t>
      </w:r>
      <w:r w:rsidRPr="00AC4C8B">
        <w:rPr>
          <w:noProof w:val="0"/>
          <w:lang w:val="en-IN"/>
        </w:rPr>
        <w:t>.</w:t>
      </w:r>
      <w:r w:rsidR="00BE27AE">
        <w:rPr>
          <w:rFonts w:hint="eastAsia"/>
          <w:noProof w:val="0"/>
          <w:lang w:val="en-IN" w:eastAsia="zh-CN"/>
        </w:rPr>
        <w:t>1</w:t>
      </w:r>
      <w:r w:rsidRPr="00AC4C8B">
        <w:rPr>
          <w:noProof w:val="0"/>
          <w:lang w:val="en-IN"/>
        </w:rPr>
        <w:t>.</w:t>
      </w:r>
      <w:r w:rsidR="00495F8F" w:rsidRPr="00AC4C8B">
        <w:rPr>
          <w:noProof w:val="0"/>
          <w:lang w:val="en-IN"/>
        </w:rPr>
        <w:t>0</w:t>
      </w:r>
      <w:r w:rsidRPr="00AC4C8B">
        <w:rPr>
          <w:noProof w:val="0"/>
          <w:lang w:val="en-IN"/>
        </w:rPr>
        <w:t xml:space="preserve"> </w:t>
      </w:r>
      <w:r w:rsidRPr="00AC4C8B">
        <w:rPr>
          <w:noProof w:val="0"/>
          <w:sz w:val="32"/>
          <w:lang w:val="en-IN"/>
        </w:rPr>
        <w:t>(</w:t>
      </w:r>
      <w:r w:rsidR="00683824" w:rsidRPr="00AC4C8B">
        <w:rPr>
          <w:noProof w:val="0"/>
          <w:sz w:val="32"/>
          <w:lang w:val="en-IN"/>
        </w:rPr>
        <w:t>202</w:t>
      </w:r>
      <w:r w:rsidR="00683824">
        <w:rPr>
          <w:noProof w:val="0"/>
          <w:sz w:val="32"/>
          <w:lang w:val="en-IN"/>
        </w:rPr>
        <w:t>4</w:t>
      </w:r>
      <w:r w:rsidRPr="00AC4C8B">
        <w:rPr>
          <w:noProof w:val="0"/>
          <w:sz w:val="32"/>
          <w:lang w:val="en-IN"/>
        </w:rPr>
        <w:t>-</w:t>
      </w:r>
      <w:r w:rsidR="00BE27AE">
        <w:rPr>
          <w:noProof w:val="0"/>
          <w:sz w:val="32"/>
          <w:lang w:val="en-IN"/>
        </w:rPr>
        <w:t>0</w:t>
      </w:r>
      <w:r w:rsidR="00BE27AE">
        <w:rPr>
          <w:rFonts w:hint="eastAsia"/>
          <w:noProof w:val="0"/>
          <w:sz w:val="32"/>
          <w:lang w:val="en-IN" w:eastAsia="zh-CN"/>
        </w:rPr>
        <w:t>6</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77777777" w:rsidR="00961209" w:rsidRPr="00F25C88" w:rsidRDefault="00961209" w:rsidP="00961209">
      <w:pPr>
        <w:pStyle w:val="ZT"/>
        <w:framePr w:wrap="notBeside"/>
        <w:rPr>
          <w:i/>
          <w:sz w:val="28"/>
        </w:rPr>
      </w:pPr>
      <w:r w:rsidRPr="00F25C88">
        <w:t>(</w:t>
      </w:r>
      <w:r w:rsidRPr="00F25C88">
        <w:rPr>
          <w:rStyle w:val="ZGSM"/>
        </w:rPr>
        <w:t>Release 18</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780774189"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70161196"/>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70161197"/>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170161198"/>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170161199"/>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170161200"/>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DengXian"/>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170161201"/>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170161202"/>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pt;height:237.2pt" o:ole="">
            <v:imagedata r:id="rId13" o:title=""/>
          </v:shape>
          <o:OLEObject Type="Embed" ProgID="Visio.Drawing.15" ShapeID="_x0000_i1026" DrawAspect="Content" ObjectID="_1780774190"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170161203"/>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Heading2"/>
      </w:pPr>
      <w:bookmarkStart w:id="55" w:name="_Toc61869106"/>
      <w:bookmarkStart w:id="56" w:name="_Toc61869110"/>
      <w:bookmarkStart w:id="57" w:name="_Toc475064958"/>
      <w:bookmarkStart w:id="58" w:name="_Toc170161204"/>
      <w:r>
        <w:t>5.1</w:t>
      </w:r>
      <w:r>
        <w:tab/>
        <w:t>Introduction</w:t>
      </w:r>
      <w:bookmarkEnd w:id="55"/>
      <w:bookmarkEnd w:id="58"/>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Heading2"/>
      </w:pPr>
      <w:bookmarkStart w:id="59" w:name="_Toc170161205"/>
      <w:r w:rsidRPr="00AC4C8B">
        <w:t>5.</w:t>
      </w:r>
      <w:r w:rsidR="00A90476">
        <w:t>2</w:t>
      </w:r>
      <w:r w:rsidRPr="00AC4C8B">
        <w:tab/>
      </w:r>
      <w:r w:rsidR="005166E4">
        <w:t>PIN_ASRegistration</w:t>
      </w:r>
      <w:r w:rsidRPr="00AC4C8B">
        <w:t xml:space="preserve"> </w:t>
      </w:r>
      <w:bookmarkEnd w:id="56"/>
      <w:r w:rsidRPr="00AC4C8B">
        <w:t>Service</w:t>
      </w:r>
      <w:bookmarkEnd w:id="59"/>
    </w:p>
    <w:p w14:paraId="411A2F35" w14:textId="77777777" w:rsidR="00DB09CB" w:rsidRDefault="00DB09CB" w:rsidP="00DB09CB">
      <w:pPr>
        <w:pStyle w:val="Heading3"/>
      </w:pPr>
      <w:bookmarkStart w:id="60" w:name="_Toc61869111"/>
      <w:bookmarkStart w:id="61" w:name="_Toc61869114"/>
      <w:bookmarkStart w:id="62" w:name="_Toc170161206"/>
      <w:r>
        <w:t>5.2.1</w:t>
      </w:r>
      <w:r>
        <w:tab/>
        <w:t xml:space="preserve">Service </w:t>
      </w:r>
      <w:bookmarkEnd w:id="60"/>
      <w:r>
        <w:t>Description</w:t>
      </w:r>
      <w:bookmarkEnd w:id="62"/>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Heading3"/>
      </w:pPr>
      <w:bookmarkStart w:id="63" w:name="_Toc170161207"/>
      <w:r w:rsidRPr="00AC4C8B">
        <w:t>5.</w:t>
      </w:r>
      <w:r w:rsidR="00A90476">
        <w:t>2</w:t>
      </w:r>
      <w:r w:rsidRPr="00AC4C8B">
        <w:t>.2</w:t>
      </w:r>
      <w:r w:rsidRPr="00AC4C8B">
        <w:tab/>
        <w:t>Service Operations</w:t>
      </w:r>
      <w:bookmarkEnd w:id="61"/>
      <w:bookmarkEnd w:id="63"/>
    </w:p>
    <w:p w14:paraId="0923D047" w14:textId="77777777" w:rsidR="007712FD" w:rsidRPr="00AC4C8B" w:rsidRDefault="007712FD" w:rsidP="007712FD">
      <w:pPr>
        <w:pStyle w:val="Heading4"/>
      </w:pPr>
      <w:bookmarkStart w:id="64" w:name="_Toc61869115"/>
      <w:bookmarkStart w:id="65" w:name="_Toc170161208"/>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170161209"/>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Heading5"/>
      </w:pPr>
      <w:bookmarkStart w:id="68" w:name="_Toc510696592"/>
      <w:bookmarkStart w:id="69" w:name="_Toc35971384"/>
      <w:bookmarkStart w:id="70" w:name="_Toc67903508"/>
      <w:bookmarkStart w:id="71" w:name="_Toc510696593"/>
      <w:bookmarkStart w:id="72" w:name="_Toc35971385"/>
      <w:bookmarkStart w:id="73" w:name="_Toc67903509"/>
      <w:bookmarkStart w:id="74" w:name="_Toc170161210"/>
      <w:r>
        <w:t>5.2.2.2.1</w:t>
      </w:r>
      <w:r>
        <w:tab/>
        <w:t>General</w:t>
      </w:r>
      <w:bookmarkEnd w:id="68"/>
      <w:bookmarkEnd w:id="69"/>
      <w:bookmarkEnd w:id="70"/>
      <w:bookmarkEnd w:id="74"/>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Heading5"/>
      </w:pPr>
      <w:bookmarkStart w:id="75" w:name="_Toc510696595"/>
      <w:bookmarkStart w:id="76" w:name="_Toc35971387"/>
      <w:bookmarkStart w:id="77" w:name="_Toc67903511"/>
      <w:bookmarkStart w:id="78" w:name="_Toc170161211"/>
      <w:bookmarkEnd w:id="71"/>
      <w:bookmarkEnd w:id="72"/>
      <w:bookmarkEnd w:id="73"/>
      <w:r>
        <w:t>5.2.2.2.2</w:t>
      </w:r>
      <w:r>
        <w:tab/>
        <w:t>PAS Registration Creation</w:t>
      </w:r>
      <w:bookmarkEnd w:id="78"/>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2pt" o:ole="">
            <v:imagedata r:id="rId15" o:title=""/>
          </v:shape>
          <o:OLEObject Type="Embed" ProgID="Visio.Drawing.11" ShapeID="_x0000_i1027" DrawAspect="Content" ObjectID="_1780774191"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79" w:name="_Toc170161212"/>
      <w:r>
        <w:t>5.2.2.3</w:t>
      </w:r>
      <w:r>
        <w:tab/>
      </w:r>
      <w:r w:rsidR="005166E4">
        <w:t>PIN_ASRegistration</w:t>
      </w:r>
      <w:r w:rsidR="00540070" w:rsidRPr="004B4345">
        <w:t>_</w:t>
      </w:r>
      <w:r w:rsidR="00540070">
        <w:t>Update</w:t>
      </w:r>
      <w:bookmarkEnd w:id="79"/>
      <w:r w:rsidR="00540070" w:rsidDel="00540070">
        <w:t xml:space="preserve"> </w:t>
      </w:r>
      <w:bookmarkEnd w:id="75"/>
      <w:bookmarkEnd w:id="76"/>
      <w:bookmarkEnd w:id="77"/>
    </w:p>
    <w:p w14:paraId="29C31177" w14:textId="77777777" w:rsidR="00DB09CB" w:rsidRDefault="00DB09CB" w:rsidP="00DB09CB">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85734066"/>
      <w:bookmarkStart w:id="88" w:name="_Toc89431365"/>
      <w:bookmarkStart w:id="89" w:name="_Toc97042157"/>
      <w:bookmarkStart w:id="90" w:name="_Toc97045301"/>
      <w:bookmarkStart w:id="91" w:name="_Toc97155046"/>
      <w:bookmarkStart w:id="92" w:name="_Toc101521196"/>
      <w:bookmarkStart w:id="93" w:name="_Toc120537295"/>
      <w:bookmarkStart w:id="94" w:name="_Toc170161213"/>
      <w:r>
        <w:t>5.2.2.3.1</w:t>
      </w:r>
      <w:r>
        <w:tab/>
        <w:t>General</w:t>
      </w:r>
      <w:bookmarkEnd w:id="80"/>
      <w:bookmarkEnd w:id="81"/>
      <w:bookmarkEnd w:id="82"/>
      <w:bookmarkEnd w:id="83"/>
      <w:bookmarkEnd w:id="84"/>
      <w:bookmarkEnd w:id="85"/>
      <w:bookmarkEnd w:id="86"/>
      <w:bookmarkEnd w:id="94"/>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Heading5"/>
      </w:pPr>
      <w:bookmarkStart w:id="95" w:name="_Toc170161214"/>
      <w:bookmarkEnd w:id="87"/>
      <w:bookmarkEnd w:id="88"/>
      <w:bookmarkEnd w:id="89"/>
      <w:bookmarkEnd w:id="90"/>
      <w:bookmarkEnd w:id="91"/>
      <w:bookmarkEnd w:id="92"/>
      <w:bookmarkEnd w:id="93"/>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2pt" o:ole="">
            <v:imagedata r:id="rId17" o:title=""/>
          </v:shape>
          <o:OLEObject Type="Embed" ProgID="Visio.Drawing.11" ShapeID="_x0000_i1028" DrawAspect="Content" ObjectID="_1780774192"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SimSun" w:hAnsi="SimSun" w:cs="SimSun"/>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SimSun" w:hAnsi="SimSun" w:cs="SimSun"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DengXian"/>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DengXian"/>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96" w:name="_Toc170161215"/>
      <w:r w:rsidRPr="00540070">
        <w:t>5.2.2.4</w:t>
      </w:r>
      <w:r w:rsidRPr="00540070">
        <w:tab/>
      </w:r>
      <w:r w:rsidR="005166E4">
        <w:t>PIN_ASRegistration</w:t>
      </w:r>
      <w:r w:rsidRPr="00540070">
        <w:t>_Deregister</w:t>
      </w:r>
      <w:bookmarkEnd w:id="96"/>
    </w:p>
    <w:p w14:paraId="313DF3EF" w14:textId="77777777" w:rsidR="00DB09CB" w:rsidRDefault="00DB09CB" w:rsidP="00DB09CB">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85734069"/>
      <w:bookmarkStart w:id="105" w:name="_Toc89431368"/>
      <w:bookmarkStart w:id="106" w:name="_Toc97042160"/>
      <w:bookmarkStart w:id="107" w:name="_Toc97045304"/>
      <w:bookmarkStart w:id="108" w:name="_Toc97155049"/>
      <w:bookmarkStart w:id="109" w:name="_Toc101521199"/>
      <w:bookmarkStart w:id="110" w:name="_Toc120537298"/>
      <w:bookmarkStart w:id="111" w:name="_Toc170161216"/>
      <w:r>
        <w:t>5.2.2.4.1</w:t>
      </w:r>
      <w:r>
        <w:tab/>
        <w:t>General</w:t>
      </w:r>
      <w:bookmarkEnd w:id="97"/>
      <w:bookmarkEnd w:id="98"/>
      <w:bookmarkEnd w:id="99"/>
      <w:bookmarkEnd w:id="100"/>
      <w:bookmarkEnd w:id="101"/>
      <w:bookmarkEnd w:id="102"/>
      <w:bookmarkEnd w:id="103"/>
      <w:bookmarkEnd w:id="111"/>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Heading5"/>
      </w:pPr>
      <w:bookmarkStart w:id="112" w:name="_Toc170161217"/>
      <w:bookmarkEnd w:id="104"/>
      <w:bookmarkEnd w:id="105"/>
      <w:bookmarkEnd w:id="106"/>
      <w:bookmarkEnd w:id="107"/>
      <w:bookmarkEnd w:id="108"/>
      <w:bookmarkEnd w:id="109"/>
      <w:bookmarkEnd w:id="110"/>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2pt" o:ole="">
            <v:imagedata r:id="rId19" o:title=""/>
          </v:shape>
          <o:OLEObject Type="Embed" ProgID="Visio.Drawing.11" ShapeID="_x0000_i1029" DrawAspect="Content" ObjectID="_1780774193"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Heading2"/>
      </w:pPr>
      <w:bookmarkStart w:id="114" w:name="_Toc170161218"/>
      <w:r>
        <w:t>5.3</w:t>
      </w:r>
      <w:r>
        <w:tab/>
      </w:r>
      <w:r w:rsidR="005F52C8">
        <w:t>PIN_ASServiceSwitch</w:t>
      </w:r>
      <w:r>
        <w:t xml:space="preserve"> Service</w:t>
      </w:r>
      <w:bookmarkEnd w:id="114"/>
    </w:p>
    <w:p w14:paraId="5EEF16A6" w14:textId="77777777" w:rsidR="005651E4" w:rsidRDefault="005651E4" w:rsidP="005651E4">
      <w:pPr>
        <w:pStyle w:val="Heading3"/>
      </w:pPr>
      <w:bookmarkStart w:id="115" w:name="_Toc170161219"/>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Heading3"/>
      </w:pPr>
      <w:bookmarkStart w:id="116" w:name="_Toc170161220"/>
      <w:r>
        <w:lastRenderedPageBreak/>
        <w:t>5.3.2</w:t>
      </w:r>
      <w:r>
        <w:tab/>
        <w:t>Service Operations</w:t>
      </w:r>
      <w:bookmarkEnd w:id="116"/>
    </w:p>
    <w:p w14:paraId="4AD2C4FB" w14:textId="77777777" w:rsidR="005651E4" w:rsidRDefault="005651E4" w:rsidP="005651E4">
      <w:pPr>
        <w:pStyle w:val="Heading4"/>
      </w:pPr>
      <w:bookmarkStart w:id="117" w:name="_Toc170161221"/>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170161222"/>
      <w:r>
        <w:t>5.3.2.2</w:t>
      </w:r>
      <w:r>
        <w:tab/>
      </w:r>
      <w:r w:rsidR="005F52C8">
        <w:t>PIN_ASServiceSwitch</w:t>
      </w:r>
      <w:r w:rsidRPr="008124FB">
        <w:t>_Subscribe</w:t>
      </w:r>
      <w:bookmarkEnd w:id="118"/>
    </w:p>
    <w:p w14:paraId="1683370C" w14:textId="77777777" w:rsidR="005651E4" w:rsidRDefault="005651E4" w:rsidP="005651E4">
      <w:pPr>
        <w:pStyle w:val="Heading5"/>
      </w:pPr>
      <w:bookmarkStart w:id="119" w:name="_Toc170161223"/>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Heading5"/>
      </w:pPr>
      <w:bookmarkStart w:id="120" w:name="_Toc85734103"/>
      <w:bookmarkStart w:id="121" w:name="_Toc89431402"/>
      <w:bookmarkStart w:id="122" w:name="_Toc97042194"/>
      <w:bookmarkStart w:id="123" w:name="_Toc97045338"/>
      <w:bookmarkStart w:id="124" w:name="_Toc97155083"/>
      <w:bookmarkStart w:id="125" w:name="_Toc101521233"/>
      <w:bookmarkStart w:id="126" w:name="_Toc120537336"/>
      <w:bookmarkStart w:id="127" w:name="_Toc170161224"/>
      <w:r>
        <w:t>5.3.2.2.2</w:t>
      </w:r>
      <w:r>
        <w:tab/>
        <w:t>Service Switch Information Subscription Creation</w:t>
      </w:r>
      <w:bookmarkEnd w:id="127"/>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780774194"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28" w:name="_Toc170161225"/>
      <w:r>
        <w:t>5.3.2.3</w:t>
      </w:r>
      <w:r>
        <w:tab/>
      </w:r>
      <w:bookmarkEnd w:id="120"/>
      <w:bookmarkEnd w:id="121"/>
      <w:bookmarkEnd w:id="122"/>
      <w:bookmarkEnd w:id="123"/>
      <w:bookmarkEnd w:id="124"/>
      <w:bookmarkEnd w:id="125"/>
      <w:bookmarkEnd w:id="126"/>
      <w:r w:rsidR="005F52C8">
        <w:t>PIN_ASServiceSwitch</w:t>
      </w:r>
      <w:r w:rsidRPr="00B377A1">
        <w:t>_Notify</w:t>
      </w:r>
      <w:bookmarkEnd w:id="128"/>
    </w:p>
    <w:p w14:paraId="4F20E98B" w14:textId="77777777" w:rsidR="005651E4" w:rsidRDefault="005651E4" w:rsidP="005651E4">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85734105"/>
      <w:bookmarkStart w:id="137" w:name="_Toc89431404"/>
      <w:bookmarkStart w:id="138" w:name="_Toc97042196"/>
      <w:bookmarkStart w:id="139" w:name="_Toc97045340"/>
      <w:bookmarkStart w:id="140" w:name="_Toc97155085"/>
      <w:bookmarkStart w:id="141" w:name="_Toc101521235"/>
      <w:bookmarkStart w:id="142" w:name="_Toc120537338"/>
      <w:bookmarkStart w:id="143" w:name="_Toc170161226"/>
      <w:r>
        <w:t>5.3.2.3.1</w:t>
      </w:r>
      <w:r>
        <w:tab/>
        <w:t>General</w:t>
      </w:r>
      <w:bookmarkEnd w:id="129"/>
      <w:bookmarkEnd w:id="130"/>
      <w:bookmarkEnd w:id="131"/>
      <w:bookmarkEnd w:id="132"/>
      <w:bookmarkEnd w:id="133"/>
      <w:bookmarkEnd w:id="134"/>
      <w:bookmarkEnd w:id="135"/>
      <w:bookmarkEnd w:id="143"/>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Heading5"/>
      </w:pPr>
      <w:bookmarkStart w:id="144" w:name="_Toc85734106"/>
      <w:bookmarkStart w:id="145" w:name="_Toc89431405"/>
      <w:bookmarkStart w:id="146" w:name="_Toc97042197"/>
      <w:bookmarkStart w:id="147" w:name="_Toc97045341"/>
      <w:bookmarkStart w:id="148" w:name="_Toc97155086"/>
      <w:bookmarkStart w:id="149" w:name="_Toc101521236"/>
      <w:bookmarkStart w:id="150" w:name="_Toc120537339"/>
      <w:bookmarkStart w:id="151" w:name="_Toc170161227"/>
      <w:bookmarkEnd w:id="136"/>
      <w:bookmarkEnd w:id="137"/>
      <w:bookmarkEnd w:id="138"/>
      <w:bookmarkEnd w:id="139"/>
      <w:bookmarkEnd w:id="140"/>
      <w:bookmarkEnd w:id="141"/>
      <w:bookmarkEnd w:id="142"/>
      <w:r>
        <w:lastRenderedPageBreak/>
        <w:t>5.3.2.3.2</w:t>
      </w:r>
      <w:r>
        <w:tab/>
        <w:t xml:space="preserve">Service Switch Information </w:t>
      </w:r>
      <w:r>
        <w:rPr>
          <w:lang w:val="en-US"/>
        </w:rPr>
        <w:t>Notification</w:t>
      </w:r>
      <w:bookmarkEnd w:id="151"/>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780774195"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52" w:name="_Toc170161228"/>
      <w:r>
        <w:t>5.3.2.4</w:t>
      </w:r>
      <w:r>
        <w:tab/>
      </w:r>
      <w:bookmarkEnd w:id="144"/>
      <w:bookmarkEnd w:id="145"/>
      <w:bookmarkEnd w:id="146"/>
      <w:bookmarkEnd w:id="147"/>
      <w:bookmarkEnd w:id="148"/>
      <w:bookmarkEnd w:id="149"/>
      <w:bookmarkEnd w:id="150"/>
      <w:r w:rsidR="005F52C8">
        <w:t>PIN_ASServiceSwitch</w:t>
      </w:r>
      <w:r w:rsidRPr="00861143">
        <w:t>_Update</w:t>
      </w:r>
      <w:bookmarkEnd w:id="152"/>
    </w:p>
    <w:p w14:paraId="3B731836" w14:textId="77777777" w:rsidR="005651E4" w:rsidRDefault="005651E4" w:rsidP="005651E4">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85734108"/>
      <w:bookmarkStart w:id="161" w:name="_Toc89431407"/>
      <w:bookmarkStart w:id="162" w:name="_Toc97042199"/>
      <w:bookmarkStart w:id="163" w:name="_Toc97045343"/>
      <w:bookmarkStart w:id="164" w:name="_Toc97155088"/>
      <w:bookmarkStart w:id="165" w:name="_Toc101521238"/>
      <w:bookmarkStart w:id="166" w:name="_Toc120537341"/>
      <w:bookmarkStart w:id="167" w:name="_Toc170161229"/>
      <w:r>
        <w:t>5.3.2.4.1</w:t>
      </w:r>
      <w:r>
        <w:tab/>
        <w:t>General</w:t>
      </w:r>
      <w:bookmarkEnd w:id="153"/>
      <w:bookmarkEnd w:id="154"/>
      <w:bookmarkEnd w:id="155"/>
      <w:bookmarkEnd w:id="156"/>
      <w:bookmarkEnd w:id="157"/>
      <w:bookmarkEnd w:id="158"/>
      <w:bookmarkEnd w:id="159"/>
      <w:bookmarkEnd w:id="167"/>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Heading5"/>
      </w:pPr>
      <w:bookmarkStart w:id="169" w:name="_Toc170161230"/>
      <w:r>
        <w:t>5.</w:t>
      </w:r>
      <w:r w:rsidR="00627929">
        <w:t>3</w:t>
      </w:r>
      <w:r>
        <w:t>.2.4.2</w:t>
      </w:r>
      <w:r>
        <w:tab/>
      </w:r>
      <w:r w:rsidR="00627929">
        <w:t>Service Switch Information Update</w:t>
      </w:r>
      <w:bookmarkEnd w:id="160"/>
      <w:bookmarkEnd w:id="161"/>
      <w:bookmarkEnd w:id="162"/>
      <w:bookmarkEnd w:id="163"/>
      <w:bookmarkEnd w:id="164"/>
      <w:bookmarkEnd w:id="165"/>
      <w:bookmarkEnd w:id="166"/>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5.1pt;height:106pt" o:ole="">
            <v:imagedata r:id="rId25" o:title=""/>
          </v:shape>
          <o:OLEObject Type="Embed" ProgID="Visio.Drawing.11" ShapeID="_x0000_i1032" DrawAspect="Content" ObjectID="_1780774196"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70161231"/>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85734111"/>
      <w:bookmarkStart w:id="187" w:name="_Toc89431410"/>
      <w:bookmarkStart w:id="188" w:name="_Toc97042202"/>
      <w:bookmarkStart w:id="189" w:name="_Toc97045346"/>
      <w:bookmarkStart w:id="190" w:name="_Toc97155091"/>
      <w:bookmarkStart w:id="191" w:name="_Toc101521241"/>
      <w:bookmarkStart w:id="192" w:name="_Toc120537344"/>
      <w:bookmarkStart w:id="193" w:name="_Toc170161232"/>
      <w:r>
        <w:t>5.3.2.5.1</w:t>
      </w:r>
      <w:r>
        <w:tab/>
        <w:t>General</w:t>
      </w:r>
      <w:bookmarkEnd w:id="179"/>
      <w:bookmarkEnd w:id="180"/>
      <w:bookmarkEnd w:id="181"/>
      <w:bookmarkEnd w:id="182"/>
      <w:bookmarkEnd w:id="183"/>
      <w:bookmarkEnd w:id="184"/>
      <w:bookmarkEnd w:id="185"/>
      <w:bookmarkEnd w:id="193"/>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Heading5"/>
      </w:pPr>
      <w:bookmarkStart w:id="194" w:name="_Toc170161233"/>
      <w:bookmarkEnd w:id="186"/>
      <w:bookmarkEnd w:id="187"/>
      <w:bookmarkEnd w:id="188"/>
      <w:bookmarkEnd w:id="189"/>
      <w:bookmarkEnd w:id="190"/>
      <w:bookmarkEnd w:id="191"/>
      <w:bookmarkEnd w:id="192"/>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9pt;height:108.65pt" o:ole="">
            <v:imagedata r:id="rId27" o:title=""/>
          </v:shape>
          <o:OLEObject Type="Embed" ProgID="Visio.Drawing.11" ShapeID="_x0000_i1033" DrawAspect="Content" ObjectID="_1780774197"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95" w:name="_Toc170161234"/>
      <w:r>
        <w:t>5.4</w:t>
      </w:r>
      <w:r>
        <w:tab/>
      </w:r>
      <w:r w:rsidR="00155BDD">
        <w:t>PIN_ASServiceContinuity</w:t>
      </w:r>
      <w:r>
        <w:t xml:space="preserve"> Service</w:t>
      </w:r>
      <w:bookmarkEnd w:id="195"/>
    </w:p>
    <w:p w14:paraId="1CF92A00" w14:textId="77777777" w:rsidR="002F332F" w:rsidRDefault="002F332F" w:rsidP="002F332F">
      <w:pPr>
        <w:pStyle w:val="Heading3"/>
      </w:pPr>
      <w:bookmarkStart w:id="196" w:name="_Toc170161235"/>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Heading3"/>
      </w:pPr>
      <w:bookmarkStart w:id="197" w:name="_Toc170161236"/>
      <w:r>
        <w:t>5.4.2</w:t>
      </w:r>
      <w:r>
        <w:tab/>
        <w:t>Service Operations</w:t>
      </w:r>
      <w:bookmarkEnd w:id="197"/>
    </w:p>
    <w:p w14:paraId="468ED133" w14:textId="77777777" w:rsidR="002F332F" w:rsidRDefault="002F332F" w:rsidP="002F332F">
      <w:pPr>
        <w:pStyle w:val="Heading4"/>
      </w:pPr>
      <w:bookmarkStart w:id="198" w:name="_Toc170161237"/>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170161238"/>
      <w:r>
        <w:t>5.4.2.2</w:t>
      </w:r>
      <w:r>
        <w:tab/>
      </w:r>
      <w:r w:rsidR="00155BDD">
        <w:t>PIN_ASServiceContinuity</w:t>
      </w:r>
      <w:r w:rsidRPr="008124FB">
        <w:t>_Subscribe</w:t>
      </w:r>
      <w:bookmarkEnd w:id="199"/>
    </w:p>
    <w:p w14:paraId="0FEA6D75" w14:textId="77777777" w:rsidR="002F332F" w:rsidRDefault="002F332F" w:rsidP="002F332F">
      <w:pPr>
        <w:pStyle w:val="Heading5"/>
      </w:pPr>
      <w:bookmarkStart w:id="200" w:name="_Toc170161239"/>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Heading5"/>
      </w:pPr>
      <w:bookmarkStart w:id="201" w:name="_Toc170161240"/>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1pt;height:106pt" o:ole="">
            <v:imagedata r:id="rId29" o:title=""/>
          </v:shape>
          <o:OLEObject Type="Embed" ProgID="Visio.Drawing.11" ShapeID="_x0000_i1034" DrawAspect="Content" ObjectID="_1780774198"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Heading4"/>
      </w:pPr>
      <w:bookmarkStart w:id="202" w:name="_Toc170161241"/>
      <w:r>
        <w:t>5.4.2.3</w:t>
      </w:r>
      <w:r>
        <w:tab/>
      </w:r>
      <w:r w:rsidR="00155BDD">
        <w:t>PIN_ASServiceContinuity</w:t>
      </w:r>
      <w:r w:rsidRPr="00B377A1">
        <w:t>_Notify</w:t>
      </w:r>
      <w:bookmarkEnd w:id="202"/>
    </w:p>
    <w:p w14:paraId="1A7517A3" w14:textId="77777777" w:rsidR="002F332F" w:rsidRDefault="002F332F" w:rsidP="002F332F">
      <w:pPr>
        <w:pStyle w:val="Heading5"/>
      </w:pPr>
      <w:bookmarkStart w:id="203" w:name="_Toc170161242"/>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Heading5"/>
      </w:pPr>
      <w:bookmarkStart w:id="204" w:name="_Toc170161243"/>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1pt;height:106pt" o:ole="">
            <v:imagedata r:id="rId31" o:title=""/>
          </v:shape>
          <o:OLEObject Type="Embed" ProgID="Visio.Drawing.11" ShapeID="_x0000_i1035" DrawAspect="Content" ObjectID="_1780774199"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170161244"/>
      <w:r>
        <w:t>5.4.2.4</w:t>
      </w:r>
      <w:r>
        <w:tab/>
      </w:r>
      <w:r w:rsidR="00155BDD">
        <w:t>PIN_ASServiceContinuity</w:t>
      </w:r>
      <w:r w:rsidRPr="00861143">
        <w:t>_Update</w:t>
      </w:r>
      <w:bookmarkEnd w:id="205"/>
    </w:p>
    <w:p w14:paraId="5D33E0A0" w14:textId="77777777" w:rsidR="002F332F" w:rsidRDefault="002F332F" w:rsidP="002F332F">
      <w:pPr>
        <w:pStyle w:val="Heading5"/>
      </w:pPr>
      <w:bookmarkStart w:id="206" w:name="_Toc170161245"/>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Heading5"/>
      </w:pPr>
      <w:bookmarkStart w:id="207" w:name="_Toc170161246"/>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1pt;height:106pt" o:ole="">
            <v:imagedata r:id="rId33" o:title=""/>
          </v:shape>
          <o:OLEObject Type="Embed" ProgID="Visio.Drawing.11" ShapeID="_x0000_i1036" DrawAspect="Content" ObjectID="_1780774200"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170161247"/>
      <w:r>
        <w:t>5.4.2.5</w:t>
      </w:r>
      <w:r>
        <w:tab/>
      </w:r>
      <w:r w:rsidR="00155BDD">
        <w:t>PIN_ASServiceContinuity</w:t>
      </w:r>
      <w:r w:rsidRPr="00B11A38">
        <w:t>_Unsubscribe</w:t>
      </w:r>
      <w:bookmarkEnd w:id="208"/>
    </w:p>
    <w:p w14:paraId="11AEE7F7" w14:textId="77777777" w:rsidR="002F332F" w:rsidRDefault="002F332F" w:rsidP="002F332F">
      <w:pPr>
        <w:pStyle w:val="Heading5"/>
      </w:pPr>
      <w:bookmarkStart w:id="209" w:name="_Toc170161248"/>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Heading5"/>
      </w:pPr>
      <w:bookmarkStart w:id="210" w:name="_Toc170161249"/>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35pt;height:108.65pt" o:ole="">
            <v:imagedata r:id="rId27" o:title=""/>
          </v:shape>
          <o:OLEObject Type="Embed" ProgID="Visio.Drawing.11" ShapeID="_x0000_i1037" DrawAspect="Content" ObjectID="_1780774201"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212" w:name="_Toc170161250"/>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170161252"/>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170161253"/>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170161254"/>
      <w:r>
        <w:t>6.1.3</w:t>
      </w:r>
      <w:r>
        <w:tab/>
        <w:t>Resources</w:t>
      </w:r>
      <w:bookmarkEnd w:id="222"/>
      <w:bookmarkEnd w:id="223"/>
      <w:bookmarkEnd w:id="224"/>
      <w:bookmarkEnd w:id="225"/>
    </w:p>
    <w:p w14:paraId="173CAAE3" w14:textId="77777777" w:rsidR="00DB09CB" w:rsidRDefault="00DB09CB" w:rsidP="00DB09CB">
      <w:pPr>
        <w:pStyle w:val="Heading4"/>
      </w:pPr>
      <w:bookmarkStart w:id="226" w:name="_Toc510696608"/>
      <w:bookmarkStart w:id="227" w:name="_Toc35971399"/>
      <w:bookmarkStart w:id="228" w:name="_Toc67903523"/>
      <w:bookmarkStart w:id="229" w:name="_Toc510696609"/>
      <w:bookmarkStart w:id="230" w:name="_Toc35971400"/>
      <w:bookmarkStart w:id="231" w:name="_Toc67903524"/>
      <w:bookmarkStart w:id="232" w:name="_Toc170161255"/>
      <w:r>
        <w:t>6.1.3.1</w:t>
      </w:r>
      <w:r>
        <w:tab/>
        <w:t>Overview</w:t>
      </w:r>
      <w:bookmarkEnd w:id="226"/>
      <w:bookmarkEnd w:id="227"/>
      <w:bookmarkEnd w:id="228"/>
      <w:bookmarkEnd w:id="232"/>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pt;height:164.3pt" o:ole="">
            <v:imagedata r:id="rId36" o:title=""/>
          </v:shape>
          <o:OLEObject Type="Embed" ProgID="Visio.Drawing.15" ShapeID="_x0000_i1038" DrawAspect="Content" ObjectID="_1780774202"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233" w:name="_Toc170161256"/>
      <w:r>
        <w:t>6.1.3.2</w:t>
      </w:r>
      <w:r>
        <w:tab/>
        <w:t xml:space="preserve">Resource: </w:t>
      </w:r>
      <w:r w:rsidR="0021702C">
        <w:t>PAS Registrations</w:t>
      </w:r>
      <w:bookmarkEnd w:id="229"/>
      <w:bookmarkEnd w:id="230"/>
      <w:bookmarkEnd w:id="231"/>
      <w:bookmarkEnd w:id="233"/>
    </w:p>
    <w:p w14:paraId="70030F16" w14:textId="77777777" w:rsidR="00592914" w:rsidRDefault="00592914" w:rsidP="00592914">
      <w:pPr>
        <w:pStyle w:val="Heading5"/>
      </w:pPr>
      <w:bookmarkStart w:id="234" w:name="_Toc510696610"/>
      <w:bookmarkStart w:id="235" w:name="_Toc35971401"/>
      <w:bookmarkStart w:id="236" w:name="_Toc67903525"/>
      <w:bookmarkStart w:id="237" w:name="_Toc170161257"/>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8" w:name="_Toc35971402"/>
      <w:bookmarkStart w:id="239" w:name="_Toc67903526"/>
      <w:bookmarkStart w:id="240" w:name="_Toc510696612"/>
      <w:bookmarkStart w:id="241" w:name="_Toc35971403"/>
      <w:bookmarkStart w:id="242" w:name="_Toc67903527"/>
      <w:bookmarkStart w:id="243" w:name="_Toc170161258"/>
      <w:r>
        <w:t>6.1.3.2.2</w:t>
      </w:r>
      <w:r>
        <w:tab/>
        <w:t>Resource Definition</w:t>
      </w:r>
      <w:bookmarkEnd w:id="238"/>
      <w:bookmarkEnd w:id="239"/>
      <w:bookmarkEnd w:id="243"/>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4" w:name="_Toc170161259"/>
      <w:r>
        <w:t>6.1.3.2.3</w:t>
      </w:r>
      <w:r>
        <w:tab/>
        <w:t>Resource Standard Methods</w:t>
      </w:r>
      <w:bookmarkEnd w:id="240"/>
      <w:bookmarkEnd w:id="241"/>
      <w:bookmarkEnd w:id="242"/>
      <w:bookmarkEnd w:id="244"/>
    </w:p>
    <w:p w14:paraId="131EB7E4" w14:textId="77777777" w:rsidR="00DB09CB" w:rsidRDefault="00DB09CB" w:rsidP="005651E4">
      <w:pPr>
        <w:pStyle w:val="Heading6"/>
      </w:pPr>
      <w:bookmarkStart w:id="245" w:name="_Toc510696613"/>
      <w:bookmarkStart w:id="246" w:name="_Toc35971404"/>
      <w:bookmarkStart w:id="247" w:name="_Toc510696635"/>
      <w:bookmarkStart w:id="248" w:name="_Toc35971430"/>
      <w:bookmarkStart w:id="249" w:name="_Toc67903546"/>
      <w:bookmarkStart w:id="250" w:name="_Toc170161260"/>
      <w:r>
        <w:t>6.1.3.2.3.1</w:t>
      </w:r>
      <w:r>
        <w:tab/>
      </w:r>
      <w:r>
        <w:rPr>
          <w:lang w:eastAsia="zh-CN"/>
        </w:rPr>
        <w:t>POST</w:t>
      </w:r>
      <w:bookmarkEnd w:id="245"/>
      <w:bookmarkEnd w:id="246"/>
      <w:bookmarkEnd w:id="250"/>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Heading5"/>
      </w:pPr>
      <w:bookmarkStart w:id="251" w:name="_Toc510696615"/>
      <w:bookmarkStart w:id="252" w:name="_Toc35971406"/>
      <w:bookmarkStart w:id="253" w:name="_Toc67903528"/>
      <w:bookmarkStart w:id="254" w:name="_Toc170161261"/>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5" w:name="_Toc170161262"/>
      <w:r>
        <w:t>6.1.3.3</w:t>
      </w:r>
      <w:r>
        <w:tab/>
        <w:t xml:space="preserve">Resource: </w:t>
      </w:r>
      <w:r w:rsidRPr="00A833F0">
        <w:t>Individual</w:t>
      </w:r>
      <w:r>
        <w:t xml:space="preserve"> PAS Registration</w:t>
      </w:r>
      <w:bookmarkEnd w:id="255"/>
    </w:p>
    <w:p w14:paraId="560705FA" w14:textId="77777777" w:rsidR="005B76F7" w:rsidRDefault="005B76F7" w:rsidP="005B76F7">
      <w:pPr>
        <w:pStyle w:val="Heading5"/>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bookmarkStart w:id="270" w:name="_Toc170161263"/>
      <w:r>
        <w:rPr>
          <w:lang w:eastAsia="zh-CN"/>
        </w:rPr>
        <w:t>6.1.3.3.1</w:t>
      </w:r>
      <w:r>
        <w:rPr>
          <w:lang w:eastAsia="zh-CN"/>
        </w:rPr>
        <w:tab/>
        <w:t>Description</w:t>
      </w:r>
      <w:bookmarkEnd w:id="256"/>
      <w:bookmarkEnd w:id="257"/>
      <w:bookmarkEnd w:id="258"/>
      <w:bookmarkEnd w:id="259"/>
      <w:bookmarkEnd w:id="260"/>
      <w:bookmarkEnd w:id="261"/>
      <w:bookmarkEnd w:id="262"/>
      <w:bookmarkEnd w:id="270"/>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Heading5"/>
        <w:rPr>
          <w:lang w:eastAsia="zh-CN"/>
        </w:rPr>
      </w:pPr>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Start w:id="278" w:name="_Toc170161264"/>
      <w:bookmarkEnd w:id="263"/>
      <w:bookmarkEnd w:id="264"/>
      <w:bookmarkEnd w:id="265"/>
      <w:bookmarkEnd w:id="266"/>
      <w:bookmarkEnd w:id="267"/>
      <w:bookmarkEnd w:id="268"/>
      <w:bookmarkEnd w:id="269"/>
      <w:r>
        <w:rPr>
          <w:lang w:eastAsia="zh-CN"/>
        </w:rPr>
        <w:t>6.1.3.3.2</w:t>
      </w:r>
      <w:r>
        <w:rPr>
          <w:lang w:eastAsia="zh-CN"/>
        </w:rPr>
        <w:tab/>
        <w:t>Resource Definition</w:t>
      </w:r>
      <w:bookmarkEnd w:id="278"/>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279" w:name="_Toc170161265"/>
      <w:r>
        <w:rPr>
          <w:lang w:eastAsia="zh-CN"/>
        </w:rPr>
        <w:t>6.1.3.3.3</w:t>
      </w:r>
      <w:r>
        <w:rPr>
          <w:lang w:eastAsia="zh-CN"/>
        </w:rPr>
        <w:tab/>
        <w:t>Resource Standard Methods</w:t>
      </w:r>
      <w:bookmarkEnd w:id="271"/>
      <w:bookmarkEnd w:id="272"/>
      <w:bookmarkEnd w:id="273"/>
      <w:bookmarkEnd w:id="274"/>
      <w:bookmarkEnd w:id="275"/>
      <w:bookmarkEnd w:id="276"/>
      <w:bookmarkEnd w:id="277"/>
      <w:bookmarkEnd w:id="279"/>
    </w:p>
    <w:p w14:paraId="60E5540E" w14:textId="77777777" w:rsidR="005B76F7" w:rsidRDefault="005B76F7" w:rsidP="005B76F7">
      <w:pPr>
        <w:pStyle w:val="Heading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85734242"/>
      <w:bookmarkStart w:id="288" w:name="_Toc89431541"/>
      <w:bookmarkStart w:id="289" w:name="_Toc97042349"/>
      <w:bookmarkStart w:id="290" w:name="_Toc97045493"/>
      <w:bookmarkStart w:id="291" w:name="_Toc97155238"/>
      <w:bookmarkStart w:id="292" w:name="_Toc101521375"/>
      <w:bookmarkStart w:id="293" w:name="_Toc120537479"/>
      <w:bookmarkStart w:id="294" w:name="_Hlk143799254"/>
      <w:bookmarkStart w:id="295" w:name="_Toc170161266"/>
      <w:r>
        <w:rPr>
          <w:lang w:eastAsia="zh-CN"/>
        </w:rPr>
        <w:t>6.1.3.3.3.1</w:t>
      </w:r>
      <w:r>
        <w:rPr>
          <w:lang w:eastAsia="zh-CN"/>
        </w:rPr>
        <w:tab/>
        <w:t>GET</w:t>
      </w:r>
      <w:bookmarkEnd w:id="280"/>
      <w:bookmarkEnd w:id="281"/>
      <w:bookmarkEnd w:id="282"/>
      <w:bookmarkEnd w:id="283"/>
      <w:bookmarkEnd w:id="284"/>
      <w:bookmarkEnd w:id="285"/>
      <w:bookmarkEnd w:id="286"/>
      <w:bookmarkEnd w:id="29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Heading6"/>
        <w:rPr>
          <w:lang w:eastAsia="zh-CN"/>
        </w:rPr>
      </w:pPr>
      <w:bookmarkStart w:id="296" w:name="_Toc85734243"/>
      <w:bookmarkStart w:id="297" w:name="_Toc89431542"/>
      <w:bookmarkStart w:id="298" w:name="_Toc97042350"/>
      <w:bookmarkStart w:id="299" w:name="_Toc97045494"/>
      <w:bookmarkStart w:id="300" w:name="_Toc97155239"/>
      <w:bookmarkStart w:id="301" w:name="_Toc101521376"/>
      <w:bookmarkStart w:id="302" w:name="_Toc120537480"/>
      <w:bookmarkStart w:id="303" w:name="_Toc170161267"/>
      <w:bookmarkEnd w:id="287"/>
      <w:bookmarkEnd w:id="288"/>
      <w:bookmarkEnd w:id="289"/>
      <w:bookmarkEnd w:id="290"/>
      <w:bookmarkEnd w:id="291"/>
      <w:bookmarkEnd w:id="292"/>
      <w:bookmarkEnd w:id="293"/>
      <w:bookmarkEnd w:id="294"/>
      <w:r>
        <w:rPr>
          <w:lang w:eastAsia="zh-CN"/>
        </w:rPr>
        <w:t>6.1.3.3.3.2</w:t>
      </w:r>
      <w:r>
        <w:rPr>
          <w:lang w:eastAsia="zh-CN"/>
        </w:rPr>
        <w:tab/>
        <w:t>PUT</w:t>
      </w:r>
      <w:bookmarkEnd w:id="303"/>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Heading6"/>
        <w:rPr>
          <w:lang w:eastAsia="zh-CN"/>
        </w:rPr>
      </w:pPr>
      <w:bookmarkStart w:id="304" w:name="_Toc85734244"/>
      <w:bookmarkStart w:id="305" w:name="_Toc89431543"/>
      <w:bookmarkStart w:id="306" w:name="_Toc97042351"/>
      <w:bookmarkStart w:id="307" w:name="_Toc97045495"/>
      <w:bookmarkStart w:id="308" w:name="_Toc97155240"/>
      <w:bookmarkStart w:id="309" w:name="_Toc101521377"/>
      <w:bookmarkStart w:id="310" w:name="_Toc120537481"/>
      <w:bookmarkStart w:id="311" w:name="_Hlk143799447"/>
      <w:bookmarkStart w:id="312" w:name="_Toc170161268"/>
      <w:bookmarkEnd w:id="296"/>
      <w:bookmarkEnd w:id="297"/>
      <w:bookmarkEnd w:id="298"/>
      <w:bookmarkEnd w:id="299"/>
      <w:bookmarkEnd w:id="300"/>
      <w:bookmarkEnd w:id="301"/>
      <w:bookmarkEnd w:id="302"/>
      <w:r>
        <w:rPr>
          <w:lang w:eastAsia="zh-CN"/>
        </w:rPr>
        <w:t>6.1.3.3.3.3</w:t>
      </w:r>
      <w:r>
        <w:rPr>
          <w:lang w:eastAsia="zh-CN"/>
        </w:rPr>
        <w:tab/>
        <w:t>DELETE</w:t>
      </w:r>
      <w:bookmarkEnd w:id="312"/>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Heading6"/>
        <w:rPr>
          <w:lang w:eastAsia="zh-CN"/>
        </w:rPr>
      </w:pPr>
      <w:bookmarkStart w:id="313" w:name="_Toc85734245"/>
      <w:bookmarkStart w:id="314" w:name="_Toc89431544"/>
      <w:bookmarkStart w:id="315" w:name="_Toc97042352"/>
      <w:bookmarkStart w:id="316" w:name="_Toc97045496"/>
      <w:bookmarkStart w:id="317" w:name="_Toc97155241"/>
      <w:bookmarkStart w:id="318" w:name="_Toc101521378"/>
      <w:bookmarkStart w:id="319" w:name="_Toc120537482"/>
      <w:bookmarkStart w:id="320" w:name="_Toc170161269"/>
      <w:bookmarkEnd w:id="304"/>
      <w:bookmarkEnd w:id="305"/>
      <w:bookmarkEnd w:id="306"/>
      <w:bookmarkEnd w:id="307"/>
      <w:bookmarkEnd w:id="308"/>
      <w:bookmarkEnd w:id="309"/>
      <w:bookmarkEnd w:id="310"/>
      <w:bookmarkEnd w:id="311"/>
      <w:r>
        <w:rPr>
          <w:lang w:eastAsia="zh-CN"/>
        </w:rPr>
        <w:t>6.1.3.3.3.4</w:t>
      </w:r>
      <w:r>
        <w:rPr>
          <w:lang w:eastAsia="zh-CN"/>
        </w:rPr>
        <w:tab/>
        <w:t>PATCH</w:t>
      </w:r>
      <w:bookmarkEnd w:id="320"/>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321" w:name="_Toc170161270"/>
      <w:r>
        <w:rPr>
          <w:lang w:eastAsia="zh-CN"/>
        </w:rPr>
        <w:t>6.1.3.3.4</w:t>
      </w:r>
      <w:r>
        <w:rPr>
          <w:lang w:eastAsia="zh-CN"/>
        </w:rPr>
        <w:tab/>
        <w:t>Resource Custom Operations</w:t>
      </w:r>
      <w:bookmarkEnd w:id="313"/>
      <w:bookmarkEnd w:id="314"/>
      <w:bookmarkEnd w:id="315"/>
      <w:bookmarkEnd w:id="316"/>
      <w:bookmarkEnd w:id="317"/>
      <w:bookmarkEnd w:id="318"/>
      <w:bookmarkEnd w:id="319"/>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22" w:name="_Toc510696622"/>
      <w:bookmarkStart w:id="323" w:name="_Toc35971413"/>
      <w:bookmarkStart w:id="324" w:name="_Toc67903530"/>
      <w:bookmarkStart w:id="325" w:name="_Toc170161271"/>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6" w:name="_Toc510696628"/>
      <w:bookmarkStart w:id="327" w:name="_Toc35971419"/>
      <w:bookmarkStart w:id="328" w:name="_Toc67903536"/>
      <w:bookmarkStart w:id="329" w:name="_Toc170161272"/>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30" w:name="_Toc510696632"/>
      <w:bookmarkStart w:id="331" w:name="_Toc35971427"/>
      <w:bookmarkStart w:id="332" w:name="_Toc67903543"/>
      <w:bookmarkStart w:id="333" w:name="_Toc170161273"/>
      <w:r>
        <w:t>6.1.6</w:t>
      </w:r>
      <w:r>
        <w:tab/>
        <w:t>Data Model</w:t>
      </w:r>
      <w:bookmarkEnd w:id="330"/>
      <w:bookmarkEnd w:id="331"/>
      <w:bookmarkEnd w:id="332"/>
      <w:bookmarkEnd w:id="333"/>
    </w:p>
    <w:p w14:paraId="6EAC7DEB" w14:textId="77777777" w:rsidR="005B76F7" w:rsidRDefault="005B76F7" w:rsidP="005B76F7">
      <w:pPr>
        <w:pStyle w:val="Heading4"/>
      </w:pPr>
      <w:bookmarkStart w:id="334" w:name="_Toc510696633"/>
      <w:bookmarkStart w:id="335" w:name="_Toc35971428"/>
      <w:bookmarkStart w:id="336" w:name="_Toc67903544"/>
      <w:bookmarkStart w:id="337" w:name="_Toc510696634"/>
      <w:bookmarkStart w:id="338" w:name="_Toc35971429"/>
      <w:bookmarkStart w:id="339" w:name="_Toc67903545"/>
      <w:bookmarkStart w:id="340" w:name="_Toc170161274"/>
      <w:r>
        <w:t>6.1.6.1</w:t>
      </w:r>
      <w:r>
        <w:tab/>
        <w:t>General</w:t>
      </w:r>
      <w:bookmarkEnd w:id="334"/>
      <w:bookmarkEnd w:id="335"/>
      <w:bookmarkEnd w:id="336"/>
      <w:bookmarkEnd w:id="340"/>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341"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1"/>
    </w:p>
    <w:p w14:paraId="7EECF812" w14:textId="77777777" w:rsidR="00592914" w:rsidRDefault="00592914" w:rsidP="00592914">
      <w:pPr>
        <w:pStyle w:val="Heading5"/>
      </w:pPr>
      <w:bookmarkStart w:id="342" w:name="_Toc170161276"/>
      <w:r>
        <w:t>6.1.6.2.1</w:t>
      </w:r>
      <w:r>
        <w:tab/>
        <w:t>Introduction</w:t>
      </w:r>
      <w:bookmarkEnd w:id="247"/>
      <w:bookmarkEnd w:id="248"/>
      <w:bookmarkEnd w:id="249"/>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343" w:name="_Toc510696636"/>
      <w:bookmarkStart w:id="344" w:name="_Toc35971431"/>
      <w:bookmarkStart w:id="345" w:name="_Toc67903547"/>
      <w:bookmarkStart w:id="346" w:name="_Toc510696637"/>
      <w:bookmarkStart w:id="347" w:name="_Toc35971432"/>
      <w:bookmarkStart w:id="348" w:name="_Toc67903548"/>
      <w:bookmarkStart w:id="349" w:name="_Toc170161277"/>
      <w:r>
        <w:t>6.1.6.2.2</w:t>
      </w:r>
      <w:r>
        <w:tab/>
        <w:t>Type: PASRegistration</w:t>
      </w:r>
      <w:bookmarkEnd w:id="343"/>
      <w:bookmarkEnd w:id="344"/>
      <w:bookmarkEnd w:id="345"/>
      <w:bookmarkEnd w:id="349"/>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352" w:name="_Hlk143798767"/>
      <w:bookmarkStart w:id="353" w:name="_Toc170161278"/>
      <w:bookmarkEnd w:id="346"/>
      <w:bookmarkEnd w:id="347"/>
      <w:bookmarkEnd w:id="348"/>
      <w:r>
        <w:lastRenderedPageBreak/>
        <w:t>6.1.6.2.3</w:t>
      </w:r>
      <w:r>
        <w:tab/>
        <w:t>Type: ConnectivityInfo</w:t>
      </w:r>
      <w:bookmarkEnd w:id="353"/>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354" w:name="_Toc170161279"/>
      <w:bookmarkEnd w:id="352"/>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6" w:name="_Toc510696638"/>
      <w:bookmarkStart w:id="357" w:name="_Toc35971433"/>
      <w:bookmarkStart w:id="358" w:name="_Toc67903549"/>
      <w:bookmarkStart w:id="359"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Heading5"/>
      </w:pPr>
      <w:bookmarkStart w:id="360" w:name="_Toc510696639"/>
      <w:bookmarkStart w:id="361" w:name="_Toc35971434"/>
      <w:bookmarkStart w:id="362" w:name="_Toc67903550"/>
      <w:bookmarkStart w:id="363" w:name="_Toc170161281"/>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64" w:name="_Toc510696640"/>
      <w:bookmarkStart w:id="365" w:name="_Toc35971435"/>
      <w:bookmarkStart w:id="366" w:name="_Toc67903551"/>
      <w:bookmarkStart w:id="367" w:name="_Toc170161282"/>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71" w:name="_Toc510696647"/>
      <w:bookmarkStart w:id="372" w:name="_Toc35971443"/>
      <w:bookmarkStart w:id="373" w:name="_Toc67903560"/>
      <w:bookmarkStart w:id="374" w:name="_Toc170161283"/>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Heading4"/>
      </w:pPr>
      <w:bookmarkStart w:id="375" w:name="_Toc35971444"/>
      <w:bookmarkStart w:id="376" w:name="_Toc67903561"/>
      <w:bookmarkStart w:id="377" w:name="_Toc170161284"/>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Heading4"/>
      </w:pPr>
      <w:bookmarkStart w:id="378" w:name="_Toc35971445"/>
      <w:bookmarkStart w:id="379" w:name="_Toc67903562"/>
      <w:bookmarkStart w:id="380" w:name="_Toc170161285"/>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Heading4"/>
      </w:pPr>
      <w:bookmarkStart w:id="381" w:name="_Toc35971446"/>
      <w:bookmarkStart w:id="382" w:name="_Toc67903563"/>
      <w:bookmarkStart w:id="383" w:name="_Toc170161286"/>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Heading3"/>
        <w:rPr>
          <w:lang w:eastAsia="zh-CN"/>
        </w:rPr>
      </w:pPr>
      <w:bookmarkStart w:id="394" w:name="_Toc67903564"/>
      <w:bookmarkStart w:id="395" w:name="_Toc170161287"/>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Heading3"/>
      </w:pPr>
      <w:bookmarkStart w:id="400" w:name="_Toc170161288"/>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Heading2"/>
      </w:pPr>
      <w:bookmarkStart w:id="403" w:name="_Toc170161289"/>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Heading3"/>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70161290"/>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12" w:name="_Toc170161291"/>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Heading3"/>
      </w:pPr>
      <w:bookmarkStart w:id="413" w:name="_Toc170161292"/>
      <w:r>
        <w:lastRenderedPageBreak/>
        <w:t>6.2.3</w:t>
      </w:r>
      <w:r>
        <w:tab/>
        <w:t>Resources</w:t>
      </w:r>
      <w:bookmarkEnd w:id="413"/>
    </w:p>
    <w:p w14:paraId="60791033" w14:textId="77777777" w:rsidR="005651E4" w:rsidRDefault="005651E4" w:rsidP="005651E4">
      <w:pPr>
        <w:pStyle w:val="Heading4"/>
      </w:pPr>
      <w:bookmarkStart w:id="414" w:name="_Toc85734328"/>
      <w:bookmarkStart w:id="415" w:name="_Toc89431627"/>
      <w:bookmarkStart w:id="416" w:name="_Toc97042439"/>
      <w:bookmarkStart w:id="417" w:name="_Toc97045583"/>
      <w:bookmarkStart w:id="418" w:name="_Toc97155328"/>
      <w:bookmarkStart w:id="419" w:name="_Toc101521465"/>
      <w:bookmarkStart w:id="420" w:name="_Toc120537575"/>
      <w:bookmarkStart w:id="421" w:name="_Toc170161293"/>
      <w:r>
        <w:t>6.2.3.1</w:t>
      </w:r>
      <w:r>
        <w:tab/>
        <w:t>Overview</w:t>
      </w:r>
      <w:bookmarkEnd w:id="421"/>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1.95pt;height:170.5pt" o:ole="">
            <v:imagedata r:id="rId38" o:title=""/>
          </v:shape>
          <o:OLEObject Type="Embed" ProgID="Visio.Drawing.15" ShapeID="_x0000_i1039" DrawAspect="Content" ObjectID="_1780774203"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422" w:name="_Toc170161294"/>
      <w:r w:rsidRPr="00131398">
        <w:rPr>
          <w:lang w:val="en-US"/>
        </w:rPr>
        <w:t>6.2.3.2</w:t>
      </w:r>
      <w:r w:rsidRPr="00131398">
        <w:rPr>
          <w:lang w:val="en-US"/>
        </w:rPr>
        <w:tab/>
        <w:t xml:space="preserve">Resource: </w:t>
      </w:r>
      <w:bookmarkEnd w:id="414"/>
      <w:bookmarkEnd w:id="415"/>
      <w:bookmarkEnd w:id="416"/>
      <w:bookmarkEnd w:id="417"/>
      <w:bookmarkEnd w:id="418"/>
      <w:bookmarkEnd w:id="419"/>
      <w:bookmarkEnd w:id="420"/>
      <w:r w:rsidRPr="00131398">
        <w:rPr>
          <w:lang w:val="en-US"/>
        </w:rPr>
        <w:t>Service Switch Information Subscriptions</w:t>
      </w:r>
      <w:bookmarkEnd w:id="422"/>
    </w:p>
    <w:p w14:paraId="64AB8426" w14:textId="77777777" w:rsidR="005651E4" w:rsidRDefault="005651E4" w:rsidP="005651E4">
      <w:pPr>
        <w:pStyle w:val="Heading5"/>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85734330"/>
      <w:bookmarkStart w:id="431" w:name="_Toc89431629"/>
      <w:bookmarkStart w:id="432" w:name="_Toc97042441"/>
      <w:bookmarkStart w:id="433" w:name="_Toc97045585"/>
      <w:bookmarkStart w:id="434" w:name="_Toc97155330"/>
      <w:bookmarkStart w:id="435" w:name="_Toc101521467"/>
      <w:bookmarkStart w:id="436" w:name="_Toc120537577"/>
      <w:bookmarkStart w:id="437" w:name="_Toc170161295"/>
      <w:r>
        <w:t>6.2.3.2.1</w:t>
      </w:r>
      <w:r>
        <w:tab/>
        <w:t>Description</w:t>
      </w:r>
      <w:bookmarkEnd w:id="423"/>
      <w:bookmarkEnd w:id="424"/>
      <w:bookmarkEnd w:id="425"/>
      <w:bookmarkEnd w:id="426"/>
      <w:bookmarkEnd w:id="427"/>
      <w:bookmarkEnd w:id="428"/>
      <w:bookmarkEnd w:id="429"/>
      <w:bookmarkEnd w:id="437"/>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Heading5"/>
        <w:rPr>
          <w:lang w:eastAsia="zh-CN"/>
        </w:rPr>
      </w:pPr>
      <w:bookmarkStart w:id="438" w:name="_Toc170161296"/>
      <w:r>
        <w:t>6.2</w:t>
      </w:r>
      <w:r w:rsidRPr="00664B8D">
        <w:t>.3.2.</w:t>
      </w:r>
      <w:r>
        <w:t>2</w:t>
      </w:r>
      <w:r>
        <w:rPr>
          <w:lang w:eastAsia="zh-CN"/>
        </w:rPr>
        <w:tab/>
        <w:t>Resource Definition</w:t>
      </w:r>
      <w:bookmarkEnd w:id="430"/>
      <w:bookmarkEnd w:id="431"/>
      <w:bookmarkEnd w:id="432"/>
      <w:bookmarkEnd w:id="433"/>
      <w:bookmarkEnd w:id="434"/>
      <w:bookmarkEnd w:id="435"/>
      <w:bookmarkEnd w:id="436"/>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70161297"/>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Heading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70161298"/>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Heading5"/>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70161299"/>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Heading4"/>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70161300"/>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Heading5"/>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85734336"/>
      <w:bookmarkStart w:id="479" w:name="_Toc89431635"/>
      <w:bookmarkStart w:id="480" w:name="_Toc97042447"/>
      <w:bookmarkStart w:id="481" w:name="_Toc97045591"/>
      <w:bookmarkStart w:id="482" w:name="_Toc97155336"/>
      <w:bookmarkStart w:id="483" w:name="_Toc101521473"/>
      <w:bookmarkStart w:id="484" w:name="_Toc120537583"/>
      <w:bookmarkStart w:id="485" w:name="_Toc170161301"/>
      <w:r>
        <w:t>6.2.3.3</w:t>
      </w:r>
      <w:r>
        <w:rPr>
          <w:lang w:eastAsia="zh-CN"/>
        </w:rPr>
        <w:t>.1</w:t>
      </w:r>
      <w:r>
        <w:rPr>
          <w:lang w:eastAsia="zh-CN"/>
        </w:rPr>
        <w:tab/>
        <w:t>Description</w:t>
      </w:r>
      <w:bookmarkEnd w:id="471"/>
      <w:bookmarkEnd w:id="472"/>
      <w:bookmarkEnd w:id="473"/>
      <w:bookmarkEnd w:id="474"/>
      <w:bookmarkEnd w:id="475"/>
      <w:bookmarkEnd w:id="476"/>
      <w:bookmarkEnd w:id="477"/>
      <w:bookmarkEnd w:id="485"/>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Heading5"/>
        <w:rPr>
          <w:lang w:eastAsia="zh-CN"/>
        </w:rPr>
      </w:pPr>
      <w:bookmarkStart w:id="486" w:name="_Toc170161302"/>
      <w:bookmarkEnd w:id="478"/>
      <w:bookmarkEnd w:id="479"/>
      <w:bookmarkEnd w:id="480"/>
      <w:bookmarkEnd w:id="481"/>
      <w:bookmarkEnd w:id="482"/>
      <w:bookmarkEnd w:id="483"/>
      <w:bookmarkEnd w:id="484"/>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70161303"/>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Heading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70161304"/>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Heading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85734340"/>
      <w:bookmarkStart w:id="511" w:name="_Toc89431639"/>
      <w:bookmarkStart w:id="512" w:name="_Toc97042451"/>
      <w:bookmarkStart w:id="513" w:name="_Toc97045595"/>
      <w:bookmarkStart w:id="514" w:name="_Toc97155340"/>
      <w:bookmarkStart w:id="515" w:name="_Toc101521477"/>
      <w:bookmarkStart w:id="516" w:name="_Toc120537587"/>
      <w:bookmarkStart w:id="517" w:name="_Toc170161305"/>
      <w:r>
        <w:rPr>
          <w:lang w:eastAsia="zh-CN"/>
        </w:rPr>
        <w:t>6.2.3.3.3</w:t>
      </w:r>
      <w:r>
        <w:t>.2</w:t>
      </w:r>
      <w:r>
        <w:rPr>
          <w:lang w:eastAsia="zh-CN"/>
        </w:rPr>
        <w:tab/>
        <w:t>PATCH</w:t>
      </w:r>
      <w:bookmarkEnd w:id="503"/>
      <w:bookmarkEnd w:id="504"/>
      <w:bookmarkEnd w:id="505"/>
      <w:bookmarkEnd w:id="506"/>
      <w:bookmarkEnd w:id="507"/>
      <w:bookmarkEnd w:id="508"/>
      <w:bookmarkEnd w:id="509"/>
      <w:bookmarkEnd w:id="517"/>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Heading6"/>
        <w:rPr>
          <w:lang w:eastAsia="zh-CN"/>
        </w:rPr>
      </w:pPr>
      <w:bookmarkStart w:id="518" w:name="_Toc170161306"/>
      <w:bookmarkEnd w:id="510"/>
      <w:bookmarkEnd w:id="511"/>
      <w:bookmarkEnd w:id="512"/>
      <w:bookmarkEnd w:id="513"/>
      <w:bookmarkEnd w:id="514"/>
      <w:bookmarkEnd w:id="515"/>
      <w:bookmarkEnd w:id="516"/>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Heading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85734342"/>
      <w:bookmarkStart w:id="527" w:name="_Toc89431641"/>
      <w:bookmarkStart w:id="528" w:name="_Toc97042453"/>
      <w:bookmarkStart w:id="529" w:name="_Toc97045597"/>
      <w:bookmarkStart w:id="530" w:name="_Toc97155342"/>
      <w:bookmarkStart w:id="531" w:name="_Toc101521479"/>
      <w:bookmarkStart w:id="532" w:name="_Toc120537589"/>
      <w:bookmarkStart w:id="533" w:name="_Toc170161307"/>
      <w:r>
        <w:rPr>
          <w:lang w:eastAsia="zh-CN"/>
        </w:rPr>
        <w:t>6.2.3.3.3</w:t>
      </w:r>
      <w:r>
        <w:t>.4</w:t>
      </w:r>
      <w:r>
        <w:rPr>
          <w:lang w:eastAsia="zh-CN"/>
        </w:rPr>
        <w:tab/>
        <w:t>DELETE</w:t>
      </w:r>
      <w:bookmarkEnd w:id="519"/>
      <w:bookmarkEnd w:id="520"/>
      <w:bookmarkEnd w:id="521"/>
      <w:bookmarkEnd w:id="522"/>
      <w:bookmarkEnd w:id="523"/>
      <w:bookmarkEnd w:id="524"/>
      <w:bookmarkEnd w:id="525"/>
      <w:bookmarkEnd w:id="533"/>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Heading5"/>
        <w:rPr>
          <w:lang w:eastAsia="zh-CN"/>
        </w:rPr>
      </w:pPr>
      <w:bookmarkStart w:id="534" w:name="_Toc170161308"/>
      <w:r>
        <w:t>6.2.3.3</w:t>
      </w:r>
      <w:r>
        <w:rPr>
          <w:lang w:eastAsia="zh-CN"/>
        </w:rPr>
        <w:t>.</w:t>
      </w:r>
      <w:r w:rsidR="0004401D">
        <w:rPr>
          <w:rFonts w:hint="eastAsia"/>
          <w:lang w:eastAsia="zh-CN"/>
        </w:rPr>
        <w:t>4</w:t>
      </w:r>
      <w:r>
        <w:rPr>
          <w:lang w:eastAsia="zh-CN"/>
        </w:rPr>
        <w:tab/>
        <w:t>Resource Custom Operations</w:t>
      </w:r>
      <w:bookmarkEnd w:id="526"/>
      <w:bookmarkEnd w:id="527"/>
      <w:bookmarkEnd w:id="528"/>
      <w:bookmarkEnd w:id="529"/>
      <w:bookmarkEnd w:id="530"/>
      <w:bookmarkEnd w:id="531"/>
      <w:bookmarkEnd w:id="532"/>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70161309"/>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Heading3"/>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70161310"/>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Heading4"/>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70161311"/>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70161312"/>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Heading5"/>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85734348"/>
      <w:bookmarkStart w:id="575" w:name="_Toc89431647"/>
      <w:bookmarkStart w:id="576" w:name="_Toc97042459"/>
      <w:bookmarkStart w:id="577" w:name="_Toc97045603"/>
      <w:bookmarkStart w:id="578" w:name="_Toc97155348"/>
      <w:bookmarkStart w:id="579" w:name="_Toc101521485"/>
      <w:bookmarkStart w:id="580" w:name="_Toc120537595"/>
      <w:bookmarkStart w:id="581" w:name="_Toc170161313"/>
      <w:r>
        <w:t>6.2.5.1.1</w:t>
      </w:r>
      <w:r>
        <w:rPr>
          <w:lang w:eastAsia="zh-CN"/>
        </w:rPr>
        <w:tab/>
        <w:t>Description</w:t>
      </w:r>
      <w:bookmarkEnd w:id="567"/>
      <w:bookmarkEnd w:id="568"/>
      <w:bookmarkEnd w:id="569"/>
      <w:bookmarkEnd w:id="570"/>
      <w:bookmarkEnd w:id="571"/>
      <w:bookmarkEnd w:id="572"/>
      <w:bookmarkEnd w:id="573"/>
      <w:bookmarkEnd w:id="581"/>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Heading5"/>
        <w:rPr>
          <w:lang w:eastAsia="zh-CN"/>
        </w:rPr>
      </w:pPr>
      <w:bookmarkStart w:id="582" w:name="_Toc170161314"/>
      <w:bookmarkEnd w:id="574"/>
      <w:bookmarkEnd w:id="575"/>
      <w:bookmarkEnd w:id="576"/>
      <w:bookmarkEnd w:id="577"/>
      <w:bookmarkEnd w:id="578"/>
      <w:bookmarkEnd w:id="579"/>
      <w:bookmarkEnd w:id="580"/>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583" w:name="_Toc120537596"/>
      <w:bookmarkStart w:id="584" w:name="_Toc170161315"/>
      <w:r>
        <w:t>6.2.5.1.3</w:t>
      </w:r>
      <w:r>
        <w:rPr>
          <w:noProof/>
        </w:rPr>
        <w:tab/>
        <w:t>Standard Methods</w:t>
      </w:r>
      <w:bookmarkEnd w:id="583"/>
      <w:bookmarkEnd w:id="584"/>
    </w:p>
    <w:p w14:paraId="37F20FCF" w14:textId="77777777" w:rsidR="0006217B" w:rsidRDefault="0006217B" w:rsidP="0006217B">
      <w:pPr>
        <w:pStyle w:val="Heading6"/>
        <w:rPr>
          <w:noProof/>
        </w:rPr>
      </w:pPr>
      <w:bookmarkStart w:id="585" w:name="_Toc120537597"/>
      <w:bookmarkStart w:id="586" w:name="_Toc170161316"/>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70161317"/>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Heading4"/>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70161318"/>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70161319"/>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Heading5"/>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70161320"/>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Heading5"/>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70161321"/>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70161322"/>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636" w:name="_Toc85734358"/>
      <w:bookmarkStart w:id="637" w:name="_Toc89431657"/>
      <w:bookmarkStart w:id="638" w:name="_Toc97042469"/>
      <w:bookmarkStart w:id="639" w:name="_Toc97045613"/>
      <w:bookmarkStart w:id="640" w:name="_Toc97155358"/>
      <w:bookmarkStart w:id="641" w:name="_Toc101521495"/>
      <w:bookmarkStart w:id="642" w:name="_Toc120537607"/>
      <w:bookmarkStart w:id="643" w:name="_Toc170161323"/>
      <w:r>
        <w:rPr>
          <w:lang w:eastAsia="zh-CN"/>
        </w:rPr>
        <w:lastRenderedPageBreak/>
        <w:t>6.2.6.2.4</w:t>
      </w:r>
      <w:r>
        <w:rPr>
          <w:lang w:eastAsia="zh-CN"/>
        </w:rPr>
        <w:tab/>
        <w:t>Type: ServiceSwitchInfoNotification</w:t>
      </w:r>
      <w:bookmarkEnd w:id="643"/>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70161324"/>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652" w:name="_Toc170161325"/>
      <w:r>
        <w:rPr>
          <w:lang w:eastAsia="zh-CN"/>
        </w:rPr>
        <w:t>6.2.6.</w:t>
      </w:r>
      <w:r w:rsidR="004E1B27">
        <w:rPr>
          <w:lang w:eastAsia="zh-CN"/>
        </w:rPr>
        <w:t>3</w:t>
      </w:r>
      <w:r>
        <w:rPr>
          <w:lang w:eastAsia="zh-CN"/>
        </w:rPr>
        <w:tab/>
        <w:t>Simple data types and enumerations</w:t>
      </w:r>
      <w:bookmarkEnd w:id="636"/>
      <w:bookmarkEnd w:id="637"/>
      <w:bookmarkEnd w:id="638"/>
      <w:bookmarkEnd w:id="639"/>
      <w:bookmarkEnd w:id="640"/>
      <w:bookmarkEnd w:id="641"/>
      <w:bookmarkEnd w:id="642"/>
      <w:bookmarkEnd w:id="652"/>
    </w:p>
    <w:p w14:paraId="7CC4B9A3" w14:textId="77777777" w:rsidR="004E1B27" w:rsidRPr="00384E92" w:rsidRDefault="004E1B27" w:rsidP="004E1B27">
      <w:pPr>
        <w:pStyle w:val="Heading5"/>
      </w:pPr>
      <w:bookmarkStart w:id="653" w:name="_Toc170161326"/>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70161327"/>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70161328"/>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Heading4"/>
      </w:pPr>
      <w:bookmarkStart w:id="669" w:name="_Toc96843454"/>
      <w:bookmarkStart w:id="670" w:name="_Toc96844429"/>
      <w:bookmarkStart w:id="671" w:name="_Toc97039983"/>
      <w:bookmarkStart w:id="672" w:name="_Toc101521497"/>
      <w:bookmarkStart w:id="673" w:name="_Toc120537609"/>
      <w:bookmarkStart w:id="674" w:name="_Toc170161329"/>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Heading4"/>
      </w:pPr>
      <w:bookmarkStart w:id="680" w:name="_Toc170161330"/>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Heading4"/>
      </w:pPr>
      <w:bookmarkStart w:id="681" w:name="_Toc96843456"/>
      <w:bookmarkStart w:id="682" w:name="_Toc96844431"/>
      <w:bookmarkStart w:id="683" w:name="_Toc97039985"/>
      <w:bookmarkStart w:id="684" w:name="_Toc101521499"/>
      <w:bookmarkStart w:id="685" w:name="_Toc120537611"/>
      <w:bookmarkStart w:id="686" w:name="_Toc170161331"/>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Heading3"/>
        <w:rPr>
          <w:lang w:eastAsia="zh-CN"/>
        </w:rPr>
      </w:pPr>
      <w:bookmarkStart w:id="687" w:name="_Toc170161332"/>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88" w:name="_Toc170161333"/>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Heading2"/>
      </w:pPr>
      <w:bookmarkStart w:id="689" w:name="_Toc170161334"/>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Heading3"/>
      </w:pPr>
      <w:bookmarkStart w:id="690" w:name="_Toc170161335"/>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91" w:name="_Toc170161336"/>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Heading3"/>
      </w:pPr>
      <w:bookmarkStart w:id="692" w:name="_Toc170161337"/>
      <w:r>
        <w:lastRenderedPageBreak/>
        <w:t>6.3.3</w:t>
      </w:r>
      <w:r>
        <w:tab/>
        <w:t>Resources</w:t>
      </w:r>
      <w:bookmarkEnd w:id="692"/>
    </w:p>
    <w:p w14:paraId="48DA5CF5" w14:textId="77777777" w:rsidR="0027763E" w:rsidRDefault="0027763E" w:rsidP="0027763E">
      <w:pPr>
        <w:pStyle w:val="Heading4"/>
      </w:pPr>
      <w:bookmarkStart w:id="693" w:name="_Toc170161338"/>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1.95pt;height:170.95pt" o:ole="">
            <v:imagedata r:id="rId40" o:title=""/>
          </v:shape>
          <o:OLEObject Type="Embed" ProgID="Visio.Drawing.15" ShapeID="_x0000_i1040" DrawAspect="Content" ObjectID="_1780774204"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694" w:name="_Toc170161339"/>
      <w:r>
        <w:rPr>
          <w:lang w:val="fr-FR"/>
        </w:rPr>
        <w:t>6.3.3.2</w:t>
      </w:r>
      <w:r>
        <w:rPr>
          <w:lang w:val="fr-FR"/>
        </w:rPr>
        <w:tab/>
        <w:t>Resource: Service Continuity Information Subscriptions</w:t>
      </w:r>
      <w:bookmarkEnd w:id="694"/>
    </w:p>
    <w:p w14:paraId="710B2C36" w14:textId="77777777" w:rsidR="0027763E" w:rsidRDefault="0027763E" w:rsidP="0027763E">
      <w:pPr>
        <w:pStyle w:val="Heading5"/>
      </w:pPr>
      <w:bookmarkStart w:id="695" w:name="_Toc170161340"/>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Heading5"/>
        <w:rPr>
          <w:lang w:eastAsia="zh-CN"/>
        </w:rPr>
      </w:pPr>
      <w:bookmarkStart w:id="696" w:name="_Toc170161341"/>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97" w:name="_Toc170161342"/>
      <w:r>
        <w:rPr>
          <w:lang w:eastAsia="zh-CN"/>
        </w:rPr>
        <w:t>6.3.3.2.3</w:t>
      </w:r>
      <w:r>
        <w:rPr>
          <w:lang w:eastAsia="zh-CN"/>
        </w:rPr>
        <w:tab/>
        <w:t>Resource Standard Methods</w:t>
      </w:r>
      <w:bookmarkEnd w:id="697"/>
    </w:p>
    <w:p w14:paraId="131AA2EB" w14:textId="77777777" w:rsidR="0027763E" w:rsidRDefault="0027763E" w:rsidP="0027763E">
      <w:pPr>
        <w:pStyle w:val="Heading6"/>
        <w:rPr>
          <w:lang w:eastAsia="zh-CN"/>
        </w:rPr>
      </w:pPr>
      <w:bookmarkStart w:id="698" w:name="_Toc170161343"/>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Heading5"/>
        <w:rPr>
          <w:lang w:eastAsia="zh-CN"/>
        </w:rPr>
      </w:pPr>
      <w:bookmarkStart w:id="699" w:name="_Toc170161344"/>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Heading4"/>
      </w:pPr>
      <w:bookmarkStart w:id="700" w:name="_Toc170161345"/>
      <w:r>
        <w:lastRenderedPageBreak/>
        <w:t>6.3.3.3</w:t>
      </w:r>
      <w:r>
        <w:tab/>
        <w:t>Resource: Individual Service Continuity Information Subscription</w:t>
      </w:r>
      <w:bookmarkEnd w:id="700"/>
    </w:p>
    <w:p w14:paraId="7BC051B4" w14:textId="77777777" w:rsidR="0027763E" w:rsidRDefault="0027763E" w:rsidP="0027763E">
      <w:pPr>
        <w:pStyle w:val="Heading5"/>
        <w:rPr>
          <w:lang w:eastAsia="zh-CN"/>
        </w:rPr>
      </w:pPr>
      <w:bookmarkStart w:id="701" w:name="_Toc170161346"/>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Heading5"/>
        <w:rPr>
          <w:lang w:eastAsia="zh-CN"/>
        </w:rPr>
      </w:pPr>
      <w:bookmarkStart w:id="702" w:name="_Toc170161347"/>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703" w:name="_Toc170161348"/>
      <w:r>
        <w:t>6.3.3.3</w:t>
      </w:r>
      <w:r>
        <w:rPr>
          <w:lang w:eastAsia="zh-CN"/>
        </w:rPr>
        <w:t>.3</w:t>
      </w:r>
      <w:r>
        <w:rPr>
          <w:lang w:eastAsia="zh-CN"/>
        </w:rPr>
        <w:tab/>
        <w:t>Resource Standard Methods</w:t>
      </w:r>
      <w:bookmarkEnd w:id="703"/>
    </w:p>
    <w:p w14:paraId="2198EFC6" w14:textId="77777777" w:rsidR="0027763E" w:rsidRDefault="0027763E" w:rsidP="0027763E">
      <w:pPr>
        <w:pStyle w:val="Heading6"/>
        <w:rPr>
          <w:lang w:eastAsia="zh-CN"/>
        </w:rPr>
      </w:pPr>
      <w:bookmarkStart w:id="704" w:name="_Toc170161349"/>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Heading6"/>
        <w:rPr>
          <w:lang w:eastAsia="zh-CN"/>
        </w:rPr>
      </w:pPr>
      <w:bookmarkStart w:id="705" w:name="_Toc170161350"/>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Heading6"/>
        <w:rPr>
          <w:lang w:eastAsia="zh-CN"/>
        </w:rPr>
      </w:pPr>
      <w:bookmarkStart w:id="706" w:name="_Toc170161351"/>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Heading6"/>
        <w:rPr>
          <w:lang w:eastAsia="zh-CN"/>
        </w:rPr>
      </w:pPr>
      <w:bookmarkStart w:id="707" w:name="_Toc170161352"/>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Heading5"/>
        <w:rPr>
          <w:lang w:eastAsia="zh-CN"/>
        </w:rPr>
      </w:pPr>
      <w:bookmarkStart w:id="708" w:name="_Toc170161353"/>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709" w:name="_Toc170161354"/>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Heading3"/>
      </w:pPr>
      <w:bookmarkStart w:id="710" w:name="_Toc170161355"/>
      <w:r>
        <w:t>6.3.5</w:t>
      </w:r>
      <w:r>
        <w:tab/>
        <w:t>Notifications</w:t>
      </w:r>
      <w:bookmarkEnd w:id="710"/>
    </w:p>
    <w:p w14:paraId="726CB2D9" w14:textId="04512248" w:rsidR="0027763E" w:rsidRDefault="0027763E" w:rsidP="0027763E">
      <w:pPr>
        <w:pStyle w:val="Heading4"/>
      </w:pPr>
      <w:bookmarkStart w:id="711" w:name="_Toc170161356"/>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712" w:name="_Toc170161357"/>
      <w:r>
        <w:lastRenderedPageBreak/>
        <w:t>6.3.5.1</w:t>
      </w:r>
      <w:r>
        <w:rPr>
          <w:lang w:eastAsia="zh-CN"/>
        </w:rPr>
        <w:tab/>
        <w:t>Service Continuity Information Notification</w:t>
      </w:r>
      <w:bookmarkEnd w:id="712"/>
    </w:p>
    <w:p w14:paraId="6D02C511" w14:textId="77777777" w:rsidR="0027763E" w:rsidRDefault="0027763E" w:rsidP="0027763E">
      <w:pPr>
        <w:pStyle w:val="Heading5"/>
        <w:rPr>
          <w:lang w:eastAsia="zh-CN"/>
        </w:rPr>
      </w:pPr>
      <w:bookmarkStart w:id="713" w:name="_Toc170161358"/>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Heading5"/>
        <w:rPr>
          <w:lang w:eastAsia="zh-CN"/>
        </w:rPr>
      </w:pPr>
      <w:bookmarkStart w:id="714" w:name="_Toc170161359"/>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715" w:name="_Toc170161360"/>
      <w:r>
        <w:t>6.3.5.1.3</w:t>
      </w:r>
      <w:r>
        <w:rPr>
          <w:noProof/>
        </w:rPr>
        <w:tab/>
        <w:t>Standard Methods</w:t>
      </w:r>
      <w:bookmarkEnd w:id="715"/>
    </w:p>
    <w:p w14:paraId="2C1F1BE5" w14:textId="77777777" w:rsidR="0027763E" w:rsidRDefault="0027763E" w:rsidP="0027763E">
      <w:pPr>
        <w:pStyle w:val="Heading6"/>
        <w:rPr>
          <w:noProof/>
        </w:rPr>
      </w:pPr>
      <w:bookmarkStart w:id="716" w:name="_Toc170161361"/>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17" w:name="_Toc170161362"/>
      <w:r>
        <w:t>6.3.6</w:t>
      </w:r>
      <w:r>
        <w:tab/>
        <w:t>Data Model</w:t>
      </w:r>
      <w:bookmarkEnd w:id="717"/>
    </w:p>
    <w:p w14:paraId="25FC3408" w14:textId="77777777" w:rsidR="0027763E" w:rsidRDefault="0027763E" w:rsidP="0027763E">
      <w:pPr>
        <w:pStyle w:val="Heading4"/>
        <w:rPr>
          <w:lang w:eastAsia="zh-CN"/>
        </w:rPr>
      </w:pPr>
      <w:bookmarkStart w:id="718" w:name="_Toc170161363"/>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19" w:name="_Toc170161364"/>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Heading5"/>
        <w:rPr>
          <w:lang w:eastAsia="zh-CN"/>
        </w:rPr>
      </w:pPr>
      <w:bookmarkStart w:id="720" w:name="_Toc170161365"/>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Heading5"/>
        <w:rPr>
          <w:lang w:eastAsia="zh-CN"/>
        </w:rPr>
      </w:pPr>
      <w:bookmarkStart w:id="721" w:name="_Toc170161366"/>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722" w:name="_Toc170161367"/>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723" w:name="_Toc170161368"/>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724" w:name="_Toc170161369"/>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25" w:name="_Toc170161370"/>
      <w:r>
        <w:rPr>
          <w:lang w:eastAsia="zh-CN"/>
        </w:rPr>
        <w:t>6.3.6.3</w:t>
      </w:r>
      <w:r>
        <w:rPr>
          <w:lang w:eastAsia="zh-CN"/>
        </w:rPr>
        <w:tab/>
        <w:t>Simple data types and enumerations</w:t>
      </w:r>
      <w:bookmarkEnd w:id="725"/>
    </w:p>
    <w:p w14:paraId="3B13CFDE" w14:textId="77777777" w:rsidR="006C181D" w:rsidRPr="00384E92" w:rsidRDefault="006C181D" w:rsidP="006C181D">
      <w:pPr>
        <w:pStyle w:val="Heading5"/>
      </w:pPr>
      <w:bookmarkStart w:id="726" w:name="_Toc170161371"/>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27" w:name="_Toc170161372"/>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28" w:name="_Toc170161373"/>
      <w:r>
        <w:t>6.3.7</w:t>
      </w:r>
      <w:r>
        <w:tab/>
        <w:t>Error Handling</w:t>
      </w:r>
      <w:bookmarkEnd w:id="728"/>
    </w:p>
    <w:p w14:paraId="205DC51F" w14:textId="77777777" w:rsidR="002635CD" w:rsidRDefault="002635CD" w:rsidP="002635CD">
      <w:pPr>
        <w:pStyle w:val="Heading4"/>
      </w:pPr>
      <w:bookmarkStart w:id="729" w:name="_Toc170161374"/>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Heading4"/>
      </w:pPr>
      <w:bookmarkStart w:id="730" w:name="_Toc170161375"/>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Heading4"/>
      </w:pPr>
      <w:bookmarkStart w:id="731" w:name="_Toc170161376"/>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Heading3"/>
        <w:rPr>
          <w:lang w:eastAsia="zh-CN"/>
        </w:rPr>
      </w:pPr>
      <w:bookmarkStart w:id="732" w:name="_Toc170161377"/>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33" w:name="_Toc170161378"/>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70161379"/>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Heading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70161380"/>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70161381"/>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90" w:name="_Toc170161382"/>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Heading1"/>
      </w:pPr>
      <w:bookmarkStart w:id="791" w:name="_Toc510696651"/>
      <w:bookmarkStart w:id="792" w:name="_Toc35971451"/>
      <w:bookmarkStart w:id="793" w:name="_Toc67903568"/>
      <w:bookmarkStart w:id="794" w:name="_Toc67903569"/>
      <w:bookmarkStart w:id="795" w:name="_Toc170161383"/>
      <w:r>
        <w:t>A.1</w:t>
      </w:r>
      <w:r>
        <w:tab/>
        <w:t>General</w:t>
      </w:r>
      <w:bookmarkEnd w:id="791"/>
      <w:bookmarkEnd w:id="792"/>
      <w:bookmarkEnd w:id="793"/>
      <w:bookmarkEnd w:id="795"/>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796" w:name="_Toc170161384"/>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77777777" w:rsidR="005B76F7" w:rsidRDefault="005B76F7" w:rsidP="005B76F7">
      <w:pPr>
        <w:pStyle w:val="PL"/>
        <w:rPr>
          <w:lang w:val="en-US" w:eastAsia="zh-CN"/>
        </w:rPr>
      </w:pPr>
      <w:r>
        <w:rPr>
          <w:lang w:val="en-US" w:eastAsia="zh-CN"/>
        </w:rPr>
        <w:t xml:space="preserve">    © 2024,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2CC23141" w:rsidR="005B76F7" w:rsidRDefault="005B76F7" w:rsidP="005B76F7">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77777777"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797" w:name="_Toc170161385"/>
      <w:bookmarkEnd w:id="794"/>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5A474A0E" w:rsidR="0006217B" w:rsidRDefault="0006217B" w:rsidP="0006217B">
      <w:pPr>
        <w:pStyle w:val="PL"/>
      </w:pPr>
      <w:r>
        <w:t xml:space="preserve">  version: </w:t>
      </w:r>
      <w:r>
        <w:rPr>
          <w:lang w:val="en-US" w:eastAsia="zh-CN"/>
        </w:rPr>
        <w:t>1.0.0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77777777" w:rsidR="0006217B" w:rsidRDefault="0006217B" w:rsidP="0006217B">
      <w:pPr>
        <w:pStyle w:val="PL"/>
        <w:rPr>
          <w:lang w:val="en-IN"/>
        </w:rPr>
      </w:pPr>
      <w:r>
        <w:rPr>
          <w:lang w:val="en-IN"/>
        </w:rPr>
        <w:t xml:space="preserve">    © 2024,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ADCF52E" w:rsidR="0006217B" w:rsidRDefault="0006217B" w:rsidP="0006217B">
      <w:pPr>
        <w:pStyle w:val="PL"/>
        <w:rPr>
          <w:lang w:val="en-US" w:eastAsia="zh-CN"/>
        </w:rPr>
      </w:pPr>
      <w:r>
        <w:rPr>
          <w:lang w:val="en-US" w:eastAsia="zh-CN"/>
        </w:rPr>
        <w:t xml:space="preserve">    3GPP TS 29.583 V18.</w:t>
      </w:r>
      <w:r>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77777777"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lastRenderedPageBreak/>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800" w:name="_Toc170161386"/>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042754E0" w:rsidR="0027763E" w:rsidRDefault="0027763E" w:rsidP="0027763E">
      <w:pPr>
        <w:pStyle w:val="PL"/>
      </w:pPr>
      <w:r>
        <w:t xml:space="preserve">  version: </w:t>
      </w:r>
      <w:r>
        <w:rPr>
          <w:lang w:val="en-US" w:eastAsia="zh-CN"/>
        </w:rPr>
        <w:t>1.0.0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7777777" w:rsidR="0027763E" w:rsidRDefault="0027763E" w:rsidP="0027763E">
      <w:pPr>
        <w:pStyle w:val="PL"/>
        <w:rPr>
          <w:lang w:val="en-IN"/>
        </w:rPr>
      </w:pPr>
      <w:r>
        <w:rPr>
          <w:lang w:val="en-IN"/>
        </w:rPr>
        <w:t xml:space="preserve">    © 2024,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BCD3EF0" w:rsidR="0027763E" w:rsidRDefault="0027763E" w:rsidP="0027763E">
      <w:pPr>
        <w:pStyle w:val="PL"/>
        <w:rPr>
          <w:lang w:val="en-US" w:eastAsia="zh-CN"/>
        </w:rPr>
      </w:pPr>
      <w:r>
        <w:rPr>
          <w:lang w:val="en-US" w:eastAsia="zh-CN"/>
        </w:rPr>
        <w:t xml:space="preserve">    3GPP TS 29.583 V18.</w:t>
      </w:r>
      <w:r w:rsidR="0006217B">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77777777"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801" w:name="_Toc61869194"/>
      <w:bookmarkStart w:id="802" w:name="_Toc170161387"/>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bl>
    <w:p w14:paraId="47996B79" w14:textId="77777777" w:rsidR="007712FD" w:rsidRDefault="007712FD" w:rsidP="007712FD">
      <w:pPr>
        <w:pStyle w:val="Guidance"/>
      </w:pPr>
    </w:p>
    <w:bookmarkEnd w:id="57"/>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C24B" w14:textId="77777777" w:rsidR="004C327D" w:rsidRDefault="004C327D">
      <w:r>
        <w:separator/>
      </w:r>
    </w:p>
  </w:endnote>
  <w:endnote w:type="continuationSeparator" w:id="0">
    <w:p w14:paraId="5EC68E60" w14:textId="77777777" w:rsidR="004C327D" w:rsidRDefault="004C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6C2B" w14:textId="77777777" w:rsidR="004C327D" w:rsidRDefault="004C327D">
      <w:r>
        <w:separator/>
      </w:r>
    </w:p>
  </w:footnote>
  <w:footnote w:type="continuationSeparator" w:id="0">
    <w:p w14:paraId="52377F11" w14:textId="77777777" w:rsidR="004C327D" w:rsidRDefault="004C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4AD" w14:textId="47F6B9B5" w:rsidR="00E634AC" w:rsidRDefault="00000000">
    <w:pPr>
      <w:pStyle w:val="Header"/>
      <w:framePr w:wrap="auto" w:vAnchor="text" w:hAnchor="margin" w:xAlign="right" w:y="1"/>
      <w:widowControl/>
    </w:pPr>
    <w:fldSimple w:instr=" STYLEREF ZA ">
      <w:r w:rsidR="007E07EF">
        <w:rPr>
          <w:noProof/>
        </w:rPr>
        <w:t>3GPP TS 29.583 V18.1.0 (2024-06)</w:t>
      </w:r>
    </w:fldSimple>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5CBB051" w:rsidR="00E634AC" w:rsidRDefault="00000000">
    <w:pPr>
      <w:pStyle w:val="Header"/>
      <w:framePr w:wrap="auto" w:vAnchor="text" w:hAnchor="margin" w:y="1"/>
      <w:widowControl/>
    </w:pPr>
    <w:fldSimple w:instr=" STYLEREF ZGSM ">
      <w:r w:rsidR="007E07EF">
        <w:rPr>
          <w:noProof/>
        </w:rPr>
        <w:t>Release 18</w:t>
      </w:r>
    </w:fldSimple>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907006">
    <w:abstractNumId w:val="7"/>
  </w:num>
  <w:num w:numId="2" w16cid:durableId="40131903">
    <w:abstractNumId w:val="13"/>
  </w:num>
  <w:num w:numId="3" w16cid:durableId="220362343">
    <w:abstractNumId w:val="8"/>
  </w:num>
  <w:num w:numId="4" w16cid:durableId="544218497">
    <w:abstractNumId w:val="6"/>
  </w:num>
  <w:num w:numId="5" w16cid:durableId="294915167">
    <w:abstractNumId w:val="12"/>
  </w:num>
  <w:num w:numId="6" w16cid:durableId="1533422006">
    <w:abstractNumId w:val="5"/>
  </w:num>
  <w:num w:numId="7" w16cid:durableId="1550993771">
    <w:abstractNumId w:val="3"/>
  </w:num>
  <w:num w:numId="8" w16cid:durableId="1403481249">
    <w:abstractNumId w:val="9"/>
  </w:num>
  <w:num w:numId="9" w16cid:durableId="475490535">
    <w:abstractNumId w:val="11"/>
  </w:num>
  <w:num w:numId="10" w16cid:durableId="849680118">
    <w:abstractNumId w:val="2"/>
  </w:num>
  <w:num w:numId="11" w16cid:durableId="596644223">
    <w:abstractNumId w:val="1"/>
  </w:num>
  <w:num w:numId="12" w16cid:durableId="1486505331">
    <w:abstractNumId w:val="0"/>
  </w:num>
  <w:num w:numId="13" w16cid:durableId="1659649292">
    <w:abstractNumId w:val="10"/>
  </w:num>
  <w:num w:numId="14" w16cid:durableId="208656726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F6363"/>
    <w:rsid w:val="004F73F5"/>
    <w:rsid w:val="004F7A3D"/>
    <w:rsid w:val="005002E6"/>
    <w:rsid w:val="00502F53"/>
    <w:rsid w:val="0050480C"/>
    <w:rsid w:val="00504C9C"/>
    <w:rsid w:val="00505BFA"/>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727A"/>
    <w:rsid w:val="00A7771A"/>
    <w:rsid w:val="00A81B15"/>
    <w:rsid w:val="00A83A8D"/>
    <w:rsid w:val="00A85DBC"/>
    <w:rsid w:val="00A90476"/>
    <w:rsid w:val="00A908C0"/>
    <w:rsid w:val="00A912A8"/>
    <w:rsid w:val="00A93A12"/>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390F"/>
    <w:rsid w:val="00B30CDC"/>
    <w:rsid w:val="00B3452B"/>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ADF"/>
    <w:rsid w:val="00F667A8"/>
    <w:rsid w:val="00F66D02"/>
    <w:rsid w:val="00F7249F"/>
    <w:rsid w:val="00F7383E"/>
    <w:rsid w:val="00F75A58"/>
    <w:rsid w:val="00F76103"/>
    <w:rsid w:val="00F84EE9"/>
    <w:rsid w:val="00F93413"/>
    <w:rsid w:val="00F93B3E"/>
    <w:rsid w:val="00FA1944"/>
    <w:rsid w:val="00FA3736"/>
    <w:rsid w:val="00FA6570"/>
    <w:rsid w:val="00FB33E7"/>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맑은 고딕"/>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D5C7C"/>
    <w:rPr>
      <w:rFonts w:ascii="Calibri Light" w:eastAsia="Yu Gothic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D5C7C"/>
    <w:rPr>
      <w:rFonts w:ascii="Calibri Light" w:eastAsia="Yu Gothic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D5C7C"/>
    <w:rPr>
      <w:rFonts w:ascii="Calibri Light" w:eastAsia="Yu Gothic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D5C7C"/>
    <w:rPr>
      <w:rFonts w:ascii="Calibri Light" w:eastAsia="Yu Gothic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21867</Words>
  <Characters>124646</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146221</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4</cp:revision>
  <dcterms:created xsi:type="dcterms:W3CDTF">2024-06-21T01:59:00Z</dcterms:created>
  <dcterms:modified xsi:type="dcterms:W3CDTF">2024-06-24T20:34:00Z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