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161F4A9D" w:rsidR="004F0988" w:rsidRPr="0016361A" w:rsidRDefault="008A6D4A" w:rsidP="001C03D4">
            <w:pPr>
              <w:pStyle w:val="ZA"/>
              <w:framePr w:w="0" w:hRule="auto" w:wrap="auto" w:vAnchor="margin" w:hAnchor="text" w:yAlign="inline"/>
            </w:pPr>
            <w:bookmarkStart w:id="0" w:name="page1"/>
            <w:r w:rsidRPr="0016361A">
              <w:rPr>
                <w:sz w:val="64"/>
              </w:rPr>
              <w:t>3GPP TS 29.</w:t>
            </w:r>
            <w:r w:rsidR="00D3407E">
              <w:rPr>
                <w:sz w:val="64"/>
              </w:rPr>
              <w:t>581</w:t>
            </w:r>
            <w:r w:rsidR="00D3407E" w:rsidRPr="0016361A">
              <w:rPr>
                <w:sz w:val="64"/>
              </w:rPr>
              <w:t xml:space="preserve"> </w:t>
            </w:r>
            <w:r w:rsidR="00D3407E" w:rsidRPr="0016361A">
              <w:t>V</w:t>
            </w:r>
            <w:r w:rsidR="00D3407E">
              <w:t>0</w:t>
            </w:r>
            <w:r w:rsidRPr="0016361A">
              <w:t>.</w:t>
            </w:r>
            <w:r w:rsidR="00547A1C">
              <w:t>2</w:t>
            </w:r>
            <w:r w:rsidRPr="0016361A">
              <w:t>.</w:t>
            </w:r>
            <w:r w:rsidR="00735D98">
              <w:t>0</w:t>
            </w:r>
            <w:r w:rsidR="00735D98" w:rsidRPr="0016361A">
              <w:t xml:space="preserve"> </w:t>
            </w:r>
            <w:r w:rsidRPr="0016361A">
              <w:rPr>
                <w:sz w:val="32"/>
              </w:rPr>
              <w:t>(20</w:t>
            </w:r>
            <w:r w:rsidR="00855FDA">
              <w:rPr>
                <w:sz w:val="32"/>
              </w:rPr>
              <w:t>2</w:t>
            </w:r>
            <w:r w:rsidR="00683E31">
              <w:rPr>
                <w:sz w:val="32"/>
              </w:rPr>
              <w:t>2</w:t>
            </w:r>
            <w:r w:rsidRPr="0016361A">
              <w:rPr>
                <w:sz w:val="32"/>
              </w:rPr>
              <w:t>-</w:t>
            </w:r>
            <w:r w:rsidR="001C03D4">
              <w:rPr>
                <w:sz w:val="32"/>
              </w:rPr>
              <w:t>05</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408C2CD8" w:rsidR="008A6D4A" w:rsidRPr="0016361A" w:rsidRDefault="008A6D4A" w:rsidP="008A6D4A">
            <w:pPr>
              <w:pStyle w:val="ZT"/>
              <w:framePr w:wrap="auto" w:hAnchor="text" w:yAlign="inline"/>
            </w:pPr>
            <w:r w:rsidRPr="0016361A">
              <w:t xml:space="preserve">5G System; </w:t>
            </w:r>
            <w:r w:rsidR="00D3407E">
              <w:t>Multicast/Broadcast Service Transport</w:t>
            </w:r>
            <w:r w:rsidRPr="0016361A">
              <w:t xml:space="preserve"> Services</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F112E4" w:rsidRPr="00B54FF5" w14:paraId="50664AD4" w14:textId="77777777" w:rsidTr="005E4BB2">
        <w:trPr>
          <w:trHeight w:hRule="exact" w:val="1531"/>
        </w:trPr>
        <w:tc>
          <w:tcPr>
            <w:tcW w:w="4883" w:type="dxa"/>
            <w:shd w:val="clear" w:color="auto" w:fill="auto"/>
          </w:tcPr>
          <w:p w14:paraId="671C64DC" w14:textId="20577459" w:rsidR="00F112E4" w:rsidRPr="0016361A" w:rsidRDefault="0095602D" w:rsidP="00F112E4">
            <w:r>
              <w:rPr>
                <w:i/>
              </w:rPr>
              <w:pict w14:anchorId="063E5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5.9pt">
                  <v:imagedata r:id="rId9" o:title="5G-logo_175px"/>
                </v:shape>
              </w:pict>
            </w:r>
          </w:p>
        </w:tc>
        <w:tc>
          <w:tcPr>
            <w:tcW w:w="5540" w:type="dxa"/>
            <w:shd w:val="clear" w:color="auto" w:fill="auto"/>
          </w:tcPr>
          <w:p w14:paraId="47562F6D" w14:textId="55FCA510" w:rsidR="00F112E4" w:rsidRPr="0016361A" w:rsidRDefault="0095602D" w:rsidP="00F112E4">
            <w:pPr>
              <w:jc w:val="right"/>
            </w:pPr>
            <w:bookmarkStart w:id="2" w:name="logos"/>
            <w:r>
              <w:pict w14:anchorId="5617469C">
                <v:shape id="_x0000_i1026" type="#_x0000_t75" style="width:127.95pt;height:75.9pt">
                  <v:imagedata r:id="rId10" o:title="3GPP-logo_web"/>
                </v:shape>
              </w:pict>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56B310B"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683E31">
              <w:rPr>
                <w:noProof/>
                <w:sz w:val="18"/>
              </w:rPr>
              <w:t>2</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rsidP="007A4424">
      <w:pPr>
        <w:pStyle w:val="TT"/>
      </w:pPr>
      <w:r w:rsidRPr="004D3578">
        <w:br w:type="page"/>
      </w:r>
      <w:bookmarkStart w:id="8" w:name="tableOfContents"/>
      <w:bookmarkEnd w:id="8"/>
      <w:r w:rsidRPr="004D3578">
        <w:lastRenderedPageBreak/>
        <w:t>Contents</w:t>
      </w:r>
    </w:p>
    <w:p w14:paraId="4DFBC72F" w14:textId="6D00163F" w:rsidR="009E1539" w:rsidRDefault="001F2CDD">
      <w:pPr>
        <w:pStyle w:val="TOC1"/>
        <w:rPr>
          <w:rFonts w:asciiTheme="minorHAnsi" w:eastAsiaTheme="minorEastAsia" w:hAnsiTheme="minorHAnsi" w:cstheme="minorBidi"/>
          <w:noProof/>
          <w:szCs w:val="22"/>
          <w:lang w:eastAsia="en-GB"/>
        </w:rPr>
      </w:pPr>
      <w:r>
        <w:fldChar w:fldCharType="begin" w:fldLock="1"/>
      </w:r>
      <w:r w:rsidR="006857B7">
        <w:instrText xml:space="preserve"> TOC \o "1-9" </w:instrText>
      </w:r>
      <w:r>
        <w:fldChar w:fldCharType="separate"/>
      </w:r>
      <w:r w:rsidR="009E1539">
        <w:rPr>
          <w:noProof/>
        </w:rPr>
        <w:t>Foreword</w:t>
      </w:r>
      <w:r w:rsidR="009E1539">
        <w:rPr>
          <w:noProof/>
        </w:rPr>
        <w:tab/>
      </w:r>
      <w:r w:rsidR="009E1539">
        <w:rPr>
          <w:noProof/>
        </w:rPr>
        <w:fldChar w:fldCharType="begin" w:fldLock="1"/>
      </w:r>
      <w:r w:rsidR="009E1539">
        <w:rPr>
          <w:noProof/>
        </w:rPr>
        <w:instrText xml:space="preserve"> PAGEREF _Toc104791951 \h </w:instrText>
      </w:r>
      <w:r w:rsidR="009E1539">
        <w:rPr>
          <w:noProof/>
        </w:rPr>
      </w:r>
      <w:r w:rsidR="009E1539">
        <w:rPr>
          <w:noProof/>
        </w:rPr>
        <w:fldChar w:fldCharType="separate"/>
      </w:r>
      <w:r w:rsidR="009E1539">
        <w:rPr>
          <w:noProof/>
        </w:rPr>
        <w:t>5</w:t>
      </w:r>
      <w:r w:rsidR="009E1539">
        <w:rPr>
          <w:noProof/>
        </w:rPr>
        <w:fldChar w:fldCharType="end"/>
      </w:r>
    </w:p>
    <w:p w14:paraId="4F152EDD" w14:textId="47E4486B" w:rsidR="009E1539" w:rsidRDefault="009E1539">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_Toc104791952 \h </w:instrText>
      </w:r>
      <w:r>
        <w:rPr>
          <w:noProof/>
        </w:rPr>
      </w:r>
      <w:r>
        <w:rPr>
          <w:noProof/>
        </w:rPr>
        <w:fldChar w:fldCharType="separate"/>
      </w:r>
      <w:r>
        <w:rPr>
          <w:noProof/>
        </w:rPr>
        <w:t>7</w:t>
      </w:r>
      <w:r>
        <w:rPr>
          <w:noProof/>
        </w:rPr>
        <w:fldChar w:fldCharType="end"/>
      </w:r>
    </w:p>
    <w:p w14:paraId="7AB3B77D" w14:textId="360C14E0" w:rsidR="009E1539" w:rsidRDefault="009E1539">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_Toc104791953 \h </w:instrText>
      </w:r>
      <w:r>
        <w:rPr>
          <w:noProof/>
        </w:rPr>
      </w:r>
      <w:r>
        <w:rPr>
          <w:noProof/>
        </w:rPr>
        <w:fldChar w:fldCharType="separate"/>
      </w:r>
      <w:r>
        <w:rPr>
          <w:noProof/>
        </w:rPr>
        <w:t>7</w:t>
      </w:r>
      <w:r>
        <w:rPr>
          <w:noProof/>
        </w:rPr>
        <w:fldChar w:fldCharType="end"/>
      </w:r>
    </w:p>
    <w:p w14:paraId="5B932321" w14:textId="63A13C5F" w:rsidR="009E1539" w:rsidRDefault="009E1539">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symbols and abbreviations</w:t>
      </w:r>
      <w:r>
        <w:rPr>
          <w:noProof/>
        </w:rPr>
        <w:tab/>
      </w:r>
      <w:r>
        <w:rPr>
          <w:noProof/>
        </w:rPr>
        <w:fldChar w:fldCharType="begin" w:fldLock="1"/>
      </w:r>
      <w:r>
        <w:rPr>
          <w:noProof/>
        </w:rPr>
        <w:instrText xml:space="preserve"> PAGEREF _Toc104791954 \h </w:instrText>
      </w:r>
      <w:r>
        <w:rPr>
          <w:noProof/>
        </w:rPr>
      </w:r>
      <w:r>
        <w:rPr>
          <w:noProof/>
        </w:rPr>
        <w:fldChar w:fldCharType="separate"/>
      </w:r>
      <w:r>
        <w:rPr>
          <w:noProof/>
        </w:rPr>
        <w:t>8</w:t>
      </w:r>
      <w:r>
        <w:rPr>
          <w:noProof/>
        </w:rPr>
        <w:fldChar w:fldCharType="end"/>
      </w:r>
    </w:p>
    <w:p w14:paraId="36B79868" w14:textId="24A7260F" w:rsidR="009E1539" w:rsidRDefault="009E1539">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_Toc104791955 \h </w:instrText>
      </w:r>
      <w:r>
        <w:rPr>
          <w:noProof/>
        </w:rPr>
      </w:r>
      <w:r>
        <w:rPr>
          <w:noProof/>
        </w:rPr>
        <w:fldChar w:fldCharType="separate"/>
      </w:r>
      <w:r>
        <w:rPr>
          <w:noProof/>
        </w:rPr>
        <w:t>8</w:t>
      </w:r>
      <w:r>
        <w:rPr>
          <w:noProof/>
        </w:rPr>
        <w:fldChar w:fldCharType="end"/>
      </w:r>
    </w:p>
    <w:p w14:paraId="3C5EAB71" w14:textId="002F479E" w:rsidR="009E1539" w:rsidRDefault="009E1539">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_Toc104791956 \h </w:instrText>
      </w:r>
      <w:r>
        <w:rPr>
          <w:noProof/>
        </w:rPr>
      </w:r>
      <w:r>
        <w:rPr>
          <w:noProof/>
        </w:rPr>
        <w:fldChar w:fldCharType="separate"/>
      </w:r>
      <w:r>
        <w:rPr>
          <w:noProof/>
        </w:rPr>
        <w:t>8</w:t>
      </w:r>
      <w:r>
        <w:rPr>
          <w:noProof/>
        </w:rPr>
        <w:fldChar w:fldCharType="end"/>
      </w:r>
    </w:p>
    <w:p w14:paraId="16E3E9D7" w14:textId="2B79593A" w:rsidR="009E1539" w:rsidRDefault="009E1539">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_Toc104791957 \h </w:instrText>
      </w:r>
      <w:r>
        <w:rPr>
          <w:noProof/>
        </w:rPr>
      </w:r>
      <w:r>
        <w:rPr>
          <w:noProof/>
        </w:rPr>
        <w:fldChar w:fldCharType="separate"/>
      </w:r>
      <w:r>
        <w:rPr>
          <w:noProof/>
        </w:rPr>
        <w:t>8</w:t>
      </w:r>
      <w:r>
        <w:rPr>
          <w:noProof/>
        </w:rPr>
        <w:fldChar w:fldCharType="end"/>
      </w:r>
    </w:p>
    <w:p w14:paraId="408EA423" w14:textId="30D82939" w:rsidR="009E1539" w:rsidRDefault="009E1539">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_Toc104791958 \h </w:instrText>
      </w:r>
      <w:r>
        <w:rPr>
          <w:noProof/>
        </w:rPr>
      </w:r>
      <w:r>
        <w:rPr>
          <w:noProof/>
        </w:rPr>
        <w:fldChar w:fldCharType="separate"/>
      </w:r>
      <w:r>
        <w:rPr>
          <w:noProof/>
        </w:rPr>
        <w:t>8</w:t>
      </w:r>
      <w:r>
        <w:rPr>
          <w:noProof/>
        </w:rPr>
        <w:fldChar w:fldCharType="end"/>
      </w:r>
    </w:p>
    <w:p w14:paraId="3B3BB40C" w14:textId="23429A02" w:rsidR="009E1539" w:rsidRDefault="009E1539">
      <w:pPr>
        <w:pStyle w:val="TOC2"/>
        <w:rPr>
          <w:rFonts w:asciiTheme="minorHAnsi" w:eastAsiaTheme="minorEastAsia" w:hAnsiTheme="minorHAnsi" w:cstheme="minorBidi"/>
          <w:noProof/>
          <w:sz w:val="22"/>
          <w:szCs w:val="22"/>
          <w:lang w:eastAsia="en-GB"/>
        </w:rPr>
      </w:pPr>
      <w:r>
        <w:rPr>
          <w:noProof/>
          <w:lang w:eastAsia="zh-CN"/>
        </w:rPr>
        <w:t>4</w:t>
      </w:r>
      <w:r>
        <w:rPr>
          <w:noProof/>
        </w:rPr>
        <w:t>.1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_Toc104791959 \h </w:instrText>
      </w:r>
      <w:r>
        <w:rPr>
          <w:noProof/>
        </w:rPr>
      </w:r>
      <w:r>
        <w:rPr>
          <w:noProof/>
        </w:rPr>
        <w:fldChar w:fldCharType="separate"/>
      </w:r>
      <w:r>
        <w:rPr>
          <w:noProof/>
        </w:rPr>
        <w:t>8</w:t>
      </w:r>
      <w:r>
        <w:rPr>
          <w:noProof/>
        </w:rPr>
        <w:fldChar w:fldCharType="end"/>
      </w:r>
    </w:p>
    <w:p w14:paraId="7C770852" w14:textId="3E6D70A1" w:rsidR="009E1539" w:rsidRDefault="009E1539">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Services offered by the MBSTF</w:t>
      </w:r>
      <w:r>
        <w:rPr>
          <w:noProof/>
        </w:rPr>
        <w:tab/>
      </w:r>
      <w:r>
        <w:rPr>
          <w:noProof/>
        </w:rPr>
        <w:fldChar w:fldCharType="begin" w:fldLock="1"/>
      </w:r>
      <w:r>
        <w:rPr>
          <w:noProof/>
        </w:rPr>
        <w:instrText xml:space="preserve"> PAGEREF _Toc104791960 \h </w:instrText>
      </w:r>
      <w:r>
        <w:rPr>
          <w:noProof/>
        </w:rPr>
      </w:r>
      <w:r>
        <w:rPr>
          <w:noProof/>
        </w:rPr>
        <w:fldChar w:fldCharType="separate"/>
      </w:r>
      <w:r>
        <w:rPr>
          <w:noProof/>
        </w:rPr>
        <w:t>9</w:t>
      </w:r>
      <w:r>
        <w:rPr>
          <w:noProof/>
        </w:rPr>
        <w:fldChar w:fldCharType="end"/>
      </w:r>
    </w:p>
    <w:p w14:paraId="7D873B6E" w14:textId="55AC1061" w:rsidR="009E1539" w:rsidRDefault="009E1539">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_Toc104791961 \h </w:instrText>
      </w:r>
      <w:r>
        <w:rPr>
          <w:noProof/>
        </w:rPr>
      </w:r>
      <w:r>
        <w:rPr>
          <w:noProof/>
        </w:rPr>
        <w:fldChar w:fldCharType="separate"/>
      </w:r>
      <w:r>
        <w:rPr>
          <w:noProof/>
        </w:rPr>
        <w:t>9</w:t>
      </w:r>
      <w:r>
        <w:rPr>
          <w:noProof/>
        </w:rPr>
        <w:fldChar w:fldCharType="end"/>
      </w:r>
    </w:p>
    <w:p w14:paraId="47FFDEBA" w14:textId="0E8B785A" w:rsidR="009E1539" w:rsidRDefault="009E1539">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lang w:eastAsia="zh-CN"/>
        </w:rPr>
        <w:t>Nmbstf_MBSDistributionSession</w:t>
      </w:r>
      <w:r>
        <w:rPr>
          <w:noProof/>
        </w:rPr>
        <w:t xml:space="preserve"> Service</w:t>
      </w:r>
      <w:r>
        <w:rPr>
          <w:noProof/>
        </w:rPr>
        <w:tab/>
      </w:r>
      <w:r>
        <w:rPr>
          <w:noProof/>
        </w:rPr>
        <w:fldChar w:fldCharType="begin" w:fldLock="1"/>
      </w:r>
      <w:r>
        <w:rPr>
          <w:noProof/>
        </w:rPr>
        <w:instrText xml:space="preserve"> PAGEREF _Toc104791962 \h </w:instrText>
      </w:r>
      <w:r>
        <w:rPr>
          <w:noProof/>
        </w:rPr>
      </w:r>
      <w:r>
        <w:rPr>
          <w:noProof/>
        </w:rPr>
        <w:fldChar w:fldCharType="separate"/>
      </w:r>
      <w:r>
        <w:rPr>
          <w:noProof/>
        </w:rPr>
        <w:t>9</w:t>
      </w:r>
      <w:r>
        <w:rPr>
          <w:noProof/>
        </w:rPr>
        <w:fldChar w:fldCharType="end"/>
      </w:r>
    </w:p>
    <w:p w14:paraId="3E105179" w14:textId="31348E33" w:rsidR="009E1539" w:rsidRDefault="009E1539">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_Toc104791963 \h </w:instrText>
      </w:r>
      <w:r>
        <w:rPr>
          <w:noProof/>
        </w:rPr>
      </w:r>
      <w:r>
        <w:rPr>
          <w:noProof/>
        </w:rPr>
        <w:fldChar w:fldCharType="separate"/>
      </w:r>
      <w:r>
        <w:rPr>
          <w:noProof/>
        </w:rPr>
        <w:t>9</w:t>
      </w:r>
      <w:r>
        <w:rPr>
          <w:noProof/>
        </w:rPr>
        <w:fldChar w:fldCharType="end"/>
      </w:r>
    </w:p>
    <w:p w14:paraId="131268E0" w14:textId="263D618B" w:rsidR="009E1539" w:rsidRDefault="009E1539">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_Toc104791964 \h </w:instrText>
      </w:r>
      <w:r>
        <w:rPr>
          <w:noProof/>
        </w:rPr>
      </w:r>
      <w:r>
        <w:rPr>
          <w:noProof/>
        </w:rPr>
        <w:fldChar w:fldCharType="separate"/>
      </w:r>
      <w:r>
        <w:rPr>
          <w:noProof/>
        </w:rPr>
        <w:t>10</w:t>
      </w:r>
      <w:r>
        <w:rPr>
          <w:noProof/>
        </w:rPr>
        <w:fldChar w:fldCharType="end"/>
      </w:r>
    </w:p>
    <w:p w14:paraId="444E0BA7" w14:textId="504E20A1" w:rsidR="009E1539" w:rsidRDefault="009E1539">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_Toc104791965 \h </w:instrText>
      </w:r>
      <w:r>
        <w:rPr>
          <w:noProof/>
        </w:rPr>
      </w:r>
      <w:r>
        <w:rPr>
          <w:noProof/>
        </w:rPr>
        <w:fldChar w:fldCharType="separate"/>
      </w:r>
      <w:r>
        <w:rPr>
          <w:noProof/>
        </w:rPr>
        <w:t>10</w:t>
      </w:r>
      <w:r>
        <w:rPr>
          <w:noProof/>
        </w:rPr>
        <w:fldChar w:fldCharType="end"/>
      </w:r>
    </w:p>
    <w:p w14:paraId="0121DAF1" w14:textId="5F43140A" w:rsidR="009E1539" w:rsidRDefault="009E1539">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rPr>
        <w:t>Create</w:t>
      </w:r>
      <w:r>
        <w:rPr>
          <w:noProof/>
        </w:rPr>
        <w:tab/>
      </w:r>
      <w:r>
        <w:rPr>
          <w:noProof/>
        </w:rPr>
        <w:fldChar w:fldCharType="begin" w:fldLock="1"/>
      </w:r>
      <w:r>
        <w:rPr>
          <w:noProof/>
        </w:rPr>
        <w:instrText xml:space="preserve"> PAGEREF _Toc104791966 \h </w:instrText>
      </w:r>
      <w:r>
        <w:rPr>
          <w:noProof/>
        </w:rPr>
      </w:r>
      <w:r>
        <w:rPr>
          <w:noProof/>
        </w:rPr>
        <w:fldChar w:fldCharType="separate"/>
      </w:r>
      <w:r>
        <w:rPr>
          <w:noProof/>
        </w:rPr>
        <w:t>10</w:t>
      </w:r>
      <w:r>
        <w:rPr>
          <w:noProof/>
        </w:rPr>
        <w:fldChar w:fldCharType="end"/>
      </w:r>
    </w:p>
    <w:p w14:paraId="0AD8F7CA" w14:textId="5B048CD9" w:rsidR="009E1539" w:rsidRDefault="009E1539">
      <w:pPr>
        <w:pStyle w:val="TOC5"/>
        <w:rPr>
          <w:rFonts w:asciiTheme="minorHAnsi" w:eastAsiaTheme="minorEastAsia" w:hAnsiTheme="minorHAnsi" w:cstheme="minorBidi"/>
          <w:noProof/>
          <w:sz w:val="22"/>
          <w:szCs w:val="22"/>
          <w:lang w:eastAsia="en-GB"/>
        </w:rPr>
      </w:pPr>
      <w:r>
        <w:rPr>
          <w:noProof/>
        </w:rPr>
        <w:t>5.2.2.2.1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_Toc104791967 \h </w:instrText>
      </w:r>
      <w:r>
        <w:rPr>
          <w:noProof/>
        </w:rPr>
      </w:r>
      <w:r>
        <w:rPr>
          <w:noProof/>
        </w:rPr>
        <w:fldChar w:fldCharType="separate"/>
      </w:r>
      <w:r>
        <w:rPr>
          <w:noProof/>
        </w:rPr>
        <w:t>10</w:t>
      </w:r>
      <w:r>
        <w:rPr>
          <w:noProof/>
        </w:rPr>
        <w:fldChar w:fldCharType="end"/>
      </w:r>
    </w:p>
    <w:p w14:paraId="40A6C89D" w14:textId="30C49FB9" w:rsidR="009E1539" w:rsidRDefault="009E1539">
      <w:pPr>
        <w:pStyle w:val="TOC4"/>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rPr>
        <w:t>Update</w:t>
      </w:r>
      <w:r>
        <w:rPr>
          <w:noProof/>
        </w:rPr>
        <w:tab/>
      </w:r>
      <w:r>
        <w:rPr>
          <w:noProof/>
        </w:rPr>
        <w:fldChar w:fldCharType="begin" w:fldLock="1"/>
      </w:r>
      <w:r>
        <w:rPr>
          <w:noProof/>
        </w:rPr>
        <w:instrText xml:space="preserve"> PAGEREF _Toc104791968 \h </w:instrText>
      </w:r>
      <w:r>
        <w:rPr>
          <w:noProof/>
        </w:rPr>
      </w:r>
      <w:r>
        <w:rPr>
          <w:noProof/>
        </w:rPr>
        <w:fldChar w:fldCharType="separate"/>
      </w:r>
      <w:r>
        <w:rPr>
          <w:noProof/>
        </w:rPr>
        <w:t>11</w:t>
      </w:r>
      <w:r>
        <w:rPr>
          <w:noProof/>
        </w:rPr>
        <w:fldChar w:fldCharType="end"/>
      </w:r>
    </w:p>
    <w:p w14:paraId="596B1845" w14:textId="63F23039" w:rsidR="009E1539" w:rsidRDefault="009E1539">
      <w:pPr>
        <w:pStyle w:val="TOC5"/>
        <w:rPr>
          <w:rFonts w:asciiTheme="minorHAnsi" w:eastAsiaTheme="minorEastAsia" w:hAnsiTheme="minorHAnsi" w:cstheme="minorBidi"/>
          <w:noProof/>
          <w:sz w:val="22"/>
          <w:szCs w:val="22"/>
          <w:lang w:eastAsia="en-GB"/>
        </w:rPr>
      </w:pPr>
      <w:r>
        <w:rPr>
          <w:noProof/>
        </w:rPr>
        <w:t>5.2.2.3.1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_Toc104791969 \h </w:instrText>
      </w:r>
      <w:r>
        <w:rPr>
          <w:noProof/>
        </w:rPr>
      </w:r>
      <w:r>
        <w:rPr>
          <w:noProof/>
        </w:rPr>
        <w:fldChar w:fldCharType="separate"/>
      </w:r>
      <w:r>
        <w:rPr>
          <w:noProof/>
        </w:rPr>
        <w:t>11</w:t>
      </w:r>
      <w:r>
        <w:rPr>
          <w:noProof/>
        </w:rPr>
        <w:fldChar w:fldCharType="end"/>
      </w:r>
    </w:p>
    <w:p w14:paraId="7C8F0081" w14:textId="154119DF" w:rsidR="009E1539" w:rsidRDefault="009E1539">
      <w:pPr>
        <w:pStyle w:val="TOC4"/>
        <w:rPr>
          <w:rFonts w:asciiTheme="minorHAnsi" w:eastAsiaTheme="minorEastAsia" w:hAnsiTheme="minorHAnsi" w:cstheme="minorBidi"/>
          <w:noProof/>
          <w:sz w:val="22"/>
          <w:szCs w:val="22"/>
          <w:lang w:eastAsia="en-GB"/>
        </w:rPr>
      </w:pPr>
      <w:r>
        <w:rPr>
          <w:noProof/>
        </w:rPr>
        <w:t>5.2.2.4</w:t>
      </w:r>
      <w:r>
        <w:rPr>
          <w:rFonts w:asciiTheme="minorHAnsi" w:eastAsiaTheme="minorEastAsia" w:hAnsiTheme="minorHAnsi" w:cstheme="minorBidi"/>
          <w:noProof/>
          <w:sz w:val="22"/>
          <w:szCs w:val="22"/>
          <w:lang w:eastAsia="en-GB"/>
        </w:rPr>
        <w:tab/>
      </w:r>
      <w:r>
        <w:rPr>
          <w:noProof/>
        </w:rPr>
        <w:t>Destroy</w:t>
      </w:r>
      <w:r>
        <w:rPr>
          <w:noProof/>
        </w:rPr>
        <w:tab/>
      </w:r>
      <w:r>
        <w:rPr>
          <w:noProof/>
        </w:rPr>
        <w:fldChar w:fldCharType="begin" w:fldLock="1"/>
      </w:r>
      <w:r>
        <w:rPr>
          <w:noProof/>
        </w:rPr>
        <w:instrText xml:space="preserve"> PAGEREF _Toc104791970 \h </w:instrText>
      </w:r>
      <w:r>
        <w:rPr>
          <w:noProof/>
        </w:rPr>
      </w:r>
      <w:r>
        <w:rPr>
          <w:noProof/>
        </w:rPr>
        <w:fldChar w:fldCharType="separate"/>
      </w:r>
      <w:r>
        <w:rPr>
          <w:noProof/>
        </w:rPr>
        <w:t>11</w:t>
      </w:r>
      <w:r>
        <w:rPr>
          <w:noProof/>
        </w:rPr>
        <w:fldChar w:fldCharType="end"/>
      </w:r>
    </w:p>
    <w:p w14:paraId="15135538" w14:textId="7DE3215B" w:rsidR="009E1539" w:rsidRDefault="009E1539">
      <w:pPr>
        <w:pStyle w:val="TOC5"/>
        <w:rPr>
          <w:rFonts w:asciiTheme="minorHAnsi" w:eastAsiaTheme="minorEastAsia" w:hAnsiTheme="minorHAnsi" w:cstheme="minorBidi"/>
          <w:noProof/>
          <w:sz w:val="22"/>
          <w:szCs w:val="22"/>
          <w:lang w:eastAsia="en-GB"/>
        </w:rPr>
      </w:pPr>
      <w:r>
        <w:rPr>
          <w:noProof/>
        </w:rPr>
        <w:t>5.2.2.4.1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_Toc104791971 \h </w:instrText>
      </w:r>
      <w:r>
        <w:rPr>
          <w:noProof/>
        </w:rPr>
      </w:r>
      <w:r>
        <w:rPr>
          <w:noProof/>
        </w:rPr>
        <w:fldChar w:fldCharType="separate"/>
      </w:r>
      <w:r>
        <w:rPr>
          <w:noProof/>
        </w:rPr>
        <w:t>11</w:t>
      </w:r>
      <w:r>
        <w:rPr>
          <w:noProof/>
        </w:rPr>
        <w:fldChar w:fldCharType="end"/>
      </w:r>
    </w:p>
    <w:p w14:paraId="21B8FEAB" w14:textId="4BD14A52" w:rsidR="009E1539" w:rsidRDefault="009E1539">
      <w:pPr>
        <w:pStyle w:val="TOC4"/>
        <w:rPr>
          <w:rFonts w:asciiTheme="minorHAnsi" w:eastAsiaTheme="minorEastAsia" w:hAnsiTheme="minorHAnsi" w:cstheme="minorBidi"/>
          <w:noProof/>
          <w:sz w:val="22"/>
          <w:szCs w:val="22"/>
          <w:lang w:eastAsia="en-GB"/>
        </w:rPr>
      </w:pPr>
      <w:r>
        <w:rPr>
          <w:noProof/>
        </w:rPr>
        <w:t>5.2.2.5</w:t>
      </w:r>
      <w:r>
        <w:rPr>
          <w:rFonts w:asciiTheme="minorHAnsi" w:eastAsiaTheme="minorEastAsia" w:hAnsiTheme="minorHAnsi" w:cstheme="minorBidi"/>
          <w:noProof/>
          <w:sz w:val="22"/>
          <w:szCs w:val="22"/>
          <w:lang w:eastAsia="en-GB"/>
        </w:rPr>
        <w:tab/>
      </w:r>
      <w:r>
        <w:rPr>
          <w:noProof/>
        </w:rPr>
        <w:t>Retrieve</w:t>
      </w:r>
      <w:r>
        <w:rPr>
          <w:noProof/>
        </w:rPr>
        <w:tab/>
      </w:r>
      <w:r>
        <w:rPr>
          <w:noProof/>
        </w:rPr>
        <w:fldChar w:fldCharType="begin" w:fldLock="1"/>
      </w:r>
      <w:r>
        <w:rPr>
          <w:noProof/>
        </w:rPr>
        <w:instrText xml:space="preserve"> PAGEREF _Toc104791972 \h </w:instrText>
      </w:r>
      <w:r>
        <w:rPr>
          <w:noProof/>
        </w:rPr>
      </w:r>
      <w:r>
        <w:rPr>
          <w:noProof/>
        </w:rPr>
        <w:fldChar w:fldCharType="separate"/>
      </w:r>
      <w:r>
        <w:rPr>
          <w:noProof/>
        </w:rPr>
        <w:t>12</w:t>
      </w:r>
      <w:r>
        <w:rPr>
          <w:noProof/>
        </w:rPr>
        <w:fldChar w:fldCharType="end"/>
      </w:r>
    </w:p>
    <w:p w14:paraId="510E97DF" w14:textId="590B0AD0" w:rsidR="009E1539" w:rsidRDefault="009E1539">
      <w:pPr>
        <w:pStyle w:val="TOC5"/>
        <w:rPr>
          <w:rFonts w:asciiTheme="minorHAnsi" w:eastAsiaTheme="minorEastAsia" w:hAnsiTheme="minorHAnsi" w:cstheme="minorBidi"/>
          <w:noProof/>
          <w:sz w:val="22"/>
          <w:szCs w:val="22"/>
          <w:lang w:eastAsia="en-GB"/>
        </w:rPr>
      </w:pPr>
      <w:r>
        <w:rPr>
          <w:noProof/>
        </w:rPr>
        <w:t>5.2.2.5.1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_Toc104791973 \h </w:instrText>
      </w:r>
      <w:r>
        <w:rPr>
          <w:noProof/>
        </w:rPr>
      </w:r>
      <w:r>
        <w:rPr>
          <w:noProof/>
        </w:rPr>
        <w:fldChar w:fldCharType="separate"/>
      </w:r>
      <w:r>
        <w:rPr>
          <w:noProof/>
        </w:rPr>
        <w:t>12</w:t>
      </w:r>
      <w:r>
        <w:rPr>
          <w:noProof/>
        </w:rPr>
        <w:fldChar w:fldCharType="end"/>
      </w:r>
    </w:p>
    <w:p w14:paraId="37E5373B" w14:textId="60792841" w:rsidR="009E1539" w:rsidRDefault="009E1539">
      <w:pPr>
        <w:pStyle w:val="TOC4"/>
        <w:rPr>
          <w:rFonts w:asciiTheme="minorHAnsi" w:eastAsiaTheme="minorEastAsia" w:hAnsiTheme="minorHAnsi" w:cstheme="minorBidi"/>
          <w:noProof/>
          <w:sz w:val="22"/>
          <w:szCs w:val="22"/>
          <w:lang w:eastAsia="en-GB"/>
        </w:rPr>
      </w:pPr>
      <w:r>
        <w:rPr>
          <w:noProof/>
        </w:rPr>
        <w:t>5.2.2.6</w:t>
      </w:r>
      <w:r>
        <w:rPr>
          <w:rFonts w:asciiTheme="minorHAnsi" w:eastAsiaTheme="minorEastAsia" w:hAnsiTheme="minorHAnsi" w:cstheme="minorBidi"/>
          <w:noProof/>
          <w:sz w:val="22"/>
          <w:szCs w:val="22"/>
          <w:lang w:eastAsia="en-GB"/>
        </w:rPr>
        <w:tab/>
      </w:r>
      <w:r>
        <w:rPr>
          <w:noProof/>
        </w:rPr>
        <w:t>StatusSubscribe service operation</w:t>
      </w:r>
      <w:r>
        <w:rPr>
          <w:noProof/>
        </w:rPr>
        <w:tab/>
      </w:r>
      <w:r>
        <w:rPr>
          <w:noProof/>
        </w:rPr>
        <w:fldChar w:fldCharType="begin" w:fldLock="1"/>
      </w:r>
      <w:r>
        <w:rPr>
          <w:noProof/>
        </w:rPr>
        <w:instrText xml:space="preserve"> PAGEREF _Toc104791974 \h </w:instrText>
      </w:r>
      <w:r>
        <w:rPr>
          <w:noProof/>
        </w:rPr>
      </w:r>
      <w:r>
        <w:rPr>
          <w:noProof/>
        </w:rPr>
        <w:fldChar w:fldCharType="separate"/>
      </w:r>
      <w:r>
        <w:rPr>
          <w:noProof/>
        </w:rPr>
        <w:t>13</w:t>
      </w:r>
      <w:r>
        <w:rPr>
          <w:noProof/>
        </w:rPr>
        <w:fldChar w:fldCharType="end"/>
      </w:r>
    </w:p>
    <w:p w14:paraId="6F849784" w14:textId="7B55D869" w:rsidR="009E1539" w:rsidRDefault="009E1539">
      <w:pPr>
        <w:pStyle w:val="TOC5"/>
        <w:rPr>
          <w:rFonts w:asciiTheme="minorHAnsi" w:eastAsiaTheme="minorEastAsia" w:hAnsiTheme="minorHAnsi" w:cstheme="minorBidi"/>
          <w:noProof/>
          <w:sz w:val="22"/>
          <w:szCs w:val="22"/>
          <w:lang w:eastAsia="en-GB"/>
        </w:rPr>
      </w:pPr>
      <w:r>
        <w:rPr>
          <w:noProof/>
        </w:rPr>
        <w:t>5.2.2.6.1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_Toc104791975 \h </w:instrText>
      </w:r>
      <w:r>
        <w:rPr>
          <w:noProof/>
        </w:rPr>
      </w:r>
      <w:r>
        <w:rPr>
          <w:noProof/>
        </w:rPr>
        <w:fldChar w:fldCharType="separate"/>
      </w:r>
      <w:r>
        <w:rPr>
          <w:noProof/>
        </w:rPr>
        <w:t>13</w:t>
      </w:r>
      <w:r>
        <w:rPr>
          <w:noProof/>
        </w:rPr>
        <w:fldChar w:fldCharType="end"/>
      </w:r>
    </w:p>
    <w:p w14:paraId="4CB58EED" w14:textId="61F159D8" w:rsidR="009E1539" w:rsidRDefault="009E1539">
      <w:pPr>
        <w:pStyle w:val="TOC5"/>
        <w:rPr>
          <w:rFonts w:asciiTheme="minorHAnsi" w:eastAsiaTheme="minorEastAsia" w:hAnsiTheme="minorHAnsi" w:cstheme="minorBidi"/>
          <w:noProof/>
          <w:sz w:val="22"/>
          <w:szCs w:val="22"/>
          <w:lang w:eastAsia="en-GB"/>
        </w:rPr>
      </w:pPr>
      <w:r>
        <w:rPr>
          <w:noProof/>
        </w:rPr>
        <w:t>5.2.2.6.2</w:t>
      </w:r>
      <w:r>
        <w:rPr>
          <w:rFonts w:asciiTheme="minorHAnsi" w:eastAsiaTheme="minorEastAsia" w:hAnsiTheme="minorHAnsi" w:cstheme="minorBidi"/>
          <w:noProof/>
          <w:sz w:val="22"/>
          <w:szCs w:val="22"/>
          <w:lang w:eastAsia="en-GB"/>
        </w:rPr>
        <w:tab/>
      </w:r>
      <w:r>
        <w:rPr>
          <w:noProof/>
        </w:rPr>
        <w:t>Subscription creation</w:t>
      </w:r>
      <w:r>
        <w:rPr>
          <w:noProof/>
        </w:rPr>
        <w:tab/>
      </w:r>
      <w:r>
        <w:rPr>
          <w:noProof/>
        </w:rPr>
        <w:fldChar w:fldCharType="begin" w:fldLock="1"/>
      </w:r>
      <w:r>
        <w:rPr>
          <w:noProof/>
        </w:rPr>
        <w:instrText xml:space="preserve"> PAGEREF _Toc104791976 \h </w:instrText>
      </w:r>
      <w:r>
        <w:rPr>
          <w:noProof/>
        </w:rPr>
      </w:r>
      <w:r>
        <w:rPr>
          <w:noProof/>
        </w:rPr>
        <w:fldChar w:fldCharType="separate"/>
      </w:r>
      <w:r>
        <w:rPr>
          <w:noProof/>
        </w:rPr>
        <w:t>13</w:t>
      </w:r>
      <w:r>
        <w:rPr>
          <w:noProof/>
        </w:rPr>
        <w:fldChar w:fldCharType="end"/>
      </w:r>
    </w:p>
    <w:p w14:paraId="6C38EA32" w14:textId="5A9D8CFB" w:rsidR="009E1539" w:rsidRDefault="009E1539">
      <w:pPr>
        <w:pStyle w:val="TOC5"/>
        <w:rPr>
          <w:rFonts w:asciiTheme="minorHAnsi" w:eastAsiaTheme="minorEastAsia" w:hAnsiTheme="minorHAnsi" w:cstheme="minorBidi"/>
          <w:noProof/>
          <w:sz w:val="22"/>
          <w:szCs w:val="22"/>
          <w:lang w:eastAsia="en-GB"/>
        </w:rPr>
      </w:pPr>
      <w:r>
        <w:rPr>
          <w:noProof/>
        </w:rPr>
        <w:t>5.2.2.6.3</w:t>
      </w:r>
      <w:r>
        <w:rPr>
          <w:rFonts w:asciiTheme="minorHAnsi" w:eastAsiaTheme="minorEastAsia" w:hAnsiTheme="minorHAnsi" w:cstheme="minorBidi"/>
          <w:noProof/>
          <w:sz w:val="22"/>
          <w:szCs w:val="22"/>
          <w:lang w:eastAsia="en-GB"/>
        </w:rPr>
        <w:tab/>
      </w:r>
      <w:r>
        <w:rPr>
          <w:noProof/>
        </w:rPr>
        <w:t>Subscription update</w:t>
      </w:r>
      <w:r>
        <w:rPr>
          <w:noProof/>
        </w:rPr>
        <w:tab/>
      </w:r>
      <w:r>
        <w:rPr>
          <w:noProof/>
        </w:rPr>
        <w:fldChar w:fldCharType="begin" w:fldLock="1"/>
      </w:r>
      <w:r>
        <w:rPr>
          <w:noProof/>
        </w:rPr>
        <w:instrText xml:space="preserve"> PAGEREF _Toc104791977 \h </w:instrText>
      </w:r>
      <w:r>
        <w:rPr>
          <w:noProof/>
        </w:rPr>
      </w:r>
      <w:r>
        <w:rPr>
          <w:noProof/>
        </w:rPr>
        <w:fldChar w:fldCharType="separate"/>
      </w:r>
      <w:r>
        <w:rPr>
          <w:noProof/>
        </w:rPr>
        <w:t>14</w:t>
      </w:r>
      <w:r>
        <w:rPr>
          <w:noProof/>
        </w:rPr>
        <w:fldChar w:fldCharType="end"/>
      </w:r>
    </w:p>
    <w:p w14:paraId="5E7D60AC" w14:textId="7C5D8C47" w:rsidR="009E1539" w:rsidRDefault="009E1539">
      <w:pPr>
        <w:pStyle w:val="TOC4"/>
        <w:rPr>
          <w:rFonts w:asciiTheme="minorHAnsi" w:eastAsiaTheme="minorEastAsia" w:hAnsiTheme="minorHAnsi" w:cstheme="minorBidi"/>
          <w:noProof/>
          <w:sz w:val="22"/>
          <w:szCs w:val="22"/>
          <w:lang w:eastAsia="en-GB"/>
        </w:rPr>
      </w:pPr>
      <w:r>
        <w:rPr>
          <w:noProof/>
        </w:rPr>
        <w:t>5.2.2.7</w:t>
      </w:r>
      <w:r>
        <w:rPr>
          <w:rFonts w:asciiTheme="minorHAnsi" w:eastAsiaTheme="minorEastAsia" w:hAnsiTheme="minorHAnsi" w:cstheme="minorBidi"/>
          <w:noProof/>
          <w:sz w:val="22"/>
          <w:szCs w:val="22"/>
          <w:lang w:eastAsia="en-GB"/>
        </w:rPr>
        <w:tab/>
      </w:r>
      <w:r>
        <w:rPr>
          <w:noProof/>
        </w:rPr>
        <w:t>StatusUnsubscribe</w:t>
      </w:r>
      <w:r>
        <w:rPr>
          <w:noProof/>
        </w:rPr>
        <w:tab/>
      </w:r>
      <w:r>
        <w:rPr>
          <w:noProof/>
        </w:rPr>
        <w:fldChar w:fldCharType="begin" w:fldLock="1"/>
      </w:r>
      <w:r>
        <w:rPr>
          <w:noProof/>
        </w:rPr>
        <w:instrText xml:space="preserve"> PAGEREF _Toc104791978 \h </w:instrText>
      </w:r>
      <w:r>
        <w:rPr>
          <w:noProof/>
        </w:rPr>
      </w:r>
      <w:r>
        <w:rPr>
          <w:noProof/>
        </w:rPr>
        <w:fldChar w:fldCharType="separate"/>
      </w:r>
      <w:r>
        <w:rPr>
          <w:noProof/>
        </w:rPr>
        <w:t>14</w:t>
      </w:r>
      <w:r>
        <w:rPr>
          <w:noProof/>
        </w:rPr>
        <w:fldChar w:fldCharType="end"/>
      </w:r>
    </w:p>
    <w:p w14:paraId="0AF27E87" w14:textId="4F308A79" w:rsidR="009E1539" w:rsidRDefault="009E1539">
      <w:pPr>
        <w:pStyle w:val="TOC5"/>
        <w:rPr>
          <w:rFonts w:asciiTheme="minorHAnsi" w:eastAsiaTheme="minorEastAsia" w:hAnsiTheme="minorHAnsi" w:cstheme="minorBidi"/>
          <w:noProof/>
          <w:sz w:val="22"/>
          <w:szCs w:val="22"/>
          <w:lang w:eastAsia="en-GB"/>
        </w:rPr>
      </w:pPr>
      <w:r>
        <w:rPr>
          <w:noProof/>
        </w:rPr>
        <w:t>5.2.2.7.1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_Toc104791979 \h </w:instrText>
      </w:r>
      <w:r>
        <w:rPr>
          <w:noProof/>
        </w:rPr>
      </w:r>
      <w:r>
        <w:rPr>
          <w:noProof/>
        </w:rPr>
        <w:fldChar w:fldCharType="separate"/>
      </w:r>
      <w:r>
        <w:rPr>
          <w:noProof/>
        </w:rPr>
        <w:t>14</w:t>
      </w:r>
      <w:r>
        <w:rPr>
          <w:noProof/>
        </w:rPr>
        <w:fldChar w:fldCharType="end"/>
      </w:r>
    </w:p>
    <w:p w14:paraId="13ECC4EE" w14:textId="705F29F4" w:rsidR="009E1539" w:rsidRDefault="009E1539">
      <w:pPr>
        <w:pStyle w:val="TOC4"/>
        <w:rPr>
          <w:rFonts w:asciiTheme="minorHAnsi" w:eastAsiaTheme="minorEastAsia" w:hAnsiTheme="minorHAnsi" w:cstheme="minorBidi"/>
          <w:noProof/>
          <w:sz w:val="22"/>
          <w:szCs w:val="22"/>
          <w:lang w:eastAsia="en-GB"/>
        </w:rPr>
      </w:pPr>
      <w:r>
        <w:rPr>
          <w:noProof/>
        </w:rPr>
        <w:t>5.2.2.8</w:t>
      </w:r>
      <w:r>
        <w:rPr>
          <w:rFonts w:asciiTheme="minorHAnsi" w:eastAsiaTheme="minorEastAsia" w:hAnsiTheme="minorHAnsi" w:cstheme="minorBidi"/>
          <w:noProof/>
          <w:sz w:val="22"/>
          <w:szCs w:val="22"/>
          <w:lang w:eastAsia="en-GB"/>
        </w:rPr>
        <w:tab/>
      </w:r>
      <w:r>
        <w:rPr>
          <w:noProof/>
        </w:rPr>
        <w:t>StatusNotify</w:t>
      </w:r>
      <w:r>
        <w:rPr>
          <w:noProof/>
        </w:rPr>
        <w:tab/>
      </w:r>
      <w:r>
        <w:rPr>
          <w:noProof/>
        </w:rPr>
        <w:fldChar w:fldCharType="begin" w:fldLock="1"/>
      </w:r>
      <w:r>
        <w:rPr>
          <w:noProof/>
        </w:rPr>
        <w:instrText xml:space="preserve"> PAGEREF _Toc104791980 \h </w:instrText>
      </w:r>
      <w:r>
        <w:rPr>
          <w:noProof/>
        </w:rPr>
      </w:r>
      <w:r>
        <w:rPr>
          <w:noProof/>
        </w:rPr>
        <w:fldChar w:fldCharType="separate"/>
      </w:r>
      <w:r>
        <w:rPr>
          <w:noProof/>
        </w:rPr>
        <w:t>15</w:t>
      </w:r>
      <w:r>
        <w:rPr>
          <w:noProof/>
        </w:rPr>
        <w:fldChar w:fldCharType="end"/>
      </w:r>
    </w:p>
    <w:p w14:paraId="7D4BA7AA" w14:textId="760F71AE" w:rsidR="009E1539" w:rsidRDefault="009E1539">
      <w:pPr>
        <w:pStyle w:val="TOC5"/>
        <w:rPr>
          <w:rFonts w:asciiTheme="minorHAnsi" w:eastAsiaTheme="minorEastAsia" w:hAnsiTheme="minorHAnsi" w:cstheme="minorBidi"/>
          <w:noProof/>
          <w:sz w:val="22"/>
          <w:szCs w:val="22"/>
          <w:lang w:eastAsia="en-GB"/>
        </w:rPr>
      </w:pPr>
      <w:r>
        <w:rPr>
          <w:noProof/>
        </w:rPr>
        <w:t>5.2.2.8.1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_Toc104791981 \h </w:instrText>
      </w:r>
      <w:r>
        <w:rPr>
          <w:noProof/>
        </w:rPr>
      </w:r>
      <w:r>
        <w:rPr>
          <w:noProof/>
        </w:rPr>
        <w:fldChar w:fldCharType="separate"/>
      </w:r>
      <w:r>
        <w:rPr>
          <w:noProof/>
        </w:rPr>
        <w:t>15</w:t>
      </w:r>
      <w:r>
        <w:rPr>
          <w:noProof/>
        </w:rPr>
        <w:fldChar w:fldCharType="end"/>
      </w:r>
    </w:p>
    <w:p w14:paraId="5A6C105B" w14:textId="61A99D5E" w:rsidR="009E1539" w:rsidRDefault="009E1539">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API Definitions</w:t>
      </w:r>
      <w:r>
        <w:rPr>
          <w:noProof/>
        </w:rPr>
        <w:tab/>
      </w:r>
      <w:r>
        <w:rPr>
          <w:noProof/>
        </w:rPr>
        <w:fldChar w:fldCharType="begin" w:fldLock="1"/>
      </w:r>
      <w:r>
        <w:rPr>
          <w:noProof/>
        </w:rPr>
        <w:instrText xml:space="preserve"> PAGEREF _Toc104791982 \h </w:instrText>
      </w:r>
      <w:r>
        <w:rPr>
          <w:noProof/>
        </w:rPr>
      </w:r>
      <w:r>
        <w:rPr>
          <w:noProof/>
        </w:rPr>
        <w:fldChar w:fldCharType="separate"/>
      </w:r>
      <w:r>
        <w:rPr>
          <w:noProof/>
        </w:rPr>
        <w:t>16</w:t>
      </w:r>
      <w:r>
        <w:rPr>
          <w:noProof/>
        </w:rPr>
        <w:fldChar w:fldCharType="end"/>
      </w:r>
    </w:p>
    <w:p w14:paraId="7EBC469A" w14:textId="184DB888" w:rsidR="009E1539" w:rsidRDefault="009E1539">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lang w:eastAsia="zh-CN"/>
        </w:rPr>
        <w:t>Nmbstf_MBSDistributionSession</w:t>
      </w:r>
      <w:r>
        <w:rPr>
          <w:noProof/>
        </w:rPr>
        <w:t xml:space="preserve"> Service API</w:t>
      </w:r>
      <w:r>
        <w:rPr>
          <w:noProof/>
        </w:rPr>
        <w:tab/>
      </w:r>
      <w:r>
        <w:rPr>
          <w:noProof/>
        </w:rPr>
        <w:fldChar w:fldCharType="begin" w:fldLock="1"/>
      </w:r>
      <w:r>
        <w:rPr>
          <w:noProof/>
        </w:rPr>
        <w:instrText xml:space="preserve"> PAGEREF _Toc104791983 \h </w:instrText>
      </w:r>
      <w:r>
        <w:rPr>
          <w:noProof/>
        </w:rPr>
      </w:r>
      <w:r>
        <w:rPr>
          <w:noProof/>
        </w:rPr>
        <w:fldChar w:fldCharType="separate"/>
      </w:r>
      <w:r>
        <w:rPr>
          <w:noProof/>
        </w:rPr>
        <w:t>16</w:t>
      </w:r>
      <w:r>
        <w:rPr>
          <w:noProof/>
        </w:rPr>
        <w:fldChar w:fldCharType="end"/>
      </w:r>
    </w:p>
    <w:p w14:paraId="17ED7018" w14:textId="6A9C6789" w:rsidR="009E1539" w:rsidRDefault="009E1539">
      <w:pPr>
        <w:pStyle w:val="TOC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_Toc104791984 \h </w:instrText>
      </w:r>
      <w:r>
        <w:rPr>
          <w:noProof/>
        </w:rPr>
      </w:r>
      <w:r>
        <w:rPr>
          <w:noProof/>
        </w:rPr>
        <w:fldChar w:fldCharType="separate"/>
      </w:r>
      <w:r>
        <w:rPr>
          <w:noProof/>
        </w:rPr>
        <w:t>16</w:t>
      </w:r>
      <w:r>
        <w:rPr>
          <w:noProof/>
        </w:rPr>
        <w:fldChar w:fldCharType="end"/>
      </w:r>
    </w:p>
    <w:p w14:paraId="0AF1FCCC" w14:textId="45C13B3A" w:rsidR="009E1539" w:rsidRDefault="009E1539">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_Toc104791985 \h </w:instrText>
      </w:r>
      <w:r>
        <w:rPr>
          <w:noProof/>
        </w:rPr>
      </w:r>
      <w:r>
        <w:rPr>
          <w:noProof/>
        </w:rPr>
        <w:fldChar w:fldCharType="separate"/>
      </w:r>
      <w:r>
        <w:rPr>
          <w:noProof/>
        </w:rPr>
        <w:t>16</w:t>
      </w:r>
      <w:r>
        <w:rPr>
          <w:noProof/>
        </w:rPr>
        <w:fldChar w:fldCharType="end"/>
      </w:r>
    </w:p>
    <w:p w14:paraId="007BDACE" w14:textId="0A686812" w:rsidR="009E1539" w:rsidRDefault="009E1539">
      <w:pPr>
        <w:pStyle w:val="TOC4"/>
        <w:rPr>
          <w:rFonts w:asciiTheme="minorHAnsi" w:eastAsiaTheme="minorEastAsia" w:hAnsiTheme="minorHAnsi" w:cstheme="minorBidi"/>
          <w:noProof/>
          <w:sz w:val="22"/>
          <w:szCs w:val="22"/>
          <w:lang w:eastAsia="en-GB"/>
        </w:rPr>
      </w:pPr>
      <w:r>
        <w:rPr>
          <w:noProof/>
        </w:rPr>
        <w:t>6.1.2.1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_Toc104791986 \h </w:instrText>
      </w:r>
      <w:r>
        <w:rPr>
          <w:noProof/>
        </w:rPr>
      </w:r>
      <w:r>
        <w:rPr>
          <w:noProof/>
        </w:rPr>
        <w:fldChar w:fldCharType="separate"/>
      </w:r>
      <w:r>
        <w:rPr>
          <w:noProof/>
        </w:rPr>
        <w:t>16</w:t>
      </w:r>
      <w:r>
        <w:rPr>
          <w:noProof/>
        </w:rPr>
        <w:fldChar w:fldCharType="end"/>
      </w:r>
    </w:p>
    <w:p w14:paraId="2A85C942" w14:textId="52E19C37" w:rsidR="009E1539" w:rsidRDefault="009E1539">
      <w:pPr>
        <w:pStyle w:val="TOC4"/>
        <w:rPr>
          <w:rFonts w:asciiTheme="minorHAnsi" w:eastAsiaTheme="minorEastAsia" w:hAnsiTheme="minorHAnsi" w:cstheme="minorBidi"/>
          <w:noProof/>
          <w:sz w:val="22"/>
          <w:szCs w:val="22"/>
          <w:lang w:eastAsia="en-GB"/>
        </w:rPr>
      </w:pPr>
      <w:r>
        <w:rPr>
          <w:noProof/>
        </w:rPr>
        <w:t>6.1.2.2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_Toc104791987 \h </w:instrText>
      </w:r>
      <w:r>
        <w:rPr>
          <w:noProof/>
        </w:rPr>
      </w:r>
      <w:r>
        <w:rPr>
          <w:noProof/>
        </w:rPr>
        <w:fldChar w:fldCharType="separate"/>
      </w:r>
      <w:r>
        <w:rPr>
          <w:noProof/>
        </w:rPr>
        <w:t>16</w:t>
      </w:r>
      <w:r>
        <w:rPr>
          <w:noProof/>
        </w:rPr>
        <w:fldChar w:fldCharType="end"/>
      </w:r>
    </w:p>
    <w:p w14:paraId="6986BA33" w14:textId="3EFCE4BA" w:rsidR="009E1539" w:rsidRDefault="009E1539">
      <w:pPr>
        <w:pStyle w:val="TOC5"/>
        <w:rPr>
          <w:rFonts w:asciiTheme="minorHAnsi" w:eastAsiaTheme="minorEastAsia" w:hAnsiTheme="minorHAnsi" w:cstheme="minorBidi"/>
          <w:noProof/>
          <w:sz w:val="22"/>
          <w:szCs w:val="22"/>
          <w:lang w:eastAsia="en-GB"/>
        </w:rPr>
      </w:pPr>
      <w:r>
        <w:rPr>
          <w:noProof/>
        </w:rPr>
        <w:t>6.1.2.2.1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_Toc104791988 \h </w:instrText>
      </w:r>
      <w:r>
        <w:rPr>
          <w:noProof/>
        </w:rPr>
      </w:r>
      <w:r>
        <w:rPr>
          <w:noProof/>
        </w:rPr>
        <w:fldChar w:fldCharType="separate"/>
      </w:r>
      <w:r>
        <w:rPr>
          <w:noProof/>
        </w:rPr>
        <w:t>16</w:t>
      </w:r>
      <w:r>
        <w:rPr>
          <w:noProof/>
        </w:rPr>
        <w:fldChar w:fldCharType="end"/>
      </w:r>
    </w:p>
    <w:p w14:paraId="70A217F8" w14:textId="4BB4C21A" w:rsidR="009E1539" w:rsidRDefault="009E1539">
      <w:pPr>
        <w:pStyle w:val="TOC5"/>
        <w:rPr>
          <w:rFonts w:asciiTheme="minorHAnsi" w:eastAsiaTheme="minorEastAsia" w:hAnsiTheme="minorHAnsi" w:cstheme="minorBidi"/>
          <w:noProof/>
          <w:sz w:val="22"/>
          <w:szCs w:val="22"/>
          <w:lang w:eastAsia="en-GB"/>
        </w:rPr>
      </w:pPr>
      <w:r>
        <w:rPr>
          <w:noProof/>
        </w:rPr>
        <w:t>6.1.2.2.2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_Toc104791989 \h </w:instrText>
      </w:r>
      <w:r>
        <w:rPr>
          <w:noProof/>
        </w:rPr>
      </w:r>
      <w:r>
        <w:rPr>
          <w:noProof/>
        </w:rPr>
        <w:fldChar w:fldCharType="separate"/>
      </w:r>
      <w:r>
        <w:rPr>
          <w:noProof/>
        </w:rPr>
        <w:t>16</w:t>
      </w:r>
      <w:r>
        <w:rPr>
          <w:noProof/>
        </w:rPr>
        <w:fldChar w:fldCharType="end"/>
      </w:r>
    </w:p>
    <w:p w14:paraId="157E7ABC" w14:textId="62AAF348" w:rsidR="009E1539" w:rsidRDefault="009E1539">
      <w:pPr>
        <w:pStyle w:val="TOC4"/>
        <w:rPr>
          <w:rFonts w:asciiTheme="minorHAnsi" w:eastAsiaTheme="minorEastAsia" w:hAnsiTheme="minorHAnsi" w:cstheme="minorBidi"/>
          <w:noProof/>
          <w:sz w:val="22"/>
          <w:szCs w:val="22"/>
          <w:lang w:eastAsia="en-GB"/>
        </w:rPr>
      </w:pPr>
      <w:r>
        <w:rPr>
          <w:noProof/>
        </w:rPr>
        <w:t>6.1.2.3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_Toc104791990 \h </w:instrText>
      </w:r>
      <w:r>
        <w:rPr>
          <w:noProof/>
        </w:rPr>
      </w:r>
      <w:r>
        <w:rPr>
          <w:noProof/>
        </w:rPr>
        <w:fldChar w:fldCharType="separate"/>
      </w:r>
      <w:r>
        <w:rPr>
          <w:noProof/>
        </w:rPr>
        <w:t>17</w:t>
      </w:r>
      <w:r>
        <w:rPr>
          <w:noProof/>
        </w:rPr>
        <w:fldChar w:fldCharType="end"/>
      </w:r>
    </w:p>
    <w:p w14:paraId="303738AB" w14:textId="7624FF65" w:rsidR="009E1539" w:rsidRDefault="009E1539">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_Toc104791991 \h </w:instrText>
      </w:r>
      <w:r>
        <w:rPr>
          <w:noProof/>
        </w:rPr>
      </w:r>
      <w:r>
        <w:rPr>
          <w:noProof/>
        </w:rPr>
        <w:fldChar w:fldCharType="separate"/>
      </w:r>
      <w:r>
        <w:rPr>
          <w:noProof/>
        </w:rPr>
        <w:t>17</w:t>
      </w:r>
      <w:r>
        <w:rPr>
          <w:noProof/>
        </w:rPr>
        <w:fldChar w:fldCharType="end"/>
      </w:r>
    </w:p>
    <w:p w14:paraId="5185BEB4" w14:textId="5B94CBF9" w:rsidR="009E1539" w:rsidRDefault="009E1539">
      <w:pPr>
        <w:pStyle w:val="TOC4"/>
        <w:rPr>
          <w:rFonts w:asciiTheme="minorHAnsi" w:eastAsiaTheme="minorEastAsia" w:hAnsiTheme="minorHAnsi" w:cstheme="minorBidi"/>
          <w:noProof/>
          <w:sz w:val="22"/>
          <w:szCs w:val="22"/>
          <w:lang w:eastAsia="en-GB"/>
        </w:rPr>
      </w:pPr>
      <w:r>
        <w:rPr>
          <w:noProof/>
        </w:rPr>
        <w:t>6.1.3.1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_Toc104791992 \h </w:instrText>
      </w:r>
      <w:r>
        <w:rPr>
          <w:noProof/>
        </w:rPr>
      </w:r>
      <w:r>
        <w:rPr>
          <w:noProof/>
        </w:rPr>
        <w:fldChar w:fldCharType="separate"/>
      </w:r>
      <w:r>
        <w:rPr>
          <w:noProof/>
        </w:rPr>
        <w:t>17</w:t>
      </w:r>
      <w:r>
        <w:rPr>
          <w:noProof/>
        </w:rPr>
        <w:fldChar w:fldCharType="end"/>
      </w:r>
    </w:p>
    <w:p w14:paraId="12F1DD47" w14:textId="055DC7A6" w:rsidR="009E1539" w:rsidRDefault="009E1539">
      <w:pPr>
        <w:pStyle w:val="TOC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Resource: MBS Distribution sessions collection (Collection)</w:t>
      </w:r>
      <w:r>
        <w:rPr>
          <w:noProof/>
        </w:rPr>
        <w:tab/>
      </w:r>
      <w:r>
        <w:rPr>
          <w:noProof/>
        </w:rPr>
        <w:fldChar w:fldCharType="begin" w:fldLock="1"/>
      </w:r>
      <w:r>
        <w:rPr>
          <w:noProof/>
        </w:rPr>
        <w:instrText xml:space="preserve"> PAGEREF _Toc104791993 \h </w:instrText>
      </w:r>
      <w:r>
        <w:rPr>
          <w:noProof/>
        </w:rPr>
      </w:r>
      <w:r>
        <w:rPr>
          <w:noProof/>
        </w:rPr>
        <w:fldChar w:fldCharType="separate"/>
      </w:r>
      <w:r>
        <w:rPr>
          <w:noProof/>
        </w:rPr>
        <w:t>18</w:t>
      </w:r>
      <w:r>
        <w:rPr>
          <w:noProof/>
        </w:rPr>
        <w:fldChar w:fldCharType="end"/>
      </w:r>
    </w:p>
    <w:p w14:paraId="63C2B71F" w14:textId="2C98544A" w:rsidR="009E1539" w:rsidRDefault="009E1539">
      <w:pPr>
        <w:pStyle w:val="TOC5"/>
        <w:rPr>
          <w:rFonts w:asciiTheme="minorHAnsi" w:eastAsiaTheme="minorEastAsia" w:hAnsiTheme="minorHAnsi" w:cstheme="minorBidi"/>
          <w:noProof/>
          <w:sz w:val="22"/>
          <w:szCs w:val="22"/>
          <w:lang w:eastAsia="en-GB"/>
        </w:rPr>
      </w:pPr>
      <w:r>
        <w:rPr>
          <w:noProof/>
        </w:rPr>
        <w:t>6.1.3.2.1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_Toc104791994 \h </w:instrText>
      </w:r>
      <w:r>
        <w:rPr>
          <w:noProof/>
        </w:rPr>
      </w:r>
      <w:r>
        <w:rPr>
          <w:noProof/>
        </w:rPr>
        <w:fldChar w:fldCharType="separate"/>
      </w:r>
      <w:r>
        <w:rPr>
          <w:noProof/>
        </w:rPr>
        <w:t>18</w:t>
      </w:r>
      <w:r>
        <w:rPr>
          <w:noProof/>
        </w:rPr>
        <w:fldChar w:fldCharType="end"/>
      </w:r>
    </w:p>
    <w:p w14:paraId="3FF8014B" w14:textId="53E73944" w:rsidR="009E1539" w:rsidRDefault="009E1539">
      <w:pPr>
        <w:pStyle w:val="TOC5"/>
        <w:rPr>
          <w:rFonts w:asciiTheme="minorHAnsi" w:eastAsiaTheme="minorEastAsia" w:hAnsiTheme="minorHAnsi" w:cstheme="minorBidi"/>
          <w:noProof/>
          <w:sz w:val="22"/>
          <w:szCs w:val="22"/>
          <w:lang w:eastAsia="en-GB"/>
        </w:rPr>
      </w:pPr>
      <w:r>
        <w:rPr>
          <w:noProof/>
        </w:rPr>
        <w:t>6.1.3.2.2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_Toc104791995 \h </w:instrText>
      </w:r>
      <w:r>
        <w:rPr>
          <w:noProof/>
        </w:rPr>
      </w:r>
      <w:r>
        <w:rPr>
          <w:noProof/>
        </w:rPr>
        <w:fldChar w:fldCharType="separate"/>
      </w:r>
      <w:r>
        <w:rPr>
          <w:noProof/>
        </w:rPr>
        <w:t>18</w:t>
      </w:r>
      <w:r>
        <w:rPr>
          <w:noProof/>
        </w:rPr>
        <w:fldChar w:fldCharType="end"/>
      </w:r>
    </w:p>
    <w:p w14:paraId="28567CB4" w14:textId="089995C3" w:rsidR="009E1539" w:rsidRDefault="009E1539">
      <w:pPr>
        <w:pStyle w:val="TOC5"/>
        <w:rPr>
          <w:rFonts w:asciiTheme="minorHAnsi" w:eastAsiaTheme="minorEastAsia" w:hAnsiTheme="minorHAnsi" w:cstheme="minorBidi"/>
          <w:noProof/>
          <w:sz w:val="22"/>
          <w:szCs w:val="22"/>
          <w:lang w:eastAsia="en-GB"/>
        </w:rPr>
      </w:pPr>
      <w:r>
        <w:rPr>
          <w:noProof/>
        </w:rPr>
        <w:t>6.1.3.2.3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_Toc104791996 \h </w:instrText>
      </w:r>
      <w:r>
        <w:rPr>
          <w:noProof/>
        </w:rPr>
      </w:r>
      <w:r>
        <w:rPr>
          <w:noProof/>
        </w:rPr>
        <w:fldChar w:fldCharType="separate"/>
      </w:r>
      <w:r>
        <w:rPr>
          <w:noProof/>
        </w:rPr>
        <w:t>18</w:t>
      </w:r>
      <w:r>
        <w:rPr>
          <w:noProof/>
        </w:rPr>
        <w:fldChar w:fldCharType="end"/>
      </w:r>
    </w:p>
    <w:p w14:paraId="18FAD2CB" w14:textId="6DA47616" w:rsidR="009E1539" w:rsidRDefault="009E1539">
      <w:pPr>
        <w:pStyle w:val="TOC5"/>
        <w:rPr>
          <w:rFonts w:asciiTheme="minorHAnsi" w:eastAsiaTheme="minorEastAsia" w:hAnsiTheme="minorHAnsi" w:cstheme="minorBidi"/>
          <w:noProof/>
          <w:sz w:val="22"/>
          <w:szCs w:val="22"/>
          <w:lang w:eastAsia="en-GB"/>
        </w:rPr>
      </w:pPr>
      <w:r>
        <w:rPr>
          <w:noProof/>
        </w:rPr>
        <w:t>6.1.3.2.4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_Toc104791997 \h </w:instrText>
      </w:r>
      <w:r>
        <w:rPr>
          <w:noProof/>
        </w:rPr>
      </w:r>
      <w:r>
        <w:rPr>
          <w:noProof/>
        </w:rPr>
        <w:fldChar w:fldCharType="separate"/>
      </w:r>
      <w:r>
        <w:rPr>
          <w:noProof/>
        </w:rPr>
        <w:t>20</w:t>
      </w:r>
      <w:r>
        <w:rPr>
          <w:noProof/>
        </w:rPr>
        <w:fldChar w:fldCharType="end"/>
      </w:r>
    </w:p>
    <w:p w14:paraId="69758192" w14:textId="5DD59AF6" w:rsidR="009E1539" w:rsidRDefault="009E1539">
      <w:pPr>
        <w:pStyle w:val="TOC4"/>
        <w:rPr>
          <w:rFonts w:asciiTheme="minorHAnsi" w:eastAsiaTheme="minorEastAsia" w:hAnsiTheme="minorHAnsi" w:cstheme="minorBidi"/>
          <w:noProof/>
          <w:sz w:val="22"/>
          <w:szCs w:val="22"/>
          <w:lang w:eastAsia="en-GB"/>
        </w:rPr>
      </w:pPr>
      <w:r>
        <w:rPr>
          <w:noProof/>
        </w:rPr>
        <w:t>6.1.3.3</w:t>
      </w:r>
      <w:r>
        <w:rPr>
          <w:rFonts w:asciiTheme="minorHAnsi" w:eastAsiaTheme="minorEastAsia" w:hAnsiTheme="minorHAnsi" w:cstheme="minorBidi"/>
          <w:noProof/>
          <w:sz w:val="22"/>
          <w:szCs w:val="22"/>
          <w:lang w:eastAsia="en-GB"/>
        </w:rPr>
        <w:tab/>
      </w:r>
      <w:r>
        <w:rPr>
          <w:noProof/>
        </w:rPr>
        <w:t>Resource: Individual MBS distribution session (Document)</w:t>
      </w:r>
      <w:r>
        <w:rPr>
          <w:noProof/>
        </w:rPr>
        <w:tab/>
      </w:r>
      <w:r>
        <w:rPr>
          <w:noProof/>
        </w:rPr>
        <w:fldChar w:fldCharType="begin" w:fldLock="1"/>
      </w:r>
      <w:r>
        <w:rPr>
          <w:noProof/>
        </w:rPr>
        <w:instrText xml:space="preserve"> PAGEREF _Toc104791998 \h </w:instrText>
      </w:r>
      <w:r>
        <w:rPr>
          <w:noProof/>
        </w:rPr>
      </w:r>
      <w:r>
        <w:rPr>
          <w:noProof/>
        </w:rPr>
        <w:fldChar w:fldCharType="separate"/>
      </w:r>
      <w:r>
        <w:rPr>
          <w:noProof/>
        </w:rPr>
        <w:t>20</w:t>
      </w:r>
      <w:r>
        <w:rPr>
          <w:noProof/>
        </w:rPr>
        <w:fldChar w:fldCharType="end"/>
      </w:r>
    </w:p>
    <w:p w14:paraId="5BF8B759" w14:textId="2510B250" w:rsidR="009E1539" w:rsidRDefault="009E1539">
      <w:pPr>
        <w:pStyle w:val="TOC4"/>
        <w:rPr>
          <w:rFonts w:asciiTheme="minorHAnsi" w:eastAsiaTheme="minorEastAsia" w:hAnsiTheme="minorHAnsi" w:cstheme="minorBidi"/>
          <w:noProof/>
          <w:sz w:val="22"/>
          <w:szCs w:val="22"/>
          <w:lang w:eastAsia="en-GB"/>
        </w:rPr>
      </w:pPr>
      <w:r>
        <w:rPr>
          <w:noProof/>
        </w:rPr>
        <w:t>6.1.3.4</w:t>
      </w:r>
      <w:r>
        <w:rPr>
          <w:rFonts w:asciiTheme="minorHAnsi" w:eastAsiaTheme="minorEastAsia" w:hAnsiTheme="minorHAnsi" w:cstheme="minorBidi"/>
          <w:noProof/>
          <w:sz w:val="22"/>
          <w:szCs w:val="22"/>
          <w:lang w:eastAsia="en-GB"/>
        </w:rPr>
        <w:tab/>
      </w:r>
      <w:r>
        <w:rPr>
          <w:noProof/>
        </w:rPr>
        <w:t>Resource: Subscriptions collection for MBS distribution session (Collection)</w:t>
      </w:r>
      <w:r>
        <w:rPr>
          <w:noProof/>
        </w:rPr>
        <w:tab/>
      </w:r>
      <w:r>
        <w:rPr>
          <w:noProof/>
        </w:rPr>
        <w:fldChar w:fldCharType="begin" w:fldLock="1"/>
      </w:r>
      <w:r>
        <w:rPr>
          <w:noProof/>
        </w:rPr>
        <w:instrText xml:space="preserve"> PAGEREF _Toc104791999 \h </w:instrText>
      </w:r>
      <w:r>
        <w:rPr>
          <w:noProof/>
        </w:rPr>
      </w:r>
      <w:r>
        <w:rPr>
          <w:noProof/>
        </w:rPr>
        <w:fldChar w:fldCharType="separate"/>
      </w:r>
      <w:r>
        <w:rPr>
          <w:noProof/>
        </w:rPr>
        <w:t>24</w:t>
      </w:r>
      <w:r>
        <w:rPr>
          <w:noProof/>
        </w:rPr>
        <w:fldChar w:fldCharType="end"/>
      </w:r>
    </w:p>
    <w:p w14:paraId="6F9EAE17" w14:textId="4F2FA940" w:rsidR="009E1539" w:rsidRDefault="009E1539">
      <w:pPr>
        <w:pStyle w:val="TOC5"/>
        <w:rPr>
          <w:rFonts w:asciiTheme="minorHAnsi" w:eastAsiaTheme="minorEastAsia" w:hAnsiTheme="minorHAnsi" w:cstheme="minorBidi"/>
          <w:noProof/>
          <w:sz w:val="22"/>
          <w:szCs w:val="22"/>
          <w:lang w:eastAsia="en-GB"/>
        </w:rPr>
      </w:pPr>
      <w:r>
        <w:rPr>
          <w:noProof/>
        </w:rPr>
        <w:t>6.1.3.4.1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_Toc104792000 \h </w:instrText>
      </w:r>
      <w:r>
        <w:rPr>
          <w:noProof/>
        </w:rPr>
      </w:r>
      <w:r>
        <w:rPr>
          <w:noProof/>
        </w:rPr>
        <w:fldChar w:fldCharType="separate"/>
      </w:r>
      <w:r>
        <w:rPr>
          <w:noProof/>
        </w:rPr>
        <w:t>24</w:t>
      </w:r>
      <w:r>
        <w:rPr>
          <w:noProof/>
        </w:rPr>
        <w:fldChar w:fldCharType="end"/>
      </w:r>
    </w:p>
    <w:p w14:paraId="3589A39D" w14:textId="1E34A6F6" w:rsidR="009E1539" w:rsidRDefault="009E1539">
      <w:pPr>
        <w:pStyle w:val="TOC5"/>
        <w:rPr>
          <w:rFonts w:asciiTheme="minorHAnsi" w:eastAsiaTheme="minorEastAsia" w:hAnsiTheme="minorHAnsi" w:cstheme="minorBidi"/>
          <w:noProof/>
          <w:sz w:val="22"/>
          <w:szCs w:val="22"/>
          <w:lang w:eastAsia="en-GB"/>
        </w:rPr>
      </w:pPr>
      <w:r>
        <w:rPr>
          <w:noProof/>
        </w:rPr>
        <w:t>6.1.3.4.2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_Toc104792001 \h </w:instrText>
      </w:r>
      <w:r>
        <w:rPr>
          <w:noProof/>
        </w:rPr>
      </w:r>
      <w:r>
        <w:rPr>
          <w:noProof/>
        </w:rPr>
        <w:fldChar w:fldCharType="separate"/>
      </w:r>
      <w:r>
        <w:rPr>
          <w:noProof/>
        </w:rPr>
        <w:t>24</w:t>
      </w:r>
      <w:r>
        <w:rPr>
          <w:noProof/>
        </w:rPr>
        <w:fldChar w:fldCharType="end"/>
      </w:r>
    </w:p>
    <w:p w14:paraId="7C56903A" w14:textId="2D479294" w:rsidR="009E1539" w:rsidRDefault="009E1539">
      <w:pPr>
        <w:pStyle w:val="TOC5"/>
        <w:rPr>
          <w:rFonts w:asciiTheme="minorHAnsi" w:eastAsiaTheme="minorEastAsia" w:hAnsiTheme="minorHAnsi" w:cstheme="minorBidi"/>
          <w:noProof/>
          <w:sz w:val="22"/>
          <w:szCs w:val="22"/>
          <w:lang w:eastAsia="en-GB"/>
        </w:rPr>
      </w:pPr>
      <w:r>
        <w:rPr>
          <w:noProof/>
        </w:rPr>
        <w:t>6.1.3.4.3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_Toc104792002 \h </w:instrText>
      </w:r>
      <w:r>
        <w:rPr>
          <w:noProof/>
        </w:rPr>
      </w:r>
      <w:r>
        <w:rPr>
          <w:noProof/>
        </w:rPr>
        <w:fldChar w:fldCharType="separate"/>
      </w:r>
      <w:r>
        <w:rPr>
          <w:noProof/>
        </w:rPr>
        <w:t>24</w:t>
      </w:r>
      <w:r>
        <w:rPr>
          <w:noProof/>
        </w:rPr>
        <w:fldChar w:fldCharType="end"/>
      </w:r>
    </w:p>
    <w:p w14:paraId="1FE80B3E" w14:textId="6B0BA011" w:rsidR="009E1539" w:rsidRDefault="009E1539">
      <w:pPr>
        <w:pStyle w:val="TOC5"/>
        <w:rPr>
          <w:rFonts w:asciiTheme="minorHAnsi" w:eastAsiaTheme="minorEastAsia" w:hAnsiTheme="minorHAnsi" w:cstheme="minorBidi"/>
          <w:noProof/>
          <w:sz w:val="22"/>
          <w:szCs w:val="22"/>
          <w:lang w:eastAsia="en-GB"/>
        </w:rPr>
      </w:pPr>
      <w:r>
        <w:rPr>
          <w:noProof/>
        </w:rPr>
        <w:t>6.1.3.4.4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_Toc104792003 \h </w:instrText>
      </w:r>
      <w:r>
        <w:rPr>
          <w:noProof/>
        </w:rPr>
      </w:r>
      <w:r>
        <w:rPr>
          <w:noProof/>
        </w:rPr>
        <w:fldChar w:fldCharType="separate"/>
      </w:r>
      <w:r>
        <w:rPr>
          <w:noProof/>
        </w:rPr>
        <w:t>26</w:t>
      </w:r>
      <w:r>
        <w:rPr>
          <w:noProof/>
        </w:rPr>
        <w:fldChar w:fldCharType="end"/>
      </w:r>
    </w:p>
    <w:p w14:paraId="2403FAE7" w14:textId="57B68E3B" w:rsidR="009E1539" w:rsidRDefault="009E1539">
      <w:pPr>
        <w:pStyle w:val="TOC4"/>
        <w:rPr>
          <w:rFonts w:asciiTheme="minorHAnsi" w:eastAsiaTheme="minorEastAsia" w:hAnsiTheme="minorHAnsi" w:cstheme="minorBidi"/>
          <w:noProof/>
          <w:sz w:val="22"/>
          <w:szCs w:val="22"/>
          <w:lang w:eastAsia="en-GB"/>
        </w:rPr>
      </w:pPr>
      <w:r>
        <w:rPr>
          <w:noProof/>
        </w:rPr>
        <w:t>6.1.3.5</w:t>
      </w:r>
      <w:r>
        <w:rPr>
          <w:rFonts w:asciiTheme="minorHAnsi" w:eastAsiaTheme="minorEastAsia" w:hAnsiTheme="minorHAnsi" w:cstheme="minorBidi"/>
          <w:noProof/>
          <w:sz w:val="22"/>
          <w:szCs w:val="22"/>
          <w:lang w:eastAsia="en-GB"/>
        </w:rPr>
        <w:tab/>
      </w:r>
      <w:r>
        <w:rPr>
          <w:noProof/>
        </w:rPr>
        <w:t>Resource: Individual subscription for an MBS distribution session (Document)</w:t>
      </w:r>
      <w:r>
        <w:rPr>
          <w:noProof/>
        </w:rPr>
        <w:tab/>
      </w:r>
      <w:r>
        <w:rPr>
          <w:noProof/>
        </w:rPr>
        <w:fldChar w:fldCharType="begin" w:fldLock="1"/>
      </w:r>
      <w:r>
        <w:rPr>
          <w:noProof/>
        </w:rPr>
        <w:instrText xml:space="preserve"> PAGEREF _Toc104792004 \h </w:instrText>
      </w:r>
      <w:r>
        <w:rPr>
          <w:noProof/>
        </w:rPr>
      </w:r>
      <w:r>
        <w:rPr>
          <w:noProof/>
        </w:rPr>
        <w:fldChar w:fldCharType="separate"/>
      </w:r>
      <w:r>
        <w:rPr>
          <w:noProof/>
        </w:rPr>
        <w:t>26</w:t>
      </w:r>
      <w:r>
        <w:rPr>
          <w:noProof/>
        </w:rPr>
        <w:fldChar w:fldCharType="end"/>
      </w:r>
    </w:p>
    <w:p w14:paraId="47BD3E4B" w14:textId="6CFA1986" w:rsidR="009E1539" w:rsidRDefault="009E1539">
      <w:pPr>
        <w:pStyle w:val="TOC5"/>
        <w:rPr>
          <w:rFonts w:asciiTheme="minorHAnsi" w:eastAsiaTheme="minorEastAsia" w:hAnsiTheme="minorHAnsi" w:cstheme="minorBidi"/>
          <w:noProof/>
          <w:sz w:val="22"/>
          <w:szCs w:val="22"/>
          <w:lang w:eastAsia="en-GB"/>
        </w:rPr>
      </w:pPr>
      <w:r>
        <w:rPr>
          <w:noProof/>
        </w:rPr>
        <w:lastRenderedPageBreak/>
        <w:t>6.1.3.5.1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_Toc104792005 \h </w:instrText>
      </w:r>
      <w:r>
        <w:rPr>
          <w:noProof/>
        </w:rPr>
      </w:r>
      <w:r>
        <w:rPr>
          <w:noProof/>
        </w:rPr>
        <w:fldChar w:fldCharType="separate"/>
      </w:r>
      <w:r>
        <w:rPr>
          <w:noProof/>
        </w:rPr>
        <w:t>26</w:t>
      </w:r>
      <w:r>
        <w:rPr>
          <w:noProof/>
        </w:rPr>
        <w:fldChar w:fldCharType="end"/>
      </w:r>
    </w:p>
    <w:p w14:paraId="420B9CEF" w14:textId="6454EFB6" w:rsidR="009E1539" w:rsidRDefault="009E1539">
      <w:pPr>
        <w:pStyle w:val="TOC5"/>
        <w:rPr>
          <w:rFonts w:asciiTheme="minorHAnsi" w:eastAsiaTheme="minorEastAsia" w:hAnsiTheme="minorHAnsi" w:cstheme="minorBidi"/>
          <w:noProof/>
          <w:sz w:val="22"/>
          <w:szCs w:val="22"/>
          <w:lang w:eastAsia="en-GB"/>
        </w:rPr>
      </w:pPr>
      <w:r>
        <w:rPr>
          <w:noProof/>
        </w:rPr>
        <w:t>6.1.3.5.2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_Toc104792006 \h </w:instrText>
      </w:r>
      <w:r>
        <w:rPr>
          <w:noProof/>
        </w:rPr>
      </w:r>
      <w:r>
        <w:rPr>
          <w:noProof/>
        </w:rPr>
        <w:fldChar w:fldCharType="separate"/>
      </w:r>
      <w:r>
        <w:rPr>
          <w:noProof/>
        </w:rPr>
        <w:t>26</w:t>
      </w:r>
      <w:r>
        <w:rPr>
          <w:noProof/>
        </w:rPr>
        <w:fldChar w:fldCharType="end"/>
      </w:r>
    </w:p>
    <w:p w14:paraId="529066EC" w14:textId="04D95326" w:rsidR="009E1539" w:rsidRDefault="009E1539">
      <w:pPr>
        <w:pStyle w:val="TOC5"/>
        <w:rPr>
          <w:rFonts w:asciiTheme="minorHAnsi" w:eastAsiaTheme="minorEastAsia" w:hAnsiTheme="minorHAnsi" w:cstheme="minorBidi"/>
          <w:noProof/>
          <w:sz w:val="22"/>
          <w:szCs w:val="22"/>
          <w:lang w:eastAsia="en-GB"/>
        </w:rPr>
      </w:pPr>
      <w:r>
        <w:rPr>
          <w:noProof/>
        </w:rPr>
        <w:t>6.1.3.5.3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_Toc104792007 \h </w:instrText>
      </w:r>
      <w:r>
        <w:rPr>
          <w:noProof/>
        </w:rPr>
      </w:r>
      <w:r>
        <w:rPr>
          <w:noProof/>
        </w:rPr>
        <w:fldChar w:fldCharType="separate"/>
      </w:r>
      <w:r>
        <w:rPr>
          <w:noProof/>
        </w:rPr>
        <w:t>26</w:t>
      </w:r>
      <w:r>
        <w:rPr>
          <w:noProof/>
        </w:rPr>
        <w:fldChar w:fldCharType="end"/>
      </w:r>
    </w:p>
    <w:p w14:paraId="08C94D5F" w14:textId="33F96AE3" w:rsidR="009E1539" w:rsidRDefault="009E1539">
      <w:pPr>
        <w:pStyle w:val="TOC5"/>
        <w:rPr>
          <w:rFonts w:asciiTheme="minorHAnsi" w:eastAsiaTheme="minorEastAsia" w:hAnsiTheme="minorHAnsi" w:cstheme="minorBidi"/>
          <w:noProof/>
          <w:sz w:val="22"/>
          <w:szCs w:val="22"/>
          <w:lang w:eastAsia="en-GB"/>
        </w:rPr>
      </w:pPr>
      <w:r>
        <w:rPr>
          <w:noProof/>
        </w:rPr>
        <w:t>6.1.3.5.4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_Toc104792008 \h </w:instrText>
      </w:r>
      <w:r>
        <w:rPr>
          <w:noProof/>
        </w:rPr>
      </w:r>
      <w:r>
        <w:rPr>
          <w:noProof/>
        </w:rPr>
        <w:fldChar w:fldCharType="separate"/>
      </w:r>
      <w:r>
        <w:rPr>
          <w:noProof/>
        </w:rPr>
        <w:t>29</w:t>
      </w:r>
      <w:r>
        <w:rPr>
          <w:noProof/>
        </w:rPr>
        <w:fldChar w:fldCharType="end"/>
      </w:r>
    </w:p>
    <w:p w14:paraId="2DA9DCA0" w14:textId="086C427E" w:rsidR="009E1539" w:rsidRDefault="009E1539">
      <w:pPr>
        <w:pStyle w:val="TOC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_Toc104792009 \h </w:instrText>
      </w:r>
      <w:r>
        <w:rPr>
          <w:noProof/>
        </w:rPr>
      </w:r>
      <w:r>
        <w:rPr>
          <w:noProof/>
        </w:rPr>
        <w:fldChar w:fldCharType="separate"/>
      </w:r>
      <w:r>
        <w:rPr>
          <w:noProof/>
        </w:rPr>
        <w:t>29</w:t>
      </w:r>
      <w:r>
        <w:rPr>
          <w:noProof/>
        </w:rPr>
        <w:fldChar w:fldCharType="end"/>
      </w:r>
    </w:p>
    <w:p w14:paraId="6881B8EB" w14:textId="60D5795E" w:rsidR="009E1539" w:rsidRDefault="009E1539">
      <w:pPr>
        <w:pStyle w:val="TOC3"/>
        <w:rPr>
          <w:rFonts w:asciiTheme="minorHAnsi" w:eastAsiaTheme="minorEastAsia" w:hAnsiTheme="minorHAnsi" w:cstheme="minorBidi"/>
          <w:noProof/>
          <w:sz w:val="22"/>
          <w:szCs w:val="22"/>
          <w:lang w:eastAsia="en-GB"/>
        </w:rPr>
      </w:pPr>
      <w:r>
        <w:rPr>
          <w:noProof/>
        </w:rPr>
        <w:t>6.1.5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_Toc104792010 \h </w:instrText>
      </w:r>
      <w:r>
        <w:rPr>
          <w:noProof/>
        </w:rPr>
      </w:r>
      <w:r>
        <w:rPr>
          <w:noProof/>
        </w:rPr>
        <w:fldChar w:fldCharType="separate"/>
      </w:r>
      <w:r>
        <w:rPr>
          <w:noProof/>
        </w:rPr>
        <w:t>29</w:t>
      </w:r>
      <w:r>
        <w:rPr>
          <w:noProof/>
        </w:rPr>
        <w:fldChar w:fldCharType="end"/>
      </w:r>
    </w:p>
    <w:p w14:paraId="53A0048F" w14:textId="16DEFD9D" w:rsidR="009E1539" w:rsidRDefault="009E1539">
      <w:pPr>
        <w:pStyle w:val="TOC4"/>
        <w:rPr>
          <w:rFonts w:asciiTheme="minorHAnsi" w:eastAsiaTheme="minorEastAsia" w:hAnsiTheme="minorHAnsi" w:cstheme="minorBidi"/>
          <w:noProof/>
          <w:sz w:val="22"/>
          <w:szCs w:val="22"/>
          <w:lang w:eastAsia="en-GB"/>
        </w:rPr>
      </w:pPr>
      <w:r>
        <w:rPr>
          <w:noProof/>
        </w:rPr>
        <w:t>6.1.5.1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_Toc104792011 \h </w:instrText>
      </w:r>
      <w:r>
        <w:rPr>
          <w:noProof/>
        </w:rPr>
      </w:r>
      <w:r>
        <w:rPr>
          <w:noProof/>
        </w:rPr>
        <w:fldChar w:fldCharType="separate"/>
      </w:r>
      <w:r>
        <w:rPr>
          <w:noProof/>
        </w:rPr>
        <w:t>29</w:t>
      </w:r>
      <w:r>
        <w:rPr>
          <w:noProof/>
        </w:rPr>
        <w:fldChar w:fldCharType="end"/>
      </w:r>
    </w:p>
    <w:p w14:paraId="3CDBBF16" w14:textId="08AA222B" w:rsidR="009E1539" w:rsidRDefault="009E1539">
      <w:pPr>
        <w:pStyle w:val="TOC4"/>
        <w:rPr>
          <w:rFonts w:asciiTheme="minorHAnsi" w:eastAsiaTheme="minorEastAsia" w:hAnsiTheme="minorHAnsi" w:cstheme="minorBidi"/>
          <w:noProof/>
          <w:sz w:val="22"/>
          <w:szCs w:val="22"/>
          <w:lang w:eastAsia="en-GB"/>
        </w:rPr>
      </w:pPr>
      <w:r>
        <w:rPr>
          <w:noProof/>
        </w:rPr>
        <w:t>6.1.5.2</w:t>
      </w:r>
      <w:r>
        <w:rPr>
          <w:rFonts w:asciiTheme="minorHAnsi" w:eastAsiaTheme="minorEastAsia" w:hAnsiTheme="minorHAnsi" w:cstheme="minorBidi"/>
          <w:noProof/>
          <w:sz w:val="22"/>
          <w:szCs w:val="22"/>
          <w:lang w:eastAsia="en-GB"/>
        </w:rPr>
        <w:tab/>
      </w:r>
      <w:r>
        <w:rPr>
          <w:noProof/>
        </w:rPr>
        <w:t>StatusNotify</w:t>
      </w:r>
      <w:r>
        <w:rPr>
          <w:noProof/>
        </w:rPr>
        <w:tab/>
      </w:r>
      <w:r>
        <w:rPr>
          <w:noProof/>
        </w:rPr>
        <w:fldChar w:fldCharType="begin" w:fldLock="1"/>
      </w:r>
      <w:r>
        <w:rPr>
          <w:noProof/>
        </w:rPr>
        <w:instrText xml:space="preserve"> PAGEREF _Toc104792012 \h </w:instrText>
      </w:r>
      <w:r>
        <w:rPr>
          <w:noProof/>
        </w:rPr>
      </w:r>
      <w:r>
        <w:rPr>
          <w:noProof/>
        </w:rPr>
        <w:fldChar w:fldCharType="separate"/>
      </w:r>
      <w:r>
        <w:rPr>
          <w:noProof/>
        </w:rPr>
        <w:t>29</w:t>
      </w:r>
      <w:r>
        <w:rPr>
          <w:noProof/>
        </w:rPr>
        <w:fldChar w:fldCharType="end"/>
      </w:r>
    </w:p>
    <w:p w14:paraId="553E805D" w14:textId="4DE14590" w:rsidR="009E1539" w:rsidRDefault="009E1539">
      <w:pPr>
        <w:pStyle w:val="TOC5"/>
        <w:rPr>
          <w:rFonts w:asciiTheme="minorHAnsi" w:eastAsiaTheme="minorEastAsia" w:hAnsiTheme="minorHAnsi" w:cstheme="minorBidi"/>
          <w:noProof/>
          <w:sz w:val="22"/>
          <w:szCs w:val="22"/>
          <w:lang w:eastAsia="en-GB"/>
        </w:rPr>
      </w:pPr>
      <w:r>
        <w:rPr>
          <w:noProof/>
        </w:rPr>
        <w:t>6.1.5.2.1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_Toc104792013 \h </w:instrText>
      </w:r>
      <w:r>
        <w:rPr>
          <w:noProof/>
        </w:rPr>
      </w:r>
      <w:r>
        <w:rPr>
          <w:noProof/>
        </w:rPr>
        <w:fldChar w:fldCharType="separate"/>
      </w:r>
      <w:r>
        <w:rPr>
          <w:noProof/>
        </w:rPr>
        <w:t>29</w:t>
      </w:r>
      <w:r>
        <w:rPr>
          <w:noProof/>
        </w:rPr>
        <w:fldChar w:fldCharType="end"/>
      </w:r>
    </w:p>
    <w:p w14:paraId="59CF53AA" w14:textId="6BAF322D" w:rsidR="009E1539" w:rsidRDefault="009E1539">
      <w:pPr>
        <w:pStyle w:val="TOC5"/>
        <w:rPr>
          <w:rFonts w:asciiTheme="minorHAnsi" w:eastAsiaTheme="minorEastAsia" w:hAnsiTheme="minorHAnsi" w:cstheme="minorBidi"/>
          <w:noProof/>
          <w:sz w:val="22"/>
          <w:szCs w:val="22"/>
          <w:lang w:eastAsia="en-GB"/>
        </w:rPr>
      </w:pPr>
      <w:r>
        <w:rPr>
          <w:noProof/>
        </w:rPr>
        <w:t>6.1.5.2.2</w:t>
      </w:r>
      <w:r>
        <w:rPr>
          <w:rFonts w:asciiTheme="minorHAnsi" w:eastAsiaTheme="minorEastAsia" w:hAnsiTheme="minorHAnsi" w:cstheme="minorBidi"/>
          <w:noProof/>
          <w:sz w:val="22"/>
          <w:szCs w:val="22"/>
          <w:lang w:eastAsia="en-GB"/>
        </w:rPr>
        <w:tab/>
      </w:r>
      <w:r>
        <w:rPr>
          <w:noProof/>
        </w:rPr>
        <w:t>Target URI</w:t>
      </w:r>
      <w:r>
        <w:rPr>
          <w:noProof/>
        </w:rPr>
        <w:tab/>
      </w:r>
      <w:r>
        <w:rPr>
          <w:noProof/>
        </w:rPr>
        <w:fldChar w:fldCharType="begin" w:fldLock="1"/>
      </w:r>
      <w:r>
        <w:rPr>
          <w:noProof/>
        </w:rPr>
        <w:instrText xml:space="preserve"> PAGEREF _Toc104792014 \h </w:instrText>
      </w:r>
      <w:r>
        <w:rPr>
          <w:noProof/>
        </w:rPr>
      </w:r>
      <w:r>
        <w:rPr>
          <w:noProof/>
        </w:rPr>
        <w:fldChar w:fldCharType="separate"/>
      </w:r>
      <w:r>
        <w:rPr>
          <w:noProof/>
        </w:rPr>
        <w:t>29</w:t>
      </w:r>
      <w:r>
        <w:rPr>
          <w:noProof/>
        </w:rPr>
        <w:fldChar w:fldCharType="end"/>
      </w:r>
    </w:p>
    <w:p w14:paraId="01C97F79" w14:textId="3BD15722" w:rsidR="009E1539" w:rsidRDefault="009E1539">
      <w:pPr>
        <w:pStyle w:val="TOC5"/>
        <w:rPr>
          <w:rFonts w:asciiTheme="minorHAnsi" w:eastAsiaTheme="minorEastAsia" w:hAnsiTheme="minorHAnsi" w:cstheme="minorBidi"/>
          <w:noProof/>
          <w:sz w:val="22"/>
          <w:szCs w:val="22"/>
          <w:lang w:eastAsia="en-GB"/>
        </w:rPr>
      </w:pPr>
      <w:r>
        <w:rPr>
          <w:noProof/>
        </w:rPr>
        <w:t>6.1.5.2.3</w:t>
      </w:r>
      <w:r>
        <w:rPr>
          <w:rFonts w:asciiTheme="minorHAnsi" w:eastAsiaTheme="minorEastAsia" w:hAnsiTheme="minorHAnsi" w:cstheme="minorBidi"/>
          <w:noProof/>
          <w:sz w:val="22"/>
          <w:szCs w:val="22"/>
          <w:lang w:eastAsia="en-GB"/>
        </w:rPr>
        <w:tab/>
      </w:r>
      <w:r>
        <w:rPr>
          <w:noProof/>
        </w:rPr>
        <w:t>Standard Methods</w:t>
      </w:r>
      <w:r>
        <w:rPr>
          <w:noProof/>
        </w:rPr>
        <w:tab/>
      </w:r>
      <w:r>
        <w:rPr>
          <w:noProof/>
        </w:rPr>
        <w:fldChar w:fldCharType="begin" w:fldLock="1"/>
      </w:r>
      <w:r>
        <w:rPr>
          <w:noProof/>
        </w:rPr>
        <w:instrText xml:space="preserve"> PAGEREF _Toc104792015 \h </w:instrText>
      </w:r>
      <w:r>
        <w:rPr>
          <w:noProof/>
        </w:rPr>
      </w:r>
      <w:r>
        <w:rPr>
          <w:noProof/>
        </w:rPr>
        <w:fldChar w:fldCharType="separate"/>
      </w:r>
      <w:r>
        <w:rPr>
          <w:noProof/>
        </w:rPr>
        <w:t>30</w:t>
      </w:r>
      <w:r>
        <w:rPr>
          <w:noProof/>
        </w:rPr>
        <w:fldChar w:fldCharType="end"/>
      </w:r>
    </w:p>
    <w:p w14:paraId="2A2BE8D9" w14:textId="7E93A10D" w:rsidR="009E1539" w:rsidRDefault="009E1539">
      <w:pPr>
        <w:pStyle w:val="TOC3"/>
        <w:rPr>
          <w:rFonts w:asciiTheme="minorHAnsi" w:eastAsiaTheme="minorEastAsia" w:hAnsiTheme="minorHAnsi" w:cstheme="minorBidi"/>
          <w:noProof/>
          <w:sz w:val="22"/>
          <w:szCs w:val="22"/>
          <w:lang w:eastAsia="en-GB"/>
        </w:rPr>
      </w:pPr>
      <w:r>
        <w:rPr>
          <w:noProof/>
        </w:rPr>
        <w:t>6.1.6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_Toc104792016 \h </w:instrText>
      </w:r>
      <w:r>
        <w:rPr>
          <w:noProof/>
        </w:rPr>
      </w:r>
      <w:r>
        <w:rPr>
          <w:noProof/>
        </w:rPr>
        <w:fldChar w:fldCharType="separate"/>
      </w:r>
      <w:r>
        <w:rPr>
          <w:noProof/>
        </w:rPr>
        <w:t>31</w:t>
      </w:r>
      <w:r>
        <w:rPr>
          <w:noProof/>
        </w:rPr>
        <w:fldChar w:fldCharType="end"/>
      </w:r>
    </w:p>
    <w:p w14:paraId="7190A6E5" w14:textId="46729C3E" w:rsidR="009E1539" w:rsidRDefault="009E1539">
      <w:pPr>
        <w:pStyle w:val="TOC4"/>
        <w:rPr>
          <w:rFonts w:asciiTheme="minorHAnsi" w:eastAsiaTheme="minorEastAsia" w:hAnsiTheme="minorHAnsi" w:cstheme="minorBidi"/>
          <w:noProof/>
          <w:sz w:val="22"/>
          <w:szCs w:val="22"/>
          <w:lang w:eastAsia="en-GB"/>
        </w:rPr>
      </w:pPr>
      <w:r>
        <w:rPr>
          <w:noProof/>
        </w:rPr>
        <w:t>6.1.6.1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_Toc104792017 \h </w:instrText>
      </w:r>
      <w:r>
        <w:rPr>
          <w:noProof/>
        </w:rPr>
      </w:r>
      <w:r>
        <w:rPr>
          <w:noProof/>
        </w:rPr>
        <w:fldChar w:fldCharType="separate"/>
      </w:r>
      <w:r>
        <w:rPr>
          <w:noProof/>
        </w:rPr>
        <w:t>31</w:t>
      </w:r>
      <w:r>
        <w:rPr>
          <w:noProof/>
        </w:rPr>
        <w:fldChar w:fldCharType="end"/>
      </w:r>
    </w:p>
    <w:p w14:paraId="555F9CC5" w14:textId="4BD533C3" w:rsidR="009E1539" w:rsidRDefault="009E1539">
      <w:pPr>
        <w:pStyle w:val="TOC4"/>
        <w:rPr>
          <w:rFonts w:asciiTheme="minorHAnsi" w:eastAsiaTheme="minorEastAsia" w:hAnsiTheme="minorHAnsi" w:cstheme="minorBidi"/>
          <w:noProof/>
          <w:sz w:val="22"/>
          <w:szCs w:val="22"/>
          <w:lang w:eastAsia="en-GB"/>
        </w:rPr>
      </w:pPr>
      <w:r w:rsidRPr="00CB0EC5">
        <w:rPr>
          <w:noProof/>
          <w:lang w:val="en-US"/>
        </w:rPr>
        <w:t>6.1.6.2</w:t>
      </w:r>
      <w:r>
        <w:rPr>
          <w:rFonts w:asciiTheme="minorHAnsi" w:eastAsiaTheme="minorEastAsia" w:hAnsiTheme="minorHAnsi" w:cstheme="minorBidi"/>
          <w:noProof/>
          <w:sz w:val="22"/>
          <w:szCs w:val="22"/>
          <w:lang w:eastAsia="en-GB"/>
        </w:rPr>
        <w:tab/>
      </w:r>
      <w:r w:rsidRPr="00CB0EC5">
        <w:rPr>
          <w:noProof/>
          <w:lang w:val="en-US"/>
        </w:rPr>
        <w:t>Structured data types</w:t>
      </w:r>
      <w:r>
        <w:rPr>
          <w:noProof/>
        </w:rPr>
        <w:tab/>
      </w:r>
      <w:r>
        <w:rPr>
          <w:noProof/>
        </w:rPr>
        <w:fldChar w:fldCharType="begin" w:fldLock="1"/>
      </w:r>
      <w:r>
        <w:rPr>
          <w:noProof/>
        </w:rPr>
        <w:instrText xml:space="preserve"> PAGEREF _Toc104792018 \h </w:instrText>
      </w:r>
      <w:r>
        <w:rPr>
          <w:noProof/>
        </w:rPr>
      </w:r>
      <w:r>
        <w:rPr>
          <w:noProof/>
        </w:rPr>
        <w:fldChar w:fldCharType="separate"/>
      </w:r>
      <w:r>
        <w:rPr>
          <w:noProof/>
        </w:rPr>
        <w:t>32</w:t>
      </w:r>
      <w:r>
        <w:rPr>
          <w:noProof/>
        </w:rPr>
        <w:fldChar w:fldCharType="end"/>
      </w:r>
    </w:p>
    <w:p w14:paraId="500E1BE4" w14:textId="49331418" w:rsidR="009E1539" w:rsidRDefault="009E1539">
      <w:pPr>
        <w:pStyle w:val="TOC5"/>
        <w:rPr>
          <w:rFonts w:asciiTheme="minorHAnsi" w:eastAsiaTheme="minorEastAsia" w:hAnsiTheme="minorHAnsi" w:cstheme="minorBidi"/>
          <w:noProof/>
          <w:sz w:val="22"/>
          <w:szCs w:val="22"/>
          <w:lang w:eastAsia="en-GB"/>
        </w:rPr>
      </w:pPr>
      <w:r>
        <w:rPr>
          <w:noProof/>
        </w:rPr>
        <w:t>6.1.6.2.1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_Toc104792019 \h </w:instrText>
      </w:r>
      <w:r>
        <w:rPr>
          <w:noProof/>
        </w:rPr>
      </w:r>
      <w:r>
        <w:rPr>
          <w:noProof/>
        </w:rPr>
        <w:fldChar w:fldCharType="separate"/>
      </w:r>
      <w:r>
        <w:rPr>
          <w:noProof/>
        </w:rPr>
        <w:t>32</w:t>
      </w:r>
      <w:r>
        <w:rPr>
          <w:noProof/>
        </w:rPr>
        <w:fldChar w:fldCharType="end"/>
      </w:r>
    </w:p>
    <w:p w14:paraId="4850CA00" w14:textId="613CEF27" w:rsidR="009E1539" w:rsidRDefault="009E1539">
      <w:pPr>
        <w:pStyle w:val="TOC5"/>
        <w:rPr>
          <w:rFonts w:asciiTheme="minorHAnsi" w:eastAsiaTheme="minorEastAsia" w:hAnsiTheme="minorHAnsi" w:cstheme="minorBidi"/>
          <w:noProof/>
          <w:sz w:val="22"/>
          <w:szCs w:val="22"/>
          <w:lang w:eastAsia="en-GB"/>
        </w:rPr>
      </w:pPr>
      <w:r>
        <w:rPr>
          <w:noProof/>
        </w:rPr>
        <w:t>6.1.6.2.2</w:t>
      </w:r>
      <w:r>
        <w:rPr>
          <w:rFonts w:asciiTheme="minorHAnsi" w:eastAsiaTheme="minorEastAsia" w:hAnsiTheme="minorHAnsi" w:cstheme="minorBidi"/>
          <w:noProof/>
          <w:sz w:val="22"/>
          <w:szCs w:val="22"/>
          <w:lang w:eastAsia="en-GB"/>
        </w:rPr>
        <w:tab/>
      </w:r>
      <w:r>
        <w:rPr>
          <w:noProof/>
        </w:rPr>
        <w:t>Type: CreateReqData</w:t>
      </w:r>
      <w:r>
        <w:rPr>
          <w:noProof/>
        </w:rPr>
        <w:tab/>
      </w:r>
      <w:r>
        <w:rPr>
          <w:noProof/>
        </w:rPr>
        <w:fldChar w:fldCharType="begin" w:fldLock="1"/>
      </w:r>
      <w:r>
        <w:rPr>
          <w:noProof/>
        </w:rPr>
        <w:instrText xml:space="preserve"> PAGEREF _Toc104792020 \h </w:instrText>
      </w:r>
      <w:r>
        <w:rPr>
          <w:noProof/>
        </w:rPr>
      </w:r>
      <w:r>
        <w:rPr>
          <w:noProof/>
        </w:rPr>
        <w:fldChar w:fldCharType="separate"/>
      </w:r>
      <w:r>
        <w:rPr>
          <w:noProof/>
        </w:rPr>
        <w:t>32</w:t>
      </w:r>
      <w:r>
        <w:rPr>
          <w:noProof/>
        </w:rPr>
        <w:fldChar w:fldCharType="end"/>
      </w:r>
    </w:p>
    <w:p w14:paraId="5E624979" w14:textId="3DFD1F4B" w:rsidR="009E1539" w:rsidRDefault="009E1539">
      <w:pPr>
        <w:pStyle w:val="TOC5"/>
        <w:rPr>
          <w:rFonts w:asciiTheme="minorHAnsi" w:eastAsiaTheme="minorEastAsia" w:hAnsiTheme="minorHAnsi" w:cstheme="minorBidi"/>
          <w:noProof/>
          <w:sz w:val="22"/>
          <w:szCs w:val="22"/>
          <w:lang w:eastAsia="en-GB"/>
        </w:rPr>
      </w:pPr>
      <w:r>
        <w:rPr>
          <w:noProof/>
        </w:rPr>
        <w:t>6.1.6.2.3</w:t>
      </w:r>
      <w:r>
        <w:rPr>
          <w:rFonts w:asciiTheme="minorHAnsi" w:eastAsiaTheme="minorEastAsia" w:hAnsiTheme="minorHAnsi" w:cstheme="minorBidi"/>
          <w:noProof/>
          <w:sz w:val="22"/>
          <w:szCs w:val="22"/>
          <w:lang w:eastAsia="en-GB"/>
        </w:rPr>
        <w:tab/>
      </w:r>
      <w:r>
        <w:rPr>
          <w:noProof/>
        </w:rPr>
        <w:t>Type: CreateRspData</w:t>
      </w:r>
      <w:r>
        <w:rPr>
          <w:noProof/>
        </w:rPr>
        <w:tab/>
      </w:r>
      <w:r>
        <w:rPr>
          <w:noProof/>
        </w:rPr>
        <w:fldChar w:fldCharType="begin" w:fldLock="1"/>
      </w:r>
      <w:r>
        <w:rPr>
          <w:noProof/>
        </w:rPr>
        <w:instrText xml:space="preserve"> PAGEREF _Toc104792021 \h </w:instrText>
      </w:r>
      <w:r>
        <w:rPr>
          <w:noProof/>
        </w:rPr>
      </w:r>
      <w:r>
        <w:rPr>
          <w:noProof/>
        </w:rPr>
        <w:fldChar w:fldCharType="separate"/>
      </w:r>
      <w:r>
        <w:rPr>
          <w:noProof/>
        </w:rPr>
        <w:t>32</w:t>
      </w:r>
      <w:r>
        <w:rPr>
          <w:noProof/>
        </w:rPr>
        <w:fldChar w:fldCharType="end"/>
      </w:r>
    </w:p>
    <w:p w14:paraId="7BA9A13D" w14:textId="4632F253" w:rsidR="009E1539" w:rsidRDefault="009E1539">
      <w:pPr>
        <w:pStyle w:val="TOC5"/>
        <w:rPr>
          <w:rFonts w:asciiTheme="minorHAnsi" w:eastAsiaTheme="minorEastAsia" w:hAnsiTheme="minorHAnsi" w:cstheme="minorBidi"/>
          <w:noProof/>
          <w:sz w:val="22"/>
          <w:szCs w:val="22"/>
          <w:lang w:eastAsia="en-GB"/>
        </w:rPr>
      </w:pPr>
      <w:r>
        <w:rPr>
          <w:noProof/>
        </w:rPr>
        <w:t>6.1.6.2.4</w:t>
      </w:r>
      <w:r>
        <w:rPr>
          <w:rFonts w:asciiTheme="minorHAnsi" w:eastAsiaTheme="minorEastAsia" w:hAnsiTheme="minorHAnsi" w:cstheme="minorBidi"/>
          <w:noProof/>
          <w:sz w:val="22"/>
          <w:szCs w:val="22"/>
          <w:lang w:eastAsia="en-GB"/>
        </w:rPr>
        <w:tab/>
      </w:r>
      <w:r>
        <w:rPr>
          <w:noProof/>
        </w:rPr>
        <w:t>Type: DistSession</w:t>
      </w:r>
      <w:r>
        <w:rPr>
          <w:noProof/>
        </w:rPr>
        <w:tab/>
      </w:r>
      <w:r>
        <w:rPr>
          <w:noProof/>
        </w:rPr>
        <w:fldChar w:fldCharType="begin" w:fldLock="1"/>
      </w:r>
      <w:r>
        <w:rPr>
          <w:noProof/>
        </w:rPr>
        <w:instrText xml:space="preserve"> PAGEREF _Toc104792022 \h </w:instrText>
      </w:r>
      <w:r>
        <w:rPr>
          <w:noProof/>
        </w:rPr>
      </w:r>
      <w:r>
        <w:rPr>
          <w:noProof/>
        </w:rPr>
        <w:fldChar w:fldCharType="separate"/>
      </w:r>
      <w:r>
        <w:rPr>
          <w:noProof/>
        </w:rPr>
        <w:t>33</w:t>
      </w:r>
      <w:r>
        <w:rPr>
          <w:noProof/>
        </w:rPr>
        <w:fldChar w:fldCharType="end"/>
      </w:r>
    </w:p>
    <w:p w14:paraId="359B8BC9" w14:textId="55961D1F" w:rsidR="009E1539" w:rsidRDefault="009E1539">
      <w:pPr>
        <w:pStyle w:val="TOC5"/>
        <w:rPr>
          <w:rFonts w:asciiTheme="minorHAnsi" w:eastAsiaTheme="minorEastAsia" w:hAnsiTheme="minorHAnsi" w:cstheme="minorBidi"/>
          <w:noProof/>
          <w:sz w:val="22"/>
          <w:szCs w:val="22"/>
          <w:lang w:eastAsia="en-GB"/>
        </w:rPr>
      </w:pPr>
      <w:r>
        <w:rPr>
          <w:noProof/>
        </w:rPr>
        <w:t>6.1.6.2.5</w:t>
      </w:r>
      <w:r>
        <w:rPr>
          <w:rFonts w:asciiTheme="minorHAnsi" w:eastAsiaTheme="minorEastAsia" w:hAnsiTheme="minorHAnsi" w:cstheme="minorBidi"/>
          <w:noProof/>
          <w:sz w:val="22"/>
          <w:szCs w:val="22"/>
          <w:lang w:eastAsia="en-GB"/>
        </w:rPr>
        <w:tab/>
      </w:r>
      <w:r>
        <w:rPr>
          <w:noProof/>
        </w:rPr>
        <w:t>Type: ObjDistributionData</w:t>
      </w:r>
      <w:r>
        <w:rPr>
          <w:noProof/>
        </w:rPr>
        <w:tab/>
      </w:r>
      <w:r>
        <w:rPr>
          <w:noProof/>
        </w:rPr>
        <w:fldChar w:fldCharType="begin" w:fldLock="1"/>
      </w:r>
      <w:r>
        <w:rPr>
          <w:noProof/>
        </w:rPr>
        <w:instrText xml:space="preserve"> PAGEREF _Toc104792023 \h </w:instrText>
      </w:r>
      <w:r>
        <w:rPr>
          <w:noProof/>
        </w:rPr>
      </w:r>
      <w:r>
        <w:rPr>
          <w:noProof/>
        </w:rPr>
        <w:fldChar w:fldCharType="separate"/>
      </w:r>
      <w:r>
        <w:rPr>
          <w:noProof/>
        </w:rPr>
        <w:t>35</w:t>
      </w:r>
      <w:r>
        <w:rPr>
          <w:noProof/>
        </w:rPr>
        <w:fldChar w:fldCharType="end"/>
      </w:r>
    </w:p>
    <w:p w14:paraId="2B4E63C8" w14:textId="11BEB733" w:rsidR="009E1539" w:rsidRDefault="009E1539">
      <w:pPr>
        <w:pStyle w:val="TOC5"/>
        <w:rPr>
          <w:rFonts w:asciiTheme="minorHAnsi" w:eastAsiaTheme="minorEastAsia" w:hAnsiTheme="minorHAnsi" w:cstheme="minorBidi"/>
          <w:noProof/>
          <w:sz w:val="22"/>
          <w:szCs w:val="22"/>
          <w:lang w:eastAsia="en-GB"/>
        </w:rPr>
      </w:pPr>
      <w:r>
        <w:rPr>
          <w:noProof/>
        </w:rPr>
        <w:t>6.1.6.2.6</w:t>
      </w:r>
      <w:r>
        <w:rPr>
          <w:rFonts w:asciiTheme="minorHAnsi" w:eastAsiaTheme="minorEastAsia" w:hAnsiTheme="minorHAnsi" w:cstheme="minorBidi"/>
          <w:noProof/>
          <w:sz w:val="22"/>
          <w:szCs w:val="22"/>
          <w:lang w:eastAsia="en-GB"/>
        </w:rPr>
        <w:tab/>
      </w:r>
      <w:r>
        <w:rPr>
          <w:noProof/>
        </w:rPr>
        <w:t>Type: PktDistributionData</w:t>
      </w:r>
      <w:r>
        <w:rPr>
          <w:noProof/>
        </w:rPr>
        <w:tab/>
      </w:r>
      <w:r>
        <w:rPr>
          <w:noProof/>
        </w:rPr>
        <w:fldChar w:fldCharType="begin" w:fldLock="1"/>
      </w:r>
      <w:r>
        <w:rPr>
          <w:noProof/>
        </w:rPr>
        <w:instrText xml:space="preserve"> PAGEREF _Toc104792024 \h </w:instrText>
      </w:r>
      <w:r>
        <w:rPr>
          <w:noProof/>
        </w:rPr>
      </w:r>
      <w:r>
        <w:rPr>
          <w:noProof/>
        </w:rPr>
        <w:fldChar w:fldCharType="separate"/>
      </w:r>
      <w:r>
        <w:rPr>
          <w:noProof/>
        </w:rPr>
        <w:t>35</w:t>
      </w:r>
      <w:r>
        <w:rPr>
          <w:noProof/>
        </w:rPr>
        <w:fldChar w:fldCharType="end"/>
      </w:r>
    </w:p>
    <w:p w14:paraId="7956A740" w14:textId="1559E428" w:rsidR="009E1539" w:rsidRDefault="009E1539">
      <w:pPr>
        <w:pStyle w:val="TOC5"/>
        <w:rPr>
          <w:rFonts w:asciiTheme="minorHAnsi" w:eastAsiaTheme="minorEastAsia" w:hAnsiTheme="minorHAnsi" w:cstheme="minorBidi"/>
          <w:noProof/>
          <w:sz w:val="22"/>
          <w:szCs w:val="22"/>
          <w:lang w:eastAsia="en-GB"/>
        </w:rPr>
      </w:pPr>
      <w:r>
        <w:rPr>
          <w:noProof/>
        </w:rPr>
        <w:t>6.1.6.2.7</w:t>
      </w:r>
      <w:r>
        <w:rPr>
          <w:rFonts w:asciiTheme="minorHAnsi" w:eastAsiaTheme="minorEastAsia" w:hAnsiTheme="minorHAnsi" w:cstheme="minorBidi"/>
          <w:noProof/>
          <w:sz w:val="22"/>
          <w:szCs w:val="22"/>
          <w:lang w:eastAsia="en-GB"/>
        </w:rPr>
        <w:tab/>
      </w:r>
      <w:r>
        <w:rPr>
          <w:noProof/>
        </w:rPr>
        <w:t>Type: StatusSubscribeReqData</w:t>
      </w:r>
      <w:r>
        <w:rPr>
          <w:noProof/>
        </w:rPr>
        <w:tab/>
      </w:r>
      <w:r>
        <w:rPr>
          <w:noProof/>
        </w:rPr>
        <w:fldChar w:fldCharType="begin" w:fldLock="1"/>
      </w:r>
      <w:r>
        <w:rPr>
          <w:noProof/>
        </w:rPr>
        <w:instrText xml:space="preserve"> PAGEREF _Toc104792025 \h </w:instrText>
      </w:r>
      <w:r>
        <w:rPr>
          <w:noProof/>
        </w:rPr>
      </w:r>
      <w:r>
        <w:rPr>
          <w:noProof/>
        </w:rPr>
        <w:fldChar w:fldCharType="separate"/>
      </w:r>
      <w:r>
        <w:rPr>
          <w:noProof/>
        </w:rPr>
        <w:t>36</w:t>
      </w:r>
      <w:r>
        <w:rPr>
          <w:noProof/>
        </w:rPr>
        <w:fldChar w:fldCharType="end"/>
      </w:r>
    </w:p>
    <w:p w14:paraId="0C5B39EA" w14:textId="02B239D2" w:rsidR="009E1539" w:rsidRDefault="009E1539">
      <w:pPr>
        <w:pStyle w:val="TOC5"/>
        <w:rPr>
          <w:rFonts w:asciiTheme="minorHAnsi" w:eastAsiaTheme="minorEastAsia" w:hAnsiTheme="minorHAnsi" w:cstheme="minorBidi"/>
          <w:noProof/>
          <w:sz w:val="22"/>
          <w:szCs w:val="22"/>
          <w:lang w:eastAsia="en-GB"/>
        </w:rPr>
      </w:pPr>
      <w:r>
        <w:rPr>
          <w:noProof/>
        </w:rPr>
        <w:t>6.1.6.2.8</w:t>
      </w:r>
      <w:r>
        <w:rPr>
          <w:rFonts w:asciiTheme="minorHAnsi" w:eastAsiaTheme="minorEastAsia" w:hAnsiTheme="minorHAnsi" w:cstheme="minorBidi"/>
          <w:noProof/>
          <w:sz w:val="22"/>
          <w:szCs w:val="22"/>
          <w:lang w:eastAsia="en-GB"/>
        </w:rPr>
        <w:tab/>
      </w:r>
      <w:r>
        <w:rPr>
          <w:noProof/>
        </w:rPr>
        <w:t>Type: StatusSubscribeRspData</w:t>
      </w:r>
      <w:r>
        <w:rPr>
          <w:noProof/>
        </w:rPr>
        <w:tab/>
      </w:r>
      <w:r>
        <w:rPr>
          <w:noProof/>
        </w:rPr>
        <w:fldChar w:fldCharType="begin" w:fldLock="1"/>
      </w:r>
      <w:r>
        <w:rPr>
          <w:noProof/>
        </w:rPr>
        <w:instrText xml:space="preserve"> PAGEREF _Toc104792026 \h </w:instrText>
      </w:r>
      <w:r>
        <w:rPr>
          <w:noProof/>
        </w:rPr>
      </w:r>
      <w:r>
        <w:rPr>
          <w:noProof/>
        </w:rPr>
        <w:fldChar w:fldCharType="separate"/>
      </w:r>
      <w:r>
        <w:rPr>
          <w:noProof/>
        </w:rPr>
        <w:t>36</w:t>
      </w:r>
      <w:r>
        <w:rPr>
          <w:noProof/>
        </w:rPr>
        <w:fldChar w:fldCharType="end"/>
      </w:r>
    </w:p>
    <w:p w14:paraId="22C97CA2" w14:textId="3F82CF79" w:rsidR="009E1539" w:rsidRDefault="009E1539">
      <w:pPr>
        <w:pStyle w:val="TOC5"/>
        <w:rPr>
          <w:rFonts w:asciiTheme="minorHAnsi" w:eastAsiaTheme="minorEastAsia" w:hAnsiTheme="minorHAnsi" w:cstheme="minorBidi"/>
          <w:noProof/>
          <w:sz w:val="22"/>
          <w:szCs w:val="22"/>
          <w:lang w:eastAsia="en-GB"/>
        </w:rPr>
      </w:pPr>
      <w:r>
        <w:rPr>
          <w:noProof/>
        </w:rPr>
        <w:t>6.1.6.2.9</w:t>
      </w:r>
      <w:r>
        <w:rPr>
          <w:rFonts w:asciiTheme="minorHAnsi" w:eastAsiaTheme="minorEastAsia" w:hAnsiTheme="minorHAnsi" w:cstheme="minorBidi"/>
          <w:noProof/>
          <w:sz w:val="22"/>
          <w:szCs w:val="22"/>
          <w:lang w:eastAsia="en-GB"/>
        </w:rPr>
        <w:tab/>
      </w:r>
      <w:r>
        <w:rPr>
          <w:noProof/>
        </w:rPr>
        <w:t>Type: StatusNotifyReqData</w:t>
      </w:r>
      <w:r>
        <w:rPr>
          <w:noProof/>
        </w:rPr>
        <w:tab/>
      </w:r>
      <w:r>
        <w:rPr>
          <w:noProof/>
        </w:rPr>
        <w:fldChar w:fldCharType="begin" w:fldLock="1"/>
      </w:r>
      <w:r>
        <w:rPr>
          <w:noProof/>
        </w:rPr>
        <w:instrText xml:space="preserve"> PAGEREF _Toc104792027 \h </w:instrText>
      </w:r>
      <w:r>
        <w:rPr>
          <w:noProof/>
        </w:rPr>
      </w:r>
      <w:r>
        <w:rPr>
          <w:noProof/>
        </w:rPr>
        <w:fldChar w:fldCharType="separate"/>
      </w:r>
      <w:r>
        <w:rPr>
          <w:noProof/>
        </w:rPr>
        <w:t>36</w:t>
      </w:r>
      <w:r>
        <w:rPr>
          <w:noProof/>
        </w:rPr>
        <w:fldChar w:fldCharType="end"/>
      </w:r>
    </w:p>
    <w:p w14:paraId="26BF164A" w14:textId="515DE021" w:rsidR="009E1539" w:rsidRDefault="009E1539">
      <w:pPr>
        <w:pStyle w:val="TOC5"/>
        <w:rPr>
          <w:rFonts w:asciiTheme="minorHAnsi" w:eastAsiaTheme="minorEastAsia" w:hAnsiTheme="minorHAnsi" w:cstheme="minorBidi"/>
          <w:noProof/>
          <w:sz w:val="22"/>
          <w:szCs w:val="22"/>
          <w:lang w:eastAsia="en-GB"/>
        </w:rPr>
      </w:pPr>
      <w:r>
        <w:rPr>
          <w:noProof/>
        </w:rPr>
        <w:t>6.1.6.2.10</w:t>
      </w:r>
      <w:r>
        <w:rPr>
          <w:rFonts w:asciiTheme="minorHAnsi" w:eastAsiaTheme="minorEastAsia" w:hAnsiTheme="minorHAnsi" w:cstheme="minorBidi"/>
          <w:noProof/>
          <w:sz w:val="22"/>
          <w:szCs w:val="22"/>
          <w:lang w:eastAsia="en-GB"/>
        </w:rPr>
        <w:tab/>
      </w:r>
      <w:r>
        <w:rPr>
          <w:noProof/>
        </w:rPr>
        <w:t>Type: DistSessionSubscription</w:t>
      </w:r>
      <w:r>
        <w:rPr>
          <w:noProof/>
        </w:rPr>
        <w:tab/>
      </w:r>
      <w:r>
        <w:rPr>
          <w:noProof/>
        </w:rPr>
        <w:fldChar w:fldCharType="begin" w:fldLock="1"/>
      </w:r>
      <w:r>
        <w:rPr>
          <w:noProof/>
        </w:rPr>
        <w:instrText xml:space="preserve"> PAGEREF _Toc104792028 \h </w:instrText>
      </w:r>
      <w:r>
        <w:rPr>
          <w:noProof/>
        </w:rPr>
      </w:r>
      <w:r>
        <w:rPr>
          <w:noProof/>
        </w:rPr>
        <w:fldChar w:fldCharType="separate"/>
      </w:r>
      <w:r>
        <w:rPr>
          <w:noProof/>
        </w:rPr>
        <w:t>36</w:t>
      </w:r>
      <w:r>
        <w:rPr>
          <w:noProof/>
        </w:rPr>
        <w:fldChar w:fldCharType="end"/>
      </w:r>
    </w:p>
    <w:p w14:paraId="0BC6DAA5" w14:textId="6597FCA4" w:rsidR="009E1539" w:rsidRDefault="009E1539">
      <w:pPr>
        <w:pStyle w:val="TOC5"/>
        <w:rPr>
          <w:rFonts w:asciiTheme="minorHAnsi" w:eastAsiaTheme="minorEastAsia" w:hAnsiTheme="minorHAnsi" w:cstheme="minorBidi"/>
          <w:noProof/>
          <w:sz w:val="22"/>
          <w:szCs w:val="22"/>
          <w:lang w:eastAsia="en-GB"/>
        </w:rPr>
      </w:pPr>
      <w:r>
        <w:rPr>
          <w:noProof/>
        </w:rPr>
        <w:t>6.1.6.2.11</w:t>
      </w:r>
      <w:r>
        <w:rPr>
          <w:rFonts w:asciiTheme="minorHAnsi" w:eastAsiaTheme="minorEastAsia" w:hAnsiTheme="minorHAnsi" w:cstheme="minorBidi"/>
          <w:noProof/>
          <w:sz w:val="22"/>
          <w:szCs w:val="22"/>
          <w:lang w:eastAsia="en-GB"/>
        </w:rPr>
        <w:tab/>
      </w:r>
      <w:r>
        <w:rPr>
          <w:noProof/>
        </w:rPr>
        <w:t>Type: DistSessionEventReportList</w:t>
      </w:r>
      <w:r>
        <w:rPr>
          <w:noProof/>
        </w:rPr>
        <w:tab/>
      </w:r>
      <w:r>
        <w:rPr>
          <w:noProof/>
        </w:rPr>
        <w:fldChar w:fldCharType="begin" w:fldLock="1"/>
      </w:r>
      <w:r>
        <w:rPr>
          <w:noProof/>
        </w:rPr>
        <w:instrText xml:space="preserve"> PAGEREF _Toc104792029 \h </w:instrText>
      </w:r>
      <w:r>
        <w:rPr>
          <w:noProof/>
        </w:rPr>
      </w:r>
      <w:r>
        <w:rPr>
          <w:noProof/>
        </w:rPr>
        <w:fldChar w:fldCharType="separate"/>
      </w:r>
      <w:r>
        <w:rPr>
          <w:noProof/>
        </w:rPr>
        <w:t>37</w:t>
      </w:r>
      <w:r>
        <w:rPr>
          <w:noProof/>
        </w:rPr>
        <w:fldChar w:fldCharType="end"/>
      </w:r>
    </w:p>
    <w:p w14:paraId="66BEA389" w14:textId="298DCF68" w:rsidR="009E1539" w:rsidRDefault="009E1539">
      <w:pPr>
        <w:pStyle w:val="TOC5"/>
        <w:rPr>
          <w:rFonts w:asciiTheme="minorHAnsi" w:eastAsiaTheme="minorEastAsia" w:hAnsiTheme="minorHAnsi" w:cstheme="minorBidi"/>
          <w:noProof/>
          <w:sz w:val="22"/>
          <w:szCs w:val="22"/>
          <w:lang w:eastAsia="en-GB"/>
        </w:rPr>
      </w:pPr>
      <w:r>
        <w:rPr>
          <w:noProof/>
        </w:rPr>
        <w:t>6.1.6.2.12</w:t>
      </w:r>
      <w:r>
        <w:rPr>
          <w:rFonts w:asciiTheme="minorHAnsi" w:eastAsiaTheme="minorEastAsia" w:hAnsiTheme="minorHAnsi" w:cstheme="minorBidi"/>
          <w:noProof/>
          <w:sz w:val="22"/>
          <w:szCs w:val="22"/>
          <w:lang w:eastAsia="en-GB"/>
        </w:rPr>
        <w:tab/>
      </w:r>
      <w:r>
        <w:rPr>
          <w:noProof/>
        </w:rPr>
        <w:t>Type: DistSessionEventReport</w:t>
      </w:r>
      <w:r>
        <w:rPr>
          <w:noProof/>
        </w:rPr>
        <w:tab/>
      </w:r>
      <w:r>
        <w:rPr>
          <w:noProof/>
        </w:rPr>
        <w:fldChar w:fldCharType="begin" w:fldLock="1"/>
      </w:r>
      <w:r>
        <w:rPr>
          <w:noProof/>
        </w:rPr>
        <w:instrText xml:space="preserve"> PAGEREF _Toc104792030 \h </w:instrText>
      </w:r>
      <w:r>
        <w:rPr>
          <w:noProof/>
        </w:rPr>
      </w:r>
      <w:r>
        <w:rPr>
          <w:noProof/>
        </w:rPr>
        <w:fldChar w:fldCharType="separate"/>
      </w:r>
      <w:r>
        <w:rPr>
          <w:noProof/>
        </w:rPr>
        <w:t>37</w:t>
      </w:r>
      <w:r>
        <w:rPr>
          <w:noProof/>
        </w:rPr>
        <w:fldChar w:fldCharType="end"/>
      </w:r>
    </w:p>
    <w:p w14:paraId="3A94B66E" w14:textId="0B9FE23E" w:rsidR="009E1539" w:rsidRDefault="009E1539">
      <w:pPr>
        <w:pStyle w:val="TOC5"/>
        <w:rPr>
          <w:rFonts w:asciiTheme="minorHAnsi" w:eastAsiaTheme="minorEastAsia" w:hAnsiTheme="minorHAnsi" w:cstheme="minorBidi"/>
          <w:noProof/>
          <w:sz w:val="22"/>
          <w:szCs w:val="22"/>
          <w:lang w:eastAsia="en-GB"/>
        </w:rPr>
      </w:pPr>
      <w:r>
        <w:rPr>
          <w:noProof/>
        </w:rPr>
        <w:t>6.1.6.2.13</w:t>
      </w:r>
      <w:r>
        <w:rPr>
          <w:rFonts w:asciiTheme="minorHAnsi" w:eastAsiaTheme="minorEastAsia" w:hAnsiTheme="minorHAnsi" w:cstheme="minorBidi"/>
          <w:noProof/>
          <w:sz w:val="22"/>
          <w:szCs w:val="22"/>
          <w:lang w:eastAsia="en-GB"/>
        </w:rPr>
        <w:tab/>
      </w:r>
      <w:r>
        <w:rPr>
          <w:noProof/>
        </w:rPr>
        <w:t>Type: UpTrafficFlowInfo</w:t>
      </w:r>
      <w:r>
        <w:rPr>
          <w:noProof/>
        </w:rPr>
        <w:tab/>
      </w:r>
      <w:r>
        <w:rPr>
          <w:noProof/>
        </w:rPr>
        <w:fldChar w:fldCharType="begin" w:fldLock="1"/>
      </w:r>
      <w:r>
        <w:rPr>
          <w:noProof/>
        </w:rPr>
        <w:instrText xml:space="preserve"> PAGEREF _Toc104792031 \h </w:instrText>
      </w:r>
      <w:r>
        <w:rPr>
          <w:noProof/>
        </w:rPr>
      </w:r>
      <w:r>
        <w:rPr>
          <w:noProof/>
        </w:rPr>
        <w:fldChar w:fldCharType="separate"/>
      </w:r>
      <w:r>
        <w:rPr>
          <w:noProof/>
        </w:rPr>
        <w:t>38</w:t>
      </w:r>
      <w:r>
        <w:rPr>
          <w:noProof/>
        </w:rPr>
        <w:fldChar w:fldCharType="end"/>
      </w:r>
    </w:p>
    <w:p w14:paraId="762776DE" w14:textId="2D509362" w:rsidR="009E1539" w:rsidRDefault="009E1539">
      <w:pPr>
        <w:pStyle w:val="TOC5"/>
        <w:rPr>
          <w:rFonts w:asciiTheme="minorHAnsi" w:eastAsiaTheme="minorEastAsia" w:hAnsiTheme="minorHAnsi" w:cstheme="minorBidi"/>
          <w:noProof/>
          <w:sz w:val="22"/>
          <w:szCs w:val="22"/>
          <w:lang w:eastAsia="en-GB"/>
        </w:rPr>
      </w:pPr>
      <w:r>
        <w:rPr>
          <w:noProof/>
        </w:rPr>
        <w:t>6.1.6.2.14</w:t>
      </w:r>
      <w:r>
        <w:rPr>
          <w:rFonts w:asciiTheme="minorHAnsi" w:eastAsiaTheme="minorEastAsia" w:hAnsiTheme="minorHAnsi" w:cstheme="minorBidi"/>
          <w:noProof/>
          <w:sz w:val="22"/>
          <w:szCs w:val="22"/>
          <w:lang w:eastAsia="en-GB"/>
        </w:rPr>
        <w:tab/>
      </w:r>
      <w:r>
        <w:rPr>
          <w:noProof/>
        </w:rPr>
        <w:t>Type: MbStfIngestAddr</w:t>
      </w:r>
      <w:r>
        <w:rPr>
          <w:noProof/>
        </w:rPr>
        <w:tab/>
      </w:r>
      <w:r>
        <w:rPr>
          <w:noProof/>
        </w:rPr>
        <w:fldChar w:fldCharType="begin" w:fldLock="1"/>
      </w:r>
      <w:r>
        <w:rPr>
          <w:noProof/>
        </w:rPr>
        <w:instrText xml:space="preserve"> PAGEREF _Toc104792032 \h </w:instrText>
      </w:r>
      <w:r>
        <w:rPr>
          <w:noProof/>
        </w:rPr>
      </w:r>
      <w:r>
        <w:rPr>
          <w:noProof/>
        </w:rPr>
        <w:fldChar w:fldCharType="separate"/>
      </w:r>
      <w:r>
        <w:rPr>
          <w:noProof/>
        </w:rPr>
        <w:t>38</w:t>
      </w:r>
      <w:r>
        <w:rPr>
          <w:noProof/>
        </w:rPr>
        <w:fldChar w:fldCharType="end"/>
      </w:r>
    </w:p>
    <w:p w14:paraId="63082BD7" w14:textId="5DAD67ED" w:rsidR="009E1539" w:rsidRDefault="009E1539">
      <w:pPr>
        <w:pStyle w:val="TOC5"/>
        <w:rPr>
          <w:rFonts w:asciiTheme="minorHAnsi" w:eastAsiaTheme="minorEastAsia" w:hAnsiTheme="minorHAnsi" w:cstheme="minorBidi"/>
          <w:noProof/>
          <w:sz w:val="22"/>
          <w:szCs w:val="22"/>
          <w:lang w:eastAsia="en-GB"/>
        </w:rPr>
      </w:pPr>
      <w:r>
        <w:rPr>
          <w:noProof/>
        </w:rPr>
        <w:t>6.1.6.2.15</w:t>
      </w:r>
      <w:r>
        <w:rPr>
          <w:rFonts w:asciiTheme="minorHAnsi" w:eastAsiaTheme="minorEastAsia" w:hAnsiTheme="minorHAnsi" w:cstheme="minorBidi"/>
          <w:noProof/>
          <w:sz w:val="22"/>
          <w:szCs w:val="22"/>
          <w:lang w:eastAsia="en-GB"/>
        </w:rPr>
        <w:tab/>
      </w:r>
      <w:r>
        <w:rPr>
          <w:noProof/>
        </w:rPr>
        <w:t>Type: ExtSsm</w:t>
      </w:r>
      <w:r>
        <w:rPr>
          <w:noProof/>
        </w:rPr>
        <w:tab/>
      </w:r>
      <w:r>
        <w:rPr>
          <w:noProof/>
        </w:rPr>
        <w:fldChar w:fldCharType="begin" w:fldLock="1"/>
      </w:r>
      <w:r>
        <w:rPr>
          <w:noProof/>
        </w:rPr>
        <w:instrText xml:space="preserve"> PAGEREF _Toc104792033 \h </w:instrText>
      </w:r>
      <w:r>
        <w:rPr>
          <w:noProof/>
        </w:rPr>
      </w:r>
      <w:r>
        <w:rPr>
          <w:noProof/>
        </w:rPr>
        <w:fldChar w:fldCharType="separate"/>
      </w:r>
      <w:r>
        <w:rPr>
          <w:noProof/>
        </w:rPr>
        <w:t>39</w:t>
      </w:r>
      <w:r>
        <w:rPr>
          <w:noProof/>
        </w:rPr>
        <w:fldChar w:fldCharType="end"/>
      </w:r>
    </w:p>
    <w:p w14:paraId="4B86C76C" w14:textId="26E6BEFC" w:rsidR="009E1539" w:rsidRDefault="009E1539">
      <w:pPr>
        <w:pStyle w:val="TOC4"/>
        <w:rPr>
          <w:rFonts w:asciiTheme="minorHAnsi" w:eastAsiaTheme="minorEastAsia" w:hAnsiTheme="minorHAnsi" w:cstheme="minorBidi"/>
          <w:noProof/>
          <w:sz w:val="22"/>
          <w:szCs w:val="22"/>
          <w:lang w:eastAsia="en-GB"/>
        </w:rPr>
      </w:pPr>
      <w:r w:rsidRPr="00CB0EC5">
        <w:rPr>
          <w:noProof/>
          <w:lang w:val="en-US"/>
        </w:rPr>
        <w:t>6.1.6.3</w:t>
      </w:r>
      <w:r>
        <w:rPr>
          <w:rFonts w:asciiTheme="minorHAnsi" w:eastAsiaTheme="minorEastAsia" w:hAnsiTheme="minorHAnsi" w:cstheme="minorBidi"/>
          <w:noProof/>
          <w:sz w:val="22"/>
          <w:szCs w:val="22"/>
          <w:lang w:eastAsia="en-GB"/>
        </w:rPr>
        <w:tab/>
      </w:r>
      <w:r w:rsidRPr="00CB0EC5">
        <w:rPr>
          <w:noProof/>
          <w:lang w:val="en-US"/>
        </w:rPr>
        <w:t>Simple data types and enumerations</w:t>
      </w:r>
      <w:r>
        <w:rPr>
          <w:noProof/>
        </w:rPr>
        <w:tab/>
      </w:r>
      <w:r>
        <w:rPr>
          <w:noProof/>
        </w:rPr>
        <w:fldChar w:fldCharType="begin" w:fldLock="1"/>
      </w:r>
      <w:r>
        <w:rPr>
          <w:noProof/>
        </w:rPr>
        <w:instrText xml:space="preserve"> PAGEREF _Toc104792034 \h </w:instrText>
      </w:r>
      <w:r>
        <w:rPr>
          <w:noProof/>
        </w:rPr>
      </w:r>
      <w:r>
        <w:rPr>
          <w:noProof/>
        </w:rPr>
        <w:fldChar w:fldCharType="separate"/>
      </w:r>
      <w:r>
        <w:rPr>
          <w:noProof/>
        </w:rPr>
        <w:t>39</w:t>
      </w:r>
      <w:r>
        <w:rPr>
          <w:noProof/>
        </w:rPr>
        <w:fldChar w:fldCharType="end"/>
      </w:r>
    </w:p>
    <w:p w14:paraId="0C9D5ECB" w14:textId="3D110410" w:rsidR="009E1539" w:rsidRDefault="009E1539">
      <w:pPr>
        <w:pStyle w:val="TOC5"/>
        <w:rPr>
          <w:rFonts w:asciiTheme="minorHAnsi" w:eastAsiaTheme="minorEastAsia" w:hAnsiTheme="minorHAnsi" w:cstheme="minorBidi"/>
          <w:noProof/>
          <w:sz w:val="22"/>
          <w:szCs w:val="22"/>
          <w:lang w:eastAsia="en-GB"/>
        </w:rPr>
      </w:pPr>
      <w:r>
        <w:rPr>
          <w:noProof/>
        </w:rPr>
        <w:t>6.1.6.3.1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_Toc104792035 \h </w:instrText>
      </w:r>
      <w:r>
        <w:rPr>
          <w:noProof/>
        </w:rPr>
      </w:r>
      <w:r>
        <w:rPr>
          <w:noProof/>
        </w:rPr>
        <w:fldChar w:fldCharType="separate"/>
      </w:r>
      <w:r>
        <w:rPr>
          <w:noProof/>
        </w:rPr>
        <w:t>39</w:t>
      </w:r>
      <w:r>
        <w:rPr>
          <w:noProof/>
        </w:rPr>
        <w:fldChar w:fldCharType="end"/>
      </w:r>
    </w:p>
    <w:p w14:paraId="0C4A3C16" w14:textId="3EAAF529" w:rsidR="009E1539" w:rsidRDefault="009E1539">
      <w:pPr>
        <w:pStyle w:val="TOC5"/>
        <w:rPr>
          <w:rFonts w:asciiTheme="minorHAnsi" w:eastAsiaTheme="minorEastAsia" w:hAnsiTheme="minorHAnsi" w:cstheme="minorBidi"/>
          <w:noProof/>
          <w:sz w:val="22"/>
          <w:szCs w:val="22"/>
          <w:lang w:eastAsia="en-GB"/>
        </w:rPr>
      </w:pPr>
      <w:r>
        <w:rPr>
          <w:noProof/>
        </w:rPr>
        <w:t>6.1.6.3.2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_Toc104792036 \h </w:instrText>
      </w:r>
      <w:r>
        <w:rPr>
          <w:noProof/>
        </w:rPr>
      </w:r>
      <w:r>
        <w:rPr>
          <w:noProof/>
        </w:rPr>
        <w:fldChar w:fldCharType="separate"/>
      </w:r>
      <w:r>
        <w:rPr>
          <w:noProof/>
        </w:rPr>
        <w:t>39</w:t>
      </w:r>
      <w:r>
        <w:rPr>
          <w:noProof/>
        </w:rPr>
        <w:fldChar w:fldCharType="end"/>
      </w:r>
    </w:p>
    <w:p w14:paraId="16EFBD29" w14:textId="3EECE24D" w:rsidR="009E1539" w:rsidRDefault="009E1539">
      <w:pPr>
        <w:pStyle w:val="TOC5"/>
        <w:rPr>
          <w:rFonts w:asciiTheme="minorHAnsi" w:eastAsiaTheme="minorEastAsia" w:hAnsiTheme="minorHAnsi" w:cstheme="minorBidi"/>
          <w:noProof/>
          <w:sz w:val="22"/>
          <w:szCs w:val="22"/>
          <w:lang w:eastAsia="en-GB"/>
        </w:rPr>
      </w:pPr>
      <w:r>
        <w:rPr>
          <w:noProof/>
        </w:rPr>
        <w:t>6.1.6.3.3</w:t>
      </w:r>
      <w:r>
        <w:rPr>
          <w:rFonts w:asciiTheme="minorHAnsi" w:eastAsiaTheme="minorEastAsia" w:hAnsiTheme="minorHAnsi" w:cstheme="minorBidi"/>
          <w:noProof/>
          <w:sz w:val="22"/>
          <w:szCs w:val="22"/>
          <w:lang w:eastAsia="en-GB"/>
        </w:rPr>
        <w:tab/>
      </w:r>
      <w:r>
        <w:rPr>
          <w:noProof/>
        </w:rPr>
        <w:t>Enumeration: DistSessionState</w:t>
      </w:r>
      <w:r>
        <w:rPr>
          <w:noProof/>
        </w:rPr>
        <w:tab/>
      </w:r>
      <w:r>
        <w:rPr>
          <w:noProof/>
        </w:rPr>
        <w:fldChar w:fldCharType="begin" w:fldLock="1"/>
      </w:r>
      <w:r>
        <w:rPr>
          <w:noProof/>
        </w:rPr>
        <w:instrText xml:space="preserve"> PAGEREF _Toc104792037 \h </w:instrText>
      </w:r>
      <w:r>
        <w:rPr>
          <w:noProof/>
        </w:rPr>
      </w:r>
      <w:r>
        <w:rPr>
          <w:noProof/>
        </w:rPr>
        <w:fldChar w:fldCharType="separate"/>
      </w:r>
      <w:r>
        <w:rPr>
          <w:noProof/>
        </w:rPr>
        <w:t>39</w:t>
      </w:r>
      <w:r>
        <w:rPr>
          <w:noProof/>
        </w:rPr>
        <w:fldChar w:fldCharType="end"/>
      </w:r>
    </w:p>
    <w:p w14:paraId="063884F8" w14:textId="3F622415" w:rsidR="009E1539" w:rsidRDefault="009E1539">
      <w:pPr>
        <w:pStyle w:val="TOC5"/>
        <w:rPr>
          <w:rFonts w:asciiTheme="minorHAnsi" w:eastAsiaTheme="minorEastAsia" w:hAnsiTheme="minorHAnsi" w:cstheme="minorBidi"/>
          <w:noProof/>
          <w:sz w:val="22"/>
          <w:szCs w:val="22"/>
          <w:lang w:eastAsia="en-GB"/>
        </w:rPr>
      </w:pPr>
      <w:r>
        <w:rPr>
          <w:noProof/>
        </w:rPr>
        <w:t>6.1.6.3.4</w:t>
      </w:r>
      <w:r>
        <w:rPr>
          <w:rFonts w:asciiTheme="minorHAnsi" w:eastAsiaTheme="minorEastAsia" w:hAnsiTheme="minorHAnsi" w:cstheme="minorBidi"/>
          <w:noProof/>
          <w:sz w:val="22"/>
          <w:szCs w:val="22"/>
          <w:lang w:eastAsia="en-GB"/>
        </w:rPr>
        <w:tab/>
      </w:r>
      <w:r>
        <w:rPr>
          <w:noProof/>
        </w:rPr>
        <w:t xml:space="preserve">Enumeration: </w:t>
      </w:r>
      <w:r>
        <w:rPr>
          <w:noProof/>
          <w:lang w:eastAsia="zh-CN"/>
        </w:rPr>
        <w:t>ObjDistributionOperatingMode</w:t>
      </w:r>
      <w:r>
        <w:rPr>
          <w:noProof/>
        </w:rPr>
        <w:tab/>
      </w:r>
      <w:r>
        <w:rPr>
          <w:noProof/>
        </w:rPr>
        <w:fldChar w:fldCharType="begin" w:fldLock="1"/>
      </w:r>
      <w:r>
        <w:rPr>
          <w:noProof/>
        </w:rPr>
        <w:instrText xml:space="preserve"> PAGEREF _Toc104792038 \h </w:instrText>
      </w:r>
      <w:r>
        <w:rPr>
          <w:noProof/>
        </w:rPr>
      </w:r>
      <w:r>
        <w:rPr>
          <w:noProof/>
        </w:rPr>
        <w:fldChar w:fldCharType="separate"/>
      </w:r>
      <w:r>
        <w:rPr>
          <w:noProof/>
        </w:rPr>
        <w:t>39</w:t>
      </w:r>
      <w:r>
        <w:rPr>
          <w:noProof/>
        </w:rPr>
        <w:fldChar w:fldCharType="end"/>
      </w:r>
    </w:p>
    <w:p w14:paraId="4151E4FA" w14:textId="66614D79" w:rsidR="009E1539" w:rsidRDefault="009E1539">
      <w:pPr>
        <w:pStyle w:val="TOC5"/>
        <w:rPr>
          <w:rFonts w:asciiTheme="minorHAnsi" w:eastAsiaTheme="minorEastAsia" w:hAnsiTheme="minorHAnsi" w:cstheme="minorBidi"/>
          <w:noProof/>
          <w:sz w:val="22"/>
          <w:szCs w:val="22"/>
          <w:lang w:eastAsia="en-GB"/>
        </w:rPr>
      </w:pPr>
      <w:r>
        <w:rPr>
          <w:noProof/>
        </w:rPr>
        <w:t>6.1.6.3.5</w:t>
      </w:r>
      <w:r>
        <w:rPr>
          <w:rFonts w:asciiTheme="minorHAnsi" w:eastAsiaTheme="minorEastAsia" w:hAnsiTheme="minorHAnsi" w:cstheme="minorBidi"/>
          <w:noProof/>
          <w:sz w:val="22"/>
          <w:szCs w:val="22"/>
          <w:lang w:eastAsia="en-GB"/>
        </w:rPr>
        <w:tab/>
      </w:r>
      <w:r>
        <w:rPr>
          <w:noProof/>
        </w:rPr>
        <w:t>Enumeration: ObjAcquisitionMethod</w:t>
      </w:r>
      <w:r>
        <w:rPr>
          <w:noProof/>
        </w:rPr>
        <w:tab/>
      </w:r>
      <w:r>
        <w:rPr>
          <w:noProof/>
        </w:rPr>
        <w:fldChar w:fldCharType="begin" w:fldLock="1"/>
      </w:r>
      <w:r>
        <w:rPr>
          <w:noProof/>
        </w:rPr>
        <w:instrText xml:space="preserve"> PAGEREF _Toc104792039 \h </w:instrText>
      </w:r>
      <w:r>
        <w:rPr>
          <w:noProof/>
        </w:rPr>
      </w:r>
      <w:r>
        <w:rPr>
          <w:noProof/>
        </w:rPr>
        <w:fldChar w:fldCharType="separate"/>
      </w:r>
      <w:r>
        <w:rPr>
          <w:noProof/>
        </w:rPr>
        <w:t>39</w:t>
      </w:r>
      <w:r>
        <w:rPr>
          <w:noProof/>
        </w:rPr>
        <w:fldChar w:fldCharType="end"/>
      </w:r>
    </w:p>
    <w:p w14:paraId="7DCA1E36" w14:textId="64E4D4E0" w:rsidR="009E1539" w:rsidRDefault="009E1539">
      <w:pPr>
        <w:pStyle w:val="TOC5"/>
        <w:rPr>
          <w:rFonts w:asciiTheme="minorHAnsi" w:eastAsiaTheme="minorEastAsia" w:hAnsiTheme="minorHAnsi" w:cstheme="minorBidi"/>
          <w:noProof/>
          <w:sz w:val="22"/>
          <w:szCs w:val="22"/>
          <w:lang w:eastAsia="en-GB"/>
        </w:rPr>
      </w:pPr>
      <w:r>
        <w:rPr>
          <w:noProof/>
        </w:rPr>
        <w:t>6.1.6.3.6</w:t>
      </w:r>
      <w:r>
        <w:rPr>
          <w:rFonts w:asciiTheme="minorHAnsi" w:eastAsiaTheme="minorEastAsia" w:hAnsiTheme="minorHAnsi" w:cstheme="minorBidi"/>
          <w:noProof/>
          <w:sz w:val="22"/>
          <w:szCs w:val="22"/>
          <w:lang w:eastAsia="en-GB"/>
        </w:rPr>
        <w:tab/>
      </w:r>
      <w:r>
        <w:rPr>
          <w:noProof/>
        </w:rPr>
        <w:t xml:space="preserve">Enumeration: </w:t>
      </w:r>
      <w:r>
        <w:rPr>
          <w:noProof/>
          <w:lang w:eastAsia="zh-CN"/>
        </w:rPr>
        <w:t>PktDistributionOperatingMode</w:t>
      </w:r>
      <w:r>
        <w:rPr>
          <w:noProof/>
        </w:rPr>
        <w:tab/>
      </w:r>
      <w:r>
        <w:rPr>
          <w:noProof/>
        </w:rPr>
        <w:fldChar w:fldCharType="begin" w:fldLock="1"/>
      </w:r>
      <w:r>
        <w:rPr>
          <w:noProof/>
        </w:rPr>
        <w:instrText xml:space="preserve"> PAGEREF _Toc104792040 \h </w:instrText>
      </w:r>
      <w:r>
        <w:rPr>
          <w:noProof/>
        </w:rPr>
      </w:r>
      <w:r>
        <w:rPr>
          <w:noProof/>
        </w:rPr>
        <w:fldChar w:fldCharType="separate"/>
      </w:r>
      <w:r>
        <w:rPr>
          <w:noProof/>
        </w:rPr>
        <w:t>40</w:t>
      </w:r>
      <w:r>
        <w:rPr>
          <w:noProof/>
        </w:rPr>
        <w:fldChar w:fldCharType="end"/>
      </w:r>
    </w:p>
    <w:p w14:paraId="4DF60430" w14:textId="06D3B42B" w:rsidR="009E1539" w:rsidRDefault="009E1539">
      <w:pPr>
        <w:pStyle w:val="TOC5"/>
        <w:rPr>
          <w:rFonts w:asciiTheme="minorHAnsi" w:eastAsiaTheme="minorEastAsia" w:hAnsiTheme="minorHAnsi" w:cstheme="minorBidi"/>
          <w:noProof/>
          <w:sz w:val="22"/>
          <w:szCs w:val="22"/>
          <w:lang w:eastAsia="en-GB"/>
        </w:rPr>
      </w:pPr>
      <w:r>
        <w:rPr>
          <w:noProof/>
        </w:rPr>
        <w:t>6.1.6.3.7</w:t>
      </w:r>
      <w:r>
        <w:rPr>
          <w:rFonts w:asciiTheme="minorHAnsi" w:eastAsiaTheme="minorEastAsia" w:hAnsiTheme="minorHAnsi" w:cstheme="minorBidi"/>
          <w:noProof/>
          <w:sz w:val="22"/>
          <w:szCs w:val="22"/>
          <w:lang w:eastAsia="en-GB"/>
        </w:rPr>
        <w:tab/>
      </w:r>
      <w:r>
        <w:rPr>
          <w:noProof/>
        </w:rPr>
        <w:t>Enumeration: DistSessionEventType</w:t>
      </w:r>
      <w:r>
        <w:rPr>
          <w:noProof/>
        </w:rPr>
        <w:tab/>
      </w:r>
      <w:r>
        <w:rPr>
          <w:noProof/>
        </w:rPr>
        <w:fldChar w:fldCharType="begin" w:fldLock="1"/>
      </w:r>
      <w:r>
        <w:rPr>
          <w:noProof/>
        </w:rPr>
        <w:instrText xml:space="preserve"> PAGEREF _Toc104792041 \h </w:instrText>
      </w:r>
      <w:r>
        <w:rPr>
          <w:noProof/>
        </w:rPr>
      </w:r>
      <w:r>
        <w:rPr>
          <w:noProof/>
        </w:rPr>
        <w:fldChar w:fldCharType="separate"/>
      </w:r>
      <w:r>
        <w:rPr>
          <w:noProof/>
        </w:rPr>
        <w:t>40</w:t>
      </w:r>
      <w:r>
        <w:rPr>
          <w:noProof/>
        </w:rPr>
        <w:fldChar w:fldCharType="end"/>
      </w:r>
    </w:p>
    <w:p w14:paraId="720B87F7" w14:textId="0AE153ED" w:rsidR="009E1539" w:rsidRDefault="009E1539">
      <w:pPr>
        <w:pStyle w:val="TOC5"/>
        <w:rPr>
          <w:rFonts w:asciiTheme="minorHAnsi" w:eastAsiaTheme="minorEastAsia" w:hAnsiTheme="minorHAnsi" w:cstheme="minorBidi"/>
          <w:noProof/>
          <w:sz w:val="22"/>
          <w:szCs w:val="22"/>
          <w:lang w:eastAsia="en-GB"/>
        </w:rPr>
      </w:pPr>
      <w:r>
        <w:rPr>
          <w:noProof/>
        </w:rPr>
        <w:t>6.1.6.3.8</w:t>
      </w:r>
      <w:r>
        <w:rPr>
          <w:rFonts w:asciiTheme="minorHAnsi" w:eastAsiaTheme="minorEastAsia" w:hAnsiTheme="minorHAnsi" w:cstheme="minorBidi"/>
          <w:noProof/>
          <w:sz w:val="22"/>
          <w:szCs w:val="22"/>
          <w:lang w:eastAsia="en-GB"/>
        </w:rPr>
        <w:tab/>
      </w:r>
      <w:r>
        <w:rPr>
          <w:noProof/>
        </w:rPr>
        <w:t>Enumeration: PktIngestMethod</w:t>
      </w:r>
      <w:r>
        <w:rPr>
          <w:noProof/>
        </w:rPr>
        <w:tab/>
      </w:r>
      <w:r>
        <w:rPr>
          <w:noProof/>
        </w:rPr>
        <w:fldChar w:fldCharType="begin" w:fldLock="1"/>
      </w:r>
      <w:r>
        <w:rPr>
          <w:noProof/>
        </w:rPr>
        <w:instrText xml:space="preserve"> PAGEREF _Toc104792042 \h </w:instrText>
      </w:r>
      <w:r>
        <w:rPr>
          <w:noProof/>
        </w:rPr>
      </w:r>
      <w:r>
        <w:rPr>
          <w:noProof/>
        </w:rPr>
        <w:fldChar w:fldCharType="separate"/>
      </w:r>
      <w:r>
        <w:rPr>
          <w:noProof/>
        </w:rPr>
        <w:t>40</w:t>
      </w:r>
      <w:r>
        <w:rPr>
          <w:noProof/>
        </w:rPr>
        <w:fldChar w:fldCharType="end"/>
      </w:r>
    </w:p>
    <w:p w14:paraId="3F6C0977" w14:textId="1C5C5FC7" w:rsidR="009E1539" w:rsidRDefault="009E1539">
      <w:pPr>
        <w:pStyle w:val="TOC5"/>
        <w:rPr>
          <w:rFonts w:asciiTheme="minorHAnsi" w:eastAsiaTheme="minorEastAsia" w:hAnsiTheme="minorHAnsi" w:cstheme="minorBidi"/>
          <w:noProof/>
          <w:sz w:val="22"/>
          <w:szCs w:val="22"/>
          <w:lang w:eastAsia="en-GB"/>
        </w:rPr>
      </w:pPr>
      <w:r>
        <w:rPr>
          <w:noProof/>
        </w:rPr>
        <w:t>6.1.6.3.9</w:t>
      </w:r>
      <w:r>
        <w:rPr>
          <w:rFonts w:asciiTheme="minorHAnsi" w:eastAsiaTheme="minorEastAsia" w:hAnsiTheme="minorHAnsi" w:cstheme="minorBidi"/>
          <w:noProof/>
          <w:sz w:val="22"/>
          <w:szCs w:val="22"/>
          <w:lang w:eastAsia="en-GB"/>
        </w:rPr>
        <w:tab/>
      </w:r>
      <w:r>
        <w:rPr>
          <w:noProof/>
        </w:rPr>
        <w:t>Enumeration: ObjPullFreq</w:t>
      </w:r>
      <w:r>
        <w:rPr>
          <w:noProof/>
        </w:rPr>
        <w:tab/>
      </w:r>
      <w:r>
        <w:rPr>
          <w:noProof/>
        </w:rPr>
        <w:fldChar w:fldCharType="begin" w:fldLock="1"/>
      </w:r>
      <w:r>
        <w:rPr>
          <w:noProof/>
        </w:rPr>
        <w:instrText xml:space="preserve"> PAGEREF _Toc104792043 \h </w:instrText>
      </w:r>
      <w:r>
        <w:rPr>
          <w:noProof/>
        </w:rPr>
      </w:r>
      <w:r>
        <w:rPr>
          <w:noProof/>
        </w:rPr>
        <w:fldChar w:fldCharType="separate"/>
      </w:r>
      <w:r>
        <w:rPr>
          <w:noProof/>
        </w:rPr>
        <w:t>40</w:t>
      </w:r>
      <w:r>
        <w:rPr>
          <w:noProof/>
        </w:rPr>
        <w:fldChar w:fldCharType="end"/>
      </w:r>
    </w:p>
    <w:p w14:paraId="2EB3E217" w14:textId="0B257319" w:rsidR="009E1539" w:rsidRDefault="009E1539">
      <w:pPr>
        <w:pStyle w:val="TOC4"/>
        <w:rPr>
          <w:rFonts w:asciiTheme="minorHAnsi" w:eastAsiaTheme="minorEastAsia" w:hAnsiTheme="minorHAnsi" w:cstheme="minorBidi"/>
          <w:noProof/>
          <w:sz w:val="22"/>
          <w:szCs w:val="22"/>
          <w:lang w:eastAsia="en-GB"/>
        </w:rPr>
      </w:pPr>
      <w:r w:rsidRPr="00CB0EC5">
        <w:rPr>
          <w:noProof/>
          <w:lang w:val="en-US"/>
        </w:rPr>
        <w:t>6.1.6.4</w:t>
      </w:r>
      <w:r>
        <w:rPr>
          <w:rFonts w:asciiTheme="minorHAnsi" w:eastAsiaTheme="minorEastAsia" w:hAnsiTheme="minorHAnsi" w:cstheme="minorBidi"/>
          <w:noProof/>
          <w:sz w:val="22"/>
          <w:szCs w:val="22"/>
          <w:lang w:eastAsia="en-GB"/>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_Toc104792044 \h </w:instrText>
      </w:r>
      <w:r>
        <w:rPr>
          <w:noProof/>
        </w:rPr>
      </w:r>
      <w:r>
        <w:rPr>
          <w:noProof/>
        </w:rPr>
        <w:fldChar w:fldCharType="separate"/>
      </w:r>
      <w:r>
        <w:rPr>
          <w:noProof/>
        </w:rPr>
        <w:t>41</w:t>
      </w:r>
      <w:r>
        <w:rPr>
          <w:noProof/>
        </w:rPr>
        <w:fldChar w:fldCharType="end"/>
      </w:r>
    </w:p>
    <w:p w14:paraId="45F54740" w14:textId="664DB8C1" w:rsidR="009E1539" w:rsidRDefault="009E1539">
      <w:pPr>
        <w:pStyle w:val="TOC4"/>
        <w:rPr>
          <w:rFonts w:asciiTheme="minorHAnsi" w:eastAsiaTheme="minorEastAsia" w:hAnsiTheme="minorHAnsi" w:cstheme="minorBidi"/>
          <w:noProof/>
          <w:sz w:val="22"/>
          <w:szCs w:val="22"/>
          <w:lang w:eastAsia="en-GB"/>
        </w:rPr>
      </w:pPr>
      <w:r>
        <w:rPr>
          <w:noProof/>
        </w:rPr>
        <w:t>6.1.6.5</w:t>
      </w:r>
      <w:r>
        <w:rPr>
          <w:rFonts w:asciiTheme="minorHAnsi" w:eastAsiaTheme="minorEastAsia" w:hAnsiTheme="minorHAnsi" w:cstheme="minorBidi"/>
          <w:noProof/>
          <w:sz w:val="22"/>
          <w:szCs w:val="22"/>
          <w:lang w:eastAsia="en-GB"/>
        </w:rPr>
        <w:tab/>
      </w:r>
      <w:r>
        <w:rPr>
          <w:noProof/>
        </w:rPr>
        <w:t>Binary data</w:t>
      </w:r>
      <w:r>
        <w:rPr>
          <w:noProof/>
        </w:rPr>
        <w:tab/>
      </w:r>
      <w:r>
        <w:rPr>
          <w:noProof/>
        </w:rPr>
        <w:fldChar w:fldCharType="begin" w:fldLock="1"/>
      </w:r>
      <w:r>
        <w:rPr>
          <w:noProof/>
        </w:rPr>
        <w:instrText xml:space="preserve"> PAGEREF _Toc104792045 \h </w:instrText>
      </w:r>
      <w:r>
        <w:rPr>
          <w:noProof/>
        </w:rPr>
      </w:r>
      <w:r>
        <w:rPr>
          <w:noProof/>
        </w:rPr>
        <w:fldChar w:fldCharType="separate"/>
      </w:r>
      <w:r>
        <w:rPr>
          <w:noProof/>
        </w:rPr>
        <w:t>41</w:t>
      </w:r>
      <w:r>
        <w:rPr>
          <w:noProof/>
        </w:rPr>
        <w:fldChar w:fldCharType="end"/>
      </w:r>
    </w:p>
    <w:p w14:paraId="6DBB333F" w14:textId="66B12E74" w:rsidR="009E1539" w:rsidRDefault="009E1539">
      <w:pPr>
        <w:pStyle w:val="TOC3"/>
        <w:rPr>
          <w:rFonts w:asciiTheme="minorHAnsi" w:eastAsiaTheme="minorEastAsia" w:hAnsiTheme="minorHAnsi" w:cstheme="minorBidi"/>
          <w:noProof/>
          <w:sz w:val="22"/>
          <w:szCs w:val="22"/>
          <w:lang w:eastAsia="en-GB"/>
        </w:rPr>
      </w:pPr>
      <w:r>
        <w:rPr>
          <w:noProof/>
        </w:rPr>
        <w:t>6.1.7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_Toc104792046 \h </w:instrText>
      </w:r>
      <w:r>
        <w:rPr>
          <w:noProof/>
        </w:rPr>
      </w:r>
      <w:r>
        <w:rPr>
          <w:noProof/>
        </w:rPr>
        <w:fldChar w:fldCharType="separate"/>
      </w:r>
      <w:r>
        <w:rPr>
          <w:noProof/>
        </w:rPr>
        <w:t>41</w:t>
      </w:r>
      <w:r>
        <w:rPr>
          <w:noProof/>
        </w:rPr>
        <w:fldChar w:fldCharType="end"/>
      </w:r>
    </w:p>
    <w:p w14:paraId="41A9DF4A" w14:textId="04E719E9" w:rsidR="009E1539" w:rsidRDefault="009E1539">
      <w:pPr>
        <w:pStyle w:val="TOC4"/>
        <w:rPr>
          <w:rFonts w:asciiTheme="minorHAnsi" w:eastAsiaTheme="minorEastAsia" w:hAnsiTheme="minorHAnsi" w:cstheme="minorBidi"/>
          <w:noProof/>
          <w:sz w:val="22"/>
          <w:szCs w:val="22"/>
          <w:lang w:eastAsia="en-GB"/>
        </w:rPr>
      </w:pPr>
      <w:r>
        <w:rPr>
          <w:noProof/>
        </w:rPr>
        <w:t>6.1.7.1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_Toc104792047 \h </w:instrText>
      </w:r>
      <w:r>
        <w:rPr>
          <w:noProof/>
        </w:rPr>
      </w:r>
      <w:r>
        <w:rPr>
          <w:noProof/>
        </w:rPr>
        <w:fldChar w:fldCharType="separate"/>
      </w:r>
      <w:r>
        <w:rPr>
          <w:noProof/>
        </w:rPr>
        <w:t>41</w:t>
      </w:r>
      <w:r>
        <w:rPr>
          <w:noProof/>
        </w:rPr>
        <w:fldChar w:fldCharType="end"/>
      </w:r>
    </w:p>
    <w:p w14:paraId="2CE7E6D6" w14:textId="38966DF0" w:rsidR="009E1539" w:rsidRDefault="009E1539">
      <w:pPr>
        <w:pStyle w:val="TOC4"/>
        <w:rPr>
          <w:rFonts w:asciiTheme="minorHAnsi" w:eastAsiaTheme="minorEastAsia" w:hAnsiTheme="minorHAnsi" w:cstheme="minorBidi"/>
          <w:noProof/>
          <w:sz w:val="22"/>
          <w:szCs w:val="22"/>
          <w:lang w:eastAsia="en-GB"/>
        </w:rPr>
      </w:pPr>
      <w:r>
        <w:rPr>
          <w:noProof/>
        </w:rPr>
        <w:t>6.1.7.2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_Toc104792048 \h </w:instrText>
      </w:r>
      <w:r>
        <w:rPr>
          <w:noProof/>
        </w:rPr>
      </w:r>
      <w:r>
        <w:rPr>
          <w:noProof/>
        </w:rPr>
        <w:fldChar w:fldCharType="separate"/>
      </w:r>
      <w:r>
        <w:rPr>
          <w:noProof/>
        </w:rPr>
        <w:t>41</w:t>
      </w:r>
      <w:r>
        <w:rPr>
          <w:noProof/>
        </w:rPr>
        <w:fldChar w:fldCharType="end"/>
      </w:r>
    </w:p>
    <w:p w14:paraId="578F681F" w14:textId="43A0D7FF" w:rsidR="009E1539" w:rsidRDefault="009E1539">
      <w:pPr>
        <w:pStyle w:val="TOC4"/>
        <w:rPr>
          <w:rFonts w:asciiTheme="minorHAnsi" w:eastAsiaTheme="minorEastAsia" w:hAnsiTheme="minorHAnsi" w:cstheme="minorBidi"/>
          <w:noProof/>
          <w:sz w:val="22"/>
          <w:szCs w:val="22"/>
          <w:lang w:eastAsia="en-GB"/>
        </w:rPr>
      </w:pPr>
      <w:r>
        <w:rPr>
          <w:noProof/>
        </w:rPr>
        <w:t>6.1.7.3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_Toc104792049 \h </w:instrText>
      </w:r>
      <w:r>
        <w:rPr>
          <w:noProof/>
        </w:rPr>
      </w:r>
      <w:r>
        <w:rPr>
          <w:noProof/>
        </w:rPr>
        <w:fldChar w:fldCharType="separate"/>
      </w:r>
      <w:r>
        <w:rPr>
          <w:noProof/>
        </w:rPr>
        <w:t>41</w:t>
      </w:r>
      <w:r>
        <w:rPr>
          <w:noProof/>
        </w:rPr>
        <w:fldChar w:fldCharType="end"/>
      </w:r>
    </w:p>
    <w:p w14:paraId="339A58EF" w14:textId="697FB72E" w:rsidR="009E1539" w:rsidRDefault="009E1539">
      <w:pPr>
        <w:pStyle w:val="TOC3"/>
        <w:rPr>
          <w:rFonts w:asciiTheme="minorHAnsi" w:eastAsiaTheme="minorEastAsia" w:hAnsiTheme="minorHAnsi" w:cstheme="minorBidi"/>
          <w:noProof/>
          <w:sz w:val="22"/>
          <w:szCs w:val="22"/>
          <w:lang w:eastAsia="en-GB"/>
        </w:rPr>
      </w:pPr>
      <w:r>
        <w:rPr>
          <w:noProof/>
        </w:rPr>
        <w:t>6.1.8</w:t>
      </w:r>
      <w:r>
        <w:rPr>
          <w:rFonts w:asciiTheme="minorHAnsi" w:eastAsiaTheme="minorEastAsia"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_Toc104792050 \h </w:instrText>
      </w:r>
      <w:r>
        <w:rPr>
          <w:noProof/>
        </w:rPr>
      </w:r>
      <w:r>
        <w:rPr>
          <w:noProof/>
        </w:rPr>
        <w:fldChar w:fldCharType="separate"/>
      </w:r>
      <w:r>
        <w:rPr>
          <w:noProof/>
        </w:rPr>
        <w:t>41</w:t>
      </w:r>
      <w:r>
        <w:rPr>
          <w:noProof/>
        </w:rPr>
        <w:fldChar w:fldCharType="end"/>
      </w:r>
    </w:p>
    <w:p w14:paraId="4352A356" w14:textId="4D6D841D" w:rsidR="009E1539" w:rsidRDefault="009E1539">
      <w:pPr>
        <w:pStyle w:val="TOC3"/>
        <w:rPr>
          <w:rFonts w:asciiTheme="minorHAnsi" w:eastAsiaTheme="minorEastAsia" w:hAnsiTheme="minorHAnsi" w:cstheme="minorBidi"/>
          <w:noProof/>
          <w:sz w:val="22"/>
          <w:szCs w:val="22"/>
          <w:lang w:eastAsia="en-GB"/>
        </w:rPr>
      </w:pPr>
      <w:r>
        <w:rPr>
          <w:noProof/>
        </w:rPr>
        <w:t>6.1.9</w:t>
      </w:r>
      <w:r>
        <w:rPr>
          <w:rFonts w:asciiTheme="minorHAnsi" w:eastAsiaTheme="minorEastAsia" w:hAnsiTheme="minorHAnsi" w:cstheme="minorBidi"/>
          <w:noProof/>
          <w:sz w:val="22"/>
          <w:szCs w:val="22"/>
          <w:lang w:eastAsia="en-GB"/>
        </w:rPr>
        <w:tab/>
      </w:r>
      <w:r>
        <w:rPr>
          <w:noProof/>
        </w:rPr>
        <w:t>Security</w:t>
      </w:r>
      <w:r>
        <w:rPr>
          <w:noProof/>
        </w:rPr>
        <w:tab/>
      </w:r>
      <w:r>
        <w:rPr>
          <w:noProof/>
        </w:rPr>
        <w:fldChar w:fldCharType="begin" w:fldLock="1"/>
      </w:r>
      <w:r>
        <w:rPr>
          <w:noProof/>
        </w:rPr>
        <w:instrText xml:space="preserve"> PAGEREF _Toc104792051 \h </w:instrText>
      </w:r>
      <w:r>
        <w:rPr>
          <w:noProof/>
        </w:rPr>
      </w:r>
      <w:r>
        <w:rPr>
          <w:noProof/>
        </w:rPr>
        <w:fldChar w:fldCharType="separate"/>
      </w:r>
      <w:r>
        <w:rPr>
          <w:noProof/>
        </w:rPr>
        <w:t>41</w:t>
      </w:r>
      <w:r>
        <w:rPr>
          <w:noProof/>
        </w:rPr>
        <w:fldChar w:fldCharType="end"/>
      </w:r>
    </w:p>
    <w:p w14:paraId="54510444" w14:textId="088AD9F1" w:rsidR="009E1539" w:rsidRDefault="009E1539" w:rsidP="009E1539">
      <w:pPr>
        <w:pStyle w:val="TOC8"/>
        <w:rPr>
          <w:rFonts w:asciiTheme="minorHAnsi" w:eastAsiaTheme="minorEastAsia" w:hAnsiTheme="minorHAnsi" w:cstheme="minorBidi"/>
          <w:b w:val="0"/>
          <w:noProof/>
          <w:szCs w:val="22"/>
          <w:lang w:eastAsia="en-GB"/>
        </w:rPr>
      </w:pPr>
      <w:r>
        <w:rPr>
          <w:noProof/>
        </w:rPr>
        <w:t>Annex A (normative): OpenAPI specification</w:t>
      </w:r>
      <w:r>
        <w:rPr>
          <w:noProof/>
        </w:rPr>
        <w:tab/>
      </w:r>
      <w:r>
        <w:rPr>
          <w:noProof/>
        </w:rPr>
        <w:fldChar w:fldCharType="begin" w:fldLock="1"/>
      </w:r>
      <w:r>
        <w:rPr>
          <w:noProof/>
        </w:rPr>
        <w:instrText xml:space="preserve"> PAGEREF _Toc104792052 \h </w:instrText>
      </w:r>
      <w:r>
        <w:rPr>
          <w:noProof/>
        </w:rPr>
      </w:r>
      <w:r>
        <w:rPr>
          <w:noProof/>
        </w:rPr>
        <w:fldChar w:fldCharType="separate"/>
      </w:r>
      <w:r>
        <w:rPr>
          <w:noProof/>
        </w:rPr>
        <w:t>43</w:t>
      </w:r>
      <w:r>
        <w:rPr>
          <w:noProof/>
        </w:rPr>
        <w:fldChar w:fldCharType="end"/>
      </w:r>
    </w:p>
    <w:p w14:paraId="431D7F5E" w14:textId="2AB72032" w:rsidR="009E1539" w:rsidRDefault="009E1539">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_Toc104792053 \h </w:instrText>
      </w:r>
      <w:r>
        <w:rPr>
          <w:noProof/>
        </w:rPr>
      </w:r>
      <w:r>
        <w:rPr>
          <w:noProof/>
        </w:rPr>
        <w:fldChar w:fldCharType="separate"/>
      </w:r>
      <w:r>
        <w:rPr>
          <w:noProof/>
        </w:rPr>
        <w:t>43</w:t>
      </w:r>
      <w:r>
        <w:rPr>
          <w:noProof/>
        </w:rPr>
        <w:fldChar w:fldCharType="end"/>
      </w:r>
    </w:p>
    <w:p w14:paraId="5DAC0ABE" w14:textId="2023EDC0" w:rsidR="009E1539" w:rsidRDefault="009E1539">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lang w:eastAsia="zh-CN"/>
        </w:rPr>
        <w:t>Nmbstf_DistSession</w:t>
      </w:r>
      <w:r>
        <w:rPr>
          <w:noProof/>
        </w:rPr>
        <w:t xml:space="preserve"> API</w:t>
      </w:r>
      <w:r>
        <w:rPr>
          <w:noProof/>
        </w:rPr>
        <w:tab/>
      </w:r>
      <w:r>
        <w:rPr>
          <w:noProof/>
        </w:rPr>
        <w:fldChar w:fldCharType="begin" w:fldLock="1"/>
      </w:r>
      <w:r>
        <w:rPr>
          <w:noProof/>
        </w:rPr>
        <w:instrText xml:space="preserve"> PAGEREF _Toc104792054 \h </w:instrText>
      </w:r>
      <w:r>
        <w:rPr>
          <w:noProof/>
        </w:rPr>
      </w:r>
      <w:r>
        <w:rPr>
          <w:noProof/>
        </w:rPr>
        <w:fldChar w:fldCharType="separate"/>
      </w:r>
      <w:r>
        <w:rPr>
          <w:noProof/>
        </w:rPr>
        <w:t>43</w:t>
      </w:r>
      <w:r>
        <w:rPr>
          <w:noProof/>
        </w:rPr>
        <w:fldChar w:fldCharType="end"/>
      </w:r>
    </w:p>
    <w:p w14:paraId="2C2513CF" w14:textId="004238D9" w:rsidR="009E1539" w:rsidRDefault="009E1539" w:rsidP="009E1539">
      <w:pPr>
        <w:pStyle w:val="TOC8"/>
        <w:rPr>
          <w:rFonts w:asciiTheme="minorHAnsi" w:eastAsiaTheme="minorEastAsia" w:hAnsiTheme="minorHAnsi" w:cstheme="minorBidi"/>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_Toc104792055 \h </w:instrText>
      </w:r>
      <w:r>
        <w:rPr>
          <w:noProof/>
        </w:rPr>
      </w:r>
      <w:r>
        <w:rPr>
          <w:noProof/>
        </w:rPr>
        <w:fldChar w:fldCharType="separate"/>
      </w:r>
      <w:r>
        <w:rPr>
          <w:noProof/>
        </w:rPr>
        <w:t>54</w:t>
      </w:r>
      <w:r>
        <w:rPr>
          <w:noProof/>
        </w:rPr>
        <w:fldChar w:fldCharType="end"/>
      </w:r>
    </w:p>
    <w:p w14:paraId="7CD6A724" w14:textId="2575BE8C"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9" w:name="foreword"/>
      <w:bookmarkStart w:id="10" w:name="_Toc2086433"/>
      <w:bookmarkStart w:id="11" w:name="_Toc35971368"/>
      <w:bookmarkStart w:id="12" w:name="_Toc98500862"/>
      <w:bookmarkStart w:id="13" w:name="_Toc104297778"/>
      <w:bookmarkStart w:id="14" w:name="_Toc104300089"/>
      <w:bookmarkStart w:id="15" w:name="_Toc104791951"/>
      <w:bookmarkEnd w:id="9"/>
      <w:r w:rsidRPr="004D3578">
        <w:lastRenderedPageBreak/>
        <w:t>Foreword</w:t>
      </w:r>
      <w:bookmarkEnd w:id="10"/>
      <w:bookmarkEnd w:id="11"/>
      <w:bookmarkEnd w:id="12"/>
      <w:bookmarkEnd w:id="13"/>
      <w:bookmarkEnd w:id="14"/>
      <w:bookmarkEnd w:id="15"/>
    </w:p>
    <w:p w14:paraId="429B4BB3" w14:textId="77777777" w:rsidR="00080512" w:rsidRPr="004D3578" w:rsidRDefault="00080512">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E27580A" w14:textId="1A8AA252" w:rsidR="008A6D4A" w:rsidRPr="004D3578" w:rsidRDefault="00647114" w:rsidP="0051544E">
      <w:r>
        <w:t>The constructions "is" and "is not" do not indicate requirements.</w:t>
      </w:r>
      <w:bookmarkStart w:id="17" w:name="introduction"/>
      <w:bookmarkEnd w:id="17"/>
    </w:p>
    <w:p w14:paraId="06693C59" w14:textId="77777777" w:rsidR="008A6D4A" w:rsidRPr="004D3578" w:rsidRDefault="008A6D4A" w:rsidP="007A4424">
      <w:pPr>
        <w:pStyle w:val="Heading1"/>
      </w:pPr>
      <w:r w:rsidRPr="004D3578">
        <w:br w:type="page"/>
      </w:r>
      <w:bookmarkStart w:id="18" w:name="_Toc510696578"/>
      <w:bookmarkStart w:id="19" w:name="_Toc35971370"/>
      <w:bookmarkStart w:id="20" w:name="_Toc98500864"/>
      <w:bookmarkStart w:id="21" w:name="_Toc104297779"/>
      <w:bookmarkStart w:id="22" w:name="_Toc104300090"/>
      <w:bookmarkStart w:id="23" w:name="_Toc104791952"/>
      <w:r w:rsidRPr="004D3578">
        <w:lastRenderedPageBreak/>
        <w:t>1</w:t>
      </w:r>
      <w:r w:rsidRPr="004D3578">
        <w:tab/>
        <w:t>Scope</w:t>
      </w:r>
      <w:bookmarkEnd w:id="18"/>
      <w:bookmarkEnd w:id="19"/>
      <w:bookmarkEnd w:id="20"/>
      <w:bookmarkEnd w:id="21"/>
      <w:bookmarkEnd w:id="22"/>
      <w:bookmarkEnd w:id="23"/>
    </w:p>
    <w:p w14:paraId="4C6234B6" w14:textId="35A8BE3F" w:rsidR="008A6D4A" w:rsidRDefault="008A6D4A" w:rsidP="008A6D4A">
      <w:r w:rsidRPr="004D3578">
        <w:t xml:space="preserve">The present document </w:t>
      </w:r>
      <w:r>
        <w:t xml:space="preserve">specifies the stage 3 protocol and data model for the </w:t>
      </w:r>
      <w:r w:rsidR="00D967B6">
        <w:t>Nmbstf</w:t>
      </w:r>
      <w:r>
        <w:t xml:space="preserve"> Service Based Interface. It provides stage 3 protocol definitions and message flows, and specifies the API for each service offered by the </w:t>
      </w:r>
      <w:r w:rsidR="00D967B6">
        <w:t>MBSTF</w:t>
      </w:r>
      <w:r>
        <w:t>.</w:t>
      </w:r>
    </w:p>
    <w:p w14:paraId="6E8D01C8" w14:textId="4231BEA7" w:rsidR="008A6D4A" w:rsidRPr="005E4D39" w:rsidRDefault="008A6D4A" w:rsidP="008A6D4A">
      <w:r>
        <w:t xml:space="preserve">The 5G System stage 2 architecture and procedures are specified in </w:t>
      </w:r>
      <w:r w:rsidR="003E58FE">
        <w:t>3GPP TS</w:t>
      </w:r>
      <w:r>
        <w:t> </w:t>
      </w:r>
      <w:r w:rsidRPr="005E4D39">
        <w:t>23.501 [2] and </w:t>
      </w:r>
      <w:r w:rsidR="003E58FE">
        <w:t>3GPP TS</w:t>
      </w:r>
      <w:r w:rsidRPr="005E4D39">
        <w:t> 23.502 [3].</w:t>
      </w:r>
      <w:r w:rsidR="00D967B6">
        <w:t xml:space="preserve"> </w:t>
      </w:r>
      <w:r w:rsidR="00D967B6" w:rsidRPr="00052626">
        <w:t xml:space="preserve">The 5G Multicast-Broadcast </w:t>
      </w:r>
      <w:r w:rsidR="00D967B6">
        <w:t xml:space="preserve">Session Management </w:t>
      </w:r>
      <w:r w:rsidR="00D967B6" w:rsidRPr="00052626">
        <w:t>Services for 5G System is specified in 3G</w:t>
      </w:r>
      <w:r w:rsidR="00D967B6">
        <w:t>PP TS 23.247 [15</w:t>
      </w:r>
      <w:r w:rsidR="00D967B6" w:rsidRPr="00052626">
        <w:t>]</w:t>
      </w:r>
      <w:r w:rsidR="00D967B6">
        <w:t xml:space="preserve"> and the User Service Architecture for </w:t>
      </w:r>
      <w:r w:rsidR="00D967B6" w:rsidRPr="00052626">
        <w:t>5G Multicast-Broadcast Services is specified in</w:t>
      </w:r>
      <w:r w:rsidR="00D967B6">
        <w:t xml:space="preserve"> 3GPP</w:t>
      </w:r>
      <w:r w:rsidR="00A900E0">
        <w:t> </w:t>
      </w:r>
      <w:r w:rsidR="00D967B6">
        <w:t>TS</w:t>
      </w:r>
      <w:r w:rsidR="00A900E0">
        <w:t> </w:t>
      </w:r>
      <w:r w:rsidR="00D967B6">
        <w:t>26.502</w:t>
      </w:r>
      <w:r w:rsidR="00A900E0">
        <w:t> </w:t>
      </w:r>
      <w:r w:rsidR="00D967B6">
        <w:t>[17]</w:t>
      </w:r>
      <w:r w:rsidR="00D967B6" w:rsidRPr="00052626">
        <w:t>.</w:t>
      </w:r>
    </w:p>
    <w:p w14:paraId="328A436D" w14:textId="058A798D" w:rsidR="008A6D4A" w:rsidRPr="004D3578" w:rsidRDefault="008A6D4A" w:rsidP="008A6D4A">
      <w:r w:rsidRPr="005E4D39">
        <w:t xml:space="preserve">The Technical Realization of the Service Based Architecture and the Principles and Guidelines for Services Definition are specified in </w:t>
      </w:r>
      <w:r w:rsidR="003E58FE">
        <w:t>3GPP TS</w:t>
      </w:r>
      <w:r w:rsidRPr="005E4D39">
        <w:t> 29.500 [4] and </w:t>
      </w:r>
      <w:r w:rsidR="003E58FE">
        <w:t>3GPP TS</w:t>
      </w:r>
      <w:r w:rsidRPr="005E4D39">
        <w:t> 29.501 [5].</w:t>
      </w:r>
    </w:p>
    <w:p w14:paraId="7D498A7B" w14:textId="77777777" w:rsidR="008A6D4A" w:rsidRPr="004D3578" w:rsidRDefault="008A6D4A" w:rsidP="007A4424">
      <w:pPr>
        <w:pStyle w:val="Heading1"/>
      </w:pPr>
      <w:bookmarkStart w:id="24" w:name="_Toc510696579"/>
      <w:bookmarkStart w:id="25" w:name="_Toc35971371"/>
      <w:bookmarkStart w:id="26" w:name="_Toc98500865"/>
      <w:bookmarkStart w:id="27" w:name="_Toc104297780"/>
      <w:bookmarkStart w:id="28" w:name="_Toc104300091"/>
      <w:bookmarkStart w:id="29" w:name="_Toc104791953"/>
      <w:r w:rsidRPr="004D3578">
        <w:t>2</w:t>
      </w:r>
      <w:r w:rsidRPr="004D3578">
        <w:tab/>
        <w:t>References</w:t>
      </w:r>
      <w:bookmarkEnd w:id="24"/>
      <w:bookmarkEnd w:id="25"/>
      <w:bookmarkEnd w:id="26"/>
      <w:bookmarkEnd w:id="27"/>
      <w:bookmarkEnd w:id="28"/>
      <w:bookmarkEnd w:id="29"/>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30" w:name="_MCCTEMPBM_CRPT13930000___5"/>
      <w:r w:rsidRPr="00F112E4">
        <w:t>[6]</w:t>
      </w:r>
      <w:r w:rsidRPr="00F112E4">
        <w:tab/>
        <w:t>OpenAPI: "OpenAPI Specification</w:t>
      </w:r>
      <w:r w:rsidR="00B06319" w:rsidRPr="00F112E4">
        <w:t xml:space="preserve"> Version 3.0.0</w:t>
      </w:r>
      <w:r w:rsidRPr="00F112E4">
        <w:t xml:space="preserve">", </w:t>
      </w:r>
      <w:hyperlink r:id="rId11" w:history="1">
        <w:r w:rsidR="002D02AF" w:rsidRPr="00F112E4">
          <w:rPr>
            <w:color w:val="0000FF"/>
            <w:u w:val="single"/>
          </w:rPr>
          <w:t>https://spec.openapis.org/oas/v3.0.0</w:t>
        </w:r>
      </w:hyperlink>
      <w:r w:rsidRPr="00F112E4">
        <w:t>.</w:t>
      </w:r>
    </w:p>
    <w:bookmarkEnd w:id="30"/>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D25F1CD" w14:textId="77777777" w:rsidR="00D74951" w:rsidRDefault="008A6D4A" w:rsidP="00D74951">
      <w:pPr>
        <w:pStyle w:val="EX"/>
      </w:pPr>
      <w:r>
        <w:t>[13]</w:t>
      </w:r>
      <w:r>
        <w:tab/>
        <w:t>IETF RFC 7807: "Problem Details for HTTP APIs".</w:t>
      </w:r>
    </w:p>
    <w:p w14:paraId="43BA1E90" w14:textId="77777777" w:rsidR="00D74951" w:rsidRDefault="00D74951" w:rsidP="00D74951">
      <w:pPr>
        <w:pStyle w:val="EX"/>
        <w:rPr>
          <w:lang w:eastAsia="zh-CN"/>
        </w:rPr>
      </w:pPr>
      <w:r>
        <w:rPr>
          <w:lang w:eastAsia="zh-CN"/>
        </w:rPr>
        <w:t>[14</w:t>
      </w:r>
      <w:r w:rsidRPr="00052626">
        <w:rPr>
          <w:lang w:eastAsia="zh-CN"/>
        </w:rPr>
        <w:t>]</w:t>
      </w:r>
      <w:r w:rsidRPr="00052626">
        <w:rPr>
          <w:lang w:eastAsia="zh-CN"/>
        </w:rPr>
        <w:tab/>
        <w:t>IETF RFC 6902: "JavaScript Object Notation (JSON) Patch".</w:t>
      </w:r>
    </w:p>
    <w:p w14:paraId="56335307" w14:textId="77777777" w:rsidR="00D74951" w:rsidRPr="00052626" w:rsidRDefault="00D74951" w:rsidP="00D74951">
      <w:pPr>
        <w:pStyle w:val="EX"/>
      </w:pPr>
      <w:r>
        <w:t>[15</w:t>
      </w:r>
      <w:r w:rsidRPr="00052626">
        <w:t>]</w:t>
      </w:r>
      <w:r w:rsidRPr="00052626">
        <w:tab/>
        <w:t>3GPP TS 23.247: "Architectural enhancements for 5G multicast-broadcast services; Stage 2".</w:t>
      </w:r>
    </w:p>
    <w:p w14:paraId="73CF2C54" w14:textId="77777777" w:rsidR="00E74A29" w:rsidRDefault="00E74A29" w:rsidP="00E74A29">
      <w:pPr>
        <w:pStyle w:val="EX"/>
      </w:pPr>
      <w:r>
        <w:t>[16</w:t>
      </w:r>
      <w:r w:rsidRPr="00052626">
        <w:t>]</w:t>
      </w:r>
      <w:r w:rsidRPr="00052626">
        <w:tab/>
        <w:t>3GPP TS 29.571: "5G System; Common Data Types for Service Based Interfaces; Stage 3".</w:t>
      </w:r>
    </w:p>
    <w:p w14:paraId="6DE4944A" w14:textId="77777777" w:rsidR="00E74A29" w:rsidRDefault="00E74A29" w:rsidP="00E74A29">
      <w:pPr>
        <w:pStyle w:val="EX"/>
      </w:pPr>
      <w:r>
        <w:t>[17]</w:t>
      </w:r>
      <w:r>
        <w:tab/>
        <w:t>3GPP TS 26</w:t>
      </w:r>
      <w:r w:rsidRPr="00052626">
        <w:t>.</w:t>
      </w:r>
      <w:r>
        <w:t>502</w:t>
      </w:r>
      <w:r w:rsidRPr="00052626">
        <w:t>: "</w:t>
      </w:r>
      <w:r w:rsidRPr="002C2799">
        <w:t>5G multicast–broadcast services; User Service architecture</w:t>
      </w:r>
      <w:r w:rsidRPr="00052626">
        <w:t>; Stage 2".</w:t>
      </w:r>
    </w:p>
    <w:p w14:paraId="47769E6D" w14:textId="77777777" w:rsidR="008A6D4A" w:rsidRDefault="008A6D4A" w:rsidP="008A6D4A">
      <w:pPr>
        <w:pStyle w:val="EX"/>
      </w:pPr>
    </w:p>
    <w:p w14:paraId="2CA89716" w14:textId="77777777" w:rsidR="008A6D4A" w:rsidRPr="004D3578" w:rsidRDefault="008A6D4A" w:rsidP="007A4424">
      <w:pPr>
        <w:pStyle w:val="Heading1"/>
      </w:pPr>
      <w:bookmarkStart w:id="31" w:name="_Toc510696580"/>
      <w:bookmarkStart w:id="32" w:name="_Toc35971372"/>
      <w:bookmarkStart w:id="33" w:name="_Toc98500866"/>
      <w:bookmarkStart w:id="34" w:name="_Toc104297781"/>
      <w:bookmarkStart w:id="35" w:name="_Toc104300092"/>
      <w:bookmarkStart w:id="36" w:name="_Toc104791954"/>
      <w:r w:rsidRPr="004D3578">
        <w:lastRenderedPageBreak/>
        <w:t>3</w:t>
      </w:r>
      <w:r w:rsidRPr="004D3578">
        <w:tab/>
        <w:t>Definitions, symbols and abbreviations</w:t>
      </w:r>
      <w:bookmarkEnd w:id="31"/>
      <w:bookmarkEnd w:id="32"/>
      <w:bookmarkEnd w:id="33"/>
      <w:bookmarkEnd w:id="34"/>
      <w:bookmarkEnd w:id="35"/>
      <w:bookmarkEnd w:id="36"/>
    </w:p>
    <w:p w14:paraId="5AB8F883" w14:textId="77777777" w:rsidR="008A6D4A" w:rsidRPr="004D3578" w:rsidRDefault="008A6D4A" w:rsidP="007A4424">
      <w:pPr>
        <w:pStyle w:val="Heading2"/>
      </w:pPr>
      <w:bookmarkStart w:id="37" w:name="_Toc510696581"/>
      <w:bookmarkStart w:id="38" w:name="_Toc35971373"/>
      <w:bookmarkStart w:id="39" w:name="_Toc98500867"/>
      <w:bookmarkStart w:id="40" w:name="_Toc104297782"/>
      <w:bookmarkStart w:id="41" w:name="_Toc104300093"/>
      <w:bookmarkStart w:id="42" w:name="_Toc104791955"/>
      <w:r w:rsidRPr="004D3578">
        <w:t>3.1</w:t>
      </w:r>
      <w:r w:rsidRPr="004D3578">
        <w:tab/>
        <w:t>Definitions</w:t>
      </w:r>
      <w:bookmarkEnd w:id="37"/>
      <w:bookmarkEnd w:id="38"/>
      <w:bookmarkEnd w:id="39"/>
      <w:bookmarkEnd w:id="40"/>
      <w:bookmarkEnd w:id="41"/>
      <w:bookmarkEnd w:id="42"/>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4752C389" w14:textId="77777777" w:rsidR="007270C3" w:rsidRPr="00052626" w:rsidRDefault="007270C3" w:rsidP="007270C3">
      <w:r w:rsidRPr="00052626">
        <w:t>For the definitions of the basic SBI notions (e.g. apiRoot, API URI, Callback URI, etc.), SBI specific abbreviations (e.g. CRUD, YAML, etc.), special characters, operators and delimiters that are used by SBI specifications, see clause 3 in 3GPP TS 29.501 [5].</w:t>
      </w:r>
    </w:p>
    <w:p w14:paraId="78AD2394" w14:textId="2DFA75F7" w:rsidR="008A6D4A" w:rsidRPr="004D3578" w:rsidRDefault="008A6D4A" w:rsidP="007A4424">
      <w:pPr>
        <w:pStyle w:val="Heading2"/>
      </w:pPr>
      <w:bookmarkStart w:id="43" w:name="_Toc510696582"/>
      <w:bookmarkStart w:id="44" w:name="_Toc35971374"/>
      <w:bookmarkStart w:id="45" w:name="_Toc98500868"/>
      <w:bookmarkStart w:id="46" w:name="_Toc104297783"/>
      <w:bookmarkStart w:id="47" w:name="_Toc104300094"/>
      <w:bookmarkStart w:id="48" w:name="_Toc104791956"/>
      <w:r w:rsidRPr="004D3578">
        <w:t>3.2</w:t>
      </w:r>
      <w:r w:rsidRPr="004D3578">
        <w:tab/>
        <w:t>Symbols</w:t>
      </w:r>
      <w:bookmarkEnd w:id="43"/>
      <w:bookmarkEnd w:id="44"/>
      <w:bookmarkEnd w:id="45"/>
      <w:bookmarkEnd w:id="46"/>
      <w:bookmarkEnd w:id="47"/>
      <w:bookmarkEnd w:id="48"/>
    </w:p>
    <w:p w14:paraId="253ADBE7" w14:textId="77777777" w:rsidR="008A6D4A" w:rsidRPr="004D3578" w:rsidRDefault="008A6D4A" w:rsidP="008A6D4A">
      <w:pPr>
        <w:keepNext/>
      </w:pPr>
      <w:r w:rsidRPr="004D3578">
        <w:t>For the purposes of the present document, the following symbols apply:</w:t>
      </w:r>
    </w:p>
    <w:p w14:paraId="39185FB1" w14:textId="77777777" w:rsidR="008A6D4A" w:rsidRPr="004D3578" w:rsidRDefault="008A6D4A" w:rsidP="008A6D4A">
      <w:pPr>
        <w:pStyle w:val="EW"/>
      </w:pPr>
    </w:p>
    <w:p w14:paraId="771BD9EC" w14:textId="77777777" w:rsidR="008A6D4A" w:rsidRPr="004D3578" w:rsidRDefault="008A6D4A" w:rsidP="007A4424">
      <w:pPr>
        <w:pStyle w:val="Heading2"/>
      </w:pPr>
      <w:bookmarkStart w:id="49" w:name="_Toc510696583"/>
      <w:bookmarkStart w:id="50" w:name="_Toc35971375"/>
      <w:bookmarkStart w:id="51" w:name="_Toc98500869"/>
      <w:bookmarkStart w:id="52" w:name="_Toc104297784"/>
      <w:bookmarkStart w:id="53" w:name="_Toc104300095"/>
      <w:bookmarkStart w:id="54" w:name="_Toc104791957"/>
      <w:r w:rsidRPr="004D3578">
        <w:t>3.3</w:t>
      </w:r>
      <w:r w:rsidRPr="004D3578">
        <w:tab/>
        <w:t>Abbreviations</w:t>
      </w:r>
      <w:bookmarkEnd w:id="49"/>
      <w:bookmarkEnd w:id="50"/>
      <w:bookmarkEnd w:id="51"/>
      <w:bookmarkEnd w:id="52"/>
      <w:bookmarkEnd w:id="53"/>
      <w:bookmarkEnd w:id="54"/>
    </w:p>
    <w:p w14:paraId="02841DA9" w14:textId="710BB55F"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766EEA35" w14:textId="77777777" w:rsidR="00E91D33" w:rsidRPr="00052626" w:rsidRDefault="00E91D33" w:rsidP="00E91D33">
      <w:pPr>
        <w:pStyle w:val="EW"/>
      </w:pPr>
      <w:r w:rsidRPr="00052626">
        <w:t>5MBS</w:t>
      </w:r>
      <w:r w:rsidRPr="00052626">
        <w:tab/>
        <w:t>5G Multicast-Broadcast Services</w:t>
      </w:r>
    </w:p>
    <w:p w14:paraId="181BED3D" w14:textId="77777777" w:rsidR="00E91D33" w:rsidRDefault="00E91D33" w:rsidP="00E91D33">
      <w:pPr>
        <w:pStyle w:val="EW"/>
      </w:pPr>
      <w:r>
        <w:t>AF</w:t>
      </w:r>
      <w:r>
        <w:tab/>
        <w:t>Application Function</w:t>
      </w:r>
    </w:p>
    <w:p w14:paraId="02690BEA" w14:textId="77777777" w:rsidR="00E91D33" w:rsidRPr="00052626" w:rsidRDefault="00E91D33" w:rsidP="00E91D33">
      <w:pPr>
        <w:pStyle w:val="EW"/>
      </w:pPr>
      <w:r>
        <w:t>AS</w:t>
      </w:r>
      <w:r>
        <w:tab/>
      </w:r>
      <w:r w:rsidRPr="00052626">
        <w:t>Application server</w:t>
      </w:r>
    </w:p>
    <w:p w14:paraId="12FABFD1" w14:textId="77777777" w:rsidR="00E91D33" w:rsidRPr="00052626" w:rsidRDefault="00E91D33" w:rsidP="00E91D33">
      <w:pPr>
        <w:pStyle w:val="EW"/>
        <w:rPr>
          <w:lang w:eastAsia="zh-CN"/>
        </w:rPr>
      </w:pPr>
      <w:r w:rsidRPr="00052626">
        <w:rPr>
          <w:lang w:eastAsia="zh-CN"/>
        </w:rPr>
        <w:t>DNN</w:t>
      </w:r>
      <w:r w:rsidRPr="00052626">
        <w:rPr>
          <w:lang w:eastAsia="zh-CN"/>
        </w:rPr>
        <w:tab/>
      </w:r>
      <w:r w:rsidRPr="00052626">
        <w:t>Data Network Name</w:t>
      </w:r>
    </w:p>
    <w:p w14:paraId="389D640F" w14:textId="77777777" w:rsidR="00E91D33" w:rsidRPr="00052626" w:rsidRDefault="00E91D33" w:rsidP="00E91D33">
      <w:pPr>
        <w:pStyle w:val="EW"/>
        <w:rPr>
          <w:lang w:eastAsia="zh-CN"/>
        </w:rPr>
      </w:pPr>
      <w:r w:rsidRPr="00052626">
        <w:rPr>
          <w:lang w:eastAsia="zh-CN"/>
        </w:rPr>
        <w:t>MBSF</w:t>
      </w:r>
      <w:r w:rsidRPr="00052626">
        <w:rPr>
          <w:lang w:eastAsia="zh-CN"/>
        </w:rPr>
        <w:tab/>
        <w:t>Multicast/Broadcast Service Function</w:t>
      </w:r>
    </w:p>
    <w:p w14:paraId="09146799" w14:textId="77777777" w:rsidR="00E91D33" w:rsidRPr="00052626" w:rsidRDefault="00E91D33" w:rsidP="00E91D33">
      <w:pPr>
        <w:pStyle w:val="EW"/>
        <w:rPr>
          <w:lang w:eastAsia="zh-CN"/>
        </w:rPr>
      </w:pPr>
      <w:r w:rsidRPr="00052626">
        <w:rPr>
          <w:lang w:eastAsia="zh-CN"/>
        </w:rPr>
        <w:t>MBSTF</w:t>
      </w:r>
      <w:r w:rsidRPr="00052626">
        <w:rPr>
          <w:lang w:eastAsia="zh-CN"/>
        </w:rPr>
        <w:tab/>
        <w:t>Multicast/Broadcast Service Transport Function</w:t>
      </w:r>
    </w:p>
    <w:p w14:paraId="6ED70B62" w14:textId="77777777" w:rsidR="00E91D33" w:rsidRPr="00052626" w:rsidRDefault="00E91D33" w:rsidP="00E91D33">
      <w:pPr>
        <w:pStyle w:val="EW"/>
        <w:rPr>
          <w:lang w:eastAsia="zh-CN"/>
        </w:rPr>
      </w:pPr>
      <w:r w:rsidRPr="00052626">
        <w:rPr>
          <w:lang w:eastAsia="zh-CN"/>
        </w:rPr>
        <w:t>MB-SMF</w:t>
      </w:r>
      <w:r w:rsidRPr="00052626">
        <w:rPr>
          <w:lang w:eastAsia="zh-CN"/>
        </w:rPr>
        <w:tab/>
        <w:t>Multicast/Broadcast Session Management Function</w:t>
      </w:r>
    </w:p>
    <w:p w14:paraId="4ADC8E49" w14:textId="77777777" w:rsidR="00E91D33" w:rsidRPr="00052626" w:rsidRDefault="00E91D33" w:rsidP="00E91D33">
      <w:pPr>
        <w:pStyle w:val="EW"/>
        <w:rPr>
          <w:lang w:eastAsia="zh-CN"/>
        </w:rPr>
      </w:pPr>
      <w:r w:rsidRPr="00052626">
        <w:rPr>
          <w:lang w:eastAsia="zh-CN"/>
        </w:rPr>
        <w:t>MB-UPF</w:t>
      </w:r>
      <w:r w:rsidRPr="00052626">
        <w:rPr>
          <w:lang w:eastAsia="zh-CN"/>
        </w:rPr>
        <w:tab/>
        <w:t>Multicast/Broadcast User Plane Function</w:t>
      </w:r>
    </w:p>
    <w:p w14:paraId="0A4B5EB7" w14:textId="77777777" w:rsidR="00E91D33" w:rsidRPr="00052626" w:rsidRDefault="00E91D33" w:rsidP="00E91D33">
      <w:pPr>
        <w:pStyle w:val="EW"/>
      </w:pPr>
      <w:r w:rsidRPr="00052626">
        <w:t>NEF</w:t>
      </w:r>
      <w:r w:rsidRPr="00052626">
        <w:tab/>
        <w:t>Network Exposure Function</w:t>
      </w:r>
    </w:p>
    <w:p w14:paraId="087D3DF1" w14:textId="77777777" w:rsidR="00E91D33" w:rsidRPr="00052626" w:rsidRDefault="00E91D33" w:rsidP="00E91D33">
      <w:pPr>
        <w:pStyle w:val="EW"/>
      </w:pPr>
      <w:r w:rsidRPr="00052626">
        <w:t>NF</w:t>
      </w:r>
      <w:r w:rsidRPr="00052626">
        <w:tab/>
        <w:t>Network Function</w:t>
      </w:r>
    </w:p>
    <w:p w14:paraId="47BE0783" w14:textId="77777777" w:rsidR="00E91D33" w:rsidRPr="00052626" w:rsidRDefault="00E91D33" w:rsidP="00E91D33">
      <w:pPr>
        <w:pStyle w:val="EW"/>
      </w:pPr>
      <w:r w:rsidRPr="00052626">
        <w:t>S-NSSAI</w:t>
      </w:r>
      <w:r w:rsidRPr="00052626">
        <w:tab/>
        <w:t>Single Network Slice Selection Assistance Information</w:t>
      </w:r>
    </w:p>
    <w:p w14:paraId="603318EF" w14:textId="77777777" w:rsidR="00E91D33" w:rsidRPr="00052626" w:rsidRDefault="00E91D33" w:rsidP="00E91D33">
      <w:pPr>
        <w:pStyle w:val="EW"/>
      </w:pPr>
      <w:r w:rsidRPr="00052626">
        <w:t>TMGI</w:t>
      </w:r>
      <w:r w:rsidRPr="00052626">
        <w:tab/>
        <w:t xml:space="preserve">Temporary Mobile Group Identity </w:t>
      </w:r>
    </w:p>
    <w:p w14:paraId="2BFB4199" w14:textId="09B21D21" w:rsidR="008A6D4A" w:rsidRPr="004D3578" w:rsidRDefault="00E91D33" w:rsidP="008A6D4A">
      <w:pPr>
        <w:pStyle w:val="EW"/>
      </w:pPr>
      <w:r w:rsidRPr="00052626">
        <w:t>URI</w:t>
      </w:r>
      <w:r w:rsidRPr="00052626">
        <w:tab/>
        <w:t>Uniform Resource Identifier</w:t>
      </w:r>
    </w:p>
    <w:p w14:paraId="61105057" w14:textId="77777777" w:rsidR="008A6D4A" w:rsidRDefault="008A6D4A" w:rsidP="007A4424">
      <w:pPr>
        <w:pStyle w:val="Heading1"/>
      </w:pPr>
      <w:bookmarkStart w:id="55" w:name="_Toc510696584"/>
      <w:bookmarkStart w:id="56" w:name="_Toc35971376"/>
      <w:bookmarkStart w:id="57" w:name="_Toc98500870"/>
      <w:bookmarkStart w:id="58" w:name="_Toc104297785"/>
      <w:bookmarkStart w:id="59" w:name="_Toc104300096"/>
      <w:bookmarkStart w:id="60" w:name="_Toc104791958"/>
      <w:r w:rsidRPr="004D3578">
        <w:t>4</w:t>
      </w:r>
      <w:r w:rsidRPr="004D3578">
        <w:tab/>
      </w:r>
      <w:r>
        <w:t>Overview</w:t>
      </w:r>
      <w:bookmarkEnd w:id="55"/>
      <w:bookmarkEnd w:id="56"/>
      <w:bookmarkEnd w:id="57"/>
      <w:bookmarkEnd w:id="58"/>
      <w:bookmarkEnd w:id="59"/>
      <w:bookmarkEnd w:id="60"/>
    </w:p>
    <w:p w14:paraId="71408AC6" w14:textId="0FDED35C" w:rsidR="009A0E82" w:rsidRPr="00127E7B" w:rsidRDefault="009A0E82" w:rsidP="009A0E82">
      <w:pPr>
        <w:pStyle w:val="Heading2"/>
        <w:rPr>
          <w:lang w:eastAsia="zh-CN"/>
        </w:rPr>
      </w:pPr>
      <w:bookmarkStart w:id="61" w:name="_Toc93868940"/>
      <w:bookmarkStart w:id="62" w:name="_Toc97040951"/>
      <w:bookmarkStart w:id="63" w:name="_Toc104297786"/>
      <w:bookmarkStart w:id="64" w:name="_Toc104300097"/>
      <w:bookmarkStart w:id="65" w:name="_Toc104791959"/>
      <w:r>
        <w:rPr>
          <w:rFonts w:hint="eastAsia"/>
          <w:lang w:eastAsia="zh-CN"/>
        </w:rPr>
        <w:t>4</w:t>
      </w:r>
      <w:r w:rsidRPr="00127E7B">
        <w:t>.</w:t>
      </w:r>
      <w:r>
        <w:t>1</w:t>
      </w:r>
      <w:r w:rsidRPr="00127E7B">
        <w:tab/>
      </w:r>
      <w:r>
        <w:rPr>
          <w:lang w:eastAsia="zh-CN"/>
        </w:rPr>
        <w:t>General</w:t>
      </w:r>
      <w:bookmarkEnd w:id="61"/>
      <w:bookmarkEnd w:id="62"/>
      <w:bookmarkEnd w:id="63"/>
      <w:bookmarkEnd w:id="64"/>
      <w:bookmarkEnd w:id="65"/>
    </w:p>
    <w:p w14:paraId="5418D0AE" w14:textId="77777777" w:rsidR="009A0E82" w:rsidRPr="00127E7B" w:rsidRDefault="009A0E82" w:rsidP="009A0E82">
      <w:r w:rsidRPr="00127E7B">
        <w:t xml:space="preserve">Within the 5GC, the </w:t>
      </w:r>
      <w:r>
        <w:t>MBSTF</w:t>
      </w:r>
      <w:r w:rsidRPr="00127E7B">
        <w:t xml:space="preserve"> offers services to the </w:t>
      </w:r>
      <w:r>
        <w:t>MBSF</w:t>
      </w:r>
      <w:r w:rsidRPr="00127E7B">
        <w:t xml:space="preserve"> via the N</w:t>
      </w:r>
      <w:r>
        <w:t>mbstf</w:t>
      </w:r>
      <w:r w:rsidRPr="00127E7B">
        <w:t xml:space="preserve"> service based interface (see 3</w:t>
      </w:r>
      <w:r>
        <w:t>GPP TS 23.501 [2] and 3GPP TS 26.502 [17</w:t>
      </w:r>
      <w:r w:rsidRPr="00127E7B">
        <w:t>]).</w:t>
      </w:r>
    </w:p>
    <w:p w14:paraId="570A7BB3" w14:textId="77777777" w:rsidR="009A0E82" w:rsidRPr="00127E7B" w:rsidRDefault="009A0E82" w:rsidP="009A0E82">
      <w:pPr>
        <w:rPr>
          <w:lang w:eastAsia="zh-CN"/>
        </w:rPr>
      </w:pPr>
      <w:r w:rsidRPr="00127E7B">
        <w:t xml:space="preserve">Figures 4.1 provides the reference model (in service based interface representation and in reference point representation), with focus on the </w:t>
      </w:r>
      <w:r>
        <w:t>MBSTF</w:t>
      </w:r>
      <w:r w:rsidRPr="00127E7B">
        <w:t xml:space="preserve"> and the scope of the present specification.</w:t>
      </w:r>
    </w:p>
    <w:p w14:paraId="48386FB9" w14:textId="77777777" w:rsidR="009A0E82" w:rsidRPr="00127E7B" w:rsidRDefault="009A0E82" w:rsidP="009A0E82">
      <w:pPr>
        <w:pStyle w:val="TH"/>
        <w:rPr>
          <w:lang w:eastAsia="zh-CN"/>
        </w:rPr>
      </w:pPr>
      <w:r w:rsidRPr="00127E7B">
        <w:object w:dxaOrig="5784" w:dyaOrig="3336" w14:anchorId="16951B2F">
          <v:shape id="_x0000_i1027" type="#_x0000_t75" style="width:289.65pt;height:129.05pt" o:ole="">
            <v:imagedata r:id="rId12" o:title=""/>
          </v:shape>
          <o:OLEObject Type="Embed" ProgID="Visio.Drawing.11" ShapeID="_x0000_i1027" DrawAspect="Content" ObjectID="_1715404803" r:id="rId13"/>
        </w:object>
      </w:r>
    </w:p>
    <w:p w14:paraId="3822E30D" w14:textId="77777777" w:rsidR="009A0E82" w:rsidRPr="00127E7B" w:rsidRDefault="009A0E82" w:rsidP="009A0E82">
      <w:pPr>
        <w:pStyle w:val="TF"/>
        <w:rPr>
          <w:lang w:eastAsia="zh-CN"/>
        </w:rPr>
      </w:pPr>
      <w:r w:rsidRPr="00127E7B">
        <w:t xml:space="preserve">Figure 4-1: Reference </w:t>
      </w:r>
      <w:r w:rsidRPr="00127E7B">
        <w:rPr>
          <w:lang w:eastAsia="zh-CN"/>
        </w:rPr>
        <w:t xml:space="preserve">model – </w:t>
      </w:r>
      <w:r>
        <w:rPr>
          <w:lang w:eastAsia="zh-CN"/>
        </w:rPr>
        <w:t>MBSTF</w:t>
      </w:r>
    </w:p>
    <w:p w14:paraId="2D6D3135" w14:textId="77777777" w:rsidR="009A0E82" w:rsidRPr="00B539C3" w:rsidRDefault="009A0E82" w:rsidP="009A0E82">
      <w:pPr>
        <w:rPr>
          <w:b/>
        </w:rPr>
      </w:pPr>
      <w:r w:rsidRPr="00052626">
        <w:t>Nmb</w:t>
      </w:r>
      <w:r>
        <w:t>2</w:t>
      </w:r>
      <w:r w:rsidRPr="00052626">
        <w:t xml:space="preserve"> is the reference point between MBSF and </w:t>
      </w:r>
      <w:r>
        <w:t>MBSTF</w:t>
      </w:r>
      <w:r w:rsidRPr="00052626">
        <w:t>.</w:t>
      </w:r>
    </w:p>
    <w:p w14:paraId="51057CAB" w14:textId="77777777" w:rsidR="009A0E82" w:rsidRPr="00127E7B" w:rsidRDefault="009A0E82" w:rsidP="009A0E82">
      <w:pPr>
        <w:rPr>
          <w:lang w:eastAsia="zh-CN"/>
        </w:rPr>
      </w:pPr>
      <w:r w:rsidRPr="00127E7B">
        <w:t>The functionalities supported by the</w:t>
      </w:r>
      <w:r w:rsidRPr="00127E7B">
        <w:rPr>
          <w:rFonts w:hint="eastAsia"/>
          <w:lang w:eastAsia="zh-CN"/>
        </w:rPr>
        <w:t xml:space="preserve"> </w:t>
      </w:r>
      <w:r>
        <w:t>MBSTF</w:t>
      </w:r>
      <w:r w:rsidRPr="00127E7B">
        <w:t xml:space="preserve"> are listed in clause </w:t>
      </w:r>
      <w:r>
        <w:t>5</w:t>
      </w:r>
      <w:r w:rsidRPr="00127E7B">
        <w:t>.</w:t>
      </w:r>
      <w:r>
        <w:t>3</w:t>
      </w:r>
      <w:r w:rsidRPr="00127E7B">
        <w:t>.</w:t>
      </w:r>
      <w:r w:rsidRPr="00127E7B">
        <w:rPr>
          <w:lang w:eastAsia="zh-CN"/>
        </w:rPr>
        <w:t>2</w:t>
      </w:r>
      <w:r>
        <w:rPr>
          <w:lang w:eastAsia="zh-CN"/>
        </w:rPr>
        <w:t>.12</w:t>
      </w:r>
      <w:r w:rsidRPr="00127E7B">
        <w:t xml:space="preserve"> of 3GPP TS 23.</w:t>
      </w:r>
      <w:r>
        <w:t>247 [15</w:t>
      </w:r>
      <w:r w:rsidRPr="00127E7B">
        <w:t>].</w:t>
      </w:r>
    </w:p>
    <w:p w14:paraId="5A8C91B9" w14:textId="77777777" w:rsidR="009A0E82" w:rsidRPr="00127E7B" w:rsidRDefault="009A0E82" w:rsidP="009A0E82">
      <w:r w:rsidRPr="00127E7B">
        <w:rPr>
          <w:rFonts w:hint="eastAsia"/>
          <w:lang w:eastAsia="zh-CN"/>
        </w:rPr>
        <w:t>The services and service operations provided by the N</w:t>
      </w:r>
      <w:r>
        <w:rPr>
          <w:lang w:eastAsia="zh-CN"/>
        </w:rPr>
        <w:t>mbstf</w:t>
      </w:r>
      <w:r w:rsidRPr="00127E7B">
        <w:rPr>
          <w:rFonts w:hint="eastAsia"/>
          <w:lang w:eastAsia="zh-CN"/>
        </w:rPr>
        <w:t xml:space="preserve"> interface are listed in clause</w:t>
      </w:r>
      <w:r w:rsidRPr="00127E7B">
        <w:rPr>
          <w:lang w:eastAsia="zh-CN"/>
        </w:rPr>
        <w:t> </w:t>
      </w:r>
      <w:r>
        <w:rPr>
          <w:lang w:eastAsia="zh-CN"/>
        </w:rPr>
        <w:t>7.3</w:t>
      </w:r>
      <w:r w:rsidRPr="00127E7B">
        <w:rPr>
          <w:rFonts w:hint="eastAsia"/>
          <w:lang w:eastAsia="zh-CN"/>
        </w:rPr>
        <w:t xml:space="preserve"> of 3GPP TS</w:t>
      </w:r>
      <w:r w:rsidRPr="00127E7B">
        <w:rPr>
          <w:lang w:eastAsia="zh-CN"/>
        </w:rPr>
        <w:t> </w:t>
      </w:r>
      <w:r w:rsidRPr="00127E7B">
        <w:rPr>
          <w:rFonts w:hint="eastAsia"/>
          <w:lang w:val="en-US" w:eastAsia="zh-CN"/>
        </w:rPr>
        <w:t>2</w:t>
      </w:r>
      <w:r>
        <w:rPr>
          <w:lang w:val="en-US" w:eastAsia="zh-CN"/>
        </w:rPr>
        <w:t>6</w:t>
      </w:r>
      <w:r w:rsidRPr="00127E7B">
        <w:rPr>
          <w:rFonts w:hint="eastAsia"/>
          <w:lang w:val="en-US" w:eastAsia="zh-CN"/>
        </w:rPr>
        <w:t>.502</w:t>
      </w:r>
      <w:r w:rsidRPr="00127E7B">
        <w:rPr>
          <w:lang w:eastAsia="zh-CN"/>
        </w:rPr>
        <w:t> </w:t>
      </w:r>
      <w:r w:rsidRPr="00127E7B">
        <w:rPr>
          <w:rFonts w:hint="eastAsia"/>
          <w:lang w:val="en-US" w:eastAsia="zh-CN"/>
        </w:rPr>
        <w:t>[</w:t>
      </w:r>
      <w:r>
        <w:rPr>
          <w:lang w:val="en-US" w:eastAsia="zh-CN"/>
        </w:rPr>
        <w:t>17</w:t>
      </w:r>
      <w:r w:rsidRPr="00127E7B">
        <w:rPr>
          <w:rFonts w:hint="eastAsia"/>
          <w:lang w:val="en-US" w:eastAsia="zh-CN"/>
        </w:rPr>
        <w:t>].</w:t>
      </w:r>
    </w:p>
    <w:p w14:paraId="6A3C47FA" w14:textId="6CF9EB63" w:rsidR="008A6D4A" w:rsidRDefault="008A6D4A" w:rsidP="007A4424">
      <w:pPr>
        <w:pStyle w:val="Heading1"/>
      </w:pPr>
      <w:bookmarkStart w:id="66" w:name="_Toc510696585"/>
      <w:bookmarkStart w:id="67" w:name="_Toc35971377"/>
      <w:bookmarkStart w:id="68" w:name="_Toc98500871"/>
      <w:bookmarkStart w:id="69" w:name="_Toc104297787"/>
      <w:bookmarkStart w:id="70" w:name="_Toc104300098"/>
      <w:bookmarkStart w:id="71" w:name="_Toc104791960"/>
      <w:r>
        <w:t>5</w:t>
      </w:r>
      <w:r w:rsidRPr="004D3578">
        <w:tab/>
      </w:r>
      <w:r>
        <w:t xml:space="preserve">Services offered by the </w:t>
      </w:r>
      <w:bookmarkEnd w:id="66"/>
      <w:bookmarkEnd w:id="67"/>
      <w:r w:rsidR="00A14257">
        <w:t>MBSTF</w:t>
      </w:r>
      <w:bookmarkEnd w:id="68"/>
      <w:bookmarkEnd w:id="69"/>
      <w:bookmarkEnd w:id="70"/>
      <w:bookmarkEnd w:id="71"/>
    </w:p>
    <w:p w14:paraId="5A6A4D44" w14:textId="4077FD3B" w:rsidR="008A6D4A" w:rsidRDefault="008A6D4A" w:rsidP="007A4424">
      <w:pPr>
        <w:pStyle w:val="Heading2"/>
      </w:pPr>
      <w:bookmarkStart w:id="72" w:name="_Toc510696586"/>
      <w:bookmarkStart w:id="73" w:name="_Toc35971378"/>
      <w:bookmarkStart w:id="74" w:name="_Toc98500872"/>
      <w:bookmarkStart w:id="75" w:name="_Toc104297788"/>
      <w:bookmarkStart w:id="76" w:name="_Toc104300099"/>
      <w:bookmarkStart w:id="77" w:name="_Toc104791961"/>
      <w:r>
        <w:t>5.1</w:t>
      </w:r>
      <w:r>
        <w:tab/>
        <w:t>Introduction</w:t>
      </w:r>
      <w:bookmarkEnd w:id="72"/>
      <w:bookmarkEnd w:id="73"/>
      <w:bookmarkEnd w:id="74"/>
      <w:bookmarkEnd w:id="75"/>
      <w:bookmarkEnd w:id="76"/>
      <w:bookmarkEnd w:id="77"/>
    </w:p>
    <w:p w14:paraId="2E5DCEF4" w14:textId="77777777" w:rsidR="009F397A" w:rsidRPr="00052626" w:rsidRDefault="009F397A" w:rsidP="009F397A">
      <w:r w:rsidRPr="00052626">
        <w:t xml:space="preserve">Table 5.1-1 summarizes the SBI services produced by </w:t>
      </w:r>
      <w:r>
        <w:t>the MB</w:t>
      </w:r>
      <w:r w:rsidRPr="00052626">
        <w:t>S</w:t>
      </w:r>
      <w:r>
        <w:t>TF.</w:t>
      </w:r>
    </w:p>
    <w:p w14:paraId="5FD92415" w14:textId="77777777" w:rsidR="009F397A" w:rsidRPr="00052626" w:rsidRDefault="009F397A" w:rsidP="009F397A">
      <w:pPr>
        <w:pStyle w:val="TH"/>
      </w:pPr>
      <w:r w:rsidRPr="00052626">
        <w:t>Table 5.</w:t>
      </w:r>
      <w:r>
        <w:t>1-1: NF Services provided by MBST</w:t>
      </w:r>
      <w:r w:rsidRPr="00052626">
        <w:t>F</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7"/>
        <w:gridCol w:w="5046"/>
        <w:gridCol w:w="1771"/>
      </w:tblGrid>
      <w:tr w:rsidR="009F397A" w:rsidRPr="00052626" w14:paraId="4E649744" w14:textId="77777777" w:rsidTr="0085185C">
        <w:tc>
          <w:tcPr>
            <w:tcW w:w="2263" w:type="dxa"/>
            <w:shd w:val="clear" w:color="auto" w:fill="auto"/>
          </w:tcPr>
          <w:p w14:paraId="284A115F" w14:textId="77777777" w:rsidR="009F397A" w:rsidRPr="00052626" w:rsidRDefault="009F397A" w:rsidP="0085185C">
            <w:pPr>
              <w:pStyle w:val="TAH"/>
            </w:pPr>
            <w:r w:rsidRPr="00052626">
              <w:t>Service Name</w:t>
            </w:r>
          </w:p>
        </w:tc>
        <w:tc>
          <w:tcPr>
            <w:tcW w:w="5529" w:type="dxa"/>
            <w:shd w:val="clear" w:color="auto" w:fill="auto"/>
          </w:tcPr>
          <w:p w14:paraId="3C8937E3" w14:textId="77777777" w:rsidR="009F397A" w:rsidRPr="00052626" w:rsidRDefault="009F397A" w:rsidP="0085185C">
            <w:pPr>
              <w:pStyle w:val="TAH"/>
            </w:pPr>
            <w:r w:rsidRPr="00052626">
              <w:t>Description</w:t>
            </w:r>
          </w:p>
        </w:tc>
        <w:tc>
          <w:tcPr>
            <w:tcW w:w="1842" w:type="dxa"/>
            <w:shd w:val="clear" w:color="auto" w:fill="auto"/>
          </w:tcPr>
          <w:p w14:paraId="7731D927" w14:textId="77777777" w:rsidR="009F397A" w:rsidRPr="00052626" w:rsidRDefault="009F397A" w:rsidP="0085185C">
            <w:pPr>
              <w:pStyle w:val="TAH"/>
            </w:pPr>
            <w:r w:rsidRPr="00052626">
              <w:t>Example Consumers</w:t>
            </w:r>
          </w:p>
        </w:tc>
      </w:tr>
      <w:tr w:rsidR="009F397A" w:rsidRPr="00052626" w14:paraId="679D208D" w14:textId="77777777" w:rsidTr="0085185C">
        <w:tc>
          <w:tcPr>
            <w:tcW w:w="2263" w:type="dxa"/>
            <w:shd w:val="clear" w:color="auto" w:fill="auto"/>
          </w:tcPr>
          <w:p w14:paraId="040BED57" w14:textId="77777777" w:rsidR="009F397A" w:rsidRPr="00052626" w:rsidRDefault="009F397A" w:rsidP="0085185C">
            <w:pPr>
              <w:pStyle w:val="TAL"/>
            </w:pPr>
            <w:r w:rsidRPr="00052626">
              <w:t>Nmbs</w:t>
            </w:r>
            <w:r>
              <w:t>t</w:t>
            </w:r>
            <w:r w:rsidRPr="00052626">
              <w:t>f_</w:t>
            </w:r>
            <w:r>
              <w:t>MBSDistributionSession</w:t>
            </w:r>
          </w:p>
        </w:tc>
        <w:tc>
          <w:tcPr>
            <w:tcW w:w="5529" w:type="dxa"/>
            <w:shd w:val="clear" w:color="auto" w:fill="auto"/>
          </w:tcPr>
          <w:p w14:paraId="589CC9B8" w14:textId="77777777" w:rsidR="009F397A" w:rsidRPr="00052626" w:rsidRDefault="009F397A" w:rsidP="0085185C">
            <w:pPr>
              <w:pStyle w:val="TAL"/>
            </w:pPr>
            <w:r>
              <w:t>Manage</w:t>
            </w:r>
            <w:r w:rsidRPr="005F5B8C">
              <w:rPr>
                <w:lang w:eastAsia="zh-CN"/>
              </w:rPr>
              <w:t xml:space="preserve"> </w:t>
            </w:r>
            <w:r>
              <w:rPr>
                <w:lang w:eastAsia="zh-CN"/>
              </w:rPr>
              <w:t xml:space="preserve">(e.g. Create, Modify, Delete) </w:t>
            </w:r>
            <w:r w:rsidRPr="005F5B8C">
              <w:rPr>
                <w:lang w:eastAsia="zh-CN"/>
              </w:rPr>
              <w:t>a new MBS Distr</w:t>
            </w:r>
            <w:r>
              <w:rPr>
                <w:lang w:eastAsia="zh-CN"/>
              </w:rPr>
              <w:t>ibution Session within the MBSTF.</w:t>
            </w:r>
          </w:p>
        </w:tc>
        <w:tc>
          <w:tcPr>
            <w:tcW w:w="1842" w:type="dxa"/>
            <w:shd w:val="clear" w:color="auto" w:fill="auto"/>
          </w:tcPr>
          <w:p w14:paraId="11F36AA5" w14:textId="77777777" w:rsidR="009F397A" w:rsidRPr="00052626" w:rsidRDefault="009F397A" w:rsidP="0085185C">
            <w:pPr>
              <w:pStyle w:val="TAL"/>
            </w:pPr>
            <w:r>
              <w:t>MBSF</w:t>
            </w:r>
          </w:p>
          <w:p w14:paraId="424EE467" w14:textId="77777777" w:rsidR="009F397A" w:rsidRPr="00052626" w:rsidRDefault="009F397A" w:rsidP="0085185C">
            <w:pPr>
              <w:pStyle w:val="TAL"/>
            </w:pPr>
          </w:p>
        </w:tc>
      </w:tr>
    </w:tbl>
    <w:p w14:paraId="4DACCABB" w14:textId="77777777" w:rsidR="008A6D4A" w:rsidRDefault="008A6D4A" w:rsidP="0051544E"/>
    <w:p w14:paraId="5F4F86D6" w14:textId="45176656" w:rsidR="003E58FE" w:rsidRPr="002D1C72" w:rsidRDefault="003E58FE" w:rsidP="003E58FE">
      <w:r w:rsidRPr="002D1C72">
        <w:t>Table</w:t>
      </w:r>
      <w:r>
        <w:t> </w:t>
      </w:r>
      <w:r w:rsidRPr="002D1C72">
        <w:t>5.1-</w:t>
      </w:r>
      <w:r w:rsidR="009F397A">
        <w:t>2</w:t>
      </w:r>
      <w:r w:rsidR="009F397A" w:rsidRPr="002D1C72">
        <w:t xml:space="preserve"> </w:t>
      </w:r>
      <w:r w:rsidRPr="002D1C72">
        <w:t>summarizes the corresponding APIs defined for this specification.</w:t>
      </w:r>
    </w:p>
    <w:p w14:paraId="08F4A294" w14:textId="2DBDD280" w:rsidR="003E58FE" w:rsidRPr="002D1C72" w:rsidRDefault="003E58FE" w:rsidP="003E58FE">
      <w:pPr>
        <w:pStyle w:val="TH"/>
      </w:pPr>
      <w:r w:rsidRPr="002D1C72">
        <w:t>Table</w:t>
      </w:r>
      <w:r>
        <w:t> </w:t>
      </w:r>
      <w:r w:rsidRPr="002D1C72">
        <w:t>5.1-</w:t>
      </w:r>
      <w:r w:rsidR="009F397A">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7"/>
        <w:gridCol w:w="807"/>
        <w:gridCol w:w="1648"/>
        <w:gridCol w:w="2267"/>
        <w:gridCol w:w="1149"/>
        <w:gridCol w:w="943"/>
      </w:tblGrid>
      <w:tr w:rsidR="003E58FE" w:rsidRPr="00B54FF5" w14:paraId="683ED079" w14:textId="77777777" w:rsidTr="00D94B99">
        <w:tc>
          <w:tcPr>
            <w:tcW w:w="2073" w:type="dxa"/>
            <w:shd w:val="clear" w:color="auto" w:fill="D9D9D9"/>
            <w:vAlign w:val="center"/>
          </w:tcPr>
          <w:p w14:paraId="2C0DAB48" w14:textId="77777777" w:rsidR="003E58FE" w:rsidRPr="0016361A" w:rsidRDefault="003E58FE" w:rsidP="00535339">
            <w:pPr>
              <w:pStyle w:val="TAH"/>
            </w:pPr>
            <w:r w:rsidRPr="00F112E4">
              <w:t>Service Name</w:t>
            </w:r>
          </w:p>
        </w:tc>
        <w:tc>
          <w:tcPr>
            <w:tcW w:w="807" w:type="dxa"/>
            <w:shd w:val="clear" w:color="auto" w:fill="D9D9D9"/>
            <w:vAlign w:val="center"/>
          </w:tcPr>
          <w:p w14:paraId="2370C6BE" w14:textId="77777777" w:rsidR="003E58FE" w:rsidRPr="0016361A" w:rsidRDefault="003E58FE" w:rsidP="00535339">
            <w:pPr>
              <w:pStyle w:val="TAH"/>
            </w:pPr>
            <w:r w:rsidRPr="00F112E4">
              <w:t>Clause</w:t>
            </w:r>
          </w:p>
        </w:tc>
        <w:tc>
          <w:tcPr>
            <w:tcW w:w="2160" w:type="dxa"/>
            <w:shd w:val="clear" w:color="auto" w:fill="D9D9D9"/>
            <w:vAlign w:val="center"/>
          </w:tcPr>
          <w:p w14:paraId="38853BD8" w14:textId="77777777" w:rsidR="003E58FE" w:rsidRPr="0016361A" w:rsidRDefault="003E58FE" w:rsidP="00535339">
            <w:pPr>
              <w:pStyle w:val="TAH"/>
            </w:pPr>
            <w:r w:rsidRPr="00F112E4">
              <w:t>Description</w:t>
            </w:r>
          </w:p>
        </w:tc>
        <w:tc>
          <w:tcPr>
            <w:tcW w:w="2245" w:type="dxa"/>
            <w:shd w:val="clear" w:color="auto" w:fill="D9D9D9"/>
            <w:vAlign w:val="center"/>
          </w:tcPr>
          <w:p w14:paraId="6A55989F" w14:textId="77777777" w:rsidR="003E58FE" w:rsidRPr="0016361A" w:rsidRDefault="003E58FE" w:rsidP="00535339">
            <w:pPr>
              <w:pStyle w:val="TAH"/>
            </w:pPr>
            <w:r w:rsidRPr="00F112E4">
              <w:t>OpenAPI Specification File</w:t>
            </w:r>
          </w:p>
        </w:tc>
        <w:tc>
          <w:tcPr>
            <w:tcW w:w="1197" w:type="dxa"/>
            <w:shd w:val="clear" w:color="auto" w:fill="D9D9D9"/>
            <w:vAlign w:val="center"/>
          </w:tcPr>
          <w:p w14:paraId="70CCECB7" w14:textId="77777777" w:rsidR="003E58FE" w:rsidRPr="0016361A" w:rsidRDefault="003E58FE" w:rsidP="00535339">
            <w:pPr>
              <w:pStyle w:val="TAH"/>
            </w:pPr>
            <w:r w:rsidRPr="00F112E4">
              <w:t>apiName</w:t>
            </w:r>
          </w:p>
        </w:tc>
        <w:tc>
          <w:tcPr>
            <w:tcW w:w="1147" w:type="dxa"/>
            <w:shd w:val="clear" w:color="auto" w:fill="D9D9D9"/>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94B99">
        <w:tc>
          <w:tcPr>
            <w:tcW w:w="2073" w:type="dxa"/>
            <w:shd w:val="clear" w:color="auto" w:fill="auto"/>
            <w:vAlign w:val="center"/>
          </w:tcPr>
          <w:p w14:paraId="4CD0AABE" w14:textId="6641497F" w:rsidR="003E58FE" w:rsidRPr="0016361A" w:rsidRDefault="009F397A" w:rsidP="00D94B99">
            <w:pPr>
              <w:pStyle w:val="TAL"/>
            </w:pPr>
            <w:r w:rsidRPr="00052626">
              <w:t>Nmbs</w:t>
            </w:r>
            <w:r>
              <w:t>t</w:t>
            </w:r>
            <w:r w:rsidRPr="00052626">
              <w:t>f_</w:t>
            </w:r>
            <w:r>
              <w:t>MBSDistributionSession</w:t>
            </w:r>
          </w:p>
        </w:tc>
        <w:tc>
          <w:tcPr>
            <w:tcW w:w="807" w:type="dxa"/>
            <w:shd w:val="clear" w:color="auto" w:fill="auto"/>
            <w:vAlign w:val="center"/>
          </w:tcPr>
          <w:p w14:paraId="7C3318D5" w14:textId="71AD7489" w:rsidR="003E58FE" w:rsidRPr="00E20840" w:rsidRDefault="009F397A" w:rsidP="00535339">
            <w:pPr>
              <w:pStyle w:val="TAC"/>
            </w:pPr>
            <w:r>
              <w:t>5.2</w:t>
            </w:r>
          </w:p>
        </w:tc>
        <w:tc>
          <w:tcPr>
            <w:tcW w:w="2160" w:type="dxa"/>
            <w:shd w:val="clear" w:color="auto" w:fill="auto"/>
            <w:vAlign w:val="center"/>
          </w:tcPr>
          <w:p w14:paraId="4F4C8D1A" w14:textId="265C9F16" w:rsidR="003E58FE" w:rsidRPr="0016361A" w:rsidRDefault="009F397A" w:rsidP="00D94B99">
            <w:pPr>
              <w:pStyle w:val="TAL"/>
            </w:pPr>
            <w:r>
              <w:rPr>
                <w:lang w:val="fr-FR"/>
              </w:rPr>
              <w:t>MBSTF Distribution Session Service</w:t>
            </w:r>
          </w:p>
        </w:tc>
        <w:tc>
          <w:tcPr>
            <w:tcW w:w="2245" w:type="dxa"/>
            <w:shd w:val="clear" w:color="auto" w:fill="auto"/>
            <w:vAlign w:val="center"/>
          </w:tcPr>
          <w:p w14:paraId="46CE03AC" w14:textId="4A4FD773" w:rsidR="003E58FE" w:rsidRPr="0016361A" w:rsidRDefault="009F397A" w:rsidP="00D94B99">
            <w:pPr>
              <w:pStyle w:val="TAL"/>
            </w:pPr>
            <w:r w:rsidRPr="00052626">
              <w:t>TS295</w:t>
            </w:r>
            <w:r>
              <w:t>81</w:t>
            </w:r>
            <w:r w:rsidRPr="00052626">
              <w:t>_ Nmbs</w:t>
            </w:r>
            <w:r>
              <w:t>t</w:t>
            </w:r>
            <w:r w:rsidRPr="00052626">
              <w:t>f_</w:t>
            </w:r>
            <w:r>
              <w:t>DistSession</w:t>
            </w:r>
            <w:r w:rsidRPr="00052626">
              <w:t>.yaml</w:t>
            </w:r>
          </w:p>
        </w:tc>
        <w:tc>
          <w:tcPr>
            <w:tcW w:w="1197" w:type="dxa"/>
            <w:shd w:val="clear" w:color="auto" w:fill="auto"/>
            <w:vAlign w:val="center"/>
          </w:tcPr>
          <w:p w14:paraId="686FC688" w14:textId="7409230D" w:rsidR="003E58FE" w:rsidRPr="0016361A" w:rsidRDefault="009F397A" w:rsidP="00D94B99">
            <w:pPr>
              <w:pStyle w:val="TAL"/>
            </w:pPr>
            <w:r>
              <w:t>n</w:t>
            </w:r>
            <w:r w:rsidRPr="00052626">
              <w:t>mbs</w:t>
            </w:r>
            <w:r>
              <w:t>t</w:t>
            </w:r>
            <w:r w:rsidRPr="00052626">
              <w:t>f</w:t>
            </w:r>
            <w:r>
              <w:t>-distsession</w:t>
            </w:r>
          </w:p>
        </w:tc>
        <w:tc>
          <w:tcPr>
            <w:tcW w:w="1147" w:type="dxa"/>
            <w:shd w:val="clear" w:color="auto" w:fill="auto"/>
            <w:vAlign w:val="center"/>
          </w:tcPr>
          <w:p w14:paraId="23204293" w14:textId="1D92A67B" w:rsidR="003E58FE" w:rsidRPr="0016361A" w:rsidRDefault="009F397A" w:rsidP="00D94B99">
            <w:pPr>
              <w:pStyle w:val="TAC"/>
            </w:pPr>
            <w:r>
              <w:t>A.2</w:t>
            </w:r>
          </w:p>
        </w:tc>
      </w:tr>
    </w:tbl>
    <w:p w14:paraId="2F5727E2" w14:textId="77777777" w:rsidR="008A6D4A" w:rsidRDefault="008A6D4A" w:rsidP="0051544E">
      <w:pPr>
        <w:rPr>
          <w:lang w:val="en-US"/>
        </w:rPr>
      </w:pPr>
    </w:p>
    <w:p w14:paraId="3DA1E7A9" w14:textId="5E39FD92" w:rsidR="008A6D4A" w:rsidRDefault="008A6D4A" w:rsidP="007A4424">
      <w:pPr>
        <w:pStyle w:val="Heading2"/>
      </w:pPr>
      <w:bookmarkStart w:id="78" w:name="_Toc510696587"/>
      <w:bookmarkStart w:id="79" w:name="_Toc35971379"/>
      <w:bookmarkStart w:id="80" w:name="_Toc98500873"/>
      <w:bookmarkStart w:id="81" w:name="_Toc104297789"/>
      <w:bookmarkStart w:id="82" w:name="_Toc104300100"/>
      <w:bookmarkStart w:id="83" w:name="_Toc104791962"/>
      <w:r>
        <w:t>5.2</w:t>
      </w:r>
      <w:r>
        <w:tab/>
      </w:r>
      <w:r w:rsidR="00A14257" w:rsidRPr="005F5B8C">
        <w:rPr>
          <w:lang w:eastAsia="zh-CN"/>
        </w:rPr>
        <w:t>Nmbstf_MBSDistributionSession</w:t>
      </w:r>
      <w:r w:rsidRPr="00AF47A0">
        <w:t xml:space="preserve"> </w:t>
      </w:r>
      <w:r>
        <w:t>Service</w:t>
      </w:r>
      <w:bookmarkEnd w:id="78"/>
      <w:bookmarkEnd w:id="79"/>
      <w:bookmarkEnd w:id="80"/>
      <w:bookmarkEnd w:id="81"/>
      <w:bookmarkEnd w:id="82"/>
      <w:bookmarkEnd w:id="83"/>
    </w:p>
    <w:p w14:paraId="689EB835" w14:textId="37217D9D" w:rsidR="008A6D4A" w:rsidRDefault="008A6D4A" w:rsidP="007A4424">
      <w:pPr>
        <w:pStyle w:val="Heading3"/>
      </w:pPr>
      <w:bookmarkStart w:id="84" w:name="_Toc510696588"/>
      <w:bookmarkStart w:id="85" w:name="_Toc35971380"/>
      <w:bookmarkStart w:id="86" w:name="_Toc98500874"/>
      <w:bookmarkStart w:id="87" w:name="_Toc104297790"/>
      <w:bookmarkStart w:id="88" w:name="_Toc104300101"/>
      <w:bookmarkStart w:id="89" w:name="_Toc104791963"/>
      <w:r>
        <w:t>5.2.1</w:t>
      </w:r>
      <w:r>
        <w:tab/>
        <w:t>Service Description</w:t>
      </w:r>
      <w:bookmarkEnd w:id="84"/>
      <w:bookmarkEnd w:id="85"/>
      <w:bookmarkEnd w:id="86"/>
      <w:bookmarkEnd w:id="87"/>
      <w:bookmarkEnd w:id="88"/>
      <w:bookmarkEnd w:id="89"/>
    </w:p>
    <w:p w14:paraId="5C8420C5" w14:textId="77777777" w:rsidR="00D83FBA" w:rsidRPr="00052626" w:rsidRDefault="00D83FBA" w:rsidP="00D83FBA">
      <w:r w:rsidRPr="00052626">
        <w:t xml:space="preserve">The </w:t>
      </w:r>
      <w:r w:rsidRPr="005F5B8C">
        <w:rPr>
          <w:lang w:eastAsia="zh-CN"/>
        </w:rPr>
        <w:t>Nmbstf_MBSDistributionSession</w:t>
      </w:r>
      <w:r w:rsidRPr="00052626">
        <w:t xml:space="preserve"> service operates on MBS </w:t>
      </w:r>
      <w:r>
        <w:t>distribution s</w:t>
      </w:r>
      <w:r w:rsidRPr="00052626">
        <w:t>essions. The following are the key functionalities of this NF service:</w:t>
      </w:r>
    </w:p>
    <w:p w14:paraId="53EA003B" w14:textId="77777777" w:rsidR="00D83FBA" w:rsidRDefault="00D83FBA" w:rsidP="00D83FBA">
      <w:pPr>
        <w:pStyle w:val="B1"/>
      </w:pPr>
      <w:r w:rsidRPr="00052626">
        <w:t>-</w:t>
      </w:r>
      <w:r w:rsidRPr="00052626">
        <w:tab/>
        <w:t>Creation, modification</w:t>
      </w:r>
      <w:r>
        <w:t>, retrieval</w:t>
      </w:r>
      <w:r w:rsidRPr="00052626">
        <w:t xml:space="preserve"> and </w:t>
      </w:r>
      <w:r>
        <w:t>deletion</w:t>
      </w:r>
      <w:r w:rsidRPr="00052626">
        <w:t xml:space="preserve"> of MBS </w:t>
      </w:r>
      <w:r>
        <w:t>Distribution Sessions</w:t>
      </w:r>
    </w:p>
    <w:p w14:paraId="5317A908" w14:textId="1E0980CC" w:rsidR="00D83FBA" w:rsidRPr="00052626" w:rsidRDefault="00D83FBA" w:rsidP="00D83FBA">
      <w:r>
        <w:t>Table</w:t>
      </w:r>
      <w:r w:rsidR="0026428B">
        <w:t> </w:t>
      </w:r>
      <w:r>
        <w:t>5.2</w:t>
      </w:r>
      <w:r w:rsidRPr="00052626">
        <w:t xml:space="preserve">.1-1 lists the service operations that are supported by </w:t>
      </w:r>
      <w:r>
        <w:t xml:space="preserve">the </w:t>
      </w:r>
      <w:r w:rsidRPr="005F5B8C">
        <w:rPr>
          <w:lang w:eastAsia="zh-CN"/>
        </w:rPr>
        <w:t>Nmbstf_MBSDistributionSession</w:t>
      </w:r>
      <w:r w:rsidRPr="00052626">
        <w:t xml:space="preserve"> service.</w:t>
      </w:r>
    </w:p>
    <w:p w14:paraId="4DBC6A54" w14:textId="77777777" w:rsidR="00D83FBA" w:rsidRPr="00052626" w:rsidRDefault="00D83FBA" w:rsidP="00D83FBA">
      <w:pPr>
        <w:pStyle w:val="TH"/>
      </w:pPr>
      <w:r>
        <w:lastRenderedPageBreak/>
        <w:t>Table 5.2</w:t>
      </w:r>
      <w:r w:rsidRPr="00052626">
        <w:t xml:space="preserve">.1-1: Service operations supported by the </w:t>
      </w:r>
      <w:r w:rsidRPr="005F5B8C">
        <w:rPr>
          <w:lang w:eastAsia="zh-CN"/>
        </w:rPr>
        <w:t>Nmbstf_MBSDistributionSession</w:t>
      </w:r>
      <w:r w:rsidRPr="00052626">
        <w:t xml:space="preserve">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856"/>
        <w:gridCol w:w="1276"/>
        <w:gridCol w:w="2126"/>
      </w:tblGrid>
      <w:tr w:rsidR="00D83FBA" w:rsidRPr="00052626" w14:paraId="012079F7" w14:textId="77777777" w:rsidTr="0085185C">
        <w:tc>
          <w:tcPr>
            <w:tcW w:w="2376" w:type="dxa"/>
            <w:vAlign w:val="center"/>
          </w:tcPr>
          <w:p w14:paraId="5047EADC" w14:textId="77777777" w:rsidR="00D83FBA" w:rsidRPr="00052626" w:rsidRDefault="00D83FBA" w:rsidP="0085185C">
            <w:pPr>
              <w:pStyle w:val="TAH"/>
            </w:pPr>
            <w:r w:rsidRPr="00052626">
              <w:t>Service Operations</w:t>
            </w:r>
          </w:p>
        </w:tc>
        <w:tc>
          <w:tcPr>
            <w:tcW w:w="3856" w:type="dxa"/>
            <w:vAlign w:val="center"/>
          </w:tcPr>
          <w:p w14:paraId="7209EBA9" w14:textId="77777777" w:rsidR="00D83FBA" w:rsidRPr="00052626" w:rsidRDefault="00D83FBA" w:rsidP="0085185C">
            <w:pPr>
              <w:pStyle w:val="TAH"/>
            </w:pPr>
            <w:r w:rsidRPr="00052626">
              <w:t>Description</w:t>
            </w:r>
          </w:p>
        </w:tc>
        <w:tc>
          <w:tcPr>
            <w:tcW w:w="1276" w:type="dxa"/>
            <w:vAlign w:val="center"/>
          </w:tcPr>
          <w:p w14:paraId="01A2A843" w14:textId="77777777" w:rsidR="00D83FBA" w:rsidRPr="00052626" w:rsidRDefault="00D83FBA" w:rsidP="0085185C">
            <w:pPr>
              <w:pStyle w:val="TAH"/>
            </w:pPr>
            <w:r w:rsidRPr="00052626">
              <w:t>Operation</w:t>
            </w:r>
          </w:p>
          <w:p w14:paraId="581DBB2D" w14:textId="77777777" w:rsidR="00D83FBA" w:rsidRPr="00052626" w:rsidRDefault="00D83FBA" w:rsidP="0085185C">
            <w:pPr>
              <w:pStyle w:val="TAH"/>
            </w:pPr>
            <w:r w:rsidRPr="00052626">
              <w:t>Semantics</w:t>
            </w:r>
          </w:p>
        </w:tc>
        <w:tc>
          <w:tcPr>
            <w:tcW w:w="2126" w:type="dxa"/>
            <w:vAlign w:val="center"/>
          </w:tcPr>
          <w:p w14:paraId="07A286F8" w14:textId="77777777" w:rsidR="00D83FBA" w:rsidRPr="00052626" w:rsidRDefault="00D83FBA" w:rsidP="0085185C">
            <w:pPr>
              <w:pStyle w:val="TAH"/>
            </w:pPr>
            <w:r w:rsidRPr="00052626">
              <w:t>Example Consumers</w:t>
            </w:r>
          </w:p>
        </w:tc>
      </w:tr>
      <w:tr w:rsidR="00D83FBA" w:rsidRPr="00052626" w14:paraId="306E4CEE" w14:textId="77777777" w:rsidTr="0085185C">
        <w:tc>
          <w:tcPr>
            <w:tcW w:w="2376" w:type="dxa"/>
            <w:vAlign w:val="center"/>
          </w:tcPr>
          <w:p w14:paraId="55F3B01A" w14:textId="77777777" w:rsidR="00D83FBA" w:rsidRPr="00052626" w:rsidRDefault="00D83FBA" w:rsidP="0085185C">
            <w:pPr>
              <w:pStyle w:val="TAL"/>
            </w:pPr>
            <w:r w:rsidRPr="00052626">
              <w:t>Create</w:t>
            </w:r>
          </w:p>
        </w:tc>
        <w:tc>
          <w:tcPr>
            <w:tcW w:w="3856" w:type="dxa"/>
            <w:vAlign w:val="center"/>
          </w:tcPr>
          <w:p w14:paraId="00B7B835" w14:textId="77777777" w:rsidR="00D83FBA" w:rsidRPr="00052626" w:rsidRDefault="00D83FBA" w:rsidP="0085185C">
            <w:pPr>
              <w:pStyle w:val="TAL"/>
            </w:pPr>
            <w:r w:rsidRPr="005F5B8C">
              <w:t>Create</w:t>
            </w:r>
            <w:r w:rsidRPr="005F5B8C">
              <w:rPr>
                <w:lang w:eastAsia="zh-CN"/>
              </w:rPr>
              <w:t xml:space="preserve"> a new MBS Distribution Session within the MBSTF</w:t>
            </w:r>
          </w:p>
        </w:tc>
        <w:tc>
          <w:tcPr>
            <w:tcW w:w="1276" w:type="dxa"/>
            <w:vAlign w:val="center"/>
          </w:tcPr>
          <w:p w14:paraId="23227145" w14:textId="77777777" w:rsidR="00D83FBA" w:rsidRPr="00052626" w:rsidRDefault="00D83FBA" w:rsidP="0085185C">
            <w:pPr>
              <w:pStyle w:val="TAL"/>
            </w:pPr>
            <w:r w:rsidRPr="00052626">
              <w:t>Request / Response</w:t>
            </w:r>
          </w:p>
        </w:tc>
        <w:tc>
          <w:tcPr>
            <w:tcW w:w="2126" w:type="dxa"/>
            <w:vAlign w:val="center"/>
          </w:tcPr>
          <w:p w14:paraId="7B601764" w14:textId="77777777" w:rsidR="00D83FBA" w:rsidRPr="00052626" w:rsidRDefault="00D83FBA" w:rsidP="0085185C">
            <w:pPr>
              <w:pStyle w:val="TAL"/>
            </w:pPr>
            <w:r>
              <w:t>MBSF</w:t>
            </w:r>
          </w:p>
        </w:tc>
      </w:tr>
      <w:tr w:rsidR="00D83FBA" w:rsidRPr="00052626" w14:paraId="41054E56" w14:textId="77777777" w:rsidTr="0085185C">
        <w:tc>
          <w:tcPr>
            <w:tcW w:w="2376" w:type="dxa"/>
            <w:vAlign w:val="center"/>
          </w:tcPr>
          <w:p w14:paraId="128A106B" w14:textId="77777777" w:rsidR="00D83FBA" w:rsidRPr="00052626" w:rsidRDefault="00D83FBA" w:rsidP="0085185C">
            <w:pPr>
              <w:pStyle w:val="TAL"/>
            </w:pPr>
            <w:r w:rsidRPr="00052626">
              <w:t>Update</w:t>
            </w:r>
          </w:p>
        </w:tc>
        <w:tc>
          <w:tcPr>
            <w:tcW w:w="3856" w:type="dxa"/>
            <w:vAlign w:val="center"/>
          </w:tcPr>
          <w:p w14:paraId="55A49710" w14:textId="77777777" w:rsidR="00D83FBA" w:rsidRPr="00052626" w:rsidRDefault="00D83FBA" w:rsidP="0085185C">
            <w:pPr>
              <w:pStyle w:val="TAL"/>
            </w:pPr>
            <w:r w:rsidRPr="005F5B8C">
              <w:t>Update an existing</w:t>
            </w:r>
            <w:r w:rsidRPr="005F5B8C">
              <w:rPr>
                <w:lang w:eastAsia="zh-CN"/>
              </w:rPr>
              <w:t xml:space="preserve"> MBS Distribution Session</w:t>
            </w:r>
          </w:p>
        </w:tc>
        <w:tc>
          <w:tcPr>
            <w:tcW w:w="1276" w:type="dxa"/>
            <w:vAlign w:val="center"/>
          </w:tcPr>
          <w:p w14:paraId="26441183" w14:textId="77777777" w:rsidR="00D83FBA" w:rsidRPr="00052626" w:rsidRDefault="00D83FBA" w:rsidP="0085185C">
            <w:pPr>
              <w:pStyle w:val="TAL"/>
            </w:pPr>
            <w:r w:rsidRPr="00052626">
              <w:t>Request / Response</w:t>
            </w:r>
          </w:p>
        </w:tc>
        <w:tc>
          <w:tcPr>
            <w:tcW w:w="2126" w:type="dxa"/>
            <w:vAlign w:val="center"/>
          </w:tcPr>
          <w:p w14:paraId="1C609A1F" w14:textId="77777777" w:rsidR="00D83FBA" w:rsidRPr="00052626" w:rsidRDefault="00D83FBA" w:rsidP="0085185C">
            <w:pPr>
              <w:pStyle w:val="TAL"/>
            </w:pPr>
            <w:r>
              <w:t>MBSF</w:t>
            </w:r>
          </w:p>
        </w:tc>
      </w:tr>
      <w:tr w:rsidR="00D83FBA" w:rsidRPr="00052626" w14:paraId="4EC77D7C" w14:textId="77777777" w:rsidTr="0085185C">
        <w:tc>
          <w:tcPr>
            <w:tcW w:w="2376" w:type="dxa"/>
            <w:vAlign w:val="center"/>
          </w:tcPr>
          <w:p w14:paraId="039B0021" w14:textId="29A813D5" w:rsidR="00D83FBA" w:rsidRPr="00052626" w:rsidRDefault="00717E6C" w:rsidP="0085185C">
            <w:pPr>
              <w:pStyle w:val="TAL"/>
            </w:pPr>
            <w:r>
              <w:t>Destroy</w:t>
            </w:r>
          </w:p>
        </w:tc>
        <w:tc>
          <w:tcPr>
            <w:tcW w:w="3856" w:type="dxa"/>
            <w:vAlign w:val="center"/>
          </w:tcPr>
          <w:p w14:paraId="6C609F05" w14:textId="77777777" w:rsidR="00D83FBA" w:rsidRPr="00052626" w:rsidRDefault="00D83FBA" w:rsidP="0085185C">
            <w:pPr>
              <w:pStyle w:val="TAL"/>
            </w:pPr>
            <w:r w:rsidRPr="001255A7">
              <w:t>D</w:t>
            </w:r>
            <w:r>
              <w:rPr>
                <w:lang w:eastAsia="zh-CN"/>
              </w:rPr>
              <w:t>elete</w:t>
            </w:r>
            <w:r w:rsidRPr="005F5B8C">
              <w:rPr>
                <w:lang w:eastAsia="zh-CN"/>
              </w:rPr>
              <w:t xml:space="preserve"> an existing MBS Distribution Session</w:t>
            </w:r>
          </w:p>
        </w:tc>
        <w:tc>
          <w:tcPr>
            <w:tcW w:w="1276" w:type="dxa"/>
            <w:vAlign w:val="center"/>
          </w:tcPr>
          <w:p w14:paraId="51C16306" w14:textId="77777777" w:rsidR="00D83FBA" w:rsidRPr="00052626" w:rsidRDefault="00D83FBA" w:rsidP="0085185C">
            <w:pPr>
              <w:pStyle w:val="TAL"/>
            </w:pPr>
            <w:r w:rsidRPr="00052626">
              <w:t>Request / Response</w:t>
            </w:r>
          </w:p>
        </w:tc>
        <w:tc>
          <w:tcPr>
            <w:tcW w:w="2126" w:type="dxa"/>
            <w:vAlign w:val="center"/>
          </w:tcPr>
          <w:p w14:paraId="0300BFB7" w14:textId="77777777" w:rsidR="00D83FBA" w:rsidRPr="00052626" w:rsidRDefault="00D83FBA" w:rsidP="0085185C">
            <w:pPr>
              <w:pStyle w:val="TAL"/>
            </w:pPr>
            <w:r>
              <w:t>MBSF</w:t>
            </w:r>
          </w:p>
        </w:tc>
      </w:tr>
      <w:tr w:rsidR="00D83FBA" w:rsidRPr="00052626" w14:paraId="571D37E6" w14:textId="77777777" w:rsidTr="0085185C">
        <w:tc>
          <w:tcPr>
            <w:tcW w:w="2376" w:type="dxa"/>
            <w:vAlign w:val="center"/>
          </w:tcPr>
          <w:p w14:paraId="5625EC1E" w14:textId="77777777" w:rsidR="00D83FBA" w:rsidRPr="00052626" w:rsidDel="00AD00B2" w:rsidRDefault="00D83FBA" w:rsidP="0085185C">
            <w:pPr>
              <w:pStyle w:val="TAL"/>
            </w:pPr>
            <w:r>
              <w:t>Retrieve</w:t>
            </w:r>
          </w:p>
        </w:tc>
        <w:tc>
          <w:tcPr>
            <w:tcW w:w="3856" w:type="dxa"/>
            <w:vAlign w:val="center"/>
          </w:tcPr>
          <w:p w14:paraId="07E0253A" w14:textId="77777777" w:rsidR="00D83FBA" w:rsidRPr="00052626" w:rsidDel="00AD00B2" w:rsidRDefault="00D83FBA" w:rsidP="0085185C">
            <w:pPr>
              <w:pStyle w:val="TAL"/>
            </w:pPr>
            <w:r w:rsidRPr="005F5B8C">
              <w:rPr>
                <w:lang w:eastAsia="zh-CN"/>
              </w:rPr>
              <w:t>Retrieve the parameters of an existing MBS Distribution Session</w:t>
            </w:r>
          </w:p>
        </w:tc>
        <w:tc>
          <w:tcPr>
            <w:tcW w:w="1276" w:type="dxa"/>
            <w:vAlign w:val="center"/>
          </w:tcPr>
          <w:p w14:paraId="3D00CBE1" w14:textId="77777777" w:rsidR="00D83FBA" w:rsidRPr="00052626" w:rsidRDefault="00D83FBA" w:rsidP="0085185C">
            <w:pPr>
              <w:pStyle w:val="TAL"/>
            </w:pPr>
            <w:r w:rsidRPr="00052626">
              <w:t>Request / Response</w:t>
            </w:r>
          </w:p>
        </w:tc>
        <w:tc>
          <w:tcPr>
            <w:tcW w:w="2126" w:type="dxa"/>
            <w:vAlign w:val="center"/>
          </w:tcPr>
          <w:p w14:paraId="629A5E36" w14:textId="77777777" w:rsidR="00D83FBA" w:rsidRPr="00052626" w:rsidRDefault="00D83FBA" w:rsidP="0085185C">
            <w:pPr>
              <w:pStyle w:val="TAL"/>
            </w:pPr>
            <w:r w:rsidRPr="00AB4B5B">
              <w:t>MBSF</w:t>
            </w:r>
          </w:p>
        </w:tc>
      </w:tr>
      <w:tr w:rsidR="00D83FBA" w:rsidRPr="00052626" w14:paraId="6A9B658D" w14:textId="77777777" w:rsidTr="0085185C">
        <w:tc>
          <w:tcPr>
            <w:tcW w:w="2376" w:type="dxa"/>
            <w:vAlign w:val="center"/>
          </w:tcPr>
          <w:p w14:paraId="16F65D2E" w14:textId="77777777" w:rsidR="00D83FBA" w:rsidRPr="00052626" w:rsidRDefault="00D83FBA" w:rsidP="0085185C">
            <w:pPr>
              <w:pStyle w:val="TAL"/>
            </w:pPr>
            <w:r w:rsidRPr="00052626">
              <w:t>StatusSubscribe</w:t>
            </w:r>
          </w:p>
        </w:tc>
        <w:tc>
          <w:tcPr>
            <w:tcW w:w="3856" w:type="dxa"/>
            <w:vAlign w:val="center"/>
          </w:tcPr>
          <w:p w14:paraId="04617366" w14:textId="77777777" w:rsidR="00D83FBA" w:rsidRPr="00052626" w:rsidRDefault="00D83FBA" w:rsidP="0085185C">
            <w:pPr>
              <w:pStyle w:val="TAL"/>
            </w:pPr>
            <w:r>
              <w:t>Subscribe to notifications</w:t>
            </w:r>
            <w:r w:rsidRPr="00052626">
              <w:t xml:space="preserve"> </w:t>
            </w:r>
            <w:r>
              <w:t xml:space="preserve">related to </w:t>
            </w:r>
            <w:r w:rsidRPr="00052626">
              <w:t>a</w:t>
            </w:r>
            <w:r>
              <w:t>n</w:t>
            </w:r>
            <w:r w:rsidRPr="00052626">
              <w:t xml:space="preserve"> </w:t>
            </w:r>
            <w:r w:rsidRPr="005F5B8C">
              <w:rPr>
                <w:lang w:eastAsia="zh-CN"/>
              </w:rPr>
              <w:t>MBS Distribution Session</w:t>
            </w:r>
          </w:p>
        </w:tc>
        <w:tc>
          <w:tcPr>
            <w:tcW w:w="1276" w:type="dxa"/>
            <w:vMerge w:val="restart"/>
            <w:vAlign w:val="center"/>
          </w:tcPr>
          <w:p w14:paraId="2994C0AF" w14:textId="77777777" w:rsidR="00D83FBA" w:rsidRPr="00052626" w:rsidRDefault="00D83FBA" w:rsidP="0085185C">
            <w:pPr>
              <w:pStyle w:val="TAL"/>
            </w:pPr>
            <w:r w:rsidRPr="00052626">
              <w:t>Subscribe/</w:t>
            </w:r>
          </w:p>
          <w:p w14:paraId="4AB0CEFE" w14:textId="77777777" w:rsidR="00D83FBA" w:rsidRPr="00052626" w:rsidRDefault="00D83FBA" w:rsidP="0085185C">
            <w:pPr>
              <w:pStyle w:val="TAL"/>
            </w:pPr>
            <w:r w:rsidRPr="00052626">
              <w:t>Notify</w:t>
            </w:r>
          </w:p>
        </w:tc>
        <w:tc>
          <w:tcPr>
            <w:tcW w:w="2126" w:type="dxa"/>
            <w:vAlign w:val="center"/>
          </w:tcPr>
          <w:p w14:paraId="7C01C2CE" w14:textId="77777777" w:rsidR="00D83FBA" w:rsidRPr="00052626" w:rsidRDefault="00D83FBA" w:rsidP="0085185C">
            <w:pPr>
              <w:pStyle w:val="TAL"/>
            </w:pPr>
            <w:r w:rsidRPr="00AB4B5B">
              <w:t>MBSF</w:t>
            </w:r>
          </w:p>
        </w:tc>
      </w:tr>
      <w:tr w:rsidR="00D83FBA" w:rsidRPr="00052626" w14:paraId="7B540F5F" w14:textId="77777777" w:rsidTr="0085185C">
        <w:tc>
          <w:tcPr>
            <w:tcW w:w="2376" w:type="dxa"/>
            <w:vAlign w:val="center"/>
          </w:tcPr>
          <w:p w14:paraId="6693B0DB" w14:textId="77777777" w:rsidR="00D83FBA" w:rsidRPr="00052626" w:rsidRDefault="00D83FBA" w:rsidP="0085185C">
            <w:pPr>
              <w:pStyle w:val="TAL"/>
            </w:pPr>
            <w:r w:rsidRPr="00052626">
              <w:t>StatusUnsubscribe</w:t>
            </w:r>
          </w:p>
        </w:tc>
        <w:tc>
          <w:tcPr>
            <w:tcW w:w="3856" w:type="dxa"/>
            <w:vAlign w:val="center"/>
          </w:tcPr>
          <w:p w14:paraId="4AF4AB35" w14:textId="77777777" w:rsidR="00D83FBA" w:rsidRPr="00052626" w:rsidRDefault="00D83FBA" w:rsidP="0085185C">
            <w:pPr>
              <w:pStyle w:val="TAL"/>
            </w:pPr>
            <w:r>
              <w:t>Uns</w:t>
            </w:r>
            <w:r w:rsidRPr="00052626">
              <w:t xml:space="preserve">ubscribe </w:t>
            </w:r>
            <w:r>
              <w:t>from</w:t>
            </w:r>
            <w:r w:rsidRPr="00052626">
              <w:t xml:space="preserve"> notifications </w:t>
            </w:r>
            <w:r>
              <w:t>related to</w:t>
            </w:r>
            <w:r w:rsidRPr="00052626">
              <w:t xml:space="preserve"> a</w:t>
            </w:r>
            <w:r>
              <w:t>n</w:t>
            </w:r>
            <w:r w:rsidRPr="00052626">
              <w:t xml:space="preserve"> </w:t>
            </w:r>
            <w:r w:rsidRPr="005F5B8C">
              <w:rPr>
                <w:lang w:eastAsia="zh-CN"/>
              </w:rPr>
              <w:t>MBS Distribution Session</w:t>
            </w:r>
          </w:p>
        </w:tc>
        <w:tc>
          <w:tcPr>
            <w:tcW w:w="1276" w:type="dxa"/>
            <w:vMerge/>
            <w:vAlign w:val="center"/>
          </w:tcPr>
          <w:p w14:paraId="2758EE71" w14:textId="77777777" w:rsidR="00D83FBA" w:rsidRPr="00052626" w:rsidRDefault="00D83FBA" w:rsidP="0085185C">
            <w:pPr>
              <w:pStyle w:val="TAL"/>
            </w:pPr>
          </w:p>
        </w:tc>
        <w:tc>
          <w:tcPr>
            <w:tcW w:w="2126" w:type="dxa"/>
            <w:vAlign w:val="center"/>
          </w:tcPr>
          <w:p w14:paraId="19C024E4" w14:textId="77777777" w:rsidR="00D83FBA" w:rsidRPr="00052626" w:rsidRDefault="00D83FBA" w:rsidP="0085185C">
            <w:pPr>
              <w:pStyle w:val="TAL"/>
            </w:pPr>
            <w:r w:rsidRPr="00AB4B5B">
              <w:t>MBSF</w:t>
            </w:r>
          </w:p>
        </w:tc>
      </w:tr>
      <w:tr w:rsidR="00D83FBA" w:rsidRPr="00052626" w14:paraId="709E9751" w14:textId="77777777" w:rsidTr="0085185C">
        <w:tc>
          <w:tcPr>
            <w:tcW w:w="2376" w:type="dxa"/>
            <w:vAlign w:val="center"/>
          </w:tcPr>
          <w:p w14:paraId="62DEB9D4" w14:textId="77777777" w:rsidR="00D83FBA" w:rsidRPr="00052626" w:rsidRDefault="00D83FBA" w:rsidP="0085185C">
            <w:pPr>
              <w:pStyle w:val="TAL"/>
            </w:pPr>
            <w:r w:rsidRPr="00052626">
              <w:t>StatusNotify</w:t>
            </w:r>
          </w:p>
        </w:tc>
        <w:tc>
          <w:tcPr>
            <w:tcW w:w="3856" w:type="dxa"/>
            <w:vAlign w:val="center"/>
          </w:tcPr>
          <w:p w14:paraId="158BDFD9" w14:textId="77777777" w:rsidR="00D83FBA" w:rsidRPr="00052626" w:rsidRDefault="00D83FBA" w:rsidP="0085185C">
            <w:pPr>
              <w:pStyle w:val="TAL"/>
            </w:pPr>
            <w:r w:rsidRPr="00052626">
              <w:t xml:space="preserve">Notify </w:t>
            </w:r>
            <w:r>
              <w:t>event(</w:t>
            </w:r>
            <w:r w:rsidRPr="00052626">
              <w:t>s</w:t>
            </w:r>
            <w:r>
              <w:t>)</w:t>
            </w:r>
            <w:r w:rsidRPr="00052626">
              <w:t xml:space="preserve"> </w:t>
            </w:r>
            <w:r>
              <w:t>related to</w:t>
            </w:r>
            <w:r w:rsidRPr="00052626">
              <w:t xml:space="preserve"> a</w:t>
            </w:r>
            <w:r>
              <w:t>n</w:t>
            </w:r>
            <w:r w:rsidRPr="00052626">
              <w:t xml:space="preserve"> </w:t>
            </w:r>
            <w:r w:rsidRPr="005F5B8C">
              <w:rPr>
                <w:lang w:eastAsia="zh-CN"/>
              </w:rPr>
              <w:t>MBS Distribution Session</w:t>
            </w:r>
          </w:p>
        </w:tc>
        <w:tc>
          <w:tcPr>
            <w:tcW w:w="1276" w:type="dxa"/>
            <w:vMerge/>
            <w:vAlign w:val="center"/>
          </w:tcPr>
          <w:p w14:paraId="3217358A" w14:textId="77777777" w:rsidR="00D83FBA" w:rsidRPr="00052626" w:rsidRDefault="00D83FBA" w:rsidP="0085185C">
            <w:pPr>
              <w:pStyle w:val="TAL"/>
            </w:pPr>
          </w:p>
        </w:tc>
        <w:tc>
          <w:tcPr>
            <w:tcW w:w="2126" w:type="dxa"/>
            <w:vAlign w:val="center"/>
          </w:tcPr>
          <w:p w14:paraId="3F6DC154" w14:textId="77777777" w:rsidR="00D83FBA" w:rsidRPr="00052626" w:rsidRDefault="00D83FBA" w:rsidP="0085185C">
            <w:pPr>
              <w:pStyle w:val="TAL"/>
            </w:pPr>
            <w:r w:rsidRPr="00AB4B5B">
              <w:t>MBSF</w:t>
            </w:r>
          </w:p>
        </w:tc>
      </w:tr>
    </w:tbl>
    <w:p w14:paraId="6166254D" w14:textId="77777777" w:rsidR="00D83FBA" w:rsidRDefault="00D83FBA" w:rsidP="0051544E"/>
    <w:p w14:paraId="24028CB3" w14:textId="666521CD" w:rsidR="008A6D4A" w:rsidRDefault="008A6D4A" w:rsidP="007A4424">
      <w:pPr>
        <w:pStyle w:val="Heading3"/>
      </w:pPr>
      <w:bookmarkStart w:id="90" w:name="_Toc510696589"/>
      <w:bookmarkStart w:id="91" w:name="_Toc35971381"/>
      <w:bookmarkStart w:id="92" w:name="_Toc98500875"/>
      <w:bookmarkStart w:id="93" w:name="_Toc104297791"/>
      <w:bookmarkStart w:id="94" w:name="_Toc104300102"/>
      <w:bookmarkStart w:id="95" w:name="_Toc104791964"/>
      <w:r>
        <w:t>5.2.2</w:t>
      </w:r>
      <w:r>
        <w:tab/>
        <w:t>Service Operations</w:t>
      </w:r>
      <w:bookmarkEnd w:id="90"/>
      <w:bookmarkEnd w:id="91"/>
      <w:bookmarkEnd w:id="92"/>
      <w:bookmarkEnd w:id="93"/>
      <w:bookmarkEnd w:id="94"/>
      <w:bookmarkEnd w:id="95"/>
    </w:p>
    <w:p w14:paraId="679BB854" w14:textId="0C2CAB11" w:rsidR="008A6D4A" w:rsidRDefault="008A6D4A" w:rsidP="007A4424">
      <w:pPr>
        <w:pStyle w:val="Heading4"/>
      </w:pPr>
      <w:bookmarkStart w:id="96" w:name="_Toc510696590"/>
      <w:bookmarkStart w:id="97" w:name="_Toc35971382"/>
      <w:bookmarkStart w:id="98" w:name="_Toc98500876"/>
      <w:bookmarkStart w:id="99" w:name="_Toc104297792"/>
      <w:bookmarkStart w:id="100" w:name="_Toc104300103"/>
      <w:bookmarkStart w:id="101" w:name="_Toc104791965"/>
      <w:r>
        <w:t>5.2.2.1</w:t>
      </w:r>
      <w:r>
        <w:tab/>
        <w:t>Introduction</w:t>
      </w:r>
      <w:bookmarkEnd w:id="96"/>
      <w:bookmarkEnd w:id="97"/>
      <w:bookmarkEnd w:id="98"/>
      <w:bookmarkEnd w:id="99"/>
      <w:bookmarkEnd w:id="100"/>
      <w:bookmarkEnd w:id="101"/>
    </w:p>
    <w:p w14:paraId="7C05C559" w14:textId="77777777" w:rsidR="00DB0751" w:rsidRPr="00052626" w:rsidRDefault="00DB0751" w:rsidP="00DB0751">
      <w:r>
        <w:t>See Table 5.2</w:t>
      </w:r>
      <w:r w:rsidRPr="00052626">
        <w:t xml:space="preserve">.1-1 for an overview of the service operations supported by the </w:t>
      </w:r>
      <w:r w:rsidRPr="005F5B8C">
        <w:rPr>
          <w:lang w:eastAsia="zh-CN"/>
        </w:rPr>
        <w:t>Nmbstf_MBSDistributionSession</w:t>
      </w:r>
      <w:r w:rsidRPr="00052626">
        <w:t xml:space="preserve"> service.</w:t>
      </w:r>
    </w:p>
    <w:p w14:paraId="561E6E2C" w14:textId="53497075" w:rsidR="008A6D4A" w:rsidRDefault="008A6D4A" w:rsidP="007A4424">
      <w:pPr>
        <w:pStyle w:val="Heading4"/>
      </w:pPr>
      <w:bookmarkStart w:id="102" w:name="_Toc510696591"/>
      <w:bookmarkStart w:id="103" w:name="_Toc35971383"/>
      <w:bookmarkStart w:id="104" w:name="_Toc98500877"/>
      <w:bookmarkStart w:id="105" w:name="_Toc104297793"/>
      <w:bookmarkStart w:id="106" w:name="_Toc104300104"/>
      <w:bookmarkStart w:id="107" w:name="_Toc104791966"/>
      <w:r>
        <w:t>5.2.2.2</w:t>
      </w:r>
      <w:r>
        <w:tab/>
      </w:r>
      <w:bookmarkEnd w:id="102"/>
      <w:bookmarkEnd w:id="103"/>
      <w:bookmarkEnd w:id="104"/>
      <w:r w:rsidR="00E0439A">
        <w:t>Create</w:t>
      </w:r>
      <w:bookmarkEnd w:id="105"/>
      <w:bookmarkEnd w:id="106"/>
      <w:bookmarkEnd w:id="107"/>
    </w:p>
    <w:p w14:paraId="687573F6" w14:textId="77777777" w:rsidR="008A6D4A" w:rsidRDefault="008A6D4A" w:rsidP="007A4424">
      <w:pPr>
        <w:pStyle w:val="Heading5"/>
      </w:pPr>
      <w:bookmarkStart w:id="108" w:name="_Toc510696592"/>
      <w:bookmarkStart w:id="109" w:name="_Toc35971384"/>
      <w:bookmarkStart w:id="110" w:name="_Toc98500878"/>
      <w:bookmarkStart w:id="111" w:name="_Toc104297794"/>
      <w:bookmarkStart w:id="112" w:name="_Toc104300105"/>
      <w:bookmarkStart w:id="113" w:name="_Toc104791967"/>
      <w:r>
        <w:t>5.2.2.2.1</w:t>
      </w:r>
      <w:r>
        <w:tab/>
        <w:t>General</w:t>
      </w:r>
      <w:bookmarkEnd w:id="108"/>
      <w:bookmarkEnd w:id="109"/>
      <w:bookmarkEnd w:id="110"/>
      <w:bookmarkEnd w:id="111"/>
      <w:bookmarkEnd w:id="112"/>
      <w:bookmarkEnd w:id="113"/>
    </w:p>
    <w:p w14:paraId="2A2B5D93" w14:textId="6ED941B5" w:rsidR="00E0439A" w:rsidRPr="00052626" w:rsidRDefault="00E0439A" w:rsidP="00E0439A">
      <w:r w:rsidRPr="00052626">
        <w:t xml:space="preserve">The Create service operation shall be used to </w:t>
      </w:r>
      <w:r>
        <w:t>c</w:t>
      </w:r>
      <w:r w:rsidRPr="005F5B8C">
        <w:t>reate</w:t>
      </w:r>
      <w:r w:rsidRPr="005F5B8C">
        <w:rPr>
          <w:lang w:eastAsia="zh-CN"/>
        </w:rPr>
        <w:t xml:space="preserve"> a new MBS Distribution Session within the MBSTF</w:t>
      </w:r>
      <w:r>
        <w:t xml:space="preserve"> (see clauses</w:t>
      </w:r>
      <w:r w:rsidR="001E45B4">
        <w:t> </w:t>
      </w:r>
      <w:r>
        <w:t>5.2, 4.5.2 of 3GPP TS 26</w:t>
      </w:r>
      <w:r w:rsidRPr="00052626">
        <w:t>.</w:t>
      </w:r>
      <w:r>
        <w:t>502 [17]).</w:t>
      </w:r>
    </w:p>
    <w:p w14:paraId="5CB19D47" w14:textId="1FBA9FA9" w:rsidR="00E0439A" w:rsidRPr="00052626" w:rsidRDefault="00E0439A" w:rsidP="00E0439A">
      <w:r w:rsidRPr="00052626">
        <w:t xml:space="preserve">The NF Service Consumer (e.g. MBSF) shall create an MBS </w:t>
      </w:r>
      <w:r>
        <w:t xml:space="preserve">Distribution </w:t>
      </w:r>
      <w:r w:rsidRPr="00052626">
        <w:t>session</w:t>
      </w:r>
      <w:r>
        <w:t xml:space="preserve"> in the MBSTF</w:t>
      </w:r>
      <w:r w:rsidRPr="00052626">
        <w:t xml:space="preserve"> by using the HTTP PO</w:t>
      </w:r>
      <w:r>
        <w:t>ST method as shown in Figure</w:t>
      </w:r>
      <w:r w:rsidR="0026428B">
        <w:t> </w:t>
      </w:r>
      <w:r>
        <w:t>5.2</w:t>
      </w:r>
      <w:r w:rsidRPr="00052626">
        <w:t>.2.2.1-1.</w:t>
      </w:r>
    </w:p>
    <w:p w14:paraId="24EB9492" w14:textId="77777777" w:rsidR="00E0439A" w:rsidRPr="00052626" w:rsidRDefault="00E0439A" w:rsidP="00E0439A">
      <w:pPr>
        <w:pStyle w:val="TH"/>
      </w:pPr>
      <w:r w:rsidRPr="00052626">
        <w:object w:dxaOrig="8700" w:dyaOrig="2604" w14:anchorId="41AD232D">
          <v:shape id="_x0000_i1028" type="#_x0000_t75" style="width:438.1pt;height:131.25pt" o:ole="">
            <v:imagedata r:id="rId14" o:title=""/>
          </v:shape>
          <o:OLEObject Type="Embed" ProgID="Visio.Drawing.11" ShapeID="_x0000_i1028" DrawAspect="Content" ObjectID="_1715404804" r:id="rId15"/>
        </w:object>
      </w:r>
    </w:p>
    <w:p w14:paraId="7CAF6E77" w14:textId="77777777" w:rsidR="00E0439A" w:rsidRPr="00052626" w:rsidRDefault="00E0439A" w:rsidP="00E0439A">
      <w:pPr>
        <w:pStyle w:val="TF"/>
      </w:pPr>
      <w:r>
        <w:t>Figure 5.2</w:t>
      </w:r>
      <w:r w:rsidRPr="00052626">
        <w:t xml:space="preserve">.2.2.1-1: MBS </w:t>
      </w:r>
      <w:r>
        <w:t xml:space="preserve">Distribution </w:t>
      </w:r>
      <w:r w:rsidRPr="00052626">
        <w:t>session creation</w:t>
      </w:r>
    </w:p>
    <w:p w14:paraId="712DCBBB" w14:textId="77777777" w:rsidR="00E0439A" w:rsidRPr="00052626" w:rsidRDefault="00E0439A" w:rsidP="00E0439A">
      <w:pPr>
        <w:pStyle w:val="B1"/>
      </w:pPr>
      <w:r w:rsidRPr="00052626">
        <w:t>1.</w:t>
      </w:r>
      <w:r w:rsidRPr="00052626">
        <w:tab/>
        <w:t xml:space="preserve">The NF Service Consumer shall send a POST request </w:t>
      </w:r>
      <w:r>
        <w:t>(</w:t>
      </w:r>
      <w:r w:rsidRPr="00DA326A">
        <w:t>CreateReqData</w:t>
      </w:r>
      <w:r>
        <w:t>)</w:t>
      </w:r>
      <w:r w:rsidRPr="00052626">
        <w:t xml:space="preserve"> targeting the MBS </w:t>
      </w:r>
      <w:r>
        <w:t xml:space="preserve">Distribution </w:t>
      </w:r>
      <w:r w:rsidRPr="00052626">
        <w:t>Session</w:t>
      </w:r>
      <w:r>
        <w:t>s collection resource of the MBST</w:t>
      </w:r>
      <w:r w:rsidRPr="00052626">
        <w:t>F. The payload body of the POST request shall contain the following information:</w:t>
      </w:r>
    </w:p>
    <w:p w14:paraId="04EDB28F" w14:textId="5B0262E9" w:rsidR="00E0439A" w:rsidRPr="00052626" w:rsidRDefault="00E0439A" w:rsidP="00E0439A">
      <w:pPr>
        <w:pStyle w:val="B2"/>
        <w:ind w:left="1134"/>
      </w:pPr>
      <w:r w:rsidRPr="00052626">
        <w:t>-</w:t>
      </w:r>
      <w:r w:rsidRPr="00052626">
        <w:tab/>
      </w:r>
      <w:r w:rsidRPr="005F5B8C">
        <w:t>The baseline parameters for an MBS Distribution Session</w:t>
      </w:r>
      <w:r>
        <w:t xml:space="preserve"> including Distribution Session Identifier</w:t>
      </w:r>
      <w:r w:rsidR="00A11CC3">
        <w:t>; if security protection is applied, the multicast session security context containing MBS Session Key (MSK), MSK lifetime and the corresponding key ID(s)</w:t>
      </w:r>
      <w:r>
        <w:t>, and;</w:t>
      </w:r>
    </w:p>
    <w:p w14:paraId="2DE7C189" w14:textId="77777777" w:rsidR="00E0439A" w:rsidRDefault="00E0439A" w:rsidP="00E0439A">
      <w:pPr>
        <w:pStyle w:val="B2"/>
        <w:ind w:left="1134"/>
      </w:pPr>
      <w:r w:rsidRPr="00052626">
        <w:t>-</w:t>
      </w:r>
      <w:r w:rsidRPr="00052626">
        <w:tab/>
      </w:r>
      <w:r w:rsidRPr="005F5B8C">
        <w:t>Additional MBS Distribution Session parameters for Object Distribution Method</w:t>
      </w:r>
      <w:r>
        <w:t>, or;</w:t>
      </w:r>
    </w:p>
    <w:p w14:paraId="2EF87758" w14:textId="77777777" w:rsidR="00E0439A" w:rsidRDefault="00E0439A" w:rsidP="00E0439A">
      <w:pPr>
        <w:pStyle w:val="B2"/>
        <w:ind w:left="1134"/>
      </w:pPr>
      <w:r w:rsidRPr="00052626">
        <w:t>-</w:t>
      </w:r>
      <w:r w:rsidRPr="00052626">
        <w:tab/>
      </w:r>
      <w:r w:rsidRPr="005F5B8C">
        <w:t>Additional MBS Distribution Session parameters for Packet Distribution Method</w:t>
      </w:r>
      <w:r>
        <w:t>;</w:t>
      </w:r>
    </w:p>
    <w:p w14:paraId="04D8C98D" w14:textId="77777777" w:rsidR="00826C0D" w:rsidRDefault="00E0439A" w:rsidP="00826C0D">
      <w:pPr>
        <w:pStyle w:val="B1"/>
      </w:pPr>
      <w:r w:rsidRPr="00052626">
        <w:lastRenderedPageBreak/>
        <w:t>2a.</w:t>
      </w:r>
      <w:r w:rsidRPr="00052626">
        <w:tab/>
        <w:t xml:space="preserve">On </w:t>
      </w:r>
      <w:r>
        <w:t>success, the MBST</w:t>
      </w:r>
      <w:r w:rsidRPr="00052626">
        <w:t xml:space="preserve">F shall return a "201 Created" response. The "Location" header shall be present and shall contain the URI of the created resource. The payload body of the POST response </w:t>
      </w:r>
      <w:r>
        <w:t>(</w:t>
      </w:r>
      <w:r w:rsidRPr="00DA326A">
        <w:t>CreateRspData</w:t>
      </w:r>
      <w:r>
        <w:t>) shall</w:t>
      </w:r>
      <w:r w:rsidRPr="00052626">
        <w:t xml:space="preserve"> contain</w:t>
      </w:r>
      <w:r w:rsidRPr="008101A0">
        <w:t xml:space="preserve"> </w:t>
      </w:r>
      <w:r>
        <w:t>a representation of the created MBS session</w:t>
      </w:r>
      <w:r w:rsidR="00826C0D">
        <w:t>.</w:t>
      </w:r>
    </w:p>
    <w:p w14:paraId="0D0724E4" w14:textId="0BB8CB89" w:rsidR="00E0439A" w:rsidRDefault="00826C0D" w:rsidP="00826C0D">
      <w:pPr>
        <w:pStyle w:val="B1"/>
        <w:ind w:left="851"/>
      </w:pPr>
      <w:r>
        <w:t>If MBSTF received MBS Session Key (MSK) and the corresponding key IDs in Create request, the response may include the multicast session security context containing MBS Session Key (MSK), MBS Traffic Key (MTK) and the corresponding key IDs</w:t>
      </w:r>
      <w:r w:rsidR="00E0439A">
        <w:t xml:space="preserve">, </w:t>
      </w:r>
      <w:bookmarkStart w:id="114" w:name="_PERM_MCCTEMPBM_CRPT81600006___3"/>
    </w:p>
    <w:bookmarkEnd w:id="114"/>
    <w:p w14:paraId="661F01F6" w14:textId="6F597F45" w:rsidR="00E0439A" w:rsidRDefault="00E0439A" w:rsidP="00E0439A">
      <w:pPr>
        <w:pStyle w:val="B1"/>
        <w:rPr>
          <w:lang w:eastAsia="zh-CN"/>
        </w:rPr>
      </w:pPr>
      <w:r w:rsidRPr="00052626">
        <w:t>2b.</w:t>
      </w:r>
      <w:r w:rsidRPr="00052626">
        <w:tab/>
        <w:t>On failure, one of the HTTP</w:t>
      </w:r>
      <w:r>
        <w:t xml:space="preserve"> status code listed in Table</w:t>
      </w:r>
      <w:r w:rsidR="001E45B4">
        <w:t> </w:t>
      </w:r>
      <w:r>
        <w:t>6.1</w:t>
      </w:r>
      <w:r w:rsidRPr="00052626">
        <w:t xml:space="preserve">.3.2.3.1-3 shall be returned. </w:t>
      </w:r>
      <w:r>
        <w:t>T</w:t>
      </w:r>
      <w:r w:rsidRPr="00052626">
        <w:t>he message body shall contain a ProblemDetails structure with the "cause" attribute set to one of the applic</w:t>
      </w:r>
      <w:r>
        <w:t>ation errors listed in Table</w:t>
      </w:r>
      <w:r w:rsidR="001E45B4">
        <w:t> </w:t>
      </w:r>
      <w:r>
        <w:t>6.1</w:t>
      </w:r>
      <w:r w:rsidRPr="00052626">
        <w:t>.3.2.3.1-3.</w:t>
      </w:r>
    </w:p>
    <w:p w14:paraId="4E9B30FA" w14:textId="77777777" w:rsidR="00E0439A" w:rsidRPr="00363191" w:rsidRDefault="00E0439A" w:rsidP="00E0439A">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payload body of </w:t>
      </w:r>
      <w:r>
        <w:rPr>
          <w:lang w:eastAsia="zh-CN"/>
        </w:rPr>
        <w:t>POST</w:t>
      </w:r>
      <w:r w:rsidRPr="00127E7B">
        <w:rPr>
          <w:lang w:eastAsia="zh-CN"/>
        </w:rPr>
        <w:t xml:space="preserve"> response.</w:t>
      </w:r>
    </w:p>
    <w:p w14:paraId="19C7929F" w14:textId="77777777" w:rsidR="00C94826" w:rsidRDefault="00C94826" w:rsidP="00C94826">
      <w:pPr>
        <w:pStyle w:val="Heading4"/>
      </w:pPr>
      <w:bookmarkStart w:id="115" w:name="_Toc104297795"/>
      <w:bookmarkStart w:id="116" w:name="_Toc104300106"/>
      <w:bookmarkStart w:id="117" w:name="_Toc510696595"/>
      <w:bookmarkStart w:id="118" w:name="_Toc35971387"/>
      <w:bookmarkStart w:id="119" w:name="_Toc98500881"/>
      <w:bookmarkStart w:id="120" w:name="_Toc104791968"/>
      <w:r>
        <w:t>5.2.2.3</w:t>
      </w:r>
      <w:r>
        <w:tab/>
        <w:t>Update</w:t>
      </w:r>
      <w:bookmarkEnd w:id="115"/>
      <w:bookmarkEnd w:id="116"/>
      <w:bookmarkEnd w:id="120"/>
    </w:p>
    <w:p w14:paraId="18509776" w14:textId="77777777" w:rsidR="00C94826" w:rsidRDefault="00C94826" w:rsidP="00C94826">
      <w:pPr>
        <w:pStyle w:val="Heading5"/>
      </w:pPr>
      <w:bookmarkStart w:id="121" w:name="_Toc104297796"/>
      <w:bookmarkStart w:id="122" w:name="_Toc104300107"/>
      <w:bookmarkStart w:id="123" w:name="_Toc104791969"/>
      <w:r>
        <w:t>5.2.2.3.1</w:t>
      </w:r>
      <w:r>
        <w:tab/>
        <w:t>General</w:t>
      </w:r>
      <w:bookmarkEnd w:id="121"/>
      <w:bookmarkEnd w:id="122"/>
      <w:bookmarkEnd w:id="123"/>
    </w:p>
    <w:p w14:paraId="66CF3819" w14:textId="084B27E2" w:rsidR="00C94826" w:rsidRPr="00052626" w:rsidRDefault="00C94826" w:rsidP="00C94826">
      <w:r w:rsidRPr="00052626">
        <w:t xml:space="preserve">The </w:t>
      </w:r>
      <w:r>
        <w:t>Update</w:t>
      </w:r>
      <w:r w:rsidRPr="00052626">
        <w:t xml:space="preserve"> service operation shall be used to </w:t>
      </w:r>
      <w:r>
        <w:t>update</w:t>
      </w:r>
      <w:r w:rsidRPr="005F5B8C">
        <w:rPr>
          <w:lang w:eastAsia="zh-CN"/>
        </w:rPr>
        <w:t xml:space="preserve"> a</w:t>
      </w:r>
      <w:r>
        <w:rPr>
          <w:lang w:eastAsia="zh-CN"/>
        </w:rPr>
        <w:t>n existing</w:t>
      </w:r>
      <w:r w:rsidRPr="005F5B8C">
        <w:rPr>
          <w:lang w:eastAsia="zh-CN"/>
        </w:rPr>
        <w:t xml:space="preserve"> MBS Distribution Session within the MBSTF</w:t>
      </w:r>
      <w:r>
        <w:t xml:space="preserve"> (see clauses</w:t>
      </w:r>
      <w:r w:rsidR="001E45B4">
        <w:t> </w:t>
      </w:r>
      <w:r>
        <w:t>5.2, 4.5.2 of 3GPP TS 26</w:t>
      </w:r>
      <w:r w:rsidRPr="00052626">
        <w:t>.</w:t>
      </w:r>
      <w:r>
        <w:t>502 [17]).</w:t>
      </w:r>
    </w:p>
    <w:p w14:paraId="36A7F3B2" w14:textId="4645CD96" w:rsidR="00C94826" w:rsidRPr="00052626" w:rsidRDefault="00C94826" w:rsidP="00C94826">
      <w:r w:rsidRPr="00052626">
        <w:t xml:space="preserve">The NF Service Consumer (e.g. MBSF) shall </w:t>
      </w:r>
      <w:r>
        <w:t>update</w:t>
      </w:r>
      <w:r w:rsidRPr="00052626">
        <w:t xml:space="preserve"> an MBS </w:t>
      </w:r>
      <w:r>
        <w:t xml:space="preserve">Distribution </w:t>
      </w:r>
      <w:r w:rsidRPr="00052626">
        <w:t>session</w:t>
      </w:r>
      <w:r>
        <w:t xml:space="preserve"> in the MBSTF by using the HTTP PATCH method as shown in Figure</w:t>
      </w:r>
      <w:r w:rsidR="0026428B">
        <w:t> </w:t>
      </w:r>
      <w:r>
        <w:t>5.2.2.3</w:t>
      </w:r>
      <w:r w:rsidRPr="00052626">
        <w:t>.1-1.</w:t>
      </w:r>
    </w:p>
    <w:p w14:paraId="643CBA9F" w14:textId="300DA16E" w:rsidR="00C94826" w:rsidRPr="00052626" w:rsidRDefault="00A11CC3" w:rsidP="00C94826">
      <w:pPr>
        <w:pStyle w:val="TH"/>
      </w:pPr>
      <w:r w:rsidRPr="00052626">
        <w:object w:dxaOrig="8700" w:dyaOrig="2568" w14:anchorId="74359A77">
          <v:shape id="_x0000_i1029" type="#_x0000_t75" style="width:436.45pt;height:129.6pt" o:ole="">
            <v:imagedata r:id="rId16" o:title=""/>
          </v:shape>
          <o:OLEObject Type="Embed" ProgID="Visio.Drawing.11" ShapeID="_x0000_i1029" DrawAspect="Content" ObjectID="_1715404805" r:id="rId17"/>
        </w:object>
      </w:r>
    </w:p>
    <w:p w14:paraId="08D04021" w14:textId="77777777" w:rsidR="00C94826" w:rsidRPr="00052626" w:rsidRDefault="00C94826" w:rsidP="00C94826">
      <w:pPr>
        <w:pStyle w:val="TF"/>
      </w:pPr>
      <w:r>
        <w:t>Figure 5.2.2.3</w:t>
      </w:r>
      <w:r w:rsidRPr="00052626">
        <w:t xml:space="preserve">.1-1: MBS </w:t>
      </w:r>
      <w:r>
        <w:t xml:space="preserve">Distribution </w:t>
      </w:r>
      <w:r w:rsidRPr="00052626">
        <w:t xml:space="preserve">session </w:t>
      </w:r>
      <w:r>
        <w:t>update</w:t>
      </w:r>
    </w:p>
    <w:p w14:paraId="3838E7B6" w14:textId="46D932DD" w:rsidR="00C94826" w:rsidRPr="00052626" w:rsidRDefault="00C94826" w:rsidP="00C94826">
      <w:pPr>
        <w:pStyle w:val="B1"/>
      </w:pPr>
      <w:r w:rsidRPr="00052626">
        <w:t>1.</w:t>
      </w:r>
      <w:r w:rsidRPr="00052626">
        <w:tab/>
        <w:t>The NF Service Consumer shall send a PATCH request</w:t>
      </w:r>
      <w:r>
        <w:t xml:space="preserve"> (PatchData)</w:t>
      </w:r>
      <w:r w:rsidRPr="00052626">
        <w:t xml:space="preserve"> to update the MBS </w:t>
      </w:r>
      <w:r>
        <w:t xml:space="preserve">distribution </w:t>
      </w:r>
      <w:r w:rsidRPr="00052626">
        <w:t xml:space="preserve">session. </w:t>
      </w:r>
      <w:r w:rsidR="00A11CC3">
        <w:t>The request may include an updated multicast session security context containing MBS Session Key (MSK), MSK lifetime and the corresponding key IDs if MBSF generated a new MSK.</w:t>
      </w:r>
    </w:p>
    <w:p w14:paraId="5A34D74E" w14:textId="77777777" w:rsidR="00A11CC3" w:rsidRDefault="00C94826" w:rsidP="00A11CC3">
      <w:pPr>
        <w:pStyle w:val="B1"/>
      </w:pPr>
      <w:r w:rsidRPr="00052626">
        <w:t>2a.</w:t>
      </w:r>
      <w:r w:rsidRPr="00052626">
        <w:tab/>
      </w:r>
      <w:r w:rsidRPr="00690A26">
        <w:t xml:space="preserve">On success, the </w:t>
      </w:r>
      <w:r>
        <w:t xml:space="preserve">MBSTF shall return "204 No Content"; </w:t>
      </w:r>
    </w:p>
    <w:p w14:paraId="7A1E1405" w14:textId="3834BC41" w:rsidR="00C94826" w:rsidRDefault="00A11CC3" w:rsidP="00A11CC3">
      <w:pPr>
        <w:pStyle w:val="B1"/>
      </w:pPr>
      <w:r w:rsidRPr="00052626">
        <w:t>2</w:t>
      </w:r>
      <w:r>
        <w:t>b</w:t>
      </w:r>
      <w:r w:rsidRPr="00052626">
        <w:t>.</w:t>
      </w:r>
      <w:r w:rsidRPr="00052626">
        <w:tab/>
      </w:r>
      <w:r w:rsidRPr="00690A26">
        <w:t xml:space="preserve">On success, the </w:t>
      </w:r>
      <w:r>
        <w:t>MBSTF shall return "200 OK" containing new resource representation of MBS distribution session, if MBSTF received an updated multicast session security context, and/or if the MBSTF generated a new MBS Traffic Key (MTK);</w:t>
      </w:r>
    </w:p>
    <w:p w14:paraId="6EF2FB06" w14:textId="15F6C4A4" w:rsidR="00C94826" w:rsidRDefault="00A11CC3" w:rsidP="00C94826">
      <w:pPr>
        <w:pStyle w:val="B1"/>
      </w:pPr>
      <w:r>
        <w:t>2c</w:t>
      </w:r>
      <w:r w:rsidR="00C94826" w:rsidRPr="00052626">
        <w:t>.</w:t>
      </w:r>
      <w:r w:rsidR="00C94826" w:rsidRPr="00052626">
        <w:tab/>
        <w:t>On failure, one of the HTTP</w:t>
      </w:r>
      <w:r w:rsidR="00C94826">
        <w:t xml:space="preserve"> status code listed in Table</w:t>
      </w:r>
      <w:r w:rsidR="001E45B4">
        <w:t> </w:t>
      </w:r>
      <w:r w:rsidR="00C94826">
        <w:t>6.1</w:t>
      </w:r>
      <w:r w:rsidR="00C94826" w:rsidRPr="00052626">
        <w:t>.3.</w:t>
      </w:r>
      <w:r w:rsidR="00C94826">
        <w:t>3</w:t>
      </w:r>
      <w:r w:rsidR="00C94826" w:rsidRPr="00052626">
        <w:t xml:space="preserve">.3.1-3 shall be returned. </w:t>
      </w:r>
      <w:r w:rsidR="00C94826">
        <w:t>T</w:t>
      </w:r>
      <w:r w:rsidR="00C94826" w:rsidRPr="00052626">
        <w:t>he message body shall contain a ProblemDetails structure with the "cause" attribute set to one of the applic</w:t>
      </w:r>
      <w:r w:rsidR="00C94826">
        <w:t>ation errors listed in Table</w:t>
      </w:r>
      <w:r w:rsidR="001E45B4">
        <w:t> </w:t>
      </w:r>
      <w:r w:rsidR="00C94826">
        <w:t>6.1</w:t>
      </w:r>
      <w:r w:rsidR="00C94826" w:rsidRPr="00052626">
        <w:t>.3.</w:t>
      </w:r>
      <w:r w:rsidR="00C94826">
        <w:t>3</w:t>
      </w:r>
      <w:r w:rsidR="00C94826" w:rsidRPr="00052626">
        <w:t>.3.1-3.</w:t>
      </w:r>
    </w:p>
    <w:p w14:paraId="4456A2DE" w14:textId="36E28C97" w:rsidR="00C94826" w:rsidRPr="0051544E" w:rsidRDefault="00A11CC3" w:rsidP="00C94826">
      <w:pPr>
        <w:pStyle w:val="B1"/>
        <w:rPr>
          <w:lang w:eastAsia="zh-CN"/>
        </w:rPr>
      </w:pPr>
      <w:r>
        <w:rPr>
          <w:lang w:eastAsia="zh-CN"/>
        </w:rPr>
        <w:t>2d</w:t>
      </w:r>
      <w:r w:rsidR="00C94826" w:rsidRPr="00127E7B">
        <w:rPr>
          <w:lang w:eastAsia="zh-CN"/>
        </w:rPr>
        <w:t>.</w:t>
      </w:r>
      <w:r w:rsidR="00C94826" w:rsidRPr="00127E7B">
        <w:rPr>
          <w:lang w:eastAsia="zh-CN"/>
        </w:rPr>
        <w:tab/>
        <w:t xml:space="preserve">On redirection, </w:t>
      </w:r>
      <w:r w:rsidR="00C94826" w:rsidRPr="00127E7B">
        <w:t>"307</w:t>
      </w:r>
      <w:r w:rsidR="00C94826" w:rsidRPr="00127E7B">
        <w:rPr>
          <w:rFonts w:hint="eastAsia"/>
        </w:rPr>
        <w:t xml:space="preserve"> </w:t>
      </w:r>
      <w:r w:rsidR="00C94826" w:rsidRPr="00127E7B">
        <w:t>Temporary Redirect" or "308</w:t>
      </w:r>
      <w:r w:rsidR="00C94826" w:rsidRPr="00127E7B">
        <w:rPr>
          <w:rFonts w:hint="eastAsia"/>
        </w:rPr>
        <w:t xml:space="preserve"> </w:t>
      </w:r>
      <w:r w:rsidR="00C94826" w:rsidRPr="00127E7B">
        <w:t xml:space="preserve">Permanent Redirect" shall be returned. </w:t>
      </w:r>
      <w:r w:rsidR="00C94826" w:rsidRPr="00127E7B">
        <w:rPr>
          <w:lang w:eastAsia="zh-CN"/>
        </w:rPr>
        <w:t xml:space="preserve">A RedirectResponse IE shall be included in the payload body of </w:t>
      </w:r>
      <w:r w:rsidR="00C94826">
        <w:rPr>
          <w:lang w:eastAsia="zh-CN"/>
        </w:rPr>
        <w:t>PATCH</w:t>
      </w:r>
      <w:r w:rsidR="00C94826" w:rsidRPr="00127E7B">
        <w:rPr>
          <w:lang w:eastAsia="zh-CN"/>
        </w:rPr>
        <w:t xml:space="preserve"> response.</w:t>
      </w:r>
    </w:p>
    <w:p w14:paraId="4AB2E934" w14:textId="2C383B7F" w:rsidR="00C94826" w:rsidRDefault="00C94826" w:rsidP="00C94826">
      <w:pPr>
        <w:pStyle w:val="Heading4"/>
      </w:pPr>
      <w:bookmarkStart w:id="124" w:name="_Toc104297797"/>
      <w:bookmarkStart w:id="125" w:name="_Toc104300108"/>
      <w:bookmarkStart w:id="126" w:name="_Toc104791970"/>
      <w:r>
        <w:t>5.2.2.4</w:t>
      </w:r>
      <w:r>
        <w:tab/>
      </w:r>
      <w:r w:rsidR="00717E6C">
        <w:t>Destroy</w:t>
      </w:r>
      <w:bookmarkEnd w:id="124"/>
      <w:bookmarkEnd w:id="125"/>
      <w:bookmarkEnd w:id="126"/>
    </w:p>
    <w:p w14:paraId="4CA93F77" w14:textId="77777777" w:rsidR="00C94826" w:rsidRDefault="00C94826" w:rsidP="00C94826">
      <w:pPr>
        <w:pStyle w:val="Heading5"/>
      </w:pPr>
      <w:bookmarkStart w:id="127" w:name="_Toc104297798"/>
      <w:bookmarkStart w:id="128" w:name="_Toc104300109"/>
      <w:bookmarkStart w:id="129" w:name="_Toc104791971"/>
      <w:r>
        <w:t>5.2.2.4.1</w:t>
      </w:r>
      <w:r>
        <w:tab/>
        <w:t>General</w:t>
      </w:r>
      <w:bookmarkEnd w:id="127"/>
      <w:bookmarkEnd w:id="128"/>
      <w:bookmarkEnd w:id="129"/>
    </w:p>
    <w:p w14:paraId="13F48E53" w14:textId="7107E251" w:rsidR="00C94826" w:rsidRPr="00052626" w:rsidRDefault="00C94826" w:rsidP="00C94826">
      <w:r w:rsidRPr="00052626">
        <w:t xml:space="preserve">The </w:t>
      </w:r>
      <w:r w:rsidR="00717E6C">
        <w:t>Destroy</w:t>
      </w:r>
      <w:r w:rsidR="00717E6C" w:rsidRPr="00052626">
        <w:t xml:space="preserve"> </w:t>
      </w:r>
      <w:r w:rsidRPr="00052626">
        <w:t xml:space="preserve">service operation shall be used to </w:t>
      </w:r>
      <w:r>
        <w:t>delete</w:t>
      </w:r>
      <w:r w:rsidRPr="005F5B8C">
        <w:rPr>
          <w:lang w:eastAsia="zh-CN"/>
        </w:rPr>
        <w:t xml:space="preserve"> a</w:t>
      </w:r>
      <w:r>
        <w:rPr>
          <w:lang w:eastAsia="zh-CN"/>
        </w:rPr>
        <w:t>n existing</w:t>
      </w:r>
      <w:r w:rsidRPr="005F5B8C">
        <w:rPr>
          <w:lang w:eastAsia="zh-CN"/>
        </w:rPr>
        <w:t xml:space="preserve"> MBS Distribution Session within the MBSTF</w:t>
      </w:r>
      <w:r>
        <w:t xml:space="preserve"> (see clauses</w:t>
      </w:r>
      <w:r w:rsidR="001E45B4">
        <w:t> </w:t>
      </w:r>
      <w:r>
        <w:t>5.2, 4.5.2 of 3GPP TS 26</w:t>
      </w:r>
      <w:r w:rsidRPr="00052626">
        <w:t>.</w:t>
      </w:r>
      <w:r>
        <w:t>502 [17]).</w:t>
      </w:r>
    </w:p>
    <w:p w14:paraId="2804D4AE" w14:textId="2B41C84A" w:rsidR="00C94826" w:rsidRPr="00052626" w:rsidRDefault="00C94826" w:rsidP="00C94826">
      <w:r w:rsidRPr="00052626">
        <w:lastRenderedPageBreak/>
        <w:t xml:space="preserve">The NF Service Consumer (e.g. MBSF) shall </w:t>
      </w:r>
      <w:r>
        <w:t>delete</w:t>
      </w:r>
      <w:r w:rsidRPr="00052626">
        <w:t xml:space="preserve"> an MBS </w:t>
      </w:r>
      <w:r>
        <w:t xml:space="preserve">Distribution </w:t>
      </w:r>
      <w:r w:rsidRPr="00052626">
        <w:t>session</w:t>
      </w:r>
      <w:r>
        <w:t xml:space="preserve"> in the MBSTF</w:t>
      </w:r>
      <w:r w:rsidRPr="00052626">
        <w:t xml:space="preserve"> by using the HTTP </w:t>
      </w:r>
      <w:r>
        <w:t>DELETE method as shown in Figure</w:t>
      </w:r>
      <w:r w:rsidR="0026428B">
        <w:t> </w:t>
      </w:r>
      <w:r>
        <w:t>5.2.2.4</w:t>
      </w:r>
      <w:r w:rsidRPr="00052626">
        <w:t>.1-1.</w:t>
      </w:r>
    </w:p>
    <w:p w14:paraId="5C5FD879" w14:textId="77777777" w:rsidR="00C94826" w:rsidRPr="00052626" w:rsidRDefault="00C94826" w:rsidP="00C94826">
      <w:pPr>
        <w:pStyle w:val="TH"/>
      </w:pPr>
      <w:r w:rsidRPr="00052626">
        <w:object w:dxaOrig="8700" w:dyaOrig="2424" w14:anchorId="2AF4A844">
          <v:shape id="_x0000_i1030" type="#_x0000_t75" style="width:436.45pt;height:122.4pt" o:ole="">
            <v:imagedata r:id="rId18" o:title=""/>
          </v:shape>
          <o:OLEObject Type="Embed" ProgID="Visio.Drawing.11" ShapeID="_x0000_i1030" DrawAspect="Content" ObjectID="_1715404806" r:id="rId19"/>
        </w:object>
      </w:r>
    </w:p>
    <w:p w14:paraId="64007BD0" w14:textId="77777777" w:rsidR="00C94826" w:rsidRPr="00052626" w:rsidRDefault="00C94826" w:rsidP="00C94826">
      <w:pPr>
        <w:pStyle w:val="TF"/>
      </w:pPr>
      <w:r>
        <w:t>Figure 5.2</w:t>
      </w:r>
      <w:r w:rsidRPr="00052626">
        <w:t xml:space="preserve">.2.2.1-1: MBS </w:t>
      </w:r>
      <w:r>
        <w:t xml:space="preserve">Distribution </w:t>
      </w:r>
      <w:r w:rsidRPr="00052626">
        <w:t xml:space="preserve">session </w:t>
      </w:r>
      <w:r>
        <w:t>deletion</w:t>
      </w:r>
    </w:p>
    <w:p w14:paraId="019ABCF3" w14:textId="77777777" w:rsidR="00C94826" w:rsidRPr="00052626" w:rsidRDefault="00C94826" w:rsidP="00C94826">
      <w:pPr>
        <w:pStyle w:val="B1"/>
      </w:pPr>
      <w:r w:rsidRPr="00052626">
        <w:t>1.</w:t>
      </w:r>
      <w:r w:rsidRPr="00052626">
        <w:tab/>
        <w:t>The NF Service Consumer shall send a DELETE request</w:t>
      </w:r>
      <w:r>
        <w:t xml:space="preserve"> (distSessionRef)</w:t>
      </w:r>
      <w:r w:rsidRPr="00052626">
        <w:t xml:space="preserve"> to release the MBS </w:t>
      </w:r>
      <w:r>
        <w:t xml:space="preserve">distribution </w:t>
      </w:r>
      <w:r w:rsidRPr="00052626">
        <w:t>session.</w:t>
      </w:r>
    </w:p>
    <w:p w14:paraId="284F5659" w14:textId="77777777" w:rsidR="00C94826" w:rsidRPr="00052626" w:rsidRDefault="00C94826" w:rsidP="00C94826">
      <w:pPr>
        <w:pStyle w:val="B1"/>
      </w:pPr>
      <w:r w:rsidRPr="00052626">
        <w:t>2a.</w:t>
      </w:r>
      <w:r w:rsidRPr="00052626">
        <w:tab/>
        <w:t>On success, the MB</w:t>
      </w:r>
      <w:r>
        <w:t>ST</w:t>
      </w:r>
      <w:r w:rsidRPr="00052626">
        <w:t xml:space="preserve">F shall </w:t>
      </w:r>
      <w:r>
        <w:t>delete</w:t>
      </w:r>
      <w:r w:rsidRPr="00052626">
        <w:t xml:space="preserve"> the MBS </w:t>
      </w:r>
      <w:r>
        <w:t xml:space="preserve">distribution </w:t>
      </w:r>
      <w:r w:rsidRPr="00052626">
        <w:t>session and return a "204 No Content" response.</w:t>
      </w:r>
    </w:p>
    <w:p w14:paraId="06B06449" w14:textId="3E2AD581" w:rsidR="00C94826" w:rsidRDefault="00C94826" w:rsidP="00C94826">
      <w:pPr>
        <w:pStyle w:val="B1"/>
      </w:pPr>
      <w:r w:rsidRPr="00052626">
        <w:t>2b.</w:t>
      </w:r>
      <w:r w:rsidRPr="00052626">
        <w:tab/>
        <w:t>On failure, one of the HTTP</w:t>
      </w:r>
      <w:r>
        <w:t xml:space="preserve"> status code listed in Table</w:t>
      </w:r>
      <w:r w:rsidR="001E45B4">
        <w:t> </w:t>
      </w:r>
      <w:r>
        <w:t>6.1</w:t>
      </w:r>
      <w:r w:rsidRPr="00052626">
        <w:t xml:space="preserve">.3.3.3.2-3 shall be returned. </w:t>
      </w:r>
      <w:r>
        <w:t>T</w:t>
      </w:r>
      <w:r w:rsidRPr="00052626">
        <w:t>he message body shall contain a ProblemDetails structure with the "cause" attribute set to one of the application errors listed</w:t>
      </w:r>
      <w:r>
        <w:t xml:space="preserve"> in Table</w:t>
      </w:r>
      <w:r w:rsidR="001E45B4">
        <w:t> </w:t>
      </w:r>
      <w:r>
        <w:t>6.1</w:t>
      </w:r>
      <w:r w:rsidRPr="00052626">
        <w:t>.3.3.3.2-3.</w:t>
      </w:r>
    </w:p>
    <w:p w14:paraId="0BF02C01" w14:textId="20EA0BE9" w:rsidR="00C94826" w:rsidRPr="0051544E" w:rsidRDefault="00C94826" w:rsidP="00C94826">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payload body of </w:t>
      </w:r>
      <w:r>
        <w:rPr>
          <w:lang w:eastAsia="zh-CN"/>
        </w:rPr>
        <w:t>DELETE</w:t>
      </w:r>
      <w:r w:rsidRPr="00127E7B">
        <w:rPr>
          <w:lang w:eastAsia="zh-CN"/>
        </w:rPr>
        <w:t xml:space="preserve"> response.</w:t>
      </w:r>
    </w:p>
    <w:p w14:paraId="17D4E5F4" w14:textId="77777777" w:rsidR="00C94826" w:rsidRDefault="00C94826" w:rsidP="00C94826">
      <w:pPr>
        <w:pStyle w:val="Heading4"/>
      </w:pPr>
      <w:bookmarkStart w:id="130" w:name="_Toc104297799"/>
      <w:bookmarkStart w:id="131" w:name="_Toc104300110"/>
      <w:bookmarkStart w:id="132" w:name="_Toc104791972"/>
      <w:r>
        <w:t>5.2.2.5</w:t>
      </w:r>
      <w:r>
        <w:tab/>
        <w:t>Retrieve</w:t>
      </w:r>
      <w:bookmarkEnd w:id="130"/>
      <w:bookmarkEnd w:id="131"/>
      <w:bookmarkEnd w:id="132"/>
    </w:p>
    <w:p w14:paraId="5D866EF9" w14:textId="77777777" w:rsidR="00C94826" w:rsidRDefault="00C94826" w:rsidP="00C94826">
      <w:pPr>
        <w:pStyle w:val="Heading5"/>
      </w:pPr>
      <w:bookmarkStart w:id="133" w:name="_Toc104297800"/>
      <w:bookmarkStart w:id="134" w:name="_Toc104300111"/>
      <w:bookmarkStart w:id="135" w:name="_Toc104791973"/>
      <w:r>
        <w:t>5.2.2.5.1</w:t>
      </w:r>
      <w:r>
        <w:tab/>
        <w:t>General</w:t>
      </w:r>
      <w:bookmarkEnd w:id="133"/>
      <w:bookmarkEnd w:id="134"/>
      <w:bookmarkEnd w:id="135"/>
    </w:p>
    <w:p w14:paraId="095C1C2E" w14:textId="0C4D7AE0" w:rsidR="00C94826" w:rsidRPr="00052626" w:rsidRDefault="00C94826" w:rsidP="00C94826">
      <w:r w:rsidRPr="00052626">
        <w:t xml:space="preserve">The </w:t>
      </w:r>
      <w:r>
        <w:t>Retrieve</w:t>
      </w:r>
      <w:r w:rsidRPr="00052626">
        <w:t xml:space="preserve"> service operation shall be used to </w:t>
      </w:r>
      <w:r>
        <w:t>retrieve</w:t>
      </w:r>
      <w:r w:rsidRPr="005F5B8C">
        <w:rPr>
          <w:lang w:eastAsia="zh-CN"/>
        </w:rPr>
        <w:t xml:space="preserve"> </w:t>
      </w:r>
      <w:r>
        <w:rPr>
          <w:lang w:eastAsia="zh-CN"/>
        </w:rPr>
        <w:t xml:space="preserve">the parameters of an existing </w:t>
      </w:r>
      <w:r w:rsidRPr="005F5B8C">
        <w:rPr>
          <w:lang w:eastAsia="zh-CN"/>
        </w:rPr>
        <w:t>MBS Distribution Session within the MBSTF</w:t>
      </w:r>
      <w:r>
        <w:t xml:space="preserve"> (see clauses</w:t>
      </w:r>
      <w:r w:rsidR="001E45B4">
        <w:t> </w:t>
      </w:r>
      <w:r>
        <w:t>5.2, 4.5.2 of 3GPP TS 26</w:t>
      </w:r>
      <w:r w:rsidRPr="00052626">
        <w:t>.</w:t>
      </w:r>
      <w:r>
        <w:t>502 [17]).</w:t>
      </w:r>
    </w:p>
    <w:p w14:paraId="2DB1BC65" w14:textId="136FA205" w:rsidR="00C94826" w:rsidRPr="00052626" w:rsidRDefault="00C94826" w:rsidP="00C94826">
      <w:r w:rsidRPr="00052626">
        <w:t xml:space="preserve">The NF Service Consumer (e.g. MBSF) shall </w:t>
      </w:r>
      <w:r>
        <w:t>retrieve</w:t>
      </w:r>
      <w:r w:rsidRPr="00052626">
        <w:t xml:space="preserve"> an MBS </w:t>
      </w:r>
      <w:r>
        <w:t xml:space="preserve">Distribution </w:t>
      </w:r>
      <w:r w:rsidRPr="00052626">
        <w:t>session</w:t>
      </w:r>
      <w:r>
        <w:t xml:space="preserve"> in the MBSTF</w:t>
      </w:r>
      <w:r w:rsidRPr="00052626">
        <w:t xml:space="preserve"> by using the HTTP </w:t>
      </w:r>
      <w:r>
        <w:t>GET method as shown in Figure</w:t>
      </w:r>
      <w:r w:rsidR="0026428B">
        <w:t> </w:t>
      </w:r>
      <w:r>
        <w:t>5.2.2.5</w:t>
      </w:r>
      <w:r w:rsidRPr="00052626">
        <w:t>.1-1.</w:t>
      </w:r>
    </w:p>
    <w:p w14:paraId="16954490" w14:textId="77777777" w:rsidR="00C94826" w:rsidRPr="00052626" w:rsidRDefault="00C94826" w:rsidP="00C94826">
      <w:pPr>
        <w:pStyle w:val="TH"/>
      </w:pPr>
      <w:r w:rsidRPr="00052626">
        <w:object w:dxaOrig="8700" w:dyaOrig="2520" w14:anchorId="06E7F699">
          <v:shape id="_x0000_i1031" type="#_x0000_t75" style="width:438.1pt;height:127.4pt" o:ole="">
            <v:imagedata r:id="rId20" o:title=""/>
          </v:shape>
          <o:OLEObject Type="Embed" ProgID="Visio.Drawing.11" ShapeID="_x0000_i1031" DrawAspect="Content" ObjectID="_1715404807" r:id="rId21"/>
        </w:object>
      </w:r>
    </w:p>
    <w:p w14:paraId="777401EE" w14:textId="77777777" w:rsidR="00C94826" w:rsidRPr="00052626" w:rsidRDefault="00C94826" w:rsidP="00C94826">
      <w:pPr>
        <w:pStyle w:val="TF"/>
      </w:pPr>
      <w:r>
        <w:t>Figure 5.2.2.5</w:t>
      </w:r>
      <w:r w:rsidRPr="00052626">
        <w:t xml:space="preserve">.1-1: MBS </w:t>
      </w:r>
      <w:r>
        <w:t xml:space="preserve">Distribution </w:t>
      </w:r>
      <w:r w:rsidRPr="00052626">
        <w:t xml:space="preserve">session </w:t>
      </w:r>
      <w:r>
        <w:t>retrieval</w:t>
      </w:r>
    </w:p>
    <w:p w14:paraId="387AFB73" w14:textId="77777777" w:rsidR="00C94826" w:rsidRPr="00052626" w:rsidRDefault="00C94826" w:rsidP="00C94826">
      <w:pPr>
        <w:pStyle w:val="B1"/>
      </w:pPr>
      <w:r w:rsidRPr="00052626">
        <w:t>1.</w:t>
      </w:r>
      <w:r w:rsidRPr="00052626">
        <w:tab/>
        <w:t xml:space="preserve">The NF Service Consumer shall send a </w:t>
      </w:r>
      <w:r>
        <w:t>GET</w:t>
      </w:r>
      <w:r w:rsidRPr="00052626">
        <w:t xml:space="preserve"> request</w:t>
      </w:r>
      <w:r>
        <w:t xml:space="preserve"> </w:t>
      </w:r>
      <w:r w:rsidRPr="00052626">
        <w:t xml:space="preserve">to </w:t>
      </w:r>
      <w:r>
        <w:t xml:space="preserve">the resource representing </w:t>
      </w:r>
      <w:r w:rsidRPr="00052626">
        <w:t xml:space="preserve">the MBS </w:t>
      </w:r>
      <w:r>
        <w:t xml:space="preserve">distribution </w:t>
      </w:r>
      <w:r w:rsidRPr="00052626">
        <w:t>session</w:t>
      </w:r>
      <w:r>
        <w:t xml:space="preserve"> (distSessionRef)</w:t>
      </w:r>
      <w:r w:rsidRPr="00052626">
        <w:t>.</w:t>
      </w:r>
    </w:p>
    <w:p w14:paraId="610D4B82" w14:textId="77777777" w:rsidR="00C94826" w:rsidRPr="00052626" w:rsidRDefault="00C94826" w:rsidP="00C94826">
      <w:pPr>
        <w:pStyle w:val="B1"/>
      </w:pPr>
      <w:r w:rsidRPr="00052626">
        <w:t>2a.</w:t>
      </w:r>
      <w:r w:rsidRPr="00052626">
        <w:tab/>
        <w:t>On success, the MB</w:t>
      </w:r>
      <w:r>
        <w:t>ST</w:t>
      </w:r>
      <w:r w:rsidRPr="00052626">
        <w:t xml:space="preserve">F shall </w:t>
      </w:r>
      <w:r>
        <w:t>respond with "200 OK" with the message body containing parameters of the distribution session (distSession)</w:t>
      </w:r>
      <w:r w:rsidRPr="00052626">
        <w:t>.</w:t>
      </w:r>
    </w:p>
    <w:p w14:paraId="5616A72C" w14:textId="787291BE" w:rsidR="00C94826" w:rsidRDefault="00C94826" w:rsidP="00C94826">
      <w:pPr>
        <w:pStyle w:val="B1"/>
      </w:pPr>
      <w:r w:rsidRPr="00052626">
        <w:t>2b.</w:t>
      </w:r>
      <w:r w:rsidRPr="00052626">
        <w:tab/>
        <w:t>On failure, one of the HTTP</w:t>
      </w:r>
      <w:r>
        <w:t xml:space="preserve"> status code listed in Table</w:t>
      </w:r>
      <w:r w:rsidR="001E45B4">
        <w:t> </w:t>
      </w:r>
      <w:r>
        <w:t>6.1.3.3.3.3</w:t>
      </w:r>
      <w:r w:rsidRPr="00052626">
        <w:t xml:space="preserve">-3 shall be returned. </w:t>
      </w:r>
      <w:r>
        <w:t>T</w:t>
      </w:r>
      <w:r w:rsidRPr="00052626">
        <w:t>he message body shall contain a ProblemDetails structure with the "cause" attribute set to one of the application error</w:t>
      </w:r>
      <w:r>
        <w:t>s listed in Table</w:t>
      </w:r>
      <w:r w:rsidR="001E45B4">
        <w:t> </w:t>
      </w:r>
      <w:r>
        <w:t>6.1.3.3.3.3</w:t>
      </w:r>
      <w:r w:rsidRPr="00052626">
        <w:t>-3.</w:t>
      </w:r>
    </w:p>
    <w:p w14:paraId="3EB1D557" w14:textId="79E8A264" w:rsidR="00C94826" w:rsidRPr="0051544E" w:rsidRDefault="00C94826" w:rsidP="00C94826">
      <w:pPr>
        <w:pStyle w:val="B1"/>
        <w:rPr>
          <w:lang w:val="en-US" w:eastAsia="zh-CN"/>
        </w:rPr>
      </w:pPr>
      <w:r w:rsidRPr="00127E7B">
        <w:rPr>
          <w:lang w:eastAsia="zh-CN"/>
        </w:rPr>
        <w:lastRenderedPageBreak/>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payload body of </w:t>
      </w:r>
      <w:r>
        <w:rPr>
          <w:lang w:eastAsia="zh-CN"/>
        </w:rPr>
        <w:t>GET</w:t>
      </w:r>
      <w:r w:rsidRPr="00127E7B">
        <w:rPr>
          <w:lang w:eastAsia="zh-CN"/>
        </w:rPr>
        <w:t xml:space="preserve"> response.</w:t>
      </w:r>
    </w:p>
    <w:p w14:paraId="47524BA3" w14:textId="56824379" w:rsidR="00C94826" w:rsidRPr="00A7444D" w:rsidRDefault="00C94826" w:rsidP="005F4A69">
      <w:pPr>
        <w:pStyle w:val="Heading4"/>
      </w:pPr>
      <w:bookmarkStart w:id="136" w:name="_Toc85877000"/>
      <w:bookmarkStart w:id="137" w:name="_Toc88681452"/>
      <w:bookmarkStart w:id="138" w:name="_Toc89678139"/>
      <w:bookmarkStart w:id="139" w:name="_Toc97302748"/>
      <w:bookmarkStart w:id="140" w:name="_Toc104791974"/>
      <w:r w:rsidRPr="00A7444D">
        <w:t>5.</w:t>
      </w:r>
      <w:r w:rsidR="00DB4782">
        <w:t>2</w:t>
      </w:r>
      <w:r w:rsidRPr="00A7444D">
        <w:t>.2.6</w:t>
      </w:r>
      <w:r w:rsidRPr="00A7444D">
        <w:tab/>
        <w:t>StatusSubscribe service operation</w:t>
      </w:r>
      <w:bookmarkEnd w:id="136"/>
      <w:bookmarkEnd w:id="137"/>
      <w:bookmarkEnd w:id="138"/>
      <w:bookmarkEnd w:id="139"/>
      <w:bookmarkEnd w:id="140"/>
    </w:p>
    <w:p w14:paraId="3B2C8EAC" w14:textId="5E635125" w:rsidR="00C94826" w:rsidRPr="00A7444D" w:rsidRDefault="00C94826" w:rsidP="005F4A69">
      <w:pPr>
        <w:pStyle w:val="Heading5"/>
      </w:pPr>
      <w:bookmarkStart w:id="141" w:name="_Toc85877001"/>
      <w:bookmarkStart w:id="142" w:name="_Toc88681453"/>
      <w:bookmarkStart w:id="143" w:name="_Toc89678140"/>
      <w:bookmarkStart w:id="144" w:name="_Toc97302749"/>
      <w:bookmarkStart w:id="145" w:name="_Toc104791975"/>
      <w:r w:rsidRPr="00A7444D">
        <w:t>5.</w:t>
      </w:r>
      <w:r w:rsidR="00DB4782">
        <w:t>2</w:t>
      </w:r>
      <w:r w:rsidRPr="00A7444D">
        <w:t>.2.6.1</w:t>
      </w:r>
      <w:r w:rsidRPr="00A7444D">
        <w:tab/>
        <w:t>General</w:t>
      </w:r>
      <w:bookmarkEnd w:id="141"/>
      <w:bookmarkEnd w:id="142"/>
      <w:bookmarkEnd w:id="143"/>
      <w:bookmarkEnd w:id="144"/>
      <w:bookmarkEnd w:id="145"/>
    </w:p>
    <w:p w14:paraId="376A29E3" w14:textId="77777777" w:rsidR="00C94826" w:rsidRPr="00A7444D" w:rsidRDefault="00C94826" w:rsidP="00C94826">
      <w:r w:rsidRPr="00A7444D">
        <w:t>The StatusSubscribe service operation shall be used by an NF Service Consumer (e.g. MBSF) to create a subscription to the MBS</w:t>
      </w:r>
      <w:r>
        <w:t>T</w:t>
      </w:r>
      <w:r w:rsidRPr="00A7444D">
        <w:t xml:space="preserve">F notifications related to the </w:t>
      </w:r>
      <w:r>
        <w:t>event(s)</w:t>
      </w:r>
      <w:r w:rsidRPr="00A7444D">
        <w:t xml:space="preserve"> of an MBS </w:t>
      </w:r>
      <w:r>
        <w:t xml:space="preserve">distribution </w:t>
      </w:r>
      <w:r w:rsidRPr="00A7444D">
        <w:t>session</w:t>
      </w:r>
      <w:r>
        <w:t>.</w:t>
      </w:r>
    </w:p>
    <w:p w14:paraId="7ED5B54A" w14:textId="232CF0A1" w:rsidR="00C94826" w:rsidRPr="00A7444D" w:rsidRDefault="00C94826" w:rsidP="005F4A69">
      <w:pPr>
        <w:pStyle w:val="Heading5"/>
      </w:pPr>
      <w:bookmarkStart w:id="146" w:name="_Toc85877002"/>
      <w:bookmarkStart w:id="147" w:name="_Toc88681454"/>
      <w:bookmarkStart w:id="148" w:name="_Toc89678141"/>
      <w:bookmarkStart w:id="149" w:name="_Toc97302750"/>
      <w:bookmarkStart w:id="150" w:name="_Toc104791976"/>
      <w:r w:rsidRPr="00A7444D">
        <w:t>5.</w:t>
      </w:r>
      <w:r w:rsidR="00DB4782">
        <w:t>2</w:t>
      </w:r>
      <w:r w:rsidRPr="00A7444D">
        <w:t>.2.6.2</w:t>
      </w:r>
      <w:r w:rsidRPr="00A7444D">
        <w:tab/>
        <w:t>Subscription creation</w:t>
      </w:r>
      <w:bookmarkEnd w:id="146"/>
      <w:bookmarkEnd w:id="147"/>
      <w:bookmarkEnd w:id="148"/>
      <w:bookmarkEnd w:id="149"/>
      <w:bookmarkEnd w:id="150"/>
    </w:p>
    <w:p w14:paraId="6798D131" w14:textId="0E181174" w:rsidR="00C94826" w:rsidRPr="00A7444D" w:rsidRDefault="00C94826" w:rsidP="00C94826">
      <w:r>
        <w:t>T</w:t>
      </w:r>
      <w:r w:rsidRPr="00A7444D">
        <w:t>he NF Service Consumer (e.g. MBSF) shall subscribe to MBS</w:t>
      </w:r>
      <w:r>
        <w:t>T</w:t>
      </w:r>
      <w:r w:rsidRPr="00A7444D">
        <w:t>F service notifications by using the HTTP POST method as shown in Figure 5.</w:t>
      </w:r>
      <w:r w:rsidR="00DB4782">
        <w:t>2</w:t>
      </w:r>
      <w:r w:rsidRPr="00A7444D">
        <w:t>.2.6.2-1.</w:t>
      </w:r>
    </w:p>
    <w:p w14:paraId="6C9E21A2" w14:textId="77777777" w:rsidR="00C94826" w:rsidRPr="00A7444D" w:rsidRDefault="00C94826" w:rsidP="0051544E">
      <w:pPr>
        <w:pStyle w:val="TH"/>
      </w:pPr>
      <w:r w:rsidRPr="00A7444D">
        <w:object w:dxaOrig="9396" w:dyaOrig="3420" w14:anchorId="0BEC0069">
          <v:shape id="_x0000_i1032" type="#_x0000_t75" style="width:443.65pt;height:158.4pt" o:ole="">
            <v:imagedata r:id="rId22" o:title=""/>
          </v:shape>
          <o:OLEObject Type="Embed" ProgID="Visio.Drawing.11" ShapeID="_x0000_i1032" DrawAspect="Content" ObjectID="_1715404808" r:id="rId23"/>
        </w:object>
      </w:r>
    </w:p>
    <w:p w14:paraId="097D4615" w14:textId="4C625520" w:rsidR="00C94826" w:rsidRPr="00A7444D" w:rsidRDefault="00C94826" w:rsidP="0051544E">
      <w:pPr>
        <w:pStyle w:val="TF"/>
      </w:pPr>
      <w:r w:rsidRPr="00A7444D">
        <w:t>Figure</w:t>
      </w:r>
      <w:r>
        <w:t xml:space="preserve"> 5.</w:t>
      </w:r>
      <w:r w:rsidR="00DB4782">
        <w:t>2</w:t>
      </w:r>
      <w:r>
        <w:t>.2.6.2-1: Subscribing to MBST</w:t>
      </w:r>
      <w:r w:rsidRPr="00A7444D">
        <w:t>F notifications</w:t>
      </w:r>
    </w:p>
    <w:p w14:paraId="25F63B6B" w14:textId="77777777" w:rsidR="00C94826" w:rsidRPr="00A7444D" w:rsidRDefault="00C94826" w:rsidP="00C94826">
      <w:pPr>
        <w:ind w:left="568" w:hanging="284"/>
      </w:pPr>
      <w:r w:rsidRPr="00A7444D">
        <w:t>1.</w:t>
      </w:r>
      <w:r w:rsidRPr="00A7444D">
        <w:tab/>
        <w:t xml:space="preserve">The NF Service Consumer shall send a POST request </w:t>
      </w:r>
      <w:r>
        <w:t xml:space="preserve">(StatusSubscribeReqData) </w:t>
      </w:r>
      <w:r w:rsidRPr="00A7444D">
        <w:t xml:space="preserve">to the </w:t>
      </w:r>
      <w:r>
        <w:t>resource URI representing the subscriptions</w:t>
      </w:r>
      <w:r w:rsidRPr="00A7444D">
        <w:t xml:space="preserve"> collection resource in the MB</w:t>
      </w:r>
      <w:r>
        <w:t>ST</w:t>
      </w:r>
      <w:r w:rsidRPr="00A7444D">
        <w:t>F. The payload body of the POST request shall contain:</w:t>
      </w:r>
    </w:p>
    <w:p w14:paraId="72523CA7" w14:textId="77777777" w:rsidR="00C94826" w:rsidRPr="00A7444D" w:rsidRDefault="00C94826" w:rsidP="00C94826">
      <w:pPr>
        <w:ind w:left="851" w:hanging="284"/>
      </w:pPr>
      <w:r w:rsidRPr="00A7444D">
        <w:t>-</w:t>
      </w:r>
      <w:r w:rsidRPr="00A7444D">
        <w:tab/>
        <w:t xml:space="preserve">the list of MBS </w:t>
      </w:r>
      <w:r>
        <w:t xml:space="preserve">distribution </w:t>
      </w:r>
      <w:r w:rsidRPr="00A7444D">
        <w:t>session events requested to be subscribed.</w:t>
      </w:r>
    </w:p>
    <w:p w14:paraId="57EDC921" w14:textId="77777777" w:rsidR="00C94826" w:rsidRDefault="00C94826" w:rsidP="00C94826">
      <w:pPr>
        <w:ind w:left="851" w:hanging="284"/>
      </w:pPr>
      <w:r w:rsidRPr="00A7444D">
        <w:t>-</w:t>
      </w:r>
      <w:r w:rsidRPr="00A7444D">
        <w:tab/>
        <w:t>the Notification URI , indi</w:t>
      </w:r>
      <w:r>
        <w:t>cating the address where the MB</w:t>
      </w:r>
      <w:r w:rsidRPr="00A7444D">
        <w:t>S</w:t>
      </w:r>
      <w:r>
        <w:t>T</w:t>
      </w:r>
      <w:r w:rsidRPr="00A7444D">
        <w:t>F shall send the notifications;</w:t>
      </w:r>
    </w:p>
    <w:p w14:paraId="5849D792" w14:textId="77777777" w:rsidR="00C94826" w:rsidRPr="00A7444D" w:rsidRDefault="00C94826" w:rsidP="00C94826">
      <w:pPr>
        <w:ind w:left="851" w:hanging="284"/>
      </w:pPr>
      <w:r w:rsidRPr="00A7444D">
        <w:t xml:space="preserve">The request body may also contain: </w:t>
      </w:r>
    </w:p>
    <w:p w14:paraId="23DFDB0D" w14:textId="77777777" w:rsidR="00C94826" w:rsidRPr="00A7444D" w:rsidRDefault="00C94826" w:rsidP="00C94826">
      <w:pPr>
        <w:ind w:left="851" w:hanging="284"/>
      </w:pPr>
      <w:r w:rsidRPr="00A7444D">
        <w:t>-</w:t>
      </w:r>
      <w:r w:rsidRPr="00A7444D">
        <w:tab/>
        <w:t>an expiry time suggested by the NF Service Consumer, representing the time span during which the subscription is desired to be kept active; and</w:t>
      </w:r>
    </w:p>
    <w:p w14:paraId="5DE3417C" w14:textId="77777777" w:rsidR="00C94826" w:rsidRPr="00A7444D" w:rsidRDefault="00C94826" w:rsidP="00C94826">
      <w:pPr>
        <w:ind w:left="851" w:hanging="284"/>
      </w:pPr>
      <w:r w:rsidRPr="00A7444D">
        <w:t>-</w:t>
      </w:r>
      <w:r w:rsidRPr="00A7444D">
        <w:tab/>
        <w:t>Notification Correlation ID;</w:t>
      </w:r>
    </w:p>
    <w:p w14:paraId="725421FD" w14:textId="77777777" w:rsidR="00C94826" w:rsidRPr="00A7444D" w:rsidRDefault="00C94826" w:rsidP="00C94826">
      <w:pPr>
        <w:ind w:left="568" w:hanging="284"/>
      </w:pPr>
      <w:r w:rsidRPr="00A7444D">
        <w:t>2a.</w:t>
      </w:r>
      <w:r w:rsidRPr="00A7444D">
        <w:tab/>
        <w:t xml:space="preserve">On success, the MB-SMF shall return a "201 Created" response. The "Location" header shall be present and shall contain the URI of the created resource. The payload body of </w:t>
      </w:r>
      <w:r>
        <w:t>the POST response (StatusSubscribeRspData) shall include:</w:t>
      </w:r>
    </w:p>
    <w:p w14:paraId="20A8CEFD" w14:textId="77777777" w:rsidR="00C94826" w:rsidRPr="00A7444D" w:rsidRDefault="00C94826" w:rsidP="00C94826">
      <w:pPr>
        <w:ind w:left="851" w:hanging="284"/>
      </w:pPr>
      <w:r w:rsidRPr="00A7444D">
        <w:t>-</w:t>
      </w:r>
      <w:r w:rsidRPr="00A7444D">
        <w:tab/>
      </w:r>
      <w:r>
        <w:t>the Distribution Session Identifier</w:t>
      </w:r>
      <w:r w:rsidRPr="00A7444D">
        <w:t>;</w:t>
      </w:r>
    </w:p>
    <w:p w14:paraId="07197EEE" w14:textId="77777777" w:rsidR="00C94826" w:rsidRPr="00A7444D" w:rsidRDefault="00C94826" w:rsidP="00C94826">
      <w:pPr>
        <w:ind w:left="851" w:hanging="284"/>
      </w:pPr>
      <w:r w:rsidRPr="00A7444D">
        <w:t>-</w:t>
      </w:r>
      <w:r w:rsidRPr="00A7444D">
        <w:tab/>
      </w:r>
      <w:r>
        <w:t xml:space="preserve">the list of </w:t>
      </w:r>
      <w:r w:rsidRPr="00A7444D">
        <w:t>events successfully subscribed;</w:t>
      </w:r>
    </w:p>
    <w:p w14:paraId="78271AB8" w14:textId="77777777" w:rsidR="00C94826" w:rsidRPr="00A7444D" w:rsidRDefault="00C94826" w:rsidP="00C94826">
      <w:pPr>
        <w:ind w:left="851" w:hanging="284"/>
      </w:pPr>
      <w:r w:rsidRPr="00A7444D">
        <w:t>-</w:t>
      </w:r>
      <w:r w:rsidRPr="00A7444D">
        <w:tab/>
        <w:t>the expiry time after which the subscription becomes invalid.</w:t>
      </w:r>
    </w:p>
    <w:p w14:paraId="0F38EFC5" w14:textId="77FD86BA" w:rsidR="00C94826" w:rsidRDefault="00C94826" w:rsidP="00C94826">
      <w:pPr>
        <w:ind w:left="568" w:hanging="284"/>
      </w:pPr>
      <w:r w:rsidRPr="00A7444D">
        <w:t>2b.</w:t>
      </w:r>
      <w:r w:rsidRPr="00A7444D">
        <w:tab/>
        <w:t>On failure, one of the HTTP status code listed in the data structures supported by the POST Response Body (see Table</w:t>
      </w:r>
      <w:r w:rsidR="001E45B4">
        <w:t> </w:t>
      </w:r>
      <w:r w:rsidRPr="00A7444D">
        <w:t>6.</w:t>
      </w:r>
      <w:r>
        <w:t>1</w:t>
      </w:r>
      <w:r w:rsidRPr="00A7444D">
        <w:t xml:space="preserve">.3.4.3.1-3) shall be returned. </w:t>
      </w:r>
      <w:r>
        <w:t>T</w:t>
      </w:r>
      <w:r w:rsidRPr="00A7444D">
        <w:t>he message body shall contain a ProblemDetails structure with the "cause" attribute set to one of the application error listed in the same Table</w:t>
      </w:r>
      <w:r w:rsidR="001E45B4">
        <w:t> </w:t>
      </w:r>
      <w:r w:rsidRPr="00A7444D">
        <w:t>6.</w:t>
      </w:r>
      <w:r>
        <w:t>1</w:t>
      </w:r>
      <w:r w:rsidRPr="00A7444D">
        <w:t>.3.4.3.1-3).</w:t>
      </w:r>
    </w:p>
    <w:p w14:paraId="0C2CC639" w14:textId="517B77FA" w:rsidR="00C94826" w:rsidRDefault="00C94826" w:rsidP="0051544E">
      <w:pPr>
        <w:pStyle w:val="B1"/>
        <w:rPr>
          <w:lang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payload body of </w:t>
      </w:r>
      <w:r>
        <w:rPr>
          <w:lang w:eastAsia="zh-CN"/>
        </w:rPr>
        <w:t>POST</w:t>
      </w:r>
      <w:r w:rsidRPr="00127E7B">
        <w:rPr>
          <w:lang w:eastAsia="zh-CN"/>
        </w:rPr>
        <w:t xml:space="preserve"> response.</w:t>
      </w:r>
    </w:p>
    <w:p w14:paraId="2B060DE3" w14:textId="73687920" w:rsidR="00D40B56" w:rsidRPr="00052626" w:rsidRDefault="00203EDC" w:rsidP="00D40B56">
      <w:pPr>
        <w:pStyle w:val="Heading5"/>
      </w:pPr>
      <w:bookmarkStart w:id="151" w:name="_Toc85877003"/>
      <w:bookmarkStart w:id="152" w:name="_Toc88681455"/>
      <w:bookmarkStart w:id="153" w:name="_Toc89678142"/>
      <w:bookmarkStart w:id="154" w:name="_Toc98501234"/>
      <w:bookmarkStart w:id="155" w:name="_Toc104297801"/>
      <w:bookmarkStart w:id="156" w:name="_Toc104300112"/>
      <w:bookmarkStart w:id="157" w:name="_Toc104791977"/>
      <w:r>
        <w:lastRenderedPageBreak/>
        <w:t>5.</w:t>
      </w:r>
      <w:r w:rsidR="00DB4782">
        <w:t>2</w:t>
      </w:r>
      <w:r>
        <w:t>.2.6.3</w:t>
      </w:r>
      <w:r w:rsidR="00D40B56" w:rsidRPr="00052626">
        <w:tab/>
        <w:t>Subscription update</w:t>
      </w:r>
      <w:bookmarkEnd w:id="151"/>
      <w:bookmarkEnd w:id="152"/>
      <w:bookmarkEnd w:id="153"/>
      <w:bookmarkEnd w:id="154"/>
      <w:bookmarkEnd w:id="155"/>
      <w:bookmarkEnd w:id="156"/>
      <w:bookmarkEnd w:id="157"/>
    </w:p>
    <w:p w14:paraId="224F95F5" w14:textId="09FBABED" w:rsidR="00D40B56" w:rsidRPr="00052626" w:rsidRDefault="00D40B56" w:rsidP="00D40B56">
      <w:r w:rsidRPr="00052626">
        <w:t xml:space="preserve">When the StatusSubscribe service operation is used for updating a subscription, the NF Service Consumer (e.g. </w:t>
      </w:r>
      <w:r>
        <w:t>MBSF</w:t>
      </w:r>
      <w:r w:rsidRPr="00052626">
        <w:t>) shall update its subscription to MBS</w:t>
      </w:r>
      <w:r>
        <w:t>T</w:t>
      </w:r>
      <w:r w:rsidRPr="00052626">
        <w:t>F notifications by using the HTTP PATCH method as shown in Figure 5.</w:t>
      </w:r>
      <w:r w:rsidR="00DB4782">
        <w:t>2</w:t>
      </w:r>
      <w:r w:rsidRPr="00052626">
        <w:t>.2.6.</w:t>
      </w:r>
      <w:r w:rsidR="00800523">
        <w:t>3</w:t>
      </w:r>
      <w:r w:rsidRPr="00052626">
        <w:t>-1.</w:t>
      </w:r>
    </w:p>
    <w:p w14:paraId="62389F55" w14:textId="77777777" w:rsidR="00D40B56" w:rsidRPr="00052626" w:rsidRDefault="00D40B56" w:rsidP="00D40B56">
      <w:pPr>
        <w:pStyle w:val="TH"/>
      </w:pPr>
      <w:r w:rsidRPr="00052626">
        <w:object w:dxaOrig="8700" w:dyaOrig="2448" w14:anchorId="0DE1D070">
          <v:shape id="_x0000_i1033" type="#_x0000_t75" style="width:438.1pt;height:124.6pt" o:ole="">
            <v:imagedata r:id="rId24" o:title=""/>
          </v:shape>
          <o:OLEObject Type="Embed" ProgID="Visio.Drawing.11" ShapeID="_x0000_i1033" DrawAspect="Content" ObjectID="_1715404809" r:id="rId25"/>
        </w:object>
      </w:r>
    </w:p>
    <w:p w14:paraId="31457D16" w14:textId="16FF5AC6" w:rsidR="00D40B56" w:rsidRPr="00052626" w:rsidRDefault="00D40B56" w:rsidP="00D40B56">
      <w:pPr>
        <w:pStyle w:val="TF"/>
      </w:pPr>
      <w:r w:rsidRPr="00052626">
        <w:t>Figure 5.</w:t>
      </w:r>
      <w:r w:rsidR="00DB4782">
        <w:t>2</w:t>
      </w:r>
      <w:r w:rsidRPr="00052626">
        <w:t>.2.6.</w:t>
      </w:r>
      <w:r w:rsidR="00800523">
        <w:t>3</w:t>
      </w:r>
      <w:r w:rsidRPr="00052626">
        <w:t>-1: Updating a subscription to MB</w:t>
      </w:r>
      <w:r>
        <w:t>STF</w:t>
      </w:r>
      <w:r w:rsidRPr="00052626">
        <w:t xml:space="preserve"> notifications</w:t>
      </w:r>
    </w:p>
    <w:p w14:paraId="51DC7C79" w14:textId="6CD634A3" w:rsidR="00D40B56" w:rsidRPr="00052626" w:rsidRDefault="00D40B56" w:rsidP="00D40B56">
      <w:pPr>
        <w:pStyle w:val="B1"/>
      </w:pPr>
      <w:r w:rsidRPr="00052626">
        <w:t>1.</w:t>
      </w:r>
      <w:r w:rsidRPr="00052626">
        <w:tab/>
        <w:t xml:space="preserve">The NF Service Consumer shall send a PATCH request to update the individual subscription resource </w:t>
      </w:r>
      <w:r>
        <w:t>in</w:t>
      </w:r>
      <w:r w:rsidRPr="00052626">
        <w:t xml:space="preserve"> the MBS</w:t>
      </w:r>
      <w:r>
        <w:t>T</w:t>
      </w:r>
      <w:r w:rsidRPr="00052626">
        <w:t>F (/</w:t>
      </w:r>
      <w:r>
        <w:t>dist</w:t>
      </w:r>
      <w:r w:rsidRPr="00052626">
        <w:t>-sessions/</w:t>
      </w:r>
      <w:r>
        <w:t>{distSessionRef}/</w:t>
      </w:r>
      <w:r w:rsidRPr="00052626">
        <w:t xml:space="preserve">subscriptions/{subscriptionId}). The message body contains an array(PatchItem), where each PatchItem type indicates a requested change to the </w:t>
      </w:r>
      <w:r>
        <w:t>DistSession</w:t>
      </w:r>
      <w:r w:rsidRPr="00052626">
        <w:t xml:space="preserve">Subscription </w:t>
      </w:r>
      <w:r>
        <w:t xml:space="preserve">data structure </w:t>
      </w:r>
      <w:r w:rsidRPr="00052626">
        <w:t>(see clause </w:t>
      </w:r>
      <w:r>
        <w:t>6.1.6.2.10</w:t>
      </w:r>
      <w:r w:rsidRPr="00052626">
        <w:t>). The following information may be requested to be modified with array(PatchItem) structure (see Table 6.</w:t>
      </w:r>
      <w:r>
        <w:t>1</w:t>
      </w:r>
      <w:r w:rsidRPr="00052626">
        <w:t>.3.5.3.</w:t>
      </w:r>
      <w:r w:rsidR="00BD5654">
        <w:t>2</w:t>
      </w:r>
      <w:r w:rsidRPr="00052626">
        <w:t>-2):</w:t>
      </w:r>
    </w:p>
    <w:p w14:paraId="12A012BD" w14:textId="77777777" w:rsidR="00D40B56" w:rsidRPr="00052626" w:rsidRDefault="00D40B56" w:rsidP="00D40B56">
      <w:pPr>
        <w:pStyle w:val="B2"/>
      </w:pPr>
      <w:r w:rsidRPr="00052626">
        <w:t>-</w:t>
      </w:r>
      <w:r w:rsidRPr="00052626">
        <w:tab/>
        <w:t>Notification URI (callback URI), indicating the address where the MB</w:t>
      </w:r>
      <w:r>
        <w:t>ST</w:t>
      </w:r>
      <w:r w:rsidRPr="00052626">
        <w:t>F shall send the notifications;</w:t>
      </w:r>
    </w:p>
    <w:p w14:paraId="21FB9BE7" w14:textId="77777777" w:rsidR="00D40B56" w:rsidRPr="00052626" w:rsidRDefault="00D40B56" w:rsidP="00D40B56">
      <w:pPr>
        <w:pStyle w:val="B2"/>
      </w:pPr>
      <w:r w:rsidRPr="00052626">
        <w:t>-</w:t>
      </w:r>
      <w:r w:rsidRPr="00052626">
        <w:tab/>
        <w:t>New expiration time;</w:t>
      </w:r>
    </w:p>
    <w:p w14:paraId="4C98AC15" w14:textId="77777777" w:rsidR="00D40B56" w:rsidRPr="00052626" w:rsidRDefault="00D40B56" w:rsidP="00D40B56">
      <w:pPr>
        <w:pStyle w:val="B1"/>
      </w:pPr>
      <w:r>
        <w:t>2a.</w:t>
      </w:r>
      <w:r>
        <w:tab/>
        <w:t>On success, the MBST</w:t>
      </w:r>
      <w:r w:rsidRPr="00052626">
        <w:t>F shall return a "200 Ok" response with a representation of the modified subscription (</w:t>
      </w:r>
      <w:r>
        <w:t>DistSession</w:t>
      </w:r>
      <w:r w:rsidRPr="00052626">
        <w:t xml:space="preserve">Subscription </w:t>
      </w:r>
      <w:r w:rsidRPr="00052626">
        <w:rPr>
          <w:rStyle w:val="B1Char"/>
        </w:rPr>
        <w:t xml:space="preserve">data structure </w:t>
      </w:r>
      <w:r>
        <w:rPr>
          <w:rStyle w:val="B1Char"/>
        </w:rPr>
        <w:t>(</w:t>
      </w:r>
      <w:r w:rsidRPr="00052626">
        <w:rPr>
          <w:rStyle w:val="B1Char"/>
        </w:rPr>
        <w:t xml:space="preserve">see </w:t>
      </w:r>
      <w:r w:rsidRPr="001E155C">
        <w:rPr>
          <w:rStyle w:val="B1Char"/>
        </w:rPr>
        <w:t>clause </w:t>
      </w:r>
      <w:r>
        <w:t>6.1.6.2.10</w:t>
      </w:r>
      <w:r w:rsidRPr="001E155C">
        <w:t>)</w:t>
      </w:r>
      <w:r>
        <w:t>)</w:t>
      </w:r>
      <w:r w:rsidRPr="001E155C">
        <w:t>.</w:t>
      </w:r>
    </w:p>
    <w:p w14:paraId="180E8031" w14:textId="2B75DE98" w:rsidR="00D40B56" w:rsidRDefault="00D40B56" w:rsidP="00D40B56">
      <w:pPr>
        <w:pStyle w:val="B1"/>
      </w:pPr>
      <w:r w:rsidRPr="00052626">
        <w:t>2b.</w:t>
      </w:r>
      <w:r w:rsidRPr="00052626">
        <w:tab/>
        <w:t>On failure, one of the HTTP</w:t>
      </w:r>
      <w:r>
        <w:t xml:space="preserve"> status code listed in Table 6.1</w:t>
      </w:r>
      <w:r w:rsidRPr="00052626">
        <w:t>.3.</w:t>
      </w:r>
      <w:r>
        <w:t>5</w:t>
      </w:r>
      <w:r w:rsidRPr="00052626">
        <w:t>.3.</w:t>
      </w:r>
      <w:r w:rsidR="00BD5654">
        <w:t>2</w:t>
      </w:r>
      <w:r w:rsidRPr="00052626">
        <w:t xml:space="preserve">-3 shall be returned. </w:t>
      </w:r>
      <w:r>
        <w:t>T</w:t>
      </w:r>
      <w:r w:rsidRPr="00052626">
        <w:t>he message body shall contain a ProblemDetails structure with the "cause" attribute set to one of the application errors listed</w:t>
      </w:r>
      <w:r>
        <w:t xml:space="preserve"> in Table 6.1</w:t>
      </w:r>
      <w:r w:rsidRPr="00052626">
        <w:t>.3.</w:t>
      </w:r>
      <w:r>
        <w:t>5</w:t>
      </w:r>
      <w:r w:rsidRPr="00052626">
        <w:t>.3.</w:t>
      </w:r>
      <w:r w:rsidR="00BD5654">
        <w:t>2</w:t>
      </w:r>
      <w:r w:rsidRPr="00052626">
        <w:t>-3.</w:t>
      </w:r>
    </w:p>
    <w:p w14:paraId="08B68CDD" w14:textId="5E88B014" w:rsidR="00D40B56" w:rsidRPr="005F4A69" w:rsidRDefault="00D40B56">
      <w:pPr>
        <w:pStyle w:val="B1"/>
        <w:rPr>
          <w:lang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payload body of </w:t>
      </w:r>
      <w:r>
        <w:rPr>
          <w:lang w:eastAsia="zh-CN"/>
        </w:rPr>
        <w:t>PATCH</w:t>
      </w:r>
      <w:r w:rsidRPr="00127E7B">
        <w:rPr>
          <w:lang w:eastAsia="zh-CN"/>
        </w:rPr>
        <w:t xml:space="preserve"> response.</w:t>
      </w:r>
    </w:p>
    <w:p w14:paraId="2CBD2524" w14:textId="5D4A0FD5" w:rsidR="00C94826" w:rsidRPr="00A7444D" w:rsidRDefault="00C94826" w:rsidP="005F4A69">
      <w:pPr>
        <w:pStyle w:val="Heading4"/>
      </w:pPr>
      <w:bookmarkStart w:id="158" w:name="_Toc85877004"/>
      <w:bookmarkStart w:id="159" w:name="_Toc88681456"/>
      <w:bookmarkStart w:id="160" w:name="_Toc89678143"/>
      <w:bookmarkStart w:id="161" w:name="_Toc97302752"/>
      <w:bookmarkStart w:id="162" w:name="_Toc104791978"/>
      <w:r w:rsidRPr="00A7444D">
        <w:t>5.</w:t>
      </w:r>
      <w:r w:rsidR="00DB4782">
        <w:t>2</w:t>
      </w:r>
      <w:r w:rsidRPr="00A7444D">
        <w:t>.2.7</w:t>
      </w:r>
      <w:r w:rsidRPr="00A7444D">
        <w:tab/>
        <w:t>StatusUnsubscribe</w:t>
      </w:r>
      <w:bookmarkEnd w:id="158"/>
      <w:bookmarkEnd w:id="159"/>
      <w:bookmarkEnd w:id="160"/>
      <w:bookmarkEnd w:id="161"/>
      <w:bookmarkEnd w:id="162"/>
    </w:p>
    <w:p w14:paraId="6F46A4E6" w14:textId="7D4E372A" w:rsidR="00C94826" w:rsidRPr="00A7444D" w:rsidRDefault="00C94826" w:rsidP="005F4A69">
      <w:pPr>
        <w:pStyle w:val="Heading5"/>
      </w:pPr>
      <w:bookmarkStart w:id="163" w:name="_Toc85877005"/>
      <w:bookmarkStart w:id="164" w:name="_Toc88681457"/>
      <w:bookmarkStart w:id="165" w:name="_Toc89678144"/>
      <w:bookmarkStart w:id="166" w:name="_Toc97302753"/>
      <w:bookmarkStart w:id="167" w:name="_Toc104791979"/>
      <w:r w:rsidRPr="00A7444D">
        <w:t>5.</w:t>
      </w:r>
      <w:r w:rsidR="00DB4782">
        <w:t>2</w:t>
      </w:r>
      <w:r w:rsidRPr="00A7444D">
        <w:t>.2.7.1</w:t>
      </w:r>
      <w:r w:rsidRPr="00A7444D">
        <w:tab/>
        <w:t>General</w:t>
      </w:r>
      <w:bookmarkEnd w:id="163"/>
      <w:bookmarkEnd w:id="164"/>
      <w:bookmarkEnd w:id="165"/>
      <w:bookmarkEnd w:id="166"/>
      <w:bookmarkEnd w:id="167"/>
    </w:p>
    <w:p w14:paraId="04310F0F" w14:textId="77777777" w:rsidR="00C94826" w:rsidRPr="00A7444D" w:rsidRDefault="00C94826" w:rsidP="00C94826">
      <w:r w:rsidRPr="00A7444D">
        <w:t>The StatusUnsubscribe service operation shall be used by an NF Service Consumer (e.g. MBSF) to unsubscribe from the MBS</w:t>
      </w:r>
      <w:r>
        <w:t>T</w:t>
      </w:r>
      <w:r w:rsidRPr="00A7444D">
        <w:t xml:space="preserve">F notifications related to </w:t>
      </w:r>
      <w:r>
        <w:t>an MBS</w:t>
      </w:r>
      <w:r w:rsidRPr="00A7444D">
        <w:t xml:space="preserve"> </w:t>
      </w:r>
      <w:r>
        <w:t>distribution</w:t>
      </w:r>
      <w:r w:rsidRPr="00A7444D">
        <w:t xml:space="preserve"> session.</w:t>
      </w:r>
    </w:p>
    <w:p w14:paraId="691B5D88" w14:textId="3CA74FD4" w:rsidR="00C94826" w:rsidRPr="00A7444D" w:rsidRDefault="00C94826" w:rsidP="00C94826">
      <w:r w:rsidRPr="00A7444D">
        <w:t>The NF Service Consumer (e.g. MBSF) shall unsubscribe from MBS</w:t>
      </w:r>
      <w:r>
        <w:t>T</w:t>
      </w:r>
      <w:r w:rsidRPr="00A7444D">
        <w:t>F notifications by using the HTTP DELETE method as shown in Figure</w:t>
      </w:r>
      <w:r w:rsidR="0026428B">
        <w:t> </w:t>
      </w:r>
      <w:r w:rsidRPr="00A7444D">
        <w:t>5.</w:t>
      </w:r>
      <w:r w:rsidR="00DB4782">
        <w:t>2</w:t>
      </w:r>
      <w:r w:rsidRPr="00A7444D">
        <w:t>.2.7.1-1.</w:t>
      </w:r>
    </w:p>
    <w:p w14:paraId="59E01541" w14:textId="77777777" w:rsidR="00C94826" w:rsidRPr="00A7444D" w:rsidRDefault="00C94826" w:rsidP="00C94826"/>
    <w:p w14:paraId="049C3935" w14:textId="77777777" w:rsidR="00C94826" w:rsidRPr="00A7444D" w:rsidRDefault="00C94826" w:rsidP="0051544E">
      <w:pPr>
        <w:pStyle w:val="TH"/>
      </w:pPr>
      <w:r w:rsidRPr="00A7444D">
        <w:object w:dxaOrig="8700" w:dyaOrig="2472" w14:anchorId="77D871CA">
          <v:shape id="_x0000_i1034" type="#_x0000_t75" style="width:438.1pt;height:125.7pt" o:ole="">
            <v:imagedata r:id="rId26" o:title=""/>
          </v:shape>
          <o:OLEObject Type="Embed" ProgID="Visio.Drawing.11" ShapeID="_x0000_i1034" DrawAspect="Content" ObjectID="_1715404810" r:id="rId27"/>
        </w:object>
      </w:r>
    </w:p>
    <w:p w14:paraId="784B4A84" w14:textId="79AE3E5F" w:rsidR="00C94826" w:rsidRPr="00A7444D" w:rsidRDefault="00C94826" w:rsidP="0051544E">
      <w:pPr>
        <w:pStyle w:val="TF"/>
      </w:pPr>
      <w:r w:rsidRPr="00A7444D">
        <w:t>Figure 5.</w:t>
      </w:r>
      <w:r w:rsidR="00DB4782">
        <w:t>2</w:t>
      </w:r>
      <w:r>
        <w:t>.2.7.1-1: Unsubscribing from MBST</w:t>
      </w:r>
      <w:r w:rsidRPr="00A7444D">
        <w:t>F notifications</w:t>
      </w:r>
    </w:p>
    <w:p w14:paraId="7B76A6DB" w14:textId="77777777" w:rsidR="00C94826" w:rsidRPr="00A7444D" w:rsidRDefault="00C94826" w:rsidP="00C94826">
      <w:pPr>
        <w:ind w:left="568" w:hanging="284"/>
      </w:pPr>
      <w:r w:rsidRPr="00A7444D">
        <w:t>1.</w:t>
      </w:r>
      <w:r w:rsidRPr="00A7444D">
        <w:tab/>
        <w:t>The NF Service Consumer shall send a DELETE request to the resource URI representing the individual subscription document resource in the MB</w:t>
      </w:r>
      <w:r>
        <w:t>ST</w:t>
      </w:r>
      <w:r w:rsidRPr="00A7444D">
        <w:t>F.</w:t>
      </w:r>
    </w:p>
    <w:p w14:paraId="11EC17F9" w14:textId="77777777" w:rsidR="00C94826" w:rsidRPr="00A7444D" w:rsidRDefault="00C94826" w:rsidP="00C94826">
      <w:pPr>
        <w:ind w:left="568" w:hanging="284"/>
      </w:pPr>
      <w:r w:rsidRPr="00A7444D">
        <w:t>2.</w:t>
      </w:r>
      <w:r w:rsidRPr="00A7444D">
        <w:tab/>
        <w:t>On success, the MB</w:t>
      </w:r>
      <w:r>
        <w:t>ST</w:t>
      </w:r>
      <w:r w:rsidRPr="00A7444D">
        <w:t>F shall return a "204 No Content" response.</w:t>
      </w:r>
    </w:p>
    <w:p w14:paraId="29605B0A" w14:textId="64E62470" w:rsidR="00C94826" w:rsidRDefault="00C94826" w:rsidP="00C94826">
      <w:pPr>
        <w:ind w:left="568" w:hanging="284"/>
      </w:pPr>
      <w:r w:rsidRPr="00A7444D">
        <w:t>2b.</w:t>
      </w:r>
      <w:r w:rsidRPr="00A7444D">
        <w:tab/>
        <w:t>On failure, one of the HTTP status code listed in the data structures supported by the DEL</w:t>
      </w:r>
      <w:r>
        <w:t>ETE Response Body (see Table 6.1.3.5.3.1</w:t>
      </w:r>
      <w:r w:rsidRPr="00A7444D">
        <w:t xml:space="preserve">-3) shall be returned. </w:t>
      </w:r>
      <w:r>
        <w:t>T</w:t>
      </w:r>
      <w:r w:rsidRPr="00A7444D">
        <w:t>he message body shall contain a ProblemDetails structure with the "cause" attribute set to one of the application error listed in the same Table</w:t>
      </w:r>
      <w:r w:rsidR="001E45B4">
        <w:t> </w:t>
      </w:r>
      <w:r w:rsidRPr="00A7444D">
        <w:t>6.</w:t>
      </w:r>
      <w:r>
        <w:t>1.3.5.3.1</w:t>
      </w:r>
      <w:r w:rsidRPr="00A7444D">
        <w:t>-3.</w:t>
      </w:r>
    </w:p>
    <w:p w14:paraId="11990737" w14:textId="206DC72D" w:rsidR="00C94826" w:rsidRPr="0051544E" w:rsidRDefault="00C94826" w:rsidP="0051544E">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payload body of </w:t>
      </w:r>
      <w:r>
        <w:rPr>
          <w:lang w:eastAsia="zh-CN"/>
        </w:rPr>
        <w:t>DELETE</w:t>
      </w:r>
      <w:r w:rsidRPr="00127E7B">
        <w:rPr>
          <w:lang w:eastAsia="zh-CN"/>
        </w:rPr>
        <w:t xml:space="preserve"> response.</w:t>
      </w:r>
    </w:p>
    <w:p w14:paraId="36B683CD" w14:textId="2C9BB1DB" w:rsidR="00C94826" w:rsidRPr="00A7444D" w:rsidRDefault="00C94826" w:rsidP="005F4A69">
      <w:pPr>
        <w:pStyle w:val="Heading4"/>
      </w:pPr>
      <w:bookmarkStart w:id="168" w:name="_Toc85877006"/>
      <w:bookmarkStart w:id="169" w:name="_Toc88681458"/>
      <w:bookmarkStart w:id="170" w:name="_Toc89678145"/>
      <w:bookmarkStart w:id="171" w:name="_Toc97302754"/>
      <w:bookmarkStart w:id="172" w:name="_Toc104791980"/>
      <w:r w:rsidRPr="00A7444D">
        <w:t>5.</w:t>
      </w:r>
      <w:r w:rsidR="00DB4782">
        <w:t>2</w:t>
      </w:r>
      <w:r w:rsidRPr="00A7444D">
        <w:t>.2.8</w:t>
      </w:r>
      <w:r w:rsidRPr="00A7444D">
        <w:tab/>
        <w:t>StatusNotify</w:t>
      </w:r>
      <w:bookmarkEnd w:id="168"/>
      <w:bookmarkEnd w:id="169"/>
      <w:bookmarkEnd w:id="170"/>
      <w:bookmarkEnd w:id="171"/>
      <w:bookmarkEnd w:id="172"/>
    </w:p>
    <w:p w14:paraId="12EB1981" w14:textId="6C02F566" w:rsidR="00C94826" w:rsidRPr="00A7444D" w:rsidRDefault="00C94826" w:rsidP="005F4A69">
      <w:pPr>
        <w:pStyle w:val="Heading5"/>
      </w:pPr>
      <w:bookmarkStart w:id="173" w:name="_Toc85877007"/>
      <w:bookmarkStart w:id="174" w:name="_Toc88681459"/>
      <w:bookmarkStart w:id="175" w:name="_Toc89678146"/>
      <w:bookmarkStart w:id="176" w:name="_Toc97302755"/>
      <w:bookmarkStart w:id="177" w:name="_Toc104791981"/>
      <w:r w:rsidRPr="00A7444D">
        <w:t>5.</w:t>
      </w:r>
      <w:r w:rsidR="00DB4782">
        <w:t>2</w:t>
      </w:r>
      <w:r w:rsidRPr="00A7444D">
        <w:t>.2.8.1</w:t>
      </w:r>
      <w:r w:rsidRPr="00A7444D">
        <w:tab/>
        <w:t>General</w:t>
      </w:r>
      <w:bookmarkEnd w:id="173"/>
      <w:bookmarkEnd w:id="174"/>
      <w:bookmarkEnd w:id="175"/>
      <w:bookmarkEnd w:id="176"/>
      <w:bookmarkEnd w:id="177"/>
    </w:p>
    <w:p w14:paraId="603E2F05" w14:textId="77777777" w:rsidR="00C94826" w:rsidRPr="00A7444D" w:rsidRDefault="00C94826" w:rsidP="00C94826">
      <w:r w:rsidRPr="00A7444D">
        <w:t>The StatusNotify service operation shall be used by the MBS</w:t>
      </w:r>
      <w:r>
        <w:t>T</w:t>
      </w:r>
      <w:r w:rsidRPr="00A7444D">
        <w:t xml:space="preserve">F to notify a subscribed NF Service Consumer (e.g. MBSF) about the </w:t>
      </w:r>
      <w:r>
        <w:t xml:space="preserve">events related to an MBS distribution </w:t>
      </w:r>
      <w:r w:rsidRPr="00A7444D">
        <w:t>session.</w:t>
      </w:r>
    </w:p>
    <w:p w14:paraId="02156F62" w14:textId="488D37E6" w:rsidR="00C94826" w:rsidRPr="00A7444D" w:rsidRDefault="00C94826" w:rsidP="00C94826">
      <w:r>
        <w:t>The MBST</w:t>
      </w:r>
      <w:r w:rsidRPr="00A7444D">
        <w:t>F shall notify the NF Service Consumer (e.g. MBSF) by using the HTTP POST method to the callback URI received earlier in the subscription as shown in Figure</w:t>
      </w:r>
      <w:r w:rsidR="0026428B">
        <w:t> </w:t>
      </w:r>
      <w:r w:rsidRPr="00A7444D">
        <w:t>5.</w:t>
      </w:r>
      <w:r w:rsidR="00DB4782">
        <w:t>2</w:t>
      </w:r>
      <w:r w:rsidRPr="00A7444D">
        <w:t>.2.8.1-1.</w:t>
      </w:r>
    </w:p>
    <w:p w14:paraId="0B5EB628" w14:textId="77777777" w:rsidR="00C94826" w:rsidRPr="00A7444D" w:rsidRDefault="00C94826" w:rsidP="0051544E">
      <w:pPr>
        <w:pStyle w:val="TH"/>
      </w:pPr>
      <w:r w:rsidRPr="00A7444D">
        <w:object w:dxaOrig="8700" w:dyaOrig="2124" w14:anchorId="459254AF">
          <v:shape id="_x0000_i1035" type="#_x0000_t75" style="width:438.1pt;height:108pt" o:ole="">
            <v:imagedata r:id="rId28" o:title=""/>
          </v:shape>
          <o:OLEObject Type="Embed" ProgID="Visio.Drawing.11" ShapeID="_x0000_i1035" DrawAspect="Content" ObjectID="_1715404811" r:id="rId29"/>
        </w:object>
      </w:r>
    </w:p>
    <w:p w14:paraId="4B7ECECF" w14:textId="6CA6577B" w:rsidR="00C94826" w:rsidRPr="00A7444D" w:rsidRDefault="00C94826" w:rsidP="0051544E">
      <w:pPr>
        <w:pStyle w:val="TF"/>
      </w:pPr>
      <w:r>
        <w:t>Figure 5.</w:t>
      </w:r>
      <w:r w:rsidR="00DB4782">
        <w:t>2</w:t>
      </w:r>
      <w:r>
        <w:t>.2.8.1-1: MBT</w:t>
      </w:r>
      <w:r w:rsidRPr="00A7444D">
        <w:t>SMF notifications</w:t>
      </w:r>
    </w:p>
    <w:p w14:paraId="5AD0C776" w14:textId="77777777" w:rsidR="00C94826" w:rsidRPr="00A7444D" w:rsidRDefault="00C94826" w:rsidP="00C94826">
      <w:pPr>
        <w:ind w:left="568" w:hanging="284"/>
      </w:pPr>
      <w:r>
        <w:t>1.</w:t>
      </w:r>
      <w:r>
        <w:tab/>
        <w:t>The MBST</w:t>
      </w:r>
      <w:r w:rsidRPr="00A7444D">
        <w:t xml:space="preserve">F shall send a POST request </w:t>
      </w:r>
      <w:r>
        <w:t xml:space="preserve">(StatusNotifyReqData) </w:t>
      </w:r>
      <w:r w:rsidRPr="00A7444D">
        <w:t>to the callback URI ({notifUri}) of the subscribed NF Service Consumer. The payload body of the POST request shall contain:</w:t>
      </w:r>
    </w:p>
    <w:p w14:paraId="1680D67B" w14:textId="77777777" w:rsidR="00C94826" w:rsidRPr="00A7444D" w:rsidRDefault="00C94826" w:rsidP="00C94826">
      <w:pPr>
        <w:ind w:left="851" w:hanging="284"/>
      </w:pPr>
      <w:r w:rsidRPr="00A7444D">
        <w:t>-</w:t>
      </w:r>
      <w:r w:rsidRPr="00A7444D">
        <w:tab/>
        <w:t>Notification Correlation ID</w:t>
      </w:r>
      <w:r>
        <w:t>, if this information was</w:t>
      </w:r>
      <w:r w:rsidRPr="00A7444D">
        <w:t xml:space="preserve"> </w:t>
      </w:r>
      <w:r>
        <w:t xml:space="preserve">provided during </w:t>
      </w:r>
      <w:r w:rsidRPr="00A7444D">
        <w:t>subscription;</w:t>
      </w:r>
    </w:p>
    <w:p w14:paraId="1DD6EB0F" w14:textId="4476FD39" w:rsidR="000B1F6A" w:rsidRDefault="00C94826" w:rsidP="000B1F6A">
      <w:pPr>
        <w:ind w:left="851" w:hanging="284"/>
      </w:pPr>
      <w:r w:rsidRPr="00A7444D">
        <w:t>-</w:t>
      </w:r>
      <w:r w:rsidRPr="00A7444D">
        <w:tab/>
        <w:t xml:space="preserve">the list of MBS </w:t>
      </w:r>
      <w:r>
        <w:t xml:space="preserve">distribution </w:t>
      </w:r>
      <w:r w:rsidRPr="00A7444D">
        <w:t>session events to be reported</w:t>
      </w:r>
      <w:r w:rsidR="000B1F6A">
        <w:t>;</w:t>
      </w:r>
    </w:p>
    <w:p w14:paraId="5904531F" w14:textId="77777777" w:rsidR="000B1F6A" w:rsidRDefault="000B1F6A" w:rsidP="000B1F6A">
      <w:pPr>
        <w:ind w:left="851" w:hanging="284"/>
      </w:pPr>
      <w:r w:rsidRPr="00A7444D">
        <w:t>-</w:t>
      </w:r>
      <w:r w:rsidRPr="00A7444D">
        <w:tab/>
      </w:r>
      <w:r w:rsidRPr="00895C54">
        <w:t xml:space="preserve">When reporting a </w:t>
      </w:r>
      <w:r>
        <w:t>MTK_UPDATE</w:t>
      </w:r>
      <w:r w:rsidRPr="00895C54">
        <w:t xml:space="preserve"> event:</w:t>
      </w:r>
    </w:p>
    <w:p w14:paraId="15F5C0B4" w14:textId="77777777" w:rsidR="000B1F6A" w:rsidRDefault="000B1F6A" w:rsidP="000B1F6A">
      <w:pPr>
        <w:pStyle w:val="B2"/>
        <w:ind w:left="1134"/>
      </w:pPr>
      <w:r w:rsidRPr="00052626">
        <w:t>-</w:t>
      </w:r>
      <w:r w:rsidRPr="00052626">
        <w:tab/>
      </w:r>
      <w:r w:rsidRPr="00895C54">
        <w:t>an updated mult</w:t>
      </w:r>
      <w:r>
        <w:t xml:space="preserve">icast session security context </w:t>
      </w:r>
      <w:r w:rsidRPr="00895C54">
        <w:t>if the MBSTF generated a new MBS Traffic Key (MTK)</w:t>
      </w:r>
      <w:r>
        <w:t>;</w:t>
      </w:r>
    </w:p>
    <w:p w14:paraId="0FEE7736" w14:textId="77777777" w:rsidR="000B1F6A" w:rsidRDefault="000B1F6A" w:rsidP="000B1F6A">
      <w:pPr>
        <w:ind w:left="851" w:hanging="284"/>
      </w:pPr>
      <w:r w:rsidRPr="00A7444D">
        <w:t>-</w:t>
      </w:r>
      <w:r w:rsidRPr="00A7444D">
        <w:tab/>
      </w:r>
      <w:r w:rsidRPr="00895C54">
        <w:t xml:space="preserve">When reporting a </w:t>
      </w:r>
      <w:r>
        <w:t>MSK_REQUEST</w:t>
      </w:r>
      <w:r w:rsidRPr="00895C54">
        <w:t xml:space="preserve"> event:</w:t>
      </w:r>
    </w:p>
    <w:p w14:paraId="67B0F3A3" w14:textId="5862C637" w:rsidR="00C94826" w:rsidRPr="000B1F6A" w:rsidRDefault="000B1F6A" w:rsidP="005F4A69">
      <w:pPr>
        <w:pStyle w:val="B2"/>
        <w:ind w:left="1134"/>
      </w:pPr>
      <w:r w:rsidRPr="00052626">
        <w:t>-</w:t>
      </w:r>
      <w:r w:rsidRPr="00052626">
        <w:tab/>
      </w:r>
      <w:r>
        <w:t xml:space="preserve">optionally, </w:t>
      </w:r>
      <w:r w:rsidRPr="00895C54">
        <w:t>an updated mult</w:t>
      </w:r>
      <w:r>
        <w:t>icast session security context containing list of MSK IDs to be refreshed;</w:t>
      </w:r>
    </w:p>
    <w:p w14:paraId="0A7FB4F2" w14:textId="7C7EBF52" w:rsidR="00C94826" w:rsidRPr="00A7444D" w:rsidRDefault="00C94826" w:rsidP="00C94826">
      <w:pPr>
        <w:ind w:left="568" w:hanging="284"/>
      </w:pPr>
      <w:r w:rsidRPr="00A7444D">
        <w:lastRenderedPageBreak/>
        <w:t>2a.</w:t>
      </w:r>
      <w:r w:rsidRPr="00A7444D">
        <w:tab/>
        <w:t>On success, the MBSF shall return a "204 No Content" response.</w:t>
      </w:r>
    </w:p>
    <w:p w14:paraId="604D5DA3" w14:textId="5AFD2AC5" w:rsidR="00C94826" w:rsidRDefault="00C94826" w:rsidP="00C94826">
      <w:pPr>
        <w:pStyle w:val="B1"/>
      </w:pPr>
      <w:r w:rsidRPr="00A7444D">
        <w:t>2b.</w:t>
      </w:r>
      <w:r w:rsidRPr="00A7444D">
        <w:tab/>
        <w:t>On failure, one of the HTTP status code listed in the data structures supported by the P</w:t>
      </w:r>
      <w:r>
        <w:t>OST Response Body (see Table 6.1</w:t>
      </w:r>
      <w:r w:rsidRPr="00A7444D">
        <w:t xml:space="preserve">.5.2.3.1-2) shall be returned. </w:t>
      </w:r>
      <w:r>
        <w:t>T</w:t>
      </w:r>
      <w:r w:rsidRPr="00A7444D">
        <w:t>he message body shall contain a ProblemDetails structure with the "cause" attribute set to one of the application er</w:t>
      </w:r>
      <w:r>
        <w:t>ror listed in the same Table</w:t>
      </w:r>
      <w:r w:rsidR="001E45B4">
        <w:t> </w:t>
      </w:r>
      <w:r>
        <w:t>6.1</w:t>
      </w:r>
      <w:r w:rsidRPr="00A7444D">
        <w:t>.5.2.3.1-2).</w:t>
      </w:r>
    </w:p>
    <w:p w14:paraId="2EB2578C" w14:textId="32C72025" w:rsidR="008A6D4A" w:rsidRPr="0051544E" w:rsidRDefault="00C94826" w:rsidP="0051544E">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payload body of </w:t>
      </w:r>
      <w:r>
        <w:rPr>
          <w:lang w:eastAsia="zh-CN"/>
        </w:rPr>
        <w:t>POST</w:t>
      </w:r>
      <w:r w:rsidRPr="00127E7B">
        <w:rPr>
          <w:lang w:eastAsia="zh-CN"/>
        </w:rPr>
        <w:t xml:space="preserve"> response.</w:t>
      </w:r>
      <w:bookmarkEnd w:id="117"/>
      <w:bookmarkEnd w:id="118"/>
      <w:bookmarkEnd w:id="119"/>
    </w:p>
    <w:p w14:paraId="0AD56F54" w14:textId="77777777" w:rsidR="008A6D4A" w:rsidRDefault="008A6D4A" w:rsidP="007A4424">
      <w:pPr>
        <w:pStyle w:val="Heading1"/>
      </w:pPr>
      <w:bookmarkStart w:id="178" w:name="_Toc510696597"/>
      <w:bookmarkStart w:id="179" w:name="_Toc35971389"/>
      <w:bookmarkStart w:id="180" w:name="_Toc98500883"/>
      <w:bookmarkStart w:id="181" w:name="_Toc104297802"/>
      <w:bookmarkStart w:id="182" w:name="_Toc104300113"/>
      <w:bookmarkStart w:id="183" w:name="_Toc104791982"/>
      <w:r>
        <w:t>6</w:t>
      </w:r>
      <w:r>
        <w:tab/>
        <w:t>API Definitions</w:t>
      </w:r>
      <w:bookmarkEnd w:id="178"/>
      <w:bookmarkEnd w:id="179"/>
      <w:bookmarkEnd w:id="180"/>
      <w:bookmarkEnd w:id="181"/>
      <w:bookmarkEnd w:id="182"/>
      <w:bookmarkEnd w:id="183"/>
    </w:p>
    <w:p w14:paraId="391C9859" w14:textId="2B47DA24" w:rsidR="008A6D4A" w:rsidRDefault="008A6D4A" w:rsidP="007A4424">
      <w:pPr>
        <w:pStyle w:val="Heading2"/>
      </w:pPr>
      <w:bookmarkStart w:id="184" w:name="_Toc510696598"/>
      <w:bookmarkStart w:id="185" w:name="_Toc35971390"/>
      <w:bookmarkStart w:id="186" w:name="_Toc98500884"/>
      <w:bookmarkStart w:id="187" w:name="_Toc104297803"/>
      <w:bookmarkStart w:id="188" w:name="_Toc104300114"/>
      <w:bookmarkStart w:id="189" w:name="_Toc104791983"/>
      <w:r>
        <w:t>6.1</w:t>
      </w:r>
      <w:r>
        <w:tab/>
      </w:r>
      <w:r w:rsidR="00A14257" w:rsidRPr="005F5B8C">
        <w:rPr>
          <w:lang w:eastAsia="zh-CN"/>
        </w:rPr>
        <w:t>Nmbstf_MBSDistributionSession</w:t>
      </w:r>
      <w:r>
        <w:t xml:space="preserve"> Service API</w:t>
      </w:r>
      <w:bookmarkEnd w:id="184"/>
      <w:bookmarkEnd w:id="185"/>
      <w:bookmarkEnd w:id="186"/>
      <w:bookmarkEnd w:id="187"/>
      <w:bookmarkEnd w:id="188"/>
      <w:bookmarkEnd w:id="189"/>
    </w:p>
    <w:p w14:paraId="2FA7B115" w14:textId="03978796" w:rsidR="008A6D4A" w:rsidRDefault="008A6D4A" w:rsidP="007A4424">
      <w:pPr>
        <w:pStyle w:val="Heading3"/>
      </w:pPr>
      <w:bookmarkStart w:id="190" w:name="_Toc510696599"/>
      <w:bookmarkStart w:id="191" w:name="_Toc35971391"/>
      <w:bookmarkStart w:id="192" w:name="_Toc98500885"/>
      <w:bookmarkStart w:id="193" w:name="_Toc104297804"/>
      <w:bookmarkStart w:id="194" w:name="_Toc104300115"/>
      <w:bookmarkStart w:id="195" w:name="_Toc104791984"/>
      <w:r>
        <w:t>6.1.1</w:t>
      </w:r>
      <w:r>
        <w:tab/>
        <w:t>Introduction</w:t>
      </w:r>
      <w:bookmarkEnd w:id="190"/>
      <w:bookmarkEnd w:id="191"/>
      <w:bookmarkEnd w:id="192"/>
      <w:bookmarkEnd w:id="193"/>
      <w:bookmarkEnd w:id="194"/>
      <w:bookmarkEnd w:id="195"/>
    </w:p>
    <w:p w14:paraId="17A68331" w14:textId="629A3DB0" w:rsidR="008A6D4A" w:rsidRDefault="008A6D4A" w:rsidP="008A6D4A">
      <w:pPr>
        <w:rPr>
          <w:noProof/>
          <w:lang w:eastAsia="zh-CN"/>
        </w:rPr>
      </w:pPr>
      <w:bookmarkStart w:id="196" w:name="_Toc510696600"/>
      <w:r w:rsidRPr="00E23840">
        <w:rPr>
          <w:noProof/>
        </w:rPr>
        <w:t>The</w:t>
      </w:r>
      <w:r>
        <w:rPr>
          <w:noProof/>
        </w:rPr>
        <w:t xml:space="preserve"> </w:t>
      </w:r>
      <w:r w:rsidR="00A14257" w:rsidRPr="005F5B8C">
        <w:rPr>
          <w:lang w:eastAsia="zh-CN"/>
        </w:rPr>
        <w:t>Nmbstf_MBSDistributionSession</w:t>
      </w:r>
      <w:r w:rsidR="00A14257">
        <w:rPr>
          <w:lang w:eastAsia="zh-CN"/>
        </w:rPr>
        <w:t xml:space="preserve"> service</w:t>
      </w:r>
      <w:r w:rsidRPr="00E23840">
        <w:rPr>
          <w:noProof/>
        </w:rPr>
        <w:t xml:space="preserve"> shall use the </w:t>
      </w:r>
      <w:r w:rsidR="0088347D">
        <w:rPr>
          <w:lang w:eastAsia="zh-CN"/>
        </w:rPr>
        <w:t>Nmbstf-distsession</w:t>
      </w:r>
      <w:r w:rsidRPr="00E23840">
        <w:rPr>
          <w:noProof/>
        </w:rPr>
        <w:t xml:space="preserve"> </w:t>
      </w:r>
      <w:r w:rsidRPr="00E23840">
        <w:rPr>
          <w:noProof/>
          <w:lang w:eastAsia="zh-CN"/>
        </w:rPr>
        <w:t>API.</w:t>
      </w:r>
    </w:p>
    <w:p w14:paraId="6A039FF4" w14:textId="523D72A9" w:rsidR="00B770CB" w:rsidRDefault="00B770CB" w:rsidP="008A6D4A">
      <w:pPr>
        <w:rPr>
          <w:noProof/>
          <w:lang w:eastAsia="zh-CN"/>
        </w:rPr>
      </w:pPr>
      <w:r>
        <w:rPr>
          <w:rFonts w:hint="eastAsia"/>
          <w:noProof/>
          <w:lang w:eastAsia="zh-CN"/>
        </w:rPr>
        <w:t xml:space="preserve">The API URI of the </w:t>
      </w:r>
      <w:r w:rsidR="00A14257" w:rsidRPr="005F5B8C">
        <w:rPr>
          <w:lang w:eastAsia="zh-CN"/>
        </w:rPr>
        <w:t>Nmbstf_MBSDistributionSession</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1A64A28D"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535339">
        <w:rPr>
          <w:lang w:eastAsia="zh-CN"/>
        </w:rPr>
        <w:t>n</w:t>
      </w:r>
      <w:r w:rsidR="0088347D">
        <w:rPr>
          <w:lang w:eastAsia="zh-CN"/>
        </w:rPr>
        <w:t>mbstf-distsession</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01ADD79A" w:rsidR="008A6D4A" w:rsidRDefault="008A6D4A" w:rsidP="007A4424">
      <w:pPr>
        <w:pStyle w:val="Heading3"/>
      </w:pPr>
      <w:bookmarkStart w:id="197" w:name="_Toc35971392"/>
      <w:bookmarkStart w:id="198" w:name="_Toc98500886"/>
      <w:bookmarkStart w:id="199" w:name="_Toc104297805"/>
      <w:bookmarkStart w:id="200" w:name="_Toc104300116"/>
      <w:bookmarkStart w:id="201" w:name="_Toc104791985"/>
      <w:r>
        <w:t>6.1.2</w:t>
      </w:r>
      <w:r>
        <w:tab/>
        <w:t>Usage of HTTP</w:t>
      </w:r>
      <w:bookmarkEnd w:id="196"/>
      <w:bookmarkEnd w:id="197"/>
      <w:bookmarkEnd w:id="198"/>
      <w:bookmarkEnd w:id="199"/>
      <w:bookmarkEnd w:id="200"/>
      <w:bookmarkEnd w:id="201"/>
    </w:p>
    <w:p w14:paraId="1560E1A9" w14:textId="77777777" w:rsidR="008A6D4A" w:rsidRPr="000C5200" w:rsidRDefault="008A6D4A" w:rsidP="007A4424">
      <w:pPr>
        <w:pStyle w:val="Heading4"/>
      </w:pPr>
      <w:bookmarkStart w:id="202" w:name="_Toc510696601"/>
      <w:bookmarkStart w:id="203" w:name="_Toc35971393"/>
      <w:bookmarkStart w:id="204" w:name="_Toc98500887"/>
      <w:bookmarkStart w:id="205" w:name="_Toc104297806"/>
      <w:bookmarkStart w:id="206" w:name="_Toc104300117"/>
      <w:bookmarkStart w:id="207" w:name="_Toc104791986"/>
      <w:r>
        <w:t>6.1.2.1</w:t>
      </w:r>
      <w:r>
        <w:tab/>
        <w:t>General</w:t>
      </w:r>
      <w:bookmarkEnd w:id="202"/>
      <w:bookmarkEnd w:id="203"/>
      <w:bookmarkEnd w:id="204"/>
      <w:bookmarkEnd w:id="205"/>
      <w:bookmarkEnd w:id="206"/>
      <w:bookmarkEnd w:id="207"/>
    </w:p>
    <w:p w14:paraId="4D7A17E1" w14:textId="0B8F0BCE" w:rsidR="008A6D4A" w:rsidRPr="00986E88" w:rsidRDefault="008A6D4A" w:rsidP="008A6D4A">
      <w:pPr>
        <w:rPr>
          <w:noProof/>
        </w:rPr>
      </w:pPr>
      <w:bookmarkStart w:id="208"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3A4448A2"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88347D">
        <w:rPr>
          <w:lang w:eastAsia="zh-CN"/>
        </w:rPr>
        <w:t>Nmbstf-distsession</w:t>
      </w:r>
      <w:r>
        <w:rPr>
          <w:noProof/>
        </w:rPr>
        <w:t xml:space="preserve"> API</w:t>
      </w:r>
      <w:r w:rsidRPr="00986E88">
        <w:rPr>
          <w:noProof/>
        </w:rPr>
        <w:t xml:space="preserve"> is contained in Annex A.</w:t>
      </w:r>
    </w:p>
    <w:p w14:paraId="3984D117" w14:textId="02F6AE19" w:rsidR="008A6D4A" w:rsidRPr="000C5200" w:rsidRDefault="008A6D4A" w:rsidP="007A4424">
      <w:pPr>
        <w:pStyle w:val="Heading4"/>
      </w:pPr>
      <w:bookmarkStart w:id="209" w:name="_Toc35971394"/>
      <w:bookmarkStart w:id="210" w:name="_Toc98500888"/>
      <w:bookmarkStart w:id="211" w:name="_Toc104297807"/>
      <w:bookmarkStart w:id="212" w:name="_Toc104300118"/>
      <w:bookmarkStart w:id="213" w:name="_Toc104791987"/>
      <w:r>
        <w:t>6.1.2.2</w:t>
      </w:r>
      <w:r>
        <w:tab/>
        <w:t>HTTP standard headers</w:t>
      </w:r>
      <w:bookmarkEnd w:id="208"/>
      <w:bookmarkEnd w:id="209"/>
      <w:bookmarkEnd w:id="210"/>
      <w:bookmarkEnd w:id="211"/>
      <w:bookmarkEnd w:id="212"/>
      <w:bookmarkEnd w:id="213"/>
    </w:p>
    <w:p w14:paraId="37563F57" w14:textId="77777777" w:rsidR="008A6D4A" w:rsidRDefault="008A6D4A" w:rsidP="007A4424">
      <w:pPr>
        <w:pStyle w:val="Heading5"/>
        <w:rPr>
          <w:lang w:eastAsia="zh-CN"/>
        </w:rPr>
      </w:pPr>
      <w:bookmarkStart w:id="214" w:name="_Toc510696603"/>
      <w:bookmarkStart w:id="215" w:name="_Toc35971395"/>
      <w:bookmarkStart w:id="216" w:name="_Toc98500889"/>
      <w:bookmarkStart w:id="217" w:name="_Toc104297808"/>
      <w:bookmarkStart w:id="218" w:name="_Toc104300119"/>
      <w:bookmarkStart w:id="219" w:name="_Toc104791988"/>
      <w:r>
        <w:t>6.1.2.2.1</w:t>
      </w:r>
      <w:r>
        <w:rPr>
          <w:rFonts w:hint="eastAsia"/>
          <w:lang w:eastAsia="zh-CN"/>
        </w:rPr>
        <w:tab/>
      </w:r>
      <w:r>
        <w:rPr>
          <w:lang w:eastAsia="zh-CN"/>
        </w:rPr>
        <w:t>General</w:t>
      </w:r>
      <w:bookmarkEnd w:id="214"/>
      <w:bookmarkEnd w:id="215"/>
      <w:bookmarkEnd w:id="216"/>
      <w:bookmarkEnd w:id="217"/>
      <w:bookmarkEnd w:id="218"/>
      <w:bookmarkEnd w:id="219"/>
    </w:p>
    <w:p w14:paraId="02C8BA3C" w14:textId="51CA22A5" w:rsidR="008A6D4A" w:rsidRPr="00986E88" w:rsidRDefault="008A6D4A" w:rsidP="008A6D4A">
      <w:pPr>
        <w:rPr>
          <w:noProof/>
        </w:rPr>
      </w:pPr>
      <w:bookmarkStart w:id="220"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Heading5"/>
      </w:pPr>
      <w:bookmarkStart w:id="221" w:name="_Toc35971396"/>
      <w:bookmarkStart w:id="222" w:name="_Toc98500890"/>
      <w:bookmarkStart w:id="223" w:name="_Toc104297809"/>
      <w:bookmarkStart w:id="224" w:name="_Toc104300120"/>
      <w:bookmarkStart w:id="225" w:name="_Toc104791989"/>
      <w:r>
        <w:t>6.1.2.2.2</w:t>
      </w:r>
      <w:r>
        <w:tab/>
        <w:t>Content type</w:t>
      </w:r>
      <w:bookmarkEnd w:id="220"/>
      <w:bookmarkEnd w:id="221"/>
      <w:bookmarkEnd w:id="222"/>
      <w:bookmarkEnd w:id="223"/>
      <w:bookmarkEnd w:id="224"/>
      <w:bookmarkEnd w:id="225"/>
    </w:p>
    <w:p w14:paraId="305F86EC" w14:textId="243EC782" w:rsidR="008A6D4A" w:rsidRDefault="008A6D4A" w:rsidP="008A6D4A">
      <w:bookmarkStart w:id="226"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r>
        <w:lastRenderedPageBreak/>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1A32DE74" w14:textId="77777777" w:rsidR="008A6D4A" w:rsidRPr="000C5200" w:rsidRDefault="008A6D4A" w:rsidP="007A4424">
      <w:pPr>
        <w:pStyle w:val="Heading4"/>
      </w:pPr>
      <w:bookmarkStart w:id="227" w:name="_Toc35971397"/>
      <w:bookmarkStart w:id="228" w:name="_Toc98500891"/>
      <w:bookmarkStart w:id="229" w:name="_Toc104297810"/>
      <w:bookmarkStart w:id="230" w:name="_Toc104300121"/>
      <w:bookmarkStart w:id="231" w:name="_Toc104791990"/>
      <w:r>
        <w:t>6.1.2.3</w:t>
      </w:r>
      <w:r>
        <w:tab/>
        <w:t>HTTP custom headers</w:t>
      </w:r>
      <w:bookmarkEnd w:id="226"/>
      <w:bookmarkEnd w:id="227"/>
      <w:bookmarkEnd w:id="228"/>
      <w:bookmarkEnd w:id="229"/>
      <w:bookmarkEnd w:id="230"/>
      <w:bookmarkEnd w:id="231"/>
    </w:p>
    <w:p w14:paraId="0A8370E8" w14:textId="07E46C7F" w:rsidR="000602BD" w:rsidRDefault="000602BD" w:rsidP="000602BD">
      <w:pPr>
        <w:rPr>
          <w:noProof/>
        </w:rPr>
      </w:pPr>
      <w:bookmarkStart w:id="232" w:name="_Toc489605322"/>
      <w:bookmarkStart w:id="233" w:name="_Toc492899753"/>
      <w:bookmarkStart w:id="234" w:name="_Toc492900032"/>
      <w:bookmarkStart w:id="235" w:name="_Toc492967834"/>
      <w:bookmarkStart w:id="236" w:name="_Toc492972922"/>
      <w:bookmarkStart w:id="237" w:name="_Toc492973142"/>
      <w:bookmarkStart w:id="238" w:name="_Toc492974840"/>
      <w:bookmarkStart w:id="239"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Heading3"/>
      </w:pPr>
      <w:bookmarkStart w:id="240" w:name="_Toc510696607"/>
      <w:bookmarkStart w:id="241" w:name="_Toc35971398"/>
      <w:bookmarkStart w:id="242" w:name="_Toc98500892"/>
      <w:bookmarkStart w:id="243" w:name="_Toc104297811"/>
      <w:bookmarkStart w:id="244" w:name="_Toc104300122"/>
      <w:bookmarkStart w:id="245" w:name="_Toc104791991"/>
      <w:bookmarkEnd w:id="232"/>
      <w:bookmarkEnd w:id="233"/>
      <w:bookmarkEnd w:id="234"/>
      <w:bookmarkEnd w:id="235"/>
      <w:bookmarkEnd w:id="236"/>
      <w:bookmarkEnd w:id="237"/>
      <w:bookmarkEnd w:id="238"/>
      <w:bookmarkEnd w:id="239"/>
      <w:r>
        <w:t>6.1.3</w:t>
      </w:r>
      <w:r>
        <w:tab/>
        <w:t>Resources</w:t>
      </w:r>
      <w:bookmarkEnd w:id="240"/>
      <w:bookmarkEnd w:id="241"/>
      <w:bookmarkEnd w:id="242"/>
      <w:bookmarkEnd w:id="243"/>
      <w:bookmarkEnd w:id="244"/>
      <w:bookmarkEnd w:id="245"/>
    </w:p>
    <w:p w14:paraId="752598FC" w14:textId="77777777" w:rsidR="008A6D4A" w:rsidRPr="000A7435" w:rsidRDefault="008A6D4A" w:rsidP="007A4424">
      <w:pPr>
        <w:pStyle w:val="Heading4"/>
      </w:pPr>
      <w:bookmarkStart w:id="246" w:name="_Toc510696608"/>
      <w:bookmarkStart w:id="247" w:name="_Toc35971399"/>
      <w:bookmarkStart w:id="248" w:name="_Toc98500893"/>
      <w:bookmarkStart w:id="249" w:name="_Toc104297812"/>
      <w:bookmarkStart w:id="250" w:name="_Toc104300123"/>
      <w:bookmarkStart w:id="251" w:name="_Toc104791992"/>
      <w:r>
        <w:t>6.1.3.1</w:t>
      </w:r>
      <w:r>
        <w:tab/>
        <w:t>Overview</w:t>
      </w:r>
      <w:bookmarkEnd w:id="246"/>
      <w:bookmarkEnd w:id="247"/>
      <w:bookmarkEnd w:id="248"/>
      <w:bookmarkEnd w:id="249"/>
      <w:bookmarkEnd w:id="250"/>
      <w:bookmarkEnd w:id="251"/>
    </w:p>
    <w:p w14:paraId="6299A1C0" w14:textId="61970191" w:rsidR="008A6D4A" w:rsidRPr="00A258AF" w:rsidRDefault="002649E4" w:rsidP="008A6D4A">
      <w:pPr>
        <w:pStyle w:val="TH"/>
        <w:rPr>
          <w:lang w:val="en-US"/>
        </w:rPr>
      </w:pPr>
      <w:r w:rsidRPr="00996C57">
        <w:rPr>
          <w:rFonts w:eastAsia="SimSun"/>
        </w:rPr>
        <w:t>Figure 6.</w:t>
      </w:r>
      <w:r w:rsidR="00800523">
        <w:rPr>
          <w:rFonts w:eastAsia="SimSun"/>
        </w:rPr>
        <w:t>1</w:t>
      </w:r>
      <w:r w:rsidRPr="00996C57">
        <w:rPr>
          <w:rFonts w:eastAsia="SimSun"/>
        </w:rPr>
        <w:t>.3.1-1 describes the resource URI structure of the Nmbstf_MBSDistributionSession</w:t>
      </w:r>
      <w:r w:rsidRPr="00996C57" w:rsidDel="00610291">
        <w:rPr>
          <w:rFonts w:eastAsia="SimSun"/>
        </w:rPr>
        <w:t xml:space="preserve"> </w:t>
      </w:r>
      <w:r w:rsidRPr="00996C57">
        <w:rPr>
          <w:rFonts w:eastAsia="SimSun"/>
        </w:rPr>
        <w:t>API.</w:t>
      </w:r>
      <w:r w:rsidRPr="00052626">
        <w:object w:dxaOrig="6924" w:dyaOrig="5364" w14:anchorId="59E9F232">
          <v:shape id="_x0000_i1036" type="#_x0000_t75" style="width:248.7pt;height:194.4pt" o:ole="">
            <v:imagedata r:id="rId30" o:title=""/>
          </v:shape>
          <o:OLEObject Type="Embed" ProgID="Visio.Drawing.11" ShapeID="_x0000_i1036" DrawAspect="Content" ObjectID="_1715404812" r:id="rId31"/>
        </w:object>
      </w:r>
    </w:p>
    <w:p w14:paraId="3ADF38EA" w14:textId="67A65C53" w:rsidR="008A6D4A" w:rsidRPr="008C18E3" w:rsidRDefault="008A6D4A" w:rsidP="008A6D4A">
      <w:pPr>
        <w:pStyle w:val="TF"/>
      </w:pPr>
      <w:r w:rsidRPr="008C18E3">
        <w:t>Figure</w:t>
      </w:r>
      <w:r w:rsidR="003E58FE">
        <w:t> </w:t>
      </w:r>
      <w:r w:rsidRPr="008C18E3">
        <w:t>6.</w:t>
      </w:r>
      <w:r>
        <w:t>1.3.1</w:t>
      </w:r>
      <w:r w:rsidRPr="008C18E3">
        <w:t xml:space="preserve">-1: </w:t>
      </w:r>
      <w:r>
        <w:t xml:space="preserve">Resource </w:t>
      </w:r>
      <w:r w:rsidRPr="008C18E3">
        <w:t xml:space="preserve">URI structure of the </w:t>
      </w:r>
      <w:r w:rsidR="002649E4" w:rsidRPr="00052626">
        <w:t>Nmbs</w:t>
      </w:r>
      <w:r w:rsidR="002649E4">
        <w:t>t</w:t>
      </w:r>
      <w:r w:rsidR="002649E4" w:rsidRPr="00052626">
        <w:t>f_</w:t>
      </w:r>
      <w:r w:rsidR="002649E4">
        <w:t>MBSDistributionSession</w:t>
      </w:r>
      <w:r w:rsidRPr="008C18E3">
        <w:t xml:space="preserve"> API</w:t>
      </w:r>
    </w:p>
    <w:p w14:paraId="20972DA5" w14:textId="77777777" w:rsidR="008A6D4A" w:rsidRDefault="008A6D4A" w:rsidP="008A6D4A">
      <w:r>
        <w:t>Table 6.1.3.1-1 provides an overview of the resources and applicable HTTP methods.</w:t>
      </w:r>
    </w:p>
    <w:p w14:paraId="79605D07" w14:textId="5DFB7E45" w:rsidR="0038612E" w:rsidRPr="00384E92" w:rsidRDefault="0038612E" w:rsidP="0038612E">
      <w:pPr>
        <w:pStyle w:val="TH"/>
      </w:pPr>
      <w:bookmarkStart w:id="252" w:name="_Toc510696609"/>
      <w:bookmarkStart w:id="253" w:name="_Toc35971400"/>
      <w:r w:rsidRPr="00384E92">
        <w:t>Table</w:t>
      </w:r>
      <w:r w:rsidR="003E58FE">
        <w:t> </w:t>
      </w:r>
      <w:r w:rsidRPr="00384E92">
        <w:t>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69"/>
        <w:gridCol w:w="4590"/>
        <w:gridCol w:w="957"/>
        <w:gridCol w:w="2271"/>
      </w:tblGrid>
      <w:tr w:rsidR="0038612E" w:rsidRPr="00B54FF5" w14:paraId="72433805" w14:textId="77777777" w:rsidTr="00800523">
        <w:trPr>
          <w:jc w:val="center"/>
        </w:trPr>
        <w:tc>
          <w:tcPr>
            <w:tcW w:w="88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DD839" w14:textId="77777777" w:rsidR="0038612E" w:rsidRPr="0016361A" w:rsidRDefault="0038612E" w:rsidP="00535339">
            <w:pPr>
              <w:pStyle w:val="TAH"/>
            </w:pPr>
            <w:r w:rsidRPr="008C18E3">
              <w:t xml:space="preserve">Resource </w:t>
            </w:r>
            <w:r>
              <w:t>purpose/</w:t>
            </w:r>
            <w:r w:rsidRPr="008C18E3">
              <w:t>name</w:t>
            </w:r>
          </w:p>
        </w:tc>
        <w:tc>
          <w:tcPr>
            <w:tcW w:w="24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CADCA" w14:textId="77777777" w:rsidR="0038612E" w:rsidRPr="0016361A" w:rsidRDefault="0038612E" w:rsidP="00535339">
            <w:pPr>
              <w:pStyle w:val="TAH"/>
            </w:pPr>
            <w:r w:rsidRPr="008C18E3">
              <w:t>Resource URI</w:t>
            </w:r>
            <w:r>
              <w:t xml:space="preserve"> (relative path after API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64093C" w14:textId="77777777" w:rsidR="0038612E" w:rsidRPr="0016361A" w:rsidRDefault="0038612E" w:rsidP="00535339">
            <w:pPr>
              <w:pStyle w:val="TAH"/>
            </w:pPr>
            <w:r w:rsidRPr="008C18E3">
              <w:t>HTTP method</w:t>
            </w:r>
            <w:r>
              <w:t xml:space="preserve"> or custom operation</w:t>
            </w:r>
          </w:p>
        </w:tc>
        <w:tc>
          <w:tcPr>
            <w:tcW w:w="11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C3027D" w14:textId="77777777" w:rsidR="0038612E" w:rsidRPr="0016361A" w:rsidRDefault="0038612E" w:rsidP="00535339">
            <w:pPr>
              <w:pStyle w:val="TAH"/>
            </w:pPr>
            <w:r>
              <w:t>Description (service operation)</w:t>
            </w:r>
          </w:p>
        </w:tc>
      </w:tr>
      <w:tr w:rsidR="002649E4" w:rsidRPr="00B54FF5" w14:paraId="7416410D" w14:textId="77777777" w:rsidTr="00800523">
        <w:trPr>
          <w:jc w:val="center"/>
        </w:trPr>
        <w:tc>
          <w:tcPr>
            <w:tcW w:w="0" w:type="auto"/>
            <w:tcBorders>
              <w:left w:val="single" w:sz="4" w:space="0" w:color="auto"/>
              <w:right w:val="single" w:sz="4" w:space="0" w:color="auto"/>
            </w:tcBorders>
            <w:vAlign w:val="center"/>
          </w:tcPr>
          <w:p w14:paraId="0D5DCD11" w14:textId="7C870844" w:rsidR="002649E4" w:rsidRPr="0016361A" w:rsidRDefault="002649E4" w:rsidP="002649E4">
            <w:pPr>
              <w:pStyle w:val="TAL"/>
            </w:pPr>
            <w:r w:rsidRPr="00052626">
              <w:t xml:space="preserve">MBS </w:t>
            </w:r>
            <w:r>
              <w:t xml:space="preserve">Distribution </w:t>
            </w:r>
            <w:r w:rsidRPr="00052626">
              <w:t>sessions collection</w:t>
            </w:r>
          </w:p>
        </w:tc>
        <w:tc>
          <w:tcPr>
            <w:tcW w:w="0" w:type="auto"/>
            <w:tcBorders>
              <w:left w:val="single" w:sz="4" w:space="0" w:color="auto"/>
              <w:right w:val="single" w:sz="4" w:space="0" w:color="auto"/>
            </w:tcBorders>
            <w:vAlign w:val="center"/>
          </w:tcPr>
          <w:p w14:paraId="6290ADA3" w14:textId="63550BB7" w:rsidR="002649E4" w:rsidRPr="0016361A" w:rsidRDefault="002649E4" w:rsidP="002649E4">
            <w:pPr>
              <w:pStyle w:val="TAL"/>
            </w:pPr>
            <w:r>
              <w:t>/dist-s</w:t>
            </w:r>
            <w:r w:rsidRPr="00052626">
              <w:t>essions</w:t>
            </w:r>
          </w:p>
        </w:tc>
        <w:tc>
          <w:tcPr>
            <w:tcW w:w="504" w:type="pct"/>
            <w:tcBorders>
              <w:top w:val="single" w:sz="4" w:space="0" w:color="auto"/>
              <w:left w:val="single" w:sz="4" w:space="0" w:color="auto"/>
              <w:bottom w:val="single" w:sz="4" w:space="0" w:color="auto"/>
              <w:right w:val="single" w:sz="4" w:space="0" w:color="auto"/>
            </w:tcBorders>
            <w:vAlign w:val="center"/>
          </w:tcPr>
          <w:p w14:paraId="63622359" w14:textId="50AF64CA" w:rsidR="002649E4" w:rsidRPr="0016361A" w:rsidRDefault="002649E4" w:rsidP="002649E4">
            <w:pPr>
              <w:pStyle w:val="TAL"/>
            </w:pPr>
            <w:r w:rsidRPr="00052626">
              <w:t>POST</w:t>
            </w:r>
          </w:p>
        </w:tc>
        <w:tc>
          <w:tcPr>
            <w:tcW w:w="1197" w:type="pct"/>
            <w:tcBorders>
              <w:top w:val="single" w:sz="4" w:space="0" w:color="auto"/>
              <w:left w:val="single" w:sz="4" w:space="0" w:color="auto"/>
              <w:bottom w:val="single" w:sz="4" w:space="0" w:color="auto"/>
              <w:right w:val="single" w:sz="4" w:space="0" w:color="auto"/>
            </w:tcBorders>
            <w:vAlign w:val="center"/>
          </w:tcPr>
          <w:p w14:paraId="46F30511" w14:textId="73BA7624" w:rsidR="002649E4" w:rsidRPr="0016361A" w:rsidRDefault="002649E4" w:rsidP="002649E4">
            <w:pPr>
              <w:pStyle w:val="TAL"/>
            </w:pPr>
            <w:r w:rsidRPr="00052626">
              <w:t>Create</w:t>
            </w:r>
          </w:p>
        </w:tc>
      </w:tr>
      <w:tr w:rsidR="002649E4" w:rsidRPr="00B54FF5" w14:paraId="771FEF7A" w14:textId="77777777" w:rsidTr="00800523">
        <w:trPr>
          <w:jc w:val="center"/>
        </w:trPr>
        <w:tc>
          <w:tcPr>
            <w:tcW w:w="0" w:type="auto"/>
            <w:vMerge w:val="restart"/>
            <w:tcBorders>
              <w:left w:val="single" w:sz="4" w:space="0" w:color="auto"/>
              <w:right w:val="single" w:sz="4" w:space="0" w:color="auto"/>
            </w:tcBorders>
            <w:vAlign w:val="center"/>
          </w:tcPr>
          <w:p w14:paraId="19351B8D" w14:textId="53533E56" w:rsidR="002649E4" w:rsidRPr="0016361A" w:rsidRDefault="002649E4" w:rsidP="002649E4">
            <w:pPr>
              <w:pStyle w:val="TAL"/>
            </w:pPr>
            <w:r w:rsidRPr="00052626">
              <w:t xml:space="preserve">Individual MBS </w:t>
            </w:r>
            <w:r>
              <w:t xml:space="preserve">Distribution </w:t>
            </w:r>
            <w:r w:rsidRPr="00052626">
              <w:t>session</w:t>
            </w:r>
          </w:p>
        </w:tc>
        <w:tc>
          <w:tcPr>
            <w:tcW w:w="0" w:type="auto"/>
            <w:vMerge w:val="restart"/>
            <w:tcBorders>
              <w:left w:val="single" w:sz="4" w:space="0" w:color="auto"/>
              <w:right w:val="single" w:sz="4" w:space="0" w:color="auto"/>
            </w:tcBorders>
            <w:vAlign w:val="center"/>
          </w:tcPr>
          <w:p w14:paraId="256EB8E8" w14:textId="3B8B3B70" w:rsidR="002649E4" w:rsidRPr="0016361A" w:rsidRDefault="002649E4" w:rsidP="002649E4">
            <w:pPr>
              <w:pStyle w:val="TAL"/>
            </w:pPr>
            <w:r>
              <w:t>/dist-s</w:t>
            </w:r>
            <w:r w:rsidRPr="00052626">
              <w:t>essions</w:t>
            </w:r>
            <w:r>
              <w:t>/{distSessionRef}</w:t>
            </w:r>
          </w:p>
        </w:tc>
        <w:tc>
          <w:tcPr>
            <w:tcW w:w="504" w:type="pct"/>
            <w:tcBorders>
              <w:top w:val="single" w:sz="4" w:space="0" w:color="auto"/>
              <w:left w:val="single" w:sz="4" w:space="0" w:color="auto"/>
              <w:bottom w:val="single" w:sz="4" w:space="0" w:color="auto"/>
              <w:right w:val="single" w:sz="4" w:space="0" w:color="auto"/>
            </w:tcBorders>
            <w:vAlign w:val="center"/>
          </w:tcPr>
          <w:p w14:paraId="23B8571A" w14:textId="67741B7D" w:rsidR="002649E4" w:rsidRPr="0016361A" w:rsidRDefault="002649E4" w:rsidP="002649E4">
            <w:pPr>
              <w:pStyle w:val="TAL"/>
            </w:pPr>
            <w:r>
              <w:t>PATCH</w:t>
            </w:r>
          </w:p>
        </w:tc>
        <w:tc>
          <w:tcPr>
            <w:tcW w:w="1197" w:type="pct"/>
            <w:tcBorders>
              <w:top w:val="single" w:sz="4" w:space="0" w:color="auto"/>
              <w:left w:val="single" w:sz="4" w:space="0" w:color="auto"/>
              <w:bottom w:val="single" w:sz="4" w:space="0" w:color="auto"/>
              <w:right w:val="single" w:sz="4" w:space="0" w:color="auto"/>
            </w:tcBorders>
            <w:vAlign w:val="center"/>
          </w:tcPr>
          <w:p w14:paraId="71F24A79" w14:textId="6C4F8883" w:rsidR="002649E4" w:rsidRPr="0016361A" w:rsidRDefault="002649E4" w:rsidP="002649E4">
            <w:pPr>
              <w:pStyle w:val="TAL"/>
            </w:pPr>
            <w:r w:rsidRPr="00052626">
              <w:t>Update</w:t>
            </w:r>
          </w:p>
        </w:tc>
      </w:tr>
      <w:tr w:rsidR="002649E4" w:rsidRPr="00B54FF5" w14:paraId="0F33075A" w14:textId="77777777" w:rsidTr="00800523">
        <w:trPr>
          <w:jc w:val="center"/>
        </w:trPr>
        <w:tc>
          <w:tcPr>
            <w:tcW w:w="0" w:type="auto"/>
            <w:vMerge/>
            <w:tcBorders>
              <w:left w:val="single" w:sz="4" w:space="0" w:color="auto"/>
              <w:right w:val="single" w:sz="4" w:space="0" w:color="auto"/>
            </w:tcBorders>
            <w:vAlign w:val="center"/>
          </w:tcPr>
          <w:p w14:paraId="59182D62" w14:textId="77777777" w:rsidR="002649E4" w:rsidRPr="0016361A" w:rsidRDefault="002649E4" w:rsidP="002649E4">
            <w:pPr>
              <w:pStyle w:val="TAL"/>
            </w:pPr>
          </w:p>
        </w:tc>
        <w:tc>
          <w:tcPr>
            <w:tcW w:w="0" w:type="auto"/>
            <w:vMerge/>
            <w:tcBorders>
              <w:left w:val="single" w:sz="4" w:space="0" w:color="auto"/>
              <w:right w:val="single" w:sz="4" w:space="0" w:color="auto"/>
            </w:tcBorders>
            <w:vAlign w:val="center"/>
          </w:tcPr>
          <w:p w14:paraId="0F91F10E" w14:textId="77777777" w:rsidR="002649E4" w:rsidRPr="0016361A" w:rsidRDefault="002649E4" w:rsidP="002649E4">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6CD96180" w14:textId="4234FE54" w:rsidR="002649E4" w:rsidRPr="0016361A" w:rsidRDefault="002649E4" w:rsidP="002649E4">
            <w:pPr>
              <w:pStyle w:val="TAL"/>
            </w:pPr>
            <w:r>
              <w:t>GET</w:t>
            </w:r>
          </w:p>
        </w:tc>
        <w:tc>
          <w:tcPr>
            <w:tcW w:w="1197" w:type="pct"/>
            <w:tcBorders>
              <w:top w:val="single" w:sz="4" w:space="0" w:color="auto"/>
              <w:left w:val="single" w:sz="4" w:space="0" w:color="auto"/>
              <w:bottom w:val="single" w:sz="4" w:space="0" w:color="auto"/>
              <w:right w:val="single" w:sz="4" w:space="0" w:color="auto"/>
            </w:tcBorders>
            <w:vAlign w:val="center"/>
          </w:tcPr>
          <w:p w14:paraId="6A7E6D46" w14:textId="060DB65C" w:rsidR="002649E4" w:rsidRPr="0016361A" w:rsidRDefault="002649E4" w:rsidP="002649E4">
            <w:pPr>
              <w:pStyle w:val="TAL"/>
            </w:pPr>
            <w:r>
              <w:t>Retrieve</w:t>
            </w:r>
          </w:p>
        </w:tc>
      </w:tr>
      <w:tr w:rsidR="002649E4" w:rsidRPr="00B54FF5" w14:paraId="21FD1D99" w14:textId="77777777" w:rsidTr="00800523">
        <w:trPr>
          <w:jc w:val="center"/>
        </w:trPr>
        <w:tc>
          <w:tcPr>
            <w:tcW w:w="0" w:type="auto"/>
            <w:vMerge/>
            <w:tcBorders>
              <w:left w:val="single" w:sz="4" w:space="0" w:color="auto"/>
              <w:right w:val="single" w:sz="4" w:space="0" w:color="auto"/>
            </w:tcBorders>
            <w:vAlign w:val="center"/>
          </w:tcPr>
          <w:p w14:paraId="4741ACE5" w14:textId="77777777" w:rsidR="002649E4" w:rsidRPr="0016361A" w:rsidRDefault="002649E4" w:rsidP="002649E4">
            <w:pPr>
              <w:pStyle w:val="TAL"/>
            </w:pPr>
          </w:p>
        </w:tc>
        <w:tc>
          <w:tcPr>
            <w:tcW w:w="0" w:type="auto"/>
            <w:vMerge/>
            <w:tcBorders>
              <w:left w:val="single" w:sz="4" w:space="0" w:color="auto"/>
              <w:right w:val="single" w:sz="4" w:space="0" w:color="auto"/>
            </w:tcBorders>
            <w:vAlign w:val="center"/>
          </w:tcPr>
          <w:p w14:paraId="3D92B857" w14:textId="77777777" w:rsidR="002649E4" w:rsidRPr="0016361A" w:rsidRDefault="002649E4" w:rsidP="002649E4">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40B6B1B4" w14:textId="571992BB" w:rsidR="002649E4" w:rsidRPr="0016361A" w:rsidRDefault="002649E4" w:rsidP="002649E4">
            <w:pPr>
              <w:pStyle w:val="TAL"/>
            </w:pPr>
            <w:r w:rsidRPr="00052626">
              <w:t>DELETE</w:t>
            </w:r>
          </w:p>
        </w:tc>
        <w:tc>
          <w:tcPr>
            <w:tcW w:w="1197" w:type="pct"/>
            <w:tcBorders>
              <w:top w:val="single" w:sz="4" w:space="0" w:color="auto"/>
              <w:left w:val="single" w:sz="4" w:space="0" w:color="auto"/>
              <w:bottom w:val="single" w:sz="4" w:space="0" w:color="auto"/>
              <w:right w:val="single" w:sz="4" w:space="0" w:color="auto"/>
            </w:tcBorders>
            <w:vAlign w:val="center"/>
          </w:tcPr>
          <w:p w14:paraId="3BCC26E6" w14:textId="792402BF" w:rsidR="002649E4" w:rsidRPr="0016361A" w:rsidRDefault="00717E6C" w:rsidP="002649E4">
            <w:pPr>
              <w:pStyle w:val="TAL"/>
            </w:pPr>
            <w:r>
              <w:t>Destroy</w:t>
            </w:r>
          </w:p>
        </w:tc>
      </w:tr>
      <w:tr w:rsidR="002649E4" w:rsidRPr="00B54FF5" w14:paraId="22353759" w14:textId="77777777" w:rsidTr="00800523">
        <w:trPr>
          <w:jc w:val="center"/>
        </w:trPr>
        <w:tc>
          <w:tcPr>
            <w:tcW w:w="0" w:type="auto"/>
            <w:tcBorders>
              <w:left w:val="single" w:sz="4" w:space="0" w:color="auto"/>
              <w:right w:val="single" w:sz="4" w:space="0" w:color="auto"/>
            </w:tcBorders>
            <w:vAlign w:val="center"/>
          </w:tcPr>
          <w:p w14:paraId="3F84C4CC" w14:textId="3BE9E361" w:rsidR="002649E4" w:rsidRPr="0016361A" w:rsidRDefault="002649E4" w:rsidP="002649E4">
            <w:pPr>
              <w:pStyle w:val="TAL"/>
            </w:pPr>
            <w:r w:rsidRPr="00052626">
              <w:t xml:space="preserve">Subscriptions collection for MBS </w:t>
            </w:r>
            <w:r>
              <w:t xml:space="preserve">Distribution </w:t>
            </w:r>
            <w:r w:rsidRPr="00052626">
              <w:t>sessions</w:t>
            </w:r>
          </w:p>
        </w:tc>
        <w:tc>
          <w:tcPr>
            <w:tcW w:w="0" w:type="auto"/>
            <w:tcBorders>
              <w:left w:val="single" w:sz="4" w:space="0" w:color="auto"/>
              <w:right w:val="single" w:sz="4" w:space="0" w:color="auto"/>
            </w:tcBorders>
            <w:vAlign w:val="center"/>
          </w:tcPr>
          <w:p w14:paraId="637E8FB0" w14:textId="16C4CBFE" w:rsidR="002649E4" w:rsidRPr="0016361A" w:rsidRDefault="002649E4" w:rsidP="002649E4">
            <w:pPr>
              <w:pStyle w:val="TAL"/>
            </w:pPr>
            <w:r>
              <w:t>/dist-sessions</w:t>
            </w:r>
            <w:r w:rsidRPr="00052626">
              <w:t>/</w:t>
            </w:r>
            <w:r>
              <w:t>{distSessionRef}/</w:t>
            </w:r>
            <w:r w:rsidRPr="00052626">
              <w:t>subscriptions</w:t>
            </w:r>
          </w:p>
        </w:tc>
        <w:tc>
          <w:tcPr>
            <w:tcW w:w="504" w:type="pct"/>
            <w:tcBorders>
              <w:top w:val="single" w:sz="4" w:space="0" w:color="auto"/>
              <w:left w:val="single" w:sz="4" w:space="0" w:color="auto"/>
              <w:bottom w:val="single" w:sz="4" w:space="0" w:color="auto"/>
              <w:right w:val="single" w:sz="4" w:space="0" w:color="auto"/>
            </w:tcBorders>
            <w:vAlign w:val="center"/>
          </w:tcPr>
          <w:p w14:paraId="095B3B04" w14:textId="16D29B41" w:rsidR="002649E4" w:rsidRPr="0016361A" w:rsidRDefault="002649E4" w:rsidP="002649E4">
            <w:pPr>
              <w:pStyle w:val="TAL"/>
            </w:pPr>
            <w:r w:rsidRPr="00052626">
              <w:t>POST</w:t>
            </w:r>
          </w:p>
        </w:tc>
        <w:tc>
          <w:tcPr>
            <w:tcW w:w="1197" w:type="pct"/>
            <w:tcBorders>
              <w:top w:val="single" w:sz="4" w:space="0" w:color="auto"/>
              <w:left w:val="single" w:sz="4" w:space="0" w:color="auto"/>
              <w:bottom w:val="single" w:sz="4" w:space="0" w:color="auto"/>
              <w:right w:val="single" w:sz="4" w:space="0" w:color="auto"/>
            </w:tcBorders>
            <w:vAlign w:val="center"/>
          </w:tcPr>
          <w:p w14:paraId="289AC722" w14:textId="77777777" w:rsidR="002649E4" w:rsidRPr="00052626" w:rsidRDefault="002649E4" w:rsidP="002649E4">
            <w:pPr>
              <w:pStyle w:val="TAL"/>
            </w:pPr>
            <w:r w:rsidRPr="00052626">
              <w:t>StatusSubscribe</w:t>
            </w:r>
          </w:p>
          <w:p w14:paraId="0BF3C765" w14:textId="54D637DF" w:rsidR="002649E4" w:rsidRPr="0016361A" w:rsidRDefault="002649E4" w:rsidP="002649E4">
            <w:pPr>
              <w:pStyle w:val="TAL"/>
            </w:pPr>
            <w:r w:rsidRPr="00052626">
              <w:t>(to create a subscription)</w:t>
            </w:r>
          </w:p>
        </w:tc>
      </w:tr>
      <w:tr w:rsidR="00800523" w:rsidRPr="00B54FF5" w14:paraId="1532796E" w14:textId="77777777" w:rsidTr="00800523">
        <w:trPr>
          <w:jc w:val="center"/>
        </w:trPr>
        <w:tc>
          <w:tcPr>
            <w:tcW w:w="0" w:type="auto"/>
            <w:vMerge w:val="restart"/>
            <w:tcBorders>
              <w:left w:val="single" w:sz="4" w:space="0" w:color="auto"/>
              <w:right w:val="single" w:sz="4" w:space="0" w:color="auto"/>
            </w:tcBorders>
            <w:vAlign w:val="center"/>
          </w:tcPr>
          <w:p w14:paraId="56721A7F" w14:textId="392A3BA8" w:rsidR="00800523" w:rsidRPr="0016361A" w:rsidRDefault="00800523" w:rsidP="002649E4">
            <w:pPr>
              <w:pStyle w:val="TAL"/>
            </w:pPr>
            <w:r w:rsidRPr="00052626">
              <w:t xml:space="preserve">Individual subscription for an MBS </w:t>
            </w:r>
            <w:r>
              <w:t xml:space="preserve">Distribution </w:t>
            </w:r>
            <w:r w:rsidRPr="00052626">
              <w:t>session</w:t>
            </w:r>
          </w:p>
        </w:tc>
        <w:tc>
          <w:tcPr>
            <w:tcW w:w="0" w:type="auto"/>
            <w:vMerge w:val="restart"/>
            <w:tcBorders>
              <w:left w:val="single" w:sz="4" w:space="0" w:color="auto"/>
              <w:right w:val="single" w:sz="4" w:space="0" w:color="auto"/>
            </w:tcBorders>
            <w:vAlign w:val="center"/>
          </w:tcPr>
          <w:p w14:paraId="726F5327" w14:textId="243F671D" w:rsidR="00800523" w:rsidRPr="0016361A" w:rsidRDefault="00800523" w:rsidP="002649E4">
            <w:pPr>
              <w:pStyle w:val="TAL"/>
            </w:pPr>
            <w:r>
              <w:t>/dist-s</w:t>
            </w:r>
            <w:r w:rsidRPr="00052626">
              <w:t>essions/</w:t>
            </w:r>
            <w:r>
              <w:t>{distSessionRef}/</w:t>
            </w:r>
            <w:r w:rsidRPr="00052626">
              <w:t>subscriptions/{subscriptionId}</w:t>
            </w:r>
          </w:p>
        </w:tc>
        <w:tc>
          <w:tcPr>
            <w:tcW w:w="504" w:type="pct"/>
            <w:tcBorders>
              <w:top w:val="single" w:sz="4" w:space="0" w:color="auto"/>
              <w:left w:val="single" w:sz="4" w:space="0" w:color="auto"/>
              <w:bottom w:val="single" w:sz="4" w:space="0" w:color="auto"/>
              <w:right w:val="single" w:sz="4" w:space="0" w:color="auto"/>
            </w:tcBorders>
            <w:vAlign w:val="center"/>
          </w:tcPr>
          <w:p w14:paraId="33D5E7EB" w14:textId="2F637729" w:rsidR="00800523" w:rsidRPr="0016361A" w:rsidRDefault="00800523" w:rsidP="002649E4">
            <w:pPr>
              <w:pStyle w:val="TAL"/>
            </w:pPr>
            <w:r w:rsidRPr="00052626">
              <w:t>DELETE</w:t>
            </w:r>
          </w:p>
        </w:tc>
        <w:tc>
          <w:tcPr>
            <w:tcW w:w="1197" w:type="pct"/>
            <w:tcBorders>
              <w:top w:val="single" w:sz="4" w:space="0" w:color="auto"/>
              <w:left w:val="single" w:sz="4" w:space="0" w:color="auto"/>
              <w:bottom w:val="single" w:sz="4" w:space="0" w:color="auto"/>
              <w:right w:val="single" w:sz="4" w:space="0" w:color="auto"/>
            </w:tcBorders>
            <w:vAlign w:val="center"/>
          </w:tcPr>
          <w:p w14:paraId="302EF9D0" w14:textId="15DF3F82" w:rsidR="00800523" w:rsidRPr="0016361A" w:rsidRDefault="00800523" w:rsidP="002649E4">
            <w:pPr>
              <w:pStyle w:val="TAL"/>
            </w:pPr>
            <w:r w:rsidRPr="00052626">
              <w:t>StatusUnsubscribe</w:t>
            </w:r>
          </w:p>
        </w:tc>
      </w:tr>
      <w:tr w:rsidR="00800523" w:rsidRPr="00B54FF5" w14:paraId="51153D54" w14:textId="77777777" w:rsidTr="00800523">
        <w:trPr>
          <w:jc w:val="center"/>
        </w:trPr>
        <w:tc>
          <w:tcPr>
            <w:tcW w:w="0" w:type="auto"/>
            <w:vMerge/>
            <w:tcBorders>
              <w:left w:val="single" w:sz="4" w:space="0" w:color="auto"/>
              <w:right w:val="single" w:sz="4" w:space="0" w:color="auto"/>
            </w:tcBorders>
            <w:vAlign w:val="center"/>
          </w:tcPr>
          <w:p w14:paraId="27BCFD70" w14:textId="77777777" w:rsidR="00800523" w:rsidRPr="00052626" w:rsidRDefault="00800523" w:rsidP="00800523">
            <w:pPr>
              <w:pStyle w:val="TAL"/>
            </w:pPr>
          </w:p>
        </w:tc>
        <w:tc>
          <w:tcPr>
            <w:tcW w:w="0" w:type="auto"/>
            <w:vMerge/>
            <w:tcBorders>
              <w:left w:val="single" w:sz="4" w:space="0" w:color="auto"/>
              <w:right w:val="single" w:sz="4" w:space="0" w:color="auto"/>
            </w:tcBorders>
            <w:vAlign w:val="center"/>
          </w:tcPr>
          <w:p w14:paraId="18536817" w14:textId="77777777" w:rsidR="00800523" w:rsidRDefault="00800523" w:rsidP="00800523">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52CCE8E3" w14:textId="33465E48" w:rsidR="00800523" w:rsidRPr="00052626" w:rsidRDefault="00800523" w:rsidP="00800523">
            <w:pPr>
              <w:pStyle w:val="TAL"/>
            </w:pPr>
            <w:r>
              <w:t>PATCH</w:t>
            </w:r>
          </w:p>
        </w:tc>
        <w:tc>
          <w:tcPr>
            <w:tcW w:w="1197" w:type="pct"/>
            <w:tcBorders>
              <w:top w:val="single" w:sz="4" w:space="0" w:color="auto"/>
              <w:left w:val="single" w:sz="4" w:space="0" w:color="auto"/>
              <w:bottom w:val="single" w:sz="4" w:space="0" w:color="auto"/>
              <w:right w:val="single" w:sz="4" w:space="0" w:color="auto"/>
            </w:tcBorders>
            <w:vAlign w:val="center"/>
          </w:tcPr>
          <w:p w14:paraId="2D9BC846" w14:textId="77777777" w:rsidR="00800523" w:rsidRPr="00052626" w:rsidRDefault="00800523" w:rsidP="00800523">
            <w:pPr>
              <w:pStyle w:val="TAL"/>
            </w:pPr>
            <w:r w:rsidRPr="00052626">
              <w:t>StatusSubscribe</w:t>
            </w:r>
          </w:p>
          <w:p w14:paraId="1A0F1E97" w14:textId="4C5EF048" w:rsidR="00800523" w:rsidRPr="00052626" w:rsidRDefault="00800523" w:rsidP="00800523">
            <w:pPr>
              <w:pStyle w:val="TAL"/>
            </w:pPr>
            <w:r w:rsidRPr="00052626">
              <w:t xml:space="preserve">(to </w:t>
            </w:r>
            <w:r>
              <w:t xml:space="preserve">update or renew </w:t>
            </w:r>
            <w:r w:rsidRPr="00052626">
              <w:t>a subscription)</w:t>
            </w:r>
          </w:p>
        </w:tc>
      </w:tr>
    </w:tbl>
    <w:p w14:paraId="7E5BEBC7" w14:textId="77777777" w:rsidR="0038612E" w:rsidRPr="006B5418" w:rsidRDefault="0038612E" w:rsidP="0038612E">
      <w:pPr>
        <w:rPr>
          <w:lang w:val="en-US"/>
        </w:rPr>
      </w:pPr>
    </w:p>
    <w:p w14:paraId="05B19D93" w14:textId="0BBDF54C" w:rsidR="008A6D4A" w:rsidRDefault="008A6D4A" w:rsidP="007A4424">
      <w:pPr>
        <w:pStyle w:val="Heading4"/>
      </w:pPr>
      <w:bookmarkStart w:id="254" w:name="_Toc98500894"/>
      <w:bookmarkStart w:id="255" w:name="_Toc104297813"/>
      <w:bookmarkStart w:id="256" w:name="_Toc104300124"/>
      <w:bookmarkStart w:id="257" w:name="_Toc104791993"/>
      <w:r>
        <w:lastRenderedPageBreak/>
        <w:t>6.1.3.2</w:t>
      </w:r>
      <w:r>
        <w:tab/>
        <w:t xml:space="preserve">Resource: </w:t>
      </w:r>
      <w:r w:rsidR="00767233" w:rsidRPr="00DA326A">
        <w:t>MBS Distribution sessions collection (Collection)</w:t>
      </w:r>
      <w:bookmarkEnd w:id="252"/>
      <w:bookmarkEnd w:id="253"/>
      <w:bookmarkEnd w:id="254"/>
      <w:bookmarkEnd w:id="255"/>
      <w:bookmarkEnd w:id="256"/>
      <w:bookmarkEnd w:id="257"/>
    </w:p>
    <w:p w14:paraId="5DA53F4D" w14:textId="529E8004" w:rsidR="008A6D4A" w:rsidRDefault="008A6D4A" w:rsidP="007A4424">
      <w:pPr>
        <w:pStyle w:val="Heading5"/>
      </w:pPr>
      <w:bookmarkStart w:id="258" w:name="_Toc510696610"/>
      <w:bookmarkStart w:id="259" w:name="_Toc35971401"/>
      <w:bookmarkStart w:id="260" w:name="_Toc98500895"/>
      <w:bookmarkStart w:id="261" w:name="_Toc104297814"/>
      <w:bookmarkStart w:id="262" w:name="_Toc104300125"/>
      <w:bookmarkStart w:id="263" w:name="_Toc104791994"/>
      <w:r>
        <w:t>6.1.3.2.1</w:t>
      </w:r>
      <w:r>
        <w:tab/>
        <w:t>Description</w:t>
      </w:r>
      <w:bookmarkEnd w:id="258"/>
      <w:bookmarkEnd w:id="259"/>
      <w:bookmarkEnd w:id="260"/>
      <w:bookmarkEnd w:id="261"/>
      <w:bookmarkEnd w:id="262"/>
      <w:bookmarkEnd w:id="263"/>
    </w:p>
    <w:p w14:paraId="6B73A9E4" w14:textId="77777777" w:rsidR="00767233" w:rsidRPr="00DA326A" w:rsidRDefault="00767233" w:rsidP="00767233">
      <w:r w:rsidRPr="00DA326A">
        <w:t>This resource represents the collection of the MBS Distribution sessions created in the MBSTF.</w:t>
      </w:r>
    </w:p>
    <w:p w14:paraId="4F497EF2" w14:textId="77777777" w:rsidR="00767233" w:rsidRPr="00DA326A" w:rsidRDefault="00767233" w:rsidP="00767233">
      <w:r w:rsidRPr="00DA326A">
        <w:t>This resource is modelled with the Collection resource archetype (see clause C.2 of 3GPP TS 29.501 [5]).</w:t>
      </w:r>
    </w:p>
    <w:p w14:paraId="38E2AC4F" w14:textId="77777777" w:rsidR="000602BD" w:rsidRDefault="000602BD" w:rsidP="007A4424">
      <w:pPr>
        <w:pStyle w:val="Heading5"/>
      </w:pPr>
      <w:bookmarkStart w:id="264" w:name="_Toc35971402"/>
      <w:bookmarkStart w:id="265" w:name="_Toc98500896"/>
      <w:bookmarkStart w:id="266" w:name="_Toc104297815"/>
      <w:bookmarkStart w:id="267" w:name="_Toc104300126"/>
      <w:bookmarkStart w:id="268" w:name="_Toc510696612"/>
      <w:bookmarkStart w:id="269" w:name="_Toc104791995"/>
      <w:r>
        <w:t>6.1.3.2.2</w:t>
      </w:r>
      <w:r>
        <w:tab/>
        <w:t>Resource Definition</w:t>
      </w:r>
      <w:bookmarkEnd w:id="264"/>
      <w:bookmarkEnd w:id="265"/>
      <w:bookmarkEnd w:id="266"/>
      <w:bookmarkEnd w:id="267"/>
      <w:bookmarkEnd w:id="269"/>
    </w:p>
    <w:p w14:paraId="78D9705A" w14:textId="4DEFF56A" w:rsidR="008A6D4A" w:rsidRDefault="008A6D4A" w:rsidP="008A6D4A">
      <w:r>
        <w:t xml:space="preserve">Resource URI: </w:t>
      </w:r>
      <w:r w:rsidRPr="00E23840">
        <w:rPr>
          <w:b/>
          <w:noProof/>
        </w:rPr>
        <w:t>{apiRoot}/</w:t>
      </w:r>
      <w:r w:rsidR="004F5591">
        <w:rPr>
          <w:b/>
          <w:noProof/>
        </w:rPr>
        <w:t>nmbstf-distSession</w:t>
      </w:r>
      <w:r w:rsidRPr="00E23840">
        <w:rPr>
          <w:b/>
          <w:noProof/>
        </w:rPr>
        <w:t>/</w:t>
      </w:r>
      <w:r w:rsidR="00B770CB">
        <w:rPr>
          <w:b/>
          <w:noProof/>
        </w:rPr>
        <w:t>&lt;apiVersion&gt;</w:t>
      </w:r>
      <w:r w:rsidRPr="00E23840">
        <w:rPr>
          <w:b/>
          <w:noProof/>
        </w:rPr>
        <w:t>/</w:t>
      </w:r>
      <w:r w:rsidR="004F5591">
        <w:rPr>
          <w:b/>
          <w:noProof/>
        </w:rPr>
        <w:t>dist-sessions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38AF229A" w:rsidR="008A6D4A" w:rsidRPr="0016361A" w:rsidRDefault="005B2156" w:rsidP="00D66618">
            <w:pPr>
              <w:pStyle w:val="TAL"/>
            </w:pPr>
            <w:r>
              <w:t>s</w:t>
            </w:r>
            <w:r w:rsidRPr="0016361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35DDD6E9"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16361A" w:rsidRDefault="008A6D4A" w:rsidP="00D6661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5B1C204B" w14:textId="7B79D03C" w:rsidR="008A6D4A" w:rsidRPr="0016361A" w:rsidRDefault="005B2156" w:rsidP="00D66618">
            <w:pPr>
              <w:pStyle w:val="TAL"/>
            </w:pPr>
            <w:r>
              <w:t>s</w:t>
            </w:r>
            <w:r w:rsidRPr="0016361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7777777" w:rsidR="008A6D4A" w:rsidRPr="0016361A" w:rsidRDefault="008A6D4A" w:rsidP="00D66618">
            <w:pPr>
              <w:pStyle w:val="TAL"/>
            </w:pPr>
            <w:r w:rsidRPr="0016361A">
              <w:t>See clause 6.1.1</w:t>
            </w:r>
          </w:p>
        </w:tc>
      </w:tr>
    </w:tbl>
    <w:p w14:paraId="0DB3B1C9" w14:textId="77777777" w:rsidR="008A6D4A" w:rsidRPr="00384E92" w:rsidRDefault="008A6D4A" w:rsidP="000602BD"/>
    <w:p w14:paraId="41B82903" w14:textId="3BCA8A4B" w:rsidR="008A6D4A" w:rsidRDefault="008A6D4A" w:rsidP="007A4424">
      <w:pPr>
        <w:pStyle w:val="Heading5"/>
      </w:pPr>
      <w:bookmarkStart w:id="270" w:name="_Toc35971403"/>
      <w:bookmarkStart w:id="271" w:name="_Toc98500897"/>
      <w:bookmarkStart w:id="272" w:name="_Toc104297816"/>
      <w:bookmarkStart w:id="273" w:name="_Toc104300127"/>
      <w:bookmarkStart w:id="274" w:name="_Toc104791996"/>
      <w:r>
        <w:t>6.1.3.2.3</w:t>
      </w:r>
      <w:r>
        <w:tab/>
        <w:t>Resource Standard Methods</w:t>
      </w:r>
      <w:bookmarkEnd w:id="268"/>
      <w:bookmarkEnd w:id="270"/>
      <w:bookmarkEnd w:id="271"/>
      <w:bookmarkEnd w:id="272"/>
      <w:bookmarkEnd w:id="273"/>
      <w:bookmarkEnd w:id="274"/>
    </w:p>
    <w:p w14:paraId="0D69EE5C" w14:textId="43CBC48D" w:rsidR="003E58FE" w:rsidRPr="00384E92" w:rsidRDefault="003E58FE" w:rsidP="007A4424">
      <w:pPr>
        <w:pStyle w:val="H6"/>
      </w:pPr>
      <w:bookmarkStart w:id="275" w:name="_Toc510696613"/>
      <w:bookmarkStart w:id="276" w:name="_Toc35971404"/>
      <w:bookmarkStart w:id="277" w:name="_Toc510696635"/>
      <w:bookmarkStart w:id="278" w:name="_Toc35971430"/>
      <w:r w:rsidRPr="00384E92">
        <w:t>6.</w:t>
      </w:r>
      <w:r>
        <w:t>1.3.2.3</w:t>
      </w:r>
      <w:r w:rsidRPr="00384E92">
        <w:t>.1</w:t>
      </w:r>
      <w:r w:rsidRPr="00384E92">
        <w:tab/>
      </w:r>
      <w:bookmarkEnd w:id="275"/>
      <w:bookmarkEnd w:id="276"/>
      <w:r w:rsidR="005B2156">
        <w:t>POST</w:t>
      </w:r>
    </w:p>
    <w:p w14:paraId="3F922FA2" w14:textId="77777777" w:rsidR="005B2156" w:rsidRPr="00DA326A" w:rsidRDefault="005B2156" w:rsidP="005B2156">
      <w:r w:rsidRPr="00DA326A">
        <w:t>This method creates an individual MBS distribution session resource in the MBSTF.</w:t>
      </w:r>
    </w:p>
    <w:p w14:paraId="30AAF824" w14:textId="59FDCEB8" w:rsidR="003E58FE" w:rsidRDefault="003E58FE" w:rsidP="003E58FE">
      <w:r>
        <w:t>This method shall support the URI query parameters specified in table 6.1.3.2.3.1-1.</w:t>
      </w:r>
    </w:p>
    <w:p w14:paraId="29FE599E" w14:textId="55AC3D96"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5B2156">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E58FE" w:rsidRPr="00B54FF5" w14:paraId="5D9A8EF4" w14:textId="77777777" w:rsidTr="0053533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C0C264" w14:textId="77777777" w:rsidR="003E58FE" w:rsidRPr="0016361A" w:rsidRDefault="003E58FE" w:rsidP="0053533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6EE2E74" w14:textId="77777777" w:rsidR="003E58FE" w:rsidRPr="0016361A" w:rsidRDefault="003E58FE" w:rsidP="0053533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A78CD7D" w14:textId="77777777" w:rsidR="003E58FE" w:rsidRPr="0016361A" w:rsidRDefault="003E58FE" w:rsidP="0053533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7701AD7" w14:textId="77777777" w:rsidR="003E58FE" w:rsidRPr="0016361A" w:rsidRDefault="003E58FE" w:rsidP="0053533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2C26944" w14:textId="77777777" w:rsidR="003E58FE" w:rsidRPr="0016361A" w:rsidRDefault="003E58FE" w:rsidP="0053533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74D5AA1" w14:textId="77777777" w:rsidR="003E58FE" w:rsidRPr="0016361A" w:rsidRDefault="003E58FE" w:rsidP="00535339">
            <w:pPr>
              <w:pStyle w:val="TAH"/>
            </w:pPr>
            <w:r w:rsidRPr="0016361A">
              <w:t>Applicability</w:t>
            </w:r>
          </w:p>
        </w:tc>
      </w:tr>
      <w:tr w:rsidR="003E58FE" w:rsidRPr="00B54FF5" w14:paraId="5F13DC54"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6B16E3" w14:textId="4BC377C9" w:rsidR="003E58FE" w:rsidRPr="0016361A" w:rsidRDefault="003E58FE" w:rsidP="0053533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059B9AF" w14:textId="70EA19B3" w:rsidR="003E58FE" w:rsidRPr="0016361A" w:rsidRDefault="003E58FE" w:rsidP="00535339">
            <w:pPr>
              <w:pStyle w:val="TAL"/>
            </w:pPr>
          </w:p>
        </w:tc>
        <w:tc>
          <w:tcPr>
            <w:tcW w:w="215" w:type="pct"/>
            <w:tcBorders>
              <w:top w:val="single" w:sz="4" w:space="0" w:color="auto"/>
              <w:left w:val="single" w:sz="6" w:space="0" w:color="000000"/>
              <w:bottom w:val="single" w:sz="6" w:space="0" w:color="000000"/>
              <w:right w:val="single" w:sz="6" w:space="0" w:color="000000"/>
            </w:tcBorders>
          </w:tcPr>
          <w:p w14:paraId="6D3569C1" w14:textId="5FE8E741" w:rsidR="003E58FE" w:rsidRPr="0016361A" w:rsidRDefault="003E58FE" w:rsidP="00535339">
            <w:pPr>
              <w:pStyle w:val="TAC"/>
            </w:pPr>
          </w:p>
        </w:tc>
        <w:tc>
          <w:tcPr>
            <w:tcW w:w="580" w:type="pct"/>
            <w:tcBorders>
              <w:top w:val="single" w:sz="4" w:space="0" w:color="auto"/>
              <w:left w:val="single" w:sz="6" w:space="0" w:color="000000"/>
              <w:bottom w:val="single" w:sz="6" w:space="0" w:color="000000"/>
              <w:right w:val="single" w:sz="6" w:space="0" w:color="000000"/>
            </w:tcBorders>
          </w:tcPr>
          <w:p w14:paraId="352702A1" w14:textId="04FC92F1" w:rsidR="003E58FE" w:rsidRPr="0016361A" w:rsidRDefault="003E58FE" w:rsidP="0053533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49CBB85" w14:textId="689DD15C" w:rsidR="003E58FE" w:rsidRPr="0016361A" w:rsidRDefault="003E58FE" w:rsidP="00535339">
            <w:pPr>
              <w:pStyle w:val="TAL"/>
            </w:pPr>
          </w:p>
        </w:tc>
        <w:tc>
          <w:tcPr>
            <w:tcW w:w="796" w:type="pct"/>
            <w:tcBorders>
              <w:top w:val="single" w:sz="4" w:space="0" w:color="auto"/>
              <w:left w:val="single" w:sz="6" w:space="0" w:color="000000"/>
              <w:bottom w:val="single" w:sz="6" w:space="0" w:color="000000"/>
              <w:right w:val="single" w:sz="6" w:space="0" w:color="000000"/>
            </w:tcBorders>
          </w:tcPr>
          <w:p w14:paraId="7BD2BFC5" w14:textId="77777777" w:rsidR="003E58FE" w:rsidRPr="0016361A" w:rsidRDefault="003E58FE" w:rsidP="00535339">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65B09094" w:rsidR="003E58FE" w:rsidRPr="001769FF" w:rsidRDefault="003E58FE" w:rsidP="003E58FE">
      <w:pPr>
        <w:pStyle w:val="TH"/>
      </w:pPr>
      <w:r w:rsidRPr="001769FF">
        <w:t>Table</w:t>
      </w:r>
      <w:r>
        <w:t> </w:t>
      </w:r>
      <w:r w:rsidRPr="001769FF">
        <w:t>6.</w:t>
      </w:r>
      <w:r>
        <w:t>1.3.2.</w:t>
      </w:r>
      <w:r w:rsidRPr="001769FF">
        <w:t xml:space="preserve">3.1-2: Data structures supported by the </w:t>
      </w:r>
      <w:r w:rsidR="005B2156">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E58FE" w:rsidRPr="00B54FF5" w14:paraId="3A8C74B2" w14:textId="77777777" w:rsidTr="00BD126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6C5D437A" w14:textId="77777777" w:rsidR="003E58FE" w:rsidRPr="0016361A" w:rsidRDefault="003E58FE" w:rsidP="0053533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50F29448" w14:textId="77777777" w:rsidR="003E58FE" w:rsidRPr="0016361A" w:rsidRDefault="003E58FE" w:rsidP="0053533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052F7CD4" w14:textId="77777777" w:rsidR="003E58FE" w:rsidRPr="0016361A" w:rsidRDefault="003E58FE" w:rsidP="0053533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09D48F5C" w14:textId="77777777" w:rsidR="003E58FE" w:rsidRPr="0016361A" w:rsidRDefault="003E58FE" w:rsidP="00535339">
            <w:pPr>
              <w:pStyle w:val="TAH"/>
            </w:pPr>
            <w:r w:rsidRPr="0016361A">
              <w:t>Description</w:t>
            </w:r>
          </w:p>
        </w:tc>
      </w:tr>
      <w:tr w:rsidR="005B2156" w:rsidRPr="00B54FF5" w14:paraId="4F3A0057" w14:textId="77777777" w:rsidTr="00BD126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286076A2" w14:textId="3D20AF97" w:rsidR="005B2156" w:rsidRPr="0016361A" w:rsidRDefault="005B2156" w:rsidP="005B2156">
            <w:pPr>
              <w:pStyle w:val="TAL"/>
            </w:pPr>
            <w:r w:rsidRPr="00DA326A">
              <w:t>CreateReqData</w:t>
            </w:r>
          </w:p>
        </w:tc>
        <w:tc>
          <w:tcPr>
            <w:tcW w:w="421" w:type="dxa"/>
            <w:tcBorders>
              <w:top w:val="single" w:sz="4" w:space="0" w:color="auto"/>
              <w:left w:val="single" w:sz="6" w:space="0" w:color="000000"/>
              <w:bottom w:val="single" w:sz="6" w:space="0" w:color="000000"/>
              <w:right w:val="single" w:sz="6" w:space="0" w:color="000000"/>
            </w:tcBorders>
          </w:tcPr>
          <w:p w14:paraId="17B3F40E" w14:textId="29FD1749" w:rsidR="005B2156" w:rsidRPr="0016361A" w:rsidRDefault="005B2156" w:rsidP="005B2156">
            <w:pPr>
              <w:pStyle w:val="TAC"/>
            </w:pPr>
            <w:r w:rsidRPr="00DA326A">
              <w:t>M</w:t>
            </w:r>
          </w:p>
        </w:tc>
        <w:tc>
          <w:tcPr>
            <w:tcW w:w="1258" w:type="dxa"/>
            <w:tcBorders>
              <w:top w:val="single" w:sz="4" w:space="0" w:color="auto"/>
              <w:left w:val="single" w:sz="6" w:space="0" w:color="000000"/>
              <w:bottom w:val="single" w:sz="6" w:space="0" w:color="000000"/>
              <w:right w:val="single" w:sz="6" w:space="0" w:color="000000"/>
            </w:tcBorders>
          </w:tcPr>
          <w:p w14:paraId="6DA67056" w14:textId="6D7326C8" w:rsidR="005B2156" w:rsidRPr="0016361A" w:rsidRDefault="005B2156" w:rsidP="005B2156">
            <w:pPr>
              <w:pStyle w:val="TAL"/>
            </w:pPr>
            <w:r w:rsidRPr="00DA326A">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5307660" w14:textId="75A3A9A2" w:rsidR="005B2156" w:rsidRPr="0016361A" w:rsidRDefault="005B2156" w:rsidP="005B2156">
            <w:pPr>
              <w:pStyle w:val="TAL"/>
            </w:pPr>
            <w:r w:rsidRPr="00DA326A">
              <w:t>Representation of the MBS distribution session to be created in the MBSTF</w:t>
            </w:r>
          </w:p>
        </w:tc>
      </w:tr>
    </w:tbl>
    <w:p w14:paraId="2E22DF98" w14:textId="77777777" w:rsidR="003E58FE" w:rsidRDefault="003E58FE" w:rsidP="003E58FE"/>
    <w:p w14:paraId="0AE8905B" w14:textId="41A769D0" w:rsidR="003E58FE" w:rsidRPr="001769FF" w:rsidRDefault="003E58FE" w:rsidP="003E58FE">
      <w:pPr>
        <w:pStyle w:val="TH"/>
      </w:pPr>
      <w:r w:rsidRPr="001769FF">
        <w:lastRenderedPageBreak/>
        <w:t>Table</w:t>
      </w:r>
      <w:r>
        <w:t> </w:t>
      </w:r>
      <w:r w:rsidRPr="001769FF">
        <w:t>6.</w:t>
      </w:r>
      <w:r>
        <w:t>1.3.2.</w:t>
      </w:r>
      <w:r w:rsidRPr="001769FF">
        <w:t>3.1-</w:t>
      </w:r>
      <w:r>
        <w:t>3</w:t>
      </w:r>
      <w:r w:rsidRPr="001769FF">
        <w:t>: Data structures</w:t>
      </w:r>
      <w:r>
        <w:t xml:space="preserve"> supported by the </w:t>
      </w:r>
      <w:r w:rsidR="005B215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E58FE" w:rsidRPr="00B54FF5" w14:paraId="5B0B9CDC" w14:textId="77777777" w:rsidTr="0053533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F6A723" w14:textId="77777777" w:rsidR="003E58FE" w:rsidRPr="0016361A" w:rsidRDefault="003E58FE" w:rsidP="00535339">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F76A669" w14:textId="77777777" w:rsidR="003E58FE" w:rsidRPr="0016361A" w:rsidRDefault="003E58FE" w:rsidP="00535339">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5DAC291" w14:textId="77777777" w:rsidR="003E58FE" w:rsidRPr="0016361A" w:rsidRDefault="003E58FE" w:rsidP="0053533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46705E6" w14:textId="77777777" w:rsidR="003E58FE" w:rsidRPr="0016361A" w:rsidRDefault="003E58FE" w:rsidP="00535339">
            <w:pPr>
              <w:pStyle w:val="TAH"/>
            </w:pPr>
            <w:r w:rsidRPr="0016361A">
              <w:t>Response</w:t>
            </w:r>
          </w:p>
          <w:p w14:paraId="3F5A1E7F" w14:textId="77777777" w:rsidR="003E58FE" w:rsidRPr="0016361A" w:rsidRDefault="003E58FE" w:rsidP="0053533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F50D516" w14:textId="77777777" w:rsidR="003E58FE" w:rsidRPr="0016361A" w:rsidRDefault="003E58FE" w:rsidP="00535339">
            <w:pPr>
              <w:pStyle w:val="TAH"/>
            </w:pPr>
            <w:r w:rsidRPr="0016361A">
              <w:t>Description</w:t>
            </w:r>
          </w:p>
        </w:tc>
      </w:tr>
      <w:tr w:rsidR="005B2156" w:rsidRPr="00B54FF5" w14:paraId="4A5B84EF"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465D4E" w14:textId="4BE1087A" w:rsidR="005B2156" w:rsidRPr="0016361A" w:rsidRDefault="005B2156" w:rsidP="005B2156">
            <w:pPr>
              <w:pStyle w:val="TAL"/>
            </w:pPr>
            <w:r w:rsidRPr="00DA326A">
              <w:t>CreateRspData</w:t>
            </w:r>
          </w:p>
        </w:tc>
        <w:tc>
          <w:tcPr>
            <w:tcW w:w="225" w:type="pct"/>
            <w:tcBorders>
              <w:top w:val="single" w:sz="4" w:space="0" w:color="auto"/>
              <w:left w:val="single" w:sz="6" w:space="0" w:color="000000"/>
              <w:bottom w:val="single" w:sz="6" w:space="0" w:color="000000"/>
              <w:right w:val="single" w:sz="6" w:space="0" w:color="000000"/>
            </w:tcBorders>
          </w:tcPr>
          <w:p w14:paraId="5E7629E3" w14:textId="130F0B36" w:rsidR="005B2156" w:rsidRPr="0016361A" w:rsidRDefault="005B2156" w:rsidP="005B2156">
            <w:pPr>
              <w:pStyle w:val="TAC"/>
            </w:pPr>
            <w:r w:rsidRPr="00DA326A">
              <w:t>M</w:t>
            </w:r>
          </w:p>
        </w:tc>
        <w:tc>
          <w:tcPr>
            <w:tcW w:w="649" w:type="pct"/>
            <w:tcBorders>
              <w:top w:val="single" w:sz="4" w:space="0" w:color="auto"/>
              <w:left w:val="single" w:sz="6" w:space="0" w:color="000000"/>
              <w:bottom w:val="single" w:sz="6" w:space="0" w:color="000000"/>
              <w:right w:val="single" w:sz="6" w:space="0" w:color="000000"/>
            </w:tcBorders>
          </w:tcPr>
          <w:p w14:paraId="7631DE46" w14:textId="432DD6C2" w:rsidR="005B2156" w:rsidRPr="0016361A" w:rsidRDefault="005B2156" w:rsidP="005B2156">
            <w:pPr>
              <w:pStyle w:val="TAL"/>
            </w:pPr>
            <w:r w:rsidRPr="00DA326A">
              <w:t>1</w:t>
            </w:r>
          </w:p>
        </w:tc>
        <w:tc>
          <w:tcPr>
            <w:tcW w:w="583" w:type="pct"/>
            <w:tcBorders>
              <w:top w:val="single" w:sz="4" w:space="0" w:color="auto"/>
              <w:left w:val="single" w:sz="6" w:space="0" w:color="000000"/>
              <w:bottom w:val="single" w:sz="6" w:space="0" w:color="000000"/>
              <w:right w:val="single" w:sz="6" w:space="0" w:color="000000"/>
            </w:tcBorders>
          </w:tcPr>
          <w:p w14:paraId="72292A73" w14:textId="50949689" w:rsidR="005B2156" w:rsidRPr="0016361A" w:rsidRDefault="005B2156" w:rsidP="005B2156">
            <w:pPr>
              <w:pStyle w:val="TAL"/>
            </w:pPr>
            <w:r w:rsidRPr="00DA326A">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04E63E8" w14:textId="6F5FD93D" w:rsidR="005B2156" w:rsidRPr="0016361A" w:rsidRDefault="005B2156" w:rsidP="005B2156">
            <w:pPr>
              <w:pStyle w:val="TAL"/>
            </w:pPr>
            <w:r w:rsidRPr="00DA326A">
              <w:t>Successful creation of an MBS session</w:t>
            </w:r>
          </w:p>
        </w:tc>
      </w:tr>
      <w:tr w:rsidR="005B2156" w:rsidRPr="00B54FF5" w14:paraId="42C4388A"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1DD64D" w14:textId="4B1DE056" w:rsidR="005B2156" w:rsidRPr="0016361A" w:rsidRDefault="005B2156" w:rsidP="005B2156">
            <w:pPr>
              <w:pStyle w:val="TAL"/>
            </w:pPr>
            <w:r w:rsidRPr="00DA326A">
              <w:t>RedirectResponse</w:t>
            </w:r>
          </w:p>
        </w:tc>
        <w:tc>
          <w:tcPr>
            <w:tcW w:w="225" w:type="pct"/>
            <w:tcBorders>
              <w:top w:val="single" w:sz="4" w:space="0" w:color="auto"/>
              <w:left w:val="single" w:sz="6" w:space="0" w:color="000000"/>
              <w:bottom w:val="single" w:sz="6" w:space="0" w:color="000000"/>
              <w:right w:val="single" w:sz="6" w:space="0" w:color="000000"/>
            </w:tcBorders>
          </w:tcPr>
          <w:p w14:paraId="25B32C61" w14:textId="543421BA" w:rsidR="005B2156" w:rsidRPr="0016361A" w:rsidRDefault="005B2156" w:rsidP="005B2156">
            <w:pPr>
              <w:pStyle w:val="TAC"/>
            </w:pPr>
            <w:r w:rsidRPr="00DA326A">
              <w:t>O</w:t>
            </w:r>
          </w:p>
        </w:tc>
        <w:tc>
          <w:tcPr>
            <w:tcW w:w="649" w:type="pct"/>
            <w:tcBorders>
              <w:top w:val="single" w:sz="4" w:space="0" w:color="auto"/>
              <w:left w:val="single" w:sz="6" w:space="0" w:color="000000"/>
              <w:bottom w:val="single" w:sz="6" w:space="0" w:color="000000"/>
              <w:right w:val="single" w:sz="6" w:space="0" w:color="000000"/>
            </w:tcBorders>
          </w:tcPr>
          <w:p w14:paraId="65BA47FF" w14:textId="6EFEB848" w:rsidR="005B2156" w:rsidRPr="0016361A" w:rsidRDefault="005B2156" w:rsidP="005B2156">
            <w:pPr>
              <w:pStyle w:val="TAL"/>
            </w:pPr>
            <w:r w:rsidRPr="00DA326A">
              <w:t>0..1</w:t>
            </w:r>
          </w:p>
        </w:tc>
        <w:tc>
          <w:tcPr>
            <w:tcW w:w="583" w:type="pct"/>
            <w:tcBorders>
              <w:top w:val="single" w:sz="4" w:space="0" w:color="auto"/>
              <w:left w:val="single" w:sz="6" w:space="0" w:color="000000"/>
              <w:bottom w:val="single" w:sz="6" w:space="0" w:color="000000"/>
              <w:right w:val="single" w:sz="6" w:space="0" w:color="000000"/>
            </w:tcBorders>
          </w:tcPr>
          <w:p w14:paraId="3668FBC5" w14:textId="3CF08895" w:rsidR="005B2156" w:rsidRPr="0016361A" w:rsidRDefault="005B2156" w:rsidP="005B2156">
            <w:pPr>
              <w:pStyle w:val="TAL"/>
            </w:pPr>
            <w:r w:rsidRPr="00DA326A">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2B4A1A7" w14:textId="77777777" w:rsidR="005B2156" w:rsidRPr="00DA326A" w:rsidRDefault="005B2156" w:rsidP="005B2156">
            <w:pPr>
              <w:pStyle w:val="TAL"/>
            </w:pPr>
            <w:r w:rsidRPr="00DA326A">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DA326A">
              <w:rPr>
                <w:lang w:eastAsia="zh-CN"/>
              </w:rPr>
              <w:t>resource located on an alternative service instance within the</w:t>
            </w:r>
            <w:r w:rsidRPr="00DA326A">
              <w:t xml:space="preserve"> same MBSTF</w:t>
            </w:r>
            <w:r w:rsidRPr="00DA326A" w:rsidDel="00C62742">
              <w:t xml:space="preserve"> </w:t>
            </w:r>
            <w:r w:rsidRPr="00DA326A">
              <w:t>or MBSTF (service) set.</w:t>
            </w:r>
          </w:p>
          <w:p w14:paraId="748F9140" w14:textId="16AA8898" w:rsidR="005B2156" w:rsidRPr="0016361A" w:rsidRDefault="005B2156" w:rsidP="005B2156">
            <w:pPr>
              <w:pStyle w:val="TAL"/>
            </w:pPr>
            <w:r w:rsidRPr="00DA326A">
              <w:t xml:space="preserve">(NOTE 2) </w:t>
            </w:r>
          </w:p>
        </w:tc>
      </w:tr>
      <w:tr w:rsidR="005B2156" w:rsidRPr="00B54FF5" w14:paraId="5E990D9C"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3986F4" w14:textId="2746EBB0" w:rsidR="005B2156" w:rsidRPr="0016361A" w:rsidRDefault="005B2156" w:rsidP="005B2156">
            <w:pPr>
              <w:pStyle w:val="TAL"/>
            </w:pPr>
            <w:r w:rsidRPr="00DA326A">
              <w:t>RedirectResponse</w:t>
            </w:r>
          </w:p>
        </w:tc>
        <w:tc>
          <w:tcPr>
            <w:tcW w:w="225" w:type="pct"/>
            <w:tcBorders>
              <w:top w:val="single" w:sz="4" w:space="0" w:color="auto"/>
              <w:left w:val="single" w:sz="6" w:space="0" w:color="000000"/>
              <w:bottom w:val="single" w:sz="6" w:space="0" w:color="000000"/>
              <w:right w:val="single" w:sz="6" w:space="0" w:color="000000"/>
            </w:tcBorders>
          </w:tcPr>
          <w:p w14:paraId="6DFB1BD9" w14:textId="66CC88D1" w:rsidR="005B2156" w:rsidRPr="0016361A" w:rsidRDefault="005B2156" w:rsidP="005B2156">
            <w:pPr>
              <w:pStyle w:val="TAC"/>
            </w:pPr>
            <w:r w:rsidRPr="00DA326A">
              <w:t>O</w:t>
            </w:r>
          </w:p>
        </w:tc>
        <w:tc>
          <w:tcPr>
            <w:tcW w:w="649" w:type="pct"/>
            <w:tcBorders>
              <w:top w:val="single" w:sz="4" w:space="0" w:color="auto"/>
              <w:left w:val="single" w:sz="6" w:space="0" w:color="000000"/>
              <w:bottom w:val="single" w:sz="6" w:space="0" w:color="000000"/>
              <w:right w:val="single" w:sz="6" w:space="0" w:color="000000"/>
            </w:tcBorders>
          </w:tcPr>
          <w:p w14:paraId="55685289" w14:textId="4FA99783" w:rsidR="005B2156" w:rsidRPr="0016361A" w:rsidRDefault="005B2156" w:rsidP="005B2156">
            <w:pPr>
              <w:pStyle w:val="TAL"/>
            </w:pPr>
            <w:r w:rsidRPr="00DA326A">
              <w:t>0..1</w:t>
            </w:r>
          </w:p>
        </w:tc>
        <w:tc>
          <w:tcPr>
            <w:tcW w:w="583" w:type="pct"/>
            <w:tcBorders>
              <w:top w:val="single" w:sz="4" w:space="0" w:color="auto"/>
              <w:left w:val="single" w:sz="6" w:space="0" w:color="000000"/>
              <w:bottom w:val="single" w:sz="6" w:space="0" w:color="000000"/>
              <w:right w:val="single" w:sz="6" w:space="0" w:color="000000"/>
            </w:tcBorders>
          </w:tcPr>
          <w:p w14:paraId="1E33319B" w14:textId="38265169" w:rsidR="005B2156" w:rsidRPr="0016361A" w:rsidRDefault="005B2156" w:rsidP="005B2156">
            <w:pPr>
              <w:pStyle w:val="TAL"/>
            </w:pPr>
            <w:r w:rsidRPr="00DA326A">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0DF44D" w14:textId="77777777" w:rsidR="005B2156" w:rsidRPr="00DA326A" w:rsidRDefault="005B2156" w:rsidP="005B2156">
            <w:pPr>
              <w:pStyle w:val="TAL"/>
            </w:pPr>
            <w:r w:rsidRPr="00DA326A">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DA326A">
              <w:rPr>
                <w:lang w:eastAsia="zh-CN"/>
              </w:rPr>
              <w:t>resource located on an alternative service instance within the</w:t>
            </w:r>
            <w:r w:rsidRPr="00DA326A">
              <w:t xml:space="preserve"> same MBSTF or MBSTF (service) set.</w:t>
            </w:r>
          </w:p>
          <w:p w14:paraId="2D02C700" w14:textId="7F61E890" w:rsidR="005B2156" w:rsidRPr="0016361A" w:rsidRDefault="005B2156" w:rsidP="005B2156">
            <w:pPr>
              <w:pStyle w:val="TAL"/>
            </w:pPr>
            <w:r w:rsidRPr="00DA326A">
              <w:t>(NOTE 2)</w:t>
            </w:r>
          </w:p>
        </w:tc>
      </w:tr>
      <w:tr w:rsidR="005B2156" w:rsidRPr="00B54FF5" w14:paraId="37160889" w14:textId="77777777" w:rsidTr="0053533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0C9171E" w14:textId="00892F2E" w:rsidR="005B2156" w:rsidRDefault="005B2156">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POST</w:t>
            </w:r>
            <w:r w:rsidRPr="0016361A">
              <w:t xml:space="preserve"> method listed in Table</w:t>
            </w:r>
            <w:r>
              <w:t> </w:t>
            </w:r>
            <w:r w:rsidRPr="0016361A">
              <w:t>5.2.7.1-1 of 3GPP TS 29.500 [4] also apply.</w:t>
            </w:r>
          </w:p>
          <w:p w14:paraId="2A0C5B44" w14:textId="3C60410B" w:rsidR="005B2156" w:rsidRPr="0016361A" w:rsidRDefault="005B2156">
            <w:pPr>
              <w:pStyle w:val="TAN"/>
            </w:pPr>
            <w:r w:rsidRPr="00DA326A">
              <w:t>NOTE 2:</w:t>
            </w:r>
            <w:r w:rsidRPr="00DA326A">
              <w:tab/>
              <w:t>RedirectResponse may be inserted by an SCP, see clause 6.10.9.1 of 3GPP TS 29.500 [4].</w:t>
            </w:r>
          </w:p>
        </w:tc>
      </w:tr>
    </w:tbl>
    <w:p w14:paraId="63523886" w14:textId="77777777" w:rsidR="003E58FE" w:rsidRDefault="003E58FE" w:rsidP="003E58FE"/>
    <w:p w14:paraId="644F54D4" w14:textId="1AFAC6D7" w:rsidR="003E58FE" w:rsidRPr="00A04126" w:rsidRDefault="003E58FE" w:rsidP="003E58FE">
      <w:pPr>
        <w:pStyle w:val="TH"/>
        <w:rPr>
          <w:rFonts w:cs="Arial"/>
        </w:rPr>
      </w:pPr>
      <w:r w:rsidRPr="00A04126">
        <w:t>Table</w:t>
      </w:r>
      <w:r>
        <w:t> </w:t>
      </w:r>
      <w:r w:rsidRPr="00A04126">
        <w:t xml:space="preserve">6.1.3.2.3.1-4: Headers supported by the </w:t>
      </w:r>
      <w:r w:rsidR="005B2156">
        <w:t>POST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3E58FE" w:rsidRPr="00B54FF5" w14:paraId="547158BC" w14:textId="77777777" w:rsidTr="00535339">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52763549" w14:textId="77777777" w:rsidR="003E58FE" w:rsidRPr="0016361A" w:rsidRDefault="003E58FE" w:rsidP="00535339">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1BE71D6B" w14:textId="77777777" w:rsidR="003E58FE" w:rsidRPr="0016361A" w:rsidRDefault="003E58FE" w:rsidP="00535339">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0C605AEE" w14:textId="77777777" w:rsidR="003E58FE" w:rsidRPr="0016361A" w:rsidRDefault="003E58FE" w:rsidP="00535339">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78D13C2" w14:textId="77777777" w:rsidR="003E58FE" w:rsidRPr="0016361A" w:rsidRDefault="003E58FE" w:rsidP="00535339">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2A3BD544" w14:textId="77777777" w:rsidR="003E58FE" w:rsidRPr="0016361A" w:rsidRDefault="003E58FE" w:rsidP="00535339">
            <w:pPr>
              <w:pStyle w:val="TAH"/>
            </w:pPr>
            <w:r w:rsidRPr="0016361A">
              <w:t>Description</w:t>
            </w:r>
          </w:p>
        </w:tc>
      </w:tr>
      <w:tr w:rsidR="003E58FE" w:rsidRPr="00B54FF5" w14:paraId="379238FB" w14:textId="77777777" w:rsidTr="00535339">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1B6605A2" w14:textId="21AAF81E" w:rsidR="003E58FE" w:rsidRPr="0016361A" w:rsidRDefault="003E58FE" w:rsidP="00535339">
            <w:pPr>
              <w:pStyle w:val="TAL"/>
            </w:pPr>
          </w:p>
        </w:tc>
        <w:tc>
          <w:tcPr>
            <w:tcW w:w="790" w:type="pct"/>
            <w:tcBorders>
              <w:top w:val="single" w:sz="4" w:space="0" w:color="auto"/>
              <w:left w:val="single" w:sz="6" w:space="0" w:color="000000"/>
              <w:bottom w:val="single" w:sz="6" w:space="0" w:color="000000"/>
              <w:right w:val="single" w:sz="6" w:space="0" w:color="000000"/>
            </w:tcBorders>
          </w:tcPr>
          <w:p w14:paraId="04274A6D" w14:textId="2FDCF24F" w:rsidR="003E58FE" w:rsidRPr="0016361A" w:rsidRDefault="003E58FE" w:rsidP="00535339">
            <w:pPr>
              <w:pStyle w:val="TAL"/>
            </w:pPr>
          </w:p>
        </w:tc>
        <w:tc>
          <w:tcPr>
            <w:tcW w:w="335" w:type="pct"/>
            <w:tcBorders>
              <w:top w:val="single" w:sz="4" w:space="0" w:color="auto"/>
              <w:left w:val="single" w:sz="6" w:space="0" w:color="000000"/>
              <w:bottom w:val="single" w:sz="6" w:space="0" w:color="000000"/>
              <w:right w:val="single" w:sz="6" w:space="0" w:color="000000"/>
            </w:tcBorders>
          </w:tcPr>
          <w:p w14:paraId="725EDE8F" w14:textId="5C832724" w:rsidR="003E58FE" w:rsidRPr="0016361A" w:rsidRDefault="003E58FE" w:rsidP="00535339">
            <w:pPr>
              <w:pStyle w:val="TAC"/>
            </w:pPr>
          </w:p>
        </w:tc>
        <w:tc>
          <w:tcPr>
            <w:tcW w:w="690" w:type="pct"/>
            <w:tcBorders>
              <w:top w:val="single" w:sz="4" w:space="0" w:color="auto"/>
              <w:left w:val="single" w:sz="6" w:space="0" w:color="000000"/>
              <w:bottom w:val="single" w:sz="6" w:space="0" w:color="000000"/>
              <w:right w:val="single" w:sz="6" w:space="0" w:color="000000"/>
            </w:tcBorders>
          </w:tcPr>
          <w:p w14:paraId="3C8CFF2C" w14:textId="2E818544" w:rsidR="003E58FE" w:rsidRPr="0016361A" w:rsidRDefault="003E58FE" w:rsidP="00535339">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8261221" w14:textId="39E25ED7" w:rsidR="003E58FE" w:rsidRPr="0016361A" w:rsidRDefault="003E58FE" w:rsidP="00535339">
            <w:pPr>
              <w:pStyle w:val="TAL"/>
            </w:pPr>
          </w:p>
        </w:tc>
      </w:tr>
    </w:tbl>
    <w:p w14:paraId="7FA0C979" w14:textId="77777777" w:rsidR="003E58FE" w:rsidRPr="00A04126" w:rsidRDefault="003E58FE" w:rsidP="003E58FE"/>
    <w:p w14:paraId="565E346C" w14:textId="3C5D2F7A" w:rsidR="003E58FE" w:rsidRPr="00A04126" w:rsidRDefault="003E58FE" w:rsidP="003E58FE">
      <w:pPr>
        <w:pStyle w:val="TH"/>
        <w:rPr>
          <w:rFonts w:cs="Arial"/>
        </w:rPr>
      </w:pPr>
      <w:r w:rsidRPr="00A04126">
        <w:t>Table</w:t>
      </w:r>
      <w:r>
        <w:t> </w:t>
      </w:r>
      <w:r w:rsidRPr="00A04126">
        <w:t xml:space="preserve">6.1.3.2.3.1-5: Headers supported by the </w:t>
      </w:r>
      <w:r w:rsidR="00617915">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E58FE" w:rsidRPr="00B54FF5" w14:paraId="2D5B1109" w14:textId="77777777" w:rsidTr="00BD126B">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70DEAAC" w14:textId="77777777" w:rsidR="003E58FE" w:rsidRPr="0016361A" w:rsidRDefault="003E58FE" w:rsidP="0053533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BF0C7B6" w14:textId="77777777" w:rsidR="003E58FE" w:rsidRPr="0016361A" w:rsidRDefault="003E58FE" w:rsidP="0053533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F2A7B72" w14:textId="77777777" w:rsidR="003E58FE" w:rsidRPr="0016361A" w:rsidRDefault="003E58FE" w:rsidP="0053533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BCE6E4C" w14:textId="77777777" w:rsidR="003E58FE" w:rsidRPr="0016361A" w:rsidRDefault="003E58FE" w:rsidP="0053533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96A480D" w14:textId="77777777" w:rsidR="003E58FE" w:rsidRPr="0016361A" w:rsidRDefault="003E58FE" w:rsidP="00535339">
            <w:pPr>
              <w:pStyle w:val="TAH"/>
            </w:pPr>
            <w:r w:rsidRPr="0016361A">
              <w:t>Description</w:t>
            </w:r>
          </w:p>
        </w:tc>
      </w:tr>
      <w:tr w:rsidR="005B2156" w:rsidRPr="00B54FF5" w14:paraId="0BD687CE" w14:textId="77777777" w:rsidTr="00BD126B">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549BE2D" w14:textId="4F28A057" w:rsidR="005B2156" w:rsidRPr="0016361A" w:rsidRDefault="005B2156" w:rsidP="005B2156">
            <w:pPr>
              <w:pStyle w:val="TAL"/>
            </w:pPr>
            <w:r w:rsidRPr="00DA326A">
              <w:t>Location</w:t>
            </w:r>
          </w:p>
        </w:tc>
        <w:tc>
          <w:tcPr>
            <w:tcW w:w="871" w:type="pct"/>
            <w:tcBorders>
              <w:top w:val="single" w:sz="4" w:space="0" w:color="auto"/>
              <w:left w:val="single" w:sz="6" w:space="0" w:color="000000"/>
              <w:bottom w:val="single" w:sz="6" w:space="0" w:color="000000"/>
              <w:right w:val="single" w:sz="6" w:space="0" w:color="000000"/>
            </w:tcBorders>
          </w:tcPr>
          <w:p w14:paraId="5911AED2" w14:textId="649C102E" w:rsidR="005B2156" w:rsidRPr="0016361A" w:rsidRDefault="005B2156" w:rsidP="005B2156">
            <w:pPr>
              <w:pStyle w:val="TAL"/>
            </w:pPr>
            <w:r>
              <w:t>s</w:t>
            </w:r>
            <w:r w:rsidRPr="00DA326A">
              <w:t>tring</w:t>
            </w:r>
          </w:p>
        </w:tc>
        <w:tc>
          <w:tcPr>
            <w:tcW w:w="256" w:type="pct"/>
            <w:tcBorders>
              <w:top w:val="single" w:sz="4" w:space="0" w:color="auto"/>
              <w:left w:val="single" w:sz="6" w:space="0" w:color="000000"/>
              <w:bottom w:val="single" w:sz="6" w:space="0" w:color="000000"/>
              <w:right w:val="single" w:sz="6" w:space="0" w:color="000000"/>
            </w:tcBorders>
          </w:tcPr>
          <w:p w14:paraId="166C8C67" w14:textId="5225A81A" w:rsidR="005B2156" w:rsidRPr="0016361A" w:rsidRDefault="005B2156" w:rsidP="005B2156">
            <w:pPr>
              <w:pStyle w:val="TAC"/>
            </w:pPr>
            <w:r w:rsidRPr="00DA326A">
              <w:t>M</w:t>
            </w:r>
          </w:p>
        </w:tc>
        <w:tc>
          <w:tcPr>
            <w:tcW w:w="776" w:type="pct"/>
            <w:tcBorders>
              <w:top w:val="single" w:sz="4" w:space="0" w:color="auto"/>
              <w:left w:val="single" w:sz="6" w:space="0" w:color="000000"/>
              <w:bottom w:val="single" w:sz="6" w:space="0" w:color="000000"/>
              <w:right w:val="single" w:sz="6" w:space="0" w:color="000000"/>
            </w:tcBorders>
          </w:tcPr>
          <w:p w14:paraId="5D530449" w14:textId="09AEBCCC" w:rsidR="005B2156" w:rsidRPr="0016361A" w:rsidRDefault="005B2156" w:rsidP="005B2156">
            <w:pPr>
              <w:pStyle w:val="TAL"/>
            </w:pPr>
            <w:r w:rsidRPr="00DA326A">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4D85F8D" w14:textId="0F8D9F4D" w:rsidR="005B2156" w:rsidRPr="0016361A" w:rsidRDefault="005B2156" w:rsidP="005B2156">
            <w:pPr>
              <w:pStyle w:val="TAL"/>
            </w:pPr>
            <w:r w:rsidRPr="00DA326A">
              <w:t>Contains the URI of the newly created resource, according to the structure: {apiRoot}/</w:t>
            </w:r>
            <w:r w:rsidRPr="00F35FC5">
              <w:t>nmbstf-dist</w:t>
            </w:r>
            <w:r>
              <w:t>S</w:t>
            </w:r>
            <w:r w:rsidRPr="00F35FC5">
              <w:t>ession</w:t>
            </w:r>
            <w:r w:rsidRPr="00DA326A">
              <w:t>/&lt;apiVersion&gt;/</w:t>
            </w:r>
            <w:r>
              <w:t>dist-sessions</w:t>
            </w:r>
            <w:r w:rsidRPr="00F35FC5">
              <w:t>/{distSessionRef}</w:t>
            </w:r>
          </w:p>
        </w:tc>
      </w:tr>
    </w:tbl>
    <w:p w14:paraId="0FE49908" w14:textId="77777777" w:rsidR="005A6168" w:rsidRPr="00DA326A" w:rsidRDefault="005A6168" w:rsidP="005A6168"/>
    <w:p w14:paraId="4FCF93F5" w14:textId="77777777" w:rsidR="005A6168" w:rsidRPr="00DA326A" w:rsidRDefault="005A6168" w:rsidP="005A6168">
      <w:pPr>
        <w:pStyle w:val="TH"/>
        <w:rPr>
          <w:rFonts w:cs="Arial"/>
        </w:rPr>
      </w:pPr>
      <w:r>
        <w:t>Table 6.1.3.2.3.1-6</w:t>
      </w:r>
      <w:r w:rsidRPr="00DA326A">
        <w:t>: Headers supported by the 307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5A6168" w:rsidRPr="00DA326A" w14:paraId="6FD5F2FA" w14:textId="77777777" w:rsidTr="0085185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96C05DA" w14:textId="77777777" w:rsidR="005A6168" w:rsidRPr="00DA326A" w:rsidRDefault="005A6168" w:rsidP="0085185C">
            <w:pPr>
              <w:pStyle w:val="TAH"/>
            </w:pPr>
            <w:r w:rsidRPr="00DA326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02972F4" w14:textId="77777777" w:rsidR="005A6168" w:rsidRPr="00DA326A" w:rsidRDefault="005A6168" w:rsidP="0085185C">
            <w:pPr>
              <w:pStyle w:val="TAH"/>
            </w:pPr>
            <w:r w:rsidRPr="00DA326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12BF707" w14:textId="77777777" w:rsidR="005A6168" w:rsidRPr="00DA326A" w:rsidRDefault="005A6168" w:rsidP="0085185C">
            <w:pPr>
              <w:pStyle w:val="TAH"/>
            </w:pPr>
            <w:r w:rsidRPr="00DA326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EB068BD" w14:textId="77777777" w:rsidR="005A6168" w:rsidRPr="00DA326A" w:rsidRDefault="005A6168" w:rsidP="0085185C">
            <w:pPr>
              <w:pStyle w:val="TAH"/>
            </w:pPr>
            <w:r w:rsidRPr="00DA326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0AEE00C" w14:textId="77777777" w:rsidR="005A6168" w:rsidRPr="00DA326A" w:rsidRDefault="005A6168" w:rsidP="0085185C">
            <w:pPr>
              <w:pStyle w:val="TAH"/>
            </w:pPr>
            <w:r w:rsidRPr="00DA326A">
              <w:t>Description</w:t>
            </w:r>
          </w:p>
        </w:tc>
      </w:tr>
      <w:tr w:rsidR="005A6168" w:rsidRPr="00DA326A" w14:paraId="0C87A2A4" w14:textId="77777777" w:rsidTr="0085185C">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7DD7555E" w14:textId="77777777" w:rsidR="005A6168" w:rsidRPr="00DA326A" w:rsidRDefault="005A6168" w:rsidP="0085185C">
            <w:pPr>
              <w:pStyle w:val="TAL"/>
            </w:pPr>
            <w:r w:rsidRPr="00DA326A">
              <w:t>Location</w:t>
            </w:r>
          </w:p>
        </w:tc>
        <w:tc>
          <w:tcPr>
            <w:tcW w:w="871" w:type="pct"/>
            <w:tcBorders>
              <w:top w:val="single" w:sz="4" w:space="0" w:color="auto"/>
              <w:left w:val="single" w:sz="6" w:space="0" w:color="000000"/>
              <w:bottom w:val="single" w:sz="4" w:space="0" w:color="auto"/>
              <w:right w:val="single" w:sz="6" w:space="0" w:color="000000"/>
            </w:tcBorders>
          </w:tcPr>
          <w:p w14:paraId="48F2F900"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4" w:space="0" w:color="auto"/>
              <w:right w:val="single" w:sz="6" w:space="0" w:color="000000"/>
            </w:tcBorders>
          </w:tcPr>
          <w:p w14:paraId="2C474699" w14:textId="77777777" w:rsidR="005A6168" w:rsidRPr="00DA326A" w:rsidRDefault="005A6168" w:rsidP="0085185C">
            <w:pPr>
              <w:pStyle w:val="TAC"/>
            </w:pPr>
            <w:r w:rsidRPr="00DA326A">
              <w:t>M</w:t>
            </w:r>
          </w:p>
        </w:tc>
        <w:tc>
          <w:tcPr>
            <w:tcW w:w="776" w:type="pct"/>
            <w:tcBorders>
              <w:top w:val="single" w:sz="4" w:space="0" w:color="auto"/>
              <w:left w:val="single" w:sz="6" w:space="0" w:color="000000"/>
              <w:bottom w:val="single" w:sz="4" w:space="0" w:color="auto"/>
              <w:right w:val="single" w:sz="6" w:space="0" w:color="000000"/>
            </w:tcBorders>
          </w:tcPr>
          <w:p w14:paraId="456C2E01" w14:textId="77777777" w:rsidR="005A6168" w:rsidRPr="00DA326A" w:rsidRDefault="005A6168" w:rsidP="0085185C">
            <w:pPr>
              <w:pStyle w:val="TAL"/>
            </w:pPr>
            <w:r w:rsidRPr="00DA326A">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22DAEB5" w14:textId="77777777" w:rsidR="005A6168" w:rsidRPr="00DA326A" w:rsidRDefault="005A6168" w:rsidP="0085185C">
            <w:pPr>
              <w:pStyle w:val="TAL"/>
            </w:pPr>
            <w:r w:rsidRPr="00DA326A">
              <w:t>An alternative URI of the resource located on an alternative service instance within the same MBSTF or MBSTF (service) set.</w:t>
            </w:r>
          </w:p>
          <w:p w14:paraId="0D944780" w14:textId="77777777" w:rsidR="005A6168" w:rsidRPr="00DA326A" w:rsidRDefault="005A6168" w:rsidP="0085185C">
            <w:pPr>
              <w:pStyle w:val="TAL"/>
            </w:pPr>
            <w:r w:rsidRPr="00DA326A">
              <w:t>Or the same URI, if a request is redirected to the same target resource via a different SCP.</w:t>
            </w:r>
          </w:p>
        </w:tc>
      </w:tr>
      <w:tr w:rsidR="005A6168" w:rsidRPr="00DA326A" w14:paraId="5E507758" w14:textId="77777777" w:rsidTr="0085185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A771657" w14:textId="77777777" w:rsidR="005A6168" w:rsidRPr="00DA326A" w:rsidRDefault="005A6168" w:rsidP="0085185C">
            <w:pPr>
              <w:pStyle w:val="TAL"/>
            </w:pPr>
            <w:r w:rsidRPr="00DA326A">
              <w:t>3gpp-Sbi-Target-Nf-Id</w:t>
            </w:r>
          </w:p>
        </w:tc>
        <w:tc>
          <w:tcPr>
            <w:tcW w:w="871" w:type="pct"/>
            <w:tcBorders>
              <w:top w:val="single" w:sz="4" w:space="0" w:color="auto"/>
              <w:left w:val="single" w:sz="6" w:space="0" w:color="000000"/>
              <w:bottom w:val="single" w:sz="6" w:space="0" w:color="000000"/>
              <w:right w:val="single" w:sz="6" w:space="0" w:color="000000"/>
            </w:tcBorders>
          </w:tcPr>
          <w:p w14:paraId="55A0DA40"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6" w:space="0" w:color="000000"/>
              <w:right w:val="single" w:sz="6" w:space="0" w:color="000000"/>
            </w:tcBorders>
          </w:tcPr>
          <w:p w14:paraId="16E1B081" w14:textId="77777777" w:rsidR="005A6168" w:rsidRPr="00DA326A" w:rsidRDefault="005A6168" w:rsidP="0085185C">
            <w:pPr>
              <w:pStyle w:val="TAC"/>
            </w:pPr>
            <w:r w:rsidRPr="00DA326A">
              <w:t>O</w:t>
            </w:r>
          </w:p>
        </w:tc>
        <w:tc>
          <w:tcPr>
            <w:tcW w:w="776" w:type="pct"/>
            <w:tcBorders>
              <w:top w:val="single" w:sz="4" w:space="0" w:color="auto"/>
              <w:left w:val="single" w:sz="6" w:space="0" w:color="000000"/>
              <w:bottom w:val="single" w:sz="6" w:space="0" w:color="000000"/>
              <w:right w:val="single" w:sz="6" w:space="0" w:color="000000"/>
            </w:tcBorders>
          </w:tcPr>
          <w:p w14:paraId="6B3D03E0" w14:textId="77777777" w:rsidR="005A6168" w:rsidRPr="00DA326A" w:rsidRDefault="005A6168" w:rsidP="0085185C">
            <w:pPr>
              <w:pStyle w:val="TAL"/>
            </w:pPr>
            <w:r w:rsidRPr="00DA326A">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CA9F5D" w14:textId="77777777" w:rsidR="005A6168" w:rsidRPr="00DA326A" w:rsidRDefault="005A6168" w:rsidP="0085185C">
            <w:pPr>
              <w:pStyle w:val="TAL"/>
            </w:pPr>
            <w:r w:rsidRPr="00DA326A">
              <w:t>Identifier of the target MBSTF (service) instance ID towards which the request is redirected</w:t>
            </w:r>
          </w:p>
        </w:tc>
      </w:tr>
    </w:tbl>
    <w:p w14:paraId="4FFF4C86" w14:textId="77777777" w:rsidR="005A6168" w:rsidRPr="00DA326A" w:rsidRDefault="005A6168" w:rsidP="005A6168"/>
    <w:p w14:paraId="10279D8E" w14:textId="77777777" w:rsidR="005A6168" w:rsidRPr="00DA326A" w:rsidRDefault="005A6168" w:rsidP="005A6168">
      <w:pPr>
        <w:pStyle w:val="TH"/>
        <w:rPr>
          <w:rFonts w:cs="Arial"/>
        </w:rPr>
      </w:pPr>
      <w:r>
        <w:lastRenderedPageBreak/>
        <w:t>Table 6.1.3.2.3.1-7</w:t>
      </w:r>
      <w:r w:rsidRPr="00DA326A">
        <w:t>: Headers supported by the 308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5A6168" w:rsidRPr="00DA326A" w14:paraId="71EB4677" w14:textId="77777777" w:rsidTr="0085185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AD40123" w14:textId="77777777" w:rsidR="005A6168" w:rsidRPr="00DA326A" w:rsidRDefault="005A6168" w:rsidP="0085185C">
            <w:pPr>
              <w:pStyle w:val="TAH"/>
            </w:pPr>
            <w:r w:rsidRPr="00DA326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23C9088" w14:textId="77777777" w:rsidR="005A6168" w:rsidRPr="00DA326A" w:rsidRDefault="005A6168" w:rsidP="0085185C">
            <w:pPr>
              <w:pStyle w:val="TAH"/>
            </w:pPr>
            <w:r w:rsidRPr="00DA326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8816BB4" w14:textId="77777777" w:rsidR="005A6168" w:rsidRPr="00DA326A" w:rsidRDefault="005A6168" w:rsidP="0085185C">
            <w:pPr>
              <w:pStyle w:val="TAH"/>
            </w:pPr>
            <w:r w:rsidRPr="00DA326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80D9801" w14:textId="77777777" w:rsidR="005A6168" w:rsidRPr="00DA326A" w:rsidRDefault="005A6168" w:rsidP="0085185C">
            <w:pPr>
              <w:pStyle w:val="TAH"/>
            </w:pPr>
            <w:r w:rsidRPr="00DA326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1C8D405F" w14:textId="77777777" w:rsidR="005A6168" w:rsidRPr="00DA326A" w:rsidRDefault="005A6168" w:rsidP="0085185C">
            <w:pPr>
              <w:pStyle w:val="TAH"/>
            </w:pPr>
            <w:r w:rsidRPr="00DA326A">
              <w:t>Description</w:t>
            </w:r>
          </w:p>
        </w:tc>
      </w:tr>
      <w:tr w:rsidR="005A6168" w:rsidRPr="00DA326A" w14:paraId="50B55AE7" w14:textId="77777777" w:rsidTr="0085185C">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69FB27C8" w14:textId="77777777" w:rsidR="005A6168" w:rsidRPr="00DA326A" w:rsidRDefault="005A6168" w:rsidP="0085185C">
            <w:pPr>
              <w:pStyle w:val="TAL"/>
            </w:pPr>
            <w:r w:rsidRPr="00DA326A">
              <w:t>Location</w:t>
            </w:r>
          </w:p>
        </w:tc>
        <w:tc>
          <w:tcPr>
            <w:tcW w:w="871" w:type="pct"/>
            <w:tcBorders>
              <w:top w:val="single" w:sz="4" w:space="0" w:color="auto"/>
              <w:left w:val="single" w:sz="6" w:space="0" w:color="000000"/>
              <w:bottom w:val="single" w:sz="4" w:space="0" w:color="auto"/>
              <w:right w:val="single" w:sz="6" w:space="0" w:color="000000"/>
            </w:tcBorders>
          </w:tcPr>
          <w:p w14:paraId="63321ADE"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4" w:space="0" w:color="auto"/>
              <w:right w:val="single" w:sz="6" w:space="0" w:color="000000"/>
            </w:tcBorders>
          </w:tcPr>
          <w:p w14:paraId="143D901E" w14:textId="77777777" w:rsidR="005A6168" w:rsidRPr="00DA326A" w:rsidRDefault="005A6168" w:rsidP="0085185C">
            <w:pPr>
              <w:pStyle w:val="TAC"/>
            </w:pPr>
            <w:r w:rsidRPr="00DA326A">
              <w:t>M</w:t>
            </w:r>
          </w:p>
        </w:tc>
        <w:tc>
          <w:tcPr>
            <w:tcW w:w="776" w:type="pct"/>
            <w:tcBorders>
              <w:top w:val="single" w:sz="4" w:space="0" w:color="auto"/>
              <w:left w:val="single" w:sz="6" w:space="0" w:color="000000"/>
              <w:bottom w:val="single" w:sz="4" w:space="0" w:color="auto"/>
              <w:right w:val="single" w:sz="6" w:space="0" w:color="000000"/>
            </w:tcBorders>
          </w:tcPr>
          <w:p w14:paraId="18CE7DBB" w14:textId="77777777" w:rsidR="005A6168" w:rsidRPr="00DA326A" w:rsidRDefault="005A6168" w:rsidP="0085185C">
            <w:pPr>
              <w:pStyle w:val="TAL"/>
            </w:pPr>
            <w:r w:rsidRPr="00DA326A">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4BA3691" w14:textId="77777777" w:rsidR="005A6168" w:rsidRPr="00DA326A" w:rsidRDefault="005A6168" w:rsidP="0085185C">
            <w:pPr>
              <w:pStyle w:val="TAL"/>
            </w:pPr>
            <w:r w:rsidRPr="00DA326A">
              <w:t>An alternative URI of the resource located on an alternative service instance within the same MBSTF or MBSTF (service) set.</w:t>
            </w:r>
          </w:p>
          <w:p w14:paraId="36CC2507" w14:textId="77777777" w:rsidR="005A6168" w:rsidRPr="00DA326A" w:rsidRDefault="005A6168" w:rsidP="0085185C">
            <w:pPr>
              <w:pStyle w:val="TAL"/>
            </w:pPr>
            <w:r w:rsidRPr="00DA326A">
              <w:t>Or the same URI, if a request is redirected to the same target resource via a different SCP.</w:t>
            </w:r>
          </w:p>
        </w:tc>
      </w:tr>
      <w:tr w:rsidR="005A6168" w:rsidRPr="00DA326A" w14:paraId="6987E21D" w14:textId="77777777" w:rsidTr="0085185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86D3632" w14:textId="77777777" w:rsidR="005A6168" w:rsidRPr="00DA326A" w:rsidRDefault="005A6168" w:rsidP="0085185C">
            <w:pPr>
              <w:pStyle w:val="TAL"/>
            </w:pPr>
            <w:r w:rsidRPr="00DA326A">
              <w:t>3gpp-Sbi-Target-Nf-Id</w:t>
            </w:r>
          </w:p>
        </w:tc>
        <w:tc>
          <w:tcPr>
            <w:tcW w:w="871" w:type="pct"/>
            <w:tcBorders>
              <w:top w:val="single" w:sz="4" w:space="0" w:color="auto"/>
              <w:left w:val="single" w:sz="6" w:space="0" w:color="000000"/>
              <w:bottom w:val="single" w:sz="6" w:space="0" w:color="000000"/>
              <w:right w:val="single" w:sz="6" w:space="0" w:color="000000"/>
            </w:tcBorders>
          </w:tcPr>
          <w:p w14:paraId="70C4F3AD"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6" w:space="0" w:color="000000"/>
              <w:right w:val="single" w:sz="6" w:space="0" w:color="000000"/>
            </w:tcBorders>
          </w:tcPr>
          <w:p w14:paraId="4EC53A0B" w14:textId="77777777" w:rsidR="005A6168" w:rsidRPr="00DA326A" w:rsidRDefault="005A6168" w:rsidP="0085185C">
            <w:pPr>
              <w:pStyle w:val="TAC"/>
            </w:pPr>
            <w:r w:rsidRPr="00DA326A">
              <w:t>O</w:t>
            </w:r>
          </w:p>
        </w:tc>
        <w:tc>
          <w:tcPr>
            <w:tcW w:w="776" w:type="pct"/>
            <w:tcBorders>
              <w:top w:val="single" w:sz="4" w:space="0" w:color="auto"/>
              <w:left w:val="single" w:sz="6" w:space="0" w:color="000000"/>
              <w:bottom w:val="single" w:sz="6" w:space="0" w:color="000000"/>
              <w:right w:val="single" w:sz="6" w:space="0" w:color="000000"/>
            </w:tcBorders>
          </w:tcPr>
          <w:p w14:paraId="7F509E1F" w14:textId="77777777" w:rsidR="005A6168" w:rsidRPr="00DA326A" w:rsidRDefault="005A6168" w:rsidP="0085185C">
            <w:pPr>
              <w:pStyle w:val="TAL"/>
            </w:pPr>
            <w:r w:rsidRPr="00DA326A">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2CEFB34" w14:textId="77777777" w:rsidR="005A6168" w:rsidRPr="00DA326A" w:rsidRDefault="005A6168" w:rsidP="0085185C">
            <w:pPr>
              <w:pStyle w:val="TAL"/>
            </w:pPr>
            <w:r w:rsidRPr="00DA326A">
              <w:t>Identifier of the target MBSTF (service) instance ID towards which the request is redirected</w:t>
            </w:r>
          </w:p>
        </w:tc>
      </w:tr>
    </w:tbl>
    <w:p w14:paraId="49A07A8C" w14:textId="77777777" w:rsidR="003E58FE" w:rsidRPr="00384E92" w:rsidRDefault="003E58FE" w:rsidP="003E58FE"/>
    <w:p w14:paraId="6466A0DF" w14:textId="77777777" w:rsidR="003E58FE" w:rsidRDefault="003E58FE" w:rsidP="007A4424">
      <w:pPr>
        <w:pStyle w:val="Heading5"/>
      </w:pPr>
      <w:bookmarkStart w:id="279" w:name="_Toc510696615"/>
      <w:bookmarkStart w:id="280" w:name="_Toc35971406"/>
      <w:bookmarkStart w:id="281" w:name="_Toc98500898"/>
      <w:bookmarkStart w:id="282" w:name="_Toc104297817"/>
      <w:bookmarkStart w:id="283" w:name="_Toc104300128"/>
      <w:bookmarkStart w:id="284" w:name="_Toc104791997"/>
      <w:r>
        <w:t>6.1.3.2.4</w:t>
      </w:r>
      <w:r>
        <w:tab/>
        <w:t>Resource Custom Operations</w:t>
      </w:r>
      <w:bookmarkEnd w:id="279"/>
      <w:bookmarkEnd w:id="280"/>
      <w:bookmarkEnd w:id="281"/>
      <w:bookmarkEnd w:id="282"/>
      <w:bookmarkEnd w:id="283"/>
      <w:bookmarkEnd w:id="284"/>
    </w:p>
    <w:p w14:paraId="4256F75C" w14:textId="2926B9EF" w:rsidR="003E58FE" w:rsidRDefault="007C0A1E" w:rsidP="00297AFE">
      <w:pPr>
        <w:pStyle w:val="Guidance"/>
        <w:rPr>
          <w:rFonts w:eastAsia="DengXian"/>
          <w:i w:val="0"/>
          <w:color w:val="auto"/>
        </w:rPr>
      </w:pPr>
      <w:r>
        <w:rPr>
          <w:rFonts w:eastAsia="DengXian"/>
          <w:i w:val="0"/>
          <w:color w:val="auto"/>
        </w:rPr>
        <w:t>None</w:t>
      </w:r>
    </w:p>
    <w:p w14:paraId="1D5C4DDB" w14:textId="65C7F3A9" w:rsidR="003E58FE" w:rsidRDefault="003E58FE" w:rsidP="007A4424">
      <w:pPr>
        <w:pStyle w:val="Heading4"/>
      </w:pPr>
      <w:bookmarkStart w:id="285" w:name="_Toc510696621"/>
      <w:bookmarkStart w:id="286" w:name="_Toc35971412"/>
      <w:bookmarkStart w:id="287" w:name="_Toc98500899"/>
      <w:bookmarkStart w:id="288" w:name="_Toc104297818"/>
      <w:bookmarkStart w:id="289" w:name="_Toc104300129"/>
      <w:bookmarkStart w:id="290" w:name="_Toc104791998"/>
      <w:r>
        <w:t>6.1.3.3</w:t>
      </w:r>
      <w:r>
        <w:tab/>
        <w:t xml:space="preserve">Resource: </w:t>
      </w:r>
      <w:r w:rsidR="007B6DEA" w:rsidRPr="00DA326A">
        <w:t>Individual MBS distribution session (Document)</w:t>
      </w:r>
      <w:bookmarkEnd w:id="285"/>
      <w:bookmarkEnd w:id="286"/>
      <w:bookmarkEnd w:id="287"/>
      <w:bookmarkEnd w:id="288"/>
      <w:bookmarkEnd w:id="289"/>
      <w:bookmarkEnd w:id="290"/>
    </w:p>
    <w:p w14:paraId="6D76DBBE" w14:textId="77777777" w:rsidR="00A36153" w:rsidRPr="00DA326A" w:rsidRDefault="00A36153" w:rsidP="00A36153">
      <w:pPr>
        <w:keepNext/>
        <w:keepLines/>
        <w:spacing w:before="120"/>
        <w:ind w:left="1701" w:hanging="1701"/>
        <w:outlineLvl w:val="4"/>
        <w:rPr>
          <w:rFonts w:ascii="Arial" w:hAnsi="Arial"/>
          <w:sz w:val="22"/>
        </w:rPr>
      </w:pPr>
      <w:bookmarkStart w:id="291" w:name="_Toc81558617"/>
      <w:bookmarkStart w:id="292" w:name="_Toc85877070"/>
      <w:bookmarkStart w:id="293" w:name="_Toc88681522"/>
      <w:bookmarkStart w:id="294" w:name="_Toc89678209"/>
      <w:bookmarkStart w:id="295" w:name="_Toc97302819"/>
      <w:r>
        <w:rPr>
          <w:rFonts w:ascii="Arial" w:hAnsi="Arial"/>
          <w:sz w:val="22"/>
        </w:rPr>
        <w:t>6.1</w:t>
      </w:r>
      <w:r w:rsidRPr="00DA326A">
        <w:rPr>
          <w:rFonts w:ascii="Arial" w:hAnsi="Arial"/>
          <w:sz w:val="22"/>
        </w:rPr>
        <w:t>.3.3.1</w:t>
      </w:r>
      <w:r w:rsidRPr="00DA326A">
        <w:rPr>
          <w:rFonts w:ascii="Arial" w:hAnsi="Arial"/>
          <w:sz w:val="22"/>
        </w:rPr>
        <w:tab/>
        <w:t>Description</w:t>
      </w:r>
      <w:bookmarkEnd w:id="291"/>
      <w:bookmarkEnd w:id="292"/>
      <w:bookmarkEnd w:id="293"/>
      <w:bookmarkEnd w:id="294"/>
      <w:bookmarkEnd w:id="295"/>
    </w:p>
    <w:p w14:paraId="03D9072E" w14:textId="77777777" w:rsidR="00A36153" w:rsidRPr="00DA326A" w:rsidRDefault="00A36153" w:rsidP="00A36153">
      <w:r w:rsidRPr="00DA326A">
        <w:t>This resource represents an individual MBS distribution session created in the MBSTF.</w:t>
      </w:r>
    </w:p>
    <w:p w14:paraId="37F52CA1" w14:textId="77777777" w:rsidR="00A36153" w:rsidRPr="00DA326A" w:rsidRDefault="00A36153" w:rsidP="00A36153">
      <w:r w:rsidRPr="00DA326A">
        <w:t>This resource is modelled with the Document resource archetype (see clause C.1 of 3GPP TS 29.501 [5]).</w:t>
      </w:r>
    </w:p>
    <w:p w14:paraId="53BDE9D0" w14:textId="77777777" w:rsidR="00A36153" w:rsidRPr="00DA326A" w:rsidRDefault="00A36153" w:rsidP="00A36153">
      <w:pPr>
        <w:keepNext/>
        <w:keepLines/>
        <w:spacing w:before="120"/>
        <w:ind w:left="1701" w:hanging="1701"/>
        <w:outlineLvl w:val="4"/>
        <w:rPr>
          <w:rFonts w:ascii="Arial" w:hAnsi="Arial"/>
          <w:sz w:val="22"/>
        </w:rPr>
      </w:pPr>
      <w:bookmarkStart w:id="296" w:name="_Toc81558618"/>
      <w:bookmarkStart w:id="297" w:name="_Toc85877071"/>
      <w:bookmarkStart w:id="298" w:name="_Toc88681523"/>
      <w:bookmarkStart w:id="299" w:name="_Toc89678210"/>
      <w:bookmarkStart w:id="300" w:name="_Toc97302820"/>
      <w:r>
        <w:rPr>
          <w:rFonts w:ascii="Arial" w:hAnsi="Arial"/>
          <w:sz w:val="22"/>
        </w:rPr>
        <w:t>6.1</w:t>
      </w:r>
      <w:r w:rsidRPr="00DA326A">
        <w:rPr>
          <w:rFonts w:ascii="Arial" w:hAnsi="Arial"/>
          <w:sz w:val="22"/>
        </w:rPr>
        <w:t>.3.3.2</w:t>
      </w:r>
      <w:r w:rsidRPr="00DA326A">
        <w:rPr>
          <w:rFonts w:ascii="Arial" w:hAnsi="Arial"/>
          <w:sz w:val="22"/>
        </w:rPr>
        <w:tab/>
        <w:t>Resource Definition</w:t>
      </w:r>
      <w:bookmarkEnd w:id="296"/>
      <w:bookmarkEnd w:id="297"/>
      <w:bookmarkEnd w:id="298"/>
      <w:bookmarkEnd w:id="299"/>
      <w:bookmarkEnd w:id="300"/>
    </w:p>
    <w:p w14:paraId="37BFBBC9" w14:textId="77777777" w:rsidR="00A36153" w:rsidRPr="00DA326A" w:rsidRDefault="00A36153" w:rsidP="00A36153">
      <w:r w:rsidRPr="00DA326A">
        <w:t xml:space="preserve">Resource URI: </w:t>
      </w:r>
      <w:r w:rsidRPr="00DA326A">
        <w:rPr>
          <w:b/>
        </w:rPr>
        <w:t>{apiRoot}/</w:t>
      </w:r>
      <w:r>
        <w:rPr>
          <w:b/>
        </w:rPr>
        <w:t>nmbstf-distSession</w:t>
      </w:r>
      <w:r w:rsidRPr="00DA326A">
        <w:rPr>
          <w:b/>
        </w:rPr>
        <w:t>/&lt;apiVersion&gt;/</w:t>
      </w:r>
      <w:r>
        <w:rPr>
          <w:b/>
        </w:rPr>
        <w:t>dist-sessions</w:t>
      </w:r>
      <w:r w:rsidRPr="00DA326A">
        <w:rPr>
          <w:b/>
        </w:rPr>
        <w:t>/{distSessionRef}</w:t>
      </w:r>
    </w:p>
    <w:p w14:paraId="5193E516" w14:textId="77777777" w:rsidR="00A36153" w:rsidRPr="00DA326A" w:rsidRDefault="00A36153" w:rsidP="00A36153">
      <w:pPr>
        <w:rPr>
          <w:rFonts w:ascii="Arial" w:hAnsi="Arial" w:cs="Arial"/>
        </w:rPr>
      </w:pPr>
      <w:r w:rsidRPr="00DA326A">
        <w:t>This resource shall support the resource UR</w:t>
      </w:r>
      <w:r>
        <w:t>I variables defined in table 6.1</w:t>
      </w:r>
      <w:r w:rsidRPr="00DA326A">
        <w:t>.3.3.2-1.</w:t>
      </w:r>
    </w:p>
    <w:p w14:paraId="31C85961" w14:textId="77777777" w:rsidR="00A36153" w:rsidRPr="00DA326A" w:rsidRDefault="00A36153" w:rsidP="0051544E">
      <w:pPr>
        <w:pStyle w:val="TH"/>
        <w:rPr>
          <w:rFonts w:cs="Arial"/>
        </w:rPr>
      </w:pPr>
      <w:r>
        <w:t>Table 6.1</w:t>
      </w:r>
      <w:r w:rsidRPr="00DA326A">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37"/>
        <w:gridCol w:w="1993"/>
        <w:gridCol w:w="6295"/>
      </w:tblGrid>
      <w:tr w:rsidR="00A36153" w:rsidRPr="00DA326A" w14:paraId="7E526015"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E19B6A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B810B6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9EFCB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Definition</w:t>
            </w:r>
          </w:p>
        </w:tc>
      </w:tr>
      <w:tr w:rsidR="00A36153" w:rsidRPr="00DA326A" w14:paraId="29448BB7"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93CF0C7" w14:textId="77777777" w:rsidR="00A36153" w:rsidRPr="00DA326A" w:rsidRDefault="00A36153" w:rsidP="0085185C">
            <w:pPr>
              <w:keepNext/>
              <w:keepLines/>
              <w:spacing w:after="0"/>
              <w:rPr>
                <w:rFonts w:ascii="Arial" w:hAnsi="Arial"/>
                <w:sz w:val="18"/>
              </w:rPr>
            </w:pPr>
            <w:r w:rsidRPr="00DA326A">
              <w:rPr>
                <w:rFonts w:ascii="Arial" w:hAnsi="Arial"/>
                <w:sz w:val="18"/>
              </w:rPr>
              <w:t>apiRoot</w:t>
            </w:r>
          </w:p>
        </w:tc>
        <w:tc>
          <w:tcPr>
            <w:tcW w:w="1039" w:type="pct"/>
            <w:tcBorders>
              <w:top w:val="single" w:sz="6" w:space="0" w:color="000000"/>
              <w:left w:val="single" w:sz="6" w:space="0" w:color="000000"/>
              <w:bottom w:val="single" w:sz="6" w:space="0" w:color="000000"/>
              <w:right w:val="single" w:sz="6" w:space="0" w:color="000000"/>
            </w:tcBorders>
          </w:tcPr>
          <w:p w14:paraId="71EDD28A" w14:textId="3BA96E5F" w:rsidR="00A36153" w:rsidRPr="00DA326A" w:rsidRDefault="006403A4" w:rsidP="0085185C">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BB2E694" w14:textId="77777777" w:rsidR="00A36153" w:rsidRPr="00DA326A" w:rsidRDefault="00A36153" w:rsidP="0085185C">
            <w:pPr>
              <w:keepNext/>
              <w:keepLines/>
              <w:spacing w:after="0"/>
              <w:rPr>
                <w:rFonts w:ascii="Arial" w:hAnsi="Arial"/>
                <w:sz w:val="18"/>
              </w:rPr>
            </w:pPr>
            <w:r w:rsidRPr="00DA326A">
              <w:rPr>
                <w:rFonts w:ascii="Arial" w:hAnsi="Arial"/>
                <w:sz w:val="18"/>
              </w:rPr>
              <w:t>See clause</w:t>
            </w:r>
            <w:r w:rsidRPr="00DA326A">
              <w:rPr>
                <w:rFonts w:ascii="Arial" w:hAnsi="Arial"/>
                <w:sz w:val="18"/>
                <w:lang w:eastAsia="zh-CN"/>
              </w:rPr>
              <w:t> </w:t>
            </w:r>
            <w:r>
              <w:rPr>
                <w:rFonts w:ascii="Arial" w:hAnsi="Arial"/>
                <w:sz w:val="18"/>
              </w:rPr>
              <w:t>6.1</w:t>
            </w:r>
            <w:r w:rsidRPr="00DA326A">
              <w:rPr>
                <w:rFonts w:ascii="Arial" w:hAnsi="Arial"/>
                <w:sz w:val="18"/>
              </w:rPr>
              <w:t>.1</w:t>
            </w:r>
          </w:p>
        </w:tc>
      </w:tr>
      <w:tr w:rsidR="00A36153" w:rsidRPr="00DA326A" w14:paraId="0774C28A"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5B0BE0D" w14:textId="77777777" w:rsidR="00A36153" w:rsidRPr="00DA326A" w:rsidRDefault="00A36153" w:rsidP="0085185C">
            <w:pPr>
              <w:keepNext/>
              <w:keepLines/>
              <w:spacing w:after="0"/>
              <w:rPr>
                <w:rFonts w:ascii="Arial" w:hAnsi="Arial"/>
                <w:sz w:val="18"/>
              </w:rPr>
            </w:pPr>
            <w:r w:rsidRPr="00DA326A">
              <w:rPr>
                <w:rFonts w:ascii="Arial" w:hAnsi="Arial"/>
                <w:sz w:val="18"/>
              </w:rPr>
              <w:t>apiVersion</w:t>
            </w:r>
          </w:p>
        </w:tc>
        <w:tc>
          <w:tcPr>
            <w:tcW w:w="1039" w:type="pct"/>
            <w:tcBorders>
              <w:top w:val="single" w:sz="6" w:space="0" w:color="000000"/>
              <w:left w:val="single" w:sz="6" w:space="0" w:color="000000"/>
              <w:bottom w:val="single" w:sz="6" w:space="0" w:color="000000"/>
              <w:right w:val="single" w:sz="6" w:space="0" w:color="000000"/>
            </w:tcBorders>
          </w:tcPr>
          <w:p w14:paraId="2877D902" w14:textId="623B9452" w:rsidR="00A36153" w:rsidRPr="00DA326A" w:rsidRDefault="006403A4" w:rsidP="0085185C">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8CCE4DD" w14:textId="77777777" w:rsidR="00A36153" w:rsidRPr="00DA326A" w:rsidRDefault="00A36153" w:rsidP="0085185C">
            <w:pPr>
              <w:keepNext/>
              <w:keepLines/>
              <w:spacing w:after="0"/>
              <w:rPr>
                <w:rFonts w:ascii="Arial" w:hAnsi="Arial"/>
                <w:sz w:val="18"/>
              </w:rPr>
            </w:pPr>
            <w:r>
              <w:rPr>
                <w:rFonts w:ascii="Arial" w:hAnsi="Arial"/>
                <w:sz w:val="18"/>
              </w:rPr>
              <w:t>See clause 6.1</w:t>
            </w:r>
            <w:r w:rsidRPr="00DA326A">
              <w:rPr>
                <w:rFonts w:ascii="Arial" w:hAnsi="Arial"/>
                <w:sz w:val="18"/>
              </w:rPr>
              <w:t>.1</w:t>
            </w:r>
          </w:p>
        </w:tc>
      </w:tr>
      <w:tr w:rsidR="00A36153" w:rsidRPr="00DA326A" w14:paraId="78642597"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2557C9DA" w14:textId="77777777" w:rsidR="00A36153" w:rsidRPr="00DA326A" w:rsidRDefault="00A36153" w:rsidP="0085185C">
            <w:pPr>
              <w:keepNext/>
              <w:keepLines/>
              <w:spacing w:after="0"/>
              <w:rPr>
                <w:rFonts w:ascii="Arial" w:hAnsi="Arial"/>
                <w:sz w:val="18"/>
              </w:rPr>
            </w:pPr>
            <w:r w:rsidRPr="00DA326A">
              <w:rPr>
                <w:rFonts w:ascii="Arial" w:hAnsi="Arial"/>
                <w:sz w:val="18"/>
              </w:rPr>
              <w:t>distSessionRef</w:t>
            </w:r>
          </w:p>
        </w:tc>
        <w:tc>
          <w:tcPr>
            <w:tcW w:w="1039" w:type="pct"/>
            <w:tcBorders>
              <w:top w:val="single" w:sz="6" w:space="0" w:color="000000"/>
              <w:left w:val="single" w:sz="6" w:space="0" w:color="000000"/>
              <w:bottom w:val="single" w:sz="6" w:space="0" w:color="000000"/>
              <w:right w:val="single" w:sz="6" w:space="0" w:color="000000"/>
            </w:tcBorders>
          </w:tcPr>
          <w:p w14:paraId="33E77FFF" w14:textId="6D9ABE91" w:rsidR="00A36153" w:rsidRPr="00DA326A" w:rsidRDefault="006403A4" w:rsidP="0085185C">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3261E45" w14:textId="77777777" w:rsidR="00A36153" w:rsidRPr="00DA326A" w:rsidRDefault="00A36153" w:rsidP="0085185C">
            <w:pPr>
              <w:keepNext/>
              <w:keepLines/>
              <w:spacing w:after="0"/>
              <w:rPr>
                <w:rFonts w:ascii="Arial" w:hAnsi="Arial"/>
                <w:sz w:val="18"/>
              </w:rPr>
            </w:pPr>
            <w:r w:rsidRPr="00DA326A">
              <w:rPr>
                <w:rFonts w:ascii="Arial" w:hAnsi="Arial"/>
                <w:sz w:val="18"/>
              </w:rPr>
              <w:t>MBS distribution session reference assigned by the MBSTF during the Create service operation</w:t>
            </w:r>
          </w:p>
        </w:tc>
      </w:tr>
    </w:tbl>
    <w:p w14:paraId="3502FA9B" w14:textId="77777777" w:rsidR="00A36153" w:rsidRPr="00DA326A" w:rsidRDefault="00A36153" w:rsidP="00A36153"/>
    <w:p w14:paraId="4E54E3C0" w14:textId="77777777" w:rsidR="00A36153" w:rsidRPr="00DA326A" w:rsidRDefault="00A36153" w:rsidP="00A36153">
      <w:pPr>
        <w:keepNext/>
        <w:keepLines/>
        <w:spacing w:before="120"/>
        <w:ind w:left="1701" w:hanging="1701"/>
        <w:outlineLvl w:val="4"/>
        <w:rPr>
          <w:rFonts w:ascii="Arial" w:hAnsi="Arial"/>
          <w:sz w:val="22"/>
        </w:rPr>
      </w:pPr>
      <w:bookmarkStart w:id="301" w:name="_Toc81558619"/>
      <w:bookmarkStart w:id="302" w:name="_Toc85877072"/>
      <w:bookmarkStart w:id="303" w:name="_Toc88681524"/>
      <w:bookmarkStart w:id="304" w:name="_Toc89678211"/>
      <w:bookmarkStart w:id="305" w:name="_Toc97302821"/>
      <w:r>
        <w:rPr>
          <w:rFonts w:ascii="Arial" w:hAnsi="Arial"/>
          <w:sz w:val="22"/>
        </w:rPr>
        <w:t>6.1</w:t>
      </w:r>
      <w:r w:rsidRPr="00DA326A">
        <w:rPr>
          <w:rFonts w:ascii="Arial" w:hAnsi="Arial"/>
          <w:sz w:val="22"/>
        </w:rPr>
        <w:t>.3.3.3</w:t>
      </w:r>
      <w:r w:rsidRPr="00DA326A">
        <w:rPr>
          <w:rFonts w:ascii="Arial" w:hAnsi="Arial"/>
          <w:sz w:val="22"/>
        </w:rPr>
        <w:tab/>
        <w:t>Resource Standard Methods</w:t>
      </w:r>
      <w:bookmarkEnd w:id="301"/>
      <w:bookmarkEnd w:id="302"/>
      <w:bookmarkEnd w:id="303"/>
      <w:bookmarkEnd w:id="304"/>
      <w:bookmarkEnd w:id="305"/>
    </w:p>
    <w:p w14:paraId="29B2159E" w14:textId="77777777" w:rsidR="00A36153" w:rsidRPr="00DA326A" w:rsidRDefault="00A36153" w:rsidP="00A36153">
      <w:pPr>
        <w:keepNext/>
        <w:keepLines/>
        <w:spacing w:before="120"/>
        <w:ind w:left="1985" w:hanging="1985"/>
        <w:rPr>
          <w:rFonts w:ascii="Arial" w:hAnsi="Arial"/>
        </w:rPr>
      </w:pPr>
      <w:r>
        <w:rPr>
          <w:rFonts w:ascii="Arial" w:hAnsi="Arial"/>
        </w:rPr>
        <w:t>6.1</w:t>
      </w:r>
      <w:r w:rsidRPr="00DA326A">
        <w:rPr>
          <w:rFonts w:ascii="Arial" w:hAnsi="Arial"/>
        </w:rPr>
        <w:t>.3.3.3.1</w:t>
      </w:r>
      <w:r w:rsidRPr="00DA326A">
        <w:rPr>
          <w:rFonts w:ascii="Arial" w:hAnsi="Arial"/>
        </w:rPr>
        <w:tab/>
        <w:t>PATCH</w:t>
      </w:r>
    </w:p>
    <w:p w14:paraId="2FF41236" w14:textId="77777777" w:rsidR="00A36153" w:rsidRPr="00DA326A" w:rsidRDefault="00A36153" w:rsidP="00A36153">
      <w:r w:rsidRPr="00DA326A">
        <w:t>This method updates an individual MBS distribution session resource in the MBSTF.</w:t>
      </w:r>
    </w:p>
    <w:p w14:paraId="416B63DB" w14:textId="77777777" w:rsidR="00A36153" w:rsidRPr="00DA326A" w:rsidRDefault="00A36153" w:rsidP="00A36153">
      <w:r w:rsidRPr="00DA326A">
        <w:t>This method shall support the URI query p</w:t>
      </w:r>
      <w:r>
        <w:t>arameters specified in table 6.1.3.3</w:t>
      </w:r>
      <w:r w:rsidRPr="00DA326A">
        <w:t>.3.1-1.</w:t>
      </w:r>
    </w:p>
    <w:p w14:paraId="4FE291EA" w14:textId="77777777" w:rsidR="00A36153" w:rsidRPr="00DA326A" w:rsidRDefault="00A36153" w:rsidP="0051544E">
      <w:pPr>
        <w:pStyle w:val="TH"/>
        <w:rPr>
          <w:rFonts w:cs="Arial"/>
        </w:rPr>
      </w:pPr>
      <w:r w:rsidRPr="00DA326A">
        <w:t xml:space="preserve">Table </w:t>
      </w:r>
      <w:r>
        <w:t>6.1.3</w:t>
      </w:r>
      <w:r w:rsidRPr="00DA326A">
        <w:t>.3.3.1-1: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5F2C5EB0"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04912E"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4425D0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0F72AF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538D8C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0E1B60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E10A23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Applicability</w:t>
            </w:r>
          </w:p>
        </w:tc>
      </w:tr>
      <w:tr w:rsidR="00A36153" w:rsidRPr="00DA326A" w14:paraId="4E6F9B1B"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397B0D"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731" w:type="pct"/>
            <w:tcBorders>
              <w:top w:val="single" w:sz="4" w:space="0" w:color="auto"/>
              <w:left w:val="single" w:sz="6" w:space="0" w:color="000000"/>
              <w:bottom w:val="single" w:sz="6" w:space="0" w:color="000000"/>
              <w:right w:val="single" w:sz="6" w:space="0" w:color="000000"/>
            </w:tcBorders>
          </w:tcPr>
          <w:p w14:paraId="6C3277E3" w14:textId="77777777" w:rsidR="00A36153" w:rsidRPr="00DA326A" w:rsidRDefault="00A36153" w:rsidP="0085185C">
            <w:pPr>
              <w:keepNext/>
              <w:keepLines/>
              <w:spacing w:after="0"/>
              <w:rPr>
                <w:rFonts w:ascii="Arial" w:hAnsi="Arial"/>
                <w:sz w:val="18"/>
              </w:rPr>
            </w:pPr>
          </w:p>
        </w:tc>
        <w:tc>
          <w:tcPr>
            <w:tcW w:w="215" w:type="pct"/>
            <w:tcBorders>
              <w:top w:val="single" w:sz="4" w:space="0" w:color="auto"/>
              <w:left w:val="single" w:sz="6" w:space="0" w:color="000000"/>
              <w:bottom w:val="single" w:sz="6" w:space="0" w:color="000000"/>
              <w:right w:val="single" w:sz="6" w:space="0" w:color="000000"/>
            </w:tcBorders>
          </w:tcPr>
          <w:p w14:paraId="672E3B52" w14:textId="77777777" w:rsidR="00A36153" w:rsidRPr="00DA326A" w:rsidRDefault="00A36153" w:rsidP="0085185C">
            <w:pPr>
              <w:keepNext/>
              <w:keepLines/>
              <w:spacing w:after="0"/>
              <w:jc w:val="center"/>
              <w:rPr>
                <w:rFonts w:ascii="Arial" w:hAnsi="Arial"/>
                <w:sz w:val="18"/>
              </w:rPr>
            </w:pPr>
          </w:p>
        </w:tc>
        <w:tc>
          <w:tcPr>
            <w:tcW w:w="580" w:type="pct"/>
            <w:tcBorders>
              <w:top w:val="single" w:sz="4" w:space="0" w:color="auto"/>
              <w:left w:val="single" w:sz="6" w:space="0" w:color="000000"/>
              <w:bottom w:val="single" w:sz="6" w:space="0" w:color="000000"/>
              <w:right w:val="single" w:sz="6" w:space="0" w:color="000000"/>
            </w:tcBorders>
          </w:tcPr>
          <w:p w14:paraId="73A69C5E" w14:textId="77777777" w:rsidR="00A36153" w:rsidRPr="00DA326A" w:rsidRDefault="00A36153" w:rsidP="0085185C">
            <w:pPr>
              <w:keepNext/>
              <w:keepLines/>
              <w:spacing w:after="0"/>
              <w:rPr>
                <w:rFonts w:ascii="Arial" w:hAnsi="Arial"/>
                <w:sz w:val="18"/>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9C9AB59" w14:textId="77777777" w:rsidR="00A36153" w:rsidRPr="00DA326A" w:rsidRDefault="00A36153" w:rsidP="0085185C">
            <w:pPr>
              <w:keepNext/>
              <w:keepLines/>
              <w:spacing w:after="0"/>
              <w:rPr>
                <w:rFonts w:ascii="Arial" w:hAnsi="Arial"/>
                <w:sz w:val="18"/>
              </w:rPr>
            </w:pPr>
          </w:p>
        </w:tc>
        <w:tc>
          <w:tcPr>
            <w:tcW w:w="796" w:type="pct"/>
            <w:tcBorders>
              <w:top w:val="single" w:sz="4" w:space="0" w:color="auto"/>
              <w:left w:val="single" w:sz="6" w:space="0" w:color="000000"/>
              <w:bottom w:val="single" w:sz="6" w:space="0" w:color="000000"/>
              <w:right w:val="single" w:sz="6" w:space="0" w:color="000000"/>
            </w:tcBorders>
          </w:tcPr>
          <w:p w14:paraId="28BF5012" w14:textId="77777777" w:rsidR="00A36153" w:rsidRPr="00DA326A" w:rsidRDefault="00A36153" w:rsidP="0085185C">
            <w:pPr>
              <w:keepNext/>
              <w:keepLines/>
              <w:spacing w:after="0"/>
              <w:rPr>
                <w:rFonts w:ascii="Arial" w:hAnsi="Arial"/>
                <w:sz w:val="18"/>
              </w:rPr>
            </w:pPr>
          </w:p>
        </w:tc>
      </w:tr>
    </w:tbl>
    <w:p w14:paraId="2A9E291C" w14:textId="77777777" w:rsidR="00A36153" w:rsidRPr="00DA326A" w:rsidRDefault="00A36153" w:rsidP="00A36153"/>
    <w:p w14:paraId="109BE9E5" w14:textId="77777777" w:rsidR="00A36153" w:rsidRPr="00DA326A" w:rsidRDefault="00A36153" w:rsidP="00A36153">
      <w:r w:rsidRPr="00DA326A">
        <w:t xml:space="preserve">This method shall support the request data structures specified in table </w:t>
      </w:r>
      <w:r>
        <w:t>6.1.3</w:t>
      </w:r>
      <w:r w:rsidRPr="00DA326A">
        <w:t xml:space="preserve">.3.3.1-2 and the response data structures and response codes specified in table </w:t>
      </w:r>
      <w:r>
        <w:t>6.1.3</w:t>
      </w:r>
      <w:r w:rsidRPr="00DA326A">
        <w:t>.3.3.1-3.</w:t>
      </w:r>
    </w:p>
    <w:p w14:paraId="4868BE0C" w14:textId="77777777" w:rsidR="00A36153" w:rsidRPr="00DA326A" w:rsidRDefault="00A36153" w:rsidP="0051544E">
      <w:pPr>
        <w:pStyle w:val="TH"/>
      </w:pPr>
      <w:r w:rsidRPr="00DA326A">
        <w:lastRenderedPageBreak/>
        <w:t xml:space="preserve">Table </w:t>
      </w:r>
      <w:r>
        <w:t>6.1.3</w:t>
      </w:r>
      <w:r w:rsidRPr="00DA326A">
        <w:t>.3.3.1-2: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36153" w:rsidRPr="00DA326A" w14:paraId="5B021CC1" w14:textId="77777777" w:rsidTr="0085185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54FB39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DAA856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1CC5B2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7D2548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37F21CB8" w14:textId="77777777" w:rsidTr="0085185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B16043B" w14:textId="77777777" w:rsidR="00A36153" w:rsidRPr="00DA326A" w:rsidDel="009C5531" w:rsidRDefault="00A36153" w:rsidP="0085185C">
            <w:pPr>
              <w:keepNext/>
              <w:keepLines/>
              <w:spacing w:after="0"/>
              <w:rPr>
                <w:rFonts w:ascii="Arial" w:hAnsi="Arial"/>
                <w:sz w:val="18"/>
              </w:rPr>
            </w:pPr>
            <w:r w:rsidRPr="00DA326A">
              <w:rPr>
                <w:rFonts w:ascii="Arial" w:hAnsi="Arial"/>
                <w:sz w:val="18"/>
              </w:rPr>
              <w:t>array(PatchItem)</w:t>
            </w:r>
          </w:p>
        </w:tc>
        <w:tc>
          <w:tcPr>
            <w:tcW w:w="425" w:type="dxa"/>
            <w:tcBorders>
              <w:top w:val="single" w:sz="4" w:space="0" w:color="auto"/>
              <w:left w:val="single" w:sz="6" w:space="0" w:color="000000"/>
              <w:bottom w:val="single" w:sz="6" w:space="0" w:color="000000"/>
              <w:right w:val="single" w:sz="6" w:space="0" w:color="000000"/>
            </w:tcBorders>
          </w:tcPr>
          <w:p w14:paraId="16AD4FC3"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1276" w:type="dxa"/>
            <w:tcBorders>
              <w:top w:val="single" w:sz="4" w:space="0" w:color="auto"/>
              <w:left w:val="single" w:sz="6" w:space="0" w:color="000000"/>
              <w:bottom w:val="single" w:sz="6" w:space="0" w:color="000000"/>
              <w:right w:val="single" w:sz="6" w:space="0" w:color="000000"/>
            </w:tcBorders>
          </w:tcPr>
          <w:p w14:paraId="11D996ED"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37FC695" w14:textId="77777777" w:rsidR="00A36153" w:rsidRPr="00DA326A" w:rsidRDefault="00A36153" w:rsidP="0085185C">
            <w:pPr>
              <w:keepNext/>
              <w:keepLines/>
              <w:spacing w:after="0"/>
              <w:rPr>
                <w:rFonts w:ascii="Arial" w:hAnsi="Arial"/>
                <w:sz w:val="18"/>
              </w:rPr>
            </w:pPr>
            <w:r w:rsidRPr="00DA326A">
              <w:rPr>
                <w:rFonts w:ascii="Arial" w:hAnsi="Arial"/>
                <w:sz w:val="18"/>
              </w:rPr>
              <w:t>List of changes to be made to the MBS session resource, according to the JSON PATCH format specified in IETF RFC 6902 [16].</w:t>
            </w:r>
          </w:p>
        </w:tc>
      </w:tr>
    </w:tbl>
    <w:p w14:paraId="5E448979" w14:textId="77777777" w:rsidR="00A36153" w:rsidRPr="00DA326A" w:rsidRDefault="00A36153" w:rsidP="00A36153"/>
    <w:p w14:paraId="065ABD81" w14:textId="77777777" w:rsidR="00A36153" w:rsidRPr="00DA326A" w:rsidRDefault="00A36153" w:rsidP="0051544E">
      <w:pPr>
        <w:pStyle w:val="TH"/>
      </w:pPr>
      <w:r w:rsidRPr="00DA326A">
        <w:t xml:space="preserve">Table </w:t>
      </w:r>
      <w:r>
        <w:t>6.1.3</w:t>
      </w:r>
      <w:r w:rsidRPr="00DA326A">
        <w:t>.3.3.1-3: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36153" w:rsidRPr="00DA326A" w14:paraId="0C2F3987"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24A97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38655D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39896A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FD8C50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Response</w:t>
            </w:r>
          </w:p>
          <w:p w14:paraId="4A0AC1F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9C09560"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24845484"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BEA59F"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225" w:type="pct"/>
            <w:tcBorders>
              <w:top w:val="single" w:sz="4" w:space="0" w:color="auto"/>
              <w:left w:val="single" w:sz="6" w:space="0" w:color="000000"/>
              <w:bottom w:val="single" w:sz="6" w:space="0" w:color="000000"/>
              <w:right w:val="single" w:sz="6" w:space="0" w:color="000000"/>
            </w:tcBorders>
          </w:tcPr>
          <w:p w14:paraId="4EE4735E" w14:textId="77777777" w:rsidR="00A36153" w:rsidRPr="00DA326A" w:rsidRDefault="00A36153" w:rsidP="0085185C">
            <w:pPr>
              <w:keepNext/>
              <w:keepLines/>
              <w:spacing w:after="0"/>
              <w:jc w:val="center"/>
              <w:rPr>
                <w:rFonts w:ascii="Arial" w:hAnsi="Arial"/>
                <w:sz w:val="18"/>
              </w:rPr>
            </w:pPr>
          </w:p>
        </w:tc>
        <w:tc>
          <w:tcPr>
            <w:tcW w:w="649" w:type="pct"/>
            <w:tcBorders>
              <w:top w:val="single" w:sz="4" w:space="0" w:color="auto"/>
              <w:left w:val="single" w:sz="6" w:space="0" w:color="000000"/>
              <w:bottom w:val="single" w:sz="6" w:space="0" w:color="000000"/>
              <w:right w:val="single" w:sz="6" w:space="0" w:color="000000"/>
            </w:tcBorders>
          </w:tcPr>
          <w:p w14:paraId="2D2AB63D" w14:textId="77777777" w:rsidR="00A36153" w:rsidRPr="00DA326A" w:rsidRDefault="00A36153" w:rsidP="0085185C">
            <w:pPr>
              <w:keepNext/>
              <w:keepLines/>
              <w:spacing w:after="0"/>
              <w:rPr>
                <w:rFonts w:ascii="Arial" w:hAnsi="Arial"/>
                <w:sz w:val="18"/>
              </w:rPr>
            </w:pPr>
          </w:p>
        </w:tc>
        <w:tc>
          <w:tcPr>
            <w:tcW w:w="583" w:type="pct"/>
            <w:tcBorders>
              <w:top w:val="single" w:sz="4" w:space="0" w:color="auto"/>
              <w:left w:val="single" w:sz="6" w:space="0" w:color="000000"/>
              <w:bottom w:val="single" w:sz="6" w:space="0" w:color="000000"/>
              <w:right w:val="single" w:sz="6" w:space="0" w:color="000000"/>
            </w:tcBorders>
          </w:tcPr>
          <w:p w14:paraId="5A9E1AE0" w14:textId="77777777" w:rsidR="00A36153" w:rsidRPr="00DA326A" w:rsidRDefault="00A36153" w:rsidP="0085185C">
            <w:pPr>
              <w:keepNext/>
              <w:keepLines/>
              <w:spacing w:after="0"/>
              <w:rPr>
                <w:rFonts w:ascii="Arial" w:hAnsi="Arial"/>
                <w:sz w:val="18"/>
              </w:rPr>
            </w:pPr>
            <w:r w:rsidRPr="00DA326A">
              <w:rPr>
                <w:rFonts w:ascii="Arial" w:hAnsi="Arial"/>
                <w:sz w:val="18"/>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79DF9C" w14:textId="77777777" w:rsidR="00A36153" w:rsidRPr="00DA326A" w:rsidRDefault="00A36153" w:rsidP="0085185C">
            <w:pPr>
              <w:keepNext/>
              <w:keepLines/>
              <w:spacing w:after="0"/>
              <w:rPr>
                <w:rFonts w:ascii="Arial" w:hAnsi="Arial"/>
                <w:sz w:val="18"/>
              </w:rPr>
            </w:pPr>
            <w:r w:rsidRPr="00DA326A">
              <w:rPr>
                <w:rFonts w:ascii="Arial" w:hAnsi="Arial"/>
                <w:sz w:val="18"/>
              </w:rPr>
              <w:t>Successful response</w:t>
            </w:r>
          </w:p>
        </w:tc>
      </w:tr>
      <w:tr w:rsidR="006E47D9" w:rsidRPr="00DA326A" w14:paraId="152A3F51"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8D6596" w14:textId="1E04192A" w:rsidR="006E47D9" w:rsidRPr="00DA326A" w:rsidRDefault="006E47D9" w:rsidP="006E47D9">
            <w:pPr>
              <w:keepNext/>
              <w:keepLines/>
              <w:spacing w:after="0"/>
              <w:rPr>
                <w:rFonts w:ascii="Arial" w:hAnsi="Arial"/>
                <w:sz w:val="18"/>
              </w:rPr>
            </w:pPr>
            <w:r>
              <w:rPr>
                <w:rFonts w:ascii="Arial" w:hAnsi="Arial"/>
                <w:sz w:val="18"/>
              </w:rPr>
              <w:t>DistSession</w:t>
            </w:r>
          </w:p>
        </w:tc>
        <w:tc>
          <w:tcPr>
            <w:tcW w:w="225" w:type="pct"/>
            <w:tcBorders>
              <w:top w:val="single" w:sz="4" w:space="0" w:color="auto"/>
              <w:left w:val="single" w:sz="6" w:space="0" w:color="000000"/>
              <w:bottom w:val="single" w:sz="6" w:space="0" w:color="000000"/>
              <w:right w:val="single" w:sz="6" w:space="0" w:color="000000"/>
            </w:tcBorders>
          </w:tcPr>
          <w:p w14:paraId="4B7ED59A" w14:textId="1E462A70" w:rsidR="006E47D9" w:rsidRPr="00DA326A" w:rsidRDefault="006E47D9" w:rsidP="006E47D9">
            <w:pPr>
              <w:keepNext/>
              <w:keepLines/>
              <w:spacing w:after="0"/>
              <w:jc w:val="center"/>
              <w:rPr>
                <w:rFonts w:ascii="Arial" w:hAnsi="Arial"/>
                <w:sz w:val="18"/>
              </w:rPr>
            </w:pPr>
            <w:r>
              <w:rPr>
                <w:rFonts w:ascii="Arial" w:hAnsi="Arial"/>
                <w:sz w:val="18"/>
              </w:rPr>
              <w:t>M</w:t>
            </w:r>
          </w:p>
        </w:tc>
        <w:tc>
          <w:tcPr>
            <w:tcW w:w="649" w:type="pct"/>
            <w:tcBorders>
              <w:top w:val="single" w:sz="4" w:space="0" w:color="auto"/>
              <w:left w:val="single" w:sz="6" w:space="0" w:color="000000"/>
              <w:bottom w:val="single" w:sz="6" w:space="0" w:color="000000"/>
              <w:right w:val="single" w:sz="6" w:space="0" w:color="000000"/>
            </w:tcBorders>
          </w:tcPr>
          <w:p w14:paraId="5BD551EE" w14:textId="04D6DDC9" w:rsidR="006E47D9" w:rsidRPr="00DA326A" w:rsidRDefault="006E47D9" w:rsidP="006E47D9">
            <w:pPr>
              <w:keepNext/>
              <w:keepLines/>
              <w:spacing w:after="0"/>
              <w:rPr>
                <w:rFonts w:ascii="Arial" w:hAnsi="Arial"/>
                <w:sz w:val="18"/>
              </w:rPr>
            </w:pPr>
            <w:r>
              <w:rPr>
                <w:rFonts w:ascii="Arial" w:hAnsi="Arial"/>
                <w:sz w:val="18"/>
              </w:rPr>
              <w:t>1</w:t>
            </w:r>
          </w:p>
        </w:tc>
        <w:tc>
          <w:tcPr>
            <w:tcW w:w="583" w:type="pct"/>
            <w:tcBorders>
              <w:top w:val="single" w:sz="4" w:space="0" w:color="auto"/>
              <w:left w:val="single" w:sz="6" w:space="0" w:color="000000"/>
              <w:bottom w:val="single" w:sz="6" w:space="0" w:color="000000"/>
              <w:right w:val="single" w:sz="6" w:space="0" w:color="000000"/>
            </w:tcBorders>
          </w:tcPr>
          <w:p w14:paraId="21B50CBA" w14:textId="42072C5B" w:rsidR="006E47D9" w:rsidRPr="00DA326A" w:rsidRDefault="006E47D9" w:rsidP="006E47D9">
            <w:pPr>
              <w:keepNext/>
              <w:keepLines/>
              <w:spacing w:after="0"/>
              <w:rPr>
                <w:rFonts w:ascii="Arial" w:hAnsi="Arial"/>
                <w:sz w:val="18"/>
              </w:rPr>
            </w:pPr>
            <w:r>
              <w:rPr>
                <w:rFonts w:ascii="Arial" w:hAnsi="Arial"/>
                <w:sz w:val="18"/>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9B5F950" w14:textId="283D6BB6" w:rsidR="006E47D9" w:rsidRPr="00DA326A" w:rsidRDefault="006E47D9" w:rsidP="006E47D9">
            <w:pPr>
              <w:keepNext/>
              <w:keepLines/>
              <w:spacing w:after="0"/>
              <w:rPr>
                <w:rFonts w:ascii="Arial" w:hAnsi="Arial"/>
                <w:sz w:val="18"/>
              </w:rPr>
            </w:pPr>
            <w:r w:rsidRPr="000A7090">
              <w:rPr>
                <w:rFonts w:ascii="Arial" w:hAnsi="Arial"/>
                <w:sz w:val="18"/>
              </w:rPr>
              <w:t>Upon success, a response body containing the updated</w:t>
            </w:r>
            <w:r>
              <w:rPr>
                <w:rFonts w:ascii="Arial" w:hAnsi="Arial"/>
                <w:sz w:val="18"/>
              </w:rPr>
              <w:t xml:space="preserve"> representation of Distribution Session shall be returned</w:t>
            </w:r>
          </w:p>
        </w:tc>
      </w:tr>
      <w:tr w:rsidR="006E47D9" w:rsidRPr="00DA326A" w14:paraId="5E3A85DA"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AB14B6" w14:textId="77777777" w:rsidR="006E47D9" w:rsidRPr="00DA326A" w:rsidRDefault="006E47D9" w:rsidP="006E47D9">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55464BE7" w14:textId="77777777" w:rsidR="006E47D9" w:rsidRPr="00DA326A" w:rsidRDefault="006E47D9" w:rsidP="006E47D9">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04DAC931" w14:textId="77777777" w:rsidR="006E47D9" w:rsidRPr="00DA326A" w:rsidRDefault="006E47D9" w:rsidP="006E47D9">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58652255" w14:textId="77777777" w:rsidR="006E47D9" w:rsidRPr="00DA326A" w:rsidRDefault="006E47D9" w:rsidP="006E47D9">
            <w:pPr>
              <w:keepNext/>
              <w:keepLines/>
              <w:spacing w:after="0"/>
              <w:rPr>
                <w:rFonts w:ascii="Arial" w:hAnsi="Arial"/>
                <w:sz w:val="18"/>
              </w:rPr>
            </w:pPr>
            <w:r w:rsidRPr="00DA326A">
              <w:rPr>
                <w:rFonts w:ascii="Arial" w:hAnsi="Arial"/>
                <w:sz w:val="18"/>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AE3064C" w14:textId="77777777" w:rsidR="006E47D9" w:rsidRPr="00DA326A" w:rsidRDefault="006E47D9" w:rsidP="006E47D9">
            <w:pPr>
              <w:keepNext/>
              <w:keepLines/>
              <w:spacing w:after="0"/>
              <w:rPr>
                <w:rFonts w:ascii="Arial" w:hAnsi="Arial"/>
                <w:sz w:val="18"/>
              </w:rPr>
            </w:pPr>
            <w:r w:rsidRPr="00DA326A">
              <w:rPr>
                <w:rFonts w:ascii="Arial" w:hAnsi="Arial"/>
                <w:sz w:val="18"/>
              </w:rP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DA326A">
              <w:rPr>
                <w:rFonts w:ascii="Arial" w:hAnsi="Arial"/>
                <w:sz w:val="18"/>
                <w:lang w:eastAsia="zh-CN"/>
              </w:rPr>
              <w:t>resource located on an alternative service instance within the</w:t>
            </w:r>
            <w:r w:rsidRPr="00DA326A">
              <w:rPr>
                <w:rFonts w:ascii="Arial" w:hAnsi="Arial"/>
                <w:sz w:val="18"/>
              </w:rPr>
              <w:t xml:space="preserve"> same MBSTF</w:t>
            </w:r>
            <w:r w:rsidRPr="00DA326A" w:rsidDel="00C62742">
              <w:rPr>
                <w:rFonts w:ascii="Arial" w:hAnsi="Arial"/>
                <w:sz w:val="18"/>
              </w:rPr>
              <w:t xml:space="preserve"> </w:t>
            </w:r>
            <w:r w:rsidRPr="00DA326A">
              <w:rPr>
                <w:rFonts w:ascii="Arial" w:hAnsi="Arial"/>
                <w:sz w:val="18"/>
              </w:rPr>
              <w:t>or MBSTF (service) set.</w:t>
            </w:r>
          </w:p>
          <w:p w14:paraId="32756F45" w14:textId="77777777" w:rsidR="006E47D9" w:rsidRPr="00DA326A" w:rsidRDefault="006E47D9" w:rsidP="006E47D9">
            <w:pPr>
              <w:keepNext/>
              <w:keepLines/>
              <w:spacing w:after="0"/>
              <w:rPr>
                <w:rFonts w:ascii="Arial" w:hAnsi="Arial"/>
                <w:sz w:val="18"/>
              </w:rPr>
            </w:pPr>
            <w:r w:rsidRPr="00DA326A">
              <w:rPr>
                <w:rFonts w:ascii="Arial" w:hAnsi="Arial"/>
                <w:sz w:val="18"/>
              </w:rPr>
              <w:t xml:space="preserve">(NOTE 2) </w:t>
            </w:r>
          </w:p>
        </w:tc>
      </w:tr>
      <w:tr w:rsidR="006E47D9" w:rsidRPr="00DA326A" w14:paraId="5F092783"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2DE998" w14:textId="77777777" w:rsidR="006E47D9" w:rsidRPr="00DA326A" w:rsidRDefault="006E47D9" w:rsidP="006E47D9">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2A672730" w14:textId="77777777" w:rsidR="006E47D9" w:rsidRPr="00DA326A" w:rsidRDefault="006E47D9" w:rsidP="006E47D9">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52573467" w14:textId="77777777" w:rsidR="006E47D9" w:rsidRPr="00DA326A" w:rsidRDefault="006E47D9" w:rsidP="006E47D9">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768236B2" w14:textId="77777777" w:rsidR="006E47D9" w:rsidRPr="00DA326A" w:rsidRDefault="006E47D9" w:rsidP="006E47D9">
            <w:pPr>
              <w:keepNext/>
              <w:keepLines/>
              <w:spacing w:after="0"/>
              <w:rPr>
                <w:rFonts w:ascii="Arial" w:hAnsi="Arial"/>
                <w:sz w:val="18"/>
              </w:rPr>
            </w:pPr>
            <w:r w:rsidRPr="00DA326A">
              <w:rPr>
                <w:rFonts w:ascii="Arial" w:hAnsi="Arial"/>
                <w:sz w:val="18"/>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793E5A" w14:textId="77777777" w:rsidR="006E47D9" w:rsidRPr="00DA326A" w:rsidRDefault="006E47D9" w:rsidP="006E47D9">
            <w:pPr>
              <w:keepNext/>
              <w:keepLines/>
              <w:spacing w:after="0"/>
              <w:rPr>
                <w:rFonts w:ascii="Arial" w:hAnsi="Arial"/>
                <w:sz w:val="18"/>
              </w:rPr>
            </w:pPr>
            <w:r w:rsidRPr="00DA326A">
              <w:rPr>
                <w:rFonts w:ascii="Arial" w:hAnsi="Arial"/>
                <w:sz w:val="18"/>
              </w:rP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DA326A">
              <w:rPr>
                <w:rFonts w:ascii="Arial" w:hAnsi="Arial"/>
                <w:sz w:val="18"/>
                <w:lang w:eastAsia="zh-CN"/>
              </w:rPr>
              <w:t>resource located on an alternative service instance within the</w:t>
            </w:r>
            <w:r w:rsidRPr="00DA326A">
              <w:rPr>
                <w:rFonts w:ascii="Arial" w:hAnsi="Arial"/>
                <w:sz w:val="18"/>
              </w:rPr>
              <w:t xml:space="preserve"> same MBSTF or MBSTF (service) set.</w:t>
            </w:r>
          </w:p>
          <w:p w14:paraId="5259EDEB" w14:textId="77777777" w:rsidR="006E47D9" w:rsidRPr="00DA326A" w:rsidRDefault="006E47D9" w:rsidP="006E47D9">
            <w:pPr>
              <w:keepNext/>
              <w:keepLines/>
              <w:spacing w:after="0"/>
              <w:rPr>
                <w:rFonts w:ascii="Arial" w:hAnsi="Arial"/>
                <w:sz w:val="18"/>
              </w:rPr>
            </w:pPr>
            <w:r w:rsidRPr="00DA326A">
              <w:rPr>
                <w:rFonts w:ascii="Arial" w:hAnsi="Arial"/>
                <w:sz w:val="18"/>
              </w:rPr>
              <w:t>(NOTE 2)</w:t>
            </w:r>
          </w:p>
        </w:tc>
      </w:tr>
      <w:tr w:rsidR="006E47D9" w:rsidRPr="00DA326A" w14:paraId="361BF76E"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D3DAFF1" w14:textId="77777777" w:rsidR="006E47D9" w:rsidRPr="00DA326A" w:rsidRDefault="006E47D9" w:rsidP="006E47D9">
            <w:pPr>
              <w:keepNext/>
              <w:keepLines/>
              <w:spacing w:after="0"/>
              <w:ind w:left="851" w:hanging="851"/>
              <w:rPr>
                <w:rFonts w:ascii="Arial" w:hAnsi="Arial"/>
                <w:sz w:val="18"/>
              </w:rPr>
            </w:pPr>
            <w:r w:rsidRPr="00DA326A">
              <w:rPr>
                <w:rFonts w:ascii="Arial" w:hAnsi="Arial"/>
                <w:sz w:val="18"/>
              </w:rPr>
              <w:t>NOTE 1:</w:t>
            </w:r>
            <w:r w:rsidRPr="00DA326A">
              <w:rPr>
                <w:rFonts w:ascii="Arial" w:hAnsi="Arial"/>
                <w:sz w:val="18"/>
              </w:rPr>
              <w:tab/>
              <w:t>The mandatory HTTP error status code for the PATCH method listed in Table 5.2.7.1-1 of 3GPP TS 29.500 [4] also apply.</w:t>
            </w:r>
          </w:p>
          <w:p w14:paraId="4293AB35" w14:textId="77777777" w:rsidR="006E47D9" w:rsidRPr="00DA326A" w:rsidRDefault="006E47D9" w:rsidP="006E47D9">
            <w:pPr>
              <w:keepNext/>
              <w:keepLines/>
              <w:spacing w:after="0"/>
              <w:ind w:left="851" w:hanging="851"/>
              <w:rPr>
                <w:rFonts w:ascii="Arial" w:hAnsi="Arial"/>
                <w:sz w:val="18"/>
              </w:rPr>
            </w:pPr>
            <w:r w:rsidRPr="00DA326A">
              <w:rPr>
                <w:rFonts w:ascii="Arial" w:hAnsi="Arial"/>
                <w:sz w:val="18"/>
              </w:rPr>
              <w:t>NOTE 2:</w:t>
            </w:r>
            <w:r w:rsidRPr="00DA326A">
              <w:rPr>
                <w:rFonts w:ascii="Arial" w:hAnsi="Arial"/>
                <w:sz w:val="18"/>
              </w:rPr>
              <w:tab/>
              <w:t>RedirectResponse may be inserted by an SCP, see clause 6.10.9.1 of 3GPP TS 29.500 [4].</w:t>
            </w:r>
          </w:p>
        </w:tc>
      </w:tr>
    </w:tbl>
    <w:p w14:paraId="69F0155E" w14:textId="77777777" w:rsidR="00A36153" w:rsidRPr="00DA326A" w:rsidRDefault="00A36153" w:rsidP="00A36153"/>
    <w:p w14:paraId="3A70B242" w14:textId="77777777" w:rsidR="00A36153" w:rsidRPr="00DA326A" w:rsidRDefault="00A36153" w:rsidP="0051544E">
      <w:pPr>
        <w:pStyle w:val="TH"/>
      </w:pPr>
      <w:r w:rsidRPr="00DA326A">
        <w:t xml:space="preserve">Table </w:t>
      </w:r>
      <w:r>
        <w:t>6.1.3</w:t>
      </w:r>
      <w:r w:rsidRPr="00DA326A">
        <w:t>.3.3.1-4: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3E0D1112"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73522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23D3F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87D29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A6001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5E05A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560EF66D"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54BB2E"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4B9D8CCE" w14:textId="4B345823" w:rsidR="00A36153" w:rsidRPr="00DA326A" w:rsidRDefault="006403A4" w:rsidP="0085185C">
            <w:pPr>
              <w:keepNext/>
              <w:keepLines/>
              <w:spacing w:after="0"/>
              <w:rPr>
                <w:rFonts w:ascii="Arial" w:hAnsi="Arial"/>
                <w:sz w:val="18"/>
              </w:rPr>
            </w:pPr>
            <w:r w:rsidRPr="00DA326A">
              <w:rPr>
                <w:rFonts w:ascii="Arial" w:hAnsi="Arial"/>
                <w:sz w:val="18"/>
              </w:rPr>
              <w:t>S</w:t>
            </w:r>
            <w:r w:rsidR="00A36153" w:rsidRPr="00DA326A">
              <w:rPr>
                <w:rFonts w:ascii="Arial" w:hAnsi="Arial"/>
                <w:sz w:val="18"/>
              </w:rPr>
              <w:t>tring</w:t>
            </w:r>
          </w:p>
        </w:tc>
        <w:tc>
          <w:tcPr>
            <w:tcW w:w="217" w:type="pct"/>
            <w:tcBorders>
              <w:top w:val="single" w:sz="4" w:space="0" w:color="auto"/>
              <w:left w:val="single" w:sz="6" w:space="0" w:color="000000"/>
              <w:bottom w:val="single" w:sz="4" w:space="0" w:color="auto"/>
              <w:right w:val="single" w:sz="6" w:space="0" w:color="000000"/>
            </w:tcBorders>
          </w:tcPr>
          <w:p w14:paraId="762FA468"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1CC3275D"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C9DEC0"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2C731590" w14:textId="77777777" w:rsidR="00A36153" w:rsidRPr="00DA326A" w:rsidRDefault="00A36153" w:rsidP="0085185C">
            <w:pPr>
              <w:keepNext/>
              <w:keepLines/>
              <w:spacing w:after="0"/>
              <w:rPr>
                <w:rFonts w:ascii="Arial" w:hAnsi="Arial"/>
                <w:sz w:val="18"/>
              </w:rPr>
            </w:pPr>
            <w:r w:rsidRPr="00DA326A">
              <w:rPr>
                <w:rFonts w:ascii="Arial" w:hAnsi="Arial"/>
                <w:sz w:val="18"/>
              </w:rPr>
              <w:t>Or the same URI, if a request is redirected to the same target resource via a different SCP.</w:t>
            </w:r>
          </w:p>
        </w:tc>
      </w:tr>
      <w:tr w:rsidR="00A36153" w:rsidRPr="00DA326A" w14:paraId="76AB53DD"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108785"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2BBD93" w14:textId="081FBE96" w:rsidR="00A36153" w:rsidRPr="00DA326A" w:rsidRDefault="006403A4" w:rsidP="0085185C">
            <w:pPr>
              <w:keepNext/>
              <w:keepLines/>
              <w:spacing w:after="0"/>
              <w:rPr>
                <w:rFonts w:ascii="Arial" w:hAnsi="Arial"/>
                <w:sz w:val="18"/>
              </w:rPr>
            </w:pPr>
            <w:r w:rsidRPr="00DA326A">
              <w:rPr>
                <w:rFonts w:ascii="Arial" w:hAnsi="Arial"/>
                <w:sz w:val="18"/>
              </w:rPr>
              <w:t>S</w:t>
            </w:r>
            <w:r w:rsidR="00A36153" w:rsidRPr="00DA326A">
              <w:rPr>
                <w:rFonts w:ascii="Arial" w:hAnsi="Arial"/>
                <w:sz w:val="18"/>
              </w:rPr>
              <w:t>tring</w:t>
            </w:r>
          </w:p>
        </w:tc>
        <w:tc>
          <w:tcPr>
            <w:tcW w:w="217" w:type="pct"/>
            <w:tcBorders>
              <w:top w:val="single" w:sz="4" w:space="0" w:color="auto"/>
              <w:left w:val="single" w:sz="6" w:space="0" w:color="000000"/>
              <w:bottom w:val="single" w:sz="6" w:space="0" w:color="000000"/>
              <w:right w:val="single" w:sz="6" w:space="0" w:color="000000"/>
            </w:tcBorders>
          </w:tcPr>
          <w:p w14:paraId="59149C73"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06C2BEEC"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2320B9"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25BD2C77" w14:textId="77777777" w:rsidR="00A36153" w:rsidRPr="00DA326A" w:rsidRDefault="00A36153" w:rsidP="00A36153"/>
    <w:p w14:paraId="655F895A" w14:textId="77777777" w:rsidR="00A36153" w:rsidRPr="00DA326A" w:rsidRDefault="00A36153" w:rsidP="0051544E">
      <w:pPr>
        <w:pStyle w:val="TH"/>
      </w:pPr>
      <w:r w:rsidRPr="00DA326A">
        <w:t xml:space="preserve">Table </w:t>
      </w:r>
      <w:r>
        <w:t>6.1.3</w:t>
      </w:r>
      <w:r w:rsidRPr="00DA326A">
        <w:t>.3.3.1-5: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2B099780"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251D6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E6053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62A7B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C8A2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08F0C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5B96FCA2"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05CC7D"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3B8299B9"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1C501E88"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48B01675"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5A522F"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720F9A15" w14:textId="77777777" w:rsidR="00A36153" w:rsidRPr="00DA326A" w:rsidRDefault="00A36153" w:rsidP="0085185C">
            <w:pPr>
              <w:keepNext/>
              <w:keepLines/>
              <w:spacing w:after="0"/>
              <w:rPr>
                <w:rFonts w:ascii="Arial" w:hAnsi="Arial"/>
                <w:sz w:val="18"/>
              </w:rPr>
            </w:pPr>
            <w:r w:rsidRPr="00DA326A">
              <w:rPr>
                <w:rFonts w:ascii="Arial" w:hAnsi="Arial"/>
                <w:sz w:val="18"/>
              </w:rPr>
              <w:t>Or the same URI, if a request is redirected to the same target resource via a different SCP.</w:t>
            </w:r>
          </w:p>
        </w:tc>
      </w:tr>
      <w:tr w:rsidR="00A36153" w:rsidRPr="00DA326A" w14:paraId="782DF3FA"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66A6FF"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215DCD"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1E186129"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285413A6"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829229"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15F5A9CB" w14:textId="77777777" w:rsidR="00A36153" w:rsidRPr="00DA326A" w:rsidRDefault="00A36153" w:rsidP="00A36153"/>
    <w:p w14:paraId="0C7FA0D9" w14:textId="77777777" w:rsidR="00A36153" w:rsidRPr="00DA326A" w:rsidRDefault="00A36153" w:rsidP="00A36153">
      <w:pPr>
        <w:keepNext/>
        <w:keepLines/>
        <w:spacing w:before="120"/>
        <w:ind w:left="1985" w:hanging="1985"/>
        <w:rPr>
          <w:rFonts w:ascii="Arial" w:hAnsi="Arial"/>
        </w:rPr>
      </w:pPr>
      <w:r>
        <w:rPr>
          <w:rFonts w:ascii="Arial" w:hAnsi="Arial"/>
        </w:rPr>
        <w:t>6.1.3</w:t>
      </w:r>
      <w:r w:rsidRPr="00DA326A">
        <w:rPr>
          <w:rFonts w:ascii="Arial" w:hAnsi="Arial"/>
        </w:rPr>
        <w:t>.3.3.2</w:t>
      </w:r>
      <w:r w:rsidRPr="00DA326A">
        <w:rPr>
          <w:rFonts w:ascii="Arial" w:hAnsi="Arial"/>
        </w:rPr>
        <w:tab/>
        <w:t>DELETE</w:t>
      </w:r>
    </w:p>
    <w:p w14:paraId="174A5EFB" w14:textId="77777777" w:rsidR="00A36153" w:rsidRPr="00DA326A" w:rsidRDefault="00A36153" w:rsidP="00A36153">
      <w:r w:rsidRPr="00DA326A">
        <w:t>This method deletes an individual MBS distribution session resource in the MBSTF.</w:t>
      </w:r>
    </w:p>
    <w:p w14:paraId="1B2A74DD" w14:textId="77777777" w:rsidR="00A36153" w:rsidRPr="00DA326A" w:rsidRDefault="00A36153" w:rsidP="00A36153">
      <w:r w:rsidRPr="00DA326A">
        <w:t xml:space="preserve">This method shall support the URI query parameters specified in table </w:t>
      </w:r>
      <w:r>
        <w:t>6.1.3.3</w:t>
      </w:r>
      <w:r w:rsidRPr="00DA326A">
        <w:t>.3.2-1.</w:t>
      </w:r>
    </w:p>
    <w:p w14:paraId="46D2062C" w14:textId="77777777" w:rsidR="00A36153" w:rsidRPr="00DA326A" w:rsidRDefault="00A36153" w:rsidP="0051544E">
      <w:pPr>
        <w:pStyle w:val="TH"/>
        <w:rPr>
          <w:rFonts w:cs="Arial"/>
        </w:rPr>
      </w:pPr>
      <w:r w:rsidRPr="00DA326A">
        <w:lastRenderedPageBreak/>
        <w:t xml:space="preserve">Table </w:t>
      </w:r>
      <w:r>
        <w:t>6.1.3</w:t>
      </w:r>
      <w:r w:rsidRPr="00DA326A">
        <w:t>.3.3.2-1: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3B6D9FD0"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438F3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4D9100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648FCD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917BCB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EAF63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982D68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Applicability</w:t>
            </w:r>
          </w:p>
        </w:tc>
      </w:tr>
      <w:tr w:rsidR="00A36153" w:rsidRPr="00DA326A" w14:paraId="5E69A8A2"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98B810"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731" w:type="pct"/>
            <w:tcBorders>
              <w:top w:val="single" w:sz="4" w:space="0" w:color="auto"/>
              <w:left w:val="single" w:sz="6" w:space="0" w:color="000000"/>
              <w:bottom w:val="single" w:sz="6" w:space="0" w:color="000000"/>
              <w:right w:val="single" w:sz="6" w:space="0" w:color="000000"/>
            </w:tcBorders>
          </w:tcPr>
          <w:p w14:paraId="38DA4549" w14:textId="77777777" w:rsidR="00A36153" w:rsidRPr="00DA326A" w:rsidRDefault="00A36153" w:rsidP="0085185C">
            <w:pPr>
              <w:keepNext/>
              <w:keepLines/>
              <w:spacing w:after="0"/>
              <w:rPr>
                <w:rFonts w:ascii="Arial" w:hAnsi="Arial"/>
                <w:sz w:val="18"/>
              </w:rPr>
            </w:pPr>
          </w:p>
        </w:tc>
        <w:tc>
          <w:tcPr>
            <w:tcW w:w="215" w:type="pct"/>
            <w:tcBorders>
              <w:top w:val="single" w:sz="4" w:space="0" w:color="auto"/>
              <w:left w:val="single" w:sz="6" w:space="0" w:color="000000"/>
              <w:bottom w:val="single" w:sz="6" w:space="0" w:color="000000"/>
              <w:right w:val="single" w:sz="6" w:space="0" w:color="000000"/>
            </w:tcBorders>
          </w:tcPr>
          <w:p w14:paraId="28A0C495" w14:textId="77777777" w:rsidR="00A36153" w:rsidRPr="00DA326A" w:rsidRDefault="00A36153" w:rsidP="0085185C">
            <w:pPr>
              <w:keepNext/>
              <w:keepLines/>
              <w:spacing w:after="0"/>
              <w:jc w:val="center"/>
              <w:rPr>
                <w:rFonts w:ascii="Arial" w:hAnsi="Arial"/>
                <w:sz w:val="18"/>
              </w:rPr>
            </w:pPr>
          </w:p>
        </w:tc>
        <w:tc>
          <w:tcPr>
            <w:tcW w:w="580" w:type="pct"/>
            <w:tcBorders>
              <w:top w:val="single" w:sz="4" w:space="0" w:color="auto"/>
              <w:left w:val="single" w:sz="6" w:space="0" w:color="000000"/>
              <w:bottom w:val="single" w:sz="6" w:space="0" w:color="000000"/>
              <w:right w:val="single" w:sz="6" w:space="0" w:color="000000"/>
            </w:tcBorders>
          </w:tcPr>
          <w:p w14:paraId="3AA25169" w14:textId="77777777" w:rsidR="00A36153" w:rsidRPr="00DA326A" w:rsidRDefault="00A36153" w:rsidP="0085185C">
            <w:pPr>
              <w:keepNext/>
              <w:keepLines/>
              <w:spacing w:after="0"/>
              <w:rPr>
                <w:rFonts w:ascii="Arial" w:hAnsi="Arial"/>
                <w:sz w:val="18"/>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019F55A" w14:textId="77777777" w:rsidR="00A36153" w:rsidRPr="00DA326A" w:rsidRDefault="00A36153" w:rsidP="0085185C">
            <w:pPr>
              <w:keepNext/>
              <w:keepLines/>
              <w:spacing w:after="0"/>
              <w:rPr>
                <w:rFonts w:ascii="Arial" w:hAnsi="Arial"/>
                <w:sz w:val="18"/>
              </w:rPr>
            </w:pPr>
          </w:p>
        </w:tc>
        <w:tc>
          <w:tcPr>
            <w:tcW w:w="796" w:type="pct"/>
            <w:tcBorders>
              <w:top w:val="single" w:sz="4" w:space="0" w:color="auto"/>
              <w:left w:val="single" w:sz="6" w:space="0" w:color="000000"/>
              <w:bottom w:val="single" w:sz="6" w:space="0" w:color="000000"/>
              <w:right w:val="single" w:sz="6" w:space="0" w:color="000000"/>
            </w:tcBorders>
          </w:tcPr>
          <w:p w14:paraId="7EE626C1" w14:textId="77777777" w:rsidR="00A36153" w:rsidRPr="00DA326A" w:rsidRDefault="00A36153" w:rsidP="0085185C">
            <w:pPr>
              <w:keepNext/>
              <w:keepLines/>
              <w:spacing w:after="0"/>
              <w:rPr>
                <w:rFonts w:ascii="Arial" w:hAnsi="Arial"/>
                <w:sz w:val="18"/>
              </w:rPr>
            </w:pPr>
          </w:p>
        </w:tc>
      </w:tr>
    </w:tbl>
    <w:p w14:paraId="16773355" w14:textId="77777777" w:rsidR="00A36153" w:rsidRPr="00DA326A" w:rsidRDefault="00A36153" w:rsidP="00A36153"/>
    <w:p w14:paraId="75F90D9B" w14:textId="77777777" w:rsidR="00A36153" w:rsidRPr="00DA326A" w:rsidRDefault="00A36153" w:rsidP="00A36153">
      <w:r w:rsidRPr="00DA326A">
        <w:t xml:space="preserve">This method shall support the request data structures specified in table </w:t>
      </w:r>
      <w:r>
        <w:t>6.1.3</w:t>
      </w:r>
      <w:r w:rsidRPr="00DA326A">
        <w:t xml:space="preserve">.3.3.2-2 and the response data structures and response codes specified in table </w:t>
      </w:r>
      <w:r>
        <w:t>6.1.3</w:t>
      </w:r>
      <w:r w:rsidRPr="00DA326A">
        <w:t>.3.3.2-3.</w:t>
      </w:r>
    </w:p>
    <w:p w14:paraId="6E8BE951" w14:textId="77777777" w:rsidR="00A36153" w:rsidRPr="00DA326A" w:rsidRDefault="00A36153" w:rsidP="0051544E">
      <w:pPr>
        <w:pStyle w:val="TH"/>
      </w:pPr>
      <w:r w:rsidRPr="00DA326A">
        <w:t xml:space="preserve">Table </w:t>
      </w:r>
      <w:r>
        <w:t>6.1.3</w:t>
      </w:r>
      <w:r w:rsidRPr="00DA326A">
        <w:t>.3.3.2-2: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36153" w:rsidRPr="00DA326A" w14:paraId="55643594" w14:textId="77777777" w:rsidTr="0085185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882CBEE"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D6148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DF03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590218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3210D52D" w14:textId="77777777" w:rsidTr="0085185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684550" w14:textId="77777777" w:rsidR="00A36153" w:rsidRPr="00DA326A" w:rsidDel="009C5531" w:rsidRDefault="00A36153" w:rsidP="0085185C">
            <w:pPr>
              <w:keepNext/>
              <w:keepLines/>
              <w:spacing w:after="0"/>
              <w:rPr>
                <w:rFonts w:ascii="Arial" w:hAnsi="Arial"/>
                <w:sz w:val="18"/>
              </w:rPr>
            </w:pPr>
            <w:r w:rsidRPr="00DA326A">
              <w:rPr>
                <w:rFonts w:ascii="Arial" w:hAnsi="Arial"/>
                <w:sz w:val="18"/>
              </w:rPr>
              <w:t>n/a</w:t>
            </w:r>
          </w:p>
        </w:tc>
        <w:tc>
          <w:tcPr>
            <w:tcW w:w="425" w:type="dxa"/>
            <w:tcBorders>
              <w:top w:val="single" w:sz="4" w:space="0" w:color="auto"/>
              <w:left w:val="single" w:sz="6" w:space="0" w:color="000000"/>
              <w:bottom w:val="single" w:sz="6" w:space="0" w:color="000000"/>
              <w:right w:val="single" w:sz="6" w:space="0" w:color="000000"/>
            </w:tcBorders>
          </w:tcPr>
          <w:p w14:paraId="3B37B9AC" w14:textId="77777777" w:rsidR="00A36153" w:rsidRPr="00DA326A" w:rsidRDefault="00A36153" w:rsidP="0085185C">
            <w:pPr>
              <w:keepNext/>
              <w:keepLines/>
              <w:spacing w:after="0"/>
              <w:jc w:val="center"/>
              <w:rPr>
                <w:rFonts w:ascii="Arial" w:hAnsi="Arial"/>
                <w:sz w:val="18"/>
              </w:rPr>
            </w:pPr>
          </w:p>
        </w:tc>
        <w:tc>
          <w:tcPr>
            <w:tcW w:w="1276" w:type="dxa"/>
            <w:tcBorders>
              <w:top w:val="single" w:sz="4" w:space="0" w:color="auto"/>
              <w:left w:val="single" w:sz="6" w:space="0" w:color="000000"/>
              <w:bottom w:val="single" w:sz="6" w:space="0" w:color="000000"/>
              <w:right w:val="single" w:sz="6" w:space="0" w:color="000000"/>
            </w:tcBorders>
          </w:tcPr>
          <w:p w14:paraId="63DACA62" w14:textId="77777777" w:rsidR="00A36153" w:rsidRPr="00DA326A" w:rsidRDefault="00A36153" w:rsidP="0085185C">
            <w:pPr>
              <w:keepNext/>
              <w:keepLines/>
              <w:spacing w:after="0"/>
              <w:rPr>
                <w:rFonts w:ascii="Arial" w:hAnsi="Arial"/>
                <w:sz w:val="18"/>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B930417" w14:textId="77777777" w:rsidR="00A36153" w:rsidRPr="00DA326A" w:rsidRDefault="00A36153" w:rsidP="0085185C">
            <w:pPr>
              <w:keepNext/>
              <w:keepLines/>
              <w:spacing w:after="0"/>
              <w:rPr>
                <w:rFonts w:ascii="Arial" w:hAnsi="Arial"/>
                <w:sz w:val="18"/>
              </w:rPr>
            </w:pPr>
          </w:p>
        </w:tc>
      </w:tr>
    </w:tbl>
    <w:p w14:paraId="4ACEEBA0" w14:textId="77777777" w:rsidR="00A36153" w:rsidRPr="00DA326A" w:rsidRDefault="00A36153" w:rsidP="00A36153"/>
    <w:p w14:paraId="7F322F84" w14:textId="77777777" w:rsidR="00A36153" w:rsidRPr="00DA326A" w:rsidRDefault="00A36153" w:rsidP="0051544E">
      <w:pPr>
        <w:pStyle w:val="TH"/>
      </w:pPr>
      <w:r w:rsidRPr="00DA326A">
        <w:t xml:space="preserve">Table </w:t>
      </w:r>
      <w:r>
        <w:t>6.1.3</w:t>
      </w:r>
      <w:r w:rsidRPr="00DA326A">
        <w:t>.3.3.2-3: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36153" w:rsidRPr="00DA326A" w14:paraId="54778234"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55C55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C80E4D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7D7C91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C4A985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Response</w:t>
            </w:r>
          </w:p>
          <w:p w14:paraId="54C481F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1BB2B4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14F23579"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CAEF11"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225" w:type="pct"/>
            <w:tcBorders>
              <w:top w:val="single" w:sz="4" w:space="0" w:color="auto"/>
              <w:left w:val="single" w:sz="6" w:space="0" w:color="000000"/>
              <w:bottom w:val="single" w:sz="6" w:space="0" w:color="000000"/>
              <w:right w:val="single" w:sz="6" w:space="0" w:color="000000"/>
            </w:tcBorders>
          </w:tcPr>
          <w:p w14:paraId="0F42216A" w14:textId="77777777" w:rsidR="00A36153" w:rsidRPr="00DA326A" w:rsidRDefault="00A36153" w:rsidP="0085185C">
            <w:pPr>
              <w:keepNext/>
              <w:keepLines/>
              <w:spacing w:after="0"/>
              <w:jc w:val="center"/>
              <w:rPr>
                <w:rFonts w:ascii="Arial" w:hAnsi="Arial"/>
                <w:sz w:val="18"/>
              </w:rPr>
            </w:pPr>
          </w:p>
        </w:tc>
        <w:tc>
          <w:tcPr>
            <w:tcW w:w="649" w:type="pct"/>
            <w:tcBorders>
              <w:top w:val="single" w:sz="4" w:space="0" w:color="auto"/>
              <w:left w:val="single" w:sz="6" w:space="0" w:color="000000"/>
              <w:bottom w:val="single" w:sz="6" w:space="0" w:color="000000"/>
              <w:right w:val="single" w:sz="6" w:space="0" w:color="000000"/>
            </w:tcBorders>
          </w:tcPr>
          <w:p w14:paraId="7708A8DC" w14:textId="77777777" w:rsidR="00A36153" w:rsidRPr="00DA326A" w:rsidRDefault="00A36153" w:rsidP="0085185C">
            <w:pPr>
              <w:keepNext/>
              <w:keepLines/>
              <w:spacing w:after="0"/>
              <w:rPr>
                <w:rFonts w:ascii="Arial" w:hAnsi="Arial"/>
                <w:sz w:val="18"/>
              </w:rPr>
            </w:pPr>
          </w:p>
        </w:tc>
        <w:tc>
          <w:tcPr>
            <w:tcW w:w="583" w:type="pct"/>
            <w:tcBorders>
              <w:top w:val="single" w:sz="4" w:space="0" w:color="auto"/>
              <w:left w:val="single" w:sz="6" w:space="0" w:color="000000"/>
              <w:bottom w:val="single" w:sz="6" w:space="0" w:color="000000"/>
              <w:right w:val="single" w:sz="6" w:space="0" w:color="000000"/>
            </w:tcBorders>
          </w:tcPr>
          <w:p w14:paraId="2242F975" w14:textId="77777777" w:rsidR="00A36153" w:rsidRPr="00DA326A" w:rsidRDefault="00A36153" w:rsidP="0085185C">
            <w:pPr>
              <w:keepNext/>
              <w:keepLines/>
              <w:spacing w:after="0"/>
              <w:rPr>
                <w:rFonts w:ascii="Arial" w:hAnsi="Arial"/>
                <w:sz w:val="18"/>
              </w:rPr>
            </w:pPr>
            <w:r w:rsidRPr="00DA326A">
              <w:rPr>
                <w:rFonts w:ascii="Arial" w:hAnsi="Arial"/>
                <w:sz w:val="18"/>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68C8F4" w14:textId="77777777" w:rsidR="00A36153" w:rsidRPr="00DA326A" w:rsidRDefault="00A36153" w:rsidP="0085185C">
            <w:pPr>
              <w:keepNext/>
              <w:keepLines/>
              <w:spacing w:after="0"/>
              <w:rPr>
                <w:rFonts w:ascii="Arial" w:hAnsi="Arial"/>
                <w:sz w:val="18"/>
              </w:rPr>
            </w:pPr>
            <w:r w:rsidRPr="00DA326A">
              <w:rPr>
                <w:rFonts w:ascii="Arial" w:hAnsi="Arial"/>
                <w:sz w:val="18"/>
              </w:rPr>
              <w:t>Successful response</w:t>
            </w:r>
          </w:p>
        </w:tc>
      </w:tr>
      <w:tr w:rsidR="00A36153" w:rsidRPr="00DA326A" w14:paraId="19C19A0C"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FA2E1D" w14:textId="77777777" w:rsidR="00A36153" w:rsidRPr="00DA326A" w:rsidRDefault="00A36153" w:rsidP="0085185C">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5AC7C921"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3D7BD27A"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524663D7" w14:textId="77777777" w:rsidR="00A36153" w:rsidRPr="00DA326A" w:rsidRDefault="00A36153" w:rsidP="0085185C">
            <w:pPr>
              <w:keepNext/>
              <w:keepLines/>
              <w:spacing w:after="0"/>
              <w:rPr>
                <w:rFonts w:ascii="Arial" w:hAnsi="Arial"/>
                <w:sz w:val="18"/>
              </w:rPr>
            </w:pPr>
            <w:r w:rsidRPr="00DA326A">
              <w:rPr>
                <w:rFonts w:ascii="Arial" w:hAnsi="Arial"/>
                <w:sz w:val="18"/>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17120EB"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DA326A">
              <w:rPr>
                <w:rFonts w:ascii="Arial" w:hAnsi="Arial"/>
                <w:sz w:val="18"/>
                <w:lang w:eastAsia="zh-CN"/>
              </w:rPr>
              <w:t>resource located on an alternative service instance within the</w:t>
            </w:r>
            <w:r w:rsidRPr="00DA326A">
              <w:rPr>
                <w:rFonts w:ascii="Arial" w:hAnsi="Arial"/>
                <w:sz w:val="18"/>
              </w:rPr>
              <w:t xml:space="preserve"> same MBSTF or MBSTF (service) set.</w:t>
            </w:r>
          </w:p>
          <w:p w14:paraId="1C08D434"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(NOTE 2) </w:t>
            </w:r>
          </w:p>
        </w:tc>
      </w:tr>
      <w:tr w:rsidR="00A36153" w:rsidRPr="00DA326A" w14:paraId="00AD9E95"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3F78F4" w14:textId="77777777" w:rsidR="00A36153" w:rsidRPr="00DA326A" w:rsidRDefault="00A36153" w:rsidP="0085185C">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25100421"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727B3782"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7C0D680A" w14:textId="77777777" w:rsidR="00A36153" w:rsidRPr="00DA326A" w:rsidRDefault="00A36153" w:rsidP="0085185C">
            <w:pPr>
              <w:keepNext/>
              <w:keepLines/>
              <w:spacing w:after="0"/>
              <w:rPr>
                <w:rFonts w:ascii="Arial" w:hAnsi="Arial"/>
                <w:sz w:val="18"/>
              </w:rPr>
            </w:pPr>
            <w:r w:rsidRPr="00DA326A">
              <w:rPr>
                <w:rFonts w:ascii="Arial" w:hAnsi="Arial"/>
                <w:sz w:val="18"/>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95D448A"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DA326A">
              <w:rPr>
                <w:rFonts w:ascii="Arial" w:hAnsi="Arial"/>
                <w:sz w:val="18"/>
                <w:lang w:eastAsia="zh-CN"/>
              </w:rPr>
              <w:t>resource located on an alternative service instance within the</w:t>
            </w:r>
            <w:r w:rsidRPr="00DA326A">
              <w:rPr>
                <w:rFonts w:ascii="Arial" w:hAnsi="Arial"/>
                <w:sz w:val="18"/>
              </w:rPr>
              <w:t xml:space="preserve"> same MBSTF or MBSTF (service) set.</w:t>
            </w:r>
          </w:p>
          <w:p w14:paraId="7A1B342D" w14:textId="77777777" w:rsidR="00A36153" w:rsidRPr="00DA326A" w:rsidRDefault="00A36153" w:rsidP="0085185C">
            <w:pPr>
              <w:keepNext/>
              <w:keepLines/>
              <w:spacing w:after="0"/>
              <w:rPr>
                <w:rFonts w:ascii="Arial" w:hAnsi="Arial"/>
                <w:sz w:val="18"/>
              </w:rPr>
            </w:pPr>
            <w:r w:rsidRPr="00DA326A">
              <w:rPr>
                <w:rFonts w:ascii="Arial" w:hAnsi="Arial"/>
                <w:sz w:val="18"/>
              </w:rPr>
              <w:t>(NOTE 2)</w:t>
            </w:r>
          </w:p>
        </w:tc>
      </w:tr>
      <w:tr w:rsidR="00A36153" w:rsidRPr="00DA326A" w14:paraId="4486D4E4"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FA973E7" w14:textId="77777777" w:rsidR="00A36153" w:rsidRPr="00DA326A" w:rsidRDefault="00A36153" w:rsidP="0085185C">
            <w:pPr>
              <w:keepNext/>
              <w:keepLines/>
              <w:spacing w:after="0"/>
              <w:ind w:left="851" w:hanging="851"/>
              <w:rPr>
                <w:rFonts w:ascii="Arial" w:hAnsi="Arial"/>
                <w:sz w:val="18"/>
              </w:rPr>
            </w:pPr>
            <w:r w:rsidRPr="00DA326A">
              <w:rPr>
                <w:rFonts w:ascii="Arial" w:hAnsi="Arial"/>
                <w:sz w:val="18"/>
              </w:rPr>
              <w:t>NOTE 1:</w:t>
            </w:r>
            <w:r w:rsidRPr="00DA326A">
              <w:rPr>
                <w:rFonts w:ascii="Arial" w:hAnsi="Arial"/>
                <w:sz w:val="18"/>
              </w:rPr>
              <w:tab/>
              <w:t>The mandatory HTTP error status code for the DELETE method listed in Table 5.2.7.1-1 of 3GPP TS 29.500 [4] also apply.</w:t>
            </w:r>
          </w:p>
          <w:p w14:paraId="42D01A1E" w14:textId="77777777" w:rsidR="00A36153" w:rsidRPr="00DA326A" w:rsidRDefault="00A36153" w:rsidP="0085185C">
            <w:pPr>
              <w:keepNext/>
              <w:keepLines/>
              <w:spacing w:after="0"/>
              <w:ind w:left="851" w:hanging="851"/>
              <w:rPr>
                <w:rFonts w:ascii="Arial" w:hAnsi="Arial"/>
                <w:sz w:val="18"/>
              </w:rPr>
            </w:pPr>
            <w:r w:rsidRPr="00DA326A">
              <w:rPr>
                <w:rFonts w:ascii="Arial" w:hAnsi="Arial"/>
                <w:sz w:val="18"/>
              </w:rPr>
              <w:t>NOTE 2:</w:t>
            </w:r>
            <w:r w:rsidRPr="00DA326A">
              <w:rPr>
                <w:rFonts w:ascii="Arial" w:hAnsi="Arial"/>
                <w:sz w:val="18"/>
              </w:rPr>
              <w:tab/>
              <w:t>RedirectResponse may be inserted by an SCP, see clause 6.10.9.1 of 3GPP TS 29.500 [4].</w:t>
            </w:r>
          </w:p>
        </w:tc>
      </w:tr>
    </w:tbl>
    <w:p w14:paraId="03A204DA" w14:textId="77777777" w:rsidR="00A36153" w:rsidRPr="00DA326A" w:rsidRDefault="00A36153" w:rsidP="00A36153"/>
    <w:p w14:paraId="79A0C063" w14:textId="77777777" w:rsidR="00A36153" w:rsidRPr="00DA326A" w:rsidRDefault="00A36153" w:rsidP="0051544E">
      <w:pPr>
        <w:pStyle w:val="TH"/>
      </w:pPr>
      <w:r w:rsidRPr="00DA326A">
        <w:t xml:space="preserve">Table </w:t>
      </w:r>
      <w:r>
        <w:t>6.1.3</w:t>
      </w:r>
      <w:r w:rsidRPr="00DA326A">
        <w:t>.3.3.2-4: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5516B806"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0181B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DA04B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9F5073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230F0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03E93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1B3BFDDC"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9E9E50"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72C3EA0"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576B589D"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4C336CBB"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DF18C6"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68C651C6" w14:textId="77777777" w:rsidR="00A36153" w:rsidRPr="00DA326A" w:rsidRDefault="00A36153" w:rsidP="0085185C">
            <w:pPr>
              <w:keepNext/>
              <w:keepLines/>
              <w:spacing w:after="0"/>
              <w:rPr>
                <w:rFonts w:ascii="Arial" w:hAnsi="Arial"/>
                <w:sz w:val="18"/>
              </w:rPr>
            </w:pPr>
            <w:r w:rsidRPr="00DA326A">
              <w:rPr>
                <w:rFonts w:ascii="Arial" w:hAnsi="Arial"/>
                <w:sz w:val="18"/>
              </w:rPr>
              <w:t>Or the same URI, if a request is redirected to the same target resource via a different SCP.</w:t>
            </w:r>
          </w:p>
        </w:tc>
      </w:tr>
      <w:tr w:rsidR="00A36153" w:rsidRPr="00DA326A" w14:paraId="4E48C437"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86AE19"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D1D25E"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70803F74"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030F4725"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C290F9C"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589C5C27" w14:textId="77777777" w:rsidR="00A36153" w:rsidRPr="00DA326A" w:rsidRDefault="00A36153" w:rsidP="00A36153"/>
    <w:p w14:paraId="01882CC6" w14:textId="77777777" w:rsidR="00A36153" w:rsidRPr="00DA326A" w:rsidRDefault="00A36153" w:rsidP="0051544E">
      <w:pPr>
        <w:pStyle w:val="TH"/>
      </w:pPr>
      <w:r w:rsidRPr="00DA326A">
        <w:t xml:space="preserve">Table </w:t>
      </w:r>
      <w:r>
        <w:t>6.1.3</w:t>
      </w:r>
      <w:r w:rsidRPr="00DA326A">
        <w:t>.3.3.2-5: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491D63E4"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2A4AE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912E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A7250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45243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8BFAB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627CAB1D"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8E0AE2"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6F44268A"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24875CF1"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78055719"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EB5A35"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02F0947A" w14:textId="77777777" w:rsidR="00A36153" w:rsidRPr="00DA326A" w:rsidRDefault="00A36153" w:rsidP="0085185C">
            <w:pPr>
              <w:keepNext/>
              <w:keepLines/>
              <w:spacing w:after="0"/>
              <w:rPr>
                <w:rFonts w:ascii="Arial" w:hAnsi="Arial"/>
                <w:sz w:val="18"/>
              </w:rPr>
            </w:pPr>
            <w:r w:rsidRPr="00DA326A">
              <w:rPr>
                <w:rFonts w:ascii="Arial" w:hAnsi="Arial"/>
                <w:sz w:val="18"/>
              </w:rPr>
              <w:t>Or the same URI, if a request is redirected to the same target resource via a different SCP.</w:t>
            </w:r>
          </w:p>
        </w:tc>
      </w:tr>
      <w:tr w:rsidR="00A36153" w:rsidRPr="00DA326A" w14:paraId="099D08B7"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BD6A7A"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4AAAD39"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52C45AEB"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51E0C2E9"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A240CF"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6863FAD7" w14:textId="77777777" w:rsidR="00A36153" w:rsidRPr="00DA326A" w:rsidRDefault="00A36153" w:rsidP="00A36153"/>
    <w:p w14:paraId="5E9B0A4E" w14:textId="77777777" w:rsidR="00A36153" w:rsidRPr="00DA326A" w:rsidRDefault="00A36153" w:rsidP="00A36153">
      <w:pPr>
        <w:keepNext/>
        <w:keepLines/>
        <w:spacing w:before="120"/>
        <w:ind w:left="1985" w:hanging="1985"/>
        <w:rPr>
          <w:rFonts w:ascii="Arial" w:hAnsi="Arial"/>
        </w:rPr>
      </w:pPr>
      <w:r>
        <w:rPr>
          <w:rFonts w:ascii="Arial" w:hAnsi="Arial"/>
        </w:rPr>
        <w:lastRenderedPageBreak/>
        <w:t>6.1.3</w:t>
      </w:r>
      <w:r w:rsidRPr="00DA326A">
        <w:rPr>
          <w:rFonts w:ascii="Arial" w:hAnsi="Arial"/>
        </w:rPr>
        <w:t>.3.3.3</w:t>
      </w:r>
      <w:r w:rsidRPr="00DA326A">
        <w:rPr>
          <w:rFonts w:ascii="Arial" w:hAnsi="Arial"/>
        </w:rPr>
        <w:tab/>
        <w:t>GET</w:t>
      </w:r>
    </w:p>
    <w:p w14:paraId="7CE74A5E" w14:textId="77777777" w:rsidR="00A36153" w:rsidRPr="00DA326A" w:rsidRDefault="00A36153" w:rsidP="00A36153">
      <w:r w:rsidRPr="00DA326A">
        <w:t>This method retrieves an individual MBS distribution session resource in the MBSTF.</w:t>
      </w:r>
    </w:p>
    <w:p w14:paraId="501CF7E7" w14:textId="77777777" w:rsidR="00A36153" w:rsidRPr="00DA326A" w:rsidRDefault="00A36153" w:rsidP="00A36153">
      <w:r w:rsidRPr="00DA326A">
        <w:t xml:space="preserve">This method shall support the URI query parameters specified in table </w:t>
      </w:r>
      <w:r>
        <w:t>6.1.3.3</w:t>
      </w:r>
      <w:r w:rsidRPr="00DA326A">
        <w:t>.3.3-1.</w:t>
      </w:r>
    </w:p>
    <w:p w14:paraId="025F2739" w14:textId="77777777" w:rsidR="00A36153" w:rsidRPr="00DA326A" w:rsidRDefault="00A36153" w:rsidP="0051544E">
      <w:pPr>
        <w:pStyle w:val="TH"/>
        <w:rPr>
          <w:rFonts w:cs="Arial"/>
        </w:rPr>
      </w:pPr>
      <w:r w:rsidRPr="00DA326A">
        <w:t xml:space="preserve">Table </w:t>
      </w:r>
      <w:r>
        <w:t>6.1.3</w:t>
      </w:r>
      <w:r w:rsidRPr="00DA326A">
        <w:t>.3.3.3-1: URI query parameters supported by the GET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2ADD7598"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70621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D6EEE0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3AEA12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D69B68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B8D277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12F33A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Applicability</w:t>
            </w:r>
          </w:p>
        </w:tc>
      </w:tr>
      <w:tr w:rsidR="00A36153" w:rsidRPr="00DA326A" w14:paraId="51D71060"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F51F97"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731" w:type="pct"/>
            <w:tcBorders>
              <w:top w:val="single" w:sz="4" w:space="0" w:color="auto"/>
              <w:left w:val="single" w:sz="6" w:space="0" w:color="000000"/>
              <w:bottom w:val="single" w:sz="6" w:space="0" w:color="000000"/>
              <w:right w:val="single" w:sz="6" w:space="0" w:color="000000"/>
            </w:tcBorders>
          </w:tcPr>
          <w:p w14:paraId="32C98F64" w14:textId="77777777" w:rsidR="00A36153" w:rsidRPr="00DA326A" w:rsidRDefault="00A36153" w:rsidP="0085185C">
            <w:pPr>
              <w:keepNext/>
              <w:keepLines/>
              <w:spacing w:after="0"/>
              <w:rPr>
                <w:rFonts w:ascii="Arial" w:hAnsi="Arial"/>
                <w:sz w:val="18"/>
              </w:rPr>
            </w:pPr>
          </w:p>
        </w:tc>
        <w:tc>
          <w:tcPr>
            <w:tcW w:w="215" w:type="pct"/>
            <w:tcBorders>
              <w:top w:val="single" w:sz="4" w:space="0" w:color="auto"/>
              <w:left w:val="single" w:sz="6" w:space="0" w:color="000000"/>
              <w:bottom w:val="single" w:sz="6" w:space="0" w:color="000000"/>
              <w:right w:val="single" w:sz="6" w:space="0" w:color="000000"/>
            </w:tcBorders>
          </w:tcPr>
          <w:p w14:paraId="798EB742" w14:textId="77777777" w:rsidR="00A36153" w:rsidRPr="00DA326A" w:rsidRDefault="00A36153" w:rsidP="0085185C">
            <w:pPr>
              <w:keepNext/>
              <w:keepLines/>
              <w:spacing w:after="0"/>
              <w:jc w:val="center"/>
              <w:rPr>
                <w:rFonts w:ascii="Arial" w:hAnsi="Arial"/>
                <w:sz w:val="18"/>
              </w:rPr>
            </w:pPr>
          </w:p>
        </w:tc>
        <w:tc>
          <w:tcPr>
            <w:tcW w:w="580" w:type="pct"/>
            <w:tcBorders>
              <w:top w:val="single" w:sz="4" w:space="0" w:color="auto"/>
              <w:left w:val="single" w:sz="6" w:space="0" w:color="000000"/>
              <w:bottom w:val="single" w:sz="6" w:space="0" w:color="000000"/>
              <w:right w:val="single" w:sz="6" w:space="0" w:color="000000"/>
            </w:tcBorders>
          </w:tcPr>
          <w:p w14:paraId="73194733" w14:textId="77777777" w:rsidR="00A36153" w:rsidRPr="00DA326A" w:rsidRDefault="00A36153" w:rsidP="0085185C">
            <w:pPr>
              <w:keepNext/>
              <w:keepLines/>
              <w:spacing w:after="0"/>
              <w:rPr>
                <w:rFonts w:ascii="Arial" w:hAnsi="Arial"/>
                <w:sz w:val="18"/>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BCD62D8" w14:textId="77777777" w:rsidR="00A36153" w:rsidRPr="00DA326A" w:rsidRDefault="00A36153" w:rsidP="0085185C">
            <w:pPr>
              <w:keepNext/>
              <w:keepLines/>
              <w:spacing w:after="0"/>
              <w:rPr>
                <w:rFonts w:ascii="Arial" w:hAnsi="Arial"/>
                <w:sz w:val="18"/>
              </w:rPr>
            </w:pPr>
          </w:p>
        </w:tc>
        <w:tc>
          <w:tcPr>
            <w:tcW w:w="796" w:type="pct"/>
            <w:tcBorders>
              <w:top w:val="single" w:sz="4" w:space="0" w:color="auto"/>
              <w:left w:val="single" w:sz="6" w:space="0" w:color="000000"/>
              <w:bottom w:val="single" w:sz="6" w:space="0" w:color="000000"/>
              <w:right w:val="single" w:sz="6" w:space="0" w:color="000000"/>
            </w:tcBorders>
          </w:tcPr>
          <w:p w14:paraId="0155C0EE" w14:textId="77777777" w:rsidR="00A36153" w:rsidRPr="00DA326A" w:rsidRDefault="00A36153" w:rsidP="0085185C">
            <w:pPr>
              <w:keepNext/>
              <w:keepLines/>
              <w:spacing w:after="0"/>
              <w:rPr>
                <w:rFonts w:ascii="Arial" w:hAnsi="Arial"/>
                <w:sz w:val="18"/>
              </w:rPr>
            </w:pPr>
          </w:p>
        </w:tc>
      </w:tr>
    </w:tbl>
    <w:p w14:paraId="429C0945" w14:textId="77777777" w:rsidR="00A36153" w:rsidRPr="00DA326A" w:rsidRDefault="00A36153" w:rsidP="00A36153"/>
    <w:p w14:paraId="771C6B90" w14:textId="77777777" w:rsidR="00A36153" w:rsidRPr="00DA326A" w:rsidRDefault="00A36153" w:rsidP="00A36153">
      <w:r w:rsidRPr="00DA326A">
        <w:t xml:space="preserve">This method shall support the request data structures specified in table </w:t>
      </w:r>
      <w:r>
        <w:t>6.1.3</w:t>
      </w:r>
      <w:r w:rsidRPr="00DA326A">
        <w:t xml:space="preserve">.3.3.3-2 and the response data structures and response codes specified in table </w:t>
      </w:r>
      <w:r>
        <w:t>6.1.3</w:t>
      </w:r>
      <w:r w:rsidRPr="00DA326A">
        <w:t>.3.3.3-3.</w:t>
      </w:r>
    </w:p>
    <w:p w14:paraId="185768CE" w14:textId="77777777" w:rsidR="00A36153" w:rsidRPr="00DA326A" w:rsidRDefault="00A36153" w:rsidP="0051544E">
      <w:pPr>
        <w:pStyle w:val="TH"/>
      </w:pPr>
      <w:r w:rsidRPr="00DA326A">
        <w:t xml:space="preserve">Table </w:t>
      </w:r>
      <w:r>
        <w:t>6.1.3</w:t>
      </w:r>
      <w:r w:rsidRPr="00DA326A">
        <w:t>.3.3.3-2: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36153" w:rsidRPr="00DA326A" w14:paraId="124C4A5F" w14:textId="77777777" w:rsidTr="0085185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5C531E"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CED8D2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04CD05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DE12B7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7DF899F1" w14:textId="77777777" w:rsidTr="0085185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3CDDA75" w14:textId="77777777" w:rsidR="00A36153" w:rsidRPr="00DA326A" w:rsidDel="009C5531" w:rsidRDefault="00A36153" w:rsidP="0085185C">
            <w:pPr>
              <w:keepNext/>
              <w:keepLines/>
              <w:spacing w:after="0"/>
              <w:rPr>
                <w:rFonts w:ascii="Arial" w:hAnsi="Arial"/>
                <w:sz w:val="18"/>
              </w:rPr>
            </w:pPr>
            <w:r w:rsidRPr="00DA326A">
              <w:rPr>
                <w:rFonts w:ascii="Arial" w:hAnsi="Arial"/>
                <w:sz w:val="18"/>
              </w:rPr>
              <w:t>n/a</w:t>
            </w:r>
          </w:p>
        </w:tc>
        <w:tc>
          <w:tcPr>
            <w:tcW w:w="425" w:type="dxa"/>
            <w:tcBorders>
              <w:top w:val="single" w:sz="4" w:space="0" w:color="auto"/>
              <w:left w:val="single" w:sz="6" w:space="0" w:color="000000"/>
              <w:bottom w:val="single" w:sz="6" w:space="0" w:color="000000"/>
              <w:right w:val="single" w:sz="6" w:space="0" w:color="000000"/>
            </w:tcBorders>
          </w:tcPr>
          <w:p w14:paraId="5B4279F8" w14:textId="77777777" w:rsidR="00A36153" w:rsidRPr="00DA326A" w:rsidRDefault="00A36153" w:rsidP="0085185C">
            <w:pPr>
              <w:keepNext/>
              <w:keepLines/>
              <w:spacing w:after="0"/>
              <w:jc w:val="center"/>
              <w:rPr>
                <w:rFonts w:ascii="Arial" w:hAnsi="Arial"/>
                <w:sz w:val="18"/>
              </w:rPr>
            </w:pPr>
          </w:p>
        </w:tc>
        <w:tc>
          <w:tcPr>
            <w:tcW w:w="1276" w:type="dxa"/>
            <w:tcBorders>
              <w:top w:val="single" w:sz="4" w:space="0" w:color="auto"/>
              <w:left w:val="single" w:sz="6" w:space="0" w:color="000000"/>
              <w:bottom w:val="single" w:sz="6" w:space="0" w:color="000000"/>
              <w:right w:val="single" w:sz="6" w:space="0" w:color="000000"/>
            </w:tcBorders>
          </w:tcPr>
          <w:p w14:paraId="204DF32A" w14:textId="77777777" w:rsidR="00A36153" w:rsidRPr="00DA326A" w:rsidRDefault="00A36153" w:rsidP="0085185C">
            <w:pPr>
              <w:keepNext/>
              <w:keepLines/>
              <w:spacing w:after="0"/>
              <w:rPr>
                <w:rFonts w:ascii="Arial" w:hAnsi="Arial"/>
                <w:sz w:val="18"/>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9766474" w14:textId="77777777" w:rsidR="00A36153" w:rsidRPr="00DA326A" w:rsidRDefault="00A36153" w:rsidP="0085185C">
            <w:pPr>
              <w:keepNext/>
              <w:keepLines/>
              <w:spacing w:after="0"/>
              <w:rPr>
                <w:rFonts w:ascii="Arial" w:hAnsi="Arial"/>
                <w:sz w:val="18"/>
              </w:rPr>
            </w:pPr>
          </w:p>
        </w:tc>
      </w:tr>
    </w:tbl>
    <w:p w14:paraId="4536B0A8" w14:textId="77777777" w:rsidR="00A36153" w:rsidRPr="00DA326A" w:rsidRDefault="00A36153" w:rsidP="00A36153"/>
    <w:p w14:paraId="5E23EB7B" w14:textId="77777777" w:rsidR="00A36153" w:rsidRPr="00DA326A" w:rsidRDefault="00A36153" w:rsidP="0051544E">
      <w:pPr>
        <w:pStyle w:val="TH"/>
      </w:pPr>
      <w:r w:rsidRPr="00DA326A">
        <w:t xml:space="preserve">Table </w:t>
      </w:r>
      <w:r>
        <w:t>6.1.3</w:t>
      </w:r>
      <w:r w:rsidRPr="00DA326A">
        <w:t>.3.3.3-3: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36153" w:rsidRPr="00DA326A" w14:paraId="41439263"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0DAE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EE6259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E3CA72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7E4B3A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Response</w:t>
            </w:r>
          </w:p>
          <w:p w14:paraId="5BCD8BA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7743C8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4A82CC39"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53BD66" w14:textId="77777777" w:rsidR="00A36153" w:rsidRPr="00DA326A" w:rsidRDefault="00A36153" w:rsidP="0085185C">
            <w:pPr>
              <w:keepNext/>
              <w:keepLines/>
              <w:spacing w:after="0"/>
              <w:rPr>
                <w:rFonts w:ascii="Arial" w:hAnsi="Arial"/>
                <w:sz w:val="18"/>
              </w:rPr>
            </w:pPr>
            <w:r w:rsidRPr="00DA326A">
              <w:t>DistSession</w:t>
            </w:r>
          </w:p>
        </w:tc>
        <w:tc>
          <w:tcPr>
            <w:tcW w:w="225" w:type="pct"/>
            <w:tcBorders>
              <w:top w:val="single" w:sz="4" w:space="0" w:color="auto"/>
              <w:left w:val="single" w:sz="6" w:space="0" w:color="000000"/>
              <w:bottom w:val="single" w:sz="6" w:space="0" w:color="000000"/>
              <w:right w:val="single" w:sz="6" w:space="0" w:color="000000"/>
            </w:tcBorders>
          </w:tcPr>
          <w:p w14:paraId="1F95DF4D"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649" w:type="pct"/>
            <w:tcBorders>
              <w:top w:val="single" w:sz="4" w:space="0" w:color="auto"/>
              <w:left w:val="single" w:sz="6" w:space="0" w:color="000000"/>
              <w:bottom w:val="single" w:sz="6" w:space="0" w:color="000000"/>
              <w:right w:val="single" w:sz="6" w:space="0" w:color="000000"/>
            </w:tcBorders>
          </w:tcPr>
          <w:p w14:paraId="53A4605E"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583" w:type="pct"/>
            <w:tcBorders>
              <w:top w:val="single" w:sz="4" w:space="0" w:color="auto"/>
              <w:left w:val="single" w:sz="6" w:space="0" w:color="000000"/>
              <w:bottom w:val="single" w:sz="6" w:space="0" w:color="000000"/>
              <w:right w:val="single" w:sz="6" w:space="0" w:color="000000"/>
            </w:tcBorders>
          </w:tcPr>
          <w:p w14:paraId="6411D65B" w14:textId="77777777" w:rsidR="00A36153" w:rsidRPr="00DA326A" w:rsidRDefault="00A36153" w:rsidP="0085185C">
            <w:pPr>
              <w:keepNext/>
              <w:keepLines/>
              <w:spacing w:after="0"/>
              <w:rPr>
                <w:rFonts w:ascii="Arial" w:hAnsi="Arial"/>
                <w:sz w:val="18"/>
              </w:rPr>
            </w:pPr>
            <w:r w:rsidRPr="00DA326A">
              <w:rPr>
                <w:rFonts w:ascii="Arial" w:hAnsi="Arial"/>
                <w:sz w:val="18"/>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B594398" w14:textId="77777777" w:rsidR="00A36153" w:rsidRPr="00DA326A" w:rsidRDefault="00A36153" w:rsidP="0085185C">
            <w:pPr>
              <w:keepNext/>
              <w:keepLines/>
              <w:spacing w:after="0"/>
              <w:rPr>
                <w:rFonts w:ascii="Arial" w:hAnsi="Arial"/>
                <w:sz w:val="18"/>
              </w:rPr>
            </w:pPr>
            <w:r w:rsidRPr="00DA326A">
              <w:rPr>
                <w:rFonts w:ascii="Arial" w:hAnsi="Arial"/>
                <w:sz w:val="18"/>
              </w:rPr>
              <w:t>Successful response containing representation of the MBS Distribution Session</w:t>
            </w:r>
          </w:p>
        </w:tc>
      </w:tr>
      <w:tr w:rsidR="00A36153" w:rsidRPr="00DA326A" w14:paraId="48EBDF91"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E194C8" w14:textId="77777777" w:rsidR="00A36153" w:rsidRPr="00DA326A" w:rsidRDefault="00A36153" w:rsidP="0085185C">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6715699C"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3B818546"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72E2B514" w14:textId="77777777" w:rsidR="00A36153" w:rsidRPr="00DA326A" w:rsidRDefault="00A36153" w:rsidP="0085185C">
            <w:pPr>
              <w:keepNext/>
              <w:keepLines/>
              <w:spacing w:after="0"/>
              <w:rPr>
                <w:rFonts w:ascii="Arial" w:hAnsi="Arial"/>
                <w:sz w:val="18"/>
              </w:rPr>
            </w:pPr>
            <w:r w:rsidRPr="00DA326A">
              <w:rPr>
                <w:rFonts w:ascii="Arial" w:hAnsi="Arial"/>
                <w:sz w:val="18"/>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49BA9F"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DA326A">
              <w:rPr>
                <w:rFonts w:ascii="Arial" w:hAnsi="Arial"/>
                <w:sz w:val="18"/>
                <w:lang w:eastAsia="zh-CN"/>
              </w:rPr>
              <w:t>resource located on an alternative service instance within the</w:t>
            </w:r>
            <w:r w:rsidRPr="00DA326A">
              <w:rPr>
                <w:rFonts w:ascii="Arial" w:hAnsi="Arial"/>
                <w:sz w:val="18"/>
              </w:rPr>
              <w:t xml:space="preserve"> same </w:t>
            </w:r>
            <w:r>
              <w:rPr>
                <w:rFonts w:ascii="Arial" w:hAnsi="Arial"/>
                <w:sz w:val="18"/>
              </w:rPr>
              <w:t>MBSTF</w:t>
            </w:r>
            <w:r w:rsidRPr="00DA326A" w:rsidDel="00C62742">
              <w:rPr>
                <w:rFonts w:ascii="Arial" w:hAnsi="Arial"/>
                <w:sz w:val="18"/>
              </w:rPr>
              <w:t xml:space="preserve"> </w:t>
            </w:r>
            <w:r w:rsidRPr="00DA326A">
              <w:rPr>
                <w:rFonts w:ascii="Arial" w:hAnsi="Arial"/>
                <w:sz w:val="18"/>
              </w:rPr>
              <w:t xml:space="preserve">or </w:t>
            </w:r>
            <w:r>
              <w:rPr>
                <w:rFonts w:ascii="Arial" w:hAnsi="Arial"/>
                <w:sz w:val="18"/>
              </w:rPr>
              <w:t>MBSTF</w:t>
            </w:r>
            <w:r w:rsidRPr="00DA326A">
              <w:rPr>
                <w:rFonts w:ascii="Arial" w:hAnsi="Arial"/>
                <w:sz w:val="18"/>
              </w:rPr>
              <w:t xml:space="preserve"> (service) set.</w:t>
            </w:r>
          </w:p>
          <w:p w14:paraId="6D89576D"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(NOTE 2) </w:t>
            </w:r>
          </w:p>
        </w:tc>
      </w:tr>
      <w:tr w:rsidR="00A36153" w:rsidRPr="00DA326A" w14:paraId="6B199510"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EC97F8" w14:textId="77777777" w:rsidR="00A36153" w:rsidRPr="00DA326A" w:rsidRDefault="00A36153" w:rsidP="0085185C">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5E8EB3D9"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239672DC"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5DC13265" w14:textId="77777777" w:rsidR="00A36153" w:rsidRPr="00DA326A" w:rsidRDefault="00A36153" w:rsidP="0085185C">
            <w:pPr>
              <w:keepNext/>
              <w:keepLines/>
              <w:spacing w:after="0"/>
              <w:rPr>
                <w:rFonts w:ascii="Arial" w:hAnsi="Arial"/>
                <w:sz w:val="18"/>
              </w:rPr>
            </w:pPr>
            <w:r w:rsidRPr="00DA326A">
              <w:rPr>
                <w:rFonts w:ascii="Arial" w:hAnsi="Arial"/>
                <w:sz w:val="18"/>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7B729AD"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DA326A">
              <w:rPr>
                <w:rFonts w:ascii="Arial" w:hAnsi="Arial"/>
                <w:sz w:val="18"/>
                <w:lang w:eastAsia="zh-CN"/>
              </w:rPr>
              <w:t>resource located on an alternative service instance within the</w:t>
            </w:r>
            <w:r w:rsidRPr="00DA326A">
              <w:rPr>
                <w:rFonts w:ascii="Arial" w:hAnsi="Arial"/>
                <w:sz w:val="18"/>
              </w:rPr>
              <w:t xml:space="preserve"> same </w:t>
            </w:r>
            <w:r>
              <w:rPr>
                <w:rFonts w:ascii="Arial" w:hAnsi="Arial"/>
                <w:sz w:val="18"/>
              </w:rPr>
              <w:t>MBSTF</w:t>
            </w:r>
            <w:r w:rsidRPr="00DA326A">
              <w:rPr>
                <w:rFonts w:ascii="Arial" w:hAnsi="Arial"/>
                <w:sz w:val="18"/>
              </w:rPr>
              <w:t xml:space="preserve"> or </w:t>
            </w:r>
            <w:r>
              <w:rPr>
                <w:rFonts w:ascii="Arial" w:hAnsi="Arial"/>
                <w:sz w:val="18"/>
              </w:rPr>
              <w:t>MBSTF</w:t>
            </w:r>
            <w:r w:rsidRPr="00DA326A">
              <w:rPr>
                <w:rFonts w:ascii="Arial" w:hAnsi="Arial"/>
                <w:sz w:val="18"/>
              </w:rPr>
              <w:t xml:space="preserve"> (service) set.</w:t>
            </w:r>
          </w:p>
          <w:p w14:paraId="28C6BBA6" w14:textId="77777777" w:rsidR="00A36153" w:rsidRPr="00DA326A" w:rsidRDefault="00A36153" w:rsidP="0085185C">
            <w:pPr>
              <w:keepNext/>
              <w:keepLines/>
              <w:spacing w:after="0"/>
              <w:rPr>
                <w:rFonts w:ascii="Arial" w:hAnsi="Arial"/>
                <w:sz w:val="18"/>
              </w:rPr>
            </w:pPr>
            <w:r w:rsidRPr="00DA326A">
              <w:rPr>
                <w:rFonts w:ascii="Arial" w:hAnsi="Arial"/>
                <w:sz w:val="18"/>
              </w:rPr>
              <w:t>(NOTE 2)</w:t>
            </w:r>
          </w:p>
        </w:tc>
      </w:tr>
      <w:tr w:rsidR="00A36153" w:rsidRPr="00DA326A" w14:paraId="2B733AB9"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F7864C6" w14:textId="77777777" w:rsidR="00A36153" w:rsidRPr="00DA326A" w:rsidRDefault="00A36153" w:rsidP="0085185C">
            <w:pPr>
              <w:keepNext/>
              <w:keepLines/>
              <w:spacing w:after="0"/>
              <w:ind w:left="851" w:hanging="851"/>
              <w:rPr>
                <w:rFonts w:ascii="Arial" w:hAnsi="Arial"/>
                <w:sz w:val="18"/>
              </w:rPr>
            </w:pPr>
            <w:r w:rsidRPr="00DA326A">
              <w:rPr>
                <w:rFonts w:ascii="Arial" w:hAnsi="Arial"/>
                <w:sz w:val="18"/>
              </w:rPr>
              <w:t>NOTE 1:</w:t>
            </w:r>
            <w:r w:rsidRPr="00DA326A">
              <w:rPr>
                <w:rFonts w:ascii="Arial" w:hAnsi="Arial"/>
                <w:sz w:val="18"/>
              </w:rPr>
              <w:tab/>
              <w:t>The mandatory HTTP error status code for the GET method listed in Table 5.2.7.1-1 of 3GPP TS 29.500 [4] also apply.</w:t>
            </w:r>
          </w:p>
          <w:p w14:paraId="58BED160" w14:textId="77777777" w:rsidR="00A36153" w:rsidRPr="00DA326A" w:rsidRDefault="00A36153" w:rsidP="0085185C">
            <w:pPr>
              <w:keepNext/>
              <w:keepLines/>
              <w:spacing w:after="0"/>
              <w:ind w:left="851" w:hanging="851"/>
              <w:rPr>
                <w:rFonts w:ascii="Arial" w:hAnsi="Arial"/>
                <w:sz w:val="18"/>
              </w:rPr>
            </w:pPr>
            <w:r w:rsidRPr="00DA326A">
              <w:rPr>
                <w:rFonts w:ascii="Arial" w:hAnsi="Arial"/>
                <w:sz w:val="18"/>
              </w:rPr>
              <w:t>NOTE 2:</w:t>
            </w:r>
            <w:r w:rsidRPr="00DA326A">
              <w:rPr>
                <w:rFonts w:ascii="Arial" w:hAnsi="Arial"/>
                <w:sz w:val="18"/>
              </w:rPr>
              <w:tab/>
              <w:t>RedirectResponse may be inserted by an SCP, see clause 6.10.9.1 of 3GPP TS 29.500 [4].</w:t>
            </w:r>
          </w:p>
        </w:tc>
      </w:tr>
    </w:tbl>
    <w:p w14:paraId="7EA0A5CB" w14:textId="77777777" w:rsidR="00A36153" w:rsidRPr="00DA326A" w:rsidRDefault="00A36153" w:rsidP="00A36153"/>
    <w:p w14:paraId="74054DBC" w14:textId="77777777" w:rsidR="00A36153" w:rsidRPr="00DA326A" w:rsidRDefault="00A36153" w:rsidP="0051544E">
      <w:pPr>
        <w:pStyle w:val="TH"/>
      </w:pPr>
      <w:r w:rsidRPr="00DA326A">
        <w:t xml:space="preserve">Table </w:t>
      </w:r>
      <w:r>
        <w:t>6.1.3</w:t>
      </w:r>
      <w:r w:rsidRPr="00DA326A">
        <w:t>.3.3.3-4: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374A03FE"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84223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20F6F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AE2B0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B6981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0F4B82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3F448C20"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87EDDB"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2BCC871" w14:textId="77777777" w:rsidR="00A36153" w:rsidRPr="00DA326A" w:rsidRDefault="00A36153" w:rsidP="0085185C">
            <w:pPr>
              <w:keepNext/>
              <w:keepLines/>
              <w:spacing w:after="0"/>
              <w:rPr>
                <w:rFonts w:ascii="Arial" w:hAnsi="Arial"/>
                <w:sz w:val="18"/>
              </w:rPr>
            </w:pPr>
            <w:r>
              <w:rPr>
                <w:rFonts w:ascii="Arial" w:hAnsi="Arial"/>
                <w:sz w:val="18"/>
              </w:rPr>
              <w:t>s</w:t>
            </w:r>
            <w:r w:rsidRPr="00DA326A">
              <w:rPr>
                <w:rFonts w:ascii="Arial" w:hAnsi="Arial"/>
                <w:sz w:val="18"/>
              </w:rPr>
              <w:t>tring</w:t>
            </w:r>
          </w:p>
        </w:tc>
        <w:tc>
          <w:tcPr>
            <w:tcW w:w="217" w:type="pct"/>
            <w:tcBorders>
              <w:top w:val="single" w:sz="4" w:space="0" w:color="auto"/>
              <w:left w:val="single" w:sz="6" w:space="0" w:color="000000"/>
              <w:bottom w:val="single" w:sz="4" w:space="0" w:color="auto"/>
              <w:right w:val="single" w:sz="6" w:space="0" w:color="000000"/>
            </w:tcBorders>
          </w:tcPr>
          <w:p w14:paraId="2F6287BF"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71FE650E"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77AC8B"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An alternative URI of the resource located on an alternative service instance within the same </w:t>
            </w:r>
            <w:r>
              <w:rPr>
                <w:rFonts w:ascii="Arial" w:hAnsi="Arial"/>
                <w:sz w:val="18"/>
              </w:rPr>
              <w:t>MBSTF</w:t>
            </w:r>
            <w:r w:rsidRPr="00DA326A">
              <w:rPr>
                <w:rFonts w:ascii="Arial" w:hAnsi="Arial"/>
                <w:sz w:val="18"/>
              </w:rPr>
              <w:t xml:space="preserve"> or </w:t>
            </w:r>
            <w:r>
              <w:rPr>
                <w:rFonts w:ascii="Arial" w:hAnsi="Arial"/>
                <w:sz w:val="18"/>
              </w:rPr>
              <w:t>MBSTF</w:t>
            </w:r>
            <w:r w:rsidRPr="00DA326A">
              <w:rPr>
                <w:rFonts w:ascii="Arial" w:hAnsi="Arial"/>
                <w:sz w:val="18"/>
              </w:rPr>
              <w:t xml:space="preserve"> (service) set.</w:t>
            </w:r>
          </w:p>
          <w:p w14:paraId="55231E0C" w14:textId="77777777" w:rsidR="00A36153" w:rsidRPr="00DA326A" w:rsidRDefault="00A36153" w:rsidP="0085185C">
            <w:pPr>
              <w:keepNext/>
              <w:keepLines/>
              <w:spacing w:after="0"/>
              <w:rPr>
                <w:rFonts w:ascii="Arial" w:hAnsi="Arial"/>
                <w:sz w:val="18"/>
              </w:rPr>
            </w:pPr>
            <w:r w:rsidRPr="00DA326A">
              <w:rPr>
                <w:rFonts w:ascii="Arial" w:hAnsi="Arial"/>
                <w:sz w:val="18"/>
              </w:rPr>
              <w:t>Or the same URI, if a request is redirected to the same target resource via a different SCP.</w:t>
            </w:r>
          </w:p>
        </w:tc>
      </w:tr>
      <w:tr w:rsidR="00A36153" w:rsidRPr="00DA326A" w14:paraId="0AD86913"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C07254"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8EEDE07" w14:textId="77777777" w:rsidR="00A36153" w:rsidRPr="00DA326A" w:rsidRDefault="00A36153" w:rsidP="0085185C">
            <w:pPr>
              <w:keepNext/>
              <w:keepLines/>
              <w:spacing w:after="0"/>
              <w:rPr>
                <w:rFonts w:ascii="Arial" w:hAnsi="Arial"/>
                <w:sz w:val="18"/>
              </w:rPr>
            </w:pPr>
            <w:r>
              <w:rPr>
                <w:rFonts w:ascii="Arial" w:hAnsi="Arial"/>
                <w:sz w:val="18"/>
              </w:rPr>
              <w:t>s</w:t>
            </w:r>
            <w:r w:rsidRPr="00DA326A">
              <w:rPr>
                <w:rFonts w:ascii="Arial" w:hAnsi="Arial"/>
                <w:sz w:val="18"/>
              </w:rPr>
              <w:t>tring</w:t>
            </w:r>
          </w:p>
        </w:tc>
        <w:tc>
          <w:tcPr>
            <w:tcW w:w="217" w:type="pct"/>
            <w:tcBorders>
              <w:top w:val="single" w:sz="4" w:space="0" w:color="auto"/>
              <w:left w:val="single" w:sz="6" w:space="0" w:color="000000"/>
              <w:bottom w:val="single" w:sz="6" w:space="0" w:color="000000"/>
              <w:right w:val="single" w:sz="6" w:space="0" w:color="000000"/>
            </w:tcBorders>
          </w:tcPr>
          <w:p w14:paraId="0EC88066"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3CF271F7"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0AF150"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Identifier of the target </w:t>
            </w:r>
            <w:r>
              <w:rPr>
                <w:rFonts w:ascii="Arial" w:hAnsi="Arial"/>
                <w:sz w:val="18"/>
              </w:rPr>
              <w:t>MBSTF</w:t>
            </w:r>
            <w:r w:rsidRPr="00DA326A">
              <w:rPr>
                <w:rFonts w:ascii="Arial" w:hAnsi="Arial"/>
                <w:sz w:val="18"/>
              </w:rPr>
              <w:t xml:space="preserve"> (service) instance ID towards which the request is redirected</w:t>
            </w:r>
          </w:p>
        </w:tc>
      </w:tr>
    </w:tbl>
    <w:p w14:paraId="2B43BDAB" w14:textId="77777777" w:rsidR="00A36153" w:rsidRPr="00DA326A" w:rsidRDefault="00A36153" w:rsidP="00A36153"/>
    <w:p w14:paraId="60D012B3" w14:textId="77777777" w:rsidR="00A36153" w:rsidRPr="00DA326A" w:rsidRDefault="00A36153" w:rsidP="0051544E">
      <w:pPr>
        <w:pStyle w:val="TH"/>
      </w:pPr>
      <w:r w:rsidRPr="00DA326A">
        <w:lastRenderedPageBreak/>
        <w:t xml:space="preserve">Table </w:t>
      </w:r>
      <w:r>
        <w:t>6.1.3</w:t>
      </w:r>
      <w:r w:rsidRPr="00DA326A">
        <w:t>.3.3.3-5: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080BDAA5"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6A451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E9DBB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A01E6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BB448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4123E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07C06EEC"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CFB179"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3FD85E60"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6AA96688"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7FCF718E"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4441FB"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An alternative URI of the resource located on an alternative service instance within the same </w:t>
            </w:r>
            <w:r>
              <w:rPr>
                <w:rFonts w:ascii="Arial" w:hAnsi="Arial"/>
                <w:sz w:val="18"/>
              </w:rPr>
              <w:t>MBSTF</w:t>
            </w:r>
            <w:r w:rsidRPr="00DA326A">
              <w:rPr>
                <w:rFonts w:ascii="Arial" w:hAnsi="Arial"/>
                <w:sz w:val="18"/>
              </w:rPr>
              <w:t xml:space="preserve"> or </w:t>
            </w:r>
            <w:r>
              <w:rPr>
                <w:rFonts w:ascii="Arial" w:hAnsi="Arial"/>
                <w:sz w:val="18"/>
              </w:rPr>
              <w:t>MBSTF</w:t>
            </w:r>
            <w:r w:rsidRPr="00DA326A">
              <w:rPr>
                <w:rFonts w:ascii="Arial" w:hAnsi="Arial"/>
                <w:sz w:val="18"/>
              </w:rPr>
              <w:t xml:space="preserve"> (service) set.</w:t>
            </w:r>
          </w:p>
          <w:p w14:paraId="59A41B84" w14:textId="77777777" w:rsidR="00A36153" w:rsidRPr="00DA326A" w:rsidRDefault="00A36153" w:rsidP="0085185C">
            <w:pPr>
              <w:keepNext/>
              <w:keepLines/>
              <w:spacing w:after="0"/>
              <w:rPr>
                <w:rFonts w:ascii="Arial" w:hAnsi="Arial"/>
                <w:sz w:val="18"/>
              </w:rPr>
            </w:pPr>
            <w:r w:rsidRPr="00DA326A">
              <w:rPr>
                <w:rFonts w:ascii="Arial" w:hAnsi="Arial"/>
                <w:sz w:val="18"/>
              </w:rPr>
              <w:t>Or the same URI, if a request is redirected to the same target resource via a different SCP.</w:t>
            </w:r>
          </w:p>
        </w:tc>
      </w:tr>
      <w:tr w:rsidR="00A36153" w:rsidRPr="00DA326A" w14:paraId="21B8F7F4"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6C10A6"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8C7A3FE"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7DEB327E"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42FD0934"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056EC6E"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Identifier of the target </w:t>
            </w:r>
            <w:r>
              <w:rPr>
                <w:rFonts w:ascii="Arial" w:hAnsi="Arial"/>
                <w:sz w:val="18"/>
              </w:rPr>
              <w:t>MBSTF</w:t>
            </w:r>
            <w:r w:rsidRPr="00DA326A">
              <w:rPr>
                <w:rFonts w:ascii="Arial" w:hAnsi="Arial"/>
                <w:sz w:val="18"/>
              </w:rPr>
              <w:t xml:space="preserve"> (service) instance ID towards which the request is redirected</w:t>
            </w:r>
          </w:p>
        </w:tc>
      </w:tr>
    </w:tbl>
    <w:p w14:paraId="500D03C3" w14:textId="77777777" w:rsidR="00A36153" w:rsidRPr="00DA326A" w:rsidRDefault="00A36153" w:rsidP="00A36153"/>
    <w:p w14:paraId="1E5639F1" w14:textId="77777777" w:rsidR="00A36153" w:rsidRPr="00DA326A" w:rsidRDefault="00A36153" w:rsidP="00A36153">
      <w:pPr>
        <w:keepNext/>
        <w:keepLines/>
        <w:spacing w:before="120"/>
        <w:ind w:left="1701" w:hanging="1701"/>
        <w:outlineLvl w:val="4"/>
        <w:rPr>
          <w:rFonts w:ascii="Arial" w:hAnsi="Arial"/>
          <w:sz w:val="22"/>
        </w:rPr>
      </w:pPr>
      <w:bookmarkStart w:id="306" w:name="_Toc81558620"/>
      <w:bookmarkStart w:id="307" w:name="_Toc85877073"/>
      <w:bookmarkStart w:id="308" w:name="_Toc88681525"/>
      <w:bookmarkStart w:id="309" w:name="_Toc89678212"/>
      <w:bookmarkStart w:id="310" w:name="_Toc97302822"/>
      <w:r>
        <w:rPr>
          <w:rFonts w:ascii="Arial" w:hAnsi="Arial"/>
          <w:sz w:val="22"/>
        </w:rPr>
        <w:t>6.1.3</w:t>
      </w:r>
      <w:r w:rsidRPr="00DA326A">
        <w:rPr>
          <w:rFonts w:ascii="Arial" w:hAnsi="Arial"/>
          <w:sz w:val="22"/>
        </w:rPr>
        <w:t>.3.4</w:t>
      </w:r>
      <w:r w:rsidRPr="00DA326A">
        <w:rPr>
          <w:rFonts w:ascii="Arial" w:hAnsi="Arial"/>
          <w:sz w:val="22"/>
        </w:rPr>
        <w:tab/>
        <w:t>Resource Custom Operations</w:t>
      </w:r>
      <w:bookmarkEnd w:id="306"/>
      <w:bookmarkEnd w:id="307"/>
      <w:bookmarkEnd w:id="308"/>
      <w:bookmarkEnd w:id="309"/>
      <w:bookmarkEnd w:id="310"/>
    </w:p>
    <w:p w14:paraId="3CC27EC4" w14:textId="254C8D35" w:rsidR="00A36153" w:rsidRPr="005C52E2" w:rsidRDefault="00A36153" w:rsidP="0051544E">
      <w:r w:rsidRPr="00DA326A">
        <w:t>None.</w:t>
      </w:r>
    </w:p>
    <w:p w14:paraId="0C85F827" w14:textId="77777777" w:rsidR="00A36153" w:rsidRPr="00DA326A" w:rsidRDefault="00A36153" w:rsidP="00A36153">
      <w:pPr>
        <w:pStyle w:val="Heading4"/>
      </w:pPr>
      <w:bookmarkStart w:id="311" w:name="_Toc85877074"/>
      <w:bookmarkStart w:id="312" w:name="_Toc88681526"/>
      <w:bookmarkStart w:id="313" w:name="_Toc89678213"/>
      <w:bookmarkStart w:id="314" w:name="_Toc97302823"/>
      <w:bookmarkStart w:id="315" w:name="_Toc104297819"/>
      <w:bookmarkStart w:id="316" w:name="_Toc104300130"/>
      <w:bookmarkStart w:id="317" w:name="_Toc104791999"/>
      <w:r>
        <w:t>6.1.3</w:t>
      </w:r>
      <w:r w:rsidRPr="00DA326A">
        <w:t>.4</w:t>
      </w:r>
      <w:r w:rsidRPr="00DA326A">
        <w:tab/>
        <w:t>Resource: Subscriptions collection for MBS distribution session</w:t>
      </w:r>
      <w:bookmarkEnd w:id="311"/>
      <w:r w:rsidRPr="00DA326A">
        <w:t xml:space="preserve"> (Collection)</w:t>
      </w:r>
      <w:bookmarkEnd w:id="312"/>
      <w:bookmarkEnd w:id="313"/>
      <w:bookmarkEnd w:id="314"/>
      <w:bookmarkEnd w:id="315"/>
      <w:bookmarkEnd w:id="316"/>
      <w:bookmarkEnd w:id="317"/>
    </w:p>
    <w:p w14:paraId="0A8DA692" w14:textId="77777777" w:rsidR="00A36153" w:rsidRPr="00DA326A" w:rsidRDefault="00A36153" w:rsidP="00A36153">
      <w:pPr>
        <w:pStyle w:val="Heading5"/>
      </w:pPr>
      <w:bookmarkStart w:id="318" w:name="_Toc85877075"/>
      <w:bookmarkStart w:id="319" w:name="_Toc88681527"/>
      <w:bookmarkStart w:id="320" w:name="_Toc89678214"/>
      <w:bookmarkStart w:id="321" w:name="_Toc97302824"/>
      <w:bookmarkStart w:id="322" w:name="_Toc104297820"/>
      <w:bookmarkStart w:id="323" w:name="_Toc104300131"/>
      <w:bookmarkStart w:id="324" w:name="_Toc104792000"/>
      <w:r>
        <w:t>6.1.3</w:t>
      </w:r>
      <w:r w:rsidRPr="00DA326A">
        <w:t>.4.1</w:t>
      </w:r>
      <w:r w:rsidRPr="00DA326A">
        <w:tab/>
        <w:t>Description</w:t>
      </w:r>
      <w:bookmarkEnd w:id="318"/>
      <w:bookmarkEnd w:id="319"/>
      <w:bookmarkEnd w:id="320"/>
      <w:bookmarkEnd w:id="321"/>
      <w:bookmarkEnd w:id="322"/>
      <w:bookmarkEnd w:id="323"/>
      <w:bookmarkEnd w:id="324"/>
    </w:p>
    <w:p w14:paraId="773BDD91" w14:textId="77777777" w:rsidR="00A36153" w:rsidRPr="00DA326A" w:rsidRDefault="00A36153" w:rsidP="00A36153">
      <w:r w:rsidRPr="00DA326A">
        <w:t xml:space="preserve">This resource represents the collection of the individual subscriptions for an MBS </w:t>
      </w:r>
      <w:r>
        <w:t xml:space="preserve">distribution </w:t>
      </w:r>
      <w:r w:rsidRPr="00DA326A">
        <w:t>session created in the MBSTF with StatusSubscribe service operation.</w:t>
      </w:r>
    </w:p>
    <w:p w14:paraId="4EAFFC29" w14:textId="77777777" w:rsidR="00A36153" w:rsidRPr="00DA326A" w:rsidRDefault="00A36153" w:rsidP="00A36153">
      <w:r w:rsidRPr="00DA326A">
        <w:t>This resource is modelled with the Collection resource archetype (see clause C.2 of 3GPP TS 29.501 [5]).</w:t>
      </w:r>
    </w:p>
    <w:p w14:paraId="50698DBB" w14:textId="77777777" w:rsidR="00A36153" w:rsidRPr="00DA326A" w:rsidRDefault="00A36153" w:rsidP="00A36153">
      <w:pPr>
        <w:pStyle w:val="Heading5"/>
      </w:pPr>
      <w:bookmarkStart w:id="325" w:name="_Toc85877076"/>
      <w:bookmarkStart w:id="326" w:name="_Toc88681528"/>
      <w:bookmarkStart w:id="327" w:name="_Toc89678215"/>
      <w:bookmarkStart w:id="328" w:name="_Toc97302825"/>
      <w:bookmarkStart w:id="329" w:name="_Toc104297821"/>
      <w:bookmarkStart w:id="330" w:name="_Toc104300132"/>
      <w:bookmarkStart w:id="331" w:name="_Toc104792001"/>
      <w:r>
        <w:t>6.1.3</w:t>
      </w:r>
      <w:r w:rsidRPr="00DA326A">
        <w:t>.4.2</w:t>
      </w:r>
      <w:r w:rsidRPr="00DA326A">
        <w:tab/>
        <w:t>Resource Definition</w:t>
      </w:r>
      <w:bookmarkEnd w:id="325"/>
      <w:bookmarkEnd w:id="326"/>
      <w:bookmarkEnd w:id="327"/>
      <w:bookmarkEnd w:id="328"/>
      <w:bookmarkEnd w:id="329"/>
      <w:bookmarkEnd w:id="330"/>
      <w:bookmarkEnd w:id="331"/>
    </w:p>
    <w:p w14:paraId="7C6F1ACB" w14:textId="77777777" w:rsidR="00A36153" w:rsidRPr="00DA326A" w:rsidRDefault="00A36153" w:rsidP="00A36153">
      <w:r w:rsidRPr="00DA326A">
        <w:t xml:space="preserve">Resource URI: </w:t>
      </w:r>
      <w:r w:rsidRPr="00DA326A">
        <w:rPr>
          <w:b/>
        </w:rPr>
        <w:t>{apiRoot}/</w:t>
      </w:r>
      <w:r>
        <w:rPr>
          <w:b/>
        </w:rPr>
        <w:t>nmbstf-distSession</w:t>
      </w:r>
      <w:r w:rsidRPr="00DA326A">
        <w:rPr>
          <w:b/>
        </w:rPr>
        <w:t>/&lt;apiVersion&gt;/</w:t>
      </w:r>
      <w:r>
        <w:rPr>
          <w:b/>
        </w:rPr>
        <w:t>dist-sessions</w:t>
      </w:r>
      <w:r w:rsidRPr="00DA326A">
        <w:rPr>
          <w:b/>
        </w:rPr>
        <w:t>/{distSessionRef}/subscriptions</w:t>
      </w:r>
    </w:p>
    <w:p w14:paraId="4D63D21C" w14:textId="77777777" w:rsidR="00A36153" w:rsidRPr="00DA326A" w:rsidRDefault="00A36153" w:rsidP="00A36153">
      <w:pPr>
        <w:rPr>
          <w:rFonts w:ascii="Arial" w:hAnsi="Arial" w:cs="Arial"/>
        </w:rPr>
      </w:pPr>
      <w:r w:rsidRPr="00DA326A">
        <w:t>This resource shall support the resource URI variables defined in table </w:t>
      </w:r>
      <w:r>
        <w:t>6.1.3</w:t>
      </w:r>
      <w:r w:rsidRPr="00DA326A">
        <w:t>.4.2-1.</w:t>
      </w:r>
    </w:p>
    <w:p w14:paraId="09805976" w14:textId="77777777" w:rsidR="00A36153" w:rsidRPr="00DA326A" w:rsidRDefault="00A36153" w:rsidP="00A36153">
      <w:pPr>
        <w:pStyle w:val="TH"/>
        <w:rPr>
          <w:rFonts w:cs="Arial"/>
        </w:rPr>
      </w:pPr>
      <w:r w:rsidRPr="00DA326A">
        <w:t>Table </w:t>
      </w:r>
      <w:r>
        <w:t>6.1.3</w:t>
      </w:r>
      <w:r w:rsidRPr="00DA326A">
        <w:t>.4.2-1: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37"/>
        <w:gridCol w:w="1993"/>
        <w:gridCol w:w="6295"/>
      </w:tblGrid>
      <w:tr w:rsidR="00A36153" w:rsidRPr="00DA326A" w14:paraId="3F7C6F1F"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BF4BCD1" w14:textId="77777777" w:rsidR="00A36153" w:rsidRPr="00DA326A" w:rsidRDefault="00A36153" w:rsidP="0085185C">
            <w:pPr>
              <w:pStyle w:val="TAH"/>
            </w:pPr>
            <w:r w:rsidRPr="00DA326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6FC5334" w14:textId="77777777" w:rsidR="00A36153" w:rsidRPr="00DA326A" w:rsidRDefault="00A36153" w:rsidP="0085185C">
            <w:pPr>
              <w:pStyle w:val="TAH"/>
            </w:pPr>
            <w:r w:rsidRPr="00DA326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910AAFC" w14:textId="77777777" w:rsidR="00A36153" w:rsidRPr="00DA326A" w:rsidRDefault="00A36153" w:rsidP="0085185C">
            <w:pPr>
              <w:pStyle w:val="TAH"/>
            </w:pPr>
            <w:r w:rsidRPr="00DA326A">
              <w:t>Definition</w:t>
            </w:r>
          </w:p>
        </w:tc>
      </w:tr>
      <w:tr w:rsidR="00A36153" w:rsidRPr="00DA326A" w14:paraId="550FAF03"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3BFCF7B" w14:textId="77777777" w:rsidR="00A36153" w:rsidRPr="00DA326A" w:rsidRDefault="00A36153" w:rsidP="0085185C">
            <w:pPr>
              <w:pStyle w:val="TAL"/>
            </w:pPr>
            <w:r w:rsidRPr="00DA326A">
              <w:t>apiRoot</w:t>
            </w:r>
          </w:p>
        </w:tc>
        <w:tc>
          <w:tcPr>
            <w:tcW w:w="1039" w:type="pct"/>
            <w:tcBorders>
              <w:top w:val="single" w:sz="6" w:space="0" w:color="000000"/>
              <w:left w:val="single" w:sz="6" w:space="0" w:color="000000"/>
              <w:bottom w:val="single" w:sz="6" w:space="0" w:color="000000"/>
              <w:right w:val="single" w:sz="6" w:space="0" w:color="000000"/>
            </w:tcBorders>
          </w:tcPr>
          <w:p w14:paraId="108765A6"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5533B1E" w14:textId="77777777" w:rsidR="00A36153" w:rsidRPr="00DA326A" w:rsidRDefault="00A36153" w:rsidP="0085185C">
            <w:pPr>
              <w:pStyle w:val="TAL"/>
            </w:pPr>
            <w:r w:rsidRPr="00DA326A">
              <w:t>See clause</w:t>
            </w:r>
            <w:r w:rsidRPr="00DA326A">
              <w:rPr>
                <w:lang w:eastAsia="zh-CN"/>
              </w:rPr>
              <w:t> </w:t>
            </w:r>
            <w:r>
              <w:t>6.1</w:t>
            </w:r>
            <w:r w:rsidRPr="00DA326A">
              <w:t>.1</w:t>
            </w:r>
          </w:p>
        </w:tc>
      </w:tr>
      <w:tr w:rsidR="00A36153" w:rsidRPr="00DA326A" w14:paraId="6E5DCB3A"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5B9DA02" w14:textId="77777777" w:rsidR="00A36153" w:rsidRPr="00DA326A" w:rsidRDefault="00A36153" w:rsidP="0085185C">
            <w:pPr>
              <w:pStyle w:val="TAL"/>
            </w:pPr>
            <w:r w:rsidRPr="00DA326A">
              <w:t>apiVersion</w:t>
            </w:r>
          </w:p>
        </w:tc>
        <w:tc>
          <w:tcPr>
            <w:tcW w:w="1039" w:type="pct"/>
            <w:tcBorders>
              <w:top w:val="single" w:sz="6" w:space="0" w:color="000000"/>
              <w:left w:val="single" w:sz="6" w:space="0" w:color="000000"/>
              <w:bottom w:val="single" w:sz="6" w:space="0" w:color="000000"/>
              <w:right w:val="single" w:sz="6" w:space="0" w:color="000000"/>
            </w:tcBorders>
          </w:tcPr>
          <w:p w14:paraId="55ED6959"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FEF6762" w14:textId="77777777" w:rsidR="00A36153" w:rsidRPr="00DA326A" w:rsidRDefault="00A36153" w:rsidP="0085185C">
            <w:pPr>
              <w:pStyle w:val="TAL"/>
            </w:pPr>
            <w:r>
              <w:t>See clause 6.1</w:t>
            </w:r>
            <w:r w:rsidRPr="00DA326A">
              <w:t>.1</w:t>
            </w:r>
          </w:p>
        </w:tc>
      </w:tr>
      <w:tr w:rsidR="00A36153" w:rsidRPr="00DA326A" w14:paraId="2973A101"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1F4A6BDB" w14:textId="77777777" w:rsidR="00A36153" w:rsidRPr="00DA326A" w:rsidRDefault="00A36153" w:rsidP="0085185C">
            <w:pPr>
              <w:pStyle w:val="TAL"/>
            </w:pPr>
            <w:r w:rsidRPr="00DA326A">
              <w:t>distSessionRef</w:t>
            </w:r>
          </w:p>
        </w:tc>
        <w:tc>
          <w:tcPr>
            <w:tcW w:w="1039" w:type="pct"/>
            <w:tcBorders>
              <w:top w:val="single" w:sz="6" w:space="0" w:color="000000"/>
              <w:left w:val="single" w:sz="6" w:space="0" w:color="000000"/>
              <w:bottom w:val="single" w:sz="6" w:space="0" w:color="000000"/>
              <w:right w:val="single" w:sz="6" w:space="0" w:color="000000"/>
            </w:tcBorders>
          </w:tcPr>
          <w:p w14:paraId="051866BC"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429FA4A" w14:textId="77777777" w:rsidR="00A36153" w:rsidRPr="00DA326A" w:rsidRDefault="00A36153" w:rsidP="0085185C">
            <w:pPr>
              <w:pStyle w:val="TAL"/>
            </w:pPr>
            <w:r w:rsidRPr="00DA326A">
              <w:t>MBS distribution session reference assigned by the MBSTF during the Create service operation</w:t>
            </w:r>
          </w:p>
        </w:tc>
      </w:tr>
    </w:tbl>
    <w:p w14:paraId="53F47F13" w14:textId="77777777" w:rsidR="00A36153" w:rsidRPr="00DA326A" w:rsidRDefault="00A36153" w:rsidP="00A36153"/>
    <w:p w14:paraId="65BBE254" w14:textId="77777777" w:rsidR="00A36153" w:rsidRPr="00DA326A" w:rsidRDefault="00A36153" w:rsidP="00A36153">
      <w:pPr>
        <w:pStyle w:val="Heading5"/>
      </w:pPr>
      <w:bookmarkStart w:id="332" w:name="_Toc85877077"/>
      <w:bookmarkStart w:id="333" w:name="_Toc88681529"/>
      <w:bookmarkStart w:id="334" w:name="_Toc89678216"/>
      <w:bookmarkStart w:id="335" w:name="_Toc97302826"/>
      <w:bookmarkStart w:id="336" w:name="_Toc104297822"/>
      <w:bookmarkStart w:id="337" w:name="_Toc104300133"/>
      <w:bookmarkStart w:id="338" w:name="_Toc104792002"/>
      <w:r>
        <w:t>6.1.3</w:t>
      </w:r>
      <w:r w:rsidRPr="00DA326A">
        <w:t>.4.3</w:t>
      </w:r>
      <w:r w:rsidRPr="00DA326A">
        <w:tab/>
        <w:t>Resource Standard Methods</w:t>
      </w:r>
      <w:bookmarkEnd w:id="332"/>
      <w:bookmarkEnd w:id="333"/>
      <w:bookmarkEnd w:id="334"/>
      <w:bookmarkEnd w:id="335"/>
      <w:bookmarkEnd w:id="336"/>
      <w:bookmarkEnd w:id="337"/>
      <w:bookmarkEnd w:id="338"/>
    </w:p>
    <w:p w14:paraId="73E695F7" w14:textId="77777777" w:rsidR="00A36153" w:rsidRPr="00DA326A" w:rsidRDefault="00A36153" w:rsidP="00A36153">
      <w:pPr>
        <w:pStyle w:val="H6"/>
      </w:pPr>
      <w:r>
        <w:t>6.1.3</w:t>
      </w:r>
      <w:r w:rsidRPr="00DA326A">
        <w:t>.4.3.1</w:t>
      </w:r>
      <w:r w:rsidRPr="00DA326A">
        <w:tab/>
        <w:t>POST</w:t>
      </w:r>
    </w:p>
    <w:p w14:paraId="701422AF" w14:textId="77777777" w:rsidR="00A36153" w:rsidRPr="00DA326A" w:rsidRDefault="00A36153" w:rsidP="00A36153">
      <w:r w:rsidRPr="00DA326A">
        <w:t>This method creates an individual subscription resource for an MBS distribution session in the MBSTF with StatusSubscribe service operation.</w:t>
      </w:r>
    </w:p>
    <w:p w14:paraId="4F837A73" w14:textId="77777777" w:rsidR="00A36153" w:rsidRPr="00DA326A" w:rsidRDefault="00A36153" w:rsidP="00A36153">
      <w:r w:rsidRPr="00DA326A">
        <w:t xml:space="preserve">This method shall support the URI query parameters specified in table </w:t>
      </w:r>
      <w:r>
        <w:t>6.1.3</w:t>
      </w:r>
      <w:r w:rsidRPr="00DA326A">
        <w:t>.4.3.1-1.</w:t>
      </w:r>
    </w:p>
    <w:p w14:paraId="01FD76C2" w14:textId="77777777" w:rsidR="00A36153" w:rsidRPr="00DA326A" w:rsidRDefault="00A36153" w:rsidP="00A36153">
      <w:pPr>
        <w:pStyle w:val="TH"/>
        <w:rPr>
          <w:rFonts w:cs="Arial"/>
        </w:rPr>
      </w:pPr>
      <w:r w:rsidRPr="00DA326A">
        <w:t xml:space="preserve">Table </w:t>
      </w:r>
      <w:r>
        <w:t>6.1.3</w:t>
      </w:r>
      <w:r w:rsidRPr="00DA326A">
        <w:t>.4.3.1-1: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00F4281F"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C18FF2" w14:textId="77777777" w:rsidR="00A36153" w:rsidRPr="00DA326A" w:rsidRDefault="00A36153" w:rsidP="0085185C">
            <w:pPr>
              <w:pStyle w:val="TAH"/>
            </w:pPr>
            <w:r w:rsidRPr="00DA326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3BC1BD8" w14:textId="77777777" w:rsidR="00A36153" w:rsidRPr="00DA326A" w:rsidRDefault="00A36153" w:rsidP="0085185C">
            <w:pPr>
              <w:pStyle w:val="TAH"/>
            </w:pPr>
            <w:r w:rsidRPr="00DA326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28511A6"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02E187" w14:textId="77777777" w:rsidR="00A36153" w:rsidRPr="00DA326A" w:rsidRDefault="00A36153" w:rsidP="0085185C">
            <w:pPr>
              <w:pStyle w:val="TAH"/>
            </w:pPr>
            <w:r w:rsidRPr="00DA326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792B1D0" w14:textId="77777777" w:rsidR="00A36153" w:rsidRPr="00DA326A" w:rsidRDefault="00A36153" w:rsidP="0085185C">
            <w:pPr>
              <w:pStyle w:val="TAH"/>
            </w:pPr>
            <w:r w:rsidRPr="00DA326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1BC5421" w14:textId="77777777" w:rsidR="00A36153" w:rsidRPr="00DA326A" w:rsidRDefault="00A36153" w:rsidP="0085185C">
            <w:pPr>
              <w:pStyle w:val="TAH"/>
            </w:pPr>
            <w:r w:rsidRPr="00DA326A">
              <w:t>Applicability</w:t>
            </w:r>
          </w:p>
        </w:tc>
      </w:tr>
      <w:tr w:rsidR="00A36153" w:rsidRPr="00DA326A" w14:paraId="01F41FBF"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B3CE3B" w14:textId="77777777" w:rsidR="00A36153" w:rsidRPr="00DA326A" w:rsidDel="009C5531" w:rsidRDefault="00A36153" w:rsidP="0085185C">
            <w:pPr>
              <w:pStyle w:val="TAL"/>
            </w:pPr>
            <w:r w:rsidRPr="00DA326A">
              <w:t>n/a</w:t>
            </w:r>
          </w:p>
        </w:tc>
        <w:tc>
          <w:tcPr>
            <w:tcW w:w="731" w:type="pct"/>
            <w:tcBorders>
              <w:top w:val="single" w:sz="4" w:space="0" w:color="auto"/>
              <w:left w:val="single" w:sz="6" w:space="0" w:color="000000"/>
              <w:bottom w:val="single" w:sz="6" w:space="0" w:color="000000"/>
              <w:right w:val="single" w:sz="6" w:space="0" w:color="000000"/>
            </w:tcBorders>
          </w:tcPr>
          <w:p w14:paraId="59FB8447" w14:textId="77777777" w:rsidR="00A36153" w:rsidRPr="00DA326A" w:rsidDel="009C5531" w:rsidRDefault="00A36153" w:rsidP="0085185C">
            <w:pPr>
              <w:pStyle w:val="TAL"/>
            </w:pPr>
          </w:p>
        </w:tc>
        <w:tc>
          <w:tcPr>
            <w:tcW w:w="215" w:type="pct"/>
            <w:tcBorders>
              <w:top w:val="single" w:sz="4" w:space="0" w:color="auto"/>
              <w:left w:val="single" w:sz="6" w:space="0" w:color="000000"/>
              <w:bottom w:val="single" w:sz="6" w:space="0" w:color="000000"/>
              <w:right w:val="single" w:sz="6" w:space="0" w:color="000000"/>
            </w:tcBorders>
          </w:tcPr>
          <w:p w14:paraId="210E6AC7" w14:textId="77777777" w:rsidR="00A36153" w:rsidRPr="00DA326A" w:rsidDel="009C5531" w:rsidRDefault="00A36153" w:rsidP="0085185C">
            <w:pPr>
              <w:pStyle w:val="TAC"/>
            </w:pPr>
          </w:p>
        </w:tc>
        <w:tc>
          <w:tcPr>
            <w:tcW w:w="580" w:type="pct"/>
            <w:tcBorders>
              <w:top w:val="single" w:sz="4" w:space="0" w:color="auto"/>
              <w:left w:val="single" w:sz="6" w:space="0" w:color="000000"/>
              <w:bottom w:val="single" w:sz="6" w:space="0" w:color="000000"/>
              <w:right w:val="single" w:sz="6" w:space="0" w:color="000000"/>
            </w:tcBorders>
          </w:tcPr>
          <w:p w14:paraId="41232152" w14:textId="77777777" w:rsidR="00A36153" w:rsidRPr="00DA326A" w:rsidDel="009C5531" w:rsidRDefault="00A36153" w:rsidP="0085185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BC21623" w14:textId="77777777" w:rsidR="00A36153" w:rsidRPr="00DA326A" w:rsidDel="009C5531" w:rsidRDefault="00A36153" w:rsidP="0085185C">
            <w:pPr>
              <w:pStyle w:val="TAL"/>
            </w:pPr>
          </w:p>
        </w:tc>
        <w:tc>
          <w:tcPr>
            <w:tcW w:w="796" w:type="pct"/>
            <w:tcBorders>
              <w:top w:val="single" w:sz="4" w:space="0" w:color="auto"/>
              <w:left w:val="single" w:sz="6" w:space="0" w:color="000000"/>
              <w:bottom w:val="single" w:sz="6" w:space="0" w:color="000000"/>
              <w:right w:val="single" w:sz="6" w:space="0" w:color="000000"/>
            </w:tcBorders>
          </w:tcPr>
          <w:p w14:paraId="5FD82444" w14:textId="77777777" w:rsidR="00A36153" w:rsidRPr="00DA326A" w:rsidRDefault="00A36153" w:rsidP="0085185C">
            <w:pPr>
              <w:pStyle w:val="TAL"/>
            </w:pPr>
          </w:p>
        </w:tc>
      </w:tr>
    </w:tbl>
    <w:p w14:paraId="0D728A1A" w14:textId="77777777" w:rsidR="00A36153" w:rsidRPr="00DA326A" w:rsidRDefault="00A36153" w:rsidP="00A36153"/>
    <w:p w14:paraId="7E28C543" w14:textId="77777777" w:rsidR="00A36153" w:rsidRPr="00DA326A" w:rsidRDefault="00A36153" w:rsidP="00A36153">
      <w:r w:rsidRPr="00DA326A">
        <w:t xml:space="preserve">This method shall support the request data structures specified in table </w:t>
      </w:r>
      <w:r>
        <w:t>6.1.3</w:t>
      </w:r>
      <w:r w:rsidRPr="00DA326A">
        <w:t xml:space="preserve">.4.3.1-2 and the response data structures and response codes specified in table </w:t>
      </w:r>
      <w:r>
        <w:t>6.1.3</w:t>
      </w:r>
      <w:r w:rsidRPr="00DA326A">
        <w:t>.4.3.1-3.</w:t>
      </w:r>
    </w:p>
    <w:p w14:paraId="7D24868F" w14:textId="77777777" w:rsidR="00A36153" w:rsidRPr="00DA326A" w:rsidRDefault="00A36153" w:rsidP="00A36153">
      <w:pPr>
        <w:pStyle w:val="TH"/>
      </w:pPr>
      <w:r w:rsidRPr="00DA326A">
        <w:t xml:space="preserve">Table </w:t>
      </w:r>
      <w:r>
        <w:t>6.1.3</w:t>
      </w:r>
      <w:r w:rsidRPr="00DA326A">
        <w:t>.4.3.1-2: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A36153" w:rsidRPr="00DA326A" w14:paraId="664E6C7F" w14:textId="77777777" w:rsidTr="0085185C">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D4B1973" w14:textId="77777777" w:rsidR="00A36153" w:rsidRPr="00DA326A" w:rsidRDefault="00A36153" w:rsidP="0085185C">
            <w:pPr>
              <w:pStyle w:val="TAH"/>
            </w:pPr>
            <w:r w:rsidRPr="00DA32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1C5A92" w14:textId="77777777" w:rsidR="00A36153" w:rsidRPr="00DA326A" w:rsidRDefault="00A36153" w:rsidP="0085185C">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CB6E60" w14:textId="77777777" w:rsidR="00A36153" w:rsidRPr="00DA326A" w:rsidRDefault="00A36153" w:rsidP="0085185C">
            <w:pPr>
              <w:pStyle w:val="TAH"/>
            </w:pPr>
            <w:r w:rsidRPr="00DA326A">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765642D2" w14:textId="77777777" w:rsidR="00A36153" w:rsidRPr="00DA326A" w:rsidRDefault="00A36153" w:rsidP="0085185C">
            <w:pPr>
              <w:pStyle w:val="TAH"/>
            </w:pPr>
            <w:r w:rsidRPr="00DA326A">
              <w:t>Description</w:t>
            </w:r>
          </w:p>
        </w:tc>
      </w:tr>
      <w:tr w:rsidR="00A36153" w:rsidRPr="00DA326A" w14:paraId="66634A60" w14:textId="77777777" w:rsidTr="0085185C">
        <w:trPr>
          <w:jc w:val="center"/>
        </w:trPr>
        <w:tc>
          <w:tcPr>
            <w:tcW w:w="2477" w:type="dxa"/>
            <w:tcBorders>
              <w:top w:val="single" w:sz="4" w:space="0" w:color="auto"/>
              <w:left w:val="single" w:sz="6" w:space="0" w:color="000000"/>
              <w:bottom w:val="single" w:sz="6" w:space="0" w:color="000000"/>
              <w:right w:val="single" w:sz="6" w:space="0" w:color="000000"/>
            </w:tcBorders>
            <w:shd w:val="clear" w:color="auto" w:fill="auto"/>
          </w:tcPr>
          <w:p w14:paraId="69A527DD" w14:textId="77777777" w:rsidR="00A36153" w:rsidRPr="00DA326A" w:rsidDel="009C5531" w:rsidRDefault="00A36153" w:rsidP="0085185C">
            <w:pPr>
              <w:pStyle w:val="TAL"/>
            </w:pPr>
            <w:r w:rsidRPr="00DA326A">
              <w:t>StatusSubscribeReqData</w:t>
            </w:r>
          </w:p>
        </w:tc>
        <w:tc>
          <w:tcPr>
            <w:tcW w:w="425" w:type="dxa"/>
            <w:tcBorders>
              <w:top w:val="single" w:sz="4" w:space="0" w:color="auto"/>
              <w:left w:val="single" w:sz="6" w:space="0" w:color="000000"/>
              <w:bottom w:val="single" w:sz="6" w:space="0" w:color="000000"/>
              <w:right w:val="single" w:sz="6" w:space="0" w:color="000000"/>
            </w:tcBorders>
          </w:tcPr>
          <w:p w14:paraId="7FF7406B" w14:textId="77777777" w:rsidR="00A36153" w:rsidRPr="00DA326A" w:rsidRDefault="00A36153" w:rsidP="0085185C">
            <w:pPr>
              <w:pStyle w:val="TAC"/>
            </w:pPr>
            <w:r w:rsidRPr="00DA326A">
              <w:t>M</w:t>
            </w:r>
          </w:p>
        </w:tc>
        <w:tc>
          <w:tcPr>
            <w:tcW w:w="1134" w:type="dxa"/>
            <w:tcBorders>
              <w:top w:val="single" w:sz="4" w:space="0" w:color="auto"/>
              <w:left w:val="single" w:sz="6" w:space="0" w:color="000000"/>
              <w:bottom w:val="single" w:sz="6" w:space="0" w:color="000000"/>
              <w:right w:val="single" w:sz="6" w:space="0" w:color="000000"/>
            </w:tcBorders>
          </w:tcPr>
          <w:p w14:paraId="4B6F41BB" w14:textId="77777777" w:rsidR="00A36153" w:rsidRPr="00DA326A" w:rsidRDefault="00A36153" w:rsidP="0085185C">
            <w:pPr>
              <w:pStyle w:val="TAL"/>
            </w:pPr>
            <w:r w:rsidRPr="00DA326A">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06397C54" w14:textId="77777777" w:rsidR="00A36153" w:rsidRPr="00DA326A" w:rsidRDefault="00A36153" w:rsidP="0085185C">
            <w:pPr>
              <w:pStyle w:val="TAL"/>
            </w:pPr>
            <w:r w:rsidRPr="00DA326A">
              <w:t>Data within the StatusSubscribe Request</w:t>
            </w:r>
          </w:p>
        </w:tc>
      </w:tr>
    </w:tbl>
    <w:p w14:paraId="0A2936FF" w14:textId="77777777" w:rsidR="00A36153" w:rsidRPr="00DA326A" w:rsidRDefault="00A36153" w:rsidP="00A36153"/>
    <w:p w14:paraId="6A2F7A40" w14:textId="77777777" w:rsidR="00A36153" w:rsidRPr="00DA326A" w:rsidRDefault="00A36153" w:rsidP="00A36153">
      <w:pPr>
        <w:pStyle w:val="TH"/>
      </w:pPr>
      <w:r w:rsidRPr="00DA326A">
        <w:lastRenderedPageBreak/>
        <w:t xml:space="preserve">Table </w:t>
      </w:r>
      <w:r>
        <w:t>6.1.3</w:t>
      </w:r>
      <w:r w:rsidRPr="00DA326A">
        <w:t>.4.3.1-3: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36153" w:rsidRPr="00DA326A" w14:paraId="300633E2" w14:textId="77777777" w:rsidTr="0085185C">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3A71CA22"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44EDF"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53296A8" w14:textId="77777777" w:rsidR="00A36153" w:rsidRPr="00DA326A" w:rsidRDefault="00A36153" w:rsidP="0085185C">
            <w:pPr>
              <w:pStyle w:val="TAH"/>
            </w:pPr>
            <w:r w:rsidRPr="00DA326A">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0CA761B" w14:textId="77777777" w:rsidR="00A36153" w:rsidRPr="00DA326A" w:rsidRDefault="00A36153" w:rsidP="0085185C">
            <w:pPr>
              <w:pStyle w:val="TAH"/>
            </w:pPr>
            <w:r w:rsidRPr="00DA326A">
              <w:t>Response</w:t>
            </w:r>
          </w:p>
          <w:p w14:paraId="2221EA2A" w14:textId="77777777" w:rsidR="00A36153" w:rsidRPr="00DA326A" w:rsidRDefault="00A36153" w:rsidP="0085185C">
            <w:pPr>
              <w:pStyle w:val="TAH"/>
            </w:pPr>
            <w:r w:rsidRPr="00DA326A">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0A210695" w14:textId="77777777" w:rsidR="00A36153" w:rsidRPr="00DA326A" w:rsidRDefault="00A36153" w:rsidP="0085185C">
            <w:pPr>
              <w:pStyle w:val="TAH"/>
            </w:pPr>
            <w:r w:rsidRPr="00DA326A">
              <w:t>Description</w:t>
            </w:r>
          </w:p>
        </w:tc>
      </w:tr>
      <w:tr w:rsidR="00A36153" w:rsidRPr="00DA326A" w14:paraId="3D3E913C"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9012FF4" w14:textId="77777777" w:rsidR="00A36153" w:rsidRPr="00DA326A" w:rsidRDefault="00A36153" w:rsidP="0085185C">
            <w:pPr>
              <w:pStyle w:val="TAL"/>
            </w:pPr>
            <w:r w:rsidRPr="00DA326A">
              <w:t>StatusSubscribeRspData</w:t>
            </w:r>
          </w:p>
        </w:tc>
        <w:tc>
          <w:tcPr>
            <w:tcW w:w="217" w:type="pct"/>
            <w:tcBorders>
              <w:top w:val="single" w:sz="4" w:space="0" w:color="auto"/>
              <w:left w:val="single" w:sz="6" w:space="0" w:color="000000"/>
              <w:bottom w:val="single" w:sz="6" w:space="0" w:color="000000"/>
              <w:right w:val="single" w:sz="6" w:space="0" w:color="000000"/>
            </w:tcBorders>
          </w:tcPr>
          <w:p w14:paraId="3D998F17" w14:textId="77777777" w:rsidR="00A36153" w:rsidRPr="00DA326A" w:rsidRDefault="00A36153" w:rsidP="0085185C">
            <w:pPr>
              <w:pStyle w:val="TAC"/>
            </w:pPr>
            <w:r w:rsidRPr="00DA326A">
              <w:t>M</w:t>
            </w:r>
          </w:p>
        </w:tc>
        <w:tc>
          <w:tcPr>
            <w:tcW w:w="580" w:type="pct"/>
            <w:tcBorders>
              <w:top w:val="single" w:sz="4" w:space="0" w:color="auto"/>
              <w:left w:val="single" w:sz="6" w:space="0" w:color="000000"/>
              <w:bottom w:val="single" w:sz="6" w:space="0" w:color="000000"/>
              <w:right w:val="single" w:sz="6" w:space="0" w:color="000000"/>
            </w:tcBorders>
          </w:tcPr>
          <w:p w14:paraId="47132B1D" w14:textId="77777777" w:rsidR="00A36153" w:rsidRPr="00DA326A" w:rsidRDefault="00A36153" w:rsidP="0085185C">
            <w:pPr>
              <w:pStyle w:val="TAL"/>
            </w:pPr>
            <w:r w:rsidRPr="00DA326A">
              <w:t>1</w:t>
            </w:r>
          </w:p>
        </w:tc>
        <w:tc>
          <w:tcPr>
            <w:tcW w:w="580" w:type="pct"/>
            <w:tcBorders>
              <w:top w:val="single" w:sz="4" w:space="0" w:color="auto"/>
              <w:left w:val="single" w:sz="6" w:space="0" w:color="000000"/>
              <w:bottom w:val="single" w:sz="6" w:space="0" w:color="000000"/>
              <w:right w:val="single" w:sz="6" w:space="0" w:color="000000"/>
            </w:tcBorders>
          </w:tcPr>
          <w:p w14:paraId="4569D57F" w14:textId="77777777" w:rsidR="00A36153" w:rsidRPr="00DA326A" w:rsidRDefault="00A36153" w:rsidP="0085185C">
            <w:pPr>
              <w:pStyle w:val="TAL"/>
            </w:pPr>
            <w:r w:rsidRPr="00DA326A">
              <w:t>201 Created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8303A70" w14:textId="77777777" w:rsidR="00A36153" w:rsidRPr="00DA326A" w:rsidRDefault="00A36153" w:rsidP="0085185C">
            <w:pPr>
              <w:pStyle w:val="TAL"/>
            </w:pPr>
            <w:r w:rsidRPr="00DA326A">
              <w:t>Data within the StatusSubscribe Response</w:t>
            </w:r>
          </w:p>
        </w:tc>
      </w:tr>
      <w:tr w:rsidR="00A36153" w:rsidRPr="00DA326A" w14:paraId="02737EB4"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4568DA1" w14:textId="77777777" w:rsidR="00A36153" w:rsidRPr="00DA326A" w:rsidRDefault="00A36153" w:rsidP="0085185C">
            <w:pPr>
              <w:pStyle w:val="TAL"/>
            </w:pPr>
            <w:r w:rsidRPr="00DA326A">
              <w:t>RedirectResponse</w:t>
            </w:r>
          </w:p>
        </w:tc>
        <w:tc>
          <w:tcPr>
            <w:tcW w:w="217" w:type="pct"/>
            <w:tcBorders>
              <w:top w:val="single" w:sz="4" w:space="0" w:color="auto"/>
              <w:left w:val="single" w:sz="6" w:space="0" w:color="000000"/>
              <w:bottom w:val="single" w:sz="6" w:space="0" w:color="000000"/>
              <w:right w:val="single" w:sz="6" w:space="0" w:color="000000"/>
            </w:tcBorders>
          </w:tcPr>
          <w:p w14:paraId="2784235F"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134DAABD"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259BC31E" w14:textId="77777777" w:rsidR="00A36153" w:rsidRPr="00DA326A" w:rsidRDefault="00A36153" w:rsidP="0085185C">
            <w:pPr>
              <w:pStyle w:val="TAL"/>
            </w:pPr>
            <w:r w:rsidRPr="00DA326A">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6399210D" w14:textId="77777777" w:rsidR="00A36153" w:rsidRPr="00DA326A" w:rsidRDefault="00A36153" w:rsidP="0085185C">
            <w:pPr>
              <w:pStyle w:val="TAL"/>
            </w:pPr>
            <w:r w:rsidRPr="00DA326A">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DA326A">
              <w:rPr>
                <w:lang w:eastAsia="zh-CN"/>
              </w:rPr>
              <w:t>resource located on an alternative service instance within the</w:t>
            </w:r>
            <w:r w:rsidRPr="00DA326A">
              <w:t xml:space="preserve"> same </w:t>
            </w:r>
            <w:r>
              <w:t>MBSTF</w:t>
            </w:r>
            <w:r w:rsidRPr="00DA326A" w:rsidDel="00C62742">
              <w:t xml:space="preserve"> </w:t>
            </w:r>
            <w:r w:rsidRPr="00DA326A">
              <w:t xml:space="preserve">or </w:t>
            </w:r>
            <w:r>
              <w:t>MBSTF</w:t>
            </w:r>
            <w:r w:rsidRPr="00DA326A">
              <w:t xml:space="preserve"> (service) set.</w:t>
            </w:r>
          </w:p>
          <w:p w14:paraId="0495D0AF" w14:textId="77777777" w:rsidR="00A36153" w:rsidRPr="00DA326A" w:rsidRDefault="00A36153" w:rsidP="0085185C">
            <w:pPr>
              <w:pStyle w:val="TAL"/>
            </w:pPr>
            <w:r w:rsidRPr="00DA326A">
              <w:t xml:space="preserve">(NOTE 2) </w:t>
            </w:r>
          </w:p>
        </w:tc>
      </w:tr>
      <w:tr w:rsidR="00A36153" w:rsidRPr="00DA326A" w14:paraId="32BB9510"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3D06A8D" w14:textId="77777777" w:rsidR="00A36153" w:rsidRPr="00DA326A" w:rsidRDefault="00A36153" w:rsidP="0085185C">
            <w:pPr>
              <w:pStyle w:val="TAL"/>
            </w:pPr>
            <w:r w:rsidRPr="00DA326A">
              <w:t>RedirectResponse</w:t>
            </w:r>
          </w:p>
        </w:tc>
        <w:tc>
          <w:tcPr>
            <w:tcW w:w="217" w:type="pct"/>
            <w:tcBorders>
              <w:top w:val="single" w:sz="4" w:space="0" w:color="auto"/>
              <w:left w:val="single" w:sz="6" w:space="0" w:color="000000"/>
              <w:bottom w:val="single" w:sz="6" w:space="0" w:color="000000"/>
              <w:right w:val="single" w:sz="6" w:space="0" w:color="000000"/>
            </w:tcBorders>
          </w:tcPr>
          <w:p w14:paraId="0D946EAE"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1266D052"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0D529BBB" w14:textId="77777777" w:rsidR="00A36153" w:rsidRPr="00DA326A" w:rsidRDefault="00A36153" w:rsidP="0085185C">
            <w:pPr>
              <w:pStyle w:val="TAL"/>
            </w:pPr>
            <w:r w:rsidRPr="00DA326A">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52D026B" w14:textId="77777777" w:rsidR="00A36153" w:rsidRPr="00DA326A" w:rsidRDefault="00A36153" w:rsidP="0085185C">
            <w:pPr>
              <w:pStyle w:val="TAL"/>
            </w:pPr>
            <w:r w:rsidRPr="00DA326A">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DA326A">
              <w:rPr>
                <w:lang w:eastAsia="zh-CN"/>
              </w:rPr>
              <w:t>resource located on an alternative service instance within the</w:t>
            </w:r>
            <w:r w:rsidRPr="00DA326A">
              <w:t xml:space="preserve"> same </w:t>
            </w:r>
            <w:r>
              <w:t>MBSTF</w:t>
            </w:r>
            <w:r w:rsidRPr="00DA326A">
              <w:t xml:space="preserve"> or </w:t>
            </w:r>
            <w:r>
              <w:t>MBSTF</w:t>
            </w:r>
            <w:r w:rsidRPr="00DA326A">
              <w:t xml:space="preserve"> (service) set.</w:t>
            </w:r>
          </w:p>
          <w:p w14:paraId="1AC2802A" w14:textId="77777777" w:rsidR="00A36153" w:rsidRPr="00DA326A" w:rsidRDefault="00A36153" w:rsidP="0085185C">
            <w:pPr>
              <w:pStyle w:val="TAL"/>
            </w:pPr>
            <w:r w:rsidRPr="00DA326A">
              <w:t>(NOTE 2)</w:t>
            </w:r>
          </w:p>
        </w:tc>
      </w:tr>
      <w:tr w:rsidR="00A36153" w:rsidRPr="00DA326A" w14:paraId="6AA2F1B2"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525D6E" w14:textId="77777777" w:rsidR="00A36153" w:rsidRPr="00DA326A" w:rsidRDefault="00A36153" w:rsidP="0085185C">
            <w:pPr>
              <w:pStyle w:val="TAN"/>
            </w:pPr>
            <w:r w:rsidRPr="00DA326A">
              <w:t>NOTE 1:</w:t>
            </w:r>
            <w:r w:rsidRPr="00DA326A">
              <w:tab/>
              <w:t>The mandatory HTTP error status code for the POST method listed in Table 5.2.7.1-1 of 3GPP TS 29.500 [4] also apply.</w:t>
            </w:r>
          </w:p>
          <w:p w14:paraId="2FD71DE7" w14:textId="77777777" w:rsidR="00A36153" w:rsidRPr="00DA326A" w:rsidRDefault="00A36153" w:rsidP="0085185C">
            <w:pPr>
              <w:pStyle w:val="TAN"/>
            </w:pPr>
            <w:r w:rsidRPr="00DA326A">
              <w:t>NOTE 2:</w:t>
            </w:r>
            <w:r w:rsidRPr="00DA326A">
              <w:tab/>
              <w:t>RedirectResponse may be inserted by an SCP, see clause 6.10.9.1 of 3GPP TS 29.500 [4].</w:t>
            </w:r>
          </w:p>
        </w:tc>
      </w:tr>
    </w:tbl>
    <w:p w14:paraId="081F1E26" w14:textId="77777777" w:rsidR="00A36153" w:rsidRPr="00DA326A" w:rsidRDefault="00A36153" w:rsidP="00A36153"/>
    <w:p w14:paraId="2CD43B2C" w14:textId="77777777" w:rsidR="00A36153" w:rsidRPr="00DA326A" w:rsidRDefault="00A36153" w:rsidP="00A36153">
      <w:pPr>
        <w:pStyle w:val="TH"/>
        <w:rPr>
          <w:rFonts w:cs="Arial"/>
        </w:rPr>
      </w:pPr>
      <w:r w:rsidRPr="00DA326A">
        <w:t xml:space="preserve">Table </w:t>
      </w:r>
      <w:r>
        <w:t>6.1.3</w:t>
      </w:r>
      <w:r w:rsidRPr="00DA326A">
        <w:t>.4.3.1-4: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A36153" w:rsidRPr="00DA326A" w14:paraId="27B38112" w14:textId="77777777" w:rsidTr="0085185C">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64EED6A2" w14:textId="77777777" w:rsidR="00A36153" w:rsidRPr="00DA326A" w:rsidRDefault="00A36153" w:rsidP="0085185C">
            <w:pPr>
              <w:pStyle w:val="TAH"/>
            </w:pPr>
            <w:r w:rsidRPr="00DA326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9ACE1EA" w14:textId="77777777" w:rsidR="00A36153" w:rsidRPr="00DA326A" w:rsidRDefault="00A36153" w:rsidP="0085185C">
            <w:pPr>
              <w:pStyle w:val="TAH"/>
            </w:pPr>
            <w:r w:rsidRPr="00DA326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863986A" w14:textId="77777777" w:rsidR="00A36153" w:rsidRPr="00DA326A" w:rsidRDefault="00A36153" w:rsidP="0085185C">
            <w:pPr>
              <w:pStyle w:val="TAH"/>
            </w:pPr>
            <w:r w:rsidRPr="00DA326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5FDADC25" w14:textId="77777777" w:rsidR="00A36153" w:rsidRPr="00DA326A" w:rsidRDefault="00A36153" w:rsidP="0085185C">
            <w:pPr>
              <w:pStyle w:val="TAH"/>
            </w:pPr>
            <w:r w:rsidRPr="00DA326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6A3C55C6" w14:textId="77777777" w:rsidR="00A36153" w:rsidRPr="00DA326A" w:rsidRDefault="00A36153" w:rsidP="0085185C">
            <w:pPr>
              <w:pStyle w:val="TAH"/>
            </w:pPr>
            <w:r w:rsidRPr="00DA326A">
              <w:t>Description</w:t>
            </w:r>
          </w:p>
        </w:tc>
      </w:tr>
      <w:tr w:rsidR="00A36153" w:rsidRPr="00DA326A" w14:paraId="71A497B3" w14:textId="77777777" w:rsidTr="0085185C">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2C6B57D9" w14:textId="77777777" w:rsidR="00A36153" w:rsidRPr="00DA326A" w:rsidRDefault="00A36153" w:rsidP="0085185C">
            <w:pPr>
              <w:pStyle w:val="TAL"/>
            </w:pPr>
          </w:p>
        </w:tc>
        <w:tc>
          <w:tcPr>
            <w:tcW w:w="790" w:type="pct"/>
            <w:tcBorders>
              <w:top w:val="single" w:sz="4" w:space="0" w:color="auto"/>
              <w:left w:val="single" w:sz="6" w:space="0" w:color="000000"/>
              <w:bottom w:val="single" w:sz="6" w:space="0" w:color="000000"/>
              <w:right w:val="single" w:sz="6" w:space="0" w:color="000000"/>
            </w:tcBorders>
          </w:tcPr>
          <w:p w14:paraId="2D15DE2D" w14:textId="77777777" w:rsidR="00A36153" w:rsidRPr="00DA326A" w:rsidRDefault="00A36153" w:rsidP="0085185C">
            <w:pPr>
              <w:pStyle w:val="TAL"/>
            </w:pPr>
          </w:p>
        </w:tc>
        <w:tc>
          <w:tcPr>
            <w:tcW w:w="335" w:type="pct"/>
            <w:tcBorders>
              <w:top w:val="single" w:sz="4" w:space="0" w:color="auto"/>
              <w:left w:val="single" w:sz="6" w:space="0" w:color="000000"/>
              <w:bottom w:val="single" w:sz="6" w:space="0" w:color="000000"/>
              <w:right w:val="single" w:sz="6" w:space="0" w:color="000000"/>
            </w:tcBorders>
          </w:tcPr>
          <w:p w14:paraId="3AF91C9F" w14:textId="77777777" w:rsidR="00A36153" w:rsidRPr="00DA326A" w:rsidRDefault="00A36153" w:rsidP="0085185C">
            <w:pPr>
              <w:pStyle w:val="TAC"/>
            </w:pPr>
          </w:p>
        </w:tc>
        <w:tc>
          <w:tcPr>
            <w:tcW w:w="690" w:type="pct"/>
            <w:tcBorders>
              <w:top w:val="single" w:sz="4" w:space="0" w:color="auto"/>
              <w:left w:val="single" w:sz="6" w:space="0" w:color="000000"/>
              <w:bottom w:val="single" w:sz="6" w:space="0" w:color="000000"/>
              <w:right w:val="single" w:sz="6" w:space="0" w:color="000000"/>
            </w:tcBorders>
          </w:tcPr>
          <w:p w14:paraId="01CBC30D" w14:textId="77777777" w:rsidR="00A36153" w:rsidRPr="00DA326A" w:rsidRDefault="00A36153" w:rsidP="0085185C">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106818C" w14:textId="77777777" w:rsidR="00A36153" w:rsidRPr="00DA326A" w:rsidRDefault="00A36153" w:rsidP="0085185C">
            <w:pPr>
              <w:pStyle w:val="TAL"/>
            </w:pPr>
          </w:p>
        </w:tc>
      </w:tr>
    </w:tbl>
    <w:p w14:paraId="525C9592" w14:textId="77777777" w:rsidR="00A36153" w:rsidRPr="00DA326A" w:rsidRDefault="00A36153" w:rsidP="00A36153"/>
    <w:p w14:paraId="44E2F042" w14:textId="77777777" w:rsidR="00A36153" w:rsidRPr="00DA326A" w:rsidRDefault="00A36153" w:rsidP="00A36153">
      <w:pPr>
        <w:pStyle w:val="TH"/>
        <w:rPr>
          <w:rFonts w:cs="Arial"/>
        </w:rPr>
      </w:pPr>
      <w:r w:rsidRPr="00DA326A">
        <w:t xml:space="preserve">Table </w:t>
      </w:r>
      <w:r>
        <w:t>6.1.3</w:t>
      </w:r>
      <w:r w:rsidRPr="00DA326A">
        <w:t>.4.3.1-5: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A36153" w:rsidRPr="00DA326A" w14:paraId="06927B3C" w14:textId="77777777" w:rsidTr="0085185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127F53C" w14:textId="77777777" w:rsidR="00A36153" w:rsidRPr="00DA326A" w:rsidRDefault="00A36153" w:rsidP="0085185C">
            <w:pPr>
              <w:pStyle w:val="TAH"/>
            </w:pPr>
            <w:r w:rsidRPr="00DA326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4F7CFCC" w14:textId="77777777" w:rsidR="00A36153" w:rsidRPr="00DA326A" w:rsidRDefault="00A36153" w:rsidP="0085185C">
            <w:pPr>
              <w:pStyle w:val="TAH"/>
            </w:pPr>
            <w:r w:rsidRPr="00DA326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1EB8626" w14:textId="77777777" w:rsidR="00A36153" w:rsidRPr="00DA326A" w:rsidRDefault="00A36153" w:rsidP="0085185C">
            <w:pPr>
              <w:pStyle w:val="TAH"/>
            </w:pPr>
            <w:r w:rsidRPr="00DA326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3862CC2" w14:textId="77777777" w:rsidR="00A36153" w:rsidRPr="00DA326A" w:rsidRDefault="00A36153" w:rsidP="0085185C">
            <w:pPr>
              <w:pStyle w:val="TAH"/>
            </w:pPr>
            <w:r w:rsidRPr="00DA326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D6FD6DC" w14:textId="77777777" w:rsidR="00A36153" w:rsidRPr="00DA326A" w:rsidRDefault="00A36153" w:rsidP="0085185C">
            <w:pPr>
              <w:pStyle w:val="TAH"/>
            </w:pPr>
            <w:r w:rsidRPr="00DA326A">
              <w:t>Description</w:t>
            </w:r>
          </w:p>
        </w:tc>
      </w:tr>
      <w:tr w:rsidR="00A36153" w:rsidRPr="00DA326A" w14:paraId="3D0AD7F8" w14:textId="77777777" w:rsidTr="0085185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C8E60F3" w14:textId="77777777" w:rsidR="00A36153" w:rsidRPr="00DA326A" w:rsidRDefault="00A36153" w:rsidP="0085185C">
            <w:pPr>
              <w:pStyle w:val="TAL"/>
            </w:pPr>
            <w:r w:rsidRPr="00DA326A">
              <w:t>Location</w:t>
            </w:r>
          </w:p>
        </w:tc>
        <w:tc>
          <w:tcPr>
            <w:tcW w:w="871" w:type="pct"/>
            <w:tcBorders>
              <w:top w:val="single" w:sz="4" w:space="0" w:color="auto"/>
              <w:left w:val="single" w:sz="6" w:space="0" w:color="000000"/>
              <w:bottom w:val="single" w:sz="6" w:space="0" w:color="000000"/>
              <w:right w:val="single" w:sz="6" w:space="0" w:color="000000"/>
            </w:tcBorders>
          </w:tcPr>
          <w:p w14:paraId="3D2A0DF0" w14:textId="77777777" w:rsidR="00A36153" w:rsidRPr="00DA326A" w:rsidRDefault="00A36153" w:rsidP="0085185C">
            <w:pPr>
              <w:pStyle w:val="TAL"/>
            </w:pPr>
            <w:r w:rsidRPr="00DA326A">
              <w:t>string</w:t>
            </w:r>
          </w:p>
        </w:tc>
        <w:tc>
          <w:tcPr>
            <w:tcW w:w="256" w:type="pct"/>
            <w:tcBorders>
              <w:top w:val="single" w:sz="4" w:space="0" w:color="auto"/>
              <w:left w:val="single" w:sz="6" w:space="0" w:color="000000"/>
              <w:bottom w:val="single" w:sz="6" w:space="0" w:color="000000"/>
              <w:right w:val="single" w:sz="6" w:space="0" w:color="000000"/>
            </w:tcBorders>
          </w:tcPr>
          <w:p w14:paraId="11658ADB" w14:textId="77777777" w:rsidR="00A36153" w:rsidRPr="00DA326A" w:rsidRDefault="00A36153" w:rsidP="0085185C">
            <w:pPr>
              <w:pStyle w:val="TAC"/>
            </w:pPr>
            <w:r w:rsidRPr="00DA326A">
              <w:t>M</w:t>
            </w:r>
          </w:p>
        </w:tc>
        <w:tc>
          <w:tcPr>
            <w:tcW w:w="776" w:type="pct"/>
            <w:tcBorders>
              <w:top w:val="single" w:sz="4" w:space="0" w:color="auto"/>
              <w:left w:val="single" w:sz="6" w:space="0" w:color="000000"/>
              <w:bottom w:val="single" w:sz="6" w:space="0" w:color="000000"/>
              <w:right w:val="single" w:sz="6" w:space="0" w:color="000000"/>
            </w:tcBorders>
          </w:tcPr>
          <w:p w14:paraId="7F8C9ECA" w14:textId="77777777" w:rsidR="00A36153" w:rsidRPr="00DA326A" w:rsidRDefault="00A36153" w:rsidP="0085185C">
            <w:pPr>
              <w:pStyle w:val="TAL"/>
            </w:pPr>
            <w:r w:rsidRPr="00DA326A">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0B4A42B" w14:textId="77777777" w:rsidR="00A36153" w:rsidRPr="00DA326A" w:rsidRDefault="00A36153" w:rsidP="0085185C">
            <w:pPr>
              <w:pStyle w:val="TAL"/>
            </w:pPr>
            <w:r w:rsidRPr="00DA326A">
              <w:t>Contains the URI of the newly created resource, according to the structure: {apiRoot}/</w:t>
            </w:r>
            <w:r>
              <w:t>nmbstf-distSession</w:t>
            </w:r>
            <w:r w:rsidRPr="00DA326A">
              <w:t>/&lt;apiVersion&gt;/</w:t>
            </w:r>
            <w:r>
              <w:t>dist-sessions</w:t>
            </w:r>
            <w:r w:rsidRPr="00DA326A">
              <w:t>/</w:t>
            </w:r>
            <w:r w:rsidRPr="005C52E2">
              <w:t>{distSessionRef}/</w:t>
            </w:r>
            <w:r w:rsidRPr="00DA326A">
              <w:t>subscriptions/{subscriptionId}</w:t>
            </w:r>
          </w:p>
        </w:tc>
      </w:tr>
    </w:tbl>
    <w:p w14:paraId="640C1078" w14:textId="77777777" w:rsidR="00A36153" w:rsidRPr="00DA326A" w:rsidRDefault="00A36153" w:rsidP="00A36153"/>
    <w:p w14:paraId="3DE0C175" w14:textId="77777777" w:rsidR="00A36153" w:rsidRPr="00DA326A" w:rsidRDefault="00A36153" w:rsidP="00A36153">
      <w:pPr>
        <w:pStyle w:val="TH"/>
      </w:pPr>
      <w:r w:rsidRPr="00DA326A">
        <w:t xml:space="preserve">Table </w:t>
      </w:r>
      <w:r>
        <w:t>6.1.3</w:t>
      </w:r>
      <w:r w:rsidRPr="00DA326A">
        <w:t>.4.3.1-6: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65BEB3D1"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6A74A0"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091722"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C95AAD"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A88B46"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F3A99C" w14:textId="77777777" w:rsidR="00A36153" w:rsidRPr="00DA326A" w:rsidRDefault="00A36153" w:rsidP="0085185C">
            <w:pPr>
              <w:pStyle w:val="TAH"/>
            </w:pPr>
            <w:r w:rsidRPr="00DA326A">
              <w:t>Description</w:t>
            </w:r>
          </w:p>
        </w:tc>
      </w:tr>
      <w:tr w:rsidR="00A36153" w:rsidRPr="00DA326A" w14:paraId="2E0E3EC6"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05335D"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429059D7"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36D36BE4"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67DEDB0C"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8657AA" w14:textId="77777777" w:rsidR="00A36153" w:rsidRPr="00DA326A" w:rsidRDefault="00A36153" w:rsidP="0085185C">
            <w:pPr>
              <w:pStyle w:val="TAL"/>
            </w:pPr>
            <w:r w:rsidRPr="00DA326A">
              <w:t>An alternative URI of the resource located on an alternative service instance within the same MBSTF or MBSTF (service) set.</w:t>
            </w:r>
          </w:p>
          <w:p w14:paraId="1BDDFBB6" w14:textId="77777777" w:rsidR="00A36153" w:rsidRPr="00DA326A" w:rsidRDefault="00A36153" w:rsidP="0085185C">
            <w:pPr>
              <w:pStyle w:val="TAL"/>
            </w:pPr>
            <w:r w:rsidRPr="00DA326A">
              <w:t>Or the same URI, if a request is redirected to the same target resource via a different SCP.</w:t>
            </w:r>
          </w:p>
        </w:tc>
      </w:tr>
      <w:tr w:rsidR="00A36153" w:rsidRPr="00DA326A" w14:paraId="3672FD03"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8AFA9B"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35BD13DB"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31AF82AA"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35347FE3"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1AEFEC" w14:textId="77777777" w:rsidR="00A36153" w:rsidRPr="00DA326A" w:rsidRDefault="00A36153" w:rsidP="0085185C">
            <w:pPr>
              <w:pStyle w:val="TAL"/>
            </w:pPr>
            <w:r w:rsidRPr="00DA326A">
              <w:t>Identifier of the target MBSTF (service) instance ID towards which the request is redirected</w:t>
            </w:r>
          </w:p>
        </w:tc>
      </w:tr>
    </w:tbl>
    <w:p w14:paraId="7461327B" w14:textId="77777777" w:rsidR="00A36153" w:rsidRPr="00DA326A" w:rsidRDefault="00A36153" w:rsidP="00A36153"/>
    <w:p w14:paraId="4FDA8315" w14:textId="77777777" w:rsidR="00A36153" w:rsidRPr="00DA326A" w:rsidRDefault="00A36153" w:rsidP="00A36153">
      <w:pPr>
        <w:pStyle w:val="TH"/>
      </w:pPr>
      <w:r w:rsidRPr="00DA326A">
        <w:lastRenderedPageBreak/>
        <w:t xml:space="preserve">Table </w:t>
      </w:r>
      <w:r>
        <w:t>6.1.3</w:t>
      </w:r>
      <w:r w:rsidRPr="00DA326A">
        <w:t>.4.3.1-7: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7DBCF977"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E393C6"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A8CFED"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3D6508"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59A4A6"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0E2563" w14:textId="77777777" w:rsidR="00A36153" w:rsidRPr="00DA326A" w:rsidRDefault="00A36153" w:rsidP="0085185C">
            <w:pPr>
              <w:pStyle w:val="TAH"/>
            </w:pPr>
            <w:r w:rsidRPr="00DA326A">
              <w:t>Description</w:t>
            </w:r>
          </w:p>
        </w:tc>
      </w:tr>
      <w:tr w:rsidR="00A36153" w:rsidRPr="00DA326A" w14:paraId="341A7C79"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BB3467"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09D63C19"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7ACC350A"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071BB60D"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23B61D" w14:textId="77777777" w:rsidR="00A36153" w:rsidRPr="00DA326A" w:rsidRDefault="00A36153" w:rsidP="0085185C">
            <w:pPr>
              <w:pStyle w:val="TAL"/>
            </w:pPr>
            <w:r w:rsidRPr="00DA326A">
              <w:t>An alternative URI of the resource located on an alternative service instance within the same MBSTF or MBSTF (service) set.</w:t>
            </w:r>
          </w:p>
          <w:p w14:paraId="6E0E4283" w14:textId="77777777" w:rsidR="00A36153" w:rsidRPr="00DA326A" w:rsidRDefault="00A36153" w:rsidP="0085185C">
            <w:pPr>
              <w:pStyle w:val="TAL"/>
            </w:pPr>
            <w:r w:rsidRPr="00DA326A">
              <w:t>Or the same URI, if a request is redirected to the same target resource via a different SCP.</w:t>
            </w:r>
          </w:p>
        </w:tc>
      </w:tr>
      <w:tr w:rsidR="00A36153" w:rsidRPr="00DA326A" w14:paraId="65FCB17C"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26028C"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083CB7D6"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1C6553B4"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7648D463"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308DC6A" w14:textId="77777777" w:rsidR="00A36153" w:rsidRPr="00DA326A" w:rsidRDefault="00A36153" w:rsidP="0085185C">
            <w:pPr>
              <w:pStyle w:val="TAL"/>
            </w:pPr>
            <w:r w:rsidRPr="00DA326A">
              <w:t>Identifier of the target MBSTF (service) instance ID towards which the request is redirected</w:t>
            </w:r>
          </w:p>
        </w:tc>
      </w:tr>
    </w:tbl>
    <w:p w14:paraId="2A31E03A" w14:textId="77777777" w:rsidR="00A36153" w:rsidRPr="00DA326A" w:rsidRDefault="00A36153" w:rsidP="00A36153"/>
    <w:p w14:paraId="5673E66A" w14:textId="77777777" w:rsidR="00A36153" w:rsidRPr="00DA326A" w:rsidRDefault="00A36153" w:rsidP="00A36153">
      <w:pPr>
        <w:pStyle w:val="Heading5"/>
      </w:pPr>
      <w:bookmarkStart w:id="339" w:name="_Toc81558615"/>
      <w:bookmarkStart w:id="340" w:name="_Toc85877078"/>
      <w:bookmarkStart w:id="341" w:name="_Toc88681530"/>
      <w:bookmarkStart w:id="342" w:name="_Toc89678217"/>
      <w:bookmarkStart w:id="343" w:name="_Toc97302827"/>
      <w:bookmarkStart w:id="344" w:name="_Toc104297823"/>
      <w:bookmarkStart w:id="345" w:name="_Toc104300134"/>
      <w:bookmarkStart w:id="346" w:name="_Toc104792003"/>
      <w:r>
        <w:t>6.1.3</w:t>
      </w:r>
      <w:r w:rsidRPr="00DA326A">
        <w:t>.4.4</w:t>
      </w:r>
      <w:r w:rsidRPr="00DA326A">
        <w:tab/>
        <w:t>Resource Custom Operations</w:t>
      </w:r>
      <w:bookmarkEnd w:id="339"/>
      <w:bookmarkEnd w:id="340"/>
      <w:bookmarkEnd w:id="341"/>
      <w:bookmarkEnd w:id="342"/>
      <w:bookmarkEnd w:id="343"/>
      <w:bookmarkEnd w:id="344"/>
      <w:bookmarkEnd w:id="345"/>
      <w:bookmarkEnd w:id="346"/>
    </w:p>
    <w:p w14:paraId="375B4614" w14:textId="77777777" w:rsidR="00A36153" w:rsidRPr="00DA326A" w:rsidRDefault="00A36153" w:rsidP="00A36153">
      <w:r w:rsidRPr="00DA326A">
        <w:t>None.</w:t>
      </w:r>
    </w:p>
    <w:p w14:paraId="439C3160" w14:textId="77777777" w:rsidR="00A36153" w:rsidRPr="00DA326A" w:rsidRDefault="00A36153" w:rsidP="00A36153">
      <w:pPr>
        <w:pStyle w:val="Heading4"/>
      </w:pPr>
      <w:bookmarkStart w:id="347" w:name="_Toc85877079"/>
      <w:bookmarkStart w:id="348" w:name="_Toc88681531"/>
      <w:bookmarkStart w:id="349" w:name="_Toc89678218"/>
      <w:bookmarkStart w:id="350" w:name="_Toc97302828"/>
      <w:bookmarkStart w:id="351" w:name="_Toc104297824"/>
      <w:bookmarkStart w:id="352" w:name="_Toc104300135"/>
      <w:bookmarkStart w:id="353" w:name="_Toc104792004"/>
      <w:r>
        <w:t>6.1.3</w:t>
      </w:r>
      <w:r w:rsidRPr="00DA326A">
        <w:t>.5</w:t>
      </w:r>
      <w:r w:rsidRPr="00DA326A">
        <w:tab/>
        <w:t>Resource: Individual subscription for an MBS distribution session</w:t>
      </w:r>
      <w:bookmarkEnd w:id="347"/>
      <w:r w:rsidRPr="00DA326A">
        <w:t xml:space="preserve"> (Document)</w:t>
      </w:r>
      <w:bookmarkEnd w:id="348"/>
      <w:bookmarkEnd w:id="349"/>
      <w:bookmarkEnd w:id="350"/>
      <w:bookmarkEnd w:id="351"/>
      <w:bookmarkEnd w:id="352"/>
      <w:bookmarkEnd w:id="353"/>
    </w:p>
    <w:p w14:paraId="5A1F0DFC" w14:textId="77777777" w:rsidR="00A36153" w:rsidRPr="00DA326A" w:rsidRDefault="00A36153" w:rsidP="00A36153">
      <w:pPr>
        <w:pStyle w:val="Heading5"/>
      </w:pPr>
      <w:bookmarkStart w:id="354" w:name="_Toc85877080"/>
      <w:bookmarkStart w:id="355" w:name="_Toc88681532"/>
      <w:bookmarkStart w:id="356" w:name="_Toc89678219"/>
      <w:bookmarkStart w:id="357" w:name="_Toc97302829"/>
      <w:bookmarkStart w:id="358" w:name="_Toc104297825"/>
      <w:bookmarkStart w:id="359" w:name="_Toc104300136"/>
      <w:bookmarkStart w:id="360" w:name="_Toc104792005"/>
      <w:r>
        <w:t>6.1.3</w:t>
      </w:r>
      <w:r w:rsidRPr="00DA326A">
        <w:t>.5.1</w:t>
      </w:r>
      <w:r w:rsidRPr="00DA326A">
        <w:tab/>
        <w:t>Description</w:t>
      </w:r>
      <w:bookmarkEnd w:id="354"/>
      <w:bookmarkEnd w:id="355"/>
      <w:bookmarkEnd w:id="356"/>
      <w:bookmarkEnd w:id="357"/>
      <w:bookmarkEnd w:id="358"/>
      <w:bookmarkEnd w:id="359"/>
      <w:bookmarkEnd w:id="360"/>
    </w:p>
    <w:p w14:paraId="74685BC7" w14:textId="1BAD1FE2" w:rsidR="00A36153" w:rsidRPr="00DA326A" w:rsidRDefault="00A36153" w:rsidP="00A36153">
      <w:r w:rsidRPr="00DA326A">
        <w:t>This resource represents an individual subscription for an MBS distribution session in the MBSTF, which can be deleted with StatusUnsubscribe service operation</w:t>
      </w:r>
      <w:r w:rsidR="006B2B67">
        <w:t xml:space="preserve"> or updated with StatusSubscribe service operation</w:t>
      </w:r>
      <w:r w:rsidRPr="00DA326A">
        <w:t>.</w:t>
      </w:r>
    </w:p>
    <w:p w14:paraId="6295DC53" w14:textId="77777777" w:rsidR="00A36153" w:rsidRPr="00DA326A" w:rsidRDefault="00A36153" w:rsidP="00A36153">
      <w:r w:rsidRPr="00DA326A">
        <w:t>This resource is modelled with the Document resource archetype (see clause C.1 of 3GPP TS 29.501 [5]).</w:t>
      </w:r>
    </w:p>
    <w:p w14:paraId="2A323FE2" w14:textId="77777777" w:rsidR="00A36153" w:rsidRPr="00DA326A" w:rsidRDefault="00A36153" w:rsidP="00A36153">
      <w:pPr>
        <w:pStyle w:val="Heading5"/>
      </w:pPr>
      <w:bookmarkStart w:id="361" w:name="_Toc85877081"/>
      <w:bookmarkStart w:id="362" w:name="_Toc88681533"/>
      <w:bookmarkStart w:id="363" w:name="_Toc89678220"/>
      <w:bookmarkStart w:id="364" w:name="_Toc97302830"/>
      <w:bookmarkStart w:id="365" w:name="_Toc104297826"/>
      <w:bookmarkStart w:id="366" w:name="_Toc104300137"/>
      <w:bookmarkStart w:id="367" w:name="_Toc104792006"/>
      <w:r>
        <w:t>6.1.3</w:t>
      </w:r>
      <w:r w:rsidRPr="00DA326A">
        <w:t>.5.2</w:t>
      </w:r>
      <w:r w:rsidRPr="00DA326A">
        <w:tab/>
        <w:t>Resource Definition</w:t>
      </w:r>
      <w:bookmarkEnd w:id="361"/>
      <w:bookmarkEnd w:id="362"/>
      <w:bookmarkEnd w:id="363"/>
      <w:bookmarkEnd w:id="364"/>
      <w:bookmarkEnd w:id="365"/>
      <w:bookmarkEnd w:id="366"/>
      <w:bookmarkEnd w:id="367"/>
    </w:p>
    <w:p w14:paraId="64C991DF" w14:textId="77777777" w:rsidR="00A36153" w:rsidRPr="00DA326A" w:rsidRDefault="00A36153" w:rsidP="00A36153">
      <w:r w:rsidRPr="00DA326A">
        <w:t xml:space="preserve">Resource URI: </w:t>
      </w:r>
      <w:r w:rsidRPr="00DA326A">
        <w:rPr>
          <w:b/>
        </w:rPr>
        <w:t>{apiRoot}/</w:t>
      </w:r>
      <w:r>
        <w:rPr>
          <w:b/>
        </w:rPr>
        <w:t>nmbstf-distsession</w:t>
      </w:r>
      <w:r w:rsidRPr="00DA326A">
        <w:rPr>
          <w:b/>
        </w:rPr>
        <w:t>/&lt;apiVersion&gt;/</w:t>
      </w:r>
      <w:r>
        <w:rPr>
          <w:b/>
        </w:rPr>
        <w:t>dist-sessions</w:t>
      </w:r>
      <w:r w:rsidRPr="00DA326A">
        <w:rPr>
          <w:b/>
        </w:rPr>
        <w:t>/{distSessionRef}/subscriptions/{subscriptionId}</w:t>
      </w:r>
    </w:p>
    <w:p w14:paraId="23EE10E0" w14:textId="77777777" w:rsidR="00A36153" w:rsidRPr="00DA326A" w:rsidRDefault="00A36153" w:rsidP="00A36153">
      <w:pPr>
        <w:rPr>
          <w:rFonts w:ascii="Arial" w:hAnsi="Arial" w:cs="Arial"/>
        </w:rPr>
      </w:pPr>
      <w:r w:rsidRPr="00DA326A">
        <w:t>This resource shall support the resource URI variables defined in table </w:t>
      </w:r>
      <w:r>
        <w:t>6.1.3</w:t>
      </w:r>
      <w:r w:rsidRPr="00DA326A">
        <w:t>.5.2-1.</w:t>
      </w:r>
    </w:p>
    <w:p w14:paraId="7F0A1453" w14:textId="77777777" w:rsidR="00A36153" w:rsidRPr="00DA326A" w:rsidRDefault="00A36153" w:rsidP="00A36153">
      <w:pPr>
        <w:pStyle w:val="TH"/>
        <w:rPr>
          <w:rFonts w:cs="Arial"/>
        </w:rPr>
      </w:pPr>
      <w:r w:rsidRPr="00DA326A">
        <w:t>Table </w:t>
      </w:r>
      <w:r>
        <w:t>6.1.3</w:t>
      </w:r>
      <w:r w:rsidRPr="00DA326A">
        <w:t>.5.2-1: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37"/>
        <w:gridCol w:w="1993"/>
        <w:gridCol w:w="6295"/>
      </w:tblGrid>
      <w:tr w:rsidR="00A36153" w:rsidRPr="00DA326A" w14:paraId="1E1390FC"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0BAA1C6" w14:textId="77777777" w:rsidR="00A36153" w:rsidRPr="00DA326A" w:rsidRDefault="00A36153" w:rsidP="0085185C">
            <w:pPr>
              <w:pStyle w:val="TAH"/>
            </w:pPr>
            <w:r w:rsidRPr="00DA326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2DCF8E1" w14:textId="77777777" w:rsidR="00A36153" w:rsidRPr="00DA326A" w:rsidRDefault="00A36153" w:rsidP="0085185C">
            <w:pPr>
              <w:pStyle w:val="TAH"/>
            </w:pPr>
            <w:r w:rsidRPr="00DA326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44A250" w14:textId="77777777" w:rsidR="00A36153" w:rsidRPr="00DA326A" w:rsidRDefault="00A36153" w:rsidP="0085185C">
            <w:pPr>
              <w:pStyle w:val="TAH"/>
            </w:pPr>
            <w:r w:rsidRPr="00DA326A">
              <w:t>Definition</w:t>
            </w:r>
          </w:p>
        </w:tc>
      </w:tr>
      <w:tr w:rsidR="00A36153" w:rsidRPr="00DA326A" w14:paraId="09C50559"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FADD6AF" w14:textId="77777777" w:rsidR="00A36153" w:rsidRPr="00DA326A" w:rsidRDefault="00A36153" w:rsidP="0085185C">
            <w:pPr>
              <w:pStyle w:val="TAL"/>
            </w:pPr>
            <w:r w:rsidRPr="00DA326A">
              <w:t>apiRoot</w:t>
            </w:r>
          </w:p>
        </w:tc>
        <w:tc>
          <w:tcPr>
            <w:tcW w:w="1039" w:type="pct"/>
            <w:tcBorders>
              <w:top w:val="single" w:sz="6" w:space="0" w:color="000000"/>
              <w:left w:val="single" w:sz="6" w:space="0" w:color="000000"/>
              <w:bottom w:val="single" w:sz="6" w:space="0" w:color="000000"/>
              <w:right w:val="single" w:sz="6" w:space="0" w:color="000000"/>
            </w:tcBorders>
          </w:tcPr>
          <w:p w14:paraId="7B11DED2"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79E2A2D" w14:textId="77777777" w:rsidR="00A36153" w:rsidRPr="00DA326A" w:rsidRDefault="00A36153" w:rsidP="0085185C">
            <w:pPr>
              <w:pStyle w:val="TAL"/>
            </w:pPr>
            <w:r w:rsidRPr="00DA326A">
              <w:t>See clause</w:t>
            </w:r>
            <w:r w:rsidRPr="00DA326A">
              <w:rPr>
                <w:lang w:eastAsia="zh-CN"/>
              </w:rPr>
              <w:t> </w:t>
            </w:r>
            <w:r>
              <w:t>6.1</w:t>
            </w:r>
            <w:r w:rsidRPr="00DA326A">
              <w:t>.1</w:t>
            </w:r>
          </w:p>
        </w:tc>
      </w:tr>
      <w:tr w:rsidR="00A36153" w:rsidRPr="00DA326A" w14:paraId="1904A4A2"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66AEAB1" w14:textId="77777777" w:rsidR="00A36153" w:rsidRPr="00DA326A" w:rsidRDefault="00A36153" w:rsidP="0085185C">
            <w:pPr>
              <w:pStyle w:val="TAL"/>
            </w:pPr>
            <w:r w:rsidRPr="00DA326A">
              <w:t>apiVersion</w:t>
            </w:r>
          </w:p>
        </w:tc>
        <w:tc>
          <w:tcPr>
            <w:tcW w:w="1039" w:type="pct"/>
            <w:tcBorders>
              <w:top w:val="single" w:sz="6" w:space="0" w:color="000000"/>
              <w:left w:val="single" w:sz="6" w:space="0" w:color="000000"/>
              <w:bottom w:val="single" w:sz="6" w:space="0" w:color="000000"/>
              <w:right w:val="single" w:sz="6" w:space="0" w:color="000000"/>
            </w:tcBorders>
          </w:tcPr>
          <w:p w14:paraId="2EBA6D75"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105DD39" w14:textId="77777777" w:rsidR="00A36153" w:rsidRPr="00DA326A" w:rsidRDefault="00A36153" w:rsidP="0085185C">
            <w:pPr>
              <w:pStyle w:val="TAL"/>
            </w:pPr>
            <w:r>
              <w:t>See clause 6.1</w:t>
            </w:r>
            <w:r w:rsidRPr="00DA326A">
              <w:t>.1</w:t>
            </w:r>
          </w:p>
        </w:tc>
      </w:tr>
      <w:tr w:rsidR="00A36153" w:rsidRPr="00DA326A" w14:paraId="71B53515"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622C94EB" w14:textId="77777777" w:rsidR="00A36153" w:rsidRPr="00DA326A" w:rsidRDefault="00A36153" w:rsidP="0085185C">
            <w:pPr>
              <w:pStyle w:val="TAL"/>
            </w:pPr>
            <w:r w:rsidRPr="00DA326A">
              <w:t>distSessionRef</w:t>
            </w:r>
          </w:p>
        </w:tc>
        <w:tc>
          <w:tcPr>
            <w:tcW w:w="1039" w:type="pct"/>
            <w:tcBorders>
              <w:top w:val="single" w:sz="6" w:space="0" w:color="000000"/>
              <w:left w:val="single" w:sz="6" w:space="0" w:color="000000"/>
              <w:bottom w:val="single" w:sz="6" w:space="0" w:color="000000"/>
              <w:right w:val="single" w:sz="6" w:space="0" w:color="000000"/>
            </w:tcBorders>
          </w:tcPr>
          <w:p w14:paraId="6359F2CE"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CC4B735" w14:textId="77777777" w:rsidR="00A36153" w:rsidRPr="00DA326A" w:rsidRDefault="00A36153" w:rsidP="0085185C">
            <w:pPr>
              <w:pStyle w:val="TAL"/>
            </w:pPr>
            <w:r w:rsidRPr="00DA326A">
              <w:t>MBS distribution session reference assigned by the MBSTF during the Create service operation</w:t>
            </w:r>
          </w:p>
        </w:tc>
      </w:tr>
      <w:tr w:rsidR="00A36153" w:rsidRPr="00DA326A" w14:paraId="012DA193"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4FC255BF" w14:textId="77777777" w:rsidR="00A36153" w:rsidRPr="00DA326A" w:rsidRDefault="00A36153" w:rsidP="0085185C">
            <w:pPr>
              <w:pStyle w:val="TAL"/>
            </w:pPr>
            <w:r w:rsidRPr="00DA326A">
              <w:t>subscriptionId</w:t>
            </w:r>
          </w:p>
        </w:tc>
        <w:tc>
          <w:tcPr>
            <w:tcW w:w="1039" w:type="pct"/>
            <w:tcBorders>
              <w:top w:val="single" w:sz="6" w:space="0" w:color="000000"/>
              <w:left w:val="single" w:sz="6" w:space="0" w:color="000000"/>
              <w:bottom w:val="single" w:sz="6" w:space="0" w:color="000000"/>
              <w:right w:val="single" w:sz="6" w:space="0" w:color="000000"/>
            </w:tcBorders>
          </w:tcPr>
          <w:p w14:paraId="6D60689C"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69A1BEA" w14:textId="77777777" w:rsidR="00A36153" w:rsidRPr="00DA326A" w:rsidRDefault="00A36153" w:rsidP="0085185C">
            <w:pPr>
              <w:pStyle w:val="TAL"/>
            </w:pPr>
            <w:r w:rsidRPr="00DA326A">
              <w:t xml:space="preserve">Subscription identifier assigned by the </w:t>
            </w:r>
            <w:r>
              <w:t>MBSTF</w:t>
            </w:r>
            <w:r w:rsidRPr="00DA326A">
              <w:t xml:space="preserve"> during the creation of the subscription</w:t>
            </w:r>
          </w:p>
        </w:tc>
      </w:tr>
    </w:tbl>
    <w:p w14:paraId="4E9C3568" w14:textId="77777777" w:rsidR="00A36153" w:rsidRPr="00DA326A" w:rsidRDefault="00A36153" w:rsidP="00A36153"/>
    <w:p w14:paraId="59B9A8AE" w14:textId="77777777" w:rsidR="00A36153" w:rsidRPr="00DA326A" w:rsidRDefault="00A36153" w:rsidP="00A36153">
      <w:pPr>
        <w:pStyle w:val="Heading5"/>
      </w:pPr>
      <w:bookmarkStart w:id="368" w:name="_Toc85877082"/>
      <w:bookmarkStart w:id="369" w:name="_Toc88681534"/>
      <w:bookmarkStart w:id="370" w:name="_Toc89678221"/>
      <w:bookmarkStart w:id="371" w:name="_Toc97302831"/>
      <w:bookmarkStart w:id="372" w:name="_Toc104297827"/>
      <w:bookmarkStart w:id="373" w:name="_Toc104300138"/>
      <w:bookmarkStart w:id="374" w:name="_Toc104792007"/>
      <w:r>
        <w:t>6.1.3</w:t>
      </w:r>
      <w:r w:rsidRPr="00DA326A">
        <w:t>.5.3</w:t>
      </w:r>
      <w:r w:rsidRPr="00DA326A">
        <w:tab/>
        <w:t>Resource Standard Methods</w:t>
      </w:r>
      <w:bookmarkEnd w:id="368"/>
      <w:bookmarkEnd w:id="369"/>
      <w:bookmarkEnd w:id="370"/>
      <w:bookmarkEnd w:id="371"/>
      <w:bookmarkEnd w:id="372"/>
      <w:bookmarkEnd w:id="373"/>
      <w:bookmarkEnd w:id="374"/>
    </w:p>
    <w:p w14:paraId="4288EE9B" w14:textId="77777777" w:rsidR="00A36153" w:rsidRPr="00DA326A" w:rsidRDefault="00A36153" w:rsidP="00A36153">
      <w:pPr>
        <w:pStyle w:val="H6"/>
      </w:pPr>
      <w:r>
        <w:t>6.1.3</w:t>
      </w:r>
      <w:r w:rsidRPr="00DA326A">
        <w:t>.5.3.1</w:t>
      </w:r>
      <w:r w:rsidRPr="00DA326A">
        <w:tab/>
        <w:t>DELETE</w:t>
      </w:r>
    </w:p>
    <w:p w14:paraId="1A369085" w14:textId="77777777" w:rsidR="00A36153" w:rsidRPr="00DA326A" w:rsidRDefault="00A36153" w:rsidP="00A36153">
      <w:r w:rsidRPr="00DA326A">
        <w:t>This method deletes an individual subscription resource for an MBS distribution session in the MBSTF with StatusUnsubscribe service operation.</w:t>
      </w:r>
    </w:p>
    <w:p w14:paraId="3A52FA7C" w14:textId="77777777" w:rsidR="00A36153" w:rsidRPr="00DA326A" w:rsidRDefault="00A36153" w:rsidP="00A36153">
      <w:r w:rsidRPr="00DA326A">
        <w:t xml:space="preserve">This method shall support the URI query parameters specified in table </w:t>
      </w:r>
      <w:r>
        <w:t>6.1.3</w:t>
      </w:r>
      <w:r w:rsidRPr="00DA326A">
        <w:t>.5.3.1-1.</w:t>
      </w:r>
    </w:p>
    <w:p w14:paraId="1C603B6B" w14:textId="77777777" w:rsidR="00A36153" w:rsidRPr="00DA326A" w:rsidRDefault="00A36153" w:rsidP="00A36153">
      <w:pPr>
        <w:pStyle w:val="TH"/>
        <w:rPr>
          <w:rFonts w:cs="Arial"/>
        </w:rPr>
      </w:pPr>
      <w:r w:rsidRPr="00DA326A">
        <w:t xml:space="preserve">Table </w:t>
      </w:r>
      <w:r>
        <w:t>6.1.3</w:t>
      </w:r>
      <w:r w:rsidRPr="00DA326A">
        <w:t>.5.3.1-1: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46E61D83"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D43F94" w14:textId="77777777" w:rsidR="00A36153" w:rsidRPr="00DA326A" w:rsidRDefault="00A36153" w:rsidP="0085185C">
            <w:pPr>
              <w:pStyle w:val="TAH"/>
            </w:pPr>
            <w:r w:rsidRPr="00DA326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397E417" w14:textId="77777777" w:rsidR="00A36153" w:rsidRPr="00DA326A" w:rsidRDefault="00A36153" w:rsidP="0085185C">
            <w:pPr>
              <w:pStyle w:val="TAH"/>
            </w:pPr>
            <w:r w:rsidRPr="00DA326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515F93B"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073315" w14:textId="77777777" w:rsidR="00A36153" w:rsidRPr="00DA326A" w:rsidRDefault="00A36153" w:rsidP="0085185C">
            <w:pPr>
              <w:pStyle w:val="TAH"/>
            </w:pPr>
            <w:r w:rsidRPr="00DA326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A3FA6FC" w14:textId="77777777" w:rsidR="00A36153" w:rsidRPr="00DA326A" w:rsidRDefault="00A36153" w:rsidP="0085185C">
            <w:pPr>
              <w:pStyle w:val="TAH"/>
            </w:pPr>
            <w:r w:rsidRPr="00DA326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F60337" w14:textId="77777777" w:rsidR="00A36153" w:rsidRPr="00DA326A" w:rsidRDefault="00A36153" w:rsidP="0085185C">
            <w:pPr>
              <w:pStyle w:val="TAH"/>
            </w:pPr>
            <w:r w:rsidRPr="00DA326A">
              <w:t>Applicability</w:t>
            </w:r>
          </w:p>
        </w:tc>
      </w:tr>
      <w:tr w:rsidR="00A36153" w:rsidRPr="00DA326A" w14:paraId="09DE91E6"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06FDD7" w14:textId="77777777" w:rsidR="00A36153" w:rsidRPr="00DA326A" w:rsidDel="009C5531" w:rsidRDefault="00A36153" w:rsidP="0085185C">
            <w:pPr>
              <w:pStyle w:val="TAL"/>
            </w:pPr>
            <w:r w:rsidRPr="00DA326A">
              <w:t>n/a</w:t>
            </w:r>
          </w:p>
        </w:tc>
        <w:tc>
          <w:tcPr>
            <w:tcW w:w="731" w:type="pct"/>
            <w:tcBorders>
              <w:top w:val="single" w:sz="4" w:space="0" w:color="auto"/>
              <w:left w:val="single" w:sz="6" w:space="0" w:color="000000"/>
              <w:bottom w:val="single" w:sz="6" w:space="0" w:color="000000"/>
              <w:right w:val="single" w:sz="6" w:space="0" w:color="000000"/>
            </w:tcBorders>
          </w:tcPr>
          <w:p w14:paraId="7844CD03" w14:textId="77777777" w:rsidR="00A36153" w:rsidRPr="00DA326A" w:rsidDel="009C5531" w:rsidRDefault="00A36153" w:rsidP="0085185C">
            <w:pPr>
              <w:pStyle w:val="TAL"/>
            </w:pPr>
          </w:p>
        </w:tc>
        <w:tc>
          <w:tcPr>
            <w:tcW w:w="215" w:type="pct"/>
            <w:tcBorders>
              <w:top w:val="single" w:sz="4" w:space="0" w:color="auto"/>
              <w:left w:val="single" w:sz="6" w:space="0" w:color="000000"/>
              <w:bottom w:val="single" w:sz="6" w:space="0" w:color="000000"/>
              <w:right w:val="single" w:sz="6" w:space="0" w:color="000000"/>
            </w:tcBorders>
          </w:tcPr>
          <w:p w14:paraId="0279D6DE" w14:textId="77777777" w:rsidR="00A36153" w:rsidRPr="00DA326A" w:rsidDel="009C5531" w:rsidRDefault="00A36153" w:rsidP="0085185C">
            <w:pPr>
              <w:pStyle w:val="TAC"/>
            </w:pPr>
          </w:p>
        </w:tc>
        <w:tc>
          <w:tcPr>
            <w:tcW w:w="580" w:type="pct"/>
            <w:tcBorders>
              <w:top w:val="single" w:sz="4" w:space="0" w:color="auto"/>
              <w:left w:val="single" w:sz="6" w:space="0" w:color="000000"/>
              <w:bottom w:val="single" w:sz="6" w:space="0" w:color="000000"/>
              <w:right w:val="single" w:sz="6" w:space="0" w:color="000000"/>
            </w:tcBorders>
          </w:tcPr>
          <w:p w14:paraId="1734AFFC" w14:textId="77777777" w:rsidR="00A36153" w:rsidRPr="00DA326A" w:rsidDel="009C5531" w:rsidRDefault="00A36153" w:rsidP="0085185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B5005E7" w14:textId="77777777" w:rsidR="00A36153" w:rsidRPr="00DA326A" w:rsidDel="009C5531" w:rsidRDefault="00A36153" w:rsidP="0085185C">
            <w:pPr>
              <w:pStyle w:val="TAL"/>
            </w:pPr>
          </w:p>
        </w:tc>
        <w:tc>
          <w:tcPr>
            <w:tcW w:w="796" w:type="pct"/>
            <w:tcBorders>
              <w:top w:val="single" w:sz="4" w:space="0" w:color="auto"/>
              <w:left w:val="single" w:sz="6" w:space="0" w:color="000000"/>
              <w:bottom w:val="single" w:sz="6" w:space="0" w:color="000000"/>
              <w:right w:val="single" w:sz="6" w:space="0" w:color="000000"/>
            </w:tcBorders>
          </w:tcPr>
          <w:p w14:paraId="27FF57F8" w14:textId="77777777" w:rsidR="00A36153" w:rsidRPr="00DA326A" w:rsidRDefault="00A36153" w:rsidP="0085185C">
            <w:pPr>
              <w:pStyle w:val="TAL"/>
            </w:pPr>
          </w:p>
        </w:tc>
      </w:tr>
    </w:tbl>
    <w:p w14:paraId="3A8FDF00" w14:textId="77777777" w:rsidR="00A36153" w:rsidRPr="00DA326A" w:rsidRDefault="00A36153" w:rsidP="00A36153"/>
    <w:p w14:paraId="3C6AD08D" w14:textId="77777777" w:rsidR="00A36153" w:rsidRPr="00DA326A" w:rsidRDefault="00A36153" w:rsidP="00A36153">
      <w:r w:rsidRPr="00DA326A">
        <w:t xml:space="preserve">This method shall support the request data structures specified in table </w:t>
      </w:r>
      <w:r>
        <w:t>6.1.3</w:t>
      </w:r>
      <w:r w:rsidRPr="00DA326A">
        <w:t xml:space="preserve">.5.3.1-2 and the response data structures and response codes specified in table </w:t>
      </w:r>
      <w:r>
        <w:t>6.1.3</w:t>
      </w:r>
      <w:r w:rsidRPr="00DA326A">
        <w:t>.5.3.1-3.</w:t>
      </w:r>
    </w:p>
    <w:p w14:paraId="68CF8AFC" w14:textId="77777777" w:rsidR="00A36153" w:rsidRPr="00DA326A" w:rsidRDefault="00A36153" w:rsidP="00A36153">
      <w:pPr>
        <w:pStyle w:val="TH"/>
      </w:pPr>
      <w:r w:rsidRPr="00DA326A">
        <w:lastRenderedPageBreak/>
        <w:t xml:space="preserve">Table </w:t>
      </w:r>
      <w:r>
        <w:t>6.1.3</w:t>
      </w:r>
      <w:r w:rsidRPr="00DA326A">
        <w:t>.5.3.1-2: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A36153" w:rsidRPr="00DA326A" w14:paraId="1C1C0FC9" w14:textId="77777777" w:rsidTr="0085185C">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D13D69C" w14:textId="77777777" w:rsidR="00A36153" w:rsidRPr="00DA326A" w:rsidRDefault="00A36153" w:rsidP="0085185C">
            <w:pPr>
              <w:pStyle w:val="TAH"/>
            </w:pPr>
            <w:r w:rsidRPr="00DA32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D1D228B" w14:textId="77777777" w:rsidR="00A36153" w:rsidRPr="00DA326A" w:rsidRDefault="00A36153" w:rsidP="0085185C">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C322B5" w14:textId="77777777" w:rsidR="00A36153" w:rsidRPr="00DA326A" w:rsidRDefault="00A36153" w:rsidP="0085185C">
            <w:pPr>
              <w:pStyle w:val="TAH"/>
            </w:pPr>
            <w:r w:rsidRPr="00DA326A">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16176F78" w14:textId="77777777" w:rsidR="00A36153" w:rsidRPr="00DA326A" w:rsidRDefault="00A36153" w:rsidP="0085185C">
            <w:pPr>
              <w:pStyle w:val="TAH"/>
            </w:pPr>
            <w:r w:rsidRPr="00DA326A">
              <w:t>Description</w:t>
            </w:r>
          </w:p>
        </w:tc>
      </w:tr>
      <w:tr w:rsidR="00A36153" w:rsidRPr="00DA326A" w14:paraId="3024EB8C" w14:textId="77777777" w:rsidTr="0085185C">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B96468A" w14:textId="77777777" w:rsidR="00A36153" w:rsidRPr="00DA326A" w:rsidRDefault="00A36153" w:rsidP="0085185C">
            <w:pPr>
              <w:pStyle w:val="TAL"/>
            </w:pPr>
            <w:r w:rsidRPr="00DA326A">
              <w:t>n/a</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F1D28FF" w14:textId="77777777" w:rsidR="00A36153" w:rsidRPr="00DA326A" w:rsidRDefault="00A36153" w:rsidP="0085185C">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BAAB0F" w14:textId="77777777" w:rsidR="00A36153" w:rsidRPr="00DA326A" w:rsidRDefault="00A36153" w:rsidP="0085185C">
            <w:pPr>
              <w:pStyle w:val="TAL"/>
            </w:pP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104131EC" w14:textId="77777777" w:rsidR="00A36153" w:rsidRPr="00DA326A" w:rsidRDefault="00A36153" w:rsidP="0085185C">
            <w:pPr>
              <w:pStyle w:val="TAL"/>
            </w:pPr>
          </w:p>
        </w:tc>
      </w:tr>
    </w:tbl>
    <w:p w14:paraId="136D3846" w14:textId="77777777" w:rsidR="00A36153" w:rsidRPr="00DA326A" w:rsidRDefault="00A36153" w:rsidP="00A36153"/>
    <w:p w14:paraId="601483CF" w14:textId="77777777" w:rsidR="00A36153" w:rsidRPr="00DA326A" w:rsidRDefault="00A36153" w:rsidP="00A36153">
      <w:pPr>
        <w:pStyle w:val="TH"/>
      </w:pPr>
      <w:r w:rsidRPr="00DA326A">
        <w:t xml:space="preserve">Table </w:t>
      </w:r>
      <w:r>
        <w:t>6.1.3</w:t>
      </w:r>
      <w:r w:rsidRPr="00DA326A">
        <w:t>.5.3.1-3: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36153" w:rsidRPr="00DA326A" w14:paraId="3DB511AB" w14:textId="77777777" w:rsidTr="0085185C">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0E1186C0"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16B3277"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87BDA59" w14:textId="77777777" w:rsidR="00A36153" w:rsidRPr="00DA326A" w:rsidRDefault="00A36153" w:rsidP="0085185C">
            <w:pPr>
              <w:pStyle w:val="TAH"/>
            </w:pPr>
            <w:r w:rsidRPr="00DA326A">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2743703" w14:textId="77777777" w:rsidR="00A36153" w:rsidRPr="00DA326A" w:rsidRDefault="00A36153" w:rsidP="0085185C">
            <w:pPr>
              <w:pStyle w:val="TAH"/>
            </w:pPr>
            <w:r w:rsidRPr="00DA326A">
              <w:t>Response</w:t>
            </w:r>
          </w:p>
          <w:p w14:paraId="1F6F4E26" w14:textId="77777777" w:rsidR="00A36153" w:rsidRPr="00DA326A" w:rsidRDefault="00A36153" w:rsidP="0085185C">
            <w:pPr>
              <w:pStyle w:val="TAH"/>
            </w:pPr>
            <w:r w:rsidRPr="00DA326A">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0C15DC67" w14:textId="77777777" w:rsidR="00A36153" w:rsidRPr="00DA326A" w:rsidRDefault="00A36153" w:rsidP="0085185C">
            <w:pPr>
              <w:pStyle w:val="TAH"/>
            </w:pPr>
            <w:r w:rsidRPr="00DA326A">
              <w:t>Description</w:t>
            </w:r>
          </w:p>
        </w:tc>
      </w:tr>
      <w:tr w:rsidR="00A36153" w:rsidRPr="00DA326A" w14:paraId="3FDD9C16"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66739413" w14:textId="77777777" w:rsidR="00A36153" w:rsidRPr="00DA326A" w:rsidRDefault="00A36153" w:rsidP="0085185C">
            <w:pPr>
              <w:pStyle w:val="TAL"/>
            </w:pPr>
            <w:r w:rsidRPr="00DA326A">
              <w:t>n/a</w:t>
            </w:r>
          </w:p>
        </w:tc>
        <w:tc>
          <w:tcPr>
            <w:tcW w:w="217" w:type="pct"/>
            <w:tcBorders>
              <w:top w:val="single" w:sz="4" w:space="0" w:color="auto"/>
              <w:left w:val="single" w:sz="6" w:space="0" w:color="000000"/>
              <w:bottom w:val="single" w:sz="6" w:space="0" w:color="000000"/>
              <w:right w:val="single" w:sz="6" w:space="0" w:color="000000"/>
            </w:tcBorders>
          </w:tcPr>
          <w:p w14:paraId="7B049DA0" w14:textId="77777777" w:rsidR="00A36153" w:rsidRPr="00DA326A" w:rsidRDefault="00A36153" w:rsidP="0085185C">
            <w:pPr>
              <w:pStyle w:val="TAC"/>
            </w:pPr>
          </w:p>
        </w:tc>
        <w:tc>
          <w:tcPr>
            <w:tcW w:w="580" w:type="pct"/>
            <w:tcBorders>
              <w:top w:val="single" w:sz="4" w:space="0" w:color="auto"/>
              <w:left w:val="single" w:sz="6" w:space="0" w:color="000000"/>
              <w:bottom w:val="single" w:sz="6" w:space="0" w:color="000000"/>
              <w:right w:val="single" w:sz="6" w:space="0" w:color="000000"/>
            </w:tcBorders>
          </w:tcPr>
          <w:p w14:paraId="7B200592" w14:textId="77777777" w:rsidR="00A36153" w:rsidRPr="00DA326A" w:rsidRDefault="00A36153" w:rsidP="0085185C">
            <w:pPr>
              <w:pStyle w:val="TAL"/>
            </w:pPr>
          </w:p>
        </w:tc>
        <w:tc>
          <w:tcPr>
            <w:tcW w:w="580" w:type="pct"/>
            <w:tcBorders>
              <w:top w:val="single" w:sz="4" w:space="0" w:color="auto"/>
              <w:left w:val="single" w:sz="6" w:space="0" w:color="000000"/>
              <w:bottom w:val="single" w:sz="6" w:space="0" w:color="000000"/>
              <w:right w:val="single" w:sz="6" w:space="0" w:color="000000"/>
            </w:tcBorders>
          </w:tcPr>
          <w:p w14:paraId="1682BB63" w14:textId="77777777" w:rsidR="00A36153" w:rsidRPr="00DA326A" w:rsidRDefault="00A36153" w:rsidP="0085185C">
            <w:pPr>
              <w:pStyle w:val="TAL"/>
            </w:pPr>
            <w:r w:rsidRPr="00DA326A">
              <w:t>204 No Content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05B767E" w14:textId="77777777" w:rsidR="00A36153" w:rsidRPr="00DA326A" w:rsidRDefault="00A36153" w:rsidP="0085185C">
            <w:pPr>
              <w:pStyle w:val="TAL"/>
            </w:pPr>
            <w:r w:rsidRPr="00DA326A">
              <w:t>Successful deletion</w:t>
            </w:r>
          </w:p>
        </w:tc>
      </w:tr>
      <w:tr w:rsidR="00A36153" w:rsidRPr="00DA326A" w14:paraId="1D56EBF5"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3B9C971" w14:textId="77777777" w:rsidR="00A36153" w:rsidRPr="00DA326A" w:rsidRDefault="00A36153" w:rsidP="0085185C">
            <w:pPr>
              <w:pStyle w:val="TAL"/>
            </w:pPr>
            <w:r w:rsidRPr="00DA326A">
              <w:t>RedirectResponse</w:t>
            </w:r>
          </w:p>
        </w:tc>
        <w:tc>
          <w:tcPr>
            <w:tcW w:w="217" w:type="pct"/>
            <w:tcBorders>
              <w:top w:val="single" w:sz="4" w:space="0" w:color="auto"/>
              <w:left w:val="single" w:sz="6" w:space="0" w:color="000000"/>
              <w:bottom w:val="single" w:sz="6" w:space="0" w:color="000000"/>
              <w:right w:val="single" w:sz="6" w:space="0" w:color="000000"/>
            </w:tcBorders>
          </w:tcPr>
          <w:p w14:paraId="7971B888"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1AC13A5C"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01E8A621" w14:textId="77777777" w:rsidR="00A36153" w:rsidRPr="00DA326A" w:rsidRDefault="00A36153" w:rsidP="0085185C">
            <w:pPr>
              <w:pStyle w:val="TAL"/>
            </w:pPr>
            <w:r w:rsidRPr="00DA326A">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539F722" w14:textId="77777777" w:rsidR="00A36153" w:rsidRPr="00DA326A" w:rsidRDefault="00A36153" w:rsidP="0085185C">
            <w:pPr>
              <w:pStyle w:val="TAL"/>
            </w:pPr>
            <w:r w:rsidRPr="00DA326A">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DA326A">
              <w:rPr>
                <w:lang w:eastAsia="zh-CN"/>
              </w:rPr>
              <w:t>resource located on an alternative service instance within the</w:t>
            </w:r>
            <w:r w:rsidRPr="00DA326A">
              <w:t xml:space="preserve"> same MBSTF</w:t>
            </w:r>
            <w:r w:rsidRPr="00DA326A" w:rsidDel="00C62742">
              <w:t xml:space="preserve"> </w:t>
            </w:r>
            <w:r w:rsidRPr="00DA326A">
              <w:t>or MBSTF (service) set.</w:t>
            </w:r>
          </w:p>
          <w:p w14:paraId="2BCAC792" w14:textId="77777777" w:rsidR="00A36153" w:rsidRPr="00DA326A" w:rsidRDefault="00A36153" w:rsidP="0085185C">
            <w:pPr>
              <w:pStyle w:val="TAL"/>
            </w:pPr>
            <w:r w:rsidRPr="00DA326A">
              <w:t xml:space="preserve">(NOTE 2) </w:t>
            </w:r>
          </w:p>
        </w:tc>
      </w:tr>
      <w:tr w:rsidR="00A36153" w:rsidRPr="00DA326A" w14:paraId="23346079"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AA6C729" w14:textId="77777777" w:rsidR="00A36153" w:rsidRPr="00DA326A" w:rsidRDefault="00A36153" w:rsidP="0085185C">
            <w:pPr>
              <w:pStyle w:val="TAL"/>
            </w:pPr>
            <w:r w:rsidRPr="00DA326A">
              <w:t>RedirectResponse</w:t>
            </w:r>
          </w:p>
        </w:tc>
        <w:tc>
          <w:tcPr>
            <w:tcW w:w="217" w:type="pct"/>
            <w:tcBorders>
              <w:top w:val="single" w:sz="4" w:space="0" w:color="auto"/>
              <w:left w:val="single" w:sz="6" w:space="0" w:color="000000"/>
              <w:bottom w:val="single" w:sz="6" w:space="0" w:color="000000"/>
              <w:right w:val="single" w:sz="6" w:space="0" w:color="000000"/>
            </w:tcBorders>
          </w:tcPr>
          <w:p w14:paraId="5B33295D"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54C6BAD6"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66FA8CB7" w14:textId="77777777" w:rsidR="00A36153" w:rsidRPr="00DA326A" w:rsidRDefault="00A36153" w:rsidP="0085185C">
            <w:pPr>
              <w:pStyle w:val="TAL"/>
            </w:pPr>
            <w:r w:rsidRPr="00DA326A">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4F534AE" w14:textId="77777777" w:rsidR="00A36153" w:rsidRPr="00DA326A" w:rsidRDefault="00A36153" w:rsidP="0085185C">
            <w:pPr>
              <w:pStyle w:val="TAL"/>
            </w:pPr>
            <w:r w:rsidRPr="00DA326A">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DA326A">
              <w:rPr>
                <w:lang w:eastAsia="zh-CN"/>
              </w:rPr>
              <w:t>resource located on an alternative service instance within the</w:t>
            </w:r>
            <w:r w:rsidRPr="00DA326A">
              <w:t xml:space="preserve"> same MBSTF or MBSTF (service) set.</w:t>
            </w:r>
          </w:p>
          <w:p w14:paraId="3DF2B5C7" w14:textId="77777777" w:rsidR="00A36153" w:rsidRPr="00DA326A" w:rsidRDefault="00A36153" w:rsidP="0085185C">
            <w:pPr>
              <w:pStyle w:val="TAL"/>
            </w:pPr>
            <w:r w:rsidRPr="00DA326A">
              <w:t>(NOTE 2)</w:t>
            </w:r>
          </w:p>
        </w:tc>
      </w:tr>
      <w:tr w:rsidR="00A36153" w:rsidRPr="00DA326A" w14:paraId="591AFAFF"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B65B8E2" w14:textId="77777777" w:rsidR="00A36153" w:rsidRPr="00DA326A" w:rsidRDefault="00A36153" w:rsidP="0085185C">
            <w:pPr>
              <w:pStyle w:val="TAN"/>
            </w:pPr>
            <w:r w:rsidRPr="00DA326A">
              <w:t>NOTE 1:</w:t>
            </w:r>
            <w:r w:rsidRPr="00DA326A">
              <w:tab/>
              <w:t>The mandatory HTTP error status code for the POST method listed in Table 5.2.7.1-1 of 3GPP TS 29.500 [4] also apply.</w:t>
            </w:r>
          </w:p>
          <w:p w14:paraId="78726F0B" w14:textId="77777777" w:rsidR="00A36153" w:rsidRPr="00DA326A" w:rsidRDefault="00A36153" w:rsidP="0085185C">
            <w:pPr>
              <w:pStyle w:val="TAN"/>
            </w:pPr>
            <w:r w:rsidRPr="00DA326A">
              <w:t>NOTE 2:</w:t>
            </w:r>
            <w:r w:rsidRPr="00DA326A">
              <w:tab/>
              <w:t>RedirectResponse may be inserted by an SCP, see clause 6.10.9.1 of 3GPP TS 29.500 [4].</w:t>
            </w:r>
          </w:p>
        </w:tc>
      </w:tr>
    </w:tbl>
    <w:p w14:paraId="7B1BE82B" w14:textId="77777777" w:rsidR="00A36153" w:rsidRPr="00DA326A" w:rsidRDefault="00A36153" w:rsidP="00A36153"/>
    <w:p w14:paraId="78A6AA29" w14:textId="77777777" w:rsidR="00A36153" w:rsidRPr="00DA326A" w:rsidRDefault="00A36153" w:rsidP="00A36153">
      <w:pPr>
        <w:pStyle w:val="TH"/>
      </w:pPr>
      <w:r w:rsidRPr="00DA326A">
        <w:t xml:space="preserve">Table </w:t>
      </w:r>
      <w:r>
        <w:t>6.1.3</w:t>
      </w:r>
      <w:r w:rsidRPr="00DA326A">
        <w:t>.5.3.1-4: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35321AC1"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DAE081"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E38735"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C6EDFF"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A51F23"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A850D7" w14:textId="77777777" w:rsidR="00A36153" w:rsidRPr="00DA326A" w:rsidRDefault="00A36153" w:rsidP="0085185C">
            <w:pPr>
              <w:pStyle w:val="TAH"/>
            </w:pPr>
            <w:r w:rsidRPr="00DA326A">
              <w:t>Description</w:t>
            </w:r>
          </w:p>
        </w:tc>
      </w:tr>
      <w:tr w:rsidR="00A36153" w:rsidRPr="00DA326A" w14:paraId="44A5CBA4"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391F00"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50672861"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4" w:space="0" w:color="auto"/>
              <w:right w:val="single" w:sz="6" w:space="0" w:color="000000"/>
            </w:tcBorders>
          </w:tcPr>
          <w:p w14:paraId="2084E1DD"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24D99FD9"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D60306" w14:textId="77777777" w:rsidR="00A36153" w:rsidRPr="00DA326A" w:rsidRDefault="00A36153" w:rsidP="0085185C">
            <w:pPr>
              <w:pStyle w:val="TAL"/>
            </w:pPr>
            <w:r w:rsidRPr="00DA326A">
              <w:t>An alternative URI of the resource located on an alternative service instance within the same MBSTF or MBSTF (service) set.</w:t>
            </w:r>
          </w:p>
          <w:p w14:paraId="6C3EEA0C" w14:textId="77777777" w:rsidR="00A36153" w:rsidRPr="00DA326A" w:rsidRDefault="00A36153" w:rsidP="0085185C">
            <w:pPr>
              <w:pStyle w:val="TAL"/>
            </w:pPr>
            <w:r w:rsidRPr="00DA326A">
              <w:t>Or the same URI, if a request is redirected to the same target resource via a different SCP.</w:t>
            </w:r>
          </w:p>
        </w:tc>
      </w:tr>
      <w:tr w:rsidR="00A36153" w:rsidRPr="00DA326A" w14:paraId="687FEE5B"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822108"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4639EA33"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6" w:space="0" w:color="000000"/>
              <w:right w:val="single" w:sz="6" w:space="0" w:color="000000"/>
            </w:tcBorders>
          </w:tcPr>
          <w:p w14:paraId="36DA8C81"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794D12DE"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CD9BEF8" w14:textId="77777777" w:rsidR="00A36153" w:rsidRPr="00DA326A" w:rsidRDefault="00A36153" w:rsidP="0085185C">
            <w:pPr>
              <w:pStyle w:val="TAL"/>
            </w:pPr>
            <w:r w:rsidRPr="00DA326A">
              <w:t>Identifier of the target MBSTF (service) instance ID towards which the request is redirected</w:t>
            </w:r>
          </w:p>
        </w:tc>
      </w:tr>
    </w:tbl>
    <w:p w14:paraId="0EE81717" w14:textId="77777777" w:rsidR="00A36153" w:rsidRPr="00DA326A" w:rsidRDefault="00A36153" w:rsidP="00A36153"/>
    <w:p w14:paraId="78CA94C2" w14:textId="77777777" w:rsidR="00A36153" w:rsidRPr="00DA326A" w:rsidRDefault="00A36153" w:rsidP="00A36153">
      <w:pPr>
        <w:pStyle w:val="TH"/>
      </w:pPr>
      <w:r w:rsidRPr="00DA326A">
        <w:t xml:space="preserve">Table </w:t>
      </w:r>
      <w:r>
        <w:t>6.1.3</w:t>
      </w:r>
      <w:r w:rsidRPr="00DA326A">
        <w:t>.5.3.1-5: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0E823602"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B9DAA7"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5FC08"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A27DB1"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BCF7BF"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792B62" w14:textId="77777777" w:rsidR="00A36153" w:rsidRPr="00DA326A" w:rsidRDefault="00A36153" w:rsidP="0085185C">
            <w:pPr>
              <w:pStyle w:val="TAH"/>
            </w:pPr>
            <w:r w:rsidRPr="00DA326A">
              <w:t>Description</w:t>
            </w:r>
          </w:p>
        </w:tc>
      </w:tr>
      <w:tr w:rsidR="00A36153" w:rsidRPr="00DA326A" w14:paraId="18ADA0C3"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5E9151"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2AF998CF"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4" w:space="0" w:color="auto"/>
              <w:right w:val="single" w:sz="6" w:space="0" w:color="000000"/>
            </w:tcBorders>
          </w:tcPr>
          <w:p w14:paraId="44680282"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65350FBD"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FA9AFAF" w14:textId="77777777" w:rsidR="00A36153" w:rsidRPr="00DA326A" w:rsidRDefault="00A36153" w:rsidP="0085185C">
            <w:pPr>
              <w:pStyle w:val="TAL"/>
            </w:pPr>
            <w:r w:rsidRPr="00DA326A">
              <w:t>An alternative URI of the resource located on an alternative service instance within the same MBSTF or MBSTF (service) set.</w:t>
            </w:r>
          </w:p>
          <w:p w14:paraId="6BC5A73C" w14:textId="77777777" w:rsidR="00A36153" w:rsidRPr="00DA326A" w:rsidRDefault="00A36153" w:rsidP="0085185C">
            <w:pPr>
              <w:pStyle w:val="TAL"/>
            </w:pPr>
            <w:r w:rsidRPr="00DA326A">
              <w:t>Or the same URI, if a request is redirected to the same target resource via a different SCP.</w:t>
            </w:r>
          </w:p>
        </w:tc>
      </w:tr>
      <w:tr w:rsidR="00A36153" w:rsidRPr="00DA326A" w14:paraId="60943B3C"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FD04F9"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20B49DC6"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6" w:space="0" w:color="000000"/>
              <w:right w:val="single" w:sz="6" w:space="0" w:color="000000"/>
            </w:tcBorders>
          </w:tcPr>
          <w:p w14:paraId="4C157C30"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6F4A0D4F"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D81AB" w14:textId="77777777" w:rsidR="00A36153" w:rsidRPr="00DA326A" w:rsidRDefault="00A36153" w:rsidP="0085185C">
            <w:pPr>
              <w:pStyle w:val="TAL"/>
            </w:pPr>
            <w:r w:rsidRPr="00DA326A">
              <w:t>Identifier of the target MBSTF (service) instance ID towards which the request is redirected</w:t>
            </w:r>
          </w:p>
        </w:tc>
      </w:tr>
    </w:tbl>
    <w:p w14:paraId="31B15CE4" w14:textId="3F061CE1" w:rsidR="00A36153" w:rsidRDefault="00A36153" w:rsidP="00A36153"/>
    <w:p w14:paraId="37BC6C79" w14:textId="6A319C76" w:rsidR="00B61718" w:rsidRPr="00052626" w:rsidRDefault="00B61718" w:rsidP="00B61718">
      <w:pPr>
        <w:pStyle w:val="H6"/>
      </w:pPr>
      <w:r>
        <w:t>6.1</w:t>
      </w:r>
      <w:r w:rsidR="0032531A">
        <w:t>.3.5.3.2</w:t>
      </w:r>
      <w:r w:rsidRPr="00052626">
        <w:tab/>
        <w:t>PATCH</w:t>
      </w:r>
    </w:p>
    <w:p w14:paraId="529A38B2" w14:textId="761B919A" w:rsidR="00B61718" w:rsidRPr="00052626" w:rsidRDefault="00B61718" w:rsidP="00B61718">
      <w:r w:rsidRPr="00052626">
        <w:t xml:space="preserve">This method updates an individual subscription resource for an MBS </w:t>
      </w:r>
      <w:r>
        <w:t xml:space="preserve">distribution </w:t>
      </w:r>
      <w:r w:rsidRPr="00052626">
        <w:t>session in the MB</w:t>
      </w:r>
      <w:r>
        <w:t>ST</w:t>
      </w:r>
      <w:r w:rsidRPr="00052626">
        <w:t>F with StatusSubscribe service operation for the subscript</w:t>
      </w:r>
      <w:r w:rsidR="002055CF">
        <w:t>ion update (see clause 5.</w:t>
      </w:r>
      <w:r w:rsidR="00953F98">
        <w:t>2</w:t>
      </w:r>
      <w:r w:rsidR="002055CF">
        <w:t>.2.6.3</w:t>
      </w:r>
      <w:r w:rsidRPr="00052626">
        <w:t>).</w:t>
      </w:r>
    </w:p>
    <w:p w14:paraId="017DDD3C" w14:textId="2F181BB1" w:rsidR="00B61718" w:rsidRPr="00052626" w:rsidRDefault="00B61718" w:rsidP="00B61718">
      <w:r w:rsidRPr="00052626">
        <w:t>This method shall support the URI query parameter</w:t>
      </w:r>
      <w:r w:rsidR="002055CF">
        <w:t>s specified in table 6.1.3.5.3.2</w:t>
      </w:r>
      <w:r w:rsidRPr="00052626">
        <w:t>-1.</w:t>
      </w:r>
    </w:p>
    <w:p w14:paraId="549CEEBC" w14:textId="3EA78F51" w:rsidR="00B61718" w:rsidRPr="00052626" w:rsidRDefault="002055CF" w:rsidP="00B61718">
      <w:pPr>
        <w:pStyle w:val="TH"/>
        <w:rPr>
          <w:rFonts w:cs="Arial"/>
        </w:rPr>
      </w:pPr>
      <w:r>
        <w:lastRenderedPageBreak/>
        <w:t>Table 6.1.3.5.3.2</w:t>
      </w:r>
      <w:r w:rsidR="00B61718" w:rsidRPr="00052626">
        <w:t>-1: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B61718" w:rsidRPr="00052626" w14:paraId="360895E1" w14:textId="77777777" w:rsidTr="003253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7F7505" w14:textId="77777777" w:rsidR="00B61718" w:rsidRPr="00052626" w:rsidRDefault="00B61718" w:rsidP="0032531A">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BB91422" w14:textId="77777777" w:rsidR="00B61718" w:rsidRPr="00052626" w:rsidRDefault="00B61718" w:rsidP="0032531A">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6465BF5" w14:textId="77777777" w:rsidR="00B61718" w:rsidRPr="00052626" w:rsidRDefault="00B61718" w:rsidP="0032531A">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442865E" w14:textId="77777777" w:rsidR="00B61718" w:rsidRPr="00052626" w:rsidRDefault="00B61718" w:rsidP="0032531A">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7299F1C" w14:textId="77777777" w:rsidR="00B61718" w:rsidRPr="00052626" w:rsidRDefault="00B61718" w:rsidP="0032531A">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2C9E2A5" w14:textId="77777777" w:rsidR="00B61718" w:rsidRPr="00052626" w:rsidRDefault="00B61718" w:rsidP="0032531A">
            <w:pPr>
              <w:pStyle w:val="TAH"/>
            </w:pPr>
            <w:r w:rsidRPr="00052626">
              <w:t>Applicability</w:t>
            </w:r>
          </w:p>
        </w:tc>
      </w:tr>
      <w:tr w:rsidR="00B61718" w:rsidRPr="00052626" w14:paraId="4E42DAAA" w14:textId="77777777" w:rsidTr="003253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6AAC96" w14:textId="77777777" w:rsidR="00B61718" w:rsidRPr="00052626" w:rsidDel="009C5531" w:rsidRDefault="00B61718" w:rsidP="0032531A">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516BB3C8" w14:textId="77777777" w:rsidR="00B61718" w:rsidRPr="00052626" w:rsidDel="009C5531" w:rsidRDefault="00B61718" w:rsidP="0032531A">
            <w:pPr>
              <w:pStyle w:val="TAL"/>
            </w:pPr>
          </w:p>
        </w:tc>
        <w:tc>
          <w:tcPr>
            <w:tcW w:w="215" w:type="pct"/>
            <w:tcBorders>
              <w:top w:val="single" w:sz="4" w:space="0" w:color="auto"/>
              <w:left w:val="single" w:sz="6" w:space="0" w:color="000000"/>
              <w:bottom w:val="single" w:sz="6" w:space="0" w:color="000000"/>
              <w:right w:val="single" w:sz="6" w:space="0" w:color="000000"/>
            </w:tcBorders>
          </w:tcPr>
          <w:p w14:paraId="2BDCEFD4" w14:textId="77777777" w:rsidR="00B61718" w:rsidRPr="00052626" w:rsidDel="009C5531" w:rsidRDefault="00B61718" w:rsidP="0032531A">
            <w:pPr>
              <w:pStyle w:val="TAC"/>
            </w:pPr>
          </w:p>
        </w:tc>
        <w:tc>
          <w:tcPr>
            <w:tcW w:w="580" w:type="pct"/>
            <w:tcBorders>
              <w:top w:val="single" w:sz="4" w:space="0" w:color="auto"/>
              <w:left w:val="single" w:sz="6" w:space="0" w:color="000000"/>
              <w:bottom w:val="single" w:sz="6" w:space="0" w:color="000000"/>
              <w:right w:val="single" w:sz="6" w:space="0" w:color="000000"/>
            </w:tcBorders>
          </w:tcPr>
          <w:p w14:paraId="55E95F45" w14:textId="77777777" w:rsidR="00B61718" w:rsidRPr="00052626" w:rsidDel="009C5531" w:rsidRDefault="00B61718" w:rsidP="0032531A">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4F8D04D" w14:textId="77777777" w:rsidR="00B61718" w:rsidRPr="00052626" w:rsidDel="009C5531" w:rsidRDefault="00B61718" w:rsidP="0032531A">
            <w:pPr>
              <w:pStyle w:val="TAL"/>
            </w:pPr>
          </w:p>
        </w:tc>
        <w:tc>
          <w:tcPr>
            <w:tcW w:w="796" w:type="pct"/>
            <w:tcBorders>
              <w:top w:val="single" w:sz="4" w:space="0" w:color="auto"/>
              <w:left w:val="single" w:sz="6" w:space="0" w:color="000000"/>
              <w:bottom w:val="single" w:sz="6" w:space="0" w:color="000000"/>
              <w:right w:val="single" w:sz="6" w:space="0" w:color="000000"/>
            </w:tcBorders>
          </w:tcPr>
          <w:p w14:paraId="085C0BF1" w14:textId="77777777" w:rsidR="00B61718" w:rsidRPr="00052626" w:rsidRDefault="00B61718" w:rsidP="0032531A">
            <w:pPr>
              <w:pStyle w:val="TAL"/>
            </w:pPr>
          </w:p>
        </w:tc>
      </w:tr>
    </w:tbl>
    <w:p w14:paraId="75CB9BD9" w14:textId="77777777" w:rsidR="00B61718" w:rsidRPr="00052626" w:rsidRDefault="00B61718" w:rsidP="00B61718"/>
    <w:p w14:paraId="1F26C9D9" w14:textId="03D68049" w:rsidR="00B61718" w:rsidRPr="00052626" w:rsidRDefault="00B61718" w:rsidP="00B61718">
      <w:r w:rsidRPr="00052626">
        <w:t>This method shall support the request data structure</w:t>
      </w:r>
      <w:r w:rsidR="002055CF">
        <w:t>s specified in table 6.1.3.5.3.2</w:t>
      </w:r>
      <w:r w:rsidRPr="00052626">
        <w:t xml:space="preserve">-2 and the response data structures and response codes </w:t>
      </w:r>
      <w:r>
        <w:t>specified in table</w:t>
      </w:r>
      <w:r w:rsidR="002055CF">
        <w:t xml:space="preserve"> 6.1.3.5.3.2</w:t>
      </w:r>
      <w:r w:rsidRPr="00052626">
        <w:t>-3.</w:t>
      </w:r>
    </w:p>
    <w:p w14:paraId="2E1A409B" w14:textId="65275EFA" w:rsidR="00B61718" w:rsidRPr="00052626" w:rsidRDefault="002055CF" w:rsidP="00B61718">
      <w:pPr>
        <w:pStyle w:val="TH"/>
      </w:pPr>
      <w:r>
        <w:t>Table 6.1.3.5.3.2</w:t>
      </w:r>
      <w:r w:rsidR="00B61718" w:rsidRPr="00052626">
        <w:t>-2: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21"/>
        <w:gridCol w:w="1119"/>
        <w:gridCol w:w="5650"/>
      </w:tblGrid>
      <w:tr w:rsidR="00B61718" w:rsidRPr="00052626" w14:paraId="7CF23B05" w14:textId="77777777" w:rsidTr="0032531A">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402D4BAE" w14:textId="77777777" w:rsidR="00B61718" w:rsidRPr="00052626" w:rsidRDefault="00B61718" w:rsidP="0032531A">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4BD3618" w14:textId="77777777" w:rsidR="00B61718" w:rsidRPr="00052626" w:rsidRDefault="00B61718" w:rsidP="0032531A">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D0EF12" w14:textId="77777777" w:rsidR="00B61718" w:rsidRPr="00052626" w:rsidRDefault="00B61718" w:rsidP="0032531A">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2F70296E" w14:textId="77777777" w:rsidR="00B61718" w:rsidRPr="00052626" w:rsidRDefault="00B61718" w:rsidP="0032531A">
            <w:pPr>
              <w:pStyle w:val="TAH"/>
            </w:pPr>
            <w:r w:rsidRPr="00052626">
              <w:t>Description</w:t>
            </w:r>
          </w:p>
        </w:tc>
      </w:tr>
      <w:tr w:rsidR="00B61718" w:rsidRPr="00052626" w14:paraId="01342832" w14:textId="77777777" w:rsidTr="0032531A">
        <w:trPr>
          <w:jc w:val="center"/>
        </w:trPr>
        <w:tc>
          <w:tcPr>
            <w:tcW w:w="2476" w:type="dxa"/>
            <w:tcBorders>
              <w:top w:val="single" w:sz="4" w:space="0" w:color="auto"/>
              <w:left w:val="single" w:sz="4" w:space="0" w:color="auto"/>
              <w:bottom w:val="single" w:sz="4" w:space="0" w:color="auto"/>
              <w:right w:val="single" w:sz="4" w:space="0" w:color="auto"/>
            </w:tcBorders>
            <w:shd w:val="clear" w:color="auto" w:fill="auto"/>
          </w:tcPr>
          <w:p w14:paraId="73CF3BC1" w14:textId="77777777" w:rsidR="00B61718" w:rsidRPr="00052626" w:rsidRDefault="00B61718" w:rsidP="0032531A">
            <w:pPr>
              <w:pStyle w:val="TAL"/>
            </w:pPr>
            <w:r w:rsidRPr="00052626">
              <w:t>array(PatchItem)</w:t>
            </w:r>
          </w:p>
          <w:p w14:paraId="70344E93" w14:textId="77777777" w:rsidR="00B61718" w:rsidRPr="00052626" w:rsidRDefault="00B61718" w:rsidP="0032531A">
            <w:pPr>
              <w:pStyle w:val="TAH"/>
              <w:rPr>
                <w:b w:val="0"/>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1B75A29" w14:textId="77777777" w:rsidR="00B61718" w:rsidRPr="00052626" w:rsidRDefault="00B61718" w:rsidP="0032531A">
            <w:pPr>
              <w:pStyle w:val="TAH"/>
              <w:rPr>
                <w:b w:val="0"/>
              </w:rPr>
            </w:pPr>
            <w:r w:rsidRPr="00052626">
              <w:rPr>
                <w:b w:val="0"/>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0A9B02" w14:textId="77777777" w:rsidR="00B61718" w:rsidRPr="00052626" w:rsidRDefault="00B61718" w:rsidP="0032531A">
            <w:pPr>
              <w:pStyle w:val="TAH"/>
              <w:rPr>
                <w:b w:val="0"/>
              </w:rPr>
            </w:pPr>
            <w:r w:rsidRPr="00052626">
              <w:rPr>
                <w:b w:val="0"/>
              </w:rPr>
              <w:t>1</w:t>
            </w:r>
          </w:p>
        </w:tc>
        <w:tc>
          <w:tcPr>
            <w:tcW w:w="5738" w:type="dxa"/>
            <w:tcBorders>
              <w:top w:val="single" w:sz="4" w:space="0" w:color="auto"/>
              <w:left w:val="single" w:sz="4" w:space="0" w:color="auto"/>
              <w:bottom w:val="single" w:sz="4" w:space="0" w:color="auto"/>
              <w:right w:val="single" w:sz="4" w:space="0" w:color="auto"/>
            </w:tcBorders>
            <w:shd w:val="clear" w:color="auto" w:fill="auto"/>
            <w:vAlign w:val="center"/>
          </w:tcPr>
          <w:p w14:paraId="3BE95379" w14:textId="77777777" w:rsidR="00B61718" w:rsidRPr="00052626" w:rsidRDefault="00B61718" w:rsidP="0032531A">
            <w:pPr>
              <w:pStyle w:val="TAL"/>
            </w:pPr>
            <w:r w:rsidRPr="00052626">
              <w:t xml:space="preserve">It shall contain the list of changes to be made to the Status Subscription (i.e. </w:t>
            </w:r>
            <w:r>
              <w:t>DistSession</w:t>
            </w:r>
            <w:r w:rsidRPr="00052626">
              <w:t>Subscription data type), according to the JSON PATCH format specified in IETF RFC 6902 [16].</w:t>
            </w:r>
          </w:p>
        </w:tc>
      </w:tr>
    </w:tbl>
    <w:p w14:paraId="48F6B478" w14:textId="77777777" w:rsidR="00B61718" w:rsidRPr="00052626" w:rsidRDefault="00B61718" w:rsidP="00B61718"/>
    <w:p w14:paraId="3B76432D" w14:textId="7997A2E6" w:rsidR="00B61718" w:rsidRPr="00052626" w:rsidRDefault="002055CF" w:rsidP="00B61718">
      <w:pPr>
        <w:pStyle w:val="TH"/>
      </w:pPr>
      <w:r>
        <w:t>Table 6.1.3.5.3.2</w:t>
      </w:r>
      <w:r w:rsidR="00B61718" w:rsidRPr="00052626">
        <w:t>-3: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B61718" w:rsidRPr="00052626" w14:paraId="3EC59FEE" w14:textId="77777777" w:rsidTr="0032531A">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42FBE3A6" w14:textId="77777777" w:rsidR="00B61718" w:rsidRPr="00052626" w:rsidRDefault="00B61718" w:rsidP="0032531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592A06" w14:textId="77777777" w:rsidR="00B61718" w:rsidRPr="00052626" w:rsidRDefault="00B61718" w:rsidP="0032531A">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BAE1665" w14:textId="77777777" w:rsidR="00B61718" w:rsidRPr="00052626" w:rsidRDefault="00B61718" w:rsidP="0032531A">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09E284F" w14:textId="77777777" w:rsidR="00B61718" w:rsidRPr="00052626" w:rsidRDefault="00B61718" w:rsidP="0032531A">
            <w:pPr>
              <w:pStyle w:val="TAH"/>
            </w:pPr>
            <w:r w:rsidRPr="00052626">
              <w:t>Response</w:t>
            </w:r>
          </w:p>
          <w:p w14:paraId="2E7D5636" w14:textId="77777777" w:rsidR="00B61718" w:rsidRPr="00052626" w:rsidRDefault="00B61718" w:rsidP="0032531A">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19612498" w14:textId="77777777" w:rsidR="00B61718" w:rsidRPr="00052626" w:rsidRDefault="00B61718" w:rsidP="0032531A">
            <w:pPr>
              <w:pStyle w:val="TAH"/>
            </w:pPr>
            <w:r w:rsidRPr="00052626">
              <w:t>Description</w:t>
            </w:r>
          </w:p>
        </w:tc>
      </w:tr>
      <w:tr w:rsidR="00B61718" w:rsidRPr="00052626" w14:paraId="3CBA0EEF" w14:textId="77777777" w:rsidTr="0032531A">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E953697" w14:textId="77777777" w:rsidR="00B61718" w:rsidRPr="00052626" w:rsidRDefault="00B61718" w:rsidP="0032531A">
            <w:pPr>
              <w:pStyle w:val="TAL"/>
            </w:pPr>
            <w:r>
              <w:t>DistSession</w:t>
            </w:r>
            <w:r w:rsidRPr="00052626">
              <w:t>Subscription</w:t>
            </w:r>
          </w:p>
        </w:tc>
        <w:tc>
          <w:tcPr>
            <w:tcW w:w="217" w:type="pct"/>
            <w:tcBorders>
              <w:top w:val="single" w:sz="4" w:space="0" w:color="auto"/>
              <w:left w:val="single" w:sz="6" w:space="0" w:color="000000"/>
              <w:bottom w:val="single" w:sz="6" w:space="0" w:color="000000"/>
              <w:right w:val="single" w:sz="6" w:space="0" w:color="000000"/>
            </w:tcBorders>
          </w:tcPr>
          <w:p w14:paraId="7D5C237B" w14:textId="77777777" w:rsidR="00B61718" w:rsidRPr="00052626" w:rsidRDefault="00B61718" w:rsidP="0032531A">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52CA23B6" w14:textId="77777777" w:rsidR="00B61718" w:rsidRPr="00052626" w:rsidRDefault="00B61718" w:rsidP="0032531A">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2FC8EB0A" w14:textId="77777777" w:rsidR="00B61718" w:rsidRPr="00052626" w:rsidRDefault="00B61718" w:rsidP="0032531A">
            <w:pPr>
              <w:pStyle w:val="TAL"/>
            </w:pPr>
            <w:r w:rsidRPr="00052626">
              <w:t>200 OK</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49EDA404" w14:textId="77777777" w:rsidR="00B61718" w:rsidRPr="00052626" w:rsidRDefault="00B61718" w:rsidP="0032531A">
            <w:pPr>
              <w:pStyle w:val="TAL"/>
            </w:pPr>
            <w:r w:rsidRPr="00052626">
              <w:t>Upon success, a response body shall be returned containing the updated Status Subscription.</w:t>
            </w:r>
          </w:p>
        </w:tc>
      </w:tr>
      <w:tr w:rsidR="00B61718" w:rsidRPr="00052626" w14:paraId="4E31D1B7" w14:textId="77777777" w:rsidTr="0032531A">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48DBCCBA" w14:textId="77777777" w:rsidR="00B61718" w:rsidRPr="00052626" w:rsidRDefault="00B61718" w:rsidP="0032531A">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3349D69C" w14:textId="77777777" w:rsidR="00B61718" w:rsidRPr="00052626" w:rsidRDefault="00B61718" w:rsidP="0032531A">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32BAECC0" w14:textId="77777777" w:rsidR="00B61718" w:rsidRPr="00052626" w:rsidRDefault="00B61718" w:rsidP="0032531A">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48193F91" w14:textId="77777777" w:rsidR="00B61718" w:rsidRPr="00052626" w:rsidRDefault="00B61718" w:rsidP="0032531A">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BA871E6" w14:textId="77777777" w:rsidR="00B61718" w:rsidRPr="00052626" w:rsidRDefault="00B61718" w:rsidP="0032531A">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w:t>
            </w:r>
            <w:r>
              <w:t>T</w:t>
            </w:r>
            <w:r w:rsidRPr="00052626">
              <w:t>F</w:t>
            </w:r>
            <w:r w:rsidRPr="00052626" w:rsidDel="00C62742">
              <w:t xml:space="preserve"> </w:t>
            </w:r>
            <w:r w:rsidRPr="00052626">
              <w:t>or MBS</w:t>
            </w:r>
            <w:r>
              <w:t>T</w:t>
            </w:r>
            <w:r w:rsidRPr="00052626">
              <w:t>F (service) set.</w:t>
            </w:r>
          </w:p>
          <w:p w14:paraId="58263E53" w14:textId="77777777" w:rsidR="00B61718" w:rsidRPr="00052626" w:rsidRDefault="00B61718" w:rsidP="0032531A">
            <w:pPr>
              <w:pStyle w:val="TAL"/>
            </w:pPr>
            <w:r w:rsidRPr="00052626">
              <w:t>(NOTE 2)</w:t>
            </w:r>
          </w:p>
        </w:tc>
      </w:tr>
      <w:tr w:rsidR="00B61718" w:rsidRPr="00052626" w14:paraId="0E9E287A" w14:textId="77777777" w:rsidTr="0032531A">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684731F8" w14:textId="77777777" w:rsidR="00B61718" w:rsidRPr="00052626" w:rsidRDefault="00B61718" w:rsidP="0032531A">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0E54E4CB" w14:textId="77777777" w:rsidR="00B61718" w:rsidRPr="00052626" w:rsidRDefault="00B61718" w:rsidP="0032531A">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69D9F039" w14:textId="77777777" w:rsidR="00B61718" w:rsidRPr="00052626" w:rsidRDefault="00B61718" w:rsidP="0032531A">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68E1A88D" w14:textId="77777777" w:rsidR="00B61718" w:rsidRPr="00052626" w:rsidRDefault="00B61718" w:rsidP="0032531A">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40C0E01" w14:textId="77777777" w:rsidR="00B61718" w:rsidRPr="00052626" w:rsidRDefault="00B61718" w:rsidP="0032531A">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w:t>
            </w:r>
            <w:r>
              <w:t>T</w:t>
            </w:r>
            <w:r w:rsidRPr="00052626">
              <w:t>F or MBS</w:t>
            </w:r>
            <w:r>
              <w:t>T</w:t>
            </w:r>
            <w:r w:rsidRPr="00052626">
              <w:t>F (service) set.</w:t>
            </w:r>
          </w:p>
          <w:p w14:paraId="4D81FB9A" w14:textId="77777777" w:rsidR="00B61718" w:rsidRPr="00052626" w:rsidRDefault="00B61718" w:rsidP="0032531A">
            <w:pPr>
              <w:pStyle w:val="TAL"/>
            </w:pPr>
            <w:r w:rsidRPr="00052626">
              <w:t>(NOTE 2)</w:t>
            </w:r>
          </w:p>
        </w:tc>
      </w:tr>
      <w:tr w:rsidR="00B61718" w:rsidRPr="00052626" w14:paraId="4DECB328" w14:textId="77777777" w:rsidTr="0032531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4838884" w14:textId="77777777" w:rsidR="00B61718" w:rsidRPr="00052626" w:rsidRDefault="00B61718" w:rsidP="0032531A">
            <w:pPr>
              <w:pStyle w:val="TAN"/>
            </w:pPr>
            <w:r w:rsidRPr="00052626">
              <w:t>NOTE 1:</w:t>
            </w:r>
            <w:r w:rsidRPr="00052626">
              <w:tab/>
              <w:t>The mandatory HTTP error status code for the POST method listed in Table 5.2.7.1-1 of 3GPP TS 29.500 [4] also apply.</w:t>
            </w:r>
          </w:p>
          <w:p w14:paraId="251912A3" w14:textId="77777777" w:rsidR="00B61718" w:rsidRPr="00052626" w:rsidRDefault="00B61718" w:rsidP="0032531A">
            <w:pPr>
              <w:pStyle w:val="TAN"/>
            </w:pPr>
            <w:r w:rsidRPr="00052626">
              <w:t>NOTE 2:</w:t>
            </w:r>
            <w:r w:rsidRPr="00052626">
              <w:tab/>
              <w:t>RedirectResponse may be inserted by an SCP, see clause 6.10.9.1 of 3GPP TS 29.500 [4].</w:t>
            </w:r>
          </w:p>
        </w:tc>
      </w:tr>
    </w:tbl>
    <w:p w14:paraId="0CA1EB5D" w14:textId="77777777" w:rsidR="00B61718" w:rsidRPr="00052626" w:rsidRDefault="00B61718" w:rsidP="00B61718"/>
    <w:p w14:paraId="3ACEFC7E" w14:textId="63F1D7EB" w:rsidR="00B61718" w:rsidRPr="00052626" w:rsidRDefault="00B61718" w:rsidP="00B61718">
      <w:pPr>
        <w:pStyle w:val="TH"/>
        <w:rPr>
          <w:rFonts w:cs="Arial"/>
        </w:rPr>
      </w:pPr>
      <w:r>
        <w:t>Table 6.1.3.5.3</w:t>
      </w:r>
      <w:r w:rsidR="002055CF">
        <w:t>.2</w:t>
      </w:r>
      <w:r w:rsidRPr="00052626">
        <w:t>-4: Headers supported by the PATCH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B61718" w:rsidRPr="00052626" w14:paraId="2771E4E6" w14:textId="77777777" w:rsidTr="0032531A">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31B93FF9" w14:textId="77777777" w:rsidR="00B61718" w:rsidRPr="00052626" w:rsidRDefault="00B61718" w:rsidP="0032531A">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2AD7F0E6" w14:textId="77777777" w:rsidR="00B61718" w:rsidRPr="00052626" w:rsidRDefault="00B61718" w:rsidP="0032531A">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9417F4C" w14:textId="77777777" w:rsidR="00B61718" w:rsidRPr="00052626" w:rsidRDefault="00B61718" w:rsidP="0032531A">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20BD54FD" w14:textId="77777777" w:rsidR="00B61718" w:rsidRPr="00052626" w:rsidRDefault="00B61718" w:rsidP="0032531A">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1A72213D" w14:textId="77777777" w:rsidR="00B61718" w:rsidRPr="00052626" w:rsidRDefault="00B61718" w:rsidP="0032531A">
            <w:pPr>
              <w:pStyle w:val="TAH"/>
            </w:pPr>
            <w:r w:rsidRPr="00052626">
              <w:t>Description</w:t>
            </w:r>
          </w:p>
        </w:tc>
      </w:tr>
      <w:tr w:rsidR="00B61718" w:rsidRPr="00052626" w14:paraId="33FB1DC2" w14:textId="77777777" w:rsidTr="0032531A">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576706D2" w14:textId="77777777" w:rsidR="00B61718" w:rsidRPr="00052626" w:rsidRDefault="00B61718" w:rsidP="0032531A">
            <w:pPr>
              <w:pStyle w:val="TAL"/>
            </w:pPr>
          </w:p>
        </w:tc>
        <w:tc>
          <w:tcPr>
            <w:tcW w:w="790" w:type="pct"/>
            <w:tcBorders>
              <w:top w:val="single" w:sz="4" w:space="0" w:color="auto"/>
              <w:left w:val="single" w:sz="6" w:space="0" w:color="000000"/>
              <w:bottom w:val="single" w:sz="6" w:space="0" w:color="000000"/>
              <w:right w:val="single" w:sz="6" w:space="0" w:color="000000"/>
            </w:tcBorders>
          </w:tcPr>
          <w:p w14:paraId="267D9A21" w14:textId="77777777" w:rsidR="00B61718" w:rsidRPr="00052626" w:rsidRDefault="00B61718" w:rsidP="0032531A">
            <w:pPr>
              <w:pStyle w:val="TAL"/>
            </w:pPr>
          </w:p>
        </w:tc>
        <w:tc>
          <w:tcPr>
            <w:tcW w:w="335" w:type="pct"/>
            <w:tcBorders>
              <w:top w:val="single" w:sz="4" w:space="0" w:color="auto"/>
              <w:left w:val="single" w:sz="6" w:space="0" w:color="000000"/>
              <w:bottom w:val="single" w:sz="6" w:space="0" w:color="000000"/>
              <w:right w:val="single" w:sz="6" w:space="0" w:color="000000"/>
            </w:tcBorders>
          </w:tcPr>
          <w:p w14:paraId="3B8EB6C9" w14:textId="77777777" w:rsidR="00B61718" w:rsidRPr="00052626" w:rsidRDefault="00B61718" w:rsidP="0032531A">
            <w:pPr>
              <w:pStyle w:val="TAC"/>
            </w:pPr>
          </w:p>
        </w:tc>
        <w:tc>
          <w:tcPr>
            <w:tcW w:w="690" w:type="pct"/>
            <w:tcBorders>
              <w:top w:val="single" w:sz="4" w:space="0" w:color="auto"/>
              <w:left w:val="single" w:sz="6" w:space="0" w:color="000000"/>
              <w:bottom w:val="single" w:sz="6" w:space="0" w:color="000000"/>
              <w:right w:val="single" w:sz="6" w:space="0" w:color="000000"/>
            </w:tcBorders>
          </w:tcPr>
          <w:p w14:paraId="6D070BD7" w14:textId="77777777" w:rsidR="00B61718" w:rsidRPr="00052626" w:rsidRDefault="00B61718" w:rsidP="0032531A">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5E3A9B" w14:textId="77777777" w:rsidR="00B61718" w:rsidRPr="00052626" w:rsidRDefault="00B61718" w:rsidP="0032531A">
            <w:pPr>
              <w:pStyle w:val="TAL"/>
            </w:pPr>
          </w:p>
        </w:tc>
      </w:tr>
    </w:tbl>
    <w:p w14:paraId="43B15FF6" w14:textId="77777777" w:rsidR="00B61718" w:rsidRPr="00052626" w:rsidRDefault="00B61718" w:rsidP="00B61718"/>
    <w:p w14:paraId="06BB3AF6" w14:textId="0EBB455B" w:rsidR="00B61718" w:rsidRPr="00052626" w:rsidRDefault="002055CF" w:rsidP="00B61718">
      <w:pPr>
        <w:pStyle w:val="TH"/>
        <w:rPr>
          <w:rFonts w:cs="Arial"/>
        </w:rPr>
      </w:pPr>
      <w:r>
        <w:t>Table 6.1.3.5.3.2</w:t>
      </w:r>
      <w:r w:rsidR="00B61718" w:rsidRPr="00052626">
        <w:t>-5: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B61718" w:rsidRPr="00052626" w14:paraId="3BBF48F7" w14:textId="77777777" w:rsidTr="0032531A">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7D193A2" w14:textId="77777777" w:rsidR="00B61718" w:rsidRPr="00052626" w:rsidRDefault="00B61718" w:rsidP="0032531A">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E198465" w14:textId="77777777" w:rsidR="00B61718" w:rsidRPr="00052626" w:rsidRDefault="00B61718" w:rsidP="0032531A">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3F8E8A9" w14:textId="77777777" w:rsidR="00B61718" w:rsidRPr="00052626" w:rsidRDefault="00B61718" w:rsidP="0032531A">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F0290A9" w14:textId="77777777" w:rsidR="00B61718" w:rsidRPr="00052626" w:rsidRDefault="00B61718" w:rsidP="0032531A">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0746122" w14:textId="77777777" w:rsidR="00B61718" w:rsidRPr="00052626" w:rsidRDefault="00B61718" w:rsidP="0032531A">
            <w:pPr>
              <w:pStyle w:val="TAH"/>
            </w:pPr>
            <w:r w:rsidRPr="00052626">
              <w:t>Description</w:t>
            </w:r>
          </w:p>
        </w:tc>
      </w:tr>
      <w:tr w:rsidR="00B61718" w:rsidRPr="00052626" w14:paraId="1493EC13" w14:textId="77777777" w:rsidTr="0032531A">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45F100F" w14:textId="77777777" w:rsidR="00B61718" w:rsidRPr="00052626" w:rsidRDefault="00B61718" w:rsidP="0032531A">
            <w:pPr>
              <w:pStyle w:val="TAL"/>
            </w:pPr>
          </w:p>
        </w:tc>
        <w:tc>
          <w:tcPr>
            <w:tcW w:w="871" w:type="pct"/>
            <w:tcBorders>
              <w:top w:val="single" w:sz="4" w:space="0" w:color="auto"/>
              <w:left w:val="single" w:sz="6" w:space="0" w:color="000000"/>
              <w:bottom w:val="single" w:sz="6" w:space="0" w:color="000000"/>
              <w:right w:val="single" w:sz="6" w:space="0" w:color="000000"/>
            </w:tcBorders>
          </w:tcPr>
          <w:p w14:paraId="3DF7F19B" w14:textId="77777777" w:rsidR="00B61718" w:rsidRPr="00052626" w:rsidRDefault="00B61718" w:rsidP="0032531A">
            <w:pPr>
              <w:pStyle w:val="TAL"/>
            </w:pPr>
          </w:p>
        </w:tc>
        <w:tc>
          <w:tcPr>
            <w:tcW w:w="256" w:type="pct"/>
            <w:tcBorders>
              <w:top w:val="single" w:sz="4" w:space="0" w:color="auto"/>
              <w:left w:val="single" w:sz="6" w:space="0" w:color="000000"/>
              <w:bottom w:val="single" w:sz="6" w:space="0" w:color="000000"/>
              <w:right w:val="single" w:sz="6" w:space="0" w:color="000000"/>
            </w:tcBorders>
          </w:tcPr>
          <w:p w14:paraId="6BFC9F32" w14:textId="77777777" w:rsidR="00B61718" w:rsidRPr="00052626" w:rsidRDefault="00B61718" w:rsidP="0032531A">
            <w:pPr>
              <w:pStyle w:val="TAC"/>
            </w:pPr>
          </w:p>
        </w:tc>
        <w:tc>
          <w:tcPr>
            <w:tcW w:w="776" w:type="pct"/>
            <w:tcBorders>
              <w:top w:val="single" w:sz="4" w:space="0" w:color="auto"/>
              <w:left w:val="single" w:sz="6" w:space="0" w:color="000000"/>
              <w:bottom w:val="single" w:sz="6" w:space="0" w:color="000000"/>
              <w:right w:val="single" w:sz="6" w:space="0" w:color="000000"/>
            </w:tcBorders>
          </w:tcPr>
          <w:p w14:paraId="557443D7" w14:textId="77777777" w:rsidR="00B61718" w:rsidRPr="00052626" w:rsidRDefault="00B61718" w:rsidP="0032531A">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85B608D" w14:textId="77777777" w:rsidR="00B61718" w:rsidRPr="00052626" w:rsidRDefault="00B61718" w:rsidP="0032531A">
            <w:pPr>
              <w:pStyle w:val="TAL"/>
            </w:pPr>
          </w:p>
        </w:tc>
      </w:tr>
    </w:tbl>
    <w:p w14:paraId="09D44922" w14:textId="77777777" w:rsidR="00B61718" w:rsidRPr="00052626" w:rsidRDefault="00B61718" w:rsidP="00B61718"/>
    <w:p w14:paraId="3006419E" w14:textId="54016BA0" w:rsidR="00B61718" w:rsidRPr="00052626" w:rsidRDefault="002055CF" w:rsidP="00B61718">
      <w:pPr>
        <w:pStyle w:val="TH"/>
      </w:pPr>
      <w:r>
        <w:lastRenderedPageBreak/>
        <w:t>Table 6.1.3.5.3.2</w:t>
      </w:r>
      <w:r w:rsidR="00B61718" w:rsidRPr="00052626">
        <w:t>-6: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1718" w:rsidRPr="00052626" w14:paraId="59656E00" w14:textId="77777777" w:rsidTr="003253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1020F0" w14:textId="77777777" w:rsidR="00B61718" w:rsidRPr="00052626" w:rsidRDefault="00B61718" w:rsidP="0032531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CC8F86" w14:textId="77777777" w:rsidR="00B61718" w:rsidRPr="00052626" w:rsidRDefault="00B61718" w:rsidP="0032531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AAD6BB" w14:textId="77777777" w:rsidR="00B61718" w:rsidRPr="00052626" w:rsidRDefault="00B61718" w:rsidP="0032531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2FC8F9D" w14:textId="77777777" w:rsidR="00B61718" w:rsidRPr="00052626" w:rsidRDefault="00B61718" w:rsidP="0032531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1E3F0C" w14:textId="77777777" w:rsidR="00B61718" w:rsidRPr="00052626" w:rsidRDefault="00B61718" w:rsidP="0032531A">
            <w:pPr>
              <w:pStyle w:val="TAH"/>
            </w:pPr>
            <w:r w:rsidRPr="00052626">
              <w:t>Description</w:t>
            </w:r>
          </w:p>
        </w:tc>
      </w:tr>
      <w:tr w:rsidR="00B61718" w:rsidRPr="00052626" w14:paraId="6209D1CF" w14:textId="77777777" w:rsidTr="003253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39E126" w14:textId="77777777" w:rsidR="00B61718" w:rsidRPr="00052626" w:rsidRDefault="00B61718" w:rsidP="0032531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E7F3EE6" w14:textId="77777777" w:rsidR="00B61718" w:rsidRPr="00052626" w:rsidRDefault="00B61718" w:rsidP="0032531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29D046C" w14:textId="77777777" w:rsidR="00B61718" w:rsidRPr="00052626" w:rsidRDefault="00B61718" w:rsidP="0032531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0CBFA1A4" w14:textId="77777777" w:rsidR="00B61718" w:rsidRPr="00052626" w:rsidRDefault="00B61718" w:rsidP="0032531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A8D48A" w14:textId="77777777" w:rsidR="00B61718" w:rsidRPr="00052626" w:rsidRDefault="00B61718" w:rsidP="0032531A">
            <w:pPr>
              <w:pStyle w:val="TAL"/>
            </w:pPr>
            <w:r w:rsidRPr="00052626">
              <w:t>An alternative URI of the resource located on an alternative service instance within the same MBS</w:t>
            </w:r>
            <w:r>
              <w:t>T</w:t>
            </w:r>
            <w:r w:rsidRPr="00052626">
              <w:t>F or MBS</w:t>
            </w:r>
            <w:r>
              <w:t>T</w:t>
            </w:r>
            <w:r w:rsidRPr="00052626">
              <w:t>F (service) set.</w:t>
            </w:r>
          </w:p>
          <w:p w14:paraId="1DEE824F" w14:textId="77777777" w:rsidR="00B61718" w:rsidRPr="00052626" w:rsidRDefault="00B61718" w:rsidP="0032531A">
            <w:pPr>
              <w:pStyle w:val="TAL"/>
            </w:pPr>
            <w:r w:rsidRPr="00052626">
              <w:t>Or the same URI, if a request is redirected to the same target resource via a different SCP.</w:t>
            </w:r>
          </w:p>
        </w:tc>
      </w:tr>
      <w:tr w:rsidR="00B61718" w:rsidRPr="00052626" w14:paraId="764D5CC0" w14:textId="77777777" w:rsidTr="003253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C2EC7C" w14:textId="77777777" w:rsidR="00B61718" w:rsidRPr="00052626" w:rsidRDefault="00B61718" w:rsidP="0032531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9F7154F" w14:textId="77777777" w:rsidR="00B61718" w:rsidRPr="00052626" w:rsidRDefault="00B61718" w:rsidP="0032531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6F93D63" w14:textId="77777777" w:rsidR="00B61718" w:rsidRPr="00052626" w:rsidRDefault="00B61718" w:rsidP="0032531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22B4AF98" w14:textId="77777777" w:rsidR="00B61718" w:rsidRPr="00052626" w:rsidRDefault="00B61718" w:rsidP="0032531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C12FA4" w14:textId="77777777" w:rsidR="00B61718" w:rsidRPr="00052626" w:rsidRDefault="00B61718" w:rsidP="0032531A">
            <w:pPr>
              <w:pStyle w:val="TAL"/>
            </w:pPr>
            <w:r w:rsidRPr="00052626">
              <w:t>Identifier of the target MBS</w:t>
            </w:r>
            <w:r>
              <w:t>T</w:t>
            </w:r>
            <w:r w:rsidRPr="00052626">
              <w:t>F (service) instance ID towards which the request is redirected</w:t>
            </w:r>
          </w:p>
        </w:tc>
      </w:tr>
    </w:tbl>
    <w:p w14:paraId="10EC181B" w14:textId="77777777" w:rsidR="00B61718" w:rsidRPr="00052626" w:rsidRDefault="00B61718" w:rsidP="00B61718"/>
    <w:p w14:paraId="4C657C14" w14:textId="4EA462E9" w:rsidR="00B61718" w:rsidRPr="00052626" w:rsidRDefault="002055CF" w:rsidP="00B61718">
      <w:pPr>
        <w:pStyle w:val="TH"/>
      </w:pPr>
      <w:r>
        <w:t>Table 6.1.3.5.3.2</w:t>
      </w:r>
      <w:r w:rsidR="00B61718" w:rsidRPr="00052626">
        <w:t>-7: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1718" w:rsidRPr="00052626" w14:paraId="00105877" w14:textId="77777777" w:rsidTr="003253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55F4EA" w14:textId="77777777" w:rsidR="00B61718" w:rsidRPr="00052626" w:rsidRDefault="00B61718" w:rsidP="0032531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A19332" w14:textId="77777777" w:rsidR="00B61718" w:rsidRPr="00052626" w:rsidRDefault="00B61718" w:rsidP="0032531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98A514" w14:textId="77777777" w:rsidR="00B61718" w:rsidRPr="00052626" w:rsidRDefault="00B61718" w:rsidP="0032531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01C7C8" w14:textId="77777777" w:rsidR="00B61718" w:rsidRPr="00052626" w:rsidRDefault="00B61718" w:rsidP="0032531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5A237D" w14:textId="77777777" w:rsidR="00B61718" w:rsidRPr="00052626" w:rsidRDefault="00B61718" w:rsidP="0032531A">
            <w:pPr>
              <w:pStyle w:val="TAH"/>
            </w:pPr>
            <w:r w:rsidRPr="00052626">
              <w:t>Description</w:t>
            </w:r>
          </w:p>
        </w:tc>
      </w:tr>
      <w:tr w:rsidR="00B61718" w:rsidRPr="00052626" w14:paraId="64F78812" w14:textId="77777777" w:rsidTr="003253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1E8FD8" w14:textId="77777777" w:rsidR="00B61718" w:rsidRPr="00052626" w:rsidRDefault="00B61718" w:rsidP="0032531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581174E" w14:textId="77777777" w:rsidR="00B61718" w:rsidRPr="00052626" w:rsidRDefault="00B61718" w:rsidP="0032531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0467D790" w14:textId="77777777" w:rsidR="00B61718" w:rsidRPr="00052626" w:rsidRDefault="00B61718" w:rsidP="0032531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1EC55082" w14:textId="77777777" w:rsidR="00B61718" w:rsidRPr="00052626" w:rsidRDefault="00B61718" w:rsidP="0032531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AE509D" w14:textId="77777777" w:rsidR="00B61718" w:rsidRPr="00052626" w:rsidRDefault="00B61718" w:rsidP="0032531A">
            <w:pPr>
              <w:pStyle w:val="TAL"/>
            </w:pPr>
            <w:r w:rsidRPr="00052626">
              <w:t>An alternative URI of the resource located on an alternative service instance within the same MBS</w:t>
            </w:r>
            <w:r>
              <w:t>T</w:t>
            </w:r>
            <w:r w:rsidRPr="00052626">
              <w:t>F or MBS</w:t>
            </w:r>
            <w:r>
              <w:t>T</w:t>
            </w:r>
            <w:r w:rsidRPr="00052626">
              <w:t>F (service) set.</w:t>
            </w:r>
          </w:p>
          <w:p w14:paraId="44575227" w14:textId="77777777" w:rsidR="00B61718" w:rsidRPr="00052626" w:rsidRDefault="00B61718" w:rsidP="0032531A">
            <w:pPr>
              <w:pStyle w:val="TAL"/>
            </w:pPr>
            <w:r w:rsidRPr="00052626">
              <w:t>Or the same URI, if a request is redirected to the same target resource via a different SCP.</w:t>
            </w:r>
          </w:p>
        </w:tc>
      </w:tr>
      <w:tr w:rsidR="00B61718" w:rsidRPr="00052626" w14:paraId="09D69D63" w14:textId="77777777" w:rsidTr="003253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2BF595" w14:textId="77777777" w:rsidR="00B61718" w:rsidRPr="00052626" w:rsidRDefault="00B61718" w:rsidP="0032531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C78FCD7" w14:textId="77777777" w:rsidR="00B61718" w:rsidRPr="00052626" w:rsidRDefault="00B61718" w:rsidP="0032531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888A84A" w14:textId="77777777" w:rsidR="00B61718" w:rsidRPr="00052626" w:rsidRDefault="00B61718" w:rsidP="0032531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DACCCBC" w14:textId="77777777" w:rsidR="00B61718" w:rsidRPr="00052626" w:rsidRDefault="00B61718" w:rsidP="0032531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374ECA" w14:textId="77777777" w:rsidR="00B61718" w:rsidRPr="00052626" w:rsidRDefault="00B61718" w:rsidP="0032531A">
            <w:pPr>
              <w:pStyle w:val="TAL"/>
            </w:pPr>
            <w:r w:rsidRPr="00052626">
              <w:t>Identifier of the target MBS</w:t>
            </w:r>
            <w:r>
              <w:t>T</w:t>
            </w:r>
            <w:r w:rsidRPr="00052626">
              <w:t>F (service) instance ID towards which the request is redirected</w:t>
            </w:r>
          </w:p>
        </w:tc>
      </w:tr>
    </w:tbl>
    <w:p w14:paraId="688EB93B" w14:textId="77777777" w:rsidR="00B61718" w:rsidRPr="00DA326A" w:rsidRDefault="00B61718" w:rsidP="00A36153"/>
    <w:p w14:paraId="7C456679" w14:textId="77777777" w:rsidR="00A36153" w:rsidRPr="00DA326A" w:rsidRDefault="00A36153" w:rsidP="00A36153">
      <w:pPr>
        <w:pStyle w:val="Heading5"/>
      </w:pPr>
      <w:bookmarkStart w:id="375" w:name="_Toc85877083"/>
      <w:bookmarkStart w:id="376" w:name="_Toc88681535"/>
      <w:bookmarkStart w:id="377" w:name="_Toc89678222"/>
      <w:bookmarkStart w:id="378" w:name="_Toc97302832"/>
      <w:bookmarkStart w:id="379" w:name="_Toc104297828"/>
      <w:bookmarkStart w:id="380" w:name="_Toc104300139"/>
      <w:bookmarkStart w:id="381" w:name="_Toc104792008"/>
      <w:r>
        <w:t>6.1.3</w:t>
      </w:r>
      <w:r w:rsidRPr="00DA326A">
        <w:t>.5.4</w:t>
      </w:r>
      <w:r w:rsidRPr="00DA326A">
        <w:tab/>
        <w:t>Resource Custom Operations</w:t>
      </w:r>
      <w:bookmarkEnd w:id="375"/>
      <w:bookmarkEnd w:id="376"/>
      <w:bookmarkEnd w:id="377"/>
      <w:bookmarkEnd w:id="378"/>
      <w:bookmarkEnd w:id="379"/>
      <w:bookmarkEnd w:id="380"/>
      <w:bookmarkEnd w:id="381"/>
    </w:p>
    <w:p w14:paraId="0D793362" w14:textId="77777777" w:rsidR="00A36153" w:rsidRPr="005C52E2" w:rsidRDefault="00A36153" w:rsidP="00A36153">
      <w:pPr>
        <w:rPr>
          <w:rFonts w:eastAsia="SimSun"/>
          <w:i/>
        </w:rPr>
      </w:pPr>
      <w:r w:rsidRPr="00B16D45">
        <w:t>None.</w:t>
      </w:r>
    </w:p>
    <w:p w14:paraId="61B2706C" w14:textId="77777777" w:rsidR="003E58FE" w:rsidRDefault="003E58FE" w:rsidP="007A4424">
      <w:pPr>
        <w:pStyle w:val="Heading3"/>
      </w:pPr>
      <w:bookmarkStart w:id="382" w:name="_Toc510696622"/>
      <w:bookmarkStart w:id="383" w:name="_Toc35971413"/>
      <w:bookmarkStart w:id="384" w:name="_Toc98500900"/>
      <w:bookmarkStart w:id="385" w:name="_Toc104297829"/>
      <w:bookmarkStart w:id="386" w:name="_Toc104300140"/>
      <w:bookmarkStart w:id="387" w:name="_Toc104792009"/>
      <w:r>
        <w:t>6.1.4</w:t>
      </w:r>
      <w:r>
        <w:tab/>
        <w:t>Custom Operations without associated resources</w:t>
      </w:r>
      <w:bookmarkEnd w:id="382"/>
      <w:bookmarkEnd w:id="383"/>
      <w:bookmarkEnd w:id="384"/>
      <w:bookmarkEnd w:id="385"/>
      <w:bookmarkEnd w:id="386"/>
      <w:bookmarkEnd w:id="387"/>
    </w:p>
    <w:p w14:paraId="5030E37B" w14:textId="273DD9CF" w:rsidR="003E58FE" w:rsidRDefault="00972B85" w:rsidP="0051544E">
      <w:r w:rsidRPr="00BD126B">
        <w:t>None</w:t>
      </w:r>
    </w:p>
    <w:p w14:paraId="7E93CAC2" w14:textId="77777777" w:rsidR="003E58FE" w:rsidRDefault="003E58FE" w:rsidP="007A4424">
      <w:pPr>
        <w:pStyle w:val="Heading3"/>
      </w:pPr>
      <w:bookmarkStart w:id="388" w:name="_Toc510696628"/>
      <w:bookmarkStart w:id="389" w:name="_Toc35971419"/>
      <w:bookmarkStart w:id="390" w:name="_Toc98500906"/>
      <w:bookmarkStart w:id="391" w:name="_Toc104297830"/>
      <w:bookmarkStart w:id="392" w:name="_Toc104300141"/>
      <w:bookmarkStart w:id="393" w:name="_Toc104792010"/>
      <w:r>
        <w:t>6.1.5</w:t>
      </w:r>
      <w:r>
        <w:tab/>
        <w:t>Notifications</w:t>
      </w:r>
      <w:bookmarkEnd w:id="388"/>
      <w:bookmarkEnd w:id="389"/>
      <w:bookmarkEnd w:id="390"/>
      <w:bookmarkEnd w:id="391"/>
      <w:bookmarkEnd w:id="392"/>
      <w:bookmarkEnd w:id="393"/>
    </w:p>
    <w:p w14:paraId="06D675F5" w14:textId="77777777" w:rsidR="003E58FE" w:rsidRPr="000A7435" w:rsidRDefault="003E58FE" w:rsidP="007A4424">
      <w:pPr>
        <w:pStyle w:val="Heading4"/>
      </w:pPr>
      <w:bookmarkStart w:id="394" w:name="_Toc510696629"/>
      <w:bookmarkStart w:id="395" w:name="_Toc35971420"/>
      <w:bookmarkStart w:id="396" w:name="_Toc98500907"/>
      <w:bookmarkStart w:id="397" w:name="_Toc104297831"/>
      <w:bookmarkStart w:id="398" w:name="_Toc104300142"/>
      <w:bookmarkStart w:id="399" w:name="_Toc104792011"/>
      <w:r>
        <w:t>6.1.5.1</w:t>
      </w:r>
      <w:r>
        <w:tab/>
        <w:t>General</w:t>
      </w:r>
      <w:bookmarkEnd w:id="394"/>
      <w:bookmarkEnd w:id="395"/>
      <w:bookmarkEnd w:id="396"/>
      <w:bookmarkEnd w:id="397"/>
      <w:bookmarkEnd w:id="398"/>
      <w:bookmarkEnd w:id="399"/>
    </w:p>
    <w:p w14:paraId="4ED9A7A2" w14:textId="77777777" w:rsidR="003E58FE" w:rsidRDefault="003E58FE" w:rsidP="003E58FE">
      <w:pPr>
        <w:rPr>
          <w:noProof/>
        </w:rPr>
      </w:pPr>
      <w:bookmarkStart w:id="400" w:name="_Toc510696630"/>
      <w:bookmarkStart w:id="401"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0F00C699" w14:textId="1A0B1032" w:rsidR="003E58FE" w:rsidRPr="00A04126" w:rsidRDefault="003E58FE" w:rsidP="003E58FE">
      <w:pPr>
        <w:pStyle w:val="TH"/>
      </w:pPr>
      <w:r w:rsidRPr="00A04126">
        <w:t>Table</w:t>
      </w:r>
      <w:r>
        <w:t> </w:t>
      </w:r>
      <w:r w:rsidRPr="00A04126">
        <w:t>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3E58FE" w:rsidRPr="00B54FF5" w14:paraId="75D8B206" w14:textId="77777777" w:rsidTr="00BD126B">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CF9FC5" w14:textId="77777777" w:rsidR="003E58FE" w:rsidRPr="0016361A" w:rsidRDefault="003E58FE" w:rsidP="00535339">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310748" w14:textId="77777777" w:rsidR="003E58FE" w:rsidRPr="0016361A" w:rsidRDefault="003E58FE" w:rsidP="00535339">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F13046" w14:textId="77777777" w:rsidR="003E58FE" w:rsidRPr="0016361A" w:rsidRDefault="003E58FE" w:rsidP="00535339">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D59C1C" w14:textId="77777777" w:rsidR="003E58FE" w:rsidRPr="0016361A" w:rsidRDefault="003E58FE" w:rsidP="00535339">
            <w:pPr>
              <w:pStyle w:val="TAH"/>
            </w:pPr>
            <w:r w:rsidRPr="0016361A">
              <w:t>Description</w:t>
            </w:r>
          </w:p>
          <w:p w14:paraId="7ED2BE3A" w14:textId="77777777" w:rsidR="003E58FE" w:rsidRPr="0016361A" w:rsidRDefault="003E58FE" w:rsidP="00535339">
            <w:pPr>
              <w:pStyle w:val="TAH"/>
            </w:pPr>
            <w:r w:rsidRPr="0016361A">
              <w:t>(service operation)</w:t>
            </w:r>
          </w:p>
        </w:tc>
      </w:tr>
      <w:tr w:rsidR="003E58FE" w:rsidRPr="00B54FF5" w14:paraId="483F2443" w14:textId="77777777" w:rsidTr="00BD126B">
        <w:trPr>
          <w:jc w:val="center"/>
        </w:trPr>
        <w:tc>
          <w:tcPr>
            <w:tcW w:w="1092" w:type="pct"/>
            <w:tcBorders>
              <w:left w:val="single" w:sz="4" w:space="0" w:color="auto"/>
              <w:right w:val="single" w:sz="4" w:space="0" w:color="auto"/>
            </w:tcBorders>
            <w:vAlign w:val="center"/>
          </w:tcPr>
          <w:p w14:paraId="50B4DB89" w14:textId="6AF8F663" w:rsidR="003E58FE" w:rsidRPr="0016361A" w:rsidRDefault="005762F8">
            <w:pPr>
              <w:pStyle w:val="TAC"/>
              <w:rPr>
                <w:lang w:val="en-US"/>
              </w:rPr>
            </w:pPr>
            <w:r>
              <w:rPr>
                <w:lang w:val="en-US"/>
              </w:rPr>
              <w:t>Event</w:t>
            </w:r>
            <w:r w:rsidR="003E58FE" w:rsidRPr="0016361A">
              <w:rPr>
                <w:lang w:val="en-US"/>
              </w:rPr>
              <w:t xml:space="preserve"> Notification</w:t>
            </w:r>
          </w:p>
        </w:tc>
        <w:tc>
          <w:tcPr>
            <w:tcW w:w="2083" w:type="pct"/>
            <w:tcBorders>
              <w:left w:val="single" w:sz="4" w:space="0" w:color="auto"/>
              <w:right w:val="single" w:sz="4" w:space="0" w:color="auto"/>
            </w:tcBorders>
            <w:vAlign w:val="center"/>
          </w:tcPr>
          <w:p w14:paraId="331FE4EE" w14:textId="00D5DE13" w:rsidR="003E58FE" w:rsidRPr="0016361A" w:rsidDel="005E0502" w:rsidRDefault="005762F8" w:rsidP="00535339">
            <w:pPr>
              <w:pStyle w:val="TAL"/>
              <w:rPr>
                <w:lang w:val="en-US"/>
              </w:rPr>
            </w:pPr>
            <w:r>
              <w:rPr>
                <w:lang w:val="en-US"/>
              </w:rPr>
              <w:t>NotifUri</w:t>
            </w:r>
          </w:p>
        </w:tc>
        <w:tc>
          <w:tcPr>
            <w:tcW w:w="709" w:type="pct"/>
            <w:tcBorders>
              <w:top w:val="single" w:sz="4" w:space="0" w:color="auto"/>
              <w:left w:val="single" w:sz="4" w:space="0" w:color="auto"/>
              <w:bottom w:val="single" w:sz="4" w:space="0" w:color="auto"/>
              <w:right w:val="single" w:sz="4" w:space="0" w:color="auto"/>
            </w:tcBorders>
          </w:tcPr>
          <w:p w14:paraId="7B778A97" w14:textId="27B540EA" w:rsidR="003E58FE" w:rsidRPr="0016361A" w:rsidRDefault="003E58FE" w:rsidP="00535339">
            <w:pPr>
              <w:pStyle w:val="TAC"/>
              <w:rPr>
                <w:lang w:val="fr-FR"/>
              </w:rPr>
            </w:pPr>
            <w:r w:rsidRPr="0016361A">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65960B5F" w14:textId="3F940318" w:rsidR="003E58FE" w:rsidRPr="0016361A" w:rsidRDefault="005762F8" w:rsidP="005762F8">
            <w:pPr>
              <w:pStyle w:val="TAL"/>
              <w:rPr>
                <w:lang w:val="en-US"/>
              </w:rPr>
            </w:pPr>
            <w:r>
              <w:rPr>
                <w:lang w:val="en-US"/>
              </w:rPr>
              <w:t>Status</w:t>
            </w:r>
            <w:r w:rsidR="003E58FE" w:rsidRPr="0016361A">
              <w:rPr>
                <w:lang w:val="en-US"/>
              </w:rPr>
              <w:t>Notify</w:t>
            </w:r>
          </w:p>
        </w:tc>
      </w:tr>
    </w:tbl>
    <w:p w14:paraId="78389CD8" w14:textId="77777777" w:rsidR="003E58FE" w:rsidRPr="00986E88" w:rsidRDefault="003E58FE" w:rsidP="003E58FE">
      <w:pPr>
        <w:rPr>
          <w:noProof/>
        </w:rPr>
      </w:pPr>
    </w:p>
    <w:p w14:paraId="2EE5FF5C" w14:textId="2C477A80" w:rsidR="003E58FE" w:rsidRDefault="003E58FE" w:rsidP="007A4424">
      <w:pPr>
        <w:pStyle w:val="Heading4"/>
      </w:pPr>
      <w:bookmarkStart w:id="402" w:name="_Toc35971421"/>
      <w:bookmarkStart w:id="403" w:name="_Toc98500908"/>
      <w:bookmarkStart w:id="404" w:name="_Toc104297832"/>
      <w:bookmarkStart w:id="405" w:name="_Toc104300143"/>
      <w:bookmarkStart w:id="406" w:name="_Toc104792012"/>
      <w:r>
        <w:t>6.1.5.2</w:t>
      </w:r>
      <w:r>
        <w:tab/>
      </w:r>
      <w:bookmarkEnd w:id="400"/>
      <w:bookmarkEnd w:id="402"/>
      <w:bookmarkEnd w:id="403"/>
      <w:r w:rsidR="0085185C">
        <w:t>StatusNotify</w:t>
      </w:r>
      <w:bookmarkEnd w:id="404"/>
      <w:bookmarkEnd w:id="405"/>
      <w:bookmarkEnd w:id="406"/>
    </w:p>
    <w:p w14:paraId="48822DAF" w14:textId="77777777" w:rsidR="003E58FE" w:rsidRPr="00986E88" w:rsidRDefault="003E58FE" w:rsidP="007A4424">
      <w:pPr>
        <w:pStyle w:val="Heading5"/>
        <w:rPr>
          <w:noProof/>
        </w:rPr>
      </w:pPr>
      <w:bookmarkStart w:id="407" w:name="_Toc532994455"/>
      <w:bookmarkStart w:id="408" w:name="_Toc35971422"/>
      <w:bookmarkStart w:id="409" w:name="_Toc98500909"/>
      <w:bookmarkStart w:id="410" w:name="_Toc104297833"/>
      <w:bookmarkStart w:id="411" w:name="_Toc104300144"/>
      <w:bookmarkStart w:id="412" w:name="_Toc510696631"/>
      <w:bookmarkStart w:id="413" w:name="_Toc104792013"/>
      <w:r>
        <w:t>6.1.5.2</w:t>
      </w:r>
      <w:r w:rsidRPr="00986E88">
        <w:rPr>
          <w:noProof/>
        </w:rPr>
        <w:t>.1</w:t>
      </w:r>
      <w:r w:rsidRPr="00986E88">
        <w:rPr>
          <w:noProof/>
        </w:rPr>
        <w:tab/>
        <w:t>Description</w:t>
      </w:r>
      <w:bookmarkEnd w:id="407"/>
      <w:bookmarkEnd w:id="408"/>
      <w:bookmarkEnd w:id="409"/>
      <w:bookmarkEnd w:id="410"/>
      <w:bookmarkEnd w:id="411"/>
      <w:bookmarkEnd w:id="413"/>
    </w:p>
    <w:p w14:paraId="451F746E" w14:textId="77777777" w:rsidR="003E58FE" w:rsidRPr="00986E88" w:rsidRDefault="003E58FE" w:rsidP="003E58F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62C28257" w14:textId="77777777" w:rsidR="003E58FE" w:rsidRPr="00986E88" w:rsidRDefault="003E58FE" w:rsidP="007A4424">
      <w:pPr>
        <w:pStyle w:val="Heading5"/>
        <w:rPr>
          <w:noProof/>
        </w:rPr>
      </w:pPr>
      <w:bookmarkStart w:id="414" w:name="_Toc532994456"/>
      <w:bookmarkStart w:id="415" w:name="_Toc35971423"/>
      <w:bookmarkStart w:id="416" w:name="_Toc98500910"/>
      <w:bookmarkStart w:id="417" w:name="_Toc104297834"/>
      <w:bookmarkStart w:id="418" w:name="_Toc104300145"/>
      <w:bookmarkStart w:id="419" w:name="_Toc104792014"/>
      <w:r>
        <w:t>6.1.5.2</w:t>
      </w:r>
      <w:r w:rsidRPr="00986E88">
        <w:rPr>
          <w:noProof/>
        </w:rPr>
        <w:t>.2</w:t>
      </w:r>
      <w:r w:rsidRPr="00986E88">
        <w:rPr>
          <w:noProof/>
        </w:rPr>
        <w:tab/>
        <w:t>Target URI</w:t>
      </w:r>
      <w:bookmarkEnd w:id="414"/>
      <w:bookmarkEnd w:id="415"/>
      <w:bookmarkEnd w:id="416"/>
      <w:bookmarkEnd w:id="417"/>
      <w:bookmarkEnd w:id="418"/>
      <w:bookmarkEnd w:id="419"/>
    </w:p>
    <w:p w14:paraId="5B0F3066" w14:textId="77777777" w:rsidR="003E58FE" w:rsidRPr="00986E88" w:rsidRDefault="003E58FE" w:rsidP="003E58FE">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lastRenderedPageBreak/>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53533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B147BB9" w14:textId="77777777" w:rsidR="003E58FE" w:rsidRPr="0016361A" w:rsidRDefault="003E58FE" w:rsidP="00535339">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DB2247" w14:textId="77777777" w:rsidR="003E58FE" w:rsidRPr="0016361A" w:rsidRDefault="003E58FE" w:rsidP="00535339">
            <w:pPr>
              <w:pStyle w:val="TAH"/>
              <w:rPr>
                <w:noProof/>
              </w:rPr>
            </w:pPr>
            <w:r w:rsidRPr="0016361A">
              <w:rPr>
                <w:noProof/>
              </w:rPr>
              <w:t>Definition</w:t>
            </w:r>
          </w:p>
        </w:tc>
      </w:tr>
      <w:tr w:rsidR="003E58FE" w:rsidRPr="00B54FF5" w14:paraId="33035A0B" w14:textId="77777777" w:rsidTr="00535339">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312E2A8" w14:textId="77777777" w:rsidR="003E58FE" w:rsidRPr="0016361A" w:rsidRDefault="003E58FE" w:rsidP="00535339">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268E0FDD" w14:textId="77777777" w:rsidR="003E58FE" w:rsidRPr="0016361A" w:rsidRDefault="003E58FE" w:rsidP="00535339">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420" w:name="_Toc532994457"/>
      <w:bookmarkStart w:id="421" w:name="_Toc35971424"/>
      <w:bookmarkStart w:id="422" w:name="_Toc98500911"/>
      <w:bookmarkStart w:id="423" w:name="_Toc104297835"/>
      <w:bookmarkStart w:id="424" w:name="_Toc104300146"/>
      <w:bookmarkStart w:id="425" w:name="_Toc104792015"/>
      <w:r>
        <w:t>6.1.5.2</w:t>
      </w:r>
      <w:r w:rsidRPr="00986E88">
        <w:rPr>
          <w:noProof/>
        </w:rPr>
        <w:t>.3</w:t>
      </w:r>
      <w:r w:rsidRPr="00986E88">
        <w:rPr>
          <w:noProof/>
        </w:rPr>
        <w:tab/>
        <w:t>Standard Methods</w:t>
      </w:r>
      <w:bookmarkEnd w:id="420"/>
      <w:bookmarkEnd w:id="421"/>
      <w:bookmarkEnd w:id="422"/>
      <w:bookmarkEnd w:id="423"/>
      <w:bookmarkEnd w:id="424"/>
      <w:bookmarkEnd w:id="425"/>
    </w:p>
    <w:p w14:paraId="5C57E4FE" w14:textId="77777777" w:rsidR="003E58FE" w:rsidRPr="00986E88" w:rsidRDefault="003E58FE" w:rsidP="007A4424">
      <w:pPr>
        <w:pStyle w:val="H6"/>
        <w:rPr>
          <w:noProof/>
        </w:rPr>
      </w:pPr>
      <w:bookmarkStart w:id="426" w:name="_Toc532994458"/>
      <w:bookmarkStart w:id="427" w:name="_Toc35971425"/>
      <w:r>
        <w:t>6.1.5.2.3</w:t>
      </w:r>
      <w:r w:rsidRPr="00986E88">
        <w:rPr>
          <w:noProof/>
        </w:rPr>
        <w:t>.1</w:t>
      </w:r>
      <w:r w:rsidRPr="00986E88">
        <w:rPr>
          <w:noProof/>
        </w:rPr>
        <w:tab/>
        <w:t>POST</w:t>
      </w:r>
      <w:bookmarkEnd w:id="426"/>
      <w:bookmarkEnd w:id="427"/>
    </w:p>
    <w:p w14:paraId="32F8D3B1" w14:textId="4D333E9D"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85185C">
        <w:rPr>
          <w:noProof/>
        </w:rPr>
        <w:t>2</w:t>
      </w:r>
      <w:r w:rsidRPr="00986E88">
        <w:rPr>
          <w:noProof/>
        </w:rPr>
        <w:t>.</w:t>
      </w:r>
    </w:p>
    <w:p w14:paraId="0EDE0AF7" w14:textId="41F5FD21" w:rsidR="003E58FE" w:rsidRPr="00986E88" w:rsidRDefault="003E58FE" w:rsidP="003E58FE">
      <w:pPr>
        <w:pStyle w:val="TH"/>
        <w:rPr>
          <w:noProof/>
        </w:rPr>
      </w:pPr>
      <w:r w:rsidRPr="00986E88">
        <w:rPr>
          <w:noProof/>
        </w:rPr>
        <w:t>Table </w:t>
      </w:r>
      <w:r>
        <w:t>6.1.5.2</w:t>
      </w:r>
      <w:r w:rsidRPr="00986E88">
        <w:rPr>
          <w:noProof/>
        </w:rPr>
        <w:t>.3.1-</w:t>
      </w:r>
      <w:r w:rsidR="0085185C">
        <w:rPr>
          <w:noProof/>
        </w:rPr>
        <w:t>1</w:t>
      </w:r>
      <w:r w:rsidRPr="00986E88">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14:paraId="1901356F" w14:textId="77777777" w:rsidTr="00535339">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77575B27" w14:textId="77777777" w:rsidR="003E58FE" w:rsidRPr="0016361A" w:rsidRDefault="003E58FE" w:rsidP="00535339">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D50D490" w14:textId="77777777" w:rsidR="003E58FE" w:rsidRPr="0016361A" w:rsidRDefault="003E58FE" w:rsidP="00535339">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0F779A5" w14:textId="77777777" w:rsidR="003E58FE" w:rsidRPr="0016361A" w:rsidRDefault="003E58FE" w:rsidP="00535339">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0286FB" w14:textId="77777777" w:rsidR="003E58FE" w:rsidRPr="0016361A" w:rsidRDefault="003E58FE" w:rsidP="00535339">
            <w:pPr>
              <w:pStyle w:val="TAH"/>
              <w:rPr>
                <w:noProof/>
              </w:rPr>
            </w:pPr>
            <w:r w:rsidRPr="0016361A">
              <w:rPr>
                <w:noProof/>
              </w:rPr>
              <w:t>Description</w:t>
            </w:r>
          </w:p>
        </w:tc>
      </w:tr>
      <w:tr w:rsidR="003E58FE" w:rsidRPr="00B54FF5" w14:paraId="7A2AE011" w14:textId="77777777" w:rsidTr="00535339">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5E6BAC87" w14:textId="0A8ADBF2" w:rsidR="003E58FE" w:rsidRPr="0016361A" w:rsidRDefault="008D2BE0" w:rsidP="00535339">
            <w:pPr>
              <w:pStyle w:val="TAL"/>
              <w:rPr>
                <w:noProof/>
              </w:rPr>
            </w:pPr>
            <w:r w:rsidRPr="00DA326A">
              <w:t>StatusNotifyReqData</w:t>
            </w:r>
          </w:p>
        </w:tc>
        <w:tc>
          <w:tcPr>
            <w:tcW w:w="450" w:type="dxa"/>
            <w:tcBorders>
              <w:top w:val="single" w:sz="4" w:space="0" w:color="auto"/>
              <w:left w:val="single" w:sz="6" w:space="0" w:color="000000"/>
              <w:bottom w:val="single" w:sz="6" w:space="0" w:color="000000"/>
              <w:right w:val="single" w:sz="6" w:space="0" w:color="000000"/>
            </w:tcBorders>
            <w:hideMark/>
          </w:tcPr>
          <w:p w14:paraId="63C6A2A3" w14:textId="0C249142" w:rsidR="003E58FE" w:rsidRPr="0016361A" w:rsidRDefault="003E58FE">
            <w:pPr>
              <w:pStyle w:val="TAC"/>
              <w:rPr>
                <w:noProof/>
              </w:rPr>
            </w:pPr>
            <w:r w:rsidRPr="0016361A">
              <w:t>"M"</w:t>
            </w:r>
          </w:p>
        </w:tc>
        <w:tc>
          <w:tcPr>
            <w:tcW w:w="1170" w:type="dxa"/>
            <w:tcBorders>
              <w:top w:val="single" w:sz="4" w:space="0" w:color="auto"/>
              <w:left w:val="single" w:sz="6" w:space="0" w:color="000000"/>
              <w:bottom w:val="single" w:sz="6" w:space="0" w:color="000000"/>
              <w:right w:val="single" w:sz="6" w:space="0" w:color="000000"/>
            </w:tcBorders>
            <w:hideMark/>
          </w:tcPr>
          <w:p w14:paraId="565A411F" w14:textId="0437DF8A" w:rsidR="003E58FE" w:rsidRPr="0016361A" w:rsidRDefault="003E58FE">
            <w:pPr>
              <w:pStyle w:val="TAC"/>
              <w:rPr>
                <w:noProof/>
              </w:rPr>
            </w:pPr>
            <w:r w:rsidRPr="0016361A">
              <w:t>1</w:t>
            </w:r>
          </w:p>
        </w:tc>
        <w:tc>
          <w:tcPr>
            <w:tcW w:w="5160" w:type="dxa"/>
            <w:tcBorders>
              <w:top w:val="single" w:sz="4" w:space="0" w:color="auto"/>
              <w:left w:val="single" w:sz="6" w:space="0" w:color="000000"/>
              <w:bottom w:val="single" w:sz="6" w:space="0" w:color="000000"/>
              <w:right w:val="single" w:sz="6" w:space="0" w:color="000000"/>
            </w:tcBorders>
            <w:hideMark/>
          </w:tcPr>
          <w:p w14:paraId="5F813068" w14:textId="6E87691A" w:rsidR="003E58FE" w:rsidRPr="0016361A" w:rsidRDefault="008D2BE0" w:rsidP="00535339">
            <w:pPr>
              <w:pStyle w:val="TAL"/>
              <w:rPr>
                <w:noProof/>
              </w:rPr>
            </w:pPr>
            <w:r w:rsidRPr="00DA326A">
              <w:t>Data within the StatusNotify Request</w:t>
            </w:r>
          </w:p>
        </w:tc>
      </w:tr>
    </w:tbl>
    <w:p w14:paraId="59E2E7A8" w14:textId="77777777" w:rsidR="003E58FE" w:rsidRPr="00986E88" w:rsidRDefault="003E58FE" w:rsidP="003E58FE">
      <w:pPr>
        <w:rPr>
          <w:noProof/>
        </w:rPr>
      </w:pPr>
    </w:p>
    <w:p w14:paraId="70DDFF0E" w14:textId="5BD7FE95" w:rsidR="003E58FE" w:rsidRPr="00986E88" w:rsidRDefault="003E58FE" w:rsidP="003E58FE">
      <w:pPr>
        <w:pStyle w:val="TH"/>
        <w:rPr>
          <w:noProof/>
        </w:rPr>
      </w:pPr>
      <w:r w:rsidRPr="00986E88">
        <w:rPr>
          <w:noProof/>
        </w:rPr>
        <w:t>Table </w:t>
      </w:r>
      <w:r>
        <w:t>6.1.5.2</w:t>
      </w:r>
      <w:r w:rsidRPr="00986E88">
        <w:rPr>
          <w:noProof/>
        </w:rPr>
        <w:t>.3.1-</w:t>
      </w:r>
      <w:r w:rsidR="0075085F">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BD126B">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F8EB2ED" w14:textId="77777777" w:rsidR="003E58FE" w:rsidRPr="0016361A" w:rsidRDefault="003E58FE" w:rsidP="00535339">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7072E4DE" w14:textId="77777777" w:rsidR="003E58FE" w:rsidRPr="0016361A" w:rsidRDefault="003E58FE" w:rsidP="00535339">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2C31063" w14:textId="77777777" w:rsidR="003E58FE" w:rsidRPr="0016361A" w:rsidRDefault="003E58FE" w:rsidP="00535339">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105863A2" w14:textId="77777777" w:rsidR="003E58FE" w:rsidRPr="0016361A" w:rsidRDefault="003E58FE" w:rsidP="00535339">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29F30423" w14:textId="77777777" w:rsidR="003E58FE" w:rsidRPr="0016361A" w:rsidRDefault="003E58FE" w:rsidP="00535339">
            <w:pPr>
              <w:pStyle w:val="TAH"/>
              <w:rPr>
                <w:noProof/>
              </w:rPr>
            </w:pPr>
            <w:r w:rsidRPr="0016361A">
              <w:rPr>
                <w:noProof/>
              </w:rPr>
              <w:t>Description</w:t>
            </w:r>
          </w:p>
        </w:tc>
      </w:tr>
      <w:tr w:rsidR="0075085F" w:rsidRPr="00B54FF5" w14:paraId="1351BA53" w14:textId="77777777" w:rsidTr="00BD126B">
        <w:trPr>
          <w:jc w:val="center"/>
        </w:trPr>
        <w:tc>
          <w:tcPr>
            <w:tcW w:w="2004" w:type="dxa"/>
            <w:tcBorders>
              <w:top w:val="single" w:sz="4" w:space="0" w:color="auto"/>
              <w:left w:val="single" w:sz="6" w:space="0" w:color="000000"/>
              <w:bottom w:val="single" w:sz="4" w:space="0" w:color="auto"/>
              <w:right w:val="single" w:sz="6" w:space="0" w:color="000000"/>
            </w:tcBorders>
          </w:tcPr>
          <w:p w14:paraId="4CB5D614" w14:textId="3DDB3B6F" w:rsidR="0075085F" w:rsidRPr="0016361A" w:rsidRDefault="0075085F" w:rsidP="0075085F">
            <w:pPr>
              <w:pStyle w:val="TAL"/>
            </w:pPr>
            <w:r w:rsidRPr="00DA326A">
              <w:t>n/a</w:t>
            </w:r>
          </w:p>
        </w:tc>
        <w:tc>
          <w:tcPr>
            <w:tcW w:w="361" w:type="dxa"/>
            <w:tcBorders>
              <w:top w:val="single" w:sz="4" w:space="0" w:color="auto"/>
              <w:left w:val="single" w:sz="6" w:space="0" w:color="000000"/>
              <w:bottom w:val="single" w:sz="4" w:space="0" w:color="auto"/>
              <w:right w:val="single" w:sz="6" w:space="0" w:color="000000"/>
            </w:tcBorders>
          </w:tcPr>
          <w:p w14:paraId="76E29AEC" w14:textId="77777777" w:rsidR="0075085F" w:rsidRPr="0016361A" w:rsidRDefault="0075085F" w:rsidP="0075085F">
            <w:pPr>
              <w:pStyle w:val="TAC"/>
            </w:pPr>
          </w:p>
        </w:tc>
        <w:tc>
          <w:tcPr>
            <w:tcW w:w="1259" w:type="dxa"/>
            <w:tcBorders>
              <w:top w:val="single" w:sz="4" w:space="0" w:color="auto"/>
              <w:left w:val="single" w:sz="6" w:space="0" w:color="000000"/>
              <w:bottom w:val="single" w:sz="4" w:space="0" w:color="auto"/>
              <w:right w:val="single" w:sz="6" w:space="0" w:color="000000"/>
            </w:tcBorders>
          </w:tcPr>
          <w:p w14:paraId="6E5E51E2" w14:textId="77777777" w:rsidR="0075085F" w:rsidRPr="0016361A" w:rsidRDefault="0075085F" w:rsidP="0075085F">
            <w:pPr>
              <w:pStyle w:val="TAC"/>
            </w:pPr>
          </w:p>
        </w:tc>
        <w:tc>
          <w:tcPr>
            <w:tcW w:w="1441" w:type="dxa"/>
            <w:tcBorders>
              <w:top w:val="single" w:sz="4" w:space="0" w:color="auto"/>
              <w:left w:val="single" w:sz="6" w:space="0" w:color="000000"/>
              <w:bottom w:val="single" w:sz="4" w:space="0" w:color="auto"/>
              <w:right w:val="single" w:sz="6" w:space="0" w:color="000000"/>
            </w:tcBorders>
          </w:tcPr>
          <w:p w14:paraId="33783893" w14:textId="1E83ED1D" w:rsidR="0075085F" w:rsidRPr="0016361A" w:rsidRDefault="0075085F" w:rsidP="0075085F">
            <w:pPr>
              <w:pStyle w:val="TAL"/>
            </w:pPr>
            <w:r w:rsidRPr="00DA326A">
              <w:t>204 No Content</w:t>
            </w:r>
          </w:p>
        </w:tc>
        <w:tc>
          <w:tcPr>
            <w:tcW w:w="4619" w:type="dxa"/>
            <w:tcBorders>
              <w:top w:val="single" w:sz="4" w:space="0" w:color="auto"/>
              <w:left w:val="single" w:sz="6" w:space="0" w:color="000000"/>
              <w:bottom w:val="single" w:sz="4" w:space="0" w:color="auto"/>
              <w:right w:val="single" w:sz="6" w:space="0" w:color="000000"/>
            </w:tcBorders>
          </w:tcPr>
          <w:p w14:paraId="261F216B" w14:textId="462C3891" w:rsidR="0075085F" w:rsidRPr="0016361A" w:rsidRDefault="0075085F" w:rsidP="0075085F">
            <w:pPr>
              <w:pStyle w:val="TAL"/>
            </w:pPr>
            <w:r w:rsidRPr="00DA326A">
              <w:t>Successful response</w:t>
            </w:r>
          </w:p>
        </w:tc>
      </w:tr>
      <w:tr w:rsidR="0075085F" w:rsidRPr="00B54FF5" w14:paraId="78C5F8AF" w14:textId="77777777" w:rsidTr="00BD126B">
        <w:trPr>
          <w:jc w:val="center"/>
        </w:trPr>
        <w:tc>
          <w:tcPr>
            <w:tcW w:w="2004" w:type="dxa"/>
            <w:tcBorders>
              <w:top w:val="single" w:sz="4" w:space="0" w:color="auto"/>
              <w:left w:val="single" w:sz="6" w:space="0" w:color="000000"/>
              <w:bottom w:val="single" w:sz="4" w:space="0" w:color="auto"/>
              <w:right w:val="single" w:sz="6" w:space="0" w:color="000000"/>
            </w:tcBorders>
          </w:tcPr>
          <w:p w14:paraId="060C0660" w14:textId="2982F402" w:rsidR="0075085F" w:rsidRPr="0016361A" w:rsidRDefault="0075085F" w:rsidP="0075085F">
            <w:pPr>
              <w:pStyle w:val="TAL"/>
            </w:pPr>
            <w:r w:rsidRPr="00DA326A">
              <w:t>RedirectResponse</w:t>
            </w:r>
          </w:p>
        </w:tc>
        <w:tc>
          <w:tcPr>
            <w:tcW w:w="361" w:type="dxa"/>
            <w:tcBorders>
              <w:top w:val="single" w:sz="4" w:space="0" w:color="auto"/>
              <w:left w:val="single" w:sz="6" w:space="0" w:color="000000"/>
              <w:bottom w:val="single" w:sz="4" w:space="0" w:color="auto"/>
              <w:right w:val="single" w:sz="6" w:space="0" w:color="000000"/>
            </w:tcBorders>
          </w:tcPr>
          <w:p w14:paraId="165D42A1" w14:textId="1FD7C8B2" w:rsidR="0075085F" w:rsidRPr="0016361A" w:rsidRDefault="0075085F" w:rsidP="0075085F">
            <w:pPr>
              <w:pStyle w:val="TAC"/>
            </w:pPr>
            <w:r w:rsidRPr="00DA326A">
              <w:t>O</w:t>
            </w:r>
          </w:p>
        </w:tc>
        <w:tc>
          <w:tcPr>
            <w:tcW w:w="1259" w:type="dxa"/>
            <w:tcBorders>
              <w:top w:val="single" w:sz="4" w:space="0" w:color="auto"/>
              <w:left w:val="single" w:sz="6" w:space="0" w:color="000000"/>
              <w:bottom w:val="single" w:sz="4" w:space="0" w:color="auto"/>
              <w:right w:val="single" w:sz="6" w:space="0" w:color="000000"/>
            </w:tcBorders>
          </w:tcPr>
          <w:p w14:paraId="12D1E558" w14:textId="343B1195" w:rsidR="0075085F" w:rsidRPr="0016361A" w:rsidRDefault="0075085F" w:rsidP="0075085F">
            <w:pPr>
              <w:pStyle w:val="TAC"/>
            </w:pPr>
            <w:r w:rsidRPr="00DA326A">
              <w:t>0..1</w:t>
            </w:r>
          </w:p>
        </w:tc>
        <w:tc>
          <w:tcPr>
            <w:tcW w:w="1441" w:type="dxa"/>
            <w:tcBorders>
              <w:top w:val="single" w:sz="4" w:space="0" w:color="auto"/>
              <w:left w:val="single" w:sz="6" w:space="0" w:color="000000"/>
              <w:bottom w:val="single" w:sz="4" w:space="0" w:color="auto"/>
              <w:right w:val="single" w:sz="6" w:space="0" w:color="000000"/>
            </w:tcBorders>
          </w:tcPr>
          <w:p w14:paraId="1958260E" w14:textId="591E4E74" w:rsidR="0075085F" w:rsidRPr="0016361A" w:rsidRDefault="0075085F" w:rsidP="0075085F">
            <w:pPr>
              <w:pStyle w:val="TAL"/>
            </w:pPr>
            <w:r w:rsidRPr="00DA326A">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AB4A35C" w14:textId="77777777" w:rsidR="0075085F" w:rsidRPr="00DA326A" w:rsidRDefault="0075085F" w:rsidP="0075085F">
            <w:pPr>
              <w:pStyle w:val="TAL"/>
              <w:rPr>
                <w:lang w:val="en-US"/>
              </w:rPr>
            </w:pPr>
            <w:r w:rsidRPr="00DA326A">
              <w:t>Temporary redirection. The NF service consumer shall generate a Location header field containing a URI pointing to the endpoint of another NF service consumer to which the notification should be sent.</w:t>
            </w:r>
          </w:p>
          <w:p w14:paraId="7EEBFDD9" w14:textId="77777777" w:rsidR="0075085F" w:rsidRPr="00DA326A" w:rsidRDefault="0075085F" w:rsidP="0075085F">
            <w:pPr>
              <w:pStyle w:val="TAL"/>
            </w:pPr>
          </w:p>
          <w:p w14:paraId="65B8ACB1" w14:textId="3E7670BB" w:rsidR="0075085F" w:rsidRPr="0016361A" w:rsidRDefault="0075085F" w:rsidP="0075085F">
            <w:pPr>
              <w:pStyle w:val="TAL"/>
            </w:pPr>
            <w:r w:rsidRPr="00DA326A">
              <w:t>If an SCP redirects the message to another SCP then the location header field shall contain the same URI or a different URI pointing to the endpoint of the NF service consumer to which the notification should be sent.</w:t>
            </w:r>
          </w:p>
        </w:tc>
      </w:tr>
      <w:tr w:rsidR="0075085F" w:rsidRPr="00B54FF5" w14:paraId="42580B94" w14:textId="77777777" w:rsidTr="00BD126B">
        <w:trPr>
          <w:jc w:val="center"/>
        </w:trPr>
        <w:tc>
          <w:tcPr>
            <w:tcW w:w="2004" w:type="dxa"/>
            <w:tcBorders>
              <w:top w:val="single" w:sz="4" w:space="0" w:color="auto"/>
              <w:left w:val="single" w:sz="6" w:space="0" w:color="000000"/>
              <w:bottom w:val="single" w:sz="4" w:space="0" w:color="auto"/>
              <w:right w:val="single" w:sz="6" w:space="0" w:color="000000"/>
            </w:tcBorders>
          </w:tcPr>
          <w:p w14:paraId="00103B64" w14:textId="60CF9C5C" w:rsidR="0075085F" w:rsidRPr="0016361A" w:rsidRDefault="0075085F" w:rsidP="0075085F">
            <w:pPr>
              <w:pStyle w:val="TAL"/>
            </w:pPr>
            <w:r w:rsidRPr="00DA326A">
              <w:t>RedirectResponse</w:t>
            </w:r>
          </w:p>
        </w:tc>
        <w:tc>
          <w:tcPr>
            <w:tcW w:w="361" w:type="dxa"/>
            <w:tcBorders>
              <w:top w:val="single" w:sz="4" w:space="0" w:color="auto"/>
              <w:left w:val="single" w:sz="6" w:space="0" w:color="000000"/>
              <w:bottom w:val="single" w:sz="4" w:space="0" w:color="auto"/>
              <w:right w:val="single" w:sz="6" w:space="0" w:color="000000"/>
            </w:tcBorders>
          </w:tcPr>
          <w:p w14:paraId="09C31D9C" w14:textId="17AE5AE1" w:rsidR="0075085F" w:rsidRPr="0016361A" w:rsidRDefault="0075085F" w:rsidP="0075085F">
            <w:pPr>
              <w:pStyle w:val="TAC"/>
            </w:pPr>
            <w:r w:rsidRPr="00DA326A">
              <w:t>O</w:t>
            </w:r>
          </w:p>
        </w:tc>
        <w:tc>
          <w:tcPr>
            <w:tcW w:w="1259" w:type="dxa"/>
            <w:tcBorders>
              <w:top w:val="single" w:sz="4" w:space="0" w:color="auto"/>
              <w:left w:val="single" w:sz="6" w:space="0" w:color="000000"/>
              <w:bottom w:val="single" w:sz="4" w:space="0" w:color="auto"/>
              <w:right w:val="single" w:sz="6" w:space="0" w:color="000000"/>
            </w:tcBorders>
          </w:tcPr>
          <w:p w14:paraId="1D539895" w14:textId="16E11AF8" w:rsidR="0075085F" w:rsidRPr="0016361A" w:rsidRDefault="0075085F" w:rsidP="0075085F">
            <w:pPr>
              <w:pStyle w:val="TAC"/>
            </w:pPr>
            <w:r w:rsidRPr="00DA326A">
              <w:t>0..1</w:t>
            </w:r>
          </w:p>
        </w:tc>
        <w:tc>
          <w:tcPr>
            <w:tcW w:w="1441" w:type="dxa"/>
            <w:tcBorders>
              <w:top w:val="single" w:sz="4" w:space="0" w:color="auto"/>
              <w:left w:val="single" w:sz="6" w:space="0" w:color="000000"/>
              <w:bottom w:val="single" w:sz="4" w:space="0" w:color="auto"/>
              <w:right w:val="single" w:sz="6" w:space="0" w:color="000000"/>
            </w:tcBorders>
          </w:tcPr>
          <w:p w14:paraId="2B114206" w14:textId="54D45C88" w:rsidR="0075085F" w:rsidRPr="0016361A" w:rsidRDefault="0075085F" w:rsidP="0075085F">
            <w:pPr>
              <w:pStyle w:val="TAL"/>
            </w:pPr>
            <w:r w:rsidRPr="00DA326A">
              <w:t>308 Permanent Redirect</w:t>
            </w:r>
          </w:p>
        </w:tc>
        <w:tc>
          <w:tcPr>
            <w:tcW w:w="4619" w:type="dxa"/>
            <w:tcBorders>
              <w:top w:val="single" w:sz="4" w:space="0" w:color="auto"/>
              <w:left w:val="single" w:sz="6" w:space="0" w:color="000000"/>
              <w:bottom w:val="single" w:sz="4" w:space="0" w:color="auto"/>
              <w:right w:val="single" w:sz="6" w:space="0" w:color="000000"/>
            </w:tcBorders>
          </w:tcPr>
          <w:p w14:paraId="71EEAF56" w14:textId="77777777" w:rsidR="0075085F" w:rsidRPr="00DA326A" w:rsidRDefault="0075085F" w:rsidP="0075085F">
            <w:pPr>
              <w:pStyle w:val="TAL"/>
            </w:pPr>
            <w:r w:rsidRPr="00DA326A">
              <w:t>Permanent redirection. The NF service consumer shall generate a Location header field containing a URI pointing to the endpoint of another NF service consumer to which the notification should be sent.</w:t>
            </w:r>
          </w:p>
          <w:p w14:paraId="6CC95F97" w14:textId="77777777" w:rsidR="0075085F" w:rsidRPr="00DA326A" w:rsidRDefault="0075085F" w:rsidP="0075085F">
            <w:pPr>
              <w:pStyle w:val="TAL"/>
            </w:pPr>
          </w:p>
          <w:p w14:paraId="501EA2CA" w14:textId="04650CAF" w:rsidR="0075085F" w:rsidRPr="0016361A" w:rsidRDefault="0075085F" w:rsidP="0075085F">
            <w:pPr>
              <w:pStyle w:val="TAL"/>
            </w:pPr>
            <w:r w:rsidRPr="00DA326A">
              <w:t>If an SCP redirects the message to another SCP then the location header field shall contain the same URI or a different URI pointing to the endpoint of the NF service consumer to which the notification should be sent.</w:t>
            </w:r>
          </w:p>
        </w:tc>
      </w:tr>
      <w:tr w:rsidR="0075085F" w:rsidRPr="00B54FF5" w14:paraId="20117ABC" w14:textId="77777777" w:rsidTr="00BD126B">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84DE9DC" w14:textId="6E3B3C3B" w:rsidR="0075085F" w:rsidRPr="0016361A" w:rsidRDefault="0075085F" w:rsidP="0075085F">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240C38DF" w14:textId="77777777" w:rsidR="00DC0F1D" w:rsidRPr="00DA326A" w:rsidRDefault="00DC0F1D" w:rsidP="00DC0F1D"/>
    <w:p w14:paraId="03EE7EE2" w14:textId="77777777" w:rsidR="00DC0F1D" w:rsidRPr="00DA326A" w:rsidRDefault="00DC0F1D" w:rsidP="00DC0F1D">
      <w:pPr>
        <w:pStyle w:val="TH"/>
      </w:pPr>
      <w:r w:rsidRPr="00DA326A">
        <w:t>Table 6.1.5.2.3.1-3: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C0F1D" w:rsidRPr="00DA326A" w14:paraId="55B38C07" w14:textId="77777777" w:rsidTr="00DC4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865C98" w14:textId="77777777" w:rsidR="00DC0F1D" w:rsidRPr="00DA326A" w:rsidRDefault="00DC0F1D" w:rsidP="00DC41E7">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9B31C7" w14:textId="77777777" w:rsidR="00DC0F1D" w:rsidRPr="00DA326A" w:rsidRDefault="00DC0F1D" w:rsidP="00DC41E7">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D14AD4" w14:textId="77777777" w:rsidR="00DC0F1D" w:rsidRPr="00DA326A" w:rsidRDefault="00DC0F1D" w:rsidP="00DC41E7">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306EF2" w14:textId="77777777" w:rsidR="00DC0F1D" w:rsidRPr="00DA326A" w:rsidRDefault="00DC0F1D" w:rsidP="00DC41E7">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1D2225" w14:textId="77777777" w:rsidR="00DC0F1D" w:rsidRPr="00DA326A" w:rsidRDefault="00DC0F1D" w:rsidP="00DC41E7">
            <w:pPr>
              <w:pStyle w:val="TAH"/>
            </w:pPr>
            <w:r w:rsidRPr="00DA326A">
              <w:t>Description</w:t>
            </w:r>
          </w:p>
        </w:tc>
      </w:tr>
      <w:tr w:rsidR="00DC0F1D" w:rsidRPr="00DA326A" w14:paraId="70E28415" w14:textId="77777777" w:rsidTr="00DC41E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0FD749" w14:textId="77777777" w:rsidR="00DC0F1D" w:rsidRPr="00DA326A" w:rsidRDefault="00DC0F1D" w:rsidP="00DC41E7">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4EC302A8"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2A49B987" w14:textId="77777777" w:rsidR="00DC0F1D" w:rsidRPr="00DA326A" w:rsidRDefault="00DC0F1D" w:rsidP="00DC41E7">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695F495B" w14:textId="77777777" w:rsidR="00DC0F1D" w:rsidRPr="00DA326A" w:rsidRDefault="00DC0F1D" w:rsidP="00DC41E7">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78E15AF" w14:textId="77777777" w:rsidR="00DC0F1D" w:rsidRPr="00DA326A" w:rsidRDefault="00DC0F1D" w:rsidP="00DC41E7">
            <w:pPr>
              <w:pStyle w:val="TAL"/>
            </w:pPr>
            <w:r w:rsidRPr="00DA326A">
              <w:t>A URI pointing to the endpoint of the NF service consumer to which the notification should be sent</w:t>
            </w:r>
          </w:p>
        </w:tc>
      </w:tr>
      <w:tr w:rsidR="00DC0F1D" w:rsidRPr="00DA326A" w14:paraId="02F77A7F" w14:textId="77777777" w:rsidTr="00DC4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F20B98" w14:textId="77777777" w:rsidR="00DC0F1D" w:rsidRPr="00DA326A" w:rsidRDefault="00DC0F1D" w:rsidP="00DC41E7">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2CB3AAB3"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03A85EC3" w14:textId="77777777" w:rsidR="00DC0F1D" w:rsidRPr="00DA326A" w:rsidRDefault="00DC0F1D" w:rsidP="00DC41E7">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6D48081F" w14:textId="77777777" w:rsidR="00DC0F1D" w:rsidRPr="00DA326A" w:rsidRDefault="00DC0F1D" w:rsidP="00DC41E7">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F6C90AF" w14:textId="77777777" w:rsidR="00DC0F1D" w:rsidRPr="00DA326A" w:rsidRDefault="00DC0F1D" w:rsidP="00DC41E7">
            <w:pPr>
              <w:pStyle w:val="TAL"/>
            </w:pPr>
            <w:r w:rsidRPr="00DA326A">
              <w:t>Identifier of the target NF (service) instance ID towards which the request is redirected</w:t>
            </w:r>
          </w:p>
        </w:tc>
      </w:tr>
    </w:tbl>
    <w:p w14:paraId="6B23036B" w14:textId="77777777" w:rsidR="00DC0F1D" w:rsidRPr="00DA326A" w:rsidRDefault="00DC0F1D" w:rsidP="00DC0F1D"/>
    <w:p w14:paraId="3947234C" w14:textId="77777777" w:rsidR="00DC0F1D" w:rsidRPr="00DA326A" w:rsidRDefault="00DC0F1D" w:rsidP="00DC0F1D">
      <w:pPr>
        <w:pStyle w:val="TH"/>
      </w:pPr>
      <w:r w:rsidRPr="00DA326A">
        <w:t>Table 6.1.5.2.3.1-4: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C0F1D" w:rsidRPr="00DA326A" w14:paraId="23385FEE" w14:textId="77777777" w:rsidTr="00DC4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21FC17" w14:textId="77777777" w:rsidR="00DC0F1D" w:rsidRPr="00DA326A" w:rsidRDefault="00DC0F1D" w:rsidP="00DC41E7">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D0E442" w14:textId="77777777" w:rsidR="00DC0F1D" w:rsidRPr="00DA326A" w:rsidRDefault="00DC0F1D" w:rsidP="00DC41E7">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D19304" w14:textId="77777777" w:rsidR="00DC0F1D" w:rsidRPr="00DA326A" w:rsidRDefault="00DC0F1D" w:rsidP="00DC41E7">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01CE87" w14:textId="77777777" w:rsidR="00DC0F1D" w:rsidRPr="00DA326A" w:rsidRDefault="00DC0F1D" w:rsidP="00DC41E7">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5CF538" w14:textId="77777777" w:rsidR="00DC0F1D" w:rsidRPr="00DA326A" w:rsidRDefault="00DC0F1D" w:rsidP="00DC41E7">
            <w:pPr>
              <w:pStyle w:val="TAH"/>
            </w:pPr>
            <w:r w:rsidRPr="00DA326A">
              <w:t>Description</w:t>
            </w:r>
          </w:p>
        </w:tc>
      </w:tr>
      <w:tr w:rsidR="00DC0F1D" w:rsidRPr="00DA326A" w14:paraId="317E6756" w14:textId="77777777" w:rsidTr="00DC41E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C4E73B" w14:textId="77777777" w:rsidR="00DC0F1D" w:rsidRPr="00DA326A" w:rsidRDefault="00DC0F1D" w:rsidP="00DC41E7">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50E79DFF"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60A51820" w14:textId="77777777" w:rsidR="00DC0F1D" w:rsidRPr="00DA326A" w:rsidRDefault="00DC0F1D" w:rsidP="00DC41E7">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389B7152" w14:textId="77777777" w:rsidR="00DC0F1D" w:rsidRPr="00DA326A" w:rsidRDefault="00DC0F1D" w:rsidP="00DC41E7">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572DA2" w14:textId="77777777" w:rsidR="00DC0F1D" w:rsidRPr="00DA326A" w:rsidRDefault="00DC0F1D" w:rsidP="00DC41E7">
            <w:pPr>
              <w:pStyle w:val="TAL"/>
            </w:pPr>
            <w:r w:rsidRPr="00DA326A">
              <w:t>A URI pointing to the endpoint of the NF service consumer to which the notification should be sent.</w:t>
            </w:r>
          </w:p>
        </w:tc>
      </w:tr>
      <w:tr w:rsidR="00DC0F1D" w:rsidRPr="00DA326A" w14:paraId="3E25D4B0" w14:textId="77777777" w:rsidTr="00DC4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4F0CA8" w14:textId="77777777" w:rsidR="00DC0F1D" w:rsidRPr="00DA326A" w:rsidRDefault="00DC0F1D" w:rsidP="00DC41E7">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48A56EA2"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0D922262" w14:textId="77777777" w:rsidR="00DC0F1D" w:rsidRPr="00DA326A" w:rsidRDefault="00DC0F1D" w:rsidP="00DC41E7">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3A3DC1CC" w14:textId="77777777" w:rsidR="00DC0F1D" w:rsidRPr="00DA326A" w:rsidRDefault="00DC0F1D" w:rsidP="00DC41E7">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4091CA" w14:textId="77777777" w:rsidR="00DC0F1D" w:rsidRPr="00DA326A" w:rsidRDefault="00DC0F1D" w:rsidP="00DC41E7">
            <w:pPr>
              <w:pStyle w:val="TAL"/>
            </w:pPr>
            <w:r w:rsidRPr="00DA326A">
              <w:t>Identifier of the target NF (service) instance ID towards which the request is redirected</w:t>
            </w:r>
          </w:p>
        </w:tc>
      </w:tr>
    </w:tbl>
    <w:p w14:paraId="599E41A8" w14:textId="77777777" w:rsidR="003E58FE" w:rsidRPr="00986E88" w:rsidRDefault="003E58FE" w:rsidP="003E58FE">
      <w:pPr>
        <w:rPr>
          <w:noProof/>
        </w:rPr>
      </w:pPr>
    </w:p>
    <w:p w14:paraId="368B4F74" w14:textId="77777777" w:rsidR="003E58FE" w:rsidRDefault="003E58FE" w:rsidP="007A4424">
      <w:pPr>
        <w:pStyle w:val="Heading3"/>
      </w:pPr>
      <w:bookmarkStart w:id="428" w:name="_Toc35971427"/>
      <w:bookmarkStart w:id="429" w:name="_Toc98500913"/>
      <w:bookmarkStart w:id="430" w:name="_Toc104297836"/>
      <w:bookmarkStart w:id="431" w:name="_Toc104300147"/>
      <w:bookmarkStart w:id="432" w:name="_Toc104792016"/>
      <w:bookmarkEnd w:id="412"/>
      <w:r>
        <w:lastRenderedPageBreak/>
        <w:t>6.1.6</w:t>
      </w:r>
      <w:r>
        <w:tab/>
        <w:t>Data Model</w:t>
      </w:r>
      <w:bookmarkEnd w:id="401"/>
      <w:bookmarkEnd w:id="428"/>
      <w:bookmarkEnd w:id="429"/>
      <w:bookmarkEnd w:id="430"/>
      <w:bookmarkEnd w:id="431"/>
      <w:bookmarkEnd w:id="432"/>
    </w:p>
    <w:p w14:paraId="1973F593" w14:textId="77777777" w:rsidR="003E58FE" w:rsidRDefault="003E58FE" w:rsidP="007A4424">
      <w:pPr>
        <w:pStyle w:val="Heading4"/>
      </w:pPr>
      <w:bookmarkStart w:id="433" w:name="_Toc510696633"/>
      <w:bookmarkStart w:id="434" w:name="_Toc35971428"/>
      <w:bookmarkStart w:id="435" w:name="_Toc98500914"/>
      <w:bookmarkStart w:id="436" w:name="_Toc104297837"/>
      <w:bookmarkStart w:id="437" w:name="_Toc104300148"/>
      <w:bookmarkStart w:id="438" w:name="_Toc104792017"/>
      <w:r>
        <w:t>6.1.6.1</w:t>
      </w:r>
      <w:r>
        <w:tab/>
        <w:t>General</w:t>
      </w:r>
      <w:bookmarkEnd w:id="433"/>
      <w:bookmarkEnd w:id="434"/>
      <w:bookmarkEnd w:id="435"/>
      <w:bookmarkEnd w:id="436"/>
      <w:bookmarkEnd w:id="437"/>
      <w:bookmarkEnd w:id="438"/>
    </w:p>
    <w:p w14:paraId="10A0D97A" w14:textId="77777777" w:rsidR="003E58FE" w:rsidRDefault="003E58FE" w:rsidP="003E58FE">
      <w:r>
        <w:t>This clause specifies the application data model supported by the API.</w:t>
      </w:r>
    </w:p>
    <w:p w14:paraId="47419059" w14:textId="384006DD" w:rsidR="003E58FE" w:rsidRDefault="003E58FE" w:rsidP="003E58FE">
      <w:r>
        <w:t>T</w:t>
      </w:r>
      <w:r w:rsidRPr="009C4D60">
        <w:t>able</w:t>
      </w:r>
      <w:r>
        <w:t xml:space="preserve"> 6.1.6.1-1 specifies </w:t>
      </w:r>
      <w:r w:rsidRPr="009C4D60">
        <w:t xml:space="preserve">the </w:t>
      </w:r>
      <w:r>
        <w:t>data types</w:t>
      </w:r>
      <w:r w:rsidRPr="009C4D60">
        <w:t xml:space="preserve"> defined for the </w:t>
      </w:r>
      <w:r w:rsidR="00EE3D2A" w:rsidRPr="005D4960">
        <w:t>Nmbstf_MBSDistributionSession</w:t>
      </w:r>
      <w:r w:rsidRPr="009C4D60">
        <w:t xml:space="preserve"> </w:t>
      </w:r>
      <w:r>
        <w:t>service based interface</w:t>
      </w:r>
      <w:r w:rsidRPr="009C4D60">
        <w:t xml:space="preserve"> protocol</w:t>
      </w:r>
      <w:r>
        <w:t>.</w:t>
      </w:r>
    </w:p>
    <w:p w14:paraId="394B6F17" w14:textId="77777777" w:rsidR="003E58FE" w:rsidRDefault="003E58FE" w:rsidP="003E58FE"/>
    <w:p w14:paraId="1DF18725" w14:textId="349B1E91" w:rsidR="003E58FE" w:rsidRPr="009C4D60" w:rsidRDefault="003E58FE" w:rsidP="003E58FE">
      <w:pPr>
        <w:pStyle w:val="TH"/>
      </w:pPr>
      <w:r w:rsidRPr="009C4D60">
        <w:t>Table</w:t>
      </w:r>
      <w:r>
        <w:t> 6.1.6.1-</w:t>
      </w:r>
      <w:r w:rsidRPr="009C4D60">
        <w:t xml:space="preserve">1: </w:t>
      </w:r>
      <w:r w:rsidR="00EE3D2A" w:rsidRPr="005D4960">
        <w:t>Nmbstf_MBSDistributionSession</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8"/>
        <w:gridCol w:w="1443"/>
        <w:gridCol w:w="3325"/>
        <w:gridCol w:w="2098"/>
      </w:tblGrid>
      <w:tr w:rsidR="003E58FE" w:rsidRPr="00B54FF5" w14:paraId="24B72954"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shd w:val="clear" w:color="auto" w:fill="C0C0C0"/>
            <w:hideMark/>
          </w:tcPr>
          <w:p w14:paraId="55DA5C59" w14:textId="77777777" w:rsidR="003E58FE" w:rsidRPr="0016361A" w:rsidRDefault="003E58FE" w:rsidP="00535339">
            <w:pPr>
              <w:pStyle w:val="TAH"/>
            </w:pPr>
            <w:r w:rsidRPr="0016361A">
              <w:t>Data type</w:t>
            </w:r>
          </w:p>
        </w:tc>
        <w:tc>
          <w:tcPr>
            <w:tcW w:w="1443" w:type="dxa"/>
            <w:tcBorders>
              <w:top w:val="single" w:sz="4" w:space="0" w:color="auto"/>
              <w:left w:val="single" w:sz="4" w:space="0" w:color="auto"/>
              <w:bottom w:val="single" w:sz="4" w:space="0" w:color="auto"/>
              <w:right w:val="single" w:sz="4" w:space="0" w:color="auto"/>
            </w:tcBorders>
            <w:shd w:val="clear" w:color="auto" w:fill="C0C0C0"/>
          </w:tcPr>
          <w:p w14:paraId="3515AE3B" w14:textId="77777777" w:rsidR="003E58FE" w:rsidRPr="0016361A" w:rsidRDefault="003E58FE" w:rsidP="00535339">
            <w:pPr>
              <w:pStyle w:val="TAH"/>
            </w:pPr>
            <w:r w:rsidRPr="0016361A">
              <w:t>Clause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1BC9D67E" w14:textId="77777777" w:rsidR="003E58FE" w:rsidRPr="0016361A" w:rsidRDefault="003E58FE" w:rsidP="00535339">
            <w:pPr>
              <w:pStyle w:val="TAH"/>
            </w:pPr>
            <w:r w:rsidRPr="0016361A">
              <w:t>Description</w:t>
            </w:r>
          </w:p>
        </w:tc>
        <w:tc>
          <w:tcPr>
            <w:tcW w:w="2098" w:type="dxa"/>
            <w:tcBorders>
              <w:top w:val="single" w:sz="4" w:space="0" w:color="auto"/>
              <w:left w:val="single" w:sz="4" w:space="0" w:color="auto"/>
              <w:bottom w:val="single" w:sz="4" w:space="0" w:color="auto"/>
              <w:right w:val="single" w:sz="4" w:space="0" w:color="auto"/>
            </w:tcBorders>
            <w:shd w:val="clear" w:color="auto" w:fill="C0C0C0"/>
          </w:tcPr>
          <w:p w14:paraId="29365712" w14:textId="77777777" w:rsidR="003E58FE" w:rsidRPr="0016361A" w:rsidRDefault="003E58FE" w:rsidP="00535339">
            <w:pPr>
              <w:pStyle w:val="TAH"/>
            </w:pPr>
            <w:r w:rsidRPr="0016361A">
              <w:t>Applicability</w:t>
            </w:r>
          </w:p>
        </w:tc>
      </w:tr>
      <w:tr w:rsidR="00EE3D2A" w:rsidRPr="00B54FF5" w14:paraId="1B277173"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1B9428D" w14:textId="7A00AA3B" w:rsidR="00EE3D2A" w:rsidRPr="0016361A" w:rsidRDefault="00EE3D2A" w:rsidP="00EE3D2A">
            <w:pPr>
              <w:pStyle w:val="TAL"/>
            </w:pPr>
            <w:r w:rsidRPr="00DA326A">
              <w:t>CreateReqData</w:t>
            </w:r>
          </w:p>
        </w:tc>
        <w:tc>
          <w:tcPr>
            <w:tcW w:w="1443" w:type="dxa"/>
            <w:tcBorders>
              <w:top w:val="single" w:sz="4" w:space="0" w:color="auto"/>
              <w:left w:val="single" w:sz="4" w:space="0" w:color="auto"/>
              <w:bottom w:val="single" w:sz="4" w:space="0" w:color="auto"/>
              <w:right w:val="single" w:sz="4" w:space="0" w:color="auto"/>
            </w:tcBorders>
          </w:tcPr>
          <w:p w14:paraId="5B3AD631" w14:textId="068FA0FC" w:rsidR="00EE3D2A" w:rsidRPr="0016361A" w:rsidRDefault="00EE3D2A" w:rsidP="00EE3D2A">
            <w:pPr>
              <w:pStyle w:val="TAL"/>
            </w:pPr>
            <w:r>
              <w:t>6.1.6.2.2</w:t>
            </w:r>
          </w:p>
        </w:tc>
        <w:tc>
          <w:tcPr>
            <w:tcW w:w="3325" w:type="dxa"/>
            <w:tcBorders>
              <w:top w:val="single" w:sz="4" w:space="0" w:color="auto"/>
              <w:left w:val="single" w:sz="4" w:space="0" w:color="auto"/>
              <w:bottom w:val="single" w:sz="4" w:space="0" w:color="auto"/>
              <w:right w:val="single" w:sz="4" w:space="0" w:color="auto"/>
            </w:tcBorders>
          </w:tcPr>
          <w:p w14:paraId="7B37EDC3" w14:textId="4F1F8749" w:rsidR="00EE3D2A" w:rsidRPr="0016361A" w:rsidRDefault="00EE3D2A" w:rsidP="00EE3D2A">
            <w:pPr>
              <w:pStyle w:val="TAL"/>
              <w:rPr>
                <w:rFonts w:cs="Arial"/>
                <w:szCs w:val="18"/>
              </w:rPr>
            </w:pPr>
            <w:r w:rsidRPr="00052626">
              <w:rPr>
                <w:rFonts w:cs="Arial"/>
                <w:szCs w:val="18"/>
              </w:rPr>
              <w:t>Data within the Create Request</w:t>
            </w:r>
          </w:p>
        </w:tc>
        <w:tc>
          <w:tcPr>
            <w:tcW w:w="2098" w:type="dxa"/>
            <w:tcBorders>
              <w:top w:val="single" w:sz="4" w:space="0" w:color="auto"/>
              <w:left w:val="single" w:sz="4" w:space="0" w:color="auto"/>
              <w:bottom w:val="single" w:sz="4" w:space="0" w:color="auto"/>
              <w:right w:val="single" w:sz="4" w:space="0" w:color="auto"/>
            </w:tcBorders>
          </w:tcPr>
          <w:p w14:paraId="2BA95B7C" w14:textId="77777777" w:rsidR="00EE3D2A" w:rsidRPr="0016361A" w:rsidRDefault="00EE3D2A" w:rsidP="00EE3D2A">
            <w:pPr>
              <w:pStyle w:val="TAL"/>
              <w:rPr>
                <w:rFonts w:cs="Arial"/>
                <w:szCs w:val="18"/>
              </w:rPr>
            </w:pPr>
          </w:p>
        </w:tc>
      </w:tr>
      <w:tr w:rsidR="00EE3D2A" w:rsidRPr="00B54FF5" w14:paraId="1106F4A1"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4EF4379" w14:textId="0795EE04" w:rsidR="00EE3D2A" w:rsidRPr="0016361A" w:rsidRDefault="00EE3D2A" w:rsidP="00EE3D2A">
            <w:pPr>
              <w:pStyle w:val="TAL"/>
            </w:pPr>
            <w:r w:rsidRPr="00DA326A">
              <w:t>CreateRspData</w:t>
            </w:r>
          </w:p>
        </w:tc>
        <w:tc>
          <w:tcPr>
            <w:tcW w:w="1443" w:type="dxa"/>
            <w:tcBorders>
              <w:top w:val="single" w:sz="4" w:space="0" w:color="auto"/>
              <w:left w:val="single" w:sz="4" w:space="0" w:color="auto"/>
              <w:bottom w:val="single" w:sz="4" w:space="0" w:color="auto"/>
              <w:right w:val="single" w:sz="4" w:space="0" w:color="auto"/>
            </w:tcBorders>
          </w:tcPr>
          <w:p w14:paraId="09FC3368" w14:textId="1DD8B18C" w:rsidR="00EE3D2A" w:rsidRPr="0016361A" w:rsidRDefault="00EE3D2A" w:rsidP="00EE3D2A">
            <w:pPr>
              <w:pStyle w:val="TAL"/>
            </w:pPr>
            <w:r>
              <w:t>6.1.6.1.3</w:t>
            </w:r>
          </w:p>
        </w:tc>
        <w:tc>
          <w:tcPr>
            <w:tcW w:w="3325" w:type="dxa"/>
            <w:tcBorders>
              <w:top w:val="single" w:sz="4" w:space="0" w:color="auto"/>
              <w:left w:val="single" w:sz="4" w:space="0" w:color="auto"/>
              <w:bottom w:val="single" w:sz="4" w:space="0" w:color="auto"/>
              <w:right w:val="single" w:sz="4" w:space="0" w:color="auto"/>
            </w:tcBorders>
          </w:tcPr>
          <w:p w14:paraId="2B4CC3F8" w14:textId="1D201424" w:rsidR="00EE3D2A" w:rsidRPr="0016361A" w:rsidRDefault="00EE3D2A" w:rsidP="00EE3D2A">
            <w:pPr>
              <w:pStyle w:val="TAL"/>
              <w:rPr>
                <w:rFonts w:cs="Arial"/>
                <w:szCs w:val="18"/>
              </w:rPr>
            </w:pPr>
            <w:r w:rsidRPr="00052626">
              <w:rPr>
                <w:rFonts w:cs="Arial"/>
                <w:szCs w:val="18"/>
              </w:rPr>
              <w:t>Data within the Create Response</w:t>
            </w:r>
          </w:p>
        </w:tc>
        <w:tc>
          <w:tcPr>
            <w:tcW w:w="2098" w:type="dxa"/>
            <w:tcBorders>
              <w:top w:val="single" w:sz="4" w:space="0" w:color="auto"/>
              <w:left w:val="single" w:sz="4" w:space="0" w:color="auto"/>
              <w:bottom w:val="single" w:sz="4" w:space="0" w:color="auto"/>
              <w:right w:val="single" w:sz="4" w:space="0" w:color="auto"/>
            </w:tcBorders>
          </w:tcPr>
          <w:p w14:paraId="3B06DADC" w14:textId="77777777" w:rsidR="00EE3D2A" w:rsidRPr="0016361A" w:rsidRDefault="00EE3D2A" w:rsidP="00EE3D2A">
            <w:pPr>
              <w:pStyle w:val="TAL"/>
              <w:rPr>
                <w:rFonts w:cs="Arial"/>
                <w:szCs w:val="18"/>
              </w:rPr>
            </w:pPr>
          </w:p>
        </w:tc>
      </w:tr>
      <w:tr w:rsidR="00EE3D2A" w:rsidRPr="00B54FF5" w14:paraId="0ABCF34F"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E8DAFE2" w14:textId="72B1591B" w:rsidR="00EE3D2A" w:rsidRPr="0016361A" w:rsidRDefault="00EE3D2A" w:rsidP="00EE3D2A">
            <w:pPr>
              <w:pStyle w:val="TAL"/>
            </w:pPr>
            <w:r w:rsidRPr="00DA326A">
              <w:t>DistSession</w:t>
            </w:r>
          </w:p>
        </w:tc>
        <w:tc>
          <w:tcPr>
            <w:tcW w:w="1443" w:type="dxa"/>
            <w:tcBorders>
              <w:top w:val="single" w:sz="4" w:space="0" w:color="auto"/>
              <w:left w:val="single" w:sz="4" w:space="0" w:color="auto"/>
              <w:bottom w:val="single" w:sz="4" w:space="0" w:color="auto"/>
              <w:right w:val="single" w:sz="4" w:space="0" w:color="auto"/>
            </w:tcBorders>
          </w:tcPr>
          <w:p w14:paraId="6CA136A2" w14:textId="18B44B36" w:rsidR="00EE3D2A" w:rsidRPr="0016361A" w:rsidRDefault="00EE3D2A" w:rsidP="00EE3D2A">
            <w:pPr>
              <w:pStyle w:val="TAL"/>
            </w:pPr>
            <w:r>
              <w:t>6.1.6.2.4</w:t>
            </w:r>
          </w:p>
        </w:tc>
        <w:tc>
          <w:tcPr>
            <w:tcW w:w="3325" w:type="dxa"/>
            <w:tcBorders>
              <w:top w:val="single" w:sz="4" w:space="0" w:color="auto"/>
              <w:left w:val="single" w:sz="4" w:space="0" w:color="auto"/>
              <w:bottom w:val="single" w:sz="4" w:space="0" w:color="auto"/>
              <w:right w:val="single" w:sz="4" w:space="0" w:color="auto"/>
            </w:tcBorders>
          </w:tcPr>
          <w:p w14:paraId="7FB9D444" w14:textId="57B60765" w:rsidR="00EE3D2A" w:rsidRPr="0016361A" w:rsidRDefault="00EE3D2A" w:rsidP="00EE3D2A">
            <w:pPr>
              <w:pStyle w:val="TAL"/>
              <w:rPr>
                <w:rFonts w:cs="Arial"/>
                <w:szCs w:val="18"/>
              </w:rPr>
            </w:pPr>
            <w:r>
              <w:rPr>
                <w:rFonts w:cs="Arial"/>
                <w:szCs w:val="18"/>
              </w:rPr>
              <w:t>Data specific to distribution session</w:t>
            </w:r>
          </w:p>
        </w:tc>
        <w:tc>
          <w:tcPr>
            <w:tcW w:w="2098" w:type="dxa"/>
            <w:tcBorders>
              <w:top w:val="single" w:sz="4" w:space="0" w:color="auto"/>
              <w:left w:val="single" w:sz="4" w:space="0" w:color="auto"/>
              <w:bottom w:val="single" w:sz="4" w:space="0" w:color="auto"/>
              <w:right w:val="single" w:sz="4" w:space="0" w:color="auto"/>
            </w:tcBorders>
          </w:tcPr>
          <w:p w14:paraId="171138CE" w14:textId="77777777" w:rsidR="00EE3D2A" w:rsidRPr="0016361A" w:rsidRDefault="00EE3D2A" w:rsidP="00EE3D2A">
            <w:pPr>
              <w:pStyle w:val="TAL"/>
              <w:rPr>
                <w:rFonts w:cs="Arial"/>
                <w:szCs w:val="18"/>
              </w:rPr>
            </w:pPr>
          </w:p>
        </w:tc>
      </w:tr>
      <w:tr w:rsidR="00EE3D2A" w:rsidRPr="00B54FF5" w14:paraId="465067DE"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C5A86AC" w14:textId="7D46910B" w:rsidR="00EE3D2A" w:rsidRPr="0016361A" w:rsidRDefault="00EE3D2A" w:rsidP="00EE3D2A">
            <w:pPr>
              <w:pStyle w:val="TAL"/>
            </w:pPr>
            <w:r>
              <w:t>Obj</w:t>
            </w:r>
            <w:r w:rsidRPr="00DA326A">
              <w:t>DistributionData</w:t>
            </w:r>
          </w:p>
        </w:tc>
        <w:tc>
          <w:tcPr>
            <w:tcW w:w="1443" w:type="dxa"/>
            <w:tcBorders>
              <w:top w:val="single" w:sz="4" w:space="0" w:color="auto"/>
              <w:left w:val="single" w:sz="4" w:space="0" w:color="auto"/>
              <w:bottom w:val="single" w:sz="4" w:space="0" w:color="auto"/>
              <w:right w:val="single" w:sz="4" w:space="0" w:color="auto"/>
            </w:tcBorders>
          </w:tcPr>
          <w:p w14:paraId="77ED3B70" w14:textId="17374DA8" w:rsidR="00EE3D2A" w:rsidRPr="0016361A" w:rsidRDefault="00EE3D2A" w:rsidP="00EE3D2A">
            <w:pPr>
              <w:pStyle w:val="TAL"/>
            </w:pPr>
            <w:r>
              <w:t>6.1.6.2.5</w:t>
            </w:r>
          </w:p>
        </w:tc>
        <w:tc>
          <w:tcPr>
            <w:tcW w:w="3325" w:type="dxa"/>
            <w:tcBorders>
              <w:top w:val="single" w:sz="4" w:space="0" w:color="auto"/>
              <w:left w:val="single" w:sz="4" w:space="0" w:color="auto"/>
              <w:bottom w:val="single" w:sz="4" w:space="0" w:color="auto"/>
              <w:right w:val="single" w:sz="4" w:space="0" w:color="auto"/>
            </w:tcBorders>
          </w:tcPr>
          <w:p w14:paraId="630E386A" w14:textId="3FAAE6D8" w:rsidR="00EE3D2A" w:rsidRPr="0016361A" w:rsidRDefault="00EE3D2A" w:rsidP="00EE3D2A">
            <w:pPr>
              <w:pStyle w:val="TAL"/>
              <w:rPr>
                <w:rFonts w:cs="Arial"/>
                <w:szCs w:val="18"/>
              </w:rPr>
            </w:pPr>
            <w:r>
              <w:rPr>
                <w:rFonts w:cs="Arial"/>
                <w:szCs w:val="18"/>
              </w:rPr>
              <w:t>Data specific to Object Distribution Method</w:t>
            </w:r>
          </w:p>
        </w:tc>
        <w:tc>
          <w:tcPr>
            <w:tcW w:w="2098" w:type="dxa"/>
            <w:tcBorders>
              <w:top w:val="single" w:sz="4" w:space="0" w:color="auto"/>
              <w:left w:val="single" w:sz="4" w:space="0" w:color="auto"/>
              <w:bottom w:val="single" w:sz="4" w:space="0" w:color="auto"/>
              <w:right w:val="single" w:sz="4" w:space="0" w:color="auto"/>
            </w:tcBorders>
          </w:tcPr>
          <w:p w14:paraId="339716BF" w14:textId="77777777" w:rsidR="00EE3D2A" w:rsidRPr="0016361A" w:rsidRDefault="00EE3D2A" w:rsidP="00EE3D2A">
            <w:pPr>
              <w:pStyle w:val="TAL"/>
              <w:rPr>
                <w:rFonts w:cs="Arial"/>
                <w:szCs w:val="18"/>
              </w:rPr>
            </w:pPr>
          </w:p>
        </w:tc>
      </w:tr>
      <w:tr w:rsidR="00EE3D2A" w:rsidRPr="00B54FF5" w14:paraId="68BC0855"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7CB10AB" w14:textId="1A66CAE2" w:rsidR="00EE3D2A" w:rsidRPr="0016361A" w:rsidRDefault="00EE3D2A" w:rsidP="00EE3D2A">
            <w:pPr>
              <w:pStyle w:val="TAL"/>
            </w:pPr>
            <w:r w:rsidRPr="00DA326A">
              <w:t>PktDistributionData</w:t>
            </w:r>
          </w:p>
        </w:tc>
        <w:tc>
          <w:tcPr>
            <w:tcW w:w="1443" w:type="dxa"/>
            <w:tcBorders>
              <w:top w:val="single" w:sz="4" w:space="0" w:color="auto"/>
              <w:left w:val="single" w:sz="4" w:space="0" w:color="auto"/>
              <w:bottom w:val="single" w:sz="4" w:space="0" w:color="auto"/>
              <w:right w:val="single" w:sz="4" w:space="0" w:color="auto"/>
            </w:tcBorders>
          </w:tcPr>
          <w:p w14:paraId="044B4817" w14:textId="7481EE7B" w:rsidR="00EE3D2A" w:rsidRPr="0016361A" w:rsidRDefault="00EE3D2A" w:rsidP="00EE3D2A">
            <w:pPr>
              <w:pStyle w:val="TAL"/>
            </w:pPr>
            <w:r>
              <w:t>6.1.6.2.6</w:t>
            </w:r>
          </w:p>
        </w:tc>
        <w:tc>
          <w:tcPr>
            <w:tcW w:w="3325" w:type="dxa"/>
            <w:tcBorders>
              <w:top w:val="single" w:sz="4" w:space="0" w:color="auto"/>
              <w:left w:val="single" w:sz="4" w:space="0" w:color="auto"/>
              <w:bottom w:val="single" w:sz="4" w:space="0" w:color="auto"/>
              <w:right w:val="single" w:sz="4" w:space="0" w:color="auto"/>
            </w:tcBorders>
          </w:tcPr>
          <w:p w14:paraId="57195745" w14:textId="37A6CF3C" w:rsidR="00EE3D2A" w:rsidRPr="0016361A" w:rsidRDefault="00EE3D2A" w:rsidP="00EE3D2A">
            <w:pPr>
              <w:pStyle w:val="TAL"/>
              <w:rPr>
                <w:rFonts w:cs="Arial"/>
                <w:szCs w:val="18"/>
              </w:rPr>
            </w:pPr>
            <w:r>
              <w:rPr>
                <w:rFonts w:cs="Arial"/>
                <w:szCs w:val="18"/>
              </w:rPr>
              <w:t>Data specific to Packet Distribution Method</w:t>
            </w:r>
          </w:p>
        </w:tc>
        <w:tc>
          <w:tcPr>
            <w:tcW w:w="2098" w:type="dxa"/>
            <w:tcBorders>
              <w:top w:val="single" w:sz="4" w:space="0" w:color="auto"/>
              <w:left w:val="single" w:sz="4" w:space="0" w:color="auto"/>
              <w:bottom w:val="single" w:sz="4" w:space="0" w:color="auto"/>
              <w:right w:val="single" w:sz="4" w:space="0" w:color="auto"/>
            </w:tcBorders>
          </w:tcPr>
          <w:p w14:paraId="0235E5C3" w14:textId="77777777" w:rsidR="00EE3D2A" w:rsidRPr="0016361A" w:rsidRDefault="00EE3D2A" w:rsidP="00EE3D2A">
            <w:pPr>
              <w:pStyle w:val="TAL"/>
              <w:rPr>
                <w:rFonts w:cs="Arial"/>
                <w:szCs w:val="18"/>
              </w:rPr>
            </w:pPr>
          </w:p>
        </w:tc>
      </w:tr>
      <w:tr w:rsidR="00EE3D2A" w:rsidRPr="00B54FF5" w14:paraId="6CE71982"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66B0948B" w14:textId="1568EFAA" w:rsidR="00EE3D2A" w:rsidRPr="0016361A" w:rsidRDefault="00EE3D2A" w:rsidP="00EE3D2A">
            <w:pPr>
              <w:pStyle w:val="TAL"/>
            </w:pPr>
            <w:r w:rsidRPr="00DA326A">
              <w:t>StatusSubscribeReqData</w:t>
            </w:r>
          </w:p>
        </w:tc>
        <w:tc>
          <w:tcPr>
            <w:tcW w:w="1443" w:type="dxa"/>
            <w:tcBorders>
              <w:top w:val="single" w:sz="4" w:space="0" w:color="auto"/>
              <w:left w:val="single" w:sz="4" w:space="0" w:color="auto"/>
              <w:bottom w:val="single" w:sz="4" w:space="0" w:color="auto"/>
              <w:right w:val="single" w:sz="4" w:space="0" w:color="auto"/>
            </w:tcBorders>
          </w:tcPr>
          <w:p w14:paraId="1F3F7329" w14:textId="75BF0F71" w:rsidR="00EE3D2A" w:rsidRPr="0016361A" w:rsidRDefault="00EE3D2A" w:rsidP="00EE3D2A">
            <w:pPr>
              <w:pStyle w:val="TAL"/>
            </w:pPr>
            <w:r>
              <w:t>6.1.6.2.7</w:t>
            </w:r>
          </w:p>
        </w:tc>
        <w:tc>
          <w:tcPr>
            <w:tcW w:w="3325" w:type="dxa"/>
            <w:tcBorders>
              <w:top w:val="single" w:sz="4" w:space="0" w:color="auto"/>
              <w:left w:val="single" w:sz="4" w:space="0" w:color="auto"/>
              <w:bottom w:val="single" w:sz="4" w:space="0" w:color="auto"/>
              <w:right w:val="single" w:sz="4" w:space="0" w:color="auto"/>
            </w:tcBorders>
          </w:tcPr>
          <w:p w14:paraId="6031BD7D" w14:textId="3DC05537" w:rsidR="00EE3D2A" w:rsidRPr="0016361A" w:rsidRDefault="00EE3D2A" w:rsidP="00EE3D2A">
            <w:pPr>
              <w:pStyle w:val="TAL"/>
              <w:rPr>
                <w:rFonts w:cs="Arial"/>
                <w:szCs w:val="18"/>
              </w:rPr>
            </w:pPr>
            <w:r>
              <w:rPr>
                <w:rFonts w:cs="Arial"/>
                <w:szCs w:val="18"/>
              </w:rPr>
              <w:t>Data within Subscription creation request</w:t>
            </w:r>
          </w:p>
        </w:tc>
        <w:tc>
          <w:tcPr>
            <w:tcW w:w="2098" w:type="dxa"/>
            <w:tcBorders>
              <w:top w:val="single" w:sz="4" w:space="0" w:color="auto"/>
              <w:left w:val="single" w:sz="4" w:space="0" w:color="auto"/>
              <w:bottom w:val="single" w:sz="4" w:space="0" w:color="auto"/>
              <w:right w:val="single" w:sz="4" w:space="0" w:color="auto"/>
            </w:tcBorders>
          </w:tcPr>
          <w:p w14:paraId="6F3F5D31" w14:textId="77777777" w:rsidR="00EE3D2A" w:rsidRPr="0016361A" w:rsidRDefault="00EE3D2A" w:rsidP="00EE3D2A">
            <w:pPr>
              <w:pStyle w:val="TAL"/>
              <w:rPr>
                <w:rFonts w:cs="Arial"/>
                <w:szCs w:val="18"/>
              </w:rPr>
            </w:pPr>
          </w:p>
        </w:tc>
      </w:tr>
      <w:tr w:rsidR="00EE3D2A" w:rsidRPr="00B54FF5" w14:paraId="72F0DF88"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444C8F43" w14:textId="1691FFDE" w:rsidR="00EE3D2A" w:rsidRPr="0016361A" w:rsidRDefault="00EE3D2A" w:rsidP="00EE3D2A">
            <w:pPr>
              <w:pStyle w:val="TAL"/>
            </w:pPr>
            <w:r w:rsidRPr="00DA326A">
              <w:t>StatusSubscribeRspData</w:t>
            </w:r>
          </w:p>
        </w:tc>
        <w:tc>
          <w:tcPr>
            <w:tcW w:w="1443" w:type="dxa"/>
            <w:tcBorders>
              <w:top w:val="single" w:sz="4" w:space="0" w:color="auto"/>
              <w:left w:val="single" w:sz="4" w:space="0" w:color="auto"/>
              <w:bottom w:val="single" w:sz="4" w:space="0" w:color="auto"/>
              <w:right w:val="single" w:sz="4" w:space="0" w:color="auto"/>
            </w:tcBorders>
          </w:tcPr>
          <w:p w14:paraId="4820E304" w14:textId="7A1195CD" w:rsidR="00EE3D2A" w:rsidRPr="0016361A" w:rsidRDefault="00EE3D2A" w:rsidP="00EE3D2A">
            <w:pPr>
              <w:pStyle w:val="TAL"/>
            </w:pPr>
            <w:r>
              <w:t>6.1.6.2.8</w:t>
            </w:r>
          </w:p>
        </w:tc>
        <w:tc>
          <w:tcPr>
            <w:tcW w:w="3325" w:type="dxa"/>
            <w:tcBorders>
              <w:top w:val="single" w:sz="4" w:space="0" w:color="auto"/>
              <w:left w:val="single" w:sz="4" w:space="0" w:color="auto"/>
              <w:bottom w:val="single" w:sz="4" w:space="0" w:color="auto"/>
              <w:right w:val="single" w:sz="4" w:space="0" w:color="auto"/>
            </w:tcBorders>
          </w:tcPr>
          <w:p w14:paraId="30B1FCF3" w14:textId="0FACD57B" w:rsidR="00EE3D2A" w:rsidRPr="0016361A" w:rsidRDefault="00EE3D2A" w:rsidP="00EE3D2A">
            <w:pPr>
              <w:pStyle w:val="TAL"/>
              <w:rPr>
                <w:rFonts w:cs="Arial"/>
                <w:szCs w:val="18"/>
              </w:rPr>
            </w:pPr>
            <w:r>
              <w:rPr>
                <w:rFonts w:cs="Arial"/>
                <w:szCs w:val="18"/>
              </w:rPr>
              <w:t>Data within Subscription creation response</w:t>
            </w:r>
          </w:p>
        </w:tc>
        <w:tc>
          <w:tcPr>
            <w:tcW w:w="2098" w:type="dxa"/>
            <w:tcBorders>
              <w:top w:val="single" w:sz="4" w:space="0" w:color="auto"/>
              <w:left w:val="single" w:sz="4" w:space="0" w:color="auto"/>
              <w:bottom w:val="single" w:sz="4" w:space="0" w:color="auto"/>
              <w:right w:val="single" w:sz="4" w:space="0" w:color="auto"/>
            </w:tcBorders>
          </w:tcPr>
          <w:p w14:paraId="3741D0B7" w14:textId="77777777" w:rsidR="00EE3D2A" w:rsidRPr="0016361A" w:rsidRDefault="00EE3D2A" w:rsidP="00EE3D2A">
            <w:pPr>
              <w:pStyle w:val="TAL"/>
              <w:rPr>
                <w:rFonts w:cs="Arial"/>
                <w:szCs w:val="18"/>
              </w:rPr>
            </w:pPr>
          </w:p>
        </w:tc>
      </w:tr>
      <w:tr w:rsidR="00EE3D2A" w:rsidRPr="00B54FF5" w14:paraId="4CD30D77"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5BBC128B" w14:textId="74869AD5" w:rsidR="00EE3D2A" w:rsidRPr="0016361A" w:rsidRDefault="00EE3D2A" w:rsidP="00EE3D2A">
            <w:pPr>
              <w:pStyle w:val="TAL"/>
            </w:pPr>
            <w:r w:rsidRPr="00DA326A">
              <w:t>StatusNotifyReqData</w:t>
            </w:r>
          </w:p>
        </w:tc>
        <w:tc>
          <w:tcPr>
            <w:tcW w:w="1443" w:type="dxa"/>
            <w:tcBorders>
              <w:top w:val="single" w:sz="4" w:space="0" w:color="auto"/>
              <w:left w:val="single" w:sz="4" w:space="0" w:color="auto"/>
              <w:bottom w:val="single" w:sz="4" w:space="0" w:color="auto"/>
              <w:right w:val="single" w:sz="4" w:space="0" w:color="auto"/>
            </w:tcBorders>
          </w:tcPr>
          <w:p w14:paraId="59205302" w14:textId="6AEEE4B2" w:rsidR="00EE3D2A" w:rsidRPr="0016361A" w:rsidRDefault="00EE3D2A" w:rsidP="00EE3D2A">
            <w:pPr>
              <w:pStyle w:val="TAL"/>
            </w:pPr>
            <w:r>
              <w:t>6.1.6.2.9</w:t>
            </w:r>
          </w:p>
        </w:tc>
        <w:tc>
          <w:tcPr>
            <w:tcW w:w="3325" w:type="dxa"/>
            <w:tcBorders>
              <w:top w:val="single" w:sz="4" w:space="0" w:color="auto"/>
              <w:left w:val="single" w:sz="4" w:space="0" w:color="auto"/>
              <w:bottom w:val="single" w:sz="4" w:space="0" w:color="auto"/>
              <w:right w:val="single" w:sz="4" w:space="0" w:color="auto"/>
            </w:tcBorders>
          </w:tcPr>
          <w:p w14:paraId="481D5EE0" w14:textId="69C882AA" w:rsidR="00EE3D2A" w:rsidRPr="0016361A" w:rsidRDefault="00EE3D2A" w:rsidP="00EE3D2A">
            <w:pPr>
              <w:pStyle w:val="TAL"/>
              <w:rPr>
                <w:rFonts w:cs="Arial"/>
                <w:szCs w:val="18"/>
              </w:rPr>
            </w:pPr>
            <w:r>
              <w:rPr>
                <w:rFonts w:cs="Arial"/>
                <w:szCs w:val="18"/>
              </w:rPr>
              <w:t>Data within Notification request</w:t>
            </w:r>
          </w:p>
        </w:tc>
        <w:tc>
          <w:tcPr>
            <w:tcW w:w="2098" w:type="dxa"/>
            <w:tcBorders>
              <w:top w:val="single" w:sz="4" w:space="0" w:color="auto"/>
              <w:left w:val="single" w:sz="4" w:space="0" w:color="auto"/>
              <w:bottom w:val="single" w:sz="4" w:space="0" w:color="auto"/>
              <w:right w:val="single" w:sz="4" w:space="0" w:color="auto"/>
            </w:tcBorders>
          </w:tcPr>
          <w:p w14:paraId="29CD877A" w14:textId="77777777" w:rsidR="00EE3D2A" w:rsidRPr="0016361A" w:rsidRDefault="00EE3D2A" w:rsidP="00EE3D2A">
            <w:pPr>
              <w:pStyle w:val="TAL"/>
              <w:rPr>
                <w:rFonts w:cs="Arial"/>
                <w:szCs w:val="18"/>
              </w:rPr>
            </w:pPr>
          </w:p>
        </w:tc>
      </w:tr>
      <w:tr w:rsidR="00EE3D2A" w:rsidRPr="00B54FF5" w14:paraId="26DD44FC"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D431B39" w14:textId="4C49934A" w:rsidR="00EE3D2A" w:rsidRPr="0016361A" w:rsidRDefault="00EE3D2A" w:rsidP="00EE3D2A">
            <w:pPr>
              <w:pStyle w:val="TAL"/>
            </w:pPr>
            <w:r>
              <w:t>DistSessionSubscription</w:t>
            </w:r>
          </w:p>
        </w:tc>
        <w:tc>
          <w:tcPr>
            <w:tcW w:w="1443" w:type="dxa"/>
            <w:tcBorders>
              <w:top w:val="single" w:sz="4" w:space="0" w:color="auto"/>
              <w:left w:val="single" w:sz="4" w:space="0" w:color="auto"/>
              <w:bottom w:val="single" w:sz="4" w:space="0" w:color="auto"/>
              <w:right w:val="single" w:sz="4" w:space="0" w:color="auto"/>
            </w:tcBorders>
          </w:tcPr>
          <w:p w14:paraId="627824A2" w14:textId="3DA46E6D" w:rsidR="00EE3D2A" w:rsidRPr="0016361A" w:rsidRDefault="00EE3D2A" w:rsidP="00EE3D2A">
            <w:pPr>
              <w:pStyle w:val="TAL"/>
            </w:pPr>
            <w:r>
              <w:t>6.1.6.2.10</w:t>
            </w:r>
          </w:p>
        </w:tc>
        <w:tc>
          <w:tcPr>
            <w:tcW w:w="3325" w:type="dxa"/>
            <w:tcBorders>
              <w:top w:val="single" w:sz="4" w:space="0" w:color="auto"/>
              <w:left w:val="single" w:sz="4" w:space="0" w:color="auto"/>
              <w:bottom w:val="single" w:sz="4" w:space="0" w:color="auto"/>
              <w:right w:val="single" w:sz="4" w:space="0" w:color="auto"/>
            </w:tcBorders>
          </w:tcPr>
          <w:p w14:paraId="36224D45" w14:textId="682D1EB1" w:rsidR="00EE3D2A" w:rsidRPr="0016361A" w:rsidRDefault="00EE3D2A" w:rsidP="00EE3D2A">
            <w:pPr>
              <w:pStyle w:val="TAL"/>
              <w:rPr>
                <w:rFonts w:cs="Arial"/>
                <w:szCs w:val="18"/>
              </w:rPr>
            </w:pPr>
            <w:r>
              <w:rPr>
                <w:rFonts w:cs="Arial"/>
                <w:szCs w:val="18"/>
              </w:rPr>
              <w:t>Data specific to subscription request</w:t>
            </w:r>
          </w:p>
        </w:tc>
        <w:tc>
          <w:tcPr>
            <w:tcW w:w="2098" w:type="dxa"/>
            <w:tcBorders>
              <w:top w:val="single" w:sz="4" w:space="0" w:color="auto"/>
              <w:left w:val="single" w:sz="4" w:space="0" w:color="auto"/>
              <w:bottom w:val="single" w:sz="4" w:space="0" w:color="auto"/>
              <w:right w:val="single" w:sz="4" w:space="0" w:color="auto"/>
            </w:tcBorders>
          </w:tcPr>
          <w:p w14:paraId="5CFB118D" w14:textId="77777777" w:rsidR="00EE3D2A" w:rsidRPr="0016361A" w:rsidRDefault="00EE3D2A" w:rsidP="00EE3D2A">
            <w:pPr>
              <w:pStyle w:val="TAL"/>
              <w:rPr>
                <w:rFonts w:cs="Arial"/>
                <w:szCs w:val="18"/>
              </w:rPr>
            </w:pPr>
          </w:p>
        </w:tc>
      </w:tr>
      <w:tr w:rsidR="00EE3D2A" w:rsidRPr="00B54FF5" w14:paraId="3BA21855"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8A9B05A" w14:textId="25FF5700" w:rsidR="00EE3D2A" w:rsidRPr="0016361A" w:rsidRDefault="00EE3D2A" w:rsidP="00EE3D2A">
            <w:pPr>
              <w:pStyle w:val="TAL"/>
            </w:pPr>
            <w:r>
              <w:t>DistSessionEventReportList</w:t>
            </w:r>
          </w:p>
        </w:tc>
        <w:tc>
          <w:tcPr>
            <w:tcW w:w="1443" w:type="dxa"/>
            <w:tcBorders>
              <w:top w:val="single" w:sz="4" w:space="0" w:color="auto"/>
              <w:left w:val="single" w:sz="4" w:space="0" w:color="auto"/>
              <w:bottom w:val="single" w:sz="4" w:space="0" w:color="auto"/>
              <w:right w:val="single" w:sz="4" w:space="0" w:color="auto"/>
            </w:tcBorders>
          </w:tcPr>
          <w:p w14:paraId="70DF306E" w14:textId="4FB967A7" w:rsidR="00EE3D2A" w:rsidRPr="0016361A" w:rsidRDefault="00EE3D2A" w:rsidP="00EE3D2A">
            <w:pPr>
              <w:pStyle w:val="TAL"/>
            </w:pPr>
            <w:r>
              <w:t>6.1.6.2.11</w:t>
            </w:r>
          </w:p>
        </w:tc>
        <w:tc>
          <w:tcPr>
            <w:tcW w:w="3325" w:type="dxa"/>
            <w:tcBorders>
              <w:top w:val="single" w:sz="4" w:space="0" w:color="auto"/>
              <w:left w:val="single" w:sz="4" w:space="0" w:color="auto"/>
              <w:bottom w:val="single" w:sz="4" w:space="0" w:color="auto"/>
              <w:right w:val="single" w:sz="4" w:space="0" w:color="auto"/>
            </w:tcBorders>
          </w:tcPr>
          <w:p w14:paraId="3D51CD98" w14:textId="16CA448B" w:rsidR="00EE3D2A" w:rsidRPr="0016361A" w:rsidRDefault="00EE3D2A" w:rsidP="00EE3D2A">
            <w:pPr>
              <w:pStyle w:val="TAL"/>
              <w:rPr>
                <w:rFonts w:cs="Arial"/>
                <w:szCs w:val="18"/>
              </w:rPr>
            </w:pPr>
            <w:r>
              <w:rPr>
                <w:rFonts w:cs="Arial"/>
                <w:szCs w:val="18"/>
              </w:rPr>
              <w:t>MBS distribution session event report list</w:t>
            </w:r>
          </w:p>
        </w:tc>
        <w:tc>
          <w:tcPr>
            <w:tcW w:w="2098" w:type="dxa"/>
            <w:tcBorders>
              <w:top w:val="single" w:sz="4" w:space="0" w:color="auto"/>
              <w:left w:val="single" w:sz="4" w:space="0" w:color="auto"/>
              <w:bottom w:val="single" w:sz="4" w:space="0" w:color="auto"/>
              <w:right w:val="single" w:sz="4" w:space="0" w:color="auto"/>
            </w:tcBorders>
          </w:tcPr>
          <w:p w14:paraId="06490DC6" w14:textId="77777777" w:rsidR="00EE3D2A" w:rsidRPr="0016361A" w:rsidRDefault="00EE3D2A" w:rsidP="00EE3D2A">
            <w:pPr>
              <w:pStyle w:val="TAL"/>
              <w:rPr>
                <w:rFonts w:cs="Arial"/>
                <w:szCs w:val="18"/>
              </w:rPr>
            </w:pPr>
          </w:p>
        </w:tc>
      </w:tr>
      <w:tr w:rsidR="00EE3D2A" w:rsidRPr="00B54FF5" w14:paraId="232146DE"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1EC7DF2" w14:textId="68B437EC" w:rsidR="00EE3D2A" w:rsidRPr="0016361A" w:rsidRDefault="00EE3D2A" w:rsidP="00EE3D2A">
            <w:pPr>
              <w:pStyle w:val="TAL"/>
            </w:pPr>
            <w:r>
              <w:t>DistSessionEventReport</w:t>
            </w:r>
          </w:p>
        </w:tc>
        <w:tc>
          <w:tcPr>
            <w:tcW w:w="1443" w:type="dxa"/>
            <w:tcBorders>
              <w:top w:val="single" w:sz="4" w:space="0" w:color="auto"/>
              <w:left w:val="single" w:sz="4" w:space="0" w:color="auto"/>
              <w:bottom w:val="single" w:sz="4" w:space="0" w:color="auto"/>
              <w:right w:val="single" w:sz="4" w:space="0" w:color="auto"/>
            </w:tcBorders>
          </w:tcPr>
          <w:p w14:paraId="68A860C3" w14:textId="64D2581C" w:rsidR="00EE3D2A" w:rsidRPr="0016361A" w:rsidRDefault="00EE3D2A" w:rsidP="00EE3D2A">
            <w:pPr>
              <w:pStyle w:val="TAL"/>
            </w:pPr>
            <w:r>
              <w:t>6.1.6.2.12</w:t>
            </w:r>
          </w:p>
        </w:tc>
        <w:tc>
          <w:tcPr>
            <w:tcW w:w="3325" w:type="dxa"/>
            <w:tcBorders>
              <w:top w:val="single" w:sz="4" w:space="0" w:color="auto"/>
              <w:left w:val="single" w:sz="4" w:space="0" w:color="auto"/>
              <w:bottom w:val="single" w:sz="4" w:space="0" w:color="auto"/>
              <w:right w:val="single" w:sz="4" w:space="0" w:color="auto"/>
            </w:tcBorders>
          </w:tcPr>
          <w:p w14:paraId="1E950D5C" w14:textId="748B2247" w:rsidR="00EE3D2A" w:rsidRPr="0016361A" w:rsidRDefault="00EE3D2A" w:rsidP="00EE3D2A">
            <w:pPr>
              <w:pStyle w:val="TAL"/>
              <w:rPr>
                <w:rFonts w:cs="Arial"/>
                <w:szCs w:val="18"/>
              </w:rPr>
            </w:pPr>
            <w:r>
              <w:rPr>
                <w:rFonts w:cs="Arial"/>
                <w:szCs w:val="18"/>
              </w:rPr>
              <w:t>MBS distribution session event report</w:t>
            </w:r>
          </w:p>
        </w:tc>
        <w:tc>
          <w:tcPr>
            <w:tcW w:w="2098" w:type="dxa"/>
            <w:tcBorders>
              <w:top w:val="single" w:sz="4" w:space="0" w:color="auto"/>
              <w:left w:val="single" w:sz="4" w:space="0" w:color="auto"/>
              <w:bottom w:val="single" w:sz="4" w:space="0" w:color="auto"/>
              <w:right w:val="single" w:sz="4" w:space="0" w:color="auto"/>
            </w:tcBorders>
          </w:tcPr>
          <w:p w14:paraId="572E37D8" w14:textId="77777777" w:rsidR="00EE3D2A" w:rsidRPr="0016361A" w:rsidRDefault="00EE3D2A" w:rsidP="00EE3D2A">
            <w:pPr>
              <w:pStyle w:val="TAL"/>
              <w:rPr>
                <w:rFonts w:cs="Arial"/>
                <w:szCs w:val="18"/>
              </w:rPr>
            </w:pPr>
          </w:p>
        </w:tc>
      </w:tr>
      <w:tr w:rsidR="00BA7F00" w:rsidRPr="00B54FF5" w14:paraId="06D6B490"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A89C018" w14:textId="5E0C3CA6" w:rsidR="00BA7F00" w:rsidRDefault="00BA7F00" w:rsidP="00EE3D2A">
            <w:pPr>
              <w:pStyle w:val="TAL"/>
            </w:pPr>
            <w:r w:rsidRPr="00BA7F00">
              <w:t>UpTrafficFlowInfo</w:t>
            </w:r>
          </w:p>
        </w:tc>
        <w:tc>
          <w:tcPr>
            <w:tcW w:w="1443" w:type="dxa"/>
            <w:tcBorders>
              <w:top w:val="single" w:sz="4" w:space="0" w:color="auto"/>
              <w:left w:val="single" w:sz="4" w:space="0" w:color="auto"/>
              <w:bottom w:val="single" w:sz="4" w:space="0" w:color="auto"/>
              <w:right w:val="single" w:sz="4" w:space="0" w:color="auto"/>
            </w:tcBorders>
          </w:tcPr>
          <w:p w14:paraId="019B2FDD" w14:textId="0412AC83" w:rsidR="00BA7F00" w:rsidRDefault="00C4251F" w:rsidP="00EE3D2A">
            <w:pPr>
              <w:pStyle w:val="TAL"/>
            </w:pPr>
            <w:r>
              <w:t>6.1.6.2.13</w:t>
            </w:r>
          </w:p>
        </w:tc>
        <w:tc>
          <w:tcPr>
            <w:tcW w:w="3325" w:type="dxa"/>
            <w:tcBorders>
              <w:top w:val="single" w:sz="4" w:space="0" w:color="auto"/>
              <w:left w:val="single" w:sz="4" w:space="0" w:color="auto"/>
              <w:bottom w:val="single" w:sz="4" w:space="0" w:color="auto"/>
              <w:right w:val="single" w:sz="4" w:space="0" w:color="auto"/>
            </w:tcBorders>
          </w:tcPr>
          <w:p w14:paraId="3987EE47" w14:textId="76944615" w:rsidR="00BA7F00" w:rsidRDefault="00C4251F" w:rsidP="00EE3D2A">
            <w:pPr>
              <w:pStyle w:val="TAL"/>
              <w:rPr>
                <w:rFonts w:cs="Arial"/>
                <w:szCs w:val="18"/>
              </w:rPr>
            </w:pPr>
            <w:r w:rsidRPr="00C4251F">
              <w:rPr>
                <w:rFonts w:cs="Arial"/>
                <w:szCs w:val="18"/>
              </w:rPr>
              <w:t>IP Multicast Address and Port Number</w:t>
            </w:r>
          </w:p>
        </w:tc>
        <w:tc>
          <w:tcPr>
            <w:tcW w:w="2098" w:type="dxa"/>
            <w:tcBorders>
              <w:top w:val="single" w:sz="4" w:space="0" w:color="auto"/>
              <w:left w:val="single" w:sz="4" w:space="0" w:color="auto"/>
              <w:bottom w:val="single" w:sz="4" w:space="0" w:color="auto"/>
              <w:right w:val="single" w:sz="4" w:space="0" w:color="auto"/>
            </w:tcBorders>
          </w:tcPr>
          <w:p w14:paraId="2ECCEE17" w14:textId="77777777" w:rsidR="00BA7F00" w:rsidRPr="0016361A" w:rsidRDefault="00BA7F00" w:rsidP="00EE3D2A">
            <w:pPr>
              <w:pStyle w:val="TAL"/>
              <w:rPr>
                <w:rFonts w:cs="Arial"/>
                <w:szCs w:val="18"/>
              </w:rPr>
            </w:pPr>
          </w:p>
        </w:tc>
      </w:tr>
      <w:tr w:rsidR="005D2ADE" w:rsidRPr="00B54FF5" w14:paraId="2E7DF1C9"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74D0BA53" w14:textId="573C57D7" w:rsidR="005D2ADE" w:rsidRPr="00BA7F00" w:rsidRDefault="005D2ADE" w:rsidP="005D2ADE">
            <w:pPr>
              <w:pStyle w:val="TAL"/>
            </w:pPr>
            <w:r>
              <w:t>MbStfIngestAddr</w:t>
            </w:r>
          </w:p>
        </w:tc>
        <w:tc>
          <w:tcPr>
            <w:tcW w:w="1443" w:type="dxa"/>
            <w:tcBorders>
              <w:top w:val="single" w:sz="4" w:space="0" w:color="auto"/>
              <w:left w:val="single" w:sz="4" w:space="0" w:color="auto"/>
              <w:bottom w:val="single" w:sz="4" w:space="0" w:color="auto"/>
              <w:right w:val="single" w:sz="4" w:space="0" w:color="auto"/>
            </w:tcBorders>
          </w:tcPr>
          <w:p w14:paraId="06890581" w14:textId="0E013B73" w:rsidR="005D2ADE" w:rsidRDefault="005D2ADE" w:rsidP="005D2ADE">
            <w:pPr>
              <w:pStyle w:val="TAL"/>
            </w:pPr>
            <w:r>
              <w:t>6.1.6.2.14</w:t>
            </w:r>
          </w:p>
        </w:tc>
        <w:tc>
          <w:tcPr>
            <w:tcW w:w="3325" w:type="dxa"/>
            <w:tcBorders>
              <w:top w:val="single" w:sz="4" w:space="0" w:color="auto"/>
              <w:left w:val="single" w:sz="4" w:space="0" w:color="auto"/>
              <w:bottom w:val="single" w:sz="4" w:space="0" w:color="auto"/>
              <w:right w:val="single" w:sz="4" w:space="0" w:color="auto"/>
            </w:tcBorders>
          </w:tcPr>
          <w:p w14:paraId="51A4E95F" w14:textId="1F49EABC" w:rsidR="005D2ADE" w:rsidRPr="00C4251F" w:rsidRDefault="005D2ADE" w:rsidP="005D2ADE">
            <w:pPr>
              <w:pStyle w:val="TAL"/>
              <w:rPr>
                <w:rFonts w:cs="Arial"/>
                <w:szCs w:val="18"/>
              </w:rPr>
            </w:pPr>
            <w:r>
              <w:rPr>
                <w:rFonts w:cs="Arial"/>
                <w:szCs w:val="18"/>
              </w:rPr>
              <w:t>MBSTF Ingest Addresses</w:t>
            </w:r>
          </w:p>
        </w:tc>
        <w:tc>
          <w:tcPr>
            <w:tcW w:w="2098" w:type="dxa"/>
            <w:tcBorders>
              <w:top w:val="single" w:sz="4" w:space="0" w:color="auto"/>
              <w:left w:val="single" w:sz="4" w:space="0" w:color="auto"/>
              <w:bottom w:val="single" w:sz="4" w:space="0" w:color="auto"/>
              <w:right w:val="single" w:sz="4" w:space="0" w:color="auto"/>
            </w:tcBorders>
          </w:tcPr>
          <w:p w14:paraId="3E99D49A" w14:textId="77777777" w:rsidR="005D2ADE" w:rsidRPr="0016361A" w:rsidRDefault="005D2ADE" w:rsidP="005D2ADE">
            <w:pPr>
              <w:pStyle w:val="TAL"/>
              <w:rPr>
                <w:rFonts w:cs="Arial"/>
                <w:szCs w:val="18"/>
              </w:rPr>
            </w:pPr>
          </w:p>
        </w:tc>
      </w:tr>
      <w:tr w:rsidR="005D2ADE" w:rsidRPr="00B54FF5" w14:paraId="5CF83BA9"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4C5CE279" w14:textId="71BEED16" w:rsidR="005D2ADE" w:rsidRPr="00BA7F00" w:rsidRDefault="005D2ADE" w:rsidP="005D2ADE">
            <w:pPr>
              <w:pStyle w:val="TAL"/>
            </w:pPr>
            <w:r>
              <w:t>ExtSsm</w:t>
            </w:r>
          </w:p>
        </w:tc>
        <w:tc>
          <w:tcPr>
            <w:tcW w:w="1443" w:type="dxa"/>
            <w:tcBorders>
              <w:top w:val="single" w:sz="4" w:space="0" w:color="auto"/>
              <w:left w:val="single" w:sz="4" w:space="0" w:color="auto"/>
              <w:bottom w:val="single" w:sz="4" w:space="0" w:color="auto"/>
              <w:right w:val="single" w:sz="4" w:space="0" w:color="auto"/>
            </w:tcBorders>
          </w:tcPr>
          <w:p w14:paraId="226922C3" w14:textId="296A1ACB" w:rsidR="005D2ADE" w:rsidRDefault="005D2ADE" w:rsidP="005D2ADE">
            <w:pPr>
              <w:pStyle w:val="TAL"/>
            </w:pPr>
            <w:r>
              <w:t>6.1.6.2.15</w:t>
            </w:r>
          </w:p>
        </w:tc>
        <w:tc>
          <w:tcPr>
            <w:tcW w:w="3325" w:type="dxa"/>
            <w:tcBorders>
              <w:top w:val="single" w:sz="4" w:space="0" w:color="auto"/>
              <w:left w:val="single" w:sz="4" w:space="0" w:color="auto"/>
              <w:bottom w:val="single" w:sz="4" w:space="0" w:color="auto"/>
              <w:right w:val="single" w:sz="4" w:space="0" w:color="auto"/>
            </w:tcBorders>
          </w:tcPr>
          <w:p w14:paraId="36674E69" w14:textId="6DA574E6" w:rsidR="005D2ADE" w:rsidRPr="00C4251F" w:rsidRDefault="005D2ADE" w:rsidP="005D2ADE">
            <w:pPr>
              <w:pStyle w:val="TAL"/>
              <w:rPr>
                <w:rFonts w:cs="Arial"/>
                <w:szCs w:val="18"/>
              </w:rPr>
            </w:pPr>
            <w:r>
              <w:rPr>
                <w:rFonts w:cs="Arial"/>
                <w:szCs w:val="18"/>
              </w:rPr>
              <w:t>SSM and Port Number</w:t>
            </w:r>
          </w:p>
        </w:tc>
        <w:tc>
          <w:tcPr>
            <w:tcW w:w="2098" w:type="dxa"/>
            <w:tcBorders>
              <w:top w:val="single" w:sz="4" w:space="0" w:color="auto"/>
              <w:left w:val="single" w:sz="4" w:space="0" w:color="auto"/>
              <w:bottom w:val="single" w:sz="4" w:space="0" w:color="auto"/>
              <w:right w:val="single" w:sz="4" w:space="0" w:color="auto"/>
            </w:tcBorders>
          </w:tcPr>
          <w:p w14:paraId="3437D522" w14:textId="77777777" w:rsidR="005D2ADE" w:rsidRPr="0016361A" w:rsidRDefault="005D2ADE" w:rsidP="005D2ADE">
            <w:pPr>
              <w:pStyle w:val="TAL"/>
              <w:rPr>
                <w:rFonts w:cs="Arial"/>
                <w:szCs w:val="18"/>
              </w:rPr>
            </w:pPr>
          </w:p>
        </w:tc>
      </w:tr>
      <w:tr w:rsidR="005D2ADE" w:rsidRPr="00B54FF5" w14:paraId="3F866949"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5B02814F" w14:textId="18AF0484" w:rsidR="005D2ADE" w:rsidRPr="0016361A" w:rsidRDefault="005D2ADE" w:rsidP="005D2ADE">
            <w:pPr>
              <w:pStyle w:val="TAL"/>
            </w:pPr>
            <w:r w:rsidRPr="00DA326A">
              <w:t>DistSessionState</w:t>
            </w:r>
          </w:p>
        </w:tc>
        <w:tc>
          <w:tcPr>
            <w:tcW w:w="1443" w:type="dxa"/>
            <w:tcBorders>
              <w:top w:val="single" w:sz="4" w:space="0" w:color="auto"/>
              <w:left w:val="single" w:sz="4" w:space="0" w:color="auto"/>
              <w:bottom w:val="single" w:sz="4" w:space="0" w:color="auto"/>
              <w:right w:val="single" w:sz="4" w:space="0" w:color="auto"/>
            </w:tcBorders>
          </w:tcPr>
          <w:p w14:paraId="0A27A2F9" w14:textId="0D4D0636" w:rsidR="005D2ADE" w:rsidRPr="0016361A" w:rsidRDefault="005D2ADE" w:rsidP="005D2ADE">
            <w:pPr>
              <w:pStyle w:val="TAL"/>
            </w:pPr>
            <w:r>
              <w:t>6.1.6.3.3</w:t>
            </w:r>
          </w:p>
        </w:tc>
        <w:tc>
          <w:tcPr>
            <w:tcW w:w="3325" w:type="dxa"/>
            <w:tcBorders>
              <w:top w:val="single" w:sz="4" w:space="0" w:color="auto"/>
              <w:left w:val="single" w:sz="4" w:space="0" w:color="auto"/>
              <w:bottom w:val="single" w:sz="4" w:space="0" w:color="auto"/>
              <w:right w:val="single" w:sz="4" w:space="0" w:color="auto"/>
            </w:tcBorders>
          </w:tcPr>
          <w:p w14:paraId="2DA3D3D2" w14:textId="5EF3F951" w:rsidR="005D2ADE" w:rsidRPr="0016361A" w:rsidRDefault="005D2ADE" w:rsidP="005D2ADE">
            <w:pPr>
              <w:pStyle w:val="TAL"/>
              <w:rPr>
                <w:rFonts w:cs="Arial"/>
                <w:szCs w:val="18"/>
              </w:rPr>
            </w:pPr>
            <w:r>
              <w:rPr>
                <w:rFonts w:cs="Arial"/>
                <w:szCs w:val="18"/>
              </w:rPr>
              <w:t>MBS distribution session state</w:t>
            </w:r>
          </w:p>
        </w:tc>
        <w:tc>
          <w:tcPr>
            <w:tcW w:w="2098" w:type="dxa"/>
            <w:tcBorders>
              <w:top w:val="single" w:sz="4" w:space="0" w:color="auto"/>
              <w:left w:val="single" w:sz="4" w:space="0" w:color="auto"/>
              <w:bottom w:val="single" w:sz="4" w:space="0" w:color="auto"/>
              <w:right w:val="single" w:sz="4" w:space="0" w:color="auto"/>
            </w:tcBorders>
          </w:tcPr>
          <w:p w14:paraId="0101DCF6" w14:textId="77777777" w:rsidR="005D2ADE" w:rsidRPr="0016361A" w:rsidRDefault="005D2ADE" w:rsidP="005D2ADE">
            <w:pPr>
              <w:pStyle w:val="TAL"/>
              <w:rPr>
                <w:rFonts w:cs="Arial"/>
                <w:szCs w:val="18"/>
              </w:rPr>
            </w:pPr>
          </w:p>
        </w:tc>
      </w:tr>
      <w:tr w:rsidR="005D2ADE" w:rsidRPr="00B54FF5" w14:paraId="7F98D801"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48ABC60" w14:textId="50B07F00" w:rsidR="005D2ADE" w:rsidRPr="0016361A" w:rsidRDefault="005D2ADE" w:rsidP="005D2ADE">
            <w:pPr>
              <w:pStyle w:val="TAL"/>
            </w:pPr>
            <w:r>
              <w:rPr>
                <w:lang w:eastAsia="zh-CN"/>
              </w:rPr>
              <w:t>ObjDistributionOperatingMode</w:t>
            </w:r>
          </w:p>
        </w:tc>
        <w:tc>
          <w:tcPr>
            <w:tcW w:w="1443" w:type="dxa"/>
            <w:tcBorders>
              <w:top w:val="single" w:sz="4" w:space="0" w:color="auto"/>
              <w:left w:val="single" w:sz="4" w:space="0" w:color="auto"/>
              <w:bottom w:val="single" w:sz="4" w:space="0" w:color="auto"/>
              <w:right w:val="single" w:sz="4" w:space="0" w:color="auto"/>
            </w:tcBorders>
          </w:tcPr>
          <w:p w14:paraId="49698019" w14:textId="1E051664" w:rsidR="005D2ADE" w:rsidRPr="0016361A" w:rsidRDefault="005D2ADE" w:rsidP="005D2ADE">
            <w:pPr>
              <w:pStyle w:val="TAL"/>
            </w:pPr>
            <w:r>
              <w:t>6.1.6.3.4</w:t>
            </w:r>
          </w:p>
        </w:tc>
        <w:tc>
          <w:tcPr>
            <w:tcW w:w="3325" w:type="dxa"/>
            <w:tcBorders>
              <w:top w:val="single" w:sz="4" w:space="0" w:color="auto"/>
              <w:left w:val="single" w:sz="4" w:space="0" w:color="auto"/>
              <w:bottom w:val="single" w:sz="4" w:space="0" w:color="auto"/>
              <w:right w:val="single" w:sz="4" w:space="0" w:color="auto"/>
            </w:tcBorders>
          </w:tcPr>
          <w:p w14:paraId="6F641506" w14:textId="4438C9AD" w:rsidR="005D2ADE" w:rsidRPr="0016361A" w:rsidRDefault="005D2ADE" w:rsidP="005D2ADE">
            <w:pPr>
              <w:pStyle w:val="TAL"/>
              <w:rPr>
                <w:rFonts w:cs="Arial"/>
                <w:szCs w:val="18"/>
              </w:rPr>
            </w:pPr>
            <w:r>
              <w:rPr>
                <w:rFonts w:cs="Arial"/>
                <w:szCs w:val="18"/>
              </w:rPr>
              <w:t>Operating Mode for Object distribution method</w:t>
            </w:r>
          </w:p>
        </w:tc>
        <w:tc>
          <w:tcPr>
            <w:tcW w:w="2098" w:type="dxa"/>
            <w:tcBorders>
              <w:top w:val="single" w:sz="4" w:space="0" w:color="auto"/>
              <w:left w:val="single" w:sz="4" w:space="0" w:color="auto"/>
              <w:bottom w:val="single" w:sz="4" w:space="0" w:color="auto"/>
              <w:right w:val="single" w:sz="4" w:space="0" w:color="auto"/>
            </w:tcBorders>
          </w:tcPr>
          <w:p w14:paraId="6D876E21" w14:textId="77777777" w:rsidR="005D2ADE" w:rsidRPr="0016361A" w:rsidRDefault="005D2ADE" w:rsidP="005D2ADE">
            <w:pPr>
              <w:pStyle w:val="TAL"/>
              <w:rPr>
                <w:rFonts w:cs="Arial"/>
                <w:szCs w:val="18"/>
              </w:rPr>
            </w:pPr>
          </w:p>
        </w:tc>
      </w:tr>
      <w:tr w:rsidR="005D2ADE" w:rsidRPr="00B54FF5" w14:paraId="13481FC3"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509AA169" w14:textId="519DD966" w:rsidR="005D2ADE" w:rsidRPr="0016361A" w:rsidRDefault="005D2ADE" w:rsidP="005D2ADE">
            <w:pPr>
              <w:pStyle w:val="TAL"/>
            </w:pPr>
            <w:r>
              <w:t>Obj</w:t>
            </w:r>
            <w:r w:rsidRPr="00A559E3">
              <w:t>AcquisitionMethod</w:t>
            </w:r>
          </w:p>
        </w:tc>
        <w:tc>
          <w:tcPr>
            <w:tcW w:w="1443" w:type="dxa"/>
            <w:tcBorders>
              <w:top w:val="single" w:sz="4" w:space="0" w:color="auto"/>
              <w:left w:val="single" w:sz="4" w:space="0" w:color="auto"/>
              <w:bottom w:val="single" w:sz="4" w:space="0" w:color="auto"/>
              <w:right w:val="single" w:sz="4" w:space="0" w:color="auto"/>
            </w:tcBorders>
          </w:tcPr>
          <w:p w14:paraId="572F0918" w14:textId="2FA9F8F2" w:rsidR="005D2ADE" w:rsidRPr="0016361A" w:rsidRDefault="005D2ADE" w:rsidP="005D2ADE">
            <w:pPr>
              <w:pStyle w:val="TAL"/>
            </w:pPr>
            <w:r>
              <w:t>6.1.6.3.5</w:t>
            </w:r>
          </w:p>
        </w:tc>
        <w:tc>
          <w:tcPr>
            <w:tcW w:w="3325" w:type="dxa"/>
            <w:tcBorders>
              <w:top w:val="single" w:sz="4" w:space="0" w:color="auto"/>
              <w:left w:val="single" w:sz="4" w:space="0" w:color="auto"/>
              <w:bottom w:val="single" w:sz="4" w:space="0" w:color="auto"/>
              <w:right w:val="single" w:sz="4" w:space="0" w:color="auto"/>
            </w:tcBorders>
          </w:tcPr>
          <w:p w14:paraId="427CB04A" w14:textId="26C01C0E" w:rsidR="005D2ADE" w:rsidRPr="0016361A" w:rsidRDefault="005D2ADE" w:rsidP="005D2ADE">
            <w:pPr>
              <w:pStyle w:val="TAL"/>
              <w:rPr>
                <w:rFonts w:cs="Arial"/>
                <w:szCs w:val="18"/>
              </w:rPr>
            </w:pPr>
            <w:r>
              <w:rPr>
                <w:rFonts w:cs="Arial"/>
                <w:szCs w:val="18"/>
              </w:rPr>
              <w:t>Object acquisition method</w:t>
            </w:r>
          </w:p>
        </w:tc>
        <w:tc>
          <w:tcPr>
            <w:tcW w:w="2098" w:type="dxa"/>
            <w:tcBorders>
              <w:top w:val="single" w:sz="4" w:space="0" w:color="auto"/>
              <w:left w:val="single" w:sz="4" w:space="0" w:color="auto"/>
              <w:bottom w:val="single" w:sz="4" w:space="0" w:color="auto"/>
              <w:right w:val="single" w:sz="4" w:space="0" w:color="auto"/>
            </w:tcBorders>
          </w:tcPr>
          <w:p w14:paraId="4483E72A" w14:textId="77777777" w:rsidR="005D2ADE" w:rsidRPr="0016361A" w:rsidRDefault="005D2ADE" w:rsidP="005D2ADE">
            <w:pPr>
              <w:pStyle w:val="TAL"/>
              <w:rPr>
                <w:rFonts w:cs="Arial"/>
                <w:szCs w:val="18"/>
              </w:rPr>
            </w:pPr>
          </w:p>
        </w:tc>
      </w:tr>
      <w:tr w:rsidR="005D2ADE" w:rsidRPr="00B54FF5" w14:paraId="5B45D192"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183AAEB8" w14:textId="33010B25" w:rsidR="005D2ADE" w:rsidRPr="0016361A" w:rsidRDefault="005D2ADE" w:rsidP="005D2ADE">
            <w:pPr>
              <w:pStyle w:val="TAL"/>
            </w:pPr>
            <w:r>
              <w:rPr>
                <w:lang w:eastAsia="zh-CN"/>
              </w:rPr>
              <w:t>PktDistributionOperatingMode</w:t>
            </w:r>
          </w:p>
        </w:tc>
        <w:tc>
          <w:tcPr>
            <w:tcW w:w="1443" w:type="dxa"/>
            <w:tcBorders>
              <w:top w:val="single" w:sz="4" w:space="0" w:color="auto"/>
              <w:left w:val="single" w:sz="4" w:space="0" w:color="auto"/>
              <w:bottom w:val="single" w:sz="4" w:space="0" w:color="auto"/>
              <w:right w:val="single" w:sz="4" w:space="0" w:color="auto"/>
            </w:tcBorders>
          </w:tcPr>
          <w:p w14:paraId="1E4D9127" w14:textId="4A155DE9" w:rsidR="005D2ADE" w:rsidRPr="0016361A" w:rsidRDefault="005D2ADE" w:rsidP="005D2ADE">
            <w:pPr>
              <w:pStyle w:val="TAL"/>
            </w:pPr>
            <w:r>
              <w:t>6.1.6.3.6</w:t>
            </w:r>
          </w:p>
        </w:tc>
        <w:tc>
          <w:tcPr>
            <w:tcW w:w="3325" w:type="dxa"/>
            <w:tcBorders>
              <w:top w:val="single" w:sz="4" w:space="0" w:color="auto"/>
              <w:left w:val="single" w:sz="4" w:space="0" w:color="auto"/>
              <w:bottom w:val="single" w:sz="4" w:space="0" w:color="auto"/>
              <w:right w:val="single" w:sz="4" w:space="0" w:color="auto"/>
            </w:tcBorders>
          </w:tcPr>
          <w:p w14:paraId="20C64383" w14:textId="30C09AD2" w:rsidR="005D2ADE" w:rsidRPr="0016361A" w:rsidRDefault="005D2ADE" w:rsidP="005D2ADE">
            <w:pPr>
              <w:pStyle w:val="TAL"/>
              <w:rPr>
                <w:rFonts w:cs="Arial"/>
                <w:szCs w:val="18"/>
              </w:rPr>
            </w:pPr>
            <w:r>
              <w:rPr>
                <w:rFonts w:cs="Arial"/>
                <w:szCs w:val="18"/>
              </w:rPr>
              <w:t>Operating Mode for Packet distribution method</w:t>
            </w:r>
          </w:p>
        </w:tc>
        <w:tc>
          <w:tcPr>
            <w:tcW w:w="2098" w:type="dxa"/>
            <w:tcBorders>
              <w:top w:val="single" w:sz="4" w:space="0" w:color="auto"/>
              <w:left w:val="single" w:sz="4" w:space="0" w:color="auto"/>
              <w:bottom w:val="single" w:sz="4" w:space="0" w:color="auto"/>
              <w:right w:val="single" w:sz="4" w:space="0" w:color="auto"/>
            </w:tcBorders>
          </w:tcPr>
          <w:p w14:paraId="7118B0DC" w14:textId="77777777" w:rsidR="005D2ADE" w:rsidRPr="0016361A" w:rsidRDefault="005D2ADE" w:rsidP="005D2ADE">
            <w:pPr>
              <w:pStyle w:val="TAL"/>
              <w:rPr>
                <w:rFonts w:cs="Arial"/>
                <w:szCs w:val="18"/>
              </w:rPr>
            </w:pPr>
          </w:p>
        </w:tc>
      </w:tr>
      <w:tr w:rsidR="005D2ADE" w:rsidRPr="00B54FF5" w14:paraId="4BB89E51"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AD505E1" w14:textId="680048B2" w:rsidR="005D2ADE" w:rsidRPr="0016361A" w:rsidRDefault="005D2ADE" w:rsidP="005D2ADE">
            <w:pPr>
              <w:pStyle w:val="TAL"/>
            </w:pPr>
            <w:r>
              <w:t>DistSession</w:t>
            </w:r>
            <w:r w:rsidRPr="00052626">
              <w:t>Event</w:t>
            </w:r>
            <w:r>
              <w:t>Type</w:t>
            </w:r>
          </w:p>
        </w:tc>
        <w:tc>
          <w:tcPr>
            <w:tcW w:w="1443" w:type="dxa"/>
            <w:tcBorders>
              <w:top w:val="single" w:sz="4" w:space="0" w:color="auto"/>
              <w:left w:val="single" w:sz="4" w:space="0" w:color="auto"/>
              <w:bottom w:val="single" w:sz="4" w:space="0" w:color="auto"/>
              <w:right w:val="single" w:sz="4" w:space="0" w:color="auto"/>
            </w:tcBorders>
          </w:tcPr>
          <w:p w14:paraId="494F52FE" w14:textId="6DF1CFC5" w:rsidR="005D2ADE" w:rsidRPr="0016361A" w:rsidRDefault="005D2ADE" w:rsidP="005D2ADE">
            <w:pPr>
              <w:pStyle w:val="TAL"/>
            </w:pPr>
            <w:r>
              <w:t>6.1.6.3.7</w:t>
            </w:r>
          </w:p>
        </w:tc>
        <w:tc>
          <w:tcPr>
            <w:tcW w:w="3325" w:type="dxa"/>
            <w:tcBorders>
              <w:top w:val="single" w:sz="4" w:space="0" w:color="auto"/>
              <w:left w:val="single" w:sz="4" w:space="0" w:color="auto"/>
              <w:bottom w:val="single" w:sz="4" w:space="0" w:color="auto"/>
              <w:right w:val="single" w:sz="4" w:space="0" w:color="auto"/>
            </w:tcBorders>
          </w:tcPr>
          <w:p w14:paraId="032FB457" w14:textId="70BCA31D" w:rsidR="005D2ADE" w:rsidRPr="0016361A" w:rsidRDefault="005D2ADE" w:rsidP="005D2ADE">
            <w:pPr>
              <w:pStyle w:val="TAL"/>
              <w:rPr>
                <w:rFonts w:cs="Arial"/>
                <w:szCs w:val="18"/>
              </w:rPr>
            </w:pPr>
            <w:r>
              <w:rPr>
                <w:rFonts w:cs="Arial"/>
                <w:szCs w:val="18"/>
              </w:rPr>
              <w:t>MBS distribution session event type</w:t>
            </w:r>
          </w:p>
        </w:tc>
        <w:tc>
          <w:tcPr>
            <w:tcW w:w="2098" w:type="dxa"/>
            <w:tcBorders>
              <w:top w:val="single" w:sz="4" w:space="0" w:color="auto"/>
              <w:left w:val="single" w:sz="4" w:space="0" w:color="auto"/>
              <w:bottom w:val="single" w:sz="4" w:space="0" w:color="auto"/>
              <w:right w:val="single" w:sz="4" w:space="0" w:color="auto"/>
            </w:tcBorders>
          </w:tcPr>
          <w:p w14:paraId="58262DD1" w14:textId="77777777" w:rsidR="005D2ADE" w:rsidRPr="0016361A" w:rsidRDefault="005D2ADE" w:rsidP="005D2ADE">
            <w:pPr>
              <w:pStyle w:val="TAL"/>
              <w:rPr>
                <w:rFonts w:cs="Arial"/>
                <w:szCs w:val="18"/>
              </w:rPr>
            </w:pPr>
          </w:p>
        </w:tc>
      </w:tr>
      <w:tr w:rsidR="00977441" w:rsidRPr="00B54FF5" w14:paraId="742C03E7"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2375CED" w14:textId="6381FC6E" w:rsidR="00977441" w:rsidRDefault="00977441" w:rsidP="00977441">
            <w:pPr>
              <w:pStyle w:val="TAL"/>
            </w:pPr>
            <w:r>
              <w:t>PktIngestMethod</w:t>
            </w:r>
          </w:p>
        </w:tc>
        <w:tc>
          <w:tcPr>
            <w:tcW w:w="1443" w:type="dxa"/>
            <w:tcBorders>
              <w:top w:val="single" w:sz="4" w:space="0" w:color="auto"/>
              <w:left w:val="single" w:sz="4" w:space="0" w:color="auto"/>
              <w:bottom w:val="single" w:sz="4" w:space="0" w:color="auto"/>
              <w:right w:val="single" w:sz="4" w:space="0" w:color="auto"/>
            </w:tcBorders>
          </w:tcPr>
          <w:p w14:paraId="10F4B4BC" w14:textId="53FBA448" w:rsidR="00977441" w:rsidRDefault="00977441" w:rsidP="00977441">
            <w:pPr>
              <w:pStyle w:val="TAL"/>
            </w:pPr>
            <w:r>
              <w:t>6.1.6.3.</w:t>
            </w:r>
            <w:r w:rsidR="006B74E4">
              <w:t>8</w:t>
            </w:r>
          </w:p>
        </w:tc>
        <w:tc>
          <w:tcPr>
            <w:tcW w:w="3325" w:type="dxa"/>
            <w:tcBorders>
              <w:top w:val="single" w:sz="4" w:space="0" w:color="auto"/>
              <w:left w:val="single" w:sz="4" w:space="0" w:color="auto"/>
              <w:bottom w:val="single" w:sz="4" w:space="0" w:color="auto"/>
              <w:right w:val="single" w:sz="4" w:space="0" w:color="auto"/>
            </w:tcBorders>
          </w:tcPr>
          <w:p w14:paraId="16C65276" w14:textId="6F971896" w:rsidR="00977441" w:rsidRDefault="00977441" w:rsidP="00977441">
            <w:pPr>
              <w:pStyle w:val="TAL"/>
              <w:rPr>
                <w:rFonts w:cs="Arial"/>
                <w:szCs w:val="18"/>
              </w:rPr>
            </w:pPr>
            <w:r>
              <w:rPr>
                <w:rFonts w:cs="Arial"/>
                <w:szCs w:val="18"/>
              </w:rPr>
              <w:t>Packet Ingest Method</w:t>
            </w:r>
          </w:p>
        </w:tc>
        <w:tc>
          <w:tcPr>
            <w:tcW w:w="2098" w:type="dxa"/>
            <w:tcBorders>
              <w:top w:val="single" w:sz="4" w:space="0" w:color="auto"/>
              <w:left w:val="single" w:sz="4" w:space="0" w:color="auto"/>
              <w:bottom w:val="single" w:sz="4" w:space="0" w:color="auto"/>
              <w:right w:val="single" w:sz="4" w:space="0" w:color="auto"/>
            </w:tcBorders>
          </w:tcPr>
          <w:p w14:paraId="51563B41" w14:textId="77777777" w:rsidR="00977441" w:rsidRPr="0016361A" w:rsidRDefault="00977441" w:rsidP="00977441">
            <w:pPr>
              <w:pStyle w:val="TAL"/>
              <w:rPr>
                <w:rFonts w:cs="Arial"/>
                <w:szCs w:val="18"/>
              </w:rPr>
            </w:pPr>
          </w:p>
        </w:tc>
      </w:tr>
      <w:tr w:rsidR="002440F6" w:rsidRPr="00B54FF5" w14:paraId="6EAA72CB"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C906258" w14:textId="2CDE0E3E" w:rsidR="002440F6" w:rsidRDefault="002440F6" w:rsidP="002440F6">
            <w:pPr>
              <w:pStyle w:val="TAL"/>
            </w:pPr>
            <w:r>
              <w:t>ObjPullFreq</w:t>
            </w:r>
          </w:p>
        </w:tc>
        <w:tc>
          <w:tcPr>
            <w:tcW w:w="1443" w:type="dxa"/>
            <w:tcBorders>
              <w:top w:val="single" w:sz="4" w:space="0" w:color="auto"/>
              <w:left w:val="single" w:sz="4" w:space="0" w:color="auto"/>
              <w:bottom w:val="single" w:sz="4" w:space="0" w:color="auto"/>
              <w:right w:val="single" w:sz="4" w:space="0" w:color="auto"/>
            </w:tcBorders>
          </w:tcPr>
          <w:p w14:paraId="3A198C95" w14:textId="2EEB285C" w:rsidR="002440F6" w:rsidRDefault="002440F6" w:rsidP="002440F6">
            <w:pPr>
              <w:pStyle w:val="TAL"/>
            </w:pPr>
            <w:r>
              <w:t>6.1.6.3.9</w:t>
            </w:r>
          </w:p>
        </w:tc>
        <w:tc>
          <w:tcPr>
            <w:tcW w:w="3325" w:type="dxa"/>
            <w:tcBorders>
              <w:top w:val="single" w:sz="4" w:space="0" w:color="auto"/>
              <w:left w:val="single" w:sz="4" w:space="0" w:color="auto"/>
              <w:bottom w:val="single" w:sz="4" w:space="0" w:color="auto"/>
              <w:right w:val="single" w:sz="4" w:space="0" w:color="auto"/>
            </w:tcBorders>
          </w:tcPr>
          <w:p w14:paraId="0133045A" w14:textId="55CE4EBE" w:rsidR="002440F6" w:rsidRDefault="002440F6" w:rsidP="002440F6">
            <w:pPr>
              <w:pStyle w:val="TAL"/>
              <w:rPr>
                <w:rFonts w:cs="Arial"/>
                <w:szCs w:val="18"/>
              </w:rPr>
            </w:pPr>
            <w:r>
              <w:rPr>
                <w:rFonts w:cs="Arial"/>
                <w:szCs w:val="18"/>
              </w:rPr>
              <w:t>Frequency of Pull of an object carousel</w:t>
            </w:r>
          </w:p>
        </w:tc>
        <w:tc>
          <w:tcPr>
            <w:tcW w:w="2098" w:type="dxa"/>
            <w:tcBorders>
              <w:top w:val="single" w:sz="4" w:space="0" w:color="auto"/>
              <w:left w:val="single" w:sz="4" w:space="0" w:color="auto"/>
              <w:bottom w:val="single" w:sz="4" w:space="0" w:color="auto"/>
              <w:right w:val="single" w:sz="4" w:space="0" w:color="auto"/>
            </w:tcBorders>
          </w:tcPr>
          <w:p w14:paraId="1D3AAA78" w14:textId="77777777" w:rsidR="002440F6" w:rsidRPr="0016361A" w:rsidRDefault="002440F6" w:rsidP="002440F6">
            <w:pPr>
              <w:pStyle w:val="TAL"/>
              <w:rPr>
                <w:rFonts w:cs="Arial"/>
                <w:szCs w:val="18"/>
              </w:rPr>
            </w:pPr>
          </w:p>
        </w:tc>
      </w:tr>
    </w:tbl>
    <w:p w14:paraId="5338149B" w14:textId="77777777" w:rsidR="003E58FE" w:rsidRDefault="003E58FE" w:rsidP="003E58FE"/>
    <w:p w14:paraId="297B5142" w14:textId="0C7DCF93" w:rsidR="003E58FE" w:rsidRDefault="003E58FE" w:rsidP="003E58FE">
      <w:r>
        <w:t>T</w:t>
      </w:r>
      <w:r w:rsidRPr="009C4D60">
        <w:t>able</w:t>
      </w:r>
      <w:r>
        <w:t> 6.1.6.1-2 specifies data types</w:t>
      </w:r>
      <w:r w:rsidRPr="009C4D60">
        <w:t xml:space="preserve"> </w:t>
      </w:r>
      <w:r>
        <w:t xml:space="preserve">re-used by </w:t>
      </w:r>
      <w:r w:rsidRPr="009C4D60">
        <w:t xml:space="preserve">the </w:t>
      </w:r>
      <w:r w:rsidR="00EE3D2A" w:rsidRPr="005D4960">
        <w:t>Nmbstf_MBSDistributionSession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EE3D2A" w:rsidRPr="005D4960">
        <w:t>Nmbstf_MBSDistributionSession</w:t>
      </w:r>
      <w:r w:rsidRPr="009C4D60">
        <w:t xml:space="preserve"> </w:t>
      </w:r>
      <w:r>
        <w:t>service based interface.</w:t>
      </w:r>
    </w:p>
    <w:p w14:paraId="7AE9075F" w14:textId="3F7B887D" w:rsidR="003E58FE" w:rsidRPr="009C4D60" w:rsidRDefault="003E58FE" w:rsidP="003E58FE">
      <w:pPr>
        <w:pStyle w:val="TH"/>
      </w:pPr>
      <w:r w:rsidRPr="009C4D60">
        <w:lastRenderedPageBreak/>
        <w:t>Table</w:t>
      </w:r>
      <w:r>
        <w:t> 6.1.6.1-2</w:t>
      </w:r>
      <w:r w:rsidRPr="009C4D60">
        <w:t xml:space="preserve">: </w:t>
      </w:r>
      <w:r w:rsidR="00EE3D2A" w:rsidRPr="005D4960">
        <w:t>Nmbstf_MBSDistributionSession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7"/>
        <w:gridCol w:w="1848"/>
        <w:gridCol w:w="3613"/>
        <w:gridCol w:w="2216"/>
      </w:tblGrid>
      <w:tr w:rsidR="003E58FE" w:rsidRPr="00B54FF5" w14:paraId="4C12C5F3"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shd w:val="clear" w:color="auto" w:fill="C0C0C0"/>
            <w:hideMark/>
          </w:tcPr>
          <w:p w14:paraId="58CCC2C4" w14:textId="77777777" w:rsidR="003E58FE" w:rsidRPr="0016361A" w:rsidRDefault="003E58FE" w:rsidP="00535339">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258D1C3" w14:textId="77777777" w:rsidR="003E58FE" w:rsidRPr="0016361A" w:rsidRDefault="003E58FE" w:rsidP="00535339">
            <w:pPr>
              <w:pStyle w:val="TAH"/>
            </w:pPr>
            <w:r w:rsidRPr="0016361A">
              <w:t>Reference</w:t>
            </w:r>
          </w:p>
        </w:tc>
        <w:tc>
          <w:tcPr>
            <w:tcW w:w="3613" w:type="dxa"/>
            <w:tcBorders>
              <w:top w:val="single" w:sz="4" w:space="0" w:color="auto"/>
              <w:left w:val="single" w:sz="4" w:space="0" w:color="auto"/>
              <w:bottom w:val="single" w:sz="4" w:space="0" w:color="auto"/>
              <w:right w:val="single" w:sz="4" w:space="0" w:color="auto"/>
            </w:tcBorders>
            <w:shd w:val="clear" w:color="auto" w:fill="C0C0C0"/>
            <w:hideMark/>
          </w:tcPr>
          <w:p w14:paraId="647409A4" w14:textId="77777777" w:rsidR="003E58FE" w:rsidRPr="0016361A" w:rsidRDefault="003E58FE" w:rsidP="00535339">
            <w:pPr>
              <w:pStyle w:val="TAH"/>
            </w:pPr>
            <w:r w:rsidRPr="0016361A">
              <w:t>Comments</w:t>
            </w:r>
          </w:p>
        </w:tc>
        <w:tc>
          <w:tcPr>
            <w:tcW w:w="2216" w:type="dxa"/>
            <w:tcBorders>
              <w:top w:val="single" w:sz="4" w:space="0" w:color="auto"/>
              <w:left w:val="single" w:sz="4" w:space="0" w:color="auto"/>
              <w:bottom w:val="single" w:sz="4" w:space="0" w:color="auto"/>
              <w:right w:val="single" w:sz="4" w:space="0" w:color="auto"/>
            </w:tcBorders>
            <w:shd w:val="clear" w:color="auto" w:fill="C0C0C0"/>
          </w:tcPr>
          <w:p w14:paraId="52A2D6AE" w14:textId="77777777" w:rsidR="003E58FE" w:rsidRPr="0016361A" w:rsidRDefault="003E58FE" w:rsidP="00535339">
            <w:pPr>
              <w:pStyle w:val="TAH"/>
            </w:pPr>
            <w:r w:rsidRPr="0016361A">
              <w:t>Applicability</w:t>
            </w:r>
          </w:p>
        </w:tc>
      </w:tr>
      <w:tr w:rsidR="00EE3D2A" w:rsidRPr="00B54FF5" w14:paraId="177FAF74"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0740D4F8" w14:textId="1BFE4430" w:rsidR="00EE3D2A" w:rsidRPr="0016361A" w:rsidRDefault="00EE3D2A" w:rsidP="00EE3D2A">
            <w:pPr>
              <w:pStyle w:val="TAL"/>
            </w:pPr>
            <w:r w:rsidRPr="00DA326A">
              <w:t>TunnelAddress</w:t>
            </w:r>
          </w:p>
        </w:tc>
        <w:tc>
          <w:tcPr>
            <w:tcW w:w="1848" w:type="dxa"/>
            <w:tcBorders>
              <w:top w:val="single" w:sz="4" w:space="0" w:color="auto"/>
              <w:left w:val="single" w:sz="4" w:space="0" w:color="auto"/>
              <w:bottom w:val="single" w:sz="4" w:space="0" w:color="auto"/>
              <w:right w:val="single" w:sz="4" w:space="0" w:color="auto"/>
            </w:tcBorders>
          </w:tcPr>
          <w:p w14:paraId="5D36F1D4" w14:textId="048AA80D"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1FE833A6" w14:textId="565DC08E" w:rsidR="00EE3D2A" w:rsidRPr="0016361A" w:rsidRDefault="00EE3D2A" w:rsidP="00EE3D2A">
            <w:pPr>
              <w:pStyle w:val="TAL"/>
              <w:rPr>
                <w:rFonts w:cs="Arial"/>
                <w:szCs w:val="18"/>
              </w:rPr>
            </w:pPr>
            <w:r>
              <w:rPr>
                <w:rFonts w:cs="Arial"/>
                <w:szCs w:val="18"/>
              </w:rPr>
              <w:t>Tunnel Address (UDP/IP)</w:t>
            </w:r>
          </w:p>
        </w:tc>
        <w:tc>
          <w:tcPr>
            <w:tcW w:w="2216" w:type="dxa"/>
            <w:tcBorders>
              <w:top w:val="single" w:sz="4" w:space="0" w:color="auto"/>
              <w:left w:val="single" w:sz="4" w:space="0" w:color="auto"/>
              <w:bottom w:val="single" w:sz="4" w:space="0" w:color="auto"/>
              <w:right w:val="single" w:sz="4" w:space="0" w:color="auto"/>
            </w:tcBorders>
          </w:tcPr>
          <w:p w14:paraId="2A1234C8" w14:textId="77777777" w:rsidR="00EE3D2A" w:rsidRPr="0016361A" w:rsidRDefault="00EE3D2A" w:rsidP="00EE3D2A">
            <w:pPr>
              <w:pStyle w:val="TAL"/>
              <w:rPr>
                <w:rFonts w:cs="Arial"/>
                <w:szCs w:val="18"/>
              </w:rPr>
            </w:pPr>
          </w:p>
        </w:tc>
      </w:tr>
      <w:tr w:rsidR="00EE3D2A" w:rsidRPr="00B54FF5" w14:paraId="26562431"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5104B0E0" w14:textId="65B0EC83" w:rsidR="00EE3D2A" w:rsidRPr="0016361A" w:rsidRDefault="00EE3D2A" w:rsidP="00EE3D2A">
            <w:pPr>
              <w:pStyle w:val="TAL"/>
            </w:pPr>
            <w:r w:rsidRPr="00DA326A">
              <w:t>Tmgi</w:t>
            </w:r>
          </w:p>
        </w:tc>
        <w:tc>
          <w:tcPr>
            <w:tcW w:w="1848" w:type="dxa"/>
            <w:tcBorders>
              <w:top w:val="single" w:sz="4" w:space="0" w:color="auto"/>
              <w:left w:val="single" w:sz="4" w:space="0" w:color="auto"/>
              <w:bottom w:val="single" w:sz="4" w:space="0" w:color="auto"/>
              <w:right w:val="single" w:sz="4" w:space="0" w:color="auto"/>
            </w:tcBorders>
          </w:tcPr>
          <w:p w14:paraId="3C025E5D" w14:textId="4F6E5121"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41EAD939" w14:textId="562B3C46" w:rsidR="00EE3D2A" w:rsidRPr="0016361A" w:rsidRDefault="00EE3D2A" w:rsidP="00EE3D2A">
            <w:pPr>
              <w:pStyle w:val="TAL"/>
              <w:rPr>
                <w:rFonts w:cs="Arial"/>
                <w:szCs w:val="18"/>
              </w:rPr>
            </w:pPr>
            <w:r>
              <w:rPr>
                <w:rFonts w:cs="Arial"/>
                <w:szCs w:val="18"/>
              </w:rPr>
              <w:t>TMGI</w:t>
            </w:r>
          </w:p>
        </w:tc>
        <w:tc>
          <w:tcPr>
            <w:tcW w:w="2216" w:type="dxa"/>
            <w:tcBorders>
              <w:top w:val="single" w:sz="4" w:space="0" w:color="auto"/>
              <w:left w:val="single" w:sz="4" w:space="0" w:color="auto"/>
              <w:bottom w:val="single" w:sz="4" w:space="0" w:color="auto"/>
              <w:right w:val="single" w:sz="4" w:space="0" w:color="auto"/>
            </w:tcBorders>
          </w:tcPr>
          <w:p w14:paraId="699C2577" w14:textId="77777777" w:rsidR="00EE3D2A" w:rsidRPr="0016361A" w:rsidRDefault="00EE3D2A" w:rsidP="00EE3D2A">
            <w:pPr>
              <w:pStyle w:val="TAL"/>
              <w:rPr>
                <w:rFonts w:cs="Arial"/>
                <w:szCs w:val="18"/>
              </w:rPr>
            </w:pPr>
          </w:p>
        </w:tc>
      </w:tr>
      <w:tr w:rsidR="00EE3D2A" w:rsidRPr="00B54FF5" w14:paraId="1E716721"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2DE992C2" w14:textId="53B428BD" w:rsidR="00EE3D2A" w:rsidRPr="0016361A" w:rsidRDefault="00EE3D2A" w:rsidP="00EE3D2A">
            <w:pPr>
              <w:pStyle w:val="TAL"/>
            </w:pPr>
            <w:r w:rsidRPr="00DA326A">
              <w:t>5Qi</w:t>
            </w:r>
          </w:p>
        </w:tc>
        <w:tc>
          <w:tcPr>
            <w:tcW w:w="1848" w:type="dxa"/>
            <w:tcBorders>
              <w:top w:val="single" w:sz="4" w:space="0" w:color="auto"/>
              <w:left w:val="single" w:sz="4" w:space="0" w:color="auto"/>
              <w:bottom w:val="single" w:sz="4" w:space="0" w:color="auto"/>
              <w:right w:val="single" w:sz="4" w:space="0" w:color="auto"/>
            </w:tcBorders>
          </w:tcPr>
          <w:p w14:paraId="74AFE621" w14:textId="418BB64C"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1B1C6F09" w14:textId="27DD6112" w:rsidR="00EE3D2A" w:rsidRPr="0016361A" w:rsidRDefault="00EE3D2A" w:rsidP="00EE3D2A">
            <w:pPr>
              <w:pStyle w:val="TAL"/>
              <w:rPr>
                <w:rFonts w:cs="Arial"/>
                <w:szCs w:val="18"/>
              </w:rPr>
            </w:pPr>
            <w:r>
              <w:rPr>
                <w:rFonts w:cs="Arial"/>
                <w:szCs w:val="18"/>
              </w:rPr>
              <w:t>5QI</w:t>
            </w:r>
          </w:p>
        </w:tc>
        <w:tc>
          <w:tcPr>
            <w:tcW w:w="2216" w:type="dxa"/>
            <w:tcBorders>
              <w:top w:val="single" w:sz="4" w:space="0" w:color="auto"/>
              <w:left w:val="single" w:sz="4" w:space="0" w:color="auto"/>
              <w:bottom w:val="single" w:sz="4" w:space="0" w:color="auto"/>
              <w:right w:val="single" w:sz="4" w:space="0" w:color="auto"/>
            </w:tcBorders>
          </w:tcPr>
          <w:p w14:paraId="2CDC673D" w14:textId="77777777" w:rsidR="00EE3D2A" w:rsidRPr="0016361A" w:rsidRDefault="00EE3D2A" w:rsidP="00EE3D2A">
            <w:pPr>
              <w:pStyle w:val="TAL"/>
              <w:rPr>
                <w:rFonts w:cs="Arial"/>
                <w:szCs w:val="18"/>
              </w:rPr>
            </w:pPr>
          </w:p>
        </w:tc>
      </w:tr>
      <w:tr w:rsidR="00EE3D2A" w:rsidRPr="00B54FF5" w14:paraId="1905C9AE"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4528C7C3" w14:textId="72E1B2BF" w:rsidR="00EE3D2A" w:rsidRPr="0016361A" w:rsidRDefault="00EE3D2A" w:rsidP="00EE3D2A">
            <w:pPr>
              <w:pStyle w:val="TAL"/>
            </w:pPr>
            <w:r w:rsidRPr="00DA326A">
              <w:t>BitRate</w:t>
            </w:r>
          </w:p>
        </w:tc>
        <w:tc>
          <w:tcPr>
            <w:tcW w:w="1848" w:type="dxa"/>
            <w:tcBorders>
              <w:top w:val="single" w:sz="4" w:space="0" w:color="auto"/>
              <w:left w:val="single" w:sz="4" w:space="0" w:color="auto"/>
              <w:bottom w:val="single" w:sz="4" w:space="0" w:color="auto"/>
              <w:right w:val="single" w:sz="4" w:space="0" w:color="auto"/>
            </w:tcBorders>
          </w:tcPr>
          <w:p w14:paraId="48844F84" w14:textId="579346F7"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16EB6654" w14:textId="48165C0E" w:rsidR="00EE3D2A" w:rsidRPr="0016361A" w:rsidRDefault="00EE3D2A" w:rsidP="00EE3D2A">
            <w:pPr>
              <w:pStyle w:val="TAL"/>
              <w:rPr>
                <w:rFonts w:cs="Arial"/>
                <w:szCs w:val="18"/>
              </w:rPr>
            </w:pPr>
            <w:r>
              <w:rPr>
                <w:rFonts w:cs="Arial"/>
                <w:szCs w:val="18"/>
              </w:rPr>
              <w:t>Bit Rate</w:t>
            </w:r>
          </w:p>
        </w:tc>
        <w:tc>
          <w:tcPr>
            <w:tcW w:w="2216" w:type="dxa"/>
            <w:tcBorders>
              <w:top w:val="single" w:sz="4" w:space="0" w:color="auto"/>
              <w:left w:val="single" w:sz="4" w:space="0" w:color="auto"/>
              <w:bottom w:val="single" w:sz="4" w:space="0" w:color="auto"/>
              <w:right w:val="single" w:sz="4" w:space="0" w:color="auto"/>
            </w:tcBorders>
          </w:tcPr>
          <w:p w14:paraId="5FC16327" w14:textId="77777777" w:rsidR="00EE3D2A" w:rsidRPr="0016361A" w:rsidRDefault="00EE3D2A" w:rsidP="00EE3D2A">
            <w:pPr>
              <w:pStyle w:val="TAL"/>
              <w:rPr>
                <w:rFonts w:cs="Arial"/>
                <w:szCs w:val="18"/>
              </w:rPr>
            </w:pPr>
          </w:p>
        </w:tc>
      </w:tr>
      <w:tr w:rsidR="00EE3D2A" w:rsidRPr="00B54FF5" w14:paraId="67225484"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4870BA07" w14:textId="1CD65543" w:rsidR="00EE3D2A" w:rsidRPr="0016361A" w:rsidRDefault="00EE3D2A" w:rsidP="00EE3D2A">
            <w:pPr>
              <w:pStyle w:val="TAL"/>
            </w:pPr>
            <w:r w:rsidRPr="00DA326A">
              <w:t>PacketDelBudget</w:t>
            </w:r>
          </w:p>
        </w:tc>
        <w:tc>
          <w:tcPr>
            <w:tcW w:w="1848" w:type="dxa"/>
            <w:tcBorders>
              <w:top w:val="single" w:sz="4" w:space="0" w:color="auto"/>
              <w:left w:val="single" w:sz="4" w:space="0" w:color="auto"/>
              <w:bottom w:val="single" w:sz="4" w:space="0" w:color="auto"/>
              <w:right w:val="single" w:sz="4" w:space="0" w:color="auto"/>
            </w:tcBorders>
          </w:tcPr>
          <w:p w14:paraId="279D7DEE" w14:textId="6591AC73"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5FF4CFB4" w14:textId="2091B210" w:rsidR="00EE3D2A" w:rsidRPr="0016361A" w:rsidRDefault="00EE3D2A" w:rsidP="00EE3D2A">
            <w:pPr>
              <w:pStyle w:val="TAL"/>
              <w:rPr>
                <w:rFonts w:cs="Arial"/>
                <w:szCs w:val="18"/>
              </w:rPr>
            </w:pPr>
            <w:r>
              <w:rPr>
                <w:rFonts w:cs="Arial"/>
                <w:szCs w:val="18"/>
              </w:rPr>
              <w:t>Maximum Delay</w:t>
            </w:r>
          </w:p>
        </w:tc>
        <w:tc>
          <w:tcPr>
            <w:tcW w:w="2216" w:type="dxa"/>
            <w:tcBorders>
              <w:top w:val="single" w:sz="4" w:space="0" w:color="auto"/>
              <w:left w:val="single" w:sz="4" w:space="0" w:color="auto"/>
              <w:bottom w:val="single" w:sz="4" w:space="0" w:color="auto"/>
              <w:right w:val="single" w:sz="4" w:space="0" w:color="auto"/>
            </w:tcBorders>
          </w:tcPr>
          <w:p w14:paraId="4DD107BA" w14:textId="77777777" w:rsidR="00EE3D2A" w:rsidRPr="0016361A" w:rsidRDefault="00EE3D2A" w:rsidP="00EE3D2A">
            <w:pPr>
              <w:pStyle w:val="TAL"/>
              <w:rPr>
                <w:rFonts w:cs="Arial"/>
                <w:szCs w:val="18"/>
              </w:rPr>
            </w:pPr>
          </w:p>
        </w:tc>
      </w:tr>
      <w:tr w:rsidR="00EE3D2A" w:rsidRPr="00B54FF5" w14:paraId="7652FB28"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712E406C" w14:textId="1068D413" w:rsidR="00EE3D2A" w:rsidRPr="0016361A" w:rsidRDefault="00EE3D2A" w:rsidP="00EE3D2A">
            <w:pPr>
              <w:pStyle w:val="TAL"/>
            </w:pPr>
            <w:r w:rsidRPr="00A559E3">
              <w:t>Uri</w:t>
            </w:r>
          </w:p>
        </w:tc>
        <w:tc>
          <w:tcPr>
            <w:tcW w:w="1848" w:type="dxa"/>
            <w:tcBorders>
              <w:top w:val="single" w:sz="4" w:space="0" w:color="auto"/>
              <w:left w:val="single" w:sz="4" w:space="0" w:color="auto"/>
              <w:bottom w:val="single" w:sz="4" w:space="0" w:color="auto"/>
              <w:right w:val="single" w:sz="4" w:space="0" w:color="auto"/>
            </w:tcBorders>
          </w:tcPr>
          <w:p w14:paraId="166A66BF" w14:textId="209CA297"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0AF47C71" w14:textId="34162B7C" w:rsidR="00EE3D2A" w:rsidRPr="0016361A" w:rsidRDefault="00EE3D2A" w:rsidP="00EE3D2A">
            <w:pPr>
              <w:pStyle w:val="TAL"/>
              <w:rPr>
                <w:rFonts w:cs="Arial"/>
                <w:szCs w:val="18"/>
              </w:rPr>
            </w:pPr>
            <w:r>
              <w:rPr>
                <w:rFonts w:cs="Arial"/>
                <w:szCs w:val="18"/>
              </w:rPr>
              <w:t>Uniform resource identifier</w:t>
            </w:r>
          </w:p>
        </w:tc>
        <w:tc>
          <w:tcPr>
            <w:tcW w:w="2216" w:type="dxa"/>
            <w:tcBorders>
              <w:top w:val="single" w:sz="4" w:space="0" w:color="auto"/>
              <w:left w:val="single" w:sz="4" w:space="0" w:color="auto"/>
              <w:bottom w:val="single" w:sz="4" w:space="0" w:color="auto"/>
              <w:right w:val="single" w:sz="4" w:space="0" w:color="auto"/>
            </w:tcBorders>
          </w:tcPr>
          <w:p w14:paraId="6056A05D" w14:textId="77777777" w:rsidR="00EE3D2A" w:rsidRPr="0016361A" w:rsidRDefault="00EE3D2A" w:rsidP="00EE3D2A">
            <w:pPr>
              <w:pStyle w:val="TAL"/>
              <w:rPr>
                <w:rFonts w:cs="Arial"/>
                <w:szCs w:val="18"/>
              </w:rPr>
            </w:pPr>
          </w:p>
        </w:tc>
      </w:tr>
      <w:tr w:rsidR="00EE3D2A" w:rsidRPr="00B54FF5" w14:paraId="46B6237D"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41771348" w14:textId="518F0977" w:rsidR="00EE3D2A" w:rsidRPr="0016361A" w:rsidRDefault="00EE3D2A" w:rsidP="00EE3D2A">
            <w:pPr>
              <w:pStyle w:val="TAL"/>
            </w:pPr>
            <w:r w:rsidRPr="00052626">
              <w:t>DateTime</w:t>
            </w:r>
          </w:p>
        </w:tc>
        <w:tc>
          <w:tcPr>
            <w:tcW w:w="1848" w:type="dxa"/>
            <w:tcBorders>
              <w:top w:val="single" w:sz="4" w:space="0" w:color="auto"/>
              <w:left w:val="single" w:sz="4" w:space="0" w:color="auto"/>
              <w:bottom w:val="single" w:sz="4" w:space="0" w:color="auto"/>
              <w:right w:val="single" w:sz="4" w:space="0" w:color="auto"/>
            </w:tcBorders>
          </w:tcPr>
          <w:p w14:paraId="102B9A0F" w14:textId="776AF6C4"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3C1F050" w14:textId="5D89A38E" w:rsidR="00EE3D2A" w:rsidRPr="0016361A" w:rsidRDefault="00EE3D2A" w:rsidP="00EE3D2A">
            <w:pPr>
              <w:pStyle w:val="TAL"/>
              <w:rPr>
                <w:rFonts w:cs="Arial"/>
                <w:szCs w:val="18"/>
              </w:rPr>
            </w:pPr>
            <w:r>
              <w:rPr>
                <w:rFonts w:cs="Arial"/>
                <w:szCs w:val="18"/>
              </w:rPr>
              <w:t>Data and Time</w:t>
            </w:r>
          </w:p>
        </w:tc>
        <w:tc>
          <w:tcPr>
            <w:tcW w:w="2216" w:type="dxa"/>
            <w:tcBorders>
              <w:top w:val="single" w:sz="4" w:space="0" w:color="auto"/>
              <w:left w:val="single" w:sz="4" w:space="0" w:color="auto"/>
              <w:bottom w:val="single" w:sz="4" w:space="0" w:color="auto"/>
              <w:right w:val="single" w:sz="4" w:space="0" w:color="auto"/>
            </w:tcBorders>
          </w:tcPr>
          <w:p w14:paraId="722D161C" w14:textId="77777777" w:rsidR="00EE3D2A" w:rsidRPr="0016361A" w:rsidRDefault="00EE3D2A" w:rsidP="00EE3D2A">
            <w:pPr>
              <w:pStyle w:val="TAL"/>
              <w:rPr>
                <w:rFonts w:cs="Arial"/>
                <w:szCs w:val="18"/>
              </w:rPr>
            </w:pPr>
          </w:p>
        </w:tc>
      </w:tr>
      <w:tr w:rsidR="00EE3D2A" w:rsidRPr="00B54FF5" w14:paraId="317164E3"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1EE744EF" w14:textId="04545D39" w:rsidR="00EE3D2A" w:rsidRPr="0016361A" w:rsidRDefault="00EE3D2A" w:rsidP="00EE3D2A">
            <w:pPr>
              <w:pStyle w:val="TAL"/>
            </w:pPr>
            <w:r w:rsidRPr="00052626">
              <w:t>NfInstanceId</w:t>
            </w:r>
          </w:p>
        </w:tc>
        <w:tc>
          <w:tcPr>
            <w:tcW w:w="1848" w:type="dxa"/>
            <w:tcBorders>
              <w:top w:val="single" w:sz="4" w:space="0" w:color="auto"/>
              <w:left w:val="single" w:sz="4" w:space="0" w:color="auto"/>
              <w:bottom w:val="single" w:sz="4" w:space="0" w:color="auto"/>
              <w:right w:val="single" w:sz="4" w:space="0" w:color="auto"/>
            </w:tcBorders>
          </w:tcPr>
          <w:p w14:paraId="294C3B26" w14:textId="338916FE"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6C85EEBA" w14:textId="2D43EC76" w:rsidR="00EE3D2A" w:rsidRPr="0016361A" w:rsidRDefault="00EE3D2A" w:rsidP="00EE3D2A">
            <w:pPr>
              <w:pStyle w:val="TAL"/>
              <w:rPr>
                <w:rFonts w:cs="Arial"/>
                <w:szCs w:val="18"/>
              </w:rPr>
            </w:pPr>
            <w:r>
              <w:rPr>
                <w:rFonts w:cs="Arial"/>
                <w:szCs w:val="18"/>
              </w:rPr>
              <w:t>NF Instance Identifier</w:t>
            </w:r>
          </w:p>
        </w:tc>
        <w:tc>
          <w:tcPr>
            <w:tcW w:w="2216" w:type="dxa"/>
            <w:tcBorders>
              <w:top w:val="single" w:sz="4" w:space="0" w:color="auto"/>
              <w:left w:val="single" w:sz="4" w:space="0" w:color="auto"/>
              <w:bottom w:val="single" w:sz="4" w:space="0" w:color="auto"/>
              <w:right w:val="single" w:sz="4" w:space="0" w:color="auto"/>
            </w:tcBorders>
          </w:tcPr>
          <w:p w14:paraId="6924522D" w14:textId="77777777" w:rsidR="00EE3D2A" w:rsidRPr="0016361A" w:rsidRDefault="00EE3D2A" w:rsidP="00EE3D2A">
            <w:pPr>
              <w:pStyle w:val="TAL"/>
              <w:rPr>
                <w:rFonts w:cs="Arial"/>
                <w:szCs w:val="18"/>
              </w:rPr>
            </w:pPr>
          </w:p>
        </w:tc>
      </w:tr>
      <w:tr w:rsidR="00376990" w:rsidRPr="00B54FF5" w14:paraId="5149674B"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3D361277" w14:textId="15523A4E" w:rsidR="00376990" w:rsidRPr="00052626" w:rsidRDefault="00376990" w:rsidP="00376990">
            <w:pPr>
              <w:pStyle w:val="TAL"/>
            </w:pPr>
            <w:r>
              <w:t>Uinteger</w:t>
            </w:r>
          </w:p>
        </w:tc>
        <w:tc>
          <w:tcPr>
            <w:tcW w:w="1848" w:type="dxa"/>
            <w:tcBorders>
              <w:top w:val="single" w:sz="4" w:space="0" w:color="auto"/>
              <w:left w:val="single" w:sz="4" w:space="0" w:color="auto"/>
              <w:bottom w:val="single" w:sz="4" w:space="0" w:color="auto"/>
              <w:right w:val="single" w:sz="4" w:space="0" w:color="auto"/>
            </w:tcBorders>
          </w:tcPr>
          <w:p w14:paraId="5E6F2CA1" w14:textId="0E9385DA" w:rsidR="00376990" w:rsidRDefault="00376990" w:rsidP="00376990">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6A100EAD" w14:textId="4C82A28F" w:rsidR="00376990" w:rsidRDefault="00376990" w:rsidP="00376990">
            <w:pPr>
              <w:pStyle w:val="TAL"/>
              <w:rPr>
                <w:rFonts w:cs="Arial"/>
                <w:szCs w:val="18"/>
              </w:rPr>
            </w:pPr>
            <w:r>
              <w:rPr>
                <w:rFonts w:cs="Arial"/>
                <w:szCs w:val="18"/>
              </w:rPr>
              <w:t>Unsigned Integer</w:t>
            </w:r>
          </w:p>
        </w:tc>
        <w:tc>
          <w:tcPr>
            <w:tcW w:w="2216" w:type="dxa"/>
            <w:tcBorders>
              <w:top w:val="single" w:sz="4" w:space="0" w:color="auto"/>
              <w:left w:val="single" w:sz="4" w:space="0" w:color="auto"/>
              <w:bottom w:val="single" w:sz="4" w:space="0" w:color="auto"/>
              <w:right w:val="single" w:sz="4" w:space="0" w:color="auto"/>
            </w:tcBorders>
          </w:tcPr>
          <w:p w14:paraId="050FFC29" w14:textId="77777777" w:rsidR="00376990" w:rsidRPr="0016361A" w:rsidRDefault="00376990" w:rsidP="00376990">
            <w:pPr>
              <w:pStyle w:val="TAL"/>
              <w:rPr>
                <w:rFonts w:cs="Arial"/>
                <w:szCs w:val="18"/>
              </w:rPr>
            </w:pPr>
          </w:p>
        </w:tc>
      </w:tr>
      <w:tr w:rsidR="00376990" w:rsidRPr="00B54FF5" w14:paraId="2D678A15"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5D9A2136" w14:textId="4AA321CA" w:rsidR="00376990" w:rsidRPr="00052626" w:rsidRDefault="00376990" w:rsidP="00376990">
            <w:pPr>
              <w:pStyle w:val="TAL"/>
            </w:pPr>
            <w:r>
              <w:t>IpAddr</w:t>
            </w:r>
          </w:p>
        </w:tc>
        <w:tc>
          <w:tcPr>
            <w:tcW w:w="1848" w:type="dxa"/>
            <w:tcBorders>
              <w:top w:val="single" w:sz="4" w:space="0" w:color="auto"/>
              <w:left w:val="single" w:sz="4" w:space="0" w:color="auto"/>
              <w:bottom w:val="single" w:sz="4" w:space="0" w:color="auto"/>
              <w:right w:val="single" w:sz="4" w:space="0" w:color="auto"/>
            </w:tcBorders>
          </w:tcPr>
          <w:p w14:paraId="7CF8EDDA" w14:textId="6F54140D" w:rsidR="00376990" w:rsidRDefault="00376990" w:rsidP="00376990">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4C9D135" w14:textId="0792367B" w:rsidR="00376990" w:rsidRDefault="00376990" w:rsidP="00376990">
            <w:pPr>
              <w:pStyle w:val="TAL"/>
              <w:rPr>
                <w:rFonts w:cs="Arial"/>
                <w:szCs w:val="18"/>
              </w:rPr>
            </w:pPr>
            <w:r>
              <w:rPr>
                <w:rFonts w:cs="Arial"/>
                <w:szCs w:val="18"/>
              </w:rPr>
              <w:t>IP Address</w:t>
            </w:r>
          </w:p>
        </w:tc>
        <w:tc>
          <w:tcPr>
            <w:tcW w:w="2216" w:type="dxa"/>
            <w:tcBorders>
              <w:top w:val="single" w:sz="4" w:space="0" w:color="auto"/>
              <w:left w:val="single" w:sz="4" w:space="0" w:color="auto"/>
              <w:bottom w:val="single" w:sz="4" w:space="0" w:color="auto"/>
              <w:right w:val="single" w:sz="4" w:space="0" w:color="auto"/>
            </w:tcBorders>
          </w:tcPr>
          <w:p w14:paraId="7D6BD8C2" w14:textId="77777777" w:rsidR="00376990" w:rsidRPr="0016361A" w:rsidRDefault="00376990" w:rsidP="00376990">
            <w:pPr>
              <w:pStyle w:val="TAL"/>
              <w:rPr>
                <w:rFonts w:cs="Arial"/>
                <w:szCs w:val="18"/>
              </w:rPr>
            </w:pPr>
          </w:p>
        </w:tc>
      </w:tr>
      <w:tr w:rsidR="00DA0407" w:rsidRPr="00B54FF5" w14:paraId="41999F45"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0C94FAD4" w14:textId="51DF6000" w:rsidR="00DA0407" w:rsidRDefault="00DA0407" w:rsidP="00DA0407">
            <w:pPr>
              <w:pStyle w:val="TAL"/>
            </w:pPr>
            <w:r>
              <w:t>Ssm</w:t>
            </w:r>
          </w:p>
        </w:tc>
        <w:tc>
          <w:tcPr>
            <w:tcW w:w="1848" w:type="dxa"/>
            <w:tcBorders>
              <w:top w:val="single" w:sz="4" w:space="0" w:color="auto"/>
              <w:left w:val="single" w:sz="4" w:space="0" w:color="auto"/>
              <w:bottom w:val="single" w:sz="4" w:space="0" w:color="auto"/>
              <w:right w:val="single" w:sz="4" w:space="0" w:color="auto"/>
            </w:tcBorders>
          </w:tcPr>
          <w:p w14:paraId="4A67501C" w14:textId="0172C8C1" w:rsidR="00DA0407" w:rsidRDefault="00DA0407" w:rsidP="00DA0407">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8792BBE" w14:textId="2B8C450B" w:rsidR="00DA0407" w:rsidRDefault="00DA0407" w:rsidP="00DA0407">
            <w:pPr>
              <w:pStyle w:val="TAL"/>
              <w:rPr>
                <w:rFonts w:cs="Arial"/>
                <w:szCs w:val="18"/>
              </w:rPr>
            </w:pPr>
            <w:r>
              <w:rPr>
                <w:rFonts w:cs="Arial"/>
                <w:szCs w:val="18"/>
              </w:rPr>
              <w:t>Source Specific Multicast Address</w:t>
            </w:r>
          </w:p>
        </w:tc>
        <w:tc>
          <w:tcPr>
            <w:tcW w:w="2216" w:type="dxa"/>
            <w:tcBorders>
              <w:top w:val="single" w:sz="4" w:space="0" w:color="auto"/>
              <w:left w:val="single" w:sz="4" w:space="0" w:color="auto"/>
              <w:bottom w:val="single" w:sz="4" w:space="0" w:color="auto"/>
              <w:right w:val="single" w:sz="4" w:space="0" w:color="auto"/>
            </w:tcBorders>
          </w:tcPr>
          <w:p w14:paraId="5B90159A" w14:textId="77777777" w:rsidR="00DA0407" w:rsidRPr="0016361A" w:rsidRDefault="00DA0407" w:rsidP="00DA0407">
            <w:pPr>
              <w:pStyle w:val="TAL"/>
              <w:rPr>
                <w:rFonts w:cs="Arial"/>
                <w:szCs w:val="18"/>
              </w:rPr>
            </w:pPr>
          </w:p>
        </w:tc>
      </w:tr>
      <w:tr w:rsidR="00CA557D" w:rsidRPr="00B54FF5" w14:paraId="5E915EF6"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7FB9D1D3" w14:textId="3A82800F" w:rsidR="00CA557D" w:rsidRDefault="00CA557D" w:rsidP="00CA557D">
            <w:pPr>
              <w:pStyle w:val="TAL"/>
            </w:pPr>
            <w:r>
              <w:t>MbsSecurityContext</w:t>
            </w:r>
          </w:p>
        </w:tc>
        <w:tc>
          <w:tcPr>
            <w:tcW w:w="1848" w:type="dxa"/>
            <w:tcBorders>
              <w:top w:val="single" w:sz="4" w:space="0" w:color="auto"/>
              <w:left w:val="single" w:sz="4" w:space="0" w:color="auto"/>
              <w:bottom w:val="single" w:sz="4" w:space="0" w:color="auto"/>
              <w:right w:val="single" w:sz="4" w:space="0" w:color="auto"/>
            </w:tcBorders>
          </w:tcPr>
          <w:p w14:paraId="16B38244" w14:textId="3B7784AF" w:rsidR="00CA557D" w:rsidRDefault="00CA557D" w:rsidP="00CA557D">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F9932DB" w14:textId="732A011E" w:rsidR="00CA557D" w:rsidRDefault="00CA557D" w:rsidP="00CA557D">
            <w:pPr>
              <w:pStyle w:val="TAL"/>
              <w:rPr>
                <w:rFonts w:cs="Arial"/>
                <w:szCs w:val="18"/>
              </w:rPr>
            </w:pPr>
            <w:r>
              <w:rPr>
                <w:rFonts w:cs="Arial"/>
                <w:szCs w:val="18"/>
              </w:rPr>
              <w:t>MBS Security Context</w:t>
            </w:r>
          </w:p>
        </w:tc>
        <w:tc>
          <w:tcPr>
            <w:tcW w:w="2216" w:type="dxa"/>
            <w:tcBorders>
              <w:top w:val="single" w:sz="4" w:space="0" w:color="auto"/>
              <w:left w:val="single" w:sz="4" w:space="0" w:color="auto"/>
              <w:bottom w:val="single" w:sz="4" w:space="0" w:color="auto"/>
              <w:right w:val="single" w:sz="4" w:space="0" w:color="auto"/>
            </w:tcBorders>
          </w:tcPr>
          <w:p w14:paraId="3340F8B1" w14:textId="77777777" w:rsidR="00CA557D" w:rsidRPr="0016361A" w:rsidRDefault="00CA557D" w:rsidP="00CA557D">
            <w:pPr>
              <w:pStyle w:val="TAL"/>
              <w:rPr>
                <w:rFonts w:cs="Arial"/>
                <w:szCs w:val="18"/>
              </w:rPr>
            </w:pPr>
          </w:p>
        </w:tc>
      </w:tr>
      <w:tr w:rsidR="002440F6" w:rsidRPr="00B54FF5" w14:paraId="7E2056AA"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31B2B4EA" w14:textId="1C9E619D" w:rsidR="002440F6" w:rsidRDefault="002440F6" w:rsidP="002440F6">
            <w:pPr>
              <w:pStyle w:val="TAL"/>
            </w:pPr>
            <w:r>
              <w:t>MbsSessionId</w:t>
            </w:r>
          </w:p>
        </w:tc>
        <w:tc>
          <w:tcPr>
            <w:tcW w:w="1848" w:type="dxa"/>
            <w:tcBorders>
              <w:top w:val="single" w:sz="4" w:space="0" w:color="auto"/>
              <w:left w:val="single" w:sz="4" w:space="0" w:color="auto"/>
              <w:bottom w:val="single" w:sz="4" w:space="0" w:color="auto"/>
              <w:right w:val="single" w:sz="4" w:space="0" w:color="auto"/>
            </w:tcBorders>
          </w:tcPr>
          <w:p w14:paraId="2FD3348C" w14:textId="03138228" w:rsidR="002440F6" w:rsidRDefault="002440F6" w:rsidP="002440F6">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5493B9E5" w14:textId="1E74DBE6" w:rsidR="002440F6" w:rsidRDefault="002440F6" w:rsidP="002440F6">
            <w:pPr>
              <w:pStyle w:val="TAL"/>
              <w:rPr>
                <w:rFonts w:cs="Arial"/>
                <w:szCs w:val="18"/>
              </w:rPr>
            </w:pPr>
            <w:r>
              <w:rPr>
                <w:rFonts w:cs="Arial"/>
                <w:szCs w:val="18"/>
              </w:rPr>
              <w:t>MBS Session ID</w:t>
            </w:r>
          </w:p>
        </w:tc>
        <w:tc>
          <w:tcPr>
            <w:tcW w:w="2216" w:type="dxa"/>
            <w:tcBorders>
              <w:top w:val="single" w:sz="4" w:space="0" w:color="auto"/>
              <w:left w:val="single" w:sz="4" w:space="0" w:color="auto"/>
              <w:bottom w:val="single" w:sz="4" w:space="0" w:color="auto"/>
              <w:right w:val="single" w:sz="4" w:space="0" w:color="auto"/>
            </w:tcBorders>
          </w:tcPr>
          <w:p w14:paraId="424F7AA1" w14:textId="77777777" w:rsidR="002440F6" w:rsidRPr="0016361A" w:rsidRDefault="002440F6" w:rsidP="002440F6">
            <w:pPr>
              <w:pStyle w:val="TAL"/>
              <w:rPr>
                <w:rFonts w:cs="Arial"/>
                <w:szCs w:val="18"/>
              </w:rPr>
            </w:pPr>
          </w:p>
        </w:tc>
      </w:tr>
      <w:tr w:rsidR="002440F6" w:rsidRPr="00B54FF5" w14:paraId="2885D010"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59844062" w14:textId="0424D636" w:rsidR="002440F6" w:rsidRDefault="002440F6" w:rsidP="002440F6">
            <w:pPr>
              <w:pStyle w:val="TAL"/>
            </w:pPr>
            <w:r>
              <w:t>MbsServiceArea</w:t>
            </w:r>
          </w:p>
        </w:tc>
        <w:tc>
          <w:tcPr>
            <w:tcW w:w="1848" w:type="dxa"/>
            <w:tcBorders>
              <w:top w:val="single" w:sz="4" w:space="0" w:color="auto"/>
              <w:left w:val="single" w:sz="4" w:space="0" w:color="auto"/>
              <w:bottom w:val="single" w:sz="4" w:space="0" w:color="auto"/>
              <w:right w:val="single" w:sz="4" w:space="0" w:color="auto"/>
            </w:tcBorders>
          </w:tcPr>
          <w:p w14:paraId="41A6E5FD" w14:textId="143A7CF5" w:rsidR="002440F6" w:rsidRDefault="002440F6" w:rsidP="002440F6">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3AD1F473" w14:textId="22D88458" w:rsidR="002440F6" w:rsidRDefault="002440F6" w:rsidP="002440F6">
            <w:pPr>
              <w:pStyle w:val="TAL"/>
              <w:rPr>
                <w:rFonts w:cs="Arial"/>
                <w:szCs w:val="18"/>
              </w:rPr>
            </w:pPr>
            <w:r>
              <w:rPr>
                <w:rFonts w:cs="Arial"/>
                <w:szCs w:val="18"/>
              </w:rPr>
              <w:t>MBS Service Area</w:t>
            </w:r>
          </w:p>
        </w:tc>
        <w:tc>
          <w:tcPr>
            <w:tcW w:w="2216" w:type="dxa"/>
            <w:tcBorders>
              <w:top w:val="single" w:sz="4" w:space="0" w:color="auto"/>
              <w:left w:val="single" w:sz="4" w:space="0" w:color="auto"/>
              <w:bottom w:val="single" w:sz="4" w:space="0" w:color="auto"/>
              <w:right w:val="single" w:sz="4" w:space="0" w:color="auto"/>
            </w:tcBorders>
          </w:tcPr>
          <w:p w14:paraId="239BBBF1" w14:textId="77777777" w:rsidR="002440F6" w:rsidRPr="0016361A" w:rsidRDefault="002440F6" w:rsidP="002440F6">
            <w:pPr>
              <w:pStyle w:val="TAL"/>
              <w:rPr>
                <w:rFonts w:cs="Arial"/>
                <w:szCs w:val="18"/>
              </w:rPr>
            </w:pPr>
          </w:p>
        </w:tc>
      </w:tr>
    </w:tbl>
    <w:p w14:paraId="187AC3F8" w14:textId="77777777" w:rsidR="003E58FE" w:rsidRDefault="003E58FE" w:rsidP="003E58FE"/>
    <w:p w14:paraId="38BCB7DE" w14:textId="77777777" w:rsidR="003E58FE" w:rsidRDefault="003E58FE" w:rsidP="007A4424">
      <w:pPr>
        <w:pStyle w:val="Heading4"/>
        <w:rPr>
          <w:lang w:val="en-US"/>
        </w:rPr>
      </w:pPr>
      <w:bookmarkStart w:id="439" w:name="_Toc510696634"/>
      <w:bookmarkStart w:id="440" w:name="_Toc35971429"/>
      <w:bookmarkStart w:id="441" w:name="_Toc98500915"/>
      <w:bookmarkStart w:id="442" w:name="_Toc104297838"/>
      <w:bookmarkStart w:id="443" w:name="_Toc104300149"/>
      <w:bookmarkStart w:id="444" w:name="_Toc104792018"/>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39"/>
      <w:bookmarkEnd w:id="440"/>
      <w:bookmarkEnd w:id="441"/>
      <w:bookmarkEnd w:id="442"/>
      <w:bookmarkEnd w:id="443"/>
      <w:bookmarkEnd w:id="444"/>
    </w:p>
    <w:p w14:paraId="672B9C59" w14:textId="77777777" w:rsidR="008A6D4A" w:rsidRDefault="008A6D4A" w:rsidP="007A4424">
      <w:pPr>
        <w:pStyle w:val="Heading5"/>
      </w:pPr>
      <w:bookmarkStart w:id="445" w:name="_Toc98500916"/>
      <w:bookmarkStart w:id="446" w:name="_Toc104297839"/>
      <w:bookmarkStart w:id="447" w:name="_Toc104300150"/>
      <w:bookmarkStart w:id="448" w:name="_Toc104792019"/>
      <w:r>
        <w:t>6.1.6.2.1</w:t>
      </w:r>
      <w:r>
        <w:tab/>
        <w:t>Introduction</w:t>
      </w:r>
      <w:bookmarkEnd w:id="277"/>
      <w:bookmarkEnd w:id="278"/>
      <w:bookmarkEnd w:id="445"/>
      <w:bookmarkEnd w:id="446"/>
      <w:bookmarkEnd w:id="447"/>
      <w:bookmarkEnd w:id="448"/>
    </w:p>
    <w:p w14:paraId="0F19E52A" w14:textId="77777777" w:rsidR="008A6D4A" w:rsidRDefault="008A6D4A" w:rsidP="008A6D4A">
      <w:r>
        <w:t>This clause defines the structures to be used in resource representations.</w:t>
      </w:r>
    </w:p>
    <w:p w14:paraId="6F794622" w14:textId="3651AD9F" w:rsidR="008A6D4A" w:rsidRDefault="008A6D4A" w:rsidP="007A4424">
      <w:pPr>
        <w:pStyle w:val="Heading5"/>
      </w:pPr>
      <w:bookmarkStart w:id="449" w:name="_Toc510696636"/>
      <w:bookmarkStart w:id="450" w:name="_Toc35971431"/>
      <w:bookmarkStart w:id="451" w:name="_Toc98500917"/>
      <w:bookmarkStart w:id="452" w:name="_Toc104297840"/>
      <w:bookmarkStart w:id="453" w:name="_Toc104300151"/>
      <w:bookmarkStart w:id="454" w:name="_Toc104792020"/>
      <w:r>
        <w:t>6.1.6.2.2</w:t>
      </w:r>
      <w:r>
        <w:tab/>
        <w:t xml:space="preserve">Type: </w:t>
      </w:r>
      <w:bookmarkEnd w:id="449"/>
      <w:bookmarkEnd w:id="450"/>
      <w:bookmarkEnd w:id="451"/>
      <w:r w:rsidR="00F25CC5">
        <w:t>CreateReqData</w:t>
      </w:r>
      <w:bookmarkEnd w:id="452"/>
      <w:bookmarkEnd w:id="453"/>
      <w:bookmarkEnd w:id="454"/>
    </w:p>
    <w:p w14:paraId="525156BE" w14:textId="50F9ABD9" w:rsidR="008A6D4A" w:rsidRDefault="008A6D4A" w:rsidP="008A6D4A">
      <w:pPr>
        <w:pStyle w:val="TH"/>
      </w:pPr>
      <w:r>
        <w:rPr>
          <w:noProof/>
        </w:rPr>
        <w:t>Table </w:t>
      </w:r>
      <w:r>
        <w:t xml:space="preserve">6.1.6.2.2-1: </w:t>
      </w:r>
      <w:r>
        <w:rPr>
          <w:noProof/>
        </w:rPr>
        <w:t xml:space="preserve">Definition of type </w:t>
      </w:r>
      <w:r w:rsidR="00EF0200">
        <w:t>CreateReqData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796"/>
        <w:gridCol w:w="1024"/>
      </w:tblGrid>
      <w:tr w:rsidR="008A6D4A" w:rsidRPr="00B54FF5" w14:paraId="4EE40AF1" w14:textId="77777777" w:rsidTr="00BD126B">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16361A" w:rsidRDefault="008A6D4A" w:rsidP="00F112E4">
            <w:pPr>
              <w:pStyle w:val="TAH"/>
            </w:pPr>
            <w:r w:rsidRPr="00F112E4">
              <w:t>Cardinality</w:t>
            </w:r>
          </w:p>
        </w:tc>
        <w:tc>
          <w:tcPr>
            <w:tcW w:w="3796"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024"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EF0200" w:rsidRPr="00B54FF5" w14:paraId="5584BFE4" w14:textId="77777777" w:rsidTr="00BD126B">
        <w:trPr>
          <w:jc w:val="center"/>
        </w:trPr>
        <w:tc>
          <w:tcPr>
            <w:tcW w:w="1701" w:type="dxa"/>
            <w:tcBorders>
              <w:top w:val="single" w:sz="4" w:space="0" w:color="auto"/>
              <w:left w:val="single" w:sz="4" w:space="0" w:color="auto"/>
              <w:bottom w:val="single" w:sz="4" w:space="0" w:color="auto"/>
              <w:right w:val="single" w:sz="4" w:space="0" w:color="auto"/>
            </w:tcBorders>
          </w:tcPr>
          <w:p w14:paraId="3C133CDC" w14:textId="164E1A1C" w:rsidR="00EF0200" w:rsidRPr="0016361A" w:rsidRDefault="00EF0200" w:rsidP="00EF0200">
            <w:pPr>
              <w:pStyle w:val="TAL"/>
            </w:pPr>
            <w:r w:rsidRPr="00DA326A">
              <w:t>distSession</w:t>
            </w:r>
          </w:p>
        </w:tc>
        <w:tc>
          <w:tcPr>
            <w:tcW w:w="1444" w:type="dxa"/>
            <w:tcBorders>
              <w:top w:val="single" w:sz="4" w:space="0" w:color="auto"/>
              <w:left w:val="single" w:sz="4" w:space="0" w:color="auto"/>
              <w:bottom w:val="single" w:sz="4" w:space="0" w:color="auto"/>
              <w:right w:val="single" w:sz="4" w:space="0" w:color="auto"/>
            </w:tcBorders>
          </w:tcPr>
          <w:p w14:paraId="49128BDA" w14:textId="4D4C5446" w:rsidR="00EF0200" w:rsidRPr="0016361A" w:rsidRDefault="00EF0200" w:rsidP="00EF0200">
            <w:pPr>
              <w:pStyle w:val="TAL"/>
            </w:pPr>
            <w:r w:rsidRPr="00DA326A">
              <w:t>DistSession</w:t>
            </w:r>
          </w:p>
        </w:tc>
        <w:tc>
          <w:tcPr>
            <w:tcW w:w="425" w:type="dxa"/>
            <w:tcBorders>
              <w:top w:val="single" w:sz="4" w:space="0" w:color="auto"/>
              <w:left w:val="single" w:sz="4" w:space="0" w:color="auto"/>
              <w:bottom w:val="single" w:sz="4" w:space="0" w:color="auto"/>
              <w:right w:val="single" w:sz="4" w:space="0" w:color="auto"/>
            </w:tcBorders>
          </w:tcPr>
          <w:p w14:paraId="678C126B" w14:textId="0449F2CD" w:rsidR="00EF0200" w:rsidRPr="0016361A" w:rsidRDefault="00EF0200" w:rsidP="00EF0200">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03AB861D" w14:textId="23F44F22" w:rsidR="00EF0200" w:rsidRPr="0016361A" w:rsidRDefault="00EF0200" w:rsidP="00EF0200">
            <w:pPr>
              <w:pStyle w:val="TAL"/>
            </w:pPr>
            <w:r w:rsidRPr="00DA326A">
              <w:t>1</w:t>
            </w:r>
          </w:p>
        </w:tc>
        <w:tc>
          <w:tcPr>
            <w:tcW w:w="3796" w:type="dxa"/>
            <w:tcBorders>
              <w:top w:val="single" w:sz="4" w:space="0" w:color="auto"/>
              <w:left w:val="single" w:sz="4" w:space="0" w:color="auto"/>
              <w:bottom w:val="single" w:sz="4" w:space="0" w:color="auto"/>
              <w:right w:val="single" w:sz="4" w:space="0" w:color="auto"/>
            </w:tcBorders>
          </w:tcPr>
          <w:p w14:paraId="6644C7F2" w14:textId="6E8C88B7" w:rsidR="00EF0200" w:rsidRPr="0016361A" w:rsidRDefault="00EF0200" w:rsidP="00EF0200">
            <w:pPr>
              <w:pStyle w:val="TAL"/>
              <w:rPr>
                <w:rFonts w:cs="Arial"/>
                <w:szCs w:val="18"/>
              </w:rPr>
            </w:pPr>
            <w:r w:rsidRPr="00DA326A">
              <w:rPr>
                <w:rFonts w:cs="Arial"/>
                <w:szCs w:val="18"/>
              </w:rPr>
              <w:t>MBS Distribution Session to be created.</w:t>
            </w:r>
          </w:p>
        </w:tc>
        <w:tc>
          <w:tcPr>
            <w:tcW w:w="1024" w:type="dxa"/>
            <w:tcBorders>
              <w:top w:val="single" w:sz="4" w:space="0" w:color="auto"/>
              <w:left w:val="single" w:sz="4" w:space="0" w:color="auto"/>
              <w:bottom w:val="single" w:sz="4" w:space="0" w:color="auto"/>
              <w:right w:val="single" w:sz="4" w:space="0" w:color="auto"/>
            </w:tcBorders>
          </w:tcPr>
          <w:p w14:paraId="77B77EB4" w14:textId="77777777" w:rsidR="00EF0200" w:rsidRPr="0016361A" w:rsidRDefault="00EF0200" w:rsidP="00EF0200">
            <w:pPr>
              <w:pStyle w:val="TAL"/>
              <w:rPr>
                <w:rFonts w:cs="Arial"/>
                <w:szCs w:val="18"/>
              </w:rPr>
            </w:pPr>
          </w:p>
        </w:tc>
      </w:tr>
    </w:tbl>
    <w:p w14:paraId="56D410E5" w14:textId="77777777" w:rsidR="008A6D4A" w:rsidRDefault="008A6D4A" w:rsidP="000602BD">
      <w:pPr>
        <w:rPr>
          <w:lang w:val="en-US"/>
        </w:rPr>
      </w:pPr>
    </w:p>
    <w:p w14:paraId="2098F3B1" w14:textId="15427AE7" w:rsidR="008A6D4A" w:rsidRDefault="008A6D4A" w:rsidP="007A4424">
      <w:pPr>
        <w:pStyle w:val="Heading5"/>
      </w:pPr>
      <w:bookmarkStart w:id="455" w:name="_Toc510696637"/>
      <w:bookmarkStart w:id="456" w:name="_Toc35971432"/>
      <w:bookmarkStart w:id="457" w:name="_Toc98500918"/>
      <w:bookmarkStart w:id="458" w:name="_Toc104297841"/>
      <w:bookmarkStart w:id="459" w:name="_Toc104300152"/>
      <w:bookmarkStart w:id="460" w:name="_Toc104792021"/>
      <w:r>
        <w:t>6.1.6.2.3</w:t>
      </w:r>
      <w:r>
        <w:tab/>
        <w:t xml:space="preserve">Type: </w:t>
      </w:r>
      <w:bookmarkEnd w:id="455"/>
      <w:bookmarkEnd w:id="456"/>
      <w:bookmarkEnd w:id="457"/>
      <w:r w:rsidR="00DC41E7">
        <w:t>CreateRspData</w:t>
      </w:r>
      <w:bookmarkEnd w:id="458"/>
      <w:bookmarkEnd w:id="459"/>
      <w:bookmarkEnd w:id="460"/>
    </w:p>
    <w:p w14:paraId="124C82B8" w14:textId="77777777" w:rsidR="00BC3FE9" w:rsidRPr="00DA326A" w:rsidRDefault="00BC3FE9" w:rsidP="00BC3FE9">
      <w:pPr>
        <w:pStyle w:val="TH"/>
      </w:pPr>
      <w:r w:rsidRPr="00DA326A">
        <w:t>Table 6.</w:t>
      </w:r>
      <w:r>
        <w:t>1</w:t>
      </w:r>
      <w:r w:rsidRPr="00DA326A">
        <w:t>.</w:t>
      </w:r>
      <w:r>
        <w:t>6.2.3</w:t>
      </w:r>
      <w:r w:rsidRPr="00DA326A">
        <w:t>-1: Definition of type CreateRspData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7FB1C8A7"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C3F8C29"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CF0C707"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C1031FB"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45A4D3E"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3751FBF2"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F3B4422"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08432CD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26BBBFB" w14:textId="77777777" w:rsidR="00BC3FE9" w:rsidRPr="00DA326A" w:rsidRDefault="00BC3FE9" w:rsidP="00CB1032">
            <w:pPr>
              <w:pStyle w:val="TAL"/>
            </w:pPr>
            <w:r w:rsidRPr="00DA326A">
              <w:t>distSession</w:t>
            </w:r>
          </w:p>
        </w:tc>
        <w:tc>
          <w:tcPr>
            <w:tcW w:w="1843" w:type="dxa"/>
            <w:tcBorders>
              <w:top w:val="single" w:sz="4" w:space="0" w:color="auto"/>
              <w:left w:val="single" w:sz="4" w:space="0" w:color="auto"/>
              <w:bottom w:val="single" w:sz="4" w:space="0" w:color="auto"/>
              <w:right w:val="single" w:sz="4" w:space="0" w:color="auto"/>
            </w:tcBorders>
          </w:tcPr>
          <w:p w14:paraId="5A177C33" w14:textId="77777777" w:rsidR="00BC3FE9" w:rsidRPr="00DA326A" w:rsidRDefault="00BC3FE9" w:rsidP="00CB1032">
            <w:pPr>
              <w:pStyle w:val="TAL"/>
            </w:pPr>
            <w:r w:rsidRPr="00DA326A">
              <w:t>DistSession</w:t>
            </w:r>
          </w:p>
        </w:tc>
        <w:tc>
          <w:tcPr>
            <w:tcW w:w="284" w:type="dxa"/>
            <w:tcBorders>
              <w:top w:val="single" w:sz="4" w:space="0" w:color="auto"/>
              <w:left w:val="single" w:sz="4" w:space="0" w:color="auto"/>
              <w:bottom w:val="single" w:sz="4" w:space="0" w:color="auto"/>
              <w:right w:val="single" w:sz="4" w:space="0" w:color="auto"/>
            </w:tcBorders>
            <w:vAlign w:val="center"/>
          </w:tcPr>
          <w:p w14:paraId="52049F92" w14:textId="77777777" w:rsidR="00BC3FE9" w:rsidRPr="00DA326A" w:rsidRDefault="00BC3FE9" w:rsidP="00CB1032">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vAlign w:val="center"/>
          </w:tcPr>
          <w:p w14:paraId="166A8539" w14:textId="77777777"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0F85A5BD" w14:textId="77777777" w:rsidR="00BC3FE9" w:rsidRPr="00DA326A" w:rsidRDefault="00BC3FE9" w:rsidP="00CB1032">
            <w:pPr>
              <w:pStyle w:val="TAL"/>
              <w:rPr>
                <w:rFonts w:cs="Arial"/>
                <w:szCs w:val="18"/>
              </w:rPr>
            </w:pPr>
            <w:r w:rsidRPr="00DA326A">
              <w:rPr>
                <w:rFonts w:cs="Arial"/>
                <w:szCs w:val="18"/>
              </w:rPr>
              <w:t>Representation of the created MBS session</w:t>
            </w:r>
          </w:p>
        </w:tc>
        <w:tc>
          <w:tcPr>
            <w:tcW w:w="882" w:type="dxa"/>
            <w:tcBorders>
              <w:top w:val="single" w:sz="4" w:space="0" w:color="auto"/>
              <w:left w:val="single" w:sz="4" w:space="0" w:color="auto"/>
              <w:bottom w:val="single" w:sz="4" w:space="0" w:color="auto"/>
              <w:right w:val="single" w:sz="4" w:space="0" w:color="auto"/>
            </w:tcBorders>
          </w:tcPr>
          <w:p w14:paraId="153408D2" w14:textId="77777777" w:rsidR="00BC3FE9" w:rsidRPr="00DA326A" w:rsidRDefault="00BC3FE9" w:rsidP="00CB1032">
            <w:pPr>
              <w:pStyle w:val="TAL"/>
              <w:rPr>
                <w:rFonts w:cs="Arial"/>
                <w:szCs w:val="18"/>
              </w:rPr>
            </w:pPr>
          </w:p>
        </w:tc>
      </w:tr>
    </w:tbl>
    <w:p w14:paraId="26C98041" w14:textId="55C94867" w:rsidR="008A6D4A" w:rsidRPr="00BD126B" w:rsidRDefault="008A6D4A" w:rsidP="008A6D4A">
      <w:pPr>
        <w:pStyle w:val="Guidance"/>
        <w:rPr>
          <w:color w:val="auto"/>
        </w:rPr>
      </w:pPr>
    </w:p>
    <w:p w14:paraId="53D7EB51" w14:textId="77777777" w:rsidR="00BC3FE9" w:rsidRPr="00DA326A" w:rsidRDefault="00BC3FE9" w:rsidP="00BC3FE9">
      <w:pPr>
        <w:pStyle w:val="Heading5"/>
      </w:pPr>
      <w:bookmarkStart w:id="461" w:name="_Toc104297842"/>
      <w:bookmarkStart w:id="462" w:name="_Toc104300153"/>
      <w:bookmarkStart w:id="463" w:name="_Toc104792022"/>
      <w:r w:rsidRPr="00DA326A">
        <w:lastRenderedPageBreak/>
        <w:t>6.1.6.2.4</w:t>
      </w:r>
      <w:r w:rsidRPr="00DA326A">
        <w:tab/>
        <w:t>Type: DistSession</w:t>
      </w:r>
      <w:bookmarkEnd w:id="461"/>
      <w:bookmarkEnd w:id="462"/>
      <w:bookmarkEnd w:id="463"/>
    </w:p>
    <w:p w14:paraId="1D6B55C0" w14:textId="77777777" w:rsidR="00BC3FE9" w:rsidRPr="00DA326A" w:rsidRDefault="00BC3FE9" w:rsidP="00BC3FE9">
      <w:pPr>
        <w:pStyle w:val="TH"/>
      </w:pPr>
      <w:r>
        <w:t>Table 6.1</w:t>
      </w:r>
      <w:r w:rsidRPr="00DA326A">
        <w:t>.6.2.4-1: Definition of type DistSession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68E3F6AC"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9C559A1" w14:textId="77777777" w:rsidR="00BC3FE9" w:rsidRPr="00DA326A" w:rsidRDefault="00BC3FE9" w:rsidP="00CB1032">
            <w:pPr>
              <w:pStyle w:val="TAH"/>
            </w:pPr>
            <w:r w:rsidRPr="00DA326A">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30C35C6"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677E749"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F0CD1D"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50F99319"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18CFD74"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58B93884"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C7B12C8" w14:textId="77777777" w:rsidR="00BC3FE9" w:rsidRPr="00DA326A" w:rsidRDefault="00BC3FE9" w:rsidP="00CB1032">
            <w:pPr>
              <w:pStyle w:val="TAL"/>
            </w:pPr>
            <w:r w:rsidRPr="00DA326A">
              <w:t>distSessionId</w:t>
            </w:r>
          </w:p>
        </w:tc>
        <w:tc>
          <w:tcPr>
            <w:tcW w:w="1843" w:type="dxa"/>
            <w:tcBorders>
              <w:top w:val="single" w:sz="4" w:space="0" w:color="auto"/>
              <w:left w:val="single" w:sz="4" w:space="0" w:color="auto"/>
              <w:bottom w:val="single" w:sz="4" w:space="0" w:color="auto"/>
              <w:right w:val="single" w:sz="4" w:space="0" w:color="auto"/>
            </w:tcBorders>
          </w:tcPr>
          <w:p w14:paraId="688C4484" w14:textId="77777777" w:rsidR="00BC3FE9" w:rsidRPr="00DA326A" w:rsidRDefault="00BC3FE9" w:rsidP="00CB1032">
            <w:pPr>
              <w:pStyle w:val="TAL"/>
            </w:pPr>
            <w:r w:rsidRPr="00230398">
              <w:rPr>
                <w:lang w:eastAsia="zh-CN"/>
              </w:rPr>
              <w:t>string</w:t>
            </w:r>
          </w:p>
        </w:tc>
        <w:tc>
          <w:tcPr>
            <w:tcW w:w="284" w:type="dxa"/>
            <w:tcBorders>
              <w:top w:val="single" w:sz="4" w:space="0" w:color="auto"/>
              <w:left w:val="single" w:sz="4" w:space="0" w:color="auto"/>
              <w:bottom w:val="single" w:sz="4" w:space="0" w:color="auto"/>
              <w:right w:val="single" w:sz="4" w:space="0" w:color="auto"/>
            </w:tcBorders>
          </w:tcPr>
          <w:p w14:paraId="682D6F31" w14:textId="77777777" w:rsidR="00BC3FE9" w:rsidRPr="00DA326A" w:rsidRDefault="00BC3FE9" w:rsidP="00CB1032">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320F9294" w14:textId="77777777"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1A770133" w14:textId="77777777" w:rsidR="00BC3FE9" w:rsidRPr="00DA326A" w:rsidRDefault="00BC3FE9" w:rsidP="00CB1032">
            <w:pPr>
              <w:pStyle w:val="TAL"/>
              <w:rPr>
                <w:rFonts w:cs="Arial"/>
                <w:szCs w:val="18"/>
              </w:rPr>
            </w:pPr>
            <w:r w:rsidRPr="00DA326A">
              <w:t>An identifier for this MBS Distribution Session that is unique within the scope of the MBS User Service (see clause 4.5.3 of 3GPP TS 26.502)</w:t>
            </w:r>
          </w:p>
        </w:tc>
        <w:tc>
          <w:tcPr>
            <w:tcW w:w="882" w:type="dxa"/>
            <w:tcBorders>
              <w:top w:val="single" w:sz="4" w:space="0" w:color="auto"/>
              <w:left w:val="single" w:sz="4" w:space="0" w:color="auto"/>
              <w:bottom w:val="single" w:sz="4" w:space="0" w:color="auto"/>
              <w:right w:val="single" w:sz="4" w:space="0" w:color="auto"/>
            </w:tcBorders>
          </w:tcPr>
          <w:p w14:paraId="6275B54D" w14:textId="77777777" w:rsidR="00BC3FE9" w:rsidRPr="00DA326A" w:rsidRDefault="00BC3FE9" w:rsidP="00CB1032">
            <w:pPr>
              <w:pStyle w:val="TAL"/>
              <w:rPr>
                <w:rFonts w:cs="Arial"/>
                <w:szCs w:val="18"/>
              </w:rPr>
            </w:pPr>
          </w:p>
        </w:tc>
      </w:tr>
      <w:tr w:rsidR="00BC3FE9" w:rsidRPr="00DA326A" w14:paraId="37D0F766"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4BA0F38" w14:textId="77777777" w:rsidR="00BC3FE9" w:rsidRPr="00DA326A" w:rsidRDefault="00BC3FE9" w:rsidP="00CB1032">
            <w:pPr>
              <w:pStyle w:val="TAL"/>
            </w:pPr>
            <w:r w:rsidRPr="00DA326A">
              <w:t>distSessionState</w:t>
            </w:r>
          </w:p>
        </w:tc>
        <w:tc>
          <w:tcPr>
            <w:tcW w:w="1843" w:type="dxa"/>
            <w:tcBorders>
              <w:top w:val="single" w:sz="4" w:space="0" w:color="auto"/>
              <w:left w:val="single" w:sz="4" w:space="0" w:color="auto"/>
              <w:bottom w:val="single" w:sz="4" w:space="0" w:color="auto"/>
              <w:right w:val="single" w:sz="4" w:space="0" w:color="auto"/>
            </w:tcBorders>
          </w:tcPr>
          <w:p w14:paraId="00E6CD6F" w14:textId="77777777" w:rsidR="00BC3FE9" w:rsidRPr="00DA326A" w:rsidRDefault="00BC3FE9" w:rsidP="00CB1032">
            <w:pPr>
              <w:pStyle w:val="TAL"/>
            </w:pPr>
            <w:r w:rsidRPr="00DA326A">
              <w:t>DistSessionState</w:t>
            </w:r>
          </w:p>
        </w:tc>
        <w:tc>
          <w:tcPr>
            <w:tcW w:w="284" w:type="dxa"/>
            <w:tcBorders>
              <w:top w:val="single" w:sz="4" w:space="0" w:color="auto"/>
              <w:left w:val="single" w:sz="4" w:space="0" w:color="auto"/>
              <w:bottom w:val="single" w:sz="4" w:space="0" w:color="auto"/>
              <w:right w:val="single" w:sz="4" w:space="0" w:color="auto"/>
            </w:tcBorders>
          </w:tcPr>
          <w:p w14:paraId="3163D8FE" w14:textId="77777777" w:rsidR="00BC3FE9" w:rsidRPr="00DA326A" w:rsidRDefault="00BC3FE9" w:rsidP="00CB1032">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5E884E8E" w14:textId="77777777"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2E3A9177" w14:textId="77777777" w:rsidR="00BC3FE9" w:rsidRPr="00DA326A" w:rsidRDefault="00BC3FE9" w:rsidP="00CB1032">
            <w:pPr>
              <w:pStyle w:val="TAL"/>
              <w:rPr>
                <w:rFonts w:cs="Arial"/>
                <w:szCs w:val="18"/>
              </w:rPr>
            </w:pPr>
            <w:r w:rsidRPr="00DA326A">
              <w:t>The current state of the MBS Distribution Session</w:t>
            </w:r>
            <w:r w:rsidRPr="00DA326A">
              <w:rPr>
                <w:i/>
              </w:rPr>
              <w:t xml:space="preserve"> </w:t>
            </w:r>
            <w:r w:rsidRPr="00230398">
              <w:t xml:space="preserve">(see clause 4.6.1 of </w:t>
            </w:r>
            <w:r w:rsidRPr="00DA326A">
              <w:t xml:space="preserve">3GPP TS </w:t>
            </w:r>
            <w:r w:rsidRPr="00230398">
              <w:t>26.502)</w:t>
            </w:r>
          </w:p>
        </w:tc>
        <w:tc>
          <w:tcPr>
            <w:tcW w:w="882" w:type="dxa"/>
            <w:tcBorders>
              <w:top w:val="single" w:sz="4" w:space="0" w:color="auto"/>
              <w:left w:val="single" w:sz="4" w:space="0" w:color="auto"/>
              <w:bottom w:val="single" w:sz="4" w:space="0" w:color="auto"/>
              <w:right w:val="single" w:sz="4" w:space="0" w:color="auto"/>
            </w:tcBorders>
          </w:tcPr>
          <w:p w14:paraId="17EB455E" w14:textId="77777777" w:rsidR="00BC3FE9" w:rsidRPr="00DA326A" w:rsidRDefault="00BC3FE9" w:rsidP="00CB1032">
            <w:pPr>
              <w:pStyle w:val="TAL"/>
              <w:rPr>
                <w:rFonts w:cs="Arial"/>
                <w:szCs w:val="18"/>
              </w:rPr>
            </w:pPr>
          </w:p>
        </w:tc>
      </w:tr>
      <w:tr w:rsidR="00BC3FE9" w:rsidRPr="00DA326A" w14:paraId="266FE471"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6AFCC22" w14:textId="77777777" w:rsidR="00BC3FE9" w:rsidRPr="00DA326A" w:rsidRDefault="00BC3FE9" w:rsidP="00CB1032">
            <w:pPr>
              <w:pStyle w:val="TAL"/>
            </w:pPr>
            <w:r w:rsidRPr="00DA326A">
              <w:t>mbU</w:t>
            </w:r>
            <w:r>
              <w:t>pf</w:t>
            </w:r>
            <w:r w:rsidRPr="00DA326A">
              <w:t>TunAddr</w:t>
            </w:r>
          </w:p>
        </w:tc>
        <w:tc>
          <w:tcPr>
            <w:tcW w:w="1843" w:type="dxa"/>
            <w:tcBorders>
              <w:top w:val="single" w:sz="4" w:space="0" w:color="auto"/>
              <w:left w:val="single" w:sz="4" w:space="0" w:color="auto"/>
              <w:bottom w:val="single" w:sz="4" w:space="0" w:color="auto"/>
              <w:right w:val="single" w:sz="4" w:space="0" w:color="auto"/>
            </w:tcBorders>
          </w:tcPr>
          <w:p w14:paraId="01372A85" w14:textId="77777777" w:rsidR="00BC3FE9" w:rsidRPr="00DA326A" w:rsidRDefault="00BC3FE9" w:rsidP="00CB1032">
            <w:pPr>
              <w:pStyle w:val="TAL"/>
            </w:pPr>
            <w:r w:rsidRPr="00DA326A">
              <w:t>TunnelAddress</w:t>
            </w:r>
          </w:p>
        </w:tc>
        <w:tc>
          <w:tcPr>
            <w:tcW w:w="284" w:type="dxa"/>
            <w:tcBorders>
              <w:top w:val="single" w:sz="4" w:space="0" w:color="auto"/>
              <w:left w:val="single" w:sz="4" w:space="0" w:color="auto"/>
              <w:bottom w:val="single" w:sz="4" w:space="0" w:color="auto"/>
              <w:right w:val="single" w:sz="4" w:space="0" w:color="auto"/>
            </w:tcBorders>
          </w:tcPr>
          <w:p w14:paraId="3C66CE97" w14:textId="6C1EF343" w:rsidR="00BC3FE9" w:rsidRPr="00DA326A" w:rsidRDefault="005F1CD3" w:rsidP="00CB103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F103905" w14:textId="7A6746C0"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06D26966" w14:textId="3ED397E1" w:rsidR="00BC3FE9" w:rsidRPr="00DA326A" w:rsidRDefault="00BC3FE9" w:rsidP="005F1CD3">
            <w:pPr>
              <w:pStyle w:val="TAL"/>
            </w:pPr>
            <w:r w:rsidRPr="00DA326A">
              <w:t>The tunnel endpoint address of the MB</w:t>
            </w:r>
            <w:r w:rsidRPr="00DA326A">
              <w:noBreakHyphen/>
              <w:t>UPF that supports this MBS Distribution Session at reference point Nmb9</w:t>
            </w:r>
            <w:r w:rsidR="005F1CD3">
              <w:t>.</w:t>
            </w:r>
          </w:p>
        </w:tc>
        <w:tc>
          <w:tcPr>
            <w:tcW w:w="882" w:type="dxa"/>
            <w:tcBorders>
              <w:top w:val="single" w:sz="4" w:space="0" w:color="auto"/>
              <w:left w:val="single" w:sz="4" w:space="0" w:color="auto"/>
              <w:bottom w:val="single" w:sz="4" w:space="0" w:color="auto"/>
              <w:right w:val="single" w:sz="4" w:space="0" w:color="auto"/>
            </w:tcBorders>
          </w:tcPr>
          <w:p w14:paraId="51222846" w14:textId="77777777" w:rsidR="00BC3FE9" w:rsidRPr="00DA326A" w:rsidRDefault="00BC3FE9" w:rsidP="00CB1032">
            <w:pPr>
              <w:pStyle w:val="TAL"/>
              <w:rPr>
                <w:rFonts w:cs="Arial"/>
                <w:szCs w:val="18"/>
              </w:rPr>
            </w:pPr>
          </w:p>
        </w:tc>
      </w:tr>
      <w:tr w:rsidR="00BC3FE9" w:rsidRPr="00DA326A" w14:paraId="72474E1D"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2D9B82D1" w14:textId="46BCF2DA" w:rsidR="00BC3FE9" w:rsidRPr="00DA326A" w:rsidRDefault="00376990" w:rsidP="00CB1032">
            <w:pPr>
              <w:pStyle w:val="TAL"/>
            </w:pPr>
            <w:r w:rsidRPr="00376990">
              <w:t>upTrafficFlowInfo</w:t>
            </w:r>
          </w:p>
        </w:tc>
        <w:tc>
          <w:tcPr>
            <w:tcW w:w="1843" w:type="dxa"/>
            <w:tcBorders>
              <w:top w:val="single" w:sz="4" w:space="0" w:color="auto"/>
              <w:left w:val="single" w:sz="4" w:space="0" w:color="auto"/>
              <w:bottom w:val="single" w:sz="4" w:space="0" w:color="auto"/>
              <w:right w:val="single" w:sz="4" w:space="0" w:color="auto"/>
            </w:tcBorders>
          </w:tcPr>
          <w:p w14:paraId="41F65581" w14:textId="59BD80F1" w:rsidR="00BC3FE9" w:rsidRPr="00DA326A" w:rsidRDefault="00376990" w:rsidP="00CB1032">
            <w:pPr>
              <w:pStyle w:val="TAL"/>
            </w:pPr>
            <w:r w:rsidRPr="00376990">
              <w:t>UpTrafficFlowInfo</w:t>
            </w:r>
          </w:p>
        </w:tc>
        <w:tc>
          <w:tcPr>
            <w:tcW w:w="284" w:type="dxa"/>
            <w:tcBorders>
              <w:top w:val="single" w:sz="4" w:space="0" w:color="auto"/>
              <w:left w:val="single" w:sz="4" w:space="0" w:color="auto"/>
              <w:bottom w:val="single" w:sz="4" w:space="0" w:color="auto"/>
              <w:right w:val="single" w:sz="4" w:space="0" w:color="auto"/>
            </w:tcBorders>
          </w:tcPr>
          <w:p w14:paraId="223B1DF1" w14:textId="77777777" w:rsidR="00BC3FE9" w:rsidRPr="00DA326A" w:rsidRDefault="00BC3FE9" w:rsidP="00CB103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0F8657D" w14:textId="4A0139D1" w:rsidR="00BC3FE9" w:rsidRPr="00DA326A" w:rsidRDefault="00376990" w:rsidP="00CB1032">
            <w:pPr>
              <w:pStyle w:val="TAL"/>
              <w:jc w:val="center"/>
            </w:pPr>
            <w:r>
              <w:t>0..</w:t>
            </w:r>
            <w:r w:rsidR="00BC3FE9" w:rsidRPr="00DA326A">
              <w:t>1</w:t>
            </w:r>
          </w:p>
        </w:tc>
        <w:tc>
          <w:tcPr>
            <w:tcW w:w="4146" w:type="dxa"/>
            <w:tcBorders>
              <w:top w:val="single" w:sz="4" w:space="0" w:color="auto"/>
              <w:left w:val="single" w:sz="4" w:space="0" w:color="auto"/>
              <w:bottom w:val="single" w:sz="4" w:space="0" w:color="auto"/>
              <w:right w:val="single" w:sz="4" w:space="0" w:color="auto"/>
            </w:tcBorders>
          </w:tcPr>
          <w:p w14:paraId="71BD64C2" w14:textId="0971A53D" w:rsidR="00BC3FE9" w:rsidRPr="00DA326A" w:rsidRDefault="00BC3FE9" w:rsidP="00242DB2">
            <w:pPr>
              <w:pStyle w:val="TAL"/>
            </w:pPr>
            <w:r>
              <w:t>D</w:t>
            </w:r>
            <w:r w:rsidRPr="00A559E3">
              <w:t xml:space="preserve">etails of the traffic flow to be used by the MBSTF for this MBS Distribution Session, including the multicast group destination address and </w:t>
            </w:r>
            <w:r>
              <w:t>port number</w:t>
            </w:r>
            <w:r w:rsidR="00376990" w:rsidRPr="00914E30">
              <w:t xml:space="preserve">. Shall be present in case of Object Distribution Method and Packet Distribution </w:t>
            </w:r>
            <w:r w:rsidR="00376990">
              <w:t>Method in Proxy Mode</w:t>
            </w:r>
            <w:r w:rsidR="00376990" w:rsidRPr="00914E30">
              <w:t>.</w:t>
            </w:r>
          </w:p>
        </w:tc>
        <w:tc>
          <w:tcPr>
            <w:tcW w:w="882" w:type="dxa"/>
            <w:tcBorders>
              <w:top w:val="single" w:sz="4" w:space="0" w:color="auto"/>
              <w:left w:val="single" w:sz="4" w:space="0" w:color="auto"/>
              <w:bottom w:val="single" w:sz="4" w:space="0" w:color="auto"/>
              <w:right w:val="single" w:sz="4" w:space="0" w:color="auto"/>
            </w:tcBorders>
          </w:tcPr>
          <w:p w14:paraId="09CF56F3" w14:textId="77777777" w:rsidR="00BC3FE9" w:rsidRPr="00DA326A" w:rsidRDefault="00BC3FE9" w:rsidP="00CB1032">
            <w:pPr>
              <w:pStyle w:val="TAL"/>
              <w:rPr>
                <w:rFonts w:cs="Arial"/>
                <w:szCs w:val="18"/>
              </w:rPr>
            </w:pPr>
          </w:p>
        </w:tc>
      </w:tr>
      <w:tr w:rsidR="002440F6" w:rsidRPr="00DA326A" w14:paraId="39B5E282"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38A4375" w14:textId="0640CC95" w:rsidR="002440F6" w:rsidRDefault="002440F6" w:rsidP="002440F6">
            <w:pPr>
              <w:pStyle w:val="TAL"/>
            </w:pPr>
            <w:r>
              <w:t>mbsSessionId</w:t>
            </w:r>
          </w:p>
        </w:tc>
        <w:tc>
          <w:tcPr>
            <w:tcW w:w="1843" w:type="dxa"/>
            <w:tcBorders>
              <w:top w:val="single" w:sz="4" w:space="0" w:color="auto"/>
              <w:left w:val="single" w:sz="4" w:space="0" w:color="auto"/>
              <w:bottom w:val="single" w:sz="4" w:space="0" w:color="auto"/>
              <w:right w:val="single" w:sz="4" w:space="0" w:color="auto"/>
            </w:tcBorders>
          </w:tcPr>
          <w:p w14:paraId="7A4ACDB8" w14:textId="7EF51F08" w:rsidR="002440F6" w:rsidRPr="00DA326A" w:rsidRDefault="002440F6" w:rsidP="002440F6">
            <w:pPr>
              <w:pStyle w:val="TAL"/>
            </w:pPr>
            <w:r>
              <w:t>MbsSessionId</w:t>
            </w:r>
          </w:p>
        </w:tc>
        <w:tc>
          <w:tcPr>
            <w:tcW w:w="284" w:type="dxa"/>
            <w:tcBorders>
              <w:top w:val="single" w:sz="4" w:space="0" w:color="auto"/>
              <w:left w:val="single" w:sz="4" w:space="0" w:color="auto"/>
              <w:bottom w:val="single" w:sz="4" w:space="0" w:color="auto"/>
              <w:right w:val="single" w:sz="4" w:space="0" w:color="auto"/>
            </w:tcBorders>
          </w:tcPr>
          <w:p w14:paraId="22C31377" w14:textId="1CB46ADF" w:rsidR="002440F6" w:rsidRPr="00DA326A" w:rsidRDefault="002440F6" w:rsidP="002440F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0CE8D61" w14:textId="5074B551" w:rsidR="002440F6" w:rsidRPr="00DA326A" w:rsidRDefault="002440F6" w:rsidP="002440F6">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7F129136" w14:textId="285CC922" w:rsidR="002440F6" w:rsidRPr="00DA326A" w:rsidRDefault="002440F6" w:rsidP="002440F6">
            <w:pPr>
              <w:pStyle w:val="TAL"/>
            </w:pPr>
            <w:r w:rsidRPr="005F5B8C">
              <w:t xml:space="preserve">The Temporary Mobile Group Identity (TMGI) </w:t>
            </w:r>
            <w:r>
              <w:t xml:space="preserve">or Source-Specific Multicast (SSM) IP address </w:t>
            </w:r>
            <w:r w:rsidRPr="005F5B8C">
              <w:t>of the MBS Session supporting this MBS Distribution Session</w:t>
            </w:r>
            <w:r>
              <w:t>.</w:t>
            </w:r>
          </w:p>
        </w:tc>
        <w:tc>
          <w:tcPr>
            <w:tcW w:w="882" w:type="dxa"/>
            <w:tcBorders>
              <w:top w:val="single" w:sz="4" w:space="0" w:color="auto"/>
              <w:left w:val="single" w:sz="4" w:space="0" w:color="auto"/>
              <w:bottom w:val="single" w:sz="4" w:space="0" w:color="auto"/>
              <w:right w:val="single" w:sz="4" w:space="0" w:color="auto"/>
            </w:tcBorders>
          </w:tcPr>
          <w:p w14:paraId="0659AFB2" w14:textId="77777777" w:rsidR="002440F6" w:rsidRPr="00DA326A" w:rsidRDefault="002440F6" w:rsidP="002440F6">
            <w:pPr>
              <w:pStyle w:val="TAL"/>
              <w:rPr>
                <w:rFonts w:cs="Arial"/>
                <w:szCs w:val="18"/>
              </w:rPr>
            </w:pPr>
          </w:p>
        </w:tc>
      </w:tr>
      <w:tr w:rsidR="002440F6" w:rsidRPr="00DA326A" w14:paraId="5000A34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14BFD091" w14:textId="0A9CD5A0" w:rsidR="002440F6" w:rsidRDefault="002440F6" w:rsidP="002440F6">
            <w:pPr>
              <w:pStyle w:val="TAL"/>
            </w:pPr>
            <w:r>
              <w:t>mbsServiceAreas</w:t>
            </w:r>
          </w:p>
        </w:tc>
        <w:tc>
          <w:tcPr>
            <w:tcW w:w="1843" w:type="dxa"/>
            <w:tcBorders>
              <w:top w:val="single" w:sz="4" w:space="0" w:color="auto"/>
              <w:left w:val="single" w:sz="4" w:space="0" w:color="auto"/>
              <w:bottom w:val="single" w:sz="4" w:space="0" w:color="auto"/>
              <w:right w:val="single" w:sz="4" w:space="0" w:color="auto"/>
            </w:tcBorders>
          </w:tcPr>
          <w:p w14:paraId="1DB0F935" w14:textId="3DBC1E69" w:rsidR="002440F6" w:rsidRPr="00DA326A" w:rsidRDefault="002440F6" w:rsidP="002440F6">
            <w:pPr>
              <w:pStyle w:val="TAL"/>
            </w:pPr>
            <w:r>
              <w:t>map(MbsServiceArea)</w:t>
            </w:r>
          </w:p>
        </w:tc>
        <w:tc>
          <w:tcPr>
            <w:tcW w:w="284" w:type="dxa"/>
            <w:tcBorders>
              <w:top w:val="single" w:sz="4" w:space="0" w:color="auto"/>
              <w:left w:val="single" w:sz="4" w:space="0" w:color="auto"/>
              <w:bottom w:val="single" w:sz="4" w:space="0" w:color="auto"/>
              <w:right w:val="single" w:sz="4" w:space="0" w:color="auto"/>
            </w:tcBorders>
          </w:tcPr>
          <w:p w14:paraId="29553861" w14:textId="74E78054" w:rsidR="002440F6" w:rsidRPr="00DA326A" w:rsidRDefault="002440F6" w:rsidP="002440F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6097B6" w14:textId="7032FCB7" w:rsidR="002440F6" w:rsidRPr="00DA326A" w:rsidRDefault="002440F6" w:rsidP="002440F6">
            <w:pPr>
              <w:pStyle w:val="TAL"/>
              <w:jc w:val="center"/>
            </w:pPr>
            <w:r>
              <w:t>1..N</w:t>
            </w:r>
          </w:p>
        </w:tc>
        <w:tc>
          <w:tcPr>
            <w:tcW w:w="4146" w:type="dxa"/>
            <w:tcBorders>
              <w:top w:val="single" w:sz="4" w:space="0" w:color="auto"/>
              <w:left w:val="single" w:sz="4" w:space="0" w:color="auto"/>
              <w:bottom w:val="single" w:sz="4" w:space="0" w:color="auto"/>
              <w:right w:val="single" w:sz="4" w:space="0" w:color="auto"/>
            </w:tcBorders>
          </w:tcPr>
          <w:p w14:paraId="6F15EF64" w14:textId="77777777" w:rsidR="002440F6" w:rsidRDefault="002440F6" w:rsidP="002440F6">
            <w:pPr>
              <w:pStyle w:val="TAL"/>
            </w:pPr>
            <w:r w:rsidRPr="005F5B8C">
              <w:t xml:space="preserve">The service areas in which this MBS </w:t>
            </w:r>
            <w:r>
              <w:t>Distribution Session</w:t>
            </w:r>
            <w:r w:rsidRPr="005F5B8C">
              <w:t xml:space="preserve"> is to be made available</w:t>
            </w:r>
            <w:r>
              <w:t xml:space="preserve">. </w:t>
            </w:r>
          </w:p>
          <w:p w14:paraId="378DB35C" w14:textId="77777777" w:rsidR="002440F6" w:rsidRDefault="002440F6" w:rsidP="002440F6">
            <w:pPr>
              <w:pStyle w:val="TAL"/>
            </w:pPr>
          </w:p>
          <w:p w14:paraId="25A8FCFB" w14:textId="522696C7" w:rsidR="002440F6" w:rsidRPr="00DA326A" w:rsidRDefault="002440F6" w:rsidP="002440F6">
            <w:pPr>
              <w:pStyle w:val="TAL"/>
            </w:pPr>
            <w:r w:rsidRPr="00690A26">
              <w:rPr>
                <w:rFonts w:cs="Arial"/>
                <w:szCs w:val="18"/>
                <w:lang w:eastAsia="zh-CN"/>
              </w:rPr>
              <w:t xml:space="preserve">The key of the map </w:t>
            </w:r>
            <w:r>
              <w:rPr>
                <w:rFonts w:cs="Arial"/>
                <w:szCs w:val="18"/>
                <w:lang w:eastAsia="zh-CN"/>
              </w:rPr>
              <w:t xml:space="preserve">shall be the </w:t>
            </w:r>
            <w:r>
              <w:t>Area Session Identifier (see Clause 5.9.4.4 of 3GPP TS 29.271) associated with the Location dependent MBS Service.</w:t>
            </w:r>
          </w:p>
        </w:tc>
        <w:tc>
          <w:tcPr>
            <w:tcW w:w="882" w:type="dxa"/>
            <w:tcBorders>
              <w:top w:val="single" w:sz="4" w:space="0" w:color="auto"/>
              <w:left w:val="single" w:sz="4" w:space="0" w:color="auto"/>
              <w:bottom w:val="single" w:sz="4" w:space="0" w:color="auto"/>
              <w:right w:val="single" w:sz="4" w:space="0" w:color="auto"/>
            </w:tcBorders>
          </w:tcPr>
          <w:p w14:paraId="5EFDF72F" w14:textId="77777777" w:rsidR="002440F6" w:rsidRPr="00DA326A" w:rsidRDefault="002440F6" w:rsidP="002440F6">
            <w:pPr>
              <w:pStyle w:val="TAL"/>
              <w:rPr>
                <w:rFonts w:cs="Arial"/>
                <w:szCs w:val="18"/>
              </w:rPr>
            </w:pPr>
          </w:p>
        </w:tc>
      </w:tr>
      <w:tr w:rsidR="002440F6" w:rsidRPr="00DA326A" w14:paraId="39C03F95"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7566D177" w14:textId="77777777" w:rsidR="002440F6" w:rsidRPr="00DA326A" w:rsidRDefault="002440F6" w:rsidP="002440F6">
            <w:pPr>
              <w:pStyle w:val="TAL"/>
            </w:pPr>
            <w:r w:rsidRPr="00DA326A">
              <w:t>5qi</w:t>
            </w:r>
          </w:p>
        </w:tc>
        <w:tc>
          <w:tcPr>
            <w:tcW w:w="1843" w:type="dxa"/>
            <w:tcBorders>
              <w:top w:val="single" w:sz="4" w:space="0" w:color="auto"/>
              <w:left w:val="single" w:sz="4" w:space="0" w:color="auto"/>
              <w:bottom w:val="single" w:sz="4" w:space="0" w:color="auto"/>
              <w:right w:val="single" w:sz="4" w:space="0" w:color="auto"/>
            </w:tcBorders>
          </w:tcPr>
          <w:p w14:paraId="047EC549" w14:textId="77777777" w:rsidR="002440F6" w:rsidRPr="00DA326A" w:rsidRDefault="002440F6" w:rsidP="002440F6">
            <w:pPr>
              <w:pStyle w:val="TAL"/>
            </w:pPr>
            <w:r w:rsidRPr="00DA326A">
              <w:t>5Qi</w:t>
            </w:r>
          </w:p>
        </w:tc>
        <w:tc>
          <w:tcPr>
            <w:tcW w:w="284" w:type="dxa"/>
            <w:tcBorders>
              <w:top w:val="single" w:sz="4" w:space="0" w:color="auto"/>
              <w:left w:val="single" w:sz="4" w:space="0" w:color="auto"/>
              <w:bottom w:val="single" w:sz="4" w:space="0" w:color="auto"/>
              <w:right w:val="single" w:sz="4" w:space="0" w:color="auto"/>
            </w:tcBorders>
          </w:tcPr>
          <w:p w14:paraId="0E632929" w14:textId="67DCD2F9" w:rsidR="002440F6" w:rsidRPr="00DA326A" w:rsidRDefault="002440F6" w:rsidP="002440F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2EC0BF" w14:textId="3025D56C" w:rsidR="002440F6" w:rsidRPr="00DA326A" w:rsidRDefault="002440F6" w:rsidP="002440F6">
            <w:pPr>
              <w:pStyle w:val="TAL"/>
              <w:jc w:val="center"/>
            </w:pPr>
            <w:r>
              <w:t>0..</w:t>
            </w:r>
            <w:r w:rsidRPr="00DA326A">
              <w:t>1</w:t>
            </w:r>
          </w:p>
        </w:tc>
        <w:tc>
          <w:tcPr>
            <w:tcW w:w="4146" w:type="dxa"/>
            <w:tcBorders>
              <w:top w:val="single" w:sz="4" w:space="0" w:color="auto"/>
              <w:left w:val="single" w:sz="4" w:space="0" w:color="auto"/>
              <w:bottom w:val="single" w:sz="4" w:space="0" w:color="auto"/>
              <w:right w:val="single" w:sz="4" w:space="0" w:color="auto"/>
            </w:tcBorders>
          </w:tcPr>
          <w:p w14:paraId="55A5115D" w14:textId="6C47B810" w:rsidR="002440F6" w:rsidRPr="00230398" w:rsidRDefault="002440F6" w:rsidP="002440F6">
            <w:pPr>
              <w:pStyle w:val="TAL"/>
            </w:pPr>
            <w:r w:rsidRPr="00DA326A">
              <w:t>A 5G QoS Identifier (5QI) to be applied to the traffic flow for this MBS Distribution Session</w:t>
            </w:r>
            <w:r>
              <w:t>. It shall be present for Object Distribution Method and may be present for Packet Distribution Method.</w:t>
            </w:r>
          </w:p>
        </w:tc>
        <w:tc>
          <w:tcPr>
            <w:tcW w:w="882" w:type="dxa"/>
            <w:tcBorders>
              <w:top w:val="single" w:sz="4" w:space="0" w:color="auto"/>
              <w:left w:val="single" w:sz="4" w:space="0" w:color="auto"/>
              <w:bottom w:val="single" w:sz="4" w:space="0" w:color="auto"/>
              <w:right w:val="single" w:sz="4" w:space="0" w:color="auto"/>
            </w:tcBorders>
          </w:tcPr>
          <w:p w14:paraId="3897FC8B" w14:textId="77777777" w:rsidR="002440F6" w:rsidRPr="00DA326A" w:rsidRDefault="002440F6" w:rsidP="002440F6">
            <w:pPr>
              <w:pStyle w:val="TAL"/>
              <w:rPr>
                <w:rFonts w:cs="Arial"/>
                <w:szCs w:val="18"/>
              </w:rPr>
            </w:pPr>
          </w:p>
        </w:tc>
      </w:tr>
      <w:tr w:rsidR="002440F6" w:rsidRPr="00DA326A" w14:paraId="669D293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1F53FDDD" w14:textId="77777777" w:rsidR="002440F6" w:rsidRPr="00DA326A" w:rsidRDefault="002440F6" w:rsidP="002440F6">
            <w:pPr>
              <w:pStyle w:val="TAL"/>
            </w:pPr>
            <w:r>
              <w:t>m</w:t>
            </w:r>
            <w:r w:rsidRPr="00DA326A">
              <w:t>br</w:t>
            </w:r>
          </w:p>
        </w:tc>
        <w:tc>
          <w:tcPr>
            <w:tcW w:w="1843" w:type="dxa"/>
            <w:tcBorders>
              <w:top w:val="single" w:sz="4" w:space="0" w:color="auto"/>
              <w:left w:val="single" w:sz="4" w:space="0" w:color="auto"/>
              <w:bottom w:val="single" w:sz="4" w:space="0" w:color="auto"/>
              <w:right w:val="single" w:sz="4" w:space="0" w:color="auto"/>
            </w:tcBorders>
          </w:tcPr>
          <w:p w14:paraId="743ECCBE" w14:textId="77777777" w:rsidR="002440F6" w:rsidRPr="00DA326A" w:rsidRDefault="002440F6" w:rsidP="002440F6">
            <w:pPr>
              <w:pStyle w:val="TAL"/>
            </w:pPr>
            <w:r w:rsidRPr="00DA326A">
              <w:t>BitRate</w:t>
            </w:r>
          </w:p>
        </w:tc>
        <w:tc>
          <w:tcPr>
            <w:tcW w:w="284" w:type="dxa"/>
            <w:tcBorders>
              <w:top w:val="single" w:sz="4" w:space="0" w:color="auto"/>
              <w:left w:val="single" w:sz="4" w:space="0" w:color="auto"/>
              <w:bottom w:val="single" w:sz="4" w:space="0" w:color="auto"/>
              <w:right w:val="single" w:sz="4" w:space="0" w:color="auto"/>
            </w:tcBorders>
          </w:tcPr>
          <w:p w14:paraId="28417D7A" w14:textId="77777777" w:rsidR="002440F6" w:rsidRPr="00DA326A" w:rsidRDefault="002440F6" w:rsidP="002440F6">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73776CE3" w14:textId="77777777" w:rsidR="002440F6" w:rsidRPr="00DA326A" w:rsidRDefault="002440F6" w:rsidP="002440F6">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479929D0" w14:textId="77777777" w:rsidR="002440F6" w:rsidRPr="00230398" w:rsidRDefault="002440F6" w:rsidP="002440F6">
            <w:pPr>
              <w:pStyle w:val="TAL"/>
            </w:pPr>
            <w:r w:rsidRPr="00DA326A">
              <w:t>The maximum bit rate for this MBS Distribution Session</w:t>
            </w:r>
          </w:p>
        </w:tc>
        <w:tc>
          <w:tcPr>
            <w:tcW w:w="882" w:type="dxa"/>
            <w:tcBorders>
              <w:top w:val="single" w:sz="4" w:space="0" w:color="auto"/>
              <w:left w:val="single" w:sz="4" w:space="0" w:color="auto"/>
              <w:bottom w:val="single" w:sz="4" w:space="0" w:color="auto"/>
              <w:right w:val="single" w:sz="4" w:space="0" w:color="auto"/>
            </w:tcBorders>
          </w:tcPr>
          <w:p w14:paraId="59E5F963" w14:textId="77777777" w:rsidR="002440F6" w:rsidRPr="00DA326A" w:rsidRDefault="002440F6" w:rsidP="002440F6">
            <w:pPr>
              <w:pStyle w:val="TAL"/>
              <w:rPr>
                <w:rFonts w:cs="Arial"/>
                <w:szCs w:val="18"/>
              </w:rPr>
            </w:pPr>
          </w:p>
        </w:tc>
      </w:tr>
      <w:tr w:rsidR="002440F6" w:rsidRPr="00DA326A" w14:paraId="74CF7EA3"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36435CE1" w14:textId="77777777" w:rsidR="002440F6" w:rsidRPr="00DA326A" w:rsidRDefault="002440F6" w:rsidP="002440F6">
            <w:pPr>
              <w:pStyle w:val="TAL"/>
            </w:pPr>
            <w:r w:rsidRPr="00DA326A">
              <w:t>maxDelay</w:t>
            </w:r>
          </w:p>
        </w:tc>
        <w:tc>
          <w:tcPr>
            <w:tcW w:w="1843" w:type="dxa"/>
            <w:tcBorders>
              <w:top w:val="single" w:sz="4" w:space="0" w:color="auto"/>
              <w:left w:val="single" w:sz="4" w:space="0" w:color="auto"/>
              <w:bottom w:val="single" w:sz="4" w:space="0" w:color="auto"/>
              <w:right w:val="single" w:sz="4" w:space="0" w:color="auto"/>
            </w:tcBorders>
          </w:tcPr>
          <w:p w14:paraId="514EF02A" w14:textId="77777777" w:rsidR="002440F6" w:rsidRPr="00DA326A" w:rsidRDefault="002440F6" w:rsidP="002440F6">
            <w:pPr>
              <w:pStyle w:val="TAL"/>
            </w:pPr>
            <w:r w:rsidRPr="00DA326A">
              <w:t>PacketDelBudget</w:t>
            </w:r>
          </w:p>
        </w:tc>
        <w:tc>
          <w:tcPr>
            <w:tcW w:w="284" w:type="dxa"/>
            <w:tcBorders>
              <w:top w:val="single" w:sz="4" w:space="0" w:color="auto"/>
              <w:left w:val="single" w:sz="4" w:space="0" w:color="auto"/>
              <w:bottom w:val="single" w:sz="4" w:space="0" w:color="auto"/>
              <w:right w:val="single" w:sz="4" w:space="0" w:color="auto"/>
            </w:tcBorders>
          </w:tcPr>
          <w:p w14:paraId="5C605F96" w14:textId="77777777" w:rsidR="002440F6" w:rsidRPr="00DA326A" w:rsidRDefault="002440F6" w:rsidP="002440F6">
            <w:pPr>
              <w:pStyle w:val="TAC"/>
            </w:pPr>
            <w:r w:rsidRPr="00DA326A">
              <w:t>O</w:t>
            </w:r>
          </w:p>
        </w:tc>
        <w:tc>
          <w:tcPr>
            <w:tcW w:w="1134" w:type="dxa"/>
            <w:tcBorders>
              <w:top w:val="single" w:sz="4" w:space="0" w:color="auto"/>
              <w:left w:val="single" w:sz="4" w:space="0" w:color="auto"/>
              <w:bottom w:val="single" w:sz="4" w:space="0" w:color="auto"/>
              <w:right w:val="single" w:sz="4" w:space="0" w:color="auto"/>
            </w:tcBorders>
          </w:tcPr>
          <w:p w14:paraId="783FDFA5" w14:textId="77777777" w:rsidR="002440F6" w:rsidRPr="00DA326A" w:rsidRDefault="002440F6" w:rsidP="002440F6">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4573BB32" w14:textId="77777777" w:rsidR="002440F6" w:rsidRPr="00230398" w:rsidRDefault="002440F6" w:rsidP="002440F6">
            <w:pPr>
              <w:pStyle w:val="TAL"/>
            </w:pPr>
            <w:r w:rsidRPr="00DA326A">
              <w:t>The maximum end-to-end distribution delay that is tolerated for this MBS Distribution Session by the MBS Application Provider</w:t>
            </w:r>
          </w:p>
        </w:tc>
        <w:tc>
          <w:tcPr>
            <w:tcW w:w="882" w:type="dxa"/>
            <w:tcBorders>
              <w:top w:val="single" w:sz="4" w:space="0" w:color="auto"/>
              <w:left w:val="single" w:sz="4" w:space="0" w:color="auto"/>
              <w:bottom w:val="single" w:sz="4" w:space="0" w:color="auto"/>
              <w:right w:val="single" w:sz="4" w:space="0" w:color="auto"/>
            </w:tcBorders>
          </w:tcPr>
          <w:p w14:paraId="03E1498E" w14:textId="77777777" w:rsidR="002440F6" w:rsidRPr="00DA326A" w:rsidRDefault="002440F6" w:rsidP="002440F6">
            <w:pPr>
              <w:pStyle w:val="TAL"/>
              <w:rPr>
                <w:rFonts w:cs="Arial"/>
                <w:szCs w:val="18"/>
              </w:rPr>
            </w:pPr>
          </w:p>
        </w:tc>
      </w:tr>
      <w:tr w:rsidR="002440F6" w:rsidRPr="00DA326A" w14:paraId="4C556C3B"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73A19F1" w14:textId="77777777" w:rsidR="002440F6" w:rsidRPr="00DA326A" w:rsidRDefault="002440F6" w:rsidP="002440F6">
            <w:pPr>
              <w:pStyle w:val="TAL"/>
            </w:pPr>
            <w:r w:rsidRPr="00DA326A">
              <w:t>objDistributionData</w:t>
            </w:r>
          </w:p>
        </w:tc>
        <w:tc>
          <w:tcPr>
            <w:tcW w:w="1843" w:type="dxa"/>
            <w:tcBorders>
              <w:top w:val="single" w:sz="4" w:space="0" w:color="auto"/>
              <w:left w:val="single" w:sz="4" w:space="0" w:color="auto"/>
              <w:bottom w:val="single" w:sz="4" w:space="0" w:color="auto"/>
              <w:right w:val="single" w:sz="4" w:space="0" w:color="auto"/>
            </w:tcBorders>
          </w:tcPr>
          <w:p w14:paraId="6B020D96" w14:textId="77777777" w:rsidR="002440F6" w:rsidRPr="00DA326A" w:rsidRDefault="002440F6" w:rsidP="002440F6">
            <w:pPr>
              <w:pStyle w:val="TAL"/>
            </w:pPr>
            <w:r w:rsidRPr="00DA326A">
              <w:t>ObjDistributionData</w:t>
            </w:r>
          </w:p>
        </w:tc>
        <w:tc>
          <w:tcPr>
            <w:tcW w:w="284" w:type="dxa"/>
            <w:tcBorders>
              <w:top w:val="single" w:sz="4" w:space="0" w:color="auto"/>
              <w:left w:val="single" w:sz="4" w:space="0" w:color="auto"/>
              <w:bottom w:val="single" w:sz="4" w:space="0" w:color="auto"/>
              <w:right w:val="single" w:sz="4" w:space="0" w:color="auto"/>
            </w:tcBorders>
          </w:tcPr>
          <w:p w14:paraId="48D027EE" w14:textId="77777777" w:rsidR="002440F6" w:rsidRPr="00DA326A" w:rsidRDefault="002440F6" w:rsidP="002440F6">
            <w:pPr>
              <w:pStyle w:val="TAC"/>
            </w:pPr>
            <w:r w:rsidRPr="00DA326A">
              <w:t>C</w:t>
            </w:r>
          </w:p>
        </w:tc>
        <w:tc>
          <w:tcPr>
            <w:tcW w:w="1134" w:type="dxa"/>
            <w:tcBorders>
              <w:top w:val="single" w:sz="4" w:space="0" w:color="auto"/>
              <w:left w:val="single" w:sz="4" w:space="0" w:color="auto"/>
              <w:bottom w:val="single" w:sz="4" w:space="0" w:color="auto"/>
              <w:right w:val="single" w:sz="4" w:space="0" w:color="auto"/>
            </w:tcBorders>
          </w:tcPr>
          <w:p w14:paraId="7498B9C9" w14:textId="77777777" w:rsidR="002440F6" w:rsidRPr="00DA326A" w:rsidRDefault="002440F6" w:rsidP="002440F6">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221C5C8B" w14:textId="77777777" w:rsidR="002440F6" w:rsidRPr="00DA326A" w:rsidRDefault="002440F6" w:rsidP="002440F6">
            <w:pPr>
              <w:pStyle w:val="TAL"/>
              <w:rPr>
                <w:rFonts w:cs="Arial"/>
                <w:szCs w:val="18"/>
              </w:rPr>
            </w:pPr>
            <w:r w:rsidRPr="00DA326A">
              <w:t>Additional MBS Distribution Session parameters for Object Distribution Method [NOTE</w:t>
            </w:r>
            <w:r>
              <w:t xml:space="preserve"> </w:t>
            </w:r>
            <w:r w:rsidRPr="00DA326A">
              <w:t>1]</w:t>
            </w:r>
          </w:p>
        </w:tc>
        <w:tc>
          <w:tcPr>
            <w:tcW w:w="882" w:type="dxa"/>
            <w:tcBorders>
              <w:top w:val="single" w:sz="4" w:space="0" w:color="auto"/>
              <w:left w:val="single" w:sz="4" w:space="0" w:color="auto"/>
              <w:bottom w:val="single" w:sz="4" w:space="0" w:color="auto"/>
              <w:right w:val="single" w:sz="4" w:space="0" w:color="auto"/>
            </w:tcBorders>
          </w:tcPr>
          <w:p w14:paraId="3516F22D" w14:textId="77777777" w:rsidR="002440F6" w:rsidRPr="00DA326A" w:rsidRDefault="002440F6" w:rsidP="002440F6">
            <w:pPr>
              <w:pStyle w:val="TAL"/>
              <w:rPr>
                <w:rFonts w:cs="Arial"/>
                <w:szCs w:val="18"/>
              </w:rPr>
            </w:pPr>
          </w:p>
        </w:tc>
      </w:tr>
      <w:tr w:rsidR="002440F6" w:rsidRPr="00DA326A" w14:paraId="5F2FC0D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4260301" w14:textId="77777777" w:rsidR="002440F6" w:rsidRPr="00DA326A" w:rsidRDefault="002440F6" w:rsidP="002440F6">
            <w:pPr>
              <w:pStyle w:val="TAL"/>
            </w:pPr>
            <w:r w:rsidRPr="00DA326A">
              <w:t>pktDistributionData</w:t>
            </w:r>
          </w:p>
        </w:tc>
        <w:tc>
          <w:tcPr>
            <w:tcW w:w="1843" w:type="dxa"/>
            <w:tcBorders>
              <w:top w:val="single" w:sz="4" w:space="0" w:color="auto"/>
              <w:left w:val="single" w:sz="4" w:space="0" w:color="auto"/>
              <w:bottom w:val="single" w:sz="4" w:space="0" w:color="auto"/>
              <w:right w:val="single" w:sz="4" w:space="0" w:color="auto"/>
            </w:tcBorders>
          </w:tcPr>
          <w:p w14:paraId="414E0299" w14:textId="77777777" w:rsidR="002440F6" w:rsidRPr="00DA326A" w:rsidRDefault="002440F6" w:rsidP="002440F6">
            <w:pPr>
              <w:pStyle w:val="TAL"/>
            </w:pPr>
            <w:r w:rsidRPr="00DA326A">
              <w:t>PktDistributionData</w:t>
            </w:r>
          </w:p>
        </w:tc>
        <w:tc>
          <w:tcPr>
            <w:tcW w:w="284" w:type="dxa"/>
            <w:tcBorders>
              <w:top w:val="single" w:sz="4" w:space="0" w:color="auto"/>
              <w:left w:val="single" w:sz="4" w:space="0" w:color="auto"/>
              <w:bottom w:val="single" w:sz="4" w:space="0" w:color="auto"/>
              <w:right w:val="single" w:sz="4" w:space="0" w:color="auto"/>
            </w:tcBorders>
          </w:tcPr>
          <w:p w14:paraId="68C67B20" w14:textId="77777777" w:rsidR="002440F6" w:rsidRPr="00DA326A" w:rsidRDefault="002440F6" w:rsidP="002440F6">
            <w:pPr>
              <w:pStyle w:val="TAC"/>
            </w:pPr>
            <w:r w:rsidRPr="00DA326A">
              <w:t>C</w:t>
            </w:r>
          </w:p>
        </w:tc>
        <w:tc>
          <w:tcPr>
            <w:tcW w:w="1134" w:type="dxa"/>
            <w:tcBorders>
              <w:top w:val="single" w:sz="4" w:space="0" w:color="auto"/>
              <w:left w:val="single" w:sz="4" w:space="0" w:color="auto"/>
              <w:bottom w:val="single" w:sz="4" w:space="0" w:color="auto"/>
              <w:right w:val="single" w:sz="4" w:space="0" w:color="auto"/>
            </w:tcBorders>
          </w:tcPr>
          <w:p w14:paraId="216E68C6" w14:textId="77777777" w:rsidR="002440F6" w:rsidRPr="00DA326A" w:rsidRDefault="002440F6" w:rsidP="002440F6">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23B627DB" w14:textId="77777777" w:rsidR="002440F6" w:rsidRPr="00DA326A" w:rsidRDefault="002440F6" w:rsidP="002440F6">
            <w:pPr>
              <w:pStyle w:val="TAL"/>
              <w:rPr>
                <w:rFonts w:cs="Arial"/>
                <w:szCs w:val="18"/>
              </w:rPr>
            </w:pPr>
            <w:r w:rsidRPr="00DA326A">
              <w:t>Additional MBS Distribution Session parameters for Packet Distribution Method [NOTE</w:t>
            </w:r>
            <w:r>
              <w:t xml:space="preserve"> </w:t>
            </w:r>
            <w:r w:rsidRPr="00DA326A">
              <w:t>1]</w:t>
            </w:r>
          </w:p>
        </w:tc>
        <w:tc>
          <w:tcPr>
            <w:tcW w:w="882" w:type="dxa"/>
            <w:tcBorders>
              <w:top w:val="single" w:sz="4" w:space="0" w:color="auto"/>
              <w:left w:val="single" w:sz="4" w:space="0" w:color="auto"/>
              <w:bottom w:val="single" w:sz="4" w:space="0" w:color="auto"/>
              <w:right w:val="single" w:sz="4" w:space="0" w:color="auto"/>
            </w:tcBorders>
          </w:tcPr>
          <w:p w14:paraId="1E23D1AE" w14:textId="77777777" w:rsidR="002440F6" w:rsidRPr="00DA326A" w:rsidRDefault="002440F6" w:rsidP="002440F6">
            <w:pPr>
              <w:pStyle w:val="TAL"/>
              <w:rPr>
                <w:rFonts w:cs="Arial"/>
                <w:szCs w:val="18"/>
              </w:rPr>
            </w:pPr>
          </w:p>
        </w:tc>
      </w:tr>
      <w:tr w:rsidR="002440F6" w:rsidRPr="00DA326A" w14:paraId="04141D50"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460721D9" w14:textId="77777777" w:rsidR="002440F6" w:rsidRPr="00DA326A" w:rsidRDefault="002440F6" w:rsidP="002440F6">
            <w:pPr>
              <w:pStyle w:val="TAL"/>
            </w:pPr>
            <w:r w:rsidRPr="00230398">
              <w:t>fecInformation</w:t>
            </w:r>
          </w:p>
        </w:tc>
        <w:tc>
          <w:tcPr>
            <w:tcW w:w="1843" w:type="dxa"/>
            <w:tcBorders>
              <w:top w:val="single" w:sz="4" w:space="0" w:color="auto"/>
              <w:left w:val="single" w:sz="4" w:space="0" w:color="auto"/>
              <w:bottom w:val="single" w:sz="4" w:space="0" w:color="auto"/>
              <w:right w:val="single" w:sz="4" w:space="0" w:color="auto"/>
            </w:tcBorders>
          </w:tcPr>
          <w:p w14:paraId="1AAA5ED2" w14:textId="1D96950B" w:rsidR="002440F6" w:rsidRPr="00DA326A" w:rsidRDefault="002440F6" w:rsidP="002440F6">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150461BA" w14:textId="77777777" w:rsidR="002440F6" w:rsidRPr="00DA326A" w:rsidRDefault="002440F6" w:rsidP="002440F6">
            <w:pPr>
              <w:pStyle w:val="TAC"/>
            </w:pPr>
            <w:r w:rsidRPr="00230398">
              <w:t>O</w:t>
            </w:r>
          </w:p>
        </w:tc>
        <w:tc>
          <w:tcPr>
            <w:tcW w:w="1134" w:type="dxa"/>
            <w:tcBorders>
              <w:top w:val="single" w:sz="4" w:space="0" w:color="auto"/>
              <w:left w:val="single" w:sz="4" w:space="0" w:color="auto"/>
              <w:bottom w:val="single" w:sz="4" w:space="0" w:color="auto"/>
              <w:right w:val="single" w:sz="4" w:space="0" w:color="auto"/>
            </w:tcBorders>
          </w:tcPr>
          <w:p w14:paraId="6425E254" w14:textId="77777777" w:rsidR="002440F6" w:rsidRPr="00DA326A" w:rsidRDefault="002440F6" w:rsidP="002440F6">
            <w:pPr>
              <w:pStyle w:val="TAL"/>
              <w:jc w:val="center"/>
            </w:pPr>
            <w:r w:rsidRPr="00230398">
              <w:t>0..1</w:t>
            </w:r>
          </w:p>
        </w:tc>
        <w:tc>
          <w:tcPr>
            <w:tcW w:w="4146" w:type="dxa"/>
            <w:tcBorders>
              <w:top w:val="single" w:sz="4" w:space="0" w:color="auto"/>
              <w:left w:val="single" w:sz="4" w:space="0" w:color="auto"/>
              <w:bottom w:val="single" w:sz="4" w:space="0" w:color="auto"/>
              <w:right w:val="single" w:sz="4" w:space="0" w:color="auto"/>
            </w:tcBorders>
          </w:tcPr>
          <w:p w14:paraId="1C688E7A" w14:textId="23B8BAC4" w:rsidR="002440F6" w:rsidRPr="00DA326A" w:rsidRDefault="002440F6" w:rsidP="002440F6">
            <w:pPr>
              <w:pStyle w:val="TAL"/>
              <w:rPr>
                <w:rFonts w:cs="Arial"/>
                <w:szCs w:val="18"/>
              </w:rPr>
            </w:pPr>
            <w:r w:rsidRPr="005F5B8C">
              <w:t xml:space="preserve"> Configuration for FEC information added by the MBSTF to protect this MBS Distribution Session</w:t>
            </w:r>
            <w:r>
              <w:t>.</w:t>
            </w:r>
          </w:p>
        </w:tc>
        <w:tc>
          <w:tcPr>
            <w:tcW w:w="882" w:type="dxa"/>
            <w:tcBorders>
              <w:top w:val="single" w:sz="4" w:space="0" w:color="auto"/>
              <w:left w:val="single" w:sz="4" w:space="0" w:color="auto"/>
              <w:bottom w:val="single" w:sz="4" w:space="0" w:color="auto"/>
              <w:right w:val="single" w:sz="4" w:space="0" w:color="auto"/>
            </w:tcBorders>
          </w:tcPr>
          <w:p w14:paraId="722EAF9D" w14:textId="77777777" w:rsidR="002440F6" w:rsidRPr="00DA326A" w:rsidRDefault="002440F6" w:rsidP="002440F6">
            <w:pPr>
              <w:pStyle w:val="TAL"/>
              <w:rPr>
                <w:rFonts w:cs="Arial"/>
                <w:szCs w:val="18"/>
              </w:rPr>
            </w:pPr>
          </w:p>
        </w:tc>
      </w:tr>
      <w:tr w:rsidR="002440F6" w:rsidRPr="00DA326A" w14:paraId="625447C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BD18B38" w14:textId="11C66B2B" w:rsidR="002440F6" w:rsidRPr="00230398" w:rsidRDefault="002440F6" w:rsidP="002440F6">
            <w:pPr>
              <w:pStyle w:val="TAL"/>
            </w:pPr>
            <w:r>
              <w:t>dscpMarking</w:t>
            </w:r>
          </w:p>
        </w:tc>
        <w:tc>
          <w:tcPr>
            <w:tcW w:w="1843" w:type="dxa"/>
            <w:tcBorders>
              <w:top w:val="single" w:sz="4" w:space="0" w:color="auto"/>
              <w:left w:val="single" w:sz="4" w:space="0" w:color="auto"/>
              <w:bottom w:val="single" w:sz="4" w:space="0" w:color="auto"/>
              <w:right w:val="single" w:sz="4" w:space="0" w:color="auto"/>
            </w:tcBorders>
          </w:tcPr>
          <w:p w14:paraId="00D6A057" w14:textId="040A1449" w:rsidR="002440F6" w:rsidRDefault="002440F6" w:rsidP="002440F6">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44D1D789" w14:textId="11B8E8D3" w:rsidR="002440F6" w:rsidRPr="00230398" w:rsidRDefault="002440F6" w:rsidP="002440F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4689DF" w14:textId="7DC891E2" w:rsidR="002440F6" w:rsidRPr="00230398" w:rsidRDefault="002440F6" w:rsidP="002440F6">
            <w:pPr>
              <w:pStyle w:val="TAL"/>
              <w:jc w:val="center"/>
            </w:pPr>
            <w:r>
              <w:t>0..</w:t>
            </w:r>
            <w:r w:rsidRPr="00052626">
              <w:t>1</w:t>
            </w:r>
          </w:p>
        </w:tc>
        <w:tc>
          <w:tcPr>
            <w:tcW w:w="4146" w:type="dxa"/>
            <w:tcBorders>
              <w:top w:val="single" w:sz="4" w:space="0" w:color="auto"/>
              <w:left w:val="single" w:sz="4" w:space="0" w:color="auto"/>
              <w:bottom w:val="single" w:sz="4" w:space="0" w:color="auto"/>
              <w:right w:val="single" w:sz="4" w:space="0" w:color="auto"/>
            </w:tcBorders>
          </w:tcPr>
          <w:p w14:paraId="129183E4" w14:textId="77777777" w:rsidR="002440F6" w:rsidRDefault="002440F6" w:rsidP="002440F6">
            <w:pPr>
              <w:pStyle w:val="TAL"/>
              <w:rPr>
                <w:rFonts w:cs="Arial"/>
                <w:szCs w:val="18"/>
              </w:rPr>
            </w:pPr>
            <w:r>
              <w:rPr>
                <w:rFonts w:cs="Arial"/>
                <w:szCs w:val="18"/>
              </w:rPr>
              <w:t>DSCP Marking to be applied to outgoing traffic.</w:t>
            </w:r>
          </w:p>
          <w:p w14:paraId="737D6DCF" w14:textId="77777777" w:rsidR="002440F6" w:rsidRDefault="002440F6" w:rsidP="002440F6">
            <w:pPr>
              <w:pStyle w:val="TAL"/>
              <w:rPr>
                <w:rFonts w:cs="Arial"/>
                <w:szCs w:val="18"/>
              </w:rPr>
            </w:pPr>
          </w:p>
          <w:p w14:paraId="4A2412EB" w14:textId="2DEA8FF1" w:rsidR="002440F6" w:rsidRDefault="002440F6" w:rsidP="002440F6">
            <w:pPr>
              <w:pStyle w:val="TAL"/>
              <w:rPr>
                <w:rFonts w:cs="Arial"/>
                <w:szCs w:val="18"/>
              </w:rPr>
            </w:pPr>
            <w:r w:rsidRPr="00F11966">
              <w:t xml:space="preserve">It shall be encoded as </w:t>
            </w:r>
            <w:r>
              <w:t>two</w:t>
            </w:r>
            <w:r w:rsidRPr="00F11966">
              <w:t xml:space="preserve"> octet string</w:t>
            </w:r>
            <w:r w:rsidRPr="00F11966">
              <w:rPr>
                <w:lang w:eastAsia="zh-CN"/>
              </w:rPr>
              <w:t xml:space="preserve"> in hexadecimal representation. </w:t>
            </w:r>
            <w:r w:rsidRPr="00441CD0">
              <w:t>The first octet shall contain the DSCP value in the IPv4 Type-of-Service or the IPv6 Traffic-Class field and the second octet shall contain the ToS/Traffic Class mask field, which shall be set to "0xFC".</w:t>
            </w:r>
          </w:p>
        </w:tc>
        <w:tc>
          <w:tcPr>
            <w:tcW w:w="882" w:type="dxa"/>
            <w:tcBorders>
              <w:top w:val="single" w:sz="4" w:space="0" w:color="auto"/>
              <w:left w:val="single" w:sz="4" w:space="0" w:color="auto"/>
              <w:bottom w:val="single" w:sz="4" w:space="0" w:color="auto"/>
              <w:right w:val="single" w:sz="4" w:space="0" w:color="auto"/>
            </w:tcBorders>
          </w:tcPr>
          <w:p w14:paraId="64F69237" w14:textId="77777777" w:rsidR="002440F6" w:rsidRPr="00DA326A" w:rsidRDefault="002440F6" w:rsidP="002440F6">
            <w:pPr>
              <w:pStyle w:val="TAL"/>
              <w:rPr>
                <w:rFonts w:cs="Arial"/>
                <w:szCs w:val="18"/>
              </w:rPr>
            </w:pPr>
          </w:p>
        </w:tc>
      </w:tr>
      <w:tr w:rsidR="002440F6" w:rsidRPr="00DA326A" w14:paraId="78FB8070"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30EAD112" w14:textId="52FDCC7A" w:rsidR="002440F6" w:rsidRPr="00230398" w:rsidRDefault="002440F6" w:rsidP="002440F6">
            <w:pPr>
              <w:pStyle w:val="TAL"/>
            </w:pPr>
            <w:r>
              <w:t>mbsSecurityContext</w:t>
            </w:r>
          </w:p>
        </w:tc>
        <w:tc>
          <w:tcPr>
            <w:tcW w:w="1843" w:type="dxa"/>
            <w:tcBorders>
              <w:top w:val="single" w:sz="4" w:space="0" w:color="auto"/>
              <w:left w:val="single" w:sz="4" w:space="0" w:color="auto"/>
              <w:bottom w:val="single" w:sz="4" w:space="0" w:color="auto"/>
              <w:right w:val="single" w:sz="4" w:space="0" w:color="auto"/>
            </w:tcBorders>
          </w:tcPr>
          <w:p w14:paraId="3B635F27" w14:textId="6D9A5576" w:rsidR="002440F6" w:rsidRDefault="002440F6" w:rsidP="002440F6">
            <w:pPr>
              <w:pStyle w:val="TAL"/>
            </w:pPr>
            <w:r w:rsidRPr="00515F02">
              <w:t>MbsSecurityContext</w:t>
            </w:r>
          </w:p>
        </w:tc>
        <w:tc>
          <w:tcPr>
            <w:tcW w:w="284" w:type="dxa"/>
            <w:tcBorders>
              <w:top w:val="single" w:sz="4" w:space="0" w:color="auto"/>
              <w:left w:val="single" w:sz="4" w:space="0" w:color="auto"/>
              <w:bottom w:val="single" w:sz="4" w:space="0" w:color="auto"/>
              <w:right w:val="single" w:sz="4" w:space="0" w:color="auto"/>
            </w:tcBorders>
          </w:tcPr>
          <w:p w14:paraId="6E463D2C" w14:textId="54CD7458" w:rsidR="002440F6" w:rsidRPr="00230398" w:rsidRDefault="002440F6" w:rsidP="002440F6">
            <w:pPr>
              <w:pStyle w:val="TAC"/>
            </w:pPr>
            <w:r w:rsidRPr="00515F02">
              <w:t>O</w:t>
            </w:r>
          </w:p>
        </w:tc>
        <w:tc>
          <w:tcPr>
            <w:tcW w:w="1134" w:type="dxa"/>
            <w:tcBorders>
              <w:top w:val="single" w:sz="4" w:space="0" w:color="auto"/>
              <w:left w:val="single" w:sz="4" w:space="0" w:color="auto"/>
              <w:bottom w:val="single" w:sz="4" w:space="0" w:color="auto"/>
              <w:right w:val="single" w:sz="4" w:space="0" w:color="auto"/>
            </w:tcBorders>
          </w:tcPr>
          <w:p w14:paraId="17A5B14E" w14:textId="68F54422" w:rsidR="002440F6" w:rsidRPr="00230398" w:rsidRDefault="002440F6" w:rsidP="002440F6">
            <w:pPr>
              <w:pStyle w:val="TAL"/>
              <w:jc w:val="center"/>
            </w:pPr>
            <w:r w:rsidRPr="00515F02">
              <w:t>0..1</w:t>
            </w:r>
          </w:p>
        </w:tc>
        <w:tc>
          <w:tcPr>
            <w:tcW w:w="4146" w:type="dxa"/>
            <w:tcBorders>
              <w:top w:val="single" w:sz="4" w:space="0" w:color="auto"/>
              <w:left w:val="single" w:sz="4" w:space="0" w:color="auto"/>
              <w:bottom w:val="single" w:sz="4" w:space="0" w:color="auto"/>
              <w:right w:val="single" w:sz="4" w:space="0" w:color="auto"/>
            </w:tcBorders>
          </w:tcPr>
          <w:p w14:paraId="2443C955" w14:textId="77777777" w:rsidR="002440F6" w:rsidRDefault="002440F6" w:rsidP="002440F6">
            <w:pPr>
              <w:pStyle w:val="TAL"/>
            </w:pPr>
            <w:r w:rsidRPr="00515F02">
              <w:t>This IE may be present if security protection is applied t</w:t>
            </w:r>
            <w:r>
              <w:t xml:space="preserve">o the MBS Session. </w:t>
            </w:r>
          </w:p>
          <w:p w14:paraId="578F9AD1" w14:textId="77777777" w:rsidR="002440F6" w:rsidRDefault="002440F6" w:rsidP="002440F6">
            <w:pPr>
              <w:pStyle w:val="TAL"/>
            </w:pPr>
          </w:p>
          <w:p w14:paraId="3B333511" w14:textId="77777777" w:rsidR="002440F6" w:rsidRDefault="002440F6" w:rsidP="002440F6">
            <w:pPr>
              <w:pStyle w:val="TAL"/>
            </w:pPr>
            <w:r>
              <w:t xml:space="preserve">When present, it shall contain: </w:t>
            </w:r>
          </w:p>
          <w:p w14:paraId="3687B1A8" w14:textId="77777777" w:rsidR="002440F6" w:rsidRPr="000A7090" w:rsidRDefault="002440F6" w:rsidP="002440F6">
            <w:pPr>
              <w:pStyle w:val="TAL"/>
              <w:numPr>
                <w:ilvl w:val="0"/>
                <w:numId w:val="20"/>
              </w:numPr>
              <w:overflowPunct/>
              <w:autoSpaceDE/>
              <w:autoSpaceDN/>
              <w:adjustRightInd/>
              <w:textAlignment w:val="auto"/>
              <w:rPr>
                <w:rFonts w:cs="Arial"/>
                <w:szCs w:val="18"/>
                <w:lang w:eastAsia="en-US"/>
              </w:rPr>
            </w:pPr>
            <w:r>
              <w:t xml:space="preserve">the security context containing MBS Service Key (MSK), MSK lifetime </w:t>
            </w:r>
            <w:r w:rsidRPr="00A84A4F">
              <w:t>and the corresponding key ID</w:t>
            </w:r>
            <w:r>
              <w:t>s in request from MBSF.</w:t>
            </w:r>
          </w:p>
          <w:p w14:paraId="4A8FBB9A" w14:textId="0EB743C4" w:rsidR="002440F6" w:rsidRDefault="002440F6" w:rsidP="005F4A69">
            <w:pPr>
              <w:pStyle w:val="TAL"/>
              <w:numPr>
                <w:ilvl w:val="0"/>
                <w:numId w:val="20"/>
              </w:numPr>
              <w:overflowPunct/>
              <w:autoSpaceDE/>
              <w:autoSpaceDN/>
              <w:adjustRightInd/>
              <w:textAlignment w:val="auto"/>
              <w:rPr>
                <w:rFonts w:cs="Arial"/>
                <w:szCs w:val="18"/>
              </w:rPr>
            </w:pPr>
            <w:r>
              <w:t xml:space="preserve">the security context containing MBS Service Key (MSK), </w:t>
            </w:r>
            <w:r w:rsidRPr="00A84A4F">
              <w:t>MBS Traffic Key (MTK)</w:t>
            </w:r>
            <w:r>
              <w:t xml:space="preserve"> </w:t>
            </w:r>
            <w:r w:rsidRPr="00A84A4F">
              <w:t>and the corresponding key ID</w:t>
            </w:r>
            <w:r>
              <w:t>s in response or notification from MBSTF.</w:t>
            </w:r>
          </w:p>
        </w:tc>
        <w:tc>
          <w:tcPr>
            <w:tcW w:w="882" w:type="dxa"/>
            <w:tcBorders>
              <w:top w:val="single" w:sz="4" w:space="0" w:color="auto"/>
              <w:left w:val="single" w:sz="4" w:space="0" w:color="auto"/>
              <w:bottom w:val="single" w:sz="4" w:space="0" w:color="auto"/>
              <w:right w:val="single" w:sz="4" w:space="0" w:color="auto"/>
            </w:tcBorders>
          </w:tcPr>
          <w:p w14:paraId="071CDA9D" w14:textId="77777777" w:rsidR="002440F6" w:rsidRPr="00DA326A" w:rsidRDefault="002440F6" w:rsidP="002440F6">
            <w:pPr>
              <w:pStyle w:val="TAL"/>
              <w:rPr>
                <w:rFonts w:cs="Arial"/>
                <w:szCs w:val="18"/>
              </w:rPr>
            </w:pPr>
          </w:p>
        </w:tc>
      </w:tr>
      <w:tr w:rsidR="002440F6" w:rsidRPr="00DA326A" w14:paraId="4EC62549" w14:textId="77777777" w:rsidTr="00CB1032">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2B54288" w14:textId="77777777" w:rsidR="002440F6" w:rsidRPr="00DA326A" w:rsidRDefault="002440F6" w:rsidP="002440F6">
            <w:pPr>
              <w:pStyle w:val="TAN"/>
              <w:rPr>
                <w:rFonts w:cs="Arial"/>
                <w:szCs w:val="18"/>
              </w:rPr>
            </w:pPr>
            <w:r w:rsidRPr="00230398">
              <w:t>NOTE</w:t>
            </w:r>
            <w:r>
              <w:t xml:space="preserve"> </w:t>
            </w:r>
            <w:r w:rsidRPr="00DA326A">
              <w:t>1</w:t>
            </w:r>
            <w:r w:rsidRPr="00230398">
              <w:t>:</w:t>
            </w:r>
            <w:r w:rsidRPr="00230398">
              <w:tab/>
            </w:r>
            <w:r w:rsidRPr="008D7550">
              <w:t>Either the objDistributionData IE or the pktDistributionData IE shall be present in a request/response</w:t>
            </w:r>
            <w:r>
              <w:t>.</w:t>
            </w:r>
          </w:p>
        </w:tc>
      </w:tr>
    </w:tbl>
    <w:p w14:paraId="73FDBC44" w14:textId="77777777" w:rsidR="00DA3C8A" w:rsidRPr="00A559E3" w:rsidRDefault="00DA3C8A" w:rsidP="00DA3C8A"/>
    <w:p w14:paraId="4864D1D2" w14:textId="52D5890C" w:rsidR="00DA3C8A" w:rsidRPr="00A559E3" w:rsidRDefault="00BC3FE9" w:rsidP="0051544E">
      <w:pPr>
        <w:pStyle w:val="EditorsNote"/>
      </w:pPr>
      <w:r>
        <w:t>Editor's Note:</w:t>
      </w:r>
      <w:r>
        <w:tab/>
        <w:t xml:space="preserve">Whether </w:t>
      </w:r>
      <w:r w:rsidRPr="00643BD9">
        <w:t>attributes in the distSession should be defined as write-only or read-only is FFS</w:t>
      </w:r>
      <w:r>
        <w:t>.</w:t>
      </w:r>
      <w:r w:rsidR="006F668F">
        <w:t xml:space="preserve"> Details of parameter fecInformation are FFS.</w:t>
      </w:r>
    </w:p>
    <w:p w14:paraId="5B1EEE89" w14:textId="77777777" w:rsidR="00BC3FE9" w:rsidRPr="00DA326A" w:rsidRDefault="00BC3FE9" w:rsidP="00BC3FE9">
      <w:pPr>
        <w:pStyle w:val="Heading5"/>
      </w:pPr>
      <w:bookmarkStart w:id="464" w:name="_Toc104297843"/>
      <w:bookmarkStart w:id="465" w:name="_Toc104300154"/>
      <w:bookmarkStart w:id="466" w:name="_Toc104792023"/>
      <w:r w:rsidRPr="00DA326A">
        <w:lastRenderedPageBreak/>
        <w:t>6.1.6.2.5</w:t>
      </w:r>
      <w:r w:rsidRPr="00DA326A">
        <w:tab/>
        <w:t>Type: ObjDistributionData</w:t>
      </w:r>
      <w:bookmarkEnd w:id="464"/>
      <w:bookmarkEnd w:id="465"/>
      <w:bookmarkEnd w:id="466"/>
    </w:p>
    <w:p w14:paraId="4CB1D942" w14:textId="77777777" w:rsidR="00BC3FE9" w:rsidRPr="00DA326A" w:rsidRDefault="00BC3FE9" w:rsidP="00BC3FE9">
      <w:pPr>
        <w:pStyle w:val="TH"/>
      </w:pPr>
      <w:r>
        <w:t>Table 6.1.6.2.5</w:t>
      </w:r>
      <w:r w:rsidRPr="00DA326A">
        <w:t>-1: Definition of type ObjDistributionData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4368DD83"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DE88A7F"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D161BF4"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143B361C"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979B2D"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5928E05E"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03459E2"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74F12318"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2906BD16" w14:textId="77777777" w:rsidR="00BC3FE9" w:rsidRPr="0049004B" w:rsidRDefault="00BC3FE9" w:rsidP="00CB1032">
            <w:pPr>
              <w:pStyle w:val="TAL"/>
            </w:pPr>
            <w:r>
              <w:t>objD</w:t>
            </w:r>
            <w:r w:rsidRPr="0049004B">
              <w:t>istributionOperatingMode</w:t>
            </w:r>
          </w:p>
        </w:tc>
        <w:tc>
          <w:tcPr>
            <w:tcW w:w="1843" w:type="dxa"/>
            <w:tcBorders>
              <w:top w:val="single" w:sz="4" w:space="0" w:color="auto"/>
              <w:left w:val="single" w:sz="4" w:space="0" w:color="auto"/>
              <w:bottom w:val="single" w:sz="4" w:space="0" w:color="auto"/>
              <w:right w:val="single" w:sz="4" w:space="0" w:color="auto"/>
            </w:tcBorders>
          </w:tcPr>
          <w:p w14:paraId="0290CE50" w14:textId="77777777" w:rsidR="00BC3FE9" w:rsidRPr="0049004B" w:rsidRDefault="00BC3FE9" w:rsidP="00CB1032">
            <w:pPr>
              <w:pStyle w:val="TAL"/>
            </w:pPr>
            <w:r>
              <w:rPr>
                <w:lang w:eastAsia="zh-CN"/>
              </w:rPr>
              <w:t>ObjDistributionOperatingMode</w:t>
            </w:r>
          </w:p>
        </w:tc>
        <w:tc>
          <w:tcPr>
            <w:tcW w:w="284" w:type="dxa"/>
            <w:tcBorders>
              <w:top w:val="single" w:sz="4" w:space="0" w:color="auto"/>
              <w:left w:val="single" w:sz="4" w:space="0" w:color="auto"/>
              <w:bottom w:val="single" w:sz="4" w:space="0" w:color="auto"/>
              <w:right w:val="single" w:sz="4" w:space="0" w:color="auto"/>
            </w:tcBorders>
          </w:tcPr>
          <w:p w14:paraId="084773F6" w14:textId="77777777" w:rsidR="00BC3FE9" w:rsidRPr="0049004B" w:rsidRDefault="00BC3FE9" w:rsidP="00CB1032">
            <w:pPr>
              <w:pStyle w:val="TAC"/>
            </w:pPr>
            <w:r w:rsidRPr="0049004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8384DE1" w14:textId="77777777" w:rsidR="00BC3FE9" w:rsidRPr="0049004B" w:rsidRDefault="00BC3FE9" w:rsidP="00CB1032">
            <w:pPr>
              <w:pStyle w:val="TAL"/>
              <w:jc w:val="center"/>
            </w:pPr>
            <w:r w:rsidRPr="0049004B">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63109355" w14:textId="77777777" w:rsidR="00BC3FE9" w:rsidRPr="0049004B" w:rsidRDefault="00BC3FE9" w:rsidP="00CB1032">
            <w:pPr>
              <w:pStyle w:val="TAL"/>
              <w:rPr>
                <w:rFonts w:cs="Arial"/>
                <w:szCs w:val="18"/>
              </w:rPr>
            </w:pPr>
            <w:r>
              <w:t>Operating Mode for the Object distribution method</w:t>
            </w:r>
          </w:p>
        </w:tc>
        <w:tc>
          <w:tcPr>
            <w:tcW w:w="882" w:type="dxa"/>
            <w:tcBorders>
              <w:top w:val="single" w:sz="4" w:space="0" w:color="auto"/>
              <w:left w:val="single" w:sz="4" w:space="0" w:color="auto"/>
              <w:bottom w:val="single" w:sz="4" w:space="0" w:color="auto"/>
              <w:right w:val="single" w:sz="4" w:space="0" w:color="auto"/>
            </w:tcBorders>
          </w:tcPr>
          <w:p w14:paraId="0DF1164C" w14:textId="77777777" w:rsidR="00BC3FE9" w:rsidRPr="0049004B" w:rsidRDefault="00BC3FE9" w:rsidP="00CB1032">
            <w:pPr>
              <w:pStyle w:val="TAL"/>
              <w:rPr>
                <w:rFonts w:cs="Arial"/>
                <w:szCs w:val="18"/>
              </w:rPr>
            </w:pPr>
          </w:p>
        </w:tc>
      </w:tr>
      <w:tr w:rsidR="00BC3FE9" w:rsidRPr="00DA326A" w14:paraId="051245D1"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1DC467A" w14:textId="77777777" w:rsidR="00BC3FE9" w:rsidRPr="0049004B" w:rsidRDefault="00BC3FE9" w:rsidP="00CB1032">
            <w:pPr>
              <w:pStyle w:val="TAL"/>
            </w:pPr>
            <w:r>
              <w:t>obj</w:t>
            </w:r>
            <w:r w:rsidRPr="0049004B">
              <w:t>AcquisitionMethod</w:t>
            </w:r>
          </w:p>
        </w:tc>
        <w:tc>
          <w:tcPr>
            <w:tcW w:w="1843" w:type="dxa"/>
            <w:tcBorders>
              <w:top w:val="single" w:sz="4" w:space="0" w:color="auto"/>
              <w:left w:val="single" w:sz="4" w:space="0" w:color="auto"/>
              <w:bottom w:val="single" w:sz="4" w:space="0" w:color="auto"/>
              <w:right w:val="single" w:sz="4" w:space="0" w:color="auto"/>
            </w:tcBorders>
          </w:tcPr>
          <w:p w14:paraId="5A88B2C6" w14:textId="77777777" w:rsidR="00BC3FE9" w:rsidRPr="0049004B" w:rsidRDefault="00BC3FE9" w:rsidP="00CB1032">
            <w:pPr>
              <w:pStyle w:val="TAL"/>
            </w:pPr>
            <w:r>
              <w:t>Obj</w:t>
            </w:r>
            <w:r w:rsidRPr="00A559E3">
              <w:t>AcquisitionMethod</w:t>
            </w:r>
          </w:p>
        </w:tc>
        <w:tc>
          <w:tcPr>
            <w:tcW w:w="284" w:type="dxa"/>
            <w:tcBorders>
              <w:top w:val="single" w:sz="4" w:space="0" w:color="auto"/>
              <w:left w:val="single" w:sz="4" w:space="0" w:color="auto"/>
              <w:bottom w:val="single" w:sz="4" w:space="0" w:color="auto"/>
              <w:right w:val="single" w:sz="4" w:space="0" w:color="auto"/>
            </w:tcBorders>
          </w:tcPr>
          <w:p w14:paraId="493F4AD1" w14:textId="77777777" w:rsidR="00BC3FE9" w:rsidRPr="0049004B" w:rsidRDefault="00BC3FE9" w:rsidP="00CB1032">
            <w:pPr>
              <w:pStyle w:val="TAC"/>
            </w:pPr>
            <w:r w:rsidRPr="0049004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C261B8E" w14:textId="77777777" w:rsidR="00BC3FE9" w:rsidRPr="0049004B" w:rsidRDefault="00BC3FE9" w:rsidP="00CB1032">
            <w:pPr>
              <w:pStyle w:val="TAL"/>
              <w:jc w:val="center"/>
            </w:pPr>
            <w:r w:rsidRPr="0049004B">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7CFBD213" w14:textId="77777777" w:rsidR="00BC3FE9" w:rsidRPr="0049004B" w:rsidRDefault="00BC3FE9" w:rsidP="00CB1032">
            <w:pPr>
              <w:pStyle w:val="TAL"/>
              <w:rPr>
                <w:rFonts w:cs="Arial"/>
                <w:szCs w:val="18"/>
              </w:rPr>
            </w:pPr>
            <w:r w:rsidRPr="005F5B8C">
              <w:t>Indicates whether the objects(s) are to be pushed into the MBSTF by the MBS Application Provider or whether they are to be pulled from the MBS Application Provider by the MBSTF</w:t>
            </w:r>
          </w:p>
        </w:tc>
        <w:tc>
          <w:tcPr>
            <w:tcW w:w="882" w:type="dxa"/>
            <w:tcBorders>
              <w:top w:val="single" w:sz="4" w:space="0" w:color="auto"/>
              <w:left w:val="single" w:sz="4" w:space="0" w:color="auto"/>
              <w:bottom w:val="single" w:sz="4" w:space="0" w:color="auto"/>
              <w:right w:val="single" w:sz="4" w:space="0" w:color="auto"/>
            </w:tcBorders>
          </w:tcPr>
          <w:p w14:paraId="63B72BA5" w14:textId="77777777" w:rsidR="00BC3FE9" w:rsidRPr="0049004B" w:rsidRDefault="00BC3FE9" w:rsidP="00CB1032">
            <w:pPr>
              <w:pStyle w:val="TAL"/>
              <w:rPr>
                <w:rFonts w:cs="Arial"/>
                <w:szCs w:val="18"/>
              </w:rPr>
            </w:pPr>
          </w:p>
        </w:tc>
      </w:tr>
      <w:tr w:rsidR="00927415" w:rsidRPr="00DA326A" w14:paraId="5BFBE0E8"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7D9F0AD2" w14:textId="29AEA9F8" w:rsidR="00927415" w:rsidRDefault="00927415" w:rsidP="00927415">
            <w:pPr>
              <w:pStyle w:val="TAL"/>
            </w:pPr>
            <w:r>
              <w:t>objPullFreq</w:t>
            </w:r>
          </w:p>
        </w:tc>
        <w:tc>
          <w:tcPr>
            <w:tcW w:w="1843" w:type="dxa"/>
            <w:tcBorders>
              <w:top w:val="single" w:sz="4" w:space="0" w:color="auto"/>
              <w:left w:val="single" w:sz="4" w:space="0" w:color="auto"/>
              <w:bottom w:val="single" w:sz="4" w:space="0" w:color="auto"/>
              <w:right w:val="single" w:sz="4" w:space="0" w:color="auto"/>
            </w:tcBorders>
          </w:tcPr>
          <w:p w14:paraId="596F122C" w14:textId="2CBB6470" w:rsidR="00927415" w:rsidRDefault="00927415" w:rsidP="00927415">
            <w:pPr>
              <w:pStyle w:val="TAL"/>
            </w:pPr>
            <w:r>
              <w:t>ObjPullFreq</w:t>
            </w:r>
          </w:p>
        </w:tc>
        <w:tc>
          <w:tcPr>
            <w:tcW w:w="284" w:type="dxa"/>
            <w:tcBorders>
              <w:top w:val="single" w:sz="4" w:space="0" w:color="auto"/>
              <w:left w:val="single" w:sz="4" w:space="0" w:color="auto"/>
              <w:bottom w:val="single" w:sz="4" w:space="0" w:color="auto"/>
              <w:right w:val="single" w:sz="4" w:space="0" w:color="auto"/>
            </w:tcBorders>
          </w:tcPr>
          <w:p w14:paraId="151913CE" w14:textId="2C08F242" w:rsidR="00927415" w:rsidRPr="0049004B" w:rsidRDefault="00927415" w:rsidP="0092741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1975F0" w14:textId="6E429215" w:rsidR="00927415" w:rsidRPr="0049004B" w:rsidRDefault="00927415" w:rsidP="00927415">
            <w:pPr>
              <w:pStyle w:val="TAL"/>
              <w:jc w:val="center"/>
              <w:rPr>
                <w:lang w:eastAsia="zh-CN"/>
              </w:rPr>
            </w:pPr>
            <w:r>
              <w:rPr>
                <w:lang w:eastAsia="zh-CN"/>
              </w:rPr>
              <w:t>0..1</w:t>
            </w:r>
          </w:p>
        </w:tc>
        <w:tc>
          <w:tcPr>
            <w:tcW w:w="4146" w:type="dxa"/>
            <w:tcBorders>
              <w:top w:val="single" w:sz="4" w:space="0" w:color="auto"/>
              <w:left w:val="single" w:sz="4" w:space="0" w:color="auto"/>
              <w:bottom w:val="single" w:sz="4" w:space="0" w:color="auto"/>
              <w:right w:val="single" w:sz="4" w:space="0" w:color="auto"/>
            </w:tcBorders>
          </w:tcPr>
          <w:p w14:paraId="31CE698E" w14:textId="0AEB341B" w:rsidR="00927415" w:rsidRPr="005F5B8C" w:rsidRDefault="00927415" w:rsidP="00927415">
            <w:pPr>
              <w:pStyle w:val="TAL"/>
            </w:pPr>
            <w:r>
              <w:t>Indicates whether object(s) are to be pulled once from the MBS Application Provider at the start of each active period of the corresponding MBS User Data Ingest Session, or whether the MBSTF is required to check their validity periodically, for example once per rotation of an object carousel.</w:t>
            </w:r>
          </w:p>
        </w:tc>
        <w:tc>
          <w:tcPr>
            <w:tcW w:w="882" w:type="dxa"/>
            <w:tcBorders>
              <w:top w:val="single" w:sz="4" w:space="0" w:color="auto"/>
              <w:left w:val="single" w:sz="4" w:space="0" w:color="auto"/>
              <w:bottom w:val="single" w:sz="4" w:space="0" w:color="auto"/>
              <w:right w:val="single" w:sz="4" w:space="0" w:color="auto"/>
            </w:tcBorders>
          </w:tcPr>
          <w:p w14:paraId="56B43FAE" w14:textId="77777777" w:rsidR="00927415" w:rsidRPr="0049004B" w:rsidRDefault="00927415" w:rsidP="00927415">
            <w:pPr>
              <w:pStyle w:val="TAL"/>
              <w:rPr>
                <w:rFonts w:cs="Arial"/>
                <w:szCs w:val="18"/>
              </w:rPr>
            </w:pPr>
          </w:p>
        </w:tc>
      </w:tr>
      <w:tr w:rsidR="00927415" w:rsidRPr="00DA326A" w14:paraId="4E4042A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290D137B" w14:textId="77777777" w:rsidR="00927415" w:rsidRPr="0049004B" w:rsidRDefault="00927415" w:rsidP="00927415">
            <w:pPr>
              <w:pStyle w:val="TAL"/>
            </w:pPr>
            <w:r>
              <w:t>obj</w:t>
            </w:r>
            <w:r w:rsidRPr="0049004B">
              <w:t>AcquisitionIds</w:t>
            </w:r>
            <w:r>
              <w:t>Pull</w:t>
            </w:r>
          </w:p>
        </w:tc>
        <w:tc>
          <w:tcPr>
            <w:tcW w:w="1843" w:type="dxa"/>
            <w:tcBorders>
              <w:top w:val="single" w:sz="4" w:space="0" w:color="auto"/>
              <w:left w:val="single" w:sz="4" w:space="0" w:color="auto"/>
              <w:bottom w:val="single" w:sz="4" w:space="0" w:color="auto"/>
              <w:right w:val="single" w:sz="4" w:space="0" w:color="auto"/>
            </w:tcBorders>
          </w:tcPr>
          <w:p w14:paraId="75B12421" w14:textId="77777777" w:rsidR="00927415" w:rsidRPr="0049004B" w:rsidRDefault="00927415" w:rsidP="00927415">
            <w:pPr>
              <w:pStyle w:val="TAL"/>
            </w:pPr>
            <w:r>
              <w:t>a</w:t>
            </w:r>
            <w:r w:rsidRPr="0049004B">
              <w:t>rray(Uri)</w:t>
            </w:r>
          </w:p>
        </w:tc>
        <w:tc>
          <w:tcPr>
            <w:tcW w:w="284" w:type="dxa"/>
            <w:tcBorders>
              <w:top w:val="single" w:sz="4" w:space="0" w:color="auto"/>
              <w:left w:val="single" w:sz="4" w:space="0" w:color="auto"/>
              <w:bottom w:val="single" w:sz="4" w:space="0" w:color="auto"/>
              <w:right w:val="single" w:sz="4" w:space="0" w:color="auto"/>
            </w:tcBorders>
          </w:tcPr>
          <w:p w14:paraId="27C40D03" w14:textId="77777777" w:rsidR="00927415" w:rsidRPr="0049004B" w:rsidRDefault="00927415" w:rsidP="00927415">
            <w:pPr>
              <w:pStyle w:val="TAC"/>
            </w:pPr>
            <w:r w:rsidRPr="0049004B">
              <w:t>C</w:t>
            </w:r>
          </w:p>
        </w:tc>
        <w:tc>
          <w:tcPr>
            <w:tcW w:w="1134" w:type="dxa"/>
            <w:tcBorders>
              <w:top w:val="single" w:sz="4" w:space="0" w:color="auto"/>
              <w:left w:val="single" w:sz="4" w:space="0" w:color="auto"/>
              <w:bottom w:val="single" w:sz="4" w:space="0" w:color="auto"/>
              <w:right w:val="single" w:sz="4" w:space="0" w:color="auto"/>
            </w:tcBorders>
          </w:tcPr>
          <w:p w14:paraId="2733EBDB" w14:textId="77777777" w:rsidR="00927415" w:rsidRPr="0049004B" w:rsidRDefault="00927415" w:rsidP="00927415">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0DEBFA24" w14:textId="77777777" w:rsidR="00927415" w:rsidRPr="00230398" w:rsidRDefault="00927415" w:rsidP="00927415">
            <w:pPr>
              <w:pStyle w:val="TAL"/>
            </w:pPr>
            <w:r>
              <w:t>In case or PULL method, it i</w:t>
            </w:r>
            <w:r w:rsidRPr="0049004B">
              <w:t>dentifies the object(s) to be ingested and distributed by the MBSTF during this MBS Distribution Session.</w:t>
            </w:r>
          </w:p>
        </w:tc>
        <w:tc>
          <w:tcPr>
            <w:tcW w:w="882" w:type="dxa"/>
            <w:tcBorders>
              <w:top w:val="single" w:sz="4" w:space="0" w:color="auto"/>
              <w:left w:val="single" w:sz="4" w:space="0" w:color="auto"/>
              <w:bottom w:val="single" w:sz="4" w:space="0" w:color="auto"/>
              <w:right w:val="single" w:sz="4" w:space="0" w:color="auto"/>
            </w:tcBorders>
          </w:tcPr>
          <w:p w14:paraId="30E7F8CB" w14:textId="77777777" w:rsidR="00927415" w:rsidRPr="0049004B" w:rsidRDefault="00927415" w:rsidP="00927415">
            <w:pPr>
              <w:pStyle w:val="TAL"/>
              <w:rPr>
                <w:rFonts w:cs="Arial"/>
                <w:szCs w:val="18"/>
              </w:rPr>
            </w:pPr>
          </w:p>
        </w:tc>
      </w:tr>
      <w:tr w:rsidR="00927415" w:rsidRPr="00DA326A" w14:paraId="6DD3583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124B2398" w14:textId="77777777" w:rsidR="00927415" w:rsidRPr="0049004B" w:rsidRDefault="00927415" w:rsidP="00927415">
            <w:pPr>
              <w:pStyle w:val="TAL"/>
            </w:pPr>
            <w:r>
              <w:t>objAcquisitionIdPush</w:t>
            </w:r>
          </w:p>
        </w:tc>
        <w:tc>
          <w:tcPr>
            <w:tcW w:w="1843" w:type="dxa"/>
            <w:tcBorders>
              <w:top w:val="single" w:sz="4" w:space="0" w:color="auto"/>
              <w:left w:val="single" w:sz="4" w:space="0" w:color="auto"/>
              <w:bottom w:val="single" w:sz="4" w:space="0" w:color="auto"/>
              <w:right w:val="single" w:sz="4" w:space="0" w:color="auto"/>
            </w:tcBorders>
          </w:tcPr>
          <w:p w14:paraId="67A146E6" w14:textId="77777777" w:rsidR="00927415" w:rsidRPr="0049004B" w:rsidRDefault="00927415" w:rsidP="00927415">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3129C6BD" w14:textId="77777777" w:rsidR="00927415" w:rsidRPr="0049004B" w:rsidRDefault="00927415" w:rsidP="00927415">
            <w:pPr>
              <w:pStyle w:val="TAC"/>
            </w:pPr>
            <w:r w:rsidRPr="00A559E3">
              <w:t>C</w:t>
            </w:r>
          </w:p>
        </w:tc>
        <w:tc>
          <w:tcPr>
            <w:tcW w:w="1134" w:type="dxa"/>
            <w:tcBorders>
              <w:top w:val="single" w:sz="4" w:space="0" w:color="auto"/>
              <w:left w:val="single" w:sz="4" w:space="0" w:color="auto"/>
              <w:bottom w:val="single" w:sz="4" w:space="0" w:color="auto"/>
              <w:right w:val="single" w:sz="4" w:space="0" w:color="auto"/>
            </w:tcBorders>
          </w:tcPr>
          <w:p w14:paraId="2ABA0AB1" w14:textId="77777777" w:rsidR="00927415" w:rsidRPr="0049004B" w:rsidRDefault="00927415" w:rsidP="00927415">
            <w:pPr>
              <w:pStyle w:val="TAL"/>
              <w:jc w:val="center"/>
            </w:pPr>
            <w:r w:rsidRPr="00A559E3">
              <w:t>0..1</w:t>
            </w:r>
          </w:p>
        </w:tc>
        <w:tc>
          <w:tcPr>
            <w:tcW w:w="4146" w:type="dxa"/>
            <w:tcBorders>
              <w:top w:val="single" w:sz="4" w:space="0" w:color="auto"/>
              <w:left w:val="single" w:sz="4" w:space="0" w:color="auto"/>
              <w:bottom w:val="single" w:sz="4" w:space="0" w:color="auto"/>
              <w:right w:val="single" w:sz="4" w:space="0" w:color="auto"/>
            </w:tcBorders>
          </w:tcPr>
          <w:p w14:paraId="3E38ED76" w14:textId="77777777" w:rsidR="00927415" w:rsidRDefault="00927415" w:rsidP="00927415">
            <w:pPr>
              <w:pStyle w:val="TAL"/>
              <w:rPr>
                <w:rFonts w:cs="Arial"/>
                <w:szCs w:val="18"/>
              </w:rPr>
            </w:pPr>
            <w:r>
              <w:t xml:space="preserve">In case or PUSH method, it </w:t>
            </w:r>
            <w:r w:rsidRPr="00A559E3">
              <w:t xml:space="preserve">identifies the </w:t>
            </w:r>
            <w:r>
              <w:t xml:space="preserve">URL endpoint on the MBSTF used to ingest objects by the application provider. This may be present only in the </w:t>
            </w:r>
            <w:r w:rsidRPr="00A559E3">
              <w:rPr>
                <w:rFonts w:cs="Arial"/>
                <w:szCs w:val="18"/>
              </w:rPr>
              <w:t>response</w:t>
            </w:r>
            <w:r>
              <w:rPr>
                <w:rFonts w:cs="Arial"/>
                <w:szCs w:val="18"/>
              </w:rPr>
              <w:t xml:space="preserve"> to the Create or Retrieve request</w:t>
            </w:r>
          </w:p>
          <w:p w14:paraId="28FA9472" w14:textId="77777777" w:rsidR="00927415" w:rsidRDefault="00927415" w:rsidP="00927415">
            <w:pPr>
              <w:pStyle w:val="TAL"/>
              <w:rPr>
                <w:rFonts w:cs="Arial"/>
                <w:szCs w:val="18"/>
              </w:rPr>
            </w:pPr>
          </w:p>
          <w:p w14:paraId="301DA551" w14:textId="77777777" w:rsidR="00927415" w:rsidRPr="00230398" w:rsidRDefault="00927415" w:rsidP="00927415">
            <w:pPr>
              <w:pStyle w:val="TAL"/>
              <w:rPr>
                <w:rFonts w:cs="Arial"/>
                <w:szCs w:val="18"/>
              </w:rPr>
            </w:pPr>
            <w:r>
              <w:rPr>
                <w:rFonts w:cs="Arial"/>
                <w:szCs w:val="18"/>
              </w:rPr>
              <w:t>Read-Only: true</w:t>
            </w:r>
          </w:p>
        </w:tc>
        <w:tc>
          <w:tcPr>
            <w:tcW w:w="882" w:type="dxa"/>
            <w:tcBorders>
              <w:top w:val="single" w:sz="4" w:space="0" w:color="auto"/>
              <w:left w:val="single" w:sz="4" w:space="0" w:color="auto"/>
              <w:bottom w:val="single" w:sz="4" w:space="0" w:color="auto"/>
              <w:right w:val="single" w:sz="4" w:space="0" w:color="auto"/>
            </w:tcBorders>
          </w:tcPr>
          <w:p w14:paraId="7C5BEE56" w14:textId="77777777" w:rsidR="00927415" w:rsidRPr="0049004B" w:rsidRDefault="00927415" w:rsidP="00927415">
            <w:pPr>
              <w:pStyle w:val="TAL"/>
              <w:rPr>
                <w:rFonts w:cs="Arial"/>
                <w:szCs w:val="18"/>
              </w:rPr>
            </w:pPr>
          </w:p>
        </w:tc>
      </w:tr>
      <w:tr w:rsidR="00927415" w:rsidRPr="00DA326A" w14:paraId="423BB89A"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FED3E3A" w14:textId="00E1C9B3" w:rsidR="00927415" w:rsidRPr="0049004B" w:rsidRDefault="00927415" w:rsidP="00927415">
            <w:pPr>
              <w:pStyle w:val="TAL"/>
            </w:pPr>
            <w:r>
              <w:t>obj</w:t>
            </w:r>
            <w:r w:rsidRPr="0049004B">
              <w:t>IngestBaseUrl</w:t>
            </w:r>
          </w:p>
        </w:tc>
        <w:tc>
          <w:tcPr>
            <w:tcW w:w="1843" w:type="dxa"/>
            <w:tcBorders>
              <w:top w:val="single" w:sz="4" w:space="0" w:color="auto"/>
              <w:left w:val="single" w:sz="4" w:space="0" w:color="auto"/>
              <w:bottom w:val="single" w:sz="4" w:space="0" w:color="auto"/>
              <w:right w:val="single" w:sz="4" w:space="0" w:color="auto"/>
            </w:tcBorders>
          </w:tcPr>
          <w:p w14:paraId="2B793314" w14:textId="77777777" w:rsidR="00927415" w:rsidRPr="0049004B" w:rsidRDefault="00927415" w:rsidP="00927415">
            <w:pPr>
              <w:pStyle w:val="TAL"/>
            </w:pPr>
            <w:r w:rsidRPr="0049004B">
              <w:t>Uri</w:t>
            </w:r>
          </w:p>
        </w:tc>
        <w:tc>
          <w:tcPr>
            <w:tcW w:w="284" w:type="dxa"/>
            <w:tcBorders>
              <w:top w:val="single" w:sz="4" w:space="0" w:color="auto"/>
              <w:left w:val="single" w:sz="4" w:space="0" w:color="auto"/>
              <w:bottom w:val="single" w:sz="4" w:space="0" w:color="auto"/>
              <w:right w:val="single" w:sz="4" w:space="0" w:color="auto"/>
            </w:tcBorders>
          </w:tcPr>
          <w:p w14:paraId="63A95158" w14:textId="77777777" w:rsidR="00927415" w:rsidRPr="0049004B" w:rsidRDefault="00927415" w:rsidP="00927415">
            <w:pPr>
              <w:pStyle w:val="TAC"/>
            </w:pPr>
            <w:r w:rsidRPr="0049004B">
              <w:t>C</w:t>
            </w:r>
          </w:p>
        </w:tc>
        <w:tc>
          <w:tcPr>
            <w:tcW w:w="1134" w:type="dxa"/>
            <w:tcBorders>
              <w:top w:val="single" w:sz="4" w:space="0" w:color="auto"/>
              <w:left w:val="single" w:sz="4" w:space="0" w:color="auto"/>
              <w:bottom w:val="single" w:sz="4" w:space="0" w:color="auto"/>
              <w:right w:val="single" w:sz="4" w:space="0" w:color="auto"/>
            </w:tcBorders>
          </w:tcPr>
          <w:p w14:paraId="71A276F4" w14:textId="77777777" w:rsidR="00927415" w:rsidRPr="0049004B" w:rsidRDefault="00927415" w:rsidP="00927415">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00BA749E" w14:textId="710378FE" w:rsidR="00927415" w:rsidRDefault="00927415" w:rsidP="00927415">
            <w:pPr>
              <w:pStyle w:val="TAL"/>
            </w:pPr>
            <w:r w:rsidRPr="0049004B">
              <w:t xml:space="preserve">A </w:t>
            </w:r>
            <w:r>
              <w:t xml:space="preserve">URL </w:t>
            </w:r>
            <w:r w:rsidRPr="0049004B">
              <w:t xml:space="preserve">prefix substituted by the MBSTF with the </w:t>
            </w:r>
            <w:r>
              <w:t>Object</w:t>
            </w:r>
            <w:r w:rsidRPr="0049004B">
              <w:t xml:space="preserve"> distribution base URL prior to distribution of ingested objects.</w:t>
            </w:r>
          </w:p>
          <w:p w14:paraId="7791A9D3" w14:textId="2BB1B56C" w:rsidR="00927415" w:rsidRDefault="00927415" w:rsidP="00927415">
            <w:pPr>
              <w:pStyle w:val="TAL"/>
            </w:pPr>
          </w:p>
          <w:p w14:paraId="5B89B983" w14:textId="7DFF3ACE" w:rsidR="00927415" w:rsidRDefault="00927415" w:rsidP="00927415">
            <w:pPr>
              <w:pStyle w:val="TAL"/>
            </w:pPr>
            <w:r>
              <w:t>Shall be present if Object Distribution base URL is present.</w:t>
            </w:r>
          </w:p>
          <w:p w14:paraId="0C187C30" w14:textId="77777777" w:rsidR="00927415" w:rsidRPr="0049004B" w:rsidRDefault="00927415" w:rsidP="00927415">
            <w:pPr>
              <w:pStyle w:val="TAL"/>
            </w:pPr>
          </w:p>
          <w:p w14:paraId="2260E60D" w14:textId="77777777" w:rsidR="00927415" w:rsidRPr="0049004B" w:rsidRDefault="00927415" w:rsidP="00927415">
            <w:pPr>
              <w:pStyle w:val="TAL"/>
              <w:rPr>
                <w:rFonts w:cs="Arial"/>
                <w:szCs w:val="18"/>
              </w:rPr>
            </w:pPr>
            <w:r>
              <w:t>Shall</w:t>
            </w:r>
            <w:r w:rsidRPr="00230398">
              <w:t xml:space="preserve"> be present only in case of PUSH Method</w:t>
            </w:r>
            <w:r>
              <w:t>.</w:t>
            </w:r>
          </w:p>
        </w:tc>
        <w:tc>
          <w:tcPr>
            <w:tcW w:w="882" w:type="dxa"/>
            <w:tcBorders>
              <w:top w:val="single" w:sz="4" w:space="0" w:color="auto"/>
              <w:left w:val="single" w:sz="4" w:space="0" w:color="auto"/>
              <w:bottom w:val="single" w:sz="4" w:space="0" w:color="auto"/>
              <w:right w:val="single" w:sz="4" w:space="0" w:color="auto"/>
            </w:tcBorders>
          </w:tcPr>
          <w:p w14:paraId="7A6650EE" w14:textId="77777777" w:rsidR="00927415" w:rsidRPr="0049004B" w:rsidRDefault="00927415" w:rsidP="00927415">
            <w:pPr>
              <w:pStyle w:val="TAL"/>
              <w:rPr>
                <w:rFonts w:cs="Arial"/>
                <w:szCs w:val="18"/>
              </w:rPr>
            </w:pPr>
          </w:p>
        </w:tc>
      </w:tr>
      <w:tr w:rsidR="00927415" w:rsidRPr="00DA326A" w14:paraId="4CFD6582"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825D107" w14:textId="2D45A57B" w:rsidR="00927415" w:rsidRPr="0049004B" w:rsidRDefault="00927415" w:rsidP="00927415">
            <w:pPr>
              <w:pStyle w:val="TAL"/>
            </w:pPr>
            <w:r>
              <w:t>obj</w:t>
            </w:r>
            <w:r w:rsidRPr="0049004B">
              <w:t>DistributionBaseUrl</w:t>
            </w:r>
          </w:p>
        </w:tc>
        <w:tc>
          <w:tcPr>
            <w:tcW w:w="1843" w:type="dxa"/>
            <w:tcBorders>
              <w:top w:val="single" w:sz="4" w:space="0" w:color="auto"/>
              <w:left w:val="single" w:sz="4" w:space="0" w:color="auto"/>
              <w:bottom w:val="single" w:sz="4" w:space="0" w:color="auto"/>
              <w:right w:val="single" w:sz="4" w:space="0" w:color="auto"/>
            </w:tcBorders>
          </w:tcPr>
          <w:p w14:paraId="2DD0AE4B" w14:textId="77777777" w:rsidR="00927415" w:rsidRPr="0049004B" w:rsidRDefault="00927415" w:rsidP="00927415">
            <w:pPr>
              <w:pStyle w:val="TAL"/>
            </w:pPr>
            <w:r w:rsidRPr="0049004B">
              <w:t>Uri</w:t>
            </w:r>
          </w:p>
        </w:tc>
        <w:tc>
          <w:tcPr>
            <w:tcW w:w="284" w:type="dxa"/>
            <w:tcBorders>
              <w:top w:val="single" w:sz="4" w:space="0" w:color="auto"/>
              <w:left w:val="single" w:sz="4" w:space="0" w:color="auto"/>
              <w:bottom w:val="single" w:sz="4" w:space="0" w:color="auto"/>
              <w:right w:val="single" w:sz="4" w:space="0" w:color="auto"/>
            </w:tcBorders>
          </w:tcPr>
          <w:p w14:paraId="39BB484A" w14:textId="63EA32C7" w:rsidR="00927415" w:rsidRPr="0049004B" w:rsidRDefault="00927415" w:rsidP="0092741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D11EF0" w14:textId="77777777" w:rsidR="00927415" w:rsidRPr="0049004B" w:rsidRDefault="00927415" w:rsidP="00927415">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519CD825" w14:textId="2AAAE6FE" w:rsidR="00927415" w:rsidRDefault="00927415" w:rsidP="00927415">
            <w:pPr>
              <w:pStyle w:val="TAL"/>
            </w:pPr>
            <w:r w:rsidRPr="0049004B">
              <w:t xml:space="preserve">A </w:t>
            </w:r>
            <w:r>
              <w:t xml:space="preserve">URL </w:t>
            </w:r>
            <w:r w:rsidRPr="0049004B">
              <w:t xml:space="preserve">prefix substituted by the MBSTF in place of the </w:t>
            </w:r>
            <w:r>
              <w:t>Object</w:t>
            </w:r>
            <w:r w:rsidRPr="0049004B">
              <w:t xml:space="preserve"> ingest base URL prior to distribution of ingested objects.</w:t>
            </w:r>
          </w:p>
          <w:p w14:paraId="091CE00E" w14:textId="77777777" w:rsidR="00927415" w:rsidRPr="0049004B" w:rsidRDefault="00927415" w:rsidP="00927415">
            <w:pPr>
              <w:pStyle w:val="TAL"/>
            </w:pPr>
          </w:p>
          <w:p w14:paraId="33CC400B" w14:textId="77777777" w:rsidR="00927415" w:rsidRPr="0049004B" w:rsidRDefault="00927415" w:rsidP="00927415">
            <w:pPr>
              <w:pStyle w:val="TAL"/>
              <w:rPr>
                <w:rFonts w:cs="Arial"/>
                <w:szCs w:val="18"/>
              </w:rPr>
            </w:pPr>
            <w:r>
              <w:t>Shall</w:t>
            </w:r>
            <w:r w:rsidRPr="00230398">
              <w:t xml:space="preserve"> be present only in case of PUSH Method</w:t>
            </w:r>
            <w:r>
              <w:t>.</w:t>
            </w:r>
          </w:p>
        </w:tc>
        <w:tc>
          <w:tcPr>
            <w:tcW w:w="882" w:type="dxa"/>
            <w:tcBorders>
              <w:top w:val="single" w:sz="4" w:space="0" w:color="auto"/>
              <w:left w:val="single" w:sz="4" w:space="0" w:color="auto"/>
              <w:bottom w:val="single" w:sz="4" w:space="0" w:color="auto"/>
              <w:right w:val="single" w:sz="4" w:space="0" w:color="auto"/>
            </w:tcBorders>
          </w:tcPr>
          <w:p w14:paraId="3DC1C05C" w14:textId="77777777" w:rsidR="00927415" w:rsidRPr="0049004B" w:rsidRDefault="00927415" w:rsidP="00927415">
            <w:pPr>
              <w:pStyle w:val="TAL"/>
              <w:rPr>
                <w:rFonts w:cs="Arial"/>
                <w:szCs w:val="18"/>
              </w:rPr>
            </w:pPr>
          </w:p>
        </w:tc>
      </w:tr>
    </w:tbl>
    <w:p w14:paraId="737A2A42" w14:textId="77777777" w:rsidR="00B06061" w:rsidRPr="00A559E3" w:rsidRDefault="00B06061" w:rsidP="00B06061"/>
    <w:p w14:paraId="254D5C33" w14:textId="77777777" w:rsidR="00BC3FE9" w:rsidRPr="00DA326A" w:rsidRDefault="00BC3FE9" w:rsidP="00BC3FE9">
      <w:pPr>
        <w:pStyle w:val="Heading5"/>
      </w:pPr>
      <w:bookmarkStart w:id="467" w:name="_Toc104297844"/>
      <w:bookmarkStart w:id="468" w:name="_Toc104300155"/>
      <w:bookmarkStart w:id="469" w:name="_Toc104792024"/>
      <w:r w:rsidRPr="00DA326A">
        <w:t>6.1.6.2.6</w:t>
      </w:r>
      <w:r w:rsidRPr="00DA326A">
        <w:tab/>
        <w:t>Type: PktDistributionData</w:t>
      </w:r>
      <w:bookmarkEnd w:id="467"/>
      <w:bookmarkEnd w:id="468"/>
      <w:bookmarkEnd w:id="469"/>
    </w:p>
    <w:p w14:paraId="23D6E9FE" w14:textId="77777777" w:rsidR="00BC3FE9" w:rsidRPr="00DA326A" w:rsidRDefault="00BC3FE9" w:rsidP="00BC3FE9">
      <w:pPr>
        <w:pStyle w:val="TH"/>
      </w:pPr>
      <w:r>
        <w:t>Table 6.1.6.2.6</w:t>
      </w:r>
      <w:r w:rsidRPr="00DA326A">
        <w:t>-1: Definition of type PktDistributionData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3F22DC48"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6DB8A79"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F5BE53A"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375AE6B"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B14299"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1F54A7A6"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DB04A66"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0AA222D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37699CF5" w14:textId="77777777" w:rsidR="00BC3FE9" w:rsidRPr="00DA326A" w:rsidRDefault="00BC3FE9" w:rsidP="00CB1032">
            <w:pPr>
              <w:pStyle w:val="TAL"/>
            </w:pPr>
            <w:r>
              <w:t>pktDistributionOperatingMode</w:t>
            </w:r>
          </w:p>
        </w:tc>
        <w:tc>
          <w:tcPr>
            <w:tcW w:w="1843" w:type="dxa"/>
            <w:tcBorders>
              <w:top w:val="single" w:sz="4" w:space="0" w:color="auto"/>
              <w:left w:val="single" w:sz="4" w:space="0" w:color="auto"/>
              <w:bottom w:val="single" w:sz="4" w:space="0" w:color="auto"/>
              <w:right w:val="single" w:sz="4" w:space="0" w:color="auto"/>
            </w:tcBorders>
          </w:tcPr>
          <w:p w14:paraId="69B744EF" w14:textId="77777777" w:rsidR="00BC3FE9" w:rsidRPr="00DA326A" w:rsidRDefault="00BC3FE9" w:rsidP="00CB1032">
            <w:pPr>
              <w:pStyle w:val="TAL"/>
            </w:pPr>
            <w:r>
              <w:rPr>
                <w:lang w:eastAsia="zh-CN"/>
              </w:rPr>
              <w:t>PktDistributionOperatingMode</w:t>
            </w:r>
          </w:p>
        </w:tc>
        <w:tc>
          <w:tcPr>
            <w:tcW w:w="284" w:type="dxa"/>
            <w:tcBorders>
              <w:top w:val="single" w:sz="4" w:space="0" w:color="auto"/>
              <w:left w:val="single" w:sz="4" w:space="0" w:color="auto"/>
              <w:bottom w:val="single" w:sz="4" w:space="0" w:color="auto"/>
              <w:right w:val="single" w:sz="4" w:space="0" w:color="auto"/>
            </w:tcBorders>
          </w:tcPr>
          <w:p w14:paraId="36DC6E2D" w14:textId="77777777" w:rsidR="00BC3FE9" w:rsidRPr="00DA326A" w:rsidRDefault="00BC3FE9" w:rsidP="00CB1032">
            <w:pPr>
              <w:pStyle w:val="TAC"/>
            </w:pPr>
            <w:r w:rsidRPr="0038527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17B76A9" w14:textId="77777777" w:rsidR="00BC3FE9" w:rsidRPr="00DA326A" w:rsidRDefault="00BC3FE9" w:rsidP="00CB1032">
            <w:pPr>
              <w:pStyle w:val="TAL"/>
              <w:jc w:val="center"/>
            </w:pPr>
            <w:r w:rsidRPr="00385270">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388401B8" w14:textId="796C6AEC" w:rsidR="00BC3FE9" w:rsidRPr="00DA326A" w:rsidRDefault="00BC3FE9">
            <w:pPr>
              <w:pStyle w:val="TAL"/>
              <w:rPr>
                <w:rFonts w:cs="Arial"/>
                <w:szCs w:val="18"/>
              </w:rPr>
            </w:pPr>
            <w:r>
              <w:t xml:space="preserve">Operating Mode for the </w:t>
            </w:r>
            <w:r w:rsidR="00F104FB">
              <w:t xml:space="preserve">Packet </w:t>
            </w:r>
            <w:r>
              <w:t>distribution method</w:t>
            </w:r>
          </w:p>
        </w:tc>
        <w:tc>
          <w:tcPr>
            <w:tcW w:w="882" w:type="dxa"/>
            <w:tcBorders>
              <w:top w:val="single" w:sz="4" w:space="0" w:color="auto"/>
              <w:left w:val="single" w:sz="4" w:space="0" w:color="auto"/>
              <w:bottom w:val="single" w:sz="4" w:space="0" w:color="auto"/>
              <w:right w:val="single" w:sz="4" w:space="0" w:color="auto"/>
            </w:tcBorders>
          </w:tcPr>
          <w:p w14:paraId="3B42BEE5" w14:textId="77777777" w:rsidR="00BC3FE9" w:rsidRPr="00DA326A" w:rsidRDefault="00BC3FE9" w:rsidP="00CB1032">
            <w:pPr>
              <w:pStyle w:val="TAL"/>
              <w:rPr>
                <w:rFonts w:cs="Arial"/>
                <w:szCs w:val="18"/>
              </w:rPr>
            </w:pPr>
          </w:p>
        </w:tc>
      </w:tr>
      <w:tr w:rsidR="00894A11" w:rsidRPr="00DA326A" w14:paraId="4869E49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72AB94BA" w14:textId="28C7842B" w:rsidR="00894A11" w:rsidRDefault="00894A11" w:rsidP="00894A11">
            <w:pPr>
              <w:pStyle w:val="TAL"/>
            </w:pPr>
            <w:r>
              <w:t>pktIngestMethod</w:t>
            </w:r>
          </w:p>
        </w:tc>
        <w:tc>
          <w:tcPr>
            <w:tcW w:w="1843" w:type="dxa"/>
            <w:tcBorders>
              <w:top w:val="single" w:sz="4" w:space="0" w:color="auto"/>
              <w:left w:val="single" w:sz="4" w:space="0" w:color="auto"/>
              <w:bottom w:val="single" w:sz="4" w:space="0" w:color="auto"/>
              <w:right w:val="single" w:sz="4" w:space="0" w:color="auto"/>
            </w:tcBorders>
          </w:tcPr>
          <w:p w14:paraId="3B759A55" w14:textId="09261BB9" w:rsidR="00894A11" w:rsidRDefault="00894A11" w:rsidP="00894A11">
            <w:pPr>
              <w:pStyle w:val="TAL"/>
              <w:rPr>
                <w:lang w:eastAsia="zh-CN"/>
              </w:rPr>
            </w:pPr>
            <w:r>
              <w:t>PktIngestMethod</w:t>
            </w:r>
          </w:p>
        </w:tc>
        <w:tc>
          <w:tcPr>
            <w:tcW w:w="284" w:type="dxa"/>
            <w:tcBorders>
              <w:top w:val="single" w:sz="4" w:space="0" w:color="auto"/>
              <w:left w:val="single" w:sz="4" w:space="0" w:color="auto"/>
              <w:bottom w:val="single" w:sz="4" w:space="0" w:color="auto"/>
              <w:right w:val="single" w:sz="4" w:space="0" w:color="auto"/>
            </w:tcBorders>
          </w:tcPr>
          <w:p w14:paraId="29AE84F9" w14:textId="1602413B" w:rsidR="00894A11" w:rsidRPr="00385270" w:rsidRDefault="00894A11" w:rsidP="00894A1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73012FC" w14:textId="6F8D30AC" w:rsidR="00894A11" w:rsidRPr="00385270" w:rsidRDefault="00894A11" w:rsidP="00894A11">
            <w:pPr>
              <w:pStyle w:val="TAL"/>
              <w:jc w:val="center"/>
              <w:rPr>
                <w:lang w:eastAsia="zh-CN"/>
              </w:rPr>
            </w:pPr>
            <w:r>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7A550ECE" w14:textId="16913830" w:rsidR="00894A11" w:rsidRDefault="00894A11" w:rsidP="00894A11">
            <w:pPr>
              <w:pStyle w:val="TAL"/>
            </w:pPr>
            <w:r>
              <w:t>Indicates whether packets are ingested using multicast of unicast ingest. It shall be present if operating mode of the packet distribution method is set to "PROXY".</w:t>
            </w:r>
          </w:p>
        </w:tc>
        <w:tc>
          <w:tcPr>
            <w:tcW w:w="882" w:type="dxa"/>
            <w:tcBorders>
              <w:top w:val="single" w:sz="4" w:space="0" w:color="auto"/>
              <w:left w:val="single" w:sz="4" w:space="0" w:color="auto"/>
              <w:bottom w:val="single" w:sz="4" w:space="0" w:color="auto"/>
              <w:right w:val="single" w:sz="4" w:space="0" w:color="auto"/>
            </w:tcBorders>
          </w:tcPr>
          <w:p w14:paraId="2C25FD0F" w14:textId="77777777" w:rsidR="00894A11" w:rsidRPr="00DA326A" w:rsidRDefault="00894A11" w:rsidP="00894A11">
            <w:pPr>
              <w:pStyle w:val="TAL"/>
              <w:rPr>
                <w:rFonts w:cs="Arial"/>
                <w:szCs w:val="18"/>
              </w:rPr>
            </w:pPr>
          </w:p>
        </w:tc>
      </w:tr>
      <w:tr w:rsidR="00894A11" w:rsidRPr="00DA326A" w14:paraId="2827B7BA"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334509D3" w14:textId="5C254D19" w:rsidR="00894A11" w:rsidRDefault="00894A11" w:rsidP="00894A11">
            <w:pPr>
              <w:pStyle w:val="TAL"/>
            </w:pPr>
            <w:r>
              <w:t>mbStfIngestAddr</w:t>
            </w:r>
          </w:p>
        </w:tc>
        <w:tc>
          <w:tcPr>
            <w:tcW w:w="1843" w:type="dxa"/>
            <w:tcBorders>
              <w:top w:val="single" w:sz="4" w:space="0" w:color="auto"/>
              <w:left w:val="single" w:sz="4" w:space="0" w:color="auto"/>
              <w:bottom w:val="single" w:sz="4" w:space="0" w:color="auto"/>
              <w:right w:val="single" w:sz="4" w:space="0" w:color="auto"/>
            </w:tcBorders>
          </w:tcPr>
          <w:p w14:paraId="7A96AD01" w14:textId="1E0B92BF" w:rsidR="00894A11" w:rsidRDefault="00894A11" w:rsidP="00894A11">
            <w:pPr>
              <w:pStyle w:val="TAL"/>
              <w:rPr>
                <w:lang w:eastAsia="zh-CN"/>
              </w:rPr>
            </w:pPr>
            <w:r>
              <w:t>MbStfIngestAddr</w:t>
            </w:r>
          </w:p>
        </w:tc>
        <w:tc>
          <w:tcPr>
            <w:tcW w:w="284" w:type="dxa"/>
            <w:tcBorders>
              <w:top w:val="single" w:sz="4" w:space="0" w:color="auto"/>
              <w:left w:val="single" w:sz="4" w:space="0" w:color="auto"/>
              <w:bottom w:val="single" w:sz="4" w:space="0" w:color="auto"/>
              <w:right w:val="single" w:sz="4" w:space="0" w:color="auto"/>
            </w:tcBorders>
          </w:tcPr>
          <w:p w14:paraId="0177F8E7" w14:textId="3D097AFC" w:rsidR="00894A11" w:rsidRPr="00385270" w:rsidRDefault="00894A11" w:rsidP="00894A11">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72945B01" w14:textId="2FBFE7F8" w:rsidR="00894A11" w:rsidRPr="00385270" w:rsidRDefault="00894A11" w:rsidP="00894A11">
            <w:pPr>
              <w:pStyle w:val="TAL"/>
              <w:jc w:val="center"/>
              <w:rPr>
                <w:lang w:eastAsia="zh-CN"/>
              </w:rPr>
            </w:pPr>
            <w:r>
              <w:t>1</w:t>
            </w:r>
          </w:p>
        </w:tc>
        <w:tc>
          <w:tcPr>
            <w:tcW w:w="4146" w:type="dxa"/>
            <w:tcBorders>
              <w:top w:val="single" w:sz="4" w:space="0" w:color="auto"/>
              <w:left w:val="single" w:sz="4" w:space="0" w:color="auto"/>
              <w:bottom w:val="single" w:sz="4" w:space="0" w:color="auto"/>
              <w:right w:val="single" w:sz="4" w:space="0" w:color="auto"/>
            </w:tcBorders>
          </w:tcPr>
          <w:p w14:paraId="40743232" w14:textId="7032E770" w:rsidR="00894A11" w:rsidRDefault="00894A11" w:rsidP="00894A11">
            <w:pPr>
              <w:pStyle w:val="TAL"/>
            </w:pPr>
            <w:r>
              <w:t>The endpoint addresses used by the MBS Application Provider and MBSTF to establish a connection at reference point Nmb8 prior to the commencement of MBS User Data Ingest Session.</w:t>
            </w:r>
          </w:p>
        </w:tc>
        <w:tc>
          <w:tcPr>
            <w:tcW w:w="882" w:type="dxa"/>
            <w:tcBorders>
              <w:top w:val="single" w:sz="4" w:space="0" w:color="auto"/>
              <w:left w:val="single" w:sz="4" w:space="0" w:color="auto"/>
              <w:bottom w:val="single" w:sz="4" w:space="0" w:color="auto"/>
              <w:right w:val="single" w:sz="4" w:space="0" w:color="auto"/>
            </w:tcBorders>
          </w:tcPr>
          <w:p w14:paraId="44B67EB5" w14:textId="77777777" w:rsidR="00894A11" w:rsidRPr="00DA326A" w:rsidRDefault="00894A11" w:rsidP="00894A11">
            <w:pPr>
              <w:pStyle w:val="TAL"/>
              <w:rPr>
                <w:rFonts w:cs="Arial"/>
                <w:szCs w:val="18"/>
              </w:rPr>
            </w:pPr>
          </w:p>
        </w:tc>
      </w:tr>
    </w:tbl>
    <w:p w14:paraId="7193DD5F" w14:textId="77777777" w:rsidR="00B06061" w:rsidRPr="00A559E3" w:rsidRDefault="00B06061" w:rsidP="00B06061"/>
    <w:p w14:paraId="6BF0BFA9" w14:textId="77777777" w:rsidR="00BC3FE9" w:rsidRPr="00DA326A" w:rsidRDefault="00BC3FE9" w:rsidP="00BC3FE9">
      <w:pPr>
        <w:pStyle w:val="Heading5"/>
      </w:pPr>
      <w:bookmarkStart w:id="470" w:name="_Toc104297845"/>
      <w:bookmarkStart w:id="471" w:name="_Toc104300156"/>
      <w:bookmarkStart w:id="472" w:name="_Toc104792025"/>
      <w:r>
        <w:lastRenderedPageBreak/>
        <w:t>6.1.6.2.7</w:t>
      </w:r>
      <w:r w:rsidRPr="00DA326A">
        <w:tab/>
        <w:t>Type: StatusSubscribeReqData</w:t>
      </w:r>
      <w:bookmarkEnd w:id="470"/>
      <w:bookmarkEnd w:id="471"/>
      <w:bookmarkEnd w:id="472"/>
    </w:p>
    <w:p w14:paraId="0DF59E19" w14:textId="77777777" w:rsidR="00BC3FE9" w:rsidRPr="00DA326A" w:rsidRDefault="00BC3FE9" w:rsidP="00BC3FE9">
      <w:pPr>
        <w:pStyle w:val="TH"/>
      </w:pPr>
      <w:r>
        <w:t>Table 6.1.6.2.7</w:t>
      </w:r>
      <w:r w:rsidRPr="00DA326A">
        <w:t>-1: Definition of type 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3EEB7D1A"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22BEE78C"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0C59DC2"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841E24A"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92D6F2"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364CE63E"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F29BAAE"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354C340B"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B2B2AC1" w14:textId="77777777" w:rsidR="00BC3FE9" w:rsidRPr="00DA326A" w:rsidRDefault="00BC3FE9" w:rsidP="00CB1032">
            <w:pPr>
              <w:pStyle w:val="TAL"/>
            </w:pPr>
            <w:r w:rsidRPr="00052626">
              <w:t>subscription</w:t>
            </w:r>
          </w:p>
        </w:tc>
        <w:tc>
          <w:tcPr>
            <w:tcW w:w="1843" w:type="dxa"/>
            <w:tcBorders>
              <w:top w:val="single" w:sz="4" w:space="0" w:color="auto"/>
              <w:left w:val="single" w:sz="4" w:space="0" w:color="auto"/>
              <w:bottom w:val="single" w:sz="4" w:space="0" w:color="auto"/>
              <w:right w:val="single" w:sz="4" w:space="0" w:color="auto"/>
            </w:tcBorders>
          </w:tcPr>
          <w:p w14:paraId="721425EC" w14:textId="77777777" w:rsidR="00BC3FE9" w:rsidRPr="00DA326A" w:rsidRDefault="00BC3FE9" w:rsidP="00CB1032">
            <w:pPr>
              <w:pStyle w:val="TAL"/>
            </w:pPr>
            <w:r>
              <w:t>DistSession</w:t>
            </w:r>
            <w:r w:rsidRPr="00052626">
              <w:t>Subscription</w:t>
            </w:r>
          </w:p>
        </w:tc>
        <w:tc>
          <w:tcPr>
            <w:tcW w:w="284" w:type="dxa"/>
            <w:tcBorders>
              <w:top w:val="single" w:sz="4" w:space="0" w:color="auto"/>
              <w:left w:val="single" w:sz="4" w:space="0" w:color="auto"/>
              <w:bottom w:val="single" w:sz="4" w:space="0" w:color="auto"/>
              <w:right w:val="single" w:sz="4" w:space="0" w:color="auto"/>
            </w:tcBorders>
          </w:tcPr>
          <w:p w14:paraId="09FFB9A9"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328243AA"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4A6A9E3C" w14:textId="77777777" w:rsidR="00BC3FE9" w:rsidRPr="00DA326A" w:rsidRDefault="00BC3FE9" w:rsidP="00CB1032">
            <w:pPr>
              <w:pStyle w:val="TAL"/>
              <w:rPr>
                <w:rFonts w:cs="Arial"/>
                <w:szCs w:val="18"/>
              </w:rPr>
            </w:pPr>
            <w:r>
              <w:t>S</w:t>
            </w:r>
            <w:r w:rsidRPr="00052626">
              <w:rPr>
                <w:rFonts w:cs="Arial"/>
                <w:szCs w:val="18"/>
              </w:rPr>
              <w:t>ubscription to be created</w:t>
            </w:r>
          </w:p>
        </w:tc>
        <w:tc>
          <w:tcPr>
            <w:tcW w:w="882" w:type="dxa"/>
            <w:tcBorders>
              <w:top w:val="single" w:sz="4" w:space="0" w:color="auto"/>
              <w:left w:val="single" w:sz="4" w:space="0" w:color="auto"/>
              <w:bottom w:val="single" w:sz="4" w:space="0" w:color="auto"/>
              <w:right w:val="single" w:sz="4" w:space="0" w:color="auto"/>
            </w:tcBorders>
          </w:tcPr>
          <w:p w14:paraId="77453697" w14:textId="77777777" w:rsidR="00BC3FE9" w:rsidRPr="00DA326A" w:rsidRDefault="00BC3FE9" w:rsidP="00CB1032">
            <w:pPr>
              <w:pStyle w:val="TAL"/>
              <w:rPr>
                <w:rFonts w:cs="Arial"/>
                <w:szCs w:val="18"/>
              </w:rPr>
            </w:pPr>
          </w:p>
        </w:tc>
      </w:tr>
    </w:tbl>
    <w:p w14:paraId="68A35BC1" w14:textId="77777777" w:rsidR="00B06061" w:rsidRPr="00A559E3" w:rsidRDefault="00B06061" w:rsidP="00B06061"/>
    <w:p w14:paraId="7E0254B8" w14:textId="77777777" w:rsidR="00BC3FE9" w:rsidRPr="00DA326A" w:rsidRDefault="00BC3FE9" w:rsidP="00BC3FE9">
      <w:pPr>
        <w:pStyle w:val="Heading5"/>
      </w:pPr>
      <w:bookmarkStart w:id="473" w:name="_Toc104297846"/>
      <w:bookmarkStart w:id="474" w:name="_Toc104300157"/>
      <w:bookmarkStart w:id="475" w:name="_Toc104792026"/>
      <w:r>
        <w:t>6.1.6.2.8</w:t>
      </w:r>
      <w:r w:rsidRPr="00DA326A">
        <w:tab/>
        <w:t>Type: StatusSubscribeRspData</w:t>
      </w:r>
      <w:bookmarkEnd w:id="473"/>
      <w:bookmarkEnd w:id="474"/>
      <w:bookmarkEnd w:id="475"/>
    </w:p>
    <w:p w14:paraId="3A792116" w14:textId="77777777" w:rsidR="00BC3FE9" w:rsidRPr="00DA326A" w:rsidRDefault="00BC3FE9" w:rsidP="00BC3FE9">
      <w:pPr>
        <w:pStyle w:val="TH"/>
      </w:pPr>
      <w:r>
        <w:t>Table 6.1.6.2.8</w:t>
      </w:r>
      <w:r w:rsidRPr="00DA326A">
        <w:t>-1: Definition of type 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3B45093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3F727C7"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BBDCE84"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BA873E5"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72FF25"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0EB2F7F3"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2DEE006"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0E4E8CAD"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28058CE" w14:textId="77777777" w:rsidR="00BC3FE9" w:rsidRPr="00DA326A" w:rsidRDefault="00BC3FE9" w:rsidP="00CB1032">
            <w:pPr>
              <w:pStyle w:val="TAL"/>
            </w:pPr>
            <w:r w:rsidRPr="00052626">
              <w:t>subscription</w:t>
            </w:r>
          </w:p>
        </w:tc>
        <w:tc>
          <w:tcPr>
            <w:tcW w:w="1843" w:type="dxa"/>
            <w:tcBorders>
              <w:top w:val="single" w:sz="4" w:space="0" w:color="auto"/>
              <w:left w:val="single" w:sz="4" w:space="0" w:color="auto"/>
              <w:bottom w:val="single" w:sz="4" w:space="0" w:color="auto"/>
              <w:right w:val="single" w:sz="4" w:space="0" w:color="auto"/>
            </w:tcBorders>
          </w:tcPr>
          <w:p w14:paraId="70DBBA0A" w14:textId="77777777" w:rsidR="00BC3FE9" w:rsidRPr="00DA326A" w:rsidRDefault="00BC3FE9" w:rsidP="00CB1032">
            <w:pPr>
              <w:pStyle w:val="TAL"/>
            </w:pPr>
            <w:r>
              <w:t>DistSession</w:t>
            </w:r>
            <w:r w:rsidRPr="00052626">
              <w:t>Subscription</w:t>
            </w:r>
          </w:p>
        </w:tc>
        <w:tc>
          <w:tcPr>
            <w:tcW w:w="284" w:type="dxa"/>
            <w:tcBorders>
              <w:top w:val="single" w:sz="4" w:space="0" w:color="auto"/>
              <w:left w:val="single" w:sz="4" w:space="0" w:color="auto"/>
              <w:bottom w:val="single" w:sz="4" w:space="0" w:color="auto"/>
              <w:right w:val="single" w:sz="4" w:space="0" w:color="auto"/>
            </w:tcBorders>
          </w:tcPr>
          <w:p w14:paraId="387CFE5B"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E36B21D"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035BE033" w14:textId="77777777" w:rsidR="00BC3FE9" w:rsidRPr="00DA326A" w:rsidRDefault="00BC3FE9" w:rsidP="00CB1032">
            <w:pPr>
              <w:pStyle w:val="TAL"/>
              <w:rPr>
                <w:rFonts w:cs="Arial"/>
                <w:szCs w:val="18"/>
              </w:rPr>
            </w:pPr>
            <w:r>
              <w:t>S</w:t>
            </w:r>
            <w:r w:rsidRPr="00052626">
              <w:rPr>
                <w:rFonts w:cs="Arial"/>
                <w:szCs w:val="18"/>
              </w:rPr>
              <w:t>ubscription created</w:t>
            </w:r>
          </w:p>
        </w:tc>
        <w:tc>
          <w:tcPr>
            <w:tcW w:w="882" w:type="dxa"/>
            <w:tcBorders>
              <w:top w:val="single" w:sz="4" w:space="0" w:color="auto"/>
              <w:left w:val="single" w:sz="4" w:space="0" w:color="auto"/>
              <w:bottom w:val="single" w:sz="4" w:space="0" w:color="auto"/>
              <w:right w:val="single" w:sz="4" w:space="0" w:color="auto"/>
            </w:tcBorders>
          </w:tcPr>
          <w:p w14:paraId="76B4B9F3" w14:textId="77777777" w:rsidR="00BC3FE9" w:rsidRPr="00DA326A" w:rsidRDefault="00BC3FE9" w:rsidP="00CB1032">
            <w:pPr>
              <w:pStyle w:val="TAL"/>
              <w:rPr>
                <w:rFonts w:cs="Arial"/>
                <w:szCs w:val="18"/>
              </w:rPr>
            </w:pPr>
          </w:p>
        </w:tc>
      </w:tr>
      <w:tr w:rsidR="00BC3FE9" w:rsidRPr="00DA326A" w14:paraId="2EFD5A8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767783D0" w14:textId="77777777" w:rsidR="00BC3FE9" w:rsidRPr="00052626" w:rsidRDefault="00BC3FE9" w:rsidP="00CB1032">
            <w:pPr>
              <w:pStyle w:val="TAL"/>
            </w:pPr>
            <w:r>
              <w:t>report</w:t>
            </w:r>
            <w:r w:rsidRPr="00052626">
              <w:t>List</w:t>
            </w:r>
          </w:p>
        </w:tc>
        <w:tc>
          <w:tcPr>
            <w:tcW w:w="1843" w:type="dxa"/>
            <w:tcBorders>
              <w:top w:val="single" w:sz="4" w:space="0" w:color="auto"/>
              <w:left w:val="single" w:sz="4" w:space="0" w:color="auto"/>
              <w:bottom w:val="single" w:sz="4" w:space="0" w:color="auto"/>
              <w:right w:val="single" w:sz="4" w:space="0" w:color="auto"/>
            </w:tcBorders>
          </w:tcPr>
          <w:p w14:paraId="6208C0E4" w14:textId="77777777" w:rsidR="00BC3FE9" w:rsidRDefault="00BC3FE9" w:rsidP="00CB1032">
            <w:pPr>
              <w:pStyle w:val="TAL"/>
            </w:pPr>
            <w:r>
              <w:t>DistSessionEventReportList</w:t>
            </w:r>
          </w:p>
        </w:tc>
        <w:tc>
          <w:tcPr>
            <w:tcW w:w="284" w:type="dxa"/>
            <w:tcBorders>
              <w:top w:val="single" w:sz="4" w:space="0" w:color="auto"/>
              <w:left w:val="single" w:sz="4" w:space="0" w:color="auto"/>
              <w:bottom w:val="single" w:sz="4" w:space="0" w:color="auto"/>
              <w:right w:val="single" w:sz="4" w:space="0" w:color="auto"/>
            </w:tcBorders>
          </w:tcPr>
          <w:p w14:paraId="04DCCE43" w14:textId="77777777" w:rsidR="00BC3FE9" w:rsidRPr="00052626" w:rsidRDefault="00BC3FE9" w:rsidP="00CB1032">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25E1953E" w14:textId="77777777" w:rsidR="00BC3FE9" w:rsidRPr="00052626" w:rsidRDefault="00BC3FE9" w:rsidP="00CB1032">
            <w:pPr>
              <w:pStyle w:val="TAL"/>
              <w:jc w:val="center"/>
            </w:pPr>
            <w:r>
              <w:t>0..</w:t>
            </w:r>
            <w:r w:rsidRPr="00052626">
              <w:t>1</w:t>
            </w:r>
          </w:p>
        </w:tc>
        <w:tc>
          <w:tcPr>
            <w:tcW w:w="4146" w:type="dxa"/>
            <w:tcBorders>
              <w:top w:val="single" w:sz="4" w:space="0" w:color="auto"/>
              <w:left w:val="single" w:sz="4" w:space="0" w:color="auto"/>
              <w:bottom w:val="single" w:sz="4" w:space="0" w:color="auto"/>
              <w:right w:val="single" w:sz="4" w:space="0" w:color="auto"/>
            </w:tcBorders>
          </w:tcPr>
          <w:p w14:paraId="5A272824" w14:textId="77777777" w:rsidR="00BC3FE9" w:rsidRDefault="00BC3FE9" w:rsidP="00CB1032">
            <w:pPr>
              <w:pStyle w:val="TAL"/>
            </w:pPr>
            <w:r w:rsidRPr="00052626">
              <w:t>Immediate event reports, if requested in the request and if corresponding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2B3BC4E5" w14:textId="77777777" w:rsidR="00BC3FE9" w:rsidRPr="00DA326A" w:rsidRDefault="00BC3FE9" w:rsidP="00CB1032">
            <w:pPr>
              <w:pStyle w:val="TAL"/>
              <w:rPr>
                <w:rFonts w:cs="Arial"/>
                <w:szCs w:val="18"/>
              </w:rPr>
            </w:pPr>
          </w:p>
        </w:tc>
      </w:tr>
    </w:tbl>
    <w:p w14:paraId="4E438D7E" w14:textId="77777777" w:rsidR="00B06061" w:rsidRPr="00A559E3" w:rsidRDefault="00B06061" w:rsidP="00B06061"/>
    <w:p w14:paraId="006440B8" w14:textId="77777777" w:rsidR="00BC3FE9" w:rsidRPr="00DA326A" w:rsidRDefault="00BC3FE9" w:rsidP="00BC3FE9">
      <w:pPr>
        <w:pStyle w:val="Heading5"/>
      </w:pPr>
      <w:bookmarkStart w:id="476" w:name="_Toc104297847"/>
      <w:bookmarkStart w:id="477" w:name="_Toc104300158"/>
      <w:bookmarkStart w:id="478" w:name="_Toc104792027"/>
      <w:r w:rsidRPr="00DA326A">
        <w:t>6</w:t>
      </w:r>
      <w:r>
        <w:t>.1.6.2.9</w:t>
      </w:r>
      <w:r w:rsidRPr="00DA326A">
        <w:tab/>
        <w:t>Type: StatusNotifyReqData</w:t>
      </w:r>
      <w:bookmarkEnd w:id="476"/>
      <w:bookmarkEnd w:id="477"/>
      <w:bookmarkEnd w:id="478"/>
    </w:p>
    <w:p w14:paraId="21138A98" w14:textId="77777777" w:rsidR="00BC3FE9" w:rsidRPr="00DA326A" w:rsidRDefault="00BC3FE9" w:rsidP="00BC3FE9">
      <w:pPr>
        <w:pStyle w:val="TH"/>
      </w:pPr>
      <w:r>
        <w:t>Table 6.1.6.2.9</w:t>
      </w:r>
      <w:r w:rsidRPr="00DA326A">
        <w:t>-1: Definition of type 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652D2EC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5B8A218"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72F2F6A"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83AADEF"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2F54AF"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08D09385"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4B815E8"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3EE04B1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1168B621" w14:textId="77777777" w:rsidR="00BC3FE9" w:rsidRPr="00DA326A" w:rsidRDefault="00BC3FE9" w:rsidP="00CB1032">
            <w:pPr>
              <w:pStyle w:val="TAL"/>
            </w:pPr>
            <w:r>
              <w:t>report</w:t>
            </w:r>
            <w:r w:rsidRPr="00052626">
              <w:t>List</w:t>
            </w:r>
          </w:p>
        </w:tc>
        <w:tc>
          <w:tcPr>
            <w:tcW w:w="1843" w:type="dxa"/>
            <w:tcBorders>
              <w:top w:val="single" w:sz="4" w:space="0" w:color="auto"/>
              <w:left w:val="single" w:sz="4" w:space="0" w:color="auto"/>
              <w:bottom w:val="single" w:sz="4" w:space="0" w:color="auto"/>
              <w:right w:val="single" w:sz="4" w:space="0" w:color="auto"/>
            </w:tcBorders>
          </w:tcPr>
          <w:p w14:paraId="791FD30C" w14:textId="77777777" w:rsidR="00BC3FE9" w:rsidRPr="00DA326A" w:rsidRDefault="00BC3FE9" w:rsidP="00CB1032">
            <w:pPr>
              <w:pStyle w:val="TAL"/>
            </w:pPr>
            <w:r>
              <w:t>DistSessionEventReportList</w:t>
            </w:r>
          </w:p>
        </w:tc>
        <w:tc>
          <w:tcPr>
            <w:tcW w:w="284" w:type="dxa"/>
            <w:tcBorders>
              <w:top w:val="single" w:sz="4" w:space="0" w:color="auto"/>
              <w:left w:val="single" w:sz="4" w:space="0" w:color="auto"/>
              <w:bottom w:val="single" w:sz="4" w:space="0" w:color="auto"/>
              <w:right w:val="single" w:sz="4" w:space="0" w:color="auto"/>
            </w:tcBorders>
          </w:tcPr>
          <w:p w14:paraId="54F06300"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512E9B8"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619CEED7" w14:textId="77777777" w:rsidR="00BC3FE9" w:rsidRPr="00DA326A" w:rsidRDefault="00BC3FE9" w:rsidP="00CB1032">
            <w:pPr>
              <w:pStyle w:val="TAL"/>
              <w:rPr>
                <w:rFonts w:cs="Arial"/>
                <w:szCs w:val="18"/>
              </w:rPr>
            </w:pPr>
            <w:r w:rsidRPr="00052626">
              <w:rPr>
                <w:rFonts w:cs="Arial"/>
                <w:szCs w:val="18"/>
              </w:rPr>
              <w:t xml:space="preserve">Reported </w:t>
            </w:r>
            <w:r>
              <w:rPr>
                <w:rFonts w:cs="Arial"/>
                <w:szCs w:val="18"/>
              </w:rPr>
              <w:t xml:space="preserve">MBS session </w:t>
            </w:r>
            <w:r w:rsidRPr="00052626">
              <w:rPr>
                <w:rFonts w:cs="Arial"/>
                <w:szCs w:val="18"/>
              </w:rPr>
              <w:t>events</w:t>
            </w:r>
          </w:p>
        </w:tc>
        <w:tc>
          <w:tcPr>
            <w:tcW w:w="882" w:type="dxa"/>
            <w:tcBorders>
              <w:top w:val="single" w:sz="4" w:space="0" w:color="auto"/>
              <w:left w:val="single" w:sz="4" w:space="0" w:color="auto"/>
              <w:bottom w:val="single" w:sz="4" w:space="0" w:color="auto"/>
              <w:right w:val="single" w:sz="4" w:space="0" w:color="auto"/>
            </w:tcBorders>
          </w:tcPr>
          <w:p w14:paraId="5C839462" w14:textId="77777777" w:rsidR="00BC3FE9" w:rsidRPr="00DA326A" w:rsidRDefault="00BC3FE9" w:rsidP="00CB1032">
            <w:pPr>
              <w:pStyle w:val="TAL"/>
              <w:rPr>
                <w:rFonts w:cs="Arial"/>
                <w:szCs w:val="18"/>
              </w:rPr>
            </w:pPr>
          </w:p>
        </w:tc>
      </w:tr>
    </w:tbl>
    <w:p w14:paraId="63E103D1" w14:textId="77777777" w:rsidR="00B06061" w:rsidRPr="00A559E3" w:rsidRDefault="00B06061" w:rsidP="00B06061"/>
    <w:p w14:paraId="6EE5F4FC" w14:textId="77777777" w:rsidR="00BC3FE9" w:rsidRDefault="00BC3FE9" w:rsidP="00BC3FE9">
      <w:pPr>
        <w:pStyle w:val="Heading5"/>
      </w:pPr>
      <w:bookmarkStart w:id="479" w:name="_Toc104297848"/>
      <w:bookmarkStart w:id="480" w:name="_Toc104300159"/>
      <w:bookmarkStart w:id="481" w:name="_Toc104792028"/>
      <w:r w:rsidRPr="00DA326A">
        <w:t>6.1.6.2.10</w:t>
      </w:r>
      <w:r w:rsidRPr="00DA326A">
        <w:tab/>
        <w:t xml:space="preserve">Type: </w:t>
      </w:r>
      <w:r>
        <w:t>DistSessionSubscription</w:t>
      </w:r>
      <w:bookmarkEnd w:id="479"/>
      <w:bookmarkEnd w:id="480"/>
      <w:bookmarkEnd w:id="481"/>
    </w:p>
    <w:p w14:paraId="06F45086" w14:textId="77777777" w:rsidR="00BC3FE9" w:rsidRDefault="00BC3FE9" w:rsidP="00BC3FE9"/>
    <w:p w14:paraId="65C1EA96" w14:textId="77777777" w:rsidR="00BC3FE9" w:rsidRDefault="00BC3FE9" w:rsidP="00BC3FE9">
      <w:pPr>
        <w:pStyle w:val="TH"/>
      </w:pPr>
      <w:r>
        <w:lastRenderedPageBreak/>
        <w:t>Table 6.1.6.2.10</w:t>
      </w:r>
      <w:r w:rsidRPr="00DA326A">
        <w:t xml:space="preserve">-1: Definition of type </w:t>
      </w:r>
      <w:r>
        <w:t>DistSessionSubscription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C3FE9" w14:paraId="0E1D2A06"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B516863" w14:textId="77777777" w:rsidR="00BC3FE9" w:rsidRDefault="00BC3FE9" w:rsidP="00CB103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D1E8D62" w14:textId="77777777" w:rsidR="00BC3FE9" w:rsidRDefault="00BC3FE9" w:rsidP="00CB103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22C642" w14:textId="77777777" w:rsidR="00BC3FE9" w:rsidRDefault="00BC3FE9" w:rsidP="00CB103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1CD420" w14:textId="77777777" w:rsidR="00BC3FE9" w:rsidRDefault="00BC3FE9" w:rsidP="00CB1032">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02BD19" w14:textId="77777777" w:rsidR="00BC3FE9" w:rsidRDefault="00BC3FE9" w:rsidP="00CB1032">
            <w:pPr>
              <w:pStyle w:val="TAH"/>
              <w:rPr>
                <w:rFonts w:cs="Arial"/>
                <w:szCs w:val="18"/>
              </w:rPr>
            </w:pPr>
            <w:r>
              <w:rPr>
                <w:rFonts w:cs="Arial"/>
                <w:szCs w:val="18"/>
              </w:rPr>
              <w:t>Description</w:t>
            </w:r>
          </w:p>
        </w:tc>
      </w:tr>
      <w:tr w:rsidR="00BC3FE9" w:rsidRPr="00130FE4" w14:paraId="42FEC719"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0FE1D5AA" w14:textId="77777777" w:rsidR="00BC3FE9" w:rsidRDefault="00BC3FE9" w:rsidP="00CB1032">
            <w:pPr>
              <w:pStyle w:val="TAL"/>
            </w:pPr>
            <w:r w:rsidRPr="00052626">
              <w:t>eventList</w:t>
            </w:r>
          </w:p>
        </w:tc>
        <w:tc>
          <w:tcPr>
            <w:tcW w:w="1559" w:type="dxa"/>
            <w:tcBorders>
              <w:top w:val="single" w:sz="4" w:space="0" w:color="auto"/>
              <w:left w:val="single" w:sz="4" w:space="0" w:color="auto"/>
              <w:bottom w:val="single" w:sz="4" w:space="0" w:color="auto"/>
              <w:right w:val="single" w:sz="4" w:space="0" w:color="auto"/>
            </w:tcBorders>
          </w:tcPr>
          <w:p w14:paraId="65CE980C" w14:textId="77777777" w:rsidR="00BC3FE9" w:rsidRDefault="00BC3FE9" w:rsidP="00CB1032">
            <w:pPr>
              <w:pStyle w:val="TAL"/>
            </w:pPr>
            <w:r w:rsidRPr="00052626">
              <w:t>array(</w:t>
            </w:r>
            <w:r>
              <w:t>DistSession</w:t>
            </w:r>
            <w:r w:rsidRPr="00052626">
              <w:t>Event</w:t>
            </w:r>
            <w:r>
              <w:t>Type</w:t>
            </w:r>
            <w:r w:rsidRPr="00052626">
              <w:t>)</w:t>
            </w:r>
          </w:p>
        </w:tc>
        <w:tc>
          <w:tcPr>
            <w:tcW w:w="425" w:type="dxa"/>
            <w:tcBorders>
              <w:top w:val="single" w:sz="4" w:space="0" w:color="auto"/>
              <w:left w:val="single" w:sz="4" w:space="0" w:color="auto"/>
              <w:bottom w:val="single" w:sz="4" w:space="0" w:color="auto"/>
              <w:right w:val="single" w:sz="4" w:space="0" w:color="auto"/>
            </w:tcBorders>
          </w:tcPr>
          <w:p w14:paraId="41ABF487" w14:textId="77777777" w:rsidR="00BC3FE9"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7CD0B5A8" w14:textId="77777777" w:rsidR="00BC3FE9" w:rsidRDefault="00BC3FE9" w:rsidP="00CB1032">
            <w:pPr>
              <w:pStyle w:val="TAL"/>
            </w:pPr>
            <w:r w:rsidRPr="00052626">
              <w:t>1..N</w:t>
            </w:r>
          </w:p>
        </w:tc>
        <w:tc>
          <w:tcPr>
            <w:tcW w:w="4359" w:type="dxa"/>
            <w:tcBorders>
              <w:top w:val="single" w:sz="4" w:space="0" w:color="auto"/>
              <w:left w:val="single" w:sz="4" w:space="0" w:color="auto"/>
              <w:bottom w:val="single" w:sz="4" w:space="0" w:color="auto"/>
              <w:right w:val="single" w:sz="4" w:space="0" w:color="auto"/>
            </w:tcBorders>
          </w:tcPr>
          <w:p w14:paraId="6DD5ED55" w14:textId="77777777" w:rsidR="00BC3FE9" w:rsidRDefault="00BC3FE9" w:rsidP="00CB1032">
            <w:pPr>
              <w:pStyle w:val="TAL"/>
              <w:rPr>
                <w:rFonts w:cs="Arial"/>
                <w:szCs w:val="18"/>
              </w:rPr>
            </w:pPr>
            <w:r>
              <w:rPr>
                <w:rFonts w:cs="Arial"/>
                <w:szCs w:val="18"/>
              </w:rPr>
              <w:t>List of MBS distribution session e</w:t>
            </w:r>
            <w:r w:rsidRPr="00052626">
              <w:rPr>
                <w:rFonts w:cs="Arial"/>
                <w:szCs w:val="18"/>
              </w:rPr>
              <w:t xml:space="preserve">vents subscribed </w:t>
            </w:r>
          </w:p>
        </w:tc>
      </w:tr>
      <w:tr w:rsidR="00BC3FE9" w:rsidRPr="00130FE4" w14:paraId="3B40BF89"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4328CF3E" w14:textId="77777777" w:rsidR="00BC3FE9" w:rsidRDefault="00BC3FE9" w:rsidP="00CB1032">
            <w:pPr>
              <w:pStyle w:val="TAL"/>
            </w:pPr>
            <w:r w:rsidRPr="00052626">
              <w:t>notifyUri</w:t>
            </w:r>
          </w:p>
        </w:tc>
        <w:tc>
          <w:tcPr>
            <w:tcW w:w="1559" w:type="dxa"/>
            <w:tcBorders>
              <w:top w:val="single" w:sz="4" w:space="0" w:color="auto"/>
              <w:left w:val="single" w:sz="4" w:space="0" w:color="auto"/>
              <w:bottom w:val="single" w:sz="4" w:space="0" w:color="auto"/>
              <w:right w:val="single" w:sz="4" w:space="0" w:color="auto"/>
            </w:tcBorders>
          </w:tcPr>
          <w:p w14:paraId="0FA34A1A" w14:textId="77777777" w:rsidR="00BC3FE9" w:rsidRDefault="00BC3FE9" w:rsidP="00CB1032">
            <w:pPr>
              <w:pStyle w:val="TAL"/>
            </w:pPr>
            <w:r w:rsidRPr="00052626">
              <w:t>Uri</w:t>
            </w:r>
          </w:p>
        </w:tc>
        <w:tc>
          <w:tcPr>
            <w:tcW w:w="425" w:type="dxa"/>
            <w:tcBorders>
              <w:top w:val="single" w:sz="4" w:space="0" w:color="auto"/>
              <w:left w:val="single" w:sz="4" w:space="0" w:color="auto"/>
              <w:bottom w:val="single" w:sz="4" w:space="0" w:color="auto"/>
              <w:right w:val="single" w:sz="4" w:space="0" w:color="auto"/>
            </w:tcBorders>
          </w:tcPr>
          <w:p w14:paraId="065E935A" w14:textId="77777777" w:rsidR="00BC3FE9"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7547973E" w14:textId="77777777" w:rsidR="00BC3FE9" w:rsidRDefault="00BC3FE9" w:rsidP="00CB1032">
            <w:pPr>
              <w:pStyle w:val="TAL"/>
            </w:pPr>
            <w:r w:rsidRPr="00052626">
              <w:t>1</w:t>
            </w:r>
          </w:p>
        </w:tc>
        <w:tc>
          <w:tcPr>
            <w:tcW w:w="4359" w:type="dxa"/>
            <w:tcBorders>
              <w:top w:val="single" w:sz="4" w:space="0" w:color="auto"/>
              <w:left w:val="single" w:sz="4" w:space="0" w:color="auto"/>
              <w:bottom w:val="single" w:sz="4" w:space="0" w:color="auto"/>
              <w:right w:val="single" w:sz="4" w:space="0" w:color="auto"/>
            </w:tcBorders>
          </w:tcPr>
          <w:p w14:paraId="56822487" w14:textId="77777777" w:rsidR="00BC3FE9" w:rsidRDefault="00BC3FE9" w:rsidP="00CB1032">
            <w:pPr>
              <w:pStyle w:val="TAL"/>
            </w:pPr>
            <w:r w:rsidRPr="00052626">
              <w:t xml:space="preserve">URI where </w:t>
            </w:r>
            <w:r>
              <w:t xml:space="preserve">the NF service consumer requests to receive </w:t>
            </w:r>
            <w:r w:rsidRPr="00052626">
              <w:t>notifications</w:t>
            </w:r>
            <w:r>
              <w:t>.</w:t>
            </w:r>
          </w:p>
          <w:p w14:paraId="59C02463" w14:textId="77777777" w:rsidR="00BC3FE9" w:rsidRPr="00385065" w:rsidRDefault="00BC3FE9" w:rsidP="00CB1032">
            <w:pPr>
              <w:pStyle w:val="TAL"/>
              <w:rPr>
                <w:rFonts w:cs="Arial"/>
                <w:szCs w:val="18"/>
              </w:rPr>
            </w:pPr>
            <w:r>
              <w:t>Write-Only: true</w:t>
            </w:r>
          </w:p>
        </w:tc>
      </w:tr>
      <w:tr w:rsidR="00BC3FE9" w14:paraId="612F4EB0"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3E00AEE1" w14:textId="77777777" w:rsidR="00BC3FE9" w:rsidRDefault="00BC3FE9" w:rsidP="00CB1032">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3B41CBD9" w14:textId="77777777" w:rsidR="00BC3FE9" w:rsidRDefault="00BC3FE9" w:rsidP="00CB1032">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66362310" w14:textId="77777777" w:rsidR="00BC3FE9" w:rsidRDefault="00BC3FE9" w:rsidP="00CB1032">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45EC17D8" w14:textId="77777777" w:rsidR="00BC3FE9" w:rsidRDefault="00BC3FE9" w:rsidP="00CB1032">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D5B9D0D" w14:textId="77777777" w:rsidR="00BC3FE9" w:rsidRDefault="00BC3FE9" w:rsidP="00CB1032">
            <w:pPr>
              <w:pStyle w:val="TAL"/>
            </w:pPr>
            <w:r w:rsidRPr="00052626">
              <w:t>Notification Correlation ID</w:t>
            </w:r>
          </w:p>
          <w:p w14:paraId="0EA4BE90" w14:textId="77777777" w:rsidR="00BC3FE9" w:rsidRPr="00A9478B" w:rsidRDefault="00BC3FE9" w:rsidP="00CB1032">
            <w:pPr>
              <w:pStyle w:val="TAL"/>
            </w:pPr>
            <w:r>
              <w:t>Write-Only: true</w:t>
            </w:r>
          </w:p>
        </w:tc>
      </w:tr>
      <w:tr w:rsidR="00BC3FE9" w:rsidRPr="00130FE4" w14:paraId="0AF7962C"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6EEA8E80" w14:textId="77777777" w:rsidR="00BC3FE9" w:rsidRDefault="00BC3FE9" w:rsidP="00CB1032">
            <w:pPr>
              <w:pStyle w:val="TAL"/>
            </w:pPr>
            <w:r w:rsidRPr="00052626">
              <w:t>expiryTime</w:t>
            </w:r>
          </w:p>
        </w:tc>
        <w:tc>
          <w:tcPr>
            <w:tcW w:w="1559" w:type="dxa"/>
            <w:tcBorders>
              <w:top w:val="single" w:sz="4" w:space="0" w:color="auto"/>
              <w:left w:val="single" w:sz="4" w:space="0" w:color="auto"/>
              <w:bottom w:val="single" w:sz="4" w:space="0" w:color="auto"/>
              <w:right w:val="single" w:sz="4" w:space="0" w:color="auto"/>
            </w:tcBorders>
          </w:tcPr>
          <w:p w14:paraId="3769B92A" w14:textId="77777777" w:rsidR="00BC3FE9" w:rsidRDefault="00BC3FE9" w:rsidP="00CB1032">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6DF1530D" w14:textId="77777777" w:rsidR="00BC3FE9" w:rsidRDefault="00BC3FE9" w:rsidP="00CB1032">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5E0C0EE9" w14:textId="77777777" w:rsidR="00BC3FE9" w:rsidRDefault="00BC3FE9" w:rsidP="00CB1032">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FA4DDC9" w14:textId="77777777" w:rsidR="00BC3FE9" w:rsidRPr="00052626" w:rsidRDefault="00BC3FE9" w:rsidP="00CB1032">
            <w:pPr>
              <w:pStyle w:val="TAL"/>
            </w:pPr>
            <w:r w:rsidRPr="00052626">
              <w:t xml:space="preserve">When present in </w:t>
            </w:r>
            <w:r>
              <w:t>the</w:t>
            </w:r>
            <w:r w:rsidRPr="00052626">
              <w:t xml:space="preserve"> subscription creation request, it shall indicate the time up to which the subscription is desired to be kept active and after which the subscribed events shall stop generating notifications.</w:t>
            </w:r>
          </w:p>
          <w:p w14:paraId="42DD1307" w14:textId="77777777" w:rsidR="00BC3FE9" w:rsidRPr="00052626" w:rsidRDefault="00BC3FE9" w:rsidP="00CB1032">
            <w:pPr>
              <w:pStyle w:val="TAL"/>
            </w:pPr>
          </w:p>
          <w:p w14:paraId="362FD76C" w14:textId="77777777" w:rsidR="00BC3FE9" w:rsidRPr="00052626" w:rsidRDefault="00BC3FE9" w:rsidP="00CB1032">
            <w:pPr>
              <w:pStyle w:val="TAL"/>
              <w:rPr>
                <w:rFonts w:cs="Arial"/>
                <w:szCs w:val="18"/>
                <w:lang w:eastAsia="zh-CN"/>
              </w:rPr>
            </w:pPr>
            <w:r w:rsidRPr="00052626">
              <w:rPr>
                <w:rFonts w:cs="Arial"/>
                <w:szCs w:val="18"/>
                <w:lang w:eastAsia="zh-CN"/>
              </w:rPr>
              <w:t>When present in a subscription response, it shall indicate the e</w:t>
            </w:r>
            <w:r w:rsidRPr="00052626">
              <w:t>xpiry time after which the subscription becomes invalid.</w:t>
            </w:r>
          </w:p>
          <w:p w14:paraId="646828F1" w14:textId="77777777" w:rsidR="00BC3FE9" w:rsidRDefault="00BC3FE9" w:rsidP="00CB1032">
            <w:pPr>
              <w:pStyle w:val="TAL"/>
              <w:rPr>
                <w:rFonts w:cs="Arial"/>
                <w:szCs w:val="18"/>
              </w:rPr>
            </w:pPr>
          </w:p>
        </w:tc>
      </w:tr>
      <w:tr w:rsidR="00BC3FE9" w:rsidRPr="00FE6336" w14:paraId="2BEA401A"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5748C9AF" w14:textId="77777777" w:rsidR="00BC3FE9" w:rsidRDefault="00BC3FE9" w:rsidP="00CB1032">
            <w:pPr>
              <w:pStyle w:val="TAL"/>
            </w:pPr>
            <w:r w:rsidRPr="00052626">
              <w:t>nfcInstanceId</w:t>
            </w:r>
          </w:p>
        </w:tc>
        <w:tc>
          <w:tcPr>
            <w:tcW w:w="1559" w:type="dxa"/>
            <w:tcBorders>
              <w:top w:val="single" w:sz="4" w:space="0" w:color="auto"/>
              <w:left w:val="single" w:sz="4" w:space="0" w:color="auto"/>
              <w:bottom w:val="single" w:sz="4" w:space="0" w:color="auto"/>
              <w:right w:val="single" w:sz="4" w:space="0" w:color="auto"/>
            </w:tcBorders>
          </w:tcPr>
          <w:p w14:paraId="1E6E2527" w14:textId="77777777" w:rsidR="00BC3FE9" w:rsidRDefault="00BC3FE9" w:rsidP="00CB1032">
            <w:pPr>
              <w:pStyle w:val="TAL"/>
              <w:rPr>
                <w:lang w:eastAsia="zh-CN"/>
              </w:rPr>
            </w:pPr>
            <w:r w:rsidRPr="00052626">
              <w:t>NfInstanceId</w:t>
            </w:r>
          </w:p>
        </w:tc>
        <w:tc>
          <w:tcPr>
            <w:tcW w:w="425" w:type="dxa"/>
            <w:tcBorders>
              <w:top w:val="single" w:sz="4" w:space="0" w:color="auto"/>
              <w:left w:val="single" w:sz="4" w:space="0" w:color="auto"/>
              <w:bottom w:val="single" w:sz="4" w:space="0" w:color="auto"/>
              <w:right w:val="single" w:sz="4" w:space="0" w:color="auto"/>
            </w:tcBorders>
          </w:tcPr>
          <w:p w14:paraId="02941633" w14:textId="77777777" w:rsidR="00BC3FE9" w:rsidRDefault="00BC3FE9" w:rsidP="00CB1032">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6244B84" w14:textId="77777777" w:rsidR="00BC3FE9" w:rsidRDefault="00BC3FE9" w:rsidP="00CB1032">
            <w:pPr>
              <w:pStyle w:val="TAL"/>
              <w:rPr>
                <w:lang w:eastAsia="zh-CN"/>
              </w:rPr>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3971C825" w14:textId="77777777" w:rsidR="00BC3FE9" w:rsidRDefault="00BC3FE9" w:rsidP="00CB1032">
            <w:pPr>
              <w:pStyle w:val="TAL"/>
              <w:rPr>
                <w:rFonts w:cs="Arial"/>
                <w:szCs w:val="18"/>
              </w:rPr>
            </w:pPr>
            <w:r w:rsidRPr="00052626">
              <w:rPr>
                <w:rFonts w:cs="Arial"/>
                <w:szCs w:val="18"/>
              </w:rPr>
              <w:t>NF Instance ID of the NF Service Consumer</w:t>
            </w:r>
          </w:p>
          <w:p w14:paraId="5D17FEF5" w14:textId="77777777" w:rsidR="00BC3FE9" w:rsidRDefault="00BC3FE9" w:rsidP="00CB1032">
            <w:pPr>
              <w:pStyle w:val="TAL"/>
              <w:rPr>
                <w:rFonts w:cs="Arial"/>
                <w:szCs w:val="18"/>
              </w:rPr>
            </w:pPr>
            <w:r>
              <w:rPr>
                <w:rFonts w:cs="Arial"/>
                <w:szCs w:val="18"/>
              </w:rPr>
              <w:t>This IE shall be present if available.</w:t>
            </w:r>
          </w:p>
          <w:p w14:paraId="7C9CF184" w14:textId="77777777" w:rsidR="00BC3FE9" w:rsidRDefault="00BC3FE9" w:rsidP="00CB1032">
            <w:pPr>
              <w:pStyle w:val="TAL"/>
              <w:rPr>
                <w:rFonts w:cs="Arial"/>
                <w:szCs w:val="18"/>
              </w:rPr>
            </w:pPr>
            <w:r>
              <w:t>Write-Only: true</w:t>
            </w:r>
          </w:p>
        </w:tc>
      </w:tr>
      <w:tr w:rsidR="00BC3FE9" w:rsidRPr="00FE6336" w14:paraId="089A1329"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54A9F5B1" w14:textId="77777777" w:rsidR="00BC3FE9" w:rsidRPr="00052626" w:rsidRDefault="00BC3FE9" w:rsidP="00CB1032">
            <w:pPr>
              <w:pStyle w:val="TAL"/>
            </w:pPr>
            <w:r>
              <w:t>distSessionSubscUri</w:t>
            </w:r>
          </w:p>
        </w:tc>
        <w:tc>
          <w:tcPr>
            <w:tcW w:w="1559" w:type="dxa"/>
            <w:tcBorders>
              <w:top w:val="single" w:sz="4" w:space="0" w:color="auto"/>
              <w:left w:val="single" w:sz="4" w:space="0" w:color="auto"/>
              <w:bottom w:val="single" w:sz="4" w:space="0" w:color="auto"/>
              <w:right w:val="single" w:sz="4" w:space="0" w:color="auto"/>
            </w:tcBorders>
          </w:tcPr>
          <w:p w14:paraId="174375BF" w14:textId="77777777" w:rsidR="00BC3FE9" w:rsidRPr="00052626" w:rsidRDefault="00BC3FE9" w:rsidP="00CB103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208F030" w14:textId="77777777" w:rsidR="00BC3FE9" w:rsidRDefault="00BC3FE9" w:rsidP="00CB1032">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7BF32612" w14:textId="77777777" w:rsidR="00BC3FE9" w:rsidRDefault="00BC3FE9" w:rsidP="00CB1032">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A086911" w14:textId="77777777" w:rsidR="00BC3FE9" w:rsidRDefault="00BC3FE9" w:rsidP="00CB1032">
            <w:pPr>
              <w:pStyle w:val="TAL"/>
              <w:rPr>
                <w:rFonts w:cs="Arial"/>
                <w:szCs w:val="18"/>
              </w:rPr>
            </w:pPr>
            <w:r w:rsidRPr="00052626">
              <w:rPr>
                <w:rFonts w:cs="Arial"/>
                <w:szCs w:val="18"/>
              </w:rPr>
              <w:t xml:space="preserve">This IE shall be present </w:t>
            </w:r>
            <w:r>
              <w:rPr>
                <w:rFonts w:cs="Arial"/>
                <w:szCs w:val="18"/>
              </w:rPr>
              <w:t xml:space="preserve">in the response to an MBS distribution session creation request that </w:t>
            </w:r>
            <w:r w:rsidRPr="00052626">
              <w:rPr>
                <w:rFonts w:cs="Arial"/>
                <w:szCs w:val="18"/>
              </w:rPr>
              <w:t xml:space="preserve">includes a subscription to events about the MBS session and the subscription was created successfully. When present, it shall contain the </w:t>
            </w:r>
            <w:r>
              <w:rPr>
                <w:rFonts w:cs="Arial"/>
                <w:szCs w:val="18"/>
              </w:rPr>
              <w:t>URI</w:t>
            </w:r>
            <w:r w:rsidRPr="00052626">
              <w:rPr>
                <w:rFonts w:cs="Arial"/>
                <w:szCs w:val="18"/>
              </w:rPr>
              <w:t xml:space="preserve"> of the individual subscription resource.</w:t>
            </w:r>
          </w:p>
          <w:p w14:paraId="6FB373A2" w14:textId="77777777" w:rsidR="00BC3FE9" w:rsidRDefault="00BC3FE9" w:rsidP="00CB1032">
            <w:pPr>
              <w:pStyle w:val="TAL"/>
              <w:rPr>
                <w:rFonts w:cs="Arial"/>
                <w:szCs w:val="18"/>
              </w:rPr>
            </w:pPr>
          </w:p>
          <w:p w14:paraId="52681279" w14:textId="77777777" w:rsidR="00BC3FE9" w:rsidRDefault="00BC3FE9" w:rsidP="00CB1032">
            <w:pPr>
              <w:pStyle w:val="TAL"/>
              <w:rPr>
                <w:rFonts w:cs="Arial"/>
                <w:szCs w:val="18"/>
              </w:rPr>
            </w:pPr>
            <w:r>
              <w:rPr>
                <w:rFonts w:cs="Arial"/>
                <w:szCs w:val="18"/>
              </w:rPr>
              <w:t>Read-Only: true</w:t>
            </w:r>
          </w:p>
          <w:p w14:paraId="7D999946" w14:textId="77777777" w:rsidR="00BC3FE9" w:rsidRPr="00052626" w:rsidRDefault="00BC3FE9" w:rsidP="00CB1032">
            <w:pPr>
              <w:pStyle w:val="TAL"/>
              <w:rPr>
                <w:rFonts w:cs="Arial"/>
                <w:szCs w:val="18"/>
              </w:rPr>
            </w:pPr>
            <w:r>
              <w:rPr>
                <w:rFonts w:cs="Arial"/>
                <w:szCs w:val="18"/>
              </w:rPr>
              <w:t>(NOTE)</w:t>
            </w:r>
          </w:p>
        </w:tc>
      </w:tr>
      <w:tr w:rsidR="00BC3FE9" w:rsidRPr="00FE6336" w14:paraId="6B5F6D0B" w14:textId="77777777" w:rsidTr="00CB103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9DDC1C5" w14:textId="77777777" w:rsidR="00BC3FE9" w:rsidRPr="00052626" w:rsidRDefault="00BC3FE9" w:rsidP="00CB1032">
            <w:pPr>
              <w:pStyle w:val="TAN"/>
            </w:pPr>
            <w:r>
              <w:t>NOTE:</w:t>
            </w:r>
            <w:r>
              <w:tab/>
              <w:t>When an MBS distribution session status subscription is created separately (i.e. after) an MBS distribution session creation, the Location header returned in the MBS distribution session status subscription creation response contains the URI of the created subscription.</w:t>
            </w:r>
          </w:p>
        </w:tc>
      </w:tr>
    </w:tbl>
    <w:p w14:paraId="666FD5B5" w14:textId="77777777" w:rsidR="00B06061" w:rsidRPr="00A559E3" w:rsidRDefault="00B06061" w:rsidP="00B06061"/>
    <w:p w14:paraId="2DDB3705" w14:textId="77777777" w:rsidR="00BC3FE9" w:rsidRPr="00DA326A" w:rsidRDefault="00BC3FE9" w:rsidP="00BC3FE9">
      <w:pPr>
        <w:pStyle w:val="Heading5"/>
      </w:pPr>
      <w:bookmarkStart w:id="482" w:name="_Toc104297849"/>
      <w:bookmarkStart w:id="483" w:name="_Toc104300160"/>
      <w:bookmarkStart w:id="484" w:name="_Toc104792029"/>
      <w:r w:rsidRPr="00DA326A">
        <w:t>6.1.6.2.11</w:t>
      </w:r>
      <w:r w:rsidRPr="00DA326A">
        <w:tab/>
        <w:t xml:space="preserve">Type: </w:t>
      </w:r>
      <w:r>
        <w:t>DistSessionEventReportList</w:t>
      </w:r>
      <w:bookmarkEnd w:id="482"/>
      <w:bookmarkEnd w:id="483"/>
      <w:bookmarkEnd w:id="484"/>
    </w:p>
    <w:p w14:paraId="4DDA8FEF" w14:textId="77777777" w:rsidR="00BC3FE9" w:rsidRPr="00DA326A" w:rsidRDefault="00BC3FE9" w:rsidP="00BC3FE9">
      <w:pPr>
        <w:pStyle w:val="TH"/>
      </w:pPr>
      <w:r>
        <w:t>Table 6.1.6.2.11</w:t>
      </w:r>
      <w:r w:rsidRPr="00DA326A">
        <w:t xml:space="preserve">-1: Definition of type </w:t>
      </w:r>
      <w:r>
        <w:t>DistSessionEventReportList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73E2A907"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4D0AADA"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4373DAB"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645A61C"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902439C"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56E87D6E"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020C2EC"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2CB92487"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97B74D1" w14:textId="77777777" w:rsidR="00BC3FE9" w:rsidRPr="00DA326A" w:rsidRDefault="00BC3FE9" w:rsidP="00CB1032">
            <w:pPr>
              <w:pStyle w:val="TAL"/>
            </w:pPr>
            <w:r>
              <w:t>eventReportList</w:t>
            </w:r>
          </w:p>
        </w:tc>
        <w:tc>
          <w:tcPr>
            <w:tcW w:w="1843" w:type="dxa"/>
            <w:tcBorders>
              <w:top w:val="single" w:sz="4" w:space="0" w:color="auto"/>
              <w:left w:val="single" w:sz="4" w:space="0" w:color="auto"/>
              <w:bottom w:val="single" w:sz="4" w:space="0" w:color="auto"/>
              <w:right w:val="single" w:sz="4" w:space="0" w:color="auto"/>
            </w:tcBorders>
          </w:tcPr>
          <w:p w14:paraId="703D58C1" w14:textId="77777777" w:rsidR="00BC3FE9" w:rsidRPr="00DA326A" w:rsidRDefault="00BC3FE9" w:rsidP="00CB1032">
            <w:pPr>
              <w:pStyle w:val="TAL"/>
            </w:pPr>
            <w:r>
              <w:t>array(DistSessionEventReport)</w:t>
            </w:r>
          </w:p>
        </w:tc>
        <w:tc>
          <w:tcPr>
            <w:tcW w:w="284" w:type="dxa"/>
            <w:tcBorders>
              <w:top w:val="single" w:sz="4" w:space="0" w:color="auto"/>
              <w:left w:val="single" w:sz="4" w:space="0" w:color="auto"/>
              <w:bottom w:val="single" w:sz="4" w:space="0" w:color="auto"/>
              <w:right w:val="single" w:sz="4" w:space="0" w:color="auto"/>
            </w:tcBorders>
          </w:tcPr>
          <w:p w14:paraId="7C82D45A"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421984CB" w14:textId="77777777" w:rsidR="00BC3FE9" w:rsidRPr="00DA326A" w:rsidRDefault="00BC3FE9" w:rsidP="00CB1032">
            <w:pPr>
              <w:pStyle w:val="TAL"/>
              <w:jc w:val="center"/>
            </w:pPr>
            <w:r>
              <w:t>1..N</w:t>
            </w:r>
          </w:p>
        </w:tc>
        <w:tc>
          <w:tcPr>
            <w:tcW w:w="4146" w:type="dxa"/>
            <w:tcBorders>
              <w:top w:val="single" w:sz="4" w:space="0" w:color="auto"/>
              <w:left w:val="single" w:sz="4" w:space="0" w:color="auto"/>
              <w:bottom w:val="single" w:sz="4" w:space="0" w:color="auto"/>
              <w:right w:val="single" w:sz="4" w:space="0" w:color="auto"/>
            </w:tcBorders>
          </w:tcPr>
          <w:p w14:paraId="68084293" w14:textId="77777777" w:rsidR="00BC3FE9" w:rsidRPr="00DA326A" w:rsidRDefault="00BC3FE9" w:rsidP="00CB1032">
            <w:pPr>
              <w:pStyle w:val="TAL"/>
              <w:rPr>
                <w:rFonts w:cs="Arial"/>
                <w:szCs w:val="18"/>
              </w:rPr>
            </w:pPr>
            <w:r>
              <w:rPr>
                <w:rFonts w:cs="Arial"/>
                <w:szCs w:val="18"/>
              </w:rPr>
              <w:t>List of MBS distribution session events to report</w:t>
            </w:r>
          </w:p>
        </w:tc>
        <w:tc>
          <w:tcPr>
            <w:tcW w:w="882" w:type="dxa"/>
            <w:tcBorders>
              <w:top w:val="single" w:sz="4" w:space="0" w:color="auto"/>
              <w:left w:val="single" w:sz="4" w:space="0" w:color="auto"/>
              <w:bottom w:val="single" w:sz="4" w:space="0" w:color="auto"/>
              <w:right w:val="single" w:sz="4" w:space="0" w:color="auto"/>
            </w:tcBorders>
          </w:tcPr>
          <w:p w14:paraId="1FEEF1A6" w14:textId="77777777" w:rsidR="00BC3FE9" w:rsidRPr="00DA326A" w:rsidRDefault="00BC3FE9" w:rsidP="00CB1032">
            <w:pPr>
              <w:pStyle w:val="TAL"/>
              <w:rPr>
                <w:rFonts w:cs="Arial"/>
                <w:szCs w:val="18"/>
              </w:rPr>
            </w:pPr>
          </w:p>
        </w:tc>
      </w:tr>
      <w:tr w:rsidR="00BC3FE9" w:rsidRPr="00DA326A" w14:paraId="21D0E3F8"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5BB23DC" w14:textId="77777777" w:rsidR="00BC3FE9" w:rsidRPr="00052626" w:rsidRDefault="00BC3FE9" w:rsidP="00CB1032">
            <w:pPr>
              <w:pStyle w:val="TAL"/>
            </w:pPr>
            <w:r w:rsidRPr="00052626">
              <w:t>notifyCorrelationId</w:t>
            </w:r>
          </w:p>
        </w:tc>
        <w:tc>
          <w:tcPr>
            <w:tcW w:w="1843" w:type="dxa"/>
            <w:tcBorders>
              <w:top w:val="single" w:sz="4" w:space="0" w:color="auto"/>
              <w:left w:val="single" w:sz="4" w:space="0" w:color="auto"/>
              <w:bottom w:val="single" w:sz="4" w:space="0" w:color="auto"/>
              <w:right w:val="single" w:sz="4" w:space="0" w:color="auto"/>
            </w:tcBorders>
          </w:tcPr>
          <w:p w14:paraId="075BA071" w14:textId="77777777" w:rsidR="00BC3FE9" w:rsidRDefault="00BC3FE9" w:rsidP="00CB1032">
            <w:pPr>
              <w:pStyle w:val="TAL"/>
            </w:pPr>
            <w:r w:rsidRPr="00052626">
              <w:t>string</w:t>
            </w:r>
          </w:p>
        </w:tc>
        <w:tc>
          <w:tcPr>
            <w:tcW w:w="284" w:type="dxa"/>
            <w:tcBorders>
              <w:top w:val="single" w:sz="4" w:space="0" w:color="auto"/>
              <w:left w:val="single" w:sz="4" w:space="0" w:color="auto"/>
              <w:bottom w:val="single" w:sz="4" w:space="0" w:color="auto"/>
              <w:right w:val="single" w:sz="4" w:space="0" w:color="auto"/>
            </w:tcBorders>
          </w:tcPr>
          <w:p w14:paraId="6126C9A5" w14:textId="77777777" w:rsidR="00BC3FE9" w:rsidRPr="00052626" w:rsidRDefault="00BC3FE9" w:rsidP="00CB103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8129A6E" w14:textId="77777777" w:rsidR="00BC3FE9" w:rsidRPr="00052626" w:rsidRDefault="00BC3FE9" w:rsidP="00CB1032">
            <w:pPr>
              <w:pStyle w:val="TAL"/>
              <w:jc w:val="center"/>
            </w:pPr>
            <w:r w:rsidRPr="00052626">
              <w:t>0..1</w:t>
            </w:r>
          </w:p>
        </w:tc>
        <w:tc>
          <w:tcPr>
            <w:tcW w:w="4146" w:type="dxa"/>
            <w:tcBorders>
              <w:top w:val="single" w:sz="4" w:space="0" w:color="auto"/>
              <w:left w:val="single" w:sz="4" w:space="0" w:color="auto"/>
              <w:bottom w:val="single" w:sz="4" w:space="0" w:color="auto"/>
              <w:right w:val="single" w:sz="4" w:space="0" w:color="auto"/>
            </w:tcBorders>
          </w:tcPr>
          <w:p w14:paraId="6CBB3F7B" w14:textId="77777777" w:rsidR="00BC3FE9" w:rsidRPr="00052626" w:rsidRDefault="00BC3FE9" w:rsidP="00CB1032">
            <w:pPr>
              <w:pStyle w:val="TAL"/>
            </w:pPr>
            <w:r w:rsidRPr="00052626">
              <w:t>Notification Correlation ID.</w:t>
            </w:r>
          </w:p>
          <w:p w14:paraId="667F437F" w14:textId="77777777" w:rsidR="00BC3FE9" w:rsidRPr="00052626" w:rsidRDefault="00BC3FE9" w:rsidP="00CB1032">
            <w:pPr>
              <w:pStyle w:val="TAL"/>
              <w:rPr>
                <w:rFonts w:cs="Arial"/>
                <w:szCs w:val="18"/>
              </w:rPr>
            </w:pPr>
            <w:r w:rsidRPr="00052626">
              <w:t>This IE shall be present if a Notification Correlation ID is available in the subscription.</w:t>
            </w:r>
          </w:p>
        </w:tc>
        <w:tc>
          <w:tcPr>
            <w:tcW w:w="882" w:type="dxa"/>
            <w:tcBorders>
              <w:top w:val="single" w:sz="4" w:space="0" w:color="auto"/>
              <w:left w:val="single" w:sz="4" w:space="0" w:color="auto"/>
              <w:bottom w:val="single" w:sz="4" w:space="0" w:color="auto"/>
              <w:right w:val="single" w:sz="4" w:space="0" w:color="auto"/>
            </w:tcBorders>
          </w:tcPr>
          <w:p w14:paraId="3B4D5C0B" w14:textId="77777777" w:rsidR="00BC3FE9" w:rsidRPr="00DA326A" w:rsidRDefault="00BC3FE9" w:rsidP="00CB1032">
            <w:pPr>
              <w:pStyle w:val="TAL"/>
              <w:rPr>
                <w:rFonts w:cs="Arial"/>
                <w:szCs w:val="18"/>
              </w:rPr>
            </w:pPr>
          </w:p>
        </w:tc>
      </w:tr>
    </w:tbl>
    <w:p w14:paraId="680C13F9" w14:textId="77777777" w:rsidR="00B06061" w:rsidRPr="00A559E3" w:rsidRDefault="00B06061" w:rsidP="00B06061"/>
    <w:p w14:paraId="08C34762" w14:textId="77777777" w:rsidR="00BC3FE9" w:rsidRPr="00DA326A" w:rsidRDefault="00BC3FE9" w:rsidP="00BC3FE9">
      <w:pPr>
        <w:pStyle w:val="Heading5"/>
      </w:pPr>
      <w:bookmarkStart w:id="485" w:name="_Toc104297850"/>
      <w:bookmarkStart w:id="486" w:name="_Toc104300161"/>
      <w:bookmarkStart w:id="487" w:name="_Toc104792030"/>
      <w:r>
        <w:t>6.1.6.2.12</w:t>
      </w:r>
      <w:r w:rsidRPr="00DA326A">
        <w:tab/>
        <w:t xml:space="preserve">Type: </w:t>
      </w:r>
      <w:r>
        <w:t>DistSessionEventReport</w:t>
      </w:r>
      <w:bookmarkEnd w:id="485"/>
      <w:bookmarkEnd w:id="486"/>
      <w:bookmarkEnd w:id="487"/>
    </w:p>
    <w:p w14:paraId="4696217D" w14:textId="77777777" w:rsidR="00BC3FE9" w:rsidRPr="00DA326A" w:rsidRDefault="00BC3FE9" w:rsidP="00BC3FE9">
      <w:pPr>
        <w:pStyle w:val="TH"/>
      </w:pPr>
      <w:r>
        <w:t>Table 6.1.6.2.12</w:t>
      </w:r>
      <w:r w:rsidRPr="00DA326A">
        <w:t xml:space="preserve">-1: Definition of type </w:t>
      </w:r>
      <w:r>
        <w:t>DistSessionEventReport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7830B16D"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88F9CAB"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87A00F3"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B831FED"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06CA30A"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62B7653D"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0B3AE41"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7114E9EB"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7F139D2D" w14:textId="77777777" w:rsidR="00BC3FE9" w:rsidRPr="00DA326A" w:rsidRDefault="00BC3FE9" w:rsidP="00CB1032">
            <w:pPr>
              <w:pStyle w:val="TAL"/>
            </w:pPr>
            <w:r>
              <w:t>e</w:t>
            </w:r>
            <w:r w:rsidRPr="00052626">
              <w:t>ventType</w:t>
            </w:r>
          </w:p>
        </w:tc>
        <w:tc>
          <w:tcPr>
            <w:tcW w:w="1843" w:type="dxa"/>
            <w:tcBorders>
              <w:top w:val="single" w:sz="4" w:space="0" w:color="auto"/>
              <w:left w:val="single" w:sz="4" w:space="0" w:color="auto"/>
              <w:bottom w:val="single" w:sz="4" w:space="0" w:color="auto"/>
              <w:right w:val="single" w:sz="4" w:space="0" w:color="auto"/>
            </w:tcBorders>
          </w:tcPr>
          <w:p w14:paraId="2E81CDD8" w14:textId="77777777" w:rsidR="00BC3FE9" w:rsidRPr="00DA326A" w:rsidRDefault="00BC3FE9" w:rsidP="00CB1032">
            <w:pPr>
              <w:pStyle w:val="TAL"/>
            </w:pPr>
            <w:r>
              <w:t>DistSession</w:t>
            </w:r>
            <w:r w:rsidRPr="00052626">
              <w:t>Event</w:t>
            </w:r>
            <w:r>
              <w:t>Type</w:t>
            </w:r>
          </w:p>
        </w:tc>
        <w:tc>
          <w:tcPr>
            <w:tcW w:w="284" w:type="dxa"/>
            <w:tcBorders>
              <w:top w:val="single" w:sz="4" w:space="0" w:color="auto"/>
              <w:left w:val="single" w:sz="4" w:space="0" w:color="auto"/>
              <w:bottom w:val="single" w:sz="4" w:space="0" w:color="auto"/>
              <w:right w:val="single" w:sz="4" w:space="0" w:color="auto"/>
            </w:tcBorders>
          </w:tcPr>
          <w:p w14:paraId="44C2B31B"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7C5DF244"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3B240447" w14:textId="77777777" w:rsidR="00BC3FE9" w:rsidRPr="00DA326A" w:rsidRDefault="00BC3FE9" w:rsidP="00CB1032">
            <w:pPr>
              <w:pStyle w:val="TAL"/>
              <w:rPr>
                <w:rFonts w:cs="Arial"/>
                <w:szCs w:val="18"/>
              </w:rPr>
            </w:pPr>
            <w:r w:rsidRPr="00052626">
              <w:rPr>
                <w:rFonts w:cs="Arial"/>
                <w:szCs w:val="18"/>
              </w:rPr>
              <w:t xml:space="preserve">MBS </w:t>
            </w:r>
            <w:r>
              <w:rPr>
                <w:rFonts w:cs="Arial"/>
                <w:szCs w:val="18"/>
              </w:rPr>
              <w:t xml:space="preserve">distribution </w:t>
            </w:r>
            <w:r w:rsidRPr="00052626">
              <w:rPr>
                <w:rFonts w:cs="Arial"/>
                <w:szCs w:val="18"/>
              </w:rPr>
              <w:t>session event type</w:t>
            </w:r>
          </w:p>
        </w:tc>
        <w:tc>
          <w:tcPr>
            <w:tcW w:w="882" w:type="dxa"/>
            <w:tcBorders>
              <w:top w:val="single" w:sz="4" w:space="0" w:color="auto"/>
              <w:left w:val="single" w:sz="4" w:space="0" w:color="auto"/>
              <w:bottom w:val="single" w:sz="4" w:space="0" w:color="auto"/>
              <w:right w:val="single" w:sz="4" w:space="0" w:color="auto"/>
            </w:tcBorders>
          </w:tcPr>
          <w:p w14:paraId="6FC4EF15" w14:textId="77777777" w:rsidR="00BC3FE9" w:rsidRPr="00DA326A" w:rsidRDefault="00BC3FE9" w:rsidP="00CB1032">
            <w:pPr>
              <w:pStyle w:val="TAL"/>
              <w:rPr>
                <w:rFonts w:cs="Arial"/>
                <w:szCs w:val="18"/>
              </w:rPr>
            </w:pPr>
          </w:p>
        </w:tc>
      </w:tr>
      <w:tr w:rsidR="00BC3FE9" w:rsidRPr="00DA326A" w14:paraId="7E6F92F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4A5ECEC9" w14:textId="77777777" w:rsidR="00BC3FE9" w:rsidRPr="00052626" w:rsidRDefault="00BC3FE9" w:rsidP="00CB1032">
            <w:pPr>
              <w:pStyle w:val="TAL"/>
            </w:pPr>
            <w:r w:rsidRPr="00052626">
              <w:t>timeStamp</w:t>
            </w:r>
          </w:p>
        </w:tc>
        <w:tc>
          <w:tcPr>
            <w:tcW w:w="1843" w:type="dxa"/>
            <w:tcBorders>
              <w:top w:val="single" w:sz="4" w:space="0" w:color="auto"/>
              <w:left w:val="single" w:sz="4" w:space="0" w:color="auto"/>
              <w:bottom w:val="single" w:sz="4" w:space="0" w:color="auto"/>
              <w:right w:val="single" w:sz="4" w:space="0" w:color="auto"/>
            </w:tcBorders>
          </w:tcPr>
          <w:p w14:paraId="322FDCF2" w14:textId="77777777" w:rsidR="00BC3FE9" w:rsidRDefault="00BC3FE9" w:rsidP="00CB1032">
            <w:pPr>
              <w:pStyle w:val="TAL"/>
            </w:pPr>
            <w:r w:rsidRPr="00052626">
              <w:t>DateTime</w:t>
            </w:r>
          </w:p>
        </w:tc>
        <w:tc>
          <w:tcPr>
            <w:tcW w:w="284" w:type="dxa"/>
            <w:tcBorders>
              <w:top w:val="single" w:sz="4" w:space="0" w:color="auto"/>
              <w:left w:val="single" w:sz="4" w:space="0" w:color="auto"/>
              <w:bottom w:val="single" w:sz="4" w:space="0" w:color="auto"/>
              <w:right w:val="single" w:sz="4" w:space="0" w:color="auto"/>
            </w:tcBorders>
          </w:tcPr>
          <w:p w14:paraId="713C0747" w14:textId="77777777" w:rsidR="00BC3FE9" w:rsidRPr="00052626" w:rsidRDefault="00BC3FE9" w:rsidP="00CB103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F0270E" w14:textId="77777777" w:rsidR="00BC3FE9" w:rsidRPr="00052626" w:rsidRDefault="00BC3FE9" w:rsidP="00CB1032">
            <w:pPr>
              <w:pStyle w:val="TAL"/>
              <w:jc w:val="center"/>
            </w:pPr>
            <w:r>
              <w:t>0..</w:t>
            </w:r>
            <w:r w:rsidRPr="00052626">
              <w:t>1</w:t>
            </w:r>
          </w:p>
        </w:tc>
        <w:tc>
          <w:tcPr>
            <w:tcW w:w="4146" w:type="dxa"/>
            <w:tcBorders>
              <w:top w:val="single" w:sz="4" w:space="0" w:color="auto"/>
              <w:left w:val="single" w:sz="4" w:space="0" w:color="auto"/>
              <w:bottom w:val="single" w:sz="4" w:space="0" w:color="auto"/>
              <w:right w:val="single" w:sz="4" w:space="0" w:color="auto"/>
            </w:tcBorders>
          </w:tcPr>
          <w:p w14:paraId="66170C17" w14:textId="77777777" w:rsidR="00BC3FE9" w:rsidRPr="00052626" w:rsidRDefault="00BC3FE9" w:rsidP="00CB1032">
            <w:pPr>
              <w:pStyle w:val="TAL"/>
              <w:rPr>
                <w:rFonts w:cs="Arial"/>
                <w:szCs w:val="18"/>
              </w:rPr>
            </w:pPr>
            <w:r w:rsidRPr="00052626">
              <w:rPr>
                <w:rFonts w:cs="Arial"/>
                <w:szCs w:val="18"/>
              </w:rPr>
              <w:t>This IE shall contain the time at which the event is generated.</w:t>
            </w:r>
            <w:r>
              <w:rPr>
                <w:rFonts w:cs="Arial"/>
                <w:szCs w:val="18"/>
              </w:rPr>
              <w:t xml:space="preserve"> This IE should be present, if available.</w:t>
            </w:r>
          </w:p>
        </w:tc>
        <w:tc>
          <w:tcPr>
            <w:tcW w:w="882" w:type="dxa"/>
            <w:tcBorders>
              <w:top w:val="single" w:sz="4" w:space="0" w:color="auto"/>
              <w:left w:val="single" w:sz="4" w:space="0" w:color="auto"/>
              <w:bottom w:val="single" w:sz="4" w:space="0" w:color="auto"/>
              <w:right w:val="single" w:sz="4" w:space="0" w:color="auto"/>
            </w:tcBorders>
          </w:tcPr>
          <w:p w14:paraId="1D37BD8D" w14:textId="77777777" w:rsidR="00BC3FE9" w:rsidRPr="00DA326A" w:rsidRDefault="00BC3FE9" w:rsidP="00CB1032">
            <w:pPr>
              <w:pStyle w:val="TAL"/>
              <w:rPr>
                <w:rFonts w:cs="Arial"/>
                <w:szCs w:val="18"/>
              </w:rPr>
            </w:pPr>
          </w:p>
        </w:tc>
      </w:tr>
      <w:tr w:rsidR="00D27ED7" w:rsidRPr="00DA326A" w14:paraId="4FD3D0E2"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FE36629" w14:textId="02C3D969" w:rsidR="00D27ED7" w:rsidRPr="00052626" w:rsidRDefault="00D27ED7" w:rsidP="00D27ED7">
            <w:pPr>
              <w:pStyle w:val="TAL"/>
            </w:pPr>
            <w:r>
              <w:t>mbsSecurityContext</w:t>
            </w:r>
          </w:p>
        </w:tc>
        <w:tc>
          <w:tcPr>
            <w:tcW w:w="1843" w:type="dxa"/>
            <w:tcBorders>
              <w:top w:val="single" w:sz="4" w:space="0" w:color="auto"/>
              <w:left w:val="single" w:sz="4" w:space="0" w:color="auto"/>
              <w:bottom w:val="single" w:sz="4" w:space="0" w:color="auto"/>
              <w:right w:val="single" w:sz="4" w:space="0" w:color="auto"/>
            </w:tcBorders>
          </w:tcPr>
          <w:p w14:paraId="31D32F6D" w14:textId="2E783D5B" w:rsidR="00D27ED7" w:rsidRPr="00052626" w:rsidRDefault="00D27ED7" w:rsidP="00D27ED7">
            <w:pPr>
              <w:pStyle w:val="TAL"/>
            </w:pPr>
            <w:r>
              <w:t>MbsSecurityContext</w:t>
            </w:r>
          </w:p>
        </w:tc>
        <w:tc>
          <w:tcPr>
            <w:tcW w:w="284" w:type="dxa"/>
            <w:tcBorders>
              <w:top w:val="single" w:sz="4" w:space="0" w:color="auto"/>
              <w:left w:val="single" w:sz="4" w:space="0" w:color="auto"/>
              <w:bottom w:val="single" w:sz="4" w:space="0" w:color="auto"/>
              <w:right w:val="single" w:sz="4" w:space="0" w:color="auto"/>
            </w:tcBorders>
          </w:tcPr>
          <w:p w14:paraId="0DCF3E18" w14:textId="55D685FB" w:rsidR="00D27ED7" w:rsidRDefault="00D27ED7" w:rsidP="00D27ED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28DDBDC" w14:textId="21DEC853" w:rsidR="00D27ED7" w:rsidRDefault="00D27ED7" w:rsidP="00D27ED7">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77386926" w14:textId="7AB7DF55" w:rsidR="00D27ED7" w:rsidRPr="00052626" w:rsidRDefault="00D27ED7" w:rsidP="00D27ED7">
            <w:pPr>
              <w:pStyle w:val="TAL"/>
              <w:rPr>
                <w:rFonts w:cs="Arial"/>
                <w:szCs w:val="18"/>
              </w:rPr>
            </w:pPr>
            <w:r>
              <w:t>This IE shall be present if the eventType IE indicates "MTK_UPDATE" or "MSK_REQUEST".</w:t>
            </w:r>
          </w:p>
        </w:tc>
        <w:tc>
          <w:tcPr>
            <w:tcW w:w="882" w:type="dxa"/>
            <w:tcBorders>
              <w:top w:val="single" w:sz="4" w:space="0" w:color="auto"/>
              <w:left w:val="single" w:sz="4" w:space="0" w:color="auto"/>
              <w:bottom w:val="single" w:sz="4" w:space="0" w:color="auto"/>
              <w:right w:val="single" w:sz="4" w:space="0" w:color="auto"/>
            </w:tcBorders>
          </w:tcPr>
          <w:p w14:paraId="4A26DC07" w14:textId="77777777" w:rsidR="00D27ED7" w:rsidRPr="00DA326A" w:rsidRDefault="00D27ED7" w:rsidP="00D27ED7">
            <w:pPr>
              <w:pStyle w:val="TAL"/>
              <w:rPr>
                <w:rFonts w:cs="Arial"/>
                <w:szCs w:val="18"/>
              </w:rPr>
            </w:pPr>
          </w:p>
        </w:tc>
      </w:tr>
    </w:tbl>
    <w:p w14:paraId="2E56AB71" w14:textId="48D6F5B2" w:rsidR="00B06061" w:rsidRDefault="00B06061" w:rsidP="00B06061"/>
    <w:p w14:paraId="23ECF6CD" w14:textId="67DCAC74" w:rsidR="0078172C" w:rsidRPr="00DA326A" w:rsidRDefault="0078172C" w:rsidP="0078172C">
      <w:pPr>
        <w:pStyle w:val="Heading5"/>
      </w:pPr>
      <w:bookmarkStart w:id="488" w:name="_Toc104297851"/>
      <w:bookmarkStart w:id="489" w:name="_Toc104300162"/>
      <w:bookmarkStart w:id="490" w:name="_Toc104792031"/>
      <w:r>
        <w:lastRenderedPageBreak/>
        <w:t>6.1.6.2.13</w:t>
      </w:r>
      <w:r w:rsidRPr="00DA326A">
        <w:tab/>
        <w:t xml:space="preserve">Type: </w:t>
      </w:r>
      <w:r>
        <w:t>U</w:t>
      </w:r>
      <w:r w:rsidRPr="00FC0F8E">
        <w:t>pTrafficFlowInfo</w:t>
      </w:r>
      <w:bookmarkEnd w:id="488"/>
      <w:bookmarkEnd w:id="489"/>
      <w:bookmarkEnd w:id="490"/>
    </w:p>
    <w:p w14:paraId="54C4CF91" w14:textId="745CE91B" w:rsidR="0078172C" w:rsidRPr="00DA326A" w:rsidRDefault="00242DB2" w:rsidP="0078172C">
      <w:pPr>
        <w:pStyle w:val="TH"/>
      </w:pPr>
      <w:r>
        <w:t>Table 6.1.6.2.13</w:t>
      </w:r>
      <w:r w:rsidR="0078172C" w:rsidRPr="00DA326A">
        <w:t xml:space="preserve">-1: Definition of type </w:t>
      </w:r>
      <w:r w:rsidR="0078172C">
        <w:t>U</w:t>
      </w:r>
      <w:r w:rsidR="0078172C" w:rsidRPr="00FC0F8E">
        <w:t>pTrafficFlowInfo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78172C" w:rsidRPr="00DA326A" w14:paraId="6A814471"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D5BD741" w14:textId="77777777" w:rsidR="0078172C" w:rsidRPr="00DA326A" w:rsidRDefault="0078172C" w:rsidP="00CA557D">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75D8977" w14:textId="77777777" w:rsidR="0078172C" w:rsidRPr="00DA326A" w:rsidRDefault="0078172C" w:rsidP="00CA557D">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A6F848F" w14:textId="77777777" w:rsidR="0078172C" w:rsidRPr="00DA326A" w:rsidRDefault="0078172C" w:rsidP="00CA557D">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33D0BC2" w14:textId="77777777" w:rsidR="0078172C" w:rsidRPr="00DA326A" w:rsidRDefault="0078172C" w:rsidP="00CA557D">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07F8F8F5" w14:textId="77777777" w:rsidR="0078172C" w:rsidRPr="00DA326A" w:rsidRDefault="0078172C" w:rsidP="00CA557D">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5737CA2" w14:textId="77777777" w:rsidR="0078172C" w:rsidRPr="00DA326A" w:rsidRDefault="0078172C" w:rsidP="00CA557D">
            <w:pPr>
              <w:pStyle w:val="TAH"/>
              <w:rPr>
                <w:rFonts w:cs="Arial"/>
                <w:szCs w:val="18"/>
              </w:rPr>
            </w:pPr>
            <w:r w:rsidRPr="00DA326A">
              <w:rPr>
                <w:rFonts w:cs="Arial"/>
                <w:szCs w:val="18"/>
              </w:rPr>
              <w:t>Applicability</w:t>
            </w:r>
          </w:p>
        </w:tc>
      </w:tr>
      <w:tr w:rsidR="0078172C" w:rsidRPr="00DA326A" w14:paraId="247E464A"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7C2B8AF9" w14:textId="612E5AB4" w:rsidR="0078172C" w:rsidRPr="00DA326A" w:rsidRDefault="0078172C" w:rsidP="00CA557D">
            <w:pPr>
              <w:pStyle w:val="TAL"/>
            </w:pPr>
            <w:r>
              <w:t>destIpAddr</w:t>
            </w:r>
          </w:p>
        </w:tc>
        <w:tc>
          <w:tcPr>
            <w:tcW w:w="1843" w:type="dxa"/>
            <w:tcBorders>
              <w:top w:val="single" w:sz="4" w:space="0" w:color="auto"/>
              <w:left w:val="single" w:sz="4" w:space="0" w:color="auto"/>
              <w:bottom w:val="single" w:sz="4" w:space="0" w:color="auto"/>
              <w:right w:val="single" w:sz="4" w:space="0" w:color="auto"/>
            </w:tcBorders>
          </w:tcPr>
          <w:p w14:paraId="2D7F7030" w14:textId="6CFB2D18" w:rsidR="0078172C" w:rsidRPr="00DA326A" w:rsidRDefault="0078172C" w:rsidP="00CA557D">
            <w:pPr>
              <w:pStyle w:val="TAL"/>
            </w:pPr>
            <w:r>
              <w:t>IpAddr</w:t>
            </w:r>
          </w:p>
        </w:tc>
        <w:tc>
          <w:tcPr>
            <w:tcW w:w="284" w:type="dxa"/>
            <w:tcBorders>
              <w:top w:val="single" w:sz="4" w:space="0" w:color="auto"/>
              <w:left w:val="single" w:sz="4" w:space="0" w:color="auto"/>
              <w:bottom w:val="single" w:sz="4" w:space="0" w:color="auto"/>
              <w:right w:val="single" w:sz="4" w:space="0" w:color="auto"/>
            </w:tcBorders>
          </w:tcPr>
          <w:p w14:paraId="0CFFB37D" w14:textId="77777777" w:rsidR="0078172C" w:rsidRPr="00DA326A" w:rsidRDefault="0078172C" w:rsidP="00CA55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89571EA" w14:textId="77777777" w:rsidR="0078172C" w:rsidRPr="00DA326A" w:rsidRDefault="0078172C" w:rsidP="00CA557D">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283FFDFE" w14:textId="1D84A86F" w:rsidR="0078172C" w:rsidRPr="00DA326A" w:rsidRDefault="0078172C" w:rsidP="00CA557D">
            <w:pPr>
              <w:pStyle w:val="TAL"/>
              <w:rPr>
                <w:rFonts w:cs="Arial"/>
                <w:szCs w:val="18"/>
              </w:rPr>
            </w:pPr>
            <w:r>
              <w:rPr>
                <w:rFonts w:cs="Arial"/>
                <w:szCs w:val="18"/>
              </w:rPr>
              <w:t xml:space="preserve">Multicast group destination Address </w:t>
            </w:r>
          </w:p>
        </w:tc>
        <w:tc>
          <w:tcPr>
            <w:tcW w:w="882" w:type="dxa"/>
            <w:tcBorders>
              <w:top w:val="single" w:sz="4" w:space="0" w:color="auto"/>
              <w:left w:val="single" w:sz="4" w:space="0" w:color="auto"/>
              <w:bottom w:val="single" w:sz="4" w:space="0" w:color="auto"/>
              <w:right w:val="single" w:sz="4" w:space="0" w:color="auto"/>
            </w:tcBorders>
          </w:tcPr>
          <w:p w14:paraId="39FFC6E6" w14:textId="77777777" w:rsidR="0078172C" w:rsidRPr="00DA326A" w:rsidRDefault="0078172C" w:rsidP="00CA557D">
            <w:pPr>
              <w:pStyle w:val="TAL"/>
              <w:rPr>
                <w:rFonts w:cs="Arial"/>
                <w:szCs w:val="18"/>
              </w:rPr>
            </w:pPr>
          </w:p>
        </w:tc>
      </w:tr>
      <w:tr w:rsidR="0078172C" w:rsidRPr="00DA326A" w14:paraId="26FDB09E"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1B5B4B78" w14:textId="77777777" w:rsidR="0078172C" w:rsidRPr="00052626" w:rsidRDefault="0078172C" w:rsidP="00CA557D">
            <w:pPr>
              <w:pStyle w:val="TAL"/>
            </w:pPr>
            <w:r>
              <w:t>portNumber</w:t>
            </w:r>
          </w:p>
        </w:tc>
        <w:tc>
          <w:tcPr>
            <w:tcW w:w="1843" w:type="dxa"/>
            <w:tcBorders>
              <w:top w:val="single" w:sz="4" w:space="0" w:color="auto"/>
              <w:left w:val="single" w:sz="4" w:space="0" w:color="auto"/>
              <w:bottom w:val="single" w:sz="4" w:space="0" w:color="auto"/>
              <w:right w:val="single" w:sz="4" w:space="0" w:color="auto"/>
            </w:tcBorders>
          </w:tcPr>
          <w:p w14:paraId="186AF21E" w14:textId="77777777" w:rsidR="0078172C" w:rsidRDefault="0078172C" w:rsidP="00CA557D">
            <w:pPr>
              <w:pStyle w:val="TAL"/>
            </w:pPr>
            <w:r>
              <w:t>Uinteger</w:t>
            </w:r>
          </w:p>
        </w:tc>
        <w:tc>
          <w:tcPr>
            <w:tcW w:w="284" w:type="dxa"/>
            <w:tcBorders>
              <w:top w:val="single" w:sz="4" w:space="0" w:color="auto"/>
              <w:left w:val="single" w:sz="4" w:space="0" w:color="auto"/>
              <w:bottom w:val="single" w:sz="4" w:space="0" w:color="auto"/>
              <w:right w:val="single" w:sz="4" w:space="0" w:color="auto"/>
            </w:tcBorders>
          </w:tcPr>
          <w:p w14:paraId="59D7333A" w14:textId="7F1E9A5E" w:rsidR="0078172C" w:rsidRPr="00052626" w:rsidRDefault="0078172C" w:rsidP="00CA557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D5191B" w14:textId="77777777" w:rsidR="0078172C" w:rsidRPr="00052626" w:rsidRDefault="0078172C"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1D30DCE7" w14:textId="30CF1C38" w:rsidR="0078172C" w:rsidRPr="00052626" w:rsidRDefault="0078172C" w:rsidP="00CA557D">
            <w:pPr>
              <w:pStyle w:val="TAL"/>
              <w:rPr>
                <w:rFonts w:cs="Arial"/>
                <w:szCs w:val="18"/>
              </w:rPr>
            </w:pPr>
            <w:r>
              <w:rPr>
                <w:rFonts w:cs="Arial"/>
                <w:szCs w:val="18"/>
              </w:rPr>
              <w:t>Port Number</w:t>
            </w:r>
          </w:p>
        </w:tc>
        <w:tc>
          <w:tcPr>
            <w:tcW w:w="882" w:type="dxa"/>
            <w:tcBorders>
              <w:top w:val="single" w:sz="4" w:space="0" w:color="auto"/>
              <w:left w:val="single" w:sz="4" w:space="0" w:color="auto"/>
              <w:bottom w:val="single" w:sz="4" w:space="0" w:color="auto"/>
              <w:right w:val="single" w:sz="4" w:space="0" w:color="auto"/>
            </w:tcBorders>
          </w:tcPr>
          <w:p w14:paraId="76975751" w14:textId="77777777" w:rsidR="0078172C" w:rsidRPr="00DA326A" w:rsidRDefault="0078172C" w:rsidP="00CA557D">
            <w:pPr>
              <w:pStyle w:val="TAL"/>
              <w:rPr>
                <w:rFonts w:cs="Arial"/>
                <w:szCs w:val="18"/>
              </w:rPr>
            </w:pPr>
          </w:p>
        </w:tc>
      </w:tr>
    </w:tbl>
    <w:p w14:paraId="799C78AA" w14:textId="68EDD6FB" w:rsidR="0078172C" w:rsidRDefault="0078172C" w:rsidP="00B06061"/>
    <w:p w14:paraId="00ED969C" w14:textId="4792BBC8" w:rsidR="00924211" w:rsidRPr="00DA326A" w:rsidRDefault="00924211" w:rsidP="00924211">
      <w:pPr>
        <w:pStyle w:val="Heading5"/>
      </w:pPr>
      <w:bookmarkStart w:id="491" w:name="_Toc104297852"/>
      <w:bookmarkStart w:id="492" w:name="_Toc104300163"/>
      <w:bookmarkStart w:id="493" w:name="_Toc104792032"/>
      <w:r>
        <w:t>6.1.6.2.14</w:t>
      </w:r>
      <w:r w:rsidRPr="00DA326A">
        <w:tab/>
        <w:t xml:space="preserve">Type: </w:t>
      </w:r>
      <w:r>
        <w:t>MbStfIngestAddr</w:t>
      </w:r>
      <w:bookmarkEnd w:id="491"/>
      <w:bookmarkEnd w:id="492"/>
      <w:bookmarkEnd w:id="493"/>
    </w:p>
    <w:p w14:paraId="35B786E9" w14:textId="3187BB20" w:rsidR="00924211" w:rsidRPr="00DA326A" w:rsidRDefault="00924211" w:rsidP="00924211">
      <w:pPr>
        <w:pStyle w:val="TH"/>
      </w:pPr>
      <w:r>
        <w:t>Table 6.1.6.2.14</w:t>
      </w:r>
      <w:r w:rsidRPr="00DA326A">
        <w:t xml:space="preserve">-1: Definition of type </w:t>
      </w:r>
      <w:r>
        <w:t>MbStfIngestAddr</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924211" w:rsidRPr="00DA326A" w14:paraId="5B078EBE"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CBF60E0" w14:textId="77777777" w:rsidR="00924211" w:rsidRPr="00DA326A" w:rsidRDefault="00924211" w:rsidP="00CA557D">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4F45A93" w14:textId="77777777" w:rsidR="00924211" w:rsidRPr="00DA326A" w:rsidRDefault="00924211" w:rsidP="00CA557D">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1D439425" w14:textId="77777777" w:rsidR="00924211" w:rsidRPr="00DA326A" w:rsidRDefault="00924211" w:rsidP="00CA557D">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49701A5" w14:textId="77777777" w:rsidR="00924211" w:rsidRPr="00DA326A" w:rsidRDefault="00924211" w:rsidP="00CA557D">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7026E53D" w14:textId="77777777" w:rsidR="00924211" w:rsidRPr="00DA326A" w:rsidRDefault="00924211" w:rsidP="00CA557D">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F354E3F" w14:textId="77777777" w:rsidR="00924211" w:rsidRPr="00DA326A" w:rsidRDefault="00924211" w:rsidP="00CA557D">
            <w:pPr>
              <w:pStyle w:val="TAH"/>
              <w:rPr>
                <w:rFonts w:cs="Arial"/>
                <w:szCs w:val="18"/>
              </w:rPr>
            </w:pPr>
            <w:r w:rsidRPr="00DA326A">
              <w:rPr>
                <w:rFonts w:cs="Arial"/>
                <w:szCs w:val="18"/>
              </w:rPr>
              <w:t>Applicability</w:t>
            </w:r>
          </w:p>
        </w:tc>
      </w:tr>
      <w:tr w:rsidR="00924211" w:rsidRPr="00DA326A" w14:paraId="62B45023"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4BFBF048" w14:textId="77777777" w:rsidR="00924211" w:rsidRPr="00DA326A" w:rsidRDefault="00924211" w:rsidP="00CA557D">
            <w:pPr>
              <w:pStyle w:val="TAL"/>
            </w:pPr>
            <w:r>
              <w:t>afEgressTunAddr</w:t>
            </w:r>
          </w:p>
        </w:tc>
        <w:tc>
          <w:tcPr>
            <w:tcW w:w="1843" w:type="dxa"/>
            <w:tcBorders>
              <w:top w:val="single" w:sz="4" w:space="0" w:color="auto"/>
              <w:left w:val="single" w:sz="4" w:space="0" w:color="auto"/>
              <w:bottom w:val="single" w:sz="4" w:space="0" w:color="auto"/>
              <w:right w:val="single" w:sz="4" w:space="0" w:color="auto"/>
            </w:tcBorders>
          </w:tcPr>
          <w:p w14:paraId="1B3DCB28" w14:textId="77777777" w:rsidR="00924211" w:rsidRPr="00DA326A" w:rsidRDefault="00924211" w:rsidP="00CA557D">
            <w:pPr>
              <w:pStyle w:val="TAL"/>
            </w:pPr>
            <w:r>
              <w:t>TunnelAddress</w:t>
            </w:r>
          </w:p>
        </w:tc>
        <w:tc>
          <w:tcPr>
            <w:tcW w:w="284" w:type="dxa"/>
            <w:tcBorders>
              <w:top w:val="single" w:sz="4" w:space="0" w:color="auto"/>
              <w:left w:val="single" w:sz="4" w:space="0" w:color="auto"/>
              <w:bottom w:val="single" w:sz="4" w:space="0" w:color="auto"/>
              <w:right w:val="single" w:sz="4" w:space="0" w:color="auto"/>
            </w:tcBorders>
          </w:tcPr>
          <w:p w14:paraId="2CA77E92" w14:textId="77777777" w:rsidR="00924211" w:rsidRPr="00DA326A" w:rsidRDefault="00924211" w:rsidP="00CA55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0AF73FE" w14:textId="77777777" w:rsidR="00924211" w:rsidRPr="00DA326A" w:rsidRDefault="00924211"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56019FA7" w14:textId="77777777" w:rsidR="00924211" w:rsidRDefault="00924211" w:rsidP="00CA557D">
            <w:pPr>
              <w:pStyle w:val="TAL"/>
            </w:pPr>
            <w:r>
              <w:t xml:space="preserve">AF side endpoint address and port for establishment of </w:t>
            </w:r>
            <w:r w:rsidRPr="005F5B8C">
              <w:t>unicast tunnel at reference point Nmb8 prior to the commencement of MBS User Data Ingest Session.</w:t>
            </w:r>
            <w:r>
              <w:t xml:space="preserve"> </w:t>
            </w:r>
          </w:p>
          <w:p w14:paraId="1756B558" w14:textId="77777777" w:rsidR="00924211" w:rsidRDefault="00924211" w:rsidP="00CA557D">
            <w:pPr>
              <w:pStyle w:val="TAL"/>
            </w:pPr>
          </w:p>
          <w:p w14:paraId="7477A51E" w14:textId="77777777" w:rsidR="00924211" w:rsidRDefault="00924211" w:rsidP="00CA557D">
            <w:pPr>
              <w:pStyle w:val="TAL"/>
            </w:pPr>
            <w:r>
              <w:t>It is applicable only if operating mode of the packet distribution method is set to "FORWARD_ONLY".</w:t>
            </w:r>
          </w:p>
          <w:p w14:paraId="2D0659EC" w14:textId="77777777" w:rsidR="00924211" w:rsidRDefault="00924211" w:rsidP="00CA557D">
            <w:pPr>
              <w:pStyle w:val="TAL"/>
            </w:pPr>
          </w:p>
          <w:p w14:paraId="67B48D78" w14:textId="77777777" w:rsidR="00924211" w:rsidRDefault="00924211" w:rsidP="00CA557D">
            <w:pPr>
              <w:pStyle w:val="TAL"/>
              <w:rPr>
                <w:rFonts w:cs="Arial"/>
                <w:szCs w:val="18"/>
              </w:rPr>
            </w:pPr>
            <w:r>
              <w:t xml:space="preserve">This shall be present only in the </w:t>
            </w:r>
            <w:r>
              <w:rPr>
                <w:rFonts w:cs="Arial"/>
                <w:szCs w:val="18"/>
              </w:rPr>
              <w:t>Create request.</w:t>
            </w:r>
          </w:p>
          <w:p w14:paraId="14A43386" w14:textId="77777777" w:rsidR="00924211" w:rsidRDefault="00924211" w:rsidP="00CA557D">
            <w:pPr>
              <w:pStyle w:val="TAL"/>
              <w:rPr>
                <w:rFonts w:cs="Arial"/>
                <w:szCs w:val="18"/>
              </w:rPr>
            </w:pPr>
          </w:p>
          <w:p w14:paraId="7A5969FA" w14:textId="77777777" w:rsidR="00924211" w:rsidRPr="00DA326A" w:rsidRDefault="00924211" w:rsidP="00CA557D">
            <w:pPr>
              <w:pStyle w:val="TAL"/>
              <w:rPr>
                <w:rFonts w:cs="Arial"/>
                <w:szCs w:val="18"/>
              </w:rPr>
            </w:pPr>
            <w:r>
              <w:rPr>
                <w:rFonts w:cs="Arial"/>
                <w:szCs w:val="18"/>
              </w:rPr>
              <w:t>Write-Only: true</w:t>
            </w:r>
          </w:p>
        </w:tc>
        <w:tc>
          <w:tcPr>
            <w:tcW w:w="882" w:type="dxa"/>
            <w:tcBorders>
              <w:top w:val="single" w:sz="4" w:space="0" w:color="auto"/>
              <w:left w:val="single" w:sz="4" w:space="0" w:color="auto"/>
              <w:bottom w:val="single" w:sz="4" w:space="0" w:color="auto"/>
              <w:right w:val="single" w:sz="4" w:space="0" w:color="auto"/>
            </w:tcBorders>
          </w:tcPr>
          <w:p w14:paraId="534394E7" w14:textId="77777777" w:rsidR="00924211" w:rsidRPr="00DA326A" w:rsidRDefault="00924211" w:rsidP="00CA557D">
            <w:pPr>
              <w:pStyle w:val="TAL"/>
              <w:rPr>
                <w:rFonts w:cs="Arial"/>
                <w:szCs w:val="18"/>
              </w:rPr>
            </w:pPr>
          </w:p>
        </w:tc>
      </w:tr>
      <w:tr w:rsidR="00924211" w:rsidRPr="00DA326A" w14:paraId="6DE37DB1"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3A732FF9" w14:textId="77777777" w:rsidR="00924211" w:rsidRPr="004B4438" w:rsidRDefault="00924211" w:rsidP="00CA557D">
            <w:pPr>
              <w:pStyle w:val="TAL"/>
            </w:pPr>
            <w:r w:rsidRPr="004B4438">
              <w:t>mbS</w:t>
            </w:r>
            <w:r>
              <w:t>tfI</w:t>
            </w:r>
            <w:r w:rsidRPr="004B4438">
              <w:t>ngressTunAddr</w:t>
            </w:r>
          </w:p>
        </w:tc>
        <w:tc>
          <w:tcPr>
            <w:tcW w:w="1843" w:type="dxa"/>
            <w:tcBorders>
              <w:top w:val="single" w:sz="4" w:space="0" w:color="auto"/>
              <w:left w:val="single" w:sz="4" w:space="0" w:color="auto"/>
              <w:bottom w:val="single" w:sz="4" w:space="0" w:color="auto"/>
              <w:right w:val="single" w:sz="4" w:space="0" w:color="auto"/>
            </w:tcBorders>
          </w:tcPr>
          <w:p w14:paraId="70043474" w14:textId="77777777" w:rsidR="00924211" w:rsidRPr="004B4438" w:rsidRDefault="00924211" w:rsidP="00CA557D">
            <w:pPr>
              <w:pStyle w:val="TAL"/>
            </w:pPr>
            <w:r>
              <w:t>TunnelAddress</w:t>
            </w:r>
          </w:p>
        </w:tc>
        <w:tc>
          <w:tcPr>
            <w:tcW w:w="284" w:type="dxa"/>
            <w:tcBorders>
              <w:top w:val="single" w:sz="4" w:space="0" w:color="auto"/>
              <w:left w:val="single" w:sz="4" w:space="0" w:color="auto"/>
              <w:bottom w:val="single" w:sz="4" w:space="0" w:color="auto"/>
              <w:right w:val="single" w:sz="4" w:space="0" w:color="auto"/>
            </w:tcBorders>
          </w:tcPr>
          <w:p w14:paraId="6C5D2D8A" w14:textId="77777777" w:rsidR="00924211" w:rsidRDefault="00924211" w:rsidP="00CA55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DA8FA72" w14:textId="77777777" w:rsidR="00924211" w:rsidRPr="004B4438" w:rsidRDefault="00924211"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669CD63B" w14:textId="77777777" w:rsidR="00924211" w:rsidRDefault="00924211" w:rsidP="00CA557D">
            <w:pPr>
              <w:pStyle w:val="TAL"/>
            </w:pPr>
            <w:r>
              <w:t xml:space="preserve">MBSTF side endpoint address and port for establishment of </w:t>
            </w:r>
            <w:r w:rsidRPr="005F5B8C">
              <w:t>unicast tunnel at reference point Nmb8 prior to the commencement of MBS User Data Ingest Session.</w:t>
            </w:r>
            <w:r>
              <w:t xml:space="preserve"> </w:t>
            </w:r>
          </w:p>
          <w:p w14:paraId="29D38813" w14:textId="77777777" w:rsidR="00924211" w:rsidRDefault="00924211" w:rsidP="00CA557D">
            <w:pPr>
              <w:pStyle w:val="TAL"/>
            </w:pPr>
          </w:p>
          <w:p w14:paraId="3318174C" w14:textId="77777777" w:rsidR="00924211" w:rsidRDefault="00924211" w:rsidP="00CA557D">
            <w:pPr>
              <w:pStyle w:val="TAL"/>
            </w:pPr>
            <w:r>
              <w:t>It is applicable only if operating mode of the packet distribution method is set to "FORWARD_ONLY".</w:t>
            </w:r>
          </w:p>
          <w:p w14:paraId="3E4282A5" w14:textId="77777777" w:rsidR="00924211" w:rsidRDefault="00924211" w:rsidP="00CA557D">
            <w:pPr>
              <w:pStyle w:val="TAL"/>
            </w:pPr>
          </w:p>
          <w:p w14:paraId="189ACB16" w14:textId="77777777" w:rsidR="00924211" w:rsidRDefault="00924211" w:rsidP="00CA557D">
            <w:pPr>
              <w:pStyle w:val="TAL"/>
              <w:rPr>
                <w:rFonts w:cs="Arial"/>
                <w:szCs w:val="18"/>
              </w:rPr>
            </w:pPr>
            <w:r>
              <w:t xml:space="preserve">This shall be present only in the </w:t>
            </w:r>
            <w:r w:rsidRPr="00A559E3">
              <w:rPr>
                <w:rFonts w:cs="Arial"/>
                <w:szCs w:val="18"/>
              </w:rPr>
              <w:t>response</w:t>
            </w:r>
            <w:r>
              <w:rPr>
                <w:rFonts w:cs="Arial"/>
                <w:szCs w:val="18"/>
              </w:rPr>
              <w:t xml:space="preserve"> to the Create (or Retrieve) request.</w:t>
            </w:r>
          </w:p>
          <w:p w14:paraId="056DC7FD" w14:textId="77777777" w:rsidR="00924211" w:rsidRDefault="00924211" w:rsidP="00CA557D">
            <w:pPr>
              <w:pStyle w:val="TAL"/>
              <w:rPr>
                <w:rFonts w:cs="Arial"/>
                <w:szCs w:val="18"/>
              </w:rPr>
            </w:pPr>
          </w:p>
          <w:p w14:paraId="5F9DE2D7" w14:textId="77777777" w:rsidR="00924211" w:rsidRPr="005F5B8C" w:rsidRDefault="00924211" w:rsidP="00CA557D">
            <w:pPr>
              <w:pStyle w:val="TAL"/>
            </w:pPr>
            <w:r>
              <w:rPr>
                <w:rFonts w:cs="Arial"/>
                <w:szCs w:val="18"/>
              </w:rPr>
              <w:t>Read-Only: true</w:t>
            </w:r>
          </w:p>
        </w:tc>
        <w:tc>
          <w:tcPr>
            <w:tcW w:w="882" w:type="dxa"/>
            <w:tcBorders>
              <w:top w:val="single" w:sz="4" w:space="0" w:color="auto"/>
              <w:left w:val="single" w:sz="4" w:space="0" w:color="auto"/>
              <w:bottom w:val="single" w:sz="4" w:space="0" w:color="auto"/>
              <w:right w:val="single" w:sz="4" w:space="0" w:color="auto"/>
            </w:tcBorders>
          </w:tcPr>
          <w:p w14:paraId="47143935" w14:textId="77777777" w:rsidR="00924211" w:rsidRPr="00DA326A" w:rsidRDefault="00924211" w:rsidP="00CA557D">
            <w:pPr>
              <w:pStyle w:val="TAL"/>
              <w:rPr>
                <w:rFonts w:cs="Arial"/>
                <w:szCs w:val="18"/>
              </w:rPr>
            </w:pPr>
          </w:p>
        </w:tc>
      </w:tr>
      <w:tr w:rsidR="00924211" w:rsidRPr="00DA326A" w14:paraId="7928CD34"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4B59EE87" w14:textId="77777777" w:rsidR="00924211" w:rsidRPr="00DA326A" w:rsidRDefault="00924211" w:rsidP="00CA557D">
            <w:pPr>
              <w:pStyle w:val="TAL"/>
            </w:pPr>
            <w:r>
              <w:t>afSsm</w:t>
            </w:r>
          </w:p>
        </w:tc>
        <w:tc>
          <w:tcPr>
            <w:tcW w:w="1843" w:type="dxa"/>
            <w:tcBorders>
              <w:top w:val="single" w:sz="4" w:space="0" w:color="auto"/>
              <w:left w:val="single" w:sz="4" w:space="0" w:color="auto"/>
              <w:bottom w:val="single" w:sz="4" w:space="0" w:color="auto"/>
              <w:right w:val="single" w:sz="4" w:space="0" w:color="auto"/>
            </w:tcBorders>
          </w:tcPr>
          <w:p w14:paraId="54209B5E" w14:textId="77777777" w:rsidR="00924211" w:rsidRPr="00DA326A" w:rsidRDefault="00924211" w:rsidP="00CA557D">
            <w:pPr>
              <w:pStyle w:val="TAL"/>
            </w:pPr>
            <w:r>
              <w:t>ExtSsm</w:t>
            </w:r>
          </w:p>
        </w:tc>
        <w:tc>
          <w:tcPr>
            <w:tcW w:w="284" w:type="dxa"/>
            <w:tcBorders>
              <w:top w:val="single" w:sz="4" w:space="0" w:color="auto"/>
              <w:left w:val="single" w:sz="4" w:space="0" w:color="auto"/>
              <w:bottom w:val="single" w:sz="4" w:space="0" w:color="auto"/>
              <w:right w:val="single" w:sz="4" w:space="0" w:color="auto"/>
            </w:tcBorders>
          </w:tcPr>
          <w:p w14:paraId="01F53553" w14:textId="77777777" w:rsidR="00924211" w:rsidRPr="00DA326A" w:rsidRDefault="00924211" w:rsidP="00CA55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0B7244" w14:textId="77777777" w:rsidR="00924211" w:rsidRPr="00DA326A" w:rsidRDefault="00924211"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4D2B6EA0" w14:textId="77777777" w:rsidR="00924211" w:rsidRDefault="00924211" w:rsidP="00CA557D">
            <w:pPr>
              <w:pStyle w:val="TAL"/>
            </w:pPr>
            <w:r>
              <w:t>AF side Source specific multicast address and port to which MBSTF issues an IGMP Join to ingest multicast UDP/IP datagrams</w:t>
            </w:r>
            <w:r w:rsidRPr="005F5B8C">
              <w:t>.</w:t>
            </w:r>
            <w:r>
              <w:t xml:space="preserve"> </w:t>
            </w:r>
          </w:p>
          <w:p w14:paraId="163FCB64" w14:textId="77777777" w:rsidR="00924211" w:rsidRDefault="00924211" w:rsidP="00CA557D">
            <w:pPr>
              <w:pStyle w:val="TAL"/>
            </w:pPr>
          </w:p>
          <w:p w14:paraId="286A77F2" w14:textId="77777777" w:rsidR="00924211" w:rsidRDefault="00924211" w:rsidP="00CA557D">
            <w:pPr>
              <w:pStyle w:val="TAL"/>
            </w:pPr>
            <w:r>
              <w:t>It is applicable only if operating mode of the packet distribution method is set to "PROXY" and packet ingest method is set to "MULTICAST".</w:t>
            </w:r>
          </w:p>
          <w:p w14:paraId="178856BC" w14:textId="77777777" w:rsidR="00924211" w:rsidRDefault="00924211" w:rsidP="00CA557D">
            <w:pPr>
              <w:pStyle w:val="TAL"/>
            </w:pPr>
          </w:p>
          <w:p w14:paraId="64741946" w14:textId="77777777" w:rsidR="00924211" w:rsidRDefault="00924211" w:rsidP="00CA557D">
            <w:pPr>
              <w:pStyle w:val="TAL"/>
              <w:rPr>
                <w:rFonts w:cs="Arial"/>
                <w:szCs w:val="18"/>
              </w:rPr>
            </w:pPr>
            <w:r>
              <w:t xml:space="preserve">This shall be present only in the </w:t>
            </w:r>
            <w:r>
              <w:rPr>
                <w:rFonts w:cs="Arial"/>
                <w:szCs w:val="18"/>
              </w:rPr>
              <w:t>Create request.</w:t>
            </w:r>
          </w:p>
          <w:p w14:paraId="54FA8E5C" w14:textId="77777777" w:rsidR="00924211" w:rsidRDefault="00924211" w:rsidP="00CA557D">
            <w:pPr>
              <w:pStyle w:val="TAL"/>
              <w:rPr>
                <w:rFonts w:cs="Arial"/>
                <w:szCs w:val="18"/>
              </w:rPr>
            </w:pPr>
          </w:p>
          <w:p w14:paraId="2B3449E6" w14:textId="77777777" w:rsidR="00924211" w:rsidRPr="00DA326A" w:rsidRDefault="00924211" w:rsidP="00CA557D">
            <w:pPr>
              <w:pStyle w:val="TAL"/>
              <w:rPr>
                <w:rFonts w:cs="Arial"/>
                <w:szCs w:val="18"/>
              </w:rPr>
            </w:pPr>
            <w:r>
              <w:rPr>
                <w:rFonts w:cs="Arial"/>
                <w:szCs w:val="18"/>
              </w:rPr>
              <w:t>Write-Only: true</w:t>
            </w:r>
          </w:p>
        </w:tc>
        <w:tc>
          <w:tcPr>
            <w:tcW w:w="882" w:type="dxa"/>
            <w:tcBorders>
              <w:top w:val="single" w:sz="4" w:space="0" w:color="auto"/>
              <w:left w:val="single" w:sz="4" w:space="0" w:color="auto"/>
              <w:bottom w:val="single" w:sz="4" w:space="0" w:color="auto"/>
              <w:right w:val="single" w:sz="4" w:space="0" w:color="auto"/>
            </w:tcBorders>
          </w:tcPr>
          <w:p w14:paraId="1003B44E" w14:textId="77777777" w:rsidR="00924211" w:rsidRPr="00DA326A" w:rsidRDefault="00924211" w:rsidP="00CA557D">
            <w:pPr>
              <w:pStyle w:val="TAL"/>
              <w:rPr>
                <w:rFonts w:cs="Arial"/>
                <w:szCs w:val="18"/>
              </w:rPr>
            </w:pPr>
          </w:p>
        </w:tc>
      </w:tr>
      <w:tr w:rsidR="00924211" w:rsidRPr="00DA326A" w14:paraId="623A3E92"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2D553EED" w14:textId="77777777" w:rsidR="00924211" w:rsidRPr="00DA326A" w:rsidRDefault="00924211" w:rsidP="00CA557D">
            <w:pPr>
              <w:pStyle w:val="TAL"/>
            </w:pPr>
            <w:r w:rsidRPr="004B4438">
              <w:t>mbS</w:t>
            </w:r>
            <w:r>
              <w:t>tfListen</w:t>
            </w:r>
            <w:r w:rsidRPr="004B4438">
              <w:t>Addr</w:t>
            </w:r>
          </w:p>
        </w:tc>
        <w:tc>
          <w:tcPr>
            <w:tcW w:w="1843" w:type="dxa"/>
            <w:tcBorders>
              <w:top w:val="single" w:sz="4" w:space="0" w:color="auto"/>
              <w:left w:val="single" w:sz="4" w:space="0" w:color="auto"/>
              <w:bottom w:val="single" w:sz="4" w:space="0" w:color="auto"/>
              <w:right w:val="single" w:sz="4" w:space="0" w:color="auto"/>
            </w:tcBorders>
          </w:tcPr>
          <w:p w14:paraId="3A5BC777" w14:textId="77777777" w:rsidR="00924211" w:rsidRPr="00DA326A" w:rsidRDefault="00924211" w:rsidP="00CA557D">
            <w:pPr>
              <w:pStyle w:val="TAL"/>
            </w:pPr>
            <w:r>
              <w:t>TunnelAddress</w:t>
            </w:r>
          </w:p>
        </w:tc>
        <w:tc>
          <w:tcPr>
            <w:tcW w:w="284" w:type="dxa"/>
            <w:tcBorders>
              <w:top w:val="single" w:sz="4" w:space="0" w:color="auto"/>
              <w:left w:val="single" w:sz="4" w:space="0" w:color="auto"/>
              <w:bottom w:val="single" w:sz="4" w:space="0" w:color="auto"/>
              <w:right w:val="single" w:sz="4" w:space="0" w:color="auto"/>
            </w:tcBorders>
          </w:tcPr>
          <w:p w14:paraId="6DFFF100" w14:textId="77777777" w:rsidR="00924211" w:rsidRPr="00DA326A" w:rsidRDefault="00924211" w:rsidP="00CA55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CD85DD" w14:textId="77777777" w:rsidR="00924211" w:rsidRPr="00DA326A" w:rsidRDefault="00924211"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7D95224F" w14:textId="77777777" w:rsidR="00924211" w:rsidRDefault="00924211" w:rsidP="00CA557D">
            <w:pPr>
              <w:pStyle w:val="TAL"/>
            </w:pPr>
            <w:r>
              <w:t>MBSTF side endpoint address and port for to receive unicast-addressed UDP/IP datagrams</w:t>
            </w:r>
            <w:r w:rsidRPr="005F5B8C">
              <w:t>.</w:t>
            </w:r>
            <w:r>
              <w:t xml:space="preserve"> </w:t>
            </w:r>
          </w:p>
          <w:p w14:paraId="5D522549" w14:textId="77777777" w:rsidR="00924211" w:rsidRDefault="00924211" w:rsidP="00CA557D">
            <w:pPr>
              <w:pStyle w:val="TAL"/>
            </w:pPr>
          </w:p>
          <w:p w14:paraId="336D53A3" w14:textId="77777777" w:rsidR="00924211" w:rsidRDefault="00924211" w:rsidP="00CA557D">
            <w:pPr>
              <w:pStyle w:val="TAL"/>
            </w:pPr>
            <w:r>
              <w:t>It is applicable only if operating mode of the packet distribution method is set to "PROXY" and packet ingest method is set to "UNICAST".</w:t>
            </w:r>
          </w:p>
          <w:p w14:paraId="042E6032" w14:textId="77777777" w:rsidR="00924211" w:rsidRDefault="00924211" w:rsidP="00CA557D">
            <w:pPr>
              <w:pStyle w:val="TAL"/>
            </w:pPr>
          </w:p>
          <w:p w14:paraId="022D18B0" w14:textId="77777777" w:rsidR="00924211" w:rsidRDefault="00924211" w:rsidP="00CA557D">
            <w:pPr>
              <w:pStyle w:val="TAL"/>
              <w:rPr>
                <w:rFonts w:cs="Arial"/>
                <w:szCs w:val="18"/>
              </w:rPr>
            </w:pPr>
            <w:r>
              <w:t xml:space="preserve">This shall be present only in the </w:t>
            </w:r>
            <w:r w:rsidRPr="00A559E3">
              <w:rPr>
                <w:rFonts w:cs="Arial"/>
                <w:szCs w:val="18"/>
              </w:rPr>
              <w:t>response</w:t>
            </w:r>
            <w:r>
              <w:rPr>
                <w:rFonts w:cs="Arial"/>
                <w:szCs w:val="18"/>
              </w:rPr>
              <w:t xml:space="preserve"> to the Create (or Retrieve) request.</w:t>
            </w:r>
          </w:p>
          <w:p w14:paraId="1718C619" w14:textId="77777777" w:rsidR="00924211" w:rsidRDefault="00924211" w:rsidP="00CA557D">
            <w:pPr>
              <w:pStyle w:val="TAL"/>
              <w:rPr>
                <w:rFonts w:cs="Arial"/>
                <w:szCs w:val="18"/>
              </w:rPr>
            </w:pPr>
          </w:p>
          <w:p w14:paraId="2C745C5E" w14:textId="77777777" w:rsidR="00924211" w:rsidRPr="00230398" w:rsidRDefault="00924211" w:rsidP="00CA557D">
            <w:pPr>
              <w:pStyle w:val="TAL"/>
            </w:pPr>
            <w:r>
              <w:rPr>
                <w:rFonts w:cs="Arial"/>
                <w:szCs w:val="18"/>
              </w:rPr>
              <w:t>Read-Only: true</w:t>
            </w:r>
          </w:p>
        </w:tc>
        <w:tc>
          <w:tcPr>
            <w:tcW w:w="882" w:type="dxa"/>
            <w:tcBorders>
              <w:top w:val="single" w:sz="4" w:space="0" w:color="auto"/>
              <w:left w:val="single" w:sz="4" w:space="0" w:color="auto"/>
              <w:bottom w:val="single" w:sz="4" w:space="0" w:color="auto"/>
              <w:right w:val="single" w:sz="4" w:space="0" w:color="auto"/>
            </w:tcBorders>
          </w:tcPr>
          <w:p w14:paraId="07083DDF" w14:textId="77777777" w:rsidR="00924211" w:rsidRPr="00DA326A" w:rsidRDefault="00924211" w:rsidP="00CA557D">
            <w:pPr>
              <w:pStyle w:val="TAL"/>
              <w:rPr>
                <w:rFonts w:cs="Arial"/>
                <w:szCs w:val="18"/>
              </w:rPr>
            </w:pPr>
          </w:p>
        </w:tc>
      </w:tr>
    </w:tbl>
    <w:p w14:paraId="6F7F4778" w14:textId="77777777" w:rsidR="00924211" w:rsidRDefault="00924211" w:rsidP="00924211">
      <w:pPr>
        <w:rPr>
          <w:lang w:eastAsia="zh-CN"/>
        </w:rPr>
      </w:pPr>
    </w:p>
    <w:p w14:paraId="00E5BE09" w14:textId="77777777" w:rsidR="00924211" w:rsidRDefault="00924211" w:rsidP="00924211">
      <w:pPr>
        <w:rPr>
          <w:color w:val="FF0000"/>
        </w:rPr>
      </w:pPr>
      <w:r w:rsidRPr="009A1F7E">
        <w:rPr>
          <w:color w:val="FF0000"/>
        </w:rPr>
        <w:t>Editor's Note:</w:t>
      </w:r>
      <w:r w:rsidRPr="009A1F7E">
        <w:rPr>
          <w:color w:val="FF0000"/>
        </w:rPr>
        <w:tab/>
        <w:t>Whether the MB-STF is required to verify the ingested data traffic from afEgressTunAddr is FFS.</w:t>
      </w:r>
    </w:p>
    <w:p w14:paraId="075D5B9D" w14:textId="77EDA985" w:rsidR="00924211" w:rsidRDefault="00924211" w:rsidP="00B06061"/>
    <w:p w14:paraId="692D380C" w14:textId="401B8118" w:rsidR="00924211" w:rsidRPr="00DA326A" w:rsidRDefault="00924211" w:rsidP="00924211">
      <w:pPr>
        <w:pStyle w:val="Heading5"/>
      </w:pPr>
      <w:bookmarkStart w:id="494" w:name="_Toc104297853"/>
      <w:bookmarkStart w:id="495" w:name="_Toc104300164"/>
      <w:bookmarkStart w:id="496" w:name="_Toc104792033"/>
      <w:r>
        <w:t>6.1.6.2.15</w:t>
      </w:r>
      <w:r w:rsidRPr="00DA326A">
        <w:tab/>
        <w:t xml:space="preserve">Type: </w:t>
      </w:r>
      <w:r>
        <w:t>ExtSsm</w:t>
      </w:r>
      <w:bookmarkEnd w:id="494"/>
      <w:bookmarkEnd w:id="495"/>
      <w:bookmarkEnd w:id="496"/>
    </w:p>
    <w:p w14:paraId="06CC0805" w14:textId="6B472892" w:rsidR="00924211" w:rsidRPr="00DA326A" w:rsidRDefault="00924211" w:rsidP="00924211">
      <w:pPr>
        <w:pStyle w:val="TH"/>
      </w:pPr>
      <w:r>
        <w:t>Table 6.1.6.2.15</w:t>
      </w:r>
      <w:r w:rsidRPr="00DA326A">
        <w:t xml:space="preserve">-1: Definition of type </w:t>
      </w:r>
      <w:r>
        <w:t>ExtSsm</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924211" w:rsidRPr="00DA326A" w14:paraId="6630154C"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C5C4B42" w14:textId="77777777" w:rsidR="00924211" w:rsidRPr="00DA326A" w:rsidRDefault="00924211" w:rsidP="00CA557D">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BBFF998" w14:textId="77777777" w:rsidR="00924211" w:rsidRPr="00DA326A" w:rsidRDefault="00924211" w:rsidP="00CA557D">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ED71528" w14:textId="77777777" w:rsidR="00924211" w:rsidRPr="00DA326A" w:rsidRDefault="00924211" w:rsidP="00CA557D">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5390AC" w14:textId="77777777" w:rsidR="00924211" w:rsidRPr="00DA326A" w:rsidRDefault="00924211" w:rsidP="00CA557D">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3CE1FB1D" w14:textId="77777777" w:rsidR="00924211" w:rsidRPr="00DA326A" w:rsidRDefault="00924211" w:rsidP="00CA557D">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46B5F34" w14:textId="77777777" w:rsidR="00924211" w:rsidRPr="00DA326A" w:rsidRDefault="00924211" w:rsidP="00CA557D">
            <w:pPr>
              <w:pStyle w:val="TAH"/>
              <w:rPr>
                <w:rFonts w:cs="Arial"/>
                <w:szCs w:val="18"/>
              </w:rPr>
            </w:pPr>
            <w:r w:rsidRPr="00DA326A">
              <w:rPr>
                <w:rFonts w:cs="Arial"/>
                <w:szCs w:val="18"/>
              </w:rPr>
              <w:t>Applicability</w:t>
            </w:r>
          </w:p>
        </w:tc>
      </w:tr>
      <w:tr w:rsidR="00924211" w:rsidRPr="00DA326A" w14:paraId="4E3459CF"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5DADE26B" w14:textId="77777777" w:rsidR="00924211" w:rsidRPr="00DA326A" w:rsidRDefault="00924211" w:rsidP="00CA557D">
            <w:pPr>
              <w:pStyle w:val="TAL"/>
            </w:pPr>
            <w:r>
              <w:t>ssm</w:t>
            </w:r>
          </w:p>
        </w:tc>
        <w:tc>
          <w:tcPr>
            <w:tcW w:w="1843" w:type="dxa"/>
            <w:tcBorders>
              <w:top w:val="single" w:sz="4" w:space="0" w:color="auto"/>
              <w:left w:val="single" w:sz="4" w:space="0" w:color="auto"/>
              <w:bottom w:val="single" w:sz="4" w:space="0" w:color="auto"/>
              <w:right w:val="single" w:sz="4" w:space="0" w:color="auto"/>
            </w:tcBorders>
          </w:tcPr>
          <w:p w14:paraId="72D40C98" w14:textId="77777777" w:rsidR="00924211" w:rsidRPr="00DA326A" w:rsidRDefault="00924211" w:rsidP="00CA557D">
            <w:pPr>
              <w:pStyle w:val="TAL"/>
            </w:pPr>
            <w:r>
              <w:t>Ssm</w:t>
            </w:r>
          </w:p>
        </w:tc>
        <w:tc>
          <w:tcPr>
            <w:tcW w:w="284" w:type="dxa"/>
            <w:tcBorders>
              <w:top w:val="single" w:sz="4" w:space="0" w:color="auto"/>
              <w:left w:val="single" w:sz="4" w:space="0" w:color="auto"/>
              <w:bottom w:val="single" w:sz="4" w:space="0" w:color="auto"/>
              <w:right w:val="single" w:sz="4" w:space="0" w:color="auto"/>
            </w:tcBorders>
          </w:tcPr>
          <w:p w14:paraId="4BF4085F" w14:textId="77777777" w:rsidR="00924211" w:rsidRPr="00DA326A" w:rsidRDefault="00924211" w:rsidP="00CA55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BF206BE" w14:textId="77777777" w:rsidR="00924211" w:rsidRPr="00DA326A" w:rsidRDefault="00924211" w:rsidP="00CA557D">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3EF985E2" w14:textId="77777777" w:rsidR="00924211" w:rsidRPr="00DA326A" w:rsidRDefault="00924211" w:rsidP="00CA557D">
            <w:pPr>
              <w:pStyle w:val="TAL"/>
              <w:rPr>
                <w:rFonts w:cs="Arial"/>
                <w:szCs w:val="18"/>
              </w:rPr>
            </w:pPr>
            <w:r>
              <w:rPr>
                <w:rFonts w:cs="Arial"/>
                <w:szCs w:val="18"/>
              </w:rPr>
              <w:t xml:space="preserve">Source Specific Multicast Address consisting of multicast source IP address and the </w:t>
            </w:r>
            <w:r w:rsidRPr="00061952">
              <w:rPr>
                <w:rFonts w:cs="Arial"/>
                <w:szCs w:val="18"/>
              </w:rPr>
              <w:t xml:space="preserve">destination </w:t>
            </w:r>
            <w:r>
              <w:rPr>
                <w:rFonts w:cs="Arial"/>
                <w:szCs w:val="18"/>
              </w:rPr>
              <w:t>multicast</w:t>
            </w:r>
            <w:r w:rsidRPr="00061952">
              <w:rPr>
                <w:rFonts w:cs="Arial"/>
                <w:szCs w:val="18"/>
              </w:rPr>
              <w:t xml:space="preserve"> address</w:t>
            </w:r>
          </w:p>
        </w:tc>
        <w:tc>
          <w:tcPr>
            <w:tcW w:w="882" w:type="dxa"/>
            <w:tcBorders>
              <w:top w:val="single" w:sz="4" w:space="0" w:color="auto"/>
              <w:left w:val="single" w:sz="4" w:space="0" w:color="auto"/>
              <w:bottom w:val="single" w:sz="4" w:space="0" w:color="auto"/>
              <w:right w:val="single" w:sz="4" w:space="0" w:color="auto"/>
            </w:tcBorders>
          </w:tcPr>
          <w:p w14:paraId="05920772" w14:textId="77777777" w:rsidR="00924211" w:rsidRPr="00DA326A" w:rsidRDefault="00924211" w:rsidP="00CA557D">
            <w:pPr>
              <w:pStyle w:val="TAL"/>
              <w:rPr>
                <w:rFonts w:cs="Arial"/>
                <w:szCs w:val="18"/>
              </w:rPr>
            </w:pPr>
          </w:p>
        </w:tc>
      </w:tr>
      <w:tr w:rsidR="00924211" w:rsidRPr="00DA326A" w14:paraId="0D411851"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49663948" w14:textId="77777777" w:rsidR="00924211" w:rsidRPr="00052626" w:rsidRDefault="00924211" w:rsidP="00CA557D">
            <w:pPr>
              <w:pStyle w:val="TAL"/>
            </w:pPr>
            <w:r>
              <w:t>portNumber</w:t>
            </w:r>
          </w:p>
        </w:tc>
        <w:tc>
          <w:tcPr>
            <w:tcW w:w="1843" w:type="dxa"/>
            <w:tcBorders>
              <w:top w:val="single" w:sz="4" w:space="0" w:color="auto"/>
              <w:left w:val="single" w:sz="4" w:space="0" w:color="auto"/>
              <w:bottom w:val="single" w:sz="4" w:space="0" w:color="auto"/>
              <w:right w:val="single" w:sz="4" w:space="0" w:color="auto"/>
            </w:tcBorders>
          </w:tcPr>
          <w:p w14:paraId="71B06C40" w14:textId="77777777" w:rsidR="00924211" w:rsidRDefault="00924211" w:rsidP="00CA557D">
            <w:pPr>
              <w:pStyle w:val="TAL"/>
            </w:pPr>
            <w:r>
              <w:t>Uinteger</w:t>
            </w:r>
          </w:p>
        </w:tc>
        <w:tc>
          <w:tcPr>
            <w:tcW w:w="284" w:type="dxa"/>
            <w:tcBorders>
              <w:top w:val="single" w:sz="4" w:space="0" w:color="auto"/>
              <w:left w:val="single" w:sz="4" w:space="0" w:color="auto"/>
              <w:bottom w:val="single" w:sz="4" w:space="0" w:color="auto"/>
              <w:right w:val="single" w:sz="4" w:space="0" w:color="auto"/>
            </w:tcBorders>
          </w:tcPr>
          <w:p w14:paraId="1835BF13" w14:textId="77777777" w:rsidR="00924211" w:rsidRPr="00052626" w:rsidRDefault="00924211" w:rsidP="00CA55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0EFFE10" w14:textId="77777777" w:rsidR="00924211" w:rsidRPr="00052626" w:rsidRDefault="00924211" w:rsidP="00CA557D">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71F2948F" w14:textId="77777777" w:rsidR="00924211" w:rsidRPr="00052626" w:rsidRDefault="00924211" w:rsidP="00CA557D">
            <w:pPr>
              <w:pStyle w:val="TAL"/>
              <w:rPr>
                <w:rFonts w:cs="Arial"/>
                <w:szCs w:val="18"/>
              </w:rPr>
            </w:pPr>
            <w:r>
              <w:rPr>
                <w:rFonts w:cs="Arial"/>
                <w:szCs w:val="18"/>
              </w:rPr>
              <w:t>Source Port</w:t>
            </w:r>
          </w:p>
        </w:tc>
        <w:tc>
          <w:tcPr>
            <w:tcW w:w="882" w:type="dxa"/>
            <w:tcBorders>
              <w:top w:val="single" w:sz="4" w:space="0" w:color="auto"/>
              <w:left w:val="single" w:sz="4" w:space="0" w:color="auto"/>
              <w:bottom w:val="single" w:sz="4" w:space="0" w:color="auto"/>
              <w:right w:val="single" w:sz="4" w:space="0" w:color="auto"/>
            </w:tcBorders>
          </w:tcPr>
          <w:p w14:paraId="023A2F9C" w14:textId="77777777" w:rsidR="00924211" w:rsidRPr="00DA326A" w:rsidRDefault="00924211" w:rsidP="00CA557D">
            <w:pPr>
              <w:pStyle w:val="TAL"/>
              <w:rPr>
                <w:rFonts w:cs="Arial"/>
                <w:szCs w:val="18"/>
              </w:rPr>
            </w:pPr>
          </w:p>
        </w:tc>
      </w:tr>
    </w:tbl>
    <w:p w14:paraId="738D4BA6" w14:textId="77777777" w:rsidR="00924211" w:rsidRPr="00A559E3" w:rsidRDefault="00924211" w:rsidP="00B06061"/>
    <w:p w14:paraId="1B4A04DF" w14:textId="77777777" w:rsidR="008A6D4A" w:rsidRDefault="008A6D4A" w:rsidP="007A4424">
      <w:pPr>
        <w:pStyle w:val="Heading4"/>
        <w:rPr>
          <w:lang w:val="en-US"/>
        </w:rPr>
      </w:pPr>
      <w:bookmarkStart w:id="497" w:name="_Toc510696638"/>
      <w:bookmarkStart w:id="498" w:name="_Toc35971433"/>
      <w:bookmarkStart w:id="499" w:name="_Toc98500919"/>
      <w:bookmarkStart w:id="500" w:name="_Toc104297854"/>
      <w:bookmarkStart w:id="501" w:name="_Toc104300165"/>
      <w:bookmarkStart w:id="502" w:name="_Toc10479203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97"/>
      <w:bookmarkEnd w:id="498"/>
      <w:bookmarkEnd w:id="499"/>
      <w:bookmarkEnd w:id="500"/>
      <w:bookmarkEnd w:id="501"/>
      <w:bookmarkEnd w:id="502"/>
    </w:p>
    <w:p w14:paraId="65A70611" w14:textId="77777777" w:rsidR="008A6D4A" w:rsidRPr="00384E92" w:rsidRDefault="008A6D4A" w:rsidP="007A4424">
      <w:pPr>
        <w:pStyle w:val="Heading5"/>
      </w:pPr>
      <w:bookmarkStart w:id="503" w:name="_Toc510696639"/>
      <w:bookmarkStart w:id="504" w:name="_Toc35971434"/>
      <w:bookmarkStart w:id="505" w:name="_Toc98500920"/>
      <w:bookmarkStart w:id="506" w:name="_Toc104297855"/>
      <w:bookmarkStart w:id="507" w:name="_Toc104300166"/>
      <w:bookmarkStart w:id="508" w:name="_Toc104792035"/>
      <w:r>
        <w:t>6.1.6.3.1</w:t>
      </w:r>
      <w:r w:rsidRPr="00384E92">
        <w:tab/>
        <w:t>Introduction</w:t>
      </w:r>
      <w:bookmarkEnd w:id="503"/>
      <w:bookmarkEnd w:id="504"/>
      <w:bookmarkEnd w:id="505"/>
      <w:bookmarkEnd w:id="506"/>
      <w:bookmarkEnd w:id="507"/>
      <w:bookmarkEnd w:id="508"/>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509" w:name="_Toc510696640"/>
      <w:bookmarkStart w:id="510" w:name="_Toc35971435"/>
      <w:bookmarkStart w:id="511" w:name="_Toc98500921"/>
      <w:bookmarkStart w:id="512" w:name="_Toc104297856"/>
      <w:bookmarkStart w:id="513" w:name="_Toc104300167"/>
      <w:bookmarkStart w:id="514" w:name="_Toc104792036"/>
      <w:r>
        <w:t>6.1.6.3.2</w:t>
      </w:r>
      <w:r w:rsidRPr="00384E92">
        <w:tab/>
        <w:t>Simple data types</w:t>
      </w:r>
      <w:bookmarkEnd w:id="509"/>
      <w:bookmarkEnd w:id="510"/>
      <w:bookmarkEnd w:id="511"/>
      <w:bookmarkEnd w:id="512"/>
      <w:bookmarkEnd w:id="513"/>
      <w:bookmarkEnd w:id="514"/>
    </w:p>
    <w:p w14:paraId="3878937B" w14:textId="07AEB294" w:rsidR="003E58FE" w:rsidRPr="00384E92" w:rsidRDefault="006E46AC" w:rsidP="003E58FE">
      <w:bookmarkStart w:id="515" w:name="_Toc510696641"/>
      <w:bookmarkStart w:id="516" w:name="_Toc35971436"/>
      <w:r>
        <w:t>None</w:t>
      </w:r>
    </w:p>
    <w:p w14:paraId="38A1B740" w14:textId="540597C1" w:rsidR="008A6D4A" w:rsidRPr="00BC662F" w:rsidRDefault="008A6D4A" w:rsidP="007A4424">
      <w:pPr>
        <w:pStyle w:val="Heading5"/>
      </w:pPr>
      <w:bookmarkStart w:id="517" w:name="_Toc98500922"/>
      <w:bookmarkStart w:id="518" w:name="_Toc104297857"/>
      <w:bookmarkStart w:id="519" w:name="_Toc104300168"/>
      <w:bookmarkStart w:id="520" w:name="_Toc104792037"/>
      <w:r>
        <w:t>6.1.6.3.3</w:t>
      </w:r>
      <w:r w:rsidRPr="00BC662F">
        <w:tab/>
        <w:t xml:space="preserve">Enumeration: </w:t>
      </w:r>
      <w:r w:rsidR="00345250" w:rsidRPr="00DA326A">
        <w:t>DistSessionState</w:t>
      </w:r>
      <w:bookmarkEnd w:id="515"/>
      <w:bookmarkEnd w:id="516"/>
      <w:bookmarkEnd w:id="517"/>
      <w:bookmarkEnd w:id="518"/>
      <w:bookmarkEnd w:id="519"/>
      <w:bookmarkEnd w:id="520"/>
    </w:p>
    <w:p w14:paraId="2EFFD90F" w14:textId="6472C852" w:rsidR="008A6D4A" w:rsidRPr="00384E92" w:rsidRDefault="008A6D4A" w:rsidP="008A6D4A">
      <w:r w:rsidRPr="00384E92">
        <w:t xml:space="preserve">The enumeration </w:t>
      </w:r>
      <w:r w:rsidR="00345250" w:rsidRPr="00DA326A">
        <w:t>DistSessionState</w:t>
      </w:r>
      <w:r w:rsidRPr="00384E92">
        <w:t xml:space="preserve"> represents </w:t>
      </w:r>
      <w:r w:rsidR="00345250" w:rsidRPr="00DA326A">
        <w:t>the current state of the MBS Distribution Session</w:t>
      </w:r>
      <w:r w:rsidRPr="00384E92">
        <w:t xml:space="preserve">. It shall comply with the </w:t>
      </w:r>
      <w:r w:rsidR="00345250">
        <w:t>values</w:t>
      </w:r>
      <w:r w:rsidR="00345250" w:rsidRPr="00384E92">
        <w:t xml:space="preserve"> </w:t>
      </w:r>
      <w:r w:rsidRPr="00384E92">
        <w:t>defined in table</w:t>
      </w:r>
      <w:r w:rsidR="00B06061">
        <w:t> </w:t>
      </w:r>
      <w:r>
        <w:t>6.1.</w:t>
      </w:r>
      <w:r w:rsidR="00355B47">
        <w:t>6.</w:t>
      </w:r>
      <w:r>
        <w:t>3.3</w:t>
      </w:r>
      <w:r w:rsidRPr="00384E92">
        <w:t>-1.</w:t>
      </w:r>
    </w:p>
    <w:p w14:paraId="2836E0E1" w14:textId="165293BD" w:rsidR="008A6D4A" w:rsidRDefault="008A6D4A" w:rsidP="008A6D4A">
      <w:pPr>
        <w:pStyle w:val="TH"/>
      </w:pPr>
      <w:r>
        <w:t xml:space="preserve">Table 6.1.6.3.3-1: Enumeration </w:t>
      </w:r>
      <w:r w:rsidR="00345250" w:rsidRPr="00DA326A">
        <w:t>DistSessionState</w:t>
      </w:r>
    </w:p>
    <w:tbl>
      <w:tblPr>
        <w:tblW w:w="5050" w:type="pct"/>
        <w:tblCellMar>
          <w:left w:w="0" w:type="dxa"/>
          <w:right w:w="0" w:type="dxa"/>
        </w:tblCellMar>
        <w:tblLook w:val="04A0" w:firstRow="1" w:lastRow="0" w:firstColumn="1" w:lastColumn="0" w:noHBand="0" w:noVBand="1"/>
      </w:tblPr>
      <w:tblGrid>
        <w:gridCol w:w="2705"/>
        <w:gridCol w:w="4528"/>
        <w:gridCol w:w="2484"/>
      </w:tblGrid>
      <w:tr w:rsidR="008A6D4A" w:rsidRPr="00B54FF5" w14:paraId="4AD60810" w14:textId="77777777"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1A0B9EC1" w14:textId="77777777" w:rsidR="008A6D4A" w:rsidRPr="0016361A" w:rsidRDefault="008A6D4A" w:rsidP="00D66618">
            <w:pPr>
              <w:pStyle w:val="TAH"/>
            </w:pPr>
            <w:r w:rsidRPr="0016361A">
              <w:t>Applicability</w:t>
            </w:r>
          </w:p>
        </w:tc>
      </w:tr>
      <w:tr w:rsidR="00345250" w:rsidRPr="00B54FF5" w14:paraId="566A633A"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1F43" w14:textId="57F8C500" w:rsidR="00345250" w:rsidRPr="0016361A" w:rsidRDefault="00345250" w:rsidP="00345250">
            <w:pPr>
              <w:pStyle w:val="TAL"/>
            </w:pPr>
            <w:r w:rsidRPr="00DA326A">
              <w:t>"</w:t>
            </w:r>
            <w:r w:rsidRPr="00230398">
              <w:t>INACTIVE</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BC11D2" w14:textId="7DAA75B3" w:rsidR="00345250" w:rsidRPr="0016361A" w:rsidRDefault="00345250" w:rsidP="00345250">
            <w:pPr>
              <w:pStyle w:val="TAL"/>
            </w:pPr>
            <w:r>
              <w:t>Distribution Session in Inactive</w:t>
            </w:r>
          </w:p>
        </w:tc>
        <w:tc>
          <w:tcPr>
            <w:tcW w:w="1278" w:type="pct"/>
            <w:tcBorders>
              <w:top w:val="single" w:sz="8" w:space="0" w:color="auto"/>
              <w:left w:val="nil"/>
              <w:bottom w:val="single" w:sz="8" w:space="0" w:color="auto"/>
              <w:right w:val="single" w:sz="8" w:space="0" w:color="auto"/>
            </w:tcBorders>
          </w:tcPr>
          <w:p w14:paraId="1D04A63E" w14:textId="77777777" w:rsidR="00345250" w:rsidRPr="0016361A" w:rsidRDefault="00345250" w:rsidP="00345250">
            <w:pPr>
              <w:pStyle w:val="TAL"/>
            </w:pPr>
          </w:p>
        </w:tc>
      </w:tr>
      <w:tr w:rsidR="00345250" w:rsidRPr="00B54FF5" w14:paraId="5553664E"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F398F" w14:textId="0F725907" w:rsidR="00345250" w:rsidRPr="0016361A" w:rsidRDefault="00345250" w:rsidP="00345250">
            <w:pPr>
              <w:pStyle w:val="TAL"/>
            </w:pPr>
            <w:r w:rsidRPr="00230398">
              <w:t>"ESTABLISHED</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A0253F" w14:textId="30CE24E8" w:rsidR="00345250" w:rsidRPr="0016361A" w:rsidRDefault="00345250" w:rsidP="00345250">
            <w:pPr>
              <w:pStyle w:val="TAL"/>
            </w:pPr>
            <w:r>
              <w:t>Distribution Session in Established</w:t>
            </w:r>
          </w:p>
        </w:tc>
        <w:tc>
          <w:tcPr>
            <w:tcW w:w="1278" w:type="pct"/>
            <w:tcBorders>
              <w:top w:val="single" w:sz="8" w:space="0" w:color="auto"/>
              <w:left w:val="nil"/>
              <w:bottom w:val="single" w:sz="8" w:space="0" w:color="auto"/>
              <w:right w:val="single" w:sz="8" w:space="0" w:color="auto"/>
            </w:tcBorders>
          </w:tcPr>
          <w:p w14:paraId="11C1DD4C" w14:textId="77777777" w:rsidR="00345250" w:rsidRPr="0016361A" w:rsidRDefault="00345250" w:rsidP="00345250">
            <w:pPr>
              <w:pStyle w:val="TAL"/>
            </w:pPr>
          </w:p>
        </w:tc>
      </w:tr>
      <w:tr w:rsidR="00345250" w:rsidRPr="00B54FF5" w14:paraId="39D3759E"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BCC415" w14:textId="6F6A9712" w:rsidR="00345250" w:rsidRPr="0016361A" w:rsidRDefault="00345250" w:rsidP="00345250">
            <w:pPr>
              <w:pStyle w:val="TAL"/>
            </w:pPr>
            <w:r w:rsidRPr="00230398">
              <w:t>"ACTIVE</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BB4022" w14:textId="67326F9E" w:rsidR="00345250" w:rsidRPr="0016361A" w:rsidRDefault="00345250" w:rsidP="00345250">
            <w:pPr>
              <w:pStyle w:val="TAL"/>
            </w:pPr>
            <w:r>
              <w:t>Distribution Session in Active</w:t>
            </w:r>
          </w:p>
        </w:tc>
        <w:tc>
          <w:tcPr>
            <w:tcW w:w="1278" w:type="pct"/>
            <w:tcBorders>
              <w:top w:val="single" w:sz="8" w:space="0" w:color="auto"/>
              <w:left w:val="nil"/>
              <w:bottom w:val="single" w:sz="8" w:space="0" w:color="auto"/>
              <w:right w:val="single" w:sz="8" w:space="0" w:color="auto"/>
            </w:tcBorders>
          </w:tcPr>
          <w:p w14:paraId="6F981E68" w14:textId="77777777" w:rsidR="00345250" w:rsidRPr="0016361A" w:rsidRDefault="00345250" w:rsidP="00345250">
            <w:pPr>
              <w:pStyle w:val="TAL"/>
            </w:pPr>
          </w:p>
        </w:tc>
      </w:tr>
      <w:tr w:rsidR="00345250" w:rsidRPr="00B54FF5" w14:paraId="42A957EB"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5F0CD6" w14:textId="14F0F7C3" w:rsidR="00345250" w:rsidRPr="0016361A" w:rsidRDefault="00345250" w:rsidP="00345250">
            <w:pPr>
              <w:pStyle w:val="TAL"/>
            </w:pPr>
            <w:r w:rsidRPr="00230398">
              <w:t>"DEACTIVATING</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7C57FE" w14:textId="7B5DB4E0" w:rsidR="00345250" w:rsidRPr="0016361A" w:rsidRDefault="00345250" w:rsidP="00345250">
            <w:pPr>
              <w:pStyle w:val="TAL"/>
            </w:pPr>
            <w:r>
              <w:t>Distribution Session in Released</w:t>
            </w:r>
          </w:p>
        </w:tc>
        <w:tc>
          <w:tcPr>
            <w:tcW w:w="1278" w:type="pct"/>
            <w:tcBorders>
              <w:top w:val="single" w:sz="8" w:space="0" w:color="auto"/>
              <w:left w:val="nil"/>
              <w:bottom w:val="single" w:sz="8" w:space="0" w:color="auto"/>
              <w:right w:val="single" w:sz="8" w:space="0" w:color="auto"/>
            </w:tcBorders>
          </w:tcPr>
          <w:p w14:paraId="3C48747B" w14:textId="77777777" w:rsidR="00345250" w:rsidRPr="0016361A" w:rsidRDefault="00345250" w:rsidP="00345250">
            <w:pPr>
              <w:pStyle w:val="TAL"/>
            </w:pPr>
          </w:p>
        </w:tc>
      </w:tr>
    </w:tbl>
    <w:p w14:paraId="4A6D8595" w14:textId="77777777" w:rsidR="008A6D4A" w:rsidRDefault="008A6D4A" w:rsidP="008A6D4A">
      <w:pPr>
        <w:rPr>
          <w:lang w:val="en-US"/>
        </w:rPr>
      </w:pPr>
    </w:p>
    <w:p w14:paraId="66AA72FA" w14:textId="0BC748BD" w:rsidR="008A6D4A" w:rsidRPr="00BC662F" w:rsidRDefault="008A6D4A" w:rsidP="007A4424">
      <w:pPr>
        <w:pStyle w:val="Heading5"/>
      </w:pPr>
      <w:bookmarkStart w:id="521" w:name="_Toc510696642"/>
      <w:bookmarkStart w:id="522" w:name="_Toc35971437"/>
      <w:bookmarkStart w:id="523" w:name="_Toc98500923"/>
      <w:bookmarkStart w:id="524" w:name="_Toc104297858"/>
      <w:bookmarkStart w:id="525" w:name="_Toc104300169"/>
      <w:bookmarkStart w:id="526" w:name="_Toc104792038"/>
      <w:r>
        <w:t>6.1.6.3.4</w:t>
      </w:r>
      <w:r w:rsidRPr="00BC662F">
        <w:tab/>
        <w:t xml:space="preserve">Enumeration: </w:t>
      </w:r>
      <w:r w:rsidR="00E91605">
        <w:rPr>
          <w:lang w:eastAsia="zh-CN"/>
        </w:rPr>
        <w:t>ObjDistributionOperatingMode</w:t>
      </w:r>
      <w:bookmarkEnd w:id="521"/>
      <w:bookmarkEnd w:id="522"/>
      <w:bookmarkEnd w:id="523"/>
      <w:bookmarkEnd w:id="524"/>
      <w:bookmarkEnd w:id="525"/>
      <w:bookmarkEnd w:id="526"/>
    </w:p>
    <w:p w14:paraId="1BF7EFDE" w14:textId="5971F248" w:rsidR="00E91605" w:rsidRPr="00DA326A" w:rsidRDefault="00E91605" w:rsidP="00E91605">
      <w:r w:rsidRPr="00DA326A">
        <w:t xml:space="preserve">The enumeration </w:t>
      </w:r>
      <w:r>
        <w:rPr>
          <w:lang w:eastAsia="zh-CN"/>
        </w:rPr>
        <w:t>ObjDistributionOperatingMode</w:t>
      </w:r>
      <w:r w:rsidRPr="00DA326A">
        <w:t xml:space="preserve"> </w:t>
      </w:r>
      <w:r>
        <w:t>defines the mode of data ingestion for Object distribution method</w:t>
      </w:r>
      <w:r w:rsidRPr="00DA326A">
        <w:t xml:space="preserve">. It shall comply with the values </w:t>
      </w:r>
      <w:r>
        <w:t>defined in table</w:t>
      </w:r>
      <w:r w:rsidR="00B06061">
        <w:t> </w:t>
      </w:r>
      <w:r>
        <w:t>6.1.6.3.4</w:t>
      </w:r>
      <w:r w:rsidRPr="00DA326A">
        <w:t>-1.</w:t>
      </w:r>
    </w:p>
    <w:p w14:paraId="11B9D218" w14:textId="77777777" w:rsidR="00E91605" w:rsidRPr="00DA326A" w:rsidRDefault="00E91605" w:rsidP="00E91605">
      <w:pPr>
        <w:pStyle w:val="TH"/>
      </w:pPr>
      <w:r>
        <w:t>Table 6.1.6.3.4</w:t>
      </w:r>
      <w:r w:rsidRPr="00DA326A">
        <w:t xml:space="preserve">-1: Enumeration </w:t>
      </w:r>
      <w:r>
        <w:rPr>
          <w:lang w:eastAsia="zh-CN"/>
        </w:rPr>
        <w:t>ObjDistributionOperatingMode</w:t>
      </w:r>
    </w:p>
    <w:tbl>
      <w:tblPr>
        <w:tblW w:w="5050" w:type="pct"/>
        <w:tblCellMar>
          <w:left w:w="0" w:type="dxa"/>
          <w:right w:w="0" w:type="dxa"/>
        </w:tblCellMar>
        <w:tblLook w:val="04A0" w:firstRow="1" w:lastRow="0" w:firstColumn="1" w:lastColumn="0" w:noHBand="0" w:noVBand="1"/>
      </w:tblPr>
      <w:tblGrid>
        <w:gridCol w:w="2705"/>
        <w:gridCol w:w="5508"/>
        <w:gridCol w:w="1504"/>
      </w:tblGrid>
      <w:tr w:rsidR="00E91605" w:rsidRPr="00DA326A" w14:paraId="362B4124" w14:textId="77777777" w:rsidTr="00CB1032">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BDB046" w14:textId="77777777" w:rsidR="00E91605" w:rsidRPr="00DA326A" w:rsidRDefault="00E91605" w:rsidP="00CB1032">
            <w:pPr>
              <w:pStyle w:val="TAH"/>
            </w:pPr>
            <w:r w:rsidRPr="00DA326A">
              <w:t>Enumeration value</w:t>
            </w:r>
          </w:p>
        </w:tc>
        <w:tc>
          <w:tcPr>
            <w:tcW w:w="283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2020D5" w14:textId="77777777" w:rsidR="00E91605" w:rsidRPr="00DA326A" w:rsidRDefault="00E91605" w:rsidP="00CB1032">
            <w:pPr>
              <w:pStyle w:val="TAH"/>
            </w:pPr>
            <w:r w:rsidRPr="00DA326A">
              <w:t>Description</w:t>
            </w:r>
          </w:p>
        </w:tc>
        <w:tc>
          <w:tcPr>
            <w:tcW w:w="774" w:type="pct"/>
            <w:tcBorders>
              <w:top w:val="single" w:sz="8" w:space="0" w:color="auto"/>
              <w:left w:val="nil"/>
              <w:bottom w:val="single" w:sz="8" w:space="0" w:color="auto"/>
              <w:right w:val="single" w:sz="8" w:space="0" w:color="auto"/>
            </w:tcBorders>
            <w:shd w:val="clear" w:color="auto" w:fill="C0C0C0"/>
          </w:tcPr>
          <w:p w14:paraId="73985614" w14:textId="77777777" w:rsidR="00E91605" w:rsidRPr="00DA326A" w:rsidRDefault="00E91605" w:rsidP="00CB1032">
            <w:pPr>
              <w:pStyle w:val="TAH"/>
            </w:pPr>
            <w:r w:rsidRPr="00DA326A">
              <w:t>Applicability</w:t>
            </w:r>
          </w:p>
        </w:tc>
      </w:tr>
      <w:tr w:rsidR="00E91605" w:rsidRPr="00DA326A" w14:paraId="2F25FEC0"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6ECFEE" w14:textId="77777777" w:rsidR="00E91605" w:rsidRPr="00A559E3" w:rsidRDefault="00E91605" w:rsidP="00CB1032">
            <w:pPr>
              <w:pStyle w:val="TAL"/>
            </w:pPr>
            <w:r w:rsidRPr="00DA326A">
              <w:t>"</w:t>
            </w:r>
            <w:r>
              <w:t>FILE</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2BACBD" w14:textId="77777777" w:rsidR="00E91605" w:rsidRPr="00DA326A" w:rsidRDefault="00E91605" w:rsidP="00CB1032">
            <w:pPr>
              <w:pStyle w:val="TAL"/>
            </w:pPr>
            <w:r w:rsidRPr="005F5B8C">
              <w:rPr>
                <w:lang w:eastAsia="ja-JP"/>
              </w:rPr>
              <w:t>Single file delivery</w:t>
            </w:r>
          </w:p>
        </w:tc>
        <w:tc>
          <w:tcPr>
            <w:tcW w:w="774" w:type="pct"/>
            <w:tcBorders>
              <w:top w:val="single" w:sz="8" w:space="0" w:color="auto"/>
              <w:left w:val="nil"/>
              <w:bottom w:val="single" w:sz="8" w:space="0" w:color="auto"/>
              <w:right w:val="single" w:sz="8" w:space="0" w:color="auto"/>
            </w:tcBorders>
          </w:tcPr>
          <w:p w14:paraId="188E88E2" w14:textId="77777777" w:rsidR="00E91605" w:rsidRPr="00DA326A" w:rsidRDefault="00E91605" w:rsidP="00CB1032">
            <w:pPr>
              <w:pStyle w:val="TAL"/>
            </w:pPr>
          </w:p>
        </w:tc>
      </w:tr>
      <w:tr w:rsidR="00E91605" w:rsidRPr="00DA326A" w14:paraId="0B99A8FD"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AACB83" w14:textId="77777777" w:rsidR="00E91605" w:rsidRPr="00A559E3" w:rsidRDefault="00E91605" w:rsidP="00CB1032">
            <w:pPr>
              <w:pStyle w:val="TAL"/>
            </w:pPr>
            <w:r w:rsidRPr="00A559E3">
              <w:t>"</w:t>
            </w:r>
            <w:r>
              <w:t>COLLECTION</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4E5089" w14:textId="77777777" w:rsidR="00E91605" w:rsidRPr="00DA326A" w:rsidRDefault="00E91605" w:rsidP="00CB1032">
            <w:pPr>
              <w:pStyle w:val="TAL"/>
            </w:pPr>
            <w:r w:rsidRPr="005F5B8C">
              <w:rPr>
                <w:lang w:eastAsia="ja-JP"/>
              </w:rPr>
              <w:t>Delivering a root object and its dependent objects as a collection</w:t>
            </w:r>
          </w:p>
        </w:tc>
        <w:tc>
          <w:tcPr>
            <w:tcW w:w="774" w:type="pct"/>
            <w:tcBorders>
              <w:top w:val="single" w:sz="8" w:space="0" w:color="auto"/>
              <w:left w:val="nil"/>
              <w:bottom w:val="single" w:sz="8" w:space="0" w:color="auto"/>
              <w:right w:val="single" w:sz="8" w:space="0" w:color="auto"/>
            </w:tcBorders>
          </w:tcPr>
          <w:p w14:paraId="7574597B" w14:textId="77777777" w:rsidR="00E91605" w:rsidRPr="00DA326A" w:rsidRDefault="00E91605" w:rsidP="00CB1032">
            <w:pPr>
              <w:pStyle w:val="TAL"/>
            </w:pPr>
          </w:p>
        </w:tc>
      </w:tr>
      <w:tr w:rsidR="00E91605" w:rsidRPr="00DA326A" w14:paraId="60FF8A8D"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4BB91" w14:textId="77777777" w:rsidR="00E91605" w:rsidRPr="00A559E3" w:rsidRDefault="00E91605" w:rsidP="00CB1032">
            <w:pPr>
              <w:pStyle w:val="TAL"/>
            </w:pPr>
            <w:r w:rsidRPr="00A559E3">
              <w:t>"</w:t>
            </w:r>
            <w:r>
              <w:t>CAROUSEL</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CC725B" w14:textId="77777777" w:rsidR="00E91605" w:rsidRPr="00DA326A" w:rsidRDefault="00E91605" w:rsidP="00CB1032">
            <w:pPr>
              <w:pStyle w:val="TAL"/>
            </w:pPr>
            <w:r w:rsidRPr="005F5B8C">
              <w:rPr>
                <w:lang w:eastAsia="ja-JP"/>
              </w:rPr>
              <w:t>Object carouselling for file delivery, including updates of files</w:t>
            </w:r>
          </w:p>
        </w:tc>
        <w:tc>
          <w:tcPr>
            <w:tcW w:w="774" w:type="pct"/>
            <w:tcBorders>
              <w:top w:val="single" w:sz="8" w:space="0" w:color="auto"/>
              <w:left w:val="nil"/>
              <w:bottom w:val="single" w:sz="8" w:space="0" w:color="auto"/>
              <w:right w:val="single" w:sz="8" w:space="0" w:color="auto"/>
            </w:tcBorders>
          </w:tcPr>
          <w:p w14:paraId="294BEE3E" w14:textId="77777777" w:rsidR="00E91605" w:rsidRPr="00DA326A" w:rsidRDefault="00E91605" w:rsidP="00CB1032">
            <w:pPr>
              <w:pStyle w:val="TAL"/>
            </w:pPr>
          </w:p>
        </w:tc>
      </w:tr>
      <w:tr w:rsidR="00E91605" w:rsidRPr="00DA326A" w14:paraId="63AB3CC3"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732EBF" w14:textId="77777777" w:rsidR="00E91605" w:rsidRPr="00A559E3" w:rsidRDefault="00E91605" w:rsidP="00CB1032">
            <w:pPr>
              <w:pStyle w:val="TAL"/>
            </w:pPr>
            <w:r w:rsidRPr="00A559E3">
              <w:t>"</w:t>
            </w:r>
            <w:r>
              <w:t>REAL_TIME</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D521F7" w14:textId="77777777" w:rsidR="00E91605" w:rsidRPr="00DA326A" w:rsidRDefault="00E91605" w:rsidP="00CB1032">
            <w:pPr>
              <w:pStyle w:val="TAL"/>
            </w:pPr>
            <w:r w:rsidRPr="005F5B8C">
              <w:rPr>
                <w:lang w:eastAsia="ja-JP"/>
              </w:rPr>
              <w:t>Real-time object streaming</w:t>
            </w:r>
          </w:p>
        </w:tc>
        <w:tc>
          <w:tcPr>
            <w:tcW w:w="774" w:type="pct"/>
            <w:tcBorders>
              <w:top w:val="single" w:sz="8" w:space="0" w:color="auto"/>
              <w:left w:val="nil"/>
              <w:bottom w:val="single" w:sz="8" w:space="0" w:color="auto"/>
              <w:right w:val="single" w:sz="8" w:space="0" w:color="auto"/>
            </w:tcBorders>
          </w:tcPr>
          <w:p w14:paraId="4A84CCA2" w14:textId="77777777" w:rsidR="00E91605" w:rsidRPr="00DA326A" w:rsidRDefault="00E91605" w:rsidP="00CB1032">
            <w:pPr>
              <w:pStyle w:val="TAL"/>
            </w:pPr>
          </w:p>
        </w:tc>
      </w:tr>
    </w:tbl>
    <w:p w14:paraId="3409D675" w14:textId="5FA02457" w:rsidR="008A6D4A" w:rsidRPr="00BD126B" w:rsidRDefault="008A6D4A" w:rsidP="008A6D4A">
      <w:pPr>
        <w:pStyle w:val="Guidance"/>
        <w:rPr>
          <w:color w:val="auto"/>
        </w:rPr>
      </w:pPr>
    </w:p>
    <w:p w14:paraId="4ED186C6" w14:textId="10E9502D" w:rsidR="001C6D41" w:rsidRPr="00DA326A" w:rsidRDefault="001C6D41" w:rsidP="001C6D41">
      <w:pPr>
        <w:pStyle w:val="Heading5"/>
      </w:pPr>
      <w:bookmarkStart w:id="527" w:name="_Toc104297859"/>
      <w:bookmarkStart w:id="528" w:name="_Toc104300170"/>
      <w:bookmarkStart w:id="529" w:name="_Toc104792039"/>
      <w:r>
        <w:t>6.1.6.3.5</w:t>
      </w:r>
      <w:r w:rsidRPr="00DA326A">
        <w:tab/>
        <w:t xml:space="preserve">Enumeration: </w:t>
      </w:r>
      <w:r>
        <w:t>Obj</w:t>
      </w:r>
      <w:r w:rsidRPr="00A559E3">
        <w:t>AcquisitionMethod</w:t>
      </w:r>
      <w:bookmarkEnd w:id="527"/>
      <w:bookmarkEnd w:id="528"/>
      <w:bookmarkEnd w:id="529"/>
    </w:p>
    <w:p w14:paraId="572C405B" w14:textId="57D61CDC" w:rsidR="001C6D41" w:rsidRPr="00DA326A" w:rsidRDefault="001C6D41" w:rsidP="001C6D41">
      <w:r w:rsidRPr="00DA326A">
        <w:t xml:space="preserve">The enumeration </w:t>
      </w:r>
      <w:r>
        <w:t>Obj</w:t>
      </w:r>
      <w:r w:rsidRPr="00A559E3">
        <w:t>AcquisitionMethod</w:t>
      </w:r>
      <w:r>
        <w:t xml:space="preserve"> i</w:t>
      </w:r>
      <w:r w:rsidRPr="005F5B8C">
        <w:t>ndicates whether the objects(s) are to be pushed into the MBSTF by the MBS Application Provider or whether they are to be pulled from the MBS Application Provider by the MBSTF</w:t>
      </w:r>
      <w:r w:rsidRPr="00DA326A">
        <w:t xml:space="preserve">. It shall comply with the values </w:t>
      </w:r>
      <w:r>
        <w:t>defined in table</w:t>
      </w:r>
      <w:r w:rsidR="00B06061">
        <w:t> </w:t>
      </w:r>
      <w:r>
        <w:t>6.1.6.3.5</w:t>
      </w:r>
      <w:r w:rsidRPr="00DA326A">
        <w:t>-1.</w:t>
      </w:r>
    </w:p>
    <w:p w14:paraId="57ADC883" w14:textId="77777777" w:rsidR="001C6D41" w:rsidRPr="00DA326A" w:rsidRDefault="001C6D41" w:rsidP="001C6D41">
      <w:pPr>
        <w:pStyle w:val="TH"/>
      </w:pPr>
      <w:r>
        <w:lastRenderedPageBreak/>
        <w:t>Table 6.1.6.3.5</w:t>
      </w:r>
      <w:r w:rsidRPr="00DA326A">
        <w:t xml:space="preserve">-1: Enumeration </w:t>
      </w:r>
      <w:r>
        <w:t>Obj</w:t>
      </w:r>
      <w:r w:rsidRPr="00A559E3">
        <w:t>AcquisitionMethod</w:t>
      </w:r>
    </w:p>
    <w:tbl>
      <w:tblPr>
        <w:tblW w:w="5050" w:type="pct"/>
        <w:tblCellMar>
          <w:left w:w="0" w:type="dxa"/>
          <w:right w:w="0" w:type="dxa"/>
        </w:tblCellMar>
        <w:tblLook w:val="04A0" w:firstRow="1" w:lastRow="0" w:firstColumn="1" w:lastColumn="0" w:noHBand="0" w:noVBand="1"/>
      </w:tblPr>
      <w:tblGrid>
        <w:gridCol w:w="2705"/>
        <w:gridCol w:w="4528"/>
        <w:gridCol w:w="2484"/>
      </w:tblGrid>
      <w:tr w:rsidR="001C6D41" w:rsidRPr="00DA326A" w14:paraId="3F4E76AA" w14:textId="77777777" w:rsidTr="00CB1032">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F2212E" w14:textId="77777777" w:rsidR="001C6D41" w:rsidRPr="00DA326A" w:rsidRDefault="001C6D41" w:rsidP="00CB1032">
            <w:pPr>
              <w:pStyle w:val="TAH"/>
            </w:pPr>
            <w:r w:rsidRPr="00DA326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EFC884" w14:textId="77777777" w:rsidR="001C6D41" w:rsidRPr="00DA326A" w:rsidRDefault="001C6D41" w:rsidP="00CB1032">
            <w:pPr>
              <w:pStyle w:val="TAH"/>
            </w:pPr>
            <w:r w:rsidRPr="00DA326A">
              <w:t>Description</w:t>
            </w:r>
          </w:p>
        </w:tc>
        <w:tc>
          <w:tcPr>
            <w:tcW w:w="1278" w:type="pct"/>
            <w:tcBorders>
              <w:top w:val="single" w:sz="8" w:space="0" w:color="auto"/>
              <w:left w:val="nil"/>
              <w:bottom w:val="single" w:sz="8" w:space="0" w:color="auto"/>
              <w:right w:val="single" w:sz="8" w:space="0" w:color="auto"/>
            </w:tcBorders>
            <w:shd w:val="clear" w:color="auto" w:fill="C0C0C0"/>
          </w:tcPr>
          <w:p w14:paraId="40EC2B85" w14:textId="77777777" w:rsidR="001C6D41" w:rsidRPr="00DA326A" w:rsidRDefault="001C6D41" w:rsidP="00CB1032">
            <w:pPr>
              <w:pStyle w:val="TAH"/>
            </w:pPr>
            <w:r w:rsidRPr="00DA326A">
              <w:t>Applicability</w:t>
            </w:r>
          </w:p>
        </w:tc>
      </w:tr>
      <w:tr w:rsidR="001C6D41" w:rsidRPr="00DA326A" w14:paraId="6FE5C3BC"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2B406F" w14:textId="77777777" w:rsidR="001C6D41" w:rsidRPr="00A559E3" w:rsidRDefault="001C6D41" w:rsidP="00CB1032">
            <w:pPr>
              <w:pStyle w:val="TAL"/>
            </w:pPr>
            <w:r w:rsidRPr="00DA326A">
              <w:t>"</w:t>
            </w:r>
            <w:r>
              <w:t>PULL</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53B2A5" w14:textId="77777777" w:rsidR="001C6D41" w:rsidRPr="00DA326A" w:rsidRDefault="001C6D41" w:rsidP="00CB1032">
            <w:pPr>
              <w:pStyle w:val="TAL"/>
            </w:pPr>
            <w:r>
              <w:t>MBSTF Pulls objects from AF/AS</w:t>
            </w:r>
          </w:p>
        </w:tc>
        <w:tc>
          <w:tcPr>
            <w:tcW w:w="1278" w:type="pct"/>
            <w:tcBorders>
              <w:top w:val="single" w:sz="8" w:space="0" w:color="auto"/>
              <w:left w:val="nil"/>
              <w:bottom w:val="single" w:sz="8" w:space="0" w:color="auto"/>
              <w:right w:val="single" w:sz="8" w:space="0" w:color="auto"/>
            </w:tcBorders>
          </w:tcPr>
          <w:p w14:paraId="63F9595A" w14:textId="77777777" w:rsidR="001C6D41" w:rsidRPr="00DA326A" w:rsidRDefault="001C6D41" w:rsidP="00CB1032">
            <w:pPr>
              <w:pStyle w:val="TAL"/>
            </w:pPr>
          </w:p>
        </w:tc>
      </w:tr>
      <w:tr w:rsidR="001C6D41" w:rsidRPr="00DA326A" w14:paraId="3BAF9E9F"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92EEAB" w14:textId="77777777" w:rsidR="001C6D41" w:rsidRPr="00A559E3" w:rsidRDefault="001C6D41" w:rsidP="00CB1032">
            <w:pPr>
              <w:pStyle w:val="TAL"/>
            </w:pPr>
            <w:r w:rsidRPr="00A559E3">
              <w:t>"</w:t>
            </w:r>
            <w:r>
              <w:t>PUSH</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DAFB34" w14:textId="77777777" w:rsidR="001C6D41" w:rsidRPr="00DA326A" w:rsidRDefault="001C6D41" w:rsidP="00CB1032">
            <w:pPr>
              <w:pStyle w:val="TAL"/>
            </w:pPr>
            <w:r>
              <w:t>AF/AS Pushes objects into MBSTF</w:t>
            </w:r>
          </w:p>
        </w:tc>
        <w:tc>
          <w:tcPr>
            <w:tcW w:w="1278" w:type="pct"/>
            <w:tcBorders>
              <w:top w:val="single" w:sz="8" w:space="0" w:color="auto"/>
              <w:left w:val="nil"/>
              <w:bottom w:val="single" w:sz="8" w:space="0" w:color="auto"/>
              <w:right w:val="single" w:sz="8" w:space="0" w:color="auto"/>
            </w:tcBorders>
          </w:tcPr>
          <w:p w14:paraId="6AE3AEA3" w14:textId="77777777" w:rsidR="001C6D41" w:rsidRPr="00DA326A" w:rsidRDefault="001C6D41" w:rsidP="00CB1032">
            <w:pPr>
              <w:pStyle w:val="TAL"/>
            </w:pPr>
          </w:p>
        </w:tc>
      </w:tr>
    </w:tbl>
    <w:p w14:paraId="071095FE" w14:textId="77777777" w:rsidR="008A66AB" w:rsidRPr="00A559E3" w:rsidRDefault="008A66AB" w:rsidP="008A66AB"/>
    <w:p w14:paraId="509F41C1" w14:textId="77777777" w:rsidR="001C6D41" w:rsidRPr="00DA326A" w:rsidRDefault="001C6D41" w:rsidP="001C6D41">
      <w:pPr>
        <w:pStyle w:val="Heading5"/>
      </w:pPr>
      <w:bookmarkStart w:id="530" w:name="_Toc104297860"/>
      <w:bookmarkStart w:id="531" w:name="_Toc104300171"/>
      <w:bookmarkStart w:id="532" w:name="_Toc104792040"/>
      <w:r>
        <w:t>6.1.6.3.6</w:t>
      </w:r>
      <w:r w:rsidRPr="00DA326A">
        <w:tab/>
        <w:t xml:space="preserve">Enumeration: </w:t>
      </w:r>
      <w:r>
        <w:rPr>
          <w:lang w:eastAsia="zh-CN"/>
        </w:rPr>
        <w:t>PktDistributionOperatingMode</w:t>
      </w:r>
      <w:bookmarkEnd w:id="530"/>
      <w:bookmarkEnd w:id="531"/>
      <w:bookmarkEnd w:id="532"/>
    </w:p>
    <w:p w14:paraId="08AA619B" w14:textId="3827ED7E" w:rsidR="001C6D41" w:rsidRPr="00DA326A" w:rsidRDefault="001C6D41" w:rsidP="001C6D41">
      <w:r w:rsidRPr="00DA326A">
        <w:t xml:space="preserve">The enumeration </w:t>
      </w:r>
      <w:r>
        <w:rPr>
          <w:lang w:eastAsia="zh-CN"/>
        </w:rPr>
        <w:t>PktDistributionOperatingMode</w:t>
      </w:r>
      <w:r w:rsidRPr="00DA326A">
        <w:t xml:space="preserve"> </w:t>
      </w:r>
      <w:r>
        <w:t>defines the mode of data ingestion for Packet distribution method</w:t>
      </w:r>
      <w:r w:rsidRPr="00DA326A">
        <w:t xml:space="preserve">. It shall comply with the values </w:t>
      </w:r>
      <w:r>
        <w:t>defined in table</w:t>
      </w:r>
      <w:r w:rsidR="00B06061">
        <w:t> </w:t>
      </w:r>
      <w:r>
        <w:t>6.1.6.3.6</w:t>
      </w:r>
      <w:r w:rsidRPr="00DA326A">
        <w:t>-1.</w:t>
      </w:r>
    </w:p>
    <w:p w14:paraId="0B6F3EA5" w14:textId="77777777" w:rsidR="001C6D41" w:rsidRPr="00DA326A" w:rsidRDefault="001C6D41" w:rsidP="001C6D41">
      <w:pPr>
        <w:pStyle w:val="TH"/>
      </w:pPr>
      <w:r>
        <w:t>Table 6.1.6.3.6</w:t>
      </w:r>
      <w:r w:rsidRPr="00DA326A">
        <w:t xml:space="preserve">-1: Enumeration </w:t>
      </w:r>
      <w:r>
        <w:rPr>
          <w:lang w:eastAsia="zh-CN"/>
        </w:rPr>
        <w:t>PktDistributionOperatingMode</w:t>
      </w:r>
    </w:p>
    <w:tbl>
      <w:tblPr>
        <w:tblW w:w="5050" w:type="pct"/>
        <w:tblCellMar>
          <w:left w:w="0" w:type="dxa"/>
          <w:right w:w="0" w:type="dxa"/>
        </w:tblCellMar>
        <w:tblLook w:val="04A0" w:firstRow="1" w:lastRow="0" w:firstColumn="1" w:lastColumn="0" w:noHBand="0" w:noVBand="1"/>
      </w:tblPr>
      <w:tblGrid>
        <w:gridCol w:w="2705"/>
        <w:gridCol w:w="4528"/>
        <w:gridCol w:w="2484"/>
      </w:tblGrid>
      <w:tr w:rsidR="001C6D41" w:rsidRPr="00DA326A" w14:paraId="226C0C95" w14:textId="77777777" w:rsidTr="00CB1032">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C2F06C" w14:textId="77777777" w:rsidR="001C6D41" w:rsidRPr="00DA326A" w:rsidRDefault="001C6D41" w:rsidP="00CB1032">
            <w:pPr>
              <w:pStyle w:val="TAH"/>
            </w:pPr>
            <w:r w:rsidRPr="00DA326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28E26B7" w14:textId="77777777" w:rsidR="001C6D41" w:rsidRPr="00DA326A" w:rsidRDefault="001C6D41" w:rsidP="00CB1032">
            <w:pPr>
              <w:pStyle w:val="TAH"/>
            </w:pPr>
            <w:r w:rsidRPr="00DA326A">
              <w:t>Description</w:t>
            </w:r>
          </w:p>
        </w:tc>
        <w:tc>
          <w:tcPr>
            <w:tcW w:w="1278" w:type="pct"/>
            <w:tcBorders>
              <w:top w:val="single" w:sz="8" w:space="0" w:color="auto"/>
              <w:left w:val="nil"/>
              <w:bottom w:val="single" w:sz="8" w:space="0" w:color="auto"/>
              <w:right w:val="single" w:sz="8" w:space="0" w:color="auto"/>
            </w:tcBorders>
            <w:shd w:val="clear" w:color="auto" w:fill="C0C0C0"/>
          </w:tcPr>
          <w:p w14:paraId="02701F43" w14:textId="77777777" w:rsidR="001C6D41" w:rsidRPr="00DA326A" w:rsidRDefault="001C6D41" w:rsidP="00CB1032">
            <w:pPr>
              <w:pStyle w:val="TAH"/>
            </w:pPr>
            <w:r w:rsidRPr="00DA326A">
              <w:t>Applicability</w:t>
            </w:r>
          </w:p>
        </w:tc>
      </w:tr>
      <w:tr w:rsidR="001C6D41" w:rsidRPr="00DA326A" w14:paraId="188A21B2"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2B6F4C" w14:textId="77777777" w:rsidR="001C6D41" w:rsidRPr="00A559E3" w:rsidRDefault="001C6D41" w:rsidP="00CB1032">
            <w:pPr>
              <w:pStyle w:val="TAL"/>
            </w:pPr>
            <w:r w:rsidRPr="00DA326A">
              <w:t>"</w:t>
            </w:r>
            <w:r>
              <w:t>PROXY</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5985CE" w14:textId="77777777" w:rsidR="001C6D41" w:rsidRPr="00DA326A" w:rsidRDefault="001C6D41" w:rsidP="00CB1032">
            <w:pPr>
              <w:pStyle w:val="TAL"/>
            </w:pPr>
            <w:r w:rsidRPr="005F5B8C">
              <w:t>UDP packet payload of the UDP streams is opaque to the MBS Session</w:t>
            </w:r>
          </w:p>
        </w:tc>
        <w:tc>
          <w:tcPr>
            <w:tcW w:w="1278" w:type="pct"/>
            <w:tcBorders>
              <w:top w:val="single" w:sz="8" w:space="0" w:color="auto"/>
              <w:left w:val="nil"/>
              <w:bottom w:val="single" w:sz="8" w:space="0" w:color="auto"/>
              <w:right w:val="single" w:sz="8" w:space="0" w:color="auto"/>
            </w:tcBorders>
          </w:tcPr>
          <w:p w14:paraId="646F2FD0" w14:textId="77777777" w:rsidR="001C6D41" w:rsidRPr="00DA326A" w:rsidRDefault="001C6D41" w:rsidP="00CB1032">
            <w:pPr>
              <w:pStyle w:val="TAL"/>
            </w:pPr>
          </w:p>
        </w:tc>
      </w:tr>
      <w:tr w:rsidR="001C6D41" w:rsidRPr="00DA326A" w14:paraId="572BFD8B"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3B690F" w14:textId="77777777" w:rsidR="001C6D41" w:rsidRPr="00A559E3" w:rsidRDefault="001C6D41" w:rsidP="00CB1032">
            <w:pPr>
              <w:pStyle w:val="TAL"/>
            </w:pPr>
            <w:r w:rsidRPr="00A559E3">
              <w:t>"</w:t>
            </w:r>
            <w:r>
              <w:t>FORWARD_ONLY</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3A0B30" w14:textId="77777777" w:rsidR="001C6D41" w:rsidRPr="00DA326A" w:rsidRDefault="001C6D41" w:rsidP="00CB1032">
            <w:pPr>
              <w:pStyle w:val="TAL"/>
            </w:pPr>
            <w:r>
              <w:t>T</w:t>
            </w:r>
            <w:r w:rsidRPr="005F5B8C">
              <w:t>ransport protocol on top of IP is opaque to the MBS System</w:t>
            </w:r>
          </w:p>
        </w:tc>
        <w:tc>
          <w:tcPr>
            <w:tcW w:w="1278" w:type="pct"/>
            <w:tcBorders>
              <w:top w:val="single" w:sz="8" w:space="0" w:color="auto"/>
              <w:left w:val="nil"/>
              <w:bottom w:val="single" w:sz="8" w:space="0" w:color="auto"/>
              <w:right w:val="single" w:sz="8" w:space="0" w:color="auto"/>
            </w:tcBorders>
          </w:tcPr>
          <w:p w14:paraId="3DCC06C1" w14:textId="77777777" w:rsidR="001C6D41" w:rsidRPr="00DA326A" w:rsidRDefault="001C6D41" w:rsidP="00CB1032">
            <w:pPr>
              <w:pStyle w:val="TAL"/>
            </w:pPr>
          </w:p>
        </w:tc>
      </w:tr>
    </w:tbl>
    <w:p w14:paraId="2D22F626" w14:textId="77777777" w:rsidR="008A66AB" w:rsidRPr="00A559E3" w:rsidRDefault="008A66AB" w:rsidP="008A66AB"/>
    <w:p w14:paraId="24B32D75" w14:textId="77777777" w:rsidR="001C6D41" w:rsidRPr="00DA326A" w:rsidRDefault="001C6D41" w:rsidP="001C6D41">
      <w:pPr>
        <w:pStyle w:val="Heading5"/>
      </w:pPr>
      <w:bookmarkStart w:id="533" w:name="_Toc104297861"/>
      <w:bookmarkStart w:id="534" w:name="_Toc104300172"/>
      <w:bookmarkStart w:id="535" w:name="_Toc104792041"/>
      <w:r>
        <w:t>6.1.6.3.7</w:t>
      </w:r>
      <w:r w:rsidRPr="00DA326A">
        <w:tab/>
        <w:t xml:space="preserve">Enumeration: </w:t>
      </w:r>
      <w:r>
        <w:t>DistSession</w:t>
      </w:r>
      <w:r w:rsidRPr="00052626">
        <w:t>Event</w:t>
      </w:r>
      <w:r>
        <w:t>Type</w:t>
      </w:r>
      <w:bookmarkEnd w:id="533"/>
      <w:bookmarkEnd w:id="534"/>
      <w:bookmarkEnd w:id="535"/>
    </w:p>
    <w:p w14:paraId="08E3B953" w14:textId="52196560" w:rsidR="001C6D41" w:rsidRPr="00DA326A" w:rsidRDefault="001C6D41" w:rsidP="001C6D41">
      <w:r w:rsidRPr="00DA326A">
        <w:t xml:space="preserve">The enumeration </w:t>
      </w:r>
      <w:r>
        <w:t>DistSession</w:t>
      </w:r>
      <w:r w:rsidRPr="00052626">
        <w:t>Event</w:t>
      </w:r>
      <w:r>
        <w:t>Type defines the status of the MBS distribution session that NF consumer wants to subscribe to</w:t>
      </w:r>
      <w:r w:rsidRPr="00DA326A">
        <w:t xml:space="preserve">. It shall comply with the values </w:t>
      </w:r>
      <w:r>
        <w:t>defined in table</w:t>
      </w:r>
      <w:r w:rsidR="00B06061">
        <w:t> </w:t>
      </w:r>
      <w:r>
        <w:t>6.1.6.3.7</w:t>
      </w:r>
      <w:r w:rsidRPr="00DA326A">
        <w:t>-1.</w:t>
      </w:r>
    </w:p>
    <w:p w14:paraId="23495422" w14:textId="77777777" w:rsidR="001C6D41" w:rsidRPr="00DA326A" w:rsidRDefault="001C6D41" w:rsidP="001C6D41">
      <w:pPr>
        <w:pStyle w:val="TH"/>
      </w:pPr>
      <w:r>
        <w:t>Table 6.1.6.3.7</w:t>
      </w:r>
      <w:r w:rsidRPr="00DA326A">
        <w:t xml:space="preserve">-1: Enumeration </w:t>
      </w:r>
      <w:r>
        <w:t>DistSession</w:t>
      </w:r>
      <w:r w:rsidRPr="00052626">
        <w:t>Event</w:t>
      </w:r>
      <w:r>
        <w:t>Type</w:t>
      </w:r>
    </w:p>
    <w:tbl>
      <w:tblPr>
        <w:tblW w:w="5050" w:type="pct"/>
        <w:tblCellMar>
          <w:left w:w="0" w:type="dxa"/>
          <w:right w:w="0" w:type="dxa"/>
        </w:tblCellMar>
        <w:tblLook w:val="04A0" w:firstRow="1" w:lastRow="0" w:firstColumn="1" w:lastColumn="0" w:noHBand="0" w:noVBand="1"/>
      </w:tblPr>
      <w:tblGrid>
        <w:gridCol w:w="3166"/>
        <w:gridCol w:w="4299"/>
        <w:gridCol w:w="2252"/>
      </w:tblGrid>
      <w:tr w:rsidR="001C6D41" w:rsidRPr="00DA326A" w14:paraId="60CBF6FF" w14:textId="77777777" w:rsidTr="00D27ED7">
        <w:tc>
          <w:tcPr>
            <w:tcW w:w="162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F2D71EB" w14:textId="77777777" w:rsidR="001C6D41" w:rsidRPr="00DA326A" w:rsidRDefault="001C6D41" w:rsidP="00CB1032">
            <w:pPr>
              <w:pStyle w:val="TAH"/>
            </w:pPr>
            <w:r w:rsidRPr="00DA326A">
              <w:t>Enumeration value</w:t>
            </w:r>
          </w:p>
        </w:tc>
        <w:tc>
          <w:tcPr>
            <w:tcW w:w="221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782ED9" w14:textId="77777777" w:rsidR="001C6D41" w:rsidRPr="00DA326A" w:rsidRDefault="001C6D41" w:rsidP="00CB1032">
            <w:pPr>
              <w:pStyle w:val="TAH"/>
            </w:pPr>
            <w:r w:rsidRPr="00DA326A">
              <w:t>Description</w:t>
            </w:r>
          </w:p>
        </w:tc>
        <w:tc>
          <w:tcPr>
            <w:tcW w:w="1159" w:type="pct"/>
            <w:tcBorders>
              <w:top w:val="single" w:sz="8" w:space="0" w:color="auto"/>
              <w:left w:val="nil"/>
              <w:bottom w:val="single" w:sz="8" w:space="0" w:color="auto"/>
              <w:right w:val="single" w:sz="8" w:space="0" w:color="auto"/>
            </w:tcBorders>
            <w:shd w:val="clear" w:color="auto" w:fill="C0C0C0"/>
          </w:tcPr>
          <w:p w14:paraId="26A9F295" w14:textId="77777777" w:rsidR="001C6D41" w:rsidRPr="00DA326A" w:rsidRDefault="001C6D41" w:rsidP="00CB1032">
            <w:pPr>
              <w:pStyle w:val="TAH"/>
            </w:pPr>
            <w:r w:rsidRPr="00DA326A">
              <w:t>Applicability</w:t>
            </w:r>
          </w:p>
        </w:tc>
      </w:tr>
      <w:tr w:rsidR="001C6D41" w:rsidRPr="00DA326A" w14:paraId="1B267DD0" w14:textId="77777777" w:rsidTr="00D27ED7">
        <w:tc>
          <w:tcPr>
            <w:tcW w:w="16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CF8FAC" w14:textId="77777777" w:rsidR="001C6D41" w:rsidRPr="00A559E3" w:rsidRDefault="001C6D41" w:rsidP="00CB1032">
            <w:pPr>
              <w:pStyle w:val="TAL"/>
            </w:pPr>
            <w:r w:rsidRPr="00DA326A">
              <w:t>"</w:t>
            </w:r>
            <w:r>
              <w:t>DATA_INGEST_FAILURE</w:t>
            </w:r>
            <w:r w:rsidRPr="00DA326A">
              <w:t>"</w:t>
            </w:r>
          </w:p>
        </w:tc>
        <w:tc>
          <w:tcPr>
            <w:tcW w:w="221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C776B4" w14:textId="77777777" w:rsidR="001C6D41" w:rsidRPr="00DA326A" w:rsidRDefault="001C6D41" w:rsidP="00CB1032">
            <w:pPr>
              <w:pStyle w:val="TAL"/>
            </w:pPr>
            <w:r>
              <w:t>MBSTF failed to ingest data from AF/AS</w:t>
            </w:r>
          </w:p>
        </w:tc>
        <w:tc>
          <w:tcPr>
            <w:tcW w:w="1159" w:type="pct"/>
            <w:tcBorders>
              <w:top w:val="single" w:sz="8" w:space="0" w:color="auto"/>
              <w:left w:val="nil"/>
              <w:bottom w:val="single" w:sz="8" w:space="0" w:color="auto"/>
              <w:right w:val="single" w:sz="8" w:space="0" w:color="auto"/>
            </w:tcBorders>
          </w:tcPr>
          <w:p w14:paraId="63219A3A" w14:textId="77777777" w:rsidR="001C6D41" w:rsidRPr="00DA326A" w:rsidRDefault="001C6D41" w:rsidP="00CB1032">
            <w:pPr>
              <w:pStyle w:val="TAL"/>
            </w:pPr>
          </w:p>
        </w:tc>
      </w:tr>
      <w:tr w:rsidR="001C6D41" w:rsidRPr="00DA326A" w14:paraId="002C205A" w14:textId="77777777" w:rsidTr="00D27ED7">
        <w:tc>
          <w:tcPr>
            <w:tcW w:w="16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B546C4" w14:textId="77777777" w:rsidR="001C6D41" w:rsidRPr="00A559E3" w:rsidRDefault="001C6D41" w:rsidP="00CB1032">
            <w:pPr>
              <w:pStyle w:val="TAL"/>
            </w:pPr>
            <w:r w:rsidRPr="00A559E3">
              <w:t>"</w:t>
            </w:r>
            <w:r>
              <w:t>SESSION_TERMINATED</w:t>
            </w:r>
            <w:r w:rsidRPr="00DA326A">
              <w:t>"</w:t>
            </w:r>
          </w:p>
        </w:tc>
        <w:tc>
          <w:tcPr>
            <w:tcW w:w="221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689B80" w14:textId="77777777" w:rsidR="001C6D41" w:rsidRPr="00DA326A" w:rsidRDefault="001C6D41" w:rsidP="00CB1032">
            <w:pPr>
              <w:pStyle w:val="TAL"/>
            </w:pPr>
            <w:r>
              <w:t>Session released in MBSTF</w:t>
            </w:r>
          </w:p>
        </w:tc>
        <w:tc>
          <w:tcPr>
            <w:tcW w:w="1159" w:type="pct"/>
            <w:tcBorders>
              <w:top w:val="single" w:sz="8" w:space="0" w:color="auto"/>
              <w:left w:val="nil"/>
              <w:bottom w:val="single" w:sz="8" w:space="0" w:color="auto"/>
              <w:right w:val="single" w:sz="8" w:space="0" w:color="auto"/>
            </w:tcBorders>
          </w:tcPr>
          <w:p w14:paraId="77227695" w14:textId="77777777" w:rsidR="001C6D41" w:rsidRPr="00DA326A" w:rsidRDefault="001C6D41" w:rsidP="00CB1032">
            <w:pPr>
              <w:pStyle w:val="TAL"/>
            </w:pPr>
          </w:p>
        </w:tc>
      </w:tr>
      <w:tr w:rsidR="001C6D41" w:rsidRPr="00DA326A" w14:paraId="4873E7FB" w14:textId="77777777" w:rsidTr="00D27ED7">
        <w:tc>
          <w:tcPr>
            <w:tcW w:w="16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E1D7AA" w14:textId="77777777" w:rsidR="001C6D41" w:rsidRPr="00A559E3" w:rsidRDefault="001C6D41" w:rsidP="00CB1032">
            <w:pPr>
              <w:pStyle w:val="TAL"/>
            </w:pPr>
            <w:r w:rsidRPr="00A559E3">
              <w:t>"</w:t>
            </w:r>
            <w:r>
              <w:t>DELIVERY_STARTED_VIA_NMB9</w:t>
            </w:r>
            <w:r w:rsidRPr="00DA326A">
              <w:t>"</w:t>
            </w:r>
          </w:p>
        </w:tc>
        <w:tc>
          <w:tcPr>
            <w:tcW w:w="221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1B6CB9" w14:textId="77777777" w:rsidR="001C6D41" w:rsidRPr="00DA326A" w:rsidRDefault="001C6D41" w:rsidP="00CB1032">
            <w:pPr>
              <w:pStyle w:val="TAL"/>
            </w:pPr>
            <w:r>
              <w:t>Delivery started towards MB-UPF</w:t>
            </w:r>
          </w:p>
        </w:tc>
        <w:tc>
          <w:tcPr>
            <w:tcW w:w="1159" w:type="pct"/>
            <w:tcBorders>
              <w:top w:val="single" w:sz="8" w:space="0" w:color="auto"/>
              <w:left w:val="nil"/>
              <w:bottom w:val="single" w:sz="8" w:space="0" w:color="auto"/>
              <w:right w:val="single" w:sz="8" w:space="0" w:color="auto"/>
            </w:tcBorders>
          </w:tcPr>
          <w:p w14:paraId="2D26E6E0" w14:textId="77777777" w:rsidR="001C6D41" w:rsidRPr="00DA326A" w:rsidRDefault="001C6D41" w:rsidP="00CB1032">
            <w:pPr>
              <w:pStyle w:val="TAL"/>
            </w:pPr>
          </w:p>
        </w:tc>
      </w:tr>
      <w:tr w:rsidR="00D27ED7" w:rsidRPr="00DA326A" w14:paraId="614CA10D" w14:textId="77777777" w:rsidTr="00D27ED7">
        <w:tc>
          <w:tcPr>
            <w:tcW w:w="16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58D4E4" w14:textId="6626F2D8" w:rsidR="00D27ED7" w:rsidRPr="00A559E3" w:rsidRDefault="00D27ED7" w:rsidP="00D27ED7">
            <w:pPr>
              <w:pStyle w:val="TAL"/>
            </w:pPr>
            <w:r>
              <w:t>"MTK_UPDATE"</w:t>
            </w:r>
          </w:p>
        </w:tc>
        <w:tc>
          <w:tcPr>
            <w:tcW w:w="221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EC1C99" w14:textId="7F3F2706" w:rsidR="00D27ED7" w:rsidRDefault="00D27ED7" w:rsidP="00D27ED7">
            <w:pPr>
              <w:pStyle w:val="TAL"/>
            </w:pPr>
            <w:r w:rsidRPr="00052626">
              <w:t xml:space="preserve">Subscription to be notified about the </w:t>
            </w:r>
            <w:r>
              <w:t>updated</w:t>
            </w:r>
            <w:r w:rsidRPr="00052626">
              <w:t xml:space="preserve"> </w:t>
            </w:r>
            <w:r>
              <w:t>Security Context</w:t>
            </w:r>
            <w:r w:rsidRPr="00052626">
              <w:t xml:space="preserve"> information </w:t>
            </w:r>
            <w:r w:rsidRPr="00895C54">
              <w:t>if the MBSTF generated a new MBS Traffic Key (MTK)</w:t>
            </w:r>
          </w:p>
        </w:tc>
        <w:tc>
          <w:tcPr>
            <w:tcW w:w="1159" w:type="pct"/>
            <w:tcBorders>
              <w:top w:val="single" w:sz="8" w:space="0" w:color="auto"/>
              <w:left w:val="nil"/>
              <w:bottom w:val="single" w:sz="8" w:space="0" w:color="auto"/>
              <w:right w:val="single" w:sz="8" w:space="0" w:color="auto"/>
            </w:tcBorders>
          </w:tcPr>
          <w:p w14:paraId="1911F765" w14:textId="77777777" w:rsidR="00D27ED7" w:rsidRPr="00DA326A" w:rsidRDefault="00D27ED7" w:rsidP="00D27ED7">
            <w:pPr>
              <w:pStyle w:val="TAL"/>
            </w:pPr>
          </w:p>
        </w:tc>
      </w:tr>
      <w:tr w:rsidR="00D27ED7" w:rsidRPr="00DA326A" w14:paraId="6340F4BF" w14:textId="77777777" w:rsidTr="00D27ED7">
        <w:tc>
          <w:tcPr>
            <w:tcW w:w="16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C2484B" w14:textId="34C91A39" w:rsidR="00D27ED7" w:rsidRPr="00A559E3" w:rsidRDefault="00D27ED7" w:rsidP="00D27ED7">
            <w:pPr>
              <w:pStyle w:val="TAL"/>
            </w:pPr>
            <w:r>
              <w:t>"MSK_REQUEST"</w:t>
            </w:r>
          </w:p>
        </w:tc>
        <w:tc>
          <w:tcPr>
            <w:tcW w:w="221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5C6B37" w14:textId="21FFDF17" w:rsidR="00D27ED7" w:rsidRDefault="00D27ED7" w:rsidP="00D27ED7">
            <w:pPr>
              <w:pStyle w:val="TAL"/>
            </w:pPr>
            <w:r w:rsidRPr="00052626">
              <w:t xml:space="preserve">Subscription to be notified about </w:t>
            </w:r>
            <w:r>
              <w:t>request for new MSK due to, e.g., key lifetime expiry.</w:t>
            </w:r>
          </w:p>
        </w:tc>
        <w:tc>
          <w:tcPr>
            <w:tcW w:w="1159" w:type="pct"/>
            <w:tcBorders>
              <w:top w:val="single" w:sz="8" w:space="0" w:color="auto"/>
              <w:left w:val="nil"/>
              <w:bottom w:val="single" w:sz="8" w:space="0" w:color="auto"/>
              <w:right w:val="single" w:sz="8" w:space="0" w:color="auto"/>
            </w:tcBorders>
          </w:tcPr>
          <w:p w14:paraId="038A147F" w14:textId="77777777" w:rsidR="00D27ED7" w:rsidRPr="00DA326A" w:rsidRDefault="00D27ED7" w:rsidP="00D27ED7">
            <w:pPr>
              <w:pStyle w:val="TAL"/>
            </w:pPr>
          </w:p>
        </w:tc>
      </w:tr>
    </w:tbl>
    <w:p w14:paraId="77C69CBB" w14:textId="77777777" w:rsidR="008A66AB" w:rsidRPr="00A559E3" w:rsidRDefault="008A66AB" w:rsidP="008A66AB"/>
    <w:p w14:paraId="0A40107B" w14:textId="2F4D62C0" w:rsidR="001C6D41" w:rsidRDefault="001C6D41" w:rsidP="00BD126B">
      <w:pPr>
        <w:pStyle w:val="EditorsNote"/>
      </w:pPr>
      <w:r>
        <w:t>Editor's Note:</w:t>
      </w:r>
      <w:r>
        <w:tab/>
        <w:t>Whether additional event enumerations need to be defined is FFS.</w:t>
      </w:r>
    </w:p>
    <w:p w14:paraId="46D22CED" w14:textId="0FCBAA88" w:rsidR="005C5E1E" w:rsidRDefault="005C5E1E" w:rsidP="00BD126B">
      <w:pPr>
        <w:pStyle w:val="EditorsNote"/>
      </w:pPr>
    </w:p>
    <w:p w14:paraId="6C4CA754" w14:textId="4AAD8C6B" w:rsidR="005C5E1E" w:rsidRPr="00DA326A" w:rsidRDefault="005C5E1E" w:rsidP="005C5E1E">
      <w:pPr>
        <w:pStyle w:val="Heading5"/>
      </w:pPr>
      <w:bookmarkStart w:id="536" w:name="_Toc104297862"/>
      <w:bookmarkStart w:id="537" w:name="_Toc104300173"/>
      <w:bookmarkStart w:id="538" w:name="_Toc104792042"/>
      <w:r>
        <w:t>6.1.6.3.8</w:t>
      </w:r>
      <w:r w:rsidRPr="00DA326A">
        <w:tab/>
        <w:t xml:space="preserve">Enumeration: </w:t>
      </w:r>
      <w:r>
        <w:t>PktIngestMethod</w:t>
      </w:r>
      <w:bookmarkEnd w:id="536"/>
      <w:bookmarkEnd w:id="537"/>
      <w:bookmarkEnd w:id="538"/>
    </w:p>
    <w:p w14:paraId="53BC4158" w14:textId="2FF891F1" w:rsidR="005C5E1E" w:rsidRPr="00DA326A" w:rsidRDefault="005C5E1E" w:rsidP="005C5E1E">
      <w:r w:rsidRPr="00DA326A">
        <w:t xml:space="preserve">The enumeration </w:t>
      </w:r>
      <w:r>
        <w:t>PktIngestMethod defines the mode of data ingestion for Packet distribution method</w:t>
      </w:r>
      <w:r w:rsidRPr="00DA326A">
        <w:t xml:space="preserve">. It shall comply with the values </w:t>
      </w:r>
      <w:r>
        <w:t>defined in table 6.1.6.3.8</w:t>
      </w:r>
      <w:r w:rsidRPr="00DA326A">
        <w:t>-1.</w:t>
      </w:r>
    </w:p>
    <w:p w14:paraId="7823A24F" w14:textId="7DD26F05" w:rsidR="005C5E1E" w:rsidRPr="00DA326A" w:rsidRDefault="005C5E1E" w:rsidP="005C5E1E">
      <w:pPr>
        <w:pStyle w:val="TH"/>
      </w:pPr>
      <w:r>
        <w:t>Table 6.1.6.3.8</w:t>
      </w:r>
      <w:r w:rsidRPr="00DA326A">
        <w:t xml:space="preserve">-1: Enumeration </w:t>
      </w:r>
      <w:r>
        <w:t>PktIngestMethod</w:t>
      </w:r>
    </w:p>
    <w:tbl>
      <w:tblPr>
        <w:tblW w:w="5050" w:type="pct"/>
        <w:tblCellMar>
          <w:left w:w="0" w:type="dxa"/>
          <w:right w:w="0" w:type="dxa"/>
        </w:tblCellMar>
        <w:tblLook w:val="04A0" w:firstRow="1" w:lastRow="0" w:firstColumn="1" w:lastColumn="0" w:noHBand="0" w:noVBand="1"/>
      </w:tblPr>
      <w:tblGrid>
        <w:gridCol w:w="2705"/>
        <w:gridCol w:w="4528"/>
        <w:gridCol w:w="2484"/>
      </w:tblGrid>
      <w:tr w:rsidR="005C5E1E" w:rsidRPr="00DA326A" w14:paraId="05C72057" w14:textId="77777777" w:rsidTr="00CA557D">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A16ACA2" w14:textId="77777777" w:rsidR="005C5E1E" w:rsidRPr="00DA326A" w:rsidRDefault="005C5E1E" w:rsidP="00CA557D">
            <w:pPr>
              <w:pStyle w:val="TAH"/>
            </w:pPr>
            <w:r w:rsidRPr="00DA326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2E9871D" w14:textId="77777777" w:rsidR="005C5E1E" w:rsidRPr="00DA326A" w:rsidRDefault="005C5E1E" w:rsidP="00CA557D">
            <w:pPr>
              <w:pStyle w:val="TAH"/>
            </w:pPr>
            <w:r w:rsidRPr="00DA326A">
              <w:t>Description</w:t>
            </w:r>
          </w:p>
        </w:tc>
        <w:tc>
          <w:tcPr>
            <w:tcW w:w="1278" w:type="pct"/>
            <w:tcBorders>
              <w:top w:val="single" w:sz="8" w:space="0" w:color="auto"/>
              <w:left w:val="nil"/>
              <w:bottom w:val="single" w:sz="8" w:space="0" w:color="auto"/>
              <w:right w:val="single" w:sz="8" w:space="0" w:color="auto"/>
            </w:tcBorders>
            <w:shd w:val="clear" w:color="auto" w:fill="C0C0C0"/>
          </w:tcPr>
          <w:p w14:paraId="73F12937" w14:textId="77777777" w:rsidR="005C5E1E" w:rsidRPr="00DA326A" w:rsidRDefault="005C5E1E" w:rsidP="00CA557D">
            <w:pPr>
              <w:pStyle w:val="TAH"/>
            </w:pPr>
            <w:r w:rsidRPr="00DA326A">
              <w:t>Applicability</w:t>
            </w:r>
          </w:p>
        </w:tc>
      </w:tr>
      <w:tr w:rsidR="005C5E1E" w:rsidRPr="00DA326A" w14:paraId="63DC493F" w14:textId="77777777" w:rsidTr="00CA557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3058BC" w14:textId="77777777" w:rsidR="005C5E1E" w:rsidRPr="00A559E3" w:rsidRDefault="005C5E1E" w:rsidP="00CA557D">
            <w:pPr>
              <w:pStyle w:val="TAL"/>
            </w:pPr>
            <w:r w:rsidRPr="00DA326A">
              <w:t>"</w:t>
            </w:r>
            <w:r>
              <w:t>MULTICAST</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C907CE" w14:textId="77777777" w:rsidR="005C5E1E" w:rsidRPr="00DA326A" w:rsidRDefault="005C5E1E" w:rsidP="00CA557D">
            <w:pPr>
              <w:pStyle w:val="TAL"/>
            </w:pPr>
            <w:r>
              <w:t>Multicast Ingest Mode</w:t>
            </w:r>
          </w:p>
        </w:tc>
        <w:tc>
          <w:tcPr>
            <w:tcW w:w="1278" w:type="pct"/>
            <w:tcBorders>
              <w:top w:val="single" w:sz="8" w:space="0" w:color="auto"/>
              <w:left w:val="nil"/>
              <w:bottom w:val="single" w:sz="8" w:space="0" w:color="auto"/>
              <w:right w:val="single" w:sz="8" w:space="0" w:color="auto"/>
            </w:tcBorders>
          </w:tcPr>
          <w:p w14:paraId="2B3D25B5" w14:textId="77777777" w:rsidR="005C5E1E" w:rsidRPr="00DA326A" w:rsidRDefault="005C5E1E" w:rsidP="00CA557D">
            <w:pPr>
              <w:pStyle w:val="TAL"/>
            </w:pPr>
          </w:p>
        </w:tc>
      </w:tr>
      <w:tr w:rsidR="005C5E1E" w:rsidRPr="00DA326A" w14:paraId="2F941D97" w14:textId="77777777" w:rsidTr="00CA557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F2F472" w14:textId="77777777" w:rsidR="005C5E1E" w:rsidRPr="00A559E3" w:rsidRDefault="005C5E1E" w:rsidP="00CA557D">
            <w:pPr>
              <w:pStyle w:val="TAL"/>
            </w:pPr>
            <w:r w:rsidRPr="00A559E3">
              <w:t>"</w:t>
            </w:r>
            <w:r>
              <w:t>UNICAST</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9864DF" w14:textId="77777777" w:rsidR="005C5E1E" w:rsidRPr="00DA326A" w:rsidRDefault="005C5E1E" w:rsidP="00CA557D">
            <w:pPr>
              <w:pStyle w:val="TAL"/>
            </w:pPr>
            <w:r>
              <w:t>Unicast Ingest Mode</w:t>
            </w:r>
          </w:p>
        </w:tc>
        <w:tc>
          <w:tcPr>
            <w:tcW w:w="1278" w:type="pct"/>
            <w:tcBorders>
              <w:top w:val="single" w:sz="8" w:space="0" w:color="auto"/>
              <w:left w:val="nil"/>
              <w:bottom w:val="single" w:sz="8" w:space="0" w:color="auto"/>
              <w:right w:val="single" w:sz="8" w:space="0" w:color="auto"/>
            </w:tcBorders>
          </w:tcPr>
          <w:p w14:paraId="3C62A657" w14:textId="77777777" w:rsidR="005C5E1E" w:rsidRPr="00DA326A" w:rsidRDefault="005C5E1E" w:rsidP="00CA557D">
            <w:pPr>
              <w:pStyle w:val="TAL"/>
            </w:pPr>
          </w:p>
        </w:tc>
      </w:tr>
    </w:tbl>
    <w:p w14:paraId="1359EF76" w14:textId="6981960E" w:rsidR="005C5E1E" w:rsidRDefault="005C5E1E" w:rsidP="00BD126B">
      <w:pPr>
        <w:pStyle w:val="EditorsNote"/>
        <w:rPr>
          <w:rFonts w:eastAsia="SimSun"/>
        </w:rPr>
      </w:pPr>
    </w:p>
    <w:p w14:paraId="177DABD9" w14:textId="2F5C7096" w:rsidR="00682ECA" w:rsidRPr="00DA326A" w:rsidRDefault="00682ECA" w:rsidP="00682ECA">
      <w:pPr>
        <w:pStyle w:val="Heading5"/>
      </w:pPr>
      <w:bookmarkStart w:id="539" w:name="_Toc104297863"/>
      <w:bookmarkStart w:id="540" w:name="_Toc104300174"/>
      <w:bookmarkStart w:id="541" w:name="_Toc104792043"/>
      <w:r>
        <w:t>6.1.6.3.9</w:t>
      </w:r>
      <w:r w:rsidRPr="00DA326A">
        <w:tab/>
        <w:t xml:space="preserve">Enumeration: </w:t>
      </w:r>
      <w:r>
        <w:t>ObjPullFreq</w:t>
      </w:r>
      <w:bookmarkEnd w:id="539"/>
      <w:bookmarkEnd w:id="540"/>
      <w:bookmarkEnd w:id="541"/>
    </w:p>
    <w:p w14:paraId="4B3660D3" w14:textId="14BC7A3C" w:rsidR="00682ECA" w:rsidRPr="00DA326A" w:rsidRDefault="00682ECA" w:rsidP="00682ECA">
      <w:r w:rsidRPr="00DA326A">
        <w:t xml:space="preserve">The enumeration </w:t>
      </w:r>
      <w:r>
        <w:t>ObjPullFreq i</w:t>
      </w:r>
      <w:r w:rsidRPr="005F5B8C">
        <w:t xml:space="preserve">ndicates whether the objects(s) are to be </w:t>
      </w:r>
      <w:r>
        <w:t>pulled once from the MBS Application Provider at the start of each active period of the corresponding MBS User Data Ingest Session, or whether the MBSTF is required to check their validity periodically, for example once per rotation of an object carousel</w:t>
      </w:r>
      <w:r w:rsidRPr="00DA326A">
        <w:t xml:space="preserve">. It shall comply with the values </w:t>
      </w:r>
      <w:r>
        <w:t>defined in table 6.1.6.3.9</w:t>
      </w:r>
      <w:r w:rsidRPr="00DA326A">
        <w:t>-1.</w:t>
      </w:r>
    </w:p>
    <w:p w14:paraId="002D52F3" w14:textId="3D67B5E6" w:rsidR="00682ECA" w:rsidRPr="00DA326A" w:rsidRDefault="00682ECA" w:rsidP="00682ECA">
      <w:pPr>
        <w:pStyle w:val="TH"/>
      </w:pPr>
      <w:r>
        <w:lastRenderedPageBreak/>
        <w:t>Table 6.1.6.3.9</w:t>
      </w:r>
      <w:r w:rsidRPr="00DA326A">
        <w:t xml:space="preserve">-1: Enumeration </w:t>
      </w:r>
      <w:r w:rsidRPr="006376E6">
        <w:t>ObjPullFreq</w:t>
      </w:r>
    </w:p>
    <w:tbl>
      <w:tblPr>
        <w:tblW w:w="5050" w:type="pct"/>
        <w:tblCellMar>
          <w:left w:w="0" w:type="dxa"/>
          <w:right w:w="0" w:type="dxa"/>
        </w:tblCellMar>
        <w:tblLook w:val="04A0" w:firstRow="1" w:lastRow="0" w:firstColumn="1" w:lastColumn="0" w:noHBand="0" w:noVBand="1"/>
      </w:tblPr>
      <w:tblGrid>
        <w:gridCol w:w="2705"/>
        <w:gridCol w:w="4528"/>
        <w:gridCol w:w="2484"/>
      </w:tblGrid>
      <w:tr w:rsidR="00682ECA" w:rsidRPr="00DA326A" w14:paraId="3A5DE56E" w14:textId="77777777" w:rsidTr="00677725">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5D3F503" w14:textId="77777777" w:rsidR="00682ECA" w:rsidRPr="00DA326A" w:rsidRDefault="00682ECA" w:rsidP="00677725">
            <w:pPr>
              <w:pStyle w:val="TAH"/>
            </w:pPr>
            <w:r w:rsidRPr="00DA326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6B71E6" w14:textId="77777777" w:rsidR="00682ECA" w:rsidRPr="00DA326A" w:rsidRDefault="00682ECA" w:rsidP="00677725">
            <w:pPr>
              <w:pStyle w:val="TAH"/>
            </w:pPr>
            <w:r w:rsidRPr="00DA326A">
              <w:t>Description</w:t>
            </w:r>
          </w:p>
        </w:tc>
        <w:tc>
          <w:tcPr>
            <w:tcW w:w="1278" w:type="pct"/>
            <w:tcBorders>
              <w:top w:val="single" w:sz="8" w:space="0" w:color="auto"/>
              <w:left w:val="nil"/>
              <w:bottom w:val="single" w:sz="8" w:space="0" w:color="auto"/>
              <w:right w:val="single" w:sz="8" w:space="0" w:color="auto"/>
            </w:tcBorders>
            <w:shd w:val="clear" w:color="auto" w:fill="C0C0C0"/>
          </w:tcPr>
          <w:p w14:paraId="27FD4572" w14:textId="77777777" w:rsidR="00682ECA" w:rsidRPr="00DA326A" w:rsidRDefault="00682ECA" w:rsidP="00677725">
            <w:pPr>
              <w:pStyle w:val="TAH"/>
            </w:pPr>
            <w:r w:rsidRPr="00DA326A">
              <w:t>Applicability</w:t>
            </w:r>
          </w:p>
        </w:tc>
      </w:tr>
      <w:tr w:rsidR="00682ECA" w:rsidRPr="00DA326A" w14:paraId="14DF7CAB" w14:textId="77777777" w:rsidTr="0067772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377D96" w14:textId="77777777" w:rsidR="00682ECA" w:rsidRPr="00A559E3" w:rsidRDefault="00682ECA" w:rsidP="00677725">
            <w:pPr>
              <w:pStyle w:val="TAL"/>
            </w:pPr>
            <w:r w:rsidRPr="00DA326A">
              <w:t>"</w:t>
            </w:r>
            <w:r>
              <w:t>ONCE</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D9A80D" w14:textId="77777777" w:rsidR="00682ECA" w:rsidRPr="00DA326A" w:rsidRDefault="00682ECA" w:rsidP="00677725">
            <w:pPr>
              <w:pStyle w:val="TAL"/>
            </w:pPr>
            <w:r>
              <w:t>MBSTF Pulls objects once at the start of active period</w:t>
            </w:r>
          </w:p>
        </w:tc>
        <w:tc>
          <w:tcPr>
            <w:tcW w:w="1278" w:type="pct"/>
            <w:tcBorders>
              <w:top w:val="single" w:sz="8" w:space="0" w:color="auto"/>
              <w:left w:val="nil"/>
              <w:bottom w:val="single" w:sz="8" w:space="0" w:color="auto"/>
              <w:right w:val="single" w:sz="8" w:space="0" w:color="auto"/>
            </w:tcBorders>
          </w:tcPr>
          <w:p w14:paraId="0F10DC48" w14:textId="77777777" w:rsidR="00682ECA" w:rsidRPr="00DA326A" w:rsidRDefault="00682ECA" w:rsidP="00677725">
            <w:pPr>
              <w:pStyle w:val="TAL"/>
            </w:pPr>
          </w:p>
        </w:tc>
      </w:tr>
      <w:tr w:rsidR="00682ECA" w:rsidRPr="00DA326A" w14:paraId="570F69AE" w14:textId="77777777" w:rsidTr="0067772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BE5CAC" w14:textId="77777777" w:rsidR="00682ECA" w:rsidRPr="00A559E3" w:rsidRDefault="00682ECA" w:rsidP="00677725">
            <w:pPr>
              <w:pStyle w:val="TAL"/>
            </w:pPr>
            <w:r w:rsidRPr="00A559E3">
              <w:t>"</w:t>
            </w:r>
            <w:r>
              <w:t>PERIODIC</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F6274D" w14:textId="77777777" w:rsidR="00682ECA" w:rsidRPr="00DA326A" w:rsidRDefault="00682ECA" w:rsidP="00677725">
            <w:pPr>
              <w:pStyle w:val="TAL"/>
            </w:pPr>
            <w:r>
              <w:t>MBSTF checks validity of pulled objects periodically and pulls again if needed</w:t>
            </w:r>
          </w:p>
        </w:tc>
        <w:tc>
          <w:tcPr>
            <w:tcW w:w="1278" w:type="pct"/>
            <w:tcBorders>
              <w:top w:val="single" w:sz="8" w:space="0" w:color="auto"/>
              <w:left w:val="nil"/>
              <w:bottom w:val="single" w:sz="8" w:space="0" w:color="auto"/>
              <w:right w:val="single" w:sz="8" w:space="0" w:color="auto"/>
            </w:tcBorders>
          </w:tcPr>
          <w:p w14:paraId="374E6F45" w14:textId="77777777" w:rsidR="00682ECA" w:rsidRPr="00DA326A" w:rsidRDefault="00682ECA" w:rsidP="00677725">
            <w:pPr>
              <w:pStyle w:val="TAL"/>
            </w:pPr>
          </w:p>
        </w:tc>
      </w:tr>
    </w:tbl>
    <w:p w14:paraId="2B66799E" w14:textId="77777777" w:rsidR="00682ECA" w:rsidRPr="00BD126B" w:rsidRDefault="00682ECA" w:rsidP="00BD126B">
      <w:pPr>
        <w:pStyle w:val="EditorsNote"/>
        <w:rPr>
          <w:rFonts w:eastAsia="SimSun"/>
        </w:rPr>
      </w:pPr>
    </w:p>
    <w:p w14:paraId="78752715" w14:textId="77777777" w:rsidR="008A6D4A" w:rsidRDefault="008A6D4A" w:rsidP="007A4424">
      <w:pPr>
        <w:pStyle w:val="Heading4"/>
        <w:rPr>
          <w:lang w:val="en-US"/>
        </w:rPr>
      </w:pPr>
      <w:bookmarkStart w:id="542" w:name="_Toc510696643"/>
      <w:bookmarkStart w:id="543" w:name="_Toc35971438"/>
      <w:bookmarkStart w:id="544" w:name="_Toc98500924"/>
      <w:bookmarkStart w:id="545" w:name="_Toc104297864"/>
      <w:bookmarkStart w:id="546" w:name="_Toc104300175"/>
      <w:bookmarkStart w:id="547" w:name="_Toc104792044"/>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42"/>
      <w:bookmarkEnd w:id="543"/>
      <w:bookmarkEnd w:id="544"/>
      <w:bookmarkEnd w:id="545"/>
      <w:bookmarkEnd w:id="546"/>
      <w:bookmarkEnd w:id="547"/>
    </w:p>
    <w:p w14:paraId="6747C9A0" w14:textId="05209777" w:rsidR="001C6D41" w:rsidRPr="00BD126B" w:rsidRDefault="001C6D41" w:rsidP="008A6D4A">
      <w:pPr>
        <w:pStyle w:val="Guidance"/>
        <w:rPr>
          <w:i w:val="0"/>
          <w:color w:val="auto"/>
        </w:rPr>
      </w:pPr>
      <w:r w:rsidRPr="00BD126B">
        <w:rPr>
          <w:i w:val="0"/>
          <w:color w:val="auto"/>
        </w:rPr>
        <w:t>None</w:t>
      </w:r>
    </w:p>
    <w:p w14:paraId="36A9FEF4" w14:textId="77777777" w:rsidR="008A6D4A" w:rsidRDefault="008A6D4A" w:rsidP="007A4424">
      <w:pPr>
        <w:pStyle w:val="Heading4"/>
      </w:pPr>
      <w:bookmarkStart w:id="548" w:name="_Toc510696646"/>
      <w:bookmarkStart w:id="549" w:name="_Toc35971441"/>
      <w:bookmarkStart w:id="550" w:name="_Toc98500927"/>
      <w:bookmarkStart w:id="551" w:name="_Toc104297865"/>
      <w:bookmarkStart w:id="552" w:name="_Toc104300176"/>
      <w:bookmarkStart w:id="553" w:name="_Toc104792045"/>
      <w:r>
        <w:t>6.1.6.5</w:t>
      </w:r>
      <w:r>
        <w:tab/>
        <w:t>Binary data</w:t>
      </w:r>
      <w:bookmarkEnd w:id="548"/>
      <w:bookmarkEnd w:id="549"/>
      <w:bookmarkEnd w:id="550"/>
      <w:bookmarkEnd w:id="551"/>
      <w:bookmarkEnd w:id="552"/>
      <w:bookmarkEnd w:id="553"/>
    </w:p>
    <w:p w14:paraId="7AB7FD20" w14:textId="1D3FA6BE" w:rsidR="001C6D41" w:rsidRPr="00BD126B" w:rsidRDefault="001C6D41" w:rsidP="00BD126B">
      <w:r w:rsidRPr="00BD126B">
        <w:t>None</w:t>
      </w:r>
    </w:p>
    <w:p w14:paraId="04FC5104" w14:textId="77777777" w:rsidR="008A6D4A" w:rsidRDefault="008A6D4A" w:rsidP="007A4424">
      <w:pPr>
        <w:pStyle w:val="Heading3"/>
      </w:pPr>
      <w:bookmarkStart w:id="554" w:name="_Toc510696647"/>
      <w:bookmarkStart w:id="555" w:name="_Toc35971443"/>
      <w:bookmarkStart w:id="556" w:name="_Toc98500930"/>
      <w:bookmarkStart w:id="557" w:name="_Toc104297866"/>
      <w:bookmarkStart w:id="558" w:name="_Toc104300177"/>
      <w:bookmarkStart w:id="559" w:name="_Toc104792046"/>
      <w:r>
        <w:t>6.1.7</w:t>
      </w:r>
      <w:r>
        <w:tab/>
        <w:t>Error Handling</w:t>
      </w:r>
      <w:bookmarkEnd w:id="554"/>
      <w:bookmarkEnd w:id="555"/>
      <w:bookmarkEnd w:id="556"/>
      <w:bookmarkEnd w:id="557"/>
      <w:bookmarkEnd w:id="558"/>
      <w:bookmarkEnd w:id="559"/>
    </w:p>
    <w:p w14:paraId="07F0DFC0" w14:textId="3E631395" w:rsidR="008A6D4A" w:rsidRPr="00971458" w:rsidRDefault="008A6D4A" w:rsidP="007A4424">
      <w:pPr>
        <w:pStyle w:val="Heading4"/>
      </w:pPr>
      <w:bookmarkStart w:id="560" w:name="_Toc35971444"/>
      <w:bookmarkStart w:id="561" w:name="_Toc98500931"/>
      <w:bookmarkStart w:id="562" w:name="_Toc104297867"/>
      <w:bookmarkStart w:id="563" w:name="_Toc104300178"/>
      <w:bookmarkStart w:id="564" w:name="_Toc104792047"/>
      <w:r w:rsidRPr="00971458">
        <w:t>6.1.7.1</w:t>
      </w:r>
      <w:r w:rsidRPr="00971458">
        <w:tab/>
        <w:t>General</w:t>
      </w:r>
      <w:bookmarkEnd w:id="560"/>
      <w:bookmarkEnd w:id="561"/>
      <w:bookmarkEnd w:id="562"/>
      <w:bookmarkEnd w:id="563"/>
      <w:bookmarkEnd w:id="564"/>
    </w:p>
    <w:p w14:paraId="3EC48119" w14:textId="45E64F36" w:rsidR="008A6D4A" w:rsidRDefault="008A6D4A" w:rsidP="008A6D4A">
      <w:r>
        <w:t xml:space="preserve">For the </w:t>
      </w:r>
      <w:r w:rsidR="0088347D">
        <w:rPr>
          <w:lang w:eastAsia="zh-CN"/>
        </w:rPr>
        <w:t>Nmbstf-distsession</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2F79AE59" w:rsidR="008A6D4A" w:rsidRPr="00971458" w:rsidRDefault="008A6D4A" w:rsidP="008A6D4A">
      <w:pPr>
        <w:rPr>
          <w:rFonts w:eastAsia="Calibri"/>
        </w:rPr>
      </w:pPr>
      <w:r>
        <w:t xml:space="preserve">In addition, the requirements in the following clauses are applicable for the </w:t>
      </w:r>
      <w:r w:rsidR="0088347D">
        <w:rPr>
          <w:lang w:eastAsia="zh-CN"/>
        </w:rPr>
        <w:t>Nmbstf-distsession</w:t>
      </w:r>
      <w:r>
        <w:t xml:space="preserve"> API.</w:t>
      </w:r>
    </w:p>
    <w:p w14:paraId="7EF7CB4D" w14:textId="77777777" w:rsidR="008A6D4A" w:rsidRPr="00971458" w:rsidRDefault="008A6D4A" w:rsidP="007A4424">
      <w:pPr>
        <w:pStyle w:val="Heading4"/>
      </w:pPr>
      <w:bookmarkStart w:id="565" w:name="_Toc35971445"/>
      <w:bookmarkStart w:id="566" w:name="_Toc98500932"/>
      <w:bookmarkStart w:id="567" w:name="_Toc104297868"/>
      <w:bookmarkStart w:id="568" w:name="_Toc104300179"/>
      <w:bookmarkStart w:id="569" w:name="_Toc104792048"/>
      <w:r w:rsidRPr="00971458">
        <w:t>6.1.7.2</w:t>
      </w:r>
      <w:r w:rsidRPr="00971458">
        <w:tab/>
        <w:t>Protocol Errors</w:t>
      </w:r>
      <w:bookmarkEnd w:id="565"/>
      <w:bookmarkEnd w:id="566"/>
      <w:bookmarkEnd w:id="567"/>
      <w:bookmarkEnd w:id="568"/>
      <w:bookmarkEnd w:id="569"/>
    </w:p>
    <w:p w14:paraId="033F55EB" w14:textId="6A225D1A" w:rsidR="008A6D4A" w:rsidRPr="00971458" w:rsidRDefault="008A6D4A" w:rsidP="008A6D4A">
      <w:r>
        <w:t xml:space="preserve">No specific procedures for the </w:t>
      </w:r>
      <w:r w:rsidR="0088347D">
        <w:rPr>
          <w:lang w:eastAsia="zh-CN"/>
        </w:rPr>
        <w:t>Nmbstf-distsession</w:t>
      </w:r>
      <w:r>
        <w:t xml:space="preserve"> service are specified.</w:t>
      </w:r>
    </w:p>
    <w:p w14:paraId="4FE36B7E" w14:textId="69CE86E8" w:rsidR="008A6D4A" w:rsidRDefault="008A6D4A" w:rsidP="007A4424">
      <w:pPr>
        <w:pStyle w:val="Heading4"/>
      </w:pPr>
      <w:bookmarkStart w:id="570" w:name="_Toc35971446"/>
      <w:bookmarkStart w:id="571" w:name="_Toc98500933"/>
      <w:bookmarkStart w:id="572" w:name="_Toc104297869"/>
      <w:bookmarkStart w:id="573" w:name="_Toc104300180"/>
      <w:bookmarkStart w:id="574" w:name="_Toc104792049"/>
      <w:r>
        <w:t>6.1.7.3</w:t>
      </w:r>
      <w:r>
        <w:tab/>
        <w:t>Application Errors</w:t>
      </w:r>
      <w:bookmarkEnd w:id="570"/>
      <w:bookmarkEnd w:id="571"/>
      <w:bookmarkEnd w:id="572"/>
      <w:bookmarkEnd w:id="573"/>
      <w:bookmarkEnd w:id="574"/>
    </w:p>
    <w:p w14:paraId="5079977D" w14:textId="30711AF9" w:rsidR="003E58FE" w:rsidRDefault="003E58FE" w:rsidP="00535339">
      <w:r>
        <w:t xml:space="preserve">The application errors defined for the </w:t>
      </w:r>
      <w:r w:rsidR="0088347D">
        <w:rPr>
          <w:lang w:eastAsia="zh-CN"/>
        </w:rPr>
        <w:t>Nmbstf-distsession</w:t>
      </w:r>
      <w:r w:rsidRPr="002002FF">
        <w:rPr>
          <w:lang w:eastAsia="zh-CN"/>
        </w:rPr>
        <w:t xml:space="preserve"> </w:t>
      </w:r>
      <w:r>
        <w:t>service are listed in Table 6.1.7.3-1.</w:t>
      </w:r>
    </w:p>
    <w:p w14:paraId="63B57006" w14:textId="0D53C23C" w:rsidR="003E58FE" w:rsidRDefault="003E58FE" w:rsidP="00535339">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535339">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297794F" w14:textId="77777777" w:rsidR="003E58FE" w:rsidRPr="0016361A" w:rsidRDefault="003E58FE" w:rsidP="003E58FE">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15B174" w14:textId="77777777" w:rsidR="003E58FE" w:rsidRPr="0016361A" w:rsidRDefault="003E58FE" w:rsidP="003E58FE">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03457C3F" w14:textId="77777777" w:rsidR="003E58FE" w:rsidRPr="0016361A" w:rsidRDefault="003E58FE" w:rsidP="003E58FE">
            <w:pPr>
              <w:pStyle w:val="TAH"/>
            </w:pPr>
            <w:r w:rsidRPr="0016361A">
              <w:t>Description</w:t>
            </w:r>
          </w:p>
        </w:tc>
      </w:tr>
      <w:tr w:rsidR="003E58FE" w:rsidRPr="00B54FF5" w14:paraId="7576A7B6" w14:textId="77777777" w:rsidTr="00535339">
        <w:trPr>
          <w:jc w:val="center"/>
        </w:trPr>
        <w:tc>
          <w:tcPr>
            <w:tcW w:w="2337" w:type="dxa"/>
            <w:tcBorders>
              <w:top w:val="single" w:sz="4" w:space="0" w:color="auto"/>
              <w:left w:val="single" w:sz="4" w:space="0" w:color="auto"/>
              <w:bottom w:val="single" w:sz="4" w:space="0" w:color="auto"/>
              <w:right w:val="single" w:sz="4" w:space="0" w:color="auto"/>
            </w:tcBorders>
          </w:tcPr>
          <w:p w14:paraId="1D11178A" w14:textId="77777777" w:rsidR="003E58FE" w:rsidRPr="0016361A" w:rsidRDefault="003E58FE" w:rsidP="003E58FE">
            <w:pPr>
              <w:pStyle w:val="TAL"/>
            </w:pPr>
          </w:p>
        </w:tc>
        <w:tc>
          <w:tcPr>
            <w:tcW w:w="1701" w:type="dxa"/>
            <w:tcBorders>
              <w:top w:val="single" w:sz="4" w:space="0" w:color="auto"/>
              <w:left w:val="single" w:sz="4" w:space="0" w:color="auto"/>
              <w:bottom w:val="single" w:sz="4" w:space="0" w:color="auto"/>
              <w:right w:val="single" w:sz="4" w:space="0" w:color="auto"/>
            </w:tcBorders>
          </w:tcPr>
          <w:p w14:paraId="33C0D509" w14:textId="77777777" w:rsidR="003E58FE" w:rsidRPr="0016361A" w:rsidRDefault="003E58FE" w:rsidP="003E58FE">
            <w:pPr>
              <w:pStyle w:val="TAL"/>
            </w:pPr>
          </w:p>
        </w:tc>
        <w:tc>
          <w:tcPr>
            <w:tcW w:w="5456" w:type="dxa"/>
            <w:tcBorders>
              <w:top w:val="single" w:sz="4" w:space="0" w:color="auto"/>
              <w:left w:val="single" w:sz="4" w:space="0" w:color="auto"/>
              <w:bottom w:val="single" w:sz="4" w:space="0" w:color="auto"/>
              <w:right w:val="single" w:sz="4" w:space="0" w:color="auto"/>
            </w:tcBorders>
          </w:tcPr>
          <w:p w14:paraId="07B99430" w14:textId="77777777" w:rsidR="003E58FE" w:rsidRPr="0016361A" w:rsidRDefault="003E58FE" w:rsidP="003E58FE">
            <w:pPr>
              <w:pStyle w:val="TAL"/>
              <w:rPr>
                <w:rFonts w:cs="Arial"/>
                <w:szCs w:val="18"/>
              </w:rPr>
            </w:pPr>
          </w:p>
        </w:tc>
      </w:tr>
    </w:tbl>
    <w:p w14:paraId="640CECBF" w14:textId="77777777" w:rsidR="003E58FE" w:rsidRDefault="003E58FE" w:rsidP="00535339">
      <w:bookmarkStart w:id="575" w:name="_Toc492899751"/>
      <w:bookmarkStart w:id="576" w:name="_Toc492900030"/>
      <w:bookmarkStart w:id="577" w:name="_Toc492967832"/>
      <w:bookmarkStart w:id="578" w:name="_Toc492972920"/>
      <w:bookmarkStart w:id="579" w:name="_Toc492973140"/>
      <w:bookmarkStart w:id="580" w:name="_Toc493774060"/>
      <w:bookmarkStart w:id="581" w:name="_Toc508285804"/>
      <w:bookmarkStart w:id="582" w:name="_Toc508287269"/>
      <w:bookmarkStart w:id="583" w:name="_Toc510696648"/>
      <w:bookmarkStart w:id="584" w:name="_Toc35971447"/>
    </w:p>
    <w:p w14:paraId="5EE35080" w14:textId="77777777" w:rsidR="003E58FE" w:rsidRPr="0023018E" w:rsidRDefault="003E58FE" w:rsidP="007A4424">
      <w:pPr>
        <w:pStyle w:val="Heading3"/>
        <w:rPr>
          <w:lang w:eastAsia="zh-CN"/>
        </w:rPr>
      </w:pPr>
      <w:bookmarkStart w:id="585" w:name="_Toc98500934"/>
      <w:bookmarkStart w:id="586" w:name="_Toc104297870"/>
      <w:bookmarkStart w:id="587" w:name="_Toc104300181"/>
      <w:bookmarkStart w:id="588" w:name="_Toc104792050"/>
      <w:r>
        <w:t>6.1.8</w:t>
      </w:r>
      <w:r w:rsidRPr="0023018E">
        <w:rPr>
          <w:lang w:eastAsia="zh-CN"/>
        </w:rPr>
        <w:tab/>
        <w:t>Feature negotiation</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p>
    <w:p w14:paraId="519414AB" w14:textId="7E249300" w:rsidR="003E58FE" w:rsidRDefault="003E58FE" w:rsidP="00535339">
      <w:r>
        <w:t xml:space="preserve">The optional features in table 6.1.8-1 are defined for the </w:t>
      </w:r>
      <w:r w:rsidR="0088347D">
        <w:rPr>
          <w:lang w:eastAsia="zh-CN"/>
        </w:rPr>
        <w:t>Nmbstf-distsession</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743A3A75" w14:textId="77777777" w:rsidR="00724392" w:rsidRDefault="00724392" w:rsidP="00724392"/>
    <w:p w14:paraId="3E658EC8" w14:textId="77777777" w:rsidR="008A6D4A" w:rsidRPr="001E7573" w:rsidRDefault="008A6D4A" w:rsidP="007A4424">
      <w:pPr>
        <w:pStyle w:val="Heading3"/>
      </w:pPr>
      <w:bookmarkStart w:id="589" w:name="_Toc532994477"/>
      <w:bookmarkStart w:id="590" w:name="_Toc35971448"/>
      <w:bookmarkStart w:id="591" w:name="_Toc98500935"/>
      <w:bookmarkStart w:id="592" w:name="_Toc104297871"/>
      <w:bookmarkStart w:id="593" w:name="_Toc104300182"/>
      <w:bookmarkStart w:id="594" w:name="_Toc510696649"/>
      <w:bookmarkStart w:id="595" w:name="_Toc104792051"/>
      <w:r>
        <w:t>6.1.9</w:t>
      </w:r>
      <w:r w:rsidRPr="001E7573">
        <w:tab/>
        <w:t>Security</w:t>
      </w:r>
      <w:bookmarkEnd w:id="589"/>
      <w:bookmarkEnd w:id="590"/>
      <w:bookmarkEnd w:id="591"/>
      <w:bookmarkEnd w:id="592"/>
      <w:bookmarkEnd w:id="593"/>
      <w:bookmarkEnd w:id="595"/>
    </w:p>
    <w:p w14:paraId="59236400" w14:textId="6F14A740"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88347D">
        <w:rPr>
          <w:lang w:eastAsia="zh-CN"/>
        </w:rPr>
        <w:t>Nmbstf-distsession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066136FE" w:rsidR="008A6D4A" w:rsidRPr="00642D3E" w:rsidRDefault="008A6D4A" w:rsidP="008A6D4A">
      <w:r>
        <w:lastRenderedPageBreak/>
        <w:t>If OAuth2 is used, a</w:t>
      </w:r>
      <w:r w:rsidRPr="00642D3E">
        <w:t xml:space="preserve">n NF Service Consumer, prior to consuming services offered by the </w:t>
      </w:r>
      <w:r w:rsidR="0088347D">
        <w:rPr>
          <w:lang w:eastAsia="zh-CN"/>
        </w:rPr>
        <w:t>Nmbstf-distsession</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5A8761BF"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88347D">
        <w:rPr>
          <w:lang w:eastAsia="zh-CN"/>
        </w:rPr>
        <w:t>Nmbstf-distsession</w:t>
      </w:r>
      <w:r w:rsidRPr="00986E88">
        <w:rPr>
          <w:noProof/>
          <w:lang w:eastAsia="zh-CN"/>
        </w:rPr>
        <w:t xml:space="preserve"> </w:t>
      </w:r>
      <w:r w:rsidRPr="00642D3E">
        <w:t>service.</w:t>
      </w:r>
    </w:p>
    <w:p w14:paraId="4B4ADEAE" w14:textId="0B8B0CA1" w:rsidR="005A6806" w:rsidRDefault="0038612E" w:rsidP="005A6806">
      <w:pPr>
        <w:rPr>
          <w:lang w:val="en-US"/>
        </w:rPr>
      </w:pPr>
      <w:bookmarkStart w:id="596" w:name="_Toc35971449"/>
      <w:r>
        <w:rPr>
          <w:lang w:val="en-US"/>
        </w:rPr>
        <w:t xml:space="preserve">The </w:t>
      </w:r>
      <w:r w:rsidR="0088347D">
        <w:rPr>
          <w:lang w:eastAsia="zh-CN"/>
        </w:rPr>
        <w:t>Nmbstf-distsession</w:t>
      </w:r>
      <w:r w:rsidRPr="00986E88">
        <w:rPr>
          <w:noProof/>
          <w:lang w:eastAsia="zh-CN"/>
        </w:rPr>
        <w:t xml:space="preserve"> </w:t>
      </w:r>
      <w:r>
        <w:rPr>
          <w:lang w:val="en-US"/>
        </w:rPr>
        <w:t>API defines a single scope "</w:t>
      </w:r>
      <w:r w:rsidR="0088347D">
        <w:rPr>
          <w:lang w:eastAsia="zh-CN"/>
        </w:rPr>
        <w:t>nmbstf-distsession</w:t>
      </w:r>
      <w:r w:rsidR="00C00D6D" w:rsidDel="00C00D6D">
        <w:t xml:space="preserve"> </w:t>
      </w:r>
      <w:r>
        <w:rPr>
          <w:lang w:val="en-US"/>
        </w:rPr>
        <w:t>" for the entire service, and it does not define any additional scopes at resource or operation level.</w:t>
      </w:r>
    </w:p>
    <w:bookmarkEnd w:id="594"/>
    <w:bookmarkEnd w:id="596"/>
    <w:p w14:paraId="41D27C78" w14:textId="77777777" w:rsidR="00724392" w:rsidRDefault="00724392" w:rsidP="00724392"/>
    <w:p w14:paraId="4A4D6361" w14:textId="77777777" w:rsidR="008A6D4A" w:rsidRDefault="008A6D4A" w:rsidP="007A4424">
      <w:pPr>
        <w:pStyle w:val="Heading8"/>
      </w:pPr>
      <w:r>
        <w:br w:type="page"/>
      </w:r>
      <w:bookmarkStart w:id="597" w:name="_Toc510696650"/>
      <w:bookmarkStart w:id="598" w:name="_Toc35971450"/>
      <w:bookmarkStart w:id="599" w:name="_Toc98500937"/>
      <w:bookmarkStart w:id="600" w:name="_Toc104297872"/>
      <w:bookmarkStart w:id="601" w:name="_Toc104300183"/>
      <w:bookmarkStart w:id="602" w:name="_Toc104792052"/>
      <w:r w:rsidRPr="004D3578">
        <w:lastRenderedPageBreak/>
        <w:t>Annex A (normative):</w:t>
      </w:r>
      <w:r w:rsidRPr="004D3578">
        <w:br/>
      </w:r>
      <w:r>
        <w:t>OpenAPI specification</w:t>
      </w:r>
      <w:bookmarkEnd w:id="597"/>
      <w:bookmarkEnd w:id="598"/>
      <w:bookmarkEnd w:id="599"/>
      <w:bookmarkEnd w:id="600"/>
      <w:bookmarkEnd w:id="601"/>
      <w:bookmarkEnd w:id="602"/>
    </w:p>
    <w:p w14:paraId="15EA6971" w14:textId="77777777" w:rsidR="008A6D4A" w:rsidRDefault="008A6D4A" w:rsidP="0051544E">
      <w:pPr>
        <w:pStyle w:val="Heading1"/>
      </w:pPr>
      <w:bookmarkStart w:id="603" w:name="_Toc510696651"/>
      <w:bookmarkStart w:id="604" w:name="_Toc35971451"/>
      <w:bookmarkStart w:id="605" w:name="_Toc98500938"/>
      <w:bookmarkStart w:id="606" w:name="_Toc104297873"/>
      <w:bookmarkStart w:id="607" w:name="_Toc104300184"/>
      <w:bookmarkStart w:id="608" w:name="_Toc104792053"/>
      <w:r>
        <w:t>A.1</w:t>
      </w:r>
      <w:r>
        <w:tab/>
        <w:t>General</w:t>
      </w:r>
      <w:bookmarkEnd w:id="603"/>
      <w:bookmarkEnd w:id="604"/>
      <w:bookmarkEnd w:id="605"/>
      <w:bookmarkEnd w:id="606"/>
      <w:bookmarkEnd w:id="607"/>
      <w:bookmarkEnd w:id="608"/>
    </w:p>
    <w:p w14:paraId="6AD82C9E" w14:textId="78D784FE" w:rsidR="000602BD" w:rsidRPr="00540071" w:rsidRDefault="000602BD" w:rsidP="000602BD">
      <w:bookmarkStart w:id="609"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164F2B1" w:rsidR="006857B7" w:rsidRPr="006D6534" w:rsidRDefault="006857B7" w:rsidP="006857B7">
      <w:bookmarkStart w:id="610"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w:t>
      </w:r>
      <w:r w:rsidR="003E58FE">
        <w:t>3GPP TS</w:t>
      </w:r>
      <w:r>
        <w:t xml:space="preserve"> 29.501 [5] </w:t>
      </w:r>
      <w:r w:rsidR="003E58FE">
        <w:t>clause 5</w:t>
      </w:r>
      <w:r>
        <w:t xml:space="preserve">.3.1 and 3GPP TR 21.900 [7] </w:t>
      </w:r>
      <w:r w:rsidR="003E58FE">
        <w:t>clause 5</w:t>
      </w:r>
      <w:r>
        <w:t>B).</w:t>
      </w:r>
    </w:p>
    <w:p w14:paraId="08F67D37" w14:textId="32E3EAE2" w:rsidR="008A6D4A" w:rsidRDefault="008A6D4A" w:rsidP="0051544E">
      <w:pPr>
        <w:pStyle w:val="Heading1"/>
      </w:pPr>
      <w:bookmarkStart w:id="611" w:name="_Toc98500939"/>
      <w:bookmarkStart w:id="612" w:name="_Toc104297874"/>
      <w:bookmarkStart w:id="613" w:name="_Toc104300185"/>
      <w:bookmarkStart w:id="614" w:name="_Toc104792054"/>
      <w:r>
        <w:t>A.2</w:t>
      </w:r>
      <w:r>
        <w:tab/>
      </w:r>
      <w:r w:rsidR="006C6645" w:rsidRPr="005F5B8C">
        <w:rPr>
          <w:lang w:eastAsia="zh-CN"/>
        </w:rPr>
        <w:t>Nmbstf_DistSession</w:t>
      </w:r>
      <w:r>
        <w:t xml:space="preserve"> API</w:t>
      </w:r>
      <w:bookmarkEnd w:id="609"/>
      <w:bookmarkEnd w:id="610"/>
      <w:bookmarkEnd w:id="611"/>
      <w:bookmarkEnd w:id="612"/>
      <w:bookmarkEnd w:id="613"/>
      <w:bookmarkEnd w:id="614"/>
    </w:p>
    <w:p w14:paraId="38D3F7C9" w14:textId="77777777" w:rsidR="000602BD" w:rsidRPr="00986E88" w:rsidRDefault="000602BD" w:rsidP="000602BD">
      <w:pPr>
        <w:pStyle w:val="PL"/>
      </w:pPr>
      <w:bookmarkStart w:id="615" w:name="_Toc510696653"/>
      <w:r w:rsidRPr="00986E88">
        <w:t>openapi: 3.0.0</w:t>
      </w:r>
    </w:p>
    <w:p w14:paraId="4506717B" w14:textId="77777777" w:rsidR="00AB4B43" w:rsidRDefault="00AB4B43" w:rsidP="000602BD">
      <w:pPr>
        <w:pStyle w:val="PL"/>
        <w:rPr>
          <w:lang w:val="fr-FR"/>
        </w:rPr>
      </w:pPr>
    </w:p>
    <w:p w14:paraId="36D5A6BF" w14:textId="4AFC1D8C" w:rsidR="000602BD" w:rsidRPr="003B6423" w:rsidRDefault="000602BD" w:rsidP="000602BD">
      <w:pPr>
        <w:pStyle w:val="PL"/>
        <w:rPr>
          <w:lang w:val="fr-FR"/>
        </w:rPr>
      </w:pPr>
      <w:r w:rsidRPr="003B6423">
        <w:rPr>
          <w:lang w:val="fr-FR"/>
        </w:rPr>
        <w:t>info:</w:t>
      </w:r>
    </w:p>
    <w:p w14:paraId="3D6AC73A" w14:textId="25A4A8A4" w:rsidR="000602BD" w:rsidRPr="003B6423" w:rsidRDefault="000602BD" w:rsidP="000602BD">
      <w:pPr>
        <w:pStyle w:val="PL"/>
        <w:rPr>
          <w:lang w:val="fr-FR"/>
        </w:rPr>
      </w:pPr>
      <w:r w:rsidRPr="003B6423">
        <w:rPr>
          <w:lang w:val="fr-FR"/>
        </w:rPr>
        <w:t xml:space="preserve">  title: </w:t>
      </w:r>
      <w:r w:rsidR="0088347D">
        <w:rPr>
          <w:lang w:eastAsia="zh-CN"/>
        </w:rPr>
        <w:t>Nmbstf-distsession</w:t>
      </w:r>
    </w:p>
    <w:p w14:paraId="4469CDBE" w14:textId="40652724" w:rsidR="000602BD" w:rsidRPr="003B6423" w:rsidRDefault="000602BD" w:rsidP="000602BD">
      <w:pPr>
        <w:pStyle w:val="PL"/>
        <w:rPr>
          <w:lang w:val="fr-FR"/>
        </w:rPr>
      </w:pPr>
      <w:r w:rsidRPr="003B6423">
        <w:rPr>
          <w:lang w:val="fr-FR"/>
        </w:rPr>
        <w:t xml:space="preserve">  version: </w:t>
      </w:r>
      <w:r>
        <w:rPr>
          <w:lang w:val="fr-FR"/>
        </w:rPr>
        <w:t>1.0.0-alpha.</w:t>
      </w:r>
      <w:r w:rsidR="001C03D4">
        <w:rPr>
          <w:lang w:val="fr-FR"/>
        </w:rPr>
        <w:t>2</w:t>
      </w:r>
    </w:p>
    <w:p w14:paraId="2A06CB6A" w14:textId="77777777" w:rsidR="000602BD" w:rsidRDefault="000602BD" w:rsidP="000602BD">
      <w:pPr>
        <w:pStyle w:val="PL"/>
      </w:pPr>
      <w:r w:rsidRPr="003B6423">
        <w:rPr>
          <w:lang w:val="fr-FR"/>
        </w:rPr>
        <w:t xml:space="preserve">  description: </w:t>
      </w:r>
      <w:r>
        <w:t>|</w:t>
      </w:r>
    </w:p>
    <w:p w14:paraId="61B66FBB" w14:textId="4E6D069E" w:rsidR="000602BD" w:rsidRPr="003B6423" w:rsidRDefault="000602BD" w:rsidP="000602BD">
      <w:pPr>
        <w:pStyle w:val="PL"/>
        <w:rPr>
          <w:lang w:val="fr-FR"/>
        </w:rPr>
      </w:pPr>
      <w:r>
        <w:rPr>
          <w:lang w:val="fr-FR"/>
        </w:rPr>
        <w:t xml:space="preserve">    </w:t>
      </w:r>
      <w:r w:rsidR="006C6645">
        <w:rPr>
          <w:lang w:val="fr-FR"/>
        </w:rPr>
        <w:t>MBSTF Distribution Session</w:t>
      </w:r>
      <w:r>
        <w:rPr>
          <w:lang w:val="fr-FR"/>
        </w:rPr>
        <w:t xml:space="preserve"> Service.</w:t>
      </w:r>
      <w:r w:rsidR="00B20B6F">
        <w:rPr>
          <w:lang w:val="fr-FR"/>
        </w:rPr>
        <w:t xml:space="preserve">  </w:t>
      </w:r>
    </w:p>
    <w:p w14:paraId="2EE94B0D" w14:textId="49723911" w:rsidR="000602BD" w:rsidRDefault="000602BD" w:rsidP="000602BD">
      <w:pPr>
        <w:pStyle w:val="PL"/>
      </w:pPr>
      <w:r>
        <w:t xml:space="preserve">    © </w:t>
      </w:r>
      <w:r w:rsidR="009F5141">
        <w:t>2022</w:t>
      </w:r>
      <w:r>
        <w:t>, 3GPP Organizational Partners (ARIB, ATIS, CCSA, ETSI, TSDSI, TTA, TTC).</w:t>
      </w:r>
      <w:r w:rsidR="00B20B6F">
        <w:t xml:space="preserve">  </w:t>
      </w:r>
    </w:p>
    <w:p w14:paraId="46F0FDB3" w14:textId="77777777" w:rsidR="000602BD" w:rsidRDefault="000602BD" w:rsidP="000602BD">
      <w:pPr>
        <w:pStyle w:val="PL"/>
      </w:pPr>
      <w:r>
        <w:t xml:space="preserve">    All rights reserved.</w:t>
      </w:r>
    </w:p>
    <w:p w14:paraId="3B2E5A22" w14:textId="77777777" w:rsidR="00AB4B43" w:rsidRDefault="00AB4B43" w:rsidP="000602BD">
      <w:pPr>
        <w:pStyle w:val="PL"/>
        <w:rPr>
          <w:lang w:val="fr-FR"/>
        </w:rPr>
      </w:pPr>
    </w:p>
    <w:p w14:paraId="26419CE9" w14:textId="350FD36A" w:rsidR="000602BD" w:rsidRPr="003B6423" w:rsidRDefault="000602BD" w:rsidP="000602BD">
      <w:pPr>
        <w:pStyle w:val="PL"/>
        <w:rPr>
          <w:lang w:val="fr-FR"/>
        </w:rPr>
      </w:pPr>
      <w:r w:rsidRPr="003B6423">
        <w:rPr>
          <w:lang w:val="fr-FR"/>
        </w:rPr>
        <w:t>externalDocs:</w:t>
      </w:r>
    </w:p>
    <w:p w14:paraId="7163D83E" w14:textId="039B76BC" w:rsidR="008A6D4A" w:rsidRPr="003B6423" w:rsidRDefault="008A6D4A" w:rsidP="008A6D4A">
      <w:pPr>
        <w:pStyle w:val="PL"/>
        <w:rPr>
          <w:lang w:val="fr-FR"/>
        </w:rPr>
      </w:pPr>
      <w:r w:rsidRPr="003B6423">
        <w:rPr>
          <w:lang w:val="fr-FR"/>
        </w:rPr>
        <w:t xml:space="preserve">  description: 3GPP TS 29.</w:t>
      </w:r>
      <w:r w:rsidR="00E65344">
        <w:rPr>
          <w:lang w:val="fr-FR"/>
        </w:rPr>
        <w:t>581, MBSDistribution Service, version 0.</w:t>
      </w:r>
      <w:r w:rsidR="00672F79">
        <w:rPr>
          <w:lang w:val="fr-FR"/>
        </w:rPr>
        <w:t>2</w:t>
      </w:r>
      <w:r w:rsidR="00E65344">
        <w:rPr>
          <w:lang w:val="fr-FR"/>
        </w:rPr>
        <w:t>.0</w:t>
      </w:r>
      <w:r w:rsidRPr="003B6423">
        <w:rPr>
          <w:lang w:val="fr-FR"/>
        </w:rPr>
        <w:t>.</w:t>
      </w:r>
    </w:p>
    <w:p w14:paraId="1E6BC5A6" w14:textId="0BD7F1DF" w:rsidR="008A6D4A" w:rsidRPr="003B6423" w:rsidRDefault="008A6D4A" w:rsidP="008A6D4A">
      <w:pPr>
        <w:pStyle w:val="PL"/>
        <w:rPr>
          <w:lang w:val="fr-FR"/>
        </w:rPr>
      </w:pPr>
      <w:r w:rsidRPr="003B6423">
        <w:rPr>
          <w:lang w:val="fr-FR"/>
        </w:rPr>
        <w:t xml:space="preserve">  url: http</w:t>
      </w:r>
      <w:r w:rsidR="001C03D4">
        <w:rPr>
          <w:lang w:val="fr-FR"/>
        </w:rPr>
        <w:t>s</w:t>
      </w:r>
      <w:r w:rsidRPr="003B6423">
        <w:rPr>
          <w:lang w:val="fr-FR"/>
        </w:rPr>
        <w:t>://www.3gpp.org/ftp/Specs/archive/29_series/29.</w:t>
      </w:r>
      <w:r w:rsidR="007C6D63">
        <w:rPr>
          <w:lang w:val="fr-FR"/>
        </w:rPr>
        <w:t>581</w:t>
      </w:r>
      <w:r w:rsidRPr="003B6423">
        <w:rPr>
          <w:lang w:val="fr-FR"/>
        </w:rPr>
        <w:t>/</w:t>
      </w:r>
    </w:p>
    <w:p w14:paraId="018E6053" w14:textId="77777777" w:rsidR="00AB4B43" w:rsidRDefault="00AB4B43" w:rsidP="008A6D4A">
      <w:pPr>
        <w:pStyle w:val="PL"/>
      </w:pPr>
    </w:p>
    <w:p w14:paraId="278A465A" w14:textId="2DCBE148" w:rsidR="008A6D4A" w:rsidRPr="001573A3" w:rsidRDefault="008A6D4A" w:rsidP="008A6D4A">
      <w:pPr>
        <w:pStyle w:val="PL"/>
      </w:pPr>
      <w:r w:rsidRPr="001573A3">
        <w:t>servers:</w:t>
      </w:r>
    </w:p>
    <w:p w14:paraId="7F8E61DF" w14:textId="7D1E87EF" w:rsidR="005A6806" w:rsidRPr="001573A3" w:rsidRDefault="005A6806" w:rsidP="005A6806">
      <w:pPr>
        <w:pStyle w:val="PL"/>
      </w:pPr>
      <w:r w:rsidRPr="001573A3">
        <w:t xml:space="preserve">  - url: '{apiRoot}/</w:t>
      </w:r>
      <w:r w:rsidR="0088347D">
        <w:rPr>
          <w:lang w:eastAsia="zh-CN"/>
        </w:rPr>
        <w:t>nmbstf-distsession</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2978C153" w14:textId="77777777" w:rsidR="00AB4B43" w:rsidRDefault="00AB4B43" w:rsidP="008A6D4A">
      <w:pPr>
        <w:pStyle w:val="PL"/>
      </w:pPr>
    </w:p>
    <w:p w14:paraId="29B7B52E" w14:textId="19609675"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3A6FEA7F" w:rsidR="008A6D4A" w:rsidRDefault="008A6D4A" w:rsidP="008A6D4A">
      <w:pPr>
        <w:pStyle w:val="PL"/>
      </w:pPr>
      <w:r>
        <w:t xml:space="preserve">    - </w:t>
      </w:r>
      <w:r w:rsidR="0088347D">
        <w:rPr>
          <w:lang w:eastAsia="zh-CN"/>
        </w:rPr>
        <w:t>nmbstf-distsession</w:t>
      </w:r>
    </w:p>
    <w:p w14:paraId="232E0A8C" w14:textId="77777777" w:rsidR="00AB4B43" w:rsidRDefault="00AB4B43" w:rsidP="008A6D4A">
      <w:pPr>
        <w:pStyle w:val="PL"/>
      </w:pPr>
    </w:p>
    <w:p w14:paraId="68E1A88A" w14:textId="400F39ED" w:rsidR="008A6D4A" w:rsidRDefault="008A6D4A" w:rsidP="008A6D4A">
      <w:pPr>
        <w:pStyle w:val="PL"/>
      </w:pPr>
      <w:r w:rsidRPr="00986E88">
        <w:t>paths:</w:t>
      </w:r>
    </w:p>
    <w:p w14:paraId="25C9126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/dist</w:t>
      </w:r>
      <w:r>
        <w:rPr>
          <w:rFonts w:ascii="Courier New" w:hAnsi="Courier New"/>
          <w:noProof/>
          <w:sz w:val="16"/>
        </w:rPr>
        <w:t>-</w:t>
      </w:r>
      <w:r w:rsidRPr="00C97B99">
        <w:rPr>
          <w:rFonts w:ascii="Courier New" w:hAnsi="Courier New"/>
          <w:noProof/>
          <w:sz w:val="16"/>
        </w:rPr>
        <w:t>sessions:</w:t>
      </w:r>
    </w:p>
    <w:p w14:paraId="2DD36D9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post:</w:t>
      </w:r>
    </w:p>
    <w:p w14:paraId="231FAC2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Create</w:t>
      </w:r>
    </w:p>
    <w:p w14:paraId="111BD81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743CC8B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MBS distribution sessions collection</w:t>
      </w:r>
    </w:p>
    <w:p w14:paraId="5AEDB5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Create</w:t>
      </w:r>
    </w:p>
    <w:p w14:paraId="6C66593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2D7977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27F7131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Representation of the MBS distributi</w:t>
      </w:r>
      <w:r>
        <w:rPr>
          <w:rFonts w:ascii="Courier New" w:hAnsi="Courier New"/>
          <w:noProof/>
          <w:sz w:val="16"/>
        </w:rPr>
        <w:t>o</w:t>
      </w:r>
      <w:r w:rsidRPr="00C97B99">
        <w:rPr>
          <w:rFonts w:ascii="Courier New" w:hAnsi="Courier New"/>
          <w:noProof/>
          <w:sz w:val="16"/>
        </w:rPr>
        <w:t>n session to be created in the MBSTF</w:t>
      </w:r>
    </w:p>
    <w:p w14:paraId="4CA4956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Creates an individual MBS distribution session resource in the MBSTF.</w:t>
      </w:r>
    </w:p>
    <w:p w14:paraId="61054D4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372EF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0B66056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63EA254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28A4B4A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'#/components/schemas/CreateReqData'</w:t>
      </w:r>
    </w:p>
    <w:p w14:paraId="51B2B29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4F7B5CB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'201':</w:t>
      </w:r>
    </w:p>
    <w:p w14:paraId="4A9FF7D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75F3275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Successful creation of an MBS session</w:t>
      </w:r>
    </w:p>
    <w:p w14:paraId="0C398F6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content:</w:t>
      </w:r>
    </w:p>
    <w:p w14:paraId="173EFE8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66B6EC3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1290C0C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'#/components/schemas/CreateRspData'</w:t>
      </w:r>
    </w:p>
    <w:p w14:paraId="5640D1C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headers:</w:t>
      </w:r>
    </w:p>
    <w:p w14:paraId="0FBDD68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Location:</w:t>
      </w:r>
    </w:p>
    <w:p w14:paraId="00DBDB3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0D750B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'Contains the URI of the newly created resource, according to the structure:</w:t>
      </w:r>
    </w:p>
    <w:p w14:paraId="5E43E42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{apiRoot}/nmbstf-distsession/&lt;apiVersion&gt;/dist</w:t>
      </w:r>
      <w:r>
        <w:rPr>
          <w:rFonts w:ascii="Courier New" w:hAnsi="Courier New"/>
          <w:noProof/>
          <w:sz w:val="16"/>
        </w:rPr>
        <w:t>-</w:t>
      </w:r>
      <w:r w:rsidRPr="00C97B99">
        <w:rPr>
          <w:rFonts w:ascii="Courier New" w:hAnsi="Courier New"/>
          <w:noProof/>
          <w:sz w:val="16"/>
        </w:rPr>
        <w:t>sessions/{distSessionRef}'</w:t>
      </w:r>
    </w:p>
    <w:p w14:paraId="6D95BC0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45B055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52E9192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53769D4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087C517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244CE25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34942DB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33A9FCC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1B5416F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040201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5BFCE06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0F399F4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30A0CB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23B9283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11496E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4931278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7DC55C8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177C5B2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18C1970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55CC83D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21E9EEA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26761F1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1C9390B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6422C03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24362AF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D1A5BA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073A27E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5D1978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352DA7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3374DCF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254DF6D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3B02E99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C8707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/dist</w:t>
      </w:r>
      <w:r>
        <w:rPr>
          <w:rFonts w:ascii="Courier New" w:hAnsi="Courier New"/>
          <w:noProof/>
          <w:sz w:val="16"/>
        </w:rPr>
        <w:t>-s</w:t>
      </w:r>
      <w:r w:rsidRPr="00C97B99">
        <w:rPr>
          <w:rFonts w:ascii="Courier New" w:hAnsi="Courier New"/>
          <w:noProof/>
          <w:sz w:val="16"/>
        </w:rPr>
        <w:t>essions/{distSessionRef}:</w:t>
      </w:r>
    </w:p>
    <w:p w14:paraId="198F75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patch:</w:t>
      </w:r>
    </w:p>
    <w:p w14:paraId="2FABBFC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Updates an individual MBS distribution session resource in the MBSTF.</w:t>
      </w:r>
    </w:p>
    <w:p w14:paraId="6AE8A4A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7A01B4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MBS distribution session</w:t>
      </w:r>
    </w:p>
    <w:p w14:paraId="2E81C20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Update</w:t>
      </w:r>
    </w:p>
    <w:p w14:paraId="42FCC71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766E29D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7B49478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4549AEB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36C107B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2650B6E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01860FE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0F1C725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515B95F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Data within the Update Request</w:t>
      </w:r>
    </w:p>
    <w:p w14:paraId="41956E6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CB927A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0633216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application/json-patch+json:</w:t>
      </w:r>
    </w:p>
    <w:p w14:paraId="7294A62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4BB6580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array</w:t>
      </w:r>
    </w:p>
    <w:p w14:paraId="2D5B80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items:</w:t>
      </w:r>
    </w:p>
    <w:p w14:paraId="2A5A897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'TS29571_CommonData.yaml#/components/schemas/PatchItem'</w:t>
      </w:r>
    </w:p>
    <w:p w14:paraId="6E57CE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minItems: 1</w:t>
      </w:r>
    </w:p>
    <w:p w14:paraId="39AA453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542F522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366ED0C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0ADFF41F" w14:textId="2B05820C" w:rsidR="00D27ED7" w:rsidRDefault="00AB4B43" w:rsidP="00D27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Successful modification of the MBS distribution session without content in the response.</w:t>
      </w:r>
      <w:r w:rsidR="00D27ED7" w:rsidRPr="00D27ED7">
        <w:rPr>
          <w:rFonts w:ascii="Courier New" w:hAnsi="Courier New"/>
          <w:noProof/>
          <w:sz w:val="16"/>
        </w:rPr>
        <w:t xml:space="preserve"> </w:t>
      </w:r>
    </w:p>
    <w:p w14:paraId="4CA4F23F" w14:textId="77777777" w:rsidR="00D27ED7" w:rsidRPr="00690A26" w:rsidRDefault="00D27ED7" w:rsidP="00D27ED7">
      <w:pPr>
        <w:pStyle w:val="PL"/>
      </w:pPr>
      <w:r w:rsidRPr="00690A26">
        <w:t xml:space="preserve">        '200':</w:t>
      </w:r>
    </w:p>
    <w:p w14:paraId="6EEE426F" w14:textId="77777777" w:rsidR="00D27ED7" w:rsidRDefault="00D27ED7" w:rsidP="00D27ED7">
      <w:pPr>
        <w:pStyle w:val="PL"/>
      </w:pPr>
      <w:r w:rsidRPr="00690A26">
        <w:t xml:space="preserve">          description:</w:t>
      </w:r>
      <w:r w:rsidRPr="00C97B99">
        <w:t xml:space="preserve"> &gt;</w:t>
      </w:r>
    </w:p>
    <w:p w14:paraId="45779D93" w14:textId="77777777" w:rsidR="00D27ED7" w:rsidRPr="00690A26" w:rsidRDefault="00D27ED7" w:rsidP="00D27ED7">
      <w:pPr>
        <w:pStyle w:val="PL"/>
      </w:pPr>
      <w:r>
        <w:t xml:space="preserve">            S</w:t>
      </w:r>
      <w:r w:rsidRPr="00E216C2">
        <w:t>uccessful response containing the updated representation of Distribution Session</w:t>
      </w:r>
      <w:r>
        <w:t>.</w:t>
      </w:r>
    </w:p>
    <w:p w14:paraId="18E4F6FB" w14:textId="77777777" w:rsidR="00D27ED7" w:rsidRPr="00690A26" w:rsidRDefault="00D27ED7" w:rsidP="00D27ED7">
      <w:pPr>
        <w:pStyle w:val="PL"/>
      </w:pPr>
      <w:r w:rsidRPr="00690A26">
        <w:t xml:space="preserve">          content:</w:t>
      </w:r>
    </w:p>
    <w:p w14:paraId="22E3C836" w14:textId="77777777" w:rsidR="00D27ED7" w:rsidRPr="00690A26" w:rsidRDefault="00D27ED7" w:rsidP="00D27ED7">
      <w:pPr>
        <w:pStyle w:val="PL"/>
      </w:pPr>
      <w:r w:rsidRPr="00690A26">
        <w:t xml:space="preserve">            application/json:</w:t>
      </w:r>
    </w:p>
    <w:p w14:paraId="17848EF8" w14:textId="77777777" w:rsidR="00D27ED7" w:rsidRPr="00690A26" w:rsidRDefault="00D27ED7" w:rsidP="00D27ED7">
      <w:pPr>
        <w:pStyle w:val="PL"/>
      </w:pPr>
      <w:r w:rsidRPr="00690A26">
        <w:t xml:space="preserve">              schema:</w:t>
      </w:r>
    </w:p>
    <w:p w14:paraId="544CF1E8" w14:textId="536D8148" w:rsidR="00AB4B43" w:rsidRPr="00C97B99" w:rsidRDefault="00D27ED7" w:rsidP="00D27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F4A69">
        <w:rPr>
          <w:rFonts w:ascii="Courier New" w:hAnsi="Courier New"/>
          <w:sz w:val="16"/>
        </w:rPr>
        <w:t xml:space="preserve">                $ref: '#/components/schemas/DistSession'</w:t>
      </w:r>
    </w:p>
    <w:p w14:paraId="26E93C4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5CBA585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73DB042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343C09A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$ref: 'TS29571_CommonData.yaml#/components/responses/308'</w:t>
      </w:r>
    </w:p>
    <w:p w14:paraId="7E4AA39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10725E2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0E92BB8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2E31478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339271F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142BF69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759FC61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0D8016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05E885E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4465948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0800064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03FE196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46215A1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0888E2E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06751ED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562C178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748FB3E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47F60D5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56AD43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2E5B32D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7BBB4B0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5B3A70A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6C01D04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1CA0F4F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65E1627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8A7F4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delete:</w:t>
      </w:r>
    </w:p>
    <w:p w14:paraId="6642057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Deletes an individual MBS distribution session resource in the MBSTF. </w:t>
      </w:r>
    </w:p>
    <w:p w14:paraId="0DD94A7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640A06E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MBS distribution session</w:t>
      </w:r>
    </w:p>
    <w:p w14:paraId="6FB79FAF" w14:textId="2E6AF0B1"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w:t>
      </w:r>
      <w:r w:rsidR="00717E6C">
        <w:rPr>
          <w:rFonts w:ascii="Courier New" w:hAnsi="Courier New"/>
          <w:noProof/>
          <w:sz w:val="16"/>
        </w:rPr>
        <w:t>Destroy</w:t>
      </w:r>
    </w:p>
    <w:p w14:paraId="7275FF9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33DC6B2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2A0687E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5798D4F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D2E704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1996334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323907D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50EE00D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55A42EF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16AAD6A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32F8C5F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Successful release of the MBS distribution session without content in the response.</w:t>
      </w:r>
    </w:p>
    <w:p w14:paraId="0CCF68A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0BEE92E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5A877A2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1A65B47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4AC7DBB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7045E48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445E284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6B3CF09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1BE753F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148CBC5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7622236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16B42EE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19785F1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39E3A80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6DB2E03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0251D5D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1884490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25F281C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6369F09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72405C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2A268D9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645723E7" w14:textId="18DD9D13" w:rsidR="00A70FC1"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669981C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A14A30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get:</w:t>
      </w:r>
    </w:p>
    <w:p w14:paraId="74C0424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Retrieves an individual MBS distribution session resource in the MBSTF.</w:t>
      </w:r>
    </w:p>
    <w:p w14:paraId="0EBB70B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47E0DF7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MBS distribution session</w:t>
      </w:r>
    </w:p>
    <w:p w14:paraId="18EAE70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Retrieve</w:t>
      </w:r>
    </w:p>
    <w:p w14:paraId="06ACB90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2B42123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20C179F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39708BC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DAE96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1DE0C8D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538558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3DADF23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5531239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'200':</w:t>
      </w:r>
    </w:p>
    <w:p w14:paraId="592EE68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successful retrieval of MBS distribution session parameters</w:t>
      </w:r>
    </w:p>
    <w:p w14:paraId="774F2D0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33801B4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54A408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33F46FA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'#/components/schemas/DistSession'</w:t>
      </w:r>
    </w:p>
    <w:p w14:paraId="436C5F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2F95481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0CFC5BE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485D63F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41D0A81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7CCC438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43478A7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2A975A1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0B67BE9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260723A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7AEEDEF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38EC466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5B56B35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2829FD9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6DF2A1E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10394A0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00D88EE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0EEE466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660E954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5881F0A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0BF9A0F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029FFD7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4ECB95B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3CA0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/dist</w:t>
      </w:r>
      <w:r>
        <w:rPr>
          <w:rFonts w:ascii="Courier New" w:hAnsi="Courier New"/>
          <w:noProof/>
          <w:sz w:val="16"/>
        </w:rPr>
        <w:t>-s</w:t>
      </w:r>
      <w:r w:rsidRPr="00C97B99">
        <w:rPr>
          <w:rFonts w:ascii="Courier New" w:hAnsi="Courier New"/>
          <w:noProof/>
          <w:sz w:val="16"/>
        </w:rPr>
        <w:t>essions/{distSessionRef}/subscriptions:</w:t>
      </w:r>
    </w:p>
    <w:p w14:paraId="77DB816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post:</w:t>
      </w:r>
    </w:p>
    <w:p w14:paraId="3B00060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StatusSubscribe creating a subscription</w:t>
      </w:r>
    </w:p>
    <w:p w14:paraId="0AF47B5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602C539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Subscriptions collection for MBS distribution session</w:t>
      </w:r>
    </w:p>
    <w:p w14:paraId="1F8F3D9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StatusSubscribe</w:t>
      </w:r>
    </w:p>
    <w:p w14:paraId="553AA81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46504DB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11C1E52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5681FA0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536233C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7969A44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64CFEDB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17E0637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1654DD7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Data within the StatusSubscribe Request</w:t>
      </w:r>
    </w:p>
    <w:p w14:paraId="50C012A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7397E83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25B40FC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07CED72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2520EF6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'#/components/schemas/StatusSubscribeReqData'</w:t>
      </w:r>
    </w:p>
    <w:p w14:paraId="7B8CFC0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6AADD94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'201':</w:t>
      </w:r>
    </w:p>
    <w:p w14:paraId="2A7499B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Data within a successful StatusSubscribe Response</w:t>
      </w:r>
    </w:p>
    <w:p w14:paraId="5639A1B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7BFD2DE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3AD7345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6CFFA84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'#/components/schemas/StatusSubscribeRspData'</w:t>
      </w:r>
    </w:p>
    <w:p w14:paraId="26E767E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16893D0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Successful response without content in the response</w:t>
      </w:r>
    </w:p>
    <w:p w14:paraId="29F69C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74D3DB0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7E8738D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249D90D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4BCB3DA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4F08576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0E0DE54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4622C7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3F59492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5F58A3B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668DFDB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704C66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3E1074D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185FB9D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2B6872F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610F917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2D4BBE3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4DCC60B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34A6996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7656FCB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022A20E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'500':</w:t>
      </w:r>
    </w:p>
    <w:p w14:paraId="253DBDC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CA7209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429922E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07DCFC0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43BD083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45F0C28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406396C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479B183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FC04D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callbacks:</w:t>
      </w:r>
    </w:p>
    <w:p w14:paraId="16527B4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statusNotification:</w:t>
      </w:r>
    </w:p>
    <w:p w14:paraId="755138F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'{$request.body#/notifUri}':</w:t>
      </w:r>
    </w:p>
    <w:p w14:paraId="4802A56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post:</w:t>
      </w:r>
    </w:p>
    <w:p w14:paraId="28906C9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47A370B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Content-Encoding</w:t>
      </w:r>
    </w:p>
    <w:p w14:paraId="6428FB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header</w:t>
      </w:r>
    </w:p>
    <w:p w14:paraId="133A772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Content-Encoding, described in IETF RFC 7231</w:t>
      </w:r>
    </w:p>
    <w:p w14:paraId="44F9C48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3CF5FD3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4400C07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6BE53F2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Notification Payload</w:t>
      </w:r>
    </w:p>
    <w:p w14:paraId="54B4501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2470B67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131459E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0EC9E3F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'#/components/schemas/StatusNotifyReqData'</w:t>
      </w:r>
    </w:p>
    <w:p w14:paraId="723C180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0673C54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2264EA5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Expected response to a successful callback processing</w:t>
      </w:r>
    </w:p>
    <w:p w14:paraId="147E335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headers:</w:t>
      </w:r>
    </w:p>
    <w:p w14:paraId="48846B7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Accept-Encoding:</w:t>
      </w:r>
    </w:p>
    <w:p w14:paraId="1B1CA74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Accept-Encoding, described in IETF RFC 7694</w:t>
      </w:r>
    </w:p>
    <w:p w14:paraId="354A14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760EC2A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2F4EDAE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7F31E14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379D6F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2DC7F59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6B24C77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7D06045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6AE24AA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06571E5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5734E86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23C53CC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60B91A9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383F23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693EC20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27A6273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2C3B23F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73DEF93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4C0CA2C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1BCE863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5D009DF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'501':</w:t>
      </w:r>
    </w:p>
    <w:p w14:paraId="7BB9C5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'TS29571_CommonData.yaml#/components/responses/501'</w:t>
      </w:r>
    </w:p>
    <w:p w14:paraId="20E83F5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08D201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7B9D286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5725254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471417D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E3876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C97B99">
        <w:rPr>
          <w:rFonts w:ascii="Courier New" w:hAnsi="Courier New"/>
          <w:noProof/>
          <w:sz w:val="16"/>
        </w:rPr>
        <w:t>dist</w:t>
      </w:r>
      <w:r>
        <w:rPr>
          <w:rFonts w:ascii="Courier New" w:hAnsi="Courier New"/>
          <w:noProof/>
          <w:sz w:val="16"/>
        </w:rPr>
        <w:t>-s</w:t>
      </w:r>
      <w:r w:rsidRPr="00C97B99">
        <w:rPr>
          <w:rFonts w:ascii="Courier New" w:hAnsi="Courier New"/>
          <w:noProof/>
          <w:sz w:val="16"/>
        </w:rPr>
        <w:t>essions/{distSessionRef}/subscriptions/{subscriptionId}:</w:t>
      </w:r>
    </w:p>
    <w:p w14:paraId="7BCE03E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delete:</w:t>
      </w:r>
    </w:p>
    <w:p w14:paraId="2979C44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StatusUnSubscribe to unsubscribe from the Status Subscription </w:t>
      </w:r>
    </w:p>
    <w:p w14:paraId="3F6C040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2DE4574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Subscription for an MBS session</w:t>
      </w:r>
    </w:p>
    <w:p w14:paraId="2BF49EC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StatusUnSubscribe</w:t>
      </w:r>
    </w:p>
    <w:p w14:paraId="627CE2C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6C15EBD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subscriptionId</w:t>
      </w:r>
    </w:p>
    <w:p w14:paraId="2005DD1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1BFEAB1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3F784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subscription</w:t>
      </w:r>
    </w:p>
    <w:p w14:paraId="19B068B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1FAD7C2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5D800DC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149D549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72C2579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4A7A4B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4E67887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74EAA0E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682BCB2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731DA68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'204':</w:t>
      </w:r>
    </w:p>
    <w:p w14:paraId="53898F0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Successful deletion of the subscription</w:t>
      </w:r>
    </w:p>
    <w:p w14:paraId="5F42176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0587B16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41AE0C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4D2DA70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6B6E9FB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0DF25BA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25B3727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703BBD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3EEE9CD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63031BA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094896B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40CA6AB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306C6A2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4A30860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42926EB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06AD665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53B58D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10CB1B8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5AEBB61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1FB5D5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1DD7982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47151A90" w14:textId="77777777" w:rsidR="00734D2F" w:rsidRDefault="00AB4B43" w:rsidP="00AB4B43">
      <w:pPr>
        <w:pStyle w:val="PL"/>
      </w:pPr>
      <w:r w:rsidRPr="00C97B99">
        <w:t xml:space="preserve">          $ref: 'TS29571_CommonData.yaml#/components/responses/default'</w:t>
      </w:r>
    </w:p>
    <w:p w14:paraId="5A876F97" w14:textId="56AEEEDD" w:rsidR="008A6D4A" w:rsidRDefault="008A6D4A" w:rsidP="008A6D4A">
      <w:pPr>
        <w:pStyle w:val="PL"/>
      </w:pPr>
    </w:p>
    <w:p w14:paraId="73D43231" w14:textId="77777777" w:rsidR="00677725" w:rsidRPr="00052626" w:rsidRDefault="00677725" w:rsidP="00677725">
      <w:pPr>
        <w:pStyle w:val="PL"/>
      </w:pPr>
      <w:r w:rsidRPr="00052626">
        <w:t xml:space="preserve">    patch:</w:t>
      </w:r>
    </w:p>
    <w:p w14:paraId="2E967471" w14:textId="77777777" w:rsidR="00677725" w:rsidRPr="00052626" w:rsidRDefault="00677725" w:rsidP="00677725">
      <w:pPr>
        <w:pStyle w:val="PL"/>
      </w:pPr>
      <w:r w:rsidRPr="00052626">
        <w:t xml:space="preserve">      summary:  StatusSubscribe to modify (update or renew) an individual subscription</w:t>
      </w:r>
    </w:p>
    <w:p w14:paraId="5CFDE997" w14:textId="77777777" w:rsidR="00677725" w:rsidRPr="00052626" w:rsidRDefault="00677725" w:rsidP="00677725">
      <w:pPr>
        <w:pStyle w:val="PL"/>
      </w:pPr>
      <w:r w:rsidRPr="00052626">
        <w:t xml:space="preserve">      tags:</w:t>
      </w:r>
    </w:p>
    <w:p w14:paraId="13F73E31" w14:textId="77777777" w:rsidR="00677725" w:rsidRPr="00052626" w:rsidRDefault="00677725" w:rsidP="00677725">
      <w:pPr>
        <w:pStyle w:val="PL"/>
      </w:pPr>
      <w:r w:rsidRPr="00052626">
        <w:t xml:space="preserve">        - Individual Subscription for an MBS </w:t>
      </w:r>
      <w:r>
        <w:t xml:space="preserve">distribution </w:t>
      </w:r>
      <w:r w:rsidRPr="00052626">
        <w:t>session</w:t>
      </w:r>
    </w:p>
    <w:p w14:paraId="0F19ACB4" w14:textId="77777777" w:rsidR="00677725" w:rsidRPr="00052626" w:rsidRDefault="00677725" w:rsidP="00677725">
      <w:pPr>
        <w:pStyle w:val="PL"/>
      </w:pPr>
      <w:r w:rsidRPr="00052626">
        <w:t xml:space="preserve">      operationId: StatusSubscribeMod</w:t>
      </w:r>
    </w:p>
    <w:p w14:paraId="67033321" w14:textId="77777777" w:rsidR="00677725" w:rsidRPr="00052626" w:rsidRDefault="00677725" w:rsidP="00677725">
      <w:pPr>
        <w:pStyle w:val="PL"/>
      </w:pPr>
      <w:r w:rsidRPr="00052626">
        <w:t xml:space="preserve">      parameters:</w:t>
      </w:r>
    </w:p>
    <w:p w14:paraId="00CD6C9B" w14:textId="77777777" w:rsidR="00677725" w:rsidRPr="00052626" w:rsidRDefault="00677725" w:rsidP="00677725">
      <w:pPr>
        <w:pStyle w:val="PL"/>
      </w:pPr>
      <w:r w:rsidRPr="00052626">
        <w:t xml:space="preserve">        - name: subscriptionId</w:t>
      </w:r>
    </w:p>
    <w:p w14:paraId="63CC3433" w14:textId="77777777" w:rsidR="00677725" w:rsidRPr="00052626" w:rsidRDefault="00677725" w:rsidP="00677725">
      <w:pPr>
        <w:pStyle w:val="PL"/>
      </w:pPr>
      <w:r w:rsidRPr="00052626">
        <w:t xml:space="preserve">          in: path</w:t>
      </w:r>
    </w:p>
    <w:p w14:paraId="2BFB63B8" w14:textId="77777777" w:rsidR="00677725" w:rsidRPr="00052626" w:rsidRDefault="00677725" w:rsidP="00677725">
      <w:pPr>
        <w:pStyle w:val="PL"/>
      </w:pPr>
      <w:r w:rsidRPr="00052626">
        <w:t xml:space="preserve">          required: true</w:t>
      </w:r>
    </w:p>
    <w:p w14:paraId="662D4AF4" w14:textId="77777777" w:rsidR="00677725" w:rsidRPr="00052626" w:rsidRDefault="00677725" w:rsidP="00677725">
      <w:pPr>
        <w:pStyle w:val="PL"/>
      </w:pPr>
      <w:r w:rsidRPr="00052626">
        <w:t xml:space="preserve">          description: Unique ID of the individual subscription to be modified</w:t>
      </w:r>
    </w:p>
    <w:p w14:paraId="72A16CEC" w14:textId="77777777" w:rsidR="00677725" w:rsidRPr="00052626" w:rsidRDefault="00677725" w:rsidP="00677725">
      <w:pPr>
        <w:pStyle w:val="PL"/>
      </w:pPr>
      <w:r w:rsidRPr="00052626">
        <w:t xml:space="preserve">          schema:</w:t>
      </w:r>
    </w:p>
    <w:p w14:paraId="35DC845C" w14:textId="77777777" w:rsidR="00677725" w:rsidRDefault="00677725" w:rsidP="00677725">
      <w:pPr>
        <w:pStyle w:val="PL"/>
      </w:pPr>
      <w:r w:rsidRPr="00052626">
        <w:t xml:space="preserve">            type: string</w:t>
      </w:r>
    </w:p>
    <w:p w14:paraId="67CE832E"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788B59AB"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14FBECC9"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FB791A5"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605B2A60"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24759100" w14:textId="77777777" w:rsidR="00677725" w:rsidRPr="00BC3167"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C97B99">
        <w:rPr>
          <w:rFonts w:ascii="Courier New" w:hAnsi="Courier New"/>
          <w:noProof/>
          <w:sz w:val="16"/>
        </w:rPr>
        <w:t xml:space="preserve">            type: string</w:t>
      </w:r>
    </w:p>
    <w:p w14:paraId="4D486499" w14:textId="77777777" w:rsidR="00677725" w:rsidRPr="00052626" w:rsidRDefault="00677725" w:rsidP="00677725">
      <w:pPr>
        <w:pStyle w:val="PL"/>
      </w:pPr>
      <w:r w:rsidRPr="00052626">
        <w:t xml:space="preserve">      requestBody:</w:t>
      </w:r>
    </w:p>
    <w:p w14:paraId="6D4812E0" w14:textId="77777777" w:rsidR="00677725" w:rsidRPr="00052626" w:rsidRDefault="00677725" w:rsidP="00677725">
      <w:pPr>
        <w:pStyle w:val="PL"/>
      </w:pPr>
      <w:r w:rsidRPr="00052626">
        <w:t xml:space="preserve">        description: Data to be modified in the </w:t>
      </w:r>
      <w:r>
        <w:t>DistSession</w:t>
      </w:r>
      <w:r w:rsidRPr="00052626">
        <w:t>Subscription</w:t>
      </w:r>
    </w:p>
    <w:p w14:paraId="01091EA7" w14:textId="77777777" w:rsidR="00677725" w:rsidRPr="00052626" w:rsidRDefault="00677725" w:rsidP="00677725">
      <w:pPr>
        <w:pStyle w:val="PL"/>
      </w:pPr>
      <w:r w:rsidRPr="00052626">
        <w:t xml:space="preserve">        required: true</w:t>
      </w:r>
    </w:p>
    <w:p w14:paraId="55E9A922" w14:textId="77777777" w:rsidR="00677725" w:rsidRPr="00052626" w:rsidRDefault="00677725" w:rsidP="00677725">
      <w:pPr>
        <w:pStyle w:val="PL"/>
      </w:pPr>
      <w:r w:rsidRPr="00052626">
        <w:t xml:space="preserve">        content:</w:t>
      </w:r>
    </w:p>
    <w:p w14:paraId="000A6D99" w14:textId="77777777" w:rsidR="00677725" w:rsidRPr="00052626" w:rsidRDefault="00677725" w:rsidP="00677725">
      <w:pPr>
        <w:pStyle w:val="PL"/>
      </w:pPr>
      <w:r w:rsidRPr="00052626">
        <w:t xml:space="preserve">          application/json-patch+json:</w:t>
      </w:r>
    </w:p>
    <w:p w14:paraId="2B1B4945" w14:textId="77777777" w:rsidR="00677725" w:rsidRPr="00052626" w:rsidRDefault="00677725" w:rsidP="00677725">
      <w:pPr>
        <w:pStyle w:val="PL"/>
      </w:pPr>
      <w:r w:rsidRPr="00052626">
        <w:t xml:space="preserve">            schema:</w:t>
      </w:r>
    </w:p>
    <w:p w14:paraId="50D6A8DE" w14:textId="77777777" w:rsidR="00677725" w:rsidRPr="00052626" w:rsidRDefault="00677725" w:rsidP="00677725">
      <w:pPr>
        <w:pStyle w:val="PL"/>
      </w:pPr>
      <w:r w:rsidRPr="00052626">
        <w:t xml:space="preserve">              type: array</w:t>
      </w:r>
    </w:p>
    <w:p w14:paraId="56193B17" w14:textId="77777777" w:rsidR="00677725" w:rsidRPr="00052626" w:rsidRDefault="00677725" w:rsidP="00677725">
      <w:pPr>
        <w:pStyle w:val="PL"/>
      </w:pPr>
      <w:r w:rsidRPr="00052626">
        <w:t xml:space="preserve">              items:</w:t>
      </w:r>
    </w:p>
    <w:p w14:paraId="20FCD785" w14:textId="77777777" w:rsidR="00677725" w:rsidRPr="00052626" w:rsidRDefault="00677725" w:rsidP="00677725">
      <w:pPr>
        <w:pStyle w:val="PL"/>
      </w:pPr>
      <w:r w:rsidRPr="00052626">
        <w:t xml:space="preserve">                $ref: 'TS29571_CommonData.yaml#/components/schemas/PatchItem'</w:t>
      </w:r>
    </w:p>
    <w:p w14:paraId="1EE4CDF4" w14:textId="77777777" w:rsidR="00677725" w:rsidRPr="00052626" w:rsidRDefault="00677725" w:rsidP="00677725">
      <w:pPr>
        <w:pStyle w:val="PL"/>
        <w:rPr>
          <w:lang w:eastAsia="zh-CN"/>
        </w:rPr>
      </w:pPr>
      <w:r w:rsidRPr="00052626">
        <w:t xml:space="preserve">              </w:t>
      </w:r>
      <w:r w:rsidRPr="00052626">
        <w:rPr>
          <w:lang w:eastAsia="zh-CN"/>
        </w:rPr>
        <w:t>minI</w:t>
      </w:r>
      <w:r w:rsidRPr="00052626">
        <w:t>tems:</w:t>
      </w:r>
      <w:r w:rsidRPr="00052626">
        <w:rPr>
          <w:lang w:eastAsia="zh-CN"/>
        </w:rPr>
        <w:t xml:space="preserve"> 1</w:t>
      </w:r>
    </w:p>
    <w:p w14:paraId="4ABDCBCD" w14:textId="77777777" w:rsidR="00677725" w:rsidRPr="00052626" w:rsidRDefault="00677725" w:rsidP="00677725">
      <w:pPr>
        <w:pStyle w:val="PL"/>
      </w:pPr>
      <w:r w:rsidRPr="00052626">
        <w:t xml:space="preserve">      responses:</w:t>
      </w:r>
    </w:p>
    <w:p w14:paraId="6E406038" w14:textId="77777777" w:rsidR="00677725" w:rsidRPr="00052626" w:rsidRDefault="00677725" w:rsidP="00677725">
      <w:pPr>
        <w:pStyle w:val="PL"/>
      </w:pPr>
      <w:r w:rsidRPr="00052626">
        <w:t xml:space="preserve">        '200':</w:t>
      </w:r>
    </w:p>
    <w:p w14:paraId="36B84200" w14:textId="77777777" w:rsidR="00677725" w:rsidRPr="00052626" w:rsidRDefault="00677725" w:rsidP="00677725">
      <w:pPr>
        <w:pStyle w:val="PL"/>
      </w:pPr>
      <w:r w:rsidRPr="00052626">
        <w:t xml:space="preserve">          description: Successful modification of the individual Status Subscription</w:t>
      </w:r>
    </w:p>
    <w:p w14:paraId="55C8C501" w14:textId="77777777" w:rsidR="00677725" w:rsidRPr="00052626" w:rsidRDefault="00677725" w:rsidP="00677725">
      <w:pPr>
        <w:pStyle w:val="PL"/>
      </w:pPr>
      <w:r w:rsidRPr="00052626">
        <w:t xml:space="preserve">          content:</w:t>
      </w:r>
    </w:p>
    <w:p w14:paraId="123A8A63" w14:textId="77777777" w:rsidR="00677725" w:rsidRPr="00052626" w:rsidRDefault="00677725" w:rsidP="00677725">
      <w:pPr>
        <w:pStyle w:val="PL"/>
      </w:pPr>
      <w:r w:rsidRPr="00052626">
        <w:t xml:space="preserve">            application/json:</w:t>
      </w:r>
    </w:p>
    <w:p w14:paraId="6ADBB554" w14:textId="77777777" w:rsidR="00677725" w:rsidRPr="00052626" w:rsidRDefault="00677725" w:rsidP="00677725">
      <w:pPr>
        <w:pStyle w:val="PL"/>
      </w:pPr>
      <w:r w:rsidRPr="00052626">
        <w:t xml:space="preserve">              schema:</w:t>
      </w:r>
    </w:p>
    <w:p w14:paraId="09C84EA8" w14:textId="77777777" w:rsidR="00677725" w:rsidRPr="00052626" w:rsidRDefault="00677725" w:rsidP="00677725">
      <w:pPr>
        <w:pStyle w:val="PL"/>
      </w:pPr>
      <w:r w:rsidRPr="00052626">
        <w:t xml:space="preserve">                </w:t>
      </w:r>
      <w:r w:rsidRPr="005853C6">
        <w:t>$ref: '#/components/schemas/DistSessionSubscription'</w:t>
      </w:r>
    </w:p>
    <w:p w14:paraId="647E2F50" w14:textId="77777777" w:rsidR="00677725" w:rsidRPr="00052626" w:rsidRDefault="00677725" w:rsidP="00677725">
      <w:pPr>
        <w:pStyle w:val="PL"/>
      </w:pPr>
      <w:r w:rsidRPr="00052626">
        <w:t xml:space="preserve">        '307':</w:t>
      </w:r>
    </w:p>
    <w:p w14:paraId="57E9F750" w14:textId="77777777" w:rsidR="00677725" w:rsidRPr="00052626" w:rsidRDefault="00677725" w:rsidP="00677725">
      <w:pPr>
        <w:pStyle w:val="PL"/>
      </w:pPr>
      <w:r w:rsidRPr="00052626">
        <w:t xml:space="preserve">          $ref: 'TS29571_CommonData.yaml#/components/responses/307'</w:t>
      </w:r>
    </w:p>
    <w:p w14:paraId="45C19D71" w14:textId="77777777" w:rsidR="00677725" w:rsidRPr="00052626" w:rsidRDefault="00677725" w:rsidP="00677725">
      <w:pPr>
        <w:pStyle w:val="PL"/>
      </w:pPr>
      <w:r w:rsidRPr="00052626">
        <w:t xml:space="preserve">        '308':</w:t>
      </w:r>
    </w:p>
    <w:p w14:paraId="2FC1C8AD" w14:textId="77777777" w:rsidR="00677725" w:rsidRPr="00052626" w:rsidRDefault="00677725" w:rsidP="00677725">
      <w:pPr>
        <w:pStyle w:val="PL"/>
      </w:pPr>
      <w:r w:rsidRPr="00052626">
        <w:t xml:space="preserve">          $ref: 'TS29571_CommonData.yaml#/components/responses/308'</w:t>
      </w:r>
    </w:p>
    <w:p w14:paraId="383C5968" w14:textId="77777777" w:rsidR="00677725" w:rsidRPr="00052626" w:rsidRDefault="00677725" w:rsidP="00677725">
      <w:pPr>
        <w:pStyle w:val="PL"/>
      </w:pPr>
      <w:r w:rsidRPr="00052626">
        <w:t xml:space="preserve">        '400':</w:t>
      </w:r>
    </w:p>
    <w:p w14:paraId="7E3ECC56" w14:textId="77777777" w:rsidR="00677725" w:rsidRPr="00052626" w:rsidRDefault="00677725" w:rsidP="00677725">
      <w:pPr>
        <w:pStyle w:val="PL"/>
      </w:pPr>
      <w:r w:rsidRPr="00052626">
        <w:t xml:space="preserve">          $ref: 'TS29571_CommonData.yaml#/components/responses/400'</w:t>
      </w:r>
    </w:p>
    <w:p w14:paraId="4A31EC1D" w14:textId="77777777" w:rsidR="00677725" w:rsidRPr="00052626" w:rsidRDefault="00677725" w:rsidP="00677725">
      <w:pPr>
        <w:pStyle w:val="PL"/>
      </w:pPr>
      <w:r w:rsidRPr="00052626">
        <w:t xml:space="preserve">        '401':</w:t>
      </w:r>
    </w:p>
    <w:p w14:paraId="783BEB86" w14:textId="77777777" w:rsidR="00677725" w:rsidRPr="00052626" w:rsidRDefault="00677725" w:rsidP="00677725">
      <w:pPr>
        <w:pStyle w:val="PL"/>
      </w:pPr>
      <w:r w:rsidRPr="00052626">
        <w:t xml:space="preserve">          $ref: 'TS29571_CommonData.yaml#/components/responses/401'</w:t>
      </w:r>
    </w:p>
    <w:p w14:paraId="2DC76F76" w14:textId="77777777" w:rsidR="00677725" w:rsidRPr="00052626" w:rsidRDefault="00677725" w:rsidP="00677725">
      <w:pPr>
        <w:pStyle w:val="PL"/>
      </w:pPr>
      <w:r w:rsidRPr="00052626">
        <w:t xml:space="preserve">        '403':</w:t>
      </w:r>
    </w:p>
    <w:p w14:paraId="570BDE67" w14:textId="77777777" w:rsidR="00677725" w:rsidRPr="00052626" w:rsidRDefault="00677725" w:rsidP="00677725">
      <w:pPr>
        <w:pStyle w:val="PL"/>
      </w:pPr>
      <w:r w:rsidRPr="00052626">
        <w:t xml:space="preserve">          $ref: 'TS29571_CommonData.yaml#/components/responses/403'</w:t>
      </w:r>
    </w:p>
    <w:p w14:paraId="7D5FFBC4" w14:textId="77777777" w:rsidR="00677725" w:rsidRPr="00052626" w:rsidRDefault="00677725" w:rsidP="00677725">
      <w:pPr>
        <w:pStyle w:val="PL"/>
      </w:pPr>
      <w:r w:rsidRPr="00052626">
        <w:t xml:space="preserve">        '404':</w:t>
      </w:r>
    </w:p>
    <w:p w14:paraId="664A930D" w14:textId="77777777" w:rsidR="00677725" w:rsidRPr="00052626" w:rsidRDefault="00677725" w:rsidP="00677725">
      <w:pPr>
        <w:pStyle w:val="PL"/>
      </w:pPr>
      <w:r w:rsidRPr="00052626">
        <w:t xml:space="preserve">          $ref: 'TS29571_CommonData.yaml#/components/responses/404'</w:t>
      </w:r>
    </w:p>
    <w:p w14:paraId="55F83582" w14:textId="77777777" w:rsidR="00677725" w:rsidRPr="00052626" w:rsidRDefault="00677725" w:rsidP="00677725">
      <w:pPr>
        <w:pStyle w:val="PL"/>
      </w:pPr>
      <w:r w:rsidRPr="00052626">
        <w:t xml:space="preserve">        '411':</w:t>
      </w:r>
    </w:p>
    <w:p w14:paraId="2E29A9A0" w14:textId="77777777" w:rsidR="00677725" w:rsidRPr="00052626" w:rsidRDefault="00677725" w:rsidP="00677725">
      <w:pPr>
        <w:pStyle w:val="PL"/>
      </w:pPr>
      <w:r w:rsidRPr="00052626">
        <w:t xml:space="preserve">          $ref: 'TS29571_CommonData.yaml#/components/responses/411'</w:t>
      </w:r>
    </w:p>
    <w:p w14:paraId="0F5D1A19" w14:textId="77777777" w:rsidR="00677725" w:rsidRPr="00052626" w:rsidRDefault="00677725" w:rsidP="00677725">
      <w:pPr>
        <w:pStyle w:val="PL"/>
      </w:pPr>
      <w:r w:rsidRPr="00052626">
        <w:t xml:space="preserve">        '413':</w:t>
      </w:r>
    </w:p>
    <w:p w14:paraId="01BEE2B0" w14:textId="77777777" w:rsidR="00677725" w:rsidRPr="00052626" w:rsidRDefault="00677725" w:rsidP="00677725">
      <w:pPr>
        <w:pStyle w:val="PL"/>
      </w:pPr>
      <w:r w:rsidRPr="00052626">
        <w:t xml:space="preserve">          $ref: 'TS29571_CommonData.yaml#/components/responses/413'</w:t>
      </w:r>
    </w:p>
    <w:p w14:paraId="130B36DB" w14:textId="77777777" w:rsidR="00677725" w:rsidRPr="00052626" w:rsidRDefault="00677725" w:rsidP="00677725">
      <w:pPr>
        <w:pStyle w:val="PL"/>
      </w:pPr>
      <w:r w:rsidRPr="00052626">
        <w:t xml:space="preserve">        '415':</w:t>
      </w:r>
    </w:p>
    <w:p w14:paraId="30443CE3" w14:textId="77777777" w:rsidR="00677725" w:rsidRPr="00052626" w:rsidRDefault="00677725" w:rsidP="00677725">
      <w:pPr>
        <w:pStyle w:val="PL"/>
      </w:pPr>
      <w:r w:rsidRPr="00052626">
        <w:t xml:space="preserve">          $ref: 'TS29571_CommonData.yaml#/components/responses/415'</w:t>
      </w:r>
    </w:p>
    <w:p w14:paraId="44E0AC54" w14:textId="77777777" w:rsidR="00677725" w:rsidRPr="00052626" w:rsidRDefault="00677725" w:rsidP="00677725">
      <w:pPr>
        <w:pStyle w:val="PL"/>
      </w:pPr>
      <w:r w:rsidRPr="00052626">
        <w:lastRenderedPageBreak/>
        <w:t xml:space="preserve">        '429':</w:t>
      </w:r>
    </w:p>
    <w:p w14:paraId="7A3FE083" w14:textId="77777777" w:rsidR="00677725" w:rsidRPr="00052626" w:rsidRDefault="00677725" w:rsidP="00677725">
      <w:pPr>
        <w:pStyle w:val="PL"/>
      </w:pPr>
      <w:r w:rsidRPr="00052626">
        <w:t xml:space="preserve">          $ref: 'TS29571_CommonData.yaml#/components/responses/429'</w:t>
      </w:r>
    </w:p>
    <w:p w14:paraId="7F950529" w14:textId="77777777" w:rsidR="00677725" w:rsidRPr="00052626" w:rsidRDefault="00677725" w:rsidP="00677725">
      <w:pPr>
        <w:pStyle w:val="PL"/>
      </w:pPr>
      <w:r w:rsidRPr="00052626">
        <w:t xml:space="preserve">        '500':</w:t>
      </w:r>
    </w:p>
    <w:p w14:paraId="12F3F49A" w14:textId="77777777" w:rsidR="00677725" w:rsidRPr="00052626" w:rsidRDefault="00677725" w:rsidP="00677725">
      <w:pPr>
        <w:pStyle w:val="PL"/>
      </w:pPr>
      <w:r w:rsidRPr="00052626">
        <w:t xml:space="preserve">          $ref: 'TS29571_CommonData.yaml#/components/responses/500'</w:t>
      </w:r>
    </w:p>
    <w:p w14:paraId="33FB716B" w14:textId="77777777" w:rsidR="00677725" w:rsidRPr="00052626" w:rsidRDefault="00677725" w:rsidP="00677725">
      <w:pPr>
        <w:pStyle w:val="PL"/>
      </w:pPr>
      <w:r w:rsidRPr="00052626">
        <w:t xml:space="preserve">        '502':</w:t>
      </w:r>
    </w:p>
    <w:p w14:paraId="503AD58F" w14:textId="77777777" w:rsidR="00677725" w:rsidRPr="00052626" w:rsidRDefault="00677725" w:rsidP="00677725">
      <w:pPr>
        <w:pStyle w:val="PL"/>
      </w:pPr>
      <w:r w:rsidRPr="00052626">
        <w:t xml:space="preserve">          $ref: 'TS29571_CommonData.yaml#/components/responses/502'</w:t>
      </w:r>
    </w:p>
    <w:p w14:paraId="7C1FB7EC" w14:textId="77777777" w:rsidR="00677725" w:rsidRPr="00052626" w:rsidRDefault="00677725" w:rsidP="00677725">
      <w:pPr>
        <w:pStyle w:val="PL"/>
      </w:pPr>
      <w:r w:rsidRPr="00052626">
        <w:t xml:space="preserve">        '503':</w:t>
      </w:r>
    </w:p>
    <w:p w14:paraId="67DFC4EE" w14:textId="77777777" w:rsidR="00677725" w:rsidRPr="00052626" w:rsidRDefault="00677725" w:rsidP="00677725">
      <w:pPr>
        <w:pStyle w:val="PL"/>
      </w:pPr>
      <w:r w:rsidRPr="00052626">
        <w:t xml:space="preserve">          $ref: 'TS29571_CommonData.yaml#/components/responses/503'</w:t>
      </w:r>
    </w:p>
    <w:p w14:paraId="0E92C365" w14:textId="77777777" w:rsidR="00677725" w:rsidRPr="00052626" w:rsidRDefault="00677725" w:rsidP="00677725">
      <w:pPr>
        <w:pStyle w:val="PL"/>
      </w:pPr>
      <w:r w:rsidRPr="00052626">
        <w:t xml:space="preserve">        default:</w:t>
      </w:r>
    </w:p>
    <w:p w14:paraId="2F5EA081" w14:textId="77777777" w:rsidR="00677725" w:rsidRPr="00BC3167" w:rsidRDefault="00677725" w:rsidP="00677725">
      <w:pPr>
        <w:pStyle w:val="PL"/>
        <w:rPr>
          <w:lang w:eastAsia="en-US"/>
        </w:rPr>
      </w:pPr>
      <w:r w:rsidRPr="00052626">
        <w:t xml:space="preserve">          $ref: 'TS29571_CommonData.yaml#/components/responses/default'</w:t>
      </w:r>
    </w:p>
    <w:p w14:paraId="7E7B6A25" w14:textId="77777777" w:rsidR="00AB4B43" w:rsidRDefault="00AB4B43" w:rsidP="008A6D4A">
      <w:pPr>
        <w:pStyle w:val="PL"/>
      </w:pPr>
    </w:p>
    <w:p w14:paraId="18D0D03F" w14:textId="433FB7CF"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securitySchemes:</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clientCredentials:</w:t>
      </w:r>
    </w:p>
    <w:p w14:paraId="4D9343E1" w14:textId="77777777" w:rsidR="008A6D4A" w:rsidRPr="002857AD" w:rsidRDefault="008A6D4A" w:rsidP="008A6D4A">
      <w:pPr>
        <w:pStyle w:val="PL"/>
      </w:pPr>
      <w:r w:rsidRPr="002857AD">
        <w:t xml:space="preserve">          tokenUrl: '</w:t>
      </w:r>
      <w:r w:rsidRPr="00082B3E">
        <w:t>{nrfApiRoot}/oauth2/token</w:t>
      </w:r>
      <w:r w:rsidRPr="002857AD">
        <w:t>'</w:t>
      </w:r>
    </w:p>
    <w:p w14:paraId="259FF265" w14:textId="77777777" w:rsidR="008A6D4A" w:rsidRPr="002857AD" w:rsidRDefault="008A6D4A" w:rsidP="008A6D4A">
      <w:pPr>
        <w:pStyle w:val="PL"/>
      </w:pPr>
      <w:r>
        <w:t xml:space="preserve">          scopes:</w:t>
      </w:r>
    </w:p>
    <w:p w14:paraId="284C7942" w14:textId="2A5A1730" w:rsidR="005A6806" w:rsidRDefault="005A6806" w:rsidP="005A6806">
      <w:pPr>
        <w:pStyle w:val="PL"/>
      </w:pPr>
      <w:r>
        <w:t xml:space="preserve">            </w:t>
      </w:r>
      <w:r w:rsidR="0088347D">
        <w:rPr>
          <w:lang w:eastAsia="zh-CN"/>
        </w:rPr>
        <w:t>nmbstf-distsession</w:t>
      </w:r>
      <w:r>
        <w:t xml:space="preserve">: Access to the </w:t>
      </w:r>
      <w:r w:rsidR="0088347D">
        <w:rPr>
          <w:lang w:eastAsia="zh-CN"/>
        </w:rPr>
        <w:t>nmbstf-distsession</w:t>
      </w:r>
      <w:r w:rsidRPr="00986E88">
        <w:rPr>
          <w:lang w:eastAsia="zh-CN"/>
        </w:rPr>
        <w:t xml:space="preserve"> </w:t>
      </w:r>
      <w:r>
        <w:t>API</w:t>
      </w:r>
    </w:p>
    <w:p w14:paraId="6609A485" w14:textId="4250FFA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AF969A5" w14:textId="77777777" w:rsidR="001556CA" w:rsidRPr="00343173"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 xml:space="preserve">  schemas:</w:t>
      </w:r>
    </w:p>
    <w:p w14:paraId="6D56A4EC" w14:textId="77777777" w:rsidR="001556CA" w:rsidRPr="00343173"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w:t>
      </w:r>
    </w:p>
    <w:p w14:paraId="3001E49A" w14:textId="77777777" w:rsidR="001556CA" w:rsidRPr="00343173"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 STRUCTURED DATA TYPES</w:t>
      </w:r>
    </w:p>
    <w:p w14:paraId="53ABACF4" w14:textId="7777777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w:t>
      </w:r>
    </w:p>
    <w:p w14:paraId="7C16F1A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CreateReqData:</w:t>
      </w:r>
    </w:p>
    <w:p w14:paraId="17411B17"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Data within Create Request</w:t>
      </w:r>
    </w:p>
    <w:p w14:paraId="37B8F43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4D7E621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485B9F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w:t>
      </w:r>
    </w:p>
    <w:p w14:paraId="193CEA2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'#/components/schemas/DistSession'</w:t>
      </w:r>
    </w:p>
    <w:p w14:paraId="50EF28A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01F6F2F3"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w:t>
      </w:r>
    </w:p>
    <w:p w14:paraId="79D2FFC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AC967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CreateRspData:</w:t>
      </w:r>
    </w:p>
    <w:p w14:paraId="2E165F1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Data within Create Response</w:t>
      </w:r>
    </w:p>
    <w:p w14:paraId="2B4A4D0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5C7A8379"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6312A90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w:t>
      </w:r>
    </w:p>
    <w:p w14:paraId="5DEC275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'#/components/schemas/DistSession'</w:t>
      </w:r>
    </w:p>
    <w:p w14:paraId="47AF4493"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29E685C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w:t>
      </w:r>
    </w:p>
    <w:p w14:paraId="0BA817D7"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AA74B1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w:t>
      </w:r>
    </w:p>
    <w:p w14:paraId="0EF80C0B"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Mbs Distribution Session Information</w:t>
      </w:r>
    </w:p>
    <w:p w14:paraId="5CF2CA4D"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6947D0AD"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31D5B7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distSessionId:</w:t>
      </w:r>
    </w:p>
    <w:p w14:paraId="184B675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string</w:t>
      </w:r>
    </w:p>
    <w:p w14:paraId="1FC80612"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distSessionState:</w:t>
      </w:r>
    </w:p>
    <w:p w14:paraId="579D910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'#/components/schemas/DistSessionState'</w:t>
      </w:r>
    </w:p>
    <w:p w14:paraId="52D1344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mbU</w:t>
      </w:r>
      <w:r>
        <w:rPr>
          <w:rFonts w:ascii="Courier New" w:hAnsi="Courier New"/>
          <w:noProof/>
          <w:sz w:val="16"/>
        </w:rPr>
        <w:t>pf</w:t>
      </w:r>
      <w:r w:rsidRPr="0090366B">
        <w:rPr>
          <w:rFonts w:ascii="Courier New" w:hAnsi="Courier New"/>
          <w:noProof/>
          <w:sz w:val="16"/>
        </w:rPr>
        <w:t>TunAddr:</w:t>
      </w:r>
    </w:p>
    <w:p w14:paraId="3ED02C63"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'TS29571_CommonData.yaml#/components/schemas/TunnelAddress'</w:t>
      </w:r>
    </w:p>
    <w:p w14:paraId="5343B791" w14:textId="5B0E4890"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4B20CA">
        <w:rPr>
          <w:rFonts w:ascii="Courier New" w:hAnsi="Courier New"/>
          <w:noProof/>
          <w:sz w:val="16"/>
        </w:rPr>
        <w:t>up</w:t>
      </w:r>
      <w:r w:rsidR="004B20CA" w:rsidRPr="0090366B">
        <w:rPr>
          <w:rFonts w:ascii="Courier New" w:hAnsi="Courier New"/>
          <w:noProof/>
          <w:sz w:val="16"/>
        </w:rPr>
        <w:t>TrafficFlowInfo</w:t>
      </w:r>
      <w:r w:rsidRPr="0090366B">
        <w:rPr>
          <w:rFonts w:ascii="Courier New" w:hAnsi="Courier New"/>
          <w:noProof/>
          <w:sz w:val="16"/>
        </w:rPr>
        <w:t>:</w:t>
      </w:r>
    </w:p>
    <w:p w14:paraId="67E61B34" w14:textId="4E02AA9B"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4B20CA" w:rsidRPr="0090366B">
        <w:rPr>
          <w:rFonts w:ascii="Courier New" w:hAnsi="Courier New"/>
          <w:noProof/>
          <w:sz w:val="16"/>
        </w:rPr>
        <w:t>$ref: '#/components/schemas/</w:t>
      </w:r>
      <w:r w:rsidR="004B20CA" w:rsidRPr="003001D0">
        <w:rPr>
          <w:rFonts w:ascii="Courier New" w:hAnsi="Courier New"/>
          <w:noProof/>
          <w:sz w:val="16"/>
        </w:rPr>
        <w:t>UpTrafficFlowInfo</w:t>
      </w:r>
      <w:r w:rsidR="004B20CA" w:rsidRPr="0090366B">
        <w:rPr>
          <w:rFonts w:ascii="Courier New" w:hAnsi="Courier New"/>
          <w:noProof/>
          <w:sz w:val="16"/>
        </w:rPr>
        <w:t>'</w:t>
      </w:r>
    </w:p>
    <w:p w14:paraId="25F87BA1" w14:textId="77777777" w:rsidR="003C016F" w:rsidRDefault="003C016F" w:rsidP="003C01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6A4C6D">
        <w:rPr>
          <w:rFonts w:ascii="Courier New" w:hAnsi="Courier New"/>
          <w:noProof/>
          <w:sz w:val="16"/>
        </w:rPr>
        <w:t>mbsSessionId</w:t>
      </w:r>
      <w:r>
        <w:rPr>
          <w:rFonts w:ascii="Courier New" w:hAnsi="Courier New"/>
          <w:noProof/>
          <w:sz w:val="16"/>
        </w:rPr>
        <w:t>:</w:t>
      </w:r>
    </w:p>
    <w:p w14:paraId="48AB98FE" w14:textId="77777777" w:rsidR="003C016F" w:rsidRDefault="003C016F" w:rsidP="003C01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w:t>
      </w:r>
      <w:r>
        <w:rPr>
          <w:rFonts w:ascii="Courier New" w:hAnsi="Courier New"/>
          <w:noProof/>
          <w:sz w:val="16"/>
        </w:rPr>
        <w:t>M</w:t>
      </w:r>
      <w:r w:rsidRPr="006A4C6D">
        <w:rPr>
          <w:rFonts w:ascii="Courier New" w:hAnsi="Courier New"/>
          <w:noProof/>
          <w:sz w:val="16"/>
        </w:rPr>
        <w:t>bsSessionId</w:t>
      </w:r>
      <w:r w:rsidRPr="0090366B">
        <w:rPr>
          <w:rFonts w:ascii="Courier New" w:hAnsi="Courier New"/>
          <w:noProof/>
          <w:sz w:val="16"/>
        </w:rPr>
        <w:t>'</w:t>
      </w:r>
    </w:p>
    <w:p w14:paraId="7A192961" w14:textId="77777777" w:rsidR="003C016F" w:rsidRPr="00690A26" w:rsidRDefault="003C016F" w:rsidP="003C016F">
      <w:pPr>
        <w:pStyle w:val="PL"/>
        <w:rPr>
          <w:lang w:eastAsia="zh-CN"/>
        </w:rPr>
      </w:pPr>
      <w:r w:rsidRPr="00690A26">
        <w:t xml:space="preserve">        </w:t>
      </w:r>
      <w:r w:rsidRPr="006A4C6D">
        <w:rPr>
          <w:lang w:eastAsia="zh-CN"/>
        </w:rPr>
        <w:t>mbsServiceAreas</w:t>
      </w:r>
      <w:r w:rsidRPr="00690A26">
        <w:t>:</w:t>
      </w:r>
    </w:p>
    <w:p w14:paraId="325557AA" w14:textId="77777777" w:rsidR="003C016F" w:rsidRPr="00690A26" w:rsidRDefault="003C016F" w:rsidP="003C016F">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w:t>
      </w:r>
      <w:r>
        <w:t>AreaSessionId</w:t>
      </w:r>
      <w:r w:rsidRPr="00533C32">
        <w:t xml:space="preserve"> serves as key</w:t>
      </w:r>
      <w:r>
        <w:t xml:space="preserve"> of </w:t>
      </w:r>
      <w:r w:rsidRPr="006A4C6D">
        <w:rPr>
          <w:lang w:eastAsia="zh-CN"/>
        </w:rPr>
        <w:t>MbsServiceArea</w:t>
      </w:r>
    </w:p>
    <w:p w14:paraId="0F10DE1E" w14:textId="77777777" w:rsidR="003C016F" w:rsidRPr="00690A26" w:rsidRDefault="003C016F" w:rsidP="003C016F">
      <w:pPr>
        <w:pStyle w:val="PL"/>
        <w:rPr>
          <w:lang w:eastAsia="zh-CN"/>
        </w:rPr>
      </w:pPr>
      <w:r w:rsidRPr="00690A26">
        <w:rPr>
          <w:rFonts w:hint="eastAsia"/>
          <w:lang w:eastAsia="zh-CN"/>
        </w:rPr>
        <w:t xml:space="preserve">          type: object</w:t>
      </w:r>
    </w:p>
    <w:p w14:paraId="1525D1B5" w14:textId="77777777" w:rsidR="003C016F" w:rsidRDefault="003C016F" w:rsidP="003C016F">
      <w:pPr>
        <w:pStyle w:val="PL"/>
        <w:rPr>
          <w:lang w:eastAsia="zh-CN"/>
        </w:rPr>
      </w:pPr>
      <w:r w:rsidRPr="00690A26">
        <w:rPr>
          <w:rFonts w:hint="eastAsia"/>
          <w:lang w:eastAsia="zh-CN"/>
        </w:rPr>
        <w:t xml:space="preserve">          additionalProperties:</w:t>
      </w:r>
    </w:p>
    <w:p w14:paraId="66EAD80E" w14:textId="77777777" w:rsidR="003C016F" w:rsidRPr="00690A26" w:rsidRDefault="003C016F" w:rsidP="003C016F">
      <w:pPr>
        <w:pStyle w:val="PL"/>
        <w:rPr>
          <w:lang w:eastAsia="zh-CN"/>
        </w:rPr>
      </w:pPr>
      <w:r w:rsidRPr="00690A26">
        <w:rPr>
          <w:rFonts w:hint="eastAsia"/>
          <w:lang w:eastAsia="zh-CN"/>
        </w:rPr>
        <w:t xml:space="preserve">          </w:t>
      </w:r>
      <w:r>
        <w:rPr>
          <w:lang w:eastAsia="zh-CN"/>
        </w:rPr>
        <w:t xml:space="preserve">  </w:t>
      </w:r>
      <w:r w:rsidRPr="00690A26">
        <w:t>$ref: '</w:t>
      </w:r>
      <w:r w:rsidRPr="0090366B">
        <w:t>TS29571_CommonData.yaml</w:t>
      </w:r>
      <w:r w:rsidRPr="00690A26">
        <w:t>#/components/schemas/</w:t>
      </w:r>
      <w:r w:rsidRPr="006A4C6D">
        <w:rPr>
          <w:lang w:eastAsia="zh-CN"/>
        </w:rPr>
        <w:t>MbsServiceArea</w:t>
      </w:r>
      <w:r w:rsidRPr="00690A26">
        <w:t>'</w:t>
      </w:r>
    </w:p>
    <w:p w14:paraId="2317E65E" w14:textId="1742D0DC" w:rsidR="003C016F" w:rsidRDefault="003C016F" w:rsidP="005F4A69">
      <w:pPr>
        <w:pStyle w:val="PL"/>
        <w:rPr>
          <w:lang w:eastAsia="zh-CN"/>
        </w:rPr>
      </w:pPr>
      <w:r w:rsidRPr="00690A26">
        <w:rPr>
          <w:rFonts w:hint="eastAsia"/>
          <w:lang w:eastAsia="zh-CN"/>
        </w:rPr>
        <w:t xml:space="preserve">          minProperties: 1</w:t>
      </w:r>
    </w:p>
    <w:p w14:paraId="161788D1" w14:textId="58A73E8F"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5qi:</w:t>
      </w:r>
    </w:p>
    <w:p w14:paraId="1FE86A08"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'TS29571_CommonData.yaml#/components/schemas/5Qi'</w:t>
      </w:r>
    </w:p>
    <w:p w14:paraId="32387FE9"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mbr:</w:t>
      </w:r>
    </w:p>
    <w:p w14:paraId="3C8FE0AA"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'TS29571_CommonData.yaml#/components/schemas/BitRate'</w:t>
      </w:r>
    </w:p>
    <w:p w14:paraId="76AABD7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maxDelay:</w:t>
      </w:r>
    </w:p>
    <w:p w14:paraId="0F343530"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'TS29571_CommonData.yaml#/components/schemas/PacketDelBudget'</w:t>
      </w:r>
    </w:p>
    <w:p w14:paraId="60E91EB8"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objDistributionData:</w:t>
      </w:r>
    </w:p>
    <w:p w14:paraId="6A4C6018"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'#/components/schemas/ObjDistributionData'</w:t>
      </w:r>
    </w:p>
    <w:p w14:paraId="0F0F5E1A"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pktDistributionData:</w:t>
      </w:r>
    </w:p>
    <w:p w14:paraId="5B99B5B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'#/components/schemas/PktDistributionData'</w:t>
      </w:r>
    </w:p>
    <w:p w14:paraId="32DCA550"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fecInformation:</w:t>
      </w:r>
    </w:p>
    <w:p w14:paraId="6F29D4FB" w14:textId="77777777" w:rsidR="003948F5" w:rsidRDefault="001556CA" w:rsidP="0039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string</w:t>
      </w:r>
    </w:p>
    <w:p w14:paraId="32DC8A75" w14:textId="77777777" w:rsidR="003948F5" w:rsidRPr="005853C6" w:rsidRDefault="003948F5" w:rsidP="0039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sidRPr="0070497D">
        <w:rPr>
          <w:rFonts w:ascii="Courier New" w:hAnsi="Courier New"/>
          <w:noProof/>
          <w:sz w:val="16"/>
        </w:rPr>
        <w:t>dscpMarking</w:t>
      </w:r>
      <w:r w:rsidRPr="005853C6">
        <w:rPr>
          <w:rFonts w:ascii="Courier New" w:hAnsi="Courier New"/>
          <w:noProof/>
          <w:sz w:val="16"/>
        </w:rPr>
        <w:t>:</w:t>
      </w:r>
    </w:p>
    <w:p w14:paraId="0910111B" w14:textId="51B88C49" w:rsidR="004E6857" w:rsidRDefault="003948F5" w:rsidP="0039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A69">
        <w:rPr>
          <w:rFonts w:ascii="Courier New" w:hAnsi="Courier New"/>
          <w:noProof/>
          <w:sz w:val="16"/>
        </w:rPr>
        <w:t xml:space="preserve">          type: string</w:t>
      </w:r>
    </w:p>
    <w:p w14:paraId="486CEF35" w14:textId="77777777" w:rsidR="004E6857" w:rsidRPr="00823E66" w:rsidRDefault="004E6857" w:rsidP="004E68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lastRenderedPageBreak/>
        <w:t xml:space="preserve">        mbsSe</w:t>
      </w:r>
      <w:r>
        <w:rPr>
          <w:rFonts w:ascii="Courier New" w:hAnsi="Courier New"/>
          <w:sz w:val="16"/>
        </w:rPr>
        <w:t>curityContext</w:t>
      </w:r>
      <w:r w:rsidRPr="00823E66">
        <w:rPr>
          <w:rFonts w:ascii="Courier New" w:hAnsi="Courier New"/>
          <w:sz w:val="16"/>
        </w:rPr>
        <w:t>:</w:t>
      </w:r>
    </w:p>
    <w:p w14:paraId="55BECF9E" w14:textId="69545CE6" w:rsidR="001556CA" w:rsidRPr="0090366B" w:rsidRDefault="004E6857" w:rsidP="00620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$ref: 'TS29571_CommonData.yaml#/components/schemas/</w:t>
      </w:r>
      <w:r>
        <w:rPr>
          <w:rFonts w:ascii="Courier New" w:hAnsi="Courier New"/>
          <w:sz w:val="16"/>
        </w:rPr>
        <w:t>M</w:t>
      </w:r>
      <w:r w:rsidRPr="00823E66">
        <w:rPr>
          <w:rFonts w:ascii="Courier New" w:hAnsi="Courier New"/>
          <w:sz w:val="16"/>
        </w:rPr>
        <w:t>bsSe</w:t>
      </w:r>
      <w:r>
        <w:rPr>
          <w:rFonts w:ascii="Courier New" w:hAnsi="Courier New"/>
          <w:sz w:val="16"/>
        </w:rPr>
        <w:t>curityContext</w:t>
      </w:r>
      <w:r w:rsidRPr="00823E66">
        <w:rPr>
          <w:rFonts w:ascii="Courier New" w:hAnsi="Courier New"/>
          <w:sz w:val="16"/>
        </w:rPr>
        <w:t>'</w:t>
      </w:r>
    </w:p>
    <w:p w14:paraId="142FCD4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08E2A6FD"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distSessionId</w:t>
      </w:r>
    </w:p>
    <w:p w14:paraId="7A2CDFFE" w14:textId="42E654E3"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distSessionState</w:t>
      </w:r>
    </w:p>
    <w:p w14:paraId="195371D1" w14:textId="5E478329" w:rsidR="00513C21" w:rsidRPr="0090366B" w:rsidRDefault="00513C2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mbU</w:t>
      </w:r>
      <w:r>
        <w:rPr>
          <w:rFonts w:ascii="Courier New" w:hAnsi="Courier New"/>
          <w:noProof/>
          <w:sz w:val="16"/>
        </w:rPr>
        <w:t>pf</w:t>
      </w:r>
      <w:r w:rsidRPr="0090366B">
        <w:rPr>
          <w:rFonts w:ascii="Courier New" w:hAnsi="Courier New"/>
          <w:noProof/>
          <w:sz w:val="16"/>
        </w:rPr>
        <w:t>TunAddr</w:t>
      </w:r>
    </w:p>
    <w:p w14:paraId="00EF9561"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mbr</w:t>
      </w:r>
    </w:p>
    <w:p w14:paraId="02424D75"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oneOf:</w:t>
      </w:r>
    </w:p>
    <w:p w14:paraId="44A24338" w14:textId="100E72A0" w:rsidR="001556CA" w:rsidRDefault="00724392" w:rsidP="001556CA">
      <w:pPr>
        <w:pStyle w:val="PL"/>
        <w:rPr>
          <w:lang w:val="en-US" w:eastAsia="en-IN"/>
        </w:rPr>
      </w:pPr>
      <w:r>
        <w:rPr>
          <w:lang w:val="en-US"/>
        </w:rPr>
        <w:t xml:space="preserve">       </w:t>
      </w:r>
      <w:r w:rsidR="001556CA">
        <w:rPr>
          <w:lang w:val="en-US"/>
        </w:rPr>
        <w:t xml:space="preserve"> - required: [ objDistributionData ]</w:t>
      </w:r>
    </w:p>
    <w:p w14:paraId="1FF985C9" w14:textId="15500B8A" w:rsidR="001556CA" w:rsidRDefault="00724392" w:rsidP="001556CA">
      <w:pPr>
        <w:pStyle w:val="PL"/>
        <w:rPr>
          <w:lang w:val="en-US"/>
        </w:rPr>
      </w:pPr>
      <w:r>
        <w:rPr>
          <w:lang w:val="en-US"/>
        </w:rPr>
        <w:t xml:space="preserve">       </w:t>
      </w:r>
      <w:r w:rsidR="001556CA">
        <w:rPr>
          <w:lang w:val="en-US"/>
        </w:rPr>
        <w:t xml:space="preserve"> - required: [ pktDistributionData ]</w:t>
      </w:r>
    </w:p>
    <w:p w14:paraId="428E315B"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0858E2"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46B45D" w14:textId="6CC04145"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Editor's Note: the encoding of the fecInformation IE is FFS</w:t>
      </w:r>
    </w:p>
    <w:p w14:paraId="46821A98"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4305A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ObjDistributionData:</w:t>
      </w:r>
    </w:p>
    <w:p w14:paraId="0E3C6F4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Info for Object Distribution Method</w:t>
      </w:r>
    </w:p>
    <w:p w14:paraId="3F858C39"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01613E9A"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AAB4FE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objDistributionOperatingMode:</w:t>
      </w:r>
    </w:p>
    <w:p w14:paraId="6924D5A3"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'#/components/schemas/ObjDistributionOperatingMode'</w:t>
      </w:r>
    </w:p>
    <w:p w14:paraId="4524C490"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objAcquisitionMethod:</w:t>
      </w:r>
    </w:p>
    <w:p w14:paraId="5C4D0713" w14:textId="77777777" w:rsidR="003C016F" w:rsidRDefault="001556CA" w:rsidP="003C01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'#/components/schemas/ObjAcquisitionMethod'</w:t>
      </w:r>
    </w:p>
    <w:p w14:paraId="12155DBD" w14:textId="77777777" w:rsidR="003C016F" w:rsidRPr="0090366B" w:rsidRDefault="003C016F" w:rsidP="003C01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w:t>
      </w:r>
      <w:r>
        <w:rPr>
          <w:rFonts w:ascii="Courier New" w:hAnsi="Courier New"/>
          <w:noProof/>
          <w:sz w:val="16"/>
        </w:rPr>
        <w:t>PullFreq</w:t>
      </w:r>
      <w:r w:rsidRPr="0090366B">
        <w:rPr>
          <w:rFonts w:ascii="Courier New" w:hAnsi="Courier New"/>
          <w:noProof/>
          <w:sz w:val="16"/>
        </w:rPr>
        <w:t>:</w:t>
      </w:r>
    </w:p>
    <w:p w14:paraId="2E95B183" w14:textId="58B9DC79" w:rsidR="001556CA" w:rsidRPr="0090366B" w:rsidRDefault="003C016F" w:rsidP="003C01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'#/components/schemas/Obj</w:t>
      </w:r>
      <w:r>
        <w:rPr>
          <w:rFonts w:ascii="Courier New" w:hAnsi="Courier New"/>
          <w:noProof/>
          <w:sz w:val="16"/>
        </w:rPr>
        <w:t>PullFreq</w:t>
      </w:r>
      <w:r w:rsidRPr="0090366B">
        <w:rPr>
          <w:rFonts w:ascii="Courier New" w:hAnsi="Courier New"/>
          <w:noProof/>
          <w:sz w:val="16"/>
        </w:rPr>
        <w:t>'</w:t>
      </w:r>
    </w:p>
    <w:p w14:paraId="3FC7C95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objAcquisitionIdsPull:</w:t>
      </w:r>
    </w:p>
    <w:p w14:paraId="6E83741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array</w:t>
      </w:r>
    </w:p>
    <w:p w14:paraId="440917E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items:</w:t>
      </w:r>
    </w:p>
    <w:p w14:paraId="2BE7D842"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78602AC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minItems: 1</w:t>
      </w:r>
    </w:p>
    <w:p w14:paraId="1C56D79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objAcquisitionIdPush:</w:t>
      </w:r>
    </w:p>
    <w:p w14:paraId="4A9A4D1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1C8D62C0" w14:textId="2694F492"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3C016F">
        <w:rPr>
          <w:rFonts w:ascii="Courier New" w:hAnsi="Courier New"/>
          <w:noProof/>
          <w:sz w:val="16"/>
        </w:rPr>
        <w:t>obj</w:t>
      </w:r>
      <w:r w:rsidR="003C016F" w:rsidRPr="0090366B">
        <w:rPr>
          <w:rFonts w:ascii="Courier New" w:hAnsi="Courier New"/>
          <w:noProof/>
          <w:sz w:val="16"/>
        </w:rPr>
        <w:t>IngestBaseUrl</w:t>
      </w:r>
      <w:r w:rsidRPr="0090366B">
        <w:rPr>
          <w:rFonts w:ascii="Courier New" w:hAnsi="Courier New"/>
          <w:noProof/>
          <w:sz w:val="16"/>
        </w:rPr>
        <w:t>:</w:t>
      </w:r>
    </w:p>
    <w:p w14:paraId="771213F9"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0B952874" w14:textId="3B774C4C"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3C016F">
        <w:rPr>
          <w:rFonts w:ascii="Courier New" w:hAnsi="Courier New"/>
          <w:noProof/>
          <w:sz w:val="16"/>
        </w:rPr>
        <w:t>obj</w:t>
      </w:r>
      <w:r w:rsidR="003C016F" w:rsidRPr="0090366B">
        <w:rPr>
          <w:rFonts w:ascii="Courier New" w:hAnsi="Courier New"/>
          <w:noProof/>
          <w:sz w:val="16"/>
        </w:rPr>
        <w:t>DistributionBaseUrl</w:t>
      </w:r>
      <w:r w:rsidRPr="0090366B">
        <w:rPr>
          <w:rFonts w:ascii="Courier New" w:hAnsi="Courier New"/>
          <w:noProof/>
          <w:sz w:val="16"/>
        </w:rPr>
        <w:t>:</w:t>
      </w:r>
    </w:p>
    <w:p w14:paraId="743D9A51"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7A560DC2"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525AC0E3" w14:textId="14B15D4D"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00104BB5">
        <w:rPr>
          <w:rFonts w:ascii="Courier New" w:hAnsi="Courier New"/>
          <w:noProof/>
          <w:sz w:val="16"/>
        </w:rPr>
        <w:t>o</w:t>
      </w:r>
      <w:r w:rsidRPr="0090366B">
        <w:rPr>
          <w:rFonts w:ascii="Courier New" w:hAnsi="Courier New"/>
          <w:noProof/>
          <w:sz w:val="16"/>
        </w:rPr>
        <w:t>bjDistributionOperatingMode</w:t>
      </w:r>
    </w:p>
    <w:p w14:paraId="7EA6B694" w14:textId="0C7A4060"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00104BB5">
        <w:rPr>
          <w:rFonts w:ascii="Courier New" w:hAnsi="Courier New"/>
          <w:noProof/>
          <w:sz w:val="16"/>
        </w:rPr>
        <w:t>o</w:t>
      </w:r>
      <w:r w:rsidRPr="0090366B">
        <w:rPr>
          <w:rFonts w:ascii="Courier New" w:hAnsi="Courier New"/>
          <w:noProof/>
          <w:sz w:val="16"/>
        </w:rPr>
        <w:t>bjAcquisitionMethod</w:t>
      </w:r>
    </w:p>
    <w:p w14:paraId="5CB73E1B"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CD672D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PktDistributionData:</w:t>
      </w:r>
    </w:p>
    <w:p w14:paraId="4A008490"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Info for Packet Distribution Method</w:t>
      </w:r>
    </w:p>
    <w:p w14:paraId="10EA55D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08ECD90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14F926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pktDistributionOperatingMode:</w:t>
      </w:r>
    </w:p>
    <w:p w14:paraId="64B13D1B" w14:textId="3AFEC111"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'#/components/schemas/PktDistributionOperatingMode'</w:t>
      </w:r>
    </w:p>
    <w:p w14:paraId="44374D3F" w14:textId="77777777" w:rsidR="00147D42" w:rsidRPr="0090366B" w:rsidRDefault="00147D42" w:rsidP="00147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162138">
        <w:rPr>
          <w:rFonts w:ascii="Courier New" w:hAnsi="Courier New"/>
          <w:noProof/>
          <w:sz w:val="16"/>
        </w:rPr>
        <w:t>pktIngestMethod</w:t>
      </w:r>
      <w:r w:rsidRPr="0090366B">
        <w:rPr>
          <w:rFonts w:ascii="Courier New" w:hAnsi="Courier New"/>
          <w:noProof/>
          <w:sz w:val="16"/>
        </w:rPr>
        <w:t>:</w:t>
      </w:r>
    </w:p>
    <w:p w14:paraId="189B3EC9" w14:textId="77777777" w:rsidR="00147D42" w:rsidRPr="0090366B" w:rsidRDefault="00147D42" w:rsidP="00147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w:t>
      </w:r>
      <w:r>
        <w:rPr>
          <w:rFonts w:ascii="Courier New" w:hAnsi="Courier New"/>
          <w:noProof/>
          <w:sz w:val="16"/>
        </w:rPr>
        <w:t>P</w:t>
      </w:r>
      <w:r w:rsidRPr="00162138">
        <w:rPr>
          <w:rFonts w:ascii="Courier New" w:hAnsi="Courier New"/>
          <w:noProof/>
          <w:sz w:val="16"/>
        </w:rPr>
        <w:t>ktIngestMethod</w:t>
      </w:r>
      <w:r w:rsidRPr="0090366B">
        <w:rPr>
          <w:rFonts w:ascii="Courier New" w:hAnsi="Courier New"/>
          <w:noProof/>
          <w:sz w:val="16"/>
        </w:rPr>
        <w:t>'</w:t>
      </w:r>
    </w:p>
    <w:p w14:paraId="16C450C8" w14:textId="77777777" w:rsidR="00147D42" w:rsidRPr="0090366B" w:rsidRDefault="00147D42" w:rsidP="00147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162138">
        <w:rPr>
          <w:rFonts w:ascii="Courier New" w:hAnsi="Courier New"/>
          <w:noProof/>
          <w:sz w:val="16"/>
        </w:rPr>
        <w:t>mbStfIngestAddr</w:t>
      </w:r>
      <w:r w:rsidRPr="0090366B">
        <w:rPr>
          <w:rFonts w:ascii="Courier New" w:hAnsi="Courier New"/>
          <w:noProof/>
          <w:sz w:val="16"/>
        </w:rPr>
        <w:t>:</w:t>
      </w:r>
    </w:p>
    <w:p w14:paraId="5A418DA7" w14:textId="078B06DA" w:rsidR="00147D42" w:rsidRPr="0090366B" w:rsidRDefault="00147D42"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w:t>
      </w:r>
      <w:r>
        <w:rPr>
          <w:rFonts w:ascii="Courier New" w:hAnsi="Courier New"/>
          <w:noProof/>
          <w:sz w:val="16"/>
        </w:rPr>
        <w:t>M</w:t>
      </w:r>
      <w:r w:rsidRPr="00162138">
        <w:rPr>
          <w:rFonts w:ascii="Courier New" w:hAnsi="Courier New"/>
          <w:noProof/>
          <w:sz w:val="16"/>
        </w:rPr>
        <w:t>bStfIngestAddr</w:t>
      </w:r>
      <w:r w:rsidRPr="0090366B">
        <w:rPr>
          <w:rFonts w:ascii="Courier New" w:hAnsi="Courier New"/>
          <w:noProof/>
          <w:sz w:val="16"/>
        </w:rPr>
        <w:t>'</w:t>
      </w:r>
    </w:p>
    <w:p w14:paraId="5A19DAA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2CE59FB8" w14:textId="428DA0AF"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pktDistributionOperatingMode</w:t>
      </w:r>
    </w:p>
    <w:p w14:paraId="4E5A2E51" w14:textId="4E875EE8" w:rsidR="00147D42" w:rsidRPr="0090366B" w:rsidRDefault="00147D42"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Pr="00162138">
        <w:rPr>
          <w:rFonts w:ascii="Courier New" w:hAnsi="Courier New"/>
          <w:noProof/>
          <w:sz w:val="16"/>
        </w:rPr>
        <w:t>mbStfIngestAddr</w:t>
      </w:r>
    </w:p>
    <w:p w14:paraId="002D1D08"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DBF5E72" w14:textId="55DF4C62"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1973181" w14:textId="7777777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052EDE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StatusSubscribeReqData:</w:t>
      </w:r>
    </w:p>
    <w:p w14:paraId="387E11D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within the StatusSubscribe Request</w:t>
      </w:r>
    </w:p>
    <w:p w14:paraId="577FF578"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62F8E08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00CB408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subscription:</w:t>
      </w:r>
    </w:p>
    <w:p w14:paraId="1077B44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'#/components/schemas/DistSessionSubscription'</w:t>
      </w:r>
    </w:p>
    <w:p w14:paraId="5B4B6F24"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77F3A6A2"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subscription</w:t>
      </w:r>
    </w:p>
    <w:p w14:paraId="594C823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2D8C3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StatusSubscribeRspData:</w:t>
      </w:r>
    </w:p>
    <w:p w14:paraId="5969184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within StatusSubscribe Response</w:t>
      </w:r>
    </w:p>
    <w:p w14:paraId="2FD671F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50DF7782"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27F8A17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subscription:</w:t>
      </w:r>
    </w:p>
    <w:p w14:paraId="08568FD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'#/components/schemas/DistSessionSubscription'</w:t>
      </w:r>
    </w:p>
    <w:p w14:paraId="7BD92DD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reportList:</w:t>
      </w:r>
    </w:p>
    <w:p w14:paraId="55C102F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'#/components/schemas/DistSessionEventReportList'</w:t>
      </w:r>
    </w:p>
    <w:p w14:paraId="689BF12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4180730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subscription</w:t>
      </w:r>
    </w:p>
    <w:p w14:paraId="77CA0DB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7DF3F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StatusNotifyReqData:</w:t>
      </w:r>
    </w:p>
    <w:p w14:paraId="0404F83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Status Notification</w:t>
      </w:r>
    </w:p>
    <w:p w14:paraId="4DB3134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69F72E3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lastRenderedPageBreak/>
        <w:t xml:space="preserve">      properties:</w:t>
      </w:r>
    </w:p>
    <w:p w14:paraId="4AB58A6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reportList:</w:t>
      </w:r>
    </w:p>
    <w:p w14:paraId="318BDD7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'#/components/schemas/DistSessionEventReportList'</w:t>
      </w:r>
    </w:p>
    <w:p w14:paraId="5DBB4F8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75E7DF1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reportList</w:t>
      </w:r>
    </w:p>
    <w:p w14:paraId="5B6558E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108BE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DistSessionSubscription:</w:t>
      </w:r>
    </w:p>
    <w:p w14:paraId="47D5068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within the Status Subscription</w:t>
      </w:r>
    </w:p>
    <w:p w14:paraId="52680D1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7CCAC6A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0A32ECD4"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nfcInstanceId:</w:t>
      </w:r>
    </w:p>
    <w:p w14:paraId="5EB4288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'TS29571_CommonData.yaml#/components/schemas/NfInstanceId'</w:t>
      </w:r>
    </w:p>
    <w:p w14:paraId="4082AC2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eventList:</w:t>
      </w:r>
    </w:p>
    <w:p w14:paraId="70129B4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array</w:t>
      </w:r>
    </w:p>
    <w:p w14:paraId="14DC919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items:</w:t>
      </w:r>
    </w:p>
    <w:p w14:paraId="6CCB408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'#/components/schemas/DistSessionEventType'</w:t>
      </w:r>
    </w:p>
    <w:p w14:paraId="4C77449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minItems: 1</w:t>
      </w:r>
    </w:p>
    <w:p w14:paraId="16906FF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notifyUri:</w:t>
      </w:r>
    </w:p>
    <w:p w14:paraId="3E2509C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'TS29571_CommonData.yaml#/components/schemas/Uri'</w:t>
      </w:r>
    </w:p>
    <w:p w14:paraId="2DF54BC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notifyCorrelationId:</w:t>
      </w:r>
    </w:p>
    <w:p w14:paraId="36699A8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string</w:t>
      </w:r>
    </w:p>
    <w:p w14:paraId="0C5A7A4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expiryTime:</w:t>
      </w:r>
    </w:p>
    <w:p w14:paraId="0611969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'TS29571_CommonData.yaml#/components/schemas/DateTime'</w:t>
      </w:r>
    </w:p>
    <w:p w14:paraId="6BCBCDF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Pr>
          <w:rFonts w:ascii="Courier New" w:hAnsi="Courier New"/>
          <w:noProof/>
          <w:sz w:val="16"/>
        </w:rPr>
        <w:t>dist</w:t>
      </w:r>
      <w:r w:rsidRPr="005853C6">
        <w:rPr>
          <w:rFonts w:ascii="Courier New" w:hAnsi="Courier New"/>
          <w:noProof/>
          <w:sz w:val="16"/>
        </w:rPr>
        <w:t>SessionSubscUri:</w:t>
      </w:r>
    </w:p>
    <w:p w14:paraId="04A8664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'TS29571_CommonData.yaml#/components/schemas/Uri'</w:t>
      </w:r>
    </w:p>
    <w:p w14:paraId="4B686F7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0088C82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eventList</w:t>
      </w:r>
    </w:p>
    <w:p w14:paraId="1A73422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notifyUri</w:t>
      </w:r>
    </w:p>
    <w:p w14:paraId="52BEB98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E034B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DistSessionEventReportList:</w:t>
      </w:r>
    </w:p>
    <w:p w14:paraId="2953295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List of Event Reports</w:t>
      </w:r>
    </w:p>
    <w:p w14:paraId="7665FF4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41FFB06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091FE08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eventReportList:</w:t>
      </w:r>
    </w:p>
    <w:p w14:paraId="26F449F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array</w:t>
      </w:r>
    </w:p>
    <w:p w14:paraId="04C777A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items:</w:t>
      </w:r>
    </w:p>
    <w:p w14:paraId="73462E7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'#/components/schemas/DistSessionEventReport'</w:t>
      </w:r>
    </w:p>
    <w:p w14:paraId="66715B2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minItems: 1</w:t>
      </w:r>
    </w:p>
    <w:p w14:paraId="25C3C65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notifyCorrelationId:</w:t>
      </w:r>
    </w:p>
    <w:p w14:paraId="629D784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string</w:t>
      </w:r>
    </w:p>
    <w:p w14:paraId="4E1D5414"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562F53E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eventReportList</w:t>
      </w:r>
    </w:p>
    <w:p w14:paraId="70B2166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11B58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DistSessionEventReport:</w:t>
      </w:r>
    </w:p>
    <w:p w14:paraId="716D9C5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related to a specific event</w:t>
      </w:r>
    </w:p>
    <w:p w14:paraId="1513742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265C893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4709A70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eventType:</w:t>
      </w:r>
    </w:p>
    <w:p w14:paraId="585A78E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'#/components/schemas/DistSessionEventType'</w:t>
      </w:r>
    </w:p>
    <w:p w14:paraId="21DD5EA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timeStamp:</w:t>
      </w:r>
    </w:p>
    <w:p w14:paraId="44852EF8" w14:textId="078109C6" w:rsidR="001556CA" w:rsidRDefault="001556CA" w:rsidP="003861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'TS29571_CommonData.yaml#/components/schemas/DateTime'</w:t>
      </w:r>
    </w:p>
    <w:p w14:paraId="62CF243F" w14:textId="77777777" w:rsidR="00634293" w:rsidRPr="00823E66" w:rsidRDefault="00634293" w:rsidP="006342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mbsSe</w:t>
      </w:r>
      <w:r>
        <w:rPr>
          <w:rFonts w:ascii="Courier New" w:hAnsi="Courier New"/>
          <w:sz w:val="16"/>
        </w:rPr>
        <w:t>curityContext</w:t>
      </w:r>
      <w:r w:rsidRPr="00823E66">
        <w:rPr>
          <w:rFonts w:ascii="Courier New" w:hAnsi="Courier New"/>
          <w:sz w:val="16"/>
        </w:rPr>
        <w:t>:</w:t>
      </w:r>
    </w:p>
    <w:p w14:paraId="7C60980A" w14:textId="6CDB41C0" w:rsidR="00634293" w:rsidRPr="005853C6" w:rsidRDefault="00634293" w:rsidP="003861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$ref: 'TS29571_CommonData.yaml#/components/schemas/</w:t>
      </w:r>
      <w:r>
        <w:rPr>
          <w:rFonts w:ascii="Courier New" w:hAnsi="Courier New"/>
          <w:sz w:val="16"/>
        </w:rPr>
        <w:t>M</w:t>
      </w:r>
      <w:r w:rsidRPr="00823E66">
        <w:rPr>
          <w:rFonts w:ascii="Courier New" w:hAnsi="Courier New"/>
          <w:sz w:val="16"/>
        </w:rPr>
        <w:t>bsSe</w:t>
      </w:r>
      <w:r>
        <w:rPr>
          <w:rFonts w:ascii="Courier New" w:hAnsi="Courier New"/>
          <w:sz w:val="16"/>
        </w:rPr>
        <w:t>curityContext</w:t>
      </w:r>
      <w:r w:rsidRPr="00823E66">
        <w:rPr>
          <w:rFonts w:ascii="Courier New" w:hAnsi="Courier New"/>
          <w:sz w:val="16"/>
        </w:rPr>
        <w:t>'</w:t>
      </w:r>
    </w:p>
    <w:p w14:paraId="4467B51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5999FFE7" w14:textId="574698F4"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eventType</w:t>
      </w:r>
    </w:p>
    <w:p w14:paraId="4A66A82D" w14:textId="2DB338B8" w:rsidR="003C29C7" w:rsidRDefault="003C29C7"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D95C40B"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BA59B7">
        <w:rPr>
          <w:rFonts w:ascii="Courier New" w:hAnsi="Courier New"/>
          <w:noProof/>
          <w:sz w:val="16"/>
        </w:rPr>
        <w:t>UpTrafficFlowInfo</w:t>
      </w:r>
      <w:r w:rsidRPr="0090366B">
        <w:rPr>
          <w:rFonts w:ascii="Courier New" w:hAnsi="Courier New"/>
          <w:noProof/>
          <w:sz w:val="16"/>
        </w:rPr>
        <w:t>:</w:t>
      </w:r>
    </w:p>
    <w:p w14:paraId="758ED1CE"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w:t>
      </w:r>
      <w:r>
        <w:rPr>
          <w:rFonts w:ascii="Courier New" w:hAnsi="Courier New"/>
          <w:noProof/>
          <w:sz w:val="16"/>
        </w:rPr>
        <w:t>IP Multicast Address and Port Number</w:t>
      </w:r>
    </w:p>
    <w:p w14:paraId="0313B6C3"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2657121C"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755E89A6"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2D3202">
        <w:rPr>
          <w:rFonts w:ascii="Courier New" w:hAnsi="Courier New"/>
          <w:noProof/>
          <w:sz w:val="16"/>
        </w:rPr>
        <w:t>destIpAddr</w:t>
      </w:r>
      <w:r w:rsidRPr="0090366B">
        <w:rPr>
          <w:rFonts w:ascii="Courier New" w:hAnsi="Courier New"/>
          <w:noProof/>
          <w:sz w:val="16"/>
        </w:rPr>
        <w:t>:</w:t>
      </w:r>
    </w:p>
    <w:p w14:paraId="46D38F1A" w14:textId="77777777" w:rsidR="003C29C7"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sidRPr="002D3202">
        <w:rPr>
          <w:rFonts w:ascii="Courier New" w:hAnsi="Courier New"/>
          <w:noProof/>
          <w:sz w:val="16"/>
        </w:rPr>
        <w:t>IpAddr</w:t>
      </w:r>
      <w:r w:rsidRPr="0090366B">
        <w:rPr>
          <w:rFonts w:ascii="Courier New" w:hAnsi="Courier New"/>
          <w:noProof/>
          <w:sz w:val="16"/>
        </w:rPr>
        <w:t>'</w:t>
      </w:r>
    </w:p>
    <w:p w14:paraId="3D25C491"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portNumber</w:t>
      </w:r>
      <w:r w:rsidRPr="0090366B">
        <w:rPr>
          <w:rFonts w:ascii="Courier New" w:hAnsi="Courier New"/>
          <w:noProof/>
          <w:sz w:val="16"/>
        </w:rPr>
        <w:t>:</w:t>
      </w:r>
    </w:p>
    <w:p w14:paraId="6CF2CCA2"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Pr>
          <w:rFonts w:ascii="Courier New" w:hAnsi="Courier New"/>
          <w:noProof/>
          <w:sz w:val="16"/>
        </w:rPr>
        <w:t>Uinteger</w:t>
      </w:r>
      <w:r w:rsidRPr="0090366B">
        <w:rPr>
          <w:rFonts w:ascii="Courier New" w:hAnsi="Courier New"/>
          <w:noProof/>
          <w:sz w:val="16"/>
        </w:rPr>
        <w:t>'</w:t>
      </w:r>
    </w:p>
    <w:p w14:paraId="39A15A83"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4F93B506" w14:textId="453C6781" w:rsidR="003C29C7" w:rsidRDefault="003C29C7"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Pr="00924E62">
        <w:rPr>
          <w:rFonts w:ascii="Courier New" w:hAnsi="Courier New"/>
          <w:noProof/>
          <w:sz w:val="16"/>
        </w:rPr>
        <w:t>destIpAddr</w:t>
      </w:r>
    </w:p>
    <w:p w14:paraId="395BA0F9" w14:textId="34417FC2" w:rsidR="00EA7BC1" w:rsidRDefault="00EA7BC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946784E"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M</w:t>
      </w:r>
      <w:r w:rsidRPr="00162138">
        <w:rPr>
          <w:rFonts w:ascii="Courier New" w:hAnsi="Courier New"/>
          <w:noProof/>
          <w:sz w:val="16"/>
        </w:rPr>
        <w:t>bStfIngestAddr</w:t>
      </w:r>
      <w:r w:rsidRPr="0090366B">
        <w:rPr>
          <w:rFonts w:ascii="Courier New" w:hAnsi="Courier New"/>
          <w:noProof/>
          <w:sz w:val="16"/>
        </w:rPr>
        <w:t>:</w:t>
      </w:r>
    </w:p>
    <w:p w14:paraId="6F81F990"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w:t>
      </w:r>
      <w:r w:rsidRPr="004F48CA">
        <w:rPr>
          <w:rFonts w:ascii="Courier New" w:hAnsi="Courier New"/>
          <w:noProof/>
          <w:sz w:val="16"/>
        </w:rPr>
        <w:t>MBSTF Ingest Addresses</w:t>
      </w:r>
    </w:p>
    <w:p w14:paraId="684FF01D"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5DBB6A77"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79F04094"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4F48CA">
        <w:rPr>
          <w:rFonts w:ascii="Courier New" w:hAnsi="Courier New"/>
          <w:noProof/>
          <w:sz w:val="16"/>
        </w:rPr>
        <w:t>af</w:t>
      </w:r>
      <w:r>
        <w:rPr>
          <w:rFonts w:ascii="Courier New" w:hAnsi="Courier New"/>
          <w:noProof/>
          <w:sz w:val="16"/>
        </w:rPr>
        <w:t>E</w:t>
      </w:r>
      <w:r w:rsidRPr="004F48CA">
        <w:rPr>
          <w:rFonts w:ascii="Courier New" w:hAnsi="Courier New"/>
          <w:noProof/>
          <w:sz w:val="16"/>
        </w:rPr>
        <w:t>gressTunAddr</w:t>
      </w:r>
      <w:r w:rsidRPr="0090366B">
        <w:rPr>
          <w:rFonts w:ascii="Courier New" w:hAnsi="Courier New"/>
          <w:noProof/>
          <w:sz w:val="16"/>
        </w:rPr>
        <w:t>:</w:t>
      </w:r>
    </w:p>
    <w:p w14:paraId="10EA5672"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'TS29571_CommonData.yaml#/components/schemas/TunnelAddress'</w:t>
      </w:r>
    </w:p>
    <w:p w14:paraId="0902FD74"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mbS</w:t>
      </w:r>
      <w:r>
        <w:rPr>
          <w:rFonts w:ascii="Courier New" w:hAnsi="Courier New"/>
          <w:noProof/>
          <w:sz w:val="16"/>
        </w:rPr>
        <w:t>tfIngressTun</w:t>
      </w:r>
      <w:r w:rsidRPr="0090366B">
        <w:rPr>
          <w:rFonts w:ascii="Courier New" w:hAnsi="Courier New"/>
          <w:noProof/>
          <w:sz w:val="16"/>
        </w:rPr>
        <w:t>Addr:</w:t>
      </w:r>
    </w:p>
    <w:p w14:paraId="52C1FACB"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'TS29571_CommonData.yaml#/components/schemas/TunnelAddress'</w:t>
      </w:r>
    </w:p>
    <w:p w14:paraId="76BF2BAA"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4F48CA">
        <w:rPr>
          <w:rFonts w:ascii="Courier New" w:hAnsi="Courier New"/>
          <w:noProof/>
          <w:sz w:val="16"/>
        </w:rPr>
        <w:t>afSsm</w:t>
      </w:r>
      <w:r w:rsidRPr="0090366B">
        <w:rPr>
          <w:rFonts w:ascii="Courier New" w:hAnsi="Courier New"/>
          <w:noProof/>
          <w:sz w:val="16"/>
        </w:rPr>
        <w:t>:</w:t>
      </w:r>
    </w:p>
    <w:p w14:paraId="1EFB0482" w14:textId="77777777" w:rsidR="00EA7BC1"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#/components/schemas/</w:t>
      </w:r>
      <w:r>
        <w:rPr>
          <w:rFonts w:ascii="Courier New" w:hAnsi="Courier New"/>
          <w:noProof/>
          <w:sz w:val="16"/>
        </w:rPr>
        <w:t>Ext</w:t>
      </w:r>
      <w:r w:rsidRPr="004F48CA">
        <w:rPr>
          <w:rFonts w:ascii="Courier New" w:hAnsi="Courier New"/>
          <w:noProof/>
          <w:sz w:val="16"/>
        </w:rPr>
        <w:t>Ssm</w:t>
      </w:r>
      <w:r w:rsidRPr="0090366B">
        <w:rPr>
          <w:rFonts w:ascii="Courier New" w:hAnsi="Courier New"/>
          <w:noProof/>
          <w:sz w:val="16"/>
        </w:rPr>
        <w:t>'</w:t>
      </w:r>
    </w:p>
    <w:p w14:paraId="1EE8AA7F"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FF0F49">
        <w:rPr>
          <w:rFonts w:ascii="Courier New" w:hAnsi="Courier New"/>
          <w:noProof/>
          <w:sz w:val="16"/>
        </w:rPr>
        <w:t>mbStfListenAddr</w:t>
      </w:r>
      <w:r w:rsidRPr="0090366B">
        <w:rPr>
          <w:rFonts w:ascii="Courier New" w:hAnsi="Courier New"/>
          <w:noProof/>
          <w:sz w:val="16"/>
        </w:rPr>
        <w:t>:</w:t>
      </w:r>
    </w:p>
    <w:p w14:paraId="5EE1979C" w14:textId="77777777" w:rsidR="00EA7BC1" w:rsidRPr="00035293" w:rsidRDefault="00EA7BC1" w:rsidP="00EA7BC1">
      <w:pPr>
        <w:pStyle w:val="PL"/>
        <w:rPr>
          <w:rFonts w:ascii="Times New Roman" w:hAnsi="Times New Roman"/>
          <w:color w:val="FF0000"/>
          <w:sz w:val="20"/>
          <w:lang w:eastAsia="zh-CN"/>
        </w:rPr>
      </w:pPr>
      <w:r w:rsidRPr="0090366B">
        <w:lastRenderedPageBreak/>
        <w:t xml:space="preserve">          $ref: 'TS29571_CommonData.yaml#/components/schemas/TunnelAddress'</w:t>
      </w:r>
    </w:p>
    <w:p w14:paraId="4FCF0461" w14:textId="71501D36" w:rsidR="00EA7BC1" w:rsidRDefault="00EA7BC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
    <w:p w14:paraId="73945A99"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ExtSsm</w:t>
      </w:r>
      <w:r w:rsidRPr="0090366B">
        <w:rPr>
          <w:rFonts w:ascii="Courier New" w:hAnsi="Courier New"/>
          <w:noProof/>
          <w:sz w:val="16"/>
        </w:rPr>
        <w:t>:</w:t>
      </w:r>
    </w:p>
    <w:p w14:paraId="1D64A242"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w:t>
      </w:r>
      <w:r>
        <w:rPr>
          <w:rFonts w:ascii="Courier New" w:hAnsi="Courier New"/>
          <w:noProof/>
          <w:sz w:val="16"/>
        </w:rPr>
        <w:t>SSM and Port Number</w:t>
      </w:r>
    </w:p>
    <w:p w14:paraId="38B18F6D"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0ED80D16"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117AB938"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s</w:t>
      </w:r>
      <w:r w:rsidRPr="004F48CA">
        <w:rPr>
          <w:rFonts w:ascii="Courier New" w:hAnsi="Courier New"/>
          <w:noProof/>
          <w:sz w:val="16"/>
        </w:rPr>
        <w:t>sm</w:t>
      </w:r>
      <w:r w:rsidRPr="0090366B">
        <w:rPr>
          <w:rFonts w:ascii="Courier New" w:hAnsi="Courier New"/>
          <w:noProof/>
          <w:sz w:val="16"/>
        </w:rPr>
        <w:t>:</w:t>
      </w:r>
    </w:p>
    <w:p w14:paraId="2C2063F9" w14:textId="77777777" w:rsidR="00EA7BC1"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sidRPr="004F48CA">
        <w:rPr>
          <w:rFonts w:ascii="Courier New" w:hAnsi="Courier New"/>
          <w:noProof/>
          <w:sz w:val="16"/>
        </w:rPr>
        <w:t>Ssm</w:t>
      </w:r>
      <w:r w:rsidRPr="0090366B">
        <w:rPr>
          <w:rFonts w:ascii="Courier New" w:hAnsi="Courier New"/>
          <w:noProof/>
          <w:sz w:val="16"/>
        </w:rPr>
        <w:t>'</w:t>
      </w:r>
    </w:p>
    <w:p w14:paraId="71A81DFF"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portNumber</w:t>
      </w:r>
      <w:r w:rsidRPr="0090366B">
        <w:rPr>
          <w:rFonts w:ascii="Courier New" w:hAnsi="Courier New"/>
          <w:noProof/>
          <w:sz w:val="16"/>
        </w:rPr>
        <w:t>:</w:t>
      </w:r>
    </w:p>
    <w:p w14:paraId="5993B7F8"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Pr>
          <w:rFonts w:ascii="Courier New" w:hAnsi="Courier New"/>
          <w:noProof/>
          <w:sz w:val="16"/>
        </w:rPr>
        <w:t>Uinteger</w:t>
      </w:r>
      <w:r w:rsidRPr="0090366B">
        <w:rPr>
          <w:rFonts w:ascii="Courier New" w:hAnsi="Courier New"/>
          <w:noProof/>
          <w:sz w:val="16"/>
        </w:rPr>
        <w:t>'</w:t>
      </w:r>
    </w:p>
    <w:p w14:paraId="13059A82"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590538E7" w14:textId="77777777" w:rsidR="00EA7BC1"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90366B">
        <w:rPr>
          <w:rFonts w:ascii="Courier New" w:hAnsi="Courier New"/>
          <w:noProof/>
          <w:sz w:val="16"/>
        </w:rPr>
        <w:t xml:space="preserve">        - </w:t>
      </w:r>
      <w:r>
        <w:rPr>
          <w:rFonts w:ascii="Courier New" w:hAnsi="Courier New"/>
          <w:noProof/>
          <w:sz w:val="16"/>
        </w:rPr>
        <w:t>ssm</w:t>
      </w:r>
    </w:p>
    <w:p w14:paraId="3864E14A" w14:textId="77777777" w:rsidR="00EA7BC1" w:rsidRPr="00C3408C"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366B">
        <w:rPr>
          <w:rFonts w:ascii="Courier New" w:hAnsi="Courier New"/>
          <w:noProof/>
          <w:sz w:val="16"/>
        </w:rPr>
        <w:t xml:space="preserve">        - </w:t>
      </w:r>
      <w:r>
        <w:rPr>
          <w:rFonts w:ascii="Courier New" w:hAnsi="Courier New"/>
          <w:noProof/>
          <w:sz w:val="16"/>
        </w:rPr>
        <w:t>portNumber</w:t>
      </w:r>
    </w:p>
    <w:p w14:paraId="297D8972" w14:textId="77777777" w:rsidR="00EA7BC1" w:rsidRPr="005F4A69" w:rsidRDefault="00EA7BC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
    <w:p w14:paraId="03FB19A3" w14:textId="7777777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313381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235B94D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SIMPLE DATA TYPES</w:t>
      </w:r>
    </w:p>
    <w:p w14:paraId="0B699E5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6DEC968B"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58470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5DA902F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ENUMERATIONS</w:t>
      </w:r>
    </w:p>
    <w:p w14:paraId="37E2FB58"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19D13B5C"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ADEEA7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DistSessionState:</w:t>
      </w:r>
    </w:p>
    <w:p w14:paraId="24D60AB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Current State of MBS distribution session</w:t>
      </w:r>
    </w:p>
    <w:p w14:paraId="4264B68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2CBB933E"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330C737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7FB649B5"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INACTIVE</w:t>
      </w:r>
    </w:p>
    <w:p w14:paraId="0F36AEC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ESTABLISHED</w:t>
      </w:r>
    </w:p>
    <w:p w14:paraId="3FDBABE2"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ACTIVE</w:t>
      </w:r>
    </w:p>
    <w:p w14:paraId="695DE1A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DEACTIVATING</w:t>
      </w:r>
    </w:p>
    <w:p w14:paraId="51A6BAB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0456637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132834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ObjDistributionOperatingMode:</w:t>
      </w:r>
    </w:p>
    <w:p w14:paraId="09E40E39"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Mode of data ingestion for Object distribution method</w:t>
      </w:r>
    </w:p>
    <w:p w14:paraId="0D024DBE"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2C6D375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74F2025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0350254D"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FILE</w:t>
      </w:r>
    </w:p>
    <w:p w14:paraId="34B3AF8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COLLECTION</w:t>
      </w:r>
    </w:p>
    <w:p w14:paraId="6C6081A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CAROUSEL</w:t>
      </w:r>
    </w:p>
    <w:p w14:paraId="4D5A4DA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REAL_TIME</w:t>
      </w:r>
    </w:p>
    <w:p w14:paraId="1C615722"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5D5882ED"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A39431"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ObjAcquisitionMethod:</w:t>
      </w:r>
    </w:p>
    <w:p w14:paraId="4978EA5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Object Acquisition Method</w:t>
      </w:r>
    </w:p>
    <w:p w14:paraId="3EC259C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40FB092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799AD92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448ACCD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PULL</w:t>
      </w:r>
    </w:p>
    <w:p w14:paraId="1BE256F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PUSH</w:t>
      </w:r>
    </w:p>
    <w:p w14:paraId="552EEDF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046AF079"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5981518"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PktDistributionOperatingMode:</w:t>
      </w:r>
    </w:p>
    <w:p w14:paraId="066E09F9"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Mode of data ingestion for Packet distribution method</w:t>
      </w:r>
    </w:p>
    <w:p w14:paraId="4681372D"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662E8925"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22503B71"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7B05203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PROXY</w:t>
      </w:r>
    </w:p>
    <w:p w14:paraId="0EB1A05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FORWARD_ONLY</w:t>
      </w:r>
    </w:p>
    <w:p w14:paraId="4F620D9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7FB032B8"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596A705"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DistSessionEventType:</w:t>
      </w:r>
    </w:p>
    <w:p w14:paraId="1F922D21"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Status Event Type</w:t>
      </w:r>
    </w:p>
    <w:p w14:paraId="45DA1B5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5B569B1C"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2489733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4815C9FD"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DATA_INGEST_FAILURE</w:t>
      </w:r>
    </w:p>
    <w:p w14:paraId="06F2D3EB"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SESSION_TERMINATED</w:t>
      </w:r>
    </w:p>
    <w:p w14:paraId="7D13564F" w14:textId="77777777" w:rsidR="00386194" w:rsidRDefault="001556CA" w:rsidP="003861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w:t>
      </w:r>
      <w:r>
        <w:rPr>
          <w:rFonts w:ascii="Courier New" w:hAnsi="Courier New"/>
          <w:noProof/>
          <w:sz w:val="16"/>
        </w:rPr>
        <w:t xml:space="preserve">     - DELIVERY_STARTED_VIA_NMB9</w:t>
      </w:r>
    </w:p>
    <w:p w14:paraId="69E305B0" w14:textId="77777777" w:rsidR="00386194" w:rsidRDefault="00386194" w:rsidP="003861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w:t>
      </w:r>
      <w:r>
        <w:rPr>
          <w:rFonts w:ascii="Courier New" w:hAnsi="Courier New"/>
          <w:noProof/>
          <w:sz w:val="16"/>
        </w:rPr>
        <w:t xml:space="preserve">     - MTK_UPDATE</w:t>
      </w:r>
    </w:p>
    <w:p w14:paraId="2CB88C27" w14:textId="455E2DD8" w:rsidR="001556CA" w:rsidRPr="00423530" w:rsidRDefault="00386194" w:rsidP="003861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w:t>
      </w:r>
      <w:r>
        <w:rPr>
          <w:rFonts w:ascii="Courier New" w:hAnsi="Courier New"/>
          <w:noProof/>
          <w:sz w:val="16"/>
        </w:rPr>
        <w:t xml:space="preserve">     - MSK_REQUEST</w:t>
      </w:r>
    </w:p>
    <w:p w14:paraId="211EE237" w14:textId="244BF0A3" w:rsidR="001556CA" w:rsidRDefault="001556CA" w:rsidP="001556CA">
      <w:pPr>
        <w:pStyle w:val="PL"/>
      </w:pPr>
      <w:r w:rsidRPr="00423530">
        <w:t xml:space="preserve">      - type: string</w:t>
      </w:r>
    </w:p>
    <w:p w14:paraId="105B73AF" w14:textId="3C85A45B" w:rsidR="00EA7BC1" w:rsidRDefault="00EA7BC1" w:rsidP="001556CA">
      <w:pPr>
        <w:pStyle w:val="PL"/>
      </w:pPr>
    </w:p>
    <w:p w14:paraId="02F8D3FC" w14:textId="77777777" w:rsidR="00EA7BC1" w:rsidRPr="00052626" w:rsidRDefault="00EA7BC1" w:rsidP="00EA7BC1">
      <w:pPr>
        <w:pStyle w:val="PL"/>
      </w:pPr>
      <w:r w:rsidRPr="00052626">
        <w:t xml:space="preserve">    </w:t>
      </w:r>
      <w:r w:rsidRPr="003A1FB7">
        <w:t>PktIngestMethod</w:t>
      </w:r>
      <w:r w:rsidRPr="00052626">
        <w:t>:</w:t>
      </w:r>
    </w:p>
    <w:p w14:paraId="1EE91DBA" w14:textId="77777777" w:rsidR="00EA7BC1" w:rsidRPr="00052626" w:rsidRDefault="00EA7BC1" w:rsidP="00EA7BC1">
      <w:pPr>
        <w:pStyle w:val="PL"/>
      </w:pPr>
      <w:r w:rsidRPr="00052626">
        <w:t xml:space="preserve">      description: </w:t>
      </w:r>
      <w:r>
        <w:t>Packet Ingest Method</w:t>
      </w:r>
    </w:p>
    <w:p w14:paraId="70261E5E" w14:textId="77777777" w:rsidR="00EA7BC1" w:rsidRPr="00052626" w:rsidRDefault="00EA7BC1" w:rsidP="00EA7BC1">
      <w:pPr>
        <w:pStyle w:val="PL"/>
      </w:pPr>
      <w:r w:rsidRPr="00052626">
        <w:t xml:space="preserve">      anyOf:</w:t>
      </w:r>
    </w:p>
    <w:p w14:paraId="0167FD07" w14:textId="77777777" w:rsidR="00EA7BC1" w:rsidRPr="00052626" w:rsidRDefault="00EA7BC1" w:rsidP="00EA7BC1">
      <w:pPr>
        <w:pStyle w:val="PL"/>
      </w:pPr>
      <w:r w:rsidRPr="00052626">
        <w:lastRenderedPageBreak/>
        <w:t xml:space="preserve">      - type: string</w:t>
      </w:r>
    </w:p>
    <w:p w14:paraId="0D62B935" w14:textId="77777777" w:rsidR="00EA7BC1" w:rsidRPr="00052626" w:rsidRDefault="00EA7BC1" w:rsidP="00EA7BC1">
      <w:pPr>
        <w:pStyle w:val="PL"/>
      </w:pPr>
      <w:r w:rsidRPr="00052626">
        <w:t xml:space="preserve">        enum:</w:t>
      </w:r>
    </w:p>
    <w:p w14:paraId="1F67DA8F" w14:textId="77777777" w:rsidR="00EA7BC1" w:rsidRPr="00052626" w:rsidRDefault="00EA7BC1" w:rsidP="00EA7BC1">
      <w:pPr>
        <w:pStyle w:val="PL"/>
      </w:pPr>
      <w:r w:rsidRPr="00052626">
        <w:t xml:space="preserve">          - </w:t>
      </w:r>
      <w:r>
        <w:t>MULTICAST</w:t>
      </w:r>
    </w:p>
    <w:p w14:paraId="6E3856AF" w14:textId="77777777" w:rsidR="00EA7BC1" w:rsidRPr="00052626" w:rsidRDefault="00EA7BC1" w:rsidP="00EA7BC1">
      <w:pPr>
        <w:pStyle w:val="PL"/>
      </w:pPr>
      <w:r w:rsidRPr="00052626">
        <w:t xml:space="preserve">          - </w:t>
      </w:r>
      <w:r>
        <w:t>UNICAST</w:t>
      </w:r>
    </w:p>
    <w:p w14:paraId="026258A6" w14:textId="240B4C97" w:rsidR="00EA7BC1" w:rsidRDefault="00EA7BC1" w:rsidP="00EA7BC1">
      <w:pPr>
        <w:pStyle w:val="PL"/>
      </w:pPr>
      <w:r w:rsidRPr="00052626">
        <w:t xml:space="preserve">      - type: string</w:t>
      </w:r>
    </w:p>
    <w:p w14:paraId="6085FC2B" w14:textId="1306717C" w:rsidR="00194CE7" w:rsidRDefault="00194CE7" w:rsidP="00EA7BC1">
      <w:pPr>
        <w:pStyle w:val="PL"/>
      </w:pPr>
    </w:p>
    <w:p w14:paraId="37D32124" w14:textId="77777777" w:rsidR="00194CE7" w:rsidRPr="00423530" w:rsidRDefault="00194CE7" w:rsidP="00194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w:t>
      </w:r>
      <w:r w:rsidRPr="00DD1ACE">
        <w:rPr>
          <w:rFonts w:ascii="Courier New" w:hAnsi="Courier New"/>
          <w:noProof/>
          <w:sz w:val="16"/>
        </w:rPr>
        <w:t>ObjPullFreq</w:t>
      </w:r>
      <w:r w:rsidRPr="00423530">
        <w:rPr>
          <w:rFonts w:ascii="Courier New" w:hAnsi="Courier New"/>
          <w:noProof/>
          <w:sz w:val="16"/>
        </w:rPr>
        <w:t>:</w:t>
      </w:r>
    </w:p>
    <w:p w14:paraId="39AB3519" w14:textId="77777777" w:rsidR="00194CE7" w:rsidRPr="00423530" w:rsidRDefault="00194CE7" w:rsidP="00194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w:t>
      </w:r>
      <w:r>
        <w:rPr>
          <w:rFonts w:ascii="Courier New" w:hAnsi="Courier New"/>
          <w:noProof/>
          <w:sz w:val="16"/>
        </w:rPr>
        <w:t>Frequency of Object Pull</w:t>
      </w:r>
    </w:p>
    <w:p w14:paraId="7820E3CF" w14:textId="77777777" w:rsidR="00194CE7" w:rsidRPr="00423530" w:rsidRDefault="00194CE7" w:rsidP="00194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20D07356" w14:textId="77777777" w:rsidR="00194CE7" w:rsidRPr="00423530" w:rsidRDefault="00194CE7" w:rsidP="00194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77E57CE3" w14:textId="77777777" w:rsidR="00194CE7" w:rsidRPr="00423530" w:rsidRDefault="00194CE7" w:rsidP="00194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39F4F7B7" w14:textId="77777777" w:rsidR="00194CE7" w:rsidRPr="00423530" w:rsidRDefault="00194CE7" w:rsidP="00194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Pr>
          <w:rFonts w:ascii="Courier New" w:hAnsi="Courier New"/>
          <w:noProof/>
          <w:sz w:val="16"/>
        </w:rPr>
        <w:t>ONCE</w:t>
      </w:r>
    </w:p>
    <w:p w14:paraId="05D00D03" w14:textId="77777777" w:rsidR="00194CE7" w:rsidRPr="00423530" w:rsidRDefault="00194CE7" w:rsidP="00194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Pr>
          <w:rFonts w:ascii="Courier New" w:hAnsi="Courier New"/>
          <w:noProof/>
          <w:sz w:val="16"/>
        </w:rPr>
        <w:t>PERIODIC</w:t>
      </w:r>
    </w:p>
    <w:p w14:paraId="793C4DE0" w14:textId="55D01C9F" w:rsidR="00194CE7" w:rsidRPr="005F4A69" w:rsidRDefault="00194CE7" w:rsidP="005F4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eastAsia="en-US"/>
        </w:rPr>
      </w:pPr>
      <w:r w:rsidRPr="00423530">
        <w:rPr>
          <w:rFonts w:ascii="Courier New" w:hAnsi="Courier New"/>
          <w:noProof/>
          <w:sz w:val="16"/>
        </w:rPr>
        <w:t xml:space="preserve">      - type: string</w:t>
      </w:r>
    </w:p>
    <w:p w14:paraId="6DFF17B7" w14:textId="77777777" w:rsidR="00EA7BC1" w:rsidRDefault="00EA7BC1" w:rsidP="001556CA">
      <w:pPr>
        <w:pStyle w:val="PL"/>
      </w:pPr>
    </w:p>
    <w:p w14:paraId="42D68105" w14:textId="74E0BF9C" w:rsidR="003446B6" w:rsidRPr="004D3578" w:rsidRDefault="008A6D4A" w:rsidP="007A4424">
      <w:pPr>
        <w:pStyle w:val="Heading8"/>
      </w:pPr>
      <w:bookmarkStart w:id="616" w:name="historyclause"/>
      <w:bookmarkEnd w:id="615"/>
      <w:r w:rsidRPr="004D3578">
        <w:br w:type="page"/>
      </w:r>
      <w:bookmarkStart w:id="617" w:name="_Toc2086459"/>
      <w:bookmarkStart w:id="618" w:name="_Toc98500942"/>
      <w:bookmarkStart w:id="619" w:name="_Toc104297875"/>
      <w:bookmarkStart w:id="620" w:name="_Toc104300186"/>
      <w:bookmarkStart w:id="621" w:name="_Toc104792055"/>
      <w:bookmarkEnd w:id="616"/>
      <w:r w:rsidR="003446B6" w:rsidRPr="004D3578">
        <w:lastRenderedPageBreak/>
        <w:t xml:space="preserve">Annex </w:t>
      </w:r>
      <w:r w:rsidR="007066FF">
        <w:t>B</w:t>
      </w:r>
      <w:r w:rsidR="003446B6" w:rsidRPr="004D3578">
        <w:t xml:space="preserve"> (informative):</w:t>
      </w:r>
      <w:r w:rsidR="003446B6" w:rsidRPr="004D3578">
        <w:br/>
        <w:t>Change history</w:t>
      </w:r>
      <w:bookmarkEnd w:id="617"/>
      <w:bookmarkEnd w:id="618"/>
      <w:bookmarkEnd w:id="619"/>
      <w:bookmarkEnd w:id="620"/>
      <w:bookmarkEnd w:id="621"/>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F10317">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995"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899"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F10317">
        <w:tc>
          <w:tcPr>
            <w:tcW w:w="800" w:type="dxa"/>
            <w:shd w:val="solid" w:color="FFFFFF" w:fill="auto"/>
          </w:tcPr>
          <w:p w14:paraId="70DB58D2" w14:textId="4CDC297B" w:rsidR="008A6D4A" w:rsidRPr="0016361A" w:rsidRDefault="00F44F02" w:rsidP="00D66618">
            <w:pPr>
              <w:pStyle w:val="TAC"/>
              <w:rPr>
                <w:sz w:val="16"/>
                <w:szCs w:val="16"/>
              </w:rPr>
            </w:pPr>
            <w:r>
              <w:rPr>
                <w:sz w:val="16"/>
                <w:szCs w:val="16"/>
              </w:rPr>
              <w:t>2022-03</w:t>
            </w:r>
          </w:p>
        </w:tc>
        <w:tc>
          <w:tcPr>
            <w:tcW w:w="995" w:type="dxa"/>
            <w:shd w:val="solid" w:color="FFFFFF" w:fill="auto"/>
          </w:tcPr>
          <w:p w14:paraId="29EB6A6D" w14:textId="54AE89E4" w:rsidR="008A6D4A" w:rsidRPr="0016361A" w:rsidRDefault="00F44F02" w:rsidP="00D66618">
            <w:pPr>
              <w:pStyle w:val="TAC"/>
              <w:rPr>
                <w:sz w:val="16"/>
                <w:szCs w:val="16"/>
              </w:rPr>
            </w:pPr>
            <w:r>
              <w:rPr>
                <w:sz w:val="16"/>
                <w:szCs w:val="16"/>
              </w:rPr>
              <w:t>CT4 #109e</w:t>
            </w:r>
          </w:p>
        </w:tc>
        <w:tc>
          <w:tcPr>
            <w:tcW w:w="899" w:type="dxa"/>
            <w:shd w:val="solid" w:color="FFFFFF" w:fill="auto"/>
          </w:tcPr>
          <w:p w14:paraId="475E8E12" w14:textId="05A551A7" w:rsidR="008A6D4A" w:rsidRPr="0016361A" w:rsidRDefault="00F44F02">
            <w:pPr>
              <w:pStyle w:val="TAC"/>
              <w:rPr>
                <w:sz w:val="16"/>
                <w:szCs w:val="16"/>
              </w:rPr>
            </w:pPr>
            <w:r>
              <w:rPr>
                <w:sz w:val="16"/>
                <w:szCs w:val="16"/>
              </w:rPr>
              <w:t>C4-</w:t>
            </w:r>
            <w:r w:rsidR="001C03D4">
              <w:rPr>
                <w:sz w:val="16"/>
                <w:szCs w:val="16"/>
              </w:rPr>
              <w:t>222344</w:t>
            </w: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323A171C" w:rsidR="008A6D4A" w:rsidRPr="0016361A" w:rsidRDefault="001C03D4" w:rsidP="00D66618">
            <w:pPr>
              <w:pStyle w:val="TAL"/>
              <w:rPr>
                <w:sz w:val="16"/>
                <w:szCs w:val="16"/>
              </w:rPr>
            </w:pPr>
            <w:r>
              <w:rPr>
                <w:sz w:val="16"/>
                <w:szCs w:val="16"/>
              </w:rPr>
              <w:t xml:space="preserve">Implementation of following pCRs: </w:t>
            </w:r>
            <w:r w:rsidRPr="001C03D4">
              <w:rPr>
                <w:sz w:val="16"/>
                <w:szCs w:val="16"/>
              </w:rPr>
              <w:t>C4-222320, C4-222321, C4-222322, C4-222323, C4-222324, C4-222325, C4-222326</w:t>
            </w:r>
          </w:p>
        </w:tc>
        <w:tc>
          <w:tcPr>
            <w:tcW w:w="708" w:type="dxa"/>
            <w:shd w:val="solid" w:color="FFFFFF" w:fill="auto"/>
          </w:tcPr>
          <w:p w14:paraId="07E91DDB" w14:textId="00B2F7EB" w:rsidR="008A6D4A" w:rsidRPr="0016361A" w:rsidRDefault="00F44F02" w:rsidP="00D66618">
            <w:pPr>
              <w:pStyle w:val="TAC"/>
              <w:rPr>
                <w:sz w:val="16"/>
                <w:szCs w:val="16"/>
              </w:rPr>
            </w:pPr>
            <w:r>
              <w:rPr>
                <w:sz w:val="16"/>
                <w:szCs w:val="16"/>
              </w:rPr>
              <w:t>0.1.0</w:t>
            </w:r>
          </w:p>
        </w:tc>
      </w:tr>
      <w:tr w:rsidR="001C03D4" w:rsidRPr="00B54FF5" w14:paraId="7583F06F" w14:textId="77777777" w:rsidTr="00F10317">
        <w:tc>
          <w:tcPr>
            <w:tcW w:w="800" w:type="dxa"/>
            <w:shd w:val="solid" w:color="FFFFFF" w:fill="auto"/>
          </w:tcPr>
          <w:p w14:paraId="0168D64F" w14:textId="1A8B0E80" w:rsidR="001C03D4" w:rsidRDefault="001C03D4" w:rsidP="00D66618">
            <w:pPr>
              <w:pStyle w:val="TAC"/>
              <w:rPr>
                <w:sz w:val="16"/>
                <w:szCs w:val="16"/>
              </w:rPr>
            </w:pPr>
            <w:r>
              <w:rPr>
                <w:sz w:val="16"/>
                <w:szCs w:val="16"/>
              </w:rPr>
              <w:t>2022-05</w:t>
            </w:r>
          </w:p>
        </w:tc>
        <w:tc>
          <w:tcPr>
            <w:tcW w:w="995" w:type="dxa"/>
            <w:shd w:val="solid" w:color="FFFFFF" w:fill="auto"/>
          </w:tcPr>
          <w:p w14:paraId="2DF23B83" w14:textId="245864FF" w:rsidR="001C03D4" w:rsidRDefault="001C03D4" w:rsidP="00D66618">
            <w:pPr>
              <w:pStyle w:val="TAC"/>
              <w:rPr>
                <w:sz w:val="16"/>
                <w:szCs w:val="16"/>
              </w:rPr>
            </w:pPr>
            <w:r>
              <w:rPr>
                <w:sz w:val="16"/>
                <w:szCs w:val="16"/>
              </w:rPr>
              <w:t>CT4 #110e</w:t>
            </w:r>
          </w:p>
        </w:tc>
        <w:tc>
          <w:tcPr>
            <w:tcW w:w="899" w:type="dxa"/>
            <w:shd w:val="solid" w:color="FFFFFF" w:fill="auto"/>
          </w:tcPr>
          <w:p w14:paraId="40E1EDE1" w14:textId="16CB0E35" w:rsidR="001C03D4" w:rsidRDefault="001C03D4" w:rsidP="001C03D4">
            <w:pPr>
              <w:pStyle w:val="TAC"/>
              <w:rPr>
                <w:sz w:val="16"/>
                <w:szCs w:val="16"/>
              </w:rPr>
            </w:pPr>
            <w:r>
              <w:rPr>
                <w:sz w:val="16"/>
                <w:szCs w:val="16"/>
              </w:rPr>
              <w:t>C4-223453</w:t>
            </w:r>
          </w:p>
        </w:tc>
        <w:tc>
          <w:tcPr>
            <w:tcW w:w="425" w:type="dxa"/>
            <w:shd w:val="solid" w:color="FFFFFF" w:fill="auto"/>
          </w:tcPr>
          <w:p w14:paraId="366F9530" w14:textId="77777777" w:rsidR="001C03D4" w:rsidRPr="0016361A" w:rsidRDefault="001C03D4" w:rsidP="00D66618">
            <w:pPr>
              <w:pStyle w:val="TAL"/>
              <w:rPr>
                <w:sz w:val="16"/>
                <w:szCs w:val="16"/>
              </w:rPr>
            </w:pPr>
          </w:p>
        </w:tc>
        <w:tc>
          <w:tcPr>
            <w:tcW w:w="425" w:type="dxa"/>
            <w:shd w:val="solid" w:color="FFFFFF" w:fill="auto"/>
          </w:tcPr>
          <w:p w14:paraId="71BB1652" w14:textId="77777777" w:rsidR="001C03D4" w:rsidRPr="0016361A" w:rsidRDefault="001C03D4" w:rsidP="00D66618">
            <w:pPr>
              <w:pStyle w:val="TAR"/>
              <w:rPr>
                <w:sz w:val="16"/>
                <w:szCs w:val="16"/>
              </w:rPr>
            </w:pPr>
          </w:p>
        </w:tc>
        <w:tc>
          <w:tcPr>
            <w:tcW w:w="425" w:type="dxa"/>
            <w:shd w:val="solid" w:color="FFFFFF" w:fill="auto"/>
          </w:tcPr>
          <w:p w14:paraId="3154375C" w14:textId="77777777" w:rsidR="001C03D4" w:rsidRPr="0016361A" w:rsidRDefault="001C03D4" w:rsidP="00D66618">
            <w:pPr>
              <w:pStyle w:val="TAC"/>
              <w:rPr>
                <w:sz w:val="16"/>
                <w:szCs w:val="16"/>
              </w:rPr>
            </w:pPr>
          </w:p>
        </w:tc>
        <w:tc>
          <w:tcPr>
            <w:tcW w:w="4962" w:type="dxa"/>
            <w:shd w:val="solid" w:color="FFFFFF" w:fill="auto"/>
          </w:tcPr>
          <w:p w14:paraId="06DC89BC" w14:textId="7168B0F9" w:rsidR="001C03D4" w:rsidRDefault="00967AD5" w:rsidP="00D66618">
            <w:pPr>
              <w:pStyle w:val="TAL"/>
              <w:rPr>
                <w:sz w:val="16"/>
                <w:szCs w:val="16"/>
              </w:rPr>
            </w:pPr>
            <w:r>
              <w:rPr>
                <w:sz w:val="16"/>
                <w:szCs w:val="16"/>
              </w:rPr>
              <w:t xml:space="preserve">Implementation of following pCRs: </w:t>
            </w:r>
            <w:r w:rsidRPr="00967AD5">
              <w:rPr>
                <w:sz w:val="16"/>
                <w:szCs w:val="16"/>
              </w:rPr>
              <w:t>C4-223027, C4-223044, C4-223047, C4-223325, C4-223326, C4-223330, C4-223423, C4-223511</w:t>
            </w:r>
          </w:p>
        </w:tc>
        <w:tc>
          <w:tcPr>
            <w:tcW w:w="708" w:type="dxa"/>
            <w:shd w:val="solid" w:color="FFFFFF" w:fill="auto"/>
          </w:tcPr>
          <w:p w14:paraId="559CA572" w14:textId="27381ABD" w:rsidR="001C03D4" w:rsidRDefault="001C03D4" w:rsidP="00D66618">
            <w:pPr>
              <w:pStyle w:val="TAC"/>
              <w:rPr>
                <w:sz w:val="16"/>
                <w:szCs w:val="16"/>
              </w:rPr>
            </w:pPr>
            <w:r>
              <w:rPr>
                <w:sz w:val="16"/>
                <w:szCs w:val="16"/>
              </w:rPr>
              <w:t>0.2.0</w:t>
            </w:r>
          </w:p>
        </w:tc>
      </w:tr>
    </w:tbl>
    <w:p w14:paraId="295CE8BE" w14:textId="77777777" w:rsidR="00D66618" w:rsidRDefault="00D66618" w:rsidP="0051544E"/>
    <w:sectPr w:rsidR="00D66618" w:rsidSect="00CF6ED5">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F86FD9" w14:textId="77777777" w:rsidR="0095602D" w:rsidRDefault="0095602D">
      <w:r>
        <w:separator/>
      </w:r>
    </w:p>
  </w:endnote>
  <w:endnote w:type="continuationSeparator" w:id="0">
    <w:p w14:paraId="2919965C" w14:textId="77777777" w:rsidR="0095602D" w:rsidRDefault="009560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1C03D4" w:rsidRDefault="001C03D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73B484" w14:textId="77777777" w:rsidR="0095602D" w:rsidRDefault="0095602D">
      <w:r>
        <w:separator/>
      </w:r>
    </w:p>
  </w:footnote>
  <w:footnote w:type="continuationSeparator" w:id="0">
    <w:p w14:paraId="440BFBDA" w14:textId="77777777" w:rsidR="0095602D" w:rsidRDefault="009560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306DF94A" w:rsidR="001C03D4" w:rsidRDefault="001C03D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E1539">
      <w:rPr>
        <w:rFonts w:ascii="Arial" w:hAnsi="Arial" w:cs="Arial"/>
        <w:b/>
        <w:noProof/>
        <w:sz w:val="18"/>
        <w:szCs w:val="18"/>
      </w:rPr>
      <w:t>3GPP TS 29.581 V0.2.0 (2022-05)</w:t>
    </w:r>
    <w:r>
      <w:rPr>
        <w:rFonts w:ascii="Arial" w:hAnsi="Arial" w:cs="Arial"/>
        <w:b/>
        <w:sz w:val="18"/>
        <w:szCs w:val="18"/>
      </w:rPr>
      <w:fldChar w:fldCharType="end"/>
    </w:r>
  </w:p>
  <w:p w14:paraId="0C5EC792" w14:textId="32FDCF33" w:rsidR="001C03D4" w:rsidRDefault="001C03D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04BB5">
      <w:rPr>
        <w:rFonts w:ascii="Arial" w:hAnsi="Arial" w:cs="Arial"/>
        <w:b/>
        <w:noProof/>
        <w:sz w:val="18"/>
        <w:szCs w:val="18"/>
      </w:rPr>
      <w:t>50</w:t>
    </w:r>
    <w:r>
      <w:rPr>
        <w:rFonts w:ascii="Arial" w:hAnsi="Arial" w:cs="Arial"/>
        <w:b/>
        <w:sz w:val="18"/>
        <w:szCs w:val="18"/>
      </w:rPr>
      <w:fldChar w:fldCharType="end"/>
    </w:r>
  </w:p>
  <w:p w14:paraId="2B1AE9B5" w14:textId="7F631378" w:rsidR="001C03D4" w:rsidRDefault="001C03D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E1539">
      <w:rPr>
        <w:rFonts w:ascii="Arial" w:hAnsi="Arial" w:cs="Arial"/>
        <w:b/>
        <w:noProof/>
        <w:sz w:val="18"/>
        <w:szCs w:val="18"/>
      </w:rPr>
      <w:t>Release 17</w:t>
    </w:r>
    <w:r>
      <w:rPr>
        <w:rFonts w:ascii="Arial" w:hAnsi="Arial" w:cs="Arial"/>
        <w:b/>
        <w:sz w:val="18"/>
        <w:szCs w:val="18"/>
      </w:rPr>
      <w:fldChar w:fldCharType="end"/>
    </w:r>
  </w:p>
  <w:p w14:paraId="42848B09" w14:textId="77777777" w:rsidR="001C03D4" w:rsidRDefault="001C03D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2AED8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7E41F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04657D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6847F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C6A04F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19E014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B8AD1E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A6EF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E9A13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1009AF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A454EC8"/>
    <w:multiLevelType w:val="hybridMultilevel"/>
    <w:tmpl w:val="6E82C92E"/>
    <w:lvl w:ilvl="0" w:tplc="25466E7E">
      <w:start w:val="2"/>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40264002"/>
    <w:multiLevelType w:val="hybridMultilevel"/>
    <w:tmpl w:val="C4020BA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30562C7"/>
    <w:multiLevelType w:val="hybridMultilevel"/>
    <w:tmpl w:val="2C669EF6"/>
    <w:lvl w:ilvl="0" w:tplc="D09C7968">
      <w:start w:val="1"/>
      <w:numFmt w:val="bullet"/>
      <w:lvlText w:val="-"/>
      <w:lvlJc w:val="left"/>
      <w:pPr>
        <w:ind w:left="720" w:hanging="360"/>
      </w:pPr>
      <w:rPr>
        <w:rFonts w:ascii="Times New Roman" w:eastAsia="SimSu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16"/>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8"/>
  </w:num>
  <w:num w:numId="17">
    <w:abstractNumId w:val="12"/>
  </w:num>
  <w:num w:numId="18">
    <w:abstractNumId w:val="14"/>
  </w:num>
  <w:num w:numId="19">
    <w:abstractNumId w:val="13"/>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190"/>
    <w:rsid w:val="00014AD4"/>
    <w:rsid w:val="00032759"/>
    <w:rsid w:val="00033397"/>
    <w:rsid w:val="00040095"/>
    <w:rsid w:val="000413A0"/>
    <w:rsid w:val="00051834"/>
    <w:rsid w:val="00053BF0"/>
    <w:rsid w:val="00054A22"/>
    <w:rsid w:val="000602BD"/>
    <w:rsid w:val="00062023"/>
    <w:rsid w:val="000655A6"/>
    <w:rsid w:val="00076F4C"/>
    <w:rsid w:val="00080512"/>
    <w:rsid w:val="0009446A"/>
    <w:rsid w:val="000A7453"/>
    <w:rsid w:val="000B1F6A"/>
    <w:rsid w:val="000B6730"/>
    <w:rsid w:val="000C47C3"/>
    <w:rsid w:val="000C6389"/>
    <w:rsid w:val="000C7E9F"/>
    <w:rsid w:val="000D0FD9"/>
    <w:rsid w:val="000D2DA3"/>
    <w:rsid w:val="000D58AB"/>
    <w:rsid w:val="000F6F3A"/>
    <w:rsid w:val="00100047"/>
    <w:rsid w:val="00104BB5"/>
    <w:rsid w:val="00116502"/>
    <w:rsid w:val="00133525"/>
    <w:rsid w:val="00147D42"/>
    <w:rsid w:val="001521B3"/>
    <w:rsid w:val="001556CA"/>
    <w:rsid w:val="00161261"/>
    <w:rsid w:val="001616FC"/>
    <w:rsid w:val="0016361A"/>
    <w:rsid w:val="00170417"/>
    <w:rsid w:val="001729C5"/>
    <w:rsid w:val="00194CE7"/>
    <w:rsid w:val="001A39A2"/>
    <w:rsid w:val="001A4C42"/>
    <w:rsid w:val="001A7420"/>
    <w:rsid w:val="001B384E"/>
    <w:rsid w:val="001B6637"/>
    <w:rsid w:val="001C03D4"/>
    <w:rsid w:val="001C21C3"/>
    <w:rsid w:val="001C6D41"/>
    <w:rsid w:val="001D02C2"/>
    <w:rsid w:val="001D07E0"/>
    <w:rsid w:val="001D670D"/>
    <w:rsid w:val="001E45B4"/>
    <w:rsid w:val="001E6A64"/>
    <w:rsid w:val="001F0C1D"/>
    <w:rsid w:val="001F1132"/>
    <w:rsid w:val="001F168B"/>
    <w:rsid w:val="001F2CDD"/>
    <w:rsid w:val="00203EDC"/>
    <w:rsid w:val="002055CF"/>
    <w:rsid w:val="002117F4"/>
    <w:rsid w:val="002162EB"/>
    <w:rsid w:val="00221F81"/>
    <w:rsid w:val="002347A2"/>
    <w:rsid w:val="00242DB2"/>
    <w:rsid w:val="002440F6"/>
    <w:rsid w:val="00260B95"/>
    <w:rsid w:val="0026428B"/>
    <w:rsid w:val="002649E4"/>
    <w:rsid w:val="002675F0"/>
    <w:rsid w:val="0027228E"/>
    <w:rsid w:val="00297AFE"/>
    <w:rsid w:val="002B6339"/>
    <w:rsid w:val="002D02AF"/>
    <w:rsid w:val="002E00EE"/>
    <w:rsid w:val="00300B74"/>
    <w:rsid w:val="00302426"/>
    <w:rsid w:val="003172DC"/>
    <w:rsid w:val="003208E0"/>
    <w:rsid w:val="0032531A"/>
    <w:rsid w:val="00327584"/>
    <w:rsid w:val="003446B6"/>
    <w:rsid w:val="00345250"/>
    <w:rsid w:val="003537EF"/>
    <w:rsid w:val="0035462D"/>
    <w:rsid w:val="00355B47"/>
    <w:rsid w:val="00373978"/>
    <w:rsid w:val="003752C4"/>
    <w:rsid w:val="003765B8"/>
    <w:rsid w:val="00376990"/>
    <w:rsid w:val="00382E38"/>
    <w:rsid w:val="0038612E"/>
    <w:rsid w:val="00386194"/>
    <w:rsid w:val="003948F5"/>
    <w:rsid w:val="003A1723"/>
    <w:rsid w:val="003C016F"/>
    <w:rsid w:val="003C0A20"/>
    <w:rsid w:val="003C29C7"/>
    <w:rsid w:val="003C3971"/>
    <w:rsid w:val="003D6A32"/>
    <w:rsid w:val="003E58FE"/>
    <w:rsid w:val="00423334"/>
    <w:rsid w:val="004345EC"/>
    <w:rsid w:val="00442BF1"/>
    <w:rsid w:val="004454EF"/>
    <w:rsid w:val="00464EDA"/>
    <w:rsid w:val="00465515"/>
    <w:rsid w:val="00470980"/>
    <w:rsid w:val="00480632"/>
    <w:rsid w:val="00483251"/>
    <w:rsid w:val="004B20CA"/>
    <w:rsid w:val="004D3258"/>
    <w:rsid w:val="004D3578"/>
    <w:rsid w:val="004E213A"/>
    <w:rsid w:val="004E6460"/>
    <w:rsid w:val="004E6857"/>
    <w:rsid w:val="004F0988"/>
    <w:rsid w:val="004F3340"/>
    <w:rsid w:val="004F45EE"/>
    <w:rsid w:val="004F5591"/>
    <w:rsid w:val="005019BE"/>
    <w:rsid w:val="00512648"/>
    <w:rsid w:val="00513C21"/>
    <w:rsid w:val="0051544E"/>
    <w:rsid w:val="0053388B"/>
    <w:rsid w:val="00535339"/>
    <w:rsid w:val="00535773"/>
    <w:rsid w:val="00543E6C"/>
    <w:rsid w:val="00547A1C"/>
    <w:rsid w:val="00561372"/>
    <w:rsid w:val="00565087"/>
    <w:rsid w:val="005762F8"/>
    <w:rsid w:val="005812CC"/>
    <w:rsid w:val="00583C98"/>
    <w:rsid w:val="00597B11"/>
    <w:rsid w:val="005A6168"/>
    <w:rsid w:val="005A6806"/>
    <w:rsid w:val="005B11A8"/>
    <w:rsid w:val="005B2156"/>
    <w:rsid w:val="005C252E"/>
    <w:rsid w:val="005C5E1E"/>
    <w:rsid w:val="005C6A06"/>
    <w:rsid w:val="005C7AA0"/>
    <w:rsid w:val="005D0CB2"/>
    <w:rsid w:val="005D2ADA"/>
    <w:rsid w:val="005D2ADE"/>
    <w:rsid w:val="005D2E01"/>
    <w:rsid w:val="005D7526"/>
    <w:rsid w:val="005E4BB2"/>
    <w:rsid w:val="005F1CD3"/>
    <w:rsid w:val="005F4A69"/>
    <w:rsid w:val="00600A97"/>
    <w:rsid w:val="00602AEA"/>
    <w:rsid w:val="00614FDF"/>
    <w:rsid w:val="00617915"/>
    <w:rsid w:val="00620D4C"/>
    <w:rsid w:val="00631990"/>
    <w:rsid w:val="00632163"/>
    <w:rsid w:val="00634293"/>
    <w:rsid w:val="0063543D"/>
    <w:rsid w:val="006403A4"/>
    <w:rsid w:val="00647114"/>
    <w:rsid w:val="006573B0"/>
    <w:rsid w:val="00662390"/>
    <w:rsid w:val="00672F79"/>
    <w:rsid w:val="00676801"/>
    <w:rsid w:val="00676AA7"/>
    <w:rsid w:val="00677725"/>
    <w:rsid w:val="00682ECA"/>
    <w:rsid w:val="006837DC"/>
    <w:rsid w:val="00683E31"/>
    <w:rsid w:val="006856A1"/>
    <w:rsid w:val="006857B7"/>
    <w:rsid w:val="006A23BA"/>
    <w:rsid w:val="006A323F"/>
    <w:rsid w:val="006A6EE1"/>
    <w:rsid w:val="006B2B67"/>
    <w:rsid w:val="006B30D0"/>
    <w:rsid w:val="006B42C4"/>
    <w:rsid w:val="006B74E4"/>
    <w:rsid w:val="006C3D95"/>
    <w:rsid w:val="006C6645"/>
    <w:rsid w:val="006D03AC"/>
    <w:rsid w:val="006E46AC"/>
    <w:rsid w:val="006E47D9"/>
    <w:rsid w:val="006E5C86"/>
    <w:rsid w:val="006F668F"/>
    <w:rsid w:val="00701116"/>
    <w:rsid w:val="007066FF"/>
    <w:rsid w:val="00713C44"/>
    <w:rsid w:val="007169BB"/>
    <w:rsid w:val="00717E6C"/>
    <w:rsid w:val="007230BB"/>
    <w:rsid w:val="00724392"/>
    <w:rsid w:val="007270C3"/>
    <w:rsid w:val="00734A5B"/>
    <w:rsid w:val="00734D2F"/>
    <w:rsid w:val="00735D98"/>
    <w:rsid w:val="00736187"/>
    <w:rsid w:val="00737188"/>
    <w:rsid w:val="0074026F"/>
    <w:rsid w:val="007429F6"/>
    <w:rsid w:val="00744E76"/>
    <w:rsid w:val="00745A52"/>
    <w:rsid w:val="0075085F"/>
    <w:rsid w:val="00753B5E"/>
    <w:rsid w:val="00767233"/>
    <w:rsid w:val="00774A7E"/>
    <w:rsid w:val="00774DA4"/>
    <w:rsid w:val="0078172C"/>
    <w:rsid w:val="00781F0F"/>
    <w:rsid w:val="007A4424"/>
    <w:rsid w:val="007B59F2"/>
    <w:rsid w:val="007B600E"/>
    <w:rsid w:val="007B6DEA"/>
    <w:rsid w:val="007C0A1E"/>
    <w:rsid w:val="007C24EA"/>
    <w:rsid w:val="007C67DC"/>
    <w:rsid w:val="007C6D63"/>
    <w:rsid w:val="007F0F4A"/>
    <w:rsid w:val="00800523"/>
    <w:rsid w:val="008028A4"/>
    <w:rsid w:val="008205B9"/>
    <w:rsid w:val="00825CE4"/>
    <w:rsid w:val="00826C0D"/>
    <w:rsid w:val="00830747"/>
    <w:rsid w:val="00846667"/>
    <w:rsid w:val="0085185C"/>
    <w:rsid w:val="008524D2"/>
    <w:rsid w:val="00855FDA"/>
    <w:rsid w:val="0085779E"/>
    <w:rsid w:val="00871C05"/>
    <w:rsid w:val="008768CA"/>
    <w:rsid w:val="008773D1"/>
    <w:rsid w:val="0088347D"/>
    <w:rsid w:val="00886A82"/>
    <w:rsid w:val="0089177D"/>
    <w:rsid w:val="00892AC0"/>
    <w:rsid w:val="00894A11"/>
    <w:rsid w:val="00897B2C"/>
    <w:rsid w:val="008A66AB"/>
    <w:rsid w:val="008A6D4A"/>
    <w:rsid w:val="008C384C"/>
    <w:rsid w:val="008D2BE0"/>
    <w:rsid w:val="00900DC0"/>
    <w:rsid w:val="0090271F"/>
    <w:rsid w:val="00902E23"/>
    <w:rsid w:val="009114D7"/>
    <w:rsid w:val="0091348E"/>
    <w:rsid w:val="0091477C"/>
    <w:rsid w:val="00917CCB"/>
    <w:rsid w:val="00924211"/>
    <w:rsid w:val="00927415"/>
    <w:rsid w:val="00933EB9"/>
    <w:rsid w:val="00942EC2"/>
    <w:rsid w:val="00953F98"/>
    <w:rsid w:val="0095602D"/>
    <w:rsid w:val="00963B0C"/>
    <w:rsid w:val="00967AD5"/>
    <w:rsid w:val="00972B85"/>
    <w:rsid w:val="00977441"/>
    <w:rsid w:val="0099607F"/>
    <w:rsid w:val="009A0E82"/>
    <w:rsid w:val="009A4DC8"/>
    <w:rsid w:val="009C06B5"/>
    <w:rsid w:val="009E1539"/>
    <w:rsid w:val="009F379E"/>
    <w:rsid w:val="009F37B7"/>
    <w:rsid w:val="009F397A"/>
    <w:rsid w:val="009F5141"/>
    <w:rsid w:val="00A0508D"/>
    <w:rsid w:val="00A10D80"/>
    <w:rsid w:val="00A10F02"/>
    <w:rsid w:val="00A10F26"/>
    <w:rsid w:val="00A11CC3"/>
    <w:rsid w:val="00A14257"/>
    <w:rsid w:val="00A1595E"/>
    <w:rsid w:val="00A164B4"/>
    <w:rsid w:val="00A22B16"/>
    <w:rsid w:val="00A26956"/>
    <w:rsid w:val="00A27486"/>
    <w:rsid w:val="00A3485E"/>
    <w:rsid w:val="00A36153"/>
    <w:rsid w:val="00A531A7"/>
    <w:rsid w:val="00A53724"/>
    <w:rsid w:val="00A56066"/>
    <w:rsid w:val="00A70FC1"/>
    <w:rsid w:val="00A73129"/>
    <w:rsid w:val="00A7682A"/>
    <w:rsid w:val="00A82346"/>
    <w:rsid w:val="00A87885"/>
    <w:rsid w:val="00A900E0"/>
    <w:rsid w:val="00A90152"/>
    <w:rsid w:val="00A92BA1"/>
    <w:rsid w:val="00AB4B43"/>
    <w:rsid w:val="00AC2304"/>
    <w:rsid w:val="00AC6BC6"/>
    <w:rsid w:val="00AD7D8D"/>
    <w:rsid w:val="00AE65E2"/>
    <w:rsid w:val="00AF499B"/>
    <w:rsid w:val="00AF4D6C"/>
    <w:rsid w:val="00B06061"/>
    <w:rsid w:val="00B06319"/>
    <w:rsid w:val="00B15449"/>
    <w:rsid w:val="00B20B6F"/>
    <w:rsid w:val="00B35039"/>
    <w:rsid w:val="00B43579"/>
    <w:rsid w:val="00B45FE2"/>
    <w:rsid w:val="00B54FF5"/>
    <w:rsid w:val="00B61718"/>
    <w:rsid w:val="00B62FF6"/>
    <w:rsid w:val="00B66380"/>
    <w:rsid w:val="00B67C7C"/>
    <w:rsid w:val="00B724DC"/>
    <w:rsid w:val="00B770CB"/>
    <w:rsid w:val="00B93086"/>
    <w:rsid w:val="00BA19ED"/>
    <w:rsid w:val="00BA425A"/>
    <w:rsid w:val="00BA4B8D"/>
    <w:rsid w:val="00BA7F00"/>
    <w:rsid w:val="00BB0A17"/>
    <w:rsid w:val="00BB534F"/>
    <w:rsid w:val="00BC0F7D"/>
    <w:rsid w:val="00BC2389"/>
    <w:rsid w:val="00BC3FE9"/>
    <w:rsid w:val="00BD0F1C"/>
    <w:rsid w:val="00BD126B"/>
    <w:rsid w:val="00BD5654"/>
    <w:rsid w:val="00BD7D31"/>
    <w:rsid w:val="00BE30D3"/>
    <w:rsid w:val="00BE3255"/>
    <w:rsid w:val="00BF128E"/>
    <w:rsid w:val="00BF523A"/>
    <w:rsid w:val="00BF722A"/>
    <w:rsid w:val="00C00D6D"/>
    <w:rsid w:val="00C074DD"/>
    <w:rsid w:val="00C1496A"/>
    <w:rsid w:val="00C16FD7"/>
    <w:rsid w:val="00C27744"/>
    <w:rsid w:val="00C33079"/>
    <w:rsid w:val="00C34DB4"/>
    <w:rsid w:val="00C4251F"/>
    <w:rsid w:val="00C44EBE"/>
    <w:rsid w:val="00C45231"/>
    <w:rsid w:val="00C539FB"/>
    <w:rsid w:val="00C65B31"/>
    <w:rsid w:val="00C72833"/>
    <w:rsid w:val="00C76189"/>
    <w:rsid w:val="00C80F1D"/>
    <w:rsid w:val="00C93F40"/>
    <w:rsid w:val="00C94826"/>
    <w:rsid w:val="00CA3D0C"/>
    <w:rsid w:val="00CA557D"/>
    <w:rsid w:val="00CA592A"/>
    <w:rsid w:val="00CB1032"/>
    <w:rsid w:val="00CB3B9A"/>
    <w:rsid w:val="00CC189F"/>
    <w:rsid w:val="00CD1B62"/>
    <w:rsid w:val="00CF6891"/>
    <w:rsid w:val="00CF6ED5"/>
    <w:rsid w:val="00D00716"/>
    <w:rsid w:val="00D131FB"/>
    <w:rsid w:val="00D27ED7"/>
    <w:rsid w:val="00D3407E"/>
    <w:rsid w:val="00D3634B"/>
    <w:rsid w:val="00D40B56"/>
    <w:rsid w:val="00D4108C"/>
    <w:rsid w:val="00D43127"/>
    <w:rsid w:val="00D57972"/>
    <w:rsid w:val="00D636AC"/>
    <w:rsid w:val="00D66618"/>
    <w:rsid w:val="00D675A9"/>
    <w:rsid w:val="00D738D6"/>
    <w:rsid w:val="00D74951"/>
    <w:rsid w:val="00D755EB"/>
    <w:rsid w:val="00D76048"/>
    <w:rsid w:val="00D83FBA"/>
    <w:rsid w:val="00D87E00"/>
    <w:rsid w:val="00D9134D"/>
    <w:rsid w:val="00D9344B"/>
    <w:rsid w:val="00D94B99"/>
    <w:rsid w:val="00D967B6"/>
    <w:rsid w:val="00DA0407"/>
    <w:rsid w:val="00DA3C8A"/>
    <w:rsid w:val="00DA7A03"/>
    <w:rsid w:val="00DB0751"/>
    <w:rsid w:val="00DB1818"/>
    <w:rsid w:val="00DB4782"/>
    <w:rsid w:val="00DC0F1D"/>
    <w:rsid w:val="00DC309B"/>
    <w:rsid w:val="00DC41E7"/>
    <w:rsid w:val="00DC4DA2"/>
    <w:rsid w:val="00DD0EAE"/>
    <w:rsid w:val="00DD4C17"/>
    <w:rsid w:val="00DD74A5"/>
    <w:rsid w:val="00DF2B1F"/>
    <w:rsid w:val="00DF62CD"/>
    <w:rsid w:val="00E0356A"/>
    <w:rsid w:val="00E0439A"/>
    <w:rsid w:val="00E054D2"/>
    <w:rsid w:val="00E07CE7"/>
    <w:rsid w:val="00E105F0"/>
    <w:rsid w:val="00E1495B"/>
    <w:rsid w:val="00E16509"/>
    <w:rsid w:val="00E1686F"/>
    <w:rsid w:val="00E22B32"/>
    <w:rsid w:val="00E24361"/>
    <w:rsid w:val="00E26C6C"/>
    <w:rsid w:val="00E27121"/>
    <w:rsid w:val="00E30E93"/>
    <w:rsid w:val="00E44582"/>
    <w:rsid w:val="00E509E1"/>
    <w:rsid w:val="00E52E5D"/>
    <w:rsid w:val="00E65344"/>
    <w:rsid w:val="00E72478"/>
    <w:rsid w:val="00E74A29"/>
    <w:rsid w:val="00E77645"/>
    <w:rsid w:val="00E91605"/>
    <w:rsid w:val="00E91D33"/>
    <w:rsid w:val="00EA15B0"/>
    <w:rsid w:val="00EA35F1"/>
    <w:rsid w:val="00EA5EA7"/>
    <w:rsid w:val="00EA7BC1"/>
    <w:rsid w:val="00EC28B2"/>
    <w:rsid w:val="00EC4A25"/>
    <w:rsid w:val="00EC7A81"/>
    <w:rsid w:val="00ED1DF1"/>
    <w:rsid w:val="00ED1ED1"/>
    <w:rsid w:val="00EE3D2A"/>
    <w:rsid w:val="00EF0200"/>
    <w:rsid w:val="00EF485E"/>
    <w:rsid w:val="00F025A2"/>
    <w:rsid w:val="00F04712"/>
    <w:rsid w:val="00F10317"/>
    <w:rsid w:val="00F104FB"/>
    <w:rsid w:val="00F112E4"/>
    <w:rsid w:val="00F13360"/>
    <w:rsid w:val="00F22EC7"/>
    <w:rsid w:val="00F25CC5"/>
    <w:rsid w:val="00F325C8"/>
    <w:rsid w:val="00F44F02"/>
    <w:rsid w:val="00F463F6"/>
    <w:rsid w:val="00F620AF"/>
    <w:rsid w:val="00F653B8"/>
    <w:rsid w:val="00F9008D"/>
    <w:rsid w:val="00FA1266"/>
    <w:rsid w:val="00FA6189"/>
    <w:rsid w:val="00FB0A75"/>
    <w:rsid w:val="00FC1192"/>
    <w:rsid w:val="00FD0318"/>
    <w:rsid w:val="00FE094D"/>
    <w:rsid w:val="00FE20D3"/>
    <w:rsid w:val="00FF1C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Heading8Char">
    <w:name w:val="Heading 8 Char"/>
    <w:basedOn w:val="DefaultParagraphFont"/>
    <w:link w:val="Heading8"/>
    <w:rsid w:val="00662390"/>
    <w:rPr>
      <w:rFonts w:ascii="Arial" w:eastAsia="Times New Roman" w:hAnsi="Arial"/>
      <w:sz w:val="36"/>
    </w:rPr>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character" w:customStyle="1" w:styleId="BodyTextChar1">
    <w:name w:val="Body Text Char1"/>
    <w:basedOn w:val="DefaultParagraphFont"/>
    <w:link w:val="BodyText"/>
    <w:semiHidden/>
    <w:rsid w:val="007A4424"/>
    <w:rPr>
      <w:rFonts w:eastAsia="Times New Roman"/>
    </w:r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7A442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rsid w:val="007A442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1Char">
    <w:name w:val="B1 Char"/>
    <w:link w:val="B1"/>
    <w:qFormat/>
    <w:rsid w:val="008A6D4A"/>
    <w:rPr>
      <w:rFonts w:eastAsia="Times New Roman"/>
    </w:r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character" w:customStyle="1" w:styleId="TANChar">
    <w:name w:val="TAN Char"/>
    <w:link w:val="TAN"/>
    <w:qFormat/>
    <w:rsid w:val="008A6D4A"/>
    <w:rPr>
      <w:rFonts w:ascii="Arial" w:eastAsia="Times New Roman" w:hAnsi="Arial"/>
      <w:sz w:val="18"/>
    </w:rPr>
  </w:style>
  <w:style w:type="paragraph" w:styleId="List3">
    <w:name w:val="List 3"/>
    <w:basedOn w:val="Normal"/>
    <w:unhideWhenUsed/>
    <w:rsid w:val="007A4424"/>
    <w:pPr>
      <w:ind w:left="849" w:hanging="283"/>
      <w:contextualSpacing/>
    </w:pPr>
  </w:style>
  <w:style w:type="paragraph" w:customStyle="1" w:styleId="TF">
    <w:name w:val="TF"/>
    <w:basedOn w:val="TH"/>
    <w:link w:val="TFChar"/>
    <w:qFormat/>
    <w:rsid w:val="007A4424"/>
    <w:pPr>
      <w:keepNext w:val="0"/>
      <w:spacing w:before="0" w:after="240"/>
    </w:pPr>
  </w:style>
  <w:style w:type="character" w:customStyle="1" w:styleId="TFChar">
    <w:name w:val="TF Char"/>
    <w:link w:val="TF"/>
    <w:rsid w:val="009A0E82"/>
    <w:rPr>
      <w:rFonts w:ascii="Arial" w:eastAsia="Times New Roman" w:hAnsi="Arial"/>
      <w:b/>
    </w:rPr>
  </w:style>
  <w:style w:type="paragraph" w:customStyle="1" w:styleId="B4">
    <w:name w:val="B4"/>
    <w:basedOn w:val="List4"/>
    <w:rsid w:val="007A4424"/>
    <w:pPr>
      <w:ind w:left="1418" w:hanging="284"/>
      <w:contextualSpacing w:val="0"/>
    </w:pPr>
  </w:style>
  <w:style w:type="paragraph" w:styleId="List4">
    <w:name w:val="List 4"/>
    <w:basedOn w:val="Normal"/>
    <w:unhideWhenUsed/>
    <w:rsid w:val="007A4424"/>
    <w:pPr>
      <w:ind w:left="1132" w:hanging="283"/>
      <w:contextualSpacing/>
    </w:pPr>
  </w:style>
  <w:style w:type="paragraph" w:customStyle="1" w:styleId="B2">
    <w:name w:val="B2"/>
    <w:basedOn w:val="List2"/>
    <w:link w:val="B2Char"/>
    <w:rsid w:val="007A4424"/>
    <w:pPr>
      <w:ind w:left="851" w:hanging="284"/>
      <w:contextualSpacing w:val="0"/>
    </w:pPr>
  </w:style>
  <w:style w:type="character" w:customStyle="1" w:styleId="B2Char">
    <w:name w:val="B2 Char"/>
    <w:link w:val="B2"/>
    <w:qFormat/>
    <w:rsid w:val="00E0439A"/>
    <w:rPr>
      <w:rFonts w:eastAsia="Times New Roman"/>
    </w:r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paragraph" w:styleId="List5">
    <w:name w:val="List 5"/>
    <w:basedOn w:val="Normal"/>
    <w:unhideWhenUsed/>
    <w:rsid w:val="007A4424"/>
    <w:pPr>
      <w:ind w:left="1415" w:hanging="283"/>
      <w:contextualSpacing/>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paragraph" w:styleId="Revision">
    <w:name w:val="Revision"/>
    <w:hidden/>
    <w:uiPriority w:val="99"/>
    <w:semiHidden/>
    <w:rsid w:val="008A6D4A"/>
    <w:rPr>
      <w:lang w:eastAsia="en-US"/>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aliases w:val="EN"/>
    <w:basedOn w:val="NO"/>
    <w:link w:val="EditorsNoteChar"/>
    <w:qFormat/>
    <w:rsid w:val="007A4424"/>
    <w:rPr>
      <w:color w:val="FF0000"/>
    </w:rPr>
  </w:style>
  <w:style w:type="character" w:customStyle="1" w:styleId="EditorsNoteChar">
    <w:name w:val="Editor's Note Char"/>
    <w:aliases w:val="EN Char"/>
    <w:link w:val="EditorsNote"/>
    <w:rsid w:val="00A36153"/>
    <w:rPr>
      <w:rFonts w:eastAsia="Times New Roman"/>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customStyle="1" w:styleId="CRCoverPage">
    <w:name w:val="CR Cover Page"/>
    <w:rsid w:val="004D3258"/>
    <w:pPr>
      <w:spacing w:after="120"/>
    </w:pPr>
    <w:rPr>
      <w:rFonts w:ascii="Arial" w:eastAsia="SimSun" w:hAnsi="Arial"/>
      <w:lang w:eastAsia="en-US"/>
    </w:rPr>
  </w:style>
  <w:style w:type="character" w:customStyle="1" w:styleId="EXChar">
    <w:name w:val="EX Char"/>
    <w:locked/>
    <w:rsid w:val="00D74951"/>
    <w:rPr>
      <w:rFonts w:ascii="Times New Roman" w:hAnsi="Times New Roman"/>
      <w:lang w:val="en-GB" w:eastAsia="en-US"/>
    </w:rPr>
  </w:style>
  <w:style w:type="paragraph" w:customStyle="1" w:styleId="ZH">
    <w:name w:val="ZH"/>
    <w:rsid w:val="00A36153"/>
    <w:pPr>
      <w:framePr w:wrap="notBeside" w:vAnchor="page" w:hAnchor="margin" w:xAlign="center" w:y="6805"/>
      <w:widowControl w:val="0"/>
    </w:pPr>
    <w:rPr>
      <w:rFonts w:ascii="Arial" w:eastAsia="SimSun" w:hAnsi="Arial"/>
      <w:noProof/>
      <w:lang w:eastAsia="en-US"/>
    </w:rPr>
  </w:style>
  <w:style w:type="paragraph" w:styleId="ListNumber2">
    <w:name w:val="List Number 2"/>
    <w:basedOn w:val="ListNumber"/>
    <w:rsid w:val="00A36153"/>
    <w:pPr>
      <w:ind w:left="851"/>
    </w:pPr>
  </w:style>
  <w:style w:type="paragraph" w:styleId="ListNumber">
    <w:name w:val="List Number"/>
    <w:basedOn w:val="List"/>
    <w:rsid w:val="00A36153"/>
    <w:pPr>
      <w:overflowPunct/>
      <w:autoSpaceDE/>
      <w:autoSpaceDN/>
      <w:adjustRightInd/>
      <w:ind w:left="568" w:hanging="284"/>
      <w:contextualSpacing w:val="0"/>
      <w:textAlignment w:val="auto"/>
    </w:pPr>
    <w:rPr>
      <w:rFonts w:eastAsia="SimSun"/>
      <w:lang w:eastAsia="en-US"/>
    </w:rPr>
  </w:style>
  <w:style w:type="paragraph" w:styleId="Header">
    <w:name w:val="header"/>
    <w:link w:val="HeaderChar1"/>
    <w:rsid w:val="00A36153"/>
    <w:pPr>
      <w:widowControl w:val="0"/>
    </w:pPr>
    <w:rPr>
      <w:rFonts w:ascii="Arial" w:eastAsia="SimSun" w:hAnsi="Arial"/>
      <w:b/>
      <w:sz w:val="18"/>
      <w:lang w:eastAsia="en-US"/>
    </w:rPr>
  </w:style>
  <w:style w:type="character" w:customStyle="1" w:styleId="HeaderChar1">
    <w:name w:val="Header Char1"/>
    <w:basedOn w:val="DefaultParagraphFont"/>
    <w:link w:val="Header"/>
    <w:rsid w:val="00A36153"/>
    <w:rPr>
      <w:rFonts w:ascii="Arial" w:eastAsia="SimSun" w:hAnsi="Arial"/>
      <w:b/>
      <w:sz w:val="18"/>
      <w:lang w:eastAsia="en-US"/>
    </w:rPr>
  </w:style>
  <w:style w:type="character" w:customStyle="1" w:styleId="FootnoteTextChar">
    <w:name w:val="Footnote Text Char"/>
    <w:basedOn w:val="DefaultParagraphFont"/>
    <w:link w:val="FootnoteText"/>
    <w:semiHidden/>
    <w:rsid w:val="00A36153"/>
    <w:rPr>
      <w:rFonts w:eastAsia="SimSun"/>
      <w:sz w:val="16"/>
      <w:lang w:eastAsia="en-US"/>
    </w:rPr>
  </w:style>
  <w:style w:type="paragraph" w:styleId="FootnoteText">
    <w:name w:val="footnote text"/>
    <w:basedOn w:val="Normal"/>
    <w:link w:val="FootnoteTextChar"/>
    <w:semiHidden/>
    <w:rsid w:val="00A36153"/>
    <w:pPr>
      <w:keepLines/>
      <w:overflowPunct/>
      <w:autoSpaceDE/>
      <w:autoSpaceDN/>
      <w:adjustRightInd/>
      <w:spacing w:after="0"/>
      <w:ind w:left="454" w:hanging="454"/>
      <w:textAlignment w:val="auto"/>
    </w:pPr>
    <w:rPr>
      <w:rFonts w:eastAsia="SimSun"/>
      <w:sz w:val="16"/>
      <w:lang w:eastAsia="en-US"/>
    </w:rPr>
  </w:style>
  <w:style w:type="paragraph" w:styleId="ListBullet2">
    <w:name w:val="List Bullet 2"/>
    <w:basedOn w:val="ListBullet"/>
    <w:rsid w:val="00A36153"/>
    <w:pPr>
      <w:ind w:left="851"/>
    </w:pPr>
  </w:style>
  <w:style w:type="paragraph" w:styleId="ListBullet">
    <w:name w:val="List Bullet"/>
    <w:basedOn w:val="List"/>
    <w:rsid w:val="00A36153"/>
    <w:pPr>
      <w:overflowPunct/>
      <w:autoSpaceDE/>
      <w:autoSpaceDN/>
      <w:adjustRightInd/>
      <w:ind w:left="568" w:hanging="284"/>
      <w:contextualSpacing w:val="0"/>
      <w:textAlignment w:val="auto"/>
    </w:pPr>
    <w:rPr>
      <w:rFonts w:eastAsia="SimSun"/>
      <w:lang w:eastAsia="en-US"/>
    </w:rPr>
  </w:style>
  <w:style w:type="paragraph" w:styleId="ListBullet3">
    <w:name w:val="List Bullet 3"/>
    <w:basedOn w:val="ListBullet2"/>
    <w:rsid w:val="00A36153"/>
    <w:pPr>
      <w:ind w:left="1135"/>
    </w:pPr>
  </w:style>
  <w:style w:type="paragraph" w:customStyle="1" w:styleId="ZD">
    <w:name w:val="ZD"/>
    <w:rsid w:val="00A36153"/>
    <w:pPr>
      <w:framePr w:wrap="notBeside" w:vAnchor="page" w:hAnchor="margin" w:y="15764"/>
      <w:widowControl w:val="0"/>
    </w:pPr>
    <w:rPr>
      <w:rFonts w:ascii="Arial" w:eastAsia="SimSun" w:hAnsi="Arial"/>
      <w:noProof/>
      <w:sz w:val="32"/>
      <w:lang w:eastAsia="en-US"/>
    </w:rPr>
  </w:style>
  <w:style w:type="paragraph" w:customStyle="1" w:styleId="ZG">
    <w:name w:val="ZG"/>
    <w:rsid w:val="00A36153"/>
    <w:pPr>
      <w:framePr w:wrap="notBeside" w:vAnchor="page" w:hAnchor="margin" w:xAlign="right" w:y="6805"/>
      <w:widowControl w:val="0"/>
      <w:jc w:val="right"/>
    </w:pPr>
    <w:rPr>
      <w:rFonts w:ascii="Arial" w:eastAsia="SimSun" w:hAnsi="Arial"/>
      <w:noProof/>
      <w:lang w:eastAsia="en-US"/>
    </w:rPr>
  </w:style>
  <w:style w:type="paragraph" w:styleId="ListBullet4">
    <w:name w:val="List Bullet 4"/>
    <w:basedOn w:val="ListBullet3"/>
    <w:rsid w:val="00A36153"/>
    <w:pPr>
      <w:ind w:left="1418"/>
    </w:pPr>
  </w:style>
  <w:style w:type="paragraph" w:styleId="ListBullet5">
    <w:name w:val="List Bullet 5"/>
    <w:basedOn w:val="ListBullet4"/>
    <w:rsid w:val="00A36153"/>
    <w:pPr>
      <w:ind w:left="1702"/>
    </w:pPr>
  </w:style>
  <w:style w:type="paragraph" w:styleId="Footer">
    <w:name w:val="footer"/>
    <w:basedOn w:val="Header"/>
    <w:link w:val="FooterChar1"/>
    <w:rsid w:val="00A36153"/>
    <w:pPr>
      <w:jc w:val="center"/>
    </w:pPr>
    <w:rPr>
      <w:i/>
    </w:rPr>
  </w:style>
  <w:style w:type="character" w:customStyle="1" w:styleId="FooterChar1">
    <w:name w:val="Footer Char1"/>
    <w:basedOn w:val="DefaultParagraphFont"/>
    <w:link w:val="Footer"/>
    <w:rsid w:val="00A36153"/>
    <w:rPr>
      <w:rFonts w:ascii="Arial" w:eastAsia="SimSun" w:hAnsi="Arial"/>
      <w:b/>
      <w:i/>
      <w:sz w:val="18"/>
      <w:lang w:eastAsia="en-US"/>
    </w:rPr>
  </w:style>
  <w:style w:type="paragraph" w:customStyle="1" w:styleId="ZTD">
    <w:name w:val="ZTD"/>
    <w:basedOn w:val="ZB"/>
    <w:rsid w:val="00A36153"/>
    <w:pPr>
      <w:framePr w:hRule="auto" w:wrap="notBeside" w:y="852"/>
      <w:overflowPunct/>
      <w:autoSpaceDE/>
      <w:autoSpaceDN/>
      <w:adjustRightInd/>
      <w:textAlignment w:val="auto"/>
    </w:pPr>
    <w:rPr>
      <w:rFonts w:eastAsia="SimSun"/>
      <w:i w:val="0"/>
      <w:sz w:val="40"/>
      <w:lang w:eastAsia="en-US"/>
    </w:rPr>
  </w:style>
  <w:style w:type="paragraph" w:customStyle="1" w:styleId="tdoc-header">
    <w:name w:val="tdoc-header"/>
    <w:rsid w:val="00A36153"/>
    <w:rPr>
      <w:rFonts w:ascii="Arial" w:eastAsia="SimSun" w:hAnsi="Arial"/>
      <w:sz w:val="24"/>
      <w:lang w:eastAsia="en-US"/>
    </w:rPr>
  </w:style>
  <w:style w:type="character" w:styleId="Hyperlink">
    <w:name w:val="Hyperlink"/>
    <w:rsid w:val="00A36153"/>
    <w:rPr>
      <w:color w:val="0000FF"/>
      <w:u w:val="single"/>
    </w:rPr>
  </w:style>
  <w:style w:type="character" w:customStyle="1" w:styleId="CommentTextChar1">
    <w:name w:val="Comment Text Char1"/>
    <w:basedOn w:val="DefaultParagraphFont"/>
    <w:link w:val="CommentText"/>
    <w:semiHidden/>
    <w:rsid w:val="00A36153"/>
    <w:rPr>
      <w:rFonts w:eastAsia="SimSun"/>
      <w:lang w:eastAsia="en-US"/>
    </w:rPr>
  </w:style>
  <w:style w:type="paragraph" w:styleId="CommentText">
    <w:name w:val="annotation text"/>
    <w:basedOn w:val="Normal"/>
    <w:link w:val="CommentTextChar1"/>
    <w:semiHidden/>
    <w:rsid w:val="00A36153"/>
    <w:pPr>
      <w:overflowPunct/>
      <w:autoSpaceDE/>
      <w:autoSpaceDN/>
      <w:adjustRightInd/>
      <w:textAlignment w:val="auto"/>
    </w:pPr>
    <w:rPr>
      <w:rFonts w:eastAsia="SimSun"/>
      <w:lang w:eastAsia="en-US"/>
    </w:rPr>
  </w:style>
  <w:style w:type="character" w:styleId="FollowedHyperlink">
    <w:name w:val="FollowedHyperlink"/>
    <w:rsid w:val="00A36153"/>
    <w:rPr>
      <w:color w:val="800080"/>
      <w:u w:val="single"/>
    </w:rPr>
  </w:style>
  <w:style w:type="character" w:customStyle="1" w:styleId="BalloonTextChar1">
    <w:name w:val="Balloon Text Char1"/>
    <w:basedOn w:val="DefaultParagraphFont"/>
    <w:link w:val="BalloonText"/>
    <w:semiHidden/>
    <w:rsid w:val="00A36153"/>
    <w:rPr>
      <w:rFonts w:ascii="Tahoma" w:eastAsia="SimSun" w:hAnsi="Tahoma" w:cs="Tahoma"/>
      <w:sz w:val="16"/>
      <w:szCs w:val="16"/>
      <w:lang w:eastAsia="en-US"/>
    </w:rPr>
  </w:style>
  <w:style w:type="paragraph" w:styleId="BalloonText">
    <w:name w:val="Balloon Text"/>
    <w:basedOn w:val="Normal"/>
    <w:link w:val="BalloonTextChar1"/>
    <w:semiHidden/>
    <w:rsid w:val="00A36153"/>
    <w:pPr>
      <w:overflowPunct/>
      <w:autoSpaceDE/>
      <w:autoSpaceDN/>
      <w:adjustRightInd/>
      <w:textAlignment w:val="auto"/>
    </w:pPr>
    <w:rPr>
      <w:rFonts w:ascii="Tahoma" w:eastAsia="SimSun" w:hAnsi="Tahoma" w:cs="Tahoma"/>
      <w:sz w:val="16"/>
      <w:szCs w:val="16"/>
      <w:lang w:eastAsia="en-US"/>
    </w:rPr>
  </w:style>
  <w:style w:type="character" w:customStyle="1" w:styleId="CommentSubjectChar1">
    <w:name w:val="Comment Subject Char1"/>
    <w:basedOn w:val="CommentTextChar1"/>
    <w:link w:val="CommentSubject"/>
    <w:semiHidden/>
    <w:rsid w:val="00A36153"/>
    <w:rPr>
      <w:rFonts w:eastAsia="SimSun"/>
      <w:b/>
      <w:bCs/>
      <w:lang w:eastAsia="en-US"/>
    </w:rPr>
  </w:style>
  <w:style w:type="paragraph" w:styleId="CommentSubject">
    <w:name w:val="annotation subject"/>
    <w:basedOn w:val="CommentText"/>
    <w:next w:val="CommentText"/>
    <w:link w:val="CommentSubjectChar1"/>
    <w:semiHidden/>
    <w:rsid w:val="00A36153"/>
    <w:rPr>
      <w:b/>
      <w:bCs/>
    </w:rPr>
  </w:style>
  <w:style w:type="character" w:customStyle="1" w:styleId="DocumentMapChar1">
    <w:name w:val="Document Map Char1"/>
    <w:basedOn w:val="DefaultParagraphFont"/>
    <w:link w:val="DocumentMap"/>
    <w:semiHidden/>
    <w:rsid w:val="00A36153"/>
    <w:rPr>
      <w:rFonts w:ascii="Tahoma" w:eastAsia="SimSun" w:hAnsi="Tahoma" w:cs="Tahoma"/>
      <w:shd w:val="clear" w:color="auto" w:fill="000080"/>
      <w:lang w:eastAsia="en-US"/>
    </w:rPr>
  </w:style>
  <w:style w:type="paragraph" w:styleId="DocumentMap">
    <w:name w:val="Document Map"/>
    <w:basedOn w:val="Normal"/>
    <w:link w:val="DocumentMapChar1"/>
    <w:semiHidden/>
    <w:rsid w:val="00A36153"/>
    <w:pPr>
      <w:shd w:val="clear" w:color="auto" w:fill="000080"/>
      <w:overflowPunct/>
      <w:autoSpaceDE/>
      <w:autoSpaceDN/>
      <w:adjustRightInd/>
      <w:textAlignment w:val="auto"/>
    </w:pPr>
    <w:rPr>
      <w:rFonts w:ascii="Tahoma" w:eastAsia="SimSun" w:hAnsi="Tahoma" w:cs="Tahoma"/>
      <w:lang w:eastAsia="en-US"/>
    </w:rPr>
  </w:style>
  <w:style w:type="paragraph" w:styleId="ListParagraph">
    <w:name w:val="List Paragraph"/>
    <w:basedOn w:val="Normal"/>
    <w:uiPriority w:val="34"/>
    <w:qFormat/>
    <w:rsid w:val="00A36153"/>
    <w:pPr>
      <w:overflowPunct/>
      <w:autoSpaceDE/>
      <w:autoSpaceDN/>
      <w:adjustRightInd/>
      <w:ind w:left="720"/>
      <w:contextualSpacing/>
      <w:textAlignment w:val="auto"/>
    </w:pPr>
    <w:rPr>
      <w:rFonts w:eastAsia="SimSun"/>
      <w:lang w:eastAsia="en-US"/>
    </w:rPr>
  </w:style>
  <w:style w:type="character" w:customStyle="1" w:styleId="Codechar">
    <w:name w:val="Code (char)"/>
    <w:uiPriority w:val="1"/>
    <w:qFormat/>
    <w:rsid w:val="00A36153"/>
    <w:rPr>
      <w:rFonts w:ascii="Arial" w:hAnsi="Arial"/>
      <w:i/>
      <w:sz w:val="18"/>
      <w:bdr w:val="none" w:sz="0" w:space="0" w:color="auto"/>
      <w:shd w:val="clear" w:color="auto" w:fill="auto"/>
    </w:rPr>
  </w:style>
  <w:style w:type="character" w:customStyle="1" w:styleId="B1Char1">
    <w:name w:val="B1 Char1"/>
    <w:rsid w:val="00A36153"/>
    <w:rPr>
      <w:rFonts w:ascii="Times New Roman" w:eastAsia="Times New Roman" w:hAnsi="Times New Roman" w:cs="Times New Roman"/>
      <w:sz w:val="20"/>
      <w:szCs w:val="20"/>
      <w:lang w:val="en-GB"/>
    </w:rPr>
  </w:style>
  <w:style w:type="paragraph" w:styleId="Bibliography">
    <w:name w:val="Bibliography"/>
    <w:basedOn w:val="Normal"/>
    <w:next w:val="Normal"/>
    <w:uiPriority w:val="37"/>
    <w:semiHidden/>
    <w:unhideWhenUsed/>
    <w:rsid w:val="0051544E"/>
  </w:style>
  <w:style w:type="paragraph" w:styleId="BlockText">
    <w:name w:val="Block Text"/>
    <w:basedOn w:val="Normal"/>
    <w:semiHidden/>
    <w:unhideWhenUsed/>
    <w:rsid w:val="0051544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51544E"/>
    <w:pPr>
      <w:spacing w:after="120" w:line="480" w:lineRule="auto"/>
    </w:pPr>
  </w:style>
  <w:style w:type="character" w:customStyle="1" w:styleId="BodyText2Char1">
    <w:name w:val="Body Text 2 Char1"/>
    <w:basedOn w:val="DefaultParagraphFont"/>
    <w:link w:val="BodyText2"/>
    <w:semiHidden/>
    <w:rsid w:val="0051544E"/>
    <w:rPr>
      <w:rFonts w:eastAsia="Times New Roman"/>
    </w:rPr>
  </w:style>
  <w:style w:type="paragraph" w:styleId="BodyText3">
    <w:name w:val="Body Text 3"/>
    <w:basedOn w:val="Normal"/>
    <w:link w:val="BodyText3Char1"/>
    <w:semiHidden/>
    <w:unhideWhenUsed/>
    <w:rsid w:val="0051544E"/>
    <w:pPr>
      <w:spacing w:after="120"/>
    </w:pPr>
    <w:rPr>
      <w:sz w:val="16"/>
      <w:szCs w:val="16"/>
    </w:rPr>
  </w:style>
  <w:style w:type="character" w:customStyle="1" w:styleId="BodyText3Char1">
    <w:name w:val="Body Text 3 Char1"/>
    <w:basedOn w:val="DefaultParagraphFont"/>
    <w:link w:val="BodyText3"/>
    <w:semiHidden/>
    <w:rsid w:val="0051544E"/>
    <w:rPr>
      <w:rFonts w:eastAsia="Times New Roman"/>
      <w:sz w:val="16"/>
      <w:szCs w:val="16"/>
    </w:rPr>
  </w:style>
  <w:style w:type="paragraph" w:styleId="BodyTextFirstIndent">
    <w:name w:val="Body Text First Indent"/>
    <w:basedOn w:val="BodyText"/>
    <w:link w:val="BodyTextFirstIndentChar1"/>
    <w:semiHidden/>
    <w:unhideWhenUsed/>
    <w:rsid w:val="0051544E"/>
    <w:pPr>
      <w:spacing w:after="180"/>
      <w:ind w:firstLine="360"/>
    </w:pPr>
  </w:style>
  <w:style w:type="character" w:customStyle="1" w:styleId="BodyTextFirstIndentChar1">
    <w:name w:val="Body Text First Indent Char1"/>
    <w:basedOn w:val="BodyTextChar1"/>
    <w:link w:val="BodyTextFirstIndent"/>
    <w:semiHidden/>
    <w:rsid w:val="0051544E"/>
    <w:rPr>
      <w:rFonts w:eastAsia="Times New Roman"/>
    </w:rPr>
  </w:style>
  <w:style w:type="paragraph" w:styleId="BodyTextIndent">
    <w:name w:val="Body Text Indent"/>
    <w:basedOn w:val="Normal"/>
    <w:link w:val="BodyTextIndentChar1"/>
    <w:semiHidden/>
    <w:unhideWhenUsed/>
    <w:rsid w:val="0051544E"/>
    <w:pPr>
      <w:spacing w:after="120"/>
      <w:ind w:left="283"/>
    </w:pPr>
  </w:style>
  <w:style w:type="character" w:customStyle="1" w:styleId="BodyTextIndentChar1">
    <w:name w:val="Body Text Indent Char1"/>
    <w:basedOn w:val="DefaultParagraphFont"/>
    <w:link w:val="BodyTextIndent"/>
    <w:semiHidden/>
    <w:rsid w:val="0051544E"/>
    <w:rPr>
      <w:rFonts w:eastAsia="Times New Roman"/>
    </w:rPr>
  </w:style>
  <w:style w:type="paragraph" w:styleId="BodyTextFirstIndent2">
    <w:name w:val="Body Text First Indent 2"/>
    <w:basedOn w:val="BodyTextIndent"/>
    <w:link w:val="BodyTextFirstIndent2Char1"/>
    <w:semiHidden/>
    <w:unhideWhenUsed/>
    <w:rsid w:val="0051544E"/>
    <w:pPr>
      <w:spacing w:after="180"/>
      <w:ind w:left="360" w:firstLine="360"/>
    </w:pPr>
  </w:style>
  <w:style w:type="character" w:customStyle="1" w:styleId="BodyTextFirstIndent2Char1">
    <w:name w:val="Body Text First Indent 2 Char1"/>
    <w:basedOn w:val="BodyTextIndentChar1"/>
    <w:link w:val="BodyTextFirstIndent2"/>
    <w:semiHidden/>
    <w:rsid w:val="0051544E"/>
    <w:rPr>
      <w:rFonts w:eastAsia="Times New Roman"/>
    </w:rPr>
  </w:style>
  <w:style w:type="paragraph" w:styleId="BodyTextIndent2">
    <w:name w:val="Body Text Indent 2"/>
    <w:basedOn w:val="Normal"/>
    <w:link w:val="BodyTextIndent2Char1"/>
    <w:semiHidden/>
    <w:unhideWhenUsed/>
    <w:rsid w:val="0051544E"/>
    <w:pPr>
      <w:spacing w:after="120" w:line="480" w:lineRule="auto"/>
      <w:ind w:left="283"/>
    </w:pPr>
  </w:style>
  <w:style w:type="character" w:customStyle="1" w:styleId="BodyTextIndent2Char1">
    <w:name w:val="Body Text Indent 2 Char1"/>
    <w:basedOn w:val="DefaultParagraphFont"/>
    <w:link w:val="BodyTextIndent2"/>
    <w:semiHidden/>
    <w:rsid w:val="0051544E"/>
    <w:rPr>
      <w:rFonts w:eastAsia="Times New Roman"/>
    </w:rPr>
  </w:style>
  <w:style w:type="paragraph" w:styleId="BodyTextIndent3">
    <w:name w:val="Body Text Indent 3"/>
    <w:basedOn w:val="Normal"/>
    <w:link w:val="BodyTextIndent3Char1"/>
    <w:semiHidden/>
    <w:unhideWhenUsed/>
    <w:rsid w:val="0051544E"/>
    <w:pPr>
      <w:spacing w:after="120"/>
      <w:ind w:left="283"/>
    </w:pPr>
    <w:rPr>
      <w:sz w:val="16"/>
      <w:szCs w:val="16"/>
    </w:rPr>
  </w:style>
  <w:style w:type="character" w:customStyle="1" w:styleId="BodyTextIndent3Char1">
    <w:name w:val="Body Text Indent 3 Char1"/>
    <w:basedOn w:val="DefaultParagraphFont"/>
    <w:link w:val="BodyTextIndent3"/>
    <w:semiHidden/>
    <w:rsid w:val="0051544E"/>
    <w:rPr>
      <w:rFonts w:eastAsia="Times New Roman"/>
      <w:sz w:val="16"/>
      <w:szCs w:val="16"/>
    </w:rPr>
  </w:style>
  <w:style w:type="paragraph" w:styleId="Caption">
    <w:name w:val="caption"/>
    <w:basedOn w:val="Normal"/>
    <w:next w:val="Normal"/>
    <w:semiHidden/>
    <w:unhideWhenUsed/>
    <w:qFormat/>
    <w:rsid w:val="0051544E"/>
    <w:pPr>
      <w:spacing w:after="200"/>
    </w:pPr>
    <w:rPr>
      <w:i/>
      <w:iCs/>
      <w:color w:val="44546A" w:themeColor="text2"/>
      <w:sz w:val="18"/>
      <w:szCs w:val="18"/>
    </w:rPr>
  </w:style>
  <w:style w:type="paragraph" w:styleId="Closing">
    <w:name w:val="Closing"/>
    <w:basedOn w:val="Normal"/>
    <w:link w:val="ClosingChar1"/>
    <w:semiHidden/>
    <w:unhideWhenUsed/>
    <w:rsid w:val="0051544E"/>
    <w:pPr>
      <w:spacing w:after="0"/>
      <w:ind w:left="4252"/>
    </w:pPr>
  </w:style>
  <w:style w:type="character" w:customStyle="1" w:styleId="ClosingChar1">
    <w:name w:val="Closing Char1"/>
    <w:basedOn w:val="DefaultParagraphFont"/>
    <w:link w:val="Closing"/>
    <w:semiHidden/>
    <w:rsid w:val="0051544E"/>
    <w:rPr>
      <w:rFonts w:eastAsia="Times New Roman"/>
    </w:rPr>
  </w:style>
  <w:style w:type="paragraph" w:styleId="Date">
    <w:name w:val="Date"/>
    <w:basedOn w:val="Normal"/>
    <w:next w:val="Normal"/>
    <w:link w:val="DateChar1"/>
    <w:semiHidden/>
    <w:unhideWhenUsed/>
    <w:rsid w:val="0051544E"/>
  </w:style>
  <w:style w:type="character" w:customStyle="1" w:styleId="DateChar1">
    <w:name w:val="Date Char1"/>
    <w:basedOn w:val="DefaultParagraphFont"/>
    <w:link w:val="Date"/>
    <w:semiHidden/>
    <w:rsid w:val="0051544E"/>
    <w:rPr>
      <w:rFonts w:eastAsia="Times New Roman"/>
    </w:rPr>
  </w:style>
  <w:style w:type="paragraph" w:styleId="E-mailSignature">
    <w:name w:val="E-mail Signature"/>
    <w:basedOn w:val="Normal"/>
    <w:link w:val="E-mailSignatureChar1"/>
    <w:semiHidden/>
    <w:unhideWhenUsed/>
    <w:rsid w:val="0051544E"/>
    <w:pPr>
      <w:spacing w:after="0"/>
    </w:pPr>
  </w:style>
  <w:style w:type="character" w:customStyle="1" w:styleId="E-mailSignatureChar1">
    <w:name w:val="E-mail Signature Char1"/>
    <w:basedOn w:val="DefaultParagraphFont"/>
    <w:link w:val="E-mailSignature"/>
    <w:semiHidden/>
    <w:rsid w:val="0051544E"/>
    <w:rPr>
      <w:rFonts w:eastAsia="Times New Roman"/>
    </w:rPr>
  </w:style>
  <w:style w:type="paragraph" w:styleId="EndnoteText">
    <w:name w:val="endnote text"/>
    <w:basedOn w:val="Normal"/>
    <w:link w:val="EndnoteTextChar"/>
    <w:rsid w:val="0051544E"/>
    <w:pPr>
      <w:spacing w:after="0"/>
    </w:pPr>
  </w:style>
  <w:style w:type="character" w:customStyle="1" w:styleId="EndnoteTextChar">
    <w:name w:val="Endnote Text Char"/>
    <w:basedOn w:val="DefaultParagraphFont"/>
    <w:link w:val="EndnoteText"/>
    <w:rsid w:val="0051544E"/>
    <w:rPr>
      <w:rFonts w:eastAsia="Times New Roman"/>
    </w:rPr>
  </w:style>
  <w:style w:type="paragraph" w:styleId="EnvelopeAddress">
    <w:name w:val="envelope address"/>
    <w:basedOn w:val="Normal"/>
    <w:semiHidden/>
    <w:unhideWhenUsed/>
    <w:rsid w:val="0051544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51544E"/>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51544E"/>
    <w:pPr>
      <w:spacing w:after="0"/>
    </w:pPr>
    <w:rPr>
      <w:i/>
      <w:iCs/>
    </w:rPr>
  </w:style>
  <w:style w:type="character" w:customStyle="1" w:styleId="HTMLAddressChar">
    <w:name w:val="HTML Address Char"/>
    <w:basedOn w:val="DefaultParagraphFont"/>
    <w:link w:val="HTMLAddress"/>
    <w:semiHidden/>
    <w:rsid w:val="0051544E"/>
    <w:rPr>
      <w:rFonts w:eastAsia="Times New Roman"/>
      <w:i/>
      <w:iCs/>
    </w:rPr>
  </w:style>
  <w:style w:type="paragraph" w:styleId="HTMLPreformatted">
    <w:name w:val="HTML Preformatted"/>
    <w:basedOn w:val="Normal"/>
    <w:link w:val="HTMLPreformattedChar"/>
    <w:semiHidden/>
    <w:unhideWhenUsed/>
    <w:rsid w:val="0051544E"/>
    <w:pPr>
      <w:spacing w:after="0"/>
    </w:pPr>
    <w:rPr>
      <w:rFonts w:ascii="Consolas" w:hAnsi="Consolas"/>
    </w:rPr>
  </w:style>
  <w:style w:type="character" w:customStyle="1" w:styleId="HTMLPreformattedChar">
    <w:name w:val="HTML Preformatted Char"/>
    <w:basedOn w:val="DefaultParagraphFont"/>
    <w:link w:val="HTMLPreformatted"/>
    <w:semiHidden/>
    <w:rsid w:val="0051544E"/>
    <w:rPr>
      <w:rFonts w:ascii="Consolas" w:eastAsia="Times New Roman" w:hAnsi="Consolas"/>
    </w:rPr>
  </w:style>
  <w:style w:type="paragraph" w:styleId="Index2">
    <w:name w:val="index 2"/>
    <w:basedOn w:val="Normal"/>
    <w:next w:val="Normal"/>
    <w:semiHidden/>
    <w:unhideWhenUsed/>
    <w:rsid w:val="0051544E"/>
    <w:pPr>
      <w:spacing w:after="0"/>
      <w:ind w:left="400" w:hanging="200"/>
    </w:pPr>
  </w:style>
  <w:style w:type="paragraph" w:styleId="Index3">
    <w:name w:val="index 3"/>
    <w:basedOn w:val="Normal"/>
    <w:next w:val="Normal"/>
    <w:semiHidden/>
    <w:unhideWhenUsed/>
    <w:rsid w:val="0051544E"/>
    <w:pPr>
      <w:spacing w:after="0"/>
      <w:ind w:left="600" w:hanging="200"/>
    </w:pPr>
  </w:style>
  <w:style w:type="paragraph" w:styleId="Index4">
    <w:name w:val="index 4"/>
    <w:basedOn w:val="Normal"/>
    <w:next w:val="Normal"/>
    <w:semiHidden/>
    <w:unhideWhenUsed/>
    <w:rsid w:val="0051544E"/>
    <w:pPr>
      <w:spacing w:after="0"/>
      <w:ind w:left="800" w:hanging="200"/>
    </w:pPr>
  </w:style>
  <w:style w:type="paragraph" w:styleId="Index5">
    <w:name w:val="index 5"/>
    <w:basedOn w:val="Normal"/>
    <w:next w:val="Normal"/>
    <w:semiHidden/>
    <w:unhideWhenUsed/>
    <w:rsid w:val="0051544E"/>
    <w:pPr>
      <w:spacing w:after="0"/>
      <w:ind w:left="1000" w:hanging="200"/>
    </w:pPr>
  </w:style>
  <w:style w:type="paragraph" w:styleId="Index6">
    <w:name w:val="index 6"/>
    <w:basedOn w:val="Normal"/>
    <w:next w:val="Normal"/>
    <w:semiHidden/>
    <w:unhideWhenUsed/>
    <w:rsid w:val="0051544E"/>
    <w:pPr>
      <w:spacing w:after="0"/>
      <w:ind w:left="1200" w:hanging="200"/>
    </w:pPr>
  </w:style>
  <w:style w:type="paragraph" w:styleId="Index7">
    <w:name w:val="index 7"/>
    <w:basedOn w:val="Normal"/>
    <w:next w:val="Normal"/>
    <w:semiHidden/>
    <w:unhideWhenUsed/>
    <w:rsid w:val="0051544E"/>
    <w:pPr>
      <w:spacing w:after="0"/>
      <w:ind w:left="1400" w:hanging="200"/>
    </w:pPr>
  </w:style>
  <w:style w:type="paragraph" w:styleId="Index8">
    <w:name w:val="index 8"/>
    <w:basedOn w:val="Normal"/>
    <w:next w:val="Normal"/>
    <w:semiHidden/>
    <w:unhideWhenUsed/>
    <w:rsid w:val="0051544E"/>
    <w:pPr>
      <w:spacing w:after="0"/>
      <w:ind w:left="1600" w:hanging="200"/>
    </w:pPr>
  </w:style>
  <w:style w:type="paragraph" w:styleId="Index9">
    <w:name w:val="index 9"/>
    <w:basedOn w:val="Normal"/>
    <w:next w:val="Normal"/>
    <w:semiHidden/>
    <w:unhideWhenUsed/>
    <w:rsid w:val="0051544E"/>
    <w:pPr>
      <w:spacing w:after="0"/>
      <w:ind w:left="1800" w:hanging="200"/>
    </w:pPr>
  </w:style>
  <w:style w:type="paragraph" w:styleId="IndexHeading">
    <w:name w:val="index heading"/>
    <w:basedOn w:val="Normal"/>
    <w:next w:val="Index1"/>
    <w:semiHidden/>
    <w:unhideWhenUsed/>
    <w:rsid w:val="0051544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1544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1544E"/>
    <w:rPr>
      <w:rFonts w:eastAsia="Times New Roman"/>
      <w:i/>
      <w:iCs/>
      <w:color w:val="4472C4" w:themeColor="accent1"/>
    </w:rPr>
  </w:style>
  <w:style w:type="paragraph" w:styleId="ListContinue">
    <w:name w:val="List Continue"/>
    <w:basedOn w:val="Normal"/>
    <w:rsid w:val="0051544E"/>
    <w:pPr>
      <w:spacing w:after="120"/>
      <w:ind w:left="283"/>
      <w:contextualSpacing/>
    </w:pPr>
  </w:style>
  <w:style w:type="paragraph" w:styleId="ListContinue2">
    <w:name w:val="List Continue 2"/>
    <w:basedOn w:val="Normal"/>
    <w:rsid w:val="0051544E"/>
    <w:pPr>
      <w:spacing w:after="120"/>
      <w:ind w:left="566"/>
      <w:contextualSpacing/>
    </w:pPr>
  </w:style>
  <w:style w:type="paragraph" w:styleId="ListContinue3">
    <w:name w:val="List Continue 3"/>
    <w:basedOn w:val="Normal"/>
    <w:rsid w:val="0051544E"/>
    <w:pPr>
      <w:spacing w:after="120"/>
      <w:ind w:left="849"/>
      <w:contextualSpacing/>
    </w:pPr>
  </w:style>
  <w:style w:type="paragraph" w:styleId="ListContinue4">
    <w:name w:val="List Continue 4"/>
    <w:basedOn w:val="Normal"/>
    <w:rsid w:val="0051544E"/>
    <w:pPr>
      <w:spacing w:after="120"/>
      <w:ind w:left="1132"/>
      <w:contextualSpacing/>
    </w:pPr>
  </w:style>
  <w:style w:type="paragraph" w:styleId="ListContinue5">
    <w:name w:val="List Continue 5"/>
    <w:basedOn w:val="Normal"/>
    <w:semiHidden/>
    <w:unhideWhenUsed/>
    <w:rsid w:val="0051544E"/>
    <w:pPr>
      <w:spacing w:after="120"/>
      <w:ind w:left="1415"/>
      <w:contextualSpacing/>
    </w:pPr>
  </w:style>
  <w:style w:type="paragraph" w:styleId="ListNumber3">
    <w:name w:val="List Number 3"/>
    <w:basedOn w:val="Normal"/>
    <w:semiHidden/>
    <w:unhideWhenUsed/>
    <w:rsid w:val="0051544E"/>
    <w:pPr>
      <w:numPr>
        <w:numId w:val="13"/>
      </w:numPr>
      <w:contextualSpacing/>
    </w:pPr>
  </w:style>
  <w:style w:type="paragraph" w:styleId="ListNumber4">
    <w:name w:val="List Number 4"/>
    <w:basedOn w:val="Normal"/>
    <w:semiHidden/>
    <w:unhideWhenUsed/>
    <w:rsid w:val="0051544E"/>
    <w:pPr>
      <w:numPr>
        <w:numId w:val="14"/>
      </w:numPr>
      <w:contextualSpacing/>
    </w:pPr>
  </w:style>
  <w:style w:type="paragraph" w:styleId="ListNumber5">
    <w:name w:val="List Number 5"/>
    <w:basedOn w:val="Normal"/>
    <w:semiHidden/>
    <w:unhideWhenUsed/>
    <w:rsid w:val="0051544E"/>
    <w:pPr>
      <w:numPr>
        <w:numId w:val="15"/>
      </w:numPr>
      <w:contextualSpacing/>
    </w:pPr>
  </w:style>
  <w:style w:type="paragraph" w:styleId="MacroText">
    <w:name w:val="macro"/>
    <w:link w:val="MacroTextChar"/>
    <w:semiHidden/>
    <w:unhideWhenUsed/>
    <w:rsid w:val="0051544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51544E"/>
    <w:rPr>
      <w:rFonts w:ascii="Consolas" w:eastAsia="Times New Roman" w:hAnsi="Consolas"/>
    </w:rPr>
  </w:style>
  <w:style w:type="paragraph" w:styleId="MessageHeader">
    <w:name w:val="Message Header"/>
    <w:basedOn w:val="Normal"/>
    <w:link w:val="MessageHeaderChar"/>
    <w:semiHidden/>
    <w:unhideWhenUsed/>
    <w:rsid w:val="0051544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51544E"/>
    <w:rPr>
      <w:rFonts w:asciiTheme="majorHAnsi" w:eastAsiaTheme="majorEastAsia" w:hAnsiTheme="majorHAnsi" w:cstheme="majorBidi"/>
      <w:sz w:val="24"/>
      <w:szCs w:val="24"/>
      <w:shd w:val="pct20" w:color="auto" w:fill="auto"/>
    </w:rPr>
  </w:style>
  <w:style w:type="paragraph" w:styleId="NoSpacing">
    <w:name w:val="No Spacing"/>
    <w:uiPriority w:val="1"/>
    <w:qFormat/>
    <w:rsid w:val="0051544E"/>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51544E"/>
    <w:rPr>
      <w:sz w:val="24"/>
      <w:szCs w:val="24"/>
    </w:rPr>
  </w:style>
  <w:style w:type="paragraph" w:styleId="NormalIndent">
    <w:name w:val="Normal Indent"/>
    <w:basedOn w:val="Normal"/>
    <w:semiHidden/>
    <w:unhideWhenUsed/>
    <w:rsid w:val="0051544E"/>
    <w:pPr>
      <w:ind w:left="720"/>
    </w:pPr>
  </w:style>
  <w:style w:type="paragraph" w:styleId="NoteHeading">
    <w:name w:val="Note Heading"/>
    <w:basedOn w:val="Normal"/>
    <w:next w:val="Normal"/>
    <w:link w:val="NoteHeadingChar"/>
    <w:semiHidden/>
    <w:unhideWhenUsed/>
    <w:rsid w:val="0051544E"/>
    <w:pPr>
      <w:spacing w:after="0"/>
    </w:pPr>
  </w:style>
  <w:style w:type="character" w:customStyle="1" w:styleId="NoteHeadingChar">
    <w:name w:val="Note Heading Char"/>
    <w:basedOn w:val="DefaultParagraphFont"/>
    <w:link w:val="NoteHeading"/>
    <w:semiHidden/>
    <w:rsid w:val="0051544E"/>
    <w:rPr>
      <w:rFonts w:eastAsia="Times New Roman"/>
    </w:rPr>
  </w:style>
  <w:style w:type="paragraph" w:styleId="PlainText">
    <w:name w:val="Plain Text"/>
    <w:basedOn w:val="Normal"/>
    <w:link w:val="PlainTextChar"/>
    <w:semiHidden/>
    <w:unhideWhenUsed/>
    <w:rsid w:val="0051544E"/>
    <w:pPr>
      <w:spacing w:after="0"/>
    </w:pPr>
    <w:rPr>
      <w:rFonts w:ascii="Consolas" w:hAnsi="Consolas"/>
      <w:sz w:val="21"/>
      <w:szCs w:val="21"/>
    </w:rPr>
  </w:style>
  <w:style w:type="character" w:customStyle="1" w:styleId="PlainTextChar">
    <w:name w:val="Plain Text Char"/>
    <w:basedOn w:val="DefaultParagraphFont"/>
    <w:link w:val="PlainText"/>
    <w:semiHidden/>
    <w:rsid w:val="0051544E"/>
    <w:rPr>
      <w:rFonts w:ascii="Consolas" w:eastAsia="Times New Roman" w:hAnsi="Consolas"/>
      <w:sz w:val="21"/>
      <w:szCs w:val="21"/>
    </w:rPr>
  </w:style>
  <w:style w:type="paragraph" w:styleId="Quote">
    <w:name w:val="Quote"/>
    <w:basedOn w:val="Normal"/>
    <w:next w:val="Normal"/>
    <w:link w:val="QuoteChar"/>
    <w:uiPriority w:val="29"/>
    <w:qFormat/>
    <w:rsid w:val="0051544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1544E"/>
    <w:rPr>
      <w:rFonts w:eastAsia="Times New Roman"/>
      <w:i/>
      <w:iCs/>
      <w:color w:val="404040" w:themeColor="text1" w:themeTint="BF"/>
    </w:rPr>
  </w:style>
  <w:style w:type="paragraph" w:styleId="Salutation">
    <w:name w:val="Salutation"/>
    <w:basedOn w:val="Normal"/>
    <w:next w:val="Normal"/>
    <w:link w:val="SalutationChar"/>
    <w:semiHidden/>
    <w:unhideWhenUsed/>
    <w:rsid w:val="0051544E"/>
  </w:style>
  <w:style w:type="character" w:customStyle="1" w:styleId="SalutationChar">
    <w:name w:val="Salutation Char"/>
    <w:basedOn w:val="DefaultParagraphFont"/>
    <w:link w:val="Salutation"/>
    <w:semiHidden/>
    <w:rsid w:val="0051544E"/>
    <w:rPr>
      <w:rFonts w:eastAsia="Times New Roman"/>
    </w:rPr>
  </w:style>
  <w:style w:type="paragraph" w:styleId="Signature">
    <w:name w:val="Signature"/>
    <w:basedOn w:val="Normal"/>
    <w:link w:val="SignatureChar"/>
    <w:semiHidden/>
    <w:unhideWhenUsed/>
    <w:rsid w:val="0051544E"/>
    <w:pPr>
      <w:spacing w:after="0"/>
      <w:ind w:left="4252"/>
    </w:pPr>
  </w:style>
  <w:style w:type="character" w:customStyle="1" w:styleId="SignatureChar">
    <w:name w:val="Signature Char"/>
    <w:basedOn w:val="DefaultParagraphFont"/>
    <w:link w:val="Signature"/>
    <w:semiHidden/>
    <w:rsid w:val="0051544E"/>
    <w:rPr>
      <w:rFonts w:eastAsia="Times New Roman"/>
    </w:rPr>
  </w:style>
  <w:style w:type="paragraph" w:styleId="Subtitle">
    <w:name w:val="Subtitle"/>
    <w:basedOn w:val="Normal"/>
    <w:next w:val="Normal"/>
    <w:link w:val="SubtitleChar"/>
    <w:qFormat/>
    <w:rsid w:val="0051544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1544E"/>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51544E"/>
    <w:pPr>
      <w:spacing w:after="0"/>
      <w:ind w:left="200" w:hanging="200"/>
    </w:pPr>
  </w:style>
  <w:style w:type="paragraph" w:styleId="TableofFigures">
    <w:name w:val="table of figures"/>
    <w:basedOn w:val="Normal"/>
    <w:next w:val="Normal"/>
    <w:semiHidden/>
    <w:unhideWhenUsed/>
    <w:rsid w:val="0051544E"/>
    <w:pPr>
      <w:spacing w:after="0"/>
    </w:pPr>
  </w:style>
  <w:style w:type="paragraph" w:styleId="Title">
    <w:name w:val="Title"/>
    <w:basedOn w:val="Normal"/>
    <w:next w:val="Normal"/>
    <w:link w:val="TitleChar"/>
    <w:qFormat/>
    <w:rsid w:val="0051544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1544E"/>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51544E"/>
    <w:pPr>
      <w:spacing w:before="120"/>
    </w:pPr>
    <w:rPr>
      <w:rFonts w:asciiTheme="majorHAnsi" w:eastAsiaTheme="majorEastAsia" w:hAnsiTheme="majorHAnsi" w:cstheme="majorBidi"/>
      <w:b/>
      <w:bCs/>
      <w:sz w:val="24"/>
      <w:szCs w:val="24"/>
    </w:rPr>
  </w:style>
  <w:style w:type="paragraph" w:styleId="TOC6">
    <w:name w:val="toc 6"/>
    <w:basedOn w:val="Normal"/>
    <w:next w:val="Normal"/>
    <w:semiHidden/>
    <w:unhideWhenUsed/>
    <w:rsid w:val="0051544E"/>
    <w:pPr>
      <w:spacing w:after="100"/>
      <w:ind w:left="1000"/>
    </w:pPr>
  </w:style>
  <w:style w:type="paragraph" w:styleId="TOC7">
    <w:name w:val="toc 7"/>
    <w:basedOn w:val="Normal"/>
    <w:next w:val="Normal"/>
    <w:semiHidden/>
    <w:unhideWhenUsed/>
    <w:rsid w:val="0051544E"/>
    <w:pPr>
      <w:spacing w:after="100"/>
      <w:ind w:left="1200"/>
    </w:pPr>
  </w:style>
  <w:style w:type="paragraph" w:styleId="TOC9">
    <w:name w:val="toc 9"/>
    <w:basedOn w:val="Normal"/>
    <w:next w:val="Normal"/>
    <w:semiHidden/>
    <w:unhideWhenUsed/>
    <w:rsid w:val="0051544E"/>
    <w:pPr>
      <w:spacing w:after="100"/>
      <w:ind w:left="1600"/>
    </w:pPr>
  </w:style>
  <w:style w:type="paragraph" w:styleId="TOCHeading">
    <w:name w:val="TOC Heading"/>
    <w:basedOn w:val="Heading1"/>
    <w:next w:val="Normal"/>
    <w:uiPriority w:val="39"/>
    <w:semiHidden/>
    <w:unhideWhenUsed/>
    <w:qFormat/>
    <w:rsid w:val="0051544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oleObject" Target="embeddings/Microsoft_Visio_2003-2010_Drawing4.vsd"/><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image" Target="media/image12.e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EA4311-89D7-4530-9678-180D7AA9C4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255</TotalTime>
  <Pages>1</Pages>
  <Words>16374</Words>
  <Characters>93334</Characters>
  <Application>Microsoft Office Word</Application>
  <DocSecurity>0</DocSecurity>
  <Lines>777</Lines>
  <Paragraphs>218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109490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197</cp:revision>
  <cp:lastPrinted>2019-02-25T14:05:00Z</cp:lastPrinted>
  <dcterms:created xsi:type="dcterms:W3CDTF">2022-04-12T05:02:00Z</dcterms:created>
  <dcterms:modified xsi:type="dcterms:W3CDTF">2022-05-30T06:33:00Z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