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49673F50" w:rsidR="00345A8F" w:rsidRDefault="00D862C6">
            <w:pPr>
              <w:pStyle w:val="ZA"/>
              <w:framePr w:w="0" w:hRule="auto" w:wrap="auto" w:vAnchor="margin" w:hAnchor="text" w:yAlign="inline"/>
            </w:pPr>
            <w:bookmarkStart w:id="0" w:name="page1"/>
            <w:r>
              <w:rPr>
                <w:sz w:val="64"/>
              </w:rPr>
              <w:t xml:space="preserve">3GPP TS 29.576 </w:t>
            </w:r>
            <w:r>
              <w:t>V0.</w:t>
            </w:r>
            <w:r w:rsidR="00C224D9">
              <w:t>5</w:t>
            </w:r>
            <w:r>
              <w:t xml:space="preserve">.0 </w:t>
            </w:r>
            <w:r>
              <w:rPr>
                <w:sz w:val="32"/>
              </w:rPr>
              <w:t>(</w:t>
            </w:r>
            <w:r w:rsidR="00B21E94">
              <w:rPr>
                <w:sz w:val="32"/>
              </w:rPr>
              <w:t>2022</w:t>
            </w:r>
            <w:r>
              <w:rPr>
                <w:sz w:val="32"/>
              </w:rPr>
              <w:t>-</w:t>
            </w:r>
            <w:r w:rsidR="00C224D9">
              <w:rPr>
                <w:sz w:val="32"/>
              </w:rPr>
              <w:t>0</w:t>
            </w:r>
            <w:r w:rsidR="003F5E7B">
              <w:rPr>
                <w:sz w:val="32"/>
              </w:rPr>
              <w:t>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lastRenderedPageBreak/>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lastRenderedPageBreak/>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4B0650D6" w14:textId="79E8407E" w:rsidR="00345A8F" w:rsidRDefault="00D2680C">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65B1BC6E" w14:textId="77777777" w:rsidR="00345A8F" w:rsidRDefault="00D862C6">
      <w:r>
        <w:t xml:space="preserve">This Technical </w:t>
      </w:r>
      <w:bookmarkStart w:id="21" w:name="spectype3"/>
      <w:r>
        <w:t>Specification</w:t>
      </w:r>
      <w:bookmarkEnd w:id="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2" w:name="introduction"/>
      <w:bookmarkStart w:id="23" w:name="_Toc35971369"/>
      <w:bookmarkStart w:id="24" w:name="_Toc36812100"/>
      <w:bookmarkStart w:id="25" w:name="_Toc72784116"/>
      <w:bookmarkStart w:id="26" w:name="_Toc73041662"/>
      <w:bookmarkStart w:id="27" w:name="_Toc81244718"/>
      <w:bookmarkStart w:id="28" w:name="_Toc88645288"/>
      <w:bookmarkStart w:id="29" w:name="_Toc89426200"/>
      <w:bookmarkStart w:id="30" w:name="_Toc94033085"/>
      <w:bookmarkStart w:id="31" w:name="_Toc97037241"/>
      <w:bookmarkStart w:id="32" w:name="_Toc97193024"/>
      <w:bookmarkEnd w:id="22"/>
      <w:r>
        <w:t>Introduction</w:t>
      </w:r>
      <w:bookmarkEnd w:id="23"/>
      <w:bookmarkEnd w:id="24"/>
      <w:bookmarkEnd w:id="25"/>
      <w:bookmarkEnd w:id="26"/>
      <w:bookmarkEnd w:id="27"/>
      <w:bookmarkEnd w:id="28"/>
      <w:bookmarkEnd w:id="29"/>
      <w:bookmarkEnd w:id="30"/>
      <w:bookmarkEnd w:id="31"/>
      <w:bookmarkEnd w:id="3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 w:name="_Toc510696578"/>
      <w:bookmarkStart w:id="34" w:name="_Toc35971370"/>
      <w:bookmarkStart w:id="35" w:name="_Toc36812101"/>
      <w:bookmarkStart w:id="36" w:name="_Toc72784117"/>
      <w:bookmarkStart w:id="37" w:name="_Toc73041663"/>
      <w:bookmarkStart w:id="38" w:name="_Toc81244719"/>
      <w:bookmarkStart w:id="39" w:name="_Toc88645289"/>
      <w:bookmarkStart w:id="40" w:name="_Toc89426201"/>
      <w:bookmarkStart w:id="41" w:name="_Toc94033086"/>
      <w:bookmarkStart w:id="42" w:name="_Toc97037242"/>
      <w:bookmarkStart w:id="43" w:name="_Toc97193025"/>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44" w:name="_Toc510696579"/>
      <w:bookmarkStart w:id="45" w:name="_Toc35971371"/>
      <w:bookmarkStart w:id="46" w:name="_Toc36812102"/>
      <w:bookmarkStart w:id="47" w:name="_Toc72784118"/>
      <w:bookmarkStart w:id="48" w:name="_Toc73041664"/>
      <w:bookmarkStart w:id="49" w:name="_Toc81244720"/>
      <w:bookmarkStart w:id="50" w:name="_Toc88645290"/>
      <w:bookmarkStart w:id="51" w:name="_Toc89426202"/>
      <w:bookmarkStart w:id="52" w:name="_Toc94033087"/>
      <w:bookmarkStart w:id="53" w:name="_Toc97037243"/>
      <w:bookmarkStart w:id="54" w:name="_Toc97193026"/>
      <w:r>
        <w:t>2</w:t>
      </w:r>
      <w:r>
        <w:tab/>
        <w:t>References</w:t>
      </w:r>
      <w:bookmarkEnd w:id="44"/>
      <w:bookmarkEnd w:id="45"/>
      <w:bookmarkEnd w:id="46"/>
      <w:bookmarkEnd w:id="47"/>
      <w:bookmarkEnd w:id="48"/>
      <w:bookmarkEnd w:id="49"/>
      <w:bookmarkEnd w:id="50"/>
      <w:bookmarkEnd w:id="51"/>
      <w:bookmarkEnd w:id="52"/>
      <w:bookmarkEnd w:id="53"/>
      <w:bookmarkEnd w:id="5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59" w:name="_Hlk96109848"/>
      <w:r w:rsidR="00A53BC6">
        <w:rPr>
          <w:noProof/>
        </w:rPr>
        <w:t>3GPP TS 29.591</w:t>
      </w:r>
      <w:r w:rsidR="00A53BC6">
        <w:t>:</w:t>
      </w:r>
      <w:bookmarkEnd w:id="59"/>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0" w:name="_Hlk494379671"/>
      <w:r w:rsidR="00A53BC6">
        <w:rPr>
          <w:noProof/>
        </w:rPr>
        <w:t>Session Management Event Exposure</w:t>
      </w:r>
      <w:bookmarkEnd w:id="60"/>
      <w:r w:rsidR="00A53BC6">
        <w:rPr>
          <w:noProof/>
        </w:rPr>
        <w:t xml:space="preserve"> Service; Stage 3".</w:t>
      </w:r>
    </w:p>
    <w:p w14:paraId="740A13CC" w14:textId="0F69733C" w:rsidR="00E72365" w:rsidRPr="00A53BC6" w:rsidRDefault="00E72365">
      <w:pPr>
        <w:pStyle w:val="EX"/>
      </w:pPr>
      <w:r>
        <w:rPr>
          <w:rFonts w:hint="eastAsia"/>
        </w:rPr>
        <w:t>[</w:t>
      </w:r>
      <w:r>
        <w:t>22]</w:t>
      </w:r>
      <w:r>
        <w:tab/>
      </w:r>
      <w:r>
        <w:rPr>
          <w:noProof/>
        </w:rPr>
        <w:t>3GPP TS 29.571: "5G System; Common Data Types for Service Based Interfaces; Stage 3".</w:t>
      </w:r>
    </w:p>
    <w:p w14:paraId="093E90DB" w14:textId="77777777" w:rsidR="00345A8F" w:rsidRDefault="00D862C6">
      <w:pPr>
        <w:pStyle w:val="Heading1"/>
      </w:pPr>
      <w:bookmarkStart w:id="61" w:name="_Toc510696580"/>
      <w:bookmarkStart w:id="62" w:name="_Toc35971372"/>
      <w:bookmarkStart w:id="63" w:name="_Toc36812103"/>
      <w:bookmarkStart w:id="64" w:name="_Toc72784119"/>
      <w:bookmarkStart w:id="65" w:name="_Toc73041665"/>
      <w:bookmarkStart w:id="66" w:name="_Toc81244721"/>
      <w:bookmarkStart w:id="67" w:name="_Toc88645291"/>
      <w:bookmarkStart w:id="68" w:name="_Toc89426203"/>
      <w:bookmarkStart w:id="69" w:name="_Toc94033088"/>
      <w:bookmarkStart w:id="70" w:name="_Toc97037244"/>
      <w:bookmarkStart w:id="71" w:name="_Toc97193027"/>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4047C719" w14:textId="77777777" w:rsidR="00345A8F" w:rsidRDefault="00D862C6">
      <w:pPr>
        <w:pStyle w:val="Heading2"/>
      </w:pPr>
      <w:bookmarkStart w:id="72" w:name="_Toc510696581"/>
      <w:bookmarkStart w:id="73" w:name="_Toc35971373"/>
      <w:bookmarkStart w:id="74" w:name="_Toc36812104"/>
      <w:bookmarkStart w:id="75" w:name="_Toc72784120"/>
      <w:bookmarkStart w:id="76" w:name="_Toc73041666"/>
      <w:bookmarkStart w:id="77" w:name="_Toc81244722"/>
      <w:bookmarkStart w:id="78" w:name="_Toc88645292"/>
      <w:bookmarkStart w:id="79" w:name="_Toc89426204"/>
      <w:bookmarkStart w:id="80" w:name="_Toc94033089"/>
      <w:bookmarkStart w:id="81" w:name="_Toc97037245"/>
      <w:bookmarkStart w:id="82" w:name="_Toc97193028"/>
      <w:r>
        <w:t>3.1</w:t>
      </w:r>
      <w:r>
        <w:tab/>
        <w:t>Definitions</w:t>
      </w:r>
      <w:bookmarkEnd w:id="72"/>
      <w:bookmarkEnd w:id="73"/>
      <w:bookmarkEnd w:id="74"/>
      <w:bookmarkEnd w:id="75"/>
      <w:bookmarkEnd w:id="76"/>
      <w:bookmarkEnd w:id="77"/>
      <w:bookmarkEnd w:id="78"/>
      <w:bookmarkEnd w:id="79"/>
      <w:bookmarkEnd w:id="80"/>
      <w:bookmarkEnd w:id="81"/>
      <w:bookmarkEnd w:id="82"/>
    </w:p>
    <w:p w14:paraId="1CADE400" w14:textId="401DCB2E"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3" w:name="_Toc510696582"/>
      <w:bookmarkStart w:id="84" w:name="_Toc35971374"/>
      <w:bookmarkStart w:id="85" w:name="_Toc36812105"/>
      <w:bookmarkStart w:id="86" w:name="_Toc72784121"/>
      <w:bookmarkStart w:id="87" w:name="_Toc73041667"/>
      <w:bookmarkStart w:id="88" w:name="_Toc81244723"/>
      <w:bookmarkStart w:id="89" w:name="_Toc88645293"/>
      <w:bookmarkStart w:id="90" w:name="_Toc89426205"/>
      <w:bookmarkStart w:id="91" w:name="_Toc94033090"/>
      <w:bookmarkStart w:id="92" w:name="_Toc97037246"/>
      <w:bookmarkStart w:id="93" w:name="_Toc97193029"/>
      <w:r>
        <w:t>3.2</w:t>
      </w:r>
      <w:r>
        <w:tab/>
        <w:t>Symbols</w:t>
      </w:r>
      <w:bookmarkEnd w:id="83"/>
      <w:bookmarkEnd w:id="84"/>
      <w:bookmarkEnd w:id="85"/>
      <w:bookmarkEnd w:id="86"/>
      <w:bookmarkEnd w:id="87"/>
      <w:bookmarkEnd w:id="88"/>
      <w:bookmarkEnd w:id="89"/>
      <w:bookmarkEnd w:id="90"/>
      <w:bookmarkEnd w:id="91"/>
      <w:bookmarkEnd w:id="92"/>
      <w:bookmarkEnd w:id="9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94" w:name="_Toc510696583"/>
      <w:bookmarkStart w:id="95" w:name="_Toc35971375"/>
      <w:bookmarkStart w:id="96" w:name="_Toc36812106"/>
      <w:bookmarkStart w:id="97" w:name="_Toc72784122"/>
      <w:bookmarkStart w:id="98" w:name="_Toc73041668"/>
      <w:bookmarkStart w:id="99" w:name="_Toc81244724"/>
      <w:bookmarkStart w:id="100" w:name="_Toc88645294"/>
      <w:bookmarkStart w:id="101" w:name="_Toc89426206"/>
      <w:bookmarkStart w:id="102" w:name="_Toc94033091"/>
      <w:bookmarkStart w:id="103" w:name="_Toc97037247"/>
      <w:bookmarkStart w:id="104" w:name="_Toc97193030"/>
      <w:r>
        <w:t>3.3</w:t>
      </w:r>
      <w:r>
        <w:tab/>
        <w:t>Abbreviations</w:t>
      </w:r>
      <w:bookmarkEnd w:id="94"/>
      <w:bookmarkEnd w:id="95"/>
      <w:bookmarkEnd w:id="96"/>
      <w:bookmarkEnd w:id="97"/>
      <w:bookmarkEnd w:id="98"/>
      <w:bookmarkEnd w:id="99"/>
      <w:bookmarkEnd w:id="100"/>
      <w:bookmarkEnd w:id="101"/>
      <w:bookmarkEnd w:id="102"/>
      <w:bookmarkEnd w:id="103"/>
      <w:bookmarkEnd w:id="104"/>
    </w:p>
    <w:p w14:paraId="5EA223A3" w14:textId="0B3EA02A" w:rsidR="00345A8F" w:rsidRDefault="00D862C6">
      <w:pPr>
        <w:keepNext/>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Heading1"/>
      </w:pPr>
      <w:bookmarkStart w:id="105" w:name="_Toc510696585"/>
      <w:bookmarkStart w:id="106" w:name="_Toc35971377"/>
      <w:bookmarkStart w:id="107" w:name="_Toc36812108"/>
      <w:bookmarkStart w:id="108" w:name="_Toc72784123"/>
      <w:bookmarkStart w:id="109" w:name="_Toc73041669"/>
      <w:bookmarkStart w:id="110" w:name="_Toc81244725"/>
      <w:bookmarkStart w:id="111" w:name="_Toc88645295"/>
      <w:bookmarkStart w:id="112" w:name="_Toc89426207"/>
      <w:bookmarkStart w:id="113" w:name="_Toc94033092"/>
      <w:bookmarkStart w:id="114" w:name="_Toc97037248"/>
      <w:bookmarkStart w:id="115" w:name="_Toc97193031"/>
      <w:r>
        <w:t>4</w:t>
      </w:r>
      <w:r>
        <w:tab/>
        <w:t xml:space="preserve">Services offered by the </w:t>
      </w:r>
      <w:bookmarkEnd w:id="105"/>
      <w:bookmarkEnd w:id="106"/>
      <w:bookmarkEnd w:id="107"/>
      <w:r>
        <w:t>MFAF</w:t>
      </w:r>
      <w:bookmarkEnd w:id="108"/>
      <w:bookmarkEnd w:id="109"/>
      <w:bookmarkEnd w:id="110"/>
      <w:bookmarkEnd w:id="111"/>
      <w:bookmarkEnd w:id="112"/>
      <w:bookmarkEnd w:id="113"/>
      <w:bookmarkEnd w:id="114"/>
      <w:bookmarkEnd w:id="115"/>
    </w:p>
    <w:p w14:paraId="0E5FA0A9" w14:textId="77777777" w:rsidR="00345A8F" w:rsidRDefault="00D862C6">
      <w:pPr>
        <w:pStyle w:val="Heading2"/>
      </w:pPr>
      <w:bookmarkStart w:id="116" w:name="_Toc510696586"/>
      <w:bookmarkStart w:id="117" w:name="_Toc35971378"/>
      <w:bookmarkStart w:id="118" w:name="_Toc36812109"/>
      <w:bookmarkStart w:id="119" w:name="_Toc72784124"/>
      <w:bookmarkStart w:id="120" w:name="_Toc73041670"/>
      <w:bookmarkStart w:id="121" w:name="_Toc81244726"/>
      <w:bookmarkStart w:id="122" w:name="_Toc88645296"/>
      <w:bookmarkStart w:id="123" w:name="_Toc89426208"/>
      <w:bookmarkStart w:id="124" w:name="_Toc94033093"/>
      <w:bookmarkStart w:id="125" w:name="_Toc97037249"/>
      <w:bookmarkStart w:id="126" w:name="_Toc97193032"/>
      <w:r>
        <w:t>4.1</w:t>
      </w:r>
      <w:r>
        <w:tab/>
        <w:t>Introduction</w:t>
      </w:r>
      <w:bookmarkEnd w:id="116"/>
      <w:bookmarkEnd w:id="117"/>
      <w:bookmarkEnd w:id="118"/>
      <w:bookmarkEnd w:id="119"/>
      <w:bookmarkEnd w:id="120"/>
      <w:bookmarkEnd w:id="121"/>
      <w:bookmarkEnd w:id="122"/>
      <w:bookmarkEnd w:id="123"/>
      <w:bookmarkEnd w:id="124"/>
      <w:bookmarkEnd w:id="125"/>
      <w:bookmarkEnd w:id="12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proofErr w:type="spellStart"/>
            <w:r>
              <w:rPr>
                <w:rFonts w:hint="eastAsia"/>
                <w:lang w:eastAsia="zh-CN"/>
              </w:rPr>
              <w:t>D</w:t>
            </w:r>
            <w:r>
              <w:rPr>
                <w:lang w:eastAsia="zh-CN"/>
              </w:rPr>
              <w:t>econfigure</w:t>
            </w:r>
            <w:proofErr w:type="spellEnd"/>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27" w:name="_Toc72784125"/>
      <w:bookmarkStart w:id="128" w:name="_Toc73041671"/>
      <w:bookmarkStart w:id="129" w:name="_Toc81244727"/>
      <w:bookmarkStart w:id="130" w:name="_Toc88645297"/>
      <w:bookmarkStart w:id="131" w:name="_Toc89426209"/>
      <w:bookmarkStart w:id="132" w:name="_Toc94033094"/>
      <w:bookmarkStart w:id="133" w:name="_Toc97037250"/>
      <w:bookmarkStart w:id="134" w:name="_Toc97193033"/>
      <w:r>
        <w:t>4.2</w:t>
      </w:r>
      <w:r>
        <w:tab/>
        <w:t>Nmfaf_3daDataManagement Service</w:t>
      </w:r>
      <w:bookmarkEnd w:id="127"/>
      <w:bookmarkEnd w:id="128"/>
      <w:bookmarkEnd w:id="129"/>
      <w:bookmarkEnd w:id="130"/>
      <w:bookmarkEnd w:id="131"/>
      <w:bookmarkEnd w:id="132"/>
      <w:bookmarkEnd w:id="133"/>
      <w:bookmarkEnd w:id="134"/>
    </w:p>
    <w:p w14:paraId="0D98FF36" w14:textId="77777777" w:rsidR="00345A8F" w:rsidRDefault="00D862C6" w:rsidP="00C87427">
      <w:pPr>
        <w:pStyle w:val="Heading3"/>
      </w:pPr>
      <w:bookmarkStart w:id="135" w:name="_Toc72784126"/>
      <w:bookmarkStart w:id="136" w:name="_Toc73041672"/>
      <w:bookmarkStart w:id="137" w:name="_Toc81244728"/>
      <w:bookmarkStart w:id="138" w:name="_Toc88645298"/>
      <w:bookmarkStart w:id="139" w:name="_Toc89426210"/>
      <w:bookmarkStart w:id="140" w:name="_Toc94033095"/>
      <w:bookmarkStart w:id="141" w:name="_Toc97037251"/>
      <w:bookmarkStart w:id="142" w:name="_Toc97193034"/>
      <w:r>
        <w:t>4.2.1</w:t>
      </w:r>
      <w:r>
        <w:tab/>
        <w:t>Service Description</w:t>
      </w:r>
      <w:bookmarkEnd w:id="135"/>
      <w:bookmarkEnd w:id="136"/>
      <w:bookmarkEnd w:id="137"/>
      <w:bookmarkEnd w:id="138"/>
      <w:bookmarkEnd w:id="139"/>
      <w:bookmarkEnd w:id="140"/>
      <w:bookmarkEnd w:id="141"/>
      <w:bookmarkEnd w:id="142"/>
    </w:p>
    <w:p w14:paraId="41837702" w14:textId="77777777" w:rsidR="00865A7E" w:rsidRDefault="00865A7E" w:rsidP="00865A7E">
      <w:pPr>
        <w:pStyle w:val="Heading4"/>
        <w:rPr>
          <w:lang w:eastAsia="zh-CN"/>
        </w:rPr>
      </w:pPr>
      <w:bookmarkStart w:id="143" w:name="_Toc28012754"/>
      <w:bookmarkStart w:id="144" w:name="_Toc34266224"/>
      <w:bookmarkStart w:id="145" w:name="_Toc36102395"/>
      <w:bookmarkStart w:id="146" w:name="_Toc43563437"/>
      <w:bookmarkStart w:id="147" w:name="_Toc45133980"/>
      <w:bookmarkStart w:id="148" w:name="_Toc50031910"/>
      <w:bookmarkStart w:id="149" w:name="_Toc51762830"/>
      <w:bookmarkStart w:id="150" w:name="_Toc56640897"/>
      <w:bookmarkStart w:id="151" w:name="_Toc59017865"/>
      <w:bookmarkStart w:id="152" w:name="_Toc66231733"/>
      <w:bookmarkStart w:id="153" w:name="_Toc68168894"/>
      <w:bookmarkStart w:id="154" w:name="_Toc70550540"/>
      <w:bookmarkStart w:id="155" w:name="_Toc73564345"/>
      <w:bookmarkStart w:id="156" w:name="_Toc81244729"/>
      <w:bookmarkStart w:id="157" w:name="_Toc88645299"/>
      <w:bookmarkStart w:id="158" w:name="_Toc89426211"/>
      <w:bookmarkStart w:id="159" w:name="_Toc94033096"/>
      <w:bookmarkStart w:id="160" w:name="_Toc97037252"/>
      <w:bookmarkStart w:id="161" w:name="_Toc97193035"/>
      <w:r>
        <w:t>4.2.</w:t>
      </w:r>
      <w:r>
        <w:rPr>
          <w:rFonts w:hint="eastAsia"/>
          <w:lang w:eastAsia="zh-CN"/>
        </w:rPr>
        <w:t>1</w:t>
      </w:r>
      <w:r>
        <w:rPr>
          <w:lang w:eastAsia="zh-CN"/>
        </w:rPr>
        <w:t>.1</w:t>
      </w:r>
      <w:r>
        <w:tab/>
      </w:r>
      <w:r>
        <w:rPr>
          <w:rFonts w:hint="eastAsia"/>
          <w:lang w:eastAsia="zh-CN"/>
        </w:rP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62" w:name="_Toc28012755"/>
      <w:bookmarkStart w:id="163" w:name="_Toc34266225"/>
      <w:bookmarkStart w:id="164" w:name="_Toc36102396"/>
      <w:bookmarkStart w:id="165" w:name="_Toc43563438"/>
      <w:bookmarkStart w:id="166" w:name="_Toc45133981"/>
      <w:bookmarkStart w:id="167" w:name="_Toc50031911"/>
      <w:bookmarkStart w:id="168" w:name="_Toc51762831"/>
      <w:bookmarkStart w:id="169" w:name="_Toc56640898"/>
      <w:bookmarkStart w:id="170" w:name="_Toc59017866"/>
      <w:bookmarkStart w:id="171" w:name="_Toc66231734"/>
      <w:bookmarkStart w:id="172" w:name="_Toc68168895"/>
      <w:bookmarkStart w:id="173" w:name="_Toc70550541"/>
      <w:bookmarkStart w:id="174" w:name="_Toc73564346"/>
      <w:bookmarkStart w:id="175" w:name="_Toc81244730"/>
      <w:bookmarkStart w:id="176" w:name="_Toc88645300"/>
      <w:bookmarkStart w:id="177" w:name="_Toc89426212"/>
      <w:bookmarkStart w:id="178" w:name="_Toc94033097"/>
      <w:bookmarkStart w:id="179" w:name="_Toc97037253"/>
      <w:bookmarkStart w:id="180" w:name="_Toc97193036"/>
      <w:r>
        <w:lastRenderedPageBreak/>
        <w:t>4.2.</w:t>
      </w:r>
      <w:r>
        <w:rPr>
          <w:rFonts w:hint="eastAsia"/>
        </w:rPr>
        <w:t>1</w:t>
      </w:r>
      <w:r>
        <w:t>.2</w:t>
      </w:r>
      <w:r>
        <w:rPr>
          <w:rFonts w:hint="eastAsia"/>
        </w:rPr>
        <w:tab/>
      </w:r>
      <w:r>
        <w:t>Service Architecture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7pt" o:ole="">
            <v:imagedata r:id="rId12" o:title=""/>
          </v:shape>
          <o:OLEObject Type="Embed" ProgID="Visio.Drawing.15" ShapeID="_x0000_i1025" DrawAspect="Content" ObjectID="_1707891868"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5.2pt;height:107.05pt" o:ole="">
            <v:imagedata r:id="rId14" o:title=""/>
          </v:shape>
          <o:OLEObject Type="Embed" ProgID="Visio.Drawing.15" ShapeID="_x0000_i1026" DrawAspect="Content" ObjectID="_1707891869"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181" w:name="_Toc28012756"/>
      <w:bookmarkStart w:id="182" w:name="_Toc34266226"/>
      <w:bookmarkStart w:id="183" w:name="_Toc36102397"/>
      <w:bookmarkStart w:id="184" w:name="_Toc43563439"/>
      <w:bookmarkStart w:id="185" w:name="_Toc45133982"/>
      <w:bookmarkStart w:id="186" w:name="_Toc50031912"/>
      <w:bookmarkStart w:id="187" w:name="_Toc51762832"/>
      <w:bookmarkStart w:id="188" w:name="_Toc56640899"/>
      <w:bookmarkStart w:id="189" w:name="_Toc59017867"/>
      <w:bookmarkStart w:id="190" w:name="_Toc66231735"/>
      <w:bookmarkStart w:id="191" w:name="_Toc68168896"/>
      <w:bookmarkStart w:id="192" w:name="_Toc70550542"/>
      <w:bookmarkStart w:id="193" w:name="_Toc73564347"/>
      <w:bookmarkStart w:id="194" w:name="_Toc81244731"/>
      <w:bookmarkStart w:id="195" w:name="_Toc88645301"/>
      <w:bookmarkStart w:id="196" w:name="_Toc89426213"/>
      <w:bookmarkStart w:id="197" w:name="_Toc94033098"/>
      <w:bookmarkStart w:id="198" w:name="_Toc97037254"/>
      <w:bookmarkStart w:id="199" w:name="_Toc97193037"/>
      <w:r>
        <w:rPr>
          <w:lang w:val="en-US"/>
        </w:rPr>
        <w:t>4.2.</w:t>
      </w:r>
      <w:r>
        <w:rPr>
          <w:rFonts w:hint="eastAsia"/>
          <w:lang w:val="en-US" w:eastAsia="zh-CN"/>
        </w:rPr>
        <w:t>1.3</w:t>
      </w:r>
      <w:r>
        <w:rPr>
          <w:lang w:val="en-US"/>
        </w:rPr>
        <w:tab/>
        <w:t>Network Functions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35F4FBE" w14:textId="77777777" w:rsidR="00865A7E" w:rsidRDefault="00865A7E" w:rsidP="00865A7E">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8645302"/>
      <w:bookmarkStart w:id="215" w:name="_Toc89426214"/>
      <w:bookmarkStart w:id="216" w:name="_Toc94033099"/>
      <w:bookmarkStart w:id="217" w:name="_Toc97037255"/>
      <w:bookmarkStart w:id="218" w:name="_Toc97193038"/>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rPr>
          <w:lang w:val="en-US"/>
        </w:rPr>
        <w:t>Messaging Framework Adaptor Function</w:t>
      </w:r>
      <w:r>
        <w:t xml:space="preserve"> (MFAF)</w:t>
      </w:r>
      <w:bookmarkEnd w:id="213"/>
      <w:bookmarkEnd w:id="214"/>
      <w:bookmarkEnd w:id="215"/>
      <w:bookmarkEnd w:id="216"/>
      <w:bookmarkEnd w:id="217"/>
      <w:bookmarkEnd w:id="21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219" w:name="_Toc28012758"/>
      <w:bookmarkStart w:id="220" w:name="_Toc34266228"/>
      <w:bookmarkStart w:id="221" w:name="_Toc36102399"/>
      <w:bookmarkStart w:id="222" w:name="_Toc43563441"/>
      <w:bookmarkStart w:id="223" w:name="_Toc45133984"/>
      <w:bookmarkStart w:id="224" w:name="_Toc50031914"/>
      <w:bookmarkStart w:id="225" w:name="_Toc51762834"/>
      <w:bookmarkStart w:id="226" w:name="_Toc56640901"/>
      <w:bookmarkStart w:id="227" w:name="_Toc59017869"/>
      <w:bookmarkStart w:id="228" w:name="_Toc66231737"/>
      <w:bookmarkStart w:id="229" w:name="_Toc68168898"/>
      <w:bookmarkStart w:id="230" w:name="_Toc70550544"/>
      <w:bookmarkStart w:id="231" w:name="_Toc73564349"/>
      <w:bookmarkStart w:id="232" w:name="_Toc81244733"/>
      <w:bookmarkStart w:id="233" w:name="_Toc88645303"/>
      <w:bookmarkStart w:id="234" w:name="_Toc89426215"/>
      <w:bookmarkStart w:id="235" w:name="_Toc94033100"/>
      <w:bookmarkStart w:id="236" w:name="_Toc97037256"/>
      <w:bookmarkStart w:id="237" w:name="_Toc97193039"/>
      <w:r>
        <w:t>4.2.</w:t>
      </w:r>
      <w:r>
        <w:rPr>
          <w:lang w:eastAsia="zh-CN"/>
        </w:rPr>
        <w:t>1.3.2</w:t>
      </w:r>
      <w:r>
        <w:tab/>
      </w:r>
      <w:r>
        <w:rPr>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38" w:name="_Toc72784127"/>
      <w:bookmarkStart w:id="239" w:name="_Toc73041673"/>
      <w:bookmarkStart w:id="240" w:name="_Toc81244734"/>
      <w:bookmarkStart w:id="241" w:name="_Toc88645304"/>
      <w:bookmarkStart w:id="242" w:name="_Toc89426216"/>
      <w:bookmarkStart w:id="243" w:name="_Toc94033101"/>
      <w:bookmarkStart w:id="244" w:name="_Toc97037257"/>
      <w:bookmarkStart w:id="245" w:name="_Toc97193040"/>
      <w:r>
        <w:lastRenderedPageBreak/>
        <w:t>4.2.2</w:t>
      </w:r>
      <w:r>
        <w:tab/>
        <w:t>Service Operations</w:t>
      </w:r>
      <w:bookmarkEnd w:id="238"/>
      <w:bookmarkEnd w:id="239"/>
      <w:bookmarkEnd w:id="240"/>
      <w:bookmarkEnd w:id="241"/>
      <w:bookmarkEnd w:id="242"/>
      <w:bookmarkEnd w:id="243"/>
      <w:bookmarkEnd w:id="244"/>
      <w:bookmarkEnd w:id="245"/>
    </w:p>
    <w:p w14:paraId="6A829793" w14:textId="77777777" w:rsidR="00345A8F" w:rsidRDefault="00D862C6">
      <w:pPr>
        <w:pStyle w:val="Heading4"/>
      </w:pPr>
      <w:bookmarkStart w:id="246" w:name="_Toc72784128"/>
      <w:bookmarkStart w:id="247" w:name="_Toc73041674"/>
      <w:bookmarkStart w:id="248" w:name="_Toc81244735"/>
      <w:bookmarkStart w:id="249" w:name="_Toc88645305"/>
      <w:bookmarkStart w:id="250" w:name="_Toc89426217"/>
      <w:bookmarkStart w:id="251" w:name="_Toc94033102"/>
      <w:bookmarkStart w:id="252" w:name="_Toc97037258"/>
      <w:bookmarkStart w:id="253" w:name="_Toc97193041"/>
      <w:r>
        <w:t>4.2.2.1</w:t>
      </w:r>
      <w:r>
        <w:tab/>
        <w:t>Introduction</w:t>
      </w:r>
      <w:bookmarkEnd w:id="246"/>
      <w:bookmarkEnd w:id="247"/>
      <w:bookmarkEnd w:id="248"/>
      <w:bookmarkEnd w:id="249"/>
      <w:bookmarkEnd w:id="250"/>
      <w:bookmarkEnd w:id="251"/>
      <w:bookmarkEnd w:id="252"/>
      <w:bookmarkEnd w:id="253"/>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54" w:name="_Toc72784129"/>
      <w:bookmarkStart w:id="255" w:name="_Toc73041675"/>
      <w:bookmarkStart w:id="256" w:name="_Toc81244736"/>
      <w:bookmarkStart w:id="257" w:name="_Toc88645306"/>
      <w:bookmarkStart w:id="258" w:name="_Toc89426218"/>
      <w:bookmarkStart w:id="259" w:name="_Toc94033103"/>
      <w:bookmarkStart w:id="260" w:name="_Toc97037259"/>
      <w:bookmarkStart w:id="261" w:name="_Toc97193042"/>
      <w:r>
        <w:t>4.2.2.2</w:t>
      </w:r>
      <w:r>
        <w:tab/>
      </w:r>
      <w:r>
        <w:rPr>
          <w:lang w:eastAsia="ko-KR"/>
        </w:rPr>
        <w:t>Nmfaf_3daDataManagement_Configure</w:t>
      </w:r>
      <w:r>
        <w:t xml:space="preserve"> service operation</w:t>
      </w:r>
      <w:bookmarkEnd w:id="254"/>
      <w:bookmarkEnd w:id="255"/>
      <w:bookmarkEnd w:id="256"/>
      <w:bookmarkEnd w:id="257"/>
      <w:bookmarkEnd w:id="258"/>
      <w:bookmarkEnd w:id="259"/>
      <w:bookmarkEnd w:id="260"/>
      <w:bookmarkEnd w:id="261"/>
    </w:p>
    <w:p w14:paraId="10E274AE" w14:textId="77777777" w:rsidR="00865A7E" w:rsidRPr="00865A7E" w:rsidRDefault="00865A7E" w:rsidP="00865A7E">
      <w:pPr>
        <w:pStyle w:val="Heading5"/>
      </w:pPr>
      <w:bookmarkStart w:id="262" w:name="_Toc81244737"/>
      <w:bookmarkStart w:id="263" w:name="_Toc88645307"/>
      <w:bookmarkStart w:id="264" w:name="_Toc89426219"/>
      <w:bookmarkStart w:id="265" w:name="_Toc94033104"/>
      <w:bookmarkStart w:id="266" w:name="_Toc97037260"/>
      <w:bookmarkStart w:id="267" w:name="_Toc97193043"/>
      <w:r w:rsidRPr="00865A7E">
        <w:t>4.2.2.2.1</w:t>
      </w:r>
      <w:r w:rsidRPr="00865A7E">
        <w:tab/>
        <w:t>General</w:t>
      </w:r>
      <w:bookmarkEnd w:id="262"/>
      <w:bookmarkEnd w:id="263"/>
      <w:bookmarkEnd w:id="264"/>
      <w:bookmarkEnd w:id="265"/>
      <w:bookmarkEnd w:id="266"/>
      <w:bookmarkEnd w:id="26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68" w:name="_Toc81244738"/>
      <w:bookmarkStart w:id="269" w:name="_Toc88645308"/>
      <w:bookmarkStart w:id="270" w:name="_Toc89426220"/>
      <w:bookmarkStart w:id="271" w:name="_Toc94033105"/>
      <w:bookmarkStart w:id="272" w:name="_Toc97037261"/>
      <w:bookmarkStart w:id="273" w:name="_Toc97193044"/>
      <w:r w:rsidRPr="00865A7E">
        <w:t>4.2.2.2.2</w:t>
      </w:r>
      <w:r w:rsidRPr="00865A7E">
        <w:tab/>
        <w:t>Initial configuration for mapping data or analytics</w:t>
      </w:r>
      <w:bookmarkEnd w:id="268"/>
      <w:bookmarkEnd w:id="269"/>
      <w:bookmarkEnd w:id="270"/>
      <w:bookmarkEnd w:id="271"/>
      <w:bookmarkEnd w:id="272"/>
      <w:bookmarkEnd w:id="273"/>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9pt;height:118.95pt" o:ole="">
            <v:imagedata r:id="rId16" o:title=""/>
          </v:shape>
          <o:OLEObject Type="Embed" ProgID="Visio.Drawing.11" ShapeID="_x0000_i1027" DrawAspect="Content" ObjectID="_1707891870"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28D32862"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p>
    <w:p w14:paraId="68B4F540" w14:textId="77777777"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74" w:name="_Toc81244739"/>
      <w:bookmarkStart w:id="275" w:name="_Toc88645309"/>
      <w:bookmarkStart w:id="276" w:name="_Toc89426221"/>
      <w:bookmarkStart w:id="277" w:name="_Toc94033106"/>
      <w:bookmarkStart w:id="278" w:name="_Toc97037262"/>
      <w:bookmarkStart w:id="279" w:name="_Toc97193045"/>
      <w:r>
        <w:t>4.2.2.2.3</w:t>
      </w:r>
      <w:r>
        <w:tab/>
        <w:t xml:space="preserve">Update the configuration of existing individual </w:t>
      </w:r>
      <w:r>
        <w:rPr>
          <w:lang w:eastAsia="ja-JP"/>
        </w:rPr>
        <w:t>mapping data or analytics</w:t>
      </w:r>
      <w:bookmarkEnd w:id="274"/>
      <w:bookmarkEnd w:id="275"/>
      <w:bookmarkEnd w:id="276"/>
      <w:bookmarkEnd w:id="277"/>
      <w:bookmarkEnd w:id="278"/>
      <w:bookmarkEnd w:id="279"/>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3pt" o:ole="">
            <v:imagedata r:id="rId18" o:title=""/>
          </v:shape>
          <o:OLEObject Type="Embed" ProgID="Visio.Drawing.15" ShapeID="_x0000_i1028" DrawAspect="Content" ObjectID="_1707891871"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5068C008" w:rsidR="00345A8F" w:rsidRDefault="00D862C6">
      <w:pPr>
        <w:pStyle w:val="Heading4"/>
      </w:pPr>
      <w:bookmarkStart w:id="280" w:name="_Toc72784132"/>
      <w:bookmarkStart w:id="281" w:name="_Toc73041678"/>
      <w:bookmarkStart w:id="282" w:name="_Toc81244740"/>
      <w:bookmarkStart w:id="283" w:name="_Toc88645310"/>
      <w:bookmarkStart w:id="284" w:name="_Toc89426222"/>
      <w:bookmarkStart w:id="285" w:name="_Toc94033107"/>
      <w:bookmarkStart w:id="286" w:name="_Toc97037263"/>
      <w:bookmarkStart w:id="287" w:name="_Toc97193046"/>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0"/>
      <w:bookmarkEnd w:id="281"/>
      <w:bookmarkEnd w:id="282"/>
      <w:bookmarkEnd w:id="283"/>
      <w:bookmarkEnd w:id="284"/>
      <w:bookmarkEnd w:id="285"/>
      <w:bookmarkEnd w:id="286"/>
      <w:bookmarkEnd w:id="287"/>
    </w:p>
    <w:p w14:paraId="5A6C2606" w14:textId="77777777" w:rsidR="00345A8F" w:rsidRDefault="00D862C6">
      <w:pPr>
        <w:pStyle w:val="Heading5"/>
      </w:pPr>
      <w:bookmarkStart w:id="288" w:name="_Toc72784133"/>
      <w:bookmarkStart w:id="289" w:name="_Toc73041679"/>
      <w:bookmarkStart w:id="290" w:name="_Toc81244741"/>
      <w:bookmarkStart w:id="291" w:name="_Toc88645311"/>
      <w:bookmarkStart w:id="292" w:name="_Toc89426223"/>
      <w:bookmarkStart w:id="293" w:name="_Toc94033108"/>
      <w:bookmarkStart w:id="294" w:name="_Toc97037264"/>
      <w:bookmarkStart w:id="295" w:name="_Toc97193047"/>
      <w:r>
        <w:t>4.2.2.3.1</w:t>
      </w:r>
      <w:r>
        <w:tab/>
        <w:t>General</w:t>
      </w:r>
      <w:bookmarkEnd w:id="288"/>
      <w:bookmarkEnd w:id="289"/>
      <w:bookmarkEnd w:id="290"/>
      <w:bookmarkEnd w:id="291"/>
      <w:bookmarkEnd w:id="292"/>
      <w:bookmarkEnd w:id="293"/>
      <w:bookmarkEnd w:id="294"/>
      <w:bookmarkEnd w:id="29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96" w:name="_Toc88645312"/>
      <w:bookmarkStart w:id="297" w:name="_Toc89426224"/>
      <w:bookmarkStart w:id="298" w:name="_Toc94033109"/>
      <w:bookmarkStart w:id="299" w:name="_Toc97037265"/>
      <w:bookmarkStart w:id="300" w:name="_Toc97193048"/>
      <w:bookmarkStart w:id="301" w:name="_Toc72784134"/>
      <w:bookmarkStart w:id="302" w:name="_Toc73041680"/>
      <w:bookmarkStart w:id="303" w:name="_Toc81244742"/>
      <w:r>
        <w:t>4.2.2.3.</w:t>
      </w:r>
      <w:r w:rsidR="00040B67">
        <w:t>2</w:t>
      </w:r>
      <w:r>
        <w:tab/>
      </w:r>
      <w:r w:rsidR="00040B67">
        <w:t>S</w:t>
      </w:r>
      <w:r w:rsidR="00040B67" w:rsidRPr="0065374B">
        <w:t>top mapping data or analytics</w:t>
      </w:r>
      <w:bookmarkEnd w:id="296"/>
      <w:bookmarkEnd w:id="297"/>
      <w:bookmarkEnd w:id="298"/>
      <w:bookmarkEnd w:id="299"/>
      <w:bookmarkEnd w:id="300"/>
      <w:r w:rsidR="00040B67" w:rsidDel="00040B67">
        <w:t xml:space="preserve"> </w:t>
      </w:r>
      <w:bookmarkEnd w:id="301"/>
      <w:bookmarkEnd w:id="302"/>
      <w:bookmarkEnd w:id="303"/>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3pt" o:ole="">
            <v:imagedata r:id="rId20" o:title=""/>
          </v:shape>
          <o:OLEObject Type="Embed" ProgID="Visio.Drawing.15" ShapeID="_x0000_i1029" DrawAspect="Content" ObjectID="_1707891872"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304" w:name="_Toc72784135"/>
      <w:bookmarkStart w:id="305" w:name="_Toc73041681"/>
      <w:bookmarkStart w:id="306" w:name="_Toc81244743"/>
      <w:bookmarkStart w:id="307" w:name="_Toc88645313"/>
      <w:bookmarkStart w:id="308" w:name="_Toc89426225"/>
      <w:bookmarkStart w:id="309" w:name="_Toc94033110"/>
      <w:bookmarkStart w:id="310" w:name="_Toc97037266"/>
      <w:bookmarkStart w:id="311" w:name="_Toc97193049"/>
      <w:r>
        <w:t>4.3</w:t>
      </w:r>
      <w:r>
        <w:tab/>
        <w:t>Nmfaf_3caDataManagement Service</w:t>
      </w:r>
      <w:bookmarkEnd w:id="304"/>
      <w:bookmarkEnd w:id="305"/>
      <w:bookmarkEnd w:id="306"/>
      <w:bookmarkEnd w:id="307"/>
      <w:bookmarkEnd w:id="308"/>
      <w:bookmarkEnd w:id="309"/>
      <w:bookmarkEnd w:id="310"/>
      <w:bookmarkEnd w:id="311"/>
    </w:p>
    <w:p w14:paraId="30E8DCBD" w14:textId="77777777" w:rsidR="00345A8F" w:rsidRDefault="00D862C6">
      <w:pPr>
        <w:pStyle w:val="Heading3"/>
      </w:pPr>
      <w:bookmarkStart w:id="312" w:name="_Toc72784136"/>
      <w:bookmarkStart w:id="313" w:name="_Toc73041682"/>
      <w:bookmarkStart w:id="314" w:name="_Toc81244744"/>
      <w:bookmarkStart w:id="315" w:name="_Toc88645314"/>
      <w:bookmarkStart w:id="316" w:name="_Toc89426226"/>
      <w:bookmarkStart w:id="317" w:name="_Toc94033111"/>
      <w:bookmarkStart w:id="318" w:name="_Toc97037267"/>
      <w:bookmarkStart w:id="319" w:name="_Toc97193050"/>
      <w:r>
        <w:t>4.3.1</w:t>
      </w:r>
      <w:r>
        <w:tab/>
        <w:t>Service Description</w:t>
      </w:r>
      <w:bookmarkEnd w:id="312"/>
      <w:bookmarkEnd w:id="313"/>
      <w:bookmarkEnd w:id="314"/>
      <w:bookmarkEnd w:id="315"/>
      <w:bookmarkEnd w:id="316"/>
      <w:bookmarkEnd w:id="317"/>
      <w:bookmarkEnd w:id="318"/>
      <w:bookmarkEnd w:id="319"/>
    </w:p>
    <w:p w14:paraId="7069101B" w14:textId="77777777" w:rsidR="00865A7E" w:rsidRDefault="00865A7E" w:rsidP="00865A7E">
      <w:pPr>
        <w:pStyle w:val="Heading4"/>
        <w:rPr>
          <w:lang w:eastAsia="zh-CN"/>
        </w:rPr>
      </w:pPr>
      <w:bookmarkStart w:id="320" w:name="_Toc81244745"/>
      <w:bookmarkStart w:id="321" w:name="_Toc88645315"/>
      <w:bookmarkStart w:id="322" w:name="_Toc89426227"/>
      <w:bookmarkStart w:id="323" w:name="_Toc94033112"/>
      <w:bookmarkStart w:id="324" w:name="_Toc97037268"/>
      <w:bookmarkStart w:id="325" w:name="_Toc97193051"/>
      <w:r>
        <w:t>4.3.</w:t>
      </w:r>
      <w:r>
        <w:rPr>
          <w:rFonts w:hint="eastAsia"/>
          <w:lang w:eastAsia="zh-CN"/>
        </w:rPr>
        <w:t>1</w:t>
      </w:r>
      <w:r>
        <w:rPr>
          <w:lang w:eastAsia="zh-CN"/>
        </w:rPr>
        <w:t>.1</w:t>
      </w:r>
      <w:r>
        <w:tab/>
      </w:r>
      <w:r>
        <w:rPr>
          <w:rFonts w:hint="eastAsia"/>
          <w:lang w:eastAsia="zh-CN"/>
        </w:rPr>
        <w:t>Overview</w:t>
      </w:r>
      <w:bookmarkEnd w:id="320"/>
      <w:bookmarkEnd w:id="321"/>
      <w:bookmarkEnd w:id="322"/>
      <w:bookmarkEnd w:id="323"/>
      <w:bookmarkEnd w:id="324"/>
      <w:bookmarkEnd w:id="325"/>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326" w:name="_Toc81244746"/>
      <w:bookmarkStart w:id="327" w:name="_Toc88645316"/>
      <w:bookmarkStart w:id="328" w:name="_Toc89426228"/>
      <w:bookmarkStart w:id="329" w:name="_Toc94033113"/>
      <w:bookmarkStart w:id="330" w:name="_Toc97037269"/>
      <w:bookmarkStart w:id="331" w:name="_Toc97193052"/>
      <w:r>
        <w:lastRenderedPageBreak/>
        <w:t>4.3.</w:t>
      </w:r>
      <w:r>
        <w:rPr>
          <w:rFonts w:hint="eastAsia"/>
        </w:rPr>
        <w:t>1</w:t>
      </w:r>
      <w:r>
        <w:t>.2</w:t>
      </w:r>
      <w:r>
        <w:rPr>
          <w:rFonts w:hint="eastAsia"/>
        </w:rPr>
        <w:tab/>
      </w:r>
      <w:r>
        <w:t>Service Architecture</w:t>
      </w:r>
      <w:bookmarkEnd w:id="326"/>
      <w:bookmarkEnd w:id="327"/>
      <w:bookmarkEnd w:id="328"/>
      <w:bookmarkEnd w:id="329"/>
      <w:bookmarkEnd w:id="330"/>
      <w:bookmarkEnd w:id="331"/>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15pt;height:109.55pt" o:ole="">
            <v:imagedata r:id="rId22" o:title=""/>
          </v:shape>
          <o:OLEObject Type="Embed" ProgID="Visio.Drawing.15" ShapeID="_x0000_i1030" DrawAspect="Content" ObjectID="_1707891873"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25pt;height:109.55pt" o:ole="">
            <v:imagedata r:id="rId24" o:title=""/>
          </v:shape>
          <o:OLEObject Type="Embed" ProgID="Visio.Drawing.15" ShapeID="_x0000_i1031" DrawAspect="Content" ObjectID="_1707891874"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332" w:name="_Toc81244747"/>
      <w:bookmarkStart w:id="333" w:name="_Toc88645317"/>
      <w:bookmarkStart w:id="334" w:name="_Toc89426229"/>
      <w:bookmarkStart w:id="335" w:name="_Toc94033114"/>
      <w:bookmarkStart w:id="336" w:name="_Toc97037270"/>
      <w:bookmarkStart w:id="337" w:name="_Toc97193053"/>
      <w:r>
        <w:rPr>
          <w:lang w:val="en-US"/>
        </w:rPr>
        <w:t>4.3.</w:t>
      </w:r>
      <w:r>
        <w:rPr>
          <w:rFonts w:hint="eastAsia"/>
          <w:lang w:val="en-US" w:eastAsia="zh-CN"/>
        </w:rPr>
        <w:t>1.3</w:t>
      </w:r>
      <w:r>
        <w:rPr>
          <w:lang w:val="en-US"/>
        </w:rPr>
        <w:tab/>
        <w:t>Network Functions</w:t>
      </w:r>
      <w:bookmarkEnd w:id="332"/>
      <w:bookmarkEnd w:id="333"/>
      <w:bookmarkEnd w:id="334"/>
      <w:bookmarkEnd w:id="335"/>
      <w:bookmarkEnd w:id="336"/>
      <w:bookmarkEnd w:id="337"/>
    </w:p>
    <w:p w14:paraId="4C3A2BF5" w14:textId="77777777" w:rsidR="00865A7E" w:rsidRDefault="00865A7E" w:rsidP="00865A7E">
      <w:pPr>
        <w:pStyle w:val="Heading5"/>
        <w:rPr>
          <w:lang w:eastAsia="zh-CN"/>
        </w:rPr>
      </w:pPr>
      <w:bookmarkStart w:id="338" w:name="_Toc81244748"/>
      <w:bookmarkStart w:id="339" w:name="_Toc88645318"/>
      <w:bookmarkStart w:id="340" w:name="_Toc89426230"/>
      <w:bookmarkStart w:id="341" w:name="_Toc94033115"/>
      <w:bookmarkStart w:id="342" w:name="_Toc97037271"/>
      <w:bookmarkStart w:id="343" w:name="_Toc97193054"/>
      <w:r>
        <w:t>4.3.</w:t>
      </w:r>
      <w:r>
        <w:rPr>
          <w:rFonts w:hint="eastAsia"/>
          <w:lang w:eastAsia="zh-CN"/>
        </w:rPr>
        <w:t>1.3.1</w:t>
      </w:r>
      <w:r>
        <w:tab/>
      </w:r>
      <w:r>
        <w:rPr>
          <w:lang w:val="en-US"/>
        </w:rPr>
        <w:t>Messaging Framework Adaptor Function</w:t>
      </w:r>
      <w:r>
        <w:t xml:space="preserve"> (MFAF)</w:t>
      </w:r>
      <w:bookmarkEnd w:id="338"/>
      <w:bookmarkEnd w:id="339"/>
      <w:bookmarkEnd w:id="340"/>
      <w:bookmarkEnd w:id="341"/>
      <w:bookmarkEnd w:id="342"/>
      <w:bookmarkEnd w:id="343"/>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344" w:name="_Toc81244749"/>
      <w:bookmarkStart w:id="345" w:name="_Toc88645319"/>
      <w:bookmarkStart w:id="346" w:name="_Toc89426231"/>
      <w:bookmarkStart w:id="347" w:name="_Toc94033116"/>
      <w:bookmarkStart w:id="348" w:name="_Toc97037272"/>
      <w:bookmarkStart w:id="349" w:name="_Toc97193055"/>
      <w:r>
        <w:t>4.3.</w:t>
      </w:r>
      <w:r>
        <w:rPr>
          <w:lang w:eastAsia="zh-CN"/>
        </w:rPr>
        <w:t>1.3.2</w:t>
      </w:r>
      <w:r>
        <w:tab/>
      </w:r>
      <w:r>
        <w:rPr>
          <w:lang w:eastAsia="zh-CN"/>
        </w:rPr>
        <w:t>NF Service Consumers</w:t>
      </w:r>
      <w:bookmarkEnd w:id="344"/>
      <w:bookmarkEnd w:id="345"/>
      <w:bookmarkEnd w:id="346"/>
      <w:bookmarkEnd w:id="347"/>
      <w:bookmarkEnd w:id="348"/>
      <w:bookmarkEnd w:id="349"/>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350" w:name="_Toc72784137"/>
      <w:bookmarkStart w:id="351" w:name="_Toc73041683"/>
      <w:bookmarkStart w:id="352" w:name="_Toc81244750"/>
      <w:bookmarkStart w:id="353" w:name="_Toc88645320"/>
      <w:bookmarkStart w:id="354" w:name="_Toc89426232"/>
      <w:bookmarkStart w:id="355" w:name="_Toc94033117"/>
      <w:bookmarkStart w:id="356" w:name="_Toc97037273"/>
      <w:bookmarkStart w:id="357" w:name="_Toc97193056"/>
      <w:r>
        <w:t>4.3.2</w:t>
      </w:r>
      <w:r>
        <w:tab/>
        <w:t>Service Operations</w:t>
      </w:r>
      <w:bookmarkEnd w:id="350"/>
      <w:bookmarkEnd w:id="351"/>
      <w:bookmarkEnd w:id="352"/>
      <w:bookmarkEnd w:id="353"/>
      <w:bookmarkEnd w:id="354"/>
      <w:bookmarkEnd w:id="355"/>
      <w:bookmarkEnd w:id="356"/>
      <w:bookmarkEnd w:id="357"/>
    </w:p>
    <w:p w14:paraId="76F80961" w14:textId="77777777" w:rsidR="00345A8F" w:rsidRDefault="00D862C6">
      <w:pPr>
        <w:pStyle w:val="Heading4"/>
      </w:pPr>
      <w:bookmarkStart w:id="358" w:name="_Toc72784138"/>
      <w:bookmarkStart w:id="359" w:name="_Toc73041684"/>
      <w:bookmarkStart w:id="360" w:name="_Toc81244751"/>
      <w:bookmarkStart w:id="361" w:name="_Toc88645321"/>
      <w:bookmarkStart w:id="362" w:name="_Toc89426233"/>
      <w:bookmarkStart w:id="363" w:name="_Toc94033118"/>
      <w:bookmarkStart w:id="364" w:name="_Toc97037274"/>
      <w:bookmarkStart w:id="365" w:name="_Toc97193057"/>
      <w:r>
        <w:t>4.3.2.1</w:t>
      </w:r>
      <w:r>
        <w:tab/>
        <w:t>Introduction</w:t>
      </w:r>
      <w:bookmarkEnd w:id="358"/>
      <w:bookmarkEnd w:id="359"/>
      <w:bookmarkEnd w:id="360"/>
      <w:bookmarkEnd w:id="361"/>
      <w:bookmarkEnd w:id="362"/>
      <w:bookmarkEnd w:id="363"/>
      <w:bookmarkEnd w:id="364"/>
      <w:bookmarkEnd w:id="36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proofErr w:type="spellStart"/>
      <w:r w:rsidRPr="004D05D7">
        <w:rPr>
          <w:lang w:eastAsia="zh-CN"/>
        </w:rPr>
        <w:t>not</w:t>
      </w:r>
      <w:proofErr w:type="spellEnd"/>
      <w:r w:rsidRPr="004D05D7">
        <w:rPr>
          <w:lang w:eastAsia="zh-CN"/>
        </w:rPr>
        <w:t xml:space="preserve"> used by any NF service consumers in this release.</w:t>
      </w:r>
    </w:p>
    <w:p w14:paraId="489F1962" w14:textId="77777777" w:rsidR="00345A8F" w:rsidRDefault="00D862C6">
      <w:pPr>
        <w:pStyle w:val="Heading4"/>
      </w:pPr>
      <w:bookmarkStart w:id="366" w:name="_Toc72784139"/>
      <w:bookmarkStart w:id="367" w:name="_Toc73041685"/>
      <w:bookmarkStart w:id="368" w:name="_Toc81244752"/>
      <w:bookmarkStart w:id="369" w:name="_Toc88645322"/>
      <w:bookmarkStart w:id="370" w:name="_Toc89426234"/>
      <w:bookmarkStart w:id="371" w:name="_Toc94033119"/>
      <w:bookmarkStart w:id="372" w:name="_Toc97037275"/>
      <w:bookmarkStart w:id="373" w:name="_Toc97193058"/>
      <w:r>
        <w:t>4.3.2.2</w:t>
      </w:r>
      <w:r>
        <w:tab/>
      </w:r>
      <w:r>
        <w:rPr>
          <w:lang w:eastAsia="ko-KR"/>
        </w:rPr>
        <w:t>Nmfaf_3caDataManagement_Fetch</w:t>
      </w:r>
      <w:r>
        <w:t xml:space="preserve"> service operation</w:t>
      </w:r>
      <w:bookmarkEnd w:id="366"/>
      <w:bookmarkEnd w:id="367"/>
      <w:bookmarkEnd w:id="368"/>
      <w:bookmarkEnd w:id="369"/>
      <w:bookmarkEnd w:id="370"/>
      <w:bookmarkEnd w:id="371"/>
      <w:bookmarkEnd w:id="372"/>
      <w:bookmarkEnd w:id="373"/>
    </w:p>
    <w:p w14:paraId="1A9DAAA8" w14:textId="77777777" w:rsidR="00345A8F" w:rsidRDefault="00D862C6">
      <w:pPr>
        <w:pStyle w:val="Heading5"/>
      </w:pPr>
      <w:bookmarkStart w:id="374" w:name="_Toc72784140"/>
      <w:bookmarkStart w:id="375" w:name="_Toc73041686"/>
      <w:bookmarkStart w:id="376" w:name="_Toc81244753"/>
      <w:bookmarkStart w:id="377" w:name="_Toc88645323"/>
      <w:bookmarkStart w:id="378" w:name="_Toc89426235"/>
      <w:bookmarkStart w:id="379" w:name="_Toc94033120"/>
      <w:bookmarkStart w:id="380" w:name="_Toc97037276"/>
      <w:bookmarkStart w:id="381" w:name="_Toc97193059"/>
      <w:r>
        <w:t>4.3.2.2.1</w:t>
      </w:r>
      <w:r>
        <w:tab/>
        <w:t>General</w:t>
      </w:r>
      <w:bookmarkEnd w:id="374"/>
      <w:bookmarkEnd w:id="375"/>
      <w:bookmarkEnd w:id="376"/>
      <w:bookmarkEnd w:id="377"/>
      <w:bookmarkEnd w:id="378"/>
      <w:bookmarkEnd w:id="379"/>
      <w:bookmarkEnd w:id="380"/>
      <w:bookmarkEnd w:id="38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382" w:name="_Toc72784141"/>
      <w:bookmarkStart w:id="383" w:name="_Toc73041687"/>
      <w:bookmarkStart w:id="384" w:name="_Toc81244754"/>
      <w:bookmarkStart w:id="385" w:name="_Toc88645324"/>
      <w:bookmarkStart w:id="386" w:name="_Toc89426236"/>
      <w:bookmarkStart w:id="387" w:name="_Toc94033121"/>
      <w:bookmarkStart w:id="388" w:name="_Toc97037277"/>
      <w:bookmarkStart w:id="389" w:name="_Toc97193060"/>
      <w:r>
        <w:t>4.3.2.2.</w:t>
      </w:r>
      <w:r w:rsidR="005644E8">
        <w:t>2</w:t>
      </w:r>
      <w:r w:rsidR="005644E8">
        <w:tab/>
      </w:r>
      <w:r w:rsidR="005644E8">
        <w:rPr>
          <w:lang w:eastAsia="ja-JP"/>
        </w:rPr>
        <w:t>Retrieves data or analytics from the MFAF</w:t>
      </w:r>
      <w:bookmarkEnd w:id="382"/>
      <w:bookmarkEnd w:id="383"/>
      <w:bookmarkEnd w:id="384"/>
      <w:bookmarkEnd w:id="385"/>
      <w:bookmarkEnd w:id="386"/>
      <w:bookmarkEnd w:id="387"/>
      <w:bookmarkEnd w:id="388"/>
      <w:bookmarkEnd w:id="38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5644E8">
      <w:r>
        <w:object w:dxaOrig="8714" w:dyaOrig="2389" w14:anchorId="14E2D01E">
          <v:shape id="_x0000_i1032" type="#_x0000_t75" style="width:435.75pt;height:118.95pt" o:ole="">
            <v:imagedata r:id="rId26" o:title=""/>
          </v:shape>
          <o:OLEObject Type="Embed" ProgID="Visio.Drawing.11" ShapeID="_x0000_i1032" DrawAspect="Content" ObjectID="_1707891875"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proofErr w:type="spellStart"/>
      <w:r w:rsidR="00D2680C">
        <w:t>fetchUri</w:t>
      </w:r>
      <w:proofErr w:type="spellEnd"/>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lastRenderedPageBreak/>
        <w:t>The</w:t>
      </w:r>
      <w:r w:rsidRPr="00D2680C">
        <w:t xml:space="preserve"> </w:t>
      </w:r>
      <w:r>
        <w:t>request body shall include fetch correlation identifies, which was previously provided by the MFAF in the "</w:t>
      </w:r>
      <w:proofErr w:type="spellStart"/>
      <w:r>
        <w:t>fetchCorrIds</w:t>
      </w:r>
      <w:proofErr w:type="spellEnd"/>
      <w:r>
        <w:t>"</w:t>
      </w:r>
      <w:r w:rsidRPr="00082145">
        <w:t xml:space="preserve"> attribute</w:t>
      </w:r>
      <w:r>
        <w:t xml:space="preserve"> within </w:t>
      </w:r>
      <w:proofErr w:type="spellStart"/>
      <w:r>
        <w:rPr>
          <w:lang w:eastAsia="ja-JP"/>
        </w:rPr>
        <w:t>fetchInstruction</w:t>
      </w:r>
      <w:proofErr w:type="spellEnd"/>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1AEBE91" w14:textId="77777777" w:rsidR="005644E8" w:rsidRDefault="005644E8" w:rsidP="0050272B">
      <w:pPr>
        <w:pStyle w:val="B1"/>
        <w:rPr>
          <w:noProof/>
          <w:lang w:eastAsia="zh-CN"/>
        </w:rPr>
      </w:pPr>
      <w:r>
        <w:t>-</w:t>
      </w:r>
      <w:r>
        <w:tab/>
        <w:t>network exposure events that occurred in the "</w:t>
      </w:r>
      <w:proofErr w:type="spellStart"/>
      <w:r>
        <w:t>nefEventNotifs</w:t>
      </w:r>
      <w:proofErr w:type="spellEnd"/>
      <w:r>
        <w:t>" attribute;</w:t>
      </w:r>
    </w:p>
    <w:p w14:paraId="27D16AF0" w14:textId="77777777" w:rsidR="005644E8" w:rsidRDefault="005644E8" w:rsidP="0050272B">
      <w:pPr>
        <w:pStyle w:val="B1"/>
        <w:rPr>
          <w:noProof/>
          <w:lang w:eastAsia="zh-CN"/>
        </w:rPr>
      </w:pPr>
      <w:r>
        <w:t>-</w:t>
      </w:r>
      <w:r>
        <w:tab/>
        <w:t>application function events that occurred in the "</w:t>
      </w:r>
      <w:proofErr w:type="spellStart"/>
      <w:r>
        <w:t>afEventNotifs</w:t>
      </w:r>
      <w:proofErr w:type="spellEnd"/>
      <w:r>
        <w:t>" attribute;</w:t>
      </w:r>
    </w:p>
    <w:p w14:paraId="28003DC0" w14:textId="77777777" w:rsidR="005644E8" w:rsidRDefault="005644E8" w:rsidP="0050272B">
      <w:pPr>
        <w:pStyle w:val="B1"/>
        <w:rPr>
          <w:noProof/>
          <w:lang w:eastAsia="zh-CN"/>
        </w:rPr>
      </w:pPr>
      <w:r>
        <w:t>-</w:t>
      </w:r>
      <w:r>
        <w:tab/>
        <w:t>access and mobility function events that occurred in the "</w:t>
      </w:r>
      <w:proofErr w:type="spellStart"/>
      <w:r>
        <w:t>amfEventNotifs</w:t>
      </w:r>
      <w:proofErr w:type="spellEnd"/>
      <w:r>
        <w:t>" attribute;</w:t>
      </w:r>
    </w:p>
    <w:p w14:paraId="2C4DC0F3" w14:textId="77777777" w:rsidR="005644E8" w:rsidRDefault="005644E8" w:rsidP="0050272B">
      <w:pPr>
        <w:pStyle w:val="B1"/>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EFE7B8" w14:textId="77777777" w:rsidR="005644E8" w:rsidRDefault="005644E8" w:rsidP="0050272B">
      <w:pPr>
        <w:pStyle w:val="B1"/>
      </w:pPr>
      <w:r>
        <w:t>-</w:t>
      </w:r>
      <w:r>
        <w:tab/>
        <w:t>monitoring report events that occurred in the "</w:t>
      </w:r>
      <w:proofErr w:type="spellStart"/>
      <w:r>
        <w:t>udmEventNotifs</w:t>
      </w:r>
      <w:proofErr w:type="spellEnd"/>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390" w:name="_Toc97193061"/>
      <w:bookmarkStart w:id="391" w:name="_Toc72784142"/>
      <w:bookmarkStart w:id="392" w:name="_Toc73041688"/>
      <w:bookmarkStart w:id="393" w:name="_Toc81244755"/>
      <w:bookmarkStart w:id="394" w:name="_Toc88645325"/>
      <w:bookmarkStart w:id="395" w:name="_Toc89426237"/>
      <w:bookmarkStart w:id="396" w:name="_Toc94033122"/>
      <w:bookmarkStart w:id="397" w:name="_Toc97037278"/>
      <w:r>
        <w:t>4.3.2.2</w:t>
      </w:r>
      <w:r w:rsidR="00F66495">
        <w:t>A</w:t>
      </w:r>
      <w:r>
        <w:tab/>
      </w:r>
      <w:r>
        <w:rPr>
          <w:lang w:eastAsia="ko-KR"/>
        </w:rPr>
        <w:t>Nmfaf_3caDataManagement_Subscribe</w:t>
      </w:r>
      <w:r>
        <w:t xml:space="preserve"> service operation</w:t>
      </w:r>
      <w:bookmarkEnd w:id="39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398" w:name="_Toc97193062"/>
      <w:r>
        <w:t>4.3.2.3</w:t>
      </w:r>
      <w:r>
        <w:tab/>
      </w:r>
      <w:r>
        <w:rPr>
          <w:lang w:eastAsia="ko-KR"/>
        </w:rPr>
        <w:t>Nmfaf_3caDataManagement_Notify</w:t>
      </w:r>
      <w:r>
        <w:t xml:space="preserve"> service operation</w:t>
      </w:r>
      <w:bookmarkEnd w:id="391"/>
      <w:bookmarkEnd w:id="392"/>
      <w:bookmarkEnd w:id="393"/>
      <w:bookmarkEnd w:id="394"/>
      <w:bookmarkEnd w:id="395"/>
      <w:bookmarkEnd w:id="396"/>
      <w:bookmarkEnd w:id="397"/>
      <w:bookmarkEnd w:id="398"/>
    </w:p>
    <w:p w14:paraId="1CCB411A" w14:textId="77777777" w:rsidR="00345A8F" w:rsidRDefault="00D862C6">
      <w:pPr>
        <w:pStyle w:val="Heading5"/>
      </w:pPr>
      <w:bookmarkStart w:id="399" w:name="_Toc72784143"/>
      <w:bookmarkStart w:id="400" w:name="_Toc73041689"/>
      <w:bookmarkStart w:id="401" w:name="_Toc81244756"/>
      <w:bookmarkStart w:id="402" w:name="_Toc88645326"/>
      <w:bookmarkStart w:id="403" w:name="_Toc89426238"/>
      <w:bookmarkStart w:id="404" w:name="_Toc94033123"/>
      <w:bookmarkStart w:id="405" w:name="_Toc97037279"/>
      <w:bookmarkStart w:id="406" w:name="_Toc97193063"/>
      <w:r>
        <w:t>4.3.2.3.1</w:t>
      </w:r>
      <w:r>
        <w:tab/>
        <w:t>General</w:t>
      </w:r>
      <w:bookmarkEnd w:id="399"/>
      <w:bookmarkEnd w:id="400"/>
      <w:bookmarkEnd w:id="401"/>
      <w:bookmarkEnd w:id="402"/>
      <w:bookmarkEnd w:id="403"/>
      <w:bookmarkEnd w:id="404"/>
      <w:bookmarkEnd w:id="405"/>
      <w:bookmarkEnd w:id="40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407" w:name="_Toc72784144"/>
      <w:bookmarkStart w:id="408" w:name="_Toc73041690"/>
      <w:bookmarkStart w:id="409" w:name="_Toc81244757"/>
      <w:bookmarkStart w:id="410" w:name="_Toc88645327"/>
      <w:bookmarkStart w:id="411" w:name="_Toc89426239"/>
      <w:bookmarkStart w:id="412" w:name="_Toc94033124"/>
      <w:bookmarkStart w:id="413" w:name="_Toc97037280"/>
      <w:bookmarkStart w:id="414" w:name="_Toc97193064"/>
      <w:r>
        <w:t>4.3.2.3.</w:t>
      </w:r>
      <w:r w:rsidR="00DD1453">
        <w:t>2</w:t>
      </w:r>
      <w:r>
        <w:tab/>
      </w:r>
      <w:r w:rsidR="00DD1453">
        <w:t>Notification about the subscribed data or analytics</w:t>
      </w:r>
      <w:bookmarkEnd w:id="407"/>
      <w:bookmarkEnd w:id="408"/>
      <w:bookmarkEnd w:id="409"/>
      <w:bookmarkEnd w:id="410"/>
      <w:bookmarkEnd w:id="411"/>
      <w:bookmarkEnd w:id="412"/>
      <w:bookmarkEnd w:id="413"/>
      <w:bookmarkEnd w:id="414"/>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15pt;height:149.65pt" o:ole="">
            <v:imagedata r:id="rId28" o:title=""/>
          </v:shape>
          <o:OLEObject Type="Embed" ProgID="Visio.Drawing.15" ShapeID="_x0000_i1033" DrawAspect="Content" ObjectID="_1707891876"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3C58AA1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Pr>
          <w:noProof/>
        </w:rPr>
        <w:t>correId</w:t>
      </w:r>
      <w:proofErr w:type="spellEnd"/>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proofErr w:type="spellStart"/>
      <w:r w:rsidR="00D2680C">
        <w:rPr>
          <w:lang w:eastAsia="ja-JP"/>
        </w:rPr>
        <w:t>fetchInstruction</w:t>
      </w:r>
      <w:proofErr w:type="spellEnd"/>
      <w:r>
        <w:rPr>
          <w:lang w:eastAsia="ja-JP"/>
        </w:rPr>
        <w:t>" attribute; and</w:t>
      </w:r>
    </w:p>
    <w:p w14:paraId="50504142" w14:textId="2967FE37" w:rsidR="00DD1453" w:rsidRDefault="00DD1453" w:rsidP="00DD1453">
      <w:pPr>
        <w:pStyle w:val="B1"/>
      </w:pPr>
      <w:r>
        <w:t>-</w:t>
      </w:r>
      <w:r>
        <w:tab/>
      </w:r>
      <w:r w:rsidR="00D2680C">
        <w:t>information about the MFAF data or analytics in the "</w:t>
      </w:r>
      <w:proofErr w:type="spellStart"/>
      <w:r w:rsidR="00D2680C">
        <w:rPr>
          <w:noProof/>
          <w:lang w:eastAsia="zh-CN"/>
        </w:rPr>
        <w:t>dataAna</w:t>
      </w:r>
      <w:r w:rsidR="00D2680C">
        <w:t>Notifs</w:t>
      </w:r>
      <w:proofErr w:type="spellEnd"/>
      <w:r w:rsidR="00D2680C">
        <w:t xml:space="preserve">"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w:t>
      </w:r>
      <w:proofErr w:type="spellStart"/>
      <w:r>
        <w:t>nefEventNotifs</w:t>
      </w:r>
      <w:proofErr w:type="spellEnd"/>
      <w:r>
        <w:t>" attribute;</w:t>
      </w:r>
    </w:p>
    <w:p w14:paraId="604875ED" w14:textId="77777777" w:rsidR="00DD1453" w:rsidRDefault="00DD1453" w:rsidP="00DD1453">
      <w:pPr>
        <w:pStyle w:val="B2"/>
        <w:rPr>
          <w:noProof/>
          <w:lang w:eastAsia="zh-CN"/>
        </w:rPr>
      </w:pPr>
      <w:r>
        <w:t>-</w:t>
      </w:r>
      <w:r>
        <w:tab/>
        <w:t>application function events that occurred in the "</w:t>
      </w:r>
      <w:proofErr w:type="spellStart"/>
      <w:r>
        <w:t>afEventNotifs</w:t>
      </w:r>
      <w:proofErr w:type="spellEnd"/>
      <w:r>
        <w:t>" attribute;</w:t>
      </w:r>
    </w:p>
    <w:p w14:paraId="56E0E12F" w14:textId="77777777" w:rsidR="00DD1453" w:rsidRDefault="00DD1453" w:rsidP="00DD1453">
      <w:pPr>
        <w:pStyle w:val="B2"/>
        <w:rPr>
          <w:noProof/>
          <w:lang w:eastAsia="zh-CN"/>
        </w:rPr>
      </w:pPr>
      <w:r>
        <w:t>-</w:t>
      </w:r>
      <w:r>
        <w:tab/>
        <w:t>access and mobility function events that occurred in the "</w:t>
      </w:r>
      <w:proofErr w:type="spellStart"/>
      <w:r>
        <w:t>amfEventNotifs</w:t>
      </w:r>
      <w:proofErr w:type="spellEnd"/>
      <w:r>
        <w:t>"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024B3009" w14:textId="77777777" w:rsidR="00DD1453" w:rsidRPr="005B4E02" w:rsidRDefault="00DD1453" w:rsidP="00DD1453">
      <w:pPr>
        <w:pStyle w:val="B2"/>
      </w:pPr>
      <w:r>
        <w:t>-</w:t>
      </w:r>
      <w:r>
        <w:tab/>
        <w:t>monitoring report events that occurred in the "</w:t>
      </w:r>
      <w:proofErr w:type="spellStart"/>
      <w:r>
        <w:t>udmEventNotifs</w:t>
      </w:r>
      <w:proofErr w:type="spellEnd"/>
      <w:r>
        <w:t>" attribute.</w:t>
      </w:r>
    </w:p>
    <w:p w14:paraId="197E7C60" w14:textId="77777777" w:rsidR="00DD1453" w:rsidRDefault="00DD1453" w:rsidP="00DD1453">
      <w:r>
        <w:t>Upon the reception of an HTTP POST request with "{</w:t>
      </w:r>
      <w:proofErr w:type="spellStart"/>
      <w:r>
        <w:t>notificationURI</w:t>
      </w:r>
      <w:proofErr w:type="spellEnd"/>
      <w:r>
        <w:t xml:space="preserve">}"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415" w:name="_Toc510696597"/>
      <w:bookmarkStart w:id="416" w:name="_Toc35971389"/>
      <w:bookmarkStart w:id="417" w:name="_Toc36812120"/>
      <w:bookmarkStart w:id="418" w:name="_Toc72784145"/>
      <w:bookmarkStart w:id="419" w:name="_Toc73041691"/>
      <w:bookmarkStart w:id="420" w:name="_Toc81244758"/>
      <w:bookmarkStart w:id="421" w:name="_Toc88645328"/>
      <w:bookmarkStart w:id="422" w:name="_Toc89426240"/>
      <w:bookmarkStart w:id="423" w:name="_Toc94033125"/>
      <w:bookmarkStart w:id="424" w:name="_Toc97037281"/>
      <w:bookmarkStart w:id="425" w:name="_Toc97193065"/>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p>
    <w:p w14:paraId="71F7AA14" w14:textId="77777777" w:rsidR="00345A8F" w:rsidRDefault="00D862C6">
      <w:pPr>
        <w:pStyle w:val="Heading2"/>
      </w:pPr>
      <w:bookmarkStart w:id="426" w:name="_Toc72784146"/>
      <w:bookmarkStart w:id="427" w:name="_Toc73041692"/>
      <w:bookmarkStart w:id="428" w:name="_Toc81244759"/>
      <w:bookmarkStart w:id="429" w:name="_Toc88645329"/>
      <w:bookmarkStart w:id="430" w:name="_Toc89426241"/>
      <w:bookmarkStart w:id="431" w:name="_Toc94033126"/>
      <w:bookmarkStart w:id="432" w:name="_Toc97037282"/>
      <w:bookmarkStart w:id="433" w:name="_Toc97193066"/>
      <w:bookmarkStart w:id="434" w:name="_Toc510696649"/>
      <w:bookmarkStart w:id="435" w:name="_Hlk530142087"/>
      <w:r>
        <w:t>5.1</w:t>
      </w:r>
      <w:r>
        <w:tab/>
        <w:t>Nmfaf_3daDataManagement Service API</w:t>
      </w:r>
      <w:bookmarkEnd w:id="426"/>
      <w:bookmarkEnd w:id="427"/>
      <w:bookmarkEnd w:id="428"/>
      <w:bookmarkEnd w:id="429"/>
      <w:bookmarkEnd w:id="430"/>
      <w:bookmarkEnd w:id="431"/>
      <w:bookmarkEnd w:id="432"/>
      <w:bookmarkEnd w:id="433"/>
    </w:p>
    <w:p w14:paraId="78EFF3A6" w14:textId="77777777" w:rsidR="00345A8F" w:rsidRDefault="00D862C6">
      <w:pPr>
        <w:pStyle w:val="Heading3"/>
      </w:pPr>
      <w:bookmarkStart w:id="436" w:name="_Toc72784147"/>
      <w:bookmarkStart w:id="437" w:name="_Toc73041693"/>
      <w:bookmarkStart w:id="438" w:name="_Toc81244760"/>
      <w:bookmarkStart w:id="439" w:name="_Toc88645330"/>
      <w:bookmarkStart w:id="440" w:name="_Toc89426242"/>
      <w:bookmarkStart w:id="441" w:name="_Toc94033127"/>
      <w:bookmarkStart w:id="442" w:name="_Toc97037283"/>
      <w:bookmarkStart w:id="443" w:name="_Toc97193067"/>
      <w:r>
        <w:t>5.1.1</w:t>
      </w:r>
      <w:r>
        <w:tab/>
        <w:t>Introduction</w:t>
      </w:r>
      <w:bookmarkEnd w:id="436"/>
      <w:bookmarkEnd w:id="437"/>
      <w:bookmarkEnd w:id="438"/>
      <w:bookmarkEnd w:id="439"/>
      <w:bookmarkEnd w:id="440"/>
      <w:bookmarkEnd w:id="441"/>
      <w:bookmarkEnd w:id="442"/>
      <w:bookmarkEnd w:id="443"/>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444" w:name="_Toc72784148"/>
      <w:bookmarkStart w:id="445" w:name="_Toc73041694"/>
      <w:bookmarkStart w:id="446" w:name="_Toc81244761"/>
      <w:bookmarkStart w:id="447" w:name="_Toc88645331"/>
      <w:bookmarkStart w:id="448" w:name="_Toc89426243"/>
      <w:bookmarkStart w:id="449" w:name="_Toc94033128"/>
      <w:bookmarkStart w:id="450" w:name="_Toc97037284"/>
      <w:bookmarkStart w:id="451" w:name="_Toc97193068"/>
      <w:r>
        <w:t>5.1.2</w:t>
      </w:r>
      <w:r>
        <w:tab/>
        <w:t>Usage of HTTP</w:t>
      </w:r>
      <w:bookmarkEnd w:id="444"/>
      <w:bookmarkEnd w:id="445"/>
      <w:bookmarkEnd w:id="446"/>
      <w:bookmarkEnd w:id="447"/>
      <w:bookmarkEnd w:id="448"/>
      <w:bookmarkEnd w:id="449"/>
      <w:bookmarkEnd w:id="450"/>
      <w:bookmarkEnd w:id="451"/>
    </w:p>
    <w:p w14:paraId="61B02A9E" w14:textId="77777777" w:rsidR="00345A8F" w:rsidRDefault="00D862C6">
      <w:pPr>
        <w:pStyle w:val="Heading4"/>
      </w:pPr>
      <w:bookmarkStart w:id="452" w:name="_Toc72784149"/>
      <w:bookmarkStart w:id="453" w:name="_Toc73041695"/>
      <w:bookmarkStart w:id="454" w:name="_Toc81244762"/>
      <w:bookmarkStart w:id="455" w:name="_Toc88645332"/>
      <w:bookmarkStart w:id="456" w:name="_Toc89426244"/>
      <w:bookmarkStart w:id="457" w:name="_Toc94033129"/>
      <w:bookmarkStart w:id="458" w:name="_Toc97037285"/>
      <w:bookmarkStart w:id="459" w:name="_Toc97193069"/>
      <w:r>
        <w:t>5.1.2.1</w:t>
      </w:r>
      <w:r>
        <w:tab/>
        <w:t>General</w:t>
      </w:r>
      <w:bookmarkEnd w:id="452"/>
      <w:bookmarkEnd w:id="453"/>
      <w:bookmarkEnd w:id="454"/>
      <w:bookmarkEnd w:id="455"/>
      <w:bookmarkEnd w:id="456"/>
      <w:bookmarkEnd w:id="457"/>
      <w:bookmarkEnd w:id="458"/>
      <w:bookmarkEnd w:id="459"/>
    </w:p>
    <w:p w14:paraId="7EF3D595" w14:textId="0DD9419E"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460" w:name="_Toc72784150"/>
      <w:bookmarkStart w:id="461" w:name="_Toc73041696"/>
      <w:bookmarkStart w:id="462" w:name="_Toc81244763"/>
      <w:bookmarkStart w:id="463" w:name="_Toc88645333"/>
      <w:bookmarkStart w:id="464" w:name="_Toc89426245"/>
      <w:bookmarkStart w:id="465" w:name="_Toc94033130"/>
      <w:bookmarkStart w:id="466" w:name="_Toc97037286"/>
      <w:bookmarkStart w:id="467" w:name="_Toc97193070"/>
      <w:r>
        <w:t>5.1.2.2</w:t>
      </w:r>
      <w:r>
        <w:tab/>
        <w:t>HTTP standard headers</w:t>
      </w:r>
      <w:bookmarkEnd w:id="460"/>
      <w:bookmarkEnd w:id="461"/>
      <w:bookmarkEnd w:id="462"/>
      <w:bookmarkEnd w:id="463"/>
      <w:bookmarkEnd w:id="464"/>
      <w:bookmarkEnd w:id="465"/>
      <w:bookmarkEnd w:id="466"/>
      <w:bookmarkEnd w:id="467"/>
    </w:p>
    <w:p w14:paraId="199C9D4C" w14:textId="77777777" w:rsidR="00345A8F" w:rsidRDefault="00D862C6">
      <w:pPr>
        <w:pStyle w:val="Heading5"/>
        <w:rPr>
          <w:lang w:eastAsia="zh-CN"/>
        </w:rPr>
      </w:pPr>
      <w:bookmarkStart w:id="468" w:name="_Toc72784151"/>
      <w:bookmarkStart w:id="469" w:name="_Toc73041697"/>
      <w:bookmarkStart w:id="470" w:name="_Toc81244764"/>
      <w:bookmarkStart w:id="471" w:name="_Toc88645334"/>
      <w:bookmarkStart w:id="472" w:name="_Toc89426246"/>
      <w:bookmarkStart w:id="473" w:name="_Toc94033131"/>
      <w:bookmarkStart w:id="474" w:name="_Toc97037287"/>
      <w:bookmarkStart w:id="475" w:name="_Toc97193071"/>
      <w:r>
        <w:t>5.1.2.2.1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284B25C8" w14:textId="77777777"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476" w:name="_Toc72784152"/>
      <w:bookmarkStart w:id="477" w:name="_Toc73041698"/>
      <w:bookmarkStart w:id="478" w:name="_Toc81244765"/>
      <w:bookmarkStart w:id="479" w:name="_Toc88645335"/>
      <w:bookmarkStart w:id="480" w:name="_Toc89426247"/>
      <w:bookmarkStart w:id="481" w:name="_Toc94033132"/>
      <w:bookmarkStart w:id="482" w:name="_Toc97037288"/>
      <w:bookmarkStart w:id="483" w:name="_Toc97193072"/>
      <w:r>
        <w:t>5.1.2.2.2</w:t>
      </w:r>
      <w:r>
        <w:tab/>
        <w:t>Content type</w:t>
      </w:r>
      <w:bookmarkEnd w:id="476"/>
      <w:bookmarkEnd w:id="477"/>
      <w:bookmarkEnd w:id="478"/>
      <w:bookmarkEnd w:id="479"/>
      <w:bookmarkEnd w:id="480"/>
      <w:bookmarkEnd w:id="481"/>
      <w:bookmarkEnd w:id="482"/>
      <w:bookmarkEnd w:id="483"/>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Heading4"/>
      </w:pPr>
      <w:bookmarkStart w:id="484" w:name="_Toc72784153"/>
      <w:bookmarkStart w:id="485" w:name="_Toc73041699"/>
      <w:bookmarkStart w:id="486" w:name="_Toc81244766"/>
      <w:bookmarkStart w:id="487" w:name="_Toc88645336"/>
      <w:bookmarkStart w:id="488" w:name="_Toc89426248"/>
      <w:bookmarkStart w:id="489" w:name="_Toc94033133"/>
      <w:bookmarkStart w:id="490" w:name="_Toc97037289"/>
      <w:bookmarkStart w:id="491" w:name="_Toc97193073"/>
      <w:r>
        <w:t>5.1.2.3</w:t>
      </w:r>
      <w:r>
        <w:tab/>
        <w:t>HTTP custom headers</w:t>
      </w:r>
      <w:bookmarkEnd w:id="484"/>
      <w:bookmarkEnd w:id="485"/>
      <w:bookmarkEnd w:id="486"/>
      <w:bookmarkEnd w:id="487"/>
      <w:bookmarkEnd w:id="488"/>
      <w:bookmarkEnd w:id="489"/>
      <w:bookmarkEnd w:id="490"/>
      <w:bookmarkEnd w:id="491"/>
    </w:p>
    <w:p w14:paraId="30A7EF5E" w14:textId="77777777"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492" w:name="_Toc72784154"/>
      <w:bookmarkStart w:id="493" w:name="_Toc73041700"/>
      <w:bookmarkStart w:id="494" w:name="_Toc81244767"/>
      <w:bookmarkStart w:id="495" w:name="_Toc88645337"/>
      <w:bookmarkStart w:id="496" w:name="_Toc89426249"/>
      <w:bookmarkStart w:id="497" w:name="_Toc94033134"/>
      <w:bookmarkStart w:id="498" w:name="_Toc97037290"/>
      <w:bookmarkStart w:id="499" w:name="_Toc97193074"/>
      <w:r>
        <w:lastRenderedPageBreak/>
        <w:t>5.1.3</w:t>
      </w:r>
      <w:r>
        <w:tab/>
        <w:t>Resources</w:t>
      </w:r>
      <w:bookmarkEnd w:id="492"/>
      <w:bookmarkEnd w:id="493"/>
      <w:bookmarkEnd w:id="494"/>
      <w:bookmarkEnd w:id="495"/>
      <w:bookmarkEnd w:id="496"/>
      <w:bookmarkEnd w:id="497"/>
      <w:bookmarkEnd w:id="498"/>
      <w:bookmarkEnd w:id="499"/>
    </w:p>
    <w:p w14:paraId="1D36C254" w14:textId="77777777" w:rsidR="00345A8F" w:rsidRDefault="00D862C6">
      <w:pPr>
        <w:pStyle w:val="Heading4"/>
      </w:pPr>
      <w:bookmarkStart w:id="500" w:name="_Toc72784155"/>
      <w:bookmarkStart w:id="501" w:name="_Toc73041701"/>
      <w:bookmarkStart w:id="502" w:name="_Toc81244768"/>
      <w:bookmarkStart w:id="503" w:name="_Toc88645338"/>
      <w:bookmarkStart w:id="504" w:name="_Toc89426250"/>
      <w:bookmarkStart w:id="505" w:name="_Toc94033135"/>
      <w:bookmarkStart w:id="506" w:name="_Toc97037291"/>
      <w:bookmarkStart w:id="507" w:name="_Toc97193075"/>
      <w:r>
        <w:t>5.1.3.1</w:t>
      </w:r>
      <w:r>
        <w:tab/>
        <w:t>Overview</w:t>
      </w:r>
      <w:bookmarkEnd w:id="500"/>
      <w:bookmarkEnd w:id="501"/>
      <w:bookmarkEnd w:id="502"/>
      <w:bookmarkEnd w:id="503"/>
      <w:bookmarkEnd w:id="504"/>
      <w:bookmarkEnd w:id="505"/>
      <w:bookmarkEnd w:id="506"/>
      <w:bookmarkEnd w:id="507"/>
    </w:p>
    <w:p w14:paraId="53254E44" w14:textId="77777777" w:rsidR="00345A8F" w:rsidRDefault="00865A7E">
      <w:pPr>
        <w:pStyle w:val="TH"/>
        <w:rPr>
          <w:lang w:val="en-US"/>
        </w:rPr>
      </w:pPr>
      <w:r>
        <w:object w:dxaOrig="7605" w:dyaOrig="3165" w14:anchorId="11E73021">
          <v:shape id="_x0000_i1034" type="#_x0000_t75" style="width:379.4pt;height:157.75pt" o:ole="">
            <v:imagedata r:id="rId30" o:title=""/>
          </v:shape>
          <o:OLEObject Type="Embed" ProgID="Visio.Drawing.15" ShapeID="_x0000_i1034" DrawAspect="Content" ObjectID="_1707891877"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Heading4"/>
      </w:pPr>
      <w:bookmarkStart w:id="508" w:name="_Toc72784156"/>
      <w:bookmarkStart w:id="509" w:name="_Toc73041702"/>
      <w:bookmarkStart w:id="510" w:name="_Toc81244769"/>
      <w:bookmarkStart w:id="511" w:name="_Toc88645339"/>
      <w:bookmarkStart w:id="512" w:name="_Toc89426251"/>
      <w:bookmarkStart w:id="513" w:name="_Toc94033136"/>
      <w:bookmarkStart w:id="514" w:name="_Toc97037292"/>
      <w:bookmarkStart w:id="515" w:name="_Toc97193076"/>
      <w:r>
        <w:t>5.1.3.2</w:t>
      </w:r>
      <w:r>
        <w:tab/>
        <w:t xml:space="preserve">Resource: </w:t>
      </w:r>
      <w:r w:rsidR="00865A7E" w:rsidRPr="00865A7E">
        <w:t>MFAF Configurations</w:t>
      </w:r>
      <w:bookmarkEnd w:id="508"/>
      <w:bookmarkEnd w:id="509"/>
      <w:bookmarkEnd w:id="510"/>
      <w:bookmarkEnd w:id="511"/>
      <w:bookmarkEnd w:id="512"/>
      <w:bookmarkEnd w:id="513"/>
      <w:bookmarkEnd w:id="514"/>
      <w:bookmarkEnd w:id="515"/>
    </w:p>
    <w:p w14:paraId="335CB665" w14:textId="77777777" w:rsidR="00345A8F" w:rsidRDefault="00D862C6">
      <w:pPr>
        <w:pStyle w:val="Heading5"/>
      </w:pPr>
      <w:bookmarkStart w:id="516" w:name="_Toc72784157"/>
      <w:bookmarkStart w:id="517" w:name="_Toc73041703"/>
      <w:bookmarkStart w:id="518" w:name="_Toc81244770"/>
      <w:bookmarkStart w:id="519" w:name="_Toc88645340"/>
      <w:bookmarkStart w:id="520" w:name="_Toc89426252"/>
      <w:bookmarkStart w:id="521" w:name="_Toc94033137"/>
      <w:bookmarkStart w:id="522" w:name="_Toc97037293"/>
      <w:bookmarkStart w:id="523" w:name="_Toc97193077"/>
      <w:r>
        <w:t>5.1.3.2.1</w:t>
      </w:r>
      <w:r>
        <w:tab/>
        <w:t>Description</w:t>
      </w:r>
      <w:bookmarkEnd w:id="516"/>
      <w:bookmarkEnd w:id="517"/>
      <w:bookmarkEnd w:id="518"/>
      <w:bookmarkEnd w:id="519"/>
      <w:bookmarkEnd w:id="520"/>
      <w:bookmarkEnd w:id="521"/>
      <w:bookmarkEnd w:id="522"/>
      <w:bookmarkEnd w:id="52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524" w:name="_Toc72784158"/>
      <w:bookmarkStart w:id="525" w:name="_Toc73041704"/>
      <w:bookmarkStart w:id="526" w:name="_Toc81244771"/>
      <w:bookmarkStart w:id="527" w:name="_Toc88645341"/>
      <w:bookmarkStart w:id="528" w:name="_Toc89426253"/>
      <w:bookmarkStart w:id="529" w:name="_Toc94033138"/>
      <w:bookmarkStart w:id="530" w:name="_Toc97037294"/>
      <w:bookmarkStart w:id="531" w:name="_Toc97193078"/>
      <w:r>
        <w:t>5.1.3.2.2</w:t>
      </w:r>
      <w:r>
        <w:tab/>
        <w:t>Resource Definition</w:t>
      </w:r>
      <w:bookmarkEnd w:id="524"/>
      <w:bookmarkEnd w:id="525"/>
      <w:bookmarkEnd w:id="526"/>
      <w:bookmarkEnd w:id="527"/>
      <w:bookmarkEnd w:id="528"/>
      <w:bookmarkEnd w:id="529"/>
      <w:bookmarkEnd w:id="530"/>
      <w:bookmarkEnd w:id="53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532" w:name="_Toc72784159"/>
      <w:bookmarkStart w:id="533" w:name="_Toc73041705"/>
      <w:bookmarkStart w:id="534" w:name="_Toc81244772"/>
      <w:bookmarkStart w:id="535" w:name="_Toc88645342"/>
      <w:bookmarkStart w:id="536" w:name="_Toc89426254"/>
      <w:bookmarkStart w:id="537" w:name="_Toc94033139"/>
      <w:bookmarkStart w:id="538" w:name="_Toc97037295"/>
      <w:bookmarkStart w:id="539" w:name="_Toc97193079"/>
      <w:r>
        <w:lastRenderedPageBreak/>
        <w:t>5.1.3.2.3</w:t>
      </w:r>
      <w:r>
        <w:tab/>
        <w:t>Resource Standard Methods</w:t>
      </w:r>
      <w:bookmarkEnd w:id="532"/>
      <w:bookmarkEnd w:id="533"/>
      <w:bookmarkEnd w:id="534"/>
      <w:bookmarkEnd w:id="535"/>
      <w:bookmarkEnd w:id="536"/>
      <w:bookmarkEnd w:id="537"/>
      <w:bookmarkEnd w:id="538"/>
      <w:bookmarkEnd w:id="539"/>
    </w:p>
    <w:p w14:paraId="1E1C5306" w14:textId="77777777" w:rsidR="00345A8F" w:rsidRDefault="00D862C6">
      <w:pPr>
        <w:pStyle w:val="Heading6"/>
      </w:pPr>
      <w:bookmarkStart w:id="540" w:name="_Toc72784160"/>
      <w:bookmarkStart w:id="541" w:name="_Toc73041706"/>
      <w:bookmarkStart w:id="542" w:name="_Toc81244773"/>
      <w:bookmarkStart w:id="543" w:name="_Toc88645343"/>
      <w:bookmarkStart w:id="544" w:name="_Toc89426255"/>
      <w:bookmarkStart w:id="545" w:name="_Toc94033140"/>
      <w:bookmarkStart w:id="546" w:name="_Toc97037296"/>
      <w:bookmarkStart w:id="547" w:name="_Toc97193080"/>
      <w:r>
        <w:t>5.1.3.2.3.1</w:t>
      </w:r>
      <w:r>
        <w:tab/>
      </w:r>
      <w:bookmarkEnd w:id="540"/>
      <w:bookmarkEnd w:id="541"/>
      <w:r w:rsidR="00865A7E">
        <w:t>POST</w:t>
      </w:r>
      <w:bookmarkEnd w:id="542"/>
      <w:bookmarkEnd w:id="543"/>
      <w:bookmarkEnd w:id="544"/>
      <w:bookmarkEnd w:id="545"/>
      <w:bookmarkEnd w:id="546"/>
      <w:bookmarkEnd w:id="547"/>
    </w:p>
    <w:p w14:paraId="3FA9E034" w14:textId="6AC837EB" w:rsidR="00345A8F" w:rsidRDefault="00D862C6">
      <w:r>
        <w:t xml:space="preserve">This method shall support the URI query parameters specified in </w:t>
      </w:r>
      <w:r w:rsidR="003A2B6B">
        <w:t>table </w:t>
      </w:r>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EBE59F3"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w:t>
            </w:r>
            <w:proofErr w:type="spellStart"/>
            <w:r w:rsidRPr="00865A7E">
              <w:t>apiRoot</w:t>
            </w:r>
            <w:proofErr w:type="spellEnd"/>
            <w:r w:rsidRPr="00865A7E">
              <w:t>}/nmfaf-3dadatamanagement/v1/configurations/{</w:t>
            </w:r>
            <w:proofErr w:type="spellStart"/>
            <w:r w:rsidRPr="00865A7E">
              <w:t>transRefId</w:t>
            </w:r>
            <w:proofErr w:type="spellEnd"/>
            <w:r w:rsidRPr="00865A7E">
              <w:t>}</w:t>
            </w:r>
          </w:p>
        </w:tc>
      </w:tr>
    </w:tbl>
    <w:p w14:paraId="74719DD2" w14:textId="77777777" w:rsidR="00345A8F" w:rsidRDefault="00345A8F"/>
    <w:p w14:paraId="45C0890F" w14:textId="77777777" w:rsidR="00345A8F" w:rsidRDefault="00D862C6">
      <w:pPr>
        <w:pStyle w:val="Heading5"/>
      </w:pPr>
      <w:bookmarkStart w:id="548" w:name="_Toc72784162"/>
      <w:bookmarkStart w:id="549" w:name="_Toc73041708"/>
      <w:bookmarkStart w:id="550" w:name="_Toc81244774"/>
      <w:bookmarkStart w:id="551" w:name="_Toc88645344"/>
      <w:bookmarkStart w:id="552" w:name="_Toc89426256"/>
      <w:bookmarkStart w:id="553" w:name="_Toc94033141"/>
      <w:bookmarkStart w:id="554" w:name="_Toc97037297"/>
      <w:bookmarkStart w:id="555" w:name="_Toc97193081"/>
      <w:r>
        <w:t>5.1.3.2.4</w:t>
      </w:r>
      <w:r>
        <w:tab/>
        <w:t>Resource Custom Operations</w:t>
      </w:r>
      <w:bookmarkEnd w:id="548"/>
      <w:bookmarkEnd w:id="549"/>
      <w:bookmarkEnd w:id="550"/>
      <w:bookmarkEnd w:id="551"/>
      <w:bookmarkEnd w:id="552"/>
      <w:bookmarkEnd w:id="553"/>
      <w:bookmarkEnd w:id="554"/>
      <w:bookmarkEnd w:id="555"/>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556" w:name="_Toc88645345"/>
      <w:bookmarkStart w:id="557" w:name="_Toc89426257"/>
      <w:bookmarkStart w:id="558" w:name="_Toc94033142"/>
      <w:bookmarkStart w:id="559" w:name="_Toc97037298"/>
      <w:bookmarkStart w:id="560" w:name="_Toc97193082"/>
      <w:bookmarkStart w:id="561" w:name="_Toc72784168"/>
      <w:bookmarkStart w:id="562" w:name="_Toc73041714"/>
      <w:bookmarkStart w:id="563" w:name="_Toc81244775"/>
      <w:r>
        <w:t>5.1.3.3</w:t>
      </w:r>
      <w:r>
        <w:tab/>
        <w:t xml:space="preserve">Resource: </w:t>
      </w:r>
      <w:r w:rsidR="00DB0E87">
        <w:t xml:space="preserve">Individual </w:t>
      </w:r>
      <w:r w:rsidR="00DB0E87" w:rsidRPr="00865A7E">
        <w:t>MFAF Configuration</w:t>
      </w:r>
      <w:bookmarkEnd w:id="556"/>
      <w:bookmarkEnd w:id="557"/>
      <w:bookmarkEnd w:id="558"/>
      <w:bookmarkEnd w:id="559"/>
      <w:bookmarkEnd w:id="560"/>
      <w:r w:rsidR="00DB0E87" w:rsidDel="00DB0E87">
        <w:t xml:space="preserve"> </w:t>
      </w:r>
      <w:bookmarkEnd w:id="561"/>
      <w:bookmarkEnd w:id="562"/>
      <w:bookmarkEnd w:id="563"/>
    </w:p>
    <w:p w14:paraId="080FD78B" w14:textId="77777777" w:rsidR="00DB0E87" w:rsidRDefault="00DB0E87" w:rsidP="00DB0E87">
      <w:pPr>
        <w:pStyle w:val="Heading5"/>
      </w:pPr>
      <w:bookmarkStart w:id="564" w:name="_Toc88645346"/>
      <w:bookmarkStart w:id="565" w:name="_Toc89426258"/>
      <w:bookmarkStart w:id="566" w:name="_Toc94033143"/>
      <w:bookmarkStart w:id="567" w:name="_Toc97037299"/>
      <w:bookmarkStart w:id="568" w:name="_Toc97193083"/>
      <w:r>
        <w:t>5.1.3.2.1</w:t>
      </w:r>
      <w:r>
        <w:tab/>
        <w:t>Description</w:t>
      </w:r>
      <w:bookmarkEnd w:id="564"/>
      <w:bookmarkEnd w:id="565"/>
      <w:bookmarkEnd w:id="566"/>
      <w:bookmarkEnd w:id="567"/>
      <w:bookmarkEnd w:id="56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569" w:name="_Toc88645347"/>
      <w:bookmarkStart w:id="570" w:name="_Toc89426259"/>
      <w:bookmarkStart w:id="571" w:name="_Toc94033144"/>
      <w:bookmarkStart w:id="572" w:name="_Toc97037300"/>
      <w:bookmarkStart w:id="573" w:name="_Toc97193084"/>
      <w:r>
        <w:t>5.1.3.3.2</w:t>
      </w:r>
      <w:r>
        <w:tab/>
        <w:t>Resource Definition</w:t>
      </w:r>
      <w:bookmarkEnd w:id="569"/>
      <w:bookmarkEnd w:id="570"/>
      <w:bookmarkEnd w:id="571"/>
      <w:bookmarkEnd w:id="572"/>
      <w:bookmarkEnd w:id="573"/>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proofErr w:type="spellStart"/>
            <w:r w:rsidRPr="00BB5817">
              <w:t>transRefId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574" w:name="_Toc88645348"/>
      <w:bookmarkStart w:id="575" w:name="_Toc89426260"/>
      <w:bookmarkStart w:id="576" w:name="_Toc94033145"/>
      <w:bookmarkStart w:id="577" w:name="_Toc97037301"/>
      <w:bookmarkStart w:id="578" w:name="_Toc97193085"/>
      <w:r>
        <w:t>5.1.3.3.3</w:t>
      </w:r>
      <w:r>
        <w:tab/>
        <w:t>Resource Standard Methods</w:t>
      </w:r>
      <w:bookmarkEnd w:id="574"/>
      <w:bookmarkEnd w:id="575"/>
      <w:bookmarkEnd w:id="576"/>
      <w:bookmarkEnd w:id="577"/>
      <w:bookmarkEnd w:id="578"/>
    </w:p>
    <w:p w14:paraId="0E1D95C7" w14:textId="77777777" w:rsidR="00DB0E87" w:rsidRDefault="00DB0E87" w:rsidP="00DB0E87">
      <w:pPr>
        <w:pStyle w:val="Heading6"/>
      </w:pPr>
      <w:bookmarkStart w:id="579" w:name="_Toc88645349"/>
      <w:bookmarkStart w:id="580" w:name="_Toc89426261"/>
      <w:bookmarkStart w:id="581" w:name="_Toc94033146"/>
      <w:bookmarkStart w:id="582" w:name="_Toc97037302"/>
      <w:bookmarkStart w:id="583" w:name="_Toc97193086"/>
      <w:r>
        <w:t>5.1.3.3.3.1</w:t>
      </w:r>
      <w:r>
        <w:tab/>
        <w:t>PUT</w:t>
      </w:r>
      <w:bookmarkEnd w:id="579"/>
      <w:bookmarkEnd w:id="580"/>
      <w:bookmarkEnd w:id="581"/>
      <w:bookmarkEnd w:id="582"/>
      <w:bookmarkEnd w:id="583"/>
    </w:p>
    <w:p w14:paraId="2007AF8A" w14:textId="11B8BD39" w:rsidR="00DB0E87" w:rsidRDefault="00DB0E87" w:rsidP="00DB0E87">
      <w:r>
        <w:t xml:space="preserve">This method shall support the URI query parameters specified in </w:t>
      </w:r>
      <w:r w:rsidR="003A2B6B">
        <w:t>table </w:t>
      </w:r>
      <w:r>
        <w:t>5.1.3.3.3.1-1.</w:t>
      </w:r>
    </w:p>
    <w:p w14:paraId="61E5F61B" w14:textId="773FF976" w:rsidR="00DB0E87" w:rsidRDefault="003A2B6B" w:rsidP="00DB0E87">
      <w:pPr>
        <w:pStyle w:val="TH"/>
        <w:rPr>
          <w:rFonts w:cs="Arial"/>
        </w:rPr>
      </w:pPr>
      <w:r>
        <w:t>Table </w:t>
      </w:r>
      <w:r w:rsidR="00DB0E87">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7B88A8CE" w:rsidR="00DB0E87" w:rsidRDefault="003A2B6B" w:rsidP="00DB0E87">
      <w:pPr>
        <w:pStyle w:val="TH"/>
      </w:pPr>
      <w:r>
        <w:t>Table </w:t>
      </w:r>
      <w:r w:rsidR="00DB0E87">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4C0EEC2" w:rsidR="00DB0E87" w:rsidRDefault="003A2B6B" w:rsidP="00DB0E87">
      <w:pPr>
        <w:pStyle w:val="TH"/>
      </w:pPr>
      <w:r>
        <w:t>Table </w:t>
      </w:r>
      <w:r w:rsidR="00DB0E87">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38944F22"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584" w:name="_Toc88645350"/>
      <w:bookmarkStart w:id="585" w:name="_Toc89426262"/>
      <w:bookmarkStart w:id="586" w:name="_Toc94033147"/>
      <w:bookmarkStart w:id="587" w:name="_Toc97037303"/>
      <w:bookmarkStart w:id="588" w:name="_Toc97193087"/>
      <w:r>
        <w:t>5.1.3.3.3.2</w:t>
      </w:r>
      <w:r>
        <w:tab/>
      </w:r>
      <w:r>
        <w:rPr>
          <w:rFonts w:hint="eastAsia"/>
          <w:lang w:eastAsia="zh-CN"/>
        </w:rPr>
        <w:t>DELETE</w:t>
      </w:r>
      <w:bookmarkEnd w:id="584"/>
      <w:bookmarkEnd w:id="585"/>
      <w:bookmarkEnd w:id="586"/>
      <w:bookmarkEnd w:id="587"/>
      <w:bookmarkEnd w:id="58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5A4C107A"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589" w:name="_Toc72784169"/>
      <w:bookmarkStart w:id="590" w:name="_Toc73041715"/>
      <w:bookmarkStart w:id="591" w:name="_Toc81244776"/>
      <w:bookmarkStart w:id="592" w:name="_Toc88645351"/>
      <w:bookmarkStart w:id="593" w:name="_Toc89426263"/>
      <w:bookmarkStart w:id="594" w:name="_Toc94033148"/>
      <w:bookmarkStart w:id="595" w:name="_Toc97037304"/>
      <w:bookmarkStart w:id="596" w:name="_Toc97193088"/>
      <w:r>
        <w:t>5.1.4</w:t>
      </w:r>
      <w:r>
        <w:tab/>
        <w:t>Custom Operations without associated resources</w:t>
      </w:r>
      <w:bookmarkEnd w:id="589"/>
      <w:bookmarkEnd w:id="590"/>
      <w:bookmarkEnd w:id="591"/>
      <w:bookmarkEnd w:id="592"/>
      <w:bookmarkEnd w:id="593"/>
      <w:bookmarkEnd w:id="594"/>
      <w:bookmarkEnd w:id="595"/>
      <w:bookmarkEnd w:id="59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597" w:name="_Toc72784175"/>
      <w:bookmarkStart w:id="598" w:name="_Toc73041721"/>
      <w:bookmarkStart w:id="599" w:name="_Toc81244782"/>
      <w:bookmarkStart w:id="600" w:name="_Toc88645352"/>
      <w:bookmarkStart w:id="601" w:name="_Toc89426264"/>
      <w:bookmarkStart w:id="602" w:name="_Toc94033149"/>
      <w:bookmarkStart w:id="603" w:name="_Toc97037305"/>
      <w:bookmarkStart w:id="604" w:name="_Toc97193089"/>
      <w:r>
        <w:t>5.1.5</w:t>
      </w:r>
      <w:r>
        <w:tab/>
        <w:t>Notifications</w:t>
      </w:r>
      <w:bookmarkEnd w:id="597"/>
      <w:bookmarkEnd w:id="598"/>
      <w:bookmarkEnd w:id="599"/>
      <w:bookmarkEnd w:id="600"/>
      <w:bookmarkEnd w:id="601"/>
      <w:bookmarkEnd w:id="602"/>
      <w:bookmarkEnd w:id="603"/>
      <w:bookmarkEnd w:id="604"/>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605" w:name="_Toc72784183"/>
      <w:bookmarkStart w:id="606" w:name="_Toc73041729"/>
      <w:bookmarkStart w:id="607" w:name="_Toc81244790"/>
      <w:bookmarkStart w:id="608" w:name="_Toc88645353"/>
      <w:bookmarkStart w:id="609" w:name="_Toc89426265"/>
      <w:bookmarkStart w:id="610" w:name="_Toc94033150"/>
      <w:bookmarkStart w:id="611" w:name="_Toc97037306"/>
      <w:bookmarkStart w:id="612" w:name="_Toc97193090"/>
      <w:r>
        <w:t>5.1.6</w:t>
      </w:r>
      <w:r>
        <w:tab/>
        <w:t>Data Model</w:t>
      </w:r>
      <w:bookmarkEnd w:id="605"/>
      <w:bookmarkEnd w:id="606"/>
      <w:bookmarkEnd w:id="607"/>
      <w:bookmarkEnd w:id="608"/>
      <w:bookmarkEnd w:id="609"/>
      <w:bookmarkEnd w:id="610"/>
      <w:bookmarkEnd w:id="611"/>
      <w:bookmarkEnd w:id="612"/>
    </w:p>
    <w:p w14:paraId="3D2285F6" w14:textId="77777777" w:rsidR="00345A8F" w:rsidRDefault="00D862C6">
      <w:pPr>
        <w:pStyle w:val="Heading4"/>
      </w:pPr>
      <w:bookmarkStart w:id="613" w:name="_Toc72784184"/>
      <w:bookmarkStart w:id="614" w:name="_Toc73041730"/>
      <w:bookmarkStart w:id="615" w:name="_Toc81244791"/>
      <w:bookmarkStart w:id="616" w:name="_Toc88645354"/>
      <w:bookmarkStart w:id="617" w:name="_Toc89426266"/>
      <w:bookmarkStart w:id="618" w:name="_Toc94033151"/>
      <w:bookmarkStart w:id="619" w:name="_Toc97037307"/>
      <w:bookmarkStart w:id="620" w:name="_Toc97193091"/>
      <w:r>
        <w:t>5.1.6.1</w:t>
      </w:r>
      <w:r>
        <w:tab/>
        <w:t>General</w:t>
      </w:r>
      <w:bookmarkEnd w:id="613"/>
      <w:bookmarkEnd w:id="614"/>
      <w:bookmarkEnd w:id="615"/>
      <w:bookmarkEnd w:id="616"/>
      <w:bookmarkEnd w:id="617"/>
      <w:bookmarkEnd w:id="618"/>
      <w:bookmarkEnd w:id="619"/>
      <w:bookmarkEnd w:id="620"/>
    </w:p>
    <w:p w14:paraId="7079F4CC" w14:textId="77777777" w:rsidR="00345A8F" w:rsidRDefault="00D862C6">
      <w:r>
        <w:t>This clause specifies the application data model supported by the API.</w:t>
      </w:r>
    </w:p>
    <w:p w14:paraId="5501FDE1" w14:textId="3320F8E7" w:rsidR="00345A8F" w:rsidRDefault="003A2B6B">
      <w:r>
        <w:t>Table </w:t>
      </w:r>
      <w:r w:rsidR="00D862C6">
        <w:t>5.1.6.1-1 specifies the data types defined for the N</w:t>
      </w:r>
      <w:r w:rsidR="00DB0E87">
        <w:rPr>
          <w:vertAlign w:val="subscript"/>
        </w:rPr>
        <w:t>MFAF</w:t>
      </w:r>
      <w:r w:rsidR="00D862C6">
        <w:t xml:space="preserve"> service based interface protocol.</w:t>
      </w:r>
    </w:p>
    <w:p w14:paraId="487587FD" w14:textId="12F994EE" w:rsidR="00345A8F" w:rsidRDefault="003A2B6B">
      <w:pPr>
        <w:pStyle w:val="TH"/>
      </w:pPr>
      <w:r>
        <w:t>Table </w:t>
      </w:r>
      <w:r w:rsidR="00D862C6">
        <w:t>5.1.6.1-1: N</w:t>
      </w:r>
      <w:r w:rsidR="00DB0E87">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proofErr w:type="spellStart"/>
            <w:r>
              <w:t>MessageConfiguration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proofErr w:type="spellStart"/>
            <w:r>
              <w:t>MfafNotiInfo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3FA130A6" w:rsidR="00345A8F" w:rsidRDefault="003A2B6B">
      <w:r>
        <w:t>Table </w:t>
      </w:r>
      <w:r w:rsidR="00D862C6">
        <w:t>5.1.6.1-2 specifies data types re-used by the N</w:t>
      </w:r>
      <w:r w:rsidR="00DB0E87">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262BF9">
        <w:rPr>
          <w:vertAlign w:val="subscript"/>
        </w:rPr>
        <w:t>MFAF</w:t>
      </w:r>
      <w:r w:rsidR="00D862C6">
        <w:t xml:space="preserve"> service based interface.</w:t>
      </w:r>
    </w:p>
    <w:p w14:paraId="1A06A0B6" w14:textId="25D43862" w:rsidR="00345A8F" w:rsidRDefault="003A2B6B">
      <w:pPr>
        <w:pStyle w:val="TH"/>
      </w:pPr>
      <w:r>
        <w:t>Table </w:t>
      </w:r>
      <w:r w:rsidR="00D862C6">
        <w:t>5.1.6.1-2: N</w:t>
      </w:r>
      <w:r w:rsidR="00DB0E87">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983C68A" w:rsidR="00DB0E87" w:rsidRDefault="00DB0E87" w:rsidP="00DB0E87">
            <w:pPr>
              <w:pStyle w:val="TAL"/>
            </w:pPr>
            <w:r>
              <w:t>3GPP TS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621" w:name="_Toc72784185"/>
      <w:bookmarkStart w:id="622" w:name="_Toc73041731"/>
      <w:bookmarkStart w:id="623" w:name="_Toc81244792"/>
      <w:bookmarkStart w:id="624" w:name="_Toc88645355"/>
      <w:bookmarkStart w:id="625" w:name="_Toc89426267"/>
      <w:bookmarkStart w:id="626" w:name="_Toc94033152"/>
      <w:bookmarkStart w:id="627" w:name="_Toc97037308"/>
      <w:bookmarkStart w:id="628" w:name="_Toc97193092"/>
      <w:r>
        <w:rPr>
          <w:lang w:val="en-US"/>
        </w:rPr>
        <w:t>5.1.6.2</w:t>
      </w:r>
      <w:r>
        <w:rPr>
          <w:lang w:val="en-US"/>
        </w:rPr>
        <w:tab/>
        <w:t>Structured data types</w:t>
      </w:r>
      <w:bookmarkEnd w:id="621"/>
      <w:bookmarkEnd w:id="622"/>
      <w:bookmarkEnd w:id="623"/>
      <w:bookmarkEnd w:id="624"/>
      <w:bookmarkEnd w:id="625"/>
      <w:bookmarkEnd w:id="626"/>
      <w:bookmarkEnd w:id="627"/>
      <w:bookmarkEnd w:id="628"/>
    </w:p>
    <w:p w14:paraId="75FD5A33" w14:textId="77777777" w:rsidR="00345A8F" w:rsidRDefault="00D862C6">
      <w:pPr>
        <w:pStyle w:val="Heading5"/>
      </w:pPr>
      <w:bookmarkStart w:id="629" w:name="_Toc72784186"/>
      <w:bookmarkStart w:id="630" w:name="_Toc73041732"/>
      <w:bookmarkStart w:id="631" w:name="_Toc81244793"/>
      <w:bookmarkStart w:id="632" w:name="_Toc88645356"/>
      <w:bookmarkStart w:id="633" w:name="_Toc89426268"/>
      <w:bookmarkStart w:id="634" w:name="_Toc94033153"/>
      <w:bookmarkStart w:id="635" w:name="_Toc97037309"/>
      <w:bookmarkStart w:id="636" w:name="_Toc97193093"/>
      <w:r>
        <w:t>5.1.6.2.1</w:t>
      </w:r>
      <w:r>
        <w:tab/>
        <w:t>Introduction</w:t>
      </w:r>
      <w:bookmarkEnd w:id="629"/>
      <w:bookmarkEnd w:id="630"/>
      <w:bookmarkEnd w:id="631"/>
      <w:bookmarkEnd w:id="632"/>
      <w:bookmarkEnd w:id="633"/>
      <w:bookmarkEnd w:id="634"/>
      <w:bookmarkEnd w:id="635"/>
      <w:bookmarkEnd w:id="63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637" w:name="_Toc88645357"/>
      <w:bookmarkStart w:id="638" w:name="_Toc89426269"/>
      <w:bookmarkStart w:id="639" w:name="_Toc94033154"/>
      <w:bookmarkStart w:id="640" w:name="_Toc97037310"/>
      <w:bookmarkStart w:id="641" w:name="_Toc97193094"/>
      <w:bookmarkStart w:id="642" w:name="_Toc72784187"/>
      <w:bookmarkStart w:id="643" w:name="_Toc73041733"/>
      <w:bookmarkStart w:id="644" w:name="_Toc81244794"/>
      <w:r>
        <w:lastRenderedPageBreak/>
        <w:t>5.1.6.2.2</w:t>
      </w:r>
      <w:r>
        <w:tab/>
        <w:t xml:space="preserve">Type: </w:t>
      </w:r>
      <w:proofErr w:type="spellStart"/>
      <w:r w:rsidR="00291121">
        <w:t>MfafConfiguration</w:t>
      </w:r>
      <w:bookmarkEnd w:id="637"/>
      <w:bookmarkEnd w:id="638"/>
      <w:bookmarkEnd w:id="639"/>
      <w:bookmarkEnd w:id="640"/>
      <w:bookmarkEnd w:id="641"/>
      <w:proofErr w:type="spellEnd"/>
      <w:r w:rsidR="00291121" w:rsidDel="00291121">
        <w:t xml:space="preserve"> </w:t>
      </w:r>
      <w:bookmarkEnd w:id="642"/>
      <w:bookmarkEnd w:id="643"/>
      <w:bookmarkEnd w:id="644"/>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proofErr w:type="spellStart"/>
            <w:r>
              <w:rPr>
                <w:noProof/>
              </w:rPr>
              <w:t>MessageConfiguration</w:t>
            </w:r>
            <w:proofErr w:type="spellEnd"/>
            <w:r>
              <w:rPr>
                <w:noProof/>
              </w:rPr>
              <w:t>)</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645" w:name="_Toc88645358"/>
      <w:bookmarkStart w:id="646" w:name="_Toc89426270"/>
      <w:bookmarkStart w:id="647" w:name="_Toc94033155"/>
      <w:bookmarkStart w:id="648" w:name="_Toc97037311"/>
      <w:bookmarkStart w:id="649" w:name="_Toc97193095"/>
      <w:bookmarkStart w:id="650" w:name="_Toc72784188"/>
      <w:bookmarkStart w:id="651" w:name="_Toc73041734"/>
      <w:bookmarkStart w:id="652" w:name="_Toc81244795"/>
      <w:r>
        <w:t>5.1.6.2.3</w:t>
      </w:r>
      <w:r>
        <w:tab/>
        <w:t xml:space="preserve">Type: </w:t>
      </w:r>
      <w:r w:rsidR="00C23DEF">
        <w:rPr>
          <w:noProof/>
        </w:rPr>
        <w:t>MessageConfiguration</w:t>
      </w:r>
      <w:bookmarkEnd w:id="645"/>
      <w:bookmarkEnd w:id="646"/>
      <w:bookmarkEnd w:id="647"/>
      <w:bookmarkEnd w:id="648"/>
      <w:bookmarkEnd w:id="649"/>
      <w:r w:rsidR="00C23DEF" w:rsidDel="00C23DEF">
        <w:t xml:space="preserve"> </w:t>
      </w:r>
      <w:bookmarkEnd w:id="650"/>
      <w:bookmarkEnd w:id="651"/>
      <w:bookmarkEnd w:id="65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proofErr w:type="spellStart"/>
            <w:r>
              <w:rPr>
                <w:lang w:val="en-US" w:eastAsia="zh-CN"/>
              </w:rPr>
              <w:t>MfafNotiInfo</w:t>
            </w:r>
            <w:proofErr w:type="spellEnd"/>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653" w:name="_Toc88645359"/>
      <w:bookmarkStart w:id="654" w:name="_Toc89426271"/>
      <w:bookmarkStart w:id="655" w:name="_Toc94033156"/>
      <w:bookmarkStart w:id="656" w:name="_Toc97037312"/>
      <w:bookmarkStart w:id="657" w:name="_Toc97193096"/>
      <w:r>
        <w:t>5.1.6.2.</w:t>
      </w:r>
      <w:r w:rsidR="007803A9">
        <w:t>4</w:t>
      </w:r>
      <w:r w:rsidR="00C23DEF">
        <w:tab/>
        <w:t xml:space="preserve">Type: </w:t>
      </w:r>
      <w:proofErr w:type="spellStart"/>
      <w:r w:rsidR="00C23DEF">
        <w:rPr>
          <w:lang w:val="en-US" w:eastAsia="zh-CN"/>
        </w:rPr>
        <w:t>MfafNotiInfo</w:t>
      </w:r>
      <w:bookmarkEnd w:id="653"/>
      <w:bookmarkEnd w:id="654"/>
      <w:bookmarkEnd w:id="655"/>
      <w:bookmarkEnd w:id="656"/>
      <w:bookmarkEnd w:id="657"/>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proofErr w:type="spellStart"/>
            <w:r>
              <w:t>mfafNotifUri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658" w:name="_Toc72784189"/>
      <w:bookmarkStart w:id="659" w:name="_Toc73041735"/>
      <w:bookmarkStart w:id="660" w:name="_Toc81244796"/>
      <w:bookmarkStart w:id="661" w:name="_Toc88645360"/>
      <w:bookmarkStart w:id="662" w:name="_Toc89426272"/>
      <w:bookmarkStart w:id="663" w:name="_Toc94033157"/>
      <w:bookmarkStart w:id="664" w:name="_Toc97037313"/>
      <w:bookmarkStart w:id="665" w:name="_Toc97193097"/>
      <w:r>
        <w:rPr>
          <w:lang w:val="en-US"/>
        </w:rPr>
        <w:t>5.1.6.3</w:t>
      </w:r>
      <w:r>
        <w:rPr>
          <w:lang w:val="en-US"/>
        </w:rPr>
        <w:tab/>
        <w:t>Simple data types and enumerations</w:t>
      </w:r>
      <w:bookmarkEnd w:id="658"/>
      <w:bookmarkEnd w:id="659"/>
      <w:bookmarkEnd w:id="660"/>
      <w:bookmarkEnd w:id="661"/>
      <w:bookmarkEnd w:id="662"/>
      <w:bookmarkEnd w:id="663"/>
      <w:bookmarkEnd w:id="664"/>
      <w:bookmarkEnd w:id="665"/>
    </w:p>
    <w:p w14:paraId="70A76FFA" w14:textId="77777777" w:rsidR="00345A8F" w:rsidRDefault="00D862C6">
      <w:pPr>
        <w:pStyle w:val="Heading5"/>
      </w:pPr>
      <w:bookmarkStart w:id="666" w:name="_Toc72784190"/>
      <w:bookmarkStart w:id="667" w:name="_Toc73041736"/>
      <w:bookmarkStart w:id="668" w:name="_Toc81244797"/>
      <w:bookmarkStart w:id="669" w:name="_Toc88645361"/>
      <w:bookmarkStart w:id="670" w:name="_Toc89426273"/>
      <w:bookmarkStart w:id="671" w:name="_Toc94033158"/>
      <w:bookmarkStart w:id="672" w:name="_Toc97037314"/>
      <w:bookmarkStart w:id="673" w:name="_Toc97193098"/>
      <w:r>
        <w:t>5.1.6.3.1</w:t>
      </w:r>
      <w:r>
        <w:tab/>
        <w:t>Introduction</w:t>
      </w:r>
      <w:bookmarkEnd w:id="666"/>
      <w:bookmarkEnd w:id="667"/>
      <w:bookmarkEnd w:id="668"/>
      <w:bookmarkEnd w:id="669"/>
      <w:bookmarkEnd w:id="670"/>
      <w:bookmarkEnd w:id="671"/>
      <w:bookmarkEnd w:id="672"/>
      <w:bookmarkEnd w:id="67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674" w:name="_Toc72784191"/>
      <w:bookmarkStart w:id="675" w:name="_Toc73041737"/>
      <w:bookmarkStart w:id="676" w:name="_Toc81244798"/>
      <w:bookmarkStart w:id="677" w:name="_Toc88645362"/>
      <w:bookmarkStart w:id="678" w:name="_Toc89426274"/>
      <w:bookmarkStart w:id="679" w:name="_Toc94033159"/>
      <w:bookmarkStart w:id="680" w:name="_Toc97037315"/>
      <w:bookmarkStart w:id="681" w:name="_Toc97193099"/>
      <w:r>
        <w:lastRenderedPageBreak/>
        <w:t>5.1.6.3.2</w:t>
      </w:r>
      <w:r>
        <w:tab/>
        <w:t>Simple data types</w:t>
      </w:r>
      <w:bookmarkEnd w:id="674"/>
      <w:bookmarkEnd w:id="675"/>
      <w:bookmarkEnd w:id="676"/>
      <w:bookmarkEnd w:id="677"/>
      <w:bookmarkEnd w:id="678"/>
      <w:bookmarkEnd w:id="679"/>
      <w:bookmarkEnd w:id="680"/>
      <w:bookmarkEnd w:id="681"/>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682" w:name="_Toc72784194"/>
      <w:bookmarkStart w:id="683" w:name="_Toc73041740"/>
      <w:bookmarkStart w:id="684" w:name="_Toc81244801"/>
      <w:bookmarkStart w:id="685" w:name="_Toc88645365"/>
      <w:bookmarkStart w:id="686" w:name="_Toc89426277"/>
      <w:bookmarkStart w:id="687" w:name="_Toc94033160"/>
      <w:bookmarkStart w:id="688" w:name="_Toc97037316"/>
      <w:bookmarkStart w:id="689" w:name="_Toc971931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bookmarkEnd w:id="686"/>
      <w:bookmarkEnd w:id="687"/>
      <w:bookmarkEnd w:id="688"/>
      <w:bookmarkEnd w:id="68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690" w:name="_Toc72784197"/>
      <w:bookmarkStart w:id="691" w:name="_Toc73041743"/>
      <w:bookmarkStart w:id="692" w:name="_Toc81244804"/>
      <w:bookmarkStart w:id="693" w:name="_Toc88645368"/>
      <w:bookmarkStart w:id="694" w:name="_Toc89426280"/>
      <w:bookmarkStart w:id="695" w:name="_Toc94033161"/>
      <w:bookmarkStart w:id="696" w:name="_Toc97037317"/>
      <w:bookmarkStart w:id="697" w:name="_Toc97193101"/>
      <w:r>
        <w:t>5.1.6.5</w:t>
      </w:r>
      <w:r>
        <w:tab/>
        <w:t>Binary data</w:t>
      </w:r>
      <w:bookmarkEnd w:id="690"/>
      <w:bookmarkEnd w:id="691"/>
      <w:bookmarkEnd w:id="692"/>
      <w:bookmarkEnd w:id="693"/>
      <w:bookmarkEnd w:id="694"/>
      <w:bookmarkEnd w:id="695"/>
      <w:bookmarkEnd w:id="696"/>
      <w:bookmarkEnd w:id="69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698" w:name="_Toc72784199"/>
      <w:bookmarkStart w:id="699" w:name="_Toc73041745"/>
      <w:bookmarkStart w:id="700" w:name="_Toc81244806"/>
      <w:bookmarkStart w:id="701" w:name="_Toc88645370"/>
      <w:bookmarkStart w:id="702" w:name="_Toc89426282"/>
      <w:bookmarkStart w:id="703" w:name="_Toc94033162"/>
      <w:bookmarkStart w:id="704" w:name="_Toc97037318"/>
      <w:bookmarkStart w:id="705" w:name="_Toc97193102"/>
      <w:r>
        <w:t>5.1.7</w:t>
      </w:r>
      <w:r>
        <w:tab/>
        <w:t>Error Handling</w:t>
      </w:r>
      <w:bookmarkEnd w:id="698"/>
      <w:bookmarkEnd w:id="699"/>
      <w:bookmarkEnd w:id="700"/>
      <w:bookmarkEnd w:id="701"/>
      <w:bookmarkEnd w:id="702"/>
      <w:bookmarkEnd w:id="703"/>
      <w:bookmarkEnd w:id="704"/>
      <w:bookmarkEnd w:id="705"/>
    </w:p>
    <w:p w14:paraId="63B421E6" w14:textId="77777777" w:rsidR="00345A8F" w:rsidRDefault="00D862C6">
      <w:pPr>
        <w:pStyle w:val="Heading4"/>
      </w:pPr>
      <w:bookmarkStart w:id="706" w:name="_Toc72784200"/>
      <w:bookmarkStart w:id="707" w:name="_Toc73041746"/>
      <w:bookmarkStart w:id="708" w:name="_Toc81244807"/>
      <w:bookmarkStart w:id="709" w:name="_Toc88645371"/>
      <w:bookmarkStart w:id="710" w:name="_Toc89426283"/>
      <w:bookmarkStart w:id="711" w:name="_Toc94033163"/>
      <w:bookmarkStart w:id="712" w:name="_Toc97037319"/>
      <w:bookmarkStart w:id="713" w:name="_Toc97193103"/>
      <w:r>
        <w:t>5.1.7.1</w:t>
      </w:r>
      <w:r>
        <w:tab/>
        <w:t>General</w:t>
      </w:r>
      <w:bookmarkEnd w:id="706"/>
      <w:bookmarkEnd w:id="707"/>
      <w:bookmarkEnd w:id="708"/>
      <w:bookmarkEnd w:id="709"/>
      <w:bookmarkEnd w:id="710"/>
      <w:bookmarkEnd w:id="711"/>
      <w:bookmarkEnd w:id="712"/>
      <w:bookmarkEnd w:id="71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714" w:name="_Toc72784201"/>
      <w:bookmarkStart w:id="715" w:name="_Toc73041747"/>
      <w:bookmarkStart w:id="716" w:name="_Toc81244808"/>
      <w:bookmarkStart w:id="717" w:name="_Toc88645372"/>
      <w:bookmarkStart w:id="718" w:name="_Toc89426284"/>
      <w:bookmarkStart w:id="719" w:name="_Toc94033164"/>
      <w:bookmarkStart w:id="720" w:name="_Toc97037320"/>
      <w:bookmarkStart w:id="721" w:name="_Toc97193104"/>
      <w:r>
        <w:t>5.1.7.2</w:t>
      </w:r>
      <w:r>
        <w:tab/>
        <w:t>Protocol Errors</w:t>
      </w:r>
      <w:bookmarkEnd w:id="714"/>
      <w:bookmarkEnd w:id="715"/>
      <w:bookmarkEnd w:id="716"/>
      <w:bookmarkEnd w:id="717"/>
      <w:bookmarkEnd w:id="718"/>
      <w:bookmarkEnd w:id="719"/>
      <w:bookmarkEnd w:id="720"/>
      <w:bookmarkEnd w:id="72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722" w:name="_Toc72784202"/>
      <w:bookmarkStart w:id="723" w:name="_Toc73041748"/>
      <w:bookmarkStart w:id="724" w:name="_Toc81244809"/>
      <w:bookmarkStart w:id="725" w:name="_Toc88645373"/>
      <w:bookmarkStart w:id="726" w:name="_Toc89426285"/>
      <w:bookmarkStart w:id="727" w:name="_Toc94033165"/>
      <w:bookmarkStart w:id="728" w:name="_Toc97037321"/>
      <w:bookmarkStart w:id="729" w:name="_Toc97193105"/>
      <w:r>
        <w:t>5.1.7.3</w:t>
      </w:r>
      <w:r>
        <w:tab/>
        <w:t>Application Errors</w:t>
      </w:r>
      <w:bookmarkEnd w:id="722"/>
      <w:bookmarkEnd w:id="723"/>
      <w:bookmarkEnd w:id="724"/>
      <w:bookmarkEnd w:id="725"/>
      <w:bookmarkEnd w:id="726"/>
      <w:bookmarkEnd w:id="727"/>
      <w:bookmarkEnd w:id="728"/>
      <w:bookmarkEnd w:id="72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730" w:name="_Toc72784203"/>
      <w:bookmarkStart w:id="731" w:name="_Toc73041749"/>
      <w:bookmarkStart w:id="732" w:name="_Toc81244810"/>
      <w:bookmarkStart w:id="733" w:name="_Toc88645374"/>
      <w:bookmarkStart w:id="734" w:name="_Toc89426286"/>
      <w:bookmarkStart w:id="735" w:name="_Toc94033166"/>
      <w:bookmarkStart w:id="736" w:name="_Toc97037322"/>
      <w:bookmarkStart w:id="737" w:name="_Toc97193106"/>
      <w:r>
        <w:t>5.1.8</w:t>
      </w:r>
      <w:r>
        <w:rPr>
          <w:lang w:eastAsia="zh-CN"/>
        </w:rPr>
        <w:tab/>
        <w:t>Feature negotiation</w:t>
      </w:r>
      <w:bookmarkEnd w:id="730"/>
      <w:bookmarkEnd w:id="731"/>
      <w:bookmarkEnd w:id="732"/>
      <w:bookmarkEnd w:id="733"/>
      <w:bookmarkEnd w:id="734"/>
      <w:bookmarkEnd w:id="735"/>
      <w:bookmarkEnd w:id="736"/>
      <w:bookmarkEnd w:id="737"/>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738" w:name="_Toc72784204"/>
      <w:bookmarkStart w:id="739" w:name="_Toc73041750"/>
      <w:bookmarkStart w:id="740" w:name="_Toc81244811"/>
      <w:bookmarkStart w:id="741" w:name="_Toc88645375"/>
      <w:bookmarkStart w:id="742" w:name="_Toc89426287"/>
      <w:bookmarkStart w:id="743" w:name="_Toc94033167"/>
      <w:bookmarkStart w:id="744" w:name="_Toc97037323"/>
      <w:bookmarkStart w:id="745" w:name="_Toc97193107"/>
      <w:r>
        <w:t>5.1.9</w:t>
      </w:r>
      <w:r>
        <w:tab/>
        <w:t>Security</w:t>
      </w:r>
      <w:bookmarkEnd w:id="738"/>
      <w:bookmarkEnd w:id="739"/>
      <w:bookmarkEnd w:id="740"/>
      <w:bookmarkEnd w:id="741"/>
      <w:bookmarkEnd w:id="742"/>
      <w:bookmarkEnd w:id="743"/>
      <w:bookmarkEnd w:id="744"/>
      <w:bookmarkEnd w:id="745"/>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746" w:name="_Toc72784205"/>
      <w:bookmarkStart w:id="747" w:name="_Toc73041751"/>
      <w:bookmarkStart w:id="748" w:name="_Toc81244812"/>
      <w:bookmarkStart w:id="749" w:name="_Toc88645376"/>
      <w:bookmarkStart w:id="750" w:name="_Toc89426288"/>
      <w:bookmarkStart w:id="751" w:name="_Toc94033168"/>
      <w:bookmarkStart w:id="752" w:name="_Toc97037324"/>
      <w:bookmarkStart w:id="753" w:name="_Toc97193108"/>
      <w:r>
        <w:t>5.2</w:t>
      </w:r>
      <w:r>
        <w:tab/>
        <w:t>Nmfaf_3caDataManagement Service API</w:t>
      </w:r>
      <w:bookmarkEnd w:id="746"/>
      <w:bookmarkEnd w:id="747"/>
      <w:bookmarkEnd w:id="748"/>
      <w:bookmarkEnd w:id="749"/>
      <w:bookmarkEnd w:id="750"/>
      <w:bookmarkEnd w:id="751"/>
      <w:bookmarkEnd w:id="752"/>
      <w:bookmarkEnd w:id="753"/>
    </w:p>
    <w:p w14:paraId="2DC993C3" w14:textId="77777777" w:rsidR="00345A8F" w:rsidRDefault="00D862C6">
      <w:pPr>
        <w:pStyle w:val="Heading3"/>
      </w:pPr>
      <w:bookmarkStart w:id="754" w:name="_Toc72784206"/>
      <w:bookmarkStart w:id="755" w:name="_Toc73041752"/>
      <w:bookmarkStart w:id="756" w:name="_Toc81244813"/>
      <w:bookmarkStart w:id="757" w:name="_Toc88645377"/>
      <w:bookmarkStart w:id="758" w:name="_Toc89426289"/>
      <w:bookmarkStart w:id="759" w:name="_Toc94033169"/>
      <w:bookmarkStart w:id="760" w:name="_Toc97037325"/>
      <w:bookmarkStart w:id="761" w:name="_Toc97193109"/>
      <w:r>
        <w:t>5.2.1</w:t>
      </w:r>
      <w:r>
        <w:tab/>
        <w:t>Introduction</w:t>
      </w:r>
      <w:bookmarkEnd w:id="754"/>
      <w:bookmarkEnd w:id="755"/>
      <w:bookmarkEnd w:id="756"/>
      <w:bookmarkEnd w:id="757"/>
      <w:bookmarkEnd w:id="758"/>
      <w:bookmarkEnd w:id="759"/>
      <w:bookmarkEnd w:id="760"/>
      <w:bookmarkEnd w:id="76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762" w:name="_Toc72784207"/>
      <w:bookmarkStart w:id="763" w:name="_Toc73041753"/>
      <w:bookmarkStart w:id="764" w:name="_Toc81244814"/>
      <w:bookmarkStart w:id="765" w:name="_Toc88645378"/>
      <w:bookmarkStart w:id="766" w:name="_Toc89426290"/>
      <w:bookmarkStart w:id="767" w:name="_Toc94033170"/>
      <w:bookmarkStart w:id="768" w:name="_Toc97037326"/>
      <w:bookmarkStart w:id="769" w:name="_Toc97193110"/>
      <w:r>
        <w:t>5.2.2</w:t>
      </w:r>
      <w:r>
        <w:tab/>
        <w:t>Usage of HTTP</w:t>
      </w:r>
      <w:bookmarkEnd w:id="762"/>
      <w:bookmarkEnd w:id="763"/>
      <w:bookmarkEnd w:id="764"/>
      <w:bookmarkEnd w:id="765"/>
      <w:bookmarkEnd w:id="766"/>
      <w:bookmarkEnd w:id="767"/>
      <w:bookmarkEnd w:id="768"/>
      <w:bookmarkEnd w:id="769"/>
    </w:p>
    <w:p w14:paraId="2A193B6D" w14:textId="77777777" w:rsidR="00345A8F" w:rsidRDefault="00D862C6">
      <w:pPr>
        <w:pStyle w:val="Heading4"/>
      </w:pPr>
      <w:bookmarkStart w:id="770" w:name="_Toc72784208"/>
      <w:bookmarkStart w:id="771" w:name="_Toc73041754"/>
      <w:bookmarkStart w:id="772" w:name="_Toc81244815"/>
      <w:bookmarkStart w:id="773" w:name="_Toc88645379"/>
      <w:bookmarkStart w:id="774" w:name="_Toc89426291"/>
      <w:bookmarkStart w:id="775" w:name="_Toc94033171"/>
      <w:bookmarkStart w:id="776" w:name="_Toc97037327"/>
      <w:bookmarkStart w:id="777" w:name="_Toc97193111"/>
      <w:r>
        <w:t>5.2.2.1</w:t>
      </w:r>
      <w:r>
        <w:tab/>
        <w:t>General</w:t>
      </w:r>
      <w:bookmarkEnd w:id="770"/>
      <w:bookmarkEnd w:id="771"/>
      <w:bookmarkEnd w:id="772"/>
      <w:bookmarkEnd w:id="773"/>
      <w:bookmarkEnd w:id="774"/>
      <w:bookmarkEnd w:id="775"/>
      <w:bookmarkEnd w:id="776"/>
      <w:bookmarkEnd w:id="777"/>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778" w:name="_Toc72784209"/>
      <w:bookmarkStart w:id="779" w:name="_Toc73041755"/>
      <w:bookmarkStart w:id="780" w:name="_Toc81244816"/>
      <w:bookmarkStart w:id="781" w:name="_Toc88645380"/>
      <w:bookmarkStart w:id="782" w:name="_Toc89426292"/>
      <w:bookmarkStart w:id="783" w:name="_Toc94033172"/>
      <w:bookmarkStart w:id="784" w:name="_Toc97037328"/>
      <w:bookmarkStart w:id="785" w:name="_Toc97193112"/>
      <w:r>
        <w:t>5.2.2.2</w:t>
      </w:r>
      <w:r>
        <w:tab/>
        <w:t>HTTP standard headers</w:t>
      </w:r>
      <w:bookmarkEnd w:id="778"/>
      <w:bookmarkEnd w:id="779"/>
      <w:bookmarkEnd w:id="780"/>
      <w:bookmarkEnd w:id="781"/>
      <w:bookmarkEnd w:id="782"/>
      <w:bookmarkEnd w:id="783"/>
      <w:bookmarkEnd w:id="784"/>
      <w:bookmarkEnd w:id="785"/>
    </w:p>
    <w:p w14:paraId="1C8F4D4A" w14:textId="77777777" w:rsidR="00345A8F" w:rsidRDefault="00D862C6">
      <w:pPr>
        <w:pStyle w:val="Heading5"/>
        <w:rPr>
          <w:lang w:eastAsia="zh-CN"/>
        </w:rPr>
      </w:pPr>
      <w:bookmarkStart w:id="786" w:name="_Toc72784210"/>
      <w:bookmarkStart w:id="787" w:name="_Toc73041756"/>
      <w:bookmarkStart w:id="788" w:name="_Toc81244817"/>
      <w:bookmarkStart w:id="789" w:name="_Toc88645381"/>
      <w:bookmarkStart w:id="790" w:name="_Toc89426293"/>
      <w:bookmarkStart w:id="791" w:name="_Toc94033173"/>
      <w:bookmarkStart w:id="792" w:name="_Toc97037329"/>
      <w:bookmarkStart w:id="793" w:name="_Toc97193113"/>
      <w:r>
        <w:t>5.2.2.2.1</w:t>
      </w:r>
      <w:r>
        <w:rPr>
          <w:rFonts w:hint="eastAsia"/>
          <w:lang w:eastAsia="zh-CN"/>
        </w:rPr>
        <w:tab/>
      </w:r>
      <w:r>
        <w:rPr>
          <w:lang w:eastAsia="zh-CN"/>
        </w:rPr>
        <w:t>General</w:t>
      </w:r>
      <w:bookmarkEnd w:id="786"/>
      <w:bookmarkEnd w:id="787"/>
      <w:bookmarkEnd w:id="788"/>
      <w:bookmarkEnd w:id="789"/>
      <w:bookmarkEnd w:id="790"/>
      <w:bookmarkEnd w:id="791"/>
      <w:bookmarkEnd w:id="792"/>
      <w:bookmarkEnd w:id="793"/>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794" w:name="_Toc72784211"/>
      <w:bookmarkStart w:id="795" w:name="_Toc73041757"/>
      <w:bookmarkStart w:id="796" w:name="_Toc81244818"/>
      <w:bookmarkStart w:id="797" w:name="_Toc88645382"/>
      <w:bookmarkStart w:id="798" w:name="_Toc89426294"/>
      <w:bookmarkStart w:id="799" w:name="_Toc94033174"/>
      <w:bookmarkStart w:id="800" w:name="_Toc97037330"/>
      <w:bookmarkStart w:id="801" w:name="_Toc97193114"/>
      <w:r>
        <w:t>5.2.2.2.2</w:t>
      </w:r>
      <w:r>
        <w:tab/>
        <w:t>Content type</w:t>
      </w:r>
      <w:bookmarkEnd w:id="794"/>
      <w:bookmarkEnd w:id="795"/>
      <w:bookmarkEnd w:id="796"/>
      <w:bookmarkEnd w:id="797"/>
      <w:bookmarkEnd w:id="798"/>
      <w:bookmarkEnd w:id="799"/>
      <w:bookmarkEnd w:id="800"/>
      <w:bookmarkEnd w:id="801"/>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Heading4"/>
      </w:pPr>
      <w:bookmarkStart w:id="802" w:name="_Toc72784212"/>
      <w:bookmarkStart w:id="803" w:name="_Toc73041758"/>
      <w:bookmarkStart w:id="804" w:name="_Toc81244819"/>
      <w:bookmarkStart w:id="805" w:name="_Toc88645383"/>
      <w:bookmarkStart w:id="806" w:name="_Toc89426295"/>
      <w:bookmarkStart w:id="807" w:name="_Toc94033175"/>
      <w:bookmarkStart w:id="808" w:name="_Toc97037331"/>
      <w:bookmarkStart w:id="809" w:name="_Toc97193115"/>
      <w:r>
        <w:lastRenderedPageBreak/>
        <w:t>5.2.2.3</w:t>
      </w:r>
      <w:r>
        <w:tab/>
        <w:t>HTTP custom headers</w:t>
      </w:r>
      <w:bookmarkEnd w:id="802"/>
      <w:bookmarkEnd w:id="803"/>
      <w:bookmarkEnd w:id="804"/>
      <w:bookmarkEnd w:id="805"/>
      <w:bookmarkEnd w:id="806"/>
      <w:bookmarkEnd w:id="807"/>
      <w:bookmarkEnd w:id="808"/>
      <w:bookmarkEnd w:id="809"/>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810" w:name="_Toc72784213"/>
      <w:bookmarkStart w:id="811" w:name="_Toc73041759"/>
      <w:bookmarkStart w:id="812" w:name="_Toc81244820"/>
      <w:bookmarkStart w:id="813" w:name="_Toc88645384"/>
      <w:bookmarkStart w:id="814" w:name="_Toc89426296"/>
      <w:bookmarkStart w:id="815" w:name="_Toc94033176"/>
      <w:bookmarkStart w:id="816" w:name="_Toc97037332"/>
      <w:bookmarkStart w:id="817" w:name="_Toc97193116"/>
      <w:r>
        <w:t>5.2.3</w:t>
      </w:r>
      <w:r>
        <w:tab/>
        <w:t>Resources</w:t>
      </w:r>
      <w:bookmarkEnd w:id="810"/>
      <w:bookmarkEnd w:id="811"/>
      <w:bookmarkEnd w:id="812"/>
      <w:bookmarkEnd w:id="813"/>
      <w:bookmarkEnd w:id="814"/>
      <w:bookmarkEnd w:id="815"/>
      <w:bookmarkEnd w:id="816"/>
      <w:bookmarkEnd w:id="817"/>
    </w:p>
    <w:p w14:paraId="64C7A881" w14:textId="77777777" w:rsidR="00345A8F" w:rsidRDefault="00D862C6">
      <w:pPr>
        <w:pStyle w:val="Heading4"/>
      </w:pPr>
      <w:bookmarkStart w:id="818" w:name="_Toc72784214"/>
      <w:bookmarkStart w:id="819" w:name="_Toc73041760"/>
      <w:bookmarkStart w:id="820" w:name="_Toc81244821"/>
      <w:bookmarkStart w:id="821" w:name="_Toc88645385"/>
      <w:bookmarkStart w:id="822" w:name="_Toc89426297"/>
      <w:bookmarkStart w:id="823" w:name="_Toc94033177"/>
      <w:bookmarkStart w:id="824" w:name="_Toc97037333"/>
      <w:bookmarkStart w:id="825" w:name="_Toc97193117"/>
      <w:r>
        <w:t>5.2.3.1</w:t>
      </w:r>
      <w:r>
        <w:tab/>
        <w:t>Overview</w:t>
      </w:r>
      <w:bookmarkEnd w:id="818"/>
      <w:bookmarkEnd w:id="819"/>
      <w:bookmarkEnd w:id="820"/>
      <w:bookmarkEnd w:id="821"/>
      <w:bookmarkEnd w:id="822"/>
      <w:bookmarkEnd w:id="823"/>
      <w:bookmarkEnd w:id="824"/>
      <w:bookmarkEnd w:id="825"/>
    </w:p>
    <w:p w14:paraId="5AC3CBB2" w14:textId="6F7C2E8E" w:rsidR="00345A8F" w:rsidRDefault="00171CBC">
      <w:pPr>
        <w:pStyle w:val="TH"/>
        <w:rPr>
          <w:lang w:val="en-US"/>
        </w:rPr>
      </w:pPr>
      <w:r>
        <w:object w:dxaOrig="5413" w:dyaOrig="2185" w14:anchorId="4BBC3784">
          <v:shape id="_x0000_i1035" type="#_x0000_t75" style="width:269.85pt;height:109.55pt" o:ole="">
            <v:imagedata r:id="rId32" o:title=""/>
          </v:shape>
          <o:OLEObject Type="Embed" ProgID="Visio.Drawing.15" ShapeID="_x0000_i1035" DrawAspect="Content" ObjectID="_1707891878"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826" w:name="_Toc97193118"/>
      <w:bookmarkStart w:id="827" w:name="_Toc72784215"/>
      <w:bookmarkStart w:id="828" w:name="_Toc73041761"/>
      <w:bookmarkStart w:id="829" w:name="_Toc81244822"/>
      <w:bookmarkStart w:id="830" w:name="_Toc88645386"/>
      <w:bookmarkStart w:id="831" w:name="_Toc89426298"/>
      <w:bookmarkStart w:id="832" w:name="_Toc94033178"/>
      <w:bookmarkStart w:id="833" w:name="_Toc97037334"/>
      <w:r>
        <w:t>5.2.3.2</w:t>
      </w:r>
      <w:r>
        <w:tab/>
        <w:t xml:space="preserve">Resource: </w:t>
      </w:r>
      <w:r w:rsidR="00171CBC">
        <w:t>MFAF Data or Analytics</w:t>
      </w:r>
      <w:bookmarkEnd w:id="826"/>
      <w:bookmarkEnd w:id="827"/>
      <w:bookmarkEnd w:id="828"/>
      <w:bookmarkEnd w:id="829"/>
      <w:bookmarkEnd w:id="830"/>
      <w:bookmarkEnd w:id="831"/>
      <w:bookmarkEnd w:id="832"/>
      <w:bookmarkEnd w:id="833"/>
    </w:p>
    <w:p w14:paraId="3C94BDDD" w14:textId="77777777" w:rsidR="00345A8F" w:rsidRDefault="00D862C6">
      <w:pPr>
        <w:pStyle w:val="Heading5"/>
      </w:pPr>
      <w:bookmarkStart w:id="834" w:name="_Toc72784216"/>
      <w:bookmarkStart w:id="835" w:name="_Toc73041762"/>
      <w:bookmarkStart w:id="836" w:name="_Toc81244823"/>
      <w:bookmarkStart w:id="837" w:name="_Toc88645387"/>
      <w:bookmarkStart w:id="838" w:name="_Toc89426299"/>
      <w:bookmarkStart w:id="839" w:name="_Toc94033179"/>
      <w:bookmarkStart w:id="840" w:name="_Toc97037335"/>
      <w:bookmarkStart w:id="841" w:name="_Toc97193119"/>
      <w:r>
        <w:t>5.2.3.2.1</w:t>
      </w:r>
      <w:r>
        <w:tab/>
        <w:t>Description</w:t>
      </w:r>
      <w:bookmarkEnd w:id="834"/>
      <w:bookmarkEnd w:id="835"/>
      <w:bookmarkEnd w:id="836"/>
      <w:bookmarkEnd w:id="837"/>
      <w:bookmarkEnd w:id="838"/>
      <w:bookmarkEnd w:id="839"/>
      <w:bookmarkEnd w:id="840"/>
      <w:bookmarkEnd w:id="841"/>
    </w:p>
    <w:p w14:paraId="30731F79" w14:textId="77777777" w:rsidR="00345A8F" w:rsidRDefault="00D862C6">
      <w:pPr>
        <w:pStyle w:val="Heading4"/>
      </w:pPr>
      <w:bookmarkStart w:id="842" w:name="_Toc72784217"/>
      <w:bookmarkStart w:id="843" w:name="_Toc73041763"/>
      <w:bookmarkStart w:id="844" w:name="_Toc81244824"/>
      <w:bookmarkStart w:id="845" w:name="_Toc88645388"/>
      <w:bookmarkStart w:id="846" w:name="_Toc89426300"/>
      <w:bookmarkStart w:id="847" w:name="_Toc94033180"/>
      <w:bookmarkStart w:id="848" w:name="_Toc97037336"/>
      <w:bookmarkStart w:id="849" w:name="_Toc97193120"/>
      <w:r>
        <w:t>5.2.3.2.2</w:t>
      </w:r>
      <w:r>
        <w:tab/>
        <w:t>Resource Definition</w:t>
      </w:r>
      <w:bookmarkEnd w:id="842"/>
      <w:bookmarkEnd w:id="843"/>
      <w:bookmarkEnd w:id="844"/>
      <w:bookmarkEnd w:id="845"/>
      <w:bookmarkEnd w:id="846"/>
      <w:bookmarkEnd w:id="847"/>
      <w:bookmarkEnd w:id="848"/>
      <w:bookmarkEnd w:id="849"/>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Heading5"/>
      </w:pPr>
      <w:bookmarkStart w:id="850" w:name="_Toc72784218"/>
      <w:bookmarkStart w:id="851" w:name="_Toc73041764"/>
      <w:bookmarkStart w:id="852" w:name="_Toc81244825"/>
      <w:bookmarkStart w:id="853" w:name="_Toc88645389"/>
      <w:bookmarkStart w:id="854" w:name="_Toc89426301"/>
      <w:bookmarkStart w:id="855" w:name="_Toc94033181"/>
      <w:bookmarkStart w:id="856" w:name="_Toc97037337"/>
      <w:bookmarkStart w:id="857" w:name="_Toc97193121"/>
      <w:r>
        <w:t>5.2.3.2.3</w:t>
      </w:r>
      <w:r>
        <w:tab/>
        <w:t>Resource Standard Methods</w:t>
      </w:r>
      <w:bookmarkEnd w:id="850"/>
      <w:bookmarkEnd w:id="851"/>
      <w:bookmarkEnd w:id="852"/>
      <w:bookmarkEnd w:id="853"/>
      <w:bookmarkEnd w:id="854"/>
      <w:bookmarkEnd w:id="855"/>
      <w:bookmarkEnd w:id="856"/>
      <w:bookmarkEnd w:id="857"/>
    </w:p>
    <w:p w14:paraId="3549C62D" w14:textId="2BF54A66" w:rsidR="00345A8F" w:rsidRDefault="00D862C6">
      <w:pPr>
        <w:pStyle w:val="Heading6"/>
      </w:pPr>
      <w:bookmarkStart w:id="858" w:name="_Toc72784219"/>
      <w:bookmarkStart w:id="859" w:name="_Toc73041765"/>
      <w:bookmarkStart w:id="860" w:name="_Toc81244826"/>
      <w:bookmarkStart w:id="861" w:name="_Toc88645390"/>
      <w:bookmarkStart w:id="862" w:name="_Toc89426302"/>
      <w:bookmarkStart w:id="863" w:name="_Toc94033182"/>
      <w:bookmarkStart w:id="864" w:name="_Toc97037338"/>
      <w:bookmarkStart w:id="865" w:name="_Toc97193122"/>
      <w:r>
        <w:t>5.2.3.2.3.1</w:t>
      </w:r>
      <w:r>
        <w:tab/>
      </w:r>
      <w:bookmarkEnd w:id="858"/>
      <w:bookmarkEnd w:id="859"/>
      <w:bookmarkEnd w:id="860"/>
      <w:bookmarkEnd w:id="861"/>
      <w:bookmarkEnd w:id="862"/>
      <w:bookmarkEnd w:id="863"/>
      <w:r w:rsidR="00171CBC">
        <w:t>POST</w:t>
      </w:r>
      <w:bookmarkEnd w:id="864"/>
      <w:bookmarkEnd w:id="8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371D0365" w:rsidR="00345A8F" w:rsidRDefault="00D862C6">
      <w:r>
        <w:lastRenderedPageBreak/>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34C0735"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866" w:name="_Toc72784228"/>
      <w:bookmarkStart w:id="867" w:name="_Toc73041774"/>
      <w:bookmarkStart w:id="868" w:name="_Toc81244835"/>
      <w:bookmarkStart w:id="869" w:name="_Toc88645399"/>
      <w:bookmarkStart w:id="870" w:name="_Toc89426311"/>
      <w:bookmarkStart w:id="871" w:name="_Toc94033191"/>
      <w:bookmarkStart w:id="872" w:name="_Toc97037339"/>
      <w:bookmarkStart w:id="873" w:name="_Toc97193123"/>
      <w:r>
        <w:t>5.2.4</w:t>
      </w:r>
      <w:r>
        <w:tab/>
        <w:t>Custom Operations without associated resources</w:t>
      </w:r>
      <w:bookmarkEnd w:id="866"/>
      <w:bookmarkEnd w:id="867"/>
      <w:bookmarkEnd w:id="868"/>
      <w:bookmarkEnd w:id="869"/>
      <w:bookmarkEnd w:id="870"/>
      <w:bookmarkEnd w:id="871"/>
      <w:bookmarkEnd w:id="872"/>
      <w:bookmarkEnd w:id="873"/>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874" w:name="_Toc72784234"/>
      <w:bookmarkStart w:id="875" w:name="_Toc73041780"/>
      <w:bookmarkStart w:id="876" w:name="_Toc81244841"/>
      <w:bookmarkStart w:id="877" w:name="_Toc88645405"/>
      <w:bookmarkStart w:id="878" w:name="_Toc89426317"/>
      <w:bookmarkStart w:id="879" w:name="_Toc94033197"/>
      <w:bookmarkStart w:id="880" w:name="_Toc97037340"/>
      <w:bookmarkStart w:id="881" w:name="_Toc97193124"/>
      <w:r>
        <w:t>5.2.5</w:t>
      </w:r>
      <w:r>
        <w:tab/>
        <w:t>Notifications</w:t>
      </w:r>
      <w:bookmarkEnd w:id="874"/>
      <w:bookmarkEnd w:id="875"/>
      <w:bookmarkEnd w:id="876"/>
      <w:bookmarkEnd w:id="877"/>
      <w:bookmarkEnd w:id="878"/>
      <w:bookmarkEnd w:id="879"/>
      <w:bookmarkEnd w:id="880"/>
      <w:bookmarkEnd w:id="881"/>
    </w:p>
    <w:p w14:paraId="127D937F" w14:textId="77777777" w:rsidR="00345A8F" w:rsidRDefault="00D862C6">
      <w:pPr>
        <w:pStyle w:val="Heading4"/>
      </w:pPr>
      <w:bookmarkStart w:id="882" w:name="_Toc72784235"/>
      <w:bookmarkStart w:id="883" w:name="_Toc73041781"/>
      <w:bookmarkStart w:id="884" w:name="_Toc81244842"/>
      <w:bookmarkStart w:id="885" w:name="_Toc88645406"/>
      <w:bookmarkStart w:id="886" w:name="_Toc89426318"/>
      <w:bookmarkStart w:id="887" w:name="_Toc94033198"/>
      <w:bookmarkStart w:id="888" w:name="_Toc97037341"/>
      <w:bookmarkStart w:id="889" w:name="_Toc97193125"/>
      <w:r>
        <w:t>5.2.5.1</w:t>
      </w:r>
      <w:r>
        <w:tab/>
        <w:t>General</w:t>
      </w:r>
      <w:bookmarkEnd w:id="882"/>
      <w:bookmarkEnd w:id="883"/>
      <w:bookmarkEnd w:id="884"/>
      <w:bookmarkEnd w:id="885"/>
      <w:bookmarkEnd w:id="886"/>
      <w:bookmarkEnd w:id="887"/>
      <w:bookmarkEnd w:id="888"/>
      <w:bookmarkEnd w:id="889"/>
    </w:p>
    <w:p w14:paraId="124A95AF" w14:textId="77777777"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proofErr w:type="spellStart"/>
            <w:r w:rsidR="008065D7">
              <w:t>notificationURI</w:t>
            </w:r>
            <w:proofErr w:type="spellEnd"/>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proofErr w:type="spellStart"/>
            <w:r>
              <w:rPr>
                <w:lang w:val="en-US"/>
              </w:rPr>
              <w:t>notificationURI</w:t>
            </w:r>
            <w:proofErr w:type="spellEnd"/>
            <w:r w:rsidRPr="001710F8">
              <w:rPr>
                <w:lang w:val="en-US"/>
              </w:rPr>
              <w:t xml:space="preserve"> is not provided by NF service consumer via </w:t>
            </w:r>
            <w:proofErr w:type="spellStart"/>
            <w:r w:rsidRPr="001710F8">
              <w:rPr>
                <w:rFonts w:hint="eastAsia"/>
                <w:lang w:val="en-US" w:eastAsia="zh-CN"/>
              </w:rPr>
              <w:t>N</w:t>
            </w:r>
            <w:r>
              <w:rPr>
                <w:lang w:val="en-US" w:eastAsia="zh-CN"/>
              </w:rPr>
              <w:t>mfaf</w:t>
            </w:r>
            <w:proofErr w:type="spellEnd"/>
            <w:r>
              <w:rPr>
                <w:lang w:val="en-US" w:eastAsia="zh-CN"/>
              </w:rPr>
              <w:t>-</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890" w:name="_Toc88645407"/>
      <w:bookmarkStart w:id="891" w:name="_Toc72784236"/>
      <w:bookmarkStart w:id="892" w:name="_Toc73041782"/>
      <w:bookmarkStart w:id="893" w:name="_Toc81244843"/>
      <w:bookmarkStart w:id="894" w:name="_Toc89426319"/>
      <w:bookmarkStart w:id="895" w:name="_Toc94033199"/>
      <w:bookmarkStart w:id="896" w:name="_Toc97037342"/>
      <w:bookmarkStart w:id="897" w:name="_Toc97193126"/>
      <w:r>
        <w:t>5.2.5.2</w:t>
      </w:r>
      <w:r>
        <w:tab/>
      </w:r>
      <w:r w:rsidR="00EF7E8D">
        <w:rPr>
          <w:lang w:eastAsia="ja-JP"/>
        </w:rPr>
        <w:t>MFAF Notification</w:t>
      </w:r>
      <w:bookmarkEnd w:id="890"/>
      <w:bookmarkEnd w:id="891"/>
      <w:bookmarkEnd w:id="892"/>
      <w:bookmarkEnd w:id="893"/>
      <w:bookmarkEnd w:id="894"/>
      <w:bookmarkEnd w:id="895"/>
      <w:bookmarkEnd w:id="896"/>
      <w:bookmarkEnd w:id="897"/>
    </w:p>
    <w:p w14:paraId="2662C52A" w14:textId="77777777" w:rsidR="00345A8F" w:rsidRDefault="00D862C6">
      <w:pPr>
        <w:pStyle w:val="Heading5"/>
        <w:rPr>
          <w:noProof/>
        </w:rPr>
      </w:pPr>
      <w:bookmarkStart w:id="898" w:name="_Toc72784237"/>
      <w:bookmarkStart w:id="899" w:name="_Toc73041783"/>
      <w:bookmarkStart w:id="900" w:name="_Toc81244844"/>
      <w:bookmarkStart w:id="901" w:name="_Toc88645408"/>
      <w:bookmarkStart w:id="902" w:name="_Toc89426320"/>
      <w:bookmarkStart w:id="903" w:name="_Toc94033200"/>
      <w:bookmarkStart w:id="904" w:name="_Toc97037343"/>
      <w:bookmarkStart w:id="905" w:name="_Toc97193127"/>
      <w:r>
        <w:t>5.2.5.2</w:t>
      </w:r>
      <w:r>
        <w:rPr>
          <w:noProof/>
        </w:rPr>
        <w:t>.1</w:t>
      </w:r>
      <w:r>
        <w:rPr>
          <w:noProof/>
        </w:rPr>
        <w:tab/>
        <w:t>Description</w:t>
      </w:r>
      <w:bookmarkEnd w:id="898"/>
      <w:bookmarkEnd w:id="899"/>
      <w:bookmarkEnd w:id="900"/>
      <w:bookmarkEnd w:id="901"/>
      <w:bookmarkEnd w:id="902"/>
      <w:bookmarkEnd w:id="903"/>
      <w:bookmarkEnd w:id="904"/>
      <w:bookmarkEnd w:id="90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906" w:name="_Toc72784238"/>
      <w:bookmarkStart w:id="907" w:name="_Toc73041784"/>
      <w:bookmarkStart w:id="908" w:name="_Toc81244845"/>
      <w:bookmarkStart w:id="909" w:name="_Toc88645409"/>
      <w:bookmarkStart w:id="910" w:name="_Toc89426321"/>
      <w:bookmarkStart w:id="911" w:name="_Toc94033201"/>
      <w:bookmarkStart w:id="912" w:name="_Toc97037344"/>
      <w:bookmarkStart w:id="913" w:name="_Toc97193128"/>
      <w:r>
        <w:t>5.2.5.2</w:t>
      </w:r>
      <w:r>
        <w:rPr>
          <w:noProof/>
        </w:rPr>
        <w:t>.2</w:t>
      </w:r>
      <w:r>
        <w:rPr>
          <w:noProof/>
        </w:rPr>
        <w:tab/>
        <w:t>Target URI</w:t>
      </w:r>
      <w:bookmarkEnd w:id="906"/>
      <w:bookmarkEnd w:id="907"/>
      <w:bookmarkEnd w:id="908"/>
      <w:bookmarkEnd w:id="909"/>
      <w:bookmarkEnd w:id="910"/>
      <w:bookmarkEnd w:id="911"/>
      <w:bookmarkEnd w:id="912"/>
      <w:bookmarkEnd w:id="913"/>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proofErr w:type="spellStart"/>
            <w:r>
              <w:t>notificationURI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914" w:name="_Toc72784239"/>
      <w:bookmarkStart w:id="915" w:name="_Toc73041785"/>
      <w:bookmarkStart w:id="916" w:name="_Toc81244846"/>
      <w:bookmarkStart w:id="917" w:name="_Toc88645410"/>
      <w:bookmarkStart w:id="918" w:name="_Toc89426322"/>
      <w:bookmarkStart w:id="919" w:name="_Toc94033202"/>
      <w:bookmarkStart w:id="920" w:name="_Toc97037345"/>
      <w:bookmarkStart w:id="921" w:name="_Toc97193129"/>
      <w:r>
        <w:lastRenderedPageBreak/>
        <w:t>5.2.5.2</w:t>
      </w:r>
      <w:r>
        <w:rPr>
          <w:noProof/>
        </w:rPr>
        <w:t>.3</w:t>
      </w:r>
      <w:r>
        <w:rPr>
          <w:noProof/>
        </w:rPr>
        <w:tab/>
        <w:t>Standard Methods</w:t>
      </w:r>
      <w:bookmarkEnd w:id="914"/>
      <w:bookmarkEnd w:id="915"/>
      <w:bookmarkEnd w:id="916"/>
      <w:bookmarkEnd w:id="917"/>
      <w:bookmarkEnd w:id="918"/>
      <w:bookmarkEnd w:id="919"/>
      <w:bookmarkEnd w:id="920"/>
      <w:bookmarkEnd w:id="921"/>
    </w:p>
    <w:p w14:paraId="0968FC14" w14:textId="77777777" w:rsidR="00345A8F" w:rsidRDefault="00D862C6">
      <w:pPr>
        <w:pStyle w:val="Heading6"/>
        <w:rPr>
          <w:noProof/>
        </w:rPr>
      </w:pPr>
      <w:bookmarkStart w:id="922" w:name="_Toc72784240"/>
      <w:bookmarkStart w:id="923" w:name="_Toc73041786"/>
      <w:bookmarkStart w:id="924" w:name="_Toc81244847"/>
      <w:bookmarkStart w:id="925" w:name="_Toc88645411"/>
      <w:bookmarkStart w:id="926" w:name="_Toc89426323"/>
      <w:bookmarkStart w:id="927" w:name="_Toc94033203"/>
      <w:bookmarkStart w:id="928" w:name="_Toc97037346"/>
      <w:bookmarkStart w:id="929" w:name="_Toc97193130"/>
      <w:r>
        <w:t>5.2.5.2.3</w:t>
      </w:r>
      <w:r>
        <w:rPr>
          <w:noProof/>
        </w:rPr>
        <w:t>.1</w:t>
      </w:r>
      <w:r>
        <w:rPr>
          <w:noProof/>
        </w:rPr>
        <w:tab/>
        <w:t>POST</w:t>
      </w:r>
      <w:bookmarkEnd w:id="922"/>
      <w:bookmarkEnd w:id="923"/>
      <w:bookmarkEnd w:id="924"/>
      <w:bookmarkEnd w:id="925"/>
      <w:bookmarkEnd w:id="926"/>
      <w:bookmarkEnd w:id="927"/>
      <w:bookmarkEnd w:id="928"/>
      <w:bookmarkEnd w:id="929"/>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0AD421F"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Heading4"/>
      </w:pPr>
      <w:bookmarkStart w:id="930" w:name="_Toc97037347"/>
      <w:bookmarkStart w:id="931" w:name="_Toc97193131"/>
      <w:r>
        <w:t>5.2.5.3</w:t>
      </w:r>
      <w:r>
        <w:tab/>
      </w:r>
      <w:r>
        <w:rPr>
          <w:rFonts w:eastAsia="Times New Roman"/>
          <w:noProof/>
        </w:rPr>
        <w:t>Acknowledgement of Notification</w:t>
      </w:r>
      <w:bookmarkEnd w:id="930"/>
      <w:bookmarkEnd w:id="931"/>
    </w:p>
    <w:p w14:paraId="2DC50027" w14:textId="77777777" w:rsidR="00171CBC" w:rsidRDefault="00171CBC" w:rsidP="00171CBC">
      <w:pPr>
        <w:pStyle w:val="Heading5"/>
        <w:rPr>
          <w:noProof/>
        </w:rPr>
      </w:pPr>
      <w:bookmarkStart w:id="932" w:name="_Toc97037348"/>
      <w:bookmarkStart w:id="933" w:name="_Toc97193132"/>
      <w:r>
        <w:t>5.2.5.3</w:t>
      </w:r>
      <w:r>
        <w:rPr>
          <w:noProof/>
        </w:rPr>
        <w:t>.1</w:t>
      </w:r>
      <w:r>
        <w:rPr>
          <w:noProof/>
        </w:rPr>
        <w:tab/>
        <w:t>Description</w:t>
      </w:r>
      <w:bookmarkEnd w:id="932"/>
      <w:bookmarkEnd w:id="933"/>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934" w:name="_Toc97037349"/>
      <w:bookmarkStart w:id="935" w:name="_Toc97193133"/>
      <w:r>
        <w:t>5.2.5.3</w:t>
      </w:r>
      <w:r>
        <w:rPr>
          <w:noProof/>
        </w:rPr>
        <w:t>.2</w:t>
      </w:r>
      <w:r>
        <w:rPr>
          <w:noProof/>
        </w:rPr>
        <w:tab/>
        <w:t>Target URI</w:t>
      </w:r>
      <w:bookmarkEnd w:id="934"/>
      <w:bookmarkEnd w:id="93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936" w:name="_Toc83230072"/>
      <w:bookmarkStart w:id="937" w:name="_Toc66277780"/>
      <w:bookmarkStart w:id="938" w:name="_Toc56672222"/>
      <w:bookmarkStart w:id="939" w:name="_Toc51761292"/>
      <w:bookmarkStart w:id="940" w:name="_Toc50023802"/>
      <w:bookmarkStart w:id="941" w:name="_Toc49935456"/>
      <w:bookmarkStart w:id="942" w:name="_Toc45132989"/>
      <w:bookmarkStart w:id="943" w:name="_Toc43298212"/>
      <w:bookmarkStart w:id="944" w:name="_Toc39063154"/>
      <w:bookmarkStart w:id="945" w:name="_Toc36037720"/>
      <w:bookmarkStart w:id="946" w:name="_Toc34210695"/>
      <w:bookmarkStart w:id="947" w:name="_Toc28011579"/>
      <w:bookmarkStart w:id="948" w:name="_Toc97037350"/>
      <w:bookmarkStart w:id="949" w:name="_Toc97193134"/>
      <w:r>
        <w:rPr>
          <w:noProof/>
        </w:rPr>
        <w:t>5.2.5.3.3</w:t>
      </w:r>
      <w:r>
        <w:rPr>
          <w:noProof/>
        </w:rPr>
        <w:tab/>
        <w:t>Standard Methods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9F42D90" w14:textId="77777777" w:rsidR="00171CBC" w:rsidRDefault="00171CBC" w:rsidP="00171CBC">
      <w:pPr>
        <w:pStyle w:val="Heading6"/>
      </w:pPr>
      <w:bookmarkStart w:id="950" w:name="_Toc97037351"/>
      <w:bookmarkStart w:id="951" w:name="_Toc97193135"/>
      <w:r>
        <w:t>5.2.5.3.3.1</w:t>
      </w:r>
      <w:r>
        <w:tab/>
        <w:t>POST</w:t>
      </w:r>
      <w:bookmarkEnd w:id="950"/>
      <w:bookmarkEnd w:id="95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proofErr w:type="spellStart"/>
            <w:r>
              <w:t>NmfafDataAnaNotification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w:t>
            </w:r>
            <w:proofErr w:type="spellStart"/>
            <w:r w:rsidRPr="00085C06">
              <w:t>corr</w:t>
            </w:r>
            <w:proofErr w:type="spellEnd"/>
            <w:r w:rsidRPr="00085C06">
              <w:t>-ids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57BC4DC1" w:rsidR="00171CBC" w:rsidRDefault="00171CBC" w:rsidP="006069FD">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952" w:name="_Toc72784242"/>
      <w:bookmarkStart w:id="953" w:name="_Toc73041788"/>
      <w:bookmarkStart w:id="954" w:name="_Toc81244849"/>
      <w:bookmarkStart w:id="955" w:name="_Toc88645413"/>
      <w:bookmarkStart w:id="956" w:name="_Toc89426325"/>
      <w:bookmarkStart w:id="957" w:name="_Toc94033204"/>
      <w:bookmarkStart w:id="958" w:name="_Toc97037352"/>
      <w:bookmarkStart w:id="959" w:name="_Toc97193136"/>
      <w:r>
        <w:lastRenderedPageBreak/>
        <w:t>5.2.6</w:t>
      </w:r>
      <w:r>
        <w:tab/>
        <w:t>Data Model</w:t>
      </w:r>
      <w:bookmarkEnd w:id="952"/>
      <w:bookmarkEnd w:id="953"/>
      <w:bookmarkEnd w:id="954"/>
      <w:bookmarkEnd w:id="955"/>
      <w:bookmarkEnd w:id="956"/>
      <w:bookmarkEnd w:id="957"/>
      <w:bookmarkEnd w:id="958"/>
      <w:bookmarkEnd w:id="959"/>
    </w:p>
    <w:p w14:paraId="1C0DB856" w14:textId="77777777" w:rsidR="00345A8F" w:rsidRDefault="00D862C6">
      <w:pPr>
        <w:pStyle w:val="Heading4"/>
      </w:pPr>
      <w:bookmarkStart w:id="960" w:name="_Toc72784243"/>
      <w:bookmarkStart w:id="961" w:name="_Toc73041789"/>
      <w:bookmarkStart w:id="962" w:name="_Toc81244850"/>
      <w:bookmarkStart w:id="963" w:name="_Toc88645414"/>
      <w:bookmarkStart w:id="964" w:name="_Toc89426326"/>
      <w:bookmarkStart w:id="965" w:name="_Toc94033205"/>
      <w:bookmarkStart w:id="966" w:name="_Toc97037353"/>
      <w:bookmarkStart w:id="967" w:name="_Toc97193137"/>
      <w:r>
        <w:t>5.2.6.1</w:t>
      </w:r>
      <w:r>
        <w:tab/>
        <w:t>General</w:t>
      </w:r>
      <w:bookmarkEnd w:id="960"/>
      <w:bookmarkEnd w:id="961"/>
      <w:bookmarkEnd w:id="962"/>
      <w:bookmarkEnd w:id="963"/>
      <w:bookmarkEnd w:id="964"/>
      <w:bookmarkEnd w:id="965"/>
      <w:bookmarkEnd w:id="966"/>
      <w:bookmarkEnd w:id="967"/>
    </w:p>
    <w:p w14:paraId="55658AAA" w14:textId="77777777" w:rsidR="00345A8F" w:rsidRDefault="00D862C6">
      <w:r>
        <w:t>This clause specifies the application data model supported by the API.</w:t>
      </w:r>
    </w:p>
    <w:p w14:paraId="25169C90" w14:textId="034A07EE" w:rsidR="00345A8F" w:rsidRDefault="00D862C6">
      <w:r>
        <w:t>Table</w:t>
      </w:r>
      <w:r w:rsidR="003A2B6B">
        <w:t> </w:t>
      </w:r>
      <w:r>
        <w:t>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1C45EE9C" w:rsidR="00345A8F" w:rsidRDefault="003A2B6B">
      <w:pPr>
        <w:pStyle w:val="TH"/>
      </w:pPr>
      <w:r>
        <w:t>Table </w:t>
      </w:r>
      <w:r w:rsidR="00D862C6">
        <w:t>5.2.6.1-1: N</w:t>
      </w:r>
      <w:r w:rsidR="00171CBC">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proofErr w:type="spellStart"/>
            <w:r>
              <w:t>NmfafDataAnaNotification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3388832" w:rsidR="00345A8F" w:rsidRDefault="003A2B6B">
      <w:r>
        <w:t>Table </w:t>
      </w:r>
      <w:r w:rsidR="00D862C6">
        <w:t>5.2.6.1-2 specifies data types re-used by the N</w:t>
      </w:r>
      <w:r w:rsidR="00171CBC">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171CBC">
        <w:rPr>
          <w:vertAlign w:val="subscript"/>
        </w:rPr>
        <w:t>MFAF</w:t>
      </w:r>
      <w:r w:rsidR="00D862C6">
        <w:t xml:space="preserve"> service based interface.</w:t>
      </w:r>
    </w:p>
    <w:p w14:paraId="36FE3697" w14:textId="29086A84" w:rsidR="00345A8F" w:rsidRDefault="003A2B6B">
      <w:pPr>
        <w:pStyle w:val="TH"/>
      </w:pPr>
      <w:r>
        <w:t>Table </w:t>
      </w:r>
      <w:r w:rsidR="00D862C6">
        <w:t>5.2.6.1-2: N</w:t>
      </w:r>
      <w:r w:rsidR="00171CBC">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proofErr w:type="spellStart"/>
            <w:r w:rsidRPr="003D3AE0">
              <w:t>AfEventExposureNotif</w:t>
            </w:r>
            <w:proofErr w:type="spellEnd"/>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r>
              <w:t>3GPP TS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proofErr w:type="spellStart"/>
            <w:r w:rsidRPr="003D3AE0">
              <w:t>AmfEventNotification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pPr>
            <w:r>
              <w:t>3GPP TS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proofErr w:type="spellStart"/>
            <w:r w:rsidRPr="003D3AE0">
              <w:t>MonitoringReport</w:t>
            </w:r>
            <w:proofErr w:type="spellEnd"/>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pPr>
            <w:r>
              <w:t>3GPP TS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proofErr w:type="spellStart"/>
            <w:r w:rsidRPr="003D3AE0">
              <w:t>NefEventExposureNotif</w:t>
            </w:r>
            <w:proofErr w:type="spellEnd"/>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pPr>
            <w:r w:rsidRPr="00F07117">
              <w:t>3GPP TS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proofErr w:type="spellStart"/>
            <w:r>
              <w:t>NnwdafEventsSubscriptionNotification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pPr>
            <w:r w:rsidRPr="00F07117">
              <w:t>3GPP TS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proofErr w:type="spellStart"/>
            <w:r w:rsidRPr="003D3AE0">
              <w:t>NsmfEventExposureNotification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pPr>
            <w:r>
              <w:t>3GPP TS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pPr>
            <w:r>
              <w:t>3GPP TS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968" w:name="_Toc72784244"/>
      <w:bookmarkStart w:id="969" w:name="_Toc73041790"/>
      <w:bookmarkStart w:id="970" w:name="_Toc81244851"/>
      <w:bookmarkStart w:id="971" w:name="_Toc88645415"/>
      <w:bookmarkStart w:id="972" w:name="_Toc89426327"/>
      <w:bookmarkStart w:id="973" w:name="_Toc94033206"/>
      <w:bookmarkStart w:id="974" w:name="_Toc97037354"/>
      <w:bookmarkStart w:id="975" w:name="_Toc97193138"/>
      <w:r>
        <w:rPr>
          <w:lang w:val="en-US"/>
        </w:rPr>
        <w:t>5.2.6.2</w:t>
      </w:r>
      <w:r>
        <w:rPr>
          <w:lang w:val="en-US"/>
        </w:rPr>
        <w:tab/>
        <w:t>Structured data types</w:t>
      </w:r>
      <w:bookmarkEnd w:id="968"/>
      <w:bookmarkEnd w:id="969"/>
      <w:bookmarkEnd w:id="970"/>
      <w:bookmarkEnd w:id="971"/>
      <w:bookmarkEnd w:id="972"/>
      <w:bookmarkEnd w:id="973"/>
      <w:bookmarkEnd w:id="974"/>
      <w:bookmarkEnd w:id="975"/>
    </w:p>
    <w:p w14:paraId="0D542693" w14:textId="77777777" w:rsidR="00345A8F" w:rsidRDefault="00D862C6">
      <w:pPr>
        <w:pStyle w:val="Heading5"/>
      </w:pPr>
      <w:bookmarkStart w:id="976" w:name="_Toc72784245"/>
      <w:bookmarkStart w:id="977" w:name="_Toc73041791"/>
      <w:bookmarkStart w:id="978" w:name="_Toc81244852"/>
      <w:bookmarkStart w:id="979" w:name="_Toc88645416"/>
      <w:bookmarkStart w:id="980" w:name="_Toc89426328"/>
      <w:bookmarkStart w:id="981" w:name="_Toc94033207"/>
      <w:bookmarkStart w:id="982" w:name="_Toc97037355"/>
      <w:bookmarkStart w:id="983" w:name="_Toc97193139"/>
      <w:r>
        <w:t>5.2.6.2.1</w:t>
      </w:r>
      <w:r>
        <w:tab/>
        <w:t>Introduction</w:t>
      </w:r>
      <w:bookmarkEnd w:id="976"/>
      <w:bookmarkEnd w:id="977"/>
      <w:bookmarkEnd w:id="978"/>
      <w:bookmarkEnd w:id="979"/>
      <w:bookmarkEnd w:id="980"/>
      <w:bookmarkEnd w:id="981"/>
      <w:bookmarkEnd w:id="982"/>
      <w:bookmarkEnd w:id="983"/>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984" w:name="_Toc97193140"/>
      <w:bookmarkStart w:id="985" w:name="_Toc72784246"/>
      <w:bookmarkStart w:id="986" w:name="_Toc73041792"/>
      <w:bookmarkStart w:id="987" w:name="_Toc81244853"/>
      <w:bookmarkStart w:id="988" w:name="_Toc88645417"/>
      <w:bookmarkStart w:id="989" w:name="_Toc89426329"/>
      <w:bookmarkStart w:id="990" w:name="_Toc94033208"/>
      <w:bookmarkStart w:id="991" w:name="_Toc97037356"/>
      <w:r>
        <w:lastRenderedPageBreak/>
        <w:t>5.2.6.2.2</w:t>
      </w:r>
      <w:r>
        <w:tab/>
        <w:t xml:space="preserve">Type: </w:t>
      </w:r>
      <w:r w:rsidR="00171CBC">
        <w:rPr>
          <w:noProof/>
        </w:rPr>
        <w:t>NmfafDataRetrievalNotification</w:t>
      </w:r>
      <w:bookmarkEnd w:id="984"/>
      <w:bookmarkEnd w:id="985"/>
      <w:bookmarkEnd w:id="986"/>
      <w:bookmarkEnd w:id="987"/>
      <w:bookmarkEnd w:id="988"/>
      <w:bookmarkEnd w:id="989"/>
      <w:bookmarkEnd w:id="990"/>
      <w:bookmarkEnd w:id="991"/>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proofErr w:type="spellStart"/>
            <w:r>
              <w:t>Notif</w:t>
            </w:r>
            <w:proofErr w:type="spellEnd"/>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2" w:name="_Hlk96706583"/>
            <w:proofErr w:type="spellStart"/>
            <w:r>
              <w:t>NmfafDataAnaNotification</w:t>
            </w:r>
            <w:bookmarkEnd w:id="992"/>
            <w:proofErr w:type="spellEnd"/>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3" w:name="_Hlk96682415"/>
            <w:proofErr w:type="spellStart"/>
            <w:r>
              <w:rPr>
                <w:lang w:eastAsia="ja-JP"/>
              </w:rPr>
              <w:t>fetchInstruction</w:t>
            </w:r>
            <w:bookmarkEnd w:id="993"/>
            <w:proofErr w:type="spellEnd"/>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proofErr w:type="spellStart"/>
            <w:r>
              <w:rPr>
                <w:rFonts w:hint="eastAsia"/>
              </w:rPr>
              <w:t>F</w:t>
            </w:r>
            <w:r>
              <w:t>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pPr>
        <w:pStyle w:val="Guidance"/>
        <w:rPr>
          <w:lang w:val="en-US"/>
        </w:rPr>
      </w:pPr>
    </w:p>
    <w:p w14:paraId="4ED83D91" w14:textId="1348D18D" w:rsidR="00345A8F" w:rsidRDefault="00D862C6">
      <w:pPr>
        <w:pStyle w:val="Heading5"/>
      </w:pPr>
      <w:bookmarkStart w:id="994" w:name="_Toc97193141"/>
      <w:bookmarkStart w:id="995" w:name="_Toc72784247"/>
      <w:bookmarkStart w:id="996" w:name="_Toc73041793"/>
      <w:bookmarkStart w:id="997" w:name="_Toc81244854"/>
      <w:bookmarkStart w:id="998" w:name="_Toc88645418"/>
      <w:bookmarkStart w:id="999" w:name="_Toc89426330"/>
      <w:bookmarkStart w:id="1000" w:name="_Toc94033209"/>
      <w:bookmarkStart w:id="1001" w:name="_Toc97037357"/>
      <w:r>
        <w:t>5.2.6.2.3</w:t>
      </w:r>
      <w:r>
        <w:tab/>
        <w:t xml:space="preserve">Type: </w:t>
      </w:r>
      <w:proofErr w:type="spellStart"/>
      <w:r w:rsidR="00171CBC">
        <w:rPr>
          <w:rFonts w:hint="eastAsia"/>
        </w:rPr>
        <w:t>F</w:t>
      </w:r>
      <w:r w:rsidR="00171CBC">
        <w:t>etchInstruction</w:t>
      </w:r>
      <w:bookmarkEnd w:id="994"/>
      <w:bookmarkEnd w:id="995"/>
      <w:bookmarkEnd w:id="996"/>
      <w:bookmarkEnd w:id="997"/>
      <w:bookmarkEnd w:id="998"/>
      <w:bookmarkEnd w:id="999"/>
      <w:bookmarkEnd w:id="1000"/>
      <w:bookmarkEnd w:id="1001"/>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2" w:name="_Hlk96542976"/>
            <w:proofErr w:type="spellStart"/>
            <w:r>
              <w:t>fetchUri</w:t>
            </w:r>
            <w:bookmarkEnd w:id="1002"/>
            <w:proofErr w:type="spellEnd"/>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proofErr w:type="spellStart"/>
            <w:r>
              <w:t>fetchCorrIds</w:t>
            </w:r>
            <w:proofErr w:type="spellEnd"/>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003" w:name="_Toc97037358"/>
      <w:bookmarkStart w:id="1004" w:name="_Toc97193142"/>
      <w:r>
        <w:t>5.2.6.2.4</w:t>
      </w:r>
      <w:r>
        <w:tab/>
        <w:t xml:space="preserve">Type: </w:t>
      </w:r>
      <w:proofErr w:type="spellStart"/>
      <w:r>
        <w:t>NmfafDataAnaNotification</w:t>
      </w:r>
      <w:bookmarkEnd w:id="1003"/>
      <w:bookmarkEnd w:id="1004"/>
      <w:proofErr w:type="spellEnd"/>
    </w:p>
    <w:p w14:paraId="71221E7F" w14:textId="77777777" w:rsidR="00171CBC" w:rsidRDefault="00171CBC" w:rsidP="00171CBC">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Heading4"/>
        <w:rPr>
          <w:lang w:val="en-US"/>
        </w:rPr>
      </w:pPr>
      <w:bookmarkStart w:id="1005" w:name="_Toc72784248"/>
      <w:bookmarkStart w:id="1006" w:name="_Toc73041794"/>
      <w:bookmarkStart w:id="1007" w:name="_Toc81244855"/>
      <w:bookmarkStart w:id="1008" w:name="_Toc88645419"/>
      <w:bookmarkStart w:id="1009" w:name="_Toc89426331"/>
      <w:bookmarkStart w:id="1010" w:name="_Toc94033210"/>
      <w:bookmarkStart w:id="1011" w:name="_Toc97037359"/>
      <w:bookmarkStart w:id="1012" w:name="_Toc97193143"/>
      <w:r>
        <w:rPr>
          <w:lang w:val="en-US"/>
        </w:rPr>
        <w:lastRenderedPageBreak/>
        <w:t>5.2.6.3</w:t>
      </w:r>
      <w:r>
        <w:rPr>
          <w:lang w:val="en-US"/>
        </w:rPr>
        <w:tab/>
        <w:t>Simple data types and enumerations</w:t>
      </w:r>
      <w:bookmarkEnd w:id="1005"/>
      <w:bookmarkEnd w:id="1006"/>
      <w:bookmarkEnd w:id="1007"/>
      <w:bookmarkEnd w:id="1008"/>
      <w:bookmarkEnd w:id="1009"/>
      <w:bookmarkEnd w:id="1010"/>
      <w:bookmarkEnd w:id="1011"/>
      <w:bookmarkEnd w:id="1012"/>
    </w:p>
    <w:p w14:paraId="4C0AAB95" w14:textId="77777777" w:rsidR="00345A8F" w:rsidRDefault="00D862C6">
      <w:pPr>
        <w:pStyle w:val="Heading5"/>
      </w:pPr>
      <w:bookmarkStart w:id="1013" w:name="_Toc72784249"/>
      <w:bookmarkStart w:id="1014" w:name="_Toc73041795"/>
      <w:bookmarkStart w:id="1015" w:name="_Toc81244856"/>
      <w:bookmarkStart w:id="1016" w:name="_Toc88645420"/>
      <w:bookmarkStart w:id="1017" w:name="_Toc89426332"/>
      <w:bookmarkStart w:id="1018" w:name="_Toc94033211"/>
      <w:bookmarkStart w:id="1019" w:name="_Toc97037360"/>
      <w:bookmarkStart w:id="1020" w:name="_Toc97193144"/>
      <w:r>
        <w:t>5.2.6.3.1</w:t>
      </w:r>
      <w:r>
        <w:tab/>
        <w:t>Introduction</w:t>
      </w:r>
      <w:bookmarkEnd w:id="1013"/>
      <w:bookmarkEnd w:id="1014"/>
      <w:bookmarkEnd w:id="1015"/>
      <w:bookmarkEnd w:id="1016"/>
      <w:bookmarkEnd w:id="1017"/>
      <w:bookmarkEnd w:id="1018"/>
      <w:bookmarkEnd w:id="1019"/>
      <w:bookmarkEnd w:id="102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021" w:name="_Toc72784250"/>
      <w:bookmarkStart w:id="1022" w:name="_Toc73041796"/>
      <w:bookmarkStart w:id="1023" w:name="_Toc81244857"/>
      <w:bookmarkStart w:id="1024" w:name="_Toc88645421"/>
      <w:bookmarkStart w:id="1025" w:name="_Toc89426333"/>
      <w:bookmarkStart w:id="1026" w:name="_Toc94033212"/>
      <w:bookmarkStart w:id="1027" w:name="_Toc97037361"/>
      <w:bookmarkStart w:id="1028" w:name="_Toc97193145"/>
      <w:r>
        <w:t>5.2.6.3.2</w:t>
      </w:r>
      <w:r>
        <w:tab/>
        <w:t>Simple data types</w:t>
      </w:r>
      <w:bookmarkEnd w:id="1021"/>
      <w:bookmarkEnd w:id="1022"/>
      <w:bookmarkEnd w:id="1023"/>
      <w:bookmarkEnd w:id="1024"/>
      <w:bookmarkEnd w:id="1025"/>
      <w:bookmarkEnd w:id="1026"/>
      <w:bookmarkEnd w:id="1027"/>
      <w:bookmarkEnd w:id="1028"/>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029" w:name="_Toc72784253"/>
      <w:bookmarkStart w:id="1030" w:name="_Toc73041799"/>
      <w:bookmarkStart w:id="1031" w:name="_Toc81244860"/>
      <w:bookmarkStart w:id="1032" w:name="_Toc88645424"/>
      <w:bookmarkStart w:id="1033" w:name="_Toc89426336"/>
      <w:bookmarkStart w:id="1034" w:name="_Toc94033215"/>
      <w:bookmarkStart w:id="1035" w:name="_Toc97037362"/>
      <w:bookmarkStart w:id="1036"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037" w:name="_Toc72784256"/>
      <w:bookmarkStart w:id="1038" w:name="_Toc73041802"/>
      <w:bookmarkStart w:id="1039" w:name="_Toc81244863"/>
      <w:bookmarkStart w:id="1040" w:name="_Toc88645427"/>
      <w:bookmarkStart w:id="1041" w:name="_Toc89426339"/>
      <w:bookmarkStart w:id="1042" w:name="_Toc94033218"/>
      <w:bookmarkStart w:id="1043" w:name="_Toc97037363"/>
      <w:bookmarkStart w:id="1044" w:name="_Toc97193147"/>
      <w:r>
        <w:t>5.2.6.5</w:t>
      </w:r>
      <w:r>
        <w:tab/>
        <w:t>Binary data</w:t>
      </w:r>
      <w:bookmarkEnd w:id="1037"/>
      <w:bookmarkEnd w:id="1038"/>
      <w:bookmarkEnd w:id="1039"/>
      <w:bookmarkEnd w:id="1040"/>
      <w:bookmarkEnd w:id="1041"/>
      <w:bookmarkEnd w:id="1042"/>
      <w:bookmarkEnd w:id="1043"/>
      <w:bookmarkEnd w:id="1044"/>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045" w:name="_Toc72784258"/>
      <w:bookmarkStart w:id="1046" w:name="_Toc73041804"/>
      <w:bookmarkStart w:id="1047" w:name="_Toc81244865"/>
      <w:bookmarkStart w:id="1048" w:name="_Toc88645429"/>
      <w:bookmarkStart w:id="1049" w:name="_Toc89426341"/>
      <w:bookmarkStart w:id="1050" w:name="_Toc94033220"/>
      <w:bookmarkStart w:id="1051" w:name="_Toc97037364"/>
      <w:bookmarkStart w:id="1052" w:name="_Toc97193148"/>
      <w:r>
        <w:t>5.2.7</w:t>
      </w:r>
      <w:r>
        <w:tab/>
        <w:t>Error Handling</w:t>
      </w:r>
      <w:bookmarkEnd w:id="1045"/>
      <w:bookmarkEnd w:id="1046"/>
      <w:bookmarkEnd w:id="1047"/>
      <w:bookmarkEnd w:id="1048"/>
      <w:bookmarkEnd w:id="1049"/>
      <w:bookmarkEnd w:id="1050"/>
      <w:bookmarkEnd w:id="1051"/>
      <w:bookmarkEnd w:id="1052"/>
    </w:p>
    <w:p w14:paraId="7C904052" w14:textId="77777777" w:rsidR="00345A8F" w:rsidRDefault="00D862C6">
      <w:pPr>
        <w:pStyle w:val="Heading4"/>
      </w:pPr>
      <w:bookmarkStart w:id="1053" w:name="_Toc72784259"/>
      <w:bookmarkStart w:id="1054" w:name="_Toc73041805"/>
      <w:bookmarkStart w:id="1055" w:name="_Toc81244866"/>
      <w:bookmarkStart w:id="1056" w:name="_Toc88645430"/>
      <w:bookmarkStart w:id="1057" w:name="_Toc89426342"/>
      <w:bookmarkStart w:id="1058" w:name="_Toc94033221"/>
      <w:bookmarkStart w:id="1059" w:name="_Toc97037365"/>
      <w:bookmarkStart w:id="1060" w:name="_Toc97193149"/>
      <w:r>
        <w:t>5.2.7.1</w:t>
      </w:r>
      <w:r>
        <w:tab/>
        <w:t>General</w:t>
      </w:r>
      <w:bookmarkEnd w:id="1053"/>
      <w:bookmarkEnd w:id="1054"/>
      <w:bookmarkEnd w:id="1055"/>
      <w:bookmarkEnd w:id="1056"/>
      <w:bookmarkEnd w:id="1057"/>
      <w:bookmarkEnd w:id="1058"/>
      <w:bookmarkEnd w:id="1059"/>
      <w:bookmarkEnd w:id="106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061" w:name="_Toc72784260"/>
      <w:bookmarkStart w:id="1062" w:name="_Toc73041806"/>
      <w:bookmarkStart w:id="1063" w:name="_Toc81244867"/>
      <w:bookmarkStart w:id="1064" w:name="_Toc88645431"/>
      <w:bookmarkStart w:id="1065" w:name="_Toc89426343"/>
      <w:bookmarkStart w:id="1066" w:name="_Toc94033222"/>
      <w:bookmarkStart w:id="1067" w:name="_Toc97037366"/>
      <w:bookmarkStart w:id="1068" w:name="_Toc97193150"/>
      <w:r>
        <w:t>5.2.7.2</w:t>
      </w:r>
      <w:r>
        <w:tab/>
        <w:t>Protocol Errors</w:t>
      </w:r>
      <w:bookmarkEnd w:id="1061"/>
      <w:bookmarkEnd w:id="1062"/>
      <w:bookmarkEnd w:id="1063"/>
      <w:bookmarkEnd w:id="1064"/>
      <w:bookmarkEnd w:id="1065"/>
      <w:bookmarkEnd w:id="1066"/>
      <w:bookmarkEnd w:id="1067"/>
      <w:bookmarkEnd w:id="106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069" w:name="_Toc72784261"/>
      <w:bookmarkStart w:id="1070" w:name="_Toc73041807"/>
      <w:bookmarkStart w:id="1071" w:name="_Toc81244868"/>
      <w:bookmarkStart w:id="1072" w:name="_Toc88645432"/>
      <w:bookmarkStart w:id="1073" w:name="_Toc89426344"/>
      <w:bookmarkStart w:id="1074" w:name="_Toc94033223"/>
      <w:bookmarkStart w:id="1075" w:name="_Toc97037367"/>
      <w:bookmarkStart w:id="1076" w:name="_Toc97193151"/>
      <w:r>
        <w:t>5.2.7.3</w:t>
      </w:r>
      <w:r>
        <w:tab/>
        <w:t>Application Errors</w:t>
      </w:r>
      <w:bookmarkEnd w:id="1069"/>
      <w:bookmarkEnd w:id="1070"/>
      <w:bookmarkEnd w:id="1071"/>
      <w:bookmarkEnd w:id="1072"/>
      <w:bookmarkEnd w:id="1073"/>
      <w:bookmarkEnd w:id="1074"/>
      <w:bookmarkEnd w:id="1075"/>
      <w:bookmarkEnd w:id="107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1077" w:name="_Toc72784262"/>
      <w:bookmarkStart w:id="1078" w:name="_Toc73041808"/>
      <w:bookmarkStart w:id="1079" w:name="_Toc81244869"/>
      <w:bookmarkStart w:id="1080" w:name="_Toc88645433"/>
      <w:bookmarkStart w:id="1081" w:name="_Toc89426345"/>
      <w:bookmarkStart w:id="1082" w:name="_Toc94033224"/>
      <w:bookmarkStart w:id="1083" w:name="_Toc97037368"/>
      <w:bookmarkStart w:id="1084" w:name="_Toc97193152"/>
      <w:r>
        <w:t>5.2.8</w:t>
      </w:r>
      <w:r>
        <w:rPr>
          <w:lang w:eastAsia="zh-CN"/>
        </w:rPr>
        <w:tab/>
        <w:t>Feature negotiation</w:t>
      </w:r>
      <w:bookmarkEnd w:id="1077"/>
      <w:bookmarkEnd w:id="1078"/>
      <w:bookmarkEnd w:id="1079"/>
      <w:bookmarkEnd w:id="1080"/>
      <w:bookmarkEnd w:id="1081"/>
      <w:bookmarkEnd w:id="1082"/>
      <w:bookmarkEnd w:id="1083"/>
      <w:bookmarkEnd w:id="1084"/>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1085" w:name="_Toc72784263"/>
      <w:bookmarkStart w:id="1086" w:name="_Toc73041809"/>
      <w:bookmarkStart w:id="1087" w:name="_Toc81244870"/>
      <w:bookmarkStart w:id="1088" w:name="_Toc88645434"/>
      <w:bookmarkStart w:id="1089" w:name="_Toc89426346"/>
      <w:bookmarkStart w:id="1090" w:name="_Toc94033225"/>
      <w:bookmarkStart w:id="1091" w:name="_Toc97037369"/>
      <w:bookmarkStart w:id="1092" w:name="_Toc97193153"/>
      <w:r>
        <w:lastRenderedPageBreak/>
        <w:t>5.2.9</w:t>
      </w:r>
      <w:r>
        <w:tab/>
        <w:t>Security</w:t>
      </w:r>
      <w:bookmarkEnd w:id="1085"/>
      <w:bookmarkEnd w:id="1086"/>
      <w:bookmarkEnd w:id="1087"/>
      <w:bookmarkEnd w:id="1088"/>
      <w:bookmarkEnd w:id="1089"/>
      <w:bookmarkEnd w:id="1090"/>
      <w:bookmarkEnd w:id="1091"/>
      <w:bookmarkEnd w:id="1092"/>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434"/>
    <w:bookmarkEnd w:id="435"/>
    <w:p w14:paraId="7EF605FE" w14:textId="77777777" w:rsidR="00345A8F" w:rsidRDefault="00D862C6">
      <w:pPr>
        <w:pStyle w:val="Heading8"/>
      </w:pPr>
      <w:r>
        <w:br w:type="page"/>
      </w:r>
      <w:bookmarkStart w:id="1093" w:name="_Toc510696650"/>
      <w:bookmarkStart w:id="1094" w:name="_Toc35971450"/>
      <w:bookmarkStart w:id="1095" w:name="_Toc36812181"/>
      <w:bookmarkStart w:id="1096" w:name="_Toc72784264"/>
      <w:bookmarkStart w:id="1097" w:name="_Toc73041810"/>
      <w:bookmarkStart w:id="1098" w:name="_Toc81244871"/>
      <w:bookmarkStart w:id="1099" w:name="_Toc88645435"/>
      <w:bookmarkStart w:id="1100" w:name="_Toc89426347"/>
      <w:bookmarkStart w:id="1101" w:name="_Toc94033226"/>
      <w:bookmarkStart w:id="1102" w:name="_Toc97037370"/>
      <w:bookmarkStart w:id="1103" w:name="_Toc97193154"/>
      <w:r>
        <w:lastRenderedPageBreak/>
        <w:t>Annex A (normative):</w:t>
      </w:r>
      <w:r>
        <w:br/>
      </w:r>
      <w:proofErr w:type="spellStart"/>
      <w:r>
        <w:t>OpenAPI</w:t>
      </w:r>
      <w:proofErr w:type="spellEnd"/>
      <w:r>
        <w:t xml:space="preserve"> specification</w:t>
      </w:r>
      <w:bookmarkEnd w:id="1093"/>
      <w:bookmarkEnd w:id="1094"/>
      <w:bookmarkEnd w:id="1095"/>
      <w:bookmarkEnd w:id="1096"/>
      <w:bookmarkEnd w:id="1097"/>
      <w:bookmarkEnd w:id="1098"/>
      <w:bookmarkEnd w:id="1099"/>
      <w:bookmarkEnd w:id="1100"/>
      <w:bookmarkEnd w:id="1101"/>
      <w:bookmarkEnd w:id="1102"/>
      <w:bookmarkEnd w:id="1103"/>
    </w:p>
    <w:p w14:paraId="3F50D20A" w14:textId="77777777" w:rsidR="00345A8F" w:rsidRDefault="00D862C6">
      <w:pPr>
        <w:pStyle w:val="Heading2"/>
      </w:pPr>
      <w:bookmarkStart w:id="1104" w:name="_Toc510696651"/>
      <w:bookmarkStart w:id="1105" w:name="_Toc35971451"/>
      <w:bookmarkStart w:id="1106" w:name="_Toc36812182"/>
      <w:bookmarkStart w:id="1107" w:name="_Toc72784265"/>
      <w:bookmarkStart w:id="1108" w:name="_Toc73041811"/>
      <w:bookmarkStart w:id="1109" w:name="_Toc81244872"/>
      <w:bookmarkStart w:id="1110" w:name="_Toc88645436"/>
      <w:bookmarkStart w:id="1111" w:name="_Toc89426348"/>
      <w:bookmarkStart w:id="1112" w:name="_Toc94033227"/>
      <w:bookmarkStart w:id="1113" w:name="_Toc97037371"/>
      <w:bookmarkStart w:id="1114" w:name="_Toc97193155"/>
      <w:r>
        <w:t>A.1</w:t>
      </w:r>
      <w:r>
        <w:tab/>
        <w:t>General</w:t>
      </w:r>
      <w:bookmarkEnd w:id="1104"/>
      <w:bookmarkEnd w:id="1105"/>
      <w:bookmarkEnd w:id="1106"/>
      <w:bookmarkEnd w:id="1107"/>
      <w:bookmarkEnd w:id="1108"/>
      <w:bookmarkEnd w:id="1109"/>
      <w:bookmarkEnd w:id="1110"/>
      <w:bookmarkEnd w:id="1111"/>
      <w:bookmarkEnd w:id="1112"/>
      <w:bookmarkEnd w:id="1113"/>
      <w:bookmarkEnd w:id="1114"/>
    </w:p>
    <w:p w14:paraId="1A96B1B6" w14:textId="77777777" w:rsidR="00345A8F" w:rsidRDefault="00D862C6">
      <w:bookmarkStart w:id="111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606840F3" w:rsidR="00345A8F" w:rsidRDefault="00D862C6">
      <w:bookmarkStart w:id="111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pPr>
        <w:pStyle w:val="Heading2"/>
      </w:pPr>
      <w:bookmarkStart w:id="1117" w:name="_Toc72784266"/>
      <w:bookmarkStart w:id="1118" w:name="_Toc73041812"/>
      <w:bookmarkStart w:id="1119" w:name="_Toc81244873"/>
      <w:bookmarkStart w:id="1120" w:name="_Toc88645437"/>
      <w:bookmarkStart w:id="1121" w:name="_Toc89426349"/>
      <w:bookmarkStart w:id="1122" w:name="_Toc94033228"/>
      <w:bookmarkStart w:id="1123" w:name="_Toc97037372"/>
      <w:bookmarkStart w:id="1124" w:name="_Toc97193156"/>
      <w:bookmarkEnd w:id="1115"/>
      <w:bookmarkEnd w:id="1116"/>
      <w:r>
        <w:t>A.2</w:t>
      </w:r>
      <w:r>
        <w:tab/>
        <w:t>Nmfaf_3daDataManagement API</w:t>
      </w:r>
      <w:bookmarkEnd w:id="1117"/>
      <w:bookmarkEnd w:id="1118"/>
      <w:bookmarkEnd w:id="1119"/>
      <w:bookmarkEnd w:id="1120"/>
      <w:bookmarkEnd w:id="1121"/>
      <w:bookmarkEnd w:id="1122"/>
      <w:bookmarkEnd w:id="1123"/>
      <w:bookmarkEnd w:id="11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7777777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7777777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Heading2"/>
      </w:pPr>
      <w:bookmarkStart w:id="1125" w:name="_Toc72784267"/>
      <w:bookmarkStart w:id="1126" w:name="_Toc73041813"/>
      <w:bookmarkStart w:id="1127" w:name="_Toc81244874"/>
      <w:bookmarkStart w:id="1128" w:name="_Toc88645438"/>
      <w:bookmarkStart w:id="1129" w:name="_Toc89426350"/>
      <w:bookmarkStart w:id="1130" w:name="_Toc94033229"/>
      <w:bookmarkStart w:id="1131" w:name="_Toc97037373"/>
      <w:bookmarkStart w:id="1132" w:name="_Toc97193157"/>
      <w:r>
        <w:t>A.3</w:t>
      </w:r>
      <w:r>
        <w:tab/>
        <w:t>Nmfaf_3caDataManagement API</w:t>
      </w:r>
      <w:bookmarkEnd w:id="1125"/>
      <w:bookmarkEnd w:id="1126"/>
      <w:bookmarkEnd w:id="1127"/>
      <w:bookmarkEnd w:id="1128"/>
      <w:bookmarkEnd w:id="1129"/>
      <w:bookmarkEnd w:id="1130"/>
      <w:bookmarkEnd w:id="1131"/>
      <w:bookmarkEnd w:id="1132"/>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7777777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7777777"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77777777" w:rsidR="00532BDB" w:rsidRDefault="00532BDB" w:rsidP="00532BDB">
      <w:pPr>
        <w:pStyle w:val="PL"/>
      </w:pPr>
      <w:r>
        <w:t xml:space="preserve">                      type: array</w:t>
      </w:r>
    </w:p>
    <w:p w14:paraId="7E05F16F" w14:textId="77777777" w:rsidR="00532BDB" w:rsidRDefault="00532BDB" w:rsidP="00532BDB">
      <w:pPr>
        <w:pStyle w:val="PL"/>
      </w:pPr>
      <w:r>
        <w:t xml:space="preserve">                      items:</w:t>
      </w:r>
    </w:p>
    <w:p w14:paraId="450C2470" w14:textId="77777777" w:rsidR="00532BDB" w:rsidRDefault="00532BDB" w:rsidP="00532BDB">
      <w:pPr>
        <w:pStyle w:val="PL"/>
      </w:pPr>
      <w:r>
        <w:t xml:space="preserve">                        $ref: '#/components/schemas/NmfafDataRetrievalNotification'</w:t>
      </w:r>
    </w:p>
    <w:p w14:paraId="7DDEB2ED" w14:textId="77777777" w:rsidR="00532BDB" w:rsidRDefault="00532BDB" w:rsidP="00532BDB">
      <w:pPr>
        <w:pStyle w:val="PL"/>
      </w:pPr>
      <w:r>
        <w:t xml:space="preserve">                      minItems: 1</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77777777" w:rsidR="00532BDB" w:rsidRPr="00B3056F" w:rsidRDefault="00532BDB" w:rsidP="00532BDB">
      <w:pPr>
        <w:pStyle w:val="PL"/>
      </w:pPr>
      <w:r w:rsidRPr="00986E88">
        <w:t xml:space="preserve">         </w:t>
      </w:r>
      <w:r>
        <w:t xml:space="preserve">       </w:t>
      </w:r>
      <w:r w:rsidRPr="00B3056F">
        <w:t xml:space="preserve">          description: Expected response to a valid request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77777777" w:rsidR="00532BDB" w:rsidRDefault="00532BDB" w:rsidP="00532BDB">
      <w:pPr>
        <w:pStyle w:val="PL"/>
      </w:pPr>
      <w:r w:rsidRPr="00986E88">
        <w:t xml:space="preserve">         </w:t>
      </w:r>
      <w:r>
        <w:t xml:space="preserve">               '406':</w:t>
      </w:r>
    </w:p>
    <w:p w14:paraId="0672F1A0" w14:textId="77777777" w:rsidR="00532BDB" w:rsidRDefault="00532BDB" w:rsidP="00532BDB">
      <w:pPr>
        <w:pStyle w:val="PL"/>
      </w:pPr>
      <w:r w:rsidRPr="00986E88">
        <w:t xml:space="preserve">         </w:t>
      </w:r>
      <w:r>
        <w:t xml:space="preserve">                 $ref: 'TS29571_CommonData.yaml#/components/responses/406'</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lastRenderedPageBreak/>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77777777" w:rsidR="00532BDB" w:rsidRDefault="00532BDB" w:rsidP="00532BDB">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A70BF2" w14:textId="77777777" w:rsidR="00532BDB" w:rsidRPr="00B46B1E" w:rsidRDefault="00532BDB" w:rsidP="00532BDB">
      <w:pPr>
        <w:pStyle w:val="PL"/>
        <w:rPr>
          <w:lang w:val="en-IN" w:eastAsia="en-IN"/>
        </w:rPr>
      </w:pPr>
      <w:r w:rsidRPr="00B3056F">
        <w:t xml:space="preserve">        </w:t>
      </w:r>
      <w:r w:rsidRPr="00F570C5">
        <w:rPr>
          <w:lang w:eastAsia="zh-CN"/>
        </w:rPr>
        <w:t>of data or analytics to notification endpoints</w:t>
      </w:r>
      <w:r>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 xml:space="preserve">If the configuration is used for mapping analytics or data collection, </w:t>
      </w:r>
    </w:p>
    <w:p w14:paraId="395560E2" w14:textId="77777777" w:rsidR="00532BDB" w:rsidRDefault="00532BDB" w:rsidP="00532BDB">
      <w:pPr>
        <w:pStyle w:val="PL"/>
      </w:pPr>
      <w:r w:rsidRPr="00B3056F">
        <w:t xml:space="preserve">          </w:t>
      </w:r>
      <w:r>
        <w:t xml:space="preserve">  </w:t>
      </w:r>
      <w:r w:rsidRPr="00F570C5">
        <w:t xml:space="preserve">representing the Analytics Consumer Notification Correlation ID </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14AF228F" w14:textId="77777777" w:rsidR="00532BDB" w:rsidRPr="00B46B1E" w:rsidRDefault="00532BDB" w:rsidP="00532BDB">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77777777" w:rsidR="00532BDB" w:rsidRPr="0017781D" w:rsidRDefault="00532BDB" w:rsidP="00532BDB">
      <w:pPr>
        <w:pStyle w:val="PL"/>
        <w:rPr>
          <w:lang w:eastAsia="en-IN"/>
        </w:rPr>
      </w:pPr>
      <w:r>
        <w:rPr>
          <w:lang w:val="en-IN" w:eastAsia="en-IN"/>
        </w:rPr>
        <w:t xml:space="preserve">          description: </w:t>
      </w:r>
      <w:r w:rsidRPr="0058032A">
        <w:t>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179A9531"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205A34A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FA362F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7A190F5F" w14:textId="77777777" w:rsidR="00532BDB"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F55B92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CCA8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DE2BA9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1E18D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3ACABA1" w14:textId="77777777" w:rsidR="00532BDB" w:rsidRPr="00B46B1E" w:rsidRDefault="00532BDB" w:rsidP="00532BDB">
      <w:pPr>
        <w:pStyle w:val="PL"/>
        <w:rPr>
          <w:lang w:val="en-IN" w:eastAsia="en-IN"/>
        </w:rPr>
      </w:pPr>
      <w:r>
        <w:rPr>
          <w:lang w:val="en-IN" w:eastAsia="en-IN"/>
        </w:rPr>
        <w:t xml:space="preserve">          description: </w:t>
      </w:r>
      <w:r>
        <w:t>List of notifications of AMF events.</w:t>
      </w:r>
    </w:p>
    <w:p w14:paraId="224115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5D1A4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2E0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7A7EA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035AD43F"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8D3241" w14:textId="77777777" w:rsidR="00532BDB" w:rsidRPr="00B46B1E" w:rsidRDefault="00532BDB" w:rsidP="00532BDB">
      <w:pPr>
        <w:pStyle w:val="PL"/>
        <w:rPr>
          <w:lang w:val="en-IN" w:eastAsia="en-IN"/>
        </w:rPr>
      </w:pPr>
      <w:r>
        <w:rPr>
          <w:lang w:val="en-IN" w:eastAsia="en-IN"/>
        </w:rPr>
        <w:t xml:space="preserve">          description: </w:t>
      </w:r>
      <w:r>
        <w:t>List of notifications of SMF events.</w:t>
      </w:r>
    </w:p>
    <w:p w14:paraId="19CDB863"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42780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A78082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DEBA5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9F1ED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36E7D97" w14:textId="77777777" w:rsidR="00532BDB" w:rsidRPr="00B46B1E" w:rsidRDefault="00532BDB" w:rsidP="00532BDB">
      <w:pPr>
        <w:pStyle w:val="PL"/>
        <w:rPr>
          <w:lang w:val="en-IN" w:eastAsia="en-IN"/>
        </w:rPr>
      </w:pPr>
      <w:r>
        <w:rPr>
          <w:lang w:val="en-IN" w:eastAsia="en-IN"/>
        </w:rPr>
        <w:t xml:space="preserve">          description: </w:t>
      </w:r>
      <w:r>
        <w:t>List of notifications of UDM events.</w:t>
      </w:r>
    </w:p>
    <w:p w14:paraId="10D4C3C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4D676C6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3B7883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2F147B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7D586DD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47A22A7" w14:textId="77777777" w:rsidR="00532BDB" w:rsidRPr="00B46B1E" w:rsidRDefault="00532BDB" w:rsidP="00532BDB">
      <w:pPr>
        <w:pStyle w:val="PL"/>
        <w:rPr>
          <w:lang w:val="en-IN" w:eastAsia="en-IN"/>
        </w:rPr>
      </w:pPr>
      <w:r>
        <w:rPr>
          <w:lang w:val="en-IN" w:eastAsia="en-IN"/>
        </w:rPr>
        <w:t xml:space="preserve">          description: </w:t>
      </w:r>
      <w:r>
        <w:t>List of notifications of NEF events.</w:t>
      </w:r>
    </w:p>
    <w:p w14:paraId="1C9039E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40A5FE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D0F27D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9776E8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5D7A5E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p w14:paraId="57E044B8" w14:textId="77777777" w:rsidR="00345A8F" w:rsidRDefault="00D862C6">
      <w:pPr>
        <w:pStyle w:val="Heading8"/>
      </w:pPr>
      <w:bookmarkStart w:id="1133" w:name="historyclause"/>
      <w:r>
        <w:br w:type="page"/>
      </w:r>
      <w:bookmarkStart w:id="1134" w:name="_Toc2086459"/>
      <w:bookmarkStart w:id="1135" w:name="_Toc72784268"/>
      <w:bookmarkStart w:id="1136" w:name="_Toc73041814"/>
      <w:bookmarkStart w:id="1137" w:name="_Toc81244875"/>
      <w:bookmarkStart w:id="1138" w:name="_Toc88645439"/>
      <w:bookmarkStart w:id="1139" w:name="_Toc89426351"/>
      <w:bookmarkStart w:id="1140" w:name="_Toc94033230"/>
      <w:bookmarkStart w:id="1141" w:name="_Toc97037374"/>
      <w:bookmarkStart w:id="1142" w:name="_Toc97193158"/>
      <w:bookmarkEnd w:id="1133"/>
      <w:r>
        <w:lastRenderedPageBreak/>
        <w:t xml:space="preserve">Annex </w:t>
      </w:r>
      <w:r w:rsidR="00473E17">
        <w:t>B</w:t>
      </w:r>
      <w:r>
        <w:t xml:space="preserve"> (informative):</w:t>
      </w:r>
      <w:r>
        <w:br/>
        <w:t>Change history</w:t>
      </w:r>
      <w:bookmarkEnd w:id="1134"/>
      <w:bookmarkEnd w:id="1135"/>
      <w:bookmarkEnd w:id="1136"/>
      <w:bookmarkEnd w:id="1137"/>
      <w:bookmarkEnd w:id="1138"/>
      <w:bookmarkEnd w:id="1139"/>
      <w:bookmarkEnd w:id="1140"/>
      <w:bookmarkEnd w:id="1141"/>
      <w:bookmarkEnd w:id="1142"/>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proofErr w:type="spellStart"/>
            <w:r>
              <w:rPr>
                <w:b/>
                <w:sz w:val="16"/>
              </w:rPr>
              <w:t>TDoc</w:t>
            </w:r>
            <w:proofErr w:type="spellEnd"/>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c>
          <w:tcPr>
            <w:tcW w:w="800" w:type="dxa"/>
            <w:shd w:val="solid" w:color="FFFFFF" w:fill="auto"/>
          </w:tcPr>
          <w:p w14:paraId="70E8EDA8" w14:textId="19FC0190" w:rsidR="00A53BC6" w:rsidRPr="00473E17" w:rsidRDefault="00A53BC6" w:rsidP="00A53BC6">
            <w:pPr>
              <w:pStyle w:val="TAL"/>
            </w:pPr>
            <w:r w:rsidRPr="00473E17">
              <w:rPr>
                <w:rFonts w:hint="eastAsia"/>
              </w:rPr>
              <w:t>2</w:t>
            </w:r>
            <w:r w:rsidRPr="00473E17">
              <w:t>02</w:t>
            </w:r>
            <w:r>
              <w:t>2</w:t>
            </w:r>
            <w:r w:rsidRPr="00473E17">
              <w:t>-</w:t>
            </w:r>
            <w:r>
              <w:t>03</w:t>
            </w:r>
          </w:p>
        </w:tc>
        <w:tc>
          <w:tcPr>
            <w:tcW w:w="800" w:type="dxa"/>
            <w:shd w:val="solid" w:color="FFFFFF" w:fill="auto"/>
          </w:tcPr>
          <w:p w14:paraId="32F232AE" w14:textId="3684E015" w:rsidR="00A53BC6" w:rsidRPr="00473E17" w:rsidRDefault="00A53BC6" w:rsidP="00A53BC6">
            <w:pPr>
              <w:pStyle w:val="TAL"/>
            </w:pPr>
            <w:r w:rsidRPr="00473E17">
              <w:rPr>
                <w:rFonts w:hint="eastAsia"/>
              </w:rPr>
              <w:t>C</w:t>
            </w:r>
            <w:r w:rsidRPr="00473E17">
              <w:t>T3#1</w:t>
            </w:r>
            <w:r>
              <w:t>20</w:t>
            </w:r>
            <w:r w:rsidRPr="00473E17">
              <w:t>e</w:t>
            </w:r>
          </w:p>
        </w:tc>
        <w:tc>
          <w:tcPr>
            <w:tcW w:w="1094" w:type="dxa"/>
            <w:shd w:val="solid" w:color="FFFFFF" w:fill="auto"/>
          </w:tcPr>
          <w:p w14:paraId="108EFF60" w14:textId="5ED62912" w:rsidR="00A53BC6" w:rsidRPr="00473E17" w:rsidRDefault="00A53BC6" w:rsidP="00A53BC6">
            <w:pPr>
              <w:pStyle w:val="TAL"/>
            </w:pPr>
            <w:r w:rsidRPr="00473E17">
              <w:rPr>
                <w:rFonts w:hint="eastAsia"/>
              </w:rPr>
              <w:t>C</w:t>
            </w:r>
            <w:r w:rsidRPr="00473E17">
              <w:t>3-</w:t>
            </w:r>
            <w:r>
              <w:t>221516</w:t>
            </w:r>
          </w:p>
        </w:tc>
        <w:tc>
          <w:tcPr>
            <w:tcW w:w="425" w:type="dxa"/>
            <w:shd w:val="solid" w:color="FFFFFF" w:fill="auto"/>
          </w:tcPr>
          <w:p w14:paraId="58E7C843" w14:textId="77777777" w:rsidR="00A53BC6" w:rsidRPr="00473E17" w:rsidRDefault="00A53BC6" w:rsidP="00A53BC6">
            <w:pPr>
              <w:pStyle w:val="TAL"/>
            </w:pPr>
          </w:p>
        </w:tc>
        <w:tc>
          <w:tcPr>
            <w:tcW w:w="425" w:type="dxa"/>
            <w:shd w:val="solid" w:color="FFFFFF" w:fill="auto"/>
          </w:tcPr>
          <w:p w14:paraId="4EFA89A1" w14:textId="77777777" w:rsidR="00A53BC6" w:rsidRPr="00473E17" w:rsidRDefault="00A53BC6" w:rsidP="00A53BC6">
            <w:pPr>
              <w:pStyle w:val="TAL"/>
            </w:pPr>
          </w:p>
        </w:tc>
        <w:tc>
          <w:tcPr>
            <w:tcW w:w="425" w:type="dxa"/>
            <w:shd w:val="solid" w:color="FFFFFF" w:fill="auto"/>
          </w:tcPr>
          <w:p w14:paraId="7C7ED6C7" w14:textId="77777777" w:rsidR="00A53BC6" w:rsidRPr="00473E17" w:rsidRDefault="00A53BC6" w:rsidP="00A53BC6">
            <w:pPr>
              <w:pStyle w:val="TAL"/>
            </w:pPr>
          </w:p>
        </w:tc>
        <w:tc>
          <w:tcPr>
            <w:tcW w:w="4962" w:type="dxa"/>
            <w:shd w:val="solid" w:color="FFFFFF" w:fill="auto"/>
          </w:tcPr>
          <w:p w14:paraId="290282B6" w14:textId="56FBF849" w:rsidR="00A53BC6" w:rsidRPr="00473E17" w:rsidRDefault="00A53BC6" w:rsidP="00A53BC6">
            <w:pPr>
              <w:pStyle w:val="TAL"/>
            </w:pPr>
            <w:r w:rsidRPr="00473E17">
              <w:t>Inclusion of documents agreed in CT3#1</w:t>
            </w:r>
            <w:r>
              <w:t>20</w:t>
            </w:r>
            <w:r w:rsidRPr="00473E17">
              <w:t>e</w:t>
            </w:r>
            <w:r>
              <w:t xml:space="preserve"> C3-221289, </w:t>
            </w:r>
            <w:r w:rsidR="00200437">
              <w:t>C3-221299,</w:t>
            </w:r>
            <w:r w:rsidR="00064959">
              <w:t xml:space="preserve"> C3-221424,</w:t>
            </w:r>
            <w:r w:rsidR="00200437">
              <w:t xml:space="preserve"> </w:t>
            </w:r>
            <w:r w:rsidR="00180164">
              <w:t>C3-221602,</w:t>
            </w:r>
            <w:r w:rsidR="006D5ECE">
              <w:t xml:space="preserve"> </w:t>
            </w:r>
            <w:r w:rsidR="001748B7">
              <w:t>C3-221603, C3-221604, C3-221605</w:t>
            </w:r>
            <w:r w:rsidRPr="00473E17">
              <w:t>.</w:t>
            </w:r>
          </w:p>
        </w:tc>
        <w:tc>
          <w:tcPr>
            <w:tcW w:w="708" w:type="dxa"/>
            <w:shd w:val="solid" w:color="FFFFFF" w:fill="auto"/>
          </w:tcPr>
          <w:p w14:paraId="605D41AE" w14:textId="5B72B52F" w:rsidR="00A53BC6" w:rsidRPr="00473E17" w:rsidRDefault="00A53BC6" w:rsidP="00A53BC6">
            <w:pPr>
              <w:pStyle w:val="TAL"/>
            </w:pPr>
            <w:r w:rsidRPr="00473E17">
              <w:t>0.</w:t>
            </w:r>
            <w:r w:rsidR="000D679D">
              <w:t>5</w:t>
            </w:r>
            <w:r w:rsidRPr="00473E17">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8505" w14:textId="77777777" w:rsidR="006859F5" w:rsidRDefault="006859F5">
      <w:r>
        <w:separator/>
      </w:r>
    </w:p>
  </w:endnote>
  <w:endnote w:type="continuationSeparator" w:id="0">
    <w:p w14:paraId="6AE3673D" w14:textId="77777777" w:rsidR="006859F5" w:rsidRDefault="0068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1C47" w14:textId="77777777" w:rsidR="006859F5" w:rsidRDefault="006859F5">
      <w:r>
        <w:separator/>
      </w:r>
    </w:p>
  </w:footnote>
  <w:footnote w:type="continuationSeparator" w:id="0">
    <w:p w14:paraId="49A66071" w14:textId="77777777" w:rsidR="006859F5" w:rsidRDefault="0068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FEF5B82"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9BE">
      <w:rPr>
        <w:rFonts w:ascii="Arial" w:hAnsi="Arial" w:cs="Arial"/>
        <w:b/>
        <w:noProof/>
        <w:sz w:val="18"/>
        <w:szCs w:val="18"/>
      </w:rPr>
      <w:t>3GPP TS 29.576 V0.5.0 (2022-02)</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D1A196B"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9BE">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64959"/>
    <w:rsid w:val="00081829"/>
    <w:rsid w:val="000D204C"/>
    <w:rsid w:val="000D679D"/>
    <w:rsid w:val="00117395"/>
    <w:rsid w:val="001329EA"/>
    <w:rsid w:val="0016234A"/>
    <w:rsid w:val="00171CBC"/>
    <w:rsid w:val="001748B7"/>
    <w:rsid w:val="00176B4B"/>
    <w:rsid w:val="00180164"/>
    <w:rsid w:val="001A533A"/>
    <w:rsid w:val="00200437"/>
    <w:rsid w:val="00252D2C"/>
    <w:rsid w:val="00262BF9"/>
    <w:rsid w:val="00291121"/>
    <w:rsid w:val="002A4306"/>
    <w:rsid w:val="002F6EEB"/>
    <w:rsid w:val="00302DBC"/>
    <w:rsid w:val="00345A8F"/>
    <w:rsid w:val="003A2B6B"/>
    <w:rsid w:val="003C5EA5"/>
    <w:rsid w:val="003F1938"/>
    <w:rsid w:val="003F5E7B"/>
    <w:rsid w:val="00427BD9"/>
    <w:rsid w:val="0045680D"/>
    <w:rsid w:val="00473E17"/>
    <w:rsid w:val="004B7CAD"/>
    <w:rsid w:val="0050272B"/>
    <w:rsid w:val="00503C12"/>
    <w:rsid w:val="00532BDB"/>
    <w:rsid w:val="005356E6"/>
    <w:rsid w:val="005644E8"/>
    <w:rsid w:val="00570B9F"/>
    <w:rsid w:val="005C4C2A"/>
    <w:rsid w:val="005E6B88"/>
    <w:rsid w:val="0064130F"/>
    <w:rsid w:val="006859F5"/>
    <w:rsid w:val="006D5ECE"/>
    <w:rsid w:val="007227E6"/>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579BE"/>
    <w:rsid w:val="00A8770B"/>
    <w:rsid w:val="00A944E8"/>
    <w:rsid w:val="00AA42FA"/>
    <w:rsid w:val="00B046A6"/>
    <w:rsid w:val="00B21E94"/>
    <w:rsid w:val="00B6162C"/>
    <w:rsid w:val="00BA0F2F"/>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72365"/>
    <w:rsid w:val="00EF7E8D"/>
    <w:rsid w:val="00F2274C"/>
    <w:rsid w:val="00F273F2"/>
    <w:rsid w:val="00F66495"/>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ED0-07EF-4A56-96D0-6C69F696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9777</Words>
  <Characters>74394</Characters>
  <Application>Microsoft Office Word</Application>
  <DocSecurity>0</DocSecurity>
  <Lines>619</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2022-03-03T09:24:00Z</dcterms:created>
  <dcterms:modified xsi:type="dcterms:W3CDTF">2022-03-04T08:32:00Z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