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1C319776"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F05242">
              <w:rPr>
                <w:lang w:val="en-US"/>
              </w:rPr>
              <w:t>2</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CC0B89">
              <w:rPr>
                <w:sz w:val="32"/>
                <w:lang w:val="en-US"/>
              </w:rPr>
              <w:t>0</w:t>
            </w:r>
            <w:r w:rsidR="00F05242">
              <w:rPr>
                <w:sz w:val="32"/>
                <w:lang w:val="en-US"/>
              </w:rPr>
              <w:t>9</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FD3B82">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5pt">
                  <v:imagedata r:id="rId9" o:title="5G-logo_175px"/>
                </v:shape>
              </w:pict>
            </w:r>
          </w:p>
        </w:tc>
        <w:tc>
          <w:tcPr>
            <w:tcW w:w="5540" w:type="dxa"/>
            <w:shd w:val="clear" w:color="auto" w:fill="auto"/>
          </w:tcPr>
          <w:p w14:paraId="28DE34FE" w14:textId="77777777" w:rsidR="00D57972" w:rsidRDefault="009B7782" w:rsidP="00133525">
            <w:pPr>
              <w:jc w:val="right"/>
            </w:pPr>
            <w:bookmarkStart w:id="2" w:name="logos"/>
            <w:r>
              <w:pict w14:anchorId="528A1503">
                <v:shape id="_x0000_i1026" type="#_x0000_t75" style="width:126.95pt;height:75.3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EF196B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76A17">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026D764C" w14:textId="6D79863E" w:rsidR="00FD3B82" w:rsidRPr="009B7782" w:rsidRDefault="00296A30">
      <w:pPr>
        <w:pStyle w:val="TOC1"/>
        <w:rPr>
          <w:rFonts w:ascii="Calibri" w:eastAsia="DengXian" w:hAnsi="Calibri"/>
          <w:szCs w:val="22"/>
          <w:lang w:eastAsia="en-GB"/>
        </w:rPr>
      </w:pPr>
      <w:r>
        <w:fldChar w:fldCharType="begin" w:fldLock="1"/>
      </w:r>
      <w:r>
        <w:instrText xml:space="preserve"> TOC \o "1-9" </w:instrText>
      </w:r>
      <w:r>
        <w:fldChar w:fldCharType="separate"/>
      </w:r>
      <w:r w:rsidR="00FD3B82">
        <w:t>Foreword</w:t>
      </w:r>
      <w:r w:rsidR="00FD3B82">
        <w:tab/>
      </w:r>
      <w:r w:rsidR="00FD3B82">
        <w:fldChar w:fldCharType="begin" w:fldLock="1"/>
      </w:r>
      <w:r w:rsidR="00FD3B82">
        <w:instrText xml:space="preserve"> PAGEREF _Toc82716275 \h </w:instrText>
      </w:r>
      <w:r w:rsidR="00FD3B82">
        <w:fldChar w:fldCharType="separate"/>
      </w:r>
      <w:r w:rsidR="00FD3B82">
        <w:t>7</w:t>
      </w:r>
      <w:r w:rsidR="00FD3B82">
        <w:fldChar w:fldCharType="end"/>
      </w:r>
    </w:p>
    <w:p w14:paraId="3C5FEDF8" w14:textId="1C2C6C32" w:rsidR="00FD3B82" w:rsidRPr="009B7782" w:rsidRDefault="00FD3B82">
      <w:pPr>
        <w:pStyle w:val="TOC1"/>
        <w:rPr>
          <w:rFonts w:ascii="Calibri" w:eastAsia="DengXian" w:hAnsi="Calibri"/>
          <w:szCs w:val="22"/>
          <w:lang w:eastAsia="en-GB"/>
        </w:rPr>
      </w:pPr>
      <w:r>
        <w:t>1</w:t>
      </w:r>
      <w:r w:rsidRPr="009B7782">
        <w:rPr>
          <w:rFonts w:ascii="Calibri" w:eastAsia="DengXian" w:hAnsi="Calibri"/>
          <w:szCs w:val="22"/>
          <w:lang w:eastAsia="en-GB"/>
        </w:rPr>
        <w:tab/>
      </w:r>
      <w:r>
        <w:t>Scope</w:t>
      </w:r>
      <w:r>
        <w:tab/>
      </w:r>
      <w:r>
        <w:fldChar w:fldCharType="begin" w:fldLock="1"/>
      </w:r>
      <w:r>
        <w:instrText xml:space="preserve"> PAGEREF _Toc82716276 \h </w:instrText>
      </w:r>
      <w:r>
        <w:fldChar w:fldCharType="separate"/>
      </w:r>
      <w:r>
        <w:t>8</w:t>
      </w:r>
      <w:r>
        <w:fldChar w:fldCharType="end"/>
      </w:r>
    </w:p>
    <w:p w14:paraId="47390AF4" w14:textId="369A035F" w:rsidR="00FD3B82" w:rsidRPr="009B7782" w:rsidRDefault="00FD3B82">
      <w:pPr>
        <w:pStyle w:val="TOC1"/>
        <w:rPr>
          <w:rFonts w:ascii="Calibri" w:eastAsia="DengXian" w:hAnsi="Calibri"/>
          <w:szCs w:val="22"/>
          <w:lang w:eastAsia="en-GB"/>
        </w:rPr>
      </w:pPr>
      <w:r>
        <w:t>2</w:t>
      </w:r>
      <w:r w:rsidRPr="009B7782">
        <w:rPr>
          <w:rFonts w:ascii="Calibri" w:eastAsia="DengXian" w:hAnsi="Calibri"/>
          <w:szCs w:val="22"/>
          <w:lang w:eastAsia="en-GB"/>
        </w:rPr>
        <w:tab/>
      </w:r>
      <w:r>
        <w:t>References</w:t>
      </w:r>
      <w:r>
        <w:tab/>
      </w:r>
      <w:r>
        <w:fldChar w:fldCharType="begin" w:fldLock="1"/>
      </w:r>
      <w:r>
        <w:instrText xml:space="preserve"> PAGEREF _Toc82716277 \h </w:instrText>
      </w:r>
      <w:r>
        <w:fldChar w:fldCharType="separate"/>
      </w:r>
      <w:r>
        <w:t>8</w:t>
      </w:r>
      <w:r>
        <w:fldChar w:fldCharType="end"/>
      </w:r>
    </w:p>
    <w:p w14:paraId="72660489" w14:textId="69960EF7" w:rsidR="00FD3B82" w:rsidRPr="009B7782" w:rsidRDefault="00FD3B82">
      <w:pPr>
        <w:pStyle w:val="TOC1"/>
        <w:rPr>
          <w:rFonts w:ascii="Calibri" w:eastAsia="DengXian" w:hAnsi="Calibri"/>
          <w:szCs w:val="22"/>
          <w:lang w:eastAsia="en-GB"/>
        </w:rPr>
      </w:pPr>
      <w:r>
        <w:t>3</w:t>
      </w:r>
      <w:r w:rsidRPr="009B7782">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_Toc82716278 \h </w:instrText>
      </w:r>
      <w:r>
        <w:fldChar w:fldCharType="separate"/>
      </w:r>
      <w:r>
        <w:t>9</w:t>
      </w:r>
      <w:r>
        <w:fldChar w:fldCharType="end"/>
      </w:r>
    </w:p>
    <w:p w14:paraId="4EC8EA10" w14:textId="63A415A6" w:rsidR="00FD3B82" w:rsidRPr="009B7782" w:rsidRDefault="00FD3B82">
      <w:pPr>
        <w:pStyle w:val="TOC2"/>
        <w:rPr>
          <w:rFonts w:ascii="Calibri" w:eastAsia="DengXian" w:hAnsi="Calibri"/>
          <w:sz w:val="22"/>
          <w:szCs w:val="22"/>
          <w:lang w:eastAsia="en-GB"/>
        </w:rPr>
      </w:pPr>
      <w:r>
        <w:t>3.1</w:t>
      </w:r>
      <w:r w:rsidRPr="009B7782">
        <w:rPr>
          <w:rFonts w:ascii="Calibri" w:eastAsia="DengXian" w:hAnsi="Calibri"/>
          <w:sz w:val="22"/>
          <w:szCs w:val="22"/>
          <w:lang w:eastAsia="en-GB"/>
        </w:rPr>
        <w:tab/>
      </w:r>
      <w:r>
        <w:t>Definitions</w:t>
      </w:r>
      <w:r>
        <w:tab/>
      </w:r>
      <w:r>
        <w:fldChar w:fldCharType="begin" w:fldLock="1"/>
      </w:r>
      <w:r>
        <w:instrText xml:space="preserve"> PAGEREF _Toc82716279 \h </w:instrText>
      </w:r>
      <w:r>
        <w:fldChar w:fldCharType="separate"/>
      </w:r>
      <w:r>
        <w:t>9</w:t>
      </w:r>
      <w:r>
        <w:fldChar w:fldCharType="end"/>
      </w:r>
    </w:p>
    <w:p w14:paraId="0CC8500B" w14:textId="3DDBD697" w:rsidR="00FD3B82" w:rsidRPr="009B7782" w:rsidRDefault="00FD3B82">
      <w:pPr>
        <w:pStyle w:val="TOC2"/>
        <w:rPr>
          <w:rFonts w:ascii="Calibri" w:eastAsia="DengXian" w:hAnsi="Calibri"/>
          <w:sz w:val="22"/>
          <w:szCs w:val="22"/>
          <w:lang w:eastAsia="en-GB"/>
        </w:rPr>
      </w:pPr>
      <w:r>
        <w:t>3.2</w:t>
      </w:r>
      <w:r w:rsidRPr="009B7782">
        <w:rPr>
          <w:rFonts w:ascii="Calibri" w:eastAsia="DengXian" w:hAnsi="Calibri"/>
          <w:sz w:val="22"/>
          <w:szCs w:val="22"/>
          <w:lang w:eastAsia="en-GB"/>
        </w:rPr>
        <w:tab/>
      </w:r>
      <w:r>
        <w:t>Abbreviations</w:t>
      </w:r>
      <w:r>
        <w:tab/>
      </w:r>
      <w:r>
        <w:fldChar w:fldCharType="begin" w:fldLock="1"/>
      </w:r>
      <w:r>
        <w:instrText xml:space="preserve"> PAGEREF _Toc82716280 \h </w:instrText>
      </w:r>
      <w:r>
        <w:fldChar w:fldCharType="separate"/>
      </w:r>
      <w:r>
        <w:t>9</w:t>
      </w:r>
      <w:r>
        <w:fldChar w:fldCharType="end"/>
      </w:r>
    </w:p>
    <w:p w14:paraId="7BB35C82" w14:textId="4715D8DE" w:rsidR="00FD3B82" w:rsidRPr="009B7782" w:rsidRDefault="00FD3B82">
      <w:pPr>
        <w:pStyle w:val="TOC1"/>
        <w:rPr>
          <w:rFonts w:ascii="Calibri" w:eastAsia="DengXian" w:hAnsi="Calibri"/>
          <w:szCs w:val="22"/>
          <w:lang w:eastAsia="en-GB"/>
        </w:rPr>
      </w:pPr>
      <w:r>
        <w:t>4</w:t>
      </w:r>
      <w:r w:rsidRPr="009B7782">
        <w:rPr>
          <w:rFonts w:ascii="Calibri" w:eastAsia="DengXian" w:hAnsi="Calibri"/>
          <w:szCs w:val="22"/>
          <w:lang w:eastAsia="en-GB"/>
        </w:rPr>
        <w:tab/>
      </w:r>
      <w:r>
        <w:t>Overview</w:t>
      </w:r>
      <w:r>
        <w:tab/>
      </w:r>
      <w:r>
        <w:fldChar w:fldCharType="begin" w:fldLock="1"/>
      </w:r>
      <w:r>
        <w:instrText xml:space="preserve"> PAGEREF _Toc82716281 \h </w:instrText>
      </w:r>
      <w:r>
        <w:fldChar w:fldCharType="separate"/>
      </w:r>
      <w:r>
        <w:t>9</w:t>
      </w:r>
      <w:r>
        <w:fldChar w:fldCharType="end"/>
      </w:r>
    </w:p>
    <w:p w14:paraId="2AF0CF01" w14:textId="0CFFB828" w:rsidR="00FD3B82" w:rsidRPr="009B7782" w:rsidRDefault="00FD3B82">
      <w:pPr>
        <w:pStyle w:val="TOC1"/>
        <w:rPr>
          <w:rFonts w:ascii="Calibri" w:eastAsia="DengXian" w:hAnsi="Calibri"/>
          <w:szCs w:val="22"/>
          <w:lang w:eastAsia="en-GB"/>
        </w:rPr>
      </w:pPr>
      <w:r>
        <w:t>5</w:t>
      </w:r>
      <w:r w:rsidRPr="009B7782">
        <w:rPr>
          <w:rFonts w:ascii="Calibri" w:eastAsia="DengXian" w:hAnsi="Calibri"/>
          <w:szCs w:val="22"/>
          <w:lang w:eastAsia="en-GB"/>
        </w:rPr>
        <w:tab/>
      </w:r>
      <w:r>
        <w:t>Services Offered by the LMF</w:t>
      </w:r>
      <w:r>
        <w:tab/>
      </w:r>
      <w:r>
        <w:fldChar w:fldCharType="begin" w:fldLock="1"/>
      </w:r>
      <w:r>
        <w:instrText xml:space="preserve"> PAGEREF _Toc82716282 \h </w:instrText>
      </w:r>
      <w:r>
        <w:fldChar w:fldCharType="separate"/>
      </w:r>
      <w:r>
        <w:t>10</w:t>
      </w:r>
      <w:r>
        <w:fldChar w:fldCharType="end"/>
      </w:r>
    </w:p>
    <w:p w14:paraId="734222DD" w14:textId="4234C1E8" w:rsidR="00FD3B82" w:rsidRPr="009B7782" w:rsidRDefault="00FD3B82">
      <w:pPr>
        <w:pStyle w:val="TOC2"/>
        <w:rPr>
          <w:rFonts w:ascii="Calibri" w:eastAsia="DengXian" w:hAnsi="Calibri"/>
          <w:sz w:val="22"/>
          <w:szCs w:val="22"/>
          <w:lang w:eastAsia="en-GB"/>
        </w:rPr>
      </w:pPr>
      <w:r w:rsidRPr="0055358B">
        <w:rPr>
          <w:lang w:val="en-US"/>
        </w:rPr>
        <w:t>5.1</w:t>
      </w:r>
      <w:r w:rsidRPr="009B7782">
        <w:rPr>
          <w:rFonts w:ascii="Calibri" w:eastAsia="DengXian" w:hAnsi="Calibri"/>
          <w:sz w:val="22"/>
          <w:szCs w:val="22"/>
          <w:lang w:eastAsia="en-GB"/>
        </w:rPr>
        <w:tab/>
      </w:r>
      <w:r w:rsidRPr="0055358B">
        <w:rPr>
          <w:lang w:val="en-US"/>
        </w:rPr>
        <w:t>Introduction</w:t>
      </w:r>
      <w:r>
        <w:tab/>
      </w:r>
      <w:r>
        <w:fldChar w:fldCharType="begin" w:fldLock="1"/>
      </w:r>
      <w:r>
        <w:instrText xml:space="preserve"> PAGEREF _Toc82716283 \h </w:instrText>
      </w:r>
      <w:r>
        <w:fldChar w:fldCharType="separate"/>
      </w:r>
      <w:r>
        <w:t>10</w:t>
      </w:r>
      <w:r>
        <w:fldChar w:fldCharType="end"/>
      </w:r>
    </w:p>
    <w:p w14:paraId="4B407FC1" w14:textId="6165158C" w:rsidR="00FD3B82" w:rsidRPr="009B7782" w:rsidRDefault="00FD3B82">
      <w:pPr>
        <w:pStyle w:val="TOC2"/>
        <w:rPr>
          <w:rFonts w:ascii="Calibri" w:eastAsia="DengXian" w:hAnsi="Calibri"/>
          <w:sz w:val="22"/>
          <w:szCs w:val="22"/>
          <w:lang w:eastAsia="en-GB"/>
        </w:rPr>
      </w:pPr>
      <w:r>
        <w:t>5.2</w:t>
      </w:r>
      <w:r w:rsidRPr="009B7782">
        <w:rPr>
          <w:rFonts w:ascii="Calibri" w:eastAsia="DengXian" w:hAnsi="Calibri"/>
          <w:sz w:val="22"/>
          <w:szCs w:val="22"/>
          <w:lang w:eastAsia="en-GB"/>
        </w:rPr>
        <w:tab/>
      </w:r>
      <w:r>
        <w:t>Nlmf_Location Service</w:t>
      </w:r>
      <w:r>
        <w:tab/>
      </w:r>
      <w:r>
        <w:fldChar w:fldCharType="begin" w:fldLock="1"/>
      </w:r>
      <w:r>
        <w:instrText xml:space="preserve"> PAGEREF _Toc82716284 \h </w:instrText>
      </w:r>
      <w:r>
        <w:fldChar w:fldCharType="separate"/>
      </w:r>
      <w:r>
        <w:t>10</w:t>
      </w:r>
      <w:r>
        <w:fldChar w:fldCharType="end"/>
      </w:r>
    </w:p>
    <w:p w14:paraId="0471F88B" w14:textId="3E7AC506" w:rsidR="00FD3B82" w:rsidRPr="009B7782" w:rsidRDefault="00FD3B82">
      <w:pPr>
        <w:pStyle w:val="TOC3"/>
        <w:rPr>
          <w:rFonts w:ascii="Calibri" w:eastAsia="DengXian" w:hAnsi="Calibri"/>
          <w:sz w:val="22"/>
          <w:szCs w:val="22"/>
          <w:lang w:eastAsia="en-GB"/>
        </w:rPr>
      </w:pPr>
      <w:r>
        <w:t>5.2.1</w:t>
      </w:r>
      <w:r w:rsidRPr="009B7782">
        <w:rPr>
          <w:rFonts w:ascii="Calibri" w:eastAsia="DengXian" w:hAnsi="Calibri"/>
          <w:sz w:val="22"/>
          <w:szCs w:val="22"/>
          <w:lang w:eastAsia="en-GB"/>
        </w:rPr>
        <w:tab/>
      </w:r>
      <w:r>
        <w:t>Service Description</w:t>
      </w:r>
      <w:r>
        <w:tab/>
      </w:r>
      <w:r>
        <w:fldChar w:fldCharType="begin" w:fldLock="1"/>
      </w:r>
      <w:r>
        <w:instrText xml:space="preserve"> PAGEREF _Toc82716285 \h </w:instrText>
      </w:r>
      <w:r>
        <w:fldChar w:fldCharType="separate"/>
      </w:r>
      <w:r>
        <w:t>10</w:t>
      </w:r>
      <w:r>
        <w:fldChar w:fldCharType="end"/>
      </w:r>
    </w:p>
    <w:p w14:paraId="23588F6A" w14:textId="7D6F0A95" w:rsidR="00FD3B82" w:rsidRPr="009B7782" w:rsidRDefault="00FD3B82">
      <w:pPr>
        <w:pStyle w:val="TOC3"/>
        <w:rPr>
          <w:rFonts w:ascii="Calibri" w:eastAsia="DengXian" w:hAnsi="Calibri"/>
          <w:sz w:val="22"/>
          <w:szCs w:val="22"/>
          <w:lang w:eastAsia="en-GB"/>
        </w:rPr>
      </w:pPr>
      <w:r>
        <w:t>5.2.2</w:t>
      </w:r>
      <w:r w:rsidRPr="009B7782">
        <w:rPr>
          <w:rFonts w:ascii="Calibri" w:eastAsia="DengXian" w:hAnsi="Calibri"/>
          <w:sz w:val="22"/>
          <w:szCs w:val="22"/>
          <w:lang w:eastAsia="en-GB"/>
        </w:rPr>
        <w:tab/>
      </w:r>
      <w:r>
        <w:t>Service Operations</w:t>
      </w:r>
      <w:r>
        <w:tab/>
      </w:r>
      <w:r>
        <w:fldChar w:fldCharType="begin" w:fldLock="1"/>
      </w:r>
      <w:r>
        <w:instrText xml:space="preserve"> PAGEREF _Toc82716286 \h </w:instrText>
      </w:r>
      <w:r>
        <w:fldChar w:fldCharType="separate"/>
      </w:r>
      <w:r>
        <w:t>10</w:t>
      </w:r>
      <w:r>
        <w:fldChar w:fldCharType="end"/>
      </w:r>
    </w:p>
    <w:p w14:paraId="1782A1B6" w14:textId="1A21C06B" w:rsidR="00FD3B82" w:rsidRPr="009B7782" w:rsidRDefault="00FD3B82">
      <w:pPr>
        <w:pStyle w:val="TOC4"/>
        <w:rPr>
          <w:rFonts w:ascii="Calibri" w:eastAsia="DengXian" w:hAnsi="Calibri"/>
          <w:sz w:val="22"/>
          <w:szCs w:val="22"/>
          <w:lang w:eastAsia="en-GB"/>
        </w:rPr>
      </w:pPr>
      <w:r>
        <w:t>5.2.2.1</w:t>
      </w:r>
      <w:r w:rsidRPr="009B7782">
        <w:rPr>
          <w:rFonts w:ascii="Calibri" w:eastAsia="DengXian" w:hAnsi="Calibri"/>
          <w:sz w:val="22"/>
          <w:szCs w:val="22"/>
          <w:lang w:eastAsia="en-GB"/>
        </w:rPr>
        <w:tab/>
      </w:r>
      <w:r>
        <w:t>Introduction</w:t>
      </w:r>
      <w:r>
        <w:tab/>
      </w:r>
      <w:r>
        <w:fldChar w:fldCharType="begin" w:fldLock="1"/>
      </w:r>
      <w:r>
        <w:instrText xml:space="preserve"> PAGEREF _Toc82716287 \h </w:instrText>
      </w:r>
      <w:r>
        <w:fldChar w:fldCharType="separate"/>
      </w:r>
      <w:r>
        <w:t>10</w:t>
      </w:r>
      <w:r>
        <w:fldChar w:fldCharType="end"/>
      </w:r>
    </w:p>
    <w:p w14:paraId="0982928B" w14:textId="24DB6869" w:rsidR="00FD3B82" w:rsidRPr="009B7782" w:rsidRDefault="00FD3B82">
      <w:pPr>
        <w:pStyle w:val="TOC4"/>
        <w:rPr>
          <w:rFonts w:ascii="Calibri" w:eastAsia="DengXian" w:hAnsi="Calibri"/>
          <w:sz w:val="22"/>
          <w:szCs w:val="22"/>
          <w:lang w:eastAsia="en-GB"/>
        </w:rPr>
      </w:pPr>
      <w:r>
        <w:t>5.2.2.2</w:t>
      </w:r>
      <w:r w:rsidRPr="009B7782">
        <w:rPr>
          <w:rFonts w:ascii="Calibri" w:eastAsia="DengXian" w:hAnsi="Calibri"/>
          <w:sz w:val="22"/>
          <w:szCs w:val="22"/>
          <w:lang w:eastAsia="en-GB"/>
        </w:rPr>
        <w:tab/>
      </w:r>
      <w:r>
        <w:t>DetermineLocation</w:t>
      </w:r>
      <w:r>
        <w:tab/>
      </w:r>
      <w:r>
        <w:fldChar w:fldCharType="begin" w:fldLock="1"/>
      </w:r>
      <w:r>
        <w:instrText xml:space="preserve"> PAGEREF _Toc82716288 \h </w:instrText>
      </w:r>
      <w:r>
        <w:fldChar w:fldCharType="separate"/>
      </w:r>
      <w:r>
        <w:t>11</w:t>
      </w:r>
      <w:r>
        <w:fldChar w:fldCharType="end"/>
      </w:r>
    </w:p>
    <w:p w14:paraId="713CA6A6" w14:textId="35ABDDF6" w:rsidR="00FD3B82" w:rsidRPr="009B7782" w:rsidRDefault="00FD3B82">
      <w:pPr>
        <w:pStyle w:val="TOC5"/>
        <w:rPr>
          <w:rFonts w:ascii="Calibri" w:eastAsia="DengXian" w:hAnsi="Calibri"/>
          <w:sz w:val="22"/>
          <w:szCs w:val="22"/>
          <w:lang w:eastAsia="en-GB"/>
        </w:rPr>
      </w:pPr>
      <w:r>
        <w:t>5.2.2.2.1</w:t>
      </w:r>
      <w:r w:rsidRPr="009B7782">
        <w:rPr>
          <w:rFonts w:ascii="Calibri" w:eastAsia="DengXian" w:hAnsi="Calibri"/>
          <w:sz w:val="22"/>
          <w:szCs w:val="22"/>
          <w:lang w:eastAsia="en-GB"/>
        </w:rPr>
        <w:tab/>
      </w:r>
      <w:r>
        <w:t>General</w:t>
      </w:r>
      <w:r>
        <w:tab/>
      </w:r>
      <w:r>
        <w:fldChar w:fldCharType="begin" w:fldLock="1"/>
      </w:r>
      <w:r>
        <w:instrText xml:space="preserve"> PAGEREF _Toc82716289 \h </w:instrText>
      </w:r>
      <w:r>
        <w:fldChar w:fldCharType="separate"/>
      </w:r>
      <w:r>
        <w:t>11</w:t>
      </w:r>
      <w:r>
        <w:fldChar w:fldCharType="end"/>
      </w:r>
    </w:p>
    <w:p w14:paraId="3ED22B6F" w14:textId="7646AD9B" w:rsidR="00FD3B82" w:rsidRPr="009B7782" w:rsidRDefault="00FD3B82">
      <w:pPr>
        <w:pStyle w:val="TOC5"/>
        <w:rPr>
          <w:rFonts w:ascii="Calibri" w:eastAsia="DengXian" w:hAnsi="Calibri"/>
          <w:sz w:val="22"/>
          <w:szCs w:val="22"/>
          <w:lang w:eastAsia="en-GB"/>
        </w:rPr>
      </w:pPr>
      <w:r>
        <w:t>5.2.2.2.2</w:t>
      </w:r>
      <w:r w:rsidRPr="009B7782">
        <w:rPr>
          <w:rFonts w:ascii="Calibri" w:eastAsia="DengXian" w:hAnsi="Calibri"/>
          <w:sz w:val="22"/>
          <w:szCs w:val="22"/>
          <w:lang w:eastAsia="en-GB"/>
        </w:rPr>
        <w:tab/>
      </w:r>
      <w:r>
        <w:t>Retrieve UE Location</w:t>
      </w:r>
      <w:r>
        <w:tab/>
      </w:r>
      <w:r>
        <w:fldChar w:fldCharType="begin" w:fldLock="1"/>
      </w:r>
      <w:r>
        <w:instrText xml:space="preserve"> PAGEREF _Toc82716290 \h </w:instrText>
      </w:r>
      <w:r>
        <w:fldChar w:fldCharType="separate"/>
      </w:r>
      <w:r>
        <w:t>11</w:t>
      </w:r>
      <w:r>
        <w:fldChar w:fldCharType="end"/>
      </w:r>
    </w:p>
    <w:p w14:paraId="1FD9285A" w14:textId="63ED6F4F" w:rsidR="00FD3B82" w:rsidRPr="009B7782" w:rsidRDefault="00FD3B82">
      <w:pPr>
        <w:pStyle w:val="TOC5"/>
        <w:rPr>
          <w:rFonts w:ascii="Calibri" w:eastAsia="DengXian" w:hAnsi="Calibri"/>
          <w:sz w:val="22"/>
          <w:szCs w:val="22"/>
          <w:lang w:eastAsia="en-GB"/>
        </w:rPr>
      </w:pPr>
      <w:r>
        <w:t>5.2.2.2.3</w:t>
      </w:r>
      <w:r w:rsidRPr="009B7782">
        <w:rPr>
          <w:rFonts w:ascii="Calibri" w:eastAsia="DengXian" w:hAnsi="Calibri"/>
          <w:sz w:val="22"/>
          <w:szCs w:val="22"/>
          <w:lang w:eastAsia="en-GB"/>
        </w:rPr>
        <w:tab/>
      </w:r>
      <w:r>
        <w:t>Retrieve UE Location for 5G-MO-LR</w:t>
      </w:r>
      <w:r>
        <w:tab/>
      </w:r>
      <w:r>
        <w:fldChar w:fldCharType="begin" w:fldLock="1"/>
      </w:r>
      <w:r>
        <w:instrText xml:space="preserve"> PAGEREF _Toc82716291 \h </w:instrText>
      </w:r>
      <w:r>
        <w:fldChar w:fldCharType="separate"/>
      </w:r>
      <w:r>
        <w:t>12</w:t>
      </w:r>
      <w:r>
        <w:fldChar w:fldCharType="end"/>
      </w:r>
    </w:p>
    <w:p w14:paraId="68EDD52B" w14:textId="1EAE2CDD" w:rsidR="00FD3B82" w:rsidRPr="009B7782" w:rsidRDefault="00FD3B82">
      <w:pPr>
        <w:pStyle w:val="TOC4"/>
        <w:rPr>
          <w:rFonts w:ascii="Calibri" w:eastAsia="DengXian" w:hAnsi="Calibri"/>
          <w:sz w:val="22"/>
          <w:szCs w:val="22"/>
          <w:lang w:eastAsia="en-GB"/>
        </w:rPr>
      </w:pPr>
      <w:r>
        <w:t>5.2.2.3</w:t>
      </w:r>
      <w:r w:rsidRPr="009B7782">
        <w:rPr>
          <w:rFonts w:ascii="Calibri" w:eastAsia="DengXian" w:hAnsi="Calibri"/>
          <w:sz w:val="22"/>
          <w:szCs w:val="22"/>
          <w:lang w:eastAsia="en-GB"/>
        </w:rPr>
        <w:tab/>
      </w:r>
      <w:r>
        <w:t>EventNotify</w:t>
      </w:r>
      <w:r>
        <w:tab/>
      </w:r>
      <w:r>
        <w:fldChar w:fldCharType="begin" w:fldLock="1"/>
      </w:r>
      <w:r>
        <w:instrText xml:space="preserve"> PAGEREF _Toc82716292 \h </w:instrText>
      </w:r>
      <w:r>
        <w:fldChar w:fldCharType="separate"/>
      </w:r>
      <w:r>
        <w:t>12</w:t>
      </w:r>
      <w:r>
        <w:fldChar w:fldCharType="end"/>
      </w:r>
    </w:p>
    <w:p w14:paraId="0717AF9C" w14:textId="10B5360F" w:rsidR="00FD3B82" w:rsidRPr="009B7782" w:rsidRDefault="00FD3B82">
      <w:pPr>
        <w:pStyle w:val="TOC5"/>
        <w:rPr>
          <w:rFonts w:ascii="Calibri" w:eastAsia="DengXian" w:hAnsi="Calibri"/>
          <w:sz w:val="22"/>
          <w:szCs w:val="22"/>
          <w:lang w:eastAsia="en-GB"/>
        </w:rPr>
      </w:pPr>
      <w:r>
        <w:t>5.2.2.3.1</w:t>
      </w:r>
      <w:r w:rsidRPr="009B7782">
        <w:rPr>
          <w:rFonts w:ascii="Calibri" w:eastAsia="DengXian" w:hAnsi="Calibri"/>
          <w:sz w:val="22"/>
          <w:szCs w:val="22"/>
          <w:lang w:eastAsia="en-GB"/>
        </w:rPr>
        <w:tab/>
      </w:r>
      <w:r>
        <w:t>General</w:t>
      </w:r>
      <w:r>
        <w:tab/>
      </w:r>
      <w:r>
        <w:fldChar w:fldCharType="begin" w:fldLock="1"/>
      </w:r>
      <w:r>
        <w:instrText xml:space="preserve"> PAGEREF _Toc82716293 \h </w:instrText>
      </w:r>
      <w:r>
        <w:fldChar w:fldCharType="separate"/>
      </w:r>
      <w:r>
        <w:t>12</w:t>
      </w:r>
      <w:r>
        <w:fldChar w:fldCharType="end"/>
      </w:r>
    </w:p>
    <w:p w14:paraId="32B8B71C" w14:textId="4187AF4F" w:rsidR="00FD3B82" w:rsidRPr="009B7782" w:rsidRDefault="00FD3B82">
      <w:pPr>
        <w:pStyle w:val="TOC5"/>
        <w:rPr>
          <w:rFonts w:ascii="Calibri" w:eastAsia="DengXian" w:hAnsi="Calibri"/>
          <w:sz w:val="22"/>
          <w:szCs w:val="22"/>
          <w:lang w:eastAsia="en-GB"/>
        </w:rPr>
      </w:pPr>
      <w:r>
        <w:t>5.2.2.3.2</w:t>
      </w:r>
      <w:r w:rsidRPr="009B7782">
        <w:rPr>
          <w:rFonts w:ascii="Calibri" w:eastAsia="DengXian" w:hAnsi="Calibri"/>
          <w:sz w:val="22"/>
          <w:szCs w:val="22"/>
          <w:lang w:eastAsia="en-GB"/>
        </w:rPr>
        <w:tab/>
      </w:r>
      <w:r>
        <w:t>Periodic or Triggered Event Notification</w:t>
      </w:r>
      <w:r>
        <w:tab/>
      </w:r>
      <w:r>
        <w:fldChar w:fldCharType="begin" w:fldLock="1"/>
      </w:r>
      <w:r>
        <w:instrText xml:space="preserve"> PAGEREF _Toc82716294 \h </w:instrText>
      </w:r>
      <w:r>
        <w:fldChar w:fldCharType="separate"/>
      </w:r>
      <w:r>
        <w:t>12</w:t>
      </w:r>
      <w:r>
        <w:fldChar w:fldCharType="end"/>
      </w:r>
    </w:p>
    <w:p w14:paraId="735572ED" w14:textId="32E9A5E7" w:rsidR="00FD3B82" w:rsidRPr="009B7782" w:rsidRDefault="00FD3B82">
      <w:pPr>
        <w:pStyle w:val="TOC4"/>
        <w:rPr>
          <w:rFonts w:ascii="Calibri" w:eastAsia="DengXian" w:hAnsi="Calibri"/>
          <w:sz w:val="22"/>
          <w:szCs w:val="22"/>
          <w:lang w:eastAsia="en-GB"/>
        </w:rPr>
      </w:pPr>
      <w:r>
        <w:t>5.2.2.4</w:t>
      </w:r>
      <w:r w:rsidRPr="009B7782">
        <w:rPr>
          <w:rFonts w:ascii="Calibri" w:eastAsia="DengXian" w:hAnsi="Calibri"/>
          <w:sz w:val="22"/>
          <w:szCs w:val="22"/>
          <w:lang w:eastAsia="en-GB"/>
        </w:rPr>
        <w:tab/>
      </w:r>
      <w:r>
        <w:t>CancelLocation</w:t>
      </w:r>
      <w:r>
        <w:tab/>
      </w:r>
      <w:r>
        <w:fldChar w:fldCharType="begin" w:fldLock="1"/>
      </w:r>
      <w:r>
        <w:instrText xml:space="preserve"> PAGEREF _Toc82716295 \h </w:instrText>
      </w:r>
      <w:r>
        <w:fldChar w:fldCharType="separate"/>
      </w:r>
      <w:r>
        <w:t>13</w:t>
      </w:r>
      <w:r>
        <w:fldChar w:fldCharType="end"/>
      </w:r>
    </w:p>
    <w:p w14:paraId="3026F26C" w14:textId="386D1082" w:rsidR="00FD3B82" w:rsidRPr="009B7782" w:rsidRDefault="00FD3B82">
      <w:pPr>
        <w:pStyle w:val="TOC5"/>
        <w:rPr>
          <w:rFonts w:ascii="Calibri" w:eastAsia="DengXian" w:hAnsi="Calibri"/>
          <w:sz w:val="22"/>
          <w:szCs w:val="22"/>
          <w:lang w:eastAsia="en-GB"/>
        </w:rPr>
      </w:pPr>
      <w:r>
        <w:t>5.2.2.4.1</w:t>
      </w:r>
      <w:r w:rsidRPr="009B7782">
        <w:rPr>
          <w:rFonts w:ascii="Calibri" w:eastAsia="DengXian" w:hAnsi="Calibri"/>
          <w:sz w:val="22"/>
          <w:szCs w:val="22"/>
          <w:lang w:eastAsia="en-GB"/>
        </w:rPr>
        <w:tab/>
      </w:r>
      <w:r>
        <w:t>General</w:t>
      </w:r>
      <w:r>
        <w:tab/>
      </w:r>
      <w:r>
        <w:fldChar w:fldCharType="begin" w:fldLock="1"/>
      </w:r>
      <w:r>
        <w:instrText xml:space="preserve"> PAGEREF _Toc82716296 \h </w:instrText>
      </w:r>
      <w:r>
        <w:fldChar w:fldCharType="separate"/>
      </w:r>
      <w:r>
        <w:t>13</w:t>
      </w:r>
      <w:r>
        <w:fldChar w:fldCharType="end"/>
      </w:r>
    </w:p>
    <w:p w14:paraId="612EEAAE" w14:textId="2F3245BB" w:rsidR="00FD3B82" w:rsidRPr="009B7782" w:rsidRDefault="00FD3B82">
      <w:pPr>
        <w:pStyle w:val="TOC5"/>
        <w:rPr>
          <w:rFonts w:ascii="Calibri" w:eastAsia="DengXian" w:hAnsi="Calibri"/>
          <w:sz w:val="22"/>
          <w:szCs w:val="22"/>
          <w:lang w:eastAsia="en-GB"/>
        </w:rPr>
      </w:pPr>
      <w:r>
        <w:t>5.2.2.4.2</w:t>
      </w:r>
      <w:r w:rsidRPr="009B7782">
        <w:rPr>
          <w:rFonts w:ascii="Calibri" w:eastAsia="DengXian" w:hAnsi="Calibri"/>
          <w:sz w:val="22"/>
          <w:szCs w:val="22"/>
          <w:lang w:eastAsia="en-GB"/>
        </w:rPr>
        <w:tab/>
      </w:r>
      <w:r>
        <w:t>Cancel Periodic or Triggered Location</w:t>
      </w:r>
      <w:r>
        <w:tab/>
      </w:r>
      <w:r>
        <w:fldChar w:fldCharType="begin" w:fldLock="1"/>
      </w:r>
      <w:r>
        <w:instrText xml:space="preserve"> PAGEREF _Toc82716297 \h </w:instrText>
      </w:r>
      <w:r>
        <w:fldChar w:fldCharType="separate"/>
      </w:r>
      <w:r>
        <w:t>13</w:t>
      </w:r>
      <w:r>
        <w:fldChar w:fldCharType="end"/>
      </w:r>
    </w:p>
    <w:p w14:paraId="5FEE000F" w14:textId="00880929" w:rsidR="00FD3B82" w:rsidRPr="009B7782" w:rsidRDefault="00FD3B82">
      <w:pPr>
        <w:pStyle w:val="TOC4"/>
        <w:rPr>
          <w:rFonts w:ascii="Calibri" w:eastAsia="DengXian" w:hAnsi="Calibri"/>
          <w:sz w:val="22"/>
          <w:szCs w:val="22"/>
          <w:lang w:eastAsia="en-GB"/>
        </w:rPr>
      </w:pPr>
      <w:r>
        <w:t>5.2.2.5</w:t>
      </w:r>
      <w:r w:rsidRPr="009B7782">
        <w:rPr>
          <w:rFonts w:ascii="Calibri" w:eastAsia="DengXian" w:hAnsi="Calibri"/>
          <w:sz w:val="22"/>
          <w:szCs w:val="22"/>
          <w:lang w:eastAsia="en-GB"/>
        </w:rPr>
        <w:tab/>
      </w:r>
      <w:r>
        <w:t>LocationContextTransfer</w:t>
      </w:r>
      <w:r>
        <w:tab/>
      </w:r>
      <w:r>
        <w:fldChar w:fldCharType="begin" w:fldLock="1"/>
      </w:r>
      <w:r>
        <w:instrText xml:space="preserve"> PAGEREF _Toc82716298 \h </w:instrText>
      </w:r>
      <w:r>
        <w:fldChar w:fldCharType="separate"/>
      </w:r>
      <w:r>
        <w:t>14</w:t>
      </w:r>
      <w:r>
        <w:fldChar w:fldCharType="end"/>
      </w:r>
    </w:p>
    <w:p w14:paraId="48851A0A" w14:textId="62ADBF67" w:rsidR="00FD3B82" w:rsidRPr="009B7782" w:rsidRDefault="00FD3B82">
      <w:pPr>
        <w:pStyle w:val="TOC5"/>
        <w:rPr>
          <w:rFonts w:ascii="Calibri" w:eastAsia="DengXian" w:hAnsi="Calibri"/>
          <w:sz w:val="22"/>
          <w:szCs w:val="22"/>
          <w:lang w:eastAsia="en-GB"/>
        </w:rPr>
      </w:pPr>
      <w:r>
        <w:t>5.2.2.5.1</w:t>
      </w:r>
      <w:r w:rsidRPr="009B7782">
        <w:rPr>
          <w:rFonts w:ascii="Calibri" w:eastAsia="DengXian" w:hAnsi="Calibri"/>
          <w:sz w:val="22"/>
          <w:szCs w:val="22"/>
          <w:lang w:eastAsia="en-GB"/>
        </w:rPr>
        <w:tab/>
      </w:r>
      <w:r>
        <w:t>General</w:t>
      </w:r>
      <w:r>
        <w:tab/>
      </w:r>
      <w:r>
        <w:fldChar w:fldCharType="begin" w:fldLock="1"/>
      </w:r>
      <w:r>
        <w:instrText xml:space="preserve"> PAGEREF _Toc82716299 \h </w:instrText>
      </w:r>
      <w:r>
        <w:fldChar w:fldCharType="separate"/>
      </w:r>
      <w:r>
        <w:t>14</w:t>
      </w:r>
      <w:r>
        <w:fldChar w:fldCharType="end"/>
      </w:r>
    </w:p>
    <w:p w14:paraId="3544BC43" w14:textId="45DBF537" w:rsidR="00FD3B82" w:rsidRPr="009B7782" w:rsidRDefault="00FD3B82">
      <w:pPr>
        <w:pStyle w:val="TOC5"/>
        <w:rPr>
          <w:rFonts w:ascii="Calibri" w:eastAsia="DengXian" w:hAnsi="Calibri"/>
          <w:sz w:val="22"/>
          <w:szCs w:val="22"/>
          <w:lang w:eastAsia="en-GB"/>
        </w:rPr>
      </w:pPr>
      <w:r>
        <w:t>5.2.2.5.2</w:t>
      </w:r>
      <w:r w:rsidRPr="009B7782">
        <w:rPr>
          <w:rFonts w:ascii="Calibri" w:eastAsia="DengXian" w:hAnsi="Calibri"/>
          <w:sz w:val="22"/>
          <w:szCs w:val="22"/>
          <w:lang w:eastAsia="en-GB"/>
        </w:rPr>
        <w:tab/>
      </w:r>
      <w:r>
        <w:t>Transfer Location Context</w:t>
      </w:r>
      <w:r>
        <w:tab/>
      </w:r>
      <w:r>
        <w:fldChar w:fldCharType="begin" w:fldLock="1"/>
      </w:r>
      <w:r>
        <w:instrText xml:space="preserve"> PAGEREF _Toc82716300 \h </w:instrText>
      </w:r>
      <w:r>
        <w:fldChar w:fldCharType="separate"/>
      </w:r>
      <w:r>
        <w:t>14</w:t>
      </w:r>
      <w:r>
        <w:fldChar w:fldCharType="end"/>
      </w:r>
    </w:p>
    <w:p w14:paraId="28F72CE2" w14:textId="044D5749" w:rsidR="00FD3B82" w:rsidRPr="009B7782" w:rsidRDefault="00FD3B82">
      <w:pPr>
        <w:pStyle w:val="TOC2"/>
        <w:rPr>
          <w:rFonts w:ascii="Calibri" w:eastAsia="DengXian" w:hAnsi="Calibri"/>
          <w:sz w:val="22"/>
          <w:szCs w:val="22"/>
          <w:lang w:eastAsia="en-GB"/>
        </w:rPr>
      </w:pPr>
      <w:r>
        <w:t>5.3</w:t>
      </w:r>
      <w:r w:rsidRPr="009B7782">
        <w:rPr>
          <w:rFonts w:ascii="Calibri" w:eastAsia="DengXian" w:hAnsi="Calibri"/>
          <w:sz w:val="22"/>
          <w:szCs w:val="22"/>
          <w:lang w:eastAsia="en-GB"/>
        </w:rPr>
        <w:tab/>
      </w:r>
      <w:r>
        <w:t>Nlmf_Broadcast Service</w:t>
      </w:r>
      <w:r>
        <w:tab/>
      </w:r>
      <w:r>
        <w:fldChar w:fldCharType="begin" w:fldLock="1"/>
      </w:r>
      <w:r>
        <w:instrText xml:space="preserve"> PAGEREF _Toc82716301 \h </w:instrText>
      </w:r>
      <w:r>
        <w:fldChar w:fldCharType="separate"/>
      </w:r>
      <w:r>
        <w:t>14</w:t>
      </w:r>
      <w:r>
        <w:fldChar w:fldCharType="end"/>
      </w:r>
    </w:p>
    <w:p w14:paraId="2D81AC13" w14:textId="19EF0AB5" w:rsidR="00FD3B82" w:rsidRPr="009B7782" w:rsidRDefault="00FD3B82">
      <w:pPr>
        <w:pStyle w:val="TOC3"/>
        <w:rPr>
          <w:rFonts w:ascii="Calibri" w:eastAsia="DengXian" w:hAnsi="Calibri"/>
          <w:sz w:val="22"/>
          <w:szCs w:val="22"/>
          <w:lang w:eastAsia="en-GB"/>
        </w:rPr>
      </w:pPr>
      <w:r>
        <w:t>5.3.1</w:t>
      </w:r>
      <w:r w:rsidRPr="009B7782">
        <w:rPr>
          <w:rFonts w:ascii="Calibri" w:eastAsia="DengXian" w:hAnsi="Calibri"/>
          <w:sz w:val="22"/>
          <w:szCs w:val="22"/>
          <w:lang w:eastAsia="en-GB"/>
        </w:rPr>
        <w:tab/>
      </w:r>
      <w:r>
        <w:t>Service Description</w:t>
      </w:r>
      <w:r>
        <w:tab/>
      </w:r>
      <w:r>
        <w:fldChar w:fldCharType="begin" w:fldLock="1"/>
      </w:r>
      <w:r>
        <w:instrText xml:space="preserve"> PAGEREF _Toc82716302 \h </w:instrText>
      </w:r>
      <w:r>
        <w:fldChar w:fldCharType="separate"/>
      </w:r>
      <w:r>
        <w:t>14</w:t>
      </w:r>
      <w:r>
        <w:fldChar w:fldCharType="end"/>
      </w:r>
    </w:p>
    <w:p w14:paraId="62B323CD" w14:textId="71C11934" w:rsidR="00FD3B82" w:rsidRPr="009B7782" w:rsidRDefault="00FD3B82">
      <w:pPr>
        <w:pStyle w:val="TOC3"/>
        <w:rPr>
          <w:rFonts w:ascii="Calibri" w:eastAsia="DengXian" w:hAnsi="Calibri"/>
          <w:sz w:val="22"/>
          <w:szCs w:val="22"/>
          <w:lang w:eastAsia="en-GB"/>
        </w:rPr>
      </w:pPr>
      <w:r>
        <w:t>5.3.2</w:t>
      </w:r>
      <w:r w:rsidRPr="009B7782">
        <w:rPr>
          <w:rFonts w:ascii="Calibri" w:eastAsia="DengXian" w:hAnsi="Calibri"/>
          <w:sz w:val="22"/>
          <w:szCs w:val="22"/>
          <w:lang w:eastAsia="en-GB"/>
        </w:rPr>
        <w:tab/>
      </w:r>
      <w:r>
        <w:t>Service Operations</w:t>
      </w:r>
      <w:r>
        <w:tab/>
      </w:r>
      <w:r>
        <w:fldChar w:fldCharType="begin" w:fldLock="1"/>
      </w:r>
      <w:r>
        <w:instrText xml:space="preserve"> PAGEREF _Toc82716303 \h </w:instrText>
      </w:r>
      <w:r>
        <w:fldChar w:fldCharType="separate"/>
      </w:r>
      <w:r>
        <w:t>15</w:t>
      </w:r>
      <w:r>
        <w:fldChar w:fldCharType="end"/>
      </w:r>
    </w:p>
    <w:p w14:paraId="0D715395" w14:textId="318120F5" w:rsidR="00FD3B82" w:rsidRPr="009B7782" w:rsidRDefault="00FD3B82">
      <w:pPr>
        <w:pStyle w:val="TOC4"/>
        <w:rPr>
          <w:rFonts w:ascii="Calibri" w:eastAsia="DengXian" w:hAnsi="Calibri"/>
          <w:sz w:val="22"/>
          <w:szCs w:val="22"/>
          <w:lang w:eastAsia="en-GB"/>
        </w:rPr>
      </w:pPr>
      <w:r>
        <w:t>5.3.2.1</w:t>
      </w:r>
      <w:r w:rsidRPr="009B7782">
        <w:rPr>
          <w:rFonts w:ascii="Calibri" w:eastAsia="DengXian" w:hAnsi="Calibri"/>
          <w:sz w:val="22"/>
          <w:szCs w:val="22"/>
          <w:lang w:eastAsia="en-GB"/>
        </w:rPr>
        <w:tab/>
      </w:r>
      <w:r>
        <w:t>Introduction</w:t>
      </w:r>
      <w:r>
        <w:tab/>
      </w:r>
      <w:r>
        <w:fldChar w:fldCharType="begin" w:fldLock="1"/>
      </w:r>
      <w:r>
        <w:instrText xml:space="preserve"> PAGEREF _Toc82716304 \h </w:instrText>
      </w:r>
      <w:r>
        <w:fldChar w:fldCharType="separate"/>
      </w:r>
      <w:r>
        <w:t>15</w:t>
      </w:r>
      <w:r>
        <w:fldChar w:fldCharType="end"/>
      </w:r>
    </w:p>
    <w:p w14:paraId="4FA02204" w14:textId="3E31404C" w:rsidR="00FD3B82" w:rsidRPr="009B7782" w:rsidRDefault="00FD3B82">
      <w:pPr>
        <w:pStyle w:val="TOC4"/>
        <w:rPr>
          <w:rFonts w:ascii="Calibri" w:eastAsia="DengXian" w:hAnsi="Calibri"/>
          <w:sz w:val="22"/>
          <w:szCs w:val="22"/>
          <w:lang w:eastAsia="en-GB"/>
        </w:rPr>
      </w:pPr>
      <w:r>
        <w:t>5.3.2.2</w:t>
      </w:r>
      <w:r w:rsidRPr="009B7782">
        <w:rPr>
          <w:rFonts w:ascii="Calibri" w:eastAsia="DengXian" w:hAnsi="Calibri"/>
          <w:sz w:val="22"/>
          <w:szCs w:val="22"/>
          <w:lang w:eastAsia="en-GB"/>
        </w:rPr>
        <w:tab/>
      </w:r>
      <w:r>
        <w:t>CipheringKeyData</w:t>
      </w:r>
      <w:r>
        <w:tab/>
      </w:r>
      <w:r>
        <w:fldChar w:fldCharType="begin" w:fldLock="1"/>
      </w:r>
      <w:r>
        <w:instrText xml:space="preserve"> PAGEREF _Toc82716305 \h </w:instrText>
      </w:r>
      <w:r>
        <w:fldChar w:fldCharType="separate"/>
      </w:r>
      <w:r>
        <w:t>15</w:t>
      </w:r>
      <w:r>
        <w:fldChar w:fldCharType="end"/>
      </w:r>
    </w:p>
    <w:p w14:paraId="4D45D7B5" w14:textId="40D35F59" w:rsidR="00FD3B82" w:rsidRPr="009B7782" w:rsidRDefault="00FD3B82">
      <w:pPr>
        <w:pStyle w:val="TOC5"/>
        <w:rPr>
          <w:rFonts w:ascii="Calibri" w:eastAsia="DengXian" w:hAnsi="Calibri"/>
          <w:sz w:val="22"/>
          <w:szCs w:val="22"/>
          <w:lang w:eastAsia="en-GB"/>
        </w:rPr>
      </w:pPr>
      <w:r>
        <w:t>5.3.2.2.1</w:t>
      </w:r>
      <w:r w:rsidRPr="009B7782">
        <w:rPr>
          <w:rFonts w:ascii="Calibri" w:eastAsia="DengXian" w:hAnsi="Calibri"/>
          <w:sz w:val="22"/>
          <w:szCs w:val="22"/>
          <w:lang w:eastAsia="en-GB"/>
        </w:rPr>
        <w:tab/>
      </w:r>
      <w:r>
        <w:t>General</w:t>
      </w:r>
      <w:r>
        <w:tab/>
      </w:r>
      <w:r>
        <w:fldChar w:fldCharType="begin" w:fldLock="1"/>
      </w:r>
      <w:r>
        <w:instrText xml:space="preserve"> PAGEREF _Toc82716306 \h </w:instrText>
      </w:r>
      <w:r>
        <w:fldChar w:fldCharType="separate"/>
      </w:r>
      <w:r>
        <w:t>15</w:t>
      </w:r>
      <w:r>
        <w:fldChar w:fldCharType="end"/>
      </w:r>
    </w:p>
    <w:p w14:paraId="0B7115F2" w14:textId="53BA8C8B" w:rsidR="00FD3B82" w:rsidRPr="009B7782" w:rsidRDefault="00FD3B82">
      <w:pPr>
        <w:pStyle w:val="TOC5"/>
        <w:rPr>
          <w:rFonts w:ascii="Calibri" w:eastAsia="DengXian" w:hAnsi="Calibri"/>
          <w:sz w:val="22"/>
          <w:szCs w:val="22"/>
          <w:lang w:eastAsia="en-GB"/>
        </w:rPr>
      </w:pPr>
      <w:r>
        <w:t>5.3.2.2.2</w:t>
      </w:r>
      <w:r w:rsidRPr="009B7782">
        <w:rPr>
          <w:rFonts w:ascii="Calibri" w:eastAsia="DengXian" w:hAnsi="Calibri"/>
          <w:sz w:val="22"/>
          <w:szCs w:val="22"/>
          <w:lang w:eastAsia="en-GB"/>
        </w:rPr>
        <w:tab/>
      </w:r>
      <w:r>
        <w:t>Request Ciphering Key Information</w:t>
      </w:r>
      <w:r>
        <w:tab/>
      </w:r>
      <w:r>
        <w:fldChar w:fldCharType="begin" w:fldLock="1"/>
      </w:r>
      <w:r>
        <w:instrText xml:space="preserve"> PAGEREF _Toc82716307 \h </w:instrText>
      </w:r>
      <w:r>
        <w:fldChar w:fldCharType="separate"/>
      </w:r>
      <w:r>
        <w:t>15</w:t>
      </w:r>
      <w:r>
        <w:fldChar w:fldCharType="end"/>
      </w:r>
    </w:p>
    <w:p w14:paraId="0C639A91" w14:textId="305881FB" w:rsidR="00FD3B82" w:rsidRPr="009B7782" w:rsidRDefault="00FD3B82">
      <w:pPr>
        <w:pStyle w:val="TOC5"/>
        <w:rPr>
          <w:rFonts w:ascii="Calibri" w:eastAsia="DengXian" w:hAnsi="Calibri"/>
          <w:sz w:val="22"/>
          <w:szCs w:val="22"/>
          <w:lang w:eastAsia="en-GB"/>
        </w:rPr>
      </w:pPr>
      <w:r>
        <w:t>5.3.2.2.3</w:t>
      </w:r>
      <w:r w:rsidRPr="009B7782">
        <w:rPr>
          <w:rFonts w:ascii="Calibri" w:eastAsia="DengXian" w:hAnsi="Calibri"/>
          <w:sz w:val="22"/>
          <w:szCs w:val="22"/>
          <w:lang w:eastAsia="en-GB"/>
        </w:rPr>
        <w:tab/>
      </w:r>
      <w:r>
        <w:t>Provide Ciphering Key Information</w:t>
      </w:r>
      <w:r>
        <w:tab/>
      </w:r>
      <w:r>
        <w:fldChar w:fldCharType="begin" w:fldLock="1"/>
      </w:r>
      <w:r>
        <w:instrText xml:space="preserve"> PAGEREF _Toc82716308 \h </w:instrText>
      </w:r>
      <w:r>
        <w:fldChar w:fldCharType="separate"/>
      </w:r>
      <w:r>
        <w:t>15</w:t>
      </w:r>
      <w:r>
        <w:fldChar w:fldCharType="end"/>
      </w:r>
    </w:p>
    <w:p w14:paraId="642D623F" w14:textId="4DBF4E6B" w:rsidR="00FD3B82" w:rsidRPr="009B7782" w:rsidRDefault="00FD3B82">
      <w:pPr>
        <w:pStyle w:val="TOC1"/>
        <w:rPr>
          <w:rFonts w:ascii="Calibri" w:eastAsia="DengXian" w:hAnsi="Calibri"/>
          <w:szCs w:val="22"/>
          <w:lang w:eastAsia="en-GB"/>
        </w:rPr>
      </w:pPr>
      <w:r>
        <w:rPr>
          <w:lang w:eastAsia="zh-CN"/>
        </w:rPr>
        <w:t>6</w:t>
      </w:r>
      <w:r w:rsidRPr="009B7782">
        <w:rPr>
          <w:rFonts w:ascii="Calibri" w:eastAsia="DengXian" w:hAnsi="Calibri"/>
          <w:szCs w:val="22"/>
          <w:lang w:eastAsia="en-GB"/>
        </w:rPr>
        <w:tab/>
      </w:r>
      <w:r>
        <w:rPr>
          <w:lang w:eastAsia="zh-CN"/>
        </w:rPr>
        <w:t>API Definitions</w:t>
      </w:r>
      <w:r>
        <w:tab/>
      </w:r>
      <w:r>
        <w:fldChar w:fldCharType="begin" w:fldLock="1"/>
      </w:r>
      <w:r>
        <w:instrText xml:space="preserve"> PAGEREF _Toc82716309 \h </w:instrText>
      </w:r>
      <w:r>
        <w:fldChar w:fldCharType="separate"/>
      </w:r>
      <w:r>
        <w:t>16</w:t>
      </w:r>
      <w:r>
        <w:fldChar w:fldCharType="end"/>
      </w:r>
    </w:p>
    <w:p w14:paraId="3C1F0638" w14:textId="6FD1EB3D" w:rsidR="00FD3B82" w:rsidRPr="009B7782" w:rsidRDefault="00FD3B82">
      <w:pPr>
        <w:pStyle w:val="TOC2"/>
        <w:rPr>
          <w:rFonts w:ascii="Calibri" w:eastAsia="DengXian" w:hAnsi="Calibri"/>
          <w:sz w:val="22"/>
          <w:szCs w:val="22"/>
          <w:lang w:eastAsia="en-GB"/>
        </w:rPr>
      </w:pPr>
      <w:r>
        <w:rPr>
          <w:lang w:eastAsia="zh-CN"/>
        </w:rPr>
        <w:t>6</w:t>
      </w:r>
      <w:r>
        <w:t>.1</w:t>
      </w:r>
      <w:r w:rsidRPr="009B7782">
        <w:rPr>
          <w:rFonts w:ascii="Calibri" w:eastAsia="DengXian" w:hAnsi="Calibri"/>
          <w:sz w:val="22"/>
          <w:szCs w:val="22"/>
          <w:lang w:eastAsia="en-GB"/>
        </w:rPr>
        <w:tab/>
      </w:r>
      <w:r>
        <w:t>Nlmf_Location Service API</w:t>
      </w:r>
      <w:r>
        <w:tab/>
      </w:r>
      <w:r>
        <w:fldChar w:fldCharType="begin" w:fldLock="1"/>
      </w:r>
      <w:r>
        <w:instrText xml:space="preserve"> PAGEREF _Toc82716310 \h </w:instrText>
      </w:r>
      <w:r>
        <w:fldChar w:fldCharType="separate"/>
      </w:r>
      <w:r>
        <w:t>16</w:t>
      </w:r>
      <w:r>
        <w:fldChar w:fldCharType="end"/>
      </w:r>
    </w:p>
    <w:p w14:paraId="0D3E6B70" w14:textId="47AC8F3C" w:rsidR="00FD3B82" w:rsidRPr="009B7782" w:rsidRDefault="00FD3B82">
      <w:pPr>
        <w:pStyle w:val="TOC3"/>
        <w:rPr>
          <w:rFonts w:ascii="Calibri" w:eastAsia="DengXian" w:hAnsi="Calibri"/>
          <w:sz w:val="22"/>
          <w:szCs w:val="22"/>
          <w:lang w:eastAsia="en-GB"/>
        </w:rPr>
      </w:pPr>
      <w:r>
        <w:t>6.1.1</w:t>
      </w:r>
      <w:r w:rsidRPr="009B7782">
        <w:rPr>
          <w:rFonts w:ascii="Calibri" w:eastAsia="DengXian" w:hAnsi="Calibri"/>
          <w:sz w:val="22"/>
          <w:szCs w:val="22"/>
          <w:lang w:eastAsia="en-GB"/>
        </w:rPr>
        <w:tab/>
      </w:r>
      <w:r>
        <w:t>API URI</w:t>
      </w:r>
      <w:r>
        <w:tab/>
      </w:r>
      <w:r>
        <w:fldChar w:fldCharType="begin" w:fldLock="1"/>
      </w:r>
      <w:r>
        <w:instrText xml:space="preserve"> PAGEREF _Toc82716311 \h </w:instrText>
      </w:r>
      <w:r>
        <w:fldChar w:fldCharType="separate"/>
      </w:r>
      <w:r>
        <w:t>16</w:t>
      </w:r>
      <w:r>
        <w:fldChar w:fldCharType="end"/>
      </w:r>
    </w:p>
    <w:p w14:paraId="2EAC5A0A" w14:textId="6B0604E0" w:rsidR="00FD3B82" w:rsidRPr="009B7782" w:rsidRDefault="00FD3B82">
      <w:pPr>
        <w:pStyle w:val="TOC3"/>
        <w:rPr>
          <w:rFonts w:ascii="Calibri" w:eastAsia="DengXian" w:hAnsi="Calibri"/>
          <w:sz w:val="22"/>
          <w:szCs w:val="22"/>
          <w:lang w:eastAsia="en-GB"/>
        </w:rPr>
      </w:pPr>
      <w:r>
        <w:t>6.1.2</w:t>
      </w:r>
      <w:r w:rsidRPr="009B7782">
        <w:rPr>
          <w:rFonts w:ascii="Calibri" w:eastAsia="DengXian" w:hAnsi="Calibri"/>
          <w:sz w:val="22"/>
          <w:szCs w:val="22"/>
          <w:lang w:eastAsia="en-GB"/>
        </w:rPr>
        <w:tab/>
      </w:r>
      <w:r>
        <w:t>Usage of HTTP</w:t>
      </w:r>
      <w:r>
        <w:tab/>
      </w:r>
      <w:r>
        <w:fldChar w:fldCharType="begin" w:fldLock="1"/>
      </w:r>
      <w:r>
        <w:instrText xml:space="preserve"> PAGEREF _Toc82716312 \h </w:instrText>
      </w:r>
      <w:r>
        <w:fldChar w:fldCharType="separate"/>
      </w:r>
      <w:r>
        <w:t>17</w:t>
      </w:r>
      <w:r>
        <w:fldChar w:fldCharType="end"/>
      </w:r>
    </w:p>
    <w:p w14:paraId="25070DDF" w14:textId="384887EE" w:rsidR="00FD3B82" w:rsidRPr="009B7782" w:rsidRDefault="00FD3B82">
      <w:pPr>
        <w:pStyle w:val="TOC4"/>
        <w:rPr>
          <w:rFonts w:ascii="Calibri" w:eastAsia="DengXian" w:hAnsi="Calibri"/>
          <w:sz w:val="22"/>
          <w:szCs w:val="22"/>
          <w:lang w:eastAsia="en-GB"/>
        </w:rPr>
      </w:pPr>
      <w:r>
        <w:t>6.1.2.1</w:t>
      </w:r>
      <w:r w:rsidRPr="009B7782">
        <w:rPr>
          <w:rFonts w:ascii="Calibri" w:eastAsia="DengXian" w:hAnsi="Calibri"/>
          <w:sz w:val="22"/>
          <w:szCs w:val="22"/>
          <w:lang w:eastAsia="en-GB"/>
        </w:rPr>
        <w:tab/>
      </w:r>
      <w:r>
        <w:t>General</w:t>
      </w:r>
      <w:r>
        <w:tab/>
      </w:r>
      <w:r>
        <w:fldChar w:fldCharType="begin" w:fldLock="1"/>
      </w:r>
      <w:r>
        <w:instrText xml:space="preserve"> PAGEREF _Toc82716313 \h </w:instrText>
      </w:r>
      <w:r>
        <w:fldChar w:fldCharType="separate"/>
      </w:r>
      <w:r>
        <w:t>17</w:t>
      </w:r>
      <w:r>
        <w:fldChar w:fldCharType="end"/>
      </w:r>
    </w:p>
    <w:p w14:paraId="1AABEE7E" w14:textId="70AB3AD9" w:rsidR="00FD3B82" w:rsidRPr="009B7782" w:rsidRDefault="00FD3B82">
      <w:pPr>
        <w:pStyle w:val="TOC4"/>
        <w:rPr>
          <w:rFonts w:ascii="Calibri" w:eastAsia="DengXian" w:hAnsi="Calibri"/>
          <w:sz w:val="22"/>
          <w:szCs w:val="22"/>
          <w:lang w:eastAsia="en-GB"/>
        </w:rPr>
      </w:pPr>
      <w:r>
        <w:t>6.1.2.2</w:t>
      </w:r>
      <w:r w:rsidRPr="009B7782">
        <w:rPr>
          <w:rFonts w:ascii="Calibri" w:eastAsia="DengXian" w:hAnsi="Calibri"/>
          <w:sz w:val="22"/>
          <w:szCs w:val="22"/>
          <w:lang w:eastAsia="en-GB"/>
        </w:rPr>
        <w:tab/>
      </w:r>
      <w:r>
        <w:t>HTTP Standard Headers</w:t>
      </w:r>
      <w:r>
        <w:tab/>
      </w:r>
      <w:r>
        <w:fldChar w:fldCharType="begin" w:fldLock="1"/>
      </w:r>
      <w:r>
        <w:instrText xml:space="preserve"> PAGEREF _Toc82716314 \h </w:instrText>
      </w:r>
      <w:r>
        <w:fldChar w:fldCharType="separate"/>
      </w:r>
      <w:r>
        <w:t>17</w:t>
      </w:r>
      <w:r>
        <w:fldChar w:fldCharType="end"/>
      </w:r>
    </w:p>
    <w:p w14:paraId="50E92061" w14:textId="57B55A5E" w:rsidR="00FD3B82" w:rsidRPr="009B7782" w:rsidRDefault="00FD3B82">
      <w:pPr>
        <w:pStyle w:val="TOC5"/>
        <w:rPr>
          <w:rFonts w:ascii="Calibri" w:eastAsia="DengXian" w:hAnsi="Calibri"/>
          <w:sz w:val="22"/>
          <w:szCs w:val="22"/>
          <w:lang w:eastAsia="en-GB"/>
        </w:rPr>
      </w:pPr>
      <w:r>
        <w:t>6.1.2.2.1</w:t>
      </w:r>
      <w:r w:rsidRPr="009B7782">
        <w:rPr>
          <w:rFonts w:ascii="Calibri" w:eastAsia="DengXian" w:hAnsi="Calibri"/>
          <w:sz w:val="22"/>
          <w:szCs w:val="22"/>
          <w:lang w:eastAsia="en-GB"/>
        </w:rPr>
        <w:tab/>
      </w:r>
      <w:r>
        <w:rPr>
          <w:lang w:eastAsia="zh-CN"/>
        </w:rPr>
        <w:t>General</w:t>
      </w:r>
      <w:r>
        <w:tab/>
      </w:r>
      <w:r>
        <w:fldChar w:fldCharType="begin" w:fldLock="1"/>
      </w:r>
      <w:r>
        <w:instrText xml:space="preserve"> PAGEREF _Toc82716315 \h </w:instrText>
      </w:r>
      <w:r>
        <w:fldChar w:fldCharType="separate"/>
      </w:r>
      <w:r>
        <w:t>17</w:t>
      </w:r>
      <w:r>
        <w:fldChar w:fldCharType="end"/>
      </w:r>
    </w:p>
    <w:p w14:paraId="1A8C0374" w14:textId="40197D61" w:rsidR="00FD3B82" w:rsidRPr="009B7782" w:rsidRDefault="00FD3B82">
      <w:pPr>
        <w:pStyle w:val="TOC5"/>
        <w:rPr>
          <w:rFonts w:ascii="Calibri" w:eastAsia="DengXian" w:hAnsi="Calibri"/>
          <w:sz w:val="22"/>
          <w:szCs w:val="22"/>
          <w:lang w:eastAsia="en-GB"/>
        </w:rPr>
      </w:pPr>
      <w:r>
        <w:t>6.1.2.2.2</w:t>
      </w:r>
      <w:r w:rsidRPr="009B7782">
        <w:rPr>
          <w:rFonts w:ascii="Calibri" w:eastAsia="DengXian" w:hAnsi="Calibri"/>
          <w:sz w:val="22"/>
          <w:szCs w:val="22"/>
          <w:lang w:eastAsia="en-GB"/>
        </w:rPr>
        <w:tab/>
      </w:r>
      <w:r>
        <w:t>Content type</w:t>
      </w:r>
      <w:r>
        <w:tab/>
      </w:r>
      <w:r>
        <w:fldChar w:fldCharType="begin" w:fldLock="1"/>
      </w:r>
      <w:r>
        <w:instrText xml:space="preserve"> PAGEREF _Toc82716316 \h </w:instrText>
      </w:r>
      <w:r>
        <w:fldChar w:fldCharType="separate"/>
      </w:r>
      <w:r>
        <w:t>17</w:t>
      </w:r>
      <w:r>
        <w:fldChar w:fldCharType="end"/>
      </w:r>
    </w:p>
    <w:p w14:paraId="086D474B" w14:textId="758B46D1" w:rsidR="00FD3B82" w:rsidRPr="009B7782" w:rsidRDefault="00FD3B82">
      <w:pPr>
        <w:pStyle w:val="TOC4"/>
        <w:rPr>
          <w:rFonts w:ascii="Calibri" w:eastAsia="DengXian" w:hAnsi="Calibri"/>
          <w:sz w:val="22"/>
          <w:szCs w:val="22"/>
          <w:lang w:eastAsia="en-GB"/>
        </w:rPr>
      </w:pPr>
      <w:r>
        <w:t>6.1.2.3</w:t>
      </w:r>
      <w:r w:rsidRPr="009B7782">
        <w:rPr>
          <w:rFonts w:ascii="Calibri" w:eastAsia="DengXian" w:hAnsi="Calibri"/>
          <w:sz w:val="22"/>
          <w:szCs w:val="22"/>
          <w:lang w:eastAsia="en-GB"/>
        </w:rPr>
        <w:tab/>
      </w:r>
      <w:r>
        <w:t>HTTP custom headers</w:t>
      </w:r>
      <w:r>
        <w:tab/>
      </w:r>
      <w:r>
        <w:fldChar w:fldCharType="begin" w:fldLock="1"/>
      </w:r>
      <w:r>
        <w:instrText xml:space="preserve"> PAGEREF _Toc82716317 \h </w:instrText>
      </w:r>
      <w:r>
        <w:fldChar w:fldCharType="separate"/>
      </w:r>
      <w:r>
        <w:t>17</w:t>
      </w:r>
      <w:r>
        <w:fldChar w:fldCharType="end"/>
      </w:r>
    </w:p>
    <w:p w14:paraId="6354CD07" w14:textId="073FDA0E" w:rsidR="00FD3B82" w:rsidRPr="009B7782" w:rsidRDefault="00FD3B82">
      <w:pPr>
        <w:pStyle w:val="TOC5"/>
        <w:rPr>
          <w:rFonts w:ascii="Calibri" w:eastAsia="DengXian" w:hAnsi="Calibri"/>
          <w:sz w:val="22"/>
          <w:szCs w:val="22"/>
          <w:lang w:eastAsia="en-GB"/>
        </w:rPr>
      </w:pPr>
      <w:r>
        <w:t>6.1.2.3.1</w:t>
      </w:r>
      <w:r w:rsidRPr="009B7782">
        <w:rPr>
          <w:rFonts w:ascii="Calibri" w:eastAsia="DengXian" w:hAnsi="Calibri"/>
          <w:sz w:val="22"/>
          <w:szCs w:val="22"/>
          <w:lang w:eastAsia="en-GB"/>
        </w:rPr>
        <w:tab/>
      </w:r>
      <w:r>
        <w:rPr>
          <w:lang w:eastAsia="zh-CN"/>
        </w:rPr>
        <w:t>General</w:t>
      </w:r>
      <w:r>
        <w:tab/>
      </w:r>
      <w:r>
        <w:fldChar w:fldCharType="begin" w:fldLock="1"/>
      </w:r>
      <w:r>
        <w:instrText xml:space="preserve"> PAGEREF _Toc82716318 \h </w:instrText>
      </w:r>
      <w:r>
        <w:fldChar w:fldCharType="separate"/>
      </w:r>
      <w:r>
        <w:t>17</w:t>
      </w:r>
      <w:r>
        <w:fldChar w:fldCharType="end"/>
      </w:r>
    </w:p>
    <w:p w14:paraId="474A7C01" w14:textId="2DAFDDBA" w:rsidR="00FD3B82" w:rsidRPr="009B7782" w:rsidRDefault="00FD3B82">
      <w:pPr>
        <w:pStyle w:val="TOC4"/>
        <w:rPr>
          <w:rFonts w:ascii="Calibri" w:eastAsia="DengXian" w:hAnsi="Calibri"/>
          <w:sz w:val="22"/>
          <w:szCs w:val="22"/>
          <w:lang w:eastAsia="en-GB"/>
        </w:rPr>
      </w:pPr>
      <w:r>
        <w:t>6.1.2.4</w:t>
      </w:r>
      <w:r w:rsidRPr="009B7782">
        <w:rPr>
          <w:rFonts w:ascii="Calibri" w:eastAsia="DengXian" w:hAnsi="Calibri"/>
          <w:sz w:val="22"/>
          <w:szCs w:val="22"/>
          <w:lang w:eastAsia="en-GB"/>
        </w:rPr>
        <w:tab/>
      </w:r>
      <w:r>
        <w:t>HTTP multipart messages</w:t>
      </w:r>
      <w:r>
        <w:tab/>
      </w:r>
      <w:r>
        <w:fldChar w:fldCharType="begin" w:fldLock="1"/>
      </w:r>
      <w:r>
        <w:instrText xml:space="preserve"> PAGEREF _Toc82716319 \h </w:instrText>
      </w:r>
      <w:r>
        <w:fldChar w:fldCharType="separate"/>
      </w:r>
      <w:r>
        <w:t>17</w:t>
      </w:r>
      <w:r>
        <w:fldChar w:fldCharType="end"/>
      </w:r>
    </w:p>
    <w:p w14:paraId="0F8412E0" w14:textId="0A381241" w:rsidR="00FD3B82" w:rsidRPr="009B7782" w:rsidRDefault="00FD3B82">
      <w:pPr>
        <w:pStyle w:val="TOC3"/>
        <w:rPr>
          <w:rFonts w:ascii="Calibri" w:eastAsia="DengXian" w:hAnsi="Calibri"/>
          <w:sz w:val="22"/>
          <w:szCs w:val="22"/>
          <w:lang w:eastAsia="en-GB"/>
        </w:rPr>
      </w:pPr>
      <w:r>
        <w:t>6.1.3</w:t>
      </w:r>
      <w:r w:rsidRPr="009B7782">
        <w:rPr>
          <w:rFonts w:ascii="Calibri" w:eastAsia="DengXian" w:hAnsi="Calibri"/>
          <w:sz w:val="22"/>
          <w:szCs w:val="22"/>
          <w:lang w:eastAsia="en-GB"/>
        </w:rPr>
        <w:tab/>
      </w:r>
      <w:r>
        <w:t>Resources</w:t>
      </w:r>
      <w:r>
        <w:tab/>
      </w:r>
      <w:r>
        <w:fldChar w:fldCharType="begin" w:fldLock="1"/>
      </w:r>
      <w:r>
        <w:instrText xml:space="preserve"> PAGEREF _Toc82716320 \h </w:instrText>
      </w:r>
      <w:r>
        <w:fldChar w:fldCharType="separate"/>
      </w:r>
      <w:r>
        <w:t>18</w:t>
      </w:r>
      <w:r>
        <w:fldChar w:fldCharType="end"/>
      </w:r>
    </w:p>
    <w:p w14:paraId="58D4CD0D" w14:textId="14F1E395" w:rsidR="00FD3B82" w:rsidRPr="009B7782" w:rsidRDefault="00FD3B82">
      <w:pPr>
        <w:pStyle w:val="TOC4"/>
        <w:rPr>
          <w:rFonts w:ascii="Calibri" w:eastAsia="DengXian" w:hAnsi="Calibri"/>
          <w:sz w:val="22"/>
          <w:szCs w:val="22"/>
          <w:lang w:eastAsia="en-GB"/>
        </w:rPr>
      </w:pPr>
      <w:r>
        <w:t>6.1.3.1</w:t>
      </w:r>
      <w:r w:rsidRPr="009B7782">
        <w:rPr>
          <w:rFonts w:ascii="Calibri" w:eastAsia="DengXian" w:hAnsi="Calibri"/>
          <w:sz w:val="22"/>
          <w:szCs w:val="22"/>
          <w:lang w:eastAsia="en-GB"/>
        </w:rPr>
        <w:tab/>
      </w:r>
      <w:r>
        <w:t>Overview</w:t>
      </w:r>
      <w:r>
        <w:tab/>
      </w:r>
      <w:r>
        <w:fldChar w:fldCharType="begin" w:fldLock="1"/>
      </w:r>
      <w:r>
        <w:instrText xml:space="preserve"> PAGEREF _Toc82716321 \h </w:instrText>
      </w:r>
      <w:r>
        <w:fldChar w:fldCharType="separate"/>
      </w:r>
      <w:r>
        <w:t>18</w:t>
      </w:r>
      <w:r>
        <w:fldChar w:fldCharType="end"/>
      </w:r>
    </w:p>
    <w:p w14:paraId="76CB55F8" w14:textId="179F8FBE" w:rsidR="00FD3B82" w:rsidRPr="009B7782" w:rsidRDefault="00FD3B82">
      <w:pPr>
        <w:pStyle w:val="TOC3"/>
        <w:rPr>
          <w:rFonts w:ascii="Calibri" w:eastAsia="DengXian" w:hAnsi="Calibri"/>
          <w:sz w:val="22"/>
          <w:szCs w:val="22"/>
          <w:lang w:eastAsia="en-GB"/>
        </w:rPr>
      </w:pPr>
      <w:r>
        <w:t>6.1.4</w:t>
      </w:r>
      <w:r w:rsidRPr="009B7782">
        <w:rPr>
          <w:rFonts w:ascii="Calibri" w:eastAsia="DengXian" w:hAnsi="Calibri"/>
          <w:sz w:val="22"/>
          <w:szCs w:val="22"/>
          <w:lang w:eastAsia="en-GB"/>
        </w:rPr>
        <w:tab/>
      </w:r>
      <w:r>
        <w:t>Custom Operations without associated resources</w:t>
      </w:r>
      <w:r>
        <w:tab/>
      </w:r>
      <w:r>
        <w:fldChar w:fldCharType="begin" w:fldLock="1"/>
      </w:r>
      <w:r>
        <w:instrText xml:space="preserve"> PAGEREF _Toc82716322 \h </w:instrText>
      </w:r>
      <w:r>
        <w:fldChar w:fldCharType="separate"/>
      </w:r>
      <w:r>
        <w:t>18</w:t>
      </w:r>
      <w:r>
        <w:fldChar w:fldCharType="end"/>
      </w:r>
    </w:p>
    <w:p w14:paraId="71ADFAA9" w14:textId="66DDF81A" w:rsidR="00FD3B82" w:rsidRPr="009B7782" w:rsidRDefault="00FD3B82">
      <w:pPr>
        <w:pStyle w:val="TOC4"/>
        <w:rPr>
          <w:rFonts w:ascii="Calibri" w:eastAsia="DengXian" w:hAnsi="Calibri"/>
          <w:sz w:val="22"/>
          <w:szCs w:val="22"/>
          <w:lang w:eastAsia="en-GB"/>
        </w:rPr>
      </w:pPr>
      <w:r>
        <w:t>6.1.4.1</w:t>
      </w:r>
      <w:r w:rsidRPr="009B7782">
        <w:rPr>
          <w:rFonts w:ascii="Calibri" w:eastAsia="DengXian" w:hAnsi="Calibri"/>
          <w:sz w:val="22"/>
          <w:szCs w:val="22"/>
          <w:lang w:eastAsia="en-GB"/>
        </w:rPr>
        <w:tab/>
      </w:r>
      <w:r>
        <w:t>Overview</w:t>
      </w:r>
      <w:r>
        <w:tab/>
      </w:r>
      <w:r>
        <w:fldChar w:fldCharType="begin" w:fldLock="1"/>
      </w:r>
      <w:r>
        <w:instrText xml:space="preserve"> PAGEREF _Toc82716323 \h </w:instrText>
      </w:r>
      <w:r>
        <w:fldChar w:fldCharType="separate"/>
      </w:r>
      <w:r>
        <w:t>18</w:t>
      </w:r>
      <w:r>
        <w:fldChar w:fldCharType="end"/>
      </w:r>
    </w:p>
    <w:p w14:paraId="3A761111" w14:textId="105FDBFC" w:rsidR="00FD3B82" w:rsidRPr="009B7782" w:rsidRDefault="00FD3B82">
      <w:pPr>
        <w:pStyle w:val="TOC4"/>
        <w:rPr>
          <w:rFonts w:ascii="Calibri" w:eastAsia="DengXian" w:hAnsi="Calibri"/>
          <w:sz w:val="22"/>
          <w:szCs w:val="22"/>
          <w:lang w:eastAsia="en-GB"/>
        </w:rPr>
      </w:pPr>
      <w:r>
        <w:t>6.1.4.2</w:t>
      </w:r>
      <w:r w:rsidRPr="009B7782">
        <w:rPr>
          <w:rFonts w:ascii="Calibri" w:eastAsia="DengXian" w:hAnsi="Calibri"/>
          <w:sz w:val="22"/>
          <w:szCs w:val="22"/>
          <w:lang w:eastAsia="en-GB"/>
        </w:rPr>
        <w:tab/>
      </w:r>
      <w:r>
        <w:t>Operation: determine-location</w:t>
      </w:r>
      <w:r>
        <w:tab/>
      </w:r>
      <w:r>
        <w:fldChar w:fldCharType="begin" w:fldLock="1"/>
      </w:r>
      <w:r>
        <w:instrText xml:space="preserve"> PAGEREF _Toc82716324 \h </w:instrText>
      </w:r>
      <w:r>
        <w:fldChar w:fldCharType="separate"/>
      </w:r>
      <w:r>
        <w:t>19</w:t>
      </w:r>
      <w:r>
        <w:fldChar w:fldCharType="end"/>
      </w:r>
    </w:p>
    <w:p w14:paraId="5E7993C3" w14:textId="72195052" w:rsidR="00FD3B82" w:rsidRPr="009B7782" w:rsidRDefault="00FD3B82">
      <w:pPr>
        <w:pStyle w:val="TOC5"/>
        <w:rPr>
          <w:rFonts w:ascii="Calibri" w:eastAsia="DengXian" w:hAnsi="Calibri"/>
          <w:sz w:val="22"/>
          <w:szCs w:val="22"/>
          <w:lang w:eastAsia="en-GB"/>
        </w:rPr>
      </w:pPr>
      <w:r>
        <w:t>6.1.4.2.1</w:t>
      </w:r>
      <w:r w:rsidRPr="009B7782">
        <w:rPr>
          <w:rFonts w:ascii="Calibri" w:eastAsia="DengXian" w:hAnsi="Calibri"/>
          <w:sz w:val="22"/>
          <w:szCs w:val="22"/>
          <w:lang w:eastAsia="en-GB"/>
        </w:rPr>
        <w:tab/>
      </w:r>
      <w:r>
        <w:t>Description</w:t>
      </w:r>
      <w:r>
        <w:tab/>
      </w:r>
      <w:r>
        <w:fldChar w:fldCharType="begin" w:fldLock="1"/>
      </w:r>
      <w:r>
        <w:instrText xml:space="preserve"> PAGEREF _Toc82716325 \h </w:instrText>
      </w:r>
      <w:r>
        <w:fldChar w:fldCharType="separate"/>
      </w:r>
      <w:r>
        <w:t>19</w:t>
      </w:r>
      <w:r>
        <w:fldChar w:fldCharType="end"/>
      </w:r>
    </w:p>
    <w:p w14:paraId="792690D4" w14:textId="6C2CA2F6" w:rsidR="00FD3B82" w:rsidRPr="009B7782" w:rsidRDefault="00FD3B82">
      <w:pPr>
        <w:pStyle w:val="TOC5"/>
        <w:rPr>
          <w:rFonts w:ascii="Calibri" w:eastAsia="DengXian" w:hAnsi="Calibri"/>
          <w:sz w:val="22"/>
          <w:szCs w:val="22"/>
          <w:lang w:eastAsia="en-GB"/>
        </w:rPr>
      </w:pPr>
      <w:r>
        <w:t>6.1.4.2.2</w:t>
      </w:r>
      <w:r w:rsidRPr="009B7782">
        <w:rPr>
          <w:rFonts w:ascii="Calibri" w:eastAsia="DengXian" w:hAnsi="Calibri"/>
          <w:sz w:val="22"/>
          <w:szCs w:val="22"/>
          <w:lang w:eastAsia="en-GB"/>
        </w:rPr>
        <w:tab/>
      </w:r>
      <w:r>
        <w:t>Operation Definition</w:t>
      </w:r>
      <w:r>
        <w:tab/>
      </w:r>
      <w:r>
        <w:fldChar w:fldCharType="begin" w:fldLock="1"/>
      </w:r>
      <w:r>
        <w:instrText xml:space="preserve"> PAGEREF _Toc82716326 \h </w:instrText>
      </w:r>
      <w:r>
        <w:fldChar w:fldCharType="separate"/>
      </w:r>
      <w:r>
        <w:t>19</w:t>
      </w:r>
      <w:r>
        <w:fldChar w:fldCharType="end"/>
      </w:r>
    </w:p>
    <w:p w14:paraId="578F11EC" w14:textId="16C65177" w:rsidR="00FD3B82" w:rsidRPr="009B7782" w:rsidRDefault="00FD3B82">
      <w:pPr>
        <w:pStyle w:val="TOC4"/>
        <w:rPr>
          <w:rFonts w:ascii="Calibri" w:eastAsia="DengXian" w:hAnsi="Calibri"/>
          <w:sz w:val="22"/>
          <w:szCs w:val="22"/>
          <w:lang w:eastAsia="en-GB"/>
        </w:rPr>
      </w:pPr>
      <w:r>
        <w:t>6.1.4.3</w:t>
      </w:r>
      <w:r w:rsidRPr="009B7782">
        <w:rPr>
          <w:rFonts w:ascii="Calibri" w:eastAsia="DengXian" w:hAnsi="Calibri"/>
          <w:sz w:val="22"/>
          <w:szCs w:val="22"/>
          <w:lang w:eastAsia="en-GB"/>
        </w:rPr>
        <w:tab/>
      </w:r>
      <w:r>
        <w:t>Operation: cancel-location</w:t>
      </w:r>
      <w:r>
        <w:tab/>
      </w:r>
      <w:r>
        <w:fldChar w:fldCharType="begin" w:fldLock="1"/>
      </w:r>
      <w:r>
        <w:instrText xml:space="preserve"> PAGEREF _Toc82716327 \h </w:instrText>
      </w:r>
      <w:r>
        <w:fldChar w:fldCharType="separate"/>
      </w:r>
      <w:r>
        <w:t>21</w:t>
      </w:r>
      <w:r>
        <w:fldChar w:fldCharType="end"/>
      </w:r>
    </w:p>
    <w:p w14:paraId="26AF5CC8" w14:textId="1ED4716D" w:rsidR="00FD3B82" w:rsidRPr="009B7782" w:rsidRDefault="00FD3B82">
      <w:pPr>
        <w:pStyle w:val="TOC5"/>
        <w:rPr>
          <w:rFonts w:ascii="Calibri" w:eastAsia="DengXian" w:hAnsi="Calibri"/>
          <w:sz w:val="22"/>
          <w:szCs w:val="22"/>
          <w:lang w:eastAsia="en-GB"/>
        </w:rPr>
      </w:pPr>
      <w:r>
        <w:lastRenderedPageBreak/>
        <w:t>6.1.4.3.1</w:t>
      </w:r>
      <w:r w:rsidRPr="009B7782">
        <w:rPr>
          <w:rFonts w:ascii="Calibri" w:eastAsia="DengXian" w:hAnsi="Calibri"/>
          <w:sz w:val="22"/>
          <w:szCs w:val="22"/>
          <w:lang w:eastAsia="en-GB"/>
        </w:rPr>
        <w:tab/>
      </w:r>
      <w:r>
        <w:t>Description</w:t>
      </w:r>
      <w:r>
        <w:tab/>
      </w:r>
      <w:r>
        <w:fldChar w:fldCharType="begin" w:fldLock="1"/>
      </w:r>
      <w:r>
        <w:instrText xml:space="preserve"> PAGEREF _Toc82716328 \h </w:instrText>
      </w:r>
      <w:r>
        <w:fldChar w:fldCharType="separate"/>
      </w:r>
      <w:r>
        <w:t>21</w:t>
      </w:r>
      <w:r>
        <w:fldChar w:fldCharType="end"/>
      </w:r>
    </w:p>
    <w:p w14:paraId="30873A86" w14:textId="13A04DF3" w:rsidR="00FD3B82" w:rsidRPr="009B7782" w:rsidRDefault="00FD3B82">
      <w:pPr>
        <w:pStyle w:val="TOC5"/>
        <w:rPr>
          <w:rFonts w:ascii="Calibri" w:eastAsia="DengXian" w:hAnsi="Calibri"/>
          <w:sz w:val="22"/>
          <w:szCs w:val="22"/>
          <w:lang w:eastAsia="en-GB"/>
        </w:rPr>
      </w:pPr>
      <w:r>
        <w:t>6.1.4.3.2</w:t>
      </w:r>
      <w:r w:rsidRPr="009B7782">
        <w:rPr>
          <w:rFonts w:ascii="Calibri" w:eastAsia="DengXian" w:hAnsi="Calibri"/>
          <w:sz w:val="22"/>
          <w:szCs w:val="22"/>
          <w:lang w:eastAsia="en-GB"/>
        </w:rPr>
        <w:tab/>
      </w:r>
      <w:r>
        <w:t>Operation Definition</w:t>
      </w:r>
      <w:r>
        <w:tab/>
      </w:r>
      <w:r>
        <w:fldChar w:fldCharType="begin" w:fldLock="1"/>
      </w:r>
      <w:r>
        <w:instrText xml:space="preserve"> PAGEREF _Toc82716329 \h </w:instrText>
      </w:r>
      <w:r>
        <w:fldChar w:fldCharType="separate"/>
      </w:r>
      <w:r>
        <w:t>21</w:t>
      </w:r>
      <w:r>
        <w:fldChar w:fldCharType="end"/>
      </w:r>
    </w:p>
    <w:p w14:paraId="4EDD06AA" w14:textId="69FE6C10" w:rsidR="00FD3B82" w:rsidRPr="009B7782" w:rsidRDefault="00FD3B82">
      <w:pPr>
        <w:pStyle w:val="TOC4"/>
        <w:rPr>
          <w:rFonts w:ascii="Calibri" w:eastAsia="DengXian" w:hAnsi="Calibri"/>
          <w:sz w:val="22"/>
          <w:szCs w:val="22"/>
          <w:lang w:eastAsia="en-GB"/>
        </w:rPr>
      </w:pPr>
      <w:r>
        <w:t>6.1.4.4</w:t>
      </w:r>
      <w:r w:rsidRPr="009B7782">
        <w:rPr>
          <w:rFonts w:ascii="Calibri" w:eastAsia="DengXian" w:hAnsi="Calibri"/>
          <w:sz w:val="22"/>
          <w:szCs w:val="22"/>
          <w:lang w:eastAsia="en-GB"/>
        </w:rPr>
        <w:tab/>
      </w:r>
      <w:r>
        <w:t>Operation: location-context-transfer</w:t>
      </w:r>
      <w:r>
        <w:tab/>
      </w:r>
      <w:r>
        <w:fldChar w:fldCharType="begin" w:fldLock="1"/>
      </w:r>
      <w:r>
        <w:instrText xml:space="preserve"> PAGEREF _Toc82716330 \h </w:instrText>
      </w:r>
      <w:r>
        <w:fldChar w:fldCharType="separate"/>
      </w:r>
      <w:r>
        <w:t>22</w:t>
      </w:r>
      <w:r>
        <w:fldChar w:fldCharType="end"/>
      </w:r>
    </w:p>
    <w:p w14:paraId="10557563" w14:textId="3BF49A22" w:rsidR="00FD3B82" w:rsidRPr="009B7782" w:rsidRDefault="00FD3B82">
      <w:pPr>
        <w:pStyle w:val="TOC5"/>
        <w:rPr>
          <w:rFonts w:ascii="Calibri" w:eastAsia="DengXian" w:hAnsi="Calibri"/>
          <w:sz w:val="22"/>
          <w:szCs w:val="22"/>
          <w:lang w:eastAsia="en-GB"/>
        </w:rPr>
      </w:pPr>
      <w:r>
        <w:t>6.1.4.4.1</w:t>
      </w:r>
      <w:r w:rsidRPr="009B7782">
        <w:rPr>
          <w:rFonts w:ascii="Calibri" w:eastAsia="DengXian" w:hAnsi="Calibri"/>
          <w:sz w:val="22"/>
          <w:szCs w:val="22"/>
          <w:lang w:eastAsia="en-GB"/>
        </w:rPr>
        <w:tab/>
      </w:r>
      <w:r>
        <w:t>Description</w:t>
      </w:r>
      <w:r>
        <w:tab/>
      </w:r>
      <w:r>
        <w:fldChar w:fldCharType="begin" w:fldLock="1"/>
      </w:r>
      <w:r>
        <w:instrText xml:space="preserve"> PAGEREF _Toc82716331 \h </w:instrText>
      </w:r>
      <w:r>
        <w:fldChar w:fldCharType="separate"/>
      </w:r>
      <w:r>
        <w:t>22</w:t>
      </w:r>
      <w:r>
        <w:fldChar w:fldCharType="end"/>
      </w:r>
    </w:p>
    <w:p w14:paraId="39851156" w14:textId="3858CBEC" w:rsidR="00FD3B82" w:rsidRPr="009B7782" w:rsidRDefault="00FD3B82">
      <w:pPr>
        <w:pStyle w:val="TOC5"/>
        <w:rPr>
          <w:rFonts w:ascii="Calibri" w:eastAsia="DengXian" w:hAnsi="Calibri"/>
          <w:sz w:val="22"/>
          <w:szCs w:val="22"/>
          <w:lang w:eastAsia="en-GB"/>
        </w:rPr>
      </w:pPr>
      <w:r>
        <w:t>6.1.4.4.2</w:t>
      </w:r>
      <w:r w:rsidRPr="009B7782">
        <w:rPr>
          <w:rFonts w:ascii="Calibri" w:eastAsia="DengXian" w:hAnsi="Calibri"/>
          <w:sz w:val="22"/>
          <w:szCs w:val="22"/>
          <w:lang w:eastAsia="en-GB"/>
        </w:rPr>
        <w:tab/>
      </w:r>
      <w:r>
        <w:t>Operation Definition</w:t>
      </w:r>
      <w:r>
        <w:tab/>
      </w:r>
      <w:r>
        <w:fldChar w:fldCharType="begin" w:fldLock="1"/>
      </w:r>
      <w:r>
        <w:instrText xml:space="preserve"> PAGEREF _Toc82716332 \h </w:instrText>
      </w:r>
      <w:r>
        <w:fldChar w:fldCharType="separate"/>
      </w:r>
      <w:r>
        <w:t>22</w:t>
      </w:r>
      <w:r>
        <w:fldChar w:fldCharType="end"/>
      </w:r>
    </w:p>
    <w:p w14:paraId="40F6D6D3" w14:textId="56C6DE23" w:rsidR="00FD3B82" w:rsidRPr="009B7782" w:rsidRDefault="00FD3B82">
      <w:pPr>
        <w:pStyle w:val="TOC3"/>
        <w:rPr>
          <w:rFonts w:ascii="Calibri" w:eastAsia="DengXian" w:hAnsi="Calibri"/>
          <w:sz w:val="22"/>
          <w:szCs w:val="22"/>
          <w:lang w:eastAsia="en-GB"/>
        </w:rPr>
      </w:pPr>
      <w:r>
        <w:t>6.1.5</w:t>
      </w:r>
      <w:r w:rsidRPr="009B7782">
        <w:rPr>
          <w:rFonts w:ascii="Calibri" w:eastAsia="DengXian" w:hAnsi="Calibri"/>
          <w:sz w:val="22"/>
          <w:szCs w:val="22"/>
          <w:lang w:eastAsia="en-GB"/>
        </w:rPr>
        <w:tab/>
      </w:r>
      <w:r>
        <w:t>Notifications</w:t>
      </w:r>
      <w:r>
        <w:tab/>
      </w:r>
      <w:r>
        <w:fldChar w:fldCharType="begin" w:fldLock="1"/>
      </w:r>
      <w:r>
        <w:instrText xml:space="preserve"> PAGEREF _Toc82716333 \h </w:instrText>
      </w:r>
      <w:r>
        <w:fldChar w:fldCharType="separate"/>
      </w:r>
      <w:r>
        <w:t>23</w:t>
      </w:r>
      <w:r>
        <w:fldChar w:fldCharType="end"/>
      </w:r>
    </w:p>
    <w:p w14:paraId="589C3A89" w14:textId="0013D78E" w:rsidR="00FD3B82" w:rsidRPr="009B7782" w:rsidRDefault="00FD3B82">
      <w:pPr>
        <w:pStyle w:val="TOC4"/>
        <w:rPr>
          <w:rFonts w:ascii="Calibri" w:eastAsia="DengXian" w:hAnsi="Calibri"/>
          <w:sz w:val="22"/>
          <w:szCs w:val="22"/>
          <w:lang w:eastAsia="en-GB"/>
        </w:rPr>
      </w:pPr>
      <w:r>
        <w:t>6.1.5.1</w:t>
      </w:r>
      <w:r w:rsidRPr="009B7782">
        <w:rPr>
          <w:rFonts w:ascii="Calibri" w:eastAsia="DengXian" w:hAnsi="Calibri"/>
          <w:sz w:val="22"/>
          <w:szCs w:val="22"/>
          <w:lang w:eastAsia="en-GB"/>
        </w:rPr>
        <w:tab/>
      </w:r>
      <w:r>
        <w:t>EventNotify</w:t>
      </w:r>
      <w:r>
        <w:tab/>
      </w:r>
      <w:r>
        <w:fldChar w:fldCharType="begin" w:fldLock="1"/>
      </w:r>
      <w:r>
        <w:instrText xml:space="preserve"> PAGEREF _Toc82716334 \h </w:instrText>
      </w:r>
      <w:r>
        <w:fldChar w:fldCharType="separate"/>
      </w:r>
      <w:r>
        <w:t>24</w:t>
      </w:r>
      <w:r>
        <w:fldChar w:fldCharType="end"/>
      </w:r>
    </w:p>
    <w:p w14:paraId="7C7E8A75" w14:textId="3F437BE8" w:rsidR="00FD3B82" w:rsidRPr="009B7782" w:rsidRDefault="00FD3B82">
      <w:pPr>
        <w:pStyle w:val="TOC5"/>
        <w:rPr>
          <w:rFonts w:ascii="Calibri" w:eastAsia="DengXian" w:hAnsi="Calibri"/>
          <w:sz w:val="22"/>
          <w:szCs w:val="22"/>
          <w:lang w:eastAsia="en-GB"/>
        </w:rPr>
      </w:pPr>
      <w:r>
        <w:t>6.1.5.1.1</w:t>
      </w:r>
      <w:r w:rsidRPr="009B7782">
        <w:rPr>
          <w:rFonts w:ascii="Calibri" w:eastAsia="DengXian" w:hAnsi="Calibri"/>
          <w:sz w:val="22"/>
          <w:szCs w:val="22"/>
          <w:lang w:eastAsia="en-GB"/>
        </w:rPr>
        <w:tab/>
      </w:r>
      <w:r>
        <w:t>Description</w:t>
      </w:r>
      <w:r>
        <w:tab/>
      </w:r>
      <w:r>
        <w:fldChar w:fldCharType="begin" w:fldLock="1"/>
      </w:r>
      <w:r>
        <w:instrText xml:space="preserve"> PAGEREF _Toc82716335 \h </w:instrText>
      </w:r>
      <w:r>
        <w:fldChar w:fldCharType="separate"/>
      </w:r>
      <w:r>
        <w:t>24</w:t>
      </w:r>
      <w:r>
        <w:fldChar w:fldCharType="end"/>
      </w:r>
    </w:p>
    <w:p w14:paraId="1D92B1E7" w14:textId="17C19471" w:rsidR="00FD3B82" w:rsidRPr="009B7782" w:rsidRDefault="00FD3B82">
      <w:pPr>
        <w:pStyle w:val="TOC5"/>
        <w:rPr>
          <w:rFonts w:ascii="Calibri" w:eastAsia="DengXian" w:hAnsi="Calibri"/>
          <w:sz w:val="22"/>
          <w:szCs w:val="22"/>
          <w:lang w:eastAsia="en-GB"/>
        </w:rPr>
      </w:pPr>
      <w:r>
        <w:t>6.1.5.1.2</w:t>
      </w:r>
      <w:r w:rsidRPr="009B7782">
        <w:rPr>
          <w:rFonts w:ascii="Calibri" w:eastAsia="DengXian" w:hAnsi="Calibri"/>
          <w:sz w:val="22"/>
          <w:szCs w:val="22"/>
          <w:lang w:eastAsia="en-GB"/>
        </w:rPr>
        <w:tab/>
      </w:r>
      <w:r>
        <w:t>Notification Definition</w:t>
      </w:r>
      <w:r>
        <w:tab/>
      </w:r>
      <w:r>
        <w:fldChar w:fldCharType="begin" w:fldLock="1"/>
      </w:r>
      <w:r>
        <w:instrText xml:space="preserve"> PAGEREF _Toc82716336 \h </w:instrText>
      </w:r>
      <w:r>
        <w:fldChar w:fldCharType="separate"/>
      </w:r>
      <w:r>
        <w:t>24</w:t>
      </w:r>
      <w:r>
        <w:fldChar w:fldCharType="end"/>
      </w:r>
    </w:p>
    <w:p w14:paraId="1FBFA716" w14:textId="7D0EC700" w:rsidR="00FD3B82" w:rsidRPr="009B7782" w:rsidRDefault="00FD3B82">
      <w:pPr>
        <w:pStyle w:val="TOC5"/>
        <w:rPr>
          <w:rFonts w:ascii="Calibri" w:eastAsia="DengXian" w:hAnsi="Calibri"/>
          <w:sz w:val="22"/>
          <w:szCs w:val="22"/>
          <w:lang w:eastAsia="en-GB"/>
        </w:rPr>
      </w:pPr>
      <w:r>
        <w:t>6.1.5.1.3</w:t>
      </w:r>
      <w:r w:rsidRPr="009B7782">
        <w:rPr>
          <w:rFonts w:ascii="Calibri" w:eastAsia="DengXian" w:hAnsi="Calibri"/>
          <w:sz w:val="22"/>
          <w:szCs w:val="22"/>
          <w:lang w:eastAsia="en-GB"/>
        </w:rPr>
        <w:tab/>
      </w:r>
      <w:r>
        <w:t>Notification Standard Methods</w:t>
      </w:r>
      <w:r>
        <w:tab/>
      </w:r>
      <w:r>
        <w:fldChar w:fldCharType="begin" w:fldLock="1"/>
      </w:r>
      <w:r>
        <w:instrText xml:space="preserve"> PAGEREF _Toc82716337 \h </w:instrText>
      </w:r>
      <w:r>
        <w:fldChar w:fldCharType="separate"/>
      </w:r>
      <w:r>
        <w:t>24</w:t>
      </w:r>
      <w:r>
        <w:fldChar w:fldCharType="end"/>
      </w:r>
    </w:p>
    <w:p w14:paraId="1679CB5D" w14:textId="04684AB7" w:rsidR="00FD3B82" w:rsidRPr="009B7782" w:rsidRDefault="00FD3B82">
      <w:pPr>
        <w:pStyle w:val="TOC6"/>
        <w:rPr>
          <w:rFonts w:ascii="Calibri" w:eastAsia="DengXian" w:hAnsi="Calibri"/>
          <w:sz w:val="22"/>
          <w:szCs w:val="22"/>
          <w:lang w:eastAsia="en-GB"/>
        </w:rPr>
      </w:pPr>
      <w:r>
        <w:t>6.1.5.1.3.1</w:t>
      </w:r>
      <w:r w:rsidRPr="009B7782">
        <w:rPr>
          <w:rFonts w:ascii="Calibri" w:eastAsia="DengXian" w:hAnsi="Calibri"/>
          <w:sz w:val="22"/>
          <w:szCs w:val="22"/>
          <w:lang w:eastAsia="en-GB"/>
        </w:rPr>
        <w:tab/>
      </w:r>
      <w:r>
        <w:rPr>
          <w:lang w:eastAsia="zh-CN"/>
        </w:rPr>
        <w:t>POST</w:t>
      </w:r>
      <w:r>
        <w:tab/>
      </w:r>
      <w:r>
        <w:fldChar w:fldCharType="begin" w:fldLock="1"/>
      </w:r>
      <w:r>
        <w:instrText xml:space="preserve"> PAGEREF _Toc82716338 \h </w:instrText>
      </w:r>
      <w:r>
        <w:fldChar w:fldCharType="separate"/>
      </w:r>
      <w:r>
        <w:t>24</w:t>
      </w:r>
      <w:r>
        <w:fldChar w:fldCharType="end"/>
      </w:r>
    </w:p>
    <w:p w14:paraId="597B767E" w14:textId="0277C40D" w:rsidR="00FD3B82" w:rsidRPr="009B7782" w:rsidRDefault="00FD3B82">
      <w:pPr>
        <w:pStyle w:val="TOC3"/>
        <w:rPr>
          <w:rFonts w:ascii="Calibri" w:eastAsia="DengXian" w:hAnsi="Calibri"/>
          <w:sz w:val="22"/>
          <w:szCs w:val="22"/>
          <w:lang w:eastAsia="en-GB"/>
        </w:rPr>
      </w:pPr>
      <w:r>
        <w:t>6.1.6</w:t>
      </w:r>
      <w:r w:rsidRPr="009B7782">
        <w:rPr>
          <w:rFonts w:ascii="Calibri" w:eastAsia="DengXian" w:hAnsi="Calibri"/>
          <w:sz w:val="22"/>
          <w:szCs w:val="22"/>
          <w:lang w:eastAsia="en-GB"/>
        </w:rPr>
        <w:tab/>
      </w:r>
      <w:r>
        <w:t>Data Model</w:t>
      </w:r>
      <w:r>
        <w:tab/>
      </w:r>
      <w:r>
        <w:fldChar w:fldCharType="begin" w:fldLock="1"/>
      </w:r>
      <w:r>
        <w:instrText xml:space="preserve"> PAGEREF _Toc82716339 \h </w:instrText>
      </w:r>
      <w:r>
        <w:fldChar w:fldCharType="separate"/>
      </w:r>
      <w:r>
        <w:t>25</w:t>
      </w:r>
      <w:r>
        <w:fldChar w:fldCharType="end"/>
      </w:r>
    </w:p>
    <w:p w14:paraId="707D9317" w14:textId="113B47F2" w:rsidR="00FD3B82" w:rsidRPr="009B7782" w:rsidRDefault="00FD3B82">
      <w:pPr>
        <w:pStyle w:val="TOC4"/>
        <w:rPr>
          <w:rFonts w:ascii="Calibri" w:eastAsia="DengXian" w:hAnsi="Calibri"/>
          <w:sz w:val="22"/>
          <w:szCs w:val="22"/>
          <w:lang w:eastAsia="en-GB"/>
        </w:rPr>
      </w:pPr>
      <w:r>
        <w:t>6.1.6.1</w:t>
      </w:r>
      <w:r w:rsidRPr="009B7782">
        <w:rPr>
          <w:rFonts w:ascii="Calibri" w:eastAsia="DengXian" w:hAnsi="Calibri"/>
          <w:sz w:val="22"/>
          <w:szCs w:val="22"/>
          <w:lang w:eastAsia="en-GB"/>
        </w:rPr>
        <w:tab/>
      </w:r>
      <w:r>
        <w:t>General</w:t>
      </w:r>
      <w:r>
        <w:tab/>
      </w:r>
      <w:r>
        <w:fldChar w:fldCharType="begin" w:fldLock="1"/>
      </w:r>
      <w:r>
        <w:instrText xml:space="preserve"> PAGEREF _Toc82716340 \h </w:instrText>
      </w:r>
      <w:r>
        <w:fldChar w:fldCharType="separate"/>
      </w:r>
      <w:r>
        <w:t>25</w:t>
      </w:r>
      <w:r>
        <w:fldChar w:fldCharType="end"/>
      </w:r>
    </w:p>
    <w:p w14:paraId="1C80D8F6" w14:textId="29D366A7" w:rsidR="00FD3B82" w:rsidRPr="009B7782" w:rsidRDefault="00FD3B82">
      <w:pPr>
        <w:pStyle w:val="TOC4"/>
        <w:rPr>
          <w:rFonts w:ascii="Calibri" w:eastAsia="DengXian" w:hAnsi="Calibri"/>
          <w:sz w:val="22"/>
          <w:szCs w:val="22"/>
          <w:lang w:eastAsia="en-GB"/>
        </w:rPr>
      </w:pPr>
      <w:r w:rsidRPr="0055358B">
        <w:rPr>
          <w:lang w:val="en-US"/>
        </w:rPr>
        <w:t>6.1.6.2</w:t>
      </w:r>
      <w:r w:rsidRPr="009B7782">
        <w:rPr>
          <w:rFonts w:ascii="Calibri" w:eastAsia="DengXian" w:hAnsi="Calibri"/>
          <w:sz w:val="22"/>
          <w:szCs w:val="22"/>
          <w:lang w:eastAsia="en-GB"/>
        </w:rPr>
        <w:tab/>
      </w:r>
      <w:r w:rsidRPr="0055358B">
        <w:rPr>
          <w:lang w:val="en-US"/>
        </w:rPr>
        <w:t>Structured data types</w:t>
      </w:r>
      <w:r>
        <w:tab/>
      </w:r>
      <w:r>
        <w:fldChar w:fldCharType="begin" w:fldLock="1"/>
      </w:r>
      <w:r>
        <w:instrText xml:space="preserve"> PAGEREF _Toc82716341 \h </w:instrText>
      </w:r>
      <w:r>
        <w:fldChar w:fldCharType="separate"/>
      </w:r>
      <w:r>
        <w:t>28</w:t>
      </w:r>
      <w:r>
        <w:fldChar w:fldCharType="end"/>
      </w:r>
    </w:p>
    <w:p w14:paraId="161015BC" w14:textId="23AB7039" w:rsidR="00FD3B82" w:rsidRPr="009B7782" w:rsidRDefault="00FD3B82">
      <w:pPr>
        <w:pStyle w:val="TOC5"/>
        <w:rPr>
          <w:rFonts w:ascii="Calibri" w:eastAsia="DengXian" w:hAnsi="Calibri"/>
          <w:sz w:val="22"/>
          <w:szCs w:val="22"/>
          <w:lang w:eastAsia="en-GB"/>
        </w:rPr>
      </w:pPr>
      <w:r>
        <w:t>6.1.6.2.1</w:t>
      </w:r>
      <w:r w:rsidRPr="009B7782">
        <w:rPr>
          <w:rFonts w:ascii="Calibri" w:eastAsia="DengXian" w:hAnsi="Calibri"/>
          <w:sz w:val="22"/>
          <w:szCs w:val="22"/>
          <w:lang w:eastAsia="en-GB"/>
        </w:rPr>
        <w:tab/>
      </w:r>
      <w:r>
        <w:t>Introduction</w:t>
      </w:r>
      <w:r>
        <w:tab/>
      </w:r>
      <w:r>
        <w:fldChar w:fldCharType="begin" w:fldLock="1"/>
      </w:r>
      <w:r>
        <w:instrText xml:space="preserve"> PAGEREF _Toc82716342 \h </w:instrText>
      </w:r>
      <w:r>
        <w:fldChar w:fldCharType="separate"/>
      </w:r>
      <w:r>
        <w:t>28</w:t>
      </w:r>
      <w:r>
        <w:fldChar w:fldCharType="end"/>
      </w:r>
    </w:p>
    <w:p w14:paraId="021E81E7" w14:textId="120FF025" w:rsidR="00FD3B82" w:rsidRPr="009B7782" w:rsidRDefault="00FD3B82">
      <w:pPr>
        <w:pStyle w:val="TOC5"/>
        <w:rPr>
          <w:rFonts w:ascii="Calibri" w:eastAsia="DengXian" w:hAnsi="Calibri"/>
          <w:sz w:val="22"/>
          <w:szCs w:val="22"/>
          <w:lang w:eastAsia="en-GB"/>
        </w:rPr>
      </w:pPr>
      <w:r>
        <w:t>6.1.6.2.2</w:t>
      </w:r>
      <w:r w:rsidRPr="009B7782">
        <w:rPr>
          <w:rFonts w:ascii="Calibri" w:eastAsia="DengXian" w:hAnsi="Calibri"/>
          <w:sz w:val="22"/>
          <w:szCs w:val="22"/>
          <w:lang w:eastAsia="en-GB"/>
        </w:rPr>
        <w:tab/>
      </w:r>
      <w:r>
        <w:t>Type: InputData</w:t>
      </w:r>
      <w:r>
        <w:tab/>
      </w:r>
      <w:r>
        <w:fldChar w:fldCharType="begin" w:fldLock="1"/>
      </w:r>
      <w:r>
        <w:instrText xml:space="preserve"> PAGEREF _Toc82716343 \h </w:instrText>
      </w:r>
      <w:r>
        <w:fldChar w:fldCharType="separate"/>
      </w:r>
      <w:r>
        <w:t>29</w:t>
      </w:r>
      <w:r>
        <w:fldChar w:fldCharType="end"/>
      </w:r>
    </w:p>
    <w:p w14:paraId="676A1BA9" w14:textId="49609C8F" w:rsidR="00FD3B82" w:rsidRPr="009B7782" w:rsidRDefault="00FD3B82">
      <w:pPr>
        <w:pStyle w:val="TOC5"/>
        <w:rPr>
          <w:rFonts w:ascii="Calibri" w:eastAsia="DengXian" w:hAnsi="Calibri"/>
          <w:sz w:val="22"/>
          <w:szCs w:val="22"/>
          <w:lang w:eastAsia="en-GB"/>
        </w:rPr>
      </w:pPr>
      <w:r>
        <w:t>6.1.6.2.3</w:t>
      </w:r>
      <w:r w:rsidRPr="009B7782">
        <w:rPr>
          <w:rFonts w:ascii="Calibri" w:eastAsia="DengXian" w:hAnsi="Calibri"/>
          <w:sz w:val="22"/>
          <w:szCs w:val="22"/>
          <w:lang w:eastAsia="en-GB"/>
        </w:rPr>
        <w:tab/>
      </w:r>
      <w:r>
        <w:t>Type: LocationData</w:t>
      </w:r>
      <w:r>
        <w:tab/>
      </w:r>
      <w:r>
        <w:fldChar w:fldCharType="begin" w:fldLock="1"/>
      </w:r>
      <w:r>
        <w:instrText xml:space="preserve"> PAGEREF _Toc82716344 \h </w:instrText>
      </w:r>
      <w:r>
        <w:fldChar w:fldCharType="separate"/>
      </w:r>
      <w:r>
        <w:t>31</w:t>
      </w:r>
      <w:r>
        <w:fldChar w:fldCharType="end"/>
      </w:r>
    </w:p>
    <w:p w14:paraId="6CB40AB2" w14:textId="0EB85E4B" w:rsidR="00FD3B82" w:rsidRPr="009B7782" w:rsidRDefault="00FD3B82">
      <w:pPr>
        <w:pStyle w:val="TOC5"/>
        <w:rPr>
          <w:rFonts w:ascii="Calibri" w:eastAsia="DengXian" w:hAnsi="Calibri"/>
          <w:sz w:val="22"/>
          <w:szCs w:val="22"/>
          <w:lang w:eastAsia="en-GB"/>
        </w:rPr>
      </w:pPr>
      <w:r>
        <w:t>6.1.6.2.4</w:t>
      </w:r>
      <w:r w:rsidRPr="009B7782">
        <w:rPr>
          <w:rFonts w:ascii="Calibri" w:eastAsia="DengXian" w:hAnsi="Calibri"/>
          <w:sz w:val="22"/>
          <w:szCs w:val="22"/>
          <w:lang w:eastAsia="en-GB"/>
        </w:rPr>
        <w:tab/>
      </w:r>
      <w:r>
        <w:t>Type: GeographicalCoordinates</w:t>
      </w:r>
      <w:r>
        <w:tab/>
      </w:r>
      <w:r>
        <w:fldChar w:fldCharType="begin" w:fldLock="1"/>
      </w:r>
      <w:r>
        <w:instrText xml:space="preserve"> PAGEREF _Toc82716345 \h </w:instrText>
      </w:r>
      <w:r>
        <w:fldChar w:fldCharType="separate"/>
      </w:r>
      <w:r>
        <w:t>32</w:t>
      </w:r>
      <w:r>
        <w:fldChar w:fldCharType="end"/>
      </w:r>
    </w:p>
    <w:p w14:paraId="520B3983" w14:textId="1B493925" w:rsidR="00FD3B82" w:rsidRPr="009B7782" w:rsidRDefault="00FD3B82">
      <w:pPr>
        <w:pStyle w:val="TOC5"/>
        <w:rPr>
          <w:rFonts w:ascii="Calibri" w:eastAsia="DengXian" w:hAnsi="Calibri"/>
          <w:sz w:val="22"/>
          <w:szCs w:val="22"/>
          <w:lang w:eastAsia="en-GB"/>
        </w:rPr>
      </w:pPr>
      <w:r>
        <w:t>6.1.6.2.5</w:t>
      </w:r>
      <w:r w:rsidRPr="009B7782">
        <w:rPr>
          <w:rFonts w:ascii="Calibri" w:eastAsia="DengXian" w:hAnsi="Calibri"/>
          <w:sz w:val="22"/>
          <w:szCs w:val="22"/>
          <w:lang w:eastAsia="en-GB"/>
        </w:rPr>
        <w:tab/>
      </w:r>
      <w:r>
        <w:t>Type: GeographicArea</w:t>
      </w:r>
      <w:r>
        <w:tab/>
      </w:r>
      <w:r>
        <w:fldChar w:fldCharType="begin" w:fldLock="1"/>
      </w:r>
      <w:r>
        <w:instrText xml:space="preserve"> PAGEREF _Toc82716346 \h </w:instrText>
      </w:r>
      <w:r>
        <w:fldChar w:fldCharType="separate"/>
      </w:r>
      <w:r>
        <w:t>33</w:t>
      </w:r>
      <w:r>
        <w:fldChar w:fldCharType="end"/>
      </w:r>
    </w:p>
    <w:p w14:paraId="13AA3155" w14:textId="22747A6C" w:rsidR="00FD3B82" w:rsidRPr="009B7782" w:rsidRDefault="00FD3B82">
      <w:pPr>
        <w:pStyle w:val="TOC5"/>
        <w:rPr>
          <w:rFonts w:ascii="Calibri" w:eastAsia="DengXian" w:hAnsi="Calibri"/>
          <w:sz w:val="22"/>
          <w:szCs w:val="22"/>
          <w:lang w:eastAsia="en-GB"/>
        </w:rPr>
      </w:pPr>
      <w:r>
        <w:t>6.1.6.2.6</w:t>
      </w:r>
      <w:r w:rsidRPr="009B7782">
        <w:rPr>
          <w:rFonts w:ascii="Calibri" w:eastAsia="DengXian" w:hAnsi="Calibri"/>
          <w:sz w:val="22"/>
          <w:szCs w:val="22"/>
          <w:lang w:eastAsia="en-GB"/>
        </w:rPr>
        <w:tab/>
      </w:r>
      <w:r>
        <w:t>Type: Point</w:t>
      </w:r>
      <w:r>
        <w:tab/>
      </w:r>
      <w:r>
        <w:fldChar w:fldCharType="begin" w:fldLock="1"/>
      </w:r>
      <w:r>
        <w:instrText xml:space="preserve"> PAGEREF _Toc82716347 \h </w:instrText>
      </w:r>
      <w:r>
        <w:fldChar w:fldCharType="separate"/>
      </w:r>
      <w:r>
        <w:t>33</w:t>
      </w:r>
      <w:r>
        <w:fldChar w:fldCharType="end"/>
      </w:r>
    </w:p>
    <w:p w14:paraId="03333C16" w14:textId="3866C7E4" w:rsidR="00FD3B82" w:rsidRPr="009B7782" w:rsidRDefault="00FD3B82">
      <w:pPr>
        <w:pStyle w:val="TOC5"/>
        <w:rPr>
          <w:rFonts w:ascii="Calibri" w:eastAsia="DengXian" w:hAnsi="Calibri"/>
          <w:sz w:val="22"/>
          <w:szCs w:val="22"/>
          <w:lang w:eastAsia="en-GB"/>
        </w:rPr>
      </w:pPr>
      <w:r>
        <w:t>6.1.6.2.7</w:t>
      </w:r>
      <w:r w:rsidRPr="009B7782">
        <w:rPr>
          <w:rFonts w:ascii="Calibri" w:eastAsia="DengXian" w:hAnsi="Calibri"/>
          <w:sz w:val="22"/>
          <w:szCs w:val="22"/>
          <w:lang w:eastAsia="en-GB"/>
        </w:rPr>
        <w:tab/>
      </w:r>
      <w:r>
        <w:t>Type: PointUncertaintyCircle</w:t>
      </w:r>
      <w:r>
        <w:tab/>
      </w:r>
      <w:r>
        <w:fldChar w:fldCharType="begin" w:fldLock="1"/>
      </w:r>
      <w:r>
        <w:instrText xml:space="preserve"> PAGEREF _Toc82716348 \h </w:instrText>
      </w:r>
      <w:r>
        <w:fldChar w:fldCharType="separate"/>
      </w:r>
      <w:r>
        <w:t>33</w:t>
      </w:r>
      <w:r>
        <w:fldChar w:fldCharType="end"/>
      </w:r>
    </w:p>
    <w:p w14:paraId="5F94BFED" w14:textId="7BA80EA3" w:rsidR="00FD3B82" w:rsidRPr="009B7782" w:rsidRDefault="00FD3B82">
      <w:pPr>
        <w:pStyle w:val="TOC5"/>
        <w:rPr>
          <w:rFonts w:ascii="Calibri" w:eastAsia="DengXian" w:hAnsi="Calibri"/>
          <w:sz w:val="22"/>
          <w:szCs w:val="22"/>
          <w:lang w:eastAsia="en-GB"/>
        </w:rPr>
      </w:pPr>
      <w:r>
        <w:t>6.1.6.2.8</w:t>
      </w:r>
      <w:r w:rsidRPr="009B7782">
        <w:rPr>
          <w:rFonts w:ascii="Calibri" w:eastAsia="DengXian" w:hAnsi="Calibri"/>
          <w:sz w:val="22"/>
          <w:szCs w:val="22"/>
          <w:lang w:eastAsia="en-GB"/>
        </w:rPr>
        <w:tab/>
      </w:r>
      <w:r>
        <w:t>Type: PointUncertaintyEllipse</w:t>
      </w:r>
      <w:r>
        <w:tab/>
      </w:r>
      <w:r>
        <w:fldChar w:fldCharType="begin" w:fldLock="1"/>
      </w:r>
      <w:r>
        <w:instrText xml:space="preserve"> PAGEREF _Toc82716349 \h </w:instrText>
      </w:r>
      <w:r>
        <w:fldChar w:fldCharType="separate"/>
      </w:r>
      <w:r>
        <w:t>34</w:t>
      </w:r>
      <w:r>
        <w:fldChar w:fldCharType="end"/>
      </w:r>
    </w:p>
    <w:p w14:paraId="6893E02F" w14:textId="339D6168" w:rsidR="00FD3B82" w:rsidRPr="009B7782" w:rsidRDefault="00FD3B82">
      <w:pPr>
        <w:pStyle w:val="TOC5"/>
        <w:rPr>
          <w:rFonts w:ascii="Calibri" w:eastAsia="DengXian" w:hAnsi="Calibri"/>
          <w:sz w:val="22"/>
          <w:szCs w:val="22"/>
          <w:lang w:eastAsia="en-GB"/>
        </w:rPr>
      </w:pPr>
      <w:r>
        <w:t>6.1.6.2.9</w:t>
      </w:r>
      <w:r w:rsidRPr="009B7782">
        <w:rPr>
          <w:rFonts w:ascii="Calibri" w:eastAsia="DengXian" w:hAnsi="Calibri"/>
          <w:sz w:val="22"/>
          <w:szCs w:val="22"/>
          <w:lang w:eastAsia="en-GB"/>
        </w:rPr>
        <w:tab/>
      </w:r>
      <w:r>
        <w:t>Type: Polygon</w:t>
      </w:r>
      <w:r>
        <w:tab/>
      </w:r>
      <w:r>
        <w:fldChar w:fldCharType="begin" w:fldLock="1"/>
      </w:r>
      <w:r>
        <w:instrText xml:space="preserve"> PAGEREF _Toc82716350 \h </w:instrText>
      </w:r>
      <w:r>
        <w:fldChar w:fldCharType="separate"/>
      </w:r>
      <w:r>
        <w:t>34</w:t>
      </w:r>
      <w:r>
        <w:fldChar w:fldCharType="end"/>
      </w:r>
    </w:p>
    <w:p w14:paraId="0C0C49F0" w14:textId="0A79A3C4" w:rsidR="00FD3B82" w:rsidRPr="009B7782" w:rsidRDefault="00FD3B82">
      <w:pPr>
        <w:pStyle w:val="TOC5"/>
        <w:rPr>
          <w:rFonts w:ascii="Calibri" w:eastAsia="DengXian" w:hAnsi="Calibri"/>
          <w:sz w:val="22"/>
          <w:szCs w:val="22"/>
          <w:lang w:eastAsia="en-GB"/>
        </w:rPr>
      </w:pPr>
      <w:r>
        <w:t>6.1.6.2.10</w:t>
      </w:r>
      <w:r w:rsidRPr="009B7782">
        <w:rPr>
          <w:rFonts w:ascii="Calibri" w:eastAsia="DengXian" w:hAnsi="Calibri"/>
          <w:sz w:val="22"/>
          <w:szCs w:val="22"/>
          <w:lang w:eastAsia="en-GB"/>
        </w:rPr>
        <w:tab/>
      </w:r>
      <w:r>
        <w:t>Type: PointAltitude</w:t>
      </w:r>
      <w:r>
        <w:tab/>
      </w:r>
      <w:r>
        <w:fldChar w:fldCharType="begin" w:fldLock="1"/>
      </w:r>
      <w:r>
        <w:instrText xml:space="preserve"> PAGEREF _Toc82716351 \h </w:instrText>
      </w:r>
      <w:r>
        <w:fldChar w:fldCharType="separate"/>
      </w:r>
      <w:r>
        <w:t>34</w:t>
      </w:r>
      <w:r>
        <w:fldChar w:fldCharType="end"/>
      </w:r>
    </w:p>
    <w:p w14:paraId="4E7D2E04" w14:textId="06B196D5" w:rsidR="00FD3B82" w:rsidRPr="009B7782" w:rsidRDefault="00FD3B82">
      <w:pPr>
        <w:pStyle w:val="TOC5"/>
        <w:rPr>
          <w:rFonts w:ascii="Calibri" w:eastAsia="DengXian" w:hAnsi="Calibri"/>
          <w:sz w:val="22"/>
          <w:szCs w:val="22"/>
          <w:lang w:eastAsia="en-GB"/>
        </w:rPr>
      </w:pPr>
      <w:r>
        <w:t>6.1.6.2.11</w:t>
      </w:r>
      <w:r w:rsidRPr="009B7782">
        <w:rPr>
          <w:rFonts w:ascii="Calibri" w:eastAsia="DengXian" w:hAnsi="Calibri"/>
          <w:sz w:val="22"/>
          <w:szCs w:val="22"/>
          <w:lang w:eastAsia="en-GB"/>
        </w:rPr>
        <w:tab/>
      </w:r>
      <w:r>
        <w:t>Type: PointAltitudeUncertainty</w:t>
      </w:r>
      <w:r>
        <w:tab/>
      </w:r>
      <w:r>
        <w:fldChar w:fldCharType="begin" w:fldLock="1"/>
      </w:r>
      <w:r>
        <w:instrText xml:space="preserve"> PAGEREF _Toc82716352 \h </w:instrText>
      </w:r>
      <w:r>
        <w:fldChar w:fldCharType="separate"/>
      </w:r>
      <w:r>
        <w:t>34</w:t>
      </w:r>
      <w:r>
        <w:fldChar w:fldCharType="end"/>
      </w:r>
    </w:p>
    <w:p w14:paraId="335B2147" w14:textId="3137595E" w:rsidR="00FD3B82" w:rsidRPr="009B7782" w:rsidRDefault="00FD3B82">
      <w:pPr>
        <w:pStyle w:val="TOC5"/>
        <w:rPr>
          <w:rFonts w:ascii="Calibri" w:eastAsia="DengXian" w:hAnsi="Calibri"/>
          <w:sz w:val="22"/>
          <w:szCs w:val="22"/>
          <w:lang w:eastAsia="en-GB"/>
        </w:rPr>
      </w:pPr>
      <w:r>
        <w:t>6.1.6.2.12</w:t>
      </w:r>
      <w:r w:rsidRPr="009B7782">
        <w:rPr>
          <w:rFonts w:ascii="Calibri" w:eastAsia="DengXian" w:hAnsi="Calibri"/>
          <w:sz w:val="22"/>
          <w:szCs w:val="22"/>
          <w:lang w:eastAsia="en-GB"/>
        </w:rPr>
        <w:tab/>
      </w:r>
      <w:r>
        <w:t>Type: EllipsoidArc</w:t>
      </w:r>
      <w:r>
        <w:tab/>
      </w:r>
      <w:r>
        <w:fldChar w:fldCharType="begin" w:fldLock="1"/>
      </w:r>
      <w:r>
        <w:instrText xml:space="preserve"> PAGEREF _Toc82716353 \h </w:instrText>
      </w:r>
      <w:r>
        <w:fldChar w:fldCharType="separate"/>
      </w:r>
      <w:r>
        <w:t>35</w:t>
      </w:r>
      <w:r>
        <w:fldChar w:fldCharType="end"/>
      </w:r>
    </w:p>
    <w:p w14:paraId="4A1861C1" w14:textId="39D57735" w:rsidR="00FD3B82" w:rsidRPr="009B7782" w:rsidRDefault="00FD3B82">
      <w:pPr>
        <w:pStyle w:val="TOC5"/>
        <w:rPr>
          <w:rFonts w:ascii="Calibri" w:eastAsia="DengXian" w:hAnsi="Calibri"/>
          <w:sz w:val="22"/>
          <w:szCs w:val="22"/>
          <w:lang w:eastAsia="en-GB"/>
        </w:rPr>
      </w:pPr>
      <w:r>
        <w:t>6.1.6.2.13</w:t>
      </w:r>
      <w:r w:rsidRPr="009B7782">
        <w:rPr>
          <w:rFonts w:ascii="Calibri" w:eastAsia="DengXian" w:hAnsi="Calibri"/>
          <w:sz w:val="22"/>
          <w:szCs w:val="22"/>
          <w:lang w:eastAsia="en-GB"/>
        </w:rPr>
        <w:tab/>
      </w:r>
      <w:r>
        <w:t>Type: LocationQoS</w:t>
      </w:r>
      <w:r>
        <w:tab/>
      </w:r>
      <w:r>
        <w:fldChar w:fldCharType="begin" w:fldLock="1"/>
      </w:r>
      <w:r>
        <w:instrText xml:space="preserve"> PAGEREF _Toc82716354 \h </w:instrText>
      </w:r>
      <w:r>
        <w:fldChar w:fldCharType="separate"/>
      </w:r>
      <w:r>
        <w:t>35</w:t>
      </w:r>
      <w:r>
        <w:fldChar w:fldCharType="end"/>
      </w:r>
    </w:p>
    <w:p w14:paraId="246B1576" w14:textId="0102C21C" w:rsidR="00FD3B82" w:rsidRPr="009B7782" w:rsidRDefault="00FD3B82">
      <w:pPr>
        <w:pStyle w:val="TOC5"/>
        <w:rPr>
          <w:rFonts w:ascii="Calibri" w:eastAsia="DengXian" w:hAnsi="Calibri"/>
          <w:sz w:val="22"/>
          <w:szCs w:val="22"/>
          <w:lang w:eastAsia="en-GB"/>
        </w:rPr>
      </w:pPr>
      <w:r>
        <w:t>6.1.6.2.14</w:t>
      </w:r>
      <w:r w:rsidRPr="009B7782">
        <w:rPr>
          <w:rFonts w:ascii="Calibri" w:eastAsia="DengXian" w:hAnsi="Calibri"/>
          <w:sz w:val="22"/>
          <w:szCs w:val="22"/>
          <w:lang w:eastAsia="en-GB"/>
        </w:rPr>
        <w:tab/>
      </w:r>
      <w:r>
        <w:t>Type: CivicAddress</w:t>
      </w:r>
      <w:r>
        <w:tab/>
      </w:r>
      <w:r>
        <w:fldChar w:fldCharType="begin" w:fldLock="1"/>
      </w:r>
      <w:r>
        <w:instrText xml:space="preserve"> PAGEREF _Toc82716355 \h </w:instrText>
      </w:r>
      <w:r>
        <w:fldChar w:fldCharType="separate"/>
      </w:r>
      <w:r>
        <w:t>36</w:t>
      </w:r>
      <w:r>
        <w:fldChar w:fldCharType="end"/>
      </w:r>
    </w:p>
    <w:p w14:paraId="3B231C5F" w14:textId="62A77093" w:rsidR="00FD3B82" w:rsidRPr="009B7782" w:rsidRDefault="00FD3B82">
      <w:pPr>
        <w:pStyle w:val="TOC5"/>
        <w:rPr>
          <w:rFonts w:ascii="Calibri" w:eastAsia="DengXian" w:hAnsi="Calibri"/>
          <w:sz w:val="22"/>
          <w:szCs w:val="22"/>
          <w:lang w:eastAsia="en-GB"/>
        </w:rPr>
      </w:pPr>
      <w:r>
        <w:t>6.1.6.2.15</w:t>
      </w:r>
      <w:r w:rsidRPr="009B7782">
        <w:rPr>
          <w:rFonts w:ascii="Calibri" w:eastAsia="DengXian" w:hAnsi="Calibri"/>
          <w:sz w:val="22"/>
          <w:szCs w:val="22"/>
          <w:lang w:eastAsia="en-GB"/>
        </w:rPr>
        <w:tab/>
      </w:r>
      <w:r>
        <w:t>Type: PositioningMethodAndUsage</w:t>
      </w:r>
      <w:r>
        <w:tab/>
      </w:r>
      <w:r>
        <w:fldChar w:fldCharType="begin" w:fldLock="1"/>
      </w:r>
      <w:r>
        <w:instrText xml:space="preserve"> PAGEREF _Toc82716356 \h </w:instrText>
      </w:r>
      <w:r>
        <w:fldChar w:fldCharType="separate"/>
      </w:r>
      <w:r>
        <w:t>37</w:t>
      </w:r>
      <w:r>
        <w:fldChar w:fldCharType="end"/>
      </w:r>
    </w:p>
    <w:p w14:paraId="4D042D72" w14:textId="4BD881BF" w:rsidR="00FD3B82" w:rsidRPr="009B7782" w:rsidRDefault="00FD3B82">
      <w:pPr>
        <w:pStyle w:val="TOC5"/>
        <w:rPr>
          <w:rFonts w:ascii="Calibri" w:eastAsia="DengXian" w:hAnsi="Calibri"/>
          <w:sz w:val="22"/>
          <w:szCs w:val="22"/>
          <w:lang w:eastAsia="en-GB"/>
        </w:rPr>
      </w:pPr>
      <w:r>
        <w:t>6.1.6.2.16</w:t>
      </w:r>
      <w:r w:rsidRPr="009B7782">
        <w:rPr>
          <w:rFonts w:ascii="Calibri" w:eastAsia="DengXian" w:hAnsi="Calibri"/>
          <w:sz w:val="22"/>
          <w:szCs w:val="22"/>
          <w:lang w:eastAsia="en-GB"/>
        </w:rPr>
        <w:tab/>
      </w:r>
      <w:r>
        <w:t>Type: GnssPositioningMethodAndUsage</w:t>
      </w:r>
      <w:r>
        <w:tab/>
      </w:r>
      <w:r>
        <w:fldChar w:fldCharType="begin" w:fldLock="1"/>
      </w:r>
      <w:r>
        <w:instrText xml:space="preserve"> PAGEREF _Toc82716357 \h </w:instrText>
      </w:r>
      <w:r>
        <w:fldChar w:fldCharType="separate"/>
      </w:r>
      <w:r>
        <w:t>38</w:t>
      </w:r>
      <w:r>
        <w:fldChar w:fldCharType="end"/>
      </w:r>
    </w:p>
    <w:p w14:paraId="34504C73" w14:textId="7242E74F" w:rsidR="00FD3B82" w:rsidRPr="009B7782" w:rsidRDefault="00FD3B82">
      <w:pPr>
        <w:pStyle w:val="TOC5"/>
        <w:rPr>
          <w:rFonts w:ascii="Calibri" w:eastAsia="DengXian" w:hAnsi="Calibri"/>
          <w:sz w:val="22"/>
          <w:szCs w:val="22"/>
          <w:lang w:eastAsia="en-GB"/>
        </w:rPr>
      </w:pPr>
      <w:r>
        <w:t>6.1.6.2.17</w:t>
      </w:r>
      <w:r w:rsidRPr="009B7782">
        <w:rPr>
          <w:rFonts w:ascii="Calibri" w:eastAsia="DengXian" w:hAnsi="Calibri"/>
          <w:sz w:val="22"/>
          <w:szCs w:val="22"/>
          <w:lang w:eastAsia="en-GB"/>
        </w:rPr>
        <w:tab/>
      </w:r>
      <w:r>
        <w:t>Type: VelocityEstimate</w:t>
      </w:r>
      <w:r>
        <w:tab/>
      </w:r>
      <w:r>
        <w:fldChar w:fldCharType="begin" w:fldLock="1"/>
      </w:r>
      <w:r>
        <w:instrText xml:space="preserve"> PAGEREF _Toc82716358 \h </w:instrText>
      </w:r>
      <w:r>
        <w:fldChar w:fldCharType="separate"/>
      </w:r>
      <w:r>
        <w:t>38</w:t>
      </w:r>
      <w:r>
        <w:fldChar w:fldCharType="end"/>
      </w:r>
    </w:p>
    <w:p w14:paraId="0791B00C" w14:textId="0243B185" w:rsidR="00FD3B82" w:rsidRPr="009B7782" w:rsidRDefault="00FD3B82">
      <w:pPr>
        <w:pStyle w:val="TOC5"/>
        <w:rPr>
          <w:rFonts w:ascii="Calibri" w:eastAsia="DengXian" w:hAnsi="Calibri"/>
          <w:sz w:val="22"/>
          <w:szCs w:val="22"/>
          <w:lang w:eastAsia="en-GB"/>
        </w:rPr>
      </w:pPr>
      <w:r>
        <w:t>6.1.6.2.18</w:t>
      </w:r>
      <w:r w:rsidRPr="009B7782">
        <w:rPr>
          <w:rFonts w:ascii="Calibri" w:eastAsia="DengXian" w:hAnsi="Calibri"/>
          <w:sz w:val="22"/>
          <w:szCs w:val="22"/>
          <w:lang w:eastAsia="en-GB"/>
        </w:rPr>
        <w:tab/>
      </w:r>
      <w:r>
        <w:t>Type: HorizontalVelocity</w:t>
      </w:r>
      <w:r>
        <w:tab/>
      </w:r>
      <w:r>
        <w:fldChar w:fldCharType="begin" w:fldLock="1"/>
      </w:r>
      <w:r>
        <w:instrText xml:space="preserve"> PAGEREF _Toc82716359 \h </w:instrText>
      </w:r>
      <w:r>
        <w:fldChar w:fldCharType="separate"/>
      </w:r>
      <w:r>
        <w:t>38</w:t>
      </w:r>
      <w:r>
        <w:fldChar w:fldCharType="end"/>
      </w:r>
    </w:p>
    <w:p w14:paraId="7B1B6EC8" w14:textId="718C1C53" w:rsidR="00FD3B82" w:rsidRPr="009B7782" w:rsidRDefault="00FD3B82">
      <w:pPr>
        <w:pStyle w:val="TOC5"/>
        <w:rPr>
          <w:rFonts w:ascii="Calibri" w:eastAsia="DengXian" w:hAnsi="Calibri"/>
          <w:sz w:val="22"/>
          <w:szCs w:val="22"/>
          <w:lang w:eastAsia="en-GB"/>
        </w:rPr>
      </w:pPr>
      <w:r>
        <w:t>6.1.6.2.19</w:t>
      </w:r>
      <w:r w:rsidRPr="009B7782">
        <w:rPr>
          <w:rFonts w:ascii="Calibri" w:eastAsia="DengXian" w:hAnsi="Calibri"/>
          <w:sz w:val="22"/>
          <w:szCs w:val="22"/>
          <w:lang w:eastAsia="en-GB"/>
        </w:rPr>
        <w:tab/>
      </w:r>
      <w:r>
        <w:t>Type: HorizontalWithVerticalVelocity</w:t>
      </w:r>
      <w:r>
        <w:tab/>
      </w:r>
      <w:r>
        <w:fldChar w:fldCharType="begin" w:fldLock="1"/>
      </w:r>
      <w:r>
        <w:instrText xml:space="preserve"> PAGEREF _Toc82716360 \h </w:instrText>
      </w:r>
      <w:r>
        <w:fldChar w:fldCharType="separate"/>
      </w:r>
      <w:r>
        <w:t>38</w:t>
      </w:r>
      <w:r>
        <w:fldChar w:fldCharType="end"/>
      </w:r>
    </w:p>
    <w:p w14:paraId="6675F839" w14:textId="3356B158" w:rsidR="00FD3B82" w:rsidRPr="009B7782" w:rsidRDefault="00FD3B82">
      <w:pPr>
        <w:pStyle w:val="TOC5"/>
        <w:rPr>
          <w:rFonts w:ascii="Calibri" w:eastAsia="DengXian" w:hAnsi="Calibri"/>
          <w:sz w:val="22"/>
          <w:szCs w:val="22"/>
          <w:lang w:eastAsia="en-GB"/>
        </w:rPr>
      </w:pPr>
      <w:r>
        <w:t>6.1.6.2.20</w:t>
      </w:r>
      <w:r w:rsidRPr="009B7782">
        <w:rPr>
          <w:rFonts w:ascii="Calibri" w:eastAsia="DengXian" w:hAnsi="Calibri"/>
          <w:sz w:val="22"/>
          <w:szCs w:val="22"/>
          <w:lang w:eastAsia="en-GB"/>
        </w:rPr>
        <w:tab/>
      </w:r>
      <w:r>
        <w:t>Type: HorizontalVelocityWithUncertainty</w:t>
      </w:r>
      <w:r>
        <w:tab/>
      </w:r>
      <w:r>
        <w:fldChar w:fldCharType="begin" w:fldLock="1"/>
      </w:r>
      <w:r>
        <w:instrText xml:space="preserve"> PAGEREF _Toc82716361 \h </w:instrText>
      </w:r>
      <w:r>
        <w:fldChar w:fldCharType="separate"/>
      </w:r>
      <w:r>
        <w:t>39</w:t>
      </w:r>
      <w:r>
        <w:fldChar w:fldCharType="end"/>
      </w:r>
    </w:p>
    <w:p w14:paraId="56C08F6D" w14:textId="39DD9D6C" w:rsidR="00FD3B82" w:rsidRPr="009B7782" w:rsidRDefault="00FD3B82">
      <w:pPr>
        <w:pStyle w:val="TOC5"/>
        <w:rPr>
          <w:rFonts w:ascii="Calibri" w:eastAsia="DengXian" w:hAnsi="Calibri"/>
          <w:sz w:val="22"/>
          <w:szCs w:val="22"/>
          <w:lang w:eastAsia="en-GB"/>
        </w:rPr>
      </w:pPr>
      <w:r>
        <w:t>6.1.6.2.21</w:t>
      </w:r>
      <w:r w:rsidRPr="009B7782">
        <w:rPr>
          <w:rFonts w:ascii="Calibri" w:eastAsia="DengXian" w:hAnsi="Calibri"/>
          <w:sz w:val="22"/>
          <w:szCs w:val="22"/>
          <w:lang w:eastAsia="en-GB"/>
        </w:rPr>
        <w:tab/>
      </w:r>
      <w:r>
        <w:t>Type: HorizontalWithVerticalVelocityAndUncertainty</w:t>
      </w:r>
      <w:r>
        <w:tab/>
      </w:r>
      <w:r>
        <w:fldChar w:fldCharType="begin" w:fldLock="1"/>
      </w:r>
      <w:r>
        <w:instrText xml:space="preserve"> PAGEREF _Toc82716362 \h </w:instrText>
      </w:r>
      <w:r>
        <w:fldChar w:fldCharType="separate"/>
      </w:r>
      <w:r>
        <w:t>39</w:t>
      </w:r>
      <w:r>
        <w:fldChar w:fldCharType="end"/>
      </w:r>
    </w:p>
    <w:p w14:paraId="344B37F1" w14:textId="4D0168E5" w:rsidR="00FD3B82" w:rsidRPr="009B7782" w:rsidRDefault="00FD3B82">
      <w:pPr>
        <w:pStyle w:val="TOC5"/>
        <w:rPr>
          <w:rFonts w:ascii="Calibri" w:eastAsia="DengXian" w:hAnsi="Calibri"/>
          <w:sz w:val="22"/>
          <w:szCs w:val="22"/>
          <w:lang w:eastAsia="en-GB"/>
        </w:rPr>
      </w:pPr>
      <w:r>
        <w:t>6.1.6.2.22</w:t>
      </w:r>
      <w:r w:rsidRPr="009B7782">
        <w:rPr>
          <w:rFonts w:ascii="Calibri" w:eastAsia="DengXian" w:hAnsi="Calibri"/>
          <w:sz w:val="22"/>
          <w:szCs w:val="22"/>
          <w:lang w:eastAsia="en-GB"/>
        </w:rPr>
        <w:tab/>
      </w:r>
      <w:r>
        <w:t>Type: UncertaintyEllipse</w:t>
      </w:r>
      <w:r>
        <w:tab/>
      </w:r>
      <w:r>
        <w:fldChar w:fldCharType="begin" w:fldLock="1"/>
      </w:r>
      <w:r>
        <w:instrText xml:space="preserve"> PAGEREF _Toc82716363 \h </w:instrText>
      </w:r>
      <w:r>
        <w:fldChar w:fldCharType="separate"/>
      </w:r>
      <w:r>
        <w:t>39</w:t>
      </w:r>
      <w:r>
        <w:fldChar w:fldCharType="end"/>
      </w:r>
    </w:p>
    <w:p w14:paraId="44ADEF3E" w14:textId="137DEDAB" w:rsidR="00FD3B82" w:rsidRPr="009B7782" w:rsidRDefault="00FD3B82">
      <w:pPr>
        <w:pStyle w:val="TOC5"/>
        <w:rPr>
          <w:rFonts w:ascii="Calibri" w:eastAsia="DengXian" w:hAnsi="Calibri"/>
          <w:sz w:val="22"/>
          <w:szCs w:val="22"/>
          <w:lang w:eastAsia="en-GB"/>
        </w:rPr>
      </w:pPr>
      <w:r>
        <w:t>6.1.6.2.23</w:t>
      </w:r>
      <w:r w:rsidRPr="009B7782">
        <w:rPr>
          <w:rFonts w:ascii="Calibri" w:eastAsia="DengXian" w:hAnsi="Calibri"/>
          <w:sz w:val="22"/>
          <w:szCs w:val="22"/>
          <w:lang w:eastAsia="en-GB"/>
        </w:rPr>
        <w:tab/>
      </w:r>
      <w:r>
        <w:t>Type: UeLcsCapability</w:t>
      </w:r>
      <w:r>
        <w:tab/>
      </w:r>
      <w:r>
        <w:fldChar w:fldCharType="begin" w:fldLock="1"/>
      </w:r>
      <w:r>
        <w:instrText xml:space="preserve"> PAGEREF _Toc82716364 \h </w:instrText>
      </w:r>
      <w:r>
        <w:fldChar w:fldCharType="separate"/>
      </w:r>
      <w:r>
        <w:t>39</w:t>
      </w:r>
      <w:r>
        <w:fldChar w:fldCharType="end"/>
      </w:r>
    </w:p>
    <w:p w14:paraId="5FBFFD6E" w14:textId="7E2E5E73" w:rsidR="00FD3B82" w:rsidRPr="009B7782" w:rsidRDefault="00FD3B82">
      <w:pPr>
        <w:pStyle w:val="TOC5"/>
        <w:rPr>
          <w:rFonts w:ascii="Calibri" w:eastAsia="DengXian" w:hAnsi="Calibri"/>
          <w:sz w:val="22"/>
          <w:szCs w:val="22"/>
          <w:lang w:eastAsia="en-GB"/>
        </w:rPr>
      </w:pPr>
      <w:r>
        <w:t>6.1.6.2.24</w:t>
      </w:r>
      <w:r w:rsidRPr="009B7782">
        <w:rPr>
          <w:rFonts w:ascii="Calibri" w:eastAsia="DengXian" w:hAnsi="Calibri"/>
          <w:sz w:val="22"/>
          <w:szCs w:val="22"/>
          <w:lang w:eastAsia="en-GB"/>
        </w:rPr>
        <w:tab/>
      </w:r>
      <w:r>
        <w:t>Type: PeriodicEventInfo</w:t>
      </w:r>
      <w:r>
        <w:tab/>
      </w:r>
      <w:r>
        <w:fldChar w:fldCharType="begin" w:fldLock="1"/>
      </w:r>
      <w:r>
        <w:instrText xml:space="preserve"> PAGEREF _Toc82716365 \h </w:instrText>
      </w:r>
      <w:r>
        <w:fldChar w:fldCharType="separate"/>
      </w:r>
      <w:r>
        <w:t>40</w:t>
      </w:r>
      <w:r>
        <w:fldChar w:fldCharType="end"/>
      </w:r>
    </w:p>
    <w:p w14:paraId="636A51FB" w14:textId="79874F09" w:rsidR="00FD3B82" w:rsidRPr="009B7782" w:rsidRDefault="00FD3B82">
      <w:pPr>
        <w:pStyle w:val="TOC5"/>
        <w:rPr>
          <w:rFonts w:ascii="Calibri" w:eastAsia="DengXian" w:hAnsi="Calibri"/>
          <w:sz w:val="22"/>
          <w:szCs w:val="22"/>
          <w:lang w:eastAsia="en-GB"/>
        </w:rPr>
      </w:pPr>
      <w:r>
        <w:t>6.1.6.2.25</w:t>
      </w:r>
      <w:r w:rsidRPr="009B7782">
        <w:rPr>
          <w:rFonts w:ascii="Calibri" w:eastAsia="DengXian" w:hAnsi="Calibri"/>
          <w:sz w:val="22"/>
          <w:szCs w:val="22"/>
          <w:lang w:eastAsia="en-GB"/>
        </w:rPr>
        <w:tab/>
      </w:r>
      <w:r>
        <w:t>Type: AreaEventInfo</w:t>
      </w:r>
      <w:r>
        <w:tab/>
      </w:r>
      <w:r>
        <w:fldChar w:fldCharType="begin" w:fldLock="1"/>
      </w:r>
      <w:r>
        <w:instrText xml:space="preserve"> PAGEREF _Toc82716366 \h </w:instrText>
      </w:r>
      <w:r>
        <w:fldChar w:fldCharType="separate"/>
      </w:r>
      <w:r>
        <w:t>40</w:t>
      </w:r>
      <w:r>
        <w:fldChar w:fldCharType="end"/>
      </w:r>
    </w:p>
    <w:p w14:paraId="00D7EF0B" w14:textId="104EE9D1" w:rsidR="00FD3B82" w:rsidRPr="009B7782" w:rsidRDefault="00FD3B82">
      <w:pPr>
        <w:pStyle w:val="TOC5"/>
        <w:rPr>
          <w:rFonts w:ascii="Calibri" w:eastAsia="DengXian" w:hAnsi="Calibri"/>
          <w:sz w:val="22"/>
          <w:szCs w:val="22"/>
          <w:lang w:eastAsia="en-GB"/>
        </w:rPr>
      </w:pPr>
      <w:r>
        <w:t>6.1.6.2.26</w:t>
      </w:r>
      <w:r w:rsidRPr="009B7782">
        <w:rPr>
          <w:rFonts w:ascii="Calibri" w:eastAsia="DengXian" w:hAnsi="Calibri"/>
          <w:sz w:val="22"/>
          <w:szCs w:val="22"/>
          <w:lang w:eastAsia="en-GB"/>
        </w:rPr>
        <w:tab/>
      </w:r>
      <w:r>
        <w:t>Type: ReportingArea</w:t>
      </w:r>
      <w:r>
        <w:tab/>
      </w:r>
      <w:r>
        <w:fldChar w:fldCharType="begin" w:fldLock="1"/>
      </w:r>
      <w:r>
        <w:instrText xml:space="preserve"> PAGEREF _Toc82716367 \h </w:instrText>
      </w:r>
      <w:r>
        <w:fldChar w:fldCharType="separate"/>
      </w:r>
      <w:r>
        <w:t>40</w:t>
      </w:r>
      <w:r>
        <w:fldChar w:fldCharType="end"/>
      </w:r>
    </w:p>
    <w:p w14:paraId="76FA18D6" w14:textId="2491570A" w:rsidR="00FD3B82" w:rsidRPr="009B7782" w:rsidRDefault="00FD3B82">
      <w:pPr>
        <w:pStyle w:val="TOC5"/>
        <w:rPr>
          <w:rFonts w:ascii="Calibri" w:eastAsia="DengXian" w:hAnsi="Calibri"/>
          <w:sz w:val="22"/>
          <w:szCs w:val="22"/>
          <w:lang w:eastAsia="en-GB"/>
        </w:rPr>
      </w:pPr>
      <w:r>
        <w:t>6.1.6.2.27</w:t>
      </w:r>
      <w:r w:rsidRPr="009B7782">
        <w:rPr>
          <w:rFonts w:ascii="Calibri" w:eastAsia="DengXian" w:hAnsi="Calibri"/>
          <w:sz w:val="22"/>
          <w:szCs w:val="22"/>
          <w:lang w:eastAsia="en-GB"/>
        </w:rPr>
        <w:tab/>
      </w:r>
      <w:r>
        <w:t>Type: MotionEventInfo</w:t>
      </w:r>
      <w:r>
        <w:tab/>
      </w:r>
      <w:r>
        <w:fldChar w:fldCharType="begin" w:fldLock="1"/>
      </w:r>
      <w:r>
        <w:instrText xml:space="preserve"> PAGEREF _Toc82716368 \h </w:instrText>
      </w:r>
      <w:r>
        <w:fldChar w:fldCharType="separate"/>
      </w:r>
      <w:r>
        <w:t>41</w:t>
      </w:r>
      <w:r>
        <w:fldChar w:fldCharType="end"/>
      </w:r>
    </w:p>
    <w:p w14:paraId="7397D183" w14:textId="60398F44" w:rsidR="00FD3B82" w:rsidRPr="009B7782" w:rsidRDefault="00FD3B82">
      <w:pPr>
        <w:pStyle w:val="TOC5"/>
        <w:rPr>
          <w:rFonts w:ascii="Calibri" w:eastAsia="DengXian" w:hAnsi="Calibri"/>
          <w:sz w:val="22"/>
          <w:szCs w:val="22"/>
          <w:lang w:eastAsia="en-GB"/>
        </w:rPr>
      </w:pPr>
      <w:r>
        <w:t>6.1.6.2.28</w:t>
      </w:r>
      <w:r w:rsidRPr="009B7782">
        <w:rPr>
          <w:rFonts w:ascii="Calibri" w:eastAsia="DengXian" w:hAnsi="Calibri"/>
          <w:sz w:val="22"/>
          <w:szCs w:val="22"/>
          <w:lang w:eastAsia="en-GB"/>
        </w:rPr>
        <w:tab/>
      </w:r>
      <w:r>
        <w:t>Type: ReportingAccessTypes</w:t>
      </w:r>
      <w:r>
        <w:tab/>
      </w:r>
      <w:r>
        <w:fldChar w:fldCharType="begin" w:fldLock="1"/>
      </w:r>
      <w:r>
        <w:instrText xml:space="preserve"> PAGEREF _Toc82716369 \h </w:instrText>
      </w:r>
      <w:r>
        <w:fldChar w:fldCharType="separate"/>
      </w:r>
      <w:r>
        <w:t>41</w:t>
      </w:r>
      <w:r>
        <w:fldChar w:fldCharType="end"/>
      </w:r>
    </w:p>
    <w:p w14:paraId="224D7911" w14:textId="6D7975C6" w:rsidR="00FD3B82" w:rsidRPr="009B7782" w:rsidRDefault="00FD3B82">
      <w:pPr>
        <w:pStyle w:val="TOC5"/>
        <w:rPr>
          <w:rFonts w:ascii="Calibri" w:eastAsia="DengXian" w:hAnsi="Calibri"/>
          <w:sz w:val="22"/>
          <w:szCs w:val="22"/>
          <w:lang w:eastAsia="en-GB"/>
        </w:rPr>
      </w:pPr>
      <w:r>
        <w:t>6.1.6.2.29</w:t>
      </w:r>
      <w:r w:rsidRPr="009B7782">
        <w:rPr>
          <w:rFonts w:ascii="Calibri" w:eastAsia="DengXian" w:hAnsi="Calibri"/>
          <w:sz w:val="22"/>
          <w:szCs w:val="22"/>
          <w:lang w:eastAsia="en-GB"/>
        </w:rPr>
        <w:tab/>
      </w:r>
      <w:r>
        <w:t>Type: CancelLocData</w:t>
      </w:r>
      <w:r>
        <w:tab/>
      </w:r>
      <w:r>
        <w:fldChar w:fldCharType="begin" w:fldLock="1"/>
      </w:r>
      <w:r>
        <w:instrText xml:space="preserve"> PAGEREF _Toc82716370 \h </w:instrText>
      </w:r>
      <w:r>
        <w:fldChar w:fldCharType="separate"/>
      </w:r>
      <w:r>
        <w:t>41</w:t>
      </w:r>
      <w:r>
        <w:fldChar w:fldCharType="end"/>
      </w:r>
    </w:p>
    <w:p w14:paraId="112A3900" w14:textId="5AB7F042" w:rsidR="00FD3B82" w:rsidRPr="009B7782" w:rsidRDefault="00FD3B82">
      <w:pPr>
        <w:pStyle w:val="TOC5"/>
        <w:rPr>
          <w:rFonts w:ascii="Calibri" w:eastAsia="DengXian" w:hAnsi="Calibri"/>
          <w:sz w:val="22"/>
          <w:szCs w:val="22"/>
          <w:lang w:eastAsia="en-GB"/>
        </w:rPr>
      </w:pPr>
      <w:r>
        <w:t>6.1.6.2.30</w:t>
      </w:r>
      <w:r w:rsidRPr="009B7782">
        <w:rPr>
          <w:rFonts w:ascii="Calibri" w:eastAsia="DengXian" w:hAnsi="Calibri"/>
          <w:sz w:val="22"/>
          <w:szCs w:val="22"/>
          <w:lang w:eastAsia="en-GB"/>
        </w:rPr>
        <w:tab/>
      </w:r>
      <w:r>
        <w:t>Type: LocContextData</w:t>
      </w:r>
      <w:r>
        <w:tab/>
      </w:r>
      <w:r>
        <w:fldChar w:fldCharType="begin" w:fldLock="1"/>
      </w:r>
      <w:r>
        <w:instrText xml:space="preserve"> PAGEREF _Toc82716371 \h </w:instrText>
      </w:r>
      <w:r>
        <w:fldChar w:fldCharType="separate"/>
      </w:r>
      <w:r>
        <w:t>42</w:t>
      </w:r>
      <w:r>
        <w:fldChar w:fldCharType="end"/>
      </w:r>
    </w:p>
    <w:p w14:paraId="1BD974D7" w14:textId="7B4DD671" w:rsidR="00FD3B82" w:rsidRPr="009B7782" w:rsidRDefault="00FD3B82">
      <w:pPr>
        <w:pStyle w:val="TOC5"/>
        <w:rPr>
          <w:rFonts w:ascii="Calibri" w:eastAsia="DengXian" w:hAnsi="Calibri"/>
          <w:sz w:val="22"/>
          <w:szCs w:val="22"/>
          <w:lang w:eastAsia="en-GB"/>
        </w:rPr>
      </w:pPr>
      <w:r>
        <w:t>6.1.6.2.31</w:t>
      </w:r>
      <w:r w:rsidRPr="009B7782">
        <w:rPr>
          <w:rFonts w:ascii="Calibri" w:eastAsia="DengXian" w:hAnsi="Calibri"/>
          <w:sz w:val="22"/>
          <w:szCs w:val="22"/>
          <w:lang w:eastAsia="en-GB"/>
        </w:rPr>
        <w:tab/>
      </w:r>
      <w:r>
        <w:t>Type: EventReportMessage</w:t>
      </w:r>
      <w:r>
        <w:tab/>
      </w:r>
      <w:r>
        <w:fldChar w:fldCharType="begin" w:fldLock="1"/>
      </w:r>
      <w:r>
        <w:instrText xml:space="preserve"> PAGEREF _Toc82716372 \h </w:instrText>
      </w:r>
      <w:r>
        <w:fldChar w:fldCharType="separate"/>
      </w:r>
      <w:r>
        <w:t>42</w:t>
      </w:r>
      <w:r>
        <w:fldChar w:fldCharType="end"/>
      </w:r>
    </w:p>
    <w:p w14:paraId="00642CA8" w14:textId="4801BE03" w:rsidR="00FD3B82" w:rsidRPr="009B7782" w:rsidRDefault="00FD3B82">
      <w:pPr>
        <w:pStyle w:val="TOC5"/>
        <w:rPr>
          <w:rFonts w:ascii="Calibri" w:eastAsia="DengXian" w:hAnsi="Calibri"/>
          <w:sz w:val="22"/>
          <w:szCs w:val="22"/>
          <w:lang w:eastAsia="en-GB"/>
        </w:rPr>
      </w:pPr>
      <w:r>
        <w:t>6.1.6.2.32</w:t>
      </w:r>
      <w:r w:rsidRPr="009B7782">
        <w:rPr>
          <w:rFonts w:ascii="Calibri" w:eastAsia="DengXian" w:hAnsi="Calibri"/>
          <w:sz w:val="22"/>
          <w:szCs w:val="22"/>
          <w:lang w:eastAsia="en-GB"/>
        </w:rPr>
        <w:tab/>
      </w:r>
      <w:r>
        <w:t>Type: EventReportingStatus</w:t>
      </w:r>
      <w:r>
        <w:tab/>
      </w:r>
      <w:r>
        <w:fldChar w:fldCharType="begin" w:fldLock="1"/>
      </w:r>
      <w:r>
        <w:instrText xml:space="preserve"> PAGEREF _Toc82716373 \h </w:instrText>
      </w:r>
      <w:r>
        <w:fldChar w:fldCharType="separate"/>
      </w:r>
      <w:r>
        <w:t>43</w:t>
      </w:r>
      <w:r>
        <w:fldChar w:fldCharType="end"/>
      </w:r>
    </w:p>
    <w:p w14:paraId="1E11E6A0" w14:textId="4355B00A" w:rsidR="00FD3B82" w:rsidRPr="009B7782" w:rsidRDefault="00FD3B82">
      <w:pPr>
        <w:pStyle w:val="TOC5"/>
        <w:rPr>
          <w:rFonts w:ascii="Calibri" w:eastAsia="DengXian" w:hAnsi="Calibri"/>
          <w:sz w:val="22"/>
          <w:szCs w:val="22"/>
          <w:lang w:eastAsia="en-GB"/>
        </w:rPr>
      </w:pPr>
      <w:r>
        <w:t>6.1.6.2.33</w:t>
      </w:r>
      <w:r w:rsidRPr="009B7782">
        <w:rPr>
          <w:rFonts w:ascii="Calibri" w:eastAsia="DengXian" w:hAnsi="Calibri"/>
          <w:sz w:val="22"/>
          <w:szCs w:val="22"/>
          <w:lang w:eastAsia="en-GB"/>
        </w:rPr>
        <w:tab/>
      </w:r>
      <w:r>
        <w:t>Type: UELocationInfo</w:t>
      </w:r>
      <w:r>
        <w:tab/>
      </w:r>
      <w:r>
        <w:fldChar w:fldCharType="begin" w:fldLock="1"/>
      </w:r>
      <w:r>
        <w:instrText xml:space="preserve"> PAGEREF _Toc82716374 \h </w:instrText>
      </w:r>
      <w:r>
        <w:fldChar w:fldCharType="separate"/>
      </w:r>
      <w:r>
        <w:t>43</w:t>
      </w:r>
      <w:r>
        <w:fldChar w:fldCharType="end"/>
      </w:r>
    </w:p>
    <w:p w14:paraId="2FC94771" w14:textId="1D17064F" w:rsidR="00FD3B82" w:rsidRPr="009B7782" w:rsidRDefault="00FD3B82">
      <w:pPr>
        <w:pStyle w:val="TOC5"/>
        <w:rPr>
          <w:rFonts w:ascii="Calibri" w:eastAsia="DengXian" w:hAnsi="Calibri"/>
          <w:sz w:val="22"/>
          <w:szCs w:val="22"/>
          <w:lang w:eastAsia="en-GB"/>
        </w:rPr>
      </w:pPr>
      <w:r>
        <w:t>6.1.6.2.34</w:t>
      </w:r>
      <w:r w:rsidRPr="009B7782">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_Toc82716375 \h </w:instrText>
      </w:r>
      <w:r>
        <w:fldChar w:fldCharType="separate"/>
      </w:r>
      <w:r>
        <w:t>44</w:t>
      </w:r>
      <w:r>
        <w:fldChar w:fldCharType="end"/>
      </w:r>
    </w:p>
    <w:p w14:paraId="57C68E92" w14:textId="05604C3E" w:rsidR="00FD3B82" w:rsidRPr="009B7782" w:rsidRDefault="00FD3B82">
      <w:pPr>
        <w:pStyle w:val="TOC5"/>
        <w:rPr>
          <w:rFonts w:ascii="Calibri" w:eastAsia="DengXian" w:hAnsi="Calibri"/>
          <w:sz w:val="22"/>
          <w:szCs w:val="22"/>
          <w:lang w:eastAsia="en-GB"/>
        </w:rPr>
      </w:pPr>
      <w:r>
        <w:t>6.1.6.2.35</w:t>
      </w:r>
      <w:r w:rsidRPr="009B7782">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_Toc82716376 \h </w:instrText>
      </w:r>
      <w:r>
        <w:fldChar w:fldCharType="separate"/>
      </w:r>
      <w:r>
        <w:t>45</w:t>
      </w:r>
      <w:r>
        <w:fldChar w:fldCharType="end"/>
      </w:r>
    </w:p>
    <w:p w14:paraId="77584CAE" w14:textId="2B03F0FF" w:rsidR="00FD3B82" w:rsidRPr="009B7782" w:rsidRDefault="00FD3B82">
      <w:pPr>
        <w:pStyle w:val="TOC5"/>
        <w:rPr>
          <w:rFonts w:ascii="Calibri" w:eastAsia="DengXian" w:hAnsi="Calibri"/>
          <w:sz w:val="22"/>
          <w:szCs w:val="22"/>
          <w:lang w:eastAsia="en-GB"/>
        </w:rPr>
      </w:pPr>
      <w:r>
        <w:t>6.1.6.2.</w:t>
      </w:r>
      <w:r>
        <w:rPr>
          <w:lang w:eastAsia="zh-CN"/>
        </w:rPr>
        <w:t>36</w:t>
      </w:r>
      <w:r w:rsidRPr="009B7782">
        <w:rPr>
          <w:rFonts w:ascii="Calibri" w:eastAsia="DengXian" w:hAnsi="Calibri"/>
          <w:sz w:val="22"/>
          <w:szCs w:val="22"/>
          <w:lang w:eastAsia="en-GB"/>
        </w:rPr>
        <w:tab/>
      </w:r>
      <w:r>
        <w:t xml:space="preserve">Type: </w:t>
      </w:r>
      <w:r>
        <w:rPr>
          <w:lang w:eastAsia="zh-CN"/>
        </w:rPr>
        <w:t>Local</w:t>
      </w:r>
      <w:r>
        <w:t>Origin</w:t>
      </w:r>
      <w:r>
        <w:tab/>
      </w:r>
      <w:r>
        <w:fldChar w:fldCharType="begin" w:fldLock="1"/>
      </w:r>
      <w:r>
        <w:instrText xml:space="preserve"> PAGEREF _Toc82716377 \h </w:instrText>
      </w:r>
      <w:r>
        <w:fldChar w:fldCharType="separate"/>
      </w:r>
      <w:r>
        <w:t>45</w:t>
      </w:r>
      <w:r>
        <w:fldChar w:fldCharType="end"/>
      </w:r>
    </w:p>
    <w:p w14:paraId="1182A0A8" w14:textId="19442C26" w:rsidR="00FD3B82" w:rsidRPr="009B7782" w:rsidRDefault="00FD3B82">
      <w:pPr>
        <w:pStyle w:val="TOC5"/>
        <w:rPr>
          <w:rFonts w:ascii="Calibri" w:eastAsia="DengXian" w:hAnsi="Calibri"/>
          <w:sz w:val="22"/>
          <w:szCs w:val="22"/>
          <w:lang w:eastAsia="en-GB"/>
        </w:rPr>
      </w:pPr>
      <w:r>
        <w:t>6.1.6.2.</w:t>
      </w:r>
      <w:r>
        <w:rPr>
          <w:lang w:eastAsia="zh-CN"/>
        </w:rPr>
        <w:t>37</w:t>
      </w:r>
      <w:r w:rsidRPr="009B7782">
        <w:rPr>
          <w:rFonts w:ascii="Calibri" w:eastAsia="DengXian" w:hAnsi="Calibri"/>
          <w:sz w:val="22"/>
          <w:szCs w:val="22"/>
          <w:lang w:eastAsia="en-GB"/>
        </w:rPr>
        <w:tab/>
      </w:r>
      <w:r>
        <w:t>RelativeCartesianLocation</w:t>
      </w:r>
      <w:r>
        <w:tab/>
      </w:r>
      <w:r>
        <w:fldChar w:fldCharType="begin" w:fldLock="1"/>
      </w:r>
      <w:r>
        <w:instrText xml:space="preserve"> PAGEREF _Toc82716378 \h </w:instrText>
      </w:r>
      <w:r>
        <w:fldChar w:fldCharType="separate"/>
      </w:r>
      <w:r>
        <w:t>45</w:t>
      </w:r>
      <w:r>
        <w:fldChar w:fldCharType="end"/>
      </w:r>
    </w:p>
    <w:p w14:paraId="5B5A00CE" w14:textId="28DD84DF" w:rsidR="00FD3B82" w:rsidRPr="009B7782" w:rsidRDefault="00FD3B82">
      <w:pPr>
        <w:pStyle w:val="TOC5"/>
        <w:rPr>
          <w:rFonts w:ascii="Calibri" w:eastAsia="DengXian" w:hAnsi="Calibri"/>
          <w:sz w:val="22"/>
          <w:szCs w:val="22"/>
          <w:lang w:eastAsia="en-GB"/>
        </w:rPr>
      </w:pPr>
      <w:r>
        <w:t>6.1.6.2.</w:t>
      </w:r>
      <w:r>
        <w:rPr>
          <w:lang w:eastAsia="zh-CN"/>
        </w:rPr>
        <w:t>38</w:t>
      </w:r>
      <w:r w:rsidRPr="009B7782">
        <w:rPr>
          <w:rFonts w:ascii="Calibri" w:eastAsia="DengXian" w:hAnsi="Calibri"/>
          <w:sz w:val="22"/>
          <w:szCs w:val="22"/>
          <w:lang w:eastAsia="en-GB"/>
        </w:rPr>
        <w:tab/>
      </w:r>
      <w:r>
        <w:t>Type: Local2dPointUncertaintyEllipse</w:t>
      </w:r>
      <w:r>
        <w:tab/>
      </w:r>
      <w:r>
        <w:fldChar w:fldCharType="begin" w:fldLock="1"/>
      </w:r>
      <w:r>
        <w:instrText xml:space="preserve"> PAGEREF _Toc82716379 \h </w:instrText>
      </w:r>
      <w:r>
        <w:fldChar w:fldCharType="separate"/>
      </w:r>
      <w:r>
        <w:t>46</w:t>
      </w:r>
      <w:r>
        <w:fldChar w:fldCharType="end"/>
      </w:r>
    </w:p>
    <w:p w14:paraId="26DDCC62" w14:textId="2FEFD541" w:rsidR="00FD3B82" w:rsidRPr="009B7782" w:rsidRDefault="00FD3B82">
      <w:pPr>
        <w:pStyle w:val="TOC5"/>
        <w:rPr>
          <w:rFonts w:ascii="Calibri" w:eastAsia="DengXian" w:hAnsi="Calibri"/>
          <w:sz w:val="22"/>
          <w:szCs w:val="22"/>
          <w:lang w:eastAsia="en-GB"/>
        </w:rPr>
      </w:pPr>
      <w:r>
        <w:t>6.1.6.2.</w:t>
      </w:r>
      <w:r>
        <w:rPr>
          <w:lang w:eastAsia="zh-CN"/>
        </w:rPr>
        <w:t>39</w:t>
      </w:r>
      <w:r w:rsidRPr="009B7782">
        <w:rPr>
          <w:rFonts w:ascii="Calibri" w:eastAsia="DengXian" w:hAnsi="Calibri"/>
          <w:sz w:val="22"/>
          <w:szCs w:val="22"/>
          <w:lang w:eastAsia="en-GB"/>
        </w:rPr>
        <w:tab/>
      </w:r>
      <w:r>
        <w:t>Type: Local3dPointUncertaintyEllipsoid</w:t>
      </w:r>
      <w:r>
        <w:tab/>
      </w:r>
      <w:r>
        <w:fldChar w:fldCharType="begin" w:fldLock="1"/>
      </w:r>
      <w:r>
        <w:instrText xml:space="preserve"> PAGEREF _Toc82716380 \h </w:instrText>
      </w:r>
      <w:r>
        <w:fldChar w:fldCharType="separate"/>
      </w:r>
      <w:r>
        <w:t>46</w:t>
      </w:r>
      <w:r>
        <w:fldChar w:fldCharType="end"/>
      </w:r>
    </w:p>
    <w:p w14:paraId="25F69482" w14:textId="78B8D8E3" w:rsidR="00FD3B82" w:rsidRPr="009B7782" w:rsidRDefault="00FD3B82">
      <w:pPr>
        <w:pStyle w:val="TOC5"/>
        <w:rPr>
          <w:rFonts w:ascii="Calibri" w:eastAsia="DengXian" w:hAnsi="Calibri"/>
          <w:sz w:val="22"/>
          <w:szCs w:val="22"/>
          <w:lang w:eastAsia="en-GB"/>
        </w:rPr>
      </w:pPr>
      <w:r>
        <w:t>6.1.6.2.</w:t>
      </w:r>
      <w:r>
        <w:rPr>
          <w:lang w:eastAsia="zh-CN"/>
        </w:rPr>
        <w:t>40</w:t>
      </w:r>
      <w:r w:rsidRPr="009B7782">
        <w:rPr>
          <w:rFonts w:ascii="Calibri" w:eastAsia="DengXian" w:hAnsi="Calibri"/>
          <w:sz w:val="22"/>
          <w:szCs w:val="22"/>
          <w:lang w:eastAsia="en-GB"/>
        </w:rPr>
        <w:tab/>
      </w:r>
      <w:r>
        <w:t>Type: UncertaintyEllipsoid</w:t>
      </w:r>
      <w:r>
        <w:tab/>
      </w:r>
      <w:r>
        <w:fldChar w:fldCharType="begin" w:fldLock="1"/>
      </w:r>
      <w:r>
        <w:instrText xml:space="preserve"> PAGEREF _Toc82716381 \h </w:instrText>
      </w:r>
      <w:r>
        <w:fldChar w:fldCharType="separate"/>
      </w:r>
      <w:r>
        <w:t>46</w:t>
      </w:r>
      <w:r>
        <w:fldChar w:fldCharType="end"/>
      </w:r>
    </w:p>
    <w:p w14:paraId="7FAC0EF2" w14:textId="7B4BC389" w:rsidR="00FD3B82" w:rsidRPr="009B7782" w:rsidRDefault="00FD3B82">
      <w:pPr>
        <w:pStyle w:val="TOC5"/>
        <w:rPr>
          <w:rFonts w:ascii="Calibri" w:eastAsia="DengXian" w:hAnsi="Calibri"/>
          <w:sz w:val="22"/>
          <w:szCs w:val="22"/>
          <w:lang w:eastAsia="en-GB"/>
        </w:rPr>
      </w:pPr>
      <w:r>
        <w:t>6.1.6.2.</w:t>
      </w:r>
      <w:r>
        <w:rPr>
          <w:lang w:eastAsia="zh-CN"/>
        </w:rPr>
        <w:t>41</w:t>
      </w:r>
      <w:r w:rsidRPr="009B7782">
        <w:rPr>
          <w:rFonts w:ascii="Calibri" w:eastAsia="DengXian" w:hAnsi="Calibri"/>
          <w:sz w:val="22"/>
          <w:szCs w:val="22"/>
          <w:lang w:eastAsia="en-GB"/>
        </w:rPr>
        <w:tab/>
      </w:r>
      <w:r>
        <w:t xml:space="preserve">Type: </w:t>
      </w:r>
      <w:r>
        <w:rPr>
          <w:lang w:eastAsia="zh-CN"/>
        </w:rPr>
        <w:t>LocalArea</w:t>
      </w:r>
      <w:r>
        <w:tab/>
      </w:r>
      <w:r>
        <w:fldChar w:fldCharType="begin" w:fldLock="1"/>
      </w:r>
      <w:r>
        <w:instrText xml:space="preserve"> PAGEREF _Toc82716382 \h </w:instrText>
      </w:r>
      <w:r>
        <w:fldChar w:fldCharType="separate"/>
      </w:r>
      <w:r>
        <w:t>47</w:t>
      </w:r>
      <w:r>
        <w:fldChar w:fldCharType="end"/>
      </w:r>
    </w:p>
    <w:p w14:paraId="06C6644F" w14:textId="692401DC" w:rsidR="00FD3B82" w:rsidRPr="009B7782" w:rsidRDefault="00FD3B82">
      <w:pPr>
        <w:pStyle w:val="TOC5"/>
        <w:rPr>
          <w:rFonts w:ascii="Calibri" w:eastAsia="DengXian" w:hAnsi="Calibri"/>
          <w:sz w:val="22"/>
          <w:szCs w:val="22"/>
          <w:lang w:eastAsia="en-GB"/>
        </w:rPr>
      </w:pPr>
      <w:r>
        <w:t>6.1.6.2.42</w:t>
      </w:r>
      <w:r w:rsidRPr="009B7782">
        <w:rPr>
          <w:rFonts w:ascii="Calibri" w:eastAsia="DengXian" w:hAnsi="Calibri"/>
          <w:sz w:val="22"/>
          <w:szCs w:val="22"/>
          <w:lang w:eastAsia="en-GB"/>
        </w:rPr>
        <w:tab/>
      </w:r>
      <w:r>
        <w:t>Type: UeAreaIndication</w:t>
      </w:r>
      <w:r>
        <w:tab/>
      </w:r>
      <w:r>
        <w:fldChar w:fldCharType="begin" w:fldLock="1"/>
      </w:r>
      <w:r>
        <w:instrText xml:space="preserve"> PAGEREF _Toc82716383 \h </w:instrText>
      </w:r>
      <w:r>
        <w:fldChar w:fldCharType="separate"/>
      </w:r>
      <w:r>
        <w:t>47</w:t>
      </w:r>
      <w:r>
        <w:fldChar w:fldCharType="end"/>
      </w:r>
    </w:p>
    <w:p w14:paraId="0402F110" w14:textId="7E1D6716" w:rsidR="00FD3B82" w:rsidRPr="009B7782" w:rsidRDefault="00FD3B82">
      <w:pPr>
        <w:pStyle w:val="TOC5"/>
        <w:rPr>
          <w:rFonts w:ascii="Calibri" w:eastAsia="DengXian" w:hAnsi="Calibri"/>
          <w:sz w:val="22"/>
          <w:szCs w:val="22"/>
          <w:lang w:eastAsia="en-GB"/>
        </w:rPr>
      </w:pPr>
      <w:r>
        <w:t>6.1.6.2.43</w:t>
      </w:r>
      <w:r w:rsidRPr="009B7782">
        <w:rPr>
          <w:rFonts w:ascii="Calibri" w:eastAsia="DengXian" w:hAnsi="Calibri"/>
          <w:sz w:val="22"/>
          <w:szCs w:val="22"/>
          <w:lang w:eastAsia="en-GB"/>
        </w:rPr>
        <w:tab/>
      </w:r>
      <w:r>
        <w:t xml:space="preserve">Type: </w:t>
      </w:r>
      <w:r>
        <w:rPr>
          <w:lang w:eastAsia="zh-CN"/>
        </w:rPr>
        <w:t>MinorLocationQoS</w:t>
      </w:r>
      <w:r>
        <w:tab/>
      </w:r>
      <w:r>
        <w:fldChar w:fldCharType="begin" w:fldLock="1"/>
      </w:r>
      <w:r>
        <w:instrText xml:space="preserve"> PAGEREF _Toc82716384 \h </w:instrText>
      </w:r>
      <w:r>
        <w:fldChar w:fldCharType="separate"/>
      </w:r>
      <w:r>
        <w:t>47</w:t>
      </w:r>
      <w:r>
        <w:fldChar w:fldCharType="end"/>
      </w:r>
    </w:p>
    <w:p w14:paraId="7FE6956D" w14:textId="2BACAC4C" w:rsidR="00FD3B82" w:rsidRPr="009B7782" w:rsidRDefault="00FD3B82">
      <w:pPr>
        <w:pStyle w:val="TOC4"/>
        <w:rPr>
          <w:rFonts w:ascii="Calibri" w:eastAsia="DengXian" w:hAnsi="Calibri"/>
          <w:sz w:val="22"/>
          <w:szCs w:val="22"/>
          <w:lang w:eastAsia="en-GB"/>
        </w:rPr>
      </w:pPr>
      <w:r w:rsidRPr="0055358B">
        <w:rPr>
          <w:lang w:val="en-US"/>
        </w:rPr>
        <w:t>6.1.6.3</w:t>
      </w:r>
      <w:r w:rsidRPr="009B7782">
        <w:rPr>
          <w:rFonts w:ascii="Calibri" w:eastAsia="DengXian" w:hAnsi="Calibri"/>
          <w:sz w:val="22"/>
          <w:szCs w:val="22"/>
          <w:lang w:eastAsia="en-GB"/>
        </w:rPr>
        <w:tab/>
      </w:r>
      <w:r w:rsidRPr="0055358B">
        <w:rPr>
          <w:lang w:val="en-US"/>
        </w:rPr>
        <w:t>Simple data types and enumerations</w:t>
      </w:r>
      <w:r>
        <w:tab/>
      </w:r>
      <w:r>
        <w:fldChar w:fldCharType="begin" w:fldLock="1"/>
      </w:r>
      <w:r>
        <w:instrText xml:space="preserve"> PAGEREF _Toc82716385 \h </w:instrText>
      </w:r>
      <w:r>
        <w:fldChar w:fldCharType="separate"/>
      </w:r>
      <w:r>
        <w:t>47</w:t>
      </w:r>
      <w:r>
        <w:fldChar w:fldCharType="end"/>
      </w:r>
    </w:p>
    <w:p w14:paraId="4BFF73A7" w14:textId="538F6307" w:rsidR="00FD3B82" w:rsidRPr="009B7782" w:rsidRDefault="00FD3B82">
      <w:pPr>
        <w:pStyle w:val="TOC5"/>
        <w:rPr>
          <w:rFonts w:ascii="Calibri" w:eastAsia="DengXian" w:hAnsi="Calibri"/>
          <w:sz w:val="22"/>
          <w:szCs w:val="22"/>
          <w:lang w:eastAsia="en-GB"/>
        </w:rPr>
      </w:pPr>
      <w:r>
        <w:t>6.1.6.3.1</w:t>
      </w:r>
      <w:r w:rsidRPr="009B7782">
        <w:rPr>
          <w:rFonts w:ascii="Calibri" w:eastAsia="DengXian" w:hAnsi="Calibri"/>
          <w:sz w:val="22"/>
          <w:szCs w:val="22"/>
          <w:lang w:eastAsia="en-GB"/>
        </w:rPr>
        <w:tab/>
      </w:r>
      <w:r>
        <w:t>Introduction</w:t>
      </w:r>
      <w:r>
        <w:tab/>
      </w:r>
      <w:r>
        <w:fldChar w:fldCharType="begin" w:fldLock="1"/>
      </w:r>
      <w:r>
        <w:instrText xml:space="preserve"> PAGEREF _Toc82716386 \h </w:instrText>
      </w:r>
      <w:r>
        <w:fldChar w:fldCharType="separate"/>
      </w:r>
      <w:r>
        <w:t>47</w:t>
      </w:r>
      <w:r>
        <w:fldChar w:fldCharType="end"/>
      </w:r>
    </w:p>
    <w:p w14:paraId="2204ADA7" w14:textId="5FAE5F28" w:rsidR="00FD3B82" w:rsidRPr="009B7782" w:rsidRDefault="00FD3B82">
      <w:pPr>
        <w:pStyle w:val="TOC5"/>
        <w:rPr>
          <w:rFonts w:ascii="Calibri" w:eastAsia="DengXian" w:hAnsi="Calibri"/>
          <w:sz w:val="22"/>
          <w:szCs w:val="22"/>
          <w:lang w:eastAsia="en-GB"/>
        </w:rPr>
      </w:pPr>
      <w:r>
        <w:t>6.1.6.3.2</w:t>
      </w:r>
      <w:r w:rsidRPr="009B7782">
        <w:rPr>
          <w:rFonts w:ascii="Calibri" w:eastAsia="DengXian" w:hAnsi="Calibri"/>
          <w:sz w:val="22"/>
          <w:szCs w:val="22"/>
          <w:lang w:eastAsia="en-GB"/>
        </w:rPr>
        <w:tab/>
      </w:r>
      <w:r>
        <w:t>Simple data types</w:t>
      </w:r>
      <w:r>
        <w:tab/>
      </w:r>
      <w:r>
        <w:fldChar w:fldCharType="begin" w:fldLock="1"/>
      </w:r>
      <w:r>
        <w:instrText xml:space="preserve"> PAGEREF _Toc82716387 \h </w:instrText>
      </w:r>
      <w:r>
        <w:fldChar w:fldCharType="separate"/>
      </w:r>
      <w:r>
        <w:t>47</w:t>
      </w:r>
      <w:r>
        <w:fldChar w:fldCharType="end"/>
      </w:r>
    </w:p>
    <w:p w14:paraId="2886AD4C" w14:textId="3C870010" w:rsidR="00FD3B82" w:rsidRPr="009B7782" w:rsidRDefault="00FD3B82">
      <w:pPr>
        <w:pStyle w:val="TOC5"/>
        <w:rPr>
          <w:rFonts w:ascii="Calibri" w:eastAsia="DengXian" w:hAnsi="Calibri"/>
          <w:sz w:val="22"/>
          <w:szCs w:val="22"/>
          <w:lang w:eastAsia="en-GB"/>
        </w:rPr>
      </w:pPr>
      <w:r>
        <w:t>6.1.6.3.3</w:t>
      </w:r>
      <w:r w:rsidRPr="009B7782">
        <w:rPr>
          <w:rFonts w:ascii="Calibri" w:eastAsia="DengXian" w:hAnsi="Calibri"/>
          <w:sz w:val="22"/>
          <w:szCs w:val="22"/>
          <w:lang w:eastAsia="en-GB"/>
        </w:rPr>
        <w:tab/>
      </w:r>
      <w:r>
        <w:t>Enumeration: ExternalClientType</w:t>
      </w:r>
      <w:r>
        <w:tab/>
      </w:r>
      <w:r>
        <w:fldChar w:fldCharType="begin" w:fldLock="1"/>
      </w:r>
      <w:r>
        <w:instrText xml:space="preserve"> PAGEREF _Toc82716388 \h </w:instrText>
      </w:r>
      <w:r>
        <w:fldChar w:fldCharType="separate"/>
      </w:r>
      <w:r>
        <w:t>49</w:t>
      </w:r>
      <w:r>
        <w:fldChar w:fldCharType="end"/>
      </w:r>
    </w:p>
    <w:p w14:paraId="51B2F6FA" w14:textId="151E33CD" w:rsidR="00FD3B82" w:rsidRPr="009B7782" w:rsidRDefault="00FD3B82">
      <w:pPr>
        <w:pStyle w:val="TOC5"/>
        <w:rPr>
          <w:rFonts w:ascii="Calibri" w:eastAsia="DengXian" w:hAnsi="Calibri"/>
          <w:sz w:val="22"/>
          <w:szCs w:val="22"/>
          <w:lang w:eastAsia="en-GB"/>
        </w:rPr>
      </w:pPr>
      <w:r>
        <w:t>6.1.6.3.4</w:t>
      </w:r>
      <w:r w:rsidRPr="009B7782">
        <w:rPr>
          <w:rFonts w:ascii="Calibri" w:eastAsia="DengXian" w:hAnsi="Calibri"/>
          <w:sz w:val="22"/>
          <w:szCs w:val="22"/>
          <w:lang w:eastAsia="en-GB"/>
        </w:rPr>
        <w:tab/>
      </w:r>
      <w:r>
        <w:t>Enumeration: SupportedGADShapes</w:t>
      </w:r>
      <w:r>
        <w:tab/>
      </w:r>
      <w:r>
        <w:fldChar w:fldCharType="begin" w:fldLock="1"/>
      </w:r>
      <w:r>
        <w:instrText xml:space="preserve"> PAGEREF _Toc82716389 \h </w:instrText>
      </w:r>
      <w:r>
        <w:fldChar w:fldCharType="separate"/>
      </w:r>
      <w:r>
        <w:t>49</w:t>
      </w:r>
      <w:r>
        <w:fldChar w:fldCharType="end"/>
      </w:r>
    </w:p>
    <w:p w14:paraId="59B9C1C4" w14:textId="22A3D8B1" w:rsidR="00FD3B82" w:rsidRPr="009B7782" w:rsidRDefault="00FD3B82">
      <w:pPr>
        <w:pStyle w:val="TOC5"/>
        <w:rPr>
          <w:rFonts w:ascii="Calibri" w:eastAsia="DengXian" w:hAnsi="Calibri"/>
          <w:sz w:val="22"/>
          <w:szCs w:val="22"/>
          <w:lang w:eastAsia="en-GB"/>
        </w:rPr>
      </w:pPr>
      <w:r>
        <w:lastRenderedPageBreak/>
        <w:t>6.1.6.3.5</w:t>
      </w:r>
      <w:r w:rsidRPr="009B7782">
        <w:rPr>
          <w:rFonts w:ascii="Calibri" w:eastAsia="DengXian" w:hAnsi="Calibri"/>
          <w:sz w:val="22"/>
          <w:szCs w:val="22"/>
          <w:lang w:eastAsia="en-GB"/>
        </w:rPr>
        <w:tab/>
      </w:r>
      <w:r>
        <w:t>Enumeration: ResponseTime</w:t>
      </w:r>
      <w:r>
        <w:tab/>
      </w:r>
      <w:r>
        <w:fldChar w:fldCharType="begin" w:fldLock="1"/>
      </w:r>
      <w:r>
        <w:instrText xml:space="preserve"> PAGEREF _Toc82716390 \h </w:instrText>
      </w:r>
      <w:r>
        <w:fldChar w:fldCharType="separate"/>
      </w:r>
      <w:r>
        <w:t>49</w:t>
      </w:r>
      <w:r>
        <w:fldChar w:fldCharType="end"/>
      </w:r>
    </w:p>
    <w:p w14:paraId="464B5A17" w14:textId="6AACDC2A" w:rsidR="00FD3B82" w:rsidRPr="009B7782" w:rsidRDefault="00FD3B82">
      <w:pPr>
        <w:pStyle w:val="TOC5"/>
        <w:rPr>
          <w:rFonts w:ascii="Calibri" w:eastAsia="DengXian" w:hAnsi="Calibri"/>
          <w:sz w:val="22"/>
          <w:szCs w:val="22"/>
          <w:lang w:eastAsia="en-GB"/>
        </w:rPr>
      </w:pPr>
      <w:r>
        <w:t>6.1.6.3.6</w:t>
      </w:r>
      <w:r w:rsidRPr="009B7782">
        <w:rPr>
          <w:rFonts w:ascii="Calibri" w:eastAsia="DengXian" w:hAnsi="Calibri"/>
          <w:sz w:val="22"/>
          <w:szCs w:val="22"/>
          <w:lang w:eastAsia="en-GB"/>
        </w:rPr>
        <w:tab/>
      </w:r>
      <w:r>
        <w:t>Enumeration: PositioningMethod</w:t>
      </w:r>
      <w:r>
        <w:tab/>
      </w:r>
      <w:r>
        <w:fldChar w:fldCharType="begin" w:fldLock="1"/>
      </w:r>
      <w:r>
        <w:instrText xml:space="preserve"> PAGEREF _Toc82716391 \h </w:instrText>
      </w:r>
      <w:r>
        <w:fldChar w:fldCharType="separate"/>
      </w:r>
      <w:r>
        <w:t>50</w:t>
      </w:r>
      <w:r>
        <w:fldChar w:fldCharType="end"/>
      </w:r>
    </w:p>
    <w:p w14:paraId="53CBEEAF" w14:textId="2A52010C" w:rsidR="00FD3B82" w:rsidRPr="009B7782" w:rsidRDefault="00FD3B82">
      <w:pPr>
        <w:pStyle w:val="TOC5"/>
        <w:rPr>
          <w:rFonts w:ascii="Calibri" w:eastAsia="DengXian" w:hAnsi="Calibri"/>
          <w:sz w:val="22"/>
          <w:szCs w:val="22"/>
          <w:lang w:eastAsia="en-GB"/>
        </w:rPr>
      </w:pPr>
      <w:r>
        <w:t>6.1.6.3.7</w:t>
      </w:r>
      <w:r w:rsidRPr="009B7782">
        <w:rPr>
          <w:rFonts w:ascii="Calibri" w:eastAsia="DengXian" w:hAnsi="Calibri"/>
          <w:sz w:val="22"/>
          <w:szCs w:val="22"/>
          <w:lang w:eastAsia="en-GB"/>
        </w:rPr>
        <w:tab/>
      </w:r>
      <w:r>
        <w:t>Enumeration: PositioningMode</w:t>
      </w:r>
      <w:r>
        <w:tab/>
      </w:r>
      <w:r>
        <w:fldChar w:fldCharType="begin" w:fldLock="1"/>
      </w:r>
      <w:r>
        <w:instrText xml:space="preserve"> PAGEREF _Toc82716392 \h </w:instrText>
      </w:r>
      <w:r>
        <w:fldChar w:fldCharType="separate"/>
      </w:r>
      <w:r>
        <w:t>50</w:t>
      </w:r>
      <w:r>
        <w:fldChar w:fldCharType="end"/>
      </w:r>
    </w:p>
    <w:p w14:paraId="5190909B" w14:textId="412F1E85" w:rsidR="00FD3B82" w:rsidRPr="009B7782" w:rsidRDefault="00FD3B82">
      <w:pPr>
        <w:pStyle w:val="TOC5"/>
        <w:rPr>
          <w:rFonts w:ascii="Calibri" w:eastAsia="DengXian" w:hAnsi="Calibri"/>
          <w:sz w:val="22"/>
          <w:szCs w:val="22"/>
          <w:lang w:eastAsia="en-GB"/>
        </w:rPr>
      </w:pPr>
      <w:r>
        <w:t>6.1.6.3.8</w:t>
      </w:r>
      <w:r w:rsidRPr="009B7782">
        <w:rPr>
          <w:rFonts w:ascii="Calibri" w:eastAsia="DengXian" w:hAnsi="Calibri"/>
          <w:sz w:val="22"/>
          <w:szCs w:val="22"/>
          <w:lang w:eastAsia="en-GB"/>
        </w:rPr>
        <w:tab/>
      </w:r>
      <w:r>
        <w:t>Enumeration: GnssId</w:t>
      </w:r>
      <w:r>
        <w:tab/>
      </w:r>
      <w:r>
        <w:fldChar w:fldCharType="begin" w:fldLock="1"/>
      </w:r>
      <w:r>
        <w:instrText xml:space="preserve"> PAGEREF _Toc82716393 \h </w:instrText>
      </w:r>
      <w:r>
        <w:fldChar w:fldCharType="separate"/>
      </w:r>
      <w:r>
        <w:t>51</w:t>
      </w:r>
      <w:r>
        <w:fldChar w:fldCharType="end"/>
      </w:r>
    </w:p>
    <w:p w14:paraId="32086CC4" w14:textId="55254B48" w:rsidR="00FD3B82" w:rsidRPr="009B7782" w:rsidRDefault="00FD3B82">
      <w:pPr>
        <w:pStyle w:val="TOC5"/>
        <w:rPr>
          <w:rFonts w:ascii="Calibri" w:eastAsia="DengXian" w:hAnsi="Calibri"/>
          <w:sz w:val="22"/>
          <w:szCs w:val="22"/>
          <w:lang w:eastAsia="en-GB"/>
        </w:rPr>
      </w:pPr>
      <w:r>
        <w:t>6.1.6.3.9</w:t>
      </w:r>
      <w:r w:rsidRPr="009B7782">
        <w:rPr>
          <w:rFonts w:ascii="Calibri" w:eastAsia="DengXian" w:hAnsi="Calibri"/>
          <w:sz w:val="22"/>
          <w:szCs w:val="22"/>
          <w:lang w:eastAsia="en-GB"/>
        </w:rPr>
        <w:tab/>
      </w:r>
      <w:r>
        <w:t>Enumeration: Usage</w:t>
      </w:r>
      <w:r>
        <w:tab/>
      </w:r>
      <w:r>
        <w:fldChar w:fldCharType="begin" w:fldLock="1"/>
      </w:r>
      <w:r>
        <w:instrText xml:space="preserve"> PAGEREF _Toc82716394 \h </w:instrText>
      </w:r>
      <w:r>
        <w:fldChar w:fldCharType="separate"/>
      </w:r>
      <w:r>
        <w:t>51</w:t>
      </w:r>
      <w:r>
        <w:fldChar w:fldCharType="end"/>
      </w:r>
    </w:p>
    <w:p w14:paraId="0841689C" w14:textId="166D4A0D" w:rsidR="00FD3B82" w:rsidRPr="009B7782" w:rsidRDefault="00FD3B82">
      <w:pPr>
        <w:pStyle w:val="TOC5"/>
        <w:rPr>
          <w:rFonts w:ascii="Calibri" w:eastAsia="DengXian" w:hAnsi="Calibri"/>
          <w:sz w:val="22"/>
          <w:szCs w:val="22"/>
          <w:lang w:eastAsia="en-GB"/>
        </w:rPr>
      </w:pPr>
      <w:r>
        <w:t>6.1.6.3.10</w:t>
      </w:r>
      <w:r w:rsidRPr="009B7782">
        <w:rPr>
          <w:rFonts w:ascii="Calibri" w:eastAsia="DengXian" w:hAnsi="Calibri"/>
          <w:sz w:val="22"/>
          <w:szCs w:val="22"/>
          <w:lang w:eastAsia="en-GB"/>
        </w:rPr>
        <w:tab/>
      </w:r>
      <w:r>
        <w:t>Enumeration: LcsPriority</w:t>
      </w:r>
      <w:r>
        <w:tab/>
      </w:r>
      <w:r>
        <w:fldChar w:fldCharType="begin" w:fldLock="1"/>
      </w:r>
      <w:r>
        <w:instrText xml:space="preserve"> PAGEREF _Toc82716395 \h </w:instrText>
      </w:r>
      <w:r>
        <w:fldChar w:fldCharType="separate"/>
      </w:r>
      <w:r>
        <w:t>51</w:t>
      </w:r>
      <w:r>
        <w:fldChar w:fldCharType="end"/>
      </w:r>
    </w:p>
    <w:p w14:paraId="5056CE23" w14:textId="437D7EA4" w:rsidR="00FD3B82" w:rsidRPr="009B7782" w:rsidRDefault="00FD3B82">
      <w:pPr>
        <w:pStyle w:val="TOC5"/>
        <w:rPr>
          <w:rFonts w:ascii="Calibri" w:eastAsia="DengXian" w:hAnsi="Calibri"/>
          <w:sz w:val="22"/>
          <w:szCs w:val="22"/>
          <w:lang w:eastAsia="en-GB"/>
        </w:rPr>
      </w:pPr>
      <w:r>
        <w:t>6.1.6.3.11</w:t>
      </w:r>
      <w:r w:rsidRPr="009B7782">
        <w:rPr>
          <w:rFonts w:ascii="Calibri" w:eastAsia="DengXian" w:hAnsi="Calibri"/>
          <w:sz w:val="22"/>
          <w:szCs w:val="22"/>
          <w:lang w:eastAsia="en-GB"/>
        </w:rPr>
        <w:tab/>
      </w:r>
      <w:r>
        <w:t>Enumeration: VelocityRequested</w:t>
      </w:r>
      <w:r>
        <w:tab/>
      </w:r>
      <w:r>
        <w:fldChar w:fldCharType="begin" w:fldLock="1"/>
      </w:r>
      <w:r>
        <w:instrText xml:space="preserve"> PAGEREF _Toc82716396 \h </w:instrText>
      </w:r>
      <w:r>
        <w:fldChar w:fldCharType="separate"/>
      </w:r>
      <w:r>
        <w:t>51</w:t>
      </w:r>
      <w:r>
        <w:fldChar w:fldCharType="end"/>
      </w:r>
    </w:p>
    <w:p w14:paraId="2D2EE7A9" w14:textId="338CCB70" w:rsidR="00FD3B82" w:rsidRPr="009B7782" w:rsidRDefault="00FD3B82">
      <w:pPr>
        <w:pStyle w:val="TOC5"/>
        <w:rPr>
          <w:rFonts w:ascii="Calibri" w:eastAsia="DengXian" w:hAnsi="Calibri"/>
          <w:sz w:val="22"/>
          <w:szCs w:val="22"/>
          <w:lang w:eastAsia="en-GB"/>
        </w:rPr>
      </w:pPr>
      <w:r>
        <w:t>6.1.6.3.12</w:t>
      </w:r>
      <w:r w:rsidRPr="009B7782">
        <w:rPr>
          <w:rFonts w:ascii="Calibri" w:eastAsia="DengXian" w:hAnsi="Calibri"/>
          <w:sz w:val="22"/>
          <w:szCs w:val="22"/>
          <w:lang w:eastAsia="en-GB"/>
        </w:rPr>
        <w:tab/>
      </w:r>
      <w:r>
        <w:t>Enumeration: AccuracyFulfilmentIndicator</w:t>
      </w:r>
      <w:r>
        <w:tab/>
      </w:r>
      <w:r>
        <w:fldChar w:fldCharType="begin" w:fldLock="1"/>
      </w:r>
      <w:r>
        <w:instrText xml:space="preserve"> PAGEREF _Toc82716397 \h </w:instrText>
      </w:r>
      <w:r>
        <w:fldChar w:fldCharType="separate"/>
      </w:r>
      <w:r>
        <w:t>52</w:t>
      </w:r>
      <w:r>
        <w:fldChar w:fldCharType="end"/>
      </w:r>
    </w:p>
    <w:p w14:paraId="7B7A1B27" w14:textId="51DA488E" w:rsidR="00FD3B82" w:rsidRPr="009B7782" w:rsidRDefault="00FD3B82">
      <w:pPr>
        <w:pStyle w:val="TOC5"/>
        <w:rPr>
          <w:rFonts w:ascii="Calibri" w:eastAsia="DengXian" w:hAnsi="Calibri"/>
          <w:sz w:val="22"/>
          <w:szCs w:val="22"/>
          <w:lang w:eastAsia="en-GB"/>
        </w:rPr>
      </w:pPr>
      <w:r>
        <w:t>6.1.6.3.13</w:t>
      </w:r>
      <w:r w:rsidRPr="009B7782">
        <w:rPr>
          <w:rFonts w:ascii="Calibri" w:eastAsia="DengXian" w:hAnsi="Calibri"/>
          <w:sz w:val="22"/>
          <w:szCs w:val="22"/>
          <w:lang w:eastAsia="en-GB"/>
        </w:rPr>
        <w:tab/>
      </w:r>
      <w:r>
        <w:t>Enumeration: VerticalDirection</w:t>
      </w:r>
      <w:r>
        <w:tab/>
      </w:r>
      <w:r>
        <w:fldChar w:fldCharType="begin" w:fldLock="1"/>
      </w:r>
      <w:r>
        <w:instrText xml:space="preserve"> PAGEREF _Toc82716398 \h </w:instrText>
      </w:r>
      <w:r>
        <w:fldChar w:fldCharType="separate"/>
      </w:r>
      <w:r>
        <w:t>52</w:t>
      </w:r>
      <w:r>
        <w:fldChar w:fldCharType="end"/>
      </w:r>
    </w:p>
    <w:p w14:paraId="1670A26E" w14:textId="29D2CBDA" w:rsidR="00FD3B82" w:rsidRPr="009B7782" w:rsidRDefault="00FD3B82">
      <w:pPr>
        <w:pStyle w:val="TOC5"/>
        <w:rPr>
          <w:rFonts w:ascii="Calibri" w:eastAsia="DengXian" w:hAnsi="Calibri"/>
          <w:sz w:val="22"/>
          <w:szCs w:val="22"/>
          <w:lang w:eastAsia="en-GB"/>
        </w:rPr>
      </w:pPr>
      <w:r>
        <w:t>6.1.6.3.14</w:t>
      </w:r>
      <w:r w:rsidRPr="009B7782">
        <w:rPr>
          <w:rFonts w:ascii="Calibri" w:eastAsia="DengXian" w:hAnsi="Calibri"/>
          <w:sz w:val="22"/>
          <w:szCs w:val="22"/>
          <w:lang w:eastAsia="en-GB"/>
        </w:rPr>
        <w:tab/>
      </w:r>
      <w:r>
        <w:t>Enumeration: LdrType</w:t>
      </w:r>
      <w:r>
        <w:tab/>
      </w:r>
      <w:r>
        <w:fldChar w:fldCharType="begin" w:fldLock="1"/>
      </w:r>
      <w:r>
        <w:instrText xml:space="preserve"> PAGEREF _Toc82716399 \h </w:instrText>
      </w:r>
      <w:r>
        <w:fldChar w:fldCharType="separate"/>
      </w:r>
      <w:r>
        <w:t>52</w:t>
      </w:r>
      <w:r>
        <w:fldChar w:fldCharType="end"/>
      </w:r>
    </w:p>
    <w:p w14:paraId="7A1401CA" w14:textId="212754D7" w:rsidR="00FD3B82" w:rsidRPr="009B7782" w:rsidRDefault="00FD3B82">
      <w:pPr>
        <w:pStyle w:val="TOC5"/>
        <w:rPr>
          <w:rFonts w:ascii="Calibri" w:eastAsia="DengXian" w:hAnsi="Calibri"/>
          <w:sz w:val="22"/>
          <w:szCs w:val="22"/>
          <w:lang w:eastAsia="en-GB"/>
        </w:rPr>
      </w:pPr>
      <w:r>
        <w:t>6.1.6.3.15</w:t>
      </w:r>
      <w:r w:rsidRPr="009B7782">
        <w:rPr>
          <w:rFonts w:ascii="Calibri" w:eastAsia="DengXian" w:hAnsi="Calibri"/>
          <w:sz w:val="22"/>
          <w:szCs w:val="22"/>
          <w:lang w:eastAsia="en-GB"/>
        </w:rPr>
        <w:tab/>
      </w:r>
      <w:r>
        <w:t>Enumeration: ReportingAreaType</w:t>
      </w:r>
      <w:r>
        <w:tab/>
      </w:r>
      <w:r>
        <w:fldChar w:fldCharType="begin" w:fldLock="1"/>
      </w:r>
      <w:r>
        <w:instrText xml:space="preserve"> PAGEREF _Toc82716400 \h </w:instrText>
      </w:r>
      <w:r>
        <w:fldChar w:fldCharType="separate"/>
      </w:r>
      <w:r>
        <w:t>52</w:t>
      </w:r>
      <w:r>
        <w:fldChar w:fldCharType="end"/>
      </w:r>
    </w:p>
    <w:p w14:paraId="6C95AC8C" w14:textId="0222FC72" w:rsidR="00FD3B82" w:rsidRPr="009B7782" w:rsidRDefault="00FD3B82">
      <w:pPr>
        <w:pStyle w:val="TOC5"/>
        <w:rPr>
          <w:rFonts w:ascii="Calibri" w:eastAsia="DengXian" w:hAnsi="Calibri"/>
          <w:sz w:val="22"/>
          <w:szCs w:val="22"/>
          <w:lang w:eastAsia="en-GB"/>
        </w:rPr>
      </w:pPr>
      <w:r>
        <w:t>6.1.6.3.16</w:t>
      </w:r>
      <w:r w:rsidRPr="009B7782">
        <w:rPr>
          <w:rFonts w:ascii="Calibri" w:eastAsia="DengXian" w:hAnsi="Calibri"/>
          <w:sz w:val="22"/>
          <w:szCs w:val="22"/>
          <w:lang w:eastAsia="en-GB"/>
        </w:rPr>
        <w:tab/>
      </w:r>
      <w:r>
        <w:t>Enumeration: OccurrenceInfo</w:t>
      </w:r>
      <w:r>
        <w:tab/>
      </w:r>
      <w:r>
        <w:fldChar w:fldCharType="begin" w:fldLock="1"/>
      </w:r>
      <w:r>
        <w:instrText xml:space="preserve"> PAGEREF _Toc82716401 \h </w:instrText>
      </w:r>
      <w:r>
        <w:fldChar w:fldCharType="separate"/>
      </w:r>
      <w:r>
        <w:t>52</w:t>
      </w:r>
      <w:r>
        <w:fldChar w:fldCharType="end"/>
      </w:r>
    </w:p>
    <w:p w14:paraId="450974F7" w14:textId="03C22E17" w:rsidR="00FD3B82" w:rsidRPr="009B7782" w:rsidRDefault="00FD3B82">
      <w:pPr>
        <w:pStyle w:val="TOC5"/>
        <w:rPr>
          <w:rFonts w:ascii="Calibri" w:eastAsia="DengXian" w:hAnsi="Calibri"/>
          <w:sz w:val="22"/>
          <w:szCs w:val="22"/>
          <w:lang w:eastAsia="en-GB"/>
        </w:rPr>
      </w:pPr>
      <w:r>
        <w:t>6.1.6.3.17</w:t>
      </w:r>
      <w:r w:rsidRPr="009B7782">
        <w:rPr>
          <w:rFonts w:ascii="Calibri" w:eastAsia="DengXian" w:hAnsi="Calibri"/>
          <w:sz w:val="22"/>
          <w:szCs w:val="22"/>
          <w:lang w:eastAsia="en-GB"/>
        </w:rPr>
        <w:tab/>
      </w:r>
      <w:r>
        <w:t>Enumeration: ReportingAccessType</w:t>
      </w:r>
      <w:r>
        <w:tab/>
      </w:r>
      <w:r>
        <w:fldChar w:fldCharType="begin" w:fldLock="1"/>
      </w:r>
      <w:r>
        <w:instrText xml:space="preserve"> PAGEREF _Toc82716402 \h </w:instrText>
      </w:r>
      <w:r>
        <w:fldChar w:fldCharType="separate"/>
      </w:r>
      <w:r>
        <w:t>53</w:t>
      </w:r>
      <w:r>
        <w:fldChar w:fldCharType="end"/>
      </w:r>
    </w:p>
    <w:p w14:paraId="16D8F62F" w14:textId="46756250" w:rsidR="00FD3B82" w:rsidRPr="009B7782" w:rsidRDefault="00FD3B82">
      <w:pPr>
        <w:pStyle w:val="TOC5"/>
        <w:rPr>
          <w:rFonts w:ascii="Calibri" w:eastAsia="DengXian" w:hAnsi="Calibri"/>
          <w:sz w:val="22"/>
          <w:szCs w:val="22"/>
          <w:lang w:eastAsia="en-GB"/>
        </w:rPr>
      </w:pPr>
      <w:r>
        <w:t>6.1.6.3.18</w:t>
      </w:r>
      <w:r w:rsidRPr="009B7782">
        <w:rPr>
          <w:rFonts w:ascii="Calibri" w:eastAsia="DengXian" w:hAnsi="Calibri"/>
          <w:sz w:val="22"/>
          <w:szCs w:val="22"/>
          <w:lang w:eastAsia="en-GB"/>
        </w:rPr>
        <w:tab/>
      </w:r>
      <w:r>
        <w:t>Enumeration: EventClass</w:t>
      </w:r>
      <w:r>
        <w:tab/>
      </w:r>
      <w:r>
        <w:fldChar w:fldCharType="begin" w:fldLock="1"/>
      </w:r>
      <w:r>
        <w:instrText xml:space="preserve"> PAGEREF _Toc82716403 \h </w:instrText>
      </w:r>
      <w:r>
        <w:fldChar w:fldCharType="separate"/>
      </w:r>
      <w:r>
        <w:t>53</w:t>
      </w:r>
      <w:r>
        <w:fldChar w:fldCharType="end"/>
      </w:r>
    </w:p>
    <w:p w14:paraId="1C69235F" w14:textId="42CB1EFF" w:rsidR="00FD3B82" w:rsidRPr="009B7782" w:rsidRDefault="00FD3B82">
      <w:pPr>
        <w:pStyle w:val="TOC5"/>
        <w:rPr>
          <w:rFonts w:ascii="Calibri" w:eastAsia="DengXian" w:hAnsi="Calibri"/>
          <w:sz w:val="22"/>
          <w:szCs w:val="22"/>
          <w:lang w:eastAsia="en-GB"/>
        </w:rPr>
      </w:pPr>
      <w:r>
        <w:t>6.1.6.3.19</w:t>
      </w:r>
      <w:r w:rsidRPr="009B7782">
        <w:rPr>
          <w:rFonts w:ascii="Calibri" w:eastAsia="DengXian" w:hAnsi="Calibri"/>
          <w:sz w:val="22"/>
          <w:szCs w:val="22"/>
          <w:lang w:eastAsia="en-GB"/>
        </w:rPr>
        <w:tab/>
      </w:r>
      <w:r>
        <w:t>Enumeration: ReportedEventType</w:t>
      </w:r>
      <w:r>
        <w:tab/>
      </w:r>
      <w:r>
        <w:fldChar w:fldCharType="begin" w:fldLock="1"/>
      </w:r>
      <w:r>
        <w:instrText xml:space="preserve"> PAGEREF _Toc82716404 \h </w:instrText>
      </w:r>
      <w:r>
        <w:fldChar w:fldCharType="separate"/>
      </w:r>
      <w:r>
        <w:t>53</w:t>
      </w:r>
      <w:r>
        <w:fldChar w:fldCharType="end"/>
      </w:r>
    </w:p>
    <w:p w14:paraId="087EB321" w14:textId="0DE0F05C" w:rsidR="00FD3B82" w:rsidRPr="009B7782" w:rsidRDefault="00FD3B82">
      <w:pPr>
        <w:pStyle w:val="TOC5"/>
        <w:rPr>
          <w:rFonts w:ascii="Calibri" w:eastAsia="DengXian" w:hAnsi="Calibri"/>
          <w:sz w:val="22"/>
          <w:szCs w:val="22"/>
          <w:lang w:eastAsia="en-GB"/>
        </w:rPr>
      </w:pPr>
      <w:r>
        <w:t>6.1.6.3.20</w:t>
      </w:r>
      <w:r w:rsidRPr="009B7782">
        <w:rPr>
          <w:rFonts w:ascii="Calibri" w:eastAsia="DengXian" w:hAnsi="Calibri"/>
          <w:sz w:val="22"/>
          <w:szCs w:val="22"/>
          <w:lang w:eastAsia="en-GB"/>
        </w:rPr>
        <w:tab/>
      </w:r>
      <w:r>
        <w:t>Enumeration: TerminationCause</w:t>
      </w:r>
      <w:r>
        <w:tab/>
      </w:r>
      <w:r>
        <w:fldChar w:fldCharType="begin" w:fldLock="1"/>
      </w:r>
      <w:r>
        <w:instrText xml:space="preserve"> PAGEREF _Toc82716405 \h </w:instrText>
      </w:r>
      <w:r>
        <w:fldChar w:fldCharType="separate"/>
      </w:r>
      <w:r>
        <w:t>53</w:t>
      </w:r>
      <w:r>
        <w:fldChar w:fldCharType="end"/>
      </w:r>
    </w:p>
    <w:p w14:paraId="7FAAB4A1" w14:textId="66FE50EF" w:rsidR="00FD3B82" w:rsidRPr="009B7782" w:rsidRDefault="00FD3B82">
      <w:pPr>
        <w:pStyle w:val="TOC5"/>
        <w:rPr>
          <w:rFonts w:ascii="Calibri" w:eastAsia="DengXian" w:hAnsi="Calibri"/>
          <w:sz w:val="22"/>
          <w:szCs w:val="22"/>
          <w:lang w:eastAsia="en-GB"/>
        </w:rPr>
      </w:pPr>
      <w:r>
        <w:t>6.1.6.3.21</w:t>
      </w:r>
      <w:r w:rsidRPr="009B7782">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_Toc82716406 \h </w:instrText>
      </w:r>
      <w:r>
        <w:fldChar w:fldCharType="separate"/>
      </w:r>
      <w:r>
        <w:t>54</w:t>
      </w:r>
      <w:r>
        <w:fldChar w:fldCharType="end"/>
      </w:r>
    </w:p>
    <w:p w14:paraId="52E074CE" w14:textId="31762E8E" w:rsidR="00FD3B82" w:rsidRPr="009B7782" w:rsidRDefault="00FD3B82">
      <w:pPr>
        <w:pStyle w:val="TOC5"/>
        <w:rPr>
          <w:rFonts w:ascii="Calibri" w:eastAsia="DengXian" w:hAnsi="Calibri"/>
          <w:sz w:val="22"/>
          <w:szCs w:val="22"/>
          <w:lang w:eastAsia="en-GB"/>
        </w:rPr>
      </w:pPr>
      <w:r>
        <w:t>6.1.6.3.22</w:t>
      </w:r>
      <w:r w:rsidRPr="009B7782">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_Toc82716407 \h </w:instrText>
      </w:r>
      <w:r>
        <w:fldChar w:fldCharType="separate"/>
      </w:r>
      <w:r>
        <w:t>54</w:t>
      </w:r>
      <w:r>
        <w:fldChar w:fldCharType="end"/>
      </w:r>
    </w:p>
    <w:p w14:paraId="07EDE778" w14:textId="2187BE56" w:rsidR="00FD3B82" w:rsidRPr="009B7782" w:rsidRDefault="00FD3B82">
      <w:pPr>
        <w:pStyle w:val="TOC4"/>
        <w:rPr>
          <w:rFonts w:ascii="Calibri" w:eastAsia="DengXian" w:hAnsi="Calibri"/>
          <w:sz w:val="22"/>
          <w:szCs w:val="22"/>
          <w:lang w:eastAsia="en-GB"/>
        </w:rPr>
      </w:pPr>
      <w:r>
        <w:t>6.1.6.4</w:t>
      </w:r>
      <w:r w:rsidRPr="009B7782">
        <w:rPr>
          <w:rFonts w:ascii="Calibri" w:eastAsia="DengXian" w:hAnsi="Calibri"/>
          <w:sz w:val="22"/>
          <w:szCs w:val="22"/>
          <w:lang w:eastAsia="en-GB"/>
        </w:rPr>
        <w:tab/>
      </w:r>
      <w:r>
        <w:t>Binary data</w:t>
      </w:r>
      <w:r>
        <w:tab/>
      </w:r>
      <w:r>
        <w:fldChar w:fldCharType="begin" w:fldLock="1"/>
      </w:r>
      <w:r>
        <w:instrText xml:space="preserve"> PAGEREF _Toc82716408 \h </w:instrText>
      </w:r>
      <w:r>
        <w:fldChar w:fldCharType="separate"/>
      </w:r>
      <w:r>
        <w:t>54</w:t>
      </w:r>
      <w:r>
        <w:fldChar w:fldCharType="end"/>
      </w:r>
    </w:p>
    <w:p w14:paraId="4CD597E5" w14:textId="3D102BAE" w:rsidR="00FD3B82" w:rsidRPr="009B7782" w:rsidRDefault="00FD3B82">
      <w:pPr>
        <w:pStyle w:val="TOC5"/>
        <w:rPr>
          <w:rFonts w:ascii="Calibri" w:eastAsia="DengXian" w:hAnsi="Calibri"/>
          <w:sz w:val="22"/>
          <w:szCs w:val="22"/>
          <w:lang w:eastAsia="en-GB"/>
        </w:rPr>
      </w:pPr>
      <w:r w:rsidRPr="0055358B">
        <w:rPr>
          <w:lang w:val="en-US"/>
        </w:rPr>
        <w:t>6.1.6.4.1</w:t>
      </w:r>
      <w:r w:rsidRPr="009B7782">
        <w:rPr>
          <w:rFonts w:ascii="Calibri" w:eastAsia="DengXian" w:hAnsi="Calibri"/>
          <w:sz w:val="22"/>
          <w:szCs w:val="22"/>
          <w:lang w:eastAsia="en-GB"/>
        </w:rPr>
        <w:tab/>
      </w:r>
      <w:r w:rsidRPr="0055358B">
        <w:rPr>
          <w:lang w:val="en-US"/>
        </w:rPr>
        <w:t>Introduction</w:t>
      </w:r>
      <w:r>
        <w:tab/>
      </w:r>
      <w:r>
        <w:fldChar w:fldCharType="begin" w:fldLock="1"/>
      </w:r>
      <w:r>
        <w:instrText xml:space="preserve"> PAGEREF _Toc82716409 \h </w:instrText>
      </w:r>
      <w:r>
        <w:fldChar w:fldCharType="separate"/>
      </w:r>
      <w:r>
        <w:t>54</w:t>
      </w:r>
      <w:r>
        <w:fldChar w:fldCharType="end"/>
      </w:r>
    </w:p>
    <w:p w14:paraId="393119F6" w14:textId="0D0891A1" w:rsidR="00FD3B82" w:rsidRPr="009B7782" w:rsidRDefault="00FD3B82">
      <w:pPr>
        <w:pStyle w:val="TOC5"/>
        <w:rPr>
          <w:rFonts w:ascii="Calibri" w:eastAsia="DengXian" w:hAnsi="Calibri"/>
          <w:sz w:val="22"/>
          <w:szCs w:val="22"/>
          <w:lang w:eastAsia="en-GB"/>
        </w:rPr>
      </w:pPr>
      <w:r w:rsidRPr="0055358B">
        <w:rPr>
          <w:lang w:val="en-US"/>
        </w:rPr>
        <w:t>6.1.6.4.2</w:t>
      </w:r>
      <w:r w:rsidRPr="009B7782">
        <w:rPr>
          <w:rFonts w:ascii="Calibri" w:eastAsia="DengXian" w:hAnsi="Calibri"/>
          <w:sz w:val="22"/>
          <w:szCs w:val="22"/>
          <w:lang w:eastAsia="en-GB"/>
        </w:rPr>
        <w:tab/>
      </w:r>
      <w:r w:rsidRPr="0055358B">
        <w:rPr>
          <w:lang w:val="en-US"/>
        </w:rPr>
        <w:t>LPP Message</w:t>
      </w:r>
      <w:r>
        <w:tab/>
      </w:r>
      <w:r>
        <w:fldChar w:fldCharType="begin" w:fldLock="1"/>
      </w:r>
      <w:r>
        <w:instrText xml:space="preserve"> PAGEREF _Toc82716410 \h </w:instrText>
      </w:r>
      <w:r>
        <w:fldChar w:fldCharType="separate"/>
      </w:r>
      <w:r>
        <w:t>54</w:t>
      </w:r>
      <w:r>
        <w:fldChar w:fldCharType="end"/>
      </w:r>
    </w:p>
    <w:p w14:paraId="2BBDD02E" w14:textId="6F45207E" w:rsidR="00FD3B82" w:rsidRPr="009B7782" w:rsidRDefault="00FD3B82">
      <w:pPr>
        <w:pStyle w:val="TOC3"/>
        <w:rPr>
          <w:rFonts w:ascii="Calibri" w:eastAsia="DengXian" w:hAnsi="Calibri"/>
          <w:sz w:val="22"/>
          <w:szCs w:val="22"/>
          <w:lang w:eastAsia="en-GB"/>
        </w:rPr>
      </w:pPr>
      <w:r>
        <w:t>6.1.7</w:t>
      </w:r>
      <w:r w:rsidRPr="009B7782">
        <w:rPr>
          <w:rFonts w:ascii="Calibri" w:eastAsia="DengXian" w:hAnsi="Calibri"/>
          <w:sz w:val="22"/>
          <w:szCs w:val="22"/>
          <w:lang w:eastAsia="en-GB"/>
        </w:rPr>
        <w:tab/>
      </w:r>
      <w:r>
        <w:t>Error Handling</w:t>
      </w:r>
      <w:r>
        <w:tab/>
      </w:r>
      <w:r>
        <w:fldChar w:fldCharType="begin" w:fldLock="1"/>
      </w:r>
      <w:r>
        <w:instrText xml:space="preserve"> PAGEREF _Toc82716411 \h </w:instrText>
      </w:r>
      <w:r>
        <w:fldChar w:fldCharType="separate"/>
      </w:r>
      <w:r>
        <w:t>54</w:t>
      </w:r>
      <w:r>
        <w:fldChar w:fldCharType="end"/>
      </w:r>
    </w:p>
    <w:p w14:paraId="2BE83813" w14:textId="4870E08D" w:rsidR="00FD3B82" w:rsidRPr="009B7782" w:rsidRDefault="00FD3B82">
      <w:pPr>
        <w:pStyle w:val="TOC4"/>
        <w:rPr>
          <w:rFonts w:ascii="Calibri" w:eastAsia="DengXian" w:hAnsi="Calibri"/>
          <w:sz w:val="22"/>
          <w:szCs w:val="22"/>
          <w:lang w:eastAsia="en-GB"/>
        </w:rPr>
      </w:pPr>
      <w:r>
        <w:t>6.1.7.1</w:t>
      </w:r>
      <w:r w:rsidRPr="009B7782">
        <w:rPr>
          <w:rFonts w:ascii="Calibri" w:eastAsia="DengXian" w:hAnsi="Calibri"/>
          <w:sz w:val="22"/>
          <w:szCs w:val="22"/>
          <w:lang w:eastAsia="en-GB"/>
        </w:rPr>
        <w:tab/>
      </w:r>
      <w:r>
        <w:t>General</w:t>
      </w:r>
      <w:r>
        <w:tab/>
      </w:r>
      <w:r>
        <w:fldChar w:fldCharType="begin" w:fldLock="1"/>
      </w:r>
      <w:r>
        <w:instrText xml:space="preserve"> PAGEREF _Toc82716412 \h </w:instrText>
      </w:r>
      <w:r>
        <w:fldChar w:fldCharType="separate"/>
      </w:r>
      <w:r>
        <w:t>54</w:t>
      </w:r>
      <w:r>
        <w:fldChar w:fldCharType="end"/>
      </w:r>
    </w:p>
    <w:p w14:paraId="06BBEFB2" w14:textId="1C19E11F" w:rsidR="00FD3B82" w:rsidRPr="009B7782" w:rsidRDefault="00FD3B82">
      <w:pPr>
        <w:pStyle w:val="TOC4"/>
        <w:rPr>
          <w:rFonts w:ascii="Calibri" w:eastAsia="DengXian" w:hAnsi="Calibri"/>
          <w:sz w:val="22"/>
          <w:szCs w:val="22"/>
          <w:lang w:eastAsia="en-GB"/>
        </w:rPr>
      </w:pPr>
      <w:r>
        <w:t>6.1.7.2</w:t>
      </w:r>
      <w:r w:rsidRPr="009B7782">
        <w:rPr>
          <w:rFonts w:ascii="Calibri" w:eastAsia="DengXian" w:hAnsi="Calibri"/>
          <w:sz w:val="22"/>
          <w:szCs w:val="22"/>
          <w:lang w:eastAsia="en-GB"/>
        </w:rPr>
        <w:tab/>
      </w:r>
      <w:r>
        <w:t>Protocol Errors</w:t>
      </w:r>
      <w:r>
        <w:tab/>
      </w:r>
      <w:r>
        <w:fldChar w:fldCharType="begin" w:fldLock="1"/>
      </w:r>
      <w:r>
        <w:instrText xml:space="preserve"> PAGEREF _Toc82716413 \h </w:instrText>
      </w:r>
      <w:r>
        <w:fldChar w:fldCharType="separate"/>
      </w:r>
      <w:r>
        <w:t>54</w:t>
      </w:r>
      <w:r>
        <w:fldChar w:fldCharType="end"/>
      </w:r>
    </w:p>
    <w:p w14:paraId="72E73B61" w14:textId="7FC0B1AB" w:rsidR="00FD3B82" w:rsidRPr="009B7782" w:rsidRDefault="00FD3B82">
      <w:pPr>
        <w:pStyle w:val="TOC4"/>
        <w:rPr>
          <w:rFonts w:ascii="Calibri" w:eastAsia="DengXian" w:hAnsi="Calibri"/>
          <w:sz w:val="22"/>
          <w:szCs w:val="22"/>
          <w:lang w:eastAsia="en-GB"/>
        </w:rPr>
      </w:pPr>
      <w:r>
        <w:t>6.1.7.3</w:t>
      </w:r>
      <w:r w:rsidRPr="009B7782">
        <w:rPr>
          <w:rFonts w:ascii="Calibri" w:eastAsia="DengXian" w:hAnsi="Calibri"/>
          <w:sz w:val="22"/>
          <w:szCs w:val="22"/>
          <w:lang w:eastAsia="en-GB"/>
        </w:rPr>
        <w:tab/>
      </w:r>
      <w:r>
        <w:t>Application Errors</w:t>
      </w:r>
      <w:r>
        <w:tab/>
      </w:r>
      <w:r>
        <w:fldChar w:fldCharType="begin" w:fldLock="1"/>
      </w:r>
      <w:r>
        <w:instrText xml:space="preserve"> PAGEREF _Toc82716414 \h </w:instrText>
      </w:r>
      <w:r>
        <w:fldChar w:fldCharType="separate"/>
      </w:r>
      <w:r>
        <w:t>54</w:t>
      </w:r>
      <w:r>
        <w:fldChar w:fldCharType="end"/>
      </w:r>
    </w:p>
    <w:p w14:paraId="2BDDEF87" w14:textId="5CD748CF" w:rsidR="00FD3B82" w:rsidRPr="009B7782" w:rsidRDefault="00FD3B82">
      <w:pPr>
        <w:pStyle w:val="TOC3"/>
        <w:rPr>
          <w:rFonts w:ascii="Calibri" w:eastAsia="DengXian" w:hAnsi="Calibri"/>
          <w:sz w:val="22"/>
          <w:szCs w:val="22"/>
          <w:lang w:eastAsia="en-GB"/>
        </w:rPr>
      </w:pPr>
      <w:r w:rsidRPr="0055358B">
        <w:rPr>
          <w:lang w:val="en-US"/>
        </w:rPr>
        <w:t>6.1.8</w:t>
      </w:r>
      <w:r w:rsidRPr="009B7782">
        <w:rPr>
          <w:rFonts w:ascii="Calibri" w:eastAsia="DengXian" w:hAnsi="Calibri"/>
          <w:sz w:val="22"/>
          <w:szCs w:val="22"/>
          <w:lang w:eastAsia="en-GB"/>
        </w:rPr>
        <w:tab/>
      </w:r>
      <w:r w:rsidRPr="0055358B">
        <w:rPr>
          <w:lang w:val="en-US"/>
        </w:rPr>
        <w:t>Security</w:t>
      </w:r>
      <w:r>
        <w:tab/>
      </w:r>
      <w:r>
        <w:fldChar w:fldCharType="begin" w:fldLock="1"/>
      </w:r>
      <w:r>
        <w:instrText xml:space="preserve"> PAGEREF _Toc82716415 \h </w:instrText>
      </w:r>
      <w:r>
        <w:fldChar w:fldCharType="separate"/>
      </w:r>
      <w:r>
        <w:t>55</w:t>
      </w:r>
      <w:r>
        <w:fldChar w:fldCharType="end"/>
      </w:r>
    </w:p>
    <w:p w14:paraId="7C3AC81C" w14:textId="5C432B3A" w:rsidR="00FD3B82" w:rsidRPr="009B7782" w:rsidRDefault="00FD3B82">
      <w:pPr>
        <w:pStyle w:val="TOC3"/>
        <w:rPr>
          <w:rFonts w:ascii="Calibri" w:eastAsia="DengXian" w:hAnsi="Calibri"/>
          <w:sz w:val="22"/>
          <w:szCs w:val="22"/>
          <w:lang w:eastAsia="en-GB"/>
        </w:rPr>
      </w:pPr>
      <w:r>
        <w:rPr>
          <w:lang w:eastAsia="zh-CN"/>
        </w:rPr>
        <w:t>6.1.9</w:t>
      </w:r>
      <w:r w:rsidRPr="009B7782">
        <w:rPr>
          <w:rFonts w:ascii="Calibri" w:eastAsia="DengXian" w:hAnsi="Calibri"/>
          <w:sz w:val="22"/>
          <w:szCs w:val="22"/>
          <w:lang w:eastAsia="en-GB"/>
        </w:rPr>
        <w:tab/>
      </w:r>
      <w:r>
        <w:rPr>
          <w:lang w:eastAsia="zh-CN"/>
        </w:rPr>
        <w:t>Feature Negotiation</w:t>
      </w:r>
      <w:r>
        <w:tab/>
      </w:r>
      <w:r>
        <w:fldChar w:fldCharType="begin" w:fldLock="1"/>
      </w:r>
      <w:r>
        <w:instrText xml:space="preserve"> PAGEREF _Toc82716416 \h </w:instrText>
      </w:r>
      <w:r>
        <w:fldChar w:fldCharType="separate"/>
      </w:r>
      <w:r>
        <w:t>55</w:t>
      </w:r>
      <w:r>
        <w:fldChar w:fldCharType="end"/>
      </w:r>
    </w:p>
    <w:p w14:paraId="761BD19B" w14:textId="696FE847" w:rsidR="00FD3B82" w:rsidRPr="009B7782" w:rsidRDefault="00FD3B82">
      <w:pPr>
        <w:pStyle w:val="TOC3"/>
        <w:rPr>
          <w:rFonts w:ascii="Calibri" w:eastAsia="DengXian" w:hAnsi="Calibri"/>
          <w:sz w:val="22"/>
          <w:szCs w:val="22"/>
          <w:lang w:eastAsia="en-GB"/>
        </w:rPr>
      </w:pPr>
      <w:r w:rsidRPr="0055358B">
        <w:rPr>
          <w:lang w:val="en-US"/>
        </w:rPr>
        <w:t>6.1.10</w:t>
      </w:r>
      <w:r w:rsidRPr="009B7782">
        <w:rPr>
          <w:rFonts w:ascii="Calibri" w:eastAsia="DengXian" w:hAnsi="Calibri"/>
          <w:sz w:val="22"/>
          <w:szCs w:val="22"/>
          <w:lang w:eastAsia="en-GB"/>
        </w:rPr>
        <w:tab/>
      </w:r>
      <w:r w:rsidRPr="0055358B">
        <w:rPr>
          <w:lang w:val="en-US"/>
        </w:rPr>
        <w:t>HTTP redirection</w:t>
      </w:r>
      <w:r>
        <w:tab/>
      </w:r>
      <w:r>
        <w:fldChar w:fldCharType="begin" w:fldLock="1"/>
      </w:r>
      <w:r>
        <w:instrText xml:space="preserve"> PAGEREF _Toc82716417 \h </w:instrText>
      </w:r>
      <w:r>
        <w:fldChar w:fldCharType="separate"/>
      </w:r>
      <w:r>
        <w:t>56</w:t>
      </w:r>
      <w:r>
        <w:fldChar w:fldCharType="end"/>
      </w:r>
    </w:p>
    <w:p w14:paraId="244515D4" w14:textId="2C00CE4E" w:rsidR="00FD3B82" w:rsidRPr="009B7782" w:rsidRDefault="00FD3B82">
      <w:pPr>
        <w:pStyle w:val="TOC2"/>
        <w:rPr>
          <w:rFonts w:ascii="Calibri" w:eastAsia="DengXian" w:hAnsi="Calibri"/>
          <w:sz w:val="22"/>
          <w:szCs w:val="22"/>
          <w:lang w:eastAsia="en-GB"/>
        </w:rPr>
      </w:pPr>
      <w:r>
        <w:rPr>
          <w:lang w:eastAsia="zh-CN"/>
        </w:rPr>
        <w:t>6.2</w:t>
      </w:r>
      <w:r w:rsidRPr="009B7782">
        <w:rPr>
          <w:rFonts w:ascii="Calibri" w:eastAsia="DengXian" w:hAnsi="Calibri"/>
          <w:sz w:val="22"/>
          <w:szCs w:val="22"/>
          <w:lang w:eastAsia="en-GB"/>
        </w:rPr>
        <w:tab/>
      </w:r>
      <w:r>
        <w:t>Nlmf_Broadcast Service API</w:t>
      </w:r>
      <w:r>
        <w:tab/>
      </w:r>
      <w:r>
        <w:fldChar w:fldCharType="begin" w:fldLock="1"/>
      </w:r>
      <w:r>
        <w:instrText xml:space="preserve"> PAGEREF _Toc82716418 \h </w:instrText>
      </w:r>
      <w:r>
        <w:fldChar w:fldCharType="separate"/>
      </w:r>
      <w:r>
        <w:t>56</w:t>
      </w:r>
      <w:r>
        <w:fldChar w:fldCharType="end"/>
      </w:r>
    </w:p>
    <w:p w14:paraId="09633CDC" w14:textId="0956DE26" w:rsidR="00FD3B82" w:rsidRPr="009B7782" w:rsidRDefault="00FD3B82">
      <w:pPr>
        <w:pStyle w:val="TOC3"/>
        <w:rPr>
          <w:rFonts w:ascii="Calibri" w:eastAsia="DengXian" w:hAnsi="Calibri"/>
          <w:sz w:val="22"/>
          <w:szCs w:val="22"/>
          <w:lang w:eastAsia="en-GB"/>
        </w:rPr>
      </w:pPr>
      <w:r>
        <w:t>6.2.1</w:t>
      </w:r>
      <w:r w:rsidRPr="009B7782">
        <w:rPr>
          <w:rFonts w:ascii="Calibri" w:eastAsia="DengXian" w:hAnsi="Calibri"/>
          <w:sz w:val="22"/>
          <w:szCs w:val="22"/>
          <w:lang w:eastAsia="en-GB"/>
        </w:rPr>
        <w:tab/>
      </w:r>
      <w:r>
        <w:t>API URI</w:t>
      </w:r>
      <w:r>
        <w:tab/>
      </w:r>
      <w:r>
        <w:fldChar w:fldCharType="begin" w:fldLock="1"/>
      </w:r>
      <w:r>
        <w:instrText xml:space="preserve"> PAGEREF _Toc82716419 \h </w:instrText>
      </w:r>
      <w:r>
        <w:fldChar w:fldCharType="separate"/>
      </w:r>
      <w:r>
        <w:t>56</w:t>
      </w:r>
      <w:r>
        <w:fldChar w:fldCharType="end"/>
      </w:r>
    </w:p>
    <w:p w14:paraId="3F228B67" w14:textId="230CC5F0" w:rsidR="00FD3B82" w:rsidRPr="009B7782" w:rsidRDefault="00FD3B82">
      <w:pPr>
        <w:pStyle w:val="TOC3"/>
        <w:rPr>
          <w:rFonts w:ascii="Calibri" w:eastAsia="DengXian" w:hAnsi="Calibri"/>
          <w:sz w:val="22"/>
          <w:szCs w:val="22"/>
          <w:lang w:eastAsia="en-GB"/>
        </w:rPr>
      </w:pPr>
      <w:r>
        <w:t>6.2.2</w:t>
      </w:r>
      <w:r w:rsidRPr="009B7782">
        <w:rPr>
          <w:rFonts w:ascii="Calibri" w:eastAsia="DengXian" w:hAnsi="Calibri"/>
          <w:sz w:val="22"/>
          <w:szCs w:val="22"/>
          <w:lang w:eastAsia="en-GB"/>
        </w:rPr>
        <w:tab/>
      </w:r>
      <w:r>
        <w:t>Usage of HTTP</w:t>
      </w:r>
      <w:r>
        <w:tab/>
      </w:r>
      <w:r>
        <w:fldChar w:fldCharType="begin" w:fldLock="1"/>
      </w:r>
      <w:r>
        <w:instrText xml:space="preserve"> PAGEREF _Toc82716420 \h </w:instrText>
      </w:r>
      <w:r>
        <w:fldChar w:fldCharType="separate"/>
      </w:r>
      <w:r>
        <w:t>56</w:t>
      </w:r>
      <w:r>
        <w:fldChar w:fldCharType="end"/>
      </w:r>
    </w:p>
    <w:p w14:paraId="2B4AD333" w14:textId="6CF89DF8" w:rsidR="00FD3B82" w:rsidRPr="009B7782" w:rsidRDefault="00FD3B82">
      <w:pPr>
        <w:pStyle w:val="TOC4"/>
        <w:rPr>
          <w:rFonts w:ascii="Calibri" w:eastAsia="DengXian" w:hAnsi="Calibri"/>
          <w:sz w:val="22"/>
          <w:szCs w:val="22"/>
          <w:lang w:eastAsia="en-GB"/>
        </w:rPr>
      </w:pPr>
      <w:r>
        <w:t>6.2.2.1</w:t>
      </w:r>
      <w:r w:rsidRPr="009B7782">
        <w:rPr>
          <w:rFonts w:ascii="Calibri" w:eastAsia="DengXian" w:hAnsi="Calibri"/>
          <w:sz w:val="22"/>
          <w:szCs w:val="22"/>
          <w:lang w:eastAsia="en-GB"/>
        </w:rPr>
        <w:tab/>
      </w:r>
      <w:r>
        <w:t>General</w:t>
      </w:r>
      <w:r>
        <w:tab/>
      </w:r>
      <w:r>
        <w:fldChar w:fldCharType="begin" w:fldLock="1"/>
      </w:r>
      <w:r>
        <w:instrText xml:space="preserve"> PAGEREF _Toc82716421 \h </w:instrText>
      </w:r>
      <w:r>
        <w:fldChar w:fldCharType="separate"/>
      </w:r>
      <w:r>
        <w:t>56</w:t>
      </w:r>
      <w:r>
        <w:fldChar w:fldCharType="end"/>
      </w:r>
    </w:p>
    <w:p w14:paraId="70950AC4" w14:textId="4041EB68" w:rsidR="00FD3B82" w:rsidRPr="009B7782" w:rsidRDefault="00FD3B82">
      <w:pPr>
        <w:pStyle w:val="TOC4"/>
        <w:rPr>
          <w:rFonts w:ascii="Calibri" w:eastAsia="DengXian" w:hAnsi="Calibri"/>
          <w:sz w:val="22"/>
          <w:szCs w:val="22"/>
          <w:lang w:eastAsia="en-GB"/>
        </w:rPr>
      </w:pPr>
      <w:r>
        <w:t>6.2.2.2</w:t>
      </w:r>
      <w:r w:rsidRPr="009B7782">
        <w:rPr>
          <w:rFonts w:ascii="Calibri" w:eastAsia="DengXian" w:hAnsi="Calibri"/>
          <w:sz w:val="22"/>
          <w:szCs w:val="22"/>
          <w:lang w:eastAsia="en-GB"/>
        </w:rPr>
        <w:tab/>
      </w:r>
      <w:r>
        <w:t>HTTP Standard Headers</w:t>
      </w:r>
      <w:r>
        <w:tab/>
      </w:r>
      <w:r>
        <w:fldChar w:fldCharType="begin" w:fldLock="1"/>
      </w:r>
      <w:r>
        <w:instrText xml:space="preserve"> PAGEREF _Toc82716422 \h </w:instrText>
      </w:r>
      <w:r>
        <w:fldChar w:fldCharType="separate"/>
      </w:r>
      <w:r>
        <w:t>56</w:t>
      </w:r>
      <w:r>
        <w:fldChar w:fldCharType="end"/>
      </w:r>
    </w:p>
    <w:p w14:paraId="20CAE6BC" w14:textId="42BA31AF" w:rsidR="00FD3B82" w:rsidRPr="009B7782" w:rsidRDefault="00FD3B82">
      <w:pPr>
        <w:pStyle w:val="TOC5"/>
        <w:rPr>
          <w:rFonts w:ascii="Calibri" w:eastAsia="DengXian" w:hAnsi="Calibri"/>
          <w:sz w:val="22"/>
          <w:szCs w:val="22"/>
          <w:lang w:eastAsia="en-GB"/>
        </w:rPr>
      </w:pPr>
      <w:r>
        <w:t>6.2.2.2.1</w:t>
      </w:r>
      <w:r w:rsidRPr="009B7782">
        <w:rPr>
          <w:rFonts w:ascii="Calibri" w:eastAsia="DengXian" w:hAnsi="Calibri"/>
          <w:sz w:val="22"/>
          <w:szCs w:val="22"/>
          <w:lang w:eastAsia="en-GB"/>
        </w:rPr>
        <w:tab/>
      </w:r>
      <w:r>
        <w:rPr>
          <w:lang w:eastAsia="zh-CN"/>
        </w:rPr>
        <w:t>General</w:t>
      </w:r>
      <w:r>
        <w:tab/>
      </w:r>
      <w:r>
        <w:fldChar w:fldCharType="begin" w:fldLock="1"/>
      </w:r>
      <w:r>
        <w:instrText xml:space="preserve"> PAGEREF _Toc82716423 \h </w:instrText>
      </w:r>
      <w:r>
        <w:fldChar w:fldCharType="separate"/>
      </w:r>
      <w:r>
        <w:t>56</w:t>
      </w:r>
      <w:r>
        <w:fldChar w:fldCharType="end"/>
      </w:r>
    </w:p>
    <w:p w14:paraId="23027292" w14:textId="047A07FB" w:rsidR="00FD3B82" w:rsidRPr="009B7782" w:rsidRDefault="00FD3B82">
      <w:pPr>
        <w:pStyle w:val="TOC5"/>
        <w:rPr>
          <w:rFonts w:ascii="Calibri" w:eastAsia="DengXian" w:hAnsi="Calibri"/>
          <w:sz w:val="22"/>
          <w:szCs w:val="22"/>
          <w:lang w:eastAsia="en-GB"/>
        </w:rPr>
      </w:pPr>
      <w:r>
        <w:t>6.2.2.2.2</w:t>
      </w:r>
      <w:r w:rsidRPr="009B7782">
        <w:rPr>
          <w:rFonts w:ascii="Calibri" w:eastAsia="DengXian" w:hAnsi="Calibri"/>
          <w:sz w:val="22"/>
          <w:szCs w:val="22"/>
          <w:lang w:eastAsia="en-GB"/>
        </w:rPr>
        <w:tab/>
      </w:r>
      <w:r>
        <w:t>Content type</w:t>
      </w:r>
      <w:r>
        <w:tab/>
      </w:r>
      <w:r>
        <w:fldChar w:fldCharType="begin" w:fldLock="1"/>
      </w:r>
      <w:r>
        <w:instrText xml:space="preserve"> PAGEREF _Toc82716424 \h </w:instrText>
      </w:r>
      <w:r>
        <w:fldChar w:fldCharType="separate"/>
      </w:r>
      <w:r>
        <w:t>56</w:t>
      </w:r>
      <w:r>
        <w:fldChar w:fldCharType="end"/>
      </w:r>
    </w:p>
    <w:p w14:paraId="2FF20E53" w14:textId="49177953" w:rsidR="00FD3B82" w:rsidRPr="009B7782" w:rsidRDefault="00FD3B82">
      <w:pPr>
        <w:pStyle w:val="TOC4"/>
        <w:rPr>
          <w:rFonts w:ascii="Calibri" w:eastAsia="DengXian" w:hAnsi="Calibri"/>
          <w:sz w:val="22"/>
          <w:szCs w:val="22"/>
          <w:lang w:eastAsia="en-GB"/>
        </w:rPr>
      </w:pPr>
      <w:r>
        <w:t>6.2.2.3</w:t>
      </w:r>
      <w:r w:rsidRPr="009B7782">
        <w:rPr>
          <w:rFonts w:ascii="Calibri" w:eastAsia="DengXian" w:hAnsi="Calibri"/>
          <w:sz w:val="22"/>
          <w:szCs w:val="22"/>
          <w:lang w:eastAsia="en-GB"/>
        </w:rPr>
        <w:tab/>
      </w:r>
      <w:r>
        <w:t>HTTP custom headers</w:t>
      </w:r>
      <w:r>
        <w:tab/>
      </w:r>
      <w:r>
        <w:fldChar w:fldCharType="begin" w:fldLock="1"/>
      </w:r>
      <w:r>
        <w:instrText xml:space="preserve"> PAGEREF _Toc82716425 \h </w:instrText>
      </w:r>
      <w:r>
        <w:fldChar w:fldCharType="separate"/>
      </w:r>
      <w:r>
        <w:t>57</w:t>
      </w:r>
      <w:r>
        <w:fldChar w:fldCharType="end"/>
      </w:r>
    </w:p>
    <w:p w14:paraId="741C6456" w14:textId="2B276A15" w:rsidR="00FD3B82" w:rsidRPr="009B7782" w:rsidRDefault="00FD3B82">
      <w:pPr>
        <w:pStyle w:val="TOC5"/>
        <w:rPr>
          <w:rFonts w:ascii="Calibri" w:eastAsia="DengXian" w:hAnsi="Calibri"/>
          <w:sz w:val="22"/>
          <w:szCs w:val="22"/>
          <w:lang w:eastAsia="en-GB"/>
        </w:rPr>
      </w:pPr>
      <w:r>
        <w:t>6.2.2.3.1</w:t>
      </w:r>
      <w:r w:rsidRPr="009B7782">
        <w:rPr>
          <w:rFonts w:ascii="Calibri" w:eastAsia="DengXian" w:hAnsi="Calibri"/>
          <w:sz w:val="22"/>
          <w:szCs w:val="22"/>
          <w:lang w:eastAsia="en-GB"/>
        </w:rPr>
        <w:tab/>
      </w:r>
      <w:r>
        <w:rPr>
          <w:lang w:eastAsia="zh-CN"/>
        </w:rPr>
        <w:t>General</w:t>
      </w:r>
      <w:r>
        <w:tab/>
      </w:r>
      <w:r>
        <w:fldChar w:fldCharType="begin" w:fldLock="1"/>
      </w:r>
      <w:r>
        <w:instrText xml:space="preserve"> PAGEREF _Toc82716426 \h </w:instrText>
      </w:r>
      <w:r>
        <w:fldChar w:fldCharType="separate"/>
      </w:r>
      <w:r>
        <w:t>57</w:t>
      </w:r>
      <w:r>
        <w:fldChar w:fldCharType="end"/>
      </w:r>
    </w:p>
    <w:p w14:paraId="00421D73" w14:textId="3F05DFF1" w:rsidR="00FD3B82" w:rsidRPr="009B7782" w:rsidRDefault="00FD3B82">
      <w:pPr>
        <w:pStyle w:val="TOC3"/>
        <w:rPr>
          <w:rFonts w:ascii="Calibri" w:eastAsia="DengXian" w:hAnsi="Calibri"/>
          <w:sz w:val="22"/>
          <w:szCs w:val="22"/>
          <w:lang w:eastAsia="en-GB"/>
        </w:rPr>
      </w:pPr>
      <w:r>
        <w:t>6.2.3</w:t>
      </w:r>
      <w:r w:rsidRPr="009B7782">
        <w:rPr>
          <w:rFonts w:ascii="Calibri" w:eastAsia="DengXian" w:hAnsi="Calibri"/>
          <w:sz w:val="22"/>
          <w:szCs w:val="22"/>
          <w:lang w:eastAsia="en-GB"/>
        </w:rPr>
        <w:tab/>
      </w:r>
      <w:r>
        <w:t>Resources</w:t>
      </w:r>
      <w:r>
        <w:tab/>
      </w:r>
      <w:r>
        <w:fldChar w:fldCharType="begin" w:fldLock="1"/>
      </w:r>
      <w:r>
        <w:instrText xml:space="preserve"> PAGEREF _Toc82716427 \h </w:instrText>
      </w:r>
      <w:r>
        <w:fldChar w:fldCharType="separate"/>
      </w:r>
      <w:r>
        <w:t>57</w:t>
      </w:r>
      <w:r>
        <w:fldChar w:fldCharType="end"/>
      </w:r>
    </w:p>
    <w:p w14:paraId="03706EF7" w14:textId="604397A3" w:rsidR="00FD3B82" w:rsidRPr="009B7782" w:rsidRDefault="00FD3B82">
      <w:pPr>
        <w:pStyle w:val="TOC4"/>
        <w:rPr>
          <w:rFonts w:ascii="Calibri" w:eastAsia="DengXian" w:hAnsi="Calibri"/>
          <w:sz w:val="22"/>
          <w:szCs w:val="22"/>
          <w:lang w:eastAsia="en-GB"/>
        </w:rPr>
      </w:pPr>
      <w:r>
        <w:t>6.2.3.1</w:t>
      </w:r>
      <w:r w:rsidRPr="009B7782">
        <w:rPr>
          <w:rFonts w:ascii="Calibri" w:eastAsia="DengXian" w:hAnsi="Calibri"/>
          <w:sz w:val="22"/>
          <w:szCs w:val="22"/>
          <w:lang w:eastAsia="en-GB"/>
        </w:rPr>
        <w:tab/>
      </w:r>
      <w:r>
        <w:t>Overview</w:t>
      </w:r>
      <w:r>
        <w:tab/>
      </w:r>
      <w:r>
        <w:fldChar w:fldCharType="begin" w:fldLock="1"/>
      </w:r>
      <w:r>
        <w:instrText xml:space="preserve"> PAGEREF _Toc82716428 \h </w:instrText>
      </w:r>
      <w:r>
        <w:fldChar w:fldCharType="separate"/>
      </w:r>
      <w:r>
        <w:t>57</w:t>
      </w:r>
      <w:r>
        <w:fldChar w:fldCharType="end"/>
      </w:r>
    </w:p>
    <w:p w14:paraId="0B5DB754" w14:textId="45C3CBFA" w:rsidR="00FD3B82" w:rsidRPr="009B7782" w:rsidRDefault="00FD3B82">
      <w:pPr>
        <w:pStyle w:val="TOC3"/>
        <w:rPr>
          <w:rFonts w:ascii="Calibri" w:eastAsia="DengXian" w:hAnsi="Calibri"/>
          <w:sz w:val="22"/>
          <w:szCs w:val="22"/>
          <w:lang w:eastAsia="en-GB"/>
        </w:rPr>
      </w:pPr>
      <w:r>
        <w:t>6.2.4</w:t>
      </w:r>
      <w:r w:rsidRPr="009B7782">
        <w:rPr>
          <w:rFonts w:ascii="Calibri" w:eastAsia="DengXian" w:hAnsi="Calibri"/>
          <w:sz w:val="22"/>
          <w:szCs w:val="22"/>
          <w:lang w:eastAsia="en-GB"/>
        </w:rPr>
        <w:tab/>
      </w:r>
      <w:r>
        <w:t>Custom Operations without associated resources</w:t>
      </w:r>
      <w:r>
        <w:tab/>
      </w:r>
      <w:r>
        <w:fldChar w:fldCharType="begin" w:fldLock="1"/>
      </w:r>
      <w:r>
        <w:instrText xml:space="preserve"> PAGEREF _Toc82716429 \h </w:instrText>
      </w:r>
      <w:r>
        <w:fldChar w:fldCharType="separate"/>
      </w:r>
      <w:r>
        <w:t>57</w:t>
      </w:r>
      <w:r>
        <w:fldChar w:fldCharType="end"/>
      </w:r>
    </w:p>
    <w:p w14:paraId="254EB8D7" w14:textId="5BD13CFC" w:rsidR="00FD3B82" w:rsidRPr="009B7782" w:rsidRDefault="00FD3B82">
      <w:pPr>
        <w:pStyle w:val="TOC4"/>
        <w:rPr>
          <w:rFonts w:ascii="Calibri" w:eastAsia="DengXian" w:hAnsi="Calibri"/>
          <w:sz w:val="22"/>
          <w:szCs w:val="22"/>
          <w:lang w:eastAsia="en-GB"/>
        </w:rPr>
      </w:pPr>
      <w:r>
        <w:t>6.2.4.1</w:t>
      </w:r>
      <w:r w:rsidRPr="009B7782">
        <w:rPr>
          <w:rFonts w:ascii="Calibri" w:eastAsia="DengXian" w:hAnsi="Calibri"/>
          <w:sz w:val="22"/>
          <w:szCs w:val="22"/>
          <w:lang w:eastAsia="en-GB"/>
        </w:rPr>
        <w:tab/>
      </w:r>
      <w:r>
        <w:t>Overview</w:t>
      </w:r>
      <w:r>
        <w:tab/>
      </w:r>
      <w:r>
        <w:fldChar w:fldCharType="begin" w:fldLock="1"/>
      </w:r>
      <w:r>
        <w:instrText xml:space="preserve"> PAGEREF _Toc82716430 \h </w:instrText>
      </w:r>
      <w:r>
        <w:fldChar w:fldCharType="separate"/>
      </w:r>
      <w:r>
        <w:t>57</w:t>
      </w:r>
      <w:r>
        <w:fldChar w:fldCharType="end"/>
      </w:r>
    </w:p>
    <w:p w14:paraId="5815E0EA" w14:textId="68E82AAD" w:rsidR="00FD3B82" w:rsidRPr="009B7782" w:rsidRDefault="00FD3B82">
      <w:pPr>
        <w:pStyle w:val="TOC4"/>
        <w:rPr>
          <w:rFonts w:ascii="Calibri" w:eastAsia="DengXian" w:hAnsi="Calibri"/>
          <w:sz w:val="22"/>
          <w:szCs w:val="22"/>
          <w:lang w:eastAsia="en-GB"/>
        </w:rPr>
      </w:pPr>
      <w:r>
        <w:t>6.2.4.4</w:t>
      </w:r>
      <w:r w:rsidRPr="009B7782">
        <w:rPr>
          <w:rFonts w:ascii="Calibri" w:eastAsia="DengXian" w:hAnsi="Calibri"/>
          <w:sz w:val="22"/>
          <w:szCs w:val="22"/>
          <w:lang w:eastAsia="en-GB"/>
        </w:rPr>
        <w:tab/>
      </w:r>
      <w:r>
        <w:t>Operation: cipher-key-data</w:t>
      </w:r>
      <w:r>
        <w:tab/>
      </w:r>
      <w:r>
        <w:fldChar w:fldCharType="begin" w:fldLock="1"/>
      </w:r>
      <w:r>
        <w:instrText xml:space="preserve"> PAGEREF _Toc82716431 \h </w:instrText>
      </w:r>
      <w:r>
        <w:fldChar w:fldCharType="separate"/>
      </w:r>
      <w:r>
        <w:t>57</w:t>
      </w:r>
      <w:r>
        <w:fldChar w:fldCharType="end"/>
      </w:r>
    </w:p>
    <w:p w14:paraId="5A625A2B" w14:textId="0BE98A57" w:rsidR="00FD3B82" w:rsidRPr="009B7782" w:rsidRDefault="00FD3B82">
      <w:pPr>
        <w:pStyle w:val="TOC5"/>
        <w:rPr>
          <w:rFonts w:ascii="Calibri" w:eastAsia="DengXian" w:hAnsi="Calibri"/>
          <w:sz w:val="22"/>
          <w:szCs w:val="22"/>
          <w:lang w:eastAsia="en-GB"/>
        </w:rPr>
      </w:pPr>
      <w:r>
        <w:t>6.2.4.4.1</w:t>
      </w:r>
      <w:r w:rsidRPr="009B7782">
        <w:rPr>
          <w:rFonts w:ascii="Calibri" w:eastAsia="DengXian" w:hAnsi="Calibri"/>
          <w:sz w:val="22"/>
          <w:szCs w:val="22"/>
          <w:lang w:eastAsia="en-GB"/>
        </w:rPr>
        <w:tab/>
      </w:r>
      <w:r>
        <w:t>Description</w:t>
      </w:r>
      <w:r>
        <w:tab/>
      </w:r>
      <w:r>
        <w:fldChar w:fldCharType="begin" w:fldLock="1"/>
      </w:r>
      <w:r>
        <w:instrText xml:space="preserve"> PAGEREF _Toc82716432 \h </w:instrText>
      </w:r>
      <w:r>
        <w:fldChar w:fldCharType="separate"/>
      </w:r>
      <w:r>
        <w:t>57</w:t>
      </w:r>
      <w:r>
        <w:fldChar w:fldCharType="end"/>
      </w:r>
    </w:p>
    <w:p w14:paraId="0A2A0E06" w14:textId="60D6B0A6" w:rsidR="00FD3B82" w:rsidRPr="009B7782" w:rsidRDefault="00FD3B82">
      <w:pPr>
        <w:pStyle w:val="TOC5"/>
        <w:rPr>
          <w:rFonts w:ascii="Calibri" w:eastAsia="DengXian" w:hAnsi="Calibri"/>
          <w:sz w:val="22"/>
          <w:szCs w:val="22"/>
          <w:lang w:eastAsia="en-GB"/>
        </w:rPr>
      </w:pPr>
      <w:r>
        <w:t>6.2.4.4.2</w:t>
      </w:r>
      <w:r w:rsidRPr="009B7782">
        <w:rPr>
          <w:rFonts w:ascii="Calibri" w:eastAsia="DengXian" w:hAnsi="Calibri"/>
          <w:sz w:val="22"/>
          <w:szCs w:val="22"/>
          <w:lang w:eastAsia="en-GB"/>
        </w:rPr>
        <w:tab/>
      </w:r>
      <w:r>
        <w:t>Operation Definition</w:t>
      </w:r>
      <w:r>
        <w:tab/>
      </w:r>
      <w:r>
        <w:fldChar w:fldCharType="begin" w:fldLock="1"/>
      </w:r>
      <w:r>
        <w:instrText xml:space="preserve"> PAGEREF _Toc82716433 \h </w:instrText>
      </w:r>
      <w:r>
        <w:fldChar w:fldCharType="separate"/>
      </w:r>
      <w:r>
        <w:t>57</w:t>
      </w:r>
      <w:r>
        <w:fldChar w:fldCharType="end"/>
      </w:r>
    </w:p>
    <w:p w14:paraId="0A68ACF6" w14:textId="3DF97099" w:rsidR="00FD3B82" w:rsidRPr="009B7782" w:rsidRDefault="00FD3B82">
      <w:pPr>
        <w:pStyle w:val="TOC3"/>
        <w:rPr>
          <w:rFonts w:ascii="Calibri" w:eastAsia="DengXian" w:hAnsi="Calibri"/>
          <w:sz w:val="22"/>
          <w:szCs w:val="22"/>
          <w:lang w:eastAsia="en-GB"/>
        </w:rPr>
      </w:pPr>
      <w:r>
        <w:t>6.2.5</w:t>
      </w:r>
      <w:r w:rsidRPr="009B7782">
        <w:rPr>
          <w:rFonts w:ascii="Calibri" w:eastAsia="DengXian" w:hAnsi="Calibri"/>
          <w:sz w:val="22"/>
          <w:szCs w:val="22"/>
          <w:lang w:eastAsia="en-GB"/>
        </w:rPr>
        <w:tab/>
      </w:r>
      <w:r>
        <w:t>Notifications</w:t>
      </w:r>
      <w:r>
        <w:tab/>
      </w:r>
      <w:r>
        <w:fldChar w:fldCharType="begin" w:fldLock="1"/>
      </w:r>
      <w:r>
        <w:instrText xml:space="preserve"> PAGEREF _Toc82716434 \h </w:instrText>
      </w:r>
      <w:r>
        <w:fldChar w:fldCharType="separate"/>
      </w:r>
      <w:r>
        <w:t>59</w:t>
      </w:r>
      <w:r>
        <w:fldChar w:fldCharType="end"/>
      </w:r>
    </w:p>
    <w:p w14:paraId="6CC0165B" w14:textId="4435571D" w:rsidR="00FD3B82" w:rsidRPr="009B7782" w:rsidRDefault="00FD3B82">
      <w:pPr>
        <w:pStyle w:val="TOC4"/>
        <w:rPr>
          <w:rFonts w:ascii="Calibri" w:eastAsia="DengXian" w:hAnsi="Calibri"/>
          <w:sz w:val="22"/>
          <w:szCs w:val="22"/>
          <w:lang w:eastAsia="en-GB"/>
        </w:rPr>
      </w:pPr>
      <w:r>
        <w:t>6.2.5.1</w:t>
      </w:r>
      <w:r w:rsidRPr="009B7782">
        <w:rPr>
          <w:rFonts w:ascii="Calibri" w:eastAsia="DengXian" w:hAnsi="Calibri"/>
          <w:sz w:val="22"/>
          <w:szCs w:val="22"/>
          <w:lang w:eastAsia="en-GB"/>
        </w:rPr>
        <w:tab/>
      </w:r>
      <w:r>
        <w:t>CipheringKeyData</w:t>
      </w:r>
      <w:r>
        <w:tab/>
      </w:r>
      <w:r>
        <w:fldChar w:fldCharType="begin" w:fldLock="1"/>
      </w:r>
      <w:r>
        <w:instrText xml:space="preserve"> PAGEREF _Toc82716435 \h </w:instrText>
      </w:r>
      <w:r>
        <w:fldChar w:fldCharType="separate"/>
      </w:r>
      <w:r>
        <w:t>59</w:t>
      </w:r>
      <w:r>
        <w:fldChar w:fldCharType="end"/>
      </w:r>
    </w:p>
    <w:p w14:paraId="20269BB8" w14:textId="353B3C63" w:rsidR="00FD3B82" w:rsidRPr="009B7782" w:rsidRDefault="00FD3B82">
      <w:pPr>
        <w:pStyle w:val="TOC5"/>
        <w:rPr>
          <w:rFonts w:ascii="Calibri" w:eastAsia="DengXian" w:hAnsi="Calibri"/>
          <w:sz w:val="22"/>
          <w:szCs w:val="22"/>
          <w:lang w:eastAsia="en-GB"/>
        </w:rPr>
      </w:pPr>
      <w:r>
        <w:t>6.2.5.1.1</w:t>
      </w:r>
      <w:r w:rsidRPr="009B7782">
        <w:rPr>
          <w:rFonts w:ascii="Calibri" w:eastAsia="DengXian" w:hAnsi="Calibri"/>
          <w:sz w:val="22"/>
          <w:szCs w:val="22"/>
          <w:lang w:eastAsia="en-GB"/>
        </w:rPr>
        <w:tab/>
      </w:r>
      <w:r>
        <w:t>Description</w:t>
      </w:r>
      <w:r>
        <w:tab/>
      </w:r>
      <w:r>
        <w:fldChar w:fldCharType="begin" w:fldLock="1"/>
      </w:r>
      <w:r>
        <w:instrText xml:space="preserve"> PAGEREF _Toc82716436 \h </w:instrText>
      </w:r>
      <w:r>
        <w:fldChar w:fldCharType="separate"/>
      </w:r>
      <w:r>
        <w:t>59</w:t>
      </w:r>
      <w:r>
        <w:fldChar w:fldCharType="end"/>
      </w:r>
    </w:p>
    <w:p w14:paraId="0430A2A9" w14:textId="12A54E48" w:rsidR="00FD3B82" w:rsidRPr="009B7782" w:rsidRDefault="00FD3B82">
      <w:pPr>
        <w:pStyle w:val="TOC5"/>
        <w:rPr>
          <w:rFonts w:ascii="Calibri" w:eastAsia="DengXian" w:hAnsi="Calibri"/>
          <w:sz w:val="22"/>
          <w:szCs w:val="22"/>
          <w:lang w:eastAsia="en-GB"/>
        </w:rPr>
      </w:pPr>
      <w:r>
        <w:t>6.2.5.1.2</w:t>
      </w:r>
      <w:r w:rsidRPr="009B7782">
        <w:rPr>
          <w:rFonts w:ascii="Calibri" w:eastAsia="DengXian" w:hAnsi="Calibri"/>
          <w:sz w:val="22"/>
          <w:szCs w:val="22"/>
          <w:lang w:eastAsia="en-GB"/>
        </w:rPr>
        <w:tab/>
      </w:r>
      <w:r>
        <w:t>Notification Definition</w:t>
      </w:r>
      <w:r>
        <w:tab/>
      </w:r>
      <w:r>
        <w:fldChar w:fldCharType="begin" w:fldLock="1"/>
      </w:r>
      <w:r>
        <w:instrText xml:space="preserve"> PAGEREF _Toc82716437 \h </w:instrText>
      </w:r>
      <w:r>
        <w:fldChar w:fldCharType="separate"/>
      </w:r>
      <w:r>
        <w:t>59</w:t>
      </w:r>
      <w:r>
        <w:fldChar w:fldCharType="end"/>
      </w:r>
    </w:p>
    <w:p w14:paraId="58DCE571" w14:textId="1761BD4E" w:rsidR="00FD3B82" w:rsidRPr="009B7782" w:rsidRDefault="00FD3B82">
      <w:pPr>
        <w:pStyle w:val="TOC5"/>
        <w:rPr>
          <w:rFonts w:ascii="Calibri" w:eastAsia="DengXian" w:hAnsi="Calibri"/>
          <w:sz w:val="22"/>
          <w:szCs w:val="22"/>
          <w:lang w:eastAsia="en-GB"/>
        </w:rPr>
      </w:pPr>
      <w:r>
        <w:t>6.2.5.1.3</w:t>
      </w:r>
      <w:r w:rsidRPr="009B7782">
        <w:rPr>
          <w:rFonts w:ascii="Calibri" w:eastAsia="DengXian" w:hAnsi="Calibri"/>
          <w:sz w:val="22"/>
          <w:szCs w:val="22"/>
          <w:lang w:eastAsia="en-GB"/>
        </w:rPr>
        <w:tab/>
      </w:r>
      <w:r>
        <w:t>Notification Standard Methods</w:t>
      </w:r>
      <w:r>
        <w:tab/>
      </w:r>
      <w:r>
        <w:fldChar w:fldCharType="begin" w:fldLock="1"/>
      </w:r>
      <w:r>
        <w:instrText xml:space="preserve"> PAGEREF _Toc82716438 \h </w:instrText>
      </w:r>
      <w:r>
        <w:fldChar w:fldCharType="separate"/>
      </w:r>
      <w:r>
        <w:t>59</w:t>
      </w:r>
      <w:r>
        <w:fldChar w:fldCharType="end"/>
      </w:r>
    </w:p>
    <w:p w14:paraId="2D5AF4CC" w14:textId="4139F450" w:rsidR="00FD3B82" w:rsidRPr="009B7782" w:rsidRDefault="00FD3B82">
      <w:pPr>
        <w:pStyle w:val="TOC6"/>
        <w:rPr>
          <w:rFonts w:ascii="Calibri" w:eastAsia="DengXian" w:hAnsi="Calibri"/>
          <w:sz w:val="22"/>
          <w:szCs w:val="22"/>
          <w:lang w:eastAsia="en-GB"/>
        </w:rPr>
      </w:pPr>
      <w:r>
        <w:t>6.2.5.1.3.1</w:t>
      </w:r>
      <w:r w:rsidRPr="009B7782">
        <w:rPr>
          <w:rFonts w:ascii="Calibri" w:eastAsia="DengXian" w:hAnsi="Calibri"/>
          <w:sz w:val="22"/>
          <w:szCs w:val="22"/>
          <w:lang w:eastAsia="en-GB"/>
        </w:rPr>
        <w:tab/>
      </w:r>
      <w:r>
        <w:rPr>
          <w:lang w:eastAsia="zh-CN"/>
        </w:rPr>
        <w:t>POST</w:t>
      </w:r>
      <w:r>
        <w:tab/>
      </w:r>
      <w:r>
        <w:fldChar w:fldCharType="begin" w:fldLock="1"/>
      </w:r>
      <w:r>
        <w:instrText xml:space="preserve"> PAGEREF _Toc82716439 \h </w:instrText>
      </w:r>
      <w:r>
        <w:fldChar w:fldCharType="separate"/>
      </w:r>
      <w:r>
        <w:t>59</w:t>
      </w:r>
      <w:r>
        <w:fldChar w:fldCharType="end"/>
      </w:r>
    </w:p>
    <w:p w14:paraId="156DFA4C" w14:textId="437B62D5" w:rsidR="00FD3B82" w:rsidRPr="009B7782" w:rsidRDefault="00FD3B82">
      <w:pPr>
        <w:pStyle w:val="TOC3"/>
        <w:rPr>
          <w:rFonts w:ascii="Calibri" w:eastAsia="DengXian" w:hAnsi="Calibri"/>
          <w:sz w:val="22"/>
          <w:szCs w:val="22"/>
          <w:lang w:eastAsia="en-GB"/>
        </w:rPr>
      </w:pPr>
      <w:r>
        <w:t>6.2.6</w:t>
      </w:r>
      <w:r w:rsidRPr="009B7782">
        <w:rPr>
          <w:rFonts w:ascii="Calibri" w:eastAsia="DengXian" w:hAnsi="Calibri"/>
          <w:sz w:val="22"/>
          <w:szCs w:val="22"/>
          <w:lang w:eastAsia="en-GB"/>
        </w:rPr>
        <w:tab/>
      </w:r>
      <w:r>
        <w:t>Data Model</w:t>
      </w:r>
      <w:r>
        <w:tab/>
      </w:r>
      <w:r>
        <w:fldChar w:fldCharType="begin" w:fldLock="1"/>
      </w:r>
      <w:r>
        <w:instrText xml:space="preserve"> PAGEREF _Toc82716440 \h </w:instrText>
      </w:r>
      <w:r>
        <w:fldChar w:fldCharType="separate"/>
      </w:r>
      <w:r>
        <w:t>60</w:t>
      </w:r>
      <w:r>
        <w:fldChar w:fldCharType="end"/>
      </w:r>
    </w:p>
    <w:p w14:paraId="3727F453" w14:textId="1BFAF4AF" w:rsidR="00FD3B82" w:rsidRPr="009B7782" w:rsidRDefault="00FD3B82">
      <w:pPr>
        <w:pStyle w:val="TOC4"/>
        <w:rPr>
          <w:rFonts w:ascii="Calibri" w:eastAsia="DengXian" w:hAnsi="Calibri"/>
          <w:sz w:val="22"/>
          <w:szCs w:val="22"/>
          <w:lang w:eastAsia="en-GB"/>
        </w:rPr>
      </w:pPr>
      <w:r>
        <w:t>6.2.6.1</w:t>
      </w:r>
      <w:r w:rsidRPr="009B7782">
        <w:rPr>
          <w:rFonts w:ascii="Calibri" w:eastAsia="DengXian" w:hAnsi="Calibri"/>
          <w:sz w:val="22"/>
          <w:szCs w:val="22"/>
          <w:lang w:eastAsia="en-GB"/>
        </w:rPr>
        <w:tab/>
      </w:r>
      <w:r>
        <w:t>General</w:t>
      </w:r>
      <w:r>
        <w:tab/>
      </w:r>
      <w:r>
        <w:fldChar w:fldCharType="begin" w:fldLock="1"/>
      </w:r>
      <w:r>
        <w:instrText xml:space="preserve"> PAGEREF _Toc82716441 \h </w:instrText>
      </w:r>
      <w:r>
        <w:fldChar w:fldCharType="separate"/>
      </w:r>
      <w:r>
        <w:t>60</w:t>
      </w:r>
      <w:r>
        <w:fldChar w:fldCharType="end"/>
      </w:r>
    </w:p>
    <w:p w14:paraId="12D4EF45" w14:textId="5DDBFC41" w:rsidR="00FD3B82" w:rsidRPr="009B7782" w:rsidRDefault="00FD3B82">
      <w:pPr>
        <w:pStyle w:val="TOC4"/>
        <w:rPr>
          <w:rFonts w:ascii="Calibri" w:eastAsia="DengXian" w:hAnsi="Calibri"/>
          <w:sz w:val="22"/>
          <w:szCs w:val="22"/>
          <w:lang w:eastAsia="en-GB"/>
        </w:rPr>
      </w:pPr>
      <w:r w:rsidRPr="0055358B">
        <w:rPr>
          <w:lang w:val="en-US"/>
        </w:rPr>
        <w:t>6.2.6.2</w:t>
      </w:r>
      <w:r w:rsidRPr="009B7782">
        <w:rPr>
          <w:rFonts w:ascii="Calibri" w:eastAsia="DengXian" w:hAnsi="Calibri"/>
          <w:sz w:val="22"/>
          <w:szCs w:val="22"/>
          <w:lang w:eastAsia="en-GB"/>
        </w:rPr>
        <w:tab/>
      </w:r>
      <w:r w:rsidRPr="0055358B">
        <w:rPr>
          <w:lang w:val="en-US"/>
        </w:rPr>
        <w:t>Structured data types</w:t>
      </w:r>
      <w:r>
        <w:tab/>
      </w:r>
      <w:r>
        <w:fldChar w:fldCharType="begin" w:fldLock="1"/>
      </w:r>
      <w:r>
        <w:instrText xml:space="preserve"> PAGEREF _Toc82716442 \h </w:instrText>
      </w:r>
      <w:r>
        <w:fldChar w:fldCharType="separate"/>
      </w:r>
      <w:r>
        <w:t>61</w:t>
      </w:r>
      <w:r>
        <w:fldChar w:fldCharType="end"/>
      </w:r>
    </w:p>
    <w:p w14:paraId="0DEBD8C0" w14:textId="679EA9C6" w:rsidR="00FD3B82" w:rsidRPr="009B7782" w:rsidRDefault="00FD3B82">
      <w:pPr>
        <w:pStyle w:val="TOC5"/>
        <w:rPr>
          <w:rFonts w:ascii="Calibri" w:eastAsia="DengXian" w:hAnsi="Calibri"/>
          <w:sz w:val="22"/>
          <w:szCs w:val="22"/>
          <w:lang w:eastAsia="en-GB"/>
        </w:rPr>
      </w:pPr>
      <w:r>
        <w:t>6.2.6.2.1</w:t>
      </w:r>
      <w:r w:rsidRPr="009B7782">
        <w:rPr>
          <w:rFonts w:ascii="Calibri" w:eastAsia="DengXian" w:hAnsi="Calibri"/>
          <w:sz w:val="22"/>
          <w:szCs w:val="22"/>
          <w:lang w:eastAsia="en-GB"/>
        </w:rPr>
        <w:tab/>
      </w:r>
      <w:r>
        <w:t>Introduction</w:t>
      </w:r>
      <w:r>
        <w:tab/>
      </w:r>
      <w:r>
        <w:fldChar w:fldCharType="begin" w:fldLock="1"/>
      </w:r>
      <w:r>
        <w:instrText xml:space="preserve"> PAGEREF _Toc82716443 \h </w:instrText>
      </w:r>
      <w:r>
        <w:fldChar w:fldCharType="separate"/>
      </w:r>
      <w:r>
        <w:t>61</w:t>
      </w:r>
      <w:r>
        <w:fldChar w:fldCharType="end"/>
      </w:r>
    </w:p>
    <w:p w14:paraId="2BE6F772" w14:textId="56AA3D7A" w:rsidR="00FD3B82" w:rsidRPr="009B7782" w:rsidRDefault="00FD3B82">
      <w:pPr>
        <w:pStyle w:val="TOC5"/>
        <w:rPr>
          <w:rFonts w:ascii="Calibri" w:eastAsia="DengXian" w:hAnsi="Calibri"/>
          <w:sz w:val="22"/>
          <w:szCs w:val="22"/>
          <w:lang w:eastAsia="en-GB"/>
        </w:rPr>
      </w:pPr>
      <w:r>
        <w:t>6.2.6.2.2</w:t>
      </w:r>
      <w:r w:rsidRPr="009B7782">
        <w:rPr>
          <w:rFonts w:ascii="Calibri" w:eastAsia="DengXian" w:hAnsi="Calibri"/>
          <w:sz w:val="22"/>
          <w:szCs w:val="22"/>
          <w:lang w:eastAsia="en-GB"/>
        </w:rPr>
        <w:tab/>
      </w:r>
      <w:r>
        <w:t>Type: CipheringKeyInfo</w:t>
      </w:r>
      <w:r>
        <w:tab/>
      </w:r>
      <w:r>
        <w:fldChar w:fldCharType="begin" w:fldLock="1"/>
      </w:r>
      <w:r>
        <w:instrText xml:space="preserve"> PAGEREF _Toc82716444 \h </w:instrText>
      </w:r>
      <w:r>
        <w:fldChar w:fldCharType="separate"/>
      </w:r>
      <w:r>
        <w:t>61</w:t>
      </w:r>
      <w:r>
        <w:fldChar w:fldCharType="end"/>
      </w:r>
    </w:p>
    <w:p w14:paraId="56AFA502" w14:textId="242F668C" w:rsidR="00FD3B82" w:rsidRPr="009B7782" w:rsidRDefault="00FD3B82">
      <w:pPr>
        <w:pStyle w:val="TOC5"/>
        <w:rPr>
          <w:rFonts w:ascii="Calibri" w:eastAsia="DengXian" w:hAnsi="Calibri"/>
          <w:sz w:val="22"/>
          <w:szCs w:val="22"/>
          <w:lang w:eastAsia="en-GB"/>
        </w:rPr>
      </w:pPr>
      <w:r>
        <w:t>6.2.6.2.3</w:t>
      </w:r>
      <w:r w:rsidRPr="009B7782">
        <w:rPr>
          <w:rFonts w:ascii="Calibri" w:eastAsia="DengXian" w:hAnsi="Calibri"/>
          <w:sz w:val="22"/>
          <w:szCs w:val="22"/>
          <w:lang w:eastAsia="en-GB"/>
        </w:rPr>
        <w:tab/>
      </w:r>
      <w:r>
        <w:t>Type: CipheringKeyResponse</w:t>
      </w:r>
      <w:r>
        <w:tab/>
      </w:r>
      <w:r>
        <w:fldChar w:fldCharType="begin" w:fldLock="1"/>
      </w:r>
      <w:r>
        <w:instrText xml:space="preserve"> PAGEREF _Toc82716445 \h </w:instrText>
      </w:r>
      <w:r>
        <w:fldChar w:fldCharType="separate"/>
      </w:r>
      <w:r>
        <w:t>62</w:t>
      </w:r>
      <w:r>
        <w:fldChar w:fldCharType="end"/>
      </w:r>
    </w:p>
    <w:p w14:paraId="2B5A1A57" w14:textId="3E6134C9" w:rsidR="00FD3B82" w:rsidRPr="009B7782" w:rsidRDefault="00FD3B82">
      <w:pPr>
        <w:pStyle w:val="TOC5"/>
        <w:rPr>
          <w:rFonts w:ascii="Calibri" w:eastAsia="DengXian" w:hAnsi="Calibri"/>
          <w:sz w:val="22"/>
          <w:szCs w:val="22"/>
          <w:lang w:eastAsia="en-GB"/>
        </w:rPr>
      </w:pPr>
      <w:r>
        <w:t>6.2.6.2.4</w:t>
      </w:r>
      <w:r w:rsidRPr="009B7782">
        <w:rPr>
          <w:rFonts w:ascii="Calibri" w:eastAsia="DengXian" w:hAnsi="Calibri"/>
          <w:sz w:val="22"/>
          <w:szCs w:val="22"/>
          <w:lang w:eastAsia="en-GB"/>
        </w:rPr>
        <w:tab/>
      </w:r>
      <w:r>
        <w:t>Type: CipheringDataSet</w:t>
      </w:r>
      <w:r>
        <w:tab/>
      </w:r>
      <w:r>
        <w:fldChar w:fldCharType="begin" w:fldLock="1"/>
      </w:r>
      <w:r>
        <w:instrText xml:space="preserve"> PAGEREF _Toc82716446 \h </w:instrText>
      </w:r>
      <w:r>
        <w:fldChar w:fldCharType="separate"/>
      </w:r>
      <w:r>
        <w:t>63</w:t>
      </w:r>
      <w:r>
        <w:fldChar w:fldCharType="end"/>
      </w:r>
    </w:p>
    <w:p w14:paraId="3AB14290" w14:textId="4D36CA54" w:rsidR="00FD3B82" w:rsidRPr="009B7782" w:rsidRDefault="00FD3B82">
      <w:pPr>
        <w:pStyle w:val="TOC5"/>
        <w:rPr>
          <w:rFonts w:ascii="Calibri" w:eastAsia="DengXian" w:hAnsi="Calibri"/>
          <w:sz w:val="22"/>
          <w:szCs w:val="22"/>
          <w:lang w:eastAsia="en-GB"/>
        </w:rPr>
      </w:pPr>
      <w:r>
        <w:t>6.2.6.2.5</w:t>
      </w:r>
      <w:r w:rsidRPr="009B7782">
        <w:rPr>
          <w:rFonts w:ascii="Calibri" w:eastAsia="DengXian" w:hAnsi="Calibri"/>
          <w:sz w:val="22"/>
          <w:szCs w:val="22"/>
          <w:lang w:eastAsia="en-GB"/>
        </w:rPr>
        <w:tab/>
      </w:r>
      <w:r>
        <w:t>Type: CipheringSetReport</w:t>
      </w:r>
      <w:r>
        <w:tab/>
      </w:r>
      <w:r>
        <w:fldChar w:fldCharType="begin" w:fldLock="1"/>
      </w:r>
      <w:r>
        <w:instrText xml:space="preserve"> PAGEREF _Toc82716447 \h </w:instrText>
      </w:r>
      <w:r>
        <w:fldChar w:fldCharType="separate"/>
      </w:r>
      <w:r>
        <w:t>66</w:t>
      </w:r>
      <w:r>
        <w:fldChar w:fldCharType="end"/>
      </w:r>
    </w:p>
    <w:p w14:paraId="3D5368AD" w14:textId="2627D3DF" w:rsidR="00FD3B82" w:rsidRPr="009B7782" w:rsidRDefault="00FD3B82">
      <w:pPr>
        <w:pStyle w:val="TOC5"/>
        <w:rPr>
          <w:rFonts w:ascii="Calibri" w:eastAsia="DengXian" w:hAnsi="Calibri"/>
          <w:sz w:val="22"/>
          <w:szCs w:val="22"/>
          <w:lang w:eastAsia="en-GB"/>
        </w:rPr>
      </w:pPr>
      <w:r>
        <w:t>6.2.6.2.6</w:t>
      </w:r>
      <w:r w:rsidRPr="009B7782">
        <w:rPr>
          <w:rFonts w:ascii="Calibri" w:eastAsia="DengXian" w:hAnsi="Calibri"/>
          <w:sz w:val="22"/>
          <w:szCs w:val="22"/>
          <w:lang w:eastAsia="en-GB"/>
        </w:rPr>
        <w:tab/>
      </w:r>
      <w:r>
        <w:t>Type: CipherRequestData</w:t>
      </w:r>
      <w:r>
        <w:tab/>
      </w:r>
      <w:r>
        <w:fldChar w:fldCharType="begin" w:fldLock="1"/>
      </w:r>
      <w:r>
        <w:instrText xml:space="preserve"> PAGEREF _Toc82716448 \h </w:instrText>
      </w:r>
      <w:r>
        <w:fldChar w:fldCharType="separate"/>
      </w:r>
      <w:r>
        <w:t>66</w:t>
      </w:r>
      <w:r>
        <w:fldChar w:fldCharType="end"/>
      </w:r>
    </w:p>
    <w:p w14:paraId="43E390EF" w14:textId="3532B104" w:rsidR="00FD3B82" w:rsidRPr="009B7782" w:rsidRDefault="00FD3B82">
      <w:pPr>
        <w:pStyle w:val="TOC5"/>
        <w:rPr>
          <w:rFonts w:ascii="Calibri" w:eastAsia="DengXian" w:hAnsi="Calibri"/>
          <w:sz w:val="22"/>
          <w:szCs w:val="22"/>
          <w:lang w:eastAsia="en-GB"/>
        </w:rPr>
      </w:pPr>
      <w:r>
        <w:t>6.2.6.2.7</w:t>
      </w:r>
      <w:r w:rsidRPr="009B7782">
        <w:rPr>
          <w:rFonts w:ascii="Calibri" w:eastAsia="DengXian" w:hAnsi="Calibri"/>
          <w:sz w:val="22"/>
          <w:szCs w:val="22"/>
          <w:lang w:eastAsia="en-GB"/>
        </w:rPr>
        <w:tab/>
      </w:r>
      <w:r>
        <w:t>Type: CipherResponseData</w:t>
      </w:r>
      <w:r>
        <w:tab/>
      </w:r>
      <w:r>
        <w:fldChar w:fldCharType="begin" w:fldLock="1"/>
      </w:r>
      <w:r>
        <w:instrText xml:space="preserve"> PAGEREF _Toc82716449 \h </w:instrText>
      </w:r>
      <w:r>
        <w:fldChar w:fldCharType="separate"/>
      </w:r>
      <w:r>
        <w:t>66</w:t>
      </w:r>
      <w:r>
        <w:fldChar w:fldCharType="end"/>
      </w:r>
    </w:p>
    <w:p w14:paraId="0C3C03BC" w14:textId="673CA118" w:rsidR="00FD3B82" w:rsidRPr="009B7782" w:rsidRDefault="00FD3B82">
      <w:pPr>
        <w:pStyle w:val="TOC4"/>
        <w:rPr>
          <w:rFonts w:ascii="Calibri" w:eastAsia="DengXian" w:hAnsi="Calibri"/>
          <w:sz w:val="22"/>
          <w:szCs w:val="22"/>
          <w:lang w:eastAsia="en-GB"/>
        </w:rPr>
      </w:pPr>
      <w:r w:rsidRPr="0055358B">
        <w:rPr>
          <w:lang w:val="en-US"/>
        </w:rPr>
        <w:t>6.2.6.3</w:t>
      </w:r>
      <w:r w:rsidRPr="009B7782">
        <w:rPr>
          <w:rFonts w:ascii="Calibri" w:eastAsia="DengXian" w:hAnsi="Calibri"/>
          <w:sz w:val="22"/>
          <w:szCs w:val="22"/>
          <w:lang w:eastAsia="en-GB"/>
        </w:rPr>
        <w:tab/>
      </w:r>
      <w:r w:rsidRPr="0055358B">
        <w:rPr>
          <w:lang w:val="en-US"/>
        </w:rPr>
        <w:t>Simple data types and enumerations</w:t>
      </w:r>
      <w:r>
        <w:tab/>
      </w:r>
      <w:r>
        <w:fldChar w:fldCharType="begin" w:fldLock="1"/>
      </w:r>
      <w:r>
        <w:instrText xml:space="preserve"> PAGEREF _Toc82716450 \h </w:instrText>
      </w:r>
      <w:r>
        <w:fldChar w:fldCharType="separate"/>
      </w:r>
      <w:r>
        <w:t>66</w:t>
      </w:r>
      <w:r>
        <w:fldChar w:fldCharType="end"/>
      </w:r>
    </w:p>
    <w:p w14:paraId="7567EDC7" w14:textId="66D374B7" w:rsidR="00FD3B82" w:rsidRPr="009B7782" w:rsidRDefault="00FD3B82">
      <w:pPr>
        <w:pStyle w:val="TOC5"/>
        <w:rPr>
          <w:rFonts w:ascii="Calibri" w:eastAsia="DengXian" w:hAnsi="Calibri"/>
          <w:sz w:val="22"/>
          <w:szCs w:val="22"/>
          <w:lang w:eastAsia="en-GB"/>
        </w:rPr>
      </w:pPr>
      <w:r>
        <w:t>6.2.6.3.1</w:t>
      </w:r>
      <w:r w:rsidRPr="009B7782">
        <w:rPr>
          <w:rFonts w:ascii="Calibri" w:eastAsia="DengXian" w:hAnsi="Calibri"/>
          <w:sz w:val="22"/>
          <w:szCs w:val="22"/>
          <w:lang w:eastAsia="en-GB"/>
        </w:rPr>
        <w:tab/>
      </w:r>
      <w:r>
        <w:t>Introduction</w:t>
      </w:r>
      <w:r>
        <w:tab/>
      </w:r>
      <w:r>
        <w:fldChar w:fldCharType="begin" w:fldLock="1"/>
      </w:r>
      <w:r>
        <w:instrText xml:space="preserve"> PAGEREF _Toc82716451 \h </w:instrText>
      </w:r>
      <w:r>
        <w:fldChar w:fldCharType="separate"/>
      </w:r>
      <w:r>
        <w:t>66</w:t>
      </w:r>
      <w:r>
        <w:fldChar w:fldCharType="end"/>
      </w:r>
    </w:p>
    <w:p w14:paraId="2F19EB1F" w14:textId="719A87F1" w:rsidR="00FD3B82" w:rsidRPr="009B7782" w:rsidRDefault="00FD3B82">
      <w:pPr>
        <w:pStyle w:val="TOC5"/>
        <w:rPr>
          <w:rFonts w:ascii="Calibri" w:eastAsia="DengXian" w:hAnsi="Calibri"/>
          <w:sz w:val="22"/>
          <w:szCs w:val="22"/>
          <w:lang w:eastAsia="en-GB"/>
        </w:rPr>
      </w:pPr>
      <w:r>
        <w:lastRenderedPageBreak/>
        <w:t>6.2.6.3.2</w:t>
      </w:r>
      <w:r w:rsidRPr="009B7782">
        <w:rPr>
          <w:rFonts w:ascii="Calibri" w:eastAsia="DengXian" w:hAnsi="Calibri"/>
          <w:sz w:val="22"/>
          <w:szCs w:val="22"/>
          <w:lang w:eastAsia="en-GB"/>
        </w:rPr>
        <w:tab/>
      </w:r>
      <w:r>
        <w:t>Simple data types</w:t>
      </w:r>
      <w:r>
        <w:tab/>
      </w:r>
      <w:r>
        <w:fldChar w:fldCharType="begin" w:fldLock="1"/>
      </w:r>
      <w:r>
        <w:instrText xml:space="preserve"> PAGEREF _Toc82716452 \h </w:instrText>
      </w:r>
      <w:r>
        <w:fldChar w:fldCharType="separate"/>
      </w:r>
      <w:r>
        <w:t>66</w:t>
      </w:r>
      <w:r>
        <w:fldChar w:fldCharType="end"/>
      </w:r>
    </w:p>
    <w:p w14:paraId="105DD99C" w14:textId="34B6BDCC" w:rsidR="00FD3B82" w:rsidRPr="009B7782" w:rsidRDefault="00FD3B82">
      <w:pPr>
        <w:pStyle w:val="TOC5"/>
        <w:rPr>
          <w:rFonts w:ascii="Calibri" w:eastAsia="DengXian" w:hAnsi="Calibri"/>
          <w:sz w:val="22"/>
          <w:szCs w:val="22"/>
          <w:lang w:eastAsia="en-GB"/>
        </w:rPr>
      </w:pPr>
      <w:r>
        <w:t>6.2.6.3.3</w:t>
      </w:r>
      <w:r w:rsidRPr="009B7782">
        <w:rPr>
          <w:rFonts w:ascii="Calibri" w:eastAsia="DengXian" w:hAnsi="Calibri"/>
          <w:sz w:val="22"/>
          <w:szCs w:val="22"/>
          <w:lang w:eastAsia="en-GB"/>
        </w:rPr>
        <w:tab/>
      </w:r>
      <w:r>
        <w:t>Enumeration: StorageOutcome</w:t>
      </w:r>
      <w:r>
        <w:tab/>
      </w:r>
      <w:r>
        <w:fldChar w:fldCharType="begin" w:fldLock="1"/>
      </w:r>
      <w:r>
        <w:instrText xml:space="preserve"> PAGEREF _Toc82716453 \h </w:instrText>
      </w:r>
      <w:r>
        <w:fldChar w:fldCharType="separate"/>
      </w:r>
      <w:r>
        <w:t>67</w:t>
      </w:r>
      <w:r>
        <w:fldChar w:fldCharType="end"/>
      </w:r>
    </w:p>
    <w:p w14:paraId="7B71E4E0" w14:textId="40B09792" w:rsidR="00FD3B82" w:rsidRPr="009B7782" w:rsidRDefault="00FD3B82">
      <w:pPr>
        <w:pStyle w:val="TOC5"/>
        <w:rPr>
          <w:rFonts w:ascii="Calibri" w:eastAsia="DengXian" w:hAnsi="Calibri"/>
          <w:sz w:val="22"/>
          <w:szCs w:val="22"/>
          <w:lang w:eastAsia="en-GB"/>
        </w:rPr>
      </w:pPr>
      <w:r>
        <w:t>6.2.6.3.4</w:t>
      </w:r>
      <w:r w:rsidRPr="009B7782">
        <w:rPr>
          <w:rFonts w:ascii="Calibri" w:eastAsia="DengXian" w:hAnsi="Calibri"/>
          <w:sz w:val="22"/>
          <w:szCs w:val="22"/>
          <w:lang w:eastAsia="en-GB"/>
        </w:rPr>
        <w:tab/>
      </w:r>
      <w:r>
        <w:t>Enumeration: DataAvailability</w:t>
      </w:r>
      <w:r>
        <w:tab/>
      </w:r>
      <w:r>
        <w:fldChar w:fldCharType="begin" w:fldLock="1"/>
      </w:r>
      <w:r>
        <w:instrText xml:space="preserve"> PAGEREF _Toc82716454 \h </w:instrText>
      </w:r>
      <w:r>
        <w:fldChar w:fldCharType="separate"/>
      </w:r>
      <w:r>
        <w:t>67</w:t>
      </w:r>
      <w:r>
        <w:fldChar w:fldCharType="end"/>
      </w:r>
    </w:p>
    <w:p w14:paraId="5B664FD9" w14:textId="6B44F702" w:rsidR="00FD3B82" w:rsidRPr="009B7782" w:rsidRDefault="00FD3B82">
      <w:pPr>
        <w:pStyle w:val="TOC3"/>
        <w:rPr>
          <w:rFonts w:ascii="Calibri" w:eastAsia="DengXian" w:hAnsi="Calibri"/>
          <w:sz w:val="22"/>
          <w:szCs w:val="22"/>
          <w:lang w:eastAsia="en-GB"/>
        </w:rPr>
      </w:pPr>
      <w:r>
        <w:t>6.2.7</w:t>
      </w:r>
      <w:r w:rsidRPr="009B7782">
        <w:rPr>
          <w:rFonts w:ascii="Calibri" w:eastAsia="DengXian" w:hAnsi="Calibri"/>
          <w:sz w:val="22"/>
          <w:szCs w:val="22"/>
          <w:lang w:eastAsia="en-GB"/>
        </w:rPr>
        <w:tab/>
      </w:r>
      <w:r>
        <w:t>Error Handling</w:t>
      </w:r>
      <w:r>
        <w:tab/>
      </w:r>
      <w:r>
        <w:fldChar w:fldCharType="begin" w:fldLock="1"/>
      </w:r>
      <w:r>
        <w:instrText xml:space="preserve"> PAGEREF _Toc82716455 \h </w:instrText>
      </w:r>
      <w:r>
        <w:fldChar w:fldCharType="separate"/>
      </w:r>
      <w:r>
        <w:t>67</w:t>
      </w:r>
      <w:r>
        <w:fldChar w:fldCharType="end"/>
      </w:r>
    </w:p>
    <w:p w14:paraId="7F121603" w14:textId="7D8CECF9" w:rsidR="00FD3B82" w:rsidRPr="009B7782" w:rsidRDefault="00FD3B82">
      <w:pPr>
        <w:pStyle w:val="TOC4"/>
        <w:rPr>
          <w:rFonts w:ascii="Calibri" w:eastAsia="DengXian" w:hAnsi="Calibri"/>
          <w:sz w:val="22"/>
          <w:szCs w:val="22"/>
          <w:lang w:eastAsia="en-GB"/>
        </w:rPr>
      </w:pPr>
      <w:r>
        <w:t>6.2.7.1</w:t>
      </w:r>
      <w:r w:rsidRPr="009B7782">
        <w:rPr>
          <w:rFonts w:ascii="Calibri" w:eastAsia="DengXian" w:hAnsi="Calibri"/>
          <w:sz w:val="22"/>
          <w:szCs w:val="22"/>
          <w:lang w:eastAsia="en-GB"/>
        </w:rPr>
        <w:tab/>
      </w:r>
      <w:r>
        <w:t>General</w:t>
      </w:r>
      <w:r>
        <w:tab/>
      </w:r>
      <w:r>
        <w:fldChar w:fldCharType="begin" w:fldLock="1"/>
      </w:r>
      <w:r>
        <w:instrText xml:space="preserve"> PAGEREF _Toc82716456 \h </w:instrText>
      </w:r>
      <w:r>
        <w:fldChar w:fldCharType="separate"/>
      </w:r>
      <w:r>
        <w:t>67</w:t>
      </w:r>
      <w:r>
        <w:fldChar w:fldCharType="end"/>
      </w:r>
    </w:p>
    <w:p w14:paraId="73E37DA7" w14:textId="0AC16F47" w:rsidR="00FD3B82" w:rsidRPr="009B7782" w:rsidRDefault="00FD3B82">
      <w:pPr>
        <w:pStyle w:val="TOC4"/>
        <w:rPr>
          <w:rFonts w:ascii="Calibri" w:eastAsia="DengXian" w:hAnsi="Calibri"/>
          <w:sz w:val="22"/>
          <w:szCs w:val="22"/>
          <w:lang w:eastAsia="en-GB"/>
        </w:rPr>
      </w:pPr>
      <w:r>
        <w:t>6.2.7.2</w:t>
      </w:r>
      <w:r w:rsidRPr="009B7782">
        <w:rPr>
          <w:rFonts w:ascii="Calibri" w:eastAsia="DengXian" w:hAnsi="Calibri"/>
          <w:sz w:val="22"/>
          <w:szCs w:val="22"/>
          <w:lang w:eastAsia="en-GB"/>
        </w:rPr>
        <w:tab/>
      </w:r>
      <w:r>
        <w:t>Protocol Errors</w:t>
      </w:r>
      <w:r>
        <w:tab/>
      </w:r>
      <w:r>
        <w:fldChar w:fldCharType="begin" w:fldLock="1"/>
      </w:r>
      <w:r>
        <w:instrText xml:space="preserve"> PAGEREF _Toc82716457 \h </w:instrText>
      </w:r>
      <w:r>
        <w:fldChar w:fldCharType="separate"/>
      </w:r>
      <w:r>
        <w:t>67</w:t>
      </w:r>
      <w:r>
        <w:fldChar w:fldCharType="end"/>
      </w:r>
    </w:p>
    <w:p w14:paraId="79586693" w14:textId="11AA613E" w:rsidR="00FD3B82" w:rsidRPr="009B7782" w:rsidRDefault="00FD3B82">
      <w:pPr>
        <w:pStyle w:val="TOC4"/>
        <w:rPr>
          <w:rFonts w:ascii="Calibri" w:eastAsia="DengXian" w:hAnsi="Calibri"/>
          <w:sz w:val="22"/>
          <w:szCs w:val="22"/>
          <w:lang w:eastAsia="en-GB"/>
        </w:rPr>
      </w:pPr>
      <w:r>
        <w:t>6.2.7.3</w:t>
      </w:r>
      <w:r w:rsidRPr="009B7782">
        <w:rPr>
          <w:rFonts w:ascii="Calibri" w:eastAsia="DengXian" w:hAnsi="Calibri"/>
          <w:sz w:val="22"/>
          <w:szCs w:val="22"/>
          <w:lang w:eastAsia="en-GB"/>
        </w:rPr>
        <w:tab/>
      </w:r>
      <w:r>
        <w:t>Application Errors</w:t>
      </w:r>
      <w:r>
        <w:tab/>
      </w:r>
      <w:r>
        <w:fldChar w:fldCharType="begin" w:fldLock="1"/>
      </w:r>
      <w:r>
        <w:instrText xml:space="preserve"> PAGEREF _Toc82716458 \h </w:instrText>
      </w:r>
      <w:r>
        <w:fldChar w:fldCharType="separate"/>
      </w:r>
      <w:r>
        <w:t>67</w:t>
      </w:r>
      <w:r>
        <w:fldChar w:fldCharType="end"/>
      </w:r>
    </w:p>
    <w:p w14:paraId="4F641FCB" w14:textId="2DE22CA9" w:rsidR="00FD3B82" w:rsidRPr="009B7782" w:rsidRDefault="00FD3B82">
      <w:pPr>
        <w:pStyle w:val="TOC3"/>
        <w:rPr>
          <w:rFonts w:ascii="Calibri" w:eastAsia="DengXian" w:hAnsi="Calibri"/>
          <w:sz w:val="22"/>
          <w:szCs w:val="22"/>
          <w:lang w:eastAsia="en-GB"/>
        </w:rPr>
      </w:pPr>
      <w:r w:rsidRPr="0055358B">
        <w:rPr>
          <w:lang w:val="en-US"/>
        </w:rPr>
        <w:t>6.2.8</w:t>
      </w:r>
      <w:r w:rsidRPr="009B7782">
        <w:rPr>
          <w:rFonts w:ascii="Calibri" w:eastAsia="DengXian" w:hAnsi="Calibri"/>
          <w:sz w:val="22"/>
          <w:szCs w:val="22"/>
          <w:lang w:eastAsia="en-GB"/>
        </w:rPr>
        <w:tab/>
      </w:r>
      <w:r w:rsidRPr="0055358B">
        <w:rPr>
          <w:lang w:val="en-US"/>
        </w:rPr>
        <w:t>Security</w:t>
      </w:r>
      <w:r>
        <w:tab/>
      </w:r>
      <w:r>
        <w:fldChar w:fldCharType="begin" w:fldLock="1"/>
      </w:r>
      <w:r>
        <w:instrText xml:space="preserve"> PAGEREF _Toc82716459 \h </w:instrText>
      </w:r>
      <w:r>
        <w:fldChar w:fldCharType="separate"/>
      </w:r>
      <w:r>
        <w:t>68</w:t>
      </w:r>
      <w:r>
        <w:fldChar w:fldCharType="end"/>
      </w:r>
    </w:p>
    <w:p w14:paraId="4F249B77" w14:textId="7310D3D4" w:rsidR="00FD3B82" w:rsidRPr="009B7782" w:rsidRDefault="00FD3B82">
      <w:pPr>
        <w:pStyle w:val="TOC3"/>
        <w:rPr>
          <w:rFonts w:ascii="Calibri" w:eastAsia="DengXian" w:hAnsi="Calibri"/>
          <w:sz w:val="22"/>
          <w:szCs w:val="22"/>
          <w:lang w:eastAsia="en-GB"/>
        </w:rPr>
      </w:pPr>
      <w:r>
        <w:rPr>
          <w:lang w:eastAsia="zh-CN"/>
        </w:rPr>
        <w:t>6.2.9</w:t>
      </w:r>
      <w:r w:rsidRPr="009B7782">
        <w:rPr>
          <w:rFonts w:ascii="Calibri" w:eastAsia="DengXian" w:hAnsi="Calibri"/>
          <w:sz w:val="22"/>
          <w:szCs w:val="22"/>
          <w:lang w:eastAsia="en-GB"/>
        </w:rPr>
        <w:tab/>
      </w:r>
      <w:r>
        <w:rPr>
          <w:lang w:eastAsia="zh-CN"/>
        </w:rPr>
        <w:t>Feature Negotiation</w:t>
      </w:r>
      <w:r>
        <w:tab/>
      </w:r>
      <w:r>
        <w:fldChar w:fldCharType="begin" w:fldLock="1"/>
      </w:r>
      <w:r>
        <w:instrText xml:space="preserve"> PAGEREF _Toc82716460 \h </w:instrText>
      </w:r>
      <w:r>
        <w:fldChar w:fldCharType="separate"/>
      </w:r>
      <w:r>
        <w:t>68</w:t>
      </w:r>
      <w:r>
        <w:fldChar w:fldCharType="end"/>
      </w:r>
    </w:p>
    <w:p w14:paraId="4A6D1393" w14:textId="4FEEFDF3" w:rsidR="00FD3B82" w:rsidRPr="009B7782" w:rsidRDefault="00FD3B82">
      <w:pPr>
        <w:pStyle w:val="TOC3"/>
        <w:rPr>
          <w:rFonts w:ascii="Calibri" w:eastAsia="DengXian" w:hAnsi="Calibri"/>
          <w:sz w:val="22"/>
          <w:szCs w:val="22"/>
          <w:lang w:eastAsia="en-GB"/>
        </w:rPr>
      </w:pPr>
      <w:r w:rsidRPr="0055358B">
        <w:rPr>
          <w:lang w:val="en-US"/>
        </w:rPr>
        <w:t>6.2.10</w:t>
      </w:r>
      <w:r w:rsidRPr="009B7782">
        <w:rPr>
          <w:rFonts w:ascii="Calibri" w:eastAsia="DengXian" w:hAnsi="Calibri"/>
          <w:sz w:val="22"/>
          <w:szCs w:val="22"/>
          <w:lang w:eastAsia="en-GB"/>
        </w:rPr>
        <w:tab/>
      </w:r>
      <w:r w:rsidRPr="0055358B">
        <w:rPr>
          <w:lang w:val="en-US"/>
        </w:rPr>
        <w:t>HTTP redirection</w:t>
      </w:r>
      <w:r>
        <w:tab/>
      </w:r>
      <w:r>
        <w:fldChar w:fldCharType="begin" w:fldLock="1"/>
      </w:r>
      <w:r>
        <w:instrText xml:space="preserve"> PAGEREF _Toc82716461 \h </w:instrText>
      </w:r>
      <w:r>
        <w:fldChar w:fldCharType="separate"/>
      </w:r>
      <w:r>
        <w:t>68</w:t>
      </w:r>
      <w:r>
        <w:fldChar w:fldCharType="end"/>
      </w:r>
    </w:p>
    <w:p w14:paraId="5594C518" w14:textId="3EF9A8A9" w:rsidR="00FD3B82" w:rsidRPr="009B7782" w:rsidRDefault="00FD3B82">
      <w:pPr>
        <w:pStyle w:val="TOC8"/>
        <w:rPr>
          <w:rFonts w:ascii="Calibri" w:eastAsia="DengXian" w:hAnsi="Calibri"/>
          <w:b w:val="0"/>
          <w:szCs w:val="22"/>
          <w:lang w:eastAsia="en-GB"/>
        </w:rPr>
      </w:pPr>
      <w:r>
        <w:t>Annex A (normative):</w:t>
      </w:r>
      <w:r w:rsidRPr="009B7782">
        <w:rPr>
          <w:rFonts w:ascii="Calibri" w:eastAsia="DengXian" w:hAnsi="Calibri"/>
          <w:b w:val="0"/>
          <w:szCs w:val="22"/>
          <w:lang w:eastAsia="en-GB"/>
        </w:rPr>
        <w:tab/>
      </w:r>
      <w:r>
        <w:t>OpenAPI specification</w:t>
      </w:r>
      <w:r>
        <w:tab/>
      </w:r>
      <w:r>
        <w:fldChar w:fldCharType="begin" w:fldLock="1"/>
      </w:r>
      <w:r>
        <w:instrText xml:space="preserve"> PAGEREF _Toc82716462 \h </w:instrText>
      </w:r>
      <w:r>
        <w:fldChar w:fldCharType="separate"/>
      </w:r>
      <w:r>
        <w:t>68</w:t>
      </w:r>
      <w:r>
        <w:fldChar w:fldCharType="end"/>
      </w:r>
    </w:p>
    <w:p w14:paraId="475A09A0" w14:textId="7E4FDE06" w:rsidR="00FD3B82" w:rsidRPr="009B7782" w:rsidRDefault="00FD3B82">
      <w:pPr>
        <w:pStyle w:val="TOC2"/>
        <w:rPr>
          <w:rFonts w:ascii="Calibri" w:eastAsia="DengXian" w:hAnsi="Calibri"/>
          <w:sz w:val="22"/>
          <w:szCs w:val="22"/>
          <w:lang w:eastAsia="en-GB"/>
        </w:rPr>
      </w:pPr>
      <w:r>
        <w:t>A.1</w:t>
      </w:r>
      <w:r w:rsidRPr="009B7782">
        <w:rPr>
          <w:rFonts w:ascii="Calibri" w:eastAsia="DengXian" w:hAnsi="Calibri"/>
          <w:sz w:val="22"/>
          <w:szCs w:val="22"/>
          <w:lang w:eastAsia="en-GB"/>
        </w:rPr>
        <w:tab/>
      </w:r>
      <w:r>
        <w:t>General</w:t>
      </w:r>
      <w:r>
        <w:tab/>
      </w:r>
      <w:r>
        <w:fldChar w:fldCharType="begin" w:fldLock="1"/>
      </w:r>
      <w:r>
        <w:instrText xml:space="preserve"> PAGEREF _Toc82716463 \h </w:instrText>
      </w:r>
      <w:r>
        <w:fldChar w:fldCharType="separate"/>
      </w:r>
      <w:r>
        <w:t>68</w:t>
      </w:r>
      <w:r>
        <w:fldChar w:fldCharType="end"/>
      </w:r>
    </w:p>
    <w:p w14:paraId="64302C25" w14:textId="3A3FC7DF" w:rsidR="00FD3B82" w:rsidRPr="009B7782" w:rsidRDefault="00FD3B82">
      <w:pPr>
        <w:pStyle w:val="TOC2"/>
        <w:rPr>
          <w:rFonts w:ascii="Calibri" w:eastAsia="DengXian" w:hAnsi="Calibri"/>
          <w:sz w:val="22"/>
          <w:szCs w:val="22"/>
          <w:lang w:eastAsia="en-GB"/>
        </w:rPr>
      </w:pPr>
      <w:r>
        <w:t>A.2</w:t>
      </w:r>
      <w:r w:rsidRPr="009B7782">
        <w:rPr>
          <w:rFonts w:ascii="Calibri" w:eastAsia="DengXian" w:hAnsi="Calibri"/>
          <w:sz w:val="22"/>
          <w:szCs w:val="22"/>
          <w:lang w:eastAsia="en-GB"/>
        </w:rPr>
        <w:tab/>
      </w:r>
      <w:r>
        <w:t>Nlmf_Location API</w:t>
      </w:r>
      <w:r>
        <w:tab/>
      </w:r>
      <w:r>
        <w:fldChar w:fldCharType="begin" w:fldLock="1"/>
      </w:r>
      <w:r>
        <w:instrText xml:space="preserve"> PAGEREF _Toc82716464 \h </w:instrText>
      </w:r>
      <w:r>
        <w:fldChar w:fldCharType="separate"/>
      </w:r>
      <w:r>
        <w:t>69</w:t>
      </w:r>
      <w:r>
        <w:fldChar w:fldCharType="end"/>
      </w:r>
    </w:p>
    <w:p w14:paraId="271A6C4C" w14:textId="52B50CF2" w:rsidR="00FD3B82" w:rsidRPr="009B7782" w:rsidRDefault="00FD3B82">
      <w:pPr>
        <w:pStyle w:val="TOC2"/>
        <w:rPr>
          <w:rFonts w:ascii="Calibri" w:eastAsia="DengXian" w:hAnsi="Calibri"/>
          <w:sz w:val="22"/>
          <w:szCs w:val="22"/>
          <w:lang w:eastAsia="en-GB"/>
        </w:rPr>
      </w:pPr>
      <w:r>
        <w:t>A.3</w:t>
      </w:r>
      <w:r w:rsidRPr="009B7782">
        <w:rPr>
          <w:rFonts w:ascii="Calibri" w:eastAsia="DengXian" w:hAnsi="Calibri"/>
          <w:sz w:val="22"/>
          <w:szCs w:val="22"/>
          <w:lang w:eastAsia="en-GB"/>
        </w:rPr>
        <w:tab/>
      </w:r>
      <w:r>
        <w:t>Nlmf_Broadcast API</w:t>
      </w:r>
      <w:r>
        <w:tab/>
      </w:r>
      <w:r>
        <w:fldChar w:fldCharType="begin" w:fldLock="1"/>
      </w:r>
      <w:r>
        <w:instrText xml:space="preserve"> PAGEREF _Toc82716465 \h </w:instrText>
      </w:r>
      <w:r>
        <w:fldChar w:fldCharType="separate"/>
      </w:r>
      <w:r>
        <w:t>88</w:t>
      </w:r>
      <w:r>
        <w:fldChar w:fldCharType="end"/>
      </w:r>
    </w:p>
    <w:p w14:paraId="3BB965D1" w14:textId="7A6790E6" w:rsidR="00FD3B82" w:rsidRPr="009B7782" w:rsidRDefault="00FD3B82">
      <w:pPr>
        <w:pStyle w:val="TOC8"/>
        <w:rPr>
          <w:rFonts w:ascii="Calibri" w:eastAsia="DengXian" w:hAnsi="Calibri"/>
          <w:b w:val="0"/>
          <w:szCs w:val="22"/>
          <w:lang w:eastAsia="en-GB"/>
        </w:rPr>
      </w:pPr>
      <w:r>
        <w:t xml:space="preserve">Annex </w:t>
      </w:r>
      <w:r>
        <w:rPr>
          <w:lang w:eastAsia="zh-CN"/>
        </w:rPr>
        <w:t>B</w:t>
      </w:r>
      <w:r>
        <w:t xml:space="preserve"> (informative):</w:t>
      </w:r>
      <w:r w:rsidRPr="009B7782">
        <w:rPr>
          <w:rFonts w:ascii="Calibri" w:eastAsia="DengXian" w:hAnsi="Calibri"/>
          <w:b w:val="0"/>
          <w:szCs w:val="22"/>
          <w:lang w:eastAsia="en-GB"/>
        </w:rPr>
        <w:tab/>
      </w:r>
      <w:r>
        <w:t>Change history</w:t>
      </w:r>
      <w:r>
        <w:tab/>
      </w:r>
      <w:r>
        <w:fldChar w:fldCharType="begin" w:fldLock="1"/>
      </w:r>
      <w:r>
        <w:instrText xml:space="preserve"> PAGEREF _Toc82716466 \h </w:instrText>
      </w:r>
      <w:r>
        <w:fldChar w:fldCharType="separate"/>
      </w:r>
      <w:r>
        <w:t>93</w:t>
      </w:r>
      <w:r>
        <w:fldChar w:fldCharType="end"/>
      </w:r>
    </w:p>
    <w:p w14:paraId="128BB875" w14:textId="5283E455" w:rsidR="00080512" w:rsidRPr="004D3578" w:rsidRDefault="00296A30">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p>
    <w:p w14:paraId="7113AF00" w14:textId="77777777" w:rsidR="00080512" w:rsidRPr="004D3578" w:rsidRDefault="00080512">
      <w:r w:rsidRPr="004D3578">
        <w:t xml:space="preserve">This Technical </w:t>
      </w:r>
      <w:bookmarkStart w:id="21" w:name="spectype3"/>
      <w:r w:rsidRPr="00EB7848">
        <w:t>Specification</w:t>
      </w:r>
      <w:bookmarkEnd w:id="21"/>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2" w:name="introduction"/>
      <w:bookmarkStart w:id="23" w:name="_Toc20150326"/>
      <w:bookmarkStart w:id="24" w:name="_Toc25168565"/>
      <w:bookmarkStart w:id="25" w:name="_Toc27592984"/>
      <w:bookmarkStart w:id="26" w:name="_Toc34147853"/>
      <w:bookmarkStart w:id="27" w:name="_Toc36463237"/>
      <w:bookmarkStart w:id="28" w:name="_Toc43215077"/>
      <w:bookmarkStart w:id="29" w:name="_Toc45032325"/>
      <w:bookmarkStart w:id="30" w:name="_Toc49849814"/>
      <w:bookmarkStart w:id="31" w:name="_Toc51873328"/>
      <w:bookmarkStart w:id="32" w:name="_Toc56517456"/>
      <w:bookmarkStart w:id="33" w:name="_Toc58594357"/>
      <w:bookmarkStart w:id="34" w:name="_Toc67685867"/>
      <w:bookmarkStart w:id="35" w:name="_Toc74993688"/>
      <w:bookmarkStart w:id="36" w:name="_Toc82716276"/>
      <w:bookmarkEnd w:id="22"/>
      <w:r w:rsidRPr="00143FEC">
        <w:t>1</w:t>
      </w:r>
      <w:r w:rsidRPr="00143FEC">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7" w:name="_Toc20150327"/>
      <w:bookmarkStart w:id="38" w:name="_Toc25168566"/>
      <w:bookmarkStart w:id="39" w:name="_Toc27592985"/>
      <w:bookmarkStart w:id="40" w:name="_Toc34147854"/>
      <w:bookmarkStart w:id="41" w:name="_Toc36463238"/>
      <w:bookmarkStart w:id="42" w:name="_Toc43215078"/>
      <w:bookmarkStart w:id="43" w:name="_Toc45032326"/>
      <w:bookmarkStart w:id="44" w:name="_Toc49849815"/>
      <w:bookmarkStart w:id="45" w:name="_Toc51873329"/>
      <w:bookmarkStart w:id="46" w:name="_Toc56517457"/>
      <w:bookmarkStart w:id="47" w:name="_Toc58594358"/>
      <w:bookmarkStart w:id="48" w:name="_Toc67685868"/>
      <w:bookmarkStart w:id="49" w:name="_Toc74993689"/>
      <w:bookmarkStart w:id="50" w:name="_Toc82716277"/>
      <w:r w:rsidRPr="00143FEC">
        <w:t>2</w:t>
      </w:r>
      <w:r w:rsidRPr="00143FEC">
        <w:tab/>
        <w:t>References</w:t>
      </w:r>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2D44A391"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 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51" w:name="_Toc20150328"/>
      <w:bookmarkStart w:id="52" w:name="_Toc25168567"/>
      <w:bookmarkStart w:id="53"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54" w:name="_Toc34147855"/>
      <w:bookmarkStart w:id="55" w:name="_Toc36463239"/>
      <w:bookmarkStart w:id="56" w:name="_Toc43215079"/>
      <w:bookmarkStart w:id="57" w:name="_Toc45032327"/>
      <w:bookmarkStart w:id="58" w:name="_Toc49849816"/>
      <w:bookmarkStart w:id="59" w:name="_Toc51873330"/>
      <w:bookmarkStart w:id="60" w:name="_Toc56517458"/>
      <w:bookmarkStart w:id="61" w:name="_Toc58594359"/>
      <w:bookmarkStart w:id="62" w:name="_Toc67685869"/>
      <w:bookmarkStart w:id="63" w:name="_Toc74993690"/>
      <w:bookmarkStart w:id="64" w:name="_Toc82716278"/>
      <w:r>
        <w:t>3</w:t>
      </w:r>
      <w:r>
        <w:tab/>
        <w:t>Definitions</w:t>
      </w:r>
      <w:r>
        <w:rPr>
          <w:rFonts w:hint="eastAsia"/>
          <w:lang w:eastAsia="zh-CN"/>
        </w:rPr>
        <w:t xml:space="preserve"> </w:t>
      </w:r>
      <w:r>
        <w:t>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1FC9954" w14:textId="77777777" w:rsidR="00EB7848" w:rsidRDefault="00EB7848" w:rsidP="00EB7848">
      <w:pPr>
        <w:pStyle w:val="Heading2"/>
      </w:pPr>
      <w:bookmarkStart w:id="65" w:name="_Toc20150329"/>
      <w:bookmarkStart w:id="66" w:name="_Toc25168568"/>
      <w:bookmarkStart w:id="67" w:name="_Toc27592987"/>
      <w:bookmarkStart w:id="68" w:name="_Toc34147856"/>
      <w:bookmarkStart w:id="69" w:name="_Toc36463240"/>
      <w:bookmarkStart w:id="70" w:name="_Toc43215080"/>
      <w:bookmarkStart w:id="71" w:name="_Toc45032328"/>
      <w:bookmarkStart w:id="72" w:name="_Toc49849817"/>
      <w:bookmarkStart w:id="73" w:name="_Toc51873331"/>
      <w:bookmarkStart w:id="74" w:name="_Toc56517459"/>
      <w:bookmarkStart w:id="75" w:name="_Toc58594360"/>
      <w:bookmarkStart w:id="76" w:name="_Toc67685870"/>
      <w:bookmarkStart w:id="77" w:name="_Toc74993691"/>
      <w:bookmarkStart w:id="78" w:name="_Toc82716279"/>
      <w:r>
        <w:t>3.1</w:t>
      </w:r>
      <w:r>
        <w:tab/>
        <w:t>Definitions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79" w:name="_Toc20150330"/>
      <w:bookmarkStart w:id="80" w:name="_Toc25168569"/>
      <w:bookmarkStart w:id="81" w:name="_Toc27592988"/>
      <w:bookmarkStart w:id="82" w:name="_Toc34147857"/>
      <w:bookmarkStart w:id="83" w:name="_Toc36463241"/>
      <w:bookmarkStart w:id="84" w:name="_Toc43215081"/>
      <w:bookmarkStart w:id="85" w:name="_Toc45032329"/>
      <w:bookmarkStart w:id="86" w:name="_Toc49849818"/>
      <w:bookmarkStart w:id="87" w:name="_Toc51873332"/>
      <w:bookmarkStart w:id="88" w:name="_Toc56517460"/>
      <w:bookmarkStart w:id="89" w:name="_Toc58594361"/>
      <w:bookmarkStart w:id="90" w:name="_Toc67685871"/>
      <w:bookmarkStart w:id="91" w:name="_Toc74993692"/>
      <w:bookmarkStart w:id="92" w:name="_Toc82716280"/>
      <w:r>
        <w:t>3.2</w:t>
      </w:r>
      <w:r>
        <w:tab/>
        <w:t>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93" w:name="_Toc20150331"/>
      <w:bookmarkStart w:id="94" w:name="_Toc25168570"/>
      <w:bookmarkStart w:id="95" w:name="_Toc27592989"/>
      <w:bookmarkStart w:id="96" w:name="_Toc34147858"/>
      <w:bookmarkStart w:id="97" w:name="_Toc36463242"/>
      <w:bookmarkStart w:id="98" w:name="_Toc43215082"/>
      <w:bookmarkStart w:id="99" w:name="_Toc45032330"/>
      <w:bookmarkStart w:id="100" w:name="_Toc49849819"/>
      <w:bookmarkStart w:id="101" w:name="_Toc51873333"/>
      <w:bookmarkStart w:id="102" w:name="_Toc56517461"/>
      <w:bookmarkStart w:id="103" w:name="_Toc58594362"/>
      <w:bookmarkStart w:id="104" w:name="_Toc67685872"/>
      <w:bookmarkStart w:id="105" w:name="_Toc74993693"/>
      <w:bookmarkStart w:id="106" w:name="_Toc82716281"/>
      <w:r w:rsidRPr="00F6448C">
        <w:t>4</w:t>
      </w:r>
      <w:r w:rsidRPr="00F6448C">
        <w:tab/>
      </w:r>
      <w:r>
        <w:t>Overview</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lastRenderedPageBreak/>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85pt" o:ole="">
            <v:imagedata r:id="rId12" o:title=""/>
          </v:shape>
          <o:OLEObject Type="Embed" ProgID="Visio.Drawing.11" ShapeID="_x0000_i1027" DrawAspect="Content" ObjectID="_1693330480"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07" w:name="_Toc20150332"/>
      <w:bookmarkStart w:id="108" w:name="_Toc25168571"/>
      <w:bookmarkStart w:id="109" w:name="_Toc27592990"/>
      <w:bookmarkStart w:id="110" w:name="_Toc34147859"/>
      <w:bookmarkStart w:id="111" w:name="_Toc36463243"/>
      <w:bookmarkStart w:id="112" w:name="_Toc43215083"/>
      <w:bookmarkStart w:id="113" w:name="_Toc45032331"/>
      <w:bookmarkStart w:id="114" w:name="_Toc49849820"/>
      <w:bookmarkStart w:id="115" w:name="_Toc51873334"/>
      <w:bookmarkStart w:id="116" w:name="_Toc56517462"/>
      <w:bookmarkStart w:id="117" w:name="_Toc58594363"/>
      <w:bookmarkStart w:id="118" w:name="_Toc67685873"/>
      <w:bookmarkStart w:id="119" w:name="_Toc74993694"/>
      <w:bookmarkStart w:id="120" w:name="_Toc82716282"/>
      <w:r>
        <w:t>5</w:t>
      </w:r>
      <w:r>
        <w:rPr>
          <w:rFonts w:hint="eastAsia"/>
        </w:rPr>
        <w:tab/>
      </w:r>
      <w:r>
        <w:t>Services Offered by the LMF</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E3F992D" w14:textId="77777777" w:rsidR="00EB7848" w:rsidRDefault="00EB7848" w:rsidP="00EB7848">
      <w:pPr>
        <w:pStyle w:val="Heading2"/>
        <w:rPr>
          <w:lang w:val="en-US"/>
        </w:rPr>
      </w:pPr>
      <w:bookmarkStart w:id="121" w:name="_Toc20150333"/>
      <w:bookmarkStart w:id="122" w:name="_Toc25168572"/>
      <w:bookmarkStart w:id="123" w:name="_Toc27592991"/>
      <w:bookmarkStart w:id="124" w:name="_Toc34147860"/>
      <w:bookmarkStart w:id="125" w:name="_Toc36463244"/>
      <w:bookmarkStart w:id="126" w:name="_Toc43215084"/>
      <w:bookmarkStart w:id="127" w:name="_Toc45032332"/>
      <w:bookmarkStart w:id="128" w:name="_Toc49849821"/>
      <w:bookmarkStart w:id="129" w:name="_Toc51873335"/>
      <w:bookmarkStart w:id="130" w:name="_Toc56517463"/>
      <w:bookmarkStart w:id="131" w:name="_Toc58594364"/>
      <w:bookmarkStart w:id="132" w:name="_Toc67685874"/>
      <w:bookmarkStart w:id="133" w:name="_Toc74993695"/>
      <w:bookmarkStart w:id="134" w:name="_Toc82716283"/>
      <w:r>
        <w:rPr>
          <w:lang w:val="en-US"/>
        </w:rPr>
        <w:t>5.1</w:t>
      </w:r>
      <w:r>
        <w:rPr>
          <w:lang w:val="en-US"/>
        </w:rPr>
        <w:tab/>
        <w:t>Introduction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8E41B81" w14:textId="77777777" w:rsidR="00EB7848" w:rsidRDefault="00EB7848" w:rsidP="00EB7848">
      <w:bookmarkStart w:id="135"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36"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37" w:name="_Toc25168573"/>
      <w:bookmarkStart w:id="138" w:name="_Toc27592992"/>
      <w:bookmarkStart w:id="139" w:name="_Toc34147861"/>
      <w:bookmarkStart w:id="140" w:name="_Toc36463245"/>
      <w:bookmarkStart w:id="141" w:name="_Toc43215085"/>
      <w:bookmarkStart w:id="142" w:name="_Toc45032333"/>
      <w:bookmarkStart w:id="143" w:name="_Toc49849822"/>
      <w:bookmarkStart w:id="144" w:name="_Toc51873336"/>
      <w:bookmarkStart w:id="145" w:name="_Toc56517464"/>
      <w:bookmarkStart w:id="146" w:name="_Toc58594365"/>
      <w:bookmarkStart w:id="147" w:name="_Toc67685875"/>
      <w:bookmarkStart w:id="148" w:name="_Toc74993696"/>
      <w:bookmarkStart w:id="149" w:name="_Toc82716284"/>
      <w:r>
        <w:t>5.2</w:t>
      </w:r>
      <w:r>
        <w:tab/>
      </w:r>
      <w:r w:rsidRPr="007B2410">
        <w:t>N</w:t>
      </w:r>
      <w:r>
        <w:t>lmf_Location Service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2C0C8166" w14:textId="77777777" w:rsidR="00EB7848" w:rsidRDefault="00EB7848" w:rsidP="00EB7848">
      <w:pPr>
        <w:pStyle w:val="Heading3"/>
      </w:pPr>
      <w:bookmarkStart w:id="150" w:name="_Toc20150335"/>
      <w:bookmarkStart w:id="151" w:name="_Toc25168574"/>
      <w:bookmarkStart w:id="152" w:name="_Toc27592993"/>
      <w:bookmarkStart w:id="153" w:name="_Toc34147862"/>
      <w:bookmarkStart w:id="154" w:name="_Toc36463246"/>
      <w:bookmarkStart w:id="155" w:name="_Toc43215086"/>
      <w:bookmarkStart w:id="156" w:name="_Toc45032334"/>
      <w:bookmarkStart w:id="157" w:name="_Toc49849823"/>
      <w:bookmarkStart w:id="158" w:name="_Toc51873337"/>
      <w:bookmarkStart w:id="159" w:name="_Toc56517465"/>
      <w:bookmarkStart w:id="160" w:name="_Toc58594366"/>
      <w:bookmarkStart w:id="161" w:name="_Toc67685876"/>
      <w:bookmarkStart w:id="162" w:name="_Toc74993697"/>
      <w:bookmarkStart w:id="163" w:name="_Toc82716285"/>
      <w:r>
        <w:t>5.2.1</w:t>
      </w:r>
      <w:r>
        <w:tab/>
        <w:t>Service Description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EB7848">
      <w:pPr>
        <w:pStyle w:val="Heading3"/>
      </w:pPr>
      <w:bookmarkStart w:id="164" w:name="_Toc20150336"/>
      <w:bookmarkStart w:id="165" w:name="_Toc25168575"/>
      <w:bookmarkStart w:id="166" w:name="_Toc27592994"/>
      <w:bookmarkStart w:id="167" w:name="_Toc34147863"/>
      <w:bookmarkStart w:id="168" w:name="_Toc36463247"/>
      <w:bookmarkStart w:id="169" w:name="_Toc43215087"/>
      <w:bookmarkStart w:id="170" w:name="_Toc45032335"/>
      <w:bookmarkStart w:id="171" w:name="_Toc49849824"/>
      <w:bookmarkStart w:id="172" w:name="_Toc51873338"/>
      <w:bookmarkStart w:id="173" w:name="_Toc56517466"/>
      <w:bookmarkStart w:id="174" w:name="_Toc58594367"/>
      <w:bookmarkStart w:id="175" w:name="_Toc67685877"/>
      <w:bookmarkStart w:id="176" w:name="_Toc74993698"/>
      <w:bookmarkStart w:id="177" w:name="_Toc82716286"/>
      <w:r>
        <w:t>5.2.2</w:t>
      </w:r>
      <w:r>
        <w:tab/>
        <w:t>Service Operations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58DCB1" w14:textId="77777777" w:rsidR="00EB7848" w:rsidRDefault="00EB7848" w:rsidP="00EB7848">
      <w:pPr>
        <w:pStyle w:val="Heading4"/>
      </w:pPr>
      <w:bookmarkStart w:id="178" w:name="_Toc20150337"/>
      <w:bookmarkStart w:id="179" w:name="_Toc25168576"/>
      <w:bookmarkStart w:id="180" w:name="_Toc27592995"/>
      <w:bookmarkStart w:id="181" w:name="_Toc34147864"/>
      <w:bookmarkStart w:id="182" w:name="_Toc36463248"/>
      <w:bookmarkStart w:id="183" w:name="_Toc43215088"/>
      <w:bookmarkStart w:id="184" w:name="_Toc45032336"/>
      <w:bookmarkStart w:id="185" w:name="_Toc49849825"/>
      <w:bookmarkStart w:id="186" w:name="_Toc51873339"/>
      <w:bookmarkStart w:id="187" w:name="_Toc56517467"/>
      <w:bookmarkStart w:id="188" w:name="_Toc58594368"/>
      <w:bookmarkStart w:id="189" w:name="_Toc67685878"/>
      <w:bookmarkStart w:id="190" w:name="_Toc74993699"/>
      <w:bookmarkStart w:id="191" w:name="_Toc82716287"/>
      <w:r>
        <w:t>5.2.2.1</w:t>
      </w:r>
      <w: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lastRenderedPageBreak/>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92" w:name="_Toc20150338"/>
      <w:bookmarkStart w:id="193" w:name="_Toc25168577"/>
      <w:bookmarkStart w:id="194" w:name="_Toc27592996"/>
      <w:bookmarkStart w:id="195" w:name="_Toc34147865"/>
      <w:bookmarkStart w:id="196" w:name="_Toc36463249"/>
      <w:bookmarkStart w:id="197" w:name="_Toc43215089"/>
      <w:bookmarkStart w:id="198" w:name="_Toc45032337"/>
      <w:bookmarkStart w:id="199" w:name="_Toc49849826"/>
      <w:bookmarkStart w:id="200" w:name="_Toc51873340"/>
      <w:bookmarkStart w:id="201" w:name="_Toc56517468"/>
      <w:bookmarkStart w:id="202" w:name="_Toc58594369"/>
      <w:bookmarkStart w:id="203" w:name="_Toc67685879"/>
      <w:bookmarkStart w:id="204" w:name="_Toc74993700"/>
      <w:bookmarkStart w:id="205" w:name="_Toc82716288"/>
      <w:r>
        <w:t>5.2.2.2</w:t>
      </w:r>
      <w:r>
        <w:tab/>
        <w:t>DetermineLocation</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43F9D67" w14:textId="77777777" w:rsidR="00EB7848" w:rsidRDefault="00EB7848" w:rsidP="00EB7848">
      <w:pPr>
        <w:pStyle w:val="Heading5"/>
      </w:pPr>
      <w:bookmarkStart w:id="206" w:name="_Toc20150339"/>
      <w:bookmarkStart w:id="207" w:name="_Toc25168578"/>
      <w:bookmarkStart w:id="208" w:name="_Toc27592997"/>
      <w:bookmarkStart w:id="209" w:name="_Toc34147866"/>
      <w:bookmarkStart w:id="210" w:name="_Toc36463250"/>
      <w:bookmarkStart w:id="211" w:name="_Toc43215090"/>
      <w:bookmarkStart w:id="212" w:name="_Toc45032338"/>
      <w:bookmarkStart w:id="213" w:name="_Toc49849827"/>
      <w:bookmarkStart w:id="214" w:name="_Toc51873341"/>
      <w:bookmarkStart w:id="215" w:name="_Toc56517469"/>
      <w:bookmarkStart w:id="216" w:name="_Toc58594370"/>
      <w:bookmarkStart w:id="217" w:name="_Toc67685880"/>
      <w:bookmarkStart w:id="218" w:name="_Toc74993701"/>
      <w:bookmarkStart w:id="219" w:name="_Toc82716289"/>
      <w:r>
        <w:t>5.2.2.2.1</w:t>
      </w:r>
      <w: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20" w:name="_Toc20150340"/>
      <w:bookmarkStart w:id="221" w:name="_Toc25168579"/>
      <w:bookmarkStart w:id="222" w:name="_Toc27592998"/>
      <w:r>
        <w:t>-</w:t>
      </w:r>
      <w:r>
        <w:tab/>
        <w:t>Retrieve UE Location for 5G-MO-</w:t>
      </w:r>
      <w:r w:rsidRPr="00EE2E41">
        <w:t>LR</w:t>
      </w:r>
    </w:p>
    <w:p w14:paraId="6AC7B6E6" w14:textId="77777777" w:rsidR="00EB7848" w:rsidRDefault="00EB7848" w:rsidP="00EB7848">
      <w:pPr>
        <w:pStyle w:val="Heading5"/>
      </w:pPr>
      <w:bookmarkStart w:id="223" w:name="_Toc34147867"/>
      <w:bookmarkStart w:id="224" w:name="_Toc36463251"/>
      <w:bookmarkStart w:id="225" w:name="_Toc43215091"/>
      <w:bookmarkStart w:id="226" w:name="_Toc45032339"/>
      <w:bookmarkStart w:id="227" w:name="_Toc49849828"/>
      <w:bookmarkStart w:id="228" w:name="_Toc51873342"/>
      <w:bookmarkStart w:id="229" w:name="_Toc56517470"/>
      <w:bookmarkStart w:id="230" w:name="_Toc58594371"/>
      <w:bookmarkStart w:id="231" w:name="_Toc67685881"/>
      <w:bookmarkStart w:id="232" w:name="_Toc74993702"/>
      <w:bookmarkStart w:id="233" w:name="_Toc82716290"/>
      <w:r>
        <w:t>5.2.2.2.2</w:t>
      </w:r>
      <w:r>
        <w:tab/>
        <w:t>Retrieve UE Location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3pt;height:105.55pt" o:ole="">
            <v:imagedata r:id="rId14" o:title=""/>
          </v:shape>
          <o:OLEObject Type="Embed" ProgID="Visio.Drawing.11" ShapeID="_x0000_i1028" DrawAspect="Content" ObjectID="_1693330481" r:id="rId15"/>
        </w:object>
      </w:r>
    </w:p>
    <w:p w14:paraId="78EF0884" w14:textId="77777777" w:rsidR="00EB7848" w:rsidRDefault="00EB7848" w:rsidP="00EB7848">
      <w:pPr>
        <w:pStyle w:val="TF"/>
        <w:rPr>
          <w:lang w:val="en-US"/>
        </w:rPr>
      </w:pPr>
      <w:r>
        <w:t>Figure 5.2.2.2.2-1: DetermineLocation Request</w:t>
      </w:r>
    </w:p>
    <w:p w14:paraId="05269EDA" w14:textId="5A99777A"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t xml:space="preserve"> ….) may be included in the HTTP POST request body</w:t>
      </w:r>
      <w:r w:rsidR="00FC570D">
        <w:t>;</w:t>
      </w:r>
    </w:p>
    <w:p w14:paraId="271FB745" w14:textId="0121A737" w:rsidR="00FC570D" w:rsidRPr="002614DB" w:rsidRDefault="00FC570D" w:rsidP="00EB7848">
      <w:pPr>
        <w:pStyle w:val="B1"/>
      </w:pPr>
      <w:r>
        <w:tab/>
        <w:t xml:space="preserve">If UE country or international area needs to be determined, the </w:t>
      </w:r>
      <w:r w:rsidRPr="002614DB">
        <w:t>NF Service Consumer</w:t>
      </w:r>
      <w:r>
        <w:t xml:space="preserve"> shall include UE country determination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400CB4B" w14:textId="04FCAA91" w:rsidR="00553AE3" w:rsidRPr="002614DB" w:rsidRDefault="00553AE3" w:rsidP="00553AE3">
      <w:pPr>
        <w:pStyle w:val="B1"/>
      </w:pPr>
      <w:r>
        <w:tab/>
      </w:r>
      <w:r w:rsidRPr="00356154">
        <w:t xml:space="preserve">If </w:t>
      </w:r>
      <w:r w:rsidRPr="00046295">
        <w:rPr>
          <w:rStyle w:val="normaltextrun"/>
          <w:shd w:val="clear" w:color="auto" w:fill="FFFFFF"/>
        </w:rPr>
        <w:t>the NF service consumer has requested to determine</w:t>
      </w:r>
      <w:r w:rsidRPr="00046295">
        <w:rPr>
          <w:rStyle w:val="normaltextrun"/>
          <w:u w:val="single"/>
          <w:shd w:val="clear" w:color="auto" w:fill="FFFFFF"/>
        </w:rPr>
        <w:t xml:space="preserve"> </w:t>
      </w:r>
      <w:r>
        <w:t xml:space="preserve">UE country or international area, the LMF shall also include </w:t>
      </w:r>
      <w:r w:rsidRPr="7E960602">
        <w:rPr>
          <w:lang w:val="en-US"/>
        </w:rPr>
        <w:t>ueAreaInd.</w:t>
      </w:r>
      <w:r>
        <w:t xml:space="preserve"> </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34" w:name="_Toc34147868"/>
      <w:bookmarkStart w:id="235" w:name="_Toc36463252"/>
      <w:bookmarkStart w:id="236" w:name="_Toc43215092"/>
      <w:bookmarkStart w:id="237" w:name="_Toc45032340"/>
      <w:bookmarkStart w:id="238" w:name="_Toc49849829"/>
      <w:bookmarkStart w:id="239" w:name="_Toc51873343"/>
      <w:bookmarkStart w:id="240" w:name="_Toc56517471"/>
      <w:bookmarkStart w:id="241" w:name="_Toc58594372"/>
      <w:bookmarkStart w:id="242" w:name="_Toc67685882"/>
      <w:bookmarkStart w:id="243" w:name="_Toc74993703"/>
      <w:bookmarkStart w:id="244" w:name="_Toc20150341"/>
      <w:bookmarkStart w:id="245" w:name="_Toc25168580"/>
      <w:bookmarkStart w:id="246" w:name="_Toc27592999"/>
      <w:bookmarkStart w:id="247" w:name="_Toc82716291"/>
      <w:r>
        <w:lastRenderedPageBreak/>
        <w:t>5.2.2.2.3</w:t>
      </w:r>
      <w:r>
        <w:tab/>
        <w:t>Retrieve UE Location for 5G-MO-</w:t>
      </w:r>
      <w:r w:rsidRPr="00EE2E41">
        <w:t>LR</w:t>
      </w:r>
      <w:bookmarkEnd w:id="234"/>
      <w:bookmarkEnd w:id="235"/>
      <w:bookmarkEnd w:id="236"/>
      <w:bookmarkEnd w:id="237"/>
      <w:bookmarkEnd w:id="238"/>
      <w:bookmarkEnd w:id="239"/>
      <w:bookmarkEnd w:id="240"/>
      <w:bookmarkEnd w:id="241"/>
      <w:bookmarkEnd w:id="242"/>
      <w:bookmarkEnd w:id="243"/>
      <w:bookmarkEnd w:id="24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3pt;height:105.55pt" o:ole="">
            <v:imagedata r:id="rId16" o:title=""/>
          </v:shape>
          <o:OLEObject Type="Embed" ProgID="Visio.Drawing.11" ShapeID="_x0000_i1029" DrawAspect="Content" ObjectID="_1693330482"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48" w:name="_Toc34147869"/>
      <w:bookmarkStart w:id="249" w:name="_Toc36463253"/>
      <w:bookmarkStart w:id="250" w:name="_Toc43215093"/>
      <w:bookmarkStart w:id="251" w:name="_Toc45032341"/>
      <w:bookmarkStart w:id="252" w:name="_Toc49849830"/>
      <w:bookmarkStart w:id="253" w:name="_Toc51873344"/>
      <w:bookmarkStart w:id="254" w:name="_Toc56517472"/>
      <w:bookmarkStart w:id="255" w:name="_Toc58594373"/>
      <w:bookmarkStart w:id="256" w:name="_Toc67685883"/>
      <w:bookmarkStart w:id="257" w:name="_Toc74993704"/>
      <w:bookmarkStart w:id="258" w:name="_Toc82716292"/>
      <w:r>
        <w:t>5.2.2.3</w:t>
      </w:r>
      <w:r>
        <w:tab/>
        <w:t>EventNotify</w:t>
      </w:r>
      <w:bookmarkEnd w:id="244"/>
      <w:bookmarkEnd w:id="245"/>
      <w:bookmarkEnd w:id="246"/>
      <w:bookmarkEnd w:id="248"/>
      <w:bookmarkEnd w:id="249"/>
      <w:bookmarkEnd w:id="250"/>
      <w:bookmarkEnd w:id="251"/>
      <w:bookmarkEnd w:id="252"/>
      <w:bookmarkEnd w:id="253"/>
      <w:bookmarkEnd w:id="254"/>
      <w:bookmarkEnd w:id="255"/>
      <w:bookmarkEnd w:id="256"/>
      <w:bookmarkEnd w:id="257"/>
      <w:bookmarkEnd w:id="258"/>
    </w:p>
    <w:p w14:paraId="09DBE4BB" w14:textId="77777777" w:rsidR="00EB7848" w:rsidRDefault="00EB7848" w:rsidP="00EB7848">
      <w:pPr>
        <w:pStyle w:val="Heading5"/>
      </w:pPr>
      <w:bookmarkStart w:id="259" w:name="_Toc20150342"/>
      <w:bookmarkStart w:id="260" w:name="_Toc25168581"/>
      <w:bookmarkStart w:id="261" w:name="_Toc27593000"/>
      <w:bookmarkStart w:id="262" w:name="_Toc34147870"/>
      <w:bookmarkStart w:id="263" w:name="_Toc36463254"/>
      <w:bookmarkStart w:id="264" w:name="_Toc43215094"/>
      <w:bookmarkStart w:id="265" w:name="_Toc45032342"/>
      <w:bookmarkStart w:id="266" w:name="_Toc49849831"/>
      <w:bookmarkStart w:id="267" w:name="_Toc51873345"/>
      <w:bookmarkStart w:id="268" w:name="_Toc56517473"/>
      <w:bookmarkStart w:id="269" w:name="_Toc58594374"/>
      <w:bookmarkStart w:id="270" w:name="_Toc67685884"/>
      <w:bookmarkStart w:id="271" w:name="_Toc74993705"/>
      <w:bookmarkStart w:id="272" w:name="_Toc82716293"/>
      <w:r>
        <w:t>5.2.2.3.1</w:t>
      </w:r>
      <w:r>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73" w:name="_Toc20150343"/>
      <w:bookmarkStart w:id="274" w:name="_Toc25168582"/>
      <w:bookmarkStart w:id="275" w:name="_Toc27593001"/>
      <w:bookmarkStart w:id="276" w:name="_Toc34147871"/>
      <w:bookmarkStart w:id="277" w:name="_Toc36463255"/>
      <w:bookmarkStart w:id="278" w:name="_Toc43215095"/>
      <w:bookmarkStart w:id="279" w:name="_Toc45032343"/>
      <w:bookmarkStart w:id="280" w:name="_Toc49849832"/>
      <w:bookmarkStart w:id="281" w:name="_Toc51873346"/>
      <w:bookmarkStart w:id="282" w:name="_Toc56517474"/>
      <w:bookmarkStart w:id="283" w:name="_Toc58594375"/>
      <w:bookmarkStart w:id="284" w:name="_Toc67685885"/>
      <w:bookmarkStart w:id="285" w:name="_Toc74993706"/>
      <w:bookmarkStart w:id="286" w:name="_Toc82716294"/>
      <w:r>
        <w:t>5.2.2.3.2</w:t>
      </w:r>
      <w:r>
        <w:tab/>
        <w:t>Periodic or Triggered Event Notification</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3pt;height:103.9pt" o:ole="">
            <v:imagedata r:id="rId18" o:title=""/>
          </v:shape>
          <o:OLEObject Type="Embed" ProgID="Visio.Drawing.11" ShapeID="_x0000_i1030" DrawAspect="Content" ObjectID="_1693330483"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 xml:space="preserve">a notification correlation ID (LDR reference), the UE identification (SUPI and if available GPSI), the type of event and may include a geodetic location, </w:t>
      </w:r>
      <w:r w:rsidR="002D28A9">
        <w:rPr>
          <w:rFonts w:hint="eastAsia"/>
          <w:lang w:eastAsia="zh-CN"/>
        </w:rPr>
        <w:t xml:space="preserve">local location, </w:t>
      </w:r>
      <w:r>
        <w:t>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87" w:name="_Toc20150344"/>
      <w:bookmarkStart w:id="288" w:name="_Toc25168583"/>
      <w:bookmarkStart w:id="289" w:name="_Toc27593002"/>
      <w:bookmarkStart w:id="290" w:name="_Toc34147872"/>
      <w:bookmarkStart w:id="291" w:name="_Toc36463256"/>
      <w:bookmarkStart w:id="292" w:name="_Toc43215096"/>
      <w:bookmarkStart w:id="293" w:name="_Toc45032344"/>
      <w:bookmarkStart w:id="294" w:name="_Toc49849833"/>
      <w:bookmarkStart w:id="295" w:name="_Toc51873347"/>
      <w:bookmarkStart w:id="296" w:name="_Toc56517475"/>
      <w:bookmarkStart w:id="297" w:name="_Toc58594376"/>
      <w:bookmarkStart w:id="298" w:name="_Toc67685886"/>
      <w:bookmarkStart w:id="299" w:name="_Toc74993707"/>
      <w:bookmarkStart w:id="300" w:name="_Toc82716295"/>
      <w:r>
        <w:t>5.2.2.4</w:t>
      </w:r>
      <w:r>
        <w:tab/>
        <w:t>CancelLocation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6730589E" w14:textId="77777777" w:rsidR="00EB7848" w:rsidRDefault="00EB7848" w:rsidP="00EB7848">
      <w:pPr>
        <w:pStyle w:val="Heading5"/>
      </w:pPr>
      <w:bookmarkStart w:id="301" w:name="_Toc20150345"/>
      <w:bookmarkStart w:id="302" w:name="_Toc25168584"/>
      <w:bookmarkStart w:id="303" w:name="_Toc27593003"/>
      <w:bookmarkStart w:id="304" w:name="_Toc34147873"/>
      <w:bookmarkStart w:id="305" w:name="_Toc36463257"/>
      <w:bookmarkStart w:id="306" w:name="_Toc43215097"/>
      <w:bookmarkStart w:id="307" w:name="_Toc45032345"/>
      <w:bookmarkStart w:id="308" w:name="_Toc49849834"/>
      <w:bookmarkStart w:id="309" w:name="_Toc51873348"/>
      <w:bookmarkStart w:id="310" w:name="_Toc56517476"/>
      <w:bookmarkStart w:id="311" w:name="_Toc58594377"/>
      <w:bookmarkStart w:id="312" w:name="_Toc67685887"/>
      <w:bookmarkStart w:id="313" w:name="_Toc74993708"/>
      <w:bookmarkStart w:id="314" w:name="_Toc82716296"/>
      <w:r>
        <w:t>5.2.2.4.1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315" w:name="_Toc20150346"/>
      <w:bookmarkStart w:id="316" w:name="_Toc25168585"/>
      <w:bookmarkStart w:id="317" w:name="_Toc27593004"/>
      <w:bookmarkStart w:id="318" w:name="_Toc34147874"/>
      <w:bookmarkStart w:id="319" w:name="_Toc36463258"/>
      <w:bookmarkStart w:id="320" w:name="_Toc43215098"/>
      <w:bookmarkStart w:id="321" w:name="_Toc45032346"/>
      <w:bookmarkStart w:id="322" w:name="_Toc49849835"/>
      <w:bookmarkStart w:id="323" w:name="_Toc51873349"/>
      <w:bookmarkStart w:id="324" w:name="_Toc56517477"/>
      <w:bookmarkStart w:id="325" w:name="_Toc58594378"/>
      <w:bookmarkStart w:id="326" w:name="_Toc67685888"/>
      <w:bookmarkStart w:id="327" w:name="_Toc74993709"/>
      <w:bookmarkStart w:id="328" w:name="_Toc82716297"/>
      <w:r>
        <w:t>5.2.2.4.2</w:t>
      </w:r>
      <w:r>
        <w:tab/>
        <w:t>Cancel Periodic or Triggered Location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3pt;height:103.9pt" o:ole="">
            <v:imagedata r:id="rId20" o:title=""/>
          </v:shape>
          <o:OLEObject Type="Embed" ProgID="Visio.Drawing.11" ShapeID="_x0000_i1031" DrawAspect="Content" ObjectID="_1693330484"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lastRenderedPageBreak/>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29" w:name="_Toc20150347"/>
      <w:bookmarkStart w:id="330" w:name="_Toc25168586"/>
      <w:bookmarkStart w:id="331" w:name="_Toc27593005"/>
      <w:bookmarkStart w:id="332" w:name="_Toc34147875"/>
      <w:bookmarkStart w:id="333" w:name="_Toc36463259"/>
      <w:bookmarkStart w:id="334" w:name="_Toc43215099"/>
      <w:bookmarkStart w:id="335" w:name="_Toc45032347"/>
      <w:bookmarkStart w:id="336" w:name="_Toc49849836"/>
      <w:bookmarkStart w:id="337" w:name="_Toc51873350"/>
      <w:bookmarkStart w:id="338" w:name="_Toc56517478"/>
      <w:bookmarkStart w:id="339" w:name="_Toc58594379"/>
      <w:bookmarkStart w:id="340" w:name="_Toc67685889"/>
      <w:bookmarkStart w:id="341" w:name="_Toc74993710"/>
      <w:bookmarkStart w:id="342" w:name="_Toc82716298"/>
      <w:r>
        <w:t>5.2.2.5</w:t>
      </w:r>
      <w:r>
        <w:tab/>
        <w:t>LocationContextTransfer</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0769C15" w14:textId="77777777" w:rsidR="00EB7848" w:rsidRDefault="00EB7848" w:rsidP="00EB7848">
      <w:pPr>
        <w:pStyle w:val="Heading5"/>
      </w:pPr>
      <w:bookmarkStart w:id="343" w:name="_Toc20150348"/>
      <w:bookmarkStart w:id="344" w:name="_Toc25168587"/>
      <w:bookmarkStart w:id="345" w:name="_Toc27593006"/>
      <w:bookmarkStart w:id="346" w:name="_Toc34147876"/>
      <w:bookmarkStart w:id="347" w:name="_Toc36463260"/>
      <w:bookmarkStart w:id="348" w:name="_Toc43215100"/>
      <w:bookmarkStart w:id="349" w:name="_Toc45032348"/>
      <w:bookmarkStart w:id="350" w:name="_Toc49849837"/>
      <w:bookmarkStart w:id="351" w:name="_Toc51873351"/>
      <w:bookmarkStart w:id="352" w:name="_Toc56517479"/>
      <w:bookmarkStart w:id="353" w:name="_Toc58594380"/>
      <w:bookmarkStart w:id="354" w:name="_Toc67685890"/>
      <w:bookmarkStart w:id="355" w:name="_Toc74993711"/>
      <w:bookmarkStart w:id="356" w:name="_Toc82716299"/>
      <w:r>
        <w:t>5.2.2.5.1</w:t>
      </w:r>
      <w:r>
        <w:tab/>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57" w:name="_Toc20150349"/>
      <w:bookmarkStart w:id="358" w:name="_Toc25168588"/>
      <w:bookmarkStart w:id="359" w:name="_Toc27593007"/>
      <w:bookmarkStart w:id="360" w:name="_Toc34147877"/>
      <w:bookmarkStart w:id="361" w:name="_Toc36463261"/>
      <w:bookmarkStart w:id="362" w:name="_Toc43215101"/>
      <w:bookmarkStart w:id="363" w:name="_Toc45032349"/>
      <w:bookmarkStart w:id="364" w:name="_Toc49849838"/>
      <w:bookmarkStart w:id="365" w:name="_Toc51873352"/>
      <w:bookmarkStart w:id="366" w:name="_Toc56517480"/>
      <w:bookmarkStart w:id="367" w:name="_Toc58594381"/>
      <w:bookmarkStart w:id="368" w:name="_Toc67685891"/>
      <w:bookmarkStart w:id="369" w:name="_Toc74993712"/>
      <w:bookmarkStart w:id="370" w:name="_Toc82716300"/>
      <w:r>
        <w:t>5.2.2.5</w:t>
      </w:r>
      <w:r w:rsidRPr="003A63C8">
        <w:t>.</w:t>
      </w:r>
      <w:r>
        <w:t>2</w:t>
      </w:r>
      <w:r>
        <w:tab/>
        <w:t>Transfer Location Context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EB7848">
      <w:pPr>
        <w:pStyle w:val="TH"/>
      </w:pPr>
      <w:r>
        <w:rPr>
          <w:rFonts w:ascii="Times New Roman" w:hAnsi="Times New Roman"/>
          <w:lang w:val="fr-FR"/>
        </w:rPr>
        <w:object w:dxaOrig="8685" w:dyaOrig="2115" w14:anchorId="450F0D03">
          <v:shape id="_x0000_i1032" type="#_x0000_t75" style="width:435.3pt;height:105.55pt" o:ole="">
            <v:imagedata r:id="rId22" o:title=""/>
          </v:shape>
          <o:OLEObject Type="Embed" ProgID="Visio.Drawing.11" ShapeID="_x0000_i1032" DrawAspect="Content" ObjectID="_1693330485"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71" w:name="_Toc25168589"/>
      <w:bookmarkStart w:id="372" w:name="_Toc27593008"/>
      <w:bookmarkStart w:id="373" w:name="_Toc34147878"/>
      <w:bookmarkStart w:id="374" w:name="_Toc36463262"/>
      <w:bookmarkStart w:id="375" w:name="_Toc43215102"/>
      <w:bookmarkStart w:id="376" w:name="_Toc45032350"/>
      <w:bookmarkStart w:id="377" w:name="_Toc49849839"/>
      <w:bookmarkStart w:id="378" w:name="_Toc51873353"/>
      <w:bookmarkStart w:id="379" w:name="_Toc56517481"/>
      <w:bookmarkStart w:id="380" w:name="_Toc58594382"/>
      <w:bookmarkStart w:id="381" w:name="_Toc67685892"/>
      <w:bookmarkStart w:id="382" w:name="_Toc74993713"/>
      <w:bookmarkStart w:id="383" w:name="_Toc82716301"/>
      <w:r>
        <w:t>5.3</w:t>
      </w:r>
      <w:r>
        <w:tab/>
        <w:t>Nlmf_Broadcast Service</w:t>
      </w:r>
      <w:bookmarkEnd w:id="371"/>
      <w:bookmarkEnd w:id="372"/>
      <w:bookmarkEnd w:id="373"/>
      <w:bookmarkEnd w:id="374"/>
      <w:bookmarkEnd w:id="375"/>
      <w:bookmarkEnd w:id="376"/>
      <w:bookmarkEnd w:id="377"/>
      <w:bookmarkEnd w:id="378"/>
      <w:bookmarkEnd w:id="379"/>
      <w:bookmarkEnd w:id="380"/>
      <w:bookmarkEnd w:id="381"/>
      <w:bookmarkEnd w:id="382"/>
      <w:bookmarkEnd w:id="383"/>
    </w:p>
    <w:p w14:paraId="6C22761C" w14:textId="77777777" w:rsidR="00EB7848" w:rsidRDefault="00EB7848" w:rsidP="00EB7848">
      <w:pPr>
        <w:pStyle w:val="Heading3"/>
      </w:pPr>
      <w:bookmarkStart w:id="384" w:name="_Toc25168590"/>
      <w:bookmarkStart w:id="385" w:name="_Toc27593009"/>
      <w:bookmarkStart w:id="386" w:name="_Toc34147879"/>
      <w:bookmarkStart w:id="387" w:name="_Toc36463263"/>
      <w:bookmarkStart w:id="388" w:name="_Toc43215103"/>
      <w:bookmarkStart w:id="389" w:name="_Toc45032351"/>
      <w:bookmarkStart w:id="390" w:name="_Toc49849840"/>
      <w:bookmarkStart w:id="391" w:name="_Toc51873354"/>
      <w:bookmarkStart w:id="392" w:name="_Toc56517482"/>
      <w:bookmarkStart w:id="393" w:name="_Toc58594383"/>
      <w:bookmarkStart w:id="394" w:name="_Toc67685893"/>
      <w:bookmarkStart w:id="395" w:name="_Toc74993714"/>
      <w:bookmarkStart w:id="396" w:name="_Toc82716302"/>
      <w:r>
        <w:t>5.3.1</w:t>
      </w:r>
      <w:r>
        <w:tab/>
        <w:t>Service Description</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97" w:name="_Toc25168591"/>
      <w:bookmarkStart w:id="398" w:name="_Toc27593010"/>
      <w:bookmarkStart w:id="399" w:name="_Toc34147880"/>
      <w:bookmarkStart w:id="400" w:name="_Toc36463264"/>
      <w:bookmarkStart w:id="401" w:name="_Toc43215104"/>
      <w:bookmarkStart w:id="402" w:name="_Toc45032352"/>
      <w:bookmarkStart w:id="403" w:name="_Toc49849841"/>
      <w:bookmarkStart w:id="404" w:name="_Toc51873355"/>
      <w:bookmarkStart w:id="405" w:name="_Toc56517483"/>
      <w:bookmarkStart w:id="406" w:name="_Toc58594384"/>
      <w:bookmarkStart w:id="407" w:name="_Toc67685894"/>
      <w:bookmarkStart w:id="408" w:name="_Toc74993715"/>
      <w:bookmarkStart w:id="409" w:name="_Toc82716303"/>
      <w:r>
        <w:lastRenderedPageBreak/>
        <w:t>5.3.2</w:t>
      </w:r>
      <w:r>
        <w:tab/>
        <w:t>Service Operations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429B441C" w14:textId="77777777" w:rsidR="00EB7848" w:rsidRDefault="00EB7848" w:rsidP="00EB7848">
      <w:pPr>
        <w:pStyle w:val="Heading4"/>
      </w:pPr>
      <w:bookmarkStart w:id="410" w:name="_Toc25168592"/>
      <w:bookmarkStart w:id="411" w:name="_Toc27593011"/>
      <w:bookmarkStart w:id="412" w:name="_Toc34147881"/>
      <w:bookmarkStart w:id="413" w:name="_Toc36463265"/>
      <w:bookmarkStart w:id="414" w:name="_Toc43215105"/>
      <w:bookmarkStart w:id="415" w:name="_Toc45032353"/>
      <w:bookmarkStart w:id="416" w:name="_Toc49849842"/>
      <w:bookmarkStart w:id="417" w:name="_Toc51873356"/>
      <w:bookmarkStart w:id="418" w:name="_Toc56517484"/>
      <w:bookmarkStart w:id="419" w:name="_Toc58594385"/>
      <w:bookmarkStart w:id="420" w:name="_Toc67685895"/>
      <w:bookmarkStart w:id="421" w:name="_Toc74993716"/>
      <w:bookmarkStart w:id="422" w:name="_Toc82716304"/>
      <w:r>
        <w:t>5.3.2.1</w:t>
      </w:r>
      <w:r>
        <w:tab/>
        <w:t>Introduction</w:t>
      </w:r>
      <w:bookmarkEnd w:id="410"/>
      <w:bookmarkEnd w:id="411"/>
      <w:bookmarkEnd w:id="412"/>
      <w:bookmarkEnd w:id="413"/>
      <w:bookmarkEnd w:id="414"/>
      <w:bookmarkEnd w:id="415"/>
      <w:bookmarkEnd w:id="416"/>
      <w:bookmarkEnd w:id="417"/>
      <w:bookmarkEnd w:id="418"/>
      <w:bookmarkEnd w:id="419"/>
      <w:bookmarkEnd w:id="420"/>
      <w:bookmarkEnd w:id="421"/>
      <w:bookmarkEnd w:id="42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423" w:name="_Toc25168593"/>
      <w:bookmarkStart w:id="424" w:name="_Toc27593012"/>
      <w:bookmarkStart w:id="425" w:name="_Toc34147882"/>
      <w:bookmarkStart w:id="426" w:name="_Toc36463266"/>
      <w:bookmarkStart w:id="427" w:name="_Toc43215106"/>
      <w:bookmarkStart w:id="428" w:name="_Toc45032354"/>
      <w:bookmarkStart w:id="429" w:name="_Toc49849843"/>
      <w:bookmarkStart w:id="430" w:name="_Toc51873357"/>
      <w:bookmarkStart w:id="431" w:name="_Toc56517485"/>
      <w:bookmarkStart w:id="432" w:name="_Toc58594386"/>
      <w:bookmarkStart w:id="433" w:name="_Toc67685896"/>
      <w:bookmarkStart w:id="434" w:name="_Toc74993717"/>
      <w:bookmarkStart w:id="435" w:name="_Toc82716305"/>
      <w:r>
        <w:t>5.3.2.2</w:t>
      </w:r>
      <w:r>
        <w:tab/>
        <w:t>CipheringKeyData</w:t>
      </w:r>
      <w:bookmarkEnd w:id="423"/>
      <w:bookmarkEnd w:id="424"/>
      <w:bookmarkEnd w:id="425"/>
      <w:bookmarkEnd w:id="426"/>
      <w:bookmarkEnd w:id="427"/>
      <w:bookmarkEnd w:id="428"/>
      <w:bookmarkEnd w:id="429"/>
      <w:bookmarkEnd w:id="430"/>
      <w:bookmarkEnd w:id="431"/>
      <w:bookmarkEnd w:id="432"/>
      <w:bookmarkEnd w:id="433"/>
      <w:bookmarkEnd w:id="434"/>
      <w:bookmarkEnd w:id="435"/>
    </w:p>
    <w:p w14:paraId="22CEAC03" w14:textId="77777777" w:rsidR="00EB7848" w:rsidRDefault="00EB7848" w:rsidP="00EB7848">
      <w:pPr>
        <w:pStyle w:val="Heading5"/>
      </w:pPr>
      <w:bookmarkStart w:id="436" w:name="_Toc25168594"/>
      <w:bookmarkStart w:id="437" w:name="_Toc27593013"/>
      <w:bookmarkStart w:id="438" w:name="_Toc34147883"/>
      <w:bookmarkStart w:id="439" w:name="_Toc36463267"/>
      <w:bookmarkStart w:id="440" w:name="_Toc43215107"/>
      <w:bookmarkStart w:id="441" w:name="_Toc45032355"/>
      <w:bookmarkStart w:id="442" w:name="_Toc49849844"/>
      <w:bookmarkStart w:id="443" w:name="_Toc51873358"/>
      <w:bookmarkStart w:id="444" w:name="_Toc56517486"/>
      <w:bookmarkStart w:id="445" w:name="_Toc58594387"/>
      <w:bookmarkStart w:id="446" w:name="_Toc67685897"/>
      <w:bookmarkStart w:id="447" w:name="_Toc74993718"/>
      <w:bookmarkStart w:id="448" w:name="_Toc82716306"/>
      <w:r>
        <w:t>5.3.2.2.1</w:t>
      </w:r>
      <w:r>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449" w:name="_Toc25168595"/>
      <w:bookmarkStart w:id="450" w:name="_Toc27593014"/>
      <w:bookmarkStart w:id="451" w:name="_Toc34147884"/>
      <w:bookmarkStart w:id="452" w:name="_Toc36463268"/>
      <w:bookmarkStart w:id="453" w:name="_Toc43215108"/>
      <w:bookmarkStart w:id="454" w:name="_Toc45032356"/>
      <w:bookmarkStart w:id="455" w:name="_Toc49849845"/>
      <w:bookmarkStart w:id="456" w:name="_Toc51873359"/>
      <w:bookmarkStart w:id="457" w:name="_Toc56517487"/>
      <w:bookmarkStart w:id="458" w:name="_Toc58594388"/>
      <w:bookmarkStart w:id="459" w:name="_Toc67685898"/>
      <w:bookmarkStart w:id="460" w:name="_Toc74993719"/>
      <w:bookmarkStart w:id="461" w:name="_Toc82716307"/>
      <w:r>
        <w:t>5.3.2.2.2</w:t>
      </w:r>
      <w:r>
        <w:tab/>
        <w:t>Request Ciphering Key Information</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3pt;height:106.65pt" o:ole="">
            <v:imagedata r:id="rId24" o:title=""/>
          </v:shape>
          <o:OLEObject Type="Embed" ProgID="Visio.Drawing.11" ShapeID="_x0000_i1033" DrawAspect="Content" ObjectID="_1693330486"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462" w:name="_Toc25168596"/>
      <w:bookmarkStart w:id="463" w:name="_Toc27593015"/>
      <w:bookmarkStart w:id="464" w:name="_Toc34147885"/>
      <w:bookmarkStart w:id="465" w:name="_Toc36463269"/>
      <w:bookmarkStart w:id="466" w:name="_Toc43215109"/>
      <w:bookmarkStart w:id="467" w:name="_Toc45032357"/>
      <w:bookmarkStart w:id="468" w:name="_Toc49849846"/>
      <w:bookmarkStart w:id="469" w:name="_Toc51873360"/>
      <w:bookmarkStart w:id="470" w:name="_Toc56517488"/>
      <w:bookmarkStart w:id="471" w:name="_Toc58594389"/>
      <w:bookmarkStart w:id="472" w:name="_Toc67685899"/>
      <w:bookmarkStart w:id="473" w:name="_Toc74993720"/>
      <w:bookmarkStart w:id="474" w:name="_Toc82716308"/>
      <w:r>
        <w:t>5.3.2.2.3</w:t>
      </w:r>
      <w:r>
        <w:tab/>
        <w:t>Provide Ciphering Key Information</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3pt;height:106.65pt" o:ole="">
            <v:imagedata r:id="rId26" o:title=""/>
          </v:shape>
          <o:OLEObject Type="Embed" ProgID="Visio.Drawing.11" ShapeID="_x0000_i1034" DrawAspect="Content" ObjectID="_1693330487"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75" w:name="_Toc20150350"/>
      <w:bookmarkStart w:id="476" w:name="_Toc25168597"/>
      <w:bookmarkStart w:id="477" w:name="_Toc27593016"/>
      <w:bookmarkStart w:id="478" w:name="_Toc34147886"/>
      <w:bookmarkStart w:id="479" w:name="_Toc36463270"/>
      <w:bookmarkStart w:id="480" w:name="_Toc43215110"/>
      <w:bookmarkStart w:id="481" w:name="_Toc45032358"/>
      <w:bookmarkStart w:id="482" w:name="_Toc49849847"/>
      <w:bookmarkStart w:id="483" w:name="_Toc51873361"/>
      <w:bookmarkStart w:id="484" w:name="_Toc56517489"/>
      <w:bookmarkStart w:id="485" w:name="_Toc58594390"/>
      <w:bookmarkStart w:id="486" w:name="_Toc67685900"/>
      <w:bookmarkStart w:id="487" w:name="_Toc74993721"/>
      <w:bookmarkStart w:id="488" w:name="_Toc82716309"/>
      <w:r>
        <w:rPr>
          <w:rFonts w:hint="eastAsia"/>
          <w:lang w:eastAsia="zh-CN"/>
        </w:rPr>
        <w:t>6</w:t>
      </w:r>
      <w:r>
        <w:tab/>
      </w:r>
      <w:r>
        <w:rPr>
          <w:lang w:eastAsia="zh-CN"/>
        </w:rPr>
        <w:t>API Definitions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1B0BB3C" w14:textId="77777777" w:rsidR="00EB7848" w:rsidRDefault="00EB7848" w:rsidP="00EB7848">
      <w:pPr>
        <w:pStyle w:val="Heading2"/>
        <w:rPr>
          <w:lang w:eastAsia="zh-CN"/>
        </w:rPr>
      </w:pPr>
      <w:bookmarkStart w:id="489" w:name="_Toc20150351"/>
      <w:bookmarkStart w:id="490" w:name="_Toc25168598"/>
      <w:bookmarkStart w:id="491" w:name="_Toc27593017"/>
      <w:bookmarkStart w:id="492" w:name="_Toc34147887"/>
      <w:bookmarkStart w:id="493" w:name="_Toc36463271"/>
      <w:bookmarkStart w:id="494" w:name="_Toc43215111"/>
      <w:bookmarkStart w:id="495" w:name="_Toc45032359"/>
      <w:bookmarkStart w:id="496" w:name="_Toc49849848"/>
      <w:bookmarkStart w:id="497" w:name="_Toc51873362"/>
      <w:bookmarkStart w:id="498" w:name="_Toc56517490"/>
      <w:bookmarkStart w:id="499" w:name="_Toc58594391"/>
      <w:bookmarkStart w:id="500" w:name="_Toc67685901"/>
      <w:bookmarkStart w:id="501" w:name="_Toc74993722"/>
      <w:bookmarkStart w:id="502" w:name="_Toc82716310"/>
      <w:r>
        <w:rPr>
          <w:rFonts w:hint="eastAsia"/>
          <w:lang w:eastAsia="zh-CN"/>
        </w:rPr>
        <w:t>6</w:t>
      </w:r>
      <w:r>
        <w:t>.1</w:t>
      </w:r>
      <w:r>
        <w:tab/>
        <w:t>Nlmf_Location Service API</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40BAE48" w14:textId="77777777" w:rsidR="00EB7848" w:rsidRDefault="00EB7848" w:rsidP="00EB7848">
      <w:pPr>
        <w:pStyle w:val="Heading3"/>
      </w:pPr>
      <w:bookmarkStart w:id="503" w:name="_Toc20150352"/>
      <w:bookmarkStart w:id="504" w:name="_Toc25168599"/>
      <w:bookmarkStart w:id="505" w:name="_Toc27593018"/>
      <w:bookmarkStart w:id="506" w:name="_Toc34147888"/>
      <w:bookmarkStart w:id="507" w:name="_Toc36463272"/>
      <w:bookmarkStart w:id="508" w:name="_Toc43215112"/>
      <w:bookmarkStart w:id="509" w:name="_Toc45032360"/>
      <w:bookmarkStart w:id="510" w:name="_Toc49849849"/>
      <w:bookmarkStart w:id="511" w:name="_Toc51873363"/>
      <w:bookmarkStart w:id="512" w:name="_Toc56517491"/>
      <w:bookmarkStart w:id="513" w:name="_Toc58594392"/>
      <w:bookmarkStart w:id="514" w:name="_Toc67685902"/>
      <w:bookmarkStart w:id="515" w:name="_Toc74993723"/>
      <w:bookmarkStart w:id="516" w:name="_Toc82716311"/>
      <w:r>
        <w:t>6.1.1</w:t>
      </w:r>
      <w:r>
        <w:tab/>
        <w:t>API URI</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517" w:name="_Toc20150353"/>
      <w:bookmarkStart w:id="518" w:name="_Toc25168600"/>
      <w:bookmarkStart w:id="519" w:name="_Toc27593019"/>
      <w:bookmarkStart w:id="520" w:name="_Toc34147889"/>
      <w:bookmarkStart w:id="521" w:name="_Toc36463273"/>
      <w:bookmarkStart w:id="522" w:name="_Toc43215113"/>
      <w:bookmarkStart w:id="523" w:name="_Toc45032361"/>
      <w:bookmarkStart w:id="524" w:name="_Toc49849850"/>
      <w:bookmarkStart w:id="525" w:name="_Toc51873364"/>
      <w:bookmarkStart w:id="526" w:name="_Toc56517492"/>
      <w:bookmarkStart w:id="527" w:name="_Toc58594393"/>
      <w:bookmarkStart w:id="528" w:name="_Toc67685903"/>
      <w:bookmarkStart w:id="529" w:name="_Toc74993724"/>
      <w:bookmarkStart w:id="530" w:name="_Toc82716312"/>
      <w:r>
        <w:lastRenderedPageBreak/>
        <w:t>6.1.2</w:t>
      </w:r>
      <w:r>
        <w:tab/>
        <w:t>Usage of HTTP</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19D55479" w14:textId="77777777" w:rsidR="00EB7848" w:rsidRPr="000C5200" w:rsidRDefault="00EB7848" w:rsidP="00EB7848">
      <w:pPr>
        <w:pStyle w:val="Heading4"/>
      </w:pPr>
      <w:bookmarkStart w:id="531" w:name="_Toc20150354"/>
      <w:bookmarkStart w:id="532" w:name="_Toc25168601"/>
      <w:bookmarkStart w:id="533" w:name="_Toc27593020"/>
      <w:bookmarkStart w:id="534" w:name="_Toc34147890"/>
      <w:bookmarkStart w:id="535" w:name="_Toc36463274"/>
      <w:bookmarkStart w:id="536" w:name="_Toc43215114"/>
      <w:bookmarkStart w:id="537" w:name="_Toc45032362"/>
      <w:bookmarkStart w:id="538" w:name="_Toc49849851"/>
      <w:bookmarkStart w:id="539" w:name="_Toc51873365"/>
      <w:bookmarkStart w:id="540" w:name="_Toc56517493"/>
      <w:bookmarkStart w:id="541" w:name="_Toc58594394"/>
      <w:bookmarkStart w:id="542" w:name="_Toc67685904"/>
      <w:bookmarkStart w:id="543" w:name="_Toc74993725"/>
      <w:bookmarkStart w:id="544" w:name="_Toc82716313"/>
      <w:r>
        <w:t>6.1.2.1</w:t>
      </w:r>
      <w: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545" w:name="_Toc20150355"/>
      <w:bookmarkStart w:id="546" w:name="_Toc25168602"/>
      <w:bookmarkStart w:id="547" w:name="_Toc27593021"/>
      <w:bookmarkStart w:id="548" w:name="_Toc34147891"/>
      <w:bookmarkStart w:id="549" w:name="_Toc36463275"/>
      <w:bookmarkStart w:id="550" w:name="_Toc43215115"/>
      <w:bookmarkStart w:id="551" w:name="_Toc45032363"/>
      <w:bookmarkStart w:id="552" w:name="_Toc49849852"/>
      <w:bookmarkStart w:id="553" w:name="_Toc51873366"/>
      <w:bookmarkStart w:id="554" w:name="_Toc56517494"/>
      <w:bookmarkStart w:id="555" w:name="_Toc58594395"/>
      <w:bookmarkStart w:id="556" w:name="_Toc67685905"/>
      <w:bookmarkStart w:id="557" w:name="_Toc74993726"/>
      <w:bookmarkStart w:id="558" w:name="_Toc82716314"/>
      <w:r>
        <w:t>6.1.2.2</w:t>
      </w:r>
      <w:r>
        <w:tab/>
        <w:t>HTTP Standard Headers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B28FFCD" w14:textId="77777777" w:rsidR="00EB7848" w:rsidRDefault="00EB7848" w:rsidP="00EB7848">
      <w:pPr>
        <w:pStyle w:val="Heading5"/>
        <w:rPr>
          <w:lang w:eastAsia="zh-CN"/>
        </w:rPr>
      </w:pPr>
      <w:bookmarkStart w:id="559" w:name="_Toc20150356"/>
      <w:bookmarkStart w:id="560" w:name="_Toc25168603"/>
      <w:bookmarkStart w:id="561" w:name="_Toc27593022"/>
      <w:bookmarkStart w:id="562" w:name="_Toc34147892"/>
      <w:bookmarkStart w:id="563" w:name="_Toc36463276"/>
      <w:bookmarkStart w:id="564" w:name="_Toc43215116"/>
      <w:bookmarkStart w:id="565" w:name="_Toc45032364"/>
      <w:bookmarkStart w:id="566" w:name="_Toc49849853"/>
      <w:bookmarkStart w:id="567" w:name="_Toc51873367"/>
      <w:bookmarkStart w:id="568" w:name="_Toc56517495"/>
      <w:bookmarkStart w:id="569" w:name="_Toc58594396"/>
      <w:bookmarkStart w:id="570" w:name="_Toc67685906"/>
      <w:bookmarkStart w:id="571" w:name="_Toc74993727"/>
      <w:bookmarkStart w:id="572" w:name="_Toc82716315"/>
      <w:r>
        <w:t>6.1.2.2.1</w:t>
      </w:r>
      <w:r>
        <w:rPr>
          <w:rFonts w:hint="eastAsia"/>
          <w:lang w:eastAsia="zh-CN"/>
        </w:rPr>
        <w:tab/>
      </w:r>
      <w:r>
        <w:rPr>
          <w:lang w:eastAsia="zh-CN"/>
        </w:rPr>
        <w:t>General</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1EEA3BC2" w14:textId="77777777" w:rsidR="00EB7848" w:rsidRDefault="00EB7848" w:rsidP="00EB7848">
      <w:pPr>
        <w:pStyle w:val="Heading5"/>
      </w:pPr>
      <w:bookmarkStart w:id="573" w:name="_Toc20150357"/>
      <w:bookmarkStart w:id="574" w:name="_Toc25168604"/>
      <w:bookmarkStart w:id="575" w:name="_Toc27593023"/>
      <w:bookmarkStart w:id="576" w:name="_Toc34147893"/>
      <w:bookmarkStart w:id="577" w:name="_Toc36463277"/>
      <w:bookmarkStart w:id="578" w:name="_Toc43215117"/>
      <w:bookmarkStart w:id="579" w:name="_Toc45032365"/>
      <w:bookmarkStart w:id="580" w:name="_Toc49849854"/>
      <w:bookmarkStart w:id="581" w:name="_Toc51873368"/>
      <w:bookmarkStart w:id="582" w:name="_Toc56517496"/>
      <w:bookmarkStart w:id="583" w:name="_Toc58594397"/>
      <w:bookmarkStart w:id="584" w:name="_Toc67685907"/>
      <w:bookmarkStart w:id="585" w:name="_Toc74993728"/>
      <w:bookmarkStart w:id="586" w:name="_Toc82716316"/>
      <w:r>
        <w:t>6.1.2.2.2</w:t>
      </w:r>
      <w:r>
        <w:tab/>
        <w:t>Content type</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87" w:name="_Toc20150358"/>
      <w:bookmarkStart w:id="588" w:name="_Toc25168605"/>
      <w:bookmarkStart w:id="589" w:name="_Toc27593024"/>
      <w:bookmarkStart w:id="590" w:name="_Toc34147894"/>
      <w:bookmarkStart w:id="591" w:name="_Toc36463278"/>
      <w:bookmarkStart w:id="592" w:name="_Toc43215118"/>
      <w:bookmarkStart w:id="593" w:name="_Toc45032366"/>
      <w:bookmarkStart w:id="594" w:name="_Toc49849855"/>
      <w:bookmarkStart w:id="595" w:name="_Toc51873369"/>
      <w:bookmarkStart w:id="596" w:name="_Toc56517497"/>
      <w:bookmarkStart w:id="597" w:name="_Toc58594398"/>
      <w:bookmarkStart w:id="598" w:name="_Toc67685908"/>
      <w:bookmarkStart w:id="599" w:name="_Toc74993729"/>
      <w:bookmarkStart w:id="600" w:name="_Toc82716317"/>
      <w:r>
        <w:t>6.1.2.3</w:t>
      </w:r>
      <w:r>
        <w:tab/>
        <w:t>HTTP custom headers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12A111F6" w14:textId="77777777" w:rsidR="00EB7848" w:rsidRDefault="00EB7848" w:rsidP="00EB7848">
      <w:pPr>
        <w:pStyle w:val="Heading5"/>
        <w:rPr>
          <w:lang w:eastAsia="zh-CN"/>
        </w:rPr>
      </w:pPr>
      <w:bookmarkStart w:id="601" w:name="_Toc20150359"/>
      <w:bookmarkStart w:id="602" w:name="_Toc25168606"/>
      <w:bookmarkStart w:id="603" w:name="_Toc27593025"/>
      <w:bookmarkStart w:id="604" w:name="_Toc34147895"/>
      <w:bookmarkStart w:id="605" w:name="_Toc36463279"/>
      <w:bookmarkStart w:id="606" w:name="_Toc43215119"/>
      <w:bookmarkStart w:id="607" w:name="_Toc45032367"/>
      <w:bookmarkStart w:id="608" w:name="_Toc49849856"/>
      <w:bookmarkStart w:id="609" w:name="_Toc51873370"/>
      <w:bookmarkStart w:id="610" w:name="_Toc56517498"/>
      <w:bookmarkStart w:id="611" w:name="_Toc58594399"/>
      <w:bookmarkStart w:id="612" w:name="_Toc67685909"/>
      <w:bookmarkStart w:id="613" w:name="_Toc74993730"/>
      <w:bookmarkStart w:id="614" w:name="_Toc82716318"/>
      <w:r>
        <w:t>6.1.2.3.1</w:t>
      </w:r>
      <w:r>
        <w:rPr>
          <w:rFonts w:hint="eastAsia"/>
          <w:lang w:eastAsia="zh-CN"/>
        </w:rPr>
        <w:tab/>
      </w:r>
      <w:r>
        <w:rPr>
          <w:lang w:eastAsia="zh-CN"/>
        </w:rPr>
        <w:t>General</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615" w:name="_Toc25156267"/>
      <w:bookmarkStart w:id="616" w:name="_Toc27591097"/>
      <w:bookmarkStart w:id="617" w:name="_Toc34147896"/>
      <w:bookmarkStart w:id="618" w:name="_Toc36463280"/>
      <w:bookmarkStart w:id="619" w:name="_Toc43215120"/>
      <w:bookmarkStart w:id="620" w:name="_Toc45032368"/>
      <w:bookmarkStart w:id="621" w:name="_Toc49849857"/>
      <w:bookmarkStart w:id="622" w:name="_Toc51873371"/>
      <w:bookmarkStart w:id="623" w:name="_Toc56517499"/>
      <w:bookmarkStart w:id="624" w:name="_Toc58594400"/>
      <w:bookmarkStart w:id="625" w:name="_Toc67685910"/>
      <w:bookmarkStart w:id="626" w:name="_Toc74993731"/>
      <w:bookmarkStart w:id="627" w:name="_Toc20150360"/>
      <w:bookmarkStart w:id="628" w:name="_Toc25168607"/>
      <w:bookmarkStart w:id="629" w:name="_Toc27593026"/>
      <w:bookmarkStart w:id="630" w:name="_Toc82716319"/>
      <w:r w:rsidRPr="003B2883">
        <w:t>6.1.2.</w:t>
      </w:r>
      <w:r>
        <w:t>4</w:t>
      </w:r>
      <w:r w:rsidRPr="003B2883">
        <w:tab/>
        <w:t>HTTP multipart messages</w:t>
      </w:r>
      <w:bookmarkEnd w:id="615"/>
      <w:bookmarkEnd w:id="616"/>
      <w:bookmarkEnd w:id="617"/>
      <w:bookmarkEnd w:id="618"/>
      <w:bookmarkEnd w:id="619"/>
      <w:bookmarkEnd w:id="620"/>
      <w:bookmarkEnd w:id="621"/>
      <w:bookmarkEnd w:id="622"/>
      <w:bookmarkEnd w:id="623"/>
      <w:bookmarkEnd w:id="624"/>
      <w:bookmarkEnd w:id="625"/>
      <w:bookmarkEnd w:id="626"/>
      <w:bookmarkEnd w:id="630"/>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631" w:name="_Toc34147897"/>
      <w:bookmarkStart w:id="632" w:name="_Toc36463281"/>
      <w:bookmarkStart w:id="633" w:name="_Toc43215121"/>
      <w:bookmarkStart w:id="634" w:name="_Toc45032369"/>
      <w:bookmarkStart w:id="635" w:name="_Toc49849858"/>
      <w:bookmarkStart w:id="636" w:name="_Toc51873372"/>
      <w:bookmarkStart w:id="637" w:name="_Toc56517500"/>
      <w:bookmarkStart w:id="638" w:name="_Toc58594401"/>
      <w:bookmarkStart w:id="639" w:name="_Toc67685911"/>
      <w:bookmarkStart w:id="640" w:name="_Toc74993732"/>
      <w:bookmarkStart w:id="641" w:name="_Toc82716320"/>
      <w:r>
        <w:t>6.1.3</w:t>
      </w:r>
      <w:r>
        <w:tab/>
        <w:t>Resources</w:t>
      </w:r>
      <w:bookmarkEnd w:id="627"/>
      <w:bookmarkEnd w:id="628"/>
      <w:bookmarkEnd w:id="629"/>
      <w:bookmarkEnd w:id="631"/>
      <w:bookmarkEnd w:id="632"/>
      <w:bookmarkEnd w:id="633"/>
      <w:bookmarkEnd w:id="634"/>
      <w:bookmarkEnd w:id="635"/>
      <w:bookmarkEnd w:id="636"/>
      <w:bookmarkEnd w:id="637"/>
      <w:bookmarkEnd w:id="638"/>
      <w:bookmarkEnd w:id="639"/>
      <w:bookmarkEnd w:id="640"/>
      <w:bookmarkEnd w:id="641"/>
    </w:p>
    <w:p w14:paraId="030D02FF" w14:textId="77777777" w:rsidR="00EB7848" w:rsidRPr="000A7435" w:rsidRDefault="00EB7848" w:rsidP="00EB7848">
      <w:pPr>
        <w:pStyle w:val="Heading4"/>
      </w:pPr>
      <w:bookmarkStart w:id="642" w:name="_Toc20150361"/>
      <w:bookmarkStart w:id="643" w:name="_Toc25168608"/>
      <w:bookmarkStart w:id="644" w:name="_Toc27593027"/>
      <w:bookmarkStart w:id="645" w:name="_Toc34147898"/>
      <w:bookmarkStart w:id="646" w:name="_Toc36463282"/>
      <w:bookmarkStart w:id="647" w:name="_Toc43215122"/>
      <w:bookmarkStart w:id="648" w:name="_Toc45032370"/>
      <w:bookmarkStart w:id="649" w:name="_Toc49849859"/>
      <w:bookmarkStart w:id="650" w:name="_Toc51873373"/>
      <w:bookmarkStart w:id="651" w:name="_Toc56517501"/>
      <w:bookmarkStart w:id="652" w:name="_Toc58594402"/>
      <w:bookmarkStart w:id="653" w:name="_Toc67685912"/>
      <w:bookmarkStart w:id="654" w:name="_Toc74993733"/>
      <w:bookmarkStart w:id="655" w:name="_Toc82716321"/>
      <w:r>
        <w:t>6.1.3.1</w:t>
      </w:r>
      <w:r>
        <w:tab/>
        <w:t>Overview</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5pt" o:ole="">
            <v:imagedata r:id="rId28" o:title=""/>
          </v:shape>
          <o:OLEObject Type="Embed" ProgID="Visio.Drawing.11" ShapeID="_x0000_i1035" DrawAspect="Content" ObjectID="_1693330488"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656" w:name="_Toc20150362"/>
      <w:bookmarkStart w:id="657" w:name="_Toc25168609"/>
      <w:bookmarkStart w:id="658" w:name="_Toc27593028"/>
      <w:bookmarkStart w:id="659" w:name="_Toc34147899"/>
      <w:bookmarkStart w:id="660" w:name="_Toc36463283"/>
      <w:bookmarkStart w:id="661" w:name="_Toc43215123"/>
      <w:bookmarkStart w:id="662" w:name="_Toc45032371"/>
      <w:bookmarkStart w:id="663" w:name="_Toc49849860"/>
      <w:bookmarkStart w:id="664" w:name="_Toc51873374"/>
      <w:bookmarkStart w:id="665" w:name="_Toc56517502"/>
      <w:bookmarkStart w:id="666" w:name="_Toc58594403"/>
      <w:bookmarkStart w:id="667" w:name="_Toc67685913"/>
      <w:bookmarkStart w:id="668" w:name="_Toc74993734"/>
      <w:bookmarkStart w:id="669" w:name="_Toc82716322"/>
      <w:r>
        <w:t>6.1.4</w:t>
      </w:r>
      <w:r>
        <w:tab/>
        <w:t>Custom Operations without associated resources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F165ECE" w14:textId="77777777" w:rsidR="00EB7848" w:rsidRPr="000A7435" w:rsidRDefault="00EB7848" w:rsidP="00EB7848">
      <w:pPr>
        <w:pStyle w:val="Heading4"/>
      </w:pPr>
      <w:bookmarkStart w:id="670" w:name="_Toc20150363"/>
      <w:bookmarkStart w:id="671" w:name="_Toc25168610"/>
      <w:bookmarkStart w:id="672" w:name="_Toc27593029"/>
      <w:bookmarkStart w:id="673" w:name="_Toc34147900"/>
      <w:bookmarkStart w:id="674" w:name="_Toc36463284"/>
      <w:bookmarkStart w:id="675" w:name="_Toc43215124"/>
      <w:bookmarkStart w:id="676" w:name="_Toc45032372"/>
      <w:bookmarkStart w:id="677" w:name="_Toc49849861"/>
      <w:bookmarkStart w:id="678" w:name="_Toc51873375"/>
      <w:bookmarkStart w:id="679" w:name="_Toc56517503"/>
      <w:bookmarkStart w:id="680" w:name="_Toc58594404"/>
      <w:bookmarkStart w:id="681" w:name="_Toc67685914"/>
      <w:bookmarkStart w:id="682" w:name="_Toc74993735"/>
      <w:bookmarkStart w:id="683" w:name="_Toc82716323"/>
      <w:r>
        <w:t>6.1.4.1</w:t>
      </w:r>
      <w:r>
        <w:tab/>
        <w:t>Overview</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684" w:name="_Toc20150364"/>
      <w:bookmarkStart w:id="685" w:name="_Toc25168611"/>
      <w:bookmarkStart w:id="686" w:name="_Toc27593030"/>
      <w:bookmarkStart w:id="687" w:name="_Toc34147901"/>
      <w:bookmarkStart w:id="688" w:name="_Toc36463285"/>
      <w:bookmarkStart w:id="689" w:name="_Toc43215125"/>
      <w:bookmarkStart w:id="690" w:name="_Toc45032373"/>
      <w:bookmarkStart w:id="691" w:name="_Toc49849862"/>
      <w:bookmarkStart w:id="692" w:name="_Toc51873376"/>
      <w:bookmarkStart w:id="693" w:name="_Toc56517504"/>
      <w:bookmarkStart w:id="694" w:name="_Toc58594405"/>
      <w:bookmarkStart w:id="695" w:name="_Toc67685915"/>
      <w:bookmarkStart w:id="696" w:name="_Toc74993736"/>
      <w:bookmarkStart w:id="697" w:name="_Toc82716324"/>
      <w:r>
        <w:lastRenderedPageBreak/>
        <w:t>6.1.4.2</w:t>
      </w:r>
      <w:r>
        <w:tab/>
        <w:t>Operation: determine-location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171CAEC2" w14:textId="77777777" w:rsidR="00EB7848" w:rsidRDefault="00EB7848" w:rsidP="00EB7848">
      <w:pPr>
        <w:pStyle w:val="Heading5"/>
      </w:pPr>
      <w:bookmarkStart w:id="698" w:name="_Toc20150365"/>
      <w:bookmarkStart w:id="699" w:name="_Toc25168612"/>
      <w:bookmarkStart w:id="700" w:name="_Toc27593031"/>
      <w:bookmarkStart w:id="701" w:name="_Toc34147902"/>
      <w:bookmarkStart w:id="702" w:name="_Toc36463286"/>
      <w:bookmarkStart w:id="703" w:name="_Toc43215126"/>
      <w:bookmarkStart w:id="704" w:name="_Toc45032374"/>
      <w:bookmarkStart w:id="705" w:name="_Toc49849863"/>
      <w:bookmarkStart w:id="706" w:name="_Toc51873377"/>
      <w:bookmarkStart w:id="707" w:name="_Toc56517505"/>
      <w:bookmarkStart w:id="708" w:name="_Toc58594406"/>
      <w:bookmarkStart w:id="709" w:name="_Toc67685916"/>
      <w:bookmarkStart w:id="710" w:name="_Toc74993737"/>
      <w:bookmarkStart w:id="711" w:name="_Toc82716325"/>
      <w:r>
        <w:t>6.1.4.2.1</w:t>
      </w:r>
      <w:r>
        <w:tab/>
        <w:t>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712" w:name="_Toc20150366"/>
      <w:bookmarkStart w:id="713" w:name="_Toc25168613"/>
      <w:bookmarkStart w:id="714" w:name="_Toc27593032"/>
      <w:bookmarkStart w:id="715" w:name="_Toc34147903"/>
      <w:bookmarkStart w:id="716" w:name="_Toc36463287"/>
      <w:bookmarkStart w:id="717" w:name="_Toc43215127"/>
      <w:bookmarkStart w:id="718" w:name="_Toc45032375"/>
      <w:bookmarkStart w:id="719" w:name="_Toc49849864"/>
      <w:bookmarkStart w:id="720" w:name="_Toc51873378"/>
      <w:bookmarkStart w:id="721" w:name="_Toc56517506"/>
      <w:bookmarkStart w:id="722" w:name="_Toc58594407"/>
      <w:bookmarkStart w:id="723" w:name="_Toc67685917"/>
      <w:bookmarkStart w:id="724" w:name="_Toc74993738"/>
      <w:bookmarkStart w:id="725" w:name="_Toc82716326"/>
      <w:r>
        <w:t>6.1.4.2.2</w:t>
      </w:r>
      <w:r>
        <w:tab/>
        <w:t>Operation Definition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r w:rsidRPr="00AA6A4C">
              <w:t>-</w:t>
            </w:r>
            <w:r w:rsidRPr="00AA6A4C">
              <w:tab/>
            </w:r>
            <w:r w:rsidRPr="000B71E4">
              <w:t>POSITIONING_FAILED</w:t>
            </w:r>
          </w:p>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r>
              <w:t>-</w:t>
            </w:r>
            <w:r>
              <w:tab/>
            </w:r>
            <w:r w:rsidRPr="0032412C">
              <w:t>UNREACHABLE_USER</w:t>
            </w:r>
          </w:p>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26DDA" w14:textId="77777777" w:rsidR="00640B52"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 xml:space="preserve">. </w:t>
            </w:r>
          </w:p>
          <w:p w14:paraId="7A912280" w14:textId="10CD284D"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A53920" w14:textId="77777777" w:rsidR="00C82EB0"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 xml:space="preserve">. </w:t>
            </w:r>
          </w:p>
          <w:p w14:paraId="3E74AEA4" w14:textId="028D7C1C"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726" w:name="_Toc20150367"/>
      <w:bookmarkStart w:id="727" w:name="_Toc25168614"/>
      <w:bookmarkStart w:id="728" w:name="_Toc27593033"/>
      <w:bookmarkStart w:id="729" w:name="_Toc34147904"/>
      <w:bookmarkStart w:id="730" w:name="_Toc36463288"/>
      <w:bookmarkStart w:id="731" w:name="_Toc43215128"/>
      <w:bookmarkStart w:id="732" w:name="_Toc45032376"/>
      <w:bookmarkStart w:id="733" w:name="_Toc49849865"/>
      <w:bookmarkStart w:id="734" w:name="_Toc51873379"/>
      <w:bookmarkStart w:id="735" w:name="_Toc56517507"/>
      <w:bookmarkStart w:id="736" w:name="_Toc58594408"/>
      <w:bookmarkStart w:id="737" w:name="_Toc67685918"/>
      <w:bookmarkStart w:id="738" w:name="_Toc74993739"/>
      <w:bookmarkStart w:id="739" w:name="_Toc82716327"/>
      <w:r>
        <w:t>6.1.4.3</w:t>
      </w:r>
      <w:r>
        <w:tab/>
        <w:t>Operation: cancel-location</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AEB620B" w14:textId="77777777" w:rsidR="00EB7848" w:rsidRDefault="00EB7848" w:rsidP="00EB7848">
      <w:pPr>
        <w:pStyle w:val="Heading5"/>
      </w:pPr>
      <w:bookmarkStart w:id="740" w:name="_Toc20150368"/>
      <w:bookmarkStart w:id="741" w:name="_Toc25168615"/>
      <w:bookmarkStart w:id="742" w:name="_Toc27593034"/>
      <w:bookmarkStart w:id="743" w:name="_Toc34147905"/>
      <w:bookmarkStart w:id="744" w:name="_Toc36463289"/>
      <w:bookmarkStart w:id="745" w:name="_Toc43215129"/>
      <w:bookmarkStart w:id="746" w:name="_Toc45032377"/>
      <w:bookmarkStart w:id="747" w:name="_Toc49849866"/>
      <w:bookmarkStart w:id="748" w:name="_Toc51873380"/>
      <w:bookmarkStart w:id="749" w:name="_Toc56517508"/>
      <w:bookmarkStart w:id="750" w:name="_Toc58594409"/>
      <w:bookmarkStart w:id="751" w:name="_Toc67685919"/>
      <w:bookmarkStart w:id="752" w:name="_Toc74993740"/>
      <w:bookmarkStart w:id="753" w:name="_Toc82716328"/>
      <w:r>
        <w:t>6.1.4.3.1</w:t>
      </w:r>
      <w:r>
        <w:tab/>
        <w:t>Description</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754" w:name="_Toc20150369"/>
      <w:bookmarkStart w:id="755" w:name="_Toc25168616"/>
      <w:bookmarkStart w:id="756" w:name="_Toc27593035"/>
      <w:bookmarkStart w:id="757" w:name="_Toc34147906"/>
      <w:bookmarkStart w:id="758" w:name="_Toc36463290"/>
      <w:bookmarkStart w:id="759" w:name="_Toc43215130"/>
      <w:bookmarkStart w:id="760" w:name="_Toc45032378"/>
      <w:bookmarkStart w:id="761" w:name="_Toc49849867"/>
      <w:bookmarkStart w:id="762" w:name="_Toc51873381"/>
      <w:bookmarkStart w:id="763" w:name="_Toc56517509"/>
      <w:bookmarkStart w:id="764" w:name="_Toc58594410"/>
      <w:bookmarkStart w:id="765" w:name="_Toc67685920"/>
      <w:bookmarkStart w:id="766" w:name="_Toc74993741"/>
      <w:bookmarkStart w:id="767" w:name="_Toc82716329"/>
      <w:r>
        <w:t>6.1.4.3.2</w:t>
      </w:r>
      <w:r>
        <w:tab/>
        <w:t>Operation Definition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CB7949" w14:textId="77777777" w:rsidR="00A200F5"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 xml:space="preserve">. </w:t>
            </w:r>
          </w:p>
          <w:p w14:paraId="243D5495" w14:textId="06F8C116"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C8712C" w14:textId="77777777" w:rsidR="001947A7"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 xml:space="preserve">. </w:t>
            </w:r>
          </w:p>
          <w:p w14:paraId="75F3B88C" w14:textId="6BAA8F4E"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768" w:name="_Toc20150370"/>
      <w:bookmarkStart w:id="769" w:name="_Toc25168617"/>
      <w:bookmarkStart w:id="770" w:name="_Toc27593036"/>
      <w:bookmarkStart w:id="771" w:name="_Toc34147907"/>
      <w:bookmarkStart w:id="772" w:name="_Toc36463291"/>
      <w:bookmarkStart w:id="773" w:name="_Toc43215131"/>
      <w:bookmarkStart w:id="774" w:name="_Toc45032379"/>
      <w:bookmarkStart w:id="775" w:name="_Toc49849868"/>
      <w:bookmarkStart w:id="776" w:name="_Toc51873382"/>
      <w:bookmarkStart w:id="777" w:name="_Toc56517510"/>
      <w:bookmarkStart w:id="778" w:name="_Toc58594411"/>
      <w:bookmarkStart w:id="779" w:name="_Toc67685921"/>
      <w:bookmarkStart w:id="780" w:name="_Toc74993742"/>
      <w:bookmarkStart w:id="781" w:name="_Toc82716330"/>
      <w:r>
        <w:t>6.1.4.4</w:t>
      </w:r>
      <w:r>
        <w:tab/>
        <w:t>Operation: location-context-transfer</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F8D4BAA" w14:textId="77777777" w:rsidR="00EB7848" w:rsidRDefault="00EB7848" w:rsidP="00EB7848">
      <w:pPr>
        <w:pStyle w:val="Heading5"/>
      </w:pPr>
      <w:bookmarkStart w:id="782" w:name="_Toc20150371"/>
      <w:bookmarkStart w:id="783" w:name="_Toc25168618"/>
      <w:bookmarkStart w:id="784" w:name="_Toc27593037"/>
      <w:bookmarkStart w:id="785" w:name="_Toc34147908"/>
      <w:bookmarkStart w:id="786" w:name="_Toc36463292"/>
      <w:bookmarkStart w:id="787" w:name="_Toc43215132"/>
      <w:bookmarkStart w:id="788" w:name="_Toc45032380"/>
      <w:bookmarkStart w:id="789" w:name="_Toc49849869"/>
      <w:bookmarkStart w:id="790" w:name="_Toc51873383"/>
      <w:bookmarkStart w:id="791" w:name="_Toc56517511"/>
      <w:bookmarkStart w:id="792" w:name="_Toc58594412"/>
      <w:bookmarkStart w:id="793" w:name="_Toc67685922"/>
      <w:bookmarkStart w:id="794" w:name="_Toc74993743"/>
      <w:bookmarkStart w:id="795" w:name="_Toc82716331"/>
      <w:r>
        <w:t>6.1.4.4.1</w:t>
      </w:r>
      <w:r>
        <w:tab/>
        <w:t>Description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796" w:name="_Toc20150372"/>
      <w:bookmarkStart w:id="797" w:name="_Toc25168619"/>
      <w:bookmarkStart w:id="798" w:name="_Toc27593038"/>
      <w:bookmarkStart w:id="799" w:name="_Toc34147909"/>
      <w:bookmarkStart w:id="800" w:name="_Toc36463293"/>
      <w:bookmarkStart w:id="801" w:name="_Toc43215133"/>
      <w:bookmarkStart w:id="802" w:name="_Toc45032381"/>
      <w:bookmarkStart w:id="803" w:name="_Toc49849870"/>
      <w:bookmarkStart w:id="804" w:name="_Toc51873384"/>
      <w:bookmarkStart w:id="805" w:name="_Toc56517512"/>
      <w:bookmarkStart w:id="806" w:name="_Toc58594413"/>
      <w:bookmarkStart w:id="807" w:name="_Toc67685923"/>
      <w:bookmarkStart w:id="808" w:name="_Toc74993744"/>
      <w:bookmarkStart w:id="809" w:name="_Toc82716332"/>
      <w:r>
        <w:t>6.1.4.4.2</w:t>
      </w:r>
      <w:r>
        <w:tab/>
        <w:t>Operation Definition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810"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810"/>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811" w:name="_Toc20150373"/>
      <w:bookmarkStart w:id="812" w:name="_Toc25168620"/>
      <w:bookmarkStart w:id="813" w:name="_Toc27593039"/>
      <w:bookmarkStart w:id="814" w:name="_Toc34147910"/>
      <w:bookmarkStart w:id="815" w:name="_Toc36463294"/>
      <w:bookmarkStart w:id="816" w:name="_Toc43215134"/>
      <w:bookmarkStart w:id="817" w:name="_Toc45032382"/>
      <w:bookmarkStart w:id="818" w:name="_Toc49849871"/>
      <w:bookmarkStart w:id="819" w:name="_Toc51873385"/>
      <w:bookmarkStart w:id="820" w:name="_Toc56517513"/>
      <w:bookmarkStart w:id="821" w:name="_Toc58594414"/>
      <w:bookmarkStart w:id="822" w:name="_Toc67685924"/>
      <w:bookmarkStart w:id="823" w:name="_Toc74993745"/>
      <w:bookmarkStart w:id="824" w:name="_Toc82716333"/>
      <w:r>
        <w:t>6.1.5</w:t>
      </w:r>
      <w:r>
        <w:tab/>
        <w:t>Notifications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825" w:name="_Toc20150374"/>
      <w:bookmarkStart w:id="826" w:name="_Toc25168621"/>
      <w:bookmarkStart w:id="827" w:name="_Toc27593040"/>
      <w:bookmarkStart w:id="828" w:name="_Toc34147911"/>
      <w:bookmarkStart w:id="829" w:name="_Toc36463295"/>
      <w:bookmarkStart w:id="830" w:name="_Toc43215135"/>
      <w:bookmarkStart w:id="831" w:name="_Toc45032383"/>
      <w:bookmarkStart w:id="832" w:name="_Toc49849872"/>
      <w:bookmarkStart w:id="833" w:name="_Toc51873386"/>
      <w:bookmarkStart w:id="834" w:name="_Toc56517514"/>
      <w:bookmarkStart w:id="835" w:name="_Toc58594415"/>
      <w:bookmarkStart w:id="836" w:name="_Toc67685925"/>
      <w:bookmarkStart w:id="837" w:name="_Toc74993746"/>
      <w:bookmarkStart w:id="838" w:name="_Toc82716334"/>
      <w:r w:rsidRPr="003B2883">
        <w:lastRenderedPageBreak/>
        <w:t>6.</w:t>
      </w:r>
      <w:r>
        <w:t>1</w:t>
      </w:r>
      <w:r w:rsidRPr="003B2883">
        <w:t>.5.</w:t>
      </w:r>
      <w:r>
        <w:t>1</w:t>
      </w:r>
      <w:r w:rsidRPr="003B2883">
        <w:tab/>
        <w:t>EventNotify</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1AA07D56" w14:textId="77777777" w:rsidR="00EB7848" w:rsidRPr="003B2883" w:rsidRDefault="00EB7848" w:rsidP="00EB7848">
      <w:pPr>
        <w:pStyle w:val="Heading5"/>
      </w:pPr>
      <w:bookmarkStart w:id="839" w:name="_Toc20150375"/>
      <w:bookmarkStart w:id="840" w:name="_Toc25168622"/>
      <w:bookmarkStart w:id="841" w:name="_Toc27593041"/>
      <w:bookmarkStart w:id="842" w:name="_Toc34147912"/>
      <w:bookmarkStart w:id="843" w:name="_Toc36463296"/>
      <w:bookmarkStart w:id="844" w:name="_Toc43215136"/>
      <w:bookmarkStart w:id="845" w:name="_Toc45032384"/>
      <w:bookmarkStart w:id="846" w:name="_Toc49849873"/>
      <w:bookmarkStart w:id="847" w:name="_Toc51873387"/>
      <w:bookmarkStart w:id="848" w:name="_Toc56517515"/>
      <w:bookmarkStart w:id="849" w:name="_Toc58594416"/>
      <w:bookmarkStart w:id="850" w:name="_Toc67685926"/>
      <w:bookmarkStart w:id="851" w:name="_Toc74993747"/>
      <w:bookmarkStart w:id="852" w:name="_Toc82716335"/>
      <w:r w:rsidRPr="003B2883">
        <w:t>6.</w:t>
      </w:r>
      <w:r>
        <w:t>1</w:t>
      </w:r>
      <w:r w:rsidRPr="003B2883">
        <w:t>.5.</w:t>
      </w:r>
      <w:r>
        <w:t>1</w:t>
      </w:r>
      <w:r w:rsidRPr="003B2883">
        <w:t>.1</w:t>
      </w:r>
      <w:r w:rsidRPr="003B2883">
        <w:tab/>
        <w:t>Description</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853" w:name="_Toc20150376"/>
      <w:bookmarkStart w:id="854" w:name="_Toc25168623"/>
      <w:bookmarkStart w:id="855" w:name="_Toc27593042"/>
      <w:bookmarkStart w:id="856" w:name="_Toc34147913"/>
      <w:bookmarkStart w:id="857" w:name="_Toc36463297"/>
      <w:bookmarkStart w:id="858" w:name="_Toc43215137"/>
      <w:bookmarkStart w:id="859" w:name="_Toc45032385"/>
      <w:bookmarkStart w:id="860" w:name="_Toc49849874"/>
      <w:bookmarkStart w:id="861" w:name="_Toc51873388"/>
      <w:bookmarkStart w:id="862" w:name="_Toc56517516"/>
      <w:bookmarkStart w:id="863" w:name="_Toc58594417"/>
      <w:bookmarkStart w:id="864" w:name="_Toc67685927"/>
      <w:bookmarkStart w:id="865" w:name="_Toc74993748"/>
      <w:bookmarkStart w:id="866" w:name="_Toc82716336"/>
      <w:r>
        <w:t>6.1.5.1.2</w:t>
      </w:r>
      <w:r>
        <w:tab/>
        <w:t>Notification Definition</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867" w:name="_Toc20150377"/>
      <w:bookmarkStart w:id="868" w:name="_Toc25168624"/>
      <w:bookmarkStart w:id="869" w:name="_Toc27593043"/>
      <w:bookmarkStart w:id="870" w:name="_Toc34147914"/>
      <w:bookmarkStart w:id="871" w:name="_Toc36463298"/>
      <w:bookmarkStart w:id="872" w:name="_Toc43215138"/>
      <w:bookmarkStart w:id="873" w:name="_Toc45032386"/>
      <w:bookmarkStart w:id="874" w:name="_Toc49849875"/>
      <w:bookmarkStart w:id="875" w:name="_Toc51873389"/>
      <w:bookmarkStart w:id="876" w:name="_Toc56517517"/>
      <w:bookmarkStart w:id="877" w:name="_Toc58594418"/>
      <w:bookmarkStart w:id="878" w:name="_Toc67685928"/>
      <w:bookmarkStart w:id="879" w:name="_Toc74993749"/>
      <w:bookmarkStart w:id="880" w:name="_Toc82716337"/>
      <w:r w:rsidRPr="003B2883">
        <w:t>6.</w:t>
      </w:r>
      <w:r>
        <w:t>1</w:t>
      </w:r>
      <w:r w:rsidRPr="003B2883">
        <w:t>.5.</w:t>
      </w:r>
      <w:r>
        <w:t>1</w:t>
      </w:r>
      <w:r w:rsidRPr="003B2883">
        <w:t>.3</w:t>
      </w:r>
      <w:r w:rsidRPr="003B2883">
        <w:tab/>
        <w:t>Notification Standard Methods</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C69EC73" w14:textId="77777777" w:rsidR="00EB7848" w:rsidRDefault="00EB7848" w:rsidP="00EB7848">
      <w:pPr>
        <w:pStyle w:val="Heading6"/>
      </w:pPr>
      <w:bookmarkStart w:id="881" w:name="_Toc20150378"/>
      <w:bookmarkStart w:id="882" w:name="_Toc25168625"/>
      <w:bookmarkStart w:id="883" w:name="_Toc27593044"/>
      <w:bookmarkStart w:id="884" w:name="_Toc34147915"/>
      <w:bookmarkStart w:id="885" w:name="_Toc36463299"/>
      <w:bookmarkStart w:id="886" w:name="_Toc43215139"/>
      <w:bookmarkStart w:id="887" w:name="_Toc45032387"/>
      <w:bookmarkStart w:id="888" w:name="_Toc49849876"/>
      <w:bookmarkStart w:id="889" w:name="_Toc51873390"/>
      <w:bookmarkStart w:id="890" w:name="_Toc56517518"/>
      <w:bookmarkStart w:id="891" w:name="_Toc58594419"/>
      <w:bookmarkStart w:id="892" w:name="_Toc67685929"/>
      <w:bookmarkStart w:id="893" w:name="_Toc74993750"/>
      <w:bookmarkStart w:id="894" w:name="_Toc82716338"/>
      <w:r w:rsidRPr="003B2883">
        <w:t>6.</w:t>
      </w:r>
      <w:r>
        <w:t>1</w:t>
      </w:r>
      <w:r w:rsidRPr="003B2883">
        <w:t>.5.</w:t>
      </w:r>
      <w:r>
        <w:t>1</w:t>
      </w:r>
      <w:r w:rsidRPr="003B2883">
        <w:t>.3.1</w:t>
      </w:r>
      <w:r w:rsidRPr="003B2883">
        <w:tab/>
      </w:r>
      <w:r w:rsidRPr="003B2883">
        <w:rPr>
          <w:rFonts w:hint="eastAsia"/>
          <w:lang w:eastAsia="zh-CN"/>
        </w:rPr>
        <w:t>POST</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895" w:name="_Hlk14643644"/>
            <w:r>
              <w:t>Event</w:t>
            </w:r>
            <w:bookmarkEnd w:id="895"/>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896" w:name="_Toc20150379"/>
      <w:bookmarkStart w:id="897" w:name="_Toc25168626"/>
      <w:bookmarkStart w:id="898" w:name="_Toc27593045"/>
      <w:bookmarkStart w:id="899" w:name="_Toc34147916"/>
      <w:bookmarkStart w:id="900" w:name="_Toc36463300"/>
      <w:bookmarkStart w:id="901" w:name="_Toc43215140"/>
      <w:bookmarkStart w:id="902" w:name="_Toc45032388"/>
      <w:bookmarkStart w:id="903" w:name="_Toc49849877"/>
      <w:bookmarkStart w:id="904" w:name="_Toc51873391"/>
      <w:bookmarkStart w:id="905" w:name="_Toc56517519"/>
      <w:bookmarkStart w:id="906" w:name="_Toc58594420"/>
      <w:bookmarkStart w:id="907" w:name="_Toc67685930"/>
      <w:bookmarkStart w:id="908" w:name="_Toc74993751"/>
      <w:bookmarkStart w:id="909" w:name="_Toc82716339"/>
      <w:r>
        <w:t>6.1.6</w:t>
      </w:r>
      <w:r>
        <w:tab/>
        <w:t>Data Model</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41393E0" w14:textId="77777777" w:rsidR="00EB7848" w:rsidRDefault="00EB7848" w:rsidP="00EB7848">
      <w:pPr>
        <w:pStyle w:val="Heading4"/>
      </w:pPr>
      <w:bookmarkStart w:id="910" w:name="_Toc20150380"/>
      <w:bookmarkStart w:id="911" w:name="_Toc25168627"/>
      <w:bookmarkStart w:id="912" w:name="_Toc27593046"/>
      <w:bookmarkStart w:id="913" w:name="_Toc34147917"/>
      <w:bookmarkStart w:id="914" w:name="_Toc36463301"/>
      <w:bookmarkStart w:id="915" w:name="_Toc43215141"/>
      <w:bookmarkStart w:id="916" w:name="_Toc45032389"/>
      <w:bookmarkStart w:id="917" w:name="_Toc49849878"/>
      <w:bookmarkStart w:id="918" w:name="_Toc51873392"/>
      <w:bookmarkStart w:id="919" w:name="_Toc56517520"/>
      <w:bookmarkStart w:id="920" w:name="_Toc58594421"/>
      <w:bookmarkStart w:id="921" w:name="_Toc67685931"/>
      <w:bookmarkStart w:id="922" w:name="_Toc74993752"/>
      <w:bookmarkStart w:id="923" w:name="_Toc82716340"/>
      <w:r>
        <w:t>6.1.6.1</w:t>
      </w:r>
      <w:r>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Default="002B6F17" w:rsidP="002B6F17">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bl>
    <w:p w14:paraId="399437E2" w14:textId="77777777" w:rsidR="00EB7848" w:rsidRDefault="00EB7848" w:rsidP="00EB7848"/>
    <w:p w14:paraId="0630AC93" w14:textId="77777777" w:rsidR="00EB7848" w:rsidRDefault="00EB7848" w:rsidP="00EB7848">
      <w:pPr>
        <w:pStyle w:val="Heading4"/>
        <w:rPr>
          <w:lang w:val="en-US"/>
        </w:rPr>
      </w:pPr>
      <w:bookmarkStart w:id="924" w:name="_Toc20150381"/>
      <w:bookmarkStart w:id="925" w:name="_Toc25168628"/>
      <w:bookmarkStart w:id="926" w:name="_Toc27593047"/>
      <w:bookmarkStart w:id="927" w:name="_Toc34147918"/>
      <w:bookmarkStart w:id="928" w:name="_Toc36463302"/>
      <w:bookmarkStart w:id="929" w:name="_Toc43215142"/>
      <w:bookmarkStart w:id="930" w:name="_Toc45032390"/>
      <w:bookmarkStart w:id="931" w:name="_Toc49849879"/>
      <w:bookmarkStart w:id="932" w:name="_Toc51873393"/>
      <w:bookmarkStart w:id="933" w:name="_Toc56517521"/>
      <w:bookmarkStart w:id="934" w:name="_Toc58594422"/>
      <w:bookmarkStart w:id="935" w:name="_Toc67685932"/>
      <w:bookmarkStart w:id="936" w:name="_Toc74993753"/>
      <w:bookmarkStart w:id="937" w:name="_Toc827163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4594438" w14:textId="77777777" w:rsidR="00EB7848" w:rsidRDefault="00EB7848" w:rsidP="00EB7848">
      <w:pPr>
        <w:pStyle w:val="Heading5"/>
      </w:pPr>
      <w:bookmarkStart w:id="938" w:name="_Toc20150382"/>
      <w:bookmarkStart w:id="939" w:name="_Toc25168629"/>
      <w:bookmarkStart w:id="940" w:name="_Toc27593048"/>
      <w:bookmarkStart w:id="941" w:name="_Toc34147919"/>
      <w:bookmarkStart w:id="942" w:name="_Toc36463303"/>
      <w:bookmarkStart w:id="943" w:name="_Toc43215143"/>
      <w:bookmarkStart w:id="944" w:name="_Toc45032391"/>
      <w:bookmarkStart w:id="945" w:name="_Toc49849880"/>
      <w:bookmarkStart w:id="946" w:name="_Toc51873394"/>
      <w:bookmarkStart w:id="947" w:name="_Toc56517522"/>
      <w:bookmarkStart w:id="948" w:name="_Toc58594423"/>
      <w:bookmarkStart w:id="949" w:name="_Toc67685933"/>
      <w:bookmarkStart w:id="950" w:name="_Toc74993754"/>
      <w:bookmarkStart w:id="951" w:name="_Toc82716342"/>
      <w:r>
        <w:t>6.1.6.2.1</w:t>
      </w:r>
      <w:r>
        <w:tab/>
        <w:t>Introduction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952" w:name="_Toc20150383"/>
      <w:bookmarkStart w:id="953" w:name="_Toc25168630"/>
      <w:bookmarkStart w:id="954" w:name="_Toc27593049"/>
      <w:bookmarkStart w:id="955" w:name="_Toc34147920"/>
      <w:bookmarkStart w:id="956" w:name="_Toc36463304"/>
      <w:bookmarkStart w:id="957" w:name="_Toc43215144"/>
      <w:bookmarkStart w:id="958" w:name="_Toc45032392"/>
      <w:bookmarkStart w:id="959" w:name="_Toc49849881"/>
      <w:bookmarkStart w:id="960" w:name="_Toc51873395"/>
      <w:bookmarkStart w:id="961" w:name="_Toc56517523"/>
      <w:bookmarkStart w:id="962" w:name="_Toc58594424"/>
      <w:bookmarkStart w:id="963" w:name="_Toc67685934"/>
      <w:bookmarkStart w:id="964" w:name="_Toc74993755"/>
      <w:bookmarkStart w:id="965" w:name="_Toc82716343"/>
      <w:r>
        <w:lastRenderedPageBreak/>
        <w:t>6.1.6.2.2</w:t>
      </w:r>
      <w:r>
        <w:tab/>
        <w:t>Type: InputData</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583869" w:rsidRDefault="00583869"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583869" w:rsidRDefault="00583869" w:rsidP="00283A1D">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583869"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583869" w:rsidRDefault="00583869" w:rsidP="00283A1D">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583869" w:rsidRPr="003B2883" w:rsidRDefault="00583869" w:rsidP="00283A1D">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583869" w:rsidRDefault="00583869" w:rsidP="00283A1D">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583869" w:rsidRDefault="00583869" w:rsidP="00283A1D">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583869" w:rsidRPr="00421444" w:rsidRDefault="00583869" w:rsidP="00283A1D">
            <w:pPr>
              <w:pStyle w:val="TAL"/>
            </w:pPr>
          </w:p>
        </w:tc>
      </w:tr>
      <w:tr w:rsidR="00583869"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234DD1F8" w:rsidR="00583869" w:rsidRDefault="00583869" w:rsidP="003D25D8">
            <w:pPr>
              <w:pStyle w:val="TAL"/>
            </w:pPr>
            <w:r>
              <w:t>ue</w:t>
            </w:r>
            <w:r>
              <w:rPr>
                <w:rFonts w:hint="eastAsia"/>
                <w:lang w:eastAsia="zh-CN"/>
              </w:rPr>
              <w:t>Positioning</w:t>
            </w:r>
            <w:r>
              <w:t>CapList</w:t>
            </w:r>
          </w:p>
        </w:tc>
        <w:tc>
          <w:tcPr>
            <w:tcW w:w="1975" w:type="dxa"/>
            <w:tcBorders>
              <w:top w:val="single" w:sz="4" w:space="0" w:color="auto"/>
              <w:left w:val="single" w:sz="4" w:space="0" w:color="auto"/>
              <w:bottom w:val="single" w:sz="4" w:space="0" w:color="auto"/>
              <w:right w:val="single" w:sz="4" w:space="0" w:color="auto"/>
            </w:tcBorders>
          </w:tcPr>
          <w:p w14:paraId="4124B328" w14:textId="7B7CCB04" w:rsidR="00583869" w:rsidRDefault="00583869" w:rsidP="003D25D8">
            <w:pPr>
              <w:pStyle w:val="TAL"/>
            </w:pPr>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583869" w:rsidRDefault="00583869"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7EF1DED9" w:rsidR="00583869" w:rsidRDefault="00583869" w:rsidP="003D25D8">
            <w:pPr>
              <w:pStyle w:val="TAL"/>
              <w:rPr>
                <w:lang w:eastAsia="zh-CN"/>
              </w:rPr>
            </w:pPr>
            <w:r>
              <w:rPr>
                <w:rFonts w:hint="eastAsia"/>
                <w:lang w:eastAsia="zh-CN"/>
              </w:rPr>
              <w:t>1</w:t>
            </w:r>
            <w:r>
              <w:rPr>
                <w:lang w:eastAsia="zh-CN"/>
              </w:rPr>
              <w:t>..N</w:t>
            </w:r>
          </w:p>
        </w:tc>
        <w:tc>
          <w:tcPr>
            <w:tcW w:w="4032" w:type="dxa"/>
            <w:tcBorders>
              <w:top w:val="single" w:sz="4" w:space="0" w:color="auto"/>
              <w:left w:val="single" w:sz="4" w:space="0" w:color="auto"/>
              <w:bottom w:val="single" w:sz="4" w:space="0" w:color="auto"/>
              <w:right w:val="single" w:sz="4" w:space="0" w:color="auto"/>
            </w:tcBorders>
          </w:tcPr>
          <w:p w14:paraId="286DE8C2" w14:textId="1FFF21BF" w:rsidR="00583869" w:rsidRPr="00421444" w:rsidRDefault="00583869" w:rsidP="003D25D8">
            <w:pPr>
              <w:pStyle w:val="TAL"/>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583869" w:rsidRDefault="00583869" w:rsidP="003D25D8">
            <w:pPr>
              <w:pStyle w:val="TAL"/>
              <w:rPr>
                <w:rFonts w:cs="Arial"/>
                <w:szCs w:val="18"/>
              </w:rPr>
            </w:pPr>
          </w:p>
        </w:tc>
      </w:tr>
      <w:tr w:rsidR="00583869"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583869" w:rsidRDefault="00583869" w:rsidP="007C7D5F">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583869" w:rsidRDefault="00583869" w:rsidP="007C7D5F">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583869" w:rsidRDefault="00583869" w:rsidP="007C7D5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583869" w:rsidRDefault="00583869" w:rsidP="007C7D5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77777777" w:rsidR="00583869" w:rsidRDefault="00583869" w:rsidP="007C7D5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583869" w:rsidRDefault="00583869" w:rsidP="007C7D5F">
            <w:pPr>
              <w:pStyle w:val="TAL"/>
            </w:pPr>
          </w:p>
          <w:p w14:paraId="468A316A" w14:textId="338486A8" w:rsidR="00583869" w:rsidRDefault="00583869" w:rsidP="007C7D5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583869" w:rsidRDefault="00583869" w:rsidP="007C7D5F">
            <w:pPr>
              <w:pStyle w:val="TAL"/>
              <w:rPr>
                <w:rFonts w:cs="Arial"/>
                <w:szCs w:val="18"/>
                <w:lang w:eastAsia="zh-CN"/>
              </w:rPr>
            </w:pPr>
          </w:p>
        </w:tc>
      </w:tr>
      <w:tr w:rsidR="00583869"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583869" w:rsidRDefault="00583869" w:rsidP="007C7D5F">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583869" w:rsidRDefault="00583869" w:rsidP="007C7D5F">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583869" w:rsidRDefault="00583869" w:rsidP="007C7D5F">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583869" w:rsidRDefault="00583869" w:rsidP="007C7D5F">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583869" w:rsidRDefault="00583869" w:rsidP="007C7D5F">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583869" w:rsidRDefault="00583869" w:rsidP="007C7D5F">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583869" w:rsidRDefault="00583869" w:rsidP="007C7D5F">
            <w:pPr>
              <w:pStyle w:val="TAL"/>
              <w:rPr>
                <w:rFonts w:cs="Arial"/>
                <w:szCs w:val="18"/>
                <w:lang w:eastAsia="zh-CN"/>
              </w:rPr>
            </w:pPr>
          </w:p>
        </w:tc>
      </w:tr>
      <w:tr w:rsidR="002845C0"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2845C0" w:rsidRDefault="002845C0" w:rsidP="002845C0">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2845C0" w:rsidRDefault="002845C0" w:rsidP="002845C0">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2845C0" w:rsidRDefault="002845C0" w:rsidP="002845C0">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2845C0" w:rsidRDefault="002845C0" w:rsidP="002845C0">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6197EA73" w:rsidR="002845C0" w:rsidRDefault="002845C0" w:rsidP="002845C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2845C0" w:rsidRDefault="002845C0" w:rsidP="002845C0">
            <w:pPr>
              <w:pStyle w:val="TAL"/>
              <w:rPr>
                <w:rFonts w:cs="Arial"/>
                <w:szCs w:val="18"/>
                <w:lang w:eastAsia="zh-CN"/>
              </w:rPr>
            </w:pPr>
            <w:r>
              <w:rPr>
                <w:rFonts w:cs="Arial"/>
                <w:szCs w:val="18"/>
                <w:lang w:eastAsia="zh-CN"/>
              </w:rPr>
              <w:t>SAT</w:t>
            </w:r>
          </w:p>
        </w:tc>
      </w:tr>
      <w:tr w:rsidR="002845C0"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2845C0" w:rsidRDefault="002845C0" w:rsidP="002845C0">
            <w:pPr>
              <w:pStyle w:val="TAN"/>
            </w:pPr>
            <w:r>
              <w:t>NOTE 1:</w:t>
            </w:r>
            <w:r>
              <w:tab/>
              <w:t>At least one of the attributes defined in this table shall be present in the InputData structure.</w:t>
            </w:r>
          </w:p>
          <w:p w14:paraId="26D60146" w14:textId="77777777" w:rsidR="002845C0" w:rsidRDefault="002845C0" w:rsidP="002845C0">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2845C0" w:rsidRDefault="002845C0" w:rsidP="002845C0">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2845C0" w:rsidRDefault="002845C0" w:rsidP="002845C0">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2845C0" w:rsidRDefault="002845C0" w:rsidP="002845C0">
            <w:pPr>
              <w:pStyle w:val="TAN"/>
            </w:pP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966" w:name="_Toc20150384"/>
      <w:bookmarkStart w:id="967" w:name="_Toc25168631"/>
      <w:bookmarkStart w:id="968" w:name="_Toc27593050"/>
      <w:bookmarkStart w:id="969" w:name="_Toc34147921"/>
      <w:bookmarkStart w:id="970" w:name="_Toc36463305"/>
      <w:bookmarkStart w:id="971" w:name="_Toc43215145"/>
      <w:bookmarkStart w:id="972" w:name="_Toc45032393"/>
      <w:bookmarkStart w:id="973" w:name="_Toc49849882"/>
      <w:bookmarkStart w:id="974" w:name="_Toc51873396"/>
      <w:bookmarkStart w:id="975" w:name="_Toc56517524"/>
      <w:bookmarkStart w:id="976" w:name="_Toc58594425"/>
      <w:bookmarkStart w:id="977" w:name="_Toc67685935"/>
      <w:bookmarkStart w:id="978" w:name="_Toc74993756"/>
      <w:bookmarkStart w:id="979" w:name="_Toc82716344"/>
      <w:r>
        <w:lastRenderedPageBreak/>
        <w:t>6.1.6.2.3</w:t>
      </w:r>
      <w:r>
        <w:tab/>
        <w:t>Type: LocationData</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2E1FCC"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2E1FCC" w:rsidRDefault="002E1FC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2E1FCC" w:rsidRDefault="002E1FC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2E1FCC" w:rsidRDefault="002E1FCC" w:rsidP="00DE75EC">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2E1FCC" w:rsidRPr="009675C1" w:rsidRDefault="002E1FCC" w:rsidP="00DE75EC">
            <w:pPr>
              <w:pStyle w:val="TAL"/>
            </w:pPr>
          </w:p>
        </w:tc>
      </w:tr>
      <w:tr w:rsidR="002E1FCC"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2E1FCC" w:rsidRDefault="002E1FC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2E1FCC" w:rsidRDefault="002E1FC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2E1FCC" w:rsidRDefault="002E1FCC" w:rsidP="00DE75EC">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2E1FCC" w:rsidRPr="009675C1" w:rsidRDefault="002E1FCC" w:rsidP="00DE75EC">
            <w:pPr>
              <w:pStyle w:val="TAL"/>
            </w:pPr>
          </w:p>
        </w:tc>
      </w:tr>
      <w:tr w:rsidR="002E1FCC"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2E1FCC" w:rsidRDefault="002E1FCC" w:rsidP="00E67D10">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2E1FCC" w:rsidRDefault="002E1FCC" w:rsidP="00E67D10">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2E1FCC" w:rsidRPr="009675C1" w:rsidRDefault="002E1FCC" w:rsidP="00E67D1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2E1FCC" w:rsidRPr="009675C1" w:rsidRDefault="002E1FCC" w:rsidP="00E67D10">
            <w:pPr>
              <w:pStyle w:val="TAL"/>
            </w:pPr>
          </w:p>
        </w:tc>
      </w:tr>
      <w:tr w:rsidR="002E1FCC"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2E1FCC" w:rsidRDefault="002E1FCC" w:rsidP="00E67D10">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2E1FCC" w:rsidRDefault="002E1FCC" w:rsidP="00E67D10">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2E1FCC" w:rsidRDefault="002E1FCC" w:rsidP="00E67D1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2E1FCC" w:rsidRDefault="002E1FCC" w:rsidP="00E67D10">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2E1FCC" w:rsidRPr="009675C1" w:rsidRDefault="002E1FCC" w:rsidP="00E67D10">
            <w:pPr>
              <w:pStyle w:val="TAL"/>
            </w:pPr>
          </w:p>
        </w:tc>
      </w:tr>
      <w:tr w:rsidR="002E1FCC"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2E1FCC" w:rsidRDefault="002E1FCC" w:rsidP="00E67D10">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2E1FCC" w:rsidRDefault="002E1FCC" w:rsidP="00E67D10">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2E1FCC" w:rsidRDefault="002E1FCC" w:rsidP="00E67D1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2E1FCC" w:rsidRDefault="002E1FCC" w:rsidP="00E67D10">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2E1FCC" w:rsidRPr="009675C1" w:rsidRDefault="002E1FCC" w:rsidP="00E67D10">
            <w:pPr>
              <w:pStyle w:val="TAL"/>
            </w:pPr>
          </w:p>
        </w:tc>
      </w:tr>
      <w:tr w:rsidR="002E1FCC"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2E1FCC" w:rsidRDefault="002E1FCC" w:rsidP="00E67D10">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2E1FCC" w:rsidRDefault="002E1FCC" w:rsidP="00E67D10">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2E1FCC" w:rsidRDefault="002E1FCC" w:rsidP="00E67D10">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2E1FCC" w:rsidRPr="009675C1" w:rsidRDefault="002E1FCC" w:rsidP="00E67D10">
            <w:pPr>
              <w:pStyle w:val="TAL"/>
            </w:pPr>
          </w:p>
        </w:tc>
      </w:tr>
      <w:tr w:rsidR="002E1FCC"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2E1FCC" w:rsidRDefault="002E1FCC" w:rsidP="00E67D10">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2E1FCC" w:rsidRDefault="002E1FCC" w:rsidP="00E67D10">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2E1FCC" w:rsidRDefault="002E1FCC" w:rsidP="00E67D10">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2E1FCC" w:rsidRPr="009675C1" w:rsidRDefault="002E1FCC" w:rsidP="00E67D10">
            <w:pPr>
              <w:pStyle w:val="TAL"/>
            </w:pPr>
          </w:p>
        </w:tc>
      </w:tr>
      <w:tr w:rsidR="002E1FCC"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2E1FCC" w:rsidRDefault="002E1FCC" w:rsidP="00E67D10">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2E1FCC" w:rsidRDefault="002E1FCC" w:rsidP="00E67D10">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2E1FCC" w:rsidRDefault="002E1FCC" w:rsidP="00E67D10">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2E1FCC" w:rsidRDefault="002E1FCC" w:rsidP="00E67D10">
            <w:pPr>
              <w:pStyle w:val="TAL"/>
              <w:rPr>
                <w:rFonts w:cs="Arial"/>
                <w:szCs w:val="18"/>
              </w:rPr>
            </w:pPr>
          </w:p>
        </w:tc>
      </w:tr>
      <w:tr w:rsidR="002E1FCC"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2E1FCC" w:rsidRDefault="002E1FCC" w:rsidP="00E67D10">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2E1FCC" w:rsidRDefault="002E1FCC" w:rsidP="00E67D10">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2E1FCC" w:rsidRDefault="002E1FCC" w:rsidP="00E67D1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2E1FCC" w:rsidRPr="007331AA" w:rsidRDefault="002E1FCC" w:rsidP="00E67D10">
            <w:pPr>
              <w:pStyle w:val="TAL"/>
            </w:pPr>
          </w:p>
        </w:tc>
      </w:tr>
      <w:tr w:rsidR="002E1FCC"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2E1FCC" w:rsidRDefault="002E1FCC" w:rsidP="00E67D10">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2E1FCC" w:rsidRDefault="002E1FCC" w:rsidP="00E67D10">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2E1FCC" w:rsidRDefault="002E1FCC"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2E1FCC" w:rsidRDefault="002E1FCC"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2E1FCC" w:rsidRPr="007331AA" w:rsidRDefault="002E1FCC" w:rsidP="00E67D10">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2E1FCC" w:rsidRPr="00DE75EC" w:rsidRDefault="002E1FCC" w:rsidP="00E67D10">
            <w:pPr>
              <w:pStyle w:val="TAL"/>
            </w:pPr>
          </w:p>
        </w:tc>
      </w:tr>
      <w:tr w:rsidR="002E1FCC"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15D34BE1" w:rsidR="002E1FCC" w:rsidRDefault="002E1FCC" w:rsidP="003D25D8">
            <w:pPr>
              <w:pStyle w:val="TAL"/>
              <w:rPr>
                <w:lang w:val="en-US"/>
              </w:rPr>
            </w:pPr>
            <w:r>
              <w:t>ue</w:t>
            </w:r>
            <w:r>
              <w:rPr>
                <w:rFonts w:hint="eastAsia"/>
                <w:lang w:eastAsia="zh-CN"/>
              </w:rPr>
              <w:t>Positioning</w:t>
            </w:r>
            <w:r>
              <w:t>CapList</w:t>
            </w:r>
          </w:p>
        </w:tc>
        <w:tc>
          <w:tcPr>
            <w:tcW w:w="3093" w:type="dxa"/>
            <w:tcBorders>
              <w:top w:val="single" w:sz="4" w:space="0" w:color="auto"/>
              <w:left w:val="single" w:sz="4" w:space="0" w:color="auto"/>
              <w:bottom w:val="single" w:sz="4" w:space="0" w:color="auto"/>
              <w:right w:val="single" w:sz="4" w:space="0" w:color="auto"/>
            </w:tcBorders>
          </w:tcPr>
          <w:p w14:paraId="1D02A68B" w14:textId="6612C2F0" w:rsidR="002E1FCC" w:rsidRDefault="002E1FCC" w:rsidP="003D25D8">
            <w:pPr>
              <w:pStyle w:val="TAL"/>
            </w:pPr>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2E1FCC" w:rsidRDefault="002E1FCC" w:rsidP="003D25D8">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7AF44CF9" w:rsidR="002E1FCC" w:rsidRDefault="002E1FCC" w:rsidP="003D25D8">
            <w:pPr>
              <w:pStyle w:val="TAL"/>
            </w:pPr>
            <w:r>
              <w:rPr>
                <w:rFonts w:hint="eastAsia"/>
                <w:lang w:eastAsia="zh-CN"/>
              </w:rPr>
              <w:t>1</w:t>
            </w:r>
            <w:r>
              <w:rPr>
                <w:lang w:eastAsia="zh-CN"/>
              </w:rPr>
              <w:t>..N</w:t>
            </w:r>
          </w:p>
        </w:tc>
        <w:tc>
          <w:tcPr>
            <w:tcW w:w="2563" w:type="dxa"/>
            <w:tcBorders>
              <w:top w:val="single" w:sz="4" w:space="0" w:color="auto"/>
              <w:left w:val="single" w:sz="4" w:space="0" w:color="auto"/>
              <w:bottom w:val="single" w:sz="4" w:space="0" w:color="auto"/>
              <w:right w:val="single" w:sz="4" w:space="0" w:color="auto"/>
            </w:tcBorders>
          </w:tcPr>
          <w:p w14:paraId="77B0682D" w14:textId="0939E9AA" w:rsidR="002E1FCC" w:rsidRPr="00DE75EC" w:rsidRDefault="002E1FCC" w:rsidP="003D25D8">
            <w:pPr>
              <w:pStyle w:val="TAL"/>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2E1FCC" w:rsidRDefault="002E1FCC" w:rsidP="003D25D8">
            <w:pPr>
              <w:pStyle w:val="TAL"/>
              <w:rPr>
                <w:rFonts w:cs="Arial"/>
                <w:szCs w:val="18"/>
              </w:rPr>
            </w:pPr>
          </w:p>
        </w:tc>
      </w:tr>
      <w:tr w:rsidR="002E1FCC"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2E1FCC" w:rsidRDefault="002E1FCC" w:rsidP="002E1FCC">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2E1FCC" w:rsidRDefault="002E1FCC" w:rsidP="002E1FCC">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2E1FCC" w:rsidRDefault="002E1FCC" w:rsidP="002E1FCC">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2E1FCC" w:rsidRDefault="002E1FCC" w:rsidP="002E1FCC">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2E1FCC" w:rsidRDefault="002E1FCC" w:rsidP="002E1FCC">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2E1FCC" w:rsidRDefault="002E1FCC" w:rsidP="002E1FCC">
            <w:pPr>
              <w:pStyle w:val="TAL"/>
              <w:rPr>
                <w:rFonts w:cs="Arial"/>
                <w:szCs w:val="18"/>
              </w:rPr>
            </w:pPr>
          </w:p>
        </w:tc>
      </w:tr>
      <w:tr w:rsidR="002E1FCC"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2E1FCC" w:rsidRDefault="002E1FCC" w:rsidP="002E1FCC">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2E1FCC" w:rsidRDefault="002E1FCC" w:rsidP="002E1FCC">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2E1FCC" w:rsidRDefault="002E1FCC" w:rsidP="002E1FC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2E1FCC" w:rsidRDefault="002E1FCC" w:rsidP="002E1FCC">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77777777" w:rsidR="002E1FCC" w:rsidRDefault="002E1FCC" w:rsidP="002E1FCC">
            <w:pPr>
              <w:pStyle w:val="TAL"/>
              <w:rPr>
                <w:rFonts w:cs="Arial"/>
                <w:szCs w:val="18"/>
                <w:lang w:eastAsia="zh-CN"/>
              </w:rPr>
            </w:pPr>
            <w:r w:rsidRPr="00DE75EC">
              <w:t xml:space="preserve">When present, </w:t>
            </w:r>
            <w:r>
              <w:t xml:space="preserve">this IE shall contain </w:t>
            </w:r>
            <w:r>
              <w:rPr>
                <w:rFonts w:cs="Arial"/>
                <w:szCs w:val="18"/>
                <w:lang w:eastAsia="zh-CN"/>
              </w:rPr>
              <w:t>a country or international area indication where UE is located.</w:t>
            </w:r>
          </w:p>
          <w:p w14:paraId="633822D1" w14:textId="77777777" w:rsidR="002E1FCC" w:rsidRDefault="002E1FCC" w:rsidP="002E1FCC">
            <w:pPr>
              <w:pStyle w:val="TAL"/>
              <w:rPr>
                <w:rFonts w:cs="Arial"/>
                <w:szCs w:val="18"/>
                <w:lang w:eastAsia="zh-CN"/>
              </w:rPr>
            </w:pPr>
          </w:p>
          <w:p w14:paraId="7B9C8743" w14:textId="77777777" w:rsidR="002E1FCC" w:rsidRDefault="002E1FCC" w:rsidP="002E1FCC">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2E1FCC" w:rsidRDefault="002E1FCC" w:rsidP="002E1FCC">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2E1FCC" w:rsidRDefault="002E1FCC" w:rsidP="002E1FCC">
            <w:pPr>
              <w:pStyle w:val="TAL"/>
              <w:rPr>
                <w:rFonts w:cs="Arial"/>
                <w:szCs w:val="18"/>
              </w:rPr>
            </w:pPr>
            <w:r>
              <w:lastRenderedPageBreak/>
              <w:t>SAT</w:t>
            </w:r>
          </w:p>
        </w:tc>
      </w:tr>
      <w:tr w:rsidR="00897B3D"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897B3D" w:rsidRDefault="00897B3D" w:rsidP="00897B3D">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897B3D" w:rsidRDefault="00897B3D" w:rsidP="00897B3D">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897B3D" w:rsidRDefault="00897B3D" w:rsidP="00897B3D">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897B3D" w:rsidRDefault="00897B3D" w:rsidP="00897B3D">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897B3D" w:rsidRDefault="00897B3D" w:rsidP="00897B3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897B3D" w:rsidRDefault="00897B3D" w:rsidP="00897B3D">
            <w:pPr>
              <w:pStyle w:val="TAL"/>
              <w:rPr>
                <w:lang w:eastAsia="zh-CN"/>
              </w:rPr>
            </w:pPr>
          </w:p>
          <w:p w14:paraId="7D6159AC" w14:textId="77777777" w:rsidR="00897B3D" w:rsidRDefault="00897B3D" w:rsidP="00897B3D">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 xml:space="preserve">MULTIPLE_QOS". </w:t>
            </w:r>
          </w:p>
          <w:p w14:paraId="1ABA286D" w14:textId="77777777" w:rsidR="00897B3D" w:rsidRDefault="00897B3D" w:rsidP="00897B3D">
            <w:pPr>
              <w:pStyle w:val="TAL"/>
              <w:rPr>
                <w:lang w:eastAsia="zh-CN"/>
              </w:rPr>
            </w:pPr>
          </w:p>
          <w:p w14:paraId="344E61B9" w14:textId="72ADAAB2" w:rsidR="00897B3D" w:rsidRPr="00DE75EC" w:rsidRDefault="00897B3D" w:rsidP="00897B3D">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897B3D" w:rsidRDefault="00897B3D" w:rsidP="00897B3D">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EB7848">
      <w:pPr>
        <w:pStyle w:val="Heading5"/>
      </w:pPr>
      <w:bookmarkStart w:id="980" w:name="_Toc20150385"/>
      <w:bookmarkStart w:id="981" w:name="_Toc25168632"/>
      <w:bookmarkStart w:id="982" w:name="_Toc27593051"/>
      <w:bookmarkStart w:id="983" w:name="_Toc34147922"/>
      <w:bookmarkStart w:id="984" w:name="_Toc36463306"/>
      <w:bookmarkStart w:id="985" w:name="_Toc43215146"/>
      <w:bookmarkStart w:id="986" w:name="_Toc45032394"/>
      <w:bookmarkStart w:id="987" w:name="_Toc49849883"/>
      <w:bookmarkStart w:id="988" w:name="_Toc51873397"/>
      <w:bookmarkStart w:id="989" w:name="_Toc56517525"/>
      <w:bookmarkStart w:id="990" w:name="_Toc58594426"/>
      <w:bookmarkStart w:id="991" w:name="_Toc67685936"/>
      <w:bookmarkStart w:id="992" w:name="_Toc74993757"/>
      <w:bookmarkStart w:id="993" w:name="_Toc82716345"/>
      <w:r>
        <w:t>6.1.6.2.4</w:t>
      </w:r>
      <w:r>
        <w:tab/>
        <w:t>Type: GeographicalCoordinates</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994" w:name="_Toc20150386"/>
      <w:bookmarkStart w:id="995" w:name="_Toc25168633"/>
      <w:bookmarkStart w:id="996" w:name="_Toc27593052"/>
      <w:bookmarkStart w:id="997" w:name="_Toc34147923"/>
      <w:bookmarkStart w:id="998" w:name="_Toc36463307"/>
      <w:bookmarkStart w:id="999" w:name="_Toc43215147"/>
      <w:bookmarkStart w:id="1000" w:name="_Toc45032395"/>
      <w:bookmarkStart w:id="1001" w:name="_Toc49849884"/>
      <w:bookmarkStart w:id="1002" w:name="_Toc51873398"/>
      <w:bookmarkStart w:id="1003" w:name="_Toc56517526"/>
      <w:bookmarkStart w:id="1004" w:name="_Toc58594427"/>
      <w:bookmarkStart w:id="1005" w:name="_Toc67685937"/>
      <w:bookmarkStart w:id="1006" w:name="_Toc74993758"/>
      <w:bookmarkStart w:id="1007" w:name="_Toc82716346"/>
      <w:r>
        <w:lastRenderedPageBreak/>
        <w:t>6.1.6.2.5</w:t>
      </w:r>
      <w:r>
        <w:tab/>
        <w:t>Type: GeographicArea</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1008" w:name="_Toc20150387"/>
      <w:bookmarkStart w:id="1009" w:name="_Toc25168634"/>
      <w:bookmarkStart w:id="1010" w:name="_Toc27593053"/>
      <w:bookmarkStart w:id="1011" w:name="_Toc34147924"/>
      <w:bookmarkStart w:id="1012" w:name="_Toc36463308"/>
      <w:bookmarkStart w:id="1013" w:name="_Toc43215148"/>
      <w:bookmarkStart w:id="1014" w:name="_Toc45032396"/>
      <w:bookmarkStart w:id="1015" w:name="_Toc49849885"/>
      <w:bookmarkStart w:id="1016" w:name="_Toc51873399"/>
      <w:bookmarkStart w:id="1017" w:name="_Toc56517527"/>
      <w:bookmarkStart w:id="1018" w:name="_Toc58594428"/>
      <w:bookmarkStart w:id="1019" w:name="_Toc67685938"/>
      <w:bookmarkStart w:id="1020" w:name="_Toc74993759"/>
      <w:bookmarkStart w:id="1021" w:name="_Toc82716347"/>
      <w:r>
        <w:t>6.1.6.2.6</w:t>
      </w:r>
      <w:r>
        <w:tab/>
        <w:t>Type: Point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1022" w:name="_Toc20150388"/>
      <w:bookmarkStart w:id="1023" w:name="_Toc25168635"/>
      <w:bookmarkStart w:id="1024" w:name="_Toc27593054"/>
      <w:bookmarkStart w:id="1025" w:name="_Toc34147925"/>
      <w:bookmarkStart w:id="1026" w:name="_Toc36463309"/>
      <w:bookmarkStart w:id="1027" w:name="_Toc43215149"/>
      <w:bookmarkStart w:id="1028" w:name="_Toc45032397"/>
      <w:bookmarkStart w:id="1029" w:name="_Toc49849886"/>
      <w:bookmarkStart w:id="1030" w:name="_Toc51873400"/>
      <w:bookmarkStart w:id="1031" w:name="_Toc56517528"/>
      <w:bookmarkStart w:id="1032" w:name="_Toc58594429"/>
      <w:bookmarkStart w:id="1033" w:name="_Toc67685939"/>
      <w:bookmarkStart w:id="1034" w:name="_Toc74993760"/>
      <w:bookmarkStart w:id="1035" w:name="_Toc82716348"/>
      <w:r>
        <w:t>6.1.6.2.7</w:t>
      </w:r>
      <w:r>
        <w:tab/>
        <w:t>Type: PointUncertaintyCircle</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1036" w:name="_Toc20150389"/>
      <w:bookmarkStart w:id="1037" w:name="_Toc25168636"/>
      <w:bookmarkStart w:id="1038" w:name="_Toc27593055"/>
      <w:bookmarkStart w:id="1039" w:name="_Toc34147926"/>
      <w:bookmarkStart w:id="1040" w:name="_Toc36463310"/>
      <w:bookmarkStart w:id="1041" w:name="_Toc43215150"/>
      <w:bookmarkStart w:id="1042" w:name="_Toc45032398"/>
      <w:bookmarkStart w:id="1043" w:name="_Toc49849887"/>
      <w:bookmarkStart w:id="1044" w:name="_Toc51873401"/>
      <w:bookmarkStart w:id="1045" w:name="_Toc56517529"/>
      <w:bookmarkStart w:id="1046" w:name="_Toc58594430"/>
      <w:bookmarkStart w:id="1047" w:name="_Toc67685940"/>
      <w:bookmarkStart w:id="1048" w:name="_Toc74993761"/>
      <w:bookmarkStart w:id="1049" w:name="_Toc82716349"/>
      <w:r>
        <w:lastRenderedPageBreak/>
        <w:t>6.1.6.2.8</w:t>
      </w:r>
      <w:r>
        <w:tab/>
        <w:t>Type: PointUncertaintyEllipse</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1050" w:name="_Toc20150390"/>
      <w:bookmarkStart w:id="1051" w:name="_Toc25168637"/>
      <w:bookmarkStart w:id="1052" w:name="_Toc27593056"/>
      <w:bookmarkStart w:id="1053" w:name="_Toc34147927"/>
      <w:bookmarkStart w:id="1054" w:name="_Toc36463311"/>
      <w:bookmarkStart w:id="1055" w:name="_Toc43215151"/>
      <w:bookmarkStart w:id="1056" w:name="_Toc45032399"/>
      <w:bookmarkStart w:id="1057" w:name="_Toc49849888"/>
      <w:bookmarkStart w:id="1058" w:name="_Toc51873402"/>
      <w:bookmarkStart w:id="1059" w:name="_Toc56517530"/>
      <w:bookmarkStart w:id="1060" w:name="_Toc58594431"/>
      <w:bookmarkStart w:id="1061" w:name="_Toc67685941"/>
      <w:bookmarkStart w:id="1062" w:name="_Toc74993762"/>
      <w:bookmarkStart w:id="1063" w:name="_Toc82716350"/>
      <w:r>
        <w:t>6.1.6.2.9</w:t>
      </w:r>
      <w:r>
        <w:tab/>
        <w:t>Type: Polygon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1064" w:name="_Toc20150391"/>
      <w:bookmarkStart w:id="1065" w:name="_Toc25168638"/>
      <w:bookmarkStart w:id="1066" w:name="_Toc27593057"/>
      <w:bookmarkStart w:id="1067" w:name="_Toc34147928"/>
      <w:bookmarkStart w:id="1068" w:name="_Toc36463312"/>
      <w:bookmarkStart w:id="1069" w:name="_Toc43215152"/>
      <w:bookmarkStart w:id="1070" w:name="_Toc45032400"/>
      <w:bookmarkStart w:id="1071" w:name="_Toc49849889"/>
      <w:bookmarkStart w:id="1072" w:name="_Toc51873403"/>
      <w:bookmarkStart w:id="1073" w:name="_Toc56517531"/>
      <w:bookmarkStart w:id="1074" w:name="_Toc58594432"/>
      <w:bookmarkStart w:id="1075" w:name="_Toc67685942"/>
      <w:bookmarkStart w:id="1076" w:name="_Toc74993763"/>
      <w:bookmarkStart w:id="1077" w:name="_Toc82716351"/>
      <w:r>
        <w:t>6.1.6.2.10</w:t>
      </w:r>
      <w:r>
        <w:tab/>
        <w:t>Type: PointAltitude</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078" w:name="_Toc20150392"/>
      <w:bookmarkStart w:id="1079" w:name="_Toc25168639"/>
      <w:bookmarkStart w:id="1080" w:name="_Toc27593058"/>
      <w:bookmarkStart w:id="1081" w:name="_Toc34147929"/>
      <w:bookmarkStart w:id="1082" w:name="_Toc36463313"/>
      <w:bookmarkStart w:id="1083" w:name="_Toc43215153"/>
      <w:bookmarkStart w:id="1084" w:name="_Toc45032401"/>
      <w:bookmarkStart w:id="1085" w:name="_Toc49849890"/>
      <w:bookmarkStart w:id="1086" w:name="_Toc51873404"/>
      <w:bookmarkStart w:id="1087" w:name="_Toc56517532"/>
      <w:bookmarkStart w:id="1088" w:name="_Toc58594433"/>
      <w:bookmarkStart w:id="1089" w:name="_Toc67685943"/>
      <w:bookmarkStart w:id="1090" w:name="_Toc74993764"/>
      <w:bookmarkStart w:id="1091" w:name="_Toc82716352"/>
      <w:r>
        <w:t>6.1.6.2.11</w:t>
      </w:r>
      <w:r>
        <w:tab/>
        <w:t>Type: PointAltitudeUncertainty</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092" w:name="_Toc20150393"/>
      <w:bookmarkStart w:id="1093" w:name="_Toc25168640"/>
      <w:bookmarkStart w:id="1094" w:name="_Toc27593059"/>
      <w:bookmarkStart w:id="1095" w:name="_Toc34147930"/>
      <w:bookmarkStart w:id="1096" w:name="_Toc36463314"/>
      <w:bookmarkStart w:id="1097" w:name="_Toc43215154"/>
      <w:bookmarkStart w:id="1098" w:name="_Toc45032402"/>
      <w:bookmarkStart w:id="1099" w:name="_Toc49849891"/>
      <w:bookmarkStart w:id="1100" w:name="_Toc51873405"/>
      <w:bookmarkStart w:id="1101" w:name="_Toc56517533"/>
      <w:bookmarkStart w:id="1102" w:name="_Toc58594434"/>
      <w:bookmarkStart w:id="1103" w:name="_Toc67685944"/>
      <w:bookmarkStart w:id="1104" w:name="_Toc74993765"/>
      <w:bookmarkStart w:id="1105" w:name="_Toc82716353"/>
      <w:r>
        <w:lastRenderedPageBreak/>
        <w:t>6.1.6.2.12</w:t>
      </w:r>
      <w:r>
        <w:tab/>
        <w:t>Type: EllipsoidArc</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106" w:name="_Toc20150394"/>
      <w:bookmarkStart w:id="1107" w:name="_Toc25168641"/>
      <w:bookmarkStart w:id="1108" w:name="_Toc27593060"/>
      <w:bookmarkStart w:id="1109" w:name="_Toc34147931"/>
      <w:bookmarkStart w:id="1110" w:name="_Toc36463315"/>
      <w:bookmarkStart w:id="1111" w:name="_Toc43215155"/>
      <w:bookmarkStart w:id="1112" w:name="_Toc45032403"/>
      <w:bookmarkStart w:id="1113" w:name="_Toc49849892"/>
      <w:bookmarkStart w:id="1114" w:name="_Toc51873406"/>
      <w:bookmarkStart w:id="1115" w:name="_Toc56517534"/>
      <w:bookmarkStart w:id="1116" w:name="_Toc58594435"/>
      <w:bookmarkStart w:id="1117" w:name="_Toc67685945"/>
      <w:bookmarkStart w:id="1118" w:name="_Toc74993766"/>
      <w:bookmarkStart w:id="1119" w:name="_Toc82716354"/>
      <w:r>
        <w:t>6.1.6.2.13</w:t>
      </w:r>
      <w:r>
        <w:tab/>
        <w:t>Type: LocationQoS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183DF2">
            <w:pPr>
              <w:pStyle w:val="TAH"/>
              <w:jc w:val="left"/>
            </w:pPr>
            <w:r>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009494A9" w14:textId="77777777" w:rsidR="0066377F" w:rsidRDefault="0066377F" w:rsidP="0066377F">
            <w:pPr>
              <w:pStyle w:val="TAL"/>
            </w:pPr>
            <w:r>
              <w:rPr>
                <w:rFonts w:cs="Arial"/>
                <w:szCs w:val="18"/>
                <w:lang w:eastAsia="zh-CN"/>
              </w:rPr>
              <w:t xml:space="preserve">If present, this IE shall contain a list of </w:t>
            </w:r>
            <w:r>
              <w:t xml:space="preserve">MinorLocationQoS in priority order. </w:t>
            </w:r>
          </w:p>
          <w:p w14:paraId="5F17CFAA" w14:textId="77777777"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EB7848">
      <w:pPr>
        <w:pStyle w:val="Heading5"/>
      </w:pPr>
      <w:bookmarkStart w:id="1120" w:name="_Toc20150395"/>
      <w:bookmarkStart w:id="1121" w:name="_Toc25168642"/>
      <w:bookmarkStart w:id="1122" w:name="_Toc27593061"/>
      <w:bookmarkStart w:id="1123" w:name="_Toc34147932"/>
      <w:bookmarkStart w:id="1124" w:name="_Toc36463316"/>
      <w:bookmarkStart w:id="1125" w:name="_Toc43215156"/>
      <w:bookmarkStart w:id="1126" w:name="_Toc45032404"/>
      <w:bookmarkStart w:id="1127" w:name="_Toc49849893"/>
      <w:bookmarkStart w:id="1128" w:name="_Toc51873407"/>
      <w:bookmarkStart w:id="1129" w:name="_Toc56517535"/>
      <w:bookmarkStart w:id="1130" w:name="_Toc58594436"/>
      <w:bookmarkStart w:id="1131" w:name="_Toc67685946"/>
      <w:bookmarkStart w:id="1132" w:name="_Toc74993767"/>
      <w:bookmarkStart w:id="1133" w:name="_Toc82716355"/>
      <w:r>
        <w:lastRenderedPageBreak/>
        <w:t>6.1.6.2.14</w:t>
      </w:r>
      <w:r>
        <w:tab/>
        <w:t>Type: CivicAddress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134" w:name="_Toc20150396"/>
      <w:bookmarkStart w:id="1135" w:name="_Toc25168643"/>
      <w:bookmarkStart w:id="1136" w:name="_Toc27593062"/>
      <w:bookmarkStart w:id="1137" w:name="_Toc34147933"/>
      <w:bookmarkStart w:id="1138" w:name="_Toc36463317"/>
      <w:bookmarkStart w:id="1139" w:name="_Toc43215157"/>
      <w:bookmarkStart w:id="1140" w:name="_Toc45032405"/>
      <w:bookmarkStart w:id="1141" w:name="_Toc49849894"/>
      <w:bookmarkStart w:id="1142" w:name="_Toc51873408"/>
      <w:bookmarkStart w:id="1143" w:name="_Toc56517536"/>
      <w:bookmarkStart w:id="1144" w:name="_Toc58594437"/>
      <w:bookmarkStart w:id="1145" w:name="_Toc67685947"/>
      <w:bookmarkStart w:id="1146" w:name="_Toc74993768"/>
      <w:bookmarkStart w:id="1147" w:name="_Toc82716356"/>
      <w:r>
        <w:t>6.1.6.2.15</w:t>
      </w:r>
      <w:r>
        <w:tab/>
        <w:t>Type: PositioningMethodAndUsage</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148" w:name="_Toc20150397"/>
      <w:bookmarkStart w:id="1149" w:name="_Toc25168644"/>
      <w:bookmarkStart w:id="1150" w:name="_Toc27593063"/>
      <w:bookmarkStart w:id="1151" w:name="_Toc34147934"/>
      <w:bookmarkStart w:id="1152" w:name="_Toc36463318"/>
      <w:bookmarkStart w:id="1153" w:name="_Toc43215158"/>
      <w:bookmarkStart w:id="1154" w:name="_Toc45032406"/>
      <w:bookmarkStart w:id="1155" w:name="_Toc49849895"/>
      <w:bookmarkStart w:id="1156" w:name="_Toc51873409"/>
      <w:bookmarkStart w:id="1157" w:name="_Toc56517537"/>
      <w:bookmarkStart w:id="1158" w:name="_Toc58594438"/>
      <w:bookmarkStart w:id="1159" w:name="_Toc67685948"/>
      <w:bookmarkStart w:id="1160" w:name="_Toc74993769"/>
      <w:bookmarkStart w:id="1161" w:name="_Toc82716357"/>
      <w:r>
        <w:lastRenderedPageBreak/>
        <w:t>6.1.6.2.16</w:t>
      </w:r>
      <w:r>
        <w:tab/>
        <w:t>Type: GnssPositioningMethodAndUsage</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162" w:name="_Toc20150398"/>
      <w:bookmarkStart w:id="1163" w:name="_Toc25168645"/>
      <w:bookmarkStart w:id="1164" w:name="_Toc27593064"/>
      <w:bookmarkStart w:id="1165" w:name="_Toc34147935"/>
      <w:bookmarkStart w:id="1166" w:name="_Toc36463319"/>
      <w:bookmarkStart w:id="1167" w:name="_Toc43215159"/>
      <w:bookmarkStart w:id="1168" w:name="_Toc45032407"/>
      <w:bookmarkStart w:id="1169" w:name="_Toc49849896"/>
      <w:bookmarkStart w:id="1170" w:name="_Toc51873410"/>
      <w:bookmarkStart w:id="1171" w:name="_Toc56517538"/>
      <w:bookmarkStart w:id="1172" w:name="_Toc58594439"/>
      <w:bookmarkStart w:id="1173" w:name="_Toc67685949"/>
      <w:bookmarkStart w:id="1174" w:name="_Toc74993770"/>
      <w:bookmarkStart w:id="1175" w:name="_Toc82716358"/>
      <w:r>
        <w:t>6.1.6.2.</w:t>
      </w:r>
      <w:r w:rsidRPr="00BA3DCF">
        <w:t>17</w:t>
      </w:r>
      <w:r>
        <w:tab/>
        <w:t>Type: VelocityEstimate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176" w:name="_Toc20150399"/>
      <w:bookmarkStart w:id="1177" w:name="_Toc25168646"/>
      <w:bookmarkStart w:id="1178" w:name="_Toc27593065"/>
      <w:bookmarkStart w:id="1179" w:name="_Toc34147936"/>
      <w:bookmarkStart w:id="1180" w:name="_Toc36463320"/>
      <w:bookmarkStart w:id="1181" w:name="_Toc43215160"/>
      <w:bookmarkStart w:id="1182" w:name="_Toc45032408"/>
      <w:bookmarkStart w:id="1183" w:name="_Toc49849897"/>
      <w:bookmarkStart w:id="1184" w:name="_Toc51873411"/>
      <w:bookmarkStart w:id="1185" w:name="_Toc56517539"/>
      <w:bookmarkStart w:id="1186" w:name="_Toc58594440"/>
      <w:bookmarkStart w:id="1187" w:name="_Toc67685950"/>
      <w:bookmarkStart w:id="1188" w:name="_Toc74993771"/>
      <w:bookmarkStart w:id="1189" w:name="_Toc82716359"/>
      <w:r>
        <w:t>6.1.6.2.18</w:t>
      </w:r>
      <w:r>
        <w:tab/>
        <w:t>Type: HorizontalVelocity</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190" w:name="_Toc20150400"/>
      <w:bookmarkStart w:id="1191" w:name="_Toc25168647"/>
      <w:bookmarkStart w:id="1192" w:name="_Toc27593066"/>
      <w:bookmarkStart w:id="1193" w:name="_Toc34147937"/>
      <w:bookmarkStart w:id="1194" w:name="_Toc36463321"/>
      <w:bookmarkStart w:id="1195" w:name="_Toc43215161"/>
      <w:bookmarkStart w:id="1196" w:name="_Toc45032409"/>
      <w:bookmarkStart w:id="1197" w:name="_Toc49849898"/>
      <w:bookmarkStart w:id="1198" w:name="_Toc51873412"/>
      <w:bookmarkStart w:id="1199" w:name="_Toc56517540"/>
      <w:bookmarkStart w:id="1200" w:name="_Toc58594441"/>
      <w:bookmarkStart w:id="1201" w:name="_Toc67685951"/>
      <w:bookmarkStart w:id="1202" w:name="_Toc74993772"/>
      <w:bookmarkStart w:id="1203" w:name="_Toc82716360"/>
      <w:r>
        <w:t>6.1.6.2.19</w:t>
      </w:r>
      <w:r>
        <w:tab/>
        <w:t>Type: HorizontalWithVerticalVelocity</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204" w:name="_Toc20150401"/>
      <w:bookmarkStart w:id="1205" w:name="_Toc25168648"/>
      <w:bookmarkStart w:id="1206" w:name="_Toc27593067"/>
      <w:bookmarkStart w:id="1207" w:name="_Toc34147938"/>
      <w:bookmarkStart w:id="1208" w:name="_Toc36463322"/>
      <w:bookmarkStart w:id="1209" w:name="_Toc43215162"/>
      <w:bookmarkStart w:id="1210" w:name="_Toc45032410"/>
      <w:bookmarkStart w:id="1211" w:name="_Toc49849899"/>
      <w:bookmarkStart w:id="1212" w:name="_Toc51873413"/>
      <w:bookmarkStart w:id="1213" w:name="_Toc56517541"/>
      <w:bookmarkStart w:id="1214" w:name="_Toc58594442"/>
      <w:bookmarkStart w:id="1215" w:name="_Toc67685952"/>
      <w:bookmarkStart w:id="1216" w:name="_Toc74993773"/>
      <w:bookmarkStart w:id="1217" w:name="_Toc82716361"/>
      <w:r>
        <w:lastRenderedPageBreak/>
        <w:t>6.1.6.2.20</w:t>
      </w:r>
      <w:r>
        <w:tab/>
        <w:t>Type: HorizontalVelocityWithUncertainty</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218" w:name="_Toc20150402"/>
      <w:bookmarkStart w:id="1219" w:name="_Toc25168649"/>
      <w:bookmarkStart w:id="1220" w:name="_Toc27593068"/>
      <w:bookmarkStart w:id="1221" w:name="_Toc34147939"/>
      <w:bookmarkStart w:id="1222" w:name="_Toc36463323"/>
      <w:bookmarkStart w:id="1223" w:name="_Toc43215163"/>
      <w:bookmarkStart w:id="1224" w:name="_Toc45032411"/>
      <w:bookmarkStart w:id="1225" w:name="_Toc49849900"/>
      <w:bookmarkStart w:id="1226" w:name="_Toc51873414"/>
      <w:bookmarkStart w:id="1227" w:name="_Toc56517542"/>
      <w:bookmarkStart w:id="1228" w:name="_Toc58594443"/>
      <w:bookmarkStart w:id="1229" w:name="_Toc67685953"/>
      <w:bookmarkStart w:id="1230" w:name="_Toc74993774"/>
      <w:bookmarkStart w:id="1231" w:name="_Toc82716362"/>
      <w:r>
        <w:t>6.1.6.2.21</w:t>
      </w:r>
      <w:r>
        <w:tab/>
        <w:t>Type: HorizontalWithVerticalVelocityAndUncertainty</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232" w:name="_Toc20150403"/>
      <w:bookmarkStart w:id="1233" w:name="_Toc25168650"/>
      <w:bookmarkStart w:id="1234" w:name="_Toc27593069"/>
      <w:bookmarkStart w:id="1235" w:name="_Toc34147940"/>
      <w:bookmarkStart w:id="1236" w:name="_Toc36463324"/>
      <w:bookmarkStart w:id="1237" w:name="_Toc43215164"/>
      <w:bookmarkStart w:id="1238" w:name="_Toc45032412"/>
      <w:bookmarkStart w:id="1239" w:name="_Toc49849901"/>
      <w:bookmarkStart w:id="1240" w:name="_Toc51873415"/>
      <w:bookmarkStart w:id="1241" w:name="_Toc56517543"/>
      <w:bookmarkStart w:id="1242" w:name="_Toc58594444"/>
      <w:bookmarkStart w:id="1243" w:name="_Toc67685954"/>
      <w:bookmarkStart w:id="1244" w:name="_Toc74993775"/>
      <w:bookmarkStart w:id="1245" w:name="_Toc82716363"/>
      <w:r>
        <w:t>6.1.6.2.22</w:t>
      </w:r>
      <w:r>
        <w:tab/>
        <w:t>Type: UncertaintyEllipse</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246" w:name="_Toc20150404"/>
      <w:bookmarkStart w:id="1247" w:name="_Toc25168651"/>
      <w:bookmarkStart w:id="1248" w:name="_Toc27593070"/>
      <w:bookmarkStart w:id="1249" w:name="_Toc34147941"/>
      <w:bookmarkStart w:id="1250" w:name="_Toc36463325"/>
      <w:bookmarkStart w:id="1251" w:name="_Toc43215165"/>
      <w:bookmarkStart w:id="1252" w:name="_Toc45032413"/>
      <w:bookmarkStart w:id="1253" w:name="_Toc49849902"/>
      <w:bookmarkStart w:id="1254" w:name="_Toc51873416"/>
      <w:bookmarkStart w:id="1255" w:name="_Toc56517544"/>
      <w:bookmarkStart w:id="1256" w:name="_Toc58594445"/>
      <w:bookmarkStart w:id="1257" w:name="_Toc67685955"/>
      <w:bookmarkStart w:id="1258" w:name="_Toc74993776"/>
      <w:bookmarkStart w:id="1259" w:name="_Toc82716364"/>
      <w:r>
        <w:t>6.1.6.2.23</w:t>
      </w:r>
      <w:r w:rsidRPr="007F4DE4">
        <w:tab/>
      </w:r>
      <w:r>
        <w:t xml:space="preserve">Type: </w:t>
      </w:r>
      <w:r w:rsidRPr="007F4DE4">
        <w:t>U</w:t>
      </w:r>
      <w:r>
        <w:t>eLcs</w:t>
      </w:r>
      <w:r w:rsidRPr="007F4DE4">
        <w:t>Capability</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260" w:name="_Toc20150405"/>
      <w:bookmarkStart w:id="1261" w:name="_Toc25168652"/>
      <w:bookmarkStart w:id="1262" w:name="_Toc27593071"/>
      <w:bookmarkStart w:id="1263" w:name="_Toc34147942"/>
      <w:bookmarkStart w:id="1264" w:name="_Toc36463326"/>
      <w:bookmarkStart w:id="1265" w:name="_Toc43215166"/>
      <w:bookmarkStart w:id="1266" w:name="_Toc45032414"/>
      <w:bookmarkStart w:id="1267" w:name="_Toc49849903"/>
      <w:bookmarkStart w:id="1268" w:name="_Toc51873417"/>
      <w:bookmarkStart w:id="1269" w:name="_Toc56517545"/>
      <w:bookmarkStart w:id="1270" w:name="_Toc58594446"/>
      <w:bookmarkStart w:id="1271" w:name="_Toc67685956"/>
      <w:bookmarkStart w:id="1272" w:name="_Toc74993777"/>
      <w:bookmarkStart w:id="1273" w:name="_Toc82716365"/>
      <w:r>
        <w:lastRenderedPageBreak/>
        <w:t>6.1.6.2.24</w:t>
      </w:r>
      <w:r>
        <w:tab/>
        <w:t>Type: PeriodicEventInfo</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274" w:name="_Toc20150406"/>
      <w:bookmarkStart w:id="1275" w:name="_Toc25168653"/>
      <w:bookmarkStart w:id="1276" w:name="_Toc27593072"/>
      <w:bookmarkStart w:id="1277" w:name="_Toc34147943"/>
      <w:bookmarkStart w:id="1278" w:name="_Toc36463327"/>
      <w:bookmarkStart w:id="1279" w:name="_Toc43215167"/>
      <w:bookmarkStart w:id="1280" w:name="_Toc45032415"/>
      <w:bookmarkStart w:id="1281" w:name="_Toc49849904"/>
      <w:bookmarkStart w:id="1282" w:name="_Toc51873418"/>
      <w:bookmarkStart w:id="1283" w:name="_Toc56517546"/>
      <w:bookmarkStart w:id="1284" w:name="_Toc58594447"/>
      <w:bookmarkStart w:id="1285" w:name="_Toc67685957"/>
      <w:bookmarkStart w:id="1286" w:name="_Toc74993778"/>
      <w:bookmarkStart w:id="1287" w:name="_Toc82716366"/>
      <w:r>
        <w:t>6.1.6.2.25</w:t>
      </w:r>
      <w:r>
        <w:tab/>
        <w:t>Type: AreaEventInfo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288" w:name="_Toc20150407"/>
      <w:bookmarkStart w:id="1289" w:name="_Toc25168654"/>
      <w:bookmarkStart w:id="1290" w:name="_Toc27593073"/>
      <w:bookmarkStart w:id="1291" w:name="_Toc34147944"/>
      <w:bookmarkStart w:id="1292" w:name="_Toc36463328"/>
      <w:bookmarkStart w:id="1293" w:name="_Toc43215168"/>
      <w:bookmarkStart w:id="1294" w:name="_Toc45032416"/>
      <w:bookmarkStart w:id="1295" w:name="_Toc49849905"/>
      <w:bookmarkStart w:id="1296" w:name="_Toc51873419"/>
      <w:bookmarkStart w:id="1297" w:name="_Toc56517547"/>
      <w:bookmarkStart w:id="1298" w:name="_Toc58594448"/>
      <w:bookmarkStart w:id="1299" w:name="_Toc67685958"/>
      <w:bookmarkStart w:id="1300" w:name="_Toc74993779"/>
      <w:bookmarkStart w:id="1301" w:name="_Toc82716367"/>
      <w:r>
        <w:t>6.1.6.2.26</w:t>
      </w:r>
      <w:r>
        <w:tab/>
        <w:t>Type: ReportingArea</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302" w:name="_Toc20150408"/>
      <w:bookmarkStart w:id="1303" w:name="_Toc25168655"/>
      <w:bookmarkStart w:id="1304" w:name="_Toc27593074"/>
      <w:bookmarkStart w:id="1305" w:name="_Toc34147945"/>
      <w:bookmarkStart w:id="1306" w:name="_Toc36463329"/>
      <w:bookmarkStart w:id="1307" w:name="_Toc43215169"/>
      <w:bookmarkStart w:id="1308" w:name="_Toc45032417"/>
      <w:bookmarkStart w:id="1309" w:name="_Toc49849906"/>
      <w:bookmarkStart w:id="1310" w:name="_Toc51873420"/>
      <w:bookmarkStart w:id="1311" w:name="_Toc56517548"/>
      <w:bookmarkStart w:id="1312" w:name="_Toc58594449"/>
      <w:bookmarkStart w:id="1313" w:name="_Toc67685959"/>
      <w:bookmarkStart w:id="1314" w:name="_Toc74993780"/>
      <w:bookmarkStart w:id="1315" w:name="_Toc82716368"/>
      <w:r>
        <w:lastRenderedPageBreak/>
        <w:t>6.1.6.2.27</w:t>
      </w:r>
      <w:r>
        <w:tab/>
        <w:t>Type: MotionEventInfo</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316" w:name="_Toc20150409"/>
      <w:bookmarkStart w:id="1317" w:name="_Toc25168656"/>
      <w:bookmarkStart w:id="1318" w:name="_Toc27593075"/>
      <w:bookmarkStart w:id="1319" w:name="_Toc34147946"/>
      <w:bookmarkStart w:id="1320" w:name="_Toc36463330"/>
      <w:bookmarkStart w:id="1321" w:name="_Toc43215170"/>
      <w:bookmarkStart w:id="1322" w:name="_Toc45032418"/>
      <w:bookmarkStart w:id="1323" w:name="_Toc49849907"/>
      <w:bookmarkStart w:id="1324" w:name="_Toc51873421"/>
      <w:bookmarkStart w:id="1325" w:name="_Toc56517549"/>
      <w:bookmarkStart w:id="1326" w:name="_Toc58594450"/>
      <w:bookmarkStart w:id="1327" w:name="_Toc67685960"/>
      <w:bookmarkStart w:id="1328" w:name="_Toc74993781"/>
      <w:bookmarkStart w:id="1329" w:name="_Toc82716369"/>
      <w:r>
        <w:t>6.1.6.2.28</w:t>
      </w:r>
      <w:r w:rsidRPr="003B2883">
        <w:tab/>
        <w:t xml:space="preserve">Type: </w:t>
      </w:r>
      <w:r>
        <w:t>ReportingAccessTypes</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330" w:name="_Toc20150410"/>
      <w:bookmarkStart w:id="1331" w:name="_Toc25168657"/>
      <w:bookmarkStart w:id="1332" w:name="_Toc27593076"/>
      <w:bookmarkStart w:id="1333" w:name="_Toc34147947"/>
      <w:bookmarkStart w:id="1334" w:name="_Toc36463331"/>
      <w:bookmarkStart w:id="1335" w:name="_Toc43215171"/>
      <w:bookmarkStart w:id="1336" w:name="_Toc45032419"/>
      <w:bookmarkStart w:id="1337" w:name="_Toc49849908"/>
      <w:bookmarkStart w:id="1338" w:name="_Toc51873422"/>
      <w:bookmarkStart w:id="1339" w:name="_Toc56517550"/>
      <w:bookmarkStart w:id="1340" w:name="_Toc58594451"/>
      <w:bookmarkStart w:id="1341" w:name="_Toc67685961"/>
      <w:bookmarkStart w:id="1342" w:name="_Toc74993782"/>
      <w:bookmarkStart w:id="1343" w:name="_Toc82716370"/>
      <w:r>
        <w:t>6.1.6.2.29</w:t>
      </w:r>
      <w:r>
        <w:tab/>
        <w:t>Type: CancelLocData</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344" w:name="_Toc20150411"/>
      <w:bookmarkStart w:id="1345" w:name="_Toc25168658"/>
      <w:bookmarkStart w:id="1346" w:name="_Toc27593077"/>
      <w:bookmarkStart w:id="1347" w:name="_Toc34147948"/>
      <w:bookmarkStart w:id="1348" w:name="_Toc36463332"/>
      <w:bookmarkStart w:id="1349" w:name="_Toc43215172"/>
      <w:bookmarkStart w:id="1350" w:name="_Toc45032420"/>
      <w:bookmarkStart w:id="1351" w:name="_Toc49849909"/>
      <w:bookmarkStart w:id="1352" w:name="_Toc51873423"/>
      <w:bookmarkStart w:id="1353" w:name="_Toc56517551"/>
      <w:bookmarkStart w:id="1354" w:name="_Toc58594452"/>
      <w:bookmarkStart w:id="1355" w:name="_Toc67685962"/>
      <w:bookmarkStart w:id="1356" w:name="_Toc74993783"/>
      <w:bookmarkStart w:id="1357" w:name="_Toc82716371"/>
      <w:r>
        <w:lastRenderedPageBreak/>
        <w:t>6.1.6.2.30</w:t>
      </w:r>
      <w:r>
        <w:tab/>
        <w:t>Type: LocContextData</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2C39752A" w:rsidR="003D25D8" w:rsidRDefault="003D25D8" w:rsidP="003D25D8">
            <w:pPr>
              <w:pStyle w:val="TAL"/>
            </w:pPr>
            <w:r>
              <w:t>ue</w:t>
            </w:r>
            <w:r>
              <w:rPr>
                <w:rFonts w:hint="eastAsia"/>
                <w:lang w:eastAsia="zh-CN"/>
              </w:rPr>
              <w:t>Positioning</w:t>
            </w:r>
            <w:r>
              <w:t>CapList</w:t>
            </w:r>
          </w:p>
        </w:tc>
        <w:tc>
          <w:tcPr>
            <w:tcW w:w="1975" w:type="dxa"/>
            <w:tcBorders>
              <w:top w:val="single" w:sz="4" w:space="0" w:color="auto"/>
              <w:left w:val="single" w:sz="4" w:space="0" w:color="auto"/>
              <w:bottom w:val="single" w:sz="4" w:space="0" w:color="auto"/>
              <w:right w:val="single" w:sz="4" w:space="0" w:color="auto"/>
            </w:tcBorders>
          </w:tcPr>
          <w:p w14:paraId="18C8C278" w14:textId="3350A473" w:rsidR="003D25D8" w:rsidRDefault="003D25D8" w:rsidP="003D25D8">
            <w:pPr>
              <w:pStyle w:val="TAL"/>
            </w:pPr>
            <w:r>
              <w:rPr>
                <w:rFonts w:hint="eastAsia"/>
                <w:lang w:eastAsia="zh-CN"/>
              </w:rPr>
              <w:t>array(</w:t>
            </w: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1A6151E9" w:rsidR="003D25D8" w:rsidRDefault="003D25D8" w:rsidP="003D25D8">
            <w:pPr>
              <w:pStyle w:val="TAL"/>
              <w:rPr>
                <w:lang w:eastAsia="zh-CN"/>
              </w:rPr>
            </w:pPr>
            <w:r>
              <w:rPr>
                <w:rFonts w:hint="eastAsia"/>
                <w:lang w:eastAsia="zh-CN"/>
              </w:rPr>
              <w:t>1</w:t>
            </w:r>
            <w:r>
              <w:rPr>
                <w:lang w:eastAsia="zh-CN"/>
              </w:rPr>
              <w:t>..N</w:t>
            </w:r>
          </w:p>
        </w:tc>
        <w:tc>
          <w:tcPr>
            <w:tcW w:w="4032" w:type="dxa"/>
            <w:tcBorders>
              <w:top w:val="single" w:sz="4" w:space="0" w:color="auto"/>
              <w:left w:val="single" w:sz="4" w:space="0" w:color="auto"/>
              <w:bottom w:val="single" w:sz="4" w:space="0" w:color="auto"/>
              <w:right w:val="single" w:sz="4" w:space="0" w:color="auto"/>
            </w:tcBorders>
          </w:tcPr>
          <w:p w14:paraId="349A2D35" w14:textId="22901DA1" w:rsidR="003D25D8" w:rsidRPr="00421444" w:rsidRDefault="003D25D8" w:rsidP="003D25D8">
            <w:pPr>
              <w:pStyle w:val="TAL"/>
            </w:pPr>
            <w:r>
              <w:rPr>
                <w:rFonts w:cs="Arial"/>
                <w:szCs w:val="18"/>
              </w:rPr>
              <w:t>When present, this IE shall indicate</w:t>
            </w:r>
            <w:r>
              <w:rPr>
                <w:rFonts w:cs="Arial" w:hint="eastAsia"/>
                <w:szCs w:val="18"/>
                <w:lang w:eastAsia="zh-CN"/>
              </w:rPr>
              <w:t xml:space="preserve"> the list of</w:t>
            </w:r>
            <w:r>
              <w:rPr>
                <w:rFonts w:cs="Arial"/>
                <w:szCs w:val="18"/>
              </w:rPr>
              <w:t xml:space="preserve"> 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3D25D8"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3D25D8" w:rsidRPr="0001619D" w:rsidRDefault="003D25D8" w:rsidP="003D25D8">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358" w:name="_Toc20150412"/>
      <w:bookmarkStart w:id="1359" w:name="_Toc25168659"/>
      <w:bookmarkStart w:id="1360" w:name="_Toc27593078"/>
      <w:bookmarkStart w:id="1361" w:name="_Toc34147949"/>
      <w:bookmarkStart w:id="1362" w:name="_Toc36463333"/>
      <w:bookmarkStart w:id="1363" w:name="_Toc43215173"/>
      <w:bookmarkStart w:id="1364" w:name="_Toc45032421"/>
      <w:bookmarkStart w:id="1365" w:name="_Toc49849910"/>
      <w:bookmarkStart w:id="1366" w:name="_Toc51873424"/>
      <w:bookmarkStart w:id="1367" w:name="_Toc56517552"/>
      <w:bookmarkStart w:id="1368" w:name="_Toc58594453"/>
      <w:bookmarkStart w:id="1369" w:name="_Toc67685963"/>
      <w:bookmarkStart w:id="1370" w:name="_Toc74993784"/>
      <w:bookmarkStart w:id="1371" w:name="_Toc82716372"/>
      <w:r>
        <w:t>6.1.6.2.31</w:t>
      </w:r>
      <w:r w:rsidRPr="003B2883">
        <w:tab/>
        <w:t xml:space="preserve">Type: </w:t>
      </w:r>
      <w:r>
        <w:t>EventReportMessage</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372" w:name="_Toc20150413"/>
      <w:bookmarkStart w:id="1373" w:name="_Toc25168660"/>
      <w:bookmarkStart w:id="1374" w:name="_Toc27593079"/>
      <w:bookmarkStart w:id="1375" w:name="_Toc34147950"/>
      <w:bookmarkStart w:id="1376" w:name="_Toc36463334"/>
      <w:bookmarkStart w:id="1377" w:name="_Toc43215174"/>
      <w:bookmarkStart w:id="1378" w:name="_Toc45032422"/>
      <w:bookmarkStart w:id="1379" w:name="_Toc49849911"/>
      <w:bookmarkStart w:id="1380" w:name="_Toc51873425"/>
      <w:bookmarkStart w:id="1381" w:name="_Toc56517553"/>
      <w:bookmarkStart w:id="1382" w:name="_Toc58594454"/>
      <w:bookmarkStart w:id="1383" w:name="_Toc67685964"/>
      <w:bookmarkStart w:id="1384" w:name="_Toc74993785"/>
      <w:bookmarkStart w:id="1385" w:name="_Toc82716373"/>
      <w:r>
        <w:lastRenderedPageBreak/>
        <w:t>6.1.6.2.32</w:t>
      </w:r>
      <w:r w:rsidRPr="003B2883">
        <w:tab/>
        <w:t xml:space="preserve">Type: </w:t>
      </w:r>
      <w:r>
        <w:t>EventReportingStatus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386" w:name="_Toc20150414"/>
      <w:bookmarkStart w:id="1387" w:name="_Toc25168661"/>
      <w:bookmarkStart w:id="1388" w:name="_Toc27593080"/>
      <w:bookmarkStart w:id="1389" w:name="_Toc34147951"/>
      <w:bookmarkStart w:id="1390" w:name="_Toc36463335"/>
      <w:bookmarkStart w:id="1391" w:name="_Toc43215175"/>
      <w:bookmarkStart w:id="1392" w:name="_Toc45032423"/>
      <w:bookmarkStart w:id="1393" w:name="_Toc49849912"/>
      <w:bookmarkStart w:id="1394" w:name="_Toc51873426"/>
      <w:bookmarkStart w:id="1395" w:name="_Toc56517554"/>
      <w:bookmarkStart w:id="1396" w:name="_Toc58594455"/>
      <w:bookmarkStart w:id="1397" w:name="_Toc67685965"/>
      <w:bookmarkStart w:id="1398" w:name="_Toc74993786"/>
      <w:bookmarkStart w:id="1399" w:name="_Toc82716374"/>
      <w:r>
        <w:t>6.1.6.2.33</w:t>
      </w:r>
      <w:r w:rsidRPr="003B2883">
        <w:tab/>
        <w:t>Type</w:t>
      </w:r>
      <w:r>
        <w:t>: UELocationInfo</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400" w:name="_Toc20150415"/>
      <w:bookmarkStart w:id="1401" w:name="_Toc25168662"/>
      <w:bookmarkStart w:id="1402" w:name="_Toc27593081"/>
      <w:bookmarkStart w:id="1403" w:name="_Toc34147952"/>
      <w:bookmarkStart w:id="1404" w:name="_Toc36463336"/>
      <w:bookmarkStart w:id="1405" w:name="_Toc43215176"/>
      <w:bookmarkStart w:id="1406" w:name="_Toc45032424"/>
      <w:bookmarkStart w:id="1407" w:name="_Toc49849913"/>
      <w:bookmarkStart w:id="1408" w:name="_Toc51873427"/>
      <w:bookmarkStart w:id="1409" w:name="_Toc56517555"/>
      <w:bookmarkStart w:id="1410" w:name="_Toc58594456"/>
      <w:bookmarkStart w:id="1411" w:name="_Toc67685966"/>
      <w:bookmarkStart w:id="1412" w:name="_Toc74993787"/>
      <w:bookmarkStart w:id="1413" w:name="_Toc82716375"/>
      <w:r w:rsidRPr="003B2883">
        <w:lastRenderedPageBreak/>
        <w:t>6.</w:t>
      </w:r>
      <w:r>
        <w:t>1</w:t>
      </w:r>
      <w:r w:rsidRPr="003B2883">
        <w:t>.6.2.</w:t>
      </w:r>
      <w:r>
        <w:t>34</w:t>
      </w:r>
      <w:r w:rsidRPr="003B2883">
        <w:tab/>
        <w:t xml:space="preserve">Type: </w:t>
      </w:r>
      <w:r>
        <w:rPr>
          <w:lang w:eastAsia="zh-CN"/>
        </w:rPr>
        <w:t>EventNotifyData</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1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3119"/>
        <w:gridCol w:w="366"/>
        <w:gridCol w:w="1105"/>
        <w:gridCol w:w="3093"/>
        <w:gridCol w:w="1578"/>
      </w:tblGrid>
      <w:tr w:rsidR="00ED3499" w:rsidRPr="003B2883" w14:paraId="16B5E64E" w14:textId="136643D8" w:rsidTr="0080351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1578"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119"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c>
          <w:tcPr>
            <w:tcW w:w="1578"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59E2A8A5" w14:textId="77777777" w:rsidR="00ED3499" w:rsidRPr="003B2883" w:rsidRDefault="00ED3499" w:rsidP="00183DF2">
            <w:pPr>
              <w:pStyle w:val="TAL"/>
              <w:rPr>
                <w:color w:val="000000"/>
                <w:lang w:eastAsia="zh-CN"/>
              </w:rPr>
            </w:pPr>
            <w:r w:rsidRPr="003B2883">
              <w:rPr>
                <w:color w:val="000000"/>
                <w:lang w:eastAsia="zh-CN"/>
              </w:rPr>
              <w:t>Supi</w:t>
            </w:r>
          </w:p>
        </w:tc>
        <w:tc>
          <w:tcPr>
            <w:tcW w:w="3119"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c>
          <w:tcPr>
            <w:tcW w:w="1578"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3CA84382" w14:textId="77777777" w:rsidR="00ED3499" w:rsidRPr="003B2883" w:rsidRDefault="00ED3499" w:rsidP="00183DF2">
            <w:pPr>
              <w:pStyle w:val="TAL"/>
              <w:rPr>
                <w:color w:val="000000"/>
              </w:rPr>
            </w:pPr>
            <w:r w:rsidRPr="003B2883">
              <w:rPr>
                <w:color w:val="000000"/>
                <w:lang w:eastAsia="zh-CN"/>
              </w:rPr>
              <w:t>Gpsi</w:t>
            </w:r>
          </w:p>
        </w:tc>
        <w:tc>
          <w:tcPr>
            <w:tcW w:w="3119"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183DF2">
            <w:pPr>
              <w:pStyle w:val="TAL"/>
              <w:rPr>
                <w:rFonts w:cs="Arial"/>
                <w:color w:val="000000"/>
                <w:szCs w:val="18"/>
              </w:rPr>
            </w:pPr>
            <w:r w:rsidRPr="003B2883">
              <w:rPr>
                <w:rFonts w:cs="Arial"/>
                <w:color w:val="000000"/>
                <w:szCs w:val="18"/>
              </w:rPr>
              <w:t>This IE shall contain the GPSI if available.</w:t>
            </w:r>
          </w:p>
        </w:tc>
        <w:tc>
          <w:tcPr>
            <w:tcW w:w="1578"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3119"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1578"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3119"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1578"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183DF2">
            <w:pPr>
              <w:pStyle w:val="TAL"/>
              <w:rPr>
                <w:color w:val="000000"/>
                <w:lang w:eastAsia="zh-CN"/>
              </w:rPr>
            </w:pPr>
            <w:r w:rsidRPr="003B2883">
              <w:rPr>
                <w:color w:val="000000"/>
                <w:lang w:eastAsia="zh-CN"/>
              </w:rPr>
              <w:t>locationEstimate</w:t>
            </w:r>
          </w:p>
        </w:tc>
        <w:tc>
          <w:tcPr>
            <w:tcW w:w="3119"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c>
          <w:tcPr>
            <w:tcW w:w="1578"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183DF2">
            <w:pPr>
              <w:pStyle w:val="TAL"/>
              <w:rPr>
                <w:color w:val="000000"/>
              </w:rPr>
            </w:pPr>
            <w:r w:rsidRPr="003B2883">
              <w:rPr>
                <w:color w:val="000000"/>
                <w:lang w:val="en-US"/>
              </w:rPr>
              <w:t>ageOfLocationEstimate</w:t>
            </w:r>
          </w:p>
        </w:tc>
        <w:tc>
          <w:tcPr>
            <w:tcW w:w="3119"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183DF2">
            <w:pPr>
              <w:pStyle w:val="TAL"/>
              <w:rPr>
                <w:color w:val="000000"/>
              </w:rPr>
            </w:pPr>
            <w:r w:rsidRPr="003B2883">
              <w:rPr>
                <w:color w:val="000000"/>
              </w:rPr>
              <w:t>If present, this IE shall contain an indication of how long ago the location estimate was obtained.</w:t>
            </w:r>
          </w:p>
        </w:tc>
        <w:tc>
          <w:tcPr>
            <w:tcW w:w="1578"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ED3499" w:rsidRPr="003B2883" w14:paraId="41D291C2" w14:textId="514B9855"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098D7BD7" w14:textId="77777777" w:rsidR="00ED3499" w:rsidRPr="003B2883" w:rsidRDefault="00ED3499" w:rsidP="00183DF2">
            <w:pPr>
              <w:pStyle w:val="TAL"/>
              <w:rPr>
                <w:color w:val="000000"/>
                <w:lang w:val="en-US"/>
              </w:rPr>
            </w:pPr>
            <w:r>
              <w:t>civicAddress</w:t>
            </w:r>
          </w:p>
        </w:tc>
        <w:tc>
          <w:tcPr>
            <w:tcW w:w="3119" w:type="dxa"/>
            <w:tcBorders>
              <w:top w:val="single" w:sz="4" w:space="0" w:color="auto"/>
              <w:left w:val="single" w:sz="4" w:space="0" w:color="auto"/>
              <w:bottom w:val="single" w:sz="4" w:space="0" w:color="auto"/>
              <w:right w:val="single" w:sz="4" w:space="0" w:color="auto"/>
            </w:tcBorders>
          </w:tcPr>
          <w:p w14:paraId="13D49A0F" w14:textId="77777777" w:rsidR="00ED3499" w:rsidRPr="003B2883" w:rsidRDefault="00ED3499"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D3499" w:rsidRPr="003B2883" w:rsidRDefault="00ED3499"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D3499" w:rsidRPr="003B2883" w:rsidRDefault="00ED3499"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D3499" w:rsidRPr="003B2883" w:rsidRDefault="00ED3499" w:rsidP="00183DF2">
            <w:pPr>
              <w:pStyle w:val="TAL"/>
              <w:rPr>
                <w:color w:val="000000"/>
              </w:rPr>
            </w:pPr>
            <w:r>
              <w:t>If present, this IE shall contain a civic address.</w:t>
            </w:r>
          </w:p>
        </w:tc>
        <w:tc>
          <w:tcPr>
            <w:tcW w:w="1578" w:type="dxa"/>
            <w:tcBorders>
              <w:top w:val="single" w:sz="4" w:space="0" w:color="auto"/>
              <w:left w:val="single" w:sz="4" w:space="0" w:color="auto"/>
              <w:bottom w:val="single" w:sz="4" w:space="0" w:color="auto"/>
              <w:right w:val="single" w:sz="4" w:space="0" w:color="auto"/>
            </w:tcBorders>
          </w:tcPr>
          <w:p w14:paraId="5C1FDCA7" w14:textId="77777777" w:rsidR="00ED3499" w:rsidRDefault="00ED3499" w:rsidP="00183DF2">
            <w:pPr>
              <w:pStyle w:val="TAL"/>
            </w:pPr>
          </w:p>
        </w:tc>
      </w:tr>
      <w:tr w:rsidR="00ED3499" w:rsidRPr="003B2883" w14:paraId="27C68F1A" w14:textId="4D60E276"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10B9807D" w14:textId="6791238A" w:rsidR="00ED3499" w:rsidRDefault="00ED3499" w:rsidP="00E67D10">
            <w:pPr>
              <w:pStyle w:val="TAL"/>
            </w:pPr>
            <w:r>
              <w:rPr>
                <w:lang w:eastAsia="zh-CN"/>
              </w:rPr>
              <w:t>localLocationEstimate</w:t>
            </w:r>
          </w:p>
        </w:tc>
        <w:tc>
          <w:tcPr>
            <w:tcW w:w="3119" w:type="dxa"/>
            <w:tcBorders>
              <w:top w:val="single" w:sz="4" w:space="0" w:color="auto"/>
              <w:left w:val="single" w:sz="4" w:space="0" w:color="auto"/>
              <w:bottom w:val="single" w:sz="4" w:space="0" w:color="auto"/>
              <w:right w:val="single" w:sz="4" w:space="0" w:color="auto"/>
            </w:tcBorders>
          </w:tcPr>
          <w:p w14:paraId="3782F8DA" w14:textId="460D5B5F" w:rsidR="00ED3499" w:rsidRDefault="00ED3499" w:rsidP="00E67D10">
            <w:pPr>
              <w:pStyle w:val="TAL"/>
            </w:pPr>
            <w:r>
              <w:rPr>
                <w:rFonts w:hint="eastAsia"/>
                <w:lang w:eastAsia="zh-CN"/>
              </w:rPr>
              <w:t>Local</w:t>
            </w:r>
            <w:r>
              <w:t>Area</w:t>
            </w:r>
          </w:p>
        </w:tc>
        <w:tc>
          <w:tcPr>
            <w:tcW w:w="366" w:type="dxa"/>
            <w:tcBorders>
              <w:top w:val="single" w:sz="4" w:space="0" w:color="auto"/>
              <w:left w:val="single" w:sz="4" w:space="0" w:color="auto"/>
              <w:bottom w:val="single" w:sz="4" w:space="0" w:color="auto"/>
              <w:right w:val="single" w:sz="4" w:space="0" w:color="auto"/>
            </w:tcBorders>
          </w:tcPr>
          <w:p w14:paraId="36919AF0" w14:textId="0977171E" w:rsidR="00ED3499" w:rsidRDefault="00ED3499" w:rsidP="00E67D10">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ED3499" w:rsidRDefault="00ED3499" w:rsidP="00E67D10">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ED3499" w:rsidRDefault="00ED3499" w:rsidP="00E67D1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78" w:type="dxa"/>
            <w:tcBorders>
              <w:top w:val="single" w:sz="4" w:space="0" w:color="auto"/>
              <w:left w:val="single" w:sz="4" w:space="0" w:color="auto"/>
              <w:bottom w:val="single" w:sz="4" w:space="0" w:color="auto"/>
              <w:right w:val="single" w:sz="4" w:space="0" w:color="auto"/>
            </w:tcBorders>
          </w:tcPr>
          <w:p w14:paraId="18DCA302" w14:textId="77777777" w:rsidR="00ED3499" w:rsidRPr="009675C1" w:rsidRDefault="00ED3499" w:rsidP="00E67D10">
            <w:pPr>
              <w:pStyle w:val="TAL"/>
            </w:pPr>
          </w:p>
        </w:tc>
      </w:tr>
      <w:tr w:rsidR="00ED3499" w:rsidRPr="003B2883" w14:paraId="06A2B1E9" w14:textId="63664AE8"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462EA89A" w14:textId="77777777" w:rsidR="00ED3499" w:rsidRPr="003B2883" w:rsidRDefault="00ED3499" w:rsidP="00E67D10">
            <w:pPr>
              <w:pStyle w:val="TAL"/>
              <w:rPr>
                <w:color w:val="000000"/>
                <w:lang w:val="en-US"/>
              </w:rPr>
            </w:pPr>
            <w:r w:rsidRPr="003B2883">
              <w:rPr>
                <w:color w:val="000000"/>
                <w:lang w:val="en-US"/>
              </w:rPr>
              <w:t>positioningDataList</w:t>
            </w:r>
          </w:p>
        </w:tc>
        <w:tc>
          <w:tcPr>
            <w:tcW w:w="3119" w:type="dxa"/>
            <w:tcBorders>
              <w:top w:val="single" w:sz="4" w:space="0" w:color="auto"/>
              <w:left w:val="single" w:sz="4" w:space="0" w:color="auto"/>
              <w:bottom w:val="single" w:sz="4" w:space="0" w:color="auto"/>
              <w:right w:val="single" w:sz="4" w:space="0" w:color="auto"/>
            </w:tcBorders>
          </w:tcPr>
          <w:p w14:paraId="0706EFB8" w14:textId="77777777" w:rsidR="00ED3499" w:rsidRPr="003B2883" w:rsidRDefault="00ED3499" w:rsidP="00E67D10">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D3499" w:rsidRPr="003B2883" w:rsidRDefault="00ED3499" w:rsidP="00E67D10">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D3499" w:rsidRPr="003B2883" w:rsidRDefault="00ED3499" w:rsidP="00E67D10">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D3499" w:rsidRPr="003B2883" w:rsidRDefault="00ED3499" w:rsidP="00E67D10">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c>
          <w:tcPr>
            <w:tcW w:w="1578" w:type="dxa"/>
            <w:tcBorders>
              <w:top w:val="single" w:sz="4" w:space="0" w:color="auto"/>
              <w:left w:val="single" w:sz="4" w:space="0" w:color="auto"/>
              <w:bottom w:val="single" w:sz="4" w:space="0" w:color="auto"/>
              <w:right w:val="single" w:sz="4" w:space="0" w:color="auto"/>
            </w:tcBorders>
          </w:tcPr>
          <w:p w14:paraId="6654958C" w14:textId="77777777" w:rsidR="00ED3499" w:rsidRPr="003B2883" w:rsidRDefault="00ED3499" w:rsidP="00E67D10">
            <w:pPr>
              <w:pStyle w:val="TAL"/>
              <w:rPr>
                <w:color w:val="000000"/>
              </w:rPr>
            </w:pPr>
          </w:p>
        </w:tc>
      </w:tr>
      <w:tr w:rsidR="00ED3499" w:rsidRPr="003B2883" w14:paraId="7F2B25AB" w14:textId="55FA11F2"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2A8FF0AB" w14:textId="77777777" w:rsidR="00ED3499" w:rsidRPr="003B2883" w:rsidRDefault="00ED3499" w:rsidP="00E67D10">
            <w:pPr>
              <w:pStyle w:val="TAL"/>
              <w:rPr>
                <w:color w:val="000000"/>
                <w:lang w:val="en-US"/>
              </w:rPr>
            </w:pPr>
            <w:r w:rsidRPr="003B2883">
              <w:rPr>
                <w:color w:val="000000"/>
              </w:rPr>
              <w:t>gnssPositioningDataList</w:t>
            </w:r>
          </w:p>
        </w:tc>
        <w:tc>
          <w:tcPr>
            <w:tcW w:w="3119" w:type="dxa"/>
            <w:tcBorders>
              <w:top w:val="single" w:sz="4" w:space="0" w:color="auto"/>
              <w:left w:val="single" w:sz="4" w:space="0" w:color="auto"/>
              <w:bottom w:val="single" w:sz="4" w:space="0" w:color="auto"/>
              <w:right w:val="single" w:sz="4" w:space="0" w:color="auto"/>
            </w:tcBorders>
          </w:tcPr>
          <w:p w14:paraId="6F108C5C" w14:textId="77777777" w:rsidR="00ED3499" w:rsidRPr="003B2883" w:rsidRDefault="00ED3499" w:rsidP="00E67D10">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D3499" w:rsidRPr="003B2883" w:rsidRDefault="00ED3499" w:rsidP="00E67D10">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D3499" w:rsidRPr="003B2883" w:rsidRDefault="00ED3499" w:rsidP="00E67D10">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D3499" w:rsidRPr="003B2883" w:rsidRDefault="00ED3499" w:rsidP="00E67D10">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c>
          <w:tcPr>
            <w:tcW w:w="1578" w:type="dxa"/>
            <w:tcBorders>
              <w:top w:val="single" w:sz="4" w:space="0" w:color="auto"/>
              <w:left w:val="single" w:sz="4" w:space="0" w:color="auto"/>
              <w:bottom w:val="single" w:sz="4" w:space="0" w:color="auto"/>
              <w:right w:val="single" w:sz="4" w:space="0" w:color="auto"/>
            </w:tcBorders>
          </w:tcPr>
          <w:p w14:paraId="758F54F1" w14:textId="77777777" w:rsidR="00ED3499" w:rsidRPr="003B2883" w:rsidRDefault="00ED3499" w:rsidP="00E67D10">
            <w:pPr>
              <w:pStyle w:val="TAL"/>
              <w:rPr>
                <w:color w:val="000000"/>
              </w:rPr>
            </w:pPr>
          </w:p>
        </w:tc>
      </w:tr>
      <w:tr w:rsidR="00ED3499" w:rsidRPr="003B2883" w14:paraId="1DBD9F10" w14:textId="16BA8E33"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355109E8" w14:textId="77777777" w:rsidR="00ED3499" w:rsidRPr="003B2883" w:rsidRDefault="00ED3499" w:rsidP="00E67D10">
            <w:pPr>
              <w:pStyle w:val="TAL"/>
              <w:rPr>
                <w:color w:val="000000"/>
                <w:lang w:val="en-US"/>
              </w:rPr>
            </w:pPr>
            <w:r>
              <w:rPr>
                <w:lang w:val="en-US"/>
              </w:rPr>
              <w:t>servingLMFIdentification</w:t>
            </w:r>
          </w:p>
        </w:tc>
        <w:tc>
          <w:tcPr>
            <w:tcW w:w="3119" w:type="dxa"/>
            <w:tcBorders>
              <w:top w:val="single" w:sz="4" w:space="0" w:color="auto"/>
              <w:left w:val="single" w:sz="4" w:space="0" w:color="auto"/>
              <w:bottom w:val="single" w:sz="4" w:space="0" w:color="auto"/>
              <w:right w:val="single" w:sz="4" w:space="0" w:color="auto"/>
            </w:tcBorders>
          </w:tcPr>
          <w:p w14:paraId="00F5DBA2" w14:textId="77777777" w:rsidR="00ED3499" w:rsidRPr="003B2883" w:rsidRDefault="00ED3499" w:rsidP="00E67D10">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D3499" w:rsidRPr="003B2883" w:rsidRDefault="00ED3499" w:rsidP="00E67D10">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D3499" w:rsidRPr="003B2883" w:rsidRDefault="00ED3499" w:rsidP="00E67D1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D3499" w:rsidRPr="003B2883" w:rsidRDefault="00ED3499" w:rsidP="00E67D10">
            <w:pPr>
              <w:pStyle w:val="TAL"/>
              <w:rPr>
                <w:color w:val="000000"/>
              </w:rPr>
            </w:pPr>
            <w:r>
              <w:rPr>
                <w:color w:val="000000"/>
              </w:rPr>
              <w:t>This IE shall be included to identify an LMF which acts as a serving LMF if a serving LMF is used.</w:t>
            </w:r>
          </w:p>
        </w:tc>
        <w:tc>
          <w:tcPr>
            <w:tcW w:w="1578" w:type="dxa"/>
            <w:tcBorders>
              <w:top w:val="single" w:sz="4" w:space="0" w:color="auto"/>
              <w:left w:val="single" w:sz="4" w:space="0" w:color="auto"/>
              <w:bottom w:val="single" w:sz="4" w:space="0" w:color="auto"/>
              <w:right w:val="single" w:sz="4" w:space="0" w:color="auto"/>
            </w:tcBorders>
          </w:tcPr>
          <w:p w14:paraId="0DEDFCB1" w14:textId="77777777" w:rsidR="00ED3499" w:rsidRDefault="00ED3499" w:rsidP="00E67D10">
            <w:pPr>
              <w:pStyle w:val="TAL"/>
              <w:rPr>
                <w:color w:val="000000"/>
              </w:rPr>
            </w:pPr>
          </w:p>
        </w:tc>
      </w:tr>
      <w:tr w:rsidR="00ED3499" w:rsidRPr="003B2883" w14:paraId="4DEACE05" w14:textId="7E03D4AF"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0E8BF71E" w14:textId="77777777" w:rsidR="00ED3499" w:rsidRPr="003B2883" w:rsidRDefault="00ED3499" w:rsidP="00E67D10">
            <w:pPr>
              <w:pStyle w:val="TAL"/>
              <w:rPr>
                <w:color w:val="000000"/>
                <w:lang w:val="en-US" w:eastAsia="zh-CN"/>
              </w:rPr>
            </w:pPr>
            <w:r>
              <w:rPr>
                <w:color w:val="000000"/>
                <w:lang w:val="en-US" w:eastAsia="zh-CN"/>
              </w:rPr>
              <w:t>terminationCause</w:t>
            </w:r>
          </w:p>
        </w:tc>
        <w:tc>
          <w:tcPr>
            <w:tcW w:w="3119" w:type="dxa"/>
            <w:tcBorders>
              <w:top w:val="single" w:sz="4" w:space="0" w:color="auto"/>
              <w:left w:val="single" w:sz="4" w:space="0" w:color="auto"/>
              <w:bottom w:val="single" w:sz="4" w:space="0" w:color="auto"/>
              <w:right w:val="single" w:sz="4" w:space="0" w:color="auto"/>
            </w:tcBorders>
          </w:tcPr>
          <w:p w14:paraId="2A93E642" w14:textId="77777777" w:rsidR="00ED3499" w:rsidRPr="003B2883" w:rsidRDefault="00ED3499" w:rsidP="00E67D10">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D3499" w:rsidRPr="003B2883" w:rsidRDefault="00ED3499" w:rsidP="00E67D10">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D3499" w:rsidRPr="003B2883" w:rsidRDefault="00ED3499" w:rsidP="00E67D10">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D3499" w:rsidRPr="003B2883" w:rsidRDefault="00ED3499" w:rsidP="00E67D10">
            <w:pPr>
              <w:pStyle w:val="TAL"/>
              <w:rPr>
                <w:color w:val="000000"/>
              </w:rPr>
            </w:pPr>
            <w:r>
              <w:rPr>
                <w:color w:val="000000"/>
              </w:rPr>
              <w:t>This IE shall be included if event reporting has been terminated</w:t>
            </w:r>
          </w:p>
        </w:tc>
        <w:tc>
          <w:tcPr>
            <w:tcW w:w="1578" w:type="dxa"/>
            <w:tcBorders>
              <w:top w:val="single" w:sz="4" w:space="0" w:color="auto"/>
              <w:left w:val="single" w:sz="4" w:space="0" w:color="auto"/>
              <w:bottom w:val="single" w:sz="4" w:space="0" w:color="auto"/>
              <w:right w:val="single" w:sz="4" w:space="0" w:color="auto"/>
            </w:tcBorders>
          </w:tcPr>
          <w:p w14:paraId="74033B3A" w14:textId="77777777" w:rsidR="00ED3499" w:rsidRDefault="00ED3499" w:rsidP="00E67D10">
            <w:pPr>
              <w:pStyle w:val="TAL"/>
              <w:rPr>
                <w:color w:val="000000"/>
              </w:rPr>
            </w:pPr>
          </w:p>
        </w:tc>
      </w:tr>
      <w:tr w:rsidR="00ED3499" w:rsidRPr="003B2883" w14:paraId="4293BFA1" w14:textId="3B041170"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43EE62C5" w14:textId="77777777" w:rsidR="00ED3499" w:rsidRDefault="00ED3499" w:rsidP="00E67D10">
            <w:pPr>
              <w:pStyle w:val="TAL"/>
              <w:rPr>
                <w:color w:val="000000"/>
                <w:lang w:val="en-US" w:eastAsia="zh-CN"/>
              </w:rPr>
            </w:pPr>
            <w:r>
              <w:rPr>
                <w:color w:val="000000"/>
                <w:lang w:val="en-US"/>
              </w:rPr>
              <w:t>velocityEstimate</w:t>
            </w:r>
          </w:p>
        </w:tc>
        <w:tc>
          <w:tcPr>
            <w:tcW w:w="3119" w:type="dxa"/>
            <w:tcBorders>
              <w:top w:val="single" w:sz="4" w:space="0" w:color="auto"/>
              <w:left w:val="single" w:sz="4" w:space="0" w:color="auto"/>
              <w:bottom w:val="single" w:sz="4" w:space="0" w:color="auto"/>
              <w:right w:val="single" w:sz="4" w:space="0" w:color="auto"/>
            </w:tcBorders>
          </w:tcPr>
          <w:p w14:paraId="2B4FE7F3" w14:textId="77777777" w:rsidR="00ED3499" w:rsidRDefault="00ED3499" w:rsidP="00E67D10">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ED3499" w:rsidRDefault="00ED3499" w:rsidP="00E67D10">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ED3499" w:rsidRDefault="00ED3499" w:rsidP="00E67D10">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ED3499" w:rsidRDefault="00ED3499" w:rsidP="00E67D10">
            <w:pPr>
              <w:pStyle w:val="TAL"/>
              <w:rPr>
                <w:color w:val="000000"/>
              </w:rPr>
            </w:pPr>
            <w:r>
              <w:rPr>
                <w:color w:val="000000"/>
              </w:rPr>
              <w:t>If present, this IE shall contain an estimate of the velocity of the target UE, composed by horizontal speed, vertical speed, and their respective uncertainty.</w:t>
            </w:r>
          </w:p>
        </w:tc>
        <w:tc>
          <w:tcPr>
            <w:tcW w:w="1578" w:type="dxa"/>
            <w:tcBorders>
              <w:top w:val="single" w:sz="4" w:space="0" w:color="auto"/>
              <w:left w:val="single" w:sz="4" w:space="0" w:color="auto"/>
              <w:bottom w:val="single" w:sz="4" w:space="0" w:color="auto"/>
              <w:right w:val="single" w:sz="4" w:space="0" w:color="auto"/>
            </w:tcBorders>
          </w:tcPr>
          <w:p w14:paraId="261DC8C9" w14:textId="77777777" w:rsidR="00ED3499" w:rsidRDefault="00ED3499" w:rsidP="00E67D10">
            <w:pPr>
              <w:pStyle w:val="TAL"/>
              <w:rPr>
                <w:color w:val="000000"/>
              </w:rPr>
            </w:pPr>
          </w:p>
        </w:tc>
      </w:tr>
      <w:tr w:rsidR="00ED3499" w:rsidRPr="003B2883" w14:paraId="069CD476" w14:textId="5FAC8B5A"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392B5516" w14:textId="77777777" w:rsidR="00ED3499" w:rsidRDefault="00ED3499" w:rsidP="00E67D10">
            <w:pPr>
              <w:pStyle w:val="TAL"/>
              <w:rPr>
                <w:color w:val="000000"/>
                <w:lang w:val="en-US" w:eastAsia="zh-CN"/>
              </w:rPr>
            </w:pPr>
            <w:r>
              <w:t>altitude</w:t>
            </w:r>
          </w:p>
        </w:tc>
        <w:tc>
          <w:tcPr>
            <w:tcW w:w="3119" w:type="dxa"/>
            <w:tcBorders>
              <w:top w:val="single" w:sz="4" w:space="0" w:color="auto"/>
              <w:left w:val="single" w:sz="4" w:space="0" w:color="auto"/>
              <w:bottom w:val="single" w:sz="4" w:space="0" w:color="auto"/>
              <w:right w:val="single" w:sz="4" w:space="0" w:color="auto"/>
            </w:tcBorders>
          </w:tcPr>
          <w:p w14:paraId="4E6BFF6A" w14:textId="77777777" w:rsidR="00ED3499" w:rsidRDefault="00ED3499" w:rsidP="00E67D10">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ED3499" w:rsidRDefault="00ED3499" w:rsidP="00E67D10">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ED3499" w:rsidRDefault="00ED3499" w:rsidP="00E67D1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ED3499" w:rsidRDefault="00ED3499" w:rsidP="00E67D10">
            <w:pPr>
              <w:pStyle w:val="TAL"/>
              <w:rPr>
                <w:rFonts w:cs="Arial"/>
                <w:szCs w:val="18"/>
              </w:rPr>
            </w:pPr>
            <w:r>
              <w:rPr>
                <w:rFonts w:cs="Arial"/>
                <w:szCs w:val="18"/>
              </w:rPr>
              <w:t>If present, this IE indicates the altitude of the positioning estimate.</w:t>
            </w:r>
          </w:p>
          <w:p w14:paraId="4A324C10" w14:textId="77777777" w:rsidR="00ED3499" w:rsidRDefault="00ED3499" w:rsidP="00E67D10">
            <w:pPr>
              <w:pStyle w:val="TAL"/>
              <w:rPr>
                <w:color w:val="000000"/>
              </w:rPr>
            </w:pPr>
            <w:r>
              <w:rPr>
                <w:rFonts w:cs="Arial"/>
                <w:szCs w:val="18"/>
              </w:rPr>
              <w:t>When the shape used in "locationEstimate" supports conveying the altitude parameter, this IE shall be absent.</w:t>
            </w:r>
          </w:p>
        </w:tc>
        <w:tc>
          <w:tcPr>
            <w:tcW w:w="1578" w:type="dxa"/>
            <w:tcBorders>
              <w:top w:val="single" w:sz="4" w:space="0" w:color="auto"/>
              <w:left w:val="single" w:sz="4" w:space="0" w:color="auto"/>
              <w:bottom w:val="single" w:sz="4" w:space="0" w:color="auto"/>
              <w:right w:val="single" w:sz="4" w:space="0" w:color="auto"/>
            </w:tcBorders>
          </w:tcPr>
          <w:p w14:paraId="796AEEB5" w14:textId="77777777" w:rsidR="00ED3499" w:rsidRDefault="00ED3499" w:rsidP="00E67D10">
            <w:pPr>
              <w:pStyle w:val="TAL"/>
              <w:rPr>
                <w:rFonts w:cs="Arial"/>
                <w:szCs w:val="18"/>
              </w:rPr>
            </w:pPr>
          </w:p>
        </w:tc>
      </w:tr>
      <w:tr w:rsidR="00164AAB" w:rsidRPr="003B2883" w14:paraId="67AA5450" w14:textId="77777777" w:rsidTr="00ED3499">
        <w:trPr>
          <w:jc w:val="center"/>
        </w:trPr>
        <w:tc>
          <w:tcPr>
            <w:tcW w:w="1985" w:type="dxa"/>
            <w:tcBorders>
              <w:top w:val="single" w:sz="4" w:space="0" w:color="auto"/>
              <w:left w:val="single" w:sz="4" w:space="0" w:color="auto"/>
              <w:bottom w:val="single" w:sz="4" w:space="0" w:color="auto"/>
              <w:right w:val="single" w:sz="4" w:space="0" w:color="auto"/>
            </w:tcBorders>
          </w:tcPr>
          <w:p w14:paraId="262CFFA2" w14:textId="6EC220C3" w:rsidR="00164AAB" w:rsidRDefault="00164AAB" w:rsidP="00164AAB">
            <w:pPr>
              <w:pStyle w:val="TAL"/>
            </w:pPr>
            <w:r>
              <w:rPr>
                <w:rFonts w:hint="eastAsia"/>
                <w:lang w:eastAsia="zh-CN"/>
              </w:rPr>
              <w:t>achieved</w:t>
            </w:r>
            <w:r>
              <w:rPr>
                <w:lang w:eastAsia="zh-CN"/>
              </w:rPr>
              <w:t>Qos</w:t>
            </w:r>
          </w:p>
        </w:tc>
        <w:tc>
          <w:tcPr>
            <w:tcW w:w="3119" w:type="dxa"/>
            <w:tcBorders>
              <w:top w:val="single" w:sz="4" w:space="0" w:color="auto"/>
              <w:left w:val="single" w:sz="4" w:space="0" w:color="auto"/>
              <w:bottom w:val="single" w:sz="4" w:space="0" w:color="auto"/>
              <w:right w:val="single" w:sz="4" w:space="0" w:color="auto"/>
            </w:tcBorders>
          </w:tcPr>
          <w:p w14:paraId="2757A280" w14:textId="286FC483" w:rsidR="00164AAB" w:rsidRDefault="00164AAB" w:rsidP="00164AAB">
            <w:pPr>
              <w:pStyle w:val="TAL"/>
            </w:pPr>
            <w:r w:rsidRPr="002F5B42">
              <w:rPr>
                <w:noProof/>
                <w:lang w:eastAsia="zh-CN"/>
              </w:rPr>
              <w:t>MinorLocationQoS</w:t>
            </w:r>
          </w:p>
        </w:tc>
        <w:tc>
          <w:tcPr>
            <w:tcW w:w="366" w:type="dxa"/>
            <w:tcBorders>
              <w:top w:val="single" w:sz="4" w:space="0" w:color="auto"/>
              <w:left w:val="single" w:sz="4" w:space="0" w:color="auto"/>
              <w:bottom w:val="single" w:sz="4" w:space="0" w:color="auto"/>
              <w:right w:val="single" w:sz="4" w:space="0" w:color="auto"/>
            </w:tcBorders>
          </w:tcPr>
          <w:p w14:paraId="6801C843" w14:textId="62D2B02D" w:rsidR="00164AAB" w:rsidRDefault="00164AAB" w:rsidP="00164AAB">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164AAB" w:rsidRDefault="00164AAB" w:rsidP="00164AAB">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164AAB" w:rsidRDefault="00164AAB" w:rsidP="00164AA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164AAB" w:rsidRDefault="00164AAB" w:rsidP="00164AAB">
            <w:pPr>
              <w:pStyle w:val="TAL"/>
              <w:rPr>
                <w:lang w:eastAsia="zh-CN"/>
              </w:rPr>
            </w:pPr>
          </w:p>
          <w:p w14:paraId="49F33331" w14:textId="77777777" w:rsidR="00164AAB" w:rsidRDefault="00164AAB" w:rsidP="00164AA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 xml:space="preserve">MULTIPLE_QOS". </w:t>
            </w:r>
          </w:p>
          <w:p w14:paraId="11FFC2E8" w14:textId="77777777" w:rsidR="00164AAB" w:rsidRDefault="00164AAB" w:rsidP="00164AAB">
            <w:pPr>
              <w:pStyle w:val="TAL"/>
              <w:rPr>
                <w:lang w:eastAsia="zh-CN"/>
              </w:rPr>
            </w:pPr>
          </w:p>
          <w:p w14:paraId="0D9A8C3C" w14:textId="1BE50B89" w:rsidR="00164AAB" w:rsidRDefault="00164AAB" w:rsidP="00164AA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xml:space="preserve">, it indicates that the location </w:t>
            </w:r>
            <w:r>
              <w:rPr>
                <w:lang w:eastAsia="zh-CN"/>
              </w:rPr>
              <w:lastRenderedPageBreak/>
              <w:t>QoS in the highest priority is achieved.</w:t>
            </w:r>
          </w:p>
        </w:tc>
        <w:tc>
          <w:tcPr>
            <w:tcW w:w="1578" w:type="dxa"/>
            <w:tcBorders>
              <w:top w:val="single" w:sz="4" w:space="0" w:color="auto"/>
              <w:left w:val="single" w:sz="4" w:space="0" w:color="auto"/>
              <w:bottom w:val="single" w:sz="4" w:space="0" w:color="auto"/>
              <w:right w:val="single" w:sz="4" w:space="0" w:color="auto"/>
            </w:tcBorders>
          </w:tcPr>
          <w:p w14:paraId="7D0298BC" w14:textId="3CF844A9" w:rsidR="00164AAB" w:rsidRDefault="00164AAB" w:rsidP="00164AAB">
            <w:pPr>
              <w:pStyle w:val="TAL"/>
              <w:rPr>
                <w:rFonts w:cs="Arial"/>
                <w:szCs w:val="18"/>
              </w:rPr>
            </w:pPr>
            <w:r>
              <w:rPr>
                <w:rFonts w:hint="eastAsia"/>
                <w:lang w:eastAsia="zh-CN"/>
              </w:rPr>
              <w:lastRenderedPageBreak/>
              <w:t>M</w:t>
            </w:r>
            <w:r>
              <w:rPr>
                <w:lang w:eastAsia="zh-CN"/>
              </w:rPr>
              <w:t>UTIQOS</w:t>
            </w:r>
          </w:p>
        </w:tc>
      </w:tr>
      <w:tr w:rsidR="00164AAB" w:rsidRPr="003B2883" w14:paraId="538323AB" w14:textId="16548EFE" w:rsidTr="0080351F">
        <w:trPr>
          <w:jc w:val="center"/>
        </w:trPr>
        <w:tc>
          <w:tcPr>
            <w:tcW w:w="1985" w:type="dxa"/>
            <w:tcBorders>
              <w:top w:val="single" w:sz="4" w:space="0" w:color="auto"/>
              <w:left w:val="single" w:sz="4" w:space="0" w:color="auto"/>
              <w:bottom w:val="single" w:sz="4" w:space="0" w:color="auto"/>
              <w:right w:val="single" w:sz="4" w:space="0" w:color="auto"/>
            </w:tcBorders>
          </w:tcPr>
          <w:p w14:paraId="7C82295E" w14:textId="4558A37F" w:rsidR="00164AAB" w:rsidRDefault="00164AAB" w:rsidP="00164AAB">
            <w:pPr>
              <w:pStyle w:val="TAL"/>
            </w:pPr>
            <w:r>
              <w:t>supportedFeatures</w:t>
            </w:r>
          </w:p>
        </w:tc>
        <w:tc>
          <w:tcPr>
            <w:tcW w:w="3119" w:type="dxa"/>
            <w:tcBorders>
              <w:top w:val="single" w:sz="4" w:space="0" w:color="auto"/>
              <w:left w:val="single" w:sz="4" w:space="0" w:color="auto"/>
              <w:bottom w:val="single" w:sz="4" w:space="0" w:color="auto"/>
              <w:right w:val="single" w:sz="4" w:space="0" w:color="auto"/>
            </w:tcBorders>
          </w:tcPr>
          <w:p w14:paraId="2879FCED" w14:textId="748515C0" w:rsidR="00164AAB" w:rsidRDefault="00164AAB" w:rsidP="00164AAB">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164AAB" w:rsidRDefault="00164AAB" w:rsidP="00164AAB">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164AAB" w:rsidRDefault="00164AAB" w:rsidP="00164AAB">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164AAB" w:rsidRDefault="00164AAB" w:rsidP="00164AAB">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1578" w:type="dxa"/>
            <w:tcBorders>
              <w:top w:val="single" w:sz="4" w:space="0" w:color="auto"/>
              <w:left w:val="single" w:sz="4" w:space="0" w:color="auto"/>
              <w:bottom w:val="single" w:sz="4" w:space="0" w:color="auto"/>
              <w:right w:val="single" w:sz="4" w:space="0" w:color="auto"/>
            </w:tcBorders>
          </w:tcPr>
          <w:p w14:paraId="44FE55DA" w14:textId="77777777" w:rsidR="00164AAB" w:rsidRPr="00421444" w:rsidRDefault="00164AAB" w:rsidP="00164AAB">
            <w:pPr>
              <w:pStyle w:val="TAL"/>
            </w:pPr>
          </w:p>
        </w:tc>
      </w:tr>
      <w:tr w:rsidR="00164AAB" w:rsidRPr="003B2883" w14:paraId="1F58987E" w14:textId="6C307325" w:rsidTr="0080351F">
        <w:trPr>
          <w:jc w:val="center"/>
        </w:trPr>
        <w:tc>
          <w:tcPr>
            <w:tcW w:w="9668" w:type="dxa"/>
            <w:gridSpan w:val="5"/>
            <w:tcBorders>
              <w:top w:val="single" w:sz="4" w:space="0" w:color="auto"/>
              <w:left w:val="single" w:sz="4" w:space="0" w:color="auto"/>
              <w:bottom w:val="single" w:sz="4" w:space="0" w:color="auto"/>
              <w:right w:val="single" w:sz="4" w:space="0" w:color="auto"/>
            </w:tcBorders>
          </w:tcPr>
          <w:p w14:paraId="498F73C1" w14:textId="77777777" w:rsidR="00164AAB" w:rsidRPr="003B2883" w:rsidRDefault="00164AAB" w:rsidP="00164AAB">
            <w:pPr>
              <w:pStyle w:val="TAL"/>
              <w:rPr>
                <w:rFonts w:cs="Arial"/>
                <w:szCs w:val="18"/>
              </w:rPr>
            </w:pPr>
            <w:r>
              <w:rPr>
                <w:rFonts w:cs="Arial"/>
                <w:szCs w:val="18"/>
              </w:rPr>
              <w:t>NOTE 1: The hgmlcCallBackURI shall be included when the consumer NF is not the H-GMLC.</w:t>
            </w:r>
          </w:p>
        </w:tc>
        <w:tc>
          <w:tcPr>
            <w:tcW w:w="1578" w:type="dxa"/>
            <w:tcBorders>
              <w:top w:val="single" w:sz="4" w:space="0" w:color="auto"/>
              <w:left w:val="single" w:sz="4" w:space="0" w:color="auto"/>
              <w:bottom w:val="single" w:sz="4" w:space="0" w:color="auto"/>
              <w:right w:val="single" w:sz="4" w:space="0" w:color="auto"/>
            </w:tcBorders>
          </w:tcPr>
          <w:p w14:paraId="19BE4250" w14:textId="77777777" w:rsidR="00164AAB" w:rsidRDefault="00164AAB" w:rsidP="00164AAB">
            <w:pPr>
              <w:pStyle w:val="TAL"/>
              <w:rPr>
                <w:rFonts w:cs="Arial"/>
                <w:szCs w:val="18"/>
              </w:rPr>
            </w:pPr>
          </w:p>
        </w:tc>
      </w:tr>
    </w:tbl>
    <w:p w14:paraId="24DEEA66" w14:textId="77777777" w:rsidR="00EB7848" w:rsidRPr="000E3542" w:rsidRDefault="00EB7848" w:rsidP="00EB7848"/>
    <w:p w14:paraId="16D30F9E" w14:textId="77777777" w:rsidR="00EB7848" w:rsidRDefault="00EB7848" w:rsidP="00EB7848">
      <w:pPr>
        <w:pStyle w:val="Heading5"/>
      </w:pPr>
      <w:bookmarkStart w:id="1414" w:name="_Toc34147953"/>
      <w:bookmarkStart w:id="1415" w:name="_Toc36463337"/>
      <w:bookmarkStart w:id="1416" w:name="_Toc43215177"/>
      <w:bookmarkStart w:id="1417" w:name="_Toc45032425"/>
      <w:bookmarkStart w:id="1418" w:name="_Toc49849914"/>
      <w:bookmarkStart w:id="1419" w:name="_Toc51873428"/>
      <w:bookmarkStart w:id="1420" w:name="_Toc56517556"/>
      <w:bookmarkStart w:id="1421" w:name="_Toc58594457"/>
      <w:bookmarkStart w:id="1422" w:name="_Toc67685967"/>
      <w:bookmarkStart w:id="1423" w:name="_Toc74993788"/>
      <w:bookmarkStart w:id="1424" w:name="_Toc82716376"/>
      <w:r>
        <w:t>6.1.6.2.35</w:t>
      </w:r>
      <w:r>
        <w:tab/>
        <w:t xml:space="preserve">Type: </w:t>
      </w:r>
      <w:r>
        <w:rPr>
          <w:lang w:eastAsia="zh-CN"/>
        </w:rPr>
        <w:t>UeConnectivityState</w:t>
      </w:r>
      <w:bookmarkEnd w:id="1414"/>
      <w:bookmarkEnd w:id="1415"/>
      <w:bookmarkEnd w:id="1416"/>
      <w:bookmarkEnd w:id="1417"/>
      <w:bookmarkEnd w:id="1418"/>
      <w:bookmarkEnd w:id="1419"/>
      <w:bookmarkEnd w:id="1420"/>
      <w:bookmarkEnd w:id="1421"/>
      <w:bookmarkEnd w:id="1422"/>
      <w:bookmarkEnd w:id="1423"/>
      <w:bookmarkEnd w:id="142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2123F7">
      <w:pPr>
        <w:pStyle w:val="Heading5"/>
      </w:pPr>
      <w:bookmarkStart w:id="1425" w:name="_Toc74993789"/>
      <w:bookmarkStart w:id="1426" w:name="_Toc82716377"/>
      <w:r>
        <w:t>6.1.6.2.</w:t>
      </w:r>
      <w:r w:rsidR="00C921E1">
        <w:rPr>
          <w:lang w:eastAsia="zh-CN"/>
        </w:rPr>
        <w:t>36</w:t>
      </w:r>
      <w:r>
        <w:tab/>
        <w:t xml:space="preserve">Type: </w:t>
      </w:r>
      <w:r>
        <w:rPr>
          <w:rFonts w:hint="eastAsia"/>
          <w:lang w:eastAsia="zh-CN"/>
        </w:rPr>
        <w:t>Local</w:t>
      </w:r>
      <w:r>
        <w:t>Origin</w:t>
      </w:r>
      <w:bookmarkEnd w:id="1425"/>
      <w:bookmarkEnd w:id="1426"/>
    </w:p>
    <w:p w14:paraId="41DB44C7" w14:textId="77777777" w:rsidR="002123F7" w:rsidRDefault="002123F7" w:rsidP="002123F7">
      <w:pPr>
        <w:pStyle w:val="TH"/>
      </w:pPr>
      <w:r>
        <w:rPr>
          <w:noProof/>
        </w:rPr>
        <w:t>Table </w:t>
      </w:r>
      <w:r>
        <w:t>6.1.6.2.</w:t>
      </w:r>
      <w:r>
        <w:rPr>
          <w:rFonts w:hint="eastAsia"/>
          <w:lang w:eastAsia="zh-CN"/>
        </w:rPr>
        <w:t>X</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bookmarkStart w:id="1427" w:name="_Hlk69227548"/>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0C3B5A">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bookmarkEnd w:id="1427"/>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Default="002123F7" w:rsidP="002123F7">
      <w:pPr>
        <w:pStyle w:val="PL"/>
        <w:rPr>
          <w:rFonts w:ascii="Times New Roman" w:hAnsi="Times New Roman"/>
          <w:noProof w:val="0"/>
          <w:sz w:val="20"/>
          <w:lang w:eastAsia="zh-CN"/>
        </w:rPr>
      </w:pPr>
    </w:p>
    <w:p w14:paraId="41CD5E54" w14:textId="77777777" w:rsidR="002123F7" w:rsidRPr="0067053E" w:rsidRDefault="002123F7" w:rsidP="002123F7">
      <w:pPr>
        <w:pStyle w:val="PL"/>
        <w:rPr>
          <w:lang w:eastAsia="zh-CN"/>
        </w:rPr>
      </w:pPr>
    </w:p>
    <w:p w14:paraId="2377BFEC" w14:textId="25CAF637" w:rsidR="002123F7" w:rsidRDefault="002123F7" w:rsidP="002123F7">
      <w:pPr>
        <w:pStyle w:val="Heading5"/>
        <w:rPr>
          <w:lang w:eastAsia="en-GB"/>
        </w:rPr>
      </w:pPr>
      <w:bookmarkStart w:id="1428" w:name="_Toc74993790"/>
      <w:bookmarkStart w:id="1429" w:name="_Toc82716378"/>
      <w:r>
        <w:t>6.1.6.2.</w:t>
      </w:r>
      <w:r w:rsidR="00C921E1">
        <w:rPr>
          <w:lang w:eastAsia="zh-CN"/>
        </w:rPr>
        <w:t>37</w:t>
      </w:r>
      <w:r w:rsidR="00C921E1">
        <w:tab/>
      </w:r>
      <w:r w:rsidRPr="008D5DB3">
        <w:t>RelativeCartesianLocation</w:t>
      </w:r>
      <w:bookmarkEnd w:id="1428"/>
      <w:bookmarkEnd w:id="1429"/>
    </w:p>
    <w:p w14:paraId="440A987A" w14:textId="77777777" w:rsidR="002123F7" w:rsidRDefault="002123F7" w:rsidP="002123F7">
      <w:pPr>
        <w:pStyle w:val="TH"/>
      </w:pPr>
      <w:r>
        <w:rPr>
          <w:noProof/>
        </w:rPr>
        <w:t>Table </w:t>
      </w:r>
      <w:r>
        <w:t xml:space="preserve">6.1.6.2.A-1: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0C3B5A">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77777777" w:rsidR="002123F7" w:rsidRPr="00A61E64" w:rsidRDefault="002123F7" w:rsidP="000C3B5A">
            <w:pPr>
              <w:pStyle w:val="TAL"/>
              <w:rPr>
                <w:rFonts w:cs="Arial"/>
                <w:szCs w:val="18"/>
              </w:rPr>
            </w:pPr>
            <w:r w:rsidRPr="00450FB2">
              <w:rPr>
                <w:rFonts w:cs="Arial"/>
                <w:szCs w:val="18"/>
                <w:lang w:val="en-US" w:eastAsia="zh-CN"/>
              </w:rPr>
              <w:t>Positive value represents northing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77777777" w:rsidR="002123F7" w:rsidRDefault="002123F7" w:rsidP="000C3B5A">
            <w:pPr>
              <w:pStyle w:val="TAL"/>
              <w:rPr>
                <w:rFonts w:cs="Arial"/>
                <w:szCs w:val="18"/>
                <w:lang w:val="en-US" w:eastAsia="zh-CN"/>
              </w:rPr>
            </w:pPr>
            <w:r w:rsidRPr="00450FB2">
              <w:rPr>
                <w:rFonts w:cs="Arial"/>
                <w:szCs w:val="18"/>
                <w:lang w:val="en-US" w:eastAsia="zh-CN"/>
              </w:rPr>
              <w:t>Positive value represents easting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2123F7">
      <w:pPr>
        <w:pStyle w:val="Heading5"/>
      </w:pPr>
      <w:bookmarkStart w:id="1430" w:name="_Toc66101648"/>
      <w:bookmarkStart w:id="1431" w:name="_Toc74993791"/>
      <w:bookmarkStart w:id="1432" w:name="_Toc82716379"/>
      <w:r>
        <w:lastRenderedPageBreak/>
        <w:t>6.1.6.2.</w:t>
      </w:r>
      <w:r w:rsidR="00C921E1">
        <w:rPr>
          <w:lang w:eastAsia="zh-CN"/>
        </w:rPr>
        <w:t>38</w:t>
      </w:r>
      <w:r>
        <w:tab/>
        <w:t xml:space="preserve">Type: </w:t>
      </w:r>
      <w:bookmarkEnd w:id="1430"/>
      <w:r w:rsidRPr="00774B8E">
        <w:t>Local2dPointUncertaintyEllipse</w:t>
      </w:r>
      <w:bookmarkEnd w:id="1431"/>
      <w:bookmarkEnd w:id="1432"/>
    </w:p>
    <w:p w14:paraId="0D658AEE" w14:textId="77777777" w:rsidR="002123F7" w:rsidRDefault="002123F7" w:rsidP="002123F7">
      <w:pPr>
        <w:pStyle w:val="TH"/>
      </w:pPr>
      <w:r>
        <w:rPr>
          <w:noProof/>
        </w:rPr>
        <w:t>Table </w:t>
      </w:r>
      <w:r>
        <w:t>6.1.6.2.</w:t>
      </w:r>
      <w:r>
        <w:rPr>
          <w:rFonts w:hint="eastAsia"/>
          <w:lang w:eastAsia="zh-CN"/>
        </w:rPr>
        <w:t>Y</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0C3B5A">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67053E" w:rsidRDefault="002123F7" w:rsidP="002123F7">
      <w:pPr>
        <w:rPr>
          <w:rFonts w:ascii="Arial" w:hAnsi="Arial"/>
          <w:sz w:val="22"/>
          <w:lang w:eastAsia="zh-CN"/>
        </w:rPr>
      </w:pPr>
    </w:p>
    <w:p w14:paraId="342E772B" w14:textId="6B5AB7CE" w:rsidR="002123F7" w:rsidRDefault="002123F7" w:rsidP="002123F7">
      <w:pPr>
        <w:pStyle w:val="Heading5"/>
      </w:pPr>
      <w:bookmarkStart w:id="1433" w:name="_Toc74993792"/>
      <w:bookmarkStart w:id="1434" w:name="_Toc82716380"/>
      <w:r>
        <w:t>6.1.6.2.</w:t>
      </w:r>
      <w:r w:rsidR="00C921E1">
        <w:rPr>
          <w:lang w:eastAsia="zh-CN"/>
        </w:rPr>
        <w:t>39</w:t>
      </w:r>
      <w:r>
        <w:tab/>
        <w:t xml:space="preserve">Type: </w:t>
      </w:r>
      <w:bookmarkStart w:id="1435" w:name="OLE_LINK10"/>
      <w:bookmarkStart w:id="1436" w:name="OLE_LINK11"/>
      <w:r w:rsidRPr="00C21B52">
        <w:t>Local3dPointUncertaintyEllipsoid</w:t>
      </w:r>
      <w:bookmarkEnd w:id="1433"/>
      <w:bookmarkEnd w:id="1434"/>
      <w:bookmarkEnd w:id="1435"/>
      <w:bookmarkEnd w:id="1436"/>
    </w:p>
    <w:p w14:paraId="759E881B" w14:textId="77777777" w:rsidR="002123F7" w:rsidRDefault="002123F7" w:rsidP="002123F7">
      <w:pPr>
        <w:pStyle w:val="TH"/>
      </w:pPr>
      <w:r>
        <w:rPr>
          <w:noProof/>
        </w:rPr>
        <w:t>Table </w:t>
      </w:r>
      <w:r>
        <w:t>6.1.6.2.</w:t>
      </w:r>
      <w:r>
        <w:rPr>
          <w:rFonts w:hint="eastAsia"/>
          <w:lang w:eastAsia="zh-CN"/>
        </w:rPr>
        <w:t>Z</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0C3B5A">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EA088C" w:rsidRDefault="002123F7" w:rsidP="002123F7">
      <w:pPr>
        <w:rPr>
          <w:rFonts w:ascii="Arial" w:hAnsi="Arial"/>
          <w:sz w:val="22"/>
          <w:lang w:eastAsia="zh-CN"/>
        </w:rPr>
      </w:pPr>
    </w:p>
    <w:p w14:paraId="17209112" w14:textId="4C3C142B" w:rsidR="002123F7" w:rsidRDefault="002123F7" w:rsidP="002123F7">
      <w:pPr>
        <w:pStyle w:val="Heading5"/>
      </w:pPr>
      <w:bookmarkStart w:id="1437" w:name="_Toc74993793"/>
      <w:bookmarkStart w:id="1438" w:name="_Toc82716381"/>
      <w:r>
        <w:t>6.1.6.2.</w:t>
      </w:r>
      <w:r w:rsidR="00C921E1">
        <w:rPr>
          <w:lang w:eastAsia="zh-CN"/>
        </w:rPr>
        <w:t>40</w:t>
      </w:r>
      <w:r>
        <w:tab/>
        <w:t>Type: Uncertainty</w:t>
      </w:r>
      <w:r w:rsidRPr="003158B5">
        <w:t>Ellipsoid</w:t>
      </w:r>
      <w:bookmarkEnd w:id="1437"/>
      <w:bookmarkEnd w:id="1438"/>
    </w:p>
    <w:p w14:paraId="576A1C14" w14:textId="77777777" w:rsidR="002123F7" w:rsidRDefault="002123F7" w:rsidP="002123F7">
      <w:pPr>
        <w:pStyle w:val="TH"/>
      </w:pPr>
      <w:r>
        <w:rPr>
          <w:noProof/>
        </w:rPr>
        <w:t>Table </w:t>
      </w:r>
      <w:r>
        <w:t>6.1.6.2.</w:t>
      </w:r>
      <w:r>
        <w:rPr>
          <w:rFonts w:hint="eastAsia"/>
          <w:lang w:eastAsia="zh-CN"/>
        </w:rPr>
        <w:t>B</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0C3B5A">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0C3B5A">
            <w:pPr>
              <w:pStyle w:val="TAL"/>
            </w:pPr>
            <w:r>
              <w:rPr>
                <w:rFonts w:eastAsia="Microsoft YaHei UI" w:cs="Arial"/>
                <w:color w:val="000000"/>
                <w:szCs w:val="18"/>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0C3B5A">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0C3B5A">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0C3B5A">
            <w:pPr>
              <w:pStyle w:val="TAL"/>
            </w:pPr>
            <w:r>
              <w:rPr>
                <w:rFonts w:eastAsia="Microsoft YaHei UI" w:cs="Arial"/>
                <w:color w:val="000000"/>
                <w:szCs w:val="18"/>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0C3B5A">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0C3B5A">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0C3B5A">
            <w:pPr>
              <w:pStyle w:val="TAL"/>
            </w:pPr>
            <w:r>
              <w:rPr>
                <w:rFonts w:eastAsia="Microsoft YaHei UI" w:cs="Arial"/>
                <w:color w:val="000000"/>
                <w:szCs w:val="18"/>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0C3B5A">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0C3B5A">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0C3B5A">
            <w:pPr>
              <w:pStyle w:val="TAL"/>
            </w:pPr>
            <w:r>
              <w:rPr>
                <w:rFonts w:eastAsia="Microsoft YaHei UI" w:cs="Arial"/>
                <w:color w:val="000000"/>
                <w:szCs w:val="18"/>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0C3B5A">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0C3B5A">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2123F7">
      <w:pPr>
        <w:pStyle w:val="Heading5"/>
        <w:rPr>
          <w:lang w:eastAsia="zh-CN"/>
        </w:rPr>
      </w:pPr>
      <w:bookmarkStart w:id="1439" w:name="_Toc74993794"/>
      <w:bookmarkStart w:id="1440" w:name="_Toc82716382"/>
      <w:r>
        <w:lastRenderedPageBreak/>
        <w:t>6.1.6.2.</w:t>
      </w:r>
      <w:r w:rsidR="00C921E1">
        <w:rPr>
          <w:lang w:eastAsia="zh-CN"/>
        </w:rPr>
        <w:t>41</w:t>
      </w:r>
      <w:r>
        <w:tab/>
        <w:t xml:space="preserve">Type: </w:t>
      </w:r>
      <w:r>
        <w:rPr>
          <w:rFonts w:hint="eastAsia"/>
          <w:lang w:eastAsia="zh-CN"/>
        </w:rPr>
        <w:t>LocalArea</w:t>
      </w:r>
      <w:bookmarkEnd w:id="1439"/>
      <w:bookmarkEnd w:id="1440"/>
    </w:p>
    <w:p w14:paraId="2A1B5E46" w14:textId="77777777" w:rsidR="002123F7" w:rsidRDefault="002123F7" w:rsidP="002123F7">
      <w:pPr>
        <w:pStyle w:val="TH"/>
        <w:rPr>
          <w:lang w:eastAsia="zh-CN"/>
        </w:rPr>
      </w:pPr>
      <w:r>
        <w:rPr>
          <w:noProof/>
        </w:rPr>
        <w:t>Table </w:t>
      </w:r>
      <w:r>
        <w:t>6.1.6.2.</w:t>
      </w:r>
      <w:r>
        <w:rPr>
          <w:rFonts w:hint="eastAsia"/>
          <w:lang w:eastAsia="zh-CN"/>
        </w:rPr>
        <w:t>C</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0C3B5A">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302B36">
      <w:pPr>
        <w:pStyle w:val="Heading5"/>
      </w:pPr>
      <w:bookmarkStart w:id="1441" w:name="_Toc82716383"/>
      <w:r>
        <w:t>6.1.6.2.42</w:t>
      </w:r>
      <w:r>
        <w:tab/>
        <w:t>Type: UeAreaIndication</w:t>
      </w:r>
      <w:bookmarkEnd w:id="1441"/>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DC5CAE">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DC5CAE">
            <w:pPr>
              <w:pStyle w:val="TAC"/>
            </w:pPr>
            <w:r>
              <w:rPr>
                <w:rFonts w:eastAsia="Microsoft YaHei UI" w:cs="Arial"/>
                <w:color w:val="000000"/>
                <w:szCs w:val="18"/>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DC5CAE">
            <w:pPr>
              <w:pStyle w:val="TAL"/>
            </w:pPr>
            <w:r>
              <w:rPr>
                <w:rFonts w:eastAsia="Microsoft YaHei UI" w:cs="Arial"/>
                <w:color w:val="000000"/>
                <w:szCs w:val="18"/>
              </w:rPr>
              <w:t>0..1</w:t>
            </w:r>
          </w:p>
        </w:tc>
        <w:tc>
          <w:tcPr>
            <w:tcW w:w="4381" w:type="dxa"/>
            <w:tcBorders>
              <w:top w:val="single" w:sz="4" w:space="0" w:color="auto"/>
              <w:left w:val="single" w:sz="4" w:space="0" w:color="auto"/>
              <w:bottom w:val="single" w:sz="4" w:space="0" w:color="auto"/>
              <w:right w:val="single" w:sz="4" w:space="0" w:color="auto"/>
            </w:tcBorders>
          </w:tcPr>
          <w:p w14:paraId="39E2C8EE" w14:textId="77777777" w:rsidR="00302B36" w:rsidRDefault="00302B36" w:rsidP="00DC5CAE">
            <w:pPr>
              <w:pStyle w:val="TAL"/>
              <w:rPr>
                <w:lang w:eastAsia="zh-CN"/>
              </w:rPr>
            </w:pPr>
            <w:r>
              <w:rPr>
                <w:rFonts w:cs="Arial"/>
                <w:szCs w:val="18"/>
                <w:lang w:val="en-US"/>
              </w:rPr>
              <w:t xml:space="preserve">This IE shall be present if the </w:t>
            </w:r>
            <w:r>
              <w:rPr>
                <w:lang w:eastAsia="zh-CN"/>
              </w:rPr>
              <w:t>country UE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DC5CAE">
            <w:pPr>
              <w:pStyle w:val="TAL"/>
            </w:pPr>
            <w:r>
              <w:rPr>
                <w:rFonts w:eastAsia="Microsoft YaHei UI" w:cs="Arial"/>
                <w:color w:val="000000"/>
                <w:szCs w:val="18"/>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DC5CAE">
            <w:pPr>
              <w:pStyle w:val="TAC"/>
            </w:pPr>
            <w:r>
              <w:rPr>
                <w:rFonts w:eastAsia="Microsoft YaHei UI" w:cs="Arial"/>
                <w:color w:val="000000"/>
                <w:szCs w:val="18"/>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DC5CAE">
            <w:pPr>
              <w:pStyle w:val="TAL"/>
            </w:pPr>
            <w:r>
              <w:rPr>
                <w:rFonts w:eastAsia="Microsoft YaHei UI" w:cs="Arial"/>
                <w:color w:val="000000"/>
                <w:szCs w:val="18"/>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DC5CAE">
            <w:pPr>
              <w:pStyle w:val="TAN"/>
              <w:rPr>
                <w:rFonts w:eastAsia="Microsoft YaHei UI" w:cs="Arial"/>
                <w:color w:val="000000"/>
                <w:szCs w:val="18"/>
              </w:rPr>
            </w:pPr>
            <w:r w:rsidRPr="00B3056F">
              <w:t>NOTE:</w:t>
            </w:r>
            <w:r w:rsidRPr="00B3056F">
              <w:tab/>
              <w:t xml:space="preserve">Either </w:t>
            </w:r>
            <w:r>
              <w:rPr>
                <w:rFonts w:eastAsia="Microsoft YaHei UI" w:cs="Arial"/>
                <w:color w:val="000000"/>
                <w:szCs w:val="18"/>
              </w:rPr>
              <w:t>country</w:t>
            </w:r>
            <w:r w:rsidRPr="00B3056F">
              <w:t xml:space="preserve"> or </w:t>
            </w:r>
            <w:r>
              <w:rPr>
                <w:rFonts w:eastAsia="Microsoft YaHei UI" w:cs="Arial"/>
                <w:color w:val="000000"/>
                <w:szCs w:val="18"/>
              </w:rPr>
              <w:t>internationalAreaInd</w:t>
            </w:r>
            <w:r w:rsidRPr="00B3056F">
              <w:t xml:space="preserve"> shall be present.</w:t>
            </w:r>
            <w:r>
              <w:t xml:space="preserve"> </w:t>
            </w:r>
          </w:p>
        </w:tc>
      </w:tr>
    </w:tbl>
    <w:p w14:paraId="5C5B30DA" w14:textId="10C30B5E" w:rsidR="00302B36" w:rsidRDefault="00302B36" w:rsidP="00EB7848"/>
    <w:p w14:paraId="446C92A9" w14:textId="79A864C7" w:rsidR="00164AAB" w:rsidRDefault="00164AAB" w:rsidP="00164AAB">
      <w:pPr>
        <w:pStyle w:val="Heading5"/>
      </w:pPr>
      <w:bookmarkStart w:id="1442" w:name="_Toc82716384"/>
      <w:r>
        <w:t>6.1.6.2.43</w:t>
      </w:r>
      <w:r>
        <w:tab/>
        <w:t xml:space="preserve">Type: </w:t>
      </w:r>
      <w:r w:rsidRPr="002F5B42">
        <w:rPr>
          <w:noProof/>
          <w:lang w:eastAsia="zh-CN"/>
        </w:rPr>
        <w:t>MinorLocationQoS</w:t>
      </w:r>
      <w:bookmarkEnd w:id="1442"/>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DC5CAE">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EB7848">
      <w:pPr>
        <w:pStyle w:val="Heading4"/>
        <w:rPr>
          <w:lang w:val="en-US"/>
        </w:rPr>
      </w:pPr>
      <w:bookmarkStart w:id="1443" w:name="_Toc20150416"/>
      <w:bookmarkStart w:id="1444" w:name="_Toc25168663"/>
      <w:bookmarkStart w:id="1445" w:name="_Toc27593082"/>
      <w:bookmarkStart w:id="1446" w:name="_Toc34147954"/>
      <w:bookmarkStart w:id="1447" w:name="_Toc36463338"/>
      <w:bookmarkStart w:id="1448" w:name="_Toc43215178"/>
      <w:bookmarkStart w:id="1449" w:name="_Toc45032426"/>
      <w:bookmarkStart w:id="1450" w:name="_Toc49849915"/>
      <w:bookmarkStart w:id="1451" w:name="_Toc51873429"/>
      <w:bookmarkStart w:id="1452" w:name="_Toc56517557"/>
      <w:bookmarkStart w:id="1453" w:name="_Toc58594458"/>
      <w:bookmarkStart w:id="1454" w:name="_Toc67685968"/>
      <w:bookmarkStart w:id="1455" w:name="_Toc74993795"/>
      <w:bookmarkStart w:id="1456" w:name="_Toc827163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1889BD48" w14:textId="77777777" w:rsidR="00EB7848" w:rsidRPr="00384E92" w:rsidRDefault="00EB7848" w:rsidP="00EB7848">
      <w:pPr>
        <w:pStyle w:val="Heading5"/>
      </w:pPr>
      <w:bookmarkStart w:id="1457" w:name="_Toc20150417"/>
      <w:bookmarkStart w:id="1458" w:name="_Toc25168664"/>
      <w:bookmarkStart w:id="1459" w:name="_Toc27593083"/>
      <w:bookmarkStart w:id="1460" w:name="_Toc34147955"/>
      <w:bookmarkStart w:id="1461" w:name="_Toc36463339"/>
      <w:bookmarkStart w:id="1462" w:name="_Toc43215179"/>
      <w:bookmarkStart w:id="1463" w:name="_Toc45032427"/>
      <w:bookmarkStart w:id="1464" w:name="_Toc49849916"/>
      <w:bookmarkStart w:id="1465" w:name="_Toc51873430"/>
      <w:bookmarkStart w:id="1466" w:name="_Toc56517558"/>
      <w:bookmarkStart w:id="1467" w:name="_Toc58594459"/>
      <w:bookmarkStart w:id="1468" w:name="_Toc67685969"/>
      <w:bookmarkStart w:id="1469" w:name="_Toc74993796"/>
      <w:bookmarkStart w:id="1470" w:name="_Toc82716386"/>
      <w:r>
        <w:t>6.1.6.3.1</w:t>
      </w:r>
      <w:r w:rsidRPr="00384E92">
        <w:tab/>
        <w:t>Introduction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471" w:name="_Toc20150418"/>
      <w:bookmarkStart w:id="1472" w:name="_Toc25168665"/>
      <w:bookmarkStart w:id="1473" w:name="_Toc27593084"/>
      <w:bookmarkStart w:id="1474" w:name="_Toc34147956"/>
      <w:bookmarkStart w:id="1475" w:name="_Toc36463340"/>
      <w:bookmarkStart w:id="1476" w:name="_Toc43215180"/>
      <w:bookmarkStart w:id="1477" w:name="_Toc45032428"/>
      <w:bookmarkStart w:id="1478" w:name="_Toc49849917"/>
      <w:bookmarkStart w:id="1479" w:name="_Toc51873431"/>
      <w:bookmarkStart w:id="1480" w:name="_Toc56517559"/>
      <w:bookmarkStart w:id="1481" w:name="_Toc58594460"/>
      <w:bookmarkStart w:id="1482" w:name="_Toc67685970"/>
      <w:bookmarkStart w:id="1483" w:name="_Toc74993797"/>
      <w:bookmarkStart w:id="1484" w:name="_Toc82716387"/>
      <w:r>
        <w:t>6.1.6.3.2</w:t>
      </w:r>
      <w:r w:rsidRPr="00384E92">
        <w:tab/>
        <w:t>Simple data types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445CC2" w:rsidR="005E660A" w:rsidRDefault="005E660A" w:rsidP="005E660A">
            <w:pPr>
              <w:pStyle w:val="TAL"/>
            </w:pPr>
            <w:r>
              <w:t>string</w:t>
            </w:r>
          </w:p>
        </w:tc>
        <w:tc>
          <w:tcPr>
            <w:tcW w:w="2889" w:type="pct"/>
            <w:tcBorders>
              <w:top w:val="single" w:sz="4" w:space="0" w:color="auto"/>
              <w:left w:val="nil"/>
              <w:bottom w:val="single" w:sz="4" w:space="0" w:color="auto"/>
              <w:right w:val="single" w:sz="8" w:space="0" w:color="auto"/>
            </w:tcBorders>
          </w:tcPr>
          <w:p w14:paraId="09D310A7" w14:textId="7B4E09D0" w:rsidR="005E660A" w:rsidRDefault="005E660A" w:rsidP="005E660A">
            <w:pPr>
              <w:pStyle w:val="TAL"/>
            </w:pPr>
            <w:r>
              <w:t>P</w:t>
            </w:r>
            <w:r w:rsidRPr="008C4110">
              <w:t>ositioning capabilities supported by the UE</w:t>
            </w:r>
            <w:r>
              <w:rPr>
                <w:rFonts w:hint="eastAsia"/>
                <w:lang w:eastAsia="zh-CN"/>
              </w:rPr>
              <w:t xml:space="preserve"> as defined in 3GPP</w:t>
            </w:r>
            <w:r w:rsidR="00216254">
              <w:rPr>
                <w:lang w:eastAsia="zh-CN"/>
              </w:rPr>
              <w:t> </w:t>
            </w:r>
            <w:r>
              <w:rPr>
                <w:rFonts w:hint="eastAsia"/>
                <w:lang w:eastAsia="zh-CN"/>
              </w:rPr>
              <w:t>TS</w:t>
            </w:r>
            <w:r w:rsidR="00CB10AA">
              <w:rPr>
                <w:lang w:eastAsia="zh-CN"/>
              </w:rPr>
              <w:t> </w:t>
            </w:r>
            <w:r>
              <w:rPr>
                <w:rFonts w:hint="eastAsia"/>
                <w:lang w:eastAsia="zh-CN"/>
              </w:rPr>
              <w:t>37.355</w:t>
            </w:r>
            <w:r w:rsidRPr="003B2883">
              <w:rPr>
                <w:noProof/>
              </w:rPr>
              <w:t> </w:t>
            </w:r>
            <w:r>
              <w:t>[</w:t>
            </w:r>
            <w:r>
              <w:rPr>
                <w:rFonts w:hint="eastAsia"/>
                <w:lang w:eastAsia="zh-CN"/>
              </w:rPr>
              <w:t>21</w:t>
            </w:r>
            <w:r>
              <w:t>]</w:t>
            </w:r>
            <w:r>
              <w:rPr>
                <w:rFonts w:hint="eastAsia"/>
                <w:lang w:eastAsia="zh-CN"/>
              </w:rPr>
              <w:t xml:space="preserve"> clause</w:t>
            </w:r>
            <w:r w:rsidR="00216254">
              <w:rPr>
                <w:lang w:eastAsia="zh-CN"/>
              </w:rPr>
              <w:t> </w:t>
            </w:r>
            <w:r>
              <w:rPr>
                <w:rFonts w:hint="eastAsia"/>
                <w:lang w:eastAsia="zh-CN"/>
              </w:rPr>
              <w:t>6.3</w:t>
            </w:r>
            <w:r>
              <w:t xml:space="preserve">, encoded as a string of </w:t>
            </w:r>
            <w:r>
              <w:rPr>
                <w:rFonts w:hint="eastAsia"/>
                <w:lang w:eastAsia="zh-CN"/>
              </w:rPr>
              <w:t xml:space="preserve">binary </w:t>
            </w:r>
            <w:r>
              <w:t>characters.</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485" w:name="_Toc20150419"/>
      <w:bookmarkStart w:id="1486" w:name="_Toc25168666"/>
      <w:bookmarkStart w:id="1487" w:name="_Toc27593085"/>
      <w:bookmarkStart w:id="1488" w:name="_Toc34147957"/>
      <w:bookmarkStart w:id="1489" w:name="_Toc36463341"/>
      <w:bookmarkStart w:id="1490" w:name="_Toc43215181"/>
      <w:bookmarkStart w:id="1491" w:name="_Toc45032429"/>
      <w:bookmarkStart w:id="1492" w:name="_Toc49849918"/>
      <w:bookmarkStart w:id="1493" w:name="_Toc51873432"/>
      <w:bookmarkStart w:id="1494" w:name="_Toc56517560"/>
      <w:bookmarkStart w:id="1495" w:name="_Toc58594461"/>
      <w:bookmarkStart w:id="1496" w:name="_Toc67685971"/>
      <w:bookmarkStart w:id="1497" w:name="_Toc74993798"/>
      <w:bookmarkStart w:id="1498" w:name="_Toc82716388"/>
      <w:r>
        <w:t>6.1.6.3.3</w:t>
      </w:r>
      <w:r w:rsidRPr="00BC662F">
        <w:tab/>
        <w:t xml:space="preserve">Enumeration: </w:t>
      </w:r>
      <w:r>
        <w:t>ExternalClientType</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499" w:name="_Toc20150420"/>
      <w:bookmarkStart w:id="1500" w:name="_Toc25168667"/>
      <w:bookmarkStart w:id="1501" w:name="_Toc27593086"/>
      <w:bookmarkStart w:id="1502" w:name="_Toc34147958"/>
      <w:bookmarkStart w:id="1503" w:name="_Toc36463342"/>
      <w:bookmarkStart w:id="1504" w:name="_Toc43215182"/>
      <w:bookmarkStart w:id="1505" w:name="_Toc45032430"/>
      <w:bookmarkStart w:id="1506" w:name="_Toc49849919"/>
      <w:bookmarkStart w:id="1507" w:name="_Toc51873433"/>
      <w:bookmarkStart w:id="1508" w:name="_Toc56517561"/>
      <w:bookmarkStart w:id="1509" w:name="_Toc58594462"/>
      <w:bookmarkStart w:id="1510" w:name="_Toc67685972"/>
      <w:bookmarkStart w:id="1511" w:name="_Toc74993799"/>
      <w:bookmarkStart w:id="1512" w:name="_Toc82716389"/>
      <w:r>
        <w:t>6.1.6.3.4</w:t>
      </w:r>
      <w:r w:rsidRPr="00BC662F">
        <w:tab/>
        <w:t xml:space="preserve">Enumeration: </w:t>
      </w:r>
      <w:r>
        <w:t>SupportedGADShapes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513" w:name="_Toc20150421"/>
      <w:bookmarkStart w:id="1514" w:name="_Toc25168668"/>
      <w:bookmarkStart w:id="1515" w:name="_Toc27593087"/>
      <w:bookmarkStart w:id="1516" w:name="_Toc34147959"/>
      <w:bookmarkStart w:id="1517" w:name="_Toc36463343"/>
      <w:bookmarkStart w:id="1518" w:name="_Toc43215183"/>
      <w:bookmarkStart w:id="1519" w:name="_Toc45032431"/>
      <w:bookmarkStart w:id="1520" w:name="_Toc49849920"/>
      <w:bookmarkStart w:id="1521" w:name="_Toc51873434"/>
      <w:bookmarkStart w:id="1522" w:name="_Toc56517562"/>
      <w:bookmarkStart w:id="1523" w:name="_Toc58594463"/>
      <w:bookmarkStart w:id="1524" w:name="_Toc67685973"/>
      <w:bookmarkStart w:id="1525" w:name="_Toc74993800"/>
      <w:bookmarkStart w:id="1526" w:name="_Toc82716390"/>
      <w:r>
        <w:t>6.1.6.3.5</w:t>
      </w:r>
      <w:r w:rsidRPr="00BC662F">
        <w:tab/>
        <w:t>Enumeration:</w:t>
      </w:r>
      <w:r>
        <w:t xml:space="preserve"> ResponseTime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527" w:name="_Toc20150422"/>
      <w:bookmarkStart w:id="1528" w:name="_Toc25168669"/>
      <w:bookmarkStart w:id="1529" w:name="_Toc27593088"/>
      <w:bookmarkStart w:id="1530" w:name="_Toc34147960"/>
      <w:bookmarkStart w:id="1531" w:name="_Toc36463344"/>
      <w:bookmarkStart w:id="1532" w:name="_Toc43215184"/>
      <w:bookmarkStart w:id="1533" w:name="_Toc45032432"/>
      <w:bookmarkStart w:id="1534" w:name="_Toc49849921"/>
      <w:bookmarkStart w:id="1535" w:name="_Toc51873435"/>
      <w:bookmarkStart w:id="1536" w:name="_Toc56517563"/>
      <w:bookmarkStart w:id="1537" w:name="_Toc58594464"/>
      <w:bookmarkStart w:id="1538" w:name="_Toc67685974"/>
      <w:bookmarkStart w:id="1539" w:name="_Toc74993801"/>
      <w:bookmarkStart w:id="1540" w:name="_Toc82716391"/>
      <w:r>
        <w:t>6.1.6.3.6</w:t>
      </w:r>
      <w:r w:rsidRPr="00BC662F">
        <w:tab/>
        <w:t>Enumeration:</w:t>
      </w:r>
      <w:r>
        <w:t xml:space="preserve"> PositioningMethod</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541" w:name="_Toc20150423"/>
      <w:bookmarkStart w:id="1542" w:name="_Toc25168670"/>
      <w:bookmarkStart w:id="1543" w:name="_Toc27593089"/>
      <w:bookmarkStart w:id="1544" w:name="_Toc34147961"/>
      <w:bookmarkStart w:id="1545" w:name="_Toc36463345"/>
      <w:bookmarkStart w:id="1546" w:name="_Toc43215185"/>
      <w:bookmarkStart w:id="1547" w:name="_Toc45032433"/>
      <w:bookmarkStart w:id="1548" w:name="_Toc49849922"/>
      <w:bookmarkStart w:id="1549" w:name="_Toc51873436"/>
      <w:bookmarkStart w:id="1550" w:name="_Toc56517564"/>
      <w:bookmarkStart w:id="1551" w:name="_Toc58594465"/>
      <w:bookmarkStart w:id="1552" w:name="_Toc67685975"/>
      <w:bookmarkStart w:id="1553" w:name="_Toc74993802"/>
      <w:bookmarkStart w:id="1554" w:name="_Toc82716392"/>
      <w:r>
        <w:t>6.1.6.3.7</w:t>
      </w:r>
      <w:r w:rsidRPr="00BC662F">
        <w:tab/>
        <w:t>Enumeration:</w:t>
      </w:r>
      <w:r>
        <w:t xml:space="preserve"> PositioningMode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555" w:name="_Toc20150424"/>
      <w:bookmarkStart w:id="1556" w:name="_Toc25168671"/>
      <w:bookmarkStart w:id="1557" w:name="_Toc27593090"/>
      <w:bookmarkStart w:id="1558" w:name="_Toc34147962"/>
      <w:bookmarkStart w:id="1559" w:name="_Toc36463346"/>
      <w:bookmarkStart w:id="1560" w:name="_Toc43215186"/>
      <w:bookmarkStart w:id="1561" w:name="_Toc45032434"/>
      <w:bookmarkStart w:id="1562" w:name="_Toc49849923"/>
      <w:bookmarkStart w:id="1563" w:name="_Toc51873437"/>
      <w:bookmarkStart w:id="1564" w:name="_Toc56517565"/>
      <w:bookmarkStart w:id="1565" w:name="_Toc58594466"/>
      <w:bookmarkStart w:id="1566" w:name="_Toc67685976"/>
      <w:bookmarkStart w:id="1567" w:name="_Toc74993803"/>
      <w:bookmarkStart w:id="1568" w:name="_Toc82716393"/>
      <w:r>
        <w:t>6.1.6.3.8</w:t>
      </w:r>
      <w:r w:rsidRPr="00BC662F">
        <w:tab/>
        <w:t>Enumeration:</w:t>
      </w:r>
      <w:r>
        <w:t xml:space="preserve"> GnssId</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569" w:name="_Toc20150425"/>
      <w:bookmarkStart w:id="1570" w:name="_Toc25168672"/>
      <w:bookmarkStart w:id="1571" w:name="_Toc27593091"/>
      <w:bookmarkStart w:id="1572" w:name="_Toc34147963"/>
      <w:bookmarkStart w:id="1573" w:name="_Toc36463347"/>
      <w:bookmarkStart w:id="1574" w:name="_Toc43215187"/>
      <w:bookmarkStart w:id="1575" w:name="_Toc45032435"/>
      <w:bookmarkStart w:id="1576" w:name="_Toc49849924"/>
      <w:bookmarkStart w:id="1577" w:name="_Toc51873438"/>
      <w:bookmarkStart w:id="1578" w:name="_Toc56517566"/>
      <w:bookmarkStart w:id="1579" w:name="_Toc58594467"/>
      <w:bookmarkStart w:id="1580" w:name="_Toc67685977"/>
      <w:bookmarkStart w:id="1581" w:name="_Toc74993804"/>
      <w:bookmarkStart w:id="1582" w:name="_Toc82716394"/>
      <w:r>
        <w:t>6.1.6.3.9</w:t>
      </w:r>
      <w:r w:rsidRPr="00BC662F">
        <w:tab/>
        <w:t>Enumeration:</w:t>
      </w:r>
      <w:r>
        <w:t xml:space="preserve"> Usage</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583" w:name="_Toc20150426"/>
      <w:bookmarkStart w:id="1584" w:name="_Toc25168673"/>
      <w:bookmarkStart w:id="1585" w:name="_Toc27593092"/>
      <w:bookmarkStart w:id="1586" w:name="_Toc34147964"/>
      <w:bookmarkStart w:id="1587" w:name="_Toc36463348"/>
      <w:bookmarkStart w:id="1588" w:name="_Toc43215188"/>
      <w:bookmarkStart w:id="1589" w:name="_Toc45032436"/>
      <w:bookmarkStart w:id="1590" w:name="_Toc49849925"/>
      <w:bookmarkStart w:id="1591" w:name="_Toc51873439"/>
      <w:bookmarkStart w:id="1592" w:name="_Toc56517567"/>
      <w:bookmarkStart w:id="1593" w:name="_Toc58594468"/>
      <w:bookmarkStart w:id="1594" w:name="_Toc67685978"/>
      <w:bookmarkStart w:id="1595" w:name="_Toc74993805"/>
      <w:bookmarkStart w:id="1596" w:name="_Toc82716395"/>
      <w:r>
        <w:t>6.1.6.3.10</w:t>
      </w:r>
      <w:r w:rsidRPr="00BC662F">
        <w:tab/>
        <w:t>Enumeration:</w:t>
      </w:r>
      <w:r>
        <w:t xml:space="preserve"> LcsPriority</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597" w:name="_Toc20150427"/>
      <w:bookmarkStart w:id="1598" w:name="_Toc25168674"/>
      <w:bookmarkStart w:id="1599" w:name="_Toc27593093"/>
      <w:bookmarkStart w:id="1600" w:name="_Toc34147965"/>
      <w:bookmarkStart w:id="1601" w:name="_Toc36463349"/>
      <w:bookmarkStart w:id="1602" w:name="_Toc43215189"/>
      <w:bookmarkStart w:id="1603" w:name="_Toc45032437"/>
      <w:bookmarkStart w:id="1604" w:name="_Toc49849926"/>
      <w:bookmarkStart w:id="1605" w:name="_Toc51873440"/>
      <w:bookmarkStart w:id="1606" w:name="_Toc56517568"/>
      <w:bookmarkStart w:id="1607" w:name="_Toc58594469"/>
      <w:bookmarkStart w:id="1608" w:name="_Toc67685979"/>
      <w:bookmarkStart w:id="1609" w:name="_Toc74993806"/>
      <w:bookmarkStart w:id="1610" w:name="_Toc82716396"/>
      <w:r>
        <w:t>6.1.6.3.11</w:t>
      </w:r>
      <w:r w:rsidRPr="00BC662F">
        <w:tab/>
        <w:t>Enumeration:</w:t>
      </w:r>
      <w:r w:rsidRPr="00E661BE">
        <w:t xml:space="preserve"> VelocityRequested</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611" w:name="_Toc20150428"/>
      <w:bookmarkStart w:id="1612" w:name="_Toc25168675"/>
      <w:bookmarkStart w:id="1613" w:name="_Toc27593094"/>
      <w:bookmarkStart w:id="1614" w:name="_Toc34147966"/>
      <w:bookmarkStart w:id="1615" w:name="_Toc36463350"/>
      <w:bookmarkStart w:id="1616" w:name="_Toc43215190"/>
      <w:bookmarkStart w:id="1617" w:name="_Toc45032438"/>
      <w:bookmarkStart w:id="1618" w:name="_Toc49849927"/>
      <w:bookmarkStart w:id="1619" w:name="_Toc51873441"/>
      <w:bookmarkStart w:id="1620" w:name="_Toc56517569"/>
      <w:bookmarkStart w:id="1621" w:name="_Toc58594470"/>
      <w:bookmarkStart w:id="1622" w:name="_Toc67685980"/>
      <w:bookmarkStart w:id="1623" w:name="_Toc74993807"/>
      <w:bookmarkStart w:id="1624" w:name="_Toc82716397"/>
      <w:r>
        <w:t>6.1.6.3.12</w:t>
      </w:r>
      <w:r w:rsidRPr="00BC662F">
        <w:tab/>
        <w:t>Enumeration:</w:t>
      </w:r>
      <w:r w:rsidRPr="00E661BE">
        <w:t xml:space="preserve"> </w:t>
      </w:r>
      <w:r w:rsidRPr="0088594C">
        <w:t>AccuracyFulfilmentIndicator</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625" w:name="_Toc20150429"/>
      <w:bookmarkStart w:id="1626" w:name="_Toc25168676"/>
      <w:bookmarkStart w:id="1627" w:name="_Toc27593095"/>
      <w:bookmarkStart w:id="1628" w:name="_Toc34147967"/>
      <w:bookmarkStart w:id="1629" w:name="_Toc36463351"/>
      <w:bookmarkStart w:id="1630" w:name="_Toc43215191"/>
      <w:bookmarkStart w:id="1631" w:name="_Toc45032439"/>
      <w:bookmarkStart w:id="1632" w:name="_Toc49849928"/>
      <w:bookmarkStart w:id="1633" w:name="_Toc51873442"/>
      <w:bookmarkStart w:id="1634" w:name="_Toc56517570"/>
      <w:bookmarkStart w:id="1635" w:name="_Toc58594471"/>
      <w:bookmarkStart w:id="1636" w:name="_Toc67685981"/>
      <w:bookmarkStart w:id="1637" w:name="_Toc74993808"/>
      <w:bookmarkStart w:id="1638" w:name="_Toc82716398"/>
      <w:r>
        <w:t>6.1.6.3.13</w:t>
      </w:r>
      <w:r w:rsidRPr="00BC662F">
        <w:tab/>
        <w:t>Enumeration:</w:t>
      </w:r>
      <w:r w:rsidRPr="00E661BE">
        <w:t xml:space="preserve"> </w:t>
      </w:r>
      <w:r>
        <w:t>VerticalDirection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639" w:name="_Toc20150430"/>
      <w:bookmarkStart w:id="1640" w:name="_Toc25168677"/>
      <w:bookmarkStart w:id="1641" w:name="_Toc27593096"/>
      <w:bookmarkStart w:id="1642" w:name="_Toc34147968"/>
      <w:bookmarkStart w:id="1643" w:name="_Toc36463352"/>
      <w:bookmarkStart w:id="1644" w:name="_Toc43215192"/>
      <w:bookmarkStart w:id="1645" w:name="_Toc45032440"/>
      <w:bookmarkStart w:id="1646" w:name="_Toc49849929"/>
      <w:bookmarkStart w:id="1647" w:name="_Toc51873443"/>
      <w:bookmarkStart w:id="1648" w:name="_Toc56517571"/>
      <w:bookmarkStart w:id="1649" w:name="_Toc58594472"/>
      <w:bookmarkStart w:id="1650" w:name="_Toc67685982"/>
      <w:bookmarkStart w:id="1651" w:name="_Toc74993809"/>
      <w:bookmarkStart w:id="1652" w:name="_Toc82716399"/>
      <w:r>
        <w:t>6.1.6.3.14</w:t>
      </w:r>
      <w:r w:rsidRPr="003B2883">
        <w:tab/>
        <w:t xml:space="preserve">Enumeration: </w:t>
      </w:r>
      <w:r>
        <w:t>LdrType</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653" w:name="_Toc20150431"/>
      <w:bookmarkStart w:id="1654" w:name="_Toc25168678"/>
      <w:bookmarkStart w:id="1655" w:name="_Toc27593097"/>
      <w:bookmarkStart w:id="1656" w:name="_Toc34147969"/>
      <w:bookmarkStart w:id="1657" w:name="_Toc36463353"/>
      <w:bookmarkStart w:id="1658" w:name="_Toc43215193"/>
      <w:bookmarkStart w:id="1659" w:name="_Toc45032441"/>
      <w:bookmarkStart w:id="1660" w:name="_Toc49849930"/>
      <w:bookmarkStart w:id="1661" w:name="_Toc51873444"/>
      <w:bookmarkStart w:id="1662" w:name="_Toc56517572"/>
      <w:bookmarkStart w:id="1663" w:name="_Toc58594473"/>
      <w:bookmarkStart w:id="1664" w:name="_Toc67685983"/>
      <w:bookmarkStart w:id="1665" w:name="_Toc74993810"/>
      <w:bookmarkStart w:id="1666" w:name="_Toc82716400"/>
      <w:r>
        <w:t>6.1.6.3.15</w:t>
      </w:r>
      <w:r w:rsidRPr="00BC662F">
        <w:tab/>
        <w:t>Enumeration</w:t>
      </w:r>
      <w:r>
        <w:t>: ReportingAreaType</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667" w:name="_Toc20150432"/>
      <w:bookmarkStart w:id="1668" w:name="_Toc25168679"/>
      <w:bookmarkStart w:id="1669" w:name="_Toc27593098"/>
      <w:bookmarkStart w:id="1670" w:name="_Toc34147970"/>
      <w:bookmarkStart w:id="1671" w:name="_Toc36463354"/>
      <w:bookmarkStart w:id="1672" w:name="_Toc43215194"/>
      <w:bookmarkStart w:id="1673" w:name="_Toc45032442"/>
      <w:bookmarkStart w:id="1674" w:name="_Toc49849931"/>
      <w:bookmarkStart w:id="1675" w:name="_Toc51873445"/>
      <w:bookmarkStart w:id="1676" w:name="_Toc56517573"/>
      <w:bookmarkStart w:id="1677" w:name="_Toc58594474"/>
      <w:bookmarkStart w:id="1678" w:name="_Toc67685984"/>
      <w:bookmarkStart w:id="1679" w:name="_Toc74993811"/>
      <w:bookmarkStart w:id="1680" w:name="_Toc82716401"/>
      <w:r>
        <w:t>6.1.6.3.16</w:t>
      </w:r>
      <w:r w:rsidRPr="00BC662F">
        <w:tab/>
        <w:t>Enumeration</w:t>
      </w:r>
      <w:r>
        <w:t>: OccurrenceInfo</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681" w:name="_Toc20150433"/>
      <w:bookmarkStart w:id="1682" w:name="_Toc25168680"/>
      <w:bookmarkStart w:id="1683" w:name="_Toc27593099"/>
      <w:bookmarkStart w:id="1684" w:name="_Toc34147971"/>
      <w:bookmarkStart w:id="1685" w:name="_Toc36463355"/>
      <w:bookmarkStart w:id="1686" w:name="_Toc43215195"/>
      <w:bookmarkStart w:id="1687" w:name="_Toc45032443"/>
      <w:bookmarkStart w:id="1688" w:name="_Toc49849932"/>
      <w:bookmarkStart w:id="1689" w:name="_Toc51873446"/>
      <w:bookmarkStart w:id="1690" w:name="_Toc56517574"/>
      <w:bookmarkStart w:id="1691" w:name="_Toc58594475"/>
      <w:bookmarkStart w:id="1692" w:name="_Toc67685985"/>
      <w:bookmarkStart w:id="1693" w:name="_Toc74993812"/>
      <w:bookmarkStart w:id="1694" w:name="_Toc82716402"/>
      <w:r>
        <w:t>6.1.6.3.17</w:t>
      </w:r>
      <w:r w:rsidRPr="00BC662F">
        <w:tab/>
        <w:t>Enumeration</w:t>
      </w:r>
      <w:r>
        <w:t>: ReportingAccessType</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695" w:name="_Toc20150434"/>
      <w:bookmarkStart w:id="1696" w:name="_Toc25168681"/>
      <w:bookmarkStart w:id="1697" w:name="_Toc27593100"/>
      <w:bookmarkStart w:id="1698" w:name="_Toc34147972"/>
      <w:bookmarkStart w:id="1699" w:name="_Toc36463356"/>
      <w:bookmarkStart w:id="1700" w:name="_Toc43215196"/>
      <w:bookmarkStart w:id="1701" w:name="_Toc45032444"/>
      <w:bookmarkStart w:id="1702" w:name="_Toc49849933"/>
      <w:bookmarkStart w:id="1703" w:name="_Toc51873447"/>
      <w:bookmarkStart w:id="1704" w:name="_Toc56517575"/>
      <w:bookmarkStart w:id="1705" w:name="_Toc58594476"/>
      <w:bookmarkStart w:id="1706" w:name="_Toc67685986"/>
      <w:bookmarkStart w:id="1707" w:name="_Toc74993813"/>
      <w:bookmarkStart w:id="1708" w:name="_Toc82716403"/>
      <w:r>
        <w:t>6.1.6.3.18</w:t>
      </w:r>
      <w:r w:rsidRPr="003B2883">
        <w:tab/>
        <w:t xml:space="preserve">Enumeration: </w:t>
      </w:r>
      <w:r>
        <w:t>Event</w:t>
      </w:r>
      <w:r w:rsidRPr="003B2883">
        <w:t>Class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709" w:name="_Toc20150435"/>
      <w:bookmarkStart w:id="1710" w:name="_Toc25168682"/>
      <w:bookmarkStart w:id="1711" w:name="_Toc27593101"/>
      <w:bookmarkStart w:id="1712" w:name="_Toc34147973"/>
      <w:bookmarkStart w:id="1713" w:name="_Toc36463357"/>
      <w:bookmarkStart w:id="1714" w:name="_Toc43215197"/>
      <w:bookmarkStart w:id="1715" w:name="_Toc45032445"/>
      <w:bookmarkStart w:id="1716" w:name="_Toc49849934"/>
      <w:bookmarkStart w:id="1717" w:name="_Toc51873448"/>
      <w:bookmarkStart w:id="1718" w:name="_Toc56517576"/>
      <w:bookmarkStart w:id="1719" w:name="_Toc58594477"/>
      <w:bookmarkStart w:id="1720" w:name="_Toc67685987"/>
      <w:bookmarkStart w:id="1721" w:name="_Toc74993814"/>
      <w:bookmarkStart w:id="1722" w:name="_Toc82716404"/>
      <w:r>
        <w:t>6.1.6.3.19</w:t>
      </w:r>
      <w:r w:rsidRPr="003B2883">
        <w:tab/>
        <w:t xml:space="preserve">Enumeration: </w:t>
      </w:r>
      <w:r>
        <w:t>ReportedEventType</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723" w:name="_Toc20150436"/>
      <w:bookmarkStart w:id="1724" w:name="_Toc25168683"/>
      <w:bookmarkStart w:id="1725" w:name="_Toc27593102"/>
      <w:bookmarkStart w:id="1726" w:name="_Toc34147974"/>
      <w:bookmarkStart w:id="1727" w:name="_Toc36463358"/>
      <w:bookmarkStart w:id="1728" w:name="_Toc43215198"/>
      <w:bookmarkStart w:id="1729" w:name="_Toc45032446"/>
      <w:bookmarkStart w:id="1730" w:name="_Toc49849935"/>
      <w:bookmarkStart w:id="1731" w:name="_Toc51873449"/>
      <w:bookmarkStart w:id="1732" w:name="_Toc56517577"/>
      <w:bookmarkStart w:id="1733" w:name="_Toc58594478"/>
      <w:bookmarkStart w:id="1734" w:name="_Toc67685988"/>
      <w:bookmarkStart w:id="1735" w:name="_Toc74993815"/>
      <w:bookmarkStart w:id="1736" w:name="_Toc82716405"/>
      <w:r>
        <w:t>6.1.6.3.20</w:t>
      </w:r>
      <w:r w:rsidRPr="003B2883">
        <w:tab/>
        <w:t>Enumeration</w:t>
      </w:r>
      <w:r>
        <w:t>: TerminationCause</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737" w:name="_Toc25168684"/>
      <w:bookmarkStart w:id="1738" w:name="_Toc27593103"/>
      <w:bookmarkStart w:id="1739" w:name="_Toc34147975"/>
      <w:bookmarkStart w:id="1740" w:name="_Toc36463359"/>
      <w:bookmarkStart w:id="1741" w:name="_Toc43215199"/>
      <w:bookmarkStart w:id="1742" w:name="_Toc45032447"/>
      <w:bookmarkStart w:id="1743" w:name="_Toc49849936"/>
      <w:bookmarkStart w:id="1744" w:name="_Toc51873450"/>
      <w:bookmarkStart w:id="1745" w:name="_Toc56517578"/>
      <w:bookmarkStart w:id="1746" w:name="_Toc58594479"/>
      <w:bookmarkStart w:id="1747" w:name="_Toc67685989"/>
      <w:bookmarkStart w:id="1748" w:name="_Toc74993816"/>
      <w:bookmarkStart w:id="1749" w:name="_Toc82716406"/>
      <w:r w:rsidRPr="00EB7848">
        <w:lastRenderedPageBreak/>
        <w:t>6.1.6.3.21</w:t>
      </w:r>
      <w:r w:rsidRPr="00EB7848">
        <w:tab/>
        <w:t xml:space="preserve">Enumeration: </w:t>
      </w:r>
      <w:r w:rsidRPr="00EB7848">
        <w:rPr>
          <w:lang w:eastAsia="zh-CN"/>
        </w:rPr>
        <w:t>LcsQosClass</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EB7848">
      <w:pPr>
        <w:pStyle w:val="Heading5"/>
      </w:pPr>
      <w:bookmarkStart w:id="1750" w:name="_Toc34147976"/>
      <w:bookmarkStart w:id="1751" w:name="_Toc36463360"/>
      <w:bookmarkStart w:id="1752" w:name="_Toc43215200"/>
      <w:bookmarkStart w:id="1753" w:name="_Toc45032448"/>
      <w:bookmarkStart w:id="1754" w:name="_Toc49849937"/>
      <w:bookmarkStart w:id="1755" w:name="_Toc51873451"/>
      <w:bookmarkStart w:id="1756" w:name="_Toc56517579"/>
      <w:bookmarkStart w:id="1757" w:name="_Toc58594480"/>
      <w:bookmarkStart w:id="1758" w:name="_Toc67685990"/>
      <w:bookmarkStart w:id="1759" w:name="_Toc74993817"/>
      <w:bookmarkStart w:id="1760" w:name="_Toc82716407"/>
      <w:r>
        <w:t>6.1.6.3.22</w:t>
      </w:r>
      <w:r>
        <w:tab/>
        <w:t xml:space="preserve">Enumeration: </w:t>
      </w:r>
      <w:r w:rsidRPr="0031710B">
        <w:rPr>
          <w:lang w:eastAsia="zh-CN"/>
        </w:rPr>
        <w:t>UeLocationServiceInd</w:t>
      </w:r>
      <w:bookmarkEnd w:id="1750"/>
      <w:bookmarkEnd w:id="1751"/>
      <w:bookmarkEnd w:id="1752"/>
      <w:bookmarkEnd w:id="1753"/>
      <w:bookmarkEnd w:id="1754"/>
      <w:bookmarkEnd w:id="1755"/>
      <w:bookmarkEnd w:id="1756"/>
      <w:bookmarkEnd w:id="1757"/>
      <w:bookmarkEnd w:id="1758"/>
      <w:bookmarkEnd w:id="1759"/>
      <w:bookmarkEnd w:id="1760"/>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761" w:name="_Toc25073996"/>
      <w:bookmarkStart w:id="1762" w:name="_Toc27584636"/>
      <w:bookmarkStart w:id="1763" w:name="_Toc34147977"/>
      <w:bookmarkStart w:id="1764" w:name="_Toc36463361"/>
      <w:bookmarkStart w:id="1765" w:name="_Toc43215201"/>
      <w:bookmarkStart w:id="1766" w:name="_Toc45032449"/>
      <w:bookmarkStart w:id="1767" w:name="_Toc49849938"/>
      <w:bookmarkStart w:id="1768" w:name="_Toc51873452"/>
      <w:bookmarkStart w:id="1769" w:name="_Toc56517580"/>
      <w:bookmarkStart w:id="1770" w:name="_Toc58594481"/>
      <w:bookmarkStart w:id="1771" w:name="_Toc67685991"/>
      <w:bookmarkStart w:id="1772" w:name="_Toc74993818"/>
      <w:bookmarkStart w:id="1773" w:name="_Toc25073998"/>
      <w:bookmarkStart w:id="1774" w:name="_Toc27584638"/>
      <w:bookmarkStart w:id="1775" w:name="_Toc20150437"/>
      <w:bookmarkStart w:id="1776" w:name="_Toc25168685"/>
      <w:bookmarkStart w:id="1777" w:name="_Toc27593104"/>
      <w:bookmarkStart w:id="1778" w:name="_Toc82716408"/>
      <w:r>
        <w:t>6.1.6.4</w:t>
      </w:r>
      <w:r>
        <w:tab/>
        <w:t>Binary data</w:t>
      </w:r>
      <w:bookmarkEnd w:id="1761"/>
      <w:bookmarkEnd w:id="1762"/>
      <w:bookmarkEnd w:id="1763"/>
      <w:bookmarkEnd w:id="1764"/>
      <w:bookmarkEnd w:id="1765"/>
      <w:bookmarkEnd w:id="1766"/>
      <w:bookmarkEnd w:id="1767"/>
      <w:bookmarkEnd w:id="1768"/>
      <w:bookmarkEnd w:id="1769"/>
      <w:bookmarkEnd w:id="1770"/>
      <w:bookmarkEnd w:id="1771"/>
      <w:bookmarkEnd w:id="1772"/>
      <w:bookmarkEnd w:id="1778"/>
    </w:p>
    <w:p w14:paraId="3CC82FFE" w14:textId="77777777" w:rsidR="00EB7848" w:rsidRDefault="00EB7848" w:rsidP="00EB7848">
      <w:pPr>
        <w:pStyle w:val="Heading5"/>
        <w:rPr>
          <w:lang w:val="en-US"/>
        </w:rPr>
      </w:pPr>
      <w:bookmarkStart w:id="1779" w:name="_Toc25073997"/>
      <w:bookmarkStart w:id="1780" w:name="_Toc27584637"/>
      <w:bookmarkStart w:id="1781" w:name="_Toc34147978"/>
      <w:bookmarkStart w:id="1782" w:name="_Toc36463362"/>
      <w:bookmarkStart w:id="1783" w:name="_Toc43215202"/>
      <w:bookmarkStart w:id="1784" w:name="_Toc45032450"/>
      <w:bookmarkStart w:id="1785" w:name="_Toc49849939"/>
      <w:bookmarkStart w:id="1786" w:name="_Toc51873453"/>
      <w:bookmarkStart w:id="1787" w:name="_Toc56517581"/>
      <w:bookmarkStart w:id="1788" w:name="_Toc58594482"/>
      <w:bookmarkStart w:id="1789" w:name="_Toc67685992"/>
      <w:bookmarkStart w:id="1790" w:name="_Toc74993819"/>
      <w:bookmarkStart w:id="1791" w:name="_Toc82716409"/>
      <w:r>
        <w:rPr>
          <w:lang w:val="en-US"/>
        </w:rPr>
        <w:t>6.1.6.4.1</w:t>
      </w:r>
      <w:r>
        <w:rPr>
          <w:lang w:val="en-US"/>
        </w:rPr>
        <w:tab/>
        <w:t>Introduction</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792" w:name="_Toc34147979"/>
      <w:bookmarkStart w:id="1793" w:name="_Toc36463363"/>
      <w:bookmarkStart w:id="1794" w:name="_Toc43215203"/>
      <w:bookmarkStart w:id="1795" w:name="_Toc45032451"/>
      <w:bookmarkStart w:id="1796" w:name="_Toc49849940"/>
      <w:bookmarkStart w:id="1797" w:name="_Toc51873454"/>
      <w:bookmarkStart w:id="1798" w:name="_Toc56517582"/>
      <w:bookmarkStart w:id="1799" w:name="_Toc58594483"/>
      <w:bookmarkStart w:id="1800" w:name="_Toc67685993"/>
      <w:bookmarkStart w:id="1801" w:name="_Toc74993820"/>
      <w:bookmarkStart w:id="1802" w:name="_Toc82716410"/>
      <w:r>
        <w:rPr>
          <w:lang w:val="en-US"/>
        </w:rPr>
        <w:t>6.1.6.4.2</w:t>
      </w:r>
      <w:r>
        <w:rPr>
          <w:lang w:val="en-US"/>
        </w:rPr>
        <w:tab/>
        <w:t>LPP Message</w:t>
      </w:r>
      <w:bookmarkEnd w:id="1773"/>
      <w:bookmarkEnd w:id="1774"/>
      <w:bookmarkEnd w:id="1792"/>
      <w:bookmarkEnd w:id="1793"/>
      <w:bookmarkEnd w:id="1794"/>
      <w:bookmarkEnd w:id="1795"/>
      <w:bookmarkEnd w:id="1796"/>
      <w:bookmarkEnd w:id="1797"/>
      <w:bookmarkEnd w:id="1798"/>
      <w:bookmarkEnd w:id="1799"/>
      <w:bookmarkEnd w:id="1800"/>
      <w:bookmarkEnd w:id="1801"/>
      <w:bookmarkEnd w:id="180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803" w:name="_Toc34147980"/>
      <w:bookmarkStart w:id="1804" w:name="_Toc36463364"/>
      <w:bookmarkStart w:id="1805" w:name="_Toc43215204"/>
      <w:bookmarkStart w:id="1806" w:name="_Toc45032452"/>
      <w:bookmarkStart w:id="1807" w:name="_Toc49849941"/>
      <w:bookmarkStart w:id="1808" w:name="_Toc51873455"/>
      <w:bookmarkStart w:id="1809" w:name="_Toc56517583"/>
      <w:bookmarkStart w:id="1810" w:name="_Toc58594484"/>
      <w:bookmarkStart w:id="1811" w:name="_Toc67685994"/>
      <w:bookmarkStart w:id="1812" w:name="_Toc74993821"/>
      <w:bookmarkStart w:id="1813" w:name="_Toc82716411"/>
      <w:r>
        <w:t>6.1.7</w:t>
      </w:r>
      <w:r>
        <w:tab/>
        <w:t>Error Handling</w:t>
      </w:r>
      <w:bookmarkEnd w:id="1775"/>
      <w:bookmarkEnd w:id="1776"/>
      <w:bookmarkEnd w:id="1777"/>
      <w:bookmarkEnd w:id="1803"/>
      <w:bookmarkEnd w:id="1804"/>
      <w:bookmarkEnd w:id="1805"/>
      <w:bookmarkEnd w:id="1806"/>
      <w:bookmarkEnd w:id="1807"/>
      <w:bookmarkEnd w:id="1808"/>
      <w:bookmarkEnd w:id="1809"/>
      <w:bookmarkEnd w:id="1810"/>
      <w:bookmarkEnd w:id="1811"/>
      <w:bookmarkEnd w:id="1812"/>
      <w:bookmarkEnd w:id="1813"/>
    </w:p>
    <w:p w14:paraId="34939AA2" w14:textId="77777777" w:rsidR="00EB7848" w:rsidRDefault="00EB7848" w:rsidP="00EB7848">
      <w:pPr>
        <w:pStyle w:val="Heading4"/>
      </w:pPr>
      <w:bookmarkStart w:id="1814" w:name="_Toc20150438"/>
      <w:bookmarkStart w:id="1815" w:name="_Toc25168686"/>
      <w:bookmarkStart w:id="1816" w:name="_Toc27593105"/>
      <w:bookmarkStart w:id="1817" w:name="_Toc34147981"/>
      <w:bookmarkStart w:id="1818" w:name="_Toc36463365"/>
      <w:bookmarkStart w:id="1819" w:name="_Toc43215205"/>
      <w:bookmarkStart w:id="1820" w:name="_Toc45032453"/>
      <w:bookmarkStart w:id="1821" w:name="_Toc49849942"/>
      <w:bookmarkStart w:id="1822" w:name="_Toc51873456"/>
      <w:bookmarkStart w:id="1823" w:name="_Toc56517584"/>
      <w:bookmarkStart w:id="1824" w:name="_Toc58594485"/>
      <w:bookmarkStart w:id="1825" w:name="_Toc67685995"/>
      <w:bookmarkStart w:id="1826" w:name="_Toc74993822"/>
      <w:bookmarkStart w:id="1827" w:name="_Toc82716412"/>
      <w:r>
        <w:t>6.1.7.1</w:t>
      </w:r>
      <w:r>
        <w:tab/>
        <w:t>General</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828" w:name="_Toc20150439"/>
      <w:bookmarkStart w:id="1829" w:name="_Toc25168687"/>
      <w:bookmarkStart w:id="1830" w:name="_Toc27593106"/>
      <w:bookmarkStart w:id="1831" w:name="_Toc34147982"/>
      <w:bookmarkStart w:id="1832" w:name="_Toc36463366"/>
      <w:bookmarkStart w:id="1833" w:name="_Toc43215206"/>
      <w:bookmarkStart w:id="1834" w:name="_Toc45032454"/>
      <w:bookmarkStart w:id="1835" w:name="_Toc49849943"/>
      <w:bookmarkStart w:id="1836" w:name="_Toc51873457"/>
      <w:bookmarkStart w:id="1837" w:name="_Toc56517585"/>
      <w:bookmarkStart w:id="1838" w:name="_Toc58594486"/>
      <w:bookmarkStart w:id="1839" w:name="_Toc67685996"/>
      <w:bookmarkStart w:id="1840" w:name="_Toc74993823"/>
      <w:bookmarkStart w:id="1841" w:name="_Toc82716413"/>
      <w:r>
        <w:t>6.1.7.2</w:t>
      </w:r>
      <w:r>
        <w:tab/>
        <w:t>Protocol Errors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842" w:name="_Toc20150440"/>
      <w:bookmarkStart w:id="1843" w:name="_Toc25168688"/>
      <w:bookmarkStart w:id="1844" w:name="_Toc27593107"/>
      <w:bookmarkStart w:id="1845" w:name="_Toc34147983"/>
      <w:bookmarkStart w:id="1846" w:name="_Toc36463367"/>
      <w:bookmarkStart w:id="1847" w:name="_Toc43215207"/>
      <w:bookmarkStart w:id="1848" w:name="_Toc45032455"/>
      <w:bookmarkStart w:id="1849" w:name="_Toc49849944"/>
      <w:bookmarkStart w:id="1850" w:name="_Toc51873458"/>
      <w:bookmarkStart w:id="1851" w:name="_Toc56517586"/>
      <w:bookmarkStart w:id="1852" w:name="_Toc58594487"/>
      <w:bookmarkStart w:id="1853" w:name="_Toc67685997"/>
      <w:bookmarkStart w:id="1854" w:name="_Toc74993824"/>
      <w:bookmarkStart w:id="1855" w:name="_Toc82716414"/>
      <w:r>
        <w:t>6.1.7.3</w:t>
      </w:r>
      <w:r>
        <w:tab/>
        <w:t>Application Errors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856" w:name="_Toc20150441"/>
      <w:bookmarkStart w:id="1857" w:name="_Toc25168689"/>
      <w:bookmarkStart w:id="1858" w:name="_Toc27593108"/>
      <w:bookmarkStart w:id="1859" w:name="_Toc34147984"/>
      <w:bookmarkStart w:id="1860" w:name="_Toc36463368"/>
      <w:bookmarkStart w:id="1861" w:name="_Toc43215208"/>
      <w:bookmarkStart w:id="1862" w:name="_Toc45032456"/>
      <w:bookmarkStart w:id="1863" w:name="_Toc49849945"/>
      <w:bookmarkStart w:id="1864" w:name="_Toc51873459"/>
      <w:bookmarkStart w:id="1865" w:name="_Toc56517587"/>
      <w:bookmarkStart w:id="1866" w:name="_Toc58594488"/>
      <w:bookmarkStart w:id="1867" w:name="_Toc67685998"/>
      <w:bookmarkStart w:id="1868" w:name="_Toc74993825"/>
      <w:bookmarkStart w:id="1869" w:name="_Toc82716415"/>
      <w:r>
        <w:rPr>
          <w:lang w:val="en-US"/>
        </w:rPr>
        <w:t>6.1.8</w:t>
      </w:r>
      <w:r>
        <w:rPr>
          <w:lang w:val="en-US"/>
        </w:rPr>
        <w:tab/>
        <w:t>Security</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870" w:name="_Toc11342351"/>
      <w:bookmarkStart w:id="1871" w:name="_Toc36460757"/>
      <w:bookmarkStart w:id="1872" w:name="_Toc45029965"/>
      <w:bookmarkStart w:id="1873" w:name="_Toc57026388"/>
      <w:bookmarkStart w:id="1874" w:name="_Toc67685999"/>
      <w:bookmarkStart w:id="1875" w:name="_Toc74993826"/>
      <w:bookmarkStart w:id="1876" w:name="_Toc82716416"/>
      <w:r w:rsidRPr="00AA440E">
        <w:rPr>
          <w:lang w:eastAsia="zh-CN"/>
        </w:rPr>
        <w:t>6.1.</w:t>
      </w:r>
      <w:r>
        <w:rPr>
          <w:lang w:eastAsia="zh-CN"/>
        </w:rPr>
        <w:t>9</w:t>
      </w:r>
      <w:r w:rsidRPr="00AA440E">
        <w:rPr>
          <w:lang w:eastAsia="zh-CN"/>
        </w:rPr>
        <w:tab/>
        <w:t>Feature Negotiation</w:t>
      </w:r>
      <w:bookmarkEnd w:id="1870"/>
      <w:bookmarkEnd w:id="1871"/>
      <w:bookmarkEnd w:id="1872"/>
      <w:bookmarkEnd w:id="1873"/>
      <w:bookmarkEnd w:id="1874"/>
      <w:bookmarkEnd w:id="1875"/>
      <w:bookmarkEnd w:id="1876"/>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0C3B5A">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0C3B5A">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FE7D49">
            <w:pPr>
              <w:pStyle w:val="TAL"/>
              <w:jc w:val="center"/>
            </w:pPr>
            <w:r>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FE7D49">
            <w:pPr>
              <w:pStyle w:val="TAL"/>
              <w:jc w:val="center"/>
              <w:rPr>
                <w:lang w:eastAsia="ko-KR"/>
              </w:rPr>
            </w:pPr>
            <w:r>
              <w:rPr>
                <w:lang w:eastAsia="ko-KR"/>
              </w:rPr>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47C9A974" w:rsidR="00FE7D49" w:rsidRDefault="00FE7D49" w:rsidP="00FE7D49">
            <w:pPr>
              <w:pStyle w:val="TAL"/>
              <w:rPr>
                <w:lang w:eastAsia="ko-KR"/>
              </w:rPr>
            </w:pPr>
            <w:r>
              <w:rPr>
                <w:lang w:eastAsia="zh-CN"/>
              </w:rPr>
              <w:t xml:space="preserve">Support of this feature implies the </w:t>
            </w:r>
            <w:r>
              <w:t>LMF shall be able to determine the country or International area where UE is located.</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71299A">
            <w:pPr>
              <w:pStyle w:val="TAL"/>
              <w:jc w:val="center"/>
            </w:pPr>
            <w:r>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71299A">
            <w:pPr>
              <w:pStyle w:val="TAL"/>
              <w:jc w:val="center"/>
              <w:rPr>
                <w:lang w:eastAsia="ko-KR"/>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467CA0">
      <w:pPr>
        <w:pStyle w:val="Heading3"/>
        <w:rPr>
          <w:lang w:val="en-US"/>
        </w:rPr>
      </w:pPr>
      <w:bookmarkStart w:id="1877" w:name="_Toc25074008"/>
      <w:bookmarkStart w:id="1878" w:name="_Toc34063200"/>
      <w:bookmarkStart w:id="1879" w:name="_Toc43120185"/>
      <w:bookmarkStart w:id="1880" w:name="_Toc49768242"/>
      <w:bookmarkStart w:id="1881" w:name="_Toc51867092"/>
      <w:bookmarkStart w:id="1882" w:name="_Toc67686000"/>
      <w:bookmarkStart w:id="1883" w:name="_Toc74993827"/>
      <w:bookmarkStart w:id="1884" w:name="_Toc82716417"/>
      <w:r>
        <w:rPr>
          <w:lang w:val="en-US"/>
        </w:rPr>
        <w:lastRenderedPageBreak/>
        <w:t>6.1.</w:t>
      </w:r>
      <w:r w:rsidR="00457BD2">
        <w:rPr>
          <w:lang w:val="en-US"/>
        </w:rPr>
        <w:t>10</w:t>
      </w:r>
      <w:r>
        <w:rPr>
          <w:lang w:val="en-US"/>
        </w:rPr>
        <w:tab/>
      </w:r>
      <w:bookmarkEnd w:id="1877"/>
      <w:bookmarkEnd w:id="1878"/>
      <w:bookmarkEnd w:id="1879"/>
      <w:bookmarkEnd w:id="1880"/>
      <w:bookmarkEnd w:id="1881"/>
      <w:r>
        <w:rPr>
          <w:lang w:val="en-US"/>
        </w:rPr>
        <w:t>HTTP redirection</w:t>
      </w:r>
      <w:bookmarkEnd w:id="1882"/>
      <w:bookmarkEnd w:id="1883"/>
      <w:bookmarkEnd w:id="1884"/>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885" w:name="_Toc25168690"/>
      <w:bookmarkStart w:id="1886" w:name="_Toc27593109"/>
      <w:bookmarkStart w:id="1887" w:name="_Toc34147985"/>
      <w:bookmarkStart w:id="1888" w:name="_Toc36463369"/>
      <w:bookmarkStart w:id="1889" w:name="_Toc43215209"/>
      <w:bookmarkStart w:id="1890" w:name="_Toc45032457"/>
      <w:bookmarkStart w:id="1891" w:name="_Toc49849946"/>
      <w:bookmarkStart w:id="1892" w:name="_Toc51873460"/>
      <w:bookmarkStart w:id="1893" w:name="_Toc56517588"/>
      <w:bookmarkStart w:id="1894" w:name="_Toc58594489"/>
      <w:bookmarkStart w:id="1895" w:name="_Toc67686001"/>
      <w:bookmarkStart w:id="1896" w:name="_Toc74993828"/>
      <w:bookmarkStart w:id="1897" w:name="_Toc82716418"/>
      <w:r>
        <w:rPr>
          <w:lang w:eastAsia="zh-CN"/>
        </w:rPr>
        <w:t>6.2</w:t>
      </w:r>
      <w:r>
        <w:tab/>
        <w:t>Nlmf_Broadcast Service API</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6B444DB1" w14:textId="77777777" w:rsidR="00EB7848" w:rsidRDefault="00EB7848" w:rsidP="00EB7848">
      <w:pPr>
        <w:pStyle w:val="Heading3"/>
      </w:pPr>
      <w:bookmarkStart w:id="1898" w:name="_Toc25168691"/>
      <w:bookmarkStart w:id="1899" w:name="_Toc27593110"/>
      <w:bookmarkStart w:id="1900" w:name="_Toc34147986"/>
      <w:bookmarkStart w:id="1901" w:name="_Toc36463370"/>
      <w:bookmarkStart w:id="1902" w:name="_Toc43215210"/>
      <w:bookmarkStart w:id="1903" w:name="_Toc45032458"/>
      <w:bookmarkStart w:id="1904" w:name="_Toc49849947"/>
      <w:bookmarkStart w:id="1905" w:name="_Toc51873461"/>
      <w:bookmarkStart w:id="1906" w:name="_Toc56517589"/>
      <w:bookmarkStart w:id="1907" w:name="_Toc58594490"/>
      <w:bookmarkStart w:id="1908" w:name="_Toc67686002"/>
      <w:bookmarkStart w:id="1909" w:name="_Toc74993829"/>
      <w:bookmarkStart w:id="1910" w:name="_Toc82716419"/>
      <w:r>
        <w:t>6.2.1</w:t>
      </w:r>
      <w:r>
        <w:tab/>
        <w:t>API URI</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911" w:name="_Toc25168692"/>
      <w:bookmarkStart w:id="1912" w:name="_Toc27593111"/>
      <w:bookmarkStart w:id="1913" w:name="_Toc34147987"/>
      <w:bookmarkStart w:id="1914" w:name="_Toc36463371"/>
      <w:bookmarkStart w:id="1915" w:name="_Toc43215211"/>
      <w:bookmarkStart w:id="1916" w:name="_Toc45032459"/>
      <w:bookmarkStart w:id="1917" w:name="_Toc49849948"/>
      <w:bookmarkStart w:id="1918" w:name="_Toc51873462"/>
      <w:bookmarkStart w:id="1919" w:name="_Toc56517590"/>
      <w:bookmarkStart w:id="1920" w:name="_Toc58594491"/>
      <w:bookmarkStart w:id="1921" w:name="_Toc67686003"/>
      <w:bookmarkStart w:id="1922" w:name="_Toc74993830"/>
      <w:bookmarkStart w:id="1923" w:name="_Toc82716420"/>
      <w:r>
        <w:t>6.2.2</w:t>
      </w:r>
      <w:r>
        <w:tab/>
        <w:t>Usage of HTTP</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C7C9707" w14:textId="77777777" w:rsidR="00EB7848" w:rsidRDefault="00EB7848" w:rsidP="00EB7848">
      <w:pPr>
        <w:pStyle w:val="Heading4"/>
      </w:pPr>
      <w:bookmarkStart w:id="1924" w:name="_Toc25168693"/>
      <w:bookmarkStart w:id="1925" w:name="_Toc27593112"/>
      <w:bookmarkStart w:id="1926" w:name="_Toc34147988"/>
      <w:bookmarkStart w:id="1927" w:name="_Toc36463372"/>
      <w:bookmarkStart w:id="1928" w:name="_Toc43215212"/>
      <w:bookmarkStart w:id="1929" w:name="_Toc45032460"/>
      <w:bookmarkStart w:id="1930" w:name="_Toc49849949"/>
      <w:bookmarkStart w:id="1931" w:name="_Toc51873463"/>
      <w:bookmarkStart w:id="1932" w:name="_Toc56517591"/>
      <w:bookmarkStart w:id="1933" w:name="_Toc58594492"/>
      <w:bookmarkStart w:id="1934" w:name="_Toc67686004"/>
      <w:bookmarkStart w:id="1935" w:name="_Toc74993831"/>
      <w:bookmarkStart w:id="1936" w:name="_Toc82716421"/>
      <w:r>
        <w:t>6.2.2.1</w:t>
      </w:r>
      <w:r>
        <w:tab/>
        <w:t>General</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937" w:name="_Toc25168694"/>
      <w:bookmarkStart w:id="1938" w:name="_Toc27593113"/>
      <w:bookmarkStart w:id="1939" w:name="_Toc34147989"/>
      <w:bookmarkStart w:id="1940" w:name="_Toc36463373"/>
      <w:bookmarkStart w:id="1941" w:name="_Toc43215213"/>
      <w:bookmarkStart w:id="1942" w:name="_Toc45032461"/>
      <w:bookmarkStart w:id="1943" w:name="_Toc49849950"/>
      <w:bookmarkStart w:id="1944" w:name="_Toc51873464"/>
      <w:bookmarkStart w:id="1945" w:name="_Toc56517592"/>
      <w:bookmarkStart w:id="1946" w:name="_Toc58594493"/>
      <w:bookmarkStart w:id="1947" w:name="_Toc67686005"/>
      <w:bookmarkStart w:id="1948" w:name="_Toc74993832"/>
      <w:bookmarkStart w:id="1949" w:name="_Toc82716422"/>
      <w:r>
        <w:t>6.2.2.2</w:t>
      </w:r>
      <w:r>
        <w:tab/>
        <w:t>HTTP Standard Headers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08F33B42" w14:textId="77777777" w:rsidR="00EB7848" w:rsidRDefault="00EB7848" w:rsidP="00EB7848">
      <w:pPr>
        <w:pStyle w:val="Heading5"/>
        <w:rPr>
          <w:lang w:eastAsia="zh-CN"/>
        </w:rPr>
      </w:pPr>
      <w:bookmarkStart w:id="1950" w:name="_Toc25168695"/>
      <w:bookmarkStart w:id="1951" w:name="_Toc27593114"/>
      <w:bookmarkStart w:id="1952" w:name="_Toc34147990"/>
      <w:bookmarkStart w:id="1953" w:name="_Toc36463374"/>
      <w:bookmarkStart w:id="1954" w:name="_Toc43215214"/>
      <w:bookmarkStart w:id="1955" w:name="_Toc45032462"/>
      <w:bookmarkStart w:id="1956" w:name="_Toc49849951"/>
      <w:bookmarkStart w:id="1957" w:name="_Toc51873465"/>
      <w:bookmarkStart w:id="1958" w:name="_Toc56517593"/>
      <w:bookmarkStart w:id="1959" w:name="_Toc58594494"/>
      <w:bookmarkStart w:id="1960" w:name="_Toc67686006"/>
      <w:bookmarkStart w:id="1961" w:name="_Toc74993833"/>
      <w:bookmarkStart w:id="1962" w:name="_Toc82716423"/>
      <w:r>
        <w:t>6.2.2.2.1</w:t>
      </w:r>
      <w:r>
        <w:rPr>
          <w:lang w:eastAsia="zh-CN"/>
        </w:rPr>
        <w:tab/>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763503E7" w14:textId="77777777" w:rsidR="00EB7848" w:rsidRDefault="00EB7848" w:rsidP="00EB7848">
      <w:pPr>
        <w:pStyle w:val="Heading5"/>
      </w:pPr>
      <w:bookmarkStart w:id="1963" w:name="_Toc25168696"/>
      <w:bookmarkStart w:id="1964" w:name="_Toc27593115"/>
      <w:bookmarkStart w:id="1965" w:name="_Toc34147991"/>
      <w:bookmarkStart w:id="1966" w:name="_Toc36463375"/>
      <w:bookmarkStart w:id="1967" w:name="_Toc43215215"/>
      <w:bookmarkStart w:id="1968" w:name="_Toc45032463"/>
      <w:bookmarkStart w:id="1969" w:name="_Toc49849952"/>
      <w:bookmarkStart w:id="1970" w:name="_Toc51873466"/>
      <w:bookmarkStart w:id="1971" w:name="_Toc56517594"/>
      <w:bookmarkStart w:id="1972" w:name="_Toc58594495"/>
      <w:bookmarkStart w:id="1973" w:name="_Toc67686007"/>
      <w:bookmarkStart w:id="1974" w:name="_Toc74993834"/>
      <w:bookmarkStart w:id="1975" w:name="_Toc82716424"/>
      <w:r>
        <w:t>6.2.2.2.2</w:t>
      </w:r>
      <w:r>
        <w:tab/>
        <w:t>Content type</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976" w:name="_Toc25168697"/>
      <w:bookmarkStart w:id="1977" w:name="_Toc27593116"/>
      <w:bookmarkStart w:id="1978" w:name="_Toc34147992"/>
      <w:bookmarkStart w:id="1979" w:name="_Toc36463376"/>
      <w:bookmarkStart w:id="1980" w:name="_Toc43215216"/>
      <w:bookmarkStart w:id="1981" w:name="_Toc45032464"/>
      <w:bookmarkStart w:id="1982" w:name="_Toc49849953"/>
      <w:bookmarkStart w:id="1983" w:name="_Toc51873467"/>
      <w:bookmarkStart w:id="1984" w:name="_Toc56517595"/>
      <w:bookmarkStart w:id="1985" w:name="_Toc58594496"/>
      <w:bookmarkStart w:id="1986" w:name="_Toc67686008"/>
      <w:bookmarkStart w:id="1987" w:name="_Toc74993835"/>
      <w:bookmarkStart w:id="1988" w:name="_Toc82716425"/>
      <w:r>
        <w:t>6.2.2.3</w:t>
      </w:r>
      <w:r>
        <w:tab/>
        <w:t>HTTP custom headers</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64B9A577" w14:textId="77777777" w:rsidR="00EB7848" w:rsidRDefault="00EB7848" w:rsidP="00EB7848">
      <w:pPr>
        <w:pStyle w:val="Heading5"/>
        <w:rPr>
          <w:lang w:eastAsia="zh-CN"/>
        </w:rPr>
      </w:pPr>
      <w:bookmarkStart w:id="1989" w:name="_Toc25168698"/>
      <w:bookmarkStart w:id="1990" w:name="_Toc27593117"/>
      <w:bookmarkStart w:id="1991" w:name="_Toc34147993"/>
      <w:bookmarkStart w:id="1992" w:name="_Toc36463377"/>
      <w:bookmarkStart w:id="1993" w:name="_Toc43215217"/>
      <w:bookmarkStart w:id="1994" w:name="_Toc45032465"/>
      <w:bookmarkStart w:id="1995" w:name="_Toc49849954"/>
      <w:bookmarkStart w:id="1996" w:name="_Toc51873468"/>
      <w:bookmarkStart w:id="1997" w:name="_Toc56517596"/>
      <w:bookmarkStart w:id="1998" w:name="_Toc58594497"/>
      <w:bookmarkStart w:id="1999" w:name="_Toc67686009"/>
      <w:bookmarkStart w:id="2000" w:name="_Toc74993836"/>
      <w:bookmarkStart w:id="2001" w:name="_Toc82716426"/>
      <w:r>
        <w:t>6.2.2.3.1</w:t>
      </w:r>
      <w:r>
        <w:rPr>
          <w:lang w:eastAsia="zh-CN"/>
        </w:rPr>
        <w:tab/>
        <w:t>General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2002" w:name="_Toc25168699"/>
      <w:bookmarkStart w:id="2003" w:name="_Toc27593118"/>
      <w:bookmarkStart w:id="2004" w:name="_Toc34147994"/>
      <w:bookmarkStart w:id="2005" w:name="_Toc36463378"/>
      <w:bookmarkStart w:id="2006" w:name="_Toc43215218"/>
      <w:bookmarkStart w:id="2007" w:name="_Toc45032466"/>
      <w:bookmarkStart w:id="2008" w:name="_Toc49849955"/>
      <w:bookmarkStart w:id="2009" w:name="_Toc51873469"/>
      <w:bookmarkStart w:id="2010" w:name="_Toc56517597"/>
      <w:bookmarkStart w:id="2011" w:name="_Toc58594498"/>
      <w:bookmarkStart w:id="2012" w:name="_Toc67686010"/>
      <w:bookmarkStart w:id="2013" w:name="_Toc74993837"/>
      <w:bookmarkStart w:id="2014" w:name="_Toc82716427"/>
      <w:r>
        <w:t>6.2.3</w:t>
      </w:r>
      <w:r>
        <w:tab/>
        <w:t>Resources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0B41BE80" w14:textId="77777777" w:rsidR="00EB7848" w:rsidRDefault="00EB7848" w:rsidP="00EB7848">
      <w:pPr>
        <w:pStyle w:val="Heading4"/>
      </w:pPr>
      <w:bookmarkStart w:id="2015" w:name="_Toc25168700"/>
      <w:bookmarkStart w:id="2016" w:name="_Toc27593119"/>
      <w:bookmarkStart w:id="2017" w:name="_Toc34147995"/>
      <w:bookmarkStart w:id="2018" w:name="_Toc36463379"/>
      <w:bookmarkStart w:id="2019" w:name="_Toc43215219"/>
      <w:bookmarkStart w:id="2020" w:name="_Toc45032467"/>
      <w:bookmarkStart w:id="2021" w:name="_Toc49849956"/>
      <w:bookmarkStart w:id="2022" w:name="_Toc51873470"/>
      <w:bookmarkStart w:id="2023" w:name="_Toc56517598"/>
      <w:bookmarkStart w:id="2024" w:name="_Toc58594499"/>
      <w:bookmarkStart w:id="2025" w:name="_Toc67686011"/>
      <w:bookmarkStart w:id="2026" w:name="_Toc74993838"/>
      <w:bookmarkStart w:id="2027" w:name="_Toc82716428"/>
      <w:r>
        <w:t>6.2.3.1</w:t>
      </w:r>
      <w:r>
        <w:tab/>
        <w:t>Overview</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25pt" o:ole="">
            <v:imagedata r:id="rId30" o:title=""/>
          </v:shape>
          <o:OLEObject Type="Embed" ProgID="Visio.Drawing.11" ShapeID="_x0000_i1036" DrawAspect="Content" ObjectID="_1693330489"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2028" w:name="_Toc25168701"/>
      <w:bookmarkStart w:id="2029" w:name="_Toc27593120"/>
      <w:bookmarkStart w:id="2030" w:name="_Toc34147996"/>
      <w:bookmarkStart w:id="2031" w:name="_Toc36463380"/>
      <w:bookmarkStart w:id="2032" w:name="_Toc43215220"/>
      <w:bookmarkStart w:id="2033" w:name="_Toc45032468"/>
      <w:bookmarkStart w:id="2034" w:name="_Toc49849957"/>
      <w:bookmarkStart w:id="2035" w:name="_Toc51873471"/>
      <w:bookmarkStart w:id="2036" w:name="_Toc56517599"/>
      <w:bookmarkStart w:id="2037" w:name="_Toc58594500"/>
      <w:bookmarkStart w:id="2038" w:name="_Toc67686012"/>
      <w:bookmarkStart w:id="2039" w:name="_Toc74993839"/>
      <w:bookmarkStart w:id="2040" w:name="_Toc82716429"/>
      <w:r>
        <w:t>6.2.4</w:t>
      </w:r>
      <w:r>
        <w:tab/>
        <w:t>Custom Operations without associated resources</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489D719E" w14:textId="77777777" w:rsidR="00EB7848" w:rsidRDefault="00EB7848" w:rsidP="00EB7848">
      <w:pPr>
        <w:pStyle w:val="Heading4"/>
      </w:pPr>
      <w:bookmarkStart w:id="2041" w:name="_Toc25168702"/>
      <w:bookmarkStart w:id="2042" w:name="_Toc27593121"/>
      <w:bookmarkStart w:id="2043" w:name="_Toc34147997"/>
      <w:bookmarkStart w:id="2044" w:name="_Toc36463381"/>
      <w:bookmarkStart w:id="2045" w:name="_Toc43215221"/>
      <w:bookmarkStart w:id="2046" w:name="_Toc45032469"/>
      <w:bookmarkStart w:id="2047" w:name="_Toc49849958"/>
      <w:bookmarkStart w:id="2048" w:name="_Toc51873472"/>
      <w:bookmarkStart w:id="2049" w:name="_Toc56517600"/>
      <w:bookmarkStart w:id="2050" w:name="_Toc58594501"/>
      <w:bookmarkStart w:id="2051" w:name="_Toc67686013"/>
      <w:bookmarkStart w:id="2052" w:name="_Toc74993840"/>
      <w:bookmarkStart w:id="2053" w:name="_Toc82716430"/>
      <w:r>
        <w:t>6.2.4.1</w:t>
      </w:r>
      <w:r>
        <w:tab/>
        <w:t>Overview</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2054" w:name="_Toc25168703"/>
      <w:bookmarkStart w:id="2055" w:name="_Toc27593122"/>
      <w:bookmarkStart w:id="2056" w:name="_Toc34147998"/>
      <w:bookmarkStart w:id="2057" w:name="_Toc36463382"/>
      <w:bookmarkStart w:id="2058" w:name="_Toc43215222"/>
      <w:bookmarkStart w:id="2059" w:name="_Toc45032470"/>
      <w:bookmarkStart w:id="2060" w:name="_Toc49849959"/>
      <w:bookmarkStart w:id="2061" w:name="_Toc51873473"/>
      <w:bookmarkStart w:id="2062" w:name="_Toc56517601"/>
      <w:bookmarkStart w:id="2063" w:name="_Toc58594502"/>
      <w:bookmarkStart w:id="2064" w:name="_Toc67686014"/>
      <w:bookmarkStart w:id="2065" w:name="_Toc74993841"/>
      <w:bookmarkStart w:id="2066" w:name="_Toc82716431"/>
      <w:r>
        <w:t>6.2.4.4</w:t>
      </w:r>
      <w:r>
        <w:tab/>
        <w:t>Operation: cipher-key-data</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31BAC605" w14:textId="77777777" w:rsidR="00EB7848" w:rsidRDefault="00EB7848" w:rsidP="00EB7848">
      <w:pPr>
        <w:pStyle w:val="Heading5"/>
      </w:pPr>
      <w:bookmarkStart w:id="2067" w:name="_Toc25168704"/>
      <w:bookmarkStart w:id="2068" w:name="_Toc27593123"/>
      <w:bookmarkStart w:id="2069" w:name="_Toc34147999"/>
      <w:bookmarkStart w:id="2070" w:name="_Toc36463383"/>
      <w:bookmarkStart w:id="2071" w:name="_Toc43215223"/>
      <w:bookmarkStart w:id="2072" w:name="_Toc45032471"/>
      <w:bookmarkStart w:id="2073" w:name="_Toc49849960"/>
      <w:bookmarkStart w:id="2074" w:name="_Toc51873474"/>
      <w:bookmarkStart w:id="2075" w:name="_Toc56517602"/>
      <w:bookmarkStart w:id="2076" w:name="_Toc58594503"/>
      <w:bookmarkStart w:id="2077" w:name="_Toc67686015"/>
      <w:bookmarkStart w:id="2078" w:name="_Toc74993842"/>
      <w:bookmarkStart w:id="2079" w:name="_Toc82716432"/>
      <w:r>
        <w:t>6.2.4.4.1</w:t>
      </w:r>
      <w:r>
        <w:tab/>
        <w:t>Description</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2080" w:name="_Toc25168705"/>
      <w:bookmarkStart w:id="2081" w:name="_Toc27593124"/>
      <w:bookmarkStart w:id="2082" w:name="_Toc34148000"/>
      <w:bookmarkStart w:id="2083" w:name="_Toc36463384"/>
      <w:bookmarkStart w:id="2084" w:name="_Toc43215224"/>
      <w:bookmarkStart w:id="2085" w:name="_Toc45032472"/>
      <w:bookmarkStart w:id="2086" w:name="_Toc49849961"/>
      <w:bookmarkStart w:id="2087" w:name="_Toc51873475"/>
      <w:bookmarkStart w:id="2088" w:name="_Toc56517603"/>
      <w:bookmarkStart w:id="2089" w:name="_Toc58594504"/>
      <w:bookmarkStart w:id="2090" w:name="_Toc67686016"/>
      <w:bookmarkStart w:id="2091" w:name="_Toc74993843"/>
      <w:bookmarkStart w:id="2092" w:name="_Toc82716433"/>
      <w:r>
        <w:t>6.2.4.4.2</w:t>
      </w:r>
      <w:r>
        <w:tab/>
        <w:t>Operation Definition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2093" w:name="_Toc25168706"/>
      <w:bookmarkStart w:id="2094" w:name="_Toc27593125"/>
      <w:bookmarkStart w:id="2095" w:name="_Toc34148001"/>
      <w:bookmarkStart w:id="2096" w:name="_Toc36463385"/>
      <w:bookmarkStart w:id="2097" w:name="_Toc43215225"/>
      <w:bookmarkStart w:id="2098" w:name="_Toc45032473"/>
      <w:bookmarkStart w:id="2099" w:name="_Toc49849962"/>
      <w:bookmarkStart w:id="2100" w:name="_Toc51873476"/>
      <w:bookmarkStart w:id="2101" w:name="_Toc56517604"/>
      <w:bookmarkStart w:id="2102" w:name="_Toc58594505"/>
      <w:bookmarkStart w:id="2103" w:name="_Toc67686017"/>
      <w:bookmarkStart w:id="2104" w:name="_Toc74993844"/>
      <w:bookmarkStart w:id="2105" w:name="_Toc82716434"/>
      <w:r>
        <w:lastRenderedPageBreak/>
        <w:t>6.2.5</w:t>
      </w:r>
      <w:r>
        <w:tab/>
        <w:t>Notifications</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59CEF37C" w14:textId="77777777" w:rsidR="00EB7848" w:rsidRDefault="00EB7848" w:rsidP="00EB7848">
      <w:pPr>
        <w:pStyle w:val="Heading4"/>
      </w:pPr>
      <w:bookmarkStart w:id="2106" w:name="_Toc25168707"/>
      <w:bookmarkStart w:id="2107" w:name="_Toc27593126"/>
      <w:bookmarkStart w:id="2108" w:name="_Toc34148002"/>
      <w:bookmarkStart w:id="2109" w:name="_Toc36463386"/>
      <w:bookmarkStart w:id="2110" w:name="_Toc43215226"/>
      <w:bookmarkStart w:id="2111" w:name="_Toc45032474"/>
      <w:bookmarkStart w:id="2112" w:name="_Toc49849963"/>
      <w:bookmarkStart w:id="2113" w:name="_Toc51873477"/>
      <w:bookmarkStart w:id="2114" w:name="_Toc56517605"/>
      <w:bookmarkStart w:id="2115" w:name="_Toc58594506"/>
      <w:bookmarkStart w:id="2116" w:name="_Toc67686018"/>
      <w:bookmarkStart w:id="2117" w:name="_Toc74993845"/>
      <w:bookmarkStart w:id="2118" w:name="_Toc82716435"/>
      <w:r>
        <w:t>6.2.5.1</w:t>
      </w:r>
      <w:r>
        <w:tab/>
        <w:t>CipheringKeyData</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735FCADD" w14:textId="77777777" w:rsidR="00EB7848" w:rsidRDefault="00EB7848" w:rsidP="00EB7848">
      <w:pPr>
        <w:pStyle w:val="Heading5"/>
      </w:pPr>
      <w:bookmarkStart w:id="2119" w:name="_Toc25168708"/>
      <w:bookmarkStart w:id="2120" w:name="_Toc27593127"/>
      <w:bookmarkStart w:id="2121" w:name="_Toc34148003"/>
      <w:bookmarkStart w:id="2122" w:name="_Toc36463387"/>
      <w:bookmarkStart w:id="2123" w:name="_Toc43215227"/>
      <w:bookmarkStart w:id="2124" w:name="_Toc45032475"/>
      <w:bookmarkStart w:id="2125" w:name="_Toc49849964"/>
      <w:bookmarkStart w:id="2126" w:name="_Toc51873478"/>
      <w:bookmarkStart w:id="2127" w:name="_Toc56517606"/>
      <w:bookmarkStart w:id="2128" w:name="_Toc58594507"/>
      <w:bookmarkStart w:id="2129" w:name="_Toc67686019"/>
      <w:bookmarkStart w:id="2130" w:name="_Toc74993846"/>
      <w:bookmarkStart w:id="2131" w:name="_Toc82716436"/>
      <w:r>
        <w:t>6.2.5.1.1</w:t>
      </w:r>
      <w:r>
        <w:tab/>
        <w:t>Description</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2132" w:name="_Toc25168709"/>
      <w:bookmarkStart w:id="2133" w:name="_Toc27593128"/>
      <w:bookmarkStart w:id="2134" w:name="_Toc34148004"/>
      <w:bookmarkStart w:id="2135" w:name="_Toc36463388"/>
      <w:bookmarkStart w:id="2136" w:name="_Toc43215228"/>
      <w:bookmarkStart w:id="2137" w:name="_Toc45032476"/>
      <w:bookmarkStart w:id="2138" w:name="_Toc49849965"/>
      <w:bookmarkStart w:id="2139" w:name="_Toc51873479"/>
      <w:bookmarkStart w:id="2140" w:name="_Toc56517607"/>
      <w:bookmarkStart w:id="2141" w:name="_Toc58594508"/>
      <w:bookmarkStart w:id="2142" w:name="_Toc67686020"/>
      <w:bookmarkStart w:id="2143" w:name="_Toc74993847"/>
      <w:bookmarkStart w:id="2144" w:name="_Toc82716437"/>
      <w:r>
        <w:t>6.2.5.1.2</w:t>
      </w:r>
      <w:r>
        <w:tab/>
        <w:t>Notification Definition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2145" w:name="_Toc25168710"/>
      <w:bookmarkStart w:id="2146" w:name="_Toc27593129"/>
      <w:bookmarkStart w:id="2147" w:name="_Toc34148005"/>
      <w:bookmarkStart w:id="2148" w:name="_Toc36463389"/>
      <w:bookmarkStart w:id="2149" w:name="_Toc43215229"/>
      <w:bookmarkStart w:id="2150" w:name="_Toc45032477"/>
      <w:bookmarkStart w:id="2151" w:name="_Toc49849966"/>
      <w:bookmarkStart w:id="2152" w:name="_Toc51873480"/>
      <w:bookmarkStart w:id="2153" w:name="_Toc56517608"/>
      <w:bookmarkStart w:id="2154" w:name="_Toc58594509"/>
      <w:bookmarkStart w:id="2155" w:name="_Toc67686021"/>
      <w:bookmarkStart w:id="2156" w:name="_Toc74993848"/>
      <w:bookmarkStart w:id="2157" w:name="_Toc82716438"/>
      <w:r>
        <w:t>6.2.5.1.3</w:t>
      </w:r>
      <w:r>
        <w:tab/>
        <w:t>Notification Standard Methods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2D71566" w14:textId="77777777" w:rsidR="00EB7848" w:rsidRDefault="00EB7848" w:rsidP="00EB7848">
      <w:pPr>
        <w:pStyle w:val="Heading6"/>
      </w:pPr>
      <w:bookmarkStart w:id="2158" w:name="_Toc25168711"/>
      <w:bookmarkStart w:id="2159" w:name="_Toc27593130"/>
      <w:bookmarkStart w:id="2160" w:name="_Toc34148006"/>
      <w:bookmarkStart w:id="2161" w:name="_Toc36463390"/>
      <w:bookmarkStart w:id="2162" w:name="_Toc43215230"/>
      <w:bookmarkStart w:id="2163" w:name="_Toc45032478"/>
      <w:bookmarkStart w:id="2164" w:name="_Toc49849967"/>
      <w:bookmarkStart w:id="2165" w:name="_Toc51873481"/>
      <w:bookmarkStart w:id="2166" w:name="_Toc56517609"/>
      <w:bookmarkStart w:id="2167" w:name="_Toc58594510"/>
      <w:bookmarkStart w:id="2168" w:name="_Toc67686022"/>
      <w:bookmarkStart w:id="2169" w:name="_Toc74993849"/>
      <w:bookmarkStart w:id="2170" w:name="_Toc82716439"/>
      <w:r>
        <w:t>6.2.5.1.3.1</w:t>
      </w:r>
      <w:r>
        <w:tab/>
      </w:r>
      <w:r>
        <w:rPr>
          <w:lang w:eastAsia="zh-CN"/>
        </w:rPr>
        <w:t>POST</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171" w:name="_Toc25168712"/>
      <w:bookmarkStart w:id="2172" w:name="_Toc27593131"/>
      <w:bookmarkStart w:id="2173" w:name="_Toc34148007"/>
      <w:bookmarkStart w:id="2174" w:name="_Toc36463391"/>
      <w:bookmarkStart w:id="2175" w:name="_Toc43215231"/>
      <w:bookmarkStart w:id="2176" w:name="_Toc45032479"/>
      <w:bookmarkStart w:id="2177" w:name="_Toc49849968"/>
      <w:bookmarkStart w:id="2178" w:name="_Toc51873482"/>
      <w:bookmarkStart w:id="2179" w:name="_Toc56517610"/>
      <w:bookmarkStart w:id="2180" w:name="_Toc58594511"/>
      <w:bookmarkStart w:id="2181" w:name="_Toc67686023"/>
      <w:bookmarkStart w:id="2182" w:name="_Toc74993850"/>
      <w:bookmarkStart w:id="2183" w:name="_Toc82716440"/>
      <w:r>
        <w:t>6.2.6</w:t>
      </w:r>
      <w:r>
        <w:tab/>
        <w:t>Data Model</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89CC388" w14:textId="77777777" w:rsidR="00EB7848" w:rsidRDefault="00EB7848" w:rsidP="00EB7848">
      <w:pPr>
        <w:pStyle w:val="Heading4"/>
      </w:pPr>
      <w:bookmarkStart w:id="2184" w:name="_Toc25168713"/>
      <w:bookmarkStart w:id="2185" w:name="_Toc27593132"/>
      <w:bookmarkStart w:id="2186" w:name="_Toc34148008"/>
      <w:bookmarkStart w:id="2187" w:name="_Toc36463392"/>
      <w:bookmarkStart w:id="2188" w:name="_Toc43215232"/>
      <w:bookmarkStart w:id="2189" w:name="_Toc45032480"/>
      <w:bookmarkStart w:id="2190" w:name="_Toc49849969"/>
      <w:bookmarkStart w:id="2191" w:name="_Toc51873483"/>
      <w:bookmarkStart w:id="2192" w:name="_Toc56517611"/>
      <w:bookmarkStart w:id="2193" w:name="_Toc58594512"/>
      <w:bookmarkStart w:id="2194" w:name="_Toc67686024"/>
      <w:bookmarkStart w:id="2195" w:name="_Toc74993851"/>
      <w:bookmarkStart w:id="2196" w:name="_Toc82716441"/>
      <w:r>
        <w:t>6.2.6.1</w:t>
      </w:r>
      <w:r>
        <w:tab/>
        <w:t>General</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197" w:name="_Toc25168714"/>
      <w:bookmarkStart w:id="2198" w:name="_Toc27593133"/>
      <w:bookmarkStart w:id="2199" w:name="_Toc34148009"/>
      <w:bookmarkStart w:id="2200" w:name="_Toc36463393"/>
      <w:bookmarkStart w:id="2201" w:name="_Toc43215233"/>
      <w:bookmarkStart w:id="2202" w:name="_Toc45032481"/>
      <w:bookmarkStart w:id="2203" w:name="_Toc49849970"/>
      <w:bookmarkStart w:id="2204" w:name="_Toc51873484"/>
      <w:bookmarkStart w:id="2205" w:name="_Toc56517612"/>
      <w:bookmarkStart w:id="2206" w:name="_Toc58594513"/>
      <w:bookmarkStart w:id="2207" w:name="_Toc67686025"/>
      <w:bookmarkStart w:id="2208" w:name="_Toc74993852"/>
      <w:bookmarkStart w:id="2209" w:name="_Toc82716442"/>
      <w:r>
        <w:rPr>
          <w:lang w:val="en-US"/>
        </w:rPr>
        <w:t>6.2.6.2</w:t>
      </w:r>
      <w:r>
        <w:rPr>
          <w:lang w:val="en-US"/>
        </w:rPr>
        <w:tab/>
        <w:t>Structured data types</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1D03A0F8" w14:textId="77777777" w:rsidR="00EB7848" w:rsidRDefault="00EB7848" w:rsidP="00EB7848">
      <w:pPr>
        <w:pStyle w:val="Heading5"/>
      </w:pPr>
      <w:bookmarkStart w:id="2210" w:name="_Toc25168715"/>
      <w:bookmarkStart w:id="2211" w:name="_Toc27593134"/>
      <w:bookmarkStart w:id="2212" w:name="_Toc34148010"/>
      <w:bookmarkStart w:id="2213" w:name="_Toc36463394"/>
      <w:bookmarkStart w:id="2214" w:name="_Toc43215234"/>
      <w:bookmarkStart w:id="2215" w:name="_Toc45032482"/>
      <w:bookmarkStart w:id="2216" w:name="_Toc49849971"/>
      <w:bookmarkStart w:id="2217" w:name="_Toc51873485"/>
      <w:bookmarkStart w:id="2218" w:name="_Toc56517613"/>
      <w:bookmarkStart w:id="2219" w:name="_Toc58594514"/>
      <w:bookmarkStart w:id="2220" w:name="_Toc67686026"/>
      <w:bookmarkStart w:id="2221" w:name="_Toc74993853"/>
      <w:bookmarkStart w:id="2222" w:name="_Toc82716443"/>
      <w:r>
        <w:t>6.2.6.2.1</w:t>
      </w:r>
      <w:r>
        <w:tab/>
        <w:t>Introduction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223" w:name="_Toc25168716"/>
      <w:bookmarkStart w:id="2224" w:name="_Toc27593135"/>
      <w:bookmarkStart w:id="2225" w:name="_Toc34148011"/>
      <w:bookmarkStart w:id="2226" w:name="_Toc36463395"/>
      <w:bookmarkStart w:id="2227" w:name="_Toc43215235"/>
      <w:bookmarkStart w:id="2228" w:name="_Toc45032483"/>
      <w:bookmarkStart w:id="2229" w:name="_Toc49849972"/>
      <w:bookmarkStart w:id="2230" w:name="_Toc51873486"/>
      <w:bookmarkStart w:id="2231" w:name="_Toc56517614"/>
      <w:bookmarkStart w:id="2232" w:name="_Toc58594515"/>
      <w:bookmarkStart w:id="2233" w:name="_Toc67686027"/>
      <w:bookmarkStart w:id="2234" w:name="_Toc74993854"/>
      <w:bookmarkStart w:id="2235" w:name="_Toc82716444"/>
      <w:r>
        <w:t>6.2.6.2.2</w:t>
      </w:r>
      <w:r>
        <w:tab/>
        <w:t>Type: CipheringKeyInfo</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236" w:name="_Toc25168717"/>
      <w:bookmarkStart w:id="2237" w:name="_Toc27593136"/>
      <w:bookmarkStart w:id="2238" w:name="_Toc34148012"/>
      <w:bookmarkStart w:id="2239" w:name="_Toc36463396"/>
      <w:bookmarkStart w:id="2240" w:name="_Toc43215236"/>
      <w:bookmarkStart w:id="2241" w:name="_Toc45032484"/>
      <w:bookmarkStart w:id="2242" w:name="_Toc49849973"/>
      <w:bookmarkStart w:id="2243" w:name="_Toc51873487"/>
      <w:bookmarkStart w:id="2244" w:name="_Toc56517615"/>
      <w:bookmarkStart w:id="2245" w:name="_Toc58594516"/>
      <w:bookmarkStart w:id="2246" w:name="_Toc67686028"/>
      <w:bookmarkStart w:id="2247" w:name="_Toc74993855"/>
      <w:bookmarkStart w:id="2248" w:name="_Toc82716445"/>
      <w:r>
        <w:lastRenderedPageBreak/>
        <w:t>6.2.6.2.3</w:t>
      </w:r>
      <w:r>
        <w:tab/>
        <w:t>Type: CipheringKeyResponse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249" w:name="_Toc25168718"/>
      <w:bookmarkStart w:id="2250" w:name="_Toc27593137"/>
      <w:bookmarkStart w:id="2251" w:name="_Toc34148013"/>
      <w:bookmarkStart w:id="2252" w:name="_Toc36463397"/>
      <w:bookmarkStart w:id="2253" w:name="_Toc43215237"/>
      <w:bookmarkStart w:id="2254" w:name="_Toc45032485"/>
      <w:bookmarkStart w:id="2255" w:name="_Toc49849974"/>
      <w:bookmarkStart w:id="2256" w:name="_Toc51873488"/>
      <w:bookmarkStart w:id="2257" w:name="_Toc56517616"/>
      <w:bookmarkStart w:id="2258" w:name="_Toc58594517"/>
      <w:bookmarkStart w:id="2259" w:name="_Toc67686029"/>
      <w:bookmarkStart w:id="2260" w:name="_Toc74993856"/>
      <w:bookmarkStart w:id="2261" w:name="_Toc82716446"/>
      <w:r>
        <w:lastRenderedPageBreak/>
        <w:t>6.2.6.2.4</w:t>
      </w:r>
      <w:r>
        <w:tab/>
        <w:t>Type: CipheringDataSet</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EB7848">
      <w:pPr>
        <w:pStyle w:val="Heading5"/>
        <w:rPr>
          <w:lang w:eastAsia="zh-CN"/>
        </w:rPr>
      </w:pPr>
      <w:bookmarkStart w:id="2262" w:name="_Toc25168719"/>
      <w:bookmarkStart w:id="2263" w:name="_Toc27593138"/>
      <w:bookmarkStart w:id="2264" w:name="_Toc34148014"/>
      <w:bookmarkStart w:id="2265" w:name="_Toc36463398"/>
      <w:bookmarkStart w:id="2266" w:name="_Toc43215238"/>
      <w:bookmarkStart w:id="2267" w:name="_Toc45032486"/>
      <w:bookmarkStart w:id="2268" w:name="_Toc49849975"/>
      <w:bookmarkStart w:id="2269" w:name="_Toc51873489"/>
      <w:bookmarkStart w:id="2270" w:name="_Toc56517617"/>
      <w:bookmarkStart w:id="2271" w:name="_Toc58594518"/>
      <w:bookmarkStart w:id="2272" w:name="_Toc67686030"/>
      <w:bookmarkStart w:id="2273" w:name="_Toc74993857"/>
      <w:bookmarkStart w:id="2274" w:name="_Toc82716447"/>
      <w:r>
        <w:t>6.2.6.2.5</w:t>
      </w:r>
      <w:r>
        <w:tab/>
        <w:t>Type: CipheringSetReport</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275" w:name="_Toc25168720"/>
      <w:bookmarkStart w:id="2276" w:name="_Toc27593139"/>
      <w:bookmarkStart w:id="2277" w:name="_Toc34148015"/>
      <w:bookmarkStart w:id="2278" w:name="_Toc36463399"/>
      <w:bookmarkStart w:id="2279" w:name="_Toc43215239"/>
      <w:bookmarkStart w:id="2280" w:name="_Toc45032487"/>
      <w:bookmarkStart w:id="2281" w:name="_Toc49849976"/>
      <w:bookmarkStart w:id="2282" w:name="_Toc51873490"/>
      <w:bookmarkStart w:id="2283" w:name="_Toc56517618"/>
      <w:bookmarkStart w:id="2284" w:name="_Toc58594519"/>
      <w:bookmarkStart w:id="2285" w:name="_Toc67686031"/>
      <w:bookmarkStart w:id="2286" w:name="_Toc74993858"/>
      <w:bookmarkStart w:id="2287" w:name="_Toc82716448"/>
      <w:r>
        <w:t>6.2.6.2.6</w:t>
      </w:r>
      <w:r>
        <w:tab/>
        <w:t>Type: CipherRequestData</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288" w:name="_Toc25168721"/>
      <w:bookmarkStart w:id="2289" w:name="_Toc27593140"/>
      <w:bookmarkStart w:id="2290" w:name="_Toc34148016"/>
      <w:bookmarkStart w:id="2291" w:name="_Toc36463400"/>
      <w:bookmarkStart w:id="2292" w:name="_Toc43215240"/>
      <w:bookmarkStart w:id="2293" w:name="_Toc45032488"/>
      <w:bookmarkStart w:id="2294" w:name="_Toc49849977"/>
      <w:bookmarkStart w:id="2295" w:name="_Toc51873491"/>
      <w:bookmarkStart w:id="2296" w:name="_Toc56517619"/>
      <w:bookmarkStart w:id="2297" w:name="_Toc58594520"/>
      <w:bookmarkStart w:id="2298" w:name="_Toc67686032"/>
      <w:bookmarkStart w:id="2299" w:name="_Toc74993859"/>
      <w:bookmarkStart w:id="2300" w:name="_Toc82716449"/>
      <w:r>
        <w:t>6.2.6.2.7</w:t>
      </w:r>
      <w:r>
        <w:tab/>
        <w:t>Type: CipherResponseData</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301" w:name="_Toc25168722"/>
      <w:bookmarkStart w:id="2302" w:name="_Toc27593141"/>
      <w:bookmarkStart w:id="2303" w:name="_Toc34148017"/>
      <w:bookmarkStart w:id="2304" w:name="_Toc36463401"/>
      <w:bookmarkStart w:id="2305" w:name="_Toc43215241"/>
      <w:bookmarkStart w:id="2306" w:name="_Toc45032489"/>
      <w:bookmarkStart w:id="2307" w:name="_Toc49849978"/>
      <w:bookmarkStart w:id="2308" w:name="_Toc51873492"/>
      <w:bookmarkStart w:id="2309" w:name="_Toc56517620"/>
      <w:bookmarkStart w:id="2310" w:name="_Toc58594521"/>
      <w:bookmarkStart w:id="2311" w:name="_Toc67686033"/>
      <w:bookmarkStart w:id="2312" w:name="_Toc74993860"/>
      <w:bookmarkStart w:id="2313" w:name="_Toc82716450"/>
      <w:r>
        <w:rPr>
          <w:lang w:val="en-US"/>
        </w:rPr>
        <w:t>6.2.6.3</w:t>
      </w:r>
      <w:r>
        <w:rPr>
          <w:lang w:val="en-US"/>
        </w:rPr>
        <w:tab/>
        <w:t>Simple data types and enumerations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4E236F7E" w14:textId="77777777" w:rsidR="00EB7848" w:rsidRDefault="00EB7848" w:rsidP="00EB7848">
      <w:pPr>
        <w:pStyle w:val="Heading5"/>
      </w:pPr>
      <w:bookmarkStart w:id="2314" w:name="_Toc25168723"/>
      <w:bookmarkStart w:id="2315" w:name="_Toc27593142"/>
      <w:bookmarkStart w:id="2316" w:name="_Toc34148018"/>
      <w:bookmarkStart w:id="2317" w:name="_Toc36463402"/>
      <w:bookmarkStart w:id="2318" w:name="_Toc43215242"/>
      <w:bookmarkStart w:id="2319" w:name="_Toc45032490"/>
      <w:bookmarkStart w:id="2320" w:name="_Toc49849979"/>
      <w:bookmarkStart w:id="2321" w:name="_Toc51873493"/>
      <w:bookmarkStart w:id="2322" w:name="_Toc56517621"/>
      <w:bookmarkStart w:id="2323" w:name="_Toc58594522"/>
      <w:bookmarkStart w:id="2324" w:name="_Toc67686034"/>
      <w:bookmarkStart w:id="2325" w:name="_Toc74993861"/>
      <w:bookmarkStart w:id="2326" w:name="_Toc82716451"/>
      <w:r>
        <w:t>6.2.6.3.1</w:t>
      </w:r>
      <w:r>
        <w:tab/>
        <w:t>Introduction</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327" w:name="_Toc25168724"/>
      <w:bookmarkStart w:id="2328" w:name="_Toc27593143"/>
      <w:bookmarkStart w:id="2329" w:name="_Toc34148019"/>
      <w:bookmarkStart w:id="2330" w:name="_Toc36463403"/>
      <w:bookmarkStart w:id="2331" w:name="_Toc43215243"/>
      <w:bookmarkStart w:id="2332" w:name="_Toc45032491"/>
      <w:bookmarkStart w:id="2333" w:name="_Toc49849980"/>
      <w:bookmarkStart w:id="2334" w:name="_Toc51873494"/>
      <w:bookmarkStart w:id="2335" w:name="_Toc56517622"/>
      <w:bookmarkStart w:id="2336" w:name="_Toc58594523"/>
      <w:bookmarkStart w:id="2337" w:name="_Toc67686035"/>
      <w:bookmarkStart w:id="2338" w:name="_Toc74993862"/>
      <w:bookmarkStart w:id="2339" w:name="_Toc82716452"/>
      <w:r>
        <w:t>6.2.6.3.2</w:t>
      </w:r>
      <w:r>
        <w:tab/>
        <w:t>Simple data types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bookmarkStart w:id="2340" w:name="_Hlk81322035"/>
            <w:r>
              <w:t>Bytes</w:t>
            </w:r>
            <w:bookmarkEnd w:id="2340"/>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341" w:name="_Toc25168725"/>
      <w:bookmarkStart w:id="2342" w:name="_Toc27593144"/>
      <w:bookmarkStart w:id="2343" w:name="_Toc34148020"/>
      <w:bookmarkStart w:id="2344" w:name="_Toc36463404"/>
      <w:bookmarkStart w:id="2345" w:name="_Toc43215244"/>
      <w:bookmarkStart w:id="2346" w:name="_Toc45032492"/>
      <w:bookmarkStart w:id="2347" w:name="_Toc49849981"/>
      <w:bookmarkStart w:id="2348" w:name="_Toc51873495"/>
      <w:bookmarkStart w:id="2349" w:name="_Toc56517623"/>
      <w:bookmarkStart w:id="2350" w:name="_Toc58594524"/>
      <w:bookmarkStart w:id="2351" w:name="_Toc67686036"/>
      <w:bookmarkStart w:id="2352" w:name="_Toc74993863"/>
      <w:bookmarkStart w:id="2353" w:name="_Toc82716453"/>
      <w:r>
        <w:t>6.2.6.3.3</w:t>
      </w:r>
      <w:r>
        <w:tab/>
        <w:t>Enumeration: StorageOutcome</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354" w:name="_Toc25168726"/>
      <w:bookmarkStart w:id="2355" w:name="_Toc27593145"/>
      <w:bookmarkStart w:id="2356" w:name="_Toc34148021"/>
      <w:bookmarkStart w:id="2357" w:name="_Toc36463405"/>
      <w:bookmarkStart w:id="2358" w:name="_Toc43215245"/>
      <w:bookmarkStart w:id="2359" w:name="_Toc45032493"/>
      <w:bookmarkStart w:id="2360" w:name="_Toc49849982"/>
      <w:bookmarkStart w:id="2361" w:name="_Toc51873496"/>
      <w:bookmarkStart w:id="2362" w:name="_Toc56517624"/>
      <w:bookmarkStart w:id="2363" w:name="_Toc58594525"/>
      <w:bookmarkStart w:id="2364" w:name="_Toc67686037"/>
      <w:bookmarkStart w:id="2365" w:name="_Toc74993864"/>
      <w:bookmarkStart w:id="2366" w:name="_Toc82716454"/>
      <w:r>
        <w:t>6.2.6.3.4</w:t>
      </w:r>
      <w:r>
        <w:tab/>
        <w:t>Enumeration: DataAvailability</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367" w:name="_Toc25168727"/>
      <w:bookmarkStart w:id="2368" w:name="_Toc27593146"/>
      <w:bookmarkStart w:id="2369" w:name="_Toc34148022"/>
      <w:bookmarkStart w:id="2370" w:name="_Toc36463406"/>
      <w:bookmarkStart w:id="2371" w:name="_Toc43215246"/>
      <w:bookmarkStart w:id="2372" w:name="_Toc45032494"/>
      <w:bookmarkStart w:id="2373" w:name="_Toc49849983"/>
      <w:bookmarkStart w:id="2374" w:name="_Toc51873497"/>
      <w:bookmarkStart w:id="2375" w:name="_Toc56517625"/>
      <w:bookmarkStart w:id="2376" w:name="_Toc58594526"/>
      <w:bookmarkStart w:id="2377" w:name="_Toc67686038"/>
      <w:bookmarkStart w:id="2378" w:name="_Toc74993865"/>
      <w:bookmarkStart w:id="2379" w:name="_Toc82716455"/>
      <w:r>
        <w:t>6.2.7</w:t>
      </w:r>
      <w:r>
        <w:tab/>
        <w:t>Error Handling</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EBCE21B" w14:textId="77777777" w:rsidR="00EB7848" w:rsidRDefault="00EB7848" w:rsidP="00EB7848">
      <w:pPr>
        <w:pStyle w:val="Heading4"/>
      </w:pPr>
      <w:bookmarkStart w:id="2380" w:name="_Toc25168728"/>
      <w:bookmarkStart w:id="2381" w:name="_Toc27593147"/>
      <w:bookmarkStart w:id="2382" w:name="_Toc34148023"/>
      <w:bookmarkStart w:id="2383" w:name="_Toc36463407"/>
      <w:bookmarkStart w:id="2384" w:name="_Toc43215247"/>
      <w:bookmarkStart w:id="2385" w:name="_Toc45032495"/>
      <w:bookmarkStart w:id="2386" w:name="_Toc49849984"/>
      <w:bookmarkStart w:id="2387" w:name="_Toc51873498"/>
      <w:bookmarkStart w:id="2388" w:name="_Toc56517626"/>
      <w:bookmarkStart w:id="2389" w:name="_Toc58594527"/>
      <w:bookmarkStart w:id="2390" w:name="_Toc67686039"/>
      <w:bookmarkStart w:id="2391" w:name="_Toc74993866"/>
      <w:bookmarkStart w:id="2392" w:name="_Toc82716456"/>
      <w:r>
        <w:t>6.2.7.1</w:t>
      </w:r>
      <w:r>
        <w:tab/>
        <w:t>General</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393" w:name="_Toc25168729"/>
      <w:bookmarkStart w:id="2394" w:name="_Toc27593148"/>
      <w:bookmarkStart w:id="2395" w:name="_Toc34148024"/>
      <w:bookmarkStart w:id="2396" w:name="_Toc36463408"/>
      <w:bookmarkStart w:id="2397" w:name="_Toc43215248"/>
      <w:bookmarkStart w:id="2398" w:name="_Toc45032496"/>
      <w:bookmarkStart w:id="2399" w:name="_Toc49849985"/>
      <w:bookmarkStart w:id="2400" w:name="_Toc51873499"/>
      <w:bookmarkStart w:id="2401" w:name="_Toc56517627"/>
      <w:bookmarkStart w:id="2402" w:name="_Toc58594528"/>
      <w:bookmarkStart w:id="2403" w:name="_Toc67686040"/>
      <w:bookmarkStart w:id="2404" w:name="_Toc74993867"/>
      <w:bookmarkStart w:id="2405" w:name="_Toc82716457"/>
      <w:r>
        <w:t>6.2.7.2</w:t>
      </w:r>
      <w:r>
        <w:tab/>
        <w:t>Protocol Errors</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406" w:name="_Toc25168730"/>
      <w:bookmarkStart w:id="2407" w:name="_Toc27593149"/>
      <w:bookmarkStart w:id="2408" w:name="_Toc34148025"/>
      <w:bookmarkStart w:id="2409" w:name="_Toc36463409"/>
      <w:bookmarkStart w:id="2410" w:name="_Toc43215249"/>
      <w:bookmarkStart w:id="2411" w:name="_Toc45032497"/>
      <w:bookmarkStart w:id="2412" w:name="_Toc49849986"/>
      <w:bookmarkStart w:id="2413" w:name="_Toc51873500"/>
      <w:bookmarkStart w:id="2414" w:name="_Toc56517628"/>
      <w:bookmarkStart w:id="2415" w:name="_Toc58594529"/>
      <w:bookmarkStart w:id="2416" w:name="_Toc67686041"/>
      <w:bookmarkStart w:id="2417" w:name="_Toc74993868"/>
      <w:bookmarkStart w:id="2418" w:name="_Toc82716458"/>
      <w:r>
        <w:t>6.2.7.3</w:t>
      </w:r>
      <w:r>
        <w:tab/>
        <w:t>Application Errors</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419" w:name="_Toc25168731"/>
      <w:bookmarkStart w:id="2420" w:name="_Toc27593150"/>
      <w:bookmarkStart w:id="2421" w:name="_Toc34148026"/>
      <w:bookmarkStart w:id="2422" w:name="_Toc36463410"/>
      <w:bookmarkStart w:id="2423" w:name="_Toc43215250"/>
      <w:bookmarkStart w:id="2424" w:name="_Toc45032498"/>
      <w:bookmarkStart w:id="2425" w:name="_Toc49849987"/>
      <w:bookmarkStart w:id="2426" w:name="_Toc51873501"/>
      <w:bookmarkStart w:id="2427" w:name="_Toc56517629"/>
      <w:bookmarkStart w:id="2428" w:name="_Toc58594530"/>
      <w:bookmarkStart w:id="2429" w:name="_Toc67686042"/>
      <w:bookmarkStart w:id="2430" w:name="_Toc74993869"/>
      <w:bookmarkStart w:id="2431" w:name="_Toc82716459"/>
      <w:r>
        <w:rPr>
          <w:lang w:val="en-US"/>
        </w:rPr>
        <w:t>6.2.8</w:t>
      </w:r>
      <w:r>
        <w:rPr>
          <w:lang w:val="en-US"/>
        </w:rPr>
        <w:tab/>
        <w:t>Security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432" w:name="_Toc67686043"/>
      <w:bookmarkStart w:id="2433" w:name="_Toc74993870"/>
      <w:bookmarkStart w:id="2434" w:name="_Toc82716460"/>
      <w:r>
        <w:rPr>
          <w:lang w:eastAsia="zh-CN"/>
        </w:rPr>
        <w:t>6.2.9</w:t>
      </w:r>
      <w:r w:rsidR="001032A9" w:rsidRPr="00AA440E">
        <w:rPr>
          <w:lang w:eastAsia="zh-CN"/>
        </w:rPr>
        <w:tab/>
        <w:t>Feature Negotiation</w:t>
      </w:r>
      <w:bookmarkEnd w:id="2432"/>
      <w:bookmarkEnd w:id="2433"/>
      <w:bookmarkEnd w:id="2434"/>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0C3B5A">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0C3B5A">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435" w:name="_Toc67686044"/>
      <w:bookmarkStart w:id="2436" w:name="_Toc74993871"/>
      <w:bookmarkStart w:id="2437" w:name="_Toc82716461"/>
      <w:r>
        <w:rPr>
          <w:lang w:val="en-US"/>
        </w:rPr>
        <w:t>6.2.10</w:t>
      </w:r>
      <w:r w:rsidR="001032A9">
        <w:rPr>
          <w:lang w:val="en-US"/>
        </w:rPr>
        <w:tab/>
        <w:t>HTTP redirection</w:t>
      </w:r>
      <w:bookmarkEnd w:id="2435"/>
      <w:bookmarkEnd w:id="2436"/>
      <w:bookmarkEnd w:id="243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438" w:name="_Toc20150442"/>
      <w:bookmarkStart w:id="2439" w:name="_Toc25168732"/>
      <w:bookmarkStart w:id="2440" w:name="_Toc27593151"/>
      <w:bookmarkStart w:id="2441" w:name="_Toc34148027"/>
      <w:bookmarkStart w:id="2442" w:name="_Toc36463411"/>
      <w:bookmarkStart w:id="2443" w:name="_Toc43215251"/>
      <w:bookmarkStart w:id="2444" w:name="_Toc45032499"/>
      <w:bookmarkStart w:id="2445" w:name="_Toc49849988"/>
      <w:bookmarkStart w:id="2446" w:name="_Toc51873502"/>
      <w:bookmarkStart w:id="2447" w:name="_Toc56517630"/>
      <w:bookmarkStart w:id="2448" w:name="_Toc58594531"/>
      <w:bookmarkStart w:id="2449" w:name="_Toc67686045"/>
      <w:bookmarkStart w:id="2450" w:name="_Toc74993872"/>
      <w:bookmarkStart w:id="2451" w:name="_Toc82716462"/>
      <w:bookmarkEnd w:id="135"/>
      <w:r>
        <w:rPr>
          <w:noProof/>
        </w:rPr>
        <w:t>Annex A (normative):</w:t>
      </w:r>
      <w:r>
        <w:rPr>
          <w:noProof/>
        </w:rPr>
        <w:tab/>
        <w:t>OpenAPI specification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3907BCF6" w14:textId="77777777" w:rsidR="00EB7848" w:rsidRDefault="00EB7848" w:rsidP="00EB7848">
      <w:pPr>
        <w:pStyle w:val="Heading2"/>
      </w:pPr>
      <w:bookmarkStart w:id="2452" w:name="_Toc20150443"/>
      <w:bookmarkStart w:id="2453" w:name="_Toc25168733"/>
      <w:bookmarkStart w:id="2454" w:name="_Toc27593152"/>
      <w:bookmarkStart w:id="2455" w:name="_Toc34148028"/>
      <w:bookmarkStart w:id="2456" w:name="_Toc36463412"/>
      <w:bookmarkStart w:id="2457" w:name="_Toc43215252"/>
      <w:bookmarkStart w:id="2458" w:name="_Toc45032500"/>
      <w:bookmarkStart w:id="2459" w:name="_Toc49849989"/>
      <w:bookmarkStart w:id="2460" w:name="_Toc51873503"/>
      <w:bookmarkStart w:id="2461" w:name="_Toc56517631"/>
      <w:bookmarkStart w:id="2462" w:name="_Toc58594532"/>
      <w:bookmarkStart w:id="2463" w:name="_Toc67686046"/>
      <w:bookmarkStart w:id="2464" w:name="_Toc74993873"/>
      <w:bookmarkStart w:id="2465" w:name="_Toc82716463"/>
      <w:r>
        <w:t>A.1</w:t>
      </w:r>
      <w:r>
        <w:tab/>
        <w:t>General</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466" w:name="_Toc20150444"/>
      <w:bookmarkStart w:id="2467" w:name="_Toc25168734"/>
      <w:bookmarkStart w:id="2468" w:name="_Toc27593153"/>
      <w:bookmarkStart w:id="2469" w:name="_Toc34148029"/>
      <w:bookmarkStart w:id="2470" w:name="_Toc36463413"/>
      <w:bookmarkStart w:id="2471" w:name="_Toc43215253"/>
      <w:bookmarkStart w:id="2472" w:name="_Toc45032501"/>
      <w:bookmarkStart w:id="2473" w:name="_Toc49849990"/>
      <w:bookmarkStart w:id="2474" w:name="_Toc51873504"/>
      <w:bookmarkStart w:id="2475" w:name="_Toc56517632"/>
      <w:bookmarkStart w:id="2476" w:name="_Toc58594533"/>
      <w:bookmarkStart w:id="2477" w:name="_Toc67686047"/>
      <w:bookmarkStart w:id="2478" w:name="_Toc74993874"/>
      <w:bookmarkStart w:id="2479" w:name="_Hlk18423913"/>
      <w:bookmarkStart w:id="2480" w:name="_Toc82716464"/>
      <w:r>
        <w:t>A.2</w:t>
      </w:r>
      <w:r>
        <w:tab/>
        <w:t>Nlmf_Location API</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8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28390C5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84342">
        <w:rPr>
          <w:lang w:val="en-US"/>
        </w:rPr>
        <w:t>0-alpha.</w:t>
      </w:r>
      <w:r w:rsidR="00B931A2">
        <w:rPr>
          <w:lang w:val="en-US"/>
        </w:rPr>
        <w:t>2</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3F92D321" w:rsidR="00EB7848" w:rsidRDefault="00EB7848" w:rsidP="00EB7848">
      <w:pPr>
        <w:pStyle w:val="PL"/>
      </w:pPr>
      <w:r>
        <w:t xml:space="preserve">    © 202</w:t>
      </w:r>
      <w:r w:rsidR="00292B18">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479"/>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729ED72"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B931A2">
        <w:rPr>
          <w:lang w:val="en-US"/>
        </w:rPr>
        <w:t>2</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lastRenderedPageBreak/>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lastRenderedPageBreak/>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77777777" w:rsidR="00673251" w:rsidRDefault="00673251" w:rsidP="00673251">
      <w:pPr>
        <w:pStyle w:val="PL"/>
        <w:rPr>
          <w:lang w:val="en-US" w:eastAsia="zh-CN"/>
        </w:rPr>
      </w:pPr>
      <w:r w:rsidRPr="004375A7">
        <w:rPr>
          <w:lang w:val="en-US"/>
        </w:rPr>
        <w:t xml:space="preserve">        </w:t>
      </w:r>
      <w:bookmarkStart w:id="2481" w:name="OLE_LINK16"/>
      <w:bookmarkStart w:id="2482" w:name="OLE_LINK3"/>
      <w:bookmarkStart w:id="2483" w:name="OLE_LINK4"/>
      <w:r>
        <w:t>ue</w:t>
      </w:r>
      <w:r>
        <w:rPr>
          <w:rFonts w:hint="eastAsia"/>
          <w:lang w:eastAsia="zh-CN"/>
        </w:rPr>
        <w:t>Positioning</w:t>
      </w:r>
      <w:r>
        <w:t>Cap</w:t>
      </w:r>
      <w:r>
        <w:rPr>
          <w:rFonts w:hint="eastAsia"/>
          <w:lang w:eastAsia="zh-CN"/>
        </w:rPr>
        <w:t>List</w:t>
      </w:r>
      <w:r w:rsidRPr="004375A7">
        <w:rPr>
          <w:lang w:val="en-US"/>
        </w:rPr>
        <w:t>:</w:t>
      </w:r>
    </w:p>
    <w:p w14:paraId="3AE968F5" w14:textId="77777777" w:rsidR="00673251" w:rsidRPr="00B97925" w:rsidRDefault="00673251" w:rsidP="0067325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p>
    <w:p w14:paraId="276C3FF8" w14:textId="77777777" w:rsidR="00673251" w:rsidRPr="0035227A" w:rsidRDefault="00673251" w:rsidP="00673251">
      <w:pPr>
        <w:pStyle w:val="PL"/>
        <w:rPr>
          <w:lang w:val="en-US" w:eastAsia="zh-CN"/>
        </w:rPr>
      </w:pPr>
      <w:r w:rsidRPr="0035227A">
        <w:rPr>
          <w:lang w:val="en-US" w:eastAsia="zh-CN"/>
        </w:rPr>
        <w:t xml:space="preserve">          type: array</w:t>
      </w:r>
    </w:p>
    <w:p w14:paraId="7EDED313" w14:textId="77777777" w:rsidR="00673251" w:rsidRPr="004375A7" w:rsidRDefault="00673251" w:rsidP="00673251">
      <w:pPr>
        <w:pStyle w:val="PL"/>
        <w:rPr>
          <w:lang w:val="en-US" w:eastAsia="zh-CN"/>
        </w:rPr>
      </w:pPr>
      <w:r w:rsidRPr="0035227A">
        <w:rPr>
          <w:lang w:val="en-US" w:eastAsia="zh-CN"/>
        </w:rPr>
        <w:t xml:space="preserve">          items:</w:t>
      </w:r>
    </w:p>
    <w:p w14:paraId="455472C4" w14:textId="77777777"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bookmarkEnd w:id="2481"/>
    </w:p>
    <w:p w14:paraId="53C3B493" w14:textId="77777777" w:rsidR="00673251" w:rsidRDefault="00673251" w:rsidP="00673251">
      <w:pPr>
        <w:pStyle w:val="PL"/>
        <w:rPr>
          <w:lang w:val="en-US" w:eastAsia="zh-CN"/>
        </w:rPr>
      </w:pPr>
      <w:r w:rsidRPr="0035227A">
        <w:rPr>
          <w:lang w:val="en-US" w:eastAsia="zh-CN"/>
        </w:rPr>
        <w:t xml:space="preserve">          minItems: 1</w:t>
      </w:r>
      <w:bookmarkEnd w:id="2482"/>
      <w:bookmarkEnd w:id="2483"/>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428A0DDA" w14:textId="77777777" w:rsidR="007D1529" w:rsidRDefault="007D1529" w:rsidP="007D1529">
      <w:pPr>
        <w:pStyle w:val="PL"/>
      </w:pPr>
      <w:r>
        <w:t xml:space="preserve">          description: </w:t>
      </w:r>
      <w:r>
        <w:rPr>
          <w:rFonts w:cs="Arial"/>
          <w:szCs w:val="18"/>
          <w:lang w:eastAsia="zh-CN"/>
        </w:rPr>
        <w:t xml:space="preserve">This IE shall contain the </w:t>
      </w:r>
      <w:r>
        <w:t>TNAP Identifier</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1AC8DBCA" w14:textId="77777777" w:rsidR="007D1529" w:rsidRDefault="007D1529" w:rsidP="007D1529">
      <w:pPr>
        <w:pStyle w:val="PL"/>
      </w:pPr>
      <w:r>
        <w:t xml:space="preserve">          description: </w:t>
      </w:r>
      <w:r>
        <w:rPr>
          <w:rFonts w:cs="Arial"/>
          <w:szCs w:val="18"/>
          <w:lang w:eastAsia="zh-CN"/>
        </w:rPr>
        <w:t xml:space="preserve">This IE shall contain the </w:t>
      </w:r>
      <w:r>
        <w:t>TWAP Identifier</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77777777"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Pr>
          <w:rFonts w:hint="eastAsia"/>
          <w:lang w:eastAsia="zh-CN"/>
        </w:rPr>
        <w:t>List</w:t>
      </w:r>
      <w:r w:rsidRPr="004375A7">
        <w:rPr>
          <w:lang w:val="en-US"/>
        </w:rPr>
        <w:t>:</w:t>
      </w:r>
    </w:p>
    <w:p w14:paraId="26333AA6" w14:textId="77777777" w:rsidR="00673251" w:rsidRPr="00B97925" w:rsidRDefault="00673251" w:rsidP="0067325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p>
    <w:p w14:paraId="165DA928" w14:textId="77777777" w:rsidR="00673251" w:rsidRPr="0035227A" w:rsidRDefault="00673251" w:rsidP="00673251">
      <w:pPr>
        <w:pStyle w:val="PL"/>
        <w:rPr>
          <w:lang w:val="en-US" w:eastAsia="zh-CN"/>
        </w:rPr>
      </w:pPr>
      <w:r w:rsidRPr="0035227A">
        <w:rPr>
          <w:lang w:val="en-US" w:eastAsia="zh-CN"/>
        </w:rPr>
        <w:t xml:space="preserve">          type: array</w:t>
      </w:r>
    </w:p>
    <w:p w14:paraId="222F1583" w14:textId="77777777" w:rsidR="00673251" w:rsidRPr="004375A7" w:rsidRDefault="00673251" w:rsidP="00673251">
      <w:pPr>
        <w:pStyle w:val="PL"/>
        <w:rPr>
          <w:lang w:val="en-US" w:eastAsia="zh-CN"/>
        </w:rPr>
      </w:pPr>
      <w:r w:rsidRPr="0035227A">
        <w:rPr>
          <w:lang w:val="en-US" w:eastAsia="zh-CN"/>
        </w:rPr>
        <w:t xml:space="preserve">          items:</w:t>
      </w:r>
    </w:p>
    <w:p w14:paraId="0358FBFD" w14:textId="77777777"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7C7D1A2" w14:textId="77777777" w:rsidR="00673251" w:rsidRDefault="00673251" w:rsidP="00673251">
      <w:pPr>
        <w:pStyle w:val="PL"/>
        <w:rPr>
          <w:lang w:eastAsia="zh-CN"/>
        </w:rPr>
      </w:pPr>
      <w:r w:rsidRPr="0035227A">
        <w:rPr>
          <w:lang w:val="en-US" w:eastAsia="zh-CN"/>
        </w:rPr>
        <w:t xml:space="preserve">          minItems: 1</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lastRenderedPageBreak/>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lastRenderedPageBreak/>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48C01FDF" w14:textId="77777777" w:rsidR="00290E4F" w:rsidRPr="00B3056F" w:rsidRDefault="00290E4F" w:rsidP="00290E4F">
      <w:pPr>
        <w:pStyle w:val="PL"/>
      </w:pPr>
      <w:r>
        <w:t xml:space="preserve">      </w:t>
      </w:r>
      <w:r w:rsidRPr="00932D4A">
        <w:rPr>
          <w:lang w:val="en-US"/>
        </w:rPr>
        <w:t xml:space="preserve">description: </w:t>
      </w:r>
      <w:r w:rsidRPr="00057491">
        <w:t xml:space="preserve">Indicates </w:t>
      </w:r>
      <w:r>
        <w:t xml:space="preserve">area (country or international area) where UE is located </w:t>
      </w:r>
    </w:p>
    <w:p w14:paraId="0D938A67" w14:textId="77777777"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290E4F">
      <w:pPr>
        <w:pStyle w:val="PL"/>
      </w:pPr>
      <w:r w:rsidRPr="00B3056F">
        <w:t xml:space="preserve">          - </w:t>
      </w:r>
      <w:r>
        <w:rPr>
          <w:rFonts w:eastAsia="Microsoft YaHei UI" w:cs="Arial"/>
          <w:color w:val="000000"/>
          <w:szCs w:val="18"/>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1E92A3F6" w14:textId="77777777" w:rsidR="00290E4F" w:rsidRPr="00B3056F" w:rsidRDefault="00290E4F" w:rsidP="00290E4F">
      <w:pPr>
        <w:pStyle w:val="PL"/>
      </w:pPr>
      <w:r>
        <w:t xml:space="preserve">          </w:t>
      </w:r>
      <w:r w:rsidRPr="00932D4A">
        <w:rPr>
          <w:lang w:val="en-US"/>
        </w:rPr>
        <w:t xml:space="preserve">description: </w:t>
      </w:r>
      <w:r w:rsidRPr="00057491">
        <w:t xml:space="preserve">Indicates </w:t>
      </w:r>
      <w:r>
        <w:t xml:space="preserve">country where UE is located </w:t>
      </w:r>
    </w:p>
    <w:p w14:paraId="38E08161" w14:textId="77777777" w:rsidR="00290E4F" w:rsidRDefault="00290E4F" w:rsidP="00290E4F">
      <w:pPr>
        <w:pStyle w:val="PL"/>
        <w:rPr>
          <w:lang w:val="en-US"/>
        </w:rPr>
      </w:pPr>
      <w:r>
        <w:rPr>
          <w:lang w:val="en-US"/>
        </w:rPr>
        <w:t xml:space="preserve">          type: string</w:t>
      </w:r>
    </w:p>
    <w:p w14:paraId="17D02841" w14:textId="77777777" w:rsidR="00290E4F" w:rsidRDefault="00290E4F" w:rsidP="00290E4F">
      <w:pPr>
        <w:pStyle w:val="PL"/>
      </w:pPr>
      <w:r w:rsidRPr="00B3056F">
        <w:t xml:space="preserve">        </w:t>
      </w:r>
      <w:r>
        <w:rPr>
          <w:rFonts w:eastAsia="Microsoft YaHei UI" w:cs="Arial"/>
          <w:color w:val="000000"/>
          <w:szCs w:val="18"/>
        </w:rPr>
        <w:t>internationalAreaInd</w:t>
      </w:r>
      <w:r w:rsidRPr="00B3056F">
        <w:t>:</w:t>
      </w:r>
    </w:p>
    <w:p w14:paraId="27A4FA11" w14:textId="77777777" w:rsidR="00290E4F" w:rsidRPr="00B3056F" w:rsidRDefault="00290E4F" w:rsidP="00290E4F">
      <w:pPr>
        <w:pStyle w:val="PL"/>
      </w:pPr>
      <w:r>
        <w:t xml:space="preserve">          </w:t>
      </w:r>
      <w:r w:rsidRPr="00932D4A">
        <w:rPr>
          <w:lang w:val="en-US"/>
        </w:rPr>
        <w:t xml:space="preserve">description: </w:t>
      </w:r>
      <w:r w:rsidRPr="00057491">
        <w:t xml:space="preserve">Indicates </w:t>
      </w:r>
      <w:r>
        <w:t xml:space="preserve">international area indication if UE is located in international area </w:t>
      </w:r>
    </w:p>
    <w:p w14:paraId="26FE7B83" w14:textId="77777777"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lastRenderedPageBreak/>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bookmarkStart w:id="2484" w:name="OLE_LINK12"/>
      <w:bookmarkStart w:id="2485" w:name="OLE_LINK13"/>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bookmarkEnd w:id="2484"/>
      <w:bookmarkEnd w:id="2485"/>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lastRenderedPageBreak/>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lastRenderedPageBreak/>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lastRenderedPageBreak/>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lastRenderedPageBreak/>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D5BD3EE" w14:textId="77777777" w:rsidR="005E542C" w:rsidRDefault="005E542C" w:rsidP="00EB7848">
      <w:pPr>
        <w:pStyle w:val="PL"/>
        <w:rPr>
          <w:lang w:val="en-US"/>
        </w:rPr>
      </w:pPr>
    </w:p>
    <w:p w14:paraId="3C581B22" w14:textId="6BF0BBA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03C37160" w14:textId="77777777" w:rsidR="005E542C" w:rsidRDefault="005E542C" w:rsidP="005E542C">
      <w:pPr>
        <w:pStyle w:val="PL"/>
        <w:rPr>
          <w:lang w:val="en-US"/>
        </w:rPr>
      </w:pPr>
      <w:r>
        <w:rPr>
          <w:lang w:val="en-US"/>
        </w:rPr>
        <w:t xml:space="preserve">      description: </w:t>
      </w:r>
      <w:r w:rsidRPr="00057491">
        <w:t>Indicates access types of event reporting</w:t>
      </w:r>
      <w:r>
        <w:rPr>
          <w:rFonts w:cs="Arial"/>
          <w:szCs w:val="18"/>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7777777"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Pr>
          <w:rFonts w:hint="eastAsia"/>
          <w:lang w:eastAsia="zh-CN"/>
        </w:rPr>
        <w:t>List</w:t>
      </w:r>
      <w:r w:rsidRPr="004375A7">
        <w:rPr>
          <w:lang w:val="en-US"/>
        </w:rPr>
        <w:t>:</w:t>
      </w:r>
    </w:p>
    <w:p w14:paraId="036FEE00" w14:textId="77777777" w:rsidR="00673251" w:rsidRPr="00B97925" w:rsidRDefault="00673251" w:rsidP="0067325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Pr>
          <w:lang w:eastAsia="zh-CN"/>
        </w:rPr>
        <w:t xml:space="preserve"> supported by the UE</w:t>
      </w:r>
      <w:r>
        <w:rPr>
          <w:rFonts w:cs="Arial"/>
          <w:szCs w:val="18"/>
        </w:rPr>
        <w:t>.</w:t>
      </w:r>
    </w:p>
    <w:p w14:paraId="780A1864" w14:textId="77777777" w:rsidR="00673251" w:rsidRPr="0035227A" w:rsidRDefault="00673251" w:rsidP="00673251">
      <w:pPr>
        <w:pStyle w:val="PL"/>
        <w:rPr>
          <w:lang w:val="en-US" w:eastAsia="zh-CN"/>
        </w:rPr>
      </w:pPr>
      <w:r w:rsidRPr="0035227A">
        <w:rPr>
          <w:lang w:val="en-US" w:eastAsia="zh-CN"/>
        </w:rPr>
        <w:t xml:space="preserve">          type: array</w:t>
      </w:r>
    </w:p>
    <w:p w14:paraId="36569C7B" w14:textId="77777777" w:rsidR="00673251" w:rsidRPr="004375A7" w:rsidRDefault="00673251" w:rsidP="00673251">
      <w:pPr>
        <w:pStyle w:val="PL"/>
        <w:rPr>
          <w:lang w:val="en-US" w:eastAsia="zh-CN"/>
        </w:rPr>
      </w:pPr>
      <w:r w:rsidRPr="0035227A">
        <w:rPr>
          <w:lang w:val="en-US" w:eastAsia="zh-CN"/>
        </w:rPr>
        <w:t xml:space="preserve">          items:</w:t>
      </w:r>
    </w:p>
    <w:p w14:paraId="33BDE0BE" w14:textId="77777777"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663AC7F" w14:textId="77777777" w:rsidR="00673251" w:rsidRDefault="00673251" w:rsidP="00673251">
      <w:pPr>
        <w:pStyle w:val="PL"/>
        <w:rPr>
          <w:lang w:eastAsia="zh-CN"/>
        </w:rPr>
      </w:pPr>
      <w:r w:rsidRPr="0035227A">
        <w:rPr>
          <w:lang w:val="en-US" w:eastAsia="zh-CN"/>
        </w:rPr>
        <w:t xml:space="preserve">          minItems: 1</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lastRenderedPageBreak/>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lastRenderedPageBreak/>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lastRenderedPageBreak/>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77777777"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114F6078" w14:textId="77777777" w:rsidR="00673251" w:rsidRPr="007C6923" w:rsidRDefault="00673251" w:rsidP="00673251">
      <w:pPr>
        <w:pStyle w:val="PL"/>
        <w:rPr>
          <w:lang w:val="en-US"/>
        </w:rPr>
      </w:pPr>
      <w:r>
        <w:rPr>
          <w:lang w:val="en-US"/>
        </w:rPr>
        <w:t xml:space="preserve">      minLength: 1</w:t>
      </w:r>
    </w:p>
    <w:p w14:paraId="2D3493B7" w14:textId="77777777" w:rsidR="00673251" w:rsidRDefault="00673251" w:rsidP="00673251">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lastRenderedPageBreak/>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486" w:name="_Toc25168735"/>
      <w:bookmarkStart w:id="2487" w:name="_Toc27593154"/>
      <w:bookmarkStart w:id="2488" w:name="_Toc34148030"/>
      <w:bookmarkStart w:id="2489" w:name="_Toc36463414"/>
      <w:bookmarkStart w:id="2490" w:name="_Toc43215254"/>
      <w:bookmarkStart w:id="2491" w:name="_Toc45032502"/>
      <w:bookmarkStart w:id="2492" w:name="_Toc49849991"/>
      <w:bookmarkStart w:id="2493" w:name="_Toc51873505"/>
      <w:bookmarkStart w:id="2494" w:name="_Toc56517633"/>
      <w:bookmarkStart w:id="2495" w:name="_Toc58594534"/>
      <w:bookmarkStart w:id="2496" w:name="_Toc67686048"/>
      <w:bookmarkStart w:id="2497" w:name="_Toc74993875"/>
      <w:bookmarkStart w:id="2498" w:name="_Toc82716465"/>
      <w:r>
        <w:t>A.3</w:t>
      </w:r>
      <w:r>
        <w:tab/>
        <w:t>Nlmf_Broadcast API</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064E9B0"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0-alpha.</w:t>
      </w:r>
      <w:r w:rsidR="00B931A2">
        <w:rPr>
          <w:lang w:val="en-US"/>
        </w:rPr>
        <w:t>2</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lastRenderedPageBreak/>
        <w:t xml:space="preserve">    LMF Broadcast Service.</w:t>
      </w:r>
    </w:p>
    <w:p w14:paraId="46BB48CF" w14:textId="2FBCDB31" w:rsidR="00EB7848" w:rsidRDefault="00EB7848" w:rsidP="00EB7848">
      <w:pPr>
        <w:pStyle w:val="PL"/>
      </w:pPr>
      <w:r>
        <w:t xml:space="preserve">    © 20</w:t>
      </w:r>
      <w:r w:rsidR="00292B18">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6A65EC90"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B931A2">
        <w:rPr>
          <w:lang w:val="en-US"/>
        </w:rPr>
        <w:t>2</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lastRenderedPageBreak/>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lastRenderedPageBreak/>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w:t>
      </w:r>
      <w:bookmarkStart w:id="2499" w:name="_Hlk73376123"/>
      <w:r>
        <w:rPr>
          <w:lang w:val="en-US"/>
        </w:rPr>
        <w:t xml:space="preserve">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bookmarkEnd w:id="2499"/>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lastRenderedPageBreak/>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500" w:name="_Toc20150445"/>
      <w:bookmarkStart w:id="2501" w:name="_Toc25168736"/>
      <w:bookmarkStart w:id="2502" w:name="_Toc27593155"/>
      <w:bookmarkStart w:id="2503" w:name="_Toc34148031"/>
      <w:bookmarkStart w:id="2504" w:name="_Toc36463415"/>
      <w:bookmarkStart w:id="2505" w:name="_Toc43215255"/>
      <w:bookmarkStart w:id="2506" w:name="_Toc45032503"/>
      <w:bookmarkStart w:id="2507" w:name="_Toc49849992"/>
      <w:bookmarkStart w:id="2508" w:name="_Toc51873506"/>
      <w:bookmarkStart w:id="2509" w:name="_Toc56517634"/>
      <w:bookmarkStart w:id="2510" w:name="_Toc58594535"/>
      <w:bookmarkStart w:id="2511" w:name="_Toc67686049"/>
      <w:bookmarkStart w:id="2512" w:name="_Toc74993876"/>
      <w:bookmarkStart w:id="2513" w:name="_Toc82716466"/>
      <w:r w:rsidRPr="004D3578">
        <w:lastRenderedPageBreak/>
        <w:t xml:space="preserve">Annex </w:t>
      </w:r>
      <w:r>
        <w:rPr>
          <w:lang w:eastAsia="zh-CN"/>
        </w:rPr>
        <w:t>B</w:t>
      </w:r>
      <w:r w:rsidRPr="004D3578">
        <w:t xml:space="preserve"> (informative):</w:t>
      </w:r>
      <w:r>
        <w:tab/>
        <w:t>Change history</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3778E" w14:textId="77777777" w:rsidR="009B7782" w:rsidRDefault="009B7782">
      <w:r>
        <w:separator/>
      </w:r>
    </w:p>
  </w:endnote>
  <w:endnote w:type="continuationSeparator" w:id="0">
    <w:p w14:paraId="09F0CD53" w14:textId="77777777" w:rsidR="009B7782" w:rsidRDefault="009B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0C3B5A" w:rsidRDefault="000C3B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3FA974" w14:textId="77777777" w:rsidR="009B7782" w:rsidRDefault="009B7782">
      <w:r>
        <w:separator/>
      </w:r>
    </w:p>
  </w:footnote>
  <w:footnote w:type="continuationSeparator" w:id="0">
    <w:p w14:paraId="5267D89D" w14:textId="77777777" w:rsidR="009B7782" w:rsidRDefault="009B7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780E68E0"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3B82">
      <w:rPr>
        <w:rFonts w:ascii="Arial" w:hAnsi="Arial" w:cs="Arial"/>
        <w:b/>
        <w:noProof/>
        <w:sz w:val="18"/>
        <w:szCs w:val="18"/>
      </w:rPr>
      <w:t>3GPP TS 29.572 V17.2.0 (2021-09)</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0D6C984"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3B82">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C3B5A"/>
    <w:rsid w:val="000C47C3"/>
    <w:rsid w:val="000C6B4E"/>
    <w:rsid w:val="000D3A7E"/>
    <w:rsid w:val="000D58AB"/>
    <w:rsid w:val="000E6B7D"/>
    <w:rsid w:val="001005BD"/>
    <w:rsid w:val="001032A9"/>
    <w:rsid w:val="0011520B"/>
    <w:rsid w:val="00133525"/>
    <w:rsid w:val="00150781"/>
    <w:rsid w:val="0015089E"/>
    <w:rsid w:val="00160B8D"/>
    <w:rsid w:val="00164AAB"/>
    <w:rsid w:val="001716CE"/>
    <w:rsid w:val="00181AE4"/>
    <w:rsid w:val="00182EA0"/>
    <w:rsid w:val="00183DF2"/>
    <w:rsid w:val="001860B4"/>
    <w:rsid w:val="001947A7"/>
    <w:rsid w:val="001A267D"/>
    <w:rsid w:val="001A4C42"/>
    <w:rsid w:val="001A7420"/>
    <w:rsid w:val="001A7670"/>
    <w:rsid w:val="001B6637"/>
    <w:rsid w:val="001C18A7"/>
    <w:rsid w:val="001C21C3"/>
    <w:rsid w:val="001D02C2"/>
    <w:rsid w:val="001F0C1D"/>
    <w:rsid w:val="001F1132"/>
    <w:rsid w:val="001F168B"/>
    <w:rsid w:val="001F7875"/>
    <w:rsid w:val="001F7883"/>
    <w:rsid w:val="00206A48"/>
    <w:rsid w:val="002123F7"/>
    <w:rsid w:val="00215602"/>
    <w:rsid w:val="00216254"/>
    <w:rsid w:val="002342E6"/>
    <w:rsid w:val="002347A2"/>
    <w:rsid w:val="002357DB"/>
    <w:rsid w:val="00245561"/>
    <w:rsid w:val="00245B97"/>
    <w:rsid w:val="002465B2"/>
    <w:rsid w:val="00247BD6"/>
    <w:rsid w:val="002675F0"/>
    <w:rsid w:val="00267D51"/>
    <w:rsid w:val="00271020"/>
    <w:rsid w:val="00277A4F"/>
    <w:rsid w:val="00283A1D"/>
    <w:rsid w:val="002845C0"/>
    <w:rsid w:val="00290E4F"/>
    <w:rsid w:val="00292B18"/>
    <w:rsid w:val="0029481B"/>
    <w:rsid w:val="00296A30"/>
    <w:rsid w:val="002A6F63"/>
    <w:rsid w:val="002B13E0"/>
    <w:rsid w:val="002B2702"/>
    <w:rsid w:val="002B6339"/>
    <w:rsid w:val="002B6F17"/>
    <w:rsid w:val="002D28A9"/>
    <w:rsid w:val="002E00EE"/>
    <w:rsid w:val="002E1FCC"/>
    <w:rsid w:val="002F47C1"/>
    <w:rsid w:val="0030131B"/>
    <w:rsid w:val="00302B36"/>
    <w:rsid w:val="0030537A"/>
    <w:rsid w:val="003149AD"/>
    <w:rsid w:val="003172DC"/>
    <w:rsid w:val="003322DE"/>
    <w:rsid w:val="0035462D"/>
    <w:rsid w:val="0035511C"/>
    <w:rsid w:val="00357ECD"/>
    <w:rsid w:val="00362941"/>
    <w:rsid w:val="0036466C"/>
    <w:rsid w:val="00365C5D"/>
    <w:rsid w:val="00371220"/>
    <w:rsid w:val="003765B8"/>
    <w:rsid w:val="003844FB"/>
    <w:rsid w:val="003914D3"/>
    <w:rsid w:val="003C3971"/>
    <w:rsid w:val="003C51AC"/>
    <w:rsid w:val="003D1BC0"/>
    <w:rsid w:val="003D25D8"/>
    <w:rsid w:val="003D73E3"/>
    <w:rsid w:val="003E44CB"/>
    <w:rsid w:val="003E52C5"/>
    <w:rsid w:val="00412C9D"/>
    <w:rsid w:val="004142C9"/>
    <w:rsid w:val="00423334"/>
    <w:rsid w:val="004255AC"/>
    <w:rsid w:val="0043294E"/>
    <w:rsid w:val="004345EC"/>
    <w:rsid w:val="004446C0"/>
    <w:rsid w:val="00445C03"/>
    <w:rsid w:val="00453092"/>
    <w:rsid w:val="00457BD2"/>
    <w:rsid w:val="00465515"/>
    <w:rsid w:val="00467CA0"/>
    <w:rsid w:val="00470EAC"/>
    <w:rsid w:val="004C4B54"/>
    <w:rsid w:val="004C6AE6"/>
    <w:rsid w:val="004D3578"/>
    <w:rsid w:val="004D394A"/>
    <w:rsid w:val="004D4EC1"/>
    <w:rsid w:val="004E213A"/>
    <w:rsid w:val="004F0988"/>
    <w:rsid w:val="004F3340"/>
    <w:rsid w:val="004F352C"/>
    <w:rsid w:val="00502A02"/>
    <w:rsid w:val="005321DE"/>
    <w:rsid w:val="0053388B"/>
    <w:rsid w:val="00535773"/>
    <w:rsid w:val="00543E6C"/>
    <w:rsid w:val="00553AE3"/>
    <w:rsid w:val="005615A0"/>
    <w:rsid w:val="005620BC"/>
    <w:rsid w:val="00563B94"/>
    <w:rsid w:val="00565087"/>
    <w:rsid w:val="0056720B"/>
    <w:rsid w:val="005810CD"/>
    <w:rsid w:val="00583869"/>
    <w:rsid w:val="005949BC"/>
    <w:rsid w:val="00595987"/>
    <w:rsid w:val="00597B11"/>
    <w:rsid w:val="005A3FB1"/>
    <w:rsid w:val="005A5335"/>
    <w:rsid w:val="005C3E5D"/>
    <w:rsid w:val="005C50CC"/>
    <w:rsid w:val="005D2E01"/>
    <w:rsid w:val="005D7526"/>
    <w:rsid w:val="005E4BB2"/>
    <w:rsid w:val="005E542C"/>
    <w:rsid w:val="005E660A"/>
    <w:rsid w:val="005E6A86"/>
    <w:rsid w:val="005F27B3"/>
    <w:rsid w:val="006008FC"/>
    <w:rsid w:val="00602AEA"/>
    <w:rsid w:val="00614F95"/>
    <w:rsid w:val="00614FDF"/>
    <w:rsid w:val="00634702"/>
    <w:rsid w:val="0063543D"/>
    <w:rsid w:val="0063746B"/>
    <w:rsid w:val="00640B52"/>
    <w:rsid w:val="00647114"/>
    <w:rsid w:val="006509EE"/>
    <w:rsid w:val="006544B9"/>
    <w:rsid w:val="006616C6"/>
    <w:rsid w:val="00662F49"/>
    <w:rsid w:val="0066377F"/>
    <w:rsid w:val="00673251"/>
    <w:rsid w:val="00680276"/>
    <w:rsid w:val="00684342"/>
    <w:rsid w:val="00691E07"/>
    <w:rsid w:val="006A323F"/>
    <w:rsid w:val="006A6A70"/>
    <w:rsid w:val="006A6D73"/>
    <w:rsid w:val="006B30D0"/>
    <w:rsid w:val="006C3D95"/>
    <w:rsid w:val="006C7A09"/>
    <w:rsid w:val="006D0864"/>
    <w:rsid w:val="006D37D3"/>
    <w:rsid w:val="006D452F"/>
    <w:rsid w:val="006E5C86"/>
    <w:rsid w:val="00701116"/>
    <w:rsid w:val="00701A1E"/>
    <w:rsid w:val="00704623"/>
    <w:rsid w:val="0071299A"/>
    <w:rsid w:val="00712FC3"/>
    <w:rsid w:val="00713C44"/>
    <w:rsid w:val="007213E3"/>
    <w:rsid w:val="00724056"/>
    <w:rsid w:val="0072454C"/>
    <w:rsid w:val="00732904"/>
    <w:rsid w:val="00734A5B"/>
    <w:rsid w:val="0073736E"/>
    <w:rsid w:val="0074026F"/>
    <w:rsid w:val="007429F6"/>
    <w:rsid w:val="00744E76"/>
    <w:rsid w:val="00745137"/>
    <w:rsid w:val="00750308"/>
    <w:rsid w:val="00755328"/>
    <w:rsid w:val="00757A29"/>
    <w:rsid w:val="007619C1"/>
    <w:rsid w:val="007659B5"/>
    <w:rsid w:val="00774DA4"/>
    <w:rsid w:val="00781F0F"/>
    <w:rsid w:val="00793C83"/>
    <w:rsid w:val="00796259"/>
    <w:rsid w:val="007A21D2"/>
    <w:rsid w:val="007B125A"/>
    <w:rsid w:val="007B23C5"/>
    <w:rsid w:val="007B600E"/>
    <w:rsid w:val="007B7B79"/>
    <w:rsid w:val="007C3E35"/>
    <w:rsid w:val="007C556D"/>
    <w:rsid w:val="007C65B4"/>
    <w:rsid w:val="007C7D5F"/>
    <w:rsid w:val="007D1529"/>
    <w:rsid w:val="007E2817"/>
    <w:rsid w:val="007F0F4A"/>
    <w:rsid w:val="007F333B"/>
    <w:rsid w:val="008017FE"/>
    <w:rsid w:val="008028A4"/>
    <w:rsid w:val="0080351F"/>
    <w:rsid w:val="00805B49"/>
    <w:rsid w:val="0080662C"/>
    <w:rsid w:val="00812CD4"/>
    <w:rsid w:val="00821F13"/>
    <w:rsid w:val="00830747"/>
    <w:rsid w:val="0083216A"/>
    <w:rsid w:val="00850F00"/>
    <w:rsid w:val="00860415"/>
    <w:rsid w:val="00864EE2"/>
    <w:rsid w:val="008768CA"/>
    <w:rsid w:val="00890EB0"/>
    <w:rsid w:val="008910C7"/>
    <w:rsid w:val="0089714B"/>
    <w:rsid w:val="00897B3D"/>
    <w:rsid w:val="00897FA3"/>
    <w:rsid w:val="008A6E48"/>
    <w:rsid w:val="008B0A5F"/>
    <w:rsid w:val="008B1FF3"/>
    <w:rsid w:val="008C1E94"/>
    <w:rsid w:val="008C384C"/>
    <w:rsid w:val="008C73C4"/>
    <w:rsid w:val="008D6281"/>
    <w:rsid w:val="008F0E38"/>
    <w:rsid w:val="008F36C1"/>
    <w:rsid w:val="008F6C1D"/>
    <w:rsid w:val="0090271F"/>
    <w:rsid w:val="00902E23"/>
    <w:rsid w:val="009114D7"/>
    <w:rsid w:val="0091348E"/>
    <w:rsid w:val="00914742"/>
    <w:rsid w:val="00915303"/>
    <w:rsid w:val="009179F6"/>
    <w:rsid w:val="00917CCB"/>
    <w:rsid w:val="00922BC3"/>
    <w:rsid w:val="00922DC5"/>
    <w:rsid w:val="00923D4A"/>
    <w:rsid w:val="00930D1B"/>
    <w:rsid w:val="00942EC2"/>
    <w:rsid w:val="00987BDB"/>
    <w:rsid w:val="00993421"/>
    <w:rsid w:val="00995BCA"/>
    <w:rsid w:val="00995FF9"/>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4170"/>
    <w:rsid w:val="00A164A4"/>
    <w:rsid w:val="00A164B4"/>
    <w:rsid w:val="00A2006E"/>
    <w:rsid w:val="00A200F5"/>
    <w:rsid w:val="00A20972"/>
    <w:rsid w:val="00A26956"/>
    <w:rsid w:val="00A2702F"/>
    <w:rsid w:val="00A27486"/>
    <w:rsid w:val="00A531F6"/>
    <w:rsid w:val="00A53724"/>
    <w:rsid w:val="00A54F89"/>
    <w:rsid w:val="00A56066"/>
    <w:rsid w:val="00A73129"/>
    <w:rsid w:val="00A772D9"/>
    <w:rsid w:val="00A77ED2"/>
    <w:rsid w:val="00A82346"/>
    <w:rsid w:val="00A873D4"/>
    <w:rsid w:val="00A90F76"/>
    <w:rsid w:val="00A92BA1"/>
    <w:rsid w:val="00AA3727"/>
    <w:rsid w:val="00AA5D57"/>
    <w:rsid w:val="00AA7CD8"/>
    <w:rsid w:val="00AB7373"/>
    <w:rsid w:val="00AC25E6"/>
    <w:rsid w:val="00AC6BC6"/>
    <w:rsid w:val="00AE65E2"/>
    <w:rsid w:val="00AF2A6F"/>
    <w:rsid w:val="00AF4108"/>
    <w:rsid w:val="00AF4FFC"/>
    <w:rsid w:val="00B0024D"/>
    <w:rsid w:val="00B150E3"/>
    <w:rsid w:val="00B15449"/>
    <w:rsid w:val="00B24FF4"/>
    <w:rsid w:val="00B37F59"/>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E0007"/>
    <w:rsid w:val="00BE3255"/>
    <w:rsid w:val="00BE6E75"/>
    <w:rsid w:val="00BF128E"/>
    <w:rsid w:val="00C011C2"/>
    <w:rsid w:val="00C074DD"/>
    <w:rsid w:val="00C1496A"/>
    <w:rsid w:val="00C2124C"/>
    <w:rsid w:val="00C25E9F"/>
    <w:rsid w:val="00C33079"/>
    <w:rsid w:val="00C33D69"/>
    <w:rsid w:val="00C42B49"/>
    <w:rsid w:val="00C45231"/>
    <w:rsid w:val="00C46682"/>
    <w:rsid w:val="00C618D8"/>
    <w:rsid w:val="00C67398"/>
    <w:rsid w:val="00C710AB"/>
    <w:rsid w:val="00C72833"/>
    <w:rsid w:val="00C747E0"/>
    <w:rsid w:val="00C80F1D"/>
    <w:rsid w:val="00C82EB0"/>
    <w:rsid w:val="00C921E1"/>
    <w:rsid w:val="00C93F40"/>
    <w:rsid w:val="00C95814"/>
    <w:rsid w:val="00CA3B95"/>
    <w:rsid w:val="00CA3D0C"/>
    <w:rsid w:val="00CB10AA"/>
    <w:rsid w:val="00CB1473"/>
    <w:rsid w:val="00CB216A"/>
    <w:rsid w:val="00CB2D3D"/>
    <w:rsid w:val="00CC0B89"/>
    <w:rsid w:val="00CD04BC"/>
    <w:rsid w:val="00CE086A"/>
    <w:rsid w:val="00CE331A"/>
    <w:rsid w:val="00CF5FC9"/>
    <w:rsid w:val="00D02BE7"/>
    <w:rsid w:val="00D06488"/>
    <w:rsid w:val="00D11287"/>
    <w:rsid w:val="00D13EB8"/>
    <w:rsid w:val="00D2148F"/>
    <w:rsid w:val="00D37C07"/>
    <w:rsid w:val="00D43F1D"/>
    <w:rsid w:val="00D47C55"/>
    <w:rsid w:val="00D512DA"/>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4C17"/>
    <w:rsid w:val="00DD74A5"/>
    <w:rsid w:val="00DE3FBD"/>
    <w:rsid w:val="00DE6EB3"/>
    <w:rsid w:val="00DE75EC"/>
    <w:rsid w:val="00DF10EF"/>
    <w:rsid w:val="00DF2B1F"/>
    <w:rsid w:val="00DF4FA8"/>
    <w:rsid w:val="00DF62CD"/>
    <w:rsid w:val="00E00682"/>
    <w:rsid w:val="00E04FFB"/>
    <w:rsid w:val="00E14A0D"/>
    <w:rsid w:val="00E16509"/>
    <w:rsid w:val="00E20040"/>
    <w:rsid w:val="00E27115"/>
    <w:rsid w:val="00E35762"/>
    <w:rsid w:val="00E44582"/>
    <w:rsid w:val="00E474ED"/>
    <w:rsid w:val="00E5353A"/>
    <w:rsid w:val="00E53E0F"/>
    <w:rsid w:val="00E54CCC"/>
    <w:rsid w:val="00E54E5D"/>
    <w:rsid w:val="00E56FB4"/>
    <w:rsid w:val="00E64778"/>
    <w:rsid w:val="00E6794A"/>
    <w:rsid w:val="00E67D10"/>
    <w:rsid w:val="00E71B61"/>
    <w:rsid w:val="00E76A17"/>
    <w:rsid w:val="00E77645"/>
    <w:rsid w:val="00E87225"/>
    <w:rsid w:val="00E878C9"/>
    <w:rsid w:val="00E90EB5"/>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53B8"/>
    <w:rsid w:val="00F71443"/>
    <w:rsid w:val="00F73D84"/>
    <w:rsid w:val="00F748E3"/>
    <w:rsid w:val="00F7662B"/>
    <w:rsid w:val="00F77624"/>
    <w:rsid w:val="00F80FC1"/>
    <w:rsid w:val="00F9008D"/>
    <w:rsid w:val="00FA1266"/>
    <w:rsid w:val="00FA1686"/>
    <w:rsid w:val="00FA540B"/>
    <w:rsid w:val="00FB3E24"/>
    <w:rsid w:val="00FC1192"/>
    <w:rsid w:val="00FC570D"/>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qFormat/>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 w:type="character" w:customStyle="1" w:styleId="normaltextrun">
    <w:name w:val="normaltextrun"/>
    <w:basedOn w:val="DefaultParagraphFont"/>
    <w:rsid w:val="00553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94</Pages>
  <Words>29741</Words>
  <Characters>169528</Characters>
  <Application>Microsoft Office Word</Application>
  <DocSecurity>0</DocSecurity>
  <Lines>1412</Lines>
  <Paragraphs>397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4</cp:revision>
  <cp:lastPrinted>2019-02-25T14:05:00Z</cp:lastPrinted>
  <dcterms:created xsi:type="dcterms:W3CDTF">2021-08-31T09:22:00Z</dcterms:created>
  <dcterms:modified xsi:type="dcterms:W3CDTF">2021-09-16T18:25:00Z</dcterms:modified>
</cp:coreProperties>
</file>