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D47D0" w14:textId="77777777" w:rsidTr="005E4BB2">
        <w:tc>
          <w:tcPr>
            <w:tcW w:w="10423" w:type="dxa"/>
            <w:gridSpan w:val="2"/>
            <w:shd w:val="clear" w:color="auto" w:fill="auto"/>
          </w:tcPr>
          <w:p w14:paraId="1039206A" w14:textId="143DD8F5" w:rsidR="004F0988" w:rsidRDefault="00E92CBF" w:rsidP="00681E70">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B917F5">
              <w:t>2</w:t>
            </w:r>
            <w:r w:rsidRPr="001D2CEF">
              <w:t xml:space="preserve">.0 </w:t>
            </w:r>
            <w:r w:rsidRPr="001D2CEF">
              <w:rPr>
                <w:sz w:val="32"/>
              </w:rPr>
              <w:t>(</w:t>
            </w:r>
            <w:r w:rsidR="005F106F" w:rsidRPr="001D2CEF">
              <w:rPr>
                <w:sz w:val="32"/>
              </w:rPr>
              <w:t>202</w:t>
            </w:r>
            <w:r w:rsidR="005F106F">
              <w:rPr>
                <w:sz w:val="32"/>
              </w:rPr>
              <w:t>1</w:t>
            </w:r>
            <w:r w:rsidRPr="001D2CEF">
              <w:rPr>
                <w:sz w:val="32"/>
              </w:rPr>
              <w:t>-</w:t>
            </w:r>
            <w:r w:rsidR="00B917F5">
              <w:rPr>
                <w:sz w:val="32"/>
              </w:rPr>
              <w:t>0</w:t>
            </w:r>
            <w:r w:rsidR="00681E70">
              <w:rPr>
                <w:sz w:val="32"/>
              </w:rPr>
              <w:t>6</w:t>
            </w:r>
            <w:r w:rsidRPr="001D2CEF">
              <w:rPr>
                <w:sz w:val="32"/>
              </w:rPr>
              <w:t>)</w:t>
            </w:r>
          </w:p>
        </w:tc>
      </w:tr>
      <w:tr w:rsidR="004F0988" w14:paraId="64996DB6" w14:textId="77777777" w:rsidTr="005E4BB2">
        <w:trPr>
          <w:trHeight w:hRule="exact" w:val="1134"/>
        </w:trPr>
        <w:tc>
          <w:tcPr>
            <w:tcW w:w="10423" w:type="dxa"/>
            <w:gridSpan w:val="2"/>
            <w:shd w:val="clear" w:color="auto" w:fill="auto"/>
          </w:tcPr>
          <w:p w14:paraId="7ED8F770"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71E15766" w14:textId="77777777" w:rsidTr="005E4BB2">
        <w:trPr>
          <w:trHeight w:hRule="exact" w:val="3686"/>
        </w:trPr>
        <w:tc>
          <w:tcPr>
            <w:tcW w:w="10423" w:type="dxa"/>
            <w:gridSpan w:val="2"/>
            <w:shd w:val="clear" w:color="auto" w:fill="auto"/>
          </w:tcPr>
          <w:p w14:paraId="6D12B9DA" w14:textId="77777777" w:rsidR="004F0988" w:rsidRPr="004D3578" w:rsidRDefault="004F0988" w:rsidP="00133525">
            <w:pPr>
              <w:pStyle w:val="ZT"/>
              <w:framePr w:wrap="auto" w:hAnchor="text" w:yAlign="inline"/>
            </w:pPr>
            <w:r w:rsidRPr="004D3578">
              <w:t>3rd Generation Partnership Project;</w:t>
            </w:r>
          </w:p>
          <w:p w14:paraId="0270DF21" w14:textId="77777777" w:rsidR="00E92CBF" w:rsidRPr="001D2CEF" w:rsidRDefault="00E92CBF" w:rsidP="00E92CBF">
            <w:pPr>
              <w:pStyle w:val="ZT"/>
              <w:framePr w:wrap="auto" w:hAnchor="text" w:yAlign="inline"/>
            </w:pPr>
            <w:r w:rsidRPr="001D2CEF">
              <w:t>Technical Specification Group Core Network and Terminals;</w:t>
            </w:r>
          </w:p>
          <w:p w14:paraId="3F2C9D13" w14:textId="77777777" w:rsidR="00E92CBF" w:rsidRPr="001D2CEF" w:rsidRDefault="00E92CBF" w:rsidP="00E92CBF">
            <w:pPr>
              <w:pStyle w:val="ZT"/>
              <w:framePr w:wrap="auto" w:hAnchor="text" w:yAlign="inline"/>
            </w:pPr>
            <w:r w:rsidRPr="001D2CEF">
              <w:t>5G System; Common Data Types for Service Based Interfaces;</w:t>
            </w:r>
          </w:p>
          <w:p w14:paraId="2D92C290" w14:textId="77777777" w:rsidR="00E92CBF" w:rsidRPr="001D2CEF" w:rsidRDefault="00E92CBF" w:rsidP="00E92CBF">
            <w:pPr>
              <w:pStyle w:val="ZT"/>
              <w:framePr w:wrap="auto" w:hAnchor="text" w:yAlign="inline"/>
            </w:pPr>
            <w:r w:rsidRPr="001D2CEF">
              <w:t>Stage 3</w:t>
            </w:r>
          </w:p>
          <w:p w14:paraId="723EE4ED"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551CA396" w14:textId="77777777" w:rsidTr="005E4BB2">
        <w:tc>
          <w:tcPr>
            <w:tcW w:w="10423" w:type="dxa"/>
            <w:gridSpan w:val="2"/>
            <w:shd w:val="clear" w:color="auto" w:fill="auto"/>
          </w:tcPr>
          <w:p w14:paraId="6CE2D54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91AEDF" w14:textId="77777777" w:rsidTr="005E4BB2">
        <w:trPr>
          <w:trHeight w:hRule="exact" w:val="1531"/>
        </w:trPr>
        <w:tc>
          <w:tcPr>
            <w:tcW w:w="4883" w:type="dxa"/>
            <w:shd w:val="clear" w:color="auto" w:fill="auto"/>
          </w:tcPr>
          <w:p w14:paraId="46BCA482" w14:textId="77777777" w:rsidR="00D57972" w:rsidRDefault="003C60BD">
            <w:r>
              <w:rPr>
                <w:i/>
                <w:noProof/>
                <w:lang w:val="en-US"/>
              </w:rPr>
              <w:drawing>
                <wp:inline distT="0" distB="0" distL="0" distR="0" wp14:anchorId="68E9F02F" wp14:editId="71B0319C">
                  <wp:extent cx="1205230" cy="84582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230" cy="845820"/>
                          </a:xfrm>
                          <a:prstGeom prst="rect">
                            <a:avLst/>
                          </a:prstGeom>
                          <a:noFill/>
                          <a:ln>
                            <a:noFill/>
                          </a:ln>
                        </pic:spPr>
                      </pic:pic>
                    </a:graphicData>
                  </a:graphic>
                </wp:inline>
              </w:drawing>
            </w:r>
          </w:p>
        </w:tc>
        <w:tc>
          <w:tcPr>
            <w:tcW w:w="5540" w:type="dxa"/>
            <w:shd w:val="clear" w:color="auto" w:fill="auto"/>
          </w:tcPr>
          <w:p w14:paraId="4DFFE219" w14:textId="77777777" w:rsidR="00D57972" w:rsidRDefault="003C60BD" w:rsidP="00133525">
            <w:pPr>
              <w:jc w:val="right"/>
            </w:pPr>
            <w:bookmarkStart w:id="2" w:name="logos"/>
            <w:r>
              <w:rPr>
                <w:noProof/>
                <w:lang w:val="en-US"/>
              </w:rPr>
              <w:drawing>
                <wp:inline distT="0" distB="0" distL="0" distR="0" wp14:anchorId="0F6C1527" wp14:editId="407426CD">
                  <wp:extent cx="162814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bookmarkEnd w:id="2"/>
          </w:p>
        </w:tc>
      </w:tr>
      <w:tr w:rsidR="00C074DD" w14:paraId="7C8BEE12" w14:textId="77777777" w:rsidTr="005E4BB2">
        <w:trPr>
          <w:trHeight w:hRule="exact" w:val="5783"/>
        </w:trPr>
        <w:tc>
          <w:tcPr>
            <w:tcW w:w="10423" w:type="dxa"/>
            <w:gridSpan w:val="2"/>
            <w:shd w:val="clear" w:color="auto" w:fill="auto"/>
          </w:tcPr>
          <w:p w14:paraId="2BEEA064" w14:textId="77777777" w:rsidR="00C074DD" w:rsidRPr="00C074DD" w:rsidRDefault="00C074DD" w:rsidP="00E92CBF"/>
        </w:tc>
      </w:tr>
      <w:tr w:rsidR="00C074DD" w14:paraId="12358CE3" w14:textId="77777777" w:rsidTr="005E4BB2">
        <w:trPr>
          <w:cantSplit/>
          <w:trHeight w:hRule="exact" w:val="964"/>
        </w:trPr>
        <w:tc>
          <w:tcPr>
            <w:tcW w:w="10423" w:type="dxa"/>
            <w:gridSpan w:val="2"/>
            <w:shd w:val="clear" w:color="auto" w:fill="auto"/>
          </w:tcPr>
          <w:p w14:paraId="1F392F4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FD6E797" w14:textId="77777777" w:rsidR="00C074DD" w:rsidRPr="004D3578" w:rsidRDefault="00C074DD" w:rsidP="00C074DD">
            <w:pPr>
              <w:pStyle w:val="ZV"/>
              <w:framePr w:w="0" w:wrap="auto" w:vAnchor="margin" w:hAnchor="text" w:yAlign="inline"/>
            </w:pPr>
          </w:p>
          <w:p w14:paraId="227F8C49" w14:textId="77777777" w:rsidR="00C074DD" w:rsidRPr="00133525" w:rsidRDefault="00C074DD" w:rsidP="00C074DD">
            <w:pPr>
              <w:rPr>
                <w:sz w:val="16"/>
              </w:rPr>
            </w:pPr>
          </w:p>
        </w:tc>
      </w:tr>
      <w:bookmarkEnd w:id="0"/>
    </w:tbl>
    <w:p w14:paraId="2B6A95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AAD675" w14:textId="77777777" w:rsidTr="00133525">
        <w:trPr>
          <w:trHeight w:hRule="exact" w:val="5670"/>
        </w:trPr>
        <w:tc>
          <w:tcPr>
            <w:tcW w:w="10423" w:type="dxa"/>
            <w:shd w:val="clear" w:color="auto" w:fill="auto"/>
          </w:tcPr>
          <w:p w14:paraId="32E57449" w14:textId="77777777" w:rsidR="00E16509" w:rsidRDefault="00E16509" w:rsidP="00E16509">
            <w:pPr>
              <w:pStyle w:val="Guidance"/>
            </w:pPr>
            <w:bookmarkStart w:id="4" w:name="page2"/>
          </w:p>
        </w:tc>
      </w:tr>
      <w:tr w:rsidR="00E16509" w14:paraId="67DA4670" w14:textId="77777777" w:rsidTr="00C074DD">
        <w:trPr>
          <w:trHeight w:hRule="exact" w:val="5387"/>
        </w:trPr>
        <w:tc>
          <w:tcPr>
            <w:tcW w:w="10423" w:type="dxa"/>
            <w:shd w:val="clear" w:color="auto" w:fill="auto"/>
          </w:tcPr>
          <w:p w14:paraId="5FF21A5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5E9ABFC" w14:textId="77777777" w:rsidR="00E16509" w:rsidRPr="004D3578" w:rsidRDefault="00E16509" w:rsidP="00133525">
            <w:pPr>
              <w:pStyle w:val="FP"/>
              <w:pBdr>
                <w:bottom w:val="single" w:sz="6" w:space="1" w:color="auto"/>
              </w:pBdr>
              <w:ind w:left="2835" w:right="2835"/>
              <w:jc w:val="center"/>
            </w:pPr>
            <w:r w:rsidRPr="004D3578">
              <w:t>Postal address</w:t>
            </w:r>
          </w:p>
          <w:p w14:paraId="5077D2B7" w14:textId="77777777" w:rsidR="00E16509" w:rsidRPr="00133525" w:rsidRDefault="00E16509" w:rsidP="00133525">
            <w:pPr>
              <w:pStyle w:val="FP"/>
              <w:ind w:left="2835" w:right="2835"/>
              <w:jc w:val="center"/>
              <w:rPr>
                <w:rFonts w:ascii="Arial" w:hAnsi="Arial"/>
                <w:sz w:val="18"/>
              </w:rPr>
            </w:pPr>
          </w:p>
          <w:p w14:paraId="1FDB8D1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C0D1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1F9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FBA47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E1F2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2B8BF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3A4799C" w14:textId="77777777" w:rsidR="00E16509" w:rsidRDefault="00E16509" w:rsidP="00133525"/>
        </w:tc>
      </w:tr>
      <w:tr w:rsidR="00E16509" w14:paraId="4C7FED5E" w14:textId="77777777" w:rsidTr="00C074DD">
        <w:tc>
          <w:tcPr>
            <w:tcW w:w="10423" w:type="dxa"/>
            <w:shd w:val="clear" w:color="auto" w:fill="auto"/>
            <w:vAlign w:val="bottom"/>
          </w:tcPr>
          <w:p w14:paraId="3BCD1EB0"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471F244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BF5F35" w14:textId="77777777" w:rsidR="00E16509" w:rsidRPr="004D3578" w:rsidRDefault="00E16509" w:rsidP="00133525">
            <w:pPr>
              <w:pStyle w:val="FP"/>
              <w:jc w:val="center"/>
              <w:rPr>
                <w:noProof/>
              </w:rPr>
            </w:pPr>
          </w:p>
          <w:p w14:paraId="18B43C90" w14:textId="77777777"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245B85">
              <w:rPr>
                <w:noProof/>
                <w:sz w:val="18"/>
              </w:rPr>
              <w:t>1</w:t>
            </w:r>
            <w:r w:rsidRPr="00133525">
              <w:rPr>
                <w:noProof/>
                <w:sz w:val="18"/>
              </w:rPr>
              <w:t>, 3GPP Organizational Partners (ARIB, ATIS, CCSA, ETSI, TSDSI, TTA, TTC).</w:t>
            </w:r>
            <w:bookmarkStart w:id="7" w:name="copyrightaddon"/>
            <w:bookmarkEnd w:id="7"/>
          </w:p>
          <w:p w14:paraId="55841EA7" w14:textId="77777777" w:rsidR="00E16509" w:rsidRPr="00133525" w:rsidRDefault="00E16509" w:rsidP="00133525">
            <w:pPr>
              <w:pStyle w:val="FP"/>
              <w:jc w:val="center"/>
              <w:rPr>
                <w:noProof/>
                <w:sz w:val="18"/>
              </w:rPr>
            </w:pPr>
            <w:r w:rsidRPr="00133525">
              <w:rPr>
                <w:noProof/>
                <w:sz w:val="18"/>
              </w:rPr>
              <w:t>All rights reserved.</w:t>
            </w:r>
          </w:p>
          <w:p w14:paraId="4898CB4D" w14:textId="77777777" w:rsidR="00E16509" w:rsidRPr="00133525" w:rsidRDefault="00E16509" w:rsidP="00E16509">
            <w:pPr>
              <w:pStyle w:val="FP"/>
              <w:rPr>
                <w:noProof/>
                <w:sz w:val="18"/>
              </w:rPr>
            </w:pPr>
          </w:p>
          <w:p w14:paraId="28BC32A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EDB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78B91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6628472" w14:textId="77777777" w:rsidR="00E16509" w:rsidRDefault="00E16509" w:rsidP="00133525"/>
        </w:tc>
      </w:tr>
      <w:bookmarkEnd w:id="4"/>
    </w:tbl>
    <w:p w14:paraId="62C214D3" w14:textId="77777777" w:rsidR="00080512" w:rsidRPr="004D3578" w:rsidRDefault="00080512">
      <w:pPr>
        <w:pStyle w:val="TT"/>
      </w:pPr>
      <w:r w:rsidRPr="004D3578">
        <w:br w:type="page"/>
      </w:r>
      <w:bookmarkStart w:id="8" w:name="tableOfContents"/>
      <w:bookmarkEnd w:id="8"/>
      <w:r w:rsidRPr="004D3578">
        <w:lastRenderedPageBreak/>
        <w:t>Contents</w:t>
      </w:r>
    </w:p>
    <w:p w14:paraId="57659B94" w14:textId="77777777" w:rsidR="00FD0EEB" w:rsidRDefault="00FD0EEB">
      <w:pPr>
        <w:pStyle w:val="TOC1"/>
        <w:rPr>
          <w:rFonts w:asciiTheme="minorHAnsi" w:eastAsiaTheme="minorEastAsia" w:hAnsiTheme="minorHAnsi" w:cstheme="minorBidi"/>
          <w:szCs w:val="22"/>
          <w:lang w:val="en-US"/>
        </w:rPr>
      </w:pPr>
      <w:r>
        <w:fldChar w:fldCharType="begin"/>
      </w:r>
      <w:r>
        <w:instrText xml:space="preserve"> TOC \o "1-4" </w:instrText>
      </w:r>
      <w:r>
        <w:fldChar w:fldCharType="separate"/>
      </w:r>
      <w:r>
        <w:t>Foreword</w:t>
      </w:r>
      <w:r>
        <w:tab/>
      </w:r>
      <w:r>
        <w:fldChar w:fldCharType="begin"/>
      </w:r>
      <w:r>
        <w:instrText xml:space="preserve"> PAGEREF _Toc70341348 \h </w:instrText>
      </w:r>
      <w:r>
        <w:fldChar w:fldCharType="separate"/>
      </w:r>
      <w:r>
        <w:t>7</w:t>
      </w:r>
      <w:r>
        <w:fldChar w:fldCharType="end"/>
      </w:r>
    </w:p>
    <w:p w14:paraId="700E5148" w14:textId="77777777" w:rsidR="00FD0EEB" w:rsidRDefault="00FD0EE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_Toc70341349 \h </w:instrText>
      </w:r>
      <w:r>
        <w:fldChar w:fldCharType="separate"/>
      </w:r>
      <w:r>
        <w:t>8</w:t>
      </w:r>
      <w:r>
        <w:fldChar w:fldCharType="end"/>
      </w:r>
    </w:p>
    <w:p w14:paraId="70513329" w14:textId="77777777" w:rsidR="00FD0EEB" w:rsidRDefault="00FD0EE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_Toc70341350 \h </w:instrText>
      </w:r>
      <w:r>
        <w:fldChar w:fldCharType="separate"/>
      </w:r>
      <w:r>
        <w:t>8</w:t>
      </w:r>
      <w:r>
        <w:fldChar w:fldCharType="end"/>
      </w:r>
    </w:p>
    <w:p w14:paraId="76249D68" w14:textId="77777777" w:rsidR="00FD0EEB" w:rsidRDefault="00FD0EE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_Toc70341351 \h </w:instrText>
      </w:r>
      <w:r>
        <w:fldChar w:fldCharType="separate"/>
      </w:r>
      <w:r>
        <w:t>10</w:t>
      </w:r>
      <w:r>
        <w:fldChar w:fldCharType="end"/>
      </w:r>
    </w:p>
    <w:p w14:paraId="75B7A62C" w14:textId="77777777" w:rsidR="00FD0EEB" w:rsidRDefault="00FD0EE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_Toc70341352 \h </w:instrText>
      </w:r>
      <w:r>
        <w:fldChar w:fldCharType="separate"/>
      </w:r>
      <w:r>
        <w:t>10</w:t>
      </w:r>
      <w:r>
        <w:fldChar w:fldCharType="end"/>
      </w:r>
    </w:p>
    <w:p w14:paraId="216EEEE1" w14:textId="77777777" w:rsidR="00FD0EEB" w:rsidRDefault="00FD0EE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_Toc70341353 \h </w:instrText>
      </w:r>
      <w:r>
        <w:fldChar w:fldCharType="separate"/>
      </w:r>
      <w:r>
        <w:t>10</w:t>
      </w:r>
      <w:r>
        <w:fldChar w:fldCharType="end"/>
      </w:r>
    </w:p>
    <w:p w14:paraId="37CF022F" w14:textId="77777777" w:rsidR="00FD0EEB" w:rsidRDefault="00FD0EE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_Toc70341354 \h </w:instrText>
      </w:r>
      <w:r>
        <w:fldChar w:fldCharType="separate"/>
      </w:r>
      <w:r>
        <w:t>10</w:t>
      </w:r>
      <w:r>
        <w:fldChar w:fldCharType="end"/>
      </w:r>
    </w:p>
    <w:p w14:paraId="1B9393C0" w14:textId="77777777" w:rsidR="00FD0EEB" w:rsidRDefault="00FD0EEB">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Common Data Types</w:t>
      </w:r>
      <w:r>
        <w:tab/>
      </w:r>
      <w:r>
        <w:fldChar w:fldCharType="begin"/>
      </w:r>
      <w:r>
        <w:instrText xml:space="preserve"> PAGEREF _Toc70341355 \h </w:instrText>
      </w:r>
      <w:r>
        <w:fldChar w:fldCharType="separate"/>
      </w:r>
      <w:r>
        <w:t>10</w:t>
      </w:r>
      <w:r>
        <w:fldChar w:fldCharType="end"/>
      </w:r>
    </w:p>
    <w:p w14:paraId="0797FBF4" w14:textId="77777777" w:rsidR="00FD0EEB" w:rsidRDefault="00FD0EEB">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_Toc70341356 \h </w:instrText>
      </w:r>
      <w:r>
        <w:fldChar w:fldCharType="separate"/>
      </w:r>
      <w:r>
        <w:t>10</w:t>
      </w:r>
      <w:r>
        <w:fldChar w:fldCharType="end"/>
      </w:r>
    </w:p>
    <w:p w14:paraId="6CA972E4" w14:textId="77777777" w:rsidR="00FD0EEB" w:rsidRDefault="00FD0EE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Data Types for Generic Usage</w:t>
      </w:r>
      <w:r>
        <w:tab/>
      </w:r>
      <w:r>
        <w:fldChar w:fldCharType="begin"/>
      </w:r>
      <w:r>
        <w:instrText xml:space="preserve"> PAGEREF _Toc70341357 \h </w:instrText>
      </w:r>
      <w:r>
        <w:fldChar w:fldCharType="separate"/>
      </w:r>
      <w:r>
        <w:t>11</w:t>
      </w:r>
      <w:r>
        <w:fldChar w:fldCharType="end"/>
      </w:r>
    </w:p>
    <w:p w14:paraId="3BA977F5" w14:textId="77777777" w:rsidR="00FD0EEB" w:rsidRDefault="00FD0EE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_Toc70341358 \h </w:instrText>
      </w:r>
      <w:r>
        <w:fldChar w:fldCharType="separate"/>
      </w:r>
      <w:r>
        <w:t>11</w:t>
      </w:r>
      <w:r>
        <w:fldChar w:fldCharType="end"/>
      </w:r>
    </w:p>
    <w:p w14:paraId="6F6BD7D4" w14:textId="77777777" w:rsidR="00FD0EEB" w:rsidRDefault="00FD0EEB">
      <w:pPr>
        <w:pStyle w:val="TOC3"/>
        <w:rPr>
          <w:rFonts w:asciiTheme="minorHAnsi" w:eastAsiaTheme="minorEastAsia" w:hAnsiTheme="minorHAnsi" w:cstheme="minorBidi"/>
          <w:sz w:val="22"/>
          <w:szCs w:val="22"/>
          <w:lang w:val="en-US"/>
        </w:rPr>
      </w:pPr>
      <w:r>
        <w:t>5.2.1</w:t>
      </w:r>
      <w:r>
        <w:rPr>
          <w:lang w:eastAsia="zh-CN"/>
        </w:rPr>
        <w:t>A</w:t>
      </w:r>
      <w:r>
        <w:rPr>
          <w:rFonts w:asciiTheme="minorHAnsi" w:eastAsiaTheme="minorEastAsia" w:hAnsiTheme="minorHAnsi" w:cstheme="minorBidi"/>
          <w:sz w:val="22"/>
          <w:szCs w:val="22"/>
          <w:lang w:val="en-US"/>
        </w:rPr>
        <w:tab/>
      </w:r>
      <w:r>
        <w:rPr>
          <w:lang w:eastAsia="zh-CN"/>
        </w:rPr>
        <w:t xml:space="preserve">Re-used </w:t>
      </w:r>
      <w:r>
        <w:t>Data Types</w:t>
      </w:r>
      <w:r>
        <w:tab/>
      </w:r>
      <w:r>
        <w:fldChar w:fldCharType="begin"/>
      </w:r>
      <w:r>
        <w:instrText xml:space="preserve"> PAGEREF _Toc70341359 \h </w:instrText>
      </w:r>
      <w:r>
        <w:fldChar w:fldCharType="separate"/>
      </w:r>
      <w:r>
        <w:t>11</w:t>
      </w:r>
      <w:r>
        <w:fldChar w:fldCharType="end"/>
      </w:r>
    </w:p>
    <w:p w14:paraId="1743DA74" w14:textId="77777777" w:rsidR="00FD0EEB" w:rsidRDefault="00FD0EE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_Toc70341360 \h </w:instrText>
      </w:r>
      <w:r>
        <w:fldChar w:fldCharType="separate"/>
      </w:r>
      <w:r>
        <w:t>11</w:t>
      </w:r>
      <w:r>
        <w:fldChar w:fldCharType="end"/>
      </w:r>
    </w:p>
    <w:p w14:paraId="21204020" w14:textId="77777777" w:rsidR="00FD0EEB" w:rsidRDefault="00FD0EEB">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Enumerations</w:t>
      </w:r>
      <w:r>
        <w:tab/>
      </w:r>
      <w:r>
        <w:fldChar w:fldCharType="begin"/>
      </w:r>
      <w:r>
        <w:instrText xml:space="preserve"> PAGEREF _Toc70341361 \h </w:instrText>
      </w:r>
      <w:r>
        <w:fldChar w:fldCharType="separate"/>
      </w:r>
      <w:r>
        <w:t>16</w:t>
      </w:r>
      <w:r>
        <w:fldChar w:fldCharType="end"/>
      </w:r>
    </w:p>
    <w:p w14:paraId="6D48D700" w14:textId="77777777" w:rsidR="00FD0EEB" w:rsidRDefault="00FD0EEB">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t>Enumeration: PatchOperation</w:t>
      </w:r>
      <w:r>
        <w:tab/>
      </w:r>
      <w:r>
        <w:fldChar w:fldCharType="begin"/>
      </w:r>
      <w:r>
        <w:instrText xml:space="preserve"> PAGEREF _Toc70341362 \h </w:instrText>
      </w:r>
      <w:r>
        <w:fldChar w:fldCharType="separate"/>
      </w:r>
      <w:r>
        <w:t>16</w:t>
      </w:r>
      <w:r>
        <w:fldChar w:fldCharType="end"/>
      </w:r>
    </w:p>
    <w:p w14:paraId="1E6D10DD" w14:textId="77777777" w:rsidR="00FD0EEB" w:rsidRDefault="00FD0EEB">
      <w:pPr>
        <w:pStyle w:val="TOC4"/>
        <w:rPr>
          <w:rFonts w:asciiTheme="minorHAnsi" w:eastAsiaTheme="minorEastAsia" w:hAnsiTheme="minorHAnsi" w:cstheme="minorBidi"/>
          <w:sz w:val="22"/>
          <w:szCs w:val="22"/>
          <w:lang w:val="en-US"/>
        </w:rPr>
      </w:pPr>
      <w:r>
        <w:t>5.2.3.2</w:t>
      </w:r>
      <w:r>
        <w:rPr>
          <w:rFonts w:asciiTheme="minorHAnsi" w:eastAsiaTheme="minorEastAsia" w:hAnsiTheme="minorHAnsi" w:cstheme="minorBidi"/>
          <w:sz w:val="22"/>
          <w:szCs w:val="22"/>
          <w:lang w:val="en-US"/>
        </w:rPr>
        <w:tab/>
      </w:r>
      <w:r>
        <w:t>Enumeration: UriScheme</w:t>
      </w:r>
      <w:r>
        <w:tab/>
      </w:r>
      <w:r>
        <w:fldChar w:fldCharType="begin"/>
      </w:r>
      <w:r>
        <w:instrText xml:space="preserve"> PAGEREF _Toc70341363 \h </w:instrText>
      </w:r>
      <w:r>
        <w:fldChar w:fldCharType="separate"/>
      </w:r>
      <w:r>
        <w:t>16</w:t>
      </w:r>
      <w:r>
        <w:fldChar w:fldCharType="end"/>
      </w:r>
    </w:p>
    <w:p w14:paraId="592CBD7C" w14:textId="77777777" w:rsidR="00FD0EEB" w:rsidRDefault="00FD0EEB">
      <w:pPr>
        <w:pStyle w:val="TOC4"/>
        <w:rPr>
          <w:rFonts w:asciiTheme="minorHAnsi" w:eastAsiaTheme="minorEastAsia" w:hAnsiTheme="minorHAnsi" w:cstheme="minorBidi"/>
          <w:sz w:val="22"/>
          <w:szCs w:val="22"/>
          <w:lang w:val="en-US"/>
        </w:rPr>
      </w:pPr>
      <w:r>
        <w:t>5.2.3.</w:t>
      </w:r>
      <w:r>
        <w:rPr>
          <w:lang w:eastAsia="zh-CN"/>
        </w:rPr>
        <w:t>3</w:t>
      </w:r>
      <w:r>
        <w:rPr>
          <w:rFonts w:asciiTheme="minorHAnsi" w:eastAsiaTheme="minorEastAsia" w:hAnsiTheme="minorHAnsi" w:cstheme="minorBidi"/>
          <w:sz w:val="22"/>
          <w:szCs w:val="22"/>
          <w:lang w:val="en-US"/>
        </w:rPr>
        <w:tab/>
      </w:r>
      <w:r>
        <w:t xml:space="preserve">Enumeration: </w:t>
      </w:r>
      <w:r>
        <w:rPr>
          <w:lang w:eastAsia="zh-CN"/>
        </w:rPr>
        <w:t>ChangeType</w:t>
      </w:r>
      <w:r>
        <w:tab/>
      </w:r>
      <w:r>
        <w:fldChar w:fldCharType="begin"/>
      </w:r>
      <w:r>
        <w:instrText xml:space="preserve"> PAGEREF _Toc70341364 \h </w:instrText>
      </w:r>
      <w:r>
        <w:fldChar w:fldCharType="separate"/>
      </w:r>
      <w:r>
        <w:t>17</w:t>
      </w:r>
      <w:r>
        <w:fldChar w:fldCharType="end"/>
      </w:r>
    </w:p>
    <w:p w14:paraId="246E17AA" w14:textId="77777777" w:rsidR="00FD0EEB" w:rsidRDefault="00FD0EEB">
      <w:pPr>
        <w:pStyle w:val="TOC4"/>
        <w:rPr>
          <w:rFonts w:asciiTheme="minorHAnsi" w:eastAsiaTheme="minorEastAsia" w:hAnsiTheme="minorHAnsi" w:cstheme="minorBidi"/>
          <w:sz w:val="22"/>
          <w:szCs w:val="22"/>
          <w:lang w:val="en-US"/>
        </w:rPr>
      </w:pPr>
      <w:r>
        <w:t>5.2.3.</w:t>
      </w:r>
      <w:r>
        <w:rPr>
          <w:lang w:eastAsia="zh-CN"/>
        </w:rPr>
        <w:t>4</w:t>
      </w:r>
      <w:r>
        <w:rPr>
          <w:rFonts w:asciiTheme="minorHAnsi" w:eastAsiaTheme="minorEastAsia" w:hAnsiTheme="minorHAnsi" w:cstheme="minorBidi"/>
          <w:sz w:val="22"/>
          <w:szCs w:val="22"/>
          <w:lang w:val="en-US"/>
        </w:rPr>
        <w:tab/>
      </w:r>
      <w:r>
        <w:t xml:space="preserve">Enumeration: </w:t>
      </w:r>
      <w:r>
        <w:rPr>
          <w:lang w:eastAsia="zh-CN"/>
        </w:rPr>
        <w:t>HttpMethod</w:t>
      </w:r>
      <w:r>
        <w:tab/>
      </w:r>
      <w:r>
        <w:fldChar w:fldCharType="begin"/>
      </w:r>
      <w:r>
        <w:instrText xml:space="preserve"> PAGEREF _Toc70341365 \h </w:instrText>
      </w:r>
      <w:r>
        <w:fldChar w:fldCharType="separate"/>
      </w:r>
      <w:r>
        <w:t>20</w:t>
      </w:r>
      <w:r>
        <w:fldChar w:fldCharType="end"/>
      </w:r>
    </w:p>
    <w:p w14:paraId="2E8E9187" w14:textId="77777777" w:rsidR="00FD0EEB" w:rsidRDefault="00FD0EEB">
      <w:pPr>
        <w:pStyle w:val="TOC4"/>
        <w:rPr>
          <w:rFonts w:asciiTheme="minorHAnsi" w:eastAsiaTheme="minorEastAsia" w:hAnsiTheme="minorHAnsi" w:cstheme="minorBidi"/>
          <w:sz w:val="22"/>
          <w:szCs w:val="22"/>
          <w:lang w:val="en-US"/>
        </w:rPr>
      </w:pPr>
      <w:r>
        <w:t>5.2.3.5</w:t>
      </w:r>
      <w:r>
        <w:rPr>
          <w:rFonts w:asciiTheme="minorHAnsi" w:eastAsiaTheme="minorEastAsia" w:hAnsiTheme="minorHAnsi" w:cstheme="minorBidi"/>
          <w:sz w:val="22"/>
          <w:szCs w:val="22"/>
          <w:lang w:val="en-US"/>
        </w:rPr>
        <w:tab/>
      </w:r>
      <w:r>
        <w:t xml:space="preserve">Enumeration: </w:t>
      </w:r>
      <w:r>
        <w:rPr>
          <w:lang w:eastAsia="zh-CN"/>
        </w:rPr>
        <w:t>NullValue</w:t>
      </w:r>
      <w:r>
        <w:tab/>
      </w:r>
      <w:r>
        <w:fldChar w:fldCharType="begin"/>
      </w:r>
      <w:r>
        <w:instrText xml:space="preserve"> PAGEREF _Toc70341366 \h </w:instrText>
      </w:r>
      <w:r>
        <w:fldChar w:fldCharType="separate"/>
      </w:r>
      <w:r>
        <w:t>20</w:t>
      </w:r>
      <w:r>
        <w:fldChar w:fldCharType="end"/>
      </w:r>
    </w:p>
    <w:p w14:paraId="2E71A76F" w14:textId="77777777" w:rsidR="00FD0EEB" w:rsidRDefault="00FD0EEB">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_Toc70341367 \h </w:instrText>
      </w:r>
      <w:r>
        <w:fldChar w:fldCharType="separate"/>
      </w:r>
      <w:r>
        <w:t>21</w:t>
      </w:r>
      <w:r>
        <w:fldChar w:fldCharType="end"/>
      </w:r>
    </w:p>
    <w:p w14:paraId="59311A6D" w14:textId="77777777" w:rsidR="00FD0EEB" w:rsidRDefault="00FD0EEB">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Type: ProblemDetails</w:t>
      </w:r>
      <w:r>
        <w:tab/>
      </w:r>
      <w:r>
        <w:fldChar w:fldCharType="begin"/>
      </w:r>
      <w:r>
        <w:instrText xml:space="preserve"> PAGEREF _Toc70341368 \h </w:instrText>
      </w:r>
      <w:r>
        <w:fldChar w:fldCharType="separate"/>
      </w:r>
      <w:r>
        <w:t>21</w:t>
      </w:r>
      <w:r>
        <w:fldChar w:fldCharType="end"/>
      </w:r>
    </w:p>
    <w:p w14:paraId="4BCF9DEA" w14:textId="77777777" w:rsidR="00FD0EEB" w:rsidRDefault="00FD0EEB">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Type: Link</w:t>
      </w:r>
      <w:r>
        <w:tab/>
      </w:r>
      <w:r>
        <w:fldChar w:fldCharType="begin"/>
      </w:r>
      <w:r>
        <w:instrText xml:space="preserve"> PAGEREF _Toc70341369 \h </w:instrText>
      </w:r>
      <w:r>
        <w:fldChar w:fldCharType="separate"/>
      </w:r>
      <w:r>
        <w:t>21</w:t>
      </w:r>
      <w:r>
        <w:fldChar w:fldCharType="end"/>
      </w:r>
    </w:p>
    <w:p w14:paraId="76E9FD6F" w14:textId="77777777" w:rsidR="00FD0EEB" w:rsidRDefault="00FD0EEB">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Type PatchItem</w:t>
      </w:r>
      <w:r>
        <w:tab/>
      </w:r>
      <w:r>
        <w:fldChar w:fldCharType="begin"/>
      </w:r>
      <w:r>
        <w:instrText xml:space="preserve"> PAGEREF _Toc70341370 \h </w:instrText>
      </w:r>
      <w:r>
        <w:fldChar w:fldCharType="separate"/>
      </w:r>
      <w:r>
        <w:t>22</w:t>
      </w:r>
      <w:r>
        <w:fldChar w:fldCharType="end"/>
      </w:r>
    </w:p>
    <w:p w14:paraId="09AC8CF4" w14:textId="77777777" w:rsidR="00FD0EEB" w:rsidRDefault="00FD0EEB">
      <w:pPr>
        <w:pStyle w:val="TOC4"/>
        <w:rPr>
          <w:rFonts w:asciiTheme="minorHAnsi" w:eastAsiaTheme="minorEastAsia" w:hAnsiTheme="minorHAnsi" w:cstheme="minorBidi"/>
          <w:sz w:val="22"/>
          <w:szCs w:val="22"/>
          <w:lang w:val="en-US"/>
        </w:rPr>
      </w:pPr>
      <w:r w:rsidRPr="00D42083">
        <w:rPr>
          <w:lang w:val="en-US"/>
        </w:rPr>
        <w:t>5.2.4.4</w:t>
      </w:r>
      <w:r>
        <w:rPr>
          <w:rFonts w:asciiTheme="minorHAnsi" w:eastAsiaTheme="minorEastAsia" w:hAnsiTheme="minorHAnsi" w:cstheme="minorBidi"/>
          <w:sz w:val="22"/>
          <w:szCs w:val="22"/>
          <w:lang w:val="en-US"/>
        </w:rPr>
        <w:tab/>
      </w:r>
      <w:r w:rsidRPr="00D42083">
        <w:rPr>
          <w:lang w:val="en-US"/>
        </w:rPr>
        <w:t>Type: LinksValueSchema</w:t>
      </w:r>
      <w:r>
        <w:tab/>
      </w:r>
      <w:r>
        <w:fldChar w:fldCharType="begin"/>
      </w:r>
      <w:r>
        <w:instrText xml:space="preserve"> PAGEREF _Toc70341371 \h </w:instrText>
      </w:r>
      <w:r>
        <w:fldChar w:fldCharType="separate"/>
      </w:r>
      <w:r>
        <w:t>22</w:t>
      </w:r>
      <w:r>
        <w:fldChar w:fldCharType="end"/>
      </w:r>
    </w:p>
    <w:p w14:paraId="3BA82968" w14:textId="77777777" w:rsidR="00FD0EEB" w:rsidRDefault="00FD0EEB">
      <w:pPr>
        <w:pStyle w:val="TOC4"/>
        <w:rPr>
          <w:rFonts w:asciiTheme="minorHAnsi" w:eastAsiaTheme="minorEastAsia" w:hAnsiTheme="minorHAnsi" w:cstheme="minorBidi"/>
          <w:sz w:val="22"/>
          <w:szCs w:val="22"/>
          <w:lang w:val="en-US"/>
        </w:rPr>
      </w:pPr>
      <w:r w:rsidRPr="00D42083">
        <w:rPr>
          <w:lang w:val="en-US"/>
        </w:rPr>
        <w:t>5.2.4.5</w:t>
      </w:r>
      <w:r>
        <w:rPr>
          <w:rFonts w:asciiTheme="minorHAnsi" w:eastAsiaTheme="minorEastAsia" w:hAnsiTheme="minorHAnsi" w:cstheme="minorBidi"/>
          <w:sz w:val="22"/>
          <w:szCs w:val="22"/>
          <w:lang w:val="en-US"/>
        </w:rPr>
        <w:tab/>
      </w:r>
      <w:r w:rsidRPr="00D42083">
        <w:rPr>
          <w:lang w:val="en-US"/>
        </w:rPr>
        <w:t>Type: SelfLink</w:t>
      </w:r>
      <w:r>
        <w:tab/>
      </w:r>
      <w:r>
        <w:fldChar w:fldCharType="begin"/>
      </w:r>
      <w:r>
        <w:instrText xml:space="preserve"> PAGEREF _Toc70341372 \h </w:instrText>
      </w:r>
      <w:r>
        <w:fldChar w:fldCharType="separate"/>
      </w:r>
      <w:r>
        <w:t>22</w:t>
      </w:r>
      <w:r>
        <w:fldChar w:fldCharType="end"/>
      </w:r>
    </w:p>
    <w:p w14:paraId="3D496089" w14:textId="77777777" w:rsidR="00FD0EEB" w:rsidRDefault="00FD0EEB">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Type: InvalidParam</w:t>
      </w:r>
      <w:r>
        <w:tab/>
      </w:r>
      <w:r>
        <w:fldChar w:fldCharType="begin"/>
      </w:r>
      <w:r>
        <w:instrText xml:space="preserve"> PAGEREF _Toc70341373 \h </w:instrText>
      </w:r>
      <w:r>
        <w:fldChar w:fldCharType="separate"/>
      </w:r>
      <w:r>
        <w:t>23</w:t>
      </w:r>
      <w:r>
        <w:fldChar w:fldCharType="end"/>
      </w:r>
    </w:p>
    <w:p w14:paraId="430934DF" w14:textId="77777777" w:rsidR="00FD0EEB" w:rsidRDefault="00FD0EEB">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Type: LinkRm</w:t>
      </w:r>
      <w:r>
        <w:tab/>
      </w:r>
      <w:r>
        <w:fldChar w:fldCharType="begin"/>
      </w:r>
      <w:r>
        <w:instrText xml:space="preserve"> PAGEREF _Toc70341374 \h </w:instrText>
      </w:r>
      <w:r>
        <w:fldChar w:fldCharType="separate"/>
      </w:r>
      <w:r>
        <w:t>23</w:t>
      </w:r>
      <w:r>
        <w:fldChar w:fldCharType="end"/>
      </w:r>
    </w:p>
    <w:p w14:paraId="533E2554" w14:textId="77777777" w:rsidR="00FD0EEB" w:rsidRDefault="00FD0EEB">
      <w:pPr>
        <w:pStyle w:val="TOC4"/>
        <w:rPr>
          <w:rFonts w:asciiTheme="minorHAnsi" w:eastAsiaTheme="minorEastAsia" w:hAnsiTheme="minorHAnsi" w:cstheme="minorBidi"/>
          <w:sz w:val="22"/>
          <w:szCs w:val="22"/>
          <w:lang w:val="en-US"/>
        </w:rPr>
      </w:pPr>
      <w:r>
        <w:t>5.2.4.</w:t>
      </w:r>
      <w:r>
        <w:rPr>
          <w:lang w:eastAsia="zh-CN"/>
        </w:rPr>
        <w:t>8</w:t>
      </w:r>
      <w:r>
        <w:rPr>
          <w:rFonts w:asciiTheme="minorHAnsi" w:eastAsiaTheme="minorEastAsia" w:hAnsiTheme="minorHAnsi" w:cstheme="minorBidi"/>
          <w:sz w:val="22"/>
          <w:szCs w:val="22"/>
          <w:lang w:val="en-US"/>
        </w:rPr>
        <w:tab/>
      </w:r>
      <w:r>
        <w:t xml:space="preserve">Type </w:t>
      </w:r>
      <w:r>
        <w:rPr>
          <w:lang w:eastAsia="zh-CN"/>
        </w:rPr>
        <w:t>ChangeItem</w:t>
      </w:r>
      <w:r>
        <w:tab/>
      </w:r>
      <w:r>
        <w:fldChar w:fldCharType="begin"/>
      </w:r>
      <w:r>
        <w:instrText xml:space="preserve"> PAGEREF _Toc70341375 \h </w:instrText>
      </w:r>
      <w:r>
        <w:fldChar w:fldCharType="separate"/>
      </w:r>
      <w:r>
        <w:t>24</w:t>
      </w:r>
      <w:r>
        <w:fldChar w:fldCharType="end"/>
      </w:r>
    </w:p>
    <w:p w14:paraId="122AEAF3" w14:textId="77777777" w:rsidR="00FD0EEB" w:rsidRDefault="00FD0EEB">
      <w:pPr>
        <w:pStyle w:val="TOC4"/>
        <w:rPr>
          <w:rFonts w:asciiTheme="minorHAnsi" w:eastAsiaTheme="minorEastAsia" w:hAnsiTheme="minorHAnsi" w:cstheme="minorBidi"/>
          <w:sz w:val="22"/>
          <w:szCs w:val="22"/>
          <w:lang w:val="en-US"/>
        </w:rPr>
      </w:pPr>
      <w:r>
        <w:t>5.2.4.</w:t>
      </w:r>
      <w:r>
        <w:rPr>
          <w:lang w:eastAsia="zh-CN"/>
        </w:rPr>
        <w:t>9</w:t>
      </w:r>
      <w:r>
        <w:rPr>
          <w:rFonts w:asciiTheme="minorHAnsi" w:eastAsiaTheme="minorEastAsia" w:hAnsiTheme="minorHAnsi" w:cstheme="minorBidi"/>
          <w:sz w:val="22"/>
          <w:szCs w:val="22"/>
          <w:lang w:val="en-US"/>
        </w:rPr>
        <w:tab/>
      </w:r>
      <w:r>
        <w:t xml:space="preserve">Type </w:t>
      </w:r>
      <w:r>
        <w:rPr>
          <w:lang w:eastAsia="zh-CN"/>
        </w:rPr>
        <w:t>Notify</w:t>
      </w:r>
      <w:r>
        <w:t>Item</w:t>
      </w:r>
      <w:r>
        <w:tab/>
      </w:r>
      <w:r>
        <w:fldChar w:fldCharType="begin"/>
      </w:r>
      <w:r>
        <w:instrText xml:space="preserve"> PAGEREF _Toc70341376 \h </w:instrText>
      </w:r>
      <w:r>
        <w:fldChar w:fldCharType="separate"/>
      </w:r>
      <w:r>
        <w:t>24</w:t>
      </w:r>
      <w:r>
        <w:fldChar w:fldCharType="end"/>
      </w:r>
    </w:p>
    <w:p w14:paraId="1384212E"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10</w:t>
      </w:r>
      <w:r>
        <w:rPr>
          <w:rFonts w:asciiTheme="minorHAnsi" w:eastAsiaTheme="minorEastAsia" w:hAnsiTheme="minorHAnsi" w:cstheme="minorBidi"/>
          <w:sz w:val="22"/>
          <w:szCs w:val="22"/>
          <w:lang w:val="en-US"/>
        </w:rPr>
        <w:tab/>
      </w:r>
      <w:r>
        <w:t xml:space="preserve">Type: </w:t>
      </w:r>
      <w:r>
        <w:rPr>
          <w:lang w:eastAsia="zh-CN"/>
        </w:rPr>
        <w:t>ComplexQuery</w:t>
      </w:r>
      <w:r>
        <w:tab/>
      </w:r>
      <w:r>
        <w:fldChar w:fldCharType="begin"/>
      </w:r>
      <w:r>
        <w:instrText xml:space="preserve"> PAGEREF _Toc70341377 \h </w:instrText>
      </w:r>
      <w:r>
        <w:fldChar w:fldCharType="separate"/>
      </w:r>
      <w:r>
        <w:t>25</w:t>
      </w:r>
      <w:r>
        <w:fldChar w:fldCharType="end"/>
      </w:r>
    </w:p>
    <w:p w14:paraId="4EF99E54"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11</w:t>
      </w:r>
      <w:r>
        <w:rPr>
          <w:rFonts w:asciiTheme="minorHAnsi" w:eastAsiaTheme="minorEastAsia" w:hAnsiTheme="minorHAnsi" w:cstheme="minorBidi"/>
          <w:sz w:val="22"/>
          <w:szCs w:val="22"/>
          <w:lang w:val="en-US"/>
        </w:rPr>
        <w:tab/>
      </w:r>
      <w:r>
        <w:t xml:space="preserve">Type: </w:t>
      </w:r>
      <w:r>
        <w:rPr>
          <w:lang w:eastAsia="zh-CN"/>
        </w:rPr>
        <w:t>Cnf</w:t>
      </w:r>
      <w:r>
        <w:tab/>
      </w:r>
      <w:r>
        <w:fldChar w:fldCharType="begin"/>
      </w:r>
      <w:r>
        <w:instrText xml:space="preserve"> PAGEREF _Toc70341378 \h </w:instrText>
      </w:r>
      <w:r>
        <w:fldChar w:fldCharType="separate"/>
      </w:r>
      <w:r>
        <w:t>25</w:t>
      </w:r>
      <w:r>
        <w:fldChar w:fldCharType="end"/>
      </w:r>
    </w:p>
    <w:p w14:paraId="593BD455"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12</w:t>
      </w:r>
      <w:r>
        <w:rPr>
          <w:rFonts w:asciiTheme="minorHAnsi" w:eastAsiaTheme="minorEastAsia" w:hAnsiTheme="minorHAnsi" w:cstheme="minorBidi"/>
          <w:sz w:val="22"/>
          <w:szCs w:val="22"/>
          <w:lang w:val="en-US"/>
        </w:rPr>
        <w:tab/>
      </w:r>
      <w:r>
        <w:t xml:space="preserve">Type: </w:t>
      </w:r>
      <w:r>
        <w:rPr>
          <w:lang w:eastAsia="zh-CN"/>
        </w:rPr>
        <w:t>Dnf</w:t>
      </w:r>
      <w:r>
        <w:tab/>
      </w:r>
      <w:r>
        <w:fldChar w:fldCharType="begin"/>
      </w:r>
      <w:r>
        <w:instrText xml:space="preserve"> PAGEREF _Toc70341379 \h </w:instrText>
      </w:r>
      <w:r>
        <w:fldChar w:fldCharType="separate"/>
      </w:r>
      <w:r>
        <w:t>25</w:t>
      </w:r>
      <w:r>
        <w:fldChar w:fldCharType="end"/>
      </w:r>
    </w:p>
    <w:p w14:paraId="674D9638"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13</w:t>
      </w:r>
      <w:r>
        <w:rPr>
          <w:rFonts w:asciiTheme="minorHAnsi" w:eastAsiaTheme="minorEastAsia" w:hAnsiTheme="minorHAnsi" w:cstheme="minorBidi"/>
          <w:sz w:val="22"/>
          <w:szCs w:val="22"/>
          <w:lang w:val="en-US"/>
        </w:rPr>
        <w:tab/>
      </w:r>
      <w:r>
        <w:t xml:space="preserve">Type: </w:t>
      </w:r>
      <w:r>
        <w:rPr>
          <w:lang w:eastAsia="zh-CN"/>
        </w:rPr>
        <w:t>CnfUnit</w:t>
      </w:r>
      <w:r>
        <w:tab/>
      </w:r>
      <w:r>
        <w:fldChar w:fldCharType="begin"/>
      </w:r>
      <w:r>
        <w:instrText xml:space="preserve"> PAGEREF _Toc70341380 \h </w:instrText>
      </w:r>
      <w:r>
        <w:fldChar w:fldCharType="separate"/>
      </w:r>
      <w:r>
        <w:t>25</w:t>
      </w:r>
      <w:r>
        <w:fldChar w:fldCharType="end"/>
      </w:r>
    </w:p>
    <w:p w14:paraId="2688DE47"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14</w:t>
      </w:r>
      <w:r>
        <w:rPr>
          <w:rFonts w:asciiTheme="minorHAnsi" w:eastAsiaTheme="minorEastAsia" w:hAnsiTheme="minorHAnsi" w:cstheme="minorBidi"/>
          <w:sz w:val="22"/>
          <w:szCs w:val="22"/>
          <w:lang w:val="en-US"/>
        </w:rPr>
        <w:tab/>
      </w:r>
      <w:r>
        <w:t xml:space="preserve">Type: </w:t>
      </w:r>
      <w:r>
        <w:rPr>
          <w:lang w:eastAsia="zh-CN"/>
        </w:rPr>
        <w:t>DnfUnit</w:t>
      </w:r>
      <w:r>
        <w:tab/>
      </w:r>
      <w:r>
        <w:fldChar w:fldCharType="begin"/>
      </w:r>
      <w:r>
        <w:instrText xml:space="preserve"> PAGEREF _Toc70341381 \h </w:instrText>
      </w:r>
      <w:r>
        <w:fldChar w:fldCharType="separate"/>
      </w:r>
      <w:r>
        <w:t>25</w:t>
      </w:r>
      <w:r>
        <w:fldChar w:fldCharType="end"/>
      </w:r>
    </w:p>
    <w:p w14:paraId="6BC40DE7"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15</w:t>
      </w:r>
      <w:r>
        <w:rPr>
          <w:rFonts w:asciiTheme="minorHAnsi" w:eastAsiaTheme="minorEastAsia" w:hAnsiTheme="minorHAnsi" w:cstheme="minorBidi"/>
          <w:sz w:val="22"/>
          <w:szCs w:val="22"/>
          <w:lang w:val="en-US"/>
        </w:rPr>
        <w:tab/>
      </w:r>
      <w:r>
        <w:t xml:space="preserve">Type: </w:t>
      </w:r>
      <w:r>
        <w:rPr>
          <w:lang w:eastAsia="zh-CN"/>
        </w:rPr>
        <w:t>Atom</w:t>
      </w:r>
      <w:r>
        <w:tab/>
      </w:r>
      <w:r>
        <w:fldChar w:fldCharType="begin"/>
      </w:r>
      <w:r>
        <w:instrText xml:space="preserve"> PAGEREF _Toc70341382 \h </w:instrText>
      </w:r>
      <w:r>
        <w:fldChar w:fldCharType="separate"/>
      </w:r>
      <w:r>
        <w:t>26</w:t>
      </w:r>
      <w:r>
        <w:fldChar w:fldCharType="end"/>
      </w:r>
    </w:p>
    <w:p w14:paraId="5B563507"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16</w:t>
      </w:r>
      <w:r>
        <w:rPr>
          <w:rFonts w:asciiTheme="minorHAnsi" w:eastAsiaTheme="minorEastAsia" w:hAnsiTheme="minorHAnsi" w:cstheme="minorBidi"/>
          <w:sz w:val="22"/>
          <w:szCs w:val="22"/>
          <w:lang w:val="en-US"/>
        </w:rPr>
        <w:tab/>
      </w:r>
      <w:r>
        <w:t>Void</w:t>
      </w:r>
      <w:r>
        <w:tab/>
      </w:r>
      <w:r>
        <w:fldChar w:fldCharType="begin"/>
      </w:r>
      <w:r>
        <w:instrText xml:space="preserve"> PAGEREF _Toc70341383 \h </w:instrText>
      </w:r>
      <w:r>
        <w:fldChar w:fldCharType="separate"/>
      </w:r>
      <w:r>
        <w:t>26</w:t>
      </w:r>
      <w:r>
        <w:fldChar w:fldCharType="end"/>
      </w:r>
    </w:p>
    <w:p w14:paraId="153D2CC8"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17</w:t>
      </w:r>
      <w:r>
        <w:rPr>
          <w:rFonts w:asciiTheme="minorHAnsi" w:eastAsiaTheme="minorEastAsia" w:hAnsiTheme="minorHAnsi" w:cstheme="minorBidi"/>
          <w:sz w:val="22"/>
          <w:szCs w:val="22"/>
          <w:lang w:val="en-US"/>
        </w:rPr>
        <w:tab/>
      </w:r>
      <w:r>
        <w:t xml:space="preserve">Type: </w:t>
      </w:r>
      <w:r>
        <w:rPr>
          <w:lang w:eastAsia="zh-CN"/>
        </w:rPr>
        <w:t>PatchResult</w:t>
      </w:r>
      <w:r>
        <w:tab/>
      </w:r>
      <w:r>
        <w:fldChar w:fldCharType="begin"/>
      </w:r>
      <w:r>
        <w:instrText xml:space="preserve"> PAGEREF _Toc70341384 \h </w:instrText>
      </w:r>
      <w:r>
        <w:fldChar w:fldCharType="separate"/>
      </w:r>
      <w:r>
        <w:t>26</w:t>
      </w:r>
      <w:r>
        <w:fldChar w:fldCharType="end"/>
      </w:r>
    </w:p>
    <w:p w14:paraId="66EBA2F6"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18</w:t>
      </w:r>
      <w:r>
        <w:rPr>
          <w:rFonts w:asciiTheme="minorHAnsi" w:eastAsiaTheme="minorEastAsia" w:hAnsiTheme="minorHAnsi" w:cstheme="minorBidi"/>
          <w:sz w:val="22"/>
          <w:szCs w:val="22"/>
          <w:lang w:val="en-US"/>
        </w:rPr>
        <w:tab/>
      </w:r>
      <w:r>
        <w:t xml:space="preserve">Type: </w:t>
      </w:r>
      <w:r>
        <w:rPr>
          <w:lang w:eastAsia="zh-CN"/>
        </w:rPr>
        <w:t>ReportItem</w:t>
      </w:r>
      <w:r>
        <w:tab/>
      </w:r>
      <w:r>
        <w:fldChar w:fldCharType="begin"/>
      </w:r>
      <w:r>
        <w:instrText xml:space="preserve"> PAGEREF _Toc70341385 \h </w:instrText>
      </w:r>
      <w:r>
        <w:fldChar w:fldCharType="separate"/>
      </w:r>
      <w:r>
        <w:t>26</w:t>
      </w:r>
      <w:r>
        <w:fldChar w:fldCharType="end"/>
      </w:r>
    </w:p>
    <w:p w14:paraId="78D79AF2" w14:textId="77777777" w:rsidR="00FD0EEB" w:rsidRDefault="00FD0EEB">
      <w:pPr>
        <w:pStyle w:val="TOC4"/>
        <w:rPr>
          <w:rFonts w:asciiTheme="minorHAnsi" w:eastAsiaTheme="minorEastAsia" w:hAnsiTheme="minorHAnsi" w:cstheme="minorBidi"/>
          <w:sz w:val="22"/>
          <w:szCs w:val="22"/>
          <w:lang w:val="en-US"/>
        </w:rPr>
      </w:pPr>
      <w:r>
        <w:t>5.2.4.</w:t>
      </w:r>
      <w:r>
        <w:rPr>
          <w:lang w:eastAsia="zh-CN"/>
        </w:rPr>
        <w:t>19</w:t>
      </w:r>
      <w:r>
        <w:rPr>
          <w:rFonts w:asciiTheme="minorHAnsi" w:eastAsiaTheme="minorEastAsia" w:hAnsiTheme="minorHAnsi" w:cstheme="minorBidi"/>
          <w:sz w:val="22"/>
          <w:szCs w:val="22"/>
          <w:lang w:val="en-US"/>
        </w:rPr>
        <w:tab/>
      </w:r>
      <w:r>
        <w:t xml:space="preserve">Type: </w:t>
      </w:r>
      <w:r>
        <w:rPr>
          <w:lang w:eastAsia="zh-CN"/>
        </w:rPr>
        <w:t>HalTemplate</w:t>
      </w:r>
      <w:r>
        <w:tab/>
      </w:r>
      <w:r>
        <w:fldChar w:fldCharType="begin"/>
      </w:r>
      <w:r>
        <w:instrText xml:space="preserve"> PAGEREF _Toc70341386 \h </w:instrText>
      </w:r>
      <w:r>
        <w:fldChar w:fldCharType="separate"/>
      </w:r>
      <w:r>
        <w:t>27</w:t>
      </w:r>
      <w:r>
        <w:fldChar w:fldCharType="end"/>
      </w:r>
    </w:p>
    <w:p w14:paraId="02601F1E" w14:textId="77777777" w:rsidR="00FD0EEB" w:rsidRDefault="00FD0EEB">
      <w:pPr>
        <w:pStyle w:val="TOC4"/>
        <w:rPr>
          <w:rFonts w:asciiTheme="minorHAnsi" w:eastAsiaTheme="minorEastAsia" w:hAnsiTheme="minorHAnsi" w:cstheme="minorBidi"/>
          <w:sz w:val="22"/>
          <w:szCs w:val="22"/>
          <w:lang w:val="en-US"/>
        </w:rPr>
      </w:pPr>
      <w:r>
        <w:t>5.2.4.</w:t>
      </w:r>
      <w:r>
        <w:rPr>
          <w:lang w:eastAsia="zh-CN"/>
        </w:rPr>
        <w:t>20</w:t>
      </w:r>
      <w:r>
        <w:rPr>
          <w:rFonts w:asciiTheme="minorHAnsi" w:eastAsiaTheme="minorEastAsia" w:hAnsiTheme="minorHAnsi" w:cstheme="minorBidi"/>
          <w:sz w:val="22"/>
          <w:szCs w:val="22"/>
          <w:lang w:val="en-US"/>
        </w:rPr>
        <w:tab/>
      </w:r>
      <w:r>
        <w:t>Type:</w:t>
      </w:r>
      <w:r>
        <w:rPr>
          <w:lang w:eastAsia="zh-CN"/>
        </w:rPr>
        <w:t xml:space="preserve"> Property</w:t>
      </w:r>
      <w:r>
        <w:tab/>
      </w:r>
      <w:r>
        <w:fldChar w:fldCharType="begin"/>
      </w:r>
      <w:r>
        <w:instrText xml:space="preserve"> PAGEREF _Toc70341387 \h </w:instrText>
      </w:r>
      <w:r>
        <w:fldChar w:fldCharType="separate"/>
      </w:r>
      <w:r>
        <w:t>27</w:t>
      </w:r>
      <w:r>
        <w:fldChar w:fldCharType="end"/>
      </w:r>
    </w:p>
    <w:p w14:paraId="3C967646" w14:textId="77777777" w:rsidR="00FD0EEB" w:rsidRDefault="00FD0EEB">
      <w:pPr>
        <w:pStyle w:val="TOC4"/>
        <w:rPr>
          <w:rFonts w:asciiTheme="minorHAnsi" w:eastAsiaTheme="minorEastAsia" w:hAnsiTheme="minorHAnsi" w:cstheme="minorBidi"/>
          <w:sz w:val="22"/>
          <w:szCs w:val="22"/>
          <w:lang w:val="en-US"/>
        </w:rPr>
      </w:pPr>
      <w:r>
        <w:t>5.2.4.21</w:t>
      </w:r>
      <w:r>
        <w:rPr>
          <w:rFonts w:asciiTheme="minorHAnsi" w:eastAsiaTheme="minorEastAsia" w:hAnsiTheme="minorHAnsi" w:cstheme="minorBidi"/>
          <w:sz w:val="22"/>
          <w:szCs w:val="22"/>
          <w:lang w:val="en-US"/>
        </w:rPr>
        <w:tab/>
      </w:r>
      <w:r>
        <w:t>Type: RedirectResponse</w:t>
      </w:r>
      <w:r>
        <w:tab/>
      </w:r>
      <w:r>
        <w:fldChar w:fldCharType="begin"/>
      </w:r>
      <w:r>
        <w:instrText xml:space="preserve"> PAGEREF _Toc70341388 \h </w:instrText>
      </w:r>
      <w:r>
        <w:fldChar w:fldCharType="separate"/>
      </w:r>
      <w:r>
        <w:t>27</w:t>
      </w:r>
      <w:r>
        <w:fldChar w:fldCharType="end"/>
      </w:r>
    </w:p>
    <w:p w14:paraId="734433FF" w14:textId="77777777" w:rsidR="00FD0EEB" w:rsidRDefault="00FD0EEB">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Data Types related to Subscription, Identification and Numbering</w:t>
      </w:r>
      <w:r>
        <w:tab/>
      </w:r>
      <w:r>
        <w:fldChar w:fldCharType="begin"/>
      </w:r>
      <w:r>
        <w:instrText xml:space="preserve"> PAGEREF _Toc70341389 \h </w:instrText>
      </w:r>
      <w:r>
        <w:fldChar w:fldCharType="separate"/>
      </w:r>
      <w:r>
        <w:t>27</w:t>
      </w:r>
      <w:r>
        <w:fldChar w:fldCharType="end"/>
      </w:r>
    </w:p>
    <w:p w14:paraId="1A8BA2F1" w14:textId="77777777" w:rsidR="00FD0EEB" w:rsidRDefault="00FD0EEB">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Introduction</w:t>
      </w:r>
      <w:r>
        <w:tab/>
      </w:r>
      <w:r>
        <w:fldChar w:fldCharType="begin"/>
      </w:r>
      <w:r>
        <w:instrText xml:space="preserve"> PAGEREF _Toc70341390 \h </w:instrText>
      </w:r>
      <w:r>
        <w:fldChar w:fldCharType="separate"/>
      </w:r>
      <w:r>
        <w:t>27</w:t>
      </w:r>
      <w:r>
        <w:fldChar w:fldCharType="end"/>
      </w:r>
    </w:p>
    <w:p w14:paraId="79F6C134" w14:textId="77777777" w:rsidR="00FD0EEB" w:rsidRDefault="00FD0EEB">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_Toc70341391 \h </w:instrText>
      </w:r>
      <w:r>
        <w:fldChar w:fldCharType="separate"/>
      </w:r>
      <w:r>
        <w:t>28</w:t>
      </w:r>
      <w:r>
        <w:fldChar w:fldCharType="end"/>
      </w:r>
    </w:p>
    <w:p w14:paraId="0A5ED6F0" w14:textId="77777777" w:rsidR="00FD0EEB" w:rsidRDefault="00FD0EEB">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Enumerations</w:t>
      </w:r>
      <w:r>
        <w:tab/>
      </w:r>
      <w:r>
        <w:fldChar w:fldCharType="begin"/>
      </w:r>
      <w:r>
        <w:instrText xml:space="preserve"> PAGEREF _Toc70341392 \h </w:instrText>
      </w:r>
      <w:r>
        <w:fldChar w:fldCharType="separate"/>
      </w:r>
      <w:r>
        <w:t>32</w:t>
      </w:r>
      <w:r>
        <w:fldChar w:fldCharType="end"/>
      </w:r>
    </w:p>
    <w:p w14:paraId="73687027" w14:textId="77777777" w:rsidR="00FD0EEB" w:rsidRDefault="00FD0EEB">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_Toc70341393 \h </w:instrText>
      </w:r>
      <w:r>
        <w:fldChar w:fldCharType="separate"/>
      </w:r>
      <w:r>
        <w:t>32</w:t>
      </w:r>
      <w:r>
        <w:fldChar w:fldCharType="end"/>
      </w:r>
    </w:p>
    <w:p w14:paraId="08A38680" w14:textId="77777777" w:rsidR="00FD0EEB" w:rsidRDefault="00FD0EEB">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Type: Guami</w:t>
      </w:r>
      <w:r>
        <w:tab/>
      </w:r>
      <w:r>
        <w:fldChar w:fldCharType="begin"/>
      </w:r>
      <w:r>
        <w:instrText xml:space="preserve"> PAGEREF _Toc70341394 \h </w:instrText>
      </w:r>
      <w:r>
        <w:fldChar w:fldCharType="separate"/>
      </w:r>
      <w:r>
        <w:t>32</w:t>
      </w:r>
      <w:r>
        <w:fldChar w:fldCharType="end"/>
      </w:r>
    </w:p>
    <w:p w14:paraId="046B9992" w14:textId="77777777" w:rsidR="00FD0EEB" w:rsidRDefault="00FD0EEB">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Type: NetworkId</w:t>
      </w:r>
      <w:r>
        <w:tab/>
      </w:r>
      <w:r>
        <w:fldChar w:fldCharType="begin"/>
      </w:r>
      <w:r>
        <w:instrText xml:space="preserve"> PAGEREF _Toc70341395 \h </w:instrText>
      </w:r>
      <w:r>
        <w:fldChar w:fldCharType="separate"/>
      </w:r>
      <w:r>
        <w:t>32</w:t>
      </w:r>
      <w:r>
        <w:fldChar w:fldCharType="end"/>
      </w:r>
    </w:p>
    <w:p w14:paraId="2EEF2AF1" w14:textId="77777777" w:rsidR="00FD0EEB" w:rsidRDefault="00FD0EEB">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Type: GuamiRm</w:t>
      </w:r>
      <w:r>
        <w:tab/>
      </w:r>
      <w:r>
        <w:fldChar w:fldCharType="begin"/>
      </w:r>
      <w:r>
        <w:instrText xml:space="preserve"> PAGEREF _Toc70341396 \h </w:instrText>
      </w:r>
      <w:r>
        <w:fldChar w:fldCharType="separate"/>
      </w:r>
      <w:r>
        <w:t>32</w:t>
      </w:r>
      <w:r>
        <w:fldChar w:fldCharType="end"/>
      </w:r>
    </w:p>
    <w:p w14:paraId="284F1C2B" w14:textId="77777777" w:rsidR="00FD0EEB" w:rsidRDefault="00FD0EEB">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Data Types related to 5G Network</w:t>
      </w:r>
      <w:r>
        <w:tab/>
      </w:r>
      <w:r>
        <w:fldChar w:fldCharType="begin"/>
      </w:r>
      <w:r>
        <w:instrText xml:space="preserve"> PAGEREF _Toc70341397 \h </w:instrText>
      </w:r>
      <w:r>
        <w:fldChar w:fldCharType="separate"/>
      </w:r>
      <w:r>
        <w:t>32</w:t>
      </w:r>
      <w:r>
        <w:fldChar w:fldCharType="end"/>
      </w:r>
    </w:p>
    <w:p w14:paraId="7DF8756F" w14:textId="77777777" w:rsidR="00FD0EEB" w:rsidRDefault="00FD0EEB">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Introduction</w:t>
      </w:r>
      <w:r>
        <w:tab/>
      </w:r>
      <w:r>
        <w:fldChar w:fldCharType="begin"/>
      </w:r>
      <w:r>
        <w:instrText xml:space="preserve"> PAGEREF _Toc70341398 \h </w:instrText>
      </w:r>
      <w:r>
        <w:fldChar w:fldCharType="separate"/>
      </w:r>
      <w:r>
        <w:t>32</w:t>
      </w:r>
      <w:r>
        <w:fldChar w:fldCharType="end"/>
      </w:r>
    </w:p>
    <w:p w14:paraId="3FBE1F08" w14:textId="77777777" w:rsidR="00FD0EEB" w:rsidRDefault="00FD0EEB">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_Toc70341399 \h </w:instrText>
      </w:r>
      <w:r>
        <w:fldChar w:fldCharType="separate"/>
      </w:r>
      <w:r>
        <w:t>32</w:t>
      </w:r>
      <w:r>
        <w:fldChar w:fldCharType="end"/>
      </w:r>
    </w:p>
    <w:p w14:paraId="7BB94B8C" w14:textId="77777777" w:rsidR="00FD0EEB" w:rsidRDefault="00FD0EEB">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Enumerations</w:t>
      </w:r>
      <w:r>
        <w:tab/>
      </w:r>
      <w:r>
        <w:fldChar w:fldCharType="begin"/>
      </w:r>
      <w:r>
        <w:instrText xml:space="preserve"> PAGEREF _Toc70341400 \h </w:instrText>
      </w:r>
      <w:r>
        <w:fldChar w:fldCharType="separate"/>
      </w:r>
      <w:r>
        <w:t>38</w:t>
      </w:r>
      <w:r>
        <w:fldChar w:fldCharType="end"/>
      </w:r>
    </w:p>
    <w:p w14:paraId="0E942B4E" w14:textId="77777777" w:rsidR="00FD0EEB" w:rsidRDefault="00FD0EEB">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Enumeration: AccessType</w:t>
      </w:r>
      <w:r>
        <w:tab/>
      </w:r>
      <w:r>
        <w:fldChar w:fldCharType="begin"/>
      </w:r>
      <w:r>
        <w:instrText xml:space="preserve"> PAGEREF _Toc70341401 \h </w:instrText>
      </w:r>
      <w:r>
        <w:fldChar w:fldCharType="separate"/>
      </w:r>
      <w:r>
        <w:t>38</w:t>
      </w:r>
      <w:r>
        <w:fldChar w:fldCharType="end"/>
      </w:r>
    </w:p>
    <w:p w14:paraId="654E031C" w14:textId="77777777" w:rsidR="00FD0EEB" w:rsidRDefault="00FD0EEB">
      <w:pPr>
        <w:pStyle w:val="TOC4"/>
        <w:rPr>
          <w:rFonts w:asciiTheme="minorHAnsi" w:eastAsiaTheme="minorEastAsia" w:hAnsiTheme="minorHAnsi" w:cstheme="minorBidi"/>
          <w:sz w:val="22"/>
          <w:szCs w:val="22"/>
          <w:lang w:val="en-US"/>
        </w:rPr>
      </w:pPr>
      <w:r>
        <w:t>5.4.3.2</w:t>
      </w:r>
      <w:r>
        <w:rPr>
          <w:rFonts w:asciiTheme="minorHAnsi" w:eastAsiaTheme="minorEastAsia" w:hAnsiTheme="minorHAnsi" w:cstheme="minorBidi"/>
          <w:sz w:val="22"/>
          <w:szCs w:val="22"/>
          <w:lang w:val="en-US"/>
        </w:rPr>
        <w:tab/>
      </w:r>
      <w:r>
        <w:t>Enumeration: RatType</w:t>
      </w:r>
      <w:r>
        <w:tab/>
      </w:r>
      <w:r>
        <w:fldChar w:fldCharType="begin"/>
      </w:r>
      <w:r>
        <w:instrText xml:space="preserve"> PAGEREF _Toc70341402 \h </w:instrText>
      </w:r>
      <w:r>
        <w:fldChar w:fldCharType="separate"/>
      </w:r>
      <w:r>
        <w:t>39</w:t>
      </w:r>
      <w:r>
        <w:fldChar w:fldCharType="end"/>
      </w:r>
    </w:p>
    <w:p w14:paraId="7CDA36B7" w14:textId="77777777" w:rsidR="00FD0EEB" w:rsidRDefault="00FD0EEB">
      <w:pPr>
        <w:pStyle w:val="TOC4"/>
        <w:rPr>
          <w:rFonts w:asciiTheme="minorHAnsi" w:eastAsiaTheme="minorEastAsia" w:hAnsiTheme="minorHAnsi" w:cstheme="minorBidi"/>
          <w:sz w:val="22"/>
          <w:szCs w:val="22"/>
          <w:lang w:val="en-US"/>
        </w:rPr>
      </w:pPr>
      <w:r>
        <w:t>5.4.3.3</w:t>
      </w:r>
      <w:r>
        <w:rPr>
          <w:rFonts w:asciiTheme="minorHAnsi" w:eastAsiaTheme="minorEastAsia" w:hAnsiTheme="minorHAnsi" w:cstheme="minorBidi"/>
          <w:sz w:val="22"/>
          <w:szCs w:val="22"/>
          <w:lang w:val="en-US"/>
        </w:rPr>
        <w:tab/>
      </w:r>
      <w:r>
        <w:t>Enumeration: PduSessionType</w:t>
      </w:r>
      <w:r>
        <w:tab/>
      </w:r>
      <w:r>
        <w:fldChar w:fldCharType="begin"/>
      </w:r>
      <w:r>
        <w:instrText xml:space="preserve"> PAGEREF _Toc70341403 \h </w:instrText>
      </w:r>
      <w:r>
        <w:fldChar w:fldCharType="separate"/>
      </w:r>
      <w:r>
        <w:t>39</w:t>
      </w:r>
      <w:r>
        <w:fldChar w:fldCharType="end"/>
      </w:r>
    </w:p>
    <w:p w14:paraId="5A71F9BF" w14:textId="77777777" w:rsidR="00FD0EEB" w:rsidRDefault="00FD0EEB">
      <w:pPr>
        <w:pStyle w:val="TOC4"/>
        <w:rPr>
          <w:rFonts w:asciiTheme="minorHAnsi" w:eastAsiaTheme="minorEastAsia" w:hAnsiTheme="minorHAnsi" w:cstheme="minorBidi"/>
          <w:sz w:val="22"/>
          <w:szCs w:val="22"/>
          <w:lang w:val="en-US"/>
        </w:rPr>
      </w:pPr>
      <w:r>
        <w:t>5.4.3.4</w:t>
      </w:r>
      <w:r>
        <w:rPr>
          <w:rFonts w:asciiTheme="minorHAnsi" w:eastAsiaTheme="minorEastAsia" w:hAnsiTheme="minorHAnsi" w:cstheme="minorBidi"/>
          <w:sz w:val="22"/>
          <w:szCs w:val="22"/>
          <w:lang w:val="en-US"/>
        </w:rPr>
        <w:tab/>
      </w:r>
      <w:r>
        <w:t>Enumeration: UpIntegrity</w:t>
      </w:r>
      <w:r>
        <w:tab/>
      </w:r>
      <w:r>
        <w:fldChar w:fldCharType="begin"/>
      </w:r>
      <w:r>
        <w:instrText xml:space="preserve"> PAGEREF _Toc70341404 \h </w:instrText>
      </w:r>
      <w:r>
        <w:fldChar w:fldCharType="separate"/>
      </w:r>
      <w:r>
        <w:t>39</w:t>
      </w:r>
      <w:r>
        <w:fldChar w:fldCharType="end"/>
      </w:r>
    </w:p>
    <w:p w14:paraId="61870A8C" w14:textId="77777777" w:rsidR="00FD0EEB" w:rsidRDefault="00FD0EEB">
      <w:pPr>
        <w:pStyle w:val="TOC4"/>
        <w:rPr>
          <w:rFonts w:asciiTheme="minorHAnsi" w:eastAsiaTheme="minorEastAsia" w:hAnsiTheme="minorHAnsi" w:cstheme="minorBidi"/>
          <w:sz w:val="22"/>
          <w:szCs w:val="22"/>
          <w:lang w:val="en-US"/>
        </w:rPr>
      </w:pPr>
      <w:r>
        <w:t>5.4.3.5</w:t>
      </w:r>
      <w:r>
        <w:rPr>
          <w:rFonts w:asciiTheme="minorHAnsi" w:eastAsiaTheme="minorEastAsia" w:hAnsiTheme="minorHAnsi" w:cstheme="minorBidi"/>
          <w:sz w:val="22"/>
          <w:szCs w:val="22"/>
          <w:lang w:val="en-US"/>
        </w:rPr>
        <w:tab/>
      </w:r>
      <w:r>
        <w:t>Enumeration: UpConfidentiality</w:t>
      </w:r>
      <w:r>
        <w:tab/>
      </w:r>
      <w:r>
        <w:fldChar w:fldCharType="begin"/>
      </w:r>
      <w:r>
        <w:instrText xml:space="preserve"> PAGEREF _Toc70341405 \h </w:instrText>
      </w:r>
      <w:r>
        <w:fldChar w:fldCharType="separate"/>
      </w:r>
      <w:r>
        <w:t>40</w:t>
      </w:r>
      <w:r>
        <w:fldChar w:fldCharType="end"/>
      </w:r>
    </w:p>
    <w:p w14:paraId="14AC87DC" w14:textId="77777777" w:rsidR="00FD0EEB" w:rsidRDefault="00FD0EEB">
      <w:pPr>
        <w:pStyle w:val="TOC4"/>
        <w:rPr>
          <w:rFonts w:asciiTheme="minorHAnsi" w:eastAsiaTheme="minorEastAsia" w:hAnsiTheme="minorHAnsi" w:cstheme="minorBidi"/>
          <w:sz w:val="22"/>
          <w:szCs w:val="22"/>
          <w:lang w:val="en-US"/>
        </w:rPr>
      </w:pPr>
      <w:r>
        <w:t>5.4.3.6</w:t>
      </w:r>
      <w:r>
        <w:rPr>
          <w:rFonts w:asciiTheme="minorHAnsi" w:eastAsiaTheme="minorEastAsia" w:hAnsiTheme="minorHAnsi" w:cstheme="minorBidi"/>
          <w:sz w:val="22"/>
          <w:szCs w:val="22"/>
          <w:lang w:val="en-US"/>
        </w:rPr>
        <w:tab/>
      </w:r>
      <w:r>
        <w:t>Enumeration: SscMode</w:t>
      </w:r>
      <w:r>
        <w:tab/>
      </w:r>
      <w:r>
        <w:fldChar w:fldCharType="begin"/>
      </w:r>
      <w:r>
        <w:instrText xml:space="preserve"> PAGEREF _Toc70341406 \h </w:instrText>
      </w:r>
      <w:r>
        <w:fldChar w:fldCharType="separate"/>
      </w:r>
      <w:r>
        <w:t>40</w:t>
      </w:r>
      <w:r>
        <w:fldChar w:fldCharType="end"/>
      </w:r>
    </w:p>
    <w:p w14:paraId="39E4C516" w14:textId="77777777" w:rsidR="00FD0EEB" w:rsidRDefault="00FD0EEB">
      <w:pPr>
        <w:pStyle w:val="TOC4"/>
        <w:rPr>
          <w:rFonts w:asciiTheme="minorHAnsi" w:eastAsiaTheme="minorEastAsia" w:hAnsiTheme="minorHAnsi" w:cstheme="minorBidi"/>
          <w:sz w:val="22"/>
          <w:szCs w:val="22"/>
          <w:lang w:val="en-US"/>
        </w:rPr>
      </w:pPr>
      <w:r>
        <w:t>5.4.3.7</w:t>
      </w:r>
      <w:r>
        <w:rPr>
          <w:rFonts w:asciiTheme="minorHAnsi" w:eastAsiaTheme="minorEastAsia" w:hAnsiTheme="minorHAnsi" w:cstheme="minorBidi"/>
          <w:sz w:val="22"/>
          <w:szCs w:val="22"/>
          <w:lang w:val="en-US"/>
        </w:rPr>
        <w:tab/>
      </w:r>
      <w:r>
        <w:t>Enumeration: DnaiChangeType</w:t>
      </w:r>
      <w:r>
        <w:tab/>
      </w:r>
      <w:r>
        <w:fldChar w:fldCharType="begin"/>
      </w:r>
      <w:r>
        <w:instrText xml:space="preserve"> PAGEREF _Toc70341407 \h </w:instrText>
      </w:r>
      <w:r>
        <w:fldChar w:fldCharType="separate"/>
      </w:r>
      <w:r>
        <w:t>40</w:t>
      </w:r>
      <w:r>
        <w:fldChar w:fldCharType="end"/>
      </w:r>
    </w:p>
    <w:p w14:paraId="18699F62" w14:textId="77777777" w:rsidR="00FD0EEB" w:rsidRDefault="00FD0EEB">
      <w:pPr>
        <w:pStyle w:val="TOC4"/>
        <w:rPr>
          <w:rFonts w:asciiTheme="minorHAnsi" w:eastAsiaTheme="minorEastAsia" w:hAnsiTheme="minorHAnsi" w:cstheme="minorBidi"/>
          <w:sz w:val="22"/>
          <w:szCs w:val="22"/>
          <w:lang w:val="en-US"/>
        </w:rPr>
      </w:pPr>
      <w:r>
        <w:t>5.4.3.8</w:t>
      </w:r>
      <w:r>
        <w:rPr>
          <w:rFonts w:asciiTheme="minorHAnsi" w:eastAsiaTheme="minorEastAsia" w:hAnsiTheme="minorHAnsi" w:cstheme="minorBidi"/>
          <w:sz w:val="22"/>
          <w:szCs w:val="22"/>
          <w:lang w:val="en-US"/>
        </w:rPr>
        <w:tab/>
      </w:r>
      <w:r>
        <w:t>Enumeration: RestrictionType</w:t>
      </w:r>
      <w:r>
        <w:tab/>
      </w:r>
      <w:r>
        <w:fldChar w:fldCharType="begin"/>
      </w:r>
      <w:r>
        <w:instrText xml:space="preserve"> PAGEREF _Toc70341408 \h </w:instrText>
      </w:r>
      <w:r>
        <w:fldChar w:fldCharType="separate"/>
      </w:r>
      <w:r>
        <w:t>40</w:t>
      </w:r>
      <w:r>
        <w:fldChar w:fldCharType="end"/>
      </w:r>
    </w:p>
    <w:p w14:paraId="27142388" w14:textId="77777777" w:rsidR="00FD0EEB" w:rsidRDefault="00FD0EEB">
      <w:pPr>
        <w:pStyle w:val="TOC4"/>
        <w:rPr>
          <w:rFonts w:asciiTheme="minorHAnsi" w:eastAsiaTheme="minorEastAsia" w:hAnsiTheme="minorHAnsi" w:cstheme="minorBidi"/>
          <w:sz w:val="22"/>
          <w:szCs w:val="22"/>
          <w:lang w:val="en-US"/>
        </w:rPr>
      </w:pPr>
      <w:r>
        <w:t>5.4.3.9</w:t>
      </w:r>
      <w:r>
        <w:rPr>
          <w:rFonts w:asciiTheme="minorHAnsi" w:eastAsiaTheme="minorEastAsia" w:hAnsiTheme="minorHAnsi" w:cstheme="minorBidi"/>
          <w:sz w:val="22"/>
          <w:szCs w:val="22"/>
          <w:lang w:val="en-US"/>
        </w:rPr>
        <w:tab/>
      </w:r>
      <w:r>
        <w:t>Enumeration: CoreNetworkType</w:t>
      </w:r>
      <w:r>
        <w:tab/>
      </w:r>
      <w:r>
        <w:fldChar w:fldCharType="begin"/>
      </w:r>
      <w:r>
        <w:instrText xml:space="preserve"> PAGEREF _Toc70341409 \h </w:instrText>
      </w:r>
      <w:r>
        <w:fldChar w:fldCharType="separate"/>
      </w:r>
      <w:r>
        <w:t>40</w:t>
      </w:r>
      <w:r>
        <w:fldChar w:fldCharType="end"/>
      </w:r>
    </w:p>
    <w:p w14:paraId="4AA3E356" w14:textId="77777777" w:rsidR="00FD0EEB" w:rsidRDefault="00FD0EEB">
      <w:pPr>
        <w:pStyle w:val="TOC4"/>
        <w:rPr>
          <w:rFonts w:asciiTheme="minorHAnsi" w:eastAsiaTheme="minorEastAsia" w:hAnsiTheme="minorHAnsi" w:cstheme="minorBidi"/>
          <w:sz w:val="22"/>
          <w:szCs w:val="22"/>
          <w:lang w:val="en-US"/>
        </w:rPr>
      </w:pPr>
      <w:r>
        <w:t>5.4.3.10</w:t>
      </w:r>
      <w:r>
        <w:rPr>
          <w:rFonts w:asciiTheme="minorHAnsi" w:eastAsiaTheme="minorEastAsia" w:hAnsiTheme="minorHAnsi" w:cstheme="minorBidi"/>
          <w:sz w:val="22"/>
          <w:szCs w:val="22"/>
          <w:lang w:val="en-US"/>
        </w:rPr>
        <w:tab/>
      </w:r>
      <w:r>
        <w:t>Enumeration: AccessTypeRm</w:t>
      </w:r>
      <w:r>
        <w:tab/>
      </w:r>
      <w:r>
        <w:fldChar w:fldCharType="begin"/>
      </w:r>
      <w:r>
        <w:instrText xml:space="preserve"> PAGEREF _Toc70341410 \h </w:instrText>
      </w:r>
      <w:r>
        <w:fldChar w:fldCharType="separate"/>
      </w:r>
      <w:r>
        <w:t>41</w:t>
      </w:r>
      <w:r>
        <w:fldChar w:fldCharType="end"/>
      </w:r>
    </w:p>
    <w:p w14:paraId="0C55264C" w14:textId="77777777" w:rsidR="00FD0EEB" w:rsidRDefault="00FD0EEB">
      <w:pPr>
        <w:pStyle w:val="TOC4"/>
        <w:rPr>
          <w:rFonts w:asciiTheme="minorHAnsi" w:eastAsiaTheme="minorEastAsia" w:hAnsiTheme="minorHAnsi" w:cstheme="minorBidi"/>
          <w:sz w:val="22"/>
          <w:szCs w:val="22"/>
          <w:lang w:val="en-US"/>
        </w:rPr>
      </w:pPr>
      <w:r>
        <w:t>5.4.3.11</w:t>
      </w:r>
      <w:r>
        <w:rPr>
          <w:rFonts w:asciiTheme="minorHAnsi" w:eastAsiaTheme="minorEastAsia" w:hAnsiTheme="minorHAnsi" w:cstheme="minorBidi"/>
          <w:sz w:val="22"/>
          <w:szCs w:val="22"/>
          <w:lang w:val="en-US"/>
        </w:rPr>
        <w:tab/>
      </w:r>
      <w:r>
        <w:t>Enumeration: RatTypeRm</w:t>
      </w:r>
      <w:r>
        <w:tab/>
      </w:r>
      <w:r>
        <w:fldChar w:fldCharType="begin"/>
      </w:r>
      <w:r>
        <w:instrText xml:space="preserve"> PAGEREF _Toc70341411 \h </w:instrText>
      </w:r>
      <w:r>
        <w:fldChar w:fldCharType="separate"/>
      </w:r>
      <w:r>
        <w:t>41</w:t>
      </w:r>
      <w:r>
        <w:fldChar w:fldCharType="end"/>
      </w:r>
    </w:p>
    <w:p w14:paraId="39AAF319" w14:textId="77777777" w:rsidR="00FD0EEB" w:rsidRDefault="00FD0EEB">
      <w:pPr>
        <w:pStyle w:val="TOC4"/>
        <w:rPr>
          <w:rFonts w:asciiTheme="minorHAnsi" w:eastAsiaTheme="minorEastAsia" w:hAnsiTheme="minorHAnsi" w:cstheme="minorBidi"/>
          <w:sz w:val="22"/>
          <w:szCs w:val="22"/>
          <w:lang w:val="en-US"/>
        </w:rPr>
      </w:pPr>
      <w:r>
        <w:t>5.4.3.12</w:t>
      </w:r>
      <w:r>
        <w:rPr>
          <w:rFonts w:asciiTheme="minorHAnsi" w:eastAsiaTheme="minorEastAsia" w:hAnsiTheme="minorHAnsi" w:cstheme="minorBidi"/>
          <w:sz w:val="22"/>
          <w:szCs w:val="22"/>
          <w:lang w:val="en-US"/>
        </w:rPr>
        <w:tab/>
      </w:r>
      <w:r>
        <w:t>Enumeration: PduSessionTypeRm</w:t>
      </w:r>
      <w:r>
        <w:tab/>
      </w:r>
      <w:r>
        <w:fldChar w:fldCharType="begin"/>
      </w:r>
      <w:r>
        <w:instrText xml:space="preserve"> PAGEREF _Toc70341412 \h </w:instrText>
      </w:r>
      <w:r>
        <w:fldChar w:fldCharType="separate"/>
      </w:r>
      <w:r>
        <w:t>41</w:t>
      </w:r>
      <w:r>
        <w:fldChar w:fldCharType="end"/>
      </w:r>
    </w:p>
    <w:p w14:paraId="6E3CD67A" w14:textId="77777777" w:rsidR="00FD0EEB" w:rsidRDefault="00FD0EEB">
      <w:pPr>
        <w:pStyle w:val="TOC4"/>
        <w:rPr>
          <w:rFonts w:asciiTheme="minorHAnsi" w:eastAsiaTheme="minorEastAsia" w:hAnsiTheme="minorHAnsi" w:cstheme="minorBidi"/>
          <w:sz w:val="22"/>
          <w:szCs w:val="22"/>
          <w:lang w:val="en-US"/>
        </w:rPr>
      </w:pPr>
      <w:r>
        <w:t>5.4.3.13</w:t>
      </w:r>
      <w:r>
        <w:rPr>
          <w:rFonts w:asciiTheme="minorHAnsi" w:eastAsiaTheme="minorEastAsia" w:hAnsiTheme="minorHAnsi" w:cstheme="minorBidi"/>
          <w:sz w:val="22"/>
          <w:szCs w:val="22"/>
          <w:lang w:val="en-US"/>
        </w:rPr>
        <w:tab/>
      </w:r>
      <w:r>
        <w:t>Enumeration: UpIntegrityRm</w:t>
      </w:r>
      <w:r>
        <w:tab/>
      </w:r>
      <w:r>
        <w:fldChar w:fldCharType="begin"/>
      </w:r>
      <w:r>
        <w:instrText xml:space="preserve"> PAGEREF _Toc70341413 \h </w:instrText>
      </w:r>
      <w:r>
        <w:fldChar w:fldCharType="separate"/>
      </w:r>
      <w:r>
        <w:t>41</w:t>
      </w:r>
      <w:r>
        <w:fldChar w:fldCharType="end"/>
      </w:r>
    </w:p>
    <w:p w14:paraId="2EFD02B4" w14:textId="77777777" w:rsidR="00FD0EEB" w:rsidRDefault="00FD0EEB">
      <w:pPr>
        <w:pStyle w:val="TOC4"/>
        <w:rPr>
          <w:rFonts w:asciiTheme="minorHAnsi" w:eastAsiaTheme="minorEastAsia" w:hAnsiTheme="minorHAnsi" w:cstheme="minorBidi"/>
          <w:sz w:val="22"/>
          <w:szCs w:val="22"/>
          <w:lang w:val="en-US"/>
        </w:rPr>
      </w:pPr>
      <w:r>
        <w:t>5.4.3.14</w:t>
      </w:r>
      <w:r>
        <w:rPr>
          <w:rFonts w:asciiTheme="minorHAnsi" w:eastAsiaTheme="minorEastAsia" w:hAnsiTheme="minorHAnsi" w:cstheme="minorBidi"/>
          <w:sz w:val="22"/>
          <w:szCs w:val="22"/>
          <w:lang w:val="en-US"/>
        </w:rPr>
        <w:tab/>
      </w:r>
      <w:r>
        <w:t>Enumeration: UpConfidentialityRm</w:t>
      </w:r>
      <w:r>
        <w:tab/>
      </w:r>
      <w:r>
        <w:fldChar w:fldCharType="begin"/>
      </w:r>
      <w:r>
        <w:instrText xml:space="preserve"> PAGEREF _Toc70341414 \h </w:instrText>
      </w:r>
      <w:r>
        <w:fldChar w:fldCharType="separate"/>
      </w:r>
      <w:r>
        <w:t>41</w:t>
      </w:r>
      <w:r>
        <w:fldChar w:fldCharType="end"/>
      </w:r>
    </w:p>
    <w:p w14:paraId="3B5D7AF3" w14:textId="77777777" w:rsidR="00FD0EEB" w:rsidRDefault="00FD0EEB">
      <w:pPr>
        <w:pStyle w:val="TOC4"/>
        <w:rPr>
          <w:rFonts w:asciiTheme="minorHAnsi" w:eastAsiaTheme="minorEastAsia" w:hAnsiTheme="minorHAnsi" w:cstheme="minorBidi"/>
          <w:sz w:val="22"/>
          <w:szCs w:val="22"/>
          <w:lang w:val="en-US"/>
        </w:rPr>
      </w:pPr>
      <w:r>
        <w:t>5.4.3.15</w:t>
      </w:r>
      <w:r>
        <w:rPr>
          <w:rFonts w:asciiTheme="minorHAnsi" w:eastAsiaTheme="minorEastAsia" w:hAnsiTheme="minorHAnsi" w:cstheme="minorBidi"/>
          <w:sz w:val="22"/>
          <w:szCs w:val="22"/>
          <w:lang w:val="en-US"/>
        </w:rPr>
        <w:tab/>
      </w:r>
      <w:r>
        <w:t>Enumeration: SscModeRm</w:t>
      </w:r>
      <w:r>
        <w:tab/>
      </w:r>
      <w:r>
        <w:fldChar w:fldCharType="begin"/>
      </w:r>
      <w:r>
        <w:instrText xml:space="preserve"> PAGEREF _Toc70341415 \h </w:instrText>
      </w:r>
      <w:r>
        <w:fldChar w:fldCharType="separate"/>
      </w:r>
      <w:r>
        <w:t>41</w:t>
      </w:r>
      <w:r>
        <w:fldChar w:fldCharType="end"/>
      </w:r>
    </w:p>
    <w:p w14:paraId="0C4281AA" w14:textId="77777777" w:rsidR="00FD0EEB" w:rsidRDefault="00FD0EEB">
      <w:pPr>
        <w:pStyle w:val="TOC4"/>
        <w:rPr>
          <w:rFonts w:asciiTheme="minorHAnsi" w:eastAsiaTheme="minorEastAsia" w:hAnsiTheme="minorHAnsi" w:cstheme="minorBidi"/>
          <w:sz w:val="22"/>
          <w:szCs w:val="22"/>
          <w:lang w:val="en-US"/>
        </w:rPr>
      </w:pPr>
      <w:r>
        <w:t>5.4.3.17</w:t>
      </w:r>
      <w:r>
        <w:rPr>
          <w:rFonts w:asciiTheme="minorHAnsi" w:eastAsiaTheme="minorEastAsia" w:hAnsiTheme="minorHAnsi" w:cstheme="minorBidi"/>
          <w:sz w:val="22"/>
          <w:szCs w:val="22"/>
          <w:lang w:val="en-US"/>
        </w:rPr>
        <w:tab/>
      </w:r>
      <w:r>
        <w:t>Enumeration: DnaiChangeTypeRm</w:t>
      </w:r>
      <w:r>
        <w:tab/>
      </w:r>
      <w:r>
        <w:fldChar w:fldCharType="begin"/>
      </w:r>
      <w:r>
        <w:instrText xml:space="preserve"> PAGEREF _Toc70341416 \h </w:instrText>
      </w:r>
      <w:r>
        <w:fldChar w:fldCharType="separate"/>
      </w:r>
      <w:r>
        <w:t>41</w:t>
      </w:r>
      <w:r>
        <w:fldChar w:fldCharType="end"/>
      </w:r>
    </w:p>
    <w:p w14:paraId="6E7511E0" w14:textId="77777777" w:rsidR="00FD0EEB" w:rsidRDefault="00FD0EEB">
      <w:pPr>
        <w:pStyle w:val="TOC4"/>
        <w:rPr>
          <w:rFonts w:asciiTheme="minorHAnsi" w:eastAsiaTheme="minorEastAsia" w:hAnsiTheme="minorHAnsi" w:cstheme="minorBidi"/>
          <w:sz w:val="22"/>
          <w:szCs w:val="22"/>
          <w:lang w:val="en-US"/>
        </w:rPr>
      </w:pPr>
      <w:r>
        <w:t>5.4.3.18</w:t>
      </w:r>
      <w:r>
        <w:rPr>
          <w:rFonts w:asciiTheme="minorHAnsi" w:eastAsiaTheme="minorEastAsia" w:hAnsiTheme="minorHAnsi" w:cstheme="minorBidi"/>
          <w:sz w:val="22"/>
          <w:szCs w:val="22"/>
          <w:lang w:val="en-US"/>
        </w:rPr>
        <w:tab/>
      </w:r>
      <w:r>
        <w:t>Enumeration: RestrictionTypeRm</w:t>
      </w:r>
      <w:r>
        <w:tab/>
      </w:r>
      <w:r>
        <w:fldChar w:fldCharType="begin"/>
      </w:r>
      <w:r>
        <w:instrText xml:space="preserve"> PAGEREF _Toc70341417 \h </w:instrText>
      </w:r>
      <w:r>
        <w:fldChar w:fldCharType="separate"/>
      </w:r>
      <w:r>
        <w:t>41</w:t>
      </w:r>
      <w:r>
        <w:fldChar w:fldCharType="end"/>
      </w:r>
    </w:p>
    <w:p w14:paraId="1C3BA448" w14:textId="77777777" w:rsidR="00FD0EEB" w:rsidRDefault="00FD0EEB">
      <w:pPr>
        <w:pStyle w:val="TOC4"/>
        <w:rPr>
          <w:rFonts w:asciiTheme="minorHAnsi" w:eastAsiaTheme="minorEastAsia" w:hAnsiTheme="minorHAnsi" w:cstheme="minorBidi"/>
          <w:sz w:val="22"/>
          <w:szCs w:val="22"/>
          <w:lang w:val="en-US"/>
        </w:rPr>
      </w:pPr>
      <w:r>
        <w:t>5.4.3.19</w:t>
      </w:r>
      <w:r>
        <w:rPr>
          <w:rFonts w:asciiTheme="minorHAnsi" w:eastAsiaTheme="minorEastAsia" w:hAnsiTheme="minorHAnsi" w:cstheme="minorBidi"/>
          <w:sz w:val="22"/>
          <w:szCs w:val="22"/>
          <w:lang w:val="en-US"/>
        </w:rPr>
        <w:tab/>
      </w:r>
      <w:r>
        <w:t>Enumeration: CoreNetworkType</w:t>
      </w:r>
      <w:r>
        <w:tab/>
      </w:r>
      <w:r>
        <w:fldChar w:fldCharType="begin"/>
      </w:r>
      <w:r>
        <w:instrText xml:space="preserve"> PAGEREF _Toc70341418 \h </w:instrText>
      </w:r>
      <w:r>
        <w:fldChar w:fldCharType="separate"/>
      </w:r>
      <w:r>
        <w:t>41</w:t>
      </w:r>
      <w:r>
        <w:fldChar w:fldCharType="end"/>
      </w:r>
    </w:p>
    <w:p w14:paraId="371A12D5" w14:textId="77777777" w:rsidR="00FD0EEB" w:rsidRDefault="00FD0EEB">
      <w:pPr>
        <w:pStyle w:val="TOC4"/>
        <w:rPr>
          <w:rFonts w:asciiTheme="minorHAnsi" w:eastAsiaTheme="minorEastAsia" w:hAnsiTheme="minorHAnsi" w:cstheme="minorBidi"/>
          <w:sz w:val="22"/>
          <w:szCs w:val="22"/>
          <w:lang w:val="en-US"/>
        </w:rPr>
      </w:pPr>
      <w:r>
        <w:t>5.4.3.20</w:t>
      </w:r>
      <w:r>
        <w:rPr>
          <w:rFonts w:asciiTheme="minorHAnsi" w:eastAsiaTheme="minorEastAsia" w:hAnsiTheme="minorHAnsi" w:cstheme="minorBidi"/>
          <w:sz w:val="22"/>
          <w:szCs w:val="22"/>
          <w:lang w:val="en-US"/>
        </w:rPr>
        <w:tab/>
      </w:r>
      <w:r>
        <w:t>Enumeration: PresenceState</w:t>
      </w:r>
      <w:r>
        <w:tab/>
      </w:r>
      <w:r>
        <w:fldChar w:fldCharType="begin"/>
      </w:r>
      <w:r>
        <w:instrText xml:space="preserve"> PAGEREF _Toc70341419 \h </w:instrText>
      </w:r>
      <w:r>
        <w:fldChar w:fldCharType="separate"/>
      </w:r>
      <w:r>
        <w:t>42</w:t>
      </w:r>
      <w:r>
        <w:fldChar w:fldCharType="end"/>
      </w:r>
    </w:p>
    <w:p w14:paraId="7E514373" w14:textId="77777777" w:rsidR="00FD0EEB" w:rsidRDefault="00FD0EEB">
      <w:pPr>
        <w:pStyle w:val="TOC4"/>
        <w:rPr>
          <w:rFonts w:asciiTheme="minorHAnsi" w:eastAsiaTheme="minorEastAsia" w:hAnsiTheme="minorHAnsi" w:cstheme="minorBidi"/>
          <w:sz w:val="22"/>
          <w:szCs w:val="22"/>
          <w:lang w:val="en-US"/>
        </w:rPr>
      </w:pPr>
      <w:r>
        <w:t>5.4.3.21</w:t>
      </w:r>
      <w:r>
        <w:rPr>
          <w:rFonts w:asciiTheme="minorHAnsi" w:eastAsiaTheme="minorEastAsia" w:hAnsiTheme="minorHAnsi" w:cstheme="minorBidi"/>
          <w:sz w:val="22"/>
          <w:szCs w:val="22"/>
          <w:lang w:val="en-US"/>
        </w:rPr>
        <w:tab/>
      </w:r>
      <w:r>
        <w:t>Enumeration: StationaryIndication</w:t>
      </w:r>
      <w:r>
        <w:tab/>
      </w:r>
      <w:r>
        <w:fldChar w:fldCharType="begin"/>
      </w:r>
      <w:r>
        <w:instrText xml:space="preserve"> PAGEREF _Toc70341420 \h </w:instrText>
      </w:r>
      <w:r>
        <w:fldChar w:fldCharType="separate"/>
      </w:r>
      <w:r>
        <w:t>42</w:t>
      </w:r>
      <w:r>
        <w:fldChar w:fldCharType="end"/>
      </w:r>
    </w:p>
    <w:p w14:paraId="0E959D53" w14:textId="77777777" w:rsidR="00FD0EEB" w:rsidRDefault="00FD0EEB">
      <w:pPr>
        <w:pStyle w:val="TOC4"/>
        <w:rPr>
          <w:rFonts w:asciiTheme="minorHAnsi" w:eastAsiaTheme="minorEastAsia" w:hAnsiTheme="minorHAnsi" w:cstheme="minorBidi"/>
          <w:sz w:val="22"/>
          <w:szCs w:val="22"/>
          <w:lang w:val="en-US"/>
        </w:rPr>
      </w:pPr>
      <w:r>
        <w:t>5.4.3.22</w:t>
      </w:r>
      <w:r>
        <w:rPr>
          <w:rFonts w:asciiTheme="minorHAnsi" w:eastAsiaTheme="minorEastAsia" w:hAnsiTheme="minorHAnsi" w:cstheme="minorBidi"/>
          <w:sz w:val="22"/>
          <w:szCs w:val="22"/>
          <w:lang w:val="en-US"/>
        </w:rPr>
        <w:tab/>
      </w:r>
      <w:r>
        <w:t>Enumeration: StationaryIndicationRm</w:t>
      </w:r>
      <w:r>
        <w:tab/>
      </w:r>
      <w:r>
        <w:fldChar w:fldCharType="begin"/>
      </w:r>
      <w:r>
        <w:instrText xml:space="preserve"> PAGEREF _Toc70341421 \h </w:instrText>
      </w:r>
      <w:r>
        <w:fldChar w:fldCharType="separate"/>
      </w:r>
      <w:r>
        <w:t>42</w:t>
      </w:r>
      <w:r>
        <w:fldChar w:fldCharType="end"/>
      </w:r>
    </w:p>
    <w:p w14:paraId="1CC12716" w14:textId="77777777" w:rsidR="00FD0EEB" w:rsidRDefault="00FD0EEB">
      <w:pPr>
        <w:pStyle w:val="TOC4"/>
        <w:rPr>
          <w:rFonts w:asciiTheme="minorHAnsi" w:eastAsiaTheme="minorEastAsia" w:hAnsiTheme="minorHAnsi" w:cstheme="minorBidi"/>
          <w:sz w:val="22"/>
          <w:szCs w:val="22"/>
          <w:lang w:val="en-US"/>
        </w:rPr>
      </w:pPr>
      <w:r>
        <w:t>5.4.3.23</w:t>
      </w:r>
      <w:r>
        <w:rPr>
          <w:rFonts w:asciiTheme="minorHAnsi" w:eastAsiaTheme="minorEastAsia" w:hAnsiTheme="minorHAnsi" w:cstheme="minorBidi"/>
          <w:sz w:val="22"/>
          <w:szCs w:val="22"/>
          <w:lang w:val="en-US"/>
        </w:rPr>
        <w:tab/>
      </w:r>
      <w:r>
        <w:t>Enumeration: ScheduledCommunicationType</w:t>
      </w:r>
      <w:r>
        <w:tab/>
      </w:r>
      <w:r>
        <w:fldChar w:fldCharType="begin"/>
      </w:r>
      <w:r>
        <w:instrText xml:space="preserve"> PAGEREF _Toc70341422 \h </w:instrText>
      </w:r>
      <w:r>
        <w:fldChar w:fldCharType="separate"/>
      </w:r>
      <w:r>
        <w:t>42</w:t>
      </w:r>
      <w:r>
        <w:fldChar w:fldCharType="end"/>
      </w:r>
    </w:p>
    <w:p w14:paraId="390537BB" w14:textId="77777777" w:rsidR="00FD0EEB" w:rsidRDefault="00FD0EEB">
      <w:pPr>
        <w:pStyle w:val="TOC4"/>
        <w:rPr>
          <w:rFonts w:asciiTheme="minorHAnsi" w:eastAsiaTheme="minorEastAsia" w:hAnsiTheme="minorHAnsi" w:cstheme="minorBidi"/>
          <w:sz w:val="22"/>
          <w:szCs w:val="22"/>
          <w:lang w:val="en-US"/>
        </w:rPr>
      </w:pPr>
      <w:r>
        <w:t>5.4.3.24</w:t>
      </w:r>
      <w:r>
        <w:rPr>
          <w:rFonts w:asciiTheme="minorHAnsi" w:eastAsiaTheme="minorEastAsia" w:hAnsiTheme="minorHAnsi" w:cstheme="minorBidi"/>
          <w:sz w:val="22"/>
          <w:szCs w:val="22"/>
          <w:lang w:val="en-US"/>
        </w:rPr>
        <w:tab/>
      </w:r>
      <w:r>
        <w:t>Enumeration: ScheduledCommunicationTypeRm</w:t>
      </w:r>
      <w:r>
        <w:tab/>
      </w:r>
      <w:r>
        <w:fldChar w:fldCharType="begin"/>
      </w:r>
      <w:r>
        <w:instrText xml:space="preserve"> PAGEREF _Toc70341423 \h </w:instrText>
      </w:r>
      <w:r>
        <w:fldChar w:fldCharType="separate"/>
      </w:r>
      <w:r>
        <w:t>42</w:t>
      </w:r>
      <w:r>
        <w:fldChar w:fldCharType="end"/>
      </w:r>
    </w:p>
    <w:p w14:paraId="1837D861" w14:textId="77777777" w:rsidR="00FD0EEB" w:rsidRDefault="00FD0EEB">
      <w:pPr>
        <w:pStyle w:val="TOC4"/>
        <w:rPr>
          <w:rFonts w:asciiTheme="minorHAnsi" w:eastAsiaTheme="minorEastAsia" w:hAnsiTheme="minorHAnsi" w:cstheme="minorBidi"/>
          <w:sz w:val="22"/>
          <w:szCs w:val="22"/>
          <w:lang w:val="en-US"/>
        </w:rPr>
      </w:pPr>
      <w:r>
        <w:t>5.4.3.25</w:t>
      </w:r>
      <w:r>
        <w:rPr>
          <w:rFonts w:asciiTheme="minorHAnsi" w:eastAsiaTheme="minorEastAsia" w:hAnsiTheme="minorHAnsi" w:cstheme="minorBidi"/>
          <w:sz w:val="22"/>
          <w:szCs w:val="22"/>
          <w:lang w:val="en-US"/>
        </w:rPr>
        <w:tab/>
      </w:r>
      <w:r>
        <w:t>Enumeration: TrafficProfile</w:t>
      </w:r>
      <w:r>
        <w:tab/>
      </w:r>
      <w:r>
        <w:fldChar w:fldCharType="begin"/>
      </w:r>
      <w:r>
        <w:instrText xml:space="preserve"> PAGEREF _Toc70341424 \h </w:instrText>
      </w:r>
      <w:r>
        <w:fldChar w:fldCharType="separate"/>
      </w:r>
      <w:r>
        <w:t>42</w:t>
      </w:r>
      <w:r>
        <w:fldChar w:fldCharType="end"/>
      </w:r>
    </w:p>
    <w:p w14:paraId="3174B3BE" w14:textId="77777777" w:rsidR="00FD0EEB" w:rsidRDefault="00FD0EEB">
      <w:pPr>
        <w:pStyle w:val="TOC4"/>
        <w:rPr>
          <w:rFonts w:asciiTheme="minorHAnsi" w:eastAsiaTheme="minorEastAsia" w:hAnsiTheme="minorHAnsi" w:cstheme="minorBidi"/>
          <w:sz w:val="22"/>
          <w:szCs w:val="22"/>
          <w:lang w:val="en-US"/>
        </w:rPr>
      </w:pPr>
      <w:r>
        <w:t>5.4.3.26</w:t>
      </w:r>
      <w:r>
        <w:rPr>
          <w:rFonts w:asciiTheme="minorHAnsi" w:eastAsiaTheme="minorEastAsia" w:hAnsiTheme="minorHAnsi" w:cstheme="minorBidi"/>
          <w:sz w:val="22"/>
          <w:szCs w:val="22"/>
          <w:lang w:val="en-US"/>
        </w:rPr>
        <w:tab/>
      </w:r>
      <w:r>
        <w:t>Enumeration: TrafficProfileRm</w:t>
      </w:r>
      <w:r>
        <w:tab/>
      </w:r>
      <w:r>
        <w:fldChar w:fldCharType="begin"/>
      </w:r>
      <w:r>
        <w:instrText xml:space="preserve"> PAGEREF _Toc70341425 \h </w:instrText>
      </w:r>
      <w:r>
        <w:fldChar w:fldCharType="separate"/>
      </w:r>
      <w:r>
        <w:t>43</w:t>
      </w:r>
      <w:r>
        <w:fldChar w:fldCharType="end"/>
      </w:r>
    </w:p>
    <w:p w14:paraId="652043D5" w14:textId="77777777" w:rsidR="00FD0EEB" w:rsidRDefault="00FD0EEB">
      <w:pPr>
        <w:pStyle w:val="TOC4"/>
        <w:rPr>
          <w:rFonts w:asciiTheme="minorHAnsi" w:eastAsiaTheme="minorEastAsia" w:hAnsiTheme="minorHAnsi" w:cstheme="minorBidi"/>
          <w:sz w:val="22"/>
          <w:szCs w:val="22"/>
          <w:lang w:val="en-US"/>
        </w:rPr>
      </w:pPr>
      <w:r>
        <w:t>5.4.3.27</w:t>
      </w:r>
      <w:r>
        <w:rPr>
          <w:rFonts w:asciiTheme="minorHAnsi" w:eastAsiaTheme="minorEastAsia" w:hAnsiTheme="minorHAnsi" w:cstheme="minorBidi"/>
          <w:sz w:val="22"/>
          <w:szCs w:val="22"/>
          <w:lang w:val="en-US"/>
        </w:rPr>
        <w:tab/>
      </w:r>
      <w:r>
        <w:t>Enumeration: LcsServiceAuth</w:t>
      </w:r>
      <w:r>
        <w:tab/>
      </w:r>
      <w:r>
        <w:fldChar w:fldCharType="begin"/>
      </w:r>
      <w:r>
        <w:instrText xml:space="preserve"> PAGEREF _Toc70341426 \h </w:instrText>
      </w:r>
      <w:r>
        <w:fldChar w:fldCharType="separate"/>
      </w:r>
      <w:r>
        <w:t>43</w:t>
      </w:r>
      <w:r>
        <w:fldChar w:fldCharType="end"/>
      </w:r>
    </w:p>
    <w:p w14:paraId="21D72AFB" w14:textId="77777777" w:rsidR="00FD0EEB" w:rsidRDefault="00FD0EEB">
      <w:pPr>
        <w:pStyle w:val="TOC4"/>
        <w:rPr>
          <w:rFonts w:asciiTheme="minorHAnsi" w:eastAsiaTheme="minorEastAsia" w:hAnsiTheme="minorHAnsi" w:cstheme="minorBidi"/>
          <w:sz w:val="22"/>
          <w:szCs w:val="22"/>
          <w:lang w:val="en-US"/>
        </w:rPr>
      </w:pPr>
      <w:r>
        <w:t>5.4.3.28</w:t>
      </w:r>
      <w:r>
        <w:rPr>
          <w:rFonts w:asciiTheme="minorHAnsi" w:eastAsiaTheme="minorEastAsia" w:hAnsiTheme="minorHAnsi" w:cstheme="minorBidi"/>
          <w:sz w:val="22"/>
          <w:szCs w:val="22"/>
          <w:lang w:val="en-US"/>
        </w:rPr>
        <w:tab/>
      </w:r>
      <w:r>
        <w:t>Enumeration: UeAuth</w:t>
      </w:r>
      <w:r>
        <w:tab/>
      </w:r>
      <w:r>
        <w:fldChar w:fldCharType="begin"/>
      </w:r>
      <w:r>
        <w:instrText xml:space="preserve"> PAGEREF _Toc70341427 \h </w:instrText>
      </w:r>
      <w:r>
        <w:fldChar w:fldCharType="separate"/>
      </w:r>
      <w:r>
        <w:t>43</w:t>
      </w:r>
      <w:r>
        <w:fldChar w:fldCharType="end"/>
      </w:r>
    </w:p>
    <w:p w14:paraId="5698A88A" w14:textId="77777777" w:rsidR="00FD0EEB" w:rsidRDefault="00FD0EEB">
      <w:pPr>
        <w:pStyle w:val="TOC4"/>
        <w:rPr>
          <w:rFonts w:asciiTheme="minorHAnsi" w:eastAsiaTheme="minorEastAsia" w:hAnsiTheme="minorHAnsi" w:cstheme="minorBidi"/>
          <w:sz w:val="22"/>
          <w:szCs w:val="22"/>
          <w:lang w:val="en-US"/>
        </w:rPr>
      </w:pPr>
      <w:r>
        <w:t>5.4.3.29</w:t>
      </w:r>
      <w:r>
        <w:rPr>
          <w:rFonts w:asciiTheme="minorHAnsi" w:eastAsiaTheme="minorEastAsia" w:hAnsiTheme="minorHAnsi" w:cstheme="minorBidi"/>
          <w:sz w:val="22"/>
          <w:szCs w:val="22"/>
          <w:lang w:val="en-US"/>
        </w:rPr>
        <w:tab/>
      </w:r>
      <w:r>
        <w:t xml:space="preserve">Enumeration: </w:t>
      </w:r>
      <w:r>
        <w:rPr>
          <w:lang w:eastAsia="zh-CN"/>
        </w:rPr>
        <w:t>DlDataDeliveryStatus</w:t>
      </w:r>
      <w:r>
        <w:tab/>
      </w:r>
      <w:r>
        <w:fldChar w:fldCharType="begin"/>
      </w:r>
      <w:r>
        <w:instrText xml:space="preserve"> PAGEREF _Toc70341428 \h </w:instrText>
      </w:r>
      <w:r>
        <w:fldChar w:fldCharType="separate"/>
      </w:r>
      <w:r>
        <w:t>43</w:t>
      </w:r>
      <w:r>
        <w:fldChar w:fldCharType="end"/>
      </w:r>
    </w:p>
    <w:p w14:paraId="3986894E" w14:textId="77777777" w:rsidR="00FD0EEB" w:rsidRDefault="00FD0EEB">
      <w:pPr>
        <w:pStyle w:val="TOC4"/>
        <w:rPr>
          <w:rFonts w:asciiTheme="minorHAnsi" w:eastAsiaTheme="minorEastAsia" w:hAnsiTheme="minorHAnsi" w:cstheme="minorBidi"/>
          <w:sz w:val="22"/>
          <w:szCs w:val="22"/>
          <w:lang w:val="en-US"/>
        </w:rPr>
      </w:pPr>
      <w:r>
        <w:t>5.4.3.30</w:t>
      </w:r>
      <w:r>
        <w:rPr>
          <w:rFonts w:asciiTheme="minorHAnsi" w:eastAsiaTheme="minorEastAsia" w:hAnsiTheme="minorHAnsi" w:cstheme="minorBidi"/>
          <w:sz w:val="22"/>
          <w:szCs w:val="22"/>
          <w:lang w:val="en-US"/>
        </w:rPr>
        <w:tab/>
      </w:r>
      <w:r>
        <w:t>Enumeration: DlDataDeliveryStatusRm</w:t>
      </w:r>
      <w:r>
        <w:tab/>
      </w:r>
      <w:r>
        <w:fldChar w:fldCharType="begin"/>
      </w:r>
      <w:r>
        <w:instrText xml:space="preserve"> PAGEREF _Toc70341429 \h </w:instrText>
      </w:r>
      <w:r>
        <w:fldChar w:fldCharType="separate"/>
      </w:r>
      <w:r>
        <w:t>43</w:t>
      </w:r>
      <w:r>
        <w:fldChar w:fldCharType="end"/>
      </w:r>
    </w:p>
    <w:p w14:paraId="794E40A3" w14:textId="77777777" w:rsidR="00FD0EEB" w:rsidRDefault="00FD0EEB">
      <w:pPr>
        <w:pStyle w:val="TOC4"/>
        <w:rPr>
          <w:rFonts w:asciiTheme="minorHAnsi" w:eastAsiaTheme="minorEastAsia" w:hAnsiTheme="minorHAnsi" w:cstheme="minorBidi"/>
          <w:sz w:val="22"/>
          <w:szCs w:val="22"/>
          <w:lang w:val="en-US"/>
        </w:rPr>
      </w:pPr>
      <w:r>
        <w:t>5.4.3.31</w:t>
      </w:r>
      <w:r>
        <w:rPr>
          <w:rFonts w:asciiTheme="minorHAnsi" w:eastAsiaTheme="minorEastAsia" w:hAnsiTheme="minorHAnsi" w:cstheme="minorBidi"/>
          <w:sz w:val="22"/>
          <w:szCs w:val="22"/>
          <w:lang w:val="en-US"/>
        </w:rPr>
        <w:tab/>
      </w:r>
      <w:r>
        <w:t>Void</w:t>
      </w:r>
      <w:r>
        <w:tab/>
      </w:r>
      <w:r>
        <w:fldChar w:fldCharType="begin"/>
      </w:r>
      <w:r>
        <w:instrText xml:space="preserve"> PAGEREF _Toc70341430 \h </w:instrText>
      </w:r>
      <w:r>
        <w:fldChar w:fldCharType="separate"/>
      </w:r>
      <w:r>
        <w:t>43</w:t>
      </w:r>
      <w:r>
        <w:fldChar w:fldCharType="end"/>
      </w:r>
    </w:p>
    <w:p w14:paraId="4A129C1C" w14:textId="77777777" w:rsidR="00FD0EEB" w:rsidRDefault="00FD0EEB">
      <w:pPr>
        <w:pStyle w:val="TOC4"/>
        <w:rPr>
          <w:rFonts w:asciiTheme="minorHAnsi" w:eastAsiaTheme="minorEastAsia" w:hAnsiTheme="minorHAnsi" w:cstheme="minorBidi"/>
          <w:sz w:val="22"/>
          <w:szCs w:val="22"/>
          <w:lang w:val="en-US"/>
        </w:rPr>
      </w:pPr>
      <w:r>
        <w:t>5.4.3.32</w:t>
      </w:r>
      <w:r>
        <w:rPr>
          <w:rFonts w:asciiTheme="minorHAnsi" w:eastAsiaTheme="minorEastAsia" w:hAnsiTheme="minorHAnsi" w:cstheme="minorBidi"/>
          <w:sz w:val="22"/>
          <w:szCs w:val="22"/>
          <w:lang w:val="en-US"/>
        </w:rPr>
        <w:tab/>
      </w:r>
      <w:r>
        <w:t>Enumeration: AuthStatus</w:t>
      </w:r>
      <w:r>
        <w:tab/>
      </w:r>
      <w:r>
        <w:fldChar w:fldCharType="begin"/>
      </w:r>
      <w:r>
        <w:instrText xml:space="preserve"> PAGEREF _Toc70341431 \h </w:instrText>
      </w:r>
      <w:r>
        <w:fldChar w:fldCharType="separate"/>
      </w:r>
      <w:r>
        <w:t>44</w:t>
      </w:r>
      <w:r>
        <w:fldChar w:fldCharType="end"/>
      </w:r>
    </w:p>
    <w:p w14:paraId="46FBB16B" w14:textId="77777777" w:rsidR="00FD0EEB" w:rsidRDefault="00FD0EEB">
      <w:pPr>
        <w:pStyle w:val="TOC4"/>
        <w:rPr>
          <w:rFonts w:asciiTheme="minorHAnsi" w:eastAsiaTheme="minorEastAsia" w:hAnsiTheme="minorHAnsi" w:cstheme="minorBidi"/>
          <w:sz w:val="22"/>
          <w:szCs w:val="22"/>
          <w:lang w:val="en-US"/>
        </w:rPr>
      </w:pPr>
      <w:r>
        <w:t>5.4.3.33</w:t>
      </w:r>
      <w:r>
        <w:rPr>
          <w:rFonts w:asciiTheme="minorHAnsi" w:eastAsiaTheme="minorEastAsia" w:hAnsiTheme="minorHAnsi" w:cstheme="minorBidi"/>
          <w:sz w:val="22"/>
          <w:szCs w:val="22"/>
          <w:lang w:val="en-US"/>
        </w:rPr>
        <w:tab/>
      </w:r>
      <w:r>
        <w:t>Enumeration: LineType</w:t>
      </w:r>
      <w:r>
        <w:tab/>
      </w:r>
      <w:r>
        <w:fldChar w:fldCharType="begin"/>
      </w:r>
      <w:r>
        <w:instrText xml:space="preserve"> PAGEREF _Toc70341432 \h </w:instrText>
      </w:r>
      <w:r>
        <w:fldChar w:fldCharType="separate"/>
      </w:r>
      <w:r>
        <w:t>44</w:t>
      </w:r>
      <w:r>
        <w:fldChar w:fldCharType="end"/>
      </w:r>
    </w:p>
    <w:p w14:paraId="40D22825" w14:textId="77777777" w:rsidR="00FD0EEB" w:rsidRDefault="00FD0EEB">
      <w:pPr>
        <w:pStyle w:val="TOC4"/>
        <w:rPr>
          <w:rFonts w:asciiTheme="minorHAnsi" w:eastAsiaTheme="minorEastAsia" w:hAnsiTheme="minorHAnsi" w:cstheme="minorBidi"/>
          <w:sz w:val="22"/>
          <w:szCs w:val="22"/>
          <w:lang w:val="en-US"/>
        </w:rPr>
      </w:pPr>
      <w:r>
        <w:t>5.4.3.34</w:t>
      </w:r>
      <w:r>
        <w:rPr>
          <w:rFonts w:asciiTheme="minorHAnsi" w:eastAsiaTheme="minorEastAsia" w:hAnsiTheme="minorHAnsi" w:cstheme="minorBidi"/>
          <w:sz w:val="22"/>
          <w:szCs w:val="22"/>
          <w:lang w:val="en-US"/>
        </w:rPr>
        <w:tab/>
      </w:r>
      <w:r>
        <w:t>Enumeration: LineTypeRm</w:t>
      </w:r>
      <w:r>
        <w:tab/>
      </w:r>
      <w:r>
        <w:fldChar w:fldCharType="begin"/>
      </w:r>
      <w:r>
        <w:instrText xml:space="preserve"> PAGEREF _Toc70341433 \h </w:instrText>
      </w:r>
      <w:r>
        <w:fldChar w:fldCharType="separate"/>
      </w:r>
      <w:r>
        <w:t>44</w:t>
      </w:r>
      <w:r>
        <w:fldChar w:fldCharType="end"/>
      </w:r>
    </w:p>
    <w:p w14:paraId="595AD7DA" w14:textId="77777777" w:rsidR="00FD0EEB" w:rsidRDefault="00FD0EEB">
      <w:pPr>
        <w:pStyle w:val="TOC4"/>
        <w:rPr>
          <w:rFonts w:asciiTheme="minorHAnsi" w:eastAsiaTheme="minorEastAsia" w:hAnsiTheme="minorHAnsi" w:cstheme="minorBidi"/>
          <w:sz w:val="22"/>
          <w:szCs w:val="22"/>
          <w:lang w:val="en-US"/>
        </w:rPr>
      </w:pPr>
      <w:r w:rsidRPr="00D42083">
        <w:rPr>
          <w:highlight w:val="yellow"/>
        </w:rPr>
        <w:t>5.4.3.35</w:t>
      </w:r>
      <w:r>
        <w:rPr>
          <w:rFonts w:asciiTheme="minorHAnsi" w:eastAsiaTheme="minorEastAsia" w:hAnsiTheme="minorHAnsi" w:cstheme="minorBidi"/>
          <w:sz w:val="22"/>
          <w:szCs w:val="22"/>
          <w:lang w:val="en-US"/>
        </w:rPr>
        <w:tab/>
      </w:r>
      <w:r w:rsidRPr="00D42083">
        <w:rPr>
          <w:highlight w:val="yellow"/>
        </w:rPr>
        <w:t>Void</w:t>
      </w:r>
      <w:r>
        <w:tab/>
      </w:r>
      <w:r>
        <w:fldChar w:fldCharType="begin"/>
      </w:r>
      <w:r>
        <w:instrText xml:space="preserve"> PAGEREF _Toc70341434 \h </w:instrText>
      </w:r>
      <w:r>
        <w:fldChar w:fldCharType="separate"/>
      </w:r>
      <w:r>
        <w:t>44</w:t>
      </w:r>
      <w:r>
        <w:fldChar w:fldCharType="end"/>
      </w:r>
    </w:p>
    <w:p w14:paraId="0D1799D2" w14:textId="77777777" w:rsidR="00FD0EEB" w:rsidRDefault="00FD0EEB">
      <w:pPr>
        <w:pStyle w:val="TOC4"/>
        <w:rPr>
          <w:rFonts w:asciiTheme="minorHAnsi" w:eastAsiaTheme="minorEastAsia" w:hAnsiTheme="minorHAnsi" w:cstheme="minorBidi"/>
          <w:sz w:val="22"/>
          <w:szCs w:val="22"/>
          <w:lang w:val="en-US"/>
        </w:rPr>
      </w:pPr>
      <w:r w:rsidRPr="00D42083">
        <w:rPr>
          <w:highlight w:val="yellow"/>
        </w:rPr>
        <w:t>5.4.3.36</w:t>
      </w:r>
      <w:r>
        <w:rPr>
          <w:rFonts w:asciiTheme="minorHAnsi" w:eastAsiaTheme="minorEastAsia" w:hAnsiTheme="minorHAnsi" w:cstheme="minorBidi"/>
          <w:sz w:val="22"/>
          <w:szCs w:val="22"/>
          <w:lang w:val="en-US"/>
        </w:rPr>
        <w:tab/>
      </w:r>
      <w:r w:rsidRPr="00D42083">
        <w:rPr>
          <w:highlight w:val="yellow"/>
        </w:rPr>
        <w:t>Void</w:t>
      </w:r>
      <w:r>
        <w:tab/>
      </w:r>
      <w:r>
        <w:fldChar w:fldCharType="begin"/>
      </w:r>
      <w:r>
        <w:instrText xml:space="preserve"> PAGEREF _Toc70341435 \h </w:instrText>
      </w:r>
      <w:r>
        <w:fldChar w:fldCharType="separate"/>
      </w:r>
      <w:r>
        <w:t>44</w:t>
      </w:r>
      <w:r>
        <w:fldChar w:fldCharType="end"/>
      </w:r>
    </w:p>
    <w:p w14:paraId="5D74B5AD" w14:textId="77777777" w:rsidR="00FD0EEB" w:rsidRDefault="00FD0EEB">
      <w:pPr>
        <w:pStyle w:val="TOC4"/>
        <w:rPr>
          <w:rFonts w:asciiTheme="minorHAnsi" w:eastAsiaTheme="minorEastAsia" w:hAnsiTheme="minorHAnsi" w:cstheme="minorBidi"/>
          <w:sz w:val="22"/>
          <w:szCs w:val="22"/>
          <w:lang w:val="en-US"/>
        </w:rPr>
      </w:pPr>
      <w:r>
        <w:t>5.4.3.37</w:t>
      </w:r>
      <w:r>
        <w:rPr>
          <w:rFonts w:asciiTheme="minorHAnsi" w:eastAsiaTheme="minorEastAsia" w:hAnsiTheme="minorHAnsi" w:cstheme="minorBidi"/>
          <w:sz w:val="22"/>
          <w:szCs w:val="22"/>
          <w:lang w:val="en-US"/>
        </w:rPr>
        <w:tab/>
      </w:r>
      <w:r>
        <w:t xml:space="preserve">Enumeration: </w:t>
      </w:r>
      <w:r>
        <w:rPr>
          <w:lang w:eastAsia="zh-CN"/>
        </w:rPr>
        <w:t>NotificationFlag</w:t>
      </w:r>
      <w:r>
        <w:tab/>
      </w:r>
      <w:r>
        <w:fldChar w:fldCharType="begin"/>
      </w:r>
      <w:r>
        <w:instrText xml:space="preserve"> PAGEREF _Toc70341436 \h </w:instrText>
      </w:r>
      <w:r>
        <w:fldChar w:fldCharType="separate"/>
      </w:r>
      <w:r>
        <w:t>44</w:t>
      </w:r>
      <w:r>
        <w:fldChar w:fldCharType="end"/>
      </w:r>
    </w:p>
    <w:p w14:paraId="616A8403" w14:textId="77777777" w:rsidR="00FD0EEB" w:rsidRDefault="00FD0EEB">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_Toc70341437 \h </w:instrText>
      </w:r>
      <w:r>
        <w:fldChar w:fldCharType="separate"/>
      </w:r>
      <w:r>
        <w:t>45</w:t>
      </w:r>
      <w:r>
        <w:fldChar w:fldCharType="end"/>
      </w:r>
    </w:p>
    <w:p w14:paraId="4E5762F2" w14:textId="77777777" w:rsidR="00FD0EEB" w:rsidRDefault="00FD0EEB">
      <w:pPr>
        <w:pStyle w:val="TOC4"/>
        <w:rPr>
          <w:rFonts w:asciiTheme="minorHAnsi" w:eastAsiaTheme="minorEastAsia" w:hAnsiTheme="minorHAnsi" w:cstheme="minorBidi"/>
          <w:sz w:val="22"/>
          <w:szCs w:val="22"/>
          <w:lang w:val="en-US"/>
        </w:rPr>
      </w:pPr>
      <w:r>
        <w:t>5.4.4.1</w:t>
      </w:r>
      <w:r>
        <w:rPr>
          <w:rFonts w:asciiTheme="minorHAnsi" w:eastAsiaTheme="minorEastAsia" w:hAnsiTheme="minorHAnsi" w:cstheme="minorBidi"/>
          <w:sz w:val="22"/>
          <w:szCs w:val="22"/>
          <w:lang w:val="en-US"/>
        </w:rPr>
        <w:tab/>
      </w:r>
      <w:r>
        <w:t>Type: SubscribedDefaultQos</w:t>
      </w:r>
      <w:r>
        <w:tab/>
      </w:r>
      <w:r>
        <w:fldChar w:fldCharType="begin"/>
      </w:r>
      <w:r>
        <w:instrText xml:space="preserve"> PAGEREF _Toc70341438 \h </w:instrText>
      </w:r>
      <w:r>
        <w:fldChar w:fldCharType="separate"/>
      </w:r>
      <w:r>
        <w:t>45</w:t>
      </w:r>
      <w:r>
        <w:fldChar w:fldCharType="end"/>
      </w:r>
    </w:p>
    <w:p w14:paraId="097BC16C" w14:textId="77777777" w:rsidR="00FD0EEB" w:rsidRPr="005D750A" w:rsidRDefault="00FD0EEB">
      <w:pPr>
        <w:pStyle w:val="TOC4"/>
        <w:rPr>
          <w:rFonts w:asciiTheme="minorHAnsi" w:eastAsiaTheme="minorEastAsia" w:hAnsiTheme="minorHAnsi" w:cstheme="minorBidi"/>
          <w:sz w:val="22"/>
          <w:szCs w:val="22"/>
          <w:lang w:val="fi-FI"/>
        </w:rPr>
      </w:pPr>
      <w:r w:rsidRPr="005D750A">
        <w:rPr>
          <w:lang w:val="fi-FI"/>
        </w:rPr>
        <w:t>5.4.4.2</w:t>
      </w:r>
      <w:r w:rsidRPr="005D750A">
        <w:rPr>
          <w:rFonts w:asciiTheme="minorHAnsi" w:eastAsiaTheme="minorEastAsia" w:hAnsiTheme="minorHAnsi" w:cstheme="minorBidi"/>
          <w:sz w:val="22"/>
          <w:szCs w:val="22"/>
          <w:lang w:val="fi-FI"/>
        </w:rPr>
        <w:tab/>
      </w:r>
      <w:r w:rsidRPr="005D750A">
        <w:rPr>
          <w:lang w:val="fi-FI"/>
        </w:rPr>
        <w:t>Type: Snssai</w:t>
      </w:r>
      <w:r w:rsidRPr="005D750A">
        <w:rPr>
          <w:lang w:val="fi-FI"/>
        </w:rPr>
        <w:tab/>
      </w:r>
      <w:r>
        <w:fldChar w:fldCharType="begin"/>
      </w:r>
      <w:r w:rsidRPr="005D750A">
        <w:rPr>
          <w:lang w:val="fi-FI"/>
        </w:rPr>
        <w:instrText xml:space="preserve"> PAGEREF _Toc70341439 \h </w:instrText>
      </w:r>
      <w:r>
        <w:fldChar w:fldCharType="separate"/>
      </w:r>
      <w:r w:rsidRPr="005D750A">
        <w:rPr>
          <w:lang w:val="fi-FI"/>
        </w:rPr>
        <w:t>45</w:t>
      </w:r>
      <w:r>
        <w:fldChar w:fldCharType="end"/>
      </w:r>
    </w:p>
    <w:p w14:paraId="6BB8081A" w14:textId="77777777" w:rsidR="00FD0EEB" w:rsidRPr="005D750A" w:rsidRDefault="00FD0EEB">
      <w:pPr>
        <w:pStyle w:val="TOC4"/>
        <w:rPr>
          <w:rFonts w:asciiTheme="minorHAnsi" w:eastAsiaTheme="minorEastAsia" w:hAnsiTheme="minorHAnsi" w:cstheme="minorBidi"/>
          <w:sz w:val="22"/>
          <w:szCs w:val="22"/>
          <w:lang w:val="fi-FI"/>
        </w:rPr>
      </w:pPr>
      <w:r w:rsidRPr="005D750A">
        <w:rPr>
          <w:lang w:val="fi-FI"/>
        </w:rPr>
        <w:t>5.4.4.3</w:t>
      </w:r>
      <w:r w:rsidRPr="005D750A">
        <w:rPr>
          <w:rFonts w:asciiTheme="minorHAnsi" w:eastAsiaTheme="minorEastAsia" w:hAnsiTheme="minorHAnsi" w:cstheme="minorBidi"/>
          <w:sz w:val="22"/>
          <w:szCs w:val="22"/>
          <w:lang w:val="fi-FI"/>
        </w:rPr>
        <w:tab/>
      </w:r>
      <w:r w:rsidRPr="005D750A">
        <w:rPr>
          <w:lang w:val="fi-FI"/>
        </w:rPr>
        <w:t>Type: PlmnId</w:t>
      </w:r>
      <w:r w:rsidRPr="005D750A">
        <w:rPr>
          <w:lang w:val="fi-FI"/>
        </w:rPr>
        <w:tab/>
      </w:r>
      <w:r>
        <w:fldChar w:fldCharType="begin"/>
      </w:r>
      <w:r w:rsidRPr="005D750A">
        <w:rPr>
          <w:lang w:val="fi-FI"/>
        </w:rPr>
        <w:instrText xml:space="preserve"> PAGEREF _Toc70341440 \h </w:instrText>
      </w:r>
      <w:r>
        <w:fldChar w:fldCharType="separate"/>
      </w:r>
      <w:r w:rsidRPr="005D750A">
        <w:rPr>
          <w:lang w:val="fi-FI"/>
        </w:rPr>
        <w:t>46</w:t>
      </w:r>
      <w:r>
        <w:fldChar w:fldCharType="end"/>
      </w:r>
    </w:p>
    <w:p w14:paraId="0E1BAC4F" w14:textId="77777777" w:rsidR="00FD0EEB" w:rsidRPr="005D750A" w:rsidRDefault="00FD0EEB">
      <w:pPr>
        <w:pStyle w:val="TOC4"/>
        <w:rPr>
          <w:rFonts w:asciiTheme="minorHAnsi" w:eastAsiaTheme="minorEastAsia" w:hAnsiTheme="minorHAnsi" w:cstheme="minorBidi"/>
          <w:sz w:val="22"/>
          <w:szCs w:val="22"/>
          <w:lang w:val="fi-FI"/>
        </w:rPr>
      </w:pPr>
      <w:r w:rsidRPr="005D750A">
        <w:rPr>
          <w:lang w:val="fi-FI"/>
        </w:rPr>
        <w:t>5.4.4.4</w:t>
      </w:r>
      <w:r w:rsidRPr="005D750A">
        <w:rPr>
          <w:rFonts w:asciiTheme="minorHAnsi" w:eastAsiaTheme="minorEastAsia" w:hAnsiTheme="minorHAnsi" w:cstheme="minorBidi"/>
          <w:sz w:val="22"/>
          <w:szCs w:val="22"/>
          <w:lang w:val="fi-FI"/>
        </w:rPr>
        <w:tab/>
      </w:r>
      <w:r w:rsidRPr="005D750A">
        <w:rPr>
          <w:lang w:val="fi-FI"/>
        </w:rPr>
        <w:t>Type: Tai</w:t>
      </w:r>
      <w:r w:rsidRPr="005D750A">
        <w:rPr>
          <w:lang w:val="fi-FI"/>
        </w:rPr>
        <w:tab/>
      </w:r>
      <w:r>
        <w:fldChar w:fldCharType="begin"/>
      </w:r>
      <w:r w:rsidRPr="005D750A">
        <w:rPr>
          <w:lang w:val="fi-FI"/>
        </w:rPr>
        <w:instrText xml:space="preserve"> PAGEREF _Toc70341441 \h </w:instrText>
      </w:r>
      <w:r>
        <w:fldChar w:fldCharType="separate"/>
      </w:r>
      <w:r w:rsidRPr="005D750A">
        <w:rPr>
          <w:lang w:val="fi-FI"/>
        </w:rPr>
        <w:t>46</w:t>
      </w:r>
      <w:r>
        <w:fldChar w:fldCharType="end"/>
      </w:r>
    </w:p>
    <w:p w14:paraId="56AE04AD" w14:textId="77777777" w:rsidR="00FD0EEB" w:rsidRDefault="00FD0EEB">
      <w:pPr>
        <w:pStyle w:val="TOC4"/>
        <w:rPr>
          <w:rFonts w:asciiTheme="minorHAnsi" w:eastAsiaTheme="minorEastAsia" w:hAnsiTheme="minorHAnsi" w:cstheme="minorBidi"/>
          <w:sz w:val="22"/>
          <w:szCs w:val="22"/>
          <w:lang w:val="en-US"/>
        </w:rPr>
      </w:pPr>
      <w:r>
        <w:t>5.4.4.5</w:t>
      </w:r>
      <w:r>
        <w:rPr>
          <w:rFonts w:asciiTheme="minorHAnsi" w:eastAsiaTheme="minorEastAsia" w:hAnsiTheme="minorHAnsi" w:cstheme="minorBidi"/>
          <w:sz w:val="22"/>
          <w:szCs w:val="22"/>
          <w:lang w:val="en-US"/>
        </w:rPr>
        <w:tab/>
      </w:r>
      <w:r>
        <w:t>Type: Ecgi</w:t>
      </w:r>
      <w:r>
        <w:tab/>
      </w:r>
      <w:r>
        <w:fldChar w:fldCharType="begin"/>
      </w:r>
      <w:r>
        <w:instrText xml:space="preserve"> PAGEREF _Toc70341442 \h </w:instrText>
      </w:r>
      <w:r>
        <w:fldChar w:fldCharType="separate"/>
      </w:r>
      <w:r>
        <w:t>46</w:t>
      </w:r>
      <w:r>
        <w:fldChar w:fldCharType="end"/>
      </w:r>
    </w:p>
    <w:p w14:paraId="6CF6409B" w14:textId="77777777" w:rsidR="00FD0EEB" w:rsidRDefault="00FD0EEB">
      <w:pPr>
        <w:pStyle w:val="TOC4"/>
        <w:rPr>
          <w:rFonts w:asciiTheme="minorHAnsi" w:eastAsiaTheme="minorEastAsia" w:hAnsiTheme="minorHAnsi" w:cstheme="minorBidi"/>
          <w:sz w:val="22"/>
          <w:szCs w:val="22"/>
          <w:lang w:val="en-US"/>
        </w:rPr>
      </w:pPr>
      <w:r>
        <w:t>5.4.4.6</w:t>
      </w:r>
      <w:r>
        <w:rPr>
          <w:rFonts w:asciiTheme="minorHAnsi" w:eastAsiaTheme="minorEastAsia" w:hAnsiTheme="minorHAnsi" w:cstheme="minorBidi"/>
          <w:sz w:val="22"/>
          <w:szCs w:val="22"/>
          <w:lang w:val="en-US"/>
        </w:rPr>
        <w:tab/>
      </w:r>
      <w:r>
        <w:t>Type: Ncgi</w:t>
      </w:r>
      <w:r>
        <w:tab/>
      </w:r>
      <w:r>
        <w:fldChar w:fldCharType="begin"/>
      </w:r>
      <w:r>
        <w:instrText xml:space="preserve"> PAGEREF _Toc70341443 \h </w:instrText>
      </w:r>
      <w:r>
        <w:fldChar w:fldCharType="separate"/>
      </w:r>
      <w:r>
        <w:t>47</w:t>
      </w:r>
      <w:r>
        <w:fldChar w:fldCharType="end"/>
      </w:r>
    </w:p>
    <w:p w14:paraId="3E195965" w14:textId="77777777" w:rsidR="00FD0EEB" w:rsidRDefault="00FD0EEB">
      <w:pPr>
        <w:pStyle w:val="TOC4"/>
        <w:rPr>
          <w:rFonts w:asciiTheme="minorHAnsi" w:eastAsiaTheme="minorEastAsia" w:hAnsiTheme="minorHAnsi" w:cstheme="minorBidi"/>
          <w:sz w:val="22"/>
          <w:szCs w:val="22"/>
          <w:lang w:val="en-US"/>
        </w:rPr>
      </w:pPr>
      <w:r>
        <w:t>5.4.4.7</w:t>
      </w:r>
      <w:r>
        <w:rPr>
          <w:rFonts w:asciiTheme="minorHAnsi" w:eastAsiaTheme="minorEastAsia" w:hAnsiTheme="minorHAnsi" w:cstheme="minorBidi"/>
          <w:sz w:val="22"/>
          <w:szCs w:val="22"/>
          <w:lang w:val="en-US"/>
        </w:rPr>
        <w:tab/>
      </w:r>
      <w:r>
        <w:t>Type: UserLocation</w:t>
      </w:r>
      <w:r>
        <w:tab/>
      </w:r>
      <w:r>
        <w:fldChar w:fldCharType="begin"/>
      </w:r>
      <w:r>
        <w:instrText xml:space="preserve"> PAGEREF _Toc70341444 \h </w:instrText>
      </w:r>
      <w:r>
        <w:fldChar w:fldCharType="separate"/>
      </w:r>
      <w:r>
        <w:t>47</w:t>
      </w:r>
      <w:r>
        <w:fldChar w:fldCharType="end"/>
      </w:r>
    </w:p>
    <w:p w14:paraId="6D873E7F" w14:textId="77777777" w:rsidR="00FD0EEB" w:rsidRDefault="00FD0EEB">
      <w:pPr>
        <w:pStyle w:val="TOC4"/>
        <w:rPr>
          <w:rFonts w:asciiTheme="minorHAnsi" w:eastAsiaTheme="minorEastAsia" w:hAnsiTheme="minorHAnsi" w:cstheme="minorBidi"/>
          <w:sz w:val="22"/>
          <w:szCs w:val="22"/>
          <w:lang w:val="en-US"/>
        </w:rPr>
      </w:pPr>
      <w:r>
        <w:t>5.4.4.8</w:t>
      </w:r>
      <w:r>
        <w:rPr>
          <w:rFonts w:asciiTheme="minorHAnsi" w:eastAsiaTheme="minorEastAsia" w:hAnsiTheme="minorHAnsi" w:cstheme="minorBidi"/>
          <w:sz w:val="22"/>
          <w:szCs w:val="22"/>
          <w:lang w:val="en-US"/>
        </w:rPr>
        <w:tab/>
      </w:r>
      <w:r>
        <w:t>Type: EutraLocation</w:t>
      </w:r>
      <w:r>
        <w:tab/>
      </w:r>
      <w:r>
        <w:fldChar w:fldCharType="begin"/>
      </w:r>
      <w:r>
        <w:instrText xml:space="preserve"> PAGEREF _Toc70341445 \h </w:instrText>
      </w:r>
      <w:r>
        <w:fldChar w:fldCharType="separate"/>
      </w:r>
      <w:r>
        <w:t>48</w:t>
      </w:r>
      <w:r>
        <w:fldChar w:fldCharType="end"/>
      </w:r>
    </w:p>
    <w:p w14:paraId="787580EC" w14:textId="77777777" w:rsidR="00FD0EEB" w:rsidRDefault="00FD0EEB">
      <w:pPr>
        <w:pStyle w:val="TOC4"/>
        <w:rPr>
          <w:rFonts w:asciiTheme="minorHAnsi" w:eastAsiaTheme="minorEastAsia" w:hAnsiTheme="minorHAnsi" w:cstheme="minorBidi"/>
          <w:sz w:val="22"/>
          <w:szCs w:val="22"/>
          <w:lang w:val="en-US"/>
        </w:rPr>
      </w:pPr>
      <w:r>
        <w:t>5.4.4.9</w:t>
      </w:r>
      <w:r>
        <w:rPr>
          <w:rFonts w:asciiTheme="minorHAnsi" w:eastAsiaTheme="minorEastAsia" w:hAnsiTheme="minorHAnsi" w:cstheme="minorBidi"/>
          <w:sz w:val="22"/>
          <w:szCs w:val="22"/>
          <w:lang w:val="en-US"/>
        </w:rPr>
        <w:tab/>
      </w:r>
      <w:r>
        <w:t>Type: NrLocation</w:t>
      </w:r>
      <w:r>
        <w:tab/>
      </w:r>
      <w:r>
        <w:fldChar w:fldCharType="begin"/>
      </w:r>
      <w:r>
        <w:instrText xml:space="preserve"> PAGEREF _Toc70341446 \h </w:instrText>
      </w:r>
      <w:r>
        <w:fldChar w:fldCharType="separate"/>
      </w:r>
      <w:r>
        <w:t>49</w:t>
      </w:r>
      <w:r>
        <w:fldChar w:fldCharType="end"/>
      </w:r>
    </w:p>
    <w:p w14:paraId="4EDFE86D" w14:textId="77777777" w:rsidR="00FD0EEB" w:rsidRDefault="00FD0EEB">
      <w:pPr>
        <w:pStyle w:val="TOC4"/>
        <w:rPr>
          <w:rFonts w:asciiTheme="minorHAnsi" w:eastAsiaTheme="minorEastAsia" w:hAnsiTheme="minorHAnsi" w:cstheme="minorBidi"/>
          <w:sz w:val="22"/>
          <w:szCs w:val="22"/>
          <w:lang w:val="en-US"/>
        </w:rPr>
      </w:pPr>
      <w:r>
        <w:t>5.4.4.10</w:t>
      </w:r>
      <w:r>
        <w:rPr>
          <w:rFonts w:asciiTheme="minorHAnsi" w:eastAsiaTheme="minorEastAsia" w:hAnsiTheme="minorHAnsi" w:cstheme="minorBidi"/>
          <w:sz w:val="22"/>
          <w:szCs w:val="22"/>
          <w:lang w:val="en-US"/>
        </w:rPr>
        <w:tab/>
      </w:r>
      <w:r>
        <w:t>Type: N3gaLocation</w:t>
      </w:r>
      <w:r>
        <w:tab/>
      </w:r>
      <w:r>
        <w:fldChar w:fldCharType="begin"/>
      </w:r>
      <w:r>
        <w:instrText xml:space="preserve"> PAGEREF _Toc70341447 \h </w:instrText>
      </w:r>
      <w:r>
        <w:fldChar w:fldCharType="separate"/>
      </w:r>
      <w:r>
        <w:t>50</w:t>
      </w:r>
      <w:r>
        <w:fldChar w:fldCharType="end"/>
      </w:r>
    </w:p>
    <w:p w14:paraId="7EE47FD3" w14:textId="77777777" w:rsidR="00FD0EEB" w:rsidRDefault="00FD0EEB">
      <w:pPr>
        <w:pStyle w:val="TOC4"/>
        <w:rPr>
          <w:rFonts w:asciiTheme="minorHAnsi" w:eastAsiaTheme="minorEastAsia" w:hAnsiTheme="minorHAnsi" w:cstheme="minorBidi"/>
          <w:sz w:val="22"/>
          <w:szCs w:val="22"/>
          <w:lang w:val="en-US"/>
        </w:rPr>
      </w:pPr>
      <w:r>
        <w:t>5.4.4.11</w:t>
      </w:r>
      <w:r>
        <w:rPr>
          <w:rFonts w:asciiTheme="minorHAnsi" w:eastAsiaTheme="minorEastAsia" w:hAnsiTheme="minorHAnsi" w:cstheme="minorBidi"/>
          <w:sz w:val="22"/>
          <w:szCs w:val="22"/>
          <w:lang w:val="en-US"/>
        </w:rPr>
        <w:tab/>
      </w:r>
      <w:r>
        <w:t>Type: UpSecurity</w:t>
      </w:r>
      <w:r>
        <w:tab/>
      </w:r>
      <w:r>
        <w:fldChar w:fldCharType="begin"/>
      </w:r>
      <w:r>
        <w:instrText xml:space="preserve"> PAGEREF _Toc70341448 \h </w:instrText>
      </w:r>
      <w:r>
        <w:fldChar w:fldCharType="separate"/>
      </w:r>
      <w:r>
        <w:t>51</w:t>
      </w:r>
      <w:r>
        <w:fldChar w:fldCharType="end"/>
      </w:r>
    </w:p>
    <w:p w14:paraId="1F08C6E1" w14:textId="77777777" w:rsidR="00FD0EEB" w:rsidRDefault="00FD0EEB">
      <w:pPr>
        <w:pStyle w:val="TOC4"/>
        <w:rPr>
          <w:rFonts w:asciiTheme="minorHAnsi" w:eastAsiaTheme="minorEastAsia" w:hAnsiTheme="minorHAnsi" w:cstheme="minorBidi"/>
          <w:sz w:val="22"/>
          <w:szCs w:val="22"/>
          <w:lang w:val="en-US"/>
        </w:rPr>
      </w:pPr>
      <w:r>
        <w:t>5.4.4.12</w:t>
      </w:r>
      <w:r>
        <w:rPr>
          <w:rFonts w:asciiTheme="minorHAnsi" w:eastAsiaTheme="minorEastAsia" w:hAnsiTheme="minorHAnsi" w:cstheme="minorBidi"/>
          <w:sz w:val="22"/>
          <w:szCs w:val="22"/>
          <w:lang w:val="en-US"/>
        </w:rPr>
        <w:tab/>
      </w:r>
      <w:r>
        <w:t xml:space="preserve">Type: </w:t>
      </w:r>
      <w:r>
        <w:rPr>
          <w:lang w:eastAsia="zh-CN"/>
        </w:rPr>
        <w:t>NgApCause</w:t>
      </w:r>
      <w:r>
        <w:tab/>
      </w:r>
      <w:r>
        <w:fldChar w:fldCharType="begin"/>
      </w:r>
      <w:r>
        <w:instrText xml:space="preserve"> PAGEREF _Toc70341449 \h </w:instrText>
      </w:r>
      <w:r>
        <w:fldChar w:fldCharType="separate"/>
      </w:r>
      <w:r>
        <w:t>51</w:t>
      </w:r>
      <w:r>
        <w:fldChar w:fldCharType="end"/>
      </w:r>
    </w:p>
    <w:p w14:paraId="2EC257B8" w14:textId="77777777" w:rsidR="00FD0EEB" w:rsidRDefault="00FD0EEB">
      <w:pPr>
        <w:pStyle w:val="TOC4"/>
        <w:rPr>
          <w:rFonts w:asciiTheme="minorHAnsi" w:eastAsiaTheme="minorEastAsia" w:hAnsiTheme="minorHAnsi" w:cstheme="minorBidi"/>
          <w:sz w:val="22"/>
          <w:szCs w:val="22"/>
          <w:lang w:val="en-US"/>
        </w:rPr>
      </w:pPr>
      <w:r>
        <w:t>5.4.4.13</w:t>
      </w:r>
      <w:r>
        <w:rPr>
          <w:rFonts w:asciiTheme="minorHAnsi" w:eastAsiaTheme="minorEastAsia" w:hAnsiTheme="minorHAnsi" w:cstheme="minorBidi"/>
          <w:sz w:val="22"/>
          <w:szCs w:val="22"/>
          <w:lang w:val="en-US"/>
        </w:rPr>
        <w:tab/>
      </w:r>
      <w:r>
        <w:t>Type: BackupAmfInfo</w:t>
      </w:r>
      <w:r>
        <w:tab/>
      </w:r>
      <w:r>
        <w:fldChar w:fldCharType="begin"/>
      </w:r>
      <w:r>
        <w:instrText xml:space="preserve"> PAGEREF _Toc70341450 \h </w:instrText>
      </w:r>
      <w:r>
        <w:fldChar w:fldCharType="separate"/>
      </w:r>
      <w:r>
        <w:t>51</w:t>
      </w:r>
      <w:r>
        <w:fldChar w:fldCharType="end"/>
      </w:r>
    </w:p>
    <w:p w14:paraId="70ABE73C" w14:textId="77777777" w:rsidR="00FD0EEB" w:rsidRDefault="00FD0EEB">
      <w:pPr>
        <w:pStyle w:val="TOC4"/>
        <w:rPr>
          <w:rFonts w:asciiTheme="minorHAnsi" w:eastAsiaTheme="minorEastAsia" w:hAnsiTheme="minorHAnsi" w:cstheme="minorBidi"/>
          <w:sz w:val="22"/>
          <w:szCs w:val="22"/>
          <w:lang w:val="en-US"/>
        </w:rPr>
      </w:pPr>
      <w:r>
        <w:t>5.4.4.14</w:t>
      </w:r>
      <w:r>
        <w:rPr>
          <w:rFonts w:asciiTheme="minorHAnsi" w:eastAsiaTheme="minorEastAsia" w:hAnsiTheme="minorHAnsi" w:cstheme="minorBidi"/>
          <w:sz w:val="22"/>
          <w:szCs w:val="22"/>
          <w:lang w:val="en-US"/>
        </w:rPr>
        <w:tab/>
      </w:r>
      <w:r>
        <w:t xml:space="preserve">Type: </w:t>
      </w:r>
      <w:r>
        <w:rPr>
          <w:lang w:eastAsia="zh-CN"/>
        </w:rPr>
        <w:t>RefToBinaryData</w:t>
      </w:r>
      <w:r>
        <w:tab/>
      </w:r>
      <w:r>
        <w:fldChar w:fldCharType="begin"/>
      </w:r>
      <w:r>
        <w:instrText xml:space="preserve"> PAGEREF _Toc70341451 \h </w:instrText>
      </w:r>
      <w:r>
        <w:fldChar w:fldCharType="separate"/>
      </w:r>
      <w:r>
        <w:t>51</w:t>
      </w:r>
      <w:r>
        <w:fldChar w:fldCharType="end"/>
      </w:r>
    </w:p>
    <w:p w14:paraId="0DD2EE3F" w14:textId="77777777" w:rsidR="00FD0EEB" w:rsidRDefault="00FD0EEB">
      <w:pPr>
        <w:pStyle w:val="TOC4"/>
        <w:rPr>
          <w:rFonts w:asciiTheme="minorHAnsi" w:eastAsiaTheme="minorEastAsia" w:hAnsiTheme="minorHAnsi" w:cstheme="minorBidi"/>
          <w:sz w:val="22"/>
          <w:szCs w:val="22"/>
          <w:lang w:val="en-US"/>
        </w:rPr>
      </w:pPr>
      <w:r>
        <w:t>5.4.4.15</w:t>
      </w:r>
      <w:r>
        <w:rPr>
          <w:rFonts w:asciiTheme="minorHAnsi" w:eastAsiaTheme="minorEastAsia" w:hAnsiTheme="minorHAnsi" w:cstheme="minorBidi"/>
          <w:sz w:val="22"/>
          <w:szCs w:val="22"/>
          <w:lang w:val="en-US"/>
        </w:rPr>
        <w:tab/>
      </w:r>
      <w:r>
        <w:t>Type RouteToLocation</w:t>
      </w:r>
      <w:r>
        <w:tab/>
      </w:r>
      <w:r>
        <w:fldChar w:fldCharType="begin"/>
      </w:r>
      <w:r>
        <w:instrText xml:space="preserve"> PAGEREF _Toc70341452 \h </w:instrText>
      </w:r>
      <w:r>
        <w:fldChar w:fldCharType="separate"/>
      </w:r>
      <w:r>
        <w:t>52</w:t>
      </w:r>
      <w:r>
        <w:fldChar w:fldCharType="end"/>
      </w:r>
    </w:p>
    <w:p w14:paraId="700AADB1" w14:textId="77777777" w:rsidR="00FD0EEB" w:rsidRDefault="00FD0EEB">
      <w:pPr>
        <w:pStyle w:val="TOC4"/>
        <w:rPr>
          <w:rFonts w:asciiTheme="minorHAnsi" w:eastAsiaTheme="minorEastAsia" w:hAnsiTheme="minorHAnsi" w:cstheme="minorBidi"/>
          <w:sz w:val="22"/>
          <w:szCs w:val="22"/>
          <w:lang w:val="en-US"/>
        </w:rPr>
      </w:pPr>
      <w:r>
        <w:t>5.4.4.16</w:t>
      </w:r>
      <w:r>
        <w:rPr>
          <w:rFonts w:asciiTheme="minorHAnsi" w:eastAsiaTheme="minorEastAsia" w:hAnsiTheme="minorHAnsi" w:cstheme="minorBidi"/>
          <w:sz w:val="22"/>
          <w:szCs w:val="22"/>
          <w:lang w:val="en-US"/>
        </w:rPr>
        <w:tab/>
      </w:r>
      <w:r>
        <w:t>Type RouteInformation</w:t>
      </w:r>
      <w:r>
        <w:tab/>
      </w:r>
      <w:r>
        <w:fldChar w:fldCharType="begin"/>
      </w:r>
      <w:r>
        <w:instrText xml:space="preserve"> PAGEREF _Toc70341453 \h </w:instrText>
      </w:r>
      <w:r>
        <w:fldChar w:fldCharType="separate"/>
      </w:r>
      <w:r>
        <w:t>52</w:t>
      </w:r>
      <w:r>
        <w:fldChar w:fldCharType="end"/>
      </w:r>
    </w:p>
    <w:p w14:paraId="64B65217" w14:textId="77777777" w:rsidR="00FD0EEB" w:rsidRDefault="00FD0EEB">
      <w:pPr>
        <w:pStyle w:val="TOC4"/>
        <w:rPr>
          <w:rFonts w:asciiTheme="minorHAnsi" w:eastAsiaTheme="minorEastAsia" w:hAnsiTheme="minorHAnsi" w:cstheme="minorBidi"/>
          <w:sz w:val="22"/>
          <w:szCs w:val="22"/>
          <w:lang w:val="en-US"/>
        </w:rPr>
      </w:pPr>
      <w:r>
        <w:t>5.4.4.17</w:t>
      </w:r>
      <w:r>
        <w:rPr>
          <w:rFonts w:asciiTheme="minorHAnsi" w:eastAsiaTheme="minorEastAsia" w:hAnsiTheme="minorHAnsi" w:cstheme="minorBidi"/>
          <w:sz w:val="22"/>
          <w:szCs w:val="22"/>
          <w:lang w:val="en-US"/>
        </w:rPr>
        <w:tab/>
      </w:r>
      <w:r>
        <w:t>Type: Area</w:t>
      </w:r>
      <w:r>
        <w:tab/>
      </w:r>
      <w:r>
        <w:fldChar w:fldCharType="begin"/>
      </w:r>
      <w:r>
        <w:instrText xml:space="preserve"> PAGEREF _Toc70341454 \h </w:instrText>
      </w:r>
      <w:r>
        <w:fldChar w:fldCharType="separate"/>
      </w:r>
      <w:r>
        <w:t>52</w:t>
      </w:r>
      <w:r>
        <w:fldChar w:fldCharType="end"/>
      </w:r>
    </w:p>
    <w:p w14:paraId="417820AF" w14:textId="77777777" w:rsidR="00FD0EEB" w:rsidRDefault="00FD0EEB">
      <w:pPr>
        <w:pStyle w:val="TOC4"/>
        <w:rPr>
          <w:rFonts w:asciiTheme="minorHAnsi" w:eastAsiaTheme="minorEastAsia" w:hAnsiTheme="minorHAnsi" w:cstheme="minorBidi"/>
          <w:sz w:val="22"/>
          <w:szCs w:val="22"/>
          <w:lang w:val="en-US"/>
        </w:rPr>
      </w:pPr>
      <w:r>
        <w:t>5.4.4.18</w:t>
      </w:r>
      <w:r>
        <w:rPr>
          <w:rFonts w:asciiTheme="minorHAnsi" w:eastAsiaTheme="minorEastAsia" w:hAnsiTheme="minorHAnsi" w:cstheme="minorBidi"/>
          <w:sz w:val="22"/>
          <w:szCs w:val="22"/>
          <w:lang w:val="en-US"/>
        </w:rPr>
        <w:tab/>
      </w:r>
      <w:r>
        <w:t>Type: ServiceAreaRestriction</w:t>
      </w:r>
      <w:r>
        <w:tab/>
      </w:r>
      <w:r>
        <w:fldChar w:fldCharType="begin"/>
      </w:r>
      <w:r>
        <w:instrText xml:space="preserve"> PAGEREF _Toc70341455 \h </w:instrText>
      </w:r>
      <w:r>
        <w:fldChar w:fldCharType="separate"/>
      </w:r>
      <w:r>
        <w:t>53</w:t>
      </w:r>
      <w:r>
        <w:fldChar w:fldCharType="end"/>
      </w:r>
    </w:p>
    <w:p w14:paraId="388ABBBB" w14:textId="77777777" w:rsidR="00FD0EEB" w:rsidRDefault="00FD0EEB">
      <w:pPr>
        <w:pStyle w:val="TOC4"/>
        <w:rPr>
          <w:rFonts w:asciiTheme="minorHAnsi" w:eastAsiaTheme="minorEastAsia" w:hAnsiTheme="minorHAnsi" w:cstheme="minorBidi"/>
          <w:sz w:val="22"/>
          <w:szCs w:val="22"/>
          <w:lang w:val="en-US"/>
        </w:rPr>
      </w:pPr>
      <w:r>
        <w:t>5.4.4.19</w:t>
      </w:r>
      <w:r>
        <w:rPr>
          <w:rFonts w:asciiTheme="minorHAnsi" w:eastAsiaTheme="minorEastAsia" w:hAnsiTheme="minorHAnsi" w:cstheme="minorBidi"/>
          <w:sz w:val="22"/>
          <w:szCs w:val="22"/>
          <w:lang w:val="en-US"/>
        </w:rPr>
        <w:tab/>
      </w:r>
      <w:r>
        <w:t>Type: PlmnIdRm</w:t>
      </w:r>
      <w:r>
        <w:tab/>
      </w:r>
      <w:r>
        <w:fldChar w:fldCharType="begin"/>
      </w:r>
      <w:r>
        <w:instrText xml:space="preserve"> PAGEREF _Toc70341456 \h </w:instrText>
      </w:r>
      <w:r>
        <w:fldChar w:fldCharType="separate"/>
      </w:r>
      <w:r>
        <w:t>53</w:t>
      </w:r>
      <w:r>
        <w:fldChar w:fldCharType="end"/>
      </w:r>
    </w:p>
    <w:p w14:paraId="3D50CCD3" w14:textId="77777777" w:rsidR="00FD0EEB" w:rsidRDefault="00FD0EEB">
      <w:pPr>
        <w:pStyle w:val="TOC4"/>
        <w:rPr>
          <w:rFonts w:asciiTheme="minorHAnsi" w:eastAsiaTheme="minorEastAsia" w:hAnsiTheme="minorHAnsi" w:cstheme="minorBidi"/>
          <w:sz w:val="22"/>
          <w:szCs w:val="22"/>
          <w:lang w:val="en-US"/>
        </w:rPr>
      </w:pPr>
      <w:r>
        <w:t>5.4.4.20</w:t>
      </w:r>
      <w:r>
        <w:rPr>
          <w:rFonts w:asciiTheme="minorHAnsi" w:eastAsiaTheme="minorEastAsia" w:hAnsiTheme="minorHAnsi" w:cstheme="minorBidi"/>
          <w:sz w:val="22"/>
          <w:szCs w:val="22"/>
          <w:lang w:val="en-US"/>
        </w:rPr>
        <w:tab/>
      </w:r>
      <w:r>
        <w:t>Type: TaiRm</w:t>
      </w:r>
      <w:r>
        <w:tab/>
      </w:r>
      <w:r>
        <w:fldChar w:fldCharType="begin"/>
      </w:r>
      <w:r>
        <w:instrText xml:space="preserve"> PAGEREF _Toc70341457 \h </w:instrText>
      </w:r>
      <w:r>
        <w:fldChar w:fldCharType="separate"/>
      </w:r>
      <w:r>
        <w:t>53</w:t>
      </w:r>
      <w:r>
        <w:fldChar w:fldCharType="end"/>
      </w:r>
    </w:p>
    <w:p w14:paraId="5FCE96F6" w14:textId="77777777" w:rsidR="00FD0EEB" w:rsidRDefault="00FD0EEB">
      <w:pPr>
        <w:pStyle w:val="TOC4"/>
        <w:rPr>
          <w:rFonts w:asciiTheme="minorHAnsi" w:eastAsiaTheme="minorEastAsia" w:hAnsiTheme="minorHAnsi" w:cstheme="minorBidi"/>
          <w:sz w:val="22"/>
          <w:szCs w:val="22"/>
          <w:lang w:val="en-US"/>
        </w:rPr>
      </w:pPr>
      <w:r>
        <w:t>5.4.4.21</w:t>
      </w:r>
      <w:r>
        <w:rPr>
          <w:rFonts w:asciiTheme="minorHAnsi" w:eastAsiaTheme="minorEastAsia" w:hAnsiTheme="minorHAnsi" w:cstheme="minorBidi"/>
          <w:sz w:val="22"/>
          <w:szCs w:val="22"/>
          <w:lang w:val="en-US"/>
        </w:rPr>
        <w:tab/>
      </w:r>
      <w:r>
        <w:t>Type: EcgiRm</w:t>
      </w:r>
      <w:r>
        <w:tab/>
      </w:r>
      <w:r>
        <w:fldChar w:fldCharType="begin"/>
      </w:r>
      <w:r>
        <w:instrText xml:space="preserve"> PAGEREF _Toc70341458 \h </w:instrText>
      </w:r>
      <w:r>
        <w:fldChar w:fldCharType="separate"/>
      </w:r>
      <w:r>
        <w:t>53</w:t>
      </w:r>
      <w:r>
        <w:fldChar w:fldCharType="end"/>
      </w:r>
    </w:p>
    <w:p w14:paraId="1382532E" w14:textId="77777777" w:rsidR="00FD0EEB" w:rsidRDefault="00FD0EEB">
      <w:pPr>
        <w:pStyle w:val="TOC4"/>
        <w:rPr>
          <w:rFonts w:asciiTheme="minorHAnsi" w:eastAsiaTheme="minorEastAsia" w:hAnsiTheme="minorHAnsi" w:cstheme="minorBidi"/>
          <w:sz w:val="22"/>
          <w:szCs w:val="22"/>
          <w:lang w:val="en-US"/>
        </w:rPr>
      </w:pPr>
      <w:r>
        <w:t>5.4.4.22</w:t>
      </w:r>
      <w:r>
        <w:rPr>
          <w:rFonts w:asciiTheme="minorHAnsi" w:eastAsiaTheme="minorEastAsia" w:hAnsiTheme="minorHAnsi" w:cstheme="minorBidi"/>
          <w:sz w:val="22"/>
          <w:szCs w:val="22"/>
          <w:lang w:val="en-US"/>
        </w:rPr>
        <w:tab/>
      </w:r>
      <w:r>
        <w:t>Type: NcgiRm</w:t>
      </w:r>
      <w:r>
        <w:tab/>
      </w:r>
      <w:r>
        <w:fldChar w:fldCharType="begin"/>
      </w:r>
      <w:r>
        <w:instrText xml:space="preserve"> PAGEREF _Toc70341459 \h </w:instrText>
      </w:r>
      <w:r>
        <w:fldChar w:fldCharType="separate"/>
      </w:r>
      <w:r>
        <w:t>53</w:t>
      </w:r>
      <w:r>
        <w:fldChar w:fldCharType="end"/>
      </w:r>
    </w:p>
    <w:p w14:paraId="09BDD033" w14:textId="77777777" w:rsidR="00FD0EEB" w:rsidRDefault="00FD0EEB">
      <w:pPr>
        <w:pStyle w:val="TOC4"/>
        <w:rPr>
          <w:rFonts w:asciiTheme="minorHAnsi" w:eastAsiaTheme="minorEastAsia" w:hAnsiTheme="minorHAnsi" w:cstheme="minorBidi"/>
          <w:sz w:val="22"/>
          <w:szCs w:val="22"/>
          <w:lang w:val="en-US"/>
        </w:rPr>
      </w:pPr>
      <w:r>
        <w:t>5.4.4.23</w:t>
      </w:r>
      <w:r>
        <w:rPr>
          <w:rFonts w:asciiTheme="minorHAnsi" w:eastAsiaTheme="minorEastAsia" w:hAnsiTheme="minorHAnsi" w:cstheme="minorBidi"/>
          <w:sz w:val="22"/>
          <w:szCs w:val="22"/>
          <w:lang w:val="en-US"/>
        </w:rPr>
        <w:tab/>
      </w:r>
      <w:r>
        <w:t>Type: EutraLocationRm</w:t>
      </w:r>
      <w:r>
        <w:tab/>
      </w:r>
      <w:r>
        <w:fldChar w:fldCharType="begin"/>
      </w:r>
      <w:r>
        <w:instrText xml:space="preserve"> PAGEREF _Toc70341460 \h </w:instrText>
      </w:r>
      <w:r>
        <w:fldChar w:fldCharType="separate"/>
      </w:r>
      <w:r>
        <w:t>53</w:t>
      </w:r>
      <w:r>
        <w:fldChar w:fldCharType="end"/>
      </w:r>
    </w:p>
    <w:p w14:paraId="51E8E8C0" w14:textId="77777777" w:rsidR="00FD0EEB" w:rsidRDefault="00FD0EEB">
      <w:pPr>
        <w:pStyle w:val="TOC4"/>
        <w:rPr>
          <w:rFonts w:asciiTheme="minorHAnsi" w:eastAsiaTheme="minorEastAsia" w:hAnsiTheme="minorHAnsi" w:cstheme="minorBidi"/>
          <w:sz w:val="22"/>
          <w:szCs w:val="22"/>
          <w:lang w:val="en-US"/>
        </w:rPr>
      </w:pPr>
      <w:r>
        <w:t>5.4.4.24</w:t>
      </w:r>
      <w:r>
        <w:rPr>
          <w:rFonts w:asciiTheme="minorHAnsi" w:eastAsiaTheme="minorEastAsia" w:hAnsiTheme="minorHAnsi" w:cstheme="minorBidi"/>
          <w:sz w:val="22"/>
          <w:szCs w:val="22"/>
          <w:lang w:val="en-US"/>
        </w:rPr>
        <w:tab/>
      </w:r>
      <w:r>
        <w:t>Type: NrLocationRm</w:t>
      </w:r>
      <w:r>
        <w:tab/>
      </w:r>
      <w:r>
        <w:fldChar w:fldCharType="begin"/>
      </w:r>
      <w:r>
        <w:instrText xml:space="preserve"> PAGEREF _Toc70341461 \h </w:instrText>
      </w:r>
      <w:r>
        <w:fldChar w:fldCharType="separate"/>
      </w:r>
      <w:r>
        <w:t>53</w:t>
      </w:r>
      <w:r>
        <w:fldChar w:fldCharType="end"/>
      </w:r>
    </w:p>
    <w:p w14:paraId="6F35FEBD" w14:textId="77777777" w:rsidR="00FD0EEB" w:rsidRDefault="00FD0EEB">
      <w:pPr>
        <w:pStyle w:val="TOC4"/>
        <w:rPr>
          <w:rFonts w:asciiTheme="minorHAnsi" w:eastAsiaTheme="minorEastAsia" w:hAnsiTheme="minorHAnsi" w:cstheme="minorBidi"/>
          <w:sz w:val="22"/>
          <w:szCs w:val="22"/>
          <w:lang w:val="en-US"/>
        </w:rPr>
      </w:pPr>
      <w:r>
        <w:t>5.4.4.25</w:t>
      </w:r>
      <w:r>
        <w:rPr>
          <w:rFonts w:asciiTheme="minorHAnsi" w:eastAsiaTheme="minorEastAsia" w:hAnsiTheme="minorHAnsi" w:cstheme="minorBidi"/>
          <w:sz w:val="22"/>
          <w:szCs w:val="22"/>
          <w:lang w:val="en-US"/>
        </w:rPr>
        <w:tab/>
      </w:r>
      <w:r>
        <w:t>Type: UpSecurityRm</w:t>
      </w:r>
      <w:r>
        <w:tab/>
      </w:r>
      <w:r>
        <w:fldChar w:fldCharType="begin"/>
      </w:r>
      <w:r>
        <w:instrText xml:space="preserve"> PAGEREF _Toc70341462 \h </w:instrText>
      </w:r>
      <w:r>
        <w:fldChar w:fldCharType="separate"/>
      </w:r>
      <w:r>
        <w:t>53</w:t>
      </w:r>
      <w:r>
        <w:fldChar w:fldCharType="end"/>
      </w:r>
    </w:p>
    <w:p w14:paraId="057A9592" w14:textId="77777777" w:rsidR="00FD0EEB" w:rsidRDefault="00FD0EEB">
      <w:pPr>
        <w:pStyle w:val="TOC4"/>
        <w:rPr>
          <w:rFonts w:asciiTheme="minorHAnsi" w:eastAsiaTheme="minorEastAsia" w:hAnsiTheme="minorHAnsi" w:cstheme="minorBidi"/>
          <w:sz w:val="22"/>
          <w:szCs w:val="22"/>
          <w:lang w:val="en-US"/>
        </w:rPr>
      </w:pPr>
      <w:r>
        <w:t>5.4.4.26</w:t>
      </w:r>
      <w:r>
        <w:rPr>
          <w:rFonts w:asciiTheme="minorHAnsi" w:eastAsiaTheme="minorEastAsia" w:hAnsiTheme="minorHAnsi" w:cstheme="minorBidi"/>
          <w:sz w:val="22"/>
          <w:szCs w:val="22"/>
          <w:lang w:val="en-US"/>
        </w:rPr>
        <w:tab/>
      </w:r>
      <w:r>
        <w:t xml:space="preserve">Type: </w:t>
      </w:r>
      <w:r>
        <w:rPr>
          <w:lang w:eastAsia="zh-CN"/>
        </w:rPr>
        <w:t>RefToBinaryDataRm</w:t>
      </w:r>
      <w:r>
        <w:tab/>
      </w:r>
      <w:r>
        <w:fldChar w:fldCharType="begin"/>
      </w:r>
      <w:r>
        <w:instrText xml:space="preserve"> PAGEREF _Toc70341463 \h </w:instrText>
      </w:r>
      <w:r>
        <w:fldChar w:fldCharType="separate"/>
      </w:r>
      <w:r>
        <w:t>54</w:t>
      </w:r>
      <w:r>
        <w:fldChar w:fldCharType="end"/>
      </w:r>
    </w:p>
    <w:p w14:paraId="4AC8ADB9" w14:textId="77777777" w:rsidR="00FD0EEB" w:rsidRDefault="00FD0EEB">
      <w:pPr>
        <w:pStyle w:val="TOC4"/>
        <w:rPr>
          <w:rFonts w:asciiTheme="minorHAnsi" w:eastAsiaTheme="minorEastAsia" w:hAnsiTheme="minorHAnsi" w:cstheme="minorBidi"/>
          <w:sz w:val="22"/>
          <w:szCs w:val="22"/>
          <w:lang w:val="en-US"/>
        </w:rPr>
      </w:pPr>
      <w:r>
        <w:t>5.4.4.27</w:t>
      </w:r>
      <w:r>
        <w:rPr>
          <w:rFonts w:asciiTheme="minorHAnsi" w:eastAsiaTheme="minorEastAsia" w:hAnsiTheme="minorHAnsi" w:cstheme="minorBidi"/>
          <w:sz w:val="22"/>
          <w:szCs w:val="22"/>
          <w:lang w:val="en-US"/>
        </w:rPr>
        <w:tab/>
      </w:r>
      <w:r>
        <w:t>Type: PresenceInfo</w:t>
      </w:r>
      <w:r>
        <w:tab/>
      </w:r>
      <w:r>
        <w:fldChar w:fldCharType="begin"/>
      </w:r>
      <w:r>
        <w:instrText xml:space="preserve"> PAGEREF _Toc70341464 \h </w:instrText>
      </w:r>
      <w:r>
        <w:fldChar w:fldCharType="separate"/>
      </w:r>
      <w:r>
        <w:t>54</w:t>
      </w:r>
      <w:r>
        <w:fldChar w:fldCharType="end"/>
      </w:r>
    </w:p>
    <w:p w14:paraId="0FBD6814" w14:textId="77777777" w:rsidR="00FD0EEB" w:rsidRDefault="00FD0EEB">
      <w:pPr>
        <w:pStyle w:val="TOC4"/>
        <w:rPr>
          <w:rFonts w:asciiTheme="minorHAnsi" w:eastAsiaTheme="minorEastAsia" w:hAnsiTheme="minorHAnsi" w:cstheme="minorBidi"/>
          <w:sz w:val="22"/>
          <w:szCs w:val="22"/>
          <w:lang w:val="en-US"/>
        </w:rPr>
      </w:pPr>
      <w:r>
        <w:t>5.4.4.28</w:t>
      </w:r>
      <w:r>
        <w:rPr>
          <w:rFonts w:asciiTheme="minorHAnsi" w:eastAsiaTheme="minorEastAsia" w:hAnsiTheme="minorHAnsi" w:cstheme="minorBidi"/>
          <w:sz w:val="22"/>
          <w:szCs w:val="22"/>
          <w:lang w:val="en-US"/>
        </w:rPr>
        <w:tab/>
      </w:r>
      <w:r>
        <w:t>Type: GlobalRanNodeId</w:t>
      </w:r>
      <w:r>
        <w:tab/>
      </w:r>
      <w:r>
        <w:fldChar w:fldCharType="begin"/>
      </w:r>
      <w:r>
        <w:instrText xml:space="preserve"> PAGEREF _Toc70341465 \h </w:instrText>
      </w:r>
      <w:r>
        <w:fldChar w:fldCharType="separate"/>
      </w:r>
      <w:r>
        <w:t>55</w:t>
      </w:r>
      <w:r>
        <w:fldChar w:fldCharType="end"/>
      </w:r>
    </w:p>
    <w:p w14:paraId="704E80E2" w14:textId="77777777" w:rsidR="00FD0EEB" w:rsidRDefault="00FD0EEB">
      <w:pPr>
        <w:pStyle w:val="TOC4"/>
        <w:rPr>
          <w:rFonts w:asciiTheme="minorHAnsi" w:eastAsiaTheme="minorEastAsia" w:hAnsiTheme="minorHAnsi" w:cstheme="minorBidi"/>
          <w:sz w:val="22"/>
          <w:szCs w:val="22"/>
          <w:lang w:val="en-US"/>
        </w:rPr>
      </w:pPr>
      <w:r>
        <w:t>5.4.4.29</w:t>
      </w:r>
      <w:r>
        <w:rPr>
          <w:rFonts w:asciiTheme="minorHAnsi" w:eastAsiaTheme="minorEastAsia" w:hAnsiTheme="minorHAnsi" w:cstheme="minorBidi"/>
          <w:sz w:val="22"/>
          <w:szCs w:val="22"/>
          <w:lang w:val="en-US"/>
        </w:rPr>
        <w:tab/>
      </w:r>
      <w:r>
        <w:t>Type: GNbId</w:t>
      </w:r>
      <w:r>
        <w:tab/>
      </w:r>
      <w:r>
        <w:fldChar w:fldCharType="begin"/>
      </w:r>
      <w:r>
        <w:instrText xml:space="preserve"> PAGEREF _Toc70341466 \h </w:instrText>
      </w:r>
      <w:r>
        <w:fldChar w:fldCharType="separate"/>
      </w:r>
      <w:r>
        <w:t>56</w:t>
      </w:r>
      <w:r>
        <w:fldChar w:fldCharType="end"/>
      </w:r>
    </w:p>
    <w:p w14:paraId="0EB35218" w14:textId="77777777" w:rsidR="00FD0EEB" w:rsidRDefault="00FD0EEB">
      <w:pPr>
        <w:pStyle w:val="TOC4"/>
        <w:rPr>
          <w:rFonts w:asciiTheme="minorHAnsi" w:eastAsiaTheme="minorEastAsia" w:hAnsiTheme="minorHAnsi" w:cstheme="minorBidi"/>
          <w:sz w:val="22"/>
          <w:szCs w:val="22"/>
          <w:lang w:val="en-US"/>
        </w:rPr>
      </w:pPr>
      <w:r>
        <w:t>5.4.4.30</w:t>
      </w:r>
      <w:r>
        <w:rPr>
          <w:rFonts w:asciiTheme="minorHAnsi" w:eastAsiaTheme="minorEastAsia" w:hAnsiTheme="minorHAnsi" w:cstheme="minorBidi"/>
          <w:sz w:val="22"/>
          <w:szCs w:val="22"/>
          <w:lang w:val="en-US"/>
        </w:rPr>
        <w:tab/>
      </w:r>
      <w:r>
        <w:t>Type: PresenceInfoRm</w:t>
      </w:r>
      <w:r>
        <w:tab/>
      </w:r>
      <w:r>
        <w:fldChar w:fldCharType="begin"/>
      </w:r>
      <w:r>
        <w:instrText xml:space="preserve"> PAGEREF _Toc70341467 \h </w:instrText>
      </w:r>
      <w:r>
        <w:fldChar w:fldCharType="separate"/>
      </w:r>
      <w:r>
        <w:t>56</w:t>
      </w:r>
      <w:r>
        <w:fldChar w:fldCharType="end"/>
      </w:r>
    </w:p>
    <w:p w14:paraId="10611D17" w14:textId="77777777" w:rsidR="00FD0EEB" w:rsidRDefault="00FD0EEB">
      <w:pPr>
        <w:pStyle w:val="TOC4"/>
        <w:rPr>
          <w:rFonts w:asciiTheme="minorHAnsi" w:eastAsiaTheme="minorEastAsia" w:hAnsiTheme="minorHAnsi" w:cstheme="minorBidi"/>
          <w:sz w:val="22"/>
          <w:szCs w:val="22"/>
          <w:lang w:val="en-US"/>
        </w:rPr>
      </w:pPr>
      <w:r>
        <w:t>5.4.4.</w:t>
      </w:r>
      <w:r>
        <w:rPr>
          <w:lang w:eastAsia="zh-CN"/>
        </w:rPr>
        <w:t>31</w:t>
      </w:r>
      <w:r>
        <w:rPr>
          <w:rFonts w:asciiTheme="minorHAnsi" w:eastAsiaTheme="minorEastAsia" w:hAnsiTheme="minorHAnsi" w:cstheme="minorBidi"/>
          <w:sz w:val="22"/>
          <w:szCs w:val="22"/>
          <w:lang w:val="en-US"/>
        </w:rPr>
        <w:tab/>
      </w:r>
      <w:r>
        <w:t>Void</w:t>
      </w:r>
      <w:r>
        <w:tab/>
      </w:r>
      <w:r>
        <w:fldChar w:fldCharType="begin"/>
      </w:r>
      <w:r>
        <w:instrText xml:space="preserve"> PAGEREF _Toc70341468 \h </w:instrText>
      </w:r>
      <w:r>
        <w:fldChar w:fldCharType="separate"/>
      </w:r>
      <w:r>
        <w:t>56</w:t>
      </w:r>
      <w:r>
        <w:fldChar w:fldCharType="end"/>
      </w:r>
    </w:p>
    <w:p w14:paraId="78A5C1EF" w14:textId="77777777" w:rsidR="00FD0EEB" w:rsidRDefault="00FD0EEB">
      <w:pPr>
        <w:pStyle w:val="TOC4"/>
        <w:rPr>
          <w:rFonts w:asciiTheme="minorHAnsi" w:eastAsiaTheme="minorEastAsia" w:hAnsiTheme="minorHAnsi" w:cstheme="minorBidi"/>
          <w:sz w:val="22"/>
          <w:szCs w:val="22"/>
          <w:lang w:val="en-US"/>
        </w:rPr>
      </w:pPr>
      <w:r>
        <w:t>5.4.4.</w:t>
      </w:r>
      <w:r>
        <w:rPr>
          <w:lang w:eastAsia="zh-CN"/>
        </w:rPr>
        <w:t>32</w:t>
      </w:r>
      <w:r>
        <w:rPr>
          <w:rFonts w:asciiTheme="minorHAnsi" w:eastAsiaTheme="minorEastAsia" w:hAnsiTheme="minorHAnsi" w:cstheme="minorBidi"/>
          <w:sz w:val="22"/>
          <w:szCs w:val="22"/>
          <w:lang w:val="en-US"/>
        </w:rPr>
        <w:tab/>
      </w:r>
      <w:r>
        <w:t xml:space="preserve">Type: </w:t>
      </w:r>
      <w:r>
        <w:rPr>
          <w:lang w:eastAsia="zh-CN"/>
        </w:rPr>
        <w:t>AtsssCapability</w:t>
      </w:r>
      <w:r>
        <w:tab/>
      </w:r>
      <w:r>
        <w:fldChar w:fldCharType="begin"/>
      </w:r>
      <w:r>
        <w:instrText xml:space="preserve"> PAGEREF _Toc70341469 \h </w:instrText>
      </w:r>
      <w:r>
        <w:fldChar w:fldCharType="separate"/>
      </w:r>
      <w:r>
        <w:t>57</w:t>
      </w:r>
      <w:r>
        <w:fldChar w:fldCharType="end"/>
      </w:r>
    </w:p>
    <w:p w14:paraId="0A0DF214" w14:textId="77777777" w:rsidR="00FD0EEB" w:rsidRDefault="00FD0EEB">
      <w:pPr>
        <w:pStyle w:val="TOC4"/>
        <w:rPr>
          <w:rFonts w:asciiTheme="minorHAnsi" w:eastAsiaTheme="minorEastAsia" w:hAnsiTheme="minorHAnsi" w:cstheme="minorBidi"/>
          <w:sz w:val="22"/>
          <w:szCs w:val="22"/>
          <w:lang w:val="en-US"/>
        </w:rPr>
      </w:pPr>
      <w:r>
        <w:t>5.4.4.33</w:t>
      </w:r>
      <w:r>
        <w:rPr>
          <w:rFonts w:asciiTheme="minorHAnsi" w:eastAsiaTheme="minorEastAsia" w:hAnsiTheme="minorHAnsi" w:cstheme="minorBidi"/>
          <w:sz w:val="22"/>
          <w:szCs w:val="22"/>
          <w:lang w:val="en-US"/>
        </w:rPr>
        <w:tab/>
      </w:r>
      <w:r>
        <w:t>Type: PlmnIdNid</w:t>
      </w:r>
      <w:r>
        <w:tab/>
      </w:r>
      <w:r>
        <w:fldChar w:fldCharType="begin"/>
      </w:r>
      <w:r>
        <w:instrText xml:space="preserve"> PAGEREF _Toc70341470 \h </w:instrText>
      </w:r>
      <w:r>
        <w:fldChar w:fldCharType="separate"/>
      </w:r>
      <w:r>
        <w:t>57</w:t>
      </w:r>
      <w:r>
        <w:fldChar w:fldCharType="end"/>
      </w:r>
    </w:p>
    <w:p w14:paraId="540C8D4E" w14:textId="77777777" w:rsidR="00FD0EEB" w:rsidRDefault="00FD0EEB">
      <w:pPr>
        <w:pStyle w:val="TOC4"/>
        <w:rPr>
          <w:rFonts w:asciiTheme="minorHAnsi" w:eastAsiaTheme="minorEastAsia" w:hAnsiTheme="minorHAnsi" w:cstheme="minorBidi"/>
          <w:sz w:val="22"/>
          <w:szCs w:val="22"/>
          <w:lang w:val="en-US"/>
        </w:rPr>
      </w:pPr>
      <w:r>
        <w:t>5.4.4.34</w:t>
      </w:r>
      <w:r>
        <w:rPr>
          <w:rFonts w:asciiTheme="minorHAnsi" w:eastAsiaTheme="minorEastAsia" w:hAnsiTheme="minorHAnsi" w:cstheme="minorBidi"/>
          <w:sz w:val="22"/>
          <w:szCs w:val="22"/>
          <w:lang w:val="en-US"/>
        </w:rPr>
        <w:tab/>
      </w:r>
      <w:r>
        <w:t>Type: PlmnIdNidRm</w:t>
      </w:r>
      <w:r>
        <w:tab/>
      </w:r>
      <w:r>
        <w:fldChar w:fldCharType="begin"/>
      </w:r>
      <w:r>
        <w:instrText xml:space="preserve"> PAGEREF _Toc70341471 \h </w:instrText>
      </w:r>
      <w:r>
        <w:fldChar w:fldCharType="separate"/>
      </w:r>
      <w:r>
        <w:t>57</w:t>
      </w:r>
      <w:r>
        <w:fldChar w:fldCharType="end"/>
      </w:r>
    </w:p>
    <w:p w14:paraId="0095D157" w14:textId="77777777" w:rsidR="00FD0EEB" w:rsidRDefault="00FD0EEB">
      <w:pPr>
        <w:pStyle w:val="TOC4"/>
        <w:rPr>
          <w:rFonts w:asciiTheme="minorHAnsi" w:eastAsiaTheme="minorEastAsia" w:hAnsiTheme="minorHAnsi" w:cstheme="minorBidi"/>
          <w:sz w:val="22"/>
          <w:szCs w:val="22"/>
          <w:lang w:val="en-US"/>
        </w:rPr>
      </w:pPr>
      <w:r>
        <w:t>5.4.4.35</w:t>
      </w:r>
      <w:r>
        <w:rPr>
          <w:rFonts w:asciiTheme="minorHAnsi" w:eastAsiaTheme="minorEastAsia" w:hAnsiTheme="minorHAnsi" w:cstheme="minorBidi"/>
          <w:sz w:val="22"/>
          <w:szCs w:val="22"/>
          <w:lang w:val="en-US"/>
        </w:rPr>
        <w:tab/>
      </w:r>
      <w:r>
        <w:t xml:space="preserve">Type: </w:t>
      </w:r>
      <w:r>
        <w:rPr>
          <w:lang w:eastAsia="zh-CN"/>
        </w:rPr>
        <w:t>SmallDataRateStatus</w:t>
      </w:r>
      <w:r>
        <w:tab/>
      </w:r>
      <w:r>
        <w:fldChar w:fldCharType="begin"/>
      </w:r>
      <w:r>
        <w:instrText xml:space="preserve"> PAGEREF _Toc70341472 \h </w:instrText>
      </w:r>
      <w:r>
        <w:fldChar w:fldCharType="separate"/>
      </w:r>
      <w:r>
        <w:t>58</w:t>
      </w:r>
      <w:r>
        <w:fldChar w:fldCharType="end"/>
      </w:r>
    </w:p>
    <w:p w14:paraId="0E8CAE95" w14:textId="77777777" w:rsidR="00FD0EEB" w:rsidRDefault="00FD0EEB">
      <w:pPr>
        <w:pStyle w:val="TOC4"/>
        <w:rPr>
          <w:rFonts w:asciiTheme="minorHAnsi" w:eastAsiaTheme="minorEastAsia" w:hAnsiTheme="minorHAnsi" w:cstheme="minorBidi"/>
          <w:sz w:val="22"/>
          <w:szCs w:val="22"/>
          <w:lang w:val="en-US"/>
        </w:rPr>
      </w:pPr>
      <w:r>
        <w:t>5.4.4.36</w:t>
      </w:r>
      <w:r>
        <w:rPr>
          <w:rFonts w:asciiTheme="minorHAnsi" w:eastAsiaTheme="minorEastAsia" w:hAnsiTheme="minorHAnsi" w:cstheme="minorBidi"/>
          <w:sz w:val="22"/>
          <w:szCs w:val="22"/>
          <w:lang w:val="en-US"/>
        </w:rPr>
        <w:tab/>
      </w:r>
      <w:r>
        <w:t>Type: HfcNodeId</w:t>
      </w:r>
      <w:r>
        <w:tab/>
      </w:r>
      <w:r>
        <w:fldChar w:fldCharType="begin"/>
      </w:r>
      <w:r>
        <w:instrText xml:space="preserve"> PAGEREF _Toc70341473 \h </w:instrText>
      </w:r>
      <w:r>
        <w:fldChar w:fldCharType="separate"/>
      </w:r>
      <w:r>
        <w:t>58</w:t>
      </w:r>
      <w:r>
        <w:fldChar w:fldCharType="end"/>
      </w:r>
    </w:p>
    <w:p w14:paraId="4612318B" w14:textId="77777777" w:rsidR="00FD0EEB" w:rsidRDefault="00FD0EEB">
      <w:pPr>
        <w:pStyle w:val="TOC4"/>
        <w:rPr>
          <w:rFonts w:asciiTheme="minorHAnsi" w:eastAsiaTheme="minorEastAsia" w:hAnsiTheme="minorHAnsi" w:cstheme="minorBidi"/>
          <w:sz w:val="22"/>
          <w:szCs w:val="22"/>
          <w:lang w:val="en-US"/>
        </w:rPr>
      </w:pPr>
      <w:r>
        <w:t>5.4.4.37</w:t>
      </w:r>
      <w:r>
        <w:rPr>
          <w:rFonts w:asciiTheme="minorHAnsi" w:eastAsiaTheme="minorEastAsia" w:hAnsiTheme="minorHAnsi" w:cstheme="minorBidi"/>
          <w:sz w:val="22"/>
          <w:szCs w:val="22"/>
          <w:lang w:val="en-US"/>
        </w:rPr>
        <w:tab/>
      </w:r>
      <w:r>
        <w:t>Type: HfcNodeIdRm</w:t>
      </w:r>
      <w:r>
        <w:tab/>
      </w:r>
      <w:r>
        <w:fldChar w:fldCharType="begin"/>
      </w:r>
      <w:r>
        <w:instrText xml:space="preserve"> PAGEREF _Toc70341474 \h </w:instrText>
      </w:r>
      <w:r>
        <w:fldChar w:fldCharType="separate"/>
      </w:r>
      <w:r>
        <w:t>58</w:t>
      </w:r>
      <w:r>
        <w:fldChar w:fldCharType="end"/>
      </w:r>
    </w:p>
    <w:p w14:paraId="4303754E" w14:textId="77777777" w:rsidR="00FD0EEB" w:rsidRDefault="00FD0EEB">
      <w:pPr>
        <w:pStyle w:val="TOC4"/>
        <w:rPr>
          <w:rFonts w:asciiTheme="minorHAnsi" w:eastAsiaTheme="minorEastAsia" w:hAnsiTheme="minorHAnsi" w:cstheme="minorBidi"/>
          <w:sz w:val="22"/>
          <w:szCs w:val="22"/>
          <w:lang w:val="en-US"/>
        </w:rPr>
      </w:pPr>
      <w:r>
        <w:t>5.4.4.38</w:t>
      </w:r>
      <w:r>
        <w:rPr>
          <w:rFonts w:asciiTheme="minorHAnsi" w:eastAsiaTheme="minorEastAsia" w:hAnsiTheme="minorHAnsi" w:cstheme="minorBidi"/>
          <w:sz w:val="22"/>
          <w:szCs w:val="22"/>
          <w:lang w:val="en-US"/>
        </w:rPr>
        <w:tab/>
      </w:r>
      <w:r>
        <w:t>Type: WirelineArea</w:t>
      </w:r>
      <w:r>
        <w:tab/>
      </w:r>
      <w:r>
        <w:fldChar w:fldCharType="begin"/>
      </w:r>
      <w:r>
        <w:instrText xml:space="preserve"> PAGEREF _Toc70341475 \h </w:instrText>
      </w:r>
      <w:r>
        <w:fldChar w:fldCharType="separate"/>
      </w:r>
      <w:r>
        <w:t>59</w:t>
      </w:r>
      <w:r>
        <w:fldChar w:fldCharType="end"/>
      </w:r>
    </w:p>
    <w:p w14:paraId="76B7FE5C" w14:textId="77777777" w:rsidR="00FD0EEB" w:rsidRDefault="00FD0EEB">
      <w:pPr>
        <w:pStyle w:val="TOC4"/>
        <w:rPr>
          <w:rFonts w:asciiTheme="minorHAnsi" w:eastAsiaTheme="minorEastAsia" w:hAnsiTheme="minorHAnsi" w:cstheme="minorBidi"/>
          <w:sz w:val="22"/>
          <w:szCs w:val="22"/>
          <w:lang w:val="en-US"/>
        </w:rPr>
      </w:pPr>
      <w:r>
        <w:t>5.4.4.39</w:t>
      </w:r>
      <w:r>
        <w:rPr>
          <w:rFonts w:asciiTheme="minorHAnsi" w:eastAsiaTheme="minorEastAsia" w:hAnsiTheme="minorHAnsi" w:cstheme="minorBidi"/>
          <w:sz w:val="22"/>
          <w:szCs w:val="22"/>
          <w:lang w:val="en-US"/>
        </w:rPr>
        <w:tab/>
      </w:r>
      <w:r>
        <w:t>Type: WirelineServiceAreaRestriction</w:t>
      </w:r>
      <w:r>
        <w:tab/>
      </w:r>
      <w:r>
        <w:fldChar w:fldCharType="begin"/>
      </w:r>
      <w:r>
        <w:instrText xml:space="preserve"> PAGEREF _Toc70341476 \h </w:instrText>
      </w:r>
      <w:r>
        <w:fldChar w:fldCharType="separate"/>
      </w:r>
      <w:r>
        <w:t>59</w:t>
      </w:r>
      <w:r>
        <w:fldChar w:fldCharType="end"/>
      </w:r>
    </w:p>
    <w:p w14:paraId="0BA60523" w14:textId="77777777" w:rsidR="00FD0EEB" w:rsidRDefault="00FD0EEB">
      <w:pPr>
        <w:pStyle w:val="TOC4"/>
        <w:rPr>
          <w:rFonts w:asciiTheme="minorHAnsi" w:eastAsiaTheme="minorEastAsia" w:hAnsiTheme="minorHAnsi" w:cstheme="minorBidi"/>
          <w:sz w:val="22"/>
          <w:szCs w:val="22"/>
          <w:lang w:val="en-US"/>
        </w:rPr>
      </w:pPr>
      <w:r>
        <w:t>5.4.4.40</w:t>
      </w:r>
      <w:r>
        <w:rPr>
          <w:rFonts w:asciiTheme="minorHAnsi" w:eastAsiaTheme="minorEastAsia" w:hAnsiTheme="minorHAnsi" w:cstheme="minorBidi"/>
          <w:sz w:val="22"/>
          <w:szCs w:val="22"/>
          <w:lang w:val="en-US"/>
        </w:rPr>
        <w:tab/>
      </w:r>
      <w:r>
        <w:t>Type: ApnRateStatus</w:t>
      </w:r>
      <w:r>
        <w:tab/>
      </w:r>
      <w:r>
        <w:fldChar w:fldCharType="begin"/>
      </w:r>
      <w:r>
        <w:instrText xml:space="preserve"> PAGEREF _Toc70341477 \h </w:instrText>
      </w:r>
      <w:r>
        <w:fldChar w:fldCharType="separate"/>
      </w:r>
      <w:r>
        <w:t>60</w:t>
      </w:r>
      <w:r>
        <w:fldChar w:fldCharType="end"/>
      </w:r>
    </w:p>
    <w:p w14:paraId="7B1FD0F9" w14:textId="77777777" w:rsidR="00FD0EEB" w:rsidRDefault="00FD0EEB">
      <w:pPr>
        <w:pStyle w:val="TOC4"/>
        <w:rPr>
          <w:rFonts w:asciiTheme="minorHAnsi" w:eastAsiaTheme="minorEastAsia" w:hAnsiTheme="minorHAnsi" w:cstheme="minorBidi"/>
          <w:sz w:val="22"/>
          <w:szCs w:val="22"/>
          <w:lang w:val="en-US"/>
        </w:rPr>
      </w:pPr>
      <w:r>
        <w:t>5.4.4.41</w:t>
      </w:r>
      <w:r>
        <w:rPr>
          <w:rFonts w:asciiTheme="minorHAnsi" w:eastAsiaTheme="minorEastAsia" w:hAnsiTheme="minorHAnsi" w:cstheme="minorBidi"/>
          <w:sz w:val="22"/>
          <w:szCs w:val="22"/>
          <w:lang w:val="en-US"/>
        </w:rPr>
        <w:tab/>
      </w:r>
      <w:r>
        <w:t>Type: ScheduledCommunicationTime</w:t>
      </w:r>
      <w:r>
        <w:tab/>
      </w:r>
      <w:r>
        <w:fldChar w:fldCharType="begin"/>
      </w:r>
      <w:r>
        <w:instrText xml:space="preserve"> PAGEREF _Toc70341478 \h </w:instrText>
      </w:r>
      <w:r>
        <w:fldChar w:fldCharType="separate"/>
      </w:r>
      <w:r>
        <w:t>60</w:t>
      </w:r>
      <w:r>
        <w:fldChar w:fldCharType="end"/>
      </w:r>
    </w:p>
    <w:p w14:paraId="0EA0E8AE" w14:textId="77777777" w:rsidR="00FD0EEB" w:rsidRDefault="00FD0EEB">
      <w:pPr>
        <w:pStyle w:val="TOC4"/>
        <w:rPr>
          <w:rFonts w:asciiTheme="minorHAnsi" w:eastAsiaTheme="minorEastAsia" w:hAnsiTheme="minorHAnsi" w:cstheme="minorBidi"/>
          <w:sz w:val="22"/>
          <w:szCs w:val="22"/>
          <w:lang w:val="en-US"/>
        </w:rPr>
      </w:pPr>
      <w:r>
        <w:t>5.4.4.42</w:t>
      </w:r>
      <w:r>
        <w:rPr>
          <w:rFonts w:asciiTheme="minorHAnsi" w:eastAsiaTheme="minorEastAsia" w:hAnsiTheme="minorHAnsi" w:cstheme="minorBidi"/>
          <w:sz w:val="22"/>
          <w:szCs w:val="22"/>
          <w:lang w:val="en-US"/>
        </w:rPr>
        <w:tab/>
      </w:r>
      <w:r>
        <w:t>Type: ScheduledCommunicationTimeRm</w:t>
      </w:r>
      <w:r>
        <w:tab/>
      </w:r>
      <w:r>
        <w:fldChar w:fldCharType="begin"/>
      </w:r>
      <w:r>
        <w:instrText xml:space="preserve"> PAGEREF _Toc70341479 \h </w:instrText>
      </w:r>
      <w:r>
        <w:fldChar w:fldCharType="separate"/>
      </w:r>
      <w:r>
        <w:t>60</w:t>
      </w:r>
      <w:r>
        <w:fldChar w:fldCharType="end"/>
      </w:r>
    </w:p>
    <w:p w14:paraId="4E0B1761" w14:textId="77777777" w:rsidR="00FD0EEB" w:rsidRDefault="00FD0EEB">
      <w:pPr>
        <w:pStyle w:val="TOC4"/>
        <w:rPr>
          <w:rFonts w:asciiTheme="minorHAnsi" w:eastAsiaTheme="minorEastAsia" w:hAnsiTheme="minorHAnsi" w:cstheme="minorBidi"/>
          <w:sz w:val="22"/>
          <w:szCs w:val="22"/>
          <w:lang w:val="en-US"/>
        </w:rPr>
      </w:pPr>
      <w:r>
        <w:t>5.4.4.43</w:t>
      </w:r>
      <w:r>
        <w:rPr>
          <w:rFonts w:asciiTheme="minorHAnsi" w:eastAsiaTheme="minorEastAsia" w:hAnsiTheme="minorHAnsi" w:cstheme="minorBidi"/>
          <w:sz w:val="22"/>
          <w:szCs w:val="22"/>
          <w:lang w:val="en-US"/>
        </w:rPr>
        <w:tab/>
      </w:r>
      <w:r>
        <w:t>Type: BatteryIndication</w:t>
      </w:r>
      <w:r>
        <w:tab/>
      </w:r>
      <w:r>
        <w:fldChar w:fldCharType="begin"/>
      </w:r>
      <w:r>
        <w:instrText xml:space="preserve"> PAGEREF _Toc70341480 \h </w:instrText>
      </w:r>
      <w:r>
        <w:fldChar w:fldCharType="separate"/>
      </w:r>
      <w:r>
        <w:t>61</w:t>
      </w:r>
      <w:r>
        <w:fldChar w:fldCharType="end"/>
      </w:r>
    </w:p>
    <w:p w14:paraId="1A8CB89C" w14:textId="77777777" w:rsidR="00FD0EEB" w:rsidRDefault="00FD0EEB">
      <w:pPr>
        <w:pStyle w:val="TOC4"/>
        <w:rPr>
          <w:rFonts w:asciiTheme="minorHAnsi" w:eastAsiaTheme="minorEastAsia" w:hAnsiTheme="minorHAnsi" w:cstheme="minorBidi"/>
          <w:sz w:val="22"/>
          <w:szCs w:val="22"/>
          <w:lang w:val="en-US"/>
        </w:rPr>
      </w:pPr>
      <w:r>
        <w:t>5.4.4.44</w:t>
      </w:r>
      <w:r>
        <w:rPr>
          <w:rFonts w:asciiTheme="minorHAnsi" w:eastAsiaTheme="minorEastAsia" w:hAnsiTheme="minorHAnsi" w:cstheme="minorBidi"/>
          <w:sz w:val="22"/>
          <w:szCs w:val="22"/>
          <w:lang w:val="en-US"/>
        </w:rPr>
        <w:tab/>
      </w:r>
      <w:r>
        <w:t>Type: BatteryIndicationRm</w:t>
      </w:r>
      <w:r>
        <w:tab/>
      </w:r>
      <w:r>
        <w:fldChar w:fldCharType="begin"/>
      </w:r>
      <w:r>
        <w:instrText xml:space="preserve"> PAGEREF _Toc70341481 \h </w:instrText>
      </w:r>
      <w:r>
        <w:fldChar w:fldCharType="separate"/>
      </w:r>
      <w:r>
        <w:t>61</w:t>
      </w:r>
      <w:r>
        <w:fldChar w:fldCharType="end"/>
      </w:r>
    </w:p>
    <w:p w14:paraId="23930061" w14:textId="77777777" w:rsidR="00FD0EEB" w:rsidRDefault="00FD0EEB">
      <w:pPr>
        <w:pStyle w:val="TOC4"/>
        <w:rPr>
          <w:rFonts w:asciiTheme="minorHAnsi" w:eastAsiaTheme="minorEastAsia" w:hAnsiTheme="minorHAnsi" w:cstheme="minorBidi"/>
          <w:sz w:val="22"/>
          <w:szCs w:val="22"/>
          <w:lang w:val="en-US"/>
        </w:rPr>
      </w:pPr>
      <w:r>
        <w:t>5.4.4.45</w:t>
      </w:r>
      <w:r>
        <w:rPr>
          <w:rFonts w:asciiTheme="minorHAnsi" w:eastAsiaTheme="minorEastAsia" w:hAnsiTheme="minorHAnsi" w:cstheme="minorBidi"/>
          <w:sz w:val="22"/>
          <w:szCs w:val="22"/>
          <w:lang w:val="en-US"/>
        </w:rPr>
        <w:tab/>
      </w:r>
      <w:r>
        <w:t xml:space="preserve">Type: </w:t>
      </w:r>
      <w:r>
        <w:rPr>
          <w:lang w:eastAsia="zh-CN"/>
        </w:rPr>
        <w:t>AcsInfo</w:t>
      </w:r>
      <w:r>
        <w:tab/>
      </w:r>
      <w:r>
        <w:fldChar w:fldCharType="begin"/>
      </w:r>
      <w:r>
        <w:instrText xml:space="preserve"> PAGEREF _Toc70341482 \h </w:instrText>
      </w:r>
      <w:r>
        <w:fldChar w:fldCharType="separate"/>
      </w:r>
      <w:r>
        <w:t>61</w:t>
      </w:r>
      <w:r>
        <w:fldChar w:fldCharType="end"/>
      </w:r>
    </w:p>
    <w:p w14:paraId="59825C8F" w14:textId="77777777" w:rsidR="00FD0EEB" w:rsidRDefault="00FD0EEB">
      <w:pPr>
        <w:pStyle w:val="TOC4"/>
        <w:rPr>
          <w:rFonts w:asciiTheme="minorHAnsi" w:eastAsiaTheme="minorEastAsia" w:hAnsiTheme="minorHAnsi" w:cstheme="minorBidi"/>
          <w:sz w:val="22"/>
          <w:szCs w:val="22"/>
          <w:lang w:val="en-US"/>
        </w:rPr>
      </w:pPr>
      <w:r>
        <w:t>5.4.4.46</w:t>
      </w:r>
      <w:r>
        <w:rPr>
          <w:rFonts w:asciiTheme="minorHAnsi" w:eastAsiaTheme="minorEastAsia" w:hAnsiTheme="minorHAnsi" w:cstheme="minorBidi"/>
          <w:sz w:val="22"/>
          <w:szCs w:val="22"/>
          <w:lang w:val="en-US"/>
        </w:rPr>
        <w:tab/>
      </w:r>
      <w:r>
        <w:t xml:space="preserve">Type: </w:t>
      </w:r>
      <w:r>
        <w:rPr>
          <w:lang w:eastAsia="zh-CN"/>
        </w:rPr>
        <w:t>AcsInfoRm</w:t>
      </w:r>
      <w:r>
        <w:tab/>
      </w:r>
      <w:r>
        <w:fldChar w:fldCharType="begin"/>
      </w:r>
      <w:r>
        <w:instrText xml:space="preserve"> PAGEREF _Toc70341483 \h </w:instrText>
      </w:r>
      <w:r>
        <w:fldChar w:fldCharType="separate"/>
      </w:r>
      <w:r>
        <w:t>61</w:t>
      </w:r>
      <w:r>
        <w:fldChar w:fldCharType="end"/>
      </w:r>
    </w:p>
    <w:p w14:paraId="7925B330" w14:textId="77777777" w:rsidR="00FD0EEB" w:rsidRDefault="00FD0EEB">
      <w:pPr>
        <w:pStyle w:val="TOC4"/>
        <w:rPr>
          <w:rFonts w:asciiTheme="minorHAnsi" w:eastAsiaTheme="minorEastAsia" w:hAnsiTheme="minorHAnsi" w:cstheme="minorBidi"/>
          <w:sz w:val="22"/>
          <w:szCs w:val="22"/>
          <w:lang w:val="en-US"/>
        </w:rPr>
      </w:pPr>
      <w:r>
        <w:t>5.4.4.47</w:t>
      </w:r>
      <w:r>
        <w:rPr>
          <w:rFonts w:asciiTheme="minorHAnsi" w:eastAsiaTheme="minorEastAsia" w:hAnsiTheme="minorHAnsi" w:cstheme="minorBidi"/>
          <w:sz w:val="22"/>
          <w:szCs w:val="22"/>
          <w:lang w:val="en-US"/>
        </w:rPr>
        <w:tab/>
      </w:r>
      <w:r>
        <w:t>Type: NrV2xAuth</w:t>
      </w:r>
      <w:r>
        <w:tab/>
      </w:r>
      <w:r>
        <w:fldChar w:fldCharType="begin"/>
      </w:r>
      <w:r>
        <w:instrText xml:space="preserve"> PAGEREF _Toc70341484 \h </w:instrText>
      </w:r>
      <w:r>
        <w:fldChar w:fldCharType="separate"/>
      </w:r>
      <w:r>
        <w:t>61</w:t>
      </w:r>
      <w:r>
        <w:fldChar w:fldCharType="end"/>
      </w:r>
    </w:p>
    <w:p w14:paraId="36581F17" w14:textId="77777777" w:rsidR="00FD0EEB" w:rsidRDefault="00FD0EEB">
      <w:pPr>
        <w:pStyle w:val="TOC4"/>
        <w:rPr>
          <w:rFonts w:asciiTheme="minorHAnsi" w:eastAsiaTheme="minorEastAsia" w:hAnsiTheme="minorHAnsi" w:cstheme="minorBidi"/>
          <w:sz w:val="22"/>
          <w:szCs w:val="22"/>
          <w:lang w:val="en-US"/>
        </w:rPr>
      </w:pPr>
      <w:r>
        <w:t>5.4.4.48</w:t>
      </w:r>
      <w:r>
        <w:rPr>
          <w:rFonts w:asciiTheme="minorHAnsi" w:eastAsiaTheme="minorEastAsia" w:hAnsiTheme="minorHAnsi" w:cstheme="minorBidi"/>
          <w:sz w:val="22"/>
          <w:szCs w:val="22"/>
          <w:lang w:val="en-US"/>
        </w:rPr>
        <w:tab/>
      </w:r>
      <w:r>
        <w:t>Type: LteV2xAuth</w:t>
      </w:r>
      <w:r>
        <w:tab/>
      </w:r>
      <w:r>
        <w:fldChar w:fldCharType="begin"/>
      </w:r>
      <w:r>
        <w:instrText xml:space="preserve"> PAGEREF _Toc70341485 \h </w:instrText>
      </w:r>
      <w:r>
        <w:fldChar w:fldCharType="separate"/>
      </w:r>
      <w:r>
        <w:t>62</w:t>
      </w:r>
      <w:r>
        <w:fldChar w:fldCharType="end"/>
      </w:r>
    </w:p>
    <w:p w14:paraId="6DAD897F" w14:textId="77777777" w:rsidR="00FD0EEB" w:rsidRDefault="00FD0EEB">
      <w:pPr>
        <w:pStyle w:val="TOC4"/>
        <w:rPr>
          <w:rFonts w:asciiTheme="minorHAnsi" w:eastAsiaTheme="minorEastAsia" w:hAnsiTheme="minorHAnsi" w:cstheme="minorBidi"/>
          <w:sz w:val="22"/>
          <w:szCs w:val="22"/>
          <w:lang w:val="en-US"/>
        </w:rPr>
      </w:pPr>
      <w:r>
        <w:t>5.4.4.49</w:t>
      </w:r>
      <w:r>
        <w:rPr>
          <w:rFonts w:asciiTheme="minorHAnsi" w:eastAsiaTheme="minorEastAsia" w:hAnsiTheme="minorHAnsi" w:cstheme="minorBidi"/>
          <w:sz w:val="22"/>
          <w:szCs w:val="22"/>
          <w:lang w:val="en-US"/>
        </w:rPr>
        <w:tab/>
      </w:r>
      <w:r>
        <w:t xml:space="preserve">Type: </w:t>
      </w:r>
      <w:r w:rsidRPr="00D42083">
        <w:rPr>
          <w:rFonts w:cs="Arial"/>
          <w:lang w:eastAsia="zh-CN"/>
        </w:rPr>
        <w:t>Pc5QoSPara</w:t>
      </w:r>
      <w:r>
        <w:tab/>
      </w:r>
      <w:r>
        <w:fldChar w:fldCharType="begin"/>
      </w:r>
      <w:r>
        <w:instrText xml:space="preserve"> PAGEREF _Toc70341486 \h </w:instrText>
      </w:r>
      <w:r>
        <w:fldChar w:fldCharType="separate"/>
      </w:r>
      <w:r>
        <w:t>62</w:t>
      </w:r>
      <w:r>
        <w:fldChar w:fldCharType="end"/>
      </w:r>
    </w:p>
    <w:p w14:paraId="3580CCAA" w14:textId="77777777" w:rsidR="00FD0EEB" w:rsidRDefault="00FD0EEB">
      <w:pPr>
        <w:pStyle w:val="TOC4"/>
        <w:rPr>
          <w:rFonts w:asciiTheme="minorHAnsi" w:eastAsiaTheme="minorEastAsia" w:hAnsiTheme="minorHAnsi" w:cstheme="minorBidi"/>
          <w:sz w:val="22"/>
          <w:szCs w:val="22"/>
          <w:lang w:val="en-US"/>
        </w:rPr>
      </w:pPr>
      <w:r>
        <w:t>5.4.4.50</w:t>
      </w:r>
      <w:r>
        <w:rPr>
          <w:rFonts w:asciiTheme="minorHAnsi" w:eastAsiaTheme="minorEastAsia" w:hAnsiTheme="minorHAnsi" w:cstheme="minorBidi"/>
          <w:sz w:val="22"/>
          <w:szCs w:val="22"/>
          <w:lang w:val="en-US"/>
        </w:rPr>
        <w:tab/>
      </w:r>
      <w:r>
        <w:t>Type: Pc5QosFlowItem</w:t>
      </w:r>
      <w:r>
        <w:tab/>
      </w:r>
      <w:r>
        <w:fldChar w:fldCharType="begin"/>
      </w:r>
      <w:r>
        <w:instrText xml:space="preserve"> PAGEREF _Toc70341487 \h </w:instrText>
      </w:r>
      <w:r>
        <w:fldChar w:fldCharType="separate"/>
      </w:r>
      <w:r>
        <w:t>62</w:t>
      </w:r>
      <w:r>
        <w:fldChar w:fldCharType="end"/>
      </w:r>
    </w:p>
    <w:p w14:paraId="29387598" w14:textId="77777777" w:rsidR="00FD0EEB" w:rsidRDefault="00FD0EEB">
      <w:pPr>
        <w:pStyle w:val="TOC4"/>
        <w:rPr>
          <w:rFonts w:asciiTheme="minorHAnsi" w:eastAsiaTheme="minorEastAsia" w:hAnsiTheme="minorHAnsi" w:cstheme="minorBidi"/>
          <w:sz w:val="22"/>
          <w:szCs w:val="22"/>
          <w:lang w:val="en-US"/>
        </w:rPr>
      </w:pPr>
      <w:r>
        <w:t>5.4.4.51</w:t>
      </w:r>
      <w:r>
        <w:rPr>
          <w:rFonts w:asciiTheme="minorHAnsi" w:eastAsiaTheme="minorEastAsia" w:hAnsiTheme="minorHAnsi" w:cstheme="minorBidi"/>
          <w:sz w:val="22"/>
          <w:szCs w:val="22"/>
          <w:lang w:val="en-US"/>
        </w:rPr>
        <w:tab/>
      </w:r>
      <w:r>
        <w:t xml:space="preserve">Type: </w:t>
      </w:r>
      <w:r w:rsidRPr="00D42083">
        <w:rPr>
          <w:rFonts w:eastAsia="Batang" w:cs="Arial"/>
          <w:lang w:eastAsia="ja-JP"/>
        </w:rPr>
        <w:t>Pc5FlowBitRates</w:t>
      </w:r>
      <w:r>
        <w:tab/>
      </w:r>
      <w:r>
        <w:fldChar w:fldCharType="begin"/>
      </w:r>
      <w:r>
        <w:instrText xml:space="preserve"> PAGEREF _Toc70341488 \h </w:instrText>
      </w:r>
      <w:r>
        <w:fldChar w:fldCharType="separate"/>
      </w:r>
      <w:r>
        <w:t>62</w:t>
      </w:r>
      <w:r>
        <w:fldChar w:fldCharType="end"/>
      </w:r>
    </w:p>
    <w:p w14:paraId="760407E8" w14:textId="77777777" w:rsidR="00FD0EEB" w:rsidRDefault="00FD0EEB">
      <w:pPr>
        <w:pStyle w:val="TOC4"/>
        <w:rPr>
          <w:rFonts w:asciiTheme="minorHAnsi" w:eastAsiaTheme="minorEastAsia" w:hAnsiTheme="minorHAnsi" w:cstheme="minorBidi"/>
          <w:sz w:val="22"/>
          <w:szCs w:val="22"/>
          <w:lang w:val="en-US"/>
        </w:rPr>
      </w:pPr>
      <w:r>
        <w:t>5.4.4.52</w:t>
      </w:r>
      <w:r>
        <w:rPr>
          <w:rFonts w:asciiTheme="minorHAnsi" w:eastAsiaTheme="minorEastAsia" w:hAnsiTheme="minorHAnsi" w:cstheme="minorBidi"/>
          <w:sz w:val="22"/>
          <w:szCs w:val="22"/>
          <w:lang w:val="en-US"/>
        </w:rPr>
        <w:tab/>
      </w:r>
      <w:r>
        <w:t>Type: UtraLocation</w:t>
      </w:r>
      <w:r>
        <w:tab/>
      </w:r>
      <w:r>
        <w:fldChar w:fldCharType="begin"/>
      </w:r>
      <w:r>
        <w:instrText xml:space="preserve"> PAGEREF _Toc70341489 \h </w:instrText>
      </w:r>
      <w:r>
        <w:fldChar w:fldCharType="separate"/>
      </w:r>
      <w:r>
        <w:t>63</w:t>
      </w:r>
      <w:r>
        <w:fldChar w:fldCharType="end"/>
      </w:r>
    </w:p>
    <w:p w14:paraId="13B03842" w14:textId="77777777" w:rsidR="00FD0EEB" w:rsidRDefault="00FD0EEB">
      <w:pPr>
        <w:pStyle w:val="TOC4"/>
        <w:rPr>
          <w:rFonts w:asciiTheme="minorHAnsi" w:eastAsiaTheme="minorEastAsia" w:hAnsiTheme="minorHAnsi" w:cstheme="minorBidi"/>
          <w:sz w:val="22"/>
          <w:szCs w:val="22"/>
          <w:lang w:val="en-US"/>
        </w:rPr>
      </w:pPr>
      <w:r>
        <w:t>5.4.4.53</w:t>
      </w:r>
      <w:r>
        <w:rPr>
          <w:rFonts w:asciiTheme="minorHAnsi" w:eastAsiaTheme="minorEastAsia" w:hAnsiTheme="minorHAnsi" w:cstheme="minorBidi"/>
          <w:sz w:val="22"/>
          <w:szCs w:val="22"/>
          <w:lang w:val="en-US"/>
        </w:rPr>
        <w:tab/>
      </w:r>
      <w:r>
        <w:t>Type: GeraLocation</w:t>
      </w:r>
      <w:r>
        <w:tab/>
      </w:r>
      <w:r>
        <w:fldChar w:fldCharType="begin"/>
      </w:r>
      <w:r>
        <w:instrText xml:space="preserve"> PAGEREF _Toc70341490 \h </w:instrText>
      </w:r>
      <w:r>
        <w:fldChar w:fldCharType="separate"/>
      </w:r>
      <w:r>
        <w:t>64</w:t>
      </w:r>
      <w:r>
        <w:fldChar w:fldCharType="end"/>
      </w:r>
    </w:p>
    <w:p w14:paraId="6A6B01E2" w14:textId="77777777" w:rsidR="00FD0EEB" w:rsidRDefault="00FD0EEB">
      <w:pPr>
        <w:pStyle w:val="TOC4"/>
        <w:rPr>
          <w:rFonts w:asciiTheme="minorHAnsi" w:eastAsiaTheme="minorEastAsia" w:hAnsiTheme="minorHAnsi" w:cstheme="minorBidi"/>
          <w:sz w:val="22"/>
          <w:szCs w:val="22"/>
          <w:lang w:val="en-US"/>
        </w:rPr>
      </w:pPr>
      <w:r>
        <w:t>5.4.4.54</w:t>
      </w:r>
      <w:r>
        <w:rPr>
          <w:rFonts w:asciiTheme="minorHAnsi" w:eastAsiaTheme="minorEastAsia" w:hAnsiTheme="minorHAnsi" w:cstheme="minorBidi"/>
          <w:sz w:val="22"/>
          <w:szCs w:val="22"/>
          <w:lang w:val="en-US"/>
        </w:rPr>
        <w:tab/>
      </w:r>
      <w:r>
        <w:t>Type: CellGlobalId</w:t>
      </w:r>
      <w:r>
        <w:tab/>
      </w:r>
      <w:r>
        <w:fldChar w:fldCharType="begin"/>
      </w:r>
      <w:r>
        <w:instrText xml:space="preserve"> PAGEREF _Toc70341491 \h </w:instrText>
      </w:r>
      <w:r>
        <w:fldChar w:fldCharType="separate"/>
      </w:r>
      <w:r>
        <w:t>64</w:t>
      </w:r>
      <w:r>
        <w:fldChar w:fldCharType="end"/>
      </w:r>
    </w:p>
    <w:p w14:paraId="26342700" w14:textId="77777777" w:rsidR="00FD0EEB" w:rsidRDefault="00FD0EEB">
      <w:pPr>
        <w:pStyle w:val="TOC4"/>
        <w:rPr>
          <w:rFonts w:asciiTheme="minorHAnsi" w:eastAsiaTheme="minorEastAsia" w:hAnsiTheme="minorHAnsi" w:cstheme="minorBidi"/>
          <w:sz w:val="22"/>
          <w:szCs w:val="22"/>
          <w:lang w:val="en-US"/>
        </w:rPr>
      </w:pPr>
      <w:r>
        <w:t>5.4.4.55</w:t>
      </w:r>
      <w:r>
        <w:rPr>
          <w:rFonts w:asciiTheme="minorHAnsi" w:eastAsiaTheme="minorEastAsia" w:hAnsiTheme="minorHAnsi" w:cstheme="minorBidi"/>
          <w:sz w:val="22"/>
          <w:szCs w:val="22"/>
          <w:lang w:val="en-US"/>
        </w:rPr>
        <w:tab/>
      </w:r>
      <w:r>
        <w:t>Type: ServiceAreaId</w:t>
      </w:r>
      <w:r>
        <w:tab/>
      </w:r>
      <w:r>
        <w:fldChar w:fldCharType="begin"/>
      </w:r>
      <w:r>
        <w:instrText xml:space="preserve"> PAGEREF _Toc70341492 \h </w:instrText>
      </w:r>
      <w:r>
        <w:fldChar w:fldCharType="separate"/>
      </w:r>
      <w:r>
        <w:t>65</w:t>
      </w:r>
      <w:r>
        <w:fldChar w:fldCharType="end"/>
      </w:r>
    </w:p>
    <w:p w14:paraId="39C8F40E" w14:textId="77777777" w:rsidR="00FD0EEB" w:rsidRDefault="00FD0EEB">
      <w:pPr>
        <w:pStyle w:val="TOC4"/>
        <w:rPr>
          <w:rFonts w:asciiTheme="minorHAnsi" w:eastAsiaTheme="minorEastAsia" w:hAnsiTheme="minorHAnsi" w:cstheme="minorBidi"/>
          <w:sz w:val="22"/>
          <w:szCs w:val="22"/>
          <w:lang w:val="en-US"/>
        </w:rPr>
      </w:pPr>
      <w:r>
        <w:t>5.4.4.56</w:t>
      </w:r>
      <w:r>
        <w:rPr>
          <w:rFonts w:asciiTheme="minorHAnsi" w:eastAsiaTheme="minorEastAsia" w:hAnsiTheme="minorHAnsi" w:cstheme="minorBidi"/>
          <w:sz w:val="22"/>
          <w:szCs w:val="22"/>
          <w:lang w:val="en-US"/>
        </w:rPr>
        <w:tab/>
      </w:r>
      <w:r>
        <w:t>Type: LocationAreaId</w:t>
      </w:r>
      <w:r>
        <w:tab/>
      </w:r>
      <w:r>
        <w:fldChar w:fldCharType="begin"/>
      </w:r>
      <w:r>
        <w:instrText xml:space="preserve"> PAGEREF _Toc70341493 \h </w:instrText>
      </w:r>
      <w:r>
        <w:fldChar w:fldCharType="separate"/>
      </w:r>
      <w:r>
        <w:t>65</w:t>
      </w:r>
      <w:r>
        <w:fldChar w:fldCharType="end"/>
      </w:r>
    </w:p>
    <w:p w14:paraId="6D479ABE" w14:textId="77777777" w:rsidR="00FD0EEB" w:rsidRDefault="00FD0EEB">
      <w:pPr>
        <w:pStyle w:val="TOC4"/>
        <w:rPr>
          <w:rFonts w:asciiTheme="minorHAnsi" w:eastAsiaTheme="minorEastAsia" w:hAnsiTheme="minorHAnsi" w:cstheme="minorBidi"/>
          <w:sz w:val="22"/>
          <w:szCs w:val="22"/>
          <w:lang w:val="en-US"/>
        </w:rPr>
      </w:pPr>
      <w:r>
        <w:t>5.4.4.57</w:t>
      </w:r>
      <w:r>
        <w:rPr>
          <w:rFonts w:asciiTheme="minorHAnsi" w:eastAsiaTheme="minorEastAsia" w:hAnsiTheme="minorHAnsi" w:cstheme="minorBidi"/>
          <w:sz w:val="22"/>
          <w:szCs w:val="22"/>
          <w:lang w:val="en-US"/>
        </w:rPr>
        <w:tab/>
      </w:r>
      <w:r>
        <w:t>Type: RoutingAreaId</w:t>
      </w:r>
      <w:r>
        <w:tab/>
      </w:r>
      <w:r>
        <w:fldChar w:fldCharType="begin"/>
      </w:r>
      <w:r>
        <w:instrText xml:space="preserve"> PAGEREF _Toc70341494 \h </w:instrText>
      </w:r>
      <w:r>
        <w:fldChar w:fldCharType="separate"/>
      </w:r>
      <w:r>
        <w:t>65</w:t>
      </w:r>
      <w:r>
        <w:fldChar w:fldCharType="end"/>
      </w:r>
    </w:p>
    <w:p w14:paraId="6F086D2C" w14:textId="77777777" w:rsidR="00FD0EEB" w:rsidRDefault="00FD0EEB">
      <w:pPr>
        <w:pStyle w:val="TOC4"/>
        <w:rPr>
          <w:rFonts w:asciiTheme="minorHAnsi" w:eastAsiaTheme="minorEastAsia" w:hAnsiTheme="minorHAnsi" w:cstheme="minorBidi"/>
          <w:sz w:val="22"/>
          <w:szCs w:val="22"/>
          <w:lang w:val="en-US"/>
        </w:rPr>
      </w:pPr>
      <w:r>
        <w:t>5.4.4.58</w:t>
      </w:r>
      <w:r>
        <w:rPr>
          <w:rFonts w:asciiTheme="minorHAnsi" w:eastAsiaTheme="minorEastAsia" w:hAnsiTheme="minorHAnsi" w:cstheme="minorBidi"/>
          <w:sz w:val="22"/>
          <w:szCs w:val="22"/>
          <w:lang w:val="en-US"/>
        </w:rPr>
        <w:tab/>
      </w:r>
      <w:r>
        <w:t>Type: DddTrafficDescriptor</w:t>
      </w:r>
      <w:r>
        <w:tab/>
      </w:r>
      <w:r>
        <w:fldChar w:fldCharType="begin"/>
      </w:r>
      <w:r>
        <w:instrText xml:space="preserve"> PAGEREF _Toc70341495 \h </w:instrText>
      </w:r>
      <w:r>
        <w:fldChar w:fldCharType="separate"/>
      </w:r>
      <w:r>
        <w:t>65</w:t>
      </w:r>
      <w:r>
        <w:fldChar w:fldCharType="end"/>
      </w:r>
    </w:p>
    <w:p w14:paraId="31511E75" w14:textId="77777777" w:rsidR="00FD0EEB" w:rsidRDefault="00FD0EEB">
      <w:pPr>
        <w:pStyle w:val="TOC4"/>
        <w:rPr>
          <w:rFonts w:asciiTheme="minorHAnsi" w:eastAsiaTheme="minorEastAsia" w:hAnsiTheme="minorHAnsi" w:cstheme="minorBidi"/>
          <w:sz w:val="22"/>
          <w:szCs w:val="22"/>
          <w:lang w:val="en-US"/>
        </w:rPr>
      </w:pPr>
      <w:r>
        <w:t>5.4.4.59</w:t>
      </w:r>
      <w:r>
        <w:rPr>
          <w:rFonts w:asciiTheme="minorHAnsi" w:eastAsiaTheme="minorEastAsia" w:hAnsiTheme="minorHAnsi" w:cstheme="minorBidi"/>
          <w:sz w:val="22"/>
          <w:szCs w:val="22"/>
          <w:lang w:val="en-US"/>
        </w:rPr>
        <w:tab/>
      </w:r>
      <w:r>
        <w:t xml:space="preserve">Type: </w:t>
      </w:r>
      <w:r>
        <w:rPr>
          <w:lang w:eastAsia="zh-CN"/>
        </w:rPr>
        <w:t>MoExpDataCounter</w:t>
      </w:r>
      <w:r>
        <w:tab/>
      </w:r>
      <w:r>
        <w:fldChar w:fldCharType="begin"/>
      </w:r>
      <w:r>
        <w:instrText xml:space="preserve"> PAGEREF _Toc70341496 \h </w:instrText>
      </w:r>
      <w:r>
        <w:fldChar w:fldCharType="separate"/>
      </w:r>
      <w:r>
        <w:t>65</w:t>
      </w:r>
      <w:r>
        <w:fldChar w:fldCharType="end"/>
      </w:r>
    </w:p>
    <w:p w14:paraId="100A3085" w14:textId="77777777" w:rsidR="00FD0EEB" w:rsidRPr="005D750A" w:rsidRDefault="00FD0EEB">
      <w:pPr>
        <w:pStyle w:val="TOC4"/>
        <w:rPr>
          <w:rFonts w:asciiTheme="minorHAnsi" w:eastAsiaTheme="minorEastAsia" w:hAnsiTheme="minorHAnsi" w:cstheme="minorBidi"/>
          <w:sz w:val="22"/>
          <w:szCs w:val="22"/>
          <w:lang w:val="fi-FI"/>
          <w:rPrChange w:id="9" w:author="ab/mcc" w:date="2021-06-19T11:07:00Z">
            <w:rPr>
              <w:rFonts w:asciiTheme="minorHAnsi" w:eastAsiaTheme="minorEastAsia" w:hAnsiTheme="minorHAnsi" w:cstheme="minorBidi"/>
              <w:sz w:val="22"/>
              <w:szCs w:val="22"/>
              <w:lang w:val="en-US"/>
            </w:rPr>
          </w:rPrChange>
        </w:rPr>
      </w:pPr>
      <w:r w:rsidRPr="005D750A">
        <w:rPr>
          <w:lang w:val="fi-FI"/>
          <w:rPrChange w:id="10" w:author="ab/mcc" w:date="2021-06-19T11:07:00Z">
            <w:rPr/>
          </w:rPrChange>
        </w:rPr>
        <w:t>5.4.4.60</w:t>
      </w:r>
      <w:r w:rsidRPr="005D750A">
        <w:rPr>
          <w:rFonts w:asciiTheme="minorHAnsi" w:eastAsiaTheme="minorEastAsia" w:hAnsiTheme="minorHAnsi" w:cstheme="minorBidi"/>
          <w:sz w:val="22"/>
          <w:szCs w:val="22"/>
          <w:lang w:val="fi-FI"/>
          <w:rPrChange w:id="11" w:author="ab/mcc" w:date="2021-06-19T11:07:00Z">
            <w:rPr>
              <w:rFonts w:asciiTheme="minorHAnsi" w:eastAsiaTheme="minorEastAsia" w:hAnsiTheme="minorHAnsi" w:cstheme="minorBidi"/>
              <w:sz w:val="22"/>
              <w:szCs w:val="22"/>
              <w:lang w:val="en-US"/>
            </w:rPr>
          </w:rPrChange>
        </w:rPr>
        <w:tab/>
      </w:r>
      <w:r w:rsidRPr="005D750A">
        <w:rPr>
          <w:lang w:val="fi-FI"/>
          <w:rPrChange w:id="12" w:author="ab/mcc" w:date="2021-06-19T11:07:00Z">
            <w:rPr/>
          </w:rPrChange>
        </w:rPr>
        <w:t>Type: NssaaStatus</w:t>
      </w:r>
      <w:r w:rsidRPr="005D750A">
        <w:rPr>
          <w:lang w:val="fi-FI"/>
          <w:rPrChange w:id="13" w:author="ab/mcc" w:date="2021-06-19T11:07:00Z">
            <w:rPr/>
          </w:rPrChange>
        </w:rPr>
        <w:tab/>
      </w:r>
      <w:r>
        <w:fldChar w:fldCharType="begin"/>
      </w:r>
      <w:r w:rsidRPr="005D750A">
        <w:rPr>
          <w:lang w:val="fi-FI"/>
          <w:rPrChange w:id="14" w:author="ab/mcc" w:date="2021-06-19T11:07:00Z">
            <w:rPr/>
          </w:rPrChange>
        </w:rPr>
        <w:instrText xml:space="preserve"> PAGEREF _Toc70341497 \h </w:instrText>
      </w:r>
      <w:r>
        <w:fldChar w:fldCharType="separate"/>
      </w:r>
      <w:r w:rsidRPr="005D750A">
        <w:rPr>
          <w:lang w:val="fi-FI"/>
          <w:rPrChange w:id="15" w:author="ab/mcc" w:date="2021-06-19T11:07:00Z">
            <w:rPr/>
          </w:rPrChange>
        </w:rPr>
        <w:t>66</w:t>
      </w:r>
      <w:r>
        <w:fldChar w:fldCharType="end"/>
      </w:r>
    </w:p>
    <w:p w14:paraId="71F412C3" w14:textId="77777777" w:rsidR="00FD0EEB" w:rsidRPr="005D750A" w:rsidRDefault="00FD0EEB">
      <w:pPr>
        <w:pStyle w:val="TOC4"/>
        <w:rPr>
          <w:rFonts w:asciiTheme="minorHAnsi" w:eastAsiaTheme="minorEastAsia" w:hAnsiTheme="minorHAnsi" w:cstheme="minorBidi"/>
          <w:sz w:val="22"/>
          <w:szCs w:val="22"/>
          <w:lang w:val="fi-FI"/>
          <w:rPrChange w:id="16" w:author="ab/mcc" w:date="2021-06-19T11:07:00Z">
            <w:rPr>
              <w:rFonts w:asciiTheme="minorHAnsi" w:eastAsiaTheme="minorEastAsia" w:hAnsiTheme="minorHAnsi" w:cstheme="minorBidi"/>
              <w:sz w:val="22"/>
              <w:szCs w:val="22"/>
              <w:lang w:val="en-US"/>
            </w:rPr>
          </w:rPrChange>
        </w:rPr>
      </w:pPr>
      <w:r w:rsidRPr="005D750A">
        <w:rPr>
          <w:lang w:val="fi-FI"/>
          <w:rPrChange w:id="17" w:author="ab/mcc" w:date="2021-06-19T11:07:00Z">
            <w:rPr/>
          </w:rPrChange>
        </w:rPr>
        <w:t>5.4.4.61</w:t>
      </w:r>
      <w:r w:rsidRPr="005D750A">
        <w:rPr>
          <w:rFonts w:asciiTheme="minorHAnsi" w:eastAsiaTheme="minorEastAsia" w:hAnsiTheme="minorHAnsi" w:cstheme="minorBidi"/>
          <w:sz w:val="22"/>
          <w:szCs w:val="22"/>
          <w:lang w:val="fi-FI"/>
          <w:rPrChange w:id="18" w:author="ab/mcc" w:date="2021-06-19T11:07:00Z">
            <w:rPr>
              <w:rFonts w:asciiTheme="minorHAnsi" w:eastAsiaTheme="minorEastAsia" w:hAnsiTheme="minorHAnsi" w:cstheme="minorBidi"/>
              <w:sz w:val="22"/>
              <w:szCs w:val="22"/>
              <w:lang w:val="en-US"/>
            </w:rPr>
          </w:rPrChange>
        </w:rPr>
        <w:tab/>
      </w:r>
      <w:r w:rsidRPr="005D750A">
        <w:rPr>
          <w:lang w:val="fi-FI"/>
          <w:rPrChange w:id="19" w:author="ab/mcc" w:date="2021-06-19T11:07:00Z">
            <w:rPr/>
          </w:rPrChange>
        </w:rPr>
        <w:t>Type: NssaaStatusRm</w:t>
      </w:r>
      <w:r w:rsidRPr="005D750A">
        <w:rPr>
          <w:lang w:val="fi-FI"/>
          <w:rPrChange w:id="20" w:author="ab/mcc" w:date="2021-06-19T11:07:00Z">
            <w:rPr/>
          </w:rPrChange>
        </w:rPr>
        <w:tab/>
      </w:r>
      <w:r>
        <w:fldChar w:fldCharType="begin"/>
      </w:r>
      <w:r w:rsidRPr="005D750A">
        <w:rPr>
          <w:lang w:val="fi-FI"/>
          <w:rPrChange w:id="21" w:author="ab/mcc" w:date="2021-06-19T11:07:00Z">
            <w:rPr/>
          </w:rPrChange>
        </w:rPr>
        <w:instrText xml:space="preserve"> PAGEREF _Toc70341498 \h </w:instrText>
      </w:r>
      <w:r>
        <w:fldChar w:fldCharType="separate"/>
      </w:r>
      <w:r w:rsidRPr="005D750A">
        <w:rPr>
          <w:lang w:val="fi-FI"/>
          <w:rPrChange w:id="22" w:author="ab/mcc" w:date="2021-06-19T11:07:00Z">
            <w:rPr/>
          </w:rPrChange>
        </w:rPr>
        <w:t>66</w:t>
      </w:r>
      <w:r>
        <w:fldChar w:fldCharType="end"/>
      </w:r>
    </w:p>
    <w:p w14:paraId="3B80C8BD" w14:textId="77777777" w:rsidR="00FD0EEB" w:rsidRPr="005D750A" w:rsidRDefault="00FD0EEB">
      <w:pPr>
        <w:pStyle w:val="TOC4"/>
        <w:rPr>
          <w:rFonts w:asciiTheme="minorHAnsi" w:eastAsiaTheme="minorEastAsia" w:hAnsiTheme="minorHAnsi" w:cstheme="minorBidi"/>
          <w:sz w:val="22"/>
          <w:szCs w:val="22"/>
          <w:lang w:val="fi-FI"/>
          <w:rPrChange w:id="23" w:author="ab/mcc" w:date="2021-06-19T11:07:00Z">
            <w:rPr>
              <w:rFonts w:asciiTheme="minorHAnsi" w:eastAsiaTheme="minorEastAsia" w:hAnsiTheme="minorHAnsi" w:cstheme="minorBidi"/>
              <w:sz w:val="22"/>
              <w:szCs w:val="22"/>
              <w:lang w:val="en-US"/>
            </w:rPr>
          </w:rPrChange>
        </w:rPr>
      </w:pPr>
      <w:r w:rsidRPr="005D750A">
        <w:rPr>
          <w:lang w:val="fi-FI"/>
          <w:rPrChange w:id="24" w:author="ab/mcc" w:date="2021-06-19T11:07:00Z">
            <w:rPr/>
          </w:rPrChange>
        </w:rPr>
        <w:t>5.4.4.62</w:t>
      </w:r>
      <w:r w:rsidRPr="005D750A">
        <w:rPr>
          <w:rFonts w:asciiTheme="minorHAnsi" w:eastAsiaTheme="minorEastAsia" w:hAnsiTheme="minorHAnsi" w:cstheme="minorBidi"/>
          <w:sz w:val="22"/>
          <w:szCs w:val="22"/>
          <w:lang w:val="fi-FI"/>
          <w:rPrChange w:id="25" w:author="ab/mcc" w:date="2021-06-19T11:07:00Z">
            <w:rPr>
              <w:rFonts w:asciiTheme="minorHAnsi" w:eastAsiaTheme="minorEastAsia" w:hAnsiTheme="minorHAnsi" w:cstheme="minorBidi"/>
              <w:sz w:val="22"/>
              <w:szCs w:val="22"/>
              <w:lang w:val="en-US"/>
            </w:rPr>
          </w:rPrChange>
        </w:rPr>
        <w:tab/>
      </w:r>
      <w:r w:rsidRPr="005D750A">
        <w:rPr>
          <w:lang w:val="fi-FI"/>
          <w:rPrChange w:id="26" w:author="ab/mcc" w:date="2021-06-19T11:07:00Z">
            <w:rPr/>
          </w:rPrChange>
        </w:rPr>
        <w:t xml:space="preserve">Type: </w:t>
      </w:r>
      <w:r w:rsidRPr="005D750A">
        <w:rPr>
          <w:lang w:val="fi-FI" w:eastAsia="zh-CN"/>
          <w:rPrChange w:id="27" w:author="ab/mcc" w:date="2021-06-19T11:07:00Z">
            <w:rPr>
              <w:lang w:eastAsia="zh-CN"/>
            </w:rPr>
          </w:rPrChange>
        </w:rPr>
        <w:t>TnapId</w:t>
      </w:r>
      <w:r w:rsidRPr="005D750A">
        <w:rPr>
          <w:lang w:val="fi-FI"/>
          <w:rPrChange w:id="28" w:author="ab/mcc" w:date="2021-06-19T11:07:00Z">
            <w:rPr/>
          </w:rPrChange>
        </w:rPr>
        <w:tab/>
      </w:r>
      <w:r>
        <w:fldChar w:fldCharType="begin"/>
      </w:r>
      <w:r w:rsidRPr="005D750A">
        <w:rPr>
          <w:lang w:val="fi-FI"/>
          <w:rPrChange w:id="29" w:author="ab/mcc" w:date="2021-06-19T11:07:00Z">
            <w:rPr/>
          </w:rPrChange>
        </w:rPr>
        <w:instrText xml:space="preserve"> PAGEREF _Toc70341499 \h </w:instrText>
      </w:r>
      <w:r>
        <w:fldChar w:fldCharType="separate"/>
      </w:r>
      <w:r w:rsidRPr="005D750A">
        <w:rPr>
          <w:lang w:val="fi-FI"/>
          <w:rPrChange w:id="30" w:author="ab/mcc" w:date="2021-06-19T11:07:00Z">
            <w:rPr/>
          </w:rPrChange>
        </w:rPr>
        <w:t>66</w:t>
      </w:r>
      <w:r>
        <w:fldChar w:fldCharType="end"/>
      </w:r>
    </w:p>
    <w:p w14:paraId="56A1C4EA" w14:textId="77777777" w:rsidR="00FD0EEB" w:rsidRDefault="00FD0EEB">
      <w:pPr>
        <w:pStyle w:val="TOC4"/>
        <w:rPr>
          <w:rFonts w:asciiTheme="minorHAnsi" w:eastAsiaTheme="minorEastAsia" w:hAnsiTheme="minorHAnsi" w:cstheme="minorBidi"/>
          <w:sz w:val="22"/>
          <w:szCs w:val="22"/>
          <w:lang w:val="en-US"/>
        </w:rPr>
      </w:pPr>
      <w:r>
        <w:t>5.4.4.63</w:t>
      </w:r>
      <w:r>
        <w:rPr>
          <w:rFonts w:asciiTheme="minorHAnsi" w:eastAsiaTheme="minorEastAsia" w:hAnsiTheme="minorHAnsi" w:cstheme="minorBidi"/>
          <w:sz w:val="22"/>
          <w:szCs w:val="22"/>
          <w:lang w:val="en-US"/>
        </w:rPr>
        <w:tab/>
      </w:r>
      <w:r>
        <w:t>Type: TnapIdRm</w:t>
      </w:r>
      <w:r>
        <w:tab/>
      </w:r>
      <w:r>
        <w:fldChar w:fldCharType="begin"/>
      </w:r>
      <w:r>
        <w:instrText xml:space="preserve"> PAGEREF _Toc70341500 \h </w:instrText>
      </w:r>
      <w:r>
        <w:fldChar w:fldCharType="separate"/>
      </w:r>
      <w:r>
        <w:t>66</w:t>
      </w:r>
      <w:r>
        <w:fldChar w:fldCharType="end"/>
      </w:r>
    </w:p>
    <w:p w14:paraId="170C1F13" w14:textId="77777777" w:rsidR="00FD0EEB" w:rsidRDefault="00FD0EEB">
      <w:pPr>
        <w:pStyle w:val="TOC4"/>
        <w:rPr>
          <w:rFonts w:asciiTheme="minorHAnsi" w:eastAsiaTheme="minorEastAsia" w:hAnsiTheme="minorHAnsi" w:cstheme="minorBidi"/>
          <w:sz w:val="22"/>
          <w:szCs w:val="22"/>
          <w:lang w:val="en-US"/>
        </w:rPr>
      </w:pPr>
      <w:r>
        <w:t>5.4.4.64</w:t>
      </w:r>
      <w:r>
        <w:rPr>
          <w:rFonts w:asciiTheme="minorHAnsi" w:eastAsiaTheme="minorEastAsia" w:hAnsiTheme="minorHAnsi" w:cstheme="minorBidi"/>
          <w:sz w:val="22"/>
          <w:szCs w:val="22"/>
          <w:lang w:val="en-US"/>
        </w:rPr>
        <w:tab/>
      </w:r>
      <w:r>
        <w:t xml:space="preserve">Type: </w:t>
      </w:r>
      <w:r>
        <w:rPr>
          <w:lang w:eastAsia="zh-CN"/>
        </w:rPr>
        <w:t>TwapId</w:t>
      </w:r>
      <w:r>
        <w:tab/>
      </w:r>
      <w:r>
        <w:fldChar w:fldCharType="begin"/>
      </w:r>
      <w:r>
        <w:instrText xml:space="preserve"> PAGEREF _Toc70341501 \h </w:instrText>
      </w:r>
      <w:r>
        <w:fldChar w:fldCharType="separate"/>
      </w:r>
      <w:r>
        <w:t>67</w:t>
      </w:r>
      <w:r>
        <w:fldChar w:fldCharType="end"/>
      </w:r>
    </w:p>
    <w:p w14:paraId="4710DC1E" w14:textId="77777777" w:rsidR="00FD0EEB" w:rsidRDefault="00FD0EEB">
      <w:pPr>
        <w:pStyle w:val="TOC4"/>
        <w:rPr>
          <w:rFonts w:asciiTheme="minorHAnsi" w:eastAsiaTheme="minorEastAsia" w:hAnsiTheme="minorHAnsi" w:cstheme="minorBidi"/>
          <w:sz w:val="22"/>
          <w:szCs w:val="22"/>
          <w:lang w:val="en-US"/>
        </w:rPr>
      </w:pPr>
      <w:r>
        <w:t>5.4.4.65</w:t>
      </w:r>
      <w:r>
        <w:rPr>
          <w:rFonts w:asciiTheme="minorHAnsi" w:eastAsiaTheme="minorEastAsia" w:hAnsiTheme="minorHAnsi" w:cstheme="minorBidi"/>
          <w:sz w:val="22"/>
          <w:szCs w:val="22"/>
          <w:lang w:val="en-US"/>
        </w:rPr>
        <w:tab/>
      </w:r>
      <w:r>
        <w:t>Type: TwapIdRm</w:t>
      </w:r>
      <w:r>
        <w:tab/>
      </w:r>
      <w:r>
        <w:fldChar w:fldCharType="begin"/>
      </w:r>
      <w:r>
        <w:instrText xml:space="preserve"> PAGEREF _Toc70341502 \h </w:instrText>
      </w:r>
      <w:r>
        <w:fldChar w:fldCharType="separate"/>
      </w:r>
      <w:r>
        <w:t>67</w:t>
      </w:r>
      <w:r>
        <w:fldChar w:fldCharType="end"/>
      </w:r>
    </w:p>
    <w:p w14:paraId="6CD937EC" w14:textId="77777777" w:rsidR="00FD0EEB" w:rsidRDefault="00FD0EEB">
      <w:pPr>
        <w:pStyle w:val="TOC4"/>
        <w:rPr>
          <w:rFonts w:asciiTheme="minorHAnsi" w:eastAsiaTheme="minorEastAsia" w:hAnsiTheme="minorHAnsi" w:cstheme="minorBidi"/>
          <w:sz w:val="22"/>
          <w:szCs w:val="22"/>
          <w:lang w:val="en-US"/>
        </w:rPr>
      </w:pPr>
      <w:r>
        <w:t>5.4.4.66</w:t>
      </w:r>
      <w:r>
        <w:rPr>
          <w:rFonts w:asciiTheme="minorHAnsi" w:eastAsiaTheme="minorEastAsia" w:hAnsiTheme="minorHAnsi" w:cstheme="minorBidi"/>
          <w:sz w:val="22"/>
          <w:szCs w:val="22"/>
          <w:lang w:val="en-US"/>
        </w:rPr>
        <w:tab/>
      </w:r>
      <w:r>
        <w:t>Type: SnssaiExtension</w:t>
      </w:r>
      <w:r>
        <w:tab/>
      </w:r>
      <w:r>
        <w:fldChar w:fldCharType="begin"/>
      </w:r>
      <w:r>
        <w:instrText xml:space="preserve"> PAGEREF _Toc70341503 \h </w:instrText>
      </w:r>
      <w:r>
        <w:fldChar w:fldCharType="separate"/>
      </w:r>
      <w:r>
        <w:t>67</w:t>
      </w:r>
      <w:r>
        <w:fldChar w:fldCharType="end"/>
      </w:r>
    </w:p>
    <w:p w14:paraId="64434E72" w14:textId="77777777" w:rsidR="00FD0EEB" w:rsidRDefault="00FD0EEB">
      <w:pPr>
        <w:pStyle w:val="TOC4"/>
        <w:rPr>
          <w:rFonts w:asciiTheme="minorHAnsi" w:eastAsiaTheme="minorEastAsia" w:hAnsiTheme="minorHAnsi" w:cstheme="minorBidi"/>
          <w:sz w:val="22"/>
          <w:szCs w:val="22"/>
          <w:lang w:val="en-US"/>
        </w:rPr>
      </w:pPr>
      <w:r>
        <w:t>5.4.4.67</w:t>
      </w:r>
      <w:r>
        <w:rPr>
          <w:rFonts w:asciiTheme="minorHAnsi" w:eastAsiaTheme="minorEastAsia" w:hAnsiTheme="minorHAnsi" w:cstheme="minorBidi"/>
          <w:sz w:val="22"/>
          <w:szCs w:val="22"/>
          <w:lang w:val="en-US"/>
        </w:rPr>
        <w:tab/>
      </w:r>
      <w:r>
        <w:t>Type: SdRange</w:t>
      </w:r>
      <w:r>
        <w:tab/>
      </w:r>
      <w:r>
        <w:fldChar w:fldCharType="begin"/>
      </w:r>
      <w:r>
        <w:instrText xml:space="preserve"> PAGEREF _Toc70341504 \h </w:instrText>
      </w:r>
      <w:r>
        <w:fldChar w:fldCharType="separate"/>
      </w:r>
      <w:r>
        <w:t>67</w:t>
      </w:r>
      <w:r>
        <w:fldChar w:fldCharType="end"/>
      </w:r>
    </w:p>
    <w:p w14:paraId="0525530B" w14:textId="77777777" w:rsidR="00FD0EEB" w:rsidRDefault="00FD0EEB">
      <w:pPr>
        <w:pStyle w:val="TOC4"/>
        <w:rPr>
          <w:rFonts w:asciiTheme="minorHAnsi" w:eastAsiaTheme="minorEastAsia" w:hAnsiTheme="minorHAnsi" w:cstheme="minorBidi"/>
          <w:sz w:val="22"/>
          <w:szCs w:val="22"/>
          <w:lang w:val="en-US"/>
        </w:rPr>
      </w:pPr>
      <w:r>
        <w:t>5.4.4.</w:t>
      </w:r>
      <w:r>
        <w:rPr>
          <w:lang w:eastAsia="zh-CN"/>
        </w:rPr>
        <w:t>68</w:t>
      </w:r>
      <w:r>
        <w:rPr>
          <w:rFonts w:asciiTheme="minorHAnsi" w:eastAsiaTheme="minorEastAsia" w:hAnsiTheme="minorHAnsi" w:cstheme="minorBidi"/>
          <w:sz w:val="22"/>
          <w:szCs w:val="22"/>
          <w:lang w:val="en-US"/>
        </w:rPr>
        <w:tab/>
      </w:r>
      <w:r>
        <w:t xml:space="preserve">Type: </w:t>
      </w:r>
      <w:r>
        <w:rPr>
          <w:lang w:eastAsia="zh-CN"/>
        </w:rPr>
        <w:t>ProseServiceAuth</w:t>
      </w:r>
      <w:r>
        <w:tab/>
      </w:r>
      <w:r>
        <w:fldChar w:fldCharType="begin"/>
      </w:r>
      <w:r>
        <w:instrText xml:space="preserve"> PAGEREF _Toc70341505 \h </w:instrText>
      </w:r>
      <w:r>
        <w:fldChar w:fldCharType="separate"/>
      </w:r>
      <w:r>
        <w:t>68</w:t>
      </w:r>
      <w:r>
        <w:fldChar w:fldCharType="end"/>
      </w:r>
    </w:p>
    <w:p w14:paraId="03EF887E" w14:textId="77777777" w:rsidR="00FD0EEB" w:rsidRDefault="00FD0EEB">
      <w:pPr>
        <w:pStyle w:val="TOC4"/>
        <w:rPr>
          <w:rFonts w:asciiTheme="minorHAnsi" w:eastAsiaTheme="minorEastAsia" w:hAnsiTheme="minorHAnsi" w:cstheme="minorBidi"/>
          <w:sz w:val="22"/>
          <w:szCs w:val="22"/>
          <w:lang w:val="en-US"/>
        </w:rPr>
      </w:pPr>
      <w:r>
        <w:t>5.4.4.69</w:t>
      </w:r>
      <w:r>
        <w:rPr>
          <w:rFonts w:asciiTheme="minorHAnsi" w:eastAsiaTheme="minorEastAsia" w:hAnsiTheme="minorHAnsi" w:cstheme="minorBidi"/>
          <w:sz w:val="22"/>
          <w:szCs w:val="22"/>
          <w:lang w:val="en-US"/>
        </w:rPr>
        <w:tab/>
      </w:r>
      <w:r>
        <w:t xml:space="preserve">Type: </w:t>
      </w:r>
      <w:r>
        <w:rPr>
          <w:lang w:eastAsia="zh-CN"/>
        </w:rPr>
        <w:t>EcsServerAddr</w:t>
      </w:r>
      <w:r>
        <w:tab/>
      </w:r>
      <w:r>
        <w:fldChar w:fldCharType="begin"/>
      </w:r>
      <w:r>
        <w:instrText xml:space="preserve"> PAGEREF _Toc70341506 \h </w:instrText>
      </w:r>
      <w:r>
        <w:fldChar w:fldCharType="separate"/>
      </w:r>
      <w:r>
        <w:t>68</w:t>
      </w:r>
      <w:r>
        <w:fldChar w:fldCharType="end"/>
      </w:r>
    </w:p>
    <w:p w14:paraId="175405CB" w14:textId="77777777" w:rsidR="00FD0EEB" w:rsidRDefault="00FD0EEB">
      <w:pPr>
        <w:pStyle w:val="TOC4"/>
        <w:rPr>
          <w:rFonts w:asciiTheme="minorHAnsi" w:eastAsiaTheme="minorEastAsia" w:hAnsiTheme="minorHAnsi" w:cstheme="minorBidi"/>
          <w:sz w:val="22"/>
          <w:szCs w:val="22"/>
          <w:lang w:val="en-US"/>
        </w:rPr>
      </w:pPr>
      <w:r>
        <w:t>5.4.4.70</w:t>
      </w:r>
      <w:r>
        <w:rPr>
          <w:rFonts w:asciiTheme="minorHAnsi" w:eastAsiaTheme="minorEastAsia" w:hAnsiTheme="minorHAnsi" w:cstheme="minorBidi"/>
          <w:sz w:val="22"/>
          <w:szCs w:val="22"/>
          <w:lang w:val="en-US"/>
        </w:rPr>
        <w:tab/>
      </w:r>
      <w:r>
        <w:t xml:space="preserve">Type: </w:t>
      </w:r>
      <w:r>
        <w:rPr>
          <w:lang w:eastAsia="zh-CN"/>
        </w:rPr>
        <w:t>EcsServerAddr</w:t>
      </w:r>
      <w:r>
        <w:t>Rm</w:t>
      </w:r>
      <w:r>
        <w:tab/>
      </w:r>
      <w:r>
        <w:fldChar w:fldCharType="begin"/>
      </w:r>
      <w:r>
        <w:instrText xml:space="preserve"> PAGEREF _Toc70341507 \h </w:instrText>
      </w:r>
      <w:r>
        <w:fldChar w:fldCharType="separate"/>
      </w:r>
      <w:r>
        <w:t>68</w:t>
      </w:r>
      <w:r>
        <w:fldChar w:fldCharType="end"/>
      </w:r>
    </w:p>
    <w:p w14:paraId="0D6F032F" w14:textId="77777777" w:rsidR="00FD0EEB" w:rsidRDefault="00FD0EEB">
      <w:pPr>
        <w:pStyle w:val="TOC4"/>
        <w:rPr>
          <w:rFonts w:asciiTheme="minorHAnsi" w:eastAsiaTheme="minorEastAsia" w:hAnsiTheme="minorHAnsi" w:cstheme="minorBidi"/>
          <w:sz w:val="22"/>
          <w:szCs w:val="22"/>
          <w:lang w:val="en-US"/>
        </w:rPr>
      </w:pPr>
      <w:r>
        <w:t>5.4.4.71</w:t>
      </w:r>
      <w:r>
        <w:rPr>
          <w:rFonts w:asciiTheme="minorHAnsi" w:eastAsiaTheme="minorEastAsia" w:hAnsiTheme="minorHAnsi" w:cstheme="minorBidi"/>
          <w:sz w:val="22"/>
          <w:szCs w:val="22"/>
          <w:lang w:val="en-US"/>
        </w:rPr>
        <w:tab/>
      </w:r>
      <w:r>
        <w:t xml:space="preserve">Type: </w:t>
      </w:r>
      <w:r>
        <w:rPr>
          <w:lang w:eastAsia="zh-CN"/>
        </w:rPr>
        <w:t>IpAddr</w:t>
      </w:r>
      <w:r>
        <w:tab/>
      </w:r>
      <w:r>
        <w:fldChar w:fldCharType="begin"/>
      </w:r>
      <w:r>
        <w:instrText xml:space="preserve"> PAGEREF _Toc70341508 \h </w:instrText>
      </w:r>
      <w:r>
        <w:fldChar w:fldCharType="separate"/>
      </w:r>
      <w:r>
        <w:t>68</w:t>
      </w:r>
      <w:r>
        <w:fldChar w:fldCharType="end"/>
      </w:r>
    </w:p>
    <w:p w14:paraId="76D9CBA8" w14:textId="77777777" w:rsidR="00FD0EEB" w:rsidRDefault="00FD0EEB">
      <w:pPr>
        <w:pStyle w:val="TOC3"/>
        <w:rPr>
          <w:rFonts w:asciiTheme="minorHAnsi" w:eastAsiaTheme="minorEastAsia" w:hAnsiTheme="minorHAnsi" w:cstheme="minorBidi"/>
          <w:sz w:val="22"/>
          <w:szCs w:val="22"/>
          <w:lang w:val="en-US"/>
        </w:rPr>
      </w:pPr>
      <w:r w:rsidRPr="00D42083">
        <w:rPr>
          <w:lang w:val="en-US"/>
        </w:rPr>
        <w:t>5.4.5</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_Toc70341509 \h </w:instrText>
      </w:r>
      <w:r>
        <w:fldChar w:fldCharType="separate"/>
      </w:r>
      <w:r>
        <w:t>68</w:t>
      </w:r>
      <w:r>
        <w:fldChar w:fldCharType="end"/>
      </w:r>
    </w:p>
    <w:p w14:paraId="1C66E4F8" w14:textId="77777777" w:rsidR="00FD0EEB" w:rsidRDefault="00FD0EEB">
      <w:pPr>
        <w:pStyle w:val="TOC4"/>
        <w:rPr>
          <w:rFonts w:asciiTheme="minorHAnsi" w:eastAsiaTheme="minorEastAsia" w:hAnsiTheme="minorHAnsi" w:cstheme="minorBidi"/>
          <w:sz w:val="22"/>
          <w:szCs w:val="22"/>
          <w:lang w:val="en-US"/>
        </w:rPr>
      </w:pPr>
      <w:r>
        <w:t>5.4.5.1</w:t>
      </w:r>
      <w:r>
        <w:rPr>
          <w:rFonts w:asciiTheme="minorHAnsi" w:eastAsiaTheme="minorEastAsia" w:hAnsiTheme="minorHAnsi" w:cstheme="minorBidi"/>
          <w:sz w:val="22"/>
          <w:szCs w:val="22"/>
          <w:lang w:val="en-US"/>
        </w:rPr>
        <w:tab/>
      </w:r>
      <w:r>
        <w:t>Type: ExtSnssai</w:t>
      </w:r>
      <w:r>
        <w:tab/>
      </w:r>
      <w:r>
        <w:fldChar w:fldCharType="begin"/>
      </w:r>
      <w:r>
        <w:instrText xml:space="preserve"> PAGEREF _Toc70341510 \h </w:instrText>
      </w:r>
      <w:r>
        <w:fldChar w:fldCharType="separate"/>
      </w:r>
      <w:r>
        <w:t>68</w:t>
      </w:r>
      <w:r>
        <w:fldChar w:fldCharType="end"/>
      </w:r>
    </w:p>
    <w:p w14:paraId="326AB82A" w14:textId="77777777" w:rsidR="00FD0EEB" w:rsidRDefault="00FD0EEB">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Data Types related to 5G QoS</w:t>
      </w:r>
      <w:r>
        <w:tab/>
      </w:r>
      <w:r>
        <w:fldChar w:fldCharType="begin"/>
      </w:r>
      <w:r>
        <w:instrText xml:space="preserve"> PAGEREF _Toc70341511 \h </w:instrText>
      </w:r>
      <w:r>
        <w:fldChar w:fldCharType="separate"/>
      </w:r>
      <w:r>
        <w:t>69</w:t>
      </w:r>
      <w:r>
        <w:fldChar w:fldCharType="end"/>
      </w:r>
    </w:p>
    <w:p w14:paraId="4327F455" w14:textId="77777777" w:rsidR="00FD0EEB" w:rsidRDefault="00FD0EEB">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Introduction</w:t>
      </w:r>
      <w:r>
        <w:tab/>
      </w:r>
      <w:r>
        <w:fldChar w:fldCharType="begin"/>
      </w:r>
      <w:r>
        <w:instrText xml:space="preserve"> PAGEREF _Toc70341512 \h </w:instrText>
      </w:r>
      <w:r>
        <w:fldChar w:fldCharType="separate"/>
      </w:r>
      <w:r>
        <w:t>69</w:t>
      </w:r>
      <w:r>
        <w:fldChar w:fldCharType="end"/>
      </w:r>
    </w:p>
    <w:p w14:paraId="6ED528E2" w14:textId="77777777" w:rsidR="00FD0EEB" w:rsidRDefault="00FD0EEB">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_Toc70341513 \h </w:instrText>
      </w:r>
      <w:r>
        <w:fldChar w:fldCharType="separate"/>
      </w:r>
      <w:r>
        <w:t>69</w:t>
      </w:r>
      <w:r>
        <w:fldChar w:fldCharType="end"/>
      </w:r>
    </w:p>
    <w:p w14:paraId="028E554D" w14:textId="77777777" w:rsidR="00FD0EEB" w:rsidRDefault="00FD0EEB">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Enumerations</w:t>
      </w:r>
      <w:r>
        <w:tab/>
      </w:r>
      <w:r>
        <w:fldChar w:fldCharType="begin"/>
      </w:r>
      <w:r>
        <w:instrText xml:space="preserve"> PAGEREF _Toc70341514 \h </w:instrText>
      </w:r>
      <w:r>
        <w:fldChar w:fldCharType="separate"/>
      </w:r>
      <w:r>
        <w:t>72</w:t>
      </w:r>
      <w:r>
        <w:fldChar w:fldCharType="end"/>
      </w:r>
    </w:p>
    <w:p w14:paraId="296B0D5E" w14:textId="77777777" w:rsidR="00FD0EEB" w:rsidRDefault="00FD0EEB">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Enumeration: PreemptionCapability</w:t>
      </w:r>
      <w:r>
        <w:tab/>
      </w:r>
      <w:r>
        <w:fldChar w:fldCharType="begin"/>
      </w:r>
      <w:r>
        <w:instrText xml:space="preserve"> PAGEREF _Toc70341515 \h </w:instrText>
      </w:r>
      <w:r>
        <w:fldChar w:fldCharType="separate"/>
      </w:r>
      <w:r>
        <w:t>72</w:t>
      </w:r>
      <w:r>
        <w:fldChar w:fldCharType="end"/>
      </w:r>
    </w:p>
    <w:p w14:paraId="0AEC90F1" w14:textId="77777777" w:rsidR="00FD0EEB" w:rsidRDefault="00FD0EEB">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Enumeration: PreemptionVulnerability</w:t>
      </w:r>
      <w:r>
        <w:tab/>
      </w:r>
      <w:r>
        <w:fldChar w:fldCharType="begin"/>
      </w:r>
      <w:r>
        <w:instrText xml:space="preserve"> PAGEREF _Toc70341516 \h </w:instrText>
      </w:r>
      <w:r>
        <w:fldChar w:fldCharType="separate"/>
      </w:r>
      <w:r>
        <w:t>72</w:t>
      </w:r>
      <w:r>
        <w:fldChar w:fldCharType="end"/>
      </w:r>
    </w:p>
    <w:p w14:paraId="3081241A" w14:textId="77777777" w:rsidR="00FD0EEB" w:rsidRDefault="00FD0EEB">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Enumeration: ReflectiveQosAttribute</w:t>
      </w:r>
      <w:r>
        <w:tab/>
      </w:r>
      <w:r>
        <w:fldChar w:fldCharType="begin"/>
      </w:r>
      <w:r>
        <w:instrText xml:space="preserve"> PAGEREF _Toc70341517 \h </w:instrText>
      </w:r>
      <w:r>
        <w:fldChar w:fldCharType="separate"/>
      </w:r>
      <w:r>
        <w:t>73</w:t>
      </w:r>
      <w:r>
        <w:fldChar w:fldCharType="end"/>
      </w:r>
    </w:p>
    <w:p w14:paraId="6552B5E9" w14:textId="77777777" w:rsidR="00FD0EEB" w:rsidRDefault="00FD0EEB">
      <w:pPr>
        <w:pStyle w:val="TOC4"/>
        <w:rPr>
          <w:rFonts w:asciiTheme="minorHAnsi" w:eastAsiaTheme="minorEastAsia" w:hAnsiTheme="minorHAnsi" w:cstheme="minorBidi"/>
          <w:sz w:val="22"/>
          <w:szCs w:val="22"/>
          <w:lang w:val="en-US"/>
        </w:rPr>
      </w:pPr>
      <w:r>
        <w:t>5.5.3.4</w:t>
      </w:r>
      <w:r>
        <w:rPr>
          <w:rFonts w:asciiTheme="minorHAnsi" w:eastAsiaTheme="minorEastAsia" w:hAnsiTheme="minorHAnsi" w:cstheme="minorBidi"/>
          <w:sz w:val="22"/>
          <w:szCs w:val="22"/>
          <w:lang w:val="en-US"/>
        </w:rPr>
        <w:tab/>
      </w:r>
      <w:r>
        <w:t>Void</w:t>
      </w:r>
      <w:r>
        <w:tab/>
      </w:r>
      <w:r>
        <w:fldChar w:fldCharType="begin"/>
      </w:r>
      <w:r>
        <w:instrText xml:space="preserve"> PAGEREF _Toc70341518 \h </w:instrText>
      </w:r>
      <w:r>
        <w:fldChar w:fldCharType="separate"/>
      </w:r>
      <w:r>
        <w:t>73</w:t>
      </w:r>
      <w:r>
        <w:fldChar w:fldCharType="end"/>
      </w:r>
    </w:p>
    <w:p w14:paraId="31199BE3" w14:textId="77777777" w:rsidR="00FD0EEB" w:rsidRDefault="00FD0EEB">
      <w:pPr>
        <w:pStyle w:val="TOC4"/>
        <w:rPr>
          <w:rFonts w:asciiTheme="minorHAnsi" w:eastAsiaTheme="minorEastAsia" w:hAnsiTheme="minorHAnsi" w:cstheme="minorBidi"/>
          <w:sz w:val="22"/>
          <w:szCs w:val="22"/>
          <w:lang w:val="en-US"/>
        </w:rPr>
      </w:pPr>
      <w:r>
        <w:t>5.5.3.5</w:t>
      </w:r>
      <w:r>
        <w:rPr>
          <w:rFonts w:asciiTheme="minorHAnsi" w:eastAsiaTheme="minorEastAsia" w:hAnsiTheme="minorHAnsi" w:cstheme="minorBidi"/>
          <w:sz w:val="22"/>
          <w:szCs w:val="22"/>
          <w:lang w:val="en-US"/>
        </w:rPr>
        <w:tab/>
      </w:r>
      <w:r>
        <w:t>Enumeration: NotificationControl</w:t>
      </w:r>
      <w:r>
        <w:tab/>
      </w:r>
      <w:r>
        <w:fldChar w:fldCharType="begin"/>
      </w:r>
      <w:r>
        <w:instrText xml:space="preserve"> PAGEREF _Toc70341519 \h </w:instrText>
      </w:r>
      <w:r>
        <w:fldChar w:fldCharType="separate"/>
      </w:r>
      <w:r>
        <w:t>73</w:t>
      </w:r>
      <w:r>
        <w:fldChar w:fldCharType="end"/>
      </w:r>
    </w:p>
    <w:p w14:paraId="3E7E310D" w14:textId="77777777" w:rsidR="00FD0EEB" w:rsidRDefault="00FD0EEB">
      <w:pPr>
        <w:pStyle w:val="TOC4"/>
        <w:rPr>
          <w:rFonts w:asciiTheme="minorHAnsi" w:eastAsiaTheme="minorEastAsia" w:hAnsiTheme="minorHAnsi" w:cstheme="minorBidi"/>
          <w:sz w:val="22"/>
          <w:szCs w:val="22"/>
          <w:lang w:val="en-US"/>
        </w:rPr>
      </w:pPr>
      <w:r>
        <w:t>5.5.3.6</w:t>
      </w:r>
      <w:r>
        <w:rPr>
          <w:rFonts w:asciiTheme="minorHAnsi" w:eastAsiaTheme="minorEastAsia" w:hAnsiTheme="minorHAnsi" w:cstheme="minorBidi"/>
          <w:sz w:val="22"/>
          <w:szCs w:val="22"/>
          <w:lang w:val="en-US"/>
        </w:rPr>
        <w:tab/>
      </w:r>
      <w:r>
        <w:t>Enumeration: QosResourceType</w:t>
      </w:r>
      <w:r>
        <w:tab/>
      </w:r>
      <w:r>
        <w:fldChar w:fldCharType="begin"/>
      </w:r>
      <w:r>
        <w:instrText xml:space="preserve"> PAGEREF _Toc70341520 \h </w:instrText>
      </w:r>
      <w:r>
        <w:fldChar w:fldCharType="separate"/>
      </w:r>
      <w:r>
        <w:t>73</w:t>
      </w:r>
      <w:r>
        <w:fldChar w:fldCharType="end"/>
      </w:r>
    </w:p>
    <w:p w14:paraId="0A2C948C" w14:textId="77777777" w:rsidR="00FD0EEB" w:rsidRDefault="00FD0EEB">
      <w:pPr>
        <w:pStyle w:val="TOC4"/>
        <w:rPr>
          <w:rFonts w:asciiTheme="minorHAnsi" w:eastAsiaTheme="minorEastAsia" w:hAnsiTheme="minorHAnsi" w:cstheme="minorBidi"/>
          <w:sz w:val="22"/>
          <w:szCs w:val="22"/>
          <w:lang w:val="en-US"/>
        </w:rPr>
      </w:pPr>
      <w:r>
        <w:t>5.5.3.7</w:t>
      </w:r>
      <w:r>
        <w:rPr>
          <w:rFonts w:asciiTheme="minorHAnsi" w:eastAsiaTheme="minorEastAsia" w:hAnsiTheme="minorHAnsi" w:cstheme="minorBidi"/>
          <w:sz w:val="22"/>
          <w:szCs w:val="22"/>
          <w:lang w:val="en-US"/>
        </w:rPr>
        <w:tab/>
      </w:r>
      <w:r>
        <w:t>Enumeration: PreemptionCapabilityRm</w:t>
      </w:r>
      <w:r>
        <w:tab/>
      </w:r>
      <w:r>
        <w:fldChar w:fldCharType="begin"/>
      </w:r>
      <w:r>
        <w:instrText xml:space="preserve"> PAGEREF _Toc70341521 \h </w:instrText>
      </w:r>
      <w:r>
        <w:fldChar w:fldCharType="separate"/>
      </w:r>
      <w:r>
        <w:t>73</w:t>
      </w:r>
      <w:r>
        <w:fldChar w:fldCharType="end"/>
      </w:r>
    </w:p>
    <w:p w14:paraId="6B4B63A6" w14:textId="77777777" w:rsidR="00FD0EEB" w:rsidRDefault="00FD0EEB">
      <w:pPr>
        <w:pStyle w:val="TOC4"/>
        <w:rPr>
          <w:rFonts w:asciiTheme="minorHAnsi" w:eastAsiaTheme="minorEastAsia" w:hAnsiTheme="minorHAnsi" w:cstheme="minorBidi"/>
          <w:sz w:val="22"/>
          <w:szCs w:val="22"/>
          <w:lang w:val="en-US"/>
        </w:rPr>
      </w:pPr>
      <w:r>
        <w:t>5.5.3.8</w:t>
      </w:r>
      <w:r>
        <w:rPr>
          <w:rFonts w:asciiTheme="minorHAnsi" w:eastAsiaTheme="minorEastAsia" w:hAnsiTheme="minorHAnsi" w:cstheme="minorBidi"/>
          <w:sz w:val="22"/>
          <w:szCs w:val="22"/>
          <w:lang w:val="en-US"/>
        </w:rPr>
        <w:tab/>
      </w:r>
      <w:r>
        <w:t>Enumeration: PreemptionVulnerabilityRm</w:t>
      </w:r>
      <w:r>
        <w:tab/>
      </w:r>
      <w:r>
        <w:fldChar w:fldCharType="begin"/>
      </w:r>
      <w:r>
        <w:instrText xml:space="preserve"> PAGEREF _Toc70341522 \h </w:instrText>
      </w:r>
      <w:r>
        <w:fldChar w:fldCharType="separate"/>
      </w:r>
      <w:r>
        <w:t>73</w:t>
      </w:r>
      <w:r>
        <w:fldChar w:fldCharType="end"/>
      </w:r>
    </w:p>
    <w:p w14:paraId="463AB843" w14:textId="77777777" w:rsidR="00FD0EEB" w:rsidRDefault="00FD0EEB">
      <w:pPr>
        <w:pStyle w:val="TOC4"/>
        <w:rPr>
          <w:rFonts w:asciiTheme="minorHAnsi" w:eastAsiaTheme="minorEastAsia" w:hAnsiTheme="minorHAnsi" w:cstheme="minorBidi"/>
          <w:sz w:val="22"/>
          <w:szCs w:val="22"/>
          <w:lang w:val="en-US"/>
        </w:rPr>
      </w:pPr>
      <w:r>
        <w:t>5.5.3.9</w:t>
      </w:r>
      <w:r>
        <w:rPr>
          <w:rFonts w:asciiTheme="minorHAnsi" w:eastAsiaTheme="minorEastAsia" w:hAnsiTheme="minorHAnsi" w:cstheme="minorBidi"/>
          <w:sz w:val="22"/>
          <w:szCs w:val="22"/>
          <w:lang w:val="en-US"/>
        </w:rPr>
        <w:tab/>
      </w:r>
      <w:r>
        <w:t>Enumeration: ReflectiveQosAttributeRm</w:t>
      </w:r>
      <w:r>
        <w:tab/>
      </w:r>
      <w:r>
        <w:fldChar w:fldCharType="begin"/>
      </w:r>
      <w:r>
        <w:instrText xml:space="preserve"> PAGEREF _Toc70341523 \h </w:instrText>
      </w:r>
      <w:r>
        <w:fldChar w:fldCharType="separate"/>
      </w:r>
      <w:r>
        <w:t>73</w:t>
      </w:r>
      <w:r>
        <w:fldChar w:fldCharType="end"/>
      </w:r>
    </w:p>
    <w:p w14:paraId="55BBBDFA" w14:textId="77777777" w:rsidR="00FD0EEB" w:rsidRDefault="00FD0EEB">
      <w:pPr>
        <w:pStyle w:val="TOC4"/>
        <w:rPr>
          <w:rFonts w:asciiTheme="minorHAnsi" w:eastAsiaTheme="minorEastAsia" w:hAnsiTheme="minorHAnsi" w:cstheme="minorBidi"/>
          <w:sz w:val="22"/>
          <w:szCs w:val="22"/>
          <w:lang w:val="en-US"/>
        </w:rPr>
      </w:pPr>
      <w:r>
        <w:t>5.5.3.10</w:t>
      </w:r>
      <w:r>
        <w:rPr>
          <w:rFonts w:asciiTheme="minorHAnsi" w:eastAsiaTheme="minorEastAsia" w:hAnsiTheme="minorHAnsi" w:cstheme="minorBidi"/>
          <w:sz w:val="22"/>
          <w:szCs w:val="22"/>
          <w:lang w:val="en-US"/>
        </w:rPr>
        <w:tab/>
      </w:r>
      <w:r>
        <w:t>Enumeration: NotificationControlRm</w:t>
      </w:r>
      <w:r>
        <w:tab/>
      </w:r>
      <w:r>
        <w:fldChar w:fldCharType="begin"/>
      </w:r>
      <w:r>
        <w:instrText xml:space="preserve"> PAGEREF _Toc70341524 \h </w:instrText>
      </w:r>
      <w:r>
        <w:fldChar w:fldCharType="separate"/>
      </w:r>
      <w:r>
        <w:t>74</w:t>
      </w:r>
      <w:r>
        <w:fldChar w:fldCharType="end"/>
      </w:r>
    </w:p>
    <w:p w14:paraId="1E73FF48" w14:textId="77777777" w:rsidR="00FD0EEB" w:rsidRDefault="00FD0EEB">
      <w:pPr>
        <w:pStyle w:val="TOC4"/>
        <w:rPr>
          <w:rFonts w:asciiTheme="minorHAnsi" w:eastAsiaTheme="minorEastAsia" w:hAnsiTheme="minorHAnsi" w:cstheme="minorBidi"/>
          <w:sz w:val="22"/>
          <w:szCs w:val="22"/>
          <w:lang w:val="en-US"/>
        </w:rPr>
      </w:pPr>
      <w:r>
        <w:t>5.5.3.11</w:t>
      </w:r>
      <w:r>
        <w:rPr>
          <w:rFonts w:asciiTheme="minorHAnsi" w:eastAsiaTheme="minorEastAsia" w:hAnsiTheme="minorHAnsi" w:cstheme="minorBidi"/>
          <w:sz w:val="22"/>
          <w:szCs w:val="22"/>
          <w:lang w:val="en-US"/>
        </w:rPr>
        <w:tab/>
      </w:r>
      <w:r>
        <w:t>Enumeration: QosResourceTypeRm</w:t>
      </w:r>
      <w:r>
        <w:tab/>
      </w:r>
      <w:r>
        <w:fldChar w:fldCharType="begin"/>
      </w:r>
      <w:r>
        <w:instrText xml:space="preserve"> PAGEREF _Toc70341525 \h </w:instrText>
      </w:r>
      <w:r>
        <w:fldChar w:fldCharType="separate"/>
      </w:r>
      <w:r>
        <w:t>74</w:t>
      </w:r>
      <w:r>
        <w:fldChar w:fldCharType="end"/>
      </w:r>
    </w:p>
    <w:p w14:paraId="6315305D" w14:textId="77777777" w:rsidR="00FD0EEB" w:rsidRDefault="00FD0EEB">
      <w:pPr>
        <w:pStyle w:val="TOC4"/>
        <w:rPr>
          <w:rFonts w:asciiTheme="minorHAnsi" w:eastAsiaTheme="minorEastAsia" w:hAnsiTheme="minorHAnsi" w:cstheme="minorBidi"/>
          <w:sz w:val="22"/>
          <w:szCs w:val="22"/>
          <w:lang w:val="en-US"/>
        </w:rPr>
      </w:pPr>
      <w:r>
        <w:t>5.5.3.12</w:t>
      </w:r>
      <w:r>
        <w:rPr>
          <w:rFonts w:asciiTheme="minorHAnsi" w:eastAsiaTheme="minorEastAsia" w:hAnsiTheme="minorHAnsi" w:cstheme="minorBidi"/>
          <w:sz w:val="22"/>
          <w:szCs w:val="22"/>
          <w:lang w:val="en-US"/>
        </w:rPr>
        <w:tab/>
      </w:r>
      <w:r>
        <w:t>Enumeration: AdditionalQosFlowInfo</w:t>
      </w:r>
      <w:r>
        <w:tab/>
      </w:r>
      <w:r>
        <w:fldChar w:fldCharType="begin"/>
      </w:r>
      <w:r>
        <w:instrText xml:space="preserve"> PAGEREF _Toc70341526 \h </w:instrText>
      </w:r>
      <w:r>
        <w:fldChar w:fldCharType="separate"/>
      </w:r>
      <w:r>
        <w:t>74</w:t>
      </w:r>
      <w:r>
        <w:fldChar w:fldCharType="end"/>
      </w:r>
    </w:p>
    <w:p w14:paraId="3EED5D5E" w14:textId="77777777" w:rsidR="00FD0EEB" w:rsidRDefault="00FD0EEB">
      <w:pPr>
        <w:pStyle w:val="TOC4"/>
        <w:rPr>
          <w:rFonts w:asciiTheme="minorHAnsi" w:eastAsiaTheme="minorEastAsia" w:hAnsiTheme="minorHAnsi" w:cstheme="minorBidi"/>
          <w:sz w:val="22"/>
          <w:szCs w:val="22"/>
          <w:lang w:val="en-US"/>
        </w:rPr>
      </w:pPr>
      <w:r>
        <w:t>5.5.3.13</w:t>
      </w:r>
      <w:r>
        <w:rPr>
          <w:rFonts w:asciiTheme="minorHAnsi" w:eastAsiaTheme="minorEastAsia" w:hAnsiTheme="minorHAnsi" w:cstheme="minorBidi"/>
          <w:sz w:val="22"/>
          <w:szCs w:val="22"/>
          <w:lang w:val="en-US"/>
        </w:rPr>
        <w:tab/>
      </w:r>
      <w:r>
        <w:t>Enumeration: PartitioningCriteria</w:t>
      </w:r>
      <w:r>
        <w:tab/>
      </w:r>
      <w:r>
        <w:fldChar w:fldCharType="begin"/>
      </w:r>
      <w:r>
        <w:instrText xml:space="preserve"> PAGEREF _Toc70341527 \h </w:instrText>
      </w:r>
      <w:r>
        <w:fldChar w:fldCharType="separate"/>
      </w:r>
      <w:r>
        <w:t>74</w:t>
      </w:r>
      <w:r>
        <w:fldChar w:fldCharType="end"/>
      </w:r>
    </w:p>
    <w:p w14:paraId="3323A31C" w14:textId="77777777" w:rsidR="00FD0EEB" w:rsidRDefault="00FD0EEB">
      <w:pPr>
        <w:pStyle w:val="TOC4"/>
        <w:rPr>
          <w:rFonts w:asciiTheme="minorHAnsi" w:eastAsiaTheme="minorEastAsia" w:hAnsiTheme="minorHAnsi" w:cstheme="minorBidi"/>
          <w:sz w:val="22"/>
          <w:szCs w:val="22"/>
          <w:lang w:val="en-US"/>
        </w:rPr>
      </w:pPr>
      <w:r>
        <w:t>5.5.3.14</w:t>
      </w:r>
      <w:r>
        <w:rPr>
          <w:rFonts w:asciiTheme="minorHAnsi" w:eastAsiaTheme="minorEastAsia" w:hAnsiTheme="minorHAnsi" w:cstheme="minorBidi"/>
          <w:sz w:val="22"/>
          <w:szCs w:val="22"/>
          <w:lang w:val="en-US"/>
        </w:rPr>
        <w:tab/>
      </w:r>
      <w:r>
        <w:t>Enumeration: PartitioningCriteriaRm</w:t>
      </w:r>
      <w:r>
        <w:tab/>
      </w:r>
      <w:r>
        <w:fldChar w:fldCharType="begin"/>
      </w:r>
      <w:r>
        <w:instrText xml:space="preserve"> PAGEREF _Toc70341528 \h </w:instrText>
      </w:r>
      <w:r>
        <w:fldChar w:fldCharType="separate"/>
      </w:r>
      <w:r>
        <w:t>74</w:t>
      </w:r>
      <w:r>
        <w:fldChar w:fldCharType="end"/>
      </w:r>
    </w:p>
    <w:p w14:paraId="79353958" w14:textId="77777777" w:rsidR="00FD0EEB" w:rsidRDefault="00FD0EEB">
      <w:pPr>
        <w:pStyle w:val="TOC3"/>
        <w:rPr>
          <w:rFonts w:asciiTheme="minorHAnsi" w:eastAsiaTheme="minorEastAsia" w:hAnsiTheme="minorHAnsi" w:cstheme="minorBidi"/>
          <w:sz w:val="22"/>
          <w:szCs w:val="22"/>
          <w:lang w:val="en-US"/>
        </w:rPr>
      </w:pPr>
      <w:r>
        <w:t>5.5.4</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_Toc70341529 \h </w:instrText>
      </w:r>
      <w:r>
        <w:fldChar w:fldCharType="separate"/>
      </w:r>
      <w:r>
        <w:t>74</w:t>
      </w:r>
      <w:r>
        <w:fldChar w:fldCharType="end"/>
      </w:r>
    </w:p>
    <w:p w14:paraId="09E5CC73" w14:textId="77777777" w:rsidR="00FD0EEB" w:rsidRDefault="00FD0EEB">
      <w:pPr>
        <w:pStyle w:val="TOC4"/>
        <w:rPr>
          <w:rFonts w:asciiTheme="minorHAnsi" w:eastAsiaTheme="minorEastAsia" w:hAnsiTheme="minorHAnsi" w:cstheme="minorBidi"/>
          <w:sz w:val="22"/>
          <w:szCs w:val="22"/>
          <w:lang w:val="en-US"/>
        </w:rPr>
      </w:pPr>
      <w:r>
        <w:t>5.5.4.1</w:t>
      </w:r>
      <w:r>
        <w:rPr>
          <w:rFonts w:asciiTheme="minorHAnsi" w:eastAsiaTheme="minorEastAsia" w:hAnsiTheme="minorHAnsi" w:cstheme="minorBidi"/>
          <w:sz w:val="22"/>
          <w:szCs w:val="22"/>
          <w:lang w:val="en-US"/>
        </w:rPr>
        <w:tab/>
      </w:r>
      <w:r>
        <w:t>Type: Arp</w:t>
      </w:r>
      <w:r>
        <w:tab/>
      </w:r>
      <w:r>
        <w:fldChar w:fldCharType="begin"/>
      </w:r>
      <w:r>
        <w:instrText xml:space="preserve"> PAGEREF _Toc70341530 \h </w:instrText>
      </w:r>
      <w:r>
        <w:fldChar w:fldCharType="separate"/>
      </w:r>
      <w:r>
        <w:t>74</w:t>
      </w:r>
      <w:r>
        <w:fldChar w:fldCharType="end"/>
      </w:r>
    </w:p>
    <w:p w14:paraId="4FE10568" w14:textId="77777777" w:rsidR="00FD0EEB" w:rsidRDefault="00FD0EEB">
      <w:pPr>
        <w:pStyle w:val="TOC4"/>
        <w:rPr>
          <w:rFonts w:asciiTheme="minorHAnsi" w:eastAsiaTheme="minorEastAsia" w:hAnsiTheme="minorHAnsi" w:cstheme="minorBidi"/>
          <w:sz w:val="22"/>
          <w:szCs w:val="22"/>
          <w:lang w:val="en-US"/>
        </w:rPr>
      </w:pPr>
      <w:r>
        <w:t>5.5.4.2</w:t>
      </w:r>
      <w:r>
        <w:rPr>
          <w:rFonts w:asciiTheme="minorHAnsi" w:eastAsiaTheme="minorEastAsia" w:hAnsiTheme="minorHAnsi" w:cstheme="minorBidi"/>
          <w:sz w:val="22"/>
          <w:szCs w:val="22"/>
          <w:lang w:val="en-US"/>
        </w:rPr>
        <w:tab/>
      </w:r>
      <w:r>
        <w:t>Type: Ambr</w:t>
      </w:r>
      <w:r>
        <w:tab/>
      </w:r>
      <w:r>
        <w:fldChar w:fldCharType="begin"/>
      </w:r>
      <w:r>
        <w:instrText xml:space="preserve"> PAGEREF _Toc70341531 \h </w:instrText>
      </w:r>
      <w:r>
        <w:fldChar w:fldCharType="separate"/>
      </w:r>
      <w:r>
        <w:t>75</w:t>
      </w:r>
      <w:r>
        <w:fldChar w:fldCharType="end"/>
      </w:r>
    </w:p>
    <w:p w14:paraId="06995860" w14:textId="77777777" w:rsidR="00FD0EEB" w:rsidRDefault="00FD0EEB">
      <w:pPr>
        <w:pStyle w:val="TOC4"/>
        <w:rPr>
          <w:rFonts w:asciiTheme="minorHAnsi" w:eastAsiaTheme="minorEastAsia" w:hAnsiTheme="minorHAnsi" w:cstheme="minorBidi"/>
          <w:sz w:val="22"/>
          <w:szCs w:val="22"/>
          <w:lang w:val="en-US"/>
        </w:rPr>
      </w:pPr>
      <w:r>
        <w:t>5.5.4.3</w:t>
      </w:r>
      <w:r>
        <w:rPr>
          <w:rFonts w:asciiTheme="minorHAnsi" w:eastAsiaTheme="minorEastAsia" w:hAnsiTheme="minorHAnsi" w:cstheme="minorBidi"/>
          <w:sz w:val="22"/>
          <w:szCs w:val="22"/>
          <w:lang w:val="en-US"/>
        </w:rPr>
        <w:tab/>
      </w:r>
      <w:r>
        <w:t>Type: Dynamic5Qi</w:t>
      </w:r>
      <w:r>
        <w:tab/>
      </w:r>
      <w:r>
        <w:fldChar w:fldCharType="begin"/>
      </w:r>
      <w:r>
        <w:instrText xml:space="preserve"> PAGEREF _Toc70341532 \h </w:instrText>
      </w:r>
      <w:r>
        <w:fldChar w:fldCharType="separate"/>
      </w:r>
      <w:r>
        <w:t>75</w:t>
      </w:r>
      <w:r>
        <w:fldChar w:fldCharType="end"/>
      </w:r>
    </w:p>
    <w:p w14:paraId="43E01C70" w14:textId="77777777" w:rsidR="00FD0EEB" w:rsidRDefault="00FD0EEB">
      <w:pPr>
        <w:pStyle w:val="TOC4"/>
        <w:rPr>
          <w:rFonts w:asciiTheme="minorHAnsi" w:eastAsiaTheme="minorEastAsia" w:hAnsiTheme="minorHAnsi" w:cstheme="minorBidi"/>
          <w:sz w:val="22"/>
          <w:szCs w:val="22"/>
          <w:lang w:val="en-US"/>
        </w:rPr>
      </w:pPr>
      <w:r>
        <w:t>5.5.4.4</w:t>
      </w:r>
      <w:r>
        <w:rPr>
          <w:rFonts w:asciiTheme="minorHAnsi" w:eastAsiaTheme="minorEastAsia" w:hAnsiTheme="minorHAnsi" w:cstheme="minorBidi"/>
          <w:sz w:val="22"/>
          <w:szCs w:val="22"/>
          <w:lang w:val="en-US"/>
        </w:rPr>
        <w:tab/>
      </w:r>
      <w:r>
        <w:t>Type: NonDynamic5Qi</w:t>
      </w:r>
      <w:r>
        <w:tab/>
      </w:r>
      <w:r>
        <w:fldChar w:fldCharType="begin"/>
      </w:r>
      <w:r>
        <w:instrText xml:space="preserve"> PAGEREF _Toc70341533 \h </w:instrText>
      </w:r>
      <w:r>
        <w:fldChar w:fldCharType="separate"/>
      </w:r>
      <w:r>
        <w:t>76</w:t>
      </w:r>
      <w:r>
        <w:fldChar w:fldCharType="end"/>
      </w:r>
    </w:p>
    <w:p w14:paraId="07AFCC0F" w14:textId="77777777" w:rsidR="00FD0EEB" w:rsidRDefault="00FD0EEB">
      <w:pPr>
        <w:pStyle w:val="TOC4"/>
        <w:rPr>
          <w:rFonts w:asciiTheme="minorHAnsi" w:eastAsiaTheme="minorEastAsia" w:hAnsiTheme="minorHAnsi" w:cstheme="minorBidi"/>
          <w:sz w:val="22"/>
          <w:szCs w:val="22"/>
          <w:lang w:val="en-US"/>
        </w:rPr>
      </w:pPr>
      <w:r>
        <w:t>5.5.4.5</w:t>
      </w:r>
      <w:r>
        <w:rPr>
          <w:rFonts w:asciiTheme="minorHAnsi" w:eastAsiaTheme="minorEastAsia" w:hAnsiTheme="minorHAnsi" w:cstheme="minorBidi"/>
          <w:sz w:val="22"/>
          <w:szCs w:val="22"/>
          <w:lang w:val="en-US"/>
        </w:rPr>
        <w:tab/>
      </w:r>
      <w:r>
        <w:t>Type: ArpRm</w:t>
      </w:r>
      <w:r>
        <w:tab/>
      </w:r>
      <w:r>
        <w:fldChar w:fldCharType="begin"/>
      </w:r>
      <w:r>
        <w:instrText xml:space="preserve"> PAGEREF _Toc70341534 \h </w:instrText>
      </w:r>
      <w:r>
        <w:fldChar w:fldCharType="separate"/>
      </w:r>
      <w:r>
        <w:t>76</w:t>
      </w:r>
      <w:r>
        <w:fldChar w:fldCharType="end"/>
      </w:r>
    </w:p>
    <w:p w14:paraId="7E3406FB" w14:textId="77777777" w:rsidR="00FD0EEB" w:rsidRDefault="00FD0EEB">
      <w:pPr>
        <w:pStyle w:val="TOC4"/>
        <w:rPr>
          <w:rFonts w:asciiTheme="minorHAnsi" w:eastAsiaTheme="minorEastAsia" w:hAnsiTheme="minorHAnsi" w:cstheme="minorBidi"/>
          <w:sz w:val="22"/>
          <w:szCs w:val="22"/>
          <w:lang w:val="en-US"/>
        </w:rPr>
      </w:pPr>
      <w:r>
        <w:t>5.5.4.6</w:t>
      </w:r>
      <w:r>
        <w:rPr>
          <w:rFonts w:asciiTheme="minorHAnsi" w:eastAsiaTheme="minorEastAsia" w:hAnsiTheme="minorHAnsi" w:cstheme="minorBidi"/>
          <w:sz w:val="22"/>
          <w:szCs w:val="22"/>
          <w:lang w:val="en-US"/>
        </w:rPr>
        <w:tab/>
      </w:r>
      <w:r>
        <w:t>Type: AmbrRm</w:t>
      </w:r>
      <w:r>
        <w:tab/>
      </w:r>
      <w:r>
        <w:fldChar w:fldCharType="begin"/>
      </w:r>
      <w:r>
        <w:instrText xml:space="preserve"> PAGEREF _Toc70341535 \h </w:instrText>
      </w:r>
      <w:r>
        <w:fldChar w:fldCharType="separate"/>
      </w:r>
      <w:r>
        <w:t>76</w:t>
      </w:r>
      <w:r>
        <w:fldChar w:fldCharType="end"/>
      </w:r>
    </w:p>
    <w:p w14:paraId="2CFCB97B" w14:textId="77777777" w:rsidR="00FD0EEB" w:rsidRDefault="00FD0EEB">
      <w:pPr>
        <w:pStyle w:val="TOC4"/>
        <w:rPr>
          <w:rFonts w:asciiTheme="minorHAnsi" w:eastAsiaTheme="minorEastAsia" w:hAnsiTheme="minorHAnsi" w:cstheme="minorBidi"/>
          <w:sz w:val="22"/>
          <w:szCs w:val="22"/>
          <w:lang w:val="en-US"/>
        </w:rPr>
      </w:pPr>
      <w:r>
        <w:t>5.5.4.7</w:t>
      </w:r>
      <w:r>
        <w:rPr>
          <w:rFonts w:asciiTheme="minorHAnsi" w:eastAsiaTheme="minorEastAsia" w:hAnsiTheme="minorHAnsi" w:cstheme="minorBidi"/>
          <w:sz w:val="22"/>
          <w:szCs w:val="22"/>
          <w:lang w:val="en-US"/>
        </w:rPr>
        <w:tab/>
      </w:r>
      <w:r>
        <w:t>Void</w:t>
      </w:r>
      <w:r>
        <w:tab/>
      </w:r>
      <w:r>
        <w:fldChar w:fldCharType="begin"/>
      </w:r>
      <w:r>
        <w:instrText xml:space="preserve"> PAGEREF _Toc70341536 \h </w:instrText>
      </w:r>
      <w:r>
        <w:fldChar w:fldCharType="separate"/>
      </w:r>
      <w:r>
        <w:t>76</w:t>
      </w:r>
      <w:r>
        <w:fldChar w:fldCharType="end"/>
      </w:r>
    </w:p>
    <w:p w14:paraId="7664658B" w14:textId="77777777" w:rsidR="00FD0EEB" w:rsidRDefault="00FD0EEB">
      <w:pPr>
        <w:pStyle w:val="TOC4"/>
        <w:rPr>
          <w:rFonts w:asciiTheme="minorHAnsi" w:eastAsiaTheme="minorEastAsia" w:hAnsiTheme="minorHAnsi" w:cstheme="minorBidi"/>
          <w:sz w:val="22"/>
          <w:szCs w:val="22"/>
          <w:lang w:val="en-US"/>
        </w:rPr>
      </w:pPr>
      <w:r>
        <w:t>5.5.4.8</w:t>
      </w:r>
      <w:r>
        <w:rPr>
          <w:rFonts w:asciiTheme="minorHAnsi" w:eastAsiaTheme="minorEastAsia" w:hAnsiTheme="minorHAnsi" w:cstheme="minorBidi"/>
          <w:sz w:val="22"/>
          <w:szCs w:val="22"/>
          <w:lang w:val="en-US"/>
        </w:rPr>
        <w:tab/>
      </w:r>
      <w:r>
        <w:t>Void</w:t>
      </w:r>
      <w:r>
        <w:tab/>
      </w:r>
      <w:r>
        <w:fldChar w:fldCharType="begin"/>
      </w:r>
      <w:r>
        <w:instrText xml:space="preserve"> PAGEREF _Toc70341537 \h </w:instrText>
      </w:r>
      <w:r>
        <w:fldChar w:fldCharType="separate"/>
      </w:r>
      <w:r>
        <w:t>77</w:t>
      </w:r>
      <w:r>
        <w:fldChar w:fldCharType="end"/>
      </w:r>
    </w:p>
    <w:p w14:paraId="049878BD" w14:textId="77777777" w:rsidR="00FD0EEB" w:rsidRDefault="00FD0EEB">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Types related to 5G Trace</w:t>
      </w:r>
      <w:r>
        <w:tab/>
      </w:r>
      <w:r>
        <w:fldChar w:fldCharType="begin"/>
      </w:r>
      <w:r>
        <w:instrText xml:space="preserve"> PAGEREF _Toc70341538 \h </w:instrText>
      </w:r>
      <w:r>
        <w:fldChar w:fldCharType="separate"/>
      </w:r>
      <w:r>
        <w:t>77</w:t>
      </w:r>
      <w:r>
        <w:fldChar w:fldCharType="end"/>
      </w:r>
    </w:p>
    <w:p w14:paraId="685CAC38" w14:textId="77777777" w:rsidR="00FD0EEB" w:rsidRDefault="00FD0EEB">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Introduction</w:t>
      </w:r>
      <w:r>
        <w:tab/>
      </w:r>
      <w:r>
        <w:fldChar w:fldCharType="begin"/>
      </w:r>
      <w:r>
        <w:instrText xml:space="preserve"> PAGEREF _Toc70341539 \h </w:instrText>
      </w:r>
      <w:r>
        <w:fldChar w:fldCharType="separate"/>
      </w:r>
      <w:r>
        <w:t>77</w:t>
      </w:r>
      <w:r>
        <w:fldChar w:fldCharType="end"/>
      </w:r>
    </w:p>
    <w:p w14:paraId="4647DE13" w14:textId="77777777" w:rsidR="00FD0EEB" w:rsidRDefault="00FD0EEB">
      <w:pPr>
        <w:pStyle w:val="TOC3"/>
        <w:rPr>
          <w:rFonts w:asciiTheme="minorHAnsi" w:eastAsiaTheme="minorEastAsia" w:hAnsiTheme="minorHAnsi" w:cstheme="minorBidi"/>
          <w:sz w:val="22"/>
          <w:szCs w:val="22"/>
          <w:lang w:val="en-US"/>
        </w:rPr>
      </w:pPr>
      <w:r>
        <w:t>5.6.2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_Toc70341540 \h </w:instrText>
      </w:r>
      <w:r>
        <w:fldChar w:fldCharType="separate"/>
      </w:r>
      <w:r>
        <w:t>77</w:t>
      </w:r>
      <w:r>
        <w:fldChar w:fldCharType="end"/>
      </w:r>
    </w:p>
    <w:p w14:paraId="4E1F50CC" w14:textId="77777777" w:rsidR="00FD0EEB" w:rsidRDefault="00FD0EEB">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Enumerations</w:t>
      </w:r>
      <w:r>
        <w:tab/>
      </w:r>
      <w:r>
        <w:fldChar w:fldCharType="begin"/>
      </w:r>
      <w:r>
        <w:instrText xml:space="preserve"> PAGEREF _Toc70341541 \h </w:instrText>
      </w:r>
      <w:r>
        <w:fldChar w:fldCharType="separate"/>
      </w:r>
      <w:r>
        <w:t>77</w:t>
      </w:r>
      <w:r>
        <w:fldChar w:fldCharType="end"/>
      </w:r>
    </w:p>
    <w:p w14:paraId="226B9068" w14:textId="77777777" w:rsidR="00FD0EEB" w:rsidRDefault="00FD0EEB">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Enumeration: TraceDepth</w:t>
      </w:r>
      <w:r>
        <w:tab/>
      </w:r>
      <w:r>
        <w:fldChar w:fldCharType="begin"/>
      </w:r>
      <w:r>
        <w:instrText xml:space="preserve"> PAGEREF _Toc70341542 \h </w:instrText>
      </w:r>
      <w:r>
        <w:fldChar w:fldCharType="separate"/>
      </w:r>
      <w:r>
        <w:t>77</w:t>
      </w:r>
      <w:r>
        <w:fldChar w:fldCharType="end"/>
      </w:r>
    </w:p>
    <w:p w14:paraId="138FA7A5" w14:textId="77777777" w:rsidR="00FD0EEB" w:rsidRDefault="00FD0EEB">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Enumeration: TraceDepthRm</w:t>
      </w:r>
      <w:r>
        <w:tab/>
      </w:r>
      <w:r>
        <w:fldChar w:fldCharType="begin"/>
      </w:r>
      <w:r>
        <w:instrText xml:space="preserve"> PAGEREF _Toc70341543 \h </w:instrText>
      </w:r>
      <w:r>
        <w:fldChar w:fldCharType="separate"/>
      </w:r>
      <w:r>
        <w:t>77</w:t>
      </w:r>
      <w:r>
        <w:fldChar w:fldCharType="end"/>
      </w:r>
    </w:p>
    <w:p w14:paraId="091F31D2" w14:textId="77777777" w:rsidR="00FD0EEB" w:rsidRDefault="00FD0EEB">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 xml:space="preserve">Enumeration: </w:t>
      </w:r>
      <w:r>
        <w:rPr>
          <w:lang w:eastAsia="zh-CN"/>
        </w:rPr>
        <w:t>JobType</w:t>
      </w:r>
      <w:r>
        <w:tab/>
      </w:r>
      <w:r>
        <w:fldChar w:fldCharType="begin"/>
      </w:r>
      <w:r>
        <w:instrText xml:space="preserve"> PAGEREF _Toc70341544 \h </w:instrText>
      </w:r>
      <w:r>
        <w:fldChar w:fldCharType="separate"/>
      </w:r>
      <w:r>
        <w:t>77</w:t>
      </w:r>
      <w:r>
        <w:fldChar w:fldCharType="end"/>
      </w:r>
    </w:p>
    <w:p w14:paraId="0CC706B4" w14:textId="77777777" w:rsidR="00FD0EEB" w:rsidRDefault="00FD0EEB">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 xml:space="preserve">Enumeration: </w:t>
      </w:r>
      <w:r>
        <w:rPr>
          <w:lang w:eastAsia="zh-CN"/>
        </w:rPr>
        <w:t>ReportTypeMdt</w:t>
      </w:r>
      <w:r>
        <w:tab/>
      </w:r>
      <w:r>
        <w:fldChar w:fldCharType="begin"/>
      </w:r>
      <w:r>
        <w:instrText xml:space="preserve"> PAGEREF _Toc70341545 \h </w:instrText>
      </w:r>
      <w:r>
        <w:fldChar w:fldCharType="separate"/>
      </w:r>
      <w:r>
        <w:t>78</w:t>
      </w:r>
      <w:r>
        <w:fldChar w:fldCharType="end"/>
      </w:r>
    </w:p>
    <w:p w14:paraId="4A58F0D2" w14:textId="77777777" w:rsidR="00FD0EEB" w:rsidRDefault="00FD0EEB">
      <w:pPr>
        <w:pStyle w:val="TOC4"/>
        <w:rPr>
          <w:rFonts w:asciiTheme="minorHAnsi" w:eastAsiaTheme="minorEastAsia" w:hAnsiTheme="minorHAnsi" w:cstheme="minorBidi"/>
          <w:sz w:val="22"/>
          <w:szCs w:val="22"/>
          <w:lang w:val="en-US"/>
        </w:rPr>
      </w:pPr>
      <w:r>
        <w:t>5.6.3.5</w:t>
      </w:r>
      <w:r>
        <w:rPr>
          <w:rFonts w:asciiTheme="minorHAnsi" w:eastAsiaTheme="minorEastAsia" w:hAnsiTheme="minorHAnsi" w:cstheme="minorBidi"/>
          <w:sz w:val="22"/>
          <w:szCs w:val="22"/>
          <w:lang w:val="en-US"/>
        </w:rPr>
        <w:tab/>
      </w:r>
      <w:r>
        <w:t>Enumeration: MeasurementLteForMdt</w:t>
      </w:r>
      <w:r>
        <w:tab/>
      </w:r>
      <w:r>
        <w:fldChar w:fldCharType="begin"/>
      </w:r>
      <w:r>
        <w:instrText xml:space="preserve"> PAGEREF _Toc70341546 \h </w:instrText>
      </w:r>
      <w:r>
        <w:fldChar w:fldCharType="separate"/>
      </w:r>
      <w:r>
        <w:t>78</w:t>
      </w:r>
      <w:r>
        <w:fldChar w:fldCharType="end"/>
      </w:r>
    </w:p>
    <w:p w14:paraId="511B826D" w14:textId="77777777" w:rsidR="00FD0EEB" w:rsidRDefault="00FD0EEB">
      <w:pPr>
        <w:pStyle w:val="TOC4"/>
        <w:rPr>
          <w:rFonts w:asciiTheme="minorHAnsi" w:eastAsiaTheme="minorEastAsia" w:hAnsiTheme="minorHAnsi" w:cstheme="minorBidi"/>
          <w:sz w:val="22"/>
          <w:szCs w:val="22"/>
          <w:lang w:val="en-US"/>
        </w:rPr>
      </w:pPr>
      <w:r>
        <w:t>5.6.3.6</w:t>
      </w:r>
      <w:r>
        <w:rPr>
          <w:rFonts w:asciiTheme="minorHAnsi" w:eastAsiaTheme="minorEastAsia" w:hAnsiTheme="minorHAnsi" w:cstheme="minorBidi"/>
          <w:sz w:val="22"/>
          <w:szCs w:val="22"/>
          <w:lang w:val="en-US"/>
        </w:rPr>
        <w:tab/>
      </w:r>
      <w:r>
        <w:t>Enumeration: MeasurementNrForMdt</w:t>
      </w:r>
      <w:r>
        <w:tab/>
      </w:r>
      <w:r>
        <w:fldChar w:fldCharType="begin"/>
      </w:r>
      <w:r>
        <w:instrText xml:space="preserve"> PAGEREF _Toc70341547 \h </w:instrText>
      </w:r>
      <w:r>
        <w:fldChar w:fldCharType="separate"/>
      </w:r>
      <w:r>
        <w:t>78</w:t>
      </w:r>
      <w:r>
        <w:fldChar w:fldCharType="end"/>
      </w:r>
    </w:p>
    <w:p w14:paraId="27677D25" w14:textId="77777777" w:rsidR="00FD0EEB" w:rsidRDefault="00FD0EEB">
      <w:pPr>
        <w:pStyle w:val="TOC4"/>
        <w:rPr>
          <w:rFonts w:asciiTheme="minorHAnsi" w:eastAsiaTheme="minorEastAsia" w:hAnsiTheme="minorHAnsi" w:cstheme="minorBidi"/>
          <w:sz w:val="22"/>
          <w:szCs w:val="22"/>
          <w:lang w:val="en-US"/>
        </w:rPr>
      </w:pPr>
      <w:r>
        <w:t>5.6.3.7</w:t>
      </w:r>
      <w:r>
        <w:rPr>
          <w:rFonts w:asciiTheme="minorHAnsi" w:eastAsiaTheme="minorEastAsia" w:hAnsiTheme="minorHAnsi" w:cstheme="minorBidi"/>
          <w:sz w:val="22"/>
          <w:szCs w:val="22"/>
          <w:lang w:val="en-US"/>
        </w:rPr>
        <w:tab/>
      </w:r>
      <w:r>
        <w:t xml:space="preserve">Enumeration: </w:t>
      </w:r>
      <w:r>
        <w:rPr>
          <w:lang w:eastAsia="zh-CN"/>
        </w:rPr>
        <w:t>SensorMeasurement</w:t>
      </w:r>
      <w:r>
        <w:tab/>
      </w:r>
      <w:r>
        <w:fldChar w:fldCharType="begin"/>
      </w:r>
      <w:r>
        <w:instrText xml:space="preserve"> PAGEREF _Toc70341548 \h </w:instrText>
      </w:r>
      <w:r>
        <w:fldChar w:fldCharType="separate"/>
      </w:r>
      <w:r>
        <w:t>79</w:t>
      </w:r>
      <w:r>
        <w:fldChar w:fldCharType="end"/>
      </w:r>
    </w:p>
    <w:p w14:paraId="4838BD59" w14:textId="77777777" w:rsidR="00FD0EEB" w:rsidRDefault="00FD0EEB">
      <w:pPr>
        <w:pStyle w:val="TOC4"/>
        <w:rPr>
          <w:rFonts w:asciiTheme="minorHAnsi" w:eastAsiaTheme="minorEastAsia" w:hAnsiTheme="minorHAnsi" w:cstheme="minorBidi"/>
          <w:sz w:val="22"/>
          <w:szCs w:val="22"/>
          <w:lang w:val="en-US"/>
        </w:rPr>
      </w:pPr>
      <w:r>
        <w:t>5.6.3.8</w:t>
      </w:r>
      <w:r>
        <w:rPr>
          <w:rFonts w:asciiTheme="minorHAnsi" w:eastAsiaTheme="minorEastAsia" w:hAnsiTheme="minorHAnsi" w:cstheme="minorBidi"/>
          <w:sz w:val="22"/>
          <w:szCs w:val="22"/>
          <w:lang w:val="en-US"/>
        </w:rPr>
        <w:tab/>
      </w:r>
      <w:r>
        <w:t>Enumeration: ReportingTrigger</w:t>
      </w:r>
      <w:r>
        <w:tab/>
      </w:r>
      <w:r>
        <w:fldChar w:fldCharType="begin"/>
      </w:r>
      <w:r>
        <w:instrText xml:space="preserve"> PAGEREF _Toc70341549 \h </w:instrText>
      </w:r>
      <w:r>
        <w:fldChar w:fldCharType="separate"/>
      </w:r>
      <w:r>
        <w:t>79</w:t>
      </w:r>
      <w:r>
        <w:fldChar w:fldCharType="end"/>
      </w:r>
    </w:p>
    <w:p w14:paraId="43C4CF0E" w14:textId="77777777" w:rsidR="00FD0EEB" w:rsidRDefault="00FD0EEB">
      <w:pPr>
        <w:pStyle w:val="TOC4"/>
        <w:rPr>
          <w:rFonts w:asciiTheme="minorHAnsi" w:eastAsiaTheme="minorEastAsia" w:hAnsiTheme="minorHAnsi" w:cstheme="minorBidi"/>
          <w:sz w:val="22"/>
          <w:szCs w:val="22"/>
          <w:lang w:val="en-US"/>
        </w:rPr>
      </w:pPr>
      <w:r>
        <w:t>5.6.3.9</w:t>
      </w:r>
      <w:r>
        <w:rPr>
          <w:rFonts w:asciiTheme="minorHAnsi" w:eastAsiaTheme="minorEastAsia" w:hAnsiTheme="minorHAnsi" w:cstheme="minorBidi"/>
          <w:sz w:val="22"/>
          <w:szCs w:val="22"/>
          <w:lang w:val="en-US"/>
        </w:rPr>
        <w:tab/>
      </w:r>
      <w:r>
        <w:t>Enumeration: ReportIntervalMdt</w:t>
      </w:r>
      <w:r>
        <w:tab/>
      </w:r>
      <w:r>
        <w:fldChar w:fldCharType="begin"/>
      </w:r>
      <w:r>
        <w:instrText xml:space="preserve"> PAGEREF _Toc70341550 \h </w:instrText>
      </w:r>
      <w:r>
        <w:fldChar w:fldCharType="separate"/>
      </w:r>
      <w:r>
        <w:t>79</w:t>
      </w:r>
      <w:r>
        <w:fldChar w:fldCharType="end"/>
      </w:r>
    </w:p>
    <w:p w14:paraId="7048301D" w14:textId="77777777" w:rsidR="00FD0EEB" w:rsidRDefault="00FD0EEB">
      <w:pPr>
        <w:pStyle w:val="TOC4"/>
        <w:rPr>
          <w:rFonts w:asciiTheme="minorHAnsi" w:eastAsiaTheme="minorEastAsia" w:hAnsiTheme="minorHAnsi" w:cstheme="minorBidi"/>
          <w:sz w:val="22"/>
          <w:szCs w:val="22"/>
          <w:lang w:val="en-US"/>
        </w:rPr>
      </w:pPr>
      <w:r>
        <w:t>5.6.3.10</w:t>
      </w:r>
      <w:r>
        <w:rPr>
          <w:rFonts w:asciiTheme="minorHAnsi" w:eastAsiaTheme="minorEastAsia" w:hAnsiTheme="minorHAnsi" w:cstheme="minorBidi"/>
          <w:sz w:val="22"/>
          <w:szCs w:val="22"/>
          <w:lang w:val="en-US"/>
        </w:rPr>
        <w:tab/>
      </w:r>
      <w:r>
        <w:t>Enumeration: ReportAmountMdt</w:t>
      </w:r>
      <w:r>
        <w:tab/>
      </w:r>
      <w:r>
        <w:fldChar w:fldCharType="begin"/>
      </w:r>
      <w:r>
        <w:instrText xml:space="preserve"> PAGEREF _Toc70341551 \h </w:instrText>
      </w:r>
      <w:r>
        <w:fldChar w:fldCharType="separate"/>
      </w:r>
      <w:r>
        <w:t>80</w:t>
      </w:r>
      <w:r>
        <w:fldChar w:fldCharType="end"/>
      </w:r>
    </w:p>
    <w:p w14:paraId="1C6AB52F" w14:textId="77777777" w:rsidR="00FD0EEB" w:rsidRDefault="00FD0EEB">
      <w:pPr>
        <w:pStyle w:val="TOC4"/>
        <w:rPr>
          <w:rFonts w:asciiTheme="minorHAnsi" w:eastAsiaTheme="minorEastAsia" w:hAnsiTheme="minorHAnsi" w:cstheme="minorBidi"/>
          <w:sz w:val="22"/>
          <w:szCs w:val="22"/>
          <w:lang w:val="en-US"/>
        </w:rPr>
      </w:pPr>
      <w:r>
        <w:t>5.6.3.11</w:t>
      </w:r>
      <w:r>
        <w:rPr>
          <w:rFonts w:asciiTheme="minorHAnsi" w:eastAsiaTheme="minorEastAsia" w:hAnsiTheme="minorHAnsi" w:cstheme="minorBidi"/>
          <w:sz w:val="22"/>
          <w:szCs w:val="22"/>
          <w:lang w:val="en-US"/>
        </w:rPr>
        <w:tab/>
      </w:r>
      <w:r>
        <w:t>Enumeration: E</w:t>
      </w:r>
      <w:r>
        <w:rPr>
          <w:lang w:eastAsia="zh-CN"/>
        </w:rPr>
        <w:t>ventForMdt</w:t>
      </w:r>
      <w:r>
        <w:tab/>
      </w:r>
      <w:r>
        <w:fldChar w:fldCharType="begin"/>
      </w:r>
      <w:r>
        <w:instrText xml:space="preserve"> PAGEREF _Toc70341552 \h </w:instrText>
      </w:r>
      <w:r>
        <w:fldChar w:fldCharType="separate"/>
      </w:r>
      <w:r>
        <w:t>80</w:t>
      </w:r>
      <w:r>
        <w:fldChar w:fldCharType="end"/>
      </w:r>
    </w:p>
    <w:p w14:paraId="44B58E3C" w14:textId="77777777" w:rsidR="00FD0EEB" w:rsidRDefault="00FD0EEB">
      <w:pPr>
        <w:pStyle w:val="TOC4"/>
        <w:rPr>
          <w:rFonts w:asciiTheme="minorHAnsi" w:eastAsiaTheme="minorEastAsia" w:hAnsiTheme="minorHAnsi" w:cstheme="minorBidi"/>
          <w:sz w:val="22"/>
          <w:szCs w:val="22"/>
          <w:lang w:val="en-US"/>
        </w:rPr>
      </w:pPr>
      <w:r>
        <w:t>5.6.3.12</w:t>
      </w:r>
      <w:r>
        <w:rPr>
          <w:rFonts w:asciiTheme="minorHAnsi" w:eastAsiaTheme="minorEastAsia" w:hAnsiTheme="minorHAnsi" w:cstheme="minorBidi"/>
          <w:sz w:val="22"/>
          <w:szCs w:val="22"/>
          <w:lang w:val="en-US"/>
        </w:rPr>
        <w:tab/>
      </w:r>
      <w:r>
        <w:t>Enumeration: LoggingIntervalMdt</w:t>
      </w:r>
      <w:r>
        <w:tab/>
      </w:r>
      <w:r>
        <w:fldChar w:fldCharType="begin"/>
      </w:r>
      <w:r>
        <w:instrText xml:space="preserve"> PAGEREF _Toc70341553 \h </w:instrText>
      </w:r>
      <w:r>
        <w:fldChar w:fldCharType="separate"/>
      </w:r>
      <w:r>
        <w:t>80</w:t>
      </w:r>
      <w:r>
        <w:fldChar w:fldCharType="end"/>
      </w:r>
    </w:p>
    <w:p w14:paraId="041E7C8D" w14:textId="77777777" w:rsidR="00FD0EEB" w:rsidRDefault="00FD0EEB">
      <w:pPr>
        <w:pStyle w:val="TOC4"/>
        <w:rPr>
          <w:rFonts w:asciiTheme="minorHAnsi" w:eastAsiaTheme="minorEastAsia" w:hAnsiTheme="minorHAnsi" w:cstheme="minorBidi"/>
          <w:sz w:val="22"/>
          <w:szCs w:val="22"/>
          <w:lang w:val="en-US"/>
        </w:rPr>
      </w:pPr>
      <w:r>
        <w:t>5.6.3.13</w:t>
      </w:r>
      <w:r>
        <w:rPr>
          <w:rFonts w:asciiTheme="minorHAnsi" w:eastAsiaTheme="minorEastAsia" w:hAnsiTheme="minorHAnsi" w:cstheme="minorBidi"/>
          <w:sz w:val="22"/>
          <w:szCs w:val="22"/>
          <w:lang w:val="en-US"/>
        </w:rPr>
        <w:tab/>
      </w:r>
      <w:r>
        <w:t>Enumeration: LoggingDurationMdt</w:t>
      </w:r>
      <w:r>
        <w:tab/>
      </w:r>
      <w:r>
        <w:fldChar w:fldCharType="begin"/>
      </w:r>
      <w:r>
        <w:instrText xml:space="preserve"> PAGEREF _Toc70341554 \h </w:instrText>
      </w:r>
      <w:r>
        <w:fldChar w:fldCharType="separate"/>
      </w:r>
      <w:r>
        <w:t>81</w:t>
      </w:r>
      <w:r>
        <w:fldChar w:fldCharType="end"/>
      </w:r>
    </w:p>
    <w:p w14:paraId="209CDE27" w14:textId="77777777" w:rsidR="00FD0EEB" w:rsidRDefault="00FD0EEB">
      <w:pPr>
        <w:pStyle w:val="TOC4"/>
        <w:rPr>
          <w:rFonts w:asciiTheme="minorHAnsi" w:eastAsiaTheme="minorEastAsia" w:hAnsiTheme="minorHAnsi" w:cstheme="minorBidi"/>
          <w:sz w:val="22"/>
          <w:szCs w:val="22"/>
          <w:lang w:val="en-US"/>
        </w:rPr>
      </w:pPr>
      <w:r>
        <w:t>5.6.3.14</w:t>
      </w:r>
      <w:r>
        <w:rPr>
          <w:rFonts w:asciiTheme="minorHAnsi" w:eastAsiaTheme="minorEastAsia" w:hAnsiTheme="minorHAnsi" w:cstheme="minorBidi"/>
          <w:sz w:val="22"/>
          <w:szCs w:val="22"/>
          <w:lang w:val="en-US"/>
        </w:rPr>
        <w:tab/>
      </w:r>
      <w:r>
        <w:t>Enumeration: PositioningMethodMdt</w:t>
      </w:r>
      <w:r>
        <w:tab/>
      </w:r>
      <w:r>
        <w:fldChar w:fldCharType="begin"/>
      </w:r>
      <w:r>
        <w:instrText xml:space="preserve"> PAGEREF _Toc70341555 \h </w:instrText>
      </w:r>
      <w:r>
        <w:fldChar w:fldCharType="separate"/>
      </w:r>
      <w:r>
        <w:t>81</w:t>
      </w:r>
      <w:r>
        <w:fldChar w:fldCharType="end"/>
      </w:r>
    </w:p>
    <w:p w14:paraId="3D034919" w14:textId="77777777" w:rsidR="00FD0EEB" w:rsidRDefault="00FD0EEB">
      <w:pPr>
        <w:pStyle w:val="TOC4"/>
        <w:rPr>
          <w:rFonts w:asciiTheme="minorHAnsi" w:eastAsiaTheme="minorEastAsia" w:hAnsiTheme="minorHAnsi" w:cstheme="minorBidi"/>
          <w:sz w:val="22"/>
          <w:szCs w:val="22"/>
          <w:lang w:val="en-US"/>
        </w:rPr>
      </w:pPr>
      <w:r>
        <w:t>5.6.3.15</w:t>
      </w:r>
      <w:r>
        <w:rPr>
          <w:rFonts w:asciiTheme="minorHAnsi" w:eastAsiaTheme="minorEastAsia" w:hAnsiTheme="minorHAnsi" w:cstheme="minorBidi"/>
          <w:sz w:val="22"/>
          <w:szCs w:val="22"/>
          <w:lang w:val="en-US"/>
        </w:rPr>
        <w:tab/>
      </w:r>
      <w:r>
        <w:t>Enumeration: CollectionPeriodRmmLteMdt</w:t>
      </w:r>
      <w:r>
        <w:tab/>
      </w:r>
      <w:r>
        <w:fldChar w:fldCharType="begin"/>
      </w:r>
      <w:r>
        <w:instrText xml:space="preserve"> PAGEREF _Toc70341556 \h </w:instrText>
      </w:r>
      <w:r>
        <w:fldChar w:fldCharType="separate"/>
      </w:r>
      <w:r>
        <w:t>81</w:t>
      </w:r>
      <w:r>
        <w:fldChar w:fldCharType="end"/>
      </w:r>
    </w:p>
    <w:p w14:paraId="42181022" w14:textId="77777777" w:rsidR="00FD0EEB" w:rsidRDefault="00FD0EEB">
      <w:pPr>
        <w:pStyle w:val="TOC4"/>
        <w:rPr>
          <w:rFonts w:asciiTheme="minorHAnsi" w:eastAsiaTheme="minorEastAsia" w:hAnsiTheme="minorHAnsi" w:cstheme="minorBidi"/>
          <w:sz w:val="22"/>
          <w:szCs w:val="22"/>
          <w:lang w:val="en-US"/>
        </w:rPr>
      </w:pPr>
      <w:r>
        <w:t>5.6.3.16</w:t>
      </w:r>
      <w:r>
        <w:rPr>
          <w:rFonts w:asciiTheme="minorHAnsi" w:eastAsiaTheme="minorEastAsia" w:hAnsiTheme="minorHAnsi" w:cstheme="minorBidi"/>
          <w:sz w:val="22"/>
          <w:szCs w:val="22"/>
          <w:lang w:val="en-US"/>
        </w:rPr>
        <w:tab/>
      </w:r>
      <w:r>
        <w:t>Enumeration: MeasurementPeriodLteMdt</w:t>
      </w:r>
      <w:r>
        <w:tab/>
      </w:r>
      <w:r>
        <w:fldChar w:fldCharType="begin"/>
      </w:r>
      <w:r>
        <w:instrText xml:space="preserve"> PAGEREF _Toc70341557 \h </w:instrText>
      </w:r>
      <w:r>
        <w:fldChar w:fldCharType="separate"/>
      </w:r>
      <w:r>
        <w:t>82</w:t>
      </w:r>
      <w:r>
        <w:fldChar w:fldCharType="end"/>
      </w:r>
    </w:p>
    <w:p w14:paraId="302FD034" w14:textId="77777777" w:rsidR="00FD0EEB" w:rsidRDefault="00FD0EEB">
      <w:pPr>
        <w:pStyle w:val="TOC4"/>
        <w:rPr>
          <w:rFonts w:asciiTheme="minorHAnsi" w:eastAsiaTheme="minorEastAsia" w:hAnsiTheme="minorHAnsi" w:cstheme="minorBidi"/>
          <w:sz w:val="22"/>
          <w:szCs w:val="22"/>
          <w:lang w:val="en-US"/>
        </w:rPr>
      </w:pPr>
      <w:r>
        <w:t>5.6.3.17</w:t>
      </w:r>
      <w:r>
        <w:rPr>
          <w:rFonts w:asciiTheme="minorHAnsi" w:eastAsiaTheme="minorEastAsia" w:hAnsiTheme="minorHAnsi" w:cstheme="minorBidi"/>
          <w:sz w:val="22"/>
          <w:szCs w:val="22"/>
          <w:lang w:val="en-US"/>
        </w:rPr>
        <w:tab/>
      </w:r>
      <w:r>
        <w:t>Enumeration: ReportIntervalNrMdt</w:t>
      </w:r>
      <w:r>
        <w:tab/>
      </w:r>
      <w:r>
        <w:fldChar w:fldCharType="begin"/>
      </w:r>
      <w:r>
        <w:instrText xml:space="preserve"> PAGEREF _Toc70341558 \h </w:instrText>
      </w:r>
      <w:r>
        <w:fldChar w:fldCharType="separate"/>
      </w:r>
      <w:r>
        <w:t>82</w:t>
      </w:r>
      <w:r>
        <w:fldChar w:fldCharType="end"/>
      </w:r>
    </w:p>
    <w:p w14:paraId="35532B4A" w14:textId="77777777" w:rsidR="00FD0EEB" w:rsidRDefault="00FD0EEB">
      <w:pPr>
        <w:pStyle w:val="TOC4"/>
        <w:rPr>
          <w:rFonts w:asciiTheme="minorHAnsi" w:eastAsiaTheme="minorEastAsia" w:hAnsiTheme="minorHAnsi" w:cstheme="minorBidi"/>
          <w:sz w:val="22"/>
          <w:szCs w:val="22"/>
          <w:lang w:val="en-US"/>
        </w:rPr>
      </w:pPr>
      <w:r>
        <w:t>5.6.3.18</w:t>
      </w:r>
      <w:r>
        <w:rPr>
          <w:rFonts w:asciiTheme="minorHAnsi" w:eastAsiaTheme="minorEastAsia" w:hAnsiTheme="minorHAnsi" w:cstheme="minorBidi"/>
          <w:sz w:val="22"/>
          <w:szCs w:val="22"/>
          <w:lang w:val="en-US"/>
        </w:rPr>
        <w:tab/>
      </w:r>
      <w:r>
        <w:t>Enumeration: LoggingIntervalNrMdt</w:t>
      </w:r>
      <w:r>
        <w:tab/>
      </w:r>
      <w:r>
        <w:fldChar w:fldCharType="begin"/>
      </w:r>
      <w:r>
        <w:instrText xml:space="preserve"> PAGEREF _Toc70341559 \h </w:instrText>
      </w:r>
      <w:r>
        <w:fldChar w:fldCharType="separate"/>
      </w:r>
      <w:r>
        <w:t>82</w:t>
      </w:r>
      <w:r>
        <w:fldChar w:fldCharType="end"/>
      </w:r>
    </w:p>
    <w:p w14:paraId="52B08BE6" w14:textId="77777777" w:rsidR="00FD0EEB" w:rsidRDefault="00FD0EEB">
      <w:pPr>
        <w:pStyle w:val="TOC4"/>
        <w:rPr>
          <w:rFonts w:asciiTheme="minorHAnsi" w:eastAsiaTheme="minorEastAsia" w:hAnsiTheme="minorHAnsi" w:cstheme="minorBidi"/>
          <w:sz w:val="22"/>
          <w:szCs w:val="22"/>
          <w:lang w:val="en-US"/>
        </w:rPr>
      </w:pPr>
      <w:r>
        <w:t>5.6.3.19</w:t>
      </w:r>
      <w:r>
        <w:rPr>
          <w:rFonts w:asciiTheme="minorHAnsi" w:eastAsiaTheme="minorEastAsia" w:hAnsiTheme="minorHAnsi" w:cstheme="minorBidi"/>
          <w:sz w:val="22"/>
          <w:szCs w:val="22"/>
          <w:lang w:val="en-US"/>
        </w:rPr>
        <w:tab/>
      </w:r>
      <w:r>
        <w:t>Enumeration: CollectionPeriodRmmNrMdt</w:t>
      </w:r>
      <w:r>
        <w:tab/>
      </w:r>
      <w:r>
        <w:fldChar w:fldCharType="begin"/>
      </w:r>
      <w:r>
        <w:instrText xml:space="preserve"> PAGEREF _Toc70341560 \h </w:instrText>
      </w:r>
      <w:r>
        <w:fldChar w:fldCharType="separate"/>
      </w:r>
      <w:r>
        <w:t>83</w:t>
      </w:r>
      <w:r>
        <w:fldChar w:fldCharType="end"/>
      </w:r>
    </w:p>
    <w:p w14:paraId="59F3E479" w14:textId="77777777" w:rsidR="00FD0EEB" w:rsidRDefault="00FD0EEB">
      <w:pPr>
        <w:pStyle w:val="TOC4"/>
        <w:rPr>
          <w:rFonts w:asciiTheme="minorHAnsi" w:eastAsiaTheme="minorEastAsia" w:hAnsiTheme="minorHAnsi" w:cstheme="minorBidi"/>
          <w:sz w:val="22"/>
          <w:szCs w:val="22"/>
          <w:lang w:val="en-US"/>
        </w:rPr>
      </w:pPr>
      <w:r>
        <w:t>5.6.3.20</w:t>
      </w:r>
      <w:r>
        <w:rPr>
          <w:rFonts w:asciiTheme="minorHAnsi" w:eastAsiaTheme="minorEastAsia" w:hAnsiTheme="minorHAnsi" w:cstheme="minorBidi"/>
          <w:sz w:val="22"/>
          <w:szCs w:val="22"/>
          <w:lang w:val="en-US"/>
        </w:rPr>
        <w:tab/>
      </w:r>
      <w:r>
        <w:t>Enumeration: LoggingDurationNrMdt</w:t>
      </w:r>
      <w:r>
        <w:tab/>
      </w:r>
      <w:r>
        <w:fldChar w:fldCharType="begin"/>
      </w:r>
      <w:r>
        <w:instrText xml:space="preserve"> PAGEREF _Toc70341561 \h </w:instrText>
      </w:r>
      <w:r>
        <w:fldChar w:fldCharType="separate"/>
      </w:r>
      <w:r>
        <w:t>83</w:t>
      </w:r>
      <w:r>
        <w:fldChar w:fldCharType="end"/>
      </w:r>
    </w:p>
    <w:p w14:paraId="7C90E1B3" w14:textId="77777777" w:rsidR="00FD0EEB" w:rsidRDefault="00FD0EEB">
      <w:pPr>
        <w:pStyle w:val="TOC3"/>
        <w:rPr>
          <w:rFonts w:asciiTheme="minorHAnsi" w:eastAsiaTheme="minorEastAsia" w:hAnsiTheme="minorHAnsi" w:cstheme="minorBidi"/>
          <w:sz w:val="22"/>
          <w:szCs w:val="22"/>
          <w:lang w:val="en-US"/>
        </w:rPr>
      </w:pPr>
      <w:r>
        <w:t>5.6.4</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_Toc70341562 \h </w:instrText>
      </w:r>
      <w:r>
        <w:fldChar w:fldCharType="separate"/>
      </w:r>
      <w:r>
        <w:t>84</w:t>
      </w:r>
      <w:r>
        <w:fldChar w:fldCharType="end"/>
      </w:r>
    </w:p>
    <w:p w14:paraId="5D2F97DF" w14:textId="77777777" w:rsidR="00FD0EEB" w:rsidRDefault="00FD0EEB">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TraceData</w:t>
      </w:r>
      <w:r>
        <w:tab/>
      </w:r>
      <w:r>
        <w:fldChar w:fldCharType="begin"/>
      </w:r>
      <w:r>
        <w:instrText xml:space="preserve"> PAGEREF _Toc70341563 \h </w:instrText>
      </w:r>
      <w:r>
        <w:fldChar w:fldCharType="separate"/>
      </w:r>
      <w:r>
        <w:t>84</w:t>
      </w:r>
      <w:r>
        <w:fldChar w:fldCharType="end"/>
      </w:r>
    </w:p>
    <w:p w14:paraId="05E22BFE" w14:textId="77777777" w:rsidR="00FD0EEB" w:rsidRDefault="00FD0EEB">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MdtConfiguration</w:t>
      </w:r>
      <w:r>
        <w:tab/>
      </w:r>
      <w:r>
        <w:fldChar w:fldCharType="begin"/>
      </w:r>
      <w:r>
        <w:instrText xml:space="preserve"> PAGEREF _Toc70341564 \h </w:instrText>
      </w:r>
      <w:r>
        <w:fldChar w:fldCharType="separate"/>
      </w:r>
      <w:r>
        <w:t>87</w:t>
      </w:r>
      <w:r>
        <w:fldChar w:fldCharType="end"/>
      </w:r>
    </w:p>
    <w:p w14:paraId="50BE6AEA" w14:textId="77777777" w:rsidR="00FD0EEB" w:rsidRDefault="00FD0EEB">
      <w:pPr>
        <w:pStyle w:val="TOC4"/>
        <w:rPr>
          <w:rFonts w:asciiTheme="minorHAnsi" w:eastAsiaTheme="minorEastAsia" w:hAnsiTheme="minorHAnsi" w:cstheme="minorBidi"/>
          <w:sz w:val="22"/>
          <w:szCs w:val="22"/>
          <w:lang w:val="en-US"/>
        </w:rPr>
      </w:pPr>
      <w:r>
        <w:t>5.6.4.3</w:t>
      </w:r>
      <w:r>
        <w:rPr>
          <w:rFonts w:asciiTheme="minorHAnsi" w:eastAsiaTheme="minorEastAsia" w:hAnsiTheme="minorHAnsi" w:cstheme="minorBidi"/>
          <w:sz w:val="22"/>
          <w:szCs w:val="22"/>
          <w:lang w:val="en-US"/>
        </w:rPr>
        <w:tab/>
      </w:r>
      <w:r>
        <w:t>Type: AreaScope</w:t>
      </w:r>
      <w:r>
        <w:tab/>
      </w:r>
      <w:r>
        <w:fldChar w:fldCharType="begin"/>
      </w:r>
      <w:r>
        <w:instrText xml:space="preserve"> PAGEREF _Toc70341565 \h </w:instrText>
      </w:r>
      <w:r>
        <w:fldChar w:fldCharType="separate"/>
      </w:r>
      <w:r>
        <w:t>90</w:t>
      </w:r>
      <w:r>
        <w:fldChar w:fldCharType="end"/>
      </w:r>
    </w:p>
    <w:p w14:paraId="34188354" w14:textId="77777777" w:rsidR="00FD0EEB" w:rsidRDefault="00FD0EEB">
      <w:pPr>
        <w:pStyle w:val="TOC4"/>
        <w:rPr>
          <w:rFonts w:asciiTheme="minorHAnsi" w:eastAsiaTheme="minorEastAsia" w:hAnsiTheme="minorHAnsi" w:cstheme="minorBidi"/>
          <w:sz w:val="22"/>
          <w:szCs w:val="22"/>
          <w:lang w:val="en-US"/>
        </w:rPr>
      </w:pPr>
      <w:r>
        <w:t>5.6.4.4</w:t>
      </w:r>
      <w:r>
        <w:rPr>
          <w:rFonts w:asciiTheme="minorHAnsi" w:eastAsiaTheme="minorEastAsia" w:hAnsiTheme="minorHAnsi" w:cstheme="minorBidi"/>
          <w:sz w:val="22"/>
          <w:szCs w:val="22"/>
          <w:lang w:val="en-US"/>
        </w:rPr>
        <w:tab/>
      </w:r>
      <w:r>
        <w:t xml:space="preserve">Type: </w:t>
      </w:r>
      <w:r>
        <w:rPr>
          <w:lang w:eastAsia="zh-CN"/>
        </w:rPr>
        <w:t>TacInfo</w:t>
      </w:r>
      <w:r>
        <w:tab/>
      </w:r>
      <w:r>
        <w:fldChar w:fldCharType="begin"/>
      </w:r>
      <w:r>
        <w:instrText xml:space="preserve"> PAGEREF _Toc70341566 \h </w:instrText>
      </w:r>
      <w:r>
        <w:fldChar w:fldCharType="separate"/>
      </w:r>
      <w:r>
        <w:t>91</w:t>
      </w:r>
      <w:r>
        <w:fldChar w:fldCharType="end"/>
      </w:r>
    </w:p>
    <w:p w14:paraId="2B72EBB5" w14:textId="77777777" w:rsidR="00FD0EEB" w:rsidRDefault="00FD0EEB">
      <w:pPr>
        <w:pStyle w:val="TOC4"/>
        <w:rPr>
          <w:rFonts w:asciiTheme="minorHAnsi" w:eastAsiaTheme="minorEastAsia" w:hAnsiTheme="minorHAnsi" w:cstheme="minorBidi"/>
          <w:sz w:val="22"/>
          <w:szCs w:val="22"/>
          <w:lang w:val="en-US"/>
        </w:rPr>
      </w:pPr>
      <w:r>
        <w:t>5.6.4.5</w:t>
      </w:r>
      <w:r>
        <w:rPr>
          <w:rFonts w:asciiTheme="minorHAnsi" w:eastAsiaTheme="minorEastAsia" w:hAnsiTheme="minorHAnsi" w:cstheme="minorBidi"/>
          <w:sz w:val="22"/>
          <w:szCs w:val="22"/>
          <w:lang w:val="en-US"/>
        </w:rPr>
        <w:tab/>
      </w:r>
      <w:r>
        <w:t>Type: MbsfnArea</w:t>
      </w:r>
      <w:r>
        <w:tab/>
      </w:r>
      <w:r>
        <w:fldChar w:fldCharType="begin"/>
      </w:r>
      <w:r>
        <w:instrText xml:space="preserve"> PAGEREF _Toc70341567 \h </w:instrText>
      </w:r>
      <w:r>
        <w:fldChar w:fldCharType="separate"/>
      </w:r>
      <w:r>
        <w:t>91</w:t>
      </w:r>
      <w:r>
        <w:fldChar w:fldCharType="end"/>
      </w:r>
    </w:p>
    <w:p w14:paraId="72C94F73" w14:textId="77777777" w:rsidR="00FD0EEB" w:rsidRDefault="00FD0EEB">
      <w:pPr>
        <w:pStyle w:val="TOC4"/>
        <w:rPr>
          <w:rFonts w:asciiTheme="minorHAnsi" w:eastAsiaTheme="minorEastAsia" w:hAnsiTheme="minorHAnsi" w:cstheme="minorBidi"/>
          <w:sz w:val="22"/>
          <w:szCs w:val="22"/>
          <w:lang w:val="en-US"/>
        </w:rPr>
      </w:pPr>
      <w:r>
        <w:t>5.6.4.6</w:t>
      </w:r>
      <w:r>
        <w:rPr>
          <w:rFonts w:asciiTheme="minorHAnsi" w:eastAsiaTheme="minorEastAsia" w:hAnsiTheme="minorHAnsi" w:cstheme="minorBidi"/>
          <w:sz w:val="22"/>
          <w:szCs w:val="22"/>
          <w:lang w:val="en-US"/>
        </w:rPr>
        <w:tab/>
      </w:r>
      <w:r>
        <w:t>Type: InterFreqTargetInfo</w:t>
      </w:r>
      <w:r>
        <w:tab/>
      </w:r>
      <w:r>
        <w:fldChar w:fldCharType="begin"/>
      </w:r>
      <w:r>
        <w:instrText xml:space="preserve"> PAGEREF _Toc70341568 \h </w:instrText>
      </w:r>
      <w:r>
        <w:fldChar w:fldCharType="separate"/>
      </w:r>
      <w:r>
        <w:t>91</w:t>
      </w:r>
      <w:r>
        <w:fldChar w:fldCharType="end"/>
      </w:r>
    </w:p>
    <w:p w14:paraId="2FF9E0AB" w14:textId="77777777" w:rsidR="00FD0EEB" w:rsidRDefault="00FD0EEB">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Data Types related to 5G Operator Determined Barring</w:t>
      </w:r>
      <w:r>
        <w:tab/>
      </w:r>
      <w:r>
        <w:fldChar w:fldCharType="begin"/>
      </w:r>
      <w:r>
        <w:instrText xml:space="preserve"> PAGEREF _Toc70341569 \h </w:instrText>
      </w:r>
      <w:r>
        <w:fldChar w:fldCharType="separate"/>
      </w:r>
      <w:r>
        <w:t>91</w:t>
      </w:r>
      <w:r>
        <w:fldChar w:fldCharType="end"/>
      </w:r>
    </w:p>
    <w:p w14:paraId="202CDD8F" w14:textId="77777777" w:rsidR="00FD0EEB" w:rsidRDefault="00FD0EEB">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Introduction</w:t>
      </w:r>
      <w:r>
        <w:tab/>
      </w:r>
      <w:r>
        <w:fldChar w:fldCharType="begin"/>
      </w:r>
      <w:r>
        <w:instrText xml:space="preserve"> PAGEREF _Toc70341570 \h </w:instrText>
      </w:r>
      <w:r>
        <w:fldChar w:fldCharType="separate"/>
      </w:r>
      <w:r>
        <w:t>91</w:t>
      </w:r>
      <w:r>
        <w:fldChar w:fldCharType="end"/>
      </w:r>
    </w:p>
    <w:p w14:paraId="743C7DD4" w14:textId="77777777" w:rsidR="00FD0EEB" w:rsidRDefault="00FD0EEB">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_Toc70341571 \h </w:instrText>
      </w:r>
      <w:r>
        <w:fldChar w:fldCharType="separate"/>
      </w:r>
      <w:r>
        <w:t>91</w:t>
      </w:r>
      <w:r>
        <w:fldChar w:fldCharType="end"/>
      </w:r>
    </w:p>
    <w:p w14:paraId="4FB427C6" w14:textId="77777777" w:rsidR="00FD0EEB" w:rsidRDefault="00FD0EEB">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Enumerations</w:t>
      </w:r>
      <w:r>
        <w:tab/>
      </w:r>
      <w:r>
        <w:fldChar w:fldCharType="begin"/>
      </w:r>
      <w:r>
        <w:instrText xml:space="preserve"> PAGEREF _Toc70341572 \h </w:instrText>
      </w:r>
      <w:r>
        <w:fldChar w:fldCharType="separate"/>
      </w:r>
      <w:r>
        <w:t>92</w:t>
      </w:r>
      <w:r>
        <w:fldChar w:fldCharType="end"/>
      </w:r>
    </w:p>
    <w:p w14:paraId="4D66B736" w14:textId="77777777" w:rsidR="00FD0EEB" w:rsidRDefault="00FD0EEB">
      <w:pPr>
        <w:pStyle w:val="TOC4"/>
        <w:rPr>
          <w:rFonts w:asciiTheme="minorHAnsi" w:eastAsiaTheme="minorEastAsia" w:hAnsiTheme="minorHAnsi" w:cstheme="minorBidi"/>
          <w:sz w:val="22"/>
          <w:szCs w:val="22"/>
          <w:lang w:val="en-US"/>
        </w:rPr>
      </w:pPr>
      <w:r>
        <w:t>5.7.3.1</w:t>
      </w:r>
      <w:r>
        <w:rPr>
          <w:rFonts w:asciiTheme="minorHAnsi" w:eastAsiaTheme="minorEastAsia" w:hAnsiTheme="minorHAnsi" w:cstheme="minorBidi"/>
          <w:sz w:val="22"/>
          <w:szCs w:val="22"/>
          <w:lang w:val="en-US"/>
        </w:rPr>
        <w:tab/>
      </w:r>
      <w:r>
        <w:t xml:space="preserve">Enumeration: </w:t>
      </w:r>
      <w:r w:rsidRPr="00D42083">
        <w:rPr>
          <w:lang w:val="en-US"/>
        </w:rPr>
        <w:t>RoamingOdb</w:t>
      </w:r>
      <w:r>
        <w:tab/>
      </w:r>
      <w:r>
        <w:fldChar w:fldCharType="begin"/>
      </w:r>
      <w:r>
        <w:instrText xml:space="preserve"> PAGEREF _Toc70341573 \h </w:instrText>
      </w:r>
      <w:r>
        <w:fldChar w:fldCharType="separate"/>
      </w:r>
      <w:r>
        <w:t>92</w:t>
      </w:r>
      <w:r>
        <w:fldChar w:fldCharType="end"/>
      </w:r>
    </w:p>
    <w:p w14:paraId="788F7C1D" w14:textId="77777777" w:rsidR="00FD0EEB" w:rsidRDefault="00FD0EEB">
      <w:pPr>
        <w:pStyle w:val="TOC4"/>
        <w:rPr>
          <w:rFonts w:asciiTheme="minorHAnsi" w:eastAsiaTheme="minorEastAsia" w:hAnsiTheme="minorHAnsi" w:cstheme="minorBidi"/>
          <w:sz w:val="22"/>
          <w:szCs w:val="22"/>
          <w:lang w:val="en-US"/>
        </w:rPr>
      </w:pPr>
      <w:r>
        <w:t>5.7.3.2</w:t>
      </w:r>
      <w:r>
        <w:rPr>
          <w:rFonts w:asciiTheme="minorHAnsi" w:eastAsiaTheme="minorEastAsia" w:hAnsiTheme="minorHAnsi" w:cstheme="minorBidi"/>
          <w:sz w:val="22"/>
          <w:szCs w:val="22"/>
          <w:lang w:val="en-US"/>
        </w:rPr>
        <w:tab/>
      </w:r>
      <w:r>
        <w:t xml:space="preserve">Enumeration: </w:t>
      </w:r>
      <w:r w:rsidRPr="00D42083">
        <w:rPr>
          <w:lang w:val="en-US"/>
        </w:rPr>
        <w:t>OdbPacketServices</w:t>
      </w:r>
      <w:r>
        <w:tab/>
      </w:r>
      <w:r>
        <w:fldChar w:fldCharType="begin"/>
      </w:r>
      <w:r>
        <w:instrText xml:space="preserve"> PAGEREF _Toc70341574 \h </w:instrText>
      </w:r>
      <w:r>
        <w:fldChar w:fldCharType="separate"/>
      </w:r>
      <w:r>
        <w:t>92</w:t>
      </w:r>
      <w:r>
        <w:fldChar w:fldCharType="end"/>
      </w:r>
    </w:p>
    <w:p w14:paraId="33995B26" w14:textId="77777777" w:rsidR="00FD0EEB" w:rsidRDefault="00FD0EEB">
      <w:pPr>
        <w:pStyle w:val="TOC3"/>
        <w:rPr>
          <w:rFonts w:asciiTheme="minorHAnsi" w:eastAsiaTheme="minorEastAsia" w:hAnsiTheme="minorHAnsi" w:cstheme="minorBidi"/>
          <w:sz w:val="22"/>
          <w:szCs w:val="22"/>
          <w:lang w:val="en-US"/>
        </w:rPr>
      </w:pPr>
      <w:r>
        <w:t>5.7.4</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_Toc70341575 \h </w:instrText>
      </w:r>
      <w:r>
        <w:fldChar w:fldCharType="separate"/>
      </w:r>
      <w:r>
        <w:t>92</w:t>
      </w:r>
      <w:r>
        <w:fldChar w:fldCharType="end"/>
      </w:r>
    </w:p>
    <w:p w14:paraId="1D4A88F7" w14:textId="77777777" w:rsidR="00FD0EEB" w:rsidRDefault="00FD0EEB">
      <w:pPr>
        <w:pStyle w:val="TOC4"/>
        <w:rPr>
          <w:rFonts w:asciiTheme="minorHAnsi" w:eastAsiaTheme="minorEastAsia" w:hAnsiTheme="minorHAnsi" w:cstheme="minorBidi"/>
          <w:sz w:val="22"/>
          <w:szCs w:val="22"/>
          <w:lang w:val="en-US"/>
        </w:rPr>
      </w:pPr>
      <w:r>
        <w:t>5.7.4.1</w:t>
      </w:r>
      <w:r>
        <w:rPr>
          <w:rFonts w:asciiTheme="minorHAnsi" w:eastAsiaTheme="minorEastAsia" w:hAnsiTheme="minorHAnsi" w:cstheme="minorBidi"/>
          <w:sz w:val="22"/>
          <w:szCs w:val="22"/>
          <w:lang w:val="en-US"/>
        </w:rPr>
        <w:tab/>
      </w:r>
      <w:r>
        <w:t xml:space="preserve">Type: </w:t>
      </w:r>
      <w:r w:rsidRPr="00D42083">
        <w:rPr>
          <w:lang w:val="en-US"/>
        </w:rPr>
        <w:t>OdbData</w:t>
      </w:r>
      <w:r>
        <w:tab/>
      </w:r>
      <w:r>
        <w:fldChar w:fldCharType="begin"/>
      </w:r>
      <w:r>
        <w:instrText xml:space="preserve"> PAGEREF _Toc70341576 \h </w:instrText>
      </w:r>
      <w:r>
        <w:fldChar w:fldCharType="separate"/>
      </w:r>
      <w:r>
        <w:t>92</w:t>
      </w:r>
      <w:r>
        <w:fldChar w:fldCharType="end"/>
      </w:r>
    </w:p>
    <w:p w14:paraId="4F751C22" w14:textId="77777777" w:rsidR="00FD0EEB" w:rsidRDefault="00FD0EEB">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t>Data Types related to Charging</w:t>
      </w:r>
      <w:r>
        <w:tab/>
      </w:r>
      <w:r>
        <w:fldChar w:fldCharType="begin"/>
      </w:r>
      <w:r>
        <w:instrText xml:space="preserve"> PAGEREF _Toc70341577 \h </w:instrText>
      </w:r>
      <w:r>
        <w:fldChar w:fldCharType="separate"/>
      </w:r>
      <w:r>
        <w:t>92</w:t>
      </w:r>
      <w:r>
        <w:fldChar w:fldCharType="end"/>
      </w:r>
    </w:p>
    <w:p w14:paraId="5AC52B3A" w14:textId="77777777" w:rsidR="00FD0EEB" w:rsidRDefault="00FD0EEB">
      <w:pPr>
        <w:pStyle w:val="TOC3"/>
        <w:rPr>
          <w:rFonts w:asciiTheme="minorHAnsi" w:eastAsiaTheme="minorEastAsia" w:hAnsiTheme="minorHAnsi" w:cstheme="minorBidi"/>
          <w:sz w:val="22"/>
          <w:szCs w:val="22"/>
          <w:lang w:val="en-US"/>
        </w:rPr>
      </w:pPr>
      <w:r>
        <w:t>5.8.1</w:t>
      </w:r>
      <w:r>
        <w:rPr>
          <w:rFonts w:asciiTheme="minorHAnsi" w:eastAsiaTheme="minorEastAsia" w:hAnsiTheme="minorHAnsi" w:cstheme="minorBidi"/>
          <w:sz w:val="22"/>
          <w:szCs w:val="22"/>
          <w:lang w:val="en-US"/>
        </w:rPr>
        <w:tab/>
      </w:r>
      <w:r>
        <w:t>Introduction</w:t>
      </w:r>
      <w:r>
        <w:tab/>
      </w:r>
      <w:r>
        <w:fldChar w:fldCharType="begin"/>
      </w:r>
      <w:r>
        <w:instrText xml:space="preserve"> PAGEREF _Toc70341578 \h </w:instrText>
      </w:r>
      <w:r>
        <w:fldChar w:fldCharType="separate"/>
      </w:r>
      <w:r>
        <w:t>92</w:t>
      </w:r>
      <w:r>
        <w:fldChar w:fldCharType="end"/>
      </w:r>
    </w:p>
    <w:p w14:paraId="591838F8" w14:textId="77777777" w:rsidR="00FD0EEB" w:rsidRDefault="00FD0EEB">
      <w:pPr>
        <w:pStyle w:val="TOC3"/>
        <w:rPr>
          <w:rFonts w:asciiTheme="minorHAnsi" w:eastAsiaTheme="minorEastAsia" w:hAnsiTheme="minorHAnsi" w:cstheme="minorBidi"/>
          <w:sz w:val="22"/>
          <w:szCs w:val="22"/>
          <w:lang w:val="en-US"/>
        </w:rPr>
      </w:pPr>
      <w:r>
        <w:t>5.8.2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_Toc70341579 \h </w:instrText>
      </w:r>
      <w:r>
        <w:fldChar w:fldCharType="separate"/>
      </w:r>
      <w:r>
        <w:t>92</w:t>
      </w:r>
      <w:r>
        <w:fldChar w:fldCharType="end"/>
      </w:r>
    </w:p>
    <w:p w14:paraId="114E6753" w14:textId="77777777" w:rsidR="00FD0EEB" w:rsidRDefault="00FD0EEB">
      <w:pPr>
        <w:pStyle w:val="TOC3"/>
        <w:rPr>
          <w:rFonts w:asciiTheme="minorHAnsi" w:eastAsiaTheme="minorEastAsia" w:hAnsiTheme="minorHAnsi" w:cstheme="minorBidi"/>
          <w:sz w:val="22"/>
          <w:szCs w:val="22"/>
          <w:lang w:val="en-US"/>
        </w:rPr>
      </w:pPr>
      <w:r>
        <w:t>5.8.3</w:t>
      </w:r>
      <w:r>
        <w:rPr>
          <w:rFonts w:asciiTheme="minorHAnsi" w:eastAsiaTheme="minorEastAsia" w:hAnsiTheme="minorHAnsi" w:cstheme="minorBidi"/>
          <w:sz w:val="22"/>
          <w:szCs w:val="22"/>
          <w:lang w:val="en-US"/>
        </w:rPr>
        <w:tab/>
      </w:r>
      <w:r>
        <w:t>Enumerations</w:t>
      </w:r>
      <w:r>
        <w:tab/>
      </w:r>
      <w:r>
        <w:fldChar w:fldCharType="begin"/>
      </w:r>
      <w:r>
        <w:instrText xml:space="preserve"> PAGEREF _Toc70341580 \h </w:instrText>
      </w:r>
      <w:r>
        <w:fldChar w:fldCharType="separate"/>
      </w:r>
      <w:r>
        <w:t>93</w:t>
      </w:r>
      <w:r>
        <w:fldChar w:fldCharType="end"/>
      </w:r>
    </w:p>
    <w:p w14:paraId="07DE9DD8" w14:textId="77777777" w:rsidR="00FD0EEB" w:rsidRDefault="00FD0EEB">
      <w:pPr>
        <w:pStyle w:val="TOC3"/>
        <w:rPr>
          <w:rFonts w:asciiTheme="minorHAnsi" w:eastAsiaTheme="minorEastAsia" w:hAnsiTheme="minorHAnsi" w:cstheme="minorBidi"/>
          <w:sz w:val="22"/>
          <w:szCs w:val="22"/>
          <w:lang w:val="en-US"/>
        </w:rPr>
      </w:pPr>
      <w:r>
        <w:t>5.8.4</w:t>
      </w:r>
      <w:r>
        <w:rPr>
          <w:rFonts w:asciiTheme="minorHAnsi" w:eastAsiaTheme="minorEastAsia" w:hAnsiTheme="minorHAnsi" w:cstheme="minorBidi"/>
          <w:sz w:val="22"/>
          <w:szCs w:val="22"/>
          <w:lang w:val="en-US"/>
        </w:rPr>
        <w:tab/>
      </w:r>
      <w:r>
        <w:t>Structured Data Types</w:t>
      </w:r>
      <w:r>
        <w:tab/>
      </w:r>
      <w:r>
        <w:fldChar w:fldCharType="begin"/>
      </w:r>
      <w:r>
        <w:instrText xml:space="preserve"> PAGEREF _Toc70341581 \h </w:instrText>
      </w:r>
      <w:r>
        <w:fldChar w:fldCharType="separate"/>
      </w:r>
      <w:r>
        <w:t>93</w:t>
      </w:r>
      <w:r>
        <w:fldChar w:fldCharType="end"/>
      </w:r>
    </w:p>
    <w:p w14:paraId="025A0DE9" w14:textId="77777777" w:rsidR="00FD0EEB" w:rsidRDefault="00FD0EEB">
      <w:pPr>
        <w:pStyle w:val="TOC4"/>
        <w:rPr>
          <w:rFonts w:asciiTheme="minorHAnsi" w:eastAsiaTheme="minorEastAsia" w:hAnsiTheme="minorHAnsi" w:cstheme="minorBidi"/>
          <w:sz w:val="22"/>
          <w:szCs w:val="22"/>
          <w:lang w:val="en-US"/>
        </w:rPr>
      </w:pPr>
      <w:r>
        <w:t>5.8.4.1</w:t>
      </w:r>
      <w:r>
        <w:rPr>
          <w:rFonts w:asciiTheme="minorHAnsi" w:eastAsiaTheme="minorEastAsia" w:hAnsiTheme="minorHAnsi" w:cstheme="minorBidi"/>
          <w:sz w:val="22"/>
          <w:szCs w:val="22"/>
          <w:lang w:val="en-US"/>
        </w:rPr>
        <w:tab/>
      </w:r>
      <w:r>
        <w:t>Type: SecondaryRatUsageReport</w:t>
      </w:r>
      <w:r>
        <w:tab/>
      </w:r>
      <w:r>
        <w:fldChar w:fldCharType="begin"/>
      </w:r>
      <w:r>
        <w:instrText xml:space="preserve"> PAGEREF _Toc70341582 \h </w:instrText>
      </w:r>
      <w:r>
        <w:fldChar w:fldCharType="separate"/>
      </w:r>
      <w:r>
        <w:t>93</w:t>
      </w:r>
      <w:r>
        <w:fldChar w:fldCharType="end"/>
      </w:r>
    </w:p>
    <w:p w14:paraId="53D45E16" w14:textId="77777777" w:rsidR="00FD0EEB" w:rsidRDefault="00FD0EEB">
      <w:pPr>
        <w:pStyle w:val="TOC4"/>
        <w:rPr>
          <w:rFonts w:asciiTheme="minorHAnsi" w:eastAsiaTheme="minorEastAsia" w:hAnsiTheme="minorHAnsi" w:cstheme="minorBidi"/>
          <w:sz w:val="22"/>
          <w:szCs w:val="22"/>
          <w:lang w:val="en-US"/>
        </w:rPr>
      </w:pPr>
      <w:r>
        <w:t>5.8.4.2</w:t>
      </w:r>
      <w:r>
        <w:rPr>
          <w:rFonts w:asciiTheme="minorHAnsi" w:eastAsiaTheme="minorEastAsia" w:hAnsiTheme="minorHAnsi" w:cstheme="minorBidi"/>
          <w:sz w:val="22"/>
          <w:szCs w:val="22"/>
          <w:lang w:val="en-US"/>
        </w:rPr>
        <w:tab/>
      </w:r>
      <w:r>
        <w:t>Type: QoSFlowUsageReport</w:t>
      </w:r>
      <w:r>
        <w:tab/>
      </w:r>
      <w:r>
        <w:fldChar w:fldCharType="begin"/>
      </w:r>
      <w:r>
        <w:instrText xml:space="preserve"> PAGEREF _Toc70341583 \h </w:instrText>
      </w:r>
      <w:r>
        <w:fldChar w:fldCharType="separate"/>
      </w:r>
      <w:r>
        <w:t>93</w:t>
      </w:r>
      <w:r>
        <w:fldChar w:fldCharType="end"/>
      </w:r>
    </w:p>
    <w:p w14:paraId="152A65E9" w14:textId="77777777" w:rsidR="00FD0EEB" w:rsidRDefault="00FD0EEB">
      <w:pPr>
        <w:pStyle w:val="TOC4"/>
        <w:rPr>
          <w:rFonts w:asciiTheme="minorHAnsi" w:eastAsiaTheme="minorEastAsia" w:hAnsiTheme="minorHAnsi" w:cstheme="minorBidi"/>
          <w:sz w:val="22"/>
          <w:szCs w:val="22"/>
          <w:lang w:val="en-US"/>
        </w:rPr>
      </w:pPr>
      <w:r>
        <w:t>5.8.4.3</w:t>
      </w:r>
      <w:r>
        <w:rPr>
          <w:rFonts w:asciiTheme="minorHAnsi" w:eastAsiaTheme="minorEastAsia" w:hAnsiTheme="minorHAnsi" w:cstheme="minorBidi"/>
          <w:sz w:val="22"/>
          <w:szCs w:val="22"/>
          <w:lang w:val="en-US"/>
        </w:rPr>
        <w:tab/>
      </w:r>
      <w:r>
        <w:t>Type: SecondaryRatUsageInfo</w:t>
      </w:r>
      <w:r>
        <w:tab/>
      </w:r>
      <w:r>
        <w:fldChar w:fldCharType="begin"/>
      </w:r>
      <w:r>
        <w:instrText xml:space="preserve"> PAGEREF _Toc70341584 \h </w:instrText>
      </w:r>
      <w:r>
        <w:fldChar w:fldCharType="separate"/>
      </w:r>
      <w:r>
        <w:t>93</w:t>
      </w:r>
      <w:r>
        <w:fldChar w:fldCharType="end"/>
      </w:r>
    </w:p>
    <w:p w14:paraId="1694660D" w14:textId="77777777" w:rsidR="00FD0EEB" w:rsidRDefault="00FD0EEB">
      <w:pPr>
        <w:pStyle w:val="TOC4"/>
        <w:rPr>
          <w:rFonts w:asciiTheme="minorHAnsi" w:eastAsiaTheme="minorEastAsia" w:hAnsiTheme="minorHAnsi" w:cstheme="minorBidi"/>
          <w:sz w:val="22"/>
          <w:szCs w:val="22"/>
          <w:lang w:val="en-US"/>
        </w:rPr>
      </w:pPr>
      <w:r>
        <w:t>5.8.4.4</w:t>
      </w:r>
      <w:r>
        <w:rPr>
          <w:rFonts w:asciiTheme="minorHAnsi" w:eastAsiaTheme="minorEastAsia" w:hAnsiTheme="minorHAnsi" w:cstheme="minorBidi"/>
          <w:sz w:val="22"/>
          <w:szCs w:val="22"/>
          <w:lang w:val="en-US"/>
        </w:rPr>
        <w:tab/>
      </w:r>
      <w:r>
        <w:t>Type: VolumeTimedReport</w:t>
      </w:r>
      <w:r>
        <w:tab/>
      </w:r>
      <w:r>
        <w:fldChar w:fldCharType="begin"/>
      </w:r>
      <w:r>
        <w:instrText xml:space="preserve"> PAGEREF _Toc70341585 \h </w:instrText>
      </w:r>
      <w:r>
        <w:fldChar w:fldCharType="separate"/>
      </w:r>
      <w:r>
        <w:t>93</w:t>
      </w:r>
      <w:r>
        <w:fldChar w:fldCharType="end"/>
      </w:r>
    </w:p>
    <w:p w14:paraId="561BC25C" w14:textId="77777777" w:rsidR="00FD0EEB" w:rsidRDefault="00FD0EEB">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_Toc70341586 \h </w:instrText>
      </w:r>
      <w:r>
        <w:fldChar w:fldCharType="separate"/>
      </w:r>
      <w:r>
        <w:t>94</w:t>
      </w:r>
      <w:r>
        <w:fldChar w:fldCharType="end"/>
      </w:r>
    </w:p>
    <w:p w14:paraId="01FC21C3" w14:textId="77777777" w:rsidR="00FD0EEB" w:rsidRDefault="00FD0EEB">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Data related to Common Data Types</w:t>
      </w:r>
      <w:r>
        <w:tab/>
      </w:r>
      <w:r>
        <w:fldChar w:fldCharType="begin"/>
      </w:r>
      <w:r>
        <w:instrText xml:space="preserve"> PAGEREF _Toc70341587 \h </w:instrText>
      </w:r>
      <w:r>
        <w:fldChar w:fldCharType="separate"/>
      </w:r>
      <w:r>
        <w:t>94</w:t>
      </w:r>
      <w:r>
        <w:fldChar w:fldCharType="end"/>
      </w:r>
    </w:p>
    <w:p w14:paraId="2597FBA2" w14:textId="1F160EE0" w:rsidR="00080512" w:rsidRPr="004D3578" w:rsidRDefault="00FD0EEB">
      <w:r>
        <w:rPr>
          <w:noProof/>
          <w:sz w:val="22"/>
        </w:rPr>
        <w:fldChar w:fldCharType="end"/>
      </w:r>
    </w:p>
    <w:p w14:paraId="529D29DA" w14:textId="77777777" w:rsidR="00080512" w:rsidRDefault="00080512" w:rsidP="00E92CBF">
      <w:pPr>
        <w:pStyle w:val="Heading1"/>
      </w:pPr>
      <w:r w:rsidRPr="004D3578">
        <w:br w:type="page"/>
      </w:r>
      <w:bookmarkStart w:id="31" w:name="foreword"/>
      <w:bookmarkStart w:id="32" w:name="_Toc2086433"/>
      <w:bookmarkStart w:id="33" w:name="_Toc43025959"/>
      <w:bookmarkStart w:id="34" w:name="_Toc49763493"/>
      <w:bookmarkStart w:id="35" w:name="_Toc56754189"/>
      <w:bookmarkStart w:id="36" w:name="_Toc70341348"/>
      <w:bookmarkEnd w:id="31"/>
      <w:r w:rsidRPr="004D3578">
        <w:lastRenderedPageBreak/>
        <w:t>Foreword</w:t>
      </w:r>
      <w:bookmarkEnd w:id="32"/>
      <w:bookmarkEnd w:id="33"/>
      <w:bookmarkEnd w:id="34"/>
      <w:bookmarkEnd w:id="35"/>
      <w:bookmarkEnd w:id="36"/>
    </w:p>
    <w:p w14:paraId="725B6C48" w14:textId="77777777" w:rsidR="00080512" w:rsidRPr="004D3578" w:rsidRDefault="00080512">
      <w:r w:rsidRPr="004D3578">
        <w:t xml:space="preserve">This Technical </w:t>
      </w:r>
      <w:bookmarkStart w:id="37" w:name="spectype3"/>
      <w:r w:rsidRPr="00E92CBF">
        <w:t>Specification</w:t>
      </w:r>
      <w:bookmarkEnd w:id="37"/>
      <w:r w:rsidRPr="004D3578">
        <w:t xml:space="preserve"> has been produced by the 3</w:t>
      </w:r>
      <w:r w:rsidR="00F04712">
        <w:t>rd</w:t>
      </w:r>
      <w:r w:rsidRPr="004D3578">
        <w:t xml:space="preserve"> Generation Partnership Project (3GPP).</w:t>
      </w:r>
    </w:p>
    <w:p w14:paraId="3855E91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DADBA9" w14:textId="77777777" w:rsidR="00080512" w:rsidRPr="004D3578" w:rsidRDefault="00080512">
      <w:pPr>
        <w:pStyle w:val="B1"/>
      </w:pPr>
      <w:r w:rsidRPr="004D3578">
        <w:t>Version x.y.z</w:t>
      </w:r>
    </w:p>
    <w:p w14:paraId="3129BBDC" w14:textId="77777777" w:rsidR="00080512" w:rsidRPr="004D3578" w:rsidRDefault="00080512">
      <w:pPr>
        <w:pStyle w:val="B1"/>
      </w:pPr>
      <w:r w:rsidRPr="004D3578">
        <w:t>where:</w:t>
      </w:r>
    </w:p>
    <w:p w14:paraId="2918BC1E" w14:textId="77777777" w:rsidR="00080512" w:rsidRPr="004D3578" w:rsidRDefault="00080512">
      <w:pPr>
        <w:pStyle w:val="B2"/>
      </w:pPr>
      <w:r w:rsidRPr="004D3578">
        <w:t>x</w:t>
      </w:r>
      <w:r w:rsidRPr="004D3578">
        <w:tab/>
        <w:t>the first digit:</w:t>
      </w:r>
    </w:p>
    <w:p w14:paraId="34F59288" w14:textId="77777777" w:rsidR="00080512" w:rsidRPr="004D3578" w:rsidRDefault="00080512">
      <w:pPr>
        <w:pStyle w:val="B3"/>
      </w:pPr>
      <w:r w:rsidRPr="004D3578">
        <w:t>1</w:t>
      </w:r>
      <w:r w:rsidRPr="004D3578">
        <w:tab/>
        <w:t>presented to TSG for information;</w:t>
      </w:r>
    </w:p>
    <w:p w14:paraId="4C0337C2" w14:textId="77777777" w:rsidR="00080512" w:rsidRPr="004D3578" w:rsidRDefault="00080512">
      <w:pPr>
        <w:pStyle w:val="B3"/>
      </w:pPr>
      <w:r w:rsidRPr="004D3578">
        <w:t>2</w:t>
      </w:r>
      <w:r w:rsidRPr="004D3578">
        <w:tab/>
        <w:t>presented to TSG for approval;</w:t>
      </w:r>
    </w:p>
    <w:p w14:paraId="327EEAD7" w14:textId="77777777" w:rsidR="00080512" w:rsidRPr="004D3578" w:rsidRDefault="00080512">
      <w:pPr>
        <w:pStyle w:val="B3"/>
      </w:pPr>
      <w:r w:rsidRPr="004D3578">
        <w:t>3</w:t>
      </w:r>
      <w:r w:rsidRPr="004D3578">
        <w:tab/>
        <w:t>or greater indicates TSG approved document under change control.</w:t>
      </w:r>
    </w:p>
    <w:p w14:paraId="4A03FA0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9B6956" w14:textId="77777777" w:rsidR="00080512" w:rsidRDefault="00080512">
      <w:pPr>
        <w:pStyle w:val="B2"/>
      </w:pPr>
      <w:r w:rsidRPr="004D3578">
        <w:t>z</w:t>
      </w:r>
      <w:r w:rsidRPr="004D3578">
        <w:tab/>
        <w:t>the third digit is incremented when editorial only changes have been incorporated in the document.</w:t>
      </w:r>
    </w:p>
    <w:p w14:paraId="0624C1B7" w14:textId="77777777" w:rsidR="008C384C" w:rsidRDefault="008C384C" w:rsidP="008C384C">
      <w:r>
        <w:t xml:space="preserve">In </w:t>
      </w:r>
      <w:r w:rsidR="0074026F">
        <w:t>the present</w:t>
      </w:r>
      <w:r>
        <w:t xml:space="preserve"> document, modal verbs have the following meanings:</w:t>
      </w:r>
    </w:p>
    <w:p w14:paraId="4B28492B" w14:textId="77777777" w:rsidR="008C384C" w:rsidRDefault="008C384C" w:rsidP="00774DA4">
      <w:pPr>
        <w:pStyle w:val="EX"/>
      </w:pPr>
      <w:r w:rsidRPr="008C384C">
        <w:rPr>
          <w:b/>
        </w:rPr>
        <w:t>shall</w:t>
      </w:r>
      <w:r w:rsidR="00D949FD">
        <w:tab/>
      </w:r>
      <w:r>
        <w:t>indicates a mandatory requirement to do something</w:t>
      </w:r>
    </w:p>
    <w:p w14:paraId="638BDF98" w14:textId="77777777" w:rsidR="008C384C" w:rsidRDefault="008C384C" w:rsidP="00774DA4">
      <w:pPr>
        <w:pStyle w:val="EX"/>
      </w:pPr>
      <w:r w:rsidRPr="008C384C">
        <w:rPr>
          <w:b/>
        </w:rPr>
        <w:t>shall not</w:t>
      </w:r>
      <w:r>
        <w:tab/>
        <w:t>indicates an interdiction (</w:t>
      </w:r>
      <w:r w:rsidR="001F1132">
        <w:t>prohibition</w:t>
      </w:r>
      <w:r>
        <w:t>) to do something</w:t>
      </w:r>
    </w:p>
    <w:p w14:paraId="080DB66B" w14:textId="77777777" w:rsidR="00BA19ED" w:rsidRPr="004D3578" w:rsidRDefault="00BA19ED" w:rsidP="00A27486">
      <w:r>
        <w:t>The constructions "shall" and "shall not" are confined to the context of normative provisions, and do not appear in Technical Reports.</w:t>
      </w:r>
    </w:p>
    <w:p w14:paraId="111BE5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3DC6DC" w14:textId="77777777" w:rsidR="008C384C" w:rsidRDefault="008C384C" w:rsidP="00774DA4">
      <w:pPr>
        <w:pStyle w:val="EX"/>
      </w:pPr>
      <w:r w:rsidRPr="008C384C">
        <w:rPr>
          <w:b/>
        </w:rPr>
        <w:t>should</w:t>
      </w:r>
      <w:r w:rsidR="00D949FD">
        <w:tab/>
      </w:r>
      <w:r>
        <w:t>indicates a recommendation to do something</w:t>
      </w:r>
    </w:p>
    <w:p w14:paraId="3B02E992" w14:textId="77777777" w:rsidR="008C384C" w:rsidRDefault="008C384C" w:rsidP="00774DA4">
      <w:pPr>
        <w:pStyle w:val="EX"/>
      </w:pPr>
      <w:r w:rsidRPr="008C384C">
        <w:rPr>
          <w:b/>
        </w:rPr>
        <w:t>should not</w:t>
      </w:r>
      <w:r>
        <w:tab/>
        <w:t>indicates a recommendation not to do something</w:t>
      </w:r>
    </w:p>
    <w:p w14:paraId="79C7656B" w14:textId="77777777" w:rsidR="008C384C" w:rsidRDefault="008C384C" w:rsidP="00774DA4">
      <w:pPr>
        <w:pStyle w:val="EX"/>
      </w:pPr>
      <w:r w:rsidRPr="00774DA4">
        <w:rPr>
          <w:b/>
        </w:rPr>
        <w:t>may</w:t>
      </w:r>
      <w:r w:rsidR="00D949FD">
        <w:tab/>
      </w:r>
      <w:r>
        <w:t>indicates permission to do something</w:t>
      </w:r>
    </w:p>
    <w:p w14:paraId="718AC2D6" w14:textId="77777777" w:rsidR="008C384C" w:rsidRDefault="008C384C" w:rsidP="00774DA4">
      <w:pPr>
        <w:pStyle w:val="EX"/>
      </w:pPr>
      <w:r w:rsidRPr="00774DA4">
        <w:rPr>
          <w:b/>
        </w:rPr>
        <w:t>need not</w:t>
      </w:r>
      <w:r>
        <w:tab/>
        <w:t>indicates permission not to do something</w:t>
      </w:r>
    </w:p>
    <w:p w14:paraId="73618D7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7C1214" w14:textId="77777777" w:rsidR="008C384C" w:rsidRDefault="008C384C" w:rsidP="00774DA4">
      <w:pPr>
        <w:pStyle w:val="EX"/>
      </w:pPr>
      <w:r w:rsidRPr="00774DA4">
        <w:rPr>
          <w:b/>
        </w:rPr>
        <w:t>can</w:t>
      </w:r>
      <w:r w:rsidR="00D949FD">
        <w:tab/>
      </w:r>
      <w:r>
        <w:t>indicates</w:t>
      </w:r>
      <w:r w:rsidR="00774DA4">
        <w:t xml:space="preserve"> that something is possible</w:t>
      </w:r>
    </w:p>
    <w:p w14:paraId="32CE3DA4" w14:textId="77777777" w:rsidR="00774DA4" w:rsidRDefault="00774DA4" w:rsidP="00774DA4">
      <w:pPr>
        <w:pStyle w:val="EX"/>
      </w:pPr>
      <w:r w:rsidRPr="00774DA4">
        <w:rPr>
          <w:b/>
        </w:rPr>
        <w:t>cannot</w:t>
      </w:r>
      <w:r w:rsidR="00D949FD">
        <w:tab/>
      </w:r>
      <w:r>
        <w:t>indicates that something is impossible</w:t>
      </w:r>
    </w:p>
    <w:p w14:paraId="2D1F952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A9863F"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8FD9E5"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A6EE7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116F2E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717BC1" w14:textId="77777777" w:rsidR="001F1132" w:rsidRDefault="001F1132" w:rsidP="001F1132">
      <w:r>
        <w:t>In addition:</w:t>
      </w:r>
    </w:p>
    <w:p w14:paraId="64A594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F361BB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9D236F7" w14:textId="77777777" w:rsidR="00774DA4" w:rsidRPr="004D3578" w:rsidRDefault="00647114" w:rsidP="00A27486">
      <w:r>
        <w:t>The constructions "is" and "is not" do not indicate requirements.</w:t>
      </w:r>
    </w:p>
    <w:p w14:paraId="30936265" w14:textId="77777777" w:rsidR="00E92CBF" w:rsidRPr="001D2CEF" w:rsidRDefault="00E92CBF" w:rsidP="00E92CBF">
      <w:pPr>
        <w:pStyle w:val="Heading1"/>
      </w:pPr>
      <w:bookmarkStart w:id="38" w:name="introduction"/>
      <w:bookmarkStart w:id="39" w:name="_Toc24925762"/>
      <w:bookmarkStart w:id="40" w:name="_Toc24925940"/>
      <w:bookmarkStart w:id="41" w:name="_Toc24926116"/>
      <w:bookmarkStart w:id="42" w:name="_Toc33963969"/>
      <w:bookmarkStart w:id="43" w:name="_Toc33980725"/>
      <w:bookmarkStart w:id="44" w:name="_Toc36462525"/>
      <w:bookmarkStart w:id="45" w:name="_Toc36462721"/>
      <w:bookmarkStart w:id="46" w:name="_Toc43025960"/>
      <w:bookmarkStart w:id="47" w:name="_Toc49763494"/>
      <w:bookmarkStart w:id="48" w:name="_Toc56754190"/>
      <w:bookmarkStart w:id="49" w:name="_Toc70341349"/>
      <w:bookmarkEnd w:id="38"/>
      <w:r w:rsidRPr="001D2CEF">
        <w:t>1</w:t>
      </w:r>
      <w:r w:rsidRPr="001D2CEF">
        <w:tab/>
        <w:t>Scope</w:t>
      </w:r>
      <w:bookmarkEnd w:id="39"/>
      <w:bookmarkEnd w:id="40"/>
      <w:bookmarkEnd w:id="41"/>
      <w:bookmarkEnd w:id="42"/>
      <w:bookmarkEnd w:id="43"/>
      <w:bookmarkEnd w:id="44"/>
      <w:bookmarkEnd w:id="45"/>
      <w:bookmarkEnd w:id="46"/>
      <w:bookmarkEnd w:id="47"/>
      <w:bookmarkEnd w:id="48"/>
      <w:bookmarkEnd w:id="49"/>
    </w:p>
    <w:p w14:paraId="21328D2B"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B5E613F" w14:textId="77777777" w:rsidR="00E92CBF" w:rsidRPr="001D2CEF" w:rsidRDefault="00E92CBF" w:rsidP="00E92CBF">
      <w:r w:rsidRPr="001D2CEF">
        <w:t>The Principles and Guidelines for Services Definition are specified in 3GPP TS 29.501 [2].</w:t>
      </w:r>
    </w:p>
    <w:p w14:paraId="5EC57152" w14:textId="77777777" w:rsidR="00E92CBF" w:rsidRPr="001D2CEF" w:rsidRDefault="00E92CBF" w:rsidP="00E92CBF">
      <w:pPr>
        <w:pStyle w:val="Heading1"/>
      </w:pPr>
      <w:bookmarkStart w:id="50" w:name="_Toc24925763"/>
      <w:bookmarkStart w:id="51" w:name="_Toc24925941"/>
      <w:bookmarkStart w:id="52" w:name="_Toc24926117"/>
      <w:bookmarkStart w:id="53" w:name="_Toc33963970"/>
      <w:bookmarkStart w:id="54" w:name="_Toc33980726"/>
      <w:bookmarkStart w:id="55" w:name="_Toc36462526"/>
      <w:bookmarkStart w:id="56" w:name="_Toc36462722"/>
      <w:bookmarkStart w:id="57" w:name="_Toc43025961"/>
      <w:bookmarkStart w:id="58" w:name="_Toc49763495"/>
      <w:bookmarkStart w:id="59" w:name="_Toc56754191"/>
      <w:bookmarkStart w:id="60" w:name="_Toc70341350"/>
      <w:r w:rsidRPr="001D2CEF">
        <w:t>2</w:t>
      </w:r>
      <w:r w:rsidRPr="001D2CEF">
        <w:tab/>
        <w:t>References</w:t>
      </w:r>
      <w:bookmarkEnd w:id="50"/>
      <w:bookmarkEnd w:id="51"/>
      <w:bookmarkEnd w:id="52"/>
      <w:bookmarkEnd w:id="53"/>
      <w:bookmarkEnd w:id="54"/>
      <w:bookmarkEnd w:id="55"/>
      <w:bookmarkEnd w:id="56"/>
      <w:bookmarkEnd w:id="57"/>
      <w:bookmarkEnd w:id="58"/>
      <w:bookmarkEnd w:id="59"/>
      <w:bookmarkEnd w:id="60"/>
    </w:p>
    <w:p w14:paraId="579942E9" w14:textId="77777777" w:rsidR="00E92CBF" w:rsidRPr="001D2CEF" w:rsidRDefault="00E92CBF" w:rsidP="00E92CBF">
      <w:r w:rsidRPr="001D2CEF">
        <w:t>The following documents contain provisions which, through reference in this text, constitute provisions of the present document.</w:t>
      </w:r>
    </w:p>
    <w:p w14:paraId="2DA8C29B" w14:textId="77777777" w:rsidR="00E92CBF" w:rsidRPr="001D2CEF" w:rsidRDefault="00E92CBF" w:rsidP="00E92CBF">
      <w:pPr>
        <w:pStyle w:val="B1"/>
      </w:pPr>
      <w:bookmarkStart w:id="61" w:name="OLE_LINK1"/>
      <w:bookmarkStart w:id="62" w:name="OLE_LINK2"/>
      <w:bookmarkStart w:id="63" w:name="OLE_LINK3"/>
      <w:bookmarkStart w:id="64" w:name="OLE_LINK4"/>
      <w:r w:rsidRPr="001D2CEF">
        <w:t>-</w:t>
      </w:r>
      <w:r w:rsidRPr="001D2CEF">
        <w:tab/>
        <w:t>References are either specific (identified by date of publication, edition number, version number, etc.) or non</w:t>
      </w:r>
      <w:r w:rsidRPr="001D2CEF">
        <w:noBreakHyphen/>
        <w:t>specific.</w:t>
      </w:r>
    </w:p>
    <w:p w14:paraId="3E3E859B" w14:textId="77777777" w:rsidR="00E92CBF" w:rsidRPr="001D2CEF" w:rsidRDefault="00E92CBF" w:rsidP="00E92CBF">
      <w:pPr>
        <w:pStyle w:val="B1"/>
      </w:pPr>
      <w:r w:rsidRPr="001D2CEF">
        <w:t>-</w:t>
      </w:r>
      <w:r w:rsidRPr="001D2CEF">
        <w:tab/>
        <w:t>For a specific reference, subsequent revisions do not apply.</w:t>
      </w:r>
    </w:p>
    <w:p w14:paraId="7F986837"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bookmarkEnd w:id="61"/>
    <w:bookmarkEnd w:id="62"/>
    <w:bookmarkEnd w:id="63"/>
    <w:bookmarkEnd w:id="64"/>
    <w:p w14:paraId="14E30F2D" w14:textId="77777777" w:rsidR="00E92CBF" w:rsidRPr="001D2CEF" w:rsidRDefault="00E92CBF" w:rsidP="00E92CBF">
      <w:pPr>
        <w:pStyle w:val="EX"/>
      </w:pPr>
      <w:r w:rsidRPr="001D2CEF">
        <w:t>[1]</w:t>
      </w:r>
      <w:r w:rsidRPr="001D2CEF">
        <w:tab/>
        <w:t>3GPP TR 21.905: "Vocabulary for 3GPP Specifications".</w:t>
      </w:r>
    </w:p>
    <w:p w14:paraId="65C9FB4D" w14:textId="77777777" w:rsidR="00E92CBF" w:rsidRPr="001D2CEF" w:rsidRDefault="00E92CBF" w:rsidP="00E92CBF">
      <w:pPr>
        <w:pStyle w:val="EX"/>
      </w:pPr>
      <w:r w:rsidRPr="001D2CEF">
        <w:t>[2]</w:t>
      </w:r>
      <w:r w:rsidRPr="001D2CEF">
        <w:tab/>
        <w:t>3GPP TS 29.501: "5G System; Principles and Guidelines for Services Definition; Stage 3".</w:t>
      </w:r>
    </w:p>
    <w:p w14:paraId="10BA9D88" w14:textId="38D5A389" w:rsidR="00E92CBF" w:rsidRPr="001D2CEF" w:rsidRDefault="00E92CBF" w:rsidP="00E92CBF">
      <w:pPr>
        <w:pStyle w:val="EX"/>
        <w:rPr>
          <w:lang w:val="en-US"/>
        </w:rPr>
      </w:pPr>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p w14:paraId="623A14BD"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693A888D"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059566AA" w14:textId="77777777" w:rsidR="00E92CBF" w:rsidRPr="001D2CEF" w:rsidRDefault="00E92CBF" w:rsidP="00E92CBF">
      <w:pPr>
        <w:pStyle w:val="EX"/>
      </w:pPr>
      <w:r w:rsidRPr="001D2CEF">
        <w:t>[6]</w:t>
      </w:r>
      <w:r w:rsidRPr="001D2CEF">
        <w:tab/>
        <w:t>IETF RFC 3986: "Uniform Resource Identifier (URI): Generic Syntax".</w:t>
      </w:r>
    </w:p>
    <w:p w14:paraId="4F902847" w14:textId="77777777" w:rsidR="00E92CBF" w:rsidRPr="001D2CEF" w:rsidRDefault="00E92CBF" w:rsidP="00E92CBF">
      <w:pPr>
        <w:pStyle w:val="EX"/>
      </w:pPr>
      <w:r w:rsidRPr="001D2CEF">
        <w:t>[7]</w:t>
      </w:r>
      <w:r w:rsidRPr="001D2CEF">
        <w:tab/>
        <w:t>3GPP TS 23.003: "Numbering, addressing and identification".</w:t>
      </w:r>
    </w:p>
    <w:p w14:paraId="6865FF30" w14:textId="77777777" w:rsidR="00E92CBF" w:rsidRPr="001D2CEF" w:rsidRDefault="00E92CBF" w:rsidP="00E92CBF">
      <w:pPr>
        <w:pStyle w:val="EX"/>
      </w:pPr>
      <w:r w:rsidRPr="001D2CEF">
        <w:t>[8]</w:t>
      </w:r>
      <w:r w:rsidRPr="001D2CEF">
        <w:tab/>
        <w:t>3GPP TS 23.501: "System Architecture for the 5G System; Stage 2".</w:t>
      </w:r>
    </w:p>
    <w:p w14:paraId="2BFBB4A6" w14:textId="77777777" w:rsidR="00E92CBF" w:rsidRPr="001D2CEF" w:rsidRDefault="00E92CBF" w:rsidP="00E92CBF">
      <w:pPr>
        <w:pStyle w:val="EX"/>
      </w:pPr>
      <w:r w:rsidRPr="001D2CEF">
        <w:t>[9]</w:t>
      </w:r>
      <w:r w:rsidRPr="001D2CEF">
        <w:tab/>
        <w:t>IETF RFC 7807: "Problem Details for HTTP APIs".</w:t>
      </w:r>
    </w:p>
    <w:p w14:paraId="724E0078"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3574F654" w14:textId="77777777" w:rsidR="00E92CBF" w:rsidRPr="001D2CEF" w:rsidRDefault="00E92CBF" w:rsidP="00E92CBF">
      <w:pPr>
        <w:pStyle w:val="EX"/>
      </w:pPr>
      <w:r w:rsidRPr="001D2CEF">
        <w:t>[11]</w:t>
      </w:r>
      <w:r w:rsidRPr="001D2CEF">
        <w:tab/>
        <w:t>3GPP TS 38.413: "NG-RAN; NG Application Protocol (NGAP) ".</w:t>
      </w:r>
    </w:p>
    <w:p w14:paraId="631ABC5F" w14:textId="77777777" w:rsidR="00E92CBF" w:rsidRPr="001D2CEF" w:rsidRDefault="00E92CBF" w:rsidP="00E92CBF">
      <w:pPr>
        <w:pStyle w:val="EX"/>
      </w:pPr>
      <w:r w:rsidRPr="001D2CEF">
        <w:t>[12]</w:t>
      </w:r>
      <w:r w:rsidRPr="001D2CEF">
        <w:tab/>
        <w:t>IETF RFC 6901: "JavaScript Object Notation (JSON) Pointer".</w:t>
      </w:r>
    </w:p>
    <w:p w14:paraId="13B969C6" w14:textId="77777777" w:rsidR="00E92CBF" w:rsidRPr="001D2CEF" w:rsidRDefault="00E92CBF" w:rsidP="00E92CBF">
      <w:pPr>
        <w:pStyle w:val="EX"/>
      </w:pPr>
      <w:r w:rsidRPr="001D2CEF">
        <w:t>[13]</w:t>
      </w:r>
      <w:r w:rsidRPr="001D2CEF">
        <w:tab/>
        <w:t>3GPP TS 24.007: "Mobile radio interface signalling layer 3; General aspects".</w:t>
      </w:r>
    </w:p>
    <w:p w14:paraId="4B1B7B90" w14:textId="77777777" w:rsidR="00E92CBF" w:rsidRPr="001D2CEF" w:rsidRDefault="00E92CBF" w:rsidP="00E92CBF">
      <w:pPr>
        <w:pStyle w:val="EX"/>
      </w:pPr>
      <w:r w:rsidRPr="001D2CEF">
        <w:t>[14]</w:t>
      </w:r>
      <w:r w:rsidRPr="001D2CEF">
        <w:tab/>
        <w:t>IETF RFC 6902: "JavaScript Object Notation (JSON) Patch".</w:t>
      </w:r>
    </w:p>
    <w:p w14:paraId="78602AB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1C537B6F"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49B319C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6F0D9EE" w14:textId="77777777" w:rsidR="00E92CBF" w:rsidRPr="001D2CEF" w:rsidRDefault="00E92CBF" w:rsidP="00E92CBF">
      <w:pPr>
        <w:pStyle w:val="EX"/>
      </w:pPr>
      <w:r w:rsidRPr="001D2CEF">
        <w:t>[18]</w:t>
      </w:r>
      <w:r w:rsidRPr="001D2CEF">
        <w:tab/>
        <w:t>IETF RFC 6733: "Diameter Base Protocol".</w:t>
      </w:r>
    </w:p>
    <w:p w14:paraId="10E57C38"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4EDB3474" w14:textId="77777777" w:rsidR="00E92CBF" w:rsidRPr="001D2CEF" w:rsidRDefault="00E92CBF" w:rsidP="00E92CBF">
      <w:pPr>
        <w:pStyle w:val="EX"/>
      </w:pPr>
      <w:r w:rsidRPr="001D2CEF">
        <w:t>[20]</w:t>
      </w:r>
      <w:r w:rsidRPr="001D2CEF">
        <w:tab/>
        <w:t>3GPP TS 24.501: "Non-Access-Stratum (NAS) Protocol for 5G System (5GS); Stage 3".</w:t>
      </w:r>
    </w:p>
    <w:p w14:paraId="4A782440" w14:textId="77777777" w:rsidR="00E92CBF" w:rsidRPr="001D2CEF" w:rsidRDefault="00E92CBF" w:rsidP="00E92CBF">
      <w:pPr>
        <w:pStyle w:val="EX"/>
      </w:pPr>
      <w:r w:rsidRPr="001D2CEF">
        <w:t>[21]</w:t>
      </w:r>
      <w:r w:rsidRPr="001D2CEF">
        <w:tab/>
        <w:t>3GPP TS 29.002: "Mobile Application Part (MAP) specification".</w:t>
      </w:r>
    </w:p>
    <w:p w14:paraId="7E138A7B" w14:textId="77777777" w:rsidR="00E92CBF" w:rsidRPr="001D2CEF" w:rsidRDefault="00E92CBF" w:rsidP="00E92CBF">
      <w:pPr>
        <w:pStyle w:val="EX"/>
      </w:pPr>
      <w:r w:rsidRPr="001D2CEF">
        <w:t>[22]</w:t>
      </w:r>
      <w:r w:rsidRPr="001D2CEF">
        <w:tab/>
        <w:t>Void.</w:t>
      </w:r>
    </w:p>
    <w:p w14:paraId="4EB48BB7" w14:textId="77777777" w:rsidR="00E92CBF" w:rsidRPr="001D2CEF" w:rsidRDefault="00E92CBF" w:rsidP="00E92CBF">
      <w:pPr>
        <w:pStyle w:val="EX"/>
      </w:pPr>
      <w:r w:rsidRPr="001D2CEF">
        <w:t>[23]</w:t>
      </w:r>
      <w:r w:rsidRPr="001D2CEF">
        <w:tab/>
        <w:t>3GPP TS 23.032: "Universal Geographical Area Description (GAD)".</w:t>
      </w:r>
    </w:p>
    <w:p w14:paraId="7F60CF35" w14:textId="77777777" w:rsidR="00E92CBF" w:rsidRPr="001D2CEF" w:rsidRDefault="00E92CBF" w:rsidP="00E92CBF">
      <w:pPr>
        <w:pStyle w:val="EX"/>
      </w:pPr>
      <w:r w:rsidRPr="001D2CEF">
        <w:t>[24]</w:t>
      </w:r>
      <w:r w:rsidRPr="001D2CEF">
        <w:tab/>
        <w:t>ITU-T Recommendation Q.763 (1999): "Specifications of Signalling System No.7; Formats and codes".</w:t>
      </w:r>
    </w:p>
    <w:p w14:paraId="3FFA1B64" w14:textId="77777777" w:rsidR="00E92CBF" w:rsidRPr="001D2CEF" w:rsidRDefault="00E92CBF" w:rsidP="00E92CBF">
      <w:pPr>
        <w:pStyle w:val="EX"/>
      </w:pPr>
      <w:r w:rsidRPr="001D2CEF">
        <w:t>[25]</w:t>
      </w:r>
      <w:r w:rsidRPr="001D2CEF">
        <w:tab/>
        <w:t>3GPP TS 29.500: "5G System; Technical Realization of Service Based Architecture; Stage 3".</w:t>
      </w:r>
    </w:p>
    <w:p w14:paraId="78F99DF9" w14:textId="77777777" w:rsidR="00E92CBF" w:rsidRPr="001D2CEF" w:rsidRDefault="00E92CBF" w:rsidP="00E92CBF">
      <w:pPr>
        <w:pStyle w:val="EX"/>
      </w:pPr>
      <w:r w:rsidRPr="001D2CEF">
        <w:t>[26]</w:t>
      </w:r>
      <w:r w:rsidRPr="001D2CEF">
        <w:tab/>
        <w:t>3GPP TS 23.015: "Technical Realization of Operator Determined Barring".</w:t>
      </w:r>
    </w:p>
    <w:p w14:paraId="1B2E40B6"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58754548" w14:textId="77777777" w:rsidR="00E92CBF" w:rsidRPr="001D2CEF" w:rsidRDefault="00E92CBF" w:rsidP="00E92CBF">
      <w:pPr>
        <w:pStyle w:val="EX"/>
      </w:pPr>
      <w:r w:rsidRPr="001D2CEF">
        <w:t>[28]</w:t>
      </w:r>
      <w:r w:rsidRPr="001D2CEF">
        <w:tab/>
        <w:t>3GPP TS 23.502: "Procedures for the 5G System; Stage 2".</w:t>
      </w:r>
    </w:p>
    <w:p w14:paraId="25EFB9B8"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78B48428" w14:textId="77777777" w:rsidR="00E92CBF" w:rsidRPr="001D2CEF" w:rsidRDefault="00E92CBF" w:rsidP="00E92CBF">
      <w:pPr>
        <w:pStyle w:val="EX"/>
      </w:pPr>
      <w:r w:rsidRPr="001D2CEF">
        <w:t>[30]</w:t>
      </w:r>
      <w:r w:rsidRPr="001D2CEF">
        <w:tab/>
        <w:t>3GPP TS 23.316: "Wireless and wireline convergence access support for the 5G System (5GS)".</w:t>
      </w:r>
    </w:p>
    <w:p w14:paraId="403EFB33"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4B37B95B" w14:textId="77777777" w:rsidR="00E92CBF" w:rsidRPr="001D2CEF" w:rsidRDefault="00E92CBF" w:rsidP="00E92CBF">
      <w:pPr>
        <w:pStyle w:val="EX"/>
      </w:pPr>
      <w:r w:rsidRPr="001D2CEF">
        <w:t>[32]</w:t>
      </w:r>
      <w:r w:rsidRPr="001D2CEF">
        <w:tab/>
      </w:r>
      <w:bookmarkStart w:id="65" w:name="_Hlk8920865"/>
      <w:r w:rsidRPr="001D2CEF">
        <w:t>CableLabs WR-TR-5WWC-ARCH</w:t>
      </w:r>
      <w:bookmarkEnd w:id="65"/>
      <w:r w:rsidRPr="001D2CEF">
        <w:t>: "5G Wireless Wireline Converged Core Architecture".</w:t>
      </w:r>
    </w:p>
    <w:p w14:paraId="33CEAC21"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1AAE4030" w14:textId="77777777" w:rsidR="00E92CBF" w:rsidRPr="001D2CEF" w:rsidRDefault="00E92CBF" w:rsidP="00E92CBF">
      <w:pPr>
        <w:pStyle w:val="EX"/>
      </w:pPr>
      <w:r w:rsidRPr="001D2CEF">
        <w:t>[34]</w:t>
      </w:r>
      <w:r w:rsidRPr="001D2CEF">
        <w:tab/>
        <w:t>BBF TR-069: "CPE WAN Management Protocol".</w:t>
      </w:r>
    </w:p>
    <w:p w14:paraId="29E12EE1" w14:textId="77777777" w:rsidR="00E92CBF" w:rsidRPr="001D2CEF" w:rsidRDefault="00E92CBF" w:rsidP="00E92CBF">
      <w:pPr>
        <w:pStyle w:val="EX"/>
      </w:pPr>
      <w:r w:rsidRPr="001D2CEF">
        <w:t>[35]</w:t>
      </w:r>
      <w:r w:rsidRPr="001D2CEF">
        <w:tab/>
        <w:t>BBF TR-369: "User Services Platform (USP)".</w:t>
      </w:r>
    </w:p>
    <w:p w14:paraId="3ED0457B"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57064E0F"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27ED6F24" w14:textId="77777777" w:rsidR="00E92CBF" w:rsidRDefault="00E92CBF" w:rsidP="00E92CBF">
      <w:pPr>
        <w:pStyle w:val="EX"/>
        <w:rPr>
          <w:rStyle w:val="Hyperlink"/>
        </w:rPr>
      </w:pPr>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p w14:paraId="5ACD7BD0"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1813BC32"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82797A4"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31F1416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F65CEB4" w14:textId="77777777" w:rsidR="00E92CBF" w:rsidRPr="001D2CEF" w:rsidRDefault="00E92CBF" w:rsidP="00E92CBF">
      <w:pPr>
        <w:pStyle w:val="Heading1"/>
      </w:pPr>
      <w:bookmarkStart w:id="66" w:name="_Toc24925764"/>
      <w:bookmarkStart w:id="67" w:name="_Toc24925942"/>
      <w:bookmarkStart w:id="68" w:name="_Toc24926118"/>
      <w:bookmarkStart w:id="69" w:name="_Toc33963971"/>
      <w:bookmarkStart w:id="70" w:name="_Toc33980727"/>
      <w:bookmarkStart w:id="71" w:name="_Toc36462527"/>
      <w:bookmarkStart w:id="72" w:name="_Toc36462723"/>
      <w:bookmarkStart w:id="73" w:name="_Toc43025962"/>
      <w:bookmarkStart w:id="74" w:name="_Toc49763496"/>
      <w:bookmarkStart w:id="75" w:name="_Toc56754192"/>
      <w:bookmarkStart w:id="76" w:name="_Toc70341351"/>
      <w:r w:rsidRPr="001D2CEF">
        <w:lastRenderedPageBreak/>
        <w:t>3</w:t>
      </w:r>
      <w:r w:rsidRPr="001D2CEF">
        <w:tab/>
        <w:t>Definitions and abbreviations</w:t>
      </w:r>
      <w:bookmarkEnd w:id="66"/>
      <w:bookmarkEnd w:id="67"/>
      <w:bookmarkEnd w:id="68"/>
      <w:bookmarkEnd w:id="69"/>
      <w:bookmarkEnd w:id="70"/>
      <w:bookmarkEnd w:id="71"/>
      <w:bookmarkEnd w:id="72"/>
      <w:bookmarkEnd w:id="73"/>
      <w:bookmarkEnd w:id="74"/>
      <w:bookmarkEnd w:id="75"/>
      <w:bookmarkEnd w:id="76"/>
    </w:p>
    <w:p w14:paraId="4FB7862A" w14:textId="77777777" w:rsidR="00E92CBF" w:rsidRPr="001D2CEF" w:rsidRDefault="00E92CBF" w:rsidP="00E92CBF">
      <w:pPr>
        <w:pStyle w:val="Heading2"/>
      </w:pPr>
      <w:bookmarkStart w:id="77" w:name="_Toc24925765"/>
      <w:bookmarkStart w:id="78" w:name="_Toc24925943"/>
      <w:bookmarkStart w:id="79" w:name="_Toc24926119"/>
      <w:bookmarkStart w:id="80" w:name="_Toc33963972"/>
      <w:bookmarkStart w:id="81" w:name="_Toc33980728"/>
      <w:bookmarkStart w:id="82" w:name="_Toc36462528"/>
      <w:bookmarkStart w:id="83" w:name="_Toc36462724"/>
      <w:bookmarkStart w:id="84" w:name="_Toc43025963"/>
      <w:bookmarkStart w:id="85" w:name="_Toc49763497"/>
      <w:bookmarkStart w:id="86" w:name="_Toc56754193"/>
      <w:bookmarkStart w:id="87" w:name="_Toc70341352"/>
      <w:r w:rsidRPr="001D2CEF">
        <w:t>3.1</w:t>
      </w:r>
      <w:r w:rsidRPr="001D2CEF">
        <w:tab/>
        <w:t>Definitions</w:t>
      </w:r>
      <w:bookmarkEnd w:id="77"/>
      <w:bookmarkEnd w:id="78"/>
      <w:bookmarkEnd w:id="79"/>
      <w:bookmarkEnd w:id="80"/>
      <w:bookmarkEnd w:id="81"/>
      <w:bookmarkEnd w:id="82"/>
      <w:bookmarkEnd w:id="83"/>
      <w:bookmarkEnd w:id="84"/>
      <w:bookmarkEnd w:id="85"/>
      <w:bookmarkEnd w:id="86"/>
      <w:bookmarkEnd w:id="87"/>
    </w:p>
    <w:p w14:paraId="4EA2CAA1"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5644665E" w14:textId="77777777" w:rsidR="00E92CBF" w:rsidRPr="001D2CEF" w:rsidRDefault="00E92CBF" w:rsidP="00E92CBF">
      <w:pPr>
        <w:pStyle w:val="Heading2"/>
      </w:pPr>
      <w:bookmarkStart w:id="88" w:name="_Toc24925766"/>
      <w:bookmarkStart w:id="89" w:name="_Toc24925944"/>
      <w:bookmarkStart w:id="90" w:name="_Toc24926120"/>
      <w:bookmarkStart w:id="91" w:name="_Toc33963973"/>
      <w:bookmarkStart w:id="92" w:name="_Toc33980729"/>
      <w:bookmarkStart w:id="93" w:name="_Toc36462529"/>
      <w:bookmarkStart w:id="94" w:name="_Toc36462725"/>
      <w:bookmarkStart w:id="95" w:name="_Toc43025964"/>
      <w:bookmarkStart w:id="96" w:name="_Toc49763498"/>
      <w:bookmarkStart w:id="97" w:name="_Toc56754194"/>
      <w:bookmarkStart w:id="98" w:name="_Toc70341353"/>
      <w:r w:rsidRPr="001D2CEF">
        <w:t>3.2</w:t>
      </w:r>
      <w:r w:rsidRPr="001D2CEF">
        <w:tab/>
        <w:t>Abbreviations</w:t>
      </w:r>
      <w:bookmarkEnd w:id="88"/>
      <w:bookmarkEnd w:id="89"/>
      <w:bookmarkEnd w:id="90"/>
      <w:bookmarkEnd w:id="91"/>
      <w:bookmarkEnd w:id="92"/>
      <w:bookmarkEnd w:id="93"/>
      <w:bookmarkEnd w:id="94"/>
      <w:bookmarkEnd w:id="95"/>
      <w:bookmarkEnd w:id="96"/>
      <w:bookmarkEnd w:id="97"/>
      <w:bookmarkEnd w:id="98"/>
    </w:p>
    <w:p w14:paraId="191802DC"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49327C2D" w14:textId="77777777" w:rsidR="00E92CBF" w:rsidRPr="001D2CEF" w:rsidRDefault="00E92CBF" w:rsidP="00E92CBF">
      <w:pPr>
        <w:pStyle w:val="EW"/>
      </w:pPr>
      <w:r w:rsidRPr="001D2CEF">
        <w:t>5GC</w:t>
      </w:r>
      <w:r w:rsidRPr="001D2CEF">
        <w:tab/>
        <w:t>5G Core Network</w:t>
      </w:r>
    </w:p>
    <w:p w14:paraId="30D2A46A"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1BFA36B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3AFE2074" w14:textId="77777777" w:rsidR="00B66715" w:rsidRPr="00BC4531" w:rsidRDefault="00B66715" w:rsidP="00B66715">
      <w:pPr>
        <w:keepLines/>
        <w:spacing w:after="0"/>
        <w:ind w:left="1702" w:hanging="1418"/>
        <w:rPr>
          <w:lang w:val="fr-FR" w:eastAsia="zh-CN"/>
        </w:rPr>
      </w:pPr>
      <w:r>
        <w:rPr>
          <w:lang w:val="fr-FR"/>
        </w:rPr>
        <w:t>GEO</w:t>
      </w:r>
      <w:r>
        <w:rPr>
          <w:lang w:val="fr-FR"/>
        </w:rPr>
        <w:tab/>
        <w:t>Ge</w:t>
      </w:r>
      <w:r w:rsidRPr="00BC4531">
        <w:rPr>
          <w:lang w:val="fr-FR"/>
        </w:rPr>
        <w:t xml:space="preserve">osynchronous </w:t>
      </w:r>
      <w:r>
        <w:rPr>
          <w:lang w:val="fr-FR"/>
        </w:rPr>
        <w:t>O</w:t>
      </w:r>
      <w:r w:rsidRPr="00BC4531">
        <w:rPr>
          <w:lang w:val="fr-FR"/>
        </w:rPr>
        <w:t>rbit</w:t>
      </w:r>
    </w:p>
    <w:p w14:paraId="6912243B"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7804E125"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6E3E2FFD"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72C3B357" w14:textId="77777777" w:rsidR="00B66715" w:rsidRDefault="00B66715" w:rsidP="00B66715">
      <w:pPr>
        <w:keepLines/>
        <w:spacing w:after="0"/>
        <w:ind w:left="1702" w:hanging="1418"/>
        <w:rPr>
          <w:lang w:eastAsia="zh-CN"/>
        </w:rPr>
      </w:pPr>
      <w:r>
        <w:rPr>
          <w:lang w:eastAsia="zh-CN"/>
        </w:rPr>
        <w:t>LEO</w:t>
      </w:r>
      <w:r>
        <w:rPr>
          <w:lang w:eastAsia="zh-CN"/>
        </w:rPr>
        <w:tab/>
        <w:t>L</w:t>
      </w:r>
      <w:r w:rsidRPr="00BC4531">
        <w:rPr>
          <w:lang w:eastAsia="zh-CN"/>
        </w:rPr>
        <w:t xml:space="preserve">ow </w:t>
      </w:r>
      <w:r>
        <w:rPr>
          <w:lang w:eastAsia="zh-CN"/>
        </w:rPr>
        <w:t>E</w:t>
      </w:r>
      <w:r w:rsidRPr="00BC4531">
        <w:rPr>
          <w:lang w:eastAsia="zh-CN"/>
        </w:rPr>
        <w:t xml:space="preserve">arth </w:t>
      </w:r>
      <w:r>
        <w:rPr>
          <w:lang w:eastAsia="zh-CN"/>
        </w:rPr>
        <w:t>O</w:t>
      </w:r>
      <w:r w:rsidRPr="00BC4531">
        <w:rPr>
          <w:lang w:eastAsia="zh-CN"/>
        </w:rPr>
        <w:t>rbit</w:t>
      </w:r>
    </w:p>
    <w:p w14:paraId="58C4032B" w14:textId="77777777" w:rsidR="00B66715" w:rsidRPr="00BC4531" w:rsidRDefault="00B66715" w:rsidP="00B66715">
      <w:pPr>
        <w:keepLines/>
        <w:spacing w:after="0"/>
        <w:ind w:left="1702" w:hanging="1418"/>
        <w:rPr>
          <w:lang w:eastAsia="zh-CN"/>
        </w:rPr>
      </w:pPr>
      <w:r>
        <w:rPr>
          <w:lang w:eastAsia="zh-CN"/>
        </w:rPr>
        <w:t>MEO</w:t>
      </w:r>
      <w:r>
        <w:rPr>
          <w:lang w:eastAsia="zh-CN"/>
        </w:rPr>
        <w:tab/>
        <w:t>Medium Earth Orbit</w:t>
      </w:r>
    </w:p>
    <w:p w14:paraId="62C3FE4F" w14:textId="77777777" w:rsidR="0059735A" w:rsidRPr="001D2CEF" w:rsidRDefault="0059735A" w:rsidP="0059735A">
      <w:pPr>
        <w:pStyle w:val="EW"/>
        <w:rPr>
          <w:lang w:eastAsia="zh-CN"/>
        </w:rPr>
      </w:pPr>
      <w:r>
        <w:rPr>
          <w:lang w:eastAsia="zh-CN"/>
        </w:rPr>
        <w:t>N5GC</w:t>
      </w:r>
      <w:r>
        <w:rPr>
          <w:lang w:eastAsia="zh-CN"/>
        </w:rPr>
        <w:tab/>
        <w:t>Non-5G Capable</w:t>
      </w:r>
    </w:p>
    <w:p w14:paraId="14001137"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61A12FC3"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FB2424C" w14:textId="77777777" w:rsidR="00E92CBF" w:rsidRPr="001D2CEF" w:rsidRDefault="00E92CBF" w:rsidP="00E92CBF">
      <w:pPr>
        <w:pStyle w:val="EW"/>
      </w:pPr>
      <w:r w:rsidRPr="001D2CEF">
        <w:t>SBI</w:t>
      </w:r>
      <w:r w:rsidRPr="001D2CEF">
        <w:tab/>
        <w:t>Service Based Interface</w:t>
      </w:r>
    </w:p>
    <w:p w14:paraId="74A6647A" w14:textId="77777777" w:rsidR="00E92CBF" w:rsidRPr="001D2CEF" w:rsidRDefault="00E92CBF" w:rsidP="00E92CBF">
      <w:pPr>
        <w:pStyle w:val="EW"/>
      </w:pPr>
      <w:r w:rsidRPr="001D2CEF">
        <w:t>SUPI</w:t>
      </w:r>
      <w:r w:rsidRPr="001D2CEF">
        <w:tab/>
        <w:t>Subscription Permanent Identifier</w:t>
      </w:r>
    </w:p>
    <w:p w14:paraId="2E699ABA" w14:textId="77777777" w:rsidR="00E92CBF" w:rsidRPr="001D2CEF" w:rsidRDefault="00E92CBF" w:rsidP="00E92CBF">
      <w:pPr>
        <w:pStyle w:val="Heading1"/>
      </w:pPr>
      <w:bookmarkStart w:id="99" w:name="_Toc24925767"/>
      <w:bookmarkStart w:id="100" w:name="_Toc24925945"/>
      <w:bookmarkStart w:id="101" w:name="_Toc24926121"/>
      <w:bookmarkStart w:id="102" w:name="_Toc33963974"/>
      <w:bookmarkStart w:id="103" w:name="_Toc33980730"/>
      <w:bookmarkStart w:id="104" w:name="_Toc36462530"/>
      <w:bookmarkStart w:id="105" w:name="_Toc36462726"/>
      <w:bookmarkStart w:id="106" w:name="_Toc43025965"/>
      <w:bookmarkStart w:id="107" w:name="_Toc49763499"/>
      <w:bookmarkStart w:id="108" w:name="_Toc56754195"/>
      <w:bookmarkStart w:id="109" w:name="_Toc70341354"/>
      <w:r w:rsidRPr="001D2CEF">
        <w:t>4</w:t>
      </w:r>
      <w:r w:rsidRPr="001D2CEF">
        <w:tab/>
        <w:t>Overview</w:t>
      </w:r>
      <w:bookmarkEnd w:id="99"/>
      <w:bookmarkEnd w:id="100"/>
      <w:bookmarkEnd w:id="101"/>
      <w:bookmarkEnd w:id="102"/>
      <w:bookmarkEnd w:id="103"/>
      <w:bookmarkEnd w:id="104"/>
      <w:bookmarkEnd w:id="105"/>
      <w:bookmarkEnd w:id="106"/>
      <w:bookmarkEnd w:id="107"/>
      <w:bookmarkEnd w:id="108"/>
      <w:bookmarkEnd w:id="109"/>
    </w:p>
    <w:p w14:paraId="24619588"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EB25294" w14:textId="77777777" w:rsidR="00E92CBF" w:rsidRPr="001D2CEF" w:rsidRDefault="00E92CBF" w:rsidP="00E92CBF">
      <w:r w:rsidRPr="001D2CEF">
        <w:t>Data types applicable or intended to be applicable to several 5GC SBI API specifications should be interpreted as common data types.</w:t>
      </w:r>
    </w:p>
    <w:p w14:paraId="2A16DF3E" w14:textId="77777777" w:rsidR="00E92CBF" w:rsidRPr="001D2CEF" w:rsidRDefault="00E92CBF" w:rsidP="00E92CBF">
      <w:pPr>
        <w:pStyle w:val="Heading1"/>
      </w:pPr>
      <w:bookmarkStart w:id="110" w:name="_Toc24925768"/>
      <w:bookmarkStart w:id="111" w:name="_Toc24925946"/>
      <w:bookmarkStart w:id="112" w:name="_Toc24926122"/>
      <w:bookmarkStart w:id="113" w:name="_Toc33963975"/>
      <w:bookmarkStart w:id="114" w:name="_Toc33980731"/>
      <w:bookmarkStart w:id="115" w:name="_Toc36462531"/>
      <w:bookmarkStart w:id="116" w:name="_Toc36462727"/>
      <w:bookmarkStart w:id="117" w:name="_Toc43025966"/>
      <w:bookmarkStart w:id="118" w:name="_Toc49763500"/>
      <w:bookmarkStart w:id="119" w:name="_Toc56754196"/>
      <w:bookmarkStart w:id="120" w:name="_Toc70341355"/>
      <w:r w:rsidRPr="001D2CEF">
        <w:t>5</w:t>
      </w:r>
      <w:r w:rsidRPr="001D2CEF">
        <w:tab/>
        <w:t>Common Data Types</w:t>
      </w:r>
      <w:bookmarkEnd w:id="110"/>
      <w:bookmarkEnd w:id="111"/>
      <w:bookmarkEnd w:id="112"/>
      <w:bookmarkEnd w:id="113"/>
      <w:bookmarkEnd w:id="114"/>
      <w:bookmarkEnd w:id="115"/>
      <w:bookmarkEnd w:id="116"/>
      <w:bookmarkEnd w:id="117"/>
      <w:bookmarkEnd w:id="118"/>
      <w:bookmarkEnd w:id="119"/>
      <w:bookmarkEnd w:id="120"/>
    </w:p>
    <w:p w14:paraId="4A7F2171" w14:textId="77777777" w:rsidR="00E92CBF" w:rsidRPr="001D2CEF" w:rsidRDefault="00E92CBF" w:rsidP="00E92CBF">
      <w:pPr>
        <w:pStyle w:val="Heading2"/>
      </w:pPr>
      <w:bookmarkStart w:id="121" w:name="_Toc24925769"/>
      <w:bookmarkStart w:id="122" w:name="_Toc24925947"/>
      <w:bookmarkStart w:id="123" w:name="_Toc24926123"/>
      <w:bookmarkStart w:id="124" w:name="_Toc33963976"/>
      <w:bookmarkStart w:id="125" w:name="_Toc33980732"/>
      <w:bookmarkStart w:id="126" w:name="_Toc36462532"/>
      <w:bookmarkStart w:id="127" w:name="_Toc36462728"/>
      <w:bookmarkStart w:id="128" w:name="_Toc43025967"/>
      <w:bookmarkStart w:id="129" w:name="_Toc49763501"/>
      <w:bookmarkStart w:id="130" w:name="_Toc56754197"/>
      <w:bookmarkStart w:id="131" w:name="_Toc70341356"/>
      <w:r w:rsidRPr="001D2CEF">
        <w:t>5.1</w:t>
      </w:r>
      <w:r w:rsidRPr="001D2CEF">
        <w:tab/>
        <w:t>Introduction</w:t>
      </w:r>
      <w:bookmarkEnd w:id="121"/>
      <w:bookmarkEnd w:id="122"/>
      <w:bookmarkEnd w:id="123"/>
      <w:bookmarkEnd w:id="124"/>
      <w:bookmarkEnd w:id="125"/>
      <w:bookmarkEnd w:id="126"/>
      <w:bookmarkEnd w:id="127"/>
      <w:bookmarkEnd w:id="128"/>
      <w:bookmarkEnd w:id="129"/>
      <w:bookmarkEnd w:id="130"/>
      <w:bookmarkEnd w:id="131"/>
    </w:p>
    <w:p w14:paraId="0A32D6AD" w14:textId="77777777" w:rsidR="00E92CBF" w:rsidRPr="001D2CEF" w:rsidRDefault="00E92CBF" w:rsidP="00E92CBF">
      <w:r w:rsidRPr="001D2CEF">
        <w:t>In the following clauses, common data types for the following areas are defined:</w:t>
      </w:r>
    </w:p>
    <w:p w14:paraId="5B627088" w14:textId="77777777" w:rsidR="00E92CBF" w:rsidRPr="001D2CEF" w:rsidRDefault="00E92CBF" w:rsidP="00E92CBF">
      <w:pPr>
        <w:pStyle w:val="B1"/>
      </w:pPr>
      <w:r w:rsidRPr="001D2CEF">
        <w:t>-</w:t>
      </w:r>
      <w:r w:rsidRPr="001D2CEF">
        <w:tab/>
        <w:t>Data types for generic usage;</w:t>
      </w:r>
    </w:p>
    <w:p w14:paraId="6A83E865" w14:textId="77777777" w:rsidR="00E92CBF" w:rsidRPr="001D2CEF" w:rsidRDefault="00E92CBF" w:rsidP="00E92CBF">
      <w:pPr>
        <w:pStyle w:val="B1"/>
      </w:pPr>
      <w:r w:rsidRPr="001D2CEF">
        <w:t>-</w:t>
      </w:r>
      <w:r w:rsidRPr="001D2CEF">
        <w:tab/>
        <w:t>Data types for Subscription, Identification and Numbering;</w:t>
      </w:r>
    </w:p>
    <w:p w14:paraId="61776679" w14:textId="77777777" w:rsidR="00E92CBF" w:rsidRPr="001D2CEF" w:rsidRDefault="00E92CBF" w:rsidP="00E92CBF">
      <w:pPr>
        <w:pStyle w:val="B1"/>
      </w:pPr>
      <w:r w:rsidRPr="001D2CEF">
        <w:t>-</w:t>
      </w:r>
      <w:r w:rsidRPr="001D2CEF">
        <w:tab/>
        <w:t>Data types related to 5G Network;</w:t>
      </w:r>
    </w:p>
    <w:p w14:paraId="3CA30C7E" w14:textId="77777777" w:rsidR="00E92CBF" w:rsidRPr="001D2CEF" w:rsidRDefault="00E92CBF" w:rsidP="00E92CBF">
      <w:pPr>
        <w:pStyle w:val="B1"/>
      </w:pPr>
      <w:r w:rsidRPr="001D2CEF">
        <w:t>-</w:t>
      </w:r>
      <w:r w:rsidRPr="001D2CEF">
        <w:tab/>
        <w:t>Data types related to 5G QoS;</w:t>
      </w:r>
    </w:p>
    <w:p w14:paraId="56232420" w14:textId="77777777" w:rsidR="00E92CBF" w:rsidRPr="001D2CEF" w:rsidRDefault="00E92CBF" w:rsidP="00E92CBF">
      <w:pPr>
        <w:pStyle w:val="B1"/>
      </w:pPr>
      <w:r w:rsidRPr="001D2CEF">
        <w:t>-</w:t>
      </w:r>
      <w:r w:rsidRPr="001D2CEF">
        <w:tab/>
        <w:t>Data types related to 5G Trace;</w:t>
      </w:r>
    </w:p>
    <w:p w14:paraId="1D2DBE1D" w14:textId="77777777" w:rsidR="00E92CBF" w:rsidRPr="001D2CEF" w:rsidRDefault="00E92CBF" w:rsidP="00E92CBF">
      <w:pPr>
        <w:pStyle w:val="B1"/>
      </w:pPr>
      <w:r w:rsidRPr="001D2CEF">
        <w:t>-</w:t>
      </w:r>
      <w:r w:rsidRPr="001D2CEF">
        <w:tab/>
        <w:t>Data types related to 5G ODBs.</w:t>
      </w:r>
    </w:p>
    <w:p w14:paraId="7EE313E1" w14:textId="77777777" w:rsidR="00E92CBF" w:rsidRPr="001D2CEF" w:rsidRDefault="00E92CBF" w:rsidP="00E92CBF">
      <w:pPr>
        <w:pStyle w:val="Heading2"/>
      </w:pPr>
      <w:bookmarkStart w:id="132" w:name="_Toc24925770"/>
      <w:bookmarkStart w:id="133" w:name="_Toc24925948"/>
      <w:bookmarkStart w:id="134" w:name="_Toc24926124"/>
      <w:bookmarkStart w:id="135" w:name="_Toc33963977"/>
      <w:bookmarkStart w:id="136" w:name="_Toc33980733"/>
      <w:bookmarkStart w:id="137" w:name="_Toc36462533"/>
      <w:bookmarkStart w:id="138" w:name="_Toc36462729"/>
      <w:bookmarkStart w:id="139" w:name="_Toc43025968"/>
      <w:bookmarkStart w:id="140" w:name="_Toc49763502"/>
      <w:bookmarkStart w:id="141" w:name="_Toc56754198"/>
      <w:bookmarkStart w:id="142" w:name="_Toc70341357"/>
      <w:r w:rsidRPr="001D2CEF">
        <w:lastRenderedPageBreak/>
        <w:t>5.2</w:t>
      </w:r>
      <w:r w:rsidRPr="001D2CEF">
        <w:tab/>
        <w:t>Data Types for Generic Usage</w:t>
      </w:r>
      <w:bookmarkEnd w:id="132"/>
      <w:bookmarkEnd w:id="133"/>
      <w:bookmarkEnd w:id="134"/>
      <w:bookmarkEnd w:id="135"/>
      <w:bookmarkEnd w:id="136"/>
      <w:bookmarkEnd w:id="137"/>
      <w:bookmarkEnd w:id="138"/>
      <w:bookmarkEnd w:id="139"/>
      <w:bookmarkEnd w:id="140"/>
      <w:bookmarkEnd w:id="141"/>
      <w:bookmarkEnd w:id="142"/>
    </w:p>
    <w:p w14:paraId="687EAB87" w14:textId="77777777" w:rsidR="00E92CBF" w:rsidRPr="001D2CEF" w:rsidRDefault="00E92CBF" w:rsidP="00E92CBF">
      <w:pPr>
        <w:pStyle w:val="Heading3"/>
      </w:pPr>
      <w:bookmarkStart w:id="143" w:name="_Toc24925771"/>
      <w:bookmarkStart w:id="144" w:name="_Toc24925949"/>
      <w:bookmarkStart w:id="145" w:name="_Toc24926125"/>
      <w:bookmarkStart w:id="146" w:name="_Toc33963978"/>
      <w:bookmarkStart w:id="147" w:name="_Toc33980734"/>
      <w:bookmarkStart w:id="148" w:name="_Toc36462534"/>
      <w:bookmarkStart w:id="149" w:name="_Toc36462730"/>
      <w:bookmarkStart w:id="150" w:name="_Toc43025969"/>
      <w:bookmarkStart w:id="151" w:name="_Toc49763503"/>
      <w:bookmarkStart w:id="152" w:name="_Toc56754199"/>
      <w:bookmarkStart w:id="153" w:name="_Toc70341358"/>
      <w:r w:rsidRPr="001D2CEF">
        <w:t>5.2.1</w:t>
      </w:r>
      <w:r w:rsidRPr="001D2CEF">
        <w:tab/>
        <w:t>Introduction</w:t>
      </w:r>
      <w:bookmarkEnd w:id="143"/>
      <w:bookmarkEnd w:id="144"/>
      <w:bookmarkEnd w:id="145"/>
      <w:bookmarkEnd w:id="146"/>
      <w:bookmarkEnd w:id="147"/>
      <w:bookmarkEnd w:id="148"/>
      <w:bookmarkEnd w:id="149"/>
      <w:bookmarkEnd w:id="150"/>
      <w:bookmarkEnd w:id="151"/>
      <w:bookmarkEnd w:id="152"/>
      <w:bookmarkEnd w:id="153"/>
    </w:p>
    <w:p w14:paraId="5E873F92" w14:textId="77777777" w:rsidR="00E92CBF" w:rsidRPr="001D2CEF" w:rsidRDefault="00E92CBF" w:rsidP="00E92CBF">
      <w:r w:rsidRPr="001D2CEF">
        <w:t>This clause defines common data types for generic usage.</w:t>
      </w:r>
    </w:p>
    <w:p w14:paraId="059EA29A" w14:textId="77777777" w:rsidR="00E92CBF" w:rsidRPr="001D2CEF" w:rsidRDefault="00E92CBF" w:rsidP="00E92CBF">
      <w:pPr>
        <w:pStyle w:val="Heading3"/>
      </w:pPr>
      <w:bookmarkStart w:id="154" w:name="_Toc24925772"/>
      <w:bookmarkStart w:id="155" w:name="_Toc24925950"/>
      <w:bookmarkStart w:id="156" w:name="_Toc24926126"/>
      <w:bookmarkStart w:id="157" w:name="_Toc33963979"/>
      <w:bookmarkStart w:id="158" w:name="_Toc33980735"/>
      <w:bookmarkStart w:id="159" w:name="_Toc36462535"/>
      <w:bookmarkStart w:id="160" w:name="_Toc36462731"/>
      <w:bookmarkStart w:id="161" w:name="_Toc43025970"/>
      <w:bookmarkStart w:id="162" w:name="_Toc49763504"/>
      <w:bookmarkStart w:id="163" w:name="_Toc56754200"/>
      <w:bookmarkStart w:id="164" w:name="_Toc70341359"/>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54"/>
      <w:bookmarkEnd w:id="155"/>
      <w:bookmarkEnd w:id="156"/>
      <w:bookmarkEnd w:id="157"/>
      <w:bookmarkEnd w:id="158"/>
      <w:bookmarkEnd w:id="159"/>
      <w:bookmarkEnd w:id="160"/>
      <w:bookmarkEnd w:id="161"/>
      <w:bookmarkEnd w:id="162"/>
      <w:bookmarkEnd w:id="163"/>
      <w:bookmarkEnd w:id="164"/>
    </w:p>
    <w:p w14:paraId="31D0AA4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2D20AEA6"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4978D06"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59D8D5C5"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6E8DBAA2"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4E3DD169" w14:textId="77777777" w:rsidR="00E92CBF" w:rsidRPr="001D2CEF" w:rsidRDefault="00E92CBF" w:rsidP="00AA7DB8">
            <w:pPr>
              <w:pStyle w:val="TAH"/>
            </w:pPr>
            <w:r w:rsidRPr="001D2CEF">
              <w:t>Comments</w:t>
            </w:r>
          </w:p>
        </w:tc>
      </w:tr>
      <w:tr w:rsidR="00E92CBF" w:rsidRPr="001D2CEF" w14:paraId="7B6A5DE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509FDE4"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5B5DDE15"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3B1DA5B1" w14:textId="77777777" w:rsidR="00E92CBF" w:rsidRPr="001D2CEF" w:rsidRDefault="00E92CBF" w:rsidP="00AA7DB8">
            <w:pPr>
              <w:pStyle w:val="TAL"/>
              <w:rPr>
                <w:rFonts w:cs="Arial"/>
                <w:szCs w:val="18"/>
              </w:rPr>
            </w:pPr>
          </w:p>
        </w:tc>
      </w:tr>
      <w:tr w:rsidR="00E92CBF" w:rsidRPr="001D2CEF" w14:paraId="26150DD2"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AA04DC4"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32D4278E"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0FFE33C7" w14:textId="77777777" w:rsidR="00E92CBF" w:rsidRPr="001D2CEF" w:rsidRDefault="00E92CBF" w:rsidP="00AA7DB8">
            <w:pPr>
              <w:pStyle w:val="TAL"/>
              <w:rPr>
                <w:rFonts w:cs="Arial"/>
                <w:szCs w:val="18"/>
              </w:rPr>
            </w:pPr>
          </w:p>
        </w:tc>
      </w:tr>
      <w:tr w:rsidR="00E92CBF" w:rsidRPr="001D2CEF" w14:paraId="7F92C5B1"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10BFF16E"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2E9DCF05"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71BC649" w14:textId="77777777" w:rsidR="00E92CBF" w:rsidRPr="001D2CEF" w:rsidRDefault="00E92CBF" w:rsidP="00AA7DB8">
            <w:pPr>
              <w:pStyle w:val="TAL"/>
              <w:rPr>
                <w:rFonts w:cs="Arial"/>
                <w:szCs w:val="18"/>
              </w:rPr>
            </w:pPr>
          </w:p>
        </w:tc>
      </w:tr>
      <w:tr w:rsidR="00E92CBF" w:rsidRPr="001D2CEF" w14:paraId="36324F95"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CB71C26"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57BFB99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13FC340" w14:textId="77777777" w:rsidR="00E92CBF" w:rsidRPr="001D2CEF" w:rsidRDefault="00E92CBF" w:rsidP="00AA7DB8">
            <w:pPr>
              <w:pStyle w:val="TAL"/>
            </w:pPr>
          </w:p>
        </w:tc>
      </w:tr>
      <w:tr w:rsidR="00E92CBF" w:rsidRPr="001D2CEF" w14:paraId="6AE2DB9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323DF2B"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52355EDE"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64855A37" w14:textId="77777777" w:rsidR="00E92CBF" w:rsidRPr="001D2CEF" w:rsidRDefault="00E92CBF" w:rsidP="00AA7DB8">
            <w:pPr>
              <w:pStyle w:val="TAL"/>
              <w:rPr>
                <w:rFonts w:cs="Arial"/>
                <w:szCs w:val="18"/>
              </w:rPr>
            </w:pPr>
          </w:p>
        </w:tc>
      </w:tr>
    </w:tbl>
    <w:p w14:paraId="1C0E9050" w14:textId="77777777" w:rsidR="00E92CBF" w:rsidRPr="001D2CEF" w:rsidRDefault="00E92CBF" w:rsidP="00E92CBF">
      <w:pPr>
        <w:rPr>
          <w:lang w:val="en-US"/>
        </w:rPr>
      </w:pPr>
    </w:p>
    <w:p w14:paraId="75C314EA" w14:textId="77777777" w:rsidR="00E92CBF" w:rsidRPr="001D2CEF" w:rsidRDefault="00E92CBF" w:rsidP="00E92CBF">
      <w:pPr>
        <w:pStyle w:val="Heading3"/>
      </w:pPr>
      <w:bookmarkStart w:id="165" w:name="_Toc24925773"/>
      <w:bookmarkStart w:id="166" w:name="_Toc24925951"/>
      <w:bookmarkStart w:id="167" w:name="_Toc24926127"/>
      <w:bookmarkStart w:id="168" w:name="_Toc33963980"/>
      <w:bookmarkStart w:id="169" w:name="_Toc33980736"/>
      <w:bookmarkStart w:id="170" w:name="_Toc36462536"/>
      <w:bookmarkStart w:id="171" w:name="_Toc36462732"/>
      <w:bookmarkStart w:id="172" w:name="_Toc43025971"/>
      <w:bookmarkStart w:id="173" w:name="_Toc49763505"/>
      <w:bookmarkStart w:id="174" w:name="_Toc56754201"/>
      <w:bookmarkStart w:id="175" w:name="_Toc70341360"/>
      <w:r w:rsidRPr="001D2CEF">
        <w:t>5.2.2</w:t>
      </w:r>
      <w:r w:rsidRPr="001D2CEF">
        <w:tab/>
        <w:t>Simple Data Types</w:t>
      </w:r>
      <w:bookmarkEnd w:id="165"/>
      <w:bookmarkEnd w:id="166"/>
      <w:bookmarkEnd w:id="167"/>
      <w:bookmarkEnd w:id="168"/>
      <w:bookmarkEnd w:id="169"/>
      <w:bookmarkEnd w:id="170"/>
      <w:bookmarkEnd w:id="171"/>
      <w:bookmarkEnd w:id="172"/>
      <w:bookmarkEnd w:id="173"/>
      <w:bookmarkEnd w:id="174"/>
      <w:bookmarkEnd w:id="175"/>
    </w:p>
    <w:p w14:paraId="58065CA0" w14:textId="77777777" w:rsidR="00E92CBF" w:rsidRPr="001D2CEF" w:rsidRDefault="00E92CBF" w:rsidP="00E92CBF">
      <w:r w:rsidRPr="001D2CEF">
        <w:t>This clause specifies common simple data types.</w:t>
      </w:r>
    </w:p>
    <w:p w14:paraId="071C5DA4"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F4E0E7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41053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70ED82"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25483B8" w14:textId="77777777" w:rsidR="00E92CBF" w:rsidRPr="001D2CEF" w:rsidRDefault="00E92CBF" w:rsidP="00AA7DB8">
            <w:pPr>
              <w:pStyle w:val="TAH"/>
            </w:pPr>
            <w:r w:rsidRPr="001D2CEF">
              <w:t>Description</w:t>
            </w:r>
          </w:p>
        </w:tc>
      </w:tr>
      <w:tr w:rsidR="00E92CBF" w:rsidRPr="001D2CEF" w14:paraId="15A62EE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8E0FB2"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FD146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C048D1C" w14:textId="77777777" w:rsidR="00E92CBF" w:rsidRPr="001D2CEF" w:rsidRDefault="00E92CBF" w:rsidP="00AA7DB8">
            <w:pPr>
              <w:pStyle w:val="TAL"/>
            </w:pPr>
            <w:r w:rsidRPr="001D2CEF">
              <w:t>String with format "binary" as defined in OpenAPI Specification [3]</w:t>
            </w:r>
          </w:p>
        </w:tc>
      </w:tr>
      <w:tr w:rsidR="00E92CBF" w:rsidRPr="001D2CEF" w14:paraId="795EAD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625BEA"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6CED7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DF80D7"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0C1B4ED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2AF362"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C7C80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D525F34"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539F722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AC7F2D"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9798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4C20DFC"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68BC68D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EC55CF"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3A4ACC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85528A" w14:textId="77777777" w:rsidR="00E92CBF" w:rsidRPr="001D2CEF" w:rsidRDefault="00E92CBF" w:rsidP="00AA7DB8">
            <w:pPr>
              <w:pStyle w:val="TAL"/>
            </w:pPr>
            <w:r w:rsidRPr="001D2CEF">
              <w:t>String with format "date" as defined in OpenAPI Specification [3]</w:t>
            </w:r>
          </w:p>
        </w:tc>
      </w:tr>
      <w:tr w:rsidR="00E92CBF" w:rsidRPr="001D2CEF" w14:paraId="604F01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F0E47B0"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E0E7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C0BEB4F"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5367609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A81FE"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9C0F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84CBFD1" w14:textId="77777777" w:rsidR="00E92CBF" w:rsidRPr="001D2CEF" w:rsidRDefault="00E92CBF" w:rsidP="00AA7DB8">
            <w:pPr>
              <w:pStyle w:val="TAL"/>
            </w:pPr>
            <w:r w:rsidRPr="001D2CEF">
              <w:t>String with format "date-time" as defined in OpenAPI Specification [3]</w:t>
            </w:r>
          </w:p>
        </w:tc>
      </w:tr>
      <w:tr w:rsidR="00E92CBF" w:rsidRPr="001D2CEF" w14:paraId="09CA7D6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F2168A"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578C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AA72886"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74FB65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3A1217"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D4DA3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4EC546DA"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13BFA3B" w14:textId="77777777" w:rsidR="00E92CBF" w:rsidRPr="001D2CEF" w:rsidRDefault="00E92CBF" w:rsidP="00AA7DB8">
            <w:pPr>
              <w:pStyle w:val="TAL"/>
            </w:pPr>
            <w:r w:rsidRPr="001D2CEF">
              <w:t>Pattern: '^([A-Za-z0-9]+([-A-Za-z0-9]+)\.)+[a-z]{2,}$'</w:t>
            </w:r>
          </w:p>
        </w:tc>
      </w:tr>
      <w:tr w:rsidR="00E92CBF" w:rsidRPr="001D2CEF" w14:paraId="6C72A4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72B971"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4121DB"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7CBCA77F"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4F16AAD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151C6D"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F032F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AE06F32" w14:textId="77777777" w:rsidR="00E92CBF" w:rsidRPr="001D2CEF" w:rsidRDefault="00E92CBF" w:rsidP="00AA7DB8">
            <w:pPr>
              <w:pStyle w:val="TAL"/>
            </w:pPr>
            <w:r w:rsidRPr="001D2CEF">
              <w:t>Number with format "double" as defined in OpenAPI Specification [3]</w:t>
            </w:r>
          </w:p>
        </w:tc>
      </w:tr>
      <w:tr w:rsidR="00E92CBF" w:rsidRPr="001D2CEF" w14:paraId="3C01A2C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A5574B"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12B9E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E71BA3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2D345C9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CE7B1F"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560B0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8F229A4"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25870F3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D192F4"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FF830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B520B44"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0F09F63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606157"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8319B4"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D7DD2B9" w14:textId="77777777" w:rsidR="00E92CBF" w:rsidRPr="001D2CEF" w:rsidRDefault="00E92CBF" w:rsidP="00AA7DB8">
            <w:pPr>
              <w:pStyle w:val="TAL"/>
            </w:pPr>
            <w:r w:rsidRPr="001D2CEF">
              <w:t>Number with format "float" as defined in OpenAPI Specification [3]</w:t>
            </w:r>
          </w:p>
        </w:tc>
      </w:tr>
      <w:tr w:rsidR="00E92CBF" w:rsidRPr="001D2CEF" w14:paraId="5D3895A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37BBA8"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26D26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9639ADA"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7E8BA9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D3110C"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41D53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9DB9B6" w14:textId="77777777" w:rsidR="00E92CBF" w:rsidRDefault="00184255" w:rsidP="00184255">
            <w:pPr>
              <w:pStyle w:val="TAL"/>
            </w:pPr>
            <w:r>
              <w:t>Integer where the allowed values correspond to the value range of an unsigned 16-bit integer, i.e. 0 to 65535</w:t>
            </w:r>
            <w:r w:rsidR="00E92CBF" w:rsidRPr="001D2CEF">
              <w:t>.</w:t>
            </w:r>
          </w:p>
          <w:p w14:paraId="47EA31F7" w14:textId="77777777" w:rsidR="00184255" w:rsidRPr="001D2CEF" w:rsidRDefault="00184255" w:rsidP="00184255">
            <w:pPr>
              <w:pStyle w:val="TAL"/>
            </w:pPr>
            <w:r w:rsidRPr="00867FDE">
              <w:t xml:space="preserve">Minimum = </w:t>
            </w:r>
            <w:r>
              <w:t>0</w:t>
            </w:r>
            <w:r w:rsidRPr="00867FDE">
              <w:t>. Maximum = 65535.</w:t>
            </w:r>
          </w:p>
        </w:tc>
      </w:tr>
      <w:tr w:rsidR="00E92CBF" w:rsidRPr="001D2CEF" w14:paraId="45374E4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E1F74C"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D8FDD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88F1C24"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6578A6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C37C71"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89FC2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39B3CCF" w14:textId="77777777" w:rsidR="00E92CBF" w:rsidRPr="001D2CEF" w:rsidRDefault="00E92CBF" w:rsidP="00AA7DB8">
            <w:pPr>
              <w:pStyle w:val="TAL"/>
            </w:pPr>
            <w:r w:rsidRPr="001D2CEF">
              <w:t>Integer with format "int32" as defined in OpenAPI Specification [3]</w:t>
            </w:r>
          </w:p>
        </w:tc>
      </w:tr>
      <w:tr w:rsidR="00E92CBF" w:rsidRPr="001D2CEF" w14:paraId="4695A65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971831"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87FE6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F37466D"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6D9604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1BB3F7"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D412C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5E216EB" w14:textId="77777777" w:rsidR="00E92CBF" w:rsidRPr="001D2CEF" w:rsidRDefault="00E92CBF" w:rsidP="00AA7DB8">
            <w:pPr>
              <w:pStyle w:val="TAL"/>
            </w:pPr>
            <w:r w:rsidRPr="001D2CEF">
              <w:t>Integer with format "int64" as defined in OpenAPI Specification [3]</w:t>
            </w:r>
          </w:p>
        </w:tc>
      </w:tr>
      <w:tr w:rsidR="00E92CBF" w:rsidRPr="001D2CEF" w14:paraId="1C5E83B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260F8F"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2FBAA3"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C17E950"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39A5E6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EF1123"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164E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F37B445" w14:textId="2C457620"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170BC589" w14:textId="77777777" w:rsidR="00E92CBF" w:rsidRPr="001D2CEF" w:rsidRDefault="00E92CBF" w:rsidP="00AA7DB8">
            <w:pPr>
              <w:pStyle w:val="TAL"/>
            </w:pPr>
            <w:r w:rsidRPr="001D2CEF">
              <w:t>Pattern: '^(([0-9]|[1-9][0-9]|1[0-9][0-9]|2[0-4][0-9]|25[0-5])\.){3}([0-9]|[1-9][0-9]|1[0-9][0-9]|2[0-4][0-9]|25[0-5])$'</w:t>
            </w:r>
          </w:p>
        </w:tc>
      </w:tr>
      <w:tr w:rsidR="00E92CBF" w:rsidRPr="001D2CEF" w14:paraId="5D5ECE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763212"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6BB7B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8743695"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1A83AF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4372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945F8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221BD1F" w14:textId="7FD17FCA"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3612A7F"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6514946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EB77F0"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651A6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AB32163"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B9857C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D16AB"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AB784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16985"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57AA02BC" w14:textId="77777777" w:rsidR="00E92CBF" w:rsidRPr="001D2CEF" w:rsidRDefault="00E92CBF" w:rsidP="00AA7DB8">
            <w:pPr>
              <w:pStyle w:val="TAL"/>
              <w:rPr>
                <w:lang w:eastAsia="zh-CN"/>
              </w:rPr>
            </w:pPr>
            <w:r w:rsidRPr="001D2CEF">
              <w:rPr>
                <w:lang w:eastAsia="zh-CN"/>
              </w:rPr>
              <w:t>Pattern: '^((:|(0?|([1-9a-f][0-9a-f]{0,3}))):)((0?|([1-9a-f][0-9a-f]{0,3})):){0,6}(:|(0?|([1-9a-f][0-9a-f]{0,3})))$'</w:t>
            </w:r>
          </w:p>
          <w:p w14:paraId="3037C3F5" w14:textId="77777777" w:rsidR="00E92CBF" w:rsidRPr="001D2CEF" w:rsidRDefault="00E92CBF" w:rsidP="00AA7DB8">
            <w:pPr>
              <w:pStyle w:val="TAL"/>
              <w:rPr>
                <w:lang w:eastAsia="zh-CN"/>
              </w:rPr>
            </w:pPr>
            <w:r w:rsidRPr="001D2CEF">
              <w:rPr>
                <w:lang w:eastAsia="zh-CN"/>
              </w:rPr>
              <w:t>and</w:t>
            </w:r>
          </w:p>
          <w:p w14:paraId="666569CA" w14:textId="77777777" w:rsidR="00E92CBF" w:rsidRPr="001D2CEF" w:rsidRDefault="00E92CBF" w:rsidP="00AA7DB8">
            <w:pPr>
              <w:pStyle w:val="TAL"/>
              <w:rPr>
                <w:lang w:eastAsia="zh-CN"/>
              </w:rPr>
            </w:pPr>
            <w:r w:rsidRPr="001D2CEF">
              <w:rPr>
                <w:lang w:eastAsia="zh-CN"/>
              </w:rPr>
              <w:t>Pattern: '^((([^:]+:){7}([^:]+))|((([^:]+:)*[^:]+)?::(([^:]+:)*[^:]+)?))$'</w:t>
            </w:r>
          </w:p>
        </w:tc>
      </w:tr>
      <w:tr w:rsidR="00E92CBF" w:rsidRPr="001D2CEF" w14:paraId="68B8434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6C4E9F"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11281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93BDDC9"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98A4DF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FA0422"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57D8A8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C3858C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08B19352" w14:textId="77777777" w:rsidR="00E92CBF" w:rsidRPr="001D2CEF" w:rsidRDefault="00E92CBF" w:rsidP="00AA7DB8">
            <w:pPr>
              <w:pStyle w:val="TAL"/>
              <w:rPr>
                <w:lang w:eastAsia="zh-CN"/>
              </w:rPr>
            </w:pPr>
            <w:r w:rsidRPr="001D2CEF">
              <w:rPr>
                <w:lang w:eastAsia="zh-CN"/>
              </w:rPr>
              <w:t>Pattern: '^((:|(0?|([1-9a-f][0-9a-f]{0,3}))):)((0?|([1-9a-f][0-9a-f]{0,3})):){0,6}(:|(0?|([1-9a-f][0-9a-f]{0,3})))(\/(([0-9])|([0-9]{2})|(1[0-1][0-9])|(12[0-8])))$'</w:t>
            </w:r>
          </w:p>
          <w:p w14:paraId="1F6D74E7" w14:textId="77777777" w:rsidR="00E92CBF" w:rsidRPr="001D2CEF" w:rsidRDefault="00E92CBF" w:rsidP="00AA7DB8">
            <w:pPr>
              <w:pStyle w:val="TAL"/>
              <w:rPr>
                <w:lang w:eastAsia="zh-CN"/>
              </w:rPr>
            </w:pPr>
            <w:r w:rsidRPr="001D2CEF">
              <w:rPr>
                <w:lang w:eastAsia="zh-CN"/>
              </w:rPr>
              <w:t>and</w:t>
            </w:r>
          </w:p>
          <w:p w14:paraId="452A79AA" w14:textId="77777777" w:rsidR="00E92CBF" w:rsidRPr="001D2CEF" w:rsidRDefault="00E92CBF" w:rsidP="00AA7DB8">
            <w:pPr>
              <w:pStyle w:val="TAL"/>
              <w:rPr>
                <w:lang w:eastAsia="zh-CN"/>
              </w:rPr>
            </w:pPr>
            <w:r w:rsidRPr="001D2CEF">
              <w:rPr>
                <w:lang w:eastAsia="zh-CN"/>
              </w:rPr>
              <w:t>Pattern: '^((([^:]+:){7}([^:]+))|((([^:]+:)*[^:]+)?::(([^:]+:)*[^:]+)?))(\/.+)$'</w:t>
            </w:r>
          </w:p>
        </w:tc>
      </w:tr>
      <w:tr w:rsidR="00E92CBF" w:rsidRPr="001D2CEF" w14:paraId="224BB52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DEDDF2"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F54A2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E29BD2F"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3083F8F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D7257FD"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A65A2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6DE6550"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CE1764B" w14:textId="77777777" w:rsidR="00E92CBF" w:rsidRPr="001D2CEF" w:rsidRDefault="00E92CBF" w:rsidP="00AA7DB8">
            <w:pPr>
              <w:pStyle w:val="TAL"/>
              <w:rPr>
                <w:lang w:eastAsia="zh-CN"/>
              </w:rPr>
            </w:pPr>
            <w:r w:rsidRPr="001D2CEF">
              <w:t>Pattern: '^([0-9a-fA-F]{2})((-[0-9a-fA-F]{2}){5})$'</w:t>
            </w:r>
          </w:p>
        </w:tc>
      </w:tr>
      <w:tr w:rsidR="00E92CBF" w:rsidRPr="001D2CEF" w14:paraId="6A16FED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397F0"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18BB7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4DC7F94"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3F2999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F3B9983"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7CDF6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D943236"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95724C0"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0979D9D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E4C72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BA0608"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3861DF9" w14:textId="77777777" w:rsidR="00E92CBF" w:rsidRDefault="00E92CBF" w:rsidP="00AA7DB8">
            <w:pPr>
              <w:pStyle w:val="TAL"/>
            </w:pPr>
            <w:r w:rsidRPr="001D2CEF">
              <w:t>Unsigned Integer, i.e. only value 0 and integers above 0 are permissible.</w:t>
            </w:r>
          </w:p>
          <w:p w14:paraId="3B38B4B8"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5DC4B99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A64B78"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AA0FE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7323FC1"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1CB860B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1621AC" w14:textId="598D9251"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716AD23" w14:textId="27330851"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BD2CB90"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BFCCFB0" w14:textId="10D83FBD"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3BB179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0321B4" w14:textId="5311E2D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30BAA7" w14:textId="7038403F"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755E5B" w14:textId="3905B18A"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31A66B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F108DAD"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180C0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31F45"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09237E06"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39E9EB2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76AD45"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E20A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9B9D9EC"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906FCD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EF2EC1"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E1780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53C79809"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2B20812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278084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1DEDB7"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354EC2"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F1B5B0C"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62C151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4EB65"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A7321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39A999"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54D23F6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330520"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589CAD"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7F8306"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202CB2" w14:paraId="308FDD1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D7B53A"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50453E"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387D26D4" w14:textId="77777777" w:rsidR="00714CAF" w:rsidRPr="001D2CEF" w:rsidRDefault="00714CAF" w:rsidP="00714CAF">
            <w:pPr>
              <w:pStyle w:val="TAL"/>
              <w:rPr>
                <w:lang w:eastAsia="zh-CN"/>
              </w:rPr>
            </w:pPr>
            <w:r w:rsidRPr="001D2CEF">
              <w:rPr>
                <w:lang w:eastAsia="zh-CN"/>
              </w:rPr>
              <w:t>String represents the SUPI or GPSI.</w:t>
            </w:r>
          </w:p>
          <w:p w14:paraId="34475B8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7B00305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222715"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4215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212DF441"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7B86CD7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4C35F4"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EA748"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4246698"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3380D5B9" w14:textId="77777777" w:rsidR="00714CAF" w:rsidRPr="001D2CEF" w:rsidRDefault="00714CAF" w:rsidP="00714CAF">
            <w:pPr>
              <w:pStyle w:val="TAL"/>
              <w:rPr>
                <w:lang w:eastAsia="zh-CN"/>
              </w:rPr>
            </w:pPr>
          </w:p>
          <w:p w14:paraId="7093E176"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743D621A" w14:textId="77777777" w:rsidR="00714CAF" w:rsidRPr="001D2CEF" w:rsidRDefault="00714CAF" w:rsidP="00714CAF">
            <w:pPr>
              <w:pStyle w:val="TAL"/>
              <w:rPr>
                <w:lang w:eastAsia="zh-CN"/>
              </w:rPr>
            </w:pPr>
          </w:p>
          <w:p w14:paraId="71E9718F"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23B66D5E" w14:textId="77777777" w:rsidR="00714CAF" w:rsidRPr="001D2CEF" w:rsidRDefault="00714CAF" w:rsidP="00714CAF">
            <w:pPr>
              <w:pStyle w:val="TAL"/>
              <w:rPr>
                <w:lang w:eastAsia="zh-CN"/>
              </w:rPr>
            </w:pPr>
          </w:p>
          <w:p w14:paraId="288E70B6"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3BBD2F4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85DFF1"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ED0EEC"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623CA5"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73F8A93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C8100"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DC9A6"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FADA750"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28FA640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168B2"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9A3EE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686C976F"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326272C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DD21B0"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62240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E0DA24C"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2C181175" w14:textId="77777777" w:rsidR="00714CAF" w:rsidRPr="001D2CEF" w:rsidRDefault="00714CAF" w:rsidP="00714CAF">
            <w:pPr>
              <w:pStyle w:val="TAL"/>
            </w:pPr>
            <w:r w:rsidRPr="001D2CEF">
              <w:t>Pattern: "^[0-9]{5,15}$".</w:t>
            </w:r>
          </w:p>
        </w:tc>
      </w:tr>
      <w:tr w:rsidR="00714CAF" w:rsidRPr="001D2CEF" w14:paraId="641735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DAC5EB"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E778A0"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2F0B6B11"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024F29C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DB61E"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C08CFE"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73EDBBEB"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20C0873F"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0341AA"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AE656"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516337F9" w14:textId="77777777" w:rsidR="00714CAF" w:rsidRPr="001D2CEF" w:rsidRDefault="00714CAF" w:rsidP="00714CAF">
            <w:pPr>
              <w:pStyle w:val="TAL"/>
            </w:pPr>
            <w:r w:rsidRPr="001D2CEF">
              <w:t>String with format "partial-time" or "full-time" as defined in clause 5.6 of IETF RFC 3339 [10].</w:t>
            </w:r>
          </w:p>
          <w:p w14:paraId="66673747" w14:textId="77777777" w:rsidR="00714CAF" w:rsidRPr="001D2CEF" w:rsidRDefault="00714CAF" w:rsidP="00714CAF">
            <w:pPr>
              <w:pStyle w:val="TAL"/>
            </w:pPr>
            <w:r w:rsidRPr="001D2CEF">
              <w:t>Examples: "20:15:00", "20:15:00-08:00" (for 8 hours behind UTC).</w:t>
            </w:r>
          </w:p>
        </w:tc>
      </w:tr>
      <w:tr w:rsidR="00DD1C4B" w:rsidRPr="001D2CEF" w14:paraId="575BE9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7929C6" w14:textId="4C2C2E4E" w:rsidR="00DD1C4B" w:rsidRPr="001D2CEF" w:rsidRDefault="00DD1C4B" w:rsidP="00DD1C4B">
            <w:pPr>
              <w:pStyle w:val="TAL"/>
            </w:pPr>
            <w:r>
              <w:t>EmptyObject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4470C3" w14:textId="55F94259" w:rsidR="00DD1C4B" w:rsidRPr="001D2CEF" w:rsidRDefault="00DD1C4B" w:rsidP="00DD1C4B">
            <w:pPr>
              <w:pStyle w:val="TAL"/>
            </w:pPr>
            <w:r>
              <w:t>object</w:t>
            </w:r>
          </w:p>
        </w:tc>
        <w:tc>
          <w:tcPr>
            <w:tcW w:w="2952" w:type="pct"/>
            <w:tcBorders>
              <w:top w:val="single" w:sz="4" w:space="0" w:color="auto"/>
              <w:left w:val="nil"/>
              <w:bottom w:val="single" w:sz="8" w:space="0" w:color="auto"/>
              <w:right w:val="single" w:sz="8" w:space="0" w:color="auto"/>
            </w:tcBorders>
          </w:tcPr>
          <w:p w14:paraId="56732C45" w14:textId="77777777" w:rsidR="00DD1C4B" w:rsidRDefault="00DD1C4B" w:rsidP="00DD1C4B">
            <w:pPr>
              <w:pStyle w:val="TAL"/>
            </w:pPr>
            <w:r>
              <w:t>Empty JSON object: { }</w:t>
            </w:r>
          </w:p>
          <w:p w14:paraId="61A6CEE4" w14:textId="1B76280A" w:rsidR="00DD1C4B" w:rsidRPr="001D2CEF" w:rsidRDefault="00DD1C4B" w:rsidP="00DD1C4B">
            <w:pPr>
              <w:pStyle w:val="TAL"/>
            </w:pPr>
            <w:r>
              <w:t>It is defined with the keyword: "additionalProperties: false".</w:t>
            </w:r>
          </w:p>
        </w:tc>
      </w:tr>
    </w:tbl>
    <w:p w14:paraId="1511374F" w14:textId="77777777" w:rsidR="00E92CBF" w:rsidRPr="001D2CEF" w:rsidRDefault="00E92CBF" w:rsidP="00E92CBF"/>
    <w:p w14:paraId="508386BF"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4E2391BD"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53E4D"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6FC405E8" w14:textId="77777777" w:rsidR="00E92CBF" w:rsidRPr="001D2CEF" w:rsidRDefault="00E92CBF" w:rsidP="00AA7DB8">
            <w:pPr>
              <w:pStyle w:val="TAH"/>
            </w:pPr>
            <w:r w:rsidRPr="001D2CEF">
              <w:t>Description</w:t>
            </w:r>
          </w:p>
        </w:tc>
      </w:tr>
      <w:tr w:rsidR="00E92CBF" w:rsidRPr="001D2CEF" w14:paraId="783AC6C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9ACE4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5EE7A892" w14:textId="77777777" w:rsidR="00E92CBF" w:rsidRPr="001D2CEF" w:rsidRDefault="00E92CBF" w:rsidP="00AA7DB8">
            <w:pPr>
              <w:pStyle w:val="TAL"/>
            </w:pPr>
            <w:r w:rsidRPr="001D2CEF">
              <w:t>As defined in OpenAPI Specification [3]</w:t>
            </w:r>
          </w:p>
        </w:tc>
      </w:tr>
      <w:tr w:rsidR="00E92CBF" w:rsidRPr="001D2CEF" w14:paraId="6E8BDC4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E87CB0"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4F042EFF" w14:textId="77777777" w:rsidR="00E92CBF" w:rsidRPr="001D2CEF" w:rsidRDefault="00E92CBF" w:rsidP="00AA7DB8">
            <w:pPr>
              <w:pStyle w:val="TAL"/>
            </w:pPr>
            <w:r w:rsidRPr="001D2CEF">
              <w:t>As defined in OpenAPI Specification [3]</w:t>
            </w:r>
          </w:p>
        </w:tc>
      </w:tr>
      <w:tr w:rsidR="00E92CBF" w:rsidRPr="001D2CEF" w14:paraId="7EB5936B"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8E995D"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279E4B25" w14:textId="77777777" w:rsidR="00E92CBF" w:rsidRPr="001D2CEF" w:rsidRDefault="00E92CBF" w:rsidP="00AA7DB8">
            <w:pPr>
              <w:pStyle w:val="TAL"/>
              <w:rPr>
                <w:lang w:eastAsia="zh-CN"/>
              </w:rPr>
            </w:pPr>
            <w:r w:rsidRPr="001D2CEF">
              <w:t>As defined in OpenAPI Specification [3]</w:t>
            </w:r>
          </w:p>
        </w:tc>
      </w:tr>
      <w:tr w:rsidR="00E92CBF" w:rsidRPr="001D2CEF" w14:paraId="195A134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56CEE"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7A90A014" w14:textId="77777777" w:rsidR="00E92CBF" w:rsidRPr="001D2CEF" w:rsidRDefault="00E92CBF" w:rsidP="00AA7DB8">
            <w:pPr>
              <w:pStyle w:val="TAL"/>
            </w:pPr>
            <w:r w:rsidRPr="001D2CEF">
              <w:t>As defined in OpenAPI Specification [3]</w:t>
            </w:r>
          </w:p>
        </w:tc>
      </w:tr>
      <w:tr w:rsidR="00DD1C4B" w:rsidRPr="001D2CEF" w14:paraId="5A7254AB"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26978" w14:textId="113C407D"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6AA5170E" w14:textId="4F82BCD2" w:rsidR="00DD1C4B" w:rsidRPr="001D2CEF" w:rsidRDefault="00DD1C4B" w:rsidP="00DD1C4B">
            <w:pPr>
              <w:pStyle w:val="TAL"/>
            </w:pPr>
            <w:r w:rsidRPr="001D2CEF">
              <w:t>As defined in OpenAPI Specification [3]</w:t>
            </w:r>
          </w:p>
        </w:tc>
      </w:tr>
      <w:tr w:rsidR="00DD1C4B" w:rsidRPr="001D2CEF" w14:paraId="1E76EADF"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68FEF4" w14:textId="6592B415"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3A09A11F" w14:textId="481363C4" w:rsidR="00DD1C4B" w:rsidRPr="001D2CEF" w:rsidRDefault="00DD1C4B" w:rsidP="00DD1C4B">
            <w:pPr>
              <w:pStyle w:val="TAL"/>
            </w:pPr>
            <w:r w:rsidRPr="001D2CEF">
              <w:t>As defined in OpenAPI Specification [3]</w:t>
            </w:r>
          </w:p>
        </w:tc>
      </w:tr>
      <w:tr w:rsidR="00DD1C4B" w:rsidRPr="001D2CEF" w14:paraId="62856DEA"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A18559"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33D687E5" w14:textId="77777777" w:rsidR="00E92CBF" w:rsidRPr="001D2CEF" w:rsidRDefault="00E92CBF" w:rsidP="00E92CBF"/>
    <w:p w14:paraId="48282685"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3E4DD8F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A9D59"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7A5341C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670FAFC8"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FD77DEC"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6906A0A5" w14:textId="77777777" w:rsidR="00E92CBF" w:rsidRPr="001D2CEF" w:rsidRDefault="00E92CBF" w:rsidP="00AA7DB8">
            <w:pPr>
              <w:pStyle w:val="TAH"/>
            </w:pPr>
            <w:r w:rsidRPr="001D2CEF">
              <w:t>Feature n</w:t>
            </w:r>
            <w:r w:rsidRPr="001D2CEF">
              <w:br/>
              <w:t>supported</w:t>
            </w:r>
          </w:p>
        </w:tc>
      </w:tr>
      <w:tr w:rsidR="00E92CBF" w:rsidRPr="001D2CEF" w14:paraId="2298636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8912F"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513686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3D9631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5BAD40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B63E6C1" w14:textId="77777777" w:rsidR="00E92CBF" w:rsidRPr="001D2CEF" w:rsidRDefault="00E92CBF" w:rsidP="00AA7DB8">
            <w:pPr>
              <w:pStyle w:val="TAC"/>
            </w:pPr>
            <w:r w:rsidRPr="001D2CEF">
              <w:t>no</w:t>
            </w:r>
          </w:p>
        </w:tc>
      </w:tr>
      <w:tr w:rsidR="00E92CBF" w:rsidRPr="001D2CEF" w14:paraId="69601AE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29AEAC"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191ED0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E42092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66552E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2AB4A0" w14:textId="77777777" w:rsidR="00E92CBF" w:rsidRPr="001D2CEF" w:rsidRDefault="00E92CBF" w:rsidP="00AA7DB8">
            <w:pPr>
              <w:pStyle w:val="TAC"/>
            </w:pPr>
            <w:r w:rsidRPr="001D2CEF">
              <w:t>yes</w:t>
            </w:r>
          </w:p>
        </w:tc>
      </w:tr>
      <w:tr w:rsidR="00E92CBF" w:rsidRPr="001D2CEF" w14:paraId="7F90F39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F4829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425B3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5B2BCC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4FFF52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6DC0FA" w14:textId="77777777" w:rsidR="00E92CBF" w:rsidRPr="001D2CEF" w:rsidRDefault="00E92CBF" w:rsidP="00AA7DB8">
            <w:pPr>
              <w:pStyle w:val="TAC"/>
            </w:pPr>
            <w:r w:rsidRPr="001D2CEF">
              <w:t>no</w:t>
            </w:r>
          </w:p>
        </w:tc>
      </w:tr>
      <w:tr w:rsidR="00E92CBF" w:rsidRPr="001D2CEF" w14:paraId="576EBBC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DDA73E"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3065E924"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0ADC80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5E0302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A4200E" w14:textId="77777777" w:rsidR="00E92CBF" w:rsidRPr="001D2CEF" w:rsidRDefault="00E92CBF" w:rsidP="00AA7DB8">
            <w:pPr>
              <w:pStyle w:val="TAC"/>
            </w:pPr>
            <w:r w:rsidRPr="001D2CEF">
              <w:t>yes</w:t>
            </w:r>
          </w:p>
        </w:tc>
      </w:tr>
      <w:tr w:rsidR="00E92CBF" w:rsidRPr="001D2CEF" w14:paraId="454E059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25F949"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1D950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28ED00B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7421D4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6A766D" w14:textId="77777777" w:rsidR="00E92CBF" w:rsidRPr="001D2CEF" w:rsidRDefault="00E92CBF" w:rsidP="00AA7DB8">
            <w:pPr>
              <w:pStyle w:val="TAC"/>
            </w:pPr>
            <w:r w:rsidRPr="001D2CEF">
              <w:t>no</w:t>
            </w:r>
          </w:p>
        </w:tc>
      </w:tr>
      <w:tr w:rsidR="00E92CBF" w:rsidRPr="001D2CEF" w14:paraId="1B0A87F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880F0"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BB75B4A"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2436198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A7D016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8AB3484" w14:textId="77777777" w:rsidR="00E92CBF" w:rsidRPr="001D2CEF" w:rsidRDefault="00E92CBF" w:rsidP="00AA7DB8">
            <w:pPr>
              <w:pStyle w:val="TAC"/>
            </w:pPr>
            <w:r w:rsidRPr="001D2CEF">
              <w:t>yes</w:t>
            </w:r>
          </w:p>
        </w:tc>
      </w:tr>
      <w:tr w:rsidR="00E92CBF" w:rsidRPr="001D2CEF" w14:paraId="1AF86DF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0EEAAA"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D4D7718"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FDE8698"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6DE5BD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B774E02" w14:textId="77777777" w:rsidR="00E92CBF" w:rsidRPr="001D2CEF" w:rsidRDefault="00E92CBF" w:rsidP="00AA7DB8">
            <w:pPr>
              <w:pStyle w:val="TAC"/>
            </w:pPr>
            <w:r w:rsidRPr="001D2CEF">
              <w:t>no</w:t>
            </w:r>
          </w:p>
        </w:tc>
      </w:tr>
      <w:tr w:rsidR="00E92CBF" w:rsidRPr="001D2CEF" w14:paraId="35D3A44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9F1191"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3C71BF0B"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BADAE4"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56C4B20"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68ACC7D" w14:textId="77777777" w:rsidR="00E92CBF" w:rsidRPr="001D2CEF" w:rsidRDefault="00E92CBF" w:rsidP="00AA7DB8">
            <w:pPr>
              <w:pStyle w:val="TAC"/>
              <w:rPr>
                <w:lang w:eastAsia="zh-CN"/>
              </w:rPr>
            </w:pPr>
            <w:r w:rsidRPr="001D2CEF">
              <w:rPr>
                <w:lang w:eastAsia="zh-CN"/>
              </w:rPr>
              <w:t>yes</w:t>
            </w:r>
          </w:p>
        </w:tc>
      </w:tr>
      <w:tr w:rsidR="00E92CBF" w:rsidRPr="001D2CEF" w14:paraId="56BD7CC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26C4C"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5C11690A"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F77EC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BC7391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4E6D670" w14:textId="77777777" w:rsidR="00E92CBF" w:rsidRPr="001D2CEF" w:rsidRDefault="00E92CBF" w:rsidP="00AA7DB8">
            <w:pPr>
              <w:pStyle w:val="TAC"/>
            </w:pPr>
            <w:r w:rsidRPr="001D2CEF">
              <w:t>no</w:t>
            </w:r>
          </w:p>
        </w:tc>
      </w:tr>
      <w:tr w:rsidR="00E92CBF" w:rsidRPr="001D2CEF" w14:paraId="7E711FA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689BF6"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E33F2A6"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9F0B2A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203980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EBFDB7" w14:textId="77777777" w:rsidR="00E92CBF" w:rsidRPr="001D2CEF" w:rsidRDefault="00E92CBF" w:rsidP="00AA7DB8">
            <w:pPr>
              <w:pStyle w:val="TAC"/>
            </w:pPr>
            <w:r w:rsidRPr="001D2CEF">
              <w:t>yes</w:t>
            </w:r>
          </w:p>
        </w:tc>
      </w:tr>
      <w:tr w:rsidR="00E92CBF" w:rsidRPr="001D2CEF" w14:paraId="739D3E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D8697D"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0D53CB3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2A69DB1"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CFC846A"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E70ACAC" w14:textId="77777777" w:rsidR="00E92CBF" w:rsidRPr="001D2CEF" w:rsidRDefault="00E92CBF" w:rsidP="00AA7DB8">
            <w:pPr>
              <w:pStyle w:val="TAC"/>
            </w:pPr>
            <w:r w:rsidRPr="001D2CEF">
              <w:t>no</w:t>
            </w:r>
          </w:p>
        </w:tc>
      </w:tr>
      <w:tr w:rsidR="00E92CBF" w:rsidRPr="001D2CEF" w14:paraId="7FB3D6D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6D732F"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E8BB59"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5A68271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8B15F0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7973AB3" w14:textId="77777777" w:rsidR="00E92CBF" w:rsidRPr="001D2CEF" w:rsidRDefault="00E92CBF" w:rsidP="00AA7DB8">
            <w:pPr>
              <w:pStyle w:val="TAC"/>
            </w:pPr>
            <w:r w:rsidRPr="001D2CEF">
              <w:t>yes</w:t>
            </w:r>
          </w:p>
        </w:tc>
      </w:tr>
      <w:tr w:rsidR="00E92CBF" w:rsidRPr="001D2CEF" w14:paraId="69C257A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45F303"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63888C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874F09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3E641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9937A29" w14:textId="77777777" w:rsidR="00E92CBF" w:rsidRPr="001D2CEF" w:rsidRDefault="00E92CBF" w:rsidP="00AA7DB8">
            <w:pPr>
              <w:pStyle w:val="TAC"/>
            </w:pPr>
            <w:r w:rsidRPr="001D2CEF">
              <w:t>no</w:t>
            </w:r>
          </w:p>
        </w:tc>
      </w:tr>
      <w:tr w:rsidR="00E92CBF" w:rsidRPr="001D2CEF" w14:paraId="5E86B8D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88212"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5E92CA6C"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06C81E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DC1422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12CE72" w14:textId="77777777" w:rsidR="00E92CBF" w:rsidRPr="001D2CEF" w:rsidRDefault="00E92CBF" w:rsidP="00AA7DB8">
            <w:pPr>
              <w:pStyle w:val="TAC"/>
            </w:pPr>
            <w:r w:rsidRPr="001D2CEF">
              <w:t>yes</w:t>
            </w:r>
          </w:p>
        </w:tc>
      </w:tr>
      <w:tr w:rsidR="00E92CBF" w:rsidRPr="001D2CEF" w14:paraId="50271BE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6CF5C0"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7C1CC00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00DC48"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0FB87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824358C" w14:textId="77777777" w:rsidR="00E92CBF" w:rsidRPr="001D2CEF" w:rsidRDefault="00E92CBF" w:rsidP="00AA7DB8">
            <w:pPr>
              <w:pStyle w:val="TAC"/>
            </w:pPr>
            <w:r w:rsidRPr="001D2CEF">
              <w:t>no</w:t>
            </w:r>
          </w:p>
        </w:tc>
      </w:tr>
      <w:tr w:rsidR="00E92CBF" w:rsidRPr="001D2CEF" w14:paraId="12FEE38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6DAF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FEB12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82B80E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7FDDE76"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14C30F4" w14:textId="77777777" w:rsidR="00E92CBF" w:rsidRPr="001D2CEF" w:rsidRDefault="00E92CBF" w:rsidP="00AA7DB8">
            <w:pPr>
              <w:pStyle w:val="TAC"/>
            </w:pPr>
            <w:r w:rsidRPr="001D2CEF">
              <w:rPr>
                <w:lang w:eastAsia="zh-CN"/>
              </w:rPr>
              <w:t>yes</w:t>
            </w:r>
          </w:p>
        </w:tc>
      </w:tr>
      <w:tr w:rsidR="00E92CBF" w:rsidRPr="001D2CEF" w14:paraId="364A808A"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6C42B5"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6F47F337" w14:textId="77777777" w:rsidR="00E92CBF" w:rsidRPr="001D2CEF" w:rsidRDefault="00E92CBF" w:rsidP="00AA7DB8">
            <w:pPr>
              <w:pStyle w:val="TAN"/>
            </w:pPr>
            <w:r w:rsidRPr="001D2CEF">
              <w:t>NOTE 2</w:t>
            </w:r>
            <w:r w:rsidRPr="001D2CEF">
              <w:tab/>
              <w:t>If a feature is not defined, it shall be indicated with value "no".</w:t>
            </w:r>
          </w:p>
        </w:tc>
      </w:tr>
    </w:tbl>
    <w:p w14:paraId="6331F5D6" w14:textId="77777777" w:rsidR="00E92CBF" w:rsidRPr="001D2CEF" w:rsidRDefault="00E92CBF" w:rsidP="00E92CBF"/>
    <w:p w14:paraId="0EB10C6E"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39368AD7" w14:textId="77777777" w:rsidR="00E92CBF" w:rsidRPr="001D2CEF" w:rsidRDefault="00E92CBF" w:rsidP="00E92CBF">
      <w:pPr>
        <w:pStyle w:val="Heading3"/>
      </w:pPr>
      <w:bookmarkStart w:id="176" w:name="_Toc24925774"/>
      <w:bookmarkStart w:id="177" w:name="_Toc24925952"/>
      <w:bookmarkStart w:id="178" w:name="_Toc24926128"/>
      <w:bookmarkStart w:id="179" w:name="_Toc33963981"/>
      <w:bookmarkStart w:id="180" w:name="_Toc33980737"/>
      <w:bookmarkStart w:id="181" w:name="_Toc36462537"/>
      <w:bookmarkStart w:id="182" w:name="_Toc36462733"/>
      <w:bookmarkStart w:id="183" w:name="_Toc43025972"/>
      <w:bookmarkStart w:id="184" w:name="_Toc49763506"/>
      <w:bookmarkStart w:id="185" w:name="_Toc56754202"/>
      <w:bookmarkStart w:id="186" w:name="_Toc70341361"/>
      <w:r w:rsidRPr="001D2CEF">
        <w:t>5.2.3</w:t>
      </w:r>
      <w:r w:rsidRPr="001D2CEF">
        <w:tab/>
        <w:t>Enumerations</w:t>
      </w:r>
      <w:bookmarkEnd w:id="176"/>
      <w:bookmarkEnd w:id="177"/>
      <w:bookmarkEnd w:id="178"/>
      <w:bookmarkEnd w:id="179"/>
      <w:bookmarkEnd w:id="180"/>
      <w:bookmarkEnd w:id="181"/>
      <w:bookmarkEnd w:id="182"/>
      <w:bookmarkEnd w:id="183"/>
      <w:bookmarkEnd w:id="184"/>
      <w:bookmarkEnd w:id="185"/>
      <w:bookmarkEnd w:id="186"/>
    </w:p>
    <w:p w14:paraId="7C791A64" w14:textId="77777777" w:rsidR="00E92CBF" w:rsidRPr="001D2CEF" w:rsidRDefault="00E92CBF" w:rsidP="00E92CBF">
      <w:pPr>
        <w:pStyle w:val="Heading4"/>
      </w:pPr>
      <w:bookmarkStart w:id="187" w:name="_Toc24925775"/>
      <w:bookmarkStart w:id="188" w:name="_Toc24925953"/>
      <w:bookmarkStart w:id="189" w:name="_Toc24926129"/>
      <w:bookmarkStart w:id="190" w:name="_Toc33963982"/>
      <w:bookmarkStart w:id="191" w:name="_Toc33980738"/>
      <w:bookmarkStart w:id="192" w:name="_Toc36462538"/>
      <w:bookmarkStart w:id="193" w:name="_Toc36462734"/>
      <w:bookmarkStart w:id="194" w:name="_Toc43025973"/>
      <w:bookmarkStart w:id="195" w:name="_Toc49763507"/>
      <w:bookmarkStart w:id="196" w:name="_Toc56754203"/>
      <w:bookmarkStart w:id="197" w:name="_Toc70341362"/>
      <w:r w:rsidRPr="001D2CEF">
        <w:t>5.2.3.1</w:t>
      </w:r>
      <w:r w:rsidRPr="001D2CEF">
        <w:tab/>
        <w:t>Enumeration: PatchOperation</w:t>
      </w:r>
      <w:bookmarkEnd w:id="187"/>
      <w:bookmarkEnd w:id="188"/>
      <w:bookmarkEnd w:id="189"/>
      <w:bookmarkEnd w:id="190"/>
      <w:bookmarkEnd w:id="191"/>
      <w:bookmarkEnd w:id="192"/>
      <w:bookmarkEnd w:id="193"/>
      <w:bookmarkEnd w:id="194"/>
      <w:bookmarkEnd w:id="195"/>
      <w:bookmarkEnd w:id="196"/>
      <w:bookmarkEnd w:id="197"/>
    </w:p>
    <w:p w14:paraId="4CF668B0"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4759E55"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1AF33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25A0E" w14:textId="77777777" w:rsidR="00E92CBF" w:rsidRPr="001D2CEF" w:rsidRDefault="00E92CBF" w:rsidP="00AA7DB8">
            <w:pPr>
              <w:pStyle w:val="TAH"/>
            </w:pPr>
            <w:r w:rsidRPr="001D2CEF">
              <w:t>Description</w:t>
            </w:r>
          </w:p>
        </w:tc>
      </w:tr>
      <w:tr w:rsidR="00E92CBF" w:rsidRPr="001D2CEF" w14:paraId="7E6E0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47F526"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49D94" w14:textId="77777777" w:rsidR="00E92CBF" w:rsidRPr="001D2CEF" w:rsidRDefault="00E92CBF" w:rsidP="00AA7DB8">
            <w:pPr>
              <w:pStyle w:val="TAL"/>
            </w:pPr>
            <w:r w:rsidRPr="001D2CEF">
              <w:t>Add operation as defined in IETF RFC 6902 [14].</w:t>
            </w:r>
          </w:p>
        </w:tc>
      </w:tr>
      <w:tr w:rsidR="00E92CBF" w:rsidRPr="001D2CEF" w14:paraId="309BF6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42695"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91A89" w14:textId="77777777" w:rsidR="00E92CBF" w:rsidRPr="001D2CEF" w:rsidRDefault="00E92CBF" w:rsidP="00AA7DB8">
            <w:pPr>
              <w:pStyle w:val="TAL"/>
            </w:pPr>
            <w:r w:rsidRPr="001D2CEF">
              <w:t>Copy operation as defined in IETF RFC 6902 [14].</w:t>
            </w:r>
          </w:p>
        </w:tc>
      </w:tr>
      <w:tr w:rsidR="00E92CBF" w:rsidRPr="001D2CEF" w14:paraId="067EDE8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93E2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179EA" w14:textId="77777777" w:rsidR="00E92CBF" w:rsidRPr="001D2CEF" w:rsidRDefault="00E92CBF" w:rsidP="00AA7DB8">
            <w:pPr>
              <w:pStyle w:val="TAL"/>
            </w:pPr>
            <w:r w:rsidRPr="001D2CEF">
              <w:t>Move operation as defined in IETF RFC 6902 [14].</w:t>
            </w:r>
          </w:p>
        </w:tc>
      </w:tr>
      <w:tr w:rsidR="00E92CBF" w:rsidRPr="001D2CEF" w14:paraId="06067F3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A9BD5"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1139" w14:textId="77777777" w:rsidR="00E92CBF" w:rsidRPr="001D2CEF" w:rsidRDefault="00E92CBF" w:rsidP="00AA7DB8">
            <w:pPr>
              <w:pStyle w:val="TAL"/>
            </w:pPr>
            <w:r w:rsidRPr="001D2CEF">
              <w:t>Remove operation as defined in IETF RFC 6902 [14].</w:t>
            </w:r>
          </w:p>
        </w:tc>
      </w:tr>
      <w:tr w:rsidR="00E92CBF" w:rsidRPr="001D2CEF" w14:paraId="745EB1A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A3937"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81D896" w14:textId="77777777" w:rsidR="00E92CBF" w:rsidRPr="001D2CEF" w:rsidRDefault="00E92CBF" w:rsidP="00AA7DB8">
            <w:pPr>
              <w:pStyle w:val="TAL"/>
            </w:pPr>
            <w:r w:rsidRPr="001D2CEF">
              <w:t>Replace operation as defined in IETF RFC 6902 [14].</w:t>
            </w:r>
          </w:p>
        </w:tc>
      </w:tr>
      <w:tr w:rsidR="00E92CBF" w:rsidRPr="001D2CEF" w14:paraId="7B9ED8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25897"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D7BAF" w14:textId="77777777" w:rsidR="00E92CBF" w:rsidRPr="001D2CEF" w:rsidRDefault="00E92CBF" w:rsidP="00AA7DB8">
            <w:pPr>
              <w:pStyle w:val="TAL"/>
            </w:pPr>
            <w:r w:rsidRPr="001D2CEF">
              <w:t>Test operation as defined in IETF RFC 6902 [14].</w:t>
            </w:r>
          </w:p>
        </w:tc>
      </w:tr>
    </w:tbl>
    <w:p w14:paraId="17F38776" w14:textId="77777777" w:rsidR="00E92CBF" w:rsidRPr="001D2CEF" w:rsidRDefault="00E92CBF" w:rsidP="00E92CBF">
      <w:pPr>
        <w:rPr>
          <w:lang w:val="en-US"/>
        </w:rPr>
      </w:pPr>
    </w:p>
    <w:p w14:paraId="74A06B3E" w14:textId="77777777" w:rsidR="00E92CBF" w:rsidRPr="001D2CEF" w:rsidRDefault="00E92CBF" w:rsidP="00E92CBF">
      <w:pPr>
        <w:pStyle w:val="Heading4"/>
      </w:pPr>
      <w:bookmarkStart w:id="198" w:name="_Toc24925776"/>
      <w:bookmarkStart w:id="199" w:name="_Toc24925954"/>
      <w:bookmarkStart w:id="200" w:name="_Toc24926130"/>
      <w:bookmarkStart w:id="201" w:name="_Toc33963983"/>
      <w:bookmarkStart w:id="202" w:name="_Toc33980739"/>
      <w:bookmarkStart w:id="203" w:name="_Toc36462539"/>
      <w:bookmarkStart w:id="204" w:name="_Toc36462735"/>
      <w:bookmarkStart w:id="205" w:name="_Toc43025974"/>
      <w:bookmarkStart w:id="206" w:name="_Toc49763508"/>
      <w:bookmarkStart w:id="207" w:name="_Toc56754204"/>
      <w:bookmarkStart w:id="208" w:name="_Toc70341363"/>
      <w:r w:rsidRPr="001D2CEF">
        <w:t>5.2.3.2</w:t>
      </w:r>
      <w:r w:rsidRPr="001D2CEF">
        <w:tab/>
        <w:t>Enumeration: UriScheme</w:t>
      </w:r>
      <w:bookmarkEnd w:id="198"/>
      <w:bookmarkEnd w:id="199"/>
      <w:bookmarkEnd w:id="200"/>
      <w:bookmarkEnd w:id="201"/>
      <w:bookmarkEnd w:id="202"/>
      <w:bookmarkEnd w:id="203"/>
      <w:bookmarkEnd w:id="204"/>
      <w:bookmarkEnd w:id="205"/>
      <w:bookmarkEnd w:id="206"/>
      <w:bookmarkEnd w:id="207"/>
      <w:bookmarkEnd w:id="208"/>
    </w:p>
    <w:p w14:paraId="493F1E43"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1D4140F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78CA2F"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F11862" w14:textId="77777777" w:rsidR="00E92CBF" w:rsidRPr="001D2CEF" w:rsidRDefault="00E92CBF" w:rsidP="00AA7DB8">
            <w:pPr>
              <w:pStyle w:val="TAH"/>
            </w:pPr>
            <w:r w:rsidRPr="001D2CEF">
              <w:t>Description</w:t>
            </w:r>
          </w:p>
        </w:tc>
      </w:tr>
      <w:tr w:rsidR="00E92CBF" w:rsidRPr="001D2CEF" w14:paraId="0BECE9A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71E7F"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9E040" w14:textId="77777777" w:rsidR="00E92CBF" w:rsidRPr="001D2CEF" w:rsidRDefault="00E92CBF" w:rsidP="00AA7DB8">
            <w:pPr>
              <w:pStyle w:val="TAL"/>
            </w:pPr>
            <w:r w:rsidRPr="001D2CEF">
              <w:t>HTTP URI scheme</w:t>
            </w:r>
          </w:p>
        </w:tc>
      </w:tr>
      <w:tr w:rsidR="00E92CBF" w:rsidRPr="001D2CEF" w14:paraId="2729757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D06B0"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3EF1" w14:textId="77777777" w:rsidR="00E92CBF" w:rsidRPr="001D2CEF" w:rsidRDefault="00E92CBF" w:rsidP="00AA7DB8">
            <w:pPr>
              <w:pStyle w:val="TAL"/>
            </w:pPr>
            <w:r w:rsidRPr="001D2CEF">
              <w:t>HTTPS URI scheme</w:t>
            </w:r>
          </w:p>
        </w:tc>
      </w:tr>
    </w:tbl>
    <w:p w14:paraId="7C8B84B5" w14:textId="77777777" w:rsidR="00E92CBF" w:rsidRPr="001D2CEF" w:rsidRDefault="00E92CBF" w:rsidP="00E92CBF">
      <w:pPr>
        <w:rPr>
          <w:lang w:val="en-US"/>
        </w:rPr>
      </w:pPr>
    </w:p>
    <w:p w14:paraId="0F6EFBFC" w14:textId="77777777" w:rsidR="00E92CBF" w:rsidRPr="001D2CEF" w:rsidRDefault="00E92CBF" w:rsidP="00E92CBF">
      <w:pPr>
        <w:pStyle w:val="Heading4"/>
        <w:rPr>
          <w:lang w:eastAsia="zh-CN"/>
        </w:rPr>
      </w:pPr>
      <w:bookmarkStart w:id="209" w:name="_Toc24925777"/>
      <w:bookmarkStart w:id="210" w:name="_Toc24925955"/>
      <w:bookmarkStart w:id="211" w:name="_Toc24926131"/>
      <w:bookmarkStart w:id="212" w:name="_Toc33963984"/>
      <w:bookmarkStart w:id="213" w:name="_Toc33980740"/>
      <w:bookmarkStart w:id="214" w:name="_Toc36462540"/>
      <w:bookmarkStart w:id="215" w:name="_Toc36462736"/>
      <w:bookmarkStart w:id="216" w:name="_Toc43025975"/>
      <w:bookmarkStart w:id="217" w:name="_Toc49763509"/>
      <w:bookmarkStart w:id="218" w:name="_Toc56754205"/>
      <w:bookmarkStart w:id="219" w:name="_Toc70341364"/>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09"/>
      <w:bookmarkEnd w:id="210"/>
      <w:bookmarkEnd w:id="211"/>
      <w:bookmarkEnd w:id="212"/>
      <w:bookmarkEnd w:id="213"/>
      <w:bookmarkEnd w:id="214"/>
      <w:bookmarkEnd w:id="215"/>
      <w:bookmarkEnd w:id="216"/>
      <w:bookmarkEnd w:id="217"/>
      <w:bookmarkEnd w:id="218"/>
      <w:bookmarkEnd w:id="219"/>
    </w:p>
    <w:p w14:paraId="2FC59923"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166A46D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909C18"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C13064" w14:textId="77777777" w:rsidR="00E92CBF" w:rsidRPr="001D2CEF" w:rsidRDefault="00E92CBF" w:rsidP="00AA7DB8">
            <w:pPr>
              <w:pStyle w:val="TAH"/>
            </w:pPr>
            <w:r w:rsidRPr="001D2CEF">
              <w:t>Description</w:t>
            </w:r>
          </w:p>
        </w:tc>
      </w:tr>
      <w:tr w:rsidR="00294097" w:rsidRPr="001D2CEF" w14:paraId="4432044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C9022"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B4FB1"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1E8D28CC" w14:textId="77777777" w:rsidR="00294097" w:rsidRDefault="00294097" w:rsidP="00294097">
            <w:pPr>
              <w:pStyle w:val="TAL"/>
              <w:rPr>
                <w:lang w:eastAsia="zh-CN"/>
              </w:rPr>
            </w:pPr>
          </w:p>
          <w:p w14:paraId="2862D860"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7313B28A" w14:textId="77777777" w:rsidR="00294097" w:rsidRDefault="00294097" w:rsidP="00294097">
            <w:pPr>
              <w:pStyle w:val="TAL"/>
              <w:rPr>
                <w:lang w:eastAsia="zh-CN"/>
              </w:rPr>
            </w:pPr>
          </w:p>
          <w:p w14:paraId="55B545E7"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26478CCE" w14:textId="77777777" w:rsidR="00294097" w:rsidRDefault="00294097" w:rsidP="00294097">
            <w:pPr>
              <w:pStyle w:val="TAL"/>
              <w:rPr>
                <w:lang w:eastAsia="zh-CN"/>
              </w:rPr>
            </w:pPr>
          </w:p>
          <w:p w14:paraId="21F1852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498E7D4A" w14:textId="77777777" w:rsidR="00294097" w:rsidRDefault="00294097" w:rsidP="00294097">
            <w:pPr>
              <w:pStyle w:val="TAL"/>
              <w:rPr>
                <w:lang w:eastAsia="zh-CN"/>
              </w:rPr>
            </w:pPr>
          </w:p>
          <w:p w14:paraId="7A696256"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37EE7102" w14:textId="77777777" w:rsidR="00294097" w:rsidRDefault="00294097" w:rsidP="00294097">
            <w:pPr>
              <w:pStyle w:val="TAL"/>
              <w:rPr>
                <w:lang w:eastAsia="zh-CN"/>
              </w:rPr>
            </w:pPr>
          </w:p>
          <w:p w14:paraId="517225A1" w14:textId="77777777" w:rsidR="00294097" w:rsidRDefault="00294097" w:rsidP="00294097">
            <w:pPr>
              <w:pStyle w:val="TAL"/>
              <w:rPr>
                <w:lang w:eastAsia="zh-CN"/>
              </w:rPr>
            </w:pPr>
            <w:r>
              <w:rPr>
                <w:lang w:eastAsia="zh-CN"/>
              </w:rPr>
              <w:t>{ "op": "ADD", "path": "/a/b/c", "value": [ "foo", "bar" ] }</w:t>
            </w:r>
          </w:p>
          <w:p w14:paraId="231A6B68" w14:textId="77777777" w:rsidR="00294097" w:rsidRDefault="00294097" w:rsidP="00294097">
            <w:pPr>
              <w:pStyle w:val="TAL"/>
              <w:rPr>
                <w:lang w:eastAsia="zh-CN"/>
              </w:rPr>
            </w:pPr>
          </w:p>
          <w:p w14:paraId="4797270F" w14:textId="77777777" w:rsidR="00294097" w:rsidRDefault="00294097" w:rsidP="00294097">
            <w:pPr>
              <w:pStyle w:val="TAL"/>
              <w:rPr>
                <w:lang w:eastAsia="zh-CN"/>
              </w:rPr>
            </w:pPr>
            <w:r>
              <w:rPr>
                <w:lang w:eastAsia="zh-CN"/>
              </w:rPr>
              <w:t>When the operation is applied, the target location shall reference one of:</w:t>
            </w:r>
          </w:p>
          <w:p w14:paraId="0CC23FB9" w14:textId="77777777" w:rsidR="00294097" w:rsidRDefault="00294097" w:rsidP="00294097">
            <w:pPr>
              <w:pStyle w:val="TAL"/>
              <w:rPr>
                <w:lang w:eastAsia="zh-CN"/>
              </w:rPr>
            </w:pPr>
          </w:p>
          <w:p w14:paraId="13134472"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653591A5" w14:textId="77777777" w:rsidR="00294097" w:rsidRDefault="00294097" w:rsidP="00294097">
            <w:pPr>
              <w:pStyle w:val="TAL"/>
              <w:rPr>
                <w:lang w:eastAsia="zh-CN"/>
              </w:rPr>
            </w:pPr>
          </w:p>
          <w:p w14:paraId="532144A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3E54839B" w14:textId="77777777" w:rsidR="00294097" w:rsidRDefault="00294097" w:rsidP="00294097">
            <w:pPr>
              <w:pStyle w:val="TAL"/>
              <w:rPr>
                <w:lang w:eastAsia="zh-CN"/>
              </w:rPr>
            </w:pPr>
          </w:p>
          <w:p w14:paraId="4B499438"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60C80A0C" w14:textId="77777777" w:rsidR="00294097" w:rsidRDefault="00294097" w:rsidP="00294097">
            <w:pPr>
              <w:pStyle w:val="TAL"/>
              <w:rPr>
                <w:lang w:eastAsia="zh-CN"/>
              </w:rPr>
            </w:pPr>
          </w:p>
          <w:p w14:paraId="7536692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36D654C" w14:textId="77777777" w:rsidR="00294097" w:rsidRDefault="00294097" w:rsidP="00294097">
            <w:pPr>
              <w:pStyle w:val="TAL"/>
              <w:rPr>
                <w:lang w:eastAsia="zh-CN"/>
              </w:rPr>
            </w:pPr>
          </w:p>
          <w:p w14:paraId="56D3E3F5"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19DD158F" w14:textId="77777777" w:rsidR="00294097" w:rsidRDefault="00294097" w:rsidP="00294097">
            <w:pPr>
              <w:pStyle w:val="TAL"/>
              <w:rPr>
                <w:lang w:eastAsia="zh-CN"/>
              </w:rPr>
            </w:pPr>
          </w:p>
          <w:p w14:paraId="5190C379" w14:textId="77777777" w:rsidR="00294097" w:rsidRDefault="00294097" w:rsidP="00294097">
            <w:pPr>
              <w:pStyle w:val="TAL"/>
              <w:rPr>
                <w:lang w:eastAsia="zh-CN"/>
              </w:rPr>
            </w:pPr>
            <w:r>
              <w:rPr>
                <w:lang w:eastAsia="zh-CN"/>
              </w:rPr>
              <w:t>{ "a": { "foo": 1 } }</w:t>
            </w:r>
          </w:p>
          <w:p w14:paraId="39A7DF76" w14:textId="77777777" w:rsidR="00294097" w:rsidRDefault="00294097" w:rsidP="00294097">
            <w:pPr>
              <w:pStyle w:val="TAL"/>
              <w:rPr>
                <w:lang w:eastAsia="zh-CN"/>
              </w:rPr>
            </w:pPr>
          </w:p>
          <w:p w14:paraId="783477EC"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0FE99292" w14:textId="77777777" w:rsidR="00294097" w:rsidRDefault="00294097" w:rsidP="00294097">
            <w:pPr>
              <w:pStyle w:val="TAL"/>
              <w:rPr>
                <w:lang w:eastAsia="zh-CN"/>
              </w:rPr>
            </w:pPr>
          </w:p>
          <w:p w14:paraId="0EA8AC01" w14:textId="77777777" w:rsidR="00294097" w:rsidRDefault="00294097" w:rsidP="00294097">
            <w:pPr>
              <w:pStyle w:val="TAL"/>
              <w:rPr>
                <w:lang w:eastAsia="zh-CN"/>
              </w:rPr>
            </w:pPr>
            <w:r>
              <w:rPr>
                <w:lang w:eastAsia="zh-CN"/>
              </w:rPr>
              <w:t>{ "q": { "bar": 2 } }</w:t>
            </w:r>
          </w:p>
          <w:p w14:paraId="77DB6858" w14:textId="77777777" w:rsidR="00294097" w:rsidRDefault="00294097" w:rsidP="00294097">
            <w:pPr>
              <w:pStyle w:val="TAL"/>
              <w:rPr>
                <w:lang w:eastAsia="zh-CN"/>
              </w:rPr>
            </w:pPr>
          </w:p>
          <w:p w14:paraId="76A21CA6" w14:textId="7A949EAA" w:rsidR="00294097" w:rsidRPr="001D2CEF" w:rsidRDefault="00294097" w:rsidP="00294097">
            <w:pPr>
              <w:pStyle w:val="TAL"/>
              <w:rPr>
                <w:lang w:eastAsia="zh-CN"/>
              </w:rPr>
            </w:pPr>
            <w:r>
              <w:rPr>
                <w:lang w:eastAsia="zh-CN"/>
              </w:rPr>
              <w:t>because "a" does not exist.</w:t>
            </w:r>
          </w:p>
        </w:tc>
      </w:tr>
      <w:tr w:rsidR="00294097" w:rsidRPr="001D2CEF" w14:paraId="2F8EFD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A7733"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51A42"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338D2F24"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4A5657C3" w14:textId="77777777" w:rsidR="00294097" w:rsidRPr="00225C36" w:rsidRDefault="00294097" w:rsidP="00294097">
            <w:pPr>
              <w:pStyle w:val="TAL"/>
              <w:rPr>
                <w:lang w:val="en-US"/>
              </w:rPr>
            </w:pPr>
          </w:p>
          <w:p w14:paraId="6D71ABF4"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3CDEA0DC" w14:textId="77777777" w:rsidR="00294097" w:rsidRPr="00225C36" w:rsidRDefault="00294097" w:rsidP="00294097">
            <w:pPr>
              <w:pStyle w:val="TAL"/>
              <w:rPr>
                <w:lang w:val="en-US"/>
              </w:rPr>
            </w:pPr>
          </w:p>
          <w:p w14:paraId="43CDDD15"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4BA73B35" w14:textId="77777777" w:rsidR="00294097" w:rsidRPr="00225C36" w:rsidRDefault="00294097" w:rsidP="00294097">
            <w:pPr>
              <w:pStyle w:val="TAL"/>
              <w:rPr>
                <w:lang w:val="en-US"/>
              </w:rPr>
            </w:pPr>
          </w:p>
          <w:p w14:paraId="69972C27" w14:textId="77777777" w:rsidR="00294097" w:rsidRPr="00225C36" w:rsidRDefault="00294097" w:rsidP="00294097">
            <w:pPr>
              <w:pStyle w:val="TAL"/>
              <w:rPr>
                <w:lang w:val="en-US"/>
              </w:rPr>
            </w:pPr>
            <w:r w:rsidRPr="00225C36">
              <w:rPr>
                <w:lang w:val="en-US"/>
              </w:rPr>
              <w:t>For example:</w:t>
            </w:r>
          </w:p>
          <w:p w14:paraId="6785D471" w14:textId="77777777" w:rsidR="00294097" w:rsidRPr="00225C36" w:rsidRDefault="00294097" w:rsidP="00294097">
            <w:pPr>
              <w:pStyle w:val="TAL"/>
              <w:rPr>
                <w:lang w:val="en-US"/>
              </w:rPr>
            </w:pPr>
          </w:p>
          <w:p w14:paraId="1433F20F"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27D9D85B" w14:textId="77777777" w:rsidR="00294097" w:rsidRPr="00225C36" w:rsidRDefault="00294097" w:rsidP="00294097">
            <w:pPr>
              <w:pStyle w:val="TAL"/>
              <w:rPr>
                <w:lang w:val="en-US"/>
              </w:rPr>
            </w:pPr>
          </w:p>
          <w:p w14:paraId="6B4DE9A8"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2709C0A1" w14:textId="77777777" w:rsidR="00294097" w:rsidRDefault="00294097" w:rsidP="00294097">
            <w:pPr>
              <w:pStyle w:val="TAL"/>
              <w:rPr>
                <w:lang w:val="en-US"/>
              </w:rPr>
            </w:pPr>
          </w:p>
          <w:p w14:paraId="511BB8D7" w14:textId="3297D8D8"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7BE592D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9872"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3971F"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62C961F7"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62C03B89" w14:textId="77777777" w:rsidR="00294097" w:rsidRPr="00754DDD" w:rsidRDefault="00294097" w:rsidP="00294097">
            <w:pPr>
              <w:pStyle w:val="TAL"/>
              <w:rPr>
                <w:lang w:val="en-US" w:eastAsia="zh-CN"/>
              </w:rPr>
            </w:pPr>
          </w:p>
          <w:p w14:paraId="03B8EBD0"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683B3365" w14:textId="77777777" w:rsidR="00294097" w:rsidRPr="00754DDD" w:rsidRDefault="00294097" w:rsidP="00294097">
            <w:pPr>
              <w:pStyle w:val="TAL"/>
              <w:rPr>
                <w:lang w:val="en-US" w:eastAsia="zh-CN"/>
              </w:rPr>
            </w:pPr>
          </w:p>
          <w:p w14:paraId="422FA9AB" w14:textId="77777777" w:rsidR="00294097" w:rsidRPr="00754DDD" w:rsidRDefault="00294097" w:rsidP="00294097">
            <w:pPr>
              <w:pStyle w:val="TAL"/>
              <w:rPr>
                <w:lang w:val="en-US" w:eastAsia="zh-CN"/>
              </w:rPr>
            </w:pPr>
            <w:r w:rsidRPr="00754DDD">
              <w:rPr>
                <w:lang w:val="en-US" w:eastAsia="zh-CN"/>
              </w:rPr>
              <w:t>For example:</w:t>
            </w:r>
          </w:p>
          <w:p w14:paraId="398CE840" w14:textId="77777777" w:rsidR="00294097" w:rsidRPr="00754DDD" w:rsidRDefault="00294097" w:rsidP="00294097">
            <w:pPr>
              <w:pStyle w:val="TAL"/>
              <w:rPr>
                <w:lang w:val="en-US" w:eastAsia="zh-CN"/>
              </w:rPr>
            </w:pPr>
          </w:p>
          <w:p w14:paraId="6DB6C500"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17B08478" w14:textId="77777777" w:rsidR="00294097" w:rsidRPr="00754DDD" w:rsidRDefault="00294097" w:rsidP="00294097">
            <w:pPr>
              <w:pStyle w:val="TAL"/>
              <w:rPr>
                <w:lang w:val="en-US" w:eastAsia="zh-CN"/>
              </w:rPr>
            </w:pPr>
          </w:p>
          <w:p w14:paraId="2DED1905" w14:textId="06669E54"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3EFF89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3FC4AF"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D90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3EE411A0"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E84FB6B" w14:textId="77777777" w:rsidR="00294097" w:rsidRDefault="00294097" w:rsidP="00294097">
            <w:pPr>
              <w:pStyle w:val="TAL"/>
              <w:rPr>
                <w:lang w:eastAsia="zh-CN"/>
              </w:rPr>
            </w:pPr>
          </w:p>
          <w:p w14:paraId="5EAE1EF9" w14:textId="77777777" w:rsidR="00294097" w:rsidRDefault="00294097" w:rsidP="00294097">
            <w:pPr>
              <w:pStyle w:val="TAL"/>
              <w:rPr>
                <w:lang w:eastAsia="zh-CN"/>
              </w:rPr>
            </w:pPr>
            <w:r>
              <w:rPr>
                <w:lang w:eastAsia="zh-CN"/>
              </w:rPr>
              <w:t>The target location shall exist for the operation to be successful.</w:t>
            </w:r>
          </w:p>
          <w:p w14:paraId="58E70DE6" w14:textId="77777777" w:rsidR="00294097" w:rsidRDefault="00294097" w:rsidP="00294097">
            <w:pPr>
              <w:pStyle w:val="TAL"/>
              <w:rPr>
                <w:lang w:eastAsia="zh-CN"/>
              </w:rPr>
            </w:pPr>
          </w:p>
          <w:p w14:paraId="330D096C" w14:textId="77777777" w:rsidR="00294097" w:rsidRDefault="00294097" w:rsidP="00294097">
            <w:pPr>
              <w:pStyle w:val="TAL"/>
              <w:rPr>
                <w:lang w:eastAsia="zh-CN"/>
              </w:rPr>
            </w:pPr>
            <w:r>
              <w:rPr>
                <w:lang w:eastAsia="zh-CN"/>
              </w:rPr>
              <w:t>For example:</w:t>
            </w:r>
          </w:p>
          <w:p w14:paraId="162F380C" w14:textId="77777777" w:rsidR="00294097" w:rsidRDefault="00294097" w:rsidP="00294097">
            <w:pPr>
              <w:pStyle w:val="TAL"/>
              <w:rPr>
                <w:lang w:eastAsia="zh-CN"/>
              </w:rPr>
            </w:pPr>
          </w:p>
          <w:p w14:paraId="2C85E699" w14:textId="77777777" w:rsidR="00294097" w:rsidRDefault="00294097" w:rsidP="00294097">
            <w:pPr>
              <w:pStyle w:val="TAL"/>
              <w:rPr>
                <w:lang w:eastAsia="zh-CN"/>
              </w:rPr>
            </w:pPr>
            <w:r>
              <w:rPr>
                <w:lang w:eastAsia="zh-CN"/>
              </w:rPr>
              <w:t>{ "op": "REPLACE", "path": "/a/b/c", "value": 42 }</w:t>
            </w:r>
          </w:p>
          <w:p w14:paraId="27EC44F0" w14:textId="77777777" w:rsidR="00294097" w:rsidRDefault="00294097" w:rsidP="00294097">
            <w:pPr>
              <w:pStyle w:val="TAL"/>
              <w:rPr>
                <w:lang w:eastAsia="zh-CN"/>
              </w:rPr>
            </w:pPr>
          </w:p>
          <w:p w14:paraId="7669416A" w14:textId="608D0824"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6C4BC9FF" w14:textId="77777777" w:rsidR="00E92CBF" w:rsidRPr="001D2CEF" w:rsidRDefault="00E92CBF" w:rsidP="00E92CBF">
      <w:pPr>
        <w:rPr>
          <w:lang w:val="en-US"/>
        </w:rPr>
      </w:pPr>
    </w:p>
    <w:p w14:paraId="32912031" w14:textId="77777777" w:rsidR="00E92CBF" w:rsidRPr="001D2CEF" w:rsidRDefault="00E92CBF" w:rsidP="00E92CBF">
      <w:pPr>
        <w:pStyle w:val="Heading4"/>
        <w:rPr>
          <w:lang w:eastAsia="zh-CN"/>
        </w:rPr>
      </w:pPr>
      <w:bookmarkStart w:id="220" w:name="_Toc3974156"/>
      <w:bookmarkStart w:id="221" w:name="_Toc24925778"/>
      <w:bookmarkStart w:id="222" w:name="_Toc24925956"/>
      <w:bookmarkStart w:id="223" w:name="_Toc24926132"/>
      <w:bookmarkStart w:id="224" w:name="_Toc33963985"/>
      <w:bookmarkStart w:id="225" w:name="_Toc33980741"/>
      <w:bookmarkStart w:id="226" w:name="_Toc36462541"/>
      <w:bookmarkStart w:id="227" w:name="_Toc36462737"/>
      <w:bookmarkStart w:id="228" w:name="_Toc43025976"/>
      <w:bookmarkStart w:id="229" w:name="_Toc49763510"/>
      <w:bookmarkStart w:id="230" w:name="_Toc56754206"/>
      <w:bookmarkStart w:id="231" w:name="_Toc70341365"/>
      <w:r w:rsidRPr="001D2CEF">
        <w:lastRenderedPageBreak/>
        <w:t>5.2.3.</w:t>
      </w:r>
      <w:r w:rsidRPr="001D2CEF">
        <w:rPr>
          <w:lang w:eastAsia="zh-CN"/>
        </w:rPr>
        <w:t>4</w:t>
      </w:r>
      <w:r w:rsidRPr="001D2CEF">
        <w:tab/>
        <w:t xml:space="preserve">Enumeration: </w:t>
      </w:r>
      <w:bookmarkEnd w:id="220"/>
      <w:r w:rsidRPr="001D2CEF">
        <w:rPr>
          <w:rFonts w:hint="eastAsia"/>
          <w:lang w:eastAsia="zh-CN"/>
        </w:rPr>
        <w:t>HttpMethod</w:t>
      </w:r>
      <w:bookmarkEnd w:id="221"/>
      <w:bookmarkEnd w:id="222"/>
      <w:bookmarkEnd w:id="223"/>
      <w:bookmarkEnd w:id="224"/>
      <w:bookmarkEnd w:id="225"/>
      <w:bookmarkEnd w:id="226"/>
      <w:bookmarkEnd w:id="227"/>
      <w:bookmarkEnd w:id="228"/>
      <w:bookmarkEnd w:id="229"/>
      <w:bookmarkEnd w:id="230"/>
      <w:bookmarkEnd w:id="231"/>
    </w:p>
    <w:p w14:paraId="048CC8A7"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F1BDB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FA61C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8597C2" w14:textId="77777777" w:rsidR="00E92CBF" w:rsidRPr="001D2CEF" w:rsidRDefault="00E92CBF" w:rsidP="00AA7DB8">
            <w:pPr>
              <w:pStyle w:val="TAH"/>
            </w:pPr>
            <w:r w:rsidRPr="001D2CEF">
              <w:t>Description</w:t>
            </w:r>
          </w:p>
        </w:tc>
      </w:tr>
      <w:tr w:rsidR="00E92CBF" w:rsidRPr="001D2CEF" w14:paraId="7062AE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F7D4F"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71D10"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755E38B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5ED17"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544D3" w14:textId="77777777" w:rsidR="00E92CBF" w:rsidRPr="001D2CEF" w:rsidRDefault="00E92CBF" w:rsidP="00AA7DB8">
            <w:pPr>
              <w:pStyle w:val="TAL"/>
            </w:pPr>
            <w:r w:rsidRPr="001D2CEF">
              <w:rPr>
                <w:rFonts w:hint="eastAsia"/>
                <w:lang w:eastAsia="zh-CN"/>
              </w:rPr>
              <w:t>HTTP POST method.</w:t>
            </w:r>
          </w:p>
        </w:tc>
      </w:tr>
      <w:tr w:rsidR="00E92CBF" w:rsidRPr="001D2CEF" w14:paraId="3DC74EC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B23A84"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BADCC"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214576E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57F02"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64659"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0E2B883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F936D"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77AB8"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664BEF9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55AC4"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7E5E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4E19270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251F0"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E29DF"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3EB77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A26C8"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A331"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F76B8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1637A8"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1DD62" w14:textId="77777777" w:rsidR="00E92CBF" w:rsidRPr="001D2CEF" w:rsidRDefault="00E92CBF" w:rsidP="00AA7DB8">
            <w:pPr>
              <w:pStyle w:val="TAL"/>
              <w:rPr>
                <w:lang w:eastAsia="zh-CN"/>
              </w:rPr>
            </w:pPr>
            <w:r w:rsidRPr="001D2CEF">
              <w:rPr>
                <w:rFonts w:hint="eastAsia"/>
                <w:lang w:eastAsia="zh-CN"/>
              </w:rPr>
              <w:t>HTTP TRACE method.</w:t>
            </w:r>
          </w:p>
        </w:tc>
      </w:tr>
    </w:tbl>
    <w:p w14:paraId="38973736" w14:textId="77777777" w:rsidR="00E92CBF" w:rsidRPr="001D2CEF" w:rsidRDefault="00E92CBF" w:rsidP="00E92CBF">
      <w:pPr>
        <w:rPr>
          <w:lang w:val="en-US"/>
        </w:rPr>
      </w:pPr>
    </w:p>
    <w:p w14:paraId="1C2DEA5C" w14:textId="77777777" w:rsidR="00E92CBF" w:rsidRPr="001D2CEF" w:rsidRDefault="00E92CBF" w:rsidP="00E92CBF">
      <w:pPr>
        <w:pStyle w:val="Heading4"/>
        <w:rPr>
          <w:lang w:eastAsia="zh-CN"/>
        </w:rPr>
      </w:pPr>
      <w:bookmarkStart w:id="232" w:name="_Toc27592771"/>
      <w:bookmarkStart w:id="233" w:name="_Toc36462542"/>
      <w:bookmarkStart w:id="234" w:name="_Toc36462738"/>
      <w:bookmarkStart w:id="235" w:name="_Toc43025977"/>
      <w:bookmarkStart w:id="236" w:name="_Toc49763511"/>
      <w:bookmarkStart w:id="237" w:name="_Toc56754207"/>
      <w:bookmarkStart w:id="238" w:name="_Toc70341366"/>
      <w:r w:rsidRPr="001D2CEF">
        <w:t>5.2.3.5</w:t>
      </w:r>
      <w:r w:rsidRPr="001D2CEF">
        <w:tab/>
        <w:t xml:space="preserve">Enumeration: </w:t>
      </w:r>
      <w:bookmarkEnd w:id="232"/>
      <w:r w:rsidRPr="001D2CEF">
        <w:rPr>
          <w:lang w:eastAsia="zh-CN"/>
        </w:rPr>
        <w:t>NullValue</w:t>
      </w:r>
      <w:bookmarkEnd w:id="233"/>
      <w:bookmarkEnd w:id="234"/>
      <w:bookmarkEnd w:id="235"/>
      <w:bookmarkEnd w:id="236"/>
      <w:bookmarkEnd w:id="237"/>
      <w:bookmarkEnd w:id="238"/>
    </w:p>
    <w:p w14:paraId="288499CC"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37DDEE4"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0D00C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47C35" w14:textId="77777777" w:rsidR="00E92CBF" w:rsidRPr="001D2CEF" w:rsidRDefault="00E92CBF" w:rsidP="00AA7DB8">
            <w:pPr>
              <w:pStyle w:val="TAH"/>
            </w:pPr>
            <w:r w:rsidRPr="001D2CEF">
              <w:t>Description</w:t>
            </w:r>
          </w:p>
        </w:tc>
      </w:tr>
      <w:tr w:rsidR="00E92CBF" w:rsidRPr="001D2CEF" w14:paraId="55E6C09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DC8EF2"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4A3A4" w14:textId="77777777" w:rsidR="00E92CBF" w:rsidRPr="001D2CEF" w:rsidRDefault="00E92CBF" w:rsidP="00AA7DB8">
            <w:pPr>
              <w:pStyle w:val="TAL"/>
              <w:rPr>
                <w:lang w:eastAsia="zh-CN"/>
              </w:rPr>
            </w:pPr>
            <w:r w:rsidRPr="001D2CEF">
              <w:rPr>
                <w:lang w:eastAsia="zh-CN"/>
              </w:rPr>
              <w:t>JSON's null value</w:t>
            </w:r>
          </w:p>
        </w:tc>
      </w:tr>
    </w:tbl>
    <w:p w14:paraId="10773DEB" w14:textId="77777777" w:rsidR="00E92CBF" w:rsidRPr="001D2CEF" w:rsidRDefault="00E92CBF" w:rsidP="00E92CBF">
      <w:pPr>
        <w:rPr>
          <w:noProof/>
        </w:rPr>
      </w:pPr>
    </w:p>
    <w:p w14:paraId="498F2AC6" w14:textId="77777777" w:rsidR="00E92CBF" w:rsidRPr="001D2CEF" w:rsidRDefault="00E92CBF" w:rsidP="00E92CBF">
      <w:pPr>
        <w:rPr>
          <w:lang w:val="en-US"/>
        </w:rPr>
      </w:pPr>
    </w:p>
    <w:p w14:paraId="1468D5EF" w14:textId="77777777" w:rsidR="00E92CBF" w:rsidRPr="001D2CEF" w:rsidRDefault="00E92CBF" w:rsidP="00E92CBF">
      <w:pPr>
        <w:pStyle w:val="Heading3"/>
      </w:pPr>
      <w:bookmarkStart w:id="239" w:name="_Toc24925779"/>
      <w:bookmarkStart w:id="240" w:name="_Toc24925957"/>
      <w:bookmarkStart w:id="241" w:name="_Toc24926133"/>
      <w:bookmarkStart w:id="242" w:name="_Toc33963986"/>
      <w:bookmarkStart w:id="243" w:name="_Toc33980742"/>
      <w:bookmarkStart w:id="244" w:name="_Toc36462543"/>
      <w:bookmarkStart w:id="245" w:name="_Toc36462739"/>
      <w:bookmarkStart w:id="246" w:name="_Toc43025978"/>
      <w:bookmarkStart w:id="247" w:name="_Toc49763512"/>
      <w:bookmarkStart w:id="248" w:name="_Toc56754208"/>
      <w:bookmarkStart w:id="249" w:name="_Toc70341367"/>
      <w:r w:rsidRPr="001D2CEF">
        <w:lastRenderedPageBreak/>
        <w:t>5.2.4</w:t>
      </w:r>
      <w:r w:rsidRPr="001D2CEF">
        <w:tab/>
        <w:t>Structured Data Types</w:t>
      </w:r>
      <w:bookmarkEnd w:id="239"/>
      <w:bookmarkEnd w:id="240"/>
      <w:bookmarkEnd w:id="241"/>
      <w:bookmarkEnd w:id="242"/>
      <w:bookmarkEnd w:id="243"/>
      <w:bookmarkEnd w:id="244"/>
      <w:bookmarkEnd w:id="245"/>
      <w:bookmarkEnd w:id="246"/>
      <w:bookmarkEnd w:id="247"/>
      <w:bookmarkEnd w:id="248"/>
      <w:bookmarkEnd w:id="249"/>
    </w:p>
    <w:p w14:paraId="14E3E9CC" w14:textId="77777777" w:rsidR="00E92CBF" w:rsidRPr="001D2CEF" w:rsidRDefault="00E92CBF" w:rsidP="00E92CBF">
      <w:pPr>
        <w:pStyle w:val="Heading4"/>
      </w:pPr>
      <w:bookmarkStart w:id="250" w:name="_Toc24925780"/>
      <w:bookmarkStart w:id="251" w:name="_Toc24925958"/>
      <w:bookmarkStart w:id="252" w:name="_Toc24926134"/>
      <w:bookmarkStart w:id="253" w:name="_Toc33963987"/>
      <w:bookmarkStart w:id="254" w:name="_Toc33980743"/>
      <w:bookmarkStart w:id="255" w:name="_Toc36462544"/>
      <w:bookmarkStart w:id="256" w:name="_Toc36462740"/>
      <w:bookmarkStart w:id="257" w:name="_Toc43025979"/>
      <w:bookmarkStart w:id="258" w:name="_Toc49763513"/>
      <w:bookmarkStart w:id="259" w:name="_Toc56754209"/>
      <w:bookmarkStart w:id="260" w:name="_Toc70341368"/>
      <w:r w:rsidRPr="001D2CEF">
        <w:t>5.2.4.1</w:t>
      </w:r>
      <w:r w:rsidRPr="001D2CEF">
        <w:tab/>
        <w:t>Type: ProblemDetails</w:t>
      </w:r>
      <w:bookmarkEnd w:id="250"/>
      <w:bookmarkEnd w:id="251"/>
      <w:bookmarkEnd w:id="252"/>
      <w:bookmarkEnd w:id="253"/>
      <w:bookmarkEnd w:id="254"/>
      <w:bookmarkEnd w:id="255"/>
      <w:bookmarkEnd w:id="256"/>
      <w:bookmarkEnd w:id="257"/>
      <w:bookmarkEnd w:id="258"/>
      <w:bookmarkEnd w:id="259"/>
      <w:bookmarkEnd w:id="260"/>
    </w:p>
    <w:p w14:paraId="068D04E4" w14:textId="785EF061"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9706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0140C5"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1EAA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6F7B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0977AC"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41062F"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819E75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F1815E"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06FCFA3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219098C"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58FFE5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01D88E8"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09B21F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4CC3A16"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09DD4B88"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09A75A08"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4358C2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4F2E5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0C52B95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779456"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33826D7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DADB630"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C33080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CC713E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5CC874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C9C27B3"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6DABDE9C"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587E5A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9832A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7FC154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20846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1AA4D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4633C4EB"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B165744"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31EBB1F"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CFD71EC"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490C659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8649B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4C6AC7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D28FD1"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CE42F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F29AB3"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3E25BE90"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163FC24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A326ED"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D194BB5"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0E7A311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0BA7DD4"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0D79D728"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BBE09E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D9565"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4F29133A"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5D37DD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D9044B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2A96B50"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2886AA70" w14:textId="77777777" w:rsidR="00E92CBF" w:rsidRPr="001D2CEF" w:rsidRDefault="00E92CBF" w:rsidP="00AA7DB8">
            <w:pPr>
              <w:pStyle w:val="TAL"/>
              <w:rPr>
                <w:rFonts w:cs="Arial"/>
                <w:szCs w:val="18"/>
              </w:rPr>
            </w:pPr>
          </w:p>
          <w:p w14:paraId="5145646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E28A0F9" w14:textId="77777777" w:rsidR="00E92CBF" w:rsidRPr="001D2CEF" w:rsidRDefault="00E92CBF" w:rsidP="00AA7DB8">
            <w:pPr>
              <w:pStyle w:val="TAL"/>
              <w:rPr>
                <w:lang w:eastAsia="zh-CN"/>
              </w:rPr>
            </w:pPr>
          </w:p>
          <w:p w14:paraId="27B45217"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0EF9B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E56A632"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D3292E6"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383A470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C3268B"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AA5DEB" w14:textId="77777777" w:rsidR="005F106F" w:rsidRDefault="005F106F" w:rsidP="005F106F">
            <w:pPr>
              <w:pStyle w:val="TAL"/>
              <w:rPr>
                <w:rFonts w:cs="Arial"/>
                <w:szCs w:val="18"/>
              </w:rPr>
            </w:pPr>
            <w:r>
              <w:rPr>
                <w:rFonts w:cs="Arial"/>
                <w:szCs w:val="18"/>
              </w:rPr>
              <w:t xml:space="preserve">This IE should be present if an SCP request to get an access token was rejected by the NRF. </w:t>
            </w:r>
          </w:p>
          <w:p w14:paraId="15E1B56C"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6DCBD1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D7FA6F6"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4534DB19"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17C61C9C"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44DF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6EABAF" w14:textId="77777777" w:rsidR="005F106F" w:rsidRDefault="005F106F" w:rsidP="005F106F">
            <w:pPr>
              <w:pStyle w:val="TAL"/>
              <w:rPr>
                <w:rFonts w:cs="Arial"/>
                <w:szCs w:val="18"/>
              </w:rPr>
            </w:pPr>
            <w:r>
              <w:rPr>
                <w:rFonts w:cs="Arial"/>
                <w:szCs w:val="18"/>
              </w:rPr>
              <w:t xml:space="preserve">This IE may be present if an SCP request to get an access token was rejected by the NRF. </w:t>
            </w:r>
          </w:p>
          <w:p w14:paraId="21BD1498"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7BAA52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36C39E"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32FB570C" w14:textId="77777777" w:rsidR="005F106F" w:rsidRDefault="005F106F" w:rsidP="005F106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47283F"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DFDE4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EA768" w14:textId="77777777" w:rsidR="005F106F" w:rsidRDefault="005F106F" w:rsidP="005F106F">
            <w:pPr>
              <w:pStyle w:val="TAL"/>
              <w:rPr>
                <w:rFonts w:cs="Arial"/>
                <w:szCs w:val="18"/>
              </w:rPr>
            </w:pPr>
            <w:r>
              <w:rPr>
                <w:rFonts w:cs="Arial"/>
                <w:szCs w:val="18"/>
              </w:rPr>
              <w:t xml:space="preserve">This IE may be present if an SCP request to get an access token was rejected by the NRF. </w:t>
            </w:r>
          </w:p>
          <w:p w14:paraId="0448E5F3"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12139239"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262492"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6255D685" w14:textId="77777777" w:rsidR="005F106F" w:rsidRPr="001D2CEF" w:rsidRDefault="005F106F" w:rsidP="005F106F">
            <w:pPr>
              <w:pStyle w:val="TAN"/>
            </w:pPr>
            <w:r w:rsidRPr="001D2CEF">
              <w:t>NOTE 2:</w:t>
            </w:r>
            <w:r w:rsidRPr="001D2CEF">
              <w:tab/>
              <w:t>Additional attributes may be defined per API.</w:t>
            </w:r>
          </w:p>
        </w:tc>
      </w:tr>
    </w:tbl>
    <w:p w14:paraId="13DD4962" w14:textId="77777777" w:rsidR="00E92CBF" w:rsidRPr="001D2CEF" w:rsidRDefault="00E92CBF" w:rsidP="00E92CBF"/>
    <w:p w14:paraId="2B5502AE" w14:textId="77777777" w:rsidR="00E92CBF" w:rsidRPr="001D2CEF" w:rsidRDefault="00E92CBF" w:rsidP="00E92CBF">
      <w:pPr>
        <w:pStyle w:val="Heading4"/>
      </w:pPr>
      <w:bookmarkStart w:id="261" w:name="_Toc24925781"/>
      <w:bookmarkStart w:id="262" w:name="_Toc24925959"/>
      <w:bookmarkStart w:id="263" w:name="_Toc24926135"/>
      <w:bookmarkStart w:id="264" w:name="_Toc33963988"/>
      <w:bookmarkStart w:id="265" w:name="_Toc33980744"/>
      <w:bookmarkStart w:id="266" w:name="_Toc36462545"/>
      <w:bookmarkStart w:id="267" w:name="_Toc36462741"/>
      <w:bookmarkStart w:id="268" w:name="_Toc43025980"/>
      <w:bookmarkStart w:id="269" w:name="_Toc49763514"/>
      <w:bookmarkStart w:id="270" w:name="_Toc56754210"/>
      <w:bookmarkStart w:id="271" w:name="_Toc70341369"/>
      <w:r w:rsidRPr="001D2CEF">
        <w:t>5.2.4.2</w:t>
      </w:r>
      <w:r w:rsidRPr="001D2CEF">
        <w:tab/>
        <w:t>Type: Link</w:t>
      </w:r>
      <w:bookmarkEnd w:id="261"/>
      <w:bookmarkEnd w:id="262"/>
      <w:bookmarkEnd w:id="263"/>
      <w:bookmarkEnd w:id="264"/>
      <w:bookmarkEnd w:id="265"/>
      <w:bookmarkEnd w:id="266"/>
      <w:bookmarkEnd w:id="267"/>
      <w:bookmarkEnd w:id="268"/>
      <w:bookmarkEnd w:id="269"/>
      <w:bookmarkEnd w:id="270"/>
      <w:bookmarkEnd w:id="271"/>
    </w:p>
    <w:p w14:paraId="77548B06"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857780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665FC4"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749BF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907B05"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CC52C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0353F"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980AE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A43242"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C28CAAB"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73F3E0E7"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07F59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2650BC0"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18B7FCDB" w14:textId="77777777" w:rsidR="00E92CBF" w:rsidRPr="001D2CEF" w:rsidRDefault="00E92CBF" w:rsidP="00E92CBF">
      <w:pPr>
        <w:rPr>
          <w:lang w:val="en-US"/>
        </w:rPr>
      </w:pPr>
    </w:p>
    <w:p w14:paraId="656C1108" w14:textId="77777777" w:rsidR="00E92CBF" w:rsidRPr="001D2CEF" w:rsidRDefault="00E92CBF" w:rsidP="00E92CBF">
      <w:pPr>
        <w:pStyle w:val="Heading4"/>
      </w:pPr>
      <w:bookmarkStart w:id="272" w:name="_Toc24925782"/>
      <w:bookmarkStart w:id="273" w:name="_Toc24925960"/>
      <w:bookmarkStart w:id="274" w:name="_Toc24926136"/>
      <w:bookmarkStart w:id="275" w:name="_Toc33963989"/>
      <w:bookmarkStart w:id="276" w:name="_Toc33980745"/>
      <w:bookmarkStart w:id="277" w:name="_Toc36462546"/>
      <w:bookmarkStart w:id="278" w:name="_Toc36462742"/>
      <w:bookmarkStart w:id="279" w:name="_Toc43025981"/>
      <w:bookmarkStart w:id="280" w:name="_Toc49763515"/>
      <w:bookmarkStart w:id="281" w:name="_Toc56754211"/>
      <w:bookmarkStart w:id="282" w:name="_Toc70341370"/>
      <w:r w:rsidRPr="001D2CEF">
        <w:lastRenderedPageBreak/>
        <w:t>5.2.4.3</w:t>
      </w:r>
      <w:r w:rsidRPr="001D2CEF">
        <w:tab/>
        <w:t>Type PatchItem</w:t>
      </w:r>
      <w:bookmarkEnd w:id="272"/>
      <w:bookmarkEnd w:id="273"/>
      <w:bookmarkEnd w:id="274"/>
      <w:bookmarkEnd w:id="275"/>
      <w:bookmarkEnd w:id="276"/>
      <w:bookmarkEnd w:id="277"/>
      <w:bookmarkEnd w:id="278"/>
      <w:bookmarkEnd w:id="279"/>
      <w:bookmarkEnd w:id="280"/>
      <w:bookmarkEnd w:id="281"/>
      <w:bookmarkEnd w:id="282"/>
    </w:p>
    <w:p w14:paraId="7DD657F0"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30E855F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2F891F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50398D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60BB5E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A4EC0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A315253"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1303184" w14:textId="77777777" w:rsidR="00E92CBF" w:rsidRPr="001D2CEF" w:rsidRDefault="00E92CBF" w:rsidP="00AA7DB8">
            <w:pPr>
              <w:pStyle w:val="TAH"/>
            </w:pPr>
            <w:r w:rsidRPr="001D2CEF">
              <w:t>Applicability</w:t>
            </w:r>
          </w:p>
        </w:tc>
      </w:tr>
      <w:tr w:rsidR="00E92CBF" w:rsidRPr="001D2CEF" w14:paraId="46B46FD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C37BE39"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61898AF3"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74A4868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6CB069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15C7FB2A"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33FB31DB" w14:textId="77777777" w:rsidR="00E92CBF" w:rsidRPr="001D2CEF" w:rsidRDefault="00E92CBF" w:rsidP="00AA7DB8">
            <w:pPr>
              <w:pStyle w:val="TAL"/>
            </w:pPr>
          </w:p>
        </w:tc>
      </w:tr>
      <w:tr w:rsidR="00E92CBF" w:rsidRPr="001D2CEF" w14:paraId="73EA868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340179"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D293B6C"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1D98E7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3BBBE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8A48819"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B061899" w14:textId="77777777" w:rsidR="00E92CBF" w:rsidRPr="001D2CEF" w:rsidRDefault="00E92CBF" w:rsidP="00AA7DB8">
            <w:pPr>
              <w:pStyle w:val="TAL"/>
            </w:pPr>
          </w:p>
        </w:tc>
      </w:tr>
      <w:tr w:rsidR="00E92CBF" w:rsidRPr="001D2CEF" w14:paraId="16220E4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73837A0"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2BAA05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CA6BBD8"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3811FD1"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AE604E"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7BB15FD5"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EB663DD" w14:textId="77777777" w:rsidR="00E92CBF" w:rsidRPr="001D2CEF" w:rsidRDefault="00E92CBF" w:rsidP="00AA7DB8">
            <w:pPr>
              <w:pStyle w:val="TAL"/>
            </w:pPr>
          </w:p>
        </w:tc>
      </w:tr>
      <w:tr w:rsidR="00E92CBF" w:rsidRPr="001D2CEF" w14:paraId="26375D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8B3A80"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7F4FFF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B0A3B9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129C615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44E8EB6" w14:textId="77777777" w:rsidR="00E92CBF" w:rsidRPr="001D2CEF" w:rsidRDefault="00E92CBF" w:rsidP="00AA7DB8">
            <w:pPr>
              <w:pStyle w:val="TAL"/>
            </w:pPr>
            <w:r w:rsidRPr="001D2CEF">
              <w:t>This IE indicates a new value for the resource specified in the path attribute.</w:t>
            </w:r>
          </w:p>
          <w:p w14:paraId="24C5A2A0" w14:textId="77777777" w:rsidR="00E92CBF" w:rsidRPr="001D2CEF" w:rsidRDefault="00E92CBF" w:rsidP="00AA7DB8">
            <w:pPr>
              <w:pStyle w:val="TAL"/>
            </w:pPr>
            <w:r w:rsidRPr="001D2CEF">
              <w:t>It shall be present if the patch operation is "add", "replace" or "test".</w:t>
            </w:r>
          </w:p>
          <w:p w14:paraId="4CFCAB0B"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43A9373" w14:textId="77777777" w:rsidR="00E92CBF" w:rsidRPr="001D2CEF" w:rsidRDefault="00E92CBF" w:rsidP="00AA7DB8">
            <w:pPr>
              <w:pStyle w:val="TAL"/>
            </w:pPr>
          </w:p>
        </w:tc>
      </w:tr>
    </w:tbl>
    <w:p w14:paraId="34FA6184" w14:textId="77777777" w:rsidR="00E92CBF" w:rsidRPr="001D2CEF" w:rsidRDefault="00E92CBF" w:rsidP="00E92CBF"/>
    <w:p w14:paraId="047BE6F7" w14:textId="77777777" w:rsidR="00E92CBF" w:rsidRPr="001D2CEF" w:rsidRDefault="00E92CBF" w:rsidP="00E92CBF">
      <w:pPr>
        <w:pStyle w:val="Heading4"/>
        <w:rPr>
          <w:lang w:val="en-US"/>
        </w:rPr>
      </w:pPr>
      <w:bookmarkStart w:id="283" w:name="_Toc24925783"/>
      <w:bookmarkStart w:id="284" w:name="_Toc24925961"/>
      <w:bookmarkStart w:id="285" w:name="_Toc24926137"/>
      <w:bookmarkStart w:id="286" w:name="_Toc33963990"/>
      <w:bookmarkStart w:id="287" w:name="_Toc33980746"/>
      <w:bookmarkStart w:id="288" w:name="_Toc36462547"/>
      <w:bookmarkStart w:id="289" w:name="_Toc36462743"/>
      <w:bookmarkStart w:id="290" w:name="_Toc43025982"/>
      <w:bookmarkStart w:id="291" w:name="_Toc49763516"/>
      <w:bookmarkStart w:id="292" w:name="_Toc56754212"/>
      <w:bookmarkStart w:id="293" w:name="_Toc70341371"/>
      <w:r w:rsidRPr="001D2CEF">
        <w:rPr>
          <w:lang w:val="en-US"/>
        </w:rPr>
        <w:t>5.2.4.4</w:t>
      </w:r>
      <w:r w:rsidRPr="001D2CEF">
        <w:rPr>
          <w:lang w:val="en-US"/>
        </w:rPr>
        <w:tab/>
        <w:t>Type: LinksValueSchema</w:t>
      </w:r>
      <w:bookmarkEnd w:id="283"/>
      <w:bookmarkEnd w:id="284"/>
      <w:bookmarkEnd w:id="285"/>
      <w:bookmarkEnd w:id="286"/>
      <w:bookmarkEnd w:id="287"/>
      <w:bookmarkEnd w:id="288"/>
      <w:bookmarkEnd w:id="289"/>
      <w:bookmarkEnd w:id="290"/>
      <w:bookmarkEnd w:id="291"/>
      <w:bookmarkEnd w:id="292"/>
      <w:bookmarkEnd w:id="293"/>
    </w:p>
    <w:p w14:paraId="20583553"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82DA79C"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3026F5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F7653AB"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7492B9" w14:textId="77777777" w:rsidR="00E92CBF" w:rsidRPr="001D2CEF" w:rsidRDefault="00E92CBF" w:rsidP="00AA7DB8">
            <w:pPr>
              <w:pStyle w:val="TAH"/>
            </w:pPr>
            <w:r w:rsidRPr="001D2CEF">
              <w:t>Description</w:t>
            </w:r>
          </w:p>
        </w:tc>
      </w:tr>
      <w:tr w:rsidR="00E92CBF" w:rsidRPr="001D2CEF" w14:paraId="55D7F88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A83F4CD"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535309E1"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33AED96D"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47933A77"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596602EC"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398AF432"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2C7018D" w14:textId="77777777" w:rsidR="00E92CBF" w:rsidRPr="001D2CEF" w:rsidRDefault="00E92CBF" w:rsidP="00AA7DB8">
            <w:pPr>
              <w:pStyle w:val="TAL"/>
              <w:rPr>
                <w:rFonts w:cs="Arial"/>
                <w:szCs w:val="18"/>
              </w:rPr>
            </w:pPr>
            <w:r w:rsidRPr="001D2CEF">
              <w:t>link</w:t>
            </w:r>
          </w:p>
        </w:tc>
      </w:tr>
    </w:tbl>
    <w:p w14:paraId="7636C291" w14:textId="77777777" w:rsidR="00E92CBF" w:rsidRPr="001D2CEF" w:rsidRDefault="00E92CBF" w:rsidP="00E92CBF">
      <w:pPr>
        <w:rPr>
          <w:lang w:val="en-US"/>
        </w:rPr>
      </w:pPr>
    </w:p>
    <w:p w14:paraId="2DD31EA0" w14:textId="77777777" w:rsidR="00E92CBF" w:rsidRPr="001D2CEF" w:rsidRDefault="00E92CBF" w:rsidP="00E92CBF">
      <w:pPr>
        <w:pStyle w:val="Heading4"/>
        <w:rPr>
          <w:lang w:val="en-US"/>
        </w:rPr>
      </w:pPr>
      <w:bookmarkStart w:id="294" w:name="_Toc24925784"/>
      <w:bookmarkStart w:id="295" w:name="_Toc24925962"/>
      <w:bookmarkStart w:id="296" w:name="_Toc24926138"/>
      <w:bookmarkStart w:id="297" w:name="_Toc33963991"/>
      <w:bookmarkStart w:id="298" w:name="_Toc33980747"/>
      <w:bookmarkStart w:id="299" w:name="_Toc36462548"/>
      <w:bookmarkStart w:id="300" w:name="_Toc36462744"/>
      <w:bookmarkStart w:id="301" w:name="_Toc43025983"/>
      <w:bookmarkStart w:id="302" w:name="_Toc49763517"/>
      <w:bookmarkStart w:id="303" w:name="_Toc56754213"/>
      <w:bookmarkStart w:id="304" w:name="_Toc70341372"/>
      <w:r w:rsidRPr="001D2CEF">
        <w:rPr>
          <w:lang w:val="en-US"/>
        </w:rPr>
        <w:t>5.2.4.5</w:t>
      </w:r>
      <w:r w:rsidRPr="001D2CEF">
        <w:rPr>
          <w:lang w:val="en-US"/>
        </w:rPr>
        <w:tab/>
        <w:t>Type: SelfLink</w:t>
      </w:r>
      <w:bookmarkEnd w:id="294"/>
      <w:bookmarkEnd w:id="295"/>
      <w:bookmarkEnd w:id="296"/>
      <w:bookmarkEnd w:id="297"/>
      <w:bookmarkEnd w:id="298"/>
      <w:bookmarkEnd w:id="299"/>
      <w:bookmarkEnd w:id="300"/>
      <w:bookmarkEnd w:id="301"/>
      <w:bookmarkEnd w:id="302"/>
      <w:bookmarkEnd w:id="303"/>
      <w:bookmarkEnd w:id="304"/>
    </w:p>
    <w:p w14:paraId="174AB3F9"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411B4E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714C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13D38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A7C53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4534D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089A3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D9F3E6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65507B5"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1715A125"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33D3BB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CD1788F"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B0AEFD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128E915" w14:textId="77777777" w:rsidR="00E92CBF" w:rsidRPr="001D2CEF" w:rsidRDefault="00E92CBF" w:rsidP="00E92CBF">
      <w:pPr>
        <w:rPr>
          <w:lang w:val="en-US"/>
        </w:rPr>
      </w:pPr>
    </w:p>
    <w:p w14:paraId="198275F1" w14:textId="77777777" w:rsidR="00E92CBF" w:rsidRPr="001D2CEF" w:rsidRDefault="00E92CBF" w:rsidP="00E92CBF">
      <w:pPr>
        <w:pStyle w:val="Heading4"/>
      </w:pPr>
      <w:bookmarkStart w:id="305" w:name="_Toc24925785"/>
      <w:bookmarkStart w:id="306" w:name="_Toc24925963"/>
      <w:bookmarkStart w:id="307" w:name="_Toc24926139"/>
      <w:bookmarkStart w:id="308" w:name="_Toc33963992"/>
      <w:bookmarkStart w:id="309" w:name="_Toc33980748"/>
      <w:bookmarkStart w:id="310" w:name="_Toc36462549"/>
      <w:bookmarkStart w:id="311" w:name="_Toc36462745"/>
      <w:bookmarkStart w:id="312" w:name="_Toc43025984"/>
      <w:bookmarkStart w:id="313" w:name="_Toc49763518"/>
      <w:bookmarkStart w:id="314" w:name="_Toc56754214"/>
      <w:bookmarkStart w:id="315" w:name="_Toc70341373"/>
      <w:r w:rsidRPr="001D2CEF">
        <w:lastRenderedPageBreak/>
        <w:t>5.2.4.6</w:t>
      </w:r>
      <w:r w:rsidRPr="001D2CEF">
        <w:tab/>
        <w:t>Type: InvalidParam</w:t>
      </w:r>
      <w:bookmarkEnd w:id="305"/>
      <w:bookmarkEnd w:id="306"/>
      <w:bookmarkEnd w:id="307"/>
      <w:bookmarkEnd w:id="308"/>
      <w:bookmarkEnd w:id="309"/>
      <w:bookmarkEnd w:id="310"/>
      <w:bookmarkEnd w:id="311"/>
      <w:bookmarkEnd w:id="312"/>
      <w:bookmarkEnd w:id="313"/>
      <w:bookmarkEnd w:id="314"/>
      <w:bookmarkEnd w:id="315"/>
    </w:p>
    <w:p w14:paraId="3CF35194"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762EC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D747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AE02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357AC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4ED62"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037317"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D8F0C6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91619B2"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FE4AFA8"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6333B2B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15D26BF"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DA453A9"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42A7847" w14:textId="77777777" w:rsidR="00E92CBF" w:rsidRPr="001D2CEF" w:rsidRDefault="00E92CBF" w:rsidP="00AA7DB8">
            <w:pPr>
              <w:pStyle w:val="TAL"/>
              <w:rPr>
                <w:rFonts w:cs="Arial"/>
                <w:szCs w:val="18"/>
              </w:rPr>
            </w:pPr>
          </w:p>
          <w:p w14:paraId="0C54F544"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3251F165" w14:textId="77777777" w:rsidR="00E92CBF" w:rsidRPr="001D2CEF" w:rsidRDefault="00E92CBF" w:rsidP="00AA7DB8">
            <w:pPr>
              <w:pStyle w:val="TAL"/>
              <w:rPr>
                <w:rFonts w:cs="Arial"/>
                <w:szCs w:val="18"/>
              </w:rPr>
            </w:pPr>
          </w:p>
          <w:p w14:paraId="0CA6724E"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87BE02B" w14:textId="77777777" w:rsidR="00E92CBF" w:rsidRPr="001D2CEF" w:rsidRDefault="00E92CBF" w:rsidP="00AA7DB8">
            <w:pPr>
              <w:pStyle w:val="TAL"/>
              <w:rPr>
                <w:rFonts w:cs="Arial"/>
                <w:szCs w:val="18"/>
              </w:rPr>
            </w:pPr>
          </w:p>
          <w:p w14:paraId="7353B68C"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489FC6E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3DB827E"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729E2B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CEBFA4C"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3EE11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F29BC92" w14:textId="77777777" w:rsidR="003E1749" w:rsidRDefault="00E92CBF" w:rsidP="003E1749">
            <w:pPr>
              <w:pStyle w:val="TAL"/>
              <w:rPr>
                <w:rFonts w:cs="Arial"/>
                <w:szCs w:val="18"/>
              </w:rPr>
            </w:pPr>
            <w:r w:rsidRPr="001D2CEF">
              <w:rPr>
                <w:rFonts w:cs="Arial"/>
                <w:szCs w:val="18"/>
              </w:rPr>
              <w:t>A human-readable reason, e.g. "must be a positive integer".</w:t>
            </w:r>
            <w:r w:rsidR="003E1749">
              <w:rPr>
                <w:rFonts w:cs="Arial"/>
                <w:szCs w:val="18"/>
              </w:rPr>
              <w:t xml:space="preserve"> </w:t>
            </w:r>
          </w:p>
          <w:p w14:paraId="3F33FDE3"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349F6DA8" w14:textId="77777777" w:rsidR="00E92CBF" w:rsidRPr="001D2CEF" w:rsidRDefault="00E92CBF" w:rsidP="00E92CBF">
      <w:pPr>
        <w:rPr>
          <w:lang w:val="en-US"/>
        </w:rPr>
      </w:pPr>
    </w:p>
    <w:p w14:paraId="633E8DA9" w14:textId="77777777" w:rsidR="00E92CBF" w:rsidRPr="001D2CEF" w:rsidRDefault="00E92CBF" w:rsidP="00E92CBF">
      <w:pPr>
        <w:pStyle w:val="Heading4"/>
      </w:pPr>
      <w:bookmarkStart w:id="316" w:name="_Toc24925786"/>
      <w:bookmarkStart w:id="317" w:name="_Toc24925964"/>
      <w:bookmarkStart w:id="318" w:name="_Toc24926140"/>
      <w:bookmarkStart w:id="319" w:name="_Toc33963993"/>
      <w:bookmarkStart w:id="320" w:name="_Toc33980749"/>
      <w:bookmarkStart w:id="321" w:name="_Toc36462550"/>
      <w:bookmarkStart w:id="322" w:name="_Toc36462746"/>
      <w:bookmarkStart w:id="323" w:name="_Toc43025985"/>
      <w:bookmarkStart w:id="324" w:name="_Toc49763519"/>
      <w:bookmarkStart w:id="325" w:name="_Toc56754215"/>
      <w:bookmarkStart w:id="326" w:name="_Toc70341374"/>
      <w:r w:rsidRPr="001D2CEF">
        <w:t>5.2.4.7</w:t>
      </w:r>
      <w:r w:rsidRPr="001D2CEF">
        <w:tab/>
        <w:t>Type: LinkRm</w:t>
      </w:r>
      <w:bookmarkEnd w:id="316"/>
      <w:bookmarkEnd w:id="317"/>
      <w:bookmarkEnd w:id="318"/>
      <w:bookmarkEnd w:id="319"/>
      <w:bookmarkEnd w:id="320"/>
      <w:bookmarkEnd w:id="321"/>
      <w:bookmarkEnd w:id="322"/>
      <w:bookmarkEnd w:id="323"/>
      <w:bookmarkEnd w:id="324"/>
      <w:bookmarkEnd w:id="325"/>
      <w:bookmarkEnd w:id="326"/>
    </w:p>
    <w:p w14:paraId="71CD7F1B" w14:textId="77777777" w:rsidR="00E92CBF" w:rsidRPr="001D2CEF" w:rsidRDefault="00E92CBF" w:rsidP="00E92CBF">
      <w:r w:rsidRPr="001D2CEF">
        <w:t>This data type is defined in the same way as the "Link" data type, but with the OpenAPI "nullable: true" property.</w:t>
      </w:r>
    </w:p>
    <w:p w14:paraId="73923288" w14:textId="77777777" w:rsidR="00E92CBF" w:rsidRPr="001D2CEF" w:rsidRDefault="00E92CBF" w:rsidP="00E92CBF">
      <w:pPr>
        <w:pStyle w:val="Heading4"/>
      </w:pPr>
      <w:bookmarkStart w:id="327" w:name="_Toc24925787"/>
      <w:bookmarkStart w:id="328" w:name="_Toc24925965"/>
      <w:bookmarkStart w:id="329" w:name="_Toc24926141"/>
      <w:bookmarkStart w:id="330" w:name="_Toc33963994"/>
      <w:bookmarkStart w:id="331" w:name="_Toc33980750"/>
      <w:bookmarkStart w:id="332" w:name="_Toc36462551"/>
      <w:bookmarkStart w:id="333" w:name="_Toc36462747"/>
      <w:bookmarkStart w:id="334" w:name="_Toc43025986"/>
      <w:bookmarkStart w:id="335" w:name="_Toc49763520"/>
      <w:bookmarkStart w:id="336" w:name="_Toc56754216"/>
      <w:bookmarkStart w:id="337" w:name="_Toc70341375"/>
      <w:r w:rsidRPr="001D2CEF">
        <w:lastRenderedPageBreak/>
        <w:t>5.2.4.</w:t>
      </w:r>
      <w:r w:rsidRPr="001D2CEF">
        <w:rPr>
          <w:lang w:eastAsia="zh-CN"/>
        </w:rPr>
        <w:t>8</w:t>
      </w:r>
      <w:r w:rsidRPr="001D2CEF">
        <w:tab/>
        <w:t xml:space="preserve">Type </w:t>
      </w:r>
      <w:r w:rsidRPr="001D2CEF">
        <w:rPr>
          <w:rFonts w:hint="eastAsia"/>
          <w:lang w:eastAsia="zh-CN"/>
        </w:rPr>
        <w:t>ChangeItem</w:t>
      </w:r>
      <w:bookmarkEnd w:id="327"/>
      <w:bookmarkEnd w:id="328"/>
      <w:bookmarkEnd w:id="329"/>
      <w:bookmarkEnd w:id="330"/>
      <w:bookmarkEnd w:id="331"/>
      <w:bookmarkEnd w:id="332"/>
      <w:bookmarkEnd w:id="333"/>
      <w:bookmarkEnd w:id="334"/>
      <w:bookmarkEnd w:id="335"/>
      <w:bookmarkEnd w:id="336"/>
      <w:bookmarkEnd w:id="337"/>
    </w:p>
    <w:p w14:paraId="4AA971D5"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33F227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180DDE8"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7CDEBD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1DD79C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95F65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C17B3F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4607840" w14:textId="77777777" w:rsidR="00E92CBF" w:rsidRPr="001D2CEF" w:rsidRDefault="00E92CBF" w:rsidP="00AA7DB8">
            <w:pPr>
              <w:pStyle w:val="TAH"/>
            </w:pPr>
            <w:r w:rsidRPr="001D2CEF">
              <w:t>Applicability</w:t>
            </w:r>
          </w:p>
        </w:tc>
      </w:tr>
      <w:tr w:rsidR="00E92CBF" w:rsidRPr="001D2CEF" w14:paraId="3A48B7E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BEE141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78521FA"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39753E1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1DB38F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225424F" w14:textId="0DB01FA3"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5A6D9DB9" w14:textId="77777777" w:rsidR="00E92CBF" w:rsidRPr="001D2CEF" w:rsidRDefault="00E92CBF" w:rsidP="00AA7DB8">
            <w:pPr>
              <w:pStyle w:val="TAL"/>
            </w:pPr>
          </w:p>
        </w:tc>
      </w:tr>
      <w:tr w:rsidR="00E92CBF" w:rsidRPr="001D2CEF" w14:paraId="748BD4A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2C499ED"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1B51CDA0"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C4A334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59D7DC3"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5EE754F"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58173EE0"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0ED3F5DD" w14:textId="77777777" w:rsidR="00E92CBF" w:rsidRPr="001D2CEF" w:rsidRDefault="00E92CBF" w:rsidP="00AA7DB8">
            <w:pPr>
              <w:pStyle w:val="TAL"/>
            </w:pPr>
          </w:p>
        </w:tc>
      </w:tr>
      <w:tr w:rsidR="00E92CBF" w:rsidRPr="001D2CEF" w14:paraId="72C10A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693148"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65945652"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6C0665A"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1E23470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A682065"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7AFA88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48E0CA63" w14:textId="77777777" w:rsidR="00E92CBF" w:rsidRPr="001D2CEF" w:rsidRDefault="00E92CBF" w:rsidP="00AA7DB8">
            <w:pPr>
              <w:pStyle w:val="TAL"/>
            </w:pPr>
          </w:p>
        </w:tc>
      </w:tr>
      <w:tr w:rsidR="00E92CBF" w:rsidRPr="001D2CEF" w14:paraId="3D161A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2AFAAB2"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58346CC4"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6E3D900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CACA1C"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0B87A4C"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2038A58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3833FA4D" w14:textId="77777777" w:rsidR="00E92CBF" w:rsidRPr="001D2CEF" w:rsidRDefault="00E92CBF" w:rsidP="00AA7DB8">
            <w:pPr>
              <w:pStyle w:val="TAL"/>
            </w:pPr>
          </w:p>
        </w:tc>
      </w:tr>
      <w:tr w:rsidR="00E92CBF" w:rsidRPr="001D2CEF" w14:paraId="649E5C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4134CAA"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4370DE70"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C124FD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58EE80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668B328"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49ADD21C"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2C624813"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5173DAD1" w14:textId="77777777" w:rsidR="00E92CBF" w:rsidRPr="001D2CEF" w:rsidRDefault="00E92CBF" w:rsidP="00AA7DB8">
            <w:pPr>
              <w:pStyle w:val="TAL"/>
            </w:pPr>
          </w:p>
        </w:tc>
      </w:tr>
      <w:tr w:rsidR="00E92CBF" w:rsidRPr="001D2CEF" w14:paraId="263B4184"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A51FBF2"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A4D2D2F" w14:textId="77777777" w:rsidR="00E92CBF" w:rsidRPr="001D2CEF" w:rsidRDefault="00E92CBF" w:rsidP="00E92CBF">
      <w:pPr>
        <w:rPr>
          <w:lang w:val="en-US"/>
        </w:rPr>
      </w:pPr>
    </w:p>
    <w:p w14:paraId="0DCB41D0" w14:textId="77777777" w:rsidR="00E92CBF" w:rsidRPr="001D2CEF" w:rsidRDefault="00E92CBF" w:rsidP="00E92CBF">
      <w:pPr>
        <w:pStyle w:val="Heading4"/>
      </w:pPr>
      <w:bookmarkStart w:id="338" w:name="_Toc24925788"/>
      <w:bookmarkStart w:id="339" w:name="_Toc24925966"/>
      <w:bookmarkStart w:id="340" w:name="_Toc24926142"/>
      <w:bookmarkStart w:id="341" w:name="_Toc33963995"/>
      <w:bookmarkStart w:id="342" w:name="_Toc33980751"/>
      <w:bookmarkStart w:id="343" w:name="_Toc36462552"/>
      <w:bookmarkStart w:id="344" w:name="_Toc36462748"/>
      <w:bookmarkStart w:id="345" w:name="_Toc43025987"/>
      <w:bookmarkStart w:id="346" w:name="_Toc49763521"/>
      <w:bookmarkStart w:id="347" w:name="_Toc56754217"/>
      <w:bookmarkStart w:id="348" w:name="_Toc7034137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38"/>
      <w:bookmarkEnd w:id="339"/>
      <w:bookmarkEnd w:id="340"/>
      <w:bookmarkEnd w:id="341"/>
      <w:bookmarkEnd w:id="342"/>
      <w:bookmarkEnd w:id="343"/>
      <w:bookmarkEnd w:id="344"/>
      <w:bookmarkEnd w:id="345"/>
      <w:bookmarkEnd w:id="346"/>
      <w:bookmarkEnd w:id="347"/>
      <w:bookmarkEnd w:id="348"/>
    </w:p>
    <w:p w14:paraId="49A884F4"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652D213"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1016DE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EE28BB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416BFED"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7CDB5C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9C33C21"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1E6979A" w14:textId="77777777" w:rsidR="00E92CBF" w:rsidRPr="001D2CEF" w:rsidRDefault="00E92CBF" w:rsidP="00AA7DB8">
            <w:pPr>
              <w:pStyle w:val="TAH"/>
            </w:pPr>
            <w:r w:rsidRPr="001D2CEF">
              <w:t>Applicability</w:t>
            </w:r>
          </w:p>
        </w:tc>
      </w:tr>
      <w:tr w:rsidR="00E92CBF" w:rsidRPr="001D2CEF" w14:paraId="3BC86F6F"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125208A8"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7022E221"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054A08A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43B6B8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7699DB7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7860708" w14:textId="77777777" w:rsidR="00E92CBF" w:rsidRPr="001D2CEF" w:rsidRDefault="00E92CBF" w:rsidP="00AA7DB8">
            <w:pPr>
              <w:pStyle w:val="TAL"/>
            </w:pPr>
          </w:p>
        </w:tc>
      </w:tr>
      <w:tr w:rsidR="00E92CBF" w:rsidRPr="001D2CEF" w14:paraId="766777C6"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1367D1A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10E22BAA"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4FB1DD3E"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5816E1C"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16A192B"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5E5436CC"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FC72872" w14:textId="77777777" w:rsidR="00E92CBF" w:rsidRPr="001D2CEF" w:rsidRDefault="00E92CBF" w:rsidP="00AA7DB8">
            <w:pPr>
              <w:pStyle w:val="TAL"/>
            </w:pPr>
          </w:p>
        </w:tc>
      </w:tr>
      <w:tr w:rsidR="008556CF" w:rsidRPr="001D2CEF" w14:paraId="7288113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6AE960"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6909693C" w14:textId="77777777" w:rsidR="00E92CBF" w:rsidRPr="001D2CEF" w:rsidRDefault="00E92CBF" w:rsidP="00E92CBF">
      <w:pPr>
        <w:rPr>
          <w:lang w:val="en-US"/>
        </w:rPr>
      </w:pPr>
    </w:p>
    <w:p w14:paraId="2916FF2F" w14:textId="77777777" w:rsidR="00E92CBF" w:rsidRPr="001D2CEF" w:rsidRDefault="00E92CBF" w:rsidP="00E92CBF">
      <w:pPr>
        <w:pStyle w:val="Heading4"/>
        <w:rPr>
          <w:lang w:eastAsia="zh-CN"/>
        </w:rPr>
      </w:pPr>
      <w:bookmarkStart w:id="349" w:name="_Toc24925789"/>
      <w:bookmarkStart w:id="350" w:name="_Toc24925967"/>
      <w:bookmarkStart w:id="351" w:name="_Toc24926143"/>
      <w:bookmarkStart w:id="352" w:name="_Toc33963996"/>
      <w:bookmarkStart w:id="353" w:name="_Toc33980752"/>
      <w:bookmarkStart w:id="354" w:name="_Toc36462553"/>
      <w:bookmarkStart w:id="355" w:name="_Toc36462749"/>
      <w:bookmarkStart w:id="356" w:name="_Toc43025988"/>
      <w:bookmarkStart w:id="357" w:name="_Toc49763522"/>
      <w:bookmarkStart w:id="358" w:name="_Toc56754218"/>
      <w:bookmarkStart w:id="359" w:name="_Toc70341377"/>
      <w:r w:rsidRPr="001D2CEF">
        <w:lastRenderedPageBreak/>
        <w:t>5.2.4.</w:t>
      </w:r>
      <w:r w:rsidRPr="001D2CEF">
        <w:rPr>
          <w:lang w:eastAsia="zh-CN"/>
        </w:rPr>
        <w:t>10</w:t>
      </w:r>
      <w:r w:rsidRPr="001D2CEF">
        <w:tab/>
        <w:t xml:space="preserve">Type: </w:t>
      </w:r>
      <w:r w:rsidRPr="001D2CEF">
        <w:rPr>
          <w:rFonts w:hint="eastAsia"/>
          <w:lang w:eastAsia="zh-CN"/>
        </w:rPr>
        <w:t>ComplexQuery</w:t>
      </w:r>
      <w:bookmarkEnd w:id="349"/>
      <w:bookmarkEnd w:id="350"/>
      <w:bookmarkEnd w:id="351"/>
      <w:bookmarkEnd w:id="352"/>
      <w:bookmarkEnd w:id="353"/>
      <w:bookmarkEnd w:id="354"/>
      <w:bookmarkEnd w:id="355"/>
      <w:bookmarkEnd w:id="356"/>
      <w:bookmarkEnd w:id="357"/>
      <w:bookmarkEnd w:id="358"/>
      <w:bookmarkEnd w:id="359"/>
    </w:p>
    <w:p w14:paraId="7248867D"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ED0D89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5C5023"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77B29C0"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FD9F2F" w14:textId="77777777" w:rsidR="00E92CBF" w:rsidRPr="001D2CEF" w:rsidRDefault="00E92CBF" w:rsidP="00AA7DB8">
            <w:pPr>
              <w:pStyle w:val="TAH"/>
            </w:pPr>
            <w:r w:rsidRPr="001D2CEF">
              <w:t>Description</w:t>
            </w:r>
          </w:p>
        </w:tc>
      </w:tr>
      <w:tr w:rsidR="00E92CBF" w:rsidRPr="001D2CEF" w14:paraId="34721AAE"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5D12F9B1"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3C01E27A"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F5A40BB"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054FB442"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8764966"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CEA8CC6"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D273CAF"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5DC301A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D23F815" w14:textId="77777777" w:rsidR="00E92CBF" w:rsidRPr="001D2CEF" w:rsidRDefault="00E92CBF" w:rsidP="00E92CBF">
      <w:pPr>
        <w:rPr>
          <w:lang w:val="en-US"/>
        </w:rPr>
      </w:pPr>
    </w:p>
    <w:p w14:paraId="07F0F3E1" w14:textId="77777777" w:rsidR="00E92CBF" w:rsidRPr="001D2CEF" w:rsidRDefault="00E92CBF" w:rsidP="00E92CBF">
      <w:pPr>
        <w:pStyle w:val="Heading4"/>
        <w:rPr>
          <w:lang w:eastAsia="zh-CN"/>
        </w:rPr>
      </w:pPr>
      <w:bookmarkStart w:id="360" w:name="_Toc24925790"/>
      <w:bookmarkStart w:id="361" w:name="_Toc24925968"/>
      <w:bookmarkStart w:id="362" w:name="_Toc24926144"/>
      <w:bookmarkStart w:id="363" w:name="_Toc33963997"/>
      <w:bookmarkStart w:id="364" w:name="_Toc33980753"/>
      <w:bookmarkStart w:id="365" w:name="_Toc36462554"/>
      <w:bookmarkStart w:id="366" w:name="_Toc36462750"/>
      <w:bookmarkStart w:id="367" w:name="_Toc43025989"/>
      <w:bookmarkStart w:id="368" w:name="_Toc49763523"/>
      <w:bookmarkStart w:id="369" w:name="_Toc56754219"/>
      <w:bookmarkStart w:id="370" w:name="_Toc70341378"/>
      <w:r w:rsidRPr="001D2CEF">
        <w:t>5.2.4.</w:t>
      </w:r>
      <w:r w:rsidRPr="001D2CEF">
        <w:rPr>
          <w:lang w:eastAsia="zh-CN"/>
        </w:rPr>
        <w:t>11</w:t>
      </w:r>
      <w:r w:rsidRPr="001D2CEF">
        <w:tab/>
        <w:t xml:space="preserve">Type: </w:t>
      </w:r>
      <w:r w:rsidRPr="001D2CEF">
        <w:rPr>
          <w:rFonts w:hint="eastAsia"/>
          <w:lang w:eastAsia="zh-CN"/>
        </w:rPr>
        <w:t>Cnf</w:t>
      </w:r>
      <w:bookmarkEnd w:id="360"/>
      <w:bookmarkEnd w:id="361"/>
      <w:bookmarkEnd w:id="362"/>
      <w:bookmarkEnd w:id="363"/>
      <w:bookmarkEnd w:id="364"/>
      <w:bookmarkEnd w:id="365"/>
      <w:bookmarkEnd w:id="366"/>
      <w:bookmarkEnd w:id="367"/>
      <w:bookmarkEnd w:id="368"/>
      <w:bookmarkEnd w:id="369"/>
      <w:bookmarkEnd w:id="370"/>
    </w:p>
    <w:p w14:paraId="41C8C5B2"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4D164E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E55180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187A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A2365"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9CAA8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7499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4DF47C7" w14:textId="77777777" w:rsidR="00E92CBF" w:rsidRPr="001D2CEF" w:rsidRDefault="00E92CBF" w:rsidP="00AA7DB8">
            <w:pPr>
              <w:pStyle w:val="TAH"/>
            </w:pPr>
            <w:r w:rsidRPr="001D2CEF">
              <w:t>Applicability</w:t>
            </w:r>
          </w:p>
        </w:tc>
      </w:tr>
      <w:tr w:rsidR="00E92CBF" w:rsidRPr="001D2CEF" w14:paraId="118EAD7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019A474"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72C6AD23"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4AECFDFE"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0D8DE8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ADCBD8D"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1609707" w14:textId="77777777" w:rsidR="00E92CBF" w:rsidRPr="001D2CEF" w:rsidRDefault="00E92CBF" w:rsidP="00AA7DB8">
            <w:pPr>
              <w:pStyle w:val="TAL"/>
            </w:pPr>
          </w:p>
        </w:tc>
      </w:tr>
    </w:tbl>
    <w:p w14:paraId="29A2709C" w14:textId="77777777" w:rsidR="00E92CBF" w:rsidRPr="001D2CEF" w:rsidRDefault="00E92CBF" w:rsidP="00E92CBF">
      <w:pPr>
        <w:rPr>
          <w:lang w:eastAsia="zh-CN"/>
        </w:rPr>
      </w:pPr>
    </w:p>
    <w:p w14:paraId="57C6EAD9" w14:textId="77777777" w:rsidR="00E92CBF" w:rsidRPr="001D2CEF" w:rsidRDefault="00E92CBF" w:rsidP="00E92CBF">
      <w:pPr>
        <w:pStyle w:val="Heading4"/>
        <w:rPr>
          <w:lang w:eastAsia="zh-CN"/>
        </w:rPr>
      </w:pPr>
      <w:bookmarkStart w:id="371" w:name="_Toc24925791"/>
      <w:bookmarkStart w:id="372" w:name="_Toc24925969"/>
      <w:bookmarkStart w:id="373" w:name="_Toc24926145"/>
      <w:bookmarkStart w:id="374" w:name="_Toc33963998"/>
      <w:bookmarkStart w:id="375" w:name="_Toc33980754"/>
      <w:bookmarkStart w:id="376" w:name="_Toc36462555"/>
      <w:bookmarkStart w:id="377" w:name="_Toc36462751"/>
      <w:bookmarkStart w:id="378" w:name="_Toc43025990"/>
      <w:bookmarkStart w:id="379" w:name="_Toc49763524"/>
      <w:bookmarkStart w:id="380" w:name="_Toc56754220"/>
      <w:bookmarkStart w:id="381" w:name="_Toc70341379"/>
      <w:r w:rsidRPr="001D2CEF">
        <w:t>5.2.4.</w:t>
      </w:r>
      <w:r w:rsidRPr="001D2CEF">
        <w:rPr>
          <w:lang w:eastAsia="zh-CN"/>
        </w:rPr>
        <w:t>12</w:t>
      </w:r>
      <w:r w:rsidRPr="001D2CEF">
        <w:tab/>
        <w:t xml:space="preserve">Type: </w:t>
      </w:r>
      <w:r w:rsidRPr="001D2CEF">
        <w:rPr>
          <w:rFonts w:hint="eastAsia"/>
          <w:lang w:eastAsia="zh-CN"/>
        </w:rPr>
        <w:t>Dnf</w:t>
      </w:r>
      <w:bookmarkEnd w:id="371"/>
      <w:bookmarkEnd w:id="372"/>
      <w:bookmarkEnd w:id="373"/>
      <w:bookmarkEnd w:id="374"/>
      <w:bookmarkEnd w:id="375"/>
      <w:bookmarkEnd w:id="376"/>
      <w:bookmarkEnd w:id="377"/>
      <w:bookmarkEnd w:id="378"/>
      <w:bookmarkEnd w:id="379"/>
      <w:bookmarkEnd w:id="380"/>
      <w:bookmarkEnd w:id="381"/>
    </w:p>
    <w:p w14:paraId="052C64AF"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71FF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31F414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118010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0EB76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37997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4072B6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2198E39" w14:textId="77777777" w:rsidR="00E92CBF" w:rsidRPr="001D2CEF" w:rsidRDefault="00E92CBF" w:rsidP="00AA7DB8">
            <w:pPr>
              <w:pStyle w:val="TAH"/>
            </w:pPr>
            <w:r w:rsidRPr="001D2CEF">
              <w:t>Applicability</w:t>
            </w:r>
          </w:p>
        </w:tc>
      </w:tr>
      <w:tr w:rsidR="00E92CBF" w:rsidRPr="001D2CEF" w14:paraId="0F947B4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557D683"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5CD4604"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6F03ECF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4A737BF"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E1256DB"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409AD970" w14:textId="77777777" w:rsidR="00E92CBF" w:rsidRPr="001D2CEF" w:rsidRDefault="00E92CBF" w:rsidP="00AA7DB8">
            <w:pPr>
              <w:pStyle w:val="TAL"/>
            </w:pPr>
          </w:p>
        </w:tc>
      </w:tr>
    </w:tbl>
    <w:p w14:paraId="4E4A013F" w14:textId="77777777" w:rsidR="00E92CBF" w:rsidRPr="001D2CEF" w:rsidRDefault="00E92CBF" w:rsidP="00E92CBF">
      <w:pPr>
        <w:rPr>
          <w:lang w:val="en-US" w:eastAsia="zh-CN"/>
        </w:rPr>
      </w:pPr>
    </w:p>
    <w:p w14:paraId="081EBF68" w14:textId="77777777" w:rsidR="00E92CBF" w:rsidRPr="001D2CEF" w:rsidRDefault="00E92CBF" w:rsidP="00E92CBF">
      <w:pPr>
        <w:pStyle w:val="Heading4"/>
        <w:rPr>
          <w:lang w:eastAsia="zh-CN"/>
        </w:rPr>
      </w:pPr>
      <w:bookmarkStart w:id="382" w:name="_Toc24925792"/>
      <w:bookmarkStart w:id="383" w:name="_Toc24925970"/>
      <w:bookmarkStart w:id="384" w:name="_Toc24926146"/>
      <w:bookmarkStart w:id="385" w:name="_Toc33963999"/>
      <w:bookmarkStart w:id="386" w:name="_Toc33980755"/>
      <w:bookmarkStart w:id="387" w:name="_Toc36462556"/>
      <w:bookmarkStart w:id="388" w:name="_Toc36462752"/>
      <w:bookmarkStart w:id="389" w:name="_Toc43025991"/>
      <w:bookmarkStart w:id="390" w:name="_Toc49763525"/>
      <w:bookmarkStart w:id="391" w:name="_Toc56754221"/>
      <w:bookmarkStart w:id="392" w:name="_Toc70341380"/>
      <w:r w:rsidRPr="001D2CEF">
        <w:t>5.2.4.</w:t>
      </w:r>
      <w:r w:rsidRPr="001D2CEF">
        <w:rPr>
          <w:lang w:eastAsia="zh-CN"/>
        </w:rPr>
        <w:t>13</w:t>
      </w:r>
      <w:r w:rsidRPr="001D2CEF">
        <w:tab/>
        <w:t xml:space="preserve">Type: </w:t>
      </w:r>
      <w:r w:rsidRPr="001D2CEF">
        <w:rPr>
          <w:rFonts w:hint="eastAsia"/>
          <w:lang w:eastAsia="zh-CN"/>
        </w:rPr>
        <w:t>CnfUnit</w:t>
      </w:r>
      <w:bookmarkEnd w:id="382"/>
      <w:bookmarkEnd w:id="383"/>
      <w:bookmarkEnd w:id="384"/>
      <w:bookmarkEnd w:id="385"/>
      <w:bookmarkEnd w:id="386"/>
      <w:bookmarkEnd w:id="387"/>
      <w:bookmarkEnd w:id="388"/>
      <w:bookmarkEnd w:id="389"/>
      <w:bookmarkEnd w:id="390"/>
      <w:bookmarkEnd w:id="391"/>
      <w:bookmarkEnd w:id="392"/>
    </w:p>
    <w:p w14:paraId="1EA1B361"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27EE87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C6B455D"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A50D24E"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A0EC2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906AB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85A9A1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63368" w14:textId="77777777" w:rsidR="00E92CBF" w:rsidRPr="001D2CEF" w:rsidRDefault="00E92CBF" w:rsidP="00AA7DB8">
            <w:pPr>
              <w:pStyle w:val="TAH"/>
            </w:pPr>
            <w:r w:rsidRPr="001D2CEF">
              <w:t>Applicability</w:t>
            </w:r>
          </w:p>
        </w:tc>
      </w:tr>
      <w:tr w:rsidR="00E92CBF" w:rsidRPr="001D2CEF" w14:paraId="04EFA2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9A8BBE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093C6562"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D0A0E6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5D69EC4"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595A50A"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8E93052" w14:textId="77777777" w:rsidR="00E92CBF" w:rsidRPr="001D2CEF" w:rsidRDefault="00E92CBF" w:rsidP="00AA7DB8">
            <w:pPr>
              <w:pStyle w:val="TAL"/>
            </w:pPr>
          </w:p>
        </w:tc>
      </w:tr>
    </w:tbl>
    <w:p w14:paraId="7843FF08" w14:textId="77777777" w:rsidR="00E92CBF" w:rsidRPr="001D2CEF" w:rsidRDefault="00E92CBF" w:rsidP="00E92CBF">
      <w:pPr>
        <w:rPr>
          <w:lang w:val="en-US"/>
        </w:rPr>
      </w:pPr>
    </w:p>
    <w:p w14:paraId="639BE132" w14:textId="77777777" w:rsidR="00E92CBF" w:rsidRPr="001D2CEF" w:rsidRDefault="00E92CBF" w:rsidP="00E92CBF">
      <w:pPr>
        <w:pStyle w:val="Heading4"/>
        <w:rPr>
          <w:lang w:eastAsia="zh-CN"/>
        </w:rPr>
      </w:pPr>
      <w:bookmarkStart w:id="393" w:name="_Toc24925793"/>
      <w:bookmarkStart w:id="394" w:name="_Toc24925971"/>
      <w:bookmarkStart w:id="395" w:name="_Toc24926147"/>
      <w:bookmarkStart w:id="396" w:name="_Toc33964000"/>
      <w:bookmarkStart w:id="397" w:name="_Toc33980756"/>
      <w:bookmarkStart w:id="398" w:name="_Toc36462557"/>
      <w:bookmarkStart w:id="399" w:name="_Toc36462753"/>
      <w:bookmarkStart w:id="400" w:name="_Toc43025992"/>
      <w:bookmarkStart w:id="401" w:name="_Toc49763526"/>
      <w:bookmarkStart w:id="402" w:name="_Toc56754222"/>
      <w:bookmarkStart w:id="403" w:name="_Toc70341381"/>
      <w:r w:rsidRPr="001D2CEF">
        <w:t>5.2.4.</w:t>
      </w:r>
      <w:r w:rsidRPr="001D2CEF">
        <w:rPr>
          <w:lang w:eastAsia="zh-CN"/>
        </w:rPr>
        <w:t>14</w:t>
      </w:r>
      <w:r w:rsidRPr="001D2CEF">
        <w:tab/>
        <w:t xml:space="preserve">Type: </w:t>
      </w:r>
      <w:r w:rsidRPr="001D2CEF">
        <w:rPr>
          <w:rFonts w:hint="eastAsia"/>
          <w:lang w:eastAsia="zh-CN"/>
        </w:rPr>
        <w:t>DnfUnit</w:t>
      </w:r>
      <w:bookmarkEnd w:id="393"/>
      <w:bookmarkEnd w:id="394"/>
      <w:bookmarkEnd w:id="395"/>
      <w:bookmarkEnd w:id="396"/>
      <w:bookmarkEnd w:id="397"/>
      <w:bookmarkEnd w:id="398"/>
      <w:bookmarkEnd w:id="399"/>
      <w:bookmarkEnd w:id="400"/>
      <w:bookmarkEnd w:id="401"/>
      <w:bookmarkEnd w:id="402"/>
      <w:bookmarkEnd w:id="403"/>
    </w:p>
    <w:p w14:paraId="6E1B2EC7"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34782B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DE6C8D"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F71233"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81F21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73216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8BAB3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434A917" w14:textId="77777777" w:rsidR="00E92CBF" w:rsidRPr="001D2CEF" w:rsidRDefault="00E92CBF" w:rsidP="00AA7DB8">
            <w:pPr>
              <w:pStyle w:val="TAH"/>
            </w:pPr>
            <w:r w:rsidRPr="001D2CEF">
              <w:t>Applicability</w:t>
            </w:r>
          </w:p>
        </w:tc>
      </w:tr>
      <w:tr w:rsidR="00E92CBF" w:rsidRPr="001D2CEF" w14:paraId="4F89582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96F6D05"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32B622EC"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06683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7DD7D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72DAE4E"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4E84965D" w14:textId="77777777" w:rsidR="00E92CBF" w:rsidRPr="001D2CEF" w:rsidRDefault="00E92CBF" w:rsidP="00AA7DB8">
            <w:pPr>
              <w:pStyle w:val="TAL"/>
            </w:pPr>
          </w:p>
        </w:tc>
      </w:tr>
    </w:tbl>
    <w:p w14:paraId="6308DA37" w14:textId="77777777" w:rsidR="00E92CBF" w:rsidRPr="001D2CEF" w:rsidRDefault="00E92CBF" w:rsidP="00E92CBF">
      <w:pPr>
        <w:rPr>
          <w:lang w:val="en-US"/>
        </w:rPr>
      </w:pPr>
    </w:p>
    <w:p w14:paraId="65A85355" w14:textId="77777777" w:rsidR="00E92CBF" w:rsidRPr="001D2CEF" w:rsidRDefault="00E92CBF" w:rsidP="00E92CBF">
      <w:pPr>
        <w:pStyle w:val="Heading4"/>
        <w:rPr>
          <w:lang w:eastAsia="zh-CN"/>
        </w:rPr>
      </w:pPr>
      <w:bookmarkStart w:id="404" w:name="_Toc24925794"/>
      <w:bookmarkStart w:id="405" w:name="_Toc24925972"/>
      <w:bookmarkStart w:id="406" w:name="_Toc24926148"/>
      <w:bookmarkStart w:id="407" w:name="_Toc33964001"/>
      <w:bookmarkStart w:id="408" w:name="_Toc33980757"/>
      <w:bookmarkStart w:id="409" w:name="_Toc36462558"/>
      <w:bookmarkStart w:id="410" w:name="_Toc36462754"/>
      <w:bookmarkStart w:id="411" w:name="_Toc43025993"/>
      <w:bookmarkStart w:id="412" w:name="_Toc49763527"/>
      <w:bookmarkStart w:id="413" w:name="_Toc56754223"/>
      <w:bookmarkStart w:id="414" w:name="_Toc70341382"/>
      <w:r w:rsidRPr="001D2CEF">
        <w:lastRenderedPageBreak/>
        <w:t>5.2.4.</w:t>
      </w:r>
      <w:r w:rsidRPr="001D2CEF">
        <w:rPr>
          <w:lang w:eastAsia="zh-CN"/>
        </w:rPr>
        <w:t>15</w:t>
      </w:r>
      <w:r w:rsidRPr="001D2CEF">
        <w:tab/>
        <w:t xml:space="preserve">Type: </w:t>
      </w:r>
      <w:r w:rsidRPr="001D2CEF">
        <w:rPr>
          <w:rFonts w:hint="eastAsia"/>
          <w:lang w:eastAsia="zh-CN"/>
        </w:rPr>
        <w:t>Atom</w:t>
      </w:r>
      <w:bookmarkEnd w:id="404"/>
      <w:bookmarkEnd w:id="405"/>
      <w:bookmarkEnd w:id="406"/>
      <w:bookmarkEnd w:id="407"/>
      <w:bookmarkEnd w:id="408"/>
      <w:bookmarkEnd w:id="409"/>
      <w:bookmarkEnd w:id="410"/>
      <w:bookmarkEnd w:id="411"/>
      <w:bookmarkEnd w:id="412"/>
      <w:bookmarkEnd w:id="413"/>
      <w:bookmarkEnd w:id="414"/>
    </w:p>
    <w:p w14:paraId="0591DE8A"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8BAB9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1314D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F148675"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76E901"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9D5B5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6A2317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74FB2CF" w14:textId="77777777" w:rsidR="00E92CBF" w:rsidRPr="001D2CEF" w:rsidRDefault="00E92CBF" w:rsidP="00AA7DB8">
            <w:pPr>
              <w:pStyle w:val="TAH"/>
            </w:pPr>
            <w:r w:rsidRPr="001D2CEF">
              <w:t>Applicability</w:t>
            </w:r>
          </w:p>
        </w:tc>
      </w:tr>
      <w:tr w:rsidR="00E92CBF" w:rsidRPr="001D2CEF" w14:paraId="4A4D29A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4423AAF"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BD23766"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0AA40625"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18C74DC"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146BF756"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0CFC68CD" w14:textId="77777777" w:rsidR="00E92CBF" w:rsidRPr="001D2CEF" w:rsidRDefault="00E92CBF" w:rsidP="00AA7DB8">
            <w:pPr>
              <w:pStyle w:val="TAL"/>
            </w:pPr>
          </w:p>
        </w:tc>
      </w:tr>
      <w:tr w:rsidR="00E92CBF" w:rsidRPr="001D2CEF" w14:paraId="7E69E2D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D44F4AC"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296B12A6"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0BB72B92"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D0F3B89"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1C6BB2C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AB6B5D0" w14:textId="77777777" w:rsidR="00E92CBF" w:rsidRPr="001D2CEF" w:rsidRDefault="00E92CBF" w:rsidP="00AA7DB8">
            <w:pPr>
              <w:pStyle w:val="TAL"/>
            </w:pPr>
          </w:p>
        </w:tc>
      </w:tr>
      <w:tr w:rsidR="00E92CBF" w:rsidRPr="001D2CEF" w14:paraId="0B68717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F317DF2"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68B98D58"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170606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F2F3DCA"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2623737"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CED01BC" w14:textId="77777777" w:rsidR="00E92CBF" w:rsidRPr="001D2CEF" w:rsidRDefault="00E92CBF" w:rsidP="00AA7DB8">
            <w:pPr>
              <w:pStyle w:val="TAL"/>
            </w:pPr>
          </w:p>
        </w:tc>
      </w:tr>
    </w:tbl>
    <w:p w14:paraId="40D50EB0" w14:textId="77777777" w:rsidR="00E92CBF" w:rsidRPr="001D2CEF" w:rsidRDefault="00E92CBF" w:rsidP="00E92CBF">
      <w:pPr>
        <w:rPr>
          <w:lang w:val="en-US"/>
        </w:rPr>
      </w:pPr>
    </w:p>
    <w:p w14:paraId="48A13B79" w14:textId="77777777" w:rsidR="00E92CBF" w:rsidRPr="001D2CEF" w:rsidRDefault="00E92CBF" w:rsidP="00E92CBF">
      <w:pPr>
        <w:pStyle w:val="Heading4"/>
        <w:rPr>
          <w:lang w:eastAsia="zh-CN"/>
        </w:rPr>
      </w:pPr>
      <w:bookmarkStart w:id="415" w:name="_Toc24925795"/>
      <w:bookmarkStart w:id="416" w:name="_Toc24925973"/>
      <w:bookmarkStart w:id="417" w:name="_Toc24926149"/>
      <w:bookmarkStart w:id="418" w:name="_Toc33964002"/>
      <w:bookmarkStart w:id="419" w:name="_Toc33980758"/>
      <w:bookmarkStart w:id="420" w:name="_Toc36462559"/>
      <w:bookmarkStart w:id="421" w:name="_Toc36462755"/>
      <w:bookmarkStart w:id="422" w:name="_Toc43025994"/>
      <w:bookmarkStart w:id="423" w:name="_Toc49763528"/>
      <w:bookmarkStart w:id="424" w:name="_Toc56754224"/>
      <w:bookmarkStart w:id="425" w:name="_Toc70341383"/>
      <w:r w:rsidRPr="001D2CEF">
        <w:t>5.2.4.</w:t>
      </w:r>
      <w:r w:rsidRPr="001D2CEF">
        <w:rPr>
          <w:lang w:eastAsia="zh-CN"/>
        </w:rPr>
        <w:t>16</w:t>
      </w:r>
      <w:r w:rsidRPr="001D2CEF">
        <w:tab/>
        <w:t>Void</w:t>
      </w:r>
      <w:bookmarkEnd w:id="415"/>
      <w:bookmarkEnd w:id="416"/>
      <w:bookmarkEnd w:id="417"/>
      <w:bookmarkEnd w:id="418"/>
      <w:bookmarkEnd w:id="419"/>
      <w:bookmarkEnd w:id="420"/>
      <w:bookmarkEnd w:id="421"/>
      <w:bookmarkEnd w:id="422"/>
      <w:bookmarkEnd w:id="423"/>
      <w:bookmarkEnd w:id="424"/>
      <w:bookmarkEnd w:id="425"/>
    </w:p>
    <w:p w14:paraId="6C735A02" w14:textId="77777777" w:rsidR="00E92CBF" w:rsidRPr="001D2CEF" w:rsidRDefault="00E92CBF" w:rsidP="00E92CBF">
      <w:pPr>
        <w:pStyle w:val="Heading4"/>
        <w:rPr>
          <w:lang w:eastAsia="zh-CN"/>
        </w:rPr>
      </w:pPr>
      <w:bookmarkStart w:id="426" w:name="_Toc24925798"/>
      <w:bookmarkStart w:id="427" w:name="_Toc24925974"/>
      <w:bookmarkStart w:id="428" w:name="_Toc24926150"/>
      <w:bookmarkStart w:id="429" w:name="_Toc33964003"/>
      <w:bookmarkStart w:id="430" w:name="_Toc33980759"/>
      <w:bookmarkStart w:id="431" w:name="_Toc36462560"/>
      <w:bookmarkStart w:id="432" w:name="_Toc36462756"/>
      <w:bookmarkStart w:id="433" w:name="_Toc43025995"/>
      <w:bookmarkStart w:id="434" w:name="_Toc49763529"/>
      <w:bookmarkStart w:id="435" w:name="_Toc56754225"/>
      <w:bookmarkStart w:id="436" w:name="_Toc70341384"/>
      <w:r w:rsidRPr="001D2CEF">
        <w:t>5.2.4.</w:t>
      </w:r>
      <w:r w:rsidRPr="001D2CEF">
        <w:rPr>
          <w:lang w:eastAsia="zh-CN"/>
        </w:rPr>
        <w:t>17</w:t>
      </w:r>
      <w:r w:rsidRPr="001D2CEF">
        <w:tab/>
        <w:t xml:space="preserve">Type: </w:t>
      </w:r>
      <w:r w:rsidRPr="001D2CEF">
        <w:rPr>
          <w:rFonts w:hint="eastAsia"/>
          <w:lang w:eastAsia="zh-CN"/>
        </w:rPr>
        <w:t>PatchResult</w:t>
      </w:r>
      <w:bookmarkEnd w:id="426"/>
      <w:bookmarkEnd w:id="427"/>
      <w:bookmarkEnd w:id="428"/>
      <w:bookmarkEnd w:id="429"/>
      <w:bookmarkEnd w:id="430"/>
      <w:bookmarkEnd w:id="431"/>
      <w:bookmarkEnd w:id="432"/>
      <w:bookmarkEnd w:id="433"/>
      <w:bookmarkEnd w:id="434"/>
      <w:bookmarkEnd w:id="435"/>
      <w:bookmarkEnd w:id="436"/>
    </w:p>
    <w:p w14:paraId="205102C1"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E897C7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EE35B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34143E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9D6F46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669B93B"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0F3C24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2721B2D" w14:textId="77777777" w:rsidR="00E92CBF" w:rsidRPr="001D2CEF" w:rsidRDefault="00E92CBF" w:rsidP="00AA7DB8">
            <w:pPr>
              <w:pStyle w:val="TAH"/>
            </w:pPr>
            <w:r w:rsidRPr="001D2CEF">
              <w:t>Applicability</w:t>
            </w:r>
          </w:p>
        </w:tc>
      </w:tr>
      <w:tr w:rsidR="00E92CBF" w:rsidRPr="001D2CEF" w14:paraId="46E1878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78C96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63D27AA8"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1CB878F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C047D54"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349002C"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29846D1" w14:textId="77777777" w:rsidR="00E92CBF" w:rsidRPr="001D2CEF" w:rsidRDefault="00E92CBF" w:rsidP="00AA7DB8">
            <w:pPr>
              <w:pStyle w:val="TAL"/>
            </w:pPr>
          </w:p>
        </w:tc>
      </w:tr>
    </w:tbl>
    <w:p w14:paraId="551A5C4E" w14:textId="77777777" w:rsidR="00E92CBF" w:rsidRPr="001D2CEF" w:rsidRDefault="00E92CBF" w:rsidP="00E92CBF">
      <w:pPr>
        <w:rPr>
          <w:lang w:eastAsia="zh-CN"/>
        </w:rPr>
      </w:pPr>
    </w:p>
    <w:p w14:paraId="6F53F0A1" w14:textId="77777777" w:rsidR="00E92CBF" w:rsidRPr="001D2CEF" w:rsidRDefault="00E92CBF" w:rsidP="00E92CBF">
      <w:pPr>
        <w:pStyle w:val="Heading4"/>
        <w:rPr>
          <w:lang w:eastAsia="zh-CN"/>
        </w:rPr>
      </w:pPr>
      <w:bookmarkStart w:id="437" w:name="_Toc24925799"/>
      <w:bookmarkStart w:id="438" w:name="_Toc24925975"/>
      <w:bookmarkStart w:id="439" w:name="_Toc24926151"/>
      <w:bookmarkStart w:id="440" w:name="_Toc33964004"/>
      <w:bookmarkStart w:id="441" w:name="_Toc33980760"/>
      <w:bookmarkStart w:id="442" w:name="_Toc36462561"/>
      <w:bookmarkStart w:id="443" w:name="_Toc36462757"/>
      <w:bookmarkStart w:id="444" w:name="_Toc43025996"/>
      <w:bookmarkStart w:id="445" w:name="_Toc49763530"/>
      <w:bookmarkStart w:id="446" w:name="_Toc56754226"/>
      <w:bookmarkStart w:id="447" w:name="_Toc70341385"/>
      <w:r w:rsidRPr="001D2CEF">
        <w:t>5.2.4.</w:t>
      </w:r>
      <w:r w:rsidRPr="001D2CEF">
        <w:rPr>
          <w:lang w:eastAsia="zh-CN"/>
        </w:rPr>
        <w:t>18</w:t>
      </w:r>
      <w:r w:rsidRPr="001D2CEF">
        <w:tab/>
        <w:t xml:space="preserve">Type: </w:t>
      </w:r>
      <w:r w:rsidRPr="001D2CEF">
        <w:rPr>
          <w:rFonts w:hint="eastAsia"/>
          <w:lang w:eastAsia="zh-CN"/>
        </w:rPr>
        <w:t>ReportItem</w:t>
      </w:r>
      <w:bookmarkEnd w:id="437"/>
      <w:bookmarkEnd w:id="438"/>
      <w:bookmarkEnd w:id="439"/>
      <w:bookmarkEnd w:id="440"/>
      <w:bookmarkEnd w:id="441"/>
      <w:bookmarkEnd w:id="442"/>
      <w:bookmarkEnd w:id="443"/>
      <w:bookmarkEnd w:id="444"/>
      <w:bookmarkEnd w:id="445"/>
      <w:bookmarkEnd w:id="446"/>
      <w:bookmarkEnd w:id="447"/>
    </w:p>
    <w:p w14:paraId="02433798"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884B1B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B8734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A2C037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58E3A21"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5909E2"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EDD13B8"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24A53FB" w14:textId="77777777" w:rsidR="00E92CBF" w:rsidRPr="001D2CEF" w:rsidRDefault="00E92CBF" w:rsidP="00AA7DB8">
            <w:pPr>
              <w:pStyle w:val="TAH"/>
            </w:pPr>
            <w:r w:rsidRPr="001D2CEF">
              <w:t>Applicability</w:t>
            </w:r>
          </w:p>
        </w:tc>
      </w:tr>
      <w:tr w:rsidR="00E92CBF" w:rsidRPr="001D2CEF" w14:paraId="294B9D4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31BFE"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5D759692"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31E3AD5"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9C39E0C"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09313B2"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45675C45" w14:textId="77777777" w:rsidR="00E92CBF" w:rsidRPr="001D2CEF" w:rsidRDefault="00E92CBF" w:rsidP="00AA7DB8">
            <w:pPr>
              <w:pStyle w:val="TAL"/>
            </w:pPr>
          </w:p>
        </w:tc>
      </w:tr>
      <w:tr w:rsidR="003E1749" w:rsidRPr="001D2CEF" w14:paraId="25DE050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DDA14E"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5582187B"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7AF21D24"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54F4F3"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1745E652"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6FA19BAC" w14:textId="77777777" w:rsidR="003E1749" w:rsidRPr="001D2CEF" w:rsidRDefault="003E1749" w:rsidP="003E1749">
            <w:pPr>
              <w:pStyle w:val="TAL"/>
            </w:pPr>
          </w:p>
        </w:tc>
      </w:tr>
    </w:tbl>
    <w:p w14:paraId="5174AF65" w14:textId="77777777" w:rsidR="00E92CBF" w:rsidRPr="001D2CEF" w:rsidRDefault="00E92CBF" w:rsidP="00E92CBF">
      <w:pPr>
        <w:rPr>
          <w:lang w:eastAsia="zh-CN"/>
        </w:rPr>
      </w:pPr>
    </w:p>
    <w:p w14:paraId="04799035" w14:textId="77777777" w:rsidR="00E92CBF" w:rsidRPr="001D2CEF" w:rsidRDefault="00E92CBF" w:rsidP="00E92CBF">
      <w:pPr>
        <w:pStyle w:val="Heading4"/>
        <w:rPr>
          <w:lang w:eastAsia="zh-CN"/>
        </w:rPr>
      </w:pPr>
      <w:bookmarkStart w:id="448" w:name="_Toc24925796"/>
      <w:bookmarkStart w:id="449" w:name="_Toc24925976"/>
      <w:bookmarkStart w:id="450" w:name="_Toc24926152"/>
      <w:bookmarkStart w:id="451" w:name="_Toc33964005"/>
      <w:bookmarkStart w:id="452" w:name="_Toc33980761"/>
      <w:bookmarkStart w:id="453" w:name="_Toc36462562"/>
      <w:bookmarkStart w:id="454" w:name="_Toc36462758"/>
      <w:bookmarkStart w:id="455" w:name="_Toc43025997"/>
      <w:bookmarkStart w:id="456" w:name="_Toc49763531"/>
      <w:bookmarkStart w:id="457" w:name="_Toc56754227"/>
      <w:bookmarkStart w:id="458" w:name="_Toc70341386"/>
      <w:r w:rsidRPr="001D2CEF">
        <w:lastRenderedPageBreak/>
        <w:t>5.2.4.</w:t>
      </w:r>
      <w:r w:rsidRPr="001D2CEF">
        <w:rPr>
          <w:lang w:eastAsia="zh-CN"/>
        </w:rPr>
        <w:t>19</w:t>
      </w:r>
      <w:r w:rsidRPr="001D2CEF">
        <w:tab/>
        <w:t xml:space="preserve">Type: </w:t>
      </w:r>
      <w:r w:rsidRPr="001D2CEF">
        <w:rPr>
          <w:rFonts w:hint="eastAsia"/>
          <w:lang w:eastAsia="zh-CN"/>
        </w:rPr>
        <w:t>HalTemplate</w:t>
      </w:r>
      <w:bookmarkEnd w:id="448"/>
      <w:bookmarkEnd w:id="449"/>
      <w:bookmarkEnd w:id="450"/>
      <w:bookmarkEnd w:id="451"/>
      <w:bookmarkEnd w:id="452"/>
      <w:bookmarkEnd w:id="453"/>
      <w:bookmarkEnd w:id="454"/>
      <w:bookmarkEnd w:id="455"/>
      <w:bookmarkEnd w:id="456"/>
      <w:bookmarkEnd w:id="457"/>
      <w:bookmarkEnd w:id="458"/>
    </w:p>
    <w:p w14:paraId="469E04EA"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6AC0FFD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2F5FA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761B1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F9C70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56101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B34DE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DD7523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24DD2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66445A5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74B62AC"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545D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25FFE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2E5B6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8797672"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66C1E06F"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36CBE74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7375CA"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7AA3AB"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194629F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1947599"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77704E0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6ED63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1CA3C4"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C3815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155D2C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3C3F0FF"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F01366F"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6C922B52"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94D150"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2ED2E2"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289A287" w14:textId="77777777" w:rsidR="00E92CBF" w:rsidRPr="001D2CEF" w:rsidRDefault="00E92CBF" w:rsidP="00E92CBF"/>
    <w:p w14:paraId="652CEF68" w14:textId="77777777" w:rsidR="00E92CBF" w:rsidRPr="001D2CEF" w:rsidRDefault="00E92CBF" w:rsidP="00E92CBF">
      <w:pPr>
        <w:pStyle w:val="Heading4"/>
        <w:rPr>
          <w:lang w:eastAsia="zh-CN"/>
        </w:rPr>
      </w:pPr>
      <w:bookmarkStart w:id="459" w:name="_Toc24925797"/>
      <w:bookmarkStart w:id="460" w:name="_Toc24925977"/>
      <w:bookmarkStart w:id="461" w:name="_Toc24926153"/>
      <w:bookmarkStart w:id="462" w:name="_Toc33964006"/>
      <w:bookmarkStart w:id="463" w:name="_Toc33980762"/>
      <w:bookmarkStart w:id="464" w:name="_Toc36462563"/>
      <w:bookmarkStart w:id="465" w:name="_Toc36462759"/>
      <w:bookmarkStart w:id="466" w:name="_Toc43025998"/>
      <w:bookmarkStart w:id="467" w:name="_Toc49763532"/>
      <w:bookmarkStart w:id="468" w:name="_Toc56754228"/>
      <w:bookmarkStart w:id="469" w:name="_Toc70341387"/>
      <w:r w:rsidRPr="001D2CEF">
        <w:t>5.2.4.</w:t>
      </w:r>
      <w:r w:rsidRPr="001D2CEF">
        <w:rPr>
          <w:lang w:eastAsia="zh-CN"/>
        </w:rPr>
        <w:t>20</w:t>
      </w:r>
      <w:r w:rsidRPr="001D2CEF">
        <w:tab/>
        <w:t>Type:</w:t>
      </w:r>
      <w:r w:rsidRPr="001D2CEF">
        <w:rPr>
          <w:rFonts w:hint="eastAsia"/>
          <w:lang w:eastAsia="zh-CN"/>
        </w:rPr>
        <w:t xml:space="preserve"> Property</w:t>
      </w:r>
      <w:bookmarkEnd w:id="459"/>
      <w:bookmarkEnd w:id="460"/>
      <w:bookmarkEnd w:id="461"/>
      <w:bookmarkEnd w:id="462"/>
      <w:bookmarkEnd w:id="463"/>
      <w:bookmarkEnd w:id="464"/>
      <w:bookmarkEnd w:id="465"/>
      <w:bookmarkEnd w:id="466"/>
      <w:bookmarkEnd w:id="467"/>
      <w:bookmarkEnd w:id="468"/>
      <w:bookmarkEnd w:id="469"/>
    </w:p>
    <w:p w14:paraId="07E944DF"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154F2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03DB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AA76E"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C626C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CAE8B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4EFD37"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5DDAC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D70371"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DABBF4D"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0D697C3"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88D375"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24EB27"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3F955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D9E2908"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7798FF9B"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92C622"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C7E4A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9D01B7"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055791F1"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0B867078"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EFF36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E8CD29"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113750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27DBD9F"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E0776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523670"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3A5505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FCBBEB0"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465F63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686A3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BF1D5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D655C5"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808EBE9" w14:textId="77777777" w:rsidR="00E92CBF" w:rsidRDefault="00E92CBF" w:rsidP="00E92CBF">
      <w:pPr>
        <w:rPr>
          <w:lang w:val="en-US"/>
        </w:rPr>
      </w:pPr>
    </w:p>
    <w:p w14:paraId="264C8B85" w14:textId="10CDA370" w:rsidR="00B44F57" w:rsidRPr="001D2CEF" w:rsidRDefault="00B44F57" w:rsidP="00B44F57">
      <w:pPr>
        <w:pStyle w:val="Heading4"/>
      </w:pPr>
      <w:bookmarkStart w:id="470" w:name="_Toc70341388"/>
      <w:r w:rsidRPr="001D2CEF">
        <w:t>5.2.4.</w:t>
      </w:r>
      <w:r>
        <w:t>21</w:t>
      </w:r>
      <w:r w:rsidRPr="001D2CEF">
        <w:tab/>
        <w:t xml:space="preserve">Type: </w:t>
      </w:r>
      <w:r>
        <w:t>RedirectResponse</w:t>
      </w:r>
      <w:bookmarkEnd w:id="470"/>
    </w:p>
    <w:p w14:paraId="61912D61" w14:textId="64EF6CD0"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30B94605"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6C7B2"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A7A8E4"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0719A1"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6F176C" w14:textId="77777777" w:rsidR="00B44F57" w:rsidRPr="001D2CEF" w:rsidRDefault="00B44F57" w:rsidP="009065A2">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E24D39"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2DC8F41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4EBFFE24"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36857A21"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39AB0FAB"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84D821"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D644EFD"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3C373A6B" w14:textId="77777777" w:rsidR="00B44F57" w:rsidRPr="001D2CEF" w:rsidRDefault="00B44F57" w:rsidP="009065A2">
            <w:pPr>
              <w:pStyle w:val="TAL"/>
              <w:rPr>
                <w:rFonts w:cs="Arial"/>
                <w:szCs w:val="18"/>
              </w:rPr>
            </w:pPr>
            <w:r>
              <w:t>If the redirection is initiated by an SCP towards another SCP, this IE shall be present and set to "SCP_REDIRECTION".</w:t>
            </w:r>
          </w:p>
        </w:tc>
      </w:tr>
      <w:tr w:rsidR="00B44F57" w:rsidRPr="001D2CEF" w14:paraId="3D2ECCC9"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149BCD4"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54DDBEA5"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9E7B188"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929655"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E123F"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bl>
    <w:p w14:paraId="477302F3" w14:textId="77777777" w:rsidR="00B44F57" w:rsidRPr="00D06269" w:rsidRDefault="00B44F57" w:rsidP="00B44F57"/>
    <w:p w14:paraId="0CC61627" w14:textId="77777777" w:rsidR="00B44F57" w:rsidRPr="001D2CEF" w:rsidRDefault="00B44F57" w:rsidP="00E92CBF">
      <w:pPr>
        <w:rPr>
          <w:lang w:val="en-US"/>
        </w:rPr>
      </w:pPr>
    </w:p>
    <w:p w14:paraId="294F013E" w14:textId="77777777" w:rsidR="00E92CBF" w:rsidRPr="001D2CEF" w:rsidRDefault="00E92CBF" w:rsidP="00E92CBF">
      <w:pPr>
        <w:pStyle w:val="Heading2"/>
      </w:pPr>
      <w:bookmarkStart w:id="471" w:name="_Toc24925800"/>
      <w:bookmarkStart w:id="472" w:name="_Toc24925978"/>
      <w:bookmarkStart w:id="473" w:name="_Toc24926154"/>
      <w:bookmarkStart w:id="474" w:name="_Toc33964007"/>
      <w:bookmarkStart w:id="475" w:name="_Toc33980763"/>
      <w:bookmarkStart w:id="476" w:name="_Toc36462564"/>
      <w:bookmarkStart w:id="477" w:name="_Toc36462760"/>
      <w:bookmarkStart w:id="478" w:name="_Toc43025999"/>
      <w:bookmarkStart w:id="479" w:name="_Toc49763533"/>
      <w:bookmarkStart w:id="480" w:name="_Toc56754229"/>
      <w:bookmarkStart w:id="481" w:name="_Toc70341389"/>
      <w:r w:rsidRPr="001D2CEF">
        <w:t>5.3</w:t>
      </w:r>
      <w:r w:rsidRPr="001D2CEF">
        <w:tab/>
        <w:t>Data Types related to Subscription, Identification and Numbering</w:t>
      </w:r>
      <w:bookmarkEnd w:id="471"/>
      <w:bookmarkEnd w:id="472"/>
      <w:bookmarkEnd w:id="473"/>
      <w:bookmarkEnd w:id="474"/>
      <w:bookmarkEnd w:id="475"/>
      <w:bookmarkEnd w:id="476"/>
      <w:bookmarkEnd w:id="477"/>
      <w:bookmarkEnd w:id="478"/>
      <w:bookmarkEnd w:id="479"/>
      <w:bookmarkEnd w:id="480"/>
      <w:bookmarkEnd w:id="481"/>
    </w:p>
    <w:p w14:paraId="56EF78D2" w14:textId="77777777" w:rsidR="00E92CBF" w:rsidRPr="001D2CEF" w:rsidRDefault="00E92CBF" w:rsidP="00E92CBF">
      <w:pPr>
        <w:pStyle w:val="Heading3"/>
      </w:pPr>
      <w:bookmarkStart w:id="482" w:name="_Toc24925801"/>
      <w:bookmarkStart w:id="483" w:name="_Toc24925979"/>
      <w:bookmarkStart w:id="484" w:name="_Toc24926155"/>
      <w:bookmarkStart w:id="485" w:name="_Toc33964008"/>
      <w:bookmarkStart w:id="486" w:name="_Toc33980764"/>
      <w:bookmarkStart w:id="487" w:name="_Toc36462565"/>
      <w:bookmarkStart w:id="488" w:name="_Toc36462761"/>
      <w:bookmarkStart w:id="489" w:name="_Toc43026000"/>
      <w:bookmarkStart w:id="490" w:name="_Toc49763534"/>
      <w:bookmarkStart w:id="491" w:name="_Toc56754230"/>
      <w:bookmarkStart w:id="492" w:name="_Toc70341390"/>
      <w:r w:rsidRPr="001D2CEF">
        <w:t>5.3.1</w:t>
      </w:r>
      <w:r w:rsidRPr="001D2CEF">
        <w:tab/>
        <w:t>Introduction</w:t>
      </w:r>
      <w:bookmarkEnd w:id="482"/>
      <w:bookmarkEnd w:id="483"/>
      <w:bookmarkEnd w:id="484"/>
      <w:bookmarkEnd w:id="485"/>
      <w:bookmarkEnd w:id="486"/>
      <w:bookmarkEnd w:id="487"/>
      <w:bookmarkEnd w:id="488"/>
      <w:bookmarkEnd w:id="489"/>
      <w:bookmarkEnd w:id="490"/>
      <w:bookmarkEnd w:id="491"/>
      <w:bookmarkEnd w:id="492"/>
    </w:p>
    <w:p w14:paraId="3BFAED33" w14:textId="77777777" w:rsidR="00E92CBF" w:rsidRPr="001D2CEF" w:rsidRDefault="00E92CBF" w:rsidP="00E92CBF">
      <w:r w:rsidRPr="001D2CEF">
        <w:t>This clause defines common data types related to subscription, identification and numbering information.</w:t>
      </w:r>
    </w:p>
    <w:p w14:paraId="246AA05C" w14:textId="77777777" w:rsidR="00E92CBF" w:rsidRPr="001D2CEF" w:rsidRDefault="00E92CBF" w:rsidP="00E92CBF">
      <w:pPr>
        <w:pStyle w:val="Heading3"/>
      </w:pPr>
      <w:bookmarkStart w:id="493" w:name="_Toc24925802"/>
      <w:bookmarkStart w:id="494" w:name="_Toc24925980"/>
      <w:bookmarkStart w:id="495" w:name="_Toc24926156"/>
      <w:bookmarkStart w:id="496" w:name="_Toc33964009"/>
      <w:bookmarkStart w:id="497" w:name="_Toc33980765"/>
      <w:bookmarkStart w:id="498" w:name="_Toc36462566"/>
      <w:bookmarkStart w:id="499" w:name="_Toc36462762"/>
      <w:bookmarkStart w:id="500" w:name="_Toc43026001"/>
      <w:bookmarkStart w:id="501" w:name="_Toc49763535"/>
      <w:bookmarkStart w:id="502" w:name="_Toc56754231"/>
      <w:bookmarkStart w:id="503" w:name="_Toc70341391"/>
      <w:r w:rsidRPr="001D2CEF">
        <w:lastRenderedPageBreak/>
        <w:t>5.3.2</w:t>
      </w:r>
      <w:r w:rsidRPr="001D2CEF">
        <w:tab/>
        <w:t>Simple Data Types</w:t>
      </w:r>
      <w:bookmarkEnd w:id="493"/>
      <w:bookmarkEnd w:id="494"/>
      <w:bookmarkEnd w:id="495"/>
      <w:bookmarkEnd w:id="496"/>
      <w:bookmarkEnd w:id="497"/>
      <w:bookmarkEnd w:id="498"/>
      <w:bookmarkEnd w:id="499"/>
      <w:bookmarkEnd w:id="500"/>
      <w:bookmarkEnd w:id="501"/>
      <w:bookmarkEnd w:id="502"/>
      <w:bookmarkEnd w:id="503"/>
    </w:p>
    <w:p w14:paraId="2996B34E" w14:textId="77777777" w:rsidR="00E92CBF" w:rsidRPr="001D2CEF" w:rsidRDefault="00E92CBF" w:rsidP="00E92CBF">
      <w:r w:rsidRPr="001D2CEF">
        <w:t>This clause specifies common simple data types.</w:t>
      </w:r>
    </w:p>
    <w:p w14:paraId="15696E9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2C842F7"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C338C6"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65A8B8"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067BCE" w14:textId="77777777" w:rsidR="00E92CBF" w:rsidRPr="001D2CEF" w:rsidRDefault="00E92CBF" w:rsidP="00AA7DB8">
            <w:pPr>
              <w:pStyle w:val="TAH"/>
            </w:pPr>
            <w:r w:rsidRPr="001D2CEF">
              <w:t>Description</w:t>
            </w:r>
          </w:p>
        </w:tc>
      </w:tr>
      <w:tr w:rsidR="00E92CBF" w:rsidRPr="001D2CEF" w14:paraId="6BEB532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BDA8E4"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204FE48"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49BE6A1"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31E3177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E0EC02"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CAEC7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DE1547"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7192E77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070AF0"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3B7E90"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A73515F" w14:textId="77777777" w:rsidR="00E92CBF" w:rsidRPr="001D2CEF" w:rsidRDefault="00E92CBF" w:rsidP="00AA7DB8">
            <w:pPr>
              <w:pStyle w:val="TAL"/>
            </w:pPr>
            <w:r w:rsidRPr="001D2CEF">
              <w:t>String representing the Wildcard DNN.</w:t>
            </w:r>
          </w:p>
          <w:p w14:paraId="15059B68" w14:textId="77777777" w:rsidR="00E92CBF" w:rsidRPr="001D2CEF" w:rsidRDefault="00E92CBF" w:rsidP="00AA7DB8">
            <w:pPr>
              <w:pStyle w:val="TAL"/>
            </w:pPr>
            <w:r w:rsidRPr="001D2CEF">
              <w:t>It shall contain the string "*".</w:t>
            </w:r>
          </w:p>
          <w:p w14:paraId="13279BDB" w14:textId="77777777" w:rsidR="00E92CBF" w:rsidRPr="001D2CEF" w:rsidRDefault="00E92CBF" w:rsidP="00AA7DB8">
            <w:pPr>
              <w:pStyle w:val="TAL"/>
            </w:pPr>
            <w:r w:rsidRPr="001D2CEF">
              <w:t>Pattern: '^[*]$'</w:t>
            </w:r>
          </w:p>
        </w:tc>
      </w:tr>
      <w:tr w:rsidR="00E92CBF" w:rsidRPr="001D2CEF" w14:paraId="6D23578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C5AD73"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9BCEB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9556C2A"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202CB2" w14:paraId="593112C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E0DE4E"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0BD4CA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324EF4"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A0BA79B"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7C29AB4A"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659D28BF"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6C1981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AA9817B"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3D91FD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A6E12F"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7B46350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985D7CF"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B4EB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A3D2B"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6F98698" w14:textId="77777777" w:rsidR="00E92CBF" w:rsidRPr="001D2CEF" w:rsidRDefault="00E92CBF" w:rsidP="00AA7DB8">
            <w:pPr>
              <w:pStyle w:val="TAL"/>
            </w:pPr>
          </w:p>
          <w:p w14:paraId="7DAD453D" w14:textId="77777777" w:rsidR="00E92CBF" w:rsidRPr="001D2CEF" w:rsidRDefault="00E92CBF" w:rsidP="00AA7DB8">
            <w:pPr>
              <w:pStyle w:val="TAL"/>
              <w:rPr>
                <w:lang w:eastAsia="zh-CN"/>
              </w:rPr>
            </w:pPr>
            <w:r w:rsidRPr="001D2CEF">
              <w:t>Pattern: '^[A-Fa-f0-9]{8}-[0-9]{3}-[0-9]{2,3}-([A-Fa-f0-9][A-Fa-f0-9]){1,10}$'.</w:t>
            </w:r>
          </w:p>
        </w:tc>
      </w:tr>
      <w:tr w:rsidR="00E92CBF" w:rsidRPr="001D2CEF" w14:paraId="6D4DA7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F6E830C"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A6544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0FBF75E"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3746970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15C40C"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EE7F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BE6906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673EA1F2" w14:textId="77777777" w:rsidR="00E92CBF" w:rsidRPr="001D2CEF" w:rsidRDefault="00E92CBF" w:rsidP="00AA7DB8">
            <w:pPr>
              <w:pStyle w:val="TAL"/>
              <w:rPr>
                <w:lang w:eastAsia="zh-CN"/>
              </w:rPr>
            </w:pPr>
          </w:p>
          <w:p w14:paraId="68D7BBA5" w14:textId="77777777" w:rsidR="00E92CBF" w:rsidRPr="001D2CEF" w:rsidRDefault="00E92CBF" w:rsidP="00AA7DB8">
            <w:pPr>
              <w:pStyle w:val="TAL"/>
            </w:pPr>
            <w:r w:rsidRPr="001D2CEF">
              <w:t>Pattern: "^extgroupid-[^@]+@[^@]+$"</w:t>
            </w:r>
          </w:p>
        </w:tc>
      </w:tr>
      <w:tr w:rsidR="00E92CBF" w:rsidRPr="001D2CEF" w14:paraId="1A26B19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A1C2169"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43A926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60EA041"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3DA4B0B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7878E6" w14:textId="77777777" w:rsidR="00E92CBF" w:rsidRPr="001D2CEF" w:rsidRDefault="00E92CBF" w:rsidP="00AA7DB8">
            <w:pPr>
              <w:pStyle w:val="TAL"/>
            </w:pPr>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DC2F77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B9D010D"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113E21C6"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7A25870" w14:textId="77777777" w:rsidR="00E92CBF" w:rsidRPr="001D2CEF" w:rsidRDefault="00E92CBF" w:rsidP="00AA7DB8">
            <w:pPr>
              <w:pStyle w:val="B1"/>
              <w:rPr>
                <w:lang w:eastAsia="zh-CN"/>
              </w:rPr>
            </w:pPr>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4A277A4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p w14:paraId="678BF653" w14:textId="77777777" w:rsidR="00E92CBF" w:rsidRPr="001D2CEF" w:rsidRDefault="00E92CBF" w:rsidP="00AA7DB8">
            <w:pPr>
              <w:pStyle w:val="TAL"/>
            </w:pPr>
          </w:p>
          <w:p w14:paraId="7F75AEE2"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0C3010C" w14:textId="77777777" w:rsidR="00E92CBF" w:rsidRPr="001D2CEF" w:rsidRDefault="00E92CBF" w:rsidP="00AA7DB8">
            <w:pPr>
              <w:pStyle w:val="TAL"/>
              <w:rPr>
                <w:lang w:val="sv-SE" w:eastAsia="zh-CN"/>
              </w:rPr>
            </w:pPr>
          </w:p>
          <w:p w14:paraId="340C0765" w14:textId="77777777" w:rsidR="00E92CBF" w:rsidRPr="001D2CEF" w:rsidRDefault="00E92CBF" w:rsidP="00AA7DB8">
            <w:pPr>
              <w:pStyle w:val="TAL"/>
              <w:rPr>
                <w:lang w:val="sv-SE" w:eastAsia="zh-CN"/>
              </w:rPr>
            </w:pPr>
            <w:r w:rsidRPr="001D2CEF">
              <w:rPr>
                <w:lang w:val="sv-SE" w:eastAsia="zh-CN"/>
              </w:rPr>
              <w:t>Examples:</w:t>
            </w:r>
          </w:p>
          <w:p w14:paraId="4C8485F5" w14:textId="77777777" w:rsidR="00E92CBF" w:rsidRPr="001D2CEF" w:rsidRDefault="00E92CBF" w:rsidP="00AA7DB8">
            <w:pPr>
              <w:pStyle w:val="TAL"/>
              <w:ind w:left="284"/>
              <w:rPr>
                <w:lang w:val="sv-SE" w:eastAsia="zh-CN"/>
              </w:rPr>
            </w:pPr>
            <w:r w:rsidRPr="001D2CEF">
              <w:rPr>
                <w:lang w:val="sv-SE" w:eastAsia="zh-CN"/>
              </w:rPr>
              <w:t>imei-012345678901234</w:t>
            </w:r>
          </w:p>
          <w:p w14:paraId="1313E0CC" w14:textId="77777777" w:rsidR="00E92CBF" w:rsidRPr="001D2CEF" w:rsidRDefault="00E92CBF" w:rsidP="00AA7DB8">
            <w:pPr>
              <w:pStyle w:val="TAL"/>
              <w:ind w:left="284"/>
              <w:rPr>
                <w:lang w:val="sv-SE" w:eastAsia="zh-CN"/>
              </w:rPr>
            </w:pPr>
            <w:r w:rsidRPr="001D2CEF">
              <w:rPr>
                <w:lang w:val="sv-SE" w:eastAsia="zh-CN"/>
              </w:rPr>
              <w:t>imeisv-0123456789012345</w:t>
            </w:r>
          </w:p>
          <w:p w14:paraId="7CA3AEF3" w14:textId="77777777" w:rsidR="00E92CBF" w:rsidRPr="001D2CEF" w:rsidRDefault="00E92CBF" w:rsidP="00AA7DB8">
            <w:pPr>
              <w:pStyle w:val="TAL"/>
              <w:ind w:left="284"/>
              <w:rPr>
                <w:lang w:eastAsia="zh-CN"/>
              </w:rPr>
            </w:pPr>
            <w:r w:rsidRPr="001D2CEF">
              <w:rPr>
                <w:lang w:eastAsia="zh-CN"/>
              </w:rPr>
              <w:t>mac-00-00-5E-00-53-00</w:t>
            </w:r>
          </w:p>
          <w:p w14:paraId="2E7B8D00" w14:textId="77777777" w:rsidR="00E92CBF" w:rsidRPr="001D2CEF" w:rsidRDefault="00E92CBF" w:rsidP="00AA7DB8">
            <w:pPr>
              <w:pStyle w:val="TAL"/>
              <w:ind w:left="284"/>
              <w:rPr>
                <w:lang w:eastAsia="zh-CN"/>
              </w:rPr>
            </w:pPr>
            <w:r w:rsidRPr="001D2CEF">
              <w:rPr>
                <w:lang w:eastAsia="zh-CN"/>
              </w:rPr>
              <w:t>mac-00-00-5E-00-53-00-untrusted</w:t>
            </w:r>
          </w:p>
          <w:p w14:paraId="54DD020E" w14:textId="77777777" w:rsidR="00E92CBF" w:rsidRPr="001D2CEF" w:rsidRDefault="00E92CBF" w:rsidP="00AA7DB8">
            <w:pPr>
              <w:pStyle w:val="TAL"/>
              <w:ind w:left="284"/>
              <w:rPr>
                <w:lang w:eastAsia="zh-CN"/>
              </w:rPr>
            </w:pPr>
            <w:r w:rsidRPr="001D2CEF">
              <w:rPr>
                <w:lang w:eastAsia="zh-CN"/>
              </w:rPr>
              <w:t>eui-AC-DE-48-23-45-67-01-9F</w:t>
            </w:r>
          </w:p>
        </w:tc>
      </w:tr>
      <w:tr w:rsidR="00E92CBF" w:rsidRPr="001D2CEF" w14:paraId="5383BF1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21D6B2C"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DA5646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D08BE91"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5E22526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464C98"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50D0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01AD0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5A577B1F" w14:textId="77777777" w:rsidR="00E92CBF" w:rsidRPr="001D2CEF" w:rsidRDefault="00E92CBF" w:rsidP="00AA7DB8">
            <w:pPr>
              <w:pStyle w:val="TAL"/>
              <w:rPr>
                <w:lang w:eastAsia="zh-CN"/>
              </w:rPr>
            </w:pPr>
            <w:r w:rsidRPr="001D2CEF">
              <w:rPr>
                <w:lang w:eastAsia="zh-CN"/>
              </w:rPr>
              <w:t>It shall be formatted as follows:</w:t>
            </w:r>
          </w:p>
          <w:p w14:paraId="691B3A16"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5490586D" w14:textId="77777777" w:rsidR="00E92CBF" w:rsidRPr="001D2CEF" w:rsidRDefault="00E92CBF" w:rsidP="00AA7DB8">
            <w:pPr>
              <w:pStyle w:val="B1"/>
              <w:rPr>
                <w:lang w:eastAsia="zh-CN"/>
              </w:rPr>
            </w:pPr>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409D1FCB"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66D9928C" w14:textId="77777777" w:rsidR="00E92CBF" w:rsidRPr="001D2CEF" w:rsidRDefault="00E92CBF" w:rsidP="00AA7DB8">
            <w:pPr>
              <w:pStyle w:val="B1"/>
              <w:rPr>
                <w:lang w:eastAsia="zh-CN"/>
              </w:rPr>
            </w:pPr>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p w14:paraId="43D802F7"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0F68C1B" w14:textId="77777777" w:rsidR="00E92CBF" w:rsidRPr="001D2CEF" w:rsidRDefault="00E92CBF" w:rsidP="00AA7DB8">
            <w:pPr>
              <w:pStyle w:val="TAL"/>
            </w:pPr>
          </w:p>
          <w:p w14:paraId="1D69C180" w14:textId="77777777" w:rsidR="00E92CBF" w:rsidRPr="001D2CEF" w:rsidRDefault="00E92CBF" w:rsidP="00AA7DB8">
            <w:pPr>
              <w:pStyle w:val="TAL"/>
            </w:pPr>
            <w:r w:rsidRPr="001D2CEF">
              <w:t>Pattern: '^(imsi-[0-9]{5,15}|nai-.+| gci-.+|gli-.+|.+)$'</w:t>
            </w:r>
          </w:p>
          <w:p w14:paraId="7D310F3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68DEA15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C11382"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1662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C807C3"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51685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0C78C"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5415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DBB99F0"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710D44D5" w14:textId="77777777" w:rsidR="00AA7DB8" w:rsidRPr="001D2CEF" w:rsidRDefault="00AA7DB8" w:rsidP="00AA7DB8">
            <w:pPr>
              <w:pStyle w:val="TAL"/>
              <w:rPr>
                <w:lang w:eastAsia="zh-CN"/>
              </w:rPr>
            </w:pPr>
            <w:r>
              <w:t>(NOTE 3)</w:t>
            </w:r>
          </w:p>
        </w:tc>
      </w:tr>
      <w:tr w:rsidR="00E92CBF" w:rsidRPr="001D2CEF" w14:paraId="06919D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0C95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DEC7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A324FD"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37CED5E0"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4EFD5A8" w14:textId="77777777" w:rsidR="00E92CBF" w:rsidRPr="001D2CEF" w:rsidRDefault="00E92CBF" w:rsidP="00AA7DB8">
            <w:pPr>
              <w:pStyle w:val="TAL"/>
              <w:rPr>
                <w:rFonts w:cs="Arial"/>
                <w:szCs w:val="18"/>
              </w:rPr>
            </w:pPr>
          </w:p>
          <w:p w14:paraId="4FE45B5B"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300B58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4BAA3A"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CE291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0B5622"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0DF43D1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6DD8033A"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02667D4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415783"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6F10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119EC2A"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3A85F7E0"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0832670"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65F0B0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E066BB"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1E349"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E093FB6"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3DDFAF1" w14:textId="77777777" w:rsidR="00E92CBF" w:rsidRPr="001D2CEF" w:rsidRDefault="00E92CBF" w:rsidP="00AA7DB8">
            <w:pPr>
              <w:pStyle w:val="TAL"/>
              <w:rPr>
                <w:lang w:eastAsia="zh-CN"/>
              </w:rPr>
            </w:pPr>
            <w:r w:rsidRPr="001D2CEF">
              <w:t>Minimum = 1. Maximum = 256.</w:t>
            </w:r>
          </w:p>
        </w:tc>
      </w:tr>
      <w:tr w:rsidR="00E92CBF" w:rsidRPr="001D2CEF" w14:paraId="60D8A6D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07DEF"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DC2CB0"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7AB473C"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BB2A76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511A4"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02BFB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2824C36" w14:textId="77777777" w:rsidR="00E92CBF" w:rsidRPr="001D2CEF" w:rsidRDefault="00E92CBF" w:rsidP="00AA7DB8">
            <w:pPr>
              <w:pStyle w:val="TAL"/>
            </w:pPr>
            <w:r w:rsidRPr="001D2CEF">
              <w:t xml:space="preserve">Identifier of a group of NFs </w:t>
            </w:r>
          </w:p>
        </w:tc>
      </w:tr>
      <w:tr w:rsidR="00E92CBF" w:rsidRPr="001D2CEF" w14:paraId="0A86F3E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CC266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EB1C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7C0CD0C"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766AA5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4743F2"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069E1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EC9A79" w14:textId="77777777" w:rsidR="00E92CBF" w:rsidRPr="001D2CEF" w:rsidRDefault="00E92CBF" w:rsidP="00AA7DB8">
            <w:pPr>
              <w:pStyle w:val="TAL"/>
            </w:pPr>
            <w:r w:rsidRPr="001D2CEF">
              <w:t>String containing a Closed Access Group Identifier.</w:t>
            </w:r>
          </w:p>
          <w:p w14:paraId="66EEE8EC"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35BA1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4FFB26"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62E36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BAD755" w14:textId="77777777" w:rsidR="00E92CBF" w:rsidRPr="001D2CEF" w:rsidRDefault="00E92CBF" w:rsidP="00AA7DB8">
            <w:pPr>
              <w:pStyle w:val="TAL"/>
            </w:pPr>
            <w:r w:rsidRPr="001D2CEF">
              <w:t>String identifying a SUPI or a SUCI.</w:t>
            </w:r>
          </w:p>
          <w:p w14:paraId="29E3CDD1"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6C869E69"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3D0B58"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79E8F03A"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7854E949"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03781CF5" w14:textId="77777777" w:rsidR="00E92CBF" w:rsidRPr="001D2CEF" w:rsidRDefault="00E92CBF" w:rsidP="00E92CBF"/>
    <w:p w14:paraId="31FB8B64" w14:textId="77777777" w:rsidR="00E92CBF" w:rsidRPr="001D2CEF" w:rsidRDefault="00E92CBF" w:rsidP="00E92CBF"/>
    <w:p w14:paraId="1A1F5180" w14:textId="77777777" w:rsidR="00E92CBF" w:rsidRPr="001D2CEF" w:rsidRDefault="00E92CBF" w:rsidP="00E92CBF">
      <w:pPr>
        <w:pStyle w:val="Heading3"/>
      </w:pPr>
      <w:bookmarkStart w:id="504" w:name="_Toc24925803"/>
      <w:bookmarkStart w:id="505" w:name="_Toc24925981"/>
      <w:bookmarkStart w:id="506" w:name="_Toc24926157"/>
      <w:bookmarkStart w:id="507" w:name="_Toc33964010"/>
      <w:bookmarkStart w:id="508" w:name="_Toc33980766"/>
      <w:bookmarkStart w:id="509" w:name="_Toc36462567"/>
      <w:bookmarkStart w:id="510" w:name="_Toc36462763"/>
      <w:bookmarkStart w:id="511" w:name="_Toc43026002"/>
      <w:bookmarkStart w:id="512" w:name="_Toc49763536"/>
      <w:bookmarkStart w:id="513" w:name="_Toc56754232"/>
      <w:bookmarkStart w:id="514" w:name="_Toc70341392"/>
      <w:r w:rsidRPr="001D2CEF">
        <w:t>5.3.3</w:t>
      </w:r>
      <w:r w:rsidRPr="001D2CEF">
        <w:tab/>
        <w:t>Enumerations</w:t>
      </w:r>
      <w:bookmarkEnd w:id="504"/>
      <w:bookmarkEnd w:id="505"/>
      <w:bookmarkEnd w:id="506"/>
      <w:bookmarkEnd w:id="507"/>
      <w:bookmarkEnd w:id="508"/>
      <w:bookmarkEnd w:id="509"/>
      <w:bookmarkEnd w:id="510"/>
      <w:bookmarkEnd w:id="511"/>
      <w:bookmarkEnd w:id="512"/>
      <w:bookmarkEnd w:id="513"/>
      <w:bookmarkEnd w:id="514"/>
    </w:p>
    <w:p w14:paraId="3E864AA1"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40E9E5FE" w14:textId="77777777" w:rsidR="00E92CBF" w:rsidRPr="001D2CEF" w:rsidRDefault="00E92CBF" w:rsidP="00E92CBF">
      <w:pPr>
        <w:pStyle w:val="Heading3"/>
      </w:pPr>
      <w:bookmarkStart w:id="515" w:name="_Toc24925804"/>
      <w:bookmarkStart w:id="516" w:name="_Toc24925982"/>
      <w:bookmarkStart w:id="517" w:name="_Toc24926158"/>
      <w:bookmarkStart w:id="518" w:name="_Toc33964011"/>
      <w:bookmarkStart w:id="519" w:name="_Toc33980767"/>
      <w:bookmarkStart w:id="520" w:name="_Toc36462568"/>
      <w:bookmarkStart w:id="521" w:name="_Toc36462764"/>
      <w:bookmarkStart w:id="522" w:name="_Toc43026003"/>
      <w:bookmarkStart w:id="523" w:name="_Toc49763537"/>
      <w:bookmarkStart w:id="524" w:name="_Toc56754233"/>
      <w:bookmarkStart w:id="525" w:name="_Toc70341393"/>
      <w:r w:rsidRPr="001D2CEF">
        <w:t>5.3.4</w:t>
      </w:r>
      <w:r w:rsidRPr="001D2CEF">
        <w:tab/>
        <w:t>Structured Data Types</w:t>
      </w:r>
      <w:bookmarkEnd w:id="515"/>
      <w:bookmarkEnd w:id="516"/>
      <w:bookmarkEnd w:id="517"/>
      <w:bookmarkEnd w:id="518"/>
      <w:bookmarkEnd w:id="519"/>
      <w:bookmarkEnd w:id="520"/>
      <w:bookmarkEnd w:id="521"/>
      <w:bookmarkEnd w:id="522"/>
      <w:bookmarkEnd w:id="523"/>
      <w:bookmarkEnd w:id="524"/>
      <w:bookmarkEnd w:id="525"/>
    </w:p>
    <w:p w14:paraId="68292381" w14:textId="77777777" w:rsidR="00E92CBF" w:rsidRPr="001D2CEF" w:rsidRDefault="00E92CBF" w:rsidP="00E92CBF">
      <w:pPr>
        <w:pStyle w:val="Heading4"/>
      </w:pPr>
      <w:bookmarkStart w:id="526" w:name="_Toc24925805"/>
      <w:bookmarkStart w:id="527" w:name="_Toc24925983"/>
      <w:bookmarkStart w:id="528" w:name="_Toc24926159"/>
      <w:bookmarkStart w:id="529" w:name="_Toc33964012"/>
      <w:bookmarkStart w:id="530" w:name="_Toc33980768"/>
      <w:bookmarkStart w:id="531" w:name="_Toc36462569"/>
      <w:bookmarkStart w:id="532" w:name="_Toc36462765"/>
      <w:bookmarkStart w:id="533" w:name="_Toc43026004"/>
      <w:bookmarkStart w:id="534" w:name="_Toc49763538"/>
      <w:bookmarkStart w:id="535" w:name="_Toc56754234"/>
      <w:bookmarkStart w:id="536" w:name="_Toc70341394"/>
      <w:r w:rsidRPr="001D2CEF">
        <w:t>5.3.4.1</w:t>
      </w:r>
      <w:r w:rsidRPr="001D2CEF">
        <w:tab/>
        <w:t>Type: Guami</w:t>
      </w:r>
      <w:bookmarkEnd w:id="526"/>
      <w:bookmarkEnd w:id="527"/>
      <w:bookmarkEnd w:id="528"/>
      <w:bookmarkEnd w:id="529"/>
      <w:bookmarkEnd w:id="530"/>
      <w:bookmarkEnd w:id="531"/>
      <w:bookmarkEnd w:id="532"/>
      <w:bookmarkEnd w:id="533"/>
      <w:bookmarkEnd w:id="534"/>
      <w:bookmarkEnd w:id="535"/>
      <w:bookmarkEnd w:id="536"/>
    </w:p>
    <w:p w14:paraId="0D43EABA"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E400F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90936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7381E1"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4A55B4"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C6ABDF"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BC8B7D"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09BD8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9DB533"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4F3D3A1F"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7AEB93D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A94BF5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777CFA50"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758A5E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CCC59E"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5BC61D8E"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5A68C4A6"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04CFC02"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246C9B31" w14:textId="77777777" w:rsidR="00E92CBF" w:rsidRPr="001D2CEF" w:rsidRDefault="00E92CBF" w:rsidP="00AA7DB8">
            <w:pPr>
              <w:pStyle w:val="TAL"/>
              <w:rPr>
                <w:rFonts w:cs="Arial"/>
                <w:szCs w:val="18"/>
              </w:rPr>
            </w:pPr>
            <w:r w:rsidRPr="001D2CEF">
              <w:rPr>
                <w:rFonts w:cs="Arial"/>
                <w:szCs w:val="18"/>
              </w:rPr>
              <w:t>AMF Identity</w:t>
            </w:r>
          </w:p>
        </w:tc>
      </w:tr>
    </w:tbl>
    <w:p w14:paraId="585FCE38" w14:textId="77777777" w:rsidR="00E92CBF" w:rsidRPr="001D2CEF" w:rsidRDefault="00E92CBF" w:rsidP="00E92CBF"/>
    <w:p w14:paraId="6E772869" w14:textId="77777777" w:rsidR="00E92CBF" w:rsidRPr="001D2CEF" w:rsidRDefault="00E92CBF" w:rsidP="00E92CBF">
      <w:pPr>
        <w:pStyle w:val="Heading4"/>
      </w:pPr>
      <w:bookmarkStart w:id="537" w:name="_Toc24925806"/>
      <w:bookmarkStart w:id="538" w:name="_Toc24925984"/>
      <w:bookmarkStart w:id="539" w:name="_Toc24926160"/>
      <w:bookmarkStart w:id="540" w:name="_Toc33964013"/>
      <w:bookmarkStart w:id="541" w:name="_Toc33980769"/>
      <w:bookmarkStart w:id="542" w:name="_Toc36462570"/>
      <w:bookmarkStart w:id="543" w:name="_Toc36462766"/>
      <w:bookmarkStart w:id="544" w:name="_Toc43026005"/>
      <w:bookmarkStart w:id="545" w:name="_Toc49763539"/>
      <w:bookmarkStart w:id="546" w:name="_Toc56754235"/>
      <w:bookmarkStart w:id="547" w:name="_Toc70341395"/>
      <w:r w:rsidRPr="001D2CEF">
        <w:t>5.3.4.2</w:t>
      </w:r>
      <w:r w:rsidRPr="001D2CEF">
        <w:tab/>
        <w:t>Type: NetworkId</w:t>
      </w:r>
      <w:bookmarkEnd w:id="537"/>
      <w:bookmarkEnd w:id="538"/>
      <w:bookmarkEnd w:id="539"/>
      <w:bookmarkEnd w:id="540"/>
      <w:bookmarkEnd w:id="541"/>
      <w:bookmarkEnd w:id="542"/>
      <w:bookmarkEnd w:id="543"/>
      <w:bookmarkEnd w:id="544"/>
      <w:bookmarkEnd w:id="545"/>
      <w:bookmarkEnd w:id="546"/>
      <w:bookmarkEnd w:id="547"/>
    </w:p>
    <w:p w14:paraId="6C563DD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78988ED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8EC74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7EEF5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0B79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F2326" w14:textId="77777777" w:rsidR="00E92CBF" w:rsidRPr="001D2CEF" w:rsidRDefault="00E92CBF" w:rsidP="00AA7DB8">
            <w:pPr>
              <w:pStyle w:val="TAH"/>
              <w:jc w:val="left"/>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42ABD"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7092F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FADBE62"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176D601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5A0C0575"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1A3A2E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51E50A9"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265BF7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6798FBF"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308C78AA"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17FDE95A"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02EDE22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B091448"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0EEAEEA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1330F9E" w14:textId="77777777" w:rsidR="00E92CBF" w:rsidRPr="001D2CEF" w:rsidRDefault="00E92CBF" w:rsidP="00AA7DB8">
            <w:pPr>
              <w:pStyle w:val="TAN"/>
            </w:pPr>
            <w:r w:rsidRPr="001D2CEF">
              <w:t>NOTE:</w:t>
            </w:r>
            <w:r w:rsidRPr="001D2CEF">
              <w:tab/>
              <w:t>At least one MNC or MCC shall be included.</w:t>
            </w:r>
          </w:p>
        </w:tc>
      </w:tr>
    </w:tbl>
    <w:p w14:paraId="65D13BE0" w14:textId="77777777" w:rsidR="00E92CBF" w:rsidRPr="001D2CEF" w:rsidRDefault="00E92CBF" w:rsidP="00E92CBF"/>
    <w:p w14:paraId="26F2F2B8" w14:textId="77777777" w:rsidR="00E92CBF" w:rsidRPr="001D2CEF" w:rsidRDefault="00E92CBF" w:rsidP="00E92CBF">
      <w:pPr>
        <w:pStyle w:val="Heading4"/>
      </w:pPr>
      <w:bookmarkStart w:id="548" w:name="_Toc24925807"/>
      <w:bookmarkStart w:id="549" w:name="_Toc24925985"/>
      <w:bookmarkStart w:id="550" w:name="_Toc24926161"/>
      <w:bookmarkStart w:id="551" w:name="_Toc33964014"/>
      <w:bookmarkStart w:id="552" w:name="_Toc33980770"/>
      <w:bookmarkStart w:id="553" w:name="_Toc36462571"/>
      <w:bookmarkStart w:id="554" w:name="_Toc36462767"/>
      <w:bookmarkStart w:id="555" w:name="_Toc43026006"/>
      <w:bookmarkStart w:id="556" w:name="_Toc49763540"/>
      <w:bookmarkStart w:id="557" w:name="_Toc56754236"/>
      <w:bookmarkStart w:id="558" w:name="_Toc70341396"/>
      <w:r w:rsidRPr="001D2CEF">
        <w:t>5.3.4.3</w:t>
      </w:r>
      <w:r w:rsidRPr="001D2CEF">
        <w:tab/>
        <w:t>Type: GuamiRm</w:t>
      </w:r>
      <w:bookmarkEnd w:id="548"/>
      <w:bookmarkEnd w:id="549"/>
      <w:bookmarkEnd w:id="550"/>
      <w:bookmarkEnd w:id="551"/>
      <w:bookmarkEnd w:id="552"/>
      <w:bookmarkEnd w:id="553"/>
      <w:bookmarkEnd w:id="554"/>
      <w:bookmarkEnd w:id="555"/>
      <w:bookmarkEnd w:id="556"/>
      <w:bookmarkEnd w:id="557"/>
      <w:bookmarkEnd w:id="558"/>
    </w:p>
    <w:p w14:paraId="5156375D" w14:textId="77777777" w:rsidR="00E92CBF" w:rsidRPr="001D2CEF" w:rsidRDefault="00E92CBF" w:rsidP="00E92CBF">
      <w:pPr>
        <w:rPr>
          <w:lang w:val="en-US"/>
        </w:rPr>
      </w:pPr>
      <w:r w:rsidRPr="001D2CEF">
        <w:t>This data type is defined in the same way as the "Guami" data type, but with the OpenAPI "nullable: true" property.</w:t>
      </w:r>
    </w:p>
    <w:p w14:paraId="7396BF4D" w14:textId="77777777" w:rsidR="00E92CBF" w:rsidRPr="001D2CEF" w:rsidRDefault="00E92CBF" w:rsidP="00E92CBF"/>
    <w:p w14:paraId="7935E8FA" w14:textId="77777777" w:rsidR="00E92CBF" w:rsidRPr="001D2CEF" w:rsidRDefault="00E92CBF" w:rsidP="00E92CBF">
      <w:pPr>
        <w:pStyle w:val="Heading2"/>
      </w:pPr>
      <w:bookmarkStart w:id="559" w:name="_Toc24925808"/>
      <w:bookmarkStart w:id="560" w:name="_Toc24925986"/>
      <w:bookmarkStart w:id="561" w:name="_Toc24926162"/>
      <w:bookmarkStart w:id="562" w:name="_Toc33964015"/>
      <w:bookmarkStart w:id="563" w:name="_Toc33980771"/>
      <w:bookmarkStart w:id="564" w:name="_Toc36462572"/>
      <w:bookmarkStart w:id="565" w:name="_Toc36462768"/>
      <w:bookmarkStart w:id="566" w:name="_Toc43026007"/>
      <w:bookmarkStart w:id="567" w:name="_Toc49763541"/>
      <w:bookmarkStart w:id="568" w:name="_Toc56754237"/>
      <w:bookmarkStart w:id="569" w:name="_Toc70341397"/>
      <w:r w:rsidRPr="001D2CEF">
        <w:t>5.4</w:t>
      </w:r>
      <w:r w:rsidRPr="001D2CEF">
        <w:tab/>
        <w:t>Data Types related to 5G Network</w:t>
      </w:r>
      <w:bookmarkEnd w:id="559"/>
      <w:bookmarkEnd w:id="560"/>
      <w:bookmarkEnd w:id="561"/>
      <w:bookmarkEnd w:id="562"/>
      <w:bookmarkEnd w:id="563"/>
      <w:bookmarkEnd w:id="564"/>
      <w:bookmarkEnd w:id="565"/>
      <w:bookmarkEnd w:id="566"/>
      <w:bookmarkEnd w:id="567"/>
      <w:bookmarkEnd w:id="568"/>
      <w:bookmarkEnd w:id="569"/>
    </w:p>
    <w:p w14:paraId="2437B057" w14:textId="77777777" w:rsidR="00E92CBF" w:rsidRPr="001D2CEF" w:rsidRDefault="00E92CBF" w:rsidP="00E92CBF">
      <w:pPr>
        <w:pStyle w:val="Heading3"/>
      </w:pPr>
      <w:bookmarkStart w:id="570" w:name="_Toc24925809"/>
      <w:bookmarkStart w:id="571" w:name="_Toc24925987"/>
      <w:bookmarkStart w:id="572" w:name="_Toc24926163"/>
      <w:bookmarkStart w:id="573" w:name="_Toc33964016"/>
      <w:bookmarkStart w:id="574" w:name="_Toc33980772"/>
      <w:bookmarkStart w:id="575" w:name="_Toc36462573"/>
      <w:bookmarkStart w:id="576" w:name="_Toc36462769"/>
      <w:bookmarkStart w:id="577" w:name="_Toc43026008"/>
      <w:bookmarkStart w:id="578" w:name="_Toc49763542"/>
      <w:bookmarkStart w:id="579" w:name="_Toc56754238"/>
      <w:bookmarkStart w:id="580" w:name="_Toc70341398"/>
      <w:r w:rsidRPr="001D2CEF">
        <w:t>5.4.1</w:t>
      </w:r>
      <w:r w:rsidRPr="001D2CEF">
        <w:tab/>
        <w:t>Introduction</w:t>
      </w:r>
      <w:bookmarkEnd w:id="570"/>
      <w:bookmarkEnd w:id="571"/>
      <w:bookmarkEnd w:id="572"/>
      <w:bookmarkEnd w:id="573"/>
      <w:bookmarkEnd w:id="574"/>
      <w:bookmarkEnd w:id="575"/>
      <w:bookmarkEnd w:id="576"/>
      <w:bookmarkEnd w:id="577"/>
      <w:bookmarkEnd w:id="578"/>
      <w:bookmarkEnd w:id="579"/>
      <w:bookmarkEnd w:id="580"/>
    </w:p>
    <w:p w14:paraId="0774B447" w14:textId="77777777" w:rsidR="00E92CBF" w:rsidRPr="001D2CEF" w:rsidRDefault="00E92CBF" w:rsidP="00E92CBF">
      <w:r w:rsidRPr="001D2CEF">
        <w:t>This clause defines common data types related to 5G Network (other than related to 5G QoS).</w:t>
      </w:r>
    </w:p>
    <w:p w14:paraId="2334C3E3" w14:textId="77777777" w:rsidR="00E92CBF" w:rsidRPr="001D2CEF" w:rsidRDefault="00E92CBF" w:rsidP="00E92CBF">
      <w:pPr>
        <w:pStyle w:val="Heading3"/>
      </w:pPr>
      <w:bookmarkStart w:id="581" w:name="_Toc24925810"/>
      <w:bookmarkStart w:id="582" w:name="_Toc24925988"/>
      <w:bookmarkStart w:id="583" w:name="_Toc24926164"/>
      <w:bookmarkStart w:id="584" w:name="_Toc33964017"/>
      <w:bookmarkStart w:id="585" w:name="_Toc33980773"/>
      <w:bookmarkStart w:id="586" w:name="_Toc36462574"/>
      <w:bookmarkStart w:id="587" w:name="_Toc36462770"/>
      <w:bookmarkStart w:id="588" w:name="_Toc43026009"/>
      <w:bookmarkStart w:id="589" w:name="_Toc49763543"/>
      <w:bookmarkStart w:id="590" w:name="_Toc56754239"/>
      <w:bookmarkStart w:id="591" w:name="_Toc70341399"/>
      <w:r w:rsidRPr="001D2CEF">
        <w:t>5.4.2</w:t>
      </w:r>
      <w:r w:rsidRPr="001D2CEF">
        <w:tab/>
        <w:t>Simple Data Types</w:t>
      </w:r>
      <w:bookmarkEnd w:id="581"/>
      <w:bookmarkEnd w:id="582"/>
      <w:bookmarkEnd w:id="583"/>
      <w:bookmarkEnd w:id="584"/>
      <w:bookmarkEnd w:id="585"/>
      <w:bookmarkEnd w:id="586"/>
      <w:bookmarkEnd w:id="587"/>
      <w:bookmarkEnd w:id="588"/>
      <w:bookmarkEnd w:id="589"/>
      <w:bookmarkEnd w:id="590"/>
      <w:bookmarkEnd w:id="591"/>
    </w:p>
    <w:p w14:paraId="3A4BA8DE" w14:textId="77777777" w:rsidR="00E92CBF" w:rsidRPr="001D2CEF" w:rsidRDefault="00E92CBF" w:rsidP="00E92CBF">
      <w:r w:rsidRPr="001D2CEF">
        <w:t>This clause specifies common simple data types.</w:t>
      </w:r>
    </w:p>
    <w:p w14:paraId="039A187B"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54CB3C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A9D344"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1AB478"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28A0E21" w14:textId="77777777" w:rsidR="00E92CBF" w:rsidRPr="001D2CEF" w:rsidRDefault="00E92CBF" w:rsidP="00AA7DB8">
            <w:pPr>
              <w:pStyle w:val="TAH"/>
            </w:pPr>
            <w:r w:rsidRPr="001D2CEF">
              <w:t>Description</w:t>
            </w:r>
          </w:p>
        </w:tc>
      </w:tr>
      <w:tr w:rsidR="00E92CBF" w:rsidRPr="001D2CEF" w14:paraId="2BB6B0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988339"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EF148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F4B453"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18D11B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8E3754"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ED44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5FD73E"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7833A3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14E28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436A61"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3254BF17"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541AA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147702"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67E5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BC997C3"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0FCFEA9C" w14:textId="77777777" w:rsidR="00E92CBF" w:rsidRPr="001D2CEF" w:rsidRDefault="00E92CBF" w:rsidP="00AA7DB8">
            <w:pPr>
              <w:pStyle w:val="TAL"/>
              <w:rPr>
                <w:lang w:eastAsia="zh-CN"/>
              </w:rPr>
            </w:pPr>
          </w:p>
          <w:p w14:paraId="3668233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1551D7F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1DF7B0"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B3DD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4A0FED"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578597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D78CB3"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3DAB0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D7436C"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78426730" w14:textId="77777777" w:rsidR="00E92CBF" w:rsidRPr="001D2CEF" w:rsidRDefault="00E92CBF" w:rsidP="00AA7DB8">
            <w:pPr>
              <w:pStyle w:val="TAL"/>
              <w:rPr>
                <w:lang w:eastAsia="zh-CN"/>
              </w:rPr>
            </w:pPr>
          </w:p>
          <w:p w14:paraId="267D9E4A" w14:textId="77777777" w:rsidR="00E92CBF" w:rsidRPr="001D2CEF" w:rsidRDefault="00E92CBF" w:rsidP="00AA7DB8">
            <w:pPr>
              <w:pStyle w:val="TAL"/>
              <w:rPr>
                <w:lang w:eastAsia="zh-CN"/>
              </w:rPr>
            </w:pPr>
          </w:p>
          <w:p w14:paraId="3C2E4E7B"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6ABF5AA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02B928"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85FE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91002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6C82F4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51F31"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8A7DE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0DF936"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81E8015" w14:textId="77777777" w:rsidR="00E92CBF" w:rsidRPr="001D2CEF" w:rsidRDefault="00E92CBF" w:rsidP="00AA7DB8">
            <w:pPr>
              <w:pStyle w:val="TAL"/>
              <w:rPr>
                <w:lang w:eastAsia="zh-CN"/>
              </w:rPr>
            </w:pPr>
          </w:p>
          <w:p w14:paraId="35247C06" w14:textId="77777777" w:rsidR="00E92CBF" w:rsidRPr="001D2CEF" w:rsidRDefault="00E92CBF" w:rsidP="00AA7DB8">
            <w:pPr>
              <w:pStyle w:val="TAL"/>
              <w:rPr>
                <w:lang w:eastAsia="zh-CN"/>
              </w:rPr>
            </w:pPr>
          </w:p>
          <w:p w14:paraId="53B6B637" w14:textId="77777777" w:rsidR="00E92CBF" w:rsidRPr="001D2CEF" w:rsidRDefault="00E92CBF" w:rsidP="00AA7DB8">
            <w:pPr>
              <w:pStyle w:val="TAL"/>
              <w:rPr>
                <w:lang w:eastAsia="zh-CN"/>
              </w:rPr>
            </w:pPr>
            <w:r w:rsidRPr="001D2CEF">
              <w:rPr>
                <w:lang w:eastAsia="zh-CN"/>
              </w:rPr>
              <w:t>Examples:</w:t>
            </w:r>
          </w:p>
          <w:p w14:paraId="23793320" w14:textId="77777777" w:rsidR="00E92CBF" w:rsidRPr="001D2CEF" w:rsidRDefault="00E92CBF" w:rsidP="00AA7DB8">
            <w:pPr>
              <w:pStyle w:val="TAL"/>
              <w:rPr>
                <w:lang w:eastAsia="zh-CN"/>
              </w:rPr>
            </w:pPr>
            <w:r w:rsidRPr="001D2CEF">
              <w:rPr>
                <w:lang w:eastAsia="zh-CN"/>
              </w:rPr>
              <w:t>A legacy TAC 0x4305 shall be encoded as "4305".</w:t>
            </w:r>
          </w:p>
          <w:p w14:paraId="7BAB0F9D"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0F287E2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F21179"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553C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BCE19F"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1E81DB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7CA5D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3E7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FB6588"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572DFBC" w14:textId="77777777" w:rsidR="00E92CBF" w:rsidRPr="001D2CEF" w:rsidRDefault="00E92CBF" w:rsidP="00AA7DB8">
            <w:pPr>
              <w:pStyle w:val="TAL"/>
              <w:rPr>
                <w:lang w:eastAsia="zh-CN"/>
              </w:rPr>
            </w:pPr>
          </w:p>
          <w:p w14:paraId="72FDF427"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138C799A" w14:textId="77777777" w:rsidR="00E92CBF" w:rsidRPr="001D2CEF" w:rsidRDefault="00E92CBF" w:rsidP="00AA7DB8">
            <w:pPr>
              <w:pStyle w:val="TAL"/>
              <w:rPr>
                <w:lang w:eastAsia="zh-CN"/>
              </w:rPr>
            </w:pPr>
          </w:p>
          <w:p w14:paraId="0F21BF1F" w14:textId="77777777" w:rsidR="00E92CBF" w:rsidRPr="001D2CEF" w:rsidRDefault="00E92CBF" w:rsidP="00AA7DB8">
            <w:pPr>
              <w:pStyle w:val="TAL"/>
              <w:rPr>
                <w:lang w:eastAsia="zh-CN"/>
              </w:rPr>
            </w:pPr>
            <w:r w:rsidRPr="001D2CEF">
              <w:rPr>
                <w:lang w:eastAsia="zh-CN"/>
              </w:rPr>
              <w:t>Example:</w:t>
            </w:r>
          </w:p>
          <w:p w14:paraId="1CADC84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523D34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C99102"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CCE027"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C01D9F"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2195FD6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0E4780"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9B51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A04368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EAC9B81" w14:textId="77777777" w:rsidR="00E92CBF" w:rsidRPr="001D2CEF" w:rsidRDefault="00E92CBF" w:rsidP="00AA7DB8">
            <w:pPr>
              <w:pStyle w:val="TAL"/>
              <w:rPr>
                <w:lang w:eastAsia="zh-CN"/>
              </w:rPr>
            </w:pPr>
          </w:p>
          <w:p w14:paraId="2ED68220"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764ACC6E" w14:textId="77777777" w:rsidR="00E92CBF" w:rsidRPr="001D2CEF" w:rsidRDefault="00E92CBF" w:rsidP="00AA7DB8">
            <w:pPr>
              <w:pStyle w:val="TAL"/>
              <w:rPr>
                <w:lang w:eastAsia="zh-CN"/>
              </w:rPr>
            </w:pPr>
          </w:p>
          <w:p w14:paraId="2E918AC1" w14:textId="77777777" w:rsidR="00E92CBF" w:rsidRPr="001D2CEF" w:rsidRDefault="00E92CBF" w:rsidP="00AA7DB8">
            <w:pPr>
              <w:pStyle w:val="TAL"/>
              <w:rPr>
                <w:lang w:eastAsia="zh-CN"/>
              </w:rPr>
            </w:pPr>
            <w:r w:rsidRPr="001D2CEF">
              <w:rPr>
                <w:lang w:eastAsia="zh-CN"/>
              </w:rPr>
              <w:t>Example:</w:t>
            </w:r>
          </w:p>
          <w:p w14:paraId="2084CC15"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9FCA8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7F02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33D7F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EFE3A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E1C9FB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E0B59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A4391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2F7808"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4F4D09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286DB8"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06332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DE5ADE5"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10F2E9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780EE1"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FA4F4"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37C80EF7"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18137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070A44"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1A2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63F37F"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44F48D5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413738"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F03D9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782A1E"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21F7D6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DE8D7A"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E689D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2D525" w14:textId="77777777" w:rsidR="00E92CBF" w:rsidRPr="001D2CEF" w:rsidRDefault="00E92CBF" w:rsidP="00AA7DB8">
            <w:pPr>
              <w:pStyle w:val="TAL"/>
            </w:pPr>
            <w:r w:rsidRPr="001D2CEF">
              <w:rPr>
                <w:lang w:eastAsia="zh-CN"/>
              </w:rPr>
              <w:t>Values are operator specific.</w:t>
            </w:r>
          </w:p>
        </w:tc>
      </w:tr>
      <w:tr w:rsidR="00E92CBF" w:rsidRPr="001D2CEF" w14:paraId="58ABCD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0D82"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B6F9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CF76A"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4FC654A" w14:textId="77777777" w:rsidR="00E92CBF" w:rsidRPr="001D2CEF" w:rsidRDefault="00E92CBF" w:rsidP="00AA7DB8">
            <w:pPr>
              <w:pStyle w:val="TAL"/>
              <w:rPr>
                <w:rFonts w:cs="Arial"/>
                <w:szCs w:val="18"/>
              </w:rPr>
            </w:pPr>
            <w:r w:rsidRPr="001D2CEF">
              <w:rPr>
                <w:rFonts w:cs="Arial"/>
                <w:szCs w:val="18"/>
              </w:rPr>
              <w:t>Pattern: '^[A-Fa-f0-9]+$'</w:t>
            </w:r>
          </w:p>
          <w:p w14:paraId="41C6A22C" w14:textId="77777777" w:rsidR="00E92CBF" w:rsidRPr="001D2CEF" w:rsidRDefault="00E92CBF" w:rsidP="00AA7DB8">
            <w:pPr>
              <w:pStyle w:val="TAL"/>
            </w:pPr>
          </w:p>
          <w:p w14:paraId="7C484719" w14:textId="77777777" w:rsidR="00E92CBF" w:rsidRPr="001D2CEF" w:rsidRDefault="00E92CBF" w:rsidP="00AA7DB8">
            <w:pPr>
              <w:pStyle w:val="TAL"/>
              <w:rPr>
                <w:lang w:eastAsia="zh-CN"/>
              </w:rPr>
            </w:pPr>
            <w:r w:rsidRPr="001D2CEF">
              <w:rPr>
                <w:lang w:eastAsia="zh-CN"/>
              </w:rPr>
              <w:t>Example:</w:t>
            </w:r>
          </w:p>
          <w:p w14:paraId="7BDC9778"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0E5558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F7B1E4"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70647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40CB5E55"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4EEBDB1" w14:textId="77777777" w:rsidR="00875C7D" w:rsidRPr="001D2CEF" w:rsidRDefault="00875C7D" w:rsidP="00875C7D">
            <w:pPr>
              <w:pStyle w:val="TAL"/>
              <w:rPr>
                <w:rFonts w:cs="Arial"/>
                <w:szCs w:val="18"/>
              </w:rPr>
            </w:pPr>
            <w:r w:rsidRPr="001D2CEF">
              <w:rPr>
                <w:rFonts w:cs="Arial"/>
                <w:szCs w:val="18"/>
              </w:rPr>
              <w:t>Pattern: '^[A-Fa-f0-9]+$'</w:t>
            </w:r>
          </w:p>
          <w:p w14:paraId="65F00ED5" w14:textId="77777777" w:rsidR="00875C7D" w:rsidRPr="001D2CEF" w:rsidRDefault="00875C7D" w:rsidP="00875C7D">
            <w:pPr>
              <w:pStyle w:val="TAL"/>
            </w:pPr>
          </w:p>
          <w:p w14:paraId="4575F1EC" w14:textId="77777777" w:rsidR="00875C7D" w:rsidRPr="001D2CEF" w:rsidRDefault="00875C7D" w:rsidP="00875C7D">
            <w:pPr>
              <w:pStyle w:val="TAL"/>
              <w:rPr>
                <w:lang w:eastAsia="zh-CN"/>
              </w:rPr>
            </w:pPr>
            <w:r w:rsidRPr="001D2CEF">
              <w:rPr>
                <w:lang w:eastAsia="zh-CN"/>
              </w:rPr>
              <w:t>Example:</w:t>
            </w:r>
          </w:p>
          <w:p w14:paraId="58CEBDD4"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60E33B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393121"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1EB839"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218E38A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68201F41" w14:textId="77777777" w:rsidR="00875C7D" w:rsidRPr="001D2CEF" w:rsidRDefault="00875C7D" w:rsidP="00875C7D">
            <w:pPr>
              <w:pStyle w:val="TAL"/>
              <w:rPr>
                <w:rFonts w:cs="Arial"/>
                <w:szCs w:val="18"/>
              </w:rPr>
            </w:pPr>
            <w:r w:rsidRPr="001D2CEF">
              <w:rPr>
                <w:rFonts w:cs="Arial"/>
                <w:szCs w:val="18"/>
              </w:rPr>
              <w:t>Pattern: '^[A-Fa-f0-9]+$'</w:t>
            </w:r>
          </w:p>
          <w:p w14:paraId="335BF07B" w14:textId="77777777" w:rsidR="00875C7D" w:rsidRPr="001D2CEF" w:rsidRDefault="00875C7D" w:rsidP="00875C7D">
            <w:pPr>
              <w:pStyle w:val="TAL"/>
            </w:pPr>
          </w:p>
          <w:p w14:paraId="69257FCA" w14:textId="77777777" w:rsidR="00875C7D" w:rsidRPr="001D2CEF" w:rsidRDefault="00875C7D" w:rsidP="00875C7D">
            <w:pPr>
              <w:pStyle w:val="TAL"/>
              <w:rPr>
                <w:lang w:eastAsia="zh-CN"/>
              </w:rPr>
            </w:pPr>
            <w:r w:rsidRPr="001D2CEF">
              <w:rPr>
                <w:lang w:eastAsia="zh-CN"/>
              </w:rPr>
              <w:t>Example:</w:t>
            </w:r>
          </w:p>
          <w:p w14:paraId="5EA451CE"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1482E7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DA9E4"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1B38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624AFD"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AE37C63" w14:textId="77777777" w:rsidR="00875C7D" w:rsidRPr="001D2CEF" w:rsidRDefault="00875C7D" w:rsidP="00875C7D">
            <w:pPr>
              <w:pStyle w:val="TAL"/>
              <w:rPr>
                <w:rFonts w:cs="Arial"/>
                <w:szCs w:val="18"/>
              </w:rPr>
            </w:pPr>
          </w:p>
          <w:p w14:paraId="3427CFD0"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765C1D20" w14:textId="77777777" w:rsidR="00875C7D" w:rsidRPr="001D2CEF" w:rsidRDefault="00875C7D" w:rsidP="00875C7D">
            <w:pPr>
              <w:pStyle w:val="TAL"/>
              <w:rPr>
                <w:rFonts w:cs="Arial"/>
                <w:szCs w:val="18"/>
              </w:rPr>
            </w:pPr>
            <w:r w:rsidRPr="001D2CEF">
              <w:rPr>
                <w:rFonts w:cs="Arial"/>
                <w:szCs w:val="18"/>
              </w:rPr>
              <w:t>Pattern: '^('MacroNG</w:t>
            </w:r>
            <w:r w:rsidRPr="00E92CBF">
              <w:rPr>
                <w:color w:val="000000"/>
              </w:rPr>
              <w:t>eNB</w:t>
            </w:r>
            <w:r w:rsidRPr="001D2CEF">
              <w:rPr>
                <w:rFonts w:cs="Arial"/>
                <w:szCs w:val="18"/>
              </w:rPr>
              <w:t>-[A-Fa-f0-9]{5}|</w:t>
            </w:r>
          </w:p>
          <w:p w14:paraId="46D6482A"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p w14:paraId="259B50B2" w14:textId="77777777" w:rsidR="00875C7D" w:rsidRPr="001D2CEF" w:rsidRDefault="00875C7D" w:rsidP="00875C7D">
            <w:pPr>
              <w:pStyle w:val="TAL"/>
              <w:rPr>
                <w:rFonts w:cs="Arial"/>
                <w:szCs w:val="18"/>
              </w:rPr>
            </w:pPr>
            <w:r w:rsidRPr="001D2CEF">
              <w:rPr>
                <w:rFonts w:cs="Arial"/>
                <w:szCs w:val="18"/>
              </w:rPr>
              <w:t xml:space="preserve"> SMacroNGeNB-[A-Fa-f0-9]{5})$'</w:t>
            </w:r>
          </w:p>
          <w:p w14:paraId="5273838C" w14:textId="77777777" w:rsidR="00875C7D" w:rsidRPr="001D2CEF" w:rsidRDefault="00875C7D" w:rsidP="00875C7D">
            <w:pPr>
              <w:pStyle w:val="TAL"/>
              <w:rPr>
                <w:rFonts w:cs="Arial"/>
                <w:szCs w:val="18"/>
              </w:rPr>
            </w:pPr>
          </w:p>
          <w:p w14:paraId="348A6541"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3C5B4ED2" w14:textId="77777777" w:rsidR="00875C7D" w:rsidRPr="001D2CEF" w:rsidRDefault="00875C7D" w:rsidP="00875C7D">
            <w:pPr>
              <w:pStyle w:val="TAL"/>
              <w:rPr>
                <w:rFonts w:cs="Arial"/>
                <w:szCs w:val="18"/>
              </w:rPr>
            </w:pPr>
          </w:p>
          <w:p w14:paraId="15EBB0D3" w14:textId="77777777" w:rsidR="00875C7D" w:rsidRPr="001D2CEF" w:rsidRDefault="00875C7D" w:rsidP="00875C7D">
            <w:pPr>
              <w:pStyle w:val="TAL"/>
              <w:rPr>
                <w:rFonts w:cs="Arial"/>
                <w:szCs w:val="18"/>
              </w:rPr>
            </w:pPr>
            <w:r w:rsidRPr="001D2CEF">
              <w:rPr>
                <w:rFonts w:cs="Arial"/>
                <w:szCs w:val="18"/>
              </w:rPr>
              <w:t>Examples:</w:t>
            </w:r>
          </w:p>
          <w:p w14:paraId="0DEB3CA9"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2A07E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8A3C3"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F6F7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DC328C7"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3300354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09EF1C1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F8C9EF"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67834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252AFF"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7AFE8F6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501E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F61F8C"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24F0EC"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63B72A0" w14:textId="77777777" w:rsidR="00875C7D" w:rsidRPr="001D2CEF" w:rsidRDefault="00875C7D" w:rsidP="00875C7D">
            <w:pPr>
              <w:pStyle w:val="TAL"/>
            </w:pPr>
          </w:p>
          <w:p w14:paraId="41A957F7" w14:textId="77777777" w:rsidR="00CE16A2" w:rsidRDefault="00875C7D" w:rsidP="00CE16A2">
            <w:pPr>
              <w:pStyle w:val="TAL"/>
              <w:ind w:left="284"/>
            </w:pPr>
            <w:r w:rsidRPr="001D2CEF">
              <w:t>" set&lt;Set ID&gt;.&lt;nftype&gt;set.5gc.mnc&lt;MNC&gt;.mcc&lt;MCC&gt;"</w:t>
            </w:r>
            <w:r w:rsidR="00CE16A2">
              <w:t>, or</w:t>
            </w:r>
          </w:p>
          <w:p w14:paraId="18A07187"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p w14:paraId="5E3016DE" w14:textId="77777777" w:rsidR="00875C7D" w:rsidRPr="001D2CEF" w:rsidRDefault="00875C7D" w:rsidP="00875C7D">
            <w:pPr>
              <w:pStyle w:val="TAL"/>
              <w:rPr>
                <w:rFonts w:cs="Arial"/>
                <w:szCs w:val="18"/>
              </w:rPr>
            </w:pPr>
          </w:p>
          <w:p w14:paraId="75EA1FC8" w14:textId="77777777" w:rsidR="00875C7D" w:rsidRPr="001D2CEF" w:rsidRDefault="00875C7D" w:rsidP="00875C7D">
            <w:pPr>
              <w:pStyle w:val="TAL"/>
              <w:rPr>
                <w:rFonts w:cs="Arial"/>
                <w:szCs w:val="18"/>
              </w:rPr>
            </w:pPr>
            <w:r w:rsidRPr="001D2CEF">
              <w:rPr>
                <w:rFonts w:cs="Arial"/>
                <w:szCs w:val="18"/>
              </w:rPr>
              <w:t>with</w:t>
            </w:r>
          </w:p>
          <w:p w14:paraId="31D23365"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CE16A2">
              <w:rPr>
                <w:rFonts w:cs="Arial"/>
                <w:szCs w:val="18"/>
              </w:rPr>
              <w:t xml:space="preserve"> ("Mcc" data type definition)</w:t>
            </w:r>
          </w:p>
          <w:p w14:paraId="680A675B" w14:textId="77777777" w:rsidR="00875C7D" w:rsidRPr="001D2CEF" w:rsidRDefault="00875C7D" w:rsidP="00875C7D">
            <w:pPr>
              <w:pStyle w:val="TAL"/>
              <w:ind w:left="284"/>
              <w:rPr>
                <w:rFonts w:cs="Arial"/>
                <w:szCs w:val="18"/>
              </w:rPr>
            </w:pPr>
            <w:r w:rsidRPr="001D2CEF">
              <w:rPr>
                <w:rFonts w:cs="Arial"/>
                <w:szCs w:val="18"/>
              </w:rPr>
              <w:br/>
              <w:t>&lt;MNC&gt; encoded as defined in clause 5.4.2</w:t>
            </w:r>
            <w:r w:rsidR="00CE16A2">
              <w:rPr>
                <w:rFonts w:cs="Arial"/>
                <w:szCs w:val="18"/>
              </w:rPr>
              <w:t xml:space="preserve"> ("Mnc" data type definition)</w:t>
            </w:r>
          </w:p>
          <w:p w14:paraId="722BFAB4"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1C3DB3C5"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6264118"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49BF5DC" w14:textId="77777777" w:rsidR="00875C7D" w:rsidRPr="001D2CEF" w:rsidRDefault="00875C7D" w:rsidP="00875C7D">
            <w:pPr>
              <w:pStyle w:val="TAL"/>
              <w:rPr>
                <w:rFonts w:cs="Arial"/>
                <w:szCs w:val="18"/>
              </w:rPr>
            </w:pPr>
          </w:p>
          <w:p w14:paraId="6E33BEFA" w14:textId="77777777" w:rsidR="00875C7D" w:rsidRPr="001D2CEF" w:rsidRDefault="00875C7D" w:rsidP="00875C7D">
            <w:pPr>
              <w:pStyle w:val="TAL"/>
              <w:ind w:left="284"/>
              <w:rPr>
                <w:rFonts w:cs="Arial"/>
                <w:szCs w:val="18"/>
              </w:rPr>
            </w:pPr>
          </w:p>
          <w:p w14:paraId="523276A7"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4FECBFE" w14:textId="77777777" w:rsidR="00875C7D" w:rsidRPr="001D2CEF" w:rsidRDefault="00875C7D" w:rsidP="00875C7D">
            <w:pPr>
              <w:pStyle w:val="TAL"/>
              <w:rPr>
                <w:lang w:eastAsia="zh-CN"/>
              </w:rPr>
            </w:pPr>
            <w:r w:rsidRPr="001D2CEF">
              <w:rPr>
                <w:lang w:eastAsia="zh-CN"/>
              </w:rPr>
              <w:t xml:space="preserve">    "set12.pcfset.5gc.mnc012.mcc345"</w:t>
            </w:r>
          </w:p>
          <w:p w14:paraId="6DE4BB9E" w14:textId="77777777" w:rsidR="00875C7D" w:rsidRPr="001D2CEF" w:rsidRDefault="00875C7D" w:rsidP="00875C7D">
            <w:pPr>
              <w:pStyle w:val="TAL"/>
            </w:pPr>
          </w:p>
        </w:tc>
      </w:tr>
      <w:tr w:rsidR="00875C7D" w:rsidRPr="001D2CEF" w14:paraId="6E81515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D0A875"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B46F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3EC0AF"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E72C793" w14:textId="77777777" w:rsidR="00875C7D" w:rsidRPr="001D2CEF" w:rsidRDefault="00875C7D" w:rsidP="00875C7D">
            <w:pPr>
              <w:pStyle w:val="TAL"/>
            </w:pPr>
          </w:p>
          <w:p w14:paraId="045F2F9E" w14:textId="77777777" w:rsidR="00CE16A2" w:rsidRDefault="00875C7D" w:rsidP="00CE16A2">
            <w:pPr>
              <w:pStyle w:val="TAL"/>
              <w:ind w:left="284"/>
            </w:pPr>
            <w:r w:rsidRPr="001D2CEF">
              <w:t>" set&lt;Set ID&gt;.sn&lt;Service Name&gt;.nfi&lt;NF Instance ID&gt;.5gc.mnc&lt;MNC&gt;.mcc&lt;MCC&gt;"</w:t>
            </w:r>
            <w:r w:rsidR="00CE16A2" w:rsidRPr="001D2CEF">
              <w:t>&gt;"</w:t>
            </w:r>
            <w:r w:rsidR="00CE16A2">
              <w:t>, or</w:t>
            </w:r>
          </w:p>
          <w:p w14:paraId="52B27260"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p w14:paraId="22DAACA3" w14:textId="77777777" w:rsidR="00875C7D" w:rsidRPr="001D2CEF" w:rsidRDefault="00875C7D" w:rsidP="00875C7D">
            <w:pPr>
              <w:pStyle w:val="TAL"/>
              <w:rPr>
                <w:rFonts w:cs="Arial"/>
                <w:szCs w:val="18"/>
              </w:rPr>
            </w:pPr>
          </w:p>
          <w:p w14:paraId="3A1DA1F0" w14:textId="77777777" w:rsidR="00875C7D" w:rsidRPr="001D2CEF" w:rsidRDefault="00875C7D" w:rsidP="00875C7D">
            <w:pPr>
              <w:pStyle w:val="TAL"/>
              <w:rPr>
                <w:rFonts w:cs="Arial"/>
                <w:szCs w:val="18"/>
              </w:rPr>
            </w:pPr>
            <w:r w:rsidRPr="001D2CEF">
              <w:rPr>
                <w:rFonts w:cs="Arial"/>
                <w:szCs w:val="18"/>
              </w:rPr>
              <w:t>with</w:t>
            </w:r>
          </w:p>
          <w:p w14:paraId="1DDA3AEC" w14:textId="77777777" w:rsidR="00875C7D" w:rsidRPr="001D2CEF" w:rsidRDefault="00875C7D" w:rsidP="00875C7D">
            <w:pPr>
              <w:pStyle w:val="TAL"/>
              <w:ind w:left="284"/>
              <w:rPr>
                <w:rFonts w:cs="Arial"/>
                <w:szCs w:val="18"/>
              </w:rPr>
            </w:pPr>
            <w:r w:rsidRPr="001D2CEF">
              <w:rPr>
                <w:rFonts w:cs="Arial"/>
                <w:szCs w:val="18"/>
              </w:rPr>
              <w:t>&lt;MCC&gt; encoded as defined in clause 5.4.2</w:t>
            </w:r>
            <w:r w:rsidR="00CE16A2">
              <w:rPr>
                <w:rFonts w:cs="Arial"/>
                <w:szCs w:val="18"/>
              </w:rPr>
              <w:t xml:space="preserve"> ("Mcc" data type definition)</w:t>
            </w:r>
          </w:p>
          <w:p w14:paraId="58133531" w14:textId="77777777" w:rsidR="00875C7D" w:rsidRPr="001D2CEF" w:rsidRDefault="00875C7D" w:rsidP="00875C7D">
            <w:pPr>
              <w:pStyle w:val="TAL"/>
              <w:ind w:left="284"/>
              <w:rPr>
                <w:rFonts w:cs="Arial"/>
                <w:szCs w:val="18"/>
              </w:rPr>
            </w:pPr>
          </w:p>
          <w:p w14:paraId="73EC813F"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CE16A2">
              <w:rPr>
                <w:rFonts w:cs="Arial"/>
                <w:szCs w:val="18"/>
              </w:rPr>
              <w:t xml:space="preserve"> ("Mnc" data type definition)</w:t>
            </w:r>
          </w:p>
          <w:p w14:paraId="53275608" w14:textId="77777777" w:rsidR="00CE16A2" w:rsidRDefault="00CE16A2" w:rsidP="00CE16A2">
            <w:pPr>
              <w:pStyle w:val="TAL"/>
              <w:ind w:left="284"/>
              <w:rPr>
                <w:rFonts w:cs="Arial"/>
                <w:szCs w:val="18"/>
              </w:rPr>
            </w:pPr>
          </w:p>
          <w:p w14:paraId="271C4C65"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AB9038" w14:textId="77777777" w:rsidR="00875C7D" w:rsidRPr="001D2CEF" w:rsidRDefault="00875C7D" w:rsidP="00875C7D">
            <w:pPr>
              <w:pStyle w:val="TAL"/>
              <w:ind w:left="284"/>
              <w:rPr>
                <w:rFonts w:cs="Arial"/>
                <w:szCs w:val="18"/>
              </w:rPr>
            </w:pPr>
          </w:p>
          <w:p w14:paraId="67C8596E"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0C1BCDCC" w14:textId="77777777" w:rsidR="00875C7D" w:rsidRPr="001D2CEF" w:rsidRDefault="00875C7D" w:rsidP="00875C7D">
            <w:pPr>
              <w:pStyle w:val="TAL"/>
              <w:ind w:left="284"/>
              <w:rPr>
                <w:rFonts w:cs="Arial"/>
                <w:szCs w:val="18"/>
              </w:rPr>
            </w:pPr>
          </w:p>
          <w:p w14:paraId="21B2AFC0"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5F0D2BC5" w14:textId="77777777" w:rsidR="00875C7D" w:rsidRPr="001D2CEF" w:rsidRDefault="00875C7D" w:rsidP="00875C7D">
            <w:pPr>
              <w:pStyle w:val="TAL"/>
              <w:ind w:left="284"/>
              <w:rPr>
                <w:rFonts w:cs="Arial"/>
                <w:szCs w:val="18"/>
              </w:rPr>
            </w:pPr>
          </w:p>
          <w:p w14:paraId="1755084C"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342C1C62"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B49AE1A" w14:textId="77777777" w:rsidR="00875C7D" w:rsidRPr="001D2CEF" w:rsidRDefault="00875C7D" w:rsidP="00875C7D">
            <w:pPr>
              <w:pStyle w:val="TAL"/>
              <w:ind w:left="284"/>
              <w:rPr>
                <w:rFonts w:cs="Arial"/>
                <w:szCs w:val="18"/>
              </w:rPr>
            </w:pPr>
          </w:p>
          <w:p w14:paraId="74A8CE65" w14:textId="77777777" w:rsidR="00875C7D" w:rsidRPr="001D2CEF" w:rsidRDefault="00875C7D" w:rsidP="00875C7D">
            <w:pPr>
              <w:pStyle w:val="TAL"/>
              <w:rPr>
                <w:lang w:eastAsia="zh-CN"/>
              </w:rPr>
            </w:pPr>
            <w:r w:rsidRPr="001D2CEF">
              <w:rPr>
                <w:lang w:eastAsia="zh-CN"/>
              </w:rPr>
              <w:t>Examples:</w:t>
            </w:r>
          </w:p>
          <w:p w14:paraId="0B02E651"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094A5B0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049254AA" w14:textId="77777777" w:rsidR="00875C7D" w:rsidRPr="001D2CEF" w:rsidRDefault="00875C7D" w:rsidP="00875C7D">
            <w:pPr>
              <w:pStyle w:val="TAL"/>
              <w:rPr>
                <w:lang w:eastAsia="zh-CN"/>
              </w:rPr>
            </w:pPr>
          </w:p>
          <w:p w14:paraId="7CC6B7AD" w14:textId="77777777" w:rsidR="00875C7D" w:rsidRPr="001D2CEF" w:rsidRDefault="00875C7D" w:rsidP="00875C7D">
            <w:pPr>
              <w:pStyle w:val="TAL"/>
            </w:pPr>
          </w:p>
        </w:tc>
      </w:tr>
      <w:tr w:rsidR="00875C7D" w:rsidRPr="001D2CEF" w14:paraId="79F269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1A9394"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9C834A"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F655E5D"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3EE1DD45" w14:textId="77777777" w:rsidR="00875C7D" w:rsidRPr="001D2CEF" w:rsidRDefault="00875C7D" w:rsidP="00875C7D">
            <w:pPr>
              <w:pStyle w:val="TAL"/>
              <w:rPr>
                <w:rFonts w:cs="Arial"/>
                <w:szCs w:val="18"/>
              </w:rPr>
            </w:pPr>
          </w:p>
        </w:tc>
      </w:tr>
      <w:tr w:rsidR="00875C7D" w:rsidRPr="001D2CEF" w14:paraId="027B12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D8B678"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DD1634"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A97EFD"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0798F4B" w14:textId="77777777" w:rsidR="00875C7D" w:rsidRPr="001D2CEF" w:rsidRDefault="00875C7D" w:rsidP="00875C7D">
            <w:pPr>
              <w:pStyle w:val="TAL"/>
              <w:rPr>
                <w:rFonts w:cs="Arial"/>
                <w:szCs w:val="18"/>
              </w:rPr>
            </w:pPr>
          </w:p>
        </w:tc>
      </w:tr>
      <w:tr w:rsidR="00875C7D" w:rsidRPr="001D2CEF" w14:paraId="5831197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F1088"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A1B5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785CC1" w14:textId="77777777" w:rsidR="00875C7D" w:rsidRPr="001D2CEF" w:rsidRDefault="00875C7D" w:rsidP="00875C7D">
            <w:pPr>
              <w:pStyle w:val="TAL"/>
              <w:rPr>
                <w:rFonts w:cs="Arial"/>
                <w:szCs w:val="18"/>
              </w:rPr>
            </w:pPr>
            <w:r w:rsidRPr="001D2CEF">
              <w:rPr>
                <w:rFonts w:cs="Arial"/>
                <w:szCs w:val="18"/>
              </w:rPr>
              <w:t xml:space="preserve">Type Allocation Code (TAC) of the UE, </w:t>
            </w:r>
            <w:bookmarkStart w:id="592" w:name="_Hlk23423633"/>
            <w:r w:rsidRPr="001D2CEF">
              <w:rPr>
                <w:rFonts w:cs="Arial"/>
                <w:szCs w:val="18"/>
              </w:rPr>
              <w:t>comprising the initial eight-digit portion of the 15-digit IMEI and 16-digit IMEISV codes. See clause 6.2 of 3GPP TS 23.003 [7].</w:t>
            </w:r>
            <w:bookmarkEnd w:id="592"/>
          </w:p>
          <w:p w14:paraId="108B4B22" w14:textId="77777777" w:rsidR="00875C7D" w:rsidRPr="001D2CEF" w:rsidRDefault="00875C7D" w:rsidP="00875C7D">
            <w:pPr>
              <w:pStyle w:val="TAL"/>
              <w:rPr>
                <w:rFonts w:cs="Arial"/>
                <w:szCs w:val="18"/>
              </w:rPr>
            </w:pPr>
          </w:p>
          <w:p w14:paraId="4ACE03DC"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5C76E4B7" w14:textId="77777777" w:rsidR="00875C7D" w:rsidRPr="001D2CEF" w:rsidRDefault="00875C7D" w:rsidP="00875C7D">
            <w:pPr>
              <w:pStyle w:val="TAL"/>
              <w:rPr>
                <w:rFonts w:cs="Arial"/>
                <w:szCs w:val="18"/>
              </w:rPr>
            </w:pPr>
          </w:p>
        </w:tc>
      </w:tr>
      <w:tr w:rsidR="00875C7D" w:rsidRPr="001D2CEF" w14:paraId="3C5E485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ABEEE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F83475"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015D1F"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C7228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097EBC"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4F98F5"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BABE4B7"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2B01B16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7975AA"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A3DD4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6D3455"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57D4930" w14:textId="77777777" w:rsidR="00875C7D" w:rsidRPr="001D2CEF" w:rsidRDefault="00875C7D" w:rsidP="00875C7D">
            <w:pPr>
              <w:pStyle w:val="TAL"/>
              <w:rPr>
                <w:rFonts w:cs="Arial"/>
                <w:szCs w:val="18"/>
              </w:rPr>
            </w:pPr>
          </w:p>
          <w:p w14:paraId="426DAC00"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046C6115" w14:textId="77777777" w:rsidR="00875C7D" w:rsidRPr="001D2CEF" w:rsidRDefault="00875C7D" w:rsidP="00875C7D">
            <w:pPr>
              <w:pStyle w:val="TAL"/>
              <w:rPr>
                <w:rFonts w:cs="Arial"/>
                <w:szCs w:val="18"/>
              </w:rPr>
            </w:pPr>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p w14:paraId="4CD51761" w14:textId="77777777" w:rsidR="00875C7D" w:rsidRPr="001D2CEF" w:rsidRDefault="00875C7D" w:rsidP="00875C7D">
            <w:pPr>
              <w:pStyle w:val="TAL"/>
              <w:rPr>
                <w:rFonts w:cs="Arial"/>
                <w:szCs w:val="18"/>
              </w:rPr>
            </w:pPr>
          </w:p>
          <w:p w14:paraId="25EEB94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5246DF37" w14:textId="77777777" w:rsidR="00875C7D" w:rsidRPr="001D2CEF" w:rsidRDefault="00875C7D" w:rsidP="00875C7D">
            <w:pPr>
              <w:pStyle w:val="TAL"/>
              <w:rPr>
                <w:rFonts w:cs="Arial"/>
                <w:szCs w:val="18"/>
              </w:rPr>
            </w:pPr>
          </w:p>
          <w:p w14:paraId="03EE1594" w14:textId="77777777" w:rsidR="00875C7D" w:rsidRPr="001D2CEF" w:rsidRDefault="00875C7D" w:rsidP="00875C7D">
            <w:pPr>
              <w:pStyle w:val="TAL"/>
              <w:rPr>
                <w:rFonts w:cs="Arial"/>
                <w:szCs w:val="18"/>
              </w:rPr>
            </w:pPr>
            <w:r w:rsidRPr="001D2CEF">
              <w:rPr>
                <w:rFonts w:cs="Arial"/>
                <w:szCs w:val="18"/>
              </w:rPr>
              <w:t>Examples:</w:t>
            </w:r>
          </w:p>
          <w:p w14:paraId="5FBE8503"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385B0B4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FFE381"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C7CE50"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1D42B60C"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34E9BD0" w14:textId="77777777" w:rsidR="00875C7D" w:rsidRPr="001D2CEF" w:rsidRDefault="00875C7D" w:rsidP="00875C7D">
            <w:pPr>
              <w:pStyle w:val="TAL"/>
            </w:pPr>
          </w:p>
          <w:p w14:paraId="19BC4FE9"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68524CD9" w14:textId="77777777" w:rsidR="00875C7D" w:rsidRPr="001D2CEF" w:rsidRDefault="00875C7D" w:rsidP="00875C7D">
            <w:pPr>
              <w:pStyle w:val="TAL"/>
              <w:rPr>
                <w:rFonts w:cs="Arial"/>
                <w:szCs w:val="18"/>
              </w:rPr>
            </w:pPr>
          </w:p>
        </w:tc>
      </w:tr>
      <w:tr w:rsidR="0059735A" w:rsidRPr="001D2CEF" w14:paraId="1FBBE5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CD8D73"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B82DA6"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BBC0DFA"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4870ED09" w14:textId="77777777" w:rsidR="0059735A" w:rsidRPr="001D2CEF" w:rsidRDefault="0059735A" w:rsidP="0059735A">
            <w:pPr>
              <w:pStyle w:val="TAL"/>
            </w:pPr>
          </w:p>
          <w:p w14:paraId="2F425B78"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3D1ED1B7"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9C673"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62602C33" w14:textId="77777777" w:rsidR="00E92CBF" w:rsidRPr="001D2CEF" w:rsidRDefault="00E92CBF" w:rsidP="00E92CBF"/>
    <w:p w14:paraId="1E8C8EC0" w14:textId="77777777" w:rsidR="00E92CBF" w:rsidRPr="00F11966" w:rsidRDefault="00E92CBF" w:rsidP="00E92CBF"/>
    <w:p w14:paraId="114D16A6" w14:textId="77777777" w:rsidR="00E92CBF" w:rsidRPr="00F11966" w:rsidRDefault="00E92CBF" w:rsidP="00E92CBF">
      <w:pPr>
        <w:pStyle w:val="Heading3"/>
      </w:pPr>
      <w:bookmarkStart w:id="593" w:name="_Toc24925811"/>
      <w:bookmarkStart w:id="594" w:name="_Toc24925989"/>
      <w:bookmarkStart w:id="595" w:name="_Toc24926165"/>
      <w:bookmarkStart w:id="596" w:name="_Toc33964018"/>
      <w:bookmarkStart w:id="597" w:name="_Toc33980774"/>
      <w:bookmarkStart w:id="598" w:name="_Toc36462575"/>
      <w:bookmarkStart w:id="599" w:name="_Toc36462771"/>
      <w:bookmarkStart w:id="600" w:name="_Toc43026010"/>
      <w:bookmarkStart w:id="601" w:name="_Toc49763544"/>
      <w:bookmarkStart w:id="602" w:name="_Toc56754240"/>
      <w:bookmarkStart w:id="603" w:name="_Toc70341400"/>
      <w:r w:rsidRPr="00F11966">
        <w:t>5.4.3</w:t>
      </w:r>
      <w:r w:rsidRPr="00F11966">
        <w:tab/>
        <w:t>Enumerations</w:t>
      </w:r>
      <w:bookmarkEnd w:id="593"/>
      <w:bookmarkEnd w:id="594"/>
      <w:bookmarkEnd w:id="595"/>
      <w:bookmarkEnd w:id="596"/>
      <w:bookmarkEnd w:id="597"/>
      <w:bookmarkEnd w:id="598"/>
      <w:bookmarkEnd w:id="599"/>
      <w:bookmarkEnd w:id="600"/>
      <w:bookmarkEnd w:id="601"/>
      <w:bookmarkEnd w:id="602"/>
      <w:bookmarkEnd w:id="603"/>
    </w:p>
    <w:p w14:paraId="556A88F0" w14:textId="77777777" w:rsidR="00E92CBF" w:rsidRPr="00F11966" w:rsidRDefault="00E92CBF" w:rsidP="00E92CBF">
      <w:pPr>
        <w:pStyle w:val="Heading4"/>
      </w:pPr>
      <w:bookmarkStart w:id="604" w:name="_Toc24925812"/>
      <w:bookmarkStart w:id="605" w:name="_Toc24925990"/>
      <w:bookmarkStart w:id="606" w:name="_Toc24926166"/>
      <w:bookmarkStart w:id="607" w:name="_Toc33964019"/>
      <w:bookmarkStart w:id="608" w:name="_Toc33980775"/>
      <w:bookmarkStart w:id="609" w:name="_Toc36462576"/>
      <w:bookmarkStart w:id="610" w:name="_Toc36462772"/>
      <w:bookmarkStart w:id="611" w:name="_Toc43026011"/>
      <w:bookmarkStart w:id="612" w:name="_Toc49763545"/>
      <w:bookmarkStart w:id="613" w:name="_Toc56754241"/>
      <w:bookmarkStart w:id="614" w:name="_Toc70341401"/>
      <w:r w:rsidRPr="00F11966">
        <w:t>5.4.3.1</w:t>
      </w:r>
      <w:r w:rsidRPr="00F11966">
        <w:tab/>
        <w:t>Enumeration: AccessType</w:t>
      </w:r>
      <w:bookmarkEnd w:id="604"/>
      <w:bookmarkEnd w:id="605"/>
      <w:bookmarkEnd w:id="606"/>
      <w:bookmarkEnd w:id="607"/>
      <w:bookmarkEnd w:id="608"/>
      <w:bookmarkEnd w:id="609"/>
      <w:bookmarkEnd w:id="610"/>
      <w:bookmarkEnd w:id="611"/>
      <w:bookmarkEnd w:id="612"/>
      <w:bookmarkEnd w:id="613"/>
      <w:bookmarkEnd w:id="614"/>
    </w:p>
    <w:p w14:paraId="73144696"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0BDC656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E4DB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15CA8" w14:textId="77777777" w:rsidR="00E92CBF" w:rsidRPr="00F11966" w:rsidRDefault="00E92CBF" w:rsidP="00AA7DB8">
            <w:pPr>
              <w:pStyle w:val="TAH"/>
            </w:pPr>
            <w:r w:rsidRPr="00F11966">
              <w:t>Description</w:t>
            </w:r>
          </w:p>
        </w:tc>
      </w:tr>
      <w:tr w:rsidR="00E92CBF" w:rsidRPr="00F11966" w14:paraId="1B5E4D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A3DF7"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7ECA4" w14:textId="77777777" w:rsidR="00E92CBF" w:rsidRPr="00F11966" w:rsidRDefault="00E92CBF" w:rsidP="00AA7DB8">
            <w:pPr>
              <w:pStyle w:val="TAL"/>
            </w:pPr>
            <w:r w:rsidRPr="00F11966">
              <w:t>3GPP access</w:t>
            </w:r>
          </w:p>
        </w:tc>
      </w:tr>
      <w:tr w:rsidR="00E92CBF" w:rsidRPr="00F11966" w14:paraId="48F354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E6157"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9064C" w14:textId="77777777" w:rsidR="00E92CBF" w:rsidRPr="00F11966" w:rsidRDefault="00E92CBF" w:rsidP="00AA7DB8">
            <w:pPr>
              <w:pStyle w:val="TAL"/>
            </w:pPr>
            <w:r w:rsidRPr="00F11966">
              <w:t>Non-3GPP access</w:t>
            </w:r>
          </w:p>
        </w:tc>
      </w:tr>
    </w:tbl>
    <w:p w14:paraId="39F2D48A" w14:textId="77777777" w:rsidR="00E92CBF" w:rsidRPr="00F11966" w:rsidRDefault="00E92CBF" w:rsidP="00E92CBF">
      <w:pPr>
        <w:rPr>
          <w:lang w:val="en-US"/>
        </w:rPr>
      </w:pPr>
    </w:p>
    <w:p w14:paraId="33D09710" w14:textId="77777777" w:rsidR="00E92CBF" w:rsidRPr="00F11966" w:rsidRDefault="00E92CBF" w:rsidP="00E92CBF">
      <w:pPr>
        <w:pStyle w:val="Heading4"/>
      </w:pPr>
      <w:bookmarkStart w:id="615" w:name="_Toc24925813"/>
      <w:bookmarkStart w:id="616" w:name="_Toc24925991"/>
      <w:bookmarkStart w:id="617" w:name="_Toc24926167"/>
      <w:bookmarkStart w:id="618" w:name="_Toc33964020"/>
      <w:bookmarkStart w:id="619" w:name="_Toc33980776"/>
      <w:bookmarkStart w:id="620" w:name="_Toc36462577"/>
      <w:bookmarkStart w:id="621" w:name="_Toc36462773"/>
      <w:bookmarkStart w:id="622" w:name="_Toc43026012"/>
      <w:bookmarkStart w:id="623" w:name="_Toc49763546"/>
      <w:bookmarkStart w:id="624" w:name="_Toc56754242"/>
      <w:bookmarkStart w:id="625" w:name="_Toc70341402"/>
      <w:r w:rsidRPr="00F11966">
        <w:lastRenderedPageBreak/>
        <w:t>5.4.3.2</w:t>
      </w:r>
      <w:r w:rsidRPr="00F11966">
        <w:tab/>
        <w:t>Enumeration: RatType</w:t>
      </w:r>
      <w:bookmarkEnd w:id="615"/>
      <w:bookmarkEnd w:id="616"/>
      <w:bookmarkEnd w:id="617"/>
      <w:bookmarkEnd w:id="618"/>
      <w:bookmarkEnd w:id="619"/>
      <w:bookmarkEnd w:id="620"/>
      <w:bookmarkEnd w:id="621"/>
      <w:bookmarkEnd w:id="622"/>
      <w:bookmarkEnd w:id="623"/>
      <w:bookmarkEnd w:id="624"/>
      <w:bookmarkEnd w:id="625"/>
    </w:p>
    <w:p w14:paraId="64400DF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E844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65803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3DD79" w14:textId="77777777" w:rsidR="00E92CBF" w:rsidRPr="00F11966" w:rsidRDefault="00E92CBF" w:rsidP="00AA7DB8">
            <w:pPr>
              <w:pStyle w:val="TAH"/>
            </w:pPr>
            <w:r w:rsidRPr="00F11966">
              <w:t>Description</w:t>
            </w:r>
          </w:p>
        </w:tc>
      </w:tr>
      <w:tr w:rsidR="00E92CBF" w:rsidRPr="00F11966" w14:paraId="37D338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514AE"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71A91" w14:textId="77777777" w:rsidR="00E92CBF" w:rsidRPr="00F11966" w:rsidRDefault="00E92CBF" w:rsidP="00AA7DB8">
            <w:pPr>
              <w:pStyle w:val="TAL"/>
            </w:pPr>
            <w:r w:rsidRPr="00F11966">
              <w:t>New Radio</w:t>
            </w:r>
          </w:p>
        </w:tc>
      </w:tr>
      <w:tr w:rsidR="00E92CBF" w:rsidRPr="00F11966" w14:paraId="4060066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F920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321BC3" w14:textId="77777777" w:rsidR="00E92CBF" w:rsidRPr="00F11966" w:rsidRDefault="00E92CBF" w:rsidP="00AA7DB8">
            <w:pPr>
              <w:pStyle w:val="TAL"/>
            </w:pPr>
            <w:r w:rsidRPr="00F11966">
              <w:t xml:space="preserve">(WB) Evolved Universal Terrestrial Radio Access </w:t>
            </w:r>
          </w:p>
        </w:tc>
      </w:tr>
      <w:tr w:rsidR="00E92CBF" w:rsidRPr="00F11966" w14:paraId="691E81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E22297"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5C2CA" w14:textId="77777777" w:rsidR="00E92CBF" w:rsidRPr="00F11966" w:rsidRDefault="00E92CBF" w:rsidP="00AA7DB8">
            <w:pPr>
              <w:pStyle w:val="TAL"/>
            </w:pPr>
            <w:r w:rsidRPr="00F11966">
              <w:t>Untrusted Wireless LAN (IEEE 802.11) access</w:t>
            </w:r>
          </w:p>
        </w:tc>
      </w:tr>
      <w:tr w:rsidR="00E92CBF" w:rsidRPr="00F11966" w14:paraId="221180D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AC3"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C929E" w14:textId="77777777" w:rsidR="00E92CBF" w:rsidRPr="00F11966" w:rsidRDefault="00E92CBF" w:rsidP="00AA7DB8">
            <w:pPr>
              <w:pStyle w:val="TAL"/>
            </w:pPr>
            <w:r w:rsidRPr="00F11966">
              <w:t>Virtual (see NOTE 1)</w:t>
            </w:r>
          </w:p>
        </w:tc>
      </w:tr>
      <w:tr w:rsidR="00E92CBF" w:rsidRPr="00F11966" w14:paraId="78FB1D6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81F28"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2008B7" w14:textId="77777777" w:rsidR="00E92CBF" w:rsidRPr="00F11966" w:rsidRDefault="00E92CBF" w:rsidP="00AA7DB8">
            <w:pPr>
              <w:pStyle w:val="TAL"/>
            </w:pPr>
            <w:r w:rsidRPr="00F11966">
              <w:rPr>
                <w:rFonts w:hint="eastAsia"/>
                <w:lang w:eastAsia="zh-CN"/>
              </w:rPr>
              <w:t>NB IoT</w:t>
            </w:r>
          </w:p>
        </w:tc>
      </w:tr>
      <w:tr w:rsidR="00E92CBF" w:rsidRPr="00F11966" w14:paraId="0B7C656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32EB0"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2F9F8" w14:textId="77777777" w:rsidR="00E92CBF" w:rsidRPr="00F11966" w:rsidRDefault="00E92CBF" w:rsidP="00AA7DB8">
            <w:pPr>
              <w:pStyle w:val="TAL"/>
              <w:rPr>
                <w:lang w:eastAsia="zh-CN"/>
              </w:rPr>
            </w:pPr>
            <w:r w:rsidRPr="00F11966">
              <w:rPr>
                <w:lang w:eastAsia="zh-CN"/>
              </w:rPr>
              <w:t>Wireline access</w:t>
            </w:r>
          </w:p>
        </w:tc>
      </w:tr>
      <w:tr w:rsidR="00E92CBF" w:rsidRPr="00F11966" w14:paraId="52458B5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9FC40"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FE10" w14:textId="77777777" w:rsidR="00E92CBF" w:rsidRPr="00F11966" w:rsidRDefault="00E92CBF" w:rsidP="00AA7DB8">
            <w:pPr>
              <w:pStyle w:val="TAL"/>
              <w:rPr>
                <w:lang w:eastAsia="zh-CN"/>
              </w:rPr>
            </w:pPr>
            <w:r w:rsidRPr="00F11966">
              <w:rPr>
                <w:lang w:eastAsia="zh-CN"/>
              </w:rPr>
              <w:t>Wireline Cable access</w:t>
            </w:r>
          </w:p>
        </w:tc>
      </w:tr>
      <w:tr w:rsidR="00E92CBF" w:rsidRPr="00F11966" w14:paraId="39401F4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F9F83"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37AF"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3F20D17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C8D14"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D3180" w14:textId="77777777" w:rsidR="00E92CBF" w:rsidRPr="00F11966" w:rsidRDefault="00E92CBF" w:rsidP="00AA7DB8">
            <w:pPr>
              <w:pStyle w:val="TAL"/>
              <w:rPr>
                <w:lang w:eastAsia="zh-CN"/>
              </w:rPr>
            </w:pPr>
            <w:r w:rsidRPr="00F11966">
              <w:rPr>
                <w:lang w:eastAsia="zh-CN"/>
              </w:rPr>
              <w:t>LTE-M (see NOTE 2)</w:t>
            </w:r>
          </w:p>
        </w:tc>
      </w:tr>
      <w:tr w:rsidR="00E92CBF" w:rsidRPr="00F11966" w14:paraId="77B213C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FC300"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B8C6D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D5D65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CBC8B"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9C37D"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48CA76C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ED06E"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EFADC" w14:textId="77777777" w:rsidR="00E92CBF" w:rsidRPr="00F11966" w:rsidRDefault="00E92CBF" w:rsidP="00AA7DB8">
            <w:pPr>
              <w:pStyle w:val="TAL"/>
            </w:pPr>
            <w:r w:rsidRPr="00F11966">
              <w:t>Trusted Non-3GPP access</w:t>
            </w:r>
          </w:p>
        </w:tc>
      </w:tr>
      <w:tr w:rsidR="00E92CBF" w:rsidRPr="00F11966" w14:paraId="74EFCC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C8F1C"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AE995" w14:textId="77777777" w:rsidR="00E92CBF" w:rsidRPr="00F11966" w:rsidRDefault="00E92CBF" w:rsidP="00AA7DB8">
            <w:pPr>
              <w:pStyle w:val="TAL"/>
            </w:pPr>
            <w:r w:rsidRPr="00F11966">
              <w:t xml:space="preserve">Trusted Wireless LAN (IEEE 802.11) access </w:t>
            </w:r>
          </w:p>
        </w:tc>
      </w:tr>
      <w:tr w:rsidR="00E92CBF" w:rsidRPr="00F11966" w14:paraId="6C5AF97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EB080" w14:textId="77777777" w:rsidR="00E92CBF" w:rsidRPr="00F11966" w:rsidRDefault="00E92CBF" w:rsidP="00AA7DB8">
            <w:pPr>
              <w:pStyle w:val="TAL"/>
            </w:pPr>
            <w:r w:rsidRPr="00F11966">
              <w:rPr>
                <w:lang w:eastAsia="en-GB"/>
              </w:rPr>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5F4BE" w14:textId="77777777" w:rsidR="00E92CBF" w:rsidRPr="00F11966" w:rsidRDefault="00E92CBF" w:rsidP="00AA7DB8">
            <w:pPr>
              <w:pStyle w:val="TAL"/>
            </w:pPr>
            <w:r w:rsidRPr="00F11966">
              <w:rPr>
                <w:lang w:eastAsia="en-GB"/>
              </w:rPr>
              <w:t>UMTS Terrestrial Radio Access</w:t>
            </w:r>
          </w:p>
        </w:tc>
      </w:tr>
      <w:tr w:rsidR="00E92CBF" w:rsidRPr="00F11966" w14:paraId="4C698C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21E96D" w14:textId="77777777" w:rsidR="00E92CBF" w:rsidRPr="00F11966" w:rsidRDefault="00E92CBF" w:rsidP="00AA7DB8">
            <w:pPr>
              <w:pStyle w:val="TAL"/>
            </w:pPr>
            <w:r w:rsidRPr="00F11966">
              <w:rPr>
                <w:lang w:eastAsia="en-GB"/>
              </w:rPr>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503A5" w14:textId="77777777" w:rsidR="00E92CBF" w:rsidRPr="00F11966" w:rsidRDefault="00E92CBF" w:rsidP="00AA7DB8">
            <w:pPr>
              <w:pStyle w:val="TAL"/>
            </w:pPr>
            <w:r w:rsidRPr="00F11966">
              <w:rPr>
                <w:lang w:eastAsia="en-GB"/>
              </w:rPr>
              <w:t>GSM EDGE Radio Access Network</w:t>
            </w:r>
          </w:p>
        </w:tc>
      </w:tr>
      <w:tr w:rsidR="00B66715" w:rsidRPr="00F11966" w14:paraId="57B4E1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4A48EA" w14:textId="08B82E34" w:rsidR="00B66715" w:rsidRPr="00F11966" w:rsidRDefault="00B66715" w:rsidP="00B66715">
            <w:pPr>
              <w:pStyle w:val="TAL"/>
              <w:rPr>
                <w:lang w:eastAsia="en-GB"/>
              </w:rPr>
            </w:pPr>
            <w:r>
              <w:rPr>
                <w:lang w:eastAsia="en-GB"/>
              </w:rP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C1240" w14:textId="1CD148D3" w:rsidR="00B66715" w:rsidRPr="00F11966" w:rsidRDefault="00B66715" w:rsidP="00B66715">
            <w:pPr>
              <w:pStyle w:val="TAL"/>
              <w:rPr>
                <w:lang w:eastAsia="en-GB"/>
              </w:rPr>
            </w:pPr>
            <w:r>
              <w:rPr>
                <w:lang w:eastAsia="en-GB"/>
              </w:rPr>
              <w:t>NR (LEO) satellite access type</w:t>
            </w:r>
          </w:p>
        </w:tc>
      </w:tr>
      <w:tr w:rsidR="00B66715" w:rsidRPr="00F11966" w14:paraId="3445E75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6F5C0" w14:textId="23E38884" w:rsidR="00B66715" w:rsidRPr="00F11966" w:rsidRDefault="00B66715" w:rsidP="00B66715">
            <w:pPr>
              <w:pStyle w:val="TAL"/>
              <w:rPr>
                <w:lang w:eastAsia="en-GB"/>
              </w:rPr>
            </w:pPr>
            <w:r>
              <w:rPr>
                <w:lang w:eastAsia="en-GB"/>
              </w:rP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E6F6F" w14:textId="6AF8FCD4" w:rsidR="00B66715" w:rsidRPr="00F11966" w:rsidRDefault="00B66715" w:rsidP="00B66715">
            <w:pPr>
              <w:pStyle w:val="TAL"/>
              <w:rPr>
                <w:lang w:eastAsia="en-GB"/>
              </w:rPr>
            </w:pPr>
            <w:r>
              <w:rPr>
                <w:lang w:eastAsia="en-GB"/>
              </w:rPr>
              <w:t>NR (MEO) satellite access type</w:t>
            </w:r>
          </w:p>
        </w:tc>
      </w:tr>
      <w:tr w:rsidR="00B66715" w:rsidRPr="00F11966" w14:paraId="53610A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A268B" w14:textId="6D0838CA" w:rsidR="00B66715" w:rsidRPr="00F11966" w:rsidRDefault="00B66715" w:rsidP="00B66715">
            <w:pPr>
              <w:pStyle w:val="TAL"/>
              <w:rPr>
                <w:lang w:eastAsia="en-GB"/>
              </w:rPr>
            </w:pPr>
            <w:r>
              <w:rPr>
                <w:lang w:eastAsia="en-GB"/>
              </w:rP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5894C" w14:textId="6F778D40" w:rsidR="00B66715" w:rsidRPr="00F11966" w:rsidRDefault="00B66715" w:rsidP="00B66715">
            <w:pPr>
              <w:pStyle w:val="TAL"/>
              <w:rPr>
                <w:lang w:eastAsia="en-GB"/>
              </w:rPr>
            </w:pPr>
            <w:r>
              <w:rPr>
                <w:lang w:eastAsia="en-GB"/>
              </w:rPr>
              <w:t>NR (GEO) satellite access type</w:t>
            </w:r>
          </w:p>
        </w:tc>
      </w:tr>
      <w:tr w:rsidR="00B66715" w:rsidRPr="00F11966" w14:paraId="02A361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BF0E7" w14:textId="5872B16E" w:rsidR="00B66715" w:rsidRPr="00F11966" w:rsidRDefault="00B66715" w:rsidP="00B66715">
            <w:pPr>
              <w:pStyle w:val="TAL"/>
              <w:rPr>
                <w:lang w:eastAsia="en-GB"/>
              </w:rPr>
            </w:pPr>
            <w:r>
              <w:rPr>
                <w:lang w:eastAsia="en-GB"/>
              </w:rP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58A9C" w14:textId="430DB96E" w:rsidR="00B66715" w:rsidRPr="00F11966" w:rsidRDefault="00B66715" w:rsidP="00B66715">
            <w:pPr>
              <w:pStyle w:val="TAL"/>
              <w:rPr>
                <w:lang w:eastAsia="en-GB"/>
              </w:rPr>
            </w:pPr>
            <w:r>
              <w:rPr>
                <w:lang w:eastAsia="en-GB"/>
              </w:rPr>
              <w:t>NR (OTHERSAT) satellite access type</w:t>
            </w:r>
          </w:p>
        </w:tc>
      </w:tr>
      <w:tr w:rsidR="00B66715" w:rsidRPr="00F11966" w14:paraId="63DD20CE"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17FCE" w14:textId="77777777" w:rsidR="00B66715" w:rsidRPr="00F11966" w:rsidRDefault="00B66715" w:rsidP="00B66715">
            <w:pPr>
              <w:pStyle w:val="TAN"/>
            </w:pPr>
            <w:r w:rsidRPr="00F11966">
              <w:t>NOTE 1:</w:t>
            </w:r>
            <w:r w:rsidRPr="00F11966">
              <w:tab/>
              <w:t>Virtual shall be used if the N3IWF does not know the access technology used for an untrusted non-3GPP access.</w:t>
            </w:r>
          </w:p>
          <w:p w14:paraId="39A0AB6C" w14:textId="77777777" w:rsidR="00B66715" w:rsidRPr="00F11966" w:rsidRDefault="00B66715" w:rsidP="00B66715">
            <w:pPr>
              <w:pStyle w:val="TAN"/>
            </w:pPr>
            <w:r w:rsidRPr="00F11966">
              <w:t>NOTE 2:</w:t>
            </w:r>
            <w:r w:rsidRPr="00F11966">
              <w:tab/>
              <w:t>This RAT type value is used only in the Core Network; it shall be used when a Category M UE using E-UTRA has provided a Category M indication to the NG-RAN.</w:t>
            </w:r>
          </w:p>
        </w:tc>
      </w:tr>
    </w:tbl>
    <w:p w14:paraId="35405F1F" w14:textId="77777777" w:rsidR="00E92CBF" w:rsidRPr="00F11966" w:rsidRDefault="00E92CBF" w:rsidP="00E92CBF">
      <w:pPr>
        <w:rPr>
          <w:lang w:val="en-US"/>
        </w:rPr>
      </w:pPr>
    </w:p>
    <w:p w14:paraId="018DEB67" w14:textId="77777777" w:rsidR="00E92CBF" w:rsidRPr="00F11966" w:rsidRDefault="00E92CBF" w:rsidP="00E92CBF">
      <w:pPr>
        <w:pStyle w:val="Heading4"/>
      </w:pPr>
      <w:bookmarkStart w:id="626" w:name="_Toc24925814"/>
      <w:bookmarkStart w:id="627" w:name="_Toc24925992"/>
      <w:bookmarkStart w:id="628" w:name="_Toc24926168"/>
      <w:bookmarkStart w:id="629" w:name="_Toc33964021"/>
      <w:bookmarkStart w:id="630" w:name="_Toc33980777"/>
      <w:bookmarkStart w:id="631" w:name="_Toc36462578"/>
      <w:bookmarkStart w:id="632" w:name="_Toc36462774"/>
      <w:bookmarkStart w:id="633" w:name="_Toc43026013"/>
      <w:bookmarkStart w:id="634" w:name="_Toc49763547"/>
      <w:bookmarkStart w:id="635" w:name="_Toc56754243"/>
      <w:bookmarkStart w:id="636" w:name="_Toc70341403"/>
      <w:r w:rsidRPr="00F11966">
        <w:t>5.4.3.3</w:t>
      </w:r>
      <w:r w:rsidRPr="00F11966">
        <w:tab/>
        <w:t>Enumeration: PduSessionType</w:t>
      </w:r>
      <w:bookmarkEnd w:id="626"/>
      <w:bookmarkEnd w:id="627"/>
      <w:bookmarkEnd w:id="628"/>
      <w:bookmarkEnd w:id="629"/>
      <w:bookmarkEnd w:id="630"/>
      <w:bookmarkEnd w:id="631"/>
      <w:bookmarkEnd w:id="632"/>
      <w:bookmarkEnd w:id="633"/>
      <w:bookmarkEnd w:id="634"/>
      <w:bookmarkEnd w:id="635"/>
      <w:bookmarkEnd w:id="636"/>
    </w:p>
    <w:p w14:paraId="3C8C784E" w14:textId="77777777" w:rsidR="00E92CBF" w:rsidRPr="00F11966" w:rsidRDefault="00E92CBF" w:rsidP="00E92CBF">
      <w:r w:rsidRPr="00F11966">
        <w:t>The enumeration PduSessionType indicates the type of a PDU session. It shall comply with the provisions defined in table 5.4.3.3-1.</w:t>
      </w:r>
    </w:p>
    <w:p w14:paraId="73F0106A"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61CD76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B2B42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B55F7B" w14:textId="77777777" w:rsidR="00E92CBF" w:rsidRPr="00F11966" w:rsidRDefault="00E92CBF" w:rsidP="00AA7DB8">
            <w:pPr>
              <w:pStyle w:val="TAH"/>
            </w:pPr>
            <w:r w:rsidRPr="00F11966">
              <w:t>Description</w:t>
            </w:r>
          </w:p>
        </w:tc>
      </w:tr>
      <w:tr w:rsidR="00E92CBF" w:rsidRPr="00F11966" w14:paraId="7422893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1B0F1"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DCB71" w14:textId="77777777" w:rsidR="00E92CBF" w:rsidRPr="00F11966" w:rsidRDefault="00E92CBF" w:rsidP="00AA7DB8">
            <w:pPr>
              <w:pStyle w:val="TAL"/>
            </w:pPr>
            <w:r w:rsidRPr="00F11966">
              <w:t>IPv4</w:t>
            </w:r>
          </w:p>
        </w:tc>
      </w:tr>
      <w:tr w:rsidR="00E92CBF" w:rsidRPr="00F11966" w14:paraId="014DA6C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F7C52B"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404ED" w14:textId="77777777" w:rsidR="00E92CBF" w:rsidRPr="00F11966" w:rsidRDefault="00E92CBF" w:rsidP="00AA7DB8">
            <w:pPr>
              <w:pStyle w:val="TAL"/>
            </w:pPr>
            <w:r w:rsidRPr="00F11966">
              <w:t>IPv6</w:t>
            </w:r>
          </w:p>
        </w:tc>
      </w:tr>
      <w:tr w:rsidR="00E92CBF" w:rsidRPr="00F11966" w14:paraId="05D16C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4005B"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14B" w14:textId="77777777" w:rsidR="00E92CBF" w:rsidRPr="00F11966" w:rsidRDefault="00E92CBF" w:rsidP="00AA7DB8">
            <w:pPr>
              <w:pStyle w:val="TAL"/>
            </w:pPr>
            <w:r w:rsidRPr="00F11966">
              <w:t>IPv4v6 (see clause 5.8.2.2.1 of 3GPP TS 23.501 [8])</w:t>
            </w:r>
          </w:p>
        </w:tc>
      </w:tr>
      <w:tr w:rsidR="00E92CBF" w:rsidRPr="00F11966" w14:paraId="244146C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8EB3E"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5844D" w14:textId="77777777" w:rsidR="00E92CBF" w:rsidRPr="00F11966" w:rsidRDefault="00E92CBF" w:rsidP="00AA7DB8">
            <w:pPr>
              <w:pStyle w:val="TAL"/>
            </w:pPr>
            <w:r w:rsidRPr="00F11966">
              <w:t>Unstructured</w:t>
            </w:r>
          </w:p>
        </w:tc>
      </w:tr>
      <w:tr w:rsidR="00E92CBF" w:rsidRPr="00F11966" w14:paraId="4BD354C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461597"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72A01" w14:textId="77777777" w:rsidR="00E92CBF" w:rsidRPr="00F11966" w:rsidRDefault="00E92CBF" w:rsidP="00AA7DB8">
            <w:pPr>
              <w:pStyle w:val="TAL"/>
            </w:pPr>
            <w:r w:rsidRPr="00F11966">
              <w:t>Ethernet</w:t>
            </w:r>
          </w:p>
        </w:tc>
      </w:tr>
    </w:tbl>
    <w:p w14:paraId="0568767E" w14:textId="77777777" w:rsidR="00E92CBF" w:rsidRPr="00F11966" w:rsidRDefault="00E92CBF" w:rsidP="00E92CBF">
      <w:pPr>
        <w:rPr>
          <w:lang w:val="en-US"/>
        </w:rPr>
      </w:pPr>
    </w:p>
    <w:p w14:paraId="13968097" w14:textId="77777777" w:rsidR="00E92CBF" w:rsidRPr="00F11966" w:rsidRDefault="00E92CBF" w:rsidP="00E92CBF">
      <w:pPr>
        <w:pStyle w:val="Heading4"/>
      </w:pPr>
      <w:bookmarkStart w:id="637" w:name="_Toc24925815"/>
      <w:bookmarkStart w:id="638" w:name="_Toc24925993"/>
      <w:bookmarkStart w:id="639" w:name="_Toc24926169"/>
      <w:bookmarkStart w:id="640" w:name="_Toc33964022"/>
      <w:bookmarkStart w:id="641" w:name="_Toc33980778"/>
      <w:bookmarkStart w:id="642" w:name="_Toc36462579"/>
      <w:bookmarkStart w:id="643" w:name="_Toc36462775"/>
      <w:bookmarkStart w:id="644" w:name="_Toc43026014"/>
      <w:bookmarkStart w:id="645" w:name="_Toc49763548"/>
      <w:bookmarkStart w:id="646" w:name="_Toc56754244"/>
      <w:bookmarkStart w:id="647" w:name="_Toc70341404"/>
      <w:r w:rsidRPr="00F11966">
        <w:t>5.4.3.4</w:t>
      </w:r>
      <w:r w:rsidRPr="00F11966">
        <w:tab/>
        <w:t>Enumeration: UpIntegrity</w:t>
      </w:r>
      <w:bookmarkEnd w:id="637"/>
      <w:bookmarkEnd w:id="638"/>
      <w:bookmarkEnd w:id="639"/>
      <w:bookmarkEnd w:id="640"/>
      <w:bookmarkEnd w:id="641"/>
      <w:bookmarkEnd w:id="642"/>
      <w:bookmarkEnd w:id="643"/>
      <w:bookmarkEnd w:id="644"/>
      <w:bookmarkEnd w:id="645"/>
      <w:bookmarkEnd w:id="646"/>
      <w:bookmarkEnd w:id="647"/>
    </w:p>
    <w:p w14:paraId="0FCFD8E8"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33C0EAAA"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8E22C9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F73FF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5CE5A1" w14:textId="77777777" w:rsidR="00E92CBF" w:rsidRPr="00F11966" w:rsidRDefault="00E92CBF" w:rsidP="00AA7DB8">
            <w:pPr>
              <w:pStyle w:val="TAH"/>
            </w:pPr>
            <w:r w:rsidRPr="00F11966">
              <w:t>Description</w:t>
            </w:r>
          </w:p>
        </w:tc>
      </w:tr>
      <w:tr w:rsidR="00E92CBF" w:rsidRPr="00F11966" w14:paraId="72BF07A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5E4FD"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9DF7"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3A6B8FD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6C7A0"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5132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6E830B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9DD15"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34E64" w14:textId="77777777" w:rsidR="00E92CBF" w:rsidRPr="00F11966" w:rsidRDefault="00E92CBF" w:rsidP="00AA7DB8">
            <w:pPr>
              <w:pStyle w:val="TAL"/>
            </w:pPr>
            <w:r w:rsidRPr="00F11966">
              <w:rPr>
                <w:lang w:val="en-US"/>
              </w:rPr>
              <w:t xml:space="preserve">UP integrity protection shall not apply on the PDU Session. </w:t>
            </w:r>
          </w:p>
        </w:tc>
      </w:tr>
    </w:tbl>
    <w:p w14:paraId="344BB875" w14:textId="77777777" w:rsidR="00E92CBF" w:rsidRPr="00F11966" w:rsidRDefault="00E92CBF" w:rsidP="00E92CBF">
      <w:pPr>
        <w:rPr>
          <w:lang w:val="en-US"/>
        </w:rPr>
      </w:pPr>
    </w:p>
    <w:p w14:paraId="57F025F6" w14:textId="77777777" w:rsidR="00E92CBF" w:rsidRPr="00F11966" w:rsidRDefault="00E92CBF" w:rsidP="00E92CBF">
      <w:pPr>
        <w:pStyle w:val="Heading4"/>
      </w:pPr>
      <w:bookmarkStart w:id="648" w:name="_Toc24925816"/>
      <w:bookmarkStart w:id="649" w:name="_Toc24925994"/>
      <w:bookmarkStart w:id="650" w:name="_Toc24926170"/>
      <w:bookmarkStart w:id="651" w:name="_Toc33964023"/>
      <w:bookmarkStart w:id="652" w:name="_Toc33980779"/>
      <w:bookmarkStart w:id="653" w:name="_Toc36462580"/>
      <w:bookmarkStart w:id="654" w:name="_Toc36462776"/>
      <w:bookmarkStart w:id="655" w:name="_Toc43026015"/>
      <w:bookmarkStart w:id="656" w:name="_Toc49763549"/>
      <w:bookmarkStart w:id="657" w:name="_Toc56754245"/>
      <w:bookmarkStart w:id="658" w:name="_Toc70341405"/>
      <w:r w:rsidRPr="00F11966">
        <w:lastRenderedPageBreak/>
        <w:t>5.4.3.5</w:t>
      </w:r>
      <w:r w:rsidRPr="00F11966">
        <w:tab/>
        <w:t>Enumeration: UpConfidentiality</w:t>
      </w:r>
      <w:bookmarkEnd w:id="648"/>
      <w:bookmarkEnd w:id="649"/>
      <w:bookmarkEnd w:id="650"/>
      <w:bookmarkEnd w:id="651"/>
      <w:bookmarkEnd w:id="652"/>
      <w:bookmarkEnd w:id="653"/>
      <w:bookmarkEnd w:id="654"/>
      <w:bookmarkEnd w:id="655"/>
      <w:bookmarkEnd w:id="656"/>
      <w:bookmarkEnd w:id="657"/>
      <w:bookmarkEnd w:id="658"/>
    </w:p>
    <w:p w14:paraId="32ED36D1"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515CD1B5"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C381F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E5E82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08842D" w14:textId="77777777" w:rsidR="00E92CBF" w:rsidRPr="00F11966" w:rsidRDefault="00E92CBF" w:rsidP="00AA7DB8">
            <w:pPr>
              <w:pStyle w:val="TAH"/>
            </w:pPr>
            <w:r w:rsidRPr="00F11966">
              <w:t>Description</w:t>
            </w:r>
          </w:p>
        </w:tc>
      </w:tr>
      <w:tr w:rsidR="00E92CBF" w:rsidRPr="00F11966" w14:paraId="7E89DC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EF0B3"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4CD6F"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6BF83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EA7B5"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4723E"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30C55EB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009B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0AA62" w14:textId="77777777" w:rsidR="00E92CBF" w:rsidRPr="00F11966" w:rsidRDefault="00E92CBF" w:rsidP="00AA7DB8">
            <w:pPr>
              <w:pStyle w:val="TAL"/>
            </w:pPr>
            <w:r w:rsidRPr="00F11966">
              <w:rPr>
                <w:lang w:val="en-US"/>
              </w:rPr>
              <w:t xml:space="preserve">UP confidentiality protection shall not apply on the PDU Session. </w:t>
            </w:r>
          </w:p>
        </w:tc>
      </w:tr>
    </w:tbl>
    <w:p w14:paraId="1ECEBE7D" w14:textId="77777777" w:rsidR="00E92CBF" w:rsidRPr="00F11966" w:rsidRDefault="00E92CBF" w:rsidP="00E92CBF">
      <w:pPr>
        <w:rPr>
          <w:lang w:val="en-US"/>
        </w:rPr>
      </w:pPr>
    </w:p>
    <w:p w14:paraId="7C6E837E" w14:textId="77777777" w:rsidR="00E92CBF" w:rsidRPr="00F11966" w:rsidRDefault="00E92CBF" w:rsidP="00E92CBF">
      <w:pPr>
        <w:pStyle w:val="Heading4"/>
      </w:pPr>
      <w:bookmarkStart w:id="659" w:name="_Toc24925817"/>
      <w:bookmarkStart w:id="660" w:name="_Toc24925995"/>
      <w:bookmarkStart w:id="661" w:name="_Toc24926171"/>
      <w:bookmarkStart w:id="662" w:name="_Toc33964024"/>
      <w:bookmarkStart w:id="663" w:name="_Toc33980780"/>
      <w:bookmarkStart w:id="664" w:name="_Toc36462581"/>
      <w:bookmarkStart w:id="665" w:name="_Toc36462777"/>
      <w:bookmarkStart w:id="666" w:name="_Toc43026016"/>
      <w:bookmarkStart w:id="667" w:name="_Toc49763550"/>
      <w:bookmarkStart w:id="668" w:name="_Toc56754246"/>
      <w:bookmarkStart w:id="669" w:name="_Toc70341406"/>
      <w:r w:rsidRPr="00F11966">
        <w:t>5.4.3.6</w:t>
      </w:r>
      <w:r w:rsidRPr="00F11966">
        <w:tab/>
        <w:t>Enumeration: SscMode</w:t>
      </w:r>
      <w:bookmarkEnd w:id="659"/>
      <w:bookmarkEnd w:id="660"/>
      <w:bookmarkEnd w:id="661"/>
      <w:bookmarkEnd w:id="662"/>
      <w:bookmarkEnd w:id="663"/>
      <w:bookmarkEnd w:id="664"/>
      <w:bookmarkEnd w:id="665"/>
      <w:bookmarkEnd w:id="666"/>
      <w:bookmarkEnd w:id="667"/>
      <w:bookmarkEnd w:id="668"/>
      <w:bookmarkEnd w:id="669"/>
    </w:p>
    <w:p w14:paraId="36B780EB" w14:textId="77777777" w:rsidR="00E92CBF" w:rsidRPr="00F11966" w:rsidRDefault="00E92CBF" w:rsidP="00E92CBF">
      <w:pPr>
        <w:pStyle w:val="TAL"/>
      </w:pPr>
      <w:r w:rsidRPr="00F11966">
        <w:t>The enumeration SscMode represents the service and session continuity mode.</w:t>
      </w:r>
    </w:p>
    <w:p w14:paraId="38D992DC" w14:textId="77777777" w:rsidR="00E92CBF" w:rsidRPr="00F11966" w:rsidRDefault="00E92CBF" w:rsidP="00E92CBF">
      <w:pPr>
        <w:pStyle w:val="TAL"/>
      </w:pPr>
    </w:p>
    <w:p w14:paraId="0DE3D37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F3180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3387D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F0261D" w14:textId="77777777" w:rsidR="00E92CBF" w:rsidRPr="00F11966" w:rsidRDefault="00E92CBF" w:rsidP="00AA7DB8">
            <w:pPr>
              <w:pStyle w:val="TAH"/>
            </w:pPr>
            <w:r w:rsidRPr="00F11966">
              <w:t>Description</w:t>
            </w:r>
          </w:p>
        </w:tc>
      </w:tr>
      <w:tr w:rsidR="00E92CBF" w:rsidRPr="00F11966" w14:paraId="50D3874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EE8BC1"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4DA4" w14:textId="77777777" w:rsidR="00E92CBF" w:rsidRPr="00F11966" w:rsidRDefault="00E92CBF" w:rsidP="00AA7DB8">
            <w:pPr>
              <w:pStyle w:val="TAL"/>
            </w:pPr>
            <w:r w:rsidRPr="00F11966">
              <w:t>see 3GPP TS 23.501 [8]</w:t>
            </w:r>
          </w:p>
        </w:tc>
      </w:tr>
      <w:tr w:rsidR="00E92CBF" w:rsidRPr="00F11966" w14:paraId="28605CB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CFC4"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018BE2" w14:textId="77777777" w:rsidR="00E92CBF" w:rsidRPr="00F11966" w:rsidRDefault="00E92CBF" w:rsidP="00AA7DB8">
            <w:pPr>
              <w:pStyle w:val="TAL"/>
            </w:pPr>
            <w:r w:rsidRPr="00F11966">
              <w:t>see 3GPP TS 23.501 [8]</w:t>
            </w:r>
          </w:p>
        </w:tc>
      </w:tr>
      <w:tr w:rsidR="00E92CBF" w:rsidRPr="00F11966" w14:paraId="4C21E66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4C1F"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1F5DC" w14:textId="77777777" w:rsidR="00E92CBF" w:rsidRPr="00F11966" w:rsidRDefault="00E92CBF" w:rsidP="00AA7DB8">
            <w:pPr>
              <w:pStyle w:val="TAL"/>
            </w:pPr>
            <w:r w:rsidRPr="00F11966">
              <w:t>see 3GPP TS 23.501 [8]</w:t>
            </w:r>
          </w:p>
        </w:tc>
      </w:tr>
    </w:tbl>
    <w:p w14:paraId="4B9072A1" w14:textId="77777777" w:rsidR="00E92CBF" w:rsidRPr="00F11966" w:rsidRDefault="00E92CBF" w:rsidP="00E92CBF">
      <w:pPr>
        <w:rPr>
          <w:lang w:val="en-US"/>
        </w:rPr>
      </w:pPr>
    </w:p>
    <w:p w14:paraId="7F8A5E54" w14:textId="77777777" w:rsidR="00E92CBF" w:rsidRPr="00F11966" w:rsidRDefault="00E92CBF" w:rsidP="00E92CBF">
      <w:pPr>
        <w:pStyle w:val="Heading4"/>
        <w:rPr>
          <w:noProof/>
        </w:rPr>
      </w:pPr>
      <w:bookmarkStart w:id="670" w:name="_Toc24925818"/>
      <w:bookmarkStart w:id="671" w:name="_Toc24925996"/>
      <w:bookmarkStart w:id="672" w:name="_Toc24926172"/>
      <w:bookmarkStart w:id="673" w:name="_Toc33964025"/>
      <w:bookmarkStart w:id="674" w:name="_Toc33980781"/>
      <w:bookmarkStart w:id="675" w:name="_Toc36462582"/>
      <w:bookmarkStart w:id="676" w:name="_Toc36462778"/>
      <w:bookmarkStart w:id="677" w:name="_Toc43026017"/>
      <w:bookmarkStart w:id="678" w:name="_Toc49763551"/>
      <w:bookmarkStart w:id="679" w:name="_Toc56754247"/>
      <w:bookmarkStart w:id="680" w:name="_Toc70341407"/>
      <w:r w:rsidRPr="00F11966">
        <w:rPr>
          <w:noProof/>
        </w:rPr>
        <w:t>5.4.3.7</w:t>
      </w:r>
      <w:r w:rsidRPr="00F11966">
        <w:rPr>
          <w:noProof/>
        </w:rPr>
        <w:tab/>
        <w:t>Enumeration: DnaiChangeType</w:t>
      </w:r>
      <w:bookmarkEnd w:id="670"/>
      <w:bookmarkEnd w:id="671"/>
      <w:bookmarkEnd w:id="672"/>
      <w:bookmarkEnd w:id="673"/>
      <w:bookmarkEnd w:id="674"/>
      <w:bookmarkEnd w:id="675"/>
      <w:bookmarkEnd w:id="676"/>
      <w:bookmarkEnd w:id="677"/>
      <w:bookmarkEnd w:id="678"/>
      <w:bookmarkEnd w:id="679"/>
      <w:bookmarkEnd w:id="680"/>
    </w:p>
    <w:p w14:paraId="7A51C688"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2E3A3FBA"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3B910709"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AB80D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7A6968"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6C2AA88C" w14:textId="77777777" w:rsidR="00E92CBF" w:rsidRPr="00F11966" w:rsidRDefault="00E92CBF" w:rsidP="00AA7DB8">
            <w:pPr>
              <w:pStyle w:val="TAH"/>
              <w:rPr>
                <w:noProof/>
              </w:rPr>
            </w:pPr>
            <w:r w:rsidRPr="00F11966">
              <w:rPr>
                <w:noProof/>
              </w:rPr>
              <w:t>Applicability</w:t>
            </w:r>
          </w:p>
        </w:tc>
      </w:tr>
      <w:tr w:rsidR="00E92CBF" w:rsidRPr="00F11966" w14:paraId="633FD5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C7A7A1"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6B0A5"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3F6365A9" w14:textId="77777777" w:rsidR="00E92CBF" w:rsidRPr="00F11966" w:rsidRDefault="00E92CBF" w:rsidP="00AA7DB8">
            <w:pPr>
              <w:pStyle w:val="TAL"/>
              <w:rPr>
                <w:noProof/>
              </w:rPr>
            </w:pPr>
          </w:p>
        </w:tc>
      </w:tr>
      <w:tr w:rsidR="00E92CBF" w:rsidRPr="00F11966" w14:paraId="4A9EC4C5"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E764DC"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151CFF"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062AA5" w14:textId="77777777" w:rsidR="00E92CBF" w:rsidRPr="00F11966" w:rsidRDefault="00E92CBF" w:rsidP="00AA7DB8">
            <w:pPr>
              <w:pStyle w:val="TAL"/>
              <w:rPr>
                <w:noProof/>
              </w:rPr>
            </w:pPr>
          </w:p>
        </w:tc>
      </w:tr>
      <w:tr w:rsidR="00E92CBF" w:rsidRPr="00F11966" w14:paraId="7065563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FA8A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29B9"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09788A7B" w14:textId="77777777" w:rsidR="00E92CBF" w:rsidRPr="00F11966" w:rsidRDefault="00E92CBF" w:rsidP="00AA7DB8">
            <w:pPr>
              <w:pStyle w:val="TAL"/>
              <w:rPr>
                <w:noProof/>
              </w:rPr>
            </w:pPr>
          </w:p>
        </w:tc>
      </w:tr>
    </w:tbl>
    <w:p w14:paraId="7AA96B65" w14:textId="77777777" w:rsidR="00E92CBF" w:rsidRPr="00F11966" w:rsidRDefault="00E92CBF" w:rsidP="00E92CBF">
      <w:pPr>
        <w:rPr>
          <w:noProof/>
        </w:rPr>
      </w:pPr>
    </w:p>
    <w:p w14:paraId="508A05CA" w14:textId="77777777" w:rsidR="00E92CBF" w:rsidRPr="00F11966" w:rsidRDefault="00E92CBF" w:rsidP="00E92CBF">
      <w:pPr>
        <w:pStyle w:val="Heading4"/>
      </w:pPr>
      <w:bookmarkStart w:id="681" w:name="_Toc24925819"/>
      <w:bookmarkStart w:id="682" w:name="_Toc24925997"/>
      <w:bookmarkStart w:id="683" w:name="_Toc24926173"/>
      <w:bookmarkStart w:id="684" w:name="_Toc33964026"/>
      <w:bookmarkStart w:id="685" w:name="_Toc33980782"/>
      <w:bookmarkStart w:id="686" w:name="_Toc36462583"/>
      <w:bookmarkStart w:id="687" w:name="_Toc36462779"/>
      <w:bookmarkStart w:id="688" w:name="_Toc43026018"/>
      <w:bookmarkStart w:id="689" w:name="_Toc49763552"/>
      <w:bookmarkStart w:id="690" w:name="_Toc56754248"/>
      <w:bookmarkStart w:id="691" w:name="_Toc70341408"/>
      <w:r w:rsidRPr="00F11966">
        <w:t>5.4.3.8</w:t>
      </w:r>
      <w:r w:rsidRPr="00F11966">
        <w:tab/>
        <w:t>Enumeration: RestrictionType</w:t>
      </w:r>
      <w:bookmarkEnd w:id="681"/>
      <w:bookmarkEnd w:id="682"/>
      <w:bookmarkEnd w:id="683"/>
      <w:bookmarkEnd w:id="684"/>
      <w:bookmarkEnd w:id="685"/>
      <w:bookmarkEnd w:id="686"/>
      <w:bookmarkEnd w:id="687"/>
      <w:bookmarkEnd w:id="688"/>
      <w:bookmarkEnd w:id="689"/>
      <w:bookmarkEnd w:id="690"/>
      <w:bookmarkEnd w:id="691"/>
    </w:p>
    <w:p w14:paraId="5A0CF936"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ADB0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17CD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DFE182" w14:textId="77777777" w:rsidR="00E92CBF" w:rsidRPr="00F11966" w:rsidRDefault="00E92CBF" w:rsidP="00AA7DB8">
            <w:pPr>
              <w:pStyle w:val="TAH"/>
            </w:pPr>
            <w:r w:rsidRPr="00F11966">
              <w:t>Description</w:t>
            </w:r>
          </w:p>
        </w:tc>
      </w:tr>
      <w:tr w:rsidR="00E92CBF" w:rsidRPr="00F11966" w14:paraId="659EC04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05083"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D929F" w14:textId="77777777" w:rsidR="00E92CBF" w:rsidRPr="00F11966" w:rsidRDefault="00E92CBF" w:rsidP="00AA7DB8">
            <w:pPr>
              <w:pStyle w:val="TAL"/>
            </w:pPr>
            <w:r w:rsidRPr="00F11966">
              <w:t>This value indicates that areas are allowed.</w:t>
            </w:r>
          </w:p>
        </w:tc>
      </w:tr>
      <w:tr w:rsidR="00E92CBF" w:rsidRPr="00F11966" w14:paraId="4A7FE30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3D1B1"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041FA" w14:textId="77777777" w:rsidR="00E92CBF" w:rsidRPr="00F11966" w:rsidRDefault="00E92CBF" w:rsidP="00AA7DB8">
            <w:pPr>
              <w:pStyle w:val="TAL"/>
            </w:pPr>
            <w:r w:rsidRPr="00F11966">
              <w:t>This value indicates that areas are not allowed.</w:t>
            </w:r>
          </w:p>
        </w:tc>
      </w:tr>
    </w:tbl>
    <w:p w14:paraId="2735106F" w14:textId="77777777" w:rsidR="00E92CBF" w:rsidRPr="00F11966" w:rsidRDefault="00E92CBF" w:rsidP="00E92CBF">
      <w:pPr>
        <w:rPr>
          <w:lang w:val="en-US"/>
        </w:rPr>
      </w:pPr>
    </w:p>
    <w:p w14:paraId="39C42F17" w14:textId="77777777" w:rsidR="00E92CBF" w:rsidRPr="00F11966" w:rsidRDefault="00E92CBF" w:rsidP="00E92CBF">
      <w:pPr>
        <w:pStyle w:val="Heading4"/>
      </w:pPr>
      <w:bookmarkStart w:id="692" w:name="_Toc24925820"/>
      <w:bookmarkStart w:id="693" w:name="_Toc24925998"/>
      <w:bookmarkStart w:id="694" w:name="_Toc24926174"/>
      <w:bookmarkStart w:id="695" w:name="_Toc33964027"/>
      <w:bookmarkStart w:id="696" w:name="_Toc33980783"/>
      <w:bookmarkStart w:id="697" w:name="_Toc36462584"/>
      <w:bookmarkStart w:id="698" w:name="_Toc36462780"/>
      <w:bookmarkStart w:id="699" w:name="_Toc43026019"/>
      <w:bookmarkStart w:id="700" w:name="_Toc49763553"/>
      <w:bookmarkStart w:id="701" w:name="_Toc56754249"/>
      <w:bookmarkStart w:id="702" w:name="_Toc70341409"/>
      <w:r w:rsidRPr="00F11966">
        <w:t>5.4.3.9</w:t>
      </w:r>
      <w:r w:rsidRPr="00F11966">
        <w:tab/>
        <w:t>Enumeration: CoreNetworkType</w:t>
      </w:r>
      <w:bookmarkEnd w:id="692"/>
      <w:bookmarkEnd w:id="693"/>
      <w:bookmarkEnd w:id="694"/>
      <w:bookmarkEnd w:id="695"/>
      <w:bookmarkEnd w:id="696"/>
      <w:bookmarkEnd w:id="697"/>
      <w:bookmarkEnd w:id="698"/>
      <w:bookmarkEnd w:id="699"/>
      <w:bookmarkEnd w:id="700"/>
      <w:bookmarkEnd w:id="701"/>
      <w:bookmarkEnd w:id="702"/>
    </w:p>
    <w:p w14:paraId="364F6B1C"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42B4F7D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CDE4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77F9C0" w14:textId="77777777" w:rsidR="00E92CBF" w:rsidRPr="00F11966" w:rsidRDefault="00E92CBF" w:rsidP="00AA7DB8">
            <w:pPr>
              <w:pStyle w:val="TAH"/>
            </w:pPr>
            <w:r w:rsidRPr="00F11966">
              <w:t>Description</w:t>
            </w:r>
          </w:p>
        </w:tc>
      </w:tr>
      <w:tr w:rsidR="00E92CBF" w:rsidRPr="00F11966" w14:paraId="35C94C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3E831"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F5C6B" w14:textId="77777777" w:rsidR="00E92CBF" w:rsidRPr="00F11966" w:rsidRDefault="00E92CBF" w:rsidP="00AA7DB8">
            <w:pPr>
              <w:pStyle w:val="TAL"/>
            </w:pPr>
            <w:r w:rsidRPr="00F11966">
              <w:t>5G Core</w:t>
            </w:r>
          </w:p>
        </w:tc>
      </w:tr>
      <w:tr w:rsidR="00E92CBF" w:rsidRPr="00F11966" w14:paraId="378F7FA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8FD149"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C8CB9" w14:textId="77777777" w:rsidR="00E92CBF" w:rsidRPr="00F11966" w:rsidRDefault="00E92CBF" w:rsidP="00AA7DB8">
            <w:pPr>
              <w:pStyle w:val="TAL"/>
            </w:pPr>
            <w:r w:rsidRPr="00F11966">
              <w:t>Evolved Packet Core</w:t>
            </w:r>
          </w:p>
        </w:tc>
      </w:tr>
    </w:tbl>
    <w:p w14:paraId="17221453" w14:textId="77777777" w:rsidR="00E92CBF" w:rsidRPr="00F11966" w:rsidRDefault="00E92CBF" w:rsidP="00E92CBF">
      <w:pPr>
        <w:rPr>
          <w:lang w:val="en-US"/>
        </w:rPr>
      </w:pPr>
    </w:p>
    <w:p w14:paraId="11726D07" w14:textId="77777777" w:rsidR="00E92CBF" w:rsidRPr="00F11966" w:rsidRDefault="00E92CBF" w:rsidP="00E92CBF">
      <w:pPr>
        <w:pStyle w:val="Heading4"/>
      </w:pPr>
      <w:bookmarkStart w:id="703" w:name="_Toc24925821"/>
      <w:bookmarkStart w:id="704" w:name="_Toc24925999"/>
      <w:bookmarkStart w:id="705" w:name="_Toc24926175"/>
      <w:bookmarkStart w:id="706" w:name="_Toc33964028"/>
      <w:bookmarkStart w:id="707" w:name="_Toc33980784"/>
      <w:bookmarkStart w:id="708" w:name="_Toc36462585"/>
      <w:bookmarkStart w:id="709" w:name="_Toc36462781"/>
      <w:bookmarkStart w:id="710" w:name="_Toc43026020"/>
      <w:bookmarkStart w:id="711" w:name="_Toc49763554"/>
      <w:bookmarkStart w:id="712" w:name="_Toc56754250"/>
      <w:bookmarkStart w:id="713" w:name="_Toc70341410"/>
      <w:r w:rsidRPr="00F11966">
        <w:lastRenderedPageBreak/>
        <w:t>5.4.3.10</w:t>
      </w:r>
      <w:r w:rsidRPr="00F11966">
        <w:tab/>
        <w:t>Enumeration: AccessTypeRm</w:t>
      </w:r>
      <w:bookmarkEnd w:id="703"/>
      <w:bookmarkEnd w:id="704"/>
      <w:bookmarkEnd w:id="705"/>
      <w:bookmarkEnd w:id="706"/>
      <w:bookmarkEnd w:id="707"/>
      <w:bookmarkEnd w:id="708"/>
      <w:bookmarkEnd w:id="709"/>
      <w:bookmarkEnd w:id="710"/>
      <w:bookmarkEnd w:id="711"/>
      <w:bookmarkEnd w:id="712"/>
      <w:bookmarkEnd w:id="713"/>
    </w:p>
    <w:p w14:paraId="6DCD53D9"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79168F69" w14:textId="77777777" w:rsidR="00E92CBF" w:rsidRPr="00F11966" w:rsidRDefault="00E92CBF" w:rsidP="00E92CBF">
      <w:pPr>
        <w:pStyle w:val="Heading4"/>
      </w:pPr>
      <w:bookmarkStart w:id="714" w:name="_Toc24925822"/>
      <w:bookmarkStart w:id="715" w:name="_Toc24926000"/>
      <w:bookmarkStart w:id="716" w:name="_Toc24926176"/>
      <w:bookmarkStart w:id="717" w:name="_Toc33964029"/>
      <w:bookmarkStart w:id="718" w:name="_Toc33980785"/>
      <w:bookmarkStart w:id="719" w:name="_Toc36462586"/>
      <w:bookmarkStart w:id="720" w:name="_Toc36462782"/>
      <w:bookmarkStart w:id="721" w:name="_Toc43026021"/>
      <w:bookmarkStart w:id="722" w:name="_Toc49763555"/>
      <w:bookmarkStart w:id="723" w:name="_Toc56754251"/>
      <w:bookmarkStart w:id="724" w:name="_Toc70341411"/>
      <w:r w:rsidRPr="00F11966">
        <w:t>5.4.3.11</w:t>
      </w:r>
      <w:r w:rsidRPr="00F11966">
        <w:tab/>
        <w:t>Enumeration: RatTypeRm</w:t>
      </w:r>
      <w:bookmarkEnd w:id="714"/>
      <w:bookmarkEnd w:id="715"/>
      <w:bookmarkEnd w:id="716"/>
      <w:bookmarkEnd w:id="717"/>
      <w:bookmarkEnd w:id="718"/>
      <w:bookmarkEnd w:id="719"/>
      <w:bookmarkEnd w:id="720"/>
      <w:bookmarkEnd w:id="721"/>
      <w:bookmarkEnd w:id="722"/>
      <w:bookmarkEnd w:id="723"/>
      <w:bookmarkEnd w:id="724"/>
    </w:p>
    <w:p w14:paraId="7188986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204C22A8" w14:textId="77777777" w:rsidR="00E92CBF" w:rsidRPr="00F11966" w:rsidRDefault="00E92CBF" w:rsidP="00E92CBF">
      <w:pPr>
        <w:pStyle w:val="Heading4"/>
      </w:pPr>
      <w:bookmarkStart w:id="725" w:name="_Toc24925823"/>
      <w:bookmarkStart w:id="726" w:name="_Toc24926001"/>
      <w:bookmarkStart w:id="727" w:name="_Toc24926177"/>
      <w:bookmarkStart w:id="728" w:name="_Toc33964030"/>
      <w:bookmarkStart w:id="729" w:name="_Toc33980786"/>
      <w:bookmarkStart w:id="730" w:name="_Toc36462587"/>
      <w:bookmarkStart w:id="731" w:name="_Toc36462783"/>
      <w:bookmarkStart w:id="732" w:name="_Toc43026022"/>
      <w:bookmarkStart w:id="733" w:name="_Toc49763556"/>
      <w:bookmarkStart w:id="734" w:name="_Toc56754252"/>
      <w:bookmarkStart w:id="735" w:name="_Toc70341412"/>
      <w:r w:rsidRPr="00F11966">
        <w:t>5.4.3.12</w:t>
      </w:r>
      <w:r w:rsidRPr="00F11966">
        <w:tab/>
        <w:t>Enumeration: PduSessionTypeRm</w:t>
      </w:r>
      <w:bookmarkEnd w:id="725"/>
      <w:bookmarkEnd w:id="726"/>
      <w:bookmarkEnd w:id="727"/>
      <w:bookmarkEnd w:id="728"/>
      <w:bookmarkEnd w:id="729"/>
      <w:bookmarkEnd w:id="730"/>
      <w:bookmarkEnd w:id="731"/>
      <w:bookmarkEnd w:id="732"/>
      <w:bookmarkEnd w:id="733"/>
      <w:bookmarkEnd w:id="734"/>
      <w:bookmarkEnd w:id="735"/>
    </w:p>
    <w:p w14:paraId="23DA3C28"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06429C0F" w14:textId="77777777" w:rsidR="00E92CBF" w:rsidRPr="00F11966" w:rsidRDefault="00E92CBF" w:rsidP="00E92CBF">
      <w:pPr>
        <w:pStyle w:val="Heading4"/>
      </w:pPr>
      <w:bookmarkStart w:id="736" w:name="_Toc24925824"/>
      <w:bookmarkStart w:id="737" w:name="_Toc24926002"/>
      <w:bookmarkStart w:id="738" w:name="_Toc24926178"/>
      <w:bookmarkStart w:id="739" w:name="_Toc33964031"/>
      <w:bookmarkStart w:id="740" w:name="_Toc33980787"/>
      <w:bookmarkStart w:id="741" w:name="_Toc36462588"/>
      <w:bookmarkStart w:id="742" w:name="_Toc36462784"/>
      <w:bookmarkStart w:id="743" w:name="_Toc43026023"/>
      <w:bookmarkStart w:id="744" w:name="_Toc49763557"/>
      <w:bookmarkStart w:id="745" w:name="_Toc56754253"/>
      <w:bookmarkStart w:id="746" w:name="_Toc70341413"/>
      <w:r w:rsidRPr="00F11966">
        <w:t>5.4.3.13</w:t>
      </w:r>
      <w:r w:rsidRPr="00F11966">
        <w:tab/>
        <w:t>Enumeration: UpIntegrityRm</w:t>
      </w:r>
      <w:bookmarkEnd w:id="736"/>
      <w:bookmarkEnd w:id="737"/>
      <w:bookmarkEnd w:id="738"/>
      <w:bookmarkEnd w:id="739"/>
      <w:bookmarkEnd w:id="740"/>
      <w:bookmarkEnd w:id="741"/>
      <w:bookmarkEnd w:id="742"/>
      <w:bookmarkEnd w:id="743"/>
      <w:bookmarkEnd w:id="744"/>
      <w:bookmarkEnd w:id="745"/>
      <w:bookmarkEnd w:id="746"/>
    </w:p>
    <w:p w14:paraId="4469908A"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0DAD49A" w14:textId="77777777" w:rsidR="00E92CBF" w:rsidRPr="00F11966" w:rsidRDefault="00E92CBF" w:rsidP="00E92CBF">
      <w:pPr>
        <w:pStyle w:val="Heading4"/>
      </w:pPr>
      <w:bookmarkStart w:id="747" w:name="_Toc24925825"/>
      <w:bookmarkStart w:id="748" w:name="_Toc24926003"/>
      <w:bookmarkStart w:id="749" w:name="_Toc24926179"/>
      <w:bookmarkStart w:id="750" w:name="_Toc33964032"/>
      <w:bookmarkStart w:id="751" w:name="_Toc33980788"/>
      <w:bookmarkStart w:id="752" w:name="_Toc36462589"/>
      <w:bookmarkStart w:id="753" w:name="_Toc36462785"/>
      <w:bookmarkStart w:id="754" w:name="_Toc43026024"/>
      <w:bookmarkStart w:id="755" w:name="_Toc49763558"/>
      <w:bookmarkStart w:id="756" w:name="_Toc56754254"/>
      <w:bookmarkStart w:id="757" w:name="_Toc70341414"/>
      <w:r w:rsidRPr="00F11966">
        <w:t>5.4.3.14</w:t>
      </w:r>
      <w:r w:rsidRPr="00F11966">
        <w:tab/>
        <w:t>Enumeration: UpConfidentialityRm</w:t>
      </w:r>
      <w:bookmarkEnd w:id="747"/>
      <w:bookmarkEnd w:id="748"/>
      <w:bookmarkEnd w:id="749"/>
      <w:bookmarkEnd w:id="750"/>
      <w:bookmarkEnd w:id="751"/>
      <w:bookmarkEnd w:id="752"/>
      <w:bookmarkEnd w:id="753"/>
      <w:bookmarkEnd w:id="754"/>
      <w:bookmarkEnd w:id="755"/>
      <w:bookmarkEnd w:id="756"/>
      <w:bookmarkEnd w:id="757"/>
    </w:p>
    <w:p w14:paraId="061AE2F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5081574C" w14:textId="77777777" w:rsidR="00E92CBF" w:rsidRPr="00F11966" w:rsidRDefault="00E92CBF" w:rsidP="00E92CBF">
      <w:pPr>
        <w:pStyle w:val="Heading4"/>
      </w:pPr>
      <w:bookmarkStart w:id="758" w:name="_Toc24925826"/>
      <w:bookmarkStart w:id="759" w:name="_Toc24926004"/>
      <w:bookmarkStart w:id="760" w:name="_Toc24926180"/>
      <w:bookmarkStart w:id="761" w:name="_Toc33964033"/>
      <w:bookmarkStart w:id="762" w:name="_Toc33980789"/>
      <w:bookmarkStart w:id="763" w:name="_Toc36462590"/>
      <w:bookmarkStart w:id="764" w:name="_Toc36462786"/>
      <w:bookmarkStart w:id="765" w:name="_Toc43026025"/>
      <w:bookmarkStart w:id="766" w:name="_Toc49763559"/>
      <w:bookmarkStart w:id="767" w:name="_Toc56754255"/>
      <w:bookmarkStart w:id="768" w:name="_Toc70341415"/>
      <w:r w:rsidRPr="00F11966">
        <w:t>5.4.3.15</w:t>
      </w:r>
      <w:r w:rsidRPr="00F11966">
        <w:tab/>
        <w:t>Enumeration: SscModeRm</w:t>
      </w:r>
      <w:bookmarkEnd w:id="758"/>
      <w:bookmarkEnd w:id="759"/>
      <w:bookmarkEnd w:id="760"/>
      <w:bookmarkEnd w:id="761"/>
      <w:bookmarkEnd w:id="762"/>
      <w:bookmarkEnd w:id="763"/>
      <w:bookmarkEnd w:id="764"/>
      <w:bookmarkEnd w:id="765"/>
      <w:bookmarkEnd w:id="766"/>
      <w:bookmarkEnd w:id="767"/>
      <w:bookmarkEnd w:id="768"/>
    </w:p>
    <w:p w14:paraId="0CFEE258" w14:textId="77777777" w:rsidR="00E92CBF" w:rsidRPr="00F11966" w:rsidRDefault="00E92CBF" w:rsidP="00E92CBF">
      <w:pPr>
        <w:rPr>
          <w:lang w:val="en-US"/>
        </w:rPr>
      </w:pPr>
      <w:r w:rsidRPr="00F11966">
        <w:t>This data type is defined in the same way as the "SscMode" enumeration, but with the OpenAPI "nullable: true" property.</w:t>
      </w:r>
    </w:p>
    <w:p w14:paraId="293DF461" w14:textId="77777777" w:rsidR="00E92CBF" w:rsidRPr="00F11966" w:rsidRDefault="00E92CBF" w:rsidP="00E92CBF">
      <w:pPr>
        <w:pStyle w:val="Heading4"/>
        <w:rPr>
          <w:noProof/>
        </w:rPr>
      </w:pPr>
      <w:bookmarkStart w:id="769" w:name="_Toc24925827"/>
      <w:bookmarkStart w:id="770" w:name="_Toc24926005"/>
      <w:bookmarkStart w:id="771" w:name="_Toc24926181"/>
      <w:bookmarkStart w:id="772" w:name="_Toc33964034"/>
      <w:bookmarkStart w:id="773" w:name="_Toc33980790"/>
      <w:bookmarkStart w:id="774" w:name="_Toc36462591"/>
      <w:bookmarkStart w:id="775" w:name="_Toc36462787"/>
      <w:bookmarkStart w:id="776" w:name="_Toc43026026"/>
      <w:bookmarkStart w:id="777" w:name="_Toc49763560"/>
      <w:bookmarkStart w:id="778" w:name="_Toc56754256"/>
      <w:bookmarkStart w:id="779" w:name="_Toc70341416"/>
      <w:r w:rsidRPr="00F11966">
        <w:rPr>
          <w:noProof/>
        </w:rPr>
        <w:t>5.4.3.17</w:t>
      </w:r>
      <w:r w:rsidRPr="00F11966">
        <w:rPr>
          <w:noProof/>
        </w:rPr>
        <w:tab/>
        <w:t>Enumeration: DnaiChangeTypeRm</w:t>
      </w:r>
      <w:bookmarkEnd w:id="769"/>
      <w:bookmarkEnd w:id="770"/>
      <w:bookmarkEnd w:id="771"/>
      <w:bookmarkEnd w:id="772"/>
      <w:bookmarkEnd w:id="773"/>
      <w:bookmarkEnd w:id="774"/>
      <w:bookmarkEnd w:id="775"/>
      <w:bookmarkEnd w:id="776"/>
      <w:bookmarkEnd w:id="777"/>
      <w:bookmarkEnd w:id="778"/>
      <w:bookmarkEnd w:id="779"/>
    </w:p>
    <w:p w14:paraId="48D4FFB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2E63A89D" w14:textId="77777777" w:rsidR="00E92CBF" w:rsidRPr="00F11966" w:rsidRDefault="00E92CBF" w:rsidP="00E92CBF">
      <w:pPr>
        <w:pStyle w:val="Heading4"/>
      </w:pPr>
      <w:bookmarkStart w:id="780" w:name="_Toc24925828"/>
      <w:bookmarkStart w:id="781" w:name="_Toc24926006"/>
      <w:bookmarkStart w:id="782" w:name="_Toc24926182"/>
      <w:bookmarkStart w:id="783" w:name="_Toc33964035"/>
      <w:bookmarkStart w:id="784" w:name="_Toc33980791"/>
      <w:bookmarkStart w:id="785" w:name="_Toc36462592"/>
      <w:bookmarkStart w:id="786" w:name="_Toc36462788"/>
      <w:bookmarkStart w:id="787" w:name="_Toc43026027"/>
      <w:bookmarkStart w:id="788" w:name="_Toc49763561"/>
      <w:bookmarkStart w:id="789" w:name="_Toc56754257"/>
      <w:bookmarkStart w:id="790" w:name="_Toc70341417"/>
      <w:r w:rsidRPr="00F11966">
        <w:t>5.4.3.18</w:t>
      </w:r>
      <w:r w:rsidRPr="00F11966">
        <w:tab/>
        <w:t>Enumeration: RestrictionTypeRm</w:t>
      </w:r>
      <w:bookmarkEnd w:id="780"/>
      <w:bookmarkEnd w:id="781"/>
      <w:bookmarkEnd w:id="782"/>
      <w:bookmarkEnd w:id="783"/>
      <w:bookmarkEnd w:id="784"/>
      <w:bookmarkEnd w:id="785"/>
      <w:bookmarkEnd w:id="786"/>
      <w:bookmarkEnd w:id="787"/>
      <w:bookmarkEnd w:id="788"/>
      <w:bookmarkEnd w:id="789"/>
      <w:bookmarkEnd w:id="790"/>
    </w:p>
    <w:p w14:paraId="4048564B"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2234B1F" w14:textId="77777777" w:rsidR="00E92CBF" w:rsidRPr="00F11966" w:rsidRDefault="00E92CBF" w:rsidP="00E92CBF">
      <w:pPr>
        <w:pStyle w:val="Heading4"/>
      </w:pPr>
      <w:bookmarkStart w:id="791" w:name="_Toc24925829"/>
      <w:bookmarkStart w:id="792" w:name="_Toc24926007"/>
      <w:bookmarkStart w:id="793" w:name="_Toc24926183"/>
      <w:bookmarkStart w:id="794" w:name="_Toc33964036"/>
      <w:bookmarkStart w:id="795" w:name="_Toc33980792"/>
      <w:bookmarkStart w:id="796" w:name="_Toc36462593"/>
      <w:bookmarkStart w:id="797" w:name="_Toc36462789"/>
      <w:bookmarkStart w:id="798" w:name="_Toc43026028"/>
      <w:bookmarkStart w:id="799" w:name="_Toc49763562"/>
      <w:bookmarkStart w:id="800" w:name="_Toc56754258"/>
      <w:bookmarkStart w:id="801" w:name="_Toc70341418"/>
      <w:r w:rsidRPr="00F11966">
        <w:t>5.4.3.19</w:t>
      </w:r>
      <w:r w:rsidRPr="00F11966">
        <w:tab/>
        <w:t>Enumeration: CoreNetworkType</w:t>
      </w:r>
      <w:bookmarkEnd w:id="791"/>
      <w:bookmarkEnd w:id="792"/>
      <w:bookmarkEnd w:id="793"/>
      <w:bookmarkEnd w:id="794"/>
      <w:bookmarkEnd w:id="795"/>
      <w:bookmarkEnd w:id="796"/>
      <w:bookmarkEnd w:id="797"/>
      <w:bookmarkEnd w:id="798"/>
      <w:bookmarkEnd w:id="799"/>
      <w:bookmarkEnd w:id="800"/>
      <w:bookmarkEnd w:id="801"/>
    </w:p>
    <w:p w14:paraId="0F05AFDE"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683895B0" w14:textId="77777777" w:rsidR="00E92CBF" w:rsidRPr="00F11966" w:rsidRDefault="00E92CBF" w:rsidP="00E92CBF">
      <w:pPr>
        <w:rPr>
          <w:lang w:val="en-US"/>
        </w:rPr>
      </w:pPr>
    </w:p>
    <w:p w14:paraId="5DD36A0F" w14:textId="77777777" w:rsidR="00E92CBF" w:rsidRPr="00F11966" w:rsidRDefault="00E92CBF" w:rsidP="00E92CBF">
      <w:pPr>
        <w:pStyle w:val="Heading4"/>
      </w:pPr>
      <w:bookmarkStart w:id="802" w:name="_Toc24925830"/>
      <w:bookmarkStart w:id="803" w:name="_Toc24926008"/>
      <w:bookmarkStart w:id="804" w:name="_Toc24926184"/>
      <w:bookmarkStart w:id="805" w:name="_Toc33964037"/>
      <w:bookmarkStart w:id="806" w:name="_Toc33980793"/>
      <w:bookmarkStart w:id="807" w:name="_Toc36462594"/>
      <w:bookmarkStart w:id="808" w:name="_Toc36462790"/>
      <w:bookmarkStart w:id="809" w:name="_Toc43026029"/>
      <w:bookmarkStart w:id="810" w:name="_Toc49763563"/>
      <w:bookmarkStart w:id="811" w:name="_Toc56754259"/>
      <w:bookmarkStart w:id="812" w:name="_Toc70341419"/>
      <w:r w:rsidRPr="00F11966">
        <w:lastRenderedPageBreak/>
        <w:t>5.4.3.20</w:t>
      </w:r>
      <w:r w:rsidRPr="00F11966">
        <w:tab/>
        <w:t>Enumeration: PresenceState</w:t>
      </w:r>
      <w:bookmarkEnd w:id="802"/>
      <w:bookmarkEnd w:id="803"/>
      <w:bookmarkEnd w:id="804"/>
      <w:bookmarkEnd w:id="805"/>
      <w:bookmarkEnd w:id="806"/>
      <w:bookmarkEnd w:id="807"/>
      <w:bookmarkEnd w:id="808"/>
      <w:bookmarkEnd w:id="809"/>
      <w:bookmarkEnd w:id="810"/>
      <w:bookmarkEnd w:id="811"/>
      <w:bookmarkEnd w:id="812"/>
    </w:p>
    <w:p w14:paraId="1298BB96"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FF31B6F"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611FD2"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0E62DB" w14:textId="77777777" w:rsidR="00E92CBF" w:rsidRPr="00F11966" w:rsidRDefault="00E92CBF" w:rsidP="00AA7DB8">
            <w:pPr>
              <w:pStyle w:val="TAH"/>
            </w:pPr>
            <w:r w:rsidRPr="00F11966">
              <w:t>Description</w:t>
            </w:r>
          </w:p>
        </w:tc>
      </w:tr>
      <w:tr w:rsidR="00E92CBF" w:rsidRPr="00F11966" w14:paraId="584D94C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707426"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24B556"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8D30772"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1B61E"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C4613B"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C4DD71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199A7"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04B19"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6105D6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1C2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C3CAC" w14:textId="77777777" w:rsidR="00E92CBF" w:rsidRPr="00F11966" w:rsidRDefault="00E92CBF" w:rsidP="00AA7DB8">
            <w:pPr>
              <w:pStyle w:val="TAL"/>
            </w:pPr>
            <w:r w:rsidRPr="00F11966">
              <w:rPr>
                <w:lang w:eastAsia="zh-CN"/>
              </w:rPr>
              <w:t>Indicates that the presence reporting area is inactive in the serving node.</w:t>
            </w:r>
          </w:p>
        </w:tc>
      </w:tr>
    </w:tbl>
    <w:p w14:paraId="5CDC778F" w14:textId="77777777" w:rsidR="00E92CBF" w:rsidRPr="00F11966" w:rsidRDefault="00E92CBF" w:rsidP="00E92CBF">
      <w:pPr>
        <w:rPr>
          <w:lang w:val="en-US"/>
        </w:rPr>
      </w:pPr>
    </w:p>
    <w:p w14:paraId="10E390CE" w14:textId="77777777" w:rsidR="00E92CBF" w:rsidRPr="00F11966" w:rsidRDefault="00E92CBF" w:rsidP="00E92CBF">
      <w:pPr>
        <w:pStyle w:val="Heading4"/>
      </w:pPr>
      <w:bookmarkStart w:id="813" w:name="_Toc24925831"/>
      <w:bookmarkStart w:id="814" w:name="_Toc24926009"/>
      <w:bookmarkStart w:id="815" w:name="_Toc24926185"/>
      <w:bookmarkStart w:id="816" w:name="_Toc33964038"/>
      <w:bookmarkStart w:id="817" w:name="_Toc33980794"/>
      <w:bookmarkStart w:id="818" w:name="_Toc36462595"/>
      <w:bookmarkStart w:id="819" w:name="_Toc36462791"/>
      <w:bookmarkStart w:id="820" w:name="_Toc43026030"/>
      <w:bookmarkStart w:id="821" w:name="_Toc49763564"/>
      <w:bookmarkStart w:id="822" w:name="_Toc56754260"/>
      <w:bookmarkStart w:id="823" w:name="_Toc70341420"/>
      <w:r w:rsidRPr="00F11966">
        <w:t>5.4.3.21</w:t>
      </w:r>
      <w:r w:rsidRPr="00F11966">
        <w:tab/>
        <w:t>Enumeration: StationaryIndication</w:t>
      </w:r>
      <w:bookmarkEnd w:id="813"/>
      <w:bookmarkEnd w:id="814"/>
      <w:bookmarkEnd w:id="815"/>
      <w:bookmarkEnd w:id="816"/>
      <w:bookmarkEnd w:id="817"/>
      <w:bookmarkEnd w:id="818"/>
      <w:bookmarkEnd w:id="819"/>
      <w:bookmarkEnd w:id="820"/>
      <w:bookmarkEnd w:id="821"/>
      <w:bookmarkEnd w:id="822"/>
      <w:bookmarkEnd w:id="823"/>
    </w:p>
    <w:p w14:paraId="0536D8E0"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96EAD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AB90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092F77" w14:textId="77777777" w:rsidR="00E92CBF" w:rsidRPr="00F11966" w:rsidRDefault="00E92CBF" w:rsidP="00AA7DB8">
            <w:pPr>
              <w:pStyle w:val="TAH"/>
            </w:pPr>
            <w:r w:rsidRPr="00F11966">
              <w:t>Description</w:t>
            </w:r>
          </w:p>
        </w:tc>
      </w:tr>
      <w:tr w:rsidR="00E92CBF" w:rsidRPr="00F11966" w14:paraId="056C6E7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074185"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94AE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762C893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6BB8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E5CE69" w14:textId="77777777" w:rsidR="00E92CBF" w:rsidRPr="00F11966" w:rsidRDefault="00E92CBF" w:rsidP="00AA7DB8">
            <w:pPr>
              <w:pStyle w:val="TAL"/>
            </w:pPr>
            <w:r w:rsidRPr="00F11966">
              <w:rPr>
                <w:rFonts w:hint="eastAsia"/>
                <w:lang w:eastAsia="zh-CN"/>
              </w:rPr>
              <w:t>Identifies the UE is mobile</w:t>
            </w:r>
          </w:p>
        </w:tc>
      </w:tr>
    </w:tbl>
    <w:p w14:paraId="259881C9" w14:textId="77777777" w:rsidR="00E92CBF" w:rsidRPr="00F11966" w:rsidRDefault="00E92CBF" w:rsidP="00E92CBF">
      <w:pPr>
        <w:pStyle w:val="B1"/>
      </w:pPr>
    </w:p>
    <w:p w14:paraId="66B7B317" w14:textId="77777777" w:rsidR="00E92CBF" w:rsidRPr="00F11966" w:rsidRDefault="00E92CBF" w:rsidP="00E92CBF">
      <w:pPr>
        <w:pStyle w:val="Heading4"/>
      </w:pPr>
      <w:bookmarkStart w:id="824" w:name="_Toc24925832"/>
      <w:bookmarkStart w:id="825" w:name="_Toc24926010"/>
      <w:bookmarkStart w:id="826" w:name="_Toc24926186"/>
      <w:bookmarkStart w:id="827" w:name="_Toc33964039"/>
      <w:bookmarkStart w:id="828" w:name="_Toc33980795"/>
      <w:bookmarkStart w:id="829" w:name="_Toc36462596"/>
      <w:bookmarkStart w:id="830" w:name="_Toc36462792"/>
      <w:bookmarkStart w:id="831" w:name="_Toc43026031"/>
      <w:bookmarkStart w:id="832" w:name="_Toc49763565"/>
      <w:bookmarkStart w:id="833" w:name="_Toc56754261"/>
      <w:bookmarkStart w:id="834" w:name="_Toc70341421"/>
      <w:r w:rsidRPr="00F11966">
        <w:t>5.4.3.22</w:t>
      </w:r>
      <w:r w:rsidRPr="00F11966">
        <w:tab/>
        <w:t>Enumeration: StationaryIndicationRm</w:t>
      </w:r>
      <w:bookmarkEnd w:id="824"/>
      <w:bookmarkEnd w:id="825"/>
      <w:bookmarkEnd w:id="826"/>
      <w:bookmarkEnd w:id="827"/>
      <w:bookmarkEnd w:id="828"/>
      <w:bookmarkEnd w:id="829"/>
      <w:bookmarkEnd w:id="830"/>
      <w:bookmarkEnd w:id="831"/>
      <w:bookmarkEnd w:id="832"/>
      <w:bookmarkEnd w:id="833"/>
      <w:bookmarkEnd w:id="834"/>
    </w:p>
    <w:p w14:paraId="305E669A" w14:textId="77777777" w:rsidR="00E92CBF" w:rsidRPr="00F11966" w:rsidRDefault="00E92CBF" w:rsidP="00E92CBF">
      <w:r w:rsidRPr="00F11966">
        <w:t>This enumeration is defined in the same way as the "StationaryIndication" enumeration, but with the OpenAPI "nullable: true" property.</w:t>
      </w:r>
    </w:p>
    <w:p w14:paraId="3092F557" w14:textId="77777777" w:rsidR="00E92CBF" w:rsidRPr="00F11966" w:rsidRDefault="00E92CBF" w:rsidP="00E92CBF">
      <w:pPr>
        <w:pStyle w:val="Heading4"/>
      </w:pPr>
      <w:bookmarkStart w:id="835" w:name="_Toc24925833"/>
      <w:bookmarkStart w:id="836" w:name="_Toc24926011"/>
      <w:bookmarkStart w:id="837" w:name="_Toc24926187"/>
      <w:bookmarkStart w:id="838" w:name="_Toc33964040"/>
      <w:bookmarkStart w:id="839" w:name="_Toc33980796"/>
      <w:bookmarkStart w:id="840" w:name="_Toc36462597"/>
      <w:bookmarkStart w:id="841" w:name="_Toc36462793"/>
      <w:bookmarkStart w:id="842" w:name="_Toc43026032"/>
      <w:bookmarkStart w:id="843" w:name="_Toc49763566"/>
      <w:bookmarkStart w:id="844" w:name="_Toc56754262"/>
      <w:bookmarkStart w:id="845" w:name="_Toc70341422"/>
      <w:r w:rsidRPr="00F11966">
        <w:t>5.4.3.23</w:t>
      </w:r>
      <w:r w:rsidRPr="00F11966">
        <w:tab/>
        <w:t>Enumeration: ScheduledCommunicationType</w:t>
      </w:r>
      <w:bookmarkEnd w:id="835"/>
      <w:bookmarkEnd w:id="836"/>
      <w:bookmarkEnd w:id="837"/>
      <w:bookmarkEnd w:id="838"/>
      <w:bookmarkEnd w:id="839"/>
      <w:bookmarkEnd w:id="840"/>
      <w:bookmarkEnd w:id="841"/>
      <w:bookmarkEnd w:id="842"/>
      <w:bookmarkEnd w:id="843"/>
      <w:bookmarkEnd w:id="844"/>
      <w:bookmarkEnd w:id="845"/>
    </w:p>
    <w:p w14:paraId="10DAEAD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739630F"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6F101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C93D16" w14:textId="77777777" w:rsidR="00E92CBF" w:rsidRPr="00F11966" w:rsidRDefault="00E92CBF" w:rsidP="00AA7DB8">
            <w:pPr>
              <w:pStyle w:val="TAH"/>
            </w:pPr>
            <w:r w:rsidRPr="00F11966">
              <w:t>Description</w:t>
            </w:r>
          </w:p>
        </w:tc>
      </w:tr>
      <w:tr w:rsidR="00E92CBF" w:rsidRPr="00F11966" w14:paraId="7E342E6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A3036"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384175" w14:textId="77777777" w:rsidR="00E92CBF" w:rsidRPr="00F11966" w:rsidRDefault="00E92CBF" w:rsidP="00AA7DB8">
            <w:pPr>
              <w:pStyle w:val="TAL"/>
            </w:pPr>
            <w:r w:rsidRPr="00F11966">
              <w:t>Downlink only</w:t>
            </w:r>
          </w:p>
        </w:tc>
      </w:tr>
      <w:tr w:rsidR="00E92CBF" w:rsidRPr="00F11966" w14:paraId="07B4016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4D380"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441" w14:textId="77777777" w:rsidR="00E92CBF" w:rsidRPr="00F11966" w:rsidRDefault="00E92CBF" w:rsidP="00AA7DB8">
            <w:pPr>
              <w:pStyle w:val="TAL"/>
            </w:pPr>
            <w:r w:rsidRPr="00F11966">
              <w:t>Uplink only</w:t>
            </w:r>
          </w:p>
        </w:tc>
      </w:tr>
      <w:tr w:rsidR="00E92CBF" w:rsidRPr="00F11966" w14:paraId="4504F31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73B5E"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424A" w14:textId="77777777" w:rsidR="00E92CBF" w:rsidRPr="00F11966" w:rsidRDefault="00E92CBF" w:rsidP="00AA7DB8">
            <w:pPr>
              <w:pStyle w:val="TAL"/>
            </w:pPr>
            <w:r w:rsidRPr="00F11966">
              <w:t>Bi-directional</w:t>
            </w:r>
          </w:p>
        </w:tc>
      </w:tr>
    </w:tbl>
    <w:p w14:paraId="69EF7E78" w14:textId="77777777" w:rsidR="00E92CBF" w:rsidRPr="00F11966" w:rsidRDefault="00E92CBF" w:rsidP="00E92CBF"/>
    <w:p w14:paraId="23D3A0C1" w14:textId="77777777" w:rsidR="00E92CBF" w:rsidRPr="00F11966" w:rsidRDefault="00E92CBF" w:rsidP="00E92CBF">
      <w:pPr>
        <w:pStyle w:val="Heading4"/>
      </w:pPr>
      <w:bookmarkStart w:id="846" w:name="_Toc24925834"/>
      <w:bookmarkStart w:id="847" w:name="_Toc24926012"/>
      <w:bookmarkStart w:id="848" w:name="_Toc24926188"/>
      <w:bookmarkStart w:id="849" w:name="_Toc33964041"/>
      <w:bookmarkStart w:id="850" w:name="_Toc33980797"/>
      <w:bookmarkStart w:id="851" w:name="_Toc36462598"/>
      <w:bookmarkStart w:id="852" w:name="_Toc36462794"/>
      <w:bookmarkStart w:id="853" w:name="_Toc43026033"/>
      <w:bookmarkStart w:id="854" w:name="_Toc49763567"/>
      <w:bookmarkStart w:id="855" w:name="_Toc56754263"/>
      <w:bookmarkStart w:id="856" w:name="_Toc70341423"/>
      <w:r w:rsidRPr="00F11966">
        <w:t>5.4.3.24</w:t>
      </w:r>
      <w:r w:rsidRPr="00F11966">
        <w:tab/>
        <w:t>Enumeration: ScheduledCommunicationTypeRm</w:t>
      </w:r>
      <w:bookmarkEnd w:id="846"/>
      <w:bookmarkEnd w:id="847"/>
      <w:bookmarkEnd w:id="848"/>
      <w:bookmarkEnd w:id="849"/>
      <w:bookmarkEnd w:id="850"/>
      <w:bookmarkEnd w:id="851"/>
      <w:bookmarkEnd w:id="852"/>
      <w:bookmarkEnd w:id="853"/>
      <w:bookmarkEnd w:id="854"/>
      <w:bookmarkEnd w:id="855"/>
      <w:bookmarkEnd w:id="856"/>
    </w:p>
    <w:p w14:paraId="08CAD9D1" w14:textId="77777777" w:rsidR="00E92CBF" w:rsidRPr="00F11966" w:rsidRDefault="00E92CBF" w:rsidP="00E92CBF">
      <w:r w:rsidRPr="00F11966">
        <w:t>This enumeration is defined in the same way as the "ScheduledCommunicationType" enumeration, but with the OpenAPI "nullable: true" property.</w:t>
      </w:r>
    </w:p>
    <w:p w14:paraId="6912E843" w14:textId="77777777" w:rsidR="00E92CBF" w:rsidRPr="00F11966" w:rsidRDefault="00E92CBF" w:rsidP="00E92CBF"/>
    <w:p w14:paraId="15653B2B" w14:textId="77777777" w:rsidR="00E92CBF" w:rsidRPr="00F11966" w:rsidRDefault="00E92CBF" w:rsidP="00E92CBF">
      <w:pPr>
        <w:pStyle w:val="Heading4"/>
      </w:pPr>
      <w:bookmarkStart w:id="857" w:name="_Toc24925835"/>
      <w:bookmarkStart w:id="858" w:name="_Toc24926013"/>
      <w:bookmarkStart w:id="859" w:name="_Toc24926189"/>
      <w:bookmarkStart w:id="860" w:name="_Toc33964042"/>
      <w:bookmarkStart w:id="861" w:name="_Toc33980798"/>
      <w:bookmarkStart w:id="862" w:name="_Toc36462599"/>
      <w:bookmarkStart w:id="863" w:name="_Toc36462795"/>
      <w:bookmarkStart w:id="864" w:name="_Toc43026034"/>
      <w:bookmarkStart w:id="865" w:name="_Toc49763568"/>
      <w:bookmarkStart w:id="866" w:name="_Toc56754264"/>
      <w:bookmarkStart w:id="867" w:name="_Toc70341424"/>
      <w:r w:rsidRPr="00F11966">
        <w:t>5.4.3.25</w:t>
      </w:r>
      <w:r w:rsidRPr="00F11966">
        <w:tab/>
        <w:t>Enumeration: TrafficProfile</w:t>
      </w:r>
      <w:bookmarkEnd w:id="857"/>
      <w:bookmarkEnd w:id="858"/>
      <w:bookmarkEnd w:id="859"/>
      <w:bookmarkEnd w:id="860"/>
      <w:bookmarkEnd w:id="861"/>
      <w:bookmarkEnd w:id="862"/>
      <w:bookmarkEnd w:id="863"/>
      <w:bookmarkEnd w:id="864"/>
      <w:bookmarkEnd w:id="865"/>
      <w:bookmarkEnd w:id="866"/>
      <w:bookmarkEnd w:id="867"/>
    </w:p>
    <w:p w14:paraId="679B9884"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71C240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36ED1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33B10D" w14:textId="77777777" w:rsidR="00E92CBF" w:rsidRPr="00F11966" w:rsidRDefault="00E92CBF" w:rsidP="00AA7DB8">
            <w:pPr>
              <w:pStyle w:val="TAH"/>
            </w:pPr>
            <w:r w:rsidRPr="00F11966">
              <w:t>Description</w:t>
            </w:r>
          </w:p>
        </w:tc>
      </w:tr>
      <w:tr w:rsidR="00E92CBF" w:rsidRPr="00F11966" w14:paraId="5B6481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FE8F4"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B8B780" w14:textId="77777777" w:rsidR="00E92CBF" w:rsidRPr="00F11966" w:rsidRDefault="00E92CBF" w:rsidP="00AA7DB8">
            <w:pPr>
              <w:pStyle w:val="TAL"/>
            </w:pPr>
            <w:r w:rsidRPr="00F11966">
              <w:t>Uplink single packet transmission.</w:t>
            </w:r>
          </w:p>
        </w:tc>
      </w:tr>
      <w:tr w:rsidR="00E92CBF" w:rsidRPr="00F11966" w14:paraId="31E5DFD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03520"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CD98" w14:textId="77777777" w:rsidR="00E92CBF" w:rsidRPr="00F11966" w:rsidRDefault="00E92CBF" w:rsidP="00AA7DB8">
            <w:pPr>
              <w:pStyle w:val="TAL"/>
            </w:pPr>
            <w:r w:rsidRPr="00F11966">
              <w:t>Downlink single packet transmission.</w:t>
            </w:r>
          </w:p>
        </w:tc>
      </w:tr>
      <w:tr w:rsidR="00E92CBF" w:rsidRPr="00F11966" w14:paraId="3FC5085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9079B"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5B09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A8DF5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DF05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8E675"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1E1D9B8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36897"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02E50" w14:textId="77777777" w:rsidR="00E92CBF" w:rsidRPr="00F11966" w:rsidRDefault="00E92CBF" w:rsidP="00AA7DB8">
            <w:pPr>
              <w:pStyle w:val="TAL"/>
            </w:pPr>
            <w:r w:rsidRPr="00F11966">
              <w:t>Multiple packet transmission.</w:t>
            </w:r>
          </w:p>
        </w:tc>
      </w:tr>
    </w:tbl>
    <w:p w14:paraId="70E3D25E" w14:textId="77777777" w:rsidR="00E92CBF" w:rsidRPr="00F11966" w:rsidRDefault="00E92CBF" w:rsidP="00E92CBF"/>
    <w:p w14:paraId="6F0A61EC" w14:textId="77777777" w:rsidR="00E92CBF" w:rsidRPr="00F11966" w:rsidRDefault="00E92CBF" w:rsidP="00E92CBF">
      <w:pPr>
        <w:pStyle w:val="Heading4"/>
      </w:pPr>
      <w:bookmarkStart w:id="868" w:name="_Toc24925836"/>
      <w:bookmarkStart w:id="869" w:name="_Toc24926014"/>
      <w:bookmarkStart w:id="870" w:name="_Toc24926190"/>
      <w:bookmarkStart w:id="871" w:name="_Toc33964043"/>
      <w:bookmarkStart w:id="872" w:name="_Toc33980799"/>
      <w:bookmarkStart w:id="873" w:name="_Toc36462600"/>
      <w:bookmarkStart w:id="874" w:name="_Toc36462796"/>
      <w:bookmarkStart w:id="875" w:name="_Toc43026035"/>
      <w:bookmarkStart w:id="876" w:name="_Toc49763569"/>
      <w:bookmarkStart w:id="877" w:name="_Toc56754265"/>
      <w:bookmarkStart w:id="878" w:name="_Toc70341425"/>
      <w:r w:rsidRPr="00F11966">
        <w:lastRenderedPageBreak/>
        <w:t>5.4.3.26</w:t>
      </w:r>
      <w:r w:rsidRPr="00F11966">
        <w:tab/>
        <w:t>Enumeration: TrafficProfileRm</w:t>
      </w:r>
      <w:bookmarkEnd w:id="868"/>
      <w:bookmarkEnd w:id="869"/>
      <w:bookmarkEnd w:id="870"/>
      <w:bookmarkEnd w:id="871"/>
      <w:bookmarkEnd w:id="872"/>
      <w:bookmarkEnd w:id="873"/>
      <w:bookmarkEnd w:id="874"/>
      <w:bookmarkEnd w:id="875"/>
      <w:bookmarkEnd w:id="876"/>
      <w:bookmarkEnd w:id="877"/>
      <w:bookmarkEnd w:id="878"/>
    </w:p>
    <w:p w14:paraId="7C5B8BA6" w14:textId="77777777" w:rsidR="00E92CBF" w:rsidRPr="00F11966" w:rsidRDefault="00E92CBF" w:rsidP="00E92CBF">
      <w:r w:rsidRPr="00F11966">
        <w:t>This enumeration is defined in the same way as the "TrafficProfile" enumeration, but with the OpenAPI "nullable: true" property.</w:t>
      </w:r>
    </w:p>
    <w:p w14:paraId="5F095551" w14:textId="77777777" w:rsidR="00E92CBF" w:rsidRPr="00F11966" w:rsidRDefault="00E92CBF" w:rsidP="00E92CBF">
      <w:pPr>
        <w:rPr>
          <w:lang w:val="en-US"/>
        </w:rPr>
      </w:pPr>
    </w:p>
    <w:p w14:paraId="041AE191" w14:textId="77777777" w:rsidR="00E92CBF" w:rsidRPr="00F11966" w:rsidRDefault="00E92CBF" w:rsidP="00E92CBF">
      <w:pPr>
        <w:pStyle w:val="Heading4"/>
      </w:pPr>
      <w:bookmarkStart w:id="879" w:name="_Toc33964044"/>
      <w:bookmarkStart w:id="880" w:name="_Toc33980800"/>
      <w:bookmarkStart w:id="881" w:name="_Toc36462601"/>
      <w:bookmarkStart w:id="882" w:name="_Toc36462797"/>
      <w:bookmarkStart w:id="883" w:name="_Toc43026036"/>
      <w:bookmarkStart w:id="884" w:name="_Toc49763570"/>
      <w:bookmarkStart w:id="885" w:name="_Toc56754266"/>
      <w:bookmarkStart w:id="886" w:name="_Toc70341426"/>
      <w:r w:rsidRPr="00F11966">
        <w:t>5.4.3.27</w:t>
      </w:r>
      <w:r w:rsidRPr="00F11966">
        <w:tab/>
        <w:t>Enumeration: LcsServiceAuth</w:t>
      </w:r>
      <w:bookmarkEnd w:id="879"/>
      <w:bookmarkEnd w:id="880"/>
      <w:bookmarkEnd w:id="881"/>
      <w:bookmarkEnd w:id="882"/>
      <w:bookmarkEnd w:id="883"/>
      <w:bookmarkEnd w:id="884"/>
      <w:bookmarkEnd w:id="885"/>
      <w:bookmarkEnd w:id="886"/>
    </w:p>
    <w:p w14:paraId="164C22B0"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37D62474"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DB7775"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827BD9" w14:textId="77777777" w:rsidR="00E92CBF" w:rsidRPr="00F11966" w:rsidRDefault="00E92CBF" w:rsidP="00AA7DB8">
            <w:pPr>
              <w:pStyle w:val="TAH"/>
            </w:pPr>
            <w:r w:rsidRPr="00F11966">
              <w:t>Description</w:t>
            </w:r>
          </w:p>
        </w:tc>
      </w:tr>
      <w:tr w:rsidR="00E92CBF" w:rsidRPr="00F11966" w14:paraId="25DE1A0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140D8"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617BFB" w14:textId="77777777" w:rsidR="00E92CBF" w:rsidRPr="00F11966" w:rsidRDefault="00E92CBF" w:rsidP="00AA7DB8">
            <w:pPr>
              <w:pStyle w:val="TAL"/>
            </w:pPr>
            <w:r w:rsidRPr="00F11966">
              <w:t>Location allowed with notification</w:t>
            </w:r>
          </w:p>
        </w:tc>
      </w:tr>
      <w:tr w:rsidR="00E92CBF" w:rsidRPr="00F11966" w14:paraId="30788947"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99A8B"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AA715" w14:textId="77777777" w:rsidR="00E92CBF" w:rsidRPr="00F11966" w:rsidRDefault="00E92CBF" w:rsidP="00AA7DB8">
            <w:pPr>
              <w:pStyle w:val="TAL"/>
            </w:pPr>
            <w:r w:rsidRPr="00F11966">
              <w:t>Location allowed without notification</w:t>
            </w:r>
          </w:p>
        </w:tc>
      </w:tr>
      <w:tr w:rsidR="00E92CBF" w:rsidRPr="00F11966" w14:paraId="798F861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7288F"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BBF88"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58CA98B"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91234"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C1E8B"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60DFAA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0F451"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99174" w14:textId="77777777" w:rsidR="00E92CBF" w:rsidRPr="00F11966" w:rsidRDefault="00E92CBF" w:rsidP="00AA7DB8">
            <w:pPr>
              <w:pStyle w:val="TAL"/>
            </w:pPr>
            <w:r w:rsidRPr="00F11966">
              <w:t>Notification only</w:t>
            </w:r>
          </w:p>
        </w:tc>
      </w:tr>
      <w:tr w:rsidR="00E92CBF" w:rsidRPr="00F11966" w14:paraId="37B1D06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61855"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06726" w14:textId="77777777" w:rsidR="00E92CBF" w:rsidRPr="00F11966" w:rsidRDefault="00E92CBF" w:rsidP="00AA7DB8">
            <w:pPr>
              <w:pStyle w:val="TAL"/>
            </w:pPr>
            <w:r w:rsidRPr="00F11966">
              <w:rPr>
                <w:lang w:eastAsia="zh-CN"/>
              </w:rPr>
              <w:t>Notification and privacy verification only</w:t>
            </w:r>
          </w:p>
        </w:tc>
      </w:tr>
    </w:tbl>
    <w:p w14:paraId="3B95EB92" w14:textId="77777777" w:rsidR="00E92CBF" w:rsidRPr="00F11966" w:rsidRDefault="00E92CBF" w:rsidP="00E92CBF">
      <w:pPr>
        <w:rPr>
          <w:lang w:val="en-US"/>
        </w:rPr>
      </w:pPr>
    </w:p>
    <w:p w14:paraId="017B1131" w14:textId="77777777" w:rsidR="00E92CBF" w:rsidRPr="00F11966" w:rsidRDefault="00E92CBF" w:rsidP="00E92CBF">
      <w:pPr>
        <w:pStyle w:val="Heading4"/>
      </w:pPr>
      <w:bookmarkStart w:id="887" w:name="_Toc20148658"/>
      <w:bookmarkStart w:id="888" w:name="_Toc33964045"/>
      <w:bookmarkStart w:id="889" w:name="_Toc33980801"/>
      <w:bookmarkStart w:id="890" w:name="_Toc36462602"/>
      <w:bookmarkStart w:id="891" w:name="_Toc36462798"/>
      <w:bookmarkStart w:id="892" w:name="_Toc43026037"/>
      <w:bookmarkStart w:id="893" w:name="_Toc49763571"/>
      <w:bookmarkStart w:id="894" w:name="_Toc56754267"/>
      <w:bookmarkStart w:id="895" w:name="_Toc70341427"/>
      <w:r w:rsidRPr="00F11966">
        <w:t>5.4.3.28</w:t>
      </w:r>
      <w:r w:rsidRPr="00F11966">
        <w:tab/>
        <w:t xml:space="preserve">Enumeration: </w:t>
      </w:r>
      <w:bookmarkEnd w:id="887"/>
      <w:r w:rsidRPr="00F11966">
        <w:t>UeAuth</w:t>
      </w:r>
      <w:bookmarkEnd w:id="888"/>
      <w:bookmarkEnd w:id="889"/>
      <w:bookmarkEnd w:id="890"/>
      <w:bookmarkEnd w:id="891"/>
      <w:bookmarkEnd w:id="892"/>
      <w:bookmarkEnd w:id="893"/>
      <w:bookmarkEnd w:id="894"/>
      <w:bookmarkEnd w:id="895"/>
    </w:p>
    <w:p w14:paraId="694F2D69"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2B42BC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8E0038"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AB38EF" w14:textId="77777777" w:rsidR="00E92CBF" w:rsidRPr="00F11966" w:rsidRDefault="00E92CBF" w:rsidP="00AA7DB8">
            <w:pPr>
              <w:pStyle w:val="TAH"/>
            </w:pPr>
            <w:r w:rsidRPr="00F11966">
              <w:t>Description</w:t>
            </w:r>
          </w:p>
        </w:tc>
      </w:tr>
      <w:tr w:rsidR="00E92CBF" w:rsidRPr="00F11966" w14:paraId="628C186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1E6D"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93C53"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25FC20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07ECF"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D93CE"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546660DF" w14:textId="77777777" w:rsidR="00E92CBF" w:rsidRPr="00F11966" w:rsidRDefault="00E92CBF" w:rsidP="00E92CBF"/>
    <w:p w14:paraId="769F3628" w14:textId="77777777" w:rsidR="00E92CBF" w:rsidRPr="00F11966" w:rsidRDefault="00E92CBF" w:rsidP="00E92CBF">
      <w:pPr>
        <w:pStyle w:val="Heading4"/>
      </w:pPr>
      <w:bookmarkStart w:id="896" w:name="_Toc33964046"/>
      <w:bookmarkStart w:id="897" w:name="_Toc33980802"/>
      <w:bookmarkStart w:id="898" w:name="_Toc36462603"/>
      <w:bookmarkStart w:id="899" w:name="_Toc36462799"/>
      <w:bookmarkStart w:id="900" w:name="_Toc43026038"/>
      <w:bookmarkStart w:id="901" w:name="_Toc49763572"/>
      <w:bookmarkStart w:id="902" w:name="_Toc56754268"/>
      <w:bookmarkStart w:id="903" w:name="_Toc70341428"/>
      <w:r w:rsidRPr="00F11966">
        <w:t>5.4.3.29</w:t>
      </w:r>
      <w:r w:rsidRPr="00F11966">
        <w:tab/>
        <w:t xml:space="preserve">Enumeration: </w:t>
      </w:r>
      <w:r w:rsidRPr="00F11966">
        <w:rPr>
          <w:noProof/>
          <w:lang w:eastAsia="zh-CN"/>
        </w:rPr>
        <w:t>DlDataDeliveryStatus</w:t>
      </w:r>
      <w:bookmarkEnd w:id="896"/>
      <w:bookmarkEnd w:id="897"/>
      <w:bookmarkEnd w:id="898"/>
      <w:bookmarkEnd w:id="899"/>
      <w:bookmarkEnd w:id="900"/>
      <w:bookmarkEnd w:id="901"/>
      <w:bookmarkEnd w:id="902"/>
      <w:bookmarkEnd w:id="903"/>
    </w:p>
    <w:p w14:paraId="54ED92F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61BDDAC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2CFAD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A08292" w14:textId="77777777" w:rsidR="00E92CBF" w:rsidRPr="00F11966" w:rsidRDefault="00E92CBF" w:rsidP="00AA7DB8">
            <w:pPr>
              <w:pStyle w:val="TAH"/>
            </w:pPr>
            <w:r w:rsidRPr="00F11966">
              <w:t>Description</w:t>
            </w:r>
          </w:p>
        </w:tc>
      </w:tr>
      <w:tr w:rsidR="00E92CBF" w:rsidRPr="00F11966" w14:paraId="0BE8C56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FDA6A"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AFC96"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4678A8D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EAFCFA"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808DD"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5FBB32C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19CBE"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16EE27"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2B9893C7" w14:textId="77777777" w:rsidR="00E92CBF" w:rsidRPr="00F11966" w:rsidRDefault="00E92CBF" w:rsidP="00E92CBF">
      <w:pPr>
        <w:rPr>
          <w:noProof/>
        </w:rPr>
      </w:pPr>
    </w:p>
    <w:p w14:paraId="176A00B4" w14:textId="77777777" w:rsidR="00E92CBF" w:rsidRPr="00F11966" w:rsidRDefault="00E92CBF" w:rsidP="00E92CBF">
      <w:pPr>
        <w:pStyle w:val="Heading4"/>
      </w:pPr>
      <w:bookmarkStart w:id="904" w:name="_Toc33964047"/>
      <w:bookmarkStart w:id="905" w:name="_Toc33980803"/>
      <w:bookmarkStart w:id="906" w:name="_Toc36462604"/>
      <w:bookmarkStart w:id="907" w:name="_Toc36462800"/>
      <w:bookmarkStart w:id="908" w:name="_Toc43026039"/>
      <w:bookmarkStart w:id="909" w:name="_Toc49763573"/>
      <w:bookmarkStart w:id="910" w:name="_Toc56754269"/>
      <w:bookmarkStart w:id="911" w:name="_Toc70341429"/>
      <w:r w:rsidRPr="00F11966">
        <w:t>5.4.3.30</w:t>
      </w:r>
      <w:r w:rsidRPr="00F11966">
        <w:tab/>
        <w:t>Enumeration: DlDataDelivery</w:t>
      </w:r>
      <w:r w:rsidRPr="00F11966">
        <w:rPr>
          <w:noProof/>
        </w:rPr>
        <w:t>Status</w:t>
      </w:r>
      <w:r w:rsidRPr="00F11966">
        <w:t>Rm</w:t>
      </w:r>
      <w:bookmarkEnd w:id="904"/>
      <w:bookmarkEnd w:id="905"/>
      <w:bookmarkEnd w:id="906"/>
      <w:bookmarkEnd w:id="907"/>
      <w:bookmarkEnd w:id="908"/>
      <w:bookmarkEnd w:id="909"/>
      <w:bookmarkEnd w:id="910"/>
      <w:bookmarkEnd w:id="911"/>
    </w:p>
    <w:p w14:paraId="58A9B0D6"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00F1EB78" w14:textId="77777777" w:rsidR="00E92CBF" w:rsidRPr="00F11966" w:rsidRDefault="00E92CBF" w:rsidP="00E92CBF">
      <w:pPr>
        <w:rPr>
          <w:lang w:val="en-US"/>
        </w:rPr>
      </w:pPr>
    </w:p>
    <w:p w14:paraId="5BE31962" w14:textId="77777777" w:rsidR="00E92CBF" w:rsidRPr="00F11966" w:rsidRDefault="00E92CBF" w:rsidP="00E92CBF">
      <w:pPr>
        <w:pStyle w:val="Heading4"/>
        <w:rPr>
          <w:lang w:eastAsia="zh-CN"/>
        </w:rPr>
      </w:pPr>
      <w:bookmarkStart w:id="912" w:name="_Toc33964049"/>
      <w:bookmarkStart w:id="913" w:name="_Toc33980804"/>
      <w:bookmarkStart w:id="914" w:name="_Toc36462605"/>
      <w:bookmarkStart w:id="915" w:name="_Toc36462801"/>
      <w:bookmarkStart w:id="916" w:name="_Toc43026040"/>
      <w:bookmarkStart w:id="917" w:name="_Toc49763574"/>
      <w:bookmarkStart w:id="918" w:name="_Toc56754270"/>
      <w:bookmarkStart w:id="919" w:name="_Toc70341430"/>
      <w:r w:rsidRPr="00F11966">
        <w:t>5.4.3.31</w:t>
      </w:r>
      <w:r w:rsidRPr="00F11966">
        <w:tab/>
      </w:r>
      <w:bookmarkEnd w:id="912"/>
      <w:bookmarkEnd w:id="913"/>
      <w:bookmarkEnd w:id="914"/>
      <w:bookmarkEnd w:id="915"/>
      <w:r w:rsidR="00F445D2" w:rsidRPr="00F11966">
        <w:t>Void</w:t>
      </w:r>
      <w:bookmarkEnd w:id="916"/>
      <w:bookmarkEnd w:id="917"/>
      <w:bookmarkEnd w:id="918"/>
      <w:bookmarkEnd w:id="919"/>
    </w:p>
    <w:p w14:paraId="3251A6AF" w14:textId="77777777" w:rsidR="00E92CBF" w:rsidRPr="00F11966" w:rsidRDefault="00E92CBF" w:rsidP="00E92CBF">
      <w:pPr>
        <w:rPr>
          <w:lang w:val="en-US"/>
        </w:rPr>
      </w:pPr>
    </w:p>
    <w:p w14:paraId="017463F7" w14:textId="77777777" w:rsidR="00306531" w:rsidRPr="00F11966" w:rsidRDefault="00306531" w:rsidP="00306531">
      <w:pPr>
        <w:pStyle w:val="Heading4"/>
        <w:rPr>
          <w:lang w:eastAsia="zh-CN"/>
        </w:rPr>
      </w:pPr>
      <w:bookmarkStart w:id="920" w:name="_Toc43026041"/>
      <w:bookmarkStart w:id="921" w:name="_Toc49763575"/>
      <w:bookmarkStart w:id="922" w:name="_Toc56754271"/>
      <w:bookmarkStart w:id="923" w:name="_Toc70341431"/>
      <w:r w:rsidRPr="00F11966">
        <w:lastRenderedPageBreak/>
        <w:t>5.4.3.32</w:t>
      </w:r>
      <w:r w:rsidRPr="00F11966">
        <w:tab/>
        <w:t>Enumeration: AuthStatus</w:t>
      </w:r>
      <w:bookmarkEnd w:id="920"/>
      <w:bookmarkEnd w:id="921"/>
      <w:bookmarkEnd w:id="922"/>
      <w:bookmarkEnd w:id="923"/>
    </w:p>
    <w:p w14:paraId="692BACC8"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58DDE2FF"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905B6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0EA506" w14:textId="77777777" w:rsidR="00306531" w:rsidRPr="00F11966" w:rsidRDefault="00306531" w:rsidP="00A5706F">
            <w:pPr>
              <w:pStyle w:val="TAH"/>
            </w:pPr>
            <w:r w:rsidRPr="00F11966">
              <w:t>Description</w:t>
            </w:r>
          </w:p>
        </w:tc>
      </w:tr>
      <w:tr w:rsidR="00306531" w:rsidRPr="00F11966" w14:paraId="5C4E63B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A2860"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BDF9D" w14:textId="77777777" w:rsidR="00306531" w:rsidRPr="00F11966" w:rsidRDefault="00306531" w:rsidP="00A5706F">
            <w:pPr>
              <w:pStyle w:val="TAL"/>
            </w:pPr>
            <w:r w:rsidRPr="00F11966">
              <w:t>The NSSAA status is EAP-Success.</w:t>
            </w:r>
          </w:p>
        </w:tc>
      </w:tr>
      <w:tr w:rsidR="00306531" w:rsidRPr="00F11966" w14:paraId="2CC38E92"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49A4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083F8" w14:textId="77777777" w:rsidR="00306531" w:rsidRPr="00F11966" w:rsidRDefault="00306531" w:rsidP="00A5706F">
            <w:pPr>
              <w:pStyle w:val="TAL"/>
            </w:pPr>
            <w:r w:rsidRPr="00F11966">
              <w:t>The NSSAA status is EAP-Failure.</w:t>
            </w:r>
          </w:p>
        </w:tc>
      </w:tr>
      <w:tr w:rsidR="00306531" w:rsidRPr="00F11966" w14:paraId="4DD748D0"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149D5"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A6592" w14:textId="77777777" w:rsidR="00306531" w:rsidRPr="00F11966" w:rsidRDefault="00306531" w:rsidP="00A5706F">
            <w:pPr>
              <w:pStyle w:val="TAL"/>
            </w:pPr>
            <w:r w:rsidRPr="00F11966">
              <w:t>The NSSAA status is Pending, i.e. the NSSAA procedure is ongoing.</w:t>
            </w:r>
          </w:p>
        </w:tc>
      </w:tr>
    </w:tbl>
    <w:p w14:paraId="571124EF" w14:textId="77777777" w:rsidR="00306531" w:rsidRPr="00F11966" w:rsidRDefault="00306531" w:rsidP="00306531"/>
    <w:p w14:paraId="47C2C8B4" w14:textId="77777777" w:rsidR="0053520B" w:rsidRPr="00F11966" w:rsidRDefault="0053520B" w:rsidP="0053520B">
      <w:pPr>
        <w:pStyle w:val="Heading4"/>
      </w:pPr>
      <w:bookmarkStart w:id="924" w:name="_Toc27592828"/>
      <w:bookmarkStart w:id="925" w:name="_Toc43026042"/>
      <w:bookmarkStart w:id="926" w:name="_Toc49763576"/>
      <w:bookmarkStart w:id="927" w:name="_Toc56754272"/>
      <w:bookmarkStart w:id="928" w:name="_Toc70341432"/>
      <w:r w:rsidRPr="00F11966">
        <w:t>5.4.3.33</w:t>
      </w:r>
      <w:r w:rsidRPr="00F11966">
        <w:tab/>
        <w:t xml:space="preserve">Enumeration: </w:t>
      </w:r>
      <w:bookmarkEnd w:id="924"/>
      <w:r w:rsidRPr="00F11966">
        <w:t>LineType</w:t>
      </w:r>
      <w:bookmarkEnd w:id="925"/>
      <w:bookmarkEnd w:id="926"/>
      <w:bookmarkEnd w:id="927"/>
      <w:bookmarkEnd w:id="928"/>
    </w:p>
    <w:p w14:paraId="169A801A"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237918EF"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312FB3"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FFC018" w14:textId="77777777" w:rsidR="0053520B" w:rsidRPr="00F11966" w:rsidRDefault="0053520B" w:rsidP="003429AE">
            <w:pPr>
              <w:pStyle w:val="TAH"/>
            </w:pPr>
            <w:r w:rsidRPr="00F11966">
              <w:t>Description</w:t>
            </w:r>
          </w:p>
        </w:tc>
      </w:tr>
      <w:tr w:rsidR="0053520B" w:rsidRPr="00F11966" w14:paraId="2EF4CB20"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E55D9"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05B8B" w14:textId="77777777" w:rsidR="0053520B" w:rsidRPr="00F11966" w:rsidRDefault="0053520B" w:rsidP="003429AE">
            <w:pPr>
              <w:pStyle w:val="TAL"/>
            </w:pPr>
            <w:r w:rsidRPr="00F11966">
              <w:t>DSL line</w:t>
            </w:r>
          </w:p>
        </w:tc>
      </w:tr>
      <w:tr w:rsidR="0053520B" w:rsidRPr="00F11966" w14:paraId="699BC397"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1461F"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BCF48" w14:textId="77777777" w:rsidR="0053520B" w:rsidRPr="00F11966" w:rsidRDefault="0053520B" w:rsidP="003429AE">
            <w:pPr>
              <w:pStyle w:val="TAL"/>
            </w:pPr>
            <w:r w:rsidRPr="00F11966">
              <w:t>PON line</w:t>
            </w:r>
          </w:p>
        </w:tc>
      </w:tr>
    </w:tbl>
    <w:p w14:paraId="17AB562D" w14:textId="77777777" w:rsidR="0053520B" w:rsidRPr="00F11966" w:rsidRDefault="0053520B" w:rsidP="0053520B">
      <w:pPr>
        <w:rPr>
          <w:noProof/>
        </w:rPr>
      </w:pPr>
    </w:p>
    <w:p w14:paraId="2315ABA1" w14:textId="77777777" w:rsidR="0053520B" w:rsidRPr="00F11966" w:rsidRDefault="0053520B" w:rsidP="0053520B">
      <w:pPr>
        <w:pStyle w:val="Heading4"/>
      </w:pPr>
      <w:bookmarkStart w:id="929" w:name="_Toc27592829"/>
      <w:bookmarkStart w:id="930" w:name="_Toc43026043"/>
      <w:bookmarkStart w:id="931" w:name="_Toc49763577"/>
      <w:bookmarkStart w:id="932" w:name="_Toc56754273"/>
      <w:bookmarkStart w:id="933" w:name="_Toc70341433"/>
      <w:r w:rsidRPr="00F11966">
        <w:t>5.4.3.34</w:t>
      </w:r>
      <w:r w:rsidRPr="00F11966">
        <w:tab/>
        <w:t xml:space="preserve">Enumeration: </w:t>
      </w:r>
      <w:bookmarkEnd w:id="929"/>
      <w:r w:rsidRPr="00F11966">
        <w:t>LineTypeRm</w:t>
      </w:r>
      <w:bookmarkEnd w:id="930"/>
      <w:bookmarkEnd w:id="931"/>
      <w:bookmarkEnd w:id="932"/>
      <w:bookmarkEnd w:id="933"/>
    </w:p>
    <w:p w14:paraId="11660A92" w14:textId="77777777" w:rsidR="0053520B" w:rsidRPr="00F11966" w:rsidRDefault="0053520B" w:rsidP="0053520B">
      <w:r w:rsidRPr="00F11966">
        <w:t>This enumeration is defined in the same way as the "LineType" enumeration, but with the OpenAPI "nullable: true" property.</w:t>
      </w:r>
    </w:p>
    <w:p w14:paraId="12B036AB" w14:textId="77777777" w:rsidR="00306531" w:rsidRPr="00F11966" w:rsidRDefault="00306531" w:rsidP="00E92CBF">
      <w:pPr>
        <w:rPr>
          <w:lang w:val="en-US"/>
        </w:rPr>
      </w:pPr>
    </w:p>
    <w:p w14:paraId="0D2DF75F" w14:textId="5DE13244" w:rsidR="002922AB" w:rsidRPr="00F23CD7" w:rsidRDefault="002922AB" w:rsidP="002922AB">
      <w:pPr>
        <w:pStyle w:val="Heading4"/>
      </w:pPr>
      <w:bookmarkStart w:id="934" w:name="_Toc43026044"/>
      <w:bookmarkStart w:id="935" w:name="_Toc49763578"/>
      <w:bookmarkStart w:id="936" w:name="_Toc56754274"/>
      <w:bookmarkStart w:id="937" w:name="_Toc70341434"/>
      <w:r w:rsidRPr="00F23CD7">
        <w:t>5.4.3.35</w:t>
      </w:r>
      <w:r w:rsidRPr="00F23CD7">
        <w:tab/>
      </w:r>
      <w:r w:rsidR="00863648" w:rsidRPr="00202CB2">
        <w:t>Void</w:t>
      </w:r>
      <w:bookmarkEnd w:id="934"/>
      <w:bookmarkEnd w:id="935"/>
      <w:bookmarkEnd w:id="936"/>
      <w:bookmarkEnd w:id="937"/>
    </w:p>
    <w:p w14:paraId="084BA831" w14:textId="3AE16746" w:rsidR="002922AB" w:rsidRPr="00813CE7" w:rsidRDefault="002922AB" w:rsidP="002922AB">
      <w:pPr>
        <w:pStyle w:val="Heading4"/>
      </w:pPr>
      <w:bookmarkStart w:id="938" w:name="_Toc43026045"/>
      <w:bookmarkStart w:id="939" w:name="_Toc49763579"/>
      <w:bookmarkStart w:id="940" w:name="_Toc56754275"/>
      <w:bookmarkStart w:id="941" w:name="_Toc70341435"/>
      <w:r w:rsidRPr="00F23CD7">
        <w:t>5.4.3.36</w:t>
      </w:r>
      <w:r w:rsidRPr="00F23CD7">
        <w:tab/>
      </w:r>
      <w:r w:rsidR="00863648" w:rsidRPr="00202CB2">
        <w:t>Void</w:t>
      </w:r>
      <w:bookmarkEnd w:id="938"/>
      <w:bookmarkEnd w:id="939"/>
      <w:bookmarkEnd w:id="940"/>
      <w:bookmarkEnd w:id="941"/>
    </w:p>
    <w:p w14:paraId="03EB030E" w14:textId="32AC4C2E" w:rsidR="00822329" w:rsidRDefault="00822329" w:rsidP="00822329">
      <w:pPr>
        <w:pStyle w:val="Heading4"/>
        <w:rPr>
          <w:noProof/>
        </w:rPr>
      </w:pPr>
      <w:bookmarkStart w:id="942" w:name="_Toc70341436"/>
      <w:r w:rsidRPr="00F11966">
        <w:t>5.4.3.</w:t>
      </w:r>
      <w:r>
        <w:t>37</w:t>
      </w:r>
      <w:r w:rsidRPr="00F11966">
        <w:tab/>
      </w:r>
      <w:r>
        <w:rPr>
          <w:noProof/>
        </w:rPr>
        <w:t xml:space="preserve">Enumeration: </w:t>
      </w:r>
      <w:r>
        <w:rPr>
          <w:rFonts w:hint="eastAsia"/>
          <w:lang w:eastAsia="zh-CN"/>
        </w:rPr>
        <w:t>N</w:t>
      </w:r>
      <w:r>
        <w:rPr>
          <w:lang w:eastAsia="zh-CN"/>
        </w:rPr>
        <w:t>otificationFlag</w:t>
      </w:r>
      <w:bookmarkEnd w:id="942"/>
    </w:p>
    <w:p w14:paraId="69E0EF06" w14:textId="637B1E18"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3CA37E89"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3EA932"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EDD234"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61A61C96" w14:textId="77777777" w:rsidR="00822329" w:rsidRDefault="00822329" w:rsidP="00822329">
            <w:pPr>
              <w:pStyle w:val="TAH"/>
              <w:rPr>
                <w:noProof/>
              </w:rPr>
            </w:pPr>
            <w:r>
              <w:rPr>
                <w:noProof/>
              </w:rPr>
              <w:t>Applicability</w:t>
            </w:r>
          </w:p>
        </w:tc>
      </w:tr>
      <w:tr w:rsidR="00822329" w14:paraId="787E163C"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11A7" w14:textId="77777777" w:rsidR="00822329" w:rsidRPr="00D877EB" w:rsidRDefault="00822329" w:rsidP="00822329">
            <w:pPr>
              <w:rPr>
                <w:rFonts w:ascii="Arial" w:hAnsi="Arial"/>
                <w:noProof/>
                <w:sz w:val="18"/>
              </w:rPr>
            </w:pPr>
            <w:r w:rsidRPr="00D877EB">
              <w:rPr>
                <w:rFonts w:ascii="Arial" w:hAnsi="Arial"/>
                <w:noProof/>
                <w:sz w:val="18"/>
              </w:rPr>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C4233D"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3488A065" w14:textId="77777777" w:rsidR="00822329" w:rsidRDefault="00822329" w:rsidP="00822329">
            <w:pPr>
              <w:pStyle w:val="TAL"/>
              <w:rPr>
                <w:noProof/>
              </w:rPr>
            </w:pPr>
          </w:p>
        </w:tc>
      </w:tr>
      <w:tr w:rsidR="00822329" w14:paraId="018A7A85"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7E9F2" w14:textId="77777777" w:rsidR="00822329" w:rsidRPr="00D877EB" w:rsidRDefault="00822329" w:rsidP="00822329">
            <w:pPr>
              <w:rPr>
                <w:rFonts w:ascii="Arial" w:hAnsi="Arial"/>
                <w:noProof/>
                <w:sz w:val="18"/>
              </w:rPr>
            </w:pPr>
            <w:r w:rsidRPr="00D877EB">
              <w:rPr>
                <w:rFonts w:ascii="Arial" w:hAnsi="Arial"/>
                <w:noProof/>
                <w:sz w:val="18"/>
              </w:rPr>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469CFD"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060178F8" w14:textId="77777777" w:rsidR="00822329" w:rsidRDefault="00822329" w:rsidP="00822329">
            <w:pPr>
              <w:pStyle w:val="TAL"/>
              <w:rPr>
                <w:noProof/>
              </w:rPr>
            </w:pPr>
          </w:p>
        </w:tc>
      </w:tr>
      <w:tr w:rsidR="00822329" w14:paraId="7A1B5B75"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8AEB2D" w14:textId="77777777" w:rsidR="00822329" w:rsidRPr="00D877EB" w:rsidRDefault="00822329" w:rsidP="00822329">
            <w:pPr>
              <w:rPr>
                <w:rFonts w:ascii="Arial" w:hAnsi="Arial"/>
                <w:noProof/>
                <w:sz w:val="18"/>
              </w:rPr>
            </w:pPr>
            <w:r w:rsidRPr="00D877EB">
              <w:rPr>
                <w:rFonts w:ascii="Arial" w:hAnsi="Arial"/>
                <w:noProof/>
                <w:sz w:val="18"/>
              </w:rPr>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27FDAC" w14:textId="77777777" w:rsidR="00822329" w:rsidRDefault="00822329" w:rsidP="00822329">
            <w:pPr>
              <w:pStyle w:val="TAL"/>
              <w:rPr>
                <w:noProof/>
              </w:rPr>
            </w:pPr>
            <w:r>
              <w:rPr>
                <w:noProof/>
              </w:rPr>
              <w:t>The event notification shall be sent to the NF service consumer(s), after that, is muted again.</w:t>
            </w:r>
          </w:p>
          <w:p w14:paraId="446CF34B" w14:textId="1A1B800A"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22BE504D" w14:textId="77777777" w:rsidR="00822329" w:rsidRDefault="00822329" w:rsidP="00822329">
            <w:pPr>
              <w:pStyle w:val="TAL"/>
              <w:rPr>
                <w:noProof/>
              </w:rPr>
            </w:pPr>
          </w:p>
        </w:tc>
      </w:tr>
      <w:tr w:rsidR="00822329" w14:paraId="72AE9CCB"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08E45" w14:textId="6589EC7B"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2378A50F" w14:textId="77777777" w:rsidR="002922AB" w:rsidRPr="00202CB2" w:rsidRDefault="002922AB" w:rsidP="00E92CBF"/>
    <w:p w14:paraId="6660F8D4" w14:textId="77777777" w:rsidR="00E92CBF" w:rsidRPr="00F11966" w:rsidRDefault="00E92CBF" w:rsidP="00E92CBF">
      <w:pPr>
        <w:pStyle w:val="Heading3"/>
      </w:pPr>
      <w:bookmarkStart w:id="943" w:name="_Toc24925837"/>
      <w:bookmarkStart w:id="944" w:name="_Toc24926015"/>
      <w:bookmarkStart w:id="945" w:name="_Toc24926191"/>
      <w:bookmarkStart w:id="946" w:name="_Toc33964051"/>
      <w:bookmarkStart w:id="947" w:name="_Toc33980805"/>
      <w:bookmarkStart w:id="948" w:name="_Toc36462606"/>
      <w:bookmarkStart w:id="949" w:name="_Toc36462802"/>
      <w:bookmarkStart w:id="950" w:name="_Toc43026046"/>
      <w:bookmarkStart w:id="951" w:name="_Toc49763580"/>
      <w:bookmarkStart w:id="952" w:name="_Toc56754276"/>
      <w:bookmarkStart w:id="953" w:name="_Toc70341437"/>
      <w:r w:rsidRPr="00F11966">
        <w:lastRenderedPageBreak/>
        <w:t>5.4.4</w:t>
      </w:r>
      <w:r w:rsidRPr="00F11966">
        <w:tab/>
        <w:t>Structured Data Types</w:t>
      </w:r>
      <w:bookmarkEnd w:id="943"/>
      <w:bookmarkEnd w:id="944"/>
      <w:bookmarkEnd w:id="945"/>
      <w:bookmarkEnd w:id="946"/>
      <w:bookmarkEnd w:id="947"/>
      <w:bookmarkEnd w:id="948"/>
      <w:bookmarkEnd w:id="949"/>
      <w:bookmarkEnd w:id="950"/>
      <w:bookmarkEnd w:id="951"/>
      <w:bookmarkEnd w:id="952"/>
      <w:bookmarkEnd w:id="953"/>
    </w:p>
    <w:p w14:paraId="3136C8B0" w14:textId="77777777" w:rsidR="00E92CBF" w:rsidRPr="00F11966" w:rsidRDefault="00E92CBF" w:rsidP="00E92CBF">
      <w:pPr>
        <w:pStyle w:val="Heading4"/>
      </w:pPr>
      <w:bookmarkStart w:id="954" w:name="_Toc24925838"/>
      <w:bookmarkStart w:id="955" w:name="_Toc24926016"/>
      <w:bookmarkStart w:id="956" w:name="_Toc24926192"/>
      <w:bookmarkStart w:id="957" w:name="_Toc33964052"/>
      <w:bookmarkStart w:id="958" w:name="_Toc33980806"/>
      <w:bookmarkStart w:id="959" w:name="_Toc36462607"/>
      <w:bookmarkStart w:id="960" w:name="_Toc36462803"/>
      <w:bookmarkStart w:id="961" w:name="_Toc43026047"/>
      <w:bookmarkStart w:id="962" w:name="_Toc49763581"/>
      <w:bookmarkStart w:id="963" w:name="_Toc56754277"/>
      <w:bookmarkStart w:id="964" w:name="_Toc70341438"/>
      <w:r w:rsidRPr="00F11966">
        <w:t>5.4.4.1</w:t>
      </w:r>
      <w:r w:rsidRPr="00F11966">
        <w:tab/>
        <w:t>Type: SubscribedDefaultQos</w:t>
      </w:r>
      <w:bookmarkEnd w:id="954"/>
      <w:bookmarkEnd w:id="955"/>
      <w:bookmarkEnd w:id="956"/>
      <w:bookmarkEnd w:id="957"/>
      <w:bookmarkEnd w:id="958"/>
      <w:bookmarkEnd w:id="959"/>
      <w:bookmarkEnd w:id="960"/>
      <w:bookmarkEnd w:id="961"/>
      <w:bookmarkEnd w:id="962"/>
      <w:bookmarkEnd w:id="963"/>
      <w:bookmarkEnd w:id="964"/>
    </w:p>
    <w:p w14:paraId="1DBDE274"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EED861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53F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8D76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F9EE5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38457C" w14:textId="77777777" w:rsidR="00E92CBF" w:rsidRPr="00F11966" w:rsidRDefault="00E92CBF" w:rsidP="00AA7DB8">
            <w:pPr>
              <w:pStyle w:val="TAH"/>
              <w:jc w:val="left"/>
            </w:pPr>
            <w:r w:rsidRPr="00F1196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FCE786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9B82BC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93D300A"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B68BEC2"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0C6AEB2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CCAEB82"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FB9E5F9"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52A6A4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974D646"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24D18DD"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12BFC3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1BD0BF3"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2C80576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651B8D8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E027DCC"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0A0E223"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5710293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08F36D"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4C6F6008"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7C3FF07"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6D105F28" w14:textId="77777777" w:rsidR="00E92CBF" w:rsidRPr="00F11966" w:rsidRDefault="00E92CBF" w:rsidP="00E92CBF"/>
    <w:p w14:paraId="281F84CF" w14:textId="77777777" w:rsidR="00E92CBF" w:rsidRPr="00F11966" w:rsidRDefault="00E92CBF" w:rsidP="00E92CBF">
      <w:pPr>
        <w:pStyle w:val="Heading4"/>
      </w:pPr>
      <w:bookmarkStart w:id="965" w:name="_Toc24925839"/>
      <w:bookmarkStart w:id="966" w:name="_Toc24926017"/>
      <w:bookmarkStart w:id="967" w:name="_Toc24926193"/>
      <w:bookmarkStart w:id="968" w:name="_Toc33964053"/>
      <w:bookmarkStart w:id="969" w:name="_Toc33980807"/>
      <w:bookmarkStart w:id="970" w:name="_Toc36462608"/>
      <w:bookmarkStart w:id="971" w:name="_Toc36462804"/>
      <w:bookmarkStart w:id="972" w:name="_Toc43026048"/>
      <w:bookmarkStart w:id="973" w:name="_Toc49763582"/>
      <w:bookmarkStart w:id="974" w:name="_Toc56754278"/>
      <w:bookmarkStart w:id="975" w:name="_Toc70341439"/>
      <w:r w:rsidRPr="00F11966">
        <w:t>5.4.4.2</w:t>
      </w:r>
      <w:r w:rsidRPr="00F11966">
        <w:tab/>
        <w:t>Type: Snssai</w:t>
      </w:r>
      <w:bookmarkEnd w:id="965"/>
      <w:bookmarkEnd w:id="966"/>
      <w:bookmarkEnd w:id="967"/>
      <w:bookmarkEnd w:id="968"/>
      <w:bookmarkEnd w:id="969"/>
      <w:bookmarkEnd w:id="970"/>
      <w:bookmarkEnd w:id="971"/>
      <w:bookmarkEnd w:id="972"/>
      <w:bookmarkEnd w:id="973"/>
      <w:bookmarkEnd w:id="974"/>
      <w:bookmarkEnd w:id="975"/>
    </w:p>
    <w:p w14:paraId="5C36B5AA"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5EC953E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9E42B0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527C9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825B4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D73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4E456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1B964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CA412A4"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6D6BFBF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2AEED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E00A4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CF7A4EF"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137F159B"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0D6C984E"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2584E8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095CE"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275FD74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D297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10F23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289D7E"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462EB421" w14:textId="77777777" w:rsidR="00E92CBF" w:rsidRPr="00F11966" w:rsidRDefault="00E92CBF" w:rsidP="00AA7DB8">
            <w:pPr>
              <w:pStyle w:val="TAL"/>
              <w:rPr>
                <w:rFonts w:cs="Arial"/>
                <w:szCs w:val="18"/>
              </w:rPr>
            </w:pPr>
          </w:p>
          <w:p w14:paraId="08C1292A"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7554D532" w14:textId="77777777" w:rsidR="00E92CBF" w:rsidRPr="00F11966" w:rsidRDefault="00E92CBF" w:rsidP="00AA7DB8">
            <w:pPr>
              <w:pStyle w:val="TAL"/>
            </w:pPr>
          </w:p>
          <w:p w14:paraId="5283CE0F" w14:textId="77777777" w:rsidR="00E92CBF" w:rsidRPr="00F11966" w:rsidRDefault="00E92CBF" w:rsidP="00AA7DB8">
            <w:pPr>
              <w:pStyle w:val="TAL"/>
              <w:rPr>
                <w:rFonts w:cs="Arial"/>
                <w:szCs w:val="18"/>
              </w:rPr>
            </w:pPr>
            <w:r w:rsidRPr="00F11966">
              <w:rPr>
                <w:rFonts w:cs="Arial"/>
                <w:szCs w:val="18"/>
              </w:rPr>
              <w:t>Pattern: '^[A-Fa-f0-9]{6}$'</w:t>
            </w:r>
          </w:p>
        </w:tc>
      </w:tr>
    </w:tbl>
    <w:p w14:paraId="76DFC6EF" w14:textId="77777777" w:rsidR="00E92CBF" w:rsidRPr="00F11966" w:rsidRDefault="00E92CBF" w:rsidP="00E92CBF"/>
    <w:p w14:paraId="01DFA99A"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7C7A2646" w14:textId="77777777" w:rsidR="00E92CBF" w:rsidRPr="00F11966" w:rsidRDefault="00E92CBF" w:rsidP="00E92CBF">
      <w:pPr>
        <w:rPr>
          <w:rFonts w:cs="Arial"/>
          <w:szCs w:val="18"/>
        </w:rPr>
      </w:pPr>
      <w:r w:rsidRPr="00F11966">
        <w:rPr>
          <w:rFonts w:cs="Arial"/>
          <w:szCs w:val="18"/>
        </w:rPr>
        <w:t>^([0-9]|[1-9][0-9]|1[0-9][0-9]|2([0-4][0-9]|5[0-5]))(-[A-Fa-f0-9]{6})?$</w:t>
      </w:r>
    </w:p>
    <w:p w14:paraId="751B4783"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329355B7"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594C2153" w14:textId="77777777" w:rsidR="00E92CBF" w:rsidRPr="00F11966" w:rsidRDefault="00E92CBF" w:rsidP="00E92CBF"/>
    <w:p w14:paraId="58A750CE" w14:textId="77777777" w:rsidR="00E92CBF" w:rsidRPr="00F11966" w:rsidRDefault="00E92CBF" w:rsidP="00E92CBF">
      <w:pPr>
        <w:pStyle w:val="Heading4"/>
      </w:pPr>
      <w:bookmarkStart w:id="976" w:name="_Toc24925840"/>
      <w:bookmarkStart w:id="977" w:name="_Toc24926018"/>
      <w:bookmarkStart w:id="978" w:name="_Toc24926194"/>
      <w:bookmarkStart w:id="979" w:name="_Toc33964054"/>
      <w:bookmarkStart w:id="980" w:name="_Toc33980808"/>
      <w:bookmarkStart w:id="981" w:name="_Toc36462609"/>
      <w:bookmarkStart w:id="982" w:name="_Toc36462805"/>
      <w:bookmarkStart w:id="983" w:name="_Toc43026049"/>
      <w:bookmarkStart w:id="984" w:name="_Toc49763583"/>
      <w:bookmarkStart w:id="985" w:name="_Toc56754279"/>
      <w:bookmarkStart w:id="986" w:name="_Toc70341440"/>
      <w:r w:rsidRPr="00F11966">
        <w:lastRenderedPageBreak/>
        <w:t>5.4.4.3</w:t>
      </w:r>
      <w:r w:rsidRPr="00F11966">
        <w:tab/>
        <w:t>Type: PlmnId</w:t>
      </w:r>
      <w:bookmarkEnd w:id="976"/>
      <w:bookmarkEnd w:id="977"/>
      <w:bookmarkEnd w:id="978"/>
      <w:bookmarkEnd w:id="979"/>
      <w:bookmarkEnd w:id="980"/>
      <w:bookmarkEnd w:id="981"/>
      <w:bookmarkEnd w:id="982"/>
      <w:bookmarkEnd w:id="983"/>
      <w:bookmarkEnd w:id="984"/>
      <w:bookmarkEnd w:id="985"/>
      <w:bookmarkEnd w:id="986"/>
    </w:p>
    <w:p w14:paraId="25D3DF01"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496DF2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C1EFFF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4F191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83AB6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5372E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6BAB4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5F07D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FC51AF"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7CD670FA"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49B90ED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7A6C9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A603E8"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19033B5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600D869"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497B29C8"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14FEBE3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D5092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CD9CC1"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2C07ED98" w14:textId="77777777" w:rsidR="00E92CBF" w:rsidRPr="00F11966" w:rsidRDefault="00E92CBF" w:rsidP="00E92CBF"/>
    <w:p w14:paraId="47329F29"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C10B18C" w14:textId="77777777" w:rsidR="00E92CBF" w:rsidRPr="00F11966" w:rsidRDefault="00E92CBF" w:rsidP="00E92CBF">
      <w:r w:rsidRPr="00F11966">
        <w:t>^[0-9]{3}-[0-9]{2,3}$</w:t>
      </w:r>
    </w:p>
    <w:p w14:paraId="277836E8"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9DF1D40"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0F71F838" w14:textId="77777777" w:rsidR="00E92CBF" w:rsidRPr="00F11966" w:rsidRDefault="00E92CBF" w:rsidP="00E92CBF"/>
    <w:p w14:paraId="224C3943" w14:textId="77777777" w:rsidR="00E92CBF" w:rsidRPr="00F11966" w:rsidRDefault="00E92CBF" w:rsidP="00E92CBF">
      <w:pPr>
        <w:pStyle w:val="Heading4"/>
      </w:pPr>
      <w:bookmarkStart w:id="987" w:name="_Toc24925841"/>
      <w:bookmarkStart w:id="988" w:name="_Toc24926019"/>
      <w:bookmarkStart w:id="989" w:name="_Toc24926195"/>
      <w:bookmarkStart w:id="990" w:name="_Toc33964055"/>
      <w:bookmarkStart w:id="991" w:name="_Toc33980809"/>
      <w:bookmarkStart w:id="992" w:name="_Toc36462610"/>
      <w:bookmarkStart w:id="993" w:name="_Toc36462806"/>
      <w:bookmarkStart w:id="994" w:name="_Toc43026050"/>
      <w:bookmarkStart w:id="995" w:name="_Toc49763584"/>
      <w:bookmarkStart w:id="996" w:name="_Toc56754280"/>
      <w:bookmarkStart w:id="997" w:name="_Toc70341441"/>
      <w:r w:rsidRPr="00F11966">
        <w:t>5.4.4.4</w:t>
      </w:r>
      <w:r w:rsidRPr="00F11966">
        <w:tab/>
        <w:t>Type: Tai</w:t>
      </w:r>
      <w:bookmarkEnd w:id="987"/>
      <w:bookmarkEnd w:id="988"/>
      <w:bookmarkEnd w:id="989"/>
      <w:bookmarkEnd w:id="990"/>
      <w:bookmarkEnd w:id="991"/>
      <w:bookmarkEnd w:id="992"/>
      <w:bookmarkEnd w:id="993"/>
      <w:bookmarkEnd w:id="994"/>
      <w:bookmarkEnd w:id="995"/>
      <w:bookmarkEnd w:id="996"/>
      <w:bookmarkEnd w:id="997"/>
    </w:p>
    <w:p w14:paraId="613D8CAA"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9A903F2"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14A40F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ABB44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ED7A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360A2"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6EE73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3369B1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409220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7D6B021D"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0D3D0CB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1EB8C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7A294E4"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590CB2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0E9686C"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7557DC9D"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46B75AA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1DE75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404481"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187C57C0"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ECF64AC"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55606D5"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7050E60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A9593C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7530F3D"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753F2A40" w14:textId="77777777" w:rsidR="00A74EB4" w:rsidRPr="00F11966" w:rsidRDefault="00A74EB4" w:rsidP="00A74EB4">
      <w:pPr>
        <w:rPr>
          <w:lang w:val="en-US"/>
        </w:rPr>
      </w:pPr>
    </w:p>
    <w:p w14:paraId="1344E0B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546DDC44" w14:textId="77777777" w:rsidR="00E92CBF" w:rsidRPr="00F11966" w:rsidRDefault="00E92CBF" w:rsidP="00E92CBF">
      <w:pPr>
        <w:rPr>
          <w:lang w:val="en-US"/>
        </w:rPr>
      </w:pPr>
    </w:p>
    <w:p w14:paraId="15A80C59" w14:textId="77777777" w:rsidR="00E92CBF" w:rsidRPr="00F11966" w:rsidRDefault="00E92CBF" w:rsidP="00E92CBF">
      <w:pPr>
        <w:pStyle w:val="Heading4"/>
      </w:pPr>
      <w:bookmarkStart w:id="998" w:name="_Toc24925842"/>
      <w:bookmarkStart w:id="999" w:name="_Toc24926020"/>
      <w:bookmarkStart w:id="1000" w:name="_Toc24926196"/>
      <w:bookmarkStart w:id="1001" w:name="_Toc33964056"/>
      <w:bookmarkStart w:id="1002" w:name="_Toc33980810"/>
      <w:bookmarkStart w:id="1003" w:name="_Toc36462611"/>
      <w:bookmarkStart w:id="1004" w:name="_Toc36462807"/>
      <w:bookmarkStart w:id="1005" w:name="_Toc43026051"/>
      <w:bookmarkStart w:id="1006" w:name="_Toc49763585"/>
      <w:bookmarkStart w:id="1007" w:name="_Toc56754281"/>
      <w:bookmarkStart w:id="1008" w:name="_Toc70341442"/>
      <w:r w:rsidRPr="00F11966">
        <w:t>5.4.4.5</w:t>
      </w:r>
      <w:r w:rsidRPr="00F11966">
        <w:tab/>
        <w:t>Type: Ecgi</w:t>
      </w:r>
      <w:bookmarkEnd w:id="998"/>
      <w:bookmarkEnd w:id="999"/>
      <w:bookmarkEnd w:id="1000"/>
      <w:bookmarkEnd w:id="1001"/>
      <w:bookmarkEnd w:id="1002"/>
      <w:bookmarkEnd w:id="1003"/>
      <w:bookmarkEnd w:id="1004"/>
      <w:bookmarkEnd w:id="1005"/>
      <w:bookmarkEnd w:id="1006"/>
      <w:bookmarkEnd w:id="1007"/>
      <w:bookmarkEnd w:id="1008"/>
    </w:p>
    <w:p w14:paraId="6AEE7E88"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DAAB05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791D3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1CF5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5B538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1559C"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5E38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81C5D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083CB129"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1B652F6A"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3D8ADD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9274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829A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EDF4BC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C901728"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6ED54726"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717731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9A8188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0C273C0"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446D05B2"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476A6ED3"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592A7F93"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E6D0BF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870A2E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425424B" w14:textId="77777777" w:rsidR="00E92CBF" w:rsidRPr="00F11966" w:rsidRDefault="00E92CBF" w:rsidP="00AA7DB8">
            <w:pPr>
              <w:pStyle w:val="TAL"/>
              <w:rPr>
                <w:rFonts w:cs="Arial"/>
                <w:szCs w:val="18"/>
              </w:rPr>
            </w:pPr>
            <w:r w:rsidRPr="00F11966">
              <w:rPr>
                <w:rFonts w:cs="Arial"/>
                <w:szCs w:val="18"/>
              </w:rPr>
              <w:t>Network Identifier</w:t>
            </w:r>
          </w:p>
        </w:tc>
      </w:tr>
    </w:tbl>
    <w:p w14:paraId="25805E53" w14:textId="77777777" w:rsidR="00A74EB4" w:rsidRPr="00F11966" w:rsidRDefault="00A74EB4" w:rsidP="00A74EB4">
      <w:pPr>
        <w:rPr>
          <w:lang w:val="en-US"/>
        </w:rPr>
      </w:pPr>
    </w:p>
    <w:p w14:paraId="48AF55C4"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97A2237" w14:textId="77777777" w:rsidR="00E92CBF" w:rsidRPr="00F11966" w:rsidRDefault="00E92CBF" w:rsidP="00E92CBF">
      <w:pPr>
        <w:rPr>
          <w:lang w:val="en-US"/>
        </w:rPr>
      </w:pPr>
    </w:p>
    <w:p w14:paraId="2D7F3B93" w14:textId="77777777" w:rsidR="00E92CBF" w:rsidRPr="00F11966" w:rsidRDefault="00E92CBF" w:rsidP="00E92CBF">
      <w:pPr>
        <w:pStyle w:val="Heading4"/>
      </w:pPr>
      <w:bookmarkStart w:id="1009" w:name="_Toc24925843"/>
      <w:bookmarkStart w:id="1010" w:name="_Toc24926021"/>
      <w:bookmarkStart w:id="1011" w:name="_Toc24926197"/>
      <w:bookmarkStart w:id="1012" w:name="_Toc33964057"/>
      <w:bookmarkStart w:id="1013" w:name="_Toc33980811"/>
      <w:bookmarkStart w:id="1014" w:name="_Toc36462612"/>
      <w:bookmarkStart w:id="1015" w:name="_Toc36462808"/>
      <w:bookmarkStart w:id="1016" w:name="_Toc43026052"/>
      <w:bookmarkStart w:id="1017" w:name="_Toc49763586"/>
      <w:bookmarkStart w:id="1018" w:name="_Toc56754282"/>
      <w:bookmarkStart w:id="1019" w:name="_Toc70341443"/>
      <w:r w:rsidRPr="00F11966">
        <w:lastRenderedPageBreak/>
        <w:t>5.4.4.6</w:t>
      </w:r>
      <w:r w:rsidRPr="00F11966">
        <w:tab/>
        <w:t>Type: Ncgi</w:t>
      </w:r>
      <w:bookmarkEnd w:id="1009"/>
      <w:bookmarkEnd w:id="1010"/>
      <w:bookmarkEnd w:id="1011"/>
      <w:bookmarkEnd w:id="1012"/>
      <w:bookmarkEnd w:id="1013"/>
      <w:bookmarkEnd w:id="1014"/>
      <w:bookmarkEnd w:id="1015"/>
      <w:bookmarkEnd w:id="1016"/>
      <w:bookmarkEnd w:id="1017"/>
      <w:bookmarkEnd w:id="1018"/>
      <w:bookmarkEnd w:id="1019"/>
    </w:p>
    <w:p w14:paraId="051D3499"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2C2F454F"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C777BE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D9B1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8AA1F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75542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2A55E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7988F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82AF5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2C8E8C2B"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73A415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8E2DA1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1D6D36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D53D97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66881E15"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0EF6E7D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3129FA2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26D8C9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B77D6F"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9637141"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04CAE21C"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650F5E7"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1AF6A5CB"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3430E6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E8D2F7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06FCA6DB" w14:textId="77777777" w:rsidR="00A74EB4" w:rsidRPr="00F11966" w:rsidRDefault="00A74EB4" w:rsidP="00A74EB4"/>
    <w:p w14:paraId="2599C3AD"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6F48C75" w14:textId="77777777" w:rsidR="00E92CBF" w:rsidRPr="00F11966" w:rsidRDefault="00E92CBF" w:rsidP="00E92CBF"/>
    <w:p w14:paraId="3EBD185B" w14:textId="77777777" w:rsidR="00E92CBF" w:rsidRPr="00F11966" w:rsidRDefault="00E92CBF" w:rsidP="00E92CBF">
      <w:pPr>
        <w:pStyle w:val="Heading4"/>
      </w:pPr>
      <w:bookmarkStart w:id="1020" w:name="_Toc24925844"/>
      <w:bookmarkStart w:id="1021" w:name="_Toc24926022"/>
      <w:bookmarkStart w:id="1022" w:name="_Toc24926198"/>
      <w:bookmarkStart w:id="1023" w:name="_Toc33964058"/>
      <w:bookmarkStart w:id="1024" w:name="_Toc33980812"/>
      <w:bookmarkStart w:id="1025" w:name="_Toc36462613"/>
      <w:bookmarkStart w:id="1026" w:name="_Toc36462809"/>
      <w:bookmarkStart w:id="1027" w:name="_Toc43026053"/>
      <w:bookmarkStart w:id="1028" w:name="_Toc49763587"/>
      <w:bookmarkStart w:id="1029" w:name="_Toc56754283"/>
      <w:bookmarkStart w:id="1030" w:name="_Toc70341444"/>
      <w:r w:rsidRPr="00F11966">
        <w:t>5.4.4.7</w:t>
      </w:r>
      <w:r w:rsidRPr="00F11966">
        <w:tab/>
        <w:t>Type: UserLocation</w:t>
      </w:r>
      <w:bookmarkEnd w:id="1020"/>
      <w:bookmarkEnd w:id="1021"/>
      <w:bookmarkEnd w:id="1022"/>
      <w:bookmarkEnd w:id="1023"/>
      <w:bookmarkEnd w:id="1024"/>
      <w:bookmarkEnd w:id="1025"/>
      <w:bookmarkEnd w:id="1026"/>
      <w:bookmarkEnd w:id="1027"/>
      <w:bookmarkEnd w:id="1028"/>
      <w:bookmarkEnd w:id="1029"/>
      <w:bookmarkEnd w:id="1030"/>
    </w:p>
    <w:p w14:paraId="775C2935"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0EE9A95A"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5A5C16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F95CA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64D4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2D9EB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2DB0E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C826144"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512A415"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272D90EC"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1A1D78A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AADDC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C360C"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18EE776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0DA7819"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483E1D71"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11FC410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57A69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9F1B7D" w14:textId="77777777" w:rsidR="00E92CBF" w:rsidRPr="00F11966" w:rsidRDefault="00E92CBF" w:rsidP="00AA7DB8">
            <w:pPr>
              <w:pStyle w:val="TAL"/>
              <w:rPr>
                <w:rFonts w:cs="Arial"/>
                <w:szCs w:val="18"/>
              </w:rPr>
            </w:pPr>
            <w:r w:rsidRPr="00F11966">
              <w:rPr>
                <w:rFonts w:cs="Arial"/>
                <w:szCs w:val="18"/>
              </w:rPr>
              <w:t>NR user location (see NOTE).</w:t>
            </w:r>
          </w:p>
        </w:tc>
      </w:tr>
      <w:tr w:rsidR="00C25820" w:rsidRPr="00F11966" w14:paraId="18395581"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722276CE" w14:textId="2862D001" w:rsidR="00C25820" w:rsidRPr="00F11966" w:rsidRDefault="00C25820" w:rsidP="00C25820">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2F34B1F4" w14:textId="71D27D05" w:rsidR="00C25820" w:rsidRPr="00F11966" w:rsidRDefault="00C25820" w:rsidP="00C25820">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39BA473" w14:textId="33130DAC" w:rsidR="00C25820" w:rsidRPr="00F11966" w:rsidRDefault="00C25820" w:rsidP="00C2582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09C34" w14:textId="7D0045D7" w:rsidR="00C25820" w:rsidRPr="00F11966" w:rsidRDefault="00C25820" w:rsidP="00C2582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755B39" w14:textId="0E843874" w:rsidR="00C25820" w:rsidRPr="00F11966" w:rsidRDefault="00C25820" w:rsidP="00C25820">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C25820" w:rsidRPr="00F11966" w14:paraId="55F34885"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1901B3D6" w14:textId="01766AA0" w:rsidR="00C25820" w:rsidRPr="00F11966" w:rsidRDefault="00C25820" w:rsidP="00C25820">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715CDAE7" w14:textId="36E51D3F" w:rsidR="00C25820" w:rsidRPr="00F11966" w:rsidRDefault="00C25820" w:rsidP="00C25820">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1246B8AC" w14:textId="0E9FB84E" w:rsidR="00C25820" w:rsidRPr="00F11966" w:rsidRDefault="00C25820" w:rsidP="00C2582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E274F90" w14:textId="206E530B" w:rsidR="00C25820" w:rsidRPr="00F11966" w:rsidRDefault="00C25820" w:rsidP="00C25820">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0524202E" w14:textId="43748425" w:rsidR="00C25820" w:rsidRPr="00F11966" w:rsidRDefault="00C25820" w:rsidP="00C25820">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C25820" w:rsidRPr="00F11966" w14:paraId="7691D9E7"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0F689BD1" w14:textId="77777777" w:rsidR="00C25820" w:rsidRPr="00F11966" w:rsidRDefault="00C25820" w:rsidP="00C25820">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3B2E6722" w14:textId="77777777" w:rsidR="00C25820" w:rsidRPr="00F11966" w:rsidRDefault="00C25820" w:rsidP="00C25820">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E3764C1" w14:textId="77777777" w:rsidR="00C25820" w:rsidRPr="00F11966" w:rsidRDefault="00C25820" w:rsidP="00C25820">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1456A" w14:textId="77777777" w:rsidR="00C25820" w:rsidRPr="00F11966" w:rsidRDefault="00C25820" w:rsidP="00C25820">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70AC61" w14:textId="77777777" w:rsidR="00C25820" w:rsidRPr="00F11966" w:rsidRDefault="00C25820" w:rsidP="00C25820">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C25820" w:rsidRPr="00F11966" w14:paraId="3AFFED32"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54617CDC" w14:textId="77777777" w:rsidR="00C25820" w:rsidRPr="00F11966" w:rsidRDefault="00C25820" w:rsidP="00C25820">
            <w:pPr>
              <w:pStyle w:val="TAN"/>
              <w:rPr>
                <w:lang w:val="en-US"/>
              </w:rPr>
            </w:pPr>
            <w:r w:rsidRPr="00F11966">
              <w:rPr>
                <w:lang w:val="en-US"/>
              </w:rPr>
              <w:t>NOTE:</w:t>
            </w:r>
            <w:r w:rsidRPr="00F11966">
              <w:rPr>
                <w:lang w:val="en-US"/>
              </w:rPr>
              <w:tab/>
              <w:t>At least one of eutraLocation, nrLocation and n3gaLocation shall be present. Several of them may be present.</w:t>
            </w:r>
          </w:p>
        </w:tc>
      </w:tr>
    </w:tbl>
    <w:p w14:paraId="073B78E0" w14:textId="77777777" w:rsidR="00E92CBF" w:rsidRPr="00F11966" w:rsidRDefault="00E92CBF" w:rsidP="00E92CBF">
      <w:pPr>
        <w:rPr>
          <w:lang w:val="en-US"/>
        </w:rPr>
      </w:pPr>
    </w:p>
    <w:p w14:paraId="0F98D776" w14:textId="77777777" w:rsidR="00E92CBF" w:rsidRPr="00F11966" w:rsidRDefault="00E92CBF" w:rsidP="00E92CBF">
      <w:pPr>
        <w:pStyle w:val="Heading4"/>
      </w:pPr>
      <w:bookmarkStart w:id="1031" w:name="_Toc24925845"/>
      <w:bookmarkStart w:id="1032" w:name="_Toc24926023"/>
      <w:bookmarkStart w:id="1033" w:name="_Toc24926199"/>
      <w:bookmarkStart w:id="1034" w:name="_Toc33964059"/>
      <w:bookmarkStart w:id="1035" w:name="_Toc33980813"/>
      <w:bookmarkStart w:id="1036" w:name="_Toc36462614"/>
      <w:bookmarkStart w:id="1037" w:name="_Toc36462810"/>
      <w:bookmarkStart w:id="1038" w:name="_Toc43026054"/>
      <w:bookmarkStart w:id="1039" w:name="_Toc49763588"/>
      <w:bookmarkStart w:id="1040" w:name="_Toc56754284"/>
      <w:bookmarkStart w:id="1041" w:name="_Toc70341445"/>
      <w:r w:rsidRPr="00F11966">
        <w:lastRenderedPageBreak/>
        <w:t>5.4.4.8</w:t>
      </w:r>
      <w:r w:rsidRPr="00F11966">
        <w:tab/>
        <w:t>Type: EutraLocation</w:t>
      </w:r>
      <w:bookmarkEnd w:id="1031"/>
      <w:bookmarkEnd w:id="1032"/>
      <w:bookmarkEnd w:id="1033"/>
      <w:bookmarkEnd w:id="1034"/>
      <w:bookmarkEnd w:id="1035"/>
      <w:bookmarkEnd w:id="1036"/>
      <w:bookmarkEnd w:id="1037"/>
      <w:bookmarkEnd w:id="1038"/>
      <w:bookmarkEnd w:id="1039"/>
      <w:bookmarkEnd w:id="1040"/>
      <w:bookmarkEnd w:id="1041"/>
    </w:p>
    <w:p w14:paraId="758E722D"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1226166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4BF1D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B4D5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2A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C2FB53" w14:textId="77777777" w:rsidR="00E92CBF" w:rsidRPr="00F11966" w:rsidRDefault="00E92CBF" w:rsidP="00AA7DB8">
            <w:pPr>
              <w:pStyle w:val="TAH"/>
              <w:jc w:val="left"/>
            </w:pPr>
            <w:r w:rsidRPr="00F1196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E30688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4C7E12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36125B"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76B1BF3"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31C32E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BD900BD"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601375A9" w14:textId="5AE23C60"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0EFE1713" w14:textId="6595C96E"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080A1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DC43F18" w14:textId="3D994C7D"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4CB55FF9" w14:textId="3D1833A6"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52FAEA5" w14:textId="648231C8"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4BCBF3" w14:textId="71BCB49F"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6A3856"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59002FC1" w14:textId="77777777" w:rsidR="00715EF2" w:rsidRPr="00F11966" w:rsidRDefault="00715EF2" w:rsidP="00715EF2">
            <w:pPr>
              <w:pStyle w:val="TAL"/>
              <w:rPr>
                <w:rFonts w:cs="Arial"/>
                <w:szCs w:val="18"/>
              </w:rPr>
            </w:pPr>
            <w:r w:rsidRPr="00F11966">
              <w:rPr>
                <w:rFonts w:cs="Arial"/>
                <w:szCs w:val="18"/>
              </w:rPr>
              <w:t>When present, it shall be set as follows:</w:t>
            </w:r>
          </w:p>
          <w:p w14:paraId="7734EA55"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03DC2B95" w14:textId="440EBC4F"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690223E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315B0A5"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3226801C"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A0D87AB"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1A6843"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441EB492"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2E6E846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22806C0"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979F36"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7C39B9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4691C"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3B14A0A"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3722691" w14:textId="77777777" w:rsidR="00715EF2" w:rsidRPr="00F11966" w:rsidRDefault="00715EF2" w:rsidP="00715EF2">
            <w:pPr>
              <w:pStyle w:val="TAL"/>
              <w:rPr>
                <w:rFonts w:cs="Arial"/>
                <w:szCs w:val="18"/>
              </w:rPr>
            </w:pPr>
            <w:r w:rsidRPr="00F11966">
              <w:rPr>
                <w:rFonts w:cs="Arial"/>
                <w:szCs w:val="18"/>
              </w:rPr>
              <w:t>When present, it shall be set as follows:</w:t>
            </w:r>
          </w:p>
          <w:p w14:paraId="3D3E66B6"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1DF72C63"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6B2CD03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D9D388"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1F94F521"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308CBBF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13EFCA"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71E2D1ED"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259C5E1F"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7AD389D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205B5732"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2BD1FA6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3D7B0B"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1EA6288B"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76E244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7729216"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15B04BF"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5C41E25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8084FB"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A7A6E2C"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5E1516C"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FFD61F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6A52B3C" w14:textId="77777777" w:rsidR="00715EF2" w:rsidRPr="00F11966" w:rsidRDefault="00715EF2" w:rsidP="00715EF2">
            <w:pPr>
              <w:pStyle w:val="TAL"/>
              <w:rPr>
                <w:rFonts w:cs="Arial"/>
                <w:szCs w:val="18"/>
              </w:rPr>
            </w:pPr>
            <w:r w:rsidRPr="00F11966">
              <w:rPr>
                <w:rFonts w:cs="Arial"/>
                <w:szCs w:val="18"/>
              </w:rPr>
              <w:t>Refer to geographical Information.</w:t>
            </w:r>
          </w:p>
          <w:p w14:paraId="19786E19"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3C246BA1" w14:textId="77777777" w:rsidR="00715EF2" w:rsidRPr="00F11966" w:rsidRDefault="00715EF2" w:rsidP="00715EF2">
            <w:pPr>
              <w:pStyle w:val="TF"/>
              <w:jc w:val="left"/>
              <w:rPr>
                <w:rFonts w:cs="Arial"/>
                <w:b w:val="0"/>
                <w:sz w:val="18"/>
                <w:szCs w:val="18"/>
              </w:rPr>
            </w:pPr>
            <w:r w:rsidRPr="00F11966">
              <w:rPr>
                <w:rFonts w:cs="Arial"/>
                <w:b w:val="0"/>
                <w:sz w:val="18"/>
                <w:szCs w:val="18"/>
              </w:rPr>
              <w:t>Allowed characters are 0-9 and A-F;</w:t>
            </w:r>
          </w:p>
        </w:tc>
      </w:tr>
      <w:tr w:rsidR="00715EF2" w:rsidRPr="00F11966" w14:paraId="289309F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942DAB"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DA8D6B4"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141B293"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06C7C8E"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CF3348C" w14:textId="77777777" w:rsidR="00715EF2" w:rsidRPr="00F11966" w:rsidRDefault="00715EF2" w:rsidP="00715EF2">
            <w:pPr>
              <w:pStyle w:val="TAL"/>
              <w:rPr>
                <w:rFonts w:cs="Arial"/>
                <w:szCs w:val="18"/>
              </w:rPr>
            </w:pPr>
            <w:r w:rsidRPr="00F11966">
              <w:rPr>
                <w:rFonts w:cs="Arial"/>
                <w:szCs w:val="18"/>
              </w:rPr>
              <w:t>Refers to Calling Geodetic Location.</w:t>
            </w:r>
          </w:p>
          <w:p w14:paraId="393393FC"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0AC0FC13"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00456B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BF32BBE"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AE1E307"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CF569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B38B60B"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AC94C4"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4CD41C10" w14:textId="77777777" w:rsidR="00715EF2" w:rsidRPr="00F11966" w:rsidRDefault="00715EF2" w:rsidP="00715EF2">
            <w:pPr>
              <w:pStyle w:val="TF"/>
              <w:jc w:val="left"/>
              <w:rPr>
                <w:rFonts w:cs="Arial"/>
                <w:b w:val="0"/>
                <w:sz w:val="18"/>
                <w:szCs w:val="18"/>
              </w:rPr>
            </w:pPr>
            <w:r w:rsidRPr="00F11966">
              <w:rPr>
                <w:rFonts w:cs="Arial"/>
                <w:b w:val="0"/>
                <w:sz w:val="18"/>
                <w:szCs w:val="18"/>
              </w:rPr>
              <w:t>See  3GPP TS 38.413 [11] clause 9.3.1.8.</w:t>
            </w:r>
          </w:p>
        </w:tc>
      </w:tr>
      <w:tr w:rsidR="00715EF2" w:rsidRPr="00F11966" w14:paraId="02F9704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22B9840"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5D7C78C3"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B31AAD2"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2F39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3F87FC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7F4B333C"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BC425E7"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3653E6A5"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EEEF738" w14:textId="77777777" w:rsidR="00E92CBF" w:rsidRPr="00F11966" w:rsidRDefault="00E92CBF" w:rsidP="00E92CBF">
      <w:pPr>
        <w:rPr>
          <w:lang w:val="en-US"/>
        </w:rPr>
      </w:pPr>
    </w:p>
    <w:p w14:paraId="708EF330" w14:textId="77777777" w:rsidR="00E92CBF" w:rsidRPr="00F11966" w:rsidRDefault="00E92CBF" w:rsidP="00E92CBF">
      <w:pPr>
        <w:pStyle w:val="Heading4"/>
      </w:pPr>
      <w:bookmarkStart w:id="1042" w:name="_Toc24925846"/>
      <w:bookmarkStart w:id="1043" w:name="_Toc24926024"/>
      <w:bookmarkStart w:id="1044" w:name="_Toc24926200"/>
      <w:bookmarkStart w:id="1045" w:name="_Toc33964060"/>
      <w:bookmarkStart w:id="1046" w:name="_Toc33980814"/>
      <w:bookmarkStart w:id="1047" w:name="_Toc36462615"/>
      <w:bookmarkStart w:id="1048" w:name="_Toc36462811"/>
      <w:bookmarkStart w:id="1049" w:name="_Toc43026055"/>
      <w:bookmarkStart w:id="1050" w:name="_Toc49763589"/>
      <w:bookmarkStart w:id="1051" w:name="_Toc56754285"/>
      <w:bookmarkStart w:id="1052" w:name="_Toc70341446"/>
      <w:r w:rsidRPr="00F11966">
        <w:lastRenderedPageBreak/>
        <w:t>5.4.4.9</w:t>
      </w:r>
      <w:r w:rsidRPr="00F11966">
        <w:tab/>
        <w:t>Type: NrLocation</w:t>
      </w:r>
      <w:bookmarkEnd w:id="1042"/>
      <w:bookmarkEnd w:id="1043"/>
      <w:bookmarkEnd w:id="1044"/>
      <w:bookmarkEnd w:id="1045"/>
      <w:bookmarkEnd w:id="1046"/>
      <w:bookmarkEnd w:id="1047"/>
      <w:bookmarkEnd w:id="1048"/>
      <w:bookmarkEnd w:id="1049"/>
      <w:bookmarkEnd w:id="1050"/>
      <w:bookmarkEnd w:id="1051"/>
      <w:bookmarkEnd w:id="1052"/>
    </w:p>
    <w:p w14:paraId="37145C18"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EF69B3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31DCEA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8E810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F92D5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4CE16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70303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4FA2B2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5ADD37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78965C83"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3B67F71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7EFD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3EB65"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2BA760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C5555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0C29D4A"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4518E24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AD485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0BDC7D1"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889F7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3F9482"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5531229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5908826C"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05056"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96CAAE"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7AEA7470" w14:textId="77777777" w:rsidR="00E92CBF" w:rsidRPr="00F11966" w:rsidRDefault="00E92CBF" w:rsidP="00AA7DB8">
            <w:pPr>
              <w:pStyle w:val="TAL"/>
              <w:rPr>
                <w:rFonts w:cs="Arial"/>
                <w:szCs w:val="18"/>
              </w:rPr>
            </w:pPr>
            <w:r w:rsidRPr="00F11966">
              <w:rPr>
                <w:rFonts w:cs="Arial"/>
                <w:szCs w:val="18"/>
              </w:rPr>
              <w:t>When present, it shall be set as follows:</w:t>
            </w:r>
          </w:p>
          <w:p w14:paraId="0F81D704" w14:textId="77777777" w:rsidR="00E92CBF" w:rsidRPr="00F11966" w:rsidRDefault="00E92CBF" w:rsidP="00AA7DB8">
            <w:pPr>
              <w:pStyle w:val="TAL"/>
              <w:ind w:left="25"/>
              <w:rPr>
                <w:lang w:eastAsia="zh-CN"/>
              </w:rPr>
            </w:pPr>
            <w:r w:rsidRPr="00F11966">
              <w:rPr>
                <w:lang w:eastAsia="zh-CN"/>
              </w:rPr>
              <w:tab/>
              <w:t xml:space="preserve">- true: </w:t>
            </w:r>
            <w:r w:rsidRPr="00F11966">
              <w:rPr>
                <w:rFonts w:hint="eastAsia"/>
                <w:lang w:eastAsia="zh-CN"/>
              </w:rPr>
              <w:t>n</w:t>
            </w:r>
            <w:r w:rsidRPr="00F11966">
              <w:rPr>
                <w:lang w:eastAsia="zh-CN"/>
              </w:rPr>
              <w:t>cgi shall be ignored.</w:t>
            </w:r>
          </w:p>
          <w:p w14:paraId="03225E58"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03D0E5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FEFEABD"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720D304B"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F02B31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59C7CE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7F7068C7"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1670A9B5"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7B2B51B4"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7EA5522"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6205044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F4B16E"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947D11A"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2DD44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036392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B3A98CF"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1B6F2B9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830CA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3F889D0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FE2C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F1B17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2B4B1" w14:textId="77777777" w:rsidR="00E92CBF" w:rsidRPr="00F11966" w:rsidRDefault="00E92CBF" w:rsidP="00AA7DB8">
            <w:pPr>
              <w:pStyle w:val="TAL"/>
              <w:rPr>
                <w:rFonts w:cs="Arial"/>
                <w:szCs w:val="18"/>
              </w:rPr>
            </w:pPr>
            <w:r w:rsidRPr="00F11966">
              <w:rPr>
                <w:rFonts w:cs="Arial"/>
                <w:szCs w:val="18"/>
              </w:rPr>
              <w:t>Refer to geographical Information.</w:t>
            </w:r>
          </w:p>
          <w:p w14:paraId="224AD18E"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B55F39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7FC325B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E7449A"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D3F832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896C2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AB3CB6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8F4999" w14:textId="77777777" w:rsidR="00E92CBF" w:rsidRPr="00F11966" w:rsidRDefault="00E92CBF" w:rsidP="00AA7DB8">
            <w:pPr>
              <w:pStyle w:val="TAL"/>
              <w:rPr>
                <w:rFonts w:cs="Arial"/>
                <w:szCs w:val="18"/>
              </w:rPr>
            </w:pPr>
            <w:r w:rsidRPr="00F11966">
              <w:rPr>
                <w:rFonts w:cs="Arial"/>
                <w:szCs w:val="18"/>
              </w:rPr>
              <w:t>Refers to Calling Geodetic Location.</w:t>
            </w:r>
          </w:p>
          <w:p w14:paraId="2A072CE1"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051735A" w14:textId="77777777" w:rsidR="00E92CBF" w:rsidRPr="00F11966" w:rsidRDefault="00E92CBF" w:rsidP="00AA7DB8">
            <w:pPr>
              <w:pStyle w:val="TF"/>
              <w:jc w:val="left"/>
              <w:rPr>
                <w:rFonts w:cs="Arial"/>
                <w:b w:val="0"/>
                <w:sz w:val="18"/>
                <w:szCs w:val="18"/>
              </w:rPr>
            </w:pPr>
            <w:r w:rsidRPr="00F11966">
              <w:rPr>
                <w:rFonts w:cs="Arial"/>
                <w:b w:val="0"/>
                <w:sz w:val="18"/>
                <w:szCs w:val="18"/>
              </w:rPr>
              <w:t>Allowed characters are 0-9 and A-F.</w:t>
            </w:r>
          </w:p>
        </w:tc>
      </w:tr>
      <w:tr w:rsidR="00E92CBF" w:rsidRPr="00F11966" w14:paraId="61D24F3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C8A3457"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5D06F899"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F7BDD5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DE687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EA1FE3"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23D5F2DA" w14:textId="77777777" w:rsidR="00E92CBF" w:rsidRPr="00F11966" w:rsidRDefault="00E92CBF" w:rsidP="00AA7DB8">
            <w:r w:rsidRPr="00F11966">
              <w:t>See 3GPP TS 38.413 [11] clause 9.3.1.6.</w:t>
            </w:r>
          </w:p>
        </w:tc>
      </w:tr>
    </w:tbl>
    <w:p w14:paraId="5C34D4E7" w14:textId="77777777" w:rsidR="00E92CBF" w:rsidRPr="00F11966" w:rsidRDefault="00E92CBF" w:rsidP="00E92CBF">
      <w:pPr>
        <w:rPr>
          <w:lang w:val="en-US"/>
        </w:rPr>
      </w:pPr>
    </w:p>
    <w:p w14:paraId="71D89468" w14:textId="77777777" w:rsidR="00E92CBF" w:rsidRPr="00F11966" w:rsidRDefault="00E92CBF" w:rsidP="00E92CBF">
      <w:pPr>
        <w:pStyle w:val="Heading4"/>
      </w:pPr>
      <w:bookmarkStart w:id="1053" w:name="_Toc24925847"/>
      <w:bookmarkStart w:id="1054" w:name="_Toc24926025"/>
      <w:bookmarkStart w:id="1055" w:name="_Toc24926201"/>
      <w:bookmarkStart w:id="1056" w:name="_Toc33964061"/>
      <w:bookmarkStart w:id="1057" w:name="_Toc33980815"/>
      <w:bookmarkStart w:id="1058" w:name="_Toc36462616"/>
      <w:bookmarkStart w:id="1059" w:name="_Toc36462812"/>
      <w:bookmarkStart w:id="1060" w:name="_Toc43026056"/>
      <w:bookmarkStart w:id="1061" w:name="_Toc49763590"/>
      <w:bookmarkStart w:id="1062" w:name="_Toc56754286"/>
      <w:bookmarkStart w:id="1063" w:name="_Toc70341447"/>
      <w:r w:rsidRPr="00F11966">
        <w:lastRenderedPageBreak/>
        <w:t>5.4.4.10</w:t>
      </w:r>
      <w:r w:rsidRPr="00F11966">
        <w:tab/>
        <w:t>Type: N3gaLocation</w:t>
      </w:r>
      <w:bookmarkEnd w:id="1053"/>
      <w:bookmarkEnd w:id="1054"/>
      <w:bookmarkEnd w:id="1055"/>
      <w:bookmarkEnd w:id="1056"/>
      <w:bookmarkEnd w:id="1057"/>
      <w:bookmarkEnd w:id="1058"/>
      <w:bookmarkEnd w:id="1059"/>
      <w:bookmarkEnd w:id="1060"/>
      <w:bookmarkEnd w:id="1061"/>
      <w:bookmarkEnd w:id="1062"/>
      <w:bookmarkEnd w:id="1063"/>
    </w:p>
    <w:p w14:paraId="1CC2489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316EB0E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68084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1328F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7985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3D4C0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A886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ABF27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865D12"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3AD67BD"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2E717C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2B78A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3F702C" w14:textId="6A3CFC89"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379B97E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5343E3"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4F60148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019B8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B851E6"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62AC5D1"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31F38D90" w14:textId="77777777" w:rsidR="00E92CBF" w:rsidRPr="00F11966" w:rsidRDefault="00E92CBF" w:rsidP="00AA7DB8">
            <w:pPr>
              <w:pStyle w:val="TAL"/>
              <w:rPr>
                <w:rFonts w:cs="Arial"/>
                <w:szCs w:val="18"/>
              </w:rPr>
            </w:pPr>
          </w:p>
          <w:p w14:paraId="678A8E59" w14:textId="77777777" w:rsidR="00E92CBF" w:rsidRPr="00F11966" w:rsidRDefault="00E92CBF" w:rsidP="00AA7DB8">
            <w:pPr>
              <w:pStyle w:val="TAL"/>
              <w:rPr>
                <w:rFonts w:cs="Arial"/>
                <w:szCs w:val="18"/>
              </w:rPr>
            </w:pPr>
            <w:r w:rsidRPr="00F11966">
              <w:rPr>
                <w:rFonts w:cs="Arial"/>
                <w:szCs w:val="18"/>
              </w:rPr>
              <w:t>Pattern: '^[A-Fa-f0-9]+$'</w:t>
            </w:r>
          </w:p>
          <w:p w14:paraId="4983DFA5" w14:textId="77777777" w:rsidR="00E92CBF" w:rsidRPr="00F11966" w:rsidRDefault="00E92CBF" w:rsidP="00AA7DB8">
            <w:pPr>
              <w:pStyle w:val="TAL"/>
              <w:rPr>
                <w:rFonts w:cs="Arial"/>
                <w:szCs w:val="18"/>
              </w:rPr>
            </w:pPr>
          </w:p>
          <w:p w14:paraId="6327ABAF" w14:textId="77777777" w:rsidR="00E92CBF" w:rsidRPr="00F11966" w:rsidRDefault="00E92CBF" w:rsidP="00AA7DB8">
            <w:pPr>
              <w:pStyle w:val="TAL"/>
              <w:rPr>
                <w:lang w:eastAsia="zh-CN"/>
              </w:rPr>
            </w:pPr>
            <w:r w:rsidRPr="00F11966">
              <w:rPr>
                <w:lang w:eastAsia="zh-CN"/>
              </w:rPr>
              <w:t>Example:</w:t>
            </w:r>
          </w:p>
          <w:p w14:paraId="03F24440" w14:textId="77777777" w:rsidR="00E92CBF" w:rsidRPr="00F11966" w:rsidRDefault="00E92CBF" w:rsidP="00AA7DB8">
            <w:pPr>
              <w:pStyle w:val="TAL"/>
              <w:rPr>
                <w:rFonts w:cs="Arial"/>
                <w:szCs w:val="18"/>
              </w:rPr>
            </w:pPr>
            <w:r w:rsidRPr="00F11966">
              <w:rPr>
                <w:lang w:eastAsia="zh-CN"/>
              </w:rPr>
              <w:t>The N3IWF Id 0x5BD6 shall be encoded as "5BD6".</w:t>
            </w:r>
          </w:p>
          <w:p w14:paraId="0030FF68" w14:textId="77777777" w:rsidR="00E92CBF" w:rsidRPr="00F11966" w:rsidRDefault="00E92CBF" w:rsidP="00AA7DB8">
            <w:pPr>
              <w:pStyle w:val="TAL"/>
              <w:rPr>
                <w:rFonts w:cs="Arial"/>
                <w:szCs w:val="18"/>
              </w:rPr>
            </w:pPr>
          </w:p>
          <w:p w14:paraId="72C2D613"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5711736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206571"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60E0940A"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229C245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B2BF0B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FBF13D2"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2068299F"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566C241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386256A"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5C564745"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4F9144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8AFA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8C90C91"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3F418E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A5919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B08B54"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8DDBF40"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DFEDAC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1B1C8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21DE46"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A5706F" w:rsidRPr="00F11966" w14:paraId="289575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746005A" w14:textId="77777777" w:rsidR="00A5706F" w:rsidRPr="00F11966" w:rsidRDefault="00A5706F" w:rsidP="00A5706F">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538884EA" w14:textId="77777777" w:rsidR="00A5706F" w:rsidRPr="00F11966" w:rsidRDefault="00A5706F" w:rsidP="00A5706F">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375FE78A" w14:textId="77777777"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26D80" w14:textId="77777777"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6FB593" w14:textId="77777777"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A5706F" w:rsidRPr="00F11966" w14:paraId="660243C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C70389" w14:textId="77777777" w:rsidR="00A5706F" w:rsidRPr="00F11966" w:rsidRDefault="00A5706F" w:rsidP="00A5706F">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5DF5AF0" w14:textId="77777777" w:rsidR="00A5706F" w:rsidRPr="00F11966" w:rsidRDefault="00A5706F" w:rsidP="00A5706F">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74B07D8E" w14:textId="77777777" w:rsidR="00A5706F" w:rsidRPr="00F11966" w:rsidRDefault="00A5706F" w:rsidP="00A5706F">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CD9EA8" w14:textId="77777777" w:rsidR="00A5706F" w:rsidRPr="00F11966" w:rsidRDefault="00A5706F" w:rsidP="00A5706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4C666D" w14:textId="77777777" w:rsidR="00A5706F" w:rsidRPr="00F11966" w:rsidRDefault="00A5706F" w:rsidP="00A5706F">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A5706F" w:rsidRPr="00F11966" w14:paraId="03A275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F0185D" w14:textId="77777777" w:rsidR="00A5706F" w:rsidRPr="00F11966" w:rsidRDefault="00A5706F" w:rsidP="00A5706F">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8E3A285" w14:textId="77777777" w:rsidR="00A5706F" w:rsidRPr="00F11966" w:rsidRDefault="00A5706F" w:rsidP="00A5706F">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0FDE902D" w14:textId="77777777"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4DC93D" w14:textId="77777777"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B2E2086" w14:textId="77777777" w:rsidR="00A5706F" w:rsidRPr="00F11966" w:rsidRDefault="00A5706F" w:rsidP="00A5706F">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A5706F" w:rsidRPr="00F11966" w14:paraId="7DC390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8AE0CC" w14:textId="77777777" w:rsidR="00A5706F" w:rsidRPr="00F11966" w:rsidRDefault="00A5706F" w:rsidP="00A5706F">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0CDEBA7E" w14:textId="77777777" w:rsidR="00A5706F" w:rsidRPr="00F11966" w:rsidRDefault="00A5706F" w:rsidP="00A5706F">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57A53915" w14:textId="77777777" w:rsidR="00A5706F" w:rsidRPr="00F11966" w:rsidRDefault="00A5706F" w:rsidP="00A5706F">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88BB524" w14:textId="77777777" w:rsidR="00A5706F" w:rsidRPr="00F11966" w:rsidRDefault="00A5706F" w:rsidP="00A5706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B1101B" w14:textId="77777777" w:rsidR="00A5706F" w:rsidRPr="00F11966" w:rsidRDefault="00A5706F" w:rsidP="00A5706F">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2922AB" w:rsidRPr="00F11966" w14:paraId="75D3B6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27F33A4" w14:textId="77777777" w:rsidR="002922AB" w:rsidRPr="00F11966" w:rsidRDefault="002922AB" w:rsidP="002922AB">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74ECE906" w14:textId="77777777" w:rsidR="002922AB" w:rsidRPr="00F11966" w:rsidRDefault="002922AB" w:rsidP="002922AB">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3FB49233" w14:textId="77777777" w:rsidR="002922AB" w:rsidRPr="00F11966" w:rsidRDefault="002922AB" w:rsidP="002922AB">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D5994A8" w14:textId="77777777" w:rsidR="002922AB" w:rsidRPr="00F11966" w:rsidRDefault="002922AB" w:rsidP="002922A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A8BA9C" w14:textId="77777777" w:rsidR="002922AB" w:rsidRPr="00F11966" w:rsidRDefault="002922AB" w:rsidP="002922AB">
            <w:pPr>
              <w:pStyle w:val="TAL"/>
              <w:rPr>
                <w:rFonts w:cs="Arial"/>
                <w:szCs w:val="18"/>
              </w:rPr>
            </w:pPr>
            <w:r w:rsidRPr="00F11966">
              <w:rPr>
                <w:rFonts w:cs="Arial"/>
                <w:szCs w:val="18"/>
              </w:rPr>
              <w:t>This IE may be present for a 5G-BRG/FN-BRG accessing the 5GC via wireline access network.</w:t>
            </w:r>
          </w:p>
          <w:p w14:paraId="240BDAC0" w14:textId="77777777" w:rsidR="002922AB" w:rsidRPr="00F11966" w:rsidRDefault="002922AB" w:rsidP="002922AB">
            <w:pPr>
              <w:pStyle w:val="TAL"/>
              <w:rPr>
                <w:rFonts w:cs="Arial"/>
                <w:szCs w:val="18"/>
              </w:rPr>
            </w:pPr>
            <w:r w:rsidRPr="00F11966">
              <w:rPr>
                <w:rFonts w:cs="Arial"/>
                <w:szCs w:val="18"/>
              </w:rPr>
              <w:t>When present, it shall indicate the type of the wireline (DSL or PON).</w:t>
            </w:r>
          </w:p>
        </w:tc>
      </w:tr>
      <w:tr w:rsidR="0059735A" w:rsidRPr="00F11966" w14:paraId="6BC78F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6146DF4" w14:textId="77777777" w:rsidR="0059735A" w:rsidRPr="00F11966" w:rsidRDefault="0059735A" w:rsidP="0059735A">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68CB18C2" w14:textId="77777777" w:rsidR="0059735A" w:rsidRPr="00F11966" w:rsidRDefault="0059735A" w:rsidP="0059735A">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5281B2A0" w14:textId="77777777" w:rsidR="0059735A" w:rsidRPr="00F11966" w:rsidRDefault="0059735A" w:rsidP="0059735A">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AE9065" w14:textId="77777777" w:rsidR="0059735A" w:rsidRPr="00F11966" w:rsidRDefault="0059735A" w:rsidP="0059735A">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7E65E97" w14:textId="77777777" w:rsidR="0059735A" w:rsidRPr="00F11966" w:rsidRDefault="0059735A" w:rsidP="0059735A">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61E8BB4E" w14:textId="77777777" w:rsidR="00E92CBF" w:rsidRPr="00F11966" w:rsidRDefault="00E92CBF" w:rsidP="00E92CBF">
      <w:pPr>
        <w:rPr>
          <w:lang w:val="en-US"/>
        </w:rPr>
      </w:pPr>
    </w:p>
    <w:p w14:paraId="38667B46" w14:textId="77777777" w:rsidR="00E92CBF" w:rsidRPr="00F11966" w:rsidRDefault="00E92CBF" w:rsidP="00E92CBF">
      <w:pPr>
        <w:rPr>
          <w:lang w:val="en-US"/>
        </w:rPr>
      </w:pPr>
    </w:p>
    <w:p w14:paraId="4E940166" w14:textId="77777777" w:rsidR="00E92CBF" w:rsidRPr="00F11966" w:rsidRDefault="00E92CBF" w:rsidP="00E92CBF">
      <w:pPr>
        <w:pStyle w:val="Heading4"/>
      </w:pPr>
      <w:bookmarkStart w:id="1064" w:name="_Toc24925848"/>
      <w:bookmarkStart w:id="1065" w:name="_Toc24926026"/>
      <w:bookmarkStart w:id="1066" w:name="_Toc24926202"/>
      <w:bookmarkStart w:id="1067" w:name="_Toc33964062"/>
      <w:bookmarkStart w:id="1068" w:name="_Toc33980816"/>
      <w:bookmarkStart w:id="1069" w:name="_Toc36462617"/>
      <w:bookmarkStart w:id="1070" w:name="_Toc36462813"/>
      <w:bookmarkStart w:id="1071" w:name="_Toc43026057"/>
      <w:bookmarkStart w:id="1072" w:name="_Toc49763591"/>
      <w:bookmarkStart w:id="1073" w:name="_Toc56754287"/>
      <w:bookmarkStart w:id="1074" w:name="_Toc70341448"/>
      <w:r w:rsidRPr="00F11966">
        <w:lastRenderedPageBreak/>
        <w:t>5.4.4.11</w:t>
      </w:r>
      <w:r w:rsidRPr="00F11966">
        <w:tab/>
        <w:t>Type: UpSecurity</w:t>
      </w:r>
      <w:bookmarkEnd w:id="1064"/>
      <w:bookmarkEnd w:id="1065"/>
      <w:bookmarkEnd w:id="1066"/>
      <w:bookmarkEnd w:id="1067"/>
      <w:bookmarkEnd w:id="1068"/>
      <w:bookmarkEnd w:id="1069"/>
      <w:bookmarkEnd w:id="1070"/>
      <w:bookmarkEnd w:id="1071"/>
      <w:bookmarkEnd w:id="1072"/>
      <w:bookmarkEnd w:id="1073"/>
      <w:bookmarkEnd w:id="1074"/>
    </w:p>
    <w:p w14:paraId="1F067F2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A89141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748872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75E5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C81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EF71F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F3EA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A3D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D394F6"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2B067178"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313BC2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CAAA4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7D5147"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4BA3EFC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3EEF73B"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618F8C57"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5B07D3C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347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D91FC0"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6B3275C3" w14:textId="77777777" w:rsidR="00E92CBF" w:rsidRPr="00F11966" w:rsidRDefault="00E92CBF" w:rsidP="00E92CBF">
      <w:pPr>
        <w:rPr>
          <w:lang w:val="en-US"/>
        </w:rPr>
      </w:pPr>
    </w:p>
    <w:p w14:paraId="09DCBD31" w14:textId="77777777" w:rsidR="00E92CBF" w:rsidRPr="00F11966" w:rsidRDefault="00E92CBF" w:rsidP="00E92CBF">
      <w:pPr>
        <w:pStyle w:val="Heading4"/>
      </w:pPr>
      <w:bookmarkStart w:id="1075" w:name="_Toc24925849"/>
      <w:bookmarkStart w:id="1076" w:name="_Toc24926027"/>
      <w:bookmarkStart w:id="1077" w:name="_Toc24926203"/>
      <w:bookmarkStart w:id="1078" w:name="_Toc33964063"/>
      <w:bookmarkStart w:id="1079" w:name="_Toc33980817"/>
      <w:bookmarkStart w:id="1080" w:name="_Toc36462618"/>
      <w:bookmarkStart w:id="1081" w:name="_Toc36462814"/>
      <w:bookmarkStart w:id="1082" w:name="_Toc43026058"/>
      <w:bookmarkStart w:id="1083" w:name="_Toc49763592"/>
      <w:bookmarkStart w:id="1084" w:name="_Toc56754288"/>
      <w:bookmarkStart w:id="1085" w:name="_Toc70341449"/>
      <w:r w:rsidRPr="00F11966">
        <w:t>5.4.4.12</w:t>
      </w:r>
      <w:r w:rsidRPr="00F11966">
        <w:tab/>
        <w:t xml:space="preserve">Type: </w:t>
      </w:r>
      <w:r w:rsidRPr="00F11966">
        <w:rPr>
          <w:lang w:eastAsia="zh-CN"/>
        </w:rPr>
        <w:t>NgApCause</w:t>
      </w:r>
      <w:bookmarkEnd w:id="1075"/>
      <w:bookmarkEnd w:id="1076"/>
      <w:bookmarkEnd w:id="1077"/>
      <w:bookmarkEnd w:id="1078"/>
      <w:bookmarkEnd w:id="1079"/>
      <w:bookmarkEnd w:id="1080"/>
      <w:bookmarkEnd w:id="1081"/>
      <w:bookmarkEnd w:id="1082"/>
      <w:bookmarkEnd w:id="1083"/>
      <w:bookmarkEnd w:id="1084"/>
      <w:bookmarkEnd w:id="1085"/>
    </w:p>
    <w:p w14:paraId="7452C44F"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A9BF43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41FD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B208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F2446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3616A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EEC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A71A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2BF56DC7"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18125D1"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5294711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3C30846"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213BFA"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7206916D" w14:textId="77777777" w:rsidR="00E92CBF" w:rsidRPr="00F11966" w:rsidRDefault="00E92CBF" w:rsidP="00AA7DB8">
            <w:pPr>
              <w:pStyle w:val="TAL"/>
              <w:rPr>
                <w:rFonts w:cs="Arial"/>
                <w:szCs w:val="18"/>
              </w:rPr>
            </w:pPr>
          </w:p>
          <w:p w14:paraId="0105F7DD"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5D029719" w14:textId="77777777" w:rsidR="00E92CBF" w:rsidRPr="00F11966" w:rsidRDefault="00E92CBF" w:rsidP="00AA7DB8">
            <w:pPr>
              <w:pStyle w:val="TAL"/>
              <w:rPr>
                <w:rFonts w:cs="Arial"/>
                <w:szCs w:val="18"/>
              </w:rPr>
            </w:pPr>
          </w:p>
          <w:p w14:paraId="476B94AA" w14:textId="77777777" w:rsidR="00E92CBF" w:rsidRPr="00F11966" w:rsidRDefault="00E92CBF" w:rsidP="00AA7DB8">
            <w:pPr>
              <w:pStyle w:val="TAL"/>
              <w:ind w:left="284"/>
              <w:rPr>
                <w:rFonts w:cs="Arial"/>
                <w:szCs w:val="18"/>
              </w:rPr>
            </w:pPr>
            <w:r w:rsidRPr="00F11966">
              <w:rPr>
                <w:rFonts w:cs="Arial"/>
                <w:szCs w:val="18"/>
              </w:rPr>
              <w:t>0 – radioNetwork</w:t>
            </w:r>
          </w:p>
          <w:p w14:paraId="0533295C" w14:textId="77777777" w:rsidR="00E92CBF" w:rsidRPr="00F11966" w:rsidRDefault="00E92CBF" w:rsidP="00AA7DB8">
            <w:pPr>
              <w:pStyle w:val="TAL"/>
              <w:ind w:left="284"/>
              <w:rPr>
                <w:rFonts w:cs="Arial"/>
                <w:szCs w:val="18"/>
              </w:rPr>
            </w:pPr>
            <w:r w:rsidRPr="00F11966">
              <w:rPr>
                <w:rFonts w:cs="Arial"/>
                <w:szCs w:val="18"/>
              </w:rPr>
              <w:t>1 – transport</w:t>
            </w:r>
          </w:p>
          <w:p w14:paraId="16C65B9B" w14:textId="77777777" w:rsidR="00E92CBF" w:rsidRPr="00F11966" w:rsidRDefault="00E92CBF" w:rsidP="00AA7DB8">
            <w:pPr>
              <w:pStyle w:val="TAL"/>
              <w:ind w:left="284"/>
              <w:rPr>
                <w:rFonts w:cs="Arial"/>
                <w:szCs w:val="18"/>
              </w:rPr>
            </w:pPr>
            <w:r w:rsidRPr="00F11966">
              <w:rPr>
                <w:rFonts w:cs="Arial"/>
                <w:szCs w:val="18"/>
              </w:rPr>
              <w:t>2 – nas</w:t>
            </w:r>
          </w:p>
          <w:p w14:paraId="52B51117" w14:textId="77777777" w:rsidR="00E92CBF" w:rsidRPr="00F11966" w:rsidRDefault="00E92CBF" w:rsidP="00AA7DB8">
            <w:pPr>
              <w:pStyle w:val="TAL"/>
              <w:ind w:left="284"/>
              <w:rPr>
                <w:rFonts w:cs="Arial"/>
                <w:szCs w:val="18"/>
              </w:rPr>
            </w:pPr>
            <w:r w:rsidRPr="00F11966">
              <w:rPr>
                <w:rFonts w:cs="Arial"/>
                <w:szCs w:val="18"/>
              </w:rPr>
              <w:t>3 – protocol</w:t>
            </w:r>
          </w:p>
          <w:p w14:paraId="075D79A6" w14:textId="77777777" w:rsidR="00E92CBF" w:rsidRPr="00F11966" w:rsidRDefault="00E92CBF" w:rsidP="00AA7DB8">
            <w:pPr>
              <w:pStyle w:val="TAL"/>
              <w:ind w:left="284"/>
              <w:rPr>
                <w:rFonts w:cs="Arial"/>
                <w:szCs w:val="18"/>
              </w:rPr>
            </w:pPr>
            <w:r w:rsidRPr="00F11966">
              <w:rPr>
                <w:rFonts w:cs="Arial"/>
                <w:szCs w:val="18"/>
              </w:rPr>
              <w:t>4 – misc</w:t>
            </w:r>
          </w:p>
          <w:p w14:paraId="28108410" w14:textId="77777777" w:rsidR="00E92CBF" w:rsidRPr="00F11966" w:rsidRDefault="00E92CBF" w:rsidP="00AA7DB8">
            <w:pPr>
              <w:pStyle w:val="TAL"/>
              <w:rPr>
                <w:rFonts w:cs="Arial"/>
                <w:szCs w:val="18"/>
              </w:rPr>
            </w:pPr>
          </w:p>
        </w:tc>
      </w:tr>
      <w:tr w:rsidR="00E92CBF" w:rsidRPr="00F11966" w14:paraId="30A58FA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51AF8ACB"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566C6AB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84771BC"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7E2FF0F"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2A5F9A0C"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5A84FCF1" w14:textId="77777777" w:rsidR="00E92CBF" w:rsidRPr="00F11966" w:rsidRDefault="00E92CBF" w:rsidP="00E92CBF"/>
    <w:p w14:paraId="3AE88C62" w14:textId="77777777" w:rsidR="00E92CBF" w:rsidRPr="00F11966" w:rsidRDefault="00E92CBF" w:rsidP="00E92CBF">
      <w:pPr>
        <w:pStyle w:val="Heading4"/>
      </w:pPr>
      <w:bookmarkStart w:id="1086" w:name="_Toc24925850"/>
      <w:bookmarkStart w:id="1087" w:name="_Toc24926028"/>
      <w:bookmarkStart w:id="1088" w:name="_Toc24926204"/>
      <w:bookmarkStart w:id="1089" w:name="_Toc33964064"/>
      <w:bookmarkStart w:id="1090" w:name="_Toc33980818"/>
      <w:bookmarkStart w:id="1091" w:name="_Toc36462619"/>
      <w:bookmarkStart w:id="1092" w:name="_Toc36462815"/>
      <w:bookmarkStart w:id="1093" w:name="_Toc43026059"/>
      <w:bookmarkStart w:id="1094" w:name="_Toc49763593"/>
      <w:bookmarkStart w:id="1095" w:name="_Toc56754289"/>
      <w:bookmarkStart w:id="1096" w:name="_Toc70341450"/>
      <w:r w:rsidRPr="00F11966">
        <w:t>5.4.4.13</w:t>
      </w:r>
      <w:r w:rsidRPr="00F11966">
        <w:tab/>
        <w:t xml:space="preserve">Type: </w:t>
      </w:r>
      <w:r w:rsidRPr="00F11966">
        <w:rPr>
          <w:noProof/>
        </w:rPr>
        <w:t>BackupAmfInfo</w:t>
      </w:r>
      <w:bookmarkEnd w:id="1086"/>
      <w:bookmarkEnd w:id="1087"/>
      <w:bookmarkEnd w:id="1088"/>
      <w:bookmarkEnd w:id="1089"/>
      <w:bookmarkEnd w:id="1090"/>
      <w:bookmarkEnd w:id="1091"/>
      <w:bookmarkEnd w:id="1092"/>
      <w:bookmarkEnd w:id="1093"/>
      <w:bookmarkEnd w:id="1094"/>
      <w:bookmarkEnd w:id="1095"/>
      <w:bookmarkEnd w:id="1096"/>
    </w:p>
    <w:p w14:paraId="065E557C"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4E7DF6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C022D4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84E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E9C39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2655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F72F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8B9C7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717E0E"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42FDB58E"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A2AD39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8041AD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087E71B"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7C0335E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A2D517F"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79C4A55"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61DC66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F557BF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D80A9E9"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22387654" w14:textId="77777777" w:rsidR="00E92CBF" w:rsidRPr="00F11966" w:rsidRDefault="00E92CBF" w:rsidP="00E92CBF"/>
    <w:p w14:paraId="6B203507" w14:textId="77777777" w:rsidR="00E92CBF" w:rsidRPr="00F11966" w:rsidRDefault="00E92CBF" w:rsidP="00E92CBF">
      <w:pPr>
        <w:pStyle w:val="Heading4"/>
      </w:pPr>
      <w:bookmarkStart w:id="1097" w:name="_Toc24925851"/>
      <w:bookmarkStart w:id="1098" w:name="_Toc24926029"/>
      <w:bookmarkStart w:id="1099" w:name="_Toc24926205"/>
      <w:bookmarkStart w:id="1100" w:name="_Toc33964065"/>
      <w:bookmarkStart w:id="1101" w:name="_Toc33980819"/>
      <w:bookmarkStart w:id="1102" w:name="_Toc36462620"/>
      <w:bookmarkStart w:id="1103" w:name="_Toc36462816"/>
      <w:bookmarkStart w:id="1104" w:name="_Toc43026060"/>
      <w:bookmarkStart w:id="1105" w:name="_Toc49763594"/>
      <w:bookmarkStart w:id="1106" w:name="_Toc56754290"/>
      <w:bookmarkStart w:id="1107" w:name="_Toc70341451"/>
      <w:r w:rsidRPr="00F11966">
        <w:t>5.4.4.14</w:t>
      </w:r>
      <w:r w:rsidRPr="00F11966">
        <w:tab/>
        <w:t xml:space="preserve">Type: </w:t>
      </w:r>
      <w:r w:rsidRPr="00F11966">
        <w:rPr>
          <w:lang w:eastAsia="zh-CN"/>
        </w:rPr>
        <w:t>RefToBinaryData</w:t>
      </w:r>
      <w:bookmarkEnd w:id="1097"/>
      <w:bookmarkEnd w:id="1098"/>
      <w:bookmarkEnd w:id="1099"/>
      <w:bookmarkEnd w:id="1100"/>
      <w:bookmarkEnd w:id="1101"/>
      <w:bookmarkEnd w:id="1102"/>
      <w:bookmarkEnd w:id="1103"/>
      <w:bookmarkEnd w:id="1104"/>
      <w:bookmarkEnd w:id="1105"/>
      <w:bookmarkEnd w:id="1106"/>
      <w:bookmarkEnd w:id="1107"/>
    </w:p>
    <w:p w14:paraId="4D9F3671"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82B004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F8724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44F6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E89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AABC9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12BEB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5643F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B61ABA"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492C2C3C"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A9CB65"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ECB41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C68EE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51E4212F" w14:textId="77777777" w:rsidR="00E92CBF" w:rsidRPr="00F11966" w:rsidRDefault="00E92CBF" w:rsidP="00E92CBF">
      <w:pPr>
        <w:rPr>
          <w:lang w:val="en-US"/>
        </w:rPr>
      </w:pPr>
    </w:p>
    <w:p w14:paraId="37D9D733" w14:textId="77777777" w:rsidR="00E92CBF" w:rsidRPr="00F11966" w:rsidRDefault="00E92CBF" w:rsidP="00E92CBF">
      <w:pPr>
        <w:pStyle w:val="Heading4"/>
      </w:pPr>
      <w:bookmarkStart w:id="1108" w:name="_Toc24925852"/>
      <w:bookmarkStart w:id="1109" w:name="_Toc24926030"/>
      <w:bookmarkStart w:id="1110" w:name="_Toc24926206"/>
      <w:bookmarkStart w:id="1111" w:name="_Toc33964066"/>
      <w:bookmarkStart w:id="1112" w:name="_Toc33980820"/>
      <w:bookmarkStart w:id="1113" w:name="_Toc36462621"/>
      <w:bookmarkStart w:id="1114" w:name="_Toc36462817"/>
      <w:bookmarkStart w:id="1115" w:name="_Toc43026061"/>
      <w:bookmarkStart w:id="1116" w:name="_Toc49763595"/>
      <w:bookmarkStart w:id="1117" w:name="_Toc56754291"/>
      <w:bookmarkStart w:id="1118" w:name="_Toc70341452"/>
      <w:r w:rsidRPr="00F11966">
        <w:lastRenderedPageBreak/>
        <w:t>5.4.4.15</w:t>
      </w:r>
      <w:r w:rsidRPr="00F11966">
        <w:tab/>
        <w:t>Type RouteToLocation</w:t>
      </w:r>
      <w:bookmarkEnd w:id="1108"/>
      <w:bookmarkEnd w:id="1109"/>
      <w:bookmarkEnd w:id="1110"/>
      <w:bookmarkEnd w:id="1111"/>
      <w:bookmarkEnd w:id="1112"/>
      <w:bookmarkEnd w:id="1113"/>
      <w:bookmarkEnd w:id="1114"/>
      <w:bookmarkEnd w:id="1115"/>
      <w:bookmarkEnd w:id="1116"/>
      <w:bookmarkEnd w:id="1117"/>
      <w:bookmarkEnd w:id="1118"/>
    </w:p>
    <w:p w14:paraId="3B21922D"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2CC55399"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11F1893D"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A2AA82C"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8296F8"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E6930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3DA2E20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577CDA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2924EB80"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086B5BF4"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19B359F0"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108E0BCE"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3467997B"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09F36997"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6018CAC4"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3227B844"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38D4D43B"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57DEB8D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166709E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2ACEEBBF"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5A267FB3"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11FDD890"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5269BA51"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3D1DA37F"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5161275"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523DC6D7"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F36BEAC" w14:textId="77777777" w:rsidR="00E92CBF" w:rsidRPr="00F11966" w:rsidRDefault="00E92CBF" w:rsidP="00AA7DB8">
            <w:pPr>
              <w:pStyle w:val="TAN"/>
            </w:pPr>
            <w:r w:rsidRPr="00F11966">
              <w:t>NOTE:</w:t>
            </w:r>
            <w:r w:rsidRPr="00F11966">
              <w:tab/>
              <w:t>Either the "routeInfo" attribute or the "routeProfId" attribute shall be included in the "RouteToLocation" data type.</w:t>
            </w:r>
          </w:p>
        </w:tc>
      </w:tr>
    </w:tbl>
    <w:p w14:paraId="270217B3" w14:textId="77777777" w:rsidR="00E92CBF" w:rsidRPr="00F11966" w:rsidRDefault="00E92CBF" w:rsidP="00E92CBF"/>
    <w:p w14:paraId="1653EF98" w14:textId="77777777" w:rsidR="00E92CBF" w:rsidRPr="00F11966" w:rsidRDefault="00E92CBF" w:rsidP="00E92CBF">
      <w:pPr>
        <w:pStyle w:val="Heading4"/>
      </w:pPr>
      <w:bookmarkStart w:id="1119" w:name="_Toc24925853"/>
      <w:bookmarkStart w:id="1120" w:name="_Toc24926031"/>
      <w:bookmarkStart w:id="1121" w:name="_Toc24926207"/>
      <w:bookmarkStart w:id="1122" w:name="_Toc33964067"/>
      <w:bookmarkStart w:id="1123" w:name="_Toc33980821"/>
      <w:bookmarkStart w:id="1124" w:name="_Toc36462622"/>
      <w:bookmarkStart w:id="1125" w:name="_Toc36462818"/>
      <w:bookmarkStart w:id="1126" w:name="_Toc43026062"/>
      <w:bookmarkStart w:id="1127" w:name="_Toc49763596"/>
      <w:bookmarkStart w:id="1128" w:name="_Toc56754292"/>
      <w:bookmarkStart w:id="1129" w:name="_Toc70341453"/>
      <w:r w:rsidRPr="00F11966">
        <w:t>5.4.4.16</w:t>
      </w:r>
      <w:r w:rsidRPr="00F11966">
        <w:tab/>
        <w:t>Type RouteInformation</w:t>
      </w:r>
      <w:bookmarkEnd w:id="1119"/>
      <w:bookmarkEnd w:id="1120"/>
      <w:bookmarkEnd w:id="1121"/>
      <w:bookmarkEnd w:id="1122"/>
      <w:bookmarkEnd w:id="1123"/>
      <w:bookmarkEnd w:id="1124"/>
      <w:bookmarkEnd w:id="1125"/>
      <w:bookmarkEnd w:id="1126"/>
      <w:bookmarkEnd w:id="1127"/>
      <w:bookmarkEnd w:id="1128"/>
      <w:bookmarkEnd w:id="1129"/>
    </w:p>
    <w:p w14:paraId="2D1B4B39"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A6B84FF"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B219B9B"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5B513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148796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6597D7"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7EFAE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42DD9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29D9FCC3"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2AC27B50"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020187E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FC85D1A"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14A8654C"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0F9BDEBA"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F3BC08C"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62569AC4"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2F7C3E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C6BF58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4B85B85"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7619C4A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69BC3E24"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75A8CA3C"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676353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89506B2"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382ECA75"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4C655AF"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5599B51F"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7D1D1DF" w14:textId="77777777" w:rsidR="00E92CBF" w:rsidRPr="00F11966" w:rsidRDefault="00E92CBF" w:rsidP="00E92CBF"/>
    <w:p w14:paraId="576D33CC" w14:textId="77777777" w:rsidR="00E92CBF" w:rsidRPr="00F11966" w:rsidRDefault="00E92CBF" w:rsidP="00E92CBF">
      <w:pPr>
        <w:pStyle w:val="Heading4"/>
      </w:pPr>
      <w:bookmarkStart w:id="1130" w:name="_Toc24925854"/>
      <w:bookmarkStart w:id="1131" w:name="_Toc24926032"/>
      <w:bookmarkStart w:id="1132" w:name="_Toc24926208"/>
      <w:bookmarkStart w:id="1133" w:name="_Toc33964068"/>
      <w:bookmarkStart w:id="1134" w:name="_Toc33980822"/>
      <w:bookmarkStart w:id="1135" w:name="_Toc36462623"/>
      <w:bookmarkStart w:id="1136" w:name="_Toc36462819"/>
      <w:bookmarkStart w:id="1137" w:name="_Toc43026063"/>
      <w:bookmarkStart w:id="1138" w:name="_Toc49763597"/>
      <w:bookmarkStart w:id="1139" w:name="_Toc56754293"/>
      <w:bookmarkStart w:id="1140" w:name="_Toc70341454"/>
      <w:bookmarkStart w:id="1141" w:name="_Hlk517952552"/>
      <w:r w:rsidRPr="00F11966">
        <w:t>5.4.4.17</w:t>
      </w:r>
      <w:r w:rsidRPr="00F11966">
        <w:tab/>
        <w:t>Type: Area</w:t>
      </w:r>
      <w:bookmarkEnd w:id="1130"/>
      <w:bookmarkEnd w:id="1131"/>
      <w:bookmarkEnd w:id="1132"/>
      <w:bookmarkEnd w:id="1133"/>
      <w:bookmarkEnd w:id="1134"/>
      <w:bookmarkEnd w:id="1135"/>
      <w:bookmarkEnd w:id="1136"/>
      <w:bookmarkEnd w:id="1137"/>
      <w:bookmarkEnd w:id="1138"/>
      <w:bookmarkEnd w:id="1139"/>
      <w:bookmarkEnd w:id="1140"/>
    </w:p>
    <w:p w14:paraId="13690682"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D2584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F2B64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AFAA2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E97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9DFF78"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5E6A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E6FE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4CB579"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70DAB7D9"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1CBF85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9021843"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0699E3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1CBFBC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ECD4E09"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537ADF9"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41A094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E341F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6556CC"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2A7E145" w14:textId="77777777" w:rsidR="00E92CBF" w:rsidRPr="00F11966" w:rsidRDefault="00E92CBF" w:rsidP="00E92CBF"/>
    <w:p w14:paraId="7D79BAE0" w14:textId="77777777" w:rsidR="00E92CBF" w:rsidRPr="00F11966" w:rsidRDefault="00E92CBF" w:rsidP="00E92CBF">
      <w:pPr>
        <w:pStyle w:val="Heading4"/>
      </w:pPr>
      <w:bookmarkStart w:id="1142" w:name="_Toc24925855"/>
      <w:bookmarkStart w:id="1143" w:name="_Toc24926033"/>
      <w:bookmarkStart w:id="1144" w:name="_Toc24926209"/>
      <w:bookmarkStart w:id="1145" w:name="_Toc33964069"/>
      <w:bookmarkStart w:id="1146" w:name="_Toc33980823"/>
      <w:bookmarkStart w:id="1147" w:name="_Toc36462624"/>
      <w:bookmarkStart w:id="1148" w:name="_Toc36462820"/>
      <w:bookmarkStart w:id="1149" w:name="_Toc43026064"/>
      <w:bookmarkStart w:id="1150" w:name="_Toc49763598"/>
      <w:bookmarkStart w:id="1151" w:name="_Toc56754294"/>
      <w:bookmarkStart w:id="1152" w:name="_Toc70341455"/>
      <w:bookmarkStart w:id="1153" w:name="_Hlk517952837"/>
      <w:bookmarkEnd w:id="1141"/>
      <w:r w:rsidRPr="00F11966">
        <w:lastRenderedPageBreak/>
        <w:t>5.4.4.18</w:t>
      </w:r>
      <w:r w:rsidRPr="00F11966">
        <w:tab/>
        <w:t>Type: ServiceAreaRestriction</w:t>
      </w:r>
      <w:bookmarkEnd w:id="1142"/>
      <w:bookmarkEnd w:id="1143"/>
      <w:bookmarkEnd w:id="1144"/>
      <w:bookmarkEnd w:id="1145"/>
      <w:bookmarkEnd w:id="1146"/>
      <w:bookmarkEnd w:id="1147"/>
      <w:bookmarkEnd w:id="1148"/>
      <w:bookmarkEnd w:id="1149"/>
      <w:bookmarkEnd w:id="1150"/>
      <w:bookmarkEnd w:id="1151"/>
      <w:bookmarkEnd w:id="1152"/>
    </w:p>
    <w:p w14:paraId="42032707"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74A85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FD077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153F5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2BF34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1FC7C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3EE1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5C0E4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E0466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6FABCF9"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C3070E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681C9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A1DC26A"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2B85C7C"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5129A7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3FE7819"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34524A8C"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5402B32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6A0A8C8" w14:textId="77777777" w:rsidR="00E92CBF" w:rsidRPr="00F11966" w:rsidRDefault="00E92CBF" w:rsidP="00AA7DB8">
            <w:pPr>
              <w:pStyle w:val="TAL"/>
            </w:pPr>
            <w:r w:rsidRPr="00F11966">
              <w:t>0..N</w:t>
            </w:r>
          </w:p>
          <w:p w14:paraId="5C77B58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777CEB9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0E65F17F"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77EE441D"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0AB80878" w14:textId="77777777" w:rsidR="00E92CBF" w:rsidRPr="00F11966" w:rsidRDefault="00E92CBF" w:rsidP="00AA7DB8">
            <w:pPr>
              <w:pStyle w:val="TAL"/>
              <w:ind w:left="360"/>
              <w:rPr>
                <w:rFonts w:cs="Arial"/>
                <w:szCs w:val="18"/>
              </w:rPr>
            </w:pPr>
          </w:p>
        </w:tc>
      </w:tr>
      <w:tr w:rsidR="00E92CBF" w:rsidRPr="00F11966" w14:paraId="70AF6EA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619423E"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20F1B84"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89F6C6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D550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8493B7"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A238B9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5B9AB0C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5350976"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2EB8B308"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EB9187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DEC6FE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8E2007"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16F72F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32EB26DF"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87C4836"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023EF808" w14:textId="77777777" w:rsidR="00E92CBF" w:rsidRPr="00F11966" w:rsidRDefault="00E92CBF" w:rsidP="00E92CBF"/>
    <w:p w14:paraId="44BDF52A" w14:textId="77777777" w:rsidR="00E92CBF" w:rsidRPr="00F11966" w:rsidRDefault="00E92CBF" w:rsidP="00E92CBF">
      <w:pPr>
        <w:pStyle w:val="Heading4"/>
      </w:pPr>
      <w:bookmarkStart w:id="1154" w:name="_Toc24925856"/>
      <w:bookmarkStart w:id="1155" w:name="_Toc24926034"/>
      <w:bookmarkStart w:id="1156" w:name="_Toc24926210"/>
      <w:bookmarkStart w:id="1157" w:name="_Toc33964070"/>
      <w:bookmarkStart w:id="1158" w:name="_Toc33980824"/>
      <w:bookmarkStart w:id="1159" w:name="_Toc36462625"/>
      <w:bookmarkStart w:id="1160" w:name="_Toc36462821"/>
      <w:bookmarkStart w:id="1161" w:name="_Toc43026065"/>
      <w:bookmarkStart w:id="1162" w:name="_Toc49763599"/>
      <w:bookmarkStart w:id="1163" w:name="_Toc56754295"/>
      <w:bookmarkStart w:id="1164" w:name="_Toc70341456"/>
      <w:bookmarkEnd w:id="1153"/>
      <w:r w:rsidRPr="00F11966">
        <w:t>5.4.4.19</w:t>
      </w:r>
      <w:r w:rsidRPr="00F11966">
        <w:tab/>
        <w:t>Type: PlmnIdRm</w:t>
      </w:r>
      <w:bookmarkEnd w:id="1154"/>
      <w:bookmarkEnd w:id="1155"/>
      <w:bookmarkEnd w:id="1156"/>
      <w:bookmarkEnd w:id="1157"/>
      <w:bookmarkEnd w:id="1158"/>
      <w:bookmarkEnd w:id="1159"/>
      <w:bookmarkEnd w:id="1160"/>
      <w:bookmarkEnd w:id="1161"/>
      <w:bookmarkEnd w:id="1162"/>
      <w:bookmarkEnd w:id="1163"/>
      <w:bookmarkEnd w:id="1164"/>
    </w:p>
    <w:p w14:paraId="4673372F" w14:textId="77777777" w:rsidR="00E92CBF" w:rsidRPr="00F11966" w:rsidRDefault="00E92CBF" w:rsidP="00E92CBF">
      <w:pPr>
        <w:rPr>
          <w:lang w:val="en-US"/>
        </w:rPr>
      </w:pPr>
      <w:r w:rsidRPr="00F11966">
        <w:t>This data type is defined in the same way as the "PlmnId" data type, but with the OpenAPI "nullable: true" property.</w:t>
      </w:r>
    </w:p>
    <w:p w14:paraId="4D18D845" w14:textId="77777777" w:rsidR="00E92CBF" w:rsidRPr="00F11966" w:rsidRDefault="00E92CBF" w:rsidP="00E92CBF">
      <w:pPr>
        <w:pStyle w:val="Heading4"/>
      </w:pPr>
      <w:bookmarkStart w:id="1165" w:name="_Toc24925857"/>
      <w:bookmarkStart w:id="1166" w:name="_Toc24926035"/>
      <w:bookmarkStart w:id="1167" w:name="_Toc24926211"/>
      <w:bookmarkStart w:id="1168" w:name="_Toc33964071"/>
      <w:bookmarkStart w:id="1169" w:name="_Toc33980825"/>
      <w:bookmarkStart w:id="1170" w:name="_Toc36462626"/>
      <w:bookmarkStart w:id="1171" w:name="_Toc36462822"/>
      <w:bookmarkStart w:id="1172" w:name="_Toc43026066"/>
      <w:bookmarkStart w:id="1173" w:name="_Toc49763600"/>
      <w:bookmarkStart w:id="1174" w:name="_Toc56754296"/>
      <w:bookmarkStart w:id="1175" w:name="_Toc70341457"/>
      <w:r w:rsidRPr="00F11966">
        <w:t>5.4.4.20</w:t>
      </w:r>
      <w:r w:rsidRPr="00F11966">
        <w:tab/>
        <w:t>Type: TaiRm</w:t>
      </w:r>
      <w:bookmarkEnd w:id="1165"/>
      <w:bookmarkEnd w:id="1166"/>
      <w:bookmarkEnd w:id="1167"/>
      <w:bookmarkEnd w:id="1168"/>
      <w:bookmarkEnd w:id="1169"/>
      <w:bookmarkEnd w:id="1170"/>
      <w:bookmarkEnd w:id="1171"/>
      <w:bookmarkEnd w:id="1172"/>
      <w:bookmarkEnd w:id="1173"/>
      <w:bookmarkEnd w:id="1174"/>
      <w:bookmarkEnd w:id="1175"/>
    </w:p>
    <w:p w14:paraId="4D2DB2DF" w14:textId="77777777" w:rsidR="00E92CBF" w:rsidRPr="00F11966" w:rsidRDefault="00E92CBF" w:rsidP="00E92CBF">
      <w:pPr>
        <w:rPr>
          <w:lang w:val="en-US"/>
        </w:rPr>
      </w:pPr>
      <w:r w:rsidRPr="00F11966">
        <w:t>This data type is defined in the same way as the "Tai" data type, but with the OpenAPI "nullable: true" property.</w:t>
      </w:r>
    </w:p>
    <w:p w14:paraId="6D33ECC0" w14:textId="77777777" w:rsidR="00E92CBF" w:rsidRPr="00F11966" w:rsidRDefault="00E92CBF" w:rsidP="00E92CBF">
      <w:pPr>
        <w:pStyle w:val="Heading4"/>
      </w:pPr>
      <w:bookmarkStart w:id="1176" w:name="_Toc24925858"/>
      <w:bookmarkStart w:id="1177" w:name="_Toc24926036"/>
      <w:bookmarkStart w:id="1178" w:name="_Toc24926212"/>
      <w:bookmarkStart w:id="1179" w:name="_Toc33964072"/>
      <w:bookmarkStart w:id="1180" w:name="_Toc33980826"/>
      <w:bookmarkStart w:id="1181" w:name="_Toc36462627"/>
      <w:bookmarkStart w:id="1182" w:name="_Toc36462823"/>
      <w:bookmarkStart w:id="1183" w:name="_Toc43026067"/>
      <w:bookmarkStart w:id="1184" w:name="_Toc49763601"/>
      <w:bookmarkStart w:id="1185" w:name="_Toc56754297"/>
      <w:bookmarkStart w:id="1186" w:name="_Toc70341458"/>
      <w:r w:rsidRPr="00F11966">
        <w:t>5.4.4.21</w:t>
      </w:r>
      <w:r w:rsidRPr="00F11966">
        <w:tab/>
        <w:t>Type: EcgiRm</w:t>
      </w:r>
      <w:bookmarkEnd w:id="1176"/>
      <w:bookmarkEnd w:id="1177"/>
      <w:bookmarkEnd w:id="1178"/>
      <w:bookmarkEnd w:id="1179"/>
      <w:bookmarkEnd w:id="1180"/>
      <w:bookmarkEnd w:id="1181"/>
      <w:bookmarkEnd w:id="1182"/>
      <w:bookmarkEnd w:id="1183"/>
      <w:bookmarkEnd w:id="1184"/>
      <w:bookmarkEnd w:id="1185"/>
      <w:bookmarkEnd w:id="1186"/>
    </w:p>
    <w:p w14:paraId="7C0E767C" w14:textId="77777777" w:rsidR="00E92CBF" w:rsidRPr="00F11966" w:rsidRDefault="00E92CBF" w:rsidP="00E92CBF">
      <w:pPr>
        <w:rPr>
          <w:lang w:val="en-US"/>
        </w:rPr>
      </w:pPr>
      <w:r w:rsidRPr="00F11966">
        <w:t>This data type is defined in the same way as the "Ecgi" data type, but with the OpenAPI "nullable: true" property.</w:t>
      </w:r>
    </w:p>
    <w:p w14:paraId="51E47340" w14:textId="77777777" w:rsidR="00E92CBF" w:rsidRPr="00F11966" w:rsidRDefault="00E92CBF" w:rsidP="00E92CBF">
      <w:pPr>
        <w:pStyle w:val="Heading4"/>
      </w:pPr>
      <w:bookmarkStart w:id="1187" w:name="_Toc24925859"/>
      <w:bookmarkStart w:id="1188" w:name="_Toc24926037"/>
      <w:bookmarkStart w:id="1189" w:name="_Toc24926213"/>
      <w:bookmarkStart w:id="1190" w:name="_Toc33964073"/>
      <w:bookmarkStart w:id="1191" w:name="_Toc33980827"/>
      <w:bookmarkStart w:id="1192" w:name="_Toc36462628"/>
      <w:bookmarkStart w:id="1193" w:name="_Toc36462824"/>
      <w:bookmarkStart w:id="1194" w:name="_Toc43026068"/>
      <w:bookmarkStart w:id="1195" w:name="_Toc49763602"/>
      <w:bookmarkStart w:id="1196" w:name="_Toc56754298"/>
      <w:bookmarkStart w:id="1197" w:name="_Toc70341459"/>
      <w:r w:rsidRPr="00F11966">
        <w:t>5.4.4.22</w:t>
      </w:r>
      <w:r w:rsidRPr="00F11966">
        <w:tab/>
        <w:t>Type: NcgiRm</w:t>
      </w:r>
      <w:bookmarkEnd w:id="1187"/>
      <w:bookmarkEnd w:id="1188"/>
      <w:bookmarkEnd w:id="1189"/>
      <w:bookmarkEnd w:id="1190"/>
      <w:bookmarkEnd w:id="1191"/>
      <w:bookmarkEnd w:id="1192"/>
      <w:bookmarkEnd w:id="1193"/>
      <w:bookmarkEnd w:id="1194"/>
      <w:bookmarkEnd w:id="1195"/>
      <w:bookmarkEnd w:id="1196"/>
      <w:bookmarkEnd w:id="1197"/>
    </w:p>
    <w:p w14:paraId="44262FFF" w14:textId="77777777" w:rsidR="00E92CBF" w:rsidRPr="00F11966" w:rsidRDefault="00E92CBF" w:rsidP="00E92CBF">
      <w:pPr>
        <w:rPr>
          <w:lang w:val="en-US"/>
        </w:rPr>
      </w:pPr>
      <w:r w:rsidRPr="00F11966">
        <w:t>This data type is defined in the same way as the "Ncgi" data type, but with the OpenAPI "nullable: true" property.</w:t>
      </w:r>
    </w:p>
    <w:p w14:paraId="080C2A00" w14:textId="77777777" w:rsidR="00E92CBF" w:rsidRPr="00F11966" w:rsidRDefault="00E92CBF" w:rsidP="00E92CBF">
      <w:pPr>
        <w:pStyle w:val="Heading4"/>
      </w:pPr>
      <w:bookmarkStart w:id="1198" w:name="_Toc24925860"/>
      <w:bookmarkStart w:id="1199" w:name="_Toc24926038"/>
      <w:bookmarkStart w:id="1200" w:name="_Toc24926214"/>
      <w:bookmarkStart w:id="1201" w:name="_Toc33964074"/>
      <w:bookmarkStart w:id="1202" w:name="_Toc33980828"/>
      <w:bookmarkStart w:id="1203" w:name="_Toc36462629"/>
      <w:bookmarkStart w:id="1204" w:name="_Toc36462825"/>
      <w:bookmarkStart w:id="1205" w:name="_Toc43026069"/>
      <w:bookmarkStart w:id="1206" w:name="_Toc49763603"/>
      <w:bookmarkStart w:id="1207" w:name="_Toc56754299"/>
      <w:bookmarkStart w:id="1208" w:name="_Toc70341460"/>
      <w:r w:rsidRPr="00F11966">
        <w:t>5.4.4.23</w:t>
      </w:r>
      <w:r w:rsidRPr="00F11966">
        <w:tab/>
        <w:t>Type: EutraLocationRm</w:t>
      </w:r>
      <w:bookmarkEnd w:id="1198"/>
      <w:bookmarkEnd w:id="1199"/>
      <w:bookmarkEnd w:id="1200"/>
      <w:bookmarkEnd w:id="1201"/>
      <w:bookmarkEnd w:id="1202"/>
      <w:bookmarkEnd w:id="1203"/>
      <w:bookmarkEnd w:id="1204"/>
      <w:bookmarkEnd w:id="1205"/>
      <w:bookmarkEnd w:id="1206"/>
      <w:bookmarkEnd w:id="1207"/>
      <w:bookmarkEnd w:id="1208"/>
    </w:p>
    <w:p w14:paraId="55B3E5BD"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71817626" w14:textId="77777777" w:rsidR="00E92CBF" w:rsidRPr="00F11966" w:rsidRDefault="00E92CBF" w:rsidP="00E92CBF">
      <w:pPr>
        <w:pStyle w:val="Heading4"/>
      </w:pPr>
      <w:bookmarkStart w:id="1209" w:name="_Toc24925861"/>
      <w:bookmarkStart w:id="1210" w:name="_Toc24926039"/>
      <w:bookmarkStart w:id="1211" w:name="_Toc24926215"/>
      <w:bookmarkStart w:id="1212" w:name="_Toc33964075"/>
      <w:bookmarkStart w:id="1213" w:name="_Toc33980829"/>
      <w:bookmarkStart w:id="1214" w:name="_Toc36462630"/>
      <w:bookmarkStart w:id="1215" w:name="_Toc36462826"/>
      <w:bookmarkStart w:id="1216" w:name="_Toc43026070"/>
      <w:bookmarkStart w:id="1217" w:name="_Toc49763604"/>
      <w:bookmarkStart w:id="1218" w:name="_Toc56754300"/>
      <w:bookmarkStart w:id="1219" w:name="_Toc70341461"/>
      <w:r w:rsidRPr="00F11966">
        <w:t>5.4.4.24</w:t>
      </w:r>
      <w:r w:rsidRPr="00F11966">
        <w:tab/>
        <w:t>Type: NrLocationRm</w:t>
      </w:r>
      <w:bookmarkEnd w:id="1209"/>
      <w:bookmarkEnd w:id="1210"/>
      <w:bookmarkEnd w:id="1211"/>
      <w:bookmarkEnd w:id="1212"/>
      <w:bookmarkEnd w:id="1213"/>
      <w:bookmarkEnd w:id="1214"/>
      <w:bookmarkEnd w:id="1215"/>
      <w:bookmarkEnd w:id="1216"/>
      <w:bookmarkEnd w:id="1217"/>
      <w:bookmarkEnd w:id="1218"/>
      <w:bookmarkEnd w:id="1219"/>
    </w:p>
    <w:p w14:paraId="0E9E7EA1"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16C8C79" w14:textId="77777777" w:rsidR="00E92CBF" w:rsidRPr="00F11966" w:rsidRDefault="00E92CBF" w:rsidP="00E92CBF">
      <w:pPr>
        <w:pStyle w:val="Heading4"/>
      </w:pPr>
      <w:bookmarkStart w:id="1220" w:name="_Toc24925862"/>
      <w:bookmarkStart w:id="1221" w:name="_Toc24926040"/>
      <w:bookmarkStart w:id="1222" w:name="_Toc24926216"/>
      <w:bookmarkStart w:id="1223" w:name="_Toc33964076"/>
      <w:bookmarkStart w:id="1224" w:name="_Toc33980830"/>
      <w:bookmarkStart w:id="1225" w:name="_Toc36462631"/>
      <w:bookmarkStart w:id="1226" w:name="_Toc36462827"/>
      <w:bookmarkStart w:id="1227" w:name="_Toc43026071"/>
      <w:bookmarkStart w:id="1228" w:name="_Toc49763605"/>
      <w:bookmarkStart w:id="1229" w:name="_Toc56754301"/>
      <w:bookmarkStart w:id="1230" w:name="_Toc70341462"/>
      <w:r w:rsidRPr="00F11966">
        <w:t>5.4.4.25</w:t>
      </w:r>
      <w:r w:rsidRPr="00F11966">
        <w:tab/>
        <w:t>Type: UpSecurityRm</w:t>
      </w:r>
      <w:bookmarkEnd w:id="1220"/>
      <w:bookmarkEnd w:id="1221"/>
      <w:bookmarkEnd w:id="1222"/>
      <w:bookmarkEnd w:id="1223"/>
      <w:bookmarkEnd w:id="1224"/>
      <w:bookmarkEnd w:id="1225"/>
      <w:bookmarkEnd w:id="1226"/>
      <w:bookmarkEnd w:id="1227"/>
      <w:bookmarkEnd w:id="1228"/>
      <w:bookmarkEnd w:id="1229"/>
      <w:bookmarkEnd w:id="1230"/>
    </w:p>
    <w:p w14:paraId="6C5601AE" w14:textId="77777777" w:rsidR="00E92CBF" w:rsidRPr="00F11966" w:rsidRDefault="00E92CBF" w:rsidP="00E92CBF">
      <w:pPr>
        <w:rPr>
          <w:lang w:val="en-US"/>
        </w:rPr>
      </w:pPr>
      <w:r w:rsidRPr="00F11966">
        <w:t>This data type is defined in the same way as the "UpSecurity" data type, but with the OpenAPI "nullable: true" property.</w:t>
      </w:r>
    </w:p>
    <w:p w14:paraId="3A8B56A3" w14:textId="77777777" w:rsidR="00E92CBF" w:rsidRPr="00F11966" w:rsidRDefault="00E92CBF" w:rsidP="00E92CBF">
      <w:pPr>
        <w:pStyle w:val="Heading4"/>
      </w:pPr>
      <w:bookmarkStart w:id="1231" w:name="_Toc24925863"/>
      <w:bookmarkStart w:id="1232" w:name="_Toc24926041"/>
      <w:bookmarkStart w:id="1233" w:name="_Toc24926217"/>
      <w:bookmarkStart w:id="1234" w:name="_Toc33964077"/>
      <w:bookmarkStart w:id="1235" w:name="_Toc33980831"/>
      <w:bookmarkStart w:id="1236" w:name="_Toc36462632"/>
      <w:bookmarkStart w:id="1237" w:name="_Toc36462828"/>
      <w:bookmarkStart w:id="1238" w:name="_Toc43026072"/>
      <w:bookmarkStart w:id="1239" w:name="_Toc49763606"/>
      <w:bookmarkStart w:id="1240" w:name="_Toc56754302"/>
      <w:bookmarkStart w:id="1241" w:name="_Toc70341463"/>
      <w:r w:rsidRPr="00F11966">
        <w:lastRenderedPageBreak/>
        <w:t>5.4.4.26</w:t>
      </w:r>
      <w:r w:rsidRPr="00F11966">
        <w:tab/>
        <w:t xml:space="preserve">Type: </w:t>
      </w:r>
      <w:r w:rsidRPr="00F11966">
        <w:rPr>
          <w:lang w:eastAsia="zh-CN"/>
        </w:rPr>
        <w:t>RefToBinaryDataRm</w:t>
      </w:r>
      <w:bookmarkEnd w:id="1231"/>
      <w:bookmarkEnd w:id="1232"/>
      <w:bookmarkEnd w:id="1233"/>
      <w:bookmarkEnd w:id="1234"/>
      <w:bookmarkEnd w:id="1235"/>
      <w:bookmarkEnd w:id="1236"/>
      <w:bookmarkEnd w:id="1237"/>
      <w:bookmarkEnd w:id="1238"/>
      <w:bookmarkEnd w:id="1239"/>
      <w:bookmarkEnd w:id="1240"/>
      <w:bookmarkEnd w:id="1241"/>
    </w:p>
    <w:p w14:paraId="0E8790B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1C8A796" w14:textId="77777777" w:rsidR="00E92CBF" w:rsidRPr="00F11966" w:rsidRDefault="00E92CBF" w:rsidP="00E92CBF">
      <w:pPr>
        <w:pStyle w:val="Heading4"/>
      </w:pPr>
      <w:bookmarkStart w:id="1242" w:name="_Toc24925864"/>
      <w:bookmarkStart w:id="1243" w:name="_Toc24926042"/>
      <w:bookmarkStart w:id="1244" w:name="_Toc24926218"/>
      <w:bookmarkStart w:id="1245" w:name="_Toc33964078"/>
      <w:bookmarkStart w:id="1246" w:name="_Toc33980832"/>
      <w:bookmarkStart w:id="1247" w:name="_Toc36462633"/>
      <w:bookmarkStart w:id="1248" w:name="_Toc36462829"/>
      <w:bookmarkStart w:id="1249" w:name="_Toc43026073"/>
      <w:bookmarkStart w:id="1250" w:name="_Toc49763607"/>
      <w:bookmarkStart w:id="1251" w:name="_Toc56754303"/>
      <w:bookmarkStart w:id="1252" w:name="_Toc70341464"/>
      <w:r w:rsidRPr="00F11966">
        <w:t>5.4.4.27</w:t>
      </w:r>
      <w:r w:rsidRPr="00F11966">
        <w:tab/>
        <w:t>Type: PresenceInfo</w:t>
      </w:r>
      <w:bookmarkEnd w:id="1242"/>
      <w:bookmarkEnd w:id="1243"/>
      <w:bookmarkEnd w:id="1244"/>
      <w:bookmarkEnd w:id="1245"/>
      <w:bookmarkEnd w:id="1246"/>
      <w:bookmarkEnd w:id="1247"/>
      <w:bookmarkEnd w:id="1248"/>
      <w:bookmarkEnd w:id="1249"/>
      <w:bookmarkEnd w:id="1250"/>
      <w:bookmarkEnd w:id="1251"/>
      <w:bookmarkEnd w:id="1252"/>
    </w:p>
    <w:p w14:paraId="09D1E1D0"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6D4D7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3D0A48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43E5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F4CA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C99F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6B061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9E5389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E6E59D4"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2A78E2D9"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AA3679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9C9CDA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E2F8FF"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07774879" w14:textId="77777777" w:rsidR="00E92CBF" w:rsidRPr="00F11966" w:rsidRDefault="00E92CBF" w:rsidP="00AA7DB8">
            <w:pPr>
              <w:pStyle w:val="TAL"/>
              <w:rPr>
                <w:rFonts w:cs="Arial"/>
                <w:szCs w:val="18"/>
              </w:rPr>
            </w:pPr>
          </w:p>
          <w:p w14:paraId="06240AE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2FC3C5B8" w14:textId="77777777" w:rsidR="00E92CBF" w:rsidRPr="00F11966" w:rsidRDefault="00E92CBF" w:rsidP="00AA7DB8">
            <w:pPr>
              <w:rPr>
                <w:rFonts w:ascii="Arial" w:hAnsi="Arial" w:cs="Arial"/>
                <w:sz w:val="18"/>
                <w:szCs w:val="18"/>
              </w:rPr>
            </w:pPr>
            <w:r w:rsidRPr="00F11966">
              <w:rPr>
                <w:rFonts w:ascii="Arial" w:hAnsi="Arial" w:cs="Arial"/>
                <w:sz w:val="18"/>
                <w:szCs w:val="18"/>
              </w:rPr>
              <w:t>0 to 8 388 607 for UE-dedicated PRA</w:t>
            </w:r>
          </w:p>
          <w:p w14:paraId="0484F059"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p w14:paraId="7B054B43" w14:textId="77777777" w:rsidR="00E92CBF" w:rsidRPr="00F11966" w:rsidRDefault="00E92CBF" w:rsidP="00AA7DB8">
            <w:pPr>
              <w:pStyle w:val="TAL"/>
            </w:pPr>
            <w:r w:rsidRPr="00F11966">
              <w:t>Examples:</w:t>
            </w:r>
          </w:p>
          <w:p w14:paraId="15254DBE" w14:textId="77777777" w:rsidR="00E92CBF" w:rsidRPr="00F11966" w:rsidRDefault="00E92CBF" w:rsidP="00AA7DB8">
            <w:pPr>
              <w:pStyle w:val="TAL"/>
            </w:pPr>
            <w:r w:rsidRPr="00F11966">
              <w:t>PRA ID 123 is encoded as "123"</w:t>
            </w:r>
          </w:p>
          <w:p w14:paraId="53242400" w14:textId="77777777" w:rsidR="00E92CBF" w:rsidRPr="00F11966" w:rsidRDefault="00E92CBF" w:rsidP="00AA7DB8">
            <w:pPr>
              <w:pStyle w:val="TAL"/>
            </w:pPr>
            <w:r w:rsidRPr="00F11966">
              <w:t>PRA ID 11 238 660 is encoded as "11238660"</w:t>
            </w:r>
          </w:p>
          <w:p w14:paraId="2C85F3C3" w14:textId="77777777" w:rsidR="00E92CBF" w:rsidRPr="00F11966" w:rsidRDefault="00E92CBF" w:rsidP="00AA7DB8">
            <w:pPr>
              <w:pStyle w:val="TAL"/>
              <w:rPr>
                <w:rFonts w:cs="Arial"/>
                <w:szCs w:val="18"/>
              </w:rPr>
            </w:pPr>
          </w:p>
        </w:tc>
      </w:tr>
      <w:tr w:rsidR="007F10EB" w:rsidRPr="00F11966" w14:paraId="074DE6F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B7B30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775C98D1"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5F7260"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B3AECF"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45FE30"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63539C0" w14:textId="77777777" w:rsidR="007F10EB" w:rsidRPr="00F11966" w:rsidRDefault="007F10EB" w:rsidP="007F10EB">
            <w:pPr>
              <w:pStyle w:val="TAL"/>
              <w:rPr>
                <w:lang w:eastAsia="ko-KR"/>
              </w:rPr>
            </w:pPr>
          </w:p>
          <w:p w14:paraId="32F54B13"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7AE3ED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2A1EA51"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8A710C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2C3C471D"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80F7AF"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AAA760"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0EBEE52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51D5F11"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22D4DA08"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5ABD29FD"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00BAE2"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0E40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556B00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C6A586B"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26CEEABF"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106E1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5D285F"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0E2BC9F"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223695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4F34F3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5339F2C"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6DFD7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A113E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4852058"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3620043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209E46"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3564AC7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239EEB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87718B"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E1BA89A"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14B736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54FB8BC"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E6EC196"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A0587A9"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323504"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288D08"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17702ED1"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3B9BC0D"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45C0D793" w14:textId="77777777" w:rsidR="00E92CBF" w:rsidRPr="00F11966" w:rsidRDefault="00E92CBF" w:rsidP="00E92CBF">
      <w:pPr>
        <w:rPr>
          <w:lang w:val="en-US"/>
        </w:rPr>
      </w:pPr>
    </w:p>
    <w:p w14:paraId="121AFF77" w14:textId="77777777" w:rsidR="00E92CBF" w:rsidRPr="00F11966" w:rsidRDefault="00E92CBF" w:rsidP="00E92CBF">
      <w:pPr>
        <w:pStyle w:val="Heading4"/>
        <w:rPr>
          <w:lang w:val="en-US"/>
        </w:rPr>
      </w:pPr>
      <w:bookmarkStart w:id="1253" w:name="_Toc24925865"/>
      <w:bookmarkStart w:id="1254" w:name="_Toc24926043"/>
      <w:bookmarkStart w:id="1255" w:name="_Toc24926219"/>
      <w:bookmarkStart w:id="1256" w:name="_Toc33964079"/>
      <w:bookmarkStart w:id="1257" w:name="_Toc33980833"/>
      <w:bookmarkStart w:id="1258" w:name="_Toc36462634"/>
      <w:bookmarkStart w:id="1259" w:name="_Toc36462830"/>
      <w:bookmarkStart w:id="1260" w:name="_Toc43026074"/>
      <w:bookmarkStart w:id="1261" w:name="_Toc49763608"/>
      <w:bookmarkStart w:id="1262" w:name="_Toc56754304"/>
      <w:bookmarkStart w:id="1263" w:name="_Toc70341465"/>
      <w:r w:rsidRPr="00F11966">
        <w:lastRenderedPageBreak/>
        <w:t>5.4.4.28</w:t>
      </w:r>
      <w:r w:rsidRPr="00F11966">
        <w:tab/>
        <w:t>Type: GlobalRanNodeId</w:t>
      </w:r>
      <w:bookmarkEnd w:id="1253"/>
      <w:bookmarkEnd w:id="1254"/>
      <w:bookmarkEnd w:id="1255"/>
      <w:bookmarkEnd w:id="1256"/>
      <w:bookmarkEnd w:id="1257"/>
      <w:bookmarkEnd w:id="1258"/>
      <w:bookmarkEnd w:id="1259"/>
      <w:bookmarkEnd w:id="1260"/>
      <w:bookmarkEnd w:id="1261"/>
      <w:bookmarkEnd w:id="1262"/>
      <w:bookmarkEnd w:id="1263"/>
    </w:p>
    <w:p w14:paraId="30C742A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2A00C2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5428DA"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2B01188"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579D5C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E63F6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1A50F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FF64C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10050CC"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64288743"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1D9F76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F5BB29"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19CDF7"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39534CC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BCB1836"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96CC69B"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1D0BECDF"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8AE234"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14D1C4"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2DBFFCD5"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6B432DA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B60AA5"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21C3424C"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5AD315B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582A5"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A1DA5E"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FC8F00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B3C2469"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1D4D8C9D"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43182CEA"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FEA9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579E09"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0356B0CA"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528042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AAE052E"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1109831D"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34F7BB5D"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EDBB1BC"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D3E2FB1"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05B8949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489D94D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B33E33F"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0A1BFA1"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684151DC"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EE64FA"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50A48E8E"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53FDBF37"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3391C5A"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0630F15"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53468DD1"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54BB6810"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3FF30"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B191F5"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B58F78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10172F3"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3AE58"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6564262E"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19A61A"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0602CB"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06A60D4D"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626946AF"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F1BA9A4"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3347BEA3"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7BC98EBF" w14:textId="77777777" w:rsidR="00E92CBF" w:rsidRPr="00F11966" w:rsidRDefault="00E92CBF" w:rsidP="00E92CBF">
      <w:pPr>
        <w:rPr>
          <w:lang w:val="en-US"/>
        </w:rPr>
      </w:pPr>
    </w:p>
    <w:p w14:paraId="7E763A28" w14:textId="77777777" w:rsidR="00E92CBF" w:rsidRPr="00F11966" w:rsidRDefault="00E92CBF" w:rsidP="00E92CBF">
      <w:pPr>
        <w:pStyle w:val="Heading4"/>
        <w:rPr>
          <w:lang w:val="en-US"/>
        </w:rPr>
      </w:pPr>
      <w:bookmarkStart w:id="1264" w:name="_Toc24925866"/>
      <w:bookmarkStart w:id="1265" w:name="_Toc24926044"/>
      <w:bookmarkStart w:id="1266" w:name="_Toc24926220"/>
      <w:bookmarkStart w:id="1267" w:name="_Toc33964080"/>
      <w:bookmarkStart w:id="1268" w:name="_Toc33980834"/>
      <w:bookmarkStart w:id="1269" w:name="_Toc36462635"/>
      <w:bookmarkStart w:id="1270" w:name="_Toc36462831"/>
      <w:bookmarkStart w:id="1271" w:name="_Toc43026075"/>
      <w:bookmarkStart w:id="1272" w:name="_Toc49763609"/>
      <w:bookmarkStart w:id="1273" w:name="_Toc56754305"/>
      <w:bookmarkStart w:id="1274" w:name="_Toc70341466"/>
      <w:r w:rsidRPr="00F11966">
        <w:lastRenderedPageBreak/>
        <w:t>5.4.4.29</w:t>
      </w:r>
      <w:r w:rsidRPr="00F11966">
        <w:tab/>
        <w:t>Type: GNbId</w:t>
      </w:r>
      <w:bookmarkEnd w:id="1264"/>
      <w:bookmarkEnd w:id="1265"/>
      <w:bookmarkEnd w:id="1266"/>
      <w:bookmarkEnd w:id="1267"/>
      <w:bookmarkEnd w:id="1268"/>
      <w:bookmarkEnd w:id="1269"/>
      <w:bookmarkEnd w:id="1270"/>
      <w:bookmarkEnd w:id="1271"/>
      <w:bookmarkEnd w:id="1272"/>
      <w:bookmarkEnd w:id="1273"/>
      <w:bookmarkEnd w:id="1274"/>
    </w:p>
    <w:p w14:paraId="18A20B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9CEA3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A556D7"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31013BCA"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75F8B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72B74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EE94C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9CB447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506236"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11D48D55"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223EB5F2"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AD6C401"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2A31F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62A73B5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60D84FC"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4FB37A9B"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3737BF4"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670BD7"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3E2CE5" w14:textId="77777777" w:rsidR="00E92CBF" w:rsidRPr="00F11966" w:rsidRDefault="00E92CBF" w:rsidP="00AA7DB8">
            <w:pPr>
              <w:pStyle w:val="TAL"/>
              <w:rPr>
                <w:rFonts w:cs="Arial"/>
                <w:szCs w:val="18"/>
              </w:rPr>
            </w:pPr>
            <w:r w:rsidRPr="00F11966">
              <w:rPr>
                <w:rFonts w:cs="Arial"/>
                <w:szCs w:val="18"/>
              </w:rPr>
              <w:t>This represents the identifier of the gNB.</w:t>
            </w:r>
          </w:p>
          <w:p w14:paraId="384D1559" w14:textId="77777777" w:rsidR="00E92CBF" w:rsidRPr="00F11966" w:rsidRDefault="00E92CBF" w:rsidP="00AA7DB8">
            <w:pPr>
              <w:pStyle w:val="TAL"/>
              <w:rPr>
                <w:rFonts w:cs="Arial"/>
                <w:szCs w:val="18"/>
              </w:rPr>
            </w:pPr>
          </w:p>
          <w:p w14:paraId="0038CE1A"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1E477BF6" w14:textId="77777777" w:rsidR="00E92CBF" w:rsidRPr="00F11966" w:rsidRDefault="00E92CBF" w:rsidP="00AA7DB8">
            <w:pPr>
              <w:pStyle w:val="TAL"/>
              <w:rPr>
                <w:rFonts w:cs="Arial"/>
                <w:szCs w:val="18"/>
              </w:rPr>
            </w:pPr>
            <w:r w:rsidRPr="00F11966">
              <w:rPr>
                <w:rFonts w:cs="Arial"/>
                <w:szCs w:val="18"/>
              </w:rPr>
              <w:t>'^[A-Fa-f0-9]{6,8}$'</w:t>
            </w:r>
          </w:p>
          <w:p w14:paraId="376B4EE8" w14:textId="77777777" w:rsidR="00E92CBF" w:rsidRPr="00F11966" w:rsidRDefault="00E92CBF" w:rsidP="00AA7DB8">
            <w:pPr>
              <w:pStyle w:val="TAL"/>
              <w:rPr>
                <w:rFonts w:cs="Arial"/>
                <w:szCs w:val="18"/>
                <w:lang w:eastAsia="zh-CN"/>
              </w:rPr>
            </w:pPr>
          </w:p>
          <w:p w14:paraId="2ABEE789"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8C530A8" w14:textId="77777777" w:rsidR="00E92CBF" w:rsidRPr="00F11966" w:rsidRDefault="00E92CBF" w:rsidP="00AA7DB8">
            <w:pPr>
              <w:pStyle w:val="TAL"/>
              <w:rPr>
                <w:rFonts w:cs="Arial"/>
                <w:szCs w:val="18"/>
              </w:rPr>
            </w:pPr>
          </w:p>
          <w:p w14:paraId="3FE89E95" w14:textId="77777777" w:rsidR="00E92CBF" w:rsidRPr="00F11966" w:rsidRDefault="00E92CBF" w:rsidP="00AA7DB8">
            <w:pPr>
              <w:pStyle w:val="TAL"/>
              <w:rPr>
                <w:rFonts w:cs="Arial"/>
                <w:szCs w:val="18"/>
              </w:rPr>
            </w:pPr>
            <w:r w:rsidRPr="00F11966">
              <w:rPr>
                <w:rFonts w:cs="Arial"/>
                <w:szCs w:val="18"/>
              </w:rPr>
              <w:t>Examples:</w:t>
            </w:r>
          </w:p>
          <w:p w14:paraId="5A189637"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7C479EE2"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449B459A" w14:textId="77777777" w:rsidR="00E92CBF" w:rsidRPr="00F11966" w:rsidRDefault="00E92CBF" w:rsidP="00E92CBF"/>
    <w:p w14:paraId="13CA011C" w14:textId="77777777" w:rsidR="00E92CBF" w:rsidRPr="00F11966" w:rsidRDefault="00E92CBF" w:rsidP="00E92CBF">
      <w:pPr>
        <w:pStyle w:val="Heading4"/>
      </w:pPr>
      <w:bookmarkStart w:id="1275" w:name="_Toc24925867"/>
      <w:bookmarkStart w:id="1276" w:name="_Toc24926045"/>
      <w:bookmarkStart w:id="1277" w:name="_Toc24926221"/>
      <w:bookmarkStart w:id="1278" w:name="_Toc33964081"/>
      <w:bookmarkStart w:id="1279" w:name="_Toc33980835"/>
      <w:bookmarkStart w:id="1280" w:name="_Toc36462636"/>
      <w:bookmarkStart w:id="1281" w:name="_Toc36462832"/>
      <w:bookmarkStart w:id="1282" w:name="_Toc43026076"/>
      <w:bookmarkStart w:id="1283" w:name="_Toc49763610"/>
      <w:bookmarkStart w:id="1284" w:name="_Toc56754306"/>
      <w:bookmarkStart w:id="1285" w:name="_Toc70341467"/>
      <w:r w:rsidRPr="00F11966">
        <w:t>5.4.4.30</w:t>
      </w:r>
      <w:r w:rsidRPr="00F11966">
        <w:tab/>
        <w:t>Type: PresenceInfoRm</w:t>
      </w:r>
      <w:bookmarkEnd w:id="1275"/>
      <w:bookmarkEnd w:id="1276"/>
      <w:bookmarkEnd w:id="1277"/>
      <w:bookmarkEnd w:id="1278"/>
      <w:bookmarkEnd w:id="1279"/>
      <w:bookmarkEnd w:id="1280"/>
      <w:bookmarkEnd w:id="1281"/>
      <w:bookmarkEnd w:id="1282"/>
      <w:bookmarkEnd w:id="1283"/>
      <w:bookmarkEnd w:id="1284"/>
      <w:bookmarkEnd w:id="1285"/>
    </w:p>
    <w:p w14:paraId="479952AF" w14:textId="77777777" w:rsidR="00E92CBF" w:rsidRPr="00F11966" w:rsidRDefault="00E92CBF" w:rsidP="00E92CBF">
      <w:r w:rsidRPr="00F11966">
        <w:t>This data type is defined in the same way as the "PresenceInfo" data type, but with the OpenAPI "nullable: true" property.</w:t>
      </w:r>
    </w:p>
    <w:p w14:paraId="6005D04D" w14:textId="77777777" w:rsidR="00E92CBF" w:rsidRPr="00F11966" w:rsidRDefault="00E92CBF" w:rsidP="00E92CBF">
      <w:pPr>
        <w:pStyle w:val="Heading4"/>
        <w:rPr>
          <w:lang w:eastAsia="zh-CN"/>
        </w:rPr>
      </w:pPr>
      <w:bookmarkStart w:id="1286" w:name="_Toc24925868"/>
      <w:bookmarkStart w:id="1287" w:name="_Toc24926046"/>
      <w:bookmarkStart w:id="1288" w:name="_Toc24926222"/>
      <w:bookmarkStart w:id="1289" w:name="_Toc33964082"/>
      <w:bookmarkStart w:id="1290" w:name="_Toc33980836"/>
      <w:bookmarkStart w:id="1291" w:name="_Toc36462637"/>
      <w:bookmarkStart w:id="1292" w:name="_Toc36462833"/>
      <w:bookmarkStart w:id="1293" w:name="_Toc43026077"/>
      <w:bookmarkStart w:id="1294" w:name="_Toc49763611"/>
      <w:bookmarkStart w:id="1295" w:name="_Toc56754307"/>
      <w:bookmarkStart w:id="1296" w:name="_Toc70341468"/>
      <w:r w:rsidRPr="00F11966">
        <w:t>5.4.4.</w:t>
      </w:r>
      <w:r w:rsidRPr="00F11966">
        <w:rPr>
          <w:lang w:eastAsia="zh-CN"/>
        </w:rPr>
        <w:t>31</w:t>
      </w:r>
      <w:r w:rsidRPr="00F11966">
        <w:tab/>
      </w:r>
      <w:bookmarkEnd w:id="1286"/>
      <w:bookmarkEnd w:id="1287"/>
      <w:bookmarkEnd w:id="1288"/>
      <w:r w:rsidRPr="00F11966">
        <w:t>Void</w:t>
      </w:r>
      <w:bookmarkEnd w:id="1289"/>
      <w:bookmarkEnd w:id="1290"/>
      <w:bookmarkEnd w:id="1291"/>
      <w:bookmarkEnd w:id="1292"/>
      <w:bookmarkEnd w:id="1293"/>
      <w:bookmarkEnd w:id="1294"/>
      <w:bookmarkEnd w:id="1295"/>
      <w:bookmarkEnd w:id="1296"/>
    </w:p>
    <w:p w14:paraId="5A14F3CF" w14:textId="77777777" w:rsidR="00E92CBF" w:rsidRPr="00F11966" w:rsidRDefault="00E92CBF" w:rsidP="00E92CBF">
      <w:pPr>
        <w:rPr>
          <w:lang w:eastAsia="zh-CN"/>
        </w:rPr>
      </w:pPr>
    </w:p>
    <w:p w14:paraId="70DA443B" w14:textId="77777777" w:rsidR="00E92CBF" w:rsidRPr="00F11966" w:rsidRDefault="00E92CBF" w:rsidP="00E92CBF">
      <w:pPr>
        <w:pStyle w:val="Heading4"/>
        <w:rPr>
          <w:lang w:eastAsia="zh-CN"/>
        </w:rPr>
      </w:pPr>
      <w:bookmarkStart w:id="1297" w:name="_Toc24925869"/>
      <w:bookmarkStart w:id="1298" w:name="_Toc24926047"/>
      <w:bookmarkStart w:id="1299" w:name="_Toc24926223"/>
      <w:bookmarkStart w:id="1300" w:name="_Toc33964083"/>
      <w:bookmarkStart w:id="1301" w:name="_Toc33980837"/>
      <w:bookmarkStart w:id="1302" w:name="_Toc36462638"/>
      <w:bookmarkStart w:id="1303" w:name="_Toc36462834"/>
      <w:bookmarkStart w:id="1304" w:name="_Toc43026078"/>
      <w:bookmarkStart w:id="1305" w:name="_Toc49763612"/>
      <w:bookmarkStart w:id="1306" w:name="_Toc56754308"/>
      <w:bookmarkStart w:id="1307" w:name="_Toc7034146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97"/>
      <w:bookmarkEnd w:id="1298"/>
      <w:bookmarkEnd w:id="1299"/>
      <w:bookmarkEnd w:id="1300"/>
      <w:bookmarkEnd w:id="1301"/>
      <w:bookmarkEnd w:id="1302"/>
      <w:bookmarkEnd w:id="1303"/>
      <w:bookmarkEnd w:id="1304"/>
      <w:bookmarkEnd w:id="1305"/>
      <w:bookmarkEnd w:id="1306"/>
      <w:bookmarkEnd w:id="1307"/>
    </w:p>
    <w:p w14:paraId="00788B31"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E51934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B807EB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AEB6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74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0D6405"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302D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4AD6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7A8AFC93"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41089D0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27DA2C4"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D9DEAB"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9401912"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B0E94F1"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7E417FC"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2C352F"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570128D6"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86EA2"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093557"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750011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43463821"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376749D2"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04792220"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61ED79A"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8420EB4"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3AEE79"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4DB850D"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548C2F8B"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108CFF3" w14:textId="77777777" w:rsidR="007433C1" w:rsidRPr="00F11966" w:rsidRDefault="007433C1" w:rsidP="007433C1">
            <w:pPr>
              <w:pStyle w:val="TAL"/>
              <w:rPr>
                <w:rFonts w:cs="Arial"/>
                <w:szCs w:val="18"/>
                <w:lang w:val="en-US" w:eastAsia="zh-CN"/>
              </w:rPr>
            </w:pPr>
          </w:p>
          <w:p w14:paraId="6A1E58B1"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293D8014"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087CCDE" w14:textId="77777777" w:rsidR="00E92CBF" w:rsidRPr="00F11966" w:rsidRDefault="00E92CBF" w:rsidP="00E92CBF">
      <w:pPr>
        <w:rPr>
          <w:lang w:eastAsia="zh-CN"/>
        </w:rPr>
      </w:pPr>
    </w:p>
    <w:p w14:paraId="44CB1061" w14:textId="77777777" w:rsidR="00E92CBF" w:rsidRPr="00F11966" w:rsidRDefault="00E92CBF" w:rsidP="00E92CBF">
      <w:pPr>
        <w:pStyle w:val="Heading4"/>
        <w:rPr>
          <w:lang w:eastAsia="zh-CN"/>
        </w:rPr>
      </w:pPr>
      <w:bookmarkStart w:id="1308" w:name="_Toc24925870"/>
      <w:bookmarkStart w:id="1309" w:name="_Toc24926048"/>
      <w:bookmarkStart w:id="1310" w:name="_Toc24926224"/>
      <w:bookmarkStart w:id="1311" w:name="_Toc33964084"/>
      <w:bookmarkStart w:id="1312" w:name="_Toc33980838"/>
      <w:bookmarkStart w:id="1313" w:name="_Toc36462639"/>
      <w:bookmarkStart w:id="1314" w:name="_Toc36462835"/>
      <w:bookmarkStart w:id="1315" w:name="_Toc43026079"/>
      <w:bookmarkStart w:id="1316" w:name="_Toc49763613"/>
      <w:bookmarkStart w:id="1317" w:name="_Toc56754309"/>
      <w:bookmarkStart w:id="1318" w:name="_Toc70341470"/>
      <w:r w:rsidRPr="00F11966">
        <w:t>5.4.4.33</w:t>
      </w:r>
      <w:r w:rsidRPr="00F11966">
        <w:tab/>
        <w:t>Type: PlmnIdNid</w:t>
      </w:r>
      <w:bookmarkEnd w:id="1308"/>
      <w:bookmarkEnd w:id="1309"/>
      <w:bookmarkEnd w:id="1310"/>
      <w:bookmarkEnd w:id="1311"/>
      <w:bookmarkEnd w:id="1312"/>
      <w:bookmarkEnd w:id="1313"/>
      <w:bookmarkEnd w:id="1314"/>
      <w:bookmarkEnd w:id="1315"/>
      <w:bookmarkEnd w:id="1316"/>
      <w:bookmarkEnd w:id="1317"/>
      <w:bookmarkEnd w:id="1318"/>
    </w:p>
    <w:p w14:paraId="3D4027C3"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0BEEDE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1424B7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55F61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E8C5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C054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9477A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49BAD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7B88AA9"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6DAC3887"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030189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ABA2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959A35"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1EB37AF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C91D745"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61FC53FF"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82F46F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C31A3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D1CD08"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7C9531A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680D4AE"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776C0295"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05ABF323"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B337F"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D13684D" w14:textId="6B748843"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029ED227" w14:textId="77777777" w:rsidR="00E92CBF" w:rsidRPr="00F11966" w:rsidRDefault="00E92CBF" w:rsidP="00E92CBF">
      <w:pPr>
        <w:rPr>
          <w:lang w:eastAsia="zh-CN"/>
        </w:rPr>
      </w:pPr>
    </w:p>
    <w:p w14:paraId="21F0C6A9" w14:textId="77777777" w:rsidR="00E92CBF" w:rsidRPr="00F11966" w:rsidRDefault="00E92CBF" w:rsidP="00E92CBF">
      <w:pPr>
        <w:pStyle w:val="Heading4"/>
      </w:pPr>
      <w:bookmarkStart w:id="1319" w:name="_Toc24925871"/>
      <w:bookmarkStart w:id="1320" w:name="_Toc24926049"/>
      <w:bookmarkStart w:id="1321" w:name="_Toc24926225"/>
      <w:bookmarkStart w:id="1322" w:name="_Toc33964085"/>
      <w:bookmarkStart w:id="1323" w:name="_Toc33980839"/>
      <w:bookmarkStart w:id="1324" w:name="_Toc36462640"/>
      <w:bookmarkStart w:id="1325" w:name="_Toc36462836"/>
      <w:bookmarkStart w:id="1326" w:name="_Toc43026080"/>
      <w:bookmarkStart w:id="1327" w:name="_Toc49763614"/>
      <w:bookmarkStart w:id="1328" w:name="_Toc56754310"/>
      <w:bookmarkStart w:id="1329" w:name="_Toc70341471"/>
      <w:r w:rsidRPr="00F11966">
        <w:t>5.4.4.34</w:t>
      </w:r>
      <w:r w:rsidRPr="00F11966">
        <w:tab/>
        <w:t>Type: PlmnIdNidRm</w:t>
      </w:r>
      <w:bookmarkEnd w:id="1319"/>
      <w:bookmarkEnd w:id="1320"/>
      <w:bookmarkEnd w:id="1321"/>
      <w:bookmarkEnd w:id="1322"/>
      <w:bookmarkEnd w:id="1323"/>
      <w:bookmarkEnd w:id="1324"/>
      <w:bookmarkEnd w:id="1325"/>
      <w:bookmarkEnd w:id="1326"/>
      <w:bookmarkEnd w:id="1327"/>
      <w:bookmarkEnd w:id="1328"/>
      <w:bookmarkEnd w:id="1329"/>
    </w:p>
    <w:p w14:paraId="2D02067B" w14:textId="77777777" w:rsidR="00E92CBF" w:rsidRPr="00F11966" w:rsidRDefault="00E92CBF" w:rsidP="00E92CBF">
      <w:pPr>
        <w:rPr>
          <w:lang w:val="en-US"/>
        </w:rPr>
      </w:pPr>
      <w:r w:rsidRPr="00F11966">
        <w:t>This data type is defined in the same way as the "PlmnIdNid" data type, but with the OpenAPI "nullable: true" property.</w:t>
      </w:r>
    </w:p>
    <w:p w14:paraId="41BF794C" w14:textId="77777777" w:rsidR="00E92CBF" w:rsidRPr="00F11966" w:rsidRDefault="00E92CBF" w:rsidP="00E92CBF">
      <w:pPr>
        <w:pStyle w:val="Heading4"/>
      </w:pPr>
      <w:bookmarkStart w:id="1330" w:name="_Toc24925872"/>
      <w:bookmarkStart w:id="1331" w:name="_Toc24926050"/>
      <w:bookmarkStart w:id="1332" w:name="_Toc24926226"/>
      <w:bookmarkStart w:id="1333" w:name="_Toc33964086"/>
      <w:bookmarkStart w:id="1334" w:name="_Toc33980840"/>
      <w:bookmarkStart w:id="1335" w:name="_Toc36462641"/>
      <w:bookmarkStart w:id="1336" w:name="_Toc36462837"/>
      <w:bookmarkStart w:id="1337" w:name="_Toc43026081"/>
      <w:bookmarkStart w:id="1338" w:name="_Toc49763615"/>
      <w:bookmarkStart w:id="1339" w:name="_Toc56754311"/>
      <w:bookmarkStart w:id="1340" w:name="_Toc70341472"/>
      <w:r w:rsidRPr="00F11966">
        <w:lastRenderedPageBreak/>
        <w:t>5.4.4.35</w:t>
      </w:r>
      <w:r w:rsidRPr="00F11966">
        <w:tab/>
        <w:t xml:space="preserve">Type: </w:t>
      </w:r>
      <w:r w:rsidRPr="00F11966">
        <w:rPr>
          <w:noProof/>
          <w:lang w:eastAsia="zh-CN"/>
        </w:rPr>
        <w:t>SmallDataRateStatus</w:t>
      </w:r>
      <w:bookmarkEnd w:id="1330"/>
      <w:bookmarkEnd w:id="1331"/>
      <w:bookmarkEnd w:id="1332"/>
      <w:bookmarkEnd w:id="1333"/>
      <w:bookmarkEnd w:id="1334"/>
      <w:bookmarkEnd w:id="1335"/>
      <w:bookmarkEnd w:id="1336"/>
      <w:bookmarkEnd w:id="1337"/>
      <w:bookmarkEnd w:id="1338"/>
      <w:bookmarkEnd w:id="1339"/>
      <w:bookmarkEnd w:id="1340"/>
    </w:p>
    <w:p w14:paraId="699D1F90"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67F1E6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BD0D80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FCD3B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31CB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82C299"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70411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822C4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5BEFF1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7B4DA1E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C48CE6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22CA70" w14:textId="77777777" w:rsidR="00E92CBF" w:rsidRPr="00F11966" w:rsidRDefault="00E92CBF" w:rsidP="00AA7DB8">
            <w:pPr>
              <w:pStyle w:val="TAL"/>
            </w:pPr>
            <w:bookmarkStart w:id="1341" w:name="OLE_LINK16"/>
            <w:r w:rsidRPr="00F11966">
              <w:t>0..1</w:t>
            </w:r>
            <w:bookmarkEnd w:id="1341"/>
          </w:p>
        </w:tc>
        <w:tc>
          <w:tcPr>
            <w:tcW w:w="4359" w:type="dxa"/>
            <w:tcBorders>
              <w:top w:val="single" w:sz="4" w:space="0" w:color="auto"/>
              <w:left w:val="single" w:sz="4" w:space="0" w:color="auto"/>
              <w:bottom w:val="single" w:sz="4" w:space="0" w:color="auto"/>
              <w:right w:val="single" w:sz="4" w:space="0" w:color="auto"/>
            </w:tcBorders>
          </w:tcPr>
          <w:p w14:paraId="11BD0B20" w14:textId="77777777" w:rsidR="00E92CBF" w:rsidRPr="00F11966" w:rsidRDefault="00E92CBF" w:rsidP="00AA7DB8">
            <w:pPr>
              <w:pStyle w:val="TAL"/>
            </w:pPr>
            <w:r w:rsidRPr="00F11966">
              <w:t>This IE shall be included if available.</w:t>
            </w:r>
          </w:p>
          <w:p w14:paraId="1C607556"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w:t>
            </w:r>
            <w:bookmarkStart w:id="1342" w:name="OLE_LINK40"/>
            <w:r w:rsidRPr="00F11966">
              <w:t> 23.501 [8]).</w:t>
            </w:r>
            <w:bookmarkEnd w:id="1342"/>
          </w:p>
        </w:tc>
      </w:tr>
      <w:tr w:rsidR="00E92CBF" w:rsidRPr="00F11966" w14:paraId="124D9CD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BE85C1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6C215A62"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9549C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3B372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2C06674" w14:textId="77777777" w:rsidR="00E92CBF" w:rsidRPr="00F11966" w:rsidRDefault="00E92CBF" w:rsidP="00AA7DB8">
            <w:pPr>
              <w:pStyle w:val="TAL"/>
            </w:pPr>
            <w:r w:rsidRPr="00F11966">
              <w:t>This IE shall be included if available.</w:t>
            </w:r>
          </w:p>
          <w:p w14:paraId="3A275751"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3506DB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86927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3AE8999"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9E1714C"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8C44BB8"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9CD40" w14:textId="77777777" w:rsidR="00E92CBF" w:rsidRPr="00F11966" w:rsidRDefault="00E92CBF" w:rsidP="00AA7DB8">
            <w:pPr>
              <w:pStyle w:val="TAL"/>
            </w:pPr>
            <w:r w:rsidRPr="00F11966">
              <w:t>This IE shall be included if available.</w:t>
            </w:r>
          </w:p>
          <w:p w14:paraId="2063F04F"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B81E6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317A8D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DB5C6E2"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9B801A"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8E4189"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D74E14F" w14:textId="77777777" w:rsidR="00E92CBF" w:rsidRPr="00F11966" w:rsidRDefault="00E92CBF" w:rsidP="00AA7DB8">
            <w:pPr>
              <w:pStyle w:val="TAL"/>
            </w:pPr>
            <w:r w:rsidRPr="00F11966">
              <w:t>This IE shall be included if available.</w:t>
            </w:r>
          </w:p>
          <w:p w14:paraId="67F48AE8"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246CD8D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165955E"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211FFEC8"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37E0B0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92916"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2A1745" w14:textId="77777777" w:rsidR="00E92CBF" w:rsidRPr="00F11966" w:rsidRDefault="00E92CBF" w:rsidP="00AA7DB8">
            <w:pPr>
              <w:pStyle w:val="TAL"/>
            </w:pPr>
            <w:r w:rsidRPr="00F11966">
              <w:t>This IE shall be included if available.</w:t>
            </w:r>
          </w:p>
          <w:p w14:paraId="1DCB89A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7EC7454F" w14:textId="77777777" w:rsidR="00E92CBF" w:rsidRPr="00F11966" w:rsidRDefault="00E92CBF" w:rsidP="00E92CBF"/>
    <w:p w14:paraId="3DBAD10D" w14:textId="77777777" w:rsidR="00E92CBF" w:rsidRPr="00F11966" w:rsidRDefault="00E92CBF" w:rsidP="00E92CBF">
      <w:pPr>
        <w:pStyle w:val="Heading4"/>
      </w:pPr>
      <w:bookmarkStart w:id="1343" w:name="_Toc24925873"/>
      <w:bookmarkStart w:id="1344" w:name="_Toc24926051"/>
      <w:bookmarkStart w:id="1345" w:name="_Toc24926227"/>
      <w:bookmarkStart w:id="1346" w:name="_Toc33964087"/>
      <w:bookmarkStart w:id="1347" w:name="_Toc33980841"/>
      <w:bookmarkStart w:id="1348" w:name="_Toc36462642"/>
      <w:bookmarkStart w:id="1349" w:name="_Toc36462838"/>
      <w:bookmarkStart w:id="1350" w:name="_Toc43026082"/>
      <w:bookmarkStart w:id="1351" w:name="_Toc49763616"/>
      <w:bookmarkStart w:id="1352" w:name="_Toc56754312"/>
      <w:bookmarkStart w:id="1353" w:name="_Toc70341473"/>
      <w:r w:rsidRPr="00F11966">
        <w:t>5.4.4.36</w:t>
      </w:r>
      <w:r w:rsidRPr="00F11966">
        <w:tab/>
        <w:t>Type: HfcNodeId</w:t>
      </w:r>
      <w:bookmarkEnd w:id="1343"/>
      <w:bookmarkEnd w:id="1344"/>
      <w:bookmarkEnd w:id="1345"/>
      <w:bookmarkEnd w:id="1346"/>
      <w:bookmarkEnd w:id="1347"/>
      <w:bookmarkEnd w:id="1348"/>
      <w:bookmarkEnd w:id="1349"/>
      <w:bookmarkEnd w:id="1350"/>
      <w:bookmarkEnd w:id="1351"/>
      <w:bookmarkEnd w:id="1352"/>
      <w:bookmarkEnd w:id="1353"/>
    </w:p>
    <w:p w14:paraId="42F2A22F"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1435A7A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7144C355"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06810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919C3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232214" w14:textId="77777777" w:rsidR="00E92CBF" w:rsidRPr="00F11966" w:rsidRDefault="00E92CBF" w:rsidP="00AA7DB8">
            <w:pPr>
              <w:pStyle w:val="TAH"/>
              <w:jc w:val="left"/>
              <w:rPr>
                <w:bCs/>
                <w:noProof/>
              </w:rPr>
            </w:pPr>
            <w:r w:rsidRPr="00F11966">
              <w:rPr>
                <w:bCs/>
                <w:noProof/>
              </w:rPr>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9DF3E57"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4679116" w14:textId="77777777" w:rsidR="00E92CBF" w:rsidRPr="00F11966" w:rsidRDefault="00E92CBF" w:rsidP="00AA7DB8">
            <w:pPr>
              <w:pStyle w:val="TH"/>
              <w:rPr>
                <w:noProof/>
              </w:rPr>
            </w:pPr>
            <w:r w:rsidRPr="00F11966">
              <w:rPr>
                <w:noProof/>
              </w:rPr>
              <w:t>Applicability</w:t>
            </w:r>
          </w:p>
        </w:tc>
      </w:tr>
      <w:tr w:rsidR="00E92CBF" w:rsidRPr="00F11966" w14:paraId="42A5202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6E518A"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483B1617"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1DCB4CF8"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1B548D0E"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15B40617"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65A5614" w14:textId="77777777" w:rsidR="00E92CBF" w:rsidRPr="00F11966" w:rsidRDefault="00E92CBF" w:rsidP="00AA7DB8">
            <w:pPr>
              <w:pStyle w:val="TH"/>
              <w:rPr>
                <w:noProof/>
              </w:rPr>
            </w:pPr>
          </w:p>
        </w:tc>
      </w:tr>
    </w:tbl>
    <w:p w14:paraId="53D008D5" w14:textId="77777777" w:rsidR="00E92CBF" w:rsidRPr="00F11966" w:rsidRDefault="00E92CBF" w:rsidP="00E92CBF">
      <w:pPr>
        <w:pStyle w:val="TH"/>
        <w:rPr>
          <w:noProof/>
        </w:rPr>
      </w:pPr>
    </w:p>
    <w:p w14:paraId="6EEFACD7" w14:textId="77777777" w:rsidR="00E92CBF" w:rsidRPr="00F11966" w:rsidRDefault="00E92CBF" w:rsidP="00E92CBF">
      <w:pPr>
        <w:pStyle w:val="Heading4"/>
      </w:pPr>
      <w:bookmarkStart w:id="1354" w:name="_Toc24925874"/>
      <w:bookmarkStart w:id="1355" w:name="_Toc24926052"/>
      <w:bookmarkStart w:id="1356" w:name="_Toc24926228"/>
      <w:bookmarkStart w:id="1357" w:name="_Toc33964088"/>
      <w:bookmarkStart w:id="1358" w:name="_Toc33980842"/>
      <w:bookmarkStart w:id="1359" w:name="_Toc36462643"/>
      <w:bookmarkStart w:id="1360" w:name="_Toc36462839"/>
      <w:bookmarkStart w:id="1361" w:name="_Toc43026083"/>
      <w:bookmarkStart w:id="1362" w:name="_Toc49763617"/>
      <w:bookmarkStart w:id="1363" w:name="_Toc56754313"/>
      <w:bookmarkStart w:id="1364" w:name="_Toc70341474"/>
      <w:r w:rsidRPr="00F11966">
        <w:t>5.4.4.37</w:t>
      </w:r>
      <w:r w:rsidRPr="00F11966">
        <w:tab/>
        <w:t>Type: HfcNodeIdRm</w:t>
      </w:r>
      <w:bookmarkEnd w:id="1354"/>
      <w:bookmarkEnd w:id="1355"/>
      <w:bookmarkEnd w:id="1356"/>
      <w:bookmarkEnd w:id="1357"/>
      <w:bookmarkEnd w:id="1358"/>
      <w:bookmarkEnd w:id="1359"/>
      <w:bookmarkEnd w:id="1360"/>
      <w:bookmarkEnd w:id="1361"/>
      <w:bookmarkEnd w:id="1362"/>
      <w:bookmarkEnd w:id="1363"/>
      <w:bookmarkEnd w:id="1364"/>
    </w:p>
    <w:p w14:paraId="7BC6AFA9" w14:textId="77777777" w:rsidR="00E92CBF" w:rsidRPr="00F11966" w:rsidRDefault="00E92CBF" w:rsidP="00E92CBF">
      <w:r w:rsidRPr="00F11966">
        <w:t>This data type is defined in the same way as the "HfcNodeId" data type, but with the OpenAPI "nullable: true" property.</w:t>
      </w:r>
    </w:p>
    <w:p w14:paraId="104DD478" w14:textId="77777777" w:rsidR="00E92CBF" w:rsidRPr="00F11966" w:rsidRDefault="00E92CBF" w:rsidP="00E92CBF">
      <w:pPr>
        <w:pStyle w:val="Heading4"/>
      </w:pPr>
      <w:bookmarkStart w:id="1365" w:name="_Toc24925875"/>
      <w:bookmarkStart w:id="1366" w:name="_Toc24926053"/>
      <w:bookmarkStart w:id="1367" w:name="_Toc24926229"/>
      <w:bookmarkStart w:id="1368" w:name="_Toc33964089"/>
      <w:bookmarkStart w:id="1369" w:name="_Toc33980843"/>
      <w:bookmarkStart w:id="1370" w:name="_Toc36462644"/>
      <w:bookmarkStart w:id="1371" w:name="_Toc36462840"/>
      <w:bookmarkStart w:id="1372" w:name="_Toc43026084"/>
      <w:bookmarkStart w:id="1373" w:name="_Toc49763618"/>
      <w:bookmarkStart w:id="1374" w:name="_Toc56754314"/>
      <w:bookmarkStart w:id="1375" w:name="_Toc70341475"/>
      <w:r w:rsidRPr="00F11966">
        <w:lastRenderedPageBreak/>
        <w:t>5.4.4.38</w:t>
      </w:r>
      <w:r w:rsidRPr="00F11966">
        <w:tab/>
        <w:t>Type: WirelineArea</w:t>
      </w:r>
      <w:bookmarkEnd w:id="1365"/>
      <w:bookmarkEnd w:id="1366"/>
      <w:bookmarkEnd w:id="1367"/>
      <w:bookmarkEnd w:id="1368"/>
      <w:bookmarkEnd w:id="1369"/>
      <w:bookmarkEnd w:id="1370"/>
      <w:bookmarkEnd w:id="1371"/>
      <w:bookmarkEnd w:id="1372"/>
      <w:bookmarkEnd w:id="1373"/>
      <w:bookmarkEnd w:id="1374"/>
      <w:bookmarkEnd w:id="1375"/>
    </w:p>
    <w:p w14:paraId="14DCACA1"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4236FFA5"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70D7565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17DD6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5D9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C94487" w14:textId="77777777" w:rsidR="00E92CBF" w:rsidRPr="00F11966" w:rsidRDefault="00E92CBF" w:rsidP="00AA7DB8">
            <w:pPr>
              <w:pStyle w:val="TAH"/>
              <w:jc w:val="left"/>
            </w:pPr>
            <w:r w:rsidRPr="00F11966">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2556E4C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192A7AB"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295FBBE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2FA4371"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65FA3278"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4A6F1F6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157FC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7D3AD56"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EADB75A" w14:textId="77777777" w:rsidR="00E92CBF" w:rsidRPr="00F11966" w:rsidRDefault="00E92CBF" w:rsidP="00AA7DB8">
            <w:pPr>
              <w:pStyle w:val="TAL"/>
              <w:rPr>
                <w:rFonts w:cs="Arial"/>
                <w:szCs w:val="18"/>
              </w:rPr>
            </w:pPr>
          </w:p>
        </w:tc>
      </w:tr>
      <w:tr w:rsidR="00E92CBF" w:rsidRPr="00F11966" w14:paraId="49436DD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8B78BD1"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147BAC0B"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6783D0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E95CE8"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019E04E1"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62DE1FD" w14:textId="77777777" w:rsidR="00E92CBF" w:rsidRPr="00F11966" w:rsidRDefault="00E92CBF" w:rsidP="00AA7DB8">
            <w:pPr>
              <w:pStyle w:val="TAL"/>
              <w:rPr>
                <w:rFonts w:cs="Arial"/>
                <w:szCs w:val="18"/>
              </w:rPr>
            </w:pPr>
          </w:p>
        </w:tc>
      </w:tr>
      <w:tr w:rsidR="00E92CBF" w:rsidRPr="00F11966" w14:paraId="08179509"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ADAC384"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758B6349"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7F6CDA8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E088CB8"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90B2550"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BA3704A" w14:textId="77777777" w:rsidR="00E92CBF" w:rsidRPr="00F11966" w:rsidRDefault="00E92CBF" w:rsidP="00AA7DB8">
            <w:pPr>
              <w:pStyle w:val="TAL"/>
              <w:rPr>
                <w:rFonts w:cs="Arial"/>
                <w:szCs w:val="18"/>
              </w:rPr>
            </w:pPr>
          </w:p>
        </w:tc>
      </w:tr>
      <w:tr w:rsidR="00E92CBF" w:rsidRPr="00F11966" w14:paraId="0E71D35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BBD3F0F"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7628CC2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62E079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EE5B72B"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4DB0D6DE"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42FF25F" w14:textId="77777777" w:rsidR="00E92CBF" w:rsidRPr="00F11966" w:rsidRDefault="00E92CBF" w:rsidP="00AA7DB8">
            <w:pPr>
              <w:pStyle w:val="TAL"/>
              <w:rPr>
                <w:rFonts w:cs="Arial"/>
                <w:szCs w:val="18"/>
              </w:rPr>
            </w:pPr>
          </w:p>
        </w:tc>
      </w:tr>
      <w:tr w:rsidR="00E92CBF" w:rsidRPr="00F11966" w14:paraId="7970AD3F"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3FC4BC18"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72B3437E" w14:textId="77777777" w:rsidR="00E92CBF" w:rsidRPr="00F11966" w:rsidRDefault="00E92CBF" w:rsidP="00E92CBF"/>
    <w:p w14:paraId="6231317B" w14:textId="77777777" w:rsidR="00E92CBF" w:rsidRPr="00F11966" w:rsidRDefault="00E92CBF" w:rsidP="00E92CBF"/>
    <w:p w14:paraId="14442D81" w14:textId="77777777" w:rsidR="00E92CBF" w:rsidRPr="00F11966" w:rsidRDefault="00E92CBF" w:rsidP="00E92CBF">
      <w:pPr>
        <w:pStyle w:val="Heading4"/>
      </w:pPr>
      <w:bookmarkStart w:id="1376" w:name="_Toc24925876"/>
      <w:bookmarkStart w:id="1377" w:name="_Toc24926054"/>
      <w:bookmarkStart w:id="1378" w:name="_Toc24926230"/>
      <w:bookmarkStart w:id="1379" w:name="_Toc33964090"/>
      <w:bookmarkStart w:id="1380" w:name="_Toc33980844"/>
      <w:bookmarkStart w:id="1381" w:name="_Toc36462645"/>
      <w:bookmarkStart w:id="1382" w:name="_Toc36462841"/>
      <w:bookmarkStart w:id="1383" w:name="_Toc43026085"/>
      <w:bookmarkStart w:id="1384" w:name="_Toc49763619"/>
      <w:bookmarkStart w:id="1385" w:name="_Toc56754315"/>
      <w:bookmarkStart w:id="1386" w:name="_Toc70341476"/>
      <w:r w:rsidRPr="00F11966">
        <w:t>5.4.4.39</w:t>
      </w:r>
      <w:r w:rsidRPr="00F11966">
        <w:tab/>
        <w:t>Type: WirelineServiceAreaRestriction</w:t>
      </w:r>
      <w:bookmarkEnd w:id="1376"/>
      <w:bookmarkEnd w:id="1377"/>
      <w:bookmarkEnd w:id="1378"/>
      <w:bookmarkEnd w:id="1379"/>
      <w:bookmarkEnd w:id="1380"/>
      <w:bookmarkEnd w:id="1381"/>
      <w:bookmarkEnd w:id="1382"/>
      <w:bookmarkEnd w:id="1383"/>
      <w:bookmarkEnd w:id="1384"/>
      <w:bookmarkEnd w:id="1385"/>
      <w:bookmarkEnd w:id="1386"/>
    </w:p>
    <w:p w14:paraId="16925DF8"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C272C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2BBE1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8981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60012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19EC1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8433C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98BE7B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8BA9D0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3A25FF3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EBD92C3"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4273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525EA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1605DA14"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3D1A6D8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7461987"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74DF7D5"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5296B2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100FA5B"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2D9155A5"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3B8F5396"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allowed areas if RestrictionType is "ALLOWED_AREAS"</w:t>
            </w:r>
          </w:p>
          <w:p w14:paraId="048687A0"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p w14:paraId="380DA85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p w14:paraId="7EFFF9AD" w14:textId="77777777" w:rsidR="00E92CBF" w:rsidRPr="00F11966" w:rsidRDefault="00E92CBF" w:rsidP="00AA7DB8">
            <w:pPr>
              <w:pStyle w:val="TAL"/>
              <w:ind w:left="360"/>
              <w:rPr>
                <w:rFonts w:cs="Arial"/>
                <w:szCs w:val="18"/>
              </w:rPr>
            </w:pPr>
          </w:p>
        </w:tc>
      </w:tr>
      <w:tr w:rsidR="00E92CBF" w:rsidRPr="00F11966" w14:paraId="099E3CE2"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39E82A9C"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1AB76B5B"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16924DC5" w14:textId="77777777" w:rsidR="00E92CBF" w:rsidRPr="00F11966" w:rsidRDefault="00E92CBF" w:rsidP="00E92CBF"/>
    <w:p w14:paraId="05BE43BB" w14:textId="77777777" w:rsidR="00E92CBF" w:rsidRPr="00F11966" w:rsidRDefault="00E92CBF" w:rsidP="00E92CBF">
      <w:pPr>
        <w:pStyle w:val="Heading4"/>
      </w:pPr>
      <w:bookmarkStart w:id="1387" w:name="_Toc24925877"/>
      <w:bookmarkStart w:id="1388" w:name="_Toc24926055"/>
      <w:bookmarkStart w:id="1389" w:name="_Toc24926231"/>
      <w:bookmarkStart w:id="1390" w:name="_Toc33964091"/>
      <w:bookmarkStart w:id="1391" w:name="_Toc33980845"/>
      <w:bookmarkStart w:id="1392" w:name="_Toc36462646"/>
      <w:bookmarkStart w:id="1393" w:name="_Toc36462842"/>
      <w:bookmarkStart w:id="1394" w:name="_Toc43026086"/>
      <w:bookmarkStart w:id="1395" w:name="_Toc49763620"/>
      <w:bookmarkStart w:id="1396" w:name="_Toc56754316"/>
      <w:bookmarkStart w:id="1397" w:name="_Toc70341477"/>
      <w:r w:rsidRPr="00F11966">
        <w:lastRenderedPageBreak/>
        <w:t>5.4.4.40</w:t>
      </w:r>
      <w:r w:rsidRPr="00F11966">
        <w:tab/>
        <w:t>Type: ApnRateStatus</w:t>
      </w:r>
      <w:bookmarkEnd w:id="1387"/>
      <w:bookmarkEnd w:id="1388"/>
      <w:bookmarkEnd w:id="1389"/>
      <w:bookmarkEnd w:id="1390"/>
      <w:bookmarkEnd w:id="1391"/>
      <w:bookmarkEnd w:id="1392"/>
      <w:bookmarkEnd w:id="1393"/>
      <w:bookmarkEnd w:id="1394"/>
      <w:bookmarkEnd w:id="1395"/>
      <w:bookmarkEnd w:id="1396"/>
      <w:bookmarkEnd w:id="1397"/>
    </w:p>
    <w:p w14:paraId="6F390325"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DC3EB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93A94B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7BDB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701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954DE"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9B9D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379FE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5F780F"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8D8F0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AB590A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B59F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1365562" w14:textId="77777777" w:rsidR="00E92CBF" w:rsidRPr="00F11966" w:rsidRDefault="00E92CBF" w:rsidP="00AA7DB8">
            <w:pPr>
              <w:pStyle w:val="TAL"/>
            </w:pPr>
            <w:r w:rsidRPr="00F11966">
              <w:t>This IE shall be included if available.</w:t>
            </w:r>
          </w:p>
          <w:p w14:paraId="6C765A7A"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74659A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1C71F6"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04CBC7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E7E43F"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2C20C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F133BF" w14:textId="77777777" w:rsidR="00E92CBF" w:rsidRPr="00F11966" w:rsidRDefault="00E92CBF" w:rsidP="00AA7DB8">
            <w:pPr>
              <w:pStyle w:val="TAL"/>
            </w:pPr>
            <w:r w:rsidRPr="00F11966">
              <w:t>This IE shall be included if available.</w:t>
            </w:r>
          </w:p>
          <w:p w14:paraId="705B29F5"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45DCB0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ECF196"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4FCED9F"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634B66A"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F46EF8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60D568" w14:textId="77777777" w:rsidR="00E92CBF" w:rsidRPr="00F11966" w:rsidRDefault="00E92CBF" w:rsidP="00AA7DB8">
            <w:pPr>
              <w:pStyle w:val="TAL"/>
            </w:pPr>
            <w:r w:rsidRPr="00F11966">
              <w:t>This IE shall be included if available.</w:t>
            </w:r>
          </w:p>
          <w:p w14:paraId="30E7C0D0"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B90B9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7475C9"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76BE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5416A6"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5B6F1"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78372E" w14:textId="77777777" w:rsidR="00E92CBF" w:rsidRPr="00F11966" w:rsidRDefault="00E92CBF" w:rsidP="00AA7DB8">
            <w:pPr>
              <w:pStyle w:val="TAL"/>
            </w:pPr>
            <w:r w:rsidRPr="00F11966">
              <w:t>This IE shall be included if available.</w:t>
            </w:r>
          </w:p>
          <w:p w14:paraId="4EE9D4AC"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1DA9E5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A1BF1DE"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D1AD6A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A961AB"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2149BE9"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BAE1BBA" w14:textId="77777777" w:rsidR="00E92CBF" w:rsidRPr="00F11966" w:rsidRDefault="00E92CBF" w:rsidP="00AA7DB8">
            <w:pPr>
              <w:pStyle w:val="TAL"/>
            </w:pPr>
            <w:r w:rsidRPr="00F11966">
              <w:t>This IE shall be included if available.</w:t>
            </w:r>
          </w:p>
          <w:p w14:paraId="716A7F7D"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9CAF367" w14:textId="77777777" w:rsidR="00E92CBF" w:rsidRPr="00F11966" w:rsidRDefault="00E92CBF" w:rsidP="00E92CBF">
      <w:pPr>
        <w:rPr>
          <w:noProof/>
        </w:rPr>
      </w:pPr>
    </w:p>
    <w:p w14:paraId="19E88565" w14:textId="77777777" w:rsidR="00E92CBF" w:rsidRPr="00F11966" w:rsidRDefault="00E92CBF" w:rsidP="00E92CBF">
      <w:pPr>
        <w:pStyle w:val="Heading4"/>
      </w:pPr>
      <w:bookmarkStart w:id="1398" w:name="_Toc24925878"/>
      <w:bookmarkStart w:id="1399" w:name="_Toc24926056"/>
      <w:bookmarkStart w:id="1400" w:name="_Toc24926232"/>
      <w:bookmarkStart w:id="1401" w:name="_Toc33964092"/>
      <w:bookmarkStart w:id="1402" w:name="_Toc33980846"/>
      <w:bookmarkStart w:id="1403" w:name="_Toc36462647"/>
      <w:bookmarkStart w:id="1404" w:name="_Toc36462843"/>
      <w:bookmarkStart w:id="1405" w:name="_Toc43026087"/>
      <w:bookmarkStart w:id="1406" w:name="_Toc49763621"/>
      <w:bookmarkStart w:id="1407" w:name="_Toc56754317"/>
      <w:bookmarkStart w:id="1408" w:name="_Toc70341478"/>
      <w:r w:rsidRPr="00F11966">
        <w:t>5.4.4.41</w:t>
      </w:r>
      <w:r w:rsidRPr="00F11966">
        <w:tab/>
        <w:t>Type: ScheduledCommunicationTime</w:t>
      </w:r>
      <w:bookmarkEnd w:id="1398"/>
      <w:bookmarkEnd w:id="1399"/>
      <w:bookmarkEnd w:id="1400"/>
      <w:bookmarkEnd w:id="1401"/>
      <w:bookmarkEnd w:id="1402"/>
      <w:bookmarkEnd w:id="1403"/>
      <w:bookmarkEnd w:id="1404"/>
      <w:bookmarkEnd w:id="1405"/>
      <w:bookmarkEnd w:id="1406"/>
      <w:bookmarkEnd w:id="1407"/>
      <w:bookmarkEnd w:id="1408"/>
    </w:p>
    <w:p w14:paraId="0852386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AA4EE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54A908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982F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62A6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8A14AB"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47E85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35D97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9A24F15"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22C0BE02"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5746235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C6F84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42EB72C"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5B37F1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FE58D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04798DC1"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463FDF6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A7EC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8DBA7B"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01C384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5718F"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13822549"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2DD2D0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602CB"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612FF"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4C8717F" w14:textId="77777777" w:rsidR="00E92CBF" w:rsidRPr="00F11966" w:rsidRDefault="00E92CBF" w:rsidP="00E92CBF"/>
    <w:p w14:paraId="58B6F45F" w14:textId="77777777" w:rsidR="00E92CBF" w:rsidRPr="00F11966" w:rsidRDefault="00E92CBF" w:rsidP="00E92CBF">
      <w:pPr>
        <w:pStyle w:val="Heading4"/>
      </w:pPr>
      <w:bookmarkStart w:id="1409" w:name="_Toc24925879"/>
      <w:bookmarkStart w:id="1410" w:name="_Toc24926057"/>
      <w:bookmarkStart w:id="1411" w:name="_Toc24926233"/>
      <w:bookmarkStart w:id="1412" w:name="_Toc33964093"/>
      <w:bookmarkStart w:id="1413" w:name="_Toc33980847"/>
      <w:bookmarkStart w:id="1414" w:name="_Toc36462648"/>
      <w:bookmarkStart w:id="1415" w:name="_Toc36462844"/>
      <w:bookmarkStart w:id="1416" w:name="_Toc43026088"/>
      <w:bookmarkStart w:id="1417" w:name="_Toc49763622"/>
      <w:bookmarkStart w:id="1418" w:name="_Toc56754318"/>
      <w:bookmarkStart w:id="1419" w:name="_Toc70341479"/>
      <w:r w:rsidRPr="00F11966">
        <w:t>5.4.4.42</w:t>
      </w:r>
      <w:r w:rsidRPr="00F11966">
        <w:tab/>
        <w:t>Type: ScheduledCommunicationTimeRm</w:t>
      </w:r>
      <w:bookmarkEnd w:id="1409"/>
      <w:bookmarkEnd w:id="1410"/>
      <w:bookmarkEnd w:id="1411"/>
      <w:bookmarkEnd w:id="1412"/>
      <w:bookmarkEnd w:id="1413"/>
      <w:bookmarkEnd w:id="1414"/>
      <w:bookmarkEnd w:id="1415"/>
      <w:bookmarkEnd w:id="1416"/>
      <w:bookmarkEnd w:id="1417"/>
      <w:bookmarkEnd w:id="1418"/>
      <w:bookmarkEnd w:id="1419"/>
    </w:p>
    <w:p w14:paraId="7DC9CC2E"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41AB0196" w14:textId="77777777" w:rsidR="00E92CBF" w:rsidRPr="00F11966" w:rsidRDefault="00E92CBF" w:rsidP="00E92CBF"/>
    <w:p w14:paraId="5868C184" w14:textId="77777777" w:rsidR="00E92CBF" w:rsidRPr="00F11966" w:rsidRDefault="00E92CBF" w:rsidP="00E92CBF">
      <w:pPr>
        <w:pStyle w:val="Heading4"/>
      </w:pPr>
      <w:bookmarkStart w:id="1420" w:name="_Toc24925880"/>
      <w:bookmarkStart w:id="1421" w:name="_Toc24926058"/>
      <w:bookmarkStart w:id="1422" w:name="_Toc24926234"/>
      <w:bookmarkStart w:id="1423" w:name="_Toc33964094"/>
      <w:bookmarkStart w:id="1424" w:name="_Toc33980848"/>
      <w:bookmarkStart w:id="1425" w:name="_Toc36462649"/>
      <w:bookmarkStart w:id="1426" w:name="_Toc36462845"/>
      <w:bookmarkStart w:id="1427" w:name="_Toc43026089"/>
      <w:bookmarkStart w:id="1428" w:name="_Toc49763623"/>
      <w:bookmarkStart w:id="1429" w:name="_Toc56754319"/>
      <w:bookmarkStart w:id="1430" w:name="_Toc70341480"/>
      <w:r w:rsidRPr="00F11966">
        <w:lastRenderedPageBreak/>
        <w:t>5.4.4.43</w:t>
      </w:r>
      <w:r w:rsidRPr="00F11966">
        <w:tab/>
        <w:t>Type: BatteryIndication</w:t>
      </w:r>
      <w:bookmarkEnd w:id="1420"/>
      <w:bookmarkEnd w:id="1421"/>
      <w:bookmarkEnd w:id="1422"/>
      <w:bookmarkEnd w:id="1423"/>
      <w:bookmarkEnd w:id="1424"/>
      <w:bookmarkEnd w:id="1425"/>
      <w:bookmarkEnd w:id="1426"/>
      <w:bookmarkEnd w:id="1427"/>
      <w:bookmarkEnd w:id="1428"/>
      <w:bookmarkEnd w:id="1429"/>
      <w:bookmarkEnd w:id="1430"/>
    </w:p>
    <w:p w14:paraId="45D4BF9E"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5F9DB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C7E20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5C6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BFF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1007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CC8A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3E4FB5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D70E736"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F62E9DE"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0B2CF0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D102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22062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1A53F445"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21CEC193"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56FFB70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28A473D"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1DDBCFD2"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4C06AE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201E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A0AB0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69CEF646"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43CAD2A4"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2D9A8A2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1DF631"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77A7D6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12AD7AC"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A0E53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8608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1707E0AB"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2442B15A"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77F3D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CB21C4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1D24089" w14:textId="77777777" w:rsidR="00E92CBF" w:rsidRPr="00F11966" w:rsidRDefault="00E92CBF" w:rsidP="00E92CBF"/>
    <w:p w14:paraId="5A02BE88" w14:textId="77777777" w:rsidR="00E92CBF" w:rsidRPr="00F11966" w:rsidRDefault="00E92CBF" w:rsidP="00E92CBF">
      <w:pPr>
        <w:pStyle w:val="Heading4"/>
      </w:pPr>
      <w:bookmarkStart w:id="1431" w:name="_Toc24925881"/>
      <w:bookmarkStart w:id="1432" w:name="_Toc24926059"/>
      <w:bookmarkStart w:id="1433" w:name="_Toc24926235"/>
      <w:bookmarkStart w:id="1434" w:name="_Toc33964095"/>
      <w:bookmarkStart w:id="1435" w:name="_Toc33980849"/>
      <w:bookmarkStart w:id="1436" w:name="_Toc36462650"/>
      <w:bookmarkStart w:id="1437" w:name="_Toc36462846"/>
      <w:bookmarkStart w:id="1438" w:name="_Toc43026090"/>
      <w:bookmarkStart w:id="1439" w:name="_Toc49763624"/>
      <w:bookmarkStart w:id="1440" w:name="_Toc56754320"/>
      <w:bookmarkStart w:id="1441" w:name="_Toc70341481"/>
      <w:r w:rsidRPr="00F11966">
        <w:t>5.4.4.44</w:t>
      </w:r>
      <w:r w:rsidRPr="00F11966">
        <w:tab/>
        <w:t>Type: BatteryIndicationRm</w:t>
      </w:r>
      <w:bookmarkEnd w:id="1431"/>
      <w:bookmarkEnd w:id="1432"/>
      <w:bookmarkEnd w:id="1433"/>
      <w:bookmarkEnd w:id="1434"/>
      <w:bookmarkEnd w:id="1435"/>
      <w:bookmarkEnd w:id="1436"/>
      <w:bookmarkEnd w:id="1437"/>
      <w:bookmarkEnd w:id="1438"/>
      <w:bookmarkEnd w:id="1439"/>
      <w:bookmarkEnd w:id="1440"/>
      <w:bookmarkEnd w:id="1441"/>
    </w:p>
    <w:p w14:paraId="36543D6D" w14:textId="77777777" w:rsidR="00E92CBF" w:rsidRPr="00F11966" w:rsidRDefault="00E92CBF" w:rsidP="00E92CBF">
      <w:r w:rsidRPr="00F11966">
        <w:t>This data type is defined in the same way as the "BatteryIndication" data type, but with the OpenAPI "nullable: true" property.</w:t>
      </w:r>
    </w:p>
    <w:p w14:paraId="58C54627" w14:textId="77777777" w:rsidR="00E92CBF" w:rsidRPr="00F11966" w:rsidRDefault="00E92CBF" w:rsidP="00E92CBF">
      <w:pPr>
        <w:pStyle w:val="Heading4"/>
      </w:pPr>
      <w:bookmarkStart w:id="1442" w:name="_Toc24925882"/>
      <w:bookmarkStart w:id="1443" w:name="_Toc24926060"/>
      <w:bookmarkStart w:id="1444" w:name="_Toc24926236"/>
      <w:bookmarkStart w:id="1445" w:name="_Toc33964096"/>
      <w:bookmarkStart w:id="1446" w:name="_Toc33980850"/>
      <w:bookmarkStart w:id="1447" w:name="_Toc36462651"/>
      <w:bookmarkStart w:id="1448" w:name="_Toc36462847"/>
      <w:bookmarkStart w:id="1449" w:name="_Toc43026091"/>
      <w:bookmarkStart w:id="1450" w:name="_Toc49763625"/>
      <w:bookmarkStart w:id="1451" w:name="_Toc56754321"/>
      <w:bookmarkStart w:id="1452" w:name="_Toc70341482"/>
      <w:r w:rsidRPr="00F11966">
        <w:t>5.4.4.45</w:t>
      </w:r>
      <w:r w:rsidRPr="00F11966">
        <w:tab/>
        <w:t xml:space="preserve">Type: </w:t>
      </w:r>
      <w:r w:rsidRPr="00F11966">
        <w:rPr>
          <w:noProof/>
          <w:lang w:eastAsia="zh-CN"/>
        </w:rPr>
        <w:t>AcsInfo</w:t>
      </w:r>
      <w:bookmarkEnd w:id="1442"/>
      <w:bookmarkEnd w:id="1443"/>
      <w:bookmarkEnd w:id="1444"/>
      <w:bookmarkEnd w:id="1445"/>
      <w:bookmarkEnd w:id="1446"/>
      <w:bookmarkEnd w:id="1447"/>
      <w:bookmarkEnd w:id="1448"/>
      <w:bookmarkEnd w:id="1449"/>
      <w:bookmarkEnd w:id="1450"/>
      <w:bookmarkEnd w:id="1451"/>
      <w:bookmarkEnd w:id="1452"/>
    </w:p>
    <w:p w14:paraId="232131EB"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57FED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B84BF7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B3045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4C1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A94F8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C85A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D3A4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B7AFF9"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1CE6BFC5"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B57BA0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7EFF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A4C7"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91A30EC" w14:textId="77777777" w:rsidR="00E92CBF" w:rsidRPr="00F11966" w:rsidRDefault="00E92CBF" w:rsidP="00AA7DB8">
            <w:pPr>
              <w:pStyle w:val="TAL"/>
            </w:pPr>
            <w:r w:rsidRPr="00F11966">
              <w:rPr>
                <w:rFonts w:cs="Arial"/>
                <w:szCs w:val="18"/>
              </w:rPr>
              <w:t>(NOTE)</w:t>
            </w:r>
          </w:p>
        </w:tc>
      </w:tr>
      <w:tr w:rsidR="00E92CBF" w:rsidRPr="00F11966" w14:paraId="241ADA9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209C4"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C4D731A"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245908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73E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3B48C4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076AEC0" w14:textId="77777777" w:rsidR="00E92CBF" w:rsidRPr="00F11966" w:rsidRDefault="00E92CBF" w:rsidP="00AA7DB8">
            <w:pPr>
              <w:pStyle w:val="TAL"/>
            </w:pPr>
            <w:r w:rsidRPr="00F11966">
              <w:rPr>
                <w:rFonts w:cs="Arial"/>
                <w:szCs w:val="18"/>
              </w:rPr>
              <w:t>(NOTE)</w:t>
            </w:r>
          </w:p>
        </w:tc>
      </w:tr>
      <w:tr w:rsidR="00E92CBF" w:rsidRPr="00F11966" w14:paraId="1434619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5416ADD"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9AD721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DFF5D2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A4CDB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7418AD" w14:textId="77777777" w:rsidR="00E92CBF" w:rsidRPr="00F11966" w:rsidRDefault="00E92CBF" w:rsidP="00AA7DB8">
            <w:pPr>
              <w:pStyle w:val="TAL"/>
            </w:pPr>
            <w:r w:rsidRPr="00F11966">
              <w:t>This IE may contain the IPv6 address of the ACS, see BBF TR-069 [34] or BBF TR-369 [35].</w:t>
            </w:r>
          </w:p>
          <w:p w14:paraId="01E39E16" w14:textId="77777777" w:rsidR="00E92CBF" w:rsidRPr="00F11966" w:rsidRDefault="00E92CBF" w:rsidP="00AA7DB8">
            <w:pPr>
              <w:pStyle w:val="TAL"/>
            </w:pPr>
            <w:r w:rsidRPr="00F11966">
              <w:t>(NOTE)</w:t>
            </w:r>
          </w:p>
        </w:tc>
      </w:tr>
      <w:tr w:rsidR="00E92CBF" w:rsidRPr="00F11966" w14:paraId="081C64C9"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89004FE"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45324B2" w14:textId="77777777" w:rsidR="00E92CBF" w:rsidRPr="00F11966" w:rsidRDefault="00E92CBF" w:rsidP="00E92CBF"/>
    <w:p w14:paraId="44B3AAEA" w14:textId="77777777" w:rsidR="00E92CBF" w:rsidRPr="00F11966" w:rsidRDefault="00E92CBF" w:rsidP="00E92CBF">
      <w:pPr>
        <w:pStyle w:val="Heading4"/>
      </w:pPr>
      <w:bookmarkStart w:id="1453" w:name="_Toc24925883"/>
      <w:bookmarkStart w:id="1454" w:name="_Toc24926061"/>
      <w:bookmarkStart w:id="1455" w:name="_Toc24926237"/>
      <w:bookmarkStart w:id="1456" w:name="_Toc33964097"/>
      <w:bookmarkStart w:id="1457" w:name="_Toc33980851"/>
      <w:bookmarkStart w:id="1458" w:name="_Toc36462652"/>
      <w:bookmarkStart w:id="1459" w:name="_Toc36462848"/>
      <w:bookmarkStart w:id="1460" w:name="_Toc43026092"/>
      <w:bookmarkStart w:id="1461" w:name="_Toc49763626"/>
      <w:bookmarkStart w:id="1462" w:name="_Toc56754322"/>
      <w:bookmarkStart w:id="1463" w:name="_Toc70341483"/>
      <w:r w:rsidRPr="00F11966">
        <w:t>5.4.4.46</w:t>
      </w:r>
      <w:r w:rsidRPr="00F11966">
        <w:tab/>
        <w:t xml:space="preserve">Type: </w:t>
      </w:r>
      <w:r w:rsidRPr="00F11966">
        <w:rPr>
          <w:noProof/>
          <w:lang w:eastAsia="zh-CN"/>
        </w:rPr>
        <w:t>AcsInfoRm</w:t>
      </w:r>
      <w:bookmarkEnd w:id="1453"/>
      <w:bookmarkEnd w:id="1454"/>
      <w:bookmarkEnd w:id="1455"/>
      <w:bookmarkEnd w:id="1456"/>
      <w:bookmarkEnd w:id="1457"/>
      <w:bookmarkEnd w:id="1458"/>
      <w:bookmarkEnd w:id="1459"/>
      <w:bookmarkEnd w:id="1460"/>
      <w:bookmarkEnd w:id="1461"/>
      <w:bookmarkEnd w:id="1462"/>
      <w:bookmarkEnd w:id="1463"/>
    </w:p>
    <w:p w14:paraId="3BB09C37"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0165AF38" w14:textId="77777777" w:rsidR="00E92CBF" w:rsidRPr="00F11966" w:rsidRDefault="00E92CBF" w:rsidP="00E92CBF">
      <w:pPr>
        <w:pStyle w:val="Heading4"/>
      </w:pPr>
      <w:bookmarkStart w:id="1464" w:name="_Toc33980852"/>
      <w:bookmarkStart w:id="1465" w:name="_Toc36462653"/>
      <w:bookmarkStart w:id="1466" w:name="_Toc36462849"/>
      <w:bookmarkStart w:id="1467" w:name="_Toc43026093"/>
      <w:bookmarkStart w:id="1468" w:name="_Toc49763627"/>
      <w:bookmarkStart w:id="1469" w:name="_Toc56754323"/>
      <w:bookmarkStart w:id="1470" w:name="_Toc70341484"/>
      <w:r w:rsidRPr="00F11966">
        <w:t>5.4.4.47</w:t>
      </w:r>
      <w:r w:rsidRPr="00F11966">
        <w:tab/>
        <w:t>Type: NrV2xAuth</w:t>
      </w:r>
      <w:bookmarkEnd w:id="1464"/>
      <w:bookmarkEnd w:id="1465"/>
      <w:bookmarkEnd w:id="1466"/>
      <w:bookmarkEnd w:id="1467"/>
      <w:bookmarkEnd w:id="1468"/>
      <w:bookmarkEnd w:id="1469"/>
      <w:bookmarkEnd w:id="1470"/>
    </w:p>
    <w:p w14:paraId="34FFA487"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2F795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5796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42027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48CD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C854D"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2A95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6B07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1CCAE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EA154A4"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38FC0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A952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A9D55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42AFA3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0DCA51"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72178FAA"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0CEF71E9"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F1A294"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F6E4AD"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7271417" w14:textId="77777777" w:rsidR="00E92CBF" w:rsidRPr="00F11966" w:rsidRDefault="00E92CBF" w:rsidP="00E92CBF">
      <w:pPr>
        <w:pStyle w:val="PL"/>
      </w:pPr>
    </w:p>
    <w:p w14:paraId="613A93F0" w14:textId="77777777" w:rsidR="00E92CBF" w:rsidRPr="00F11966" w:rsidRDefault="00E92CBF" w:rsidP="00E92CBF">
      <w:pPr>
        <w:pStyle w:val="Heading4"/>
      </w:pPr>
      <w:bookmarkStart w:id="1471" w:name="_Toc33980853"/>
      <w:bookmarkStart w:id="1472" w:name="_Toc36462654"/>
      <w:bookmarkStart w:id="1473" w:name="_Toc36462850"/>
      <w:bookmarkStart w:id="1474" w:name="_Toc43026094"/>
      <w:bookmarkStart w:id="1475" w:name="_Toc49763628"/>
      <w:bookmarkStart w:id="1476" w:name="_Toc56754324"/>
      <w:bookmarkStart w:id="1477" w:name="_Toc70341485"/>
      <w:r w:rsidRPr="00F11966">
        <w:lastRenderedPageBreak/>
        <w:t>5.4.4.48</w:t>
      </w:r>
      <w:r w:rsidRPr="00F11966">
        <w:tab/>
        <w:t>Type: LteV2xAuth</w:t>
      </w:r>
      <w:bookmarkEnd w:id="1471"/>
      <w:bookmarkEnd w:id="1472"/>
      <w:bookmarkEnd w:id="1473"/>
      <w:bookmarkEnd w:id="1474"/>
      <w:bookmarkEnd w:id="1475"/>
      <w:bookmarkEnd w:id="1476"/>
      <w:bookmarkEnd w:id="1477"/>
    </w:p>
    <w:p w14:paraId="1F4A595F"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8BE321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535CA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16C6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23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D539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2DBD2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E23B7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394B40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5ACAA324"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AE183E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F11D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ACFA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2B38C0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34728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561B9337"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AEB98E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62F5"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C21BDB"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0D0EEE57" w14:textId="77777777" w:rsidR="00E92CBF" w:rsidRPr="00F11966" w:rsidRDefault="00E92CBF" w:rsidP="00E92CBF">
      <w:pPr>
        <w:pStyle w:val="PL"/>
      </w:pPr>
    </w:p>
    <w:p w14:paraId="10DA2945" w14:textId="77777777" w:rsidR="00E92CBF" w:rsidRPr="00F11966" w:rsidRDefault="00E92CBF" w:rsidP="00E92CBF">
      <w:pPr>
        <w:pStyle w:val="PL"/>
      </w:pPr>
    </w:p>
    <w:p w14:paraId="1C6DEF3F" w14:textId="77777777" w:rsidR="00E92CBF" w:rsidRPr="00F11966" w:rsidRDefault="00E92CBF" w:rsidP="00E92CBF">
      <w:pPr>
        <w:pStyle w:val="Heading4"/>
      </w:pPr>
      <w:bookmarkStart w:id="1478" w:name="_Toc33980854"/>
      <w:bookmarkStart w:id="1479" w:name="_Toc36462655"/>
      <w:bookmarkStart w:id="1480" w:name="_Toc36462851"/>
      <w:bookmarkStart w:id="1481" w:name="_Toc43026095"/>
      <w:bookmarkStart w:id="1482" w:name="_Toc49763629"/>
      <w:bookmarkStart w:id="1483" w:name="_Toc56754325"/>
      <w:bookmarkStart w:id="1484" w:name="_Toc7034148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78"/>
      <w:bookmarkEnd w:id="1479"/>
      <w:bookmarkEnd w:id="1480"/>
      <w:bookmarkEnd w:id="1481"/>
      <w:bookmarkEnd w:id="1482"/>
      <w:bookmarkEnd w:id="1483"/>
      <w:bookmarkEnd w:id="1484"/>
    </w:p>
    <w:p w14:paraId="407FF9AF"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822051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9A987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D740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D26E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EDC10F"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0145C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619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2B1BA7"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2CD0A1B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5AD8F7B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0A33810"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20AA93D5"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4B1BB42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4DD19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6A6DAF8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CF36739"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CBAA6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543FAD"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00DC0482" w14:textId="77777777" w:rsidR="00E92CBF" w:rsidRPr="00F11966" w:rsidRDefault="00E92CBF" w:rsidP="00E92CBF"/>
    <w:p w14:paraId="13A5A0C2" w14:textId="77777777" w:rsidR="00E92CBF" w:rsidRPr="00F11966" w:rsidRDefault="00E92CBF" w:rsidP="00E92CBF">
      <w:pPr>
        <w:pStyle w:val="Heading4"/>
      </w:pPr>
      <w:bookmarkStart w:id="1485" w:name="_Toc33980855"/>
      <w:bookmarkStart w:id="1486" w:name="_Toc36462656"/>
      <w:bookmarkStart w:id="1487" w:name="_Toc36462852"/>
      <w:bookmarkStart w:id="1488" w:name="_Toc43026096"/>
      <w:bookmarkStart w:id="1489" w:name="_Toc49763630"/>
      <w:bookmarkStart w:id="1490" w:name="_Toc56754326"/>
      <w:bookmarkStart w:id="1491" w:name="_Toc70341487"/>
      <w:r w:rsidRPr="00F11966">
        <w:t>5.4.4.50</w:t>
      </w:r>
      <w:r w:rsidRPr="00F11966">
        <w:tab/>
        <w:t>Type: Pc5QosFlowItem</w:t>
      </w:r>
      <w:bookmarkEnd w:id="1485"/>
      <w:bookmarkEnd w:id="1486"/>
      <w:bookmarkEnd w:id="1487"/>
      <w:bookmarkEnd w:id="1488"/>
      <w:bookmarkEnd w:id="1489"/>
      <w:bookmarkEnd w:id="1490"/>
      <w:bookmarkEnd w:id="1491"/>
    </w:p>
    <w:p w14:paraId="5414E86D"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C60BF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1257A8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DB200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689E3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A462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B1F3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7B5E18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C6FA0B"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127371FC"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71E878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E743EF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A16BEB"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37F11F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799B2A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6E66F2B3"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7E79B4E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1E4077"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9BC56A"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277B866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84390C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1316C637"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BBEF93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6C30B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994AB47"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48DF0AEF" w14:textId="77777777" w:rsidR="00E92CBF" w:rsidRPr="00F11966" w:rsidRDefault="00E92CBF" w:rsidP="00E92CBF"/>
    <w:p w14:paraId="2FB3488B" w14:textId="77777777" w:rsidR="00E92CBF" w:rsidRPr="00F11966" w:rsidRDefault="00E92CBF" w:rsidP="00E92CBF">
      <w:pPr>
        <w:pStyle w:val="Heading4"/>
      </w:pPr>
      <w:bookmarkStart w:id="1492" w:name="_Toc33980856"/>
      <w:bookmarkStart w:id="1493" w:name="_Toc36462657"/>
      <w:bookmarkStart w:id="1494" w:name="_Toc36462853"/>
      <w:bookmarkStart w:id="1495" w:name="_Toc43026097"/>
      <w:bookmarkStart w:id="1496" w:name="_Toc49763631"/>
      <w:bookmarkStart w:id="1497" w:name="_Toc56754327"/>
      <w:bookmarkStart w:id="1498" w:name="_Toc70341488"/>
      <w:r w:rsidRPr="00F11966">
        <w:t>5.4.4.51</w:t>
      </w:r>
      <w:r w:rsidRPr="00F11966">
        <w:tab/>
        <w:t xml:space="preserve">Type: </w:t>
      </w:r>
      <w:r w:rsidRPr="00F11966">
        <w:rPr>
          <w:rFonts w:eastAsia="Batang" w:cs="Arial"/>
          <w:szCs w:val="18"/>
          <w:lang w:eastAsia="ja-JP"/>
        </w:rPr>
        <w:t>Pc5FlowBitRates</w:t>
      </w:r>
      <w:bookmarkEnd w:id="1492"/>
      <w:bookmarkEnd w:id="1493"/>
      <w:bookmarkEnd w:id="1494"/>
      <w:bookmarkEnd w:id="1495"/>
      <w:bookmarkEnd w:id="1496"/>
      <w:bookmarkEnd w:id="1497"/>
      <w:bookmarkEnd w:id="1498"/>
    </w:p>
    <w:p w14:paraId="0BF2CE8C"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3C16C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CEA805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4B4F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006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3D4667"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2C63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B5AC7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42E3D4"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72B0872"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8EFB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F45A6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CAC95"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77CFBDE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A53C80"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00EBF0F"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C4840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09073B"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B675FB6"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7B63431" w14:textId="77777777" w:rsidR="00E92CBF" w:rsidRPr="00F11966" w:rsidRDefault="00E92CBF" w:rsidP="00E92CBF"/>
    <w:p w14:paraId="23FD28D3" w14:textId="77777777" w:rsidR="00E92CBF" w:rsidRPr="00F11966" w:rsidRDefault="00E92CBF" w:rsidP="00E92CBF">
      <w:pPr>
        <w:pStyle w:val="Heading4"/>
      </w:pPr>
      <w:bookmarkStart w:id="1499" w:name="_Toc33980857"/>
      <w:bookmarkStart w:id="1500" w:name="_Toc36462658"/>
      <w:bookmarkStart w:id="1501" w:name="_Toc36462854"/>
      <w:bookmarkStart w:id="1502" w:name="_Toc43026098"/>
      <w:bookmarkStart w:id="1503" w:name="_Toc49763632"/>
      <w:bookmarkStart w:id="1504" w:name="_Toc56754328"/>
      <w:bookmarkStart w:id="1505" w:name="_Toc70341489"/>
      <w:r w:rsidRPr="00F11966">
        <w:lastRenderedPageBreak/>
        <w:t>5.4.4.52</w:t>
      </w:r>
      <w:r w:rsidRPr="00F11966">
        <w:tab/>
        <w:t>Type: UtraLocation</w:t>
      </w:r>
      <w:bookmarkEnd w:id="1499"/>
      <w:bookmarkEnd w:id="1500"/>
      <w:bookmarkEnd w:id="1501"/>
      <w:bookmarkEnd w:id="1502"/>
      <w:bookmarkEnd w:id="1503"/>
      <w:bookmarkEnd w:id="1504"/>
      <w:bookmarkEnd w:id="1505"/>
    </w:p>
    <w:p w14:paraId="4213E538"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8223C5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104D6286" w14:textId="77777777" w:rsidR="00E92CBF" w:rsidRPr="00F11966" w:rsidRDefault="00E92CBF" w:rsidP="00AA7DB8">
            <w:pPr>
              <w:pStyle w:val="TAH"/>
              <w:rPr>
                <w:lang w:eastAsia="en-GB"/>
              </w:rPr>
            </w:pPr>
            <w:r w:rsidRPr="00F11966">
              <w:rPr>
                <w:lang w:eastAsia="en-GB"/>
              </w:rP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3C9659B"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BA441"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E92D40" w14:textId="77777777" w:rsidR="00E92CBF" w:rsidRPr="00F11966" w:rsidRDefault="00E92CBF" w:rsidP="00AA7DB8">
            <w:pPr>
              <w:pStyle w:val="TAH"/>
              <w:jc w:val="left"/>
              <w:rPr>
                <w:lang w:eastAsia="en-GB"/>
              </w:rPr>
            </w:pPr>
            <w:r w:rsidRPr="00F11966">
              <w:rPr>
                <w:lang w:eastAsia="en-GB"/>
              </w:rPr>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1C79CFB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75C97B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47139BC" w14:textId="77777777" w:rsidR="00E92CBF" w:rsidRPr="00F11966" w:rsidRDefault="00E92CBF" w:rsidP="00AA7DB8">
            <w:pPr>
              <w:pStyle w:val="TAL"/>
              <w:rPr>
                <w:lang w:eastAsia="en-GB"/>
              </w:rPr>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6C0A542"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790A526"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31C8A49"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8F1C013"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D628386"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0745D0F1"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463591B6" w14:textId="77777777" w:rsidR="00E92CBF" w:rsidRPr="00F11966" w:rsidRDefault="00E92CBF" w:rsidP="00AA7DB8">
            <w:pPr>
              <w:pStyle w:val="TAL"/>
              <w:rPr>
                <w:lang w:eastAsia="en-GB"/>
              </w:rPr>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1023D67A" w14:textId="77777777" w:rsidR="00E92CBF" w:rsidRPr="00F11966" w:rsidRDefault="00E92CBF" w:rsidP="00AA7DB8">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E7B440"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FAE25A"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2BCA6E23"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0FF00D95"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04F2105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1C6D6FCA" w14:textId="77777777" w:rsidR="00E92CBF" w:rsidRPr="00F11966" w:rsidRDefault="00E92CBF" w:rsidP="00AA7DB8">
            <w:pPr>
              <w:pStyle w:val="TAL"/>
              <w:rPr>
                <w:lang w:eastAsia="en-GB"/>
              </w:rPr>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2D6661BD" w14:textId="77777777" w:rsidR="00E92CBF" w:rsidRPr="00F11966" w:rsidRDefault="00E92CBF" w:rsidP="00AA7DB8">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4BC062D5"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9C50AF" w14:textId="77777777" w:rsidR="00E92CBF" w:rsidRPr="00F11966" w:rsidRDefault="00E92CBF" w:rsidP="00AA7DB8">
            <w:pPr>
              <w:pStyle w:val="TAL"/>
              <w:rPr>
                <w:lang w:eastAsia="en-GB"/>
              </w:rPr>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DD0121B"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7253690D" w14:textId="77777777" w:rsidR="00E92CBF" w:rsidRPr="00F11966" w:rsidRDefault="00E92CBF" w:rsidP="00AA7DB8">
            <w:pPr>
              <w:pStyle w:val="TAL"/>
              <w:rPr>
                <w:rFonts w:cs="Arial"/>
                <w:szCs w:val="18"/>
                <w:lang w:eastAsia="en-GB"/>
              </w:rPr>
            </w:pPr>
            <w:r w:rsidRPr="00F11966">
              <w:rPr>
                <w:rFonts w:cs="Arial"/>
                <w:szCs w:val="18"/>
              </w:rPr>
              <w:t>(NOTE 1)</w:t>
            </w:r>
          </w:p>
        </w:tc>
      </w:tr>
      <w:tr w:rsidR="00E92CBF" w:rsidRPr="00F11966" w14:paraId="14EEEE5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556A5DFB"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6CA447BD"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75610A8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6DDDA6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2810508D"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05415169"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B4805" w14:textId="77777777" w:rsidR="00E92CBF" w:rsidRPr="00F11966" w:rsidRDefault="00E92CBF" w:rsidP="00AA7DB8">
            <w:pPr>
              <w:pStyle w:val="TAL"/>
              <w:rPr>
                <w:lang w:eastAsia="en-GB"/>
              </w:rPr>
            </w:pPr>
            <w:r w:rsidRPr="00F11966">
              <w:rPr>
                <w:szCs w:val="16"/>
                <w:lang w:eastAsia="en-GB"/>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646A050" w14:textId="77777777" w:rsidR="00E92CBF" w:rsidRPr="00F11966" w:rsidRDefault="00E92CBF" w:rsidP="00AA7DB8">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6E80F540"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644D906F" w14:textId="77777777" w:rsidR="00E92CBF" w:rsidRPr="00F11966" w:rsidRDefault="00E92CBF" w:rsidP="00AA7DB8">
            <w:pPr>
              <w:pStyle w:val="TAL"/>
              <w:rPr>
                <w:lang w:eastAsia="en-GB"/>
              </w:rPr>
            </w:pPr>
            <w:r w:rsidRPr="00F11966">
              <w:rPr>
                <w:lang w:eastAsia="en-GB"/>
              </w:rPr>
              <w:t>0  1</w:t>
            </w:r>
          </w:p>
        </w:tc>
        <w:tc>
          <w:tcPr>
            <w:tcW w:w="4258" w:type="dxa"/>
            <w:tcBorders>
              <w:top w:val="single" w:sz="4" w:space="0" w:color="auto"/>
              <w:left w:val="single" w:sz="4" w:space="0" w:color="auto"/>
              <w:bottom w:val="single" w:sz="4" w:space="0" w:color="auto"/>
              <w:right w:val="single" w:sz="4" w:space="0" w:color="auto"/>
            </w:tcBorders>
            <w:hideMark/>
          </w:tcPr>
          <w:p w14:paraId="0EAAD9A7"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4B6CA1A7" w14:textId="77777777" w:rsidR="00E92CBF" w:rsidRPr="00F11966" w:rsidRDefault="00E92CBF" w:rsidP="00AA7DB8">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2182502C" w14:textId="77777777" w:rsidR="00E92CBF" w:rsidRPr="00F11966" w:rsidRDefault="00E92CBF" w:rsidP="00AA7DB8">
            <w:pPr>
              <w:pStyle w:val="TAL"/>
              <w:rPr>
                <w:rFonts w:cs="Arial"/>
                <w:szCs w:val="18"/>
                <w:lang w:eastAsia="en-GB"/>
              </w:rPr>
            </w:pPr>
            <w:r w:rsidRPr="00F11966">
              <w:rPr>
                <w:rFonts w:cs="Arial"/>
                <w:szCs w:val="18"/>
                <w:lang w:eastAsia="en-GB"/>
              </w:rPr>
              <w:t>Any other value than "0" indicates that the location information is the last known one.</w:t>
            </w:r>
          </w:p>
          <w:p w14:paraId="1F4A6CEC" w14:textId="77777777" w:rsidR="00E92CBF" w:rsidRPr="00F11966" w:rsidRDefault="00E92CBF" w:rsidP="00AA7DB8">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E92CBF" w:rsidRPr="00F11966" w14:paraId="4F877B51"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35DCDB0C" w14:textId="77777777" w:rsidR="00E92CBF" w:rsidRPr="00F11966" w:rsidRDefault="00E92CBF" w:rsidP="00AA7DB8">
            <w:pPr>
              <w:pStyle w:val="TAL"/>
              <w:rPr>
                <w:szCs w:val="16"/>
                <w:lang w:eastAsia="en-GB"/>
              </w:rPr>
            </w:pPr>
            <w:r w:rsidRPr="00F11966">
              <w:rPr>
                <w:lang w:eastAsia="en-GB"/>
              </w:rPr>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74CC3426" w14:textId="77777777" w:rsidR="00E92CBF" w:rsidRPr="00F11966" w:rsidRDefault="00E92CBF" w:rsidP="00AA7DB8">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58F97902"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5A42E72"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3696BAC2" w14:textId="77777777" w:rsidR="00E92CBF" w:rsidRPr="00F11966" w:rsidRDefault="00E92CBF" w:rsidP="00AA7DB8">
            <w:pPr>
              <w:pStyle w:val="TAL"/>
              <w:rPr>
                <w:rFonts w:cs="Arial"/>
                <w:szCs w:val="18"/>
                <w:lang w:eastAsia="en-GB"/>
              </w:rPr>
            </w:pPr>
            <w:r w:rsidRPr="00F11966">
              <w:rPr>
                <w:rFonts w:cs="Arial"/>
                <w:szCs w:val="18"/>
                <w:lang w:eastAsia="en-GB"/>
              </w:rPr>
              <w:t>The value represents the UTC time when the UeLocation information was acquired.</w:t>
            </w:r>
          </w:p>
        </w:tc>
      </w:tr>
      <w:tr w:rsidR="00E92CBF" w:rsidRPr="00F11966" w14:paraId="2F7AA57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1B92C046" w14:textId="77777777" w:rsidR="00E92CBF" w:rsidRPr="00F11966" w:rsidRDefault="00E92CBF" w:rsidP="00AA7DB8">
            <w:pPr>
              <w:pStyle w:val="TAL"/>
              <w:rPr>
                <w:lang w:eastAsia="en-GB"/>
              </w:rPr>
            </w:pPr>
            <w:r w:rsidRPr="00F11966">
              <w:rPr>
                <w:szCs w:val="16"/>
                <w:lang w:eastAsia="en-GB"/>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7E6FBD8"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3587313"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13435F12"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1AA2EDBD" w14:textId="77777777" w:rsidR="00E92CBF" w:rsidRPr="00F11966" w:rsidRDefault="00E92CBF" w:rsidP="00AA7DB8">
            <w:pPr>
              <w:pStyle w:val="TAL"/>
              <w:rPr>
                <w:rFonts w:cs="Arial"/>
                <w:szCs w:val="18"/>
                <w:lang w:eastAsia="en-GB"/>
              </w:rPr>
            </w:pPr>
            <w:r w:rsidRPr="00F11966">
              <w:rPr>
                <w:rFonts w:cs="Arial"/>
                <w:szCs w:val="18"/>
                <w:lang w:eastAsia="en-GB"/>
              </w:rPr>
              <w:t>Refer to geographical Information.</w:t>
            </w:r>
          </w:p>
          <w:p w14:paraId="778727F9" w14:textId="77777777" w:rsidR="00E92CBF" w:rsidRPr="00F11966" w:rsidRDefault="00E92CBF" w:rsidP="00AA7DB8">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17158421" w14:textId="77777777" w:rsidR="00E92CBF" w:rsidRPr="00F11966" w:rsidRDefault="00E92CBF" w:rsidP="00AA7DB8">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E92CBF" w:rsidRPr="00F11966" w14:paraId="159D23B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0F2A2737" w14:textId="77777777" w:rsidR="00E92CBF" w:rsidRPr="00F11966" w:rsidRDefault="00E92CBF" w:rsidP="00AA7DB8">
            <w:pPr>
              <w:pStyle w:val="TAL"/>
              <w:rPr>
                <w:szCs w:val="16"/>
                <w:lang w:eastAsia="en-GB"/>
              </w:rPr>
            </w:pPr>
            <w:r w:rsidRPr="00F11966">
              <w:rPr>
                <w:lang w:eastAsia="en-GB"/>
              </w:rPr>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5F2F14D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C3E535E"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6E1114E3" w14:textId="77777777" w:rsidR="00E92CBF" w:rsidRPr="00F11966" w:rsidRDefault="00E92CBF" w:rsidP="00AA7DB8">
            <w:pPr>
              <w:pStyle w:val="TAL"/>
              <w:rPr>
                <w:lang w:eastAsia="en-GB"/>
              </w:rPr>
            </w:pPr>
            <w:r w:rsidRPr="00F11966">
              <w:rPr>
                <w:lang w:eastAsia="en-GB"/>
              </w:rPr>
              <w:t>0..1</w:t>
            </w:r>
          </w:p>
        </w:tc>
        <w:tc>
          <w:tcPr>
            <w:tcW w:w="4258" w:type="dxa"/>
            <w:tcBorders>
              <w:top w:val="single" w:sz="4" w:space="0" w:color="auto"/>
              <w:left w:val="single" w:sz="4" w:space="0" w:color="auto"/>
              <w:bottom w:val="single" w:sz="4" w:space="0" w:color="auto"/>
              <w:right w:val="single" w:sz="4" w:space="0" w:color="auto"/>
            </w:tcBorders>
            <w:hideMark/>
          </w:tcPr>
          <w:p w14:paraId="205B3D35" w14:textId="77777777" w:rsidR="00E92CBF" w:rsidRPr="00F11966" w:rsidRDefault="00E92CBF" w:rsidP="00AA7DB8">
            <w:pPr>
              <w:pStyle w:val="TAL"/>
              <w:rPr>
                <w:rFonts w:cs="Arial"/>
                <w:szCs w:val="18"/>
                <w:lang w:eastAsia="en-GB"/>
              </w:rPr>
            </w:pPr>
            <w:r w:rsidRPr="00F11966">
              <w:rPr>
                <w:rFonts w:cs="Arial"/>
                <w:szCs w:val="18"/>
                <w:lang w:eastAsia="en-GB"/>
              </w:rPr>
              <w:t>Refers to Calling Geodetic Location.</w:t>
            </w:r>
          </w:p>
          <w:p w14:paraId="6747CDBA" w14:textId="77777777" w:rsidR="00E92CBF" w:rsidRPr="00F11966" w:rsidRDefault="00E92CBF" w:rsidP="00AA7DB8">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48AC509B" w14:textId="77777777" w:rsidR="00E92CBF" w:rsidRPr="00F11966" w:rsidRDefault="00E92CBF" w:rsidP="00AA7DB8">
            <w:pPr>
              <w:pStyle w:val="TAL"/>
              <w:rPr>
                <w:rFonts w:cs="Arial"/>
                <w:szCs w:val="18"/>
                <w:lang w:eastAsia="en-GB"/>
              </w:rPr>
            </w:pPr>
            <w:r w:rsidRPr="00F11966">
              <w:rPr>
                <w:rFonts w:cs="Arial"/>
                <w:szCs w:val="18"/>
                <w:lang w:eastAsia="en-GB"/>
              </w:rPr>
              <w:t>Allowed characters are 0-9 and A-F.</w:t>
            </w:r>
          </w:p>
        </w:tc>
      </w:tr>
      <w:tr w:rsidR="00E92CBF" w:rsidRPr="00F11966" w14:paraId="7299815D"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86F5841"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0604BF21" w14:textId="77777777" w:rsidR="00E92CBF" w:rsidRPr="00F11966" w:rsidRDefault="00E92CBF" w:rsidP="00E92CBF"/>
    <w:p w14:paraId="7F250FA7" w14:textId="77777777" w:rsidR="00E92CBF" w:rsidRPr="00F11966" w:rsidRDefault="00E92CBF" w:rsidP="00E92CBF">
      <w:pPr>
        <w:pStyle w:val="Heading4"/>
      </w:pPr>
      <w:bookmarkStart w:id="1506" w:name="_Toc33980858"/>
      <w:bookmarkStart w:id="1507" w:name="_Toc36462659"/>
      <w:bookmarkStart w:id="1508" w:name="_Toc36462855"/>
      <w:bookmarkStart w:id="1509" w:name="_Toc43026099"/>
      <w:bookmarkStart w:id="1510" w:name="_Toc49763633"/>
      <w:bookmarkStart w:id="1511" w:name="_Toc56754329"/>
      <w:bookmarkStart w:id="1512" w:name="_Toc70341490"/>
      <w:r w:rsidRPr="00F11966">
        <w:lastRenderedPageBreak/>
        <w:t>5.4.4.53</w:t>
      </w:r>
      <w:r w:rsidRPr="00F11966">
        <w:tab/>
        <w:t>Type: GeraLocation</w:t>
      </w:r>
      <w:bookmarkEnd w:id="1506"/>
      <w:bookmarkEnd w:id="1507"/>
      <w:bookmarkEnd w:id="1508"/>
      <w:bookmarkEnd w:id="1509"/>
      <w:bookmarkEnd w:id="1510"/>
      <w:bookmarkEnd w:id="1511"/>
      <w:bookmarkEnd w:id="1512"/>
    </w:p>
    <w:p w14:paraId="4BD6827D"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3D5C970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F58C2F5"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C3123"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35B035"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5A656" w14:textId="77777777" w:rsidR="00E92CBF" w:rsidRPr="00F11966" w:rsidRDefault="00E92CBF" w:rsidP="00AA7DB8">
            <w:pPr>
              <w:pStyle w:val="TAH"/>
              <w:jc w:val="left"/>
              <w:rPr>
                <w:lang w:eastAsia="en-GB"/>
              </w:rPr>
            </w:pPr>
            <w:r w:rsidRPr="00F11966">
              <w:rPr>
                <w:lang w:eastAsia="en-GB"/>
              </w:rP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BB1D3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5605088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419DAE8"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EEFAC1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A9652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C99E2C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69ED2AD"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0AD71B2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A24AFB5" w14:textId="77777777" w:rsidR="00E92CBF" w:rsidRPr="00F11966" w:rsidRDefault="00E92CBF" w:rsidP="00AA7DB8">
            <w:pPr>
              <w:pStyle w:val="TAL"/>
              <w:rPr>
                <w:lang w:eastAsia="en-GB"/>
              </w:rPr>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0C7580FC" w14:textId="77777777" w:rsidR="00E92CBF" w:rsidRPr="00F11966" w:rsidRDefault="00E92CBF" w:rsidP="00AA7DB8">
            <w:pPr>
              <w:pStyle w:val="TAL"/>
              <w:rPr>
                <w:lang w:eastAsia="en-GB"/>
              </w:rPr>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12E1E8F0" w14:textId="77777777" w:rsidR="00E92CBF" w:rsidRPr="00F11966" w:rsidRDefault="00E92CBF" w:rsidP="00AA7DB8">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FB20B29" w14:textId="77777777" w:rsidR="00E92CBF" w:rsidRPr="00F11966" w:rsidRDefault="00E92CBF" w:rsidP="00AA7DB8">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6C632B2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337AD8AC" w14:textId="77777777" w:rsidR="00E92CBF" w:rsidRPr="00F11966" w:rsidRDefault="00E92CBF" w:rsidP="00AA7DB8">
            <w:pPr>
              <w:pStyle w:val="TAL"/>
              <w:rPr>
                <w:rFonts w:cs="Arial"/>
                <w:szCs w:val="18"/>
                <w:lang w:eastAsia="en-GB"/>
              </w:rPr>
            </w:pPr>
            <w:r w:rsidRPr="00F11966">
              <w:rPr>
                <w:rFonts w:cs="Arial"/>
                <w:szCs w:val="18"/>
              </w:rPr>
              <w:t>(NOTE 1)</w:t>
            </w:r>
          </w:p>
        </w:tc>
      </w:tr>
      <w:tr w:rsidR="00884EE9" w:rsidRPr="00F11966" w14:paraId="0C4DDA6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BBD32F" w14:textId="1152AC04"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36A1B726" w14:textId="2B9DBEE4"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4FBF70E" w14:textId="5DB0F576"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1D484" w14:textId="68C59864"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741D13"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55828C51" w14:textId="248C5F8F" w:rsidR="00884EE9" w:rsidRPr="00F11966" w:rsidRDefault="00884EE9" w:rsidP="00884EE9">
            <w:pPr>
              <w:pStyle w:val="TAL"/>
              <w:rPr>
                <w:rFonts w:cs="Arial"/>
                <w:szCs w:val="18"/>
              </w:rPr>
            </w:pPr>
            <w:r>
              <w:rPr>
                <w:rFonts w:cs="Arial"/>
                <w:szCs w:val="18"/>
              </w:rPr>
              <w:t>(NOTE 1)</w:t>
            </w:r>
          </w:p>
        </w:tc>
      </w:tr>
      <w:tr w:rsidR="00884EE9" w:rsidRPr="00F11966" w14:paraId="3D8E2B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793A34E8" w14:textId="77777777" w:rsidR="00884EE9" w:rsidRPr="00F11966" w:rsidRDefault="00884EE9" w:rsidP="00884EE9">
            <w:pPr>
              <w:pStyle w:val="TAL"/>
              <w:rPr>
                <w:lang w:eastAsia="en-GB"/>
              </w:rPr>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90CA4E3" w14:textId="77777777" w:rsidR="00884EE9" w:rsidRPr="00F11966" w:rsidRDefault="00884EE9" w:rsidP="00884EE9">
            <w:pPr>
              <w:pStyle w:val="TAL"/>
              <w:rPr>
                <w:lang w:eastAsia="en-GB"/>
              </w:rPr>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51E7501" w14:textId="77777777" w:rsidR="00884EE9" w:rsidRPr="00F11966" w:rsidRDefault="00884EE9" w:rsidP="00884EE9">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C7B6759" w14:textId="77777777" w:rsidR="00884EE9" w:rsidRPr="00F11966" w:rsidRDefault="00884EE9" w:rsidP="00884EE9">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538C62F"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E17AE80" w14:textId="77777777" w:rsidR="00884EE9" w:rsidRPr="00F11966" w:rsidRDefault="00884EE9" w:rsidP="00884EE9">
            <w:pPr>
              <w:pStyle w:val="TAL"/>
              <w:rPr>
                <w:rFonts w:cs="Arial"/>
                <w:szCs w:val="18"/>
                <w:lang w:eastAsia="en-GB"/>
              </w:rPr>
            </w:pPr>
            <w:r w:rsidRPr="00F11966">
              <w:rPr>
                <w:rFonts w:cs="Arial"/>
                <w:szCs w:val="18"/>
              </w:rPr>
              <w:t>(NOTE 1)</w:t>
            </w:r>
          </w:p>
        </w:tc>
      </w:tr>
      <w:tr w:rsidR="00884EE9" w:rsidRPr="00F11966" w14:paraId="4DF99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28E1BE" w14:textId="77777777" w:rsidR="00884EE9" w:rsidRPr="00F11966" w:rsidRDefault="00884EE9" w:rsidP="00884EE9">
            <w:pPr>
              <w:pStyle w:val="TAL"/>
              <w:rPr>
                <w:lang w:eastAsia="en-GB"/>
              </w:rPr>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4568E7A0" w14:textId="77777777" w:rsidR="00884EE9" w:rsidRPr="00F11966" w:rsidRDefault="00884EE9" w:rsidP="00884EE9">
            <w:pPr>
              <w:pStyle w:val="TAL"/>
              <w:rPr>
                <w:lang w:eastAsia="en-GB"/>
              </w:rPr>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648AC867" w14:textId="77777777" w:rsidR="00884EE9" w:rsidRPr="00F11966" w:rsidRDefault="00884EE9" w:rsidP="00884EE9">
            <w:pPr>
              <w:pStyle w:val="TAC"/>
              <w:rPr>
                <w:lang w:eastAsia="en-GB"/>
              </w:rPr>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B370B1C" w14:textId="77777777" w:rsidR="00884EE9" w:rsidRPr="00F11966" w:rsidRDefault="00884EE9" w:rsidP="00884EE9">
            <w:pPr>
              <w:pStyle w:val="TAL"/>
              <w:rPr>
                <w:lang w:eastAsia="en-GB"/>
              </w:rPr>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B1F608"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4B3867F9" w14:textId="77777777" w:rsidR="00884EE9" w:rsidRPr="00F11966" w:rsidRDefault="00884EE9" w:rsidP="00884EE9">
            <w:pPr>
              <w:pStyle w:val="TAL"/>
              <w:rPr>
                <w:rFonts w:cs="Arial"/>
                <w:szCs w:val="18"/>
                <w:lang w:eastAsia="en-GB"/>
              </w:rPr>
            </w:pPr>
            <w:r w:rsidRPr="00F11966">
              <w:rPr>
                <w:rFonts w:cs="Arial"/>
                <w:szCs w:val="18"/>
              </w:rPr>
              <w:t>(NOTE 1)</w:t>
            </w:r>
          </w:p>
        </w:tc>
      </w:tr>
      <w:tr w:rsidR="00884EE9" w:rsidRPr="00F11966" w14:paraId="0F0A32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B4311E1"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5711F1D4"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772D0D"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508402A"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8924913"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3FBE8E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531AF66"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2E229141"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2B431A"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9BA2A24"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5EF7DEC"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3BC053F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62B8C3" w14:textId="77777777" w:rsidR="00884EE9" w:rsidRPr="00F11966" w:rsidRDefault="00884EE9" w:rsidP="00884EE9">
            <w:pPr>
              <w:pStyle w:val="TAL"/>
              <w:rPr>
                <w:lang w:eastAsia="en-GB"/>
              </w:rPr>
            </w:pPr>
            <w:r w:rsidRPr="00F11966">
              <w:rPr>
                <w:szCs w:val="16"/>
                <w:lang w:eastAsia="en-GB"/>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56D014" w14:textId="77777777" w:rsidR="00884EE9" w:rsidRPr="00F11966" w:rsidRDefault="00884EE9" w:rsidP="00884EE9">
            <w:pPr>
              <w:pStyle w:val="TAL"/>
              <w:rPr>
                <w:lang w:eastAsia="en-GB"/>
              </w:rPr>
            </w:pPr>
            <w:r w:rsidRPr="00F11966">
              <w:rPr>
                <w:szCs w:val="16"/>
                <w:lang w:eastAsia="en-GB"/>
              </w:rPr>
              <w:t>integer</w:t>
            </w:r>
          </w:p>
        </w:tc>
        <w:tc>
          <w:tcPr>
            <w:tcW w:w="425" w:type="dxa"/>
            <w:tcBorders>
              <w:top w:val="single" w:sz="4" w:space="0" w:color="auto"/>
              <w:left w:val="single" w:sz="4" w:space="0" w:color="auto"/>
              <w:bottom w:val="single" w:sz="4" w:space="0" w:color="auto"/>
              <w:right w:val="single" w:sz="4" w:space="0" w:color="auto"/>
            </w:tcBorders>
            <w:hideMark/>
          </w:tcPr>
          <w:p w14:paraId="177974CC" w14:textId="77777777" w:rsidR="00884EE9" w:rsidRPr="00F11966" w:rsidRDefault="00884EE9" w:rsidP="00884EE9">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9826E4F" w14:textId="77777777" w:rsidR="00884EE9" w:rsidRPr="00F11966" w:rsidRDefault="00884EE9" w:rsidP="00884EE9">
            <w:pPr>
              <w:pStyle w:val="TAL"/>
              <w:rPr>
                <w:lang w:eastAsia="en-GB"/>
              </w:rPr>
            </w:pPr>
            <w:r w:rsidRPr="00F11966">
              <w:rPr>
                <w:lang w:eastAsia="en-GB"/>
              </w:rPr>
              <w:t>0  1</w:t>
            </w:r>
          </w:p>
        </w:tc>
        <w:tc>
          <w:tcPr>
            <w:tcW w:w="4395" w:type="dxa"/>
            <w:tcBorders>
              <w:top w:val="single" w:sz="4" w:space="0" w:color="auto"/>
              <w:left w:val="single" w:sz="4" w:space="0" w:color="auto"/>
              <w:bottom w:val="single" w:sz="4" w:space="0" w:color="auto"/>
              <w:right w:val="single" w:sz="4" w:space="0" w:color="auto"/>
            </w:tcBorders>
            <w:hideMark/>
          </w:tcPr>
          <w:p w14:paraId="0BCE8905" w14:textId="77777777" w:rsidR="00884EE9" w:rsidRPr="00F11966" w:rsidRDefault="00884EE9" w:rsidP="00884EE9">
            <w:pPr>
              <w:pStyle w:val="TAL"/>
              <w:rPr>
                <w:rFonts w:cs="Arial"/>
                <w:szCs w:val="18"/>
                <w:lang w:eastAsia="en-GB"/>
              </w:rPr>
            </w:pPr>
            <w:r w:rsidRPr="00F11966">
              <w:rPr>
                <w:rFonts w:cs="Arial"/>
                <w:szCs w:val="18"/>
                <w:lang w:eastAsia="en-GB"/>
              </w:rPr>
              <w:t>The value represents the elapsed time in minutes since the last network contact of the mobile station.</w:t>
            </w:r>
          </w:p>
          <w:p w14:paraId="0D6B40C3" w14:textId="77777777" w:rsidR="00884EE9" w:rsidRPr="00F11966" w:rsidRDefault="00884EE9" w:rsidP="00884EE9">
            <w:pPr>
              <w:pStyle w:val="TAL"/>
              <w:rPr>
                <w:rFonts w:cs="Arial"/>
                <w:szCs w:val="18"/>
                <w:lang w:eastAsia="en-GB"/>
              </w:rPr>
            </w:pP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w:t>
            </w:r>
          </w:p>
          <w:p w14:paraId="66A0384D" w14:textId="77777777" w:rsidR="00884EE9" w:rsidRPr="00F11966" w:rsidRDefault="00884EE9" w:rsidP="00884EE9">
            <w:pPr>
              <w:pStyle w:val="TAL"/>
              <w:rPr>
                <w:rFonts w:cs="Arial"/>
                <w:szCs w:val="18"/>
                <w:lang w:eastAsia="en-GB"/>
              </w:rPr>
            </w:pPr>
            <w:r w:rsidRPr="00F11966">
              <w:rPr>
                <w:rFonts w:cs="Arial"/>
                <w:szCs w:val="18"/>
                <w:lang w:eastAsia="en-GB"/>
              </w:rPr>
              <w:t>Any other value than "0" indicates that the location information is the last known one.</w:t>
            </w:r>
          </w:p>
          <w:p w14:paraId="2B9CDC68" w14:textId="77777777" w:rsidR="00884EE9" w:rsidRPr="00F11966" w:rsidRDefault="00884EE9" w:rsidP="00884EE9">
            <w:pPr>
              <w:pStyle w:val="TAL"/>
              <w:rPr>
                <w:rFonts w:cs="Arial"/>
                <w:szCs w:val="18"/>
                <w:lang w:eastAsia="en-GB"/>
              </w:rPr>
            </w:pPr>
            <w:r w:rsidRPr="00F11966">
              <w:rPr>
                <w:rFonts w:cs="Arial"/>
                <w:szCs w:val="18"/>
                <w:lang w:eastAsia="en-GB"/>
              </w:rPr>
              <w:t xml:space="preserve">See </w:t>
            </w:r>
            <w:r w:rsidRPr="00F11966">
              <w:rPr>
                <w:lang w:eastAsia="en-GB"/>
              </w:rPr>
              <w:t>3GPP TS 29.002 [21] clause 17.7.8.</w:t>
            </w:r>
          </w:p>
        </w:tc>
      </w:tr>
      <w:tr w:rsidR="00884EE9" w:rsidRPr="00F11966" w14:paraId="0F667A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C6281A0" w14:textId="77777777" w:rsidR="00884EE9" w:rsidRPr="00F11966" w:rsidRDefault="00884EE9" w:rsidP="00884EE9">
            <w:pPr>
              <w:pStyle w:val="TAL"/>
              <w:rPr>
                <w:szCs w:val="16"/>
                <w:lang w:eastAsia="en-GB"/>
              </w:rPr>
            </w:pPr>
            <w:r w:rsidRPr="00F11966">
              <w:rPr>
                <w:lang w:eastAsia="en-GB"/>
              </w:rPr>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4A13AEDE" w14:textId="77777777" w:rsidR="00884EE9" w:rsidRPr="00F11966" w:rsidRDefault="00884EE9" w:rsidP="00884EE9">
            <w:pPr>
              <w:pStyle w:val="TAL"/>
              <w:rPr>
                <w:szCs w:val="16"/>
                <w:lang w:eastAsia="en-GB"/>
              </w:rPr>
            </w:pPr>
            <w:r w:rsidRPr="00F11966">
              <w:rPr>
                <w:lang w:eastAsia="en-GB"/>
              </w:rPr>
              <w:t>DateTime</w:t>
            </w:r>
          </w:p>
        </w:tc>
        <w:tc>
          <w:tcPr>
            <w:tcW w:w="425" w:type="dxa"/>
            <w:tcBorders>
              <w:top w:val="single" w:sz="4" w:space="0" w:color="auto"/>
              <w:left w:val="single" w:sz="4" w:space="0" w:color="auto"/>
              <w:bottom w:val="single" w:sz="4" w:space="0" w:color="auto"/>
              <w:right w:val="single" w:sz="4" w:space="0" w:color="auto"/>
            </w:tcBorders>
            <w:hideMark/>
          </w:tcPr>
          <w:p w14:paraId="70284905" w14:textId="77777777" w:rsidR="00884EE9" w:rsidRPr="00F11966" w:rsidRDefault="00884EE9" w:rsidP="00884EE9">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548644DE" w14:textId="77777777" w:rsidR="00884EE9" w:rsidRPr="00F11966" w:rsidRDefault="00884EE9" w:rsidP="00884EE9">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3E0CE2D3" w14:textId="77777777" w:rsidR="00884EE9" w:rsidRPr="00F11966" w:rsidRDefault="00884EE9" w:rsidP="00884EE9">
            <w:pPr>
              <w:pStyle w:val="TAL"/>
              <w:rPr>
                <w:rFonts w:cs="Arial"/>
                <w:szCs w:val="18"/>
                <w:lang w:eastAsia="en-GB"/>
              </w:rPr>
            </w:pPr>
            <w:r w:rsidRPr="00F11966">
              <w:rPr>
                <w:rFonts w:cs="Arial"/>
                <w:szCs w:val="18"/>
                <w:lang w:eastAsia="en-GB"/>
              </w:rPr>
              <w:t>The value represents the UTC time when the UeLocation information was acquired.</w:t>
            </w:r>
          </w:p>
        </w:tc>
      </w:tr>
      <w:tr w:rsidR="00884EE9" w:rsidRPr="00F11966" w14:paraId="5EAC331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85462E" w14:textId="77777777" w:rsidR="00884EE9" w:rsidRPr="00F11966" w:rsidRDefault="00884EE9" w:rsidP="00884EE9">
            <w:pPr>
              <w:pStyle w:val="TAL"/>
              <w:rPr>
                <w:lang w:eastAsia="en-GB"/>
              </w:rPr>
            </w:pPr>
            <w:r w:rsidRPr="00F11966">
              <w:rPr>
                <w:szCs w:val="16"/>
                <w:lang w:eastAsia="en-GB"/>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38E24C3F" w14:textId="77777777" w:rsidR="00884EE9" w:rsidRPr="00F11966" w:rsidRDefault="00884EE9" w:rsidP="00884EE9">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C93D830" w14:textId="77777777" w:rsidR="00884EE9" w:rsidRPr="00F11966" w:rsidRDefault="00884EE9" w:rsidP="00884EE9">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ED99855" w14:textId="77777777" w:rsidR="00884EE9" w:rsidRPr="00F11966" w:rsidRDefault="00884EE9" w:rsidP="00884EE9">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CB5C81F" w14:textId="77777777" w:rsidR="00884EE9" w:rsidRPr="00F11966" w:rsidRDefault="00884EE9" w:rsidP="00884EE9">
            <w:pPr>
              <w:pStyle w:val="TAL"/>
              <w:rPr>
                <w:rFonts w:cs="Arial"/>
                <w:szCs w:val="18"/>
                <w:lang w:eastAsia="en-GB"/>
              </w:rPr>
            </w:pPr>
            <w:r w:rsidRPr="00F11966">
              <w:rPr>
                <w:rFonts w:cs="Arial"/>
                <w:szCs w:val="18"/>
                <w:lang w:eastAsia="en-GB"/>
              </w:rPr>
              <w:t>Refer to geographical Information.</w:t>
            </w:r>
          </w:p>
          <w:p w14:paraId="14CB45E6" w14:textId="77777777" w:rsidR="00884EE9" w:rsidRPr="00F11966" w:rsidRDefault="00884EE9" w:rsidP="00884EE9">
            <w:pPr>
              <w:pStyle w:val="TAL"/>
              <w:rPr>
                <w:rFonts w:cs="Arial"/>
                <w:szCs w:val="18"/>
                <w:lang w:eastAsia="en-GB"/>
              </w:rPr>
            </w:pPr>
            <w:r w:rsidRPr="00F11966">
              <w:rPr>
                <w:rFonts w:cs="Arial"/>
                <w:szCs w:val="18"/>
                <w:lang w:eastAsia="en-GB"/>
              </w:rPr>
              <w:t>See 3GPP TS 23.032 [23] clause 7.3.2. Only the description of an ellipsoid point with uncertainty circle is allowed to be used.</w:t>
            </w:r>
          </w:p>
          <w:p w14:paraId="55454D1D" w14:textId="77777777" w:rsidR="00884EE9" w:rsidRPr="00F11966" w:rsidRDefault="00884EE9" w:rsidP="00884EE9">
            <w:pPr>
              <w:pStyle w:val="TF"/>
              <w:jc w:val="left"/>
              <w:rPr>
                <w:rFonts w:cs="Arial"/>
                <w:b w:val="0"/>
                <w:sz w:val="18"/>
                <w:szCs w:val="18"/>
                <w:lang w:eastAsia="en-GB"/>
              </w:rPr>
            </w:pPr>
            <w:r w:rsidRPr="00F11966">
              <w:rPr>
                <w:rFonts w:cs="Arial"/>
                <w:b w:val="0"/>
                <w:sz w:val="18"/>
                <w:szCs w:val="18"/>
                <w:lang w:eastAsia="en-GB"/>
              </w:rPr>
              <w:t>Allowed characters are 0-9 and A-F;</w:t>
            </w:r>
          </w:p>
        </w:tc>
      </w:tr>
      <w:tr w:rsidR="00884EE9" w:rsidRPr="00F11966" w14:paraId="2CF4CA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F30E63B" w14:textId="77777777" w:rsidR="00884EE9" w:rsidRPr="00F11966" w:rsidRDefault="00884EE9" w:rsidP="00884EE9">
            <w:pPr>
              <w:pStyle w:val="TAL"/>
              <w:rPr>
                <w:szCs w:val="16"/>
                <w:lang w:eastAsia="en-GB"/>
              </w:rPr>
            </w:pPr>
            <w:r w:rsidRPr="00F11966">
              <w:rPr>
                <w:lang w:eastAsia="en-GB"/>
              </w:rPr>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1FD15FC" w14:textId="77777777" w:rsidR="00884EE9" w:rsidRPr="00F11966" w:rsidRDefault="00884EE9" w:rsidP="00884EE9">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4541595C" w14:textId="77777777" w:rsidR="00884EE9" w:rsidRPr="00F11966" w:rsidRDefault="00884EE9" w:rsidP="00884EE9">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770DFF14" w14:textId="77777777" w:rsidR="00884EE9" w:rsidRPr="00F11966" w:rsidRDefault="00884EE9" w:rsidP="00884EE9">
            <w:pPr>
              <w:pStyle w:val="TAL"/>
              <w:rPr>
                <w:lang w:eastAsia="en-GB"/>
              </w:rPr>
            </w:pPr>
            <w:r w:rsidRPr="00F11966">
              <w:rPr>
                <w:lang w:eastAsia="en-GB"/>
              </w:rPr>
              <w:t>0..1</w:t>
            </w:r>
          </w:p>
        </w:tc>
        <w:tc>
          <w:tcPr>
            <w:tcW w:w="4395" w:type="dxa"/>
            <w:tcBorders>
              <w:top w:val="single" w:sz="4" w:space="0" w:color="auto"/>
              <w:left w:val="single" w:sz="4" w:space="0" w:color="auto"/>
              <w:bottom w:val="single" w:sz="4" w:space="0" w:color="auto"/>
              <w:right w:val="single" w:sz="4" w:space="0" w:color="auto"/>
            </w:tcBorders>
            <w:hideMark/>
          </w:tcPr>
          <w:p w14:paraId="6EFF883E" w14:textId="77777777" w:rsidR="00884EE9" w:rsidRPr="00F11966" w:rsidRDefault="00884EE9" w:rsidP="00884EE9">
            <w:pPr>
              <w:pStyle w:val="TAL"/>
              <w:rPr>
                <w:rFonts w:cs="Arial"/>
                <w:szCs w:val="18"/>
                <w:lang w:eastAsia="en-GB"/>
              </w:rPr>
            </w:pPr>
            <w:r w:rsidRPr="00F11966">
              <w:rPr>
                <w:rFonts w:cs="Arial"/>
                <w:szCs w:val="18"/>
                <w:lang w:eastAsia="en-GB"/>
              </w:rPr>
              <w:t>Refers to Calling Geodetic Location.</w:t>
            </w:r>
          </w:p>
          <w:p w14:paraId="5C1A949A" w14:textId="77777777" w:rsidR="00884EE9" w:rsidRPr="00F11966" w:rsidRDefault="00884EE9" w:rsidP="00884EE9">
            <w:pPr>
              <w:pStyle w:val="TAL"/>
              <w:rPr>
                <w:rFonts w:cs="Arial"/>
                <w:szCs w:val="18"/>
                <w:lang w:eastAsia="en-GB"/>
              </w:rPr>
            </w:pPr>
            <w:r w:rsidRPr="00F11966">
              <w:rPr>
                <w:rFonts w:cs="Arial"/>
                <w:szCs w:val="18"/>
                <w:lang w:eastAsia="en-GB"/>
              </w:rPr>
              <w:t>See ITU-T Recommendation Q.763 (1999) [24] clause 3.88.2. Only the description of an ellipsoid point with uncertainty circle is allowed to be used.</w:t>
            </w:r>
          </w:p>
          <w:p w14:paraId="02C3CF4F" w14:textId="77777777" w:rsidR="00884EE9" w:rsidRPr="00F11966" w:rsidRDefault="00884EE9" w:rsidP="00884EE9">
            <w:pPr>
              <w:pStyle w:val="TAL"/>
              <w:rPr>
                <w:rFonts w:cs="Arial"/>
                <w:szCs w:val="18"/>
                <w:lang w:eastAsia="en-GB"/>
              </w:rPr>
            </w:pPr>
            <w:r w:rsidRPr="00F11966">
              <w:rPr>
                <w:rFonts w:cs="Arial"/>
                <w:szCs w:val="18"/>
                <w:lang w:eastAsia="en-GB"/>
              </w:rPr>
              <w:t>Allowed characters are 0-9 and A-F.</w:t>
            </w:r>
          </w:p>
        </w:tc>
      </w:tr>
      <w:tr w:rsidR="00884EE9" w:rsidRPr="00F11966" w14:paraId="4F03436B"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4612819D" w14:textId="383ABBF4"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4B3E427A" w14:textId="77777777" w:rsidR="00E92CBF" w:rsidRPr="00F11966" w:rsidRDefault="00E92CBF" w:rsidP="00E92CBF">
      <w:pPr>
        <w:rPr>
          <w:lang w:val="en-US"/>
        </w:rPr>
      </w:pPr>
    </w:p>
    <w:p w14:paraId="2E891DA9" w14:textId="77777777" w:rsidR="00E92CBF" w:rsidRPr="00F11966" w:rsidRDefault="00E92CBF" w:rsidP="00E92CBF">
      <w:pPr>
        <w:pStyle w:val="Heading4"/>
      </w:pPr>
      <w:bookmarkStart w:id="1513" w:name="_Toc33980859"/>
      <w:bookmarkStart w:id="1514" w:name="_Toc36462660"/>
      <w:bookmarkStart w:id="1515" w:name="_Toc36462856"/>
      <w:bookmarkStart w:id="1516" w:name="_Toc43026100"/>
      <w:bookmarkStart w:id="1517" w:name="_Toc49763634"/>
      <w:bookmarkStart w:id="1518" w:name="_Toc56754330"/>
      <w:bookmarkStart w:id="1519" w:name="_Toc70341491"/>
      <w:r w:rsidRPr="00F11966">
        <w:t>5.4.4.54</w:t>
      </w:r>
      <w:r w:rsidRPr="00F11966">
        <w:tab/>
        <w:t>Type: CellGlobalId</w:t>
      </w:r>
      <w:bookmarkEnd w:id="1513"/>
      <w:bookmarkEnd w:id="1514"/>
      <w:bookmarkEnd w:id="1515"/>
      <w:bookmarkEnd w:id="1516"/>
      <w:bookmarkEnd w:id="1517"/>
      <w:bookmarkEnd w:id="1518"/>
      <w:bookmarkEnd w:id="1519"/>
    </w:p>
    <w:p w14:paraId="5D439FFA"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D99A6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65D33E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9C1475"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C99E8D"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45D17"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041B58"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676939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A8B062B"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12786648"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2FF896A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EB82483"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295D9700"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4DEB39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E082734"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69D49D3A"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1CA0A1C6"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96AEB64"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5D53996"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100F1CAA" w14:textId="77777777" w:rsidR="00E92CBF" w:rsidRPr="00F11966" w:rsidRDefault="00E92CBF" w:rsidP="00AA7DB8">
            <w:pPr>
              <w:pStyle w:val="TAL"/>
              <w:rPr>
                <w:rFonts w:cs="Arial"/>
                <w:szCs w:val="18"/>
                <w:lang w:eastAsia="en-GB"/>
              </w:rPr>
            </w:pPr>
          </w:p>
          <w:p w14:paraId="2ECB7243" w14:textId="3DC4908D" w:rsidR="00E92CBF" w:rsidRPr="00F11966" w:rsidRDefault="00E92CBF" w:rsidP="00AA7DB8">
            <w:pPr>
              <w:pStyle w:val="TAL"/>
              <w:rPr>
                <w:rFonts w:cs="Arial"/>
                <w:szCs w:val="18"/>
                <w:lang w:eastAsia="en-GB"/>
              </w:rPr>
            </w:pPr>
            <w:r w:rsidRPr="00F11966">
              <w:rPr>
                <w:lang w:val="en-US"/>
              </w:rPr>
              <w:t>Pattern: '^[A-Fa-f0-9]</w:t>
            </w:r>
            <w:r w:rsidR="00884EE9">
              <w:rPr>
                <w:lang w:val="en-US"/>
              </w:rPr>
              <w:t>{4}</w:t>
            </w:r>
            <w:r w:rsidRPr="00F11966">
              <w:rPr>
                <w:lang w:val="en-US"/>
              </w:rPr>
              <w:t>$'</w:t>
            </w:r>
          </w:p>
        </w:tc>
      </w:tr>
      <w:tr w:rsidR="00E92CBF" w:rsidRPr="00F11966" w14:paraId="2BBD4DC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4011077" w14:textId="77777777" w:rsidR="00E92CBF" w:rsidRPr="00F11966" w:rsidRDefault="00E92CBF" w:rsidP="00AA7DB8">
            <w:pPr>
              <w:pStyle w:val="TAL"/>
              <w:rPr>
                <w:lang w:eastAsia="en-GB"/>
              </w:rPr>
            </w:pPr>
            <w:r w:rsidRPr="00F11966">
              <w:rPr>
                <w:lang w:eastAsia="en-GB"/>
              </w:rPr>
              <w:t>cellId</w:t>
            </w:r>
          </w:p>
        </w:tc>
        <w:tc>
          <w:tcPr>
            <w:tcW w:w="1559" w:type="dxa"/>
            <w:tcBorders>
              <w:top w:val="single" w:sz="4" w:space="0" w:color="auto"/>
              <w:left w:val="single" w:sz="4" w:space="0" w:color="auto"/>
              <w:bottom w:val="single" w:sz="4" w:space="0" w:color="auto"/>
              <w:right w:val="single" w:sz="4" w:space="0" w:color="auto"/>
            </w:tcBorders>
            <w:hideMark/>
          </w:tcPr>
          <w:p w14:paraId="47E17D7F"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09849EE"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D58EC4D"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76E32B2" w14:textId="77777777" w:rsidR="00E92CBF" w:rsidRPr="00F11966" w:rsidRDefault="00E92CBF" w:rsidP="00AA7DB8">
            <w:pPr>
              <w:pStyle w:val="TAL"/>
              <w:rPr>
                <w:rFonts w:cs="Arial"/>
                <w:szCs w:val="18"/>
                <w:lang w:eastAsia="en-GB"/>
              </w:rPr>
            </w:pPr>
            <w:r w:rsidRPr="00F11966">
              <w:rPr>
                <w:rFonts w:cs="Arial"/>
                <w:szCs w:val="18"/>
                <w:lang w:eastAsia="en-GB"/>
              </w:rPr>
              <w:t>Cell Identity</w:t>
            </w:r>
          </w:p>
          <w:p w14:paraId="199B9FA6" w14:textId="77777777" w:rsidR="00E92CBF" w:rsidRPr="00F11966" w:rsidRDefault="00E92CBF" w:rsidP="00AA7DB8">
            <w:pPr>
              <w:pStyle w:val="TAL"/>
              <w:rPr>
                <w:rFonts w:cs="Arial"/>
                <w:szCs w:val="18"/>
                <w:lang w:eastAsia="en-GB"/>
              </w:rPr>
            </w:pPr>
          </w:p>
          <w:p w14:paraId="024853A3" w14:textId="3A7DD118" w:rsidR="00E92CBF" w:rsidRPr="00F11966" w:rsidRDefault="00E92CBF" w:rsidP="00884EE9">
            <w:pPr>
              <w:pStyle w:val="TAL"/>
              <w:rPr>
                <w:rFonts w:cs="Arial"/>
                <w:szCs w:val="18"/>
                <w:lang w:eastAsia="en-GB"/>
              </w:rPr>
            </w:pPr>
            <w:r w:rsidRPr="00F11966">
              <w:rPr>
                <w:lang w:val="en-US"/>
              </w:rPr>
              <w:t>Pattern: '^[A-Fa-f0-9]</w:t>
            </w:r>
            <w:r w:rsidR="00884EE9">
              <w:rPr>
                <w:lang w:val="en-US"/>
              </w:rPr>
              <w:t>{4}</w:t>
            </w:r>
            <w:r w:rsidRPr="00F11966">
              <w:rPr>
                <w:lang w:val="en-US"/>
              </w:rPr>
              <w:t>$'</w:t>
            </w:r>
          </w:p>
        </w:tc>
      </w:tr>
    </w:tbl>
    <w:p w14:paraId="185CF881" w14:textId="77777777" w:rsidR="00E92CBF" w:rsidRPr="00F11966" w:rsidRDefault="00E92CBF" w:rsidP="00E92CBF">
      <w:pPr>
        <w:rPr>
          <w:lang w:val="en-US"/>
        </w:rPr>
      </w:pPr>
    </w:p>
    <w:p w14:paraId="41B61BFE" w14:textId="77777777" w:rsidR="00E92CBF" w:rsidRPr="00F11966" w:rsidRDefault="00E92CBF" w:rsidP="00E92CBF">
      <w:pPr>
        <w:pStyle w:val="Heading4"/>
      </w:pPr>
      <w:bookmarkStart w:id="1520" w:name="_Toc33980860"/>
      <w:bookmarkStart w:id="1521" w:name="_Toc36462661"/>
      <w:bookmarkStart w:id="1522" w:name="_Toc36462857"/>
      <w:bookmarkStart w:id="1523" w:name="_Toc43026101"/>
      <w:bookmarkStart w:id="1524" w:name="_Toc49763635"/>
      <w:bookmarkStart w:id="1525" w:name="_Toc56754331"/>
      <w:bookmarkStart w:id="1526" w:name="_Toc70341492"/>
      <w:r w:rsidRPr="00F11966">
        <w:lastRenderedPageBreak/>
        <w:t>5.4.4.55</w:t>
      </w:r>
      <w:r w:rsidRPr="00F11966">
        <w:tab/>
        <w:t>Type: ServiceAreaId</w:t>
      </w:r>
      <w:bookmarkEnd w:id="1520"/>
      <w:bookmarkEnd w:id="1521"/>
      <w:bookmarkEnd w:id="1522"/>
      <w:bookmarkEnd w:id="1523"/>
      <w:bookmarkEnd w:id="1524"/>
      <w:bookmarkEnd w:id="1525"/>
      <w:bookmarkEnd w:id="1526"/>
    </w:p>
    <w:p w14:paraId="025CC2C8"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8E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BA92E86"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A98A"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F70253"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211946"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D3544C"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1D3A0A3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03A230A"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215F0024"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54951FD2"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7F2A4B6"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2A5C9C3"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7FBDC51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6A5D729"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333C262C"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5913D8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4FF13755"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3E49DEE"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248B9C70" w14:textId="77777777" w:rsidR="00E92CBF" w:rsidRPr="00F11966" w:rsidRDefault="00E92CBF" w:rsidP="00AA7DB8">
            <w:pPr>
              <w:pStyle w:val="TAL"/>
              <w:rPr>
                <w:rFonts w:cs="Arial"/>
                <w:szCs w:val="18"/>
                <w:lang w:eastAsia="en-GB"/>
              </w:rPr>
            </w:pPr>
          </w:p>
          <w:p w14:paraId="1AFD3A99" w14:textId="7FDDA160" w:rsidR="00E92CBF" w:rsidRPr="00F11966" w:rsidRDefault="00E92CBF" w:rsidP="00AA7DB8">
            <w:pPr>
              <w:pStyle w:val="TAL"/>
              <w:rPr>
                <w:rFonts w:cs="Arial"/>
                <w:szCs w:val="18"/>
                <w:lang w:eastAsia="en-GB"/>
              </w:rPr>
            </w:pPr>
            <w:r w:rsidRPr="00F11966">
              <w:rPr>
                <w:lang w:val="en-US"/>
              </w:rPr>
              <w:t>Pattern: '^[A-Fa-f0-9]</w:t>
            </w:r>
            <w:r w:rsidR="00884EE9">
              <w:rPr>
                <w:lang w:val="en-US"/>
              </w:rPr>
              <w:t>{4}</w:t>
            </w:r>
            <w:r w:rsidRPr="00F11966">
              <w:rPr>
                <w:lang w:val="en-US"/>
              </w:rPr>
              <w:t>$'</w:t>
            </w:r>
          </w:p>
        </w:tc>
      </w:tr>
      <w:tr w:rsidR="00E92CBF" w:rsidRPr="00F11966" w14:paraId="52796E7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E3FD8F4" w14:textId="77777777" w:rsidR="00E92CBF" w:rsidRPr="00F11966" w:rsidRDefault="00E92CBF" w:rsidP="00AA7DB8">
            <w:pPr>
              <w:pStyle w:val="TAL"/>
              <w:rPr>
                <w:lang w:eastAsia="en-GB"/>
              </w:rPr>
            </w:pPr>
            <w:r w:rsidRPr="00F11966">
              <w:rPr>
                <w:lang w:eastAsia="en-GB"/>
              </w:rPr>
              <w:t>sac</w:t>
            </w:r>
          </w:p>
        </w:tc>
        <w:tc>
          <w:tcPr>
            <w:tcW w:w="1559" w:type="dxa"/>
            <w:tcBorders>
              <w:top w:val="single" w:sz="4" w:space="0" w:color="auto"/>
              <w:left w:val="single" w:sz="4" w:space="0" w:color="auto"/>
              <w:bottom w:val="single" w:sz="4" w:space="0" w:color="auto"/>
              <w:right w:val="single" w:sz="4" w:space="0" w:color="auto"/>
            </w:tcBorders>
            <w:hideMark/>
          </w:tcPr>
          <w:p w14:paraId="6272E660"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6CFCD3A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3A4FB0C3"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3D0AA0" w14:textId="77777777" w:rsidR="00E92CBF" w:rsidRPr="00F11966" w:rsidRDefault="00E92CBF" w:rsidP="00AA7DB8">
            <w:pPr>
              <w:pStyle w:val="TAL"/>
              <w:rPr>
                <w:rFonts w:cs="Arial"/>
                <w:szCs w:val="18"/>
                <w:lang w:eastAsia="en-GB"/>
              </w:rPr>
            </w:pPr>
            <w:r w:rsidRPr="00F11966">
              <w:rPr>
                <w:rFonts w:cs="Arial"/>
                <w:szCs w:val="18"/>
                <w:lang w:eastAsia="en-GB"/>
              </w:rPr>
              <w:t>Service Area Code</w:t>
            </w:r>
          </w:p>
          <w:p w14:paraId="26CD512D" w14:textId="77777777" w:rsidR="00E92CBF" w:rsidRPr="00F11966" w:rsidRDefault="00E92CBF" w:rsidP="00AA7DB8">
            <w:pPr>
              <w:pStyle w:val="TAL"/>
              <w:rPr>
                <w:rFonts w:cs="Arial"/>
                <w:szCs w:val="18"/>
                <w:lang w:eastAsia="en-GB"/>
              </w:rPr>
            </w:pPr>
          </w:p>
          <w:p w14:paraId="2DAFF5E7" w14:textId="5F1EF6A5" w:rsidR="00E92CBF" w:rsidRPr="00F11966" w:rsidRDefault="00E92CBF" w:rsidP="00884EE9">
            <w:pPr>
              <w:pStyle w:val="TAL"/>
              <w:rPr>
                <w:rFonts w:cs="Arial"/>
                <w:szCs w:val="18"/>
                <w:lang w:eastAsia="en-GB"/>
              </w:rPr>
            </w:pPr>
            <w:r w:rsidRPr="00F11966">
              <w:rPr>
                <w:lang w:val="en-US"/>
              </w:rPr>
              <w:t>Pattern: '^[A-Fa-f0-9]</w:t>
            </w:r>
            <w:r w:rsidR="00884EE9">
              <w:rPr>
                <w:lang w:val="en-US"/>
              </w:rPr>
              <w:t>{4}</w:t>
            </w:r>
            <w:r w:rsidRPr="00F11966">
              <w:rPr>
                <w:lang w:val="en-US"/>
              </w:rPr>
              <w:t>$'</w:t>
            </w:r>
          </w:p>
        </w:tc>
      </w:tr>
    </w:tbl>
    <w:p w14:paraId="1790ADDE" w14:textId="77777777" w:rsidR="00E92CBF" w:rsidRPr="00F11966" w:rsidRDefault="00E92CBF" w:rsidP="00E92CBF">
      <w:pPr>
        <w:rPr>
          <w:lang w:val="en-US"/>
        </w:rPr>
      </w:pPr>
    </w:p>
    <w:p w14:paraId="246AEC2D" w14:textId="77777777" w:rsidR="00E92CBF" w:rsidRPr="00F11966" w:rsidRDefault="00E92CBF" w:rsidP="00E92CBF">
      <w:pPr>
        <w:pStyle w:val="Heading4"/>
      </w:pPr>
      <w:bookmarkStart w:id="1527" w:name="_Toc33980861"/>
      <w:bookmarkStart w:id="1528" w:name="_Toc36462662"/>
      <w:bookmarkStart w:id="1529" w:name="_Toc36462858"/>
      <w:bookmarkStart w:id="1530" w:name="_Toc43026102"/>
      <w:bookmarkStart w:id="1531" w:name="_Toc49763636"/>
      <w:bookmarkStart w:id="1532" w:name="_Toc56754332"/>
      <w:bookmarkStart w:id="1533" w:name="_Toc70341493"/>
      <w:r w:rsidRPr="00F11966">
        <w:t>5.4.4.56</w:t>
      </w:r>
      <w:r w:rsidRPr="00F11966">
        <w:tab/>
        <w:t>Type: LocationAreaId</w:t>
      </w:r>
      <w:bookmarkEnd w:id="1527"/>
      <w:bookmarkEnd w:id="1528"/>
      <w:bookmarkEnd w:id="1529"/>
      <w:bookmarkEnd w:id="1530"/>
      <w:bookmarkEnd w:id="1531"/>
      <w:bookmarkEnd w:id="1532"/>
      <w:bookmarkEnd w:id="1533"/>
    </w:p>
    <w:p w14:paraId="34F33B9C"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9A35E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242B187"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16A6E"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C9E1A"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CA48B9"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54D606"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4EAD258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B6C2DEF"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302B0BD5"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7E71B454"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B20056E"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467D442C"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2C11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38561D7"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0F075EFC"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28D38FE9"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744B77C"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023FE1B9"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67C3293B" w14:textId="77777777" w:rsidR="00E92CBF" w:rsidRPr="00F11966" w:rsidRDefault="00E92CBF" w:rsidP="00AA7DB8">
            <w:pPr>
              <w:pStyle w:val="TAL"/>
              <w:rPr>
                <w:rFonts w:cs="Arial"/>
                <w:szCs w:val="18"/>
                <w:lang w:eastAsia="en-GB"/>
              </w:rPr>
            </w:pPr>
          </w:p>
          <w:p w14:paraId="4511B106" w14:textId="66149C54" w:rsidR="00E92CBF" w:rsidRPr="00F11966" w:rsidRDefault="00E92CBF" w:rsidP="00AA7DB8">
            <w:pPr>
              <w:pStyle w:val="TAL"/>
              <w:rPr>
                <w:rFonts w:cs="Arial"/>
                <w:szCs w:val="18"/>
                <w:lang w:eastAsia="en-GB"/>
              </w:rPr>
            </w:pPr>
            <w:r w:rsidRPr="00F11966">
              <w:rPr>
                <w:lang w:val="en-US"/>
              </w:rPr>
              <w:t>Pattern: '^[A-Fa-f0-9]</w:t>
            </w:r>
            <w:r w:rsidR="00884EE9">
              <w:rPr>
                <w:lang w:val="en-US"/>
              </w:rPr>
              <w:t>{4}</w:t>
            </w:r>
            <w:r w:rsidRPr="00F11966">
              <w:rPr>
                <w:lang w:val="en-US"/>
              </w:rPr>
              <w:t>$'</w:t>
            </w:r>
          </w:p>
        </w:tc>
      </w:tr>
    </w:tbl>
    <w:p w14:paraId="54735B19" w14:textId="77777777" w:rsidR="00E92CBF" w:rsidRPr="00F11966" w:rsidRDefault="00E92CBF" w:rsidP="00E92CBF">
      <w:pPr>
        <w:rPr>
          <w:lang w:val="en-US"/>
        </w:rPr>
      </w:pPr>
    </w:p>
    <w:p w14:paraId="687AAFC9" w14:textId="77777777" w:rsidR="00E92CBF" w:rsidRPr="00F11966" w:rsidRDefault="00E92CBF" w:rsidP="00E92CBF">
      <w:pPr>
        <w:pStyle w:val="Heading4"/>
      </w:pPr>
      <w:bookmarkStart w:id="1534" w:name="_Toc33980862"/>
      <w:bookmarkStart w:id="1535" w:name="_Toc36462663"/>
      <w:bookmarkStart w:id="1536" w:name="_Toc36462859"/>
      <w:bookmarkStart w:id="1537" w:name="_Toc43026103"/>
      <w:bookmarkStart w:id="1538" w:name="_Toc49763637"/>
      <w:bookmarkStart w:id="1539" w:name="_Toc56754333"/>
      <w:bookmarkStart w:id="1540" w:name="_Toc70341494"/>
      <w:r w:rsidRPr="00F11966">
        <w:t>5.4.4.57</w:t>
      </w:r>
      <w:r w:rsidRPr="00F11966">
        <w:tab/>
        <w:t>Type: RoutingAreaId</w:t>
      </w:r>
      <w:bookmarkEnd w:id="1534"/>
      <w:bookmarkEnd w:id="1535"/>
      <w:bookmarkEnd w:id="1536"/>
      <w:bookmarkEnd w:id="1537"/>
      <w:bookmarkEnd w:id="1538"/>
      <w:bookmarkEnd w:id="1539"/>
      <w:bookmarkEnd w:id="1540"/>
    </w:p>
    <w:p w14:paraId="45B6ACD4"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3FB4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110FB2"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3C881"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FB01E"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42BAA"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BFE82"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2F2185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403C09F" w14:textId="77777777" w:rsidR="00E92CBF" w:rsidRPr="00F11966" w:rsidRDefault="00E92CBF" w:rsidP="00AA7DB8">
            <w:pPr>
              <w:pStyle w:val="TAL"/>
              <w:rPr>
                <w:lang w:eastAsia="en-GB"/>
              </w:rPr>
            </w:pPr>
            <w:r w:rsidRPr="00F11966">
              <w:rPr>
                <w:lang w:eastAsia="en-GB"/>
              </w:rPr>
              <w:t>plmnId</w:t>
            </w:r>
          </w:p>
        </w:tc>
        <w:tc>
          <w:tcPr>
            <w:tcW w:w="1559" w:type="dxa"/>
            <w:tcBorders>
              <w:top w:val="single" w:sz="4" w:space="0" w:color="auto"/>
              <w:left w:val="single" w:sz="4" w:space="0" w:color="auto"/>
              <w:bottom w:val="single" w:sz="4" w:space="0" w:color="auto"/>
              <w:right w:val="single" w:sz="4" w:space="0" w:color="auto"/>
            </w:tcBorders>
            <w:hideMark/>
          </w:tcPr>
          <w:p w14:paraId="6F0150D3" w14:textId="77777777" w:rsidR="00E92CBF" w:rsidRPr="00F11966" w:rsidRDefault="00E92CBF" w:rsidP="00AA7DB8">
            <w:pPr>
              <w:pStyle w:val="TAL"/>
              <w:rPr>
                <w:lang w:eastAsia="en-GB"/>
              </w:rPr>
            </w:pPr>
            <w:r w:rsidRPr="00F11966">
              <w:rPr>
                <w:lang w:eastAsia="en-GB"/>
              </w:rPr>
              <w:t>PlmnId</w:t>
            </w:r>
          </w:p>
        </w:tc>
        <w:tc>
          <w:tcPr>
            <w:tcW w:w="425" w:type="dxa"/>
            <w:tcBorders>
              <w:top w:val="single" w:sz="4" w:space="0" w:color="auto"/>
              <w:left w:val="single" w:sz="4" w:space="0" w:color="auto"/>
              <w:bottom w:val="single" w:sz="4" w:space="0" w:color="auto"/>
              <w:right w:val="single" w:sz="4" w:space="0" w:color="auto"/>
            </w:tcBorders>
            <w:hideMark/>
          </w:tcPr>
          <w:p w14:paraId="2086B048"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A2576EC"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50217D" w14:textId="77777777" w:rsidR="00E92CBF" w:rsidRPr="00F11966" w:rsidRDefault="00E92CBF" w:rsidP="00AA7DB8">
            <w:pPr>
              <w:pStyle w:val="TAL"/>
              <w:rPr>
                <w:rFonts w:cs="Arial"/>
                <w:szCs w:val="18"/>
                <w:lang w:eastAsia="en-GB"/>
              </w:rPr>
            </w:pPr>
            <w:r w:rsidRPr="00F11966">
              <w:rPr>
                <w:rFonts w:cs="Arial"/>
                <w:szCs w:val="18"/>
                <w:lang w:eastAsia="en-GB"/>
              </w:rPr>
              <w:t>PLMN Identity</w:t>
            </w:r>
          </w:p>
        </w:tc>
      </w:tr>
      <w:tr w:rsidR="00E92CBF" w:rsidRPr="00F11966" w14:paraId="501D250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40BC8E9" w14:textId="77777777" w:rsidR="00E92CBF" w:rsidRPr="00F11966" w:rsidRDefault="00E92CBF" w:rsidP="00AA7DB8">
            <w:pPr>
              <w:pStyle w:val="TAL"/>
              <w:rPr>
                <w:lang w:eastAsia="en-GB"/>
              </w:rPr>
            </w:pPr>
            <w:r w:rsidRPr="00F11966">
              <w:rPr>
                <w:lang w:eastAsia="en-GB"/>
              </w:rPr>
              <w:t>lac</w:t>
            </w:r>
          </w:p>
        </w:tc>
        <w:tc>
          <w:tcPr>
            <w:tcW w:w="1559" w:type="dxa"/>
            <w:tcBorders>
              <w:top w:val="single" w:sz="4" w:space="0" w:color="auto"/>
              <w:left w:val="single" w:sz="4" w:space="0" w:color="auto"/>
              <w:bottom w:val="single" w:sz="4" w:space="0" w:color="auto"/>
              <w:right w:val="single" w:sz="4" w:space="0" w:color="auto"/>
            </w:tcBorders>
            <w:hideMark/>
          </w:tcPr>
          <w:p w14:paraId="43274FB6"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5629D461"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DC57039"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A6EEC29" w14:textId="77777777" w:rsidR="00E92CBF" w:rsidRPr="00F11966" w:rsidRDefault="00E92CBF" w:rsidP="00AA7DB8">
            <w:pPr>
              <w:pStyle w:val="TAL"/>
              <w:rPr>
                <w:rFonts w:cs="Arial"/>
                <w:szCs w:val="18"/>
                <w:lang w:eastAsia="en-GB"/>
              </w:rPr>
            </w:pPr>
            <w:r w:rsidRPr="00F11966">
              <w:rPr>
                <w:rFonts w:cs="Arial"/>
                <w:szCs w:val="18"/>
                <w:lang w:eastAsia="en-GB"/>
              </w:rPr>
              <w:t>Location Area Code</w:t>
            </w:r>
          </w:p>
          <w:p w14:paraId="4C66B63D" w14:textId="77777777" w:rsidR="00E92CBF" w:rsidRPr="00F11966" w:rsidRDefault="00E92CBF" w:rsidP="00AA7DB8">
            <w:pPr>
              <w:pStyle w:val="TAL"/>
              <w:rPr>
                <w:rFonts w:cs="Arial"/>
                <w:szCs w:val="18"/>
                <w:lang w:eastAsia="en-GB"/>
              </w:rPr>
            </w:pPr>
          </w:p>
          <w:p w14:paraId="1B6A17BB" w14:textId="1772B968" w:rsidR="00E92CBF" w:rsidRPr="00F11966" w:rsidRDefault="00E92CBF" w:rsidP="00AA7DB8">
            <w:pPr>
              <w:pStyle w:val="TAL"/>
              <w:rPr>
                <w:rFonts w:cs="Arial"/>
                <w:szCs w:val="18"/>
                <w:lang w:eastAsia="en-GB"/>
              </w:rPr>
            </w:pPr>
            <w:r w:rsidRPr="00F11966">
              <w:rPr>
                <w:lang w:val="en-US"/>
              </w:rPr>
              <w:t>Pattern: '^[A-Fa-f0-9]</w:t>
            </w:r>
            <w:r w:rsidR="00884EE9">
              <w:rPr>
                <w:lang w:val="en-US"/>
              </w:rPr>
              <w:t>{4}</w:t>
            </w:r>
            <w:r w:rsidRPr="00F11966">
              <w:rPr>
                <w:lang w:val="en-US"/>
              </w:rPr>
              <w:t>$'</w:t>
            </w:r>
          </w:p>
        </w:tc>
      </w:tr>
      <w:tr w:rsidR="00E92CBF" w:rsidRPr="00F11966" w14:paraId="499D799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22F51C" w14:textId="77777777" w:rsidR="00E92CBF" w:rsidRPr="00F11966" w:rsidRDefault="00E92CBF" w:rsidP="00AA7DB8">
            <w:pPr>
              <w:pStyle w:val="TAL"/>
              <w:rPr>
                <w:lang w:eastAsia="en-GB"/>
              </w:rPr>
            </w:pPr>
            <w:r w:rsidRPr="00F11966">
              <w:rPr>
                <w:lang w:eastAsia="en-GB"/>
              </w:rPr>
              <w:t>rac</w:t>
            </w:r>
          </w:p>
        </w:tc>
        <w:tc>
          <w:tcPr>
            <w:tcW w:w="1559" w:type="dxa"/>
            <w:tcBorders>
              <w:top w:val="single" w:sz="4" w:space="0" w:color="auto"/>
              <w:left w:val="single" w:sz="4" w:space="0" w:color="auto"/>
              <w:bottom w:val="single" w:sz="4" w:space="0" w:color="auto"/>
              <w:right w:val="single" w:sz="4" w:space="0" w:color="auto"/>
            </w:tcBorders>
            <w:hideMark/>
          </w:tcPr>
          <w:p w14:paraId="1D21EC0B" w14:textId="77777777" w:rsidR="00E92CBF" w:rsidRPr="00F11966" w:rsidRDefault="00E92CBF" w:rsidP="00AA7DB8">
            <w:pPr>
              <w:pStyle w:val="TAL"/>
              <w:rPr>
                <w:lang w:eastAsia="en-GB"/>
              </w:rPr>
            </w:pPr>
            <w:r w:rsidRPr="00F11966">
              <w:rPr>
                <w:lang w:eastAsia="en-GB"/>
              </w:rPr>
              <w:t>string</w:t>
            </w:r>
          </w:p>
        </w:tc>
        <w:tc>
          <w:tcPr>
            <w:tcW w:w="425" w:type="dxa"/>
            <w:tcBorders>
              <w:top w:val="single" w:sz="4" w:space="0" w:color="auto"/>
              <w:left w:val="single" w:sz="4" w:space="0" w:color="auto"/>
              <w:bottom w:val="single" w:sz="4" w:space="0" w:color="auto"/>
              <w:right w:val="single" w:sz="4" w:space="0" w:color="auto"/>
            </w:tcBorders>
            <w:hideMark/>
          </w:tcPr>
          <w:p w14:paraId="396936AA" w14:textId="77777777" w:rsidR="00E92CBF" w:rsidRPr="00F11966" w:rsidRDefault="00E92CBF" w:rsidP="00AA7DB8">
            <w:pPr>
              <w:pStyle w:val="TAC"/>
              <w:rPr>
                <w:lang w:eastAsia="en-GB"/>
              </w:rPr>
            </w:pPr>
            <w:r w:rsidRPr="00F11966">
              <w:rPr>
                <w:lang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1462FB57" w14:textId="77777777" w:rsidR="00E92CBF" w:rsidRPr="00F11966" w:rsidRDefault="00E92CBF" w:rsidP="00AA7DB8">
            <w:pPr>
              <w:pStyle w:val="TAL"/>
              <w:rPr>
                <w:lang w:eastAsia="en-GB"/>
              </w:rPr>
            </w:pPr>
            <w:r w:rsidRPr="00F11966">
              <w:rPr>
                <w:lang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450FB71" w14:textId="77777777" w:rsidR="00E92CBF" w:rsidRPr="00F11966" w:rsidRDefault="00E92CBF" w:rsidP="00AA7DB8">
            <w:pPr>
              <w:pStyle w:val="TAL"/>
              <w:rPr>
                <w:rFonts w:cs="Arial"/>
                <w:szCs w:val="18"/>
                <w:lang w:eastAsia="en-GB"/>
              </w:rPr>
            </w:pPr>
            <w:r w:rsidRPr="00F11966">
              <w:rPr>
                <w:rFonts w:cs="Arial"/>
                <w:szCs w:val="18"/>
                <w:lang w:eastAsia="en-GB"/>
              </w:rPr>
              <w:t>Routing Area Code</w:t>
            </w:r>
          </w:p>
          <w:p w14:paraId="21CAF8CB" w14:textId="77777777" w:rsidR="00E92CBF" w:rsidRPr="00F11966" w:rsidRDefault="00E92CBF" w:rsidP="00AA7DB8">
            <w:pPr>
              <w:pStyle w:val="TAL"/>
              <w:rPr>
                <w:rFonts w:cs="Arial"/>
                <w:szCs w:val="18"/>
                <w:lang w:eastAsia="en-GB"/>
              </w:rPr>
            </w:pPr>
          </w:p>
          <w:p w14:paraId="02B735F4" w14:textId="0302C80F" w:rsidR="00E92CBF" w:rsidRPr="00F11966" w:rsidRDefault="00E92CBF" w:rsidP="00AA7DB8">
            <w:pPr>
              <w:pStyle w:val="TAL"/>
              <w:rPr>
                <w:rFonts w:cs="Arial"/>
                <w:szCs w:val="18"/>
                <w:lang w:eastAsia="en-GB"/>
              </w:rPr>
            </w:pPr>
            <w:r w:rsidRPr="00F11966">
              <w:rPr>
                <w:lang w:val="en-US"/>
              </w:rPr>
              <w:t>Pattern: '^[A-Fa-f0-9]</w:t>
            </w:r>
            <w:r w:rsidR="00884EE9">
              <w:rPr>
                <w:lang w:val="en-US"/>
              </w:rPr>
              <w:t>{2}</w:t>
            </w:r>
            <w:r w:rsidRPr="00F11966">
              <w:rPr>
                <w:lang w:val="en-US"/>
              </w:rPr>
              <w:t>$'</w:t>
            </w:r>
          </w:p>
        </w:tc>
      </w:tr>
    </w:tbl>
    <w:p w14:paraId="394DF57D" w14:textId="77777777" w:rsidR="00E92CBF" w:rsidRPr="00F11966" w:rsidRDefault="00E92CBF" w:rsidP="00E92CBF">
      <w:pPr>
        <w:rPr>
          <w:noProof/>
        </w:rPr>
      </w:pPr>
    </w:p>
    <w:p w14:paraId="7ECF9B44" w14:textId="77777777" w:rsidR="00E92CBF" w:rsidRPr="00F11966" w:rsidRDefault="00E92CBF" w:rsidP="00E92CBF">
      <w:pPr>
        <w:pStyle w:val="Heading4"/>
        <w:shd w:val="clear" w:color="auto" w:fill="FFFFFF"/>
      </w:pPr>
      <w:bookmarkStart w:id="1541" w:name="_Toc33980863"/>
      <w:bookmarkStart w:id="1542" w:name="_Toc36462664"/>
      <w:bookmarkStart w:id="1543" w:name="_Toc36462860"/>
      <w:bookmarkStart w:id="1544" w:name="_Toc43026104"/>
      <w:bookmarkStart w:id="1545" w:name="_Toc49763638"/>
      <w:bookmarkStart w:id="1546" w:name="_Toc56754334"/>
      <w:bookmarkStart w:id="1547" w:name="_Toc70341495"/>
      <w:bookmarkStart w:id="1548" w:name="_Toc33964050"/>
      <w:r w:rsidRPr="00F11966">
        <w:t>5.4.4.58</w:t>
      </w:r>
      <w:r w:rsidRPr="00F11966">
        <w:tab/>
        <w:t>Type: DddTrafficDescriptor</w:t>
      </w:r>
      <w:bookmarkEnd w:id="1541"/>
      <w:bookmarkEnd w:id="1542"/>
      <w:bookmarkEnd w:id="1543"/>
      <w:bookmarkEnd w:id="1544"/>
      <w:bookmarkEnd w:id="1545"/>
      <w:bookmarkEnd w:id="1546"/>
      <w:bookmarkEnd w:id="1547"/>
    </w:p>
    <w:p w14:paraId="7D847E41"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24769CE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EEC7BDF"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590862"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3606F"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79B74B14" w14:textId="77777777" w:rsidR="00E92CBF" w:rsidRPr="00F11966" w:rsidRDefault="00E92CBF" w:rsidP="00E92CBF">
            <w:pPr>
              <w:pStyle w:val="TAH"/>
              <w:shd w:val="clear" w:color="auto" w:fill="FFFFFF"/>
              <w:jc w:val="left"/>
            </w:pPr>
            <w:r w:rsidRPr="00F11966">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07C8266B"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1772517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6F29EE"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4A876A3"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DDC29B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23893B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5F88A016"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57F241F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7AB5A02"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23A8BF2B"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BBA9031"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3A6AC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5F1F89B1"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168EE43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3DA55F7"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6A208A0B"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D5CB35D"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685A0226"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6011665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647C4DD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D664C2"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75E4183A"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4A825A4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5CEA4F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639BA0FF"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53F8D3C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FC3574D"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E24D79" w14:textId="77777777" w:rsidR="00E92CBF" w:rsidRPr="00F11966" w:rsidRDefault="00E92CBF" w:rsidP="00E92CBF">
      <w:pPr>
        <w:shd w:val="clear" w:color="auto" w:fill="FFFFFF"/>
        <w:rPr>
          <w:lang w:val="en-US"/>
        </w:rPr>
      </w:pPr>
    </w:p>
    <w:p w14:paraId="03C2C0F3" w14:textId="77777777" w:rsidR="00E92CBF" w:rsidRPr="00F11966" w:rsidRDefault="00E92CBF" w:rsidP="00E92CBF">
      <w:pPr>
        <w:pStyle w:val="Heading4"/>
      </w:pPr>
      <w:bookmarkStart w:id="1549" w:name="_Toc33980864"/>
      <w:bookmarkStart w:id="1550" w:name="_Toc36462665"/>
      <w:bookmarkStart w:id="1551" w:name="_Toc36462861"/>
      <w:bookmarkStart w:id="1552" w:name="_Toc43026105"/>
      <w:bookmarkStart w:id="1553" w:name="_Toc49763639"/>
      <w:bookmarkStart w:id="1554" w:name="_Toc56754335"/>
      <w:bookmarkStart w:id="1555" w:name="_Toc70341496"/>
      <w:r w:rsidRPr="00F11966">
        <w:t>5.4.4.59</w:t>
      </w:r>
      <w:r w:rsidRPr="00F11966">
        <w:tab/>
        <w:t xml:space="preserve">Type: </w:t>
      </w:r>
      <w:r w:rsidRPr="00F11966">
        <w:rPr>
          <w:lang w:eastAsia="zh-CN"/>
        </w:rPr>
        <w:t>M</w:t>
      </w:r>
      <w:r w:rsidRPr="00F11966">
        <w:rPr>
          <w:rFonts w:hint="eastAsia"/>
          <w:lang w:eastAsia="zh-CN"/>
        </w:rPr>
        <w:t>oExpDataCounter</w:t>
      </w:r>
      <w:bookmarkEnd w:id="1548"/>
      <w:bookmarkEnd w:id="1549"/>
      <w:bookmarkEnd w:id="1550"/>
      <w:bookmarkEnd w:id="1551"/>
      <w:bookmarkEnd w:id="1552"/>
      <w:bookmarkEnd w:id="1553"/>
      <w:bookmarkEnd w:id="1554"/>
      <w:bookmarkEnd w:id="1555"/>
    </w:p>
    <w:p w14:paraId="6170E14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19C76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7F20B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16974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611E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D98A9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A745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0D7A56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E048C92"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4F918D23"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1DE0583A"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2A55AB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C973BA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36168D5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F1E57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69FD0023"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9FB2CD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F4CE3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0197C2BD"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1A3879A1" w14:textId="77777777" w:rsidR="00E92CBF" w:rsidRPr="00F11966" w:rsidRDefault="00E92CBF" w:rsidP="00E92CBF"/>
    <w:p w14:paraId="039ED794" w14:textId="77777777" w:rsidR="00306531" w:rsidRPr="00F11966" w:rsidRDefault="00306531" w:rsidP="00306531">
      <w:pPr>
        <w:pStyle w:val="Heading4"/>
      </w:pPr>
      <w:bookmarkStart w:id="1556" w:name="_Toc43026106"/>
      <w:bookmarkStart w:id="1557" w:name="_Toc49763640"/>
      <w:bookmarkStart w:id="1558" w:name="_Toc56754336"/>
      <w:bookmarkStart w:id="1559" w:name="_Toc70341497"/>
      <w:r w:rsidRPr="00F11966">
        <w:lastRenderedPageBreak/>
        <w:t>5.4.4.60</w:t>
      </w:r>
      <w:r w:rsidRPr="00F11966">
        <w:tab/>
        <w:t xml:space="preserve">Type: </w:t>
      </w:r>
      <w:r w:rsidRPr="00F11966">
        <w:rPr>
          <w:noProof/>
        </w:rPr>
        <w:t>NssaaStatus</w:t>
      </w:r>
      <w:bookmarkEnd w:id="1556"/>
      <w:bookmarkEnd w:id="1557"/>
      <w:bookmarkEnd w:id="1558"/>
      <w:bookmarkEnd w:id="1559"/>
    </w:p>
    <w:p w14:paraId="7FC1042E"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5D6B9AAC"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CA5A7D"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FE37F7"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B5CE4E"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B85C6E" w14:textId="77777777" w:rsidR="00306531" w:rsidRPr="00F11966" w:rsidRDefault="00306531" w:rsidP="00A5706F">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BEB67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A556D6"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04199A5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542DDFC"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514AF958"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44C74E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42E2DF1" w14:textId="77777777" w:rsidR="00306531" w:rsidRPr="00F11966" w:rsidRDefault="00306531" w:rsidP="00A5706F">
            <w:pPr>
              <w:pStyle w:val="TAL"/>
            </w:pPr>
            <w:r w:rsidRPr="00F11966">
              <w:t>Subscribed S-NSSAI</w:t>
            </w:r>
          </w:p>
        </w:tc>
      </w:tr>
      <w:tr w:rsidR="00306531" w:rsidRPr="00F11966" w14:paraId="0781FF8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40112E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683E11FC"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044DF11"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2E65F1"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09B56D"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2133905E" w14:textId="77777777" w:rsidR="00306531" w:rsidRPr="00F11966" w:rsidRDefault="00306531" w:rsidP="00306531">
      <w:pPr>
        <w:pStyle w:val="B2"/>
      </w:pPr>
    </w:p>
    <w:p w14:paraId="523628D5" w14:textId="77777777" w:rsidR="00306531" w:rsidRPr="00F11966" w:rsidRDefault="00306531" w:rsidP="00306531">
      <w:pPr>
        <w:pStyle w:val="Heading4"/>
      </w:pPr>
      <w:bookmarkStart w:id="1560" w:name="_Toc43026107"/>
      <w:bookmarkStart w:id="1561" w:name="_Toc49763641"/>
      <w:bookmarkStart w:id="1562" w:name="_Toc56754337"/>
      <w:bookmarkStart w:id="1563" w:name="_Toc70341498"/>
      <w:r w:rsidRPr="00F11966">
        <w:t>5.4.4.61</w:t>
      </w:r>
      <w:r w:rsidRPr="00F11966">
        <w:tab/>
        <w:t xml:space="preserve">Type: </w:t>
      </w:r>
      <w:r w:rsidRPr="00F11966">
        <w:rPr>
          <w:noProof/>
        </w:rPr>
        <w:t>NssaaStatusRm</w:t>
      </w:r>
      <w:bookmarkEnd w:id="1560"/>
      <w:bookmarkEnd w:id="1561"/>
      <w:bookmarkEnd w:id="1562"/>
      <w:bookmarkEnd w:id="1563"/>
    </w:p>
    <w:p w14:paraId="02C9668C"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036FC34F" w14:textId="77777777" w:rsidR="006B7CA9" w:rsidRPr="00F11966" w:rsidRDefault="006B7CA9" w:rsidP="006B7CA9">
      <w:pPr>
        <w:pStyle w:val="Heading4"/>
      </w:pPr>
      <w:bookmarkStart w:id="1564" w:name="_Toc43026108"/>
      <w:bookmarkStart w:id="1565" w:name="_Toc49763642"/>
      <w:bookmarkStart w:id="1566" w:name="_Toc56754338"/>
      <w:bookmarkStart w:id="1567" w:name="_Toc70341499"/>
      <w:bookmarkStart w:id="1568" w:name="_Toc27592875"/>
      <w:r w:rsidRPr="00F11966">
        <w:t>5.4.4.62</w:t>
      </w:r>
      <w:r w:rsidRPr="00F11966">
        <w:tab/>
        <w:t xml:space="preserve">Type: </w:t>
      </w:r>
      <w:r w:rsidRPr="00F11966">
        <w:rPr>
          <w:noProof/>
          <w:lang w:eastAsia="zh-CN"/>
        </w:rPr>
        <w:t>TnapId</w:t>
      </w:r>
      <w:bookmarkEnd w:id="1564"/>
      <w:bookmarkEnd w:id="1565"/>
      <w:bookmarkEnd w:id="1566"/>
      <w:bookmarkEnd w:id="1567"/>
    </w:p>
    <w:p w14:paraId="71A454E3"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60A4F6D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97939"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8C5880"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BE35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BD6D54"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7F880"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70A763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39E02ED"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FE304C1"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3A44F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74A44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ECFFF60"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0C850B2D"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7852E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66170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28DB1AB"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0E5D652"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BE288"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0E2D9D"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16F887FA"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1A7ED4F3"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2B496292"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395735EF"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61BCE2D2"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5679B1"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E874840"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6EBADFF"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0EBC226E" w14:textId="77777777" w:rsidR="006B7CA9" w:rsidRPr="00F11966" w:rsidRDefault="006B7CA9" w:rsidP="006B7CA9"/>
    <w:p w14:paraId="6281999F" w14:textId="77777777" w:rsidR="006B7CA9" w:rsidRPr="00F11966" w:rsidRDefault="006B7CA9" w:rsidP="006B7CA9">
      <w:pPr>
        <w:pStyle w:val="Heading4"/>
      </w:pPr>
      <w:bookmarkStart w:id="1569" w:name="_Toc43026109"/>
      <w:bookmarkStart w:id="1570" w:name="_Toc49763643"/>
      <w:bookmarkStart w:id="1571" w:name="_Toc56754339"/>
      <w:bookmarkStart w:id="1572" w:name="_Toc70341500"/>
      <w:r w:rsidRPr="00F11966">
        <w:t>5.4.4.63</w:t>
      </w:r>
      <w:r w:rsidRPr="00F11966">
        <w:tab/>
        <w:t>Type: TnapIdRm</w:t>
      </w:r>
      <w:bookmarkEnd w:id="1569"/>
      <w:bookmarkEnd w:id="1570"/>
      <w:bookmarkEnd w:id="1571"/>
      <w:bookmarkEnd w:id="1572"/>
    </w:p>
    <w:p w14:paraId="20EF436D"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15FA7E33" w14:textId="77777777" w:rsidR="006B7CA9" w:rsidRPr="00F11966" w:rsidRDefault="006B7CA9" w:rsidP="006B7CA9">
      <w:pPr>
        <w:rPr>
          <w:rFonts w:eastAsia="SimSun"/>
        </w:rPr>
      </w:pPr>
    </w:p>
    <w:p w14:paraId="45C81696" w14:textId="77777777" w:rsidR="006B7CA9" w:rsidRPr="00F11966" w:rsidRDefault="006B7CA9" w:rsidP="006B7CA9">
      <w:pPr>
        <w:pStyle w:val="Heading4"/>
      </w:pPr>
      <w:bookmarkStart w:id="1573" w:name="_Toc43026110"/>
      <w:bookmarkStart w:id="1574" w:name="_Toc49763644"/>
      <w:bookmarkStart w:id="1575" w:name="_Toc56754340"/>
      <w:bookmarkStart w:id="1576" w:name="_Toc70341501"/>
      <w:r w:rsidRPr="00F11966">
        <w:lastRenderedPageBreak/>
        <w:t>5.4.4.64</w:t>
      </w:r>
      <w:r w:rsidRPr="00F11966">
        <w:tab/>
        <w:t xml:space="preserve">Type: </w:t>
      </w:r>
      <w:r w:rsidRPr="00F11966">
        <w:rPr>
          <w:noProof/>
          <w:lang w:eastAsia="zh-CN"/>
        </w:rPr>
        <w:t>TwapId</w:t>
      </w:r>
      <w:bookmarkEnd w:id="1573"/>
      <w:bookmarkEnd w:id="1574"/>
      <w:bookmarkEnd w:id="1575"/>
      <w:bookmarkEnd w:id="1576"/>
    </w:p>
    <w:p w14:paraId="28174AD7"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70D131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09EE57C"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D6958D"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3EAFB"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A9832"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3D770D"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A895D1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4BA29D1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38708019"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EEF20A3"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3FA16"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75DF4E8"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77255743"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22C5426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049042DB"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61873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C9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DD0605"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6C3CE4E0"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76AF4482"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E91A923"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5129109"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1452E0B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362C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727DFC"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C57FDC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3CE4162E" w14:textId="77777777" w:rsidR="006B7CA9" w:rsidRPr="00F11966" w:rsidRDefault="006B7CA9" w:rsidP="006B7CA9">
      <w:pPr>
        <w:rPr>
          <w:noProof/>
        </w:rPr>
      </w:pPr>
    </w:p>
    <w:p w14:paraId="1533AC5E" w14:textId="77777777" w:rsidR="006B7CA9" w:rsidRPr="00F11966" w:rsidRDefault="006B7CA9" w:rsidP="006B7CA9">
      <w:pPr>
        <w:pStyle w:val="Heading4"/>
      </w:pPr>
      <w:bookmarkStart w:id="1577" w:name="_Toc43026111"/>
      <w:bookmarkStart w:id="1578" w:name="_Toc49763645"/>
      <w:bookmarkStart w:id="1579" w:name="_Toc56754341"/>
      <w:bookmarkStart w:id="1580" w:name="_Toc70341502"/>
      <w:r w:rsidRPr="00F11966">
        <w:t>5.4.4.65</w:t>
      </w:r>
      <w:r w:rsidRPr="00F11966">
        <w:tab/>
        <w:t>Type: TwapIdRm</w:t>
      </w:r>
      <w:bookmarkEnd w:id="1577"/>
      <w:bookmarkEnd w:id="1578"/>
      <w:bookmarkEnd w:id="1579"/>
      <w:bookmarkEnd w:id="1580"/>
    </w:p>
    <w:p w14:paraId="7A685AD3"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68"/>
    <w:p w14:paraId="10715833" w14:textId="77777777" w:rsidR="00306531" w:rsidRPr="00F11966" w:rsidRDefault="00306531" w:rsidP="00E92CBF"/>
    <w:p w14:paraId="675166A1" w14:textId="77777777" w:rsidR="006B7CA9" w:rsidRPr="00F11966" w:rsidRDefault="006B7CA9" w:rsidP="006E5165">
      <w:pPr>
        <w:pStyle w:val="Heading4"/>
      </w:pPr>
      <w:bookmarkStart w:id="1581" w:name="_Toc4121137"/>
      <w:bookmarkStart w:id="1582" w:name="_Toc33962529"/>
      <w:bookmarkStart w:id="1583" w:name="_Toc43026112"/>
      <w:bookmarkStart w:id="1584" w:name="_Toc49763646"/>
      <w:bookmarkStart w:id="1585" w:name="_Toc56754342"/>
      <w:bookmarkStart w:id="1586" w:name="_Toc70341503"/>
      <w:r w:rsidRPr="00F11966">
        <w:t>5.4.4.66</w:t>
      </w:r>
      <w:r w:rsidRPr="00F11966">
        <w:tab/>
        <w:t xml:space="preserve">Type: </w:t>
      </w:r>
      <w:bookmarkEnd w:id="1581"/>
      <w:bookmarkEnd w:id="1582"/>
      <w:r w:rsidRPr="00F11966">
        <w:t>SnssaiExtension</w:t>
      </w:r>
      <w:bookmarkEnd w:id="1583"/>
      <w:bookmarkEnd w:id="1584"/>
      <w:bookmarkEnd w:id="1585"/>
      <w:bookmarkEnd w:id="1586"/>
    </w:p>
    <w:p w14:paraId="38DB20FB"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14A0B4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8D05A4"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1E30D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4517F4"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B4AFAD" w14:textId="77777777" w:rsidR="006B7CA9" w:rsidRPr="00F11966" w:rsidRDefault="006B7CA9"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456FD"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58487B1"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09F0400"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5F6934BD"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62190E1A"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63ED44F"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363C4DF"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0B42941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48563B43"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F2C4864"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0E1F001"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C141BD"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F03AE4D" w14:textId="77777777"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6DF6717E"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391C11"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226CED41" w14:textId="77777777" w:rsidR="006B7CA9" w:rsidRPr="00F11966" w:rsidRDefault="006B7CA9" w:rsidP="006B7CA9">
      <w:pPr>
        <w:pStyle w:val="B1"/>
        <w:rPr>
          <w:noProof/>
          <w:lang w:val="en-US" w:eastAsia="zh-CN"/>
        </w:rPr>
      </w:pPr>
    </w:p>
    <w:p w14:paraId="47D6A177" w14:textId="77777777" w:rsidR="00577C3C" w:rsidRPr="00F11966" w:rsidRDefault="00577C3C" w:rsidP="006E5165">
      <w:pPr>
        <w:pStyle w:val="Heading4"/>
      </w:pPr>
      <w:bookmarkStart w:id="1587" w:name="_Toc24937661"/>
      <w:bookmarkStart w:id="1588" w:name="_Toc33962476"/>
      <w:bookmarkStart w:id="1589" w:name="_Toc43026113"/>
      <w:bookmarkStart w:id="1590" w:name="_Toc49763647"/>
      <w:bookmarkStart w:id="1591" w:name="_Toc56754343"/>
      <w:bookmarkStart w:id="1592" w:name="_Toc70341504"/>
      <w:r w:rsidRPr="00F11966">
        <w:t>5.4.4.67</w:t>
      </w:r>
      <w:r w:rsidRPr="00F11966">
        <w:tab/>
        <w:t>Type: SdRange</w:t>
      </w:r>
      <w:bookmarkEnd w:id="1587"/>
      <w:bookmarkEnd w:id="1588"/>
      <w:bookmarkEnd w:id="1589"/>
      <w:bookmarkEnd w:id="1590"/>
      <w:bookmarkEnd w:id="1591"/>
      <w:bookmarkEnd w:id="1592"/>
    </w:p>
    <w:p w14:paraId="0FFD3DAE"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10D6A39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401D3"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6A550"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70C79B"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64692" w14:textId="77777777" w:rsidR="00577C3C" w:rsidRPr="00F11966" w:rsidRDefault="00577C3C" w:rsidP="003429AE">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EE30E6"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199B32F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4E04D6"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6D1C55B0"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1039DE"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890072"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2E2E690"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45B3F149" w14:textId="77777777" w:rsidR="00577C3C" w:rsidRPr="00F11966" w:rsidRDefault="00577C3C" w:rsidP="003429AE">
            <w:pPr>
              <w:pStyle w:val="TAL"/>
              <w:rPr>
                <w:rFonts w:cs="Arial"/>
                <w:szCs w:val="18"/>
              </w:rPr>
            </w:pPr>
          </w:p>
          <w:p w14:paraId="233C6898"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5F855859" w14:textId="77777777" w:rsidR="00577C3C" w:rsidRPr="00F11966" w:rsidRDefault="00577C3C" w:rsidP="003429AE">
            <w:pPr>
              <w:pStyle w:val="TAL"/>
              <w:rPr>
                <w:rFonts w:cs="Arial"/>
                <w:szCs w:val="18"/>
              </w:rPr>
            </w:pPr>
          </w:p>
        </w:tc>
      </w:tr>
      <w:tr w:rsidR="00577C3C" w:rsidRPr="00F11966" w14:paraId="1FA326F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1FEDF08"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59BF23AD"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4C881BC"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5D3A0"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5348229"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6A721B0F" w14:textId="77777777" w:rsidR="00577C3C" w:rsidRPr="00F11966" w:rsidRDefault="00577C3C" w:rsidP="003429AE">
            <w:pPr>
              <w:pStyle w:val="TAL"/>
              <w:rPr>
                <w:rFonts w:cs="Arial"/>
                <w:szCs w:val="18"/>
              </w:rPr>
            </w:pPr>
          </w:p>
          <w:p w14:paraId="3685092F"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28BE17C8" w14:textId="77777777" w:rsidR="00577C3C" w:rsidRPr="00F11966" w:rsidRDefault="00577C3C" w:rsidP="003429AE">
            <w:pPr>
              <w:pStyle w:val="TAL"/>
              <w:rPr>
                <w:rFonts w:cs="Arial"/>
                <w:szCs w:val="18"/>
              </w:rPr>
            </w:pPr>
          </w:p>
        </w:tc>
      </w:tr>
    </w:tbl>
    <w:p w14:paraId="511B1E0F" w14:textId="77777777" w:rsidR="00577C3C" w:rsidRPr="00F11966" w:rsidRDefault="00577C3C" w:rsidP="00577C3C">
      <w:pPr>
        <w:pStyle w:val="B1"/>
        <w:rPr>
          <w:noProof/>
          <w:lang w:eastAsia="zh-CN"/>
        </w:rPr>
      </w:pPr>
    </w:p>
    <w:p w14:paraId="185D0C1B"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658E83E8" w14:textId="28D0E626" w:rsidR="00855404" w:rsidRPr="00F11966" w:rsidRDefault="00855404" w:rsidP="00855404">
      <w:pPr>
        <w:pStyle w:val="Heading4"/>
      </w:pPr>
      <w:bookmarkStart w:id="1593" w:name="_Toc56754091"/>
      <w:bookmarkStart w:id="1594" w:name="_Toc58587925"/>
      <w:bookmarkStart w:id="1595" w:name="_Toc70341505"/>
      <w:r w:rsidRPr="00F11966">
        <w:lastRenderedPageBreak/>
        <w:t>5.4.4.</w:t>
      </w:r>
      <w:r>
        <w:rPr>
          <w:lang w:eastAsia="zh-CN"/>
        </w:rPr>
        <w:t>68</w:t>
      </w:r>
      <w:r w:rsidRPr="00F11966">
        <w:tab/>
        <w:t xml:space="preserve">Type: </w:t>
      </w:r>
      <w:bookmarkEnd w:id="1593"/>
      <w:bookmarkEnd w:id="1594"/>
      <w:r w:rsidRPr="004E12F6">
        <w:rPr>
          <w:lang w:eastAsia="zh-CN"/>
        </w:rPr>
        <w:t>ProseServiceAuth</w:t>
      </w:r>
      <w:bookmarkEnd w:id="1595"/>
    </w:p>
    <w:p w14:paraId="2767435C" w14:textId="081FC214"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0694E57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F8FDF5D"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78BC71"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203BB"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B5FE1D" w14:textId="77777777" w:rsidR="00855404" w:rsidRPr="00F11966" w:rsidRDefault="00855404" w:rsidP="009065A2">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E28F00"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2427AC0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934DB3B"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1BCB32B7"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D654682"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4ED3A1"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8197845"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2D452B83"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21008FBF"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D975320"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15CCA12"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C0C70A"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1A0B4CF"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bl>
    <w:p w14:paraId="1023D441" w14:textId="77777777" w:rsidR="00484F37" w:rsidRPr="00F11966" w:rsidRDefault="00484F37" w:rsidP="00484F37">
      <w:pPr>
        <w:pStyle w:val="Heading4"/>
      </w:pPr>
      <w:bookmarkStart w:id="1596" w:name="_Toc70341506"/>
      <w:r w:rsidRPr="00F11966">
        <w:t>5.4.4.</w:t>
      </w:r>
      <w:r>
        <w:t>69</w:t>
      </w:r>
      <w:r w:rsidRPr="00F11966">
        <w:tab/>
        <w:t xml:space="preserve">Type: </w:t>
      </w:r>
      <w:r>
        <w:rPr>
          <w:rFonts w:hint="eastAsia"/>
          <w:lang w:eastAsia="zh-CN"/>
        </w:rPr>
        <w:t>E</w:t>
      </w:r>
      <w:r>
        <w:rPr>
          <w:lang w:eastAsia="zh-CN"/>
        </w:rPr>
        <w:t>csServerAddr</w:t>
      </w:r>
      <w:bookmarkEnd w:id="1596"/>
    </w:p>
    <w:p w14:paraId="49926C3F"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47A59544"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4F944A"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F8A7D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B8520"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3EE1EF" w14:textId="77777777" w:rsidR="00484F37" w:rsidRPr="00F11966" w:rsidRDefault="00484F37" w:rsidP="009065A2">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6E6857"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0D0A269B"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65C2C5E"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091EE3C0" w14:textId="77777777" w:rsidR="00484F37" w:rsidRPr="00F11966" w:rsidRDefault="00484F37" w:rsidP="009065A2">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113E8D0"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71F8B"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EE2093E" w14:textId="77777777" w:rsidR="00484F37" w:rsidRPr="00D17497" w:rsidRDefault="00484F37" w:rsidP="009065A2">
            <w:pPr>
              <w:pStyle w:val="TAL"/>
              <w:rPr>
                <w:rFonts w:eastAsia="Malgun Gothic"/>
              </w:rPr>
            </w:pPr>
            <w:r w:rsidRPr="00F11966">
              <w:t>This IE shall be included if available.</w:t>
            </w:r>
          </w:p>
          <w:p w14:paraId="60894432"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224117F9"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977C620"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62F88DD8"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74667799"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072A83"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F695DE" w14:textId="77777777" w:rsidR="00484F37" w:rsidRPr="00D17497" w:rsidRDefault="00484F37" w:rsidP="009065A2">
            <w:pPr>
              <w:pStyle w:val="TAL"/>
              <w:rPr>
                <w:rFonts w:eastAsia="Malgun Gothic"/>
              </w:rPr>
            </w:pPr>
            <w:r w:rsidRPr="00F11966">
              <w:t>This IE shall be included if available.</w:t>
            </w:r>
          </w:p>
          <w:p w14:paraId="51E03AEB"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bl>
    <w:p w14:paraId="364173B0" w14:textId="77777777" w:rsidR="00484F37" w:rsidRDefault="00484F37" w:rsidP="00484F37"/>
    <w:p w14:paraId="080004AD" w14:textId="77777777" w:rsidR="00484F37" w:rsidRPr="00F11966" w:rsidRDefault="00484F37" w:rsidP="00484F37">
      <w:pPr>
        <w:pStyle w:val="Heading4"/>
      </w:pPr>
      <w:bookmarkStart w:id="1597" w:name="_Toc70341507"/>
      <w:r w:rsidRPr="00F11966">
        <w:t>5.4.4.</w:t>
      </w:r>
      <w:r>
        <w:t>70</w:t>
      </w:r>
      <w:r w:rsidRPr="00F11966">
        <w:tab/>
        <w:t xml:space="preserve">Type: </w:t>
      </w:r>
      <w:r>
        <w:rPr>
          <w:rFonts w:hint="eastAsia"/>
          <w:lang w:eastAsia="zh-CN"/>
        </w:rPr>
        <w:t>E</w:t>
      </w:r>
      <w:r>
        <w:rPr>
          <w:lang w:eastAsia="zh-CN"/>
        </w:rPr>
        <w:t>csServerAddr</w:t>
      </w:r>
      <w:r w:rsidRPr="00F11966">
        <w:t>Rm</w:t>
      </w:r>
      <w:bookmarkEnd w:id="1597"/>
    </w:p>
    <w:p w14:paraId="03C01D3E"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7C2E966E" w14:textId="77777777" w:rsidR="00484F37" w:rsidRDefault="00484F37" w:rsidP="00484F37">
      <w:pPr>
        <w:rPr>
          <w:rFonts w:eastAsia="SimSun"/>
        </w:rPr>
      </w:pPr>
    </w:p>
    <w:p w14:paraId="224E0208" w14:textId="77777777" w:rsidR="00484F37" w:rsidRPr="00F11966" w:rsidRDefault="00484F37" w:rsidP="00484F37">
      <w:pPr>
        <w:pStyle w:val="Heading4"/>
      </w:pPr>
      <w:bookmarkStart w:id="1598" w:name="_Toc70341508"/>
      <w:r w:rsidRPr="00F11966">
        <w:t>5.4.4.</w:t>
      </w:r>
      <w:r>
        <w:t>71</w:t>
      </w:r>
      <w:r w:rsidRPr="00F11966">
        <w:tab/>
        <w:t xml:space="preserve">Type: </w:t>
      </w:r>
      <w:r>
        <w:rPr>
          <w:lang w:eastAsia="zh-CN"/>
        </w:rPr>
        <w:t>IpAddr</w:t>
      </w:r>
      <w:bookmarkEnd w:id="1598"/>
    </w:p>
    <w:p w14:paraId="25B0C15A"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52F695C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F66860"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0ED3B5"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CC6BC"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C0D710" w14:textId="77777777" w:rsidR="00484F37" w:rsidRPr="00F11966" w:rsidRDefault="00484F37" w:rsidP="009065A2">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076691"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0CC08CE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8DCC99C"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292F491A"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1445B6"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2C313BC"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D8EB1D"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1234A9A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1E9694E"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0279BFD0"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13C04650"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25623EF"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DAD737F"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1DF6A21"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95D2F55"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56ED842E"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70F4AA4E"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5366B1E"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3B8569C"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1E3077B9"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F72418" w14:textId="77777777" w:rsidR="00484F37" w:rsidRDefault="00484F37" w:rsidP="009065A2">
            <w:pPr>
              <w:pStyle w:val="TAN"/>
              <w:rPr>
                <w:rFonts w:eastAsia="Malgun Gothic"/>
              </w:rPr>
            </w:pPr>
            <w:r>
              <w:t>NOTE:</w:t>
            </w:r>
            <w:r w:rsidRPr="00B3056F">
              <w:tab/>
              <w:t>Either ipv4Addr, or ipv6Addr, or ipv6Prefix shall be present.</w:t>
            </w:r>
          </w:p>
        </w:tc>
      </w:tr>
    </w:tbl>
    <w:p w14:paraId="44A61571" w14:textId="77777777" w:rsidR="006B7CA9" w:rsidRDefault="006B7CA9" w:rsidP="00E92CBF"/>
    <w:p w14:paraId="0CCAB100" w14:textId="5AD6E9D8" w:rsidR="00DD1C4B" w:rsidRPr="00F11966" w:rsidRDefault="00DD1C4B" w:rsidP="00DD1C4B">
      <w:pPr>
        <w:pStyle w:val="Heading4"/>
      </w:pPr>
      <w:bookmarkStart w:id="1599" w:name="_Toc67731498"/>
      <w:bookmarkStart w:id="1600" w:name="_Toc28013417"/>
      <w:bookmarkStart w:id="1601" w:name="_Toc34222330"/>
      <w:bookmarkStart w:id="1602" w:name="_Toc36040513"/>
      <w:bookmarkStart w:id="1603" w:name="_Toc39134442"/>
      <w:bookmarkStart w:id="1604" w:name="_Toc43283389"/>
      <w:bookmarkStart w:id="1605" w:name="_Toc45134429"/>
      <w:bookmarkStart w:id="1606" w:name="_Toc49931760"/>
      <w:bookmarkStart w:id="1607" w:name="_Toc51763541"/>
      <w:bookmarkStart w:id="1608" w:name="_Toc493774024"/>
      <w:bookmarkStart w:id="1609" w:name="_Toc494194773"/>
      <w:bookmarkStart w:id="1610" w:name="_Toc528159067"/>
      <w:bookmarkStart w:id="1611" w:name="_Toc532198029"/>
      <w:bookmarkStart w:id="1612" w:name="_Toc34123783"/>
      <w:bookmarkStart w:id="1613" w:name="_Toc36038527"/>
      <w:bookmarkStart w:id="1614" w:name="_Toc36038615"/>
      <w:bookmarkStart w:id="1615" w:name="_Toc36038806"/>
      <w:bookmarkStart w:id="1616" w:name="_Toc44680746"/>
      <w:bookmarkStart w:id="1617" w:name="_Toc45133658"/>
      <w:bookmarkStart w:id="1618" w:name="_Toc45133749"/>
      <w:bookmarkStart w:id="1619" w:name="_Toc49417447"/>
      <w:bookmarkStart w:id="1620" w:name="_Toc51762414"/>
      <w:bookmarkStart w:id="1621" w:name="_Toc20408087"/>
      <w:bookmarkStart w:id="1622" w:name="_Toc39068125"/>
      <w:bookmarkStart w:id="1623" w:name="_Toc43273318"/>
      <w:bookmarkStart w:id="1624" w:name="_Toc45134856"/>
      <w:bookmarkStart w:id="1625" w:name="_Toc49939192"/>
      <w:bookmarkStart w:id="1626" w:name="_Toc51764216"/>
      <w:r w:rsidRPr="00F11966">
        <w:lastRenderedPageBreak/>
        <w:t>5.4.4.</w:t>
      </w:r>
      <w:r>
        <w:t>72</w:t>
      </w:r>
      <w:r w:rsidRPr="00F11966">
        <w:tab/>
        <w:t xml:space="preserve">Type: </w:t>
      </w:r>
      <w:bookmarkEnd w:id="1599"/>
      <w:r>
        <w:rPr>
          <w:lang w:eastAsia="zh-CN"/>
        </w:rPr>
        <w:t>SACInfo</w:t>
      </w:r>
    </w:p>
    <w:p w14:paraId="56F513A8" w14:textId="0694BA7C"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47FD27E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FFF8E3"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BE2AD"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3C1E4"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A226C4" w14:textId="77777777" w:rsidR="00DD1C4B" w:rsidRPr="00F11966" w:rsidRDefault="00DD1C4B" w:rsidP="00DD1C4B">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B5F17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6BC09DF9"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5F11326"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1C787C29"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5400530"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13E98B"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AF32A93" w14:textId="77777777" w:rsidR="00DD1C4B" w:rsidRDefault="00DD1C4B" w:rsidP="00DD1C4B">
            <w:pPr>
              <w:pStyle w:val="TAL"/>
            </w:pPr>
            <w:r>
              <w:t xml:space="preserve">Contains the </w:t>
            </w:r>
            <w:r>
              <w:rPr>
                <w:lang w:eastAsia="zh-CN"/>
              </w:rPr>
              <w:t>event monitoring threshold value</w:t>
            </w:r>
            <w:r w:rsidRPr="00F11966">
              <w:rPr>
                <w:lang w:eastAsia="zh-CN"/>
              </w:rPr>
              <w:t xml:space="preserve"> </w:t>
            </w:r>
            <w:r>
              <w:t>for the number of registered UEs or the reporting of the current number of registered UEs in the concerned network slice</w:t>
            </w:r>
            <w:r w:rsidRPr="00F11966">
              <w:t xml:space="preserve"> expressed </w:t>
            </w:r>
            <w:r>
              <w:t>in numerical value.</w:t>
            </w:r>
          </w:p>
          <w:p w14:paraId="3DB52245" w14:textId="77777777" w:rsidR="00DD1C4B" w:rsidRDefault="00DD1C4B" w:rsidP="00DD1C4B">
            <w:pPr>
              <w:pStyle w:val="TAL"/>
            </w:pPr>
            <w:r>
              <w:t>This attribute shall be provided when the number of registered UEs in the concerned network slice is expressed in the form of a numerical value.</w:t>
            </w:r>
          </w:p>
          <w:p w14:paraId="68F074E0" w14:textId="77777777" w:rsidR="00DD1C4B" w:rsidRPr="00F11966" w:rsidRDefault="00DD1C4B" w:rsidP="00DD1C4B">
            <w:pPr>
              <w:pStyle w:val="TAL"/>
              <w:rPr>
                <w:rFonts w:cs="Arial"/>
                <w:szCs w:val="18"/>
              </w:rPr>
            </w:pPr>
            <w:r>
              <w:t>(NOTE 1)</w:t>
            </w:r>
          </w:p>
        </w:tc>
      </w:tr>
      <w:tr w:rsidR="00DD1C4B" w:rsidRPr="00F11966" w14:paraId="58ABD457"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779492D"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62F91697"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8E4977E"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94812F"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02CBBB3" w14:textId="77777777" w:rsidR="00DD1C4B" w:rsidRDefault="00DD1C4B" w:rsidP="00DD1C4B">
            <w:pPr>
              <w:pStyle w:val="TAL"/>
            </w:pPr>
            <w:r>
              <w:t xml:space="preserve">Contains the </w:t>
            </w:r>
            <w:r>
              <w:rPr>
                <w:lang w:eastAsia="zh-CN"/>
              </w:rPr>
              <w:t>event monitoring threshold value</w:t>
            </w:r>
            <w:r w:rsidRPr="00F11966">
              <w:rPr>
                <w:lang w:eastAsia="zh-CN"/>
              </w:rPr>
              <w:t xml:space="preserve"> </w:t>
            </w:r>
            <w:r>
              <w:t>for the number of established PDU sessions or the reporting of the current number of established PDU sessions in the concerned network slice</w:t>
            </w:r>
            <w:r w:rsidRPr="00F11966">
              <w:t xml:space="preserve"> expressed </w:t>
            </w:r>
            <w:r>
              <w:t>in numerical value.</w:t>
            </w:r>
          </w:p>
          <w:p w14:paraId="1F296A6B" w14:textId="77777777" w:rsidR="00DD1C4B" w:rsidRDefault="00DD1C4B" w:rsidP="00DD1C4B">
            <w:pPr>
              <w:pStyle w:val="TAL"/>
            </w:pPr>
            <w:r>
              <w:t>This attribute shall be provided when the number of established PDU sessions in the concerned network slice is expressed in the form of a numerical value.</w:t>
            </w:r>
          </w:p>
          <w:p w14:paraId="12E43AAE" w14:textId="77777777" w:rsidR="00DD1C4B" w:rsidRDefault="00DD1C4B" w:rsidP="00DD1C4B">
            <w:pPr>
              <w:pStyle w:val="TAL"/>
            </w:pPr>
            <w:r>
              <w:t>(NOTE 2)</w:t>
            </w:r>
          </w:p>
        </w:tc>
      </w:tr>
      <w:tr w:rsidR="00DD1C4B" w:rsidRPr="00F11966" w14:paraId="7DE0AC3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2FDF11C" w14:textId="77777777" w:rsidR="00DD1C4B" w:rsidRPr="00F11966" w:rsidRDefault="00DD1C4B" w:rsidP="00DD1C4B">
            <w:pPr>
              <w:pStyle w:val="TAL"/>
            </w:pPr>
            <w:r>
              <w:t>percValueNumUes</w:t>
            </w:r>
          </w:p>
        </w:tc>
        <w:tc>
          <w:tcPr>
            <w:tcW w:w="1559" w:type="dxa"/>
            <w:tcBorders>
              <w:top w:val="single" w:sz="4" w:space="0" w:color="auto"/>
              <w:left w:val="single" w:sz="4" w:space="0" w:color="auto"/>
              <w:bottom w:val="single" w:sz="4" w:space="0" w:color="auto"/>
              <w:right w:val="single" w:sz="4" w:space="0" w:color="auto"/>
            </w:tcBorders>
          </w:tcPr>
          <w:p w14:paraId="7317A166"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C97CB46"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5E3B2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0F6730" w14:textId="77777777" w:rsidR="00DD1C4B" w:rsidRPr="00F11966" w:rsidRDefault="00DD1C4B" w:rsidP="00DD1C4B">
            <w:pPr>
              <w:pStyle w:val="TAL"/>
            </w:pPr>
            <w:r w:rsidRPr="00F11966">
              <w:rPr>
                <w:lang w:eastAsia="zh-CN"/>
              </w:rPr>
              <w:t xml:space="preserve">Unsigned integer </w:t>
            </w:r>
            <w:r w:rsidRPr="00F11966">
              <w:t xml:space="preserve">indicating </w:t>
            </w:r>
            <w:r>
              <w:rPr>
                <w:lang w:eastAsia="zh-CN"/>
              </w:rPr>
              <w:t>the event monitoring threshold value</w:t>
            </w:r>
            <w:r w:rsidRPr="00F11966">
              <w:rPr>
                <w:lang w:eastAsia="zh-CN"/>
              </w:rPr>
              <w:t xml:space="preserve"> </w:t>
            </w:r>
            <w:r>
              <w:t>for the number of registered UEs or the reporting of the current number of registered UEs in the concerned network slice</w:t>
            </w:r>
            <w:r w:rsidRPr="00F11966">
              <w:t xml:space="preserve"> expressed </w:t>
            </w:r>
            <w:r>
              <w:t xml:space="preserve">in </w:t>
            </w:r>
            <w:r w:rsidRPr="00F11966">
              <w:rPr>
                <w:rFonts w:cs="Arial"/>
                <w:lang w:eastAsia="ja-JP"/>
              </w:rPr>
              <w:t>percent</w:t>
            </w:r>
            <w:r>
              <w:rPr>
                <w:rFonts w:cs="Arial"/>
                <w:lang w:eastAsia="ja-JP"/>
              </w:rPr>
              <w:t>age</w:t>
            </w:r>
            <w:r w:rsidRPr="00F11966">
              <w:t>.</w:t>
            </w:r>
          </w:p>
          <w:p w14:paraId="41F65C20" w14:textId="77777777" w:rsidR="00DD1C4B" w:rsidRDefault="00DD1C4B" w:rsidP="00DD1C4B">
            <w:pPr>
              <w:pStyle w:val="TAL"/>
            </w:pPr>
            <w:r>
              <w:t>Minimum = 0. Maximum = 10</w:t>
            </w:r>
            <w:r w:rsidRPr="00F11966">
              <w:t>0.</w:t>
            </w:r>
          </w:p>
          <w:p w14:paraId="2339209A" w14:textId="77777777" w:rsidR="00DD1C4B" w:rsidRDefault="00DD1C4B" w:rsidP="00DD1C4B">
            <w:pPr>
              <w:pStyle w:val="TAL"/>
            </w:pPr>
            <w:r>
              <w:t>This attribute shall be provided when the number of registered UEs in the concerned network slice is expressed as apercentage.</w:t>
            </w:r>
          </w:p>
          <w:p w14:paraId="61A479C7" w14:textId="77777777" w:rsidR="00DD1C4B" w:rsidRPr="00873A13" w:rsidRDefault="00DD1C4B" w:rsidP="00DD1C4B">
            <w:pPr>
              <w:pStyle w:val="TAL"/>
            </w:pPr>
            <w:r>
              <w:t>(NOTE 1)</w:t>
            </w:r>
          </w:p>
        </w:tc>
      </w:tr>
      <w:tr w:rsidR="00DD1C4B" w:rsidRPr="00F11966" w14:paraId="2DA6824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F3BD3E2"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53C628A"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89D0F0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55DFD9"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79680A" w14:textId="77777777" w:rsidR="00DD1C4B" w:rsidRPr="00F11966" w:rsidRDefault="00DD1C4B" w:rsidP="00DD1C4B">
            <w:pPr>
              <w:pStyle w:val="TAL"/>
            </w:pPr>
            <w:r w:rsidRPr="00F11966">
              <w:rPr>
                <w:lang w:eastAsia="zh-CN"/>
              </w:rPr>
              <w:t xml:space="preserve">Unsigned integer </w:t>
            </w:r>
            <w:r w:rsidRPr="00F11966">
              <w:t xml:space="preserve">indicating </w:t>
            </w:r>
            <w:r>
              <w:rPr>
                <w:lang w:eastAsia="zh-CN"/>
              </w:rPr>
              <w:t>the event monitoring threshold value</w:t>
            </w:r>
            <w:r w:rsidRPr="00F11966">
              <w:rPr>
                <w:lang w:eastAsia="zh-CN"/>
              </w:rPr>
              <w:t xml:space="preserve"> </w:t>
            </w:r>
            <w:r>
              <w:t>for the number of established PDU sessions or the reporting of the current number of established PDU sessions in the concerned network slice</w:t>
            </w:r>
            <w:r w:rsidRPr="00F11966">
              <w:t xml:space="preserve"> expressed </w:t>
            </w:r>
            <w:r>
              <w:t xml:space="preserve">in </w:t>
            </w:r>
            <w:r w:rsidRPr="00F11966">
              <w:rPr>
                <w:rFonts w:cs="Arial"/>
                <w:lang w:eastAsia="ja-JP"/>
              </w:rPr>
              <w:t>percent</w:t>
            </w:r>
            <w:r>
              <w:rPr>
                <w:rFonts w:cs="Arial"/>
                <w:lang w:eastAsia="ja-JP"/>
              </w:rPr>
              <w:t>age</w:t>
            </w:r>
            <w:r w:rsidRPr="00F11966">
              <w:t>.</w:t>
            </w:r>
          </w:p>
          <w:p w14:paraId="7D992A29" w14:textId="77777777" w:rsidR="00DD1C4B" w:rsidRDefault="00DD1C4B" w:rsidP="00DD1C4B">
            <w:pPr>
              <w:pStyle w:val="TAL"/>
            </w:pPr>
            <w:r>
              <w:t>Minimum = 0. Maximum = 10</w:t>
            </w:r>
            <w:r w:rsidRPr="00F11966">
              <w:t>0.</w:t>
            </w:r>
          </w:p>
          <w:p w14:paraId="77F361A0" w14:textId="77777777" w:rsidR="00DD1C4B" w:rsidRDefault="00DD1C4B" w:rsidP="00DD1C4B">
            <w:pPr>
              <w:pStyle w:val="TAL"/>
            </w:pPr>
            <w:r>
              <w:t>This attribute shall be provided when the number of established PDU sessions in the concerned network slice is expressed as a percentage.</w:t>
            </w:r>
          </w:p>
          <w:p w14:paraId="4EF52558" w14:textId="77777777" w:rsidR="00DD1C4B" w:rsidRPr="00F11966" w:rsidRDefault="00DD1C4B" w:rsidP="00DD1C4B">
            <w:pPr>
              <w:pStyle w:val="TAL"/>
              <w:rPr>
                <w:lang w:eastAsia="zh-CN"/>
              </w:rPr>
            </w:pPr>
            <w:r>
              <w:t>(NOTE 2)</w:t>
            </w:r>
          </w:p>
        </w:tc>
      </w:tr>
      <w:tr w:rsidR="00DD1C4B" w:rsidRPr="00F11966" w14:paraId="00CBADED" w14:textId="77777777" w:rsidTr="00DD1C4B">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7E19BF0" w14:textId="77777777" w:rsidR="00DD1C4B" w:rsidRDefault="00DD1C4B" w:rsidP="00DD1C4B">
            <w:pPr>
              <w:pStyle w:val="TAN"/>
            </w:pPr>
            <w:r>
              <w:rPr>
                <w:lang w:eastAsia="zh-CN"/>
              </w:rPr>
              <w:t>NOTE 1:</w:t>
            </w:r>
            <w:r>
              <w:tab/>
              <w:t>The "numericValNumUes" and "percValueNumUes" attributes are mutually exclusive.</w:t>
            </w:r>
          </w:p>
          <w:p w14:paraId="55282977" w14:textId="77777777" w:rsidR="00DD1C4B" w:rsidRPr="00F11966" w:rsidRDefault="00DD1C4B" w:rsidP="00DD1C4B">
            <w:pPr>
              <w:pStyle w:val="TAN"/>
              <w:rPr>
                <w:lang w:eastAsia="zh-CN"/>
              </w:rPr>
            </w:pPr>
            <w:r>
              <w:rPr>
                <w:lang w:eastAsia="zh-CN"/>
              </w:rPr>
              <w:t>NOTE 2:</w:t>
            </w:r>
            <w:r>
              <w:tab/>
              <w:t>The "numericValNumPduSess" and "percValueNumPduSess" attributes are mutually exclusive.</w:t>
            </w:r>
          </w:p>
        </w:tc>
      </w:tr>
    </w:tbl>
    <w:p w14:paraId="20DBFB99" w14:textId="77777777" w:rsidR="00DD1C4B" w:rsidRPr="00F11966" w:rsidRDefault="00DD1C4B" w:rsidP="00DD1C4B"/>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14:paraId="3BA72BCD" w14:textId="4B43E8F8" w:rsidR="00C25820" w:rsidRPr="00F11966" w:rsidRDefault="00C25820" w:rsidP="00C25820">
      <w:pPr>
        <w:pStyle w:val="Heading4"/>
      </w:pPr>
      <w:r w:rsidRPr="00F11966">
        <w:t>5.4.4.</w:t>
      </w:r>
      <w:r>
        <w:t>73</w:t>
      </w:r>
      <w:r w:rsidRPr="00F11966">
        <w:tab/>
        <w:t xml:space="preserve">Type: </w:t>
      </w:r>
      <w:r>
        <w:rPr>
          <w:lang w:eastAsia="zh-CN"/>
        </w:rPr>
        <w:t>SACEventStatus</w:t>
      </w:r>
    </w:p>
    <w:p w14:paraId="17483BB1" w14:textId="596B59E2"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6B07ACFF"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926B9C9"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B22E9B"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2E14C"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7A1D84" w14:textId="77777777" w:rsidR="00C25820" w:rsidRPr="00F11966" w:rsidRDefault="00C25820" w:rsidP="00E24D16">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B22EC"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51E8826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208496D1"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199AA439"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5C9ADF72"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7AEFDB"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3507D6C"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 is used.</w:t>
            </w:r>
          </w:p>
        </w:tc>
      </w:tr>
      <w:tr w:rsidR="00C25820" w:rsidRPr="00F11966" w14:paraId="3FC03DC6"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5FDFB861"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24B150F5"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417B9A2D"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D67BA7"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527E32"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 is used.</w:t>
            </w:r>
          </w:p>
        </w:tc>
      </w:tr>
    </w:tbl>
    <w:p w14:paraId="4D0EA733" w14:textId="77777777" w:rsidR="00C25820" w:rsidRPr="00F11966" w:rsidRDefault="00C25820" w:rsidP="00C25820"/>
    <w:p w14:paraId="7260F602" w14:textId="77777777" w:rsidR="00DD1C4B" w:rsidRPr="00F11966" w:rsidRDefault="00DD1C4B" w:rsidP="00E92CBF"/>
    <w:p w14:paraId="32915B48" w14:textId="77777777" w:rsidR="00577C3C" w:rsidRPr="00F11966" w:rsidRDefault="00577C3C" w:rsidP="006E5165">
      <w:pPr>
        <w:pStyle w:val="Heading3"/>
        <w:rPr>
          <w:lang w:val="en-US"/>
        </w:rPr>
      </w:pPr>
      <w:bookmarkStart w:id="1627" w:name="_Toc510696643"/>
      <w:bookmarkStart w:id="1628" w:name="_Toc43026114"/>
      <w:bookmarkStart w:id="1629" w:name="_Toc49763648"/>
      <w:bookmarkStart w:id="1630" w:name="_Toc56754344"/>
      <w:bookmarkStart w:id="1631" w:name="_Toc7034150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627"/>
      <w:bookmarkEnd w:id="1628"/>
      <w:bookmarkEnd w:id="1629"/>
      <w:bookmarkEnd w:id="1630"/>
      <w:bookmarkEnd w:id="1631"/>
    </w:p>
    <w:p w14:paraId="0D679AB9" w14:textId="77777777" w:rsidR="00577C3C" w:rsidRPr="00F11966" w:rsidRDefault="00577C3C" w:rsidP="006E5165">
      <w:pPr>
        <w:pStyle w:val="Heading4"/>
      </w:pPr>
      <w:bookmarkStart w:id="1632" w:name="_Toc510696644"/>
      <w:bookmarkStart w:id="1633" w:name="_Toc43026115"/>
      <w:bookmarkStart w:id="1634" w:name="_Toc49763649"/>
      <w:bookmarkStart w:id="1635" w:name="_Toc56754345"/>
      <w:bookmarkStart w:id="1636" w:name="_Toc70341510"/>
      <w:r w:rsidRPr="00F11966">
        <w:t>5.4.5.1</w:t>
      </w:r>
      <w:r w:rsidRPr="00F11966">
        <w:tab/>
        <w:t xml:space="preserve">Type: </w:t>
      </w:r>
      <w:bookmarkEnd w:id="1632"/>
      <w:r w:rsidRPr="00F11966">
        <w:t>ExtSnssai</w:t>
      </w:r>
      <w:bookmarkEnd w:id="1633"/>
      <w:bookmarkEnd w:id="1634"/>
      <w:bookmarkEnd w:id="1635"/>
      <w:bookmarkEnd w:id="1636"/>
    </w:p>
    <w:p w14:paraId="5AA75C35" w14:textId="77777777" w:rsidR="00577C3C" w:rsidRPr="00F11966" w:rsidRDefault="00577C3C" w:rsidP="00577C3C">
      <w:pPr>
        <w:pStyle w:val="TH"/>
      </w:pPr>
      <w:r w:rsidRPr="00F11966">
        <w:rPr>
          <w:noProof/>
        </w:rPr>
        <w:t>Table </w:t>
      </w:r>
      <w:r w:rsidRPr="00F11966">
        <w:t xml:space="preserve">5.4.5.1-1: </w:t>
      </w:r>
      <w:bookmarkStart w:id="1637" w:name="_Hlk510623468"/>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4B54178"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bookmarkEnd w:id="1637"/>
          <w:p w14:paraId="61895583"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A270E2" w14:textId="77777777" w:rsidR="00577C3C" w:rsidRPr="00F11966" w:rsidRDefault="00577C3C" w:rsidP="003429AE">
            <w:pPr>
              <w:pStyle w:val="TAH"/>
              <w:jc w:val="left"/>
            </w:pPr>
            <w:r w:rsidRPr="00F11966">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2ED17654"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7AF3086"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289D60FA"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389E1C21"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24A9F881"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72666E6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6E55F59"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28878491"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71F58118"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EBE20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5EA73D6A"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44BDEB3" w14:textId="77777777" w:rsidR="00577C3C" w:rsidRPr="00F11966" w:rsidRDefault="00577C3C" w:rsidP="006E5165">
      <w:pPr>
        <w:rPr>
          <w:lang w:val="en-US"/>
        </w:rPr>
      </w:pPr>
    </w:p>
    <w:p w14:paraId="6DAB2190" w14:textId="77777777" w:rsidR="00577C3C" w:rsidRPr="00F11966" w:rsidRDefault="00577C3C" w:rsidP="00577C3C">
      <w:pPr>
        <w:pStyle w:val="EX"/>
        <w:rPr>
          <w:lang w:val="en-US"/>
        </w:rPr>
      </w:pPr>
    </w:p>
    <w:p w14:paraId="5933756A" w14:textId="77777777" w:rsidR="00577C3C" w:rsidRPr="00F11966" w:rsidRDefault="00577C3C" w:rsidP="00E92CBF"/>
    <w:p w14:paraId="262C5720" w14:textId="77777777" w:rsidR="00E92CBF" w:rsidRPr="00F11966" w:rsidRDefault="00E92CBF" w:rsidP="00E92CBF">
      <w:pPr>
        <w:pStyle w:val="Heading2"/>
      </w:pPr>
      <w:bookmarkStart w:id="1638" w:name="_Toc24925884"/>
      <w:bookmarkStart w:id="1639" w:name="_Toc24926062"/>
      <w:bookmarkStart w:id="1640" w:name="_Toc24926238"/>
      <w:bookmarkStart w:id="1641" w:name="_Toc33964098"/>
      <w:bookmarkStart w:id="1642" w:name="_Toc33980865"/>
      <w:bookmarkStart w:id="1643" w:name="_Toc36462666"/>
      <w:bookmarkStart w:id="1644" w:name="_Toc36462862"/>
      <w:bookmarkStart w:id="1645" w:name="_Toc43026116"/>
      <w:bookmarkStart w:id="1646" w:name="_Toc49763650"/>
      <w:bookmarkStart w:id="1647" w:name="_Toc56754346"/>
      <w:bookmarkStart w:id="1648" w:name="_Toc70341511"/>
      <w:r w:rsidRPr="00F11966">
        <w:t>5.5</w:t>
      </w:r>
      <w:r w:rsidRPr="00F11966">
        <w:tab/>
        <w:t>Data Types related to 5G QoS</w:t>
      </w:r>
      <w:bookmarkEnd w:id="1638"/>
      <w:bookmarkEnd w:id="1639"/>
      <w:bookmarkEnd w:id="1640"/>
      <w:bookmarkEnd w:id="1641"/>
      <w:bookmarkEnd w:id="1642"/>
      <w:bookmarkEnd w:id="1643"/>
      <w:bookmarkEnd w:id="1644"/>
      <w:bookmarkEnd w:id="1645"/>
      <w:bookmarkEnd w:id="1646"/>
      <w:bookmarkEnd w:id="1647"/>
      <w:bookmarkEnd w:id="1648"/>
    </w:p>
    <w:p w14:paraId="0E172485" w14:textId="77777777" w:rsidR="00E92CBF" w:rsidRPr="00F11966" w:rsidRDefault="00E92CBF" w:rsidP="00E92CBF">
      <w:pPr>
        <w:pStyle w:val="Heading3"/>
      </w:pPr>
      <w:bookmarkStart w:id="1649" w:name="_Toc24925885"/>
      <w:bookmarkStart w:id="1650" w:name="_Toc24926063"/>
      <w:bookmarkStart w:id="1651" w:name="_Toc24926239"/>
      <w:bookmarkStart w:id="1652" w:name="_Toc33964099"/>
      <w:bookmarkStart w:id="1653" w:name="_Toc33980866"/>
      <w:bookmarkStart w:id="1654" w:name="_Toc36462667"/>
      <w:bookmarkStart w:id="1655" w:name="_Toc36462863"/>
      <w:bookmarkStart w:id="1656" w:name="_Toc43026117"/>
      <w:bookmarkStart w:id="1657" w:name="_Toc49763651"/>
      <w:bookmarkStart w:id="1658" w:name="_Toc56754347"/>
      <w:bookmarkStart w:id="1659" w:name="_Toc70341512"/>
      <w:r w:rsidRPr="00F11966">
        <w:t>5.5.1</w:t>
      </w:r>
      <w:r w:rsidRPr="00F11966">
        <w:tab/>
        <w:t>Introduction</w:t>
      </w:r>
      <w:bookmarkEnd w:id="1649"/>
      <w:bookmarkEnd w:id="1650"/>
      <w:bookmarkEnd w:id="1651"/>
      <w:bookmarkEnd w:id="1652"/>
      <w:bookmarkEnd w:id="1653"/>
      <w:bookmarkEnd w:id="1654"/>
      <w:bookmarkEnd w:id="1655"/>
      <w:bookmarkEnd w:id="1656"/>
      <w:bookmarkEnd w:id="1657"/>
      <w:bookmarkEnd w:id="1658"/>
      <w:bookmarkEnd w:id="1659"/>
    </w:p>
    <w:p w14:paraId="28E0B725" w14:textId="77777777" w:rsidR="00E92CBF" w:rsidRPr="00F11966" w:rsidRDefault="00E92CBF" w:rsidP="00E92CBF">
      <w:r w:rsidRPr="00F11966">
        <w:t>This clause defines common data types related to 5G QoS.</w:t>
      </w:r>
    </w:p>
    <w:p w14:paraId="4FDEBC17" w14:textId="77777777" w:rsidR="00E92CBF" w:rsidRPr="00F11966" w:rsidRDefault="00E92CBF" w:rsidP="00E92CBF">
      <w:pPr>
        <w:pStyle w:val="Heading3"/>
      </w:pPr>
      <w:bookmarkStart w:id="1660" w:name="_Toc24925886"/>
      <w:bookmarkStart w:id="1661" w:name="_Toc24926064"/>
      <w:bookmarkStart w:id="1662" w:name="_Toc24926240"/>
      <w:bookmarkStart w:id="1663" w:name="_Toc33964100"/>
      <w:bookmarkStart w:id="1664" w:name="_Toc33980867"/>
      <w:bookmarkStart w:id="1665" w:name="_Toc36462668"/>
      <w:bookmarkStart w:id="1666" w:name="_Toc36462864"/>
      <w:bookmarkStart w:id="1667" w:name="_Toc43026118"/>
      <w:bookmarkStart w:id="1668" w:name="_Toc49763652"/>
      <w:bookmarkStart w:id="1669" w:name="_Toc56754348"/>
      <w:bookmarkStart w:id="1670" w:name="_Toc70341513"/>
      <w:r w:rsidRPr="00F11966">
        <w:t>5.5.2</w:t>
      </w:r>
      <w:r w:rsidRPr="00F11966">
        <w:tab/>
        <w:t>Simple Data Types</w:t>
      </w:r>
      <w:bookmarkEnd w:id="1660"/>
      <w:bookmarkEnd w:id="1661"/>
      <w:bookmarkEnd w:id="1662"/>
      <w:bookmarkEnd w:id="1663"/>
      <w:bookmarkEnd w:id="1664"/>
      <w:bookmarkEnd w:id="1665"/>
      <w:bookmarkEnd w:id="1666"/>
      <w:bookmarkEnd w:id="1667"/>
      <w:bookmarkEnd w:id="1668"/>
      <w:bookmarkEnd w:id="1669"/>
      <w:bookmarkEnd w:id="1670"/>
    </w:p>
    <w:p w14:paraId="2EE29A4B" w14:textId="77777777" w:rsidR="00E92CBF" w:rsidRPr="00F11966" w:rsidRDefault="00E92CBF" w:rsidP="00E92CBF">
      <w:r w:rsidRPr="00F11966">
        <w:t>This clause specifies common simple data types.</w:t>
      </w:r>
    </w:p>
    <w:p w14:paraId="46460437"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3C12E4C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1C8B13"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00A40"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B663BDA" w14:textId="77777777" w:rsidR="00E92CBF" w:rsidRPr="00F11966" w:rsidRDefault="00E92CBF" w:rsidP="00AA7DB8">
            <w:pPr>
              <w:pStyle w:val="TAH"/>
            </w:pPr>
            <w:r w:rsidRPr="00F11966">
              <w:t>Description</w:t>
            </w:r>
          </w:p>
        </w:tc>
      </w:tr>
      <w:tr w:rsidR="00E92CBF" w:rsidRPr="00F11966" w14:paraId="617189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E6953"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7B6B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CE1E69"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37F7B7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BF2C6C"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180D9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5CF2CD5"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186788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40E416"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7B004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C666EE"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10740B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F47632"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67525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5CE2526"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1BA4D0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E37E4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6FCE0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43E7A91"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2BF0D8BB" w14:textId="77777777" w:rsidR="00E92CBF" w:rsidRPr="00F11966" w:rsidRDefault="00E92CBF" w:rsidP="00AA7DB8">
            <w:pPr>
              <w:pStyle w:val="TAL"/>
              <w:rPr>
                <w:lang w:eastAsia="zh-CN"/>
              </w:rPr>
            </w:pPr>
          </w:p>
          <w:p w14:paraId="51B73F6C" w14:textId="77777777" w:rsidR="00E92CBF" w:rsidRPr="00F11966" w:rsidRDefault="00E92CBF" w:rsidP="00AA7DB8">
            <w:pPr>
              <w:rPr>
                <w:rFonts w:ascii="Arial" w:hAnsi="Arial"/>
                <w:sz w:val="18"/>
              </w:rPr>
            </w:pPr>
            <w:r w:rsidRPr="00F11966">
              <w:rPr>
                <w:rFonts w:ascii="Arial" w:hAnsi="Arial"/>
                <w:sz w:val="18"/>
              </w:rPr>
              <w:t>Pattern: '^\d+(\.\d+)? (bps|Kbps|Mbps|Gbps|Tbps)$'</w:t>
            </w:r>
          </w:p>
          <w:p w14:paraId="7E08E2A1" w14:textId="77777777" w:rsidR="00E92CBF" w:rsidRPr="00F11966" w:rsidRDefault="00E92CBF" w:rsidP="00AA7DB8">
            <w:pPr>
              <w:pStyle w:val="TAL"/>
            </w:pPr>
            <w:r w:rsidRPr="00F11966">
              <w:t>Examples:</w:t>
            </w:r>
          </w:p>
          <w:p w14:paraId="35EB36DF" w14:textId="77777777" w:rsidR="00E92CBF" w:rsidRPr="00F11966" w:rsidRDefault="00E92CBF" w:rsidP="00AA7DB8">
            <w:pPr>
              <w:pStyle w:val="TAL"/>
              <w:rPr>
                <w:lang w:eastAsia="zh-CN"/>
              </w:rPr>
            </w:pPr>
            <w:r w:rsidRPr="00F11966">
              <w:t>"125 Mbps", "0.125 Gbps", "125000 Kbps"</w:t>
            </w:r>
          </w:p>
        </w:tc>
      </w:tr>
      <w:tr w:rsidR="00E92CBF" w:rsidRPr="00F11966" w14:paraId="7029F2A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E2366D"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4EAEB8"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3E918862"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5A4A45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E4BA8"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B92A0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C8CFDCB"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57F12CA3"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4B7132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5A1D7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A2F4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63D1B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90BED3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99C4C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019D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88CCC8A"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C8F85C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7E044B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96E70"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2EB5C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FF5248"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17CE69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6DD52"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253FF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513FB3D"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4A9A2D73" w14:textId="77777777" w:rsidR="00E92CBF" w:rsidRPr="00F11966" w:rsidRDefault="00E92CBF" w:rsidP="00AA7DB8">
            <w:pPr>
              <w:pStyle w:val="TAL"/>
              <w:rPr>
                <w:lang w:eastAsia="zh-CN"/>
              </w:rPr>
            </w:pPr>
            <w:r w:rsidRPr="00F11966">
              <w:t>Minimum = 1.</w:t>
            </w:r>
          </w:p>
        </w:tc>
      </w:tr>
      <w:tr w:rsidR="00E92CBF" w:rsidRPr="00F11966" w14:paraId="6F892F7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15D37"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21FDD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81317E9"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3E1DE2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DEE2B"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6EC05"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6295429"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A8E624B" w14:textId="77777777" w:rsidR="00E92CBF" w:rsidRPr="00F11966" w:rsidRDefault="00E92CBF" w:rsidP="00AA7DB8">
            <w:pPr>
              <w:rPr>
                <w:rFonts w:ascii="Arial" w:hAnsi="Arial"/>
                <w:sz w:val="18"/>
              </w:rPr>
            </w:pPr>
            <w:r w:rsidRPr="00F11966">
              <w:rPr>
                <w:rFonts w:ascii="Arial" w:hAnsi="Arial"/>
                <w:sz w:val="18"/>
              </w:rPr>
              <w:t>Pattern: '^([0-9]E-[0-9])$'</w:t>
            </w:r>
          </w:p>
          <w:p w14:paraId="635D8FF7" w14:textId="77777777" w:rsidR="00E92CBF" w:rsidRPr="00F11966" w:rsidRDefault="00E92CBF" w:rsidP="00AA7DB8">
            <w:pPr>
              <w:pStyle w:val="TAL"/>
            </w:pPr>
          </w:p>
          <w:p w14:paraId="1768E3D4" w14:textId="77777777" w:rsidR="00E92CBF" w:rsidRPr="00F11966" w:rsidRDefault="00E92CBF" w:rsidP="00AA7DB8">
            <w:pPr>
              <w:pStyle w:val="TAL"/>
              <w:rPr>
                <w:lang w:eastAsia="zh-CN"/>
              </w:rPr>
            </w:pPr>
            <w:r w:rsidRPr="00F11966">
              <w:rPr>
                <w:lang w:eastAsia="zh-CN"/>
              </w:rPr>
              <w:t>Examples:</w:t>
            </w:r>
          </w:p>
          <w:p w14:paraId="2DF9017A"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4BA6768"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3A2F0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8989BA"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56F21"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234EE32"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589826B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F5D24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91222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D7C74D"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080590FE" w14:textId="77777777" w:rsidR="00E92CBF" w:rsidRPr="00F11966" w:rsidRDefault="00E92CBF" w:rsidP="00AA7DB8">
            <w:pPr>
              <w:pStyle w:val="TAL"/>
              <w:rPr>
                <w:lang w:eastAsia="zh-CN"/>
              </w:rPr>
            </w:pPr>
            <w:r w:rsidRPr="00F11966">
              <w:t>Minimum = 0. Maximum = 1000.</w:t>
            </w:r>
          </w:p>
        </w:tc>
      </w:tr>
      <w:tr w:rsidR="00E92CBF" w:rsidRPr="00F11966" w14:paraId="096386C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11BDB3"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774F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A3EE1A6"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5930DB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375D15"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FADD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AFFF1B3"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27E84B07" w14:textId="77777777" w:rsidR="00E92CBF" w:rsidRPr="00F11966" w:rsidRDefault="00E92CBF" w:rsidP="00AA7DB8">
            <w:pPr>
              <w:pStyle w:val="TAL"/>
              <w:rPr>
                <w:lang w:eastAsia="zh-CN"/>
              </w:rPr>
            </w:pPr>
            <w:r w:rsidRPr="00F11966">
              <w:t>Minimum = 1. Maximum = 4095. Default = 2000..</w:t>
            </w:r>
          </w:p>
        </w:tc>
      </w:tr>
      <w:tr w:rsidR="00E92CBF" w:rsidRPr="00F11966" w14:paraId="5036691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819B24"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298B5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CD48672"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88F5F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6AF24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E1E0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33208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71864EF1" w14:textId="77777777" w:rsidR="00E92CBF" w:rsidRPr="00F11966" w:rsidRDefault="00E92CBF" w:rsidP="00AA7DB8">
            <w:pPr>
              <w:pStyle w:val="TAL"/>
              <w:rPr>
                <w:lang w:eastAsia="zh-CN"/>
              </w:rPr>
            </w:pPr>
            <w:r w:rsidRPr="00F11966">
              <w:t xml:space="preserve">Minimum = 1. Maximum = 4095. </w:t>
            </w:r>
          </w:p>
        </w:tc>
      </w:tr>
      <w:tr w:rsidR="00E92CBF" w:rsidRPr="00F11966" w14:paraId="7AB76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47C83E"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D9C00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FA792CC"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02907F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8E2FF5"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D2C1D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662336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405B1DBC" w14:textId="77777777" w:rsidR="00E92CBF" w:rsidRPr="00F11966" w:rsidRDefault="00E92CBF" w:rsidP="00AA7DB8">
            <w:pPr>
              <w:pStyle w:val="TAL"/>
            </w:pPr>
            <w:r w:rsidRPr="00F11966">
              <w:t xml:space="preserve">Minimum = 1. Maximum = 100 </w:t>
            </w:r>
          </w:p>
        </w:tc>
      </w:tr>
      <w:tr w:rsidR="00E92CBF" w:rsidRPr="00F11966" w14:paraId="61BACF8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87DA3"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8CE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328DD33"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D4397B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B884B9"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C891C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4C8CB68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49625E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20EBB4"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FF1B27"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C17AF0"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030934A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37D04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EF03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8924A71"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5F3EB095" w14:textId="77777777" w:rsidR="00E92CBF" w:rsidRPr="00F11966" w:rsidRDefault="00E92CBF" w:rsidP="00AA7DB8">
            <w:pPr>
              <w:pStyle w:val="TAL"/>
            </w:pPr>
            <w:r w:rsidRPr="00F11966">
              <w:t>Minimum = 4096. Maximum = 2000000.</w:t>
            </w:r>
          </w:p>
        </w:tc>
      </w:tr>
      <w:tr w:rsidR="00E92CBF" w:rsidRPr="00F11966" w14:paraId="1CA5E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67D95"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7C817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7F95E3"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1A0EAA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900A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FC128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85F1CB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23DE166A" w14:textId="77777777" w:rsidR="00A04F3F" w:rsidRPr="00F11966" w:rsidRDefault="00A04F3F" w:rsidP="00A04F3F">
            <w:pPr>
              <w:pStyle w:val="TAL"/>
            </w:pPr>
            <w:r w:rsidRPr="00F11966">
              <w:t>Minimum = 1.</w:t>
            </w:r>
          </w:p>
        </w:tc>
      </w:tr>
      <w:tr w:rsidR="00A04F3F" w:rsidRPr="00F11966" w14:paraId="11DF600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A5B5CF"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CA34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8500BBE"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4173A484" w14:textId="77777777" w:rsidR="00E92CBF" w:rsidRPr="00F11966" w:rsidRDefault="00E92CBF" w:rsidP="00E92CBF"/>
    <w:p w14:paraId="0C7B29BB" w14:textId="77777777" w:rsidR="00E92CBF" w:rsidRPr="00F11966" w:rsidRDefault="00E92CBF" w:rsidP="00E92CBF">
      <w:pPr>
        <w:pStyle w:val="Heading3"/>
      </w:pPr>
      <w:bookmarkStart w:id="1671" w:name="_Toc24925887"/>
      <w:bookmarkStart w:id="1672" w:name="_Toc24926065"/>
      <w:bookmarkStart w:id="1673" w:name="_Toc24926241"/>
      <w:bookmarkStart w:id="1674" w:name="_Toc33964101"/>
      <w:bookmarkStart w:id="1675" w:name="_Toc33980868"/>
      <w:bookmarkStart w:id="1676" w:name="_Toc36462669"/>
      <w:bookmarkStart w:id="1677" w:name="_Toc36462865"/>
      <w:bookmarkStart w:id="1678" w:name="_Toc43026119"/>
      <w:bookmarkStart w:id="1679" w:name="_Toc49763653"/>
      <w:bookmarkStart w:id="1680" w:name="_Toc56754349"/>
      <w:bookmarkStart w:id="1681" w:name="_Toc70341514"/>
      <w:r w:rsidRPr="00F11966">
        <w:t>5.5.3</w:t>
      </w:r>
      <w:r w:rsidRPr="00F11966">
        <w:tab/>
        <w:t>Enumerations</w:t>
      </w:r>
      <w:bookmarkEnd w:id="1671"/>
      <w:bookmarkEnd w:id="1672"/>
      <w:bookmarkEnd w:id="1673"/>
      <w:bookmarkEnd w:id="1674"/>
      <w:bookmarkEnd w:id="1675"/>
      <w:bookmarkEnd w:id="1676"/>
      <w:bookmarkEnd w:id="1677"/>
      <w:bookmarkEnd w:id="1678"/>
      <w:bookmarkEnd w:id="1679"/>
      <w:bookmarkEnd w:id="1680"/>
      <w:bookmarkEnd w:id="1681"/>
    </w:p>
    <w:p w14:paraId="6BFCB33D" w14:textId="77777777" w:rsidR="00E92CBF" w:rsidRPr="00F11966" w:rsidRDefault="00E92CBF" w:rsidP="00E92CBF">
      <w:pPr>
        <w:pStyle w:val="Heading4"/>
      </w:pPr>
      <w:bookmarkStart w:id="1682" w:name="_Toc24925888"/>
      <w:bookmarkStart w:id="1683" w:name="_Toc24926066"/>
      <w:bookmarkStart w:id="1684" w:name="_Toc24926242"/>
      <w:bookmarkStart w:id="1685" w:name="_Toc33964102"/>
      <w:bookmarkStart w:id="1686" w:name="_Toc33980869"/>
      <w:bookmarkStart w:id="1687" w:name="_Toc36462670"/>
      <w:bookmarkStart w:id="1688" w:name="_Toc36462866"/>
      <w:bookmarkStart w:id="1689" w:name="_Toc43026120"/>
      <w:bookmarkStart w:id="1690" w:name="_Toc49763654"/>
      <w:bookmarkStart w:id="1691" w:name="_Toc56754350"/>
      <w:bookmarkStart w:id="1692" w:name="_Toc70341515"/>
      <w:r w:rsidRPr="00F11966">
        <w:t>5.5.3.1</w:t>
      </w:r>
      <w:r w:rsidRPr="00F11966">
        <w:tab/>
        <w:t>Enumeration: PreemptionCapability</w:t>
      </w:r>
      <w:bookmarkEnd w:id="1682"/>
      <w:bookmarkEnd w:id="1683"/>
      <w:bookmarkEnd w:id="1684"/>
      <w:bookmarkEnd w:id="1685"/>
      <w:bookmarkEnd w:id="1686"/>
      <w:bookmarkEnd w:id="1687"/>
      <w:bookmarkEnd w:id="1688"/>
      <w:bookmarkEnd w:id="1689"/>
      <w:bookmarkEnd w:id="1690"/>
      <w:bookmarkEnd w:id="1691"/>
      <w:bookmarkEnd w:id="1692"/>
    </w:p>
    <w:p w14:paraId="58750FDD"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1DEE6FEC"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DFA60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48740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97C200" w14:textId="77777777" w:rsidR="00E92CBF" w:rsidRPr="00F11966" w:rsidRDefault="00E92CBF" w:rsidP="00AA7DB8">
            <w:pPr>
              <w:pStyle w:val="TAH"/>
            </w:pPr>
            <w:r w:rsidRPr="00F11966">
              <w:t>Description</w:t>
            </w:r>
          </w:p>
        </w:tc>
      </w:tr>
      <w:tr w:rsidR="00E92CBF" w:rsidRPr="00F11966" w14:paraId="3BF5884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97B71"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15BA5" w14:textId="77777777" w:rsidR="00E92CBF" w:rsidRPr="00F11966" w:rsidRDefault="00E92CBF" w:rsidP="00AA7DB8">
            <w:pPr>
              <w:pStyle w:val="TAL"/>
            </w:pPr>
            <w:r w:rsidRPr="00F11966">
              <w:t>Shall not trigger pre-emption.</w:t>
            </w:r>
          </w:p>
        </w:tc>
      </w:tr>
      <w:tr w:rsidR="00E92CBF" w:rsidRPr="00F11966" w14:paraId="6476C1B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9121C"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B8969D" w14:textId="77777777" w:rsidR="00E92CBF" w:rsidRPr="00F11966" w:rsidRDefault="00E92CBF" w:rsidP="00AA7DB8">
            <w:pPr>
              <w:pStyle w:val="TAL"/>
            </w:pPr>
            <w:r w:rsidRPr="00F11966">
              <w:t>May trigger pre-emption.</w:t>
            </w:r>
          </w:p>
        </w:tc>
      </w:tr>
    </w:tbl>
    <w:p w14:paraId="3AF2DB5B" w14:textId="77777777" w:rsidR="00E92CBF" w:rsidRPr="00F11966" w:rsidRDefault="00E92CBF" w:rsidP="00E92CBF"/>
    <w:p w14:paraId="11D60349" w14:textId="77777777" w:rsidR="00E92CBF" w:rsidRPr="00F11966" w:rsidRDefault="00E92CBF" w:rsidP="00E92CBF">
      <w:pPr>
        <w:pStyle w:val="Heading4"/>
      </w:pPr>
      <w:bookmarkStart w:id="1693" w:name="_Toc24925889"/>
      <w:bookmarkStart w:id="1694" w:name="_Toc24926067"/>
      <w:bookmarkStart w:id="1695" w:name="_Toc24926243"/>
      <w:bookmarkStart w:id="1696" w:name="_Toc33964103"/>
      <w:bookmarkStart w:id="1697" w:name="_Toc33980870"/>
      <w:bookmarkStart w:id="1698" w:name="_Toc36462671"/>
      <w:bookmarkStart w:id="1699" w:name="_Toc36462867"/>
      <w:bookmarkStart w:id="1700" w:name="_Toc43026121"/>
      <w:bookmarkStart w:id="1701" w:name="_Toc49763655"/>
      <w:bookmarkStart w:id="1702" w:name="_Toc56754351"/>
      <w:bookmarkStart w:id="1703" w:name="_Toc70341516"/>
      <w:r w:rsidRPr="00F11966">
        <w:t>5.5.3.2</w:t>
      </w:r>
      <w:r w:rsidRPr="00F11966">
        <w:tab/>
        <w:t>Enumeration: PreemptionVulnerability</w:t>
      </w:r>
      <w:bookmarkEnd w:id="1693"/>
      <w:bookmarkEnd w:id="1694"/>
      <w:bookmarkEnd w:id="1695"/>
      <w:bookmarkEnd w:id="1696"/>
      <w:bookmarkEnd w:id="1697"/>
      <w:bookmarkEnd w:id="1698"/>
      <w:bookmarkEnd w:id="1699"/>
      <w:bookmarkEnd w:id="1700"/>
      <w:bookmarkEnd w:id="1701"/>
      <w:bookmarkEnd w:id="1702"/>
      <w:bookmarkEnd w:id="1703"/>
    </w:p>
    <w:p w14:paraId="5A48B71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32A52109"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07A5D2B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F11FC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5CD009" w14:textId="77777777" w:rsidR="00E92CBF" w:rsidRPr="00F11966" w:rsidRDefault="00E92CBF" w:rsidP="00AA7DB8">
            <w:pPr>
              <w:pStyle w:val="TAH"/>
            </w:pPr>
            <w:r w:rsidRPr="00F11966">
              <w:t>Description</w:t>
            </w:r>
          </w:p>
        </w:tc>
      </w:tr>
      <w:tr w:rsidR="00E92CBF" w:rsidRPr="00F11966" w14:paraId="4AED156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90BFF1"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20731D" w14:textId="77777777" w:rsidR="00E92CBF" w:rsidRPr="00F11966" w:rsidRDefault="00E92CBF" w:rsidP="00AA7DB8">
            <w:pPr>
              <w:pStyle w:val="TAL"/>
            </w:pPr>
            <w:r w:rsidRPr="00F11966">
              <w:t>Shall not be pre-empted.</w:t>
            </w:r>
          </w:p>
        </w:tc>
      </w:tr>
      <w:tr w:rsidR="00E92CBF" w:rsidRPr="00F11966" w14:paraId="3984B03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5AB942"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1CC3B" w14:textId="77777777" w:rsidR="00E92CBF" w:rsidRPr="00F11966" w:rsidRDefault="00E92CBF" w:rsidP="00AA7DB8">
            <w:pPr>
              <w:pStyle w:val="TAL"/>
            </w:pPr>
            <w:r w:rsidRPr="00F11966">
              <w:t>May be pre-empted.</w:t>
            </w:r>
          </w:p>
        </w:tc>
      </w:tr>
    </w:tbl>
    <w:p w14:paraId="32687A48" w14:textId="77777777" w:rsidR="00E92CBF" w:rsidRPr="00F11966" w:rsidRDefault="00E92CBF" w:rsidP="00E92CBF"/>
    <w:p w14:paraId="6D27E941" w14:textId="77777777" w:rsidR="00E92CBF" w:rsidRPr="00F11966" w:rsidRDefault="00E92CBF" w:rsidP="00E92CBF">
      <w:pPr>
        <w:pStyle w:val="Heading4"/>
      </w:pPr>
      <w:bookmarkStart w:id="1704" w:name="_Toc24925890"/>
      <w:bookmarkStart w:id="1705" w:name="_Toc24926068"/>
      <w:bookmarkStart w:id="1706" w:name="_Toc24926244"/>
      <w:bookmarkStart w:id="1707" w:name="_Toc33964104"/>
      <w:bookmarkStart w:id="1708" w:name="_Toc33980871"/>
      <w:bookmarkStart w:id="1709" w:name="_Toc36462672"/>
      <w:bookmarkStart w:id="1710" w:name="_Toc36462868"/>
      <w:bookmarkStart w:id="1711" w:name="_Toc43026122"/>
      <w:bookmarkStart w:id="1712" w:name="_Toc49763656"/>
      <w:bookmarkStart w:id="1713" w:name="_Toc56754352"/>
      <w:bookmarkStart w:id="1714" w:name="_Toc70341517"/>
      <w:r w:rsidRPr="00F11966">
        <w:lastRenderedPageBreak/>
        <w:t>5.5.3.3</w:t>
      </w:r>
      <w:r w:rsidRPr="00F11966">
        <w:tab/>
        <w:t>Enumeration: ReflectiveQosAttribute</w:t>
      </w:r>
      <w:bookmarkEnd w:id="1704"/>
      <w:bookmarkEnd w:id="1705"/>
      <w:bookmarkEnd w:id="1706"/>
      <w:bookmarkEnd w:id="1707"/>
      <w:bookmarkEnd w:id="1708"/>
      <w:bookmarkEnd w:id="1709"/>
      <w:bookmarkEnd w:id="1710"/>
      <w:bookmarkEnd w:id="1711"/>
      <w:bookmarkEnd w:id="1712"/>
      <w:bookmarkEnd w:id="1713"/>
      <w:bookmarkEnd w:id="1714"/>
    </w:p>
    <w:p w14:paraId="2F2C5F4C"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5450A3AD"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26B87F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A3FF1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7EB828" w14:textId="77777777" w:rsidR="00E92CBF" w:rsidRPr="00F11966" w:rsidRDefault="00E92CBF" w:rsidP="00AA7DB8">
            <w:pPr>
              <w:pStyle w:val="TAH"/>
            </w:pPr>
            <w:r w:rsidRPr="00F11966">
              <w:t>Description</w:t>
            </w:r>
          </w:p>
        </w:tc>
      </w:tr>
      <w:tr w:rsidR="00E92CBF" w:rsidRPr="00F11966" w14:paraId="04B208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CA3E5"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83766" w14:textId="77777777" w:rsidR="00E92CBF" w:rsidRPr="00F11966" w:rsidRDefault="00E92CBF" w:rsidP="00AA7DB8">
            <w:pPr>
              <w:pStyle w:val="TAL"/>
            </w:pPr>
            <w:r w:rsidRPr="00F11966">
              <w:t>Certain traffic of the Qos flow may be subject to Reflective QoS.</w:t>
            </w:r>
          </w:p>
        </w:tc>
      </w:tr>
      <w:tr w:rsidR="00E92CBF" w:rsidRPr="00F11966" w14:paraId="384EDE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F0115E"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72261" w14:textId="77777777" w:rsidR="00E92CBF" w:rsidRPr="00F11966" w:rsidRDefault="00E92CBF" w:rsidP="00AA7DB8">
            <w:pPr>
              <w:pStyle w:val="TAL"/>
            </w:pPr>
            <w:r w:rsidRPr="00F11966">
              <w:t>Traffic of the Qos flow is not subject to Reflective QoS.</w:t>
            </w:r>
          </w:p>
        </w:tc>
      </w:tr>
    </w:tbl>
    <w:p w14:paraId="44B1E0A5" w14:textId="77777777" w:rsidR="00E92CBF" w:rsidRPr="00F11966" w:rsidRDefault="00E92CBF" w:rsidP="00E92CBF">
      <w:pPr>
        <w:rPr>
          <w:lang w:val="en-US"/>
        </w:rPr>
      </w:pPr>
    </w:p>
    <w:p w14:paraId="77040323" w14:textId="77777777" w:rsidR="00E92CBF" w:rsidRPr="00F11966" w:rsidRDefault="00E92CBF" w:rsidP="00E92CBF">
      <w:pPr>
        <w:pStyle w:val="Heading4"/>
      </w:pPr>
      <w:bookmarkStart w:id="1715" w:name="_Toc24925891"/>
      <w:bookmarkStart w:id="1716" w:name="_Toc24926069"/>
      <w:bookmarkStart w:id="1717" w:name="_Toc24926245"/>
      <w:bookmarkStart w:id="1718" w:name="_Toc33964105"/>
      <w:bookmarkStart w:id="1719" w:name="_Toc33980872"/>
      <w:bookmarkStart w:id="1720" w:name="_Toc36462673"/>
      <w:bookmarkStart w:id="1721" w:name="_Toc36462869"/>
      <w:bookmarkStart w:id="1722" w:name="_Toc43026123"/>
      <w:bookmarkStart w:id="1723" w:name="_Toc49763657"/>
      <w:bookmarkStart w:id="1724" w:name="_Toc56754353"/>
      <w:bookmarkStart w:id="1725" w:name="_Toc70341518"/>
      <w:r w:rsidRPr="00F11966">
        <w:t>5.5.3.4</w:t>
      </w:r>
      <w:r w:rsidRPr="00F11966">
        <w:tab/>
        <w:t>Void</w:t>
      </w:r>
      <w:bookmarkEnd w:id="1715"/>
      <w:bookmarkEnd w:id="1716"/>
      <w:bookmarkEnd w:id="1717"/>
      <w:bookmarkEnd w:id="1718"/>
      <w:bookmarkEnd w:id="1719"/>
      <w:bookmarkEnd w:id="1720"/>
      <w:bookmarkEnd w:id="1721"/>
      <w:bookmarkEnd w:id="1722"/>
      <w:bookmarkEnd w:id="1723"/>
      <w:bookmarkEnd w:id="1724"/>
      <w:bookmarkEnd w:id="1725"/>
    </w:p>
    <w:p w14:paraId="6FF956D0" w14:textId="77777777" w:rsidR="00E92CBF" w:rsidRPr="00F11966" w:rsidRDefault="00E92CBF" w:rsidP="00E92CBF">
      <w:pPr>
        <w:rPr>
          <w:lang w:val="en-US"/>
        </w:rPr>
      </w:pPr>
    </w:p>
    <w:p w14:paraId="4B846891" w14:textId="77777777" w:rsidR="00E92CBF" w:rsidRPr="00F11966" w:rsidRDefault="00E92CBF" w:rsidP="00E92CBF">
      <w:pPr>
        <w:pStyle w:val="Heading4"/>
      </w:pPr>
      <w:bookmarkStart w:id="1726" w:name="_Toc24925892"/>
      <w:bookmarkStart w:id="1727" w:name="_Toc24926070"/>
      <w:bookmarkStart w:id="1728" w:name="_Toc24926246"/>
      <w:bookmarkStart w:id="1729" w:name="_Toc33964106"/>
      <w:bookmarkStart w:id="1730" w:name="_Toc33980873"/>
      <w:bookmarkStart w:id="1731" w:name="_Toc36462674"/>
      <w:bookmarkStart w:id="1732" w:name="_Toc36462870"/>
      <w:bookmarkStart w:id="1733" w:name="_Toc43026124"/>
      <w:bookmarkStart w:id="1734" w:name="_Toc49763658"/>
      <w:bookmarkStart w:id="1735" w:name="_Toc56754354"/>
      <w:bookmarkStart w:id="1736" w:name="_Toc70341519"/>
      <w:r w:rsidRPr="00F11966">
        <w:t>5.5.3.5</w:t>
      </w:r>
      <w:r w:rsidRPr="00F11966">
        <w:tab/>
        <w:t>Enumeration: NotificationControl</w:t>
      </w:r>
      <w:bookmarkEnd w:id="1726"/>
      <w:bookmarkEnd w:id="1727"/>
      <w:bookmarkEnd w:id="1728"/>
      <w:bookmarkEnd w:id="1729"/>
      <w:bookmarkEnd w:id="1730"/>
      <w:bookmarkEnd w:id="1731"/>
      <w:bookmarkEnd w:id="1732"/>
      <w:bookmarkEnd w:id="1733"/>
      <w:bookmarkEnd w:id="1734"/>
      <w:bookmarkEnd w:id="1735"/>
      <w:bookmarkEnd w:id="1736"/>
    </w:p>
    <w:p w14:paraId="31AC5805"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3BB98D63"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C12785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1D31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BB5E04" w14:textId="77777777" w:rsidR="00E92CBF" w:rsidRPr="00F11966" w:rsidRDefault="00E92CBF" w:rsidP="00AA7DB8">
            <w:pPr>
              <w:pStyle w:val="TAH"/>
            </w:pPr>
            <w:r w:rsidRPr="00F11966">
              <w:t>Description</w:t>
            </w:r>
          </w:p>
        </w:tc>
      </w:tr>
      <w:tr w:rsidR="00E92CBF" w:rsidRPr="00F11966" w14:paraId="6BF3F8D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EDCD2"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A47DE" w14:textId="77777777" w:rsidR="00E92CBF" w:rsidRPr="00F11966" w:rsidRDefault="00E92CBF" w:rsidP="00AA7DB8">
            <w:pPr>
              <w:pStyle w:val="TAL"/>
            </w:pPr>
            <w:r w:rsidRPr="00F11966">
              <w:t>Notifications are requested from the RAN.</w:t>
            </w:r>
          </w:p>
        </w:tc>
      </w:tr>
      <w:tr w:rsidR="00E92CBF" w:rsidRPr="00F11966" w14:paraId="72808C7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7793"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5DF4AE" w14:textId="77777777" w:rsidR="00E92CBF" w:rsidRPr="00F11966" w:rsidRDefault="00E92CBF" w:rsidP="00AA7DB8">
            <w:pPr>
              <w:pStyle w:val="TAL"/>
            </w:pPr>
            <w:r w:rsidRPr="00F11966">
              <w:t>Notifications are not requested from the RAN.</w:t>
            </w:r>
          </w:p>
        </w:tc>
      </w:tr>
    </w:tbl>
    <w:p w14:paraId="489A1948" w14:textId="77777777" w:rsidR="00E92CBF" w:rsidRPr="00F11966" w:rsidRDefault="00E92CBF" w:rsidP="00E92CBF">
      <w:pPr>
        <w:rPr>
          <w:lang w:val="en-US"/>
        </w:rPr>
      </w:pPr>
    </w:p>
    <w:p w14:paraId="5AC8CDD3" w14:textId="77777777" w:rsidR="00E92CBF" w:rsidRPr="00F11966" w:rsidRDefault="00E92CBF" w:rsidP="00E92CBF">
      <w:pPr>
        <w:pStyle w:val="Heading4"/>
      </w:pPr>
      <w:bookmarkStart w:id="1737" w:name="_Toc24925893"/>
      <w:bookmarkStart w:id="1738" w:name="_Toc24926071"/>
      <w:bookmarkStart w:id="1739" w:name="_Toc24926247"/>
      <w:bookmarkStart w:id="1740" w:name="_Toc33964107"/>
      <w:bookmarkStart w:id="1741" w:name="_Toc33980874"/>
      <w:bookmarkStart w:id="1742" w:name="_Toc36462675"/>
      <w:bookmarkStart w:id="1743" w:name="_Toc36462871"/>
      <w:bookmarkStart w:id="1744" w:name="_Toc43026125"/>
      <w:bookmarkStart w:id="1745" w:name="_Toc49763659"/>
      <w:bookmarkStart w:id="1746" w:name="_Toc56754355"/>
      <w:bookmarkStart w:id="1747" w:name="_Toc70341520"/>
      <w:r w:rsidRPr="00F11966">
        <w:t>5.5.3.6</w:t>
      </w:r>
      <w:r w:rsidRPr="00F11966">
        <w:tab/>
        <w:t>Enumeration: QosResourceType</w:t>
      </w:r>
      <w:bookmarkEnd w:id="1737"/>
      <w:bookmarkEnd w:id="1738"/>
      <w:bookmarkEnd w:id="1739"/>
      <w:bookmarkEnd w:id="1740"/>
      <w:bookmarkEnd w:id="1741"/>
      <w:bookmarkEnd w:id="1742"/>
      <w:bookmarkEnd w:id="1743"/>
      <w:bookmarkEnd w:id="1744"/>
      <w:bookmarkEnd w:id="1745"/>
      <w:bookmarkEnd w:id="1746"/>
      <w:bookmarkEnd w:id="1747"/>
    </w:p>
    <w:p w14:paraId="648CFC5B"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0FBA0DB2"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69252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AC28F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ABD076" w14:textId="77777777" w:rsidR="00E92CBF" w:rsidRPr="00F11966" w:rsidRDefault="00E92CBF" w:rsidP="00AA7DB8">
            <w:pPr>
              <w:pStyle w:val="TAH"/>
            </w:pPr>
            <w:r w:rsidRPr="00F11966">
              <w:t>Description</w:t>
            </w:r>
          </w:p>
        </w:tc>
      </w:tr>
      <w:tr w:rsidR="00E92CBF" w:rsidRPr="00F11966" w14:paraId="0C3320C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2D3F6"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A3DD7" w14:textId="77777777" w:rsidR="00E92CBF" w:rsidRPr="00F11966" w:rsidRDefault="00E92CBF" w:rsidP="00AA7DB8">
            <w:pPr>
              <w:pStyle w:val="TAL"/>
            </w:pPr>
            <w:r w:rsidRPr="00F11966">
              <w:t>Non-GBR QoS Flow.</w:t>
            </w:r>
          </w:p>
        </w:tc>
      </w:tr>
      <w:tr w:rsidR="00E92CBF" w:rsidRPr="00F11966" w14:paraId="07A71B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7DF4B9"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2230B" w14:textId="77777777" w:rsidR="00E92CBF" w:rsidRPr="00F11966" w:rsidRDefault="00E92CBF" w:rsidP="00AA7DB8">
            <w:pPr>
              <w:pStyle w:val="TAL"/>
            </w:pPr>
            <w:r w:rsidRPr="00F11966">
              <w:t>Non-delay critical GBR QoS flow.</w:t>
            </w:r>
          </w:p>
        </w:tc>
      </w:tr>
      <w:tr w:rsidR="00E92CBF" w:rsidRPr="00F11966" w14:paraId="292873F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9307D"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2608B3" w14:textId="77777777" w:rsidR="00E92CBF" w:rsidRPr="00F11966" w:rsidRDefault="00E92CBF" w:rsidP="00AA7DB8">
            <w:pPr>
              <w:pStyle w:val="TAL"/>
            </w:pPr>
            <w:r w:rsidRPr="00F11966">
              <w:t>Delay critical GBR QoS flow.</w:t>
            </w:r>
          </w:p>
        </w:tc>
      </w:tr>
    </w:tbl>
    <w:p w14:paraId="0FF5F319" w14:textId="77777777" w:rsidR="00E92CBF" w:rsidRPr="00F11966" w:rsidRDefault="00E92CBF" w:rsidP="00E92CBF">
      <w:pPr>
        <w:rPr>
          <w:lang w:val="en-US"/>
        </w:rPr>
      </w:pPr>
    </w:p>
    <w:p w14:paraId="697BBF2D" w14:textId="77777777" w:rsidR="00E92CBF" w:rsidRPr="00F11966" w:rsidRDefault="00E92CBF" w:rsidP="00E92CBF">
      <w:pPr>
        <w:pStyle w:val="Heading4"/>
      </w:pPr>
      <w:bookmarkStart w:id="1748" w:name="_Toc24925894"/>
      <w:bookmarkStart w:id="1749" w:name="_Toc24926072"/>
      <w:bookmarkStart w:id="1750" w:name="_Toc24926248"/>
      <w:bookmarkStart w:id="1751" w:name="_Toc33964108"/>
      <w:bookmarkStart w:id="1752" w:name="_Toc33980875"/>
      <w:bookmarkStart w:id="1753" w:name="_Toc36462676"/>
      <w:bookmarkStart w:id="1754" w:name="_Toc36462872"/>
      <w:bookmarkStart w:id="1755" w:name="_Toc43026126"/>
      <w:bookmarkStart w:id="1756" w:name="_Toc49763660"/>
      <w:bookmarkStart w:id="1757" w:name="_Toc56754356"/>
      <w:bookmarkStart w:id="1758" w:name="_Toc70341521"/>
      <w:r w:rsidRPr="00F11966">
        <w:t>5.5.3.7</w:t>
      </w:r>
      <w:r w:rsidRPr="00F11966">
        <w:tab/>
        <w:t>Enumeration: PreemptionCapabilityRm</w:t>
      </w:r>
      <w:bookmarkEnd w:id="1748"/>
      <w:bookmarkEnd w:id="1749"/>
      <w:bookmarkEnd w:id="1750"/>
      <w:bookmarkEnd w:id="1751"/>
      <w:bookmarkEnd w:id="1752"/>
      <w:bookmarkEnd w:id="1753"/>
      <w:bookmarkEnd w:id="1754"/>
      <w:bookmarkEnd w:id="1755"/>
      <w:bookmarkEnd w:id="1756"/>
      <w:bookmarkEnd w:id="1757"/>
      <w:bookmarkEnd w:id="1758"/>
    </w:p>
    <w:p w14:paraId="4B620AE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0B49D6F4" w14:textId="77777777" w:rsidR="00E92CBF" w:rsidRPr="00F11966" w:rsidRDefault="00E92CBF" w:rsidP="00E92CBF">
      <w:pPr>
        <w:pStyle w:val="Heading4"/>
      </w:pPr>
      <w:bookmarkStart w:id="1759" w:name="_Toc24925895"/>
      <w:bookmarkStart w:id="1760" w:name="_Toc24926073"/>
      <w:bookmarkStart w:id="1761" w:name="_Toc24926249"/>
      <w:bookmarkStart w:id="1762" w:name="_Toc33964109"/>
      <w:bookmarkStart w:id="1763" w:name="_Toc33980876"/>
      <w:bookmarkStart w:id="1764" w:name="_Toc36462677"/>
      <w:bookmarkStart w:id="1765" w:name="_Toc36462873"/>
      <w:bookmarkStart w:id="1766" w:name="_Toc43026127"/>
      <w:bookmarkStart w:id="1767" w:name="_Toc49763661"/>
      <w:bookmarkStart w:id="1768" w:name="_Toc56754357"/>
      <w:bookmarkStart w:id="1769" w:name="_Toc70341522"/>
      <w:r w:rsidRPr="00F11966">
        <w:t>5.5.3.8</w:t>
      </w:r>
      <w:r w:rsidRPr="00F11966">
        <w:tab/>
        <w:t>Enumeration: PreemptionVulnerabilityRm</w:t>
      </w:r>
      <w:bookmarkEnd w:id="1759"/>
      <w:bookmarkEnd w:id="1760"/>
      <w:bookmarkEnd w:id="1761"/>
      <w:bookmarkEnd w:id="1762"/>
      <w:bookmarkEnd w:id="1763"/>
      <w:bookmarkEnd w:id="1764"/>
      <w:bookmarkEnd w:id="1765"/>
      <w:bookmarkEnd w:id="1766"/>
      <w:bookmarkEnd w:id="1767"/>
      <w:bookmarkEnd w:id="1768"/>
      <w:bookmarkEnd w:id="1769"/>
    </w:p>
    <w:p w14:paraId="2AC8129A"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587E6E1E" w14:textId="77777777" w:rsidR="00E92CBF" w:rsidRPr="00F11966" w:rsidRDefault="00E92CBF" w:rsidP="00E92CBF">
      <w:pPr>
        <w:pStyle w:val="Heading4"/>
      </w:pPr>
      <w:bookmarkStart w:id="1770" w:name="_Toc24925896"/>
      <w:bookmarkStart w:id="1771" w:name="_Toc24926074"/>
      <w:bookmarkStart w:id="1772" w:name="_Toc24926250"/>
      <w:bookmarkStart w:id="1773" w:name="_Toc33964110"/>
      <w:bookmarkStart w:id="1774" w:name="_Toc33980877"/>
      <w:bookmarkStart w:id="1775" w:name="_Toc36462678"/>
      <w:bookmarkStart w:id="1776" w:name="_Toc36462874"/>
      <w:bookmarkStart w:id="1777" w:name="_Toc43026128"/>
      <w:bookmarkStart w:id="1778" w:name="_Toc49763662"/>
      <w:bookmarkStart w:id="1779" w:name="_Toc56754358"/>
      <w:bookmarkStart w:id="1780" w:name="_Toc70341523"/>
      <w:r w:rsidRPr="00F11966">
        <w:t>5.5.3.9</w:t>
      </w:r>
      <w:r w:rsidRPr="00F11966">
        <w:tab/>
        <w:t>Enumeration: ReflectiveQosAttributeRm</w:t>
      </w:r>
      <w:bookmarkEnd w:id="1770"/>
      <w:bookmarkEnd w:id="1771"/>
      <w:bookmarkEnd w:id="1772"/>
      <w:bookmarkEnd w:id="1773"/>
      <w:bookmarkEnd w:id="1774"/>
      <w:bookmarkEnd w:id="1775"/>
      <w:bookmarkEnd w:id="1776"/>
      <w:bookmarkEnd w:id="1777"/>
      <w:bookmarkEnd w:id="1778"/>
      <w:bookmarkEnd w:id="1779"/>
      <w:bookmarkEnd w:id="1780"/>
    </w:p>
    <w:p w14:paraId="05535C61"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6A0BA2CB" w14:textId="77777777" w:rsidR="00E92CBF" w:rsidRPr="00F11966" w:rsidRDefault="00E92CBF" w:rsidP="00E92CBF">
      <w:pPr>
        <w:pStyle w:val="Heading4"/>
      </w:pPr>
      <w:bookmarkStart w:id="1781" w:name="_Toc24925897"/>
      <w:bookmarkStart w:id="1782" w:name="_Toc24926075"/>
      <w:bookmarkStart w:id="1783" w:name="_Toc24926251"/>
      <w:bookmarkStart w:id="1784" w:name="_Toc33964111"/>
      <w:bookmarkStart w:id="1785" w:name="_Toc33980878"/>
      <w:bookmarkStart w:id="1786" w:name="_Toc36462679"/>
      <w:bookmarkStart w:id="1787" w:name="_Toc36462875"/>
      <w:bookmarkStart w:id="1788" w:name="_Toc43026129"/>
      <w:bookmarkStart w:id="1789" w:name="_Toc49763663"/>
      <w:bookmarkStart w:id="1790" w:name="_Toc56754359"/>
      <w:bookmarkStart w:id="1791" w:name="_Toc70341524"/>
      <w:r w:rsidRPr="00F11966">
        <w:lastRenderedPageBreak/>
        <w:t>5.5.3.10</w:t>
      </w:r>
      <w:r w:rsidRPr="00F11966">
        <w:tab/>
        <w:t>Enumeration: NotificationControlRm</w:t>
      </w:r>
      <w:bookmarkEnd w:id="1781"/>
      <w:bookmarkEnd w:id="1782"/>
      <w:bookmarkEnd w:id="1783"/>
      <w:bookmarkEnd w:id="1784"/>
      <w:bookmarkEnd w:id="1785"/>
      <w:bookmarkEnd w:id="1786"/>
      <w:bookmarkEnd w:id="1787"/>
      <w:bookmarkEnd w:id="1788"/>
      <w:bookmarkEnd w:id="1789"/>
      <w:bookmarkEnd w:id="1790"/>
      <w:bookmarkEnd w:id="1791"/>
    </w:p>
    <w:p w14:paraId="5B71305E"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20597233" w14:textId="77777777" w:rsidR="00E92CBF" w:rsidRPr="00F11966" w:rsidRDefault="00E92CBF" w:rsidP="00E92CBF">
      <w:pPr>
        <w:pStyle w:val="Heading4"/>
      </w:pPr>
      <w:bookmarkStart w:id="1792" w:name="_Toc24925898"/>
      <w:bookmarkStart w:id="1793" w:name="_Toc24926076"/>
      <w:bookmarkStart w:id="1794" w:name="_Toc24926252"/>
      <w:bookmarkStart w:id="1795" w:name="_Toc33964112"/>
      <w:bookmarkStart w:id="1796" w:name="_Toc33980879"/>
      <w:bookmarkStart w:id="1797" w:name="_Toc36462680"/>
      <w:bookmarkStart w:id="1798" w:name="_Toc36462876"/>
      <w:bookmarkStart w:id="1799" w:name="_Toc43026130"/>
      <w:bookmarkStart w:id="1800" w:name="_Toc49763664"/>
      <w:bookmarkStart w:id="1801" w:name="_Toc56754360"/>
      <w:bookmarkStart w:id="1802" w:name="_Toc70341525"/>
      <w:r w:rsidRPr="00F11966">
        <w:t>5.5.3.11</w:t>
      </w:r>
      <w:r w:rsidRPr="00F11966">
        <w:tab/>
        <w:t>Enumeration: QosResourceTypeRm</w:t>
      </w:r>
      <w:bookmarkEnd w:id="1792"/>
      <w:bookmarkEnd w:id="1793"/>
      <w:bookmarkEnd w:id="1794"/>
      <w:bookmarkEnd w:id="1795"/>
      <w:bookmarkEnd w:id="1796"/>
      <w:bookmarkEnd w:id="1797"/>
      <w:bookmarkEnd w:id="1798"/>
      <w:bookmarkEnd w:id="1799"/>
      <w:bookmarkEnd w:id="1800"/>
      <w:bookmarkEnd w:id="1801"/>
      <w:bookmarkEnd w:id="1802"/>
    </w:p>
    <w:p w14:paraId="227EBF28"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737836F2" w14:textId="77777777" w:rsidR="00E92CBF" w:rsidRPr="00F11966" w:rsidRDefault="00E92CBF" w:rsidP="00E92CBF">
      <w:pPr>
        <w:pStyle w:val="Heading4"/>
      </w:pPr>
      <w:bookmarkStart w:id="1803" w:name="_Toc24925899"/>
      <w:bookmarkStart w:id="1804" w:name="_Toc24926077"/>
      <w:bookmarkStart w:id="1805" w:name="_Toc24926253"/>
      <w:bookmarkStart w:id="1806" w:name="_Toc33964113"/>
      <w:bookmarkStart w:id="1807" w:name="_Toc33980880"/>
      <w:bookmarkStart w:id="1808" w:name="_Toc36462681"/>
      <w:bookmarkStart w:id="1809" w:name="_Toc36462877"/>
      <w:bookmarkStart w:id="1810" w:name="_Toc43026131"/>
      <w:bookmarkStart w:id="1811" w:name="_Toc49763665"/>
      <w:bookmarkStart w:id="1812" w:name="_Toc56754361"/>
      <w:bookmarkStart w:id="1813" w:name="_Toc70341526"/>
      <w:r w:rsidRPr="00F11966">
        <w:t>5.5.3.12</w:t>
      </w:r>
      <w:r w:rsidRPr="00F11966">
        <w:tab/>
        <w:t>Enumeration: AdditionalQosFlowInfo</w:t>
      </w:r>
      <w:bookmarkEnd w:id="1803"/>
      <w:bookmarkEnd w:id="1804"/>
      <w:bookmarkEnd w:id="1805"/>
      <w:bookmarkEnd w:id="1806"/>
      <w:bookmarkEnd w:id="1807"/>
      <w:bookmarkEnd w:id="1808"/>
      <w:bookmarkEnd w:id="1809"/>
      <w:bookmarkEnd w:id="1810"/>
      <w:bookmarkEnd w:id="1811"/>
      <w:bookmarkEnd w:id="1812"/>
      <w:bookmarkEnd w:id="1813"/>
    </w:p>
    <w:p w14:paraId="65E0E4D0"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7FB6E5FC"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C97546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2005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F4C787" w14:textId="77777777" w:rsidR="00E92CBF" w:rsidRPr="00F11966" w:rsidRDefault="00E92CBF" w:rsidP="00AA7DB8">
            <w:pPr>
              <w:pStyle w:val="TAH"/>
            </w:pPr>
            <w:r w:rsidRPr="00F11966">
              <w:t>Description</w:t>
            </w:r>
          </w:p>
        </w:tc>
      </w:tr>
      <w:tr w:rsidR="00E92CBF" w:rsidRPr="00F11966" w14:paraId="0EB4BBF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E669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1660C"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469CCCC0" w14:textId="77777777" w:rsidR="00E92CBF" w:rsidRDefault="00E92CBF" w:rsidP="00E92CBF">
      <w:pPr>
        <w:rPr>
          <w:lang w:val="en-US"/>
        </w:rPr>
      </w:pPr>
    </w:p>
    <w:p w14:paraId="2B4C6480" w14:textId="5F7070A2" w:rsidR="008936C7" w:rsidRPr="00F11966" w:rsidRDefault="008936C7" w:rsidP="008936C7">
      <w:pPr>
        <w:pStyle w:val="Heading4"/>
      </w:pPr>
      <w:bookmarkStart w:id="1814" w:name="_Toc58588106"/>
      <w:bookmarkStart w:id="1815" w:name="_Toc70341527"/>
      <w:r w:rsidRPr="00F11966">
        <w:t>5.5.3.</w:t>
      </w:r>
      <w:r>
        <w:t>13</w:t>
      </w:r>
      <w:r w:rsidRPr="00F11966">
        <w:tab/>
        <w:t xml:space="preserve">Enumeration: </w:t>
      </w:r>
      <w:bookmarkEnd w:id="1814"/>
      <w:r>
        <w:t>PartitioningCriteria</w:t>
      </w:r>
      <w:bookmarkEnd w:id="1815"/>
    </w:p>
    <w:p w14:paraId="2FBEDFEE" w14:textId="176790C6"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48A18A5F" w14:textId="7789F5EC"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1AB8E09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464157"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4596D9" w14:textId="77777777" w:rsidR="009065A2" w:rsidRPr="00F11966" w:rsidRDefault="009065A2" w:rsidP="009065A2">
            <w:pPr>
              <w:pStyle w:val="TAH"/>
            </w:pPr>
            <w:r w:rsidRPr="00F11966">
              <w:t>Description</w:t>
            </w:r>
          </w:p>
        </w:tc>
      </w:tr>
      <w:tr w:rsidR="009065A2" w:rsidRPr="00F11966" w14:paraId="65743580"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BFD6E"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864E3D" w14:textId="77777777" w:rsidR="009065A2" w:rsidRPr="00F11966" w:rsidRDefault="009065A2" w:rsidP="009065A2">
            <w:pPr>
              <w:pStyle w:val="TAL"/>
            </w:pPr>
            <w:r w:rsidRPr="00637787">
              <w:t>Type Allocation Code</w:t>
            </w:r>
          </w:p>
        </w:tc>
      </w:tr>
      <w:tr w:rsidR="009065A2" w:rsidRPr="00F11966" w14:paraId="30BF5D13"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56A4F"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C2760" w14:textId="77777777" w:rsidR="009065A2" w:rsidRPr="00F11966" w:rsidRDefault="009065A2" w:rsidP="009065A2">
            <w:pPr>
              <w:pStyle w:val="TAL"/>
            </w:pPr>
            <w:r>
              <w:t>Subscriber PLMN ID</w:t>
            </w:r>
          </w:p>
        </w:tc>
      </w:tr>
      <w:tr w:rsidR="009065A2" w:rsidRPr="00F11966" w14:paraId="0E71BD63"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27B84"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295A16" w14:textId="77777777" w:rsidR="009065A2" w:rsidRDefault="009065A2" w:rsidP="009065A2">
            <w:pPr>
              <w:pStyle w:val="TAL"/>
            </w:pPr>
            <w:r>
              <w:t>Geographical area</w:t>
            </w:r>
          </w:p>
        </w:tc>
      </w:tr>
      <w:tr w:rsidR="009065A2" w:rsidRPr="00F11966" w14:paraId="6359432F"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7B25B4"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240B5" w14:textId="77777777" w:rsidR="009065A2" w:rsidRDefault="009065A2" w:rsidP="009065A2">
            <w:pPr>
              <w:pStyle w:val="TAL"/>
            </w:pPr>
            <w:r>
              <w:t>S-NSSAI</w:t>
            </w:r>
          </w:p>
        </w:tc>
      </w:tr>
      <w:tr w:rsidR="009065A2" w:rsidRPr="00F11966" w14:paraId="3A5A3599"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3D56"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4EF39" w14:textId="77777777" w:rsidR="009065A2" w:rsidRDefault="009065A2" w:rsidP="009065A2">
            <w:pPr>
              <w:pStyle w:val="TAL"/>
            </w:pPr>
            <w:r>
              <w:t>DNN</w:t>
            </w:r>
          </w:p>
        </w:tc>
      </w:tr>
    </w:tbl>
    <w:p w14:paraId="31C70AE5" w14:textId="77777777" w:rsidR="009065A2" w:rsidRDefault="009065A2" w:rsidP="009065A2">
      <w:pPr>
        <w:rPr>
          <w:lang w:val="en-US"/>
        </w:rPr>
      </w:pPr>
    </w:p>
    <w:p w14:paraId="32ADAB18" w14:textId="77777777" w:rsidR="009065A2" w:rsidRPr="00F11966" w:rsidRDefault="009065A2" w:rsidP="009065A2">
      <w:pPr>
        <w:pStyle w:val="Heading4"/>
      </w:pPr>
      <w:bookmarkStart w:id="1816" w:name="_Toc70341528"/>
      <w:r w:rsidRPr="00F11966">
        <w:t>5.5.3.</w:t>
      </w:r>
      <w:r>
        <w:t>14</w:t>
      </w:r>
      <w:r w:rsidRPr="00F11966">
        <w:tab/>
        <w:t>Enumeration:</w:t>
      </w:r>
      <w:r>
        <w:t xml:space="preserve"> PartitioningCriteria</w:t>
      </w:r>
      <w:r w:rsidRPr="00F11966">
        <w:t>Rm</w:t>
      </w:r>
    </w:p>
    <w:p w14:paraId="4B89848F"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bookmarkEnd w:id="1816"/>
    <w:p w14:paraId="57B9A1AB" w14:textId="77777777" w:rsidR="008936C7" w:rsidRPr="00F11966" w:rsidRDefault="008936C7" w:rsidP="00E92CBF">
      <w:pPr>
        <w:rPr>
          <w:lang w:val="en-US"/>
        </w:rPr>
      </w:pPr>
    </w:p>
    <w:p w14:paraId="0867B48D" w14:textId="77777777" w:rsidR="00E92CBF" w:rsidRPr="00F11966" w:rsidRDefault="00E92CBF" w:rsidP="00E92CBF">
      <w:pPr>
        <w:pStyle w:val="Heading3"/>
      </w:pPr>
      <w:bookmarkStart w:id="1817" w:name="_Toc24925900"/>
      <w:bookmarkStart w:id="1818" w:name="_Toc24926078"/>
      <w:bookmarkStart w:id="1819" w:name="_Toc24926254"/>
      <w:bookmarkStart w:id="1820" w:name="_Toc33964114"/>
      <w:bookmarkStart w:id="1821" w:name="_Toc33980881"/>
      <w:bookmarkStart w:id="1822" w:name="_Toc36462682"/>
      <w:bookmarkStart w:id="1823" w:name="_Toc36462878"/>
      <w:bookmarkStart w:id="1824" w:name="_Toc43026132"/>
      <w:bookmarkStart w:id="1825" w:name="_Toc49763666"/>
      <w:bookmarkStart w:id="1826" w:name="_Toc56754362"/>
      <w:bookmarkStart w:id="1827" w:name="_Toc70341529"/>
      <w:r w:rsidRPr="00F11966">
        <w:t>5.5.4</w:t>
      </w:r>
      <w:r w:rsidRPr="00F11966">
        <w:tab/>
        <w:t>Structured Data Types</w:t>
      </w:r>
      <w:bookmarkEnd w:id="1817"/>
      <w:bookmarkEnd w:id="1818"/>
      <w:bookmarkEnd w:id="1819"/>
      <w:bookmarkEnd w:id="1820"/>
      <w:bookmarkEnd w:id="1821"/>
      <w:bookmarkEnd w:id="1822"/>
      <w:bookmarkEnd w:id="1823"/>
      <w:bookmarkEnd w:id="1824"/>
      <w:bookmarkEnd w:id="1825"/>
      <w:bookmarkEnd w:id="1826"/>
      <w:bookmarkEnd w:id="1827"/>
    </w:p>
    <w:p w14:paraId="0D862DB0" w14:textId="77777777" w:rsidR="00E92CBF" w:rsidRPr="00F11966" w:rsidRDefault="00E92CBF" w:rsidP="00E92CBF">
      <w:pPr>
        <w:pStyle w:val="Heading4"/>
      </w:pPr>
      <w:bookmarkStart w:id="1828" w:name="_Toc24925901"/>
      <w:bookmarkStart w:id="1829" w:name="_Toc24926079"/>
      <w:bookmarkStart w:id="1830" w:name="_Toc24926255"/>
      <w:bookmarkStart w:id="1831" w:name="_Toc33964115"/>
      <w:bookmarkStart w:id="1832" w:name="_Toc33980882"/>
      <w:bookmarkStart w:id="1833" w:name="_Toc36462683"/>
      <w:bookmarkStart w:id="1834" w:name="_Toc36462879"/>
      <w:bookmarkStart w:id="1835" w:name="_Toc43026133"/>
      <w:bookmarkStart w:id="1836" w:name="_Toc49763667"/>
      <w:bookmarkStart w:id="1837" w:name="_Toc56754363"/>
      <w:bookmarkStart w:id="1838" w:name="_Toc70341530"/>
      <w:r w:rsidRPr="00F11966">
        <w:t>5.5.4.1</w:t>
      </w:r>
      <w:r w:rsidRPr="00F11966">
        <w:tab/>
        <w:t>Type: Arp</w:t>
      </w:r>
      <w:bookmarkEnd w:id="1828"/>
      <w:bookmarkEnd w:id="1829"/>
      <w:bookmarkEnd w:id="1830"/>
      <w:bookmarkEnd w:id="1831"/>
      <w:bookmarkEnd w:id="1832"/>
      <w:bookmarkEnd w:id="1833"/>
      <w:bookmarkEnd w:id="1834"/>
      <w:bookmarkEnd w:id="1835"/>
      <w:bookmarkEnd w:id="1836"/>
      <w:bookmarkEnd w:id="1837"/>
      <w:bookmarkEnd w:id="1838"/>
    </w:p>
    <w:p w14:paraId="6F936FB5"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59337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6316A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F21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2B2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C04F41"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AD4B6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31FD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FB069B"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A394260"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1B41D1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5CCC86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3026F4"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6E13897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5F8E2E7"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68259E6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063B5B4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E2A1FB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10F96A9"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4FB36CC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E8C88C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7068BE5E"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D5C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B61D1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8746C9"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3160ED61" w14:textId="77777777" w:rsidR="00E92CBF" w:rsidRPr="00F11966" w:rsidRDefault="00E92CBF" w:rsidP="00E92CBF">
      <w:pPr>
        <w:rPr>
          <w:lang w:val="en-US"/>
        </w:rPr>
      </w:pPr>
    </w:p>
    <w:p w14:paraId="6E7F68F8" w14:textId="77777777" w:rsidR="00E92CBF" w:rsidRPr="00F11966" w:rsidRDefault="00E92CBF" w:rsidP="00E92CBF">
      <w:pPr>
        <w:pStyle w:val="Heading4"/>
      </w:pPr>
      <w:bookmarkStart w:id="1839" w:name="_Toc24925902"/>
      <w:bookmarkStart w:id="1840" w:name="_Toc24926080"/>
      <w:bookmarkStart w:id="1841" w:name="_Toc24926256"/>
      <w:bookmarkStart w:id="1842" w:name="_Toc33964116"/>
      <w:bookmarkStart w:id="1843" w:name="_Toc33980883"/>
      <w:bookmarkStart w:id="1844" w:name="_Toc36462684"/>
      <w:bookmarkStart w:id="1845" w:name="_Toc36462880"/>
      <w:bookmarkStart w:id="1846" w:name="_Toc43026134"/>
      <w:bookmarkStart w:id="1847" w:name="_Toc49763668"/>
      <w:bookmarkStart w:id="1848" w:name="_Toc56754364"/>
      <w:bookmarkStart w:id="1849" w:name="_Toc70341531"/>
      <w:r w:rsidRPr="00F11966">
        <w:lastRenderedPageBreak/>
        <w:t>5.5.4.2</w:t>
      </w:r>
      <w:r w:rsidRPr="00F11966">
        <w:tab/>
        <w:t>Type: Ambr</w:t>
      </w:r>
      <w:bookmarkEnd w:id="1839"/>
      <w:bookmarkEnd w:id="1840"/>
      <w:bookmarkEnd w:id="1841"/>
      <w:bookmarkEnd w:id="1842"/>
      <w:bookmarkEnd w:id="1843"/>
      <w:bookmarkEnd w:id="1844"/>
      <w:bookmarkEnd w:id="1845"/>
      <w:bookmarkEnd w:id="1846"/>
      <w:bookmarkEnd w:id="1847"/>
      <w:bookmarkEnd w:id="1848"/>
      <w:bookmarkEnd w:id="1849"/>
    </w:p>
    <w:p w14:paraId="28EADD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6EB02D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550428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5442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48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882E9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FED2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37FC8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0D98326"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3388F86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ADAE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A0E529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835A9D"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400EF1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DEE3A6"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BD05D61"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39B31C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D1432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E0B3C23" w14:textId="77777777" w:rsidR="00E92CBF" w:rsidRPr="00F11966" w:rsidRDefault="00E92CBF" w:rsidP="00AA7DB8">
            <w:pPr>
              <w:pStyle w:val="TAL"/>
              <w:rPr>
                <w:rFonts w:cs="Arial"/>
                <w:szCs w:val="18"/>
              </w:rPr>
            </w:pPr>
            <w:r w:rsidRPr="00F11966">
              <w:rPr>
                <w:rFonts w:cs="Arial"/>
                <w:szCs w:val="18"/>
              </w:rPr>
              <w:t>AMBR for downlink</w:t>
            </w:r>
          </w:p>
        </w:tc>
      </w:tr>
    </w:tbl>
    <w:p w14:paraId="184B975A" w14:textId="77777777" w:rsidR="00E92CBF" w:rsidRPr="00F11966" w:rsidRDefault="00E92CBF" w:rsidP="00E92CBF"/>
    <w:p w14:paraId="26FA07A7" w14:textId="77777777" w:rsidR="00E92CBF" w:rsidRPr="00F11966" w:rsidRDefault="00E92CBF" w:rsidP="00E92CBF">
      <w:pPr>
        <w:pStyle w:val="Heading4"/>
      </w:pPr>
      <w:bookmarkStart w:id="1850" w:name="_Toc24925903"/>
      <w:bookmarkStart w:id="1851" w:name="_Toc24926081"/>
      <w:bookmarkStart w:id="1852" w:name="_Toc24926257"/>
      <w:bookmarkStart w:id="1853" w:name="_Toc33964117"/>
      <w:bookmarkStart w:id="1854" w:name="_Toc33980884"/>
      <w:bookmarkStart w:id="1855" w:name="_Toc36462685"/>
      <w:bookmarkStart w:id="1856" w:name="_Toc36462881"/>
      <w:bookmarkStart w:id="1857" w:name="_Toc43026135"/>
      <w:bookmarkStart w:id="1858" w:name="_Toc49763669"/>
      <w:bookmarkStart w:id="1859" w:name="_Toc56754365"/>
      <w:bookmarkStart w:id="1860" w:name="_Toc70341532"/>
      <w:r w:rsidRPr="00F11966">
        <w:t>5.5.4.3</w:t>
      </w:r>
      <w:r w:rsidRPr="00F11966">
        <w:tab/>
        <w:t>Type: Dynamic5Qi</w:t>
      </w:r>
      <w:bookmarkEnd w:id="1850"/>
      <w:bookmarkEnd w:id="1851"/>
      <w:bookmarkEnd w:id="1852"/>
      <w:bookmarkEnd w:id="1853"/>
      <w:bookmarkEnd w:id="1854"/>
      <w:bookmarkEnd w:id="1855"/>
      <w:bookmarkEnd w:id="1856"/>
      <w:bookmarkEnd w:id="1857"/>
      <w:bookmarkEnd w:id="1858"/>
      <w:bookmarkEnd w:id="1859"/>
      <w:bookmarkEnd w:id="1860"/>
    </w:p>
    <w:p w14:paraId="61044EBC"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E9791F8"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7D4D5D8E"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1C0B19E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EE975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31340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56A5022C"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13513CD6" w14:textId="77777777" w:rsidR="00E92CBF" w:rsidRPr="00F11966" w:rsidRDefault="00E92CBF" w:rsidP="00AA7DB8">
            <w:pPr>
              <w:pStyle w:val="TAH"/>
            </w:pPr>
            <w:r w:rsidRPr="00F11966">
              <w:t>Applicability</w:t>
            </w:r>
          </w:p>
        </w:tc>
      </w:tr>
      <w:tr w:rsidR="00E92CBF" w:rsidRPr="00F11966" w14:paraId="74CC203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7C7A1BA"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0940CC1"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1AB9F3B9"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AC7CF1B"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E6122E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853842" w14:textId="77777777" w:rsidR="00E92CBF" w:rsidRPr="00F11966" w:rsidRDefault="00E92CBF" w:rsidP="00AA7DB8">
            <w:pPr>
              <w:pStyle w:val="TAL"/>
              <w:rPr>
                <w:noProof/>
                <w:szCs w:val="18"/>
              </w:rPr>
            </w:pPr>
          </w:p>
        </w:tc>
      </w:tr>
      <w:tr w:rsidR="00E92CBF" w:rsidRPr="00F11966" w14:paraId="54D29DC4"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55FD529F"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725779D9"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20EA5CBD"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9F48F8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3247B2"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21F5267F" w14:textId="77777777" w:rsidR="00E92CBF" w:rsidRPr="00F11966" w:rsidRDefault="00E92CBF" w:rsidP="00AA7DB8">
            <w:pPr>
              <w:pStyle w:val="TAL"/>
              <w:rPr>
                <w:noProof/>
                <w:szCs w:val="18"/>
              </w:rPr>
            </w:pPr>
          </w:p>
        </w:tc>
      </w:tr>
      <w:tr w:rsidR="00E92CBF" w:rsidRPr="00F11966" w14:paraId="6565F70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EFB5AEB"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7BDBC6BA"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963DA36"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6B72135"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A81D50D"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1D75C0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1DF1EEE1" w14:textId="77777777" w:rsidR="00E92CBF" w:rsidRPr="00F11966" w:rsidRDefault="00E92CBF" w:rsidP="00AA7DB8">
            <w:pPr>
              <w:pStyle w:val="TAL"/>
              <w:rPr>
                <w:noProof/>
                <w:szCs w:val="18"/>
              </w:rPr>
            </w:pPr>
          </w:p>
        </w:tc>
      </w:tr>
      <w:tr w:rsidR="00E92CBF" w:rsidRPr="00F11966" w14:paraId="591D308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3C24706"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1F2B5A3E"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D31C4AE"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9531DFA"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4B1E6B2"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7EC2391" w14:textId="77777777" w:rsidR="00E92CBF" w:rsidRPr="00F11966" w:rsidRDefault="00E92CBF" w:rsidP="00AA7DB8">
            <w:pPr>
              <w:pStyle w:val="TAL"/>
              <w:rPr>
                <w:noProof/>
                <w:szCs w:val="18"/>
              </w:rPr>
            </w:pPr>
          </w:p>
        </w:tc>
      </w:tr>
      <w:tr w:rsidR="00E92CBF" w:rsidRPr="00F11966" w14:paraId="07FC4F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FDC072E"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70C62E0"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13A0C2F"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6AF2349F"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8D9B7E3"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037070A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B9FAEA9" w14:textId="77777777" w:rsidR="00E92CBF" w:rsidRPr="00F11966" w:rsidRDefault="00E92CBF" w:rsidP="00AA7DB8">
            <w:pPr>
              <w:pStyle w:val="TAL"/>
              <w:rPr>
                <w:noProof/>
                <w:szCs w:val="18"/>
              </w:rPr>
            </w:pPr>
          </w:p>
        </w:tc>
      </w:tr>
      <w:tr w:rsidR="00E92CBF" w:rsidRPr="00F11966" w14:paraId="251D80E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56FA962"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57C21481"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B99751A"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92E30EC"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17BCB4"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5AF1F9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A5C4B75"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1C7B2A7" w14:textId="77777777" w:rsidR="00E92CBF" w:rsidRPr="00F11966" w:rsidRDefault="00E92CBF" w:rsidP="00AA7DB8">
            <w:pPr>
              <w:pStyle w:val="TAL"/>
              <w:rPr>
                <w:noProof/>
                <w:szCs w:val="18"/>
              </w:rPr>
            </w:pPr>
          </w:p>
        </w:tc>
      </w:tr>
      <w:tr w:rsidR="00E92CBF" w:rsidRPr="00F11966" w14:paraId="31A1ECF8"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7E77F73"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071154F1"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3EF46643"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103E178"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4CED9D39"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2B56B5F"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4E50949" w14:textId="77777777" w:rsidR="00E92CBF" w:rsidRPr="00F11966" w:rsidRDefault="00E92CBF" w:rsidP="00AA7DB8">
            <w:pPr>
              <w:pStyle w:val="TAL"/>
              <w:rPr>
                <w:noProof/>
                <w:szCs w:val="18"/>
              </w:rPr>
            </w:pPr>
          </w:p>
        </w:tc>
      </w:tr>
      <w:tr w:rsidR="00A04F3F" w:rsidRPr="00F11966" w14:paraId="38452FA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C0CA975"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7CCDAC4A"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9579B53"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0EEB684"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0DCA711"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3C020B19"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35708258" w14:textId="77777777" w:rsidR="00A04F3F" w:rsidRPr="00F11966" w:rsidRDefault="00A04F3F" w:rsidP="00A04F3F">
            <w:pPr>
              <w:pStyle w:val="TAL"/>
              <w:rPr>
                <w:noProof/>
                <w:szCs w:val="18"/>
              </w:rPr>
            </w:pPr>
          </w:p>
        </w:tc>
      </w:tr>
      <w:tr w:rsidR="00A04F3F" w:rsidRPr="00F11966" w14:paraId="4D2A99F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141F0A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69BA58D0"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CEE001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86A56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58571CF"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B6BEDE9"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692EA13" w14:textId="77777777" w:rsidR="00A04F3F" w:rsidRPr="00F11966" w:rsidRDefault="00A04F3F" w:rsidP="00A04F3F">
            <w:pPr>
              <w:pStyle w:val="TAL"/>
              <w:rPr>
                <w:noProof/>
                <w:szCs w:val="18"/>
              </w:rPr>
            </w:pPr>
          </w:p>
        </w:tc>
      </w:tr>
      <w:tr w:rsidR="00A04F3F" w:rsidRPr="00F11966" w14:paraId="6380EA7F"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6627CD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B5D111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C655AEC"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75DF915"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B298374"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2A4D767"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8E85139" w14:textId="77777777" w:rsidR="00A04F3F" w:rsidRPr="00F11966" w:rsidRDefault="00A04F3F" w:rsidP="00A04F3F">
            <w:pPr>
              <w:pStyle w:val="TAL"/>
              <w:rPr>
                <w:noProof/>
                <w:szCs w:val="18"/>
              </w:rPr>
            </w:pPr>
          </w:p>
        </w:tc>
      </w:tr>
      <w:tr w:rsidR="00A04F3F" w:rsidRPr="00F11966" w14:paraId="6786DBDE"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3B0EE77"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15B92D64"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7C0F06DA"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3BADCB76" w14:textId="77777777" w:rsidR="00E92CBF" w:rsidRPr="00F11966" w:rsidRDefault="00E92CBF" w:rsidP="00E92CBF"/>
    <w:p w14:paraId="1563325B" w14:textId="77777777" w:rsidR="00E92CBF" w:rsidRPr="00F11966" w:rsidRDefault="00E92CBF" w:rsidP="00E92CBF">
      <w:pPr>
        <w:pStyle w:val="Heading4"/>
      </w:pPr>
      <w:bookmarkStart w:id="1861" w:name="_Toc24925904"/>
      <w:bookmarkStart w:id="1862" w:name="_Toc24926082"/>
      <w:bookmarkStart w:id="1863" w:name="_Toc24926258"/>
      <w:bookmarkStart w:id="1864" w:name="_Toc33964118"/>
      <w:bookmarkStart w:id="1865" w:name="_Toc33980885"/>
      <w:bookmarkStart w:id="1866" w:name="_Toc36462686"/>
      <w:bookmarkStart w:id="1867" w:name="_Toc36462882"/>
      <w:bookmarkStart w:id="1868" w:name="_Toc43026136"/>
      <w:bookmarkStart w:id="1869" w:name="_Toc49763670"/>
      <w:bookmarkStart w:id="1870" w:name="_Toc56754366"/>
      <w:bookmarkStart w:id="1871" w:name="_Toc70341533"/>
      <w:r w:rsidRPr="00F11966">
        <w:lastRenderedPageBreak/>
        <w:t>5.5.4.4</w:t>
      </w:r>
      <w:r w:rsidRPr="00F11966">
        <w:tab/>
        <w:t>Type: NonDynamic5Qi</w:t>
      </w:r>
      <w:bookmarkEnd w:id="1861"/>
      <w:bookmarkEnd w:id="1862"/>
      <w:bookmarkEnd w:id="1863"/>
      <w:bookmarkEnd w:id="1864"/>
      <w:bookmarkEnd w:id="1865"/>
      <w:bookmarkEnd w:id="1866"/>
      <w:bookmarkEnd w:id="1867"/>
      <w:bookmarkEnd w:id="1868"/>
      <w:bookmarkEnd w:id="1869"/>
      <w:bookmarkEnd w:id="1870"/>
      <w:bookmarkEnd w:id="1871"/>
    </w:p>
    <w:p w14:paraId="198F8149"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4DC32AC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15F9826"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3B5CC059"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04BE84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B1BC73D"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63B72CF9"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545470B" w14:textId="77777777" w:rsidR="00E92CBF" w:rsidRPr="00F11966" w:rsidRDefault="00E92CBF" w:rsidP="00AA7DB8">
            <w:pPr>
              <w:pStyle w:val="TAH"/>
            </w:pPr>
            <w:r w:rsidRPr="00F11966">
              <w:t>Applicability</w:t>
            </w:r>
          </w:p>
        </w:tc>
      </w:tr>
      <w:tr w:rsidR="00E92CBF" w:rsidRPr="00F11966" w14:paraId="2CA6E731"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534C7CC4"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385B43B2"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2040CB0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B86F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99892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132FF530"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31DDFFB1" w14:textId="77777777" w:rsidR="00E92CBF" w:rsidRPr="00F11966" w:rsidRDefault="00E92CBF" w:rsidP="00AA7DB8">
            <w:pPr>
              <w:pStyle w:val="TAL"/>
              <w:rPr>
                <w:noProof/>
                <w:szCs w:val="18"/>
              </w:rPr>
            </w:pPr>
          </w:p>
        </w:tc>
      </w:tr>
      <w:tr w:rsidR="00E92CBF" w:rsidRPr="00F11966" w14:paraId="5029B55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A001DFE"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18B4EED"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285F8FAC"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178E7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3C0D13B"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37279D39"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05C776EA" w14:textId="77777777" w:rsidR="00E92CBF" w:rsidRPr="00F11966" w:rsidRDefault="00E92CBF" w:rsidP="00AA7DB8">
            <w:pPr>
              <w:pStyle w:val="TAL"/>
              <w:rPr>
                <w:noProof/>
                <w:szCs w:val="18"/>
              </w:rPr>
            </w:pPr>
          </w:p>
        </w:tc>
      </w:tr>
      <w:tr w:rsidR="00E92CBF" w:rsidRPr="00F11966" w14:paraId="46B253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1FA020"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374EE8A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69413B31"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688BACB"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672B81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A0E1D7B"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4A8DD592"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3E470C5E" w14:textId="77777777" w:rsidR="00E92CBF" w:rsidRPr="00F11966" w:rsidRDefault="00E92CBF" w:rsidP="00AA7DB8">
            <w:pPr>
              <w:pStyle w:val="TAL"/>
              <w:rPr>
                <w:noProof/>
                <w:szCs w:val="18"/>
              </w:rPr>
            </w:pPr>
          </w:p>
        </w:tc>
      </w:tr>
      <w:tr w:rsidR="00E92CBF" w:rsidRPr="00F11966" w14:paraId="195754D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22DEE2B"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716B505"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3D2B730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6E7E6AC"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4989313F"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2F3312C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556454C7"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05153322" w14:textId="77777777" w:rsidR="00E92CBF" w:rsidRPr="00F11966" w:rsidRDefault="00E92CBF" w:rsidP="00AA7DB8">
            <w:pPr>
              <w:pStyle w:val="TAL"/>
              <w:rPr>
                <w:noProof/>
                <w:szCs w:val="18"/>
              </w:rPr>
            </w:pPr>
          </w:p>
        </w:tc>
      </w:tr>
      <w:tr w:rsidR="00A04F3F" w:rsidRPr="00F11966" w14:paraId="1558F84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65EFD32"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45244460"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B5FEF3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A68F0B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6E861BF"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0BFAA31F"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2950A1B9" w14:textId="77777777" w:rsidR="00A04F3F" w:rsidRPr="00F11966" w:rsidRDefault="00A04F3F" w:rsidP="00A04F3F">
            <w:pPr>
              <w:pStyle w:val="TAL"/>
              <w:rPr>
                <w:noProof/>
                <w:szCs w:val="18"/>
              </w:rPr>
            </w:pPr>
          </w:p>
        </w:tc>
      </w:tr>
      <w:tr w:rsidR="00A04F3F" w:rsidRPr="00F11966" w14:paraId="4F20BA2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13A3708"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015DE2F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9D89B90"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D48C86"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61FD2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DD2A4A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502FFEB" w14:textId="77777777" w:rsidR="00A04F3F" w:rsidRPr="00F11966" w:rsidRDefault="00A04F3F" w:rsidP="00A04F3F">
            <w:pPr>
              <w:pStyle w:val="TAL"/>
              <w:rPr>
                <w:noProof/>
                <w:szCs w:val="18"/>
              </w:rPr>
            </w:pPr>
          </w:p>
        </w:tc>
      </w:tr>
      <w:tr w:rsidR="00A04F3F" w:rsidRPr="00F11966" w14:paraId="03A9B0AD"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591631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259296A3" w14:textId="77777777" w:rsidR="00A04F3F" w:rsidRPr="00F11966" w:rsidRDefault="00A04F3F" w:rsidP="00A04F3F">
            <w:pPr>
              <w:pStyle w:val="TAN"/>
              <w:rPr>
                <w:rStyle w:val="TALChar1"/>
              </w:rPr>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FEB9EF0" w14:textId="77777777" w:rsidR="00E92CBF" w:rsidRPr="00F11966" w:rsidRDefault="00E92CBF" w:rsidP="00E92CBF">
      <w:pPr>
        <w:rPr>
          <w:lang w:eastAsia="zh-CN"/>
        </w:rPr>
      </w:pPr>
    </w:p>
    <w:p w14:paraId="2D3D189B" w14:textId="77777777" w:rsidR="00E92CBF" w:rsidRPr="00F11966" w:rsidRDefault="00E92CBF" w:rsidP="00E92CBF">
      <w:pPr>
        <w:pStyle w:val="Heading4"/>
      </w:pPr>
      <w:bookmarkStart w:id="1872" w:name="_Toc24925905"/>
      <w:bookmarkStart w:id="1873" w:name="_Toc24926083"/>
      <w:bookmarkStart w:id="1874" w:name="_Toc24926259"/>
      <w:bookmarkStart w:id="1875" w:name="_Toc33964119"/>
      <w:bookmarkStart w:id="1876" w:name="_Toc33980886"/>
      <w:bookmarkStart w:id="1877" w:name="_Toc36462687"/>
      <w:bookmarkStart w:id="1878" w:name="_Toc36462883"/>
      <w:bookmarkStart w:id="1879" w:name="_Toc43026137"/>
      <w:bookmarkStart w:id="1880" w:name="_Toc49763671"/>
      <w:bookmarkStart w:id="1881" w:name="_Toc56754367"/>
      <w:bookmarkStart w:id="1882" w:name="_Toc70341534"/>
      <w:r w:rsidRPr="00F11966">
        <w:t>5.5.4.5</w:t>
      </w:r>
      <w:r w:rsidRPr="00F11966">
        <w:tab/>
        <w:t>Type: ArpRm</w:t>
      </w:r>
      <w:bookmarkEnd w:id="1872"/>
      <w:bookmarkEnd w:id="1873"/>
      <w:bookmarkEnd w:id="1874"/>
      <w:bookmarkEnd w:id="1875"/>
      <w:bookmarkEnd w:id="1876"/>
      <w:bookmarkEnd w:id="1877"/>
      <w:bookmarkEnd w:id="1878"/>
      <w:bookmarkEnd w:id="1879"/>
      <w:bookmarkEnd w:id="1880"/>
      <w:bookmarkEnd w:id="1881"/>
      <w:bookmarkEnd w:id="1882"/>
    </w:p>
    <w:p w14:paraId="1BE5CDB9" w14:textId="77777777" w:rsidR="00E92CBF" w:rsidRPr="00F11966" w:rsidRDefault="00E92CBF" w:rsidP="00E92CBF">
      <w:pPr>
        <w:rPr>
          <w:lang w:val="en-US"/>
        </w:rPr>
      </w:pPr>
      <w:r w:rsidRPr="00F11966">
        <w:t>This data type is defined in the same way as the "Arp" data type, but with the OpenAPI "nullable: true" property.</w:t>
      </w:r>
    </w:p>
    <w:p w14:paraId="5A11FCC2" w14:textId="77777777" w:rsidR="00E92CBF" w:rsidRPr="00F11966" w:rsidRDefault="00E92CBF" w:rsidP="00E92CBF">
      <w:pPr>
        <w:pStyle w:val="Heading4"/>
      </w:pPr>
      <w:bookmarkStart w:id="1883" w:name="_Toc24925906"/>
      <w:bookmarkStart w:id="1884" w:name="_Toc24926084"/>
      <w:bookmarkStart w:id="1885" w:name="_Toc24926260"/>
      <w:bookmarkStart w:id="1886" w:name="_Toc33964120"/>
      <w:bookmarkStart w:id="1887" w:name="_Toc33980887"/>
      <w:bookmarkStart w:id="1888" w:name="_Toc36462688"/>
      <w:bookmarkStart w:id="1889" w:name="_Toc36462884"/>
      <w:bookmarkStart w:id="1890" w:name="_Toc43026138"/>
      <w:bookmarkStart w:id="1891" w:name="_Toc49763672"/>
      <w:bookmarkStart w:id="1892" w:name="_Toc56754368"/>
      <w:bookmarkStart w:id="1893" w:name="_Toc70341535"/>
      <w:r w:rsidRPr="00F11966">
        <w:t>5.5.4.6</w:t>
      </w:r>
      <w:r w:rsidRPr="00F11966">
        <w:tab/>
        <w:t>Type: AmbrRm</w:t>
      </w:r>
      <w:bookmarkEnd w:id="1883"/>
      <w:bookmarkEnd w:id="1884"/>
      <w:bookmarkEnd w:id="1885"/>
      <w:bookmarkEnd w:id="1886"/>
      <w:bookmarkEnd w:id="1887"/>
      <w:bookmarkEnd w:id="1888"/>
      <w:bookmarkEnd w:id="1889"/>
      <w:bookmarkEnd w:id="1890"/>
      <w:bookmarkEnd w:id="1891"/>
      <w:bookmarkEnd w:id="1892"/>
      <w:bookmarkEnd w:id="1893"/>
    </w:p>
    <w:p w14:paraId="7F1A9469" w14:textId="77777777" w:rsidR="00E92CBF" w:rsidRPr="00F11966" w:rsidRDefault="00E92CBF" w:rsidP="00E92CBF">
      <w:r w:rsidRPr="00F11966">
        <w:t>This data type is defined in the same way as the "Ambr" data type, but with the OpenAPI "nullable: true" property.</w:t>
      </w:r>
    </w:p>
    <w:p w14:paraId="39BC7C9A" w14:textId="77777777" w:rsidR="00E92CBF" w:rsidRPr="00F11966" w:rsidRDefault="00E92CBF" w:rsidP="00E92CBF">
      <w:pPr>
        <w:pStyle w:val="Heading4"/>
      </w:pPr>
      <w:bookmarkStart w:id="1894" w:name="_Toc24925907"/>
      <w:bookmarkStart w:id="1895" w:name="_Toc24926085"/>
      <w:bookmarkStart w:id="1896" w:name="_Toc24926261"/>
      <w:bookmarkStart w:id="1897" w:name="_Toc33964121"/>
      <w:bookmarkStart w:id="1898" w:name="_Toc33980888"/>
      <w:bookmarkStart w:id="1899" w:name="_Toc36462689"/>
      <w:bookmarkStart w:id="1900" w:name="_Toc36462885"/>
      <w:bookmarkStart w:id="1901" w:name="_Toc43026139"/>
      <w:bookmarkStart w:id="1902" w:name="_Toc49763673"/>
      <w:bookmarkStart w:id="1903" w:name="_Toc56754369"/>
      <w:bookmarkStart w:id="1904" w:name="_Toc70341536"/>
      <w:r w:rsidRPr="00F11966">
        <w:t>5.5.4.7</w:t>
      </w:r>
      <w:r w:rsidRPr="00F11966">
        <w:tab/>
      </w:r>
      <w:bookmarkEnd w:id="1894"/>
      <w:bookmarkEnd w:id="1895"/>
      <w:bookmarkEnd w:id="1896"/>
      <w:bookmarkEnd w:id="1897"/>
      <w:bookmarkEnd w:id="1898"/>
      <w:bookmarkEnd w:id="1899"/>
      <w:bookmarkEnd w:id="1900"/>
      <w:r w:rsidR="002424D1" w:rsidRPr="00F11966">
        <w:t>Void</w:t>
      </w:r>
      <w:bookmarkEnd w:id="1901"/>
      <w:bookmarkEnd w:id="1902"/>
      <w:bookmarkEnd w:id="1903"/>
      <w:bookmarkEnd w:id="1904"/>
    </w:p>
    <w:p w14:paraId="0F04EE8C" w14:textId="77777777" w:rsidR="00E92CBF" w:rsidRPr="00F11966" w:rsidRDefault="00E92CBF" w:rsidP="00E92CBF"/>
    <w:p w14:paraId="4B403917" w14:textId="77777777" w:rsidR="00E92CBF" w:rsidRPr="00F11966" w:rsidRDefault="00E92CBF" w:rsidP="00E92CBF">
      <w:pPr>
        <w:pStyle w:val="Heading4"/>
      </w:pPr>
      <w:bookmarkStart w:id="1905" w:name="_Toc24925908"/>
      <w:bookmarkStart w:id="1906" w:name="_Toc24926086"/>
      <w:bookmarkStart w:id="1907" w:name="_Toc24926262"/>
      <w:bookmarkStart w:id="1908" w:name="_Toc33964122"/>
      <w:bookmarkStart w:id="1909" w:name="_Toc33980889"/>
      <w:bookmarkStart w:id="1910" w:name="_Toc36462690"/>
      <w:bookmarkStart w:id="1911" w:name="_Toc36462886"/>
      <w:bookmarkStart w:id="1912" w:name="_Toc43026140"/>
      <w:bookmarkStart w:id="1913" w:name="_Toc49763674"/>
      <w:bookmarkStart w:id="1914" w:name="_Toc56754370"/>
      <w:bookmarkStart w:id="1915" w:name="_Toc70341537"/>
      <w:r w:rsidRPr="00F11966">
        <w:lastRenderedPageBreak/>
        <w:t>5.5.4.8</w:t>
      </w:r>
      <w:r w:rsidRPr="00F11966">
        <w:tab/>
      </w:r>
      <w:bookmarkEnd w:id="1905"/>
      <w:bookmarkEnd w:id="1906"/>
      <w:bookmarkEnd w:id="1907"/>
      <w:bookmarkEnd w:id="1908"/>
      <w:bookmarkEnd w:id="1909"/>
      <w:bookmarkEnd w:id="1910"/>
      <w:bookmarkEnd w:id="1911"/>
      <w:r w:rsidR="002424D1" w:rsidRPr="00F11966">
        <w:t>Void</w:t>
      </w:r>
      <w:bookmarkEnd w:id="1912"/>
      <w:bookmarkEnd w:id="1913"/>
      <w:bookmarkEnd w:id="1914"/>
      <w:bookmarkEnd w:id="1915"/>
    </w:p>
    <w:p w14:paraId="6FBD59A6" w14:textId="1884F6FD" w:rsidR="00DD1C4B" w:rsidRPr="00F11966" w:rsidRDefault="00DD1C4B" w:rsidP="00DD1C4B">
      <w:pPr>
        <w:pStyle w:val="Heading4"/>
      </w:pPr>
      <w:r w:rsidRPr="00F11966">
        <w:t>5.5.4.</w:t>
      </w:r>
      <w:r>
        <w:t>9</w:t>
      </w:r>
      <w:r w:rsidRPr="00F11966">
        <w:tab/>
        <w:t xml:space="preserve">Type: </w:t>
      </w:r>
      <w:r>
        <w:t>SliceMbr</w:t>
      </w:r>
    </w:p>
    <w:p w14:paraId="4E253428" w14:textId="313A48ED"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0E69A21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44ED04E"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9F7C8"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C39D61"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797765" w14:textId="77777777" w:rsidR="00DD1C4B" w:rsidRPr="00F11966" w:rsidRDefault="00DD1C4B" w:rsidP="00DD1C4B">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E61968"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5D582879"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057B469D"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65509FBE"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10D2A64"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202D85"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7F366F"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4302D39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1A15963B"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49311AF8"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BE46525"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094078"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1FAF12A" w14:textId="77777777" w:rsidR="00DD1C4B" w:rsidRDefault="00DD1C4B" w:rsidP="00DD1C4B">
            <w:pPr>
              <w:pStyle w:val="TAL"/>
            </w:pPr>
            <w:r>
              <w:t>MBR</w:t>
            </w:r>
            <w:r w:rsidRPr="00F11966">
              <w:rPr>
                <w:rFonts w:cs="Arial"/>
                <w:szCs w:val="18"/>
              </w:rPr>
              <w:t xml:space="preserve"> for downlink</w:t>
            </w:r>
          </w:p>
        </w:tc>
      </w:tr>
    </w:tbl>
    <w:p w14:paraId="5E7C2118" w14:textId="77777777" w:rsidR="00DD1C4B" w:rsidRDefault="00DD1C4B" w:rsidP="00DD1C4B"/>
    <w:p w14:paraId="3F73B411" w14:textId="7CEEA76D" w:rsidR="00DD1C4B" w:rsidRPr="005108B4" w:rsidRDefault="00DD1C4B" w:rsidP="00DD1C4B">
      <w:pPr>
        <w:keepNext/>
        <w:keepLines/>
        <w:spacing w:before="120"/>
        <w:ind w:left="1418" w:hanging="1418"/>
        <w:outlineLvl w:val="3"/>
        <w:rPr>
          <w:rFonts w:ascii="Arial" w:eastAsia="DengXian" w:hAnsi="Arial"/>
          <w:sz w:val="24"/>
        </w:rPr>
      </w:pPr>
      <w:r w:rsidRPr="005108B4">
        <w:rPr>
          <w:rFonts w:ascii="Arial" w:eastAsia="DengXian" w:hAnsi="Arial"/>
          <w:sz w:val="24"/>
        </w:rPr>
        <w:t>5.5.4.</w:t>
      </w:r>
      <w:r>
        <w:rPr>
          <w:rFonts w:ascii="Arial" w:eastAsia="DengXian" w:hAnsi="Arial"/>
          <w:sz w:val="24"/>
        </w:rPr>
        <w:t>10</w:t>
      </w:r>
      <w:r>
        <w:rPr>
          <w:rFonts w:ascii="Arial" w:eastAsia="DengXian" w:hAnsi="Arial"/>
          <w:sz w:val="24"/>
        </w:rPr>
        <w:tab/>
        <w:t xml:space="preserve">Type: </w:t>
      </w:r>
      <w:r w:rsidRPr="005108B4">
        <w:rPr>
          <w:rFonts w:ascii="Arial" w:eastAsia="DengXian" w:hAnsi="Arial"/>
          <w:sz w:val="24"/>
        </w:rPr>
        <w:t>SliceMbrRm</w:t>
      </w:r>
    </w:p>
    <w:p w14:paraId="54CFC78B"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1916" w:name="_Toc67731584"/>
    </w:p>
    <w:bookmarkEnd w:id="1916"/>
    <w:p w14:paraId="4226F165" w14:textId="77777777" w:rsidR="00DD1C4B" w:rsidRPr="004E5D71" w:rsidRDefault="00DD1C4B" w:rsidP="00DD1C4B"/>
    <w:p w14:paraId="79DB0516" w14:textId="77777777" w:rsidR="00E92CBF" w:rsidRPr="00F11966" w:rsidRDefault="00E92CBF" w:rsidP="00E92CBF">
      <w:pPr>
        <w:rPr>
          <w:lang w:val="en-US"/>
        </w:rPr>
      </w:pPr>
    </w:p>
    <w:p w14:paraId="625F261C" w14:textId="77777777" w:rsidR="00E92CBF" w:rsidRPr="00F11966" w:rsidRDefault="00E92CBF" w:rsidP="00E92CBF">
      <w:pPr>
        <w:pStyle w:val="Heading2"/>
      </w:pPr>
      <w:bookmarkStart w:id="1917" w:name="_Toc24925909"/>
      <w:bookmarkStart w:id="1918" w:name="_Toc24926087"/>
      <w:bookmarkStart w:id="1919" w:name="_Toc24926263"/>
      <w:bookmarkStart w:id="1920" w:name="_Toc33964123"/>
      <w:bookmarkStart w:id="1921" w:name="_Toc33980890"/>
      <w:bookmarkStart w:id="1922" w:name="_Toc36462691"/>
      <w:bookmarkStart w:id="1923" w:name="_Toc36462887"/>
      <w:bookmarkStart w:id="1924" w:name="_Toc43026141"/>
      <w:bookmarkStart w:id="1925" w:name="_Toc49763675"/>
      <w:bookmarkStart w:id="1926" w:name="_Toc56754371"/>
      <w:bookmarkStart w:id="1927" w:name="_Toc70341538"/>
      <w:r w:rsidRPr="00F11966">
        <w:t>5.6</w:t>
      </w:r>
      <w:r w:rsidRPr="00F11966">
        <w:tab/>
        <w:t>Data Types related to 5G Trace</w:t>
      </w:r>
      <w:bookmarkEnd w:id="1917"/>
      <w:bookmarkEnd w:id="1918"/>
      <w:bookmarkEnd w:id="1919"/>
      <w:bookmarkEnd w:id="1920"/>
      <w:bookmarkEnd w:id="1921"/>
      <w:bookmarkEnd w:id="1922"/>
      <w:bookmarkEnd w:id="1923"/>
      <w:bookmarkEnd w:id="1924"/>
      <w:bookmarkEnd w:id="1925"/>
      <w:bookmarkEnd w:id="1926"/>
      <w:bookmarkEnd w:id="1927"/>
    </w:p>
    <w:p w14:paraId="7745E998" w14:textId="77777777" w:rsidR="00E92CBF" w:rsidRPr="00F11966" w:rsidRDefault="00E92CBF" w:rsidP="00E92CBF">
      <w:pPr>
        <w:pStyle w:val="Heading3"/>
      </w:pPr>
      <w:bookmarkStart w:id="1928" w:name="_Toc24925910"/>
      <w:bookmarkStart w:id="1929" w:name="_Toc24926088"/>
      <w:bookmarkStart w:id="1930" w:name="_Toc24926264"/>
      <w:bookmarkStart w:id="1931" w:name="_Toc33964124"/>
      <w:bookmarkStart w:id="1932" w:name="_Toc33980891"/>
      <w:bookmarkStart w:id="1933" w:name="_Toc36462692"/>
      <w:bookmarkStart w:id="1934" w:name="_Toc36462888"/>
      <w:bookmarkStart w:id="1935" w:name="_Toc43026142"/>
      <w:bookmarkStart w:id="1936" w:name="_Toc49763676"/>
      <w:bookmarkStart w:id="1937" w:name="_Toc56754372"/>
      <w:bookmarkStart w:id="1938" w:name="_Toc70341539"/>
      <w:r w:rsidRPr="00F11966">
        <w:t>5.6.1</w:t>
      </w:r>
      <w:r w:rsidRPr="00F11966">
        <w:tab/>
        <w:t>Introduction</w:t>
      </w:r>
      <w:bookmarkEnd w:id="1928"/>
      <w:bookmarkEnd w:id="1929"/>
      <w:bookmarkEnd w:id="1930"/>
      <w:bookmarkEnd w:id="1931"/>
      <w:bookmarkEnd w:id="1932"/>
      <w:bookmarkEnd w:id="1933"/>
      <w:bookmarkEnd w:id="1934"/>
      <w:bookmarkEnd w:id="1935"/>
      <w:bookmarkEnd w:id="1936"/>
      <w:bookmarkEnd w:id="1937"/>
      <w:bookmarkEnd w:id="1938"/>
    </w:p>
    <w:p w14:paraId="501F5BDC" w14:textId="77777777" w:rsidR="00E92CBF" w:rsidRPr="00F11966" w:rsidRDefault="00E92CBF" w:rsidP="00E92CBF">
      <w:r w:rsidRPr="00F11966">
        <w:t>This clause defines common data types related to 5G Trace.</w:t>
      </w:r>
    </w:p>
    <w:p w14:paraId="5E13F9A3" w14:textId="77777777" w:rsidR="00E92CBF" w:rsidRPr="00F11966" w:rsidRDefault="00E92CBF" w:rsidP="00E92CBF">
      <w:pPr>
        <w:pStyle w:val="Heading3"/>
      </w:pPr>
      <w:bookmarkStart w:id="1939" w:name="_Toc24925911"/>
      <w:bookmarkStart w:id="1940" w:name="_Toc24926089"/>
      <w:bookmarkStart w:id="1941" w:name="_Toc24926265"/>
      <w:bookmarkStart w:id="1942" w:name="_Toc33964125"/>
      <w:bookmarkStart w:id="1943" w:name="_Toc33980892"/>
      <w:bookmarkStart w:id="1944" w:name="_Toc36462693"/>
      <w:bookmarkStart w:id="1945" w:name="_Toc36462889"/>
      <w:bookmarkStart w:id="1946" w:name="_Toc43026143"/>
      <w:bookmarkStart w:id="1947" w:name="_Toc49763677"/>
      <w:bookmarkStart w:id="1948" w:name="_Toc56754373"/>
      <w:bookmarkStart w:id="1949" w:name="_Toc70341540"/>
      <w:r w:rsidRPr="00F11966">
        <w:t>5.6.2</w:t>
      </w:r>
      <w:r w:rsidRPr="00F11966">
        <w:tab/>
        <w:t>Simple Data Types</w:t>
      </w:r>
      <w:bookmarkEnd w:id="1939"/>
      <w:bookmarkEnd w:id="1940"/>
      <w:bookmarkEnd w:id="1941"/>
      <w:bookmarkEnd w:id="1942"/>
      <w:bookmarkEnd w:id="1943"/>
      <w:bookmarkEnd w:id="1944"/>
      <w:bookmarkEnd w:id="1945"/>
      <w:bookmarkEnd w:id="1946"/>
      <w:bookmarkEnd w:id="1947"/>
      <w:bookmarkEnd w:id="1948"/>
      <w:bookmarkEnd w:id="1949"/>
    </w:p>
    <w:p w14:paraId="3F5CBF93" w14:textId="77777777" w:rsidR="00E92CBF" w:rsidRPr="00F11966" w:rsidRDefault="00E92CBF" w:rsidP="00E92CBF">
      <w:r w:rsidRPr="00F11966">
        <w:t>This clause specifies common simple data types.</w:t>
      </w:r>
    </w:p>
    <w:p w14:paraId="642E50AD"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A9A9E9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D9FABA"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874916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FB0279" w14:textId="77777777" w:rsidR="00E92CBF" w:rsidRPr="00F11966" w:rsidRDefault="00E92CBF" w:rsidP="00AA7DB8">
            <w:pPr>
              <w:pStyle w:val="TAH"/>
            </w:pPr>
            <w:r w:rsidRPr="00F11966">
              <w:t>Description</w:t>
            </w:r>
          </w:p>
        </w:tc>
      </w:tr>
      <w:tr w:rsidR="004837EC" w:rsidRPr="00F11966" w14:paraId="207FD9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C20CE0"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4ABF1"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11F509BB"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008301DC" w14:textId="77777777" w:rsidR="004837EC" w:rsidRDefault="004837EC" w:rsidP="004837EC">
            <w:pPr>
              <w:pStyle w:val="TAL"/>
            </w:pPr>
          </w:p>
          <w:p w14:paraId="3CEB0DDE"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1665A3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BFB071"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0C09B"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849E72F"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1636A6A1" w14:textId="77777777" w:rsidR="004837EC" w:rsidRDefault="004837EC" w:rsidP="004837EC">
            <w:pPr>
              <w:pStyle w:val="TAL"/>
            </w:pPr>
          </w:p>
          <w:p w14:paraId="49A33CF0" w14:textId="77777777" w:rsidR="004837EC" w:rsidRPr="002260A1" w:rsidRDefault="004837EC" w:rsidP="002260A1">
            <w:pPr>
              <w:pStyle w:val="TF"/>
              <w:jc w:val="left"/>
              <w:rPr>
                <w:b w:val="0"/>
                <w:sz w:val="18"/>
                <w:szCs w:val="18"/>
              </w:rPr>
            </w:pPr>
            <w:r w:rsidRPr="002260A1">
              <w:rPr>
                <w:b w:val="0"/>
                <w:sz w:val="18"/>
                <w:szCs w:val="18"/>
              </w:rPr>
              <w:t>Minimum = 0. Maximum = 3279165.</w:t>
            </w:r>
          </w:p>
        </w:tc>
      </w:tr>
    </w:tbl>
    <w:p w14:paraId="544B7B72" w14:textId="77777777" w:rsidR="00E92CBF" w:rsidRPr="00F11966" w:rsidRDefault="00E92CBF" w:rsidP="00E92CBF"/>
    <w:p w14:paraId="6ECBA66B" w14:textId="77777777" w:rsidR="00E92CBF" w:rsidRPr="00F11966" w:rsidRDefault="00E92CBF" w:rsidP="00E92CBF">
      <w:pPr>
        <w:pStyle w:val="Heading3"/>
      </w:pPr>
      <w:bookmarkStart w:id="1950" w:name="_Toc24925912"/>
      <w:bookmarkStart w:id="1951" w:name="_Toc24926090"/>
      <w:bookmarkStart w:id="1952" w:name="_Toc24926266"/>
      <w:bookmarkStart w:id="1953" w:name="_Toc33964126"/>
      <w:bookmarkStart w:id="1954" w:name="_Toc33980893"/>
      <w:bookmarkStart w:id="1955" w:name="_Toc36462694"/>
      <w:bookmarkStart w:id="1956" w:name="_Toc36462890"/>
      <w:bookmarkStart w:id="1957" w:name="_Toc43026144"/>
      <w:bookmarkStart w:id="1958" w:name="_Toc49763678"/>
      <w:bookmarkStart w:id="1959" w:name="_Toc56754374"/>
      <w:bookmarkStart w:id="1960" w:name="_Toc70341541"/>
      <w:r w:rsidRPr="00F11966">
        <w:t>5.6.3</w:t>
      </w:r>
      <w:r w:rsidRPr="00F11966">
        <w:tab/>
        <w:t>Enumerations</w:t>
      </w:r>
      <w:bookmarkEnd w:id="1950"/>
      <w:bookmarkEnd w:id="1951"/>
      <w:bookmarkEnd w:id="1952"/>
      <w:bookmarkEnd w:id="1953"/>
      <w:bookmarkEnd w:id="1954"/>
      <w:bookmarkEnd w:id="1955"/>
      <w:bookmarkEnd w:id="1956"/>
      <w:bookmarkEnd w:id="1957"/>
      <w:bookmarkEnd w:id="1958"/>
      <w:bookmarkEnd w:id="1959"/>
      <w:bookmarkEnd w:id="1960"/>
    </w:p>
    <w:p w14:paraId="15BC4731" w14:textId="77777777" w:rsidR="00E92CBF" w:rsidRPr="00F11966" w:rsidRDefault="00E92CBF" w:rsidP="00E92CBF">
      <w:pPr>
        <w:pStyle w:val="Heading4"/>
      </w:pPr>
      <w:bookmarkStart w:id="1961" w:name="_Toc24925913"/>
      <w:bookmarkStart w:id="1962" w:name="_Toc24926091"/>
      <w:bookmarkStart w:id="1963" w:name="_Toc24926267"/>
      <w:bookmarkStart w:id="1964" w:name="_Toc33964127"/>
      <w:bookmarkStart w:id="1965" w:name="_Toc33980894"/>
      <w:bookmarkStart w:id="1966" w:name="_Toc36462695"/>
      <w:bookmarkStart w:id="1967" w:name="_Toc36462891"/>
      <w:bookmarkStart w:id="1968" w:name="_Toc43026145"/>
      <w:bookmarkStart w:id="1969" w:name="_Toc49763679"/>
      <w:bookmarkStart w:id="1970" w:name="_Toc56754375"/>
      <w:bookmarkStart w:id="1971" w:name="_Toc70341542"/>
      <w:r w:rsidRPr="00F11966">
        <w:t>5.6.3.1</w:t>
      </w:r>
      <w:r w:rsidRPr="00F11966">
        <w:tab/>
        <w:t>Enumeration: TraceDepth</w:t>
      </w:r>
      <w:bookmarkEnd w:id="1961"/>
      <w:bookmarkEnd w:id="1962"/>
      <w:bookmarkEnd w:id="1963"/>
      <w:bookmarkEnd w:id="1964"/>
      <w:bookmarkEnd w:id="1965"/>
      <w:bookmarkEnd w:id="1966"/>
      <w:bookmarkEnd w:id="1967"/>
      <w:bookmarkEnd w:id="1968"/>
      <w:bookmarkEnd w:id="1969"/>
      <w:bookmarkEnd w:id="1970"/>
      <w:bookmarkEnd w:id="1971"/>
    </w:p>
    <w:p w14:paraId="7303E110"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6DE20D7"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D15A87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9EC607"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1FC000" w14:textId="77777777" w:rsidR="00E92CBF" w:rsidRPr="00F11966" w:rsidRDefault="00E92CBF" w:rsidP="00AA7DB8">
            <w:pPr>
              <w:pStyle w:val="TAH"/>
            </w:pPr>
            <w:r w:rsidRPr="00F11966">
              <w:t>Description</w:t>
            </w:r>
          </w:p>
        </w:tc>
      </w:tr>
      <w:tr w:rsidR="00E92CBF" w:rsidRPr="00F11966" w14:paraId="4B1F4C5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259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69BA5D" w14:textId="77777777" w:rsidR="00E92CBF" w:rsidRPr="00F11966" w:rsidRDefault="00E92CBF" w:rsidP="00AA7DB8">
            <w:pPr>
              <w:pStyle w:val="TAL"/>
            </w:pPr>
            <w:r w:rsidRPr="00F11966">
              <w:t xml:space="preserve">Minimum </w:t>
            </w:r>
          </w:p>
        </w:tc>
      </w:tr>
      <w:tr w:rsidR="00E92CBF" w:rsidRPr="00F11966" w14:paraId="6FE018C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C08C30"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CEB41A" w14:textId="77777777" w:rsidR="00E92CBF" w:rsidRPr="00F11966" w:rsidRDefault="00E92CBF" w:rsidP="00AA7DB8">
            <w:pPr>
              <w:pStyle w:val="TAL"/>
            </w:pPr>
            <w:r w:rsidRPr="00F11966">
              <w:t xml:space="preserve">Medium </w:t>
            </w:r>
          </w:p>
        </w:tc>
      </w:tr>
      <w:tr w:rsidR="00E92CBF" w:rsidRPr="00F11966" w14:paraId="5493D76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40B4D"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23DA6" w14:textId="77777777" w:rsidR="00E92CBF" w:rsidRPr="00F11966" w:rsidRDefault="00E92CBF" w:rsidP="00AA7DB8">
            <w:pPr>
              <w:pStyle w:val="TAL"/>
            </w:pPr>
            <w:r w:rsidRPr="00F11966">
              <w:t xml:space="preserve">Maximum </w:t>
            </w:r>
          </w:p>
        </w:tc>
      </w:tr>
      <w:tr w:rsidR="00E92CBF" w:rsidRPr="00F11966" w14:paraId="32A85FE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A9F6C"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2BD64" w14:textId="77777777" w:rsidR="00E92CBF" w:rsidRPr="00F11966" w:rsidRDefault="00E92CBF" w:rsidP="00AA7DB8">
            <w:pPr>
              <w:pStyle w:val="TAL"/>
            </w:pPr>
            <w:r w:rsidRPr="00F11966">
              <w:t>Minimum without vendor specific extension</w:t>
            </w:r>
          </w:p>
        </w:tc>
      </w:tr>
      <w:tr w:rsidR="00E92CBF" w:rsidRPr="00F11966" w14:paraId="6DACE70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4BC3A"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5B3BC" w14:textId="77777777" w:rsidR="00E92CBF" w:rsidRPr="00F11966" w:rsidRDefault="00E92CBF" w:rsidP="00AA7DB8">
            <w:pPr>
              <w:pStyle w:val="TAL"/>
            </w:pPr>
            <w:r w:rsidRPr="00F11966">
              <w:t>Medium without vendor specific extension</w:t>
            </w:r>
          </w:p>
        </w:tc>
      </w:tr>
      <w:tr w:rsidR="00E92CBF" w:rsidRPr="00F11966" w14:paraId="76D0E44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826A7"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F9B2D" w14:textId="77777777" w:rsidR="00E92CBF" w:rsidRPr="00F11966" w:rsidRDefault="00E92CBF" w:rsidP="00AA7DB8">
            <w:pPr>
              <w:pStyle w:val="TAL"/>
            </w:pPr>
            <w:r w:rsidRPr="00F11966">
              <w:t>Maximum without vendor specific extension</w:t>
            </w:r>
          </w:p>
        </w:tc>
      </w:tr>
    </w:tbl>
    <w:p w14:paraId="46D1D327" w14:textId="77777777" w:rsidR="00E92CBF" w:rsidRPr="00F11966" w:rsidRDefault="00E92CBF" w:rsidP="00E92CBF"/>
    <w:p w14:paraId="7A9E5FE6" w14:textId="77777777" w:rsidR="00E92CBF" w:rsidRPr="00F11966" w:rsidRDefault="00E92CBF" w:rsidP="00E92CBF">
      <w:pPr>
        <w:pStyle w:val="Heading4"/>
      </w:pPr>
      <w:bookmarkStart w:id="1972" w:name="_Toc24925914"/>
      <w:bookmarkStart w:id="1973" w:name="_Toc24926092"/>
      <w:bookmarkStart w:id="1974" w:name="_Toc24926268"/>
      <w:bookmarkStart w:id="1975" w:name="_Toc33964128"/>
      <w:bookmarkStart w:id="1976" w:name="_Toc33980895"/>
      <w:bookmarkStart w:id="1977" w:name="_Toc36462696"/>
      <w:bookmarkStart w:id="1978" w:name="_Toc36462892"/>
      <w:bookmarkStart w:id="1979" w:name="_Toc43026146"/>
      <w:bookmarkStart w:id="1980" w:name="_Toc49763680"/>
      <w:bookmarkStart w:id="1981" w:name="_Toc56754376"/>
      <w:bookmarkStart w:id="1982" w:name="_Toc70341543"/>
      <w:r w:rsidRPr="00F11966">
        <w:t>5.6.3.2</w:t>
      </w:r>
      <w:r w:rsidRPr="00F11966">
        <w:tab/>
        <w:t>Enumeration: TraceDepthRm</w:t>
      </w:r>
      <w:bookmarkEnd w:id="1972"/>
      <w:bookmarkEnd w:id="1973"/>
      <w:bookmarkEnd w:id="1974"/>
      <w:bookmarkEnd w:id="1975"/>
      <w:bookmarkEnd w:id="1976"/>
      <w:bookmarkEnd w:id="1977"/>
      <w:bookmarkEnd w:id="1978"/>
      <w:bookmarkEnd w:id="1979"/>
      <w:bookmarkEnd w:id="1980"/>
      <w:bookmarkEnd w:id="1981"/>
      <w:bookmarkEnd w:id="1982"/>
    </w:p>
    <w:p w14:paraId="28D1E781" w14:textId="77777777" w:rsidR="00E92CBF" w:rsidRPr="00F11966" w:rsidRDefault="00E92CBF" w:rsidP="00E92CBF">
      <w:r w:rsidRPr="00F11966">
        <w:t>This enumeration is defined in the same way as the "TraceDepth" enumeration, but with the OpenAPI "nullable: true" property.</w:t>
      </w:r>
    </w:p>
    <w:p w14:paraId="17AAF78A" w14:textId="77777777" w:rsidR="002933AC" w:rsidRPr="00F11966" w:rsidRDefault="002933AC" w:rsidP="002933AC">
      <w:pPr>
        <w:pStyle w:val="Heading4"/>
      </w:pPr>
      <w:bookmarkStart w:id="1983" w:name="_Toc27592906"/>
      <w:bookmarkStart w:id="1984" w:name="_Toc43026147"/>
      <w:bookmarkStart w:id="1985" w:name="_Toc49763681"/>
      <w:bookmarkStart w:id="1986" w:name="_Toc56754377"/>
      <w:bookmarkStart w:id="1987" w:name="_Toc70341544"/>
      <w:r w:rsidRPr="00F11966">
        <w:t>5.6.3.3</w:t>
      </w:r>
      <w:r w:rsidRPr="00F11966">
        <w:tab/>
        <w:t xml:space="preserve">Enumeration: </w:t>
      </w:r>
      <w:bookmarkEnd w:id="1983"/>
      <w:r w:rsidRPr="00F11966">
        <w:rPr>
          <w:lang w:eastAsia="zh-CN"/>
        </w:rPr>
        <w:t>JobType</w:t>
      </w:r>
      <w:bookmarkEnd w:id="1984"/>
      <w:bookmarkEnd w:id="1985"/>
      <w:bookmarkEnd w:id="1986"/>
      <w:bookmarkEnd w:id="1987"/>
    </w:p>
    <w:p w14:paraId="14E71B0A"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01050110"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3D3CEC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67FA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5C1663" w14:textId="77777777" w:rsidR="002933AC" w:rsidRPr="00F11966" w:rsidRDefault="002933AC" w:rsidP="002933AC">
            <w:pPr>
              <w:pStyle w:val="TAH"/>
            </w:pPr>
            <w:r w:rsidRPr="00F11966">
              <w:t>Description</w:t>
            </w:r>
          </w:p>
        </w:tc>
      </w:tr>
      <w:tr w:rsidR="002933AC" w:rsidRPr="00F11966" w14:paraId="6B52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B050A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13F960" w14:textId="77777777" w:rsidR="002933AC" w:rsidRPr="00F11966" w:rsidRDefault="002933AC" w:rsidP="002933AC">
            <w:pPr>
              <w:pStyle w:val="TAL"/>
            </w:pPr>
            <w:r w:rsidRPr="00F11966">
              <w:t>Immediate MDT only</w:t>
            </w:r>
          </w:p>
        </w:tc>
      </w:tr>
      <w:tr w:rsidR="002933AC" w:rsidRPr="00F11966" w14:paraId="5F163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919083"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61DADD" w14:textId="77777777" w:rsidR="002933AC" w:rsidRPr="00F11966" w:rsidRDefault="002933AC" w:rsidP="002933AC">
            <w:pPr>
              <w:pStyle w:val="TAL"/>
            </w:pPr>
            <w:r w:rsidRPr="00F11966">
              <w:t>Logged MDT only</w:t>
            </w:r>
          </w:p>
        </w:tc>
      </w:tr>
      <w:tr w:rsidR="002933AC" w:rsidRPr="00F11966" w14:paraId="1531F3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8B1B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6AE85" w14:textId="77777777" w:rsidR="002933AC" w:rsidRPr="00F11966" w:rsidRDefault="002933AC" w:rsidP="002933AC">
            <w:pPr>
              <w:pStyle w:val="TAL"/>
            </w:pPr>
            <w:r w:rsidRPr="00F11966">
              <w:t>Trace only</w:t>
            </w:r>
          </w:p>
        </w:tc>
      </w:tr>
      <w:tr w:rsidR="002933AC" w:rsidRPr="00F11966" w14:paraId="5BF295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DA84F"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EB995" w14:textId="77777777" w:rsidR="002933AC" w:rsidRPr="00F11966" w:rsidRDefault="002933AC" w:rsidP="002933AC">
            <w:pPr>
              <w:pStyle w:val="TAL"/>
            </w:pPr>
            <w:r w:rsidRPr="00F11966">
              <w:t>Immediate MDT and Trace</w:t>
            </w:r>
          </w:p>
        </w:tc>
      </w:tr>
      <w:tr w:rsidR="002933AC" w:rsidRPr="00F11966" w14:paraId="77A4448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711DB3"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8D0923" w14:textId="77777777" w:rsidR="002933AC" w:rsidRPr="00F11966" w:rsidRDefault="002933AC" w:rsidP="002933AC">
            <w:pPr>
              <w:pStyle w:val="TAL"/>
            </w:pPr>
            <w:r w:rsidRPr="00F11966">
              <w:t>RLF reports only</w:t>
            </w:r>
          </w:p>
        </w:tc>
      </w:tr>
      <w:tr w:rsidR="002933AC" w:rsidRPr="00F11966" w14:paraId="0F68B3E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E5CD7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7C6F6" w14:textId="77777777" w:rsidR="002933AC" w:rsidRPr="00F11966" w:rsidRDefault="002933AC" w:rsidP="002933AC">
            <w:pPr>
              <w:pStyle w:val="TAL"/>
            </w:pPr>
            <w:r w:rsidRPr="00F11966">
              <w:t>RCEF reports only</w:t>
            </w:r>
          </w:p>
        </w:tc>
      </w:tr>
      <w:tr w:rsidR="002933AC" w:rsidRPr="00F11966" w14:paraId="11664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A1A94"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A770E" w14:textId="77777777" w:rsidR="002933AC" w:rsidRPr="00F11966" w:rsidRDefault="002933AC" w:rsidP="002933AC">
            <w:pPr>
              <w:pStyle w:val="TAL"/>
            </w:pPr>
            <w:r w:rsidRPr="00F11966">
              <w:t>Logged MBSFN MDT</w:t>
            </w:r>
          </w:p>
        </w:tc>
      </w:tr>
    </w:tbl>
    <w:p w14:paraId="1B80664B" w14:textId="77777777" w:rsidR="002933AC" w:rsidRPr="00F11966" w:rsidRDefault="002933AC" w:rsidP="002933AC"/>
    <w:p w14:paraId="27E10CBC" w14:textId="77777777" w:rsidR="002933AC" w:rsidRPr="00F11966" w:rsidRDefault="002933AC" w:rsidP="006E5165">
      <w:pPr>
        <w:rPr>
          <w:noProof/>
        </w:rPr>
      </w:pPr>
    </w:p>
    <w:p w14:paraId="7FB258B1" w14:textId="77777777" w:rsidR="002933AC" w:rsidRPr="00F11966" w:rsidRDefault="002933AC" w:rsidP="002933AC">
      <w:pPr>
        <w:pStyle w:val="Heading4"/>
      </w:pPr>
      <w:bookmarkStart w:id="1988" w:name="_Toc43026148"/>
      <w:bookmarkStart w:id="1989" w:name="_Toc49763682"/>
      <w:bookmarkStart w:id="1990" w:name="_Toc56754378"/>
      <w:bookmarkStart w:id="1991" w:name="_Toc70341545"/>
      <w:r w:rsidRPr="00F11966">
        <w:t>5.6.3.4</w:t>
      </w:r>
      <w:r w:rsidRPr="00F11966">
        <w:tab/>
        <w:t xml:space="preserve">Enumeration: </w:t>
      </w:r>
      <w:r w:rsidRPr="00F11966">
        <w:rPr>
          <w:rFonts w:hint="eastAsia"/>
          <w:lang w:eastAsia="zh-CN"/>
        </w:rPr>
        <w:t>ReportTypeMdt</w:t>
      </w:r>
      <w:bookmarkEnd w:id="1988"/>
      <w:bookmarkEnd w:id="1989"/>
      <w:bookmarkEnd w:id="1990"/>
      <w:bookmarkEnd w:id="1991"/>
    </w:p>
    <w:p w14:paraId="78017AAE"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6BCC532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50DEF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9E04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2B61BA" w14:textId="77777777" w:rsidR="002933AC" w:rsidRPr="00F11966" w:rsidRDefault="002933AC" w:rsidP="002933AC">
            <w:pPr>
              <w:pStyle w:val="TAH"/>
            </w:pPr>
            <w:r w:rsidRPr="00F11966">
              <w:t>Description</w:t>
            </w:r>
          </w:p>
        </w:tc>
      </w:tr>
      <w:tr w:rsidR="002933AC" w:rsidRPr="00F11966" w14:paraId="6E3E90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86344C"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911E27" w14:textId="77777777" w:rsidR="002933AC" w:rsidRPr="00F11966" w:rsidRDefault="002933AC" w:rsidP="002933AC">
            <w:pPr>
              <w:pStyle w:val="TAL"/>
            </w:pPr>
            <w:r w:rsidRPr="00F11966">
              <w:t>Periodical</w:t>
            </w:r>
          </w:p>
        </w:tc>
      </w:tr>
      <w:tr w:rsidR="002933AC" w:rsidRPr="00F11966" w14:paraId="6B83BE4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C83FA"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CFF200" w14:textId="77777777" w:rsidR="002933AC" w:rsidRPr="00F11966" w:rsidRDefault="002933AC" w:rsidP="002933AC">
            <w:pPr>
              <w:pStyle w:val="TAL"/>
            </w:pPr>
            <w:r w:rsidRPr="00F11966">
              <w:t>Event triggered</w:t>
            </w:r>
          </w:p>
        </w:tc>
      </w:tr>
    </w:tbl>
    <w:p w14:paraId="38282A59" w14:textId="77777777" w:rsidR="002933AC" w:rsidRPr="00F11966" w:rsidRDefault="002933AC" w:rsidP="002933AC">
      <w:pPr>
        <w:rPr>
          <w:noProof/>
        </w:rPr>
      </w:pPr>
    </w:p>
    <w:p w14:paraId="77ED6FC5" w14:textId="77777777" w:rsidR="002933AC" w:rsidRPr="00F11966" w:rsidRDefault="002933AC" w:rsidP="002933AC">
      <w:pPr>
        <w:pStyle w:val="Heading4"/>
      </w:pPr>
      <w:bookmarkStart w:id="1992" w:name="_Toc43026149"/>
      <w:bookmarkStart w:id="1993" w:name="_Toc49763683"/>
      <w:bookmarkStart w:id="1994" w:name="_Toc56754379"/>
      <w:bookmarkStart w:id="1995" w:name="_Toc70341546"/>
      <w:r w:rsidRPr="00F11966">
        <w:t>5.6.3.5</w:t>
      </w:r>
      <w:r w:rsidRPr="00F11966">
        <w:tab/>
        <w:t>Enumeration: MeasurementLteForMdt</w:t>
      </w:r>
      <w:bookmarkEnd w:id="1992"/>
      <w:bookmarkEnd w:id="1993"/>
      <w:bookmarkEnd w:id="1994"/>
      <w:bookmarkEnd w:id="1995"/>
    </w:p>
    <w:p w14:paraId="6AE5D7CB"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E947113"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205A5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28FC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130077" w14:textId="77777777" w:rsidR="002933AC" w:rsidRPr="00F11966" w:rsidRDefault="002933AC" w:rsidP="002933AC">
            <w:pPr>
              <w:pStyle w:val="TAH"/>
            </w:pPr>
            <w:r w:rsidRPr="00F11966">
              <w:t>Description</w:t>
            </w:r>
          </w:p>
        </w:tc>
      </w:tr>
      <w:tr w:rsidR="002933AC" w:rsidRPr="00F11966" w14:paraId="71921BE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EA848"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AB297" w14:textId="77777777" w:rsidR="002933AC" w:rsidRPr="00F11966" w:rsidRDefault="002933AC" w:rsidP="002933AC">
            <w:pPr>
              <w:pStyle w:val="TAL"/>
            </w:pPr>
            <w:r w:rsidRPr="00F11966">
              <w:t>M1</w:t>
            </w:r>
          </w:p>
        </w:tc>
      </w:tr>
      <w:tr w:rsidR="002933AC" w:rsidRPr="00F11966" w14:paraId="4F8B3B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6417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A617F" w14:textId="77777777" w:rsidR="002933AC" w:rsidRPr="00F11966" w:rsidRDefault="002933AC" w:rsidP="002933AC">
            <w:pPr>
              <w:pStyle w:val="TAL"/>
            </w:pPr>
            <w:r w:rsidRPr="00F11966">
              <w:t>M2</w:t>
            </w:r>
          </w:p>
        </w:tc>
      </w:tr>
      <w:tr w:rsidR="002933AC" w:rsidRPr="00F11966" w14:paraId="2F8842E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6BDDB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2661F1" w14:textId="77777777" w:rsidR="002933AC" w:rsidRPr="00F11966" w:rsidRDefault="002933AC" w:rsidP="002933AC">
            <w:pPr>
              <w:pStyle w:val="TAL"/>
            </w:pPr>
            <w:r w:rsidRPr="00F11966">
              <w:t>M3</w:t>
            </w:r>
          </w:p>
        </w:tc>
      </w:tr>
      <w:tr w:rsidR="002933AC" w:rsidRPr="00F11966" w14:paraId="0B0528E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C58EA"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C22D" w14:textId="77777777" w:rsidR="002933AC" w:rsidRPr="00F11966" w:rsidRDefault="002933AC" w:rsidP="002933AC">
            <w:pPr>
              <w:pStyle w:val="TAL"/>
            </w:pPr>
            <w:r w:rsidRPr="00F11966">
              <w:rPr>
                <w:lang w:eastAsia="zh-CN"/>
              </w:rPr>
              <w:t>M4 for DL</w:t>
            </w:r>
          </w:p>
        </w:tc>
      </w:tr>
      <w:tr w:rsidR="002933AC" w:rsidRPr="00F11966" w14:paraId="285F03F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E85EC"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996F" w14:textId="77777777" w:rsidR="002933AC" w:rsidRPr="00F11966" w:rsidRDefault="002933AC" w:rsidP="002933AC">
            <w:pPr>
              <w:pStyle w:val="TAL"/>
              <w:rPr>
                <w:lang w:eastAsia="zh-CN"/>
              </w:rPr>
            </w:pPr>
            <w:r w:rsidRPr="00F11966">
              <w:rPr>
                <w:lang w:eastAsia="zh-CN"/>
              </w:rPr>
              <w:t>M4 for UL</w:t>
            </w:r>
          </w:p>
        </w:tc>
      </w:tr>
      <w:tr w:rsidR="002933AC" w:rsidRPr="00F11966" w14:paraId="3E983DB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860B0"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23C19"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1F9BBA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85270A"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B15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2C84B2EB"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76921"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D734" w14:textId="77777777" w:rsidR="00C35CE3" w:rsidRPr="00F11966" w:rsidRDefault="00C35CE3" w:rsidP="009F33F8">
            <w:pPr>
              <w:pStyle w:val="TAL"/>
            </w:pPr>
            <w:r w:rsidRPr="00F11966">
              <w:t>M6 for DL</w:t>
            </w:r>
          </w:p>
        </w:tc>
      </w:tr>
      <w:tr w:rsidR="00C35CE3" w:rsidRPr="00F11966" w14:paraId="01B67FB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0B0B8"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86A65" w14:textId="77777777" w:rsidR="00C35CE3" w:rsidRPr="00F11966" w:rsidRDefault="00C35CE3" w:rsidP="009F33F8">
            <w:pPr>
              <w:pStyle w:val="TAL"/>
            </w:pPr>
            <w:r w:rsidRPr="00F11966">
              <w:t>M6 for UL</w:t>
            </w:r>
          </w:p>
        </w:tc>
      </w:tr>
      <w:tr w:rsidR="00C35CE3" w:rsidRPr="00F11966" w14:paraId="50750E8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EF702"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6EBE8" w14:textId="77777777" w:rsidR="00C35CE3" w:rsidRPr="00F11966" w:rsidRDefault="00C35CE3" w:rsidP="009F33F8">
            <w:pPr>
              <w:pStyle w:val="TAL"/>
            </w:pPr>
            <w:r w:rsidRPr="00F11966">
              <w:t>M7 for DL</w:t>
            </w:r>
          </w:p>
        </w:tc>
      </w:tr>
      <w:tr w:rsidR="00C35CE3" w:rsidRPr="00F11966" w14:paraId="5FEC143F"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BA41E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8023D9" w14:textId="77777777" w:rsidR="00C35CE3" w:rsidRPr="00F11966" w:rsidRDefault="00C35CE3" w:rsidP="009F33F8">
            <w:pPr>
              <w:pStyle w:val="TAL"/>
            </w:pPr>
            <w:r w:rsidRPr="00F11966">
              <w:t>M7 for UL</w:t>
            </w:r>
          </w:p>
        </w:tc>
      </w:tr>
      <w:tr w:rsidR="00C35CE3" w:rsidRPr="00F11966" w14:paraId="54D2144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19B9C"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BB0FF" w14:textId="77777777" w:rsidR="00C35CE3" w:rsidRPr="00F11966" w:rsidRDefault="00C35CE3" w:rsidP="009F33F8">
            <w:pPr>
              <w:pStyle w:val="TAL"/>
            </w:pPr>
            <w:r w:rsidRPr="00F11966">
              <w:t>M8</w:t>
            </w:r>
          </w:p>
        </w:tc>
      </w:tr>
      <w:tr w:rsidR="00C35CE3" w:rsidRPr="00F11966" w14:paraId="11E74384"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FF7DA"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431CC" w14:textId="77777777" w:rsidR="00C35CE3" w:rsidRPr="00F11966" w:rsidRDefault="00C35CE3" w:rsidP="009F33F8">
            <w:pPr>
              <w:pStyle w:val="TAL"/>
            </w:pPr>
            <w:r w:rsidRPr="00F11966">
              <w:t>M9</w:t>
            </w:r>
          </w:p>
        </w:tc>
      </w:tr>
    </w:tbl>
    <w:p w14:paraId="7015E1B6" w14:textId="77777777" w:rsidR="002933AC" w:rsidRPr="00F11966" w:rsidRDefault="002933AC" w:rsidP="002933AC">
      <w:pPr>
        <w:rPr>
          <w:noProof/>
        </w:rPr>
      </w:pPr>
    </w:p>
    <w:p w14:paraId="1280FD41" w14:textId="77777777" w:rsidR="002933AC" w:rsidRPr="00F11966" w:rsidRDefault="002933AC" w:rsidP="002933AC">
      <w:pPr>
        <w:pStyle w:val="Heading4"/>
      </w:pPr>
      <w:bookmarkStart w:id="1996" w:name="_Toc43026150"/>
      <w:bookmarkStart w:id="1997" w:name="_Toc49763684"/>
      <w:bookmarkStart w:id="1998" w:name="_Toc56754380"/>
      <w:bookmarkStart w:id="1999" w:name="_Toc70341547"/>
      <w:r w:rsidRPr="00F11966">
        <w:t>5.6.3.6</w:t>
      </w:r>
      <w:r w:rsidRPr="00F11966">
        <w:tab/>
        <w:t>Enumeration: MeasurementNrForMdt</w:t>
      </w:r>
      <w:bookmarkEnd w:id="1996"/>
      <w:bookmarkEnd w:id="1997"/>
      <w:bookmarkEnd w:id="1998"/>
      <w:bookmarkEnd w:id="1999"/>
    </w:p>
    <w:p w14:paraId="79805D15"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4C7FF0DB"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26B9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47CFB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F83DE7" w14:textId="77777777" w:rsidR="002933AC" w:rsidRPr="00F11966" w:rsidRDefault="002933AC" w:rsidP="002933AC">
            <w:pPr>
              <w:pStyle w:val="TAH"/>
            </w:pPr>
            <w:r w:rsidRPr="00F11966">
              <w:t>Description</w:t>
            </w:r>
          </w:p>
        </w:tc>
      </w:tr>
      <w:tr w:rsidR="002933AC" w:rsidRPr="00F11966" w14:paraId="73043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8D54F7"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13969" w14:textId="77777777" w:rsidR="002933AC" w:rsidRPr="00F11966" w:rsidRDefault="002933AC" w:rsidP="002933AC">
            <w:pPr>
              <w:pStyle w:val="TAL"/>
            </w:pPr>
            <w:r w:rsidRPr="00F11966">
              <w:t>M1</w:t>
            </w:r>
          </w:p>
        </w:tc>
      </w:tr>
      <w:tr w:rsidR="002933AC" w:rsidRPr="00F11966" w14:paraId="4736A6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33D1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C46D7" w14:textId="77777777" w:rsidR="002933AC" w:rsidRPr="00F11966" w:rsidRDefault="002933AC" w:rsidP="002933AC">
            <w:pPr>
              <w:pStyle w:val="TAL"/>
            </w:pPr>
            <w:r w:rsidRPr="00F11966">
              <w:t>M2</w:t>
            </w:r>
          </w:p>
        </w:tc>
      </w:tr>
      <w:tr w:rsidR="002933AC" w:rsidRPr="00F11966" w14:paraId="50F804F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B0D536"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02CEB" w14:textId="77777777" w:rsidR="002933AC" w:rsidRPr="00F11966" w:rsidRDefault="002933AC" w:rsidP="002933AC">
            <w:pPr>
              <w:pStyle w:val="TAL"/>
            </w:pPr>
            <w:r w:rsidRPr="00F11966">
              <w:t>M3</w:t>
            </w:r>
          </w:p>
        </w:tc>
      </w:tr>
      <w:tr w:rsidR="002933AC" w:rsidRPr="00F11966" w14:paraId="360F37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E37084"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604A4D" w14:textId="77777777" w:rsidR="002933AC" w:rsidRPr="00F11966" w:rsidRDefault="002933AC" w:rsidP="002933AC">
            <w:pPr>
              <w:pStyle w:val="TAL"/>
            </w:pPr>
            <w:r w:rsidRPr="00F11966">
              <w:rPr>
                <w:lang w:eastAsia="zh-CN"/>
              </w:rPr>
              <w:t>M4 for DL</w:t>
            </w:r>
          </w:p>
        </w:tc>
      </w:tr>
      <w:tr w:rsidR="002933AC" w:rsidRPr="00F11966" w14:paraId="20EBA1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CB4733"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7184B" w14:textId="77777777" w:rsidR="002933AC" w:rsidRPr="00F11966" w:rsidRDefault="002933AC" w:rsidP="002933AC">
            <w:pPr>
              <w:pStyle w:val="TAL"/>
              <w:rPr>
                <w:lang w:eastAsia="zh-CN"/>
              </w:rPr>
            </w:pPr>
            <w:r w:rsidRPr="00F11966">
              <w:rPr>
                <w:lang w:eastAsia="zh-CN"/>
              </w:rPr>
              <w:t>M4 for UL</w:t>
            </w:r>
          </w:p>
        </w:tc>
      </w:tr>
      <w:tr w:rsidR="002933AC" w:rsidRPr="00F11966" w14:paraId="35AD79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0AACD"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C521C6"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A6FAC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2CD065"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43A076"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2E2769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05293"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C9045"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3DC3317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0DDEA"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1E3AD0"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0EE72F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DEF17"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9E9B2"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9C370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99F32"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D36C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68BCDF6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8F318"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2C5D9" w14:textId="77777777" w:rsidR="002933AC" w:rsidRPr="00F11966" w:rsidRDefault="002933AC" w:rsidP="002933AC">
            <w:pPr>
              <w:pStyle w:val="TAL"/>
            </w:pPr>
            <w:r w:rsidRPr="00F11966">
              <w:t>M8</w:t>
            </w:r>
          </w:p>
        </w:tc>
      </w:tr>
      <w:tr w:rsidR="002933AC" w:rsidRPr="00F11966" w14:paraId="4C304D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D3A739"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2F4A6" w14:textId="77777777" w:rsidR="002933AC" w:rsidRPr="00F11966" w:rsidRDefault="002933AC" w:rsidP="002933AC">
            <w:pPr>
              <w:pStyle w:val="TAL"/>
            </w:pPr>
            <w:r w:rsidRPr="00F11966">
              <w:t>M9</w:t>
            </w:r>
          </w:p>
        </w:tc>
      </w:tr>
    </w:tbl>
    <w:p w14:paraId="742B9F0B" w14:textId="77777777" w:rsidR="002933AC" w:rsidRPr="00F11966" w:rsidRDefault="002933AC" w:rsidP="002933AC"/>
    <w:p w14:paraId="4881708B" w14:textId="77777777" w:rsidR="002933AC" w:rsidRPr="00F11966" w:rsidRDefault="002933AC" w:rsidP="002933AC">
      <w:pPr>
        <w:pStyle w:val="Heading4"/>
      </w:pPr>
      <w:bookmarkStart w:id="2000" w:name="_Toc43026151"/>
      <w:bookmarkStart w:id="2001" w:name="_Toc49763685"/>
      <w:bookmarkStart w:id="2002" w:name="_Toc56754381"/>
      <w:bookmarkStart w:id="2003" w:name="_Toc70341548"/>
      <w:r w:rsidRPr="00F11966">
        <w:t>5.6.3.7</w:t>
      </w:r>
      <w:r w:rsidRPr="00F11966">
        <w:tab/>
        <w:t xml:space="preserve">Enumeration: </w:t>
      </w:r>
      <w:r w:rsidRPr="00F11966">
        <w:rPr>
          <w:lang w:eastAsia="zh-CN"/>
        </w:rPr>
        <w:t>SensorMeasurement</w:t>
      </w:r>
      <w:bookmarkEnd w:id="2000"/>
      <w:bookmarkEnd w:id="2001"/>
      <w:bookmarkEnd w:id="2002"/>
      <w:bookmarkEnd w:id="2003"/>
    </w:p>
    <w:p w14:paraId="28C74E9A"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011F3614"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7DC4CE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A3F5C"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0D78B2" w14:textId="77777777" w:rsidR="002933AC" w:rsidRPr="00F11966" w:rsidRDefault="002933AC" w:rsidP="002933AC">
            <w:pPr>
              <w:pStyle w:val="TAH"/>
            </w:pPr>
            <w:r w:rsidRPr="00F11966">
              <w:t>Description</w:t>
            </w:r>
          </w:p>
        </w:tc>
      </w:tr>
      <w:tr w:rsidR="002933AC" w:rsidRPr="00F11966" w14:paraId="763750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FCC88"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64C3B" w14:textId="77777777" w:rsidR="002933AC" w:rsidRPr="00F11966" w:rsidRDefault="002933AC" w:rsidP="002933AC">
            <w:pPr>
              <w:pStyle w:val="TAL"/>
            </w:pPr>
            <w:r w:rsidRPr="00F11966">
              <w:t>Barometric pressure</w:t>
            </w:r>
          </w:p>
        </w:tc>
      </w:tr>
      <w:tr w:rsidR="002933AC" w:rsidRPr="00F11966" w14:paraId="6375F6A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1AC269"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A11A2C" w14:textId="77777777" w:rsidR="002933AC" w:rsidRPr="00F11966" w:rsidRDefault="002933AC" w:rsidP="002933AC">
            <w:pPr>
              <w:pStyle w:val="TAL"/>
            </w:pPr>
            <w:r w:rsidRPr="00F11966">
              <w:t>UE speed</w:t>
            </w:r>
          </w:p>
        </w:tc>
      </w:tr>
      <w:tr w:rsidR="002933AC" w:rsidRPr="00F11966" w14:paraId="24BFFD6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36703"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13C6D7" w14:textId="77777777" w:rsidR="002933AC" w:rsidRPr="00F11966" w:rsidRDefault="002933AC" w:rsidP="002933AC">
            <w:pPr>
              <w:pStyle w:val="TAL"/>
            </w:pPr>
            <w:r w:rsidRPr="00F11966">
              <w:t>UE orientation</w:t>
            </w:r>
          </w:p>
        </w:tc>
      </w:tr>
    </w:tbl>
    <w:p w14:paraId="7468FCFB" w14:textId="77777777" w:rsidR="002933AC" w:rsidRPr="00F11966" w:rsidRDefault="002933AC" w:rsidP="002933AC">
      <w:pPr>
        <w:rPr>
          <w:noProof/>
          <w:sz w:val="24"/>
          <w:szCs w:val="24"/>
          <w:lang w:eastAsia="zh-CN"/>
        </w:rPr>
      </w:pPr>
    </w:p>
    <w:p w14:paraId="7ABE1B99" w14:textId="77777777" w:rsidR="002933AC" w:rsidRPr="00F11966" w:rsidRDefault="002933AC" w:rsidP="002933AC">
      <w:pPr>
        <w:pStyle w:val="Heading4"/>
      </w:pPr>
      <w:bookmarkStart w:id="2004" w:name="_Toc43026152"/>
      <w:bookmarkStart w:id="2005" w:name="_Toc49763686"/>
      <w:bookmarkStart w:id="2006" w:name="_Toc56754382"/>
      <w:bookmarkStart w:id="2007" w:name="_Toc70341549"/>
      <w:r w:rsidRPr="00F11966">
        <w:t>5.6.3.8</w:t>
      </w:r>
      <w:r w:rsidRPr="00F11966">
        <w:tab/>
        <w:t>Enumeration: ReportingTrigger</w:t>
      </w:r>
      <w:bookmarkEnd w:id="2004"/>
      <w:bookmarkEnd w:id="2005"/>
      <w:bookmarkEnd w:id="2006"/>
      <w:bookmarkEnd w:id="2007"/>
    </w:p>
    <w:p w14:paraId="6A35A481"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26F4E6AB"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A840A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4206FD"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12DBB9" w14:textId="77777777" w:rsidR="002933AC" w:rsidRPr="00F11966" w:rsidRDefault="002933AC" w:rsidP="002933AC">
            <w:pPr>
              <w:pStyle w:val="TAH"/>
            </w:pPr>
            <w:r w:rsidRPr="00F11966">
              <w:t>Description</w:t>
            </w:r>
          </w:p>
        </w:tc>
      </w:tr>
      <w:tr w:rsidR="002933AC" w:rsidRPr="00F11966" w14:paraId="365895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180C4"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05D8BC" w14:textId="77777777" w:rsidR="002933AC" w:rsidRPr="00F11966" w:rsidRDefault="002933AC" w:rsidP="002933AC">
            <w:pPr>
              <w:pStyle w:val="TAL"/>
            </w:pPr>
            <w:r w:rsidRPr="00F11966">
              <w:rPr>
                <w:lang w:eastAsia="zh-CN"/>
              </w:rPr>
              <w:t>Periodical</w:t>
            </w:r>
          </w:p>
        </w:tc>
      </w:tr>
      <w:tr w:rsidR="002933AC" w:rsidRPr="00F11966" w14:paraId="2A5E14A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DED55"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6D675" w14:textId="77777777" w:rsidR="002933AC" w:rsidRPr="00F11966" w:rsidRDefault="002933AC" w:rsidP="002933AC">
            <w:pPr>
              <w:pStyle w:val="TAL"/>
            </w:pPr>
            <w:r w:rsidRPr="00F11966">
              <w:t>Event A2 for LTE</w:t>
            </w:r>
            <w:r w:rsidR="004837EC">
              <w:t xml:space="preserve"> and NR</w:t>
            </w:r>
          </w:p>
        </w:tc>
      </w:tr>
      <w:tr w:rsidR="002933AC" w:rsidRPr="00F11966" w14:paraId="794FBDC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4B35D0"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C630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39AAE8F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2FC0DA"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062AF5" w14:textId="77777777" w:rsidR="002933AC" w:rsidRPr="00F11966" w:rsidRDefault="002933AC" w:rsidP="002933AC">
            <w:pPr>
              <w:pStyle w:val="TAL"/>
            </w:pPr>
            <w:r w:rsidRPr="00F11966">
              <w:rPr>
                <w:lang w:eastAsia="zh-CN"/>
              </w:rPr>
              <w:t>All configured RRM event triggers for LTE</w:t>
            </w:r>
          </w:p>
        </w:tc>
      </w:tr>
    </w:tbl>
    <w:p w14:paraId="6CB78AFD" w14:textId="77777777" w:rsidR="002933AC" w:rsidRPr="00F11966" w:rsidRDefault="002933AC" w:rsidP="002933AC">
      <w:pPr>
        <w:rPr>
          <w:noProof/>
          <w:sz w:val="24"/>
          <w:szCs w:val="24"/>
          <w:lang w:eastAsia="zh-CN"/>
        </w:rPr>
      </w:pPr>
    </w:p>
    <w:p w14:paraId="585C0E82" w14:textId="77777777" w:rsidR="002933AC" w:rsidRPr="00F11966" w:rsidRDefault="002933AC" w:rsidP="002933AC">
      <w:pPr>
        <w:pStyle w:val="Heading4"/>
      </w:pPr>
      <w:bookmarkStart w:id="2008" w:name="_Toc43026153"/>
      <w:bookmarkStart w:id="2009" w:name="_Toc49763687"/>
      <w:bookmarkStart w:id="2010" w:name="_Toc56754383"/>
      <w:bookmarkStart w:id="2011" w:name="_Toc70341550"/>
      <w:r w:rsidRPr="00F11966">
        <w:t>5.6.3.9</w:t>
      </w:r>
      <w:r w:rsidRPr="00F11966">
        <w:tab/>
        <w:t>Enumeration: ReportIntervalMdt</w:t>
      </w:r>
      <w:bookmarkEnd w:id="2008"/>
      <w:bookmarkEnd w:id="2009"/>
      <w:bookmarkEnd w:id="2010"/>
      <w:bookmarkEnd w:id="2011"/>
    </w:p>
    <w:p w14:paraId="5EA5822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0E7E9505"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F97AC3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27908C"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E11962" w14:textId="77777777" w:rsidR="002933AC" w:rsidRPr="00F11966" w:rsidRDefault="002933AC" w:rsidP="002933AC">
            <w:pPr>
              <w:pStyle w:val="TAH"/>
            </w:pPr>
            <w:r w:rsidRPr="00F11966">
              <w:t>Description</w:t>
            </w:r>
          </w:p>
        </w:tc>
      </w:tr>
      <w:tr w:rsidR="002933AC" w:rsidRPr="00F11966" w14:paraId="28318AE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70F01"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C75C6D" w14:textId="77777777" w:rsidR="002933AC" w:rsidRPr="00F11966" w:rsidRDefault="002933AC" w:rsidP="002933AC">
            <w:pPr>
              <w:pStyle w:val="TAL"/>
            </w:pPr>
            <w:r w:rsidRPr="00F11966">
              <w:t>120 ms</w:t>
            </w:r>
          </w:p>
        </w:tc>
      </w:tr>
      <w:tr w:rsidR="002933AC" w:rsidRPr="00F11966" w14:paraId="650387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9A5F2"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FDDF9" w14:textId="77777777" w:rsidR="002933AC" w:rsidRPr="00F11966" w:rsidRDefault="002933AC" w:rsidP="002933AC">
            <w:pPr>
              <w:pStyle w:val="TAL"/>
            </w:pPr>
            <w:r w:rsidRPr="00F11966">
              <w:t>240 ms</w:t>
            </w:r>
          </w:p>
        </w:tc>
      </w:tr>
      <w:tr w:rsidR="002933AC" w:rsidRPr="00F11966" w14:paraId="1582B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8458A9"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A393E" w14:textId="77777777" w:rsidR="002933AC" w:rsidRPr="00F11966" w:rsidRDefault="002933AC" w:rsidP="002933AC">
            <w:pPr>
              <w:pStyle w:val="TAL"/>
            </w:pPr>
            <w:r w:rsidRPr="00F11966">
              <w:t>480 ms</w:t>
            </w:r>
          </w:p>
        </w:tc>
      </w:tr>
      <w:tr w:rsidR="002933AC" w:rsidRPr="00F11966" w14:paraId="4818783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D85CA"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27BEA" w14:textId="77777777" w:rsidR="002933AC" w:rsidRPr="00F11966" w:rsidRDefault="002933AC" w:rsidP="002933AC">
            <w:pPr>
              <w:pStyle w:val="TAL"/>
            </w:pPr>
            <w:r w:rsidRPr="00F11966">
              <w:t>640 ms</w:t>
            </w:r>
          </w:p>
        </w:tc>
      </w:tr>
      <w:tr w:rsidR="002933AC" w:rsidRPr="00F11966" w14:paraId="27DC19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C84592"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1D459" w14:textId="77777777" w:rsidR="002933AC" w:rsidRPr="00F11966" w:rsidRDefault="002933AC" w:rsidP="002933AC">
            <w:pPr>
              <w:pStyle w:val="TAL"/>
            </w:pPr>
            <w:r w:rsidRPr="00F11966">
              <w:t>1024 ms</w:t>
            </w:r>
          </w:p>
        </w:tc>
      </w:tr>
      <w:tr w:rsidR="002933AC" w:rsidRPr="00F11966" w14:paraId="2D92591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67B2E"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065E8" w14:textId="77777777" w:rsidR="002933AC" w:rsidRPr="00F11966" w:rsidRDefault="002933AC" w:rsidP="002933AC">
            <w:pPr>
              <w:pStyle w:val="TAL"/>
            </w:pPr>
            <w:r w:rsidRPr="00F11966">
              <w:t>2048 ms</w:t>
            </w:r>
          </w:p>
        </w:tc>
      </w:tr>
      <w:tr w:rsidR="002933AC" w:rsidRPr="00F11966" w14:paraId="690BAA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8BB"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D492AD" w14:textId="77777777" w:rsidR="002933AC" w:rsidRPr="00F11966" w:rsidRDefault="002933AC" w:rsidP="002933AC">
            <w:pPr>
              <w:pStyle w:val="TAL"/>
            </w:pPr>
            <w:r w:rsidRPr="00F11966">
              <w:t>5120 ms</w:t>
            </w:r>
          </w:p>
        </w:tc>
      </w:tr>
      <w:tr w:rsidR="002933AC" w:rsidRPr="00F11966" w14:paraId="4048C6E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C441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CBB43" w14:textId="77777777" w:rsidR="002933AC" w:rsidRPr="00F11966" w:rsidRDefault="002933AC" w:rsidP="002933AC">
            <w:pPr>
              <w:pStyle w:val="TAL"/>
            </w:pPr>
            <w:r w:rsidRPr="00F11966">
              <w:t>10240ms</w:t>
            </w:r>
          </w:p>
        </w:tc>
      </w:tr>
      <w:tr w:rsidR="002933AC" w:rsidRPr="00F11966" w14:paraId="169BEA3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2F298"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17BEC" w14:textId="77777777" w:rsidR="002933AC" w:rsidRPr="00F11966" w:rsidRDefault="002933AC" w:rsidP="002933AC">
            <w:pPr>
              <w:pStyle w:val="TAL"/>
            </w:pPr>
            <w:r w:rsidRPr="00F11966">
              <w:t>1 min=60000 ms</w:t>
            </w:r>
          </w:p>
        </w:tc>
      </w:tr>
      <w:tr w:rsidR="002933AC" w:rsidRPr="00F11966" w14:paraId="241FEE8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640BC"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E61EF" w14:textId="77777777" w:rsidR="002933AC" w:rsidRPr="00F11966" w:rsidRDefault="002933AC" w:rsidP="002933AC">
            <w:pPr>
              <w:pStyle w:val="TAL"/>
            </w:pPr>
            <w:r w:rsidRPr="00F11966">
              <w:t>6 min=360000 ms</w:t>
            </w:r>
          </w:p>
        </w:tc>
      </w:tr>
      <w:tr w:rsidR="002933AC" w:rsidRPr="00F11966" w14:paraId="105464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0FAA8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E014B" w14:textId="77777777" w:rsidR="002933AC" w:rsidRPr="00F11966" w:rsidRDefault="002933AC" w:rsidP="002933AC">
            <w:pPr>
              <w:pStyle w:val="TAL"/>
            </w:pPr>
            <w:r w:rsidRPr="00F11966">
              <w:t>12 min=720000 ms</w:t>
            </w:r>
          </w:p>
        </w:tc>
      </w:tr>
      <w:tr w:rsidR="002933AC" w:rsidRPr="00F11966" w14:paraId="313E26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61C4F"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98BAAC" w14:textId="77777777" w:rsidR="002933AC" w:rsidRPr="00F11966" w:rsidRDefault="002933AC" w:rsidP="002933AC">
            <w:pPr>
              <w:pStyle w:val="TAL"/>
            </w:pPr>
            <w:r w:rsidRPr="00F11966">
              <w:t>30 min=1800000 ms</w:t>
            </w:r>
          </w:p>
        </w:tc>
      </w:tr>
      <w:tr w:rsidR="002933AC" w:rsidRPr="00F11966" w14:paraId="2F1F9E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4EA0A5"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75BEA5" w14:textId="77777777" w:rsidR="002933AC" w:rsidRPr="00F11966" w:rsidRDefault="002933AC" w:rsidP="002933AC">
            <w:pPr>
              <w:pStyle w:val="TAL"/>
            </w:pPr>
            <w:r w:rsidRPr="00F11966">
              <w:t>60 min=3600000 ms</w:t>
            </w:r>
          </w:p>
        </w:tc>
      </w:tr>
    </w:tbl>
    <w:p w14:paraId="6B13570D" w14:textId="77777777" w:rsidR="002933AC" w:rsidRPr="00F11966" w:rsidRDefault="002933AC" w:rsidP="002933AC">
      <w:pPr>
        <w:rPr>
          <w:noProof/>
          <w:sz w:val="24"/>
          <w:szCs w:val="24"/>
          <w:lang w:eastAsia="zh-CN"/>
        </w:rPr>
      </w:pPr>
    </w:p>
    <w:p w14:paraId="5FFF6BE8" w14:textId="77777777" w:rsidR="002933AC" w:rsidRPr="00F11966" w:rsidRDefault="002933AC" w:rsidP="002933AC">
      <w:pPr>
        <w:pStyle w:val="Heading4"/>
      </w:pPr>
      <w:bookmarkStart w:id="2012" w:name="_Toc43026154"/>
      <w:bookmarkStart w:id="2013" w:name="_Toc49763688"/>
      <w:bookmarkStart w:id="2014" w:name="_Toc56754384"/>
      <w:bookmarkStart w:id="2015" w:name="_Toc70341551"/>
      <w:r w:rsidRPr="00F11966">
        <w:t>5.6.3.10</w:t>
      </w:r>
      <w:r w:rsidRPr="00F11966">
        <w:tab/>
        <w:t>Enumeration: ReportAmountMdt</w:t>
      </w:r>
      <w:bookmarkEnd w:id="2012"/>
      <w:bookmarkEnd w:id="2013"/>
      <w:bookmarkEnd w:id="2014"/>
      <w:bookmarkEnd w:id="2015"/>
    </w:p>
    <w:p w14:paraId="64DB898E"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55390A77"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E8895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53571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3FE6DE" w14:textId="77777777" w:rsidR="002933AC" w:rsidRPr="00F11966" w:rsidRDefault="002933AC" w:rsidP="002933AC">
            <w:pPr>
              <w:pStyle w:val="TAH"/>
            </w:pPr>
            <w:r w:rsidRPr="00F11966">
              <w:t>Description</w:t>
            </w:r>
          </w:p>
        </w:tc>
      </w:tr>
      <w:tr w:rsidR="002933AC" w:rsidRPr="00F11966" w14:paraId="10600A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2F12D"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B184C"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69C347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A0A5E"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C92AA"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08FBDB9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7AE8A"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F8F5D"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8724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34263"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69B59"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26FF1FB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920B8"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91108"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1242DD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B2F0"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A5EC8"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38C566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4A5F97"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1FE4C"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7D003E4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276C3"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2D8B3" w14:textId="77777777" w:rsidR="002933AC" w:rsidRPr="00F11966" w:rsidRDefault="002933AC" w:rsidP="002933AC">
            <w:pPr>
              <w:pStyle w:val="TAL"/>
            </w:pPr>
            <w:r w:rsidRPr="00F11966">
              <w:t>Infinity</w:t>
            </w:r>
          </w:p>
        </w:tc>
      </w:tr>
    </w:tbl>
    <w:p w14:paraId="0D619EA2" w14:textId="77777777" w:rsidR="002933AC" w:rsidRPr="00F11966" w:rsidRDefault="002933AC" w:rsidP="002933AC"/>
    <w:p w14:paraId="750F5DED" w14:textId="77777777" w:rsidR="002933AC" w:rsidRPr="00F11966" w:rsidRDefault="002933AC" w:rsidP="002933AC">
      <w:pPr>
        <w:pStyle w:val="Heading4"/>
      </w:pPr>
      <w:bookmarkStart w:id="2016" w:name="_Toc43026155"/>
      <w:bookmarkStart w:id="2017" w:name="_Toc49763689"/>
      <w:bookmarkStart w:id="2018" w:name="_Toc56754385"/>
      <w:bookmarkStart w:id="2019" w:name="_Toc70341552"/>
      <w:r w:rsidRPr="00F11966">
        <w:t>5.6.3.11</w:t>
      </w:r>
      <w:r w:rsidRPr="00F11966">
        <w:tab/>
        <w:t>Enumeration: E</w:t>
      </w:r>
      <w:r w:rsidRPr="00F11966">
        <w:rPr>
          <w:lang w:eastAsia="zh-CN"/>
        </w:rPr>
        <w:t>ventForMdt</w:t>
      </w:r>
      <w:bookmarkEnd w:id="2016"/>
      <w:bookmarkEnd w:id="2017"/>
      <w:bookmarkEnd w:id="2018"/>
      <w:bookmarkEnd w:id="2019"/>
    </w:p>
    <w:p w14:paraId="69934C53"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52E3F67A"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E3E16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73767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95A73F" w14:textId="77777777" w:rsidR="002933AC" w:rsidRPr="00F11966" w:rsidRDefault="002933AC" w:rsidP="002933AC">
            <w:pPr>
              <w:pStyle w:val="TAH"/>
            </w:pPr>
            <w:r w:rsidRPr="00F11966">
              <w:t>Description</w:t>
            </w:r>
          </w:p>
        </w:tc>
      </w:tr>
      <w:tr w:rsidR="002933AC" w:rsidRPr="00F11966" w14:paraId="19BE00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E55A3F"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3E891" w14:textId="77777777" w:rsidR="002933AC" w:rsidRPr="00F11966" w:rsidRDefault="002933AC" w:rsidP="002933AC">
            <w:pPr>
              <w:pStyle w:val="TAL"/>
            </w:pPr>
            <w:r w:rsidRPr="00F11966">
              <w:t>Out of coverage</w:t>
            </w:r>
          </w:p>
        </w:tc>
      </w:tr>
      <w:tr w:rsidR="002933AC" w:rsidRPr="00F11966" w14:paraId="2588942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40867"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931490" w14:textId="77777777" w:rsidR="002933AC" w:rsidRPr="00F11966" w:rsidRDefault="002933AC" w:rsidP="002933AC">
            <w:pPr>
              <w:pStyle w:val="TAL"/>
            </w:pPr>
            <w:r w:rsidRPr="00F11966">
              <w:t>A2 event</w:t>
            </w:r>
          </w:p>
        </w:tc>
      </w:tr>
    </w:tbl>
    <w:p w14:paraId="03A98793" w14:textId="77777777" w:rsidR="002933AC" w:rsidRPr="00F11966" w:rsidRDefault="002933AC" w:rsidP="002933AC">
      <w:pPr>
        <w:rPr>
          <w:noProof/>
          <w:sz w:val="24"/>
          <w:szCs w:val="24"/>
          <w:lang w:eastAsia="zh-CN"/>
        </w:rPr>
      </w:pPr>
    </w:p>
    <w:p w14:paraId="19C2CFBC" w14:textId="77777777" w:rsidR="002933AC" w:rsidRPr="00F11966" w:rsidRDefault="002933AC" w:rsidP="002933AC">
      <w:pPr>
        <w:pStyle w:val="Heading4"/>
      </w:pPr>
      <w:bookmarkStart w:id="2020" w:name="_Toc43026156"/>
      <w:bookmarkStart w:id="2021" w:name="_Toc49763690"/>
      <w:bookmarkStart w:id="2022" w:name="_Toc56754386"/>
      <w:bookmarkStart w:id="2023" w:name="_Toc70341553"/>
      <w:r w:rsidRPr="00F11966">
        <w:t>5.6.3.12</w:t>
      </w:r>
      <w:r w:rsidRPr="00F11966">
        <w:tab/>
        <w:t>Enumeration: LoggingIntervalMdt</w:t>
      </w:r>
      <w:bookmarkEnd w:id="2020"/>
      <w:bookmarkEnd w:id="2021"/>
      <w:bookmarkEnd w:id="2022"/>
      <w:bookmarkEnd w:id="2023"/>
    </w:p>
    <w:p w14:paraId="61A81967"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08E36C29"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96F57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B913B3"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357359" w14:textId="77777777" w:rsidR="002933AC" w:rsidRPr="00F11966" w:rsidRDefault="002933AC" w:rsidP="002933AC">
            <w:pPr>
              <w:pStyle w:val="TAH"/>
            </w:pPr>
            <w:r w:rsidRPr="00F11966">
              <w:t>Description</w:t>
            </w:r>
          </w:p>
        </w:tc>
      </w:tr>
      <w:tr w:rsidR="00E32A35" w:rsidRPr="00F11966" w14:paraId="2AA33A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307A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896EF" w14:textId="77777777" w:rsidR="00E32A35" w:rsidRPr="00F11966" w:rsidRDefault="00E32A35" w:rsidP="00E32A35">
            <w:pPr>
              <w:pStyle w:val="TAL"/>
              <w:rPr>
                <w:lang w:eastAsia="zh-CN"/>
              </w:rPr>
            </w:pPr>
            <w:r w:rsidRPr="00F11966">
              <w:t>128</w:t>
            </w:r>
            <w:r>
              <w:t>0 ms</w:t>
            </w:r>
          </w:p>
        </w:tc>
      </w:tr>
      <w:tr w:rsidR="00E32A35" w:rsidRPr="00F11966" w14:paraId="3D63A7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137422"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5E4" w14:textId="77777777" w:rsidR="00E32A35" w:rsidRPr="00F11966" w:rsidRDefault="00E32A35" w:rsidP="00E32A35">
            <w:pPr>
              <w:pStyle w:val="TAL"/>
              <w:rPr>
                <w:lang w:eastAsia="zh-CN"/>
              </w:rPr>
            </w:pPr>
            <w:r w:rsidRPr="00F11966">
              <w:t>256</w:t>
            </w:r>
            <w:r>
              <w:t>0 ms</w:t>
            </w:r>
          </w:p>
        </w:tc>
      </w:tr>
      <w:tr w:rsidR="00E32A35" w:rsidRPr="00F11966" w14:paraId="58BBC6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07EC9"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CB1BE" w14:textId="77777777" w:rsidR="00E32A35" w:rsidRPr="00F11966" w:rsidRDefault="00E32A35" w:rsidP="00E32A35">
            <w:pPr>
              <w:pStyle w:val="TAL"/>
              <w:rPr>
                <w:lang w:eastAsia="zh-CN"/>
              </w:rPr>
            </w:pPr>
            <w:r w:rsidRPr="00F11966">
              <w:t>512</w:t>
            </w:r>
            <w:r>
              <w:t>0 ms</w:t>
            </w:r>
          </w:p>
        </w:tc>
      </w:tr>
      <w:tr w:rsidR="00E32A35" w:rsidRPr="00F11966" w14:paraId="5E836A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070BE"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2026A" w14:textId="77777777" w:rsidR="00E32A35" w:rsidRPr="00F11966" w:rsidRDefault="00E32A35" w:rsidP="00E32A35">
            <w:pPr>
              <w:pStyle w:val="TAL"/>
              <w:rPr>
                <w:lang w:eastAsia="zh-CN"/>
              </w:rPr>
            </w:pPr>
            <w:r w:rsidRPr="00F11966">
              <w:t>1024</w:t>
            </w:r>
            <w:r>
              <w:t>0 ms</w:t>
            </w:r>
          </w:p>
        </w:tc>
      </w:tr>
      <w:tr w:rsidR="00E32A35" w:rsidRPr="00F11966" w14:paraId="1B5A84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7A0C"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110B3" w14:textId="77777777" w:rsidR="00E32A35" w:rsidRPr="00F11966" w:rsidRDefault="00E32A35" w:rsidP="00E32A35">
            <w:pPr>
              <w:pStyle w:val="TAL"/>
              <w:rPr>
                <w:lang w:eastAsia="zh-CN"/>
              </w:rPr>
            </w:pPr>
            <w:r w:rsidRPr="00F11966">
              <w:t>2048</w:t>
            </w:r>
            <w:r>
              <w:t>0 ms</w:t>
            </w:r>
          </w:p>
        </w:tc>
      </w:tr>
      <w:tr w:rsidR="00E32A35" w:rsidRPr="00F11966" w14:paraId="20172F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915E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1A32AE" w14:textId="77777777" w:rsidR="00E32A35" w:rsidRPr="00F11966" w:rsidRDefault="00E32A35" w:rsidP="00E32A35">
            <w:pPr>
              <w:pStyle w:val="TAL"/>
              <w:rPr>
                <w:lang w:eastAsia="zh-CN"/>
              </w:rPr>
            </w:pPr>
            <w:r w:rsidRPr="00F11966">
              <w:t>3072</w:t>
            </w:r>
            <w:r>
              <w:t>0 ms</w:t>
            </w:r>
          </w:p>
        </w:tc>
      </w:tr>
      <w:tr w:rsidR="00E32A35" w:rsidRPr="00F11966" w14:paraId="3DCE62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5354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AF74E" w14:textId="77777777" w:rsidR="00E32A35" w:rsidRPr="00F11966" w:rsidRDefault="00E32A35" w:rsidP="00E32A35">
            <w:pPr>
              <w:pStyle w:val="TAL"/>
              <w:rPr>
                <w:lang w:eastAsia="zh-CN"/>
              </w:rPr>
            </w:pPr>
            <w:r w:rsidRPr="00F11966">
              <w:t>4096</w:t>
            </w:r>
            <w:r>
              <w:t>0 ms</w:t>
            </w:r>
          </w:p>
        </w:tc>
      </w:tr>
      <w:tr w:rsidR="00E32A35" w:rsidRPr="00F11966" w14:paraId="59A937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2EDE2"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CC2C8" w14:textId="77777777" w:rsidR="00E32A35" w:rsidRPr="00F11966" w:rsidRDefault="00E32A35" w:rsidP="00E32A35">
            <w:pPr>
              <w:pStyle w:val="TAL"/>
            </w:pPr>
            <w:r w:rsidRPr="00F11966">
              <w:t>6144</w:t>
            </w:r>
            <w:r>
              <w:t>0 ms</w:t>
            </w:r>
          </w:p>
        </w:tc>
      </w:tr>
    </w:tbl>
    <w:p w14:paraId="4BC959C3" w14:textId="77777777" w:rsidR="002933AC" w:rsidRPr="00F11966" w:rsidRDefault="002933AC" w:rsidP="002933AC">
      <w:pPr>
        <w:rPr>
          <w:noProof/>
          <w:sz w:val="24"/>
          <w:szCs w:val="24"/>
          <w:lang w:eastAsia="zh-CN"/>
        </w:rPr>
      </w:pPr>
    </w:p>
    <w:p w14:paraId="068561FD" w14:textId="77777777" w:rsidR="002933AC" w:rsidRPr="00F11966" w:rsidRDefault="002933AC" w:rsidP="002933AC">
      <w:pPr>
        <w:pStyle w:val="Heading4"/>
      </w:pPr>
      <w:bookmarkStart w:id="2024" w:name="_Toc43026157"/>
      <w:bookmarkStart w:id="2025" w:name="_Toc49763691"/>
      <w:bookmarkStart w:id="2026" w:name="_Toc56754387"/>
      <w:bookmarkStart w:id="2027" w:name="_Toc70341554"/>
      <w:r w:rsidRPr="00F11966">
        <w:t>5.6.3.13</w:t>
      </w:r>
      <w:r w:rsidRPr="00F11966">
        <w:tab/>
        <w:t>Enumeration: LoggingDurationMdt</w:t>
      </w:r>
      <w:bookmarkEnd w:id="2024"/>
      <w:bookmarkEnd w:id="2025"/>
      <w:bookmarkEnd w:id="2026"/>
      <w:bookmarkEnd w:id="2027"/>
    </w:p>
    <w:p w14:paraId="460CD9B6"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7608FACC"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6E8DC3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A629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F505B5" w14:textId="77777777" w:rsidR="002933AC" w:rsidRPr="00F11966" w:rsidRDefault="002933AC" w:rsidP="002933AC">
            <w:pPr>
              <w:pStyle w:val="TAH"/>
            </w:pPr>
            <w:r w:rsidRPr="00F11966">
              <w:t>Description</w:t>
            </w:r>
          </w:p>
        </w:tc>
      </w:tr>
      <w:tr w:rsidR="002933AC" w:rsidRPr="00F11966" w14:paraId="795590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47C80"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90A85" w14:textId="77777777" w:rsidR="002933AC" w:rsidRPr="00F11966" w:rsidRDefault="002933AC" w:rsidP="002933AC">
            <w:pPr>
              <w:pStyle w:val="TAL"/>
              <w:rPr>
                <w:lang w:eastAsia="zh-CN"/>
              </w:rPr>
            </w:pPr>
            <w:r w:rsidRPr="00F11966">
              <w:t>600 sec</w:t>
            </w:r>
          </w:p>
        </w:tc>
      </w:tr>
      <w:tr w:rsidR="002933AC" w:rsidRPr="00F11966" w14:paraId="4877FF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A9094"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96EAE" w14:textId="77777777" w:rsidR="002933AC" w:rsidRPr="00F11966" w:rsidRDefault="002933AC" w:rsidP="002933AC">
            <w:pPr>
              <w:pStyle w:val="TAL"/>
              <w:rPr>
                <w:lang w:eastAsia="zh-CN"/>
              </w:rPr>
            </w:pPr>
            <w:r w:rsidRPr="00F11966">
              <w:t>1200 sec</w:t>
            </w:r>
          </w:p>
        </w:tc>
      </w:tr>
      <w:tr w:rsidR="002933AC" w:rsidRPr="00F11966" w14:paraId="5AF422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42B0C"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7447D1" w14:textId="77777777" w:rsidR="002933AC" w:rsidRPr="00F11966" w:rsidRDefault="002933AC" w:rsidP="002933AC">
            <w:pPr>
              <w:pStyle w:val="TAL"/>
              <w:rPr>
                <w:lang w:eastAsia="zh-CN"/>
              </w:rPr>
            </w:pPr>
            <w:r w:rsidRPr="00F11966">
              <w:t>2400 sec</w:t>
            </w:r>
          </w:p>
        </w:tc>
      </w:tr>
      <w:tr w:rsidR="002933AC" w:rsidRPr="00F11966" w14:paraId="443C2E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3032A"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D4490" w14:textId="77777777" w:rsidR="002933AC" w:rsidRPr="00F11966" w:rsidRDefault="002933AC" w:rsidP="002933AC">
            <w:pPr>
              <w:pStyle w:val="TAL"/>
              <w:rPr>
                <w:lang w:eastAsia="zh-CN"/>
              </w:rPr>
            </w:pPr>
            <w:r w:rsidRPr="00F11966">
              <w:t>3600 sec</w:t>
            </w:r>
          </w:p>
        </w:tc>
      </w:tr>
      <w:tr w:rsidR="002933AC" w:rsidRPr="00F11966" w14:paraId="2FDF7E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2EF26"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D56FF" w14:textId="77777777" w:rsidR="002933AC" w:rsidRPr="00F11966" w:rsidRDefault="002933AC" w:rsidP="002933AC">
            <w:pPr>
              <w:pStyle w:val="TAL"/>
              <w:rPr>
                <w:lang w:eastAsia="zh-CN"/>
              </w:rPr>
            </w:pPr>
            <w:r w:rsidRPr="00F11966">
              <w:t>5400 sec</w:t>
            </w:r>
          </w:p>
        </w:tc>
      </w:tr>
      <w:tr w:rsidR="002933AC" w:rsidRPr="00F11966" w14:paraId="70AD26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07C9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80825" w14:textId="77777777" w:rsidR="002933AC" w:rsidRPr="00F11966" w:rsidRDefault="002933AC" w:rsidP="002933AC">
            <w:pPr>
              <w:pStyle w:val="TAL"/>
              <w:rPr>
                <w:lang w:eastAsia="zh-CN"/>
              </w:rPr>
            </w:pPr>
            <w:r w:rsidRPr="00F11966">
              <w:t>7200 sec</w:t>
            </w:r>
          </w:p>
        </w:tc>
      </w:tr>
    </w:tbl>
    <w:p w14:paraId="3DB5174D" w14:textId="77777777" w:rsidR="002933AC" w:rsidRPr="00F11966" w:rsidRDefault="002933AC" w:rsidP="002933AC">
      <w:pPr>
        <w:rPr>
          <w:noProof/>
          <w:sz w:val="24"/>
          <w:szCs w:val="24"/>
          <w:lang w:eastAsia="zh-CN"/>
        </w:rPr>
      </w:pPr>
    </w:p>
    <w:p w14:paraId="674BC69A" w14:textId="77777777" w:rsidR="002933AC" w:rsidRPr="00F11966" w:rsidRDefault="002933AC" w:rsidP="002933AC">
      <w:pPr>
        <w:pStyle w:val="Heading4"/>
      </w:pPr>
      <w:bookmarkStart w:id="2028" w:name="_Toc43026158"/>
      <w:bookmarkStart w:id="2029" w:name="_Toc49763692"/>
      <w:bookmarkStart w:id="2030" w:name="_Toc56754388"/>
      <w:bookmarkStart w:id="2031" w:name="_Toc70341555"/>
      <w:r w:rsidRPr="00F11966">
        <w:t>5.6.3.14</w:t>
      </w:r>
      <w:r w:rsidRPr="00F11966">
        <w:tab/>
        <w:t>Enumeration: PositioningMethodMdt</w:t>
      </w:r>
      <w:bookmarkEnd w:id="2028"/>
      <w:bookmarkEnd w:id="2029"/>
      <w:bookmarkEnd w:id="2030"/>
      <w:bookmarkEnd w:id="2031"/>
    </w:p>
    <w:p w14:paraId="610EF5C8"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15F7F2D1"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98789D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2B0AC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4844E2" w14:textId="77777777" w:rsidR="002933AC" w:rsidRPr="00F11966" w:rsidRDefault="002933AC" w:rsidP="002933AC">
            <w:pPr>
              <w:pStyle w:val="TAH"/>
            </w:pPr>
            <w:r w:rsidRPr="00F11966">
              <w:t>Description</w:t>
            </w:r>
          </w:p>
        </w:tc>
      </w:tr>
      <w:tr w:rsidR="002933AC" w:rsidRPr="00F11966" w14:paraId="39BAA03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FBA9F"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74478" w14:textId="77777777" w:rsidR="002933AC" w:rsidRPr="00F11966" w:rsidRDefault="002933AC" w:rsidP="002933AC">
            <w:pPr>
              <w:pStyle w:val="TAL"/>
              <w:rPr>
                <w:lang w:eastAsia="zh-CN"/>
              </w:rPr>
            </w:pPr>
            <w:r w:rsidRPr="00F11966">
              <w:rPr>
                <w:lang w:eastAsia="zh-CN"/>
              </w:rPr>
              <w:t>GNSS</w:t>
            </w:r>
          </w:p>
        </w:tc>
      </w:tr>
      <w:tr w:rsidR="002933AC" w:rsidRPr="00F11966" w14:paraId="174CE06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111AE"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26CB" w14:textId="77777777" w:rsidR="002933AC" w:rsidRPr="00F11966" w:rsidRDefault="002933AC" w:rsidP="002933AC">
            <w:pPr>
              <w:pStyle w:val="TAL"/>
              <w:rPr>
                <w:lang w:eastAsia="zh-CN"/>
              </w:rPr>
            </w:pPr>
            <w:r w:rsidRPr="00F11966">
              <w:rPr>
                <w:lang w:eastAsia="zh-CN"/>
              </w:rPr>
              <w:t>E-Cell ID</w:t>
            </w:r>
          </w:p>
        </w:tc>
      </w:tr>
    </w:tbl>
    <w:p w14:paraId="7B49EB7E" w14:textId="77777777" w:rsidR="002933AC" w:rsidRPr="00F11966" w:rsidRDefault="002933AC" w:rsidP="002933AC">
      <w:pPr>
        <w:rPr>
          <w:noProof/>
          <w:sz w:val="24"/>
          <w:szCs w:val="24"/>
          <w:lang w:eastAsia="zh-CN"/>
        </w:rPr>
      </w:pPr>
    </w:p>
    <w:p w14:paraId="5DDC2853" w14:textId="77777777" w:rsidR="002933AC" w:rsidRPr="00F11966" w:rsidRDefault="002933AC" w:rsidP="002933AC">
      <w:pPr>
        <w:pStyle w:val="Heading4"/>
      </w:pPr>
      <w:bookmarkStart w:id="2032" w:name="_Toc43026159"/>
      <w:bookmarkStart w:id="2033" w:name="_Toc49763693"/>
      <w:bookmarkStart w:id="2034" w:name="_Toc56754389"/>
      <w:bookmarkStart w:id="2035" w:name="_Toc70341556"/>
      <w:r w:rsidRPr="00F11966">
        <w:t>5.6.3.15</w:t>
      </w:r>
      <w:r w:rsidRPr="00F11966">
        <w:tab/>
        <w:t>Enumeration: CollectionPeriodRmmLteMdt</w:t>
      </w:r>
      <w:bookmarkEnd w:id="2032"/>
      <w:bookmarkEnd w:id="2033"/>
      <w:bookmarkEnd w:id="2034"/>
      <w:bookmarkEnd w:id="2035"/>
    </w:p>
    <w:p w14:paraId="6203D330"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47C9CCE0"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27BD66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C5918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6DC8CE" w14:textId="77777777" w:rsidR="002933AC" w:rsidRPr="00F11966" w:rsidRDefault="002933AC" w:rsidP="002933AC">
            <w:pPr>
              <w:pStyle w:val="TAH"/>
            </w:pPr>
            <w:r w:rsidRPr="00F11966">
              <w:t>Description</w:t>
            </w:r>
          </w:p>
        </w:tc>
      </w:tr>
      <w:tr w:rsidR="002933AC" w:rsidRPr="00F11966" w14:paraId="5E4F01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413BC"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5CC65" w14:textId="77777777" w:rsidR="002933AC" w:rsidRPr="00F11966" w:rsidRDefault="002933AC" w:rsidP="002933AC">
            <w:pPr>
              <w:pStyle w:val="TAL"/>
              <w:rPr>
                <w:lang w:eastAsia="zh-CN"/>
              </w:rPr>
            </w:pPr>
            <w:r w:rsidRPr="00F11966">
              <w:t>1024 ms</w:t>
            </w:r>
          </w:p>
        </w:tc>
      </w:tr>
      <w:tr w:rsidR="002933AC" w:rsidRPr="00F11966" w14:paraId="2CF459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8D223"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24CAD" w14:textId="77777777" w:rsidR="002933AC" w:rsidRPr="00F11966" w:rsidRDefault="002933AC" w:rsidP="002933AC">
            <w:pPr>
              <w:pStyle w:val="TAL"/>
              <w:rPr>
                <w:lang w:eastAsia="zh-CN"/>
              </w:rPr>
            </w:pPr>
            <w:r w:rsidRPr="00F11966">
              <w:t>1280 ms</w:t>
            </w:r>
          </w:p>
        </w:tc>
      </w:tr>
      <w:tr w:rsidR="002933AC" w:rsidRPr="00F11966" w14:paraId="11A83E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FC4B"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69D2B" w14:textId="77777777" w:rsidR="002933AC" w:rsidRPr="00F11966" w:rsidRDefault="002933AC" w:rsidP="002933AC">
            <w:pPr>
              <w:pStyle w:val="TAL"/>
              <w:rPr>
                <w:lang w:eastAsia="zh-CN"/>
              </w:rPr>
            </w:pPr>
            <w:r w:rsidRPr="00F11966">
              <w:t>2048 ms</w:t>
            </w:r>
          </w:p>
        </w:tc>
      </w:tr>
      <w:tr w:rsidR="002933AC" w:rsidRPr="00F11966" w14:paraId="1FDAD79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129C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CDB03" w14:textId="77777777" w:rsidR="002933AC" w:rsidRPr="00F11966" w:rsidRDefault="002933AC" w:rsidP="002933AC">
            <w:pPr>
              <w:pStyle w:val="TAL"/>
              <w:rPr>
                <w:lang w:eastAsia="zh-CN"/>
              </w:rPr>
            </w:pPr>
            <w:r w:rsidRPr="00F11966">
              <w:t>2560 ms</w:t>
            </w:r>
          </w:p>
        </w:tc>
      </w:tr>
      <w:tr w:rsidR="002933AC" w:rsidRPr="00F11966" w14:paraId="1F254B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D52A3"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F316" w14:textId="77777777" w:rsidR="002933AC" w:rsidRPr="00F11966" w:rsidRDefault="002933AC" w:rsidP="002933AC">
            <w:pPr>
              <w:pStyle w:val="TAL"/>
              <w:rPr>
                <w:lang w:eastAsia="zh-CN"/>
              </w:rPr>
            </w:pPr>
            <w:r w:rsidRPr="00F11966">
              <w:t>5120 ms</w:t>
            </w:r>
          </w:p>
        </w:tc>
      </w:tr>
      <w:tr w:rsidR="002933AC" w:rsidRPr="00F11966" w14:paraId="22D659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CDD299"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52FC5" w14:textId="77777777" w:rsidR="002933AC" w:rsidRPr="00F11966" w:rsidRDefault="002933AC" w:rsidP="002933AC">
            <w:pPr>
              <w:pStyle w:val="TAL"/>
              <w:rPr>
                <w:lang w:eastAsia="zh-CN"/>
              </w:rPr>
            </w:pPr>
            <w:r w:rsidRPr="00F11966">
              <w:t>10240 ms</w:t>
            </w:r>
          </w:p>
        </w:tc>
      </w:tr>
      <w:tr w:rsidR="002933AC" w:rsidRPr="00F11966" w14:paraId="727EB44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57C6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1D4D4" w14:textId="77777777" w:rsidR="002933AC" w:rsidRPr="00F11966" w:rsidRDefault="002933AC" w:rsidP="002933AC">
            <w:pPr>
              <w:pStyle w:val="TAL"/>
            </w:pPr>
            <w:r w:rsidRPr="00F11966">
              <w:t>1 min</w:t>
            </w:r>
          </w:p>
        </w:tc>
      </w:tr>
    </w:tbl>
    <w:p w14:paraId="01D83F1A" w14:textId="77777777" w:rsidR="002933AC" w:rsidRPr="00F11966" w:rsidRDefault="002933AC" w:rsidP="002933AC">
      <w:pPr>
        <w:rPr>
          <w:noProof/>
          <w:sz w:val="24"/>
          <w:szCs w:val="24"/>
          <w:lang w:eastAsia="zh-CN"/>
        </w:rPr>
      </w:pPr>
    </w:p>
    <w:p w14:paraId="5FF97A6C" w14:textId="77777777" w:rsidR="002933AC" w:rsidRPr="00F11966" w:rsidRDefault="002933AC" w:rsidP="002933AC">
      <w:pPr>
        <w:pStyle w:val="Heading4"/>
      </w:pPr>
      <w:bookmarkStart w:id="2036" w:name="_Toc43026160"/>
      <w:bookmarkStart w:id="2037" w:name="_Toc49763694"/>
      <w:bookmarkStart w:id="2038" w:name="_Toc56754390"/>
      <w:bookmarkStart w:id="2039" w:name="_Toc70341557"/>
      <w:r w:rsidRPr="00F11966">
        <w:t>5.6.3.16</w:t>
      </w:r>
      <w:r w:rsidRPr="00F11966">
        <w:tab/>
        <w:t>Enumeration: MeasurementPeriodLteMdt</w:t>
      </w:r>
      <w:bookmarkEnd w:id="2036"/>
      <w:bookmarkEnd w:id="2037"/>
      <w:bookmarkEnd w:id="2038"/>
      <w:bookmarkEnd w:id="2039"/>
    </w:p>
    <w:p w14:paraId="00DA6100"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54C7E65C"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FBBE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D3B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3EA2E4" w14:textId="77777777" w:rsidR="002933AC" w:rsidRPr="00F11966" w:rsidRDefault="002933AC" w:rsidP="002933AC">
            <w:pPr>
              <w:pStyle w:val="TAH"/>
            </w:pPr>
            <w:r w:rsidRPr="00F11966">
              <w:t>Description</w:t>
            </w:r>
          </w:p>
        </w:tc>
      </w:tr>
      <w:tr w:rsidR="002933AC" w:rsidRPr="00F11966" w14:paraId="1C4E06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D46EC1"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9D49A" w14:textId="77777777" w:rsidR="002933AC" w:rsidRPr="00F11966" w:rsidRDefault="002933AC" w:rsidP="002933AC">
            <w:pPr>
              <w:pStyle w:val="TAL"/>
              <w:rPr>
                <w:lang w:eastAsia="zh-CN"/>
              </w:rPr>
            </w:pPr>
            <w:r w:rsidRPr="00F11966">
              <w:t>1024 ms</w:t>
            </w:r>
          </w:p>
        </w:tc>
      </w:tr>
      <w:tr w:rsidR="002933AC" w:rsidRPr="00F11966" w14:paraId="18BAB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66597A"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39A14" w14:textId="77777777" w:rsidR="002933AC" w:rsidRPr="00F11966" w:rsidRDefault="002933AC" w:rsidP="002933AC">
            <w:pPr>
              <w:pStyle w:val="TAL"/>
              <w:rPr>
                <w:lang w:eastAsia="zh-CN"/>
              </w:rPr>
            </w:pPr>
            <w:r w:rsidRPr="00F11966">
              <w:t>1280 ms</w:t>
            </w:r>
          </w:p>
        </w:tc>
      </w:tr>
      <w:tr w:rsidR="002933AC" w:rsidRPr="00F11966" w14:paraId="2F4E705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CD01FC"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D1FFC8" w14:textId="77777777" w:rsidR="002933AC" w:rsidRPr="00F11966" w:rsidRDefault="002933AC" w:rsidP="002933AC">
            <w:pPr>
              <w:pStyle w:val="TAL"/>
              <w:rPr>
                <w:lang w:eastAsia="zh-CN"/>
              </w:rPr>
            </w:pPr>
            <w:r w:rsidRPr="00F11966">
              <w:t>2048 ms</w:t>
            </w:r>
          </w:p>
        </w:tc>
      </w:tr>
      <w:tr w:rsidR="002933AC" w:rsidRPr="00F11966" w14:paraId="769C211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803BB"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40622" w14:textId="77777777" w:rsidR="002933AC" w:rsidRPr="00F11966" w:rsidRDefault="002933AC" w:rsidP="002933AC">
            <w:pPr>
              <w:pStyle w:val="TAL"/>
              <w:rPr>
                <w:lang w:eastAsia="zh-CN"/>
              </w:rPr>
            </w:pPr>
            <w:r w:rsidRPr="00F11966">
              <w:t>2560 ms</w:t>
            </w:r>
          </w:p>
        </w:tc>
      </w:tr>
      <w:tr w:rsidR="002933AC" w:rsidRPr="00F11966" w14:paraId="1C5CA6B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AE47EB"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9F72F" w14:textId="77777777" w:rsidR="002933AC" w:rsidRPr="00F11966" w:rsidRDefault="002933AC" w:rsidP="002933AC">
            <w:pPr>
              <w:pStyle w:val="TAL"/>
              <w:rPr>
                <w:lang w:eastAsia="zh-CN"/>
              </w:rPr>
            </w:pPr>
            <w:r w:rsidRPr="00F11966">
              <w:t>5120 ms</w:t>
            </w:r>
          </w:p>
        </w:tc>
      </w:tr>
      <w:tr w:rsidR="002933AC" w:rsidRPr="00F11966" w14:paraId="32E9ADA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7539EA"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81A7" w14:textId="77777777" w:rsidR="002933AC" w:rsidRPr="00F11966" w:rsidRDefault="002933AC" w:rsidP="002933AC">
            <w:pPr>
              <w:pStyle w:val="TAL"/>
              <w:rPr>
                <w:lang w:eastAsia="zh-CN"/>
              </w:rPr>
            </w:pPr>
            <w:r w:rsidRPr="00F11966">
              <w:t>10240 ms</w:t>
            </w:r>
          </w:p>
        </w:tc>
      </w:tr>
      <w:tr w:rsidR="002933AC" w:rsidRPr="00F11966" w14:paraId="7FBF14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69151"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1A11F" w14:textId="77777777" w:rsidR="002933AC" w:rsidRPr="00F11966" w:rsidRDefault="002933AC" w:rsidP="002933AC">
            <w:pPr>
              <w:pStyle w:val="TAL"/>
            </w:pPr>
            <w:r w:rsidRPr="00F11966">
              <w:t>1 min</w:t>
            </w:r>
          </w:p>
        </w:tc>
      </w:tr>
    </w:tbl>
    <w:p w14:paraId="6074F99A" w14:textId="77777777" w:rsidR="002933AC" w:rsidRPr="00F11966" w:rsidRDefault="002933AC" w:rsidP="002933AC">
      <w:pPr>
        <w:rPr>
          <w:noProof/>
          <w:sz w:val="24"/>
          <w:szCs w:val="24"/>
          <w:lang w:val="en-US" w:eastAsia="zh-CN"/>
        </w:rPr>
      </w:pPr>
    </w:p>
    <w:p w14:paraId="02987645" w14:textId="77777777" w:rsidR="00E32A35" w:rsidRPr="00F11966" w:rsidRDefault="00E32A35" w:rsidP="00E32A35">
      <w:pPr>
        <w:pStyle w:val="Heading4"/>
      </w:pPr>
      <w:bookmarkStart w:id="2040" w:name="_Toc56754391"/>
      <w:bookmarkStart w:id="2041" w:name="_Toc70341558"/>
      <w:r w:rsidRPr="00F11966">
        <w:t>5.6.3.</w:t>
      </w:r>
      <w:r>
        <w:t>17</w:t>
      </w:r>
      <w:r w:rsidRPr="00F11966">
        <w:tab/>
        <w:t>Enumeration: ReportInterval</w:t>
      </w:r>
      <w:r>
        <w:t>Nr</w:t>
      </w:r>
      <w:r w:rsidRPr="00F11966">
        <w:t>Mdt</w:t>
      </w:r>
      <w:bookmarkEnd w:id="2040"/>
      <w:bookmarkEnd w:id="2041"/>
    </w:p>
    <w:p w14:paraId="2DFDE911"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00E30D45"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E600B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80BD40"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E90808" w14:textId="77777777" w:rsidR="00E32A35" w:rsidRPr="00F11966" w:rsidRDefault="00E32A35" w:rsidP="009F33F8">
            <w:pPr>
              <w:pStyle w:val="TAH"/>
            </w:pPr>
            <w:r w:rsidRPr="00F11966">
              <w:t>Description</w:t>
            </w:r>
          </w:p>
        </w:tc>
      </w:tr>
      <w:tr w:rsidR="00E32A35" w:rsidRPr="00F11966" w14:paraId="547C68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59078"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42355" w14:textId="77777777" w:rsidR="00E32A35" w:rsidRPr="00F11966" w:rsidRDefault="00E32A35" w:rsidP="009F33F8">
            <w:pPr>
              <w:pStyle w:val="TAL"/>
            </w:pPr>
            <w:r w:rsidRPr="00F11966">
              <w:t>120 ms</w:t>
            </w:r>
          </w:p>
        </w:tc>
      </w:tr>
      <w:tr w:rsidR="00E32A35" w:rsidRPr="00F11966" w14:paraId="448BCCC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64F3D"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AA8D5" w14:textId="77777777" w:rsidR="00E32A35" w:rsidRPr="00F11966" w:rsidRDefault="00E32A35" w:rsidP="009F33F8">
            <w:pPr>
              <w:pStyle w:val="TAL"/>
            </w:pPr>
            <w:r w:rsidRPr="00F11966">
              <w:t>240 ms</w:t>
            </w:r>
          </w:p>
        </w:tc>
      </w:tr>
      <w:tr w:rsidR="00E32A35" w:rsidRPr="00F11966" w14:paraId="169A1C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B6FCB"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C8A7F" w14:textId="77777777" w:rsidR="00E32A35" w:rsidRPr="00F11966" w:rsidRDefault="00E32A35" w:rsidP="009F33F8">
            <w:pPr>
              <w:pStyle w:val="TAL"/>
            </w:pPr>
            <w:r w:rsidRPr="00F11966">
              <w:t>480 ms</w:t>
            </w:r>
          </w:p>
        </w:tc>
      </w:tr>
      <w:tr w:rsidR="00E32A35" w:rsidRPr="00F11966" w14:paraId="2C5FE5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3555B"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4026" w14:textId="77777777" w:rsidR="00E32A35" w:rsidRPr="00F11966" w:rsidRDefault="00E32A35" w:rsidP="009F33F8">
            <w:pPr>
              <w:pStyle w:val="TAL"/>
            </w:pPr>
            <w:r w:rsidRPr="00F11966">
              <w:t>640 ms</w:t>
            </w:r>
          </w:p>
        </w:tc>
      </w:tr>
      <w:tr w:rsidR="00E32A35" w:rsidRPr="00F11966" w14:paraId="038EEDE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6DDF0"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4078" w14:textId="77777777" w:rsidR="00E32A35" w:rsidRPr="00F11966" w:rsidRDefault="00E32A35" w:rsidP="009F33F8">
            <w:pPr>
              <w:pStyle w:val="TAL"/>
            </w:pPr>
            <w:r w:rsidRPr="00F11966">
              <w:t>1024 ms</w:t>
            </w:r>
          </w:p>
        </w:tc>
      </w:tr>
      <w:tr w:rsidR="00E32A35" w:rsidRPr="00F11966" w14:paraId="41CEF3B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485948"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95EDC1" w14:textId="77777777" w:rsidR="00E32A35" w:rsidRPr="00F11966" w:rsidRDefault="00E32A35" w:rsidP="009F33F8">
            <w:pPr>
              <w:pStyle w:val="TAL"/>
            </w:pPr>
            <w:r w:rsidRPr="00F11966">
              <w:t>2048 ms</w:t>
            </w:r>
          </w:p>
        </w:tc>
      </w:tr>
      <w:tr w:rsidR="00E32A35" w:rsidRPr="00F11966" w14:paraId="0214F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8447D"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18522B" w14:textId="77777777" w:rsidR="00E32A35" w:rsidRPr="00F11966" w:rsidRDefault="00E32A35" w:rsidP="009F33F8">
            <w:pPr>
              <w:pStyle w:val="TAL"/>
            </w:pPr>
            <w:r w:rsidRPr="00F11966">
              <w:t>5120 ms</w:t>
            </w:r>
          </w:p>
        </w:tc>
      </w:tr>
      <w:tr w:rsidR="00E32A35" w:rsidRPr="00F11966" w14:paraId="20650FD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5891C"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9F1FC" w14:textId="77777777" w:rsidR="00E32A35" w:rsidRPr="00F11966" w:rsidRDefault="00E32A35" w:rsidP="009F33F8">
            <w:pPr>
              <w:pStyle w:val="TAL"/>
            </w:pPr>
            <w:r w:rsidRPr="00F11966">
              <w:t>10240ms</w:t>
            </w:r>
          </w:p>
        </w:tc>
      </w:tr>
      <w:tr w:rsidR="00E32A35" w:rsidRPr="00F11966" w14:paraId="05567FC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1E576B"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C7E50" w14:textId="77777777" w:rsidR="00E32A35" w:rsidRPr="00F11966" w:rsidRDefault="00E32A35" w:rsidP="009F33F8">
            <w:pPr>
              <w:pStyle w:val="TAL"/>
            </w:pPr>
            <w:r>
              <w:t>20480</w:t>
            </w:r>
            <w:r w:rsidRPr="00F11966">
              <w:t>ms</w:t>
            </w:r>
          </w:p>
        </w:tc>
      </w:tr>
      <w:tr w:rsidR="00E32A35" w:rsidRPr="00F11966" w14:paraId="3EE1E53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FEDE5"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0661C6" w14:textId="77777777" w:rsidR="00E32A35" w:rsidRDefault="00E32A35" w:rsidP="009F33F8">
            <w:pPr>
              <w:pStyle w:val="TAL"/>
            </w:pPr>
            <w:r>
              <w:t>40960</w:t>
            </w:r>
            <w:r w:rsidRPr="00F11966">
              <w:t>ms</w:t>
            </w:r>
          </w:p>
        </w:tc>
      </w:tr>
      <w:tr w:rsidR="00E32A35" w:rsidRPr="00F11966" w14:paraId="108578C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2415D2"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661020" w14:textId="77777777" w:rsidR="00E32A35" w:rsidRPr="00F11966" w:rsidRDefault="00E32A35" w:rsidP="009F33F8">
            <w:pPr>
              <w:pStyle w:val="TAL"/>
            </w:pPr>
            <w:r w:rsidRPr="00F11966">
              <w:t>1 min=60000 ms</w:t>
            </w:r>
          </w:p>
        </w:tc>
      </w:tr>
      <w:tr w:rsidR="00E32A35" w:rsidRPr="00F11966" w14:paraId="62C047E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6A236"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39D57F" w14:textId="77777777" w:rsidR="00E32A35" w:rsidRPr="00F11966" w:rsidRDefault="00E32A35" w:rsidP="009F33F8">
            <w:pPr>
              <w:pStyle w:val="TAL"/>
            </w:pPr>
            <w:r w:rsidRPr="00F11966">
              <w:t>6 min=360000 ms</w:t>
            </w:r>
          </w:p>
        </w:tc>
      </w:tr>
      <w:tr w:rsidR="00E32A35" w:rsidRPr="00F11966" w14:paraId="3DFC87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3F9F6"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01F3" w14:textId="77777777" w:rsidR="00E32A35" w:rsidRPr="00F11966" w:rsidRDefault="00E32A35" w:rsidP="009F33F8">
            <w:pPr>
              <w:pStyle w:val="TAL"/>
            </w:pPr>
            <w:r w:rsidRPr="00F11966">
              <w:t>12 min=720000 ms</w:t>
            </w:r>
          </w:p>
        </w:tc>
      </w:tr>
      <w:tr w:rsidR="00E32A35" w:rsidRPr="00F11966" w14:paraId="46403CD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51928"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2CE47" w14:textId="77777777" w:rsidR="00E32A35" w:rsidRPr="00F11966" w:rsidRDefault="00E32A35" w:rsidP="009F33F8">
            <w:pPr>
              <w:pStyle w:val="TAL"/>
            </w:pPr>
            <w:r w:rsidRPr="00F11966">
              <w:t>30 min=1800000 ms</w:t>
            </w:r>
          </w:p>
        </w:tc>
      </w:tr>
      <w:tr w:rsidR="00E32A35" w:rsidRPr="00F11966" w14:paraId="12AC3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6B66D7"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5124F" w14:textId="77777777" w:rsidR="00E32A35" w:rsidRPr="00F11966" w:rsidRDefault="00E32A35" w:rsidP="009F33F8">
            <w:pPr>
              <w:pStyle w:val="TAL"/>
            </w:pPr>
            <w:r w:rsidRPr="00F11966">
              <w:t>60 min=3600000 ms</w:t>
            </w:r>
          </w:p>
        </w:tc>
      </w:tr>
    </w:tbl>
    <w:p w14:paraId="72BF03C7" w14:textId="77777777" w:rsidR="00E32A35" w:rsidRPr="006D6534" w:rsidRDefault="00E32A35" w:rsidP="00E32A35"/>
    <w:p w14:paraId="2500E66D" w14:textId="77777777" w:rsidR="00E32A35" w:rsidRPr="00F11966" w:rsidRDefault="00E32A35" w:rsidP="00E32A35">
      <w:pPr>
        <w:pStyle w:val="Heading4"/>
      </w:pPr>
      <w:bookmarkStart w:id="2042" w:name="_Toc56754392"/>
      <w:bookmarkStart w:id="2043" w:name="_Toc70341559"/>
      <w:r w:rsidRPr="00F11966">
        <w:t>5.6.3.</w:t>
      </w:r>
      <w:r>
        <w:t>18</w:t>
      </w:r>
      <w:r w:rsidRPr="00F11966">
        <w:tab/>
        <w:t>Enumeration: LoggingInterval</w:t>
      </w:r>
      <w:r>
        <w:t>Nr</w:t>
      </w:r>
      <w:r w:rsidRPr="00F11966">
        <w:t>Mdt</w:t>
      </w:r>
      <w:bookmarkEnd w:id="2042"/>
      <w:bookmarkEnd w:id="2043"/>
    </w:p>
    <w:p w14:paraId="2E94A44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176E6ED1"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32E05B2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9DFE8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3B2AAA" w14:textId="77777777" w:rsidR="00E32A35" w:rsidRPr="00F11966" w:rsidRDefault="00E32A35" w:rsidP="009F33F8">
            <w:pPr>
              <w:pStyle w:val="TAH"/>
            </w:pPr>
            <w:r w:rsidRPr="00F11966">
              <w:t>Description</w:t>
            </w:r>
          </w:p>
        </w:tc>
      </w:tr>
      <w:tr w:rsidR="00E32A35" w:rsidRPr="00F11966" w14:paraId="6D925D4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5DC20"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A9E94" w14:textId="77777777" w:rsidR="00E32A35" w:rsidRPr="00F11966" w:rsidRDefault="00E32A35" w:rsidP="009F33F8">
            <w:pPr>
              <w:pStyle w:val="TAL"/>
              <w:rPr>
                <w:lang w:eastAsia="zh-CN"/>
              </w:rPr>
            </w:pPr>
            <w:r w:rsidRPr="00F11966">
              <w:t>128</w:t>
            </w:r>
            <w:r>
              <w:t>0 ms</w:t>
            </w:r>
          </w:p>
        </w:tc>
      </w:tr>
      <w:tr w:rsidR="00E32A35" w:rsidRPr="00F11966" w14:paraId="2B6F2B6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11012D"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6DE68" w14:textId="77777777" w:rsidR="00E32A35" w:rsidRPr="00F11966" w:rsidRDefault="00E32A35" w:rsidP="009F33F8">
            <w:pPr>
              <w:pStyle w:val="TAL"/>
              <w:rPr>
                <w:lang w:eastAsia="zh-CN"/>
              </w:rPr>
            </w:pPr>
            <w:r w:rsidRPr="00F11966">
              <w:t>256</w:t>
            </w:r>
            <w:r>
              <w:t>0 ms</w:t>
            </w:r>
          </w:p>
        </w:tc>
      </w:tr>
      <w:tr w:rsidR="00E32A35" w:rsidRPr="00F11966" w14:paraId="7E090AB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1C0CC"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47E6" w14:textId="77777777" w:rsidR="00E32A35" w:rsidRPr="00F11966" w:rsidRDefault="00E32A35" w:rsidP="009F33F8">
            <w:pPr>
              <w:pStyle w:val="TAL"/>
              <w:rPr>
                <w:lang w:eastAsia="zh-CN"/>
              </w:rPr>
            </w:pPr>
            <w:r w:rsidRPr="00F11966">
              <w:t>512</w:t>
            </w:r>
            <w:r>
              <w:t>0 ms</w:t>
            </w:r>
          </w:p>
        </w:tc>
      </w:tr>
      <w:tr w:rsidR="00E32A35" w:rsidRPr="00F11966" w14:paraId="0374817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CBEE2"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3CB22" w14:textId="77777777" w:rsidR="00E32A35" w:rsidRPr="00F11966" w:rsidRDefault="00E32A35" w:rsidP="009F33F8">
            <w:pPr>
              <w:pStyle w:val="TAL"/>
              <w:rPr>
                <w:lang w:eastAsia="zh-CN"/>
              </w:rPr>
            </w:pPr>
            <w:r w:rsidRPr="00F11966">
              <w:t>1024</w:t>
            </w:r>
            <w:r>
              <w:t>0 ms</w:t>
            </w:r>
          </w:p>
        </w:tc>
      </w:tr>
      <w:tr w:rsidR="00E32A35" w:rsidRPr="00F11966" w14:paraId="3462686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768DB"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E5CFE" w14:textId="77777777" w:rsidR="00E32A35" w:rsidRPr="00F11966" w:rsidRDefault="00E32A35" w:rsidP="009F33F8">
            <w:pPr>
              <w:pStyle w:val="TAL"/>
              <w:rPr>
                <w:lang w:eastAsia="zh-CN"/>
              </w:rPr>
            </w:pPr>
            <w:r w:rsidRPr="00F11966">
              <w:t>2048</w:t>
            </w:r>
            <w:r>
              <w:t>0 ms</w:t>
            </w:r>
          </w:p>
        </w:tc>
      </w:tr>
      <w:tr w:rsidR="00E32A35" w:rsidRPr="00F11966" w14:paraId="18496D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4BC8BA"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05FD5" w14:textId="77777777" w:rsidR="00E32A35" w:rsidRPr="00F11966" w:rsidRDefault="00E32A35" w:rsidP="009F33F8">
            <w:pPr>
              <w:pStyle w:val="TAL"/>
              <w:rPr>
                <w:lang w:eastAsia="zh-CN"/>
              </w:rPr>
            </w:pPr>
            <w:r w:rsidRPr="00F11966">
              <w:t>3072</w:t>
            </w:r>
            <w:r>
              <w:t>0 ms</w:t>
            </w:r>
          </w:p>
        </w:tc>
      </w:tr>
      <w:tr w:rsidR="00E32A35" w:rsidRPr="00F11966" w14:paraId="0EE9D3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FBDDAF"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47645" w14:textId="77777777" w:rsidR="00E32A35" w:rsidRPr="00F11966" w:rsidRDefault="00E32A35" w:rsidP="009F33F8">
            <w:pPr>
              <w:pStyle w:val="TAL"/>
              <w:rPr>
                <w:lang w:eastAsia="zh-CN"/>
              </w:rPr>
            </w:pPr>
            <w:r w:rsidRPr="00F11966">
              <w:t>4096</w:t>
            </w:r>
            <w:r>
              <w:t>0 ms</w:t>
            </w:r>
          </w:p>
        </w:tc>
      </w:tr>
      <w:tr w:rsidR="00E32A35" w:rsidRPr="00F11966" w14:paraId="733DE1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6126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FB20" w14:textId="77777777" w:rsidR="00E32A35" w:rsidRPr="00F11966" w:rsidRDefault="00E32A35" w:rsidP="009F33F8">
            <w:pPr>
              <w:pStyle w:val="TAL"/>
            </w:pPr>
            <w:r w:rsidRPr="00F11966">
              <w:t>6144</w:t>
            </w:r>
            <w:r>
              <w:t>0 ms</w:t>
            </w:r>
          </w:p>
        </w:tc>
      </w:tr>
      <w:tr w:rsidR="00E32A35" w:rsidRPr="00F11966" w14:paraId="5E3AADA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97403"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47008" w14:textId="77777777" w:rsidR="00E32A35" w:rsidRPr="00F11966" w:rsidRDefault="00E32A35" w:rsidP="009F33F8">
            <w:pPr>
              <w:pStyle w:val="TAL"/>
            </w:pPr>
            <w:r>
              <w:t>320 ms</w:t>
            </w:r>
          </w:p>
        </w:tc>
      </w:tr>
      <w:tr w:rsidR="00E32A35" w:rsidRPr="00F11966" w14:paraId="7F4A2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5F70E"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39DD1" w14:textId="77777777" w:rsidR="00E32A35" w:rsidRPr="00F11966" w:rsidRDefault="00E32A35" w:rsidP="009F33F8">
            <w:pPr>
              <w:pStyle w:val="TAL"/>
            </w:pPr>
            <w:r>
              <w:t>640 ms</w:t>
            </w:r>
          </w:p>
        </w:tc>
      </w:tr>
      <w:tr w:rsidR="00E32A35" w:rsidRPr="00F11966" w14:paraId="38E087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02676"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06DC9" w14:textId="77777777" w:rsidR="00E32A35" w:rsidRDefault="00E32A35" w:rsidP="009F33F8">
            <w:pPr>
              <w:pStyle w:val="TAL"/>
            </w:pPr>
            <w:r w:rsidRPr="00F11966">
              <w:t>Infinity</w:t>
            </w:r>
          </w:p>
        </w:tc>
      </w:tr>
    </w:tbl>
    <w:p w14:paraId="18BEA850" w14:textId="77777777" w:rsidR="00E32A35" w:rsidRPr="006D6534" w:rsidRDefault="00E32A35" w:rsidP="00E32A35"/>
    <w:p w14:paraId="654BD396" w14:textId="77777777" w:rsidR="00E32A35" w:rsidRPr="00F11966" w:rsidRDefault="00E32A35" w:rsidP="00E32A35">
      <w:pPr>
        <w:pStyle w:val="Heading4"/>
      </w:pPr>
      <w:bookmarkStart w:id="2044" w:name="_Toc56754393"/>
      <w:bookmarkStart w:id="2045" w:name="_Toc70341560"/>
      <w:r w:rsidRPr="00F11966">
        <w:t>5.6.3.</w:t>
      </w:r>
      <w:r>
        <w:t>19</w:t>
      </w:r>
      <w:r w:rsidRPr="00F11966">
        <w:tab/>
        <w:t>Enumeration: CollectionPeriodRmm</w:t>
      </w:r>
      <w:r>
        <w:t>Nr</w:t>
      </w:r>
      <w:r w:rsidRPr="00F11966">
        <w:t>Mdt</w:t>
      </w:r>
      <w:bookmarkEnd w:id="2044"/>
      <w:bookmarkEnd w:id="2045"/>
    </w:p>
    <w:p w14:paraId="2901091F"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27C7A5C2"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FFB7DF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2EBF7F"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9753191" w14:textId="77777777" w:rsidR="00E32A35" w:rsidRPr="00F11966" w:rsidRDefault="00E32A35" w:rsidP="009F33F8">
            <w:pPr>
              <w:pStyle w:val="TAH"/>
            </w:pPr>
            <w:r w:rsidRPr="00F11966">
              <w:t>Description</w:t>
            </w:r>
          </w:p>
        </w:tc>
      </w:tr>
      <w:tr w:rsidR="00E32A35" w:rsidRPr="00F11966" w14:paraId="3F58504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D257A"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33BFF8" w14:textId="77777777" w:rsidR="00E32A35" w:rsidRPr="00F11966" w:rsidRDefault="00E32A35" w:rsidP="009F33F8">
            <w:pPr>
              <w:pStyle w:val="TAL"/>
              <w:rPr>
                <w:lang w:eastAsia="zh-CN"/>
              </w:rPr>
            </w:pPr>
            <w:r w:rsidRPr="00F11966">
              <w:t>1024 ms</w:t>
            </w:r>
          </w:p>
        </w:tc>
      </w:tr>
      <w:tr w:rsidR="00E32A35" w:rsidRPr="00F11966" w14:paraId="4A4859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0D978E"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BE68C" w14:textId="77777777" w:rsidR="00E32A35" w:rsidRPr="00F11966" w:rsidRDefault="00E32A35" w:rsidP="009F33F8">
            <w:pPr>
              <w:pStyle w:val="TAL"/>
              <w:rPr>
                <w:lang w:eastAsia="zh-CN"/>
              </w:rPr>
            </w:pPr>
            <w:r w:rsidRPr="00F11966">
              <w:t>2048 ms</w:t>
            </w:r>
          </w:p>
        </w:tc>
      </w:tr>
      <w:tr w:rsidR="00E32A35" w:rsidRPr="00F11966" w14:paraId="6AC796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C6F62"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9D686" w14:textId="77777777" w:rsidR="00E32A35" w:rsidRPr="00F11966" w:rsidRDefault="00E32A35" w:rsidP="009F33F8">
            <w:pPr>
              <w:pStyle w:val="TAL"/>
              <w:rPr>
                <w:lang w:eastAsia="zh-CN"/>
              </w:rPr>
            </w:pPr>
            <w:r w:rsidRPr="00F11966">
              <w:t>5120 ms</w:t>
            </w:r>
          </w:p>
        </w:tc>
      </w:tr>
      <w:tr w:rsidR="00E32A35" w:rsidRPr="00F11966" w14:paraId="22A6078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661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D11F0" w14:textId="77777777" w:rsidR="00E32A35" w:rsidRPr="00F11966" w:rsidRDefault="00E32A35" w:rsidP="009F33F8">
            <w:pPr>
              <w:pStyle w:val="TAL"/>
              <w:rPr>
                <w:lang w:eastAsia="zh-CN"/>
              </w:rPr>
            </w:pPr>
            <w:r w:rsidRPr="00F11966">
              <w:t>10240 ms</w:t>
            </w:r>
          </w:p>
        </w:tc>
      </w:tr>
      <w:tr w:rsidR="00E32A35" w:rsidRPr="00F11966" w14:paraId="0881737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C33CA"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DBB37B" w14:textId="77777777" w:rsidR="00E32A35" w:rsidRPr="00F11966" w:rsidRDefault="00E32A35" w:rsidP="009F33F8">
            <w:pPr>
              <w:pStyle w:val="TAL"/>
            </w:pPr>
            <w:r w:rsidRPr="00F11966">
              <w:t>1 min</w:t>
            </w:r>
          </w:p>
        </w:tc>
      </w:tr>
    </w:tbl>
    <w:p w14:paraId="69385B59" w14:textId="77777777" w:rsidR="00E32A35" w:rsidRPr="006D6534" w:rsidRDefault="00E32A35" w:rsidP="00E32A35"/>
    <w:p w14:paraId="3215567A" w14:textId="77777777" w:rsidR="00E32A35" w:rsidRPr="00F11966" w:rsidRDefault="00E32A35" w:rsidP="00E32A35">
      <w:pPr>
        <w:pStyle w:val="Heading4"/>
      </w:pPr>
      <w:bookmarkStart w:id="2046" w:name="_Toc56754394"/>
      <w:bookmarkStart w:id="2047" w:name="_Toc70341561"/>
      <w:r w:rsidRPr="00F11966">
        <w:t>5.6.3.</w:t>
      </w:r>
      <w:r>
        <w:t>20</w:t>
      </w:r>
      <w:r w:rsidRPr="00F11966">
        <w:tab/>
        <w:t>Enumeration: LoggingDuration</w:t>
      </w:r>
      <w:r>
        <w:t>Nr</w:t>
      </w:r>
      <w:r w:rsidRPr="00F11966">
        <w:t>Mdt</w:t>
      </w:r>
      <w:bookmarkEnd w:id="2046"/>
      <w:bookmarkEnd w:id="2047"/>
    </w:p>
    <w:p w14:paraId="77A3446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4D85466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58F08A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EB4686"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FD3961" w14:textId="77777777" w:rsidR="00E32A35" w:rsidRPr="00F11966" w:rsidRDefault="00E32A35" w:rsidP="009F33F8">
            <w:pPr>
              <w:pStyle w:val="TAH"/>
            </w:pPr>
            <w:r w:rsidRPr="00F11966">
              <w:t>Description</w:t>
            </w:r>
          </w:p>
        </w:tc>
      </w:tr>
      <w:tr w:rsidR="00E32A35" w:rsidRPr="00F11966" w14:paraId="3DDBCA3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4B6394"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80319" w14:textId="77777777" w:rsidR="00E32A35" w:rsidRPr="00F11966" w:rsidRDefault="00E32A35" w:rsidP="009F33F8">
            <w:pPr>
              <w:pStyle w:val="TAL"/>
              <w:rPr>
                <w:lang w:eastAsia="zh-CN"/>
              </w:rPr>
            </w:pPr>
            <w:r w:rsidRPr="00F11966">
              <w:t>600 sec</w:t>
            </w:r>
          </w:p>
        </w:tc>
      </w:tr>
      <w:tr w:rsidR="00E32A35" w:rsidRPr="00F11966" w14:paraId="420E026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9B504"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218CC" w14:textId="77777777" w:rsidR="00E32A35" w:rsidRPr="00F11966" w:rsidRDefault="00E32A35" w:rsidP="009F33F8">
            <w:pPr>
              <w:pStyle w:val="TAL"/>
              <w:rPr>
                <w:lang w:eastAsia="zh-CN"/>
              </w:rPr>
            </w:pPr>
            <w:r w:rsidRPr="00F11966">
              <w:t>1200 sec</w:t>
            </w:r>
          </w:p>
        </w:tc>
      </w:tr>
      <w:tr w:rsidR="00E32A35" w:rsidRPr="00F11966" w14:paraId="6C466C8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E2CE3"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CDEA7" w14:textId="77777777" w:rsidR="00E32A35" w:rsidRPr="00F11966" w:rsidRDefault="00E32A35" w:rsidP="009F33F8">
            <w:pPr>
              <w:pStyle w:val="TAL"/>
              <w:rPr>
                <w:lang w:eastAsia="zh-CN"/>
              </w:rPr>
            </w:pPr>
            <w:r w:rsidRPr="00F11966">
              <w:t>2400 sec</w:t>
            </w:r>
          </w:p>
        </w:tc>
      </w:tr>
      <w:tr w:rsidR="00E32A35" w:rsidRPr="00F11966" w14:paraId="095B95A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D87C6"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E9AF5" w14:textId="77777777" w:rsidR="00E32A35" w:rsidRPr="00F11966" w:rsidRDefault="00E32A35" w:rsidP="009F33F8">
            <w:pPr>
              <w:pStyle w:val="TAL"/>
              <w:rPr>
                <w:lang w:eastAsia="zh-CN"/>
              </w:rPr>
            </w:pPr>
            <w:r w:rsidRPr="00F11966">
              <w:t>3600 sec</w:t>
            </w:r>
          </w:p>
        </w:tc>
      </w:tr>
      <w:tr w:rsidR="00E32A35" w:rsidRPr="00F11966" w14:paraId="370A2CB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8E9AF"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9306" w14:textId="77777777" w:rsidR="00E32A35" w:rsidRPr="00F11966" w:rsidRDefault="00E32A35" w:rsidP="009F33F8">
            <w:pPr>
              <w:pStyle w:val="TAL"/>
              <w:rPr>
                <w:lang w:eastAsia="zh-CN"/>
              </w:rPr>
            </w:pPr>
            <w:r w:rsidRPr="00F11966">
              <w:t>5400 sec</w:t>
            </w:r>
          </w:p>
        </w:tc>
      </w:tr>
      <w:tr w:rsidR="00E32A35" w:rsidRPr="00F11966" w14:paraId="37A2B61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232A9"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3E507D" w14:textId="77777777" w:rsidR="00E32A35" w:rsidRPr="00F11966" w:rsidRDefault="00E32A35" w:rsidP="009F33F8">
            <w:pPr>
              <w:pStyle w:val="TAL"/>
              <w:rPr>
                <w:lang w:eastAsia="zh-CN"/>
              </w:rPr>
            </w:pPr>
            <w:r w:rsidRPr="00F11966">
              <w:t>7200 sec</w:t>
            </w:r>
          </w:p>
        </w:tc>
      </w:tr>
    </w:tbl>
    <w:p w14:paraId="78311CD2" w14:textId="77777777" w:rsidR="00E32A35" w:rsidRPr="006D6534" w:rsidRDefault="00E32A35" w:rsidP="00E32A35"/>
    <w:p w14:paraId="0F2B9D87" w14:textId="77777777" w:rsidR="002933AC" w:rsidRPr="00F11966" w:rsidRDefault="002933AC" w:rsidP="00E92CBF">
      <w:pPr>
        <w:rPr>
          <w:lang w:val="en-US"/>
        </w:rPr>
      </w:pPr>
    </w:p>
    <w:p w14:paraId="1746F3A0" w14:textId="77777777" w:rsidR="00E92CBF" w:rsidRPr="00F11966" w:rsidRDefault="00E92CBF" w:rsidP="00E92CBF">
      <w:pPr>
        <w:pStyle w:val="Heading3"/>
      </w:pPr>
      <w:bookmarkStart w:id="2048" w:name="_Toc24925915"/>
      <w:bookmarkStart w:id="2049" w:name="_Toc24926093"/>
      <w:bookmarkStart w:id="2050" w:name="_Toc24926269"/>
      <w:bookmarkStart w:id="2051" w:name="_Toc33964129"/>
      <w:bookmarkStart w:id="2052" w:name="_Toc33980896"/>
      <w:bookmarkStart w:id="2053" w:name="_Toc36462697"/>
      <w:bookmarkStart w:id="2054" w:name="_Toc36462893"/>
      <w:bookmarkStart w:id="2055" w:name="_Toc43026161"/>
      <w:bookmarkStart w:id="2056" w:name="_Toc49763695"/>
      <w:bookmarkStart w:id="2057" w:name="_Toc56754395"/>
      <w:bookmarkStart w:id="2058" w:name="_Toc70341562"/>
      <w:r w:rsidRPr="00F11966">
        <w:lastRenderedPageBreak/>
        <w:t>5.6.4</w:t>
      </w:r>
      <w:r w:rsidRPr="00F11966">
        <w:tab/>
        <w:t>Structured Data Types</w:t>
      </w:r>
      <w:bookmarkEnd w:id="2048"/>
      <w:bookmarkEnd w:id="2049"/>
      <w:bookmarkEnd w:id="2050"/>
      <w:bookmarkEnd w:id="2051"/>
      <w:bookmarkEnd w:id="2052"/>
      <w:bookmarkEnd w:id="2053"/>
      <w:bookmarkEnd w:id="2054"/>
      <w:bookmarkEnd w:id="2055"/>
      <w:bookmarkEnd w:id="2056"/>
      <w:bookmarkEnd w:id="2057"/>
      <w:bookmarkEnd w:id="2058"/>
    </w:p>
    <w:p w14:paraId="17FD01B7" w14:textId="77777777" w:rsidR="00E92CBF" w:rsidRPr="00F11966" w:rsidRDefault="00E92CBF" w:rsidP="00E92CBF">
      <w:pPr>
        <w:pStyle w:val="Heading4"/>
      </w:pPr>
      <w:bookmarkStart w:id="2059" w:name="_Toc24925916"/>
      <w:bookmarkStart w:id="2060" w:name="_Toc24926094"/>
      <w:bookmarkStart w:id="2061" w:name="_Toc24926270"/>
      <w:bookmarkStart w:id="2062" w:name="_Toc33964130"/>
      <w:bookmarkStart w:id="2063" w:name="_Toc33980897"/>
      <w:bookmarkStart w:id="2064" w:name="_Toc36462698"/>
      <w:bookmarkStart w:id="2065" w:name="_Toc36462894"/>
      <w:bookmarkStart w:id="2066" w:name="_Toc43026162"/>
      <w:bookmarkStart w:id="2067" w:name="_Toc49763696"/>
      <w:bookmarkStart w:id="2068" w:name="_Toc56754396"/>
      <w:bookmarkStart w:id="2069" w:name="_Toc70341563"/>
      <w:r w:rsidRPr="00F11966">
        <w:t>5.6.4.1</w:t>
      </w:r>
      <w:r w:rsidRPr="00F11966">
        <w:tab/>
        <w:t>Type: TraceData</w:t>
      </w:r>
      <w:bookmarkEnd w:id="2059"/>
      <w:bookmarkEnd w:id="2060"/>
      <w:bookmarkEnd w:id="2061"/>
      <w:bookmarkEnd w:id="2062"/>
      <w:bookmarkEnd w:id="2063"/>
      <w:bookmarkEnd w:id="2064"/>
      <w:bookmarkEnd w:id="2065"/>
      <w:bookmarkEnd w:id="2066"/>
      <w:bookmarkEnd w:id="2067"/>
      <w:bookmarkEnd w:id="2068"/>
      <w:bookmarkEnd w:id="2069"/>
    </w:p>
    <w:p w14:paraId="603792F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99AC5C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F0EAEA7"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F261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52FF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BF3C34"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7571C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404813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1A2E92B"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51D7EA1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33C5B8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D904ED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42C7CAB"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9B796AA" w14:textId="77777777" w:rsidR="00E92CBF" w:rsidRPr="00F11966" w:rsidRDefault="00E92CBF" w:rsidP="00AA7DB8">
            <w:pPr>
              <w:pStyle w:val="TAL"/>
            </w:pPr>
          </w:p>
          <w:p w14:paraId="131C0334" w14:textId="77777777" w:rsidR="00E92CBF" w:rsidRPr="00F11966" w:rsidRDefault="00E92CBF" w:rsidP="00AA7DB8">
            <w:pPr>
              <w:pStyle w:val="TAL"/>
            </w:pPr>
            <w:r w:rsidRPr="00F11966">
              <w:t>It shall be encoded as the concatenation of MCC, MNC and Trace ID as follows:</w:t>
            </w:r>
          </w:p>
          <w:p w14:paraId="34B396B7"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8A9C67E" w14:textId="77777777" w:rsidR="00E92CBF" w:rsidRPr="00F11966" w:rsidRDefault="00E92CBF" w:rsidP="00AA7DB8">
            <w:pPr>
              <w:pStyle w:val="TAL"/>
              <w:rPr>
                <w:lang w:eastAsia="zh-CN"/>
              </w:rPr>
            </w:pPr>
          </w:p>
          <w:p w14:paraId="5430ABB6"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A383A15" w14:textId="77777777" w:rsidR="00E92CBF" w:rsidRPr="00F11966" w:rsidRDefault="00E92CBF" w:rsidP="00AA7DB8">
            <w:pPr>
              <w:pStyle w:val="TAL"/>
            </w:pPr>
          </w:p>
          <w:p w14:paraId="0A19371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0462F959" w14:textId="77777777" w:rsidR="00E92CBF" w:rsidRPr="00F11966" w:rsidRDefault="00E92CBF" w:rsidP="00AA7DB8">
            <w:pPr>
              <w:pStyle w:val="TAL"/>
            </w:pPr>
          </w:p>
        </w:tc>
      </w:tr>
      <w:tr w:rsidR="00E92CBF" w:rsidRPr="00F11966" w14:paraId="4F717F4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BDD98BC"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1F392CE8"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6F7C742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4800A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F1FBBBA"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40E55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02C7CD1"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55BD365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6DA8E5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932D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527E93"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DCEB5B3" w14:textId="77777777" w:rsidR="00E92CBF" w:rsidRPr="00F11966" w:rsidRDefault="00E92CBF" w:rsidP="00AA7DB8">
            <w:pPr>
              <w:pStyle w:val="TAL"/>
            </w:pPr>
          </w:p>
          <w:p w14:paraId="7E1D8E3B"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4EE67787" w14:textId="77777777" w:rsidR="00E92CBF" w:rsidRPr="00F11966" w:rsidRDefault="00E92CBF" w:rsidP="00AA7DB8">
            <w:pPr>
              <w:pStyle w:val="TAL"/>
            </w:pPr>
          </w:p>
          <w:p w14:paraId="7A8446E3"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FA0724B" w14:textId="77777777" w:rsidR="00E92CBF" w:rsidRPr="00F11966" w:rsidRDefault="00E92CBF" w:rsidP="00AA7DB8">
            <w:pPr>
              <w:pStyle w:val="TAL"/>
            </w:pPr>
          </w:p>
          <w:p w14:paraId="094D7C9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7CB1826C" w14:textId="77777777" w:rsidR="00E92CBF" w:rsidRPr="00F11966" w:rsidRDefault="00E92CBF" w:rsidP="00AA7DB8">
            <w:pPr>
              <w:pStyle w:val="TAL"/>
            </w:pPr>
          </w:p>
        </w:tc>
      </w:tr>
      <w:tr w:rsidR="00E92CBF" w:rsidRPr="00F11966" w14:paraId="1D39ABD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8C924F1"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179AF16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E2B59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23CA5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15DE32"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9F9EA4C" w14:textId="77777777" w:rsidR="00E92CBF" w:rsidRPr="00F11966" w:rsidRDefault="00E92CBF" w:rsidP="00AA7DB8">
            <w:pPr>
              <w:pStyle w:val="TAL"/>
            </w:pPr>
          </w:p>
          <w:p w14:paraId="139E400D"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390BEF6A" w14:textId="77777777" w:rsidR="00E92CBF" w:rsidRPr="00F11966" w:rsidRDefault="00E92CBF" w:rsidP="00AA7DB8">
            <w:pPr>
              <w:pStyle w:val="TAL"/>
            </w:pPr>
          </w:p>
          <w:p w14:paraId="19EC944B"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401D278" w14:textId="77777777" w:rsidR="00E92CBF" w:rsidRPr="00F11966" w:rsidRDefault="00E92CBF" w:rsidP="00AA7DB8">
            <w:pPr>
              <w:pStyle w:val="TAL"/>
            </w:pPr>
          </w:p>
          <w:p w14:paraId="74F41B89"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3D13DB8" w14:textId="77777777" w:rsidR="00E92CBF" w:rsidRPr="00F11966" w:rsidRDefault="00E92CBF" w:rsidP="00AA7DB8">
            <w:pPr>
              <w:pStyle w:val="TAL"/>
            </w:pPr>
          </w:p>
        </w:tc>
      </w:tr>
      <w:tr w:rsidR="00E92CBF" w:rsidRPr="00F11966" w14:paraId="2D7A670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88305F7"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6588B5E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B79C0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6E9F0C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C76853"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7FA040E"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114D6EC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BCE43A4"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4305BFD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4E9DB66E"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6C888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F8D52"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609D658B"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1237EB4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29F5D45"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16CA1AE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275D2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D080B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8BE365A"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5437D776" w14:textId="77777777" w:rsidR="00E92CBF" w:rsidRPr="00F11966" w:rsidRDefault="00E92CBF" w:rsidP="00AA7DB8">
            <w:pPr>
              <w:pStyle w:val="TAL"/>
              <w:rPr>
                <w:noProof/>
              </w:rPr>
            </w:pPr>
          </w:p>
          <w:p w14:paraId="7D51A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41CB33DD" w14:textId="77777777" w:rsidR="00E92CBF" w:rsidRPr="00F11966" w:rsidRDefault="00E92CBF" w:rsidP="00AA7DB8">
            <w:pPr>
              <w:pStyle w:val="TAL"/>
              <w:rPr>
                <w:noProof/>
              </w:rPr>
            </w:pPr>
          </w:p>
          <w:p w14:paraId="2B917BA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07428640" w14:textId="77777777" w:rsidR="00E92CBF" w:rsidRPr="00F11966" w:rsidRDefault="00E92CBF" w:rsidP="00AA7DB8">
            <w:pPr>
              <w:pStyle w:val="TAL"/>
              <w:rPr>
                <w:noProof/>
              </w:rPr>
            </w:pPr>
          </w:p>
          <w:p w14:paraId="1E24F608"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0AFF4DE7" w14:textId="77777777" w:rsidR="00E92CBF" w:rsidRPr="00F11966" w:rsidRDefault="00E92CBF" w:rsidP="00AA7DB8">
            <w:pPr>
              <w:pStyle w:val="TAL"/>
              <w:rPr>
                <w:noProof/>
              </w:rPr>
            </w:pPr>
          </w:p>
          <w:p w14:paraId="7F5C44D8" w14:textId="77777777" w:rsidR="00E92CBF" w:rsidRPr="00F11966" w:rsidRDefault="00E92CBF" w:rsidP="00AA7DB8">
            <w:pPr>
              <w:pStyle w:val="TAL"/>
              <w:rPr>
                <w:noProof/>
              </w:rPr>
            </w:pPr>
            <w:r w:rsidRPr="00F11966">
              <w:rPr>
                <w:noProof/>
              </w:rPr>
              <w:t>Pattern: '^[A-Fa-f0-9]+$'</w:t>
            </w:r>
          </w:p>
          <w:p w14:paraId="11CA1FF0" w14:textId="77777777" w:rsidR="00E92CBF" w:rsidRPr="00F11966" w:rsidRDefault="00E92CBF" w:rsidP="00AA7DB8">
            <w:pPr>
              <w:pStyle w:val="TAL"/>
              <w:rPr>
                <w:noProof/>
              </w:rPr>
            </w:pPr>
          </w:p>
        </w:tc>
      </w:tr>
    </w:tbl>
    <w:p w14:paraId="06496892" w14:textId="77777777" w:rsidR="00E92CBF" w:rsidRPr="00F11966" w:rsidRDefault="00E92CBF" w:rsidP="00E92CBF">
      <w:pPr>
        <w:rPr>
          <w:lang w:val="en-US"/>
        </w:rPr>
      </w:pPr>
    </w:p>
    <w:p w14:paraId="493D6CD9" w14:textId="77777777" w:rsidR="002933AC" w:rsidRPr="00F11966" w:rsidRDefault="002933AC" w:rsidP="002933AC">
      <w:pPr>
        <w:pStyle w:val="Heading4"/>
      </w:pPr>
      <w:bookmarkStart w:id="2070" w:name="_Toc43026163"/>
      <w:bookmarkStart w:id="2071" w:name="_Toc49763697"/>
      <w:bookmarkStart w:id="2072" w:name="_Toc56754397"/>
      <w:bookmarkStart w:id="2073" w:name="_Toc70341564"/>
      <w:r w:rsidRPr="00F11966">
        <w:lastRenderedPageBreak/>
        <w:t>5.6.4.2</w:t>
      </w:r>
      <w:r w:rsidRPr="00F11966">
        <w:tab/>
        <w:t>Type: MdtConfiguration</w:t>
      </w:r>
      <w:bookmarkEnd w:id="2070"/>
      <w:bookmarkEnd w:id="2071"/>
      <w:bookmarkEnd w:id="2072"/>
      <w:bookmarkEnd w:id="2073"/>
    </w:p>
    <w:p w14:paraId="5485A96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0B280B3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6C1D0AE"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6F766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D58E7"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E884E3"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3ED2C1"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3F5B8D5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A43BD76"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33C82857"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20C06E98"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5F80A8"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D772C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29A92CD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64A3A44"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58AA1F9D"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18BACDE"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738A87"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963AA2"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6354074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88DA7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A2A882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2CB61BA8"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614FCD8D"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8D8C0A"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42321A"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CF828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653140CC"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2D8FB5D7"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7D3FC9E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308F3D"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F3CA30"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BA061AA"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309343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4DCEA791"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0BFF4690"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5B42B078"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78C13D"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B9A0C3D"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FD45A2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1440E94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8E0AA8"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03B9E02"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5A29776F"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D7CCD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8D9528F"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41829B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412A06"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3F5DFA0"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3A90E6D9"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F4F80F"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7DD4080"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0E003B4E" w14:textId="77777777" w:rsidR="002933AC" w:rsidRPr="00F11966" w:rsidRDefault="002933AC" w:rsidP="002933AC">
            <w:pPr>
              <w:pStyle w:val="TAL"/>
            </w:pPr>
            <w:r w:rsidRPr="00F11966">
              <w:t>When present, this IE shall contain a list of the reporting triggers.</w:t>
            </w:r>
          </w:p>
          <w:p w14:paraId="39EFD9C8"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0BCD54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891A05"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08B7FC86"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155F57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B92DDF"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216CED"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95C7A52"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6E7745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F2D0C73"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E4387B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5FBA85EB"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B06DAD"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6C4F8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2E32D08C"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51AB2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0B8EE3D"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19885B0"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534D573A"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181EF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67E4D0"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65C1AA32"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1594E19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E19B2A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2AE692D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A9D3A51"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D3364E"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D711FF"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7EDA3E4C"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05A9DD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B9E708A"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58501115"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2AC4041"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29A71F"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FD423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3E28F8C"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4F2D6A6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0B4A94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0DCF58F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940651"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3396D"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7EE8E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5ABAE699"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7129A5B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57BDB3"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D152C0E"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047FF7C"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210F3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5087CB"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4C764B0A"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423D8A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5C7F4BC"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4304CF9A"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2A9D11BA"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BDCAAF"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A158BAB"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479BEEC5"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53EAA66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E3A62E5"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0F0ACD5"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C231F5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768D7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1E2369"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5C4165C9"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A6AC5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BFEF48A"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2EF84FA4"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71403A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CAC3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C729E0"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C9E27D3"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1CE58A2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D223010"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339AC741"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53DAE29A"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40D8F"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F8D1BB"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1692E8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15280CC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CF15036"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409EE5E2"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AE5E6C5"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D2DAF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276044"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5A4FA6E"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C25B75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C7E03D5"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965D34D"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62681167"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093DA"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E5009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6538381" w14:textId="77777777" w:rsidR="00BE7AB2" w:rsidRPr="00F11966" w:rsidRDefault="00BE7AB2" w:rsidP="00BE7AB2">
            <w:pPr>
              <w:pStyle w:val="TAL"/>
            </w:pPr>
            <w:r w:rsidRPr="00F11966">
              <w:t>When present, it shall indicate the positioning method that shall be used for the MDT job.</w:t>
            </w:r>
          </w:p>
          <w:p w14:paraId="5CE8DAFB"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7E4347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F7242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D32B1C8"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CDAEF64"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EAFD6"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24C7CC9"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4B5BEEE7" w14:textId="77777777" w:rsidR="005D5795" w:rsidRDefault="005D5795" w:rsidP="005D5795">
            <w:pPr>
              <w:pStyle w:val="TAL"/>
            </w:pPr>
          </w:p>
          <w:p w14:paraId="20E9037E" w14:textId="77777777" w:rsidR="005D5795" w:rsidRDefault="005D5795" w:rsidP="005D5795">
            <w:pPr>
              <w:pStyle w:val="TAL"/>
            </w:pPr>
            <w:r>
              <w:t>When present, it shall indicate a list of the additional positioning methods that shall be used for the MDT job.</w:t>
            </w:r>
          </w:p>
          <w:p w14:paraId="2637AEA6" w14:textId="77777777" w:rsidR="005D5795" w:rsidRDefault="005D5795" w:rsidP="005D5795">
            <w:pPr>
              <w:pStyle w:val="TAL"/>
            </w:pPr>
          </w:p>
          <w:p w14:paraId="4133E0C9"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41E020C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1F9F56"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36309AC2"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01ADC957"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11BF50"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AE51616"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218D3968"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234E04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572007"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F749849"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703305E"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6345C4"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782BD8"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5C36EDC9" w14:textId="77777777" w:rsidR="005D5795" w:rsidRDefault="005D5795" w:rsidP="005D5795">
            <w:pPr>
              <w:pStyle w:val="TAL"/>
              <w:rPr>
                <w:noProof/>
                <w:lang w:eastAsia="zh-CN"/>
              </w:rPr>
            </w:pPr>
          </w:p>
          <w:p w14:paraId="424D1C93"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11792B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0024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379741E5"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0C7B514"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A844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2551E"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68F81CE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3B7ECB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782B5C"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4D24663A"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08729804"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3E75DF"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A3CAA22"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4577DB8" w14:textId="77777777" w:rsidR="005D5795" w:rsidRPr="00F11966" w:rsidRDefault="005D5795" w:rsidP="005D5795">
            <w:pPr>
              <w:pStyle w:val="TAL"/>
              <w:rPr>
                <w:noProof/>
                <w:lang w:eastAsia="zh-CN"/>
              </w:rPr>
            </w:pPr>
            <w:r w:rsidRPr="00F11966">
              <w:t>Maximum of 16 PLMNs can be contained.</w:t>
            </w:r>
          </w:p>
        </w:tc>
      </w:tr>
      <w:tr w:rsidR="005D5795" w:rsidRPr="00F11966" w14:paraId="6697BAF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517DD7"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73554525"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94A847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7C163"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52C0BD"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1DB90155" w14:textId="77777777" w:rsidR="005D5795" w:rsidRPr="00F11966" w:rsidRDefault="005D5795" w:rsidP="005D5795">
            <w:pPr>
              <w:pStyle w:val="TAL"/>
            </w:pPr>
            <w:r w:rsidRPr="00F11966">
              <w:t>Maximum of 8 MBSFN area(s) can be contained.</w:t>
            </w:r>
          </w:p>
          <w:p w14:paraId="5D74D838"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54450CB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5ECF278"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4E1EC3C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498F80"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2CBAF"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1E1CDC88"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7805DB56" w14:textId="77777777" w:rsidR="002933AC" w:rsidRPr="00F11966" w:rsidRDefault="002933AC" w:rsidP="002933AC">
      <w:pPr>
        <w:rPr>
          <w:noProof/>
        </w:rPr>
      </w:pPr>
    </w:p>
    <w:p w14:paraId="13BC730C" w14:textId="77777777" w:rsidR="002933AC" w:rsidRPr="00F11966" w:rsidRDefault="002933AC" w:rsidP="002933AC">
      <w:pPr>
        <w:pStyle w:val="Heading4"/>
      </w:pPr>
      <w:bookmarkStart w:id="2074" w:name="_Toc43026164"/>
      <w:bookmarkStart w:id="2075" w:name="_Toc49763698"/>
      <w:bookmarkStart w:id="2076" w:name="_Toc56754398"/>
      <w:bookmarkStart w:id="2077" w:name="_Toc70341565"/>
      <w:r w:rsidRPr="00F11966">
        <w:t>5.6.4.3</w:t>
      </w:r>
      <w:r w:rsidRPr="00F11966">
        <w:tab/>
        <w:t>Type: AreaScope</w:t>
      </w:r>
      <w:bookmarkEnd w:id="2074"/>
      <w:bookmarkEnd w:id="2075"/>
      <w:bookmarkEnd w:id="2076"/>
      <w:bookmarkEnd w:id="2077"/>
    </w:p>
    <w:p w14:paraId="3F965020"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4BC6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8CC16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E37357"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CA6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2C8F2B"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7D1999"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6749887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BFE335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2038039"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2B5ABD6F"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22240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CD6FDE"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1D7A952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B061262"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02FBED75"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5D1494B"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F58709"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4A2503"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4E255C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2B96B7D"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1E5D5E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7EF472F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EA8E4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60DDAE"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2FE7EE3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5FD6E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9C2F3F1"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715309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66BCC"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924182" w14:textId="77777777" w:rsidR="002933AC" w:rsidRPr="00F11966" w:rsidRDefault="002933AC" w:rsidP="002933AC">
            <w:pPr>
              <w:pStyle w:val="TAL"/>
            </w:pPr>
            <w:r w:rsidRPr="00F11966">
              <w:t>A map (list of key-value pairs where PlmnId converted to string serves as key; see clause 5.4.4.3) of TacInfo</w:t>
            </w:r>
          </w:p>
        </w:tc>
      </w:tr>
    </w:tbl>
    <w:p w14:paraId="6FABAE71" w14:textId="77777777" w:rsidR="002933AC" w:rsidRPr="00F11966" w:rsidRDefault="002933AC" w:rsidP="002933AC">
      <w:pPr>
        <w:rPr>
          <w:noProof/>
        </w:rPr>
      </w:pPr>
    </w:p>
    <w:p w14:paraId="285010CD" w14:textId="77777777" w:rsidR="002933AC" w:rsidRPr="00F11966" w:rsidRDefault="002933AC" w:rsidP="002933AC">
      <w:pPr>
        <w:pStyle w:val="Heading4"/>
      </w:pPr>
      <w:bookmarkStart w:id="2078" w:name="_Toc43026165"/>
      <w:bookmarkStart w:id="2079" w:name="_Toc49763699"/>
      <w:bookmarkStart w:id="2080" w:name="_Toc56754399"/>
      <w:bookmarkStart w:id="2081" w:name="_Toc70341566"/>
      <w:r w:rsidRPr="00F11966">
        <w:lastRenderedPageBreak/>
        <w:t>5.6.4.</w:t>
      </w:r>
      <w:r w:rsidR="00E574B8" w:rsidRPr="00F11966">
        <w:t>4</w:t>
      </w:r>
      <w:r w:rsidRPr="00F11966">
        <w:tab/>
        <w:t xml:space="preserve">Type: </w:t>
      </w:r>
      <w:r w:rsidRPr="00F11966">
        <w:rPr>
          <w:lang w:eastAsia="zh-CN"/>
        </w:rPr>
        <w:t>TacInfo</w:t>
      </w:r>
      <w:bookmarkEnd w:id="2078"/>
      <w:bookmarkEnd w:id="2079"/>
      <w:bookmarkEnd w:id="2080"/>
      <w:bookmarkEnd w:id="2081"/>
    </w:p>
    <w:p w14:paraId="22A143BE"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57F463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B09D8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970A4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72D470"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4C8376"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5C173E"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74DC4DF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885557"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A3EDB38"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86CF3C6"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D0B32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55F78"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42A6FE1A" w14:textId="77777777" w:rsidR="002933AC" w:rsidRPr="00F11966" w:rsidRDefault="002933AC" w:rsidP="002933AC">
      <w:pPr>
        <w:rPr>
          <w:noProof/>
        </w:rPr>
      </w:pPr>
    </w:p>
    <w:p w14:paraId="1B6F067C" w14:textId="77777777" w:rsidR="002933AC" w:rsidRPr="00F11966" w:rsidRDefault="002933AC" w:rsidP="002933AC">
      <w:pPr>
        <w:pStyle w:val="Heading4"/>
      </w:pPr>
      <w:bookmarkStart w:id="2082" w:name="_Toc43026166"/>
      <w:bookmarkStart w:id="2083" w:name="_Toc49763700"/>
      <w:bookmarkStart w:id="2084" w:name="_Toc56754400"/>
      <w:bookmarkStart w:id="2085" w:name="_Toc70341567"/>
      <w:r w:rsidRPr="00F11966">
        <w:t>5.6.4.</w:t>
      </w:r>
      <w:r w:rsidR="00E574B8" w:rsidRPr="00F11966">
        <w:t>5</w:t>
      </w:r>
      <w:r w:rsidRPr="00F11966">
        <w:tab/>
        <w:t>Type: MbsfnArea</w:t>
      </w:r>
      <w:bookmarkEnd w:id="2082"/>
      <w:bookmarkEnd w:id="2083"/>
      <w:bookmarkEnd w:id="2084"/>
      <w:bookmarkEnd w:id="2085"/>
    </w:p>
    <w:p w14:paraId="0D589120"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327F23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9C436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69614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7433"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07A416" w14:textId="77777777" w:rsidR="002933AC" w:rsidRPr="00F11966" w:rsidRDefault="002933AC" w:rsidP="002933AC">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2EDED9"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69978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E84EBF9"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1C5D72D2"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80AA114"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25E58"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A4D41" w14:textId="77777777" w:rsidR="002933AC" w:rsidRPr="00F11966" w:rsidRDefault="002933AC" w:rsidP="002933AC">
            <w:pPr>
              <w:pStyle w:val="TAL"/>
            </w:pPr>
            <w:r w:rsidRPr="00F11966">
              <w:rPr>
                <w:lang w:eastAsia="zh-CN"/>
              </w:rPr>
              <w:t xml:space="preserve">This IE shall contain the </w:t>
            </w:r>
            <w:r w:rsidRPr="00F11966">
              <w:t>MBSFN Area ID.</w:t>
            </w:r>
          </w:p>
          <w:p w14:paraId="15F2970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09BC7B9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8AE0255"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669C3FB5"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44F1E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FE02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47712B"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1CCD4428"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46C53EF4"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1EDE0728"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180D040A" w14:textId="77777777" w:rsidR="002933AC" w:rsidRPr="00F11966" w:rsidRDefault="002933AC" w:rsidP="002933AC"/>
    <w:p w14:paraId="4660AE9A" w14:textId="77777777" w:rsidR="00BE7AB2" w:rsidRPr="00F11966" w:rsidRDefault="00BE7AB2" w:rsidP="00BE7AB2">
      <w:pPr>
        <w:pStyle w:val="Heading4"/>
      </w:pPr>
      <w:bookmarkStart w:id="2086" w:name="_Toc56754401"/>
      <w:bookmarkStart w:id="2087" w:name="_Toc70341568"/>
      <w:r w:rsidRPr="00F11966">
        <w:t>5.6.4.</w:t>
      </w:r>
      <w:r>
        <w:t>6</w:t>
      </w:r>
      <w:r w:rsidRPr="00F11966">
        <w:tab/>
        <w:t xml:space="preserve">Type: </w:t>
      </w:r>
      <w:r>
        <w:t>InterFreqTargetInfo</w:t>
      </w:r>
      <w:bookmarkEnd w:id="2086"/>
      <w:bookmarkEnd w:id="2087"/>
    </w:p>
    <w:p w14:paraId="061721EA"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4F8F131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7CCAED"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81B36D"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D2176"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895C91" w14:textId="77777777" w:rsidR="00BE7AB2" w:rsidRPr="00F11966" w:rsidRDefault="00BE7AB2" w:rsidP="009F33F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B1296D"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68E141FA"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EDC20B0"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DDED6C8"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08E27E24"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E97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C36C60" w14:textId="77777777" w:rsidR="00BE7AB2" w:rsidRDefault="00BE7AB2" w:rsidP="009F33F8">
            <w:pPr>
              <w:pStyle w:val="TAL"/>
              <w:rPr>
                <w:lang w:eastAsia="zh-CN"/>
              </w:rPr>
            </w:pPr>
            <w:r>
              <w:rPr>
                <w:lang w:eastAsia="zh-CN"/>
              </w:rPr>
              <w:t>This IE shall indicate the value of frequency for download for measurement logging.</w:t>
            </w:r>
          </w:p>
          <w:p w14:paraId="68218467" w14:textId="77777777" w:rsidR="00BE7AB2" w:rsidRPr="00F11966" w:rsidRDefault="00BE7AB2" w:rsidP="009F33F8">
            <w:pPr>
              <w:pStyle w:val="TAL"/>
              <w:rPr>
                <w:lang w:eastAsia="zh-CN"/>
              </w:rPr>
            </w:pPr>
          </w:p>
        </w:tc>
      </w:tr>
      <w:tr w:rsidR="00BE7AB2" w:rsidRPr="00F11966" w14:paraId="2676F21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24ACF68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A796ECF"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F9CBAAA"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B1DFD3"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4E49A37"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20FCED80" w14:textId="77777777" w:rsidR="00BE7AB2" w:rsidRDefault="00BE7AB2" w:rsidP="009F33F8">
            <w:pPr>
              <w:pStyle w:val="TAL"/>
            </w:pPr>
          </w:p>
          <w:p w14:paraId="222FFFD9" w14:textId="77777777" w:rsidR="00BE7AB2" w:rsidRPr="00F11966" w:rsidRDefault="00BE7AB2" w:rsidP="009F33F8">
            <w:pPr>
              <w:pStyle w:val="TAL"/>
            </w:pPr>
            <w:r>
              <w:t>If absent, the UE shall perform measurement logging on all physical cells.</w:t>
            </w:r>
          </w:p>
        </w:tc>
      </w:tr>
    </w:tbl>
    <w:p w14:paraId="3C32100E" w14:textId="77777777" w:rsidR="00BE7AB2" w:rsidRPr="006D6534" w:rsidRDefault="00BE7AB2" w:rsidP="00BE7AB2"/>
    <w:p w14:paraId="679ECFA9" w14:textId="77777777" w:rsidR="002933AC" w:rsidRPr="00F11966" w:rsidRDefault="002933AC" w:rsidP="00E92CBF">
      <w:pPr>
        <w:rPr>
          <w:lang w:val="en-US"/>
        </w:rPr>
      </w:pPr>
    </w:p>
    <w:p w14:paraId="529179C9" w14:textId="77777777" w:rsidR="00E92CBF" w:rsidRPr="00F11966" w:rsidRDefault="00E92CBF" w:rsidP="00E92CBF">
      <w:pPr>
        <w:pStyle w:val="Heading2"/>
      </w:pPr>
      <w:bookmarkStart w:id="2088" w:name="_Toc24925917"/>
      <w:bookmarkStart w:id="2089" w:name="_Toc24926095"/>
      <w:bookmarkStart w:id="2090" w:name="_Toc24926271"/>
      <w:bookmarkStart w:id="2091" w:name="_Toc33964131"/>
      <w:bookmarkStart w:id="2092" w:name="_Toc33980898"/>
      <w:bookmarkStart w:id="2093" w:name="_Toc36462699"/>
      <w:bookmarkStart w:id="2094" w:name="_Toc36462895"/>
      <w:bookmarkStart w:id="2095" w:name="_Toc43026167"/>
      <w:bookmarkStart w:id="2096" w:name="_Toc49763701"/>
      <w:bookmarkStart w:id="2097" w:name="_Toc56754402"/>
      <w:bookmarkStart w:id="2098" w:name="_Toc70341569"/>
      <w:r w:rsidRPr="00F11966">
        <w:t>5.7</w:t>
      </w:r>
      <w:r w:rsidRPr="00F11966">
        <w:tab/>
        <w:t>Data Types related to 5G Operator Determined Barring</w:t>
      </w:r>
      <w:bookmarkEnd w:id="2088"/>
      <w:bookmarkEnd w:id="2089"/>
      <w:bookmarkEnd w:id="2090"/>
      <w:bookmarkEnd w:id="2091"/>
      <w:bookmarkEnd w:id="2092"/>
      <w:bookmarkEnd w:id="2093"/>
      <w:bookmarkEnd w:id="2094"/>
      <w:bookmarkEnd w:id="2095"/>
      <w:bookmarkEnd w:id="2096"/>
      <w:bookmarkEnd w:id="2097"/>
      <w:bookmarkEnd w:id="2098"/>
    </w:p>
    <w:p w14:paraId="31F9E35F" w14:textId="77777777" w:rsidR="00E92CBF" w:rsidRPr="00F11966" w:rsidRDefault="00E92CBF" w:rsidP="00E92CBF">
      <w:pPr>
        <w:pStyle w:val="Heading3"/>
      </w:pPr>
      <w:bookmarkStart w:id="2099" w:name="_Toc24925918"/>
      <w:bookmarkStart w:id="2100" w:name="_Toc24926096"/>
      <w:bookmarkStart w:id="2101" w:name="_Toc24926272"/>
      <w:bookmarkStart w:id="2102" w:name="_Toc33964132"/>
      <w:bookmarkStart w:id="2103" w:name="_Toc33980899"/>
      <w:bookmarkStart w:id="2104" w:name="_Toc36462700"/>
      <w:bookmarkStart w:id="2105" w:name="_Toc36462896"/>
      <w:bookmarkStart w:id="2106" w:name="_Toc43026168"/>
      <w:bookmarkStart w:id="2107" w:name="_Toc49763702"/>
      <w:bookmarkStart w:id="2108" w:name="_Toc56754403"/>
      <w:bookmarkStart w:id="2109" w:name="_Toc70341570"/>
      <w:r w:rsidRPr="00F11966">
        <w:t>5.7.1</w:t>
      </w:r>
      <w:r w:rsidRPr="00F11966">
        <w:tab/>
        <w:t>Introduction</w:t>
      </w:r>
      <w:bookmarkEnd w:id="2099"/>
      <w:bookmarkEnd w:id="2100"/>
      <w:bookmarkEnd w:id="2101"/>
      <w:bookmarkEnd w:id="2102"/>
      <w:bookmarkEnd w:id="2103"/>
      <w:bookmarkEnd w:id="2104"/>
      <w:bookmarkEnd w:id="2105"/>
      <w:bookmarkEnd w:id="2106"/>
      <w:bookmarkEnd w:id="2107"/>
      <w:bookmarkEnd w:id="2108"/>
      <w:bookmarkEnd w:id="2109"/>
    </w:p>
    <w:p w14:paraId="5A9474B3" w14:textId="77777777" w:rsidR="00E92CBF" w:rsidRPr="00F11966" w:rsidRDefault="00E92CBF" w:rsidP="00E92CBF">
      <w:r w:rsidRPr="00F11966">
        <w:t>This clause defines common data types related to 5G Operator Determined Barring.</w:t>
      </w:r>
    </w:p>
    <w:p w14:paraId="0C4DD1EB" w14:textId="77777777" w:rsidR="00E92CBF" w:rsidRPr="00F11966" w:rsidRDefault="00E92CBF" w:rsidP="00E92CBF">
      <w:pPr>
        <w:pStyle w:val="Heading3"/>
      </w:pPr>
      <w:bookmarkStart w:id="2110" w:name="_Toc24925919"/>
      <w:bookmarkStart w:id="2111" w:name="_Toc24926097"/>
      <w:bookmarkStart w:id="2112" w:name="_Toc24926273"/>
      <w:bookmarkStart w:id="2113" w:name="_Toc33964133"/>
      <w:bookmarkStart w:id="2114" w:name="_Toc33980900"/>
      <w:bookmarkStart w:id="2115" w:name="_Toc36462701"/>
      <w:bookmarkStart w:id="2116" w:name="_Toc36462897"/>
      <w:bookmarkStart w:id="2117" w:name="_Toc43026169"/>
      <w:bookmarkStart w:id="2118" w:name="_Toc49763703"/>
      <w:bookmarkStart w:id="2119" w:name="_Toc56754404"/>
      <w:bookmarkStart w:id="2120" w:name="_Toc70341571"/>
      <w:r w:rsidRPr="00F11966">
        <w:t>5.7.2</w:t>
      </w:r>
      <w:r w:rsidRPr="00F11966">
        <w:tab/>
        <w:t>Simple Data Types</w:t>
      </w:r>
      <w:bookmarkEnd w:id="2110"/>
      <w:bookmarkEnd w:id="2111"/>
      <w:bookmarkEnd w:id="2112"/>
      <w:bookmarkEnd w:id="2113"/>
      <w:bookmarkEnd w:id="2114"/>
      <w:bookmarkEnd w:id="2115"/>
      <w:bookmarkEnd w:id="2116"/>
      <w:bookmarkEnd w:id="2117"/>
      <w:bookmarkEnd w:id="2118"/>
      <w:bookmarkEnd w:id="2119"/>
      <w:bookmarkEnd w:id="2120"/>
    </w:p>
    <w:p w14:paraId="207AE483" w14:textId="77777777" w:rsidR="00E92CBF" w:rsidRPr="00F11966" w:rsidRDefault="00E92CBF" w:rsidP="00E92CBF">
      <w:r w:rsidRPr="00F11966">
        <w:t>This clause specifies common simple data types.</w:t>
      </w:r>
    </w:p>
    <w:p w14:paraId="259D3BA6"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3F995017"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C0622C7" w14:textId="77777777" w:rsidR="00E92CBF" w:rsidRPr="00F11966" w:rsidRDefault="00E92CBF" w:rsidP="00AA7DB8">
            <w:pPr>
              <w:pStyle w:val="TAH"/>
              <w:rPr>
                <w:lang w:eastAsia="en-GB"/>
              </w:rPr>
            </w:pPr>
            <w:r w:rsidRPr="00F11966">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270ED1B" w14:textId="77777777" w:rsidR="00E92CBF" w:rsidRPr="00F11966" w:rsidRDefault="00E92CBF" w:rsidP="00AA7DB8">
            <w:pPr>
              <w:pStyle w:val="TAH"/>
              <w:rPr>
                <w:lang w:eastAsia="en-GB"/>
              </w:rPr>
            </w:pPr>
            <w:r w:rsidRPr="00F11966">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1450338" w14:textId="77777777" w:rsidR="00E92CBF" w:rsidRPr="00F11966" w:rsidRDefault="00E92CBF" w:rsidP="00AA7DB8">
            <w:pPr>
              <w:pStyle w:val="TAH"/>
              <w:rPr>
                <w:lang w:eastAsia="en-GB"/>
              </w:rPr>
            </w:pPr>
            <w:r w:rsidRPr="00F11966">
              <w:rPr>
                <w:lang w:eastAsia="en-GB"/>
              </w:rPr>
              <w:t>Description</w:t>
            </w:r>
          </w:p>
        </w:tc>
      </w:tr>
      <w:tr w:rsidR="00E92CBF" w:rsidRPr="00F11966" w14:paraId="20726D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A2468A" w14:textId="77777777" w:rsidR="00E92CBF" w:rsidRPr="00F11966" w:rsidRDefault="00E92CBF" w:rsidP="00AA7DB8">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90137" w14:textId="77777777" w:rsidR="00E92CBF" w:rsidRPr="00F11966" w:rsidRDefault="00E92CBF" w:rsidP="00AA7DB8">
            <w:pPr>
              <w:pStyle w:val="TAL"/>
              <w:rPr>
                <w:lang w:eastAsia="en-GB"/>
              </w:rPr>
            </w:pPr>
          </w:p>
        </w:tc>
        <w:tc>
          <w:tcPr>
            <w:tcW w:w="2952" w:type="pct"/>
            <w:tcBorders>
              <w:top w:val="single" w:sz="4" w:space="0" w:color="auto"/>
              <w:left w:val="nil"/>
              <w:bottom w:val="single" w:sz="4" w:space="0" w:color="auto"/>
              <w:right w:val="single" w:sz="8" w:space="0" w:color="auto"/>
            </w:tcBorders>
          </w:tcPr>
          <w:p w14:paraId="68304FCE" w14:textId="77777777" w:rsidR="00E92CBF" w:rsidRPr="00F11966" w:rsidRDefault="00E92CBF" w:rsidP="00AA7DB8">
            <w:pPr>
              <w:pStyle w:val="TAL"/>
              <w:rPr>
                <w:lang w:eastAsia="zh-CN"/>
              </w:rPr>
            </w:pPr>
          </w:p>
        </w:tc>
      </w:tr>
    </w:tbl>
    <w:p w14:paraId="60ECF9C4" w14:textId="77777777" w:rsidR="00E92CBF" w:rsidRPr="00F11966" w:rsidRDefault="00E92CBF" w:rsidP="00E92CBF"/>
    <w:p w14:paraId="7E36CF88" w14:textId="77777777" w:rsidR="00E92CBF" w:rsidRPr="00F11966" w:rsidRDefault="00E92CBF" w:rsidP="00E92CBF">
      <w:pPr>
        <w:pStyle w:val="Heading3"/>
      </w:pPr>
      <w:bookmarkStart w:id="2121" w:name="_Toc24925920"/>
      <w:bookmarkStart w:id="2122" w:name="_Toc24926098"/>
      <w:bookmarkStart w:id="2123" w:name="_Toc24926274"/>
      <w:bookmarkStart w:id="2124" w:name="_Toc33964134"/>
      <w:bookmarkStart w:id="2125" w:name="_Toc33980901"/>
      <w:bookmarkStart w:id="2126" w:name="_Toc36462702"/>
      <w:bookmarkStart w:id="2127" w:name="_Toc36462898"/>
      <w:bookmarkStart w:id="2128" w:name="_Toc43026170"/>
      <w:bookmarkStart w:id="2129" w:name="_Toc49763704"/>
      <w:bookmarkStart w:id="2130" w:name="_Toc56754405"/>
      <w:bookmarkStart w:id="2131" w:name="_Toc70341572"/>
      <w:r w:rsidRPr="00F11966">
        <w:lastRenderedPageBreak/>
        <w:t>5.7.3</w:t>
      </w:r>
      <w:r w:rsidRPr="00F11966">
        <w:tab/>
        <w:t>Enumerations</w:t>
      </w:r>
      <w:bookmarkEnd w:id="2121"/>
      <w:bookmarkEnd w:id="2122"/>
      <w:bookmarkEnd w:id="2123"/>
      <w:bookmarkEnd w:id="2124"/>
      <w:bookmarkEnd w:id="2125"/>
      <w:bookmarkEnd w:id="2126"/>
      <w:bookmarkEnd w:id="2127"/>
      <w:bookmarkEnd w:id="2128"/>
      <w:bookmarkEnd w:id="2129"/>
      <w:bookmarkEnd w:id="2130"/>
      <w:bookmarkEnd w:id="2131"/>
    </w:p>
    <w:p w14:paraId="17C493DD" w14:textId="77777777" w:rsidR="00E92CBF" w:rsidRPr="00F11966" w:rsidRDefault="00E92CBF" w:rsidP="00E92CBF">
      <w:pPr>
        <w:pStyle w:val="Heading4"/>
      </w:pPr>
      <w:bookmarkStart w:id="2132" w:name="_Toc24925921"/>
      <w:bookmarkStart w:id="2133" w:name="_Toc24926099"/>
      <w:bookmarkStart w:id="2134" w:name="_Toc24926275"/>
      <w:bookmarkStart w:id="2135" w:name="_Toc33964135"/>
      <w:bookmarkStart w:id="2136" w:name="_Toc33980902"/>
      <w:bookmarkStart w:id="2137" w:name="_Toc36462703"/>
      <w:bookmarkStart w:id="2138" w:name="_Toc36462899"/>
      <w:bookmarkStart w:id="2139" w:name="_Toc43026171"/>
      <w:bookmarkStart w:id="2140" w:name="_Toc49763705"/>
      <w:bookmarkStart w:id="2141" w:name="_Toc56754406"/>
      <w:bookmarkStart w:id="2142" w:name="_Toc70341573"/>
      <w:r w:rsidRPr="00F11966">
        <w:t>5.7.3.1</w:t>
      </w:r>
      <w:r w:rsidRPr="00F11966">
        <w:tab/>
        <w:t xml:space="preserve">Enumeration: </w:t>
      </w:r>
      <w:r w:rsidRPr="00F11966">
        <w:rPr>
          <w:lang w:val="en-US"/>
        </w:rPr>
        <w:t>RoamingOdb</w:t>
      </w:r>
      <w:bookmarkEnd w:id="2132"/>
      <w:bookmarkEnd w:id="2133"/>
      <w:bookmarkEnd w:id="2134"/>
      <w:bookmarkEnd w:id="2135"/>
      <w:bookmarkEnd w:id="2136"/>
      <w:bookmarkEnd w:id="2137"/>
      <w:bookmarkEnd w:id="2138"/>
      <w:bookmarkEnd w:id="2139"/>
      <w:bookmarkEnd w:id="2140"/>
      <w:bookmarkEnd w:id="2141"/>
      <w:bookmarkEnd w:id="2142"/>
    </w:p>
    <w:p w14:paraId="6B6937B6"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3E8B2453"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0C2653E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4A82"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204C91" w14:textId="77777777" w:rsidR="00E92CBF" w:rsidRPr="00F11966" w:rsidRDefault="00E92CBF" w:rsidP="00AA7DB8">
            <w:pPr>
              <w:pStyle w:val="TAH"/>
              <w:rPr>
                <w:lang w:eastAsia="en-GB"/>
              </w:rPr>
            </w:pPr>
            <w:r w:rsidRPr="00F11966">
              <w:rPr>
                <w:lang w:eastAsia="en-GB"/>
              </w:rPr>
              <w:t>Description</w:t>
            </w:r>
          </w:p>
        </w:tc>
      </w:tr>
      <w:tr w:rsidR="00E92CBF" w:rsidRPr="00F11966" w14:paraId="2A532DE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CCC96" w14:textId="77777777" w:rsidR="00E92CBF" w:rsidRPr="00F11966" w:rsidRDefault="00E92CBF" w:rsidP="00AA7DB8">
            <w:pPr>
              <w:pStyle w:val="TAL"/>
              <w:rPr>
                <w:lang w:eastAsia="en-GB"/>
              </w:rPr>
            </w:pPr>
            <w:r w:rsidRPr="00F11966">
              <w:rPr>
                <w:lang w:eastAsia="en-GB"/>
              </w:rPr>
              <w:t>"</w:t>
            </w:r>
            <w:r w:rsidRPr="00F11966">
              <w:t>OUTSIDE_HOME_PLMN</w:t>
            </w:r>
            <w:r w:rsidRPr="00F1196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154E9" w14:textId="77777777" w:rsidR="00E92CBF" w:rsidRPr="00F11966" w:rsidRDefault="00E92CBF" w:rsidP="00AA7DB8">
            <w:pPr>
              <w:pStyle w:val="TAL"/>
              <w:rPr>
                <w:lang w:eastAsia="en-GB"/>
              </w:rPr>
            </w:pPr>
            <w:r w:rsidRPr="00F11966">
              <w:t>Barring of roaming outside the home PLMN</w:t>
            </w:r>
          </w:p>
        </w:tc>
      </w:tr>
      <w:tr w:rsidR="00E92CBF" w:rsidRPr="00F11966" w14:paraId="35CF4E0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141CA1" w14:textId="77777777" w:rsidR="00E92CBF" w:rsidRPr="00F11966" w:rsidRDefault="00E92CBF" w:rsidP="00AA7DB8">
            <w:pPr>
              <w:pStyle w:val="TAL"/>
              <w:rPr>
                <w:lang w:eastAsia="en-GB"/>
              </w:rPr>
            </w:pPr>
            <w:r w:rsidRPr="00F11966">
              <w:rPr>
                <w:lang w:eastAsia="en-GB"/>
              </w:rPr>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B2B0D" w14:textId="77777777" w:rsidR="00E92CBF" w:rsidRPr="00F11966" w:rsidRDefault="00E92CBF" w:rsidP="00AA7DB8">
            <w:pPr>
              <w:pStyle w:val="TAL"/>
              <w:rPr>
                <w:lang w:eastAsia="en-GB"/>
              </w:rPr>
            </w:pPr>
            <w:r w:rsidRPr="00F11966">
              <w:t>Barring of roaming outside the home PLMN country</w:t>
            </w:r>
          </w:p>
        </w:tc>
      </w:tr>
    </w:tbl>
    <w:p w14:paraId="6CF1B7F0" w14:textId="77777777" w:rsidR="00E92CBF" w:rsidRPr="00F11966" w:rsidRDefault="00E92CBF" w:rsidP="00E92CBF"/>
    <w:p w14:paraId="102A5805" w14:textId="77777777" w:rsidR="00E92CBF" w:rsidRPr="00F11966" w:rsidRDefault="00E92CBF" w:rsidP="00E92CBF">
      <w:pPr>
        <w:pStyle w:val="Heading4"/>
      </w:pPr>
      <w:bookmarkStart w:id="2143" w:name="_Toc24925922"/>
      <w:bookmarkStart w:id="2144" w:name="_Toc24926100"/>
      <w:bookmarkStart w:id="2145" w:name="_Toc24926276"/>
      <w:bookmarkStart w:id="2146" w:name="_Toc33964136"/>
      <w:bookmarkStart w:id="2147" w:name="_Toc33980903"/>
      <w:bookmarkStart w:id="2148" w:name="_Toc36462704"/>
      <w:bookmarkStart w:id="2149" w:name="_Toc36462900"/>
      <w:bookmarkStart w:id="2150" w:name="_Toc43026172"/>
      <w:bookmarkStart w:id="2151" w:name="_Toc49763706"/>
      <w:bookmarkStart w:id="2152" w:name="_Toc56754407"/>
      <w:bookmarkStart w:id="2153" w:name="_Toc70341574"/>
      <w:r w:rsidRPr="00F11966">
        <w:t>5.7.3.2</w:t>
      </w:r>
      <w:r w:rsidRPr="00F11966">
        <w:tab/>
        <w:t xml:space="preserve">Enumeration: </w:t>
      </w:r>
      <w:r w:rsidRPr="00F11966">
        <w:rPr>
          <w:lang w:val="en-US"/>
        </w:rPr>
        <w:t>OdbPacketServices</w:t>
      </w:r>
      <w:bookmarkEnd w:id="2143"/>
      <w:bookmarkEnd w:id="2144"/>
      <w:bookmarkEnd w:id="2145"/>
      <w:bookmarkEnd w:id="2146"/>
      <w:bookmarkEnd w:id="2147"/>
      <w:bookmarkEnd w:id="2148"/>
      <w:bookmarkEnd w:id="2149"/>
      <w:bookmarkEnd w:id="2150"/>
      <w:bookmarkEnd w:id="2151"/>
      <w:bookmarkEnd w:id="2152"/>
      <w:bookmarkEnd w:id="2153"/>
    </w:p>
    <w:p w14:paraId="437F6599"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096977C0"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EA623E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23BA12" w14:textId="77777777" w:rsidR="00E92CBF" w:rsidRPr="00F11966" w:rsidRDefault="00E92CBF" w:rsidP="00AA7DB8">
            <w:pPr>
              <w:pStyle w:val="TAH"/>
              <w:rPr>
                <w:lang w:eastAsia="en-GB"/>
              </w:rPr>
            </w:pPr>
            <w:r w:rsidRPr="00F11966">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A61CA8" w14:textId="77777777" w:rsidR="00E92CBF" w:rsidRPr="00F11966" w:rsidRDefault="00E92CBF" w:rsidP="00AA7DB8">
            <w:pPr>
              <w:pStyle w:val="TAH"/>
              <w:rPr>
                <w:lang w:eastAsia="en-GB"/>
              </w:rPr>
            </w:pPr>
            <w:r w:rsidRPr="00F11966">
              <w:rPr>
                <w:lang w:eastAsia="en-GB"/>
              </w:rPr>
              <w:t>Description</w:t>
            </w:r>
          </w:p>
        </w:tc>
      </w:tr>
      <w:tr w:rsidR="00E92CBF" w:rsidRPr="00F11966" w14:paraId="1558C9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BB808C" w14:textId="77777777" w:rsidR="00E92CBF" w:rsidRPr="00F11966" w:rsidRDefault="00E92CBF" w:rsidP="00AA7DB8">
            <w:pPr>
              <w:pStyle w:val="TAL"/>
              <w:rPr>
                <w:lang w:eastAsia="en-GB"/>
              </w:rPr>
            </w:pPr>
            <w:r w:rsidRPr="00F11966">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F66D5" w14:textId="77777777" w:rsidR="00E92CBF" w:rsidRPr="00F11966" w:rsidRDefault="00E92CBF" w:rsidP="00AA7DB8">
            <w:pPr>
              <w:pStyle w:val="TAL"/>
              <w:rPr>
                <w:lang w:eastAsia="en-GB"/>
              </w:rPr>
            </w:pPr>
            <w:r w:rsidRPr="00F11966">
              <w:t>Barring of all Packet Oriented Services</w:t>
            </w:r>
          </w:p>
        </w:tc>
      </w:tr>
      <w:tr w:rsidR="00E92CBF" w:rsidRPr="00F11966" w14:paraId="2D081122"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334DF6" w14:textId="77777777" w:rsidR="00E92CBF" w:rsidRPr="00F11966" w:rsidRDefault="00E92CBF" w:rsidP="00AA7DB8">
            <w:pPr>
              <w:pStyle w:val="TAL"/>
              <w:rPr>
                <w:lang w:eastAsia="en-GB"/>
              </w:rPr>
            </w:pPr>
            <w:r w:rsidRPr="00F11966">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28C2A" w14:textId="77777777" w:rsidR="00E92CBF" w:rsidRPr="00F11966" w:rsidRDefault="00E92CBF" w:rsidP="00AA7DB8">
            <w:pPr>
              <w:pStyle w:val="TAL"/>
              <w:rPr>
                <w:lang w:eastAsia="en-GB"/>
              </w:rPr>
            </w:pPr>
            <w:r w:rsidRPr="00F11966">
              <w:t>Barring of Packet Oriented Services from access points that are within the HPLMN whilst the subscriber is roaming in a VPLMN</w:t>
            </w:r>
          </w:p>
        </w:tc>
      </w:tr>
      <w:tr w:rsidR="00E92CBF" w:rsidRPr="00F11966" w14:paraId="3BDD3E5F"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61228" w14:textId="77777777" w:rsidR="00E92CBF" w:rsidRPr="00F11966" w:rsidRDefault="00E92CBF" w:rsidP="00AA7DB8">
            <w:pPr>
              <w:pStyle w:val="TAL"/>
              <w:rPr>
                <w:lang w:eastAsia="en-GB"/>
              </w:rPr>
            </w:pPr>
            <w:r w:rsidRPr="00F11966">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342FA" w14:textId="77777777" w:rsidR="00E92CBF" w:rsidRPr="00F11966" w:rsidRDefault="00E92CBF" w:rsidP="00AA7DB8">
            <w:pPr>
              <w:pStyle w:val="TAL"/>
            </w:pPr>
            <w:r w:rsidRPr="00F11966">
              <w:t>Barring of Packet Oriented Services from access points that are within the roamed to VPLMN.</w:t>
            </w:r>
          </w:p>
        </w:tc>
      </w:tr>
    </w:tbl>
    <w:p w14:paraId="31AE9C47" w14:textId="77777777" w:rsidR="00E92CBF" w:rsidRPr="00F11966" w:rsidRDefault="00E92CBF" w:rsidP="00E92CBF"/>
    <w:p w14:paraId="12AE1A80" w14:textId="77777777" w:rsidR="00E92CBF" w:rsidRPr="00F11966" w:rsidRDefault="00E92CBF" w:rsidP="00E92CBF">
      <w:pPr>
        <w:pStyle w:val="Heading3"/>
      </w:pPr>
      <w:bookmarkStart w:id="2154" w:name="_Toc24925923"/>
      <w:bookmarkStart w:id="2155" w:name="_Toc24926101"/>
      <w:bookmarkStart w:id="2156" w:name="_Toc24926277"/>
      <w:bookmarkStart w:id="2157" w:name="_Toc33964137"/>
      <w:bookmarkStart w:id="2158" w:name="_Toc33980904"/>
      <w:bookmarkStart w:id="2159" w:name="_Toc36462705"/>
      <w:bookmarkStart w:id="2160" w:name="_Toc36462901"/>
      <w:bookmarkStart w:id="2161" w:name="_Toc43026173"/>
      <w:bookmarkStart w:id="2162" w:name="_Toc49763707"/>
      <w:bookmarkStart w:id="2163" w:name="_Toc56754408"/>
      <w:bookmarkStart w:id="2164" w:name="_Toc70341575"/>
      <w:r w:rsidRPr="00F11966">
        <w:t>5.7.4</w:t>
      </w:r>
      <w:r w:rsidRPr="00F11966">
        <w:tab/>
        <w:t>Structured Data Types</w:t>
      </w:r>
      <w:bookmarkEnd w:id="2154"/>
      <w:bookmarkEnd w:id="2155"/>
      <w:bookmarkEnd w:id="2156"/>
      <w:bookmarkEnd w:id="2157"/>
      <w:bookmarkEnd w:id="2158"/>
      <w:bookmarkEnd w:id="2159"/>
      <w:bookmarkEnd w:id="2160"/>
      <w:bookmarkEnd w:id="2161"/>
      <w:bookmarkEnd w:id="2162"/>
      <w:bookmarkEnd w:id="2163"/>
      <w:bookmarkEnd w:id="2164"/>
    </w:p>
    <w:p w14:paraId="3C3B57A6" w14:textId="77777777" w:rsidR="00E92CBF" w:rsidRPr="00F11966" w:rsidRDefault="00E92CBF" w:rsidP="00E92CBF">
      <w:pPr>
        <w:pStyle w:val="Heading4"/>
      </w:pPr>
      <w:bookmarkStart w:id="2165" w:name="_Toc24925924"/>
      <w:bookmarkStart w:id="2166" w:name="_Toc24926102"/>
      <w:bookmarkStart w:id="2167" w:name="_Toc24926278"/>
      <w:bookmarkStart w:id="2168" w:name="_Toc33964138"/>
      <w:bookmarkStart w:id="2169" w:name="_Toc33980905"/>
      <w:bookmarkStart w:id="2170" w:name="_Toc36462706"/>
      <w:bookmarkStart w:id="2171" w:name="_Toc36462902"/>
      <w:bookmarkStart w:id="2172" w:name="_Toc43026174"/>
      <w:bookmarkStart w:id="2173" w:name="_Toc49763708"/>
      <w:bookmarkStart w:id="2174" w:name="_Toc56754409"/>
      <w:bookmarkStart w:id="2175" w:name="_Toc70341576"/>
      <w:r w:rsidRPr="00F11966">
        <w:t>5.7.4.1</w:t>
      </w:r>
      <w:r w:rsidRPr="00F11966">
        <w:tab/>
        <w:t xml:space="preserve">Type: </w:t>
      </w:r>
      <w:r w:rsidRPr="00F11966">
        <w:rPr>
          <w:lang w:val="en-US"/>
        </w:rPr>
        <w:t>OdbData</w:t>
      </w:r>
      <w:bookmarkEnd w:id="2165"/>
      <w:bookmarkEnd w:id="2166"/>
      <w:bookmarkEnd w:id="2167"/>
      <w:bookmarkEnd w:id="2168"/>
      <w:bookmarkEnd w:id="2169"/>
      <w:bookmarkEnd w:id="2170"/>
      <w:bookmarkEnd w:id="2171"/>
      <w:bookmarkEnd w:id="2172"/>
      <w:bookmarkEnd w:id="2173"/>
      <w:bookmarkEnd w:id="2174"/>
      <w:bookmarkEnd w:id="2175"/>
    </w:p>
    <w:p w14:paraId="4B9E492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EB8502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6952CF" w14:textId="77777777" w:rsidR="00E92CBF" w:rsidRPr="00F11966" w:rsidRDefault="00E92CBF" w:rsidP="00AA7DB8">
            <w:pPr>
              <w:pStyle w:val="TAH"/>
              <w:rPr>
                <w:lang w:eastAsia="en-GB"/>
              </w:rPr>
            </w:pPr>
            <w:r w:rsidRPr="00F11966">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9A896B" w14:textId="77777777" w:rsidR="00E92CBF" w:rsidRPr="00F11966" w:rsidRDefault="00E92CBF" w:rsidP="00AA7DB8">
            <w:pPr>
              <w:pStyle w:val="TAH"/>
              <w:rPr>
                <w:lang w:eastAsia="en-GB"/>
              </w:rPr>
            </w:pPr>
            <w:r w:rsidRPr="00F11966">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96ACE1" w14:textId="77777777" w:rsidR="00E92CBF" w:rsidRPr="00F11966" w:rsidRDefault="00E92CBF" w:rsidP="00AA7DB8">
            <w:pPr>
              <w:pStyle w:val="TAH"/>
              <w:rPr>
                <w:lang w:eastAsia="en-GB"/>
              </w:rPr>
            </w:pPr>
            <w:r w:rsidRPr="00F11966">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7319DE" w14:textId="77777777" w:rsidR="00E92CBF" w:rsidRPr="00F11966" w:rsidRDefault="00E92CBF" w:rsidP="00AA7DB8">
            <w:pPr>
              <w:pStyle w:val="TAH"/>
              <w:jc w:val="left"/>
              <w:rPr>
                <w:lang w:eastAsia="en-GB"/>
              </w:rPr>
            </w:pPr>
            <w:r w:rsidRPr="00F11966">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B4233B" w14:textId="77777777" w:rsidR="00E92CBF" w:rsidRPr="00F11966" w:rsidRDefault="00E92CBF" w:rsidP="00AA7DB8">
            <w:pPr>
              <w:pStyle w:val="TAH"/>
              <w:rPr>
                <w:rFonts w:cs="Arial"/>
                <w:szCs w:val="18"/>
                <w:lang w:eastAsia="en-GB"/>
              </w:rPr>
            </w:pPr>
            <w:r w:rsidRPr="00F11966">
              <w:rPr>
                <w:rFonts w:cs="Arial"/>
                <w:szCs w:val="18"/>
                <w:lang w:eastAsia="en-GB"/>
              </w:rPr>
              <w:t>Description</w:t>
            </w:r>
          </w:p>
        </w:tc>
      </w:tr>
      <w:tr w:rsidR="00E92CBF" w:rsidRPr="00F11966" w14:paraId="0EBA65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7FE780BE" w14:textId="77777777" w:rsidR="00E92CBF" w:rsidRPr="00F11966" w:rsidRDefault="00E92CBF" w:rsidP="00AA7DB8">
            <w:pPr>
              <w:pStyle w:val="TAL"/>
              <w:rPr>
                <w:lang w:eastAsia="en-GB"/>
              </w:rPr>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6F42E90A" w14:textId="77777777" w:rsidR="00E92CBF" w:rsidRPr="00F11966" w:rsidRDefault="00E92CBF" w:rsidP="00AA7DB8">
            <w:pPr>
              <w:pStyle w:val="TAL"/>
              <w:rPr>
                <w:lang w:eastAsia="en-GB"/>
              </w:rPr>
            </w:pPr>
            <w:r w:rsidRPr="00F11966">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14:paraId="74F313C0" w14:textId="77777777" w:rsidR="00E92CBF" w:rsidRPr="00F11966" w:rsidRDefault="00E92CBF" w:rsidP="00AA7DB8">
            <w:pPr>
              <w:pStyle w:val="TAC"/>
              <w:rPr>
                <w:lang w:eastAsia="en-GB"/>
              </w:rPr>
            </w:pPr>
            <w:r w:rsidRPr="00F11966">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2C4994FA" w14:textId="77777777" w:rsidR="00E92CBF" w:rsidRPr="00F11966" w:rsidRDefault="00E92CBF" w:rsidP="00AA7DB8">
            <w:pPr>
              <w:pStyle w:val="TAL"/>
              <w:rPr>
                <w:lang w:eastAsia="en-GB"/>
              </w:rPr>
            </w:pPr>
            <w:r w:rsidRPr="00F11966">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DE507C6" w14:textId="77777777" w:rsidR="00E92CBF" w:rsidRPr="00F11966" w:rsidRDefault="00E92CBF" w:rsidP="00AA7DB8">
            <w:pPr>
              <w:pStyle w:val="TAL"/>
              <w:rPr>
                <w:rFonts w:cs="Arial"/>
                <w:szCs w:val="18"/>
                <w:lang w:eastAsia="en-GB"/>
              </w:rPr>
            </w:pPr>
            <w:r w:rsidRPr="00F11966">
              <w:rPr>
                <w:lang w:eastAsia="en-GB"/>
              </w:rPr>
              <w:t>Barring of Roaming (see 3GPP TS 23.015 [26]).</w:t>
            </w:r>
          </w:p>
          <w:p w14:paraId="7667FF4F" w14:textId="77777777" w:rsidR="00E92CBF" w:rsidRPr="00F11966" w:rsidRDefault="00E92CBF" w:rsidP="00AA7DB8">
            <w:pPr>
              <w:pStyle w:val="TAL"/>
              <w:rPr>
                <w:lang w:eastAsia="en-GB"/>
              </w:rPr>
            </w:pPr>
          </w:p>
        </w:tc>
      </w:tr>
    </w:tbl>
    <w:p w14:paraId="1FCFC81A" w14:textId="77777777" w:rsidR="00E92CBF" w:rsidRPr="00F11966" w:rsidRDefault="00E92CBF" w:rsidP="00E92CBF"/>
    <w:p w14:paraId="013C5814" w14:textId="77777777" w:rsidR="00E92CBF" w:rsidRPr="00F11966" w:rsidRDefault="00E92CBF" w:rsidP="00E92CBF">
      <w:pPr>
        <w:pStyle w:val="Heading2"/>
      </w:pPr>
      <w:bookmarkStart w:id="2176" w:name="_Toc24925925"/>
      <w:bookmarkStart w:id="2177" w:name="_Toc24926103"/>
      <w:bookmarkStart w:id="2178" w:name="_Toc24926279"/>
      <w:bookmarkStart w:id="2179" w:name="_Toc33964139"/>
      <w:bookmarkStart w:id="2180" w:name="_Toc33980906"/>
      <w:bookmarkStart w:id="2181" w:name="_Toc36462707"/>
      <w:bookmarkStart w:id="2182" w:name="_Toc36462903"/>
      <w:bookmarkStart w:id="2183" w:name="_Toc43026175"/>
      <w:bookmarkStart w:id="2184" w:name="_Toc49763709"/>
      <w:bookmarkStart w:id="2185" w:name="_Toc56754410"/>
      <w:bookmarkStart w:id="2186" w:name="_Toc70341577"/>
      <w:r w:rsidRPr="00F11966">
        <w:t>5.8</w:t>
      </w:r>
      <w:r w:rsidRPr="00F11966">
        <w:tab/>
        <w:t>Data Types related to Charging</w:t>
      </w:r>
      <w:bookmarkEnd w:id="2176"/>
      <w:bookmarkEnd w:id="2177"/>
      <w:bookmarkEnd w:id="2178"/>
      <w:bookmarkEnd w:id="2179"/>
      <w:bookmarkEnd w:id="2180"/>
      <w:bookmarkEnd w:id="2181"/>
      <w:bookmarkEnd w:id="2182"/>
      <w:bookmarkEnd w:id="2183"/>
      <w:bookmarkEnd w:id="2184"/>
      <w:bookmarkEnd w:id="2185"/>
      <w:bookmarkEnd w:id="2186"/>
    </w:p>
    <w:p w14:paraId="030BA773" w14:textId="77777777" w:rsidR="00E92CBF" w:rsidRPr="00F11966" w:rsidRDefault="00E92CBF" w:rsidP="00E92CBF">
      <w:pPr>
        <w:pStyle w:val="Heading3"/>
      </w:pPr>
      <w:bookmarkStart w:id="2187" w:name="_Toc24925926"/>
      <w:bookmarkStart w:id="2188" w:name="_Toc24926104"/>
      <w:bookmarkStart w:id="2189" w:name="_Toc24926280"/>
      <w:bookmarkStart w:id="2190" w:name="_Toc33964140"/>
      <w:bookmarkStart w:id="2191" w:name="_Toc33980907"/>
      <w:bookmarkStart w:id="2192" w:name="_Toc36462708"/>
      <w:bookmarkStart w:id="2193" w:name="_Toc36462904"/>
      <w:bookmarkStart w:id="2194" w:name="_Toc43026176"/>
      <w:bookmarkStart w:id="2195" w:name="_Toc49763710"/>
      <w:bookmarkStart w:id="2196" w:name="_Toc56754411"/>
      <w:bookmarkStart w:id="2197" w:name="_Toc70341578"/>
      <w:r w:rsidRPr="00F11966">
        <w:t>5.8.1</w:t>
      </w:r>
      <w:r w:rsidRPr="00F11966">
        <w:tab/>
        <w:t>Introduction</w:t>
      </w:r>
      <w:bookmarkEnd w:id="2187"/>
      <w:bookmarkEnd w:id="2188"/>
      <w:bookmarkEnd w:id="2189"/>
      <w:bookmarkEnd w:id="2190"/>
      <w:bookmarkEnd w:id="2191"/>
      <w:bookmarkEnd w:id="2192"/>
      <w:bookmarkEnd w:id="2193"/>
      <w:bookmarkEnd w:id="2194"/>
      <w:bookmarkEnd w:id="2195"/>
      <w:bookmarkEnd w:id="2196"/>
      <w:bookmarkEnd w:id="2197"/>
    </w:p>
    <w:p w14:paraId="71239262" w14:textId="77777777" w:rsidR="00E92CBF" w:rsidRPr="00F11966" w:rsidRDefault="00E92CBF" w:rsidP="00E92CBF">
      <w:r w:rsidRPr="00F11966">
        <w:t>This clause defines common data types related to Charging.</w:t>
      </w:r>
    </w:p>
    <w:p w14:paraId="7CB3BA5C" w14:textId="77777777" w:rsidR="00E92CBF" w:rsidRPr="00F11966" w:rsidRDefault="00E92CBF" w:rsidP="00E92CBF">
      <w:pPr>
        <w:pStyle w:val="Heading3"/>
      </w:pPr>
      <w:bookmarkStart w:id="2198" w:name="_Toc24925927"/>
      <w:bookmarkStart w:id="2199" w:name="_Toc24926105"/>
      <w:bookmarkStart w:id="2200" w:name="_Toc24926281"/>
      <w:bookmarkStart w:id="2201" w:name="_Toc33964141"/>
      <w:bookmarkStart w:id="2202" w:name="_Toc33980908"/>
      <w:bookmarkStart w:id="2203" w:name="_Toc36462709"/>
      <w:bookmarkStart w:id="2204" w:name="_Toc36462905"/>
      <w:bookmarkStart w:id="2205" w:name="_Toc43026177"/>
      <w:bookmarkStart w:id="2206" w:name="_Toc49763711"/>
      <w:bookmarkStart w:id="2207" w:name="_Toc56754412"/>
      <w:bookmarkStart w:id="2208" w:name="_Toc70341579"/>
      <w:r w:rsidRPr="00F11966">
        <w:t>5.8.2</w:t>
      </w:r>
      <w:r w:rsidRPr="00F11966">
        <w:tab/>
        <w:t>Simple Data Types</w:t>
      </w:r>
      <w:bookmarkEnd w:id="2198"/>
      <w:bookmarkEnd w:id="2199"/>
      <w:bookmarkEnd w:id="2200"/>
      <w:bookmarkEnd w:id="2201"/>
      <w:bookmarkEnd w:id="2202"/>
      <w:bookmarkEnd w:id="2203"/>
      <w:bookmarkEnd w:id="2204"/>
      <w:bookmarkEnd w:id="2205"/>
      <w:bookmarkEnd w:id="2206"/>
      <w:bookmarkEnd w:id="2207"/>
      <w:bookmarkEnd w:id="2208"/>
    </w:p>
    <w:p w14:paraId="16015D93" w14:textId="77777777" w:rsidR="00E92CBF" w:rsidRPr="00F11966" w:rsidRDefault="00E92CBF" w:rsidP="00E92CBF">
      <w:r w:rsidRPr="00F11966">
        <w:t>This clause specifies common simple data types.</w:t>
      </w:r>
    </w:p>
    <w:p w14:paraId="4D6F9782"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3AAEB1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143E8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AF94E4"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6EFAC1F" w14:textId="77777777" w:rsidR="00E92CBF" w:rsidRPr="00F11966" w:rsidRDefault="00E92CBF" w:rsidP="00AA7DB8">
            <w:pPr>
              <w:pStyle w:val="TAH"/>
            </w:pPr>
            <w:r w:rsidRPr="00F11966">
              <w:t>Description</w:t>
            </w:r>
          </w:p>
        </w:tc>
      </w:tr>
      <w:tr w:rsidR="00E92CBF" w:rsidRPr="00F11966" w14:paraId="3FBEBBF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08C1CB"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FF61B0"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695367B7"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14D2870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D961A"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40CBB"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2593EFE"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01A1D02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9372A2"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18F30"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FEF249"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B397B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B6F1D"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A28A8C"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9E816" w14:textId="77777777" w:rsidR="00E92CBF" w:rsidRPr="00F11966" w:rsidRDefault="00E92CBF" w:rsidP="00AA7DB8">
            <w:pPr>
              <w:pStyle w:val="TAL"/>
              <w:rPr>
                <w:lang w:eastAsia="zh-CN"/>
              </w:rPr>
            </w:pPr>
            <w:r w:rsidRPr="00F11966">
              <w:rPr>
                <w:lang w:eastAsia="zh-CN"/>
              </w:rPr>
              <w:t>Identifier of a Service</w:t>
            </w:r>
          </w:p>
        </w:tc>
      </w:tr>
    </w:tbl>
    <w:p w14:paraId="6753BDCF" w14:textId="77777777" w:rsidR="00E92CBF" w:rsidRPr="00F11966" w:rsidRDefault="00E92CBF" w:rsidP="00E92CBF"/>
    <w:p w14:paraId="12A5AD81" w14:textId="77777777" w:rsidR="00E92CBF" w:rsidRPr="00F11966" w:rsidRDefault="00E92CBF" w:rsidP="00E92CBF">
      <w:pPr>
        <w:pStyle w:val="Heading3"/>
      </w:pPr>
      <w:bookmarkStart w:id="2209" w:name="_Toc24925928"/>
      <w:bookmarkStart w:id="2210" w:name="_Toc24926106"/>
      <w:bookmarkStart w:id="2211" w:name="_Toc24926282"/>
      <w:bookmarkStart w:id="2212" w:name="_Toc33964142"/>
      <w:bookmarkStart w:id="2213" w:name="_Toc33980909"/>
      <w:bookmarkStart w:id="2214" w:name="_Toc36462710"/>
      <w:bookmarkStart w:id="2215" w:name="_Toc36462906"/>
      <w:bookmarkStart w:id="2216" w:name="_Toc43026178"/>
      <w:bookmarkStart w:id="2217" w:name="_Toc49763712"/>
      <w:bookmarkStart w:id="2218" w:name="_Toc56754413"/>
      <w:bookmarkStart w:id="2219" w:name="_Toc70341580"/>
      <w:r w:rsidRPr="00F11966">
        <w:lastRenderedPageBreak/>
        <w:t>5.8.3</w:t>
      </w:r>
      <w:r w:rsidRPr="00F11966">
        <w:tab/>
        <w:t>Enumerations</w:t>
      </w:r>
      <w:bookmarkEnd w:id="2209"/>
      <w:bookmarkEnd w:id="2210"/>
      <w:bookmarkEnd w:id="2211"/>
      <w:bookmarkEnd w:id="2212"/>
      <w:bookmarkEnd w:id="2213"/>
      <w:bookmarkEnd w:id="2214"/>
      <w:bookmarkEnd w:id="2215"/>
      <w:bookmarkEnd w:id="2216"/>
      <w:bookmarkEnd w:id="2217"/>
      <w:bookmarkEnd w:id="2218"/>
      <w:bookmarkEnd w:id="2219"/>
    </w:p>
    <w:p w14:paraId="78FDF8A3" w14:textId="77777777" w:rsidR="00E92CBF" w:rsidRPr="00F11966" w:rsidRDefault="00E92CBF" w:rsidP="00E92CBF">
      <w:pPr>
        <w:pStyle w:val="Heading3"/>
      </w:pPr>
      <w:bookmarkStart w:id="2220" w:name="_Toc24925929"/>
      <w:bookmarkStart w:id="2221" w:name="_Toc24926107"/>
      <w:bookmarkStart w:id="2222" w:name="_Toc24926283"/>
      <w:bookmarkStart w:id="2223" w:name="_Toc33964143"/>
      <w:bookmarkStart w:id="2224" w:name="_Toc33980910"/>
      <w:bookmarkStart w:id="2225" w:name="_Toc36462711"/>
      <w:bookmarkStart w:id="2226" w:name="_Toc36462907"/>
      <w:bookmarkStart w:id="2227" w:name="_Toc43026179"/>
      <w:bookmarkStart w:id="2228" w:name="_Toc49763713"/>
      <w:bookmarkStart w:id="2229" w:name="_Toc56754414"/>
      <w:bookmarkStart w:id="2230" w:name="_Toc70341581"/>
      <w:r w:rsidRPr="00F11966">
        <w:t>5.8.4</w:t>
      </w:r>
      <w:r w:rsidRPr="00F11966">
        <w:tab/>
        <w:t>Structured Data Types</w:t>
      </w:r>
      <w:bookmarkEnd w:id="2220"/>
      <w:bookmarkEnd w:id="2221"/>
      <w:bookmarkEnd w:id="2222"/>
      <w:bookmarkEnd w:id="2223"/>
      <w:bookmarkEnd w:id="2224"/>
      <w:bookmarkEnd w:id="2225"/>
      <w:bookmarkEnd w:id="2226"/>
      <w:bookmarkEnd w:id="2227"/>
      <w:bookmarkEnd w:id="2228"/>
      <w:bookmarkEnd w:id="2229"/>
      <w:bookmarkEnd w:id="2230"/>
    </w:p>
    <w:p w14:paraId="4238900F" w14:textId="77777777" w:rsidR="00E92CBF" w:rsidRPr="00F11966" w:rsidRDefault="00E92CBF" w:rsidP="00E92CBF">
      <w:pPr>
        <w:pStyle w:val="Heading4"/>
      </w:pPr>
      <w:bookmarkStart w:id="2231" w:name="_Toc24925930"/>
      <w:bookmarkStart w:id="2232" w:name="_Toc24926108"/>
      <w:bookmarkStart w:id="2233" w:name="_Toc24926284"/>
      <w:bookmarkStart w:id="2234" w:name="_Toc33964144"/>
      <w:bookmarkStart w:id="2235" w:name="_Toc33980911"/>
      <w:bookmarkStart w:id="2236" w:name="_Toc36462712"/>
      <w:bookmarkStart w:id="2237" w:name="_Toc36462908"/>
      <w:bookmarkStart w:id="2238" w:name="_Toc43026180"/>
      <w:bookmarkStart w:id="2239" w:name="_Toc49763714"/>
      <w:bookmarkStart w:id="2240" w:name="_Toc56754415"/>
      <w:bookmarkStart w:id="2241" w:name="_Toc70341582"/>
      <w:r w:rsidRPr="00F11966">
        <w:t>5.8.4.1</w:t>
      </w:r>
      <w:r w:rsidRPr="00F11966">
        <w:tab/>
        <w:t>Type: SecondaryRatUsageReport</w:t>
      </w:r>
      <w:bookmarkEnd w:id="2231"/>
      <w:bookmarkEnd w:id="2232"/>
      <w:bookmarkEnd w:id="2233"/>
      <w:bookmarkEnd w:id="2234"/>
      <w:bookmarkEnd w:id="2235"/>
      <w:bookmarkEnd w:id="2236"/>
      <w:bookmarkEnd w:id="2237"/>
      <w:bookmarkEnd w:id="2238"/>
      <w:bookmarkEnd w:id="2239"/>
      <w:bookmarkEnd w:id="2240"/>
      <w:bookmarkEnd w:id="2241"/>
    </w:p>
    <w:p w14:paraId="0EFB5942"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05CF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9BE9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F556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8B0EA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E0126"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3ED88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39F37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9F318EE"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2E10533B"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355C0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BB650E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96F2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1D127D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3E4DAA"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2B362B0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81D953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1F16DFE"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2615600C"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696E69D0" w14:textId="77777777" w:rsidR="00E92CBF" w:rsidRPr="00F11966" w:rsidRDefault="00E92CBF" w:rsidP="00E92CBF">
      <w:pPr>
        <w:rPr>
          <w:noProof/>
        </w:rPr>
      </w:pPr>
    </w:p>
    <w:p w14:paraId="4BDE4C92" w14:textId="77777777" w:rsidR="00E92CBF" w:rsidRPr="00F11966" w:rsidRDefault="00E92CBF" w:rsidP="00E92CBF">
      <w:pPr>
        <w:pStyle w:val="Heading4"/>
      </w:pPr>
      <w:bookmarkStart w:id="2242" w:name="_Toc24925931"/>
      <w:bookmarkStart w:id="2243" w:name="_Toc24926109"/>
      <w:bookmarkStart w:id="2244" w:name="_Toc24926285"/>
      <w:bookmarkStart w:id="2245" w:name="_Toc33964145"/>
      <w:bookmarkStart w:id="2246" w:name="_Toc33980912"/>
      <w:bookmarkStart w:id="2247" w:name="_Toc36462713"/>
      <w:bookmarkStart w:id="2248" w:name="_Toc36462909"/>
      <w:bookmarkStart w:id="2249" w:name="_Toc43026181"/>
      <w:bookmarkStart w:id="2250" w:name="_Toc49763715"/>
      <w:bookmarkStart w:id="2251" w:name="_Toc56754416"/>
      <w:bookmarkStart w:id="2252" w:name="_Toc70341583"/>
      <w:r w:rsidRPr="00F11966">
        <w:t>5.8.4.2</w:t>
      </w:r>
      <w:r w:rsidRPr="00F11966">
        <w:tab/>
        <w:t>Type: QoSFlowUsageReport</w:t>
      </w:r>
      <w:bookmarkEnd w:id="2242"/>
      <w:bookmarkEnd w:id="2243"/>
      <w:bookmarkEnd w:id="2244"/>
      <w:bookmarkEnd w:id="2245"/>
      <w:bookmarkEnd w:id="2246"/>
      <w:bookmarkEnd w:id="2247"/>
      <w:bookmarkEnd w:id="2248"/>
      <w:bookmarkEnd w:id="2249"/>
      <w:bookmarkEnd w:id="2250"/>
      <w:bookmarkEnd w:id="2251"/>
      <w:bookmarkEnd w:id="2252"/>
    </w:p>
    <w:p w14:paraId="2A2C481E"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8AB75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D780E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78641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3FE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5607B3"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7222B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47C84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D2AB0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0F769C2"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7EA0FE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15F01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4D9315F"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1BBB5A5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DC1F8E"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26B36A2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BFC61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C2F142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5251C4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87F353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848C9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6111B14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EC9D9F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0BB99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CA76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72E2FFD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29898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8DADFA"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755810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80156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2C17645"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1F9F53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7DE5F4"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DEB6515"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A91AD4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B022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34E9CC"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D417BCD" w14:textId="77777777" w:rsidR="00E92CBF" w:rsidRPr="00F11966" w:rsidRDefault="00E92CBF" w:rsidP="00E92CBF"/>
    <w:p w14:paraId="6437371F" w14:textId="77777777" w:rsidR="00E92CBF" w:rsidRPr="00F11966" w:rsidRDefault="00E92CBF" w:rsidP="00E92CBF">
      <w:pPr>
        <w:pStyle w:val="Heading4"/>
      </w:pPr>
      <w:bookmarkStart w:id="2253" w:name="_Toc24925932"/>
      <w:bookmarkStart w:id="2254" w:name="_Toc24926110"/>
      <w:bookmarkStart w:id="2255" w:name="_Toc24926286"/>
      <w:bookmarkStart w:id="2256" w:name="_Toc33964146"/>
      <w:bookmarkStart w:id="2257" w:name="_Toc33980913"/>
      <w:bookmarkStart w:id="2258" w:name="_Toc36462714"/>
      <w:bookmarkStart w:id="2259" w:name="_Toc36462910"/>
      <w:bookmarkStart w:id="2260" w:name="_Toc43026182"/>
      <w:bookmarkStart w:id="2261" w:name="_Toc49763716"/>
      <w:bookmarkStart w:id="2262" w:name="_Toc56754417"/>
      <w:bookmarkStart w:id="2263" w:name="_Toc70341584"/>
      <w:r w:rsidRPr="00F11966">
        <w:t>5.8.4.3</w:t>
      </w:r>
      <w:r w:rsidRPr="00F11966">
        <w:tab/>
        <w:t>Type: SecondaryRatUsageInfo</w:t>
      </w:r>
      <w:bookmarkEnd w:id="2253"/>
      <w:bookmarkEnd w:id="2254"/>
      <w:bookmarkEnd w:id="2255"/>
      <w:bookmarkEnd w:id="2256"/>
      <w:bookmarkEnd w:id="2257"/>
      <w:bookmarkEnd w:id="2258"/>
      <w:bookmarkEnd w:id="2259"/>
      <w:bookmarkEnd w:id="2260"/>
      <w:bookmarkEnd w:id="2261"/>
      <w:bookmarkEnd w:id="2262"/>
      <w:bookmarkEnd w:id="2263"/>
    </w:p>
    <w:p w14:paraId="354A7D5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7521B3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6A38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D669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4566D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86A0C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D3543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80D6B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EBF6E2"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6E6B2260"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1F12BA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C935DF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87F2F8"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5C6C4B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7B9A396"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7C5966C"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32287A6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5ECEB6E"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D10BA44"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2F78D78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750CED"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667DAA46"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7DFA38E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365472B"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F67E2E8" w14:textId="77777777" w:rsidR="00E92CBF" w:rsidRPr="00F11966" w:rsidRDefault="00E92CBF" w:rsidP="00AA7DB8">
            <w:pPr>
              <w:pStyle w:val="TAL"/>
              <w:rPr>
                <w:rFonts w:cs="Arial"/>
                <w:szCs w:val="18"/>
              </w:rPr>
            </w:pPr>
            <w:r w:rsidRPr="00F11966">
              <w:rPr>
                <w:rFonts w:cs="Arial"/>
                <w:szCs w:val="18"/>
              </w:rPr>
              <w:t>PDU session usage data</w:t>
            </w:r>
          </w:p>
        </w:tc>
      </w:tr>
    </w:tbl>
    <w:p w14:paraId="49F0B8BF" w14:textId="77777777" w:rsidR="00E92CBF" w:rsidRPr="00F11966" w:rsidRDefault="00E92CBF" w:rsidP="00E92CBF">
      <w:pPr>
        <w:rPr>
          <w:noProof/>
        </w:rPr>
      </w:pPr>
    </w:p>
    <w:p w14:paraId="32EC5067" w14:textId="77777777" w:rsidR="00E92CBF" w:rsidRPr="00F11966" w:rsidRDefault="00E92CBF" w:rsidP="00E92CBF">
      <w:pPr>
        <w:pStyle w:val="Heading4"/>
      </w:pPr>
      <w:bookmarkStart w:id="2264" w:name="_Toc24925933"/>
      <w:bookmarkStart w:id="2265" w:name="_Toc24926111"/>
      <w:bookmarkStart w:id="2266" w:name="_Toc24926287"/>
      <w:bookmarkStart w:id="2267" w:name="_Toc33964147"/>
      <w:bookmarkStart w:id="2268" w:name="_Toc33980914"/>
      <w:bookmarkStart w:id="2269" w:name="_Toc36462715"/>
      <w:bookmarkStart w:id="2270" w:name="_Toc36462911"/>
      <w:bookmarkStart w:id="2271" w:name="_Toc43026183"/>
      <w:bookmarkStart w:id="2272" w:name="_Toc49763717"/>
      <w:bookmarkStart w:id="2273" w:name="_Toc56754418"/>
      <w:bookmarkStart w:id="2274" w:name="_Toc70341585"/>
      <w:r w:rsidRPr="00F11966">
        <w:t>5.8.4.4</w:t>
      </w:r>
      <w:r w:rsidRPr="00F11966">
        <w:tab/>
        <w:t>Type: VolumeTimedReport</w:t>
      </w:r>
      <w:bookmarkEnd w:id="2264"/>
      <w:bookmarkEnd w:id="2265"/>
      <w:bookmarkEnd w:id="2266"/>
      <w:bookmarkEnd w:id="2267"/>
      <w:bookmarkEnd w:id="2268"/>
      <w:bookmarkEnd w:id="2269"/>
      <w:bookmarkEnd w:id="2270"/>
      <w:bookmarkEnd w:id="2271"/>
      <w:bookmarkEnd w:id="2272"/>
      <w:bookmarkEnd w:id="2273"/>
      <w:bookmarkEnd w:id="2274"/>
    </w:p>
    <w:p w14:paraId="2ED5512B"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21B74F0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97989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6AF8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7B3F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D0DFBA" w14:textId="77777777" w:rsidR="00E92CBF" w:rsidRPr="00F11966" w:rsidRDefault="00E92CBF" w:rsidP="00AA7DB8">
            <w:pPr>
              <w:pStyle w:val="TAH"/>
              <w:jc w:val="left"/>
            </w:pPr>
            <w:r w:rsidRPr="00F1196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3D53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EC79E9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5EEA21"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2448A4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5D69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65003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C7319F"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A3BAE5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B1AF99E"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44E6ED2D"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A25BBD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A37DB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1BD809"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7F569BF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E9BBD48"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7B95B3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3CEDCBB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ADDB5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DC37B1B"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347F5B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8AB296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95F3A7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7551D07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B7A07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5943F2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AAB3870" w14:textId="77777777" w:rsidR="00E92CBF" w:rsidRPr="00F11966" w:rsidRDefault="00E92CBF" w:rsidP="00E92CBF">
      <w:pPr>
        <w:rPr>
          <w:noProof/>
        </w:rPr>
      </w:pPr>
    </w:p>
    <w:p w14:paraId="75A1064A" w14:textId="77777777" w:rsidR="00E92CBF" w:rsidRPr="00F11966" w:rsidRDefault="00E92CBF" w:rsidP="00E92CBF"/>
    <w:p w14:paraId="3D7B2A69" w14:textId="77777777" w:rsidR="00E92CBF" w:rsidRPr="00F11966" w:rsidRDefault="00E92CBF" w:rsidP="00E92CBF">
      <w:pPr>
        <w:pStyle w:val="Heading8"/>
      </w:pPr>
      <w:bookmarkStart w:id="2275" w:name="_Toc36462716"/>
      <w:bookmarkStart w:id="2276" w:name="_Toc36462912"/>
      <w:r w:rsidRPr="00F11966">
        <w:lastRenderedPageBreak/>
        <w:t>Annex A (normative):</w:t>
      </w:r>
      <w:r w:rsidRPr="00F11966">
        <w:br/>
        <w:t>OpenAPI specification</w:t>
      </w:r>
      <w:bookmarkEnd w:id="2275"/>
      <w:bookmarkEnd w:id="2276"/>
    </w:p>
    <w:p w14:paraId="3916DCC8" w14:textId="77777777" w:rsidR="00E92CBF" w:rsidRPr="00F11966" w:rsidRDefault="00E92CBF" w:rsidP="00E92CBF">
      <w:pPr>
        <w:pStyle w:val="Heading2"/>
      </w:pPr>
      <w:bookmarkStart w:id="2277" w:name="_Toc24925934"/>
      <w:bookmarkStart w:id="2278" w:name="_Toc24926112"/>
      <w:bookmarkStart w:id="2279" w:name="_Toc24926288"/>
      <w:bookmarkStart w:id="2280" w:name="_Toc33964148"/>
      <w:bookmarkStart w:id="2281" w:name="_Toc33980915"/>
      <w:bookmarkStart w:id="2282" w:name="_Toc36462717"/>
      <w:bookmarkStart w:id="2283" w:name="_Toc36462913"/>
      <w:bookmarkStart w:id="2284" w:name="_Toc43026184"/>
      <w:bookmarkStart w:id="2285" w:name="_Toc49763718"/>
      <w:bookmarkStart w:id="2286" w:name="_Toc56754419"/>
      <w:bookmarkStart w:id="2287" w:name="_Toc70341586"/>
      <w:r w:rsidRPr="00F11966">
        <w:t>A.1</w:t>
      </w:r>
      <w:r w:rsidRPr="00F11966">
        <w:tab/>
        <w:t>General</w:t>
      </w:r>
      <w:bookmarkEnd w:id="2277"/>
      <w:bookmarkEnd w:id="2278"/>
      <w:bookmarkEnd w:id="2279"/>
      <w:bookmarkEnd w:id="2280"/>
      <w:bookmarkEnd w:id="2281"/>
      <w:bookmarkEnd w:id="2282"/>
      <w:bookmarkEnd w:id="2283"/>
      <w:bookmarkEnd w:id="2284"/>
      <w:bookmarkEnd w:id="2285"/>
      <w:bookmarkEnd w:id="2286"/>
      <w:bookmarkEnd w:id="2287"/>
    </w:p>
    <w:p w14:paraId="3D20A7F1"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28D7A6B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7424607F"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3296DF0D"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60F7B363" w14:textId="77777777" w:rsidR="00E92CBF" w:rsidRPr="00F11966" w:rsidRDefault="00E92CBF" w:rsidP="00E92CBF">
      <w:pPr>
        <w:rPr>
          <w:lang w:val="en-US"/>
        </w:rPr>
      </w:pPr>
    </w:p>
    <w:p w14:paraId="19A9C99D" w14:textId="77777777" w:rsidR="00E92CBF" w:rsidRPr="00F11966" w:rsidRDefault="00E92CBF" w:rsidP="00E92CBF">
      <w:pPr>
        <w:pStyle w:val="Heading2"/>
      </w:pPr>
      <w:bookmarkStart w:id="2288" w:name="_Toc24925935"/>
      <w:bookmarkStart w:id="2289" w:name="_Toc24926113"/>
      <w:bookmarkStart w:id="2290" w:name="_Toc24926289"/>
      <w:bookmarkStart w:id="2291" w:name="_Toc33964149"/>
      <w:bookmarkStart w:id="2292" w:name="_Toc33980916"/>
      <w:bookmarkStart w:id="2293" w:name="_Toc36462718"/>
      <w:bookmarkStart w:id="2294" w:name="_Toc36462914"/>
      <w:bookmarkStart w:id="2295" w:name="_Toc43026185"/>
      <w:bookmarkStart w:id="2296" w:name="_Toc49763719"/>
      <w:bookmarkStart w:id="2297" w:name="_Toc56754420"/>
      <w:bookmarkStart w:id="2298" w:name="_Toc70341587"/>
      <w:bookmarkStart w:id="2299" w:name="_Hlk66021345"/>
      <w:r w:rsidRPr="00F11966">
        <w:t>A.2</w:t>
      </w:r>
      <w:r w:rsidRPr="00F11966">
        <w:tab/>
        <w:t>Data related to Common Data Types</w:t>
      </w:r>
      <w:bookmarkEnd w:id="2288"/>
      <w:bookmarkEnd w:id="2289"/>
      <w:bookmarkEnd w:id="2290"/>
      <w:bookmarkEnd w:id="2291"/>
      <w:bookmarkEnd w:id="2292"/>
      <w:bookmarkEnd w:id="2293"/>
      <w:bookmarkEnd w:id="2294"/>
      <w:bookmarkEnd w:id="2295"/>
      <w:bookmarkEnd w:id="2296"/>
      <w:bookmarkEnd w:id="2297"/>
      <w:bookmarkEnd w:id="2298"/>
    </w:p>
    <w:p w14:paraId="21A84E0D" w14:textId="77777777" w:rsidR="00E92CBF" w:rsidRPr="00F11966" w:rsidRDefault="00E92CBF" w:rsidP="00E92CBF">
      <w:pPr>
        <w:pStyle w:val="PL"/>
        <w:rPr>
          <w:lang w:val="en-US"/>
        </w:rPr>
      </w:pPr>
      <w:r w:rsidRPr="00F11966">
        <w:rPr>
          <w:lang w:val="en-US"/>
        </w:rPr>
        <w:t>openapi: 3.0.0</w:t>
      </w:r>
    </w:p>
    <w:p w14:paraId="50C6FD2C" w14:textId="77777777" w:rsidR="00E92CBF" w:rsidRPr="00F11966" w:rsidRDefault="00E92CBF" w:rsidP="00E92CBF">
      <w:pPr>
        <w:pStyle w:val="PL"/>
        <w:rPr>
          <w:lang w:val="en-US"/>
        </w:rPr>
      </w:pPr>
    </w:p>
    <w:p w14:paraId="7CEB6084" w14:textId="77777777" w:rsidR="00E92CBF" w:rsidRPr="00F11966" w:rsidRDefault="00E92CBF" w:rsidP="00E92CBF">
      <w:pPr>
        <w:pStyle w:val="PL"/>
        <w:rPr>
          <w:lang w:val="en-US"/>
        </w:rPr>
      </w:pPr>
      <w:r w:rsidRPr="00F11966">
        <w:rPr>
          <w:lang w:val="en-US"/>
        </w:rPr>
        <w:t>info:</w:t>
      </w:r>
    </w:p>
    <w:p w14:paraId="6CE2987E" w14:textId="155C0E3B" w:rsidR="00E92CBF" w:rsidRPr="00F11966" w:rsidRDefault="00E92CBF" w:rsidP="00E92CBF">
      <w:pPr>
        <w:pStyle w:val="PL"/>
        <w:rPr>
          <w:lang w:val="en-US"/>
        </w:rPr>
      </w:pPr>
      <w:r w:rsidRPr="00F11966">
        <w:rPr>
          <w:lang w:val="en-US"/>
        </w:rPr>
        <w:t xml:space="preserve">  version: '1.</w:t>
      </w:r>
      <w:r w:rsidR="00BD1DE7">
        <w:rPr>
          <w:lang w:val="en-US"/>
        </w:rPr>
        <w:t>3.0</w:t>
      </w:r>
      <w:r w:rsidR="00E17371">
        <w:rPr>
          <w:lang w:val="en-US"/>
        </w:rPr>
        <w:t>-alpha.</w:t>
      </w:r>
      <w:r w:rsidR="00B917F5">
        <w:rPr>
          <w:lang w:val="en-US"/>
        </w:rPr>
        <w:t>2</w:t>
      </w:r>
      <w:r w:rsidR="00B917F5" w:rsidRPr="00F11966">
        <w:rPr>
          <w:lang w:val="en-US"/>
        </w:rPr>
        <w:t>'</w:t>
      </w:r>
    </w:p>
    <w:p w14:paraId="4C011362" w14:textId="77777777" w:rsidR="00E92CBF" w:rsidRPr="00F11966" w:rsidRDefault="00E92CBF" w:rsidP="00E92CBF">
      <w:pPr>
        <w:pStyle w:val="PL"/>
        <w:rPr>
          <w:lang w:val="en-US"/>
        </w:rPr>
      </w:pPr>
      <w:r w:rsidRPr="00F11966">
        <w:rPr>
          <w:lang w:val="en-US"/>
        </w:rPr>
        <w:t xml:space="preserve">  title: 'Common Data Types'</w:t>
      </w:r>
    </w:p>
    <w:p w14:paraId="605168F2" w14:textId="77777777" w:rsidR="00E92CBF" w:rsidRPr="00F11966" w:rsidRDefault="00E92CBF" w:rsidP="00E92CBF">
      <w:pPr>
        <w:pStyle w:val="PL"/>
        <w:rPr>
          <w:lang w:val="en-US"/>
        </w:rPr>
      </w:pPr>
      <w:r w:rsidRPr="00F11966">
        <w:rPr>
          <w:lang w:val="en-US"/>
        </w:rPr>
        <w:t xml:space="preserve">  description: |</w:t>
      </w:r>
    </w:p>
    <w:p w14:paraId="2E33FDA8" w14:textId="77777777" w:rsidR="00E92CBF" w:rsidRPr="00F11966" w:rsidRDefault="00E92CBF" w:rsidP="00E92CBF">
      <w:pPr>
        <w:pStyle w:val="PL"/>
        <w:rPr>
          <w:lang w:val="en-US"/>
        </w:rPr>
      </w:pPr>
      <w:r w:rsidRPr="00F11966">
        <w:rPr>
          <w:lang w:val="en-US"/>
        </w:rPr>
        <w:t xml:space="preserve">    Common Data Types for Service Based Interfaces.</w:t>
      </w:r>
    </w:p>
    <w:p w14:paraId="1B96E588" w14:textId="77777777" w:rsidR="00E92CBF" w:rsidRPr="00F11966" w:rsidRDefault="00E92CBF" w:rsidP="00E92CBF">
      <w:pPr>
        <w:pStyle w:val="PL"/>
      </w:pPr>
      <w:r w:rsidRPr="00F11966">
        <w:t xml:space="preserve">    © 202</w:t>
      </w:r>
      <w:r w:rsidR="00245B85">
        <w:t>1</w:t>
      </w:r>
      <w:r w:rsidRPr="00F11966">
        <w:t>, 3GPP Organizational Partners (ARIB, ATIS, CCSA, ETSI, TSDSI, TTA, TTC).</w:t>
      </w:r>
    </w:p>
    <w:p w14:paraId="06F06189" w14:textId="77777777" w:rsidR="00E92CBF" w:rsidRPr="00F11966" w:rsidRDefault="00E92CBF" w:rsidP="00E92CBF">
      <w:pPr>
        <w:pStyle w:val="PL"/>
      </w:pPr>
      <w:r w:rsidRPr="00F11966">
        <w:t xml:space="preserve">    All rights reserved.</w:t>
      </w:r>
    </w:p>
    <w:p w14:paraId="4EDA710D" w14:textId="77777777" w:rsidR="00E92CBF" w:rsidRPr="00F11966" w:rsidRDefault="00E92CBF" w:rsidP="00E92CBF">
      <w:pPr>
        <w:pStyle w:val="PL"/>
      </w:pPr>
    </w:p>
    <w:p w14:paraId="2D2FE6FA" w14:textId="77777777" w:rsidR="00E92CBF" w:rsidRPr="00F11966" w:rsidRDefault="00E92CBF" w:rsidP="00E92CBF">
      <w:pPr>
        <w:pStyle w:val="PL"/>
        <w:rPr>
          <w:lang w:val="en-US"/>
        </w:rPr>
      </w:pPr>
      <w:r w:rsidRPr="00F11966">
        <w:rPr>
          <w:lang w:val="en-US"/>
        </w:rPr>
        <w:t>externalDocs:</w:t>
      </w:r>
    </w:p>
    <w:p w14:paraId="21BCC3D6" w14:textId="079AA6C2" w:rsidR="00E92CBF" w:rsidRPr="00F11966" w:rsidRDefault="00E92CBF" w:rsidP="00E92CBF">
      <w:pPr>
        <w:pStyle w:val="PL"/>
        <w:rPr>
          <w:lang w:val="en-US"/>
        </w:rPr>
      </w:pPr>
      <w:r w:rsidRPr="00F11966">
        <w:rPr>
          <w:lang w:val="en-US"/>
        </w:rPr>
        <w:t xml:space="preserve">  description: 3GPP TS 29.571 Common Data Types for Service Based Interfaces, version </w:t>
      </w:r>
      <w:r w:rsidR="00DB13F5" w:rsidRPr="00F11966">
        <w:rPr>
          <w:lang w:val="en-US"/>
        </w:rPr>
        <w:t>1</w:t>
      </w:r>
      <w:r w:rsidR="00DB13F5">
        <w:rPr>
          <w:lang w:val="en-US"/>
        </w:rPr>
        <w:t>7</w:t>
      </w:r>
      <w:r w:rsidRPr="00F11966">
        <w:rPr>
          <w:lang w:val="en-US"/>
        </w:rPr>
        <w:t>.</w:t>
      </w:r>
      <w:r w:rsidR="00B917F5">
        <w:rPr>
          <w:lang w:val="en-US"/>
        </w:rPr>
        <w:t>2</w:t>
      </w:r>
      <w:r w:rsidRPr="00F11966">
        <w:rPr>
          <w:lang w:val="en-US"/>
        </w:rPr>
        <w:t>.0</w:t>
      </w:r>
    </w:p>
    <w:p w14:paraId="61B1B95D" w14:textId="77777777" w:rsidR="00E92CBF" w:rsidRPr="00F11966" w:rsidRDefault="00E92CBF" w:rsidP="00E92CBF">
      <w:pPr>
        <w:pStyle w:val="PL"/>
        <w:rPr>
          <w:lang w:val="en-US"/>
        </w:rPr>
      </w:pPr>
      <w:r w:rsidRPr="00F11966">
        <w:rPr>
          <w:lang w:val="en-US"/>
        </w:rPr>
        <w:t xml:space="preserve">  url: 'http://www.3gpp.org/ftp/Specs/archive/29_series/29.571/'</w:t>
      </w:r>
    </w:p>
    <w:p w14:paraId="7A210FB4" w14:textId="77777777" w:rsidR="00E92CBF" w:rsidRPr="00F11966" w:rsidRDefault="00E92CBF" w:rsidP="00E92CBF">
      <w:pPr>
        <w:pStyle w:val="PL"/>
        <w:rPr>
          <w:lang w:val="en-US"/>
        </w:rPr>
      </w:pPr>
    </w:p>
    <w:p w14:paraId="6164744F" w14:textId="77777777" w:rsidR="00E92CBF" w:rsidRPr="00F11966" w:rsidRDefault="00E92CBF" w:rsidP="00E92CBF">
      <w:pPr>
        <w:pStyle w:val="PL"/>
        <w:rPr>
          <w:lang w:val="en-US"/>
        </w:rPr>
      </w:pPr>
      <w:r w:rsidRPr="00F11966">
        <w:rPr>
          <w:lang w:val="en-US"/>
        </w:rPr>
        <w:t>paths: {}</w:t>
      </w:r>
    </w:p>
    <w:p w14:paraId="65CEE7B8" w14:textId="77777777" w:rsidR="00E92CBF" w:rsidRPr="00F11966" w:rsidRDefault="00E92CBF" w:rsidP="00E92CBF">
      <w:pPr>
        <w:pStyle w:val="PL"/>
        <w:rPr>
          <w:lang w:val="en-US"/>
        </w:rPr>
      </w:pPr>
      <w:r w:rsidRPr="00F11966">
        <w:rPr>
          <w:lang w:val="en-US"/>
        </w:rPr>
        <w:t>components:</w:t>
      </w:r>
    </w:p>
    <w:p w14:paraId="4D9C62B2" w14:textId="77777777" w:rsidR="00E92CBF" w:rsidRPr="00F11966" w:rsidRDefault="00E92CBF" w:rsidP="00E92CBF">
      <w:pPr>
        <w:pStyle w:val="PL"/>
        <w:rPr>
          <w:lang w:val="en-US"/>
        </w:rPr>
      </w:pPr>
      <w:r w:rsidRPr="00F11966">
        <w:rPr>
          <w:lang w:val="en-US"/>
        </w:rPr>
        <w:t xml:space="preserve">  schemas:</w:t>
      </w:r>
    </w:p>
    <w:p w14:paraId="0383333D" w14:textId="77777777" w:rsidR="00E92CBF" w:rsidRPr="00F11966" w:rsidRDefault="00E92CBF" w:rsidP="00E92CBF">
      <w:pPr>
        <w:pStyle w:val="PL"/>
        <w:rPr>
          <w:lang w:val="en-US"/>
        </w:rPr>
      </w:pPr>
    </w:p>
    <w:p w14:paraId="5B516634" w14:textId="77777777" w:rsidR="00E92CBF" w:rsidRPr="00F11966" w:rsidRDefault="00E92CBF" w:rsidP="00E92CBF">
      <w:pPr>
        <w:pStyle w:val="PL"/>
        <w:rPr>
          <w:lang w:val="en-US"/>
        </w:rPr>
      </w:pPr>
      <w:r w:rsidRPr="00F11966">
        <w:rPr>
          <w:lang w:val="en-US"/>
        </w:rPr>
        <w:t>#</w:t>
      </w:r>
    </w:p>
    <w:p w14:paraId="5CCAB7D3" w14:textId="77777777" w:rsidR="00E92CBF" w:rsidRPr="00F11966" w:rsidRDefault="00E92CBF" w:rsidP="00E92CBF">
      <w:pPr>
        <w:pStyle w:val="PL"/>
        <w:rPr>
          <w:lang w:val="en-US"/>
        </w:rPr>
      </w:pPr>
      <w:r w:rsidRPr="00F11966">
        <w:rPr>
          <w:lang w:val="en-US"/>
        </w:rPr>
        <w:t># Common Data Types for  Generic usage definitiones as defined in clause 5.2</w:t>
      </w:r>
    </w:p>
    <w:p w14:paraId="67FAF8CF" w14:textId="77777777" w:rsidR="00E92CBF" w:rsidRPr="00F11966" w:rsidRDefault="00E92CBF" w:rsidP="00E92CBF">
      <w:pPr>
        <w:pStyle w:val="PL"/>
        <w:rPr>
          <w:lang w:val="en-US"/>
        </w:rPr>
      </w:pPr>
      <w:r w:rsidRPr="00F11966">
        <w:rPr>
          <w:lang w:val="en-US"/>
        </w:rPr>
        <w:t>#</w:t>
      </w:r>
    </w:p>
    <w:p w14:paraId="22281144" w14:textId="77777777" w:rsidR="00E92CBF" w:rsidRPr="00F11966" w:rsidRDefault="00E92CBF" w:rsidP="00E92CBF">
      <w:pPr>
        <w:pStyle w:val="PL"/>
        <w:rPr>
          <w:lang w:val="en-US"/>
        </w:rPr>
      </w:pPr>
    </w:p>
    <w:bookmarkEnd w:id="2299"/>
    <w:p w14:paraId="762B1F0A" w14:textId="77777777" w:rsidR="00E92CBF" w:rsidRPr="00F11966" w:rsidRDefault="00E92CBF" w:rsidP="00E92CBF">
      <w:pPr>
        <w:pStyle w:val="PL"/>
        <w:rPr>
          <w:lang w:val="en-US"/>
        </w:rPr>
      </w:pPr>
      <w:r w:rsidRPr="00F11966">
        <w:rPr>
          <w:lang w:val="en-US"/>
        </w:rPr>
        <w:t>#</w:t>
      </w:r>
    </w:p>
    <w:p w14:paraId="6F52AB74" w14:textId="77777777" w:rsidR="00E92CBF" w:rsidRPr="00F11966" w:rsidRDefault="00E92CBF" w:rsidP="00E92CBF">
      <w:pPr>
        <w:pStyle w:val="PL"/>
        <w:rPr>
          <w:lang w:val="en-US"/>
        </w:rPr>
      </w:pPr>
      <w:r w:rsidRPr="00F11966">
        <w:rPr>
          <w:lang w:val="en-US"/>
        </w:rPr>
        <w:t># COMMON SIMPLE DATA TYPES</w:t>
      </w:r>
    </w:p>
    <w:p w14:paraId="518885D6" w14:textId="77777777" w:rsidR="00E92CBF" w:rsidRPr="00F11966" w:rsidRDefault="00E92CBF" w:rsidP="00E92CBF">
      <w:pPr>
        <w:pStyle w:val="PL"/>
        <w:rPr>
          <w:lang w:val="en-US"/>
        </w:rPr>
      </w:pPr>
      <w:r w:rsidRPr="00F11966">
        <w:rPr>
          <w:lang w:val="en-US"/>
        </w:rPr>
        <w:t>#</w:t>
      </w:r>
    </w:p>
    <w:p w14:paraId="7D8356F4" w14:textId="77777777" w:rsidR="00E92CBF" w:rsidRPr="00F11966" w:rsidRDefault="00E92CBF" w:rsidP="00E92CBF">
      <w:pPr>
        <w:pStyle w:val="PL"/>
        <w:rPr>
          <w:lang w:val="en-US"/>
        </w:rPr>
      </w:pPr>
      <w:r w:rsidRPr="00F11966">
        <w:rPr>
          <w:lang w:val="en-US"/>
        </w:rPr>
        <w:t xml:space="preserve">    Binary:</w:t>
      </w:r>
    </w:p>
    <w:p w14:paraId="32ABC447" w14:textId="77777777" w:rsidR="00E92CBF" w:rsidRPr="00F11966" w:rsidRDefault="00E92CBF" w:rsidP="00E92CBF">
      <w:pPr>
        <w:pStyle w:val="PL"/>
        <w:rPr>
          <w:lang w:val="en-US"/>
        </w:rPr>
      </w:pPr>
      <w:r w:rsidRPr="00F11966">
        <w:rPr>
          <w:lang w:val="en-US"/>
        </w:rPr>
        <w:t xml:space="preserve">      format: binary</w:t>
      </w:r>
    </w:p>
    <w:p w14:paraId="0295B888" w14:textId="77777777" w:rsidR="00E92CBF" w:rsidRPr="00F11966" w:rsidRDefault="00E92CBF" w:rsidP="00E92CBF">
      <w:pPr>
        <w:pStyle w:val="PL"/>
        <w:rPr>
          <w:lang w:val="en-US"/>
        </w:rPr>
      </w:pPr>
      <w:r w:rsidRPr="00F11966">
        <w:rPr>
          <w:lang w:val="en-US"/>
        </w:rPr>
        <w:t xml:space="preserve">      type: string</w:t>
      </w:r>
    </w:p>
    <w:p w14:paraId="2614F7BE" w14:textId="77777777" w:rsidR="00813CE7" w:rsidRDefault="00813CE7" w:rsidP="00813CE7">
      <w:pPr>
        <w:pStyle w:val="PL"/>
      </w:pPr>
      <w:r w:rsidRPr="00F11966">
        <w:t xml:space="preserve">      description: </w:t>
      </w:r>
      <w:r w:rsidRPr="001531E3">
        <w:rPr>
          <w:lang w:val="en-US"/>
        </w:rPr>
        <w:t>string with format "</w:t>
      </w:r>
      <w:r>
        <w:rPr>
          <w:lang w:val="en-US"/>
        </w:rPr>
        <w:t>binary</w:t>
      </w:r>
      <w:r w:rsidRPr="001531E3">
        <w:rPr>
          <w:lang w:val="en-US"/>
        </w:rPr>
        <w:t>" as defined in OpenAPI</w:t>
      </w:r>
    </w:p>
    <w:p w14:paraId="44D4D9A0" w14:textId="77777777" w:rsidR="00E92CBF" w:rsidRPr="00F11966" w:rsidRDefault="00E92CBF" w:rsidP="00E92CBF">
      <w:pPr>
        <w:pStyle w:val="PL"/>
        <w:rPr>
          <w:lang w:val="en-US"/>
        </w:rPr>
      </w:pPr>
      <w:r w:rsidRPr="00F11966">
        <w:rPr>
          <w:lang w:val="en-US"/>
        </w:rPr>
        <w:t xml:space="preserve">    BinaryRm:</w:t>
      </w:r>
    </w:p>
    <w:p w14:paraId="34ADAD03" w14:textId="77777777" w:rsidR="00E92CBF" w:rsidRPr="00F11966" w:rsidRDefault="00E92CBF" w:rsidP="00E92CBF">
      <w:pPr>
        <w:pStyle w:val="PL"/>
        <w:rPr>
          <w:lang w:val="en-US"/>
        </w:rPr>
      </w:pPr>
      <w:r w:rsidRPr="00F11966">
        <w:rPr>
          <w:lang w:val="en-US"/>
        </w:rPr>
        <w:t xml:space="preserve">      format: binary</w:t>
      </w:r>
    </w:p>
    <w:p w14:paraId="05D32D6D" w14:textId="77777777" w:rsidR="00E92CBF" w:rsidRPr="00F11966" w:rsidRDefault="00E92CBF" w:rsidP="00E92CBF">
      <w:pPr>
        <w:pStyle w:val="PL"/>
        <w:rPr>
          <w:lang w:val="en-US"/>
        </w:rPr>
      </w:pPr>
      <w:r w:rsidRPr="00F11966">
        <w:rPr>
          <w:lang w:val="en-US"/>
        </w:rPr>
        <w:t xml:space="preserve">      type: string</w:t>
      </w:r>
    </w:p>
    <w:p w14:paraId="11826034" w14:textId="77777777" w:rsidR="00E92CBF" w:rsidRPr="00F11966" w:rsidRDefault="00E92CBF" w:rsidP="00E92CBF">
      <w:pPr>
        <w:pStyle w:val="PL"/>
        <w:rPr>
          <w:lang w:val="en-US"/>
        </w:rPr>
      </w:pPr>
      <w:r w:rsidRPr="00F11966">
        <w:rPr>
          <w:lang w:val="en-US"/>
        </w:rPr>
        <w:t xml:space="preserve">      nullable: true</w:t>
      </w:r>
    </w:p>
    <w:p w14:paraId="447B70FA" w14:textId="77777777" w:rsidR="00813CE7" w:rsidRDefault="00813CE7" w:rsidP="00813CE7">
      <w:pPr>
        <w:pStyle w:val="PL"/>
      </w:pPr>
      <w:r w:rsidRPr="00F11966">
        <w:t xml:space="preserve">      description: </w:t>
      </w:r>
      <w:r w:rsidRPr="001531E3">
        <w:rPr>
          <w:lang w:val="en-US"/>
        </w:rPr>
        <w:t>string with format "</w:t>
      </w:r>
      <w:r>
        <w:rPr>
          <w:lang w:val="en-US"/>
        </w:rPr>
        <w:t>binary</w:t>
      </w:r>
      <w:r w:rsidRPr="001531E3">
        <w:rPr>
          <w:lang w:val="en-US"/>
        </w:rPr>
        <w:t>" as defined in OpenAPI</w:t>
      </w:r>
      <w:r w:rsidRPr="00A85004">
        <w:rPr>
          <w:lang w:val="en-US"/>
        </w:rPr>
        <w:t xml:space="preserve"> </w:t>
      </w:r>
      <w:r w:rsidRPr="001531E3">
        <w:rPr>
          <w:lang w:val="en-US"/>
        </w:rPr>
        <w:t>OpenAPI with "nullable=true" property.</w:t>
      </w:r>
    </w:p>
    <w:p w14:paraId="51B167CE" w14:textId="77777777" w:rsidR="00E92CBF" w:rsidRPr="00F11966" w:rsidRDefault="00E92CBF" w:rsidP="00E92CBF">
      <w:pPr>
        <w:pStyle w:val="PL"/>
        <w:rPr>
          <w:lang w:val="en-US"/>
        </w:rPr>
      </w:pPr>
      <w:r w:rsidRPr="00F11966">
        <w:rPr>
          <w:lang w:val="en-US"/>
        </w:rPr>
        <w:t xml:space="preserve">    Bytes:</w:t>
      </w:r>
    </w:p>
    <w:p w14:paraId="1DE83D87" w14:textId="77777777" w:rsidR="00E92CBF" w:rsidRPr="00F11966" w:rsidRDefault="00E92CBF" w:rsidP="00E92CBF">
      <w:pPr>
        <w:pStyle w:val="PL"/>
        <w:rPr>
          <w:lang w:val="en-US"/>
        </w:rPr>
      </w:pPr>
      <w:r w:rsidRPr="00F11966">
        <w:rPr>
          <w:lang w:val="en-US"/>
        </w:rPr>
        <w:t xml:space="preserve">      format: byte</w:t>
      </w:r>
    </w:p>
    <w:p w14:paraId="718D28E6" w14:textId="77777777" w:rsidR="00E92CBF" w:rsidRPr="00F11966" w:rsidRDefault="00E92CBF" w:rsidP="00E92CBF">
      <w:pPr>
        <w:pStyle w:val="PL"/>
        <w:rPr>
          <w:lang w:val="en-US"/>
        </w:rPr>
      </w:pPr>
      <w:r w:rsidRPr="00F11966">
        <w:rPr>
          <w:lang w:val="en-US"/>
        </w:rPr>
        <w:t xml:space="preserve">      type: string</w:t>
      </w:r>
    </w:p>
    <w:p w14:paraId="68E2BC58" w14:textId="5D60623F" w:rsidR="00813CE7" w:rsidRDefault="00813CE7" w:rsidP="00813CE7">
      <w:pPr>
        <w:pStyle w:val="PL"/>
      </w:pPr>
      <w:r w:rsidRPr="00F11966">
        <w:t xml:space="preserve">   </w:t>
      </w:r>
      <w:r>
        <w:t xml:space="preserve"> </w:t>
      </w:r>
      <w:r w:rsidRPr="00F11966">
        <w:t xml:space="preserve">  description: </w:t>
      </w:r>
      <w:r w:rsidRPr="001531E3">
        <w:rPr>
          <w:lang w:val="en-US"/>
        </w:rPr>
        <w:t>string with format "</w:t>
      </w:r>
      <w:r>
        <w:rPr>
          <w:lang w:val="en-US"/>
        </w:rPr>
        <w:t>bytes</w:t>
      </w:r>
      <w:r w:rsidRPr="001531E3">
        <w:rPr>
          <w:lang w:val="en-US"/>
        </w:rPr>
        <w:t>" as defined in OpenAPI</w:t>
      </w:r>
    </w:p>
    <w:p w14:paraId="4F66FCFC" w14:textId="77777777" w:rsidR="00E92CBF" w:rsidRPr="00F11966" w:rsidRDefault="00E92CBF" w:rsidP="00E92CBF">
      <w:pPr>
        <w:pStyle w:val="PL"/>
        <w:rPr>
          <w:lang w:val="en-US"/>
        </w:rPr>
      </w:pPr>
      <w:r w:rsidRPr="00F11966">
        <w:rPr>
          <w:lang w:val="en-US"/>
        </w:rPr>
        <w:t xml:space="preserve">    BytesRm:</w:t>
      </w:r>
    </w:p>
    <w:p w14:paraId="3D042C15" w14:textId="77777777" w:rsidR="00E92CBF" w:rsidRPr="00F11966" w:rsidRDefault="00E92CBF" w:rsidP="00E92CBF">
      <w:pPr>
        <w:pStyle w:val="PL"/>
        <w:rPr>
          <w:lang w:val="en-US"/>
        </w:rPr>
      </w:pPr>
      <w:r w:rsidRPr="00F11966">
        <w:rPr>
          <w:lang w:val="en-US"/>
        </w:rPr>
        <w:t xml:space="preserve">      format: byte</w:t>
      </w:r>
    </w:p>
    <w:p w14:paraId="641C07FB" w14:textId="77777777" w:rsidR="00E92CBF" w:rsidRPr="00F11966" w:rsidRDefault="00E92CBF" w:rsidP="00E92CBF">
      <w:pPr>
        <w:pStyle w:val="PL"/>
        <w:rPr>
          <w:lang w:val="en-US"/>
        </w:rPr>
      </w:pPr>
      <w:r w:rsidRPr="00F11966">
        <w:rPr>
          <w:lang w:val="en-US"/>
        </w:rPr>
        <w:t xml:space="preserve">      type: string</w:t>
      </w:r>
    </w:p>
    <w:p w14:paraId="226B06AC" w14:textId="77777777" w:rsidR="00E92CBF" w:rsidRPr="00F11966" w:rsidRDefault="00E92CBF" w:rsidP="00E92CBF">
      <w:pPr>
        <w:pStyle w:val="PL"/>
        <w:rPr>
          <w:lang w:val="en-US"/>
        </w:rPr>
      </w:pPr>
      <w:r w:rsidRPr="00F11966">
        <w:rPr>
          <w:lang w:val="en-US"/>
        </w:rPr>
        <w:t xml:space="preserve">      nullable: true</w:t>
      </w:r>
    </w:p>
    <w:p w14:paraId="57EB6940" w14:textId="77777777" w:rsidR="00813CE7" w:rsidRDefault="00813CE7" w:rsidP="00813CE7">
      <w:pPr>
        <w:pStyle w:val="PL"/>
      </w:pPr>
      <w:r w:rsidRPr="00F11966">
        <w:t xml:space="preserve">      description: </w:t>
      </w:r>
      <w:r w:rsidRPr="001531E3">
        <w:rPr>
          <w:lang w:val="en-US"/>
        </w:rPr>
        <w:t>string with format "</w:t>
      </w:r>
      <w:r>
        <w:rPr>
          <w:lang w:val="en-US"/>
        </w:rPr>
        <w:t>bytes</w:t>
      </w:r>
      <w:r w:rsidRPr="001531E3">
        <w:rPr>
          <w:lang w:val="en-US"/>
        </w:rPr>
        <w:t>" as defined in OpenAPI</w:t>
      </w:r>
      <w:r w:rsidRPr="00A85004">
        <w:rPr>
          <w:lang w:val="en-US"/>
        </w:rPr>
        <w:t xml:space="preserve"> </w:t>
      </w:r>
      <w:r w:rsidRPr="001531E3">
        <w:rPr>
          <w:lang w:val="en-US"/>
        </w:rPr>
        <w:t>OpenAPI with "nullable=true" property.</w:t>
      </w:r>
    </w:p>
    <w:p w14:paraId="7EEBA9D4" w14:textId="77777777" w:rsidR="00E92CBF" w:rsidRPr="00F11966" w:rsidRDefault="00E92CBF" w:rsidP="00E92CBF">
      <w:pPr>
        <w:pStyle w:val="PL"/>
        <w:rPr>
          <w:lang w:val="en-US"/>
        </w:rPr>
      </w:pPr>
      <w:r w:rsidRPr="00F11966">
        <w:rPr>
          <w:lang w:val="en-US"/>
        </w:rPr>
        <w:lastRenderedPageBreak/>
        <w:t xml:space="preserve">    Date:</w:t>
      </w:r>
    </w:p>
    <w:p w14:paraId="31DF36CF" w14:textId="77777777" w:rsidR="00E92CBF" w:rsidRPr="00F11966" w:rsidRDefault="00E92CBF" w:rsidP="00E92CBF">
      <w:pPr>
        <w:pStyle w:val="PL"/>
        <w:rPr>
          <w:lang w:val="en-US"/>
        </w:rPr>
      </w:pPr>
      <w:r w:rsidRPr="00F11966">
        <w:rPr>
          <w:lang w:val="en-US"/>
        </w:rPr>
        <w:t xml:space="preserve">      format: date</w:t>
      </w:r>
    </w:p>
    <w:p w14:paraId="5B46625D" w14:textId="77777777" w:rsidR="00E92CBF" w:rsidRPr="00F11966" w:rsidRDefault="00E92CBF" w:rsidP="00E92CBF">
      <w:pPr>
        <w:pStyle w:val="PL"/>
        <w:rPr>
          <w:lang w:val="en-US"/>
        </w:rPr>
      </w:pPr>
      <w:r w:rsidRPr="00F11966">
        <w:rPr>
          <w:lang w:val="en-US"/>
        </w:rPr>
        <w:t xml:space="preserve">      type: string</w:t>
      </w:r>
    </w:p>
    <w:p w14:paraId="742C4CF2" w14:textId="77777777" w:rsidR="00813CE7" w:rsidRDefault="00813CE7" w:rsidP="00813CE7">
      <w:pPr>
        <w:pStyle w:val="PL"/>
      </w:pPr>
      <w:r w:rsidRPr="00F11966">
        <w:t xml:space="preserve">      description: </w:t>
      </w:r>
      <w:r w:rsidRPr="001531E3">
        <w:rPr>
          <w:lang w:val="en-US"/>
        </w:rPr>
        <w:t>string with format "date" as defined in OpenAPI</w:t>
      </w:r>
    </w:p>
    <w:p w14:paraId="36386858" w14:textId="77777777" w:rsidR="00E92CBF" w:rsidRPr="00F11966" w:rsidRDefault="00E92CBF" w:rsidP="00E92CBF">
      <w:pPr>
        <w:pStyle w:val="PL"/>
        <w:rPr>
          <w:lang w:val="en-US"/>
        </w:rPr>
      </w:pPr>
      <w:r w:rsidRPr="00F11966">
        <w:rPr>
          <w:lang w:val="en-US"/>
        </w:rPr>
        <w:t xml:space="preserve">    DateRm:</w:t>
      </w:r>
    </w:p>
    <w:p w14:paraId="2D07DAA7" w14:textId="77777777" w:rsidR="00E92CBF" w:rsidRPr="00F11966" w:rsidRDefault="00E92CBF" w:rsidP="00E92CBF">
      <w:pPr>
        <w:pStyle w:val="PL"/>
        <w:rPr>
          <w:lang w:val="en-US"/>
        </w:rPr>
      </w:pPr>
      <w:r w:rsidRPr="00F11966">
        <w:rPr>
          <w:lang w:val="en-US"/>
        </w:rPr>
        <w:t xml:space="preserve">      format: date</w:t>
      </w:r>
    </w:p>
    <w:p w14:paraId="215BF49D" w14:textId="77777777" w:rsidR="00E92CBF" w:rsidRPr="00F11966" w:rsidRDefault="00E92CBF" w:rsidP="00E92CBF">
      <w:pPr>
        <w:pStyle w:val="PL"/>
        <w:rPr>
          <w:lang w:val="en-US"/>
        </w:rPr>
      </w:pPr>
      <w:r w:rsidRPr="00F11966">
        <w:rPr>
          <w:lang w:val="en-US"/>
        </w:rPr>
        <w:t xml:space="preserve">      type: string</w:t>
      </w:r>
    </w:p>
    <w:p w14:paraId="5FC3EA7F" w14:textId="77777777" w:rsidR="00E92CBF" w:rsidRPr="00F11966" w:rsidRDefault="00E92CBF" w:rsidP="00E92CBF">
      <w:pPr>
        <w:pStyle w:val="PL"/>
        <w:rPr>
          <w:lang w:val="en-US"/>
        </w:rPr>
      </w:pPr>
      <w:r w:rsidRPr="00F11966">
        <w:rPr>
          <w:lang w:val="en-US"/>
        </w:rPr>
        <w:t xml:space="preserve">      nullable: true</w:t>
      </w:r>
    </w:p>
    <w:p w14:paraId="67F6130B" w14:textId="77777777" w:rsidR="00813CE7" w:rsidRDefault="00813CE7" w:rsidP="00813CE7">
      <w:pPr>
        <w:pStyle w:val="PL"/>
      </w:pPr>
      <w:r w:rsidRPr="00F11966">
        <w:t xml:space="preserve">      description: </w:t>
      </w:r>
      <w:r w:rsidRPr="001531E3">
        <w:rPr>
          <w:lang w:val="en-US"/>
        </w:rPr>
        <w:t>string with format "</w:t>
      </w:r>
      <w:r>
        <w:rPr>
          <w:lang w:val="en-US"/>
        </w:rPr>
        <w:t>date</w:t>
      </w:r>
      <w:r w:rsidRPr="001531E3">
        <w:rPr>
          <w:lang w:val="en-US"/>
        </w:rPr>
        <w:t>" as defined in OpenAPI</w:t>
      </w:r>
      <w:r w:rsidRPr="00A85004">
        <w:rPr>
          <w:lang w:val="en-US"/>
        </w:rPr>
        <w:t xml:space="preserve"> </w:t>
      </w:r>
      <w:r w:rsidRPr="001531E3">
        <w:rPr>
          <w:lang w:val="en-US"/>
        </w:rPr>
        <w:t>OpenAPI with "nullable=true" property.</w:t>
      </w:r>
    </w:p>
    <w:p w14:paraId="7A080491" w14:textId="77777777" w:rsidR="00E92CBF" w:rsidRPr="00F11966" w:rsidRDefault="00E92CBF" w:rsidP="00E92CBF">
      <w:pPr>
        <w:pStyle w:val="PL"/>
        <w:rPr>
          <w:lang w:val="en-US"/>
        </w:rPr>
      </w:pPr>
      <w:r w:rsidRPr="00F11966">
        <w:rPr>
          <w:lang w:val="en-US"/>
        </w:rPr>
        <w:t xml:space="preserve">    DateTime:</w:t>
      </w:r>
    </w:p>
    <w:p w14:paraId="20A4273D" w14:textId="77777777" w:rsidR="00E92CBF" w:rsidRPr="00F11966" w:rsidRDefault="00E92CBF" w:rsidP="00E92CBF">
      <w:pPr>
        <w:pStyle w:val="PL"/>
        <w:rPr>
          <w:lang w:val="en-US"/>
        </w:rPr>
      </w:pPr>
      <w:r w:rsidRPr="00F11966">
        <w:rPr>
          <w:lang w:val="en-US"/>
        </w:rPr>
        <w:t xml:space="preserve">      format: date-time</w:t>
      </w:r>
    </w:p>
    <w:p w14:paraId="54820CAD" w14:textId="77777777" w:rsidR="00E92CBF" w:rsidRPr="00F11966" w:rsidRDefault="00E92CBF" w:rsidP="00E92CBF">
      <w:pPr>
        <w:pStyle w:val="PL"/>
        <w:rPr>
          <w:lang w:val="en-US"/>
        </w:rPr>
      </w:pPr>
      <w:r w:rsidRPr="00F11966">
        <w:rPr>
          <w:lang w:val="en-US"/>
        </w:rPr>
        <w:t xml:space="preserve">      type: string</w:t>
      </w:r>
    </w:p>
    <w:p w14:paraId="13CE2025" w14:textId="77777777" w:rsidR="00813CE7" w:rsidRDefault="00813CE7" w:rsidP="00813CE7">
      <w:pPr>
        <w:pStyle w:val="PL"/>
      </w:pPr>
      <w:r w:rsidRPr="00F11966">
        <w:t xml:space="preserve">      </w:t>
      </w:r>
      <w:r w:rsidRPr="00623C20">
        <w:rPr>
          <w:lang w:val="en-US"/>
        </w:rPr>
        <w:t xml:space="preserve">description: string with format "date-time" as defined in OpenAPI. </w:t>
      </w:r>
    </w:p>
    <w:p w14:paraId="1C2D278F" w14:textId="77777777" w:rsidR="00E92CBF" w:rsidRPr="00F11966" w:rsidRDefault="00E92CBF" w:rsidP="00E92CBF">
      <w:pPr>
        <w:pStyle w:val="PL"/>
        <w:rPr>
          <w:lang w:val="en-US"/>
        </w:rPr>
      </w:pPr>
      <w:r w:rsidRPr="00F11966">
        <w:rPr>
          <w:lang w:val="en-US"/>
        </w:rPr>
        <w:t xml:space="preserve">    DateTimeRm:</w:t>
      </w:r>
    </w:p>
    <w:p w14:paraId="0B536335" w14:textId="77777777" w:rsidR="00E92CBF" w:rsidRPr="00F11966" w:rsidRDefault="00E92CBF" w:rsidP="00E92CBF">
      <w:pPr>
        <w:pStyle w:val="PL"/>
        <w:rPr>
          <w:lang w:val="en-US"/>
        </w:rPr>
      </w:pPr>
      <w:r w:rsidRPr="00F11966">
        <w:rPr>
          <w:lang w:val="en-US"/>
        </w:rPr>
        <w:t xml:space="preserve">      format: date-time</w:t>
      </w:r>
    </w:p>
    <w:p w14:paraId="19119BF5" w14:textId="77777777" w:rsidR="00E92CBF" w:rsidRPr="00F11966" w:rsidRDefault="00E92CBF" w:rsidP="00E92CBF">
      <w:pPr>
        <w:pStyle w:val="PL"/>
        <w:rPr>
          <w:lang w:val="en-US"/>
        </w:rPr>
      </w:pPr>
      <w:r w:rsidRPr="00F11966">
        <w:rPr>
          <w:lang w:val="en-US"/>
        </w:rPr>
        <w:t xml:space="preserve">      type: string</w:t>
      </w:r>
    </w:p>
    <w:p w14:paraId="5398C637" w14:textId="77777777" w:rsidR="00E92CBF" w:rsidRPr="00F11966" w:rsidRDefault="00E92CBF" w:rsidP="00E92CBF">
      <w:pPr>
        <w:pStyle w:val="PL"/>
        <w:rPr>
          <w:lang w:val="en-US"/>
        </w:rPr>
      </w:pPr>
      <w:r w:rsidRPr="00F11966">
        <w:rPr>
          <w:lang w:val="en-US"/>
        </w:rPr>
        <w:t xml:space="preserve">      nullable: true</w:t>
      </w:r>
    </w:p>
    <w:p w14:paraId="40D4CB09" w14:textId="77777777" w:rsidR="00813CE7" w:rsidRPr="00623C20" w:rsidRDefault="00813CE7" w:rsidP="00813CE7">
      <w:pPr>
        <w:pStyle w:val="PL"/>
        <w:rPr>
          <w:lang w:val="en-US"/>
        </w:rPr>
      </w:pPr>
      <w:r w:rsidRPr="00F11966">
        <w:t xml:space="preserve">      </w:t>
      </w:r>
      <w:r w:rsidRPr="00623C20">
        <w:rPr>
          <w:lang w:val="en-US"/>
        </w:rPr>
        <w:t xml:space="preserve">description: string with format "date-time" as defined in OpenAPI with "nullable=true" property. </w:t>
      </w:r>
    </w:p>
    <w:p w14:paraId="26F91F5F" w14:textId="77777777" w:rsidR="00E92CBF" w:rsidRPr="00F11966" w:rsidRDefault="00E92CBF" w:rsidP="00E92CBF">
      <w:pPr>
        <w:pStyle w:val="PL"/>
        <w:rPr>
          <w:lang w:val="en-US"/>
        </w:rPr>
      </w:pPr>
      <w:r w:rsidRPr="00F11966">
        <w:rPr>
          <w:lang w:val="en-US"/>
        </w:rPr>
        <w:t xml:space="preserve">    DiameterIdentity:</w:t>
      </w:r>
    </w:p>
    <w:p w14:paraId="3E354EDC" w14:textId="77777777" w:rsidR="00E92CBF" w:rsidRPr="00F11966" w:rsidRDefault="00E92CBF" w:rsidP="00E92CBF">
      <w:pPr>
        <w:pStyle w:val="PL"/>
        <w:rPr>
          <w:lang w:val="en-US"/>
        </w:rPr>
      </w:pPr>
      <w:r w:rsidRPr="00F11966">
        <w:rPr>
          <w:lang w:val="en-US"/>
        </w:rPr>
        <w:t xml:space="preserve">      type: string</w:t>
      </w:r>
    </w:p>
    <w:p w14:paraId="1E1F357A" w14:textId="77777777" w:rsidR="00E92CBF" w:rsidRPr="00F11966" w:rsidRDefault="00E92CBF" w:rsidP="00E92CBF">
      <w:pPr>
        <w:pStyle w:val="PL"/>
        <w:rPr>
          <w:lang w:val="en-US"/>
        </w:rPr>
      </w:pPr>
      <w:r w:rsidRPr="00F11966">
        <w:rPr>
          <w:lang w:val="en-US"/>
        </w:rPr>
        <w:t xml:space="preserve">      pattern: '^([A-Za-z0-9]+([-A-Za-z0-9]+)\.)+[a-z]{2,}$'</w:t>
      </w:r>
    </w:p>
    <w:p w14:paraId="7EC6E479" w14:textId="77777777" w:rsidR="00813CE7" w:rsidRDefault="00813CE7" w:rsidP="00813CE7">
      <w:pPr>
        <w:pStyle w:val="PL"/>
      </w:pPr>
      <w:r w:rsidRPr="00F11966">
        <w:t xml:space="preserve">      description: </w:t>
      </w:r>
      <w:r>
        <w:t>string containing an FQDN or realm as defined in RFC 6733.</w:t>
      </w:r>
    </w:p>
    <w:p w14:paraId="2E533DD9" w14:textId="77777777" w:rsidR="00E92CBF" w:rsidRPr="00F11966" w:rsidRDefault="00E92CBF" w:rsidP="00E92CBF">
      <w:pPr>
        <w:pStyle w:val="PL"/>
        <w:rPr>
          <w:lang w:val="en-US"/>
        </w:rPr>
      </w:pPr>
      <w:r w:rsidRPr="00F11966">
        <w:rPr>
          <w:lang w:val="en-US"/>
        </w:rPr>
        <w:t xml:space="preserve">    DiameterIdentityRm:</w:t>
      </w:r>
    </w:p>
    <w:p w14:paraId="4A786DF8" w14:textId="77777777" w:rsidR="00E92CBF" w:rsidRPr="00F11966" w:rsidRDefault="00E92CBF" w:rsidP="00E92CBF">
      <w:pPr>
        <w:pStyle w:val="PL"/>
        <w:rPr>
          <w:lang w:val="en-US"/>
        </w:rPr>
      </w:pPr>
      <w:r w:rsidRPr="00F11966">
        <w:rPr>
          <w:lang w:val="en-US"/>
        </w:rPr>
        <w:t xml:space="preserve">      type: string</w:t>
      </w:r>
    </w:p>
    <w:p w14:paraId="091FAF85" w14:textId="77777777" w:rsidR="00E92CBF" w:rsidRPr="00F11966" w:rsidRDefault="00E92CBF" w:rsidP="00E92CBF">
      <w:pPr>
        <w:pStyle w:val="PL"/>
        <w:rPr>
          <w:lang w:val="en-US"/>
        </w:rPr>
      </w:pPr>
      <w:r w:rsidRPr="00F11966">
        <w:rPr>
          <w:lang w:val="en-US"/>
        </w:rPr>
        <w:t xml:space="preserve">      pattern: '^([A-Za-z0-9]+([-A-Za-z0-9]+)\.)+[a-z]{2,}$'</w:t>
      </w:r>
    </w:p>
    <w:p w14:paraId="1F9D2E6D" w14:textId="77777777" w:rsidR="00E92CBF" w:rsidRPr="00F11966" w:rsidRDefault="00E92CBF" w:rsidP="00E92CBF">
      <w:pPr>
        <w:pStyle w:val="PL"/>
        <w:rPr>
          <w:lang w:val="en-US"/>
        </w:rPr>
      </w:pPr>
      <w:r w:rsidRPr="00F11966">
        <w:rPr>
          <w:lang w:val="en-US"/>
        </w:rPr>
        <w:t xml:space="preserve">      nullable: true</w:t>
      </w:r>
    </w:p>
    <w:p w14:paraId="0FB202D1" w14:textId="77777777" w:rsidR="00813CE7" w:rsidRDefault="00813CE7" w:rsidP="00813CE7">
      <w:pPr>
        <w:pStyle w:val="PL"/>
      </w:pPr>
      <w:r w:rsidRPr="00F11966">
        <w:t xml:space="preserve">      description: </w:t>
      </w:r>
      <w:r>
        <w:t xml:space="preserve">string containing an FQDN or realm as defined in RFC 6733 </w:t>
      </w:r>
      <w:r w:rsidRPr="001531E3">
        <w:rPr>
          <w:lang w:val="en-US"/>
        </w:rPr>
        <w:t>with "nullable=true" property.</w:t>
      </w:r>
    </w:p>
    <w:p w14:paraId="6C0ACC69" w14:textId="77777777" w:rsidR="00E92CBF" w:rsidRPr="00F11966" w:rsidRDefault="00E92CBF" w:rsidP="00E92CBF">
      <w:pPr>
        <w:pStyle w:val="PL"/>
        <w:rPr>
          <w:lang w:val="en-US"/>
        </w:rPr>
      </w:pPr>
      <w:r w:rsidRPr="00F11966">
        <w:rPr>
          <w:lang w:val="en-US"/>
        </w:rPr>
        <w:t xml:space="preserve">    Double:</w:t>
      </w:r>
    </w:p>
    <w:p w14:paraId="7550B68D" w14:textId="77777777" w:rsidR="00E92CBF" w:rsidRPr="00F11966" w:rsidRDefault="00E92CBF" w:rsidP="00E92CBF">
      <w:pPr>
        <w:pStyle w:val="PL"/>
        <w:rPr>
          <w:lang w:val="en-US"/>
        </w:rPr>
      </w:pPr>
      <w:r w:rsidRPr="00F11966">
        <w:rPr>
          <w:lang w:val="en-US"/>
        </w:rPr>
        <w:t xml:space="preserve">      format: double</w:t>
      </w:r>
    </w:p>
    <w:p w14:paraId="34783A55" w14:textId="77777777" w:rsidR="00E92CBF" w:rsidRPr="00F11966" w:rsidRDefault="00E92CBF" w:rsidP="00E92CBF">
      <w:pPr>
        <w:pStyle w:val="PL"/>
        <w:rPr>
          <w:lang w:val="en-US"/>
        </w:rPr>
      </w:pPr>
      <w:r w:rsidRPr="00F11966">
        <w:rPr>
          <w:lang w:val="en-US"/>
        </w:rPr>
        <w:t xml:space="preserve">      type: number</w:t>
      </w:r>
    </w:p>
    <w:p w14:paraId="3F6EC015" w14:textId="77777777" w:rsidR="00813CE7" w:rsidRDefault="00813CE7" w:rsidP="00813CE7">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w:t>
      </w:r>
    </w:p>
    <w:p w14:paraId="03629325" w14:textId="77777777" w:rsidR="00E92CBF" w:rsidRPr="00F11966" w:rsidRDefault="00E92CBF" w:rsidP="00E92CBF">
      <w:pPr>
        <w:pStyle w:val="PL"/>
        <w:rPr>
          <w:lang w:val="en-US"/>
        </w:rPr>
      </w:pPr>
      <w:r w:rsidRPr="00F11966">
        <w:rPr>
          <w:lang w:val="en-US"/>
        </w:rPr>
        <w:t xml:space="preserve">    DoubleRm:</w:t>
      </w:r>
    </w:p>
    <w:p w14:paraId="77B391C2" w14:textId="77777777" w:rsidR="00E92CBF" w:rsidRPr="00F11966" w:rsidRDefault="00E92CBF" w:rsidP="00E92CBF">
      <w:pPr>
        <w:pStyle w:val="PL"/>
        <w:rPr>
          <w:lang w:val="en-US"/>
        </w:rPr>
      </w:pPr>
      <w:r w:rsidRPr="00F11966">
        <w:rPr>
          <w:lang w:val="en-US"/>
        </w:rPr>
        <w:t xml:space="preserve">      format: double</w:t>
      </w:r>
    </w:p>
    <w:p w14:paraId="3EEBBCD5" w14:textId="77777777" w:rsidR="00E92CBF" w:rsidRPr="00F11966" w:rsidRDefault="00E92CBF" w:rsidP="00E92CBF">
      <w:pPr>
        <w:pStyle w:val="PL"/>
        <w:rPr>
          <w:lang w:val="en-US"/>
        </w:rPr>
      </w:pPr>
      <w:r w:rsidRPr="00F11966">
        <w:rPr>
          <w:lang w:val="en-US"/>
        </w:rPr>
        <w:t xml:space="preserve">      type: number</w:t>
      </w:r>
    </w:p>
    <w:p w14:paraId="74B80CDF" w14:textId="77777777" w:rsidR="00E92CBF" w:rsidRPr="00F11966" w:rsidRDefault="00E92CBF" w:rsidP="00E92CBF">
      <w:pPr>
        <w:pStyle w:val="PL"/>
        <w:rPr>
          <w:lang w:val="en-US"/>
        </w:rPr>
      </w:pPr>
      <w:r w:rsidRPr="00F11966">
        <w:rPr>
          <w:lang w:val="en-US"/>
        </w:rPr>
        <w:t xml:space="preserve">      nullable: true</w:t>
      </w:r>
    </w:p>
    <w:p w14:paraId="1F8626E6" w14:textId="77777777" w:rsidR="00813CE7" w:rsidRDefault="00813CE7" w:rsidP="00813CE7">
      <w:pPr>
        <w:pStyle w:val="PL"/>
        <w:rPr>
          <w:lang w:val="en-US"/>
        </w:rPr>
      </w:pPr>
      <w:r w:rsidRPr="00F11966">
        <w:t xml:space="preserve">      </w:t>
      </w:r>
      <w:r w:rsidRPr="001531E3">
        <w:rPr>
          <w:lang w:val="en-US"/>
        </w:rPr>
        <w:t>description: string with format "</w:t>
      </w:r>
      <w:r>
        <w:rPr>
          <w:lang w:val="en-US"/>
        </w:rPr>
        <w:t>double</w:t>
      </w:r>
      <w:r w:rsidRPr="001531E3">
        <w:rPr>
          <w:lang w:val="en-US"/>
        </w:rPr>
        <w:t>" as defined in OpenAPI with "nullable=true" property.</w:t>
      </w:r>
    </w:p>
    <w:p w14:paraId="53D2AA84" w14:textId="77777777" w:rsidR="00E92CBF" w:rsidRPr="00F11966" w:rsidRDefault="00E92CBF" w:rsidP="00E92CBF">
      <w:pPr>
        <w:pStyle w:val="PL"/>
        <w:rPr>
          <w:lang w:val="en-US"/>
        </w:rPr>
      </w:pPr>
      <w:r w:rsidRPr="00F11966">
        <w:rPr>
          <w:lang w:val="en-US"/>
        </w:rPr>
        <w:t xml:space="preserve">    DurationSec:</w:t>
      </w:r>
    </w:p>
    <w:p w14:paraId="53E46C2F" w14:textId="77777777" w:rsidR="00E92CBF" w:rsidRPr="00F11966" w:rsidRDefault="00E92CBF" w:rsidP="00E92CBF">
      <w:pPr>
        <w:pStyle w:val="PL"/>
        <w:rPr>
          <w:lang w:val="en-US"/>
        </w:rPr>
      </w:pPr>
      <w:r w:rsidRPr="00F11966">
        <w:rPr>
          <w:lang w:val="en-US"/>
        </w:rPr>
        <w:t xml:space="preserve">      type: integer</w:t>
      </w:r>
    </w:p>
    <w:p w14:paraId="689C0A63" w14:textId="77777777" w:rsidR="00813CE7" w:rsidRDefault="00813CE7" w:rsidP="00813CE7">
      <w:pPr>
        <w:pStyle w:val="PL"/>
        <w:rPr>
          <w:lang w:val="en-US"/>
        </w:rPr>
      </w:pPr>
      <w:r w:rsidRPr="00F11966">
        <w:t xml:space="preserve">      </w:t>
      </w:r>
      <w:r w:rsidRPr="001531E3">
        <w:rPr>
          <w:lang w:val="en-US"/>
        </w:rPr>
        <w:t xml:space="preserve">description: </w:t>
      </w:r>
      <w:r>
        <w:rPr>
          <w:lang w:val="en-US"/>
        </w:rPr>
        <w:t>indicating a time in seconds.</w:t>
      </w:r>
    </w:p>
    <w:p w14:paraId="7D1725EE" w14:textId="77777777" w:rsidR="00E92CBF" w:rsidRPr="00F11966" w:rsidRDefault="00E92CBF" w:rsidP="00E92CBF">
      <w:pPr>
        <w:pStyle w:val="PL"/>
        <w:rPr>
          <w:lang w:val="en-US"/>
        </w:rPr>
      </w:pPr>
      <w:r w:rsidRPr="00F11966">
        <w:rPr>
          <w:lang w:val="en-US"/>
        </w:rPr>
        <w:t xml:space="preserve">    DurationSecRm:</w:t>
      </w:r>
    </w:p>
    <w:p w14:paraId="7C171A03" w14:textId="77777777" w:rsidR="00E92CBF" w:rsidRPr="00F11966" w:rsidRDefault="00E92CBF" w:rsidP="00E92CBF">
      <w:pPr>
        <w:pStyle w:val="PL"/>
        <w:rPr>
          <w:lang w:val="en-US"/>
        </w:rPr>
      </w:pPr>
      <w:r w:rsidRPr="00F11966">
        <w:rPr>
          <w:lang w:val="en-US"/>
        </w:rPr>
        <w:t xml:space="preserve">      type: integer</w:t>
      </w:r>
    </w:p>
    <w:p w14:paraId="1D4DDD5A" w14:textId="77777777" w:rsidR="00E92CBF" w:rsidRPr="00F11966" w:rsidRDefault="00E92CBF" w:rsidP="00E92CBF">
      <w:pPr>
        <w:pStyle w:val="PL"/>
        <w:rPr>
          <w:lang w:val="en-US"/>
        </w:rPr>
      </w:pPr>
      <w:r w:rsidRPr="00F11966">
        <w:rPr>
          <w:lang w:val="en-US"/>
        </w:rPr>
        <w:t xml:space="preserve">      nullable: true</w:t>
      </w:r>
    </w:p>
    <w:p w14:paraId="61F699FF" w14:textId="77777777" w:rsidR="00813CE7" w:rsidRDefault="00813CE7" w:rsidP="00813CE7">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 xml:space="preserve">OpenAPI defined </w:t>
      </w:r>
      <w:r w:rsidRPr="001531E3">
        <w:rPr>
          <w:lang w:val="en-US"/>
        </w:rPr>
        <w:t>"nullable=true" property</w:t>
      </w:r>
      <w:r>
        <w:rPr>
          <w:lang w:val="en-US"/>
        </w:rPr>
        <w:t>.</w:t>
      </w:r>
    </w:p>
    <w:p w14:paraId="4F318DB3" w14:textId="77777777" w:rsidR="00E92CBF" w:rsidRPr="00F11966" w:rsidRDefault="00E92CBF" w:rsidP="00E92CBF">
      <w:pPr>
        <w:pStyle w:val="PL"/>
        <w:rPr>
          <w:lang w:val="en-US"/>
        </w:rPr>
      </w:pPr>
      <w:r w:rsidRPr="00F11966">
        <w:rPr>
          <w:lang w:val="en-US"/>
        </w:rPr>
        <w:t xml:space="preserve">    Float:</w:t>
      </w:r>
    </w:p>
    <w:p w14:paraId="3B15FB39" w14:textId="77777777" w:rsidR="00E92CBF" w:rsidRPr="00F11966" w:rsidRDefault="00E92CBF" w:rsidP="00E92CBF">
      <w:pPr>
        <w:pStyle w:val="PL"/>
        <w:rPr>
          <w:lang w:val="en-US"/>
        </w:rPr>
      </w:pPr>
      <w:r w:rsidRPr="00F11966">
        <w:rPr>
          <w:lang w:val="en-US"/>
        </w:rPr>
        <w:t xml:space="preserve">      format: float</w:t>
      </w:r>
    </w:p>
    <w:p w14:paraId="55538276" w14:textId="77777777" w:rsidR="00E92CBF" w:rsidRPr="00F11966" w:rsidRDefault="00E92CBF" w:rsidP="00E92CBF">
      <w:pPr>
        <w:pStyle w:val="PL"/>
        <w:rPr>
          <w:lang w:val="en-US"/>
        </w:rPr>
      </w:pPr>
      <w:r w:rsidRPr="00F11966">
        <w:rPr>
          <w:lang w:val="en-US"/>
        </w:rPr>
        <w:t xml:space="preserve">      type: number</w:t>
      </w:r>
    </w:p>
    <w:p w14:paraId="432EA323" w14:textId="77777777" w:rsidR="00813CE7" w:rsidRDefault="00813CE7" w:rsidP="00813CE7">
      <w:pPr>
        <w:pStyle w:val="PL"/>
      </w:pPr>
      <w:r w:rsidRPr="00F11966">
        <w:t xml:space="preserve">      </w:t>
      </w:r>
      <w:r w:rsidRPr="001531E3">
        <w:rPr>
          <w:lang w:val="en-US"/>
        </w:rPr>
        <w:t>description: string with format "</w:t>
      </w:r>
      <w:r>
        <w:rPr>
          <w:lang w:val="en-US"/>
        </w:rPr>
        <w:t>float</w:t>
      </w:r>
      <w:r w:rsidRPr="001531E3">
        <w:rPr>
          <w:lang w:val="en-US"/>
        </w:rPr>
        <w:t xml:space="preserve">" as defined in OpenAPI. </w:t>
      </w:r>
    </w:p>
    <w:p w14:paraId="7FC0D104" w14:textId="77777777" w:rsidR="00E92CBF" w:rsidRPr="00F11966" w:rsidRDefault="00E92CBF" w:rsidP="00E92CBF">
      <w:pPr>
        <w:pStyle w:val="PL"/>
        <w:rPr>
          <w:lang w:val="en-US"/>
        </w:rPr>
      </w:pPr>
      <w:r w:rsidRPr="00F11966">
        <w:rPr>
          <w:lang w:val="en-US"/>
        </w:rPr>
        <w:t xml:space="preserve">    FloatRm:</w:t>
      </w:r>
    </w:p>
    <w:p w14:paraId="231F72BA" w14:textId="77777777" w:rsidR="00E92CBF" w:rsidRPr="00F11966" w:rsidRDefault="00E92CBF" w:rsidP="00E92CBF">
      <w:pPr>
        <w:pStyle w:val="PL"/>
        <w:rPr>
          <w:lang w:val="en-US"/>
        </w:rPr>
      </w:pPr>
      <w:r w:rsidRPr="00F11966">
        <w:rPr>
          <w:lang w:val="en-US"/>
        </w:rPr>
        <w:t xml:space="preserve">      format: float</w:t>
      </w:r>
    </w:p>
    <w:p w14:paraId="08810F2F" w14:textId="77777777" w:rsidR="00E92CBF" w:rsidRPr="00F11966" w:rsidRDefault="00E92CBF" w:rsidP="00E92CBF">
      <w:pPr>
        <w:pStyle w:val="PL"/>
        <w:rPr>
          <w:lang w:val="en-US"/>
        </w:rPr>
      </w:pPr>
      <w:r w:rsidRPr="00F11966">
        <w:rPr>
          <w:lang w:val="en-US"/>
        </w:rPr>
        <w:t xml:space="preserve">      type: number</w:t>
      </w:r>
    </w:p>
    <w:p w14:paraId="5A3027BC" w14:textId="77777777" w:rsidR="00E92CBF" w:rsidRPr="00F11966" w:rsidRDefault="00E92CBF" w:rsidP="00E92CBF">
      <w:pPr>
        <w:pStyle w:val="PL"/>
        <w:rPr>
          <w:lang w:val="en-US"/>
        </w:rPr>
      </w:pPr>
      <w:r w:rsidRPr="00F11966">
        <w:rPr>
          <w:lang w:val="en-US"/>
        </w:rPr>
        <w:t xml:space="preserve">      nullable: true</w:t>
      </w:r>
    </w:p>
    <w:p w14:paraId="36E04E78" w14:textId="77777777" w:rsidR="00813CE7" w:rsidRDefault="00813CE7" w:rsidP="00813CE7">
      <w:pPr>
        <w:pStyle w:val="PL"/>
      </w:pPr>
      <w:r w:rsidRPr="00F11966">
        <w:t xml:space="preserve">      </w:t>
      </w:r>
      <w:r w:rsidRPr="001531E3">
        <w:rPr>
          <w:lang w:val="en-US"/>
        </w:rPr>
        <w:t>description: string with format "</w:t>
      </w:r>
      <w:r>
        <w:rPr>
          <w:lang w:val="en-US"/>
        </w:rPr>
        <w:t>float</w:t>
      </w:r>
      <w:r w:rsidRPr="001531E3">
        <w:rPr>
          <w:lang w:val="en-US"/>
        </w:rPr>
        <w:t>" as defined in OpenAPI</w:t>
      </w:r>
      <w:r>
        <w:rPr>
          <w:lang w:val="en-US"/>
        </w:rPr>
        <w:t xml:space="preserve"> with the OpenAPI defined </w:t>
      </w:r>
      <w:r w:rsidRPr="001531E3">
        <w:rPr>
          <w:lang w:val="en-US"/>
        </w:rPr>
        <w:t xml:space="preserve">"nullable=true" property. </w:t>
      </w:r>
    </w:p>
    <w:p w14:paraId="047130D7" w14:textId="77777777" w:rsidR="00E92CBF" w:rsidRPr="00F11966" w:rsidRDefault="00E92CBF" w:rsidP="00E92CBF">
      <w:pPr>
        <w:pStyle w:val="PL"/>
        <w:rPr>
          <w:lang w:val="en-US"/>
        </w:rPr>
      </w:pPr>
      <w:r w:rsidRPr="00F11966">
        <w:rPr>
          <w:lang w:val="en-US"/>
        </w:rPr>
        <w:t xml:space="preserve">    Int32:</w:t>
      </w:r>
    </w:p>
    <w:p w14:paraId="056B5DE8" w14:textId="77777777" w:rsidR="00E92CBF" w:rsidRPr="00F11966" w:rsidRDefault="00E92CBF" w:rsidP="00E92CBF">
      <w:pPr>
        <w:pStyle w:val="PL"/>
        <w:rPr>
          <w:lang w:val="sv-SE"/>
        </w:rPr>
      </w:pPr>
      <w:r w:rsidRPr="00F11966">
        <w:rPr>
          <w:lang w:val="sv-SE"/>
        </w:rPr>
        <w:t xml:space="preserve">      format: int32</w:t>
      </w:r>
    </w:p>
    <w:p w14:paraId="02FE50CC" w14:textId="77777777" w:rsidR="00E92CBF" w:rsidRPr="00F11966" w:rsidRDefault="00E92CBF" w:rsidP="00E92CBF">
      <w:pPr>
        <w:pStyle w:val="PL"/>
        <w:rPr>
          <w:lang w:val="sv-SE"/>
        </w:rPr>
      </w:pPr>
      <w:r w:rsidRPr="00F11966">
        <w:rPr>
          <w:lang w:val="sv-SE"/>
        </w:rPr>
        <w:t xml:space="preserve">      type: integer</w:t>
      </w:r>
    </w:p>
    <w:p w14:paraId="68FE65E0" w14:textId="77777777" w:rsidR="00813CE7" w:rsidRDefault="00813CE7" w:rsidP="00813CE7">
      <w:pPr>
        <w:pStyle w:val="PL"/>
      </w:pPr>
      <w:r w:rsidRPr="00F11966">
        <w:t xml:space="preserve">      </w:t>
      </w:r>
      <w:r w:rsidRPr="001531E3">
        <w:rPr>
          <w:lang w:val="en-US"/>
        </w:rPr>
        <w:t>description: string with format "</w:t>
      </w:r>
      <w:r>
        <w:rPr>
          <w:lang w:val="en-US"/>
        </w:rPr>
        <w:t>int32</w:t>
      </w:r>
      <w:r w:rsidRPr="001531E3">
        <w:rPr>
          <w:lang w:val="en-US"/>
        </w:rPr>
        <w:t xml:space="preserve">" as defined in OpenAPI. </w:t>
      </w:r>
    </w:p>
    <w:p w14:paraId="716E4878" w14:textId="77777777" w:rsidR="00E92CBF" w:rsidRPr="00F11966" w:rsidRDefault="00E92CBF" w:rsidP="00E92CBF">
      <w:pPr>
        <w:pStyle w:val="PL"/>
        <w:rPr>
          <w:lang w:val="en-US"/>
        </w:rPr>
      </w:pPr>
      <w:r w:rsidRPr="00F11966">
        <w:rPr>
          <w:lang w:val="en-US"/>
        </w:rPr>
        <w:t xml:space="preserve">    Int32Rm:</w:t>
      </w:r>
    </w:p>
    <w:p w14:paraId="2EDF23CD" w14:textId="77777777" w:rsidR="00E92CBF" w:rsidRPr="00F11966" w:rsidRDefault="00E92CBF" w:rsidP="00E92CBF">
      <w:pPr>
        <w:pStyle w:val="PL"/>
        <w:rPr>
          <w:lang w:val="sv-SE"/>
        </w:rPr>
      </w:pPr>
      <w:r w:rsidRPr="00F11966">
        <w:rPr>
          <w:lang w:val="sv-SE"/>
        </w:rPr>
        <w:t xml:space="preserve">      format: int32</w:t>
      </w:r>
    </w:p>
    <w:p w14:paraId="416D31C9" w14:textId="77777777" w:rsidR="00E92CBF" w:rsidRPr="00F11966" w:rsidRDefault="00E92CBF" w:rsidP="00E92CBF">
      <w:pPr>
        <w:pStyle w:val="PL"/>
        <w:rPr>
          <w:lang w:val="sv-SE"/>
        </w:rPr>
      </w:pPr>
      <w:r w:rsidRPr="00F11966">
        <w:rPr>
          <w:lang w:val="sv-SE"/>
        </w:rPr>
        <w:t xml:space="preserve">      type: integer</w:t>
      </w:r>
    </w:p>
    <w:p w14:paraId="151BBC58" w14:textId="77777777" w:rsidR="00E92CBF" w:rsidRPr="00F11966" w:rsidRDefault="00E92CBF" w:rsidP="00E92CBF">
      <w:pPr>
        <w:pStyle w:val="PL"/>
        <w:rPr>
          <w:lang w:val="en-US"/>
        </w:rPr>
      </w:pPr>
      <w:r w:rsidRPr="00F11966">
        <w:rPr>
          <w:lang w:val="en-US"/>
        </w:rPr>
        <w:t xml:space="preserve">      nullable: true</w:t>
      </w:r>
    </w:p>
    <w:p w14:paraId="2CA2D3AF" w14:textId="77777777" w:rsidR="008C1EA3" w:rsidRDefault="008C1EA3" w:rsidP="008C1EA3">
      <w:pPr>
        <w:pStyle w:val="PL"/>
      </w:pPr>
      <w:r w:rsidRPr="00F11966">
        <w:t xml:space="preserve">      </w:t>
      </w:r>
      <w:r w:rsidRPr="001531E3">
        <w:rPr>
          <w:lang w:val="en-US"/>
        </w:rPr>
        <w:t>description: string with format "</w:t>
      </w:r>
      <w:r>
        <w:rPr>
          <w:lang w:val="en-US"/>
        </w:rPr>
        <w:t>int32</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64154B04" w14:textId="77777777" w:rsidR="00E92CBF" w:rsidRPr="00F11966" w:rsidRDefault="00E92CBF" w:rsidP="00E92CBF">
      <w:pPr>
        <w:pStyle w:val="PL"/>
        <w:rPr>
          <w:lang w:val="sv-SE"/>
        </w:rPr>
      </w:pPr>
      <w:r w:rsidRPr="00F11966">
        <w:rPr>
          <w:lang w:val="sv-SE"/>
        </w:rPr>
        <w:t xml:space="preserve">    Int64:</w:t>
      </w:r>
    </w:p>
    <w:p w14:paraId="1FEBCA7F"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33C42F26" w14:textId="77777777" w:rsidR="00E92CBF" w:rsidRPr="00F11966" w:rsidRDefault="00E92CBF" w:rsidP="00E92CBF">
      <w:pPr>
        <w:pStyle w:val="PL"/>
        <w:rPr>
          <w:lang w:val="en-US"/>
        </w:rPr>
      </w:pPr>
      <w:r w:rsidRPr="00F11966">
        <w:rPr>
          <w:lang w:val="en-US"/>
        </w:rPr>
        <w:t xml:space="preserve">      format: int64</w:t>
      </w:r>
    </w:p>
    <w:p w14:paraId="722158CD" w14:textId="77777777" w:rsidR="008C1EA3" w:rsidRDefault="008C1EA3" w:rsidP="008C1EA3">
      <w:pPr>
        <w:pStyle w:val="PL"/>
      </w:pPr>
      <w:r w:rsidRPr="00F11966">
        <w:t xml:space="preserve">      </w:t>
      </w:r>
      <w:r w:rsidRPr="001531E3">
        <w:rPr>
          <w:lang w:val="en-US"/>
        </w:rPr>
        <w:t>description: string with format "</w:t>
      </w:r>
      <w:r>
        <w:rPr>
          <w:lang w:val="en-US"/>
        </w:rPr>
        <w:t>int64</w:t>
      </w:r>
      <w:r w:rsidRPr="001531E3">
        <w:rPr>
          <w:lang w:val="en-US"/>
        </w:rPr>
        <w:t xml:space="preserve">" as defined in OpenAPI. </w:t>
      </w:r>
    </w:p>
    <w:p w14:paraId="08518373" w14:textId="77777777" w:rsidR="00E92CBF" w:rsidRPr="00F11966" w:rsidRDefault="00E92CBF" w:rsidP="00E92CBF">
      <w:pPr>
        <w:pStyle w:val="PL"/>
        <w:rPr>
          <w:lang w:val="en-US"/>
        </w:rPr>
      </w:pPr>
      <w:r w:rsidRPr="00F11966">
        <w:rPr>
          <w:lang w:val="en-US"/>
        </w:rPr>
        <w:t xml:space="preserve">    Int64Rm:</w:t>
      </w:r>
    </w:p>
    <w:p w14:paraId="3A2C808F" w14:textId="77777777" w:rsidR="00E92CBF" w:rsidRPr="00F11966" w:rsidRDefault="00E92CBF" w:rsidP="00E92CBF">
      <w:pPr>
        <w:pStyle w:val="PL"/>
        <w:rPr>
          <w:lang w:val="sv-SE"/>
        </w:rPr>
      </w:pPr>
      <w:r w:rsidRPr="00F11966">
        <w:rPr>
          <w:lang w:val="sv-SE"/>
        </w:rPr>
        <w:t xml:space="preserve">      format: int64</w:t>
      </w:r>
    </w:p>
    <w:p w14:paraId="584CC71D" w14:textId="77777777" w:rsidR="00E92CBF" w:rsidRPr="00F11966" w:rsidRDefault="00E92CBF" w:rsidP="00E92CBF">
      <w:pPr>
        <w:pStyle w:val="PL"/>
        <w:rPr>
          <w:lang w:val="sv-SE"/>
        </w:rPr>
      </w:pPr>
      <w:r w:rsidRPr="00F11966">
        <w:rPr>
          <w:lang w:val="sv-SE"/>
        </w:rPr>
        <w:t xml:space="preserve">      type: integer</w:t>
      </w:r>
    </w:p>
    <w:p w14:paraId="147F8339" w14:textId="77777777" w:rsidR="00E92CBF" w:rsidRPr="00F11966" w:rsidRDefault="00E92CBF" w:rsidP="00E92CBF">
      <w:pPr>
        <w:pStyle w:val="PL"/>
        <w:rPr>
          <w:lang w:val="en-US"/>
        </w:rPr>
      </w:pPr>
      <w:r w:rsidRPr="00F11966">
        <w:rPr>
          <w:lang w:val="en-US"/>
        </w:rPr>
        <w:t xml:space="preserve">      nullable: true</w:t>
      </w:r>
    </w:p>
    <w:p w14:paraId="5665524A" w14:textId="77777777" w:rsidR="008C1EA3" w:rsidRDefault="008C1EA3" w:rsidP="008C1EA3">
      <w:pPr>
        <w:pStyle w:val="PL"/>
      </w:pPr>
      <w:r w:rsidRPr="00F11966">
        <w:t xml:space="preserve">      </w:t>
      </w:r>
      <w:r w:rsidRPr="001531E3">
        <w:rPr>
          <w:lang w:val="en-US"/>
        </w:rPr>
        <w:t>description: string with format "</w:t>
      </w:r>
      <w:r>
        <w:rPr>
          <w:lang w:val="en-US"/>
        </w:rPr>
        <w:t>int64</w:t>
      </w:r>
      <w:r w:rsidRPr="001531E3">
        <w:rPr>
          <w:lang w:val="en-US"/>
        </w:rPr>
        <w:t>" as defined in OpenAPI</w:t>
      </w:r>
      <w:r w:rsidRPr="00263EFC">
        <w:rPr>
          <w:lang w:val="en-US"/>
        </w:rPr>
        <w:t xml:space="preserve"> </w:t>
      </w:r>
      <w:r>
        <w:rPr>
          <w:lang w:val="en-US"/>
        </w:rPr>
        <w:t xml:space="preserve">with the OpenAPI defined </w:t>
      </w:r>
      <w:r w:rsidRPr="001531E3">
        <w:rPr>
          <w:lang w:val="en-US"/>
        </w:rPr>
        <w:t xml:space="preserve">"nullable=true" property. </w:t>
      </w:r>
    </w:p>
    <w:p w14:paraId="7AD9D375" w14:textId="77777777" w:rsidR="00E92CBF" w:rsidRPr="00F11966" w:rsidRDefault="00E92CBF" w:rsidP="00E92CBF">
      <w:pPr>
        <w:pStyle w:val="PL"/>
        <w:rPr>
          <w:lang w:val="en-US"/>
        </w:rPr>
      </w:pPr>
      <w:r w:rsidRPr="00F11966">
        <w:rPr>
          <w:lang w:val="en-US"/>
        </w:rPr>
        <w:t xml:space="preserve">    Ipv4Addr:</w:t>
      </w:r>
    </w:p>
    <w:p w14:paraId="119220B9" w14:textId="77777777" w:rsidR="00E92CBF" w:rsidRPr="00F11966" w:rsidRDefault="00E92CBF" w:rsidP="00E92CBF">
      <w:pPr>
        <w:pStyle w:val="PL"/>
        <w:rPr>
          <w:lang w:val="en-US"/>
        </w:rPr>
      </w:pPr>
      <w:r w:rsidRPr="00F11966">
        <w:rPr>
          <w:lang w:val="en-US"/>
        </w:rPr>
        <w:t xml:space="preserve">      type: string</w:t>
      </w:r>
    </w:p>
    <w:p w14:paraId="2DFE1E5E" w14:textId="77777777" w:rsidR="00E92CBF" w:rsidRPr="00F11966" w:rsidRDefault="00E92CBF" w:rsidP="00E92CBF">
      <w:pPr>
        <w:pStyle w:val="PL"/>
        <w:rPr>
          <w:lang w:val="en-US"/>
        </w:rPr>
      </w:pPr>
      <w:r w:rsidRPr="00F11966">
        <w:rPr>
          <w:lang w:val="en-US"/>
        </w:rPr>
        <w:lastRenderedPageBreak/>
        <w:t xml:space="preserve">      pattern: '^(([0-9]|[1-9][0-9]|1[0-9][0-9]|2[0-4][0-9]|25[0-5])\.){3}([0-9]|[1-9][0-9]|1[0-9][0-9]|2[0-4][0-9]|25[0-5])$'</w:t>
      </w:r>
    </w:p>
    <w:p w14:paraId="08DFC8BB" w14:textId="77777777" w:rsidR="00E92CBF" w:rsidRPr="00F11966" w:rsidRDefault="00E92CBF" w:rsidP="00E92CBF">
      <w:pPr>
        <w:pStyle w:val="PL"/>
        <w:rPr>
          <w:lang w:val="en-US"/>
        </w:rPr>
      </w:pPr>
      <w:r w:rsidRPr="00F11966">
        <w:rPr>
          <w:lang w:val="en-US"/>
        </w:rPr>
        <w:t xml:space="preserve">      example: '198.51.100.1'</w:t>
      </w:r>
    </w:p>
    <w:p w14:paraId="5086C8E8" w14:textId="77777777" w:rsidR="008C1EA3" w:rsidRDefault="008C1EA3" w:rsidP="008C1EA3">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0C24537A" w14:textId="77777777" w:rsidR="00E92CBF" w:rsidRPr="00F11966" w:rsidRDefault="00E92CBF" w:rsidP="00E92CBF">
      <w:pPr>
        <w:pStyle w:val="PL"/>
        <w:rPr>
          <w:lang w:val="en-US"/>
        </w:rPr>
      </w:pPr>
      <w:r w:rsidRPr="00F11966">
        <w:rPr>
          <w:lang w:val="en-US"/>
        </w:rPr>
        <w:t xml:space="preserve">    Ipv4AddrRm:</w:t>
      </w:r>
    </w:p>
    <w:p w14:paraId="68A322DE" w14:textId="77777777" w:rsidR="00E92CBF" w:rsidRPr="00F11966" w:rsidRDefault="00E92CBF" w:rsidP="00E92CBF">
      <w:pPr>
        <w:pStyle w:val="PL"/>
        <w:rPr>
          <w:lang w:val="en-US"/>
        </w:rPr>
      </w:pPr>
      <w:r w:rsidRPr="00F11966">
        <w:rPr>
          <w:lang w:val="en-US"/>
        </w:rPr>
        <w:t xml:space="preserve">      type: string</w:t>
      </w:r>
    </w:p>
    <w:p w14:paraId="557D9DA7" w14:textId="77777777" w:rsidR="00E92CBF" w:rsidRPr="00F11966" w:rsidRDefault="00E92CBF" w:rsidP="00E92CBF">
      <w:pPr>
        <w:pStyle w:val="PL"/>
        <w:rPr>
          <w:lang w:val="en-US"/>
        </w:rPr>
      </w:pPr>
      <w:r w:rsidRPr="00F11966">
        <w:rPr>
          <w:lang w:val="en-US"/>
        </w:rPr>
        <w:t xml:space="preserve">      pattern: '^(([0-9]|[1-9][0-9]|1[0-9][0-9]|2[0-4][0-9]|25[0-5])\.){3}([0-9]|[1-9][0-9]|1[0-9][0-9]|2[0-4][0-9]|25[0-5])$'</w:t>
      </w:r>
    </w:p>
    <w:p w14:paraId="4F15E4F0" w14:textId="77777777" w:rsidR="00E92CBF" w:rsidRPr="00F11966" w:rsidRDefault="00E92CBF" w:rsidP="00E92CBF">
      <w:pPr>
        <w:pStyle w:val="PL"/>
        <w:rPr>
          <w:lang w:val="en-US"/>
        </w:rPr>
      </w:pPr>
      <w:r w:rsidRPr="00F11966">
        <w:rPr>
          <w:lang w:val="en-US"/>
        </w:rPr>
        <w:t xml:space="preserve">      example: '198.51.100.1'</w:t>
      </w:r>
    </w:p>
    <w:p w14:paraId="15FC99CA" w14:textId="77777777" w:rsidR="00E92CBF" w:rsidRPr="00F11966" w:rsidRDefault="00E92CBF" w:rsidP="00E92CBF">
      <w:pPr>
        <w:pStyle w:val="PL"/>
        <w:rPr>
          <w:lang w:val="en-US"/>
        </w:rPr>
      </w:pPr>
      <w:r w:rsidRPr="00F11966">
        <w:rPr>
          <w:lang w:val="en-US"/>
        </w:rPr>
        <w:t xml:space="preserve">      nullable: true</w:t>
      </w:r>
    </w:p>
    <w:p w14:paraId="002D465C" w14:textId="77777777" w:rsidR="008C1EA3" w:rsidRDefault="008C1EA3" w:rsidP="008C1EA3">
      <w:pPr>
        <w:pStyle w:val="PL"/>
      </w:pPr>
      <w:r w:rsidRPr="00F11966">
        <w:t xml:space="preserve">      </w:t>
      </w:r>
      <w:r w:rsidRPr="001531E3">
        <w:rPr>
          <w:lang w:val="en-US"/>
        </w:rPr>
        <w:t xml:space="preserve">description: </w:t>
      </w:r>
      <w:r w:rsidRPr="001D2CEF">
        <w:rPr>
          <w:lang w:eastAsia="zh-CN"/>
        </w:rPr>
        <w:t xml:space="preserve">String identifying a IPv4 address formatted in the "dotted decimal" notation as </w:t>
      </w:r>
      <w:r>
        <w:rPr>
          <w:lang w:eastAsia="zh-CN"/>
        </w:rPr>
        <w:t xml:space="preserve">defined in </w:t>
      </w:r>
      <w:r w:rsidRPr="001D2CEF">
        <w:rPr>
          <w:lang w:eastAsia="zh-CN"/>
        </w:rPr>
        <w:t>RFC</w:t>
      </w:r>
      <w:r>
        <w:rPr>
          <w:lang w:eastAsia="zh-CN"/>
        </w:rPr>
        <w:t xml:space="preserve"> </w:t>
      </w:r>
      <w:r w:rsidRPr="001D2CEF">
        <w:rPr>
          <w:lang w:eastAsia="zh-CN"/>
        </w:rPr>
        <w:t>1166</w:t>
      </w:r>
      <w:r>
        <w:rPr>
          <w:lang w:eastAsia="zh-CN"/>
        </w:rPr>
        <w:t xml:space="preserve"> </w:t>
      </w:r>
      <w:r>
        <w:rPr>
          <w:lang w:val="en-US"/>
        </w:rPr>
        <w:t xml:space="preserve">with the OpenAPI defined </w:t>
      </w:r>
      <w:r w:rsidRPr="001531E3">
        <w:rPr>
          <w:lang w:val="en-US"/>
        </w:rPr>
        <w:t xml:space="preserve">"nullable=true" property. </w:t>
      </w:r>
    </w:p>
    <w:p w14:paraId="16A4A29E"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44FF3EC5" w14:textId="77777777" w:rsidR="00E92CBF" w:rsidRPr="00F11966" w:rsidRDefault="00E92CBF" w:rsidP="00E92CBF">
      <w:pPr>
        <w:pStyle w:val="PL"/>
        <w:rPr>
          <w:lang w:val="en-US"/>
        </w:rPr>
      </w:pPr>
      <w:r w:rsidRPr="00F11966">
        <w:rPr>
          <w:lang w:val="en-US"/>
        </w:rPr>
        <w:t xml:space="preserve">      type: string</w:t>
      </w:r>
    </w:p>
    <w:p w14:paraId="0F17EE53"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241EA911" w14:textId="77777777" w:rsidR="00E92CBF" w:rsidRPr="00F11966" w:rsidRDefault="00E92CBF" w:rsidP="00E92CBF">
      <w:pPr>
        <w:pStyle w:val="PL"/>
        <w:rPr>
          <w:lang w:val="en-US"/>
        </w:rPr>
      </w:pPr>
      <w:r w:rsidRPr="00F11966">
        <w:rPr>
          <w:lang w:val="en-US"/>
        </w:rPr>
        <w:t xml:space="preserve">      example: '198.51.0.0/16'</w:t>
      </w:r>
    </w:p>
    <w:p w14:paraId="2D6A5FFA" w14:textId="77777777" w:rsidR="008C1EA3" w:rsidRDefault="008C1EA3" w:rsidP="008C1EA3">
      <w:pPr>
        <w:pStyle w:val="PL"/>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1531E3">
        <w:rPr>
          <w:lang w:val="en-US"/>
        </w:rPr>
        <w:t xml:space="preserve">. </w:t>
      </w:r>
    </w:p>
    <w:p w14:paraId="4748AC85"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4A0F3EC3" w14:textId="77777777" w:rsidR="00E92CBF" w:rsidRPr="00F11966" w:rsidRDefault="00E92CBF" w:rsidP="00E92CBF">
      <w:pPr>
        <w:pStyle w:val="PL"/>
        <w:rPr>
          <w:lang w:val="en-US"/>
        </w:rPr>
      </w:pPr>
      <w:r w:rsidRPr="00F11966">
        <w:rPr>
          <w:lang w:val="en-US"/>
        </w:rPr>
        <w:t xml:space="preserve">      type: string</w:t>
      </w:r>
    </w:p>
    <w:p w14:paraId="45E78D8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F2CD027" w14:textId="77777777" w:rsidR="00E92CBF" w:rsidRPr="00F11966" w:rsidRDefault="00E92CBF" w:rsidP="00E92CBF">
      <w:pPr>
        <w:pStyle w:val="PL"/>
        <w:rPr>
          <w:lang w:val="en-US"/>
        </w:rPr>
      </w:pPr>
      <w:r w:rsidRPr="00F11966">
        <w:rPr>
          <w:lang w:val="en-US"/>
        </w:rPr>
        <w:t xml:space="preserve">      example: '198.51.0.0/16'</w:t>
      </w:r>
    </w:p>
    <w:p w14:paraId="553A41C8" w14:textId="77777777" w:rsidR="00E92CBF" w:rsidRPr="00F11966" w:rsidRDefault="00E92CBF" w:rsidP="00E92CBF">
      <w:pPr>
        <w:pStyle w:val="PL"/>
        <w:rPr>
          <w:lang w:val="en-US"/>
        </w:rPr>
      </w:pPr>
      <w:r w:rsidRPr="00F11966">
        <w:rPr>
          <w:lang w:val="en-US"/>
        </w:rPr>
        <w:t xml:space="preserve">      nullable: true</w:t>
      </w:r>
    </w:p>
    <w:p w14:paraId="060EAAE8" w14:textId="77777777" w:rsidR="008C1EA3" w:rsidRDefault="008C1EA3" w:rsidP="008C1EA3">
      <w:pPr>
        <w:pStyle w:val="PL"/>
        <w:rPr>
          <w:lang w:val="en-US"/>
        </w:rPr>
      </w:pPr>
      <w:r w:rsidRPr="00F11966">
        <w:t xml:space="preserve">      </w:t>
      </w:r>
      <w:r w:rsidRPr="001531E3">
        <w:rPr>
          <w:lang w:val="en-US"/>
        </w:rPr>
        <w:t xml:space="preserve">description: </w:t>
      </w:r>
      <w:r w:rsidRPr="001D2CEF">
        <w:rPr>
          <w:lang w:eastAsia="zh-CN"/>
        </w:rPr>
        <w:t>String identifying a IPv4 address mask formatted in the "dotted decimal" notatio</w:t>
      </w:r>
      <w:r>
        <w:rPr>
          <w:lang w:eastAsia="zh-CN"/>
        </w:rPr>
        <w:t xml:space="preserve">n as defined in </w:t>
      </w:r>
      <w:r w:rsidRPr="001D2CEF">
        <w:rPr>
          <w:lang w:eastAsia="zh-CN"/>
        </w:rPr>
        <w:t>RFC</w:t>
      </w:r>
      <w:r>
        <w:rPr>
          <w:lang w:eastAsia="zh-CN"/>
        </w:rPr>
        <w:t xml:space="preserve"> </w:t>
      </w:r>
      <w:r w:rsidRPr="001D2CEF">
        <w:rPr>
          <w:lang w:eastAsia="zh-CN"/>
        </w:rPr>
        <w:t>1166</w:t>
      </w:r>
      <w:r w:rsidRPr="00263EFC">
        <w:rPr>
          <w:lang w:val="en-US"/>
        </w:rPr>
        <w:t xml:space="preserve"> </w:t>
      </w:r>
      <w:r>
        <w:rPr>
          <w:lang w:val="en-US"/>
        </w:rPr>
        <w:t xml:space="preserve">with the OpenAPI defined </w:t>
      </w:r>
      <w:r w:rsidRPr="001531E3">
        <w:rPr>
          <w:lang w:val="en-US"/>
        </w:rPr>
        <w:t>"nullable=true" property.</w:t>
      </w:r>
    </w:p>
    <w:p w14:paraId="36FA78CA" w14:textId="77777777" w:rsidR="00E92CBF" w:rsidRPr="00F11966" w:rsidRDefault="00E92CBF" w:rsidP="00E92CBF">
      <w:pPr>
        <w:pStyle w:val="PL"/>
        <w:rPr>
          <w:lang w:val="en-US"/>
        </w:rPr>
      </w:pPr>
      <w:r w:rsidRPr="00F11966">
        <w:rPr>
          <w:lang w:val="en-US"/>
        </w:rPr>
        <w:t xml:space="preserve">    Ipv6Addr:</w:t>
      </w:r>
    </w:p>
    <w:p w14:paraId="41F89CC6" w14:textId="77777777" w:rsidR="00E92CBF" w:rsidRPr="00F11966" w:rsidRDefault="00E92CBF" w:rsidP="00E92CBF">
      <w:pPr>
        <w:pStyle w:val="PL"/>
        <w:rPr>
          <w:lang w:val="en-US"/>
        </w:rPr>
      </w:pPr>
      <w:r w:rsidRPr="00F11966">
        <w:rPr>
          <w:lang w:val="en-US"/>
        </w:rPr>
        <w:t xml:space="preserve">      type: string</w:t>
      </w:r>
    </w:p>
    <w:p w14:paraId="79A32507" w14:textId="77777777" w:rsidR="00E92CBF" w:rsidRPr="00F11966" w:rsidRDefault="00E92CBF" w:rsidP="00E92CBF">
      <w:pPr>
        <w:pStyle w:val="PL"/>
        <w:rPr>
          <w:lang w:val="en-US"/>
        </w:rPr>
      </w:pPr>
      <w:r w:rsidRPr="00F11966">
        <w:rPr>
          <w:lang w:val="en-US"/>
        </w:rPr>
        <w:t xml:space="preserve">      allOf:</w:t>
      </w:r>
    </w:p>
    <w:p w14:paraId="02D07A3A" w14:textId="77777777" w:rsidR="00E92CBF" w:rsidRPr="00F11966" w:rsidRDefault="00E92CBF" w:rsidP="00E92CBF">
      <w:pPr>
        <w:pStyle w:val="PL"/>
        <w:rPr>
          <w:lang w:val="en-US"/>
        </w:rPr>
      </w:pPr>
      <w:r w:rsidRPr="00F11966">
        <w:rPr>
          <w:lang w:val="en-US"/>
        </w:rPr>
        <w:t xml:space="preserve">        - pattern: '^((:|(0?|([1-9a-f][0-9a-f]{0,3}))):)((0?|([1-9a-f][0-9a-f]{0,3})):){0,6}(:|(0?|([1-9a-f][0-9a-f]{0,3})))$'</w:t>
      </w:r>
    </w:p>
    <w:p w14:paraId="12EDC024" w14:textId="77777777" w:rsidR="00E92CBF" w:rsidRPr="00F11966" w:rsidRDefault="00E92CBF" w:rsidP="00E92CBF">
      <w:pPr>
        <w:pStyle w:val="PL"/>
        <w:rPr>
          <w:lang w:val="en-US"/>
        </w:rPr>
      </w:pPr>
      <w:r w:rsidRPr="00F11966">
        <w:rPr>
          <w:lang w:val="en-US"/>
        </w:rPr>
        <w:t xml:space="preserve">        - pattern: '^((([^:]+:){7}([^:]+))|((([^:]+:)*[^:]+)?::(([^:]+:)*[^:]+)?))$'</w:t>
      </w:r>
    </w:p>
    <w:p w14:paraId="45F0D9FB"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723737B9" w14:textId="77777777" w:rsidR="008C1EA3" w:rsidRDefault="008C1EA3" w:rsidP="008C1EA3">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an IPv6 address formatted accordi</w:t>
      </w:r>
      <w:r>
        <w:rPr>
          <w:lang w:eastAsia="zh-CN"/>
        </w:rPr>
        <w:t>ng to clause 4 of RFC5952</w:t>
      </w:r>
      <w:r w:rsidRPr="001D2CEF">
        <w:rPr>
          <w:lang w:eastAsia="zh-CN"/>
        </w:rPr>
        <w:t>. The mixed IPv4 IPv6 notati</w:t>
      </w:r>
      <w:r>
        <w:rPr>
          <w:lang w:eastAsia="zh-CN"/>
        </w:rPr>
        <w:t xml:space="preserve">on according to clause 5 of </w:t>
      </w:r>
      <w:r w:rsidRPr="001D2CEF">
        <w:rPr>
          <w:lang w:eastAsia="zh-CN"/>
        </w:rPr>
        <w:t>RFC5952 shall not be used</w:t>
      </w:r>
    </w:p>
    <w:p w14:paraId="43E745CE" w14:textId="77777777" w:rsidR="00E92CBF" w:rsidRPr="00F11966" w:rsidRDefault="00E92CBF" w:rsidP="00E92CBF">
      <w:pPr>
        <w:pStyle w:val="PL"/>
        <w:rPr>
          <w:lang w:val="en-US"/>
        </w:rPr>
      </w:pPr>
      <w:r w:rsidRPr="00F11966">
        <w:rPr>
          <w:lang w:val="en-US"/>
        </w:rPr>
        <w:t xml:space="preserve">    Ipv6AddrRm:</w:t>
      </w:r>
    </w:p>
    <w:p w14:paraId="1A6DBE97" w14:textId="77777777" w:rsidR="00E92CBF" w:rsidRPr="00F11966" w:rsidRDefault="00E92CBF" w:rsidP="00E92CBF">
      <w:pPr>
        <w:pStyle w:val="PL"/>
        <w:rPr>
          <w:lang w:val="en-US"/>
        </w:rPr>
      </w:pPr>
      <w:r w:rsidRPr="00F11966">
        <w:rPr>
          <w:lang w:val="en-US"/>
        </w:rPr>
        <w:t xml:space="preserve">      type: string</w:t>
      </w:r>
    </w:p>
    <w:p w14:paraId="7F3556A8" w14:textId="77777777" w:rsidR="00E92CBF" w:rsidRPr="00F11966" w:rsidRDefault="00E92CBF" w:rsidP="00E92CBF">
      <w:pPr>
        <w:pStyle w:val="PL"/>
        <w:rPr>
          <w:lang w:val="en-US"/>
        </w:rPr>
      </w:pPr>
      <w:r w:rsidRPr="00F11966">
        <w:rPr>
          <w:lang w:val="en-US"/>
        </w:rPr>
        <w:t xml:space="preserve">      allOf:</w:t>
      </w:r>
    </w:p>
    <w:p w14:paraId="3C4A66E3" w14:textId="77777777" w:rsidR="00E92CBF" w:rsidRPr="00F11966" w:rsidRDefault="00E92CBF" w:rsidP="00E92CBF">
      <w:pPr>
        <w:pStyle w:val="PL"/>
        <w:rPr>
          <w:lang w:val="en-US"/>
        </w:rPr>
      </w:pPr>
      <w:r w:rsidRPr="00F11966">
        <w:rPr>
          <w:lang w:val="en-US"/>
        </w:rPr>
        <w:t xml:space="preserve">        - pattern: '^((:|(0?|([1-9a-f][0-9a-f]{0,3}))):)((0?|([1-9a-f][0-9a-f]{0,3})):){0,6}(:|(0?|([1-9a-f][0-9a-f]{0,3})))$'</w:t>
      </w:r>
    </w:p>
    <w:p w14:paraId="0D59F60C" w14:textId="77777777" w:rsidR="00E92CBF" w:rsidRPr="00F11966" w:rsidRDefault="00E92CBF" w:rsidP="00E92CBF">
      <w:pPr>
        <w:pStyle w:val="PL"/>
        <w:rPr>
          <w:lang w:val="en-US"/>
        </w:rPr>
      </w:pPr>
      <w:r w:rsidRPr="00F11966">
        <w:rPr>
          <w:lang w:val="en-US"/>
        </w:rPr>
        <w:t xml:space="preserve">        - pattern: '^((([^:]+:){7}([^:]+))|((([^:]+:)*[^:]+)?::(([^:]+:)*[^:]+)?))$'</w:t>
      </w:r>
    </w:p>
    <w:p w14:paraId="4F40ED32"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08D871E8" w14:textId="77777777" w:rsidR="00E92CBF" w:rsidRPr="00F11966" w:rsidRDefault="00E92CBF" w:rsidP="00E92CBF">
      <w:pPr>
        <w:pStyle w:val="PL"/>
        <w:rPr>
          <w:lang w:val="en-US"/>
        </w:rPr>
      </w:pPr>
      <w:r w:rsidRPr="00F11966">
        <w:rPr>
          <w:lang w:val="en-US"/>
        </w:rPr>
        <w:t xml:space="preserve">      nullable: true</w:t>
      </w:r>
    </w:p>
    <w:p w14:paraId="7D393E90" w14:textId="0398AF45"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formatted accordi</w:t>
      </w:r>
      <w:r>
        <w:rPr>
          <w:lang w:eastAsia="zh-CN"/>
        </w:rPr>
        <w:t xml:space="preserve">ng to clause 4 of RFC5952 </w:t>
      </w:r>
      <w:r w:rsidRPr="001D2CEF">
        <w:t xml:space="preserve">with the OpenAPI </w:t>
      </w:r>
      <w:r w:rsidR="002163ED">
        <w:t>"nullable=</w:t>
      </w:r>
      <w:r w:rsidRPr="001D2CEF">
        <w:t xml:space="preserve"> true" property</w:t>
      </w:r>
      <w:r w:rsidRPr="001D2CEF">
        <w:rPr>
          <w:lang w:eastAsia="zh-CN"/>
        </w:rPr>
        <w:t>. The mixed IPv4 IPv6 notati</w:t>
      </w:r>
      <w:r>
        <w:rPr>
          <w:lang w:eastAsia="zh-CN"/>
        </w:rPr>
        <w:t xml:space="preserve">on according to clause 5 of </w:t>
      </w:r>
      <w:r w:rsidRPr="001D2CEF">
        <w:rPr>
          <w:lang w:eastAsia="zh-CN"/>
        </w:rPr>
        <w:t>RFC5952 shall not be used</w:t>
      </w:r>
      <w:r>
        <w:rPr>
          <w:lang w:eastAsia="zh-CN"/>
        </w:rPr>
        <w:t>.</w:t>
      </w:r>
    </w:p>
    <w:p w14:paraId="7296837B" w14:textId="77777777" w:rsidR="00E92CBF" w:rsidRPr="00F11966" w:rsidRDefault="00E92CBF" w:rsidP="00E92CBF">
      <w:pPr>
        <w:pStyle w:val="PL"/>
        <w:rPr>
          <w:lang w:val="en-US"/>
        </w:rPr>
      </w:pPr>
      <w:r w:rsidRPr="00F11966">
        <w:rPr>
          <w:lang w:val="en-US"/>
        </w:rPr>
        <w:t xml:space="preserve">    Ipv6Prefix:</w:t>
      </w:r>
    </w:p>
    <w:p w14:paraId="133EFA5A" w14:textId="77777777" w:rsidR="00E92CBF" w:rsidRPr="00F11966" w:rsidRDefault="00E92CBF" w:rsidP="00E92CBF">
      <w:pPr>
        <w:pStyle w:val="PL"/>
        <w:rPr>
          <w:lang w:val="en-US"/>
        </w:rPr>
      </w:pPr>
      <w:r w:rsidRPr="00F11966">
        <w:rPr>
          <w:lang w:val="en-US"/>
        </w:rPr>
        <w:t xml:space="preserve">      type: string</w:t>
      </w:r>
    </w:p>
    <w:p w14:paraId="7216FB20" w14:textId="77777777" w:rsidR="00E92CBF" w:rsidRPr="00F11966" w:rsidRDefault="00E92CBF" w:rsidP="00E92CBF">
      <w:pPr>
        <w:pStyle w:val="PL"/>
        <w:rPr>
          <w:lang w:val="en-US"/>
        </w:rPr>
      </w:pPr>
      <w:r w:rsidRPr="00F11966">
        <w:rPr>
          <w:lang w:val="en-US"/>
        </w:rPr>
        <w:t xml:space="preserve">      allOf:</w:t>
      </w:r>
    </w:p>
    <w:p w14:paraId="76ACEFCF"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378DBB2" w14:textId="77777777" w:rsidR="00E92CBF" w:rsidRPr="00F11966" w:rsidRDefault="00E92CBF" w:rsidP="00E92CBF">
      <w:pPr>
        <w:pStyle w:val="PL"/>
        <w:rPr>
          <w:lang w:val="en-US"/>
        </w:rPr>
      </w:pPr>
      <w:r w:rsidRPr="00F11966">
        <w:rPr>
          <w:lang w:val="en-US"/>
        </w:rPr>
        <w:t xml:space="preserve">        - pattern: '^((([^:]+:){7}([^:]+))|((([^:]+:)*[^:]+)?::(([^:]+:)*[^:]+)?))(\/.+)$'</w:t>
      </w:r>
    </w:p>
    <w:p w14:paraId="2E91337A" w14:textId="77777777" w:rsidR="00E92CBF" w:rsidRPr="00F11966" w:rsidRDefault="00E92CBF" w:rsidP="00E92CBF">
      <w:pPr>
        <w:pStyle w:val="PL"/>
        <w:rPr>
          <w:lang w:val="en-US"/>
        </w:rPr>
      </w:pPr>
      <w:r w:rsidRPr="00F11966">
        <w:rPr>
          <w:lang w:val="en-US"/>
        </w:rPr>
        <w:t xml:space="preserve">      example: '2001:db8:abcd:12::0/64'</w:t>
      </w:r>
    </w:p>
    <w:p w14:paraId="6DA27FAB" w14:textId="77777777"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5F456F">
        <w:t xml:space="preserve"> IPv6Prefix</w:t>
      </w:r>
      <w:r>
        <w:t xml:space="preserve"> data</w:t>
      </w:r>
      <w:r w:rsidRPr="005F456F">
        <w:t xml:space="preserve"> type may contain an individual /128 IPv6 address</w:t>
      </w:r>
      <w:r>
        <w:t>.</w:t>
      </w:r>
    </w:p>
    <w:p w14:paraId="137093CF" w14:textId="77777777" w:rsidR="00E92CBF" w:rsidRPr="00F11966" w:rsidRDefault="00E92CBF" w:rsidP="00E92CBF">
      <w:pPr>
        <w:pStyle w:val="PL"/>
        <w:rPr>
          <w:lang w:val="en-US"/>
        </w:rPr>
      </w:pPr>
      <w:r w:rsidRPr="00F11966">
        <w:rPr>
          <w:lang w:val="en-US"/>
        </w:rPr>
        <w:t xml:space="preserve">    Ipv6PrefixRm:</w:t>
      </w:r>
    </w:p>
    <w:p w14:paraId="60E3206C" w14:textId="77777777" w:rsidR="00E92CBF" w:rsidRPr="00F11966" w:rsidRDefault="00E92CBF" w:rsidP="00E92CBF">
      <w:pPr>
        <w:pStyle w:val="PL"/>
        <w:rPr>
          <w:lang w:val="en-US"/>
        </w:rPr>
      </w:pPr>
      <w:r w:rsidRPr="00F11966">
        <w:rPr>
          <w:lang w:val="en-US"/>
        </w:rPr>
        <w:t xml:space="preserve">      type: string</w:t>
      </w:r>
    </w:p>
    <w:p w14:paraId="045FC03B" w14:textId="77777777" w:rsidR="00E92CBF" w:rsidRPr="00F11966" w:rsidRDefault="00E92CBF" w:rsidP="00E92CBF">
      <w:pPr>
        <w:pStyle w:val="PL"/>
        <w:rPr>
          <w:lang w:val="en-US"/>
        </w:rPr>
      </w:pPr>
      <w:r w:rsidRPr="00F11966">
        <w:rPr>
          <w:lang w:val="en-US"/>
        </w:rPr>
        <w:t xml:space="preserve">      allOf:</w:t>
      </w:r>
    </w:p>
    <w:p w14:paraId="685E479C"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03EE2403" w14:textId="77777777" w:rsidR="00E92CBF" w:rsidRPr="00F11966" w:rsidRDefault="00E92CBF" w:rsidP="00E92CBF">
      <w:pPr>
        <w:pStyle w:val="PL"/>
        <w:rPr>
          <w:lang w:val="en-US"/>
        </w:rPr>
      </w:pPr>
      <w:r w:rsidRPr="00F11966">
        <w:rPr>
          <w:lang w:val="en-US"/>
        </w:rPr>
        <w:t xml:space="preserve">        - pattern: '^((([^:]+:){7}([^:]+))|((([^:]+:)*[^:]+)?::(([^:]+:)*[^:]+)?))(\/.+)$'</w:t>
      </w:r>
    </w:p>
    <w:p w14:paraId="61E82FA0" w14:textId="77777777" w:rsidR="00E92CBF" w:rsidRPr="00F11966" w:rsidRDefault="00E92CBF" w:rsidP="00E92CBF">
      <w:pPr>
        <w:pStyle w:val="PL"/>
        <w:rPr>
          <w:lang w:val="en-US"/>
        </w:rPr>
      </w:pPr>
      <w:r w:rsidRPr="00F11966">
        <w:rPr>
          <w:lang w:val="en-US"/>
        </w:rPr>
        <w:t xml:space="preserve">      nullable: true</w:t>
      </w:r>
    </w:p>
    <w:p w14:paraId="7F2650E5" w14:textId="13889920"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 xml:space="preserve">with the OpenAPI </w:t>
      </w:r>
      <w:r w:rsidR="002163ED">
        <w:t>"nullable=</w:t>
      </w:r>
      <w:r w:rsidRPr="001D2CEF">
        <w:t xml:space="preserve"> true" property</w:t>
      </w:r>
      <w:r w:rsidRPr="001D2CEF">
        <w:rPr>
          <w:lang w:eastAsia="zh-CN"/>
        </w:rPr>
        <w:t>.</w:t>
      </w:r>
      <w:r w:rsidRPr="005F456F">
        <w:t xml:space="preserve"> IPv6Prefix</w:t>
      </w:r>
      <w:r>
        <w:t xml:space="preserve"> data</w:t>
      </w:r>
      <w:r w:rsidRPr="005F456F">
        <w:t xml:space="preserve"> type may contain an individual /128 IPv6 address</w:t>
      </w:r>
      <w:r>
        <w:t>.</w:t>
      </w:r>
    </w:p>
    <w:p w14:paraId="2377F13B" w14:textId="77777777" w:rsidR="00E92CBF" w:rsidRPr="00F11966" w:rsidRDefault="00E92CBF" w:rsidP="00E92CBF">
      <w:pPr>
        <w:pStyle w:val="PL"/>
        <w:rPr>
          <w:lang w:val="en-US"/>
        </w:rPr>
      </w:pPr>
      <w:r w:rsidRPr="00F11966">
        <w:rPr>
          <w:lang w:val="en-US"/>
        </w:rPr>
        <w:t xml:space="preserve">    MacAddr48:</w:t>
      </w:r>
    </w:p>
    <w:p w14:paraId="4B6E31AF" w14:textId="77777777" w:rsidR="00E92CBF" w:rsidRPr="00F11966" w:rsidRDefault="00E92CBF" w:rsidP="00E92CBF">
      <w:pPr>
        <w:pStyle w:val="PL"/>
        <w:rPr>
          <w:lang w:val="en-US"/>
        </w:rPr>
      </w:pPr>
      <w:r w:rsidRPr="00F11966">
        <w:rPr>
          <w:lang w:val="en-US"/>
        </w:rPr>
        <w:t xml:space="preserve">      type: string</w:t>
      </w:r>
    </w:p>
    <w:p w14:paraId="5D74EAD4" w14:textId="77777777" w:rsidR="00E92CBF" w:rsidRPr="00F11966" w:rsidRDefault="00E92CBF" w:rsidP="00E92CBF">
      <w:pPr>
        <w:pStyle w:val="PL"/>
        <w:rPr>
          <w:lang w:val="en-US"/>
        </w:rPr>
      </w:pPr>
      <w:r w:rsidRPr="00F11966">
        <w:rPr>
          <w:lang w:val="en-US"/>
        </w:rPr>
        <w:t xml:space="preserve">      pattern: '^([0-9a-fA-F]{2})((-[0-9a-fA-F]{2}){5})$'</w:t>
      </w:r>
    </w:p>
    <w:p w14:paraId="50C1C2A4" w14:textId="77777777" w:rsidR="008C1EA3" w:rsidRDefault="008C1EA3" w:rsidP="008C1EA3">
      <w:pPr>
        <w:pStyle w:val="PL"/>
        <w:rPr>
          <w:lang w:val="en-US"/>
        </w:rPr>
      </w:pPr>
      <w:r w:rsidRPr="00F11966">
        <w:t xml:space="preserve">      </w:t>
      </w:r>
      <w:r w:rsidRPr="001531E3">
        <w:rPr>
          <w:lang w:val="en-US"/>
        </w:rPr>
        <w:t>description:</w:t>
      </w:r>
      <w:r w:rsidRPr="009E21BA">
        <w:rPr>
          <w:lang w:eastAsia="zh-CN"/>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p>
    <w:p w14:paraId="6961A233" w14:textId="77777777" w:rsidR="00E92CBF" w:rsidRPr="00F11966" w:rsidRDefault="00E92CBF" w:rsidP="00E92CBF">
      <w:pPr>
        <w:pStyle w:val="PL"/>
        <w:rPr>
          <w:lang w:val="en-US"/>
        </w:rPr>
      </w:pPr>
      <w:r w:rsidRPr="00F11966">
        <w:rPr>
          <w:lang w:val="en-US"/>
        </w:rPr>
        <w:t xml:space="preserve">    MacAddr48Rm:</w:t>
      </w:r>
    </w:p>
    <w:p w14:paraId="619880E7" w14:textId="77777777" w:rsidR="00E92CBF" w:rsidRPr="00F11966" w:rsidRDefault="00E92CBF" w:rsidP="00E92CBF">
      <w:pPr>
        <w:pStyle w:val="PL"/>
        <w:rPr>
          <w:lang w:val="en-US"/>
        </w:rPr>
      </w:pPr>
      <w:r w:rsidRPr="00F11966">
        <w:rPr>
          <w:lang w:val="en-US"/>
        </w:rPr>
        <w:t xml:space="preserve">      type: string</w:t>
      </w:r>
    </w:p>
    <w:p w14:paraId="3295F9DB" w14:textId="77777777" w:rsidR="00E92CBF" w:rsidRPr="00F11966" w:rsidRDefault="00E92CBF" w:rsidP="00E92CBF">
      <w:pPr>
        <w:pStyle w:val="PL"/>
        <w:rPr>
          <w:lang w:val="en-US"/>
        </w:rPr>
      </w:pPr>
      <w:r w:rsidRPr="00F11966">
        <w:rPr>
          <w:lang w:val="en-US"/>
        </w:rPr>
        <w:t xml:space="preserve">      pattern: '^([0-9a-fA-F]{2})((-[0-9a-fA-F]{2}){5})$'</w:t>
      </w:r>
    </w:p>
    <w:p w14:paraId="3E9F1B87" w14:textId="77777777" w:rsidR="00E92CBF" w:rsidRPr="00F11966" w:rsidRDefault="00E92CBF" w:rsidP="00E92CBF">
      <w:pPr>
        <w:pStyle w:val="PL"/>
        <w:rPr>
          <w:lang w:val="en-US"/>
        </w:rPr>
      </w:pPr>
      <w:r w:rsidRPr="00F11966">
        <w:rPr>
          <w:lang w:val="en-US"/>
        </w:rPr>
        <w:t xml:space="preserve">      nullable: true</w:t>
      </w:r>
    </w:p>
    <w:p w14:paraId="383EC58B" w14:textId="7A6716CB" w:rsidR="008C1EA3" w:rsidRDefault="008C1EA3" w:rsidP="008C1EA3">
      <w:pPr>
        <w:pStyle w:val="PL"/>
        <w:rPr>
          <w:lang w:val="en-US"/>
        </w:rPr>
      </w:pPr>
      <w:r w:rsidRPr="00F11966">
        <w:t xml:space="preserve">      </w:t>
      </w:r>
      <w:r w:rsidRPr="001531E3">
        <w:rPr>
          <w:lang w:val="en-US"/>
        </w:rPr>
        <w:t>description:</w:t>
      </w:r>
      <w:r>
        <w:rPr>
          <w:lang w:val="en-US"/>
        </w:rPr>
        <w:t xml:space="preserve"> </w:t>
      </w:r>
      <w:r w:rsidRPr="001D2CEF">
        <w:rPr>
          <w:lang w:eastAsia="zh-CN"/>
        </w:rPr>
        <w:t>String identifying a MAC address formatted in the hexadecim</w:t>
      </w:r>
      <w:r>
        <w:rPr>
          <w:lang w:eastAsia="zh-CN"/>
        </w:rPr>
        <w:t xml:space="preserve">al notation according to clause </w:t>
      </w:r>
      <w:r w:rsidRPr="001D2CEF">
        <w:rPr>
          <w:lang w:eastAsia="zh-CN"/>
        </w:rPr>
        <w:t>1.1 and clause</w:t>
      </w:r>
      <w:r>
        <w:rPr>
          <w:lang w:eastAsia="zh-CN"/>
        </w:rPr>
        <w:t xml:space="preserve"> </w:t>
      </w:r>
      <w:r w:rsidRPr="001D2CEF">
        <w:rPr>
          <w:lang w:eastAsia="zh-CN"/>
        </w:rPr>
        <w:t>2.1 of RFC</w:t>
      </w:r>
      <w:r>
        <w:rPr>
          <w:lang w:eastAsia="zh-CN"/>
        </w:rPr>
        <w:t xml:space="preserve"> </w:t>
      </w:r>
      <w:r w:rsidRPr="001D2CEF">
        <w:rPr>
          <w:lang w:eastAsia="zh-CN"/>
        </w:rPr>
        <w:t>7042</w:t>
      </w:r>
      <w:r>
        <w:rPr>
          <w:lang w:eastAsia="zh-CN"/>
        </w:rPr>
        <w:t xml:space="preserve"> </w:t>
      </w:r>
      <w:r w:rsidRPr="001D2CEF">
        <w:t xml:space="preserve">with the OpenAPI </w:t>
      </w:r>
      <w:r w:rsidR="002163ED">
        <w:t>"nullable=</w:t>
      </w:r>
      <w:r w:rsidRPr="001D2CEF">
        <w:t xml:space="preserve"> true" property</w:t>
      </w:r>
      <w:r>
        <w:t>.</w:t>
      </w:r>
    </w:p>
    <w:p w14:paraId="78EFE321" w14:textId="77777777" w:rsidR="00E92CBF" w:rsidRPr="00F11966" w:rsidRDefault="00E92CBF" w:rsidP="00E92CBF">
      <w:pPr>
        <w:pStyle w:val="PL"/>
        <w:rPr>
          <w:lang w:val="en-US"/>
        </w:rPr>
      </w:pPr>
      <w:r w:rsidRPr="00F11966">
        <w:rPr>
          <w:lang w:val="en-US"/>
        </w:rPr>
        <w:lastRenderedPageBreak/>
        <w:t xml:space="preserve">    SupportedFeatures:</w:t>
      </w:r>
    </w:p>
    <w:p w14:paraId="25E96812" w14:textId="77777777" w:rsidR="00E92CBF" w:rsidRPr="00F11966" w:rsidRDefault="00E92CBF" w:rsidP="00E92CBF">
      <w:pPr>
        <w:pStyle w:val="PL"/>
        <w:rPr>
          <w:lang w:val="en-US"/>
        </w:rPr>
      </w:pPr>
      <w:r w:rsidRPr="00F11966">
        <w:rPr>
          <w:lang w:val="en-US"/>
        </w:rPr>
        <w:t xml:space="preserve">      type: string</w:t>
      </w:r>
    </w:p>
    <w:p w14:paraId="064A306B" w14:textId="77777777" w:rsidR="00E92CBF" w:rsidRPr="00F11966" w:rsidRDefault="00E92CBF" w:rsidP="00E92CBF">
      <w:pPr>
        <w:pStyle w:val="PL"/>
      </w:pPr>
      <w:r w:rsidRPr="00F11966">
        <w:t xml:space="preserve">      pattern: '^[A-Fa-f0-9]*$'</w:t>
      </w:r>
    </w:p>
    <w:p w14:paraId="59A96F23" w14:textId="77777777" w:rsidR="00AB5249" w:rsidRPr="000D2F61" w:rsidRDefault="00AB5249" w:rsidP="00AB5249">
      <w:pPr>
        <w:pStyle w:val="PL"/>
        <w:rPr>
          <w:lang w:eastAsia="zh-CN"/>
        </w:rPr>
      </w:pPr>
      <w:r w:rsidRPr="000D2F61">
        <w:rPr>
          <w:lang w:eastAsia="zh-CN"/>
        </w:rPr>
        <w:t xml:space="preserve">      description: </w:t>
      </w:r>
      <w:r w:rsidRPr="00C45411">
        <w:rPr>
          <w:lang w:eastAsia="zh-CN"/>
        </w:rPr>
        <w:t>A string used to indicate the features supported by an API that is used as defined in clause</w:t>
      </w: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29.500. The string shall contain a bitmask indicating supported features in hexadecimal representation</w:t>
      </w: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table 5.2.2-3.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p w14:paraId="67301CFC" w14:textId="77777777" w:rsidR="00E92CBF" w:rsidRPr="00202CB2" w:rsidRDefault="00E92CBF" w:rsidP="00E92CBF">
      <w:pPr>
        <w:pStyle w:val="PL"/>
        <w:rPr>
          <w:lang w:val="en-US"/>
        </w:rPr>
      </w:pPr>
      <w:r w:rsidRPr="00F11966">
        <w:rPr>
          <w:lang w:val="en-US"/>
        </w:rPr>
        <w:t xml:space="preserve">    </w:t>
      </w:r>
      <w:r w:rsidRPr="00202CB2">
        <w:rPr>
          <w:lang w:val="en-US"/>
        </w:rPr>
        <w:t>Uinteger:</w:t>
      </w:r>
    </w:p>
    <w:p w14:paraId="3BD4DE84" w14:textId="77777777" w:rsidR="00E92CBF" w:rsidRPr="00F11966" w:rsidRDefault="00E92CBF" w:rsidP="00E92CBF">
      <w:pPr>
        <w:pStyle w:val="PL"/>
        <w:rPr>
          <w:lang w:val="sv-SE"/>
        </w:rPr>
      </w:pPr>
      <w:r w:rsidRPr="00202CB2">
        <w:rPr>
          <w:lang w:val="en-US"/>
        </w:rPr>
        <w:t xml:space="preserve">      </w:t>
      </w:r>
      <w:r w:rsidRPr="00F11966">
        <w:rPr>
          <w:lang w:val="sv-SE"/>
        </w:rPr>
        <w:t>type: integer</w:t>
      </w:r>
    </w:p>
    <w:p w14:paraId="7069482A" w14:textId="77777777" w:rsidR="00E92CBF" w:rsidRPr="00F11966" w:rsidRDefault="00E92CBF" w:rsidP="00E92CBF">
      <w:pPr>
        <w:pStyle w:val="PL"/>
        <w:rPr>
          <w:lang w:val="sv-SE"/>
        </w:rPr>
      </w:pPr>
      <w:r w:rsidRPr="00F11966">
        <w:rPr>
          <w:lang w:val="sv-SE"/>
        </w:rPr>
        <w:t xml:space="preserve">      minimum: 0</w:t>
      </w:r>
    </w:p>
    <w:p w14:paraId="1FA2C724" w14:textId="77777777" w:rsidR="008C1EA3" w:rsidRDefault="008C1EA3" w:rsidP="008C1EA3">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120267C6" w14:textId="77777777" w:rsidR="00E92CBF" w:rsidRPr="00202CB2" w:rsidRDefault="00E92CBF" w:rsidP="00E92CBF">
      <w:pPr>
        <w:pStyle w:val="PL"/>
        <w:rPr>
          <w:lang w:val="en-US"/>
        </w:rPr>
      </w:pPr>
      <w:r w:rsidRPr="00202CB2">
        <w:rPr>
          <w:lang w:val="en-US"/>
        </w:rPr>
        <w:t xml:space="preserve">    UintegerRm:</w:t>
      </w:r>
    </w:p>
    <w:p w14:paraId="0153DBCB" w14:textId="77777777" w:rsidR="00E92CBF" w:rsidRPr="00F11966" w:rsidRDefault="00E92CBF" w:rsidP="00E92CBF">
      <w:pPr>
        <w:pStyle w:val="PL"/>
        <w:rPr>
          <w:lang w:val="sv-SE"/>
        </w:rPr>
      </w:pPr>
      <w:r w:rsidRPr="00202CB2">
        <w:rPr>
          <w:lang w:val="en-US"/>
        </w:rPr>
        <w:t xml:space="preserve">      </w:t>
      </w:r>
      <w:r w:rsidRPr="00F11966">
        <w:rPr>
          <w:lang w:val="sv-SE"/>
        </w:rPr>
        <w:t>type: integer</w:t>
      </w:r>
    </w:p>
    <w:p w14:paraId="0923AB74" w14:textId="77777777" w:rsidR="00E92CBF" w:rsidRPr="00F11966" w:rsidRDefault="00E92CBF" w:rsidP="00E92CBF">
      <w:pPr>
        <w:pStyle w:val="PL"/>
        <w:rPr>
          <w:lang w:val="sv-SE"/>
        </w:rPr>
      </w:pPr>
      <w:r w:rsidRPr="00F11966">
        <w:rPr>
          <w:lang w:val="sv-SE"/>
        </w:rPr>
        <w:t xml:space="preserve">      minimum: 0</w:t>
      </w:r>
    </w:p>
    <w:p w14:paraId="1F179814" w14:textId="794BB04C" w:rsidR="008C1EA3" w:rsidRDefault="008C1EA3" w:rsidP="008C1EA3">
      <w:pPr>
        <w:pStyle w:val="PL"/>
        <w:rPr>
          <w:lang w:val="en-US"/>
        </w:rPr>
      </w:pPr>
      <w:r w:rsidRPr="00F11966">
        <w:t xml:space="preserve">      </w:t>
      </w:r>
      <w:r w:rsidRPr="001531E3">
        <w:rPr>
          <w:lang w:val="en-US"/>
        </w:rPr>
        <w:t>description:</w:t>
      </w:r>
      <w:r w:rsidRPr="009E21BA">
        <w:t xml:space="preserve"> </w:t>
      </w:r>
      <w:r w:rsidRPr="001D2CEF">
        <w:t>Unsigned Integer, i.e. only value 0 and integers above 0 are permissible</w:t>
      </w:r>
      <w:r w:rsidRPr="009E21BA">
        <w:t xml:space="preserve"> </w:t>
      </w:r>
      <w:r w:rsidRPr="001D2CEF">
        <w:t xml:space="preserve">with the OpenAPI </w:t>
      </w:r>
      <w:r w:rsidR="002163ED">
        <w:t>"nullable=</w:t>
      </w:r>
      <w:r w:rsidRPr="001D2CEF">
        <w:t xml:space="preserve"> true" property</w:t>
      </w:r>
      <w:r>
        <w:t>.</w:t>
      </w:r>
    </w:p>
    <w:p w14:paraId="3875372A" w14:textId="77777777" w:rsidR="00E92CBF" w:rsidRPr="00202CB2" w:rsidRDefault="00E92CBF" w:rsidP="00E92CBF">
      <w:pPr>
        <w:pStyle w:val="PL"/>
        <w:rPr>
          <w:lang w:val="en-US"/>
        </w:rPr>
      </w:pPr>
      <w:r w:rsidRPr="00202CB2">
        <w:rPr>
          <w:lang w:val="en-US"/>
        </w:rPr>
        <w:t xml:space="preserve">      nullable: true</w:t>
      </w:r>
    </w:p>
    <w:p w14:paraId="03D22A2E" w14:textId="77777777" w:rsidR="00E92CBF" w:rsidRPr="00202CB2" w:rsidRDefault="00E92CBF" w:rsidP="00E92CBF">
      <w:pPr>
        <w:pStyle w:val="PL"/>
        <w:rPr>
          <w:lang w:val="en-US"/>
        </w:rPr>
      </w:pPr>
      <w:r w:rsidRPr="00202CB2">
        <w:rPr>
          <w:lang w:val="en-US"/>
        </w:rPr>
        <w:t xml:space="preserve">    Uint16:</w:t>
      </w:r>
    </w:p>
    <w:p w14:paraId="30A8CF53" w14:textId="77777777" w:rsidR="00E92CBF" w:rsidRPr="00202CB2" w:rsidRDefault="00E92CBF" w:rsidP="00E92CBF">
      <w:pPr>
        <w:pStyle w:val="PL"/>
        <w:rPr>
          <w:lang w:val="en-US"/>
        </w:rPr>
      </w:pPr>
      <w:r w:rsidRPr="00202CB2">
        <w:rPr>
          <w:lang w:val="en-US"/>
        </w:rPr>
        <w:t xml:space="preserve">      type: integer</w:t>
      </w:r>
    </w:p>
    <w:p w14:paraId="572667DC" w14:textId="77777777" w:rsidR="00E92CBF" w:rsidRPr="00202CB2" w:rsidRDefault="00E92CBF" w:rsidP="00E92CBF">
      <w:pPr>
        <w:pStyle w:val="PL"/>
        <w:rPr>
          <w:lang w:val="en-US"/>
        </w:rPr>
      </w:pPr>
      <w:r w:rsidRPr="00202CB2">
        <w:rPr>
          <w:lang w:val="en-US"/>
        </w:rPr>
        <w:t xml:space="preserve">      minimum: 0</w:t>
      </w:r>
    </w:p>
    <w:p w14:paraId="776B526A" w14:textId="77777777" w:rsidR="00E92CBF" w:rsidRPr="00202CB2" w:rsidRDefault="00E92CBF" w:rsidP="00E92CBF">
      <w:pPr>
        <w:pStyle w:val="PL"/>
        <w:rPr>
          <w:lang w:val="en-US"/>
        </w:rPr>
      </w:pPr>
      <w:r w:rsidRPr="00202CB2">
        <w:rPr>
          <w:lang w:val="en-US"/>
        </w:rPr>
        <w:t xml:space="preserve">      maximum: 65535</w:t>
      </w:r>
    </w:p>
    <w:p w14:paraId="0074B34C" w14:textId="77777777" w:rsidR="008C1EA3" w:rsidRDefault="008C1EA3" w:rsidP="008C1EA3">
      <w:pPr>
        <w:pStyle w:val="PL"/>
        <w:rPr>
          <w:lang w:val="en-US"/>
        </w:rPr>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6B459122" w14:textId="77777777" w:rsidR="00E92CBF" w:rsidRPr="00202CB2" w:rsidRDefault="00E92CBF" w:rsidP="00E92CBF">
      <w:pPr>
        <w:pStyle w:val="PL"/>
        <w:rPr>
          <w:lang w:val="en-US"/>
        </w:rPr>
      </w:pPr>
      <w:r w:rsidRPr="00202CB2">
        <w:rPr>
          <w:lang w:val="en-US"/>
        </w:rPr>
        <w:t xml:space="preserve">    Uint16Rm:</w:t>
      </w:r>
    </w:p>
    <w:p w14:paraId="66DDC374" w14:textId="77777777" w:rsidR="00E92CBF" w:rsidRPr="00202CB2" w:rsidRDefault="00E92CBF" w:rsidP="00E92CBF">
      <w:pPr>
        <w:pStyle w:val="PL"/>
        <w:rPr>
          <w:lang w:val="en-US"/>
        </w:rPr>
      </w:pPr>
      <w:r w:rsidRPr="00202CB2">
        <w:rPr>
          <w:lang w:val="en-US"/>
        </w:rPr>
        <w:t xml:space="preserve">      type: integer</w:t>
      </w:r>
    </w:p>
    <w:p w14:paraId="64A02DF4" w14:textId="77777777" w:rsidR="00E92CBF" w:rsidRPr="00202CB2" w:rsidRDefault="00E92CBF" w:rsidP="00E92CBF">
      <w:pPr>
        <w:pStyle w:val="PL"/>
        <w:rPr>
          <w:lang w:val="en-US"/>
        </w:rPr>
      </w:pPr>
      <w:r w:rsidRPr="00202CB2">
        <w:rPr>
          <w:lang w:val="en-US"/>
        </w:rPr>
        <w:t xml:space="preserve">      minimum: 0</w:t>
      </w:r>
    </w:p>
    <w:p w14:paraId="700FCA4C" w14:textId="77777777" w:rsidR="00E92CBF" w:rsidRPr="00202CB2" w:rsidRDefault="00E92CBF" w:rsidP="00E92CBF">
      <w:pPr>
        <w:pStyle w:val="PL"/>
        <w:rPr>
          <w:lang w:val="en-US"/>
        </w:rPr>
      </w:pPr>
      <w:r w:rsidRPr="00202CB2">
        <w:rPr>
          <w:lang w:val="en-US"/>
        </w:rPr>
        <w:t xml:space="preserve">      maximum: 65535</w:t>
      </w:r>
    </w:p>
    <w:p w14:paraId="28D0AB97" w14:textId="77777777" w:rsidR="00E92CBF" w:rsidRPr="00202CB2" w:rsidRDefault="00E92CBF" w:rsidP="00E92CBF">
      <w:pPr>
        <w:pStyle w:val="PL"/>
        <w:rPr>
          <w:lang w:val="en-US"/>
        </w:rPr>
      </w:pPr>
      <w:r w:rsidRPr="00202CB2">
        <w:rPr>
          <w:lang w:val="en-US"/>
        </w:rPr>
        <w:t xml:space="preserve">      nullable: true</w:t>
      </w:r>
    </w:p>
    <w:p w14:paraId="13F146F9" w14:textId="67B759A7" w:rsidR="008C1EA3" w:rsidRDefault="008C1EA3" w:rsidP="008C1EA3">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rsidR="002163ED">
        <w:t>"nullable=</w:t>
      </w:r>
      <w:r w:rsidRPr="001D2CEF">
        <w:t xml:space="preserve"> true" property</w:t>
      </w:r>
      <w:r>
        <w:t>.</w:t>
      </w:r>
    </w:p>
    <w:p w14:paraId="68537B92" w14:textId="77777777" w:rsidR="00E92CBF" w:rsidRPr="00F11966" w:rsidRDefault="00E92CBF" w:rsidP="00E92CBF">
      <w:pPr>
        <w:pStyle w:val="PL"/>
        <w:rPr>
          <w:lang w:val="sv-SE"/>
        </w:rPr>
      </w:pPr>
      <w:r w:rsidRPr="00F11966">
        <w:rPr>
          <w:lang w:val="sv-SE"/>
        </w:rPr>
        <w:t xml:space="preserve">    Uint32:</w:t>
      </w:r>
    </w:p>
    <w:p w14:paraId="65B88753" w14:textId="77777777" w:rsidR="00E92CBF" w:rsidRPr="00F11966" w:rsidRDefault="00E92CBF" w:rsidP="00E92CBF">
      <w:pPr>
        <w:pStyle w:val="PL"/>
        <w:rPr>
          <w:lang w:val="sv-SE"/>
        </w:rPr>
      </w:pPr>
      <w:r w:rsidRPr="00F11966">
        <w:rPr>
          <w:lang w:val="sv-SE"/>
        </w:rPr>
        <w:t xml:space="preserve">      type: integer</w:t>
      </w:r>
    </w:p>
    <w:p w14:paraId="732C5B95" w14:textId="77777777" w:rsidR="00E92CBF" w:rsidRPr="00202CB2" w:rsidRDefault="00E92CBF" w:rsidP="00E92CBF">
      <w:pPr>
        <w:pStyle w:val="PL"/>
        <w:rPr>
          <w:lang w:val="en-US"/>
        </w:rPr>
      </w:pPr>
      <w:r w:rsidRPr="00202CB2">
        <w:rPr>
          <w:lang w:val="en-US"/>
        </w:rPr>
        <w:t xml:space="preserve">      minimum: 0</w:t>
      </w:r>
    </w:p>
    <w:p w14:paraId="07C25A92" w14:textId="77777777" w:rsidR="004113BA" w:rsidRPr="00202CB2" w:rsidRDefault="004113BA" w:rsidP="004113BA">
      <w:pPr>
        <w:pStyle w:val="PL"/>
        <w:rPr>
          <w:lang w:val="en-US"/>
        </w:rPr>
      </w:pPr>
      <w:r w:rsidRPr="00202CB2">
        <w:rPr>
          <w:lang w:val="en-US"/>
        </w:rPr>
        <w:t xml:space="preserve">      maximum: 4294967295 #(2^32)-1</w:t>
      </w:r>
    </w:p>
    <w:p w14:paraId="6F73B6D2" w14:textId="77777777" w:rsidR="008C1EA3" w:rsidRDefault="008C1EA3" w:rsidP="008C1EA3">
      <w:pPr>
        <w:pStyle w:val="PL"/>
        <w:rPr>
          <w:lang w:val="en-US"/>
        </w:rPr>
      </w:pPr>
      <w:r w:rsidRPr="00F11966">
        <w:t xml:space="preserve">      </w:t>
      </w:r>
      <w:r w:rsidRPr="001531E3">
        <w:rPr>
          <w:lang w:val="en-US"/>
        </w:rPr>
        <w:t>description:</w:t>
      </w:r>
      <w:r w:rsidRPr="009E21BA">
        <w:t xml:space="preserve"> </w:t>
      </w:r>
      <w:r>
        <w:t>Integer where the allowed values correspond to the value range of an unsigned 32-bit integer.</w:t>
      </w:r>
    </w:p>
    <w:p w14:paraId="461934D5" w14:textId="77777777" w:rsidR="00E92CBF" w:rsidRPr="00F11966" w:rsidRDefault="00E92CBF" w:rsidP="00E92CBF">
      <w:pPr>
        <w:pStyle w:val="PL"/>
        <w:rPr>
          <w:lang w:val="sv-SE"/>
        </w:rPr>
      </w:pPr>
      <w:r w:rsidRPr="00F11966">
        <w:rPr>
          <w:lang w:val="sv-SE"/>
        </w:rPr>
        <w:t xml:space="preserve">    Uint32Rm:</w:t>
      </w:r>
    </w:p>
    <w:p w14:paraId="500CA625" w14:textId="77777777" w:rsidR="00E92CBF" w:rsidRPr="00F11966" w:rsidRDefault="00E92CBF" w:rsidP="00E92CBF">
      <w:pPr>
        <w:pStyle w:val="PL"/>
        <w:rPr>
          <w:lang w:val="sv-SE"/>
        </w:rPr>
      </w:pPr>
      <w:r w:rsidRPr="00F11966">
        <w:rPr>
          <w:lang w:val="sv-SE"/>
        </w:rPr>
        <w:t xml:space="preserve">      format: int32</w:t>
      </w:r>
    </w:p>
    <w:p w14:paraId="104EC052" w14:textId="77777777" w:rsidR="00E92CBF" w:rsidRPr="00F11966" w:rsidRDefault="00E92CBF" w:rsidP="00E92CBF">
      <w:pPr>
        <w:pStyle w:val="PL"/>
        <w:rPr>
          <w:lang w:val="sv-SE"/>
        </w:rPr>
      </w:pPr>
      <w:r w:rsidRPr="00F11966">
        <w:rPr>
          <w:lang w:val="sv-SE"/>
        </w:rPr>
        <w:t xml:space="preserve">      type: integer</w:t>
      </w:r>
    </w:p>
    <w:p w14:paraId="3834CC54" w14:textId="77777777" w:rsidR="00E92CBF" w:rsidRPr="00202CB2" w:rsidRDefault="00E92CBF" w:rsidP="00E92CBF">
      <w:pPr>
        <w:pStyle w:val="PL"/>
        <w:rPr>
          <w:lang w:val="en-US"/>
        </w:rPr>
      </w:pPr>
      <w:r w:rsidRPr="00202CB2">
        <w:rPr>
          <w:lang w:val="en-US"/>
        </w:rPr>
        <w:t xml:space="preserve">      minimum: 0</w:t>
      </w:r>
    </w:p>
    <w:p w14:paraId="5C8F7161" w14:textId="77777777" w:rsidR="004113BA" w:rsidRPr="00202CB2" w:rsidRDefault="004113BA" w:rsidP="004113BA">
      <w:pPr>
        <w:pStyle w:val="PL"/>
        <w:rPr>
          <w:lang w:val="en-US"/>
        </w:rPr>
      </w:pPr>
      <w:r w:rsidRPr="00202CB2">
        <w:rPr>
          <w:lang w:val="en-US"/>
        </w:rPr>
        <w:t xml:space="preserve">      maximum: 4294967295 #(2^32)-1</w:t>
      </w:r>
    </w:p>
    <w:p w14:paraId="05FD7F4B" w14:textId="77777777" w:rsidR="00E92CBF" w:rsidRPr="00202CB2" w:rsidRDefault="00E92CBF" w:rsidP="00E92CBF">
      <w:pPr>
        <w:pStyle w:val="PL"/>
        <w:rPr>
          <w:lang w:val="en-US"/>
        </w:rPr>
      </w:pPr>
      <w:r w:rsidRPr="00202CB2">
        <w:rPr>
          <w:lang w:val="en-US"/>
        </w:rPr>
        <w:t xml:space="preserve">      nullable: true</w:t>
      </w:r>
    </w:p>
    <w:p w14:paraId="3D1E4245" w14:textId="77777777" w:rsidR="00AB5249" w:rsidRDefault="00AB5249" w:rsidP="00AB5249">
      <w:pPr>
        <w:pStyle w:val="PL"/>
        <w:rPr>
          <w:lang w:val="en-US"/>
        </w:rPr>
      </w:pPr>
      <w:r w:rsidRPr="00F11966">
        <w:t xml:space="preserve">      </w:t>
      </w:r>
      <w:r w:rsidRPr="001531E3">
        <w:rPr>
          <w:lang w:val="en-US"/>
        </w:rPr>
        <w:t>description:</w:t>
      </w:r>
      <w:r w:rsidRPr="00AF6C5A">
        <w:t xml:space="preserve"> </w:t>
      </w:r>
      <w:r>
        <w:t xml:space="preserve">Integer where the allowed values correspond to the value range of an unsigned 32-bit integer </w:t>
      </w:r>
      <w:r w:rsidRPr="001D2CEF">
        <w:t xml:space="preserve">with the OpenAPI </w:t>
      </w:r>
      <w:r>
        <w:t>"nullable=</w:t>
      </w:r>
      <w:r w:rsidRPr="001D2CEF">
        <w:t xml:space="preserve"> true" property</w:t>
      </w:r>
      <w:r>
        <w:t>.</w:t>
      </w:r>
    </w:p>
    <w:p w14:paraId="690906AF" w14:textId="77777777" w:rsidR="00E92CBF" w:rsidRPr="00F11966" w:rsidRDefault="00E92CBF" w:rsidP="00E92CBF">
      <w:pPr>
        <w:pStyle w:val="PL"/>
        <w:rPr>
          <w:lang w:val="sv-SE"/>
        </w:rPr>
      </w:pPr>
      <w:r w:rsidRPr="00F11966">
        <w:rPr>
          <w:lang w:val="sv-SE"/>
        </w:rPr>
        <w:t xml:space="preserve">    Uint64:</w:t>
      </w:r>
    </w:p>
    <w:p w14:paraId="1A524862" w14:textId="77777777" w:rsidR="00E92CBF" w:rsidRPr="00F11966" w:rsidRDefault="00E92CBF" w:rsidP="00E92CBF">
      <w:pPr>
        <w:pStyle w:val="PL"/>
        <w:rPr>
          <w:lang w:val="sv-SE"/>
        </w:rPr>
      </w:pPr>
      <w:r w:rsidRPr="00F11966">
        <w:rPr>
          <w:lang w:val="sv-SE"/>
        </w:rPr>
        <w:t xml:space="preserve">      type: integer</w:t>
      </w:r>
    </w:p>
    <w:p w14:paraId="61AFA527" w14:textId="77777777" w:rsidR="00E92CBF" w:rsidRPr="00202CB2" w:rsidRDefault="00E92CBF" w:rsidP="00E92CBF">
      <w:pPr>
        <w:pStyle w:val="PL"/>
        <w:rPr>
          <w:lang w:val="en-US"/>
        </w:rPr>
      </w:pPr>
      <w:r w:rsidRPr="00202CB2">
        <w:rPr>
          <w:lang w:val="en-US"/>
        </w:rPr>
        <w:t xml:space="preserve">      minimum: 0</w:t>
      </w:r>
    </w:p>
    <w:p w14:paraId="2A5FA2EF" w14:textId="77777777" w:rsidR="004113BA" w:rsidRPr="00202CB2" w:rsidRDefault="004113BA" w:rsidP="004113BA">
      <w:pPr>
        <w:pStyle w:val="PL"/>
        <w:rPr>
          <w:lang w:val="en-US"/>
        </w:rPr>
      </w:pPr>
      <w:r w:rsidRPr="00202CB2">
        <w:rPr>
          <w:lang w:val="en-US"/>
        </w:rPr>
        <w:t xml:space="preserve">      maximum: 18446744073709551615</w:t>
      </w:r>
      <w:r w:rsidR="00DD5CCF" w:rsidRPr="00202CB2">
        <w:rPr>
          <w:lang w:val="en-US"/>
        </w:rPr>
        <w:t xml:space="preserve"> </w:t>
      </w:r>
      <w:r w:rsidRPr="00202CB2">
        <w:rPr>
          <w:lang w:val="en-US"/>
        </w:rPr>
        <w:t>#(2^64)-1</w:t>
      </w:r>
    </w:p>
    <w:p w14:paraId="23335A4A" w14:textId="77777777" w:rsidR="008C1EA3" w:rsidRDefault="008C1EA3" w:rsidP="008C1EA3">
      <w:pPr>
        <w:pStyle w:val="PL"/>
        <w:rPr>
          <w:lang w:val="en-US"/>
        </w:rPr>
      </w:pPr>
      <w:r w:rsidRPr="00F11966">
        <w:t xml:space="preserve">      </w:t>
      </w:r>
      <w:r w:rsidRPr="001531E3">
        <w:rPr>
          <w:lang w:val="en-US"/>
        </w:rPr>
        <w:t>description:</w:t>
      </w:r>
      <w:r w:rsidRPr="00AF6C5A">
        <w:t xml:space="preserve"> </w:t>
      </w:r>
      <w:r>
        <w:t>Integer where the allowed values correspond to the value range of an unsigned 64-bit integer.</w:t>
      </w:r>
    </w:p>
    <w:p w14:paraId="31FA7587" w14:textId="77777777" w:rsidR="00E92CBF" w:rsidRPr="00F11966" w:rsidRDefault="00E92CBF" w:rsidP="00E92CBF">
      <w:pPr>
        <w:pStyle w:val="PL"/>
        <w:rPr>
          <w:lang w:val="sv-SE"/>
        </w:rPr>
      </w:pPr>
      <w:r w:rsidRPr="00F11966">
        <w:rPr>
          <w:lang w:val="sv-SE"/>
        </w:rPr>
        <w:t xml:space="preserve">    Uint64Rm:</w:t>
      </w:r>
    </w:p>
    <w:p w14:paraId="707B998D" w14:textId="77777777" w:rsidR="00E92CBF" w:rsidRPr="00F11966" w:rsidRDefault="00E92CBF" w:rsidP="00E92CBF">
      <w:pPr>
        <w:pStyle w:val="PL"/>
        <w:rPr>
          <w:lang w:val="sv-SE"/>
        </w:rPr>
      </w:pPr>
      <w:r w:rsidRPr="00F11966">
        <w:rPr>
          <w:lang w:val="sv-SE"/>
        </w:rPr>
        <w:t xml:space="preserve">      type: integer</w:t>
      </w:r>
    </w:p>
    <w:p w14:paraId="50BEAA70" w14:textId="77777777" w:rsidR="00E92CBF" w:rsidRPr="00202CB2" w:rsidRDefault="00E92CBF" w:rsidP="00E92CBF">
      <w:pPr>
        <w:pStyle w:val="PL"/>
        <w:rPr>
          <w:lang w:val="en-US"/>
        </w:rPr>
      </w:pPr>
      <w:r w:rsidRPr="00202CB2">
        <w:rPr>
          <w:lang w:val="en-US"/>
        </w:rPr>
        <w:t xml:space="preserve">      minimum: 0</w:t>
      </w:r>
    </w:p>
    <w:p w14:paraId="3D9D5A09" w14:textId="77777777" w:rsidR="004113BA" w:rsidRPr="00202CB2" w:rsidRDefault="004113BA" w:rsidP="004113BA">
      <w:pPr>
        <w:pStyle w:val="PL"/>
        <w:rPr>
          <w:lang w:val="en-US"/>
        </w:rPr>
      </w:pPr>
      <w:r w:rsidRPr="00202CB2">
        <w:rPr>
          <w:lang w:val="en-US"/>
        </w:rPr>
        <w:t xml:space="preserve">      maximum: 18446744073709551615</w:t>
      </w:r>
      <w:r w:rsidR="00DD5CCF" w:rsidRPr="00202CB2">
        <w:rPr>
          <w:lang w:val="en-US"/>
        </w:rPr>
        <w:t xml:space="preserve"> </w:t>
      </w:r>
      <w:r w:rsidRPr="00202CB2">
        <w:rPr>
          <w:lang w:val="en-US"/>
        </w:rPr>
        <w:t>#(2^64)-1</w:t>
      </w:r>
    </w:p>
    <w:p w14:paraId="5893F2D2" w14:textId="77777777" w:rsidR="00E92CBF" w:rsidRPr="00F11966" w:rsidRDefault="00E92CBF" w:rsidP="00E92CBF">
      <w:pPr>
        <w:pStyle w:val="PL"/>
        <w:rPr>
          <w:lang w:val="en-US"/>
        </w:rPr>
      </w:pPr>
      <w:r w:rsidRPr="00202CB2">
        <w:rPr>
          <w:lang w:val="en-US"/>
        </w:rPr>
        <w:t xml:space="preserve">      </w:t>
      </w:r>
      <w:r w:rsidRPr="00F11966">
        <w:rPr>
          <w:lang w:val="en-US"/>
        </w:rPr>
        <w:t>nullable: true</w:t>
      </w:r>
    </w:p>
    <w:p w14:paraId="21DA4C3D" w14:textId="77777777" w:rsidR="00AB5249" w:rsidRDefault="00AB5249" w:rsidP="00AB5249">
      <w:pPr>
        <w:pStyle w:val="PL"/>
        <w:rPr>
          <w:lang w:val="en-US"/>
        </w:rPr>
      </w:pPr>
      <w:r w:rsidRPr="00F11966">
        <w:t xml:space="preserve">      </w:t>
      </w:r>
      <w:r w:rsidRPr="001531E3">
        <w:rPr>
          <w:lang w:val="en-US"/>
        </w:rPr>
        <w:t>description:</w:t>
      </w:r>
      <w:r w:rsidRPr="009E21BA">
        <w:t xml:space="preserve"> </w:t>
      </w:r>
      <w:r>
        <w:t xml:space="preserve">Integer where the allowed values correspond to the value range of an unsigned 16-bit integer </w:t>
      </w:r>
      <w:r w:rsidRPr="001D2CEF">
        <w:t xml:space="preserve">with the OpenAPI </w:t>
      </w:r>
      <w:r>
        <w:t>"nullable=</w:t>
      </w:r>
      <w:r w:rsidRPr="001D2CEF">
        <w:t xml:space="preserve"> true" property</w:t>
      </w:r>
      <w:r>
        <w:t>.</w:t>
      </w:r>
    </w:p>
    <w:p w14:paraId="3ED73D2D" w14:textId="77777777" w:rsidR="00E92CBF" w:rsidRPr="00F11966" w:rsidRDefault="00E92CBF" w:rsidP="00E92CBF">
      <w:pPr>
        <w:pStyle w:val="PL"/>
        <w:rPr>
          <w:lang w:val="sv-SE"/>
        </w:rPr>
      </w:pPr>
      <w:r w:rsidRPr="00F11966">
        <w:rPr>
          <w:lang w:val="sv-SE"/>
        </w:rPr>
        <w:t xml:space="preserve">    Uri:</w:t>
      </w:r>
    </w:p>
    <w:p w14:paraId="6252CDD9" w14:textId="77777777" w:rsidR="00E92CBF" w:rsidRPr="00F11966" w:rsidRDefault="00E92CBF" w:rsidP="00E92CBF">
      <w:pPr>
        <w:pStyle w:val="PL"/>
        <w:rPr>
          <w:lang w:val="sv-SE"/>
        </w:rPr>
      </w:pPr>
      <w:r w:rsidRPr="00F11966">
        <w:rPr>
          <w:lang w:val="sv-SE"/>
        </w:rPr>
        <w:t xml:space="preserve">      type: string</w:t>
      </w:r>
    </w:p>
    <w:p w14:paraId="4BDDF1F8" w14:textId="77777777" w:rsidR="008C1EA3" w:rsidRDefault="008C1EA3" w:rsidP="008C1EA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p>
    <w:p w14:paraId="1DAFEA41" w14:textId="77777777" w:rsidR="00E92CBF" w:rsidRPr="00F11966" w:rsidRDefault="00E92CBF" w:rsidP="00E92CBF">
      <w:pPr>
        <w:pStyle w:val="PL"/>
        <w:rPr>
          <w:lang w:val="sv-SE"/>
        </w:rPr>
      </w:pPr>
      <w:r w:rsidRPr="00F11966">
        <w:rPr>
          <w:lang w:val="sv-SE"/>
        </w:rPr>
        <w:t xml:space="preserve">    UriRm:</w:t>
      </w:r>
    </w:p>
    <w:p w14:paraId="00BA9316" w14:textId="77777777" w:rsidR="00E92CBF" w:rsidRPr="00F11966" w:rsidRDefault="00E92CBF" w:rsidP="00E92CBF">
      <w:pPr>
        <w:pStyle w:val="PL"/>
        <w:rPr>
          <w:lang w:val="sv-SE"/>
        </w:rPr>
      </w:pPr>
      <w:r w:rsidRPr="00F11966">
        <w:rPr>
          <w:lang w:val="sv-SE"/>
        </w:rPr>
        <w:t xml:space="preserve">      type: string</w:t>
      </w:r>
    </w:p>
    <w:p w14:paraId="10A973CF" w14:textId="77777777" w:rsidR="00E92CBF" w:rsidRPr="00F11966" w:rsidRDefault="00E92CBF" w:rsidP="00E92CBF">
      <w:pPr>
        <w:pStyle w:val="PL"/>
        <w:rPr>
          <w:lang w:val="en-US"/>
        </w:rPr>
      </w:pPr>
      <w:r w:rsidRPr="00F11966">
        <w:rPr>
          <w:lang w:val="en-US"/>
        </w:rPr>
        <w:t xml:space="preserve">      nullable: true</w:t>
      </w:r>
    </w:p>
    <w:p w14:paraId="7AA981EF"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providing an URI formatted according to RFC</w:t>
      </w:r>
      <w:r>
        <w:rPr>
          <w:lang w:eastAsia="zh-CN"/>
        </w:rPr>
        <w:t xml:space="preserve"> </w:t>
      </w:r>
      <w:r w:rsidRPr="001D2CEF">
        <w:rPr>
          <w:lang w:eastAsia="zh-CN"/>
        </w:rPr>
        <w:t>3986</w:t>
      </w:r>
      <w:r>
        <w:rPr>
          <w:lang w:eastAsia="zh-CN"/>
        </w:rPr>
        <w:t xml:space="preserve"> </w:t>
      </w:r>
      <w:r w:rsidRPr="001D2CEF">
        <w:t xml:space="preserve">with the OpenAPI </w:t>
      </w:r>
      <w:r>
        <w:t>"nullable=</w:t>
      </w:r>
      <w:r w:rsidRPr="001D2CEF">
        <w:t xml:space="preserve"> true" property</w:t>
      </w:r>
      <w:r>
        <w:t>.</w:t>
      </w:r>
    </w:p>
    <w:p w14:paraId="4FCC843F" w14:textId="77777777" w:rsidR="00E92CBF" w:rsidRPr="00F11966" w:rsidRDefault="00E92CBF" w:rsidP="00E92CBF">
      <w:pPr>
        <w:pStyle w:val="PL"/>
      </w:pPr>
      <w:r w:rsidRPr="00F11966">
        <w:t xml:space="preserve">    VarUeId:</w:t>
      </w:r>
    </w:p>
    <w:p w14:paraId="73FA4521" w14:textId="77777777" w:rsidR="00E92CBF" w:rsidRPr="00F11966" w:rsidRDefault="00E92CBF" w:rsidP="00E92CBF">
      <w:pPr>
        <w:pStyle w:val="PL"/>
      </w:pPr>
      <w:r w:rsidRPr="00F11966">
        <w:t xml:space="preserve">      type: string</w:t>
      </w:r>
    </w:p>
    <w:p w14:paraId="633AFC38"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63A73A7F" w14:textId="77777777" w:rsidR="008C1EA3" w:rsidRDefault="008C1EA3" w:rsidP="008C1EA3">
      <w:pPr>
        <w:pStyle w:val="PL"/>
        <w:rPr>
          <w:lang w:val="en-US"/>
        </w:rPr>
      </w:pPr>
      <w:r w:rsidRPr="00F11966">
        <w:t xml:space="preserve">      </w:t>
      </w:r>
      <w:r w:rsidRPr="001531E3">
        <w:rPr>
          <w:lang w:val="en-US"/>
        </w:rPr>
        <w:t>description:</w:t>
      </w:r>
      <w:r w:rsidRPr="00AF6C5A">
        <w:rPr>
          <w:lang w:eastAsia="zh-CN"/>
        </w:rPr>
        <w:t xml:space="preserve"> </w:t>
      </w:r>
      <w:r w:rsidRPr="001D2CEF">
        <w:rPr>
          <w:lang w:eastAsia="zh-CN"/>
        </w:rPr>
        <w:t>String represents the SUPI or GPSI</w:t>
      </w:r>
    </w:p>
    <w:p w14:paraId="68EAECA6" w14:textId="77777777" w:rsidR="00E92CBF" w:rsidRPr="00F11966" w:rsidRDefault="00E92CBF" w:rsidP="00E92CBF">
      <w:pPr>
        <w:pStyle w:val="PL"/>
      </w:pPr>
      <w:r w:rsidRPr="00F11966">
        <w:t xml:space="preserve">    VarUeIdRm:</w:t>
      </w:r>
    </w:p>
    <w:p w14:paraId="17858342" w14:textId="77777777" w:rsidR="00E92CBF" w:rsidRPr="00F11966" w:rsidRDefault="00E92CBF" w:rsidP="00E92CBF">
      <w:pPr>
        <w:pStyle w:val="PL"/>
      </w:pPr>
      <w:r w:rsidRPr="00F11966">
        <w:t xml:space="preserve">      type: string</w:t>
      </w:r>
    </w:p>
    <w:p w14:paraId="7809447A"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169503CB" w14:textId="77777777" w:rsidR="00E92CBF" w:rsidRPr="00F11966" w:rsidRDefault="00E92CBF" w:rsidP="00E92CBF">
      <w:pPr>
        <w:pStyle w:val="PL"/>
        <w:rPr>
          <w:lang w:val="en-US"/>
        </w:rPr>
      </w:pPr>
      <w:r w:rsidRPr="00F11966">
        <w:rPr>
          <w:lang w:val="en-US"/>
        </w:rPr>
        <w:lastRenderedPageBreak/>
        <w:t xml:space="preserve">      nullable: true</w:t>
      </w:r>
    </w:p>
    <w:p w14:paraId="6BAA45B5"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 property</w:t>
      </w:r>
      <w:r>
        <w:t>.</w:t>
      </w:r>
    </w:p>
    <w:p w14:paraId="6DBF45CE" w14:textId="77777777" w:rsidR="00E92CBF" w:rsidRPr="00F11966" w:rsidRDefault="00E92CBF" w:rsidP="00E92CBF">
      <w:pPr>
        <w:pStyle w:val="PL"/>
        <w:rPr>
          <w:lang w:val="sv-SE"/>
        </w:rPr>
      </w:pPr>
      <w:r w:rsidRPr="00F11966">
        <w:rPr>
          <w:lang w:val="sv-SE"/>
        </w:rPr>
        <w:t xml:space="preserve">    TimeZone:</w:t>
      </w:r>
    </w:p>
    <w:p w14:paraId="5DE5DF7A" w14:textId="77777777" w:rsidR="00E92CBF" w:rsidRPr="00F11966" w:rsidRDefault="00E92CBF" w:rsidP="00E92CBF">
      <w:pPr>
        <w:pStyle w:val="PL"/>
        <w:rPr>
          <w:lang w:val="en-US"/>
        </w:rPr>
      </w:pPr>
      <w:r w:rsidRPr="00F11966">
        <w:rPr>
          <w:lang w:val="en-US"/>
        </w:rPr>
        <w:t xml:space="preserve">      type: string</w:t>
      </w:r>
    </w:p>
    <w:p w14:paraId="38F4136D" w14:textId="77777777" w:rsidR="00AB5249" w:rsidRDefault="00AB5249" w:rsidP="00AB5249">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069A13AB" w14:textId="77777777" w:rsidR="00AB5249" w:rsidRDefault="00AB5249" w:rsidP="00AB5249">
      <w:pPr>
        <w:pStyle w:val="PL"/>
        <w:rPr>
          <w:lang w:eastAsia="zh-CN"/>
        </w:rPr>
      </w:pPr>
      <w:r w:rsidRPr="003029DE">
        <w:rPr>
          <w:lang w:eastAsia="zh-CN"/>
        </w:rPr>
        <w:t xml:space="preserve">      description: String with format "&lt;time-numoffset&gt;" optionally appended by "&lt;daylightSavingTime&gt;", where -  &lt;time-numoffset&gt; shall represent the time zone adjusted for daylight saving time and be encoded as time-numoffset as defined in clause 5.6 of</w:t>
      </w:r>
      <w:r>
        <w:rPr>
          <w:lang w:eastAsia="zh-CN"/>
        </w:rPr>
        <w:t xml:space="preserve"> IETF</w:t>
      </w:r>
      <w:r w:rsidRPr="00C45411">
        <w:rPr>
          <w:lang w:eastAsia="zh-CN"/>
        </w:rPr>
        <w:t xml:space="preserve"> RFC</w:t>
      </w:r>
      <w:r>
        <w:rPr>
          <w:lang w:eastAsia="zh-CN"/>
        </w:rPr>
        <w:t xml:space="preserve"> 3339</w:t>
      </w:r>
      <w:r w:rsidRPr="00C45411">
        <w:rPr>
          <w:lang w:eastAsia="zh-CN"/>
        </w:rPr>
        <w:t>;</w:t>
      </w:r>
      <w:r>
        <w:rPr>
          <w:lang w:eastAsia="zh-CN"/>
        </w:rPr>
        <w:t xml:space="preserve"> </w:t>
      </w:r>
      <w:r w:rsidRPr="00C45411">
        <w:rPr>
          <w:lang w:eastAsia="zh-CN"/>
        </w:rPr>
        <w:t>- &lt;daylightSavingTime&gt; shall represent the adjustment that has been made and shall be encoded as "+1" or "+2" for a +1 or +2 hours adjustment.</w:t>
      </w:r>
      <w:r>
        <w:rPr>
          <w:lang w:eastAsia="zh-CN"/>
        </w:rPr>
        <w:t xml:space="preserve"> The example is for</w:t>
      </w:r>
      <w:r w:rsidRPr="001D2CEF">
        <w:rPr>
          <w:lang w:eastAsia="zh-CN"/>
        </w:rPr>
        <w:t xml:space="preserve"> 8 hours behind UTC, +1 hour adjustment for Daylight Saving Time</w:t>
      </w:r>
      <w:r>
        <w:rPr>
          <w:lang w:eastAsia="zh-CN"/>
        </w:rPr>
        <w:t>.</w:t>
      </w:r>
    </w:p>
    <w:p w14:paraId="56BB3E09" w14:textId="77777777" w:rsidR="00E92CBF" w:rsidRPr="00F11966" w:rsidRDefault="00E92CBF" w:rsidP="00E92CBF">
      <w:pPr>
        <w:pStyle w:val="PL"/>
        <w:rPr>
          <w:lang w:val="sv-SE"/>
        </w:rPr>
      </w:pPr>
      <w:r w:rsidRPr="00F11966">
        <w:rPr>
          <w:lang w:val="sv-SE"/>
        </w:rPr>
        <w:t xml:space="preserve">    TimeZoneRm:</w:t>
      </w:r>
    </w:p>
    <w:p w14:paraId="6847BCA1" w14:textId="77777777" w:rsidR="00E92CBF" w:rsidRPr="00F11966" w:rsidRDefault="00E92CBF" w:rsidP="00E92CBF">
      <w:pPr>
        <w:pStyle w:val="PL"/>
        <w:rPr>
          <w:lang w:val="en-US"/>
        </w:rPr>
      </w:pPr>
      <w:r w:rsidRPr="00F11966">
        <w:rPr>
          <w:lang w:val="en-US"/>
        </w:rPr>
        <w:t xml:space="preserve">      type: string</w:t>
      </w:r>
    </w:p>
    <w:p w14:paraId="231C52C4" w14:textId="77777777" w:rsidR="00E92CBF" w:rsidRPr="00F11966" w:rsidRDefault="00E92CBF" w:rsidP="00E92CBF">
      <w:pPr>
        <w:pStyle w:val="PL"/>
        <w:rPr>
          <w:lang w:val="en-US"/>
        </w:rPr>
      </w:pPr>
      <w:r w:rsidRPr="00F11966">
        <w:rPr>
          <w:lang w:val="en-US"/>
        </w:rPr>
        <w:t xml:space="preserve">      nullable: true</w:t>
      </w:r>
    </w:p>
    <w:p w14:paraId="2EB89256" w14:textId="77777777" w:rsidR="000A2FD4" w:rsidRDefault="00AB5249" w:rsidP="00AB5249">
      <w:pPr>
        <w:pStyle w:val="PL"/>
        <w:rPr>
          <w:lang w:val="en-US"/>
        </w:rPr>
      </w:pPr>
      <w:r w:rsidRPr="00F11966">
        <w:t xml:space="preserve">      </w:t>
      </w:r>
      <w:r w:rsidRPr="001531E3">
        <w:rPr>
          <w:lang w:val="en-US"/>
        </w:rPr>
        <w:t>description:</w:t>
      </w:r>
      <w:r>
        <w:rPr>
          <w:lang w:val="en-US"/>
        </w:rPr>
        <w:t xml:space="preserve"> </w:t>
      </w:r>
      <w:r w:rsidR="000A2FD4">
        <w:rPr>
          <w:lang w:val="en-US"/>
        </w:rPr>
        <w:t>&gt;</w:t>
      </w:r>
    </w:p>
    <w:p w14:paraId="7DE65B20" w14:textId="77777777" w:rsidR="000A2FD4" w:rsidRDefault="000A2FD4" w:rsidP="00AB5249">
      <w:pPr>
        <w:pStyle w:val="PL"/>
        <w:rPr>
          <w:lang w:eastAsia="zh-CN"/>
        </w:rPr>
      </w:pPr>
      <w:r>
        <w:rPr>
          <w:lang w:val="en-US"/>
        </w:rPr>
        <w:t xml:space="preserve">        </w:t>
      </w:r>
      <w:r w:rsidR="00AB5249" w:rsidRPr="001531E3">
        <w:rPr>
          <w:lang w:eastAsia="zh-CN"/>
        </w:rPr>
        <w:t xml:space="preserve">String with format "&lt;time-numoffset&gt;" optionally appended by "&lt;daylightSavingTime&gt;", where </w:t>
      </w:r>
    </w:p>
    <w:p w14:paraId="2D48E4D8" w14:textId="7023380F" w:rsidR="000A2FD4" w:rsidRDefault="000A2FD4" w:rsidP="00AB5249">
      <w:pPr>
        <w:pStyle w:val="PL"/>
        <w:rPr>
          <w:lang w:eastAsia="zh-CN"/>
        </w:rPr>
      </w:pPr>
      <w:r>
        <w:rPr>
          <w:lang w:eastAsia="zh-CN"/>
        </w:rPr>
        <w:t xml:space="preserve">          </w:t>
      </w:r>
      <w:r w:rsidR="00AB5249" w:rsidRPr="001531E3">
        <w:rPr>
          <w:lang w:eastAsia="zh-CN"/>
        </w:rPr>
        <w:t>- &lt;time-numoffset&gt; shall represent the time zone adjusted for daylight saving time and be encoded as time-numoffset as defined in clause</w:t>
      </w:r>
      <w:r w:rsidR="00AB5249">
        <w:rPr>
          <w:lang w:eastAsia="zh-CN"/>
        </w:rPr>
        <w:t xml:space="preserve"> </w:t>
      </w:r>
      <w:r w:rsidR="00AB5249" w:rsidRPr="001531E3">
        <w:rPr>
          <w:lang w:eastAsia="zh-CN"/>
        </w:rPr>
        <w:t xml:space="preserve">5.6 of </w:t>
      </w:r>
      <w:r w:rsidR="00AB5249">
        <w:rPr>
          <w:lang w:eastAsia="zh-CN"/>
        </w:rPr>
        <w:t xml:space="preserve">IETF </w:t>
      </w:r>
      <w:r w:rsidR="00AB5249" w:rsidRPr="001531E3">
        <w:rPr>
          <w:lang w:eastAsia="zh-CN"/>
        </w:rPr>
        <w:t>RFC</w:t>
      </w:r>
      <w:r w:rsidR="00AB5249">
        <w:rPr>
          <w:lang w:eastAsia="zh-CN"/>
        </w:rPr>
        <w:t xml:space="preserve"> </w:t>
      </w:r>
      <w:r w:rsidR="00AB5249" w:rsidRPr="00C45411">
        <w:rPr>
          <w:lang w:eastAsia="zh-CN"/>
        </w:rPr>
        <w:t>3339;</w:t>
      </w:r>
      <w:r w:rsidR="00AB5249">
        <w:rPr>
          <w:lang w:eastAsia="zh-CN"/>
        </w:rPr>
        <w:t xml:space="preserve"> </w:t>
      </w:r>
    </w:p>
    <w:p w14:paraId="20FA8EA4" w14:textId="77777777" w:rsidR="000A2FD4" w:rsidRDefault="000A2FD4" w:rsidP="00AB5249">
      <w:pPr>
        <w:pStyle w:val="PL"/>
        <w:rPr>
          <w:lang w:eastAsia="zh-CN"/>
        </w:rPr>
      </w:pPr>
      <w:r>
        <w:rPr>
          <w:lang w:eastAsia="zh-CN"/>
        </w:rPr>
        <w:t xml:space="preserve">          </w:t>
      </w:r>
      <w:r w:rsidR="00AB5249" w:rsidRPr="00C45411">
        <w:rPr>
          <w:lang w:eastAsia="zh-CN"/>
        </w:rPr>
        <w:t>- &lt;daylightSavingTime&gt; shall represent the adjustment that has been made and shall be encoded as "+1" or "+2" for a +1 or +2 hours adjustment.</w:t>
      </w:r>
      <w:r w:rsidR="00AB5249">
        <w:rPr>
          <w:lang w:eastAsia="zh-CN"/>
        </w:rPr>
        <w:t xml:space="preserve"> </w:t>
      </w:r>
    </w:p>
    <w:p w14:paraId="322E9688" w14:textId="54177836" w:rsidR="00AB5249" w:rsidRDefault="000A2FD4" w:rsidP="00AB5249">
      <w:pPr>
        <w:pStyle w:val="PL"/>
        <w:rPr>
          <w:lang w:val="en-US"/>
        </w:rPr>
      </w:pPr>
      <w:r>
        <w:rPr>
          <w:lang w:eastAsia="zh-CN"/>
        </w:rPr>
        <w:t xml:space="preserve">          </w:t>
      </w:r>
      <w:r w:rsidR="00AB5249">
        <w:rPr>
          <w:lang w:eastAsia="zh-CN"/>
        </w:rPr>
        <w:t xml:space="preserve">But </w:t>
      </w:r>
      <w:r w:rsidR="00AB5249" w:rsidRPr="001D2CEF">
        <w:t xml:space="preserve">with the OpenAPI </w:t>
      </w:r>
      <w:r w:rsidR="00AB5249">
        <w:t>"nullable=</w:t>
      </w:r>
      <w:r w:rsidR="00AB5249" w:rsidRPr="001D2CEF">
        <w:t xml:space="preserve"> true" property</w:t>
      </w:r>
      <w:r w:rsidR="00AB5249">
        <w:t>.</w:t>
      </w:r>
    </w:p>
    <w:p w14:paraId="10A000B9"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654872AD" w14:textId="77777777" w:rsidR="00E92CBF" w:rsidRPr="00F11966" w:rsidRDefault="00E92CBF" w:rsidP="00E92CBF">
      <w:pPr>
        <w:pStyle w:val="PL"/>
        <w:rPr>
          <w:lang w:eastAsia="zh-CN"/>
        </w:rPr>
      </w:pPr>
      <w:r w:rsidRPr="00F11966">
        <w:t xml:space="preserve">      type: string</w:t>
      </w:r>
    </w:p>
    <w:p w14:paraId="03F6628C" w14:textId="77777777" w:rsidR="000375A6" w:rsidRDefault="000375A6" w:rsidP="000375A6">
      <w:pPr>
        <w:pStyle w:val="PL"/>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27643CE7"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4B812C87" w14:textId="77777777" w:rsidR="00E92CBF" w:rsidRPr="00F11966" w:rsidRDefault="00E92CBF" w:rsidP="00E92CBF">
      <w:pPr>
        <w:pStyle w:val="PL"/>
      </w:pPr>
      <w:r w:rsidRPr="00F11966">
        <w:t xml:space="preserve">      type: string</w:t>
      </w:r>
    </w:p>
    <w:p w14:paraId="3596233E" w14:textId="77777777" w:rsidR="00E92CBF" w:rsidRPr="00F11966" w:rsidRDefault="00E92CBF" w:rsidP="00E92CBF">
      <w:pPr>
        <w:pStyle w:val="PL"/>
        <w:rPr>
          <w:lang w:val="en-US"/>
        </w:rPr>
      </w:pPr>
      <w:r w:rsidRPr="00F11966">
        <w:rPr>
          <w:lang w:val="en-US"/>
        </w:rPr>
        <w:t xml:space="preserve">      nullable: true</w:t>
      </w:r>
    </w:p>
    <w:p w14:paraId="39F67864"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 xml:space="preserve"> </w:t>
      </w:r>
      <w:r w:rsidRPr="001D2CEF">
        <w:t xml:space="preserve">with the OpenAPI </w:t>
      </w:r>
      <w:r>
        <w:t>"nullable=</w:t>
      </w:r>
      <w:r w:rsidRPr="001D2CEF">
        <w:t xml:space="preserve"> true" property</w:t>
      </w:r>
      <w:r>
        <w:t>.</w:t>
      </w:r>
    </w:p>
    <w:p w14:paraId="5BD2C016"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3F1FFF88" w14:textId="77777777" w:rsidR="00E92CBF" w:rsidRPr="00F11966" w:rsidRDefault="00E92CBF" w:rsidP="00E92CBF">
      <w:pPr>
        <w:pStyle w:val="PL"/>
      </w:pPr>
      <w:r w:rsidRPr="00F11966">
        <w:t xml:space="preserve">      type: string</w:t>
      </w:r>
    </w:p>
    <w:p w14:paraId="499AE1B1" w14:textId="77777777" w:rsidR="00E92CBF" w:rsidRPr="00F11966" w:rsidRDefault="00E92CBF" w:rsidP="00E92CBF">
      <w:pPr>
        <w:pStyle w:val="PL"/>
        <w:rPr>
          <w:lang w:val="sv-SE"/>
        </w:rPr>
      </w:pPr>
      <w:r w:rsidRPr="00F11966">
        <w:t xml:space="preserve">      pattern: '^[0-9]{5,15}$'</w:t>
      </w:r>
    </w:p>
    <w:p w14:paraId="4E4E298E" w14:textId="77777777" w:rsidR="000375A6" w:rsidRPr="00623C20" w:rsidRDefault="000375A6" w:rsidP="000375A6">
      <w:pPr>
        <w:pStyle w:val="PL"/>
        <w:rPr>
          <w:lang w:val="en-US"/>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55D1229C"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329964F" w14:textId="77777777" w:rsidR="00E92CBF" w:rsidRPr="00F11966" w:rsidRDefault="00E92CBF" w:rsidP="00E92CBF">
      <w:pPr>
        <w:pStyle w:val="PL"/>
      </w:pPr>
      <w:r w:rsidRPr="00F11966">
        <w:t xml:space="preserve">      type: string</w:t>
      </w:r>
    </w:p>
    <w:p w14:paraId="7D783428" w14:textId="77777777" w:rsidR="00E92CBF" w:rsidRPr="00F11966" w:rsidRDefault="00E92CBF" w:rsidP="00E92CBF">
      <w:pPr>
        <w:pStyle w:val="PL"/>
        <w:rPr>
          <w:lang w:val="sv-SE"/>
        </w:rPr>
      </w:pPr>
      <w:r w:rsidRPr="00F11966">
        <w:t xml:space="preserve">      pattern: '^[0-9]{5,15}$'</w:t>
      </w:r>
    </w:p>
    <w:p w14:paraId="0775CC1C" w14:textId="77777777" w:rsidR="00E92CBF" w:rsidRPr="00F11966" w:rsidRDefault="00E92CBF" w:rsidP="00E92CBF">
      <w:pPr>
        <w:pStyle w:val="PL"/>
        <w:rPr>
          <w:lang w:val="en-US"/>
        </w:rPr>
      </w:pPr>
      <w:r w:rsidRPr="00F11966">
        <w:rPr>
          <w:lang w:val="en-US"/>
        </w:rPr>
        <w:t xml:space="preserve">      nullable: true</w:t>
      </w:r>
    </w:p>
    <w:p w14:paraId="5CAD4A1D" w14:textId="77777777" w:rsidR="00AB5249" w:rsidRDefault="00AB5249" w:rsidP="00AB5249">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 xml:space="preserve"> </w:t>
      </w:r>
      <w:r w:rsidRPr="001D2CEF">
        <w:t xml:space="preserve">with the OpenAPI </w:t>
      </w:r>
      <w:r>
        <w:t>"nullable=</w:t>
      </w:r>
      <w:r w:rsidRPr="001D2CEF">
        <w:t xml:space="preserve"> true" property</w:t>
      </w:r>
      <w:r>
        <w:t>.</w:t>
      </w:r>
    </w:p>
    <w:p w14:paraId="4D23FF19" w14:textId="77777777" w:rsidR="00E92CBF" w:rsidRPr="00F11966" w:rsidRDefault="00E92CBF" w:rsidP="00E92CBF">
      <w:pPr>
        <w:pStyle w:val="PL"/>
      </w:pPr>
      <w:r w:rsidRPr="00F11966">
        <w:t xml:space="preserve">    DayOfWeek:</w:t>
      </w:r>
    </w:p>
    <w:p w14:paraId="78FE535F" w14:textId="77777777" w:rsidR="00E92CBF" w:rsidRPr="00F11966" w:rsidRDefault="00E92CBF" w:rsidP="00E92CBF">
      <w:pPr>
        <w:pStyle w:val="PL"/>
      </w:pPr>
      <w:r w:rsidRPr="00F11966">
        <w:t xml:space="preserve">      type: integer</w:t>
      </w:r>
    </w:p>
    <w:p w14:paraId="4FD155ED" w14:textId="77777777" w:rsidR="00E92CBF" w:rsidRPr="00F11966" w:rsidRDefault="00E92CBF" w:rsidP="00E92CBF">
      <w:pPr>
        <w:pStyle w:val="PL"/>
      </w:pPr>
      <w:r w:rsidRPr="00F11966">
        <w:t xml:space="preserve">      minimum: 1</w:t>
      </w:r>
    </w:p>
    <w:p w14:paraId="2CDA4D06" w14:textId="77777777" w:rsidR="00E92CBF" w:rsidRPr="00F11966" w:rsidRDefault="00E92CBF" w:rsidP="00E92CBF">
      <w:pPr>
        <w:pStyle w:val="PL"/>
      </w:pPr>
      <w:r w:rsidRPr="00F11966">
        <w:t xml:space="preserve">      maximum: 7</w:t>
      </w:r>
    </w:p>
    <w:p w14:paraId="4DC9B68C"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4E6CEAC1" w14:textId="77777777" w:rsidR="00E92CBF" w:rsidRPr="00F11966" w:rsidRDefault="00E92CBF" w:rsidP="00E92CBF">
      <w:pPr>
        <w:pStyle w:val="PL"/>
      </w:pPr>
      <w:r w:rsidRPr="00F11966">
        <w:t xml:space="preserve">    </w:t>
      </w:r>
      <w:r w:rsidRPr="00F11966">
        <w:rPr>
          <w:lang w:eastAsia="zh-CN"/>
        </w:rPr>
        <w:t>TimeOfDay</w:t>
      </w:r>
      <w:r w:rsidRPr="00F11966">
        <w:t>:</w:t>
      </w:r>
    </w:p>
    <w:p w14:paraId="4376DC68" w14:textId="77777777" w:rsidR="00E92CBF" w:rsidRPr="00F11966" w:rsidRDefault="00E92CBF" w:rsidP="00E92CBF">
      <w:pPr>
        <w:pStyle w:val="PL"/>
      </w:pPr>
      <w:r w:rsidRPr="00F11966">
        <w:t xml:space="preserve">      type: string</w:t>
      </w:r>
    </w:p>
    <w:p w14:paraId="41F26A02"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1158E0F7" w14:textId="77777777" w:rsidR="00DD1C4B" w:rsidRDefault="00DD1C4B" w:rsidP="00DD1C4B">
      <w:pPr>
        <w:pStyle w:val="PL"/>
      </w:pPr>
      <w:r>
        <w:t xml:space="preserve">    EmptyObject:</w:t>
      </w:r>
    </w:p>
    <w:p w14:paraId="19BB3063" w14:textId="77777777" w:rsidR="00DD1C4B" w:rsidRDefault="00DD1C4B" w:rsidP="00DD1C4B">
      <w:pPr>
        <w:pStyle w:val="PL"/>
      </w:pPr>
      <w:r>
        <w:t xml:space="preserve">      type: object</w:t>
      </w:r>
    </w:p>
    <w:p w14:paraId="3D3BF279" w14:textId="77777777" w:rsidR="00DD1C4B" w:rsidRDefault="00DD1C4B" w:rsidP="00DD1C4B">
      <w:pPr>
        <w:pStyle w:val="PL"/>
      </w:pPr>
      <w:r>
        <w:t xml:space="preserve">      additionalProperties: false</w:t>
      </w:r>
    </w:p>
    <w:p w14:paraId="0BD99B9B" w14:textId="77777777" w:rsidR="00E92CBF" w:rsidRPr="00F11966" w:rsidRDefault="00E92CBF" w:rsidP="00E92CBF">
      <w:pPr>
        <w:pStyle w:val="PL"/>
        <w:rPr>
          <w:lang w:val="en-US"/>
        </w:rPr>
      </w:pPr>
      <w:r w:rsidRPr="00F11966">
        <w:rPr>
          <w:lang w:val="en-US"/>
        </w:rPr>
        <w:t>#</w:t>
      </w:r>
    </w:p>
    <w:p w14:paraId="36334AB9" w14:textId="77777777" w:rsidR="00E92CBF" w:rsidRPr="00F11966" w:rsidRDefault="00E92CBF" w:rsidP="00E92CBF">
      <w:pPr>
        <w:pStyle w:val="PL"/>
        <w:rPr>
          <w:lang w:val="en-US"/>
        </w:rPr>
      </w:pPr>
      <w:r w:rsidRPr="00F11966">
        <w:rPr>
          <w:lang w:val="en-US"/>
        </w:rPr>
        <w:t>#   COMMON ENUMERATED DATA TYPES</w:t>
      </w:r>
    </w:p>
    <w:p w14:paraId="68C664A2" w14:textId="77777777" w:rsidR="00E92CBF" w:rsidRPr="00F11966" w:rsidRDefault="00E92CBF" w:rsidP="00E92CBF">
      <w:pPr>
        <w:pStyle w:val="PL"/>
        <w:rPr>
          <w:lang w:val="en-US"/>
        </w:rPr>
      </w:pPr>
      <w:r w:rsidRPr="00F11966">
        <w:rPr>
          <w:lang w:val="en-US"/>
        </w:rPr>
        <w:t>#</w:t>
      </w:r>
    </w:p>
    <w:p w14:paraId="1E0F9B5B" w14:textId="77777777" w:rsidR="00E92CBF" w:rsidRPr="00F11966" w:rsidRDefault="00E92CBF" w:rsidP="00E92CBF">
      <w:pPr>
        <w:pStyle w:val="PL"/>
        <w:rPr>
          <w:lang w:val="en-US"/>
        </w:rPr>
      </w:pPr>
    </w:p>
    <w:p w14:paraId="57C7B93D" w14:textId="77777777" w:rsidR="00E92CBF" w:rsidRPr="00F11966" w:rsidRDefault="00E92CBF" w:rsidP="00E92CBF">
      <w:pPr>
        <w:pStyle w:val="PL"/>
        <w:rPr>
          <w:lang w:val="en-US"/>
        </w:rPr>
      </w:pPr>
      <w:r w:rsidRPr="00F11966">
        <w:rPr>
          <w:lang w:val="en-US"/>
        </w:rPr>
        <w:t xml:space="preserve">    PatchOperation:</w:t>
      </w:r>
    </w:p>
    <w:p w14:paraId="241A486E" w14:textId="77777777" w:rsidR="00E92CBF" w:rsidRPr="00F11966" w:rsidRDefault="00E92CBF" w:rsidP="00E92CBF">
      <w:pPr>
        <w:pStyle w:val="PL"/>
        <w:rPr>
          <w:lang w:val="en-US"/>
        </w:rPr>
      </w:pPr>
      <w:r w:rsidRPr="00F11966">
        <w:rPr>
          <w:lang w:val="en-US"/>
        </w:rPr>
        <w:t xml:space="preserve">      anyOf:</w:t>
      </w:r>
    </w:p>
    <w:p w14:paraId="1F5973B0" w14:textId="77777777" w:rsidR="00E92CBF" w:rsidRPr="00F11966" w:rsidRDefault="00E92CBF" w:rsidP="00E92CBF">
      <w:pPr>
        <w:pStyle w:val="PL"/>
        <w:rPr>
          <w:lang w:val="en-US"/>
        </w:rPr>
      </w:pPr>
      <w:r w:rsidRPr="00F11966">
        <w:rPr>
          <w:lang w:val="en-US"/>
        </w:rPr>
        <w:t xml:space="preserve">        - type: string</w:t>
      </w:r>
    </w:p>
    <w:p w14:paraId="45B7E49A" w14:textId="77777777" w:rsidR="00E92CBF" w:rsidRPr="00F11966" w:rsidRDefault="00E92CBF" w:rsidP="00E92CBF">
      <w:pPr>
        <w:pStyle w:val="PL"/>
        <w:rPr>
          <w:lang w:val="en-US"/>
        </w:rPr>
      </w:pPr>
      <w:r w:rsidRPr="00F11966">
        <w:rPr>
          <w:lang w:val="en-US"/>
        </w:rPr>
        <w:t xml:space="preserve">          enum:</w:t>
      </w:r>
    </w:p>
    <w:p w14:paraId="3AC9D498" w14:textId="77777777" w:rsidR="00E92CBF" w:rsidRPr="00F11966" w:rsidRDefault="00E92CBF" w:rsidP="00E92CBF">
      <w:pPr>
        <w:pStyle w:val="PL"/>
        <w:rPr>
          <w:lang w:val="en-US"/>
        </w:rPr>
      </w:pPr>
      <w:r w:rsidRPr="00F11966">
        <w:rPr>
          <w:lang w:val="en-US"/>
        </w:rPr>
        <w:t xml:space="preserve">            - add</w:t>
      </w:r>
    </w:p>
    <w:p w14:paraId="6BED8D3A" w14:textId="77777777" w:rsidR="00E92CBF" w:rsidRPr="00F11966" w:rsidRDefault="00E92CBF" w:rsidP="00E92CBF">
      <w:pPr>
        <w:pStyle w:val="PL"/>
        <w:rPr>
          <w:lang w:val="en-US"/>
        </w:rPr>
      </w:pPr>
      <w:r w:rsidRPr="00F11966">
        <w:rPr>
          <w:lang w:val="en-US"/>
        </w:rPr>
        <w:t xml:space="preserve">            - copy</w:t>
      </w:r>
    </w:p>
    <w:p w14:paraId="134FEB40" w14:textId="77777777" w:rsidR="00E92CBF" w:rsidRPr="00F11966" w:rsidRDefault="00E92CBF" w:rsidP="00E92CBF">
      <w:pPr>
        <w:pStyle w:val="PL"/>
        <w:rPr>
          <w:lang w:val="en-US"/>
        </w:rPr>
      </w:pPr>
      <w:r w:rsidRPr="00F11966">
        <w:rPr>
          <w:lang w:val="en-US"/>
        </w:rPr>
        <w:t xml:space="preserve">            - move</w:t>
      </w:r>
    </w:p>
    <w:p w14:paraId="7C00AF6B" w14:textId="77777777" w:rsidR="00E92CBF" w:rsidRPr="00F11966" w:rsidRDefault="00E92CBF" w:rsidP="00E92CBF">
      <w:pPr>
        <w:pStyle w:val="PL"/>
        <w:rPr>
          <w:lang w:val="en-US"/>
        </w:rPr>
      </w:pPr>
      <w:r w:rsidRPr="00F11966">
        <w:rPr>
          <w:lang w:val="en-US"/>
        </w:rPr>
        <w:t xml:space="preserve">            - remove</w:t>
      </w:r>
    </w:p>
    <w:p w14:paraId="41568C6A" w14:textId="77777777" w:rsidR="00E92CBF" w:rsidRPr="00F11966" w:rsidRDefault="00E92CBF" w:rsidP="00E92CBF">
      <w:pPr>
        <w:pStyle w:val="PL"/>
        <w:rPr>
          <w:lang w:val="en-US"/>
        </w:rPr>
      </w:pPr>
      <w:r w:rsidRPr="00F11966">
        <w:rPr>
          <w:lang w:val="en-US"/>
        </w:rPr>
        <w:t xml:space="preserve">            - replace</w:t>
      </w:r>
    </w:p>
    <w:p w14:paraId="305591C1" w14:textId="77777777" w:rsidR="00E92CBF" w:rsidRPr="00F11966" w:rsidRDefault="00E92CBF" w:rsidP="00E92CBF">
      <w:pPr>
        <w:pStyle w:val="PL"/>
        <w:rPr>
          <w:lang w:val="en-US"/>
        </w:rPr>
      </w:pPr>
      <w:r w:rsidRPr="00F11966">
        <w:rPr>
          <w:lang w:val="en-US"/>
        </w:rPr>
        <w:t xml:space="preserve">            - test</w:t>
      </w:r>
    </w:p>
    <w:p w14:paraId="5DC56B62" w14:textId="77777777" w:rsidR="00E92CBF" w:rsidRPr="00F11966" w:rsidRDefault="00E92CBF" w:rsidP="00E92CBF">
      <w:pPr>
        <w:pStyle w:val="PL"/>
        <w:rPr>
          <w:lang w:val="en-US"/>
        </w:rPr>
      </w:pPr>
      <w:r w:rsidRPr="00F11966">
        <w:rPr>
          <w:lang w:val="en-US"/>
        </w:rPr>
        <w:t xml:space="preserve">        - type: string</w:t>
      </w:r>
    </w:p>
    <w:p w14:paraId="2E4332C6" w14:textId="77777777" w:rsidR="000375A6" w:rsidRPr="001531E3" w:rsidRDefault="000375A6" w:rsidP="000375A6">
      <w:pPr>
        <w:pStyle w:val="PL"/>
        <w:rPr>
          <w:lang w:val="en-US"/>
        </w:rPr>
      </w:pPr>
      <w:r w:rsidRPr="00F11966">
        <w:t xml:space="preserve">      description: </w:t>
      </w:r>
      <w:r>
        <w:rPr>
          <w:lang w:eastAsia="zh-CN"/>
        </w:rPr>
        <w:t>Operations as defined in IETF RFC 6902</w:t>
      </w:r>
      <w:r>
        <w:rPr>
          <w:rFonts w:cs="Arial"/>
          <w:szCs w:val="18"/>
          <w:lang w:val="en-US" w:eastAsia="zh-CN"/>
        </w:rPr>
        <w:t>.</w:t>
      </w:r>
    </w:p>
    <w:p w14:paraId="79B5795F" w14:textId="77777777" w:rsidR="00E92CBF" w:rsidRPr="00F11966" w:rsidRDefault="00E92CBF" w:rsidP="00E92CBF">
      <w:pPr>
        <w:pStyle w:val="PL"/>
      </w:pPr>
      <w:r w:rsidRPr="00F11966">
        <w:t xml:space="preserve">    UriScheme:</w:t>
      </w:r>
    </w:p>
    <w:p w14:paraId="41FE2B7F" w14:textId="77777777" w:rsidR="00E92CBF" w:rsidRPr="00F11966" w:rsidRDefault="00E92CBF" w:rsidP="00E92CBF">
      <w:pPr>
        <w:pStyle w:val="PL"/>
      </w:pPr>
      <w:r w:rsidRPr="00F11966">
        <w:t xml:space="preserve">      anyOf:</w:t>
      </w:r>
    </w:p>
    <w:p w14:paraId="4ED775E3" w14:textId="77777777" w:rsidR="00E92CBF" w:rsidRPr="00F11966" w:rsidRDefault="00E92CBF" w:rsidP="00E92CBF">
      <w:pPr>
        <w:pStyle w:val="PL"/>
      </w:pPr>
      <w:r w:rsidRPr="00F11966">
        <w:t xml:space="preserve">        - type: string</w:t>
      </w:r>
    </w:p>
    <w:p w14:paraId="3AD25BA2" w14:textId="77777777" w:rsidR="00E92CBF" w:rsidRPr="00F11966" w:rsidRDefault="00E92CBF" w:rsidP="00E92CBF">
      <w:pPr>
        <w:pStyle w:val="PL"/>
      </w:pPr>
      <w:r w:rsidRPr="00F11966">
        <w:t xml:space="preserve">          enum:</w:t>
      </w:r>
    </w:p>
    <w:p w14:paraId="33122B59" w14:textId="77777777" w:rsidR="00E92CBF" w:rsidRPr="00F11966" w:rsidRDefault="00E92CBF" w:rsidP="00E92CBF">
      <w:pPr>
        <w:pStyle w:val="PL"/>
      </w:pPr>
      <w:r w:rsidRPr="00F11966">
        <w:t xml:space="preserve">            - http</w:t>
      </w:r>
    </w:p>
    <w:p w14:paraId="5B15B279" w14:textId="77777777" w:rsidR="00E92CBF" w:rsidRPr="00F11966" w:rsidRDefault="00E92CBF" w:rsidP="00E92CBF">
      <w:pPr>
        <w:pStyle w:val="PL"/>
      </w:pPr>
      <w:r w:rsidRPr="00F11966">
        <w:t xml:space="preserve">            - https</w:t>
      </w:r>
    </w:p>
    <w:p w14:paraId="6A6CAE30" w14:textId="77777777" w:rsidR="00E92CBF" w:rsidRPr="00F11966" w:rsidRDefault="00E92CBF" w:rsidP="00E92CBF">
      <w:pPr>
        <w:pStyle w:val="PL"/>
        <w:rPr>
          <w:lang w:val="en-US"/>
        </w:rPr>
      </w:pPr>
      <w:r w:rsidRPr="00F11966">
        <w:rPr>
          <w:lang w:val="en-US"/>
        </w:rPr>
        <w:t xml:space="preserve">        - type: string</w:t>
      </w:r>
    </w:p>
    <w:p w14:paraId="02359637" w14:textId="5CD05CB9" w:rsidR="000375A6" w:rsidRDefault="000375A6" w:rsidP="000375A6">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6663464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098CA9CE" w14:textId="77777777" w:rsidR="00E92CBF" w:rsidRPr="00F11966" w:rsidRDefault="00E92CBF" w:rsidP="00E92CBF">
      <w:pPr>
        <w:pStyle w:val="PL"/>
        <w:rPr>
          <w:lang w:val="en-US"/>
        </w:rPr>
      </w:pPr>
      <w:r w:rsidRPr="00F11966">
        <w:rPr>
          <w:lang w:val="en-US"/>
        </w:rPr>
        <w:lastRenderedPageBreak/>
        <w:t xml:space="preserve">      anyOf:</w:t>
      </w:r>
    </w:p>
    <w:p w14:paraId="745AEF4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F9AF7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718887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6337EA5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7325CC6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0C20034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432AB5E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84D1F13" w14:textId="77777777" w:rsidR="000375A6" w:rsidRDefault="000375A6" w:rsidP="000375A6">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5891231A"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52FC8186" w14:textId="77777777" w:rsidR="00E92CBF" w:rsidRPr="00F11966" w:rsidRDefault="00E92CBF" w:rsidP="00E92CBF">
      <w:pPr>
        <w:pStyle w:val="PL"/>
        <w:rPr>
          <w:lang w:val="en-US"/>
        </w:rPr>
      </w:pPr>
      <w:r w:rsidRPr="00F11966">
        <w:rPr>
          <w:lang w:val="en-US"/>
        </w:rPr>
        <w:t xml:space="preserve">      anyOf:</w:t>
      </w:r>
    </w:p>
    <w:p w14:paraId="3C01CCC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2C1A5CC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A669172"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1BE670A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727C468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4AB7C8C"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61D5BAE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5F7145E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92A78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703190E6"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3890C3D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24B6B5F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9D60A67" w14:textId="77777777" w:rsidR="000375A6" w:rsidRDefault="000375A6" w:rsidP="000375A6">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106EFBC1" w14:textId="77777777" w:rsidR="00E92CBF" w:rsidRPr="00F11966" w:rsidRDefault="00E92CBF" w:rsidP="00E92CBF">
      <w:pPr>
        <w:pStyle w:val="PL"/>
        <w:rPr>
          <w:lang w:val="en-US"/>
        </w:rPr>
      </w:pPr>
      <w:r w:rsidRPr="00F11966">
        <w:rPr>
          <w:lang w:val="en-US"/>
        </w:rPr>
        <w:t xml:space="preserve">    NullValue:</w:t>
      </w:r>
    </w:p>
    <w:p w14:paraId="0CBCD1BD" w14:textId="77777777" w:rsidR="00E92CBF" w:rsidRPr="00F11966" w:rsidRDefault="00E92CBF" w:rsidP="00E92CBF">
      <w:pPr>
        <w:pStyle w:val="PL"/>
        <w:rPr>
          <w:lang w:val="en-US"/>
        </w:rPr>
      </w:pPr>
      <w:r w:rsidRPr="00F11966">
        <w:rPr>
          <w:lang w:val="en-US"/>
        </w:rPr>
        <w:t xml:space="preserve">      enum:</w:t>
      </w:r>
    </w:p>
    <w:p w14:paraId="42C70319" w14:textId="77777777" w:rsidR="00E92CBF" w:rsidRPr="00F11966" w:rsidRDefault="00E92CBF" w:rsidP="00E92CBF">
      <w:pPr>
        <w:pStyle w:val="PL"/>
        <w:rPr>
          <w:lang w:val="en-US" w:eastAsia="zh-CN"/>
        </w:rPr>
      </w:pPr>
      <w:r w:rsidRPr="00F11966">
        <w:rPr>
          <w:lang w:val="en-US"/>
        </w:rPr>
        <w:t xml:space="preserve">        - null</w:t>
      </w:r>
    </w:p>
    <w:p w14:paraId="22D277ED" w14:textId="77777777" w:rsidR="008C1177" w:rsidRPr="00F11966" w:rsidRDefault="008C1177" w:rsidP="008C1177">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CE9BD7" w14:textId="77777777" w:rsidR="00E92CBF" w:rsidRPr="00F11966" w:rsidRDefault="00E92CBF" w:rsidP="00E92CBF">
      <w:pPr>
        <w:pStyle w:val="PL"/>
        <w:rPr>
          <w:lang w:val="en-US"/>
        </w:rPr>
      </w:pPr>
    </w:p>
    <w:p w14:paraId="7C3D6510" w14:textId="77777777" w:rsidR="00E92CBF" w:rsidRPr="00F11966" w:rsidRDefault="00E92CBF" w:rsidP="00E92CBF">
      <w:pPr>
        <w:pStyle w:val="PL"/>
        <w:rPr>
          <w:lang w:val="en-US"/>
        </w:rPr>
      </w:pPr>
      <w:r w:rsidRPr="00F11966">
        <w:rPr>
          <w:lang w:val="en-US"/>
        </w:rPr>
        <w:t>#</w:t>
      </w:r>
    </w:p>
    <w:p w14:paraId="5A5B0E79" w14:textId="77777777" w:rsidR="00E92CBF" w:rsidRPr="00F11966" w:rsidRDefault="00E92CBF" w:rsidP="00E92CBF">
      <w:pPr>
        <w:pStyle w:val="PL"/>
        <w:rPr>
          <w:lang w:val="en-US"/>
        </w:rPr>
      </w:pPr>
      <w:r w:rsidRPr="00F11966">
        <w:rPr>
          <w:lang w:val="en-US"/>
        </w:rPr>
        <w:t>#  COMMON STRUCTURED DATA TYPES</w:t>
      </w:r>
    </w:p>
    <w:p w14:paraId="724714F1" w14:textId="77777777" w:rsidR="00E92CBF" w:rsidRPr="00F11966" w:rsidRDefault="00E92CBF" w:rsidP="00E92CBF">
      <w:pPr>
        <w:pStyle w:val="PL"/>
        <w:rPr>
          <w:lang w:val="en-US"/>
        </w:rPr>
      </w:pPr>
      <w:r w:rsidRPr="00F11966">
        <w:rPr>
          <w:lang w:val="en-US"/>
        </w:rPr>
        <w:t>#</w:t>
      </w:r>
    </w:p>
    <w:p w14:paraId="2BFB4B5A" w14:textId="77777777" w:rsidR="00E92CBF" w:rsidRPr="00F11966" w:rsidRDefault="00E92CBF" w:rsidP="00E92CBF">
      <w:pPr>
        <w:pStyle w:val="PL"/>
        <w:rPr>
          <w:lang w:val="en-US"/>
        </w:rPr>
      </w:pPr>
    </w:p>
    <w:p w14:paraId="62868174" w14:textId="77777777" w:rsidR="00E92CBF" w:rsidRPr="00F11966" w:rsidRDefault="00E92CBF" w:rsidP="00E92CBF">
      <w:pPr>
        <w:pStyle w:val="PL"/>
        <w:rPr>
          <w:lang w:val="en-US"/>
        </w:rPr>
      </w:pPr>
      <w:r w:rsidRPr="00F11966">
        <w:rPr>
          <w:lang w:val="en-US"/>
        </w:rPr>
        <w:t xml:space="preserve">    ProblemDetails:</w:t>
      </w:r>
    </w:p>
    <w:p w14:paraId="29E1F56D" w14:textId="0C346B6B" w:rsidR="008C1177" w:rsidRDefault="008C1177" w:rsidP="008C1177">
      <w:pPr>
        <w:pStyle w:val="PL"/>
        <w:rPr>
          <w:lang w:val="en-US"/>
        </w:rPr>
      </w:pPr>
      <w:r>
        <w:rPr>
          <w:lang w:val="en-US"/>
        </w:rPr>
        <w:t xml:space="preserve">    </w:t>
      </w:r>
      <w:r w:rsidR="00E24D16">
        <w:rPr>
          <w:lang w:val="en-US"/>
        </w:rPr>
        <w:t xml:space="preserve">  </w:t>
      </w:r>
      <w:r>
        <w:rPr>
          <w:lang w:val="en-US"/>
        </w:rPr>
        <w:t>description: Provides additional information in an er</w:t>
      </w:r>
      <w:r w:rsidR="00E24D16">
        <w:rPr>
          <w:lang w:val="en-US"/>
        </w:rPr>
        <w:t>r</w:t>
      </w:r>
      <w:r>
        <w:rPr>
          <w:lang w:val="en-US"/>
        </w:rPr>
        <w:t>or response.</w:t>
      </w:r>
    </w:p>
    <w:p w14:paraId="5D211D19" w14:textId="77777777" w:rsidR="00E92CBF" w:rsidRPr="00F11966" w:rsidRDefault="00E92CBF" w:rsidP="00E92CBF">
      <w:pPr>
        <w:pStyle w:val="PL"/>
        <w:rPr>
          <w:lang w:val="en-US"/>
        </w:rPr>
      </w:pPr>
      <w:r w:rsidRPr="00F11966">
        <w:rPr>
          <w:lang w:val="en-US"/>
        </w:rPr>
        <w:t xml:space="preserve">      type: object</w:t>
      </w:r>
    </w:p>
    <w:p w14:paraId="5A663FBE" w14:textId="77777777" w:rsidR="00E92CBF" w:rsidRPr="00F11966" w:rsidRDefault="00E92CBF" w:rsidP="00E92CBF">
      <w:pPr>
        <w:pStyle w:val="PL"/>
        <w:rPr>
          <w:lang w:val="en-US"/>
        </w:rPr>
      </w:pPr>
      <w:r w:rsidRPr="00F11966">
        <w:rPr>
          <w:lang w:val="en-US"/>
        </w:rPr>
        <w:t xml:space="preserve">      properties:</w:t>
      </w:r>
    </w:p>
    <w:p w14:paraId="1FA838F0" w14:textId="77777777" w:rsidR="00E92CBF" w:rsidRPr="00F11966" w:rsidRDefault="00E92CBF" w:rsidP="00E92CBF">
      <w:pPr>
        <w:pStyle w:val="PL"/>
        <w:rPr>
          <w:lang w:val="en-US"/>
        </w:rPr>
      </w:pPr>
      <w:r w:rsidRPr="00F11966">
        <w:rPr>
          <w:lang w:val="en-US"/>
        </w:rPr>
        <w:t xml:space="preserve">        type:</w:t>
      </w:r>
    </w:p>
    <w:p w14:paraId="139D0BA8" w14:textId="77777777" w:rsidR="00E92CBF" w:rsidRPr="00F11966" w:rsidRDefault="00E92CBF" w:rsidP="00E92CBF">
      <w:pPr>
        <w:pStyle w:val="PL"/>
        <w:rPr>
          <w:lang w:val="en-US"/>
        </w:rPr>
      </w:pPr>
      <w:r w:rsidRPr="00F11966">
        <w:rPr>
          <w:lang w:val="en-US"/>
        </w:rPr>
        <w:t xml:space="preserve">          $ref: '#/components/schemas/Uri'</w:t>
      </w:r>
    </w:p>
    <w:p w14:paraId="43A3C7EB" w14:textId="0D764318" w:rsidR="008C1177" w:rsidRDefault="008C1177" w:rsidP="008C1177">
      <w:pPr>
        <w:pStyle w:val="PL"/>
        <w:rPr>
          <w:lang w:val="en-US"/>
        </w:rPr>
      </w:pPr>
      <w:r>
        <w:rPr>
          <w:lang w:val="en-US"/>
        </w:rPr>
        <w:t xml:space="preserve">        </w:t>
      </w:r>
      <w:r w:rsidR="00CE0947">
        <w:rPr>
          <w:lang w:val="en-US"/>
        </w:rPr>
        <w:t xml:space="preserve">  </w:t>
      </w:r>
      <w:r>
        <w:rPr>
          <w:lang w:val="en-US"/>
        </w:rPr>
        <w:t xml:space="preserve">description: </w:t>
      </w:r>
      <w:r w:rsidRPr="001D2CEF">
        <w:rPr>
          <w:rFonts w:cs="Arial"/>
          <w:szCs w:val="18"/>
        </w:rPr>
        <w:t>A URI reference according to IETF</w:t>
      </w:r>
      <w:r>
        <w:rPr>
          <w:rFonts w:cs="Arial"/>
          <w:szCs w:val="18"/>
        </w:rPr>
        <w:t xml:space="preserve"> </w:t>
      </w:r>
      <w:r w:rsidRPr="001D2CEF">
        <w:rPr>
          <w:rFonts w:cs="Arial"/>
          <w:szCs w:val="18"/>
        </w:rPr>
        <w:t>RFC</w:t>
      </w:r>
      <w:r>
        <w:rPr>
          <w:rFonts w:cs="Arial"/>
          <w:szCs w:val="18"/>
        </w:rPr>
        <w:t xml:space="preserve"> </w:t>
      </w:r>
      <w:r w:rsidRPr="001D2CEF">
        <w:rPr>
          <w:rFonts w:cs="Arial"/>
          <w:szCs w:val="18"/>
        </w:rPr>
        <w:t>3986 that identifies the problem type</w:t>
      </w:r>
      <w:r>
        <w:rPr>
          <w:lang w:val="en-US"/>
        </w:rPr>
        <w:t>.</w:t>
      </w:r>
    </w:p>
    <w:p w14:paraId="0AD4F5EA" w14:textId="77777777" w:rsidR="00E92CBF" w:rsidRPr="00F11966" w:rsidRDefault="00E92CBF" w:rsidP="00E92CBF">
      <w:pPr>
        <w:pStyle w:val="PL"/>
        <w:rPr>
          <w:lang w:val="en-US"/>
        </w:rPr>
      </w:pPr>
      <w:r w:rsidRPr="00F11966">
        <w:rPr>
          <w:lang w:val="en-US"/>
        </w:rPr>
        <w:t xml:space="preserve">        title:</w:t>
      </w:r>
    </w:p>
    <w:p w14:paraId="26EAC93B" w14:textId="77777777" w:rsidR="00E92CBF" w:rsidRPr="00F11966" w:rsidRDefault="00E92CBF" w:rsidP="00E92CBF">
      <w:pPr>
        <w:pStyle w:val="PL"/>
        <w:rPr>
          <w:lang w:val="en-US"/>
        </w:rPr>
      </w:pPr>
      <w:r w:rsidRPr="00F11966">
        <w:rPr>
          <w:lang w:val="en-US"/>
        </w:rPr>
        <w:t xml:space="preserve">          type: string</w:t>
      </w:r>
    </w:p>
    <w:p w14:paraId="1D458D46" w14:textId="1049767F" w:rsidR="008C1177" w:rsidRDefault="008C1177" w:rsidP="008C1177">
      <w:pPr>
        <w:pStyle w:val="PL"/>
        <w:rPr>
          <w:lang w:val="en-US"/>
        </w:rPr>
      </w:pPr>
      <w:r>
        <w:rPr>
          <w:lang w:val="en-US"/>
        </w:rPr>
        <w:t xml:space="preserve">          description:</w:t>
      </w:r>
      <w:r w:rsidRPr="00F1361E">
        <w:rPr>
          <w:rFonts w:cs="Arial"/>
          <w:szCs w:val="18"/>
        </w:rPr>
        <w:t xml:space="preserve"> </w:t>
      </w:r>
      <w:r w:rsidRPr="001D2CEF">
        <w:rPr>
          <w:rFonts w:cs="Arial"/>
          <w:szCs w:val="18"/>
        </w:rPr>
        <w:t>A short, human-readable summary of the problem type</w:t>
      </w:r>
      <w:r>
        <w:rPr>
          <w:lang w:val="en-US"/>
        </w:rPr>
        <w:t>.</w:t>
      </w:r>
    </w:p>
    <w:p w14:paraId="1836B141" w14:textId="77777777" w:rsidR="00E92CBF" w:rsidRPr="00F11966" w:rsidRDefault="00E92CBF" w:rsidP="00E92CBF">
      <w:pPr>
        <w:pStyle w:val="PL"/>
        <w:rPr>
          <w:lang w:val="en-US"/>
        </w:rPr>
      </w:pPr>
      <w:r w:rsidRPr="00F11966">
        <w:rPr>
          <w:lang w:val="en-US"/>
        </w:rPr>
        <w:t xml:space="preserve">        status:</w:t>
      </w:r>
    </w:p>
    <w:p w14:paraId="053AD5C5" w14:textId="77777777" w:rsidR="00E92CBF" w:rsidRPr="00F11966" w:rsidRDefault="00E92CBF" w:rsidP="00E92CBF">
      <w:pPr>
        <w:pStyle w:val="PL"/>
        <w:rPr>
          <w:lang w:val="en-US"/>
        </w:rPr>
      </w:pPr>
      <w:r w:rsidRPr="00F11966">
        <w:rPr>
          <w:lang w:val="en-US"/>
        </w:rPr>
        <w:t xml:space="preserve">          type: integer</w:t>
      </w:r>
    </w:p>
    <w:p w14:paraId="3CF679A9" w14:textId="77777777" w:rsidR="008C1177" w:rsidRDefault="008C1177" w:rsidP="008C1177">
      <w:pPr>
        <w:pStyle w:val="PL"/>
        <w:rPr>
          <w:lang w:val="en-US"/>
        </w:rPr>
      </w:pPr>
      <w:r>
        <w:rPr>
          <w:lang w:val="en-US"/>
        </w:rPr>
        <w:t xml:space="preserve">          description: </w:t>
      </w:r>
      <w:r w:rsidRPr="001D2CEF">
        <w:rPr>
          <w:rFonts w:cs="Arial"/>
          <w:szCs w:val="18"/>
        </w:rPr>
        <w:t>The HTTP status code for this occurrence of the problem</w:t>
      </w:r>
      <w:r>
        <w:rPr>
          <w:lang w:val="en-US"/>
        </w:rPr>
        <w:t>.</w:t>
      </w:r>
    </w:p>
    <w:p w14:paraId="3D27A129" w14:textId="77777777" w:rsidR="00E92CBF" w:rsidRPr="00F11966" w:rsidRDefault="00E92CBF" w:rsidP="00E92CBF">
      <w:pPr>
        <w:pStyle w:val="PL"/>
        <w:rPr>
          <w:lang w:val="en-US"/>
        </w:rPr>
      </w:pPr>
      <w:r w:rsidRPr="00F11966">
        <w:rPr>
          <w:lang w:val="en-US"/>
        </w:rPr>
        <w:t xml:space="preserve">        detail:</w:t>
      </w:r>
    </w:p>
    <w:p w14:paraId="345E7D62" w14:textId="77777777" w:rsidR="00E92CBF" w:rsidRPr="00F11966" w:rsidRDefault="00E92CBF" w:rsidP="00E92CBF">
      <w:pPr>
        <w:pStyle w:val="PL"/>
        <w:rPr>
          <w:lang w:val="en-US"/>
        </w:rPr>
      </w:pPr>
      <w:r w:rsidRPr="00F11966">
        <w:rPr>
          <w:lang w:val="en-US"/>
        </w:rPr>
        <w:t xml:space="preserve">          type: string</w:t>
      </w:r>
    </w:p>
    <w:p w14:paraId="177D4A0E" w14:textId="77777777" w:rsidR="008C1177" w:rsidRDefault="008C1177" w:rsidP="008C1177">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27FCEA20" w14:textId="77777777" w:rsidR="00E92CBF" w:rsidRPr="00F11966" w:rsidRDefault="00E92CBF" w:rsidP="00E92CBF">
      <w:pPr>
        <w:pStyle w:val="PL"/>
        <w:rPr>
          <w:lang w:val="en-US"/>
        </w:rPr>
      </w:pPr>
      <w:r w:rsidRPr="00F11966">
        <w:rPr>
          <w:lang w:val="en-US"/>
        </w:rPr>
        <w:t xml:space="preserve">        instance:</w:t>
      </w:r>
    </w:p>
    <w:p w14:paraId="2CAE9914" w14:textId="77777777" w:rsidR="00E92CBF" w:rsidRPr="00F11966" w:rsidRDefault="00E92CBF" w:rsidP="00E92CBF">
      <w:pPr>
        <w:pStyle w:val="PL"/>
        <w:rPr>
          <w:lang w:val="en-US"/>
        </w:rPr>
      </w:pPr>
      <w:r w:rsidRPr="00F11966">
        <w:rPr>
          <w:lang w:val="en-US"/>
        </w:rPr>
        <w:t xml:space="preserve">          $ref: '#/components/schemas/Uri'</w:t>
      </w:r>
    </w:p>
    <w:p w14:paraId="407052F7" w14:textId="77777777" w:rsidR="008C1177" w:rsidRDefault="008C1177" w:rsidP="008C1177">
      <w:pPr>
        <w:pStyle w:val="PL"/>
        <w:rPr>
          <w:lang w:val="en-US"/>
        </w:rPr>
      </w:pPr>
      <w:r>
        <w:rPr>
          <w:lang w:val="en-US"/>
        </w:rPr>
        <w:t xml:space="preserve">          description: </w:t>
      </w:r>
      <w:r w:rsidRPr="001D2CEF">
        <w:rPr>
          <w:rFonts w:cs="Arial"/>
          <w:szCs w:val="18"/>
        </w:rPr>
        <w:t>A URI reference that identifies the specific occurrence of the problem</w:t>
      </w:r>
      <w:r>
        <w:rPr>
          <w:lang w:val="en-US"/>
        </w:rPr>
        <w:t>.</w:t>
      </w:r>
    </w:p>
    <w:p w14:paraId="41336ABC" w14:textId="77777777" w:rsidR="00E92CBF" w:rsidRPr="00F11966" w:rsidRDefault="00E92CBF" w:rsidP="00E92CBF">
      <w:pPr>
        <w:pStyle w:val="PL"/>
        <w:rPr>
          <w:lang w:val="en-US"/>
        </w:rPr>
      </w:pPr>
      <w:r w:rsidRPr="00F11966">
        <w:rPr>
          <w:lang w:val="en-US"/>
        </w:rPr>
        <w:t xml:space="preserve">        cause:</w:t>
      </w:r>
    </w:p>
    <w:p w14:paraId="6C92794C" w14:textId="77777777" w:rsidR="00E92CBF" w:rsidRPr="00F11966" w:rsidRDefault="00E92CBF" w:rsidP="00E92CBF">
      <w:pPr>
        <w:pStyle w:val="PL"/>
        <w:rPr>
          <w:lang w:val="en-US"/>
        </w:rPr>
      </w:pPr>
      <w:r w:rsidRPr="00F11966">
        <w:rPr>
          <w:lang w:val="en-US"/>
        </w:rPr>
        <w:t xml:space="preserve">          type: string</w:t>
      </w:r>
    </w:p>
    <w:p w14:paraId="4C973046" w14:textId="77777777" w:rsidR="008C1177" w:rsidRDefault="008C1177" w:rsidP="008C1177">
      <w:pPr>
        <w:pStyle w:val="PL"/>
        <w:rPr>
          <w:lang w:val="en-US"/>
        </w:rPr>
      </w:pPr>
      <w:r>
        <w:rPr>
          <w:lang w:val="en-US"/>
        </w:rPr>
        <w:t xml:space="preserve">          description: </w:t>
      </w:r>
      <w:r w:rsidRPr="00623C20">
        <w:rPr>
          <w:lang w:val="en-US"/>
        </w:rPr>
        <w:t>A machine-readable application error cause specific to this occurrence of the problem. This IE should be present and provide application-related error information, if available</w:t>
      </w:r>
      <w:r>
        <w:rPr>
          <w:lang w:val="en-US"/>
        </w:rPr>
        <w:t>.</w:t>
      </w:r>
    </w:p>
    <w:p w14:paraId="4A4451FE" w14:textId="77777777" w:rsidR="00E92CBF" w:rsidRPr="00F11966" w:rsidRDefault="00E92CBF" w:rsidP="00E92CBF">
      <w:pPr>
        <w:pStyle w:val="PL"/>
        <w:rPr>
          <w:lang w:val="en-US"/>
        </w:rPr>
      </w:pPr>
      <w:r w:rsidRPr="00F11966">
        <w:rPr>
          <w:lang w:val="en-US"/>
        </w:rPr>
        <w:t xml:space="preserve">        invalidParams:</w:t>
      </w:r>
    </w:p>
    <w:p w14:paraId="3A0A6101" w14:textId="77777777" w:rsidR="00E92CBF" w:rsidRPr="00F11966" w:rsidRDefault="00E92CBF" w:rsidP="00E92CBF">
      <w:pPr>
        <w:pStyle w:val="PL"/>
        <w:rPr>
          <w:lang w:val="en-US"/>
        </w:rPr>
      </w:pPr>
      <w:r w:rsidRPr="00F11966">
        <w:rPr>
          <w:lang w:val="en-US"/>
        </w:rPr>
        <w:t xml:space="preserve">          type: array</w:t>
      </w:r>
    </w:p>
    <w:p w14:paraId="3B383423" w14:textId="77777777" w:rsidR="00E92CBF" w:rsidRPr="00F11966" w:rsidRDefault="00E92CBF" w:rsidP="00E92CBF">
      <w:pPr>
        <w:pStyle w:val="PL"/>
        <w:rPr>
          <w:lang w:val="en-US"/>
        </w:rPr>
      </w:pPr>
      <w:r w:rsidRPr="00F11966">
        <w:rPr>
          <w:lang w:val="en-US"/>
        </w:rPr>
        <w:t xml:space="preserve">          items:</w:t>
      </w:r>
    </w:p>
    <w:p w14:paraId="7634F535" w14:textId="77777777" w:rsidR="00E92CBF" w:rsidRPr="00F11966" w:rsidRDefault="00E92CBF" w:rsidP="00E92CBF">
      <w:pPr>
        <w:pStyle w:val="PL"/>
        <w:rPr>
          <w:lang w:val="en-US"/>
        </w:rPr>
      </w:pPr>
      <w:r w:rsidRPr="00F11966">
        <w:rPr>
          <w:lang w:val="en-US"/>
        </w:rPr>
        <w:t xml:space="preserve">            $ref: '#/components/schemas/InvalidParam'</w:t>
      </w:r>
    </w:p>
    <w:p w14:paraId="68AFF1EE" w14:textId="77777777" w:rsidR="00E92CBF" w:rsidRPr="00F11966" w:rsidRDefault="00E92CBF" w:rsidP="00E92CBF">
      <w:pPr>
        <w:pStyle w:val="PL"/>
        <w:rPr>
          <w:lang w:val="en-US"/>
        </w:rPr>
      </w:pPr>
      <w:r w:rsidRPr="00F11966">
        <w:rPr>
          <w:lang w:val="en-US"/>
        </w:rPr>
        <w:t xml:space="preserve">          minItems: 1</w:t>
      </w:r>
    </w:p>
    <w:p w14:paraId="78C908F2" w14:textId="77777777" w:rsidR="008C1177" w:rsidRDefault="008C1177" w:rsidP="008C1177">
      <w:pPr>
        <w:pStyle w:val="PL"/>
        <w:rPr>
          <w:lang w:val="en-US"/>
        </w:rPr>
      </w:pPr>
      <w:r>
        <w:rPr>
          <w:lang w:val="en-US"/>
        </w:rPr>
        <w:t xml:space="preserve">          description: </w:t>
      </w:r>
      <w:r w:rsidRPr="001D2CEF">
        <w:rPr>
          <w:rFonts w:cs="Arial"/>
          <w:szCs w:val="18"/>
        </w:rPr>
        <w:t>Description of invalid parameters, for a request rejected due to invalid parameters</w:t>
      </w:r>
      <w:r>
        <w:rPr>
          <w:lang w:val="en-US"/>
        </w:rPr>
        <w:t>.</w:t>
      </w:r>
    </w:p>
    <w:p w14:paraId="40E12515" w14:textId="77777777" w:rsidR="00E92CBF" w:rsidRPr="00F11966" w:rsidRDefault="00E92CBF" w:rsidP="00E92CBF">
      <w:pPr>
        <w:pStyle w:val="PL"/>
        <w:rPr>
          <w:lang w:val="en-US"/>
        </w:rPr>
      </w:pPr>
      <w:r w:rsidRPr="00F11966">
        <w:rPr>
          <w:lang w:val="en-US"/>
        </w:rPr>
        <w:t xml:space="preserve">        supportedFeatures:</w:t>
      </w:r>
    </w:p>
    <w:p w14:paraId="18586681" w14:textId="77777777" w:rsidR="00E92CBF" w:rsidRPr="00F11966" w:rsidRDefault="00E92CBF" w:rsidP="00E92CBF">
      <w:pPr>
        <w:pStyle w:val="PL"/>
        <w:rPr>
          <w:lang w:val="en-US"/>
        </w:rPr>
      </w:pPr>
      <w:r w:rsidRPr="00F11966">
        <w:rPr>
          <w:lang w:val="en-US"/>
        </w:rPr>
        <w:t xml:space="preserve">          $ref: '#/components/schemas/SupportedFeatures'</w:t>
      </w:r>
    </w:p>
    <w:p w14:paraId="0289A6C6" w14:textId="77777777" w:rsidR="008C1177" w:rsidRDefault="008C1177" w:rsidP="008C1177">
      <w:pPr>
        <w:pStyle w:val="PL"/>
        <w:rPr>
          <w:lang w:val="en-US"/>
        </w:rPr>
      </w:pPr>
      <w:r>
        <w:rPr>
          <w:lang w:val="en-US"/>
        </w:rPr>
        <w:t xml:space="preserve">          description: </w:t>
      </w:r>
      <w:r w:rsidRPr="001D2CEF">
        <w:rPr>
          <w:rFonts w:cs="Arial"/>
          <w:szCs w:val="18"/>
        </w:rPr>
        <w:t>Features supported by the NF Service Producer</w:t>
      </w:r>
      <w:r>
        <w:rPr>
          <w:lang w:val="en-US"/>
        </w:rPr>
        <w:t>.</w:t>
      </w:r>
    </w:p>
    <w:p w14:paraId="040782FB" w14:textId="77777777" w:rsidR="005F106F" w:rsidRPr="00F11966" w:rsidRDefault="005F106F" w:rsidP="005F106F">
      <w:pPr>
        <w:pStyle w:val="PL"/>
        <w:rPr>
          <w:lang w:val="en-US"/>
        </w:rPr>
      </w:pPr>
      <w:r w:rsidRPr="00F11966">
        <w:rPr>
          <w:lang w:val="en-US"/>
        </w:rPr>
        <w:t xml:space="preserve">        </w:t>
      </w:r>
      <w:r>
        <w:rPr>
          <w:lang w:val="en-US"/>
        </w:rPr>
        <w:t>accessTokenError</w:t>
      </w:r>
      <w:r w:rsidRPr="00F11966">
        <w:rPr>
          <w:lang w:val="en-US"/>
        </w:rPr>
        <w:t>:</w:t>
      </w:r>
    </w:p>
    <w:p w14:paraId="2F388497" w14:textId="77777777" w:rsidR="005F106F" w:rsidRDefault="005F106F" w:rsidP="005F106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3A7BA91F" w14:textId="77777777" w:rsidR="008C1177" w:rsidRDefault="008C1177" w:rsidP="008C1177">
      <w:pPr>
        <w:pStyle w:val="PL"/>
        <w:rPr>
          <w:lang w:val="en-US"/>
        </w:rPr>
      </w:pPr>
      <w:r>
        <w:rPr>
          <w:lang w:val="en-US"/>
        </w:rPr>
        <w:t xml:space="preserve">          description: It </w:t>
      </w:r>
      <w:r>
        <w:rPr>
          <w:rFonts w:cs="Arial"/>
          <w:szCs w:val="18"/>
        </w:rPr>
        <w:t>contain the Access Token Error payload received from the NRF</w:t>
      </w:r>
      <w:r>
        <w:rPr>
          <w:lang w:val="en-US"/>
        </w:rPr>
        <w:t>.</w:t>
      </w:r>
    </w:p>
    <w:p w14:paraId="2643718B" w14:textId="77777777" w:rsidR="005F106F" w:rsidRDefault="005F106F" w:rsidP="005F106F">
      <w:pPr>
        <w:pStyle w:val="PL"/>
      </w:pPr>
      <w:r>
        <w:t xml:space="preserve">        accessTokenRequest:</w:t>
      </w:r>
    </w:p>
    <w:p w14:paraId="0467AF6D" w14:textId="77777777" w:rsidR="005F106F" w:rsidRDefault="005F106F" w:rsidP="005F106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55E65958" w14:textId="77777777" w:rsidR="008C1177" w:rsidRDefault="008C1177" w:rsidP="008C1177">
      <w:pPr>
        <w:pStyle w:val="PL"/>
        <w:rPr>
          <w:lang w:val="en-US"/>
        </w:rPr>
      </w:pPr>
      <w:r>
        <w:rPr>
          <w:lang w:val="en-US"/>
        </w:rPr>
        <w:t xml:space="preserve">          description: It </w:t>
      </w:r>
      <w:r>
        <w:rPr>
          <w:rFonts w:cs="Arial"/>
          <w:szCs w:val="18"/>
        </w:rPr>
        <w:t>contain the Access Token Request that was sent by the SCP</w:t>
      </w:r>
      <w:r>
        <w:rPr>
          <w:lang w:val="en-US"/>
        </w:rPr>
        <w:t>.</w:t>
      </w:r>
    </w:p>
    <w:p w14:paraId="18C1987B" w14:textId="77777777" w:rsidR="005F106F" w:rsidRPr="00F11966" w:rsidRDefault="005F106F" w:rsidP="005F106F">
      <w:pPr>
        <w:pStyle w:val="PL"/>
        <w:rPr>
          <w:lang w:val="en-US"/>
        </w:rPr>
      </w:pPr>
      <w:r w:rsidRPr="00F11966">
        <w:rPr>
          <w:lang w:val="en-US"/>
        </w:rPr>
        <w:t xml:space="preserve">        </w:t>
      </w:r>
      <w:r>
        <w:rPr>
          <w:lang w:val="en-US"/>
        </w:rPr>
        <w:t>nrfId</w:t>
      </w:r>
      <w:r w:rsidRPr="00F11966">
        <w:rPr>
          <w:lang w:val="en-US"/>
        </w:rPr>
        <w:t>:</w:t>
      </w:r>
    </w:p>
    <w:p w14:paraId="56035CC8" w14:textId="77777777" w:rsidR="005F106F" w:rsidRPr="00F11966" w:rsidRDefault="005F106F" w:rsidP="00E92CBF">
      <w:pPr>
        <w:pStyle w:val="PL"/>
        <w:rPr>
          <w:lang w:val="en-US"/>
        </w:rPr>
      </w:pPr>
      <w:r w:rsidRPr="00F11966">
        <w:rPr>
          <w:lang w:val="en-US"/>
        </w:rPr>
        <w:t xml:space="preserve">          type: string</w:t>
      </w:r>
    </w:p>
    <w:p w14:paraId="386889CE" w14:textId="77777777" w:rsidR="008C1177" w:rsidRDefault="008C1177" w:rsidP="008C1177">
      <w:pPr>
        <w:pStyle w:val="PL"/>
        <w:rPr>
          <w:lang w:val="en-US"/>
        </w:rPr>
      </w:pPr>
      <w:r>
        <w:rPr>
          <w:lang w:val="en-US"/>
        </w:rPr>
        <w:t xml:space="preserve">          description: It </w:t>
      </w:r>
      <w:r>
        <w:rPr>
          <w:rFonts w:cs="Arial"/>
          <w:szCs w:val="18"/>
        </w:rPr>
        <w:t>contain the Identity (i.e. FQDN) of the NRF that rejected the access token request</w:t>
      </w:r>
      <w:r>
        <w:rPr>
          <w:lang w:val="en-US"/>
        </w:rPr>
        <w:t>.</w:t>
      </w:r>
    </w:p>
    <w:p w14:paraId="5A0B440A" w14:textId="77777777" w:rsidR="00E92CBF" w:rsidRPr="00F11966" w:rsidRDefault="00E92CBF" w:rsidP="00E92CBF">
      <w:pPr>
        <w:pStyle w:val="PL"/>
        <w:rPr>
          <w:lang w:val="en-US"/>
        </w:rPr>
      </w:pPr>
      <w:r w:rsidRPr="00F11966">
        <w:rPr>
          <w:lang w:val="en-US"/>
        </w:rPr>
        <w:t xml:space="preserve">    Link:</w:t>
      </w:r>
    </w:p>
    <w:p w14:paraId="7D3E163C" w14:textId="77777777" w:rsidR="00E92CBF" w:rsidRPr="00F11966" w:rsidRDefault="00E92CBF" w:rsidP="00E92CBF">
      <w:pPr>
        <w:pStyle w:val="PL"/>
        <w:rPr>
          <w:lang w:val="en-US"/>
        </w:rPr>
      </w:pPr>
      <w:r w:rsidRPr="00F11966">
        <w:rPr>
          <w:lang w:val="en-US"/>
        </w:rPr>
        <w:t xml:space="preserve">      type: object</w:t>
      </w:r>
    </w:p>
    <w:p w14:paraId="51E7FD7F" w14:textId="77777777" w:rsidR="00E92CBF" w:rsidRPr="00F11966" w:rsidRDefault="00E92CBF" w:rsidP="00E92CBF">
      <w:pPr>
        <w:pStyle w:val="PL"/>
        <w:rPr>
          <w:lang w:val="en-US"/>
        </w:rPr>
      </w:pPr>
      <w:r w:rsidRPr="00F11966">
        <w:rPr>
          <w:lang w:val="en-US"/>
        </w:rPr>
        <w:lastRenderedPageBreak/>
        <w:t xml:space="preserve">      properties:</w:t>
      </w:r>
    </w:p>
    <w:p w14:paraId="4BF4DB29" w14:textId="77777777" w:rsidR="00E92CBF" w:rsidRPr="00F11966" w:rsidRDefault="00E92CBF" w:rsidP="00E92CBF">
      <w:pPr>
        <w:pStyle w:val="PL"/>
        <w:rPr>
          <w:lang w:val="en-US"/>
        </w:rPr>
      </w:pPr>
      <w:r w:rsidRPr="00F11966">
        <w:rPr>
          <w:lang w:val="en-US"/>
        </w:rPr>
        <w:t xml:space="preserve">        href:</w:t>
      </w:r>
    </w:p>
    <w:p w14:paraId="0B888E90" w14:textId="77777777" w:rsidR="00E92CBF" w:rsidRPr="00F11966" w:rsidRDefault="00E92CBF" w:rsidP="00E92CBF">
      <w:pPr>
        <w:pStyle w:val="PL"/>
        <w:rPr>
          <w:lang w:val="en-US"/>
        </w:rPr>
      </w:pPr>
      <w:r w:rsidRPr="00F11966">
        <w:rPr>
          <w:lang w:val="en-US"/>
        </w:rPr>
        <w:t xml:space="preserve">          $ref: '#/components/schemas/Uri'</w:t>
      </w:r>
    </w:p>
    <w:p w14:paraId="240484D5" w14:textId="77777777" w:rsidR="008C1177" w:rsidRPr="00F11966" w:rsidRDefault="008C1177" w:rsidP="008C1177">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10D1D58D" w14:textId="77777777" w:rsidR="00E92CBF" w:rsidRPr="00F11966" w:rsidRDefault="00E92CBF" w:rsidP="00E92CBF">
      <w:pPr>
        <w:pStyle w:val="PL"/>
        <w:rPr>
          <w:lang w:val="en-US"/>
        </w:rPr>
      </w:pPr>
      <w:r w:rsidRPr="00F11966">
        <w:rPr>
          <w:lang w:val="en-US"/>
        </w:rPr>
        <w:t xml:space="preserve">    LinkRm:</w:t>
      </w:r>
    </w:p>
    <w:p w14:paraId="5CFA2E47" w14:textId="77777777" w:rsidR="00E92CBF" w:rsidRPr="00F11966" w:rsidRDefault="00E92CBF" w:rsidP="00E92CBF">
      <w:pPr>
        <w:pStyle w:val="PL"/>
        <w:rPr>
          <w:lang w:val="en-US"/>
        </w:rPr>
      </w:pPr>
      <w:r w:rsidRPr="00F11966">
        <w:rPr>
          <w:lang w:val="en-US"/>
        </w:rPr>
        <w:t xml:space="preserve">      type: object</w:t>
      </w:r>
    </w:p>
    <w:p w14:paraId="04CE5282" w14:textId="77777777" w:rsidR="00E92CBF" w:rsidRPr="00F11966" w:rsidRDefault="00E92CBF" w:rsidP="00E92CBF">
      <w:pPr>
        <w:pStyle w:val="PL"/>
        <w:rPr>
          <w:lang w:val="en-US"/>
        </w:rPr>
      </w:pPr>
      <w:r w:rsidRPr="00F11966">
        <w:rPr>
          <w:lang w:val="en-US"/>
        </w:rPr>
        <w:t xml:space="preserve">      properties:</w:t>
      </w:r>
    </w:p>
    <w:p w14:paraId="7A3FEA3D" w14:textId="77777777" w:rsidR="00E92CBF" w:rsidRPr="00F11966" w:rsidRDefault="00E92CBF" w:rsidP="00E92CBF">
      <w:pPr>
        <w:pStyle w:val="PL"/>
        <w:rPr>
          <w:lang w:val="en-US"/>
        </w:rPr>
      </w:pPr>
      <w:r w:rsidRPr="00F11966">
        <w:rPr>
          <w:lang w:val="en-US"/>
        </w:rPr>
        <w:t xml:space="preserve">        href:</w:t>
      </w:r>
    </w:p>
    <w:p w14:paraId="010A1C07" w14:textId="77777777" w:rsidR="00E92CBF" w:rsidRPr="00F11966" w:rsidRDefault="00E92CBF" w:rsidP="00E92CBF">
      <w:pPr>
        <w:pStyle w:val="PL"/>
        <w:rPr>
          <w:lang w:val="en-US"/>
        </w:rPr>
      </w:pPr>
      <w:r w:rsidRPr="00F11966">
        <w:rPr>
          <w:lang w:val="en-US"/>
        </w:rPr>
        <w:t xml:space="preserve">          $ref: '#/components/schemas/Uri'</w:t>
      </w:r>
    </w:p>
    <w:p w14:paraId="7BE1E160" w14:textId="77777777" w:rsidR="00E92CBF" w:rsidRPr="00F11966" w:rsidRDefault="00E92CBF" w:rsidP="00E92CBF">
      <w:pPr>
        <w:pStyle w:val="PL"/>
        <w:rPr>
          <w:lang w:val="en-US"/>
        </w:rPr>
      </w:pPr>
      <w:r w:rsidRPr="00F11966">
        <w:rPr>
          <w:lang w:val="en-US"/>
        </w:rPr>
        <w:t xml:space="preserve">      nullable: true</w:t>
      </w:r>
    </w:p>
    <w:p w14:paraId="1619C4D9" w14:textId="77777777" w:rsidR="00AB5249" w:rsidRPr="00F11966" w:rsidRDefault="00AB5249" w:rsidP="00AB5249">
      <w:pPr>
        <w:pStyle w:val="PL"/>
        <w:rPr>
          <w:lang w:val="en-US"/>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 xml:space="preserve"> </w:t>
      </w:r>
      <w:r w:rsidRPr="001D2CEF">
        <w:t xml:space="preserve">with the OpenAPI </w:t>
      </w:r>
      <w:r>
        <w:t>"nullable=</w:t>
      </w:r>
      <w:r w:rsidRPr="001D2CEF">
        <w:t xml:space="preserve"> true" property</w:t>
      </w:r>
      <w:r>
        <w:rPr>
          <w:rFonts w:cs="Arial"/>
          <w:szCs w:val="18"/>
          <w:lang w:val="en-US" w:eastAsia="zh-CN"/>
        </w:rPr>
        <w:t>.</w:t>
      </w:r>
    </w:p>
    <w:p w14:paraId="23901FDB" w14:textId="77777777" w:rsidR="00E92CBF" w:rsidRPr="00F11966" w:rsidRDefault="00E92CBF" w:rsidP="00E92CBF">
      <w:pPr>
        <w:pStyle w:val="PL"/>
        <w:rPr>
          <w:lang w:val="en-US"/>
        </w:rPr>
      </w:pPr>
      <w:r w:rsidRPr="00F11966">
        <w:rPr>
          <w:lang w:val="en-US"/>
        </w:rPr>
        <w:t xml:space="preserve">    PatchItem:</w:t>
      </w:r>
    </w:p>
    <w:p w14:paraId="6B22DCDD" w14:textId="77777777" w:rsidR="00E92CBF" w:rsidRPr="00F11966" w:rsidRDefault="00E92CBF" w:rsidP="00E92CBF">
      <w:pPr>
        <w:pStyle w:val="PL"/>
        <w:rPr>
          <w:lang w:val="en-US"/>
        </w:rPr>
      </w:pPr>
      <w:r w:rsidRPr="00F11966">
        <w:rPr>
          <w:lang w:val="en-US"/>
        </w:rPr>
        <w:t xml:space="preserve">      type: object</w:t>
      </w:r>
    </w:p>
    <w:p w14:paraId="337FEEFD" w14:textId="77777777" w:rsidR="00E92CBF" w:rsidRPr="00F11966" w:rsidRDefault="00E92CBF" w:rsidP="00E92CBF">
      <w:pPr>
        <w:pStyle w:val="PL"/>
        <w:rPr>
          <w:lang w:val="en-US"/>
        </w:rPr>
      </w:pPr>
      <w:r w:rsidRPr="00F11966">
        <w:rPr>
          <w:lang w:val="en-US"/>
        </w:rPr>
        <w:t xml:space="preserve">      properties:</w:t>
      </w:r>
    </w:p>
    <w:p w14:paraId="4E003E8B" w14:textId="77777777" w:rsidR="00E92CBF" w:rsidRPr="00F11966" w:rsidRDefault="00E92CBF" w:rsidP="00E92CBF">
      <w:pPr>
        <w:pStyle w:val="PL"/>
        <w:rPr>
          <w:lang w:val="en-US"/>
        </w:rPr>
      </w:pPr>
      <w:r w:rsidRPr="00F11966">
        <w:rPr>
          <w:lang w:val="en-US"/>
        </w:rPr>
        <w:t xml:space="preserve">        op:</w:t>
      </w:r>
    </w:p>
    <w:p w14:paraId="7A6C4424" w14:textId="77777777" w:rsidR="00E92CBF" w:rsidRPr="00F11966" w:rsidRDefault="00E92CBF" w:rsidP="00E92CBF">
      <w:pPr>
        <w:pStyle w:val="PL"/>
        <w:rPr>
          <w:lang w:val="en-US"/>
        </w:rPr>
      </w:pPr>
      <w:r w:rsidRPr="00F11966">
        <w:rPr>
          <w:lang w:val="en-US"/>
        </w:rPr>
        <w:t xml:space="preserve">          $ref: '#/components/schemas/PatchOperation'</w:t>
      </w:r>
    </w:p>
    <w:p w14:paraId="20910089"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indicates the patch operation as defined in IETF</w:t>
      </w:r>
      <w:r>
        <w:t xml:space="preserve"> </w:t>
      </w:r>
      <w:r w:rsidRPr="001D2CEF">
        <w:t>RFC</w:t>
      </w:r>
      <w:r>
        <w:t xml:space="preserve"> </w:t>
      </w:r>
      <w:r w:rsidRPr="001D2CEF">
        <w:t xml:space="preserve">6902 to be performed on </w:t>
      </w:r>
      <w:r>
        <w:t xml:space="preserve">the </w:t>
      </w:r>
      <w:r w:rsidRPr="001D2CEF">
        <w:t>resource.</w:t>
      </w:r>
    </w:p>
    <w:p w14:paraId="267F1DA1" w14:textId="77777777" w:rsidR="00E92CBF" w:rsidRPr="00F11966" w:rsidRDefault="00E92CBF" w:rsidP="00E92CBF">
      <w:pPr>
        <w:pStyle w:val="PL"/>
        <w:rPr>
          <w:lang w:val="en-US"/>
        </w:rPr>
      </w:pPr>
      <w:r w:rsidRPr="00F11966">
        <w:rPr>
          <w:lang w:val="en-US"/>
        </w:rPr>
        <w:t xml:space="preserve">        path:</w:t>
      </w:r>
    </w:p>
    <w:p w14:paraId="75A06966" w14:textId="77777777" w:rsidR="00E92CBF" w:rsidRPr="00F11966" w:rsidRDefault="00E92CBF" w:rsidP="00E92CBF">
      <w:pPr>
        <w:pStyle w:val="PL"/>
        <w:rPr>
          <w:lang w:val="en-US"/>
        </w:rPr>
      </w:pPr>
      <w:r w:rsidRPr="00F11966">
        <w:rPr>
          <w:lang w:val="en-US"/>
        </w:rPr>
        <w:t xml:space="preserve">          type: string</w:t>
      </w:r>
    </w:p>
    <w:p w14:paraId="054D7FD8"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contains a JSON po</w:t>
      </w:r>
      <w:r>
        <w:t xml:space="preserve">inter value (as defined in IETF RFC </w:t>
      </w:r>
      <w:r w:rsidRPr="001D2CEF">
        <w:t>6901) that references a location of a resource on which the patch operation shall be performed.</w:t>
      </w:r>
    </w:p>
    <w:p w14:paraId="25F86BF0" w14:textId="77777777" w:rsidR="00E92CBF" w:rsidRPr="00F11966" w:rsidRDefault="00E92CBF" w:rsidP="00E92CBF">
      <w:pPr>
        <w:pStyle w:val="PL"/>
        <w:rPr>
          <w:lang w:val="en-US"/>
        </w:rPr>
      </w:pPr>
      <w:r w:rsidRPr="00F11966">
        <w:rPr>
          <w:lang w:val="en-US"/>
        </w:rPr>
        <w:t xml:space="preserve">        from:</w:t>
      </w:r>
    </w:p>
    <w:p w14:paraId="46518FA8" w14:textId="77777777" w:rsidR="00E92CBF" w:rsidRPr="00F11966" w:rsidRDefault="00E92CBF" w:rsidP="00E92CBF">
      <w:pPr>
        <w:pStyle w:val="PL"/>
        <w:rPr>
          <w:lang w:val="en-US"/>
        </w:rPr>
      </w:pPr>
      <w:r w:rsidRPr="00F11966">
        <w:rPr>
          <w:lang w:val="en-US"/>
        </w:rPr>
        <w:t xml:space="preserve">          type: string</w:t>
      </w:r>
    </w:p>
    <w:p w14:paraId="4E44677B"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description: </w:t>
      </w:r>
      <w:r w:rsidRPr="001D2CEF">
        <w:t>indicates the path of the source JSON element (according to JSON Pointer syntax) being moved or copied to the location indicated by the "path" attribute.</w:t>
      </w:r>
    </w:p>
    <w:p w14:paraId="42010615" w14:textId="77777777" w:rsidR="00E92CBF" w:rsidRPr="00F11966" w:rsidRDefault="00E92CBF" w:rsidP="00E92CBF">
      <w:pPr>
        <w:pStyle w:val="PL"/>
        <w:rPr>
          <w:lang w:val="en-US"/>
        </w:rPr>
      </w:pPr>
      <w:r w:rsidRPr="00F11966">
        <w:rPr>
          <w:lang w:val="en-US"/>
        </w:rPr>
        <w:t xml:space="preserve">        value: {}</w:t>
      </w:r>
    </w:p>
    <w:p w14:paraId="3C533C9B" w14:textId="77777777" w:rsidR="00E92CBF" w:rsidRPr="00F11966" w:rsidRDefault="00E92CBF" w:rsidP="00E92CBF">
      <w:pPr>
        <w:pStyle w:val="PL"/>
        <w:rPr>
          <w:lang w:val="en-US"/>
        </w:rPr>
      </w:pPr>
      <w:r w:rsidRPr="00F11966">
        <w:rPr>
          <w:lang w:val="en-US"/>
        </w:rPr>
        <w:t xml:space="preserve">      required:</w:t>
      </w:r>
    </w:p>
    <w:p w14:paraId="6048CC24" w14:textId="77777777" w:rsidR="00E92CBF" w:rsidRPr="00F11966" w:rsidRDefault="00E92CBF" w:rsidP="00E92CBF">
      <w:pPr>
        <w:pStyle w:val="PL"/>
        <w:rPr>
          <w:lang w:val="en-US"/>
        </w:rPr>
      </w:pPr>
      <w:r w:rsidRPr="00F11966">
        <w:rPr>
          <w:lang w:val="en-US"/>
        </w:rPr>
        <w:t xml:space="preserve">        - op</w:t>
      </w:r>
    </w:p>
    <w:p w14:paraId="63CC6601" w14:textId="77777777" w:rsidR="00E92CBF" w:rsidRPr="00F11966" w:rsidRDefault="00E92CBF" w:rsidP="00E92CBF">
      <w:pPr>
        <w:pStyle w:val="PL"/>
        <w:rPr>
          <w:lang w:val="en-US"/>
        </w:rPr>
      </w:pPr>
      <w:r w:rsidRPr="00F11966">
        <w:rPr>
          <w:lang w:val="en-US"/>
        </w:rPr>
        <w:t xml:space="preserve">        - path</w:t>
      </w:r>
    </w:p>
    <w:p w14:paraId="337227E7" w14:textId="77777777" w:rsidR="00E92CBF" w:rsidRPr="00F11966" w:rsidRDefault="00E92CBF" w:rsidP="00E92CBF">
      <w:pPr>
        <w:pStyle w:val="PL"/>
        <w:rPr>
          <w:lang w:val="en-US"/>
        </w:rPr>
      </w:pPr>
      <w:r w:rsidRPr="00F11966">
        <w:rPr>
          <w:lang w:val="en-US"/>
        </w:rPr>
        <w:t xml:space="preserve">    LinksValueSchema:</w:t>
      </w:r>
    </w:p>
    <w:p w14:paraId="3D71A634" w14:textId="77777777" w:rsidR="00E92CBF" w:rsidRPr="00F11966" w:rsidRDefault="00E92CBF" w:rsidP="00E92CBF">
      <w:pPr>
        <w:pStyle w:val="PL"/>
        <w:rPr>
          <w:lang w:val="en-US"/>
        </w:rPr>
      </w:pPr>
      <w:r w:rsidRPr="00F11966">
        <w:rPr>
          <w:lang w:val="en-US"/>
        </w:rPr>
        <w:t xml:space="preserve">      oneOf:</w:t>
      </w:r>
    </w:p>
    <w:p w14:paraId="4C01F833" w14:textId="77777777" w:rsidR="00E92CBF" w:rsidRPr="00F11966" w:rsidRDefault="00E92CBF" w:rsidP="00E92CBF">
      <w:pPr>
        <w:pStyle w:val="PL"/>
        <w:rPr>
          <w:lang w:val="en-US"/>
        </w:rPr>
      </w:pPr>
      <w:r w:rsidRPr="00F11966">
        <w:rPr>
          <w:lang w:val="en-US"/>
        </w:rPr>
        <w:t xml:space="preserve">        - type: array</w:t>
      </w:r>
    </w:p>
    <w:p w14:paraId="029B982B" w14:textId="77777777" w:rsidR="00E92CBF" w:rsidRPr="00F11966" w:rsidRDefault="00E92CBF" w:rsidP="00E92CBF">
      <w:pPr>
        <w:pStyle w:val="PL"/>
        <w:rPr>
          <w:lang w:val="en-US"/>
        </w:rPr>
      </w:pPr>
      <w:r w:rsidRPr="00F11966">
        <w:rPr>
          <w:lang w:val="en-US"/>
        </w:rPr>
        <w:t xml:space="preserve">          items:</w:t>
      </w:r>
    </w:p>
    <w:p w14:paraId="262962B8" w14:textId="77777777" w:rsidR="00E92CBF" w:rsidRPr="00F11966" w:rsidRDefault="00E92CBF" w:rsidP="00E92CBF">
      <w:pPr>
        <w:pStyle w:val="PL"/>
        <w:rPr>
          <w:lang w:val="en-US"/>
        </w:rPr>
      </w:pPr>
      <w:r w:rsidRPr="00F11966">
        <w:rPr>
          <w:lang w:val="en-US"/>
        </w:rPr>
        <w:t xml:space="preserve">            $ref: '#/components/schemas/Link'</w:t>
      </w:r>
    </w:p>
    <w:p w14:paraId="1337B167"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 description: </w:t>
      </w:r>
      <w:r w:rsidRPr="001D2CEF">
        <w:rPr>
          <w:rFonts w:cs="Arial"/>
          <w:szCs w:val="18"/>
        </w:rPr>
        <w:t>Array of links</w:t>
      </w:r>
    </w:p>
    <w:p w14:paraId="1CBCF00F" w14:textId="77777777" w:rsidR="00E92CBF" w:rsidRPr="00F11966" w:rsidRDefault="00E92CBF" w:rsidP="00E92CBF">
      <w:pPr>
        <w:pStyle w:val="PL"/>
        <w:rPr>
          <w:lang w:val="en-US"/>
        </w:rPr>
      </w:pPr>
      <w:r w:rsidRPr="00F11966">
        <w:rPr>
          <w:lang w:val="en-US"/>
        </w:rPr>
        <w:t xml:space="preserve">          minItems: 1</w:t>
      </w:r>
    </w:p>
    <w:p w14:paraId="1752374F" w14:textId="77777777" w:rsidR="00E92CBF" w:rsidRPr="00F11966" w:rsidRDefault="00E92CBF" w:rsidP="00E92CBF">
      <w:pPr>
        <w:pStyle w:val="PL"/>
        <w:rPr>
          <w:lang w:val="en-US"/>
        </w:rPr>
      </w:pPr>
      <w:r w:rsidRPr="00F11966">
        <w:rPr>
          <w:lang w:val="en-US"/>
        </w:rPr>
        <w:t xml:space="preserve">        - $ref: '#/components/schemas/Link'</w:t>
      </w:r>
    </w:p>
    <w:p w14:paraId="2EF1676B" w14:textId="77777777" w:rsidR="008C1177" w:rsidRPr="00F11966" w:rsidRDefault="008C1177" w:rsidP="008C1177">
      <w:pPr>
        <w:pStyle w:val="PL"/>
        <w:rPr>
          <w:lang w:val="en-US"/>
        </w:rPr>
      </w:pPr>
      <w:r>
        <w:t xml:space="preserve">    </w:t>
      </w:r>
      <w:r w:rsidRPr="00F11966">
        <w:t xml:space="preserve">    </w:t>
      </w:r>
      <w:r>
        <w:t xml:space="preserve"> </w:t>
      </w:r>
      <w:r w:rsidRPr="00F11966">
        <w:t xml:space="preserve"> description: </w:t>
      </w:r>
      <w:r>
        <w:t>contains a link</w:t>
      </w:r>
    </w:p>
    <w:p w14:paraId="7E194CF5" w14:textId="77777777" w:rsidR="008C1177" w:rsidRPr="00F11966" w:rsidRDefault="008C1177" w:rsidP="008C1177">
      <w:pPr>
        <w:pStyle w:val="PL"/>
        <w:rPr>
          <w:lang w:val="en-US"/>
        </w:rPr>
      </w:pPr>
      <w:r>
        <w:t xml:space="preserve">      </w:t>
      </w:r>
      <w:r w:rsidRPr="00F11966">
        <w:t xml:space="preserve">description: </w:t>
      </w:r>
      <w:r>
        <w:t xml:space="preserve">A </w:t>
      </w:r>
      <w:r w:rsidRPr="001D2CEF">
        <w:t>list of mutually exclusive alternatives</w:t>
      </w:r>
      <w:r>
        <w:t xml:space="preserve"> of 1 or more links</w:t>
      </w:r>
    </w:p>
    <w:p w14:paraId="48208C98" w14:textId="77777777" w:rsidR="00E92CBF" w:rsidRPr="00F11966" w:rsidRDefault="00E92CBF" w:rsidP="00E92CBF">
      <w:pPr>
        <w:pStyle w:val="PL"/>
        <w:rPr>
          <w:lang w:val="en-US"/>
        </w:rPr>
      </w:pPr>
      <w:r w:rsidRPr="00F11966">
        <w:rPr>
          <w:lang w:val="en-US"/>
        </w:rPr>
        <w:t xml:space="preserve">    SelfLink:</w:t>
      </w:r>
    </w:p>
    <w:p w14:paraId="23BE7438" w14:textId="77777777" w:rsidR="00E92CBF" w:rsidRPr="00F11966" w:rsidRDefault="00E92CBF" w:rsidP="00E92CBF">
      <w:pPr>
        <w:pStyle w:val="PL"/>
        <w:rPr>
          <w:lang w:val="en-US"/>
        </w:rPr>
      </w:pPr>
      <w:r w:rsidRPr="00F11966">
        <w:rPr>
          <w:lang w:val="en-US"/>
        </w:rPr>
        <w:t xml:space="preserve">      type: object</w:t>
      </w:r>
    </w:p>
    <w:p w14:paraId="5C7D4961" w14:textId="77777777" w:rsidR="00E92CBF" w:rsidRPr="00F11966" w:rsidRDefault="00E92CBF" w:rsidP="00E92CBF">
      <w:pPr>
        <w:pStyle w:val="PL"/>
        <w:rPr>
          <w:lang w:val="en-US"/>
        </w:rPr>
      </w:pPr>
      <w:r w:rsidRPr="00F11966">
        <w:rPr>
          <w:lang w:val="en-US"/>
        </w:rPr>
        <w:t xml:space="preserve">      properties:</w:t>
      </w:r>
    </w:p>
    <w:p w14:paraId="4D75018D" w14:textId="77777777" w:rsidR="00E92CBF" w:rsidRPr="00F11966" w:rsidRDefault="00E92CBF" w:rsidP="00E92CBF">
      <w:pPr>
        <w:pStyle w:val="PL"/>
        <w:rPr>
          <w:lang w:val="en-US"/>
        </w:rPr>
      </w:pPr>
      <w:r w:rsidRPr="00F11966">
        <w:rPr>
          <w:lang w:val="en-US"/>
        </w:rPr>
        <w:t xml:space="preserve">        self:</w:t>
      </w:r>
    </w:p>
    <w:p w14:paraId="1CC96CF8" w14:textId="77777777" w:rsidR="00E92CBF" w:rsidRPr="00F11966" w:rsidRDefault="00E92CBF" w:rsidP="00E92CBF">
      <w:pPr>
        <w:pStyle w:val="PL"/>
        <w:rPr>
          <w:lang w:val="en-US"/>
        </w:rPr>
      </w:pPr>
      <w:r w:rsidRPr="00F11966">
        <w:rPr>
          <w:lang w:val="en-US"/>
        </w:rPr>
        <w:t xml:space="preserve">          $ref: '#/components/schemas/Link'</w:t>
      </w:r>
    </w:p>
    <w:p w14:paraId="76662B66" w14:textId="77777777" w:rsidR="00E92CBF" w:rsidRPr="00F11966" w:rsidRDefault="00E92CBF" w:rsidP="00E92CBF">
      <w:pPr>
        <w:pStyle w:val="PL"/>
        <w:rPr>
          <w:lang w:val="en-US"/>
        </w:rPr>
      </w:pPr>
      <w:r w:rsidRPr="00F11966">
        <w:rPr>
          <w:lang w:val="en-US"/>
        </w:rPr>
        <w:t xml:space="preserve">      required:</w:t>
      </w:r>
    </w:p>
    <w:p w14:paraId="489BE8EE" w14:textId="77777777" w:rsidR="00E92CBF" w:rsidRPr="00F11966" w:rsidRDefault="00E92CBF" w:rsidP="00E92CBF">
      <w:pPr>
        <w:pStyle w:val="PL"/>
        <w:rPr>
          <w:lang w:val="en-US"/>
        </w:rPr>
      </w:pPr>
      <w:r w:rsidRPr="00F11966">
        <w:rPr>
          <w:lang w:val="en-US"/>
        </w:rPr>
        <w:t xml:space="preserve">        - self</w:t>
      </w:r>
    </w:p>
    <w:p w14:paraId="401BCBDE" w14:textId="77777777" w:rsidR="008C1177" w:rsidRPr="00F11966" w:rsidRDefault="008C1177" w:rsidP="008C1177">
      <w:pPr>
        <w:pStyle w:val="PL"/>
        <w:rPr>
          <w:lang w:val="en-US"/>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p>
    <w:p w14:paraId="2043DC7D" w14:textId="77777777" w:rsidR="00E92CBF" w:rsidRPr="00F11966" w:rsidRDefault="00E92CBF" w:rsidP="00E92CBF">
      <w:pPr>
        <w:pStyle w:val="PL"/>
        <w:rPr>
          <w:lang w:val="en-US"/>
        </w:rPr>
      </w:pPr>
      <w:r w:rsidRPr="00F11966">
        <w:rPr>
          <w:lang w:val="en-US"/>
        </w:rPr>
        <w:t xml:space="preserve">    InvalidParam:</w:t>
      </w:r>
    </w:p>
    <w:p w14:paraId="666E5BB5" w14:textId="77777777" w:rsidR="00E92CBF" w:rsidRPr="00F11966" w:rsidRDefault="00E92CBF" w:rsidP="00E92CBF">
      <w:pPr>
        <w:pStyle w:val="PL"/>
        <w:rPr>
          <w:lang w:val="en-US"/>
        </w:rPr>
      </w:pPr>
      <w:r w:rsidRPr="00F11966">
        <w:rPr>
          <w:lang w:val="en-US"/>
        </w:rPr>
        <w:t xml:space="preserve">      type: object</w:t>
      </w:r>
    </w:p>
    <w:p w14:paraId="32C126B7" w14:textId="77777777" w:rsidR="00E92CBF" w:rsidRPr="00F11966" w:rsidRDefault="00E92CBF" w:rsidP="00E92CBF">
      <w:pPr>
        <w:pStyle w:val="PL"/>
        <w:rPr>
          <w:lang w:val="en-US"/>
        </w:rPr>
      </w:pPr>
      <w:r w:rsidRPr="00F11966">
        <w:rPr>
          <w:lang w:val="en-US"/>
        </w:rPr>
        <w:t xml:space="preserve">      properties:</w:t>
      </w:r>
    </w:p>
    <w:p w14:paraId="36F70CE7" w14:textId="77777777" w:rsidR="00E92CBF" w:rsidRPr="00F11966" w:rsidRDefault="00E92CBF" w:rsidP="00E92CBF">
      <w:pPr>
        <w:pStyle w:val="PL"/>
        <w:rPr>
          <w:lang w:val="en-US"/>
        </w:rPr>
      </w:pPr>
      <w:r w:rsidRPr="00F11966">
        <w:rPr>
          <w:lang w:val="en-US"/>
        </w:rPr>
        <w:t xml:space="preserve">        param:</w:t>
      </w:r>
    </w:p>
    <w:p w14:paraId="3EB6CC44" w14:textId="77777777" w:rsidR="00E92CBF" w:rsidRPr="00F11966" w:rsidRDefault="00E92CBF" w:rsidP="00E92CBF">
      <w:pPr>
        <w:pStyle w:val="PL"/>
        <w:rPr>
          <w:lang w:val="en-US"/>
        </w:rPr>
      </w:pPr>
      <w:r w:rsidRPr="00F11966">
        <w:rPr>
          <w:lang w:val="en-US"/>
        </w:rPr>
        <w:t xml:space="preserve">          type: string</w:t>
      </w:r>
    </w:p>
    <w:p w14:paraId="20B89099" w14:textId="1AE48B88" w:rsidR="008C1177" w:rsidRPr="00F11966" w:rsidRDefault="008C1177" w:rsidP="008C1177">
      <w:pPr>
        <w:pStyle w:val="PL"/>
        <w:rPr>
          <w:lang w:val="en-US"/>
        </w:rPr>
      </w:pPr>
      <w:r>
        <w:t xml:space="preserve">  </w:t>
      </w:r>
      <w:r w:rsidRPr="00F11966">
        <w:t xml:space="preserve">    </w:t>
      </w:r>
      <w:r>
        <w:t xml:space="preserve">   </w:t>
      </w:r>
      <w:r w:rsidRPr="00F11966">
        <w:t xml:space="preserve"> description: </w:t>
      </w:r>
      <w:r w:rsidRPr="001D2CEF">
        <w:rPr>
          <w:rFonts w:cs="Arial"/>
          <w:szCs w:val="18"/>
        </w:rPr>
        <w:t>If the invalid parameter is an attribute in a JSON body, this IE shall contain the attribute's name and shall be encoded as a JSON Pointer.</w:t>
      </w:r>
      <w:r>
        <w:rPr>
          <w:rFonts w:cs="Arial"/>
          <w:szCs w:val="18"/>
        </w:rPr>
        <w:t xml:space="preserve"> </w:t>
      </w:r>
      <w:r w:rsidRPr="001D2CEF">
        <w:rPr>
          <w:rFonts w:cs="Arial"/>
          <w:szCs w:val="18"/>
        </w:rPr>
        <w:t>If the invalid parameter is an HTTP header, this IE shall be formatted as the concatenation of the string "header " plus the name of such header.</w:t>
      </w:r>
      <w:r>
        <w:rPr>
          <w:rFonts w:cs="Arial"/>
          <w:szCs w:val="18"/>
        </w:rPr>
        <w:t xml:space="preserve"> </w:t>
      </w:r>
      <w:r w:rsidRPr="001D2CEF">
        <w:rPr>
          <w:rFonts w:cs="Arial"/>
          <w:szCs w:val="18"/>
        </w:rPr>
        <w:t>If the invalid parameter is a query parameter, this IE shall be formatted as the concatenation of the string "query " plus the name of such query parameter</w:t>
      </w:r>
      <w:r>
        <w:rPr>
          <w:rFonts w:cs="Arial"/>
          <w:szCs w:val="18"/>
        </w:rPr>
        <w:t xml:space="preserve">. </w:t>
      </w: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05C71816" w14:textId="77777777" w:rsidR="00E92CBF" w:rsidRPr="00F11966" w:rsidRDefault="00E92CBF" w:rsidP="00E92CBF">
      <w:pPr>
        <w:pStyle w:val="PL"/>
        <w:rPr>
          <w:lang w:val="en-US"/>
        </w:rPr>
      </w:pPr>
      <w:r w:rsidRPr="00F11966">
        <w:rPr>
          <w:lang w:val="en-US"/>
        </w:rPr>
        <w:t xml:space="preserve">        reason:</w:t>
      </w:r>
    </w:p>
    <w:p w14:paraId="41F3AD21" w14:textId="77777777" w:rsidR="00E92CBF" w:rsidRPr="00F11966" w:rsidRDefault="00E92CBF" w:rsidP="00E92CBF">
      <w:pPr>
        <w:pStyle w:val="PL"/>
        <w:rPr>
          <w:lang w:val="en-US"/>
        </w:rPr>
      </w:pPr>
      <w:r w:rsidRPr="00F11966">
        <w:rPr>
          <w:lang w:val="en-US"/>
        </w:rPr>
        <w:t xml:space="preserve">          type: string</w:t>
      </w:r>
    </w:p>
    <w:p w14:paraId="4852EF21" w14:textId="574475E5" w:rsidR="00AB5249" w:rsidRPr="00F11966" w:rsidRDefault="008C1177" w:rsidP="00AB5249">
      <w:pPr>
        <w:pStyle w:val="PL"/>
        <w:rPr>
          <w:lang w:val="en-US"/>
        </w:rPr>
      </w:pPr>
      <w:r>
        <w:t xml:space="preserve">  </w:t>
      </w:r>
      <w:r w:rsidRPr="00F11966">
        <w:t xml:space="preserve">    </w:t>
      </w:r>
      <w:r>
        <w:t xml:space="preserve"> </w:t>
      </w:r>
      <w:r w:rsidRPr="00F11966">
        <w:t xml:space="preserve"> </w:t>
      </w:r>
      <w:r>
        <w:t xml:space="preserve">  </w:t>
      </w:r>
      <w:r w:rsidR="00AB5249" w:rsidRPr="00F11966">
        <w:t xml:space="preserve">description: </w:t>
      </w:r>
      <w:r w:rsidR="00AB5249" w:rsidRPr="001D2CEF">
        <w:rPr>
          <w:rFonts w:cs="Arial"/>
          <w:szCs w:val="18"/>
        </w:rPr>
        <w:t>A human-readable reason, e.g. "must be a positive integer".</w:t>
      </w:r>
      <w:r w:rsidR="00AB5249">
        <w:rPr>
          <w:rFonts w:cs="Arial"/>
          <w:szCs w:val="18"/>
        </w:rPr>
        <w:t xml:space="preserve"> </w:t>
      </w:r>
      <w:r w:rsidR="00AB5249"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sidR="00AB5249">
        <w:rPr>
          <w:rFonts w:cs="Arial"/>
          <w:szCs w:val="18"/>
        </w:rPr>
        <w:t>, e.g."</w:t>
      </w:r>
      <w:r w:rsidR="00AB5249">
        <w:t xml:space="preserve"> Replacement value invalid for attribute (failed operation index= 4)"</w:t>
      </w:r>
    </w:p>
    <w:p w14:paraId="3C459A1D" w14:textId="77777777" w:rsidR="00E92CBF" w:rsidRPr="00F11966" w:rsidRDefault="00E92CBF" w:rsidP="00E92CBF">
      <w:pPr>
        <w:pStyle w:val="PL"/>
        <w:rPr>
          <w:lang w:val="en-US"/>
        </w:rPr>
      </w:pPr>
      <w:r w:rsidRPr="00F11966">
        <w:rPr>
          <w:lang w:val="en-US"/>
        </w:rPr>
        <w:t xml:space="preserve">      required:</w:t>
      </w:r>
    </w:p>
    <w:p w14:paraId="55361D2E" w14:textId="77777777" w:rsidR="00E92CBF" w:rsidRPr="00F11966" w:rsidRDefault="00E92CBF" w:rsidP="00E92CBF">
      <w:pPr>
        <w:pStyle w:val="PL"/>
        <w:rPr>
          <w:lang w:val="en-US"/>
        </w:rPr>
      </w:pPr>
      <w:r w:rsidRPr="00F11966">
        <w:rPr>
          <w:lang w:val="en-US"/>
        </w:rPr>
        <w:t xml:space="preserve">        - param</w:t>
      </w:r>
    </w:p>
    <w:p w14:paraId="180A54F7"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5F6A46BE" w14:textId="77777777" w:rsidR="00E92CBF" w:rsidRPr="00F11966" w:rsidRDefault="00E92CBF" w:rsidP="00E92CBF">
      <w:pPr>
        <w:pStyle w:val="PL"/>
        <w:rPr>
          <w:lang w:val="en-US"/>
        </w:rPr>
      </w:pPr>
      <w:r w:rsidRPr="00F11966">
        <w:rPr>
          <w:lang w:val="en-US"/>
        </w:rPr>
        <w:t xml:space="preserve">      type: object</w:t>
      </w:r>
    </w:p>
    <w:p w14:paraId="0B28DE03" w14:textId="77777777" w:rsidR="00E92CBF" w:rsidRPr="00F11966" w:rsidRDefault="00E92CBF" w:rsidP="00E92CBF">
      <w:pPr>
        <w:pStyle w:val="PL"/>
        <w:rPr>
          <w:lang w:val="en-US"/>
        </w:rPr>
      </w:pPr>
      <w:r w:rsidRPr="00F11966">
        <w:rPr>
          <w:lang w:val="en-US"/>
        </w:rPr>
        <w:t xml:space="preserve">      properties:</w:t>
      </w:r>
    </w:p>
    <w:p w14:paraId="39D9DDA6" w14:textId="77777777" w:rsidR="00E92CBF" w:rsidRPr="00F11966" w:rsidRDefault="00E92CBF" w:rsidP="00E92CBF">
      <w:pPr>
        <w:pStyle w:val="PL"/>
        <w:rPr>
          <w:lang w:val="en-US"/>
        </w:rPr>
      </w:pPr>
      <w:r w:rsidRPr="00F11966">
        <w:rPr>
          <w:lang w:val="en-US"/>
        </w:rPr>
        <w:t xml:space="preserve">        op:</w:t>
      </w:r>
    </w:p>
    <w:p w14:paraId="76190ADC"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FD6726C" w14:textId="531B5D60" w:rsidR="008C1177" w:rsidRPr="00F11966" w:rsidRDefault="008C1177" w:rsidP="008C1177">
      <w:pPr>
        <w:pStyle w:val="PL"/>
        <w:rPr>
          <w:lang w:val="en-US"/>
        </w:rPr>
      </w:pPr>
      <w:r>
        <w:t xml:space="preserve">  </w:t>
      </w:r>
      <w:r w:rsidRPr="00F11966">
        <w:t xml:space="preserve">    </w:t>
      </w:r>
      <w:r>
        <w:t xml:space="preserve"> </w:t>
      </w:r>
      <w:r w:rsidRPr="00F11966">
        <w:t xml:space="preserve"> </w:t>
      </w:r>
      <w:r w:rsidR="00E24D16">
        <w:t xml:space="preserve">  </w:t>
      </w:r>
      <w:r w:rsidRPr="00F11966">
        <w:t xml:space="preserve">description: </w:t>
      </w:r>
      <w:r>
        <w:t>I</w:t>
      </w:r>
      <w:r w:rsidRPr="001D2CEF">
        <w:t xml:space="preserve">ndicates the </w:t>
      </w:r>
      <w:r>
        <w:rPr>
          <w:lang w:eastAsia="zh-CN"/>
        </w:rPr>
        <w:t>operation</w:t>
      </w:r>
      <w:r w:rsidRPr="001D2CEF">
        <w:rPr>
          <w:rFonts w:hint="eastAsia"/>
          <w:lang w:eastAsia="zh-CN"/>
        </w:rPr>
        <w:t xml:space="preserve"> to</w:t>
      </w:r>
      <w:r>
        <w:rPr>
          <w:lang w:eastAsia="zh-CN"/>
        </w:rPr>
        <w:t xml:space="preserve"> be performed on</w:t>
      </w:r>
      <w:r w:rsidRPr="001D2CEF">
        <w:rPr>
          <w:rFonts w:hint="eastAsia"/>
          <w:lang w:eastAsia="zh-CN"/>
        </w:rPr>
        <w:t xml:space="preserve"> the</w:t>
      </w:r>
      <w:r w:rsidRPr="001D2CEF">
        <w:t xml:space="preserve"> resource</w:t>
      </w:r>
    </w:p>
    <w:p w14:paraId="39C286CB" w14:textId="77777777" w:rsidR="00E92CBF" w:rsidRPr="00F11966" w:rsidRDefault="00E92CBF" w:rsidP="00E92CBF">
      <w:pPr>
        <w:pStyle w:val="PL"/>
        <w:rPr>
          <w:lang w:val="en-US"/>
        </w:rPr>
      </w:pPr>
      <w:r w:rsidRPr="00F11966">
        <w:rPr>
          <w:lang w:val="en-US"/>
        </w:rPr>
        <w:t xml:space="preserve">        path:</w:t>
      </w:r>
    </w:p>
    <w:p w14:paraId="76B9F0BC" w14:textId="77777777" w:rsidR="00E92CBF" w:rsidRPr="00F11966" w:rsidRDefault="00E92CBF" w:rsidP="00E92CBF">
      <w:pPr>
        <w:pStyle w:val="PL"/>
        <w:rPr>
          <w:lang w:val="en-US"/>
        </w:rPr>
      </w:pPr>
      <w:r w:rsidRPr="00F11966">
        <w:rPr>
          <w:lang w:val="en-US"/>
        </w:rPr>
        <w:t xml:space="preserve">          type: string</w:t>
      </w:r>
    </w:p>
    <w:p w14:paraId="55F0F540" w14:textId="1B587C1F" w:rsidR="008C1177" w:rsidRPr="00F11966" w:rsidRDefault="008C1177" w:rsidP="008C1177">
      <w:pPr>
        <w:pStyle w:val="PL"/>
        <w:rPr>
          <w:lang w:val="en-US"/>
        </w:rPr>
      </w:pPr>
      <w:r>
        <w:lastRenderedPageBreak/>
        <w:t xml:space="preserve">  </w:t>
      </w:r>
      <w:r w:rsidRPr="00F11966">
        <w:t xml:space="preserve">    </w:t>
      </w:r>
      <w:r>
        <w:t xml:space="preserve"> </w:t>
      </w:r>
      <w:r w:rsidRPr="00F11966">
        <w:t xml:space="preserve"> </w:t>
      </w:r>
      <w:r w:rsidR="00E24D16">
        <w:t xml:space="preserve">  </w:t>
      </w:r>
      <w:r w:rsidRPr="00F11966">
        <w:t xml:space="preserve">description: </w:t>
      </w:r>
      <w:r w:rsidRPr="001D2CEF">
        <w:t>contains a JSON pointer value (as defined in IETF</w:t>
      </w:r>
      <w:r>
        <w:t xml:space="preserve"> RFC </w:t>
      </w:r>
      <w:r w:rsidRPr="001D2CEF">
        <w:t xml:space="preserve">6901) that references a target location within the resource on which the </w:t>
      </w:r>
      <w:r w:rsidRPr="001D2CEF">
        <w:rPr>
          <w:rFonts w:hint="eastAsia"/>
          <w:lang w:eastAsia="zh-CN"/>
        </w:rPr>
        <w:t>change has been applied</w:t>
      </w:r>
      <w:r>
        <w:rPr>
          <w:lang w:eastAsia="zh-CN"/>
        </w:rPr>
        <w:t>.</w:t>
      </w:r>
    </w:p>
    <w:p w14:paraId="56555814" w14:textId="77777777" w:rsidR="00E92CBF" w:rsidRPr="00F11966" w:rsidRDefault="00E92CBF" w:rsidP="00E92CBF">
      <w:pPr>
        <w:pStyle w:val="PL"/>
        <w:rPr>
          <w:lang w:val="en-US"/>
        </w:rPr>
      </w:pPr>
      <w:r w:rsidRPr="00F11966">
        <w:rPr>
          <w:lang w:val="en-US"/>
        </w:rPr>
        <w:t xml:space="preserve">        from:</w:t>
      </w:r>
    </w:p>
    <w:p w14:paraId="2320D3CE" w14:textId="77777777" w:rsidR="00E92CBF" w:rsidRPr="00F11966" w:rsidRDefault="00E92CBF" w:rsidP="00E92CBF">
      <w:pPr>
        <w:pStyle w:val="PL"/>
        <w:rPr>
          <w:lang w:val="en-US"/>
        </w:rPr>
      </w:pPr>
      <w:r w:rsidRPr="00F11966">
        <w:rPr>
          <w:lang w:val="en-US"/>
        </w:rPr>
        <w:t xml:space="preserve">          type: string</w:t>
      </w:r>
    </w:p>
    <w:p w14:paraId="2125B1A5" w14:textId="2C9E61D1" w:rsidR="00412252" w:rsidRPr="00F11966" w:rsidRDefault="00412252" w:rsidP="00412252">
      <w:pPr>
        <w:pStyle w:val="PL"/>
        <w:rPr>
          <w:lang w:val="en-US"/>
        </w:rPr>
      </w:pPr>
      <w:r>
        <w:t xml:space="preserve">  </w:t>
      </w:r>
      <w:r w:rsidRPr="00F11966">
        <w:t xml:space="preserve">    </w:t>
      </w:r>
      <w:r>
        <w:t xml:space="preserve"> </w:t>
      </w:r>
      <w:r w:rsidRPr="00F11966">
        <w:t xml:space="preserve"> </w:t>
      </w:r>
      <w:r w:rsidR="00E24D16">
        <w:t xml:space="preserve">  </w:t>
      </w:r>
      <w:r w:rsidRPr="00F11966">
        <w:t xml:space="preserve">description: </w:t>
      </w:r>
      <w:r w:rsidRPr="001D2CEF">
        <w:t>indicates the path of the source JSON element (according to JSON Pointer syntax) being moved or copied to the location indicated by the "path" attribute.</w:t>
      </w:r>
      <w:r>
        <w:t xml:space="preserve"> </w:t>
      </w: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3D6A45D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31058E2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3D2AB06D" w14:textId="77777777" w:rsidR="00E92CBF" w:rsidRPr="00F11966" w:rsidRDefault="00E92CBF" w:rsidP="00E92CBF">
      <w:pPr>
        <w:pStyle w:val="PL"/>
        <w:rPr>
          <w:lang w:val="en-US"/>
        </w:rPr>
      </w:pPr>
      <w:r w:rsidRPr="00F11966">
        <w:rPr>
          <w:lang w:val="en-US"/>
        </w:rPr>
        <w:t xml:space="preserve">      required:</w:t>
      </w:r>
    </w:p>
    <w:p w14:paraId="29BF2C07" w14:textId="77777777" w:rsidR="00E92CBF" w:rsidRPr="00F11966" w:rsidRDefault="00E92CBF" w:rsidP="00E92CBF">
      <w:pPr>
        <w:pStyle w:val="PL"/>
        <w:rPr>
          <w:lang w:val="en-US"/>
        </w:rPr>
      </w:pPr>
      <w:r w:rsidRPr="00F11966">
        <w:rPr>
          <w:lang w:val="en-US"/>
        </w:rPr>
        <w:t xml:space="preserve">        - op</w:t>
      </w:r>
    </w:p>
    <w:p w14:paraId="2608C7A2" w14:textId="77777777" w:rsidR="00E92CBF" w:rsidRPr="00F11966" w:rsidRDefault="00E92CBF" w:rsidP="00E92CBF">
      <w:pPr>
        <w:pStyle w:val="PL"/>
        <w:rPr>
          <w:lang w:val="en-US"/>
        </w:rPr>
      </w:pPr>
      <w:r w:rsidRPr="00F11966">
        <w:rPr>
          <w:lang w:val="en-US"/>
        </w:rPr>
        <w:t xml:space="preserve">        - path</w:t>
      </w:r>
    </w:p>
    <w:p w14:paraId="39DF697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ADCFADA" w14:textId="77777777" w:rsidR="00E92CBF" w:rsidRPr="00F11966" w:rsidRDefault="00E92CBF" w:rsidP="00E92CBF">
      <w:pPr>
        <w:pStyle w:val="PL"/>
        <w:rPr>
          <w:lang w:val="en-US"/>
        </w:rPr>
      </w:pPr>
      <w:r w:rsidRPr="00F11966">
        <w:rPr>
          <w:lang w:val="en-US"/>
        </w:rPr>
        <w:t xml:space="preserve">      type: object</w:t>
      </w:r>
    </w:p>
    <w:p w14:paraId="1A905F21" w14:textId="77777777" w:rsidR="00E92CBF" w:rsidRPr="00F11966" w:rsidRDefault="00E92CBF" w:rsidP="00E92CBF">
      <w:pPr>
        <w:pStyle w:val="PL"/>
        <w:rPr>
          <w:lang w:val="en-US"/>
        </w:rPr>
      </w:pPr>
      <w:r w:rsidRPr="00F11966">
        <w:rPr>
          <w:lang w:val="en-US"/>
        </w:rPr>
        <w:t xml:space="preserve">      required:</w:t>
      </w:r>
    </w:p>
    <w:p w14:paraId="2F9E37FA" w14:textId="77777777" w:rsidR="00E92CBF" w:rsidRPr="00F11966" w:rsidRDefault="00E92CBF" w:rsidP="00E92CBF">
      <w:pPr>
        <w:pStyle w:val="PL"/>
        <w:rPr>
          <w:lang w:val="en-US"/>
        </w:rPr>
      </w:pPr>
      <w:r w:rsidRPr="00F11966">
        <w:rPr>
          <w:lang w:val="en-US"/>
        </w:rPr>
        <w:t xml:space="preserve">        - resourceId</w:t>
      </w:r>
    </w:p>
    <w:p w14:paraId="63D63421" w14:textId="77777777" w:rsidR="00E92CBF" w:rsidRPr="00F11966" w:rsidRDefault="00E92CBF" w:rsidP="00E92CBF">
      <w:pPr>
        <w:pStyle w:val="PL"/>
        <w:rPr>
          <w:lang w:val="en-US"/>
        </w:rPr>
      </w:pPr>
      <w:r w:rsidRPr="00F11966">
        <w:rPr>
          <w:lang w:val="en-US"/>
        </w:rPr>
        <w:t xml:space="preserve">        - changes</w:t>
      </w:r>
    </w:p>
    <w:p w14:paraId="2B9ACCAD" w14:textId="77777777" w:rsidR="00E92CBF" w:rsidRPr="00F11966" w:rsidRDefault="00E92CBF" w:rsidP="00E92CBF">
      <w:pPr>
        <w:pStyle w:val="PL"/>
        <w:rPr>
          <w:lang w:val="en-US" w:eastAsia="zh-CN"/>
        </w:rPr>
      </w:pPr>
      <w:r w:rsidRPr="00F11966">
        <w:rPr>
          <w:lang w:val="en-US"/>
        </w:rPr>
        <w:t xml:space="preserve">      properties:</w:t>
      </w:r>
    </w:p>
    <w:p w14:paraId="6CAAD7E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71295E3B"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6F08CDF7"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Pr>
          <w:lang w:eastAsia="zh-CN"/>
        </w:rPr>
        <w:t>C</w:t>
      </w:r>
      <w:r w:rsidRPr="001D2CEF">
        <w:rPr>
          <w:rFonts w:hint="eastAsia"/>
          <w:lang w:eastAsia="zh-CN"/>
        </w:rPr>
        <w:t>ontains the URI of the resource which has been changed</w:t>
      </w:r>
      <w:r w:rsidRPr="001D2CEF">
        <w:t>.</w:t>
      </w:r>
    </w:p>
    <w:p w14:paraId="5B10E8F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32C5CBA8"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6922BEE6" w14:textId="77777777" w:rsidR="00E92CBF" w:rsidRPr="00F11966" w:rsidRDefault="00E92CBF" w:rsidP="00E92CBF">
      <w:pPr>
        <w:pStyle w:val="PL"/>
        <w:rPr>
          <w:lang w:eastAsia="zh-CN"/>
        </w:rPr>
      </w:pPr>
      <w:r w:rsidRPr="00F11966">
        <w:rPr>
          <w:rFonts w:hint="eastAsia"/>
          <w:lang w:eastAsia="zh-CN"/>
        </w:rPr>
        <w:t xml:space="preserve">          items:</w:t>
      </w:r>
    </w:p>
    <w:p w14:paraId="750279B5"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7B04142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C60BBD"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 xml:space="preserve">ontains </w:t>
      </w:r>
      <w:r w:rsidRPr="001D2CEF">
        <w:rPr>
          <w:rFonts w:hint="eastAsia"/>
          <w:lang w:eastAsia="zh-CN"/>
        </w:rPr>
        <w:t>the changes which have been applied on the resource identified by the resourceId attribute</w:t>
      </w:r>
      <w:r>
        <w:rPr>
          <w:lang w:eastAsia="zh-CN"/>
        </w:rPr>
        <w:t>.</w:t>
      </w:r>
    </w:p>
    <w:p w14:paraId="16BD11E0"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t>Indicates changes on a resource.</w:t>
      </w:r>
    </w:p>
    <w:p w14:paraId="66852E19"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1E465584" w14:textId="77777777" w:rsidR="00E92CBF" w:rsidRPr="00F11966" w:rsidRDefault="00E92CBF" w:rsidP="00E92CBF">
      <w:pPr>
        <w:pStyle w:val="PL"/>
        <w:rPr>
          <w:lang w:val="en-US" w:eastAsia="zh-CN"/>
        </w:rPr>
      </w:pPr>
      <w:r w:rsidRPr="00F11966">
        <w:rPr>
          <w:rFonts w:hint="eastAsia"/>
          <w:lang w:val="en-US" w:eastAsia="zh-CN"/>
        </w:rPr>
        <w:t xml:space="preserve">      oneOf:</w:t>
      </w:r>
    </w:p>
    <w:p w14:paraId="0B4B7A07"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6995268C"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7BE7BDC4"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w:t>
      </w:r>
      <w:r>
        <w:rPr>
          <w:rFonts w:hint="eastAsia"/>
          <w:lang w:val="en-US" w:eastAsia="zh-CN"/>
        </w:rPr>
        <w:t xml:space="preserve">its" and "dnfUnits" (see clause </w:t>
      </w:r>
      <w:r w:rsidRPr="001D2CEF">
        <w:rPr>
          <w:rFonts w:hint="eastAsia"/>
          <w:lang w:val="en-US" w:eastAsia="zh-CN"/>
        </w:rPr>
        <w:t>5.2.4.</w:t>
      </w:r>
      <w:r w:rsidRPr="001D2CEF">
        <w:rPr>
          <w:lang w:val="en-US" w:eastAsia="zh-CN"/>
        </w:rPr>
        <w:t>11</w:t>
      </w:r>
      <w:r>
        <w:rPr>
          <w:rFonts w:hint="eastAsia"/>
          <w:lang w:val="en-US" w:eastAsia="zh-CN"/>
        </w:rPr>
        <w:t xml:space="preserve"> and clause </w:t>
      </w:r>
      <w:r w:rsidRPr="001D2CEF">
        <w:rPr>
          <w:rFonts w:hint="eastAsia"/>
          <w:lang w:val="en-US" w:eastAsia="zh-CN"/>
        </w:rPr>
        <w:t>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9F4B80E" w14:textId="77777777" w:rsidR="00E92CBF" w:rsidRPr="00F11966" w:rsidRDefault="00E92CBF" w:rsidP="00E92CBF">
      <w:pPr>
        <w:pStyle w:val="PL"/>
        <w:rPr>
          <w:lang w:val="en-US" w:eastAsia="zh-CN"/>
        </w:rPr>
      </w:pPr>
      <w:r w:rsidRPr="00F11966">
        <w:rPr>
          <w:rFonts w:hint="eastAsia"/>
          <w:lang w:val="en-US" w:eastAsia="zh-CN"/>
        </w:rPr>
        <w:t xml:space="preserve">    Cnf:</w:t>
      </w:r>
    </w:p>
    <w:p w14:paraId="5C45B9D7"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79F755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08E8AE3"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1772EC13"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ED764ED"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847B1A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11769661" w14:textId="77777777" w:rsidR="00E92CBF" w:rsidRPr="00F11966" w:rsidRDefault="00E92CBF" w:rsidP="00E92CBF">
      <w:pPr>
        <w:pStyle w:val="PL"/>
        <w:rPr>
          <w:lang w:val="en-US" w:eastAsia="zh-CN"/>
        </w:rPr>
      </w:pPr>
      <w:r w:rsidRPr="00F11966">
        <w:rPr>
          <w:rFonts w:hint="eastAsia"/>
          <w:lang w:val="en-US" w:eastAsia="zh-CN"/>
        </w:rPr>
        <w:t xml:space="preserve">          items:</w:t>
      </w:r>
    </w:p>
    <w:p w14:paraId="0D73CAC1"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2E35F47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26879F3" w14:textId="002D8058" w:rsidR="00412252" w:rsidRPr="00F11966" w:rsidRDefault="00412252" w:rsidP="00412252">
      <w:pPr>
        <w:pStyle w:val="PL"/>
        <w:rPr>
          <w:lang w:val="en-US"/>
        </w:rPr>
      </w:pPr>
      <w:r w:rsidRPr="00F11966">
        <w:t xml:space="preserve">  </w:t>
      </w:r>
      <w:r>
        <w:t xml:space="preserve"> </w:t>
      </w:r>
      <w:r w:rsidRPr="00F11966">
        <w:t xml:space="preserve"> </w:t>
      </w:r>
      <w:r w:rsidR="009F310A">
        <w:t xml:space="preserve">  </w:t>
      </w:r>
      <w:r w:rsidRPr="00F11966">
        <w:t xml:space="preserve">description: </w:t>
      </w:r>
      <w:r w:rsidRPr="001D2CEF">
        <w:rPr>
          <w:rFonts w:cs="Arial" w:hint="eastAsia"/>
          <w:szCs w:val="18"/>
          <w:lang w:eastAsia="zh-CN"/>
        </w:rPr>
        <w:t>A conjunctive normal form</w:t>
      </w:r>
    </w:p>
    <w:p w14:paraId="66F0C628" w14:textId="77777777" w:rsidR="00E92CBF" w:rsidRPr="00F11966" w:rsidRDefault="00E92CBF" w:rsidP="00E92CBF">
      <w:pPr>
        <w:pStyle w:val="PL"/>
        <w:rPr>
          <w:lang w:val="en-US" w:eastAsia="zh-CN"/>
        </w:rPr>
      </w:pPr>
      <w:r w:rsidRPr="00F11966">
        <w:rPr>
          <w:rFonts w:hint="eastAsia"/>
          <w:lang w:val="en-US" w:eastAsia="zh-CN"/>
        </w:rPr>
        <w:t xml:space="preserve">    Dnf:</w:t>
      </w:r>
    </w:p>
    <w:p w14:paraId="3DEEE49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0C3681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37C2267"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3C40952C"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4A784F7"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79A4B23F"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3E5715C5"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DEAFC3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2ADA6EB2"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34FE4D04" w14:textId="77777777" w:rsidR="00412252" w:rsidRDefault="00412252" w:rsidP="00412252">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p>
    <w:p w14:paraId="18D57CA8"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511BF247"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82A5EF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4C891286"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419889C1"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3E97A3F"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7F038126"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447E8C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45EDB54C"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B51105B"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3A233B58"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During the processing of cnfUnits attribute, all the members in the array shall be interpreted as logically concatenated with logical "AND".</w:t>
      </w:r>
    </w:p>
    <w:p w14:paraId="7FED5489"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4ED1180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4693EC4F"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3DD60C7"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4ED6701C"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397B665"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3E3CFA76"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44615C6E" w14:textId="77777777" w:rsidR="00E92CBF" w:rsidRPr="00F11966" w:rsidRDefault="00E92CBF" w:rsidP="00E92CBF">
      <w:pPr>
        <w:pStyle w:val="PL"/>
        <w:rPr>
          <w:lang w:val="en-US" w:eastAsia="zh-CN"/>
        </w:rPr>
      </w:pPr>
      <w:r w:rsidRPr="00F11966">
        <w:rPr>
          <w:rFonts w:hint="eastAsia"/>
          <w:lang w:val="en-US" w:eastAsia="zh-CN"/>
        </w:rPr>
        <w:t xml:space="preserve">          items:</w:t>
      </w:r>
    </w:p>
    <w:p w14:paraId="6623C073" w14:textId="77777777" w:rsidR="00E92CBF" w:rsidRPr="00F11966" w:rsidRDefault="00E92CBF" w:rsidP="00E92CBF">
      <w:pPr>
        <w:pStyle w:val="PL"/>
        <w:rPr>
          <w:lang w:val="en-US" w:eastAsia="zh-CN"/>
        </w:rPr>
      </w:pPr>
      <w:r w:rsidRPr="00F11966">
        <w:rPr>
          <w:rFonts w:hint="eastAsia"/>
          <w:lang w:val="en-US" w:eastAsia="zh-CN"/>
        </w:rPr>
        <w:lastRenderedPageBreak/>
        <w:t xml:space="preserve">            </w:t>
      </w:r>
      <w:r w:rsidRPr="00F11966">
        <w:rPr>
          <w:lang w:val="en-US"/>
        </w:rPr>
        <w:t>$ref: '#/components/schemas/</w:t>
      </w:r>
      <w:r w:rsidRPr="00F11966">
        <w:rPr>
          <w:rFonts w:hint="eastAsia"/>
          <w:lang w:val="en-US" w:eastAsia="zh-CN"/>
        </w:rPr>
        <w:t>Atom</w:t>
      </w:r>
      <w:r w:rsidRPr="00F11966">
        <w:rPr>
          <w:lang w:val="en-US"/>
        </w:rPr>
        <w:t>'</w:t>
      </w:r>
    </w:p>
    <w:p w14:paraId="049AE97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C10274F"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rPr>
        <w:t>During the processing of dnfUnits attribute, all the members in the array shall be interpreted as logically concatenated with logical "OR".</w:t>
      </w:r>
    </w:p>
    <w:p w14:paraId="45FB9DCD" w14:textId="77777777" w:rsidR="00E92CBF" w:rsidRPr="00F11966" w:rsidRDefault="00E92CBF" w:rsidP="00E92CBF">
      <w:pPr>
        <w:pStyle w:val="PL"/>
        <w:rPr>
          <w:lang w:val="en-US" w:eastAsia="zh-CN"/>
        </w:rPr>
      </w:pPr>
      <w:r w:rsidRPr="00F11966">
        <w:rPr>
          <w:rFonts w:hint="eastAsia"/>
          <w:lang w:val="en-US" w:eastAsia="zh-CN"/>
        </w:rPr>
        <w:t xml:space="preserve">    Atom:</w:t>
      </w:r>
    </w:p>
    <w:p w14:paraId="60E188F4"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474FDD6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DEE3779" w14:textId="77777777" w:rsidR="00E92CBF" w:rsidRPr="00F11966" w:rsidRDefault="00E92CBF" w:rsidP="00E92CBF">
      <w:pPr>
        <w:pStyle w:val="PL"/>
        <w:rPr>
          <w:lang w:val="en-US" w:eastAsia="zh-CN"/>
        </w:rPr>
      </w:pPr>
      <w:r w:rsidRPr="00F11966">
        <w:rPr>
          <w:rFonts w:hint="eastAsia"/>
          <w:lang w:val="en-US" w:eastAsia="zh-CN"/>
        </w:rPr>
        <w:t xml:space="preserve">        - attr</w:t>
      </w:r>
    </w:p>
    <w:p w14:paraId="16D3027D"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38132D9B"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2C975FD" w14:textId="77777777" w:rsidR="00E92CBF" w:rsidRPr="00F11966" w:rsidRDefault="00E92CBF" w:rsidP="00E92CBF">
      <w:pPr>
        <w:pStyle w:val="PL"/>
        <w:rPr>
          <w:lang w:val="en-US" w:eastAsia="zh-CN"/>
        </w:rPr>
      </w:pPr>
      <w:r w:rsidRPr="00F11966">
        <w:rPr>
          <w:rFonts w:hint="eastAsia"/>
          <w:lang w:val="en-US" w:eastAsia="zh-CN"/>
        </w:rPr>
        <w:t xml:space="preserve">        attr:</w:t>
      </w:r>
    </w:p>
    <w:p w14:paraId="15C04D3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321F945"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0D5F1CD0"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14E10546"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793FA44"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6E3F59A4"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p>
    <w:p w14:paraId="22F4C02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8140227" w14:textId="77777777" w:rsidR="00412252" w:rsidRPr="00F11966" w:rsidRDefault="00412252" w:rsidP="00412252">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227C232F" w14:textId="77777777" w:rsidR="00E92CBF" w:rsidRPr="00F11966" w:rsidRDefault="00E92CBF" w:rsidP="00E92CBF">
      <w:pPr>
        <w:pStyle w:val="PL"/>
        <w:rPr>
          <w:lang w:val="en-US" w:eastAsia="zh-CN"/>
        </w:rPr>
      </w:pPr>
      <w:r w:rsidRPr="00F11966">
        <w:rPr>
          <w:lang w:val="en-US"/>
        </w:rPr>
        <w:t xml:space="preserve">      type: object</w:t>
      </w:r>
    </w:p>
    <w:p w14:paraId="0F5E9074"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39D86578"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3DB97054" w14:textId="77777777" w:rsidR="00E92CBF" w:rsidRPr="00F11966" w:rsidRDefault="00E92CBF" w:rsidP="00E92CBF">
      <w:pPr>
        <w:pStyle w:val="PL"/>
        <w:rPr>
          <w:lang w:val="en-US"/>
        </w:rPr>
      </w:pPr>
      <w:r w:rsidRPr="00F11966">
        <w:rPr>
          <w:lang w:val="en-US"/>
        </w:rPr>
        <w:t xml:space="preserve">      properties:</w:t>
      </w:r>
    </w:p>
    <w:p w14:paraId="0E172827"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96C0748" w14:textId="77777777" w:rsidR="00E92CBF" w:rsidRPr="00F11966" w:rsidRDefault="00E92CBF" w:rsidP="00E92CBF">
      <w:pPr>
        <w:pStyle w:val="PL"/>
        <w:rPr>
          <w:lang w:val="en-US"/>
        </w:rPr>
      </w:pPr>
      <w:r w:rsidRPr="00F11966">
        <w:rPr>
          <w:lang w:val="en-US"/>
        </w:rPr>
        <w:t xml:space="preserve">        type: array</w:t>
      </w:r>
    </w:p>
    <w:p w14:paraId="306027F4" w14:textId="77777777" w:rsidR="00E92CBF" w:rsidRPr="00F11966" w:rsidRDefault="00E92CBF" w:rsidP="00E92CBF">
      <w:pPr>
        <w:pStyle w:val="PL"/>
        <w:rPr>
          <w:lang w:val="en-US"/>
        </w:rPr>
      </w:pPr>
      <w:r w:rsidRPr="00F11966">
        <w:rPr>
          <w:lang w:val="en-US"/>
        </w:rPr>
        <w:t xml:space="preserve">        items:</w:t>
      </w:r>
    </w:p>
    <w:p w14:paraId="73E98A76"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6171D45D" w14:textId="77777777" w:rsidR="00E92CBF" w:rsidRPr="00F11966" w:rsidRDefault="00E92CBF" w:rsidP="00E92CBF">
      <w:pPr>
        <w:pStyle w:val="PL"/>
        <w:rPr>
          <w:lang w:val="en-US" w:eastAsia="zh-CN"/>
        </w:rPr>
      </w:pPr>
      <w:r w:rsidRPr="00F11966">
        <w:rPr>
          <w:lang w:val="en-US"/>
        </w:rPr>
        <w:t xml:space="preserve">        minItems: 1</w:t>
      </w:r>
    </w:p>
    <w:p w14:paraId="25B4F4E5"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The execution report contains an array of report items. Each report item indicates one failed modification.</w:t>
      </w:r>
    </w:p>
    <w:p w14:paraId="66ECEB9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2A171111" w14:textId="77777777" w:rsidR="00E92CBF" w:rsidRPr="00F11966" w:rsidRDefault="00E92CBF" w:rsidP="00E92CBF">
      <w:pPr>
        <w:pStyle w:val="PL"/>
        <w:rPr>
          <w:lang w:val="en-US" w:eastAsia="zh-CN"/>
        </w:rPr>
      </w:pPr>
      <w:r w:rsidRPr="00F11966">
        <w:rPr>
          <w:lang w:val="en-US"/>
        </w:rPr>
        <w:t xml:space="preserve">      type: object</w:t>
      </w:r>
    </w:p>
    <w:p w14:paraId="51F693C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7B8F90D4" w14:textId="77777777" w:rsidR="00E92CBF" w:rsidRPr="00F11966" w:rsidRDefault="00E92CBF" w:rsidP="00E92CBF">
      <w:pPr>
        <w:pStyle w:val="PL"/>
        <w:rPr>
          <w:lang w:val="en-US" w:eastAsia="zh-CN"/>
        </w:rPr>
      </w:pPr>
      <w:r w:rsidRPr="00F11966">
        <w:rPr>
          <w:rFonts w:hint="eastAsia"/>
          <w:lang w:val="en-US" w:eastAsia="zh-CN"/>
        </w:rPr>
        <w:t xml:space="preserve">        - path</w:t>
      </w:r>
    </w:p>
    <w:p w14:paraId="4DB411EC" w14:textId="77777777" w:rsidR="00E92CBF" w:rsidRPr="00F11966" w:rsidRDefault="00E92CBF" w:rsidP="00E92CBF">
      <w:pPr>
        <w:pStyle w:val="PL"/>
        <w:rPr>
          <w:lang w:val="en-US"/>
        </w:rPr>
      </w:pPr>
      <w:r w:rsidRPr="00F11966">
        <w:rPr>
          <w:lang w:val="en-US"/>
        </w:rPr>
        <w:t xml:space="preserve">      properties:</w:t>
      </w:r>
    </w:p>
    <w:p w14:paraId="10205CC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44943A86"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12C35BA"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C</w:t>
      </w:r>
      <w:r w:rsidRPr="001D2CEF">
        <w:t>ontains a JSON pointer value (as defined in IETF</w:t>
      </w:r>
      <w:r>
        <w:t xml:space="preserve"> </w:t>
      </w:r>
      <w:r w:rsidRPr="001D2CEF">
        <w:t>RFC</w:t>
      </w:r>
      <w:r>
        <w:t xml:space="preserve"> </w:t>
      </w:r>
      <w:r w:rsidRPr="001D2CEF">
        <w:t xml:space="preserve">6901)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p w14:paraId="059606AB" w14:textId="77777777" w:rsidR="000F53F4" w:rsidRDefault="000F53F4" w:rsidP="000F53F4">
      <w:pPr>
        <w:pStyle w:val="PL"/>
        <w:rPr>
          <w:lang w:val="en-US" w:eastAsia="zh-CN"/>
        </w:rPr>
      </w:pPr>
      <w:r>
        <w:rPr>
          <w:lang w:val="en-US" w:eastAsia="zh-CN"/>
        </w:rPr>
        <w:t xml:space="preserve">        reason:</w:t>
      </w:r>
    </w:p>
    <w:p w14:paraId="678A7562" w14:textId="77777777" w:rsidR="000F53F4" w:rsidRPr="00F11966" w:rsidRDefault="000F53F4" w:rsidP="000F53F4">
      <w:pPr>
        <w:pStyle w:val="PL"/>
        <w:rPr>
          <w:lang w:val="en-US" w:eastAsia="zh-CN"/>
        </w:rPr>
      </w:pPr>
      <w:r>
        <w:rPr>
          <w:lang w:val="en-US" w:eastAsia="zh-CN"/>
        </w:rPr>
        <w:t xml:space="preserve">          type: string</w:t>
      </w:r>
    </w:p>
    <w:p w14:paraId="0E143351"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624AB4">
        <w:rPr>
          <w:rFonts w:cs="Arial"/>
          <w:szCs w:val="18"/>
        </w:rPr>
        <w:t>A human-readable reason providing details on the reported modification failure</w:t>
      </w:r>
      <w:r w:rsidRPr="001F393D">
        <w:rPr>
          <w:rFonts w:cs="Arial"/>
          <w:szCs w:val="18"/>
        </w:rPr>
        <w:t>.</w:t>
      </w:r>
      <w:r>
        <w:rPr>
          <w:rFonts w:cs="Arial"/>
          <w:szCs w:val="18"/>
        </w:rPr>
        <w:t xml:space="preserve"> </w:t>
      </w:r>
      <w:r w:rsidRPr="001F393D">
        <w:rPr>
          <w:rFonts w:cs="Arial"/>
          <w:szCs w:val="18"/>
        </w:rPr>
        <w:t>The reas</w:t>
      </w:r>
      <w:r w:rsidRPr="00F82649">
        <w:rPr>
          <w:rFonts w:cs="Arial"/>
          <w:szCs w:val="18"/>
        </w:rPr>
        <w:t>on string should identify the operation that failed using the operation's array index to assist in correlation of the invalid parameter with the failed operation, e.g. "Replaceme</w:t>
      </w:r>
      <w:r>
        <w:rPr>
          <w:rFonts w:cs="Arial"/>
          <w:szCs w:val="18"/>
        </w:rPr>
        <w:t>nt value invalid for attribute (</w:t>
      </w:r>
      <w:r w:rsidRPr="00F82649">
        <w:rPr>
          <w:rFonts w:cs="Arial"/>
          <w:szCs w:val="18"/>
        </w:rPr>
        <w:t>failed operation index</w:t>
      </w:r>
      <w:r>
        <w:rPr>
          <w:rFonts w:cs="Arial"/>
          <w:szCs w:val="18"/>
        </w:rPr>
        <w:t>= 4)</w:t>
      </w:r>
      <w:r w:rsidRPr="00F82649">
        <w:rPr>
          <w:rFonts w:cs="Arial"/>
          <w:szCs w:val="18"/>
        </w:rPr>
        <w:t>".</w:t>
      </w:r>
    </w:p>
    <w:p w14:paraId="38014FF7" w14:textId="77777777" w:rsidR="00CC1486" w:rsidRPr="00F11966" w:rsidRDefault="00CC1486" w:rsidP="00CC1486">
      <w:pPr>
        <w:pStyle w:val="PL"/>
        <w:rPr>
          <w:lang w:val="en-US"/>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45C6115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5A93D6D3" w14:textId="77777777" w:rsidR="00E92CBF" w:rsidRPr="00F11966" w:rsidRDefault="00E92CBF" w:rsidP="00E92CBF">
      <w:pPr>
        <w:pStyle w:val="PL"/>
        <w:rPr>
          <w:lang w:val="en-US" w:eastAsia="zh-CN"/>
        </w:rPr>
      </w:pPr>
      <w:r w:rsidRPr="00F11966">
        <w:rPr>
          <w:lang w:val="en-US"/>
        </w:rPr>
        <w:t xml:space="preserve">      type: object</w:t>
      </w:r>
    </w:p>
    <w:p w14:paraId="74A53A8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C38A77"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45A3B1E6" w14:textId="77777777" w:rsidR="00E92CBF" w:rsidRPr="00F11966" w:rsidRDefault="00E92CBF" w:rsidP="00E92CBF">
      <w:pPr>
        <w:pStyle w:val="PL"/>
        <w:rPr>
          <w:lang w:val="en-US"/>
        </w:rPr>
      </w:pPr>
      <w:r w:rsidRPr="00F11966">
        <w:rPr>
          <w:lang w:val="en-US"/>
        </w:rPr>
        <w:t xml:space="preserve">      properties:</w:t>
      </w:r>
    </w:p>
    <w:p w14:paraId="33ECA70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18D0027F"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3C013A6" w14:textId="77777777" w:rsidR="00412252" w:rsidRPr="00F11966" w:rsidRDefault="00412252" w:rsidP="00412252">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FC84E5"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38833F53"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3A27C3C"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p>
    <w:p w14:paraId="1E212FF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7A3AD8C5"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32C40C0"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p w14:paraId="3E9AF1E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94014BF"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A68C2B3"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002024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181F236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FEBB4C0"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p w14:paraId="7D9F1CAE"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5C1C4ABA" w14:textId="77777777" w:rsidR="00E92CBF" w:rsidRPr="00F11966" w:rsidRDefault="00E92CBF" w:rsidP="00E92CBF">
      <w:pPr>
        <w:pStyle w:val="PL"/>
        <w:rPr>
          <w:lang w:val="en-US" w:eastAsia="zh-CN"/>
        </w:rPr>
      </w:pPr>
      <w:r w:rsidRPr="00F11966">
        <w:rPr>
          <w:lang w:val="en-US"/>
        </w:rPr>
        <w:t xml:space="preserve">      type: object</w:t>
      </w:r>
    </w:p>
    <w:p w14:paraId="446BA3C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7077CE54" w14:textId="77777777" w:rsidR="00E92CBF" w:rsidRPr="00F11966" w:rsidRDefault="00E92CBF" w:rsidP="00E92CBF">
      <w:pPr>
        <w:pStyle w:val="PL"/>
        <w:rPr>
          <w:lang w:val="en-US" w:eastAsia="zh-CN"/>
        </w:rPr>
      </w:pPr>
      <w:r w:rsidRPr="00F11966">
        <w:rPr>
          <w:rFonts w:hint="eastAsia"/>
          <w:lang w:val="en-US" w:eastAsia="zh-CN"/>
        </w:rPr>
        <w:t xml:space="preserve">        - name</w:t>
      </w:r>
    </w:p>
    <w:p w14:paraId="3F336B12" w14:textId="77777777" w:rsidR="00E92CBF" w:rsidRPr="00F11966" w:rsidRDefault="00E92CBF" w:rsidP="00E92CBF">
      <w:pPr>
        <w:pStyle w:val="PL"/>
        <w:rPr>
          <w:lang w:val="en-US"/>
        </w:rPr>
      </w:pPr>
      <w:r w:rsidRPr="00F11966">
        <w:rPr>
          <w:lang w:val="en-US"/>
        </w:rPr>
        <w:t xml:space="preserve">      properties:</w:t>
      </w:r>
    </w:p>
    <w:p w14:paraId="329F637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27B6879F"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5971693C" w14:textId="6EDF0EEA" w:rsidR="003F55F2" w:rsidRPr="00F11966" w:rsidRDefault="003F55F2" w:rsidP="003F55F2">
      <w:pPr>
        <w:pStyle w:val="PL"/>
        <w:rPr>
          <w:lang w:val="en-US"/>
        </w:rPr>
      </w:pPr>
      <w:r>
        <w:lastRenderedPageBreak/>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207DA0A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0E87E701"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355F39BD"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Pr>
          <w:rFonts w:cs="Arial"/>
          <w:szCs w:val="18"/>
          <w:lang w:eastAsia="zh-CN"/>
        </w:rPr>
        <w:t xml:space="preserve"> –</w:t>
      </w:r>
      <w:r>
        <w:rPr>
          <w:rFonts w:cs="Arial" w:hint="eastAsia"/>
          <w:szCs w:val="18"/>
          <w:lang w:eastAsia="zh-CN"/>
        </w:rPr>
        <w:t xml:space="preserve"> true</w:t>
      </w:r>
      <w:r>
        <w:rPr>
          <w:rFonts w:cs="Arial"/>
          <w:szCs w:val="18"/>
          <w:lang w:eastAsia="zh-CN"/>
        </w:rPr>
        <w:t>=</w:t>
      </w:r>
      <w:r w:rsidRPr="001D2CEF">
        <w:rPr>
          <w:rFonts w:cs="Arial" w:hint="eastAsia"/>
          <w:szCs w:val="18"/>
          <w:lang w:eastAsia="zh-CN"/>
        </w:rPr>
        <w:t xml:space="preserve"> required</w:t>
      </w:r>
      <w:r>
        <w:rPr>
          <w:rFonts w:cs="Arial"/>
          <w:szCs w:val="18"/>
          <w:lang w:eastAsia="zh-CN"/>
        </w:rPr>
        <w:t xml:space="preserve"> </w:t>
      </w:r>
      <w:r w:rsidRPr="001D2CEF">
        <w:rPr>
          <w:rFonts w:cs="Arial" w:hint="eastAsia"/>
          <w:szCs w:val="18"/>
          <w:lang w:eastAsia="zh-CN"/>
        </w:rPr>
        <w:t>- false(default)</w:t>
      </w:r>
      <w:r>
        <w:rPr>
          <w:rFonts w:cs="Arial"/>
          <w:szCs w:val="18"/>
          <w:lang w:eastAsia="zh-CN"/>
        </w:rPr>
        <w:t>=</w:t>
      </w:r>
      <w:r w:rsidRPr="001D2CEF">
        <w:rPr>
          <w:rFonts w:cs="Arial" w:hint="eastAsia"/>
          <w:szCs w:val="18"/>
          <w:lang w:eastAsia="zh-CN"/>
        </w:rPr>
        <w:t xml:space="preserve"> not required</w:t>
      </w:r>
    </w:p>
    <w:p w14:paraId="0EB5D2C7"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7063E5B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7C31E76"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4370C4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58295196"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31E248CB"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000347C3" w14:textId="77777777" w:rsidR="00B44F57" w:rsidRDefault="00B44F57" w:rsidP="00B44F57">
      <w:pPr>
        <w:pStyle w:val="PL"/>
        <w:rPr>
          <w:lang w:val="en-US" w:eastAsia="zh-CN"/>
        </w:rPr>
      </w:pPr>
      <w:r>
        <w:rPr>
          <w:lang w:val="en-US" w:eastAsia="zh-CN"/>
        </w:rPr>
        <w:t xml:space="preserve">    RedirectResponse:</w:t>
      </w:r>
    </w:p>
    <w:p w14:paraId="18E4B7EB" w14:textId="77777777" w:rsidR="00B44F57" w:rsidRDefault="00B44F57" w:rsidP="00B44F57">
      <w:pPr>
        <w:pStyle w:val="PL"/>
        <w:rPr>
          <w:lang w:val="en-US" w:eastAsia="zh-CN"/>
        </w:rPr>
      </w:pPr>
      <w:r>
        <w:rPr>
          <w:lang w:val="en-US" w:eastAsia="zh-CN"/>
        </w:rPr>
        <w:t xml:space="preserve">      type: object</w:t>
      </w:r>
    </w:p>
    <w:p w14:paraId="19706F11" w14:textId="77777777" w:rsidR="00B44F57" w:rsidRDefault="00B44F57" w:rsidP="00B44F57">
      <w:pPr>
        <w:pStyle w:val="PL"/>
        <w:rPr>
          <w:lang w:val="en-US" w:eastAsia="zh-CN"/>
        </w:rPr>
      </w:pPr>
      <w:r>
        <w:rPr>
          <w:lang w:val="en-US" w:eastAsia="zh-CN"/>
        </w:rPr>
        <w:t xml:space="preserve">      properties:</w:t>
      </w:r>
    </w:p>
    <w:p w14:paraId="0961A56D" w14:textId="77777777" w:rsidR="00B44F57" w:rsidRDefault="00B44F57" w:rsidP="00B44F57">
      <w:pPr>
        <w:pStyle w:val="PL"/>
        <w:rPr>
          <w:lang w:val="en-US" w:eastAsia="zh-CN"/>
        </w:rPr>
      </w:pPr>
      <w:r>
        <w:rPr>
          <w:lang w:val="en-US" w:eastAsia="zh-CN"/>
        </w:rPr>
        <w:t xml:space="preserve">        cause:</w:t>
      </w:r>
    </w:p>
    <w:p w14:paraId="0213F1F3" w14:textId="77777777" w:rsidR="00B44F57" w:rsidRDefault="00B44F57" w:rsidP="00B44F57">
      <w:pPr>
        <w:pStyle w:val="PL"/>
        <w:rPr>
          <w:lang w:val="en-US" w:eastAsia="zh-CN"/>
        </w:rPr>
      </w:pPr>
      <w:r>
        <w:rPr>
          <w:lang w:val="en-US" w:eastAsia="zh-CN"/>
        </w:rPr>
        <w:t xml:space="preserve">          type: string</w:t>
      </w:r>
    </w:p>
    <w:p w14:paraId="52359A9B" w14:textId="77777777" w:rsidR="00B44F57" w:rsidRDefault="00B44F57" w:rsidP="00B44F57">
      <w:pPr>
        <w:pStyle w:val="PL"/>
        <w:rPr>
          <w:lang w:val="en-US" w:eastAsia="zh-CN"/>
        </w:rPr>
      </w:pPr>
      <w:r>
        <w:rPr>
          <w:lang w:val="en-US" w:eastAsia="zh-CN"/>
        </w:rPr>
        <w:t xml:space="preserve">        targetScp:</w:t>
      </w:r>
    </w:p>
    <w:p w14:paraId="6D790BA8" w14:textId="77777777" w:rsidR="00B44F57" w:rsidRPr="00F11966" w:rsidRDefault="00B44F57" w:rsidP="00B44F57">
      <w:pPr>
        <w:pStyle w:val="PL"/>
        <w:rPr>
          <w:lang w:val="en-US" w:eastAsia="zh-CN"/>
        </w:rPr>
      </w:pPr>
      <w:r>
        <w:rPr>
          <w:lang w:val="en-US" w:eastAsia="zh-CN"/>
        </w:rPr>
        <w:t xml:space="preserve">          $ref: '#/components/schemas/Uri'</w:t>
      </w:r>
    </w:p>
    <w:p w14:paraId="442BDDBB" w14:textId="77777777" w:rsidR="00E92CBF" w:rsidRPr="00F11966" w:rsidRDefault="00E92CBF" w:rsidP="00E92CBF">
      <w:pPr>
        <w:pStyle w:val="PL"/>
        <w:rPr>
          <w:lang w:val="en-US" w:eastAsia="zh-CN"/>
        </w:rPr>
      </w:pPr>
    </w:p>
    <w:p w14:paraId="61E61A89" w14:textId="77777777" w:rsidR="00E92CBF" w:rsidRPr="00F11966" w:rsidRDefault="00E92CBF" w:rsidP="00E92CBF">
      <w:pPr>
        <w:pStyle w:val="PL"/>
        <w:rPr>
          <w:lang w:val="en-US" w:eastAsia="zh-CN"/>
        </w:rPr>
      </w:pPr>
    </w:p>
    <w:p w14:paraId="5394DE2C" w14:textId="77777777" w:rsidR="00E92CBF" w:rsidRPr="00F11966" w:rsidRDefault="00E92CBF" w:rsidP="00E92CBF">
      <w:pPr>
        <w:pStyle w:val="PL"/>
        <w:rPr>
          <w:lang w:val="en-US"/>
        </w:rPr>
      </w:pPr>
    </w:p>
    <w:p w14:paraId="111C271D" w14:textId="77777777" w:rsidR="00E92CBF" w:rsidRPr="00F11966" w:rsidRDefault="00E92CBF" w:rsidP="00E92CBF">
      <w:pPr>
        <w:pStyle w:val="PL"/>
        <w:rPr>
          <w:lang w:val="en-US"/>
        </w:rPr>
      </w:pPr>
    </w:p>
    <w:p w14:paraId="001530F2" w14:textId="77777777" w:rsidR="00E92CBF" w:rsidRPr="00F11966" w:rsidRDefault="00E92CBF" w:rsidP="00E92CBF">
      <w:pPr>
        <w:pStyle w:val="PL"/>
        <w:rPr>
          <w:lang w:val="en-US"/>
        </w:rPr>
      </w:pPr>
      <w:r w:rsidRPr="00F11966">
        <w:rPr>
          <w:lang w:val="en-US"/>
        </w:rPr>
        <w:t>#</w:t>
      </w:r>
    </w:p>
    <w:p w14:paraId="48036A3D"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460F7416" w14:textId="77777777" w:rsidR="00E92CBF" w:rsidRPr="00F11966" w:rsidRDefault="00E92CBF" w:rsidP="00E92CBF">
      <w:pPr>
        <w:pStyle w:val="PL"/>
        <w:rPr>
          <w:lang w:val="en-US"/>
        </w:rPr>
      </w:pPr>
      <w:r w:rsidRPr="00F11966">
        <w:rPr>
          <w:lang w:val="en-US"/>
        </w:rPr>
        <w:t>#</w:t>
      </w:r>
    </w:p>
    <w:p w14:paraId="59E553DF" w14:textId="77777777" w:rsidR="00E92CBF" w:rsidRPr="00F11966" w:rsidRDefault="00E92CBF" w:rsidP="00E92CBF">
      <w:pPr>
        <w:pStyle w:val="PL"/>
        <w:rPr>
          <w:lang w:val="en-US"/>
        </w:rPr>
      </w:pPr>
    </w:p>
    <w:p w14:paraId="4DCF70B8" w14:textId="77777777" w:rsidR="00E92CBF" w:rsidRPr="00F11966" w:rsidRDefault="00E92CBF" w:rsidP="00E92CBF">
      <w:pPr>
        <w:pStyle w:val="PL"/>
        <w:rPr>
          <w:lang w:val="en-US"/>
        </w:rPr>
      </w:pPr>
      <w:r w:rsidRPr="00F11966">
        <w:rPr>
          <w:lang w:val="en-US"/>
        </w:rPr>
        <w:t>#</w:t>
      </w:r>
    </w:p>
    <w:p w14:paraId="2A243376" w14:textId="77777777" w:rsidR="00E92CBF" w:rsidRPr="00F11966" w:rsidRDefault="00E92CBF" w:rsidP="00E92CBF">
      <w:pPr>
        <w:pStyle w:val="PL"/>
        <w:rPr>
          <w:lang w:val="en-US"/>
        </w:rPr>
      </w:pPr>
      <w:r w:rsidRPr="00F11966">
        <w:rPr>
          <w:lang w:val="en-US"/>
        </w:rPr>
        <w:t># SIMPLE DATA TYPES</w:t>
      </w:r>
    </w:p>
    <w:p w14:paraId="49D70FEE" w14:textId="77777777" w:rsidR="00E92CBF" w:rsidRPr="00F11966" w:rsidRDefault="00E92CBF" w:rsidP="00E92CBF">
      <w:pPr>
        <w:pStyle w:val="PL"/>
        <w:rPr>
          <w:lang w:val="en-US"/>
        </w:rPr>
      </w:pPr>
      <w:r w:rsidRPr="00F11966">
        <w:rPr>
          <w:lang w:val="en-US"/>
        </w:rPr>
        <w:t>#</w:t>
      </w:r>
    </w:p>
    <w:p w14:paraId="5A8B0409" w14:textId="77777777" w:rsidR="00E92CBF" w:rsidRPr="00F11966" w:rsidRDefault="00E92CBF" w:rsidP="00E92CBF">
      <w:pPr>
        <w:pStyle w:val="PL"/>
        <w:rPr>
          <w:lang w:val="en-US"/>
        </w:rPr>
      </w:pPr>
      <w:r w:rsidRPr="00F11966">
        <w:rPr>
          <w:lang w:val="en-US"/>
        </w:rPr>
        <w:t xml:space="preserve">    Dnn:</w:t>
      </w:r>
    </w:p>
    <w:p w14:paraId="2226C0A9" w14:textId="77777777" w:rsidR="00E92CBF" w:rsidRPr="00F11966" w:rsidRDefault="00E92CBF" w:rsidP="00E92CBF">
      <w:pPr>
        <w:pStyle w:val="PL"/>
        <w:rPr>
          <w:lang w:val="en-US"/>
        </w:rPr>
      </w:pPr>
      <w:r w:rsidRPr="00F11966">
        <w:rPr>
          <w:lang w:val="en-US"/>
        </w:rPr>
        <w:t xml:space="preserve">      type: string</w:t>
      </w:r>
    </w:p>
    <w:p w14:paraId="7C0493D4"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Pr>
          <w:lang w:eastAsia="zh-CN"/>
        </w:rPr>
        <w:t xml:space="preserve">clause 9A of 3GPP TS </w:t>
      </w:r>
      <w:r w:rsidRPr="001D2CEF">
        <w:rPr>
          <w:lang w:eastAsia="zh-CN"/>
        </w:rPr>
        <w:t xml:space="preserve">23.003; it shall contain either a DNN Network Identifier, or </w:t>
      </w:r>
      <w:r w:rsidRPr="001D2CEF">
        <w:t>a full DNN with both the Network Identifier and Operator Identifier, as specified in 3GPP</w:t>
      </w:r>
      <w:r>
        <w:rPr>
          <w:lang w:eastAsia="zh-CN"/>
        </w:rPr>
        <w:t xml:space="preserve"> </w:t>
      </w:r>
      <w:r w:rsidRPr="001D2CEF">
        <w:rPr>
          <w:lang w:eastAsia="zh-CN"/>
        </w:rPr>
        <w:t>TS</w:t>
      </w:r>
      <w:r>
        <w:rPr>
          <w:lang w:eastAsia="zh-CN"/>
        </w:rPr>
        <w:t xml:space="preserve"> </w:t>
      </w:r>
      <w:r w:rsidRPr="001D2CEF">
        <w:rPr>
          <w:lang w:eastAsia="zh-CN"/>
        </w:rPr>
        <w:t>23.003 clause 9.1.1 and 9.1.2</w:t>
      </w:r>
      <w:r w:rsidRPr="001D2CEF">
        <w:t>. It shall be coded as string in which the labels are separated by dots (e.g. "Label1.Label2.Label3").</w:t>
      </w:r>
    </w:p>
    <w:p w14:paraId="43B9E2BE" w14:textId="77777777" w:rsidR="00E92CBF" w:rsidRPr="00F11966" w:rsidRDefault="00E92CBF" w:rsidP="00E92CBF">
      <w:pPr>
        <w:pStyle w:val="PL"/>
        <w:rPr>
          <w:lang w:val="en-US"/>
        </w:rPr>
      </w:pPr>
      <w:r w:rsidRPr="00F11966">
        <w:rPr>
          <w:lang w:val="en-US"/>
        </w:rPr>
        <w:t xml:space="preserve">    DnnRm:</w:t>
      </w:r>
    </w:p>
    <w:p w14:paraId="4D3C7A93" w14:textId="77777777" w:rsidR="00E92CBF" w:rsidRPr="00F11966" w:rsidRDefault="00E92CBF" w:rsidP="00E92CBF">
      <w:pPr>
        <w:pStyle w:val="PL"/>
        <w:rPr>
          <w:lang w:val="en-US"/>
        </w:rPr>
      </w:pPr>
      <w:r w:rsidRPr="00F11966">
        <w:rPr>
          <w:lang w:val="en-US"/>
        </w:rPr>
        <w:t xml:space="preserve">      type: string</w:t>
      </w:r>
    </w:p>
    <w:p w14:paraId="2437344B" w14:textId="77777777" w:rsidR="00E92CBF" w:rsidRPr="00F11966" w:rsidRDefault="00E92CBF" w:rsidP="00E92CBF">
      <w:pPr>
        <w:pStyle w:val="PL"/>
        <w:rPr>
          <w:lang w:val="en-US"/>
        </w:rPr>
      </w:pPr>
      <w:r w:rsidRPr="00F11966">
        <w:rPr>
          <w:lang w:val="en-US"/>
        </w:rPr>
        <w:t xml:space="preserve">      nullable: true</w:t>
      </w:r>
    </w:p>
    <w:p w14:paraId="4084BC54" w14:textId="77777777" w:rsidR="00CC1486" w:rsidRPr="00F11966" w:rsidRDefault="00CC1486" w:rsidP="00CC1486">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it shall contain either a DNN Network Identifier, or </w:t>
      </w:r>
      <w:r w:rsidRPr="001D2CEF">
        <w:t>a full DNN with both the Network Identifier and Operator Identifier, as specified in 3GPP</w:t>
      </w:r>
      <w:r>
        <w:t xml:space="preserve"> </w:t>
      </w:r>
      <w:r>
        <w:rPr>
          <w:lang w:eastAsia="zh-CN"/>
        </w:rPr>
        <w:t xml:space="preserve">TS </w:t>
      </w:r>
      <w:r w:rsidRPr="001D2CEF">
        <w:rPr>
          <w:lang w:eastAsia="zh-CN"/>
        </w:rPr>
        <w:t>23.003 clause 9.1.1 and 9.1.2</w:t>
      </w:r>
      <w:r w:rsidRPr="001D2CEF">
        <w:t>. It shall be coded as string in which the labels are separated by dots (e.g. "Label1.Label2.Label3")</w:t>
      </w:r>
      <w:r w:rsidRPr="006211F3">
        <w:t xml:space="preserve"> </w:t>
      </w:r>
      <w:r w:rsidRPr="001D2CEF">
        <w:t>with the Op</w:t>
      </w:r>
      <w:r>
        <w:t>enAPI "nullable= true" property</w:t>
      </w:r>
      <w:r w:rsidRPr="001D2CEF">
        <w:t>.</w:t>
      </w:r>
    </w:p>
    <w:p w14:paraId="74DDE162" w14:textId="77777777" w:rsidR="00E92CBF" w:rsidRPr="00F11966" w:rsidRDefault="00E92CBF" w:rsidP="00E92CBF">
      <w:pPr>
        <w:pStyle w:val="PL"/>
        <w:rPr>
          <w:lang w:val="en-US"/>
        </w:rPr>
      </w:pPr>
      <w:r w:rsidRPr="00F11966">
        <w:rPr>
          <w:lang w:val="en-US"/>
        </w:rPr>
        <w:t xml:space="preserve">    WildcardDnn:</w:t>
      </w:r>
    </w:p>
    <w:p w14:paraId="7F1C5905" w14:textId="77777777" w:rsidR="00E92CBF" w:rsidRPr="00F11966" w:rsidRDefault="00E92CBF" w:rsidP="00E92CBF">
      <w:pPr>
        <w:pStyle w:val="PL"/>
        <w:rPr>
          <w:lang w:val="en-US"/>
        </w:rPr>
      </w:pPr>
      <w:r w:rsidRPr="00F11966">
        <w:rPr>
          <w:lang w:val="en-US"/>
        </w:rPr>
        <w:t xml:space="preserve">      type: string</w:t>
      </w:r>
    </w:p>
    <w:p w14:paraId="7D900EB9" w14:textId="77777777" w:rsidR="00E92CBF" w:rsidRPr="00F11966" w:rsidRDefault="00E92CBF" w:rsidP="00E92CBF">
      <w:pPr>
        <w:pStyle w:val="PL"/>
        <w:rPr>
          <w:lang w:val="en-US"/>
        </w:rPr>
      </w:pPr>
      <w:r w:rsidRPr="00F11966">
        <w:rPr>
          <w:lang w:val="en-US"/>
        </w:rPr>
        <w:t xml:space="preserve">      pattern: '^[*]$'</w:t>
      </w:r>
    </w:p>
    <w:p w14:paraId="525AD718" w14:textId="77777777" w:rsidR="003F55F2" w:rsidRPr="00F11966" w:rsidRDefault="003F55F2" w:rsidP="003F55F2">
      <w:pPr>
        <w:pStyle w:val="PL"/>
        <w:rPr>
          <w:lang w:val="en-US"/>
        </w:rPr>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1A91BD6E" w14:textId="77777777" w:rsidR="00E92CBF" w:rsidRPr="00F11966" w:rsidRDefault="00E92CBF" w:rsidP="00E92CBF">
      <w:pPr>
        <w:pStyle w:val="PL"/>
        <w:rPr>
          <w:lang w:val="en-US"/>
        </w:rPr>
      </w:pPr>
      <w:r w:rsidRPr="00F11966">
        <w:rPr>
          <w:lang w:val="en-US"/>
        </w:rPr>
        <w:t xml:space="preserve">    WildcardDnnRm:</w:t>
      </w:r>
    </w:p>
    <w:p w14:paraId="641CDFED" w14:textId="77777777" w:rsidR="00E92CBF" w:rsidRPr="00F11966" w:rsidRDefault="00E92CBF" w:rsidP="00E92CBF">
      <w:pPr>
        <w:pStyle w:val="PL"/>
        <w:rPr>
          <w:lang w:val="en-US"/>
        </w:rPr>
      </w:pPr>
      <w:r w:rsidRPr="00F11966">
        <w:rPr>
          <w:lang w:val="en-US"/>
        </w:rPr>
        <w:t xml:space="preserve">      type: string</w:t>
      </w:r>
    </w:p>
    <w:p w14:paraId="42C7856D" w14:textId="77777777" w:rsidR="00E92CBF" w:rsidRPr="00F11966" w:rsidRDefault="00E92CBF" w:rsidP="00E92CBF">
      <w:pPr>
        <w:pStyle w:val="PL"/>
        <w:rPr>
          <w:lang w:val="en-US"/>
        </w:rPr>
      </w:pPr>
      <w:r w:rsidRPr="00F11966">
        <w:rPr>
          <w:lang w:val="en-US"/>
        </w:rPr>
        <w:t xml:space="preserve">      pattern: '^[*]$'</w:t>
      </w:r>
    </w:p>
    <w:p w14:paraId="7B5689E0" w14:textId="77777777" w:rsidR="00E92CBF" w:rsidRPr="00F11966" w:rsidRDefault="00E92CBF" w:rsidP="00E92CBF">
      <w:pPr>
        <w:pStyle w:val="PL"/>
        <w:rPr>
          <w:lang w:val="en-US"/>
        </w:rPr>
      </w:pPr>
      <w:r w:rsidRPr="00F11966">
        <w:rPr>
          <w:lang w:val="en-US"/>
        </w:rPr>
        <w:t xml:space="preserve">      nullable: true</w:t>
      </w:r>
    </w:p>
    <w:p w14:paraId="3DB55907" w14:textId="77777777" w:rsidR="002400F0" w:rsidRPr="00F11966" w:rsidRDefault="002400F0" w:rsidP="002400F0">
      <w:pPr>
        <w:pStyle w:val="PL"/>
        <w:rPr>
          <w:lang w:val="en-US"/>
        </w:rPr>
      </w:pPr>
      <w:r>
        <w:t xml:space="preserve">  </w:t>
      </w:r>
      <w:r w:rsidRPr="00F11966">
        <w:t xml:space="preserve">  </w:t>
      </w:r>
      <w:r>
        <w:t xml:space="preserve">  </w:t>
      </w:r>
      <w:r w:rsidRPr="00F11966">
        <w:t xml:space="preserve">description: </w:t>
      </w:r>
      <w:r w:rsidRPr="001D2CEF">
        <w:t>String representing the Wildcard DNN.</w:t>
      </w:r>
      <w:r w:rsidRPr="0038393A">
        <w:t xml:space="preserve"> </w:t>
      </w:r>
      <w:r w:rsidRPr="001D2CEF">
        <w:t xml:space="preserve">It shall contain </w:t>
      </w:r>
      <w:r>
        <w:t>the string "*" but w</w:t>
      </w:r>
      <w:r w:rsidRPr="001D2CEF">
        <w:t>ith the Op</w:t>
      </w:r>
      <w:r>
        <w:t>enAPI "nullable= true" property</w:t>
      </w:r>
      <w:r w:rsidRPr="001D2CEF">
        <w:t>.</w:t>
      </w:r>
    </w:p>
    <w:p w14:paraId="41F44A11" w14:textId="77777777" w:rsidR="00E92CBF" w:rsidRPr="00F11966" w:rsidRDefault="00E92CBF" w:rsidP="00E92CBF">
      <w:pPr>
        <w:pStyle w:val="PL"/>
        <w:rPr>
          <w:lang w:val="sv-SE"/>
        </w:rPr>
      </w:pPr>
      <w:r w:rsidRPr="00F11966">
        <w:rPr>
          <w:lang w:val="sv-SE"/>
        </w:rPr>
        <w:t xml:space="preserve">    Gpsi:</w:t>
      </w:r>
    </w:p>
    <w:p w14:paraId="53CA3309" w14:textId="77777777" w:rsidR="00E92CBF" w:rsidRPr="00F11966" w:rsidRDefault="00E92CBF" w:rsidP="00E92CBF">
      <w:pPr>
        <w:pStyle w:val="PL"/>
        <w:rPr>
          <w:lang w:val="sv-SE"/>
        </w:rPr>
      </w:pPr>
      <w:r w:rsidRPr="00F11966">
        <w:rPr>
          <w:lang w:val="sv-SE"/>
        </w:rPr>
        <w:t xml:space="preserve">      type: string</w:t>
      </w:r>
    </w:p>
    <w:p w14:paraId="0F14B757" w14:textId="77777777" w:rsidR="00E92CBF" w:rsidRPr="00202CB2" w:rsidRDefault="00E92CBF" w:rsidP="00E92CBF">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50C2F08B" w14:textId="77777777" w:rsidR="002400F0" w:rsidRPr="000D2F61" w:rsidRDefault="002400F0" w:rsidP="002400F0">
      <w:pPr>
        <w:pStyle w:val="PL"/>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w:t>
      </w:r>
      <w:r>
        <w:t xml:space="preserve">e formatted according to clause </w:t>
      </w:r>
      <w:r w:rsidRPr="001D2CEF">
        <w:t>19.7.2 of 3GPP</w:t>
      </w:r>
      <w:r>
        <w:t xml:space="preserve"> </w:t>
      </w:r>
      <w:r w:rsidRPr="001D2CEF">
        <w:t>TS</w:t>
      </w:r>
      <w:r>
        <w:t xml:space="preserve"> </w:t>
      </w:r>
      <w:r w:rsidRPr="001D2CEF">
        <w:t>23.003 that describes an External Identifier.</w:t>
      </w:r>
    </w:p>
    <w:p w14:paraId="28CA3AA1" w14:textId="77777777" w:rsidR="00E92CBF" w:rsidRPr="00F11966" w:rsidRDefault="00E92CBF" w:rsidP="00E92CBF">
      <w:pPr>
        <w:pStyle w:val="PL"/>
        <w:rPr>
          <w:lang w:val="sv-SE"/>
        </w:rPr>
      </w:pPr>
      <w:r w:rsidRPr="00F11966">
        <w:rPr>
          <w:lang w:val="sv-SE"/>
        </w:rPr>
        <w:t xml:space="preserve">    GpsiRm:</w:t>
      </w:r>
    </w:p>
    <w:p w14:paraId="71380AE7" w14:textId="77777777" w:rsidR="00E92CBF" w:rsidRPr="00F11966" w:rsidRDefault="00E92CBF" w:rsidP="00E92CBF">
      <w:pPr>
        <w:pStyle w:val="PL"/>
        <w:rPr>
          <w:lang w:val="sv-SE"/>
        </w:rPr>
      </w:pPr>
      <w:r w:rsidRPr="00F11966">
        <w:rPr>
          <w:lang w:val="sv-SE"/>
        </w:rPr>
        <w:t xml:space="preserve">      type: string</w:t>
      </w:r>
    </w:p>
    <w:p w14:paraId="0E0726A6" w14:textId="77777777" w:rsidR="00E92CBF" w:rsidRPr="00F11966" w:rsidRDefault="00E92CBF" w:rsidP="00E92CBF">
      <w:pPr>
        <w:pStyle w:val="PL"/>
      </w:pPr>
      <w:r w:rsidRPr="00F11966">
        <w:rPr>
          <w:lang w:val="sv-SE"/>
        </w:rPr>
        <w:t xml:space="preserve">      </w:t>
      </w:r>
      <w:r w:rsidRPr="00F11966">
        <w:t>pattern: '^(msisdn-[0-9]{5,15}|extid-[^@]+@[^@]+|.+)$'</w:t>
      </w:r>
    </w:p>
    <w:p w14:paraId="436262FB" w14:textId="77777777" w:rsidR="00E92CBF" w:rsidRPr="00F11966" w:rsidRDefault="00E92CBF" w:rsidP="00E92CBF">
      <w:pPr>
        <w:pStyle w:val="PL"/>
        <w:rPr>
          <w:lang w:val="en-US"/>
        </w:rPr>
      </w:pPr>
      <w:r w:rsidRPr="00F11966">
        <w:rPr>
          <w:lang w:val="en-US"/>
        </w:rPr>
        <w:t xml:space="preserve">      nullable: true</w:t>
      </w:r>
    </w:p>
    <w:p w14:paraId="3267B001"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t>String identifying a Gpsi shall contain either an External Id or an MSISDN. It shall be formatted as follows</w:t>
      </w:r>
      <w:r>
        <w:t xml:space="preserve"> </w:t>
      </w:r>
      <w:r w:rsidRPr="001D2CEF">
        <w:t>-External Identifier</w:t>
      </w:r>
      <w:r>
        <w:t>=</w:t>
      </w:r>
      <w:r w:rsidRPr="001D2CEF">
        <w:t xml:space="preserve"> "extid-&lt;extid&gt;, where &lt;extid&gt; shall be formatted according to clause</w:t>
      </w:r>
      <w:r>
        <w:t xml:space="preserve"> 19.7.2 of 3GPP </w:t>
      </w:r>
      <w:r w:rsidRPr="001D2CEF">
        <w:t>TS</w:t>
      </w:r>
      <w:r>
        <w:t xml:space="preserve"> </w:t>
      </w:r>
      <w:r w:rsidRPr="001D2CEF">
        <w:t xml:space="preserve">23.003 that describes an </w:t>
      </w:r>
      <w:r>
        <w:t xml:space="preserve">External Identifier </w:t>
      </w:r>
      <w:r w:rsidRPr="001D2CEF">
        <w:t>with the Op</w:t>
      </w:r>
      <w:r>
        <w:t>enAPI "nullable= true" property</w:t>
      </w:r>
      <w:r w:rsidRPr="001D2CEF">
        <w:t>.</w:t>
      </w:r>
    </w:p>
    <w:p w14:paraId="307C0543" w14:textId="77777777" w:rsidR="00E92CBF" w:rsidRPr="00F11966" w:rsidRDefault="00E92CBF" w:rsidP="00E92CBF">
      <w:pPr>
        <w:pStyle w:val="PL"/>
        <w:rPr>
          <w:lang w:val="en-US"/>
        </w:rPr>
      </w:pPr>
      <w:r w:rsidRPr="00F11966">
        <w:t xml:space="preserve">    </w:t>
      </w:r>
      <w:r w:rsidRPr="00F11966">
        <w:rPr>
          <w:lang w:val="en-US"/>
        </w:rPr>
        <w:t>GroupId:</w:t>
      </w:r>
    </w:p>
    <w:p w14:paraId="20E29928" w14:textId="77777777" w:rsidR="00E92CBF" w:rsidRPr="00F11966" w:rsidRDefault="00E92CBF" w:rsidP="00E92CBF">
      <w:pPr>
        <w:pStyle w:val="PL"/>
        <w:rPr>
          <w:lang w:val="en-US"/>
        </w:rPr>
      </w:pPr>
      <w:r w:rsidRPr="00F11966">
        <w:rPr>
          <w:lang w:val="en-US"/>
        </w:rPr>
        <w:t xml:space="preserve">      type: string</w:t>
      </w:r>
    </w:p>
    <w:p w14:paraId="301A67C0" w14:textId="77777777" w:rsidR="00E92CBF" w:rsidRPr="00F11966" w:rsidRDefault="00E92CBF" w:rsidP="00E92CBF">
      <w:pPr>
        <w:pStyle w:val="PL"/>
      </w:pPr>
      <w:r w:rsidRPr="00F11966">
        <w:rPr>
          <w:lang w:val="en-US"/>
        </w:rPr>
        <w:t xml:space="preserve">      </w:t>
      </w:r>
      <w:r w:rsidRPr="00F11966">
        <w:t>pattern: '^[A-Fa-f0-9]{8}-[0-9]{3}-[0-9]{2,3}-([A-Fa-f0-9][A-Fa-f0-9]){1,10}$'</w:t>
      </w:r>
    </w:p>
    <w:p w14:paraId="249B403C"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sidRPr="001D2CEF">
        <w:t>.</w:t>
      </w:r>
    </w:p>
    <w:p w14:paraId="000B10E3" w14:textId="77777777" w:rsidR="00E92CBF" w:rsidRPr="00F11966" w:rsidRDefault="00E92CBF" w:rsidP="00E92CBF">
      <w:pPr>
        <w:pStyle w:val="PL"/>
        <w:rPr>
          <w:lang w:val="en-US"/>
        </w:rPr>
      </w:pPr>
      <w:r w:rsidRPr="00F11966">
        <w:t xml:space="preserve">    </w:t>
      </w:r>
      <w:r w:rsidRPr="00F11966">
        <w:rPr>
          <w:lang w:val="en-US"/>
        </w:rPr>
        <w:t>GroupIdRm:</w:t>
      </w:r>
    </w:p>
    <w:p w14:paraId="439389AA" w14:textId="77777777" w:rsidR="00E92CBF" w:rsidRPr="00F11966" w:rsidRDefault="00E92CBF" w:rsidP="00E92CBF">
      <w:pPr>
        <w:pStyle w:val="PL"/>
        <w:rPr>
          <w:lang w:val="en-US"/>
        </w:rPr>
      </w:pPr>
      <w:r w:rsidRPr="00F11966">
        <w:rPr>
          <w:lang w:val="en-US"/>
        </w:rPr>
        <w:t xml:space="preserve">      type: string</w:t>
      </w:r>
    </w:p>
    <w:p w14:paraId="0E151741"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5A29C738" w14:textId="77777777" w:rsidR="00E92CBF" w:rsidRPr="00F11966" w:rsidRDefault="00E92CBF" w:rsidP="00E92CBF">
      <w:pPr>
        <w:pStyle w:val="PL"/>
        <w:rPr>
          <w:lang w:val="en-US"/>
        </w:rPr>
      </w:pPr>
      <w:r w:rsidRPr="00F11966">
        <w:rPr>
          <w:lang w:val="en-US"/>
        </w:rPr>
        <w:t xml:space="preserve">      nullable: true</w:t>
      </w:r>
    </w:p>
    <w:p w14:paraId="552A44D1" w14:textId="77777777" w:rsidR="00B14A27" w:rsidRPr="00F11966" w:rsidRDefault="00B14A27" w:rsidP="00B14A27">
      <w:pPr>
        <w:pStyle w:val="PL"/>
        <w:rPr>
          <w:lang w:val="en-US"/>
        </w:rPr>
      </w:pPr>
      <w:r>
        <w:lastRenderedPageBreak/>
        <w:t xml:space="preserve">  </w:t>
      </w:r>
      <w:r w:rsidRPr="00F11966">
        <w:t xml:space="preserve">  </w:t>
      </w:r>
      <w:r>
        <w:t xml:space="preserve">  </w:t>
      </w:r>
      <w:r w:rsidRPr="00F11966">
        <w:t xml:space="preserve">description: </w:t>
      </w:r>
      <w:r w:rsidRPr="001D2CEF">
        <w:rPr>
          <w:lang w:eastAsia="zh-CN"/>
        </w:rPr>
        <w:t xml:space="preserve">String identifying a group of devices </w:t>
      </w:r>
      <w:r w:rsidRPr="001D2CEF">
        <w:t xml:space="preserve">network internal globally unique ID which identifies a set of IMSIs, as specified in </w:t>
      </w:r>
      <w:r>
        <w:rPr>
          <w:lang w:eastAsia="zh-CN"/>
        </w:rPr>
        <w:t xml:space="preserve">clause 19.9 of 3GPP TS </w:t>
      </w:r>
      <w:r w:rsidRPr="001D2CEF">
        <w:rPr>
          <w:lang w:eastAsia="zh-CN"/>
        </w:rPr>
        <w:t>23.003</w:t>
      </w:r>
      <w:r>
        <w:rPr>
          <w:lang w:eastAsia="zh-CN"/>
        </w:rPr>
        <w:t xml:space="preserve"> </w:t>
      </w:r>
      <w:r w:rsidRPr="001D2CEF">
        <w:t>with the Op</w:t>
      </w:r>
      <w:r>
        <w:t>enAPI "nullable= true" property</w:t>
      </w:r>
      <w:r w:rsidRPr="001D2CEF">
        <w:t>.</w:t>
      </w:r>
    </w:p>
    <w:p w14:paraId="0FCC8870" w14:textId="77777777" w:rsidR="00E92CBF" w:rsidRPr="00F11966" w:rsidRDefault="00E92CBF" w:rsidP="00E92CBF">
      <w:pPr>
        <w:pStyle w:val="PL"/>
        <w:rPr>
          <w:lang w:val="en-US"/>
        </w:rPr>
      </w:pPr>
      <w:r w:rsidRPr="00F11966">
        <w:t xml:space="preserve">    External</w:t>
      </w:r>
      <w:r w:rsidRPr="00F11966">
        <w:rPr>
          <w:lang w:val="en-US"/>
        </w:rPr>
        <w:t>GroupId:</w:t>
      </w:r>
    </w:p>
    <w:p w14:paraId="349AE30A" w14:textId="77777777" w:rsidR="00E92CBF" w:rsidRPr="00F11966" w:rsidRDefault="00E92CBF" w:rsidP="00E92CBF">
      <w:pPr>
        <w:pStyle w:val="PL"/>
        <w:rPr>
          <w:lang w:val="en-US"/>
        </w:rPr>
      </w:pPr>
      <w:r w:rsidRPr="00F11966">
        <w:rPr>
          <w:lang w:val="en-US"/>
        </w:rPr>
        <w:t xml:space="preserve">      type: string</w:t>
      </w:r>
    </w:p>
    <w:p w14:paraId="3504D2DF" w14:textId="77777777" w:rsidR="00E92CBF" w:rsidRPr="00F11966" w:rsidRDefault="00E92CBF" w:rsidP="00E92CBF">
      <w:pPr>
        <w:pStyle w:val="PL"/>
        <w:rPr>
          <w:lang w:val="en-US"/>
        </w:rPr>
      </w:pPr>
      <w:r w:rsidRPr="00F11966">
        <w:rPr>
          <w:lang w:val="en-US"/>
        </w:rPr>
        <w:t xml:space="preserve">      </w:t>
      </w:r>
      <w:r w:rsidRPr="00F11966">
        <w:t>pattern: '^extgroupid-[^@]+@[^@]+$'</w:t>
      </w:r>
    </w:p>
    <w:p w14:paraId="116D9961" w14:textId="77777777" w:rsidR="003F55F2" w:rsidRPr="00F11966" w:rsidRDefault="003F55F2" w:rsidP="003F55F2">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w:t>
      </w:r>
      <w:r w:rsidRPr="001D2CEF">
        <w:rPr>
          <w:lang w:eastAsia="zh-CN"/>
        </w:rPr>
        <w:t>19.7.3 of 3GPP</w:t>
      </w:r>
      <w:r>
        <w:rPr>
          <w:lang w:eastAsia="zh-CN"/>
        </w:rPr>
        <w:t xml:space="preserve"> TS </w:t>
      </w:r>
      <w:r w:rsidRPr="001D2CEF">
        <w:rPr>
          <w:lang w:eastAsia="zh-CN"/>
        </w:rPr>
        <w:t>23.003</w:t>
      </w:r>
      <w:r w:rsidRPr="001D2CEF">
        <w:t>.</w:t>
      </w:r>
    </w:p>
    <w:p w14:paraId="151A7F7E" w14:textId="77777777" w:rsidR="00E92CBF" w:rsidRPr="00F11966" w:rsidRDefault="00E92CBF" w:rsidP="00E92CBF">
      <w:pPr>
        <w:pStyle w:val="PL"/>
        <w:rPr>
          <w:lang w:val="en-US"/>
        </w:rPr>
      </w:pPr>
      <w:r w:rsidRPr="00F11966">
        <w:t xml:space="preserve">    External</w:t>
      </w:r>
      <w:r w:rsidRPr="00F11966">
        <w:rPr>
          <w:lang w:val="en-US"/>
        </w:rPr>
        <w:t>GroupIdRm:</w:t>
      </w:r>
    </w:p>
    <w:p w14:paraId="3499CD61" w14:textId="77777777" w:rsidR="00E92CBF" w:rsidRPr="00F11966" w:rsidRDefault="00E92CBF" w:rsidP="00E92CBF">
      <w:pPr>
        <w:pStyle w:val="PL"/>
        <w:rPr>
          <w:lang w:val="en-US"/>
        </w:rPr>
      </w:pPr>
      <w:r w:rsidRPr="00F11966">
        <w:rPr>
          <w:lang w:val="en-US"/>
        </w:rPr>
        <w:t xml:space="preserve">      type: string</w:t>
      </w:r>
    </w:p>
    <w:p w14:paraId="0B68DC75" w14:textId="77777777" w:rsidR="00E92CBF" w:rsidRPr="00F11966" w:rsidRDefault="00E92CBF" w:rsidP="00E92CBF">
      <w:pPr>
        <w:pStyle w:val="PL"/>
        <w:rPr>
          <w:lang w:val="en-US"/>
        </w:rPr>
      </w:pPr>
      <w:r w:rsidRPr="00F11966">
        <w:rPr>
          <w:lang w:val="en-US"/>
        </w:rPr>
        <w:t xml:space="preserve">      </w:t>
      </w:r>
      <w:r w:rsidRPr="00F11966">
        <w:t>pattern: '^extgroupid-[^@]+@[^@]+$'</w:t>
      </w:r>
    </w:p>
    <w:p w14:paraId="50DE1C4A" w14:textId="77777777" w:rsidR="00E92CBF" w:rsidRPr="00F11966" w:rsidRDefault="00E92CBF" w:rsidP="00E92CBF">
      <w:pPr>
        <w:pStyle w:val="PL"/>
        <w:rPr>
          <w:lang w:val="en-US"/>
        </w:rPr>
      </w:pPr>
      <w:r w:rsidRPr="00F11966">
        <w:rPr>
          <w:lang w:val="en-US"/>
        </w:rPr>
        <w:t xml:space="preserve">      nullable: true</w:t>
      </w:r>
    </w:p>
    <w:p w14:paraId="35670337"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Pr>
          <w:lang w:eastAsia="zh-CN"/>
        </w:rPr>
        <w:t xml:space="preserve">clause 19.7.3 of 3GPP TS </w:t>
      </w:r>
      <w:r w:rsidRPr="001D2CEF">
        <w:rPr>
          <w:lang w:eastAsia="zh-CN"/>
        </w:rPr>
        <w:t>23.003</w:t>
      </w:r>
      <w:r w:rsidRPr="00F11966">
        <w:t xml:space="preserve"> </w:t>
      </w:r>
      <w:r w:rsidRPr="001D2CEF">
        <w:t>with the Op</w:t>
      </w:r>
      <w:r>
        <w:t>enAPI "nullable= true" property</w:t>
      </w:r>
      <w:r w:rsidRPr="001D2CEF">
        <w:t>.</w:t>
      </w:r>
    </w:p>
    <w:p w14:paraId="73F02E07" w14:textId="77777777" w:rsidR="00E92CBF" w:rsidRPr="00F11966" w:rsidRDefault="00E92CBF" w:rsidP="00E92CBF">
      <w:pPr>
        <w:pStyle w:val="PL"/>
        <w:rPr>
          <w:lang w:val="en-US"/>
        </w:rPr>
      </w:pPr>
      <w:r w:rsidRPr="00F11966">
        <w:rPr>
          <w:lang w:val="en-US"/>
        </w:rPr>
        <w:t xml:space="preserve">    Pei:</w:t>
      </w:r>
    </w:p>
    <w:p w14:paraId="6022B901" w14:textId="77777777" w:rsidR="00E92CBF" w:rsidRPr="00F11966" w:rsidRDefault="00E92CBF" w:rsidP="00E92CBF">
      <w:pPr>
        <w:pStyle w:val="PL"/>
        <w:rPr>
          <w:lang w:val="en-US"/>
        </w:rPr>
      </w:pPr>
      <w:r w:rsidRPr="00F11966">
        <w:rPr>
          <w:lang w:val="en-US"/>
        </w:rPr>
        <w:t xml:space="preserve">      type: string</w:t>
      </w:r>
    </w:p>
    <w:p w14:paraId="2F203BF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6BA34452" w14:textId="6DA47A2E"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rPr>
          <w:lang w:eastAsia="zh-CN"/>
        </w:rPr>
        <w:t>String representing a Permanent Equipm</w:t>
      </w:r>
      <w:r>
        <w:rPr>
          <w:lang w:eastAsia="zh-CN"/>
        </w:rPr>
        <w:t xml:space="preserve">ent Identifier that may contain </w:t>
      </w:r>
      <w:r w:rsidRPr="001D2CEF">
        <w:rPr>
          <w:lang w:eastAsia="zh-CN"/>
        </w:rPr>
        <w:t>-</w:t>
      </w:r>
      <w:r w:rsidR="00C90A64">
        <w:rPr>
          <w:lang w:eastAsia="zh-CN"/>
        </w:rPr>
        <w:t xml:space="preserve"> </w:t>
      </w:r>
      <w:r w:rsidRPr="001D2CEF">
        <w:rPr>
          <w:lang w:eastAsia="zh-CN"/>
        </w:rPr>
        <w:t>an IMEI or</w:t>
      </w:r>
      <w:r>
        <w:rPr>
          <w:lang w:eastAsia="zh-CN"/>
        </w:rPr>
        <w:t xml:space="preserve"> IMEISV, as specified in clause 6.2 of 3GPP TS </w:t>
      </w:r>
      <w:r w:rsidRPr="001D2CEF">
        <w:rPr>
          <w:lang w:eastAsia="zh-CN"/>
        </w:rPr>
        <w:t>23.003</w:t>
      </w:r>
      <w:r>
        <w:rPr>
          <w:lang w:eastAsia="zh-CN"/>
        </w:rPr>
        <w:t xml:space="preserve">; </w:t>
      </w:r>
      <w:r w:rsidRPr="001D2CEF">
        <w:rPr>
          <w:lang w:eastAsia="zh-CN"/>
        </w:rPr>
        <w:t xml:space="preserve">a MAC address for a 5G-RG or FN-RG via wireline access, </w:t>
      </w:r>
      <w:r w:rsidRPr="00AC30FE">
        <w:rPr>
          <w:lang w:eastAsia="zh-CN"/>
        </w:rPr>
        <w:t xml:space="preserve">with an indication that this address cannot be trusted for regulatory purpose if this address cannot be used as an Equipment Identifier of the FN-RG, </w:t>
      </w:r>
      <w:r w:rsidRPr="001D2CEF">
        <w:rPr>
          <w:lang w:eastAsia="zh-CN"/>
        </w:rPr>
        <w:t>as sp</w:t>
      </w:r>
      <w:r>
        <w:rPr>
          <w:lang w:eastAsia="zh-CN"/>
        </w:rPr>
        <w:t>ecified in clause 4.7.7 of 3GPP TS</w:t>
      </w:r>
      <w:r w:rsidRPr="001D2CEF">
        <w:rPr>
          <w:lang w:eastAsia="zh-CN"/>
        </w:rPr>
        <w:t>23.316</w:t>
      </w:r>
      <w:r w:rsidRPr="001D2CEF">
        <w:t>.</w:t>
      </w:r>
      <w:r>
        <w:t xml:space="preserve"> Examples are </w:t>
      </w:r>
      <w:r w:rsidRPr="001D2CEF">
        <w:rPr>
          <w:lang w:val="sv-SE" w:eastAsia="zh-CN"/>
        </w:rPr>
        <w:t>imei-012345678901234</w:t>
      </w:r>
      <w:r>
        <w:rPr>
          <w:lang w:val="sv-SE" w:eastAsia="zh-CN"/>
        </w:rPr>
        <w:t xml:space="preserve"> or </w:t>
      </w:r>
      <w:r w:rsidRPr="001D2CEF">
        <w:rPr>
          <w:lang w:val="sv-SE" w:eastAsia="zh-CN"/>
        </w:rPr>
        <w:t>imeisv-0123456789012345</w:t>
      </w:r>
      <w:r>
        <w:rPr>
          <w:lang w:val="sv-SE" w:eastAsia="zh-CN"/>
        </w:rPr>
        <w:t>.</w:t>
      </w:r>
    </w:p>
    <w:p w14:paraId="02A891ED" w14:textId="77777777" w:rsidR="00E92CBF" w:rsidRPr="00F11966" w:rsidRDefault="00E92CBF" w:rsidP="00E92CBF">
      <w:pPr>
        <w:pStyle w:val="PL"/>
        <w:rPr>
          <w:lang w:val="en-US"/>
        </w:rPr>
      </w:pPr>
      <w:r w:rsidRPr="00F11966">
        <w:rPr>
          <w:lang w:val="en-US"/>
        </w:rPr>
        <w:t xml:space="preserve">    PeiRm:</w:t>
      </w:r>
    </w:p>
    <w:p w14:paraId="17F2F0DD" w14:textId="77777777" w:rsidR="00E92CBF" w:rsidRPr="00F11966" w:rsidRDefault="00E92CBF" w:rsidP="00E92CBF">
      <w:pPr>
        <w:pStyle w:val="PL"/>
        <w:rPr>
          <w:lang w:val="en-US"/>
        </w:rPr>
      </w:pPr>
      <w:r w:rsidRPr="00F11966">
        <w:rPr>
          <w:lang w:val="en-US"/>
        </w:rPr>
        <w:t xml:space="preserve">      type: string</w:t>
      </w:r>
    </w:p>
    <w:p w14:paraId="5E0F17DE" w14:textId="77777777" w:rsidR="00E92CBF" w:rsidRPr="00F11966" w:rsidRDefault="00E92CBF" w:rsidP="00E92CBF">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0413785E" w14:textId="77777777" w:rsidR="00E92CBF" w:rsidRPr="00F11966" w:rsidRDefault="00E92CBF" w:rsidP="00E92CBF">
      <w:pPr>
        <w:pStyle w:val="PL"/>
        <w:rPr>
          <w:lang w:val="en-US"/>
        </w:rPr>
      </w:pPr>
      <w:r w:rsidRPr="00202CB2">
        <w:rPr>
          <w:lang w:val="sv-SE"/>
        </w:rPr>
        <w:t xml:space="preserve">      </w:t>
      </w:r>
      <w:r w:rsidRPr="00F11966">
        <w:rPr>
          <w:lang w:val="en-US"/>
        </w:rPr>
        <w:t>nullable: true</w:t>
      </w:r>
    </w:p>
    <w:p w14:paraId="1D415F7C"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description: </w:t>
      </w:r>
      <w:r w:rsidRPr="001D2CEF">
        <w:t xml:space="preserve">This data type is defined in the same way as the "Pei" data type </w:t>
      </w:r>
      <w:r>
        <w:t xml:space="preserve">but </w:t>
      </w:r>
      <w:r w:rsidRPr="001D2CEF">
        <w:t>with the Op</w:t>
      </w:r>
      <w:r>
        <w:t>enAPI "nullable= true" property</w:t>
      </w:r>
      <w:r w:rsidRPr="001D2CEF">
        <w:t>.</w:t>
      </w:r>
    </w:p>
    <w:p w14:paraId="79FD6405" w14:textId="77777777" w:rsidR="00E92CBF" w:rsidRPr="00F11966" w:rsidRDefault="00E92CBF" w:rsidP="00E92CBF">
      <w:pPr>
        <w:pStyle w:val="PL"/>
        <w:rPr>
          <w:lang w:val="en-US"/>
        </w:rPr>
      </w:pPr>
      <w:r w:rsidRPr="00F11966">
        <w:rPr>
          <w:lang w:val="en-US"/>
        </w:rPr>
        <w:t xml:space="preserve">    Supi:</w:t>
      </w:r>
    </w:p>
    <w:p w14:paraId="08F304AA" w14:textId="77777777" w:rsidR="00E92CBF" w:rsidRPr="00F11966" w:rsidRDefault="00E92CBF" w:rsidP="00E92CBF">
      <w:pPr>
        <w:pStyle w:val="PL"/>
        <w:rPr>
          <w:lang w:val="en-US"/>
        </w:rPr>
      </w:pPr>
      <w:r w:rsidRPr="00F11966">
        <w:rPr>
          <w:lang w:val="en-US"/>
        </w:rPr>
        <w:t xml:space="preserve">      type: string</w:t>
      </w:r>
    </w:p>
    <w:p w14:paraId="6E069026" w14:textId="77777777" w:rsidR="00E92CBF" w:rsidRPr="00F11966" w:rsidRDefault="00E92CBF" w:rsidP="00E92CBF">
      <w:pPr>
        <w:pStyle w:val="PL"/>
        <w:rPr>
          <w:lang w:val="en-US"/>
        </w:rPr>
      </w:pPr>
      <w:r w:rsidRPr="00F11966">
        <w:rPr>
          <w:lang w:val="en-US"/>
        </w:rPr>
        <w:t xml:space="preserve">      pattern: '^(imsi-[0-9]{5,15}|nai-.+|gci-.+|gli-.+|.+)$'</w:t>
      </w:r>
    </w:p>
    <w:p w14:paraId="39A9C569" w14:textId="5FEE84A0" w:rsidR="00736271" w:rsidRDefault="00B14A27" w:rsidP="00B14A27">
      <w:pPr>
        <w:pStyle w:val="PL"/>
      </w:pPr>
      <w:r>
        <w:t xml:space="preserve">  </w:t>
      </w:r>
      <w:r w:rsidRPr="00F11966">
        <w:t xml:space="preserve"> </w:t>
      </w:r>
      <w:r>
        <w:t xml:space="preserve">  </w:t>
      </w:r>
      <w:r w:rsidRPr="00F11966">
        <w:t xml:space="preserve"> description:</w:t>
      </w:r>
      <w:r w:rsidRPr="00924527">
        <w:t xml:space="preserve"> </w:t>
      </w:r>
      <w:r w:rsidR="00736271">
        <w:t>&gt;</w:t>
      </w:r>
    </w:p>
    <w:p w14:paraId="7EA55454" w14:textId="4952D006" w:rsidR="00C90A64" w:rsidRDefault="00736271" w:rsidP="00B14A27">
      <w:pPr>
        <w:pStyle w:val="PL"/>
      </w:pPr>
      <w:r>
        <w:t xml:space="preserve">        </w:t>
      </w:r>
      <w:r w:rsidR="00B14A27" w:rsidRPr="001D2CEF">
        <w:t>String identifying a Supi that shall contain either an IMSI, a network specific identifier, a Global Cable Identifier (GCI) or a Global Line Identifier (GLI)</w:t>
      </w:r>
      <w:r w:rsidR="00B14A27">
        <w:t xml:space="preserve"> as specified in clause 2.2A of 3GPP TS 23.003</w:t>
      </w:r>
      <w:r w:rsidR="00B14A27" w:rsidRPr="001D2CEF">
        <w:t>.</w:t>
      </w:r>
      <w:r w:rsidR="00B14A27">
        <w:t xml:space="preserve"> </w:t>
      </w:r>
      <w:r w:rsidR="00B14A27" w:rsidRPr="001D2CEF">
        <w:t>I</w:t>
      </w:r>
      <w:r w:rsidR="00B14A27">
        <w:t>t shall be formatted as follows</w:t>
      </w:r>
    </w:p>
    <w:p w14:paraId="671B3E2A" w14:textId="3BC08223" w:rsidR="00C90A64" w:rsidRDefault="00736271" w:rsidP="00B14A27">
      <w:pPr>
        <w:pStyle w:val="PL"/>
      </w:pPr>
      <w:r>
        <w:t xml:space="preserve">         </w:t>
      </w:r>
      <w:r w:rsidR="00B14A27" w:rsidRPr="001D2CEF">
        <w:t>-</w:t>
      </w:r>
      <w:r w:rsidR="00C90A64">
        <w:t xml:space="preserve"> </w:t>
      </w:r>
      <w:r w:rsidR="00B14A27" w:rsidRPr="001D2CEF">
        <w:t>for an IMSI "imsi-&lt;imsi&gt;", where &lt;imsi&gt; shall be formatted according to clause</w:t>
      </w:r>
      <w:r w:rsidR="00B14A27">
        <w:t xml:space="preserve"> 2.2 of 3GPP TS </w:t>
      </w:r>
      <w:r w:rsidR="00B14A27" w:rsidRPr="001D2CEF">
        <w:t>23.003 that describes an IMSI.</w:t>
      </w:r>
    </w:p>
    <w:p w14:paraId="7BDF5FA5" w14:textId="634D448A" w:rsidR="00A04B8B" w:rsidRDefault="00736271" w:rsidP="00B14A27">
      <w:pPr>
        <w:pStyle w:val="PL"/>
      </w:pPr>
      <w:r>
        <w:t xml:space="preserve">         </w:t>
      </w:r>
      <w:r w:rsidR="00B14A27" w:rsidRPr="001D2CEF">
        <w:t>-</w:t>
      </w:r>
      <w:r w:rsidR="00C90A64">
        <w:t xml:space="preserve"> </w:t>
      </w:r>
      <w:r w:rsidR="00B14A27" w:rsidRPr="00AC30FE">
        <w:t>for a network specific identifier</w:t>
      </w:r>
      <w:r w:rsidR="00B14A27" w:rsidRPr="001D2CEF">
        <w:t xml:space="preserve"> "nai-&lt;nai&gt;, where &lt;nai&gt; shall be formatted according to clause</w:t>
      </w:r>
      <w:r w:rsidR="00B14A27">
        <w:t xml:space="preserve"> </w:t>
      </w:r>
      <w:r w:rsidR="00B14A27" w:rsidRPr="001D2CEF">
        <w:t>28.7.2 of 3GPP</w:t>
      </w:r>
      <w:r w:rsidR="00B14A27">
        <w:t xml:space="preserve"> TS </w:t>
      </w:r>
      <w:r w:rsidR="00B14A27" w:rsidRPr="001D2CEF">
        <w:t>23.003 that describes an NAI.</w:t>
      </w:r>
    </w:p>
    <w:p w14:paraId="4E960478" w14:textId="264B5B72" w:rsidR="00A04B8B" w:rsidRDefault="00736271" w:rsidP="00B14A27">
      <w:pPr>
        <w:pStyle w:val="PL"/>
      </w:pPr>
      <w:r>
        <w:t xml:space="preserve">         </w:t>
      </w:r>
      <w:r w:rsidR="00B14A27" w:rsidRPr="001D2CEF">
        <w:t>-</w:t>
      </w:r>
      <w:r w:rsidR="00C90A64">
        <w:t xml:space="preserve"> </w:t>
      </w:r>
      <w:r w:rsidR="00B14A27" w:rsidRPr="00DD06E3">
        <w:t>for a GCI</w:t>
      </w:r>
      <w:r w:rsidR="00B14A27" w:rsidRPr="00AC30FE">
        <w:t xml:space="preserve"> "gci-&lt;gci&gt;", where &lt;gci&gt; shall be formatted according to clause</w:t>
      </w:r>
      <w:r w:rsidR="00B14A27">
        <w:t xml:space="preserve"> </w:t>
      </w:r>
      <w:r w:rsidR="00B14A27" w:rsidRPr="00AC30FE">
        <w:t>28.15.2 of 3GPP</w:t>
      </w:r>
      <w:r w:rsidR="00B14A27">
        <w:t xml:space="preserve"> </w:t>
      </w:r>
      <w:r w:rsidR="00B14A27" w:rsidRPr="00924527">
        <w:t xml:space="preserve">TS </w:t>
      </w:r>
      <w:r w:rsidR="00B14A27" w:rsidRPr="00164DEA">
        <w:t>23.003.</w:t>
      </w:r>
    </w:p>
    <w:p w14:paraId="15C0EAEE" w14:textId="33FFDAD0" w:rsidR="00B14A27" w:rsidRPr="00AC30FE" w:rsidRDefault="00736271" w:rsidP="00B14A27">
      <w:pPr>
        <w:pStyle w:val="PL"/>
      </w:pPr>
      <w:r>
        <w:t xml:space="preserve">         </w:t>
      </w:r>
      <w:r w:rsidR="00B14A27" w:rsidRPr="00164DEA">
        <w:t>-</w:t>
      </w:r>
      <w:r w:rsidR="00C90A64">
        <w:t xml:space="preserve"> </w:t>
      </w:r>
      <w:r w:rsidR="00B14A27" w:rsidRPr="00164DEA">
        <w:t>for a GLI</w:t>
      </w:r>
      <w:r w:rsidR="00B14A27" w:rsidRPr="00AC30FE">
        <w:t xml:space="preserve"> "gli-&lt;gli&gt;", where &lt;gli&gt; shall be formatted according to clause</w:t>
      </w:r>
      <w:r w:rsidR="00B14A27" w:rsidRPr="002C466A">
        <w:t xml:space="preserve"> 28.16.2 of 3GPP TS </w:t>
      </w:r>
      <w:r w:rsidR="00B14A27" w:rsidRPr="00AC30FE">
        <w:t>23.003.</w:t>
      </w:r>
      <w:r w:rsidR="00B14A27" w:rsidRPr="001D2CEF">
        <w:t>To enable that the value is used as part of an URI, the string shall only contain characters allowed according to the "lower-with-hyphen" namin</w:t>
      </w:r>
      <w:r w:rsidR="00B14A27">
        <w:t xml:space="preserve">g convention defined in 3GPP TS </w:t>
      </w:r>
      <w:r w:rsidR="00B14A27" w:rsidRPr="001D2CEF">
        <w:t>29.501.</w:t>
      </w:r>
    </w:p>
    <w:p w14:paraId="0CD4E9F5" w14:textId="77777777" w:rsidR="00E92CBF" w:rsidRPr="00F11966" w:rsidRDefault="00E92CBF" w:rsidP="00E92CBF">
      <w:pPr>
        <w:pStyle w:val="PL"/>
        <w:rPr>
          <w:lang w:val="en-US"/>
        </w:rPr>
      </w:pPr>
      <w:r w:rsidRPr="00F11966">
        <w:rPr>
          <w:lang w:val="en-US"/>
        </w:rPr>
        <w:t xml:space="preserve">    SupiRm:</w:t>
      </w:r>
    </w:p>
    <w:p w14:paraId="5F20220F" w14:textId="77777777" w:rsidR="00E92CBF" w:rsidRPr="00F11966" w:rsidRDefault="00E92CBF" w:rsidP="00E92CBF">
      <w:pPr>
        <w:pStyle w:val="PL"/>
        <w:rPr>
          <w:lang w:val="en-US"/>
        </w:rPr>
      </w:pPr>
      <w:r w:rsidRPr="00F11966">
        <w:rPr>
          <w:lang w:val="en-US"/>
        </w:rPr>
        <w:t xml:space="preserve">      type: string</w:t>
      </w:r>
    </w:p>
    <w:p w14:paraId="6EC79348" w14:textId="77777777" w:rsidR="00E92CBF" w:rsidRPr="00F11966" w:rsidRDefault="00E92CBF" w:rsidP="00E92CBF">
      <w:pPr>
        <w:pStyle w:val="PL"/>
        <w:rPr>
          <w:lang w:val="en-US"/>
        </w:rPr>
      </w:pPr>
      <w:r w:rsidRPr="00F11966">
        <w:rPr>
          <w:lang w:val="en-US"/>
        </w:rPr>
        <w:t xml:space="preserve">      pattern: '^(imsi-[0-9]{5,15}|nai-.+|gci-.+|gli-.+|.+)$'</w:t>
      </w:r>
    </w:p>
    <w:p w14:paraId="796A1854" w14:textId="77777777" w:rsidR="00E92CBF" w:rsidRPr="00F11966" w:rsidRDefault="00E92CBF" w:rsidP="00E92CBF">
      <w:pPr>
        <w:pStyle w:val="PL"/>
        <w:rPr>
          <w:lang w:val="en-US"/>
        </w:rPr>
      </w:pPr>
      <w:r w:rsidRPr="00F11966">
        <w:rPr>
          <w:lang w:val="en-US"/>
        </w:rPr>
        <w:t xml:space="preserve">      nullable: true</w:t>
      </w:r>
    </w:p>
    <w:p w14:paraId="00C7192C"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 </w:t>
      </w:r>
      <w:r w:rsidRPr="001D2CEF">
        <w:t>This data type is defined in the same way as the "Supi" data type, but with the Op</w:t>
      </w:r>
      <w:r>
        <w:t>enAPI "nullable= true" property</w:t>
      </w:r>
      <w:r w:rsidRPr="001D2CEF">
        <w:t>.</w:t>
      </w:r>
    </w:p>
    <w:p w14:paraId="7634535C" w14:textId="77777777" w:rsidR="00E92CBF" w:rsidRPr="00F11966" w:rsidRDefault="00E92CBF" w:rsidP="00E92CBF">
      <w:pPr>
        <w:pStyle w:val="PL"/>
        <w:rPr>
          <w:lang w:val="en-US"/>
        </w:rPr>
      </w:pPr>
      <w:r w:rsidRPr="00F11966">
        <w:rPr>
          <w:lang w:val="en-US"/>
        </w:rPr>
        <w:t xml:space="preserve">    NfInstanceId:</w:t>
      </w:r>
    </w:p>
    <w:p w14:paraId="506EF292" w14:textId="77777777" w:rsidR="00E92CBF" w:rsidRPr="00F11966" w:rsidRDefault="00E92CBF" w:rsidP="00E92CBF">
      <w:pPr>
        <w:pStyle w:val="PL"/>
      </w:pPr>
      <w:r w:rsidRPr="00F11966">
        <w:rPr>
          <w:lang w:val="en-US"/>
        </w:rPr>
        <w:t xml:space="preserve">      </w:t>
      </w:r>
      <w:r w:rsidRPr="00F11966">
        <w:t>type: string</w:t>
      </w:r>
    </w:p>
    <w:p w14:paraId="4B5CB882"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7D4C118E" w14:textId="6A4A6414" w:rsidR="009B2EFF" w:rsidRPr="00F11966" w:rsidRDefault="009B2EFF" w:rsidP="009B2EFF">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String uniquely identifying a NF instance. </w:t>
      </w:r>
      <w:r w:rsidRPr="001D2CEF">
        <w:t>The format of the NF Instance ID shall be a Universally Unique Identifier (UUID) version 4, as described in IETF</w:t>
      </w:r>
      <w:r>
        <w:t xml:space="preserve"> </w:t>
      </w:r>
      <w:r w:rsidRPr="001D2CEF">
        <w:t>RFC</w:t>
      </w:r>
      <w:r>
        <w:t xml:space="preserve"> </w:t>
      </w:r>
      <w:r w:rsidRPr="001D2CEF">
        <w:t>4122.</w:t>
      </w:r>
    </w:p>
    <w:p w14:paraId="3F1F3B87" w14:textId="77777777" w:rsidR="00E92CBF" w:rsidRPr="00F11966" w:rsidRDefault="00E92CBF" w:rsidP="00E92CBF">
      <w:pPr>
        <w:pStyle w:val="PL"/>
      </w:pPr>
      <w:r w:rsidRPr="00F11966">
        <w:t xml:space="preserve">    AmfId:</w:t>
      </w:r>
    </w:p>
    <w:p w14:paraId="2C3B7DE4" w14:textId="77777777" w:rsidR="00E92CBF" w:rsidRPr="00F11966" w:rsidRDefault="00E92CBF" w:rsidP="00E92CBF">
      <w:pPr>
        <w:pStyle w:val="PL"/>
      </w:pPr>
      <w:r w:rsidRPr="00F11966">
        <w:t xml:space="preserve">      type: string</w:t>
      </w:r>
    </w:p>
    <w:p w14:paraId="01595120" w14:textId="77777777" w:rsidR="00E92CBF" w:rsidRPr="00F11966" w:rsidRDefault="00E92CBF" w:rsidP="00E92CBF">
      <w:pPr>
        <w:pStyle w:val="PL"/>
      </w:pPr>
      <w:r w:rsidRPr="00F11966">
        <w:t xml:space="preserve">      </w:t>
      </w:r>
      <w:r w:rsidRPr="00F11966">
        <w:rPr>
          <w:rFonts w:cs="Arial"/>
          <w:szCs w:val="18"/>
        </w:rPr>
        <w:t>pattern: '^[A-Fa-f0-9]{6}$'</w:t>
      </w:r>
    </w:p>
    <w:p w14:paraId="47E323DB"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description: </w:t>
      </w:r>
      <w:r w:rsidRPr="001D2CEF">
        <w:rPr>
          <w:lang w:eastAsia="zh-CN"/>
        </w:rPr>
        <w:t>String identifying the AMF ID composed of AMF Region ID (8 bits), AMF Set ID (10 bits) and AMF Pointer (6 bits) as specified in clause</w:t>
      </w:r>
      <w:r>
        <w:rPr>
          <w:lang w:eastAsia="zh-CN"/>
        </w:rPr>
        <w:t xml:space="preserve"> 2.10.1 of 3GPP TS </w:t>
      </w:r>
      <w:r w:rsidRPr="001D2CEF">
        <w:rPr>
          <w:lang w:eastAsia="zh-CN"/>
        </w:rPr>
        <w:t>23.003</w:t>
      </w:r>
      <w:r w:rsidRPr="001D2CEF">
        <w:t>.</w:t>
      </w:r>
      <w: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5A89DC11" w14:textId="77777777" w:rsidR="00E92CBF" w:rsidRPr="00F11966" w:rsidRDefault="00E92CBF" w:rsidP="00E92CBF">
      <w:pPr>
        <w:pStyle w:val="PL"/>
      </w:pPr>
      <w:r w:rsidRPr="00F11966">
        <w:t xml:space="preserve">    AmfRegionId:</w:t>
      </w:r>
    </w:p>
    <w:p w14:paraId="75CC4ECB" w14:textId="77777777" w:rsidR="00E92CBF" w:rsidRPr="00F11966" w:rsidRDefault="00E92CBF" w:rsidP="00E92CBF">
      <w:pPr>
        <w:pStyle w:val="PL"/>
      </w:pPr>
      <w:r w:rsidRPr="00F11966">
        <w:t xml:space="preserve">      type: string</w:t>
      </w:r>
    </w:p>
    <w:p w14:paraId="39F7A627" w14:textId="77777777" w:rsidR="00E92CBF" w:rsidRPr="00F11966" w:rsidRDefault="00E92CBF" w:rsidP="00E92CBF">
      <w:pPr>
        <w:pStyle w:val="PL"/>
      </w:pPr>
      <w:r w:rsidRPr="00F11966">
        <w:t xml:space="preserve">      </w:t>
      </w:r>
      <w:r w:rsidRPr="00F11966">
        <w:rPr>
          <w:rFonts w:cs="Arial"/>
          <w:szCs w:val="18"/>
        </w:rPr>
        <w:t>pattern: '^[A-Fa-f0-9]{2}$'</w:t>
      </w:r>
    </w:p>
    <w:p w14:paraId="5102334D"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6CADE8ED" w14:textId="77777777" w:rsidR="00E92CBF" w:rsidRPr="00F11966" w:rsidRDefault="00E92CBF" w:rsidP="00E92CBF">
      <w:pPr>
        <w:pStyle w:val="PL"/>
      </w:pPr>
      <w:r w:rsidRPr="00F11966">
        <w:t xml:space="preserve">    AmfSetId:</w:t>
      </w:r>
    </w:p>
    <w:p w14:paraId="66CDC63B" w14:textId="77777777" w:rsidR="00E92CBF" w:rsidRPr="00F11966" w:rsidRDefault="00E92CBF" w:rsidP="00E92CBF">
      <w:pPr>
        <w:pStyle w:val="PL"/>
      </w:pPr>
      <w:r w:rsidRPr="00F11966">
        <w:t xml:space="preserve">      type: string</w:t>
      </w:r>
    </w:p>
    <w:p w14:paraId="7F3AA244" w14:textId="77777777" w:rsidR="00E92CBF" w:rsidRPr="00F11966" w:rsidRDefault="00E92CBF" w:rsidP="00E92CBF">
      <w:pPr>
        <w:pStyle w:val="PL"/>
      </w:pPr>
      <w:r w:rsidRPr="00F11966">
        <w:t xml:space="preserve">      </w:t>
      </w:r>
      <w:r w:rsidRPr="00F11966">
        <w:rPr>
          <w:rFonts w:cs="Arial"/>
          <w:szCs w:val="18"/>
        </w:rPr>
        <w:t>pattern: '^[0-3][A-Fa-f0-9]{2}$'</w:t>
      </w:r>
    </w:p>
    <w:p w14:paraId="686E761F"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7700CEF" w14:textId="77777777" w:rsidR="00E92CBF" w:rsidRPr="00F11966" w:rsidRDefault="00E92CBF" w:rsidP="00E92CBF">
      <w:pPr>
        <w:pStyle w:val="PL"/>
      </w:pPr>
      <w:r w:rsidRPr="00F11966">
        <w:t xml:space="preserve">    RfspIndex:</w:t>
      </w:r>
    </w:p>
    <w:p w14:paraId="70ACD49C" w14:textId="77777777" w:rsidR="00E92CBF" w:rsidRPr="00F11966" w:rsidRDefault="00E92CBF" w:rsidP="00E92CBF">
      <w:pPr>
        <w:pStyle w:val="PL"/>
      </w:pPr>
      <w:r w:rsidRPr="00F11966">
        <w:lastRenderedPageBreak/>
        <w:t xml:space="preserve">      type: </w:t>
      </w:r>
      <w:r w:rsidRPr="00F11966">
        <w:rPr>
          <w:lang w:val="en-US"/>
        </w:rPr>
        <w:t>integer</w:t>
      </w:r>
    </w:p>
    <w:p w14:paraId="31654FD2" w14:textId="77777777" w:rsidR="00E92CBF" w:rsidRPr="00F11966" w:rsidRDefault="00E92CBF" w:rsidP="00E92CBF">
      <w:pPr>
        <w:pStyle w:val="PL"/>
      </w:pPr>
      <w:r w:rsidRPr="00F11966">
        <w:t xml:space="preserve">      minimum: 1</w:t>
      </w:r>
    </w:p>
    <w:p w14:paraId="16B3FB8A" w14:textId="77777777" w:rsidR="00E92CBF" w:rsidRPr="00F11966" w:rsidRDefault="00E92CBF" w:rsidP="00E92CBF">
      <w:pPr>
        <w:pStyle w:val="PL"/>
      </w:pPr>
      <w:r w:rsidRPr="00F11966">
        <w:t xml:space="preserve">      maximum: 256</w:t>
      </w:r>
    </w:p>
    <w:p w14:paraId="238B0D2A"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U</w:t>
      </w:r>
      <w:r w:rsidRPr="001D2CEF">
        <w:t>nsigned integer representing the "Subscriber Profile ID for RAT/Frequency Priority" as specified in 3GPP TS 36.413.</w:t>
      </w:r>
    </w:p>
    <w:p w14:paraId="11C5A538" w14:textId="77777777" w:rsidR="00E92CBF" w:rsidRPr="00F11966" w:rsidRDefault="00E92CBF" w:rsidP="00E92CBF">
      <w:pPr>
        <w:pStyle w:val="PL"/>
      </w:pPr>
      <w:r w:rsidRPr="00F11966">
        <w:t xml:space="preserve">    RfspIndexRm:</w:t>
      </w:r>
    </w:p>
    <w:p w14:paraId="665FFEC7" w14:textId="77777777" w:rsidR="00E92CBF" w:rsidRPr="00F11966" w:rsidRDefault="00E92CBF" w:rsidP="00E92CBF">
      <w:pPr>
        <w:pStyle w:val="PL"/>
      </w:pPr>
      <w:r w:rsidRPr="00F11966">
        <w:t xml:space="preserve">      type: </w:t>
      </w:r>
      <w:r w:rsidRPr="00F11966">
        <w:rPr>
          <w:lang w:val="en-US"/>
        </w:rPr>
        <w:t>integer</w:t>
      </w:r>
    </w:p>
    <w:p w14:paraId="0BBE034B" w14:textId="77777777" w:rsidR="00E92CBF" w:rsidRPr="00F11966" w:rsidRDefault="00E92CBF" w:rsidP="00E92CBF">
      <w:pPr>
        <w:pStyle w:val="PL"/>
      </w:pPr>
      <w:r w:rsidRPr="00F11966">
        <w:t xml:space="preserve">      minimum: 1</w:t>
      </w:r>
    </w:p>
    <w:p w14:paraId="13911669" w14:textId="77777777" w:rsidR="00E92CBF" w:rsidRPr="00F11966" w:rsidRDefault="00E92CBF" w:rsidP="00E92CBF">
      <w:pPr>
        <w:pStyle w:val="PL"/>
      </w:pPr>
      <w:r w:rsidRPr="00F11966">
        <w:t xml:space="preserve">      maximum: 256</w:t>
      </w:r>
    </w:p>
    <w:p w14:paraId="40157C88" w14:textId="77777777" w:rsidR="00E92CBF" w:rsidRPr="00F11966" w:rsidRDefault="00E92CBF" w:rsidP="00E92CBF">
      <w:pPr>
        <w:pStyle w:val="PL"/>
        <w:rPr>
          <w:lang w:val="en-US"/>
        </w:rPr>
      </w:pPr>
      <w:r w:rsidRPr="00F11966">
        <w:rPr>
          <w:lang w:val="en-US"/>
        </w:rPr>
        <w:t xml:space="preserve">      nullable: true</w:t>
      </w:r>
    </w:p>
    <w:p w14:paraId="322D0A81"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 </w:t>
      </w:r>
      <w:r w:rsidRPr="001D2CEF">
        <w:rPr>
          <w:rFonts w:cs="Arial"/>
          <w:szCs w:val="18"/>
        </w:rPr>
        <w:t>U</w:t>
      </w:r>
      <w:r w:rsidRPr="001D2CEF">
        <w:t>nsigned integer representing the "Subscriber Profile ID for RAT/Frequency Priority" 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p>
    <w:p w14:paraId="135744B3" w14:textId="77777777" w:rsidR="00E92CBF" w:rsidRPr="00F11966" w:rsidRDefault="00E92CBF" w:rsidP="00E92CBF">
      <w:pPr>
        <w:pStyle w:val="PL"/>
      </w:pPr>
      <w:r w:rsidRPr="00F11966">
        <w:t xml:space="preserve">    NfGroupId:</w:t>
      </w:r>
    </w:p>
    <w:p w14:paraId="15F351F5" w14:textId="77777777" w:rsidR="00E92CBF" w:rsidRPr="00F11966" w:rsidRDefault="00E92CBF" w:rsidP="00E92CBF">
      <w:pPr>
        <w:pStyle w:val="PL"/>
      </w:pPr>
      <w:r w:rsidRPr="00F11966">
        <w:t xml:space="preserve">      type: string</w:t>
      </w:r>
    </w:p>
    <w:p w14:paraId="719E3736"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t>Identifier of a group of NFs.</w:t>
      </w:r>
    </w:p>
    <w:p w14:paraId="329BF00F" w14:textId="77777777" w:rsidR="00E92CBF" w:rsidRPr="00F11966" w:rsidRDefault="00E92CBF" w:rsidP="00E92CBF">
      <w:pPr>
        <w:pStyle w:val="PL"/>
      </w:pPr>
      <w:r w:rsidRPr="00F11966">
        <w:t xml:space="preserve">    MtcProviderInformation:</w:t>
      </w:r>
    </w:p>
    <w:p w14:paraId="235530F0" w14:textId="77777777" w:rsidR="00E92CBF" w:rsidRPr="00F11966" w:rsidRDefault="00E92CBF" w:rsidP="00E92CBF">
      <w:pPr>
        <w:pStyle w:val="PL"/>
      </w:pPr>
      <w:r w:rsidRPr="00F11966">
        <w:t xml:space="preserve">      type: string</w:t>
      </w:r>
    </w:p>
    <w:p w14:paraId="1CC0FA52" w14:textId="66EC6884" w:rsidR="009B2EFF" w:rsidRPr="00F11966" w:rsidRDefault="009B2EFF" w:rsidP="009B2EFF">
      <w:pPr>
        <w:pStyle w:val="PL"/>
        <w:rPr>
          <w:lang w:val="en-US"/>
        </w:rPr>
      </w:pPr>
      <w:r>
        <w:t xml:space="preserve"> </w:t>
      </w:r>
      <w:r w:rsidRPr="00F11966">
        <w:t xml:space="preserve"> </w:t>
      </w:r>
      <w:r>
        <w:t xml:space="preserve">  </w:t>
      </w:r>
      <w:r w:rsidRPr="00F11966">
        <w:t xml:space="preserve"> </w:t>
      </w:r>
      <w:r w:rsidR="00EE24CF">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16433797" w14:textId="77777777" w:rsidR="00E92CBF" w:rsidRPr="00F11966" w:rsidRDefault="00E92CBF" w:rsidP="00E92CBF">
      <w:pPr>
        <w:pStyle w:val="PL"/>
      </w:pPr>
      <w:r w:rsidRPr="00F11966">
        <w:t xml:space="preserve">    CagId:</w:t>
      </w:r>
    </w:p>
    <w:p w14:paraId="2BB84B83" w14:textId="77777777" w:rsidR="00E92CBF" w:rsidRPr="00F11966" w:rsidRDefault="00E92CBF" w:rsidP="00E92CBF">
      <w:pPr>
        <w:pStyle w:val="PL"/>
      </w:pPr>
      <w:r w:rsidRPr="00F11966">
        <w:t xml:space="preserve">      type: string</w:t>
      </w:r>
    </w:p>
    <w:p w14:paraId="5835A825"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3A9E5793" w14:textId="77777777" w:rsidR="009B2EFF" w:rsidRPr="00F11966" w:rsidRDefault="009B2EFF" w:rsidP="009B2EFF">
      <w:pPr>
        <w:pStyle w:val="PL"/>
        <w:rPr>
          <w:lang w:val="en-US"/>
        </w:rPr>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1D807F31" w14:textId="77777777" w:rsidR="00E92CBF" w:rsidRPr="00F11966" w:rsidRDefault="00E92CBF" w:rsidP="00E92CBF">
      <w:pPr>
        <w:pStyle w:val="PL"/>
        <w:rPr>
          <w:lang w:val="en-US"/>
        </w:rPr>
      </w:pPr>
      <w:r w:rsidRPr="00F11966">
        <w:rPr>
          <w:lang w:val="en-US"/>
        </w:rPr>
        <w:t xml:space="preserve">    SupiOrSuci:</w:t>
      </w:r>
    </w:p>
    <w:p w14:paraId="659C35EB" w14:textId="77777777" w:rsidR="00E92CBF" w:rsidRPr="00F11966" w:rsidRDefault="00E92CBF" w:rsidP="00E92CBF">
      <w:pPr>
        <w:pStyle w:val="PL"/>
        <w:rPr>
          <w:lang w:val="en-US"/>
        </w:rPr>
      </w:pPr>
      <w:r w:rsidRPr="00F11966">
        <w:rPr>
          <w:lang w:val="en-US"/>
        </w:rPr>
        <w:t xml:space="preserve">      type: string</w:t>
      </w:r>
    </w:p>
    <w:p w14:paraId="34CD5E46"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78A4147A" w14:textId="77777777" w:rsidR="009B2EFF" w:rsidRPr="00F11966" w:rsidRDefault="009B2EFF" w:rsidP="009B2EFF">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45A67E78" w14:textId="77777777" w:rsidR="00E92CBF" w:rsidRPr="00F11966" w:rsidRDefault="00E92CBF" w:rsidP="00E92CBF">
      <w:pPr>
        <w:pStyle w:val="PL"/>
        <w:rPr>
          <w:lang w:val="en-US"/>
        </w:rPr>
      </w:pPr>
    </w:p>
    <w:p w14:paraId="1F4E8FAC" w14:textId="77777777" w:rsidR="00E92CBF" w:rsidRPr="00F11966" w:rsidRDefault="00E92CBF" w:rsidP="00E92CBF">
      <w:pPr>
        <w:pStyle w:val="PL"/>
        <w:rPr>
          <w:lang w:val="en-US"/>
        </w:rPr>
      </w:pPr>
      <w:r w:rsidRPr="00F11966">
        <w:rPr>
          <w:lang w:val="en-US"/>
        </w:rPr>
        <w:t>#</w:t>
      </w:r>
    </w:p>
    <w:p w14:paraId="23EA774D" w14:textId="77777777" w:rsidR="00E92CBF" w:rsidRPr="00F11966" w:rsidRDefault="00E92CBF" w:rsidP="00E92CBF">
      <w:pPr>
        <w:pStyle w:val="PL"/>
        <w:rPr>
          <w:lang w:val="en-US"/>
        </w:rPr>
      </w:pPr>
      <w:r w:rsidRPr="00F11966">
        <w:rPr>
          <w:lang w:val="en-US"/>
        </w:rPr>
        <w:t># STRUCTURED DATA TYPES</w:t>
      </w:r>
    </w:p>
    <w:p w14:paraId="74EF9930" w14:textId="77777777" w:rsidR="00E92CBF" w:rsidRPr="00F11966" w:rsidRDefault="00E92CBF" w:rsidP="00E92CBF">
      <w:pPr>
        <w:pStyle w:val="PL"/>
        <w:rPr>
          <w:lang w:val="en-US"/>
        </w:rPr>
      </w:pPr>
      <w:r w:rsidRPr="00F11966">
        <w:rPr>
          <w:lang w:val="en-US"/>
        </w:rPr>
        <w:t>#</w:t>
      </w:r>
    </w:p>
    <w:p w14:paraId="26D4CCF0" w14:textId="77777777" w:rsidR="00E92CBF" w:rsidRPr="00F11966" w:rsidRDefault="00E92CBF" w:rsidP="00E92CBF">
      <w:pPr>
        <w:pStyle w:val="PL"/>
      </w:pPr>
      <w:r w:rsidRPr="00F11966">
        <w:t xml:space="preserve">    Guami:</w:t>
      </w:r>
    </w:p>
    <w:p w14:paraId="4CC6C876" w14:textId="77777777" w:rsidR="00E92CBF" w:rsidRPr="00F11966" w:rsidRDefault="00E92CBF" w:rsidP="00E92CBF">
      <w:pPr>
        <w:pStyle w:val="PL"/>
      </w:pPr>
      <w:r w:rsidRPr="00F11966">
        <w:t xml:space="preserve">      type: object</w:t>
      </w:r>
    </w:p>
    <w:p w14:paraId="01053654" w14:textId="77777777" w:rsidR="00E92CBF" w:rsidRPr="00F11966" w:rsidRDefault="00E92CBF" w:rsidP="00E92CBF">
      <w:pPr>
        <w:pStyle w:val="PL"/>
      </w:pPr>
      <w:r w:rsidRPr="00F11966">
        <w:t xml:space="preserve">      properties:</w:t>
      </w:r>
    </w:p>
    <w:p w14:paraId="4001F7BA" w14:textId="77777777" w:rsidR="00E92CBF" w:rsidRPr="00F11966" w:rsidRDefault="00E92CBF" w:rsidP="00E92CBF">
      <w:pPr>
        <w:pStyle w:val="PL"/>
      </w:pPr>
      <w:r w:rsidRPr="00F11966">
        <w:t xml:space="preserve">        plmnId:</w:t>
      </w:r>
    </w:p>
    <w:p w14:paraId="268971CA" w14:textId="77777777" w:rsidR="00E92CBF" w:rsidRPr="00F11966" w:rsidRDefault="00E92CBF" w:rsidP="00E92CBF">
      <w:pPr>
        <w:pStyle w:val="PL"/>
      </w:pPr>
      <w:r w:rsidRPr="00F11966">
        <w:t xml:space="preserve">          $ref: '#/components/schemas/PlmnId</w:t>
      </w:r>
      <w:r w:rsidR="00B55D24" w:rsidRPr="00F11966">
        <w:t>Nid</w:t>
      </w:r>
      <w:r w:rsidRPr="00F11966">
        <w:t>'</w:t>
      </w:r>
    </w:p>
    <w:p w14:paraId="62E255B2" w14:textId="77777777" w:rsidR="009B2EFF" w:rsidRPr="00F11966" w:rsidRDefault="009B2EFF" w:rsidP="009B2EFF">
      <w:pPr>
        <w:pStyle w:val="PL"/>
      </w:pPr>
      <w:r>
        <w:rPr>
          <w:rFonts w:cs="Arial"/>
          <w:szCs w:val="18"/>
        </w:rPr>
        <w:t xml:space="preserve">          description: </w:t>
      </w:r>
      <w:r w:rsidRPr="001D2CEF">
        <w:rPr>
          <w:rFonts w:cs="Arial"/>
          <w:szCs w:val="18"/>
        </w:rPr>
        <w:t>PLMN Identity</w:t>
      </w:r>
      <w:r>
        <w:rPr>
          <w:rFonts w:cs="Arial"/>
          <w:szCs w:val="18"/>
        </w:rPr>
        <w:t xml:space="preserve"> </w:t>
      </w:r>
      <w:r>
        <w:rPr>
          <w:rFonts w:cs="Arial" w:hint="eastAsia"/>
          <w:szCs w:val="18"/>
          <w:lang w:eastAsia="zh-CN"/>
        </w:rPr>
        <w:t>and Network Identity</w:t>
      </w:r>
    </w:p>
    <w:p w14:paraId="01DF21D0" w14:textId="77777777" w:rsidR="00E92CBF" w:rsidRPr="00F11966" w:rsidRDefault="00E92CBF" w:rsidP="00E92CBF">
      <w:pPr>
        <w:pStyle w:val="PL"/>
      </w:pPr>
      <w:r w:rsidRPr="00F11966">
        <w:t xml:space="preserve">        amfId:</w:t>
      </w:r>
    </w:p>
    <w:p w14:paraId="6820CA5A" w14:textId="77777777" w:rsidR="00E92CBF" w:rsidRPr="00F11966" w:rsidRDefault="00E92CBF" w:rsidP="00E92CBF">
      <w:pPr>
        <w:pStyle w:val="PL"/>
      </w:pPr>
      <w:r w:rsidRPr="00F11966">
        <w:t xml:space="preserve">          $ref: '#/components/schemas/AmfId'</w:t>
      </w:r>
    </w:p>
    <w:p w14:paraId="01F48214" w14:textId="77777777" w:rsidR="009B2EFF" w:rsidRPr="00F11966" w:rsidRDefault="009B2EFF" w:rsidP="009B2EFF">
      <w:pPr>
        <w:pStyle w:val="PL"/>
      </w:pPr>
      <w:r>
        <w:rPr>
          <w:rFonts w:cs="Arial"/>
          <w:szCs w:val="18"/>
        </w:rPr>
        <w:t xml:space="preserve">          description: AMF</w:t>
      </w:r>
      <w:r>
        <w:rPr>
          <w:rFonts w:cs="Arial" w:hint="eastAsia"/>
          <w:szCs w:val="18"/>
          <w:lang w:eastAsia="zh-CN"/>
        </w:rPr>
        <w:t xml:space="preserve"> Identity</w:t>
      </w:r>
    </w:p>
    <w:p w14:paraId="4CFFDBD4" w14:textId="77777777" w:rsidR="00E92CBF" w:rsidRPr="00F11966" w:rsidRDefault="00E92CBF" w:rsidP="00E92CBF">
      <w:pPr>
        <w:pStyle w:val="PL"/>
      </w:pPr>
      <w:r w:rsidRPr="00F11966">
        <w:t xml:space="preserve">      required:</w:t>
      </w:r>
    </w:p>
    <w:p w14:paraId="0EA12B89" w14:textId="77777777" w:rsidR="00E92CBF" w:rsidRPr="00F11966" w:rsidRDefault="00E92CBF" w:rsidP="00E92CBF">
      <w:pPr>
        <w:pStyle w:val="PL"/>
      </w:pPr>
      <w:r w:rsidRPr="00F11966">
        <w:t xml:space="preserve">        - plmnId</w:t>
      </w:r>
    </w:p>
    <w:p w14:paraId="580FE03D" w14:textId="77777777" w:rsidR="00E92CBF" w:rsidRPr="00F11966" w:rsidRDefault="00E92CBF" w:rsidP="00E92CBF">
      <w:pPr>
        <w:pStyle w:val="PL"/>
      </w:pPr>
      <w:r w:rsidRPr="00F11966">
        <w:t xml:space="preserve">        - amfId</w:t>
      </w:r>
    </w:p>
    <w:p w14:paraId="4CBC0389" w14:textId="77777777" w:rsidR="009B2EFF" w:rsidRPr="00F11966" w:rsidRDefault="009B2EFF" w:rsidP="009B2EFF">
      <w:pPr>
        <w:pStyle w:val="PL"/>
        <w:rPr>
          <w:lang w:val="en-US"/>
        </w:rPr>
      </w:pPr>
      <w:r>
        <w:t xml:space="preserve">    </w:t>
      </w:r>
      <w:r w:rsidRPr="00F11966">
        <w:t xml:space="preserve">  description:</w:t>
      </w:r>
      <w:r>
        <w:t xml:space="preserve"> Globally Unique AMF Identifier constructed out of PLMN, Network and AMF identity</w:t>
      </w:r>
      <w:r w:rsidRPr="001D2CEF">
        <w:t>.</w:t>
      </w:r>
    </w:p>
    <w:p w14:paraId="741A6A36" w14:textId="77777777" w:rsidR="00E92CBF" w:rsidRPr="00F11966" w:rsidRDefault="00E92CBF" w:rsidP="00E92CBF">
      <w:pPr>
        <w:pStyle w:val="PL"/>
      </w:pPr>
      <w:r w:rsidRPr="00F11966">
        <w:t xml:space="preserve">    GuamiRm:</w:t>
      </w:r>
    </w:p>
    <w:p w14:paraId="34698298" w14:textId="77777777" w:rsidR="00D13C27" w:rsidRPr="00F11966" w:rsidRDefault="00D13C27" w:rsidP="00D13C27">
      <w:pPr>
        <w:pStyle w:val="PL"/>
        <w:rPr>
          <w:lang w:val="en-US"/>
        </w:rPr>
      </w:pPr>
      <w:r w:rsidRPr="00F11966">
        <w:rPr>
          <w:lang w:val="en-US"/>
        </w:rPr>
        <w:t xml:space="preserve">      anyOf:</w:t>
      </w:r>
    </w:p>
    <w:p w14:paraId="4EC3C720" w14:textId="77777777" w:rsidR="00D13C27" w:rsidRPr="00F11966" w:rsidRDefault="00D13C27" w:rsidP="00D13C27">
      <w:pPr>
        <w:pStyle w:val="PL"/>
        <w:rPr>
          <w:lang w:val="en-US"/>
        </w:rPr>
      </w:pPr>
      <w:r w:rsidRPr="00F11966">
        <w:rPr>
          <w:lang w:val="en-US"/>
        </w:rPr>
        <w:t xml:space="preserve">        - $ref: '#/components/schemas/Guami'</w:t>
      </w:r>
    </w:p>
    <w:p w14:paraId="47BB0286" w14:textId="77777777" w:rsidR="00D13C27" w:rsidRPr="00F11966" w:rsidRDefault="00D13C27" w:rsidP="00D13C27">
      <w:pPr>
        <w:pStyle w:val="PL"/>
        <w:rPr>
          <w:lang w:val="en-US"/>
        </w:rPr>
      </w:pPr>
      <w:r w:rsidRPr="00F11966">
        <w:rPr>
          <w:lang w:val="en-US"/>
        </w:rPr>
        <w:t xml:space="preserve">        - $ref: '#/components/schemas/NullValue'</w:t>
      </w:r>
    </w:p>
    <w:p w14:paraId="7052DCBC" w14:textId="77777777" w:rsidR="00B14A27" w:rsidRPr="00F11966" w:rsidRDefault="00B14A27" w:rsidP="00B14A27">
      <w:pPr>
        <w:pStyle w:val="PL"/>
        <w:rPr>
          <w:lang w:val="en-US"/>
        </w:rPr>
      </w:pPr>
      <w:r>
        <w:t xml:space="preserve">    </w:t>
      </w:r>
      <w:r w:rsidRPr="00F11966">
        <w:t xml:space="preserve">  description:</w:t>
      </w:r>
      <w:r>
        <w:t xml:space="preserve"> T</w:t>
      </w:r>
      <w:r w:rsidRPr="001D2CEF">
        <w:t xml:space="preserve">his data type is defined in the same way as the "Guami" data type, but with the OpenAPI </w:t>
      </w:r>
      <w:r>
        <w:t>"nullable=</w:t>
      </w:r>
      <w:r w:rsidRPr="001D2CEF">
        <w:t xml:space="preserve"> true" property.</w:t>
      </w:r>
    </w:p>
    <w:p w14:paraId="6C5C97BB" w14:textId="77777777" w:rsidR="00E92CBF" w:rsidRPr="00F11966" w:rsidRDefault="00E92CBF" w:rsidP="00E92CBF">
      <w:pPr>
        <w:pStyle w:val="PL"/>
      </w:pPr>
      <w:r w:rsidRPr="00F11966">
        <w:t xml:space="preserve">    NetworkId:</w:t>
      </w:r>
    </w:p>
    <w:p w14:paraId="3735E4F5" w14:textId="77777777" w:rsidR="00E92CBF" w:rsidRPr="00F11966" w:rsidRDefault="00E92CBF" w:rsidP="00E92CBF">
      <w:pPr>
        <w:pStyle w:val="PL"/>
      </w:pPr>
      <w:r w:rsidRPr="00F11966">
        <w:t xml:space="preserve">      type: object</w:t>
      </w:r>
    </w:p>
    <w:p w14:paraId="299D66F1" w14:textId="77777777" w:rsidR="00E92CBF" w:rsidRPr="00F11966" w:rsidRDefault="00E92CBF" w:rsidP="00E92CBF">
      <w:pPr>
        <w:pStyle w:val="PL"/>
      </w:pPr>
      <w:r w:rsidRPr="00F11966">
        <w:t xml:space="preserve">      properties:</w:t>
      </w:r>
    </w:p>
    <w:p w14:paraId="16830086" w14:textId="77777777" w:rsidR="00E92CBF" w:rsidRPr="00F11966" w:rsidRDefault="00E92CBF" w:rsidP="00E92CBF">
      <w:pPr>
        <w:pStyle w:val="PL"/>
      </w:pPr>
      <w:r w:rsidRPr="00F11966">
        <w:t xml:space="preserve">        mnc:</w:t>
      </w:r>
    </w:p>
    <w:p w14:paraId="3AB7C768" w14:textId="77777777" w:rsidR="00E92CBF" w:rsidRPr="00F11966" w:rsidRDefault="00E92CBF" w:rsidP="00E92CBF">
      <w:pPr>
        <w:pStyle w:val="PL"/>
      </w:pPr>
      <w:r w:rsidRPr="00F11966">
        <w:t xml:space="preserve">          $ref: '#/components/schemas/Mnc'</w:t>
      </w:r>
    </w:p>
    <w:p w14:paraId="3769B97F" w14:textId="77777777" w:rsidR="00E92CBF" w:rsidRPr="00F11966" w:rsidRDefault="00E92CBF" w:rsidP="00E92CBF">
      <w:pPr>
        <w:pStyle w:val="PL"/>
      </w:pPr>
      <w:r w:rsidRPr="00F11966">
        <w:t xml:space="preserve">        mcc:</w:t>
      </w:r>
    </w:p>
    <w:p w14:paraId="6DFE195F" w14:textId="77777777" w:rsidR="00E92CBF" w:rsidRPr="00F11966" w:rsidRDefault="00E92CBF" w:rsidP="00E92CBF">
      <w:pPr>
        <w:pStyle w:val="PL"/>
      </w:pPr>
      <w:r w:rsidRPr="00F11966">
        <w:t xml:space="preserve">          $ref: '#/components/schemas/Mcc'</w:t>
      </w:r>
    </w:p>
    <w:p w14:paraId="753C8F03" w14:textId="77777777" w:rsidR="009B2EFF" w:rsidRPr="00F11966" w:rsidRDefault="009B2EFF" w:rsidP="009B2EFF">
      <w:pPr>
        <w:pStyle w:val="PL"/>
        <w:rPr>
          <w:lang w:val="en-US"/>
        </w:rPr>
      </w:pPr>
      <w:r>
        <w:t xml:space="preserve">    </w:t>
      </w:r>
      <w:r w:rsidRPr="00F11966">
        <w:t xml:space="preserve">  description:</w:t>
      </w:r>
      <w:r>
        <w:t xml:space="preserve"> contains PLMN and Network identity</w:t>
      </w:r>
      <w:r w:rsidRPr="001D2CEF">
        <w:t>.</w:t>
      </w:r>
    </w:p>
    <w:p w14:paraId="4820425B" w14:textId="77777777" w:rsidR="00E92CBF" w:rsidRPr="00F11966" w:rsidRDefault="00E92CBF" w:rsidP="00E92CBF">
      <w:pPr>
        <w:pStyle w:val="PL"/>
        <w:rPr>
          <w:lang w:val="en-US"/>
        </w:rPr>
      </w:pPr>
    </w:p>
    <w:p w14:paraId="189E65D1" w14:textId="77777777" w:rsidR="00E92CBF" w:rsidRPr="00F11966" w:rsidRDefault="00E92CBF" w:rsidP="00E92CBF">
      <w:pPr>
        <w:pStyle w:val="PL"/>
        <w:rPr>
          <w:lang w:val="en-US"/>
        </w:rPr>
      </w:pPr>
    </w:p>
    <w:p w14:paraId="0FB4C4B7" w14:textId="77777777" w:rsidR="00E92CBF" w:rsidRPr="00F11966" w:rsidRDefault="00E92CBF" w:rsidP="00E92CBF">
      <w:pPr>
        <w:pStyle w:val="PL"/>
        <w:rPr>
          <w:lang w:val="en-US"/>
        </w:rPr>
      </w:pPr>
      <w:r w:rsidRPr="00F11966">
        <w:rPr>
          <w:lang w:val="en-US"/>
        </w:rPr>
        <w:t>#</w:t>
      </w:r>
    </w:p>
    <w:p w14:paraId="24EB6664" w14:textId="305E35DF" w:rsidR="00E92CBF" w:rsidRPr="00F11966" w:rsidRDefault="00E92CBF" w:rsidP="00E92CBF">
      <w:pPr>
        <w:pStyle w:val="PL"/>
        <w:rPr>
          <w:lang w:val="en-US"/>
        </w:rPr>
      </w:pPr>
      <w:r w:rsidRPr="00F11966">
        <w:rPr>
          <w:lang w:val="en-US"/>
        </w:rPr>
        <w:t># Data Types related to 5G Network as defined in clause 5.4</w:t>
      </w:r>
    </w:p>
    <w:p w14:paraId="75C3CFDC" w14:textId="77777777" w:rsidR="00E92CBF" w:rsidRPr="00F11966" w:rsidRDefault="00E92CBF" w:rsidP="00E92CBF">
      <w:pPr>
        <w:pStyle w:val="PL"/>
        <w:rPr>
          <w:lang w:val="en-US"/>
        </w:rPr>
      </w:pPr>
      <w:r w:rsidRPr="00F11966">
        <w:rPr>
          <w:lang w:val="en-US"/>
        </w:rPr>
        <w:t>#</w:t>
      </w:r>
    </w:p>
    <w:p w14:paraId="740A1A56" w14:textId="77777777" w:rsidR="00E92CBF" w:rsidRPr="00F11966" w:rsidRDefault="00E92CBF" w:rsidP="00E92CBF">
      <w:pPr>
        <w:pStyle w:val="PL"/>
        <w:rPr>
          <w:lang w:val="en-US"/>
        </w:rPr>
      </w:pPr>
    </w:p>
    <w:p w14:paraId="42A15957" w14:textId="77777777" w:rsidR="00E92CBF" w:rsidRPr="00F11966" w:rsidRDefault="00E92CBF" w:rsidP="00E92CBF">
      <w:pPr>
        <w:pStyle w:val="PL"/>
        <w:rPr>
          <w:lang w:val="en-US"/>
        </w:rPr>
      </w:pPr>
      <w:r w:rsidRPr="00F11966">
        <w:rPr>
          <w:lang w:val="en-US"/>
        </w:rPr>
        <w:t>#</w:t>
      </w:r>
    </w:p>
    <w:p w14:paraId="42ED4170" w14:textId="77777777" w:rsidR="00E92CBF" w:rsidRPr="00F11966" w:rsidRDefault="00E92CBF" w:rsidP="00E92CBF">
      <w:pPr>
        <w:pStyle w:val="PL"/>
        <w:rPr>
          <w:lang w:val="en-US"/>
        </w:rPr>
      </w:pPr>
      <w:r w:rsidRPr="00F11966">
        <w:rPr>
          <w:lang w:val="en-US"/>
        </w:rPr>
        <w:t># SIMPLE DATA TYPES</w:t>
      </w:r>
    </w:p>
    <w:p w14:paraId="22F42F92" w14:textId="77777777" w:rsidR="00E92CBF" w:rsidRPr="00F11966" w:rsidRDefault="00E92CBF" w:rsidP="00E92CBF">
      <w:pPr>
        <w:pStyle w:val="PL"/>
        <w:rPr>
          <w:lang w:val="en-US"/>
        </w:rPr>
      </w:pPr>
      <w:r w:rsidRPr="00F11966">
        <w:rPr>
          <w:lang w:val="en-US"/>
        </w:rPr>
        <w:t>#</w:t>
      </w:r>
    </w:p>
    <w:p w14:paraId="0CD1AB44" w14:textId="77777777" w:rsidR="00E92CBF" w:rsidRPr="00F11966" w:rsidRDefault="00E92CBF" w:rsidP="00E92CBF">
      <w:pPr>
        <w:pStyle w:val="PL"/>
        <w:rPr>
          <w:lang w:val="en-US"/>
        </w:rPr>
      </w:pPr>
      <w:r w:rsidRPr="00F11966">
        <w:rPr>
          <w:lang w:val="en-US"/>
        </w:rPr>
        <w:t xml:space="preserve">    ApplicationId:</w:t>
      </w:r>
    </w:p>
    <w:p w14:paraId="62A3FE28" w14:textId="77777777" w:rsidR="00E92CBF" w:rsidRPr="00F11966" w:rsidRDefault="00E92CBF" w:rsidP="00E92CBF">
      <w:pPr>
        <w:pStyle w:val="PL"/>
        <w:rPr>
          <w:lang w:val="en-US"/>
        </w:rPr>
      </w:pPr>
      <w:r w:rsidRPr="00F11966">
        <w:rPr>
          <w:lang w:val="en-US"/>
        </w:rPr>
        <w:t xml:space="preserve">      type: string</w:t>
      </w:r>
    </w:p>
    <w:p w14:paraId="61D2D57D"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485A360C" w14:textId="77777777" w:rsidR="00E92CBF" w:rsidRPr="00F11966" w:rsidRDefault="00E92CBF" w:rsidP="00E92CBF">
      <w:pPr>
        <w:pStyle w:val="PL"/>
        <w:rPr>
          <w:lang w:val="en-US"/>
        </w:rPr>
      </w:pPr>
      <w:r w:rsidRPr="00F11966">
        <w:rPr>
          <w:lang w:val="en-US"/>
        </w:rPr>
        <w:t xml:space="preserve">    ApplicationIdRm:</w:t>
      </w:r>
    </w:p>
    <w:p w14:paraId="47D84B51" w14:textId="77777777" w:rsidR="00E92CBF" w:rsidRPr="00F11966" w:rsidRDefault="00E92CBF" w:rsidP="00E92CBF">
      <w:pPr>
        <w:pStyle w:val="PL"/>
        <w:rPr>
          <w:lang w:val="en-US"/>
        </w:rPr>
      </w:pPr>
      <w:r w:rsidRPr="00F11966">
        <w:rPr>
          <w:lang w:val="en-US"/>
        </w:rPr>
        <w:t xml:space="preserve">      type: string</w:t>
      </w:r>
    </w:p>
    <w:p w14:paraId="4FCE3DEA" w14:textId="77777777" w:rsidR="00E92CBF" w:rsidRPr="00F11966" w:rsidRDefault="00E92CBF" w:rsidP="00E92CBF">
      <w:pPr>
        <w:pStyle w:val="PL"/>
        <w:rPr>
          <w:lang w:val="en-US"/>
        </w:rPr>
      </w:pPr>
      <w:r w:rsidRPr="00F11966">
        <w:rPr>
          <w:lang w:val="en-US"/>
        </w:rPr>
        <w:t xml:space="preserve">      nullable: true</w:t>
      </w:r>
    </w:p>
    <w:p w14:paraId="7DBA2A1D"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 property.</w:t>
      </w:r>
    </w:p>
    <w:p w14:paraId="362A0B88" w14:textId="77777777" w:rsidR="00E92CBF" w:rsidRPr="00F11966" w:rsidRDefault="00E92CBF" w:rsidP="00E92CBF">
      <w:pPr>
        <w:pStyle w:val="PL"/>
        <w:rPr>
          <w:lang w:val="en-US"/>
        </w:rPr>
      </w:pPr>
      <w:r w:rsidRPr="00F11966">
        <w:rPr>
          <w:lang w:val="en-US"/>
        </w:rPr>
        <w:t xml:space="preserve">    PduSessionId:</w:t>
      </w:r>
    </w:p>
    <w:p w14:paraId="06092BDD" w14:textId="77777777" w:rsidR="00E92CBF" w:rsidRPr="00202CB2" w:rsidRDefault="00E92CBF" w:rsidP="00E92CBF">
      <w:pPr>
        <w:pStyle w:val="PL"/>
        <w:rPr>
          <w:lang w:val="en-US"/>
        </w:rPr>
      </w:pPr>
      <w:r w:rsidRPr="00F11966">
        <w:rPr>
          <w:lang w:val="en-US"/>
        </w:rPr>
        <w:t xml:space="preserve">      </w:t>
      </w:r>
      <w:r w:rsidRPr="00202CB2">
        <w:rPr>
          <w:lang w:val="en-US"/>
        </w:rPr>
        <w:t>type: integer</w:t>
      </w:r>
    </w:p>
    <w:p w14:paraId="28E46D64" w14:textId="77777777" w:rsidR="00E92CBF" w:rsidRPr="00202CB2" w:rsidRDefault="00E92CBF" w:rsidP="00E92CBF">
      <w:pPr>
        <w:pStyle w:val="PL"/>
        <w:rPr>
          <w:lang w:val="en-US"/>
        </w:rPr>
      </w:pPr>
      <w:r w:rsidRPr="00202CB2">
        <w:rPr>
          <w:lang w:val="en-US"/>
        </w:rPr>
        <w:t xml:space="preserve">      minimum: 0</w:t>
      </w:r>
    </w:p>
    <w:p w14:paraId="5E456054" w14:textId="77777777" w:rsidR="00E92CBF" w:rsidRPr="00202CB2" w:rsidRDefault="00E92CBF" w:rsidP="00E92CBF">
      <w:pPr>
        <w:pStyle w:val="PL"/>
        <w:rPr>
          <w:lang w:val="en-US"/>
        </w:rPr>
      </w:pPr>
      <w:r w:rsidRPr="00202CB2">
        <w:rPr>
          <w:lang w:val="en-US"/>
        </w:rPr>
        <w:lastRenderedPageBreak/>
        <w:t xml:space="preserve">      maximum: 255</w:t>
      </w:r>
    </w:p>
    <w:p w14:paraId="115D9C41"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Unsigned integer identifying a PDU session, within the range 0 to 255, as specified in clause</w:t>
      </w:r>
      <w:r>
        <w:rPr>
          <w:lang w:eastAsia="zh-CN"/>
        </w:rPr>
        <w:t xml:space="preserve"> 11.2.3.1b, bits 1 to 8, of 3GPP TS </w:t>
      </w:r>
      <w:r w:rsidRPr="001D2CEF">
        <w:rPr>
          <w:lang w:eastAsia="zh-CN"/>
        </w:rPr>
        <w:t>24.007. If the PDU Session ID is allocated by the Core Network for UEs not supporting N1 mode, reserved range 64 to 95 is used. PDU Session ID within the reserved range is only visible in the Core Network</w:t>
      </w:r>
      <w:r w:rsidRPr="001D2CEF">
        <w:t>.</w:t>
      </w:r>
    </w:p>
    <w:p w14:paraId="268D6FE7" w14:textId="77777777" w:rsidR="00E92CBF" w:rsidRPr="00202CB2" w:rsidRDefault="00E92CBF" w:rsidP="00E92CBF">
      <w:pPr>
        <w:pStyle w:val="PL"/>
        <w:rPr>
          <w:lang w:val="en-US"/>
        </w:rPr>
      </w:pPr>
      <w:r w:rsidRPr="00202CB2">
        <w:rPr>
          <w:lang w:val="en-US"/>
        </w:rPr>
        <w:t xml:space="preserve">    Mcc:</w:t>
      </w:r>
    </w:p>
    <w:p w14:paraId="1B0AAE49" w14:textId="77777777" w:rsidR="00E92CBF" w:rsidRPr="00F11966" w:rsidRDefault="00E92CBF" w:rsidP="00E92CBF">
      <w:pPr>
        <w:pStyle w:val="PL"/>
        <w:rPr>
          <w:lang w:val="en-US"/>
        </w:rPr>
      </w:pPr>
      <w:r w:rsidRPr="00202CB2">
        <w:rPr>
          <w:lang w:val="en-US"/>
        </w:rPr>
        <w:t xml:space="preserve">      </w:t>
      </w:r>
      <w:r w:rsidRPr="00F11966">
        <w:rPr>
          <w:lang w:val="en-US"/>
        </w:rPr>
        <w:t>type: string</w:t>
      </w:r>
    </w:p>
    <w:p w14:paraId="03CCF74C" w14:textId="77777777" w:rsidR="00E92CBF" w:rsidRPr="00F11966" w:rsidRDefault="00E92CBF" w:rsidP="00E92CBF">
      <w:pPr>
        <w:pStyle w:val="PL"/>
      </w:pPr>
      <w:r w:rsidRPr="00F11966">
        <w:t xml:space="preserve">      pattern: '^\d{3}$'</w:t>
      </w:r>
    </w:p>
    <w:p w14:paraId="6BD0B432" w14:textId="7E65C378" w:rsidR="009B2EFF" w:rsidRPr="00F11966" w:rsidRDefault="009B2EFF" w:rsidP="009B2EFF">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38.413</w:t>
      </w:r>
      <w:r w:rsidRPr="001D2CEF">
        <w:t>.</w:t>
      </w:r>
    </w:p>
    <w:p w14:paraId="6937CABD" w14:textId="77777777" w:rsidR="00E92CBF" w:rsidRPr="00F11966" w:rsidRDefault="00E92CBF" w:rsidP="00E92CBF">
      <w:pPr>
        <w:pStyle w:val="PL"/>
        <w:rPr>
          <w:lang w:val="en-US"/>
        </w:rPr>
      </w:pPr>
      <w:r w:rsidRPr="00F11966">
        <w:rPr>
          <w:lang w:val="en-US"/>
        </w:rPr>
        <w:t xml:space="preserve">    MccRm:</w:t>
      </w:r>
    </w:p>
    <w:p w14:paraId="1C69B457" w14:textId="77777777" w:rsidR="00E92CBF" w:rsidRPr="00F11966" w:rsidRDefault="00E92CBF" w:rsidP="00E92CBF">
      <w:pPr>
        <w:pStyle w:val="PL"/>
        <w:rPr>
          <w:lang w:val="en-US"/>
        </w:rPr>
      </w:pPr>
      <w:r w:rsidRPr="00F11966">
        <w:rPr>
          <w:lang w:val="en-US"/>
        </w:rPr>
        <w:t xml:space="preserve">      type: string</w:t>
      </w:r>
    </w:p>
    <w:p w14:paraId="1E3834DD" w14:textId="77777777" w:rsidR="00E92CBF" w:rsidRPr="00F11966" w:rsidRDefault="00E92CBF" w:rsidP="00E92CBF">
      <w:pPr>
        <w:pStyle w:val="PL"/>
      </w:pPr>
      <w:r w:rsidRPr="00F11966">
        <w:t xml:space="preserve">      pattern: '^\d{3}$'</w:t>
      </w:r>
    </w:p>
    <w:p w14:paraId="6D50D228" w14:textId="77777777" w:rsidR="00E92CBF" w:rsidRPr="00F11966" w:rsidRDefault="00E92CBF" w:rsidP="00E92CBF">
      <w:pPr>
        <w:pStyle w:val="PL"/>
        <w:rPr>
          <w:lang w:val="en-US"/>
        </w:rPr>
      </w:pPr>
      <w:r w:rsidRPr="00F11966">
        <w:rPr>
          <w:lang w:val="en-US"/>
        </w:rPr>
        <w:t xml:space="preserve">      nullable: true</w:t>
      </w:r>
    </w:p>
    <w:p w14:paraId="118D7EC0"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 property.</w:t>
      </w:r>
    </w:p>
    <w:p w14:paraId="509B3A7F" w14:textId="77777777" w:rsidR="00E92CBF" w:rsidRPr="00F11966" w:rsidRDefault="00E92CBF" w:rsidP="00E92CBF">
      <w:pPr>
        <w:pStyle w:val="PL"/>
        <w:rPr>
          <w:lang w:val="en-US"/>
        </w:rPr>
      </w:pPr>
      <w:r w:rsidRPr="00F11966">
        <w:rPr>
          <w:lang w:val="en-US"/>
        </w:rPr>
        <w:t xml:space="preserve">    Mnc:</w:t>
      </w:r>
    </w:p>
    <w:p w14:paraId="6E1FFE9D" w14:textId="77777777" w:rsidR="00E92CBF" w:rsidRPr="00F11966" w:rsidRDefault="00E92CBF" w:rsidP="00E92CBF">
      <w:pPr>
        <w:pStyle w:val="PL"/>
        <w:rPr>
          <w:lang w:val="en-US"/>
        </w:rPr>
      </w:pPr>
      <w:r w:rsidRPr="00F11966">
        <w:rPr>
          <w:lang w:val="en-US"/>
        </w:rPr>
        <w:t xml:space="preserve">      type: string</w:t>
      </w:r>
    </w:p>
    <w:p w14:paraId="5C77BD20" w14:textId="77777777" w:rsidR="00E92CBF" w:rsidRPr="00F11966" w:rsidRDefault="00E92CBF" w:rsidP="00E92CBF">
      <w:pPr>
        <w:pStyle w:val="PL"/>
      </w:pPr>
      <w:r w:rsidRPr="00F11966">
        <w:t xml:space="preserve">      pattern: '^\d{2,3}$'</w:t>
      </w:r>
    </w:p>
    <w:p w14:paraId="7373B8B6" w14:textId="77777777" w:rsidR="009B2EFF" w:rsidRPr="00F11966" w:rsidRDefault="009B2EFF" w:rsidP="009B2EFF">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p>
    <w:p w14:paraId="789F6AA2" w14:textId="77777777" w:rsidR="00E92CBF" w:rsidRPr="00F11966" w:rsidRDefault="00E92CBF" w:rsidP="00E92CBF">
      <w:pPr>
        <w:pStyle w:val="PL"/>
        <w:rPr>
          <w:lang w:val="en-US"/>
        </w:rPr>
      </w:pPr>
      <w:r w:rsidRPr="00F11966">
        <w:rPr>
          <w:lang w:val="en-US"/>
        </w:rPr>
        <w:t xml:space="preserve">    MncRm:</w:t>
      </w:r>
    </w:p>
    <w:p w14:paraId="16CACC47" w14:textId="77777777" w:rsidR="00E92CBF" w:rsidRPr="00F11966" w:rsidRDefault="00E92CBF" w:rsidP="00E92CBF">
      <w:pPr>
        <w:pStyle w:val="PL"/>
        <w:rPr>
          <w:lang w:val="en-US"/>
        </w:rPr>
      </w:pPr>
      <w:r w:rsidRPr="00F11966">
        <w:rPr>
          <w:lang w:val="en-US"/>
        </w:rPr>
        <w:t xml:space="preserve">      type: string</w:t>
      </w:r>
    </w:p>
    <w:p w14:paraId="7D0B8A58" w14:textId="77777777" w:rsidR="00E92CBF" w:rsidRPr="00F11966" w:rsidRDefault="00E92CBF" w:rsidP="00E92CBF">
      <w:pPr>
        <w:pStyle w:val="PL"/>
      </w:pPr>
      <w:r w:rsidRPr="00F11966">
        <w:t xml:space="preserve">      pattern: '^\d{2,3}$'</w:t>
      </w:r>
    </w:p>
    <w:p w14:paraId="3EC747E8" w14:textId="77777777" w:rsidR="00E92CBF" w:rsidRPr="00F11966" w:rsidRDefault="00E92CBF" w:rsidP="00E92CBF">
      <w:pPr>
        <w:pStyle w:val="PL"/>
        <w:rPr>
          <w:lang w:val="en-US"/>
        </w:rPr>
      </w:pPr>
      <w:r w:rsidRPr="00F11966">
        <w:rPr>
          <w:lang w:val="en-US"/>
        </w:rPr>
        <w:t xml:space="preserve">      nullable: true</w:t>
      </w:r>
    </w:p>
    <w:p w14:paraId="7C452F64"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 property.</w:t>
      </w:r>
    </w:p>
    <w:p w14:paraId="7E1E6585" w14:textId="77777777" w:rsidR="00E92CBF" w:rsidRPr="00F11966" w:rsidRDefault="00E92CBF" w:rsidP="00E92CBF">
      <w:pPr>
        <w:pStyle w:val="PL"/>
        <w:rPr>
          <w:lang w:val="en-US"/>
        </w:rPr>
      </w:pPr>
      <w:r w:rsidRPr="00F11966">
        <w:rPr>
          <w:lang w:val="en-US"/>
        </w:rPr>
        <w:t xml:space="preserve">    Tac:</w:t>
      </w:r>
    </w:p>
    <w:p w14:paraId="6F29A223" w14:textId="77777777" w:rsidR="00E92CBF" w:rsidRPr="00F11966" w:rsidRDefault="00E92CBF" w:rsidP="00E92CBF">
      <w:pPr>
        <w:pStyle w:val="PL"/>
        <w:rPr>
          <w:lang w:val="en-US"/>
        </w:rPr>
      </w:pPr>
      <w:r w:rsidRPr="00F11966">
        <w:rPr>
          <w:lang w:val="en-US"/>
        </w:rPr>
        <w:t xml:space="preserve">      type: string</w:t>
      </w:r>
    </w:p>
    <w:p w14:paraId="2B3E1E9D" w14:textId="77777777" w:rsidR="00E92CBF" w:rsidRPr="00F11966" w:rsidRDefault="00E92CBF" w:rsidP="00E92CBF">
      <w:pPr>
        <w:pStyle w:val="PL"/>
      </w:pPr>
      <w:r w:rsidRPr="00F11966">
        <w:t xml:space="preserve">      pattern: </w:t>
      </w:r>
      <w:r w:rsidRPr="00F11966">
        <w:rPr>
          <w:lang w:val="en-US"/>
        </w:rPr>
        <w:t>'(^[A-Fa-f0-9]{4}$)|(^[A-Fa-f0-9]{6}$)'</w:t>
      </w:r>
    </w:p>
    <w:p w14:paraId="11C4B32D"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rsidRPr="00440B6F">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9.3.3.10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r w:rsidRPr="001D2CEF">
        <w:t>.</w:t>
      </w:r>
    </w:p>
    <w:p w14:paraId="0929374B" w14:textId="77777777" w:rsidR="00E92CBF" w:rsidRPr="00F11966" w:rsidRDefault="00E92CBF" w:rsidP="00E92CBF">
      <w:pPr>
        <w:pStyle w:val="PL"/>
        <w:rPr>
          <w:lang w:val="en-US"/>
        </w:rPr>
      </w:pPr>
      <w:r w:rsidRPr="00F11966">
        <w:rPr>
          <w:lang w:val="en-US"/>
        </w:rPr>
        <w:t xml:space="preserve">    TacRm:</w:t>
      </w:r>
    </w:p>
    <w:p w14:paraId="0D3AEBF3" w14:textId="77777777" w:rsidR="00E92CBF" w:rsidRPr="00F11966" w:rsidRDefault="00E92CBF" w:rsidP="00E92CBF">
      <w:pPr>
        <w:pStyle w:val="PL"/>
        <w:rPr>
          <w:lang w:val="en-US"/>
        </w:rPr>
      </w:pPr>
      <w:r w:rsidRPr="00F11966">
        <w:rPr>
          <w:lang w:val="en-US"/>
        </w:rPr>
        <w:t xml:space="preserve">      type: string</w:t>
      </w:r>
    </w:p>
    <w:p w14:paraId="287A897E" w14:textId="77777777" w:rsidR="00E92CBF" w:rsidRPr="00F11966" w:rsidRDefault="00E92CBF" w:rsidP="00E92CBF">
      <w:pPr>
        <w:pStyle w:val="PL"/>
      </w:pPr>
      <w:r w:rsidRPr="00F11966">
        <w:t xml:space="preserve">      pattern: </w:t>
      </w:r>
      <w:r w:rsidRPr="00F11966">
        <w:rPr>
          <w:lang w:val="en-US"/>
        </w:rPr>
        <w:t>'(^[A-Fa-f0-9]{4}$)|(^[A-Fa-f0-9]{6}$)'</w:t>
      </w:r>
    </w:p>
    <w:p w14:paraId="7FF973CC" w14:textId="77777777" w:rsidR="00E92CBF" w:rsidRPr="00F11966" w:rsidRDefault="00E92CBF" w:rsidP="00E92CBF">
      <w:pPr>
        <w:pStyle w:val="PL"/>
        <w:rPr>
          <w:lang w:val="en-US"/>
        </w:rPr>
      </w:pPr>
      <w:r w:rsidRPr="00F11966">
        <w:rPr>
          <w:lang w:val="en-US"/>
        </w:rPr>
        <w:t xml:space="preserve">      nullable: true</w:t>
      </w:r>
    </w:p>
    <w:p w14:paraId="2C396848" w14:textId="55111B3A"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"Tac" data type, but with the OpenAPI </w:t>
      </w:r>
      <w:r>
        <w:t>"nullable=</w:t>
      </w:r>
      <w:r w:rsidRPr="001D2CEF">
        <w:t xml:space="preserve"> true" property.</w:t>
      </w:r>
    </w:p>
    <w:p w14:paraId="1FDC4ED3" w14:textId="77777777" w:rsidR="00E92CBF" w:rsidRPr="00F11966" w:rsidRDefault="00E92CBF" w:rsidP="00E92CBF">
      <w:pPr>
        <w:pStyle w:val="PL"/>
        <w:rPr>
          <w:lang w:val="en-US"/>
        </w:rPr>
      </w:pPr>
      <w:r w:rsidRPr="00F11966">
        <w:rPr>
          <w:lang w:val="en-US"/>
        </w:rPr>
        <w:t xml:space="preserve">    EutraCellId:</w:t>
      </w:r>
    </w:p>
    <w:p w14:paraId="61C8B5EA" w14:textId="77777777" w:rsidR="00E92CBF" w:rsidRPr="00F11966" w:rsidRDefault="00E92CBF" w:rsidP="00E92CBF">
      <w:pPr>
        <w:pStyle w:val="PL"/>
        <w:rPr>
          <w:lang w:val="en-US"/>
        </w:rPr>
      </w:pPr>
      <w:r w:rsidRPr="00F11966">
        <w:rPr>
          <w:lang w:val="en-US"/>
        </w:rPr>
        <w:t xml:space="preserve">      type: string</w:t>
      </w:r>
    </w:p>
    <w:p w14:paraId="6BF7B3DD" w14:textId="77777777" w:rsidR="00E92CBF" w:rsidRPr="00F11966" w:rsidRDefault="00E92CBF" w:rsidP="00E92CBF">
      <w:pPr>
        <w:pStyle w:val="PL"/>
      </w:pPr>
      <w:r w:rsidRPr="00F11966">
        <w:rPr>
          <w:lang w:val="en-US"/>
        </w:rPr>
        <w:t xml:space="preserve">      pattern: '^[A-Fa-f0-9]{7}$'</w:t>
      </w:r>
    </w:p>
    <w:p w14:paraId="2179A0E3"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28-bit string identifying an E-UTRA Cell Id as specified in clause 9.3.1.9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r w:rsidRPr="001D2CEF">
        <w:t>.</w:t>
      </w:r>
    </w:p>
    <w:p w14:paraId="18BC07AB" w14:textId="77777777" w:rsidR="00E92CBF" w:rsidRPr="00F11966" w:rsidRDefault="00E92CBF" w:rsidP="00E92CBF">
      <w:pPr>
        <w:pStyle w:val="PL"/>
        <w:rPr>
          <w:lang w:val="en-US"/>
        </w:rPr>
      </w:pPr>
      <w:r w:rsidRPr="00F11966">
        <w:rPr>
          <w:lang w:val="en-US"/>
        </w:rPr>
        <w:t xml:space="preserve">    EutraCellIdRm:</w:t>
      </w:r>
    </w:p>
    <w:p w14:paraId="007EF1A2" w14:textId="77777777" w:rsidR="00E92CBF" w:rsidRPr="00F11966" w:rsidRDefault="00E92CBF" w:rsidP="00E92CBF">
      <w:pPr>
        <w:pStyle w:val="PL"/>
        <w:rPr>
          <w:lang w:val="en-US"/>
        </w:rPr>
      </w:pPr>
      <w:r w:rsidRPr="00F11966">
        <w:rPr>
          <w:lang w:val="en-US"/>
        </w:rPr>
        <w:t xml:space="preserve">      type: string</w:t>
      </w:r>
    </w:p>
    <w:p w14:paraId="21088468" w14:textId="77777777" w:rsidR="00E92CBF" w:rsidRPr="00F11966" w:rsidRDefault="00E92CBF" w:rsidP="00E92CBF">
      <w:pPr>
        <w:pStyle w:val="PL"/>
      </w:pPr>
      <w:r w:rsidRPr="00F11966">
        <w:rPr>
          <w:lang w:val="en-US"/>
        </w:rPr>
        <w:t xml:space="preserve">      pattern: '^[A-Fa-f0-9]{7}$'</w:t>
      </w:r>
    </w:p>
    <w:p w14:paraId="5ECC583B" w14:textId="77777777" w:rsidR="00E92CBF" w:rsidRPr="00F11966" w:rsidRDefault="00E92CBF" w:rsidP="00E92CBF">
      <w:pPr>
        <w:pStyle w:val="PL"/>
        <w:rPr>
          <w:lang w:val="en-US"/>
        </w:rPr>
      </w:pPr>
      <w:r w:rsidRPr="00F11966">
        <w:rPr>
          <w:lang w:val="en-US"/>
        </w:rPr>
        <w:t xml:space="preserve">      nullable: true</w:t>
      </w:r>
    </w:p>
    <w:p w14:paraId="0822442B"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rsidRPr="00440B6F">
        <w:t xml:space="preserve"> </w:t>
      </w:r>
      <w:r w:rsidRPr="001D2CEF">
        <w:t xml:space="preserve">This data type is defined in the same way as the "EutraCellId" data type, but with the OpenAPI </w:t>
      </w:r>
      <w:r>
        <w:t>"nullable=</w:t>
      </w:r>
      <w:r w:rsidRPr="001D2CEF">
        <w:t xml:space="preserve"> true" property.</w:t>
      </w:r>
    </w:p>
    <w:p w14:paraId="6061BB97" w14:textId="77777777" w:rsidR="00E92CBF" w:rsidRPr="00F11966" w:rsidRDefault="00E92CBF" w:rsidP="00E92CBF">
      <w:pPr>
        <w:pStyle w:val="PL"/>
        <w:rPr>
          <w:lang w:val="en-US"/>
        </w:rPr>
      </w:pPr>
      <w:r w:rsidRPr="00F11966">
        <w:rPr>
          <w:lang w:val="en-US"/>
        </w:rPr>
        <w:t xml:space="preserve">    NrCellId:</w:t>
      </w:r>
    </w:p>
    <w:p w14:paraId="20668472" w14:textId="77777777" w:rsidR="00E92CBF" w:rsidRPr="00F11966" w:rsidRDefault="00E92CBF" w:rsidP="00E92CBF">
      <w:pPr>
        <w:pStyle w:val="PL"/>
        <w:rPr>
          <w:lang w:val="en-US"/>
        </w:rPr>
      </w:pPr>
      <w:r w:rsidRPr="00F11966">
        <w:rPr>
          <w:lang w:val="en-US"/>
        </w:rPr>
        <w:t xml:space="preserve">      type: string</w:t>
      </w:r>
    </w:p>
    <w:p w14:paraId="17F3D52B" w14:textId="77777777" w:rsidR="00E92CBF" w:rsidRPr="00F11966" w:rsidRDefault="00E92CBF" w:rsidP="00E92CBF">
      <w:pPr>
        <w:pStyle w:val="PL"/>
      </w:pPr>
      <w:r w:rsidRPr="00F11966">
        <w:t xml:space="preserve">      pattern: '</w:t>
      </w:r>
      <w:r w:rsidRPr="00F11966">
        <w:rPr>
          <w:lang w:val="en-US"/>
        </w:rPr>
        <w:t>^[A-Fa-f0-9]{9}$'</w:t>
      </w:r>
    </w:p>
    <w:p w14:paraId="19A33FD6" w14:textId="77777777" w:rsidR="00B14A27" w:rsidRPr="00F11966" w:rsidRDefault="00B14A27" w:rsidP="00B14A27">
      <w:pPr>
        <w:pStyle w:val="PL"/>
        <w:rPr>
          <w:lang w:val="en-US"/>
        </w:rPr>
      </w:pPr>
      <w:r>
        <w:t xml:space="preserve">  </w:t>
      </w:r>
      <w:r w:rsidRPr="00F11966">
        <w:t xml:space="preserve">  </w:t>
      </w:r>
      <w:r>
        <w:t xml:space="preserve">  </w:t>
      </w:r>
      <w:r w:rsidRPr="00F11966">
        <w:t>description:</w:t>
      </w:r>
      <w:r>
        <w:t xml:space="preserve"> </w:t>
      </w:r>
      <w:r w:rsidRPr="001D2CEF">
        <w:rPr>
          <w:lang w:eastAsia="zh-CN"/>
        </w:rPr>
        <w:t>36-bit string identifying an NR Cell Id as specified in clause 9.3.1.7 of 3GPP</w:t>
      </w:r>
      <w:r>
        <w:rPr>
          <w:lang w:eastAsia="zh-CN"/>
        </w:rPr>
        <w:t xml:space="preserve">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w:t>
      </w:r>
      <w:r>
        <w:rPr>
          <w:lang w:eastAsia="zh-CN"/>
        </w:rPr>
        <w:t>shall appear last in the string</w:t>
      </w:r>
      <w:r w:rsidRPr="001D2CEF">
        <w:t>.</w:t>
      </w:r>
    </w:p>
    <w:p w14:paraId="00459E9A" w14:textId="77777777" w:rsidR="00E92CBF" w:rsidRPr="00F11966" w:rsidRDefault="00E92CBF" w:rsidP="00E92CBF">
      <w:pPr>
        <w:pStyle w:val="PL"/>
        <w:rPr>
          <w:lang w:val="en-US"/>
        </w:rPr>
      </w:pPr>
      <w:r w:rsidRPr="00F11966">
        <w:rPr>
          <w:lang w:val="en-US"/>
        </w:rPr>
        <w:t xml:space="preserve">    NrCellIdRm:</w:t>
      </w:r>
    </w:p>
    <w:p w14:paraId="09E23478" w14:textId="77777777" w:rsidR="00E92CBF" w:rsidRPr="00F11966" w:rsidRDefault="00E92CBF" w:rsidP="00E92CBF">
      <w:pPr>
        <w:pStyle w:val="PL"/>
        <w:rPr>
          <w:lang w:val="en-US"/>
        </w:rPr>
      </w:pPr>
      <w:r w:rsidRPr="00F11966">
        <w:rPr>
          <w:lang w:val="en-US"/>
        </w:rPr>
        <w:t xml:space="preserve">      type: string</w:t>
      </w:r>
    </w:p>
    <w:p w14:paraId="46038DC0" w14:textId="77777777" w:rsidR="00E92CBF" w:rsidRPr="00F11966" w:rsidRDefault="00E92CBF" w:rsidP="00E92CBF">
      <w:pPr>
        <w:pStyle w:val="PL"/>
      </w:pPr>
      <w:r w:rsidRPr="00F11966">
        <w:t xml:space="preserve">      pattern: '</w:t>
      </w:r>
      <w:r w:rsidRPr="00F11966">
        <w:rPr>
          <w:lang w:val="en-US"/>
        </w:rPr>
        <w:t>^[A-Fa-f0-9]{9}$'</w:t>
      </w:r>
    </w:p>
    <w:p w14:paraId="1161E2C6" w14:textId="77777777" w:rsidR="00E92CBF" w:rsidRPr="00F11966" w:rsidRDefault="00E92CBF" w:rsidP="00E92CBF">
      <w:pPr>
        <w:pStyle w:val="PL"/>
        <w:rPr>
          <w:lang w:val="en-US"/>
        </w:rPr>
      </w:pPr>
      <w:r w:rsidRPr="00F11966">
        <w:rPr>
          <w:lang w:val="en-US"/>
        </w:rPr>
        <w:t xml:space="preserve">      nullable: true</w:t>
      </w:r>
    </w:p>
    <w:p w14:paraId="0257247F" w14:textId="77777777" w:rsidR="00B14A27" w:rsidRPr="00F11966" w:rsidRDefault="00B14A27" w:rsidP="00B14A27">
      <w:pPr>
        <w:pStyle w:val="PL"/>
        <w:rPr>
          <w:lang w:val="en-US"/>
        </w:rPr>
      </w:pPr>
      <w:r>
        <w:t xml:space="preserve">  </w:t>
      </w:r>
      <w:r w:rsidRPr="00F11966">
        <w:t xml:space="preserve"> </w:t>
      </w:r>
      <w:r>
        <w:t xml:space="preserve">  </w:t>
      </w:r>
      <w:r w:rsidRPr="00F11966">
        <w:t xml:space="preserve"> description:</w:t>
      </w:r>
      <w:r w:rsidRPr="00440B6F">
        <w:t xml:space="preserve"> </w:t>
      </w:r>
      <w:r w:rsidRPr="001D2CEF">
        <w:t xml:space="preserve">This data type is defined in the same way as the "NrCellId" data type, but with the OpenAPI </w:t>
      </w:r>
      <w:r>
        <w:t>"nullable=</w:t>
      </w:r>
      <w:r w:rsidRPr="001D2CEF">
        <w:t xml:space="preserve"> true" property.</w:t>
      </w:r>
    </w:p>
    <w:p w14:paraId="73457CED" w14:textId="77777777" w:rsidR="00E92CBF" w:rsidRPr="00F11966" w:rsidRDefault="00E92CBF" w:rsidP="00E92CBF">
      <w:pPr>
        <w:pStyle w:val="PL"/>
        <w:rPr>
          <w:lang w:val="en-US"/>
        </w:rPr>
      </w:pPr>
      <w:r w:rsidRPr="00F11966">
        <w:rPr>
          <w:lang w:val="en-US"/>
        </w:rPr>
        <w:t xml:space="preserve">    Dnai:</w:t>
      </w:r>
    </w:p>
    <w:p w14:paraId="4BD67660" w14:textId="77777777" w:rsidR="00E92CBF" w:rsidRPr="00F11966" w:rsidRDefault="00E92CBF" w:rsidP="00E92CBF">
      <w:pPr>
        <w:pStyle w:val="PL"/>
        <w:rPr>
          <w:lang w:val="en-US"/>
        </w:rPr>
      </w:pPr>
      <w:r w:rsidRPr="00F11966">
        <w:rPr>
          <w:lang w:val="en-US"/>
        </w:rPr>
        <w:t xml:space="preserve">      type: string</w:t>
      </w:r>
    </w:p>
    <w:p w14:paraId="313B04A4"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7D881876" w14:textId="77777777" w:rsidR="00E92CBF" w:rsidRPr="00F11966" w:rsidRDefault="00E92CBF" w:rsidP="00E92CBF">
      <w:pPr>
        <w:pStyle w:val="PL"/>
        <w:rPr>
          <w:lang w:val="en-US"/>
        </w:rPr>
      </w:pPr>
      <w:r w:rsidRPr="00F11966">
        <w:rPr>
          <w:lang w:val="en-US"/>
        </w:rPr>
        <w:t xml:space="preserve">    DnaiRm:</w:t>
      </w:r>
    </w:p>
    <w:p w14:paraId="691F7408" w14:textId="77777777" w:rsidR="00E92CBF" w:rsidRPr="00F11966" w:rsidRDefault="00E92CBF" w:rsidP="00E92CBF">
      <w:pPr>
        <w:pStyle w:val="PL"/>
        <w:rPr>
          <w:lang w:val="en-US"/>
        </w:rPr>
      </w:pPr>
      <w:r w:rsidRPr="00F11966">
        <w:rPr>
          <w:lang w:val="en-US"/>
        </w:rPr>
        <w:t xml:space="preserve">      type: string</w:t>
      </w:r>
    </w:p>
    <w:p w14:paraId="76B338D6" w14:textId="77777777" w:rsidR="00E92CBF" w:rsidRPr="00F11966" w:rsidRDefault="00E92CBF" w:rsidP="00E92CBF">
      <w:pPr>
        <w:pStyle w:val="PL"/>
        <w:rPr>
          <w:lang w:val="en-US"/>
        </w:rPr>
      </w:pPr>
      <w:r w:rsidRPr="00F11966">
        <w:rPr>
          <w:lang w:val="en-US"/>
        </w:rPr>
        <w:t xml:space="preserve">      nullable: true</w:t>
      </w:r>
    </w:p>
    <w:p w14:paraId="69A2521E"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t xml:space="preserve">This data type is defined in the same way as the "Dnai" data type, but with the OpenAPI </w:t>
      </w:r>
      <w:r>
        <w:t>"nullable=</w:t>
      </w:r>
      <w:r w:rsidRPr="001D2CEF">
        <w:t xml:space="preserve"> true" property.</w:t>
      </w:r>
    </w:p>
    <w:p w14:paraId="54985317" w14:textId="77777777" w:rsidR="00E92CBF" w:rsidRPr="00F11966" w:rsidRDefault="00E92CBF" w:rsidP="00E92CBF">
      <w:pPr>
        <w:pStyle w:val="PL"/>
      </w:pPr>
      <w:r w:rsidRPr="00F11966">
        <w:t xml:space="preserve">    5GMmCause:</w:t>
      </w:r>
    </w:p>
    <w:p w14:paraId="72B8822D" w14:textId="77777777" w:rsidR="00E92CBF" w:rsidRPr="00F11966" w:rsidRDefault="00E92CBF" w:rsidP="00E92CBF">
      <w:pPr>
        <w:pStyle w:val="PL"/>
      </w:pPr>
      <w:r w:rsidRPr="00F11966">
        <w:lastRenderedPageBreak/>
        <w:t xml:space="preserve">      $ref: '#/components/schemas/Uinteger'</w:t>
      </w:r>
    </w:p>
    <w:p w14:paraId="37C69A49" w14:textId="77777777" w:rsidR="00AC23BD" w:rsidRPr="00F11966" w:rsidRDefault="00AC23BD" w:rsidP="00AC23BD">
      <w:pPr>
        <w:pStyle w:val="PL"/>
        <w:rPr>
          <w:lang w:val="en-US"/>
        </w:rPr>
      </w:pPr>
      <w:r>
        <w:t xml:space="preserve">  </w:t>
      </w:r>
      <w:r w:rsidRPr="00F11966">
        <w:t xml:space="preserve"> </w:t>
      </w:r>
      <w:r>
        <w:t xml:space="preserve">  </w:t>
      </w:r>
      <w:r w:rsidRPr="00F11966">
        <w:t xml:space="preserve"> description:</w:t>
      </w:r>
      <w:r>
        <w:t xml:space="preserve"> </w:t>
      </w:r>
      <w:r w:rsidRPr="001D2CEF">
        <w:t>This represents the 5GMM cause c</w:t>
      </w:r>
      <w:r>
        <w:t xml:space="preserve">ode values as specified in 3GPP TS </w:t>
      </w:r>
      <w:r w:rsidRPr="001D2CEF">
        <w:t>24.501.</w:t>
      </w:r>
    </w:p>
    <w:p w14:paraId="2B66FCF9" w14:textId="77777777" w:rsidR="00E92CBF" w:rsidRPr="00F11966" w:rsidRDefault="00E92CBF" w:rsidP="00E92CBF">
      <w:pPr>
        <w:pStyle w:val="PL"/>
        <w:rPr>
          <w:lang w:val="en-US"/>
        </w:rPr>
      </w:pPr>
      <w:r w:rsidRPr="00F11966">
        <w:rPr>
          <w:lang w:val="en-US"/>
        </w:rPr>
        <w:t xml:space="preserve">    AmfName:</w:t>
      </w:r>
    </w:p>
    <w:p w14:paraId="2903A36A" w14:textId="77777777" w:rsidR="00E92CBF" w:rsidRPr="00F11966" w:rsidRDefault="00E92CBF" w:rsidP="00E92CBF">
      <w:pPr>
        <w:pStyle w:val="PL"/>
        <w:rPr>
          <w:lang w:val="en-US"/>
        </w:rPr>
      </w:pPr>
      <w:r w:rsidRPr="00F11966">
        <w:rPr>
          <w:lang w:val="en-US"/>
        </w:rPr>
        <w:t xml:space="preserve">      type: string</w:t>
      </w:r>
    </w:p>
    <w:p w14:paraId="0BA0F3E0" w14:textId="77777777" w:rsidR="00E92CBF" w:rsidRPr="00F11966" w:rsidRDefault="00E92CBF" w:rsidP="00E92CBF">
      <w:pPr>
        <w:pStyle w:val="PL"/>
        <w:rPr>
          <w:lang w:val="en-US"/>
        </w:rPr>
      </w:pPr>
      <w:r w:rsidRPr="00F11966">
        <w:rPr>
          <w:lang w:val="en-US"/>
        </w:rPr>
        <w:t xml:space="preserve">    AreaCode:</w:t>
      </w:r>
    </w:p>
    <w:p w14:paraId="38B88E19" w14:textId="77777777" w:rsidR="00E92CBF" w:rsidRPr="00F11966" w:rsidRDefault="00E92CBF" w:rsidP="00E92CBF">
      <w:pPr>
        <w:pStyle w:val="PL"/>
        <w:rPr>
          <w:lang w:val="en-US"/>
        </w:rPr>
      </w:pPr>
      <w:r w:rsidRPr="00F11966">
        <w:rPr>
          <w:lang w:val="en-US"/>
        </w:rPr>
        <w:t xml:space="preserve">      type: string</w:t>
      </w:r>
    </w:p>
    <w:p w14:paraId="471552C5"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1B3037FD" w14:textId="77777777" w:rsidR="00E92CBF" w:rsidRPr="00F11966" w:rsidRDefault="00E92CBF" w:rsidP="00E92CBF">
      <w:pPr>
        <w:pStyle w:val="PL"/>
        <w:rPr>
          <w:lang w:val="en-US"/>
        </w:rPr>
      </w:pPr>
      <w:r w:rsidRPr="00F11966">
        <w:rPr>
          <w:lang w:val="en-US"/>
        </w:rPr>
        <w:t xml:space="preserve">    AreaCodeRm:</w:t>
      </w:r>
    </w:p>
    <w:p w14:paraId="23E0B5C3" w14:textId="77777777" w:rsidR="00E92CBF" w:rsidRPr="00F11966" w:rsidRDefault="00E92CBF" w:rsidP="00E92CBF">
      <w:pPr>
        <w:pStyle w:val="PL"/>
        <w:rPr>
          <w:lang w:val="en-US"/>
        </w:rPr>
      </w:pPr>
      <w:r w:rsidRPr="00F11966">
        <w:rPr>
          <w:lang w:val="en-US"/>
        </w:rPr>
        <w:t xml:space="preserve">      type: string</w:t>
      </w:r>
    </w:p>
    <w:p w14:paraId="7EA9ACF0" w14:textId="77777777" w:rsidR="00E92CBF" w:rsidRPr="00F11966" w:rsidRDefault="00E92CBF" w:rsidP="00E92CBF">
      <w:pPr>
        <w:pStyle w:val="PL"/>
        <w:rPr>
          <w:lang w:val="en-US"/>
        </w:rPr>
      </w:pPr>
      <w:r w:rsidRPr="00F11966">
        <w:rPr>
          <w:lang w:val="en-US"/>
        </w:rPr>
        <w:t xml:space="preserve">      nullable: true</w:t>
      </w:r>
    </w:p>
    <w:p w14:paraId="4C151747" w14:textId="77777777" w:rsidR="001F35F0" w:rsidRPr="00F11966" w:rsidRDefault="001F35F0" w:rsidP="001F35F0">
      <w:pPr>
        <w:pStyle w:val="PL"/>
        <w:rPr>
          <w:lang w:val="en-US"/>
        </w:rPr>
      </w:pPr>
      <w:r>
        <w:t xml:space="preserve">    </w:t>
      </w:r>
      <w:r w:rsidRPr="00F11966">
        <w:t xml:space="preserve">  description:</w:t>
      </w:r>
      <w:r>
        <w:t xml:space="preserve"> </w:t>
      </w:r>
      <w:r w:rsidRPr="001D2CEF">
        <w:t xml:space="preserve">This data type is defined in the same way as the "AreaCode" data type, but with the OpenAPI </w:t>
      </w:r>
      <w:r>
        <w:t>"nullable=</w:t>
      </w:r>
      <w:r w:rsidRPr="001D2CEF">
        <w:t xml:space="preserve"> true" property.</w:t>
      </w:r>
    </w:p>
    <w:p w14:paraId="4E5C6EBE"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B115D18" w14:textId="77777777" w:rsidR="00E92CBF" w:rsidRPr="00F11966" w:rsidRDefault="00E92CBF" w:rsidP="00E92CBF">
      <w:pPr>
        <w:pStyle w:val="PL"/>
        <w:rPr>
          <w:lang w:val="en-US"/>
        </w:rPr>
      </w:pPr>
      <w:r w:rsidRPr="00F11966">
        <w:rPr>
          <w:lang w:val="en-US"/>
        </w:rPr>
        <w:t xml:space="preserve">      type: string</w:t>
      </w:r>
    </w:p>
    <w:p w14:paraId="742D3509" w14:textId="77777777" w:rsidR="00E92CBF" w:rsidRPr="00F11966" w:rsidRDefault="00E92CBF" w:rsidP="00E92CBF">
      <w:pPr>
        <w:pStyle w:val="PL"/>
      </w:pPr>
      <w:r w:rsidRPr="00F11966">
        <w:t xml:space="preserve">      pattern: </w:t>
      </w:r>
      <w:r w:rsidRPr="00F11966">
        <w:rPr>
          <w:rFonts w:cs="Arial"/>
          <w:szCs w:val="18"/>
        </w:rPr>
        <w:t>'^[A-Fa-f0-9]+$'</w:t>
      </w:r>
    </w:p>
    <w:p w14:paraId="7117E6C5"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9.3.1.57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t>.</w:t>
      </w:r>
    </w:p>
    <w:p w14:paraId="055899E0"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313E6BD" w14:textId="77777777" w:rsidR="00EC093A" w:rsidRPr="00F11966" w:rsidRDefault="00EC093A" w:rsidP="00EC093A">
      <w:pPr>
        <w:pStyle w:val="PL"/>
        <w:rPr>
          <w:lang w:val="en-US"/>
        </w:rPr>
      </w:pPr>
      <w:r w:rsidRPr="00F11966">
        <w:rPr>
          <w:lang w:val="en-US"/>
        </w:rPr>
        <w:t xml:space="preserve">      type: string</w:t>
      </w:r>
    </w:p>
    <w:p w14:paraId="1D87BBA0" w14:textId="77777777" w:rsidR="00EC093A" w:rsidRPr="00F11966" w:rsidRDefault="00EC093A" w:rsidP="00EC093A">
      <w:pPr>
        <w:pStyle w:val="PL"/>
      </w:pPr>
      <w:r w:rsidRPr="00F11966">
        <w:t xml:space="preserve">      pattern: </w:t>
      </w:r>
      <w:r w:rsidRPr="00F11966">
        <w:rPr>
          <w:rFonts w:cs="Arial"/>
          <w:szCs w:val="18"/>
        </w:rPr>
        <w:t>'^[A-Fa-f0-9]+$'</w:t>
      </w:r>
    </w:p>
    <w:p w14:paraId="774D5328"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t>.</w:t>
      </w:r>
    </w:p>
    <w:p w14:paraId="7B35B03B"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55B6AFBC" w14:textId="77777777" w:rsidR="00EC093A" w:rsidRPr="00F11966" w:rsidRDefault="00EC093A" w:rsidP="00EC093A">
      <w:pPr>
        <w:pStyle w:val="PL"/>
        <w:rPr>
          <w:lang w:val="en-US"/>
        </w:rPr>
      </w:pPr>
      <w:r w:rsidRPr="00F11966">
        <w:rPr>
          <w:lang w:val="en-US"/>
        </w:rPr>
        <w:t xml:space="preserve">      type: string</w:t>
      </w:r>
    </w:p>
    <w:p w14:paraId="5C809324" w14:textId="77777777" w:rsidR="00EC093A" w:rsidRPr="00F11966" w:rsidRDefault="00EC093A" w:rsidP="00EC093A">
      <w:pPr>
        <w:pStyle w:val="PL"/>
      </w:pPr>
      <w:r w:rsidRPr="00F11966">
        <w:t xml:space="preserve">      pattern: </w:t>
      </w:r>
      <w:r w:rsidRPr="00F11966">
        <w:rPr>
          <w:rFonts w:cs="Arial"/>
          <w:szCs w:val="18"/>
        </w:rPr>
        <w:t>'^[A-Fa-f0-9]+$'</w:t>
      </w:r>
    </w:p>
    <w:p w14:paraId="3FA24247" w14:textId="77777777" w:rsidR="001F35F0" w:rsidRPr="00F11966" w:rsidRDefault="001F35F0" w:rsidP="001F35F0">
      <w:pPr>
        <w:pStyle w:val="PL"/>
        <w:rPr>
          <w:lang w:val="en-US"/>
        </w:rPr>
      </w:pPr>
      <w:r>
        <w:t xml:space="preserve">    </w:t>
      </w:r>
      <w:r w:rsidRPr="00F11966">
        <w:t xml:space="preserve">  description:</w:t>
      </w: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3GPP TS </w:t>
      </w:r>
      <w:r w:rsidRPr="001D2CEF">
        <w:rPr>
          <w:lang w:eastAsia="zh-CN"/>
        </w:rPr>
        <w:t>38.413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t>.</w:t>
      </w:r>
    </w:p>
    <w:p w14:paraId="4B99AFBB" w14:textId="77777777" w:rsidR="00E92CBF" w:rsidRPr="00F11966" w:rsidRDefault="00E92CBF" w:rsidP="00E92CBF">
      <w:pPr>
        <w:pStyle w:val="PL"/>
      </w:pPr>
      <w:r w:rsidRPr="00F11966">
        <w:t xml:space="preserve">    NgeNbId:</w:t>
      </w:r>
    </w:p>
    <w:p w14:paraId="61F78919" w14:textId="77777777" w:rsidR="00E92CBF" w:rsidRPr="00F11966" w:rsidRDefault="00E92CBF" w:rsidP="00E92CBF">
      <w:pPr>
        <w:pStyle w:val="PL"/>
      </w:pPr>
      <w:r w:rsidRPr="00F11966">
        <w:t xml:space="preserve">      type: string</w:t>
      </w:r>
    </w:p>
    <w:p w14:paraId="7053810F" w14:textId="77777777" w:rsidR="00E92CBF" w:rsidRPr="00F11966" w:rsidRDefault="00E92CBF" w:rsidP="00E92CBF">
      <w:pPr>
        <w:pStyle w:val="PL"/>
      </w:pPr>
      <w:r w:rsidRPr="00F11966">
        <w:t xml:space="preserve">      pattern: '^(MacroNGeNB-[A-Fa-f0-9]{5}|LMacroNGeNB-[A-Fa-f0-9]{6}|SMacroNGeNB-[A-Fa-f0-9]{5})$'</w:t>
      </w:r>
    </w:p>
    <w:p w14:paraId="27CDF71E" w14:textId="77777777" w:rsidR="001F35F0" w:rsidRDefault="001F35F0" w:rsidP="001F35F0">
      <w:pPr>
        <w:pStyle w:val="PL"/>
        <w:rPr>
          <w:lang w:eastAsia="zh-CN"/>
        </w:rPr>
      </w:pPr>
      <w:r>
        <w:t xml:space="preserve">  </w:t>
      </w:r>
      <w:r w:rsidRPr="00F11966">
        <w:t xml:space="preserve">  </w:t>
      </w:r>
      <w:r>
        <w:t xml:space="preserve">  </w:t>
      </w:r>
      <w:r w:rsidRPr="00F11966">
        <w:t>description:</w:t>
      </w: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9.3.1.8 of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r>
        <w:rPr>
          <w:lang w:eastAsia="zh-CN"/>
        </w:rPr>
        <w:t>.</w:t>
      </w:r>
    </w:p>
    <w:p w14:paraId="238DF5C5" w14:textId="77777777" w:rsidR="001F35F0" w:rsidRPr="00AC30FE" w:rsidRDefault="001F35F0" w:rsidP="001F35F0">
      <w:pPr>
        <w:pStyle w:val="PL"/>
        <w:rPr>
          <w:lang w:eastAsia="zh-CN"/>
        </w:rPr>
      </w:pPr>
      <w:r>
        <w:rPr>
          <w:lang w:eastAsia="zh-CN"/>
        </w:rPr>
        <w:t xml:space="preserve">      example: </w:t>
      </w:r>
      <w:r w:rsidRPr="001D2CEF">
        <w:rPr>
          <w:rFonts w:cs="Arial"/>
          <w:szCs w:val="18"/>
        </w:rPr>
        <w:t>SMacroNGeNB-34B89</w:t>
      </w:r>
    </w:p>
    <w:p w14:paraId="4E8B1BC0" w14:textId="77777777" w:rsidR="00E92CBF" w:rsidRPr="00F11966" w:rsidRDefault="00E92CBF" w:rsidP="00E92CBF">
      <w:pPr>
        <w:pStyle w:val="PL"/>
        <w:rPr>
          <w:lang w:val="en-US"/>
        </w:rPr>
      </w:pPr>
      <w:r w:rsidRPr="00F11966">
        <w:rPr>
          <w:lang w:val="en-US"/>
        </w:rPr>
        <w:t xml:space="preserve">    Nid:</w:t>
      </w:r>
    </w:p>
    <w:p w14:paraId="49B485F7" w14:textId="77777777" w:rsidR="00E92CBF" w:rsidRPr="00F11966" w:rsidRDefault="00E92CBF" w:rsidP="00E92CBF">
      <w:pPr>
        <w:pStyle w:val="PL"/>
        <w:rPr>
          <w:lang w:val="en-US"/>
        </w:rPr>
      </w:pPr>
      <w:r w:rsidRPr="00F11966">
        <w:rPr>
          <w:lang w:val="en-US"/>
        </w:rPr>
        <w:t xml:space="preserve">      type: string</w:t>
      </w:r>
    </w:p>
    <w:p w14:paraId="2D84402E" w14:textId="77777777" w:rsidR="00E92CBF" w:rsidRPr="00F11966" w:rsidRDefault="00E92CBF" w:rsidP="00E92CBF">
      <w:pPr>
        <w:pStyle w:val="PL"/>
      </w:pPr>
      <w:r w:rsidRPr="00F11966">
        <w:rPr>
          <w:lang w:val="en-US"/>
        </w:rPr>
        <w:t xml:space="preserve">      pattern: '^[A-Fa-f0-9]{11}$'</w:t>
      </w:r>
    </w:p>
    <w:p w14:paraId="0521F7F8" w14:textId="77777777" w:rsidR="00AC23BD" w:rsidRPr="00F11966" w:rsidRDefault="00AC23BD" w:rsidP="00AC23BD">
      <w:pPr>
        <w:pStyle w:val="PL"/>
        <w:rPr>
          <w:lang w:val="en-US"/>
        </w:rPr>
      </w:pPr>
      <w:r>
        <w:t xml:space="preserve">    </w:t>
      </w:r>
      <w:r w:rsidRPr="00F11966">
        <w:t xml:space="preserve">  description:</w:t>
      </w:r>
      <w:r>
        <w:t xml:space="preserve"> </w:t>
      </w:r>
      <w:r w:rsidRPr="001D2CEF">
        <w:rPr>
          <w:rFonts w:cs="Arial"/>
          <w:szCs w:val="18"/>
        </w:rPr>
        <w:t>This represents the Network Identifier, which together with a PLMN ID is used to identify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p>
    <w:p w14:paraId="459EEA52" w14:textId="77777777" w:rsidR="00E92CBF" w:rsidRPr="00F11966" w:rsidRDefault="00E92CBF" w:rsidP="00E92CBF">
      <w:pPr>
        <w:pStyle w:val="PL"/>
        <w:rPr>
          <w:lang w:val="en-US"/>
        </w:rPr>
      </w:pPr>
      <w:r w:rsidRPr="00F11966">
        <w:rPr>
          <w:lang w:val="en-US"/>
        </w:rPr>
        <w:t xml:space="preserve">    NidRm:</w:t>
      </w:r>
    </w:p>
    <w:p w14:paraId="7C901BCF" w14:textId="77777777" w:rsidR="00E92CBF" w:rsidRPr="00F11966" w:rsidRDefault="00E92CBF" w:rsidP="00E92CBF">
      <w:pPr>
        <w:pStyle w:val="PL"/>
        <w:rPr>
          <w:lang w:val="en-US"/>
        </w:rPr>
      </w:pPr>
      <w:r w:rsidRPr="00F11966">
        <w:rPr>
          <w:lang w:val="en-US"/>
        </w:rPr>
        <w:t xml:space="preserve">      type: string</w:t>
      </w:r>
    </w:p>
    <w:p w14:paraId="3F87D41A" w14:textId="77777777" w:rsidR="00E92CBF" w:rsidRPr="00F11966" w:rsidRDefault="00E92CBF" w:rsidP="00E92CBF">
      <w:pPr>
        <w:pStyle w:val="PL"/>
      </w:pPr>
      <w:r w:rsidRPr="00F11966">
        <w:rPr>
          <w:lang w:val="en-US"/>
        </w:rPr>
        <w:t xml:space="preserve">      pattern: '^[A-Fa-f0-9]{11}$'</w:t>
      </w:r>
    </w:p>
    <w:p w14:paraId="58E0C5AE" w14:textId="77777777" w:rsidR="00E92CBF" w:rsidRPr="00F11966" w:rsidRDefault="00E92CBF" w:rsidP="00E92CBF">
      <w:pPr>
        <w:pStyle w:val="PL"/>
        <w:rPr>
          <w:lang w:val="en-US"/>
        </w:rPr>
      </w:pPr>
      <w:r w:rsidRPr="00F11966">
        <w:rPr>
          <w:lang w:val="en-US"/>
        </w:rPr>
        <w:t xml:space="preserve">      nullable: true</w:t>
      </w:r>
    </w:p>
    <w:p w14:paraId="721D9B9E" w14:textId="77777777" w:rsidR="001F35F0" w:rsidRPr="00F11966" w:rsidRDefault="001F35F0" w:rsidP="001F35F0">
      <w:pPr>
        <w:pStyle w:val="PL"/>
        <w:rPr>
          <w:lang w:val="en-US"/>
        </w:rPr>
      </w:pPr>
      <w:r>
        <w:t xml:space="preserve">    </w:t>
      </w:r>
      <w:r w:rsidRPr="00F11966">
        <w:t xml:space="preserve">  description:</w:t>
      </w:r>
      <w:r>
        <w:t xml:space="preserve"> </w:t>
      </w:r>
      <w:r w:rsidRPr="001D2CEF">
        <w:t>This data type is defined in the same way as the "Nid" data type, but with the Op</w:t>
      </w:r>
      <w:r>
        <w:t>enAPI "nullable= true" property</w:t>
      </w:r>
      <w:r w:rsidRPr="001D2CEF">
        <w:t>.</w:t>
      </w:r>
    </w:p>
    <w:p w14:paraId="420C950E" w14:textId="77777777" w:rsidR="00E92CBF" w:rsidRPr="00F11966" w:rsidRDefault="00E92CBF" w:rsidP="00E92CBF">
      <w:pPr>
        <w:pStyle w:val="PL"/>
      </w:pPr>
      <w:r w:rsidRPr="00F11966">
        <w:t xml:space="preserve">    NfSetId:</w:t>
      </w:r>
    </w:p>
    <w:p w14:paraId="77BF02B0" w14:textId="77777777" w:rsidR="00E92CBF" w:rsidRPr="00F11966" w:rsidRDefault="00E92CBF" w:rsidP="00E92CBF">
      <w:pPr>
        <w:pStyle w:val="PL"/>
      </w:pPr>
      <w:r w:rsidRPr="00F11966">
        <w:t xml:space="preserve">      type: string</w:t>
      </w:r>
    </w:p>
    <w:p w14:paraId="546EF387" w14:textId="77777777" w:rsidR="001F35F0" w:rsidRDefault="001F35F0" w:rsidP="001F35F0">
      <w:pPr>
        <w:pStyle w:val="PL"/>
      </w:pPr>
      <w:r>
        <w:t xml:space="preserve">  </w:t>
      </w:r>
      <w:r w:rsidRPr="00F11966">
        <w:t xml:space="preserve">  </w:t>
      </w:r>
      <w:r>
        <w:t xml:space="preserve">  </w:t>
      </w:r>
      <w:r w:rsidRPr="00F11966">
        <w:t>description:</w:t>
      </w:r>
      <w:r w:rsidRPr="005420EE">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r w:rsidRPr="001D2CEF">
        <w:t>" set&lt;Set ID&gt;.&lt;nftype&gt;set.5gc.mnc&lt;MNC&gt;.mcc&lt;MCC&gt;"</w:t>
      </w:r>
      <w:r>
        <w:t>, or "</w:t>
      </w:r>
      <w:r w:rsidRPr="00BF2555">
        <w:t>set&lt;SetID&gt;.</w:t>
      </w:r>
      <w:r>
        <w:t xml:space="preserve"> </w:t>
      </w:r>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with lower case characters</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digit.</w:t>
      </w:r>
    </w:p>
    <w:p w14:paraId="3F815776" w14:textId="77777777" w:rsidR="001F35F0" w:rsidRDefault="001F35F0" w:rsidP="001F35F0">
      <w:pPr>
        <w:pStyle w:val="PL"/>
      </w:pPr>
    </w:p>
    <w:p w14:paraId="75D71A83" w14:textId="77777777" w:rsidR="00E92CBF" w:rsidRPr="00F11966" w:rsidRDefault="00E92CBF" w:rsidP="00E92CBF">
      <w:pPr>
        <w:pStyle w:val="PL"/>
      </w:pPr>
      <w:r w:rsidRPr="00F11966">
        <w:t xml:space="preserve">    NfServiceSetId:</w:t>
      </w:r>
    </w:p>
    <w:p w14:paraId="5821081A" w14:textId="77777777" w:rsidR="00E92CBF" w:rsidRPr="00F11966" w:rsidRDefault="00E92CBF" w:rsidP="00E92CBF">
      <w:pPr>
        <w:pStyle w:val="PL"/>
      </w:pPr>
      <w:r w:rsidRPr="00F11966">
        <w:t xml:space="preserve">      type: string</w:t>
      </w:r>
    </w:p>
    <w:p w14:paraId="0C627742" w14:textId="77777777" w:rsidR="001F35F0" w:rsidRDefault="001F35F0" w:rsidP="001F35F0">
      <w:pPr>
        <w:pStyle w:val="PL"/>
      </w:pPr>
      <w:r>
        <w:t xml:space="preserve">    </w:t>
      </w:r>
      <w:r w:rsidRPr="00F11966">
        <w:t xml:space="preserve">  description:</w:t>
      </w:r>
      <w:r w:rsidRPr="00CB74C4">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formatted as the following string</w:t>
      </w:r>
      <w:r>
        <w:t xml:space="preserve">  </w:t>
      </w:r>
      <w:r w:rsidRPr="001D2CEF">
        <w:t>" set&lt;Set ID&gt;.sn&lt;Service Name&gt;.nfi&lt;NF Instance ID&gt;.5gc.mnc&lt;MNC&gt;.mcc&lt;MCC&gt;"&gt;"</w:t>
      </w:r>
      <w:r>
        <w:t>, or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r w:rsidRPr="001D2CEF">
        <w:rPr>
          <w:rFonts w:cs="Arial"/>
          <w:szCs w:val="18"/>
        </w:rPr>
        <w:t>&lt;MCC&gt; encoded as defined in clause 5.4.2</w:t>
      </w:r>
      <w:r>
        <w:rPr>
          <w:rFonts w:cs="Arial"/>
          <w:szCs w:val="18"/>
        </w:rPr>
        <w:t xml:space="preserve"> ("Mcc" data type definition)  </w:t>
      </w:r>
      <w:r w:rsidRPr="001D2CEF">
        <w:rPr>
          <w:rFonts w:cs="Arial"/>
          <w:szCs w:val="18"/>
        </w:rPr>
        <w:t>&lt;MNC&gt; encoded as defined in clause 5.4.2</w:t>
      </w:r>
      <w:r>
        <w:rPr>
          <w:rFonts w:cs="Arial"/>
          <w:szCs w:val="18"/>
        </w:rPr>
        <w:t xml:space="preserve"> ("Mnc" data type definition)  &lt;NID&gt; encoded as defined in clause </w:t>
      </w:r>
      <w:r w:rsidRPr="000D4518">
        <w:rPr>
          <w:rFonts w:cs="Arial"/>
          <w:szCs w:val="18"/>
        </w:rPr>
        <w:t>5.4.2</w:t>
      </w:r>
      <w:r>
        <w:rPr>
          <w:rFonts w:cs="Arial"/>
          <w:szCs w:val="18"/>
        </w:rPr>
        <w:t xml:space="preserve"> ("Nid" data type definition) </w:t>
      </w:r>
      <w:r w:rsidRPr="001D2CEF">
        <w:rPr>
          <w:rFonts w:cs="Arial"/>
          <w:szCs w:val="18"/>
        </w:rPr>
        <w:t>&lt;NFInstanceId&gt; encoded as defined in clause 5.3.2</w:t>
      </w: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r w:rsidRPr="001D2CEF">
        <w:rPr>
          <w:rFonts w:cs="Arial"/>
          <w:szCs w:val="18"/>
        </w:rPr>
        <w:t xml:space="preserve">&lt;Set ID&gt; encoded as </w:t>
      </w:r>
      <w:r w:rsidRPr="001D2CEF">
        <w:t>a string of characters consisting of alphabetic characters (A-Z and a-z), digits (0-9) and/or the hyphen (-) and that shall end with either an alphabetic character or a digi</w:t>
      </w:r>
      <w:r>
        <w:t>t</w:t>
      </w:r>
      <w:r w:rsidRPr="001D2CEF">
        <w:t>.</w:t>
      </w:r>
    </w:p>
    <w:p w14:paraId="3885D214" w14:textId="77777777" w:rsidR="001F35F0" w:rsidRDefault="001F35F0" w:rsidP="001F35F0">
      <w:pPr>
        <w:pStyle w:val="PL"/>
      </w:pPr>
    </w:p>
    <w:p w14:paraId="0640B8AC" w14:textId="77777777" w:rsidR="00E92CBF" w:rsidRPr="00F11966" w:rsidRDefault="00E92CBF" w:rsidP="00E92CBF">
      <w:pPr>
        <w:pStyle w:val="PL"/>
      </w:pPr>
      <w:r w:rsidRPr="00F11966">
        <w:t xml:space="preserve">    PlmnAssiUeRadioCapId:</w:t>
      </w:r>
    </w:p>
    <w:p w14:paraId="7BF94F2F" w14:textId="77777777" w:rsidR="00E92CBF" w:rsidRPr="00F11966" w:rsidRDefault="00E92CBF" w:rsidP="00E92CBF">
      <w:pPr>
        <w:pStyle w:val="PL"/>
      </w:pPr>
      <w:r w:rsidRPr="00F11966">
        <w:t xml:space="preserve">      $ref: '#/components/schemas/Bytes'</w:t>
      </w:r>
    </w:p>
    <w:p w14:paraId="0B713C28" w14:textId="77777777" w:rsidR="001F35F0" w:rsidRPr="00F11966" w:rsidRDefault="001F35F0" w:rsidP="001F35F0">
      <w:pPr>
        <w:pStyle w:val="PL"/>
        <w:rPr>
          <w:lang w:val="en-US"/>
        </w:rPr>
      </w:pPr>
      <w:r>
        <w:t xml:space="preserve">    </w:t>
      </w:r>
      <w:r w:rsidRPr="00F11966">
        <w:t xml:space="preserve">  description:</w:t>
      </w:r>
      <w:r w:rsidRPr="00CB74C4">
        <w:t xml:space="preserve"> </w:t>
      </w:r>
      <w:r w:rsidRPr="001D2CEF">
        <w:t>String with format "byte" as defined in OpenAPI</w:t>
      </w:r>
      <w:r>
        <w:t xml:space="preserve"> </w:t>
      </w:r>
      <w:r w:rsidRPr="001D2CEF">
        <w:t xml:space="preserve">Specification,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w:t>
      </w:r>
      <w:r>
        <w:t xml:space="preserve"> </w:t>
      </w:r>
      <w:r w:rsidRPr="001D2CEF">
        <w:t>TS</w:t>
      </w:r>
      <w:r>
        <w:t xml:space="preserve"> </w:t>
      </w:r>
      <w:r w:rsidRPr="001D2CEF">
        <w:t xml:space="preserve">24.501 (starting from octet </w:t>
      </w:r>
      <w:r>
        <w:t>1</w:t>
      </w:r>
      <w:r w:rsidRPr="001D2CEF">
        <w:t>).</w:t>
      </w:r>
    </w:p>
    <w:p w14:paraId="0FCD186D" w14:textId="77777777" w:rsidR="00FD100E" w:rsidRPr="00F11966" w:rsidRDefault="00FD100E" w:rsidP="00FD100E">
      <w:pPr>
        <w:pStyle w:val="PL"/>
      </w:pPr>
      <w:r w:rsidRPr="00F11966">
        <w:t xml:space="preserve">    ManAssiUeRadioCapId:</w:t>
      </w:r>
    </w:p>
    <w:p w14:paraId="42753725" w14:textId="77777777" w:rsidR="00E92CBF" w:rsidRPr="00F11966" w:rsidRDefault="00E92CBF" w:rsidP="00E92CBF">
      <w:pPr>
        <w:pStyle w:val="PL"/>
      </w:pPr>
      <w:r w:rsidRPr="00F11966">
        <w:t xml:space="preserve">      $ref: '#/components/schemas/Bytes'</w:t>
      </w:r>
    </w:p>
    <w:p w14:paraId="6C0167CC"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t>String with format "byte" as defined in OpenAPI</w:t>
      </w:r>
      <w:r>
        <w:t xml:space="preserve"> </w:t>
      </w:r>
      <w:r w:rsidRPr="001D2CEF">
        <w:t xml:space="preserve">Specification,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w:t>
      </w:r>
      <w:r>
        <w:t xml:space="preserve"> TS </w:t>
      </w:r>
      <w:r w:rsidRPr="001D2CEF">
        <w:t xml:space="preserve">24.501 (starting from octet </w:t>
      </w:r>
      <w:r>
        <w:t>1</w:t>
      </w:r>
      <w:r w:rsidRPr="001D2CEF">
        <w:t>).</w:t>
      </w:r>
    </w:p>
    <w:p w14:paraId="25D14DC6" w14:textId="77777777" w:rsidR="00E92CBF" w:rsidRPr="00F11966" w:rsidRDefault="00E92CBF" w:rsidP="00E92CBF">
      <w:pPr>
        <w:pStyle w:val="PL"/>
        <w:rPr>
          <w:lang w:val="en-US"/>
        </w:rPr>
      </w:pPr>
      <w:r w:rsidRPr="00F11966">
        <w:rPr>
          <w:lang w:val="en-US"/>
        </w:rPr>
        <w:t xml:space="preserve">    TypeAllocationCode:</w:t>
      </w:r>
    </w:p>
    <w:p w14:paraId="69A17BC5" w14:textId="77777777" w:rsidR="00E92CBF" w:rsidRPr="00F11966" w:rsidRDefault="00E92CBF" w:rsidP="00E92CBF">
      <w:pPr>
        <w:pStyle w:val="PL"/>
        <w:rPr>
          <w:lang w:val="en-US"/>
        </w:rPr>
      </w:pPr>
      <w:r w:rsidRPr="00F11966">
        <w:rPr>
          <w:lang w:val="en-US"/>
        </w:rPr>
        <w:t xml:space="preserve">      type: string</w:t>
      </w:r>
    </w:p>
    <w:p w14:paraId="73162269" w14:textId="77777777" w:rsidR="00E92CBF" w:rsidRPr="00F11966" w:rsidRDefault="00E92CBF" w:rsidP="00E92CBF">
      <w:pPr>
        <w:pStyle w:val="PL"/>
      </w:pPr>
      <w:r w:rsidRPr="00F11966">
        <w:rPr>
          <w:lang w:val="en-US"/>
        </w:rPr>
        <w:t xml:space="preserve">      pattern: '^[0-9]{8}$'</w:t>
      </w:r>
    </w:p>
    <w:p w14:paraId="6E0BB0C3" w14:textId="77777777" w:rsidR="001F35F0" w:rsidRPr="00F11966" w:rsidRDefault="001F35F0" w:rsidP="001F35F0">
      <w:pPr>
        <w:pStyle w:val="PL"/>
        <w:rPr>
          <w:lang w:val="en-US"/>
        </w:rPr>
      </w:pPr>
      <w:r>
        <w:t xml:space="preserve">  </w:t>
      </w:r>
      <w:r w:rsidRPr="00F11966">
        <w:t xml:space="preserve"> </w:t>
      </w:r>
      <w:r>
        <w:t xml:space="preserve">  </w:t>
      </w:r>
      <w:r w:rsidRPr="00F11966">
        <w:t xml:space="preserve"> description:</w:t>
      </w:r>
      <w:r>
        <w:t xml:space="preserve"> </w:t>
      </w:r>
      <w:r w:rsidRPr="001D2CEF">
        <w:rPr>
          <w:rFonts w:cs="Arial"/>
          <w:szCs w:val="18"/>
        </w:rPr>
        <w:t>Type Allocation Code (TAC) of the UE, comprising the initial eight-digit portion of the 15-digit IMEI and 16-digit IMEISV codes. 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3332FAED" w14:textId="77777777" w:rsidR="00E92CBF" w:rsidRPr="00F11966" w:rsidRDefault="00E92CBF" w:rsidP="00E92CBF">
      <w:pPr>
        <w:pStyle w:val="PL"/>
      </w:pPr>
      <w:r w:rsidRPr="00F11966">
        <w:t xml:space="preserve">    HfcNId:</w:t>
      </w:r>
    </w:p>
    <w:p w14:paraId="45D11569" w14:textId="77777777" w:rsidR="00E92CBF" w:rsidRPr="00F11966" w:rsidRDefault="00E92CBF" w:rsidP="00E92CBF">
      <w:pPr>
        <w:pStyle w:val="PL"/>
      </w:pPr>
      <w:r w:rsidRPr="00F11966">
        <w:t xml:space="preserve">      type: string</w:t>
      </w:r>
    </w:p>
    <w:p w14:paraId="012F49A5" w14:textId="77777777" w:rsidR="00E92CBF" w:rsidRPr="00F11966" w:rsidRDefault="00E92CBF" w:rsidP="00E92CBF">
      <w:pPr>
        <w:pStyle w:val="PL"/>
      </w:pPr>
      <w:r w:rsidRPr="00F11966">
        <w:t xml:space="preserve">      maxLength: 6</w:t>
      </w:r>
    </w:p>
    <w:p w14:paraId="7C13292C"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rPr>
          <w:rFonts w:cs="Arial"/>
          <w:szCs w:val="18"/>
        </w:rPr>
        <w:t xml:space="preserve">This IE represents the identifier of the HFC node Id as specified in </w:t>
      </w:r>
      <w:r w:rsidRPr="001D2CEF">
        <w:t>CableLabs WR-TR-5WWC-ARCH. It is provisioned by the wireline operator as part of wireline operations and may contain up to six characters.</w:t>
      </w:r>
    </w:p>
    <w:p w14:paraId="0E28F305" w14:textId="77777777" w:rsidR="00E92CBF" w:rsidRPr="00F11966" w:rsidRDefault="00E92CBF" w:rsidP="00E92CBF">
      <w:pPr>
        <w:pStyle w:val="PL"/>
      </w:pPr>
      <w:r w:rsidRPr="00F11966">
        <w:t xml:space="preserve">    HfcNIdRm:</w:t>
      </w:r>
    </w:p>
    <w:p w14:paraId="53FFC382" w14:textId="77777777" w:rsidR="00E92CBF" w:rsidRPr="00F11966" w:rsidRDefault="00E92CBF" w:rsidP="00E92CBF">
      <w:pPr>
        <w:pStyle w:val="PL"/>
      </w:pPr>
      <w:r w:rsidRPr="00F11966">
        <w:t xml:space="preserve">      type: string</w:t>
      </w:r>
    </w:p>
    <w:p w14:paraId="15FC3C84" w14:textId="77777777" w:rsidR="00E92CBF" w:rsidRPr="00F11966" w:rsidRDefault="00E92CBF" w:rsidP="00E92CBF">
      <w:pPr>
        <w:pStyle w:val="PL"/>
      </w:pPr>
      <w:r w:rsidRPr="00F11966">
        <w:t xml:space="preserve">      maxLength: 6</w:t>
      </w:r>
    </w:p>
    <w:p w14:paraId="08AA4D80" w14:textId="77777777" w:rsidR="00E92CBF" w:rsidRPr="00F11966" w:rsidRDefault="00E92CBF" w:rsidP="00E92CBF">
      <w:pPr>
        <w:pStyle w:val="PL"/>
        <w:rPr>
          <w:lang w:val="en-US"/>
        </w:rPr>
      </w:pPr>
      <w:r w:rsidRPr="00F11966">
        <w:rPr>
          <w:lang w:val="en-US"/>
        </w:rPr>
        <w:t xml:space="preserve">      nullable: true</w:t>
      </w:r>
    </w:p>
    <w:p w14:paraId="5BD80C4E" w14:textId="0C4E7470"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w:t>
      </w:r>
      <w:r w:rsidRPr="001D2CEF">
        <w:t xml:space="preserve">This data type is defined in the same way as the "HfcNId" data type, but with the OpenAPI </w:t>
      </w:r>
      <w:r>
        <w:t>"nullable=</w:t>
      </w:r>
      <w:r w:rsidRPr="001D2CEF">
        <w:t xml:space="preserve"> true" property.</w:t>
      </w:r>
    </w:p>
    <w:p w14:paraId="086BEE29"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F9C5963" w14:textId="77777777" w:rsidR="00E92CBF" w:rsidRPr="00F11966" w:rsidRDefault="00E92CBF" w:rsidP="00E92CBF">
      <w:pPr>
        <w:pStyle w:val="PL"/>
        <w:rPr>
          <w:lang w:eastAsia="zh-CN"/>
        </w:rPr>
      </w:pPr>
      <w:r w:rsidRPr="00F11966">
        <w:t xml:space="preserve">      type: string</w:t>
      </w:r>
    </w:p>
    <w:p w14:paraId="1C1DF12D" w14:textId="77777777" w:rsidR="00E92CBF" w:rsidRPr="00F11966" w:rsidRDefault="00E92CBF" w:rsidP="00E92CBF">
      <w:pPr>
        <w:pStyle w:val="PL"/>
      </w:pPr>
      <w:r w:rsidRPr="00F11966">
        <w:t xml:space="preserve">      pattern: '^(MacroeNB-[A-Fa-f0-9]{5}|LMacroeNB-[A-Fa-f0-9]{6}|SMacroeNB-[A-Fa-f0-9]{5}|HomeeNB-[A-Fa-f0-9]{7})$'</w:t>
      </w:r>
    </w:p>
    <w:p w14:paraId="25B6D2D7" w14:textId="77777777" w:rsidR="00A673D7" w:rsidRDefault="00A673D7" w:rsidP="00A673D7">
      <w:pPr>
        <w:pStyle w:val="PL"/>
      </w:pPr>
      <w:r>
        <w:t xml:space="preserve">  </w:t>
      </w:r>
      <w:r w:rsidRPr="00F11966">
        <w:t xml:space="preserve">  </w:t>
      </w:r>
      <w:r>
        <w:t xml:space="preserve">  </w:t>
      </w:r>
      <w:r w:rsidRPr="00F11966">
        <w:t>description:</w:t>
      </w:r>
      <w:r w:rsidRPr="00CB74C4">
        <w:rPr>
          <w:rFonts w:cs="Arial"/>
          <w:szCs w:val="18"/>
        </w:rPr>
        <w:t xml:space="preserve"> </w:t>
      </w:r>
      <w:r w:rsidRPr="001D2CEF">
        <w:rPr>
          <w:rFonts w:cs="Arial"/>
          <w:szCs w:val="18"/>
        </w:rPr>
        <w:t xml:space="preserve">This represents the identifier of the eNB ID as specified in </w:t>
      </w:r>
      <w:r w:rsidRPr="001D2CEF">
        <w:rPr>
          <w:lang w:eastAsia="zh-CN"/>
        </w:rPr>
        <w:t>clause</w:t>
      </w:r>
      <w:r>
        <w:t xml:space="preserve"> </w:t>
      </w:r>
      <w:r>
        <w:rPr>
          <w:lang w:eastAsia="zh-CN"/>
        </w:rPr>
        <w:t xml:space="preserve">9.2.1.37 of 3GPP </w:t>
      </w:r>
      <w:r w:rsidRPr="001D2CEF">
        <w:rPr>
          <w:lang w:eastAsia="zh-CN"/>
        </w:rPr>
        <w:t>TS</w:t>
      </w:r>
      <w:r>
        <w:rPr>
          <w:lang w:eastAsia="zh-CN"/>
        </w:rPr>
        <w:t xml:space="preserve"> </w:t>
      </w:r>
      <w:r w:rsidRPr="001D2CEF">
        <w:rPr>
          <w:lang w:eastAsia="zh-CN"/>
        </w:rPr>
        <w:t>36.413</w:t>
      </w:r>
      <w:r w:rsidRPr="001D2CEF">
        <w:rPr>
          <w:rFonts w:cs="Arial" w:hint="eastAsia"/>
          <w:szCs w:val="18"/>
          <w:lang w:eastAsia="zh-CN"/>
        </w:rPr>
        <w:t>.</w:t>
      </w:r>
      <w:r>
        <w:rPr>
          <w:rFonts w:cs="Arial"/>
          <w:szCs w:val="18"/>
          <w:lang w:eastAsia="zh-CN"/>
        </w:rPr>
        <w:t xml:space="preserve"> </w:t>
      </w:r>
      <w:r w:rsidRPr="001D2CEF">
        <w:rPr>
          <w:rFonts w:cs="Arial"/>
          <w:szCs w:val="18"/>
        </w:rPr>
        <w:t>The string shall be f</w:t>
      </w:r>
      <w:r>
        <w:rPr>
          <w:rFonts w:cs="Arial"/>
          <w:szCs w:val="18"/>
        </w:rPr>
        <w:t>ormatted with the following pattern</w:t>
      </w:r>
      <w:r w:rsidRPr="001D2CEF">
        <w:rPr>
          <w:rFonts w:cs="Arial"/>
          <w:szCs w:val="18"/>
        </w:rPr>
        <w:t xml:space="preserve">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r>
        <w:rPr>
          <w:rFonts w:cs="Arial"/>
          <w:szCs w:val="18"/>
        </w:rPr>
        <w:t xml:space="preserve"> </w:t>
      </w: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708A5956" w14:textId="77777777" w:rsidR="001F35F0" w:rsidRDefault="001F35F0" w:rsidP="001F35F0">
      <w:pPr>
        <w:pStyle w:val="PL"/>
      </w:pPr>
    </w:p>
    <w:p w14:paraId="43BA0664"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52940943" w14:textId="77777777" w:rsidR="00E92CBF" w:rsidRPr="00F11966" w:rsidRDefault="00E92CBF" w:rsidP="00E92CBF">
      <w:pPr>
        <w:pStyle w:val="PL"/>
      </w:pPr>
      <w:r w:rsidRPr="00F11966">
        <w:rPr>
          <w:lang w:val="en-US"/>
        </w:rPr>
        <w:t xml:space="preserve">      $ref: '#/components/schemas/Bytes'</w:t>
      </w:r>
    </w:p>
    <w:p w14:paraId="6F744A4A" w14:textId="46D6EF7D" w:rsidR="001F35F0" w:rsidRPr="00AC30FE" w:rsidRDefault="001F35F0" w:rsidP="001F35F0">
      <w:pPr>
        <w:pStyle w:val="PL"/>
      </w:pPr>
      <w:r>
        <w:t xml:space="preserve">  </w:t>
      </w:r>
      <w:r w:rsidRPr="00F11966">
        <w:t xml:space="preserve">  </w:t>
      </w:r>
      <w:r>
        <w:t xml:space="preserve">  </w:t>
      </w:r>
      <w:r w:rsidRPr="00F11966">
        <w:t>description:</w:t>
      </w:r>
      <w:r>
        <w:t xml:space="preserve"> </w:t>
      </w:r>
      <w:r w:rsidRPr="001D2CEF">
        <w:rPr>
          <w:rFonts w:cs="Arial"/>
          <w:szCs w:val="18"/>
        </w:rPr>
        <w:t>Global Line Identifier uniquely identifying the line connecting the 5G-BRG or FN-BRG to the 5GS. See clause 28.16.3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Pr>
          <w:rFonts w:cs="Arial"/>
          <w:szCs w:val="18"/>
        </w:rPr>
        <w:t xml:space="preserve"> </w:t>
      </w:r>
      <w:r w:rsidRPr="001D2CEF">
        <w:t>This shall be encoded as a string with format "byte" as define</w:t>
      </w:r>
      <w:r>
        <w:t xml:space="preserve">d in OpenAPI </w:t>
      </w:r>
      <w:r w:rsidRPr="001D2CEF">
        <w:t>Specification, i.e. base64-encoded characters, representing the GLI value (up to 150 bytes) encoded as specified in BBF WT-470</w:t>
      </w:r>
      <w:r>
        <w:t>.</w:t>
      </w:r>
    </w:p>
    <w:p w14:paraId="14342E8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30E8B234" w14:textId="77777777" w:rsidR="0059735A" w:rsidRPr="00F11966" w:rsidRDefault="0059735A" w:rsidP="0059735A">
      <w:pPr>
        <w:pStyle w:val="PL"/>
      </w:pPr>
      <w:r w:rsidRPr="00F11966">
        <w:t xml:space="preserve">      type: string</w:t>
      </w:r>
    </w:p>
    <w:p w14:paraId="24E247BB"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rsidRPr="00D814A4">
        <w:t xml:space="preserve"> </w:t>
      </w:r>
      <w:r w:rsidRPr="007D77B9">
        <w:t>Global Cable Identifier uniquely identifying the connection between the 5G-CRG or FN-CRG to the 5GS. See clause 28.15.4 of 3GPP</w:t>
      </w:r>
      <w:r>
        <w:t xml:space="preserve"> </w:t>
      </w:r>
      <w:r w:rsidRPr="007D77B9">
        <w:t>TS</w:t>
      </w:r>
      <w:r>
        <w:t xml:space="preserve"> </w:t>
      </w:r>
      <w:r w:rsidRPr="007D77B9">
        <w:t>23.003.</w:t>
      </w:r>
      <w:r>
        <w:t xml:space="preserve"> </w:t>
      </w:r>
      <w:r w:rsidRPr="00BA1172">
        <w:t xml:space="preserve">This shall be encoded as a string </w:t>
      </w:r>
      <w:r>
        <w:t xml:space="preserve">per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in clause </w:t>
      </w:r>
      <w:r w:rsidRPr="00A868AB">
        <w:rPr>
          <w:rFonts w:hint="eastAsia"/>
        </w:rPr>
        <w:t>2.</w:t>
      </w:r>
      <w:r w:rsidRPr="00A868AB">
        <w:t>2 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 CableLabs WR-TR-5WWC-ARCH</w:t>
      </w:r>
      <w:r w:rsidRPr="001D2CEF">
        <w:t>.</w:t>
      </w:r>
    </w:p>
    <w:p w14:paraId="6A09363A" w14:textId="77777777" w:rsidR="00E92CBF" w:rsidRPr="00202CB2" w:rsidRDefault="00E92CBF" w:rsidP="00E92CBF">
      <w:pPr>
        <w:pStyle w:val="PL"/>
      </w:pPr>
    </w:p>
    <w:p w14:paraId="7E7237E4" w14:textId="77777777" w:rsidR="00E92CBF" w:rsidRPr="00F11966" w:rsidRDefault="00E92CBF" w:rsidP="00E92CBF">
      <w:pPr>
        <w:pStyle w:val="PL"/>
        <w:rPr>
          <w:lang w:val="en-US"/>
        </w:rPr>
      </w:pPr>
      <w:r w:rsidRPr="00F11966">
        <w:rPr>
          <w:lang w:val="en-US"/>
        </w:rPr>
        <w:t>#</w:t>
      </w:r>
    </w:p>
    <w:p w14:paraId="7ED72A73" w14:textId="77777777" w:rsidR="00E92CBF" w:rsidRPr="00F11966" w:rsidRDefault="00E92CBF" w:rsidP="00E92CBF">
      <w:pPr>
        <w:pStyle w:val="PL"/>
        <w:rPr>
          <w:lang w:val="en-US"/>
        </w:rPr>
      </w:pPr>
      <w:r w:rsidRPr="00F11966">
        <w:rPr>
          <w:lang w:val="en-US"/>
        </w:rPr>
        <w:t># ENUMERATED DATA TYPES</w:t>
      </w:r>
    </w:p>
    <w:p w14:paraId="1F846B1A" w14:textId="77777777" w:rsidR="00E92CBF" w:rsidRPr="00F11966" w:rsidRDefault="00E92CBF" w:rsidP="00E92CBF">
      <w:pPr>
        <w:pStyle w:val="PL"/>
        <w:rPr>
          <w:lang w:val="en-US"/>
        </w:rPr>
      </w:pPr>
      <w:r w:rsidRPr="00F11966">
        <w:rPr>
          <w:lang w:val="en-US"/>
        </w:rPr>
        <w:t>#</w:t>
      </w:r>
    </w:p>
    <w:p w14:paraId="360D7885" w14:textId="77777777" w:rsidR="00E92CBF" w:rsidRPr="00F11966" w:rsidRDefault="00E92CBF" w:rsidP="00E92CBF">
      <w:pPr>
        <w:pStyle w:val="PL"/>
        <w:rPr>
          <w:lang w:val="en-US"/>
        </w:rPr>
      </w:pPr>
    </w:p>
    <w:p w14:paraId="3DD5695F" w14:textId="77777777" w:rsidR="00E92CBF" w:rsidRPr="00F11966" w:rsidRDefault="00E92CBF" w:rsidP="00E92CBF">
      <w:pPr>
        <w:pStyle w:val="PL"/>
        <w:rPr>
          <w:lang w:val="en-US"/>
        </w:rPr>
      </w:pPr>
      <w:r w:rsidRPr="00F11966">
        <w:rPr>
          <w:lang w:val="en-US"/>
        </w:rPr>
        <w:t xml:space="preserve">    AccessType:</w:t>
      </w:r>
    </w:p>
    <w:p w14:paraId="3F38404C" w14:textId="77777777" w:rsidR="00E92CBF" w:rsidRPr="00F11966" w:rsidRDefault="00E92CBF" w:rsidP="00E92CBF">
      <w:pPr>
        <w:pStyle w:val="PL"/>
        <w:rPr>
          <w:lang w:val="en-US"/>
        </w:rPr>
      </w:pPr>
      <w:r w:rsidRPr="00F11966">
        <w:rPr>
          <w:lang w:val="en-US"/>
        </w:rPr>
        <w:t xml:space="preserve">      type: string</w:t>
      </w:r>
    </w:p>
    <w:p w14:paraId="6C0774D4" w14:textId="77777777" w:rsidR="00E92CBF" w:rsidRPr="00F11966" w:rsidRDefault="00E92CBF" w:rsidP="00E92CBF">
      <w:pPr>
        <w:pStyle w:val="PL"/>
        <w:rPr>
          <w:lang w:val="en-US"/>
        </w:rPr>
      </w:pPr>
      <w:r w:rsidRPr="00F11966">
        <w:rPr>
          <w:lang w:val="en-US"/>
        </w:rPr>
        <w:t xml:space="preserve">      enum:</w:t>
      </w:r>
    </w:p>
    <w:p w14:paraId="7519E552" w14:textId="77777777" w:rsidR="00E92CBF" w:rsidRPr="00F11966" w:rsidRDefault="00E92CBF" w:rsidP="00E92CBF">
      <w:pPr>
        <w:pStyle w:val="PL"/>
        <w:rPr>
          <w:lang w:val="en-US"/>
        </w:rPr>
      </w:pPr>
      <w:r w:rsidRPr="00F11966">
        <w:rPr>
          <w:lang w:val="en-US"/>
        </w:rPr>
        <w:t xml:space="preserve">        - 3GPP_ACCESS</w:t>
      </w:r>
    </w:p>
    <w:p w14:paraId="7D7F61D0" w14:textId="77777777" w:rsidR="00E92CBF" w:rsidRPr="00F11966" w:rsidRDefault="00E92CBF" w:rsidP="00E92CBF">
      <w:pPr>
        <w:pStyle w:val="PL"/>
        <w:rPr>
          <w:lang w:val="en-US"/>
        </w:rPr>
      </w:pPr>
      <w:r w:rsidRPr="00F11966">
        <w:rPr>
          <w:lang w:val="en-US"/>
        </w:rPr>
        <w:t xml:space="preserve">        - NON_3GPP_ACCESS</w:t>
      </w:r>
    </w:p>
    <w:p w14:paraId="78B12B1C" w14:textId="77777777"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Indicates wether the access is  via 3GPP or via non-3GPP</w:t>
      </w:r>
      <w:r w:rsidRPr="001D2CEF">
        <w:t>.</w:t>
      </w:r>
    </w:p>
    <w:p w14:paraId="1AD85F7A" w14:textId="77777777" w:rsidR="00E92CBF" w:rsidRPr="00F11966" w:rsidRDefault="00E92CBF" w:rsidP="00E92CBF">
      <w:pPr>
        <w:pStyle w:val="PL"/>
        <w:rPr>
          <w:lang w:val="en-US"/>
        </w:rPr>
      </w:pPr>
      <w:r w:rsidRPr="00F11966">
        <w:rPr>
          <w:lang w:val="en-US"/>
        </w:rPr>
        <w:t xml:space="preserve">    AccessTypeRm:</w:t>
      </w:r>
    </w:p>
    <w:p w14:paraId="79D388FC" w14:textId="77777777" w:rsidR="00E92CBF" w:rsidRPr="00F11966" w:rsidRDefault="00E92CBF" w:rsidP="00E92CBF">
      <w:pPr>
        <w:pStyle w:val="PL"/>
        <w:rPr>
          <w:lang w:val="en-US"/>
        </w:rPr>
      </w:pPr>
      <w:r w:rsidRPr="00F11966">
        <w:rPr>
          <w:lang w:val="en-US"/>
        </w:rPr>
        <w:t xml:space="preserve">      anyOf:</w:t>
      </w:r>
    </w:p>
    <w:p w14:paraId="433B1831" w14:textId="77777777" w:rsidR="00E92CBF" w:rsidRPr="00F11966" w:rsidRDefault="00E92CBF" w:rsidP="00E92CBF">
      <w:pPr>
        <w:pStyle w:val="PL"/>
        <w:rPr>
          <w:lang w:val="en-US"/>
        </w:rPr>
      </w:pPr>
      <w:r w:rsidRPr="00F11966">
        <w:rPr>
          <w:lang w:val="en-US"/>
        </w:rPr>
        <w:t xml:space="preserve">        - $ref: '#/components/schemas/AccessType'</w:t>
      </w:r>
    </w:p>
    <w:p w14:paraId="4D1BF853" w14:textId="77777777" w:rsidR="00E92CBF" w:rsidRPr="00F11966" w:rsidRDefault="00E92CBF" w:rsidP="00E92CBF">
      <w:pPr>
        <w:pStyle w:val="PL"/>
        <w:rPr>
          <w:lang w:val="en-US"/>
        </w:rPr>
      </w:pPr>
      <w:r w:rsidRPr="00F11966">
        <w:rPr>
          <w:lang w:val="en-US"/>
        </w:rPr>
        <w:t xml:space="preserve">        - $ref: '#/components/schemas/NullValue'</w:t>
      </w:r>
    </w:p>
    <w:p w14:paraId="083A9841" w14:textId="77777777" w:rsidR="001F35F0" w:rsidRPr="00F11966" w:rsidRDefault="001F35F0" w:rsidP="001F35F0">
      <w:pPr>
        <w:pStyle w:val="PL"/>
        <w:rPr>
          <w:lang w:val="en-US"/>
        </w:rPr>
      </w:pPr>
      <w:r>
        <w:t xml:space="preserve">  </w:t>
      </w:r>
      <w:r w:rsidRPr="00F11966">
        <w:t xml:space="preserve">  </w:t>
      </w:r>
      <w:r>
        <w:t xml:space="preserve">  </w:t>
      </w:r>
      <w:r w:rsidRPr="00F11966">
        <w:t>description:</w:t>
      </w:r>
      <w:r>
        <w:t xml:space="preserve"> Indicates wether the access is via 3GPP or via non-3GPP </w:t>
      </w:r>
      <w:r w:rsidRPr="00F11966">
        <w:t xml:space="preserve">but with the OpenAPI </w:t>
      </w:r>
      <w:r>
        <w:t>"nullable=</w:t>
      </w:r>
      <w:r w:rsidRPr="00F11966">
        <w:t xml:space="preserve"> true" property</w:t>
      </w:r>
      <w:r w:rsidRPr="001D2CEF">
        <w:t>.</w:t>
      </w:r>
    </w:p>
    <w:p w14:paraId="451270E7" w14:textId="77777777" w:rsidR="00E92CBF" w:rsidRPr="00F11966" w:rsidRDefault="00E92CBF" w:rsidP="00E92CBF">
      <w:pPr>
        <w:pStyle w:val="PL"/>
        <w:rPr>
          <w:lang w:val="en-US"/>
        </w:rPr>
      </w:pPr>
      <w:r w:rsidRPr="00F11966">
        <w:rPr>
          <w:lang w:val="en-US"/>
        </w:rPr>
        <w:t xml:space="preserve">    RatType:</w:t>
      </w:r>
    </w:p>
    <w:p w14:paraId="6F822535" w14:textId="77777777" w:rsidR="00E92CBF" w:rsidRPr="00F11966" w:rsidRDefault="00E92CBF" w:rsidP="00E92CBF">
      <w:pPr>
        <w:pStyle w:val="PL"/>
        <w:rPr>
          <w:lang w:val="en-US"/>
        </w:rPr>
      </w:pPr>
      <w:r w:rsidRPr="00F11966">
        <w:rPr>
          <w:lang w:val="en-US"/>
        </w:rPr>
        <w:t xml:space="preserve">      anyOf:</w:t>
      </w:r>
    </w:p>
    <w:p w14:paraId="6EDA538B" w14:textId="77777777" w:rsidR="00E92CBF" w:rsidRPr="00F11966" w:rsidRDefault="00E92CBF" w:rsidP="00E92CBF">
      <w:pPr>
        <w:pStyle w:val="PL"/>
        <w:rPr>
          <w:lang w:val="en-US"/>
        </w:rPr>
      </w:pPr>
      <w:r w:rsidRPr="00F11966">
        <w:rPr>
          <w:lang w:val="en-US"/>
        </w:rPr>
        <w:t xml:space="preserve">        - type: string</w:t>
      </w:r>
    </w:p>
    <w:p w14:paraId="48C3EDE9" w14:textId="77777777" w:rsidR="00E92CBF" w:rsidRPr="00F11966" w:rsidRDefault="00E92CBF" w:rsidP="00E92CBF">
      <w:pPr>
        <w:pStyle w:val="PL"/>
        <w:rPr>
          <w:lang w:val="en-US"/>
        </w:rPr>
      </w:pPr>
      <w:r w:rsidRPr="00F11966">
        <w:rPr>
          <w:lang w:val="en-US"/>
        </w:rPr>
        <w:t xml:space="preserve">          enum:</w:t>
      </w:r>
    </w:p>
    <w:p w14:paraId="1F8AEB93" w14:textId="77777777" w:rsidR="00E92CBF" w:rsidRPr="00F11966" w:rsidRDefault="00E92CBF" w:rsidP="00E92CBF">
      <w:pPr>
        <w:pStyle w:val="PL"/>
        <w:rPr>
          <w:lang w:val="en-US"/>
        </w:rPr>
      </w:pPr>
      <w:r w:rsidRPr="00F11966">
        <w:rPr>
          <w:lang w:val="en-US"/>
        </w:rPr>
        <w:t xml:space="preserve">            - NR</w:t>
      </w:r>
    </w:p>
    <w:p w14:paraId="2F7C1768" w14:textId="77777777" w:rsidR="00E92CBF" w:rsidRPr="00F11966" w:rsidRDefault="00E92CBF" w:rsidP="00E92CBF">
      <w:pPr>
        <w:pStyle w:val="PL"/>
        <w:rPr>
          <w:lang w:val="en-US"/>
        </w:rPr>
      </w:pPr>
      <w:r w:rsidRPr="00F11966">
        <w:rPr>
          <w:lang w:val="en-US"/>
        </w:rPr>
        <w:t xml:space="preserve">            - EUTRA</w:t>
      </w:r>
    </w:p>
    <w:p w14:paraId="469AC2AE" w14:textId="77777777" w:rsidR="00E92CBF" w:rsidRPr="00F11966" w:rsidRDefault="00E92CBF" w:rsidP="00E92CBF">
      <w:pPr>
        <w:pStyle w:val="PL"/>
        <w:rPr>
          <w:lang w:val="en-US"/>
        </w:rPr>
      </w:pPr>
      <w:r w:rsidRPr="00F11966">
        <w:rPr>
          <w:lang w:val="en-US"/>
        </w:rPr>
        <w:t xml:space="preserve">            - WLAN</w:t>
      </w:r>
    </w:p>
    <w:p w14:paraId="3A2B5525" w14:textId="77777777" w:rsidR="00E92CBF" w:rsidRPr="00F11966" w:rsidRDefault="00E92CBF" w:rsidP="00E92CBF">
      <w:pPr>
        <w:pStyle w:val="PL"/>
        <w:rPr>
          <w:lang w:val="en-US"/>
        </w:rPr>
      </w:pPr>
      <w:r w:rsidRPr="00F11966">
        <w:rPr>
          <w:lang w:val="en-US"/>
        </w:rPr>
        <w:lastRenderedPageBreak/>
        <w:t xml:space="preserve">            - VIRTUAL</w:t>
      </w:r>
    </w:p>
    <w:p w14:paraId="2B6E2E4E"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3CF33336" w14:textId="77777777" w:rsidR="00E92CBF" w:rsidRPr="00F11966" w:rsidRDefault="00E92CBF" w:rsidP="00E92CBF">
      <w:pPr>
        <w:pStyle w:val="PL"/>
        <w:rPr>
          <w:lang w:val="en-US" w:eastAsia="zh-CN"/>
        </w:rPr>
      </w:pPr>
      <w:r w:rsidRPr="00F11966">
        <w:rPr>
          <w:lang w:val="en-US" w:eastAsia="zh-CN"/>
        </w:rPr>
        <w:t xml:space="preserve">            - WIRELINE</w:t>
      </w:r>
    </w:p>
    <w:p w14:paraId="59008664" w14:textId="77777777" w:rsidR="00E92CBF" w:rsidRPr="00F11966" w:rsidRDefault="00E92CBF" w:rsidP="00E92CBF">
      <w:pPr>
        <w:pStyle w:val="PL"/>
        <w:rPr>
          <w:lang w:val="en-US" w:eastAsia="zh-CN"/>
        </w:rPr>
      </w:pPr>
      <w:r w:rsidRPr="00F11966">
        <w:rPr>
          <w:lang w:val="en-US" w:eastAsia="zh-CN"/>
        </w:rPr>
        <w:t xml:space="preserve">            - WIRELINE_CABLE</w:t>
      </w:r>
    </w:p>
    <w:p w14:paraId="04309A20"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57957166" w14:textId="77777777" w:rsidR="00E92CBF" w:rsidRPr="00F11966" w:rsidRDefault="00E92CBF" w:rsidP="00E92CBF">
      <w:pPr>
        <w:pStyle w:val="PL"/>
        <w:rPr>
          <w:lang w:val="en-US" w:eastAsia="zh-CN"/>
        </w:rPr>
      </w:pPr>
      <w:r w:rsidRPr="00F11966">
        <w:rPr>
          <w:lang w:val="en-US" w:eastAsia="zh-CN"/>
        </w:rPr>
        <w:t xml:space="preserve">            - LTE-M</w:t>
      </w:r>
    </w:p>
    <w:p w14:paraId="1B2C439A" w14:textId="77777777" w:rsidR="00E92CBF" w:rsidRPr="00F11966" w:rsidRDefault="00E92CBF" w:rsidP="00E92CBF">
      <w:pPr>
        <w:pStyle w:val="PL"/>
        <w:rPr>
          <w:lang w:val="en-US" w:eastAsia="zh-CN"/>
        </w:rPr>
      </w:pPr>
      <w:r w:rsidRPr="00F11966">
        <w:rPr>
          <w:lang w:val="en-US" w:eastAsia="zh-CN"/>
        </w:rPr>
        <w:t xml:space="preserve">            - NR_U</w:t>
      </w:r>
    </w:p>
    <w:p w14:paraId="0C2A33DB" w14:textId="77777777" w:rsidR="00E92CBF" w:rsidRPr="00F11966" w:rsidRDefault="00E92CBF" w:rsidP="00E92CBF">
      <w:pPr>
        <w:pStyle w:val="PL"/>
        <w:rPr>
          <w:lang w:val="en-US" w:eastAsia="zh-CN"/>
        </w:rPr>
      </w:pPr>
      <w:r w:rsidRPr="00F11966">
        <w:rPr>
          <w:lang w:val="en-US" w:eastAsia="zh-CN"/>
        </w:rPr>
        <w:t xml:space="preserve">            - EUTRA_U</w:t>
      </w:r>
    </w:p>
    <w:p w14:paraId="4A1401EB" w14:textId="77777777" w:rsidR="00E92CBF" w:rsidRPr="00F11966" w:rsidRDefault="00E92CBF" w:rsidP="00E92CBF">
      <w:pPr>
        <w:pStyle w:val="PL"/>
        <w:rPr>
          <w:lang w:eastAsia="zh-CN"/>
        </w:rPr>
      </w:pPr>
      <w:r w:rsidRPr="00F11966">
        <w:rPr>
          <w:lang w:eastAsia="zh-CN"/>
        </w:rPr>
        <w:t xml:space="preserve">            - TRUSTED_N3GA</w:t>
      </w:r>
    </w:p>
    <w:p w14:paraId="7C9A7866" w14:textId="77777777" w:rsidR="00E92CBF" w:rsidRPr="00F11966" w:rsidRDefault="00E92CBF" w:rsidP="00E92CBF">
      <w:pPr>
        <w:pStyle w:val="PL"/>
        <w:rPr>
          <w:lang w:val="en-US" w:eastAsia="zh-CN"/>
        </w:rPr>
      </w:pPr>
      <w:r w:rsidRPr="00F11966">
        <w:rPr>
          <w:lang w:eastAsia="zh-CN"/>
        </w:rPr>
        <w:t xml:space="preserve">            - TRUSTED_WLAN</w:t>
      </w:r>
    </w:p>
    <w:p w14:paraId="4D09CDB3"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0C25348E" w14:textId="77777777" w:rsidR="00E92CBF" w:rsidRPr="00F11966" w:rsidRDefault="00E92CBF" w:rsidP="00E92CBF">
      <w:pPr>
        <w:pStyle w:val="PL"/>
        <w:rPr>
          <w:lang w:val="en-US" w:eastAsia="zh-CN"/>
        </w:rPr>
      </w:pPr>
      <w:r w:rsidRPr="00F11966">
        <w:rPr>
          <w:lang w:val="en-US" w:eastAsia="zh-CN"/>
        </w:rPr>
        <w:t xml:space="preserve">            - GERA</w:t>
      </w:r>
    </w:p>
    <w:p w14:paraId="36F57FF6" w14:textId="77777777" w:rsidR="00B66715" w:rsidRPr="00471BD4" w:rsidRDefault="00B66715" w:rsidP="00B6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NR_LEO</w:t>
      </w:r>
    </w:p>
    <w:p w14:paraId="033AD1BE" w14:textId="77777777" w:rsidR="00B66715" w:rsidRPr="00471BD4" w:rsidRDefault="00B66715" w:rsidP="00B6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NR_MEO</w:t>
      </w:r>
    </w:p>
    <w:p w14:paraId="028D238B" w14:textId="77777777" w:rsidR="00B66715" w:rsidRPr="00471BD4" w:rsidRDefault="00B66715" w:rsidP="00B6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NR_GEO</w:t>
      </w:r>
    </w:p>
    <w:p w14:paraId="7B9943D7" w14:textId="77777777" w:rsidR="00B66715" w:rsidRPr="00471BD4" w:rsidRDefault="00B66715" w:rsidP="00B6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471BD4">
        <w:rPr>
          <w:rFonts w:ascii="Courier New" w:hAnsi="Courier New"/>
          <w:noProof/>
          <w:sz w:val="16"/>
          <w:lang w:val="en-US" w:eastAsia="zh-CN"/>
        </w:rPr>
        <w:t xml:space="preserve">            - NR_OTHER_SAT</w:t>
      </w:r>
    </w:p>
    <w:p w14:paraId="0A5DEDFA" w14:textId="77777777" w:rsidR="00E92CBF" w:rsidRPr="00F11966" w:rsidRDefault="00E92CBF" w:rsidP="00E92CBF">
      <w:pPr>
        <w:pStyle w:val="PL"/>
        <w:rPr>
          <w:lang w:val="en-US"/>
        </w:rPr>
      </w:pPr>
      <w:r w:rsidRPr="00F11966">
        <w:rPr>
          <w:lang w:val="en-US"/>
        </w:rPr>
        <w:t xml:space="preserve">        - type: string</w:t>
      </w:r>
    </w:p>
    <w:p w14:paraId="7A7EDFC9" w14:textId="705C08D2" w:rsidR="00AC23BD" w:rsidRPr="00F11966" w:rsidRDefault="00AC23BD" w:rsidP="00AC23BD">
      <w:pPr>
        <w:pStyle w:val="PL"/>
        <w:rPr>
          <w:lang w:val="en-US"/>
        </w:rPr>
      </w:pPr>
      <w:r>
        <w:t xml:space="preserve"> </w:t>
      </w:r>
      <w:r w:rsidRPr="00F11966">
        <w:t xml:space="preserve">  </w:t>
      </w:r>
      <w:r>
        <w:t xml:space="preserve">   </w:t>
      </w:r>
      <w:r w:rsidRPr="00F11966">
        <w:t>description:</w:t>
      </w:r>
      <w:r>
        <w:t xml:space="preserve"> Indicates the radio access used</w:t>
      </w:r>
      <w:r w:rsidRPr="001D2CEF">
        <w:t>.</w:t>
      </w:r>
    </w:p>
    <w:p w14:paraId="507F40BF" w14:textId="77777777" w:rsidR="00E92CBF" w:rsidRPr="00F11966" w:rsidRDefault="00E92CBF" w:rsidP="00E92CBF">
      <w:pPr>
        <w:pStyle w:val="PL"/>
        <w:rPr>
          <w:lang w:val="en-US"/>
        </w:rPr>
      </w:pPr>
      <w:r w:rsidRPr="00F11966">
        <w:rPr>
          <w:lang w:val="en-US"/>
        </w:rPr>
        <w:t xml:space="preserve">    RatTypeRm:</w:t>
      </w:r>
    </w:p>
    <w:p w14:paraId="3CE3D0AE"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0AC96F44" w14:textId="77777777" w:rsidR="00E92CBF" w:rsidRPr="00F11966" w:rsidRDefault="00E92CBF" w:rsidP="00E92CBF">
      <w:pPr>
        <w:pStyle w:val="PL"/>
        <w:rPr>
          <w:lang w:val="en-US"/>
        </w:rPr>
      </w:pPr>
      <w:r w:rsidRPr="00F11966">
        <w:rPr>
          <w:lang w:val="en-US"/>
        </w:rPr>
        <w:t xml:space="preserve">        - $ref: '#/components/schemas/RatType'</w:t>
      </w:r>
    </w:p>
    <w:p w14:paraId="6CBE4530" w14:textId="77777777" w:rsidR="00D17B01" w:rsidRPr="00F11966" w:rsidRDefault="00D13C27" w:rsidP="00E92CBF">
      <w:pPr>
        <w:pStyle w:val="PL"/>
        <w:rPr>
          <w:lang w:val="en-US"/>
        </w:rPr>
      </w:pPr>
      <w:r w:rsidRPr="00F11966">
        <w:rPr>
          <w:lang w:val="en-US"/>
        </w:rPr>
        <w:t xml:space="preserve">        - $ref: '#/components/schemas/NullValue'</w:t>
      </w:r>
    </w:p>
    <w:p w14:paraId="56C0BCF9" w14:textId="77777777" w:rsidR="005F5496" w:rsidRPr="00F11966" w:rsidRDefault="005F5496" w:rsidP="005F5496">
      <w:pPr>
        <w:pStyle w:val="PL"/>
        <w:rPr>
          <w:lang w:val="en-US"/>
        </w:rPr>
      </w:pPr>
      <w:r>
        <w:t xml:space="preserve">    </w:t>
      </w:r>
      <w:r w:rsidRPr="00F11966">
        <w:t xml:space="preserve">  description:</w:t>
      </w:r>
      <w:r>
        <w:t xml:space="preserve"> Provides infromatiuon about the radio access</w:t>
      </w:r>
      <w:r w:rsidRPr="00F11966">
        <w:t xml:space="preserve"> but with the OpenAPI </w:t>
      </w:r>
      <w:r>
        <w:t>"nullable=</w:t>
      </w:r>
      <w:r w:rsidRPr="00F11966">
        <w:t xml:space="preserve"> true" property</w:t>
      </w:r>
      <w:r w:rsidRPr="001D2CEF">
        <w:t>.</w:t>
      </w:r>
    </w:p>
    <w:p w14:paraId="5A713933" w14:textId="77777777" w:rsidR="00E92CBF" w:rsidRPr="00F11966" w:rsidRDefault="00E92CBF" w:rsidP="00E92CBF">
      <w:pPr>
        <w:pStyle w:val="PL"/>
        <w:rPr>
          <w:lang w:val="en-US"/>
        </w:rPr>
      </w:pPr>
      <w:r w:rsidRPr="00F11966">
        <w:rPr>
          <w:lang w:val="en-US"/>
        </w:rPr>
        <w:t xml:space="preserve">    PduSessionType:</w:t>
      </w:r>
    </w:p>
    <w:p w14:paraId="44AC2F9F" w14:textId="77777777" w:rsidR="00E92CBF" w:rsidRPr="00F11966" w:rsidRDefault="00E92CBF" w:rsidP="00E92CBF">
      <w:pPr>
        <w:pStyle w:val="PL"/>
        <w:rPr>
          <w:lang w:val="en-US"/>
        </w:rPr>
      </w:pPr>
      <w:r w:rsidRPr="00F11966">
        <w:rPr>
          <w:lang w:val="en-US"/>
        </w:rPr>
        <w:t xml:space="preserve">      anyOf:</w:t>
      </w:r>
    </w:p>
    <w:p w14:paraId="1CABB54A" w14:textId="77777777" w:rsidR="00E92CBF" w:rsidRPr="00F11966" w:rsidRDefault="00E92CBF" w:rsidP="00E92CBF">
      <w:pPr>
        <w:pStyle w:val="PL"/>
      </w:pPr>
      <w:r w:rsidRPr="00F11966">
        <w:rPr>
          <w:lang w:val="en-US"/>
        </w:rPr>
        <w:t xml:space="preserve">        - </w:t>
      </w:r>
      <w:r w:rsidRPr="00F11966">
        <w:t>type: string</w:t>
      </w:r>
    </w:p>
    <w:p w14:paraId="02569926" w14:textId="77777777" w:rsidR="00E92CBF" w:rsidRPr="00F11966" w:rsidRDefault="00E92CBF" w:rsidP="00E92CBF">
      <w:pPr>
        <w:pStyle w:val="PL"/>
      </w:pPr>
      <w:r w:rsidRPr="00F11966">
        <w:t xml:space="preserve">          enum:</w:t>
      </w:r>
    </w:p>
    <w:p w14:paraId="4F3E024C" w14:textId="77777777" w:rsidR="00E92CBF" w:rsidRPr="00F11966" w:rsidRDefault="00E92CBF" w:rsidP="00E92CBF">
      <w:pPr>
        <w:pStyle w:val="PL"/>
      </w:pPr>
      <w:r w:rsidRPr="00F11966">
        <w:t xml:space="preserve">            - IPV4</w:t>
      </w:r>
    </w:p>
    <w:p w14:paraId="18EAFFFF" w14:textId="77777777" w:rsidR="00E92CBF" w:rsidRPr="00F11966" w:rsidRDefault="00E92CBF" w:rsidP="00E92CBF">
      <w:pPr>
        <w:pStyle w:val="PL"/>
      </w:pPr>
      <w:r w:rsidRPr="00F11966">
        <w:t xml:space="preserve">            - IPV6</w:t>
      </w:r>
    </w:p>
    <w:p w14:paraId="0A6B90B6" w14:textId="77777777" w:rsidR="00E92CBF" w:rsidRPr="00F11966" w:rsidRDefault="00E92CBF" w:rsidP="00E92CBF">
      <w:pPr>
        <w:pStyle w:val="PL"/>
      </w:pPr>
      <w:r w:rsidRPr="00F11966">
        <w:t xml:space="preserve">            - IPV4V6</w:t>
      </w:r>
    </w:p>
    <w:p w14:paraId="5B9B5CFF" w14:textId="77777777" w:rsidR="00E92CBF" w:rsidRPr="00F11966" w:rsidRDefault="00E92CBF" w:rsidP="00E92CBF">
      <w:pPr>
        <w:pStyle w:val="PL"/>
        <w:rPr>
          <w:lang w:val="en-US"/>
        </w:rPr>
      </w:pPr>
      <w:r w:rsidRPr="00F11966">
        <w:t xml:space="preserve">            </w:t>
      </w:r>
      <w:r w:rsidRPr="00F11966">
        <w:rPr>
          <w:lang w:val="en-US"/>
        </w:rPr>
        <w:t>- UNSTRUCTURED</w:t>
      </w:r>
    </w:p>
    <w:p w14:paraId="724B9C64" w14:textId="77777777" w:rsidR="00E92CBF" w:rsidRPr="00F11966" w:rsidRDefault="00E92CBF" w:rsidP="00E92CBF">
      <w:pPr>
        <w:pStyle w:val="PL"/>
        <w:rPr>
          <w:lang w:val="en-US"/>
        </w:rPr>
      </w:pPr>
      <w:r w:rsidRPr="00F11966">
        <w:rPr>
          <w:lang w:val="en-US"/>
        </w:rPr>
        <w:t xml:space="preserve">            - ETHERNET</w:t>
      </w:r>
    </w:p>
    <w:p w14:paraId="59BBAEE6" w14:textId="77777777" w:rsidR="00E92CBF" w:rsidRPr="00F11966" w:rsidRDefault="00E92CBF" w:rsidP="00E92CBF">
      <w:pPr>
        <w:pStyle w:val="PL"/>
      </w:pPr>
      <w:r w:rsidRPr="00F11966">
        <w:rPr>
          <w:lang w:val="en-US"/>
        </w:rPr>
        <w:t xml:space="preserve">        - </w:t>
      </w:r>
      <w:r w:rsidRPr="00F11966">
        <w:t>type: string</w:t>
      </w:r>
    </w:p>
    <w:p w14:paraId="60B31DB4" w14:textId="77777777" w:rsidR="00790304" w:rsidRPr="00F11966" w:rsidRDefault="00790304" w:rsidP="00790304">
      <w:pPr>
        <w:pStyle w:val="PL"/>
        <w:rPr>
          <w:lang w:val="en-US"/>
        </w:rPr>
      </w:pPr>
      <w:r>
        <w:t xml:space="preserve">    </w:t>
      </w:r>
      <w:r w:rsidRPr="00F11966">
        <w:t xml:space="preserve">  description:</w:t>
      </w:r>
      <w:r>
        <w:t xml:space="preserve"> </w:t>
      </w:r>
      <w:r w:rsidRPr="00F11966">
        <w:t>PduSessionType indicates the type of a PDU session. It shall comply with the provisions defined in table 5.4.3.3-1</w:t>
      </w:r>
      <w:r w:rsidRPr="001D2CEF">
        <w:t>.</w:t>
      </w:r>
    </w:p>
    <w:p w14:paraId="10319017" w14:textId="77777777" w:rsidR="00E92CBF" w:rsidRPr="00F11966" w:rsidRDefault="00E92CBF" w:rsidP="00E92CBF">
      <w:pPr>
        <w:pStyle w:val="PL"/>
        <w:rPr>
          <w:lang w:val="en-US"/>
        </w:rPr>
      </w:pPr>
      <w:r w:rsidRPr="00F11966">
        <w:rPr>
          <w:lang w:val="en-US"/>
        </w:rPr>
        <w:t xml:space="preserve">    PduSessionTypeRm:</w:t>
      </w:r>
    </w:p>
    <w:p w14:paraId="5871705C" w14:textId="77777777" w:rsidR="00E92CBF" w:rsidRPr="00F11966" w:rsidRDefault="00E92CBF" w:rsidP="00E92CBF">
      <w:pPr>
        <w:pStyle w:val="PL"/>
        <w:rPr>
          <w:lang w:val="en-US"/>
        </w:rPr>
      </w:pPr>
      <w:r w:rsidRPr="00F11966">
        <w:rPr>
          <w:lang w:val="en-US"/>
        </w:rPr>
        <w:t xml:space="preserve">      anyOf:</w:t>
      </w:r>
    </w:p>
    <w:p w14:paraId="12F0677F" w14:textId="77777777" w:rsidR="00E92CBF" w:rsidRPr="00F11966" w:rsidRDefault="00E92CBF" w:rsidP="00E92CBF">
      <w:pPr>
        <w:pStyle w:val="PL"/>
        <w:rPr>
          <w:lang w:val="en-US"/>
        </w:rPr>
      </w:pPr>
      <w:r w:rsidRPr="00F11966">
        <w:rPr>
          <w:lang w:val="en-US"/>
        </w:rPr>
        <w:t xml:space="preserve">        - $ref: '#/components/schemas/PduSessionType'</w:t>
      </w:r>
    </w:p>
    <w:p w14:paraId="2BBF2018" w14:textId="77777777" w:rsidR="00E92CBF" w:rsidRPr="00F11966" w:rsidRDefault="00E92CBF" w:rsidP="00E92CBF">
      <w:pPr>
        <w:pStyle w:val="PL"/>
        <w:rPr>
          <w:lang w:val="en-US"/>
        </w:rPr>
      </w:pPr>
      <w:r w:rsidRPr="00F11966">
        <w:rPr>
          <w:lang w:val="en-US"/>
        </w:rPr>
        <w:t xml:space="preserve">        - $ref: '#/components/schemas/NullValue'</w:t>
      </w:r>
    </w:p>
    <w:p w14:paraId="5065CD77"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PduSessionType indicates the type of a PDU session. It shall comply with the provisions defined in table 5.4.3.3-1</w:t>
      </w:r>
      <w:r>
        <w:t xml:space="preserve"> </w:t>
      </w:r>
      <w:r w:rsidRPr="00F11966">
        <w:t xml:space="preserve">but with the OpenAPI </w:t>
      </w:r>
      <w:r>
        <w:t>"nullable=</w:t>
      </w:r>
      <w:r w:rsidRPr="00F11966">
        <w:t xml:space="preserve"> true" property</w:t>
      </w:r>
      <w:r w:rsidRPr="001D2CEF">
        <w:t>.</w:t>
      </w:r>
    </w:p>
    <w:p w14:paraId="5E3F11F5" w14:textId="77777777" w:rsidR="00E92CBF" w:rsidRPr="00F11966" w:rsidRDefault="00E92CBF" w:rsidP="00E92CBF">
      <w:pPr>
        <w:pStyle w:val="PL"/>
        <w:rPr>
          <w:lang w:val="en-US"/>
        </w:rPr>
      </w:pPr>
      <w:r w:rsidRPr="00F11966">
        <w:rPr>
          <w:lang w:val="en-US"/>
        </w:rPr>
        <w:t xml:space="preserve">    UpIntegrity:</w:t>
      </w:r>
    </w:p>
    <w:p w14:paraId="34A0CAA8" w14:textId="77777777" w:rsidR="00E92CBF" w:rsidRPr="00F11966" w:rsidRDefault="00E92CBF" w:rsidP="00E92CBF">
      <w:pPr>
        <w:pStyle w:val="PL"/>
        <w:rPr>
          <w:lang w:val="en-US"/>
        </w:rPr>
      </w:pPr>
      <w:r w:rsidRPr="00F11966">
        <w:rPr>
          <w:lang w:val="en-US"/>
        </w:rPr>
        <w:t xml:space="preserve">      anyOf:</w:t>
      </w:r>
    </w:p>
    <w:p w14:paraId="178B6307" w14:textId="77777777" w:rsidR="00E92CBF" w:rsidRPr="00F11966" w:rsidRDefault="00E92CBF" w:rsidP="00E92CBF">
      <w:pPr>
        <w:pStyle w:val="PL"/>
        <w:rPr>
          <w:lang w:val="en-US"/>
        </w:rPr>
      </w:pPr>
      <w:r w:rsidRPr="00F11966">
        <w:rPr>
          <w:lang w:val="en-US"/>
        </w:rPr>
        <w:t xml:space="preserve">        - type: string</w:t>
      </w:r>
    </w:p>
    <w:p w14:paraId="5962CEC5" w14:textId="77777777" w:rsidR="00E92CBF" w:rsidRPr="00F11966" w:rsidRDefault="00E92CBF" w:rsidP="00E92CBF">
      <w:pPr>
        <w:pStyle w:val="PL"/>
        <w:rPr>
          <w:lang w:val="en-US"/>
        </w:rPr>
      </w:pPr>
      <w:r w:rsidRPr="00F11966">
        <w:rPr>
          <w:lang w:val="en-US"/>
        </w:rPr>
        <w:t xml:space="preserve">          enum:</w:t>
      </w:r>
    </w:p>
    <w:p w14:paraId="3EA3437E" w14:textId="77777777" w:rsidR="00E92CBF" w:rsidRPr="00F11966" w:rsidRDefault="00E92CBF" w:rsidP="00E92CBF">
      <w:pPr>
        <w:pStyle w:val="PL"/>
        <w:rPr>
          <w:lang w:val="en-US"/>
        </w:rPr>
      </w:pPr>
      <w:r w:rsidRPr="00F11966">
        <w:rPr>
          <w:lang w:val="en-US"/>
        </w:rPr>
        <w:t xml:space="preserve">            - REQUIRED</w:t>
      </w:r>
    </w:p>
    <w:p w14:paraId="18611024" w14:textId="77777777" w:rsidR="00E92CBF" w:rsidRPr="00F11966" w:rsidRDefault="00E92CBF" w:rsidP="00E92CBF">
      <w:pPr>
        <w:pStyle w:val="PL"/>
        <w:rPr>
          <w:lang w:val="en-US"/>
        </w:rPr>
      </w:pPr>
      <w:r w:rsidRPr="00F11966">
        <w:rPr>
          <w:lang w:val="en-US"/>
        </w:rPr>
        <w:t xml:space="preserve">            - PREFERRED</w:t>
      </w:r>
    </w:p>
    <w:p w14:paraId="5EB506F9" w14:textId="77777777" w:rsidR="00E92CBF" w:rsidRPr="00F11966" w:rsidRDefault="00E92CBF" w:rsidP="00E92CBF">
      <w:pPr>
        <w:pStyle w:val="PL"/>
        <w:rPr>
          <w:lang w:val="en-US"/>
        </w:rPr>
      </w:pPr>
      <w:r w:rsidRPr="00F11966">
        <w:rPr>
          <w:lang w:val="en-US"/>
        </w:rPr>
        <w:t xml:space="preserve">            - NOT_NEEDED</w:t>
      </w:r>
    </w:p>
    <w:p w14:paraId="61D96CC0" w14:textId="77777777" w:rsidR="00E92CBF" w:rsidRPr="00F11966" w:rsidRDefault="00E92CBF" w:rsidP="00E92CBF">
      <w:pPr>
        <w:pStyle w:val="PL"/>
        <w:rPr>
          <w:lang w:val="en-US"/>
        </w:rPr>
      </w:pPr>
      <w:r w:rsidRPr="00F11966">
        <w:rPr>
          <w:lang w:val="en-US"/>
        </w:rPr>
        <w:t xml:space="preserve">        - type: string</w:t>
      </w:r>
    </w:p>
    <w:p w14:paraId="77695FFA" w14:textId="77777777" w:rsidR="00790304" w:rsidRPr="00F11966" w:rsidRDefault="00790304" w:rsidP="00790304">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6D2DE9F9" w14:textId="77777777" w:rsidR="00E92CBF" w:rsidRPr="00F11966" w:rsidRDefault="00E92CBF" w:rsidP="00E92CBF">
      <w:pPr>
        <w:pStyle w:val="PL"/>
        <w:rPr>
          <w:lang w:val="en-US"/>
        </w:rPr>
      </w:pPr>
      <w:r w:rsidRPr="00F11966">
        <w:rPr>
          <w:lang w:val="en-US"/>
        </w:rPr>
        <w:t xml:space="preserve">    UpIntegrityRm:</w:t>
      </w:r>
    </w:p>
    <w:p w14:paraId="1575E8B3" w14:textId="77777777" w:rsidR="00E92CBF" w:rsidRPr="00F11966" w:rsidRDefault="00E92CBF" w:rsidP="00E92CBF">
      <w:pPr>
        <w:pStyle w:val="PL"/>
        <w:rPr>
          <w:lang w:val="en-US"/>
        </w:rPr>
      </w:pPr>
      <w:r w:rsidRPr="00F11966">
        <w:rPr>
          <w:lang w:val="en-US"/>
        </w:rPr>
        <w:t xml:space="preserve">      anyOf:</w:t>
      </w:r>
    </w:p>
    <w:p w14:paraId="676CDC96" w14:textId="77777777" w:rsidR="00E92CBF" w:rsidRPr="00F11966" w:rsidRDefault="00E92CBF" w:rsidP="00E92CBF">
      <w:pPr>
        <w:pStyle w:val="PL"/>
        <w:rPr>
          <w:lang w:val="en-US"/>
        </w:rPr>
      </w:pPr>
      <w:r w:rsidRPr="00F11966">
        <w:rPr>
          <w:lang w:val="en-US"/>
        </w:rPr>
        <w:t xml:space="preserve">        - $ref: '#/components/schemas/UpIntegrity'</w:t>
      </w:r>
    </w:p>
    <w:p w14:paraId="56576439" w14:textId="77777777" w:rsidR="00E92CBF" w:rsidRPr="00F11966" w:rsidRDefault="00E92CBF" w:rsidP="00E92CBF">
      <w:pPr>
        <w:pStyle w:val="PL"/>
        <w:rPr>
          <w:lang w:val="en-US"/>
        </w:rPr>
      </w:pPr>
      <w:r w:rsidRPr="00F11966">
        <w:rPr>
          <w:lang w:val="en-US"/>
        </w:rPr>
        <w:t xml:space="preserve">        - $ref: '#/components/schemas/NullValue'</w:t>
      </w:r>
    </w:p>
    <w:p w14:paraId="3F138D14" w14:textId="77777777" w:rsidR="005F5496" w:rsidRPr="00F11966" w:rsidRDefault="005F5496" w:rsidP="005F5496">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It shall comply with the provis</w:t>
      </w:r>
      <w:r>
        <w:t>ions defined in table 5.4.3.4-1</w:t>
      </w:r>
      <w:r w:rsidRPr="001D2CEF">
        <w:t>.</w:t>
      </w:r>
    </w:p>
    <w:p w14:paraId="71ACB09A" w14:textId="77777777" w:rsidR="00E92CBF" w:rsidRPr="00F11966" w:rsidRDefault="00E92CBF" w:rsidP="00E92CBF">
      <w:pPr>
        <w:pStyle w:val="PL"/>
        <w:rPr>
          <w:lang w:val="en-US"/>
        </w:rPr>
      </w:pPr>
      <w:r w:rsidRPr="00F11966">
        <w:rPr>
          <w:lang w:val="en-US"/>
        </w:rPr>
        <w:t xml:space="preserve">    UpConfidentiality:</w:t>
      </w:r>
    </w:p>
    <w:p w14:paraId="08FFF23E" w14:textId="77777777" w:rsidR="00E92CBF" w:rsidRPr="00F11966" w:rsidRDefault="00E92CBF" w:rsidP="00E92CBF">
      <w:pPr>
        <w:pStyle w:val="PL"/>
        <w:rPr>
          <w:lang w:val="en-US"/>
        </w:rPr>
      </w:pPr>
      <w:r w:rsidRPr="00F11966">
        <w:rPr>
          <w:lang w:val="en-US"/>
        </w:rPr>
        <w:t xml:space="preserve">      anyOf:</w:t>
      </w:r>
    </w:p>
    <w:p w14:paraId="5DFCF662" w14:textId="77777777" w:rsidR="00E92CBF" w:rsidRPr="00F11966" w:rsidRDefault="00E92CBF" w:rsidP="00E92CBF">
      <w:pPr>
        <w:pStyle w:val="PL"/>
        <w:rPr>
          <w:lang w:val="en-US"/>
        </w:rPr>
      </w:pPr>
      <w:r w:rsidRPr="00F11966">
        <w:rPr>
          <w:lang w:val="en-US"/>
        </w:rPr>
        <w:t xml:space="preserve">        - type: string</w:t>
      </w:r>
    </w:p>
    <w:p w14:paraId="4C8500D7" w14:textId="77777777" w:rsidR="00E92CBF" w:rsidRPr="00F11966" w:rsidRDefault="00E92CBF" w:rsidP="00E92CBF">
      <w:pPr>
        <w:pStyle w:val="PL"/>
        <w:rPr>
          <w:lang w:val="en-US"/>
        </w:rPr>
      </w:pPr>
      <w:r w:rsidRPr="00F11966">
        <w:rPr>
          <w:lang w:val="en-US"/>
        </w:rPr>
        <w:t xml:space="preserve">          enum:</w:t>
      </w:r>
    </w:p>
    <w:p w14:paraId="257E1FE2" w14:textId="77777777" w:rsidR="00E92CBF" w:rsidRPr="00F11966" w:rsidRDefault="00E92CBF" w:rsidP="00E92CBF">
      <w:pPr>
        <w:pStyle w:val="PL"/>
        <w:rPr>
          <w:lang w:val="en-US"/>
        </w:rPr>
      </w:pPr>
      <w:r w:rsidRPr="00F11966">
        <w:rPr>
          <w:lang w:val="en-US"/>
        </w:rPr>
        <w:t xml:space="preserve">            - REQUIRED</w:t>
      </w:r>
    </w:p>
    <w:p w14:paraId="7299EA87" w14:textId="77777777" w:rsidR="00E92CBF" w:rsidRPr="00F11966" w:rsidRDefault="00E92CBF" w:rsidP="00E92CBF">
      <w:pPr>
        <w:pStyle w:val="PL"/>
        <w:rPr>
          <w:lang w:val="en-US"/>
        </w:rPr>
      </w:pPr>
      <w:r w:rsidRPr="00F11966">
        <w:rPr>
          <w:lang w:val="en-US"/>
        </w:rPr>
        <w:t xml:space="preserve">            - PREFERRED</w:t>
      </w:r>
    </w:p>
    <w:p w14:paraId="15C73D8C" w14:textId="77777777" w:rsidR="00E92CBF" w:rsidRPr="00F11966" w:rsidRDefault="00E92CBF" w:rsidP="00E92CBF">
      <w:pPr>
        <w:pStyle w:val="PL"/>
        <w:rPr>
          <w:lang w:val="en-US"/>
        </w:rPr>
      </w:pPr>
      <w:r w:rsidRPr="00F11966">
        <w:rPr>
          <w:lang w:val="en-US"/>
        </w:rPr>
        <w:t xml:space="preserve">            - NOT_NEEDED</w:t>
      </w:r>
    </w:p>
    <w:p w14:paraId="1790EB1E" w14:textId="77777777" w:rsidR="00E92CBF" w:rsidRPr="00F11966" w:rsidRDefault="00E92CBF" w:rsidP="00E92CBF">
      <w:pPr>
        <w:pStyle w:val="PL"/>
        <w:rPr>
          <w:lang w:val="en-US"/>
        </w:rPr>
      </w:pPr>
      <w:r w:rsidRPr="00F11966">
        <w:rPr>
          <w:lang w:val="en-US"/>
        </w:rPr>
        <w:t xml:space="preserve">        - type: string</w:t>
      </w:r>
    </w:p>
    <w:p w14:paraId="0AB5634C"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w:t>
      </w:r>
      <w:r w:rsidRPr="00F11966">
        <w:t xml:space="preserve">indicates </w:t>
      </w:r>
      <w:r w:rsidRPr="00F11966">
        <w:rPr>
          <w:lang w:val="en-US"/>
        </w:rPr>
        <w:t>whether UP confidentiality protection is required, preferred or not needed for all the traffic on the PDU Session</w:t>
      </w:r>
      <w:r w:rsidRPr="00F11966">
        <w:t>. It shall comply with the provisions defined in table 5.4.3.5-1</w:t>
      </w:r>
      <w:r w:rsidRPr="001D2CEF">
        <w:t>.</w:t>
      </w:r>
    </w:p>
    <w:p w14:paraId="2D98ADC6" w14:textId="77777777" w:rsidR="00E92CBF" w:rsidRPr="00F11966" w:rsidRDefault="00E92CBF" w:rsidP="00E92CBF">
      <w:pPr>
        <w:pStyle w:val="PL"/>
        <w:rPr>
          <w:lang w:val="en-US"/>
        </w:rPr>
      </w:pPr>
      <w:r w:rsidRPr="00F11966">
        <w:rPr>
          <w:lang w:val="en-US"/>
        </w:rPr>
        <w:t xml:space="preserve">    UpConfidentialityRm:</w:t>
      </w:r>
    </w:p>
    <w:p w14:paraId="554F5088" w14:textId="77777777" w:rsidR="00E92CBF" w:rsidRPr="00F11966" w:rsidRDefault="00E92CBF" w:rsidP="00E92CBF">
      <w:pPr>
        <w:pStyle w:val="PL"/>
        <w:rPr>
          <w:lang w:val="en-US"/>
        </w:rPr>
      </w:pPr>
      <w:r w:rsidRPr="00F11966">
        <w:rPr>
          <w:lang w:val="en-US"/>
        </w:rPr>
        <w:t xml:space="preserve">      anyOf:</w:t>
      </w:r>
    </w:p>
    <w:p w14:paraId="5ED155CF" w14:textId="77777777" w:rsidR="00E92CBF" w:rsidRPr="00F11966" w:rsidRDefault="00E92CBF" w:rsidP="00E92CBF">
      <w:pPr>
        <w:pStyle w:val="PL"/>
        <w:rPr>
          <w:lang w:val="en-US"/>
        </w:rPr>
      </w:pPr>
      <w:r w:rsidRPr="00F11966">
        <w:rPr>
          <w:lang w:val="en-US"/>
        </w:rPr>
        <w:t xml:space="preserve">        - $ref: '#/components/schemas/UpConfidentiality'</w:t>
      </w:r>
    </w:p>
    <w:p w14:paraId="1FD5CF53" w14:textId="77777777" w:rsidR="00E92CBF" w:rsidRPr="00F11966" w:rsidRDefault="00E92CBF" w:rsidP="00E92CBF">
      <w:pPr>
        <w:pStyle w:val="PL"/>
        <w:rPr>
          <w:lang w:val="en-US"/>
        </w:rPr>
      </w:pPr>
      <w:r w:rsidRPr="00F11966">
        <w:rPr>
          <w:lang w:val="en-US"/>
        </w:rPr>
        <w:t xml:space="preserve">        - $ref: '#/components/schemas/NullValue'</w:t>
      </w:r>
    </w:p>
    <w:p w14:paraId="12C247A4" w14:textId="77777777" w:rsidR="005F5496" w:rsidRPr="00F11966" w:rsidRDefault="005F5496" w:rsidP="005F5496">
      <w:pPr>
        <w:pStyle w:val="PL"/>
        <w:rPr>
          <w:lang w:val="en-US"/>
        </w:rPr>
      </w:pPr>
      <w:r>
        <w:t xml:space="preserve">    </w:t>
      </w:r>
      <w:r w:rsidRPr="00F11966">
        <w:t xml:space="preserve">  description:</w:t>
      </w:r>
      <w:r>
        <w:t xml:space="preserve"> </w:t>
      </w:r>
      <w:r w:rsidRPr="00F11966">
        <w:t xml:space="preserve">indicates </w:t>
      </w:r>
      <w:r w:rsidRPr="00F11966">
        <w:rPr>
          <w:lang w:val="en-US"/>
        </w:rPr>
        <w:t>whether UP integrity protection is required, preferred or not needed for all the traffic on the PDU Session</w:t>
      </w:r>
      <w:r w:rsidRPr="00F11966">
        <w:t xml:space="preserve">. It shall comply with the provisions defined in table 5.4.3.4-1.but with the OpenAPI </w:t>
      </w:r>
      <w:r>
        <w:t>"nullable=</w:t>
      </w:r>
      <w:r w:rsidRPr="00F11966">
        <w:t xml:space="preserve"> true" property</w:t>
      </w:r>
      <w:r w:rsidRPr="001D2CEF">
        <w:t>.</w:t>
      </w:r>
    </w:p>
    <w:p w14:paraId="687F76EC" w14:textId="77777777" w:rsidR="00E92CBF" w:rsidRPr="00F11966" w:rsidRDefault="00E92CBF" w:rsidP="00E92CBF">
      <w:pPr>
        <w:pStyle w:val="PL"/>
      </w:pPr>
      <w:r w:rsidRPr="00F11966">
        <w:lastRenderedPageBreak/>
        <w:t xml:space="preserve">    SscMode:</w:t>
      </w:r>
    </w:p>
    <w:p w14:paraId="7D02186B" w14:textId="77777777" w:rsidR="00E92CBF" w:rsidRPr="00F11966" w:rsidRDefault="00E92CBF" w:rsidP="00E92CBF">
      <w:pPr>
        <w:pStyle w:val="PL"/>
      </w:pPr>
      <w:r w:rsidRPr="00F11966">
        <w:t xml:space="preserve">      anyOf:</w:t>
      </w:r>
    </w:p>
    <w:p w14:paraId="546FB529" w14:textId="77777777" w:rsidR="00E92CBF" w:rsidRPr="00F11966" w:rsidRDefault="00E92CBF" w:rsidP="00E92CBF">
      <w:pPr>
        <w:pStyle w:val="PL"/>
      </w:pPr>
      <w:r w:rsidRPr="00F11966">
        <w:t xml:space="preserve">        - type: string</w:t>
      </w:r>
    </w:p>
    <w:p w14:paraId="5C85BC23" w14:textId="77777777" w:rsidR="00E92CBF" w:rsidRPr="00F11966" w:rsidRDefault="00E92CBF" w:rsidP="00E92CBF">
      <w:pPr>
        <w:pStyle w:val="PL"/>
      </w:pPr>
      <w:r w:rsidRPr="00F11966">
        <w:t xml:space="preserve">          enum:</w:t>
      </w:r>
    </w:p>
    <w:p w14:paraId="118F672E" w14:textId="77777777" w:rsidR="00E92CBF" w:rsidRPr="00F11966" w:rsidRDefault="00E92CBF" w:rsidP="00E92CBF">
      <w:pPr>
        <w:pStyle w:val="PL"/>
      </w:pPr>
      <w:r w:rsidRPr="00F11966">
        <w:t xml:space="preserve">            - SSC_MODE_1</w:t>
      </w:r>
    </w:p>
    <w:p w14:paraId="457608BB" w14:textId="77777777" w:rsidR="00E92CBF" w:rsidRPr="00F11966" w:rsidRDefault="00E92CBF" w:rsidP="00E92CBF">
      <w:pPr>
        <w:pStyle w:val="PL"/>
      </w:pPr>
      <w:r w:rsidRPr="00F11966">
        <w:t xml:space="preserve">            - SSC_MODE_2</w:t>
      </w:r>
    </w:p>
    <w:p w14:paraId="5C39D08A" w14:textId="77777777" w:rsidR="00E92CBF" w:rsidRPr="00F11966" w:rsidRDefault="00E92CBF" w:rsidP="00E92CBF">
      <w:pPr>
        <w:pStyle w:val="PL"/>
      </w:pPr>
      <w:r w:rsidRPr="00F11966">
        <w:t xml:space="preserve">            - SSC_MODE_3</w:t>
      </w:r>
    </w:p>
    <w:p w14:paraId="31021979" w14:textId="77777777" w:rsidR="00E92CBF" w:rsidRPr="00F11966" w:rsidRDefault="00E92CBF" w:rsidP="00E92CBF">
      <w:pPr>
        <w:pStyle w:val="PL"/>
      </w:pPr>
      <w:r w:rsidRPr="00F11966">
        <w:t xml:space="preserve">        - type: string</w:t>
      </w:r>
    </w:p>
    <w:p w14:paraId="7E86E3C2" w14:textId="77777777" w:rsidR="00790304" w:rsidRPr="00F11966" w:rsidRDefault="00790304" w:rsidP="00790304">
      <w:pPr>
        <w:pStyle w:val="PL"/>
        <w:rPr>
          <w:lang w:val="en-US"/>
        </w:rPr>
      </w:pPr>
      <w:r>
        <w:t xml:space="preserve">    </w:t>
      </w:r>
      <w:r w:rsidRPr="00F11966">
        <w:t xml:space="preserve">  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p>
    <w:p w14:paraId="3897FA8B" w14:textId="77777777" w:rsidR="00E92CBF" w:rsidRPr="00F11966" w:rsidRDefault="00E92CBF" w:rsidP="00E92CBF">
      <w:pPr>
        <w:pStyle w:val="PL"/>
      </w:pPr>
      <w:r w:rsidRPr="00F11966">
        <w:t xml:space="preserve">    SscModeRm:</w:t>
      </w:r>
    </w:p>
    <w:p w14:paraId="39737A31" w14:textId="77777777" w:rsidR="00E92CBF" w:rsidRPr="00F11966" w:rsidRDefault="00E92CBF" w:rsidP="00E92CBF">
      <w:pPr>
        <w:pStyle w:val="PL"/>
      </w:pPr>
      <w:r w:rsidRPr="00F11966">
        <w:t xml:space="preserve">      anyOf:</w:t>
      </w:r>
    </w:p>
    <w:p w14:paraId="1E237F85" w14:textId="77777777" w:rsidR="00E92CBF" w:rsidRPr="00F11966" w:rsidRDefault="00E92CBF" w:rsidP="00E92CBF">
      <w:pPr>
        <w:pStyle w:val="PL"/>
      </w:pPr>
      <w:r w:rsidRPr="00F11966">
        <w:t xml:space="preserve">        - $ref: '#/components/schemas/SscMode'</w:t>
      </w:r>
    </w:p>
    <w:p w14:paraId="52DFE35D" w14:textId="77777777" w:rsidR="00E92CBF" w:rsidRPr="00F11966" w:rsidRDefault="00E92CBF" w:rsidP="00E92CBF">
      <w:pPr>
        <w:pStyle w:val="PL"/>
      </w:pPr>
      <w:r w:rsidRPr="00F11966">
        <w:t xml:space="preserve">        - $ref: </w:t>
      </w:r>
      <w:r w:rsidRPr="00F11966">
        <w:rPr>
          <w:lang w:val="en-US"/>
        </w:rPr>
        <w:t>'#/components/schemas/NullValue'</w:t>
      </w:r>
    </w:p>
    <w:p w14:paraId="3E877356"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represents the service and session continuity mode</w:t>
      </w:r>
      <w:r>
        <w:t xml:space="preserve"> </w:t>
      </w:r>
      <w:r w:rsidRPr="00F11966">
        <w:t>It shall comply with the pro</w:t>
      </w:r>
      <w:r>
        <w:t>visions defined in table 5.4.3.6</w:t>
      </w:r>
      <w:r w:rsidRPr="00F11966">
        <w:t>-1</w:t>
      </w:r>
      <w:r>
        <w:t xml:space="preserve"> </w:t>
      </w:r>
      <w:r w:rsidRPr="00F11966">
        <w:t xml:space="preserve">but with the OpenAPI </w:t>
      </w:r>
      <w:r>
        <w:t>"nullable=</w:t>
      </w:r>
      <w:r w:rsidRPr="00F11966">
        <w:t xml:space="preserve"> true" property</w:t>
      </w:r>
      <w:r w:rsidRPr="001D2CEF">
        <w:t>.</w:t>
      </w:r>
    </w:p>
    <w:p w14:paraId="72223CA6" w14:textId="77777777" w:rsidR="00E92CBF" w:rsidRPr="00F11966" w:rsidRDefault="00E92CBF" w:rsidP="00E92CBF">
      <w:pPr>
        <w:pStyle w:val="PL"/>
      </w:pPr>
      <w:r w:rsidRPr="00F11966">
        <w:t xml:space="preserve">    DnaiChangeType:</w:t>
      </w:r>
    </w:p>
    <w:p w14:paraId="267DB2A7" w14:textId="77777777" w:rsidR="00E92CBF" w:rsidRPr="00F11966" w:rsidRDefault="00E92CBF" w:rsidP="00E92CBF">
      <w:pPr>
        <w:pStyle w:val="PL"/>
      </w:pPr>
      <w:r w:rsidRPr="00F11966">
        <w:t xml:space="preserve">      anyOf:</w:t>
      </w:r>
    </w:p>
    <w:p w14:paraId="3F3B7E5E" w14:textId="77777777" w:rsidR="00E92CBF" w:rsidRPr="00F11966" w:rsidRDefault="00E92CBF" w:rsidP="00E92CBF">
      <w:pPr>
        <w:pStyle w:val="PL"/>
      </w:pPr>
      <w:r w:rsidRPr="00F11966">
        <w:t xml:space="preserve">      - type: string</w:t>
      </w:r>
    </w:p>
    <w:p w14:paraId="686BC3D9" w14:textId="77777777" w:rsidR="00E92CBF" w:rsidRPr="00F11966" w:rsidRDefault="00E92CBF" w:rsidP="00E92CBF">
      <w:pPr>
        <w:pStyle w:val="PL"/>
      </w:pPr>
      <w:r w:rsidRPr="00F11966">
        <w:t xml:space="preserve">        enum:</w:t>
      </w:r>
    </w:p>
    <w:p w14:paraId="094544A9" w14:textId="77777777" w:rsidR="00E92CBF" w:rsidRPr="00F11966" w:rsidRDefault="00E92CBF" w:rsidP="00E92CBF">
      <w:pPr>
        <w:pStyle w:val="PL"/>
      </w:pPr>
      <w:r w:rsidRPr="00F11966">
        <w:t xml:space="preserve">          - EARLY</w:t>
      </w:r>
    </w:p>
    <w:p w14:paraId="4167BF4B" w14:textId="77777777" w:rsidR="00E92CBF" w:rsidRPr="00F11966" w:rsidRDefault="00E92CBF" w:rsidP="00E92CBF">
      <w:pPr>
        <w:pStyle w:val="PL"/>
      </w:pPr>
      <w:r w:rsidRPr="00F11966">
        <w:t xml:space="preserve">          - EARLY_LATE</w:t>
      </w:r>
    </w:p>
    <w:p w14:paraId="4422670E" w14:textId="77777777" w:rsidR="00E92CBF" w:rsidRPr="00F11966" w:rsidRDefault="00E92CBF" w:rsidP="00E92CBF">
      <w:pPr>
        <w:pStyle w:val="PL"/>
      </w:pPr>
      <w:r w:rsidRPr="00F11966">
        <w:t xml:space="preserve">          - LATE</w:t>
      </w:r>
    </w:p>
    <w:p w14:paraId="76D85083" w14:textId="77777777" w:rsidR="00E92CBF" w:rsidRPr="00F11966" w:rsidRDefault="00E92CBF" w:rsidP="00E92CBF">
      <w:pPr>
        <w:pStyle w:val="PL"/>
      </w:pPr>
      <w:r w:rsidRPr="00F11966">
        <w:t xml:space="preserve">      - type: string</w:t>
      </w:r>
    </w:p>
    <w:p w14:paraId="639595EB" w14:textId="77777777" w:rsidR="00E92CBF" w:rsidRPr="00F11966" w:rsidRDefault="00E92CBF" w:rsidP="00E92CBF">
      <w:pPr>
        <w:pStyle w:val="PL"/>
      </w:pPr>
      <w:r w:rsidRPr="00F11966">
        <w:t xml:space="preserve">        description: &gt;</w:t>
      </w:r>
    </w:p>
    <w:p w14:paraId="7CA53A99" w14:textId="77777777" w:rsidR="00E92CBF" w:rsidRPr="00F11966" w:rsidRDefault="00E92CBF" w:rsidP="00E92CBF">
      <w:pPr>
        <w:pStyle w:val="PL"/>
      </w:pPr>
      <w:r w:rsidRPr="00F11966">
        <w:t xml:space="preserve">          This string provides forward-compatibility with future</w:t>
      </w:r>
    </w:p>
    <w:p w14:paraId="69C604CD" w14:textId="77777777" w:rsidR="00E92CBF" w:rsidRPr="00F11966" w:rsidRDefault="00E92CBF" w:rsidP="00E92CBF">
      <w:pPr>
        <w:pStyle w:val="PL"/>
      </w:pPr>
      <w:r w:rsidRPr="00F11966">
        <w:t xml:space="preserve">          extensions to the enumeration but is not used to encode</w:t>
      </w:r>
    </w:p>
    <w:p w14:paraId="6CB32B2D" w14:textId="77777777" w:rsidR="00E92CBF" w:rsidRPr="00F11966" w:rsidRDefault="00E92CBF" w:rsidP="00E92CBF">
      <w:pPr>
        <w:pStyle w:val="PL"/>
      </w:pPr>
      <w:r w:rsidRPr="00F11966">
        <w:t xml:space="preserve">          content defined in the present version of this API.</w:t>
      </w:r>
    </w:p>
    <w:p w14:paraId="308C3D1B" w14:textId="77777777" w:rsidR="00E92CBF" w:rsidRPr="00F11966" w:rsidRDefault="00E92CBF" w:rsidP="00E92CBF">
      <w:pPr>
        <w:pStyle w:val="PL"/>
      </w:pPr>
      <w:r w:rsidRPr="00F11966">
        <w:t xml:space="preserve">      description: &gt;</w:t>
      </w:r>
    </w:p>
    <w:p w14:paraId="0F11140C" w14:textId="77777777" w:rsidR="00E92CBF" w:rsidRPr="00F11966" w:rsidRDefault="00E92CBF" w:rsidP="00E92CBF">
      <w:pPr>
        <w:pStyle w:val="PL"/>
      </w:pPr>
      <w:r w:rsidRPr="00F11966">
        <w:t xml:space="preserve">        Possible values are</w:t>
      </w:r>
    </w:p>
    <w:p w14:paraId="1D3ABEAB" w14:textId="77777777" w:rsidR="00E92CBF" w:rsidRPr="00F11966" w:rsidRDefault="00E92CBF" w:rsidP="00E92CBF">
      <w:pPr>
        <w:pStyle w:val="PL"/>
      </w:pPr>
      <w:r w:rsidRPr="00F11966">
        <w:t xml:space="preserve">        - EARLY: Early notification of UP path reconfiguration.</w:t>
      </w:r>
    </w:p>
    <w:p w14:paraId="71B16356"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3D3CC371" w14:textId="77777777" w:rsidR="00E92CBF" w:rsidRPr="00F11966" w:rsidRDefault="00E92CBF" w:rsidP="00E92CBF">
      <w:pPr>
        <w:pStyle w:val="PL"/>
      </w:pPr>
      <w:r w:rsidRPr="00F11966">
        <w:t xml:space="preserve">        - LATE: Late notification of UP path reconfiguration.</w:t>
      </w:r>
    </w:p>
    <w:p w14:paraId="5F22A0CA" w14:textId="77777777" w:rsidR="00E92CBF" w:rsidRPr="00F11966" w:rsidRDefault="00E92CBF" w:rsidP="00E92CBF">
      <w:pPr>
        <w:pStyle w:val="PL"/>
      </w:pPr>
      <w:r w:rsidRPr="00F11966">
        <w:t xml:space="preserve">    DnaiChangeTypeRm:</w:t>
      </w:r>
    </w:p>
    <w:p w14:paraId="4E7F3DF3" w14:textId="77777777" w:rsidR="00E92CBF" w:rsidRPr="00F11966" w:rsidRDefault="00E92CBF" w:rsidP="00E92CBF">
      <w:pPr>
        <w:pStyle w:val="PL"/>
      </w:pPr>
      <w:r w:rsidRPr="00F11966">
        <w:t xml:space="preserve">      anyOf:</w:t>
      </w:r>
    </w:p>
    <w:p w14:paraId="02786195" w14:textId="77777777" w:rsidR="00E92CBF" w:rsidRPr="00F11966" w:rsidRDefault="00E92CBF" w:rsidP="00E92CBF">
      <w:pPr>
        <w:pStyle w:val="PL"/>
      </w:pPr>
      <w:r w:rsidRPr="00F11966">
        <w:t xml:space="preserve">        - $ref: '#/components/schemas/DnaiChangeType'</w:t>
      </w:r>
    </w:p>
    <w:p w14:paraId="5F443D7C" w14:textId="77777777" w:rsidR="00E92CBF" w:rsidRPr="00F11966" w:rsidRDefault="00E92CBF" w:rsidP="00E92CBF">
      <w:pPr>
        <w:pStyle w:val="PL"/>
      </w:pPr>
      <w:r w:rsidRPr="00F11966">
        <w:t xml:space="preserve">        - $ref: </w:t>
      </w:r>
      <w:r w:rsidRPr="00F11966">
        <w:rPr>
          <w:lang w:val="en-US"/>
        </w:rPr>
        <w:t>'#/components/schemas/NullValue'</w:t>
      </w:r>
    </w:p>
    <w:p w14:paraId="0F408477"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It can take the values  as specified for </w:t>
      </w:r>
      <w:r w:rsidRPr="00F11966">
        <w:t>DnaiChangeType</w:t>
      </w:r>
      <w:r>
        <w:t xml:space="preserve"> </w:t>
      </w:r>
      <w:r w:rsidRPr="00F11966">
        <w:t xml:space="preserve">but with the OpenAPI </w:t>
      </w:r>
      <w:r>
        <w:t>"nullable=</w:t>
      </w:r>
      <w:r w:rsidRPr="00F11966">
        <w:t xml:space="preserve"> true" propert</w:t>
      </w:r>
      <w:r>
        <w:t>y</w:t>
      </w:r>
      <w:r w:rsidRPr="001D2CEF">
        <w:t>.</w:t>
      </w:r>
    </w:p>
    <w:p w14:paraId="57F7AC45" w14:textId="77777777" w:rsidR="00E92CBF" w:rsidRPr="00F11966" w:rsidRDefault="00E92CBF" w:rsidP="00E92CBF">
      <w:pPr>
        <w:pStyle w:val="PL"/>
      </w:pPr>
      <w:r w:rsidRPr="00F11966">
        <w:t xml:space="preserve">    RestrictionType:</w:t>
      </w:r>
    </w:p>
    <w:p w14:paraId="5398A4F6" w14:textId="77777777" w:rsidR="00E92CBF" w:rsidRPr="00F11966" w:rsidRDefault="00E92CBF" w:rsidP="00E92CBF">
      <w:pPr>
        <w:pStyle w:val="PL"/>
      </w:pPr>
      <w:r w:rsidRPr="00F11966">
        <w:t xml:space="preserve">      anyOf:</w:t>
      </w:r>
    </w:p>
    <w:p w14:paraId="21FD5FAA" w14:textId="77777777" w:rsidR="00E92CBF" w:rsidRPr="00F11966" w:rsidRDefault="00E92CBF" w:rsidP="00E92CBF">
      <w:pPr>
        <w:pStyle w:val="PL"/>
      </w:pPr>
      <w:r w:rsidRPr="00F11966">
        <w:t xml:space="preserve">        - type: string</w:t>
      </w:r>
    </w:p>
    <w:p w14:paraId="104BBE9F" w14:textId="77777777" w:rsidR="00E92CBF" w:rsidRPr="00F11966" w:rsidRDefault="00E92CBF" w:rsidP="00E92CBF">
      <w:pPr>
        <w:pStyle w:val="PL"/>
      </w:pPr>
      <w:r w:rsidRPr="00F11966">
        <w:t xml:space="preserve">          enum:</w:t>
      </w:r>
    </w:p>
    <w:p w14:paraId="44DCA6A3" w14:textId="77777777" w:rsidR="00E92CBF" w:rsidRPr="00F11966" w:rsidRDefault="00E92CBF" w:rsidP="00E92CBF">
      <w:pPr>
        <w:pStyle w:val="PL"/>
      </w:pPr>
      <w:r w:rsidRPr="00F11966">
        <w:t xml:space="preserve">            - ALLOWED_AREAS</w:t>
      </w:r>
    </w:p>
    <w:p w14:paraId="5FF1A2FD" w14:textId="77777777" w:rsidR="00E92CBF" w:rsidRPr="00F11966" w:rsidRDefault="00E92CBF" w:rsidP="00E92CBF">
      <w:pPr>
        <w:pStyle w:val="PL"/>
      </w:pPr>
      <w:r w:rsidRPr="00F11966">
        <w:t xml:space="preserve">            - NOT_ALLOWED_AREAS</w:t>
      </w:r>
    </w:p>
    <w:p w14:paraId="5406B3B4" w14:textId="77777777" w:rsidR="00E92CBF" w:rsidRPr="00F11966" w:rsidRDefault="00E92CBF" w:rsidP="00E92CBF">
      <w:pPr>
        <w:pStyle w:val="PL"/>
      </w:pPr>
      <w:r w:rsidRPr="00F11966">
        <w:t xml:space="preserve">        - type: string</w:t>
      </w:r>
    </w:p>
    <w:p w14:paraId="45A14360"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2028DA88" w14:textId="77777777" w:rsidR="00E92CBF" w:rsidRPr="00F11966" w:rsidRDefault="00E92CBF" w:rsidP="00E92CBF">
      <w:pPr>
        <w:pStyle w:val="PL"/>
      </w:pPr>
      <w:r w:rsidRPr="00F11966">
        <w:t xml:space="preserve">    RestrictionTypeRm:</w:t>
      </w:r>
    </w:p>
    <w:p w14:paraId="5A545A96" w14:textId="77777777" w:rsidR="00E92CBF" w:rsidRPr="00F11966" w:rsidRDefault="00E92CBF" w:rsidP="00E92CBF">
      <w:pPr>
        <w:pStyle w:val="PL"/>
      </w:pPr>
      <w:r w:rsidRPr="00F11966">
        <w:t xml:space="preserve">      anyOf:</w:t>
      </w:r>
    </w:p>
    <w:p w14:paraId="71241BC2" w14:textId="77777777" w:rsidR="00E92CBF" w:rsidRPr="00F11966" w:rsidRDefault="00E92CBF" w:rsidP="00E92CBF">
      <w:pPr>
        <w:pStyle w:val="PL"/>
      </w:pPr>
      <w:r w:rsidRPr="00F11966">
        <w:t xml:space="preserve">        - $ref: '#/components/schemas/RestrictionType'</w:t>
      </w:r>
    </w:p>
    <w:p w14:paraId="1149D791" w14:textId="77777777" w:rsidR="00E92CBF" w:rsidRPr="00F11966" w:rsidRDefault="00E92CBF" w:rsidP="00E92CBF">
      <w:pPr>
        <w:pStyle w:val="PL"/>
      </w:pPr>
      <w:r w:rsidRPr="00F11966">
        <w:t xml:space="preserve">        - $ref: </w:t>
      </w:r>
      <w:r w:rsidRPr="00F11966">
        <w:rPr>
          <w:lang w:val="en-US"/>
        </w:rPr>
        <w:t>'#/components/schemas/NullValue'</w:t>
      </w:r>
    </w:p>
    <w:p w14:paraId="43C3F7C3"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t xml:space="preserve"> </w:t>
      </w:r>
      <w:r w:rsidRPr="00F11966">
        <w:t xml:space="preserve">but with the OpenAPI </w:t>
      </w:r>
      <w:r>
        <w:t>"nullable=</w:t>
      </w:r>
      <w:r w:rsidRPr="00F11966">
        <w:t xml:space="preserve"> true" propert</w:t>
      </w:r>
      <w:r>
        <w:t>y</w:t>
      </w:r>
      <w:r w:rsidRPr="001D2CEF">
        <w:t>.</w:t>
      </w:r>
    </w:p>
    <w:p w14:paraId="58DF9357" w14:textId="77777777" w:rsidR="00E92CBF" w:rsidRPr="00F11966" w:rsidRDefault="00E92CBF" w:rsidP="00E92CBF">
      <w:pPr>
        <w:pStyle w:val="PL"/>
        <w:rPr>
          <w:lang w:val="en-US"/>
        </w:rPr>
      </w:pPr>
      <w:r w:rsidRPr="00F11966">
        <w:rPr>
          <w:lang w:val="en-US"/>
        </w:rPr>
        <w:t xml:space="preserve">    CoreNetworkType:</w:t>
      </w:r>
    </w:p>
    <w:p w14:paraId="14245D41" w14:textId="77777777" w:rsidR="00E92CBF" w:rsidRPr="00F11966" w:rsidRDefault="00E92CBF" w:rsidP="00E92CBF">
      <w:pPr>
        <w:pStyle w:val="PL"/>
        <w:rPr>
          <w:lang w:val="en-US"/>
        </w:rPr>
      </w:pPr>
      <w:r w:rsidRPr="00F11966">
        <w:rPr>
          <w:lang w:val="en-US"/>
        </w:rPr>
        <w:t xml:space="preserve">      anyOf:</w:t>
      </w:r>
    </w:p>
    <w:p w14:paraId="521A48A0" w14:textId="77777777" w:rsidR="00E92CBF" w:rsidRPr="00F11966" w:rsidRDefault="00E92CBF" w:rsidP="00E92CBF">
      <w:pPr>
        <w:pStyle w:val="PL"/>
        <w:rPr>
          <w:lang w:val="en-US"/>
        </w:rPr>
      </w:pPr>
      <w:r w:rsidRPr="00F11966">
        <w:rPr>
          <w:lang w:val="en-US"/>
        </w:rPr>
        <w:t xml:space="preserve">        - type: string</w:t>
      </w:r>
    </w:p>
    <w:p w14:paraId="5560FCF0" w14:textId="77777777" w:rsidR="00E92CBF" w:rsidRPr="00F11966" w:rsidRDefault="00E92CBF" w:rsidP="00E92CBF">
      <w:pPr>
        <w:pStyle w:val="PL"/>
        <w:rPr>
          <w:lang w:val="en-US"/>
        </w:rPr>
      </w:pPr>
      <w:r w:rsidRPr="00F11966">
        <w:rPr>
          <w:lang w:val="en-US"/>
        </w:rPr>
        <w:t xml:space="preserve">          enum:</w:t>
      </w:r>
    </w:p>
    <w:p w14:paraId="04D462BA" w14:textId="77777777" w:rsidR="00E92CBF" w:rsidRPr="00F11966" w:rsidRDefault="00E92CBF" w:rsidP="00E92CBF">
      <w:pPr>
        <w:pStyle w:val="PL"/>
        <w:rPr>
          <w:lang w:val="en-US"/>
        </w:rPr>
      </w:pPr>
      <w:r w:rsidRPr="00F11966">
        <w:rPr>
          <w:lang w:val="en-US"/>
        </w:rPr>
        <w:t xml:space="preserve">            - 5GC</w:t>
      </w:r>
    </w:p>
    <w:p w14:paraId="62DC1D62" w14:textId="77777777" w:rsidR="00E92CBF" w:rsidRPr="00F11966" w:rsidRDefault="00E92CBF" w:rsidP="00E92CBF">
      <w:pPr>
        <w:pStyle w:val="PL"/>
        <w:rPr>
          <w:lang w:val="en-US"/>
        </w:rPr>
      </w:pPr>
      <w:r w:rsidRPr="00F11966">
        <w:rPr>
          <w:lang w:val="en-US"/>
        </w:rPr>
        <w:t xml:space="preserve">            - EPC</w:t>
      </w:r>
    </w:p>
    <w:p w14:paraId="31603210" w14:textId="77777777" w:rsidR="00E92CBF" w:rsidRPr="00F11966" w:rsidRDefault="00E92CBF" w:rsidP="00E92CBF">
      <w:pPr>
        <w:pStyle w:val="PL"/>
        <w:rPr>
          <w:lang w:val="en-US"/>
        </w:rPr>
      </w:pPr>
      <w:r w:rsidRPr="00F11966">
        <w:rPr>
          <w:lang w:val="en-US"/>
        </w:rPr>
        <w:t xml:space="preserve">        - type: string</w:t>
      </w:r>
    </w:p>
    <w:p w14:paraId="57FD75C5" w14:textId="77777777" w:rsidR="00790304" w:rsidRPr="00F11966" w:rsidRDefault="00790304" w:rsidP="00790304">
      <w:pPr>
        <w:pStyle w:val="PL"/>
        <w:rPr>
          <w:lang w:val="en-US"/>
        </w:rPr>
      </w:pPr>
      <w:r>
        <w:t xml:space="preserve">  </w:t>
      </w:r>
      <w:r w:rsidRPr="00F11966">
        <w:t xml:space="preserve">  </w:t>
      </w:r>
      <w:r>
        <w:t xml:space="preserve">  </w:t>
      </w:r>
      <w:r w:rsidRPr="00F11966">
        <w:t>description:</w:t>
      </w:r>
      <w:r>
        <w:t xml:space="preserve"> It contains the Core Network type 5GC or EPC</w:t>
      </w:r>
      <w:r w:rsidRPr="001D2CEF">
        <w:t>.</w:t>
      </w:r>
    </w:p>
    <w:p w14:paraId="526D5425" w14:textId="77777777" w:rsidR="00E92CBF" w:rsidRPr="00F11966" w:rsidRDefault="00E92CBF" w:rsidP="00E92CBF">
      <w:pPr>
        <w:pStyle w:val="PL"/>
        <w:rPr>
          <w:lang w:val="en-US"/>
        </w:rPr>
      </w:pPr>
      <w:r w:rsidRPr="00F11966">
        <w:rPr>
          <w:lang w:val="en-US"/>
        </w:rPr>
        <w:t xml:space="preserve">    CoreNetworkTypeRm:</w:t>
      </w:r>
    </w:p>
    <w:p w14:paraId="47420275" w14:textId="77777777" w:rsidR="00E92CBF" w:rsidRPr="00F11966" w:rsidRDefault="00E92CBF" w:rsidP="00E92CBF">
      <w:pPr>
        <w:pStyle w:val="PL"/>
        <w:rPr>
          <w:lang w:val="en-US"/>
        </w:rPr>
      </w:pPr>
      <w:r w:rsidRPr="00F11966">
        <w:rPr>
          <w:lang w:val="en-US"/>
        </w:rPr>
        <w:t xml:space="preserve">      anyOf:</w:t>
      </w:r>
    </w:p>
    <w:p w14:paraId="4A651560" w14:textId="77777777" w:rsidR="00E92CBF" w:rsidRPr="00F11966" w:rsidRDefault="00E92CBF" w:rsidP="00E92CBF">
      <w:pPr>
        <w:pStyle w:val="PL"/>
        <w:rPr>
          <w:lang w:val="en-US"/>
        </w:rPr>
      </w:pPr>
      <w:r w:rsidRPr="00F11966">
        <w:rPr>
          <w:lang w:val="en-US"/>
        </w:rPr>
        <w:t xml:space="preserve">        - $ref: '#/components/schemas/CoreNetworkType'</w:t>
      </w:r>
    </w:p>
    <w:p w14:paraId="22F1D9AC" w14:textId="77777777" w:rsidR="00E92CBF" w:rsidRPr="00F11966" w:rsidRDefault="00E92CBF" w:rsidP="00E92CBF">
      <w:pPr>
        <w:pStyle w:val="PL"/>
        <w:rPr>
          <w:lang w:val="en-US"/>
        </w:rPr>
      </w:pPr>
      <w:r w:rsidRPr="00F11966">
        <w:rPr>
          <w:lang w:val="en-US"/>
        </w:rPr>
        <w:t xml:space="preserve">        - $ref: '#/components/schemas/NullValue'</w:t>
      </w:r>
    </w:p>
    <w:p w14:paraId="09366628"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It contains the Core Network type 5GC or EPC </w:t>
      </w:r>
      <w:r w:rsidRPr="00F11966">
        <w:t xml:space="preserve">but with the OpenAPI </w:t>
      </w:r>
      <w:r>
        <w:t>"nullable=</w:t>
      </w:r>
      <w:r w:rsidRPr="00F11966">
        <w:t xml:space="preserve"> true" propert</w:t>
      </w:r>
      <w:r>
        <w:t>y</w:t>
      </w:r>
      <w:r w:rsidRPr="001D2CEF">
        <w:t>.</w:t>
      </w:r>
    </w:p>
    <w:p w14:paraId="33384E23" w14:textId="77777777" w:rsidR="00E92CBF" w:rsidRPr="00F11966" w:rsidRDefault="00E92CBF" w:rsidP="00E92CBF">
      <w:pPr>
        <w:pStyle w:val="PL"/>
      </w:pPr>
      <w:r w:rsidRPr="00F11966">
        <w:t xml:space="preserve">    PresenceState:</w:t>
      </w:r>
    </w:p>
    <w:p w14:paraId="121A6677" w14:textId="77777777" w:rsidR="00E92CBF" w:rsidRPr="00F11966" w:rsidRDefault="00E92CBF" w:rsidP="00E92CBF">
      <w:pPr>
        <w:pStyle w:val="PL"/>
      </w:pPr>
      <w:r w:rsidRPr="00F11966">
        <w:t xml:space="preserve">      anyOf:</w:t>
      </w:r>
    </w:p>
    <w:p w14:paraId="19D99D3A" w14:textId="77777777" w:rsidR="00E92CBF" w:rsidRPr="00F11966" w:rsidRDefault="00E92CBF" w:rsidP="00E92CBF">
      <w:pPr>
        <w:pStyle w:val="PL"/>
      </w:pPr>
      <w:r w:rsidRPr="00F11966">
        <w:t xml:space="preserve">        - type: string</w:t>
      </w:r>
    </w:p>
    <w:p w14:paraId="4C71842D" w14:textId="77777777" w:rsidR="00E92CBF" w:rsidRPr="00F11966" w:rsidRDefault="00E92CBF" w:rsidP="00E92CBF">
      <w:pPr>
        <w:pStyle w:val="PL"/>
      </w:pPr>
      <w:r w:rsidRPr="00F11966">
        <w:t xml:space="preserve">          enum:</w:t>
      </w:r>
    </w:p>
    <w:p w14:paraId="39E87E7A" w14:textId="77777777" w:rsidR="00E92CBF" w:rsidRPr="00F11966" w:rsidRDefault="00E92CBF" w:rsidP="00E92CBF">
      <w:pPr>
        <w:pStyle w:val="PL"/>
      </w:pPr>
      <w:r w:rsidRPr="00F11966">
        <w:t xml:space="preserve">            - IN_AREA</w:t>
      </w:r>
    </w:p>
    <w:p w14:paraId="2748D6C7" w14:textId="77777777" w:rsidR="00E92CBF" w:rsidRPr="00F11966" w:rsidRDefault="00E92CBF" w:rsidP="00E92CBF">
      <w:pPr>
        <w:pStyle w:val="PL"/>
      </w:pPr>
      <w:r w:rsidRPr="00F11966">
        <w:t xml:space="preserve">            - OUT_OF_AREA</w:t>
      </w:r>
    </w:p>
    <w:p w14:paraId="30645C92" w14:textId="77777777" w:rsidR="00E92CBF" w:rsidRPr="00F11966" w:rsidRDefault="00E92CBF" w:rsidP="00E92CBF">
      <w:pPr>
        <w:pStyle w:val="PL"/>
      </w:pPr>
      <w:r w:rsidRPr="00F11966">
        <w:t xml:space="preserve">            - UNKNOWN</w:t>
      </w:r>
    </w:p>
    <w:p w14:paraId="1540236F" w14:textId="77777777" w:rsidR="00E92CBF" w:rsidRPr="00F11966" w:rsidRDefault="00E92CBF" w:rsidP="00E92CBF">
      <w:pPr>
        <w:pStyle w:val="PL"/>
      </w:pPr>
      <w:r w:rsidRPr="00F11966">
        <w:t xml:space="preserve">            - INACTIVE</w:t>
      </w:r>
    </w:p>
    <w:p w14:paraId="589C1D5C" w14:textId="77777777" w:rsidR="00E92CBF" w:rsidRPr="00F11966" w:rsidRDefault="00E92CBF" w:rsidP="00E92CBF">
      <w:pPr>
        <w:pStyle w:val="PL"/>
      </w:pPr>
      <w:r w:rsidRPr="00F11966">
        <w:t xml:space="preserve">        - type: string</w:t>
      </w:r>
    </w:p>
    <w:p w14:paraId="507644FC" w14:textId="77777777" w:rsidR="00790304" w:rsidRDefault="00790304" w:rsidP="00790304">
      <w:pPr>
        <w:pStyle w:val="PL"/>
      </w:pPr>
      <w:r>
        <w:t xml:space="preserve">  </w:t>
      </w:r>
      <w:r w:rsidRPr="00F11966">
        <w:t xml:space="preserve">  </w:t>
      </w:r>
      <w:r>
        <w:t xml:space="preserve">  description: &gt;</w:t>
      </w:r>
    </w:p>
    <w:p w14:paraId="64415282" w14:textId="77777777" w:rsidR="00790304" w:rsidRDefault="00790304" w:rsidP="00790304">
      <w:pPr>
        <w:pStyle w:val="PL"/>
      </w:pPr>
      <w:r>
        <w:lastRenderedPageBreak/>
        <w:t xml:space="preserve">        Possible values are:</w:t>
      </w:r>
    </w:p>
    <w:p w14:paraId="390732B3" w14:textId="77777777" w:rsidR="00790304" w:rsidRDefault="00790304" w:rsidP="00790304">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6430BEF6" w14:textId="77777777" w:rsidR="00790304" w:rsidRDefault="00790304" w:rsidP="00790304">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3D1ADD93" w14:textId="77777777" w:rsidR="00790304" w:rsidRDefault="00790304" w:rsidP="00790304">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4AB3340F" w14:textId="35E622CC" w:rsidR="00790304" w:rsidRPr="00F11966" w:rsidRDefault="00790304" w:rsidP="00790304">
      <w:pPr>
        <w:pStyle w:val="PL"/>
        <w:rPr>
          <w:lang w:val="en-US"/>
        </w:rPr>
      </w:pPr>
      <w:r>
        <w:t xml:space="preserve">        -INACTIVE: </w:t>
      </w:r>
      <w:r w:rsidRPr="00F11966">
        <w:rPr>
          <w:lang w:eastAsia="zh-CN"/>
        </w:rPr>
        <w:t>Indicates that the presence reporting area is inactive in the serving node.</w:t>
      </w:r>
    </w:p>
    <w:p w14:paraId="781F298F" w14:textId="77777777" w:rsidR="00E92CBF" w:rsidRPr="00F11966" w:rsidRDefault="00E92CBF" w:rsidP="00E92CBF">
      <w:pPr>
        <w:pStyle w:val="PL"/>
      </w:pPr>
      <w:r w:rsidRPr="00F11966">
        <w:t xml:space="preserve">    StationaryIndication:</w:t>
      </w:r>
    </w:p>
    <w:p w14:paraId="5E8A5CAA" w14:textId="77777777" w:rsidR="00E92CBF" w:rsidRPr="00F11966" w:rsidRDefault="00E92CBF" w:rsidP="00E92CBF">
      <w:pPr>
        <w:pStyle w:val="PL"/>
      </w:pPr>
      <w:r w:rsidRPr="00F11966">
        <w:t xml:space="preserve">      anyOf:</w:t>
      </w:r>
    </w:p>
    <w:p w14:paraId="7D11E090" w14:textId="77777777" w:rsidR="00E92CBF" w:rsidRPr="00F11966" w:rsidRDefault="00E92CBF" w:rsidP="00E92CBF">
      <w:pPr>
        <w:pStyle w:val="PL"/>
      </w:pPr>
      <w:r w:rsidRPr="00F11966">
        <w:t xml:space="preserve">      - type: string</w:t>
      </w:r>
    </w:p>
    <w:p w14:paraId="31E0E95A" w14:textId="77777777" w:rsidR="00E92CBF" w:rsidRPr="00F11966" w:rsidRDefault="00E92CBF" w:rsidP="00E92CBF">
      <w:pPr>
        <w:pStyle w:val="PL"/>
      </w:pPr>
      <w:r w:rsidRPr="00F11966">
        <w:t xml:space="preserve">        enum:</w:t>
      </w:r>
    </w:p>
    <w:p w14:paraId="1C64F10C" w14:textId="77777777" w:rsidR="00E92CBF" w:rsidRPr="00F11966" w:rsidRDefault="00E92CBF" w:rsidP="00E92CBF">
      <w:pPr>
        <w:pStyle w:val="PL"/>
      </w:pPr>
      <w:r w:rsidRPr="00F11966">
        <w:t xml:space="preserve">          - STATIONARY</w:t>
      </w:r>
    </w:p>
    <w:p w14:paraId="67801A8B" w14:textId="77777777" w:rsidR="00E92CBF" w:rsidRPr="00F11966" w:rsidRDefault="00E92CBF" w:rsidP="00E92CBF">
      <w:pPr>
        <w:pStyle w:val="PL"/>
      </w:pPr>
      <w:r w:rsidRPr="00F11966">
        <w:t xml:space="preserve">          - MOBILE</w:t>
      </w:r>
    </w:p>
    <w:p w14:paraId="388747C0" w14:textId="77777777" w:rsidR="00E92CBF" w:rsidRPr="00F11966" w:rsidRDefault="00E92CBF" w:rsidP="00E92CBF">
      <w:pPr>
        <w:pStyle w:val="PL"/>
      </w:pPr>
      <w:r w:rsidRPr="00F11966">
        <w:t xml:space="preserve">      - type: string</w:t>
      </w:r>
    </w:p>
    <w:p w14:paraId="38D850E4" w14:textId="77777777" w:rsidR="00E92CBF" w:rsidRPr="00F11966" w:rsidRDefault="00E92CBF" w:rsidP="00E92CBF">
      <w:pPr>
        <w:pStyle w:val="PL"/>
      </w:pPr>
      <w:r w:rsidRPr="00F11966">
        <w:t xml:space="preserve">        description: &gt;</w:t>
      </w:r>
    </w:p>
    <w:p w14:paraId="5DA400E2" w14:textId="77777777" w:rsidR="00E92CBF" w:rsidRPr="00F11966" w:rsidRDefault="00E92CBF" w:rsidP="00E92CBF">
      <w:pPr>
        <w:pStyle w:val="PL"/>
      </w:pPr>
      <w:r w:rsidRPr="00F11966">
        <w:t xml:space="preserve">          This string provides forward-compatibility with future</w:t>
      </w:r>
    </w:p>
    <w:p w14:paraId="77C2D7EF" w14:textId="77777777" w:rsidR="00E92CBF" w:rsidRPr="00F11966" w:rsidRDefault="00E92CBF" w:rsidP="00E92CBF">
      <w:pPr>
        <w:pStyle w:val="PL"/>
      </w:pPr>
      <w:r w:rsidRPr="00F11966">
        <w:t xml:space="preserve">          extensions to the enumeration but is not used to encode</w:t>
      </w:r>
    </w:p>
    <w:p w14:paraId="08E2D301" w14:textId="77777777" w:rsidR="00E92CBF" w:rsidRPr="00F11966" w:rsidRDefault="00E92CBF" w:rsidP="00E92CBF">
      <w:pPr>
        <w:pStyle w:val="PL"/>
      </w:pPr>
      <w:r w:rsidRPr="00F11966">
        <w:t xml:space="preserve">          content defined in the present version of this API.</w:t>
      </w:r>
    </w:p>
    <w:p w14:paraId="00C5857D" w14:textId="77777777" w:rsidR="00E92CBF" w:rsidRPr="00F11966" w:rsidRDefault="00E92CBF" w:rsidP="00E92CBF">
      <w:pPr>
        <w:pStyle w:val="PL"/>
      </w:pPr>
      <w:r w:rsidRPr="00F11966">
        <w:t xml:space="preserve">      description: &gt;</w:t>
      </w:r>
    </w:p>
    <w:p w14:paraId="349EC1C3" w14:textId="77777777" w:rsidR="00E92CBF" w:rsidRPr="00F11966" w:rsidRDefault="00E92CBF" w:rsidP="00E92CBF">
      <w:pPr>
        <w:pStyle w:val="PL"/>
      </w:pPr>
      <w:r w:rsidRPr="00F11966">
        <w:t xml:space="preserve">        Possible values are</w:t>
      </w:r>
    </w:p>
    <w:p w14:paraId="497C15E8" w14:textId="77777777" w:rsidR="00E92CBF" w:rsidRPr="00F11966" w:rsidRDefault="00E92CBF" w:rsidP="00E92CBF">
      <w:pPr>
        <w:pStyle w:val="PL"/>
      </w:pPr>
      <w:r w:rsidRPr="00F11966">
        <w:t xml:space="preserve">        - STATIONARY: Identifies the UE is stationary</w:t>
      </w:r>
    </w:p>
    <w:p w14:paraId="38612FE0" w14:textId="77777777" w:rsidR="00E92CBF" w:rsidRPr="00F11966" w:rsidRDefault="00E92CBF" w:rsidP="00E92CBF">
      <w:pPr>
        <w:pStyle w:val="PL"/>
      </w:pPr>
      <w:r w:rsidRPr="00F11966">
        <w:t xml:space="preserve">        - MOBILE: Identifies the UE is mobile</w:t>
      </w:r>
    </w:p>
    <w:p w14:paraId="03766438" w14:textId="77777777" w:rsidR="00E92CBF" w:rsidRPr="00F11966" w:rsidRDefault="00E92CBF" w:rsidP="00E92CBF">
      <w:pPr>
        <w:pStyle w:val="PL"/>
      </w:pPr>
      <w:r w:rsidRPr="00F11966">
        <w:t xml:space="preserve">    StationaryIndicationRm:</w:t>
      </w:r>
    </w:p>
    <w:p w14:paraId="6FEF6287" w14:textId="77777777" w:rsidR="00E92CBF" w:rsidRPr="00F11966" w:rsidRDefault="00E92CBF" w:rsidP="00E92CBF">
      <w:pPr>
        <w:pStyle w:val="PL"/>
      </w:pPr>
      <w:r w:rsidRPr="00F11966">
        <w:t xml:space="preserve">      anyOf:</w:t>
      </w:r>
    </w:p>
    <w:p w14:paraId="4DA3B8FF" w14:textId="77777777" w:rsidR="00E92CBF" w:rsidRPr="00F11966" w:rsidRDefault="00E92CBF" w:rsidP="00E92CBF">
      <w:pPr>
        <w:pStyle w:val="PL"/>
      </w:pPr>
      <w:r w:rsidRPr="00F11966">
        <w:t xml:space="preserve">        - $ref: '#/components/schemas/StationaryIndication'</w:t>
      </w:r>
    </w:p>
    <w:p w14:paraId="1CFCF477" w14:textId="77777777" w:rsidR="00E92CBF" w:rsidRPr="00F11966" w:rsidRDefault="00E92CBF" w:rsidP="00E92CBF">
      <w:pPr>
        <w:pStyle w:val="PL"/>
      </w:pPr>
      <w:r w:rsidRPr="00F11966">
        <w:t xml:space="preserve">        - </w:t>
      </w:r>
      <w:r w:rsidRPr="00F11966">
        <w:rPr>
          <w:lang w:val="en-US"/>
        </w:rPr>
        <w:t>$ref: '#/components/schemas/NullValue'</w:t>
      </w:r>
    </w:p>
    <w:p w14:paraId="3A73AC2E" w14:textId="77777777" w:rsidR="005F5496" w:rsidRPr="00F11966" w:rsidRDefault="005F5496" w:rsidP="005F5496">
      <w:pPr>
        <w:pStyle w:val="PL"/>
        <w:rPr>
          <w:lang w:val="en-US"/>
        </w:rPr>
      </w:pPr>
      <w:r>
        <w:t xml:space="preserve">  </w:t>
      </w:r>
      <w:r w:rsidRPr="00F11966">
        <w:t xml:space="preserve">  </w:t>
      </w:r>
      <w:r>
        <w:t xml:space="preserve">  </w:t>
      </w:r>
      <w:r w:rsidRPr="00F11966">
        <w:t>description:</w:t>
      </w:r>
      <w:r>
        <w:t xml:space="preserve"> </w:t>
      </w:r>
      <w:r w:rsidRPr="00F11966">
        <w:t xml:space="preserve">This enumeration is defined in the same way as the "StationaryIndication" enumeration, but with the OpenAPI </w:t>
      </w:r>
      <w:r>
        <w:t>"nullable=</w:t>
      </w:r>
      <w:r w:rsidRPr="00F11966">
        <w:t xml:space="preserve"> true" property</w:t>
      </w:r>
      <w:r w:rsidRPr="001D2CEF">
        <w:t>.</w:t>
      </w:r>
    </w:p>
    <w:p w14:paraId="2F3B4D4D" w14:textId="77777777" w:rsidR="00E92CBF" w:rsidRPr="00F11966" w:rsidRDefault="00E92CBF" w:rsidP="00E92CBF">
      <w:pPr>
        <w:pStyle w:val="PL"/>
      </w:pPr>
      <w:r w:rsidRPr="00F11966">
        <w:t xml:space="preserve">    ScheduledCommunicationType:</w:t>
      </w:r>
    </w:p>
    <w:p w14:paraId="1111552C" w14:textId="77777777" w:rsidR="00E92CBF" w:rsidRPr="00F11966" w:rsidRDefault="00E92CBF" w:rsidP="00E92CBF">
      <w:pPr>
        <w:pStyle w:val="PL"/>
      </w:pPr>
      <w:r w:rsidRPr="00F11966">
        <w:t xml:space="preserve">      anyOf:</w:t>
      </w:r>
    </w:p>
    <w:p w14:paraId="60FD366D" w14:textId="77777777" w:rsidR="00E92CBF" w:rsidRPr="00F11966" w:rsidRDefault="00E92CBF" w:rsidP="00E92CBF">
      <w:pPr>
        <w:pStyle w:val="PL"/>
      </w:pPr>
      <w:r w:rsidRPr="00F11966">
        <w:t xml:space="preserve">        - type: string</w:t>
      </w:r>
    </w:p>
    <w:p w14:paraId="6D1DCB56" w14:textId="77777777" w:rsidR="00E92CBF" w:rsidRPr="00F11966" w:rsidRDefault="00E92CBF" w:rsidP="00E92CBF">
      <w:pPr>
        <w:pStyle w:val="PL"/>
      </w:pPr>
      <w:r w:rsidRPr="00F11966">
        <w:t xml:space="preserve">          enum:</w:t>
      </w:r>
    </w:p>
    <w:p w14:paraId="2B0E96FB" w14:textId="77777777" w:rsidR="00E92CBF" w:rsidRPr="00F11966" w:rsidRDefault="00E92CBF" w:rsidP="00E92CBF">
      <w:pPr>
        <w:pStyle w:val="PL"/>
      </w:pPr>
      <w:r w:rsidRPr="00F11966">
        <w:t xml:space="preserve">            - DOWNLINK_ONLY</w:t>
      </w:r>
    </w:p>
    <w:p w14:paraId="69C2F505" w14:textId="77777777" w:rsidR="00E92CBF" w:rsidRPr="00F11966" w:rsidRDefault="00E92CBF" w:rsidP="00E92CBF">
      <w:pPr>
        <w:pStyle w:val="PL"/>
      </w:pPr>
      <w:r w:rsidRPr="00F11966">
        <w:t xml:space="preserve">            - </w:t>
      </w:r>
      <w:r w:rsidRPr="00F11966">
        <w:rPr>
          <w:rFonts w:hint="eastAsia"/>
        </w:rPr>
        <w:t>U</w:t>
      </w:r>
      <w:r w:rsidRPr="00F11966">
        <w:t>PLINK_ONLY</w:t>
      </w:r>
    </w:p>
    <w:p w14:paraId="773EB8D9" w14:textId="77777777" w:rsidR="00E92CBF" w:rsidRPr="00F11966" w:rsidRDefault="00E92CBF" w:rsidP="00E92CBF">
      <w:pPr>
        <w:pStyle w:val="PL"/>
      </w:pPr>
      <w:r w:rsidRPr="00F11966">
        <w:t xml:space="preserve">            - BIDIRECTIONAL</w:t>
      </w:r>
    </w:p>
    <w:p w14:paraId="3C465C96" w14:textId="77777777" w:rsidR="00E92CBF" w:rsidRPr="00F11966" w:rsidRDefault="00E92CBF" w:rsidP="00E92CBF">
      <w:pPr>
        <w:pStyle w:val="PL"/>
      </w:pPr>
      <w:r w:rsidRPr="00F11966">
        <w:t xml:space="preserve">        - type: string</w:t>
      </w:r>
    </w:p>
    <w:p w14:paraId="77B8AA22" w14:textId="16727A6E" w:rsidR="00790304" w:rsidRDefault="00790304" w:rsidP="00790304">
      <w:pPr>
        <w:pStyle w:val="PL"/>
      </w:pPr>
      <w:r>
        <w:t xml:space="preserve">  </w:t>
      </w:r>
      <w:r w:rsidRPr="00F11966">
        <w:t xml:space="preserve">  </w:t>
      </w:r>
      <w:r>
        <w:t xml:space="preserve"> </w:t>
      </w:r>
      <w:r w:rsidR="00EE24CF">
        <w:t xml:space="preserve"> </w:t>
      </w:r>
      <w:r w:rsidRPr="00F11966">
        <w:t>description:</w:t>
      </w:r>
      <w:r>
        <w:t xml:space="preserve"> &gt;</w:t>
      </w:r>
    </w:p>
    <w:p w14:paraId="0263C43B" w14:textId="77777777" w:rsidR="00790304" w:rsidRDefault="00790304" w:rsidP="00790304">
      <w:pPr>
        <w:pStyle w:val="PL"/>
      </w:pPr>
      <w:r>
        <w:t xml:space="preserve">       Possible values are:</w:t>
      </w:r>
    </w:p>
    <w:p w14:paraId="486BB1DF" w14:textId="77777777" w:rsidR="00790304" w:rsidRPr="00F11966" w:rsidRDefault="00790304" w:rsidP="00790304">
      <w:pPr>
        <w:pStyle w:val="PL"/>
      </w:pPr>
      <w:r w:rsidRPr="00F11966">
        <w:t xml:space="preserve">       -DOWNLINK_ONLY</w:t>
      </w:r>
      <w:r>
        <w:t xml:space="preserve">: </w:t>
      </w:r>
      <w:r w:rsidRPr="00F11966">
        <w:t>Downlink only</w:t>
      </w:r>
    </w:p>
    <w:p w14:paraId="669398D2" w14:textId="77777777" w:rsidR="00790304" w:rsidRPr="00F11966" w:rsidRDefault="00790304" w:rsidP="00790304">
      <w:pPr>
        <w:pStyle w:val="PL"/>
      </w:pPr>
      <w:r w:rsidRPr="00F11966">
        <w:t xml:space="preserve">       -</w:t>
      </w:r>
      <w:r w:rsidRPr="00F11966">
        <w:rPr>
          <w:rFonts w:hint="eastAsia"/>
        </w:rPr>
        <w:t>U</w:t>
      </w:r>
      <w:r w:rsidRPr="00F11966">
        <w:t>PLINK_ONLY</w:t>
      </w:r>
      <w:r>
        <w:t xml:space="preserve">: </w:t>
      </w:r>
      <w:r w:rsidRPr="00F11966">
        <w:t>Uplink only</w:t>
      </w:r>
    </w:p>
    <w:p w14:paraId="475A94D8" w14:textId="77777777" w:rsidR="00790304" w:rsidRPr="00F11966" w:rsidRDefault="00790304" w:rsidP="00790304">
      <w:pPr>
        <w:pStyle w:val="PL"/>
      </w:pPr>
      <w:r w:rsidRPr="00F11966">
        <w:t xml:space="preserve">       -BIDIRECTIONA</w:t>
      </w:r>
      <w:r>
        <w:t xml:space="preserve">: </w:t>
      </w:r>
      <w:r w:rsidRPr="00F11966">
        <w:t>Bi-directional</w:t>
      </w:r>
    </w:p>
    <w:p w14:paraId="725AB4CA" w14:textId="77777777" w:rsidR="00E92CBF" w:rsidRPr="00F11966" w:rsidRDefault="00E92CBF" w:rsidP="00E92CBF">
      <w:pPr>
        <w:pStyle w:val="PL"/>
      </w:pPr>
      <w:r w:rsidRPr="00F11966">
        <w:t xml:space="preserve">    ScheduledCommunicationTypeRm:</w:t>
      </w:r>
    </w:p>
    <w:p w14:paraId="1CD6A278" w14:textId="77777777" w:rsidR="00E92CBF" w:rsidRPr="00F11966" w:rsidRDefault="00E92CBF" w:rsidP="00E92CBF">
      <w:pPr>
        <w:pStyle w:val="PL"/>
      </w:pPr>
      <w:r w:rsidRPr="00F11966">
        <w:t xml:space="preserve">      anyOf:</w:t>
      </w:r>
    </w:p>
    <w:p w14:paraId="71239D73" w14:textId="77777777" w:rsidR="00E92CBF" w:rsidRPr="00F11966" w:rsidRDefault="00E92CBF" w:rsidP="00E92CBF">
      <w:pPr>
        <w:pStyle w:val="PL"/>
      </w:pPr>
      <w:r w:rsidRPr="00F11966">
        <w:t xml:space="preserve">        - $ref: '#/components/schemas/ScheduledCommunicationType'</w:t>
      </w:r>
    </w:p>
    <w:p w14:paraId="7E5C2608" w14:textId="77777777" w:rsidR="00E92CBF" w:rsidRPr="00F11966" w:rsidRDefault="00E92CBF" w:rsidP="00E92CBF">
      <w:pPr>
        <w:pStyle w:val="PL"/>
      </w:pPr>
      <w:r w:rsidRPr="00F11966">
        <w:t xml:space="preserve">        - </w:t>
      </w:r>
      <w:r w:rsidRPr="00F11966">
        <w:rPr>
          <w:lang w:val="en-US"/>
        </w:rPr>
        <w:t>$ref: '#/components/schemas/NullValue'</w:t>
      </w:r>
    </w:p>
    <w:p w14:paraId="5AC80BB8" w14:textId="77777777" w:rsidR="005F5496" w:rsidRPr="00F11966" w:rsidRDefault="005F5496" w:rsidP="005F5496">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ScheduledCommunicationTypen" enumeration, but with the OpenAPI </w:t>
      </w:r>
      <w:r>
        <w:t>"nullable=</w:t>
      </w:r>
      <w:r w:rsidRPr="00F11966">
        <w:t xml:space="preserve"> true" property</w:t>
      </w:r>
      <w:r w:rsidRPr="001D2CEF">
        <w:t>.</w:t>
      </w:r>
    </w:p>
    <w:p w14:paraId="302BF86B" w14:textId="77777777" w:rsidR="00E92CBF" w:rsidRPr="00F11966" w:rsidRDefault="00E92CBF" w:rsidP="00E92CBF">
      <w:pPr>
        <w:pStyle w:val="PL"/>
      </w:pPr>
      <w:r w:rsidRPr="00F11966">
        <w:t xml:space="preserve">    TrafficProfile:</w:t>
      </w:r>
    </w:p>
    <w:p w14:paraId="21E5EFEC" w14:textId="77777777" w:rsidR="00E92CBF" w:rsidRPr="00F11966" w:rsidRDefault="00E92CBF" w:rsidP="00E92CBF">
      <w:pPr>
        <w:pStyle w:val="PL"/>
      </w:pPr>
      <w:r w:rsidRPr="00F11966">
        <w:t xml:space="preserve">      anyOf:</w:t>
      </w:r>
    </w:p>
    <w:p w14:paraId="0D31FC6A" w14:textId="77777777" w:rsidR="00E92CBF" w:rsidRPr="00F11966" w:rsidRDefault="00E92CBF" w:rsidP="00E92CBF">
      <w:pPr>
        <w:pStyle w:val="PL"/>
      </w:pPr>
      <w:r w:rsidRPr="00F11966">
        <w:t xml:space="preserve">      - type: string</w:t>
      </w:r>
    </w:p>
    <w:p w14:paraId="51AD3384" w14:textId="77777777" w:rsidR="00E92CBF" w:rsidRPr="00F11966" w:rsidRDefault="00E92CBF" w:rsidP="00E92CBF">
      <w:pPr>
        <w:pStyle w:val="PL"/>
      </w:pPr>
      <w:r w:rsidRPr="00F11966">
        <w:t xml:space="preserve">        enum:</w:t>
      </w:r>
    </w:p>
    <w:p w14:paraId="7C9E33F4" w14:textId="77777777" w:rsidR="00E92CBF" w:rsidRPr="00F11966" w:rsidRDefault="00E92CBF" w:rsidP="00E92CBF">
      <w:pPr>
        <w:pStyle w:val="PL"/>
      </w:pPr>
      <w:r w:rsidRPr="00F11966">
        <w:t xml:space="preserve">          - SINGLE_TRANS_UL</w:t>
      </w:r>
    </w:p>
    <w:p w14:paraId="5C3C1226" w14:textId="77777777" w:rsidR="00E92CBF" w:rsidRPr="00F11966" w:rsidRDefault="00E92CBF" w:rsidP="00E92CBF">
      <w:pPr>
        <w:pStyle w:val="PL"/>
      </w:pPr>
      <w:r w:rsidRPr="00F11966">
        <w:t xml:space="preserve">          - SINGLE_TRANS_DL</w:t>
      </w:r>
    </w:p>
    <w:p w14:paraId="0791150C" w14:textId="77777777" w:rsidR="00E92CBF" w:rsidRPr="00F11966" w:rsidRDefault="00E92CBF" w:rsidP="00E92CBF">
      <w:pPr>
        <w:pStyle w:val="PL"/>
      </w:pPr>
      <w:r w:rsidRPr="00F11966">
        <w:t xml:space="preserve">          - DUAL_TRANS_UL_FIRST</w:t>
      </w:r>
    </w:p>
    <w:p w14:paraId="63E12DA5" w14:textId="77777777" w:rsidR="00E92CBF" w:rsidRPr="00F11966" w:rsidRDefault="00E92CBF" w:rsidP="00E92CBF">
      <w:pPr>
        <w:pStyle w:val="PL"/>
      </w:pPr>
      <w:r w:rsidRPr="00F11966">
        <w:t xml:space="preserve">          - DUAL_TRANS_DL_FIRST</w:t>
      </w:r>
    </w:p>
    <w:p w14:paraId="50A10D4C" w14:textId="77777777" w:rsidR="00E92CBF" w:rsidRPr="00F11966" w:rsidRDefault="00E92CBF" w:rsidP="00E92CBF">
      <w:pPr>
        <w:pStyle w:val="PL"/>
      </w:pPr>
      <w:r w:rsidRPr="00F11966">
        <w:t xml:space="preserve">          - MULTI_TRANS</w:t>
      </w:r>
    </w:p>
    <w:p w14:paraId="4D880E33" w14:textId="77777777" w:rsidR="00E92CBF" w:rsidRPr="00F11966" w:rsidRDefault="00E92CBF" w:rsidP="00E92CBF">
      <w:pPr>
        <w:pStyle w:val="PL"/>
      </w:pPr>
      <w:r w:rsidRPr="00F11966">
        <w:t xml:space="preserve">      - type: string</w:t>
      </w:r>
    </w:p>
    <w:p w14:paraId="7795A273" w14:textId="77777777" w:rsidR="00E92CBF" w:rsidRPr="00F11966" w:rsidRDefault="00E92CBF" w:rsidP="00E92CBF">
      <w:pPr>
        <w:pStyle w:val="PL"/>
      </w:pPr>
      <w:r w:rsidRPr="00F11966">
        <w:t xml:space="preserve">        description: &gt;</w:t>
      </w:r>
    </w:p>
    <w:p w14:paraId="42861382" w14:textId="77777777" w:rsidR="00E92CBF" w:rsidRPr="00F11966" w:rsidRDefault="00E92CBF" w:rsidP="00E92CBF">
      <w:pPr>
        <w:pStyle w:val="PL"/>
      </w:pPr>
      <w:r w:rsidRPr="00F11966">
        <w:t xml:space="preserve">          This string provides forward-compatibility with future</w:t>
      </w:r>
    </w:p>
    <w:p w14:paraId="2CA73446" w14:textId="77777777" w:rsidR="00E92CBF" w:rsidRPr="00F11966" w:rsidRDefault="00E92CBF" w:rsidP="00E92CBF">
      <w:pPr>
        <w:pStyle w:val="PL"/>
      </w:pPr>
      <w:r w:rsidRPr="00F11966">
        <w:t xml:space="preserve">          extensions to the enumeration but is not used to encode</w:t>
      </w:r>
    </w:p>
    <w:p w14:paraId="258D374D" w14:textId="77777777" w:rsidR="00E92CBF" w:rsidRPr="00F11966" w:rsidRDefault="00E92CBF" w:rsidP="00E92CBF">
      <w:pPr>
        <w:pStyle w:val="PL"/>
      </w:pPr>
      <w:r w:rsidRPr="00F11966">
        <w:t xml:space="preserve">          content defined in the present version of this API.</w:t>
      </w:r>
    </w:p>
    <w:p w14:paraId="358F3E98" w14:textId="77777777" w:rsidR="00E92CBF" w:rsidRPr="00F11966" w:rsidRDefault="00E92CBF" w:rsidP="00E92CBF">
      <w:pPr>
        <w:pStyle w:val="PL"/>
      </w:pPr>
      <w:r w:rsidRPr="00F11966">
        <w:t xml:space="preserve">      description: &gt;</w:t>
      </w:r>
    </w:p>
    <w:p w14:paraId="53611AD8" w14:textId="77777777" w:rsidR="00E92CBF" w:rsidRPr="00F11966" w:rsidRDefault="00E92CBF" w:rsidP="00E92CBF">
      <w:pPr>
        <w:pStyle w:val="PL"/>
      </w:pPr>
      <w:r w:rsidRPr="00F11966">
        <w:t xml:space="preserve">        Possible values are</w:t>
      </w:r>
    </w:p>
    <w:p w14:paraId="4F4FB133" w14:textId="77777777" w:rsidR="00E92CBF" w:rsidRPr="00F11966" w:rsidRDefault="00E92CBF" w:rsidP="00E92CBF">
      <w:pPr>
        <w:pStyle w:val="PL"/>
      </w:pPr>
      <w:r w:rsidRPr="00F11966">
        <w:t xml:space="preserve">        - SINGLE_TRANS_UL: Uplink single packet transmission.</w:t>
      </w:r>
    </w:p>
    <w:p w14:paraId="3F4DDE79" w14:textId="77777777" w:rsidR="00E92CBF" w:rsidRPr="00F11966" w:rsidRDefault="00E92CBF" w:rsidP="00E92CBF">
      <w:pPr>
        <w:pStyle w:val="PL"/>
      </w:pPr>
      <w:r w:rsidRPr="00F11966">
        <w:t xml:space="preserve">        - SINGLE_TRANS_DL: Downlink single packet transmission.</w:t>
      </w:r>
    </w:p>
    <w:p w14:paraId="295CA5D8"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625319CC"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29118825" w14:textId="77777777" w:rsidR="00E92CBF" w:rsidRPr="00F11966" w:rsidRDefault="00E92CBF" w:rsidP="00E92CBF">
      <w:pPr>
        <w:pStyle w:val="PL"/>
      </w:pPr>
      <w:r w:rsidRPr="00F11966">
        <w:t xml:space="preserve">    TrafficProfileRm:</w:t>
      </w:r>
    </w:p>
    <w:p w14:paraId="20A0AF89" w14:textId="77777777" w:rsidR="00E92CBF" w:rsidRPr="00F11966" w:rsidRDefault="00E92CBF" w:rsidP="00E92CBF">
      <w:pPr>
        <w:pStyle w:val="PL"/>
      </w:pPr>
      <w:r w:rsidRPr="00F11966">
        <w:t xml:space="preserve">      anyOf:</w:t>
      </w:r>
    </w:p>
    <w:p w14:paraId="4F7AE82B" w14:textId="77777777" w:rsidR="00E92CBF" w:rsidRPr="00F11966" w:rsidRDefault="00E92CBF" w:rsidP="00E92CBF">
      <w:pPr>
        <w:pStyle w:val="PL"/>
      </w:pPr>
      <w:r w:rsidRPr="00F11966">
        <w:t xml:space="preserve">        - $ref: '#/components/schemas/TrafficProfile'</w:t>
      </w:r>
    </w:p>
    <w:p w14:paraId="3929ABD0" w14:textId="77777777" w:rsidR="00E92CBF" w:rsidRPr="00F11966" w:rsidRDefault="00E92CBF" w:rsidP="00E92CBF">
      <w:pPr>
        <w:pStyle w:val="PL"/>
      </w:pPr>
      <w:r w:rsidRPr="00F11966">
        <w:t xml:space="preserve">        - </w:t>
      </w:r>
      <w:r w:rsidRPr="00F11966">
        <w:rPr>
          <w:lang w:val="en-US"/>
        </w:rPr>
        <w:t>$ref: '#/components/schemas/NullValue'</w:t>
      </w:r>
    </w:p>
    <w:p w14:paraId="6C45E022" w14:textId="4FB47196" w:rsidR="005F5496" w:rsidRPr="00F11966" w:rsidRDefault="005F5496" w:rsidP="005F5496">
      <w:pPr>
        <w:pStyle w:val="PL"/>
        <w:rPr>
          <w:lang w:val="en-US"/>
        </w:rPr>
      </w:pPr>
      <w:r>
        <w:t xml:space="preserve">    </w:t>
      </w:r>
      <w:r w:rsidRPr="00F11966">
        <w:t xml:space="preserve">  description:</w:t>
      </w:r>
      <w:r>
        <w:t xml:space="preserve"> </w:t>
      </w:r>
      <w:r w:rsidRPr="00F11966">
        <w:t>This enumeration is d</w:t>
      </w:r>
      <w:r>
        <w:t>efined in the same way as the "</w:t>
      </w:r>
      <w:r w:rsidRPr="00F11966">
        <w:t xml:space="preserve">TrafficProfile" enumeration, but with the OpenAPI </w:t>
      </w:r>
      <w:r>
        <w:t>"nullable=</w:t>
      </w:r>
      <w:r w:rsidRPr="00F11966">
        <w:t xml:space="preserve"> true" property</w:t>
      </w:r>
      <w:r w:rsidRPr="001D2CEF">
        <w:t>.</w:t>
      </w:r>
    </w:p>
    <w:p w14:paraId="0EB11D83" w14:textId="77777777" w:rsidR="00E92CBF" w:rsidRPr="00F11966" w:rsidRDefault="00E92CBF" w:rsidP="00E92CBF">
      <w:pPr>
        <w:pStyle w:val="PL"/>
      </w:pPr>
      <w:r w:rsidRPr="00F11966">
        <w:t xml:space="preserve">    LcsServiceAuth:</w:t>
      </w:r>
    </w:p>
    <w:p w14:paraId="3BC5E0FD" w14:textId="77777777" w:rsidR="00E92CBF" w:rsidRPr="00F11966" w:rsidRDefault="00E92CBF" w:rsidP="00E92CBF">
      <w:pPr>
        <w:pStyle w:val="PL"/>
      </w:pPr>
      <w:r w:rsidRPr="00F11966">
        <w:t xml:space="preserve">      anyOf:</w:t>
      </w:r>
    </w:p>
    <w:p w14:paraId="31551ECE" w14:textId="77777777" w:rsidR="00E92CBF" w:rsidRPr="00F11966" w:rsidRDefault="00E92CBF" w:rsidP="00E92CBF">
      <w:pPr>
        <w:pStyle w:val="PL"/>
      </w:pPr>
      <w:r w:rsidRPr="00F11966">
        <w:t xml:space="preserve">      - type: string</w:t>
      </w:r>
    </w:p>
    <w:p w14:paraId="298B96F6" w14:textId="77777777" w:rsidR="00E92CBF" w:rsidRPr="00F11966" w:rsidRDefault="00E92CBF" w:rsidP="00E92CBF">
      <w:pPr>
        <w:pStyle w:val="PL"/>
      </w:pPr>
      <w:r w:rsidRPr="00F11966">
        <w:t xml:space="preserve">        enum:</w:t>
      </w:r>
    </w:p>
    <w:p w14:paraId="6B2B11D6" w14:textId="77777777" w:rsidR="00E92CBF" w:rsidRPr="00F11966" w:rsidRDefault="00E92CBF" w:rsidP="00E92CBF">
      <w:pPr>
        <w:pStyle w:val="PL"/>
      </w:pPr>
      <w:r w:rsidRPr="00F11966">
        <w:t xml:space="preserve">          - "LOCATION_ALLOWED_WITH_NOTIFICATION"</w:t>
      </w:r>
    </w:p>
    <w:p w14:paraId="6E5840F7" w14:textId="77777777" w:rsidR="00E92CBF" w:rsidRPr="00F11966" w:rsidRDefault="00E92CBF" w:rsidP="00E92CBF">
      <w:pPr>
        <w:pStyle w:val="PL"/>
      </w:pPr>
      <w:r w:rsidRPr="00F11966">
        <w:lastRenderedPageBreak/>
        <w:t xml:space="preserve">          - "LOCATION_ALLOWED_WITHOUT_NOTIFICATION"</w:t>
      </w:r>
    </w:p>
    <w:p w14:paraId="4AC1383E" w14:textId="77777777" w:rsidR="00E92CBF" w:rsidRPr="00F11966" w:rsidRDefault="00E92CBF" w:rsidP="00E92CBF">
      <w:pPr>
        <w:pStyle w:val="PL"/>
      </w:pPr>
      <w:r w:rsidRPr="00F11966">
        <w:t xml:space="preserve">          - "LOCATION_ALLOWED_WITHOUT_RESPONSE"</w:t>
      </w:r>
    </w:p>
    <w:p w14:paraId="71978DBE" w14:textId="77777777" w:rsidR="00E92CBF" w:rsidRPr="00F11966" w:rsidRDefault="00E92CBF" w:rsidP="00E92CBF">
      <w:pPr>
        <w:pStyle w:val="PL"/>
      </w:pPr>
      <w:r w:rsidRPr="00F11966">
        <w:t xml:space="preserve">          - "LOCATION_RESTRICTED_WITHOUT_RESPONSE"</w:t>
      </w:r>
    </w:p>
    <w:p w14:paraId="5E25AF74"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66C8D1AD"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4120C033" w14:textId="77777777" w:rsidR="00E92CBF" w:rsidRPr="00F11966" w:rsidRDefault="00E92CBF" w:rsidP="00E92CBF">
      <w:pPr>
        <w:pStyle w:val="PL"/>
      </w:pPr>
      <w:r w:rsidRPr="00F11966">
        <w:t xml:space="preserve">      - type: string</w:t>
      </w:r>
    </w:p>
    <w:p w14:paraId="207A4304" w14:textId="77777777" w:rsidR="00E92CBF" w:rsidRPr="00F11966" w:rsidRDefault="00E92CBF" w:rsidP="00E92CBF">
      <w:pPr>
        <w:pStyle w:val="PL"/>
      </w:pPr>
      <w:r w:rsidRPr="00F11966">
        <w:t xml:space="preserve">        description: &gt;</w:t>
      </w:r>
    </w:p>
    <w:p w14:paraId="0D69A5CE" w14:textId="77777777" w:rsidR="00E92CBF" w:rsidRPr="00F11966" w:rsidRDefault="00E92CBF" w:rsidP="00E92CBF">
      <w:pPr>
        <w:pStyle w:val="PL"/>
      </w:pPr>
      <w:r w:rsidRPr="00F11966">
        <w:t xml:space="preserve">          This string provides forward-compatibility with future</w:t>
      </w:r>
    </w:p>
    <w:p w14:paraId="290A8FE7" w14:textId="77777777" w:rsidR="00E92CBF" w:rsidRPr="00F11966" w:rsidRDefault="00E92CBF" w:rsidP="00E92CBF">
      <w:pPr>
        <w:pStyle w:val="PL"/>
      </w:pPr>
      <w:r w:rsidRPr="00F11966">
        <w:t xml:space="preserve">          extensions to the enumeration but is not used to encode</w:t>
      </w:r>
    </w:p>
    <w:p w14:paraId="153F5003" w14:textId="77777777" w:rsidR="00E92CBF" w:rsidRPr="00F11966" w:rsidRDefault="00E92CBF" w:rsidP="00E92CBF">
      <w:pPr>
        <w:pStyle w:val="PL"/>
      </w:pPr>
      <w:r w:rsidRPr="00F11966">
        <w:t xml:space="preserve">          content defined in the present version of this API.</w:t>
      </w:r>
    </w:p>
    <w:p w14:paraId="38ED3452" w14:textId="77777777" w:rsidR="00E92CBF" w:rsidRPr="00F11966" w:rsidRDefault="00E92CBF" w:rsidP="00E92CBF">
      <w:pPr>
        <w:pStyle w:val="PL"/>
      </w:pPr>
      <w:r w:rsidRPr="00F11966">
        <w:t xml:space="preserve">      description: &gt;</w:t>
      </w:r>
    </w:p>
    <w:p w14:paraId="7EFCEE39" w14:textId="77777777" w:rsidR="00E92CBF" w:rsidRPr="00F11966" w:rsidRDefault="00E92CBF" w:rsidP="00E92CBF">
      <w:pPr>
        <w:pStyle w:val="PL"/>
      </w:pPr>
      <w:r w:rsidRPr="00F11966">
        <w:t xml:space="preserve">        Possible values are</w:t>
      </w:r>
    </w:p>
    <w:p w14:paraId="484C0900" w14:textId="77777777" w:rsidR="00E92CBF" w:rsidRPr="00F11966" w:rsidRDefault="00E92CBF" w:rsidP="00E92CBF">
      <w:pPr>
        <w:pStyle w:val="PL"/>
      </w:pPr>
      <w:r w:rsidRPr="00F11966">
        <w:t xml:space="preserve">        - "LOCATION_ALLOWED_WITH_NOTIFICATION": Location allowed with notification</w:t>
      </w:r>
    </w:p>
    <w:p w14:paraId="28022E6D" w14:textId="77777777" w:rsidR="00E92CBF" w:rsidRPr="00F11966" w:rsidRDefault="00E92CBF" w:rsidP="00E92CBF">
      <w:pPr>
        <w:pStyle w:val="PL"/>
      </w:pPr>
      <w:r w:rsidRPr="00F11966">
        <w:t xml:space="preserve">        - "LOCATION_ALLOWED_WITHOUT_NOTIFICATION": Location allowed without notification</w:t>
      </w:r>
    </w:p>
    <w:p w14:paraId="76BBD4E0"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EE287F1"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7385F80C"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7589D9D8"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44772C7A" w14:textId="77777777" w:rsidR="00E92CBF" w:rsidRPr="00F11966" w:rsidRDefault="00E92CBF" w:rsidP="00E92CBF">
      <w:pPr>
        <w:pStyle w:val="PL"/>
      </w:pPr>
      <w:r w:rsidRPr="00F11966">
        <w:t xml:space="preserve">    UeAuth:</w:t>
      </w:r>
    </w:p>
    <w:p w14:paraId="2AF22BA6" w14:textId="77777777" w:rsidR="00E92CBF" w:rsidRPr="00F11966" w:rsidRDefault="00E92CBF" w:rsidP="00E92CBF">
      <w:pPr>
        <w:pStyle w:val="PL"/>
      </w:pPr>
      <w:r w:rsidRPr="00F11966">
        <w:t xml:space="preserve">      anyOf:</w:t>
      </w:r>
    </w:p>
    <w:p w14:paraId="2781454A" w14:textId="77777777" w:rsidR="00E92CBF" w:rsidRPr="00F11966" w:rsidRDefault="00E92CBF" w:rsidP="00E92CBF">
      <w:pPr>
        <w:pStyle w:val="PL"/>
      </w:pPr>
      <w:r w:rsidRPr="00F11966">
        <w:t xml:space="preserve">        - type: string</w:t>
      </w:r>
    </w:p>
    <w:p w14:paraId="254BF463" w14:textId="77777777" w:rsidR="00E92CBF" w:rsidRPr="00F11966" w:rsidRDefault="00E92CBF" w:rsidP="00E92CBF">
      <w:pPr>
        <w:pStyle w:val="PL"/>
      </w:pPr>
      <w:r w:rsidRPr="00F11966">
        <w:t xml:space="preserve">          enum:</w:t>
      </w:r>
    </w:p>
    <w:p w14:paraId="6DEB3EE5" w14:textId="77777777" w:rsidR="00E92CBF" w:rsidRPr="00F11966" w:rsidRDefault="00E92CBF" w:rsidP="00E92CBF">
      <w:pPr>
        <w:pStyle w:val="PL"/>
      </w:pPr>
      <w:r w:rsidRPr="00F11966">
        <w:t xml:space="preserve">            - </w:t>
      </w:r>
      <w:r w:rsidRPr="00F11966">
        <w:rPr>
          <w:snapToGrid w:val="0"/>
        </w:rPr>
        <w:t>AUTHORIZED</w:t>
      </w:r>
    </w:p>
    <w:p w14:paraId="74D8DB96"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3E6D0832" w14:textId="77777777" w:rsidR="00E92CBF" w:rsidRPr="00F11966" w:rsidRDefault="00E92CBF" w:rsidP="00E92CBF">
      <w:pPr>
        <w:pStyle w:val="PL"/>
      </w:pPr>
      <w:r w:rsidRPr="00F11966">
        <w:t xml:space="preserve">        - type: string</w:t>
      </w:r>
    </w:p>
    <w:p w14:paraId="296FF5A3" w14:textId="77777777" w:rsidR="00790304" w:rsidRPr="00F11966" w:rsidRDefault="00790304" w:rsidP="00790304">
      <w:pPr>
        <w:pStyle w:val="PL"/>
      </w:pPr>
      <w:r w:rsidRPr="00F11966">
        <w:t xml:space="preserve">      description: &gt;</w:t>
      </w:r>
    </w:p>
    <w:p w14:paraId="472F26DC" w14:textId="77777777" w:rsidR="00790304" w:rsidRDefault="00790304" w:rsidP="00790304">
      <w:pPr>
        <w:pStyle w:val="PL"/>
      </w:pPr>
      <w:r w:rsidRPr="00F11966">
        <w:t xml:space="preserve">        Possible values are</w:t>
      </w:r>
    </w:p>
    <w:p w14:paraId="76F2AC0C" w14:textId="77777777" w:rsidR="00790304" w:rsidRPr="00F11966" w:rsidRDefault="00790304" w:rsidP="00790304">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56BF384D" w14:textId="77777777" w:rsidR="00790304" w:rsidRPr="00F11966" w:rsidRDefault="00790304" w:rsidP="00790304">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77E045FF" w14:textId="77777777" w:rsidR="00E92CBF" w:rsidRPr="00F11966" w:rsidRDefault="00E92CBF" w:rsidP="00E92CBF">
      <w:pPr>
        <w:pStyle w:val="PL"/>
      </w:pPr>
      <w:r w:rsidRPr="00F11966">
        <w:t xml:space="preserve">    DlDataDeliveryStatus:</w:t>
      </w:r>
    </w:p>
    <w:p w14:paraId="71EA2DB0" w14:textId="77777777" w:rsidR="00E92CBF" w:rsidRPr="00F11966" w:rsidRDefault="00E92CBF" w:rsidP="00E92CBF">
      <w:pPr>
        <w:pStyle w:val="PL"/>
      </w:pPr>
      <w:r w:rsidRPr="00F11966">
        <w:t xml:space="preserve">      anyOf:</w:t>
      </w:r>
    </w:p>
    <w:p w14:paraId="3FE7A210" w14:textId="77777777" w:rsidR="00E92CBF" w:rsidRPr="00F11966" w:rsidRDefault="00E92CBF" w:rsidP="00E92CBF">
      <w:pPr>
        <w:pStyle w:val="PL"/>
      </w:pPr>
      <w:r w:rsidRPr="00F11966">
        <w:t xml:space="preserve">      - type: string</w:t>
      </w:r>
    </w:p>
    <w:p w14:paraId="344113A9" w14:textId="77777777" w:rsidR="00E92CBF" w:rsidRPr="00F11966" w:rsidRDefault="00E92CBF" w:rsidP="00E92CBF">
      <w:pPr>
        <w:pStyle w:val="PL"/>
      </w:pPr>
      <w:r w:rsidRPr="00F11966">
        <w:t xml:space="preserve">        enum:</w:t>
      </w:r>
    </w:p>
    <w:p w14:paraId="3F9BF7B0" w14:textId="77777777" w:rsidR="00E92CBF" w:rsidRPr="00F11966" w:rsidRDefault="00E92CBF" w:rsidP="00E92CBF">
      <w:pPr>
        <w:pStyle w:val="PL"/>
      </w:pPr>
      <w:r w:rsidRPr="00F11966">
        <w:t xml:space="preserve">          - BUFFERED</w:t>
      </w:r>
    </w:p>
    <w:p w14:paraId="5D79E4BE" w14:textId="77777777" w:rsidR="00E92CBF" w:rsidRPr="00F11966" w:rsidRDefault="00E92CBF" w:rsidP="00E92CBF">
      <w:pPr>
        <w:pStyle w:val="PL"/>
      </w:pPr>
      <w:r w:rsidRPr="00F11966">
        <w:t xml:space="preserve">          - TRANSMITTED</w:t>
      </w:r>
    </w:p>
    <w:p w14:paraId="284923A4" w14:textId="77777777" w:rsidR="00E92CBF" w:rsidRPr="00F11966" w:rsidRDefault="00E92CBF" w:rsidP="00E92CBF">
      <w:pPr>
        <w:pStyle w:val="PL"/>
      </w:pPr>
      <w:r w:rsidRPr="00F11966">
        <w:t xml:space="preserve">          - DISCARDED</w:t>
      </w:r>
    </w:p>
    <w:p w14:paraId="18E92385" w14:textId="77777777" w:rsidR="00E92CBF" w:rsidRPr="00F11966" w:rsidRDefault="00E92CBF" w:rsidP="00E92CBF">
      <w:pPr>
        <w:pStyle w:val="PL"/>
      </w:pPr>
      <w:r w:rsidRPr="00F11966">
        <w:t xml:space="preserve">      - type: string</w:t>
      </w:r>
    </w:p>
    <w:p w14:paraId="43047018" w14:textId="77777777" w:rsidR="00E92CBF" w:rsidRPr="00F11966" w:rsidRDefault="00E92CBF" w:rsidP="00E92CBF">
      <w:pPr>
        <w:pStyle w:val="PL"/>
      </w:pPr>
      <w:r w:rsidRPr="00F11966">
        <w:t xml:space="preserve">        description: &gt;</w:t>
      </w:r>
    </w:p>
    <w:p w14:paraId="1C4D2D33" w14:textId="77777777" w:rsidR="00E92CBF" w:rsidRPr="00F11966" w:rsidRDefault="00E92CBF" w:rsidP="00E92CBF">
      <w:pPr>
        <w:pStyle w:val="PL"/>
      </w:pPr>
      <w:r w:rsidRPr="00F11966">
        <w:t xml:space="preserve">          This string provides forward-compatibility with future</w:t>
      </w:r>
    </w:p>
    <w:p w14:paraId="57CBC741" w14:textId="77777777" w:rsidR="00E92CBF" w:rsidRPr="00F11966" w:rsidRDefault="00E92CBF" w:rsidP="00E92CBF">
      <w:pPr>
        <w:pStyle w:val="PL"/>
      </w:pPr>
      <w:r w:rsidRPr="00F11966">
        <w:t xml:space="preserve">          extensions to the enumeration but is not used to encode</w:t>
      </w:r>
    </w:p>
    <w:p w14:paraId="3FA7FEA0" w14:textId="77777777" w:rsidR="00E92CBF" w:rsidRPr="00F11966" w:rsidRDefault="00E92CBF" w:rsidP="00E92CBF">
      <w:pPr>
        <w:pStyle w:val="PL"/>
      </w:pPr>
      <w:r w:rsidRPr="00F11966">
        <w:t xml:space="preserve">          content defined in the present version of this API.</w:t>
      </w:r>
    </w:p>
    <w:p w14:paraId="2AE01D30" w14:textId="77777777" w:rsidR="00E92CBF" w:rsidRPr="00F11966" w:rsidRDefault="00E92CBF" w:rsidP="00E92CBF">
      <w:pPr>
        <w:pStyle w:val="PL"/>
      </w:pPr>
      <w:r w:rsidRPr="00F11966">
        <w:t xml:space="preserve">      description: &gt;</w:t>
      </w:r>
    </w:p>
    <w:p w14:paraId="72CC84D7" w14:textId="77777777" w:rsidR="00E92CBF" w:rsidRPr="00F11966" w:rsidRDefault="00E92CBF" w:rsidP="00E92CBF">
      <w:pPr>
        <w:pStyle w:val="PL"/>
      </w:pPr>
      <w:r w:rsidRPr="00F11966">
        <w:t xml:space="preserve">        Possible values are</w:t>
      </w:r>
    </w:p>
    <w:p w14:paraId="2B11141C"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493D2E25"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4B200F37"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27F49FA7" w14:textId="77777777" w:rsidR="00E92CBF" w:rsidRPr="00F11966" w:rsidRDefault="00E92CBF" w:rsidP="00E92CBF">
      <w:pPr>
        <w:pStyle w:val="PL"/>
      </w:pPr>
      <w:r w:rsidRPr="00F11966">
        <w:t xml:space="preserve">    DlDataDeliveryStatusRm:</w:t>
      </w:r>
    </w:p>
    <w:p w14:paraId="6E9D8801" w14:textId="77777777" w:rsidR="00E92CBF" w:rsidRPr="00F11966" w:rsidRDefault="00E92CBF" w:rsidP="00E92CBF">
      <w:pPr>
        <w:pStyle w:val="PL"/>
      </w:pPr>
      <w:r w:rsidRPr="00F11966">
        <w:t xml:space="preserve">      anyOf:</w:t>
      </w:r>
    </w:p>
    <w:p w14:paraId="2C77935D" w14:textId="77777777" w:rsidR="00E92CBF" w:rsidRPr="00F11966" w:rsidRDefault="00E92CBF" w:rsidP="00E92CBF">
      <w:pPr>
        <w:pStyle w:val="PL"/>
      </w:pPr>
      <w:r w:rsidRPr="00F11966">
        <w:t xml:space="preserve">        - $ref: '#/components/schemas/DlDataDeliveryStatus'</w:t>
      </w:r>
    </w:p>
    <w:p w14:paraId="025D1A26"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8C0E298" w14:textId="77777777" w:rsidR="00306531" w:rsidRPr="00F11966" w:rsidRDefault="00306531" w:rsidP="00306531">
      <w:pPr>
        <w:pStyle w:val="PL"/>
      </w:pPr>
      <w:r w:rsidRPr="00F11966">
        <w:t xml:space="preserve">    </w:t>
      </w:r>
      <w:r w:rsidRPr="00F11966">
        <w:rPr>
          <w:lang w:eastAsia="zh-CN"/>
        </w:rPr>
        <w:t>AuthStatus</w:t>
      </w:r>
      <w:r w:rsidRPr="00F11966">
        <w:t>:</w:t>
      </w:r>
    </w:p>
    <w:p w14:paraId="2AC1C34E" w14:textId="77777777" w:rsidR="00306531" w:rsidRPr="00F11966" w:rsidRDefault="00306531" w:rsidP="00306531">
      <w:pPr>
        <w:pStyle w:val="PL"/>
      </w:pPr>
      <w:r w:rsidRPr="00F11966">
        <w:t xml:space="preserve">      anyOf:</w:t>
      </w:r>
    </w:p>
    <w:p w14:paraId="666E48E5" w14:textId="77777777" w:rsidR="00306531" w:rsidRPr="00F11966" w:rsidRDefault="00306531" w:rsidP="00306531">
      <w:pPr>
        <w:pStyle w:val="PL"/>
      </w:pPr>
      <w:r w:rsidRPr="00F11966">
        <w:t xml:space="preserve">      - type: string</w:t>
      </w:r>
    </w:p>
    <w:p w14:paraId="2FEF76EC" w14:textId="77777777" w:rsidR="00306531" w:rsidRPr="00F11966" w:rsidRDefault="00306531" w:rsidP="00306531">
      <w:pPr>
        <w:pStyle w:val="PL"/>
      </w:pPr>
      <w:r w:rsidRPr="00F11966">
        <w:t xml:space="preserve">        enum:</w:t>
      </w:r>
    </w:p>
    <w:p w14:paraId="10B20DA2" w14:textId="77777777" w:rsidR="00306531" w:rsidRPr="00F11966" w:rsidRDefault="00306531" w:rsidP="00306531">
      <w:pPr>
        <w:pStyle w:val="PL"/>
      </w:pPr>
      <w:r w:rsidRPr="00F11966">
        <w:t xml:space="preserve">          - EAP_SUCCESS</w:t>
      </w:r>
    </w:p>
    <w:p w14:paraId="19C1C7C9" w14:textId="77777777" w:rsidR="00306531" w:rsidRPr="00F11966" w:rsidRDefault="00306531" w:rsidP="00306531">
      <w:pPr>
        <w:pStyle w:val="PL"/>
      </w:pPr>
      <w:r w:rsidRPr="00F11966">
        <w:t xml:space="preserve">          - EAP_FAILURE</w:t>
      </w:r>
    </w:p>
    <w:p w14:paraId="3A1A2BE2" w14:textId="77777777" w:rsidR="00306531" w:rsidRPr="00F11966" w:rsidRDefault="00306531" w:rsidP="00306531">
      <w:pPr>
        <w:pStyle w:val="PL"/>
      </w:pPr>
      <w:r w:rsidRPr="00F11966">
        <w:t xml:space="preserve">          - PENDING</w:t>
      </w:r>
    </w:p>
    <w:p w14:paraId="191249FB" w14:textId="77777777" w:rsidR="00306531" w:rsidRPr="00F11966" w:rsidRDefault="00306531" w:rsidP="00306531">
      <w:pPr>
        <w:pStyle w:val="PL"/>
      </w:pPr>
      <w:r w:rsidRPr="00F11966">
        <w:t xml:space="preserve">      - type: string</w:t>
      </w:r>
    </w:p>
    <w:p w14:paraId="6DACE398" w14:textId="77777777" w:rsidR="00306531" w:rsidRPr="00F11966" w:rsidRDefault="00306531" w:rsidP="00306531">
      <w:pPr>
        <w:pStyle w:val="PL"/>
      </w:pPr>
      <w:r w:rsidRPr="00F11966">
        <w:t xml:space="preserve">        description: &gt;</w:t>
      </w:r>
    </w:p>
    <w:p w14:paraId="1CA42E04" w14:textId="77777777" w:rsidR="00306531" w:rsidRPr="00F11966" w:rsidRDefault="00306531" w:rsidP="00306531">
      <w:pPr>
        <w:pStyle w:val="PL"/>
      </w:pPr>
      <w:r w:rsidRPr="00F11966">
        <w:t xml:space="preserve">          This string provides forward-compatibility with future</w:t>
      </w:r>
    </w:p>
    <w:p w14:paraId="6186033A" w14:textId="77777777" w:rsidR="00306531" w:rsidRPr="00F11966" w:rsidRDefault="00306531" w:rsidP="00306531">
      <w:pPr>
        <w:pStyle w:val="PL"/>
      </w:pPr>
      <w:r w:rsidRPr="00F11966">
        <w:t xml:space="preserve">          extensions to the enumeration but is not used to encode</w:t>
      </w:r>
    </w:p>
    <w:p w14:paraId="6D36B59D" w14:textId="77777777" w:rsidR="00306531" w:rsidRPr="00F11966" w:rsidRDefault="00306531" w:rsidP="00306531">
      <w:pPr>
        <w:pStyle w:val="PL"/>
      </w:pPr>
      <w:r w:rsidRPr="00F11966">
        <w:t xml:space="preserve">          content defined in the present version of this API.</w:t>
      </w:r>
    </w:p>
    <w:p w14:paraId="66E2374D" w14:textId="77777777" w:rsidR="00306531" w:rsidRPr="00F11966" w:rsidRDefault="00306531" w:rsidP="00306531">
      <w:pPr>
        <w:pStyle w:val="PL"/>
      </w:pPr>
      <w:r w:rsidRPr="00F11966">
        <w:t xml:space="preserve">      description: &gt;</w:t>
      </w:r>
    </w:p>
    <w:p w14:paraId="0F707B23" w14:textId="77777777" w:rsidR="00306531" w:rsidRPr="00F11966" w:rsidRDefault="00306531" w:rsidP="00306531">
      <w:pPr>
        <w:pStyle w:val="PL"/>
      </w:pPr>
      <w:r w:rsidRPr="00F11966">
        <w:t xml:space="preserve">        Possible values are</w:t>
      </w:r>
    </w:p>
    <w:p w14:paraId="6930B259" w14:textId="77777777" w:rsidR="00306531" w:rsidRPr="00F11966" w:rsidRDefault="00306531" w:rsidP="00306531">
      <w:pPr>
        <w:pStyle w:val="PL"/>
      </w:pPr>
      <w:r w:rsidRPr="00F11966">
        <w:t xml:space="preserve">        - "EAP_SUCCESS": The NSSAA status is EAP-Success.</w:t>
      </w:r>
    </w:p>
    <w:p w14:paraId="0C36E8DC" w14:textId="77777777" w:rsidR="00306531" w:rsidRPr="00F11966" w:rsidRDefault="00306531" w:rsidP="00306531">
      <w:pPr>
        <w:pStyle w:val="PL"/>
      </w:pPr>
      <w:r w:rsidRPr="00F11966">
        <w:t xml:space="preserve">        - "EAP_FAILURE": The NSSAA status is EAP-Failure.</w:t>
      </w:r>
    </w:p>
    <w:p w14:paraId="3190024F" w14:textId="77777777" w:rsidR="00306531" w:rsidRPr="00F11966" w:rsidRDefault="00306531" w:rsidP="00306531">
      <w:pPr>
        <w:pStyle w:val="PL"/>
      </w:pPr>
      <w:r w:rsidRPr="00F11966">
        <w:t xml:space="preserve">        - "PENDING": The NSSAA status is Pending.</w:t>
      </w:r>
    </w:p>
    <w:p w14:paraId="32D59FDE" w14:textId="25E355DF" w:rsidR="009278CF" w:rsidRPr="00202CB2" w:rsidRDefault="009278CF" w:rsidP="009278CF">
      <w:pPr>
        <w:pStyle w:val="PL"/>
      </w:pPr>
      <w:r w:rsidRPr="00F11966">
        <w:t xml:space="preserve">    </w:t>
      </w:r>
      <w:r w:rsidRPr="00202CB2">
        <w:t>LineType:</w:t>
      </w:r>
    </w:p>
    <w:p w14:paraId="4862D2F4" w14:textId="77777777" w:rsidR="009278CF" w:rsidRPr="00202CB2" w:rsidRDefault="009278CF" w:rsidP="009278CF">
      <w:pPr>
        <w:pStyle w:val="PL"/>
      </w:pPr>
      <w:r w:rsidRPr="00202CB2">
        <w:t xml:space="preserve">      anyOf:</w:t>
      </w:r>
    </w:p>
    <w:p w14:paraId="1243A32D" w14:textId="77777777" w:rsidR="009278CF" w:rsidRPr="00202CB2" w:rsidRDefault="009278CF" w:rsidP="009278CF">
      <w:pPr>
        <w:pStyle w:val="PL"/>
      </w:pPr>
      <w:r w:rsidRPr="00202CB2">
        <w:t xml:space="preserve">      - type: string</w:t>
      </w:r>
    </w:p>
    <w:p w14:paraId="47D7A23B" w14:textId="77777777" w:rsidR="009278CF" w:rsidRPr="00202CB2" w:rsidRDefault="009278CF" w:rsidP="009278CF">
      <w:pPr>
        <w:pStyle w:val="PL"/>
      </w:pPr>
      <w:r w:rsidRPr="00202CB2">
        <w:t xml:space="preserve">        enum:</w:t>
      </w:r>
    </w:p>
    <w:p w14:paraId="367783B5" w14:textId="77777777" w:rsidR="009278CF" w:rsidRPr="00202CB2" w:rsidRDefault="009278CF" w:rsidP="009278CF">
      <w:pPr>
        <w:pStyle w:val="PL"/>
      </w:pPr>
      <w:r w:rsidRPr="00202CB2">
        <w:lastRenderedPageBreak/>
        <w:t xml:space="preserve">          - DSL</w:t>
      </w:r>
    </w:p>
    <w:p w14:paraId="22047B2A" w14:textId="77777777" w:rsidR="009278CF" w:rsidRPr="00202CB2" w:rsidRDefault="009278CF" w:rsidP="009278CF">
      <w:pPr>
        <w:pStyle w:val="PL"/>
      </w:pPr>
      <w:r w:rsidRPr="00202CB2">
        <w:t xml:space="preserve">          - PON</w:t>
      </w:r>
    </w:p>
    <w:p w14:paraId="20F5CDE1" w14:textId="77777777" w:rsidR="009278CF" w:rsidRPr="00202CB2" w:rsidRDefault="009278CF" w:rsidP="009278CF">
      <w:pPr>
        <w:pStyle w:val="PL"/>
      </w:pPr>
      <w:r w:rsidRPr="00202CB2">
        <w:t xml:space="preserve">      - type: string</w:t>
      </w:r>
    </w:p>
    <w:p w14:paraId="10E7FF7E" w14:textId="77777777" w:rsidR="009278CF" w:rsidRPr="00202CB2" w:rsidRDefault="009278CF" w:rsidP="009278CF">
      <w:pPr>
        <w:pStyle w:val="PL"/>
      </w:pPr>
      <w:r w:rsidRPr="00202CB2">
        <w:t xml:space="preserve">        description: &gt;</w:t>
      </w:r>
    </w:p>
    <w:p w14:paraId="2F413494" w14:textId="77777777" w:rsidR="009278CF" w:rsidRPr="00202CB2" w:rsidRDefault="009278CF" w:rsidP="009278CF">
      <w:pPr>
        <w:pStyle w:val="PL"/>
      </w:pPr>
      <w:r w:rsidRPr="00202CB2">
        <w:t xml:space="preserve">          This string provides forward-compatibility with future</w:t>
      </w:r>
    </w:p>
    <w:p w14:paraId="738AE742" w14:textId="77777777" w:rsidR="009278CF" w:rsidRPr="00202CB2" w:rsidRDefault="009278CF" w:rsidP="009278CF">
      <w:pPr>
        <w:pStyle w:val="PL"/>
      </w:pPr>
      <w:r w:rsidRPr="00202CB2">
        <w:t xml:space="preserve">          extensions to the enumeration but is not used to encode</w:t>
      </w:r>
    </w:p>
    <w:p w14:paraId="32D6B27C" w14:textId="77777777" w:rsidR="009278CF" w:rsidRPr="00202CB2" w:rsidRDefault="009278CF" w:rsidP="009278CF">
      <w:pPr>
        <w:pStyle w:val="PL"/>
      </w:pPr>
      <w:r w:rsidRPr="00202CB2">
        <w:t xml:space="preserve">          content defined in the present version of this API.</w:t>
      </w:r>
    </w:p>
    <w:p w14:paraId="7189FAE9" w14:textId="77777777" w:rsidR="009278CF" w:rsidRPr="00202CB2" w:rsidRDefault="009278CF" w:rsidP="009278CF">
      <w:pPr>
        <w:pStyle w:val="PL"/>
      </w:pPr>
      <w:r w:rsidRPr="00202CB2">
        <w:t xml:space="preserve">      description: &gt;</w:t>
      </w:r>
    </w:p>
    <w:p w14:paraId="556BC1DE" w14:textId="77777777" w:rsidR="009278CF" w:rsidRPr="00202CB2" w:rsidRDefault="009278CF" w:rsidP="009278CF">
      <w:pPr>
        <w:pStyle w:val="PL"/>
      </w:pPr>
      <w:r w:rsidRPr="00202CB2">
        <w:t xml:space="preserve">        Possible values are</w:t>
      </w:r>
    </w:p>
    <w:p w14:paraId="21F939FE" w14:textId="77777777" w:rsidR="009278CF" w:rsidRPr="00202CB2" w:rsidRDefault="009278CF" w:rsidP="009278CF">
      <w:pPr>
        <w:pStyle w:val="PL"/>
      </w:pPr>
      <w:r w:rsidRPr="00202CB2">
        <w:t xml:space="preserve">        - DSL: Identifies a DSL line</w:t>
      </w:r>
    </w:p>
    <w:p w14:paraId="71327EAA" w14:textId="77777777" w:rsidR="009278CF" w:rsidRPr="00202CB2" w:rsidRDefault="009278CF" w:rsidP="009278CF">
      <w:pPr>
        <w:pStyle w:val="PL"/>
      </w:pPr>
      <w:r w:rsidRPr="00202CB2">
        <w:t xml:space="preserve">        - PON: Identifies a PON line</w:t>
      </w:r>
    </w:p>
    <w:p w14:paraId="39324535" w14:textId="77777777" w:rsidR="009278CF" w:rsidRPr="00202CB2" w:rsidRDefault="009278CF" w:rsidP="009278CF">
      <w:pPr>
        <w:pStyle w:val="PL"/>
      </w:pPr>
      <w:r w:rsidRPr="00202CB2">
        <w:t xml:space="preserve">    LineTypeRm:</w:t>
      </w:r>
    </w:p>
    <w:p w14:paraId="5895C90F" w14:textId="77777777" w:rsidR="009278CF" w:rsidRPr="00202CB2" w:rsidRDefault="009278CF" w:rsidP="009278CF">
      <w:pPr>
        <w:pStyle w:val="PL"/>
      </w:pPr>
      <w:r w:rsidRPr="00202CB2">
        <w:t xml:space="preserve">      anyOf:</w:t>
      </w:r>
    </w:p>
    <w:p w14:paraId="054F373E" w14:textId="77777777" w:rsidR="009278CF" w:rsidRPr="00202CB2" w:rsidRDefault="009278CF" w:rsidP="009278CF">
      <w:pPr>
        <w:pStyle w:val="PL"/>
      </w:pPr>
      <w:r w:rsidRPr="00202CB2">
        <w:t xml:space="preserve">        - $ref: '#/components/schemas/LineType'</w:t>
      </w:r>
    </w:p>
    <w:p w14:paraId="4B07037D" w14:textId="77777777" w:rsidR="009278CF" w:rsidRPr="00F11966" w:rsidRDefault="009278CF" w:rsidP="009278CF">
      <w:pPr>
        <w:pStyle w:val="PL"/>
        <w:rPr>
          <w:lang w:val="en-US"/>
        </w:rPr>
      </w:pPr>
      <w:r w:rsidRPr="00202CB2">
        <w:rPr>
          <w:lang w:val="en-US"/>
        </w:rPr>
        <w:t xml:space="preserve">        - $ref: '#/components/schemas/NullValue'</w:t>
      </w:r>
    </w:p>
    <w:p w14:paraId="68C69147" w14:textId="77777777" w:rsidR="005F5496" w:rsidRDefault="005F5496" w:rsidP="005F5496">
      <w:pPr>
        <w:pStyle w:val="PL"/>
      </w:pPr>
      <w:r>
        <w:t xml:space="preserve">  </w:t>
      </w:r>
      <w:r w:rsidRPr="00F11966">
        <w:t xml:space="preserve">    description:</w:t>
      </w:r>
      <w:r>
        <w:t xml:space="preserve"> </w:t>
      </w:r>
      <w:r w:rsidRPr="00F11966">
        <w:rPr>
          <w:rFonts w:eastAsia="SimSun"/>
        </w:rPr>
        <w:t>This data type is defined in the same way as the "</w:t>
      </w:r>
      <w:r>
        <w:rPr>
          <w:rFonts w:eastAsia="SimSun"/>
        </w:rPr>
        <w:t>LineType</w:t>
      </w:r>
      <w:r w:rsidRPr="00F11966">
        <w:rPr>
          <w:rFonts w:eastAsia="SimSun"/>
        </w:rPr>
        <w:t xml:space="preserve">" data type, but with the OpenAPI </w:t>
      </w:r>
      <w:r>
        <w:rPr>
          <w:rFonts w:eastAsia="SimSun"/>
        </w:rPr>
        <w:t>"nullable=</w:t>
      </w:r>
      <w:r w:rsidRPr="00F11966">
        <w:rPr>
          <w:rFonts w:eastAsia="SimSun"/>
        </w:rPr>
        <w:t xml:space="preserve"> true" property.</w:t>
      </w:r>
    </w:p>
    <w:p w14:paraId="671DB490" w14:textId="24C03DBE" w:rsidR="009278CF" w:rsidRPr="00202CB2" w:rsidRDefault="009278CF" w:rsidP="009278CF">
      <w:pPr>
        <w:pStyle w:val="PL"/>
      </w:pPr>
    </w:p>
    <w:p w14:paraId="33C26F32" w14:textId="77777777" w:rsidR="009278CF" w:rsidRDefault="009278CF" w:rsidP="009278CF">
      <w:pPr>
        <w:pStyle w:val="PL"/>
      </w:pPr>
      <w:r>
        <w:t xml:space="preserve">    </w:t>
      </w:r>
      <w:r>
        <w:rPr>
          <w:rFonts w:hint="eastAsia"/>
          <w:lang w:eastAsia="zh-CN"/>
        </w:rPr>
        <w:t>N</w:t>
      </w:r>
      <w:r>
        <w:rPr>
          <w:lang w:eastAsia="zh-CN"/>
        </w:rPr>
        <w:t>otificationFlag</w:t>
      </w:r>
      <w:r>
        <w:t>:</w:t>
      </w:r>
    </w:p>
    <w:p w14:paraId="4530AB3A" w14:textId="77777777" w:rsidR="009278CF" w:rsidRDefault="009278CF" w:rsidP="009278CF">
      <w:pPr>
        <w:pStyle w:val="PL"/>
      </w:pPr>
      <w:r>
        <w:t xml:space="preserve">      anyOf:</w:t>
      </w:r>
    </w:p>
    <w:p w14:paraId="7725B6A5" w14:textId="77777777" w:rsidR="009278CF" w:rsidRDefault="009278CF" w:rsidP="009278CF">
      <w:pPr>
        <w:pStyle w:val="PL"/>
      </w:pPr>
      <w:r>
        <w:t xml:space="preserve">      - type: string</w:t>
      </w:r>
    </w:p>
    <w:p w14:paraId="7CDCCB54" w14:textId="77777777" w:rsidR="009278CF" w:rsidRDefault="009278CF" w:rsidP="009278CF">
      <w:pPr>
        <w:pStyle w:val="PL"/>
      </w:pPr>
      <w:r>
        <w:t xml:space="preserve">        enum:</w:t>
      </w:r>
    </w:p>
    <w:p w14:paraId="3D714B3A" w14:textId="77777777" w:rsidR="009278CF" w:rsidRDefault="009278CF" w:rsidP="009278CF">
      <w:pPr>
        <w:pStyle w:val="PL"/>
      </w:pPr>
      <w:r>
        <w:t xml:space="preserve">          - </w:t>
      </w:r>
      <w:r w:rsidRPr="00DF0D85">
        <w:t>ACTIVATE</w:t>
      </w:r>
    </w:p>
    <w:p w14:paraId="3E5FD7B2" w14:textId="77777777" w:rsidR="009278CF" w:rsidRDefault="009278CF" w:rsidP="009278CF">
      <w:pPr>
        <w:pStyle w:val="PL"/>
      </w:pPr>
      <w:r>
        <w:t xml:space="preserve">          - </w:t>
      </w:r>
      <w:r w:rsidRPr="00DF0D85">
        <w:t>DEACTIVATE</w:t>
      </w:r>
    </w:p>
    <w:p w14:paraId="7DE2A984" w14:textId="77777777" w:rsidR="009278CF" w:rsidRDefault="009278CF" w:rsidP="009278CF">
      <w:pPr>
        <w:pStyle w:val="PL"/>
      </w:pPr>
      <w:r>
        <w:t xml:space="preserve">          - </w:t>
      </w:r>
      <w:r w:rsidRPr="00DF0D85">
        <w:t>RETRIEVAL</w:t>
      </w:r>
    </w:p>
    <w:p w14:paraId="7B8E35B2" w14:textId="77777777" w:rsidR="009278CF" w:rsidRDefault="009278CF" w:rsidP="009278CF">
      <w:pPr>
        <w:pStyle w:val="PL"/>
      </w:pPr>
      <w:r>
        <w:t xml:space="preserve">      - type: string</w:t>
      </w:r>
    </w:p>
    <w:p w14:paraId="19AEDA8A" w14:textId="77777777" w:rsidR="009278CF" w:rsidRPr="00F11966" w:rsidRDefault="009278CF" w:rsidP="009278CF">
      <w:pPr>
        <w:pStyle w:val="PL"/>
      </w:pPr>
      <w:r w:rsidRPr="00F11966">
        <w:t xml:space="preserve">        description: &gt;</w:t>
      </w:r>
    </w:p>
    <w:p w14:paraId="640290C2" w14:textId="77777777" w:rsidR="009278CF" w:rsidRPr="00F11966" w:rsidRDefault="009278CF" w:rsidP="009278CF">
      <w:pPr>
        <w:pStyle w:val="PL"/>
      </w:pPr>
      <w:r w:rsidRPr="00F11966">
        <w:t xml:space="preserve">          This string provides forward-compatibility with future</w:t>
      </w:r>
    </w:p>
    <w:p w14:paraId="51785E42" w14:textId="77777777" w:rsidR="009278CF" w:rsidRPr="00F11966" w:rsidRDefault="009278CF" w:rsidP="009278CF">
      <w:pPr>
        <w:pStyle w:val="PL"/>
      </w:pPr>
      <w:r w:rsidRPr="00F11966">
        <w:t xml:space="preserve">          extensions to the enumeration but is not used to encode</w:t>
      </w:r>
    </w:p>
    <w:p w14:paraId="11C4E684" w14:textId="77777777" w:rsidR="009278CF" w:rsidRPr="00F11966" w:rsidRDefault="009278CF" w:rsidP="009278CF">
      <w:pPr>
        <w:pStyle w:val="PL"/>
      </w:pPr>
      <w:r w:rsidRPr="00F11966">
        <w:t xml:space="preserve">          content defined in the present version of this API.</w:t>
      </w:r>
    </w:p>
    <w:p w14:paraId="49CC15F1" w14:textId="77777777" w:rsidR="009278CF" w:rsidRPr="00F11966" w:rsidRDefault="009278CF" w:rsidP="009278CF">
      <w:pPr>
        <w:pStyle w:val="PL"/>
      </w:pPr>
      <w:r w:rsidRPr="00F11966">
        <w:t xml:space="preserve">      description: &gt;</w:t>
      </w:r>
    </w:p>
    <w:p w14:paraId="35729D09" w14:textId="77777777" w:rsidR="009278CF" w:rsidRPr="00F11966" w:rsidRDefault="009278CF" w:rsidP="009278CF">
      <w:pPr>
        <w:pStyle w:val="PL"/>
      </w:pPr>
      <w:r w:rsidRPr="00F11966">
        <w:t xml:space="preserve">        Possible values are</w:t>
      </w:r>
    </w:p>
    <w:p w14:paraId="08FF3DFC" w14:textId="77777777" w:rsidR="009278CF" w:rsidRPr="00F11966" w:rsidRDefault="009278CF" w:rsidP="009278CF">
      <w:pPr>
        <w:pStyle w:val="PL"/>
      </w:pPr>
      <w:r w:rsidRPr="00F11966">
        <w:t xml:space="preserve">        - </w:t>
      </w:r>
      <w:r w:rsidRPr="00DF0D85">
        <w:t>ACTIVATE</w:t>
      </w:r>
      <w:r w:rsidRPr="00F11966">
        <w:t xml:space="preserve">: </w:t>
      </w:r>
      <w:r>
        <w:t>The event notification is activated.</w:t>
      </w:r>
    </w:p>
    <w:p w14:paraId="42F9AC9C" w14:textId="77777777" w:rsidR="009278CF" w:rsidRPr="00F11966" w:rsidRDefault="009278CF" w:rsidP="009278CF">
      <w:pPr>
        <w:pStyle w:val="PL"/>
      </w:pPr>
      <w:r w:rsidRPr="00F11966">
        <w:t xml:space="preserve">        - </w:t>
      </w:r>
      <w:r w:rsidRPr="00DF0D85">
        <w:t>DEACTIVATE</w:t>
      </w:r>
      <w:r w:rsidRPr="00F11966">
        <w:t xml:space="preserve">: </w:t>
      </w:r>
      <w:r>
        <w:t>The event notification is deactivated and shall be muted. The available event(s) shall be stored.</w:t>
      </w:r>
    </w:p>
    <w:p w14:paraId="7F5FC21F" w14:textId="77777777" w:rsidR="009278CF" w:rsidRPr="00F11966" w:rsidRDefault="009278CF" w:rsidP="009278CF">
      <w:pPr>
        <w:pStyle w:val="PL"/>
      </w:pPr>
      <w:r w:rsidRPr="00F11966">
        <w:t xml:space="preserve">        - </w:t>
      </w:r>
      <w:r w:rsidRPr="00DF0D85">
        <w:t>RETRIEVAL</w:t>
      </w:r>
      <w:r w:rsidRPr="00F11966">
        <w:t xml:space="preserve">: </w:t>
      </w:r>
      <w:r>
        <w:t>The event notification shall be sent to the NF service consumer(s), after that, is muted again.</w:t>
      </w:r>
    </w:p>
    <w:p w14:paraId="21D953D3" w14:textId="77777777" w:rsidR="009278CF" w:rsidRPr="005858C7" w:rsidRDefault="009278CF" w:rsidP="009278CF">
      <w:pPr>
        <w:pStyle w:val="PL"/>
      </w:pPr>
    </w:p>
    <w:p w14:paraId="7CB567FD" w14:textId="77777777" w:rsidR="00E92CBF" w:rsidRPr="00202CB2" w:rsidRDefault="00E92CBF" w:rsidP="00E92CBF">
      <w:pPr>
        <w:pStyle w:val="PL"/>
      </w:pPr>
    </w:p>
    <w:p w14:paraId="56634633" w14:textId="77777777" w:rsidR="00E92CBF" w:rsidRPr="00F11966" w:rsidRDefault="00E92CBF" w:rsidP="00E92CBF">
      <w:pPr>
        <w:pStyle w:val="PL"/>
        <w:rPr>
          <w:lang w:val="en-US"/>
        </w:rPr>
      </w:pPr>
      <w:r w:rsidRPr="00F11966">
        <w:rPr>
          <w:lang w:val="en-US"/>
        </w:rPr>
        <w:t>#</w:t>
      </w:r>
    </w:p>
    <w:p w14:paraId="398904F2" w14:textId="13B59298" w:rsidR="00E92CBF" w:rsidRPr="00F11966" w:rsidRDefault="00E92CBF" w:rsidP="00E92CBF">
      <w:pPr>
        <w:pStyle w:val="PL"/>
        <w:rPr>
          <w:lang w:val="en-US"/>
        </w:rPr>
      </w:pPr>
      <w:r w:rsidRPr="00F11966">
        <w:rPr>
          <w:lang w:val="en-US"/>
        </w:rPr>
        <w:t># STRUCTURED DATA TYPES</w:t>
      </w:r>
    </w:p>
    <w:p w14:paraId="588F7966" w14:textId="77777777" w:rsidR="00E92CBF" w:rsidRPr="00F11966" w:rsidRDefault="00E92CBF" w:rsidP="00E92CBF">
      <w:pPr>
        <w:pStyle w:val="PL"/>
        <w:rPr>
          <w:lang w:val="en-US"/>
        </w:rPr>
      </w:pPr>
      <w:r w:rsidRPr="00F11966">
        <w:rPr>
          <w:lang w:val="en-US"/>
        </w:rPr>
        <w:t>#</w:t>
      </w:r>
    </w:p>
    <w:p w14:paraId="6361A7AC" w14:textId="77777777" w:rsidR="00D61954" w:rsidRPr="00F11966" w:rsidRDefault="00D61954" w:rsidP="00D61954">
      <w:pPr>
        <w:pStyle w:val="PL"/>
      </w:pPr>
      <w:r w:rsidRPr="00F11966">
        <w:t xml:space="preserve">    SubscribedDefaultQos:</w:t>
      </w:r>
    </w:p>
    <w:p w14:paraId="346A60D4" w14:textId="77777777" w:rsidR="00D61954" w:rsidRPr="00F11966" w:rsidRDefault="00D61954" w:rsidP="00D61954">
      <w:pPr>
        <w:pStyle w:val="PL"/>
      </w:pPr>
      <w:r w:rsidRPr="00F11966">
        <w:t xml:space="preserve">      type: object</w:t>
      </w:r>
    </w:p>
    <w:p w14:paraId="70117BB4" w14:textId="77777777" w:rsidR="00D61954" w:rsidRPr="00F11966" w:rsidRDefault="00D61954" w:rsidP="00D61954">
      <w:pPr>
        <w:pStyle w:val="PL"/>
      </w:pPr>
      <w:r w:rsidRPr="00F11966">
        <w:t xml:space="preserve">      required:</w:t>
      </w:r>
    </w:p>
    <w:p w14:paraId="69C3AEA9" w14:textId="77777777" w:rsidR="00D61954" w:rsidRPr="00F11966" w:rsidRDefault="00D61954" w:rsidP="00D61954">
      <w:pPr>
        <w:pStyle w:val="PL"/>
      </w:pPr>
      <w:r w:rsidRPr="00F11966">
        <w:t xml:space="preserve">        - 5qi</w:t>
      </w:r>
    </w:p>
    <w:p w14:paraId="1310766B" w14:textId="77777777" w:rsidR="00D61954" w:rsidRPr="00F11966" w:rsidRDefault="00D61954" w:rsidP="00D61954">
      <w:pPr>
        <w:pStyle w:val="PL"/>
      </w:pPr>
      <w:r w:rsidRPr="00F11966">
        <w:t xml:space="preserve">        - arp</w:t>
      </w:r>
    </w:p>
    <w:p w14:paraId="799BA55C" w14:textId="77777777" w:rsidR="00D61954" w:rsidRPr="00F11966" w:rsidRDefault="00D61954" w:rsidP="00D61954">
      <w:pPr>
        <w:pStyle w:val="PL"/>
      </w:pPr>
      <w:r w:rsidRPr="00F11966">
        <w:t xml:space="preserve">      properties:</w:t>
      </w:r>
    </w:p>
    <w:p w14:paraId="6323A6FE" w14:textId="77777777" w:rsidR="00D61954" w:rsidRPr="00F11966" w:rsidRDefault="00D61954" w:rsidP="00D61954">
      <w:pPr>
        <w:pStyle w:val="PL"/>
      </w:pPr>
      <w:r w:rsidRPr="00F11966">
        <w:t xml:space="preserve">        5qi:</w:t>
      </w:r>
    </w:p>
    <w:p w14:paraId="69CA3FC1" w14:textId="77777777" w:rsidR="00D61954" w:rsidRPr="00F11966" w:rsidRDefault="00D61954" w:rsidP="00D61954">
      <w:pPr>
        <w:pStyle w:val="PL"/>
      </w:pPr>
      <w:r w:rsidRPr="00F11966">
        <w:t xml:space="preserve">          $ref: '#/components/schemas/5Qi'</w:t>
      </w:r>
    </w:p>
    <w:p w14:paraId="5E46DBDD"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Default 5G QoS identifier see 3GPP</w:t>
      </w:r>
      <w:r>
        <w:rPr>
          <w:rFonts w:cs="Arial"/>
          <w:szCs w:val="18"/>
        </w:rPr>
        <w:t xml:space="preserve"> TS </w:t>
      </w:r>
      <w:r w:rsidRPr="00F11966">
        <w:rPr>
          <w:rFonts w:cs="Arial"/>
          <w:szCs w:val="18"/>
        </w:rPr>
        <w:t>23.501 clause</w:t>
      </w:r>
      <w:r>
        <w:rPr>
          <w:rFonts w:cs="Arial"/>
          <w:szCs w:val="18"/>
        </w:rPr>
        <w:t xml:space="preserve"> </w:t>
      </w:r>
      <w:r w:rsidRPr="00F11966">
        <w:rPr>
          <w:rFonts w:cs="Arial"/>
          <w:szCs w:val="18"/>
        </w:rPr>
        <w:t>5.7.2.7</w:t>
      </w:r>
    </w:p>
    <w:p w14:paraId="0EFCB505" w14:textId="77777777" w:rsidR="00D61954" w:rsidRPr="00F11966" w:rsidRDefault="00D61954" w:rsidP="00D61954">
      <w:pPr>
        <w:pStyle w:val="PL"/>
      </w:pPr>
      <w:r w:rsidRPr="00F11966">
        <w:t xml:space="preserve">        arp:</w:t>
      </w:r>
    </w:p>
    <w:p w14:paraId="0FB9357F" w14:textId="77777777" w:rsidR="00D61954" w:rsidRPr="00F11966" w:rsidRDefault="00D61954" w:rsidP="00D61954">
      <w:pPr>
        <w:pStyle w:val="PL"/>
      </w:pPr>
      <w:r w:rsidRPr="00F11966">
        <w:t xml:space="preserve">          $ref: '#/components/schemas/Arp'</w:t>
      </w:r>
    </w:p>
    <w:p w14:paraId="097DD5F0"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Default Allocation and Reten</w:t>
      </w:r>
      <w:r>
        <w:rPr>
          <w:rFonts w:cs="Arial"/>
          <w:szCs w:val="18"/>
        </w:rPr>
        <w:t xml:space="preserve">tion Priority see 3GPP TS23.501 clause </w:t>
      </w:r>
      <w:r w:rsidRPr="00F11966">
        <w:rPr>
          <w:rFonts w:cs="Arial"/>
          <w:szCs w:val="18"/>
        </w:rPr>
        <w:t>5.7.2.7</w:t>
      </w:r>
    </w:p>
    <w:p w14:paraId="4F45F0D9" w14:textId="77777777" w:rsidR="00D61954" w:rsidRPr="00F11966" w:rsidRDefault="00D61954" w:rsidP="00D61954">
      <w:pPr>
        <w:pStyle w:val="PL"/>
        <w:rPr>
          <w:lang w:val="en-US"/>
        </w:rPr>
      </w:pPr>
      <w:r w:rsidRPr="00F11966">
        <w:rPr>
          <w:lang w:val="en-US"/>
        </w:rPr>
        <w:t xml:space="preserve">        priorityLevel:</w:t>
      </w:r>
    </w:p>
    <w:p w14:paraId="49359903" w14:textId="77777777" w:rsidR="00D61954" w:rsidRPr="00F11966" w:rsidRDefault="00D61954" w:rsidP="00D61954">
      <w:pPr>
        <w:pStyle w:val="PL"/>
        <w:rPr>
          <w:lang w:val="en-US"/>
        </w:rPr>
      </w:pPr>
      <w:r w:rsidRPr="00F11966">
        <w:rPr>
          <w:lang w:val="en-US"/>
        </w:rPr>
        <w:t xml:space="preserve">          $ref: '#/components/schemas/5QiPriorityLevel'</w:t>
      </w:r>
    </w:p>
    <w:p w14:paraId="3B54F639" w14:textId="7474B02C" w:rsidR="00734E88" w:rsidRDefault="00734E88" w:rsidP="00734E88">
      <w:pPr>
        <w:pStyle w:val="PL"/>
      </w:pPr>
      <w:r w:rsidRPr="00306638">
        <w:t xml:space="preserve"> </w:t>
      </w:r>
      <w:r>
        <w:t xml:space="preserve"> </w:t>
      </w:r>
      <w:r w:rsidRPr="00306638">
        <w:t xml:space="preserve">        description: Defines the 5QI Priority Level</w:t>
      </w:r>
      <w:r w:rsidRPr="00366BF1">
        <w:t xml:space="preserve"> When present, it contains the 5QI Priority Level value that overrides the standardized or pre-configured value</w:t>
      </w:r>
      <w:r w:rsidRPr="00A93587">
        <w:t xml:space="preserve"> as described in 3GPP</w:t>
      </w:r>
      <w:r>
        <w:t xml:space="preserve"> TS </w:t>
      </w:r>
      <w:r w:rsidRPr="00A93587">
        <w:t>23.501</w:t>
      </w:r>
    </w:p>
    <w:p w14:paraId="4576AA6B" w14:textId="6D3D2673" w:rsidR="00734E88" w:rsidRPr="00623C20" w:rsidDel="00D61954" w:rsidRDefault="00734E88" w:rsidP="00734E88">
      <w:pPr>
        <w:pStyle w:val="PL"/>
      </w:pPr>
      <w:r>
        <w:t xml:space="preserve">      description: Provides the subsribed 5QI and the ARP, it may contain the priority level.</w:t>
      </w:r>
    </w:p>
    <w:p w14:paraId="133134D2" w14:textId="79150C2C" w:rsidR="00E92CBF" w:rsidRPr="00734E88" w:rsidRDefault="00E92CBF" w:rsidP="00E92CBF">
      <w:pPr>
        <w:pStyle w:val="PL"/>
      </w:pPr>
    </w:p>
    <w:p w14:paraId="61C40BF1" w14:textId="77777777" w:rsidR="00E92CBF" w:rsidRPr="00F11966" w:rsidRDefault="00E92CBF" w:rsidP="00E92CBF">
      <w:pPr>
        <w:pStyle w:val="PL"/>
        <w:rPr>
          <w:lang w:val="en-US"/>
        </w:rPr>
      </w:pPr>
      <w:r w:rsidRPr="00F11966">
        <w:rPr>
          <w:lang w:val="en-US"/>
        </w:rPr>
        <w:t xml:space="preserve">    Snssai:</w:t>
      </w:r>
    </w:p>
    <w:p w14:paraId="390B0A79" w14:textId="77777777" w:rsidR="00E92CBF" w:rsidRPr="00F11966" w:rsidRDefault="00E92CBF" w:rsidP="00E92CBF">
      <w:pPr>
        <w:pStyle w:val="PL"/>
        <w:rPr>
          <w:lang w:val="en-US"/>
        </w:rPr>
      </w:pPr>
      <w:r w:rsidRPr="00F11966">
        <w:rPr>
          <w:lang w:val="en-US"/>
        </w:rPr>
        <w:t xml:space="preserve">      type: object</w:t>
      </w:r>
    </w:p>
    <w:p w14:paraId="779D8956" w14:textId="77777777" w:rsidR="00E92CBF" w:rsidRPr="00F11966" w:rsidRDefault="00E92CBF" w:rsidP="00E92CBF">
      <w:pPr>
        <w:pStyle w:val="PL"/>
        <w:rPr>
          <w:lang w:val="en-US"/>
        </w:rPr>
      </w:pPr>
      <w:r w:rsidRPr="00F11966">
        <w:rPr>
          <w:lang w:val="en-US"/>
        </w:rPr>
        <w:t xml:space="preserve">      properties:</w:t>
      </w:r>
    </w:p>
    <w:p w14:paraId="71AAB016" w14:textId="77777777" w:rsidR="00E92CBF" w:rsidRPr="00F11966" w:rsidRDefault="00E92CBF" w:rsidP="00E92CBF">
      <w:pPr>
        <w:pStyle w:val="PL"/>
        <w:rPr>
          <w:lang w:val="en-US"/>
        </w:rPr>
      </w:pPr>
      <w:r w:rsidRPr="00F11966">
        <w:rPr>
          <w:lang w:val="en-US"/>
        </w:rPr>
        <w:t xml:space="preserve">        sst:</w:t>
      </w:r>
    </w:p>
    <w:p w14:paraId="3C3221F8" w14:textId="77777777" w:rsidR="00E92CBF" w:rsidRPr="00F11966" w:rsidRDefault="00E92CBF" w:rsidP="00E92CBF">
      <w:pPr>
        <w:pStyle w:val="PL"/>
        <w:rPr>
          <w:lang w:val="en-US"/>
        </w:rPr>
      </w:pPr>
      <w:r w:rsidRPr="00F11966">
        <w:rPr>
          <w:lang w:val="en-US"/>
        </w:rPr>
        <w:t xml:space="preserve">          type: integer</w:t>
      </w:r>
    </w:p>
    <w:p w14:paraId="6A4E092C" w14:textId="77777777" w:rsidR="00E92CBF" w:rsidRPr="00F11966" w:rsidRDefault="00E92CBF" w:rsidP="00E92CBF">
      <w:pPr>
        <w:pStyle w:val="PL"/>
        <w:rPr>
          <w:lang w:val="en-US"/>
        </w:rPr>
      </w:pPr>
      <w:r w:rsidRPr="00F11966">
        <w:rPr>
          <w:lang w:val="en-US"/>
        </w:rPr>
        <w:t xml:space="preserve">          minimum: 0</w:t>
      </w:r>
    </w:p>
    <w:p w14:paraId="4EC2D445" w14:textId="77777777" w:rsidR="00E92CBF" w:rsidRPr="00F11966" w:rsidRDefault="00E92CBF" w:rsidP="00E92CBF">
      <w:pPr>
        <w:pStyle w:val="PL"/>
        <w:rPr>
          <w:lang w:val="en-US"/>
        </w:rPr>
      </w:pPr>
      <w:r w:rsidRPr="00F11966">
        <w:rPr>
          <w:lang w:val="en-US"/>
        </w:rPr>
        <w:t xml:space="preserve">          maximum: 255</w:t>
      </w:r>
    </w:p>
    <w:p w14:paraId="02A216F5" w14:textId="77777777" w:rsidR="00D13F4A" w:rsidRDefault="00D13F4A" w:rsidP="00D13F4A">
      <w:pPr>
        <w:pStyle w:val="PL"/>
      </w:pPr>
      <w:r>
        <w:t xml:space="preserve">  </w:t>
      </w:r>
      <w:r w:rsidRPr="00F11966">
        <w:t xml:space="preserve">      </w:t>
      </w:r>
      <w:r>
        <w:t xml:space="preserve">  </w:t>
      </w:r>
      <w:r w:rsidRPr="00F11966">
        <w:t>description</w:t>
      </w:r>
      <w:r>
        <w:t>:</w:t>
      </w:r>
      <w:r w:rsidRPr="00B04F91">
        <w:t xml:space="preserve"> </w:t>
      </w:r>
      <w:r>
        <w:t>&gt;</w:t>
      </w:r>
    </w:p>
    <w:p w14:paraId="1F5775E5" w14:textId="77777777" w:rsidR="00D13F4A" w:rsidRDefault="00D13F4A" w:rsidP="00D13F4A">
      <w:pPr>
        <w:pStyle w:val="PL"/>
      </w:pPr>
      <w:r>
        <w:t xml:space="preserve">            </w:t>
      </w:r>
      <w:r w:rsidRPr="00F11966">
        <w:t>Unsigned integer, within the range 0 to 255, representing the Slice/Service Type. It indicates the expected Network Slice behaviour in terms of features and services.</w:t>
      </w:r>
      <w:r>
        <w:t xml:space="preserve"> </w:t>
      </w:r>
    </w:p>
    <w:p w14:paraId="79529135" w14:textId="77777777" w:rsidR="00D13F4A" w:rsidRDefault="00D13F4A" w:rsidP="00D13F4A">
      <w:pPr>
        <w:pStyle w:val="PL"/>
      </w:pPr>
      <w:r>
        <w:t xml:space="preserve">            V</w:t>
      </w:r>
      <w:r w:rsidRPr="00F11966">
        <w:t>alues 0 to 127 correspond to the standardized SST range. Values 128 to 255 correspond to the Operator-specific range. See clause</w:t>
      </w:r>
      <w:r>
        <w:t xml:space="preserve"> </w:t>
      </w:r>
      <w:r w:rsidRPr="00F11966">
        <w:t>28.4.2 of 3GPP</w:t>
      </w:r>
      <w:r>
        <w:t xml:space="preserve"> </w:t>
      </w:r>
      <w:r w:rsidRPr="00F11966">
        <w:t>TS</w:t>
      </w:r>
      <w:r>
        <w:t xml:space="preserve"> </w:t>
      </w:r>
      <w:r w:rsidRPr="00F11966">
        <w:t>23.003</w:t>
      </w:r>
      <w:r>
        <w:t xml:space="preserve">. </w:t>
      </w:r>
    </w:p>
    <w:p w14:paraId="6F9985E1" w14:textId="77777777" w:rsidR="00D13F4A" w:rsidRPr="00623C20" w:rsidRDefault="00D13F4A" w:rsidP="00D13F4A">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p>
    <w:p w14:paraId="23563B80" w14:textId="77777777" w:rsidR="00E92CBF" w:rsidRPr="00F11966" w:rsidRDefault="00E92CBF" w:rsidP="00E92CBF">
      <w:pPr>
        <w:pStyle w:val="PL"/>
        <w:rPr>
          <w:lang w:val="en-US"/>
        </w:rPr>
      </w:pPr>
      <w:r w:rsidRPr="00F11966">
        <w:rPr>
          <w:lang w:val="en-US"/>
        </w:rPr>
        <w:t xml:space="preserve">        sd:</w:t>
      </w:r>
    </w:p>
    <w:p w14:paraId="3E356E93" w14:textId="77777777" w:rsidR="00E92CBF" w:rsidRPr="00F11966" w:rsidRDefault="00E92CBF" w:rsidP="00E92CBF">
      <w:pPr>
        <w:pStyle w:val="PL"/>
        <w:rPr>
          <w:lang w:val="en-US"/>
        </w:rPr>
      </w:pPr>
      <w:r w:rsidRPr="00F11966">
        <w:rPr>
          <w:lang w:val="en-US"/>
        </w:rPr>
        <w:t xml:space="preserve">          type: string</w:t>
      </w:r>
    </w:p>
    <w:p w14:paraId="22DFC569"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A56B79" w14:textId="77777777" w:rsidR="00D13F4A" w:rsidRDefault="00D13F4A" w:rsidP="00D13F4A">
      <w:pPr>
        <w:pStyle w:val="PL"/>
      </w:pPr>
      <w:r>
        <w:t xml:space="preserve">  </w:t>
      </w:r>
      <w:r w:rsidRPr="00F11966">
        <w:t xml:space="preserve">      </w:t>
      </w:r>
      <w:r>
        <w:t xml:space="preserve">  </w:t>
      </w:r>
      <w:r w:rsidRPr="00F11966">
        <w:t xml:space="preserve">description: </w:t>
      </w:r>
      <w:r>
        <w:t>&gt;</w:t>
      </w:r>
    </w:p>
    <w:p w14:paraId="1118C97E" w14:textId="77777777" w:rsidR="00D13F4A" w:rsidRDefault="00D13F4A" w:rsidP="00D13F4A">
      <w:pPr>
        <w:pStyle w:val="PL"/>
        <w:rPr>
          <w:rFonts w:cs="Arial"/>
          <w:szCs w:val="18"/>
        </w:rPr>
      </w:pPr>
      <w:r>
        <w:lastRenderedPageBreak/>
        <w:t xml:space="preserve">            </w:t>
      </w: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r>
        <w:rPr>
          <w:rFonts w:cs="Arial"/>
          <w:szCs w:val="18"/>
        </w:rPr>
        <w:t xml:space="preserve"> </w:t>
      </w:r>
    </w:p>
    <w:p w14:paraId="7EF6A20A" w14:textId="77777777" w:rsidR="00D13F4A" w:rsidRDefault="00D13F4A" w:rsidP="00D13F4A">
      <w:pPr>
        <w:pStyle w:val="PL"/>
      </w:pPr>
      <w:r>
        <w:rPr>
          <w:rFonts w:cs="Arial"/>
          <w:szCs w:val="18"/>
        </w:rPr>
        <w:t xml:space="preserve">            </w:t>
      </w:r>
      <w:r w:rsidRPr="00F11966">
        <w:t>This is an optional parameter that complements the Slice/Service type(s) to allow to differentiate amongst multiple Network Slices of the same Slice/Service type. This IE shall be absent if no SD value is associated with the SST.</w:t>
      </w:r>
    </w:p>
    <w:p w14:paraId="56B34D79" w14:textId="77777777" w:rsidR="00D13F4A" w:rsidRDefault="00D13F4A" w:rsidP="00D13F4A">
      <w:pPr>
        <w:pStyle w:val="PL"/>
      </w:pPr>
      <w:r>
        <w:t xml:space="preserve">      description: </w:t>
      </w:r>
      <w:r w:rsidRPr="00F11966">
        <w:t>When Snssai needs to be converted to string (e.g. when used in maps as key), the string shall be composed of one to three digits "sst" optionally followed by "-</w:t>
      </w:r>
      <w:r>
        <w:t>" and 6 hexadecimal digits "sd".</w:t>
      </w:r>
    </w:p>
    <w:p w14:paraId="7DA515F9" w14:textId="77777777" w:rsidR="00E92CBF" w:rsidRPr="00F11966" w:rsidRDefault="00E92CBF" w:rsidP="00E92CBF">
      <w:pPr>
        <w:pStyle w:val="PL"/>
        <w:rPr>
          <w:lang w:val="en-US"/>
        </w:rPr>
      </w:pPr>
      <w:r w:rsidRPr="00F11966">
        <w:rPr>
          <w:lang w:val="en-US"/>
        </w:rPr>
        <w:t xml:space="preserve">      required:</w:t>
      </w:r>
    </w:p>
    <w:p w14:paraId="4148E093" w14:textId="77777777" w:rsidR="00E92CBF" w:rsidRPr="00F11966" w:rsidRDefault="00E92CBF" w:rsidP="00E92CBF">
      <w:pPr>
        <w:pStyle w:val="PL"/>
        <w:rPr>
          <w:lang w:val="en-US"/>
        </w:rPr>
      </w:pPr>
      <w:r w:rsidRPr="00F11966">
        <w:rPr>
          <w:lang w:val="en-US"/>
        </w:rPr>
        <w:t xml:space="preserve">        - sst</w:t>
      </w:r>
    </w:p>
    <w:p w14:paraId="23DC4FA1" w14:textId="77777777" w:rsidR="00532ED7" w:rsidRPr="00F11966" w:rsidRDefault="00532ED7" w:rsidP="00E92CBF">
      <w:pPr>
        <w:pStyle w:val="PL"/>
        <w:rPr>
          <w:lang w:val="en-US"/>
        </w:rPr>
      </w:pPr>
    </w:p>
    <w:p w14:paraId="55E7A05D" w14:textId="77777777" w:rsidR="00E92CBF" w:rsidRPr="00F11966" w:rsidRDefault="00E92CBF" w:rsidP="00E92CBF">
      <w:pPr>
        <w:pStyle w:val="PL"/>
        <w:rPr>
          <w:lang w:val="en-US"/>
        </w:rPr>
      </w:pPr>
      <w:r w:rsidRPr="00F11966">
        <w:rPr>
          <w:lang w:val="en-US"/>
        </w:rPr>
        <w:t xml:space="preserve">    PlmnId:</w:t>
      </w:r>
    </w:p>
    <w:p w14:paraId="31FFF790" w14:textId="77777777" w:rsidR="00E92CBF" w:rsidRPr="00F11966" w:rsidRDefault="00E92CBF" w:rsidP="00E92CBF">
      <w:pPr>
        <w:pStyle w:val="PL"/>
        <w:rPr>
          <w:lang w:val="en-US"/>
        </w:rPr>
      </w:pPr>
      <w:r w:rsidRPr="00F11966">
        <w:rPr>
          <w:lang w:val="en-US"/>
        </w:rPr>
        <w:t xml:space="preserve">      type: object</w:t>
      </w:r>
    </w:p>
    <w:p w14:paraId="43C918BE" w14:textId="77777777" w:rsidR="00E92CBF" w:rsidRPr="00F11966" w:rsidRDefault="00E92CBF" w:rsidP="00E92CBF">
      <w:pPr>
        <w:pStyle w:val="PL"/>
        <w:rPr>
          <w:lang w:val="en-US"/>
        </w:rPr>
      </w:pPr>
      <w:r w:rsidRPr="00F11966">
        <w:rPr>
          <w:lang w:val="en-US"/>
        </w:rPr>
        <w:t xml:space="preserve">      properties:</w:t>
      </w:r>
    </w:p>
    <w:p w14:paraId="14C70B2A" w14:textId="77777777" w:rsidR="00E92CBF" w:rsidRPr="00F11966" w:rsidRDefault="00E92CBF" w:rsidP="00E92CBF">
      <w:pPr>
        <w:pStyle w:val="PL"/>
        <w:rPr>
          <w:lang w:val="en-US"/>
        </w:rPr>
      </w:pPr>
      <w:r w:rsidRPr="00F11966">
        <w:rPr>
          <w:lang w:val="en-US"/>
        </w:rPr>
        <w:t xml:space="preserve">        mcc:</w:t>
      </w:r>
    </w:p>
    <w:p w14:paraId="33041171" w14:textId="77777777" w:rsidR="00E92CBF" w:rsidRPr="00F11966" w:rsidRDefault="00E92CBF" w:rsidP="00E92CBF">
      <w:pPr>
        <w:pStyle w:val="PL"/>
        <w:rPr>
          <w:lang w:val="en-US"/>
        </w:rPr>
      </w:pPr>
      <w:r w:rsidRPr="00F11966">
        <w:rPr>
          <w:lang w:val="en-US"/>
        </w:rPr>
        <w:t xml:space="preserve">          $ref: '#/components/schemas/Mcc'</w:t>
      </w:r>
    </w:p>
    <w:p w14:paraId="759C4F1A" w14:textId="77777777" w:rsidR="00D13F4A" w:rsidRDefault="00D13F4A" w:rsidP="00D13F4A">
      <w:pPr>
        <w:pStyle w:val="PL"/>
      </w:pPr>
      <w:r>
        <w:t xml:space="preserve">  </w:t>
      </w:r>
      <w:r w:rsidRPr="00F11966">
        <w:t xml:space="preserve">      </w:t>
      </w:r>
      <w:r>
        <w:t xml:space="preserve">  </w:t>
      </w:r>
      <w:r w:rsidRPr="00F11966">
        <w:t xml:space="preserve">description: </w:t>
      </w:r>
      <w:r w:rsidRPr="00F11966">
        <w:rPr>
          <w:rFonts w:cs="Arial"/>
          <w:szCs w:val="18"/>
        </w:rPr>
        <w:t>Mobile Country Code</w:t>
      </w:r>
    </w:p>
    <w:p w14:paraId="3E1DE4F5" w14:textId="77777777" w:rsidR="00E92CBF" w:rsidRPr="00F11966" w:rsidRDefault="00E92CBF" w:rsidP="00E92CBF">
      <w:pPr>
        <w:pStyle w:val="PL"/>
        <w:rPr>
          <w:lang w:val="en-US"/>
        </w:rPr>
      </w:pPr>
      <w:r w:rsidRPr="00F11966">
        <w:rPr>
          <w:lang w:val="en-US"/>
        </w:rPr>
        <w:t xml:space="preserve">        mnc:</w:t>
      </w:r>
    </w:p>
    <w:p w14:paraId="1BE55ABB" w14:textId="77777777" w:rsidR="00E92CBF" w:rsidRPr="00F11966" w:rsidRDefault="00E92CBF" w:rsidP="00E92CBF">
      <w:pPr>
        <w:pStyle w:val="PL"/>
        <w:rPr>
          <w:lang w:val="en-US"/>
        </w:rPr>
      </w:pPr>
      <w:r w:rsidRPr="00F11966">
        <w:rPr>
          <w:lang w:val="en-US"/>
        </w:rPr>
        <w:t xml:space="preserve">          $ref: '#/components/schemas/Mnc'</w:t>
      </w:r>
    </w:p>
    <w:p w14:paraId="3B38A43C" w14:textId="77777777" w:rsidR="00D13F4A" w:rsidRDefault="00D13F4A" w:rsidP="00D13F4A">
      <w:pPr>
        <w:pStyle w:val="PL"/>
      </w:pPr>
      <w:r>
        <w:t xml:space="preserve">  </w:t>
      </w:r>
      <w:r w:rsidRPr="00F11966">
        <w:t xml:space="preserve">      </w:t>
      </w:r>
      <w:r>
        <w:t xml:space="preserve">  </w:t>
      </w:r>
      <w:r w:rsidRPr="00F11966">
        <w:t xml:space="preserve">description: </w:t>
      </w:r>
      <w:r w:rsidRPr="00F11966">
        <w:rPr>
          <w:rFonts w:cs="Arial"/>
          <w:szCs w:val="18"/>
        </w:rPr>
        <w:t xml:space="preserve">Mobile </w:t>
      </w:r>
      <w:r>
        <w:rPr>
          <w:rFonts w:cs="Arial"/>
          <w:szCs w:val="18"/>
        </w:rPr>
        <w:t>Network</w:t>
      </w:r>
      <w:r w:rsidRPr="00F11966">
        <w:rPr>
          <w:rFonts w:cs="Arial"/>
          <w:szCs w:val="18"/>
        </w:rPr>
        <w:t xml:space="preserve"> Code</w:t>
      </w:r>
    </w:p>
    <w:p w14:paraId="07015C0E" w14:textId="77777777" w:rsidR="00D13F4A" w:rsidRDefault="00D13F4A" w:rsidP="00D13F4A">
      <w:pPr>
        <w:pStyle w:val="PL"/>
      </w:pPr>
      <w:r>
        <w:t xml:space="preserve">      description: </w:t>
      </w:r>
      <w:r w:rsidRPr="00F11966">
        <w:t>When PlmnId needs to be converted to string (e.g. when used in maps as key), the string shall be composed of three digits "mcc" followed by "-" and two or three digits "mnc"</w:t>
      </w:r>
      <w:r>
        <w:t>.</w:t>
      </w:r>
    </w:p>
    <w:p w14:paraId="48D67599" w14:textId="77777777" w:rsidR="00E92CBF" w:rsidRPr="00F11966" w:rsidRDefault="00E92CBF" w:rsidP="00E92CBF">
      <w:pPr>
        <w:pStyle w:val="PL"/>
        <w:rPr>
          <w:lang w:val="en-US"/>
        </w:rPr>
      </w:pPr>
      <w:r w:rsidRPr="00F11966">
        <w:rPr>
          <w:lang w:val="en-US"/>
        </w:rPr>
        <w:t xml:space="preserve">      required:</w:t>
      </w:r>
    </w:p>
    <w:p w14:paraId="666A5B3A" w14:textId="77777777" w:rsidR="00E92CBF" w:rsidRPr="00F11966" w:rsidRDefault="00E92CBF" w:rsidP="00E92CBF">
      <w:pPr>
        <w:pStyle w:val="PL"/>
        <w:rPr>
          <w:lang w:val="en-US"/>
        </w:rPr>
      </w:pPr>
      <w:r w:rsidRPr="00F11966">
        <w:rPr>
          <w:lang w:val="en-US"/>
        </w:rPr>
        <w:t xml:space="preserve">        - mcc</w:t>
      </w:r>
    </w:p>
    <w:p w14:paraId="193AA873" w14:textId="77777777" w:rsidR="00E92CBF" w:rsidRPr="00F11966" w:rsidRDefault="00E92CBF" w:rsidP="00E92CBF">
      <w:pPr>
        <w:pStyle w:val="PL"/>
        <w:rPr>
          <w:lang w:val="en-US"/>
        </w:rPr>
      </w:pPr>
      <w:r w:rsidRPr="00F11966">
        <w:rPr>
          <w:lang w:val="en-US"/>
        </w:rPr>
        <w:t xml:space="preserve">        - mnc</w:t>
      </w:r>
    </w:p>
    <w:p w14:paraId="7A5CF839" w14:textId="4B0E381C" w:rsidR="00E92CBF" w:rsidRPr="00F11966" w:rsidRDefault="00E92CBF" w:rsidP="00E92CBF">
      <w:pPr>
        <w:pStyle w:val="PL"/>
        <w:rPr>
          <w:lang w:val="en-US"/>
        </w:rPr>
      </w:pPr>
      <w:r w:rsidRPr="00F11966">
        <w:rPr>
          <w:lang w:val="en-US"/>
        </w:rPr>
        <w:t xml:space="preserve">    PlmnIdRm:</w:t>
      </w:r>
    </w:p>
    <w:p w14:paraId="5BABA89A" w14:textId="2F3D851B" w:rsidR="00025A13" w:rsidRPr="00F11966" w:rsidRDefault="00025A13" w:rsidP="00025A13">
      <w:pPr>
        <w:pStyle w:val="PL"/>
        <w:rPr>
          <w:lang w:val="en-US"/>
        </w:rPr>
      </w:pPr>
      <w:r w:rsidRPr="00F11966">
        <w:rPr>
          <w:lang w:val="en-US"/>
        </w:rPr>
        <w:t xml:space="preserve">      anyOf:</w:t>
      </w:r>
    </w:p>
    <w:p w14:paraId="63700C90" w14:textId="2DD6E639" w:rsidR="00025A13" w:rsidRPr="00F11966" w:rsidRDefault="00025A13" w:rsidP="00025A13">
      <w:pPr>
        <w:pStyle w:val="PL"/>
        <w:rPr>
          <w:lang w:val="en-US"/>
        </w:rPr>
      </w:pPr>
      <w:r w:rsidRPr="00F11966">
        <w:rPr>
          <w:lang w:val="en-US"/>
        </w:rPr>
        <w:t xml:space="preserve">        - $ref: '#/components/schemas/PlmnId'</w:t>
      </w:r>
    </w:p>
    <w:p w14:paraId="5C9ECA60" w14:textId="5B3419F7" w:rsidR="00D17B01" w:rsidRPr="00F11966" w:rsidRDefault="00025A13" w:rsidP="00E92CBF">
      <w:pPr>
        <w:pStyle w:val="PL"/>
        <w:rPr>
          <w:lang w:val="en-US"/>
        </w:rPr>
      </w:pPr>
      <w:r w:rsidRPr="00F11966">
        <w:rPr>
          <w:lang w:val="en-US"/>
        </w:rPr>
        <w:t xml:space="preserve">        - $ref: '#/components/schemas/NullValue'</w:t>
      </w:r>
    </w:p>
    <w:p w14:paraId="6737F8B0" w14:textId="33CA78DF" w:rsidR="00B702D6" w:rsidRDefault="00B702D6" w:rsidP="00B702D6">
      <w:pPr>
        <w:pStyle w:val="PL"/>
      </w:pPr>
      <w:r>
        <w:t xml:space="preserve">  </w:t>
      </w:r>
      <w:r w:rsidRPr="00F11966">
        <w:t xml:space="preserve">    description: This data type is defined in the same way as the "PlmnId" data type, but with the OpenAPI </w:t>
      </w:r>
      <w:r w:rsidR="002163ED">
        <w:t>"nullable=</w:t>
      </w:r>
      <w:r w:rsidRPr="00F11966">
        <w:t xml:space="preserve"> true" property.</w:t>
      </w:r>
    </w:p>
    <w:p w14:paraId="52C6AB73" w14:textId="77777777" w:rsidR="00E92CBF" w:rsidRPr="00F11966" w:rsidRDefault="00E92CBF" w:rsidP="00E92CBF">
      <w:pPr>
        <w:pStyle w:val="PL"/>
        <w:rPr>
          <w:lang w:val="en-US"/>
        </w:rPr>
      </w:pPr>
      <w:r w:rsidRPr="00F11966">
        <w:rPr>
          <w:lang w:val="en-US"/>
        </w:rPr>
        <w:t xml:space="preserve">    Tai:</w:t>
      </w:r>
    </w:p>
    <w:p w14:paraId="2AAC4E2B" w14:textId="77777777" w:rsidR="00E92CBF" w:rsidRPr="00F11966" w:rsidRDefault="00E92CBF" w:rsidP="00E92CBF">
      <w:pPr>
        <w:pStyle w:val="PL"/>
        <w:rPr>
          <w:lang w:val="en-US"/>
        </w:rPr>
      </w:pPr>
      <w:r w:rsidRPr="00F11966">
        <w:rPr>
          <w:lang w:val="en-US"/>
        </w:rPr>
        <w:t xml:space="preserve">      type: object</w:t>
      </w:r>
    </w:p>
    <w:p w14:paraId="2F3F96F9" w14:textId="77777777" w:rsidR="00E92CBF" w:rsidRPr="00F11966" w:rsidRDefault="00E92CBF" w:rsidP="00E92CBF">
      <w:pPr>
        <w:pStyle w:val="PL"/>
        <w:rPr>
          <w:lang w:val="en-US"/>
        </w:rPr>
      </w:pPr>
      <w:r w:rsidRPr="00F11966">
        <w:rPr>
          <w:lang w:val="en-US"/>
        </w:rPr>
        <w:t xml:space="preserve">      properties:</w:t>
      </w:r>
    </w:p>
    <w:p w14:paraId="358F8FA5" w14:textId="77777777" w:rsidR="00E92CBF" w:rsidRPr="00F11966" w:rsidRDefault="00E92CBF" w:rsidP="00E92CBF">
      <w:pPr>
        <w:pStyle w:val="PL"/>
        <w:rPr>
          <w:lang w:val="en-US"/>
        </w:rPr>
      </w:pPr>
      <w:r w:rsidRPr="00F11966">
        <w:rPr>
          <w:lang w:val="en-US"/>
        </w:rPr>
        <w:t xml:space="preserve">        plmnId:</w:t>
      </w:r>
    </w:p>
    <w:p w14:paraId="5F8687D4" w14:textId="77777777" w:rsidR="00E92CBF" w:rsidRPr="00F11966" w:rsidRDefault="00E92CBF" w:rsidP="00E92CBF">
      <w:pPr>
        <w:pStyle w:val="PL"/>
        <w:rPr>
          <w:lang w:val="en-US"/>
        </w:rPr>
      </w:pPr>
      <w:r w:rsidRPr="00F11966">
        <w:rPr>
          <w:lang w:val="en-US"/>
        </w:rPr>
        <w:t xml:space="preserve">          $ref: '#/components/schemas/PlmnId'</w:t>
      </w:r>
    </w:p>
    <w:p w14:paraId="32175BDD"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PLMN Identity</w:t>
      </w:r>
    </w:p>
    <w:p w14:paraId="4715B684" w14:textId="77777777" w:rsidR="00E92CBF" w:rsidRPr="00F11966" w:rsidRDefault="00E92CBF" w:rsidP="00E92CBF">
      <w:pPr>
        <w:pStyle w:val="PL"/>
        <w:rPr>
          <w:lang w:val="en-US"/>
        </w:rPr>
      </w:pPr>
      <w:r w:rsidRPr="00F11966">
        <w:rPr>
          <w:lang w:val="en-US"/>
        </w:rPr>
        <w:t xml:space="preserve">        tac:</w:t>
      </w:r>
    </w:p>
    <w:p w14:paraId="2707D260" w14:textId="77777777" w:rsidR="00E92CBF" w:rsidRPr="00F11966" w:rsidRDefault="00E92CBF" w:rsidP="00E92CBF">
      <w:pPr>
        <w:pStyle w:val="PL"/>
        <w:rPr>
          <w:lang w:val="en-US"/>
        </w:rPr>
      </w:pPr>
      <w:r w:rsidRPr="00F11966">
        <w:rPr>
          <w:lang w:val="en-US"/>
        </w:rPr>
        <w:t xml:space="preserve">          $ref: '#/components/schemas/Tac'</w:t>
      </w:r>
    </w:p>
    <w:p w14:paraId="45A42217"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Tracking Area Code</w:t>
      </w:r>
    </w:p>
    <w:p w14:paraId="721E8058" w14:textId="77777777" w:rsidR="00E92CBF" w:rsidRPr="00F11966" w:rsidRDefault="00E92CBF" w:rsidP="00E92CBF">
      <w:pPr>
        <w:pStyle w:val="PL"/>
        <w:rPr>
          <w:lang w:val="en-US"/>
        </w:rPr>
      </w:pPr>
      <w:r w:rsidRPr="00F11966">
        <w:rPr>
          <w:lang w:val="en-US"/>
        </w:rPr>
        <w:t xml:space="preserve">        nid:</w:t>
      </w:r>
    </w:p>
    <w:p w14:paraId="172E9726" w14:textId="77777777" w:rsidR="00E92CBF" w:rsidRPr="00F11966" w:rsidRDefault="00E92CBF" w:rsidP="00E92CBF">
      <w:pPr>
        <w:pStyle w:val="PL"/>
        <w:rPr>
          <w:lang w:val="en-US"/>
        </w:rPr>
      </w:pPr>
      <w:r w:rsidRPr="00F11966">
        <w:rPr>
          <w:lang w:val="en-US"/>
        </w:rPr>
        <w:t xml:space="preserve">          $ref: '#/components/schemas/Nid'</w:t>
      </w:r>
    </w:p>
    <w:p w14:paraId="134968F6"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PlmnId together with Nid</w:t>
      </w:r>
      <w:r>
        <w:rPr>
          <w:rFonts w:cs="Arial"/>
          <w:szCs w:val="18"/>
          <w:lang w:eastAsia="zh-CN"/>
        </w:rPr>
        <w:t xml:space="preserve"> </w:t>
      </w:r>
      <w:r w:rsidRPr="00F11966">
        <w:rPr>
          <w:rFonts w:cs="Arial"/>
          <w:szCs w:val="18"/>
        </w:rPr>
        <w:t>indicates the identity of the SNPN to which the TA belongs to.</w:t>
      </w:r>
    </w:p>
    <w:p w14:paraId="716944EC" w14:textId="77777777" w:rsidR="00E92CBF" w:rsidRPr="00F11966" w:rsidRDefault="00E92CBF" w:rsidP="00E92CBF">
      <w:pPr>
        <w:pStyle w:val="PL"/>
        <w:rPr>
          <w:lang w:val="en-US"/>
        </w:rPr>
      </w:pPr>
      <w:r w:rsidRPr="00F11966">
        <w:rPr>
          <w:lang w:val="en-US"/>
        </w:rPr>
        <w:t xml:space="preserve">      required:</w:t>
      </w:r>
    </w:p>
    <w:p w14:paraId="6E8613CF" w14:textId="77777777" w:rsidR="00E92CBF" w:rsidRPr="00F11966" w:rsidRDefault="00E92CBF" w:rsidP="00E92CBF">
      <w:pPr>
        <w:pStyle w:val="PL"/>
        <w:rPr>
          <w:lang w:val="en-US"/>
        </w:rPr>
      </w:pPr>
      <w:r w:rsidRPr="00F11966">
        <w:rPr>
          <w:lang w:val="en-US"/>
        </w:rPr>
        <w:t xml:space="preserve">        - plmnId</w:t>
      </w:r>
    </w:p>
    <w:p w14:paraId="28B2D2A1" w14:textId="77777777" w:rsidR="00E92CBF" w:rsidRPr="00F11966" w:rsidRDefault="00E92CBF" w:rsidP="00E92CBF">
      <w:pPr>
        <w:pStyle w:val="PL"/>
        <w:rPr>
          <w:lang w:val="en-US"/>
        </w:rPr>
      </w:pPr>
      <w:r w:rsidRPr="00F11966">
        <w:rPr>
          <w:lang w:val="en-US"/>
        </w:rPr>
        <w:t xml:space="preserve">        - tac</w:t>
      </w:r>
    </w:p>
    <w:p w14:paraId="6F4729A6" w14:textId="77777777" w:rsidR="00E92CBF" w:rsidRPr="00F11966" w:rsidRDefault="00E92CBF" w:rsidP="00E92CBF">
      <w:pPr>
        <w:pStyle w:val="PL"/>
        <w:rPr>
          <w:lang w:val="en-US"/>
        </w:rPr>
      </w:pPr>
      <w:r w:rsidRPr="00F11966">
        <w:rPr>
          <w:lang w:val="en-US"/>
        </w:rPr>
        <w:t xml:space="preserve">    TaiRm:</w:t>
      </w:r>
    </w:p>
    <w:p w14:paraId="1815CA3B" w14:textId="77777777" w:rsidR="00025A13" w:rsidRPr="00F11966" w:rsidRDefault="00025A13" w:rsidP="00025A13">
      <w:pPr>
        <w:pStyle w:val="PL"/>
        <w:rPr>
          <w:lang w:val="en-US"/>
        </w:rPr>
      </w:pPr>
      <w:r w:rsidRPr="00F11966">
        <w:rPr>
          <w:lang w:val="en-US"/>
        </w:rPr>
        <w:t xml:space="preserve">      anyOf:</w:t>
      </w:r>
    </w:p>
    <w:p w14:paraId="16FBF5E7" w14:textId="77777777" w:rsidR="00025A13" w:rsidRPr="00F11966" w:rsidRDefault="00025A13" w:rsidP="00025A13">
      <w:pPr>
        <w:pStyle w:val="PL"/>
        <w:rPr>
          <w:lang w:val="en-US"/>
        </w:rPr>
      </w:pPr>
      <w:r w:rsidRPr="00F11966">
        <w:rPr>
          <w:lang w:val="en-US"/>
        </w:rPr>
        <w:t xml:space="preserve">        - $ref: '#/components/schemas/Tai'</w:t>
      </w:r>
    </w:p>
    <w:p w14:paraId="5B1568CC" w14:textId="77777777" w:rsidR="00D17B01" w:rsidRPr="00F11966" w:rsidRDefault="00025A13" w:rsidP="00E92CBF">
      <w:pPr>
        <w:pStyle w:val="PL"/>
        <w:rPr>
          <w:lang w:val="en-US"/>
        </w:rPr>
      </w:pPr>
      <w:r w:rsidRPr="00F11966">
        <w:rPr>
          <w:lang w:val="en-US"/>
        </w:rPr>
        <w:t xml:space="preserve">        - $ref: '#/components/schemas/NullValue'</w:t>
      </w:r>
    </w:p>
    <w:p w14:paraId="47469923" w14:textId="065980B9" w:rsidR="00B702D6" w:rsidRDefault="00B702D6" w:rsidP="00B702D6">
      <w:pPr>
        <w:pStyle w:val="PL"/>
      </w:pPr>
      <w:r>
        <w:t xml:space="preserve">  </w:t>
      </w:r>
      <w:r w:rsidRPr="00F11966">
        <w:t xml:space="preserve">    description: This data type is defined in the same way as the "Tai" data type, but with the OpenAPI </w:t>
      </w:r>
      <w:r w:rsidR="002163ED">
        <w:t>"nullable=</w:t>
      </w:r>
      <w:r w:rsidRPr="00F11966">
        <w:t xml:space="preserve"> true" property.</w:t>
      </w:r>
    </w:p>
    <w:p w14:paraId="5F6237B1" w14:textId="77777777" w:rsidR="00E92CBF" w:rsidRPr="00F11966" w:rsidRDefault="00E92CBF" w:rsidP="00E92CBF">
      <w:pPr>
        <w:pStyle w:val="PL"/>
        <w:rPr>
          <w:lang w:val="en-US"/>
        </w:rPr>
      </w:pPr>
      <w:r w:rsidRPr="00F11966">
        <w:rPr>
          <w:lang w:val="en-US"/>
        </w:rPr>
        <w:t xml:space="preserve">    Ecgi:</w:t>
      </w:r>
    </w:p>
    <w:p w14:paraId="55FF7C7B" w14:textId="77777777" w:rsidR="00E92CBF" w:rsidRPr="00F11966" w:rsidRDefault="00E92CBF" w:rsidP="00E92CBF">
      <w:pPr>
        <w:pStyle w:val="PL"/>
        <w:rPr>
          <w:lang w:val="en-US"/>
        </w:rPr>
      </w:pPr>
      <w:r w:rsidRPr="00F11966">
        <w:rPr>
          <w:lang w:val="en-US"/>
        </w:rPr>
        <w:t xml:space="preserve">      type: object</w:t>
      </w:r>
    </w:p>
    <w:p w14:paraId="45576C33" w14:textId="77777777" w:rsidR="00E92CBF" w:rsidRPr="00F11966" w:rsidRDefault="00E92CBF" w:rsidP="00E92CBF">
      <w:pPr>
        <w:pStyle w:val="PL"/>
        <w:rPr>
          <w:lang w:val="en-US"/>
        </w:rPr>
      </w:pPr>
      <w:r w:rsidRPr="00F11966">
        <w:rPr>
          <w:lang w:val="en-US"/>
        </w:rPr>
        <w:t xml:space="preserve">      properties:</w:t>
      </w:r>
    </w:p>
    <w:p w14:paraId="45DEC17C" w14:textId="77777777" w:rsidR="00E92CBF" w:rsidRPr="00F11966" w:rsidRDefault="00E92CBF" w:rsidP="00E92CBF">
      <w:pPr>
        <w:pStyle w:val="PL"/>
        <w:rPr>
          <w:lang w:val="en-US"/>
        </w:rPr>
      </w:pPr>
      <w:r w:rsidRPr="00F11966">
        <w:rPr>
          <w:lang w:val="en-US"/>
        </w:rPr>
        <w:t xml:space="preserve">        plmnId:</w:t>
      </w:r>
    </w:p>
    <w:p w14:paraId="0DB18D8A" w14:textId="77777777" w:rsidR="00E92CBF" w:rsidRPr="00F11966" w:rsidRDefault="00E92CBF" w:rsidP="00E92CBF">
      <w:pPr>
        <w:pStyle w:val="PL"/>
        <w:rPr>
          <w:lang w:val="en-US"/>
        </w:rPr>
      </w:pPr>
      <w:r w:rsidRPr="00F11966">
        <w:rPr>
          <w:lang w:val="en-US"/>
        </w:rPr>
        <w:t xml:space="preserve">          $ref: '#/components/schemas/PlmnId'</w:t>
      </w:r>
    </w:p>
    <w:p w14:paraId="6F8F924A" w14:textId="32ABF53A" w:rsidR="00E92CBF" w:rsidRPr="00F11966" w:rsidRDefault="00E92CBF" w:rsidP="00E92CBF">
      <w:pPr>
        <w:pStyle w:val="PL"/>
        <w:rPr>
          <w:lang w:val="en-US"/>
        </w:rPr>
      </w:pPr>
      <w:r w:rsidRPr="00F11966">
        <w:rPr>
          <w:lang w:val="en-US"/>
        </w:rPr>
        <w:t xml:space="preserve">          </w:t>
      </w:r>
      <w:r w:rsidR="00B702D6">
        <w:rPr>
          <w:lang w:val="en-US"/>
        </w:rPr>
        <w:t>description:</w:t>
      </w:r>
      <w:r w:rsidRPr="00F11966">
        <w:rPr>
          <w:lang w:val="en-US"/>
        </w:rPr>
        <w:t xml:space="preserve"> PLMN Identity</w:t>
      </w:r>
    </w:p>
    <w:p w14:paraId="71EC12B2" w14:textId="77777777" w:rsidR="00E92CBF" w:rsidRPr="00F11966" w:rsidRDefault="00E92CBF" w:rsidP="00E92CBF">
      <w:pPr>
        <w:pStyle w:val="PL"/>
        <w:rPr>
          <w:lang w:val="en-US"/>
        </w:rPr>
      </w:pPr>
      <w:r w:rsidRPr="00F11966">
        <w:rPr>
          <w:lang w:val="en-US"/>
        </w:rPr>
        <w:t xml:space="preserve">        eutraCellId:</w:t>
      </w:r>
    </w:p>
    <w:p w14:paraId="08963393" w14:textId="77777777" w:rsidR="00E92CBF" w:rsidRPr="00F11966" w:rsidRDefault="00E92CBF" w:rsidP="00E92CBF">
      <w:pPr>
        <w:pStyle w:val="PL"/>
        <w:rPr>
          <w:lang w:val="en-US"/>
        </w:rPr>
      </w:pPr>
      <w:r w:rsidRPr="00F11966">
        <w:rPr>
          <w:lang w:val="en-US"/>
        </w:rPr>
        <w:t xml:space="preserve">          $ref: '#/components/schemas/EutraCellId'</w:t>
      </w:r>
    </w:p>
    <w:p w14:paraId="16E710B1"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E-UTRA Cell Identity</w:t>
      </w:r>
    </w:p>
    <w:p w14:paraId="05453A17" w14:textId="77777777" w:rsidR="00E92CBF" w:rsidRPr="00F11966" w:rsidRDefault="00E92CBF" w:rsidP="00E92CBF">
      <w:pPr>
        <w:pStyle w:val="PL"/>
        <w:rPr>
          <w:lang w:val="en-US"/>
        </w:rPr>
      </w:pPr>
      <w:r w:rsidRPr="00F11966">
        <w:rPr>
          <w:lang w:val="en-US"/>
        </w:rPr>
        <w:t xml:space="preserve">        nid:</w:t>
      </w:r>
    </w:p>
    <w:p w14:paraId="4BD233DC" w14:textId="77777777" w:rsidR="00E92CBF" w:rsidRPr="00F11966" w:rsidRDefault="00E92CBF" w:rsidP="00E92CBF">
      <w:pPr>
        <w:pStyle w:val="PL"/>
        <w:rPr>
          <w:lang w:val="en-US"/>
        </w:rPr>
      </w:pPr>
      <w:r w:rsidRPr="00F11966">
        <w:rPr>
          <w:lang w:val="en-US"/>
        </w:rPr>
        <w:t xml:space="preserve">          $ref: '#/components/schemas/Nid'</w:t>
      </w:r>
    </w:p>
    <w:p w14:paraId="4F4F4F9E"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Network Identifier</w:t>
      </w:r>
    </w:p>
    <w:p w14:paraId="5A1C5EE7" w14:textId="77777777" w:rsidR="00E92CBF" w:rsidRPr="00F11966" w:rsidRDefault="00E92CBF" w:rsidP="00E92CBF">
      <w:pPr>
        <w:pStyle w:val="PL"/>
        <w:rPr>
          <w:lang w:val="en-US"/>
        </w:rPr>
      </w:pPr>
      <w:r w:rsidRPr="00F11966">
        <w:rPr>
          <w:lang w:val="en-US"/>
        </w:rPr>
        <w:t xml:space="preserve">      required:</w:t>
      </w:r>
    </w:p>
    <w:p w14:paraId="0D71B7E9" w14:textId="77777777" w:rsidR="00E92CBF" w:rsidRPr="00F11966" w:rsidRDefault="00E92CBF" w:rsidP="00E92CBF">
      <w:pPr>
        <w:pStyle w:val="PL"/>
        <w:rPr>
          <w:lang w:val="en-US"/>
        </w:rPr>
      </w:pPr>
      <w:r w:rsidRPr="00F11966">
        <w:rPr>
          <w:lang w:val="en-US"/>
        </w:rPr>
        <w:t xml:space="preserve">        - plmnId</w:t>
      </w:r>
    </w:p>
    <w:p w14:paraId="5EA92003" w14:textId="77777777" w:rsidR="00E92CBF" w:rsidRPr="00F11966" w:rsidRDefault="00E92CBF" w:rsidP="00E92CBF">
      <w:pPr>
        <w:pStyle w:val="PL"/>
        <w:rPr>
          <w:lang w:val="en-US"/>
        </w:rPr>
      </w:pPr>
      <w:r w:rsidRPr="00F11966">
        <w:rPr>
          <w:lang w:val="en-US"/>
        </w:rPr>
        <w:t xml:space="preserve">        - eutraCellId</w:t>
      </w:r>
    </w:p>
    <w:p w14:paraId="193E000A" w14:textId="77777777" w:rsidR="00E92CBF" w:rsidRPr="00F11966" w:rsidRDefault="00E92CBF" w:rsidP="00E92CBF">
      <w:pPr>
        <w:pStyle w:val="PL"/>
        <w:rPr>
          <w:lang w:val="en-US"/>
        </w:rPr>
      </w:pPr>
      <w:r w:rsidRPr="00F11966">
        <w:rPr>
          <w:lang w:val="en-US"/>
        </w:rPr>
        <w:t xml:space="preserve">    EcgiRm:</w:t>
      </w:r>
    </w:p>
    <w:p w14:paraId="7A943727" w14:textId="77777777" w:rsidR="00025A13" w:rsidRPr="00F11966" w:rsidRDefault="00025A13" w:rsidP="00025A13">
      <w:pPr>
        <w:pStyle w:val="PL"/>
        <w:rPr>
          <w:lang w:val="en-US"/>
        </w:rPr>
      </w:pPr>
      <w:r w:rsidRPr="00F11966">
        <w:rPr>
          <w:lang w:val="en-US"/>
        </w:rPr>
        <w:t xml:space="preserve">      anyOf:</w:t>
      </w:r>
    </w:p>
    <w:p w14:paraId="2314C3DD" w14:textId="77777777" w:rsidR="00025A13" w:rsidRPr="00F11966" w:rsidRDefault="00025A13" w:rsidP="00025A13">
      <w:pPr>
        <w:pStyle w:val="PL"/>
        <w:rPr>
          <w:lang w:val="en-US"/>
        </w:rPr>
      </w:pPr>
      <w:r w:rsidRPr="00F11966">
        <w:rPr>
          <w:lang w:val="en-US"/>
        </w:rPr>
        <w:t xml:space="preserve">        - $ref: '#/components/schemas/Ecgi'</w:t>
      </w:r>
    </w:p>
    <w:p w14:paraId="6EAAAFF4" w14:textId="77777777" w:rsidR="00E92CBF" w:rsidRPr="00F11966" w:rsidRDefault="00025A13" w:rsidP="00E92CBF">
      <w:pPr>
        <w:pStyle w:val="PL"/>
        <w:rPr>
          <w:lang w:val="en-US"/>
        </w:rPr>
      </w:pPr>
      <w:r w:rsidRPr="00F11966">
        <w:rPr>
          <w:lang w:val="en-US"/>
        </w:rPr>
        <w:t xml:space="preserve">        - $ref: '#/components/schemas/NullValue'</w:t>
      </w:r>
    </w:p>
    <w:p w14:paraId="269B4C3B" w14:textId="297ABCD0" w:rsidR="00B702D6" w:rsidRDefault="00B702D6" w:rsidP="00B702D6">
      <w:pPr>
        <w:pStyle w:val="PL"/>
      </w:pPr>
      <w:r>
        <w:t xml:space="preserve">  </w:t>
      </w:r>
      <w:r w:rsidRPr="00F11966">
        <w:t xml:space="preserve">    description: This data type is defined in the same way as the "Ecgi" data type, but with the OpenAPI </w:t>
      </w:r>
      <w:r w:rsidR="002163ED">
        <w:t>"nullable=</w:t>
      </w:r>
      <w:r w:rsidRPr="00F11966">
        <w:t xml:space="preserve"> true" property.</w:t>
      </w:r>
    </w:p>
    <w:p w14:paraId="252D0619" w14:textId="77777777" w:rsidR="00E92CBF" w:rsidRPr="00F11966" w:rsidRDefault="00E92CBF" w:rsidP="00E92CBF">
      <w:pPr>
        <w:pStyle w:val="PL"/>
        <w:rPr>
          <w:lang w:val="en-US"/>
        </w:rPr>
      </w:pPr>
      <w:r w:rsidRPr="00F11966">
        <w:rPr>
          <w:lang w:val="en-US"/>
        </w:rPr>
        <w:t xml:space="preserve">    Ncgi:</w:t>
      </w:r>
    </w:p>
    <w:p w14:paraId="4B4FBAA2" w14:textId="77777777" w:rsidR="00E92CBF" w:rsidRPr="00F11966" w:rsidRDefault="00E92CBF" w:rsidP="00E92CBF">
      <w:pPr>
        <w:pStyle w:val="PL"/>
        <w:rPr>
          <w:lang w:val="en-US"/>
        </w:rPr>
      </w:pPr>
      <w:r w:rsidRPr="00F11966">
        <w:rPr>
          <w:lang w:val="en-US"/>
        </w:rPr>
        <w:lastRenderedPageBreak/>
        <w:t xml:space="preserve">      type: object</w:t>
      </w:r>
    </w:p>
    <w:p w14:paraId="4CB7B29D" w14:textId="77777777" w:rsidR="00E92CBF" w:rsidRPr="00F11966" w:rsidRDefault="00E92CBF" w:rsidP="00E92CBF">
      <w:pPr>
        <w:pStyle w:val="PL"/>
        <w:rPr>
          <w:lang w:val="en-US"/>
        </w:rPr>
      </w:pPr>
      <w:r w:rsidRPr="00F11966">
        <w:rPr>
          <w:lang w:val="en-US"/>
        </w:rPr>
        <w:t xml:space="preserve">      properties:</w:t>
      </w:r>
    </w:p>
    <w:p w14:paraId="3E4C221A" w14:textId="77777777" w:rsidR="00E92CBF" w:rsidRPr="00F11966" w:rsidRDefault="00E92CBF" w:rsidP="00E92CBF">
      <w:pPr>
        <w:pStyle w:val="PL"/>
        <w:rPr>
          <w:lang w:val="en-US"/>
        </w:rPr>
      </w:pPr>
      <w:r w:rsidRPr="00F11966">
        <w:rPr>
          <w:lang w:val="en-US"/>
        </w:rPr>
        <w:t xml:space="preserve">        plmnId:</w:t>
      </w:r>
    </w:p>
    <w:p w14:paraId="09C51CF6" w14:textId="77777777" w:rsidR="00E92CBF" w:rsidRPr="00F11966" w:rsidRDefault="00E92CBF" w:rsidP="00E92CBF">
      <w:pPr>
        <w:pStyle w:val="PL"/>
        <w:rPr>
          <w:lang w:val="en-US"/>
        </w:rPr>
      </w:pPr>
      <w:r w:rsidRPr="00F11966">
        <w:rPr>
          <w:lang w:val="en-US"/>
        </w:rPr>
        <w:t xml:space="preserve">          $ref: '#/components/schemas/PlmnId'</w:t>
      </w:r>
    </w:p>
    <w:p w14:paraId="53385FE6"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PLMN Identity</w:t>
      </w:r>
    </w:p>
    <w:p w14:paraId="69F4B0DA" w14:textId="77777777" w:rsidR="00E92CBF" w:rsidRPr="00F11966" w:rsidRDefault="00E92CBF" w:rsidP="00E92CBF">
      <w:pPr>
        <w:pStyle w:val="PL"/>
        <w:rPr>
          <w:lang w:val="en-US"/>
        </w:rPr>
      </w:pPr>
      <w:r w:rsidRPr="00F11966">
        <w:rPr>
          <w:lang w:val="en-US"/>
        </w:rPr>
        <w:t xml:space="preserve">        nrCellId:</w:t>
      </w:r>
    </w:p>
    <w:p w14:paraId="6B3190D5" w14:textId="77777777" w:rsidR="00E92CBF" w:rsidRPr="00F11966" w:rsidRDefault="00E92CBF" w:rsidP="00E92CBF">
      <w:pPr>
        <w:pStyle w:val="PL"/>
        <w:rPr>
          <w:lang w:val="en-US"/>
        </w:rPr>
      </w:pPr>
      <w:r w:rsidRPr="00F11966">
        <w:rPr>
          <w:lang w:val="en-US"/>
        </w:rPr>
        <w:t xml:space="preserve">          $ref: '#/components/schemas/NrCellId'</w:t>
      </w:r>
    </w:p>
    <w:p w14:paraId="564DC8A8"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NR Cell Identity</w:t>
      </w:r>
    </w:p>
    <w:p w14:paraId="678E1BF6" w14:textId="77777777" w:rsidR="00E92CBF" w:rsidRPr="00F11966" w:rsidRDefault="00E92CBF" w:rsidP="00E92CBF">
      <w:pPr>
        <w:pStyle w:val="PL"/>
        <w:rPr>
          <w:lang w:val="en-US"/>
        </w:rPr>
      </w:pPr>
      <w:r w:rsidRPr="00F11966">
        <w:rPr>
          <w:lang w:val="en-US"/>
        </w:rPr>
        <w:t xml:space="preserve">        nid:</w:t>
      </w:r>
    </w:p>
    <w:p w14:paraId="51D38B73" w14:textId="77777777" w:rsidR="00E92CBF" w:rsidRPr="00F11966" w:rsidRDefault="00E92CBF" w:rsidP="00E92CBF">
      <w:pPr>
        <w:pStyle w:val="PL"/>
        <w:rPr>
          <w:lang w:val="en-US"/>
        </w:rPr>
      </w:pPr>
      <w:r w:rsidRPr="00F11966">
        <w:rPr>
          <w:lang w:val="en-US"/>
        </w:rPr>
        <w:t xml:space="preserve">          $ref: '#/components/schemas/Nid'</w:t>
      </w:r>
    </w:p>
    <w:p w14:paraId="079ED007"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Network Identifier</w:t>
      </w:r>
      <w:r w:rsidRPr="00F11966">
        <w:rPr>
          <w:rFonts w:cs="Arial" w:hint="eastAsia"/>
          <w:szCs w:val="18"/>
          <w:lang w:eastAsia="zh-CN"/>
        </w:rPr>
        <w:t xml:space="preserve">, </w:t>
      </w:r>
      <w:r w:rsidRPr="00F11966">
        <w:rPr>
          <w:rFonts w:cs="Arial"/>
          <w:szCs w:val="18"/>
          <w:lang w:eastAsia="zh-CN"/>
        </w:rPr>
        <w:t>shall be present</w:t>
      </w:r>
      <w:r w:rsidRPr="00F11966">
        <w:rPr>
          <w:rFonts w:cs="Arial" w:hint="eastAsia"/>
          <w:szCs w:val="18"/>
          <w:lang w:eastAsia="zh-CN"/>
        </w:rPr>
        <w:t xml:space="preserve"> in case of</w:t>
      </w:r>
      <w:r w:rsidRPr="00F11966">
        <w:rPr>
          <w:rFonts w:cs="Arial"/>
          <w:szCs w:val="18"/>
          <w:lang w:eastAsia="zh-CN"/>
        </w:rPr>
        <w:t xml:space="preserve"> SNPN</w:t>
      </w:r>
      <w:r w:rsidRPr="00F11966">
        <w:rPr>
          <w:rFonts w:cs="Arial" w:hint="eastAsia"/>
          <w:szCs w:val="18"/>
          <w:lang w:eastAsia="zh-CN"/>
        </w:rPr>
        <w:t xml:space="preserve">, PlmnId together with Nid </w:t>
      </w:r>
      <w:r w:rsidRPr="00F11966">
        <w:rPr>
          <w:rFonts w:cs="Arial"/>
          <w:szCs w:val="18"/>
        </w:rPr>
        <w:t xml:space="preserve">indicates the identity of the SNPN to which the </w:t>
      </w:r>
      <w:r w:rsidRPr="00F11966">
        <w:rPr>
          <w:rFonts w:cs="Arial" w:hint="eastAsia"/>
          <w:szCs w:val="18"/>
          <w:lang w:eastAsia="zh-CN"/>
        </w:rPr>
        <w:t>NR cell</w:t>
      </w:r>
      <w:r w:rsidRPr="00F11966">
        <w:rPr>
          <w:rFonts w:cs="Arial"/>
          <w:szCs w:val="18"/>
        </w:rPr>
        <w:t xml:space="preserve"> belongs to</w:t>
      </w:r>
      <w:r>
        <w:rPr>
          <w:rFonts w:cs="Arial"/>
          <w:szCs w:val="18"/>
        </w:rPr>
        <w:t>.</w:t>
      </w:r>
    </w:p>
    <w:p w14:paraId="3B99A7E0" w14:textId="77777777" w:rsidR="00E92CBF" w:rsidRPr="00F11966" w:rsidRDefault="00E92CBF" w:rsidP="00E92CBF">
      <w:pPr>
        <w:pStyle w:val="PL"/>
        <w:rPr>
          <w:lang w:val="en-US"/>
        </w:rPr>
      </w:pPr>
      <w:r w:rsidRPr="00F11966">
        <w:rPr>
          <w:lang w:val="en-US"/>
        </w:rPr>
        <w:t xml:space="preserve">      required:</w:t>
      </w:r>
    </w:p>
    <w:p w14:paraId="10CA01D6" w14:textId="77777777" w:rsidR="00E92CBF" w:rsidRPr="00F11966" w:rsidRDefault="00E92CBF" w:rsidP="00E92CBF">
      <w:pPr>
        <w:pStyle w:val="PL"/>
        <w:rPr>
          <w:lang w:val="en-US"/>
        </w:rPr>
      </w:pPr>
      <w:r w:rsidRPr="00F11966">
        <w:rPr>
          <w:lang w:val="en-US"/>
        </w:rPr>
        <w:t xml:space="preserve">        - plmnId</w:t>
      </w:r>
    </w:p>
    <w:p w14:paraId="30B530D5" w14:textId="77777777" w:rsidR="00E92CBF" w:rsidRPr="00F11966" w:rsidRDefault="00E92CBF" w:rsidP="00E92CBF">
      <w:pPr>
        <w:pStyle w:val="PL"/>
        <w:rPr>
          <w:lang w:val="en-US"/>
        </w:rPr>
      </w:pPr>
      <w:r w:rsidRPr="00F11966">
        <w:rPr>
          <w:lang w:val="en-US"/>
        </w:rPr>
        <w:t xml:space="preserve">        - nrCellId</w:t>
      </w:r>
    </w:p>
    <w:p w14:paraId="321F16CC" w14:textId="77777777" w:rsidR="00E92CBF" w:rsidRPr="00F11966" w:rsidRDefault="00E92CBF" w:rsidP="00E92CBF">
      <w:pPr>
        <w:pStyle w:val="PL"/>
        <w:rPr>
          <w:lang w:val="en-US"/>
        </w:rPr>
      </w:pPr>
      <w:r w:rsidRPr="00F11966">
        <w:rPr>
          <w:lang w:val="en-US"/>
        </w:rPr>
        <w:t xml:space="preserve">    NcgiRm:</w:t>
      </w:r>
    </w:p>
    <w:p w14:paraId="6DBA6B85" w14:textId="77777777" w:rsidR="00025A13" w:rsidRPr="00F11966" w:rsidRDefault="00025A13" w:rsidP="00025A13">
      <w:pPr>
        <w:pStyle w:val="PL"/>
        <w:rPr>
          <w:lang w:val="en-US"/>
        </w:rPr>
      </w:pPr>
      <w:r w:rsidRPr="00F11966">
        <w:rPr>
          <w:lang w:val="en-US"/>
        </w:rPr>
        <w:t xml:space="preserve">      anyOf:</w:t>
      </w:r>
    </w:p>
    <w:p w14:paraId="23BBBE3C" w14:textId="77777777" w:rsidR="00025A13" w:rsidRPr="00F11966" w:rsidRDefault="00025A13" w:rsidP="00025A13">
      <w:pPr>
        <w:pStyle w:val="PL"/>
        <w:rPr>
          <w:lang w:val="en-US"/>
        </w:rPr>
      </w:pPr>
      <w:r w:rsidRPr="00F11966">
        <w:rPr>
          <w:lang w:val="en-US"/>
        </w:rPr>
        <w:t xml:space="preserve">        - $ref: '#/components/schemas/Ncgi'</w:t>
      </w:r>
    </w:p>
    <w:p w14:paraId="747DD371" w14:textId="77777777" w:rsidR="00D17B01" w:rsidRPr="00F11966" w:rsidRDefault="00025A13" w:rsidP="00E92CBF">
      <w:pPr>
        <w:pStyle w:val="PL"/>
        <w:rPr>
          <w:lang w:val="en-US"/>
        </w:rPr>
      </w:pPr>
      <w:r w:rsidRPr="00F11966">
        <w:rPr>
          <w:lang w:val="en-US"/>
        </w:rPr>
        <w:t xml:space="preserve">        - $ref: '#/components/schemas/NullValue'</w:t>
      </w:r>
    </w:p>
    <w:p w14:paraId="396A91DA" w14:textId="77777777" w:rsidR="00D77418" w:rsidRDefault="00D77418" w:rsidP="00D77418">
      <w:pPr>
        <w:pStyle w:val="PL"/>
      </w:pPr>
      <w:r>
        <w:t xml:space="preserve">  </w:t>
      </w:r>
      <w:r w:rsidRPr="00F11966">
        <w:t xml:space="preserve">    description: his data type is defined in the same way as the "Ncgi" data type, but with the OpenAPI </w:t>
      </w:r>
      <w:r>
        <w:t>"nullable=</w:t>
      </w:r>
      <w:r w:rsidRPr="00F11966">
        <w:t xml:space="preserve"> true" property.</w:t>
      </w:r>
    </w:p>
    <w:p w14:paraId="1A25997A" w14:textId="77777777" w:rsidR="00E92CBF" w:rsidRPr="00F11966" w:rsidRDefault="00E92CBF" w:rsidP="00E92CBF">
      <w:pPr>
        <w:pStyle w:val="PL"/>
        <w:rPr>
          <w:lang w:val="en-US"/>
        </w:rPr>
      </w:pPr>
      <w:r w:rsidRPr="00F11966">
        <w:rPr>
          <w:lang w:val="en-US"/>
        </w:rPr>
        <w:t xml:space="preserve">    UserLocation:</w:t>
      </w:r>
    </w:p>
    <w:p w14:paraId="2F7DA7E0" w14:textId="77777777" w:rsidR="00E92CBF" w:rsidRPr="00F11966" w:rsidRDefault="00E92CBF" w:rsidP="00E92CBF">
      <w:pPr>
        <w:pStyle w:val="PL"/>
        <w:rPr>
          <w:lang w:val="en-US"/>
        </w:rPr>
      </w:pPr>
      <w:r w:rsidRPr="00F11966">
        <w:rPr>
          <w:lang w:val="en-US"/>
        </w:rPr>
        <w:t xml:space="preserve">      type: object</w:t>
      </w:r>
    </w:p>
    <w:p w14:paraId="029E0BF4" w14:textId="77777777" w:rsidR="00E92CBF" w:rsidRPr="00F11966" w:rsidRDefault="00E92CBF" w:rsidP="00E92CBF">
      <w:pPr>
        <w:pStyle w:val="PL"/>
        <w:rPr>
          <w:lang w:val="en-US"/>
        </w:rPr>
      </w:pPr>
      <w:r w:rsidRPr="00F11966">
        <w:rPr>
          <w:lang w:val="en-US"/>
        </w:rPr>
        <w:t xml:space="preserve">      properties:</w:t>
      </w:r>
    </w:p>
    <w:p w14:paraId="043D3F60" w14:textId="77777777" w:rsidR="00E92CBF" w:rsidRPr="00F11966" w:rsidRDefault="00E92CBF" w:rsidP="00E92CBF">
      <w:pPr>
        <w:pStyle w:val="PL"/>
        <w:rPr>
          <w:lang w:val="en-US"/>
        </w:rPr>
      </w:pPr>
      <w:r w:rsidRPr="00F11966">
        <w:rPr>
          <w:lang w:val="en-US"/>
        </w:rPr>
        <w:t xml:space="preserve">        eutraLocation:</w:t>
      </w:r>
    </w:p>
    <w:p w14:paraId="3CB4EE0A" w14:textId="77777777" w:rsidR="00E92CBF" w:rsidRPr="00F11966" w:rsidRDefault="00E92CBF" w:rsidP="00E92CBF">
      <w:pPr>
        <w:pStyle w:val="PL"/>
        <w:rPr>
          <w:lang w:val="en-US"/>
        </w:rPr>
      </w:pPr>
      <w:r w:rsidRPr="00F11966">
        <w:rPr>
          <w:lang w:val="en-US"/>
        </w:rPr>
        <w:t xml:space="preserve">          $ref: '#/components/schemas/EutraLocation'</w:t>
      </w:r>
    </w:p>
    <w:p w14:paraId="53E50250"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E-UTRA user location</w:t>
      </w:r>
    </w:p>
    <w:p w14:paraId="041CCDE5" w14:textId="77777777" w:rsidR="00E92CBF" w:rsidRPr="00F11966" w:rsidRDefault="00E92CBF" w:rsidP="00E92CBF">
      <w:pPr>
        <w:pStyle w:val="PL"/>
        <w:rPr>
          <w:lang w:val="en-US"/>
        </w:rPr>
      </w:pPr>
      <w:r w:rsidRPr="00F11966">
        <w:rPr>
          <w:lang w:val="en-US"/>
        </w:rPr>
        <w:t xml:space="preserve">        nrLocation:</w:t>
      </w:r>
    </w:p>
    <w:p w14:paraId="60136D55" w14:textId="77777777" w:rsidR="00E92CBF" w:rsidRPr="00F11966" w:rsidRDefault="00E92CBF" w:rsidP="00E92CBF">
      <w:pPr>
        <w:pStyle w:val="PL"/>
        <w:rPr>
          <w:lang w:val="en-US"/>
        </w:rPr>
      </w:pPr>
      <w:r w:rsidRPr="00F11966">
        <w:rPr>
          <w:lang w:val="en-US"/>
        </w:rPr>
        <w:t xml:space="preserve">          $ref: '#/components/schemas/NrLocation'</w:t>
      </w:r>
    </w:p>
    <w:p w14:paraId="10F16EB9"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NR user location</w:t>
      </w:r>
    </w:p>
    <w:p w14:paraId="645636FC" w14:textId="77777777" w:rsidR="00E92CBF" w:rsidRPr="00F11966" w:rsidRDefault="00E92CBF" w:rsidP="00E92CBF">
      <w:pPr>
        <w:pStyle w:val="PL"/>
        <w:rPr>
          <w:lang w:val="en-US"/>
        </w:rPr>
      </w:pPr>
      <w:r w:rsidRPr="00F11966">
        <w:rPr>
          <w:lang w:val="en-US"/>
        </w:rPr>
        <w:t xml:space="preserve">        n3gaLocation:</w:t>
      </w:r>
    </w:p>
    <w:p w14:paraId="5A884AF8" w14:textId="77777777" w:rsidR="00E92CBF" w:rsidRPr="00F11966" w:rsidRDefault="00E92CBF" w:rsidP="00E92CBF">
      <w:pPr>
        <w:pStyle w:val="PL"/>
        <w:rPr>
          <w:lang w:val="en-US"/>
        </w:rPr>
      </w:pPr>
      <w:r w:rsidRPr="00F11966">
        <w:rPr>
          <w:lang w:val="en-US"/>
        </w:rPr>
        <w:t xml:space="preserve">          $ref: '#/components/schemas/N3gaLocation'</w:t>
      </w:r>
    </w:p>
    <w:p w14:paraId="714B1B1E"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w:t>
      </w:r>
    </w:p>
    <w:p w14:paraId="35C3E35E" w14:textId="77777777" w:rsidR="00C25820" w:rsidRPr="00F11966" w:rsidRDefault="00C25820" w:rsidP="00C25820">
      <w:pPr>
        <w:pStyle w:val="PL"/>
        <w:rPr>
          <w:lang w:val="en-US"/>
        </w:rPr>
      </w:pPr>
      <w:r w:rsidRPr="00F11966">
        <w:rPr>
          <w:lang w:val="en-US"/>
        </w:rPr>
        <w:t xml:space="preserve">        </w:t>
      </w:r>
      <w:r>
        <w:rPr>
          <w:rFonts w:hint="eastAsia"/>
        </w:rPr>
        <w:t>u</w:t>
      </w:r>
      <w:r>
        <w:t>traLocation</w:t>
      </w:r>
      <w:r w:rsidRPr="00F11966">
        <w:rPr>
          <w:lang w:val="en-US"/>
        </w:rPr>
        <w:t>:</w:t>
      </w:r>
    </w:p>
    <w:p w14:paraId="36F66018" w14:textId="77777777" w:rsidR="00C25820" w:rsidRPr="00F11966" w:rsidRDefault="00C25820" w:rsidP="00C25820">
      <w:pPr>
        <w:pStyle w:val="PL"/>
        <w:rPr>
          <w:lang w:val="en-US"/>
        </w:rPr>
      </w:pPr>
      <w:r w:rsidRPr="00F11966">
        <w:rPr>
          <w:lang w:val="en-US"/>
        </w:rPr>
        <w:t xml:space="preserve">          $ref: '#/components/schemas/</w:t>
      </w:r>
      <w:r>
        <w:t>UtraLocation</w:t>
      </w:r>
      <w:r w:rsidRPr="00F11966">
        <w:rPr>
          <w:lang w:val="en-US"/>
        </w:rPr>
        <w:t>'</w:t>
      </w:r>
    </w:p>
    <w:p w14:paraId="24D1557B" w14:textId="77777777" w:rsidR="00C25820" w:rsidRPr="00F11966" w:rsidRDefault="00C25820" w:rsidP="00C25820">
      <w:pPr>
        <w:pStyle w:val="PL"/>
        <w:rPr>
          <w:lang w:val="en-US"/>
        </w:rPr>
      </w:pPr>
      <w:r w:rsidRPr="00F11966">
        <w:rPr>
          <w:lang w:val="en-US"/>
        </w:rPr>
        <w:t xml:space="preserve">        </w:t>
      </w:r>
      <w:r>
        <w:t>g</w:t>
      </w:r>
      <w:r w:rsidRPr="00F11966">
        <w:t>eraLocation</w:t>
      </w:r>
      <w:r w:rsidRPr="00F11966">
        <w:rPr>
          <w:lang w:val="en-US"/>
        </w:rPr>
        <w:t>:</w:t>
      </w:r>
    </w:p>
    <w:p w14:paraId="0DC92495" w14:textId="77777777" w:rsidR="00C25820" w:rsidRPr="00F11966" w:rsidRDefault="00C25820" w:rsidP="00C25820">
      <w:pPr>
        <w:pStyle w:val="PL"/>
        <w:rPr>
          <w:lang w:val="en-US"/>
        </w:rPr>
      </w:pPr>
      <w:r w:rsidRPr="00F11966">
        <w:rPr>
          <w:lang w:val="en-US"/>
        </w:rPr>
        <w:t xml:space="preserve">          $ref: '#/components/schemas/</w:t>
      </w:r>
      <w:r w:rsidRPr="00F11966">
        <w:t>GeraLocation</w:t>
      </w:r>
      <w:r w:rsidRPr="00F11966">
        <w:rPr>
          <w:lang w:val="en-US"/>
        </w:rPr>
        <w:t>'</w:t>
      </w:r>
    </w:p>
    <w:p w14:paraId="04A37390" w14:textId="77777777" w:rsidR="00D77418" w:rsidRDefault="00D77418" w:rsidP="00D77418">
      <w:pPr>
        <w:pStyle w:val="PL"/>
        <w:rPr>
          <w:lang w:val="en-US"/>
        </w:rPr>
      </w:pPr>
      <w:r>
        <w:t xml:space="preserve">      </w:t>
      </w:r>
      <w:r w:rsidRPr="00F11966">
        <w:t>description</w:t>
      </w:r>
      <w:r>
        <w:t xml:space="preserve">: </w:t>
      </w:r>
      <w:r w:rsidRPr="00F11966">
        <w:rPr>
          <w:lang w:val="en-US"/>
        </w:rPr>
        <w:t>At least one of eutraLocation, nrLocation and n3gaLocation shall be present. Several of them may be present</w:t>
      </w:r>
    </w:p>
    <w:p w14:paraId="1502902C" w14:textId="77777777" w:rsidR="00D77418" w:rsidRDefault="00D77418" w:rsidP="00D77418">
      <w:pPr>
        <w:pStyle w:val="PL"/>
      </w:pPr>
    </w:p>
    <w:p w14:paraId="39B0FBBD" w14:textId="77777777" w:rsidR="00E92CBF" w:rsidRPr="00F11966" w:rsidRDefault="00E92CBF" w:rsidP="00E92CBF">
      <w:pPr>
        <w:pStyle w:val="PL"/>
        <w:rPr>
          <w:lang w:val="en-US"/>
        </w:rPr>
      </w:pPr>
      <w:r w:rsidRPr="00F11966">
        <w:rPr>
          <w:lang w:val="en-US"/>
        </w:rPr>
        <w:t xml:space="preserve">    EutraLocation:</w:t>
      </w:r>
    </w:p>
    <w:p w14:paraId="55B64DDC" w14:textId="77777777" w:rsidR="00E92CBF" w:rsidRPr="00F11966" w:rsidRDefault="00E92CBF" w:rsidP="00E92CBF">
      <w:pPr>
        <w:pStyle w:val="PL"/>
        <w:rPr>
          <w:lang w:val="en-US"/>
        </w:rPr>
      </w:pPr>
      <w:r w:rsidRPr="00F11966">
        <w:rPr>
          <w:lang w:val="en-US"/>
        </w:rPr>
        <w:t xml:space="preserve">      type: object</w:t>
      </w:r>
    </w:p>
    <w:p w14:paraId="4DD5E6B5" w14:textId="77777777" w:rsidR="00E92CBF" w:rsidRPr="00F11966" w:rsidRDefault="00E92CBF" w:rsidP="00E92CBF">
      <w:pPr>
        <w:pStyle w:val="PL"/>
        <w:rPr>
          <w:lang w:val="en-US"/>
        </w:rPr>
      </w:pPr>
      <w:r w:rsidRPr="00F11966">
        <w:rPr>
          <w:lang w:val="en-US"/>
        </w:rPr>
        <w:t xml:space="preserve">      properties:</w:t>
      </w:r>
    </w:p>
    <w:p w14:paraId="22009C46" w14:textId="77777777" w:rsidR="00E92CBF" w:rsidRPr="00F11966" w:rsidRDefault="00E92CBF" w:rsidP="00E92CBF">
      <w:pPr>
        <w:pStyle w:val="PL"/>
        <w:rPr>
          <w:lang w:val="en-US"/>
        </w:rPr>
      </w:pPr>
      <w:r w:rsidRPr="00F11966">
        <w:rPr>
          <w:lang w:val="en-US"/>
        </w:rPr>
        <w:t xml:space="preserve">        tai:</w:t>
      </w:r>
    </w:p>
    <w:p w14:paraId="7F164AA4" w14:textId="77777777" w:rsidR="00715EF2" w:rsidRDefault="00E92CBF" w:rsidP="00715EF2">
      <w:pPr>
        <w:pStyle w:val="PL"/>
        <w:rPr>
          <w:lang w:val="en-US"/>
        </w:rPr>
      </w:pPr>
      <w:r w:rsidRPr="00F11966">
        <w:rPr>
          <w:lang w:val="en-US"/>
        </w:rPr>
        <w:t xml:space="preserve">          $ref: '#/components/schemas/Tai'</w:t>
      </w:r>
    </w:p>
    <w:p w14:paraId="61703F8F"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Tracking Area Identity</w:t>
      </w:r>
    </w:p>
    <w:p w14:paraId="153A8166" w14:textId="77777777" w:rsidR="00715EF2" w:rsidRPr="00F11966" w:rsidRDefault="00715EF2" w:rsidP="00715EF2">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082D770" w14:textId="77777777" w:rsidR="00715EF2" w:rsidRPr="00F11966" w:rsidRDefault="00715EF2" w:rsidP="00715EF2">
      <w:pPr>
        <w:pStyle w:val="PL"/>
        <w:rPr>
          <w:lang w:val="en-US" w:eastAsia="zh-CN"/>
        </w:rPr>
      </w:pPr>
      <w:r w:rsidRPr="00F11966">
        <w:rPr>
          <w:lang w:val="en-US"/>
        </w:rPr>
        <w:t xml:space="preserve">          type: </w:t>
      </w:r>
      <w:r w:rsidRPr="00F11966">
        <w:rPr>
          <w:rFonts w:hint="eastAsia"/>
          <w:lang w:val="en-US" w:eastAsia="zh-CN"/>
        </w:rPr>
        <w:t>boolean</w:t>
      </w:r>
    </w:p>
    <w:p w14:paraId="0C780033" w14:textId="3BEF2BB8" w:rsidR="00E92CBF" w:rsidRPr="00F11966" w:rsidRDefault="00715EF2" w:rsidP="00E92CBF">
      <w:pPr>
        <w:pStyle w:val="PL"/>
        <w:rPr>
          <w:lang w:val="en-US"/>
        </w:rPr>
      </w:pPr>
      <w:r w:rsidRPr="00F11966">
        <w:rPr>
          <w:lang w:val="en-US" w:eastAsia="zh-CN"/>
        </w:rPr>
        <w:t xml:space="preserve">          default: false</w:t>
      </w:r>
    </w:p>
    <w:p w14:paraId="72AC650A" w14:textId="77777777" w:rsidR="00E92CBF" w:rsidRPr="00F11966" w:rsidRDefault="00E92CBF" w:rsidP="00E92CBF">
      <w:pPr>
        <w:pStyle w:val="PL"/>
        <w:rPr>
          <w:lang w:val="en-US"/>
        </w:rPr>
      </w:pPr>
      <w:r w:rsidRPr="00F11966">
        <w:rPr>
          <w:lang w:val="en-US"/>
        </w:rPr>
        <w:t xml:space="preserve">        ecgi:</w:t>
      </w:r>
    </w:p>
    <w:p w14:paraId="5AAD1988" w14:textId="77777777" w:rsidR="00E92CBF" w:rsidRPr="00F11966" w:rsidRDefault="00E92CBF" w:rsidP="00E92CBF">
      <w:pPr>
        <w:pStyle w:val="PL"/>
        <w:rPr>
          <w:lang w:val="en-US"/>
        </w:rPr>
      </w:pPr>
      <w:r w:rsidRPr="00F11966">
        <w:rPr>
          <w:lang w:val="en-US"/>
        </w:rPr>
        <w:t xml:space="preserve">          $ref: '#/components/schemas/Ecgi'</w:t>
      </w:r>
    </w:p>
    <w:p w14:paraId="72736383"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E-UTRA Cell Identity</w:t>
      </w:r>
    </w:p>
    <w:p w14:paraId="3DB95BA3"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AFD3EE8"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3062F0B9" w14:textId="77777777" w:rsidR="00E92CBF" w:rsidRPr="00F11966" w:rsidRDefault="00E92CBF" w:rsidP="00E92CBF">
      <w:pPr>
        <w:pStyle w:val="PL"/>
        <w:rPr>
          <w:lang w:val="en-US"/>
        </w:rPr>
      </w:pPr>
      <w:r w:rsidRPr="00F11966">
        <w:rPr>
          <w:lang w:val="en-US" w:eastAsia="zh-CN"/>
        </w:rPr>
        <w:t xml:space="preserve">          default: false</w:t>
      </w:r>
    </w:p>
    <w:p w14:paraId="34A18383" w14:textId="77777777" w:rsidR="00B702D6" w:rsidRDefault="00B702D6" w:rsidP="00B702D6">
      <w:pPr>
        <w:pStyle w:val="PL"/>
      </w:pPr>
      <w:r>
        <w:t xml:space="preserve">  </w:t>
      </w:r>
      <w:r w:rsidRPr="00F11966">
        <w:t xml:space="preserve">      </w:t>
      </w:r>
      <w:r>
        <w:t xml:space="preserve">  </w:t>
      </w:r>
      <w:r w:rsidRPr="00F11966">
        <w:t xml:space="preserve">description: </w:t>
      </w:r>
      <w:r>
        <w:t>&gt;</w:t>
      </w:r>
    </w:p>
    <w:p w14:paraId="333F00AC" w14:textId="77777777" w:rsidR="00B702D6" w:rsidRDefault="00B702D6" w:rsidP="00B702D6">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13099649" w14:textId="77777777" w:rsidR="00B702D6" w:rsidRDefault="00B702D6" w:rsidP="00B702D6">
      <w:pPr>
        <w:pStyle w:val="PL"/>
        <w:rPr>
          <w:rFonts w:cs="Arial"/>
          <w:szCs w:val="18"/>
        </w:rPr>
      </w:pPr>
      <w:r>
        <w:t xml:space="preserve">            </w:t>
      </w:r>
      <w:r w:rsidRPr="00F11966">
        <w:rPr>
          <w:rFonts w:cs="Arial"/>
          <w:szCs w:val="18"/>
        </w:rPr>
        <w:t>When present, it shall be set as follows:</w:t>
      </w:r>
    </w:p>
    <w:p w14:paraId="71D73327" w14:textId="77777777" w:rsidR="00B702D6" w:rsidRDefault="00B702D6" w:rsidP="00B702D6">
      <w:pPr>
        <w:pStyle w:val="PL"/>
        <w:rPr>
          <w:rFonts w:cs="Arial"/>
          <w:szCs w:val="18"/>
        </w:rPr>
      </w:pPr>
      <w:r>
        <w:t xml:space="preserve">            </w:t>
      </w:r>
      <w:r w:rsidRPr="003573AA">
        <w:t xml:space="preserve">- true: </w:t>
      </w:r>
      <w:r w:rsidRPr="003573AA">
        <w:rPr>
          <w:rFonts w:hint="eastAsia"/>
        </w:rPr>
        <w:t>e</w:t>
      </w:r>
      <w:r w:rsidRPr="003573AA">
        <w:t>cgi shall be ignored.</w:t>
      </w:r>
    </w:p>
    <w:p w14:paraId="67D247B1" w14:textId="77777777" w:rsidR="00B702D6" w:rsidRDefault="00B702D6" w:rsidP="00B702D6">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5EB9A3A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2C80B39" w14:textId="77777777" w:rsidR="00E92CBF" w:rsidRPr="00F11966" w:rsidRDefault="00E92CBF" w:rsidP="00E92CBF">
      <w:pPr>
        <w:pStyle w:val="PL"/>
        <w:rPr>
          <w:lang w:val="en-US"/>
        </w:rPr>
      </w:pPr>
      <w:r w:rsidRPr="00F11966">
        <w:rPr>
          <w:lang w:val="en-US"/>
        </w:rPr>
        <w:t xml:space="preserve">          type: integer</w:t>
      </w:r>
    </w:p>
    <w:p w14:paraId="1F633D1C" w14:textId="77777777" w:rsidR="00E92CBF" w:rsidRPr="00F11966" w:rsidRDefault="00E92CBF" w:rsidP="00E92CBF">
      <w:pPr>
        <w:pStyle w:val="PL"/>
        <w:rPr>
          <w:lang w:val="en-US"/>
        </w:rPr>
      </w:pPr>
      <w:r w:rsidRPr="00F11966">
        <w:rPr>
          <w:lang w:val="en-US"/>
        </w:rPr>
        <w:t xml:space="preserve">          minimum: 0</w:t>
      </w:r>
    </w:p>
    <w:p w14:paraId="3D2C25E0" w14:textId="77777777" w:rsidR="00E92CBF" w:rsidRPr="00F11966" w:rsidRDefault="00E92CBF" w:rsidP="00E92CBF">
      <w:pPr>
        <w:pStyle w:val="PL"/>
        <w:rPr>
          <w:lang w:val="en-US"/>
        </w:rPr>
      </w:pPr>
      <w:r w:rsidRPr="00F11966">
        <w:rPr>
          <w:lang w:val="en-US"/>
        </w:rPr>
        <w:t xml:space="preserve">          maximum: 32767</w:t>
      </w:r>
    </w:p>
    <w:p w14:paraId="57FF9A9F" w14:textId="77777777" w:rsidR="00B702D6" w:rsidRDefault="00B702D6" w:rsidP="00B702D6">
      <w:pPr>
        <w:pStyle w:val="PL"/>
      </w:pPr>
      <w:r>
        <w:t xml:space="preserve">  </w:t>
      </w:r>
      <w:r w:rsidRPr="00F11966">
        <w:t xml:space="preserve">      </w:t>
      </w:r>
      <w:r>
        <w:t xml:space="preserve">  </w:t>
      </w:r>
      <w:r w:rsidRPr="00F11966">
        <w:t xml:space="preserve">description: </w:t>
      </w:r>
      <w:r>
        <w:t>&gt;</w:t>
      </w:r>
    </w:p>
    <w:p w14:paraId="03DB9DA8" w14:textId="77777777" w:rsidR="00B702D6" w:rsidRDefault="00B702D6" w:rsidP="00B702D6">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1B3BEBFB" w14:textId="77777777" w:rsidR="00B702D6" w:rsidRDefault="00B702D6" w:rsidP="00B702D6">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64D8CDA1" w14:textId="77777777" w:rsidR="00B702D6" w:rsidRDefault="00B702D6" w:rsidP="00B702D6">
      <w:pPr>
        <w:pStyle w:val="PL"/>
      </w:pPr>
      <w:r>
        <w:rPr>
          <w:rFonts w:cs="Arial"/>
          <w:szCs w:val="18"/>
        </w:rPr>
        <w:t xml:space="preserve">            </w:t>
      </w:r>
      <w:r w:rsidRPr="00F11966">
        <w:rPr>
          <w:rFonts w:cs="Arial"/>
          <w:szCs w:val="18"/>
        </w:rPr>
        <w:t>Any other value than "0" indicates that the location information is the last known one.</w:t>
      </w:r>
    </w:p>
    <w:p w14:paraId="6C558455" w14:textId="77777777" w:rsidR="00B702D6" w:rsidRDefault="00B702D6" w:rsidP="00B702D6">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61B5DFE2" w14:textId="77777777" w:rsidR="00E92CBF" w:rsidRPr="00F11966" w:rsidRDefault="00E92CBF" w:rsidP="00E92CBF">
      <w:pPr>
        <w:pStyle w:val="PL"/>
        <w:rPr>
          <w:lang w:val="en-US"/>
        </w:rPr>
      </w:pPr>
      <w:r w:rsidRPr="00F11966">
        <w:rPr>
          <w:lang w:val="en-US"/>
        </w:rPr>
        <w:t xml:space="preserve">        ueLocationTimestamp:</w:t>
      </w:r>
    </w:p>
    <w:p w14:paraId="195AD551"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732D0314"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The value represents the UTC time when the UeLocation information was acquired.</w:t>
      </w:r>
    </w:p>
    <w:p w14:paraId="4CB653B3"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09B5DA9D" w14:textId="77777777" w:rsidR="00E92CBF" w:rsidRPr="00F11966" w:rsidRDefault="00E92CBF" w:rsidP="00E92CBF">
      <w:pPr>
        <w:pStyle w:val="PL"/>
        <w:rPr>
          <w:lang w:val="en-US"/>
        </w:rPr>
      </w:pPr>
      <w:r w:rsidRPr="00F11966">
        <w:rPr>
          <w:lang w:val="en-US"/>
        </w:rPr>
        <w:t xml:space="preserve">          type: string</w:t>
      </w:r>
    </w:p>
    <w:p w14:paraId="209071AF" w14:textId="77777777" w:rsidR="00E92CBF" w:rsidRPr="00F11966" w:rsidRDefault="00E92CBF" w:rsidP="00E92CBF">
      <w:pPr>
        <w:pStyle w:val="PL"/>
        <w:rPr>
          <w:lang w:val="en-US"/>
        </w:rPr>
      </w:pPr>
      <w:r w:rsidRPr="00F11966">
        <w:rPr>
          <w:lang w:val="en-US"/>
        </w:rPr>
        <w:lastRenderedPageBreak/>
        <w:t xml:space="preserve">          pattern: '^[0-9A-F]{16}$'</w:t>
      </w:r>
    </w:p>
    <w:p w14:paraId="36E3A4EE"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60660656"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450E012F" w14:textId="77777777" w:rsidR="00E92CBF" w:rsidRPr="00F11966" w:rsidRDefault="00E92CBF" w:rsidP="00E92CBF">
      <w:pPr>
        <w:pStyle w:val="PL"/>
        <w:rPr>
          <w:lang w:val="en-US"/>
        </w:rPr>
      </w:pPr>
      <w:r w:rsidRPr="00F11966">
        <w:rPr>
          <w:lang w:val="en-US"/>
        </w:rPr>
        <w:t xml:space="preserve">          type: string</w:t>
      </w:r>
    </w:p>
    <w:p w14:paraId="45505026" w14:textId="77777777" w:rsidR="00E92CBF" w:rsidRPr="00F11966" w:rsidRDefault="00E92CBF" w:rsidP="00E92CBF">
      <w:pPr>
        <w:pStyle w:val="PL"/>
        <w:rPr>
          <w:lang w:val="en-US"/>
        </w:rPr>
      </w:pPr>
      <w:r w:rsidRPr="00F11966">
        <w:rPr>
          <w:lang w:val="en-US"/>
        </w:rPr>
        <w:t xml:space="preserve">          pattern: '^[0-9A-F]{20}$'</w:t>
      </w:r>
    </w:p>
    <w:p w14:paraId="328AC5E1" w14:textId="77777777" w:rsidR="00B702D6" w:rsidRDefault="00B702D6" w:rsidP="00B702D6">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351FA71C"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1A5AA6D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7A042C48" w14:textId="77777777" w:rsidR="00D77418" w:rsidRPr="006F753C" w:rsidRDefault="00D77418" w:rsidP="00D77418">
      <w:pPr>
        <w:pStyle w:val="PL"/>
        <w:rPr>
          <w:rFonts w:cs="Arial"/>
          <w:szCs w:val="18"/>
        </w:rPr>
      </w:pPr>
      <w:r>
        <w:t xml:space="preserve">  </w:t>
      </w:r>
      <w:r w:rsidRPr="00F11966">
        <w:t xml:space="preserve">      </w:t>
      </w:r>
      <w:r>
        <w:t xml:space="preserve">  </w:t>
      </w:r>
      <w:r w:rsidRPr="00F11966">
        <w:t xml:space="preserve">description: </w:t>
      </w:r>
      <w:r w:rsidRPr="00F11966">
        <w:rPr>
          <w:rFonts w:cs="Arial"/>
          <w:szCs w:val="18"/>
        </w:rPr>
        <w:t>It indicates the global identity of the ng-eNodeB in which the UE is currently located</w:t>
      </w:r>
      <w:r>
        <w:rPr>
          <w:rFonts w:cs="Arial"/>
          <w:szCs w:val="18"/>
        </w:rPr>
        <w:t xml:space="preserve">. </w:t>
      </w:r>
      <w:r w:rsidRPr="00AC30FE">
        <w:rPr>
          <w:rFonts w:cs="Arial"/>
          <w:szCs w:val="18"/>
        </w:rPr>
        <w:t>See  3GPP</w:t>
      </w:r>
      <w:r>
        <w:rPr>
          <w:rFonts w:cs="Arial"/>
          <w:szCs w:val="18"/>
        </w:rPr>
        <w:t xml:space="preserve"> </w:t>
      </w:r>
      <w:r w:rsidRPr="00AC30FE">
        <w:rPr>
          <w:rFonts w:cs="Arial"/>
          <w:szCs w:val="18"/>
        </w:rPr>
        <w:t>TS</w:t>
      </w:r>
      <w:r>
        <w:rPr>
          <w:rFonts w:cs="Arial"/>
          <w:szCs w:val="18"/>
        </w:rPr>
        <w:t xml:space="preserve"> </w:t>
      </w:r>
      <w:r w:rsidRPr="00AC30FE">
        <w:rPr>
          <w:rFonts w:cs="Arial"/>
          <w:szCs w:val="18"/>
        </w:rPr>
        <w:t>38.413 clause 9.3.1.8</w:t>
      </w:r>
      <w:r>
        <w:rPr>
          <w:rFonts w:cs="Arial"/>
          <w:szCs w:val="18"/>
        </w:rPr>
        <w:t>.</w:t>
      </w:r>
    </w:p>
    <w:p w14:paraId="22BEDBB3"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EFF1CD9"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114CD0CB" w14:textId="77777777" w:rsidR="00D77418" w:rsidRDefault="00D77418" w:rsidP="00D77418">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r>
        <w:rPr>
          <w:rFonts w:cs="Arial"/>
          <w:szCs w:val="18"/>
        </w:rPr>
        <w:t xml:space="preserve"> See 3GPP TS </w:t>
      </w:r>
      <w:r w:rsidRPr="00F11966">
        <w:rPr>
          <w:rFonts w:cs="Arial"/>
          <w:szCs w:val="18"/>
        </w:rPr>
        <w:t>36.413</w:t>
      </w:r>
      <w:r>
        <w:rPr>
          <w:rFonts w:cs="Arial"/>
          <w:szCs w:val="18"/>
        </w:rPr>
        <w:t xml:space="preserve"> clause </w:t>
      </w:r>
      <w:r w:rsidRPr="00F11966">
        <w:rPr>
          <w:rFonts w:cs="Arial"/>
          <w:szCs w:val="18"/>
        </w:rPr>
        <w:t>9.2.1.37.</w:t>
      </w:r>
      <w:r w:rsidRPr="00F807F3">
        <w:t xml:space="preserve"> </w:t>
      </w:r>
      <w:r w:rsidRPr="00F11966">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r>
        <w:t>.</w:t>
      </w:r>
    </w:p>
    <w:p w14:paraId="6C027ADC" w14:textId="77777777" w:rsidR="00E92CBF" w:rsidRPr="00F11966" w:rsidRDefault="00E92CBF" w:rsidP="00E92CBF">
      <w:pPr>
        <w:pStyle w:val="PL"/>
        <w:rPr>
          <w:lang w:val="en-US"/>
        </w:rPr>
      </w:pPr>
      <w:r w:rsidRPr="00F11966">
        <w:rPr>
          <w:lang w:val="en-US"/>
        </w:rPr>
        <w:t xml:space="preserve">      required:</w:t>
      </w:r>
    </w:p>
    <w:p w14:paraId="36303572" w14:textId="77777777" w:rsidR="00E92CBF" w:rsidRPr="00F11966" w:rsidRDefault="00E92CBF" w:rsidP="00E92CBF">
      <w:pPr>
        <w:pStyle w:val="PL"/>
        <w:rPr>
          <w:lang w:val="en-US"/>
        </w:rPr>
      </w:pPr>
      <w:r w:rsidRPr="00F11966">
        <w:rPr>
          <w:lang w:val="en-US"/>
        </w:rPr>
        <w:t xml:space="preserve">        - tai</w:t>
      </w:r>
    </w:p>
    <w:p w14:paraId="727F2310" w14:textId="77777777" w:rsidR="00E92CBF" w:rsidRPr="00F11966" w:rsidRDefault="00E92CBF" w:rsidP="00E92CBF">
      <w:pPr>
        <w:pStyle w:val="PL"/>
        <w:rPr>
          <w:lang w:val="en-US"/>
        </w:rPr>
      </w:pPr>
      <w:r w:rsidRPr="00F11966">
        <w:rPr>
          <w:lang w:val="en-US"/>
        </w:rPr>
        <w:t xml:space="preserve">        - ecgi</w:t>
      </w:r>
    </w:p>
    <w:p w14:paraId="1271160D" w14:textId="77777777" w:rsidR="00E92CBF" w:rsidRPr="00F11966" w:rsidRDefault="00E92CBF" w:rsidP="00E92CBF">
      <w:pPr>
        <w:pStyle w:val="PL"/>
        <w:rPr>
          <w:lang w:val="en-US"/>
        </w:rPr>
      </w:pPr>
      <w:r w:rsidRPr="00F11966">
        <w:rPr>
          <w:lang w:val="en-US"/>
        </w:rPr>
        <w:t xml:space="preserve">    EutraLocationRm:</w:t>
      </w:r>
    </w:p>
    <w:p w14:paraId="1767A04E" w14:textId="77777777" w:rsidR="00025A13" w:rsidRPr="00F11966" w:rsidRDefault="00025A13" w:rsidP="00025A13">
      <w:pPr>
        <w:pStyle w:val="PL"/>
        <w:rPr>
          <w:lang w:val="en-US"/>
        </w:rPr>
      </w:pPr>
      <w:r w:rsidRPr="00F11966">
        <w:rPr>
          <w:lang w:val="en-US"/>
        </w:rPr>
        <w:t xml:space="preserve">      anyOf:</w:t>
      </w:r>
    </w:p>
    <w:p w14:paraId="7D7D90EC" w14:textId="77777777" w:rsidR="00025A13" w:rsidRPr="00F11966" w:rsidRDefault="00025A13" w:rsidP="00025A13">
      <w:pPr>
        <w:pStyle w:val="PL"/>
        <w:rPr>
          <w:lang w:val="en-US"/>
        </w:rPr>
      </w:pPr>
      <w:r w:rsidRPr="00F11966">
        <w:rPr>
          <w:lang w:val="en-US"/>
        </w:rPr>
        <w:t xml:space="preserve">        - $ref: '#/components/schemas/EutraLocation'</w:t>
      </w:r>
    </w:p>
    <w:p w14:paraId="552D9D9A" w14:textId="77777777" w:rsidR="00D17B01" w:rsidRPr="00F11966" w:rsidRDefault="00025A13" w:rsidP="00E92CBF">
      <w:pPr>
        <w:pStyle w:val="PL"/>
        <w:rPr>
          <w:lang w:val="en-US"/>
        </w:rPr>
      </w:pPr>
      <w:r w:rsidRPr="00F11966">
        <w:rPr>
          <w:lang w:val="en-US"/>
        </w:rPr>
        <w:t xml:space="preserve">        - $ref: '#/components/schemas/NullValue'</w:t>
      </w:r>
    </w:p>
    <w:p w14:paraId="4ED25074" w14:textId="77777777" w:rsidR="00D77418" w:rsidRDefault="00D77418" w:rsidP="00D77418">
      <w:pPr>
        <w:pStyle w:val="PL"/>
      </w:pPr>
      <w:r>
        <w:t xml:space="preserve">  </w:t>
      </w:r>
      <w:r w:rsidRPr="00F11966">
        <w:t xml:space="preserve">    description: This data type is defined in the same way as the "EutraLocation" data type, but with the OpenAPI </w:t>
      </w:r>
      <w:r>
        <w:t>"nullable=</w:t>
      </w:r>
      <w:r w:rsidRPr="00F11966">
        <w:t xml:space="preserve"> true" property.</w:t>
      </w:r>
    </w:p>
    <w:p w14:paraId="5203FE20" w14:textId="77777777" w:rsidR="00E92CBF" w:rsidRPr="00F11966" w:rsidRDefault="00E92CBF" w:rsidP="00E92CBF">
      <w:pPr>
        <w:pStyle w:val="PL"/>
        <w:rPr>
          <w:lang w:val="en-US"/>
        </w:rPr>
      </w:pPr>
      <w:r w:rsidRPr="00F11966">
        <w:rPr>
          <w:lang w:val="en-US"/>
        </w:rPr>
        <w:t xml:space="preserve">    NrLocation:</w:t>
      </w:r>
    </w:p>
    <w:p w14:paraId="7E390204" w14:textId="77777777" w:rsidR="00E92CBF" w:rsidRPr="00F11966" w:rsidRDefault="00E92CBF" w:rsidP="00E92CBF">
      <w:pPr>
        <w:pStyle w:val="PL"/>
        <w:rPr>
          <w:lang w:val="en-US"/>
        </w:rPr>
      </w:pPr>
      <w:r w:rsidRPr="00F11966">
        <w:rPr>
          <w:lang w:val="en-US"/>
        </w:rPr>
        <w:t xml:space="preserve">      type: object</w:t>
      </w:r>
    </w:p>
    <w:p w14:paraId="6C0F3EF9" w14:textId="77777777" w:rsidR="00E92CBF" w:rsidRPr="00F11966" w:rsidRDefault="00E92CBF" w:rsidP="00E92CBF">
      <w:pPr>
        <w:pStyle w:val="PL"/>
        <w:rPr>
          <w:lang w:val="en-US"/>
        </w:rPr>
      </w:pPr>
      <w:r w:rsidRPr="00F11966">
        <w:rPr>
          <w:lang w:val="en-US"/>
        </w:rPr>
        <w:t xml:space="preserve">      properties:</w:t>
      </w:r>
    </w:p>
    <w:p w14:paraId="1FEFC979" w14:textId="77777777" w:rsidR="00E92CBF" w:rsidRPr="00F11966" w:rsidRDefault="00E92CBF" w:rsidP="00E92CBF">
      <w:pPr>
        <w:pStyle w:val="PL"/>
        <w:rPr>
          <w:lang w:val="en-US"/>
        </w:rPr>
      </w:pPr>
      <w:r w:rsidRPr="00F11966">
        <w:rPr>
          <w:lang w:val="en-US"/>
        </w:rPr>
        <w:t xml:space="preserve">        tai:</w:t>
      </w:r>
    </w:p>
    <w:p w14:paraId="4D10F9E7" w14:textId="77777777" w:rsidR="00E92CBF" w:rsidRPr="00F11966" w:rsidRDefault="00E92CBF" w:rsidP="00E92CBF">
      <w:pPr>
        <w:pStyle w:val="PL"/>
        <w:rPr>
          <w:lang w:val="en-US"/>
        </w:rPr>
      </w:pPr>
      <w:r w:rsidRPr="00F11966">
        <w:rPr>
          <w:lang w:val="en-US"/>
        </w:rPr>
        <w:t xml:space="preserve">          $ref: '#/components/schemas/Tai'</w:t>
      </w:r>
    </w:p>
    <w:p w14:paraId="6905BF8B"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Tracking Area Identity</w:t>
      </w:r>
      <w:r>
        <w:rPr>
          <w:rFonts w:cs="Arial"/>
          <w:szCs w:val="18"/>
        </w:rPr>
        <w:t>.</w:t>
      </w:r>
    </w:p>
    <w:p w14:paraId="1F4FEFAE" w14:textId="77777777" w:rsidR="00E92CBF" w:rsidRPr="00F11966" w:rsidRDefault="00E92CBF" w:rsidP="00E92CBF">
      <w:pPr>
        <w:pStyle w:val="PL"/>
        <w:rPr>
          <w:lang w:val="en-US"/>
        </w:rPr>
      </w:pPr>
      <w:r w:rsidRPr="00F11966">
        <w:rPr>
          <w:lang w:val="en-US"/>
        </w:rPr>
        <w:t xml:space="preserve">        ncgi:</w:t>
      </w:r>
    </w:p>
    <w:p w14:paraId="58AABB1A" w14:textId="77777777" w:rsidR="00E92CBF" w:rsidRPr="00F11966" w:rsidRDefault="00E92CBF" w:rsidP="00E92CBF">
      <w:pPr>
        <w:pStyle w:val="PL"/>
        <w:rPr>
          <w:lang w:val="en-US"/>
        </w:rPr>
      </w:pPr>
      <w:r w:rsidRPr="00F11966">
        <w:rPr>
          <w:lang w:val="en-US"/>
        </w:rPr>
        <w:t xml:space="preserve">          $ref: '#/components/schemas/Ncgi'</w:t>
      </w:r>
    </w:p>
    <w:p w14:paraId="2E0E3B1E"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NR Cell Identity</w:t>
      </w:r>
      <w:r>
        <w:rPr>
          <w:rFonts w:cs="Arial"/>
          <w:szCs w:val="18"/>
        </w:rPr>
        <w:t>.</w:t>
      </w:r>
    </w:p>
    <w:p w14:paraId="28D8CCEF"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203AA34D" w14:textId="77777777" w:rsidR="00E92CBF" w:rsidRPr="00F11966" w:rsidRDefault="00E92CBF" w:rsidP="00E92CBF">
      <w:pPr>
        <w:pStyle w:val="PL"/>
        <w:rPr>
          <w:lang w:val="en-US"/>
        </w:rPr>
      </w:pPr>
      <w:r w:rsidRPr="00F11966">
        <w:rPr>
          <w:lang w:val="en-US"/>
        </w:rPr>
        <w:t xml:space="preserve">          type: integer</w:t>
      </w:r>
    </w:p>
    <w:p w14:paraId="0497767A" w14:textId="77777777" w:rsidR="00E92CBF" w:rsidRPr="00F11966" w:rsidRDefault="00E92CBF" w:rsidP="00E92CBF">
      <w:pPr>
        <w:pStyle w:val="PL"/>
        <w:rPr>
          <w:lang w:val="en-US"/>
        </w:rPr>
      </w:pPr>
      <w:r w:rsidRPr="00F11966">
        <w:rPr>
          <w:lang w:val="en-US"/>
        </w:rPr>
        <w:t xml:space="preserve">          minimum: 0</w:t>
      </w:r>
    </w:p>
    <w:p w14:paraId="41A8CDF5" w14:textId="77777777" w:rsidR="00E92CBF" w:rsidRPr="00F11966" w:rsidRDefault="00E92CBF" w:rsidP="00E92CBF">
      <w:pPr>
        <w:pStyle w:val="PL"/>
        <w:rPr>
          <w:lang w:val="en-US"/>
        </w:rPr>
      </w:pPr>
      <w:r w:rsidRPr="00F11966">
        <w:rPr>
          <w:lang w:val="en-US"/>
        </w:rPr>
        <w:t xml:space="preserve">          maximum: 32767</w:t>
      </w:r>
    </w:p>
    <w:p w14:paraId="2CA3C865" w14:textId="77777777" w:rsidR="00F50FE4" w:rsidRDefault="00F50FE4" w:rsidP="00F50FE4">
      <w:pPr>
        <w:pStyle w:val="PL"/>
      </w:pPr>
      <w:r>
        <w:t xml:space="preserve">  </w:t>
      </w:r>
      <w:r w:rsidRPr="00F11966">
        <w:t xml:space="preserve">      </w:t>
      </w:r>
      <w:r>
        <w:t xml:space="preserve">  </w:t>
      </w:r>
      <w:r w:rsidRPr="00F11966">
        <w:t xml:space="preserve">description: </w:t>
      </w:r>
      <w:r>
        <w:t>&gt;</w:t>
      </w:r>
    </w:p>
    <w:p w14:paraId="224B86DC" w14:textId="77777777" w:rsidR="00F50FE4" w:rsidRDefault="00F50FE4" w:rsidP="00F50FE4">
      <w:pPr>
        <w:pStyle w:val="PL"/>
      </w:pPr>
      <w:r>
        <w:rPr>
          <w:rFonts w:cs="Arial"/>
          <w:szCs w:val="18"/>
        </w:rPr>
        <w:t xml:space="preserve">            </w:t>
      </w:r>
      <w:r w:rsidRPr="00F11966">
        <w:rPr>
          <w:rFonts w:cs="Arial"/>
          <w:szCs w:val="18"/>
        </w:rPr>
        <w:t>The value represents the elapsed time in minutes since the last network contact of the mobile station.</w:t>
      </w:r>
      <w:r>
        <w:rPr>
          <w:rFonts w:cs="Arial"/>
          <w:szCs w:val="18"/>
        </w:rPr>
        <w:t xml:space="preserve"> </w:t>
      </w:r>
    </w:p>
    <w:p w14:paraId="46817A4B" w14:textId="77777777" w:rsidR="00F50FE4" w:rsidRDefault="00F50FE4" w:rsidP="00F50FE4">
      <w:pPr>
        <w:pStyle w:val="PL"/>
      </w:pPr>
      <w:r>
        <w:rPr>
          <w:rFonts w:cs="Arial"/>
          <w:szCs w:val="18"/>
        </w:rPr>
        <w:t xml:space="preserve">            </w:t>
      </w: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703D56F3" w14:textId="77777777" w:rsidR="00F50FE4" w:rsidRDefault="00F50FE4" w:rsidP="00F50FE4">
      <w:pPr>
        <w:pStyle w:val="PL"/>
      </w:pPr>
      <w:r>
        <w:rPr>
          <w:rFonts w:cs="Arial"/>
          <w:szCs w:val="18"/>
        </w:rPr>
        <w:t xml:space="preserve">            </w:t>
      </w:r>
      <w:r w:rsidRPr="00F11966">
        <w:rPr>
          <w:rFonts w:cs="Arial"/>
          <w:szCs w:val="18"/>
        </w:rPr>
        <w:t>Any other value than "0" indicates that the location information is the last known one.</w:t>
      </w:r>
    </w:p>
    <w:p w14:paraId="7C3DA1F5" w14:textId="77777777" w:rsidR="00F50FE4" w:rsidRDefault="00F50FE4" w:rsidP="00F50FE4">
      <w:pPr>
        <w:pStyle w:val="PL"/>
      </w:pPr>
      <w:r>
        <w:rPr>
          <w:rFonts w:cs="Arial"/>
          <w:szCs w:val="18"/>
        </w:rPr>
        <w:t xml:space="preserve">            </w:t>
      </w:r>
      <w:r w:rsidRPr="00F11966">
        <w:rPr>
          <w:rFonts w:cs="Arial"/>
          <w:szCs w:val="18"/>
        </w:rPr>
        <w:t xml:space="preserve">See </w:t>
      </w:r>
      <w:r w:rsidRPr="00F11966">
        <w:t>3GPP</w:t>
      </w:r>
      <w:r>
        <w:t xml:space="preserve"> </w:t>
      </w:r>
      <w:r w:rsidRPr="00F11966">
        <w:t>TS</w:t>
      </w:r>
      <w:r>
        <w:t xml:space="preserve"> </w:t>
      </w:r>
      <w:r w:rsidRPr="00F11966">
        <w:t>29.002 clause</w:t>
      </w:r>
      <w:r>
        <w:t xml:space="preserve"> </w:t>
      </w:r>
      <w:r w:rsidRPr="00F11966">
        <w:t>17.7.8.</w:t>
      </w:r>
    </w:p>
    <w:p w14:paraId="03F20D38" w14:textId="77777777" w:rsidR="00E92CBF" w:rsidRPr="00F11966" w:rsidRDefault="00E92CBF" w:rsidP="00E92CBF">
      <w:pPr>
        <w:pStyle w:val="PL"/>
        <w:rPr>
          <w:lang w:val="en-US"/>
        </w:rPr>
      </w:pPr>
      <w:r w:rsidRPr="00F11966">
        <w:rPr>
          <w:lang w:val="en-US"/>
        </w:rPr>
        <w:t xml:space="preserve">        ueLocationTimestamp:</w:t>
      </w:r>
    </w:p>
    <w:p w14:paraId="77F1CF51"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71763C3B"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The value represents the UTC time when the UeLocation information was acquired</w:t>
      </w:r>
    </w:p>
    <w:p w14:paraId="12AB5C8D"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530A4618" w14:textId="77777777" w:rsidR="00E92CBF" w:rsidRPr="00F11966" w:rsidRDefault="00E92CBF" w:rsidP="00E92CBF">
      <w:pPr>
        <w:pStyle w:val="PL"/>
        <w:rPr>
          <w:lang w:val="en-US"/>
        </w:rPr>
      </w:pPr>
      <w:r w:rsidRPr="00F11966">
        <w:rPr>
          <w:lang w:val="en-US"/>
        </w:rPr>
        <w:t xml:space="preserve">          type: string</w:t>
      </w:r>
    </w:p>
    <w:p w14:paraId="4C2FDB63" w14:textId="77777777" w:rsidR="00E92CBF" w:rsidRPr="00F11966" w:rsidRDefault="00E92CBF" w:rsidP="00E92CBF">
      <w:pPr>
        <w:pStyle w:val="PL"/>
        <w:rPr>
          <w:lang w:val="en-US"/>
        </w:rPr>
      </w:pPr>
      <w:r w:rsidRPr="00F11966">
        <w:rPr>
          <w:lang w:val="en-US"/>
        </w:rPr>
        <w:t xml:space="preserve">          pattern: '^[0-9A-F]{16}$'</w:t>
      </w:r>
    </w:p>
    <w:p w14:paraId="5150D64B"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Refer to geographical Information.</w:t>
      </w:r>
      <w:r w:rsidRPr="006F753C">
        <w:rPr>
          <w:rFonts w:cs="Arial"/>
          <w:szCs w:val="18"/>
        </w:rPr>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23.032</w:t>
      </w:r>
      <w:r>
        <w:rPr>
          <w:rFonts w:cs="Arial"/>
          <w:szCs w:val="18"/>
        </w:rPr>
        <w:t xml:space="preserve"> clause </w:t>
      </w:r>
      <w:r w:rsidRPr="00F11966">
        <w:rPr>
          <w:rFonts w:cs="Arial"/>
          <w:szCs w:val="18"/>
        </w:rPr>
        <w:t>7.3.2. Only the description of an ellipsoid point with uncertainty circle is allowed to be used.</w:t>
      </w:r>
    </w:p>
    <w:p w14:paraId="6300488B"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1CEBE5B3" w14:textId="77777777" w:rsidR="00E92CBF" w:rsidRPr="00F11966" w:rsidRDefault="00E92CBF" w:rsidP="00E92CBF">
      <w:pPr>
        <w:pStyle w:val="PL"/>
        <w:rPr>
          <w:lang w:val="en-US"/>
        </w:rPr>
      </w:pPr>
      <w:r w:rsidRPr="00F11966">
        <w:rPr>
          <w:lang w:val="en-US"/>
        </w:rPr>
        <w:t xml:space="preserve">          type: string</w:t>
      </w:r>
    </w:p>
    <w:p w14:paraId="20D7B868" w14:textId="77777777" w:rsidR="00E92CBF" w:rsidRPr="00F11966" w:rsidRDefault="00E92CBF" w:rsidP="00E92CBF">
      <w:pPr>
        <w:pStyle w:val="PL"/>
        <w:rPr>
          <w:lang w:val="en-US"/>
        </w:rPr>
      </w:pPr>
      <w:r w:rsidRPr="00F11966">
        <w:rPr>
          <w:lang w:val="en-US"/>
        </w:rPr>
        <w:t xml:space="preserve">          pattern: '^[0-9A-F]{20}$'</w:t>
      </w:r>
    </w:p>
    <w:p w14:paraId="36D5DCFC"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Refers to Calling Geodetic Location</w:t>
      </w:r>
      <w:r>
        <w:rPr>
          <w:rFonts w:cs="Arial"/>
          <w:szCs w:val="18"/>
        </w:rPr>
        <w:t xml:space="preserve">. </w:t>
      </w:r>
      <w:r w:rsidRPr="00F11966">
        <w:rPr>
          <w:rFonts w:cs="Arial"/>
          <w:szCs w:val="18"/>
        </w:rPr>
        <w:t>See ITU-T</w:t>
      </w:r>
      <w:r>
        <w:rPr>
          <w:rFonts w:cs="Arial"/>
          <w:szCs w:val="18"/>
        </w:rPr>
        <w:t xml:space="preserve"> </w:t>
      </w:r>
      <w:r w:rsidRPr="00F11966">
        <w:rPr>
          <w:rFonts w:cs="Arial"/>
          <w:szCs w:val="18"/>
        </w:rPr>
        <w:t>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[24] clause</w:t>
      </w:r>
      <w:r>
        <w:rPr>
          <w:rFonts w:cs="Arial"/>
          <w:szCs w:val="18"/>
        </w:rPr>
        <w:t xml:space="preserve"> </w:t>
      </w:r>
      <w:r w:rsidRPr="00F11966">
        <w:rPr>
          <w:rFonts w:cs="Arial"/>
          <w:szCs w:val="18"/>
        </w:rPr>
        <w:t>3.88.2. Only the description of an ellipsoid point with uncertainty circle is allowed to be used</w:t>
      </w:r>
      <w:r>
        <w:rPr>
          <w:rFonts w:cs="Arial"/>
          <w:szCs w:val="18"/>
        </w:rPr>
        <w:t>.</w:t>
      </w:r>
    </w:p>
    <w:p w14:paraId="0ECA1FFD" w14:textId="77777777" w:rsidR="00E92CBF" w:rsidRPr="00F11966" w:rsidRDefault="00E92CBF" w:rsidP="00E92CBF">
      <w:pPr>
        <w:pStyle w:val="PL"/>
        <w:rPr>
          <w:lang w:val="en-US"/>
        </w:rPr>
      </w:pPr>
      <w:r w:rsidRPr="00F11966">
        <w:rPr>
          <w:lang w:val="en-US"/>
        </w:rPr>
        <w:t xml:space="preserve">        globalGnbId:</w:t>
      </w:r>
    </w:p>
    <w:p w14:paraId="7B39D4D8"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12C9A7AB"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It indicates the global identity of the gNodeB in which the UE is currently located.</w:t>
      </w:r>
      <w:r>
        <w:rPr>
          <w:rFonts w:cs="Arial"/>
          <w:szCs w:val="18"/>
        </w:rPr>
        <w:t xml:space="preserve"> </w:t>
      </w:r>
      <w:r>
        <w:t xml:space="preserve">See 3GPP TS </w:t>
      </w:r>
      <w:r w:rsidRPr="00F11966">
        <w:t>38.413 clause</w:t>
      </w:r>
      <w:r>
        <w:t xml:space="preserve"> </w:t>
      </w:r>
      <w:r w:rsidRPr="00F11966">
        <w:t>9.3.1.6</w:t>
      </w:r>
      <w:r>
        <w:t>.</w:t>
      </w:r>
    </w:p>
    <w:p w14:paraId="74A75B8D" w14:textId="77777777" w:rsidR="00E92CBF" w:rsidRPr="00F11966" w:rsidRDefault="00E92CBF" w:rsidP="00E92CBF">
      <w:pPr>
        <w:pStyle w:val="PL"/>
        <w:rPr>
          <w:lang w:val="en-US"/>
        </w:rPr>
      </w:pPr>
      <w:r w:rsidRPr="00F11966">
        <w:rPr>
          <w:lang w:val="en-US"/>
        </w:rPr>
        <w:t xml:space="preserve">      required:</w:t>
      </w:r>
    </w:p>
    <w:p w14:paraId="53701E71" w14:textId="77777777" w:rsidR="00E92CBF" w:rsidRPr="00F11966" w:rsidRDefault="00E92CBF" w:rsidP="00E92CBF">
      <w:pPr>
        <w:pStyle w:val="PL"/>
        <w:rPr>
          <w:lang w:val="en-US"/>
        </w:rPr>
      </w:pPr>
      <w:r w:rsidRPr="00F11966">
        <w:rPr>
          <w:lang w:val="en-US"/>
        </w:rPr>
        <w:t xml:space="preserve">        - tai</w:t>
      </w:r>
    </w:p>
    <w:p w14:paraId="0F4CB663" w14:textId="77777777" w:rsidR="00E92CBF" w:rsidRPr="00F11966" w:rsidRDefault="00E92CBF" w:rsidP="00E92CBF">
      <w:pPr>
        <w:pStyle w:val="PL"/>
        <w:rPr>
          <w:lang w:val="en-US"/>
        </w:rPr>
      </w:pPr>
      <w:r w:rsidRPr="00F11966">
        <w:rPr>
          <w:lang w:val="en-US"/>
        </w:rPr>
        <w:t xml:space="preserve">        - ncgi</w:t>
      </w:r>
    </w:p>
    <w:p w14:paraId="0CFDA592" w14:textId="77777777" w:rsidR="00E92CBF" w:rsidRPr="00F11966" w:rsidRDefault="00E92CBF" w:rsidP="00E92CBF">
      <w:pPr>
        <w:pStyle w:val="PL"/>
        <w:rPr>
          <w:lang w:val="en-US"/>
        </w:rPr>
      </w:pPr>
      <w:r w:rsidRPr="00F11966">
        <w:rPr>
          <w:lang w:val="en-US"/>
        </w:rPr>
        <w:t xml:space="preserve">    NrLocationRm:</w:t>
      </w:r>
    </w:p>
    <w:p w14:paraId="79C58EF4" w14:textId="77777777" w:rsidR="00025A13" w:rsidRPr="00F11966" w:rsidRDefault="00025A13" w:rsidP="00025A13">
      <w:pPr>
        <w:pStyle w:val="PL"/>
        <w:rPr>
          <w:lang w:val="en-US"/>
        </w:rPr>
      </w:pPr>
      <w:r w:rsidRPr="00F11966">
        <w:rPr>
          <w:lang w:val="en-US"/>
        </w:rPr>
        <w:t xml:space="preserve">     anyOf:</w:t>
      </w:r>
    </w:p>
    <w:p w14:paraId="2B0A1A55" w14:textId="77777777" w:rsidR="00025A13" w:rsidRPr="00F11966" w:rsidRDefault="00025A13" w:rsidP="00025A13">
      <w:pPr>
        <w:pStyle w:val="PL"/>
        <w:rPr>
          <w:lang w:val="en-US"/>
        </w:rPr>
      </w:pPr>
      <w:r w:rsidRPr="00F11966">
        <w:rPr>
          <w:lang w:val="en-US"/>
        </w:rPr>
        <w:t xml:space="preserve">        - $ref: '#/components/schemas/NrLocation'</w:t>
      </w:r>
    </w:p>
    <w:p w14:paraId="3DA0F3BD" w14:textId="77777777" w:rsidR="00D17B01" w:rsidRPr="00F11966" w:rsidRDefault="00025A13" w:rsidP="00E92CBF">
      <w:pPr>
        <w:pStyle w:val="PL"/>
        <w:rPr>
          <w:lang w:val="en-US"/>
        </w:rPr>
      </w:pPr>
      <w:r w:rsidRPr="00F11966">
        <w:rPr>
          <w:lang w:val="en-US"/>
        </w:rPr>
        <w:t xml:space="preserve">        - $ref: '#/components/schemas/NullValue'</w:t>
      </w:r>
    </w:p>
    <w:p w14:paraId="6487C827" w14:textId="13D2625B" w:rsidR="00F50FE4" w:rsidRDefault="00F50FE4" w:rsidP="00F50FE4">
      <w:pPr>
        <w:pStyle w:val="PL"/>
      </w:pPr>
      <w:r>
        <w:t xml:space="preserve">  </w:t>
      </w:r>
      <w:r w:rsidRPr="00F11966">
        <w:t xml:space="preserve">   description: This data type is defined in the same way as the "NrLocation" data type, but with the OpenAPI </w:t>
      </w:r>
      <w:r w:rsidR="002163ED">
        <w:t>"nullable=</w:t>
      </w:r>
      <w:r w:rsidRPr="00F11966">
        <w:t xml:space="preserve"> true" property.</w:t>
      </w:r>
    </w:p>
    <w:p w14:paraId="62B370BA" w14:textId="77777777" w:rsidR="00E92CBF" w:rsidRPr="00F11966" w:rsidRDefault="00E92CBF" w:rsidP="00E92CBF">
      <w:pPr>
        <w:pStyle w:val="PL"/>
        <w:rPr>
          <w:lang w:val="en-US"/>
        </w:rPr>
      </w:pPr>
      <w:r w:rsidRPr="00F11966">
        <w:rPr>
          <w:lang w:val="en-US"/>
        </w:rPr>
        <w:t xml:space="preserve">    N3gaLocation:</w:t>
      </w:r>
    </w:p>
    <w:p w14:paraId="18F86BF6" w14:textId="77777777" w:rsidR="00E92CBF" w:rsidRPr="00F11966" w:rsidRDefault="00E92CBF" w:rsidP="00E92CBF">
      <w:pPr>
        <w:pStyle w:val="PL"/>
        <w:rPr>
          <w:lang w:val="en-US"/>
        </w:rPr>
      </w:pPr>
      <w:r w:rsidRPr="00F11966">
        <w:rPr>
          <w:lang w:val="en-US"/>
        </w:rPr>
        <w:t xml:space="preserve">      type: object</w:t>
      </w:r>
    </w:p>
    <w:p w14:paraId="0D526E6C" w14:textId="77777777" w:rsidR="00E92CBF" w:rsidRPr="00F11966" w:rsidRDefault="00E92CBF" w:rsidP="00E92CBF">
      <w:pPr>
        <w:pStyle w:val="PL"/>
        <w:rPr>
          <w:lang w:val="en-US"/>
        </w:rPr>
      </w:pPr>
      <w:r w:rsidRPr="00F11966">
        <w:rPr>
          <w:lang w:val="en-US"/>
        </w:rPr>
        <w:lastRenderedPageBreak/>
        <w:t xml:space="preserve">      properties:</w:t>
      </w:r>
    </w:p>
    <w:p w14:paraId="2E62E599" w14:textId="77777777" w:rsidR="00E92CBF" w:rsidRPr="00F11966" w:rsidRDefault="00E92CBF" w:rsidP="00E92CBF">
      <w:pPr>
        <w:pStyle w:val="PL"/>
      </w:pPr>
      <w:r w:rsidRPr="00F11966">
        <w:t xml:space="preserve">        n3gppTai:</w:t>
      </w:r>
    </w:p>
    <w:p w14:paraId="230EF98C" w14:textId="77777777" w:rsidR="00E92CBF" w:rsidRPr="00F11966" w:rsidRDefault="00E92CBF" w:rsidP="00E92CBF">
      <w:pPr>
        <w:pStyle w:val="PL"/>
      </w:pPr>
      <w:r w:rsidRPr="00F11966">
        <w:t xml:space="preserve">          $ref: '#/components/schemas/Tai'</w:t>
      </w:r>
    </w:p>
    <w:p w14:paraId="213C3A37" w14:textId="77777777" w:rsidR="00F50FE4" w:rsidRDefault="00F50FE4" w:rsidP="00F50FE4">
      <w:pPr>
        <w:pStyle w:val="PL"/>
      </w:pPr>
      <w:r>
        <w:t xml:space="preserve">  </w:t>
      </w:r>
      <w:r w:rsidRPr="00F11966">
        <w:t xml:space="preserve">      </w:t>
      </w:r>
      <w:r>
        <w:t xml:space="preserve">  </w:t>
      </w:r>
      <w:r w:rsidRPr="00F11966">
        <w:t xml:space="preserve">description: </w:t>
      </w:r>
      <w:r>
        <w:rPr>
          <w:rFonts w:cs="Arial"/>
          <w:szCs w:val="18"/>
        </w:rPr>
        <w:t>This IE</w:t>
      </w:r>
      <w:r w:rsidRPr="00F11966">
        <w:rPr>
          <w:rFonts w:cs="Arial"/>
          <w:szCs w:val="18"/>
        </w:rPr>
        <w:t xml:space="preserve"> shall be present over the 3GPP PLMN internal interfaces, but </w:t>
      </w:r>
      <w:r>
        <w:rPr>
          <w:rFonts w:cs="Arial"/>
          <w:szCs w:val="18"/>
        </w:rPr>
        <w:t xml:space="preserve">it </w:t>
      </w:r>
      <w:r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p w14:paraId="108836F8" w14:textId="77777777" w:rsidR="00E92CBF" w:rsidRPr="00F11966" w:rsidRDefault="00E92CBF" w:rsidP="00E92CBF">
      <w:pPr>
        <w:pStyle w:val="PL"/>
      </w:pPr>
      <w:r w:rsidRPr="00F11966">
        <w:t xml:space="preserve">        n3IwfId:</w:t>
      </w:r>
    </w:p>
    <w:p w14:paraId="54B18A08" w14:textId="77777777" w:rsidR="00E92CBF" w:rsidRPr="00F11966" w:rsidRDefault="00E92CBF" w:rsidP="00E92CBF">
      <w:pPr>
        <w:pStyle w:val="PL"/>
      </w:pPr>
      <w:r w:rsidRPr="00F11966">
        <w:t xml:space="preserve">          type: string</w:t>
      </w:r>
    </w:p>
    <w:p w14:paraId="3A0928C0" w14:textId="77777777" w:rsidR="00E92CBF" w:rsidRPr="00F11966" w:rsidRDefault="00E92CBF" w:rsidP="00E92CBF">
      <w:pPr>
        <w:pStyle w:val="PL"/>
      </w:pPr>
      <w:r w:rsidRPr="00F11966">
        <w:t xml:space="preserve">          pattern: </w:t>
      </w:r>
      <w:r w:rsidRPr="00F11966">
        <w:rPr>
          <w:rFonts w:cs="Arial"/>
          <w:szCs w:val="18"/>
        </w:rPr>
        <w:t>'^[A-Fa-f0-9]+$'</w:t>
      </w:r>
    </w:p>
    <w:p w14:paraId="627BD299"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 "a" to "f"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0C6D3168" w14:textId="77777777" w:rsidR="00E92CBF" w:rsidRPr="00F11966" w:rsidRDefault="00E92CBF" w:rsidP="00E92CBF">
      <w:pPr>
        <w:pStyle w:val="PL"/>
        <w:rPr>
          <w:lang w:val="en-US"/>
        </w:rPr>
      </w:pPr>
      <w:r w:rsidRPr="00F11966">
        <w:rPr>
          <w:lang w:val="en-US"/>
        </w:rPr>
        <w:t xml:space="preserve">        ueIpv4Addr:</w:t>
      </w:r>
    </w:p>
    <w:p w14:paraId="540D2C96" w14:textId="77777777" w:rsidR="00E92CBF" w:rsidRPr="00F11966" w:rsidRDefault="00E92CBF" w:rsidP="00E92CBF">
      <w:pPr>
        <w:pStyle w:val="PL"/>
        <w:rPr>
          <w:lang w:val="en-US"/>
        </w:rPr>
      </w:pPr>
      <w:r w:rsidRPr="00F11966">
        <w:rPr>
          <w:lang w:val="en-US"/>
        </w:rPr>
        <w:t xml:space="preserve">          $ref: '#/components/schemas/Ipv4Addr'</w:t>
      </w:r>
    </w:p>
    <w:p w14:paraId="32E242A8" w14:textId="77777777" w:rsidR="00F50FE4" w:rsidRDefault="00F50FE4" w:rsidP="00F50FE4">
      <w:pPr>
        <w:pStyle w:val="PL"/>
      </w:pPr>
      <w:r>
        <w:t xml:space="preserve">  </w:t>
      </w:r>
      <w:r w:rsidRPr="00F11966">
        <w:t xml:space="preserve">      </w:t>
      </w:r>
      <w:r>
        <w:t xml:space="preserve">  </w:t>
      </w:r>
      <w:r w:rsidRPr="00F11966">
        <w:t xml:space="preserve">description: </w:t>
      </w:r>
      <w:r w:rsidRPr="00F11966">
        <w:rPr>
          <w:rFonts w:cs="Arial"/>
          <w:szCs w:val="18"/>
        </w:rPr>
        <w:t>UE/N5CW device local IPv4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18744D1D" w14:textId="77777777" w:rsidR="00E92CBF" w:rsidRPr="00F11966" w:rsidRDefault="00E92CBF" w:rsidP="00E92CBF">
      <w:pPr>
        <w:pStyle w:val="PL"/>
        <w:rPr>
          <w:lang w:val="en-US"/>
        </w:rPr>
      </w:pPr>
      <w:r w:rsidRPr="00F11966">
        <w:rPr>
          <w:lang w:val="en-US"/>
        </w:rPr>
        <w:t xml:space="preserve">        ueIpv6Addr:</w:t>
      </w:r>
    </w:p>
    <w:p w14:paraId="40BF041D" w14:textId="77777777" w:rsidR="00E92CBF" w:rsidRPr="00F11966" w:rsidRDefault="00E92CBF" w:rsidP="00E92CBF">
      <w:pPr>
        <w:pStyle w:val="PL"/>
        <w:rPr>
          <w:lang w:val="en-US"/>
        </w:rPr>
      </w:pPr>
      <w:r w:rsidRPr="00F11966">
        <w:rPr>
          <w:lang w:val="en-US"/>
        </w:rPr>
        <w:t xml:space="preserve">          $ref: '#/components/schemas/Ipv6Addr'</w:t>
      </w:r>
    </w:p>
    <w:p w14:paraId="20AC6208"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UE/N5CW device local IPv6 address (used to reach the N3IWF, TNGF or TWIF).</w:t>
      </w:r>
      <w:r>
        <w:t xml:space="preserve"> </w:t>
      </w:r>
      <w:r w:rsidRPr="00F11966">
        <w:rPr>
          <w:rFonts w:cs="Arial"/>
          <w:szCs w:val="18"/>
        </w:rPr>
        <w:t>The ueIPv4Addr or the ueIPv6Addr shall be present if the UE is accessing the 5GC via a trusted or untrusted non-3GPP access and the information is available.</w:t>
      </w:r>
    </w:p>
    <w:p w14:paraId="7B0D974F" w14:textId="77777777" w:rsidR="00E92CBF" w:rsidRPr="00F11966" w:rsidRDefault="00E92CBF" w:rsidP="00E92CBF">
      <w:pPr>
        <w:pStyle w:val="PL"/>
        <w:rPr>
          <w:lang w:val="en-US"/>
        </w:rPr>
      </w:pPr>
      <w:r w:rsidRPr="00F11966">
        <w:rPr>
          <w:lang w:val="en-US"/>
        </w:rPr>
        <w:t xml:space="preserve">        portNumber:</w:t>
      </w:r>
    </w:p>
    <w:p w14:paraId="5372BC8A" w14:textId="77777777" w:rsidR="00E92CBF" w:rsidRPr="00F11966" w:rsidRDefault="00E92CBF" w:rsidP="00E92CBF">
      <w:pPr>
        <w:pStyle w:val="PL"/>
        <w:rPr>
          <w:lang w:val="en-US"/>
        </w:rPr>
      </w:pPr>
      <w:r w:rsidRPr="00F11966">
        <w:rPr>
          <w:lang w:val="en-US"/>
        </w:rPr>
        <w:t xml:space="preserve">          $ref: '#/components/schemas/Uinteger'</w:t>
      </w:r>
    </w:p>
    <w:p w14:paraId="0D600ED7"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UDP or TCP source port number. It shall be present if the UE is accessing the 5GC via a trusted or untrusted non-3GPP access and NAT is detected</w:t>
      </w:r>
      <w:r>
        <w:rPr>
          <w:rFonts w:cs="Arial"/>
          <w:szCs w:val="18"/>
        </w:rPr>
        <w:t>.</w:t>
      </w:r>
    </w:p>
    <w:p w14:paraId="73B7EA4C" w14:textId="77777777" w:rsidR="00A5706F" w:rsidRPr="00F11966" w:rsidRDefault="00A5706F" w:rsidP="00A5706F">
      <w:pPr>
        <w:pStyle w:val="PL"/>
        <w:rPr>
          <w:lang w:val="en-US"/>
        </w:rPr>
      </w:pPr>
      <w:r w:rsidRPr="00F11966">
        <w:rPr>
          <w:lang w:val="en-US"/>
        </w:rPr>
        <w:t xml:space="preserve">        tnapId:</w:t>
      </w:r>
    </w:p>
    <w:p w14:paraId="71A46296" w14:textId="77777777" w:rsidR="00A5706F" w:rsidRPr="00F11966" w:rsidRDefault="00A5706F" w:rsidP="00A5706F">
      <w:pPr>
        <w:pStyle w:val="PL"/>
        <w:rPr>
          <w:lang w:val="en-US"/>
        </w:rPr>
      </w:pPr>
      <w:r w:rsidRPr="00F11966">
        <w:rPr>
          <w:lang w:val="en-US"/>
        </w:rPr>
        <w:t xml:space="preserve">          $ref: '#/components/schemas/TnapId'</w:t>
      </w:r>
    </w:p>
    <w:p w14:paraId="02A17C99"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Pr>
          <w:rFonts w:cs="Arial"/>
          <w:szCs w:val="18"/>
          <w:lang w:eastAsia="zh-CN"/>
        </w:rPr>
        <w:t xml:space="preserve"> </w:t>
      </w:r>
      <w:r w:rsidRPr="00F11966">
        <w:rPr>
          <w:rFonts w:cs="Arial"/>
          <w:szCs w:val="18"/>
          <w:lang w:val="en-US" w:eastAsia="zh-CN"/>
        </w:rPr>
        <w:t xml:space="preserve">5.6.2 of </w:t>
      </w:r>
      <w:r w:rsidRPr="00F11966">
        <w:rPr>
          <w:rFonts w:cs="Arial"/>
          <w:szCs w:val="18"/>
          <w:lang w:eastAsia="zh-CN"/>
        </w:rPr>
        <w:t>3GPP</w:t>
      </w:r>
      <w:r>
        <w:rPr>
          <w:rFonts w:cs="Arial"/>
          <w:szCs w:val="18"/>
          <w:lang w:val="en-US" w:eastAsia="zh-CN"/>
        </w:rPr>
        <w:t xml:space="preserve"> TS </w:t>
      </w:r>
      <w:r w:rsidRPr="00F11966">
        <w:rPr>
          <w:rFonts w:cs="Arial"/>
          <w:szCs w:val="18"/>
          <w:lang w:val="en-US" w:eastAsia="zh-CN"/>
        </w:rPr>
        <w:t>23.501</w:t>
      </w:r>
      <w:r>
        <w:rPr>
          <w:rFonts w:cs="Arial"/>
          <w:szCs w:val="18"/>
          <w:lang w:val="en-US" w:eastAsia="zh-CN"/>
        </w:rPr>
        <w:t>.</w:t>
      </w:r>
    </w:p>
    <w:p w14:paraId="4A6713CC" w14:textId="77777777" w:rsidR="00A5706F" w:rsidRPr="00F11966" w:rsidRDefault="00A5706F" w:rsidP="00A5706F">
      <w:pPr>
        <w:pStyle w:val="PL"/>
        <w:rPr>
          <w:lang w:val="en-US"/>
        </w:rPr>
      </w:pPr>
      <w:r w:rsidRPr="00F11966">
        <w:rPr>
          <w:lang w:val="en-US"/>
        </w:rPr>
        <w:t xml:space="preserve">        twapId:</w:t>
      </w:r>
    </w:p>
    <w:p w14:paraId="6F6F43F6" w14:textId="77777777" w:rsidR="00A5706F" w:rsidRPr="00F11966" w:rsidRDefault="00A5706F" w:rsidP="00A5706F">
      <w:pPr>
        <w:pStyle w:val="PL"/>
        <w:rPr>
          <w:lang w:val="en-US"/>
        </w:rPr>
      </w:pPr>
      <w:r w:rsidRPr="00F11966">
        <w:rPr>
          <w:lang w:val="en-US"/>
        </w:rPr>
        <w:t xml:space="preserve">          $ref: '#/components/schemas/TwapId'</w:t>
      </w:r>
    </w:p>
    <w:p w14:paraId="0D45B540"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Pr>
          <w:rFonts w:cs="Arial"/>
          <w:szCs w:val="18"/>
          <w:lang w:val="en-US" w:eastAsia="zh-CN"/>
        </w:rPr>
        <w:t xml:space="preserve"> </w:t>
      </w:r>
      <w:r w:rsidRPr="00F11966">
        <w:t>4.2.8.5.3</w:t>
      </w:r>
      <w:r w:rsidRPr="00F11966">
        <w:rPr>
          <w:rFonts w:cs="Arial"/>
          <w:szCs w:val="18"/>
          <w:lang w:val="en-US" w:eastAsia="zh-CN"/>
        </w:rPr>
        <w:t xml:space="preserve"> of </w:t>
      </w:r>
      <w:r w:rsidRPr="00F11966">
        <w:rPr>
          <w:rFonts w:cs="Arial"/>
          <w:szCs w:val="18"/>
          <w:lang w:eastAsia="zh-CN"/>
        </w:rPr>
        <w:t>3GPP</w:t>
      </w:r>
      <w:r>
        <w:rPr>
          <w:rFonts w:cs="Arial"/>
          <w:szCs w:val="18"/>
          <w:lang w:val="en-US" w:eastAsia="zh-CN"/>
        </w:rPr>
        <w:t xml:space="preserve"> TS 23.501.</w:t>
      </w:r>
    </w:p>
    <w:p w14:paraId="1A8F1FD1" w14:textId="77777777" w:rsidR="00E92CBF" w:rsidRPr="00F11966" w:rsidRDefault="00E92CBF" w:rsidP="00E92CBF">
      <w:pPr>
        <w:pStyle w:val="PL"/>
        <w:rPr>
          <w:lang w:val="en-US"/>
        </w:rPr>
      </w:pPr>
      <w:r w:rsidRPr="00F11966">
        <w:rPr>
          <w:lang w:val="en-US"/>
        </w:rPr>
        <w:t xml:space="preserve">        hfcNodeId:</w:t>
      </w:r>
    </w:p>
    <w:p w14:paraId="7FC45AAE" w14:textId="77777777" w:rsidR="00E92CBF" w:rsidRPr="00F11966" w:rsidRDefault="00E92CBF" w:rsidP="00E92CBF">
      <w:pPr>
        <w:pStyle w:val="PL"/>
        <w:rPr>
          <w:lang w:val="en-US"/>
        </w:rPr>
      </w:pPr>
      <w:r w:rsidRPr="00F11966">
        <w:rPr>
          <w:lang w:val="en-US"/>
        </w:rPr>
        <w:t xml:space="preserve">          $ref: '#/components/schemas/HfcNodeId'</w:t>
      </w:r>
    </w:p>
    <w:p w14:paraId="2D997FC5"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HFC Node Identifier received over NGAP. It shall be present for a 5G-CRG/FN-CRG accessing the 5GC via wireline access network</w:t>
      </w:r>
      <w:r>
        <w:rPr>
          <w:rFonts w:cs="Arial"/>
          <w:szCs w:val="18"/>
        </w:rPr>
        <w:t>.</w:t>
      </w:r>
    </w:p>
    <w:p w14:paraId="2AD7C989" w14:textId="77777777" w:rsidR="00E92CBF" w:rsidRPr="00F11966" w:rsidRDefault="00E92CBF" w:rsidP="00E92CBF">
      <w:pPr>
        <w:pStyle w:val="PL"/>
        <w:rPr>
          <w:lang w:val="en-US"/>
        </w:rPr>
      </w:pPr>
      <w:r w:rsidRPr="00F11966">
        <w:rPr>
          <w:lang w:val="en-US"/>
        </w:rPr>
        <w:t xml:space="preserve">        gli:</w:t>
      </w:r>
    </w:p>
    <w:p w14:paraId="335B5E38" w14:textId="77777777" w:rsidR="00E92CBF" w:rsidRPr="00F11966" w:rsidRDefault="00E92CBF" w:rsidP="00E92CBF">
      <w:pPr>
        <w:pStyle w:val="PL"/>
        <w:rPr>
          <w:lang w:val="en-US"/>
        </w:rPr>
      </w:pPr>
      <w:r w:rsidRPr="00F11966">
        <w:rPr>
          <w:lang w:val="en-US"/>
        </w:rPr>
        <w:t xml:space="preserve">          $ref: '#/components/schemas/Gli'</w:t>
      </w:r>
    </w:p>
    <w:p w14:paraId="2316B626"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Line Identifier. It shall be present for a 5G-BRG/FN-BRG accessing the 5GC via wireline access network</w:t>
      </w:r>
      <w:r>
        <w:rPr>
          <w:rFonts w:cs="Arial"/>
          <w:szCs w:val="18"/>
        </w:rPr>
        <w:t>.</w:t>
      </w:r>
    </w:p>
    <w:p w14:paraId="533A4ED4"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7EEEF59A" w14:textId="77777777" w:rsidR="00866782" w:rsidRPr="00F11966" w:rsidRDefault="00866782" w:rsidP="00866782">
      <w:pPr>
        <w:pStyle w:val="PL"/>
        <w:rPr>
          <w:lang w:val="en-US"/>
        </w:rPr>
      </w:pPr>
      <w:r w:rsidRPr="00F11966">
        <w:rPr>
          <w:lang w:val="en-US"/>
        </w:rPr>
        <w:t xml:space="preserve">          $ref: '#/components/schemas/LineType'</w:t>
      </w:r>
    </w:p>
    <w:p w14:paraId="47FFA6EE"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may be present for a 5G-BRG/FN-BRG accessing the 5GC via wireline access network.</w:t>
      </w:r>
      <w:r>
        <w:t xml:space="preserve"> </w:t>
      </w:r>
      <w:r w:rsidRPr="00F11966">
        <w:rPr>
          <w:rFonts w:cs="Arial"/>
          <w:szCs w:val="18"/>
        </w:rPr>
        <w:t>When present, it shall indicate the type of the wireline (DSL or PON).</w:t>
      </w:r>
    </w:p>
    <w:p w14:paraId="305105F0" w14:textId="77777777" w:rsidR="0059735A" w:rsidRPr="00F11966" w:rsidRDefault="0059735A" w:rsidP="0059735A">
      <w:pPr>
        <w:pStyle w:val="PL"/>
        <w:rPr>
          <w:lang w:val="en-US"/>
        </w:rPr>
      </w:pPr>
      <w:r w:rsidRPr="00F11966">
        <w:rPr>
          <w:lang w:val="en-US"/>
        </w:rPr>
        <w:t xml:space="preserve">        gci:</w:t>
      </w:r>
    </w:p>
    <w:p w14:paraId="2F5D9EBB" w14:textId="77777777" w:rsidR="0059735A" w:rsidRPr="00F11966" w:rsidRDefault="0059735A" w:rsidP="0059735A">
      <w:pPr>
        <w:pStyle w:val="PL"/>
        <w:rPr>
          <w:lang w:val="en-US"/>
        </w:rPr>
      </w:pPr>
      <w:r w:rsidRPr="00F11966">
        <w:rPr>
          <w:lang w:val="en-US"/>
        </w:rPr>
        <w:t xml:space="preserve">          $ref: '#/components/schemas/Gci'</w:t>
      </w:r>
    </w:p>
    <w:p w14:paraId="4F32DEA9"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Global Cable Identifier. It shall be present for the N5GC device accessing the 5GC via wireline access network. See clause 4.10a of 3GPP</w:t>
      </w:r>
      <w:r>
        <w:rPr>
          <w:rFonts w:cs="Arial"/>
          <w:szCs w:val="18"/>
          <w:lang w:val="en-US" w:eastAsia="zh-CN"/>
        </w:rPr>
        <w:t xml:space="preserve"> </w:t>
      </w:r>
      <w:r w:rsidRPr="00F11966">
        <w:rPr>
          <w:rFonts w:cs="Arial"/>
          <w:szCs w:val="18"/>
        </w:rPr>
        <w:t>TS</w:t>
      </w:r>
      <w:r>
        <w:rPr>
          <w:rFonts w:cs="Arial"/>
          <w:szCs w:val="18"/>
          <w:lang w:val="en-US" w:eastAsia="zh-CN"/>
        </w:rPr>
        <w:t xml:space="preserve"> </w:t>
      </w:r>
      <w:r w:rsidRPr="00F11966">
        <w:rPr>
          <w:rFonts w:cs="Arial"/>
          <w:szCs w:val="18"/>
        </w:rPr>
        <w:t>23.316</w:t>
      </w:r>
      <w:r>
        <w:rPr>
          <w:rFonts w:cs="Arial"/>
          <w:szCs w:val="18"/>
        </w:rPr>
        <w:t>.</w:t>
      </w:r>
    </w:p>
    <w:p w14:paraId="359F3DE8" w14:textId="77777777" w:rsidR="00E92CBF" w:rsidRPr="00F11966" w:rsidRDefault="00E92CBF" w:rsidP="00E92CBF">
      <w:pPr>
        <w:pStyle w:val="PL"/>
      </w:pPr>
      <w:r w:rsidRPr="00F11966">
        <w:t xml:space="preserve">    UpSecurity:</w:t>
      </w:r>
    </w:p>
    <w:p w14:paraId="3916BC2E" w14:textId="77777777" w:rsidR="00E92CBF" w:rsidRPr="00F11966" w:rsidRDefault="00E92CBF" w:rsidP="00E92CBF">
      <w:pPr>
        <w:pStyle w:val="PL"/>
      </w:pPr>
      <w:r w:rsidRPr="00F11966">
        <w:t xml:space="preserve">      type: object</w:t>
      </w:r>
    </w:p>
    <w:p w14:paraId="383E14D1" w14:textId="77777777" w:rsidR="00E92CBF" w:rsidRPr="00F11966" w:rsidRDefault="00E92CBF" w:rsidP="00E92CBF">
      <w:pPr>
        <w:pStyle w:val="PL"/>
      </w:pPr>
      <w:r w:rsidRPr="00F11966">
        <w:t xml:space="preserve">      properties:</w:t>
      </w:r>
    </w:p>
    <w:p w14:paraId="40B1632D" w14:textId="77777777" w:rsidR="00E92CBF" w:rsidRPr="00F11966" w:rsidRDefault="00E92CBF" w:rsidP="00E92CBF">
      <w:pPr>
        <w:pStyle w:val="PL"/>
      </w:pPr>
      <w:r w:rsidRPr="00F11966">
        <w:t xml:space="preserve">        upIntegr:</w:t>
      </w:r>
    </w:p>
    <w:p w14:paraId="70369999" w14:textId="77777777" w:rsidR="00E92CBF" w:rsidRPr="00F11966" w:rsidRDefault="00E92CBF" w:rsidP="00E92CBF">
      <w:pPr>
        <w:pStyle w:val="PL"/>
      </w:pPr>
      <w:r w:rsidRPr="00F11966">
        <w:t xml:space="preserve">          $ref: '#/components/schemas/UpIntegrity'</w:t>
      </w:r>
    </w:p>
    <w:p w14:paraId="028C6A0F"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lang w:val="en-US"/>
        </w:rPr>
        <w:t>This IE shall indicate whether UP integrity protection is required, preferred or not needed for all the traffic on the PDU Session.</w:t>
      </w:r>
    </w:p>
    <w:p w14:paraId="79AF8421" w14:textId="77777777" w:rsidR="00E92CBF" w:rsidRPr="00F11966" w:rsidRDefault="00E92CBF" w:rsidP="00E92CBF">
      <w:pPr>
        <w:pStyle w:val="PL"/>
      </w:pPr>
      <w:r w:rsidRPr="00F11966">
        <w:t xml:space="preserve">        upConfid:</w:t>
      </w:r>
    </w:p>
    <w:p w14:paraId="5D6CE870" w14:textId="77777777" w:rsidR="00E92CBF" w:rsidRPr="00F11966" w:rsidRDefault="00E92CBF" w:rsidP="00E92CBF">
      <w:pPr>
        <w:pStyle w:val="PL"/>
      </w:pPr>
      <w:r w:rsidRPr="00F11966">
        <w:t xml:space="preserve">          $ref: '#/components/schemas/UpConfidentiality'</w:t>
      </w:r>
    </w:p>
    <w:p w14:paraId="66340EFB"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lang w:val="en-US"/>
        </w:rPr>
        <w:t>This IE shall indicate whether UP confidentiality protection is required, preferred or not needed for all the traffic on the PDU Session</w:t>
      </w:r>
    </w:p>
    <w:p w14:paraId="361DF3AB" w14:textId="77777777" w:rsidR="00E92CBF" w:rsidRPr="00F11966" w:rsidRDefault="00E92CBF" w:rsidP="00E92CBF">
      <w:pPr>
        <w:pStyle w:val="PL"/>
      </w:pPr>
      <w:r w:rsidRPr="00F11966">
        <w:t xml:space="preserve">      required:</w:t>
      </w:r>
    </w:p>
    <w:p w14:paraId="3619BEF0" w14:textId="77777777" w:rsidR="00E92CBF" w:rsidRPr="00F11966" w:rsidRDefault="00E92CBF" w:rsidP="00E92CBF">
      <w:pPr>
        <w:pStyle w:val="PL"/>
      </w:pPr>
      <w:r w:rsidRPr="00F11966">
        <w:t xml:space="preserve">        - upIntegr</w:t>
      </w:r>
    </w:p>
    <w:p w14:paraId="14BED289" w14:textId="77777777" w:rsidR="00E92CBF" w:rsidRPr="00F11966" w:rsidRDefault="00E92CBF" w:rsidP="00E92CBF">
      <w:pPr>
        <w:pStyle w:val="PL"/>
      </w:pPr>
      <w:r w:rsidRPr="00F11966">
        <w:t xml:space="preserve">        - upConfid</w:t>
      </w:r>
    </w:p>
    <w:p w14:paraId="779F80F9" w14:textId="77777777" w:rsidR="00E92CBF" w:rsidRPr="00F11966" w:rsidRDefault="00E92CBF" w:rsidP="00E92CBF">
      <w:pPr>
        <w:pStyle w:val="PL"/>
      </w:pPr>
      <w:r w:rsidRPr="00F11966">
        <w:t xml:space="preserve">    UpSecurityRm:</w:t>
      </w:r>
    </w:p>
    <w:p w14:paraId="3D23BAEE" w14:textId="77777777" w:rsidR="00025A13" w:rsidRPr="00F11966" w:rsidRDefault="00025A13" w:rsidP="00025A13">
      <w:pPr>
        <w:pStyle w:val="PL"/>
        <w:rPr>
          <w:lang w:val="en-US"/>
        </w:rPr>
      </w:pPr>
      <w:r w:rsidRPr="00F11966">
        <w:rPr>
          <w:lang w:val="en-US"/>
        </w:rPr>
        <w:t xml:space="preserve">     anyOf:</w:t>
      </w:r>
    </w:p>
    <w:p w14:paraId="1EC71AA6" w14:textId="77777777" w:rsidR="00025A13" w:rsidRPr="00F11966" w:rsidRDefault="00025A13" w:rsidP="00025A13">
      <w:pPr>
        <w:pStyle w:val="PL"/>
        <w:rPr>
          <w:lang w:val="en-US"/>
        </w:rPr>
      </w:pPr>
      <w:r w:rsidRPr="00F11966">
        <w:rPr>
          <w:lang w:val="en-US"/>
        </w:rPr>
        <w:t xml:space="preserve">        - $ref: '#/components/schemas/UpSecurity'</w:t>
      </w:r>
    </w:p>
    <w:p w14:paraId="57561224" w14:textId="77777777" w:rsidR="00D17B01" w:rsidRPr="00F11966" w:rsidRDefault="00025A13" w:rsidP="00E92CBF">
      <w:pPr>
        <w:pStyle w:val="PL"/>
        <w:rPr>
          <w:lang w:val="en-US"/>
        </w:rPr>
      </w:pPr>
      <w:r w:rsidRPr="00F11966">
        <w:rPr>
          <w:lang w:val="en-US"/>
        </w:rPr>
        <w:t xml:space="preserve">        - $ref: '#/components/schemas/NullValue'</w:t>
      </w:r>
    </w:p>
    <w:p w14:paraId="1A6FC346" w14:textId="2F139B70" w:rsidR="001D672E" w:rsidRDefault="001D672E" w:rsidP="001D672E">
      <w:pPr>
        <w:pStyle w:val="PL"/>
      </w:pPr>
      <w:r>
        <w:t xml:space="preserve">  </w:t>
      </w:r>
      <w:r w:rsidRPr="00F11966">
        <w:t xml:space="preserve">   description: This data type is defined in the same way as the "UpSecurity" data type, but with the OpenAPI </w:t>
      </w:r>
      <w:r w:rsidR="002163ED">
        <w:t>"nullable=</w:t>
      </w:r>
      <w:r w:rsidRPr="00F11966">
        <w:t xml:space="preserve"> true" property.</w:t>
      </w:r>
    </w:p>
    <w:p w14:paraId="1C02E5FE" w14:textId="77777777" w:rsidR="00E92CBF" w:rsidRPr="00F11966" w:rsidRDefault="00E92CBF" w:rsidP="00E92CBF">
      <w:pPr>
        <w:pStyle w:val="PL"/>
      </w:pPr>
      <w:r w:rsidRPr="00F11966">
        <w:t xml:space="preserve">    NgApCause:</w:t>
      </w:r>
    </w:p>
    <w:p w14:paraId="363DFEDE" w14:textId="77777777" w:rsidR="00E92CBF" w:rsidRPr="00F11966" w:rsidRDefault="00E92CBF" w:rsidP="00E92CBF">
      <w:pPr>
        <w:pStyle w:val="PL"/>
      </w:pPr>
      <w:r w:rsidRPr="00F11966">
        <w:t xml:space="preserve">      type: object</w:t>
      </w:r>
    </w:p>
    <w:p w14:paraId="036749F8" w14:textId="77777777" w:rsidR="00E92CBF" w:rsidRPr="00F11966" w:rsidRDefault="00E92CBF" w:rsidP="00E92CBF">
      <w:pPr>
        <w:pStyle w:val="PL"/>
      </w:pPr>
      <w:r w:rsidRPr="00F11966">
        <w:t xml:space="preserve">      properties:</w:t>
      </w:r>
    </w:p>
    <w:p w14:paraId="2C8D4EDD" w14:textId="77777777" w:rsidR="00E92CBF" w:rsidRPr="00F11966" w:rsidRDefault="00E92CBF" w:rsidP="00E92CBF">
      <w:pPr>
        <w:pStyle w:val="PL"/>
      </w:pPr>
      <w:r w:rsidRPr="00F11966">
        <w:t xml:space="preserve">        group:</w:t>
      </w:r>
    </w:p>
    <w:p w14:paraId="44174EB9" w14:textId="77777777" w:rsidR="00E92CBF" w:rsidRPr="00F11966" w:rsidRDefault="00E92CBF" w:rsidP="00E92CBF">
      <w:pPr>
        <w:pStyle w:val="PL"/>
      </w:pPr>
      <w:r w:rsidRPr="00F11966">
        <w:t xml:space="preserve">          $ref: '#/components/schemas/Uinteger'</w:t>
      </w:r>
    </w:p>
    <w:p w14:paraId="2AFD3BBE" w14:textId="77777777" w:rsidR="001D672E" w:rsidRDefault="001D672E" w:rsidP="001D672E">
      <w:pPr>
        <w:pStyle w:val="PL"/>
      </w:pPr>
      <w:r>
        <w:t xml:space="preserve">  </w:t>
      </w:r>
      <w:r w:rsidRPr="00F11966">
        <w:t xml:space="preserve">      </w:t>
      </w:r>
      <w:r>
        <w:t xml:space="preserve">  </w:t>
      </w:r>
      <w:r w:rsidRPr="00F11966">
        <w:t xml:space="preserve">description: </w:t>
      </w:r>
      <w:r>
        <w:t>&gt;</w:t>
      </w:r>
    </w:p>
    <w:p w14:paraId="4FE9AE01" w14:textId="77777777" w:rsidR="001D672E" w:rsidRDefault="001D672E" w:rsidP="001D672E">
      <w:pPr>
        <w:pStyle w:val="PL"/>
      </w:pPr>
      <w:r>
        <w:rPr>
          <w:rFonts w:cs="Arial"/>
          <w:szCs w:val="18"/>
        </w:rPr>
        <w:lastRenderedPageBreak/>
        <w:t xml:space="preserve">            </w:t>
      </w:r>
      <w:r w:rsidRPr="00F11966">
        <w:rPr>
          <w:rFonts w:cs="Arial"/>
          <w:szCs w:val="18"/>
        </w:rPr>
        <w:t>This IE shall indicate the group of the NGAP cause. The value of this IE shall equal to the ASN.1 value of the specified NGAP cause group.</w:t>
      </w:r>
    </w:p>
    <w:p w14:paraId="52C54F3A" w14:textId="77777777" w:rsidR="001D672E" w:rsidRDefault="001D672E" w:rsidP="001D672E">
      <w:pPr>
        <w:pStyle w:val="PL"/>
      </w:pPr>
      <w:r>
        <w:rPr>
          <w:rFonts w:cs="Arial"/>
          <w:szCs w:val="18"/>
        </w:rPr>
        <w:t xml:space="preserve">            </w:t>
      </w: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767D4F5D" w14:textId="77777777" w:rsidR="001D672E" w:rsidRDefault="001D672E" w:rsidP="001D672E">
      <w:pPr>
        <w:pStyle w:val="PL"/>
      </w:pPr>
      <w:r>
        <w:rPr>
          <w:rFonts w:cs="Arial"/>
          <w:szCs w:val="18"/>
        </w:rPr>
        <w:t xml:space="preserve">            </w:t>
      </w:r>
      <w:r w:rsidRPr="00F11966">
        <w:rPr>
          <w:rFonts w:cs="Arial"/>
          <w:szCs w:val="18"/>
        </w:rPr>
        <w:t>0 – radioNetwork</w:t>
      </w:r>
    </w:p>
    <w:p w14:paraId="405AA72F" w14:textId="77777777" w:rsidR="001D672E" w:rsidRDefault="001D672E" w:rsidP="001D672E">
      <w:pPr>
        <w:pStyle w:val="PL"/>
      </w:pPr>
      <w:r>
        <w:rPr>
          <w:rFonts w:cs="Arial"/>
          <w:szCs w:val="18"/>
        </w:rPr>
        <w:t xml:space="preserve">            </w:t>
      </w:r>
      <w:r w:rsidRPr="00F11966">
        <w:rPr>
          <w:rFonts w:cs="Arial"/>
          <w:szCs w:val="18"/>
        </w:rPr>
        <w:t>1 – transport</w:t>
      </w:r>
    </w:p>
    <w:p w14:paraId="70CC8E69" w14:textId="77777777" w:rsidR="001D672E" w:rsidRDefault="001D672E" w:rsidP="001D672E">
      <w:pPr>
        <w:pStyle w:val="PL"/>
      </w:pPr>
      <w:r>
        <w:rPr>
          <w:rFonts w:cs="Arial"/>
          <w:szCs w:val="18"/>
        </w:rPr>
        <w:t xml:space="preserve">            </w:t>
      </w:r>
      <w:r w:rsidRPr="00F11966">
        <w:rPr>
          <w:rFonts w:cs="Arial"/>
          <w:szCs w:val="18"/>
        </w:rPr>
        <w:t>2 – nas</w:t>
      </w:r>
    </w:p>
    <w:p w14:paraId="72805843" w14:textId="77777777" w:rsidR="001D672E" w:rsidRDefault="001D672E" w:rsidP="001D672E">
      <w:pPr>
        <w:pStyle w:val="PL"/>
      </w:pPr>
      <w:r>
        <w:rPr>
          <w:rFonts w:cs="Arial"/>
          <w:szCs w:val="18"/>
        </w:rPr>
        <w:t xml:space="preserve">            </w:t>
      </w:r>
      <w:r w:rsidRPr="00F11966">
        <w:rPr>
          <w:rFonts w:cs="Arial"/>
          <w:szCs w:val="18"/>
        </w:rPr>
        <w:t>3 – protocol</w:t>
      </w:r>
    </w:p>
    <w:p w14:paraId="40C707F0" w14:textId="77777777" w:rsidR="001D672E" w:rsidRDefault="001D672E" w:rsidP="001D672E">
      <w:pPr>
        <w:pStyle w:val="PL"/>
      </w:pPr>
      <w:r>
        <w:rPr>
          <w:rFonts w:cs="Arial"/>
          <w:szCs w:val="18"/>
        </w:rPr>
        <w:t xml:space="preserve">            </w:t>
      </w:r>
      <w:r w:rsidRPr="00F11966">
        <w:rPr>
          <w:rFonts w:cs="Arial"/>
          <w:szCs w:val="18"/>
        </w:rPr>
        <w:t>4 – misc</w:t>
      </w:r>
    </w:p>
    <w:p w14:paraId="4D33F243" w14:textId="77777777" w:rsidR="00E92CBF" w:rsidRPr="00F11966" w:rsidRDefault="00E92CBF" w:rsidP="00E92CBF">
      <w:pPr>
        <w:pStyle w:val="PL"/>
      </w:pPr>
      <w:r w:rsidRPr="00F11966">
        <w:t xml:space="preserve">        value:</w:t>
      </w:r>
    </w:p>
    <w:p w14:paraId="5CE1D31F" w14:textId="77777777" w:rsidR="00E92CBF" w:rsidRPr="00F11966" w:rsidRDefault="00E92CBF" w:rsidP="00E92CBF">
      <w:pPr>
        <w:pStyle w:val="PL"/>
      </w:pPr>
      <w:r w:rsidRPr="00F11966">
        <w:t xml:space="preserve">          $ref: '#/components/schemas/Uinteger'</w:t>
      </w:r>
    </w:p>
    <w:p w14:paraId="3F7BD302" w14:textId="77777777" w:rsidR="001D672E" w:rsidRDefault="001D672E" w:rsidP="001D672E">
      <w:pPr>
        <w:pStyle w:val="PL"/>
      </w:pPr>
      <w:r>
        <w:t xml:space="preserve">  </w:t>
      </w:r>
      <w:r w:rsidRPr="00F11966">
        <w:t xml:space="preserve">      </w:t>
      </w:r>
      <w:r>
        <w:t xml:space="preserve">  </w:t>
      </w:r>
      <w:r w:rsidRPr="00F11966">
        <w:t>description: This IE shall carry the NG AP cause value in specific cause group identified by the "group" attribute, as specified in c</w:t>
      </w:r>
      <w:r>
        <w:t xml:space="preserve">lause </w:t>
      </w:r>
      <w:r w:rsidRPr="00F11966">
        <w:t>9.4.5 of 3GPP</w:t>
      </w:r>
      <w:r>
        <w:t xml:space="preserve"> </w:t>
      </w:r>
      <w:r w:rsidRPr="00F11966">
        <w:t>TS</w:t>
      </w:r>
      <w:r>
        <w:t xml:space="preserve"> </w:t>
      </w:r>
      <w:r w:rsidRPr="00F11966">
        <w:t>38.413</w:t>
      </w:r>
      <w:r>
        <w:t>.</w:t>
      </w:r>
    </w:p>
    <w:p w14:paraId="5E6D43D9" w14:textId="77777777" w:rsidR="00E92CBF" w:rsidRPr="00F11966" w:rsidRDefault="00E92CBF" w:rsidP="00E92CBF">
      <w:pPr>
        <w:pStyle w:val="PL"/>
      </w:pPr>
      <w:r w:rsidRPr="00F11966">
        <w:t xml:space="preserve">      required:</w:t>
      </w:r>
    </w:p>
    <w:p w14:paraId="20D0B1C7" w14:textId="77777777" w:rsidR="00E92CBF" w:rsidRPr="00F11966" w:rsidRDefault="00E92CBF" w:rsidP="00E92CBF">
      <w:pPr>
        <w:pStyle w:val="PL"/>
      </w:pPr>
      <w:r w:rsidRPr="00F11966">
        <w:t xml:space="preserve">        - group</w:t>
      </w:r>
    </w:p>
    <w:p w14:paraId="0140DFE3" w14:textId="77777777" w:rsidR="00E92CBF" w:rsidRPr="00F11966" w:rsidRDefault="00E92CBF" w:rsidP="00E92CBF">
      <w:pPr>
        <w:pStyle w:val="PL"/>
      </w:pPr>
      <w:r w:rsidRPr="00F11966">
        <w:t xml:space="preserve">        - value</w:t>
      </w:r>
    </w:p>
    <w:p w14:paraId="30D9AA9C" w14:textId="77777777" w:rsidR="00E92CBF" w:rsidRPr="00F11966" w:rsidRDefault="00E92CBF" w:rsidP="00E92CBF">
      <w:pPr>
        <w:pStyle w:val="PL"/>
        <w:rPr>
          <w:lang w:val="en-US"/>
        </w:rPr>
      </w:pPr>
      <w:r w:rsidRPr="00F11966">
        <w:rPr>
          <w:lang w:val="en-US"/>
        </w:rPr>
        <w:t xml:space="preserve">    BackupAmfInfo:</w:t>
      </w:r>
    </w:p>
    <w:p w14:paraId="2972DD6B" w14:textId="77777777" w:rsidR="00E92CBF" w:rsidRPr="00F11966" w:rsidRDefault="00E92CBF" w:rsidP="00E92CBF">
      <w:pPr>
        <w:pStyle w:val="PL"/>
        <w:rPr>
          <w:lang w:val="en-US"/>
        </w:rPr>
      </w:pPr>
      <w:r w:rsidRPr="00F11966">
        <w:rPr>
          <w:lang w:val="en-US"/>
        </w:rPr>
        <w:t xml:space="preserve">      type: object</w:t>
      </w:r>
    </w:p>
    <w:p w14:paraId="36A5206F" w14:textId="77777777" w:rsidR="00E92CBF" w:rsidRPr="00F11966" w:rsidRDefault="00E92CBF" w:rsidP="00E92CBF">
      <w:pPr>
        <w:pStyle w:val="PL"/>
        <w:rPr>
          <w:lang w:val="en-US"/>
        </w:rPr>
      </w:pPr>
      <w:r w:rsidRPr="00F11966">
        <w:rPr>
          <w:lang w:val="en-US"/>
        </w:rPr>
        <w:t xml:space="preserve">      properties:</w:t>
      </w:r>
    </w:p>
    <w:p w14:paraId="77DA1A40" w14:textId="77777777" w:rsidR="00E92CBF" w:rsidRPr="00F11966" w:rsidRDefault="00E92CBF" w:rsidP="00E92CBF">
      <w:pPr>
        <w:pStyle w:val="PL"/>
        <w:rPr>
          <w:lang w:val="en-US"/>
        </w:rPr>
      </w:pPr>
      <w:r w:rsidRPr="00F11966">
        <w:rPr>
          <w:lang w:val="en-US"/>
        </w:rPr>
        <w:t xml:space="preserve">        backupAmf:</w:t>
      </w:r>
    </w:p>
    <w:p w14:paraId="052DFC32" w14:textId="77777777" w:rsidR="00E92CBF" w:rsidRPr="00F11966" w:rsidRDefault="00E92CBF" w:rsidP="00E92CBF">
      <w:pPr>
        <w:pStyle w:val="PL"/>
        <w:rPr>
          <w:lang w:val="en-US"/>
        </w:rPr>
      </w:pPr>
      <w:r w:rsidRPr="00F11966">
        <w:rPr>
          <w:lang w:val="en-US"/>
        </w:rPr>
        <w:t xml:space="preserve">          $ref: '#/components/schemas/AmfName'</w:t>
      </w:r>
    </w:p>
    <w:p w14:paraId="143C31F4" w14:textId="77777777" w:rsidR="001D672E" w:rsidRDefault="001D672E" w:rsidP="001D672E">
      <w:pPr>
        <w:pStyle w:val="PL"/>
      </w:pPr>
      <w:r>
        <w:t xml:space="preserve">  </w:t>
      </w:r>
      <w:r w:rsidRPr="00F11966">
        <w:t xml:space="preserve">      </w:t>
      </w:r>
      <w:r>
        <w:t xml:space="preserve">  </w:t>
      </w:r>
      <w:r w:rsidRPr="00F11966">
        <w:t>description: 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p w14:paraId="5030AFDA" w14:textId="77777777" w:rsidR="00E92CBF" w:rsidRPr="00F11966" w:rsidRDefault="00E92CBF" w:rsidP="00E92CBF">
      <w:pPr>
        <w:pStyle w:val="PL"/>
        <w:rPr>
          <w:lang w:val="en-US"/>
        </w:rPr>
      </w:pPr>
      <w:r w:rsidRPr="00F11966">
        <w:rPr>
          <w:lang w:val="en-US"/>
        </w:rPr>
        <w:t xml:space="preserve">        guamiList:</w:t>
      </w:r>
    </w:p>
    <w:p w14:paraId="76D7260B" w14:textId="77777777" w:rsidR="00E92CBF" w:rsidRPr="00F11966" w:rsidRDefault="00E92CBF" w:rsidP="00E92CBF">
      <w:pPr>
        <w:pStyle w:val="PL"/>
        <w:rPr>
          <w:lang w:val="en-US"/>
        </w:rPr>
      </w:pPr>
      <w:r w:rsidRPr="00F11966">
        <w:rPr>
          <w:lang w:val="en-US"/>
        </w:rPr>
        <w:t xml:space="preserve">          type: array</w:t>
      </w:r>
    </w:p>
    <w:p w14:paraId="36DB6AC2" w14:textId="77777777" w:rsidR="00E92CBF" w:rsidRPr="00F11966" w:rsidRDefault="00E92CBF" w:rsidP="00E92CBF">
      <w:pPr>
        <w:pStyle w:val="PL"/>
        <w:rPr>
          <w:lang w:val="en-US"/>
        </w:rPr>
      </w:pPr>
      <w:r w:rsidRPr="00F11966">
        <w:rPr>
          <w:lang w:val="en-US"/>
        </w:rPr>
        <w:t xml:space="preserve">          items:</w:t>
      </w:r>
    </w:p>
    <w:p w14:paraId="1A9B6A92" w14:textId="77777777" w:rsidR="00E92CBF" w:rsidRPr="00F11966" w:rsidRDefault="00E92CBF" w:rsidP="00E92CBF">
      <w:pPr>
        <w:pStyle w:val="PL"/>
        <w:rPr>
          <w:lang w:val="en-US"/>
        </w:rPr>
      </w:pPr>
      <w:r w:rsidRPr="00F11966">
        <w:rPr>
          <w:lang w:val="en-US"/>
        </w:rPr>
        <w:t xml:space="preserve">            $ref: '#/components/schemas/Guami'</w:t>
      </w:r>
    </w:p>
    <w:p w14:paraId="57543190"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DC685D9"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lang w:eastAsia="zh-CN"/>
        </w:rPr>
        <w:t>If present, t</w:t>
      </w:r>
      <w:r w:rsidRPr="00F11966">
        <w:rPr>
          <w:rFonts w:cs="Arial" w:hint="eastAsia"/>
          <w:szCs w:val="18"/>
          <w:lang w:eastAsia="zh-CN"/>
        </w:rPr>
        <w:t xml:space="preserve">his IE shall contain the </w:t>
      </w:r>
      <w:r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 xml:space="preserve">(s) (supported by the AMF) for which the </w:t>
      </w:r>
      <w:r w:rsidRPr="00F11966">
        <w:t>backupAmf IE applies</w:t>
      </w:r>
      <w:r w:rsidRPr="00F11966">
        <w:rPr>
          <w:rFonts w:cs="Arial" w:hint="eastAsia"/>
          <w:szCs w:val="18"/>
          <w:lang w:eastAsia="zh-CN"/>
        </w:rPr>
        <w:t>.</w:t>
      </w:r>
    </w:p>
    <w:p w14:paraId="53FE48F0" w14:textId="77777777" w:rsidR="00E92CBF" w:rsidRPr="00F11966" w:rsidRDefault="00E92CBF" w:rsidP="00E92CBF">
      <w:pPr>
        <w:pStyle w:val="PL"/>
        <w:rPr>
          <w:lang w:val="en-US"/>
        </w:rPr>
      </w:pPr>
      <w:r w:rsidRPr="00F11966">
        <w:rPr>
          <w:lang w:val="en-US"/>
        </w:rPr>
        <w:t xml:space="preserve">      required:</w:t>
      </w:r>
    </w:p>
    <w:p w14:paraId="5D41010B" w14:textId="77777777" w:rsidR="00E92CBF" w:rsidRPr="00F11966" w:rsidRDefault="00E92CBF" w:rsidP="00E92CBF">
      <w:pPr>
        <w:pStyle w:val="PL"/>
        <w:rPr>
          <w:lang w:val="en-US"/>
        </w:rPr>
      </w:pPr>
      <w:r w:rsidRPr="00F11966">
        <w:rPr>
          <w:lang w:val="en-US"/>
        </w:rPr>
        <w:t xml:space="preserve">        - backupAmf</w:t>
      </w:r>
    </w:p>
    <w:p w14:paraId="21D1E561" w14:textId="77777777" w:rsidR="00E92CBF" w:rsidRPr="00F11966" w:rsidRDefault="00E92CBF" w:rsidP="00E92CBF">
      <w:pPr>
        <w:pStyle w:val="PL"/>
        <w:rPr>
          <w:lang w:val="en-US"/>
        </w:rPr>
      </w:pPr>
      <w:r w:rsidRPr="00F11966">
        <w:rPr>
          <w:lang w:val="en-US"/>
        </w:rPr>
        <w:t xml:space="preserve">    RefToBinaryData:</w:t>
      </w:r>
    </w:p>
    <w:p w14:paraId="0C5980AD" w14:textId="77777777" w:rsidR="00E92CBF" w:rsidRPr="00F11966" w:rsidRDefault="00E92CBF" w:rsidP="00E92CBF">
      <w:pPr>
        <w:pStyle w:val="PL"/>
        <w:rPr>
          <w:lang w:val="en-US"/>
        </w:rPr>
      </w:pPr>
      <w:r w:rsidRPr="00F11966">
        <w:rPr>
          <w:lang w:val="en-US"/>
        </w:rPr>
        <w:t xml:space="preserve">      type: object</w:t>
      </w:r>
    </w:p>
    <w:p w14:paraId="60AA166E" w14:textId="77777777" w:rsidR="00E92CBF" w:rsidRPr="00F11966" w:rsidRDefault="00E92CBF" w:rsidP="00E92CBF">
      <w:pPr>
        <w:pStyle w:val="PL"/>
        <w:rPr>
          <w:lang w:val="en-US"/>
        </w:rPr>
      </w:pPr>
      <w:r w:rsidRPr="00F11966">
        <w:rPr>
          <w:lang w:val="en-US"/>
        </w:rPr>
        <w:t xml:space="preserve">      properties:</w:t>
      </w:r>
    </w:p>
    <w:p w14:paraId="782B72E4" w14:textId="77777777" w:rsidR="00E92CBF" w:rsidRPr="00F11966" w:rsidRDefault="00E92CBF" w:rsidP="00E92CBF">
      <w:pPr>
        <w:pStyle w:val="PL"/>
        <w:rPr>
          <w:lang w:val="en-US"/>
        </w:rPr>
      </w:pPr>
      <w:r w:rsidRPr="00F11966">
        <w:rPr>
          <w:lang w:val="en-US"/>
        </w:rPr>
        <w:t xml:space="preserve">        contentId:</w:t>
      </w:r>
    </w:p>
    <w:p w14:paraId="35E39B7A" w14:textId="77777777" w:rsidR="00E92CBF" w:rsidRPr="00F11966" w:rsidRDefault="00E92CBF" w:rsidP="00E92CBF">
      <w:pPr>
        <w:pStyle w:val="PL"/>
        <w:rPr>
          <w:lang w:val="en-US"/>
        </w:rPr>
      </w:pPr>
      <w:r w:rsidRPr="00F11966">
        <w:rPr>
          <w:lang w:val="en-US"/>
        </w:rPr>
        <w:t xml:space="preserve">          type: string</w:t>
      </w:r>
    </w:p>
    <w:p w14:paraId="71DBF435"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This IE shall contain the value of the Content-ID header of the referenced binary body part.</w:t>
      </w:r>
    </w:p>
    <w:p w14:paraId="77D05A87" w14:textId="77777777" w:rsidR="00E92CBF" w:rsidRPr="00F11966" w:rsidRDefault="00E92CBF" w:rsidP="00E92CBF">
      <w:pPr>
        <w:pStyle w:val="PL"/>
        <w:rPr>
          <w:lang w:val="en-US"/>
        </w:rPr>
      </w:pPr>
      <w:r w:rsidRPr="00F11966">
        <w:rPr>
          <w:lang w:val="en-US"/>
        </w:rPr>
        <w:t xml:space="preserve">      required:</w:t>
      </w:r>
    </w:p>
    <w:p w14:paraId="0F2DEAA0" w14:textId="77777777" w:rsidR="00E92CBF" w:rsidRPr="00F11966" w:rsidRDefault="00E92CBF" w:rsidP="00E92CBF">
      <w:pPr>
        <w:pStyle w:val="PL"/>
        <w:rPr>
          <w:lang w:val="en-US"/>
        </w:rPr>
      </w:pPr>
      <w:r w:rsidRPr="00F11966">
        <w:rPr>
          <w:lang w:val="en-US"/>
        </w:rPr>
        <w:t xml:space="preserve">        - contentId</w:t>
      </w:r>
    </w:p>
    <w:p w14:paraId="6F8EC015" w14:textId="77777777" w:rsidR="00E92CBF" w:rsidRPr="00F11966" w:rsidRDefault="00E92CBF" w:rsidP="00E92CBF">
      <w:pPr>
        <w:pStyle w:val="PL"/>
        <w:rPr>
          <w:lang w:val="en-US"/>
        </w:rPr>
      </w:pPr>
      <w:r w:rsidRPr="00F11966">
        <w:rPr>
          <w:lang w:val="en-US"/>
        </w:rPr>
        <w:t xml:space="preserve">    RefToBinaryDataRm:</w:t>
      </w:r>
    </w:p>
    <w:p w14:paraId="526BDC2A" w14:textId="77777777" w:rsidR="00025A13" w:rsidRPr="00F11966" w:rsidRDefault="00025A13" w:rsidP="00025A13">
      <w:pPr>
        <w:pStyle w:val="PL"/>
        <w:rPr>
          <w:lang w:val="en-US"/>
        </w:rPr>
      </w:pPr>
      <w:r w:rsidRPr="00F11966">
        <w:rPr>
          <w:lang w:val="en-US"/>
        </w:rPr>
        <w:t xml:space="preserve">     anyOf:</w:t>
      </w:r>
    </w:p>
    <w:p w14:paraId="0EEA1EE3" w14:textId="77777777" w:rsidR="00025A13" w:rsidRPr="00F11966" w:rsidRDefault="00025A13" w:rsidP="00025A13">
      <w:pPr>
        <w:pStyle w:val="PL"/>
        <w:rPr>
          <w:lang w:val="en-US"/>
        </w:rPr>
      </w:pPr>
      <w:r w:rsidRPr="00F11966">
        <w:rPr>
          <w:lang w:val="en-US"/>
        </w:rPr>
        <w:t xml:space="preserve">        - $ref: '#/components/schemas/RefToBinaryData'</w:t>
      </w:r>
    </w:p>
    <w:p w14:paraId="46AFA5F5" w14:textId="77777777" w:rsidR="00D17B01" w:rsidRPr="00F11966" w:rsidRDefault="00025A13" w:rsidP="00E92CBF">
      <w:pPr>
        <w:pStyle w:val="PL"/>
        <w:rPr>
          <w:lang w:val="en-US"/>
        </w:rPr>
      </w:pPr>
      <w:r w:rsidRPr="00F11966">
        <w:rPr>
          <w:lang w:val="en-US"/>
        </w:rPr>
        <w:t xml:space="preserve">        - $ref: '#/components/schemas/NullValue'</w:t>
      </w:r>
    </w:p>
    <w:p w14:paraId="5F821BD7" w14:textId="7C72CBCF" w:rsidR="001D672E" w:rsidRDefault="001D672E" w:rsidP="001D672E">
      <w:pPr>
        <w:pStyle w:val="PL"/>
      </w:pPr>
      <w:r>
        <w:t xml:space="preserve">  </w:t>
      </w:r>
      <w:r w:rsidRPr="00F11966">
        <w:t xml:space="preserve">   description: This data type is defined in the same way as the "</w:t>
      </w:r>
      <w:r w:rsidRPr="00F11966">
        <w:rPr>
          <w:lang w:eastAsia="zh-CN"/>
        </w:rPr>
        <w:t xml:space="preserve"> RefToBinaryData</w:t>
      </w:r>
      <w:r w:rsidRPr="00F11966">
        <w:t xml:space="preserve"> " data type, but with the OpenAPI </w:t>
      </w:r>
      <w:r w:rsidR="002163ED">
        <w:t>"nullable=</w:t>
      </w:r>
      <w:r w:rsidRPr="00F11966">
        <w:t xml:space="preserve"> true" property.</w:t>
      </w:r>
    </w:p>
    <w:p w14:paraId="5B7E8A62" w14:textId="77777777" w:rsidR="00E92CBF" w:rsidRPr="00F11966" w:rsidRDefault="00E92CBF" w:rsidP="00E92CBF">
      <w:pPr>
        <w:pStyle w:val="PL"/>
        <w:rPr>
          <w:lang w:val="en-US"/>
        </w:rPr>
      </w:pPr>
      <w:r w:rsidRPr="00F11966">
        <w:rPr>
          <w:lang w:val="en-US"/>
        </w:rPr>
        <w:t xml:space="preserve">    RouteToLocation:</w:t>
      </w:r>
    </w:p>
    <w:p w14:paraId="208FBE66" w14:textId="77777777" w:rsidR="00E92CBF" w:rsidRPr="00F11966" w:rsidRDefault="00E92CBF" w:rsidP="00E92CBF">
      <w:pPr>
        <w:pStyle w:val="PL"/>
        <w:rPr>
          <w:lang w:val="en-US"/>
        </w:rPr>
      </w:pPr>
      <w:r w:rsidRPr="00F11966">
        <w:rPr>
          <w:lang w:val="en-US"/>
        </w:rPr>
        <w:t xml:space="preserve">      type: object</w:t>
      </w:r>
    </w:p>
    <w:p w14:paraId="45881F01" w14:textId="77777777" w:rsidR="00E92CBF" w:rsidRPr="00F11966" w:rsidRDefault="00E92CBF" w:rsidP="00E92CBF">
      <w:pPr>
        <w:pStyle w:val="PL"/>
        <w:rPr>
          <w:lang w:val="en-US"/>
        </w:rPr>
      </w:pPr>
      <w:r w:rsidRPr="00F11966">
        <w:rPr>
          <w:lang w:val="en-US"/>
        </w:rPr>
        <w:t xml:space="preserve">      properties:</w:t>
      </w:r>
    </w:p>
    <w:p w14:paraId="121A3BF0" w14:textId="77777777" w:rsidR="00E92CBF" w:rsidRPr="00F11966" w:rsidRDefault="00E92CBF" w:rsidP="00E92CBF">
      <w:pPr>
        <w:pStyle w:val="PL"/>
        <w:rPr>
          <w:lang w:val="en-US"/>
        </w:rPr>
      </w:pPr>
      <w:r w:rsidRPr="00F11966">
        <w:rPr>
          <w:lang w:val="en-US"/>
        </w:rPr>
        <w:t xml:space="preserve">        dnai:</w:t>
      </w:r>
    </w:p>
    <w:p w14:paraId="137A201C" w14:textId="77777777" w:rsidR="00E92CBF" w:rsidRPr="00F11966" w:rsidRDefault="00E92CBF" w:rsidP="00E92CBF">
      <w:pPr>
        <w:pStyle w:val="PL"/>
        <w:rPr>
          <w:lang w:val="en-US"/>
        </w:rPr>
      </w:pPr>
      <w:r w:rsidRPr="00F11966">
        <w:rPr>
          <w:lang w:val="en-US"/>
        </w:rPr>
        <w:t xml:space="preserve">          $ref: '#/components/schemas/Dnai'</w:t>
      </w:r>
    </w:p>
    <w:p w14:paraId="5C8E05AD"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Identifies the location of the application</w:t>
      </w:r>
    </w:p>
    <w:p w14:paraId="4F2E954F" w14:textId="77777777" w:rsidR="00E92CBF" w:rsidRPr="00F11966" w:rsidRDefault="00E92CBF" w:rsidP="00E92CBF">
      <w:pPr>
        <w:pStyle w:val="PL"/>
        <w:rPr>
          <w:lang w:val="en-US"/>
        </w:rPr>
      </w:pPr>
      <w:r w:rsidRPr="00F11966">
        <w:rPr>
          <w:lang w:val="en-US"/>
        </w:rPr>
        <w:t xml:space="preserve">        routeInfo:</w:t>
      </w:r>
    </w:p>
    <w:p w14:paraId="4922C7F2" w14:textId="77777777" w:rsidR="00E92CBF" w:rsidRPr="00F11966" w:rsidRDefault="00E92CBF" w:rsidP="00E92CBF">
      <w:pPr>
        <w:pStyle w:val="PL"/>
        <w:rPr>
          <w:lang w:val="en-US"/>
        </w:rPr>
      </w:pPr>
      <w:r w:rsidRPr="00F11966">
        <w:rPr>
          <w:lang w:val="en-US"/>
        </w:rPr>
        <w:t xml:space="preserve">          $ref: '#/components/schemas/RouteInformation'</w:t>
      </w:r>
    </w:p>
    <w:p w14:paraId="7E493943"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Includes the traffic routing information.</w:t>
      </w:r>
    </w:p>
    <w:p w14:paraId="565D7D5B" w14:textId="77777777" w:rsidR="00E92CBF" w:rsidRPr="00F11966" w:rsidRDefault="00E92CBF" w:rsidP="00E92CBF">
      <w:pPr>
        <w:pStyle w:val="PL"/>
        <w:rPr>
          <w:lang w:val="en-US"/>
        </w:rPr>
      </w:pPr>
      <w:r w:rsidRPr="00F11966">
        <w:rPr>
          <w:lang w:val="en-US"/>
        </w:rPr>
        <w:t xml:space="preserve">        routeProfId:</w:t>
      </w:r>
    </w:p>
    <w:p w14:paraId="5B9F0238" w14:textId="77777777" w:rsidR="00E92CBF" w:rsidRPr="00F11966" w:rsidRDefault="00E92CBF" w:rsidP="00E92CBF">
      <w:pPr>
        <w:pStyle w:val="PL"/>
        <w:rPr>
          <w:lang w:val="en-US"/>
        </w:rPr>
      </w:pPr>
      <w:r w:rsidRPr="00F11966">
        <w:rPr>
          <w:lang w:val="en-US"/>
        </w:rPr>
        <w:t xml:space="preserve">          type: string</w:t>
      </w:r>
    </w:p>
    <w:p w14:paraId="7E250956" w14:textId="77777777" w:rsidR="00E92CBF" w:rsidRPr="00F11966" w:rsidRDefault="00E92CBF" w:rsidP="00E92CBF">
      <w:pPr>
        <w:pStyle w:val="PL"/>
        <w:rPr>
          <w:lang w:val="en-US"/>
        </w:rPr>
      </w:pPr>
      <w:r w:rsidRPr="00F11966">
        <w:rPr>
          <w:lang w:val="en-US"/>
        </w:rPr>
        <w:t xml:space="preserve">          nullable: true</w:t>
      </w:r>
    </w:p>
    <w:p w14:paraId="1D8612B0" w14:textId="77777777" w:rsidR="001D672E" w:rsidRDefault="001D672E" w:rsidP="001D672E">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DE43721" w14:textId="77777777" w:rsidR="00E92CBF" w:rsidRPr="00F11966" w:rsidRDefault="00E92CBF" w:rsidP="00E92CBF">
      <w:pPr>
        <w:pStyle w:val="PL"/>
        <w:rPr>
          <w:lang w:val="en-US"/>
        </w:rPr>
      </w:pPr>
      <w:r w:rsidRPr="00F11966">
        <w:rPr>
          <w:lang w:val="en-US"/>
        </w:rPr>
        <w:t xml:space="preserve">      required:</w:t>
      </w:r>
    </w:p>
    <w:p w14:paraId="6723D5D0" w14:textId="77777777" w:rsidR="00E92CBF" w:rsidRPr="00F11966" w:rsidRDefault="00E92CBF" w:rsidP="00E92CBF">
      <w:pPr>
        <w:pStyle w:val="PL"/>
        <w:rPr>
          <w:lang w:val="en-US"/>
        </w:rPr>
      </w:pPr>
      <w:r w:rsidRPr="00F11966">
        <w:rPr>
          <w:lang w:val="en-US"/>
        </w:rPr>
        <w:t xml:space="preserve">        - dnai</w:t>
      </w:r>
    </w:p>
    <w:p w14:paraId="64CE6AE5" w14:textId="77777777" w:rsidR="00E92CBF" w:rsidRPr="00F11966" w:rsidRDefault="00E92CBF" w:rsidP="00E92CBF">
      <w:pPr>
        <w:pStyle w:val="PL"/>
      </w:pPr>
      <w:r w:rsidRPr="00F11966">
        <w:t xml:space="preserve">      anyOf:</w:t>
      </w:r>
    </w:p>
    <w:p w14:paraId="5DE7C754" w14:textId="77777777" w:rsidR="00E92CBF" w:rsidRPr="00F11966" w:rsidRDefault="00E92CBF" w:rsidP="00E92CBF">
      <w:pPr>
        <w:pStyle w:val="PL"/>
      </w:pPr>
      <w:r w:rsidRPr="00F11966">
        <w:t xml:space="preserve">        - required: [ routeInfo ]</w:t>
      </w:r>
    </w:p>
    <w:p w14:paraId="1FD6D030" w14:textId="77777777" w:rsidR="00E92CBF" w:rsidRPr="00F11966" w:rsidRDefault="00E92CBF" w:rsidP="00E92CBF">
      <w:pPr>
        <w:pStyle w:val="PL"/>
      </w:pPr>
      <w:r w:rsidRPr="00F11966">
        <w:t xml:space="preserve">        - required: [ routeProfId ]</w:t>
      </w:r>
    </w:p>
    <w:p w14:paraId="0EFD7FC8" w14:textId="77777777" w:rsidR="00E92CBF" w:rsidRPr="00F11966" w:rsidRDefault="00E92CBF" w:rsidP="00E92CBF">
      <w:pPr>
        <w:pStyle w:val="PL"/>
        <w:rPr>
          <w:lang w:val="en-US"/>
        </w:rPr>
      </w:pPr>
      <w:r w:rsidRPr="00F11966">
        <w:rPr>
          <w:lang w:val="en-US"/>
        </w:rPr>
        <w:t xml:space="preserve">      nullable: true</w:t>
      </w:r>
    </w:p>
    <w:p w14:paraId="5FDC3894" w14:textId="77777777" w:rsidR="001D672E" w:rsidRDefault="001D672E" w:rsidP="001D672E">
      <w:pPr>
        <w:pStyle w:val="PL"/>
      </w:pPr>
      <w:r>
        <w:t xml:space="preserve">      </w:t>
      </w:r>
      <w:r w:rsidRPr="00F11966">
        <w:t>description: Either the "routeInfo" attribute or the "routeProfId" attribute shall be included in the "RouteToLocation" data type</w:t>
      </w:r>
      <w:r>
        <w:t>.</w:t>
      </w:r>
    </w:p>
    <w:p w14:paraId="2E1BD3EE" w14:textId="77777777" w:rsidR="00E92CBF" w:rsidRPr="00F11966" w:rsidRDefault="00E92CBF" w:rsidP="00E92CBF">
      <w:pPr>
        <w:pStyle w:val="PL"/>
        <w:rPr>
          <w:lang w:val="en-US"/>
        </w:rPr>
      </w:pPr>
      <w:r w:rsidRPr="00F11966">
        <w:rPr>
          <w:lang w:val="en-US"/>
        </w:rPr>
        <w:t xml:space="preserve">    RouteInformation:</w:t>
      </w:r>
    </w:p>
    <w:p w14:paraId="7C9E14BE" w14:textId="77777777" w:rsidR="00E92CBF" w:rsidRPr="00F11966" w:rsidRDefault="00E92CBF" w:rsidP="00E92CBF">
      <w:pPr>
        <w:pStyle w:val="PL"/>
        <w:rPr>
          <w:lang w:val="en-US"/>
        </w:rPr>
      </w:pPr>
      <w:r w:rsidRPr="00F11966">
        <w:rPr>
          <w:lang w:val="en-US"/>
        </w:rPr>
        <w:t xml:space="preserve">      type: object</w:t>
      </w:r>
    </w:p>
    <w:p w14:paraId="578EC192" w14:textId="77777777" w:rsidR="00E92CBF" w:rsidRPr="00F11966" w:rsidRDefault="00E92CBF" w:rsidP="00E92CBF">
      <w:pPr>
        <w:pStyle w:val="PL"/>
        <w:rPr>
          <w:lang w:val="en-US"/>
        </w:rPr>
      </w:pPr>
      <w:r w:rsidRPr="00F11966">
        <w:rPr>
          <w:lang w:val="en-US"/>
        </w:rPr>
        <w:t xml:space="preserve">      properties:</w:t>
      </w:r>
    </w:p>
    <w:p w14:paraId="1AA4E452" w14:textId="77777777" w:rsidR="00E92CBF" w:rsidRPr="00F11966" w:rsidRDefault="00E92CBF" w:rsidP="00E92CBF">
      <w:pPr>
        <w:pStyle w:val="PL"/>
        <w:rPr>
          <w:lang w:val="en-US"/>
        </w:rPr>
      </w:pPr>
      <w:r w:rsidRPr="00F11966">
        <w:rPr>
          <w:lang w:val="en-US"/>
        </w:rPr>
        <w:t xml:space="preserve">        ipv4Addr:</w:t>
      </w:r>
    </w:p>
    <w:p w14:paraId="42D7CEF1" w14:textId="77777777" w:rsidR="00E92CBF" w:rsidRPr="00F11966" w:rsidRDefault="00E92CBF" w:rsidP="00E92CBF">
      <w:pPr>
        <w:pStyle w:val="PL"/>
        <w:rPr>
          <w:lang w:val="en-US"/>
        </w:rPr>
      </w:pPr>
      <w:r w:rsidRPr="00F11966">
        <w:rPr>
          <w:lang w:val="en-US"/>
        </w:rPr>
        <w:t xml:space="preserve">          $ref: '#/components/schemas/Ipv4Addr'</w:t>
      </w:r>
    </w:p>
    <w:p w14:paraId="029A7EAA"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Ipv4address of the tunnel end point in the data network.</w:t>
      </w:r>
    </w:p>
    <w:p w14:paraId="6C2AD362" w14:textId="77777777" w:rsidR="00E92CBF" w:rsidRPr="00F11966" w:rsidRDefault="00E92CBF" w:rsidP="00E92CBF">
      <w:pPr>
        <w:pStyle w:val="PL"/>
        <w:rPr>
          <w:lang w:val="en-US"/>
        </w:rPr>
      </w:pPr>
      <w:r w:rsidRPr="00F11966">
        <w:rPr>
          <w:lang w:val="en-US"/>
        </w:rPr>
        <w:t xml:space="preserve">        ipv6Addr:</w:t>
      </w:r>
    </w:p>
    <w:p w14:paraId="41FC3CA7" w14:textId="77777777" w:rsidR="00E92CBF" w:rsidRPr="00F11966" w:rsidRDefault="00E92CBF" w:rsidP="00E92CBF">
      <w:pPr>
        <w:pStyle w:val="PL"/>
        <w:rPr>
          <w:lang w:val="en-US"/>
        </w:rPr>
      </w:pPr>
      <w:r w:rsidRPr="00F11966">
        <w:rPr>
          <w:lang w:val="en-US"/>
        </w:rPr>
        <w:t xml:space="preserve">          $ref: '#/components/schemas/Ipv6Addr'</w:t>
      </w:r>
    </w:p>
    <w:p w14:paraId="3EFAD636"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Ipv6 address of the tunnel end point in the data network.</w:t>
      </w:r>
    </w:p>
    <w:p w14:paraId="04AFBBCC" w14:textId="77777777" w:rsidR="00E92CBF" w:rsidRPr="00F11966" w:rsidRDefault="00E92CBF" w:rsidP="00E92CBF">
      <w:pPr>
        <w:pStyle w:val="PL"/>
        <w:rPr>
          <w:lang w:val="en-US"/>
        </w:rPr>
      </w:pPr>
      <w:r w:rsidRPr="00F11966">
        <w:rPr>
          <w:lang w:val="en-US"/>
        </w:rPr>
        <w:lastRenderedPageBreak/>
        <w:t xml:space="preserve">        portNumber:</w:t>
      </w:r>
    </w:p>
    <w:p w14:paraId="64C42E84" w14:textId="77777777" w:rsidR="00E92CBF" w:rsidRPr="00F11966" w:rsidRDefault="00E92CBF" w:rsidP="00E92CBF">
      <w:pPr>
        <w:pStyle w:val="PL"/>
        <w:rPr>
          <w:lang w:val="en-US"/>
        </w:rPr>
      </w:pPr>
      <w:r w:rsidRPr="00F11966">
        <w:rPr>
          <w:lang w:val="en-US"/>
        </w:rPr>
        <w:t xml:space="preserve">          $ref: '#/components/schemas/Uinteger'</w:t>
      </w:r>
    </w:p>
    <w:p w14:paraId="43147AE1"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UDP port number of the tunnel end point in the data network</w:t>
      </w:r>
      <w:r>
        <w:rPr>
          <w:rFonts w:cs="Arial"/>
          <w:szCs w:val="18"/>
        </w:rPr>
        <w:t>.</w:t>
      </w:r>
    </w:p>
    <w:p w14:paraId="55395AA3" w14:textId="77777777" w:rsidR="00E92CBF" w:rsidRPr="00F11966" w:rsidRDefault="00E92CBF" w:rsidP="00E92CBF">
      <w:pPr>
        <w:pStyle w:val="PL"/>
        <w:rPr>
          <w:lang w:val="en-US"/>
        </w:rPr>
      </w:pPr>
      <w:r w:rsidRPr="00F11966">
        <w:rPr>
          <w:lang w:val="en-US"/>
        </w:rPr>
        <w:t xml:space="preserve">      required:</w:t>
      </w:r>
    </w:p>
    <w:p w14:paraId="14571382" w14:textId="77777777" w:rsidR="00E92CBF" w:rsidRPr="00F11966" w:rsidRDefault="00E92CBF" w:rsidP="00E92CBF">
      <w:pPr>
        <w:pStyle w:val="PL"/>
        <w:rPr>
          <w:lang w:val="en-US"/>
        </w:rPr>
      </w:pPr>
      <w:r w:rsidRPr="00F11966">
        <w:rPr>
          <w:lang w:val="en-US"/>
        </w:rPr>
        <w:t xml:space="preserve">        - portNumber</w:t>
      </w:r>
    </w:p>
    <w:p w14:paraId="6B94121A" w14:textId="77777777" w:rsidR="00E92CBF" w:rsidRDefault="00E92CBF" w:rsidP="00E92CBF">
      <w:pPr>
        <w:pStyle w:val="PL"/>
        <w:rPr>
          <w:lang w:val="en-US"/>
        </w:rPr>
      </w:pPr>
      <w:r w:rsidRPr="00F11966">
        <w:rPr>
          <w:lang w:val="en-US"/>
        </w:rPr>
        <w:t xml:space="preserve">      nullable: true</w:t>
      </w:r>
    </w:p>
    <w:p w14:paraId="3532057F" w14:textId="77777777" w:rsidR="00734E88" w:rsidRDefault="00734E88" w:rsidP="00734E88">
      <w:pPr>
        <w:pStyle w:val="PL"/>
      </w:pPr>
      <w:r>
        <w:t xml:space="preserve">      </w:t>
      </w:r>
      <w:r w:rsidRPr="00F11966">
        <w:t>description: At least one of the "ipv4Addr" attribute and the "ipv6Addr" attribute shall be included in the "RouteInformation" data type.</w:t>
      </w:r>
    </w:p>
    <w:p w14:paraId="5271D2CF" w14:textId="77777777" w:rsidR="00E92CBF" w:rsidRPr="00F11966" w:rsidRDefault="00E92CBF" w:rsidP="00E92CBF">
      <w:pPr>
        <w:pStyle w:val="PL"/>
      </w:pPr>
      <w:r w:rsidRPr="00F11966">
        <w:t xml:space="preserve">    Area:</w:t>
      </w:r>
    </w:p>
    <w:p w14:paraId="73B13CBE" w14:textId="77777777" w:rsidR="00E92CBF" w:rsidRPr="00F11966" w:rsidRDefault="00E92CBF" w:rsidP="00E92CBF">
      <w:pPr>
        <w:pStyle w:val="PL"/>
      </w:pPr>
      <w:r w:rsidRPr="00F11966">
        <w:t xml:space="preserve">      type: object</w:t>
      </w:r>
    </w:p>
    <w:p w14:paraId="71743FC1" w14:textId="77777777" w:rsidR="00E92CBF" w:rsidRPr="00F11966" w:rsidRDefault="00E92CBF" w:rsidP="00E92CBF">
      <w:pPr>
        <w:pStyle w:val="PL"/>
      </w:pPr>
      <w:r w:rsidRPr="00F11966">
        <w:t xml:space="preserve">      oneOf:</w:t>
      </w:r>
    </w:p>
    <w:p w14:paraId="13BEBD56" w14:textId="77777777" w:rsidR="00E92CBF" w:rsidRPr="00F11966" w:rsidRDefault="00E92CBF" w:rsidP="00E92CBF">
      <w:pPr>
        <w:pStyle w:val="PL"/>
      </w:pPr>
      <w:r w:rsidRPr="00F11966">
        <w:t xml:space="preserve">        - required:</w:t>
      </w:r>
    </w:p>
    <w:p w14:paraId="17724737" w14:textId="77777777" w:rsidR="00E92CBF" w:rsidRPr="00F11966" w:rsidRDefault="00E92CBF" w:rsidP="00E92CBF">
      <w:pPr>
        <w:pStyle w:val="PL"/>
      </w:pPr>
      <w:r w:rsidRPr="00F11966">
        <w:t xml:space="preserve">          - tacs</w:t>
      </w:r>
    </w:p>
    <w:p w14:paraId="1622BA96" w14:textId="77777777" w:rsidR="00E92CBF" w:rsidRPr="00F11966" w:rsidRDefault="00E92CBF" w:rsidP="00E92CBF">
      <w:pPr>
        <w:pStyle w:val="PL"/>
      </w:pPr>
      <w:r w:rsidRPr="00F11966">
        <w:t xml:space="preserve">        - required:</w:t>
      </w:r>
    </w:p>
    <w:p w14:paraId="4D5CC969" w14:textId="77777777" w:rsidR="00E92CBF" w:rsidRPr="00F11966" w:rsidRDefault="00E92CBF" w:rsidP="00E92CBF">
      <w:pPr>
        <w:pStyle w:val="PL"/>
      </w:pPr>
      <w:r w:rsidRPr="00F11966">
        <w:t xml:space="preserve">          - areaCode</w:t>
      </w:r>
    </w:p>
    <w:p w14:paraId="7BA78E78" w14:textId="77777777" w:rsidR="00E92CBF" w:rsidRPr="00F11966" w:rsidRDefault="00E92CBF" w:rsidP="00E92CBF">
      <w:pPr>
        <w:pStyle w:val="PL"/>
      </w:pPr>
      <w:r w:rsidRPr="00F11966">
        <w:t xml:space="preserve">      properties:</w:t>
      </w:r>
    </w:p>
    <w:p w14:paraId="66117CD0" w14:textId="77777777" w:rsidR="00E92CBF" w:rsidRPr="00F11966" w:rsidRDefault="00E92CBF" w:rsidP="00E92CBF">
      <w:pPr>
        <w:pStyle w:val="PL"/>
      </w:pPr>
      <w:r w:rsidRPr="00F11966">
        <w:t xml:space="preserve">        tacs:</w:t>
      </w:r>
    </w:p>
    <w:p w14:paraId="47EE3511" w14:textId="77777777" w:rsidR="00E92CBF" w:rsidRPr="00F11966" w:rsidRDefault="00E92CBF" w:rsidP="00E92CBF">
      <w:pPr>
        <w:pStyle w:val="PL"/>
      </w:pPr>
      <w:r w:rsidRPr="00F11966">
        <w:t xml:space="preserve">          type: array</w:t>
      </w:r>
    </w:p>
    <w:p w14:paraId="1876B089" w14:textId="77777777" w:rsidR="00E92CBF" w:rsidRPr="00F11966" w:rsidRDefault="00E92CBF" w:rsidP="00E92CBF">
      <w:pPr>
        <w:pStyle w:val="PL"/>
      </w:pPr>
      <w:r w:rsidRPr="00F11966">
        <w:t xml:space="preserve">          items:</w:t>
      </w:r>
    </w:p>
    <w:p w14:paraId="1C5F25B4" w14:textId="77777777" w:rsidR="00E92CBF" w:rsidRPr="00F11966" w:rsidRDefault="00E92CBF" w:rsidP="00E92CBF">
      <w:pPr>
        <w:pStyle w:val="PL"/>
      </w:pPr>
      <w:r w:rsidRPr="00F11966">
        <w:t xml:space="preserve">            $ref: '#/components/schemas/Tac'</w:t>
      </w:r>
    </w:p>
    <w:p w14:paraId="09362B22" w14:textId="77777777" w:rsidR="00E92CBF" w:rsidRPr="00F11966" w:rsidRDefault="00E92CBF" w:rsidP="00E92CBF">
      <w:pPr>
        <w:pStyle w:val="PL"/>
      </w:pPr>
      <w:r w:rsidRPr="00F11966">
        <w:t xml:space="preserve">          minItems: 1</w:t>
      </w:r>
    </w:p>
    <w:p w14:paraId="3CE3871F"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List of TACs; shall be present if and only if areaCode is absent.</w:t>
      </w:r>
    </w:p>
    <w:p w14:paraId="7E21686D" w14:textId="77777777" w:rsidR="00E92CBF" w:rsidRPr="00F11966" w:rsidRDefault="00E92CBF" w:rsidP="00E92CBF">
      <w:pPr>
        <w:pStyle w:val="PL"/>
      </w:pPr>
      <w:r w:rsidRPr="00F11966">
        <w:t xml:space="preserve">        areaCode:</w:t>
      </w:r>
    </w:p>
    <w:p w14:paraId="62B01CD3" w14:textId="77777777" w:rsidR="00E92CBF" w:rsidRPr="00F11966" w:rsidRDefault="00E92CBF" w:rsidP="00E92CBF">
      <w:pPr>
        <w:pStyle w:val="PL"/>
      </w:pPr>
      <w:r w:rsidRPr="00F11966">
        <w:t xml:space="preserve">            $ref: '#/components/schemas/AreaCode'</w:t>
      </w:r>
    </w:p>
    <w:p w14:paraId="07FB22A2" w14:textId="77777777" w:rsidR="00734E88" w:rsidRDefault="00734E88" w:rsidP="00734E88">
      <w:pPr>
        <w:pStyle w:val="PL"/>
      </w:pPr>
      <w:r>
        <w:t xml:space="preserve">  </w:t>
      </w:r>
      <w:r w:rsidRPr="00F11966">
        <w:t xml:space="preserve">      </w:t>
      </w:r>
      <w:r>
        <w:t xml:space="preserve">    </w:t>
      </w:r>
      <w:r w:rsidRPr="00F11966">
        <w:t xml:space="preserve">description: </w:t>
      </w:r>
      <w:r w:rsidRPr="00F11966">
        <w:rPr>
          <w:rFonts w:cs="Arial"/>
          <w:szCs w:val="18"/>
        </w:rPr>
        <w:t>Area Code; shall be present if and only if tacs is absent</w:t>
      </w:r>
    </w:p>
    <w:p w14:paraId="194EB4FA" w14:textId="77777777" w:rsidR="00E92CBF" w:rsidRPr="00F11966" w:rsidRDefault="00E92CBF" w:rsidP="00E92CBF">
      <w:pPr>
        <w:pStyle w:val="PL"/>
      </w:pPr>
      <w:r w:rsidRPr="00F11966">
        <w:t xml:space="preserve">    ServiceAreaRestriction:</w:t>
      </w:r>
    </w:p>
    <w:p w14:paraId="7B81AAFE" w14:textId="77777777" w:rsidR="00E92CBF" w:rsidRPr="00F11966" w:rsidRDefault="00E92CBF" w:rsidP="00E92CBF">
      <w:pPr>
        <w:pStyle w:val="PL"/>
      </w:pPr>
      <w:r w:rsidRPr="00F11966">
        <w:t xml:space="preserve">      type: object</w:t>
      </w:r>
    </w:p>
    <w:p w14:paraId="3889B9C0" w14:textId="77777777" w:rsidR="00E92CBF" w:rsidRPr="00F11966" w:rsidRDefault="00E92CBF" w:rsidP="00E92CBF">
      <w:pPr>
        <w:pStyle w:val="PL"/>
      </w:pPr>
      <w:r w:rsidRPr="00F11966">
        <w:t xml:space="preserve">      properties:</w:t>
      </w:r>
    </w:p>
    <w:p w14:paraId="16A7CEBF" w14:textId="77777777" w:rsidR="00E92CBF" w:rsidRPr="00F11966" w:rsidRDefault="00E92CBF" w:rsidP="00E92CBF">
      <w:pPr>
        <w:pStyle w:val="PL"/>
      </w:pPr>
      <w:r w:rsidRPr="00F11966">
        <w:t xml:space="preserve">        restrictionType:</w:t>
      </w:r>
    </w:p>
    <w:p w14:paraId="3EB3409D" w14:textId="77777777" w:rsidR="00E92CBF" w:rsidRPr="00F11966" w:rsidRDefault="00E92CBF" w:rsidP="00E92CBF">
      <w:pPr>
        <w:pStyle w:val="PL"/>
      </w:pPr>
      <w:r w:rsidRPr="00F11966">
        <w:t xml:space="preserve">          $ref: '#/components/schemas/RestrictionType'</w:t>
      </w:r>
    </w:p>
    <w:p w14:paraId="718C524F" w14:textId="77777777" w:rsidR="00734E88" w:rsidRDefault="00734E88" w:rsidP="00734E88">
      <w:pPr>
        <w:pStyle w:val="PL"/>
      </w:pPr>
      <w:r>
        <w:t xml:space="preserve">  </w:t>
      </w:r>
      <w:r w:rsidRPr="00F11966">
        <w:t xml:space="preserve">      </w:t>
      </w:r>
      <w:r>
        <w:t xml:space="preserve">  </w:t>
      </w:r>
      <w:r w:rsidRPr="00F11966">
        <w:t>description:</w:t>
      </w:r>
      <w:r>
        <w:t xml:space="preserve"> &gt;</w:t>
      </w:r>
    </w:p>
    <w:p w14:paraId="2F3E961D" w14:textId="77777777" w:rsidR="00734E88" w:rsidRDefault="00734E88" w:rsidP="00734E88">
      <w:pPr>
        <w:pStyle w:val="PL"/>
        <w:rPr>
          <w:rFonts w:cs="Arial"/>
          <w:szCs w:val="18"/>
        </w:rPr>
      </w:pPr>
      <w:r>
        <w:rPr>
          <w:rFonts w:cs="Arial"/>
          <w:szCs w:val="18"/>
        </w:rPr>
        <w:t xml:space="preserve">            </w:t>
      </w:r>
      <w:r w:rsidRPr="00F11966">
        <w:rPr>
          <w:rFonts w:cs="Arial"/>
          <w:szCs w:val="18"/>
        </w:rPr>
        <w:t>string</w:t>
      </w:r>
      <w:r>
        <w:rPr>
          <w:rFonts w:cs="Arial"/>
          <w:szCs w:val="18"/>
        </w:rPr>
        <w:t xml:space="preserve"> </w:t>
      </w:r>
      <w:r w:rsidRPr="00F11966">
        <w:rPr>
          <w:rFonts w:cs="Arial"/>
          <w:szCs w:val="18"/>
        </w:rPr>
        <w:t>"ALLOWED_AREAS" or</w:t>
      </w:r>
      <w:r>
        <w:rPr>
          <w:rFonts w:cs="Arial"/>
          <w:szCs w:val="18"/>
        </w:rPr>
        <w:t xml:space="preserve"> </w:t>
      </w:r>
      <w:r w:rsidRPr="00F11966">
        <w:rPr>
          <w:rFonts w:cs="Arial"/>
          <w:szCs w:val="18"/>
        </w:rPr>
        <w:t>"NOT_ALLOWED_AREAS"</w:t>
      </w:r>
    </w:p>
    <w:p w14:paraId="0F11A24A" w14:textId="77777777" w:rsidR="00734E88" w:rsidRDefault="00734E88" w:rsidP="00734E88">
      <w:pPr>
        <w:pStyle w:val="PL"/>
      </w:pPr>
      <w:r>
        <w:rPr>
          <w:rFonts w:cs="Arial"/>
          <w:szCs w:val="18"/>
        </w:rPr>
        <w:t xml:space="preserve">            </w:t>
      </w:r>
      <w:r w:rsidRPr="00F11966">
        <w:rPr>
          <w:rFonts w:cs="Arial"/>
          <w:szCs w:val="18"/>
        </w:rPr>
        <w:t>shall be present if and only if the areas attribute is present</w:t>
      </w:r>
    </w:p>
    <w:p w14:paraId="7DC2AEF5" w14:textId="77777777" w:rsidR="00E92CBF" w:rsidRPr="00F11966" w:rsidRDefault="00E92CBF" w:rsidP="00E92CBF">
      <w:pPr>
        <w:pStyle w:val="PL"/>
      </w:pPr>
      <w:r w:rsidRPr="00F11966">
        <w:t xml:space="preserve">        areas:</w:t>
      </w:r>
    </w:p>
    <w:p w14:paraId="30BEEABC" w14:textId="77777777" w:rsidR="00E92CBF" w:rsidRPr="00F11966" w:rsidRDefault="00E92CBF" w:rsidP="00E92CBF">
      <w:pPr>
        <w:pStyle w:val="PL"/>
      </w:pPr>
      <w:r w:rsidRPr="00F11966">
        <w:t xml:space="preserve">          type: array</w:t>
      </w:r>
    </w:p>
    <w:p w14:paraId="27400058" w14:textId="77777777" w:rsidR="00E92CBF" w:rsidRPr="00F11966" w:rsidRDefault="00E92CBF" w:rsidP="00E92CBF">
      <w:pPr>
        <w:pStyle w:val="PL"/>
      </w:pPr>
      <w:r w:rsidRPr="00F11966">
        <w:t xml:space="preserve">          items:</w:t>
      </w:r>
    </w:p>
    <w:p w14:paraId="5D5A05D6" w14:textId="77777777" w:rsidR="00E92CBF" w:rsidRPr="00F11966" w:rsidRDefault="00E92CBF" w:rsidP="00E92CBF">
      <w:pPr>
        <w:pStyle w:val="PL"/>
      </w:pPr>
      <w:r w:rsidRPr="00F11966">
        <w:t xml:space="preserve">            $ref: '#/components/schemas/Area'</w:t>
      </w:r>
    </w:p>
    <w:p w14:paraId="427E2495" w14:textId="77777777" w:rsidR="00734E88" w:rsidRDefault="00734E88" w:rsidP="00734E88">
      <w:pPr>
        <w:pStyle w:val="PL"/>
      </w:pPr>
      <w:r>
        <w:t xml:space="preserve">  </w:t>
      </w:r>
      <w:r w:rsidRPr="00F11966">
        <w:t xml:space="preserve">      </w:t>
      </w:r>
      <w:r>
        <w:t xml:space="preserve">    </w:t>
      </w:r>
      <w:r w:rsidRPr="00F11966">
        <w:t>description:</w:t>
      </w:r>
      <w:r>
        <w:t xml:space="preserve"> &gt;</w:t>
      </w:r>
    </w:p>
    <w:p w14:paraId="7C4E47BC" w14:textId="77777777" w:rsidR="00734E88" w:rsidRDefault="00734E88" w:rsidP="00734E88">
      <w:pPr>
        <w:pStyle w:val="PL"/>
      </w:pPr>
      <w:r>
        <w:rPr>
          <w:rFonts w:cs="Arial"/>
          <w:szCs w:val="18"/>
        </w:rPr>
        <w:t xml:space="preserve">              </w:t>
      </w:r>
      <w:r w:rsidRPr="00F11966">
        <w:rPr>
          <w:rFonts w:cs="Arial"/>
          <w:szCs w:val="18"/>
        </w:rPr>
        <w:t>A list of Areas.</w:t>
      </w:r>
    </w:p>
    <w:p w14:paraId="6222EECE" w14:textId="77777777" w:rsidR="00734E88" w:rsidRDefault="00734E88" w:rsidP="00734E88">
      <w:pPr>
        <w:pStyle w:val="PL"/>
      </w:pPr>
      <w:r>
        <w:rPr>
          <w:rFonts w:cs="Arial"/>
          <w:szCs w:val="18"/>
        </w:rPr>
        <w:t xml:space="preserve">              </w:t>
      </w:r>
      <w:r w:rsidRPr="00F11966">
        <w:rPr>
          <w:rFonts w:cs="Arial"/>
          <w:szCs w:val="18"/>
        </w:rPr>
        <w:t>These areas are</w:t>
      </w:r>
      <w:r>
        <w:rPr>
          <w:rFonts w:cs="Arial"/>
          <w:szCs w:val="18"/>
        </w:rPr>
        <w:t>:</w:t>
      </w:r>
    </w:p>
    <w:p w14:paraId="71304A3F" w14:textId="77777777" w:rsidR="00734E88" w:rsidRDefault="00734E88" w:rsidP="00734E88">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allowed areas if RestrictionType is "ALLOWED_AREAS"</w:t>
      </w:r>
    </w:p>
    <w:p w14:paraId="649D44ED" w14:textId="77777777" w:rsidR="00734E88" w:rsidRDefault="00734E88" w:rsidP="00734E88">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not allowed areas if RestrictionType is "NOT_ALLOWED_AREAS"</w:t>
      </w:r>
    </w:p>
    <w:p w14:paraId="619EC2B9" w14:textId="77777777" w:rsidR="00E92CBF" w:rsidRPr="00F11966" w:rsidRDefault="00E92CBF" w:rsidP="00E92CBF">
      <w:pPr>
        <w:pStyle w:val="PL"/>
      </w:pPr>
      <w:r w:rsidRPr="00F11966">
        <w:t xml:space="preserve">        maxNumOfTAs:</w:t>
      </w:r>
    </w:p>
    <w:p w14:paraId="22A12733" w14:textId="77777777" w:rsidR="00E92CBF" w:rsidRPr="00F11966" w:rsidRDefault="00E92CBF" w:rsidP="00E92CBF">
      <w:pPr>
        <w:pStyle w:val="PL"/>
      </w:pPr>
      <w:r w:rsidRPr="00F11966">
        <w:t xml:space="preserve">          $ref: '#/components/schemas/Uinteger'</w:t>
      </w:r>
    </w:p>
    <w:p w14:paraId="02E55758" w14:textId="77777777" w:rsidR="00734E88" w:rsidRDefault="00734E88" w:rsidP="00734E88">
      <w:pPr>
        <w:pStyle w:val="PL"/>
      </w:pPr>
      <w:r>
        <w:t xml:space="preserve">  </w:t>
      </w:r>
      <w:r w:rsidRPr="00F11966">
        <w:t xml:space="preserve">      </w:t>
      </w:r>
      <w:r>
        <w:t xml:space="preserve">  </w:t>
      </w:r>
      <w:r w:rsidRPr="00F11966">
        <w:t>description:</w:t>
      </w:r>
      <w:r>
        <w:t xml:space="preserve"> </w:t>
      </w:r>
      <w:r w:rsidRPr="00F11966">
        <w:rPr>
          <w:rFonts w:cs="Arial"/>
          <w:szCs w:val="18"/>
        </w:rPr>
        <w:t>Maximum number of allowed tracking areas for use when restrictionType indicates "ALLOWED_AREAS".</w:t>
      </w:r>
      <w:r>
        <w:rPr>
          <w:rFonts w:cs="Arial"/>
          <w:szCs w:val="18"/>
        </w:rPr>
        <w:t xml:space="preserve"> </w:t>
      </w:r>
      <w:r w:rsidRPr="00F11966">
        <w:rPr>
          <w:rFonts w:cs="Arial"/>
          <w:szCs w:val="18"/>
        </w:rPr>
        <w:t>This attribute shall be absent when attribute "restrictionType" takes the value "NOT_ALLOWED_AREAS".</w:t>
      </w:r>
    </w:p>
    <w:p w14:paraId="1B6989E6" w14:textId="77777777" w:rsidR="00E92CBF" w:rsidRPr="00F11966" w:rsidRDefault="00E92CBF" w:rsidP="00E92CBF">
      <w:pPr>
        <w:pStyle w:val="PL"/>
      </w:pPr>
      <w:r w:rsidRPr="00F11966">
        <w:t xml:space="preserve">        maxNumOfTAsForNotAllowedAreas:</w:t>
      </w:r>
    </w:p>
    <w:p w14:paraId="3ADC0323" w14:textId="77777777" w:rsidR="00E92CBF" w:rsidRPr="00F11966" w:rsidRDefault="00E92CBF" w:rsidP="00E92CBF">
      <w:pPr>
        <w:pStyle w:val="PL"/>
      </w:pPr>
      <w:r w:rsidRPr="00F11966">
        <w:t xml:space="preserve">          $ref: '#/components/schemas/Uinteger'</w:t>
      </w:r>
    </w:p>
    <w:p w14:paraId="782433DC" w14:textId="77777777" w:rsidR="00734E88" w:rsidRDefault="00734E88" w:rsidP="00734E88">
      <w:pPr>
        <w:pStyle w:val="PL"/>
      </w:pPr>
      <w:r>
        <w:t xml:space="preserve">  </w:t>
      </w:r>
      <w:r w:rsidRPr="00F11966">
        <w:t xml:space="preserve">      </w:t>
      </w:r>
      <w:r>
        <w:t xml:space="preserve">  </w:t>
      </w:r>
      <w:r w:rsidRPr="00F11966">
        <w:t>description:</w:t>
      </w:r>
      <w:r>
        <w:t xml:space="preserve"> </w:t>
      </w:r>
      <w:r w:rsidRPr="00F11966">
        <w:rPr>
          <w:rFonts w:cs="Arial"/>
          <w:szCs w:val="18"/>
        </w:rPr>
        <w:t>Maximum number of allowed tracking areas for use when restrictionType indicates "NOT_ALLOWED_AREAS".</w:t>
      </w:r>
      <w:r>
        <w:rPr>
          <w:rFonts w:cs="Arial"/>
          <w:szCs w:val="18"/>
        </w:rPr>
        <w:t xml:space="preserve"> </w:t>
      </w:r>
      <w:r w:rsidRPr="00F11966">
        <w:rPr>
          <w:rFonts w:cs="Arial"/>
          <w:szCs w:val="18"/>
        </w:rPr>
        <w:t>This attribute shall be absent when attribute "restrictionType" takes the value "ALLOWED_AREAS".</w:t>
      </w:r>
    </w:p>
    <w:p w14:paraId="2571339A" w14:textId="77777777" w:rsidR="00E92CBF" w:rsidRPr="00F11966" w:rsidRDefault="00E92CBF" w:rsidP="00E92CBF">
      <w:pPr>
        <w:pStyle w:val="PL"/>
      </w:pPr>
      <w:r w:rsidRPr="00F11966">
        <w:t xml:space="preserve">      allOf:</w:t>
      </w:r>
    </w:p>
    <w:p w14:paraId="02D56547" w14:textId="77777777" w:rsidR="00E92CBF" w:rsidRPr="00F11966" w:rsidRDefault="00E92CBF" w:rsidP="00E92CBF">
      <w:pPr>
        <w:pStyle w:val="PL"/>
      </w:pPr>
      <w:r w:rsidRPr="00F11966">
        <w:t xml:space="preserve">        #</w:t>
      </w:r>
    </w:p>
    <w:p w14:paraId="4F9B0F76" w14:textId="77777777" w:rsidR="00E92CBF" w:rsidRPr="00F11966" w:rsidRDefault="00E92CBF" w:rsidP="00E92CBF">
      <w:pPr>
        <w:pStyle w:val="PL"/>
      </w:pPr>
      <w:r w:rsidRPr="00F11966">
        <w:t xml:space="preserve">        # 1st condition: restrictionType and areas attributes shall be either both absent</w:t>
      </w:r>
    </w:p>
    <w:p w14:paraId="0AAD0454" w14:textId="77777777" w:rsidR="00E92CBF" w:rsidRPr="00F11966" w:rsidRDefault="00E92CBF" w:rsidP="00E92CBF">
      <w:pPr>
        <w:pStyle w:val="PL"/>
      </w:pPr>
      <w:r w:rsidRPr="00F11966">
        <w:t xml:space="preserve">        #                or both present</w:t>
      </w:r>
    </w:p>
    <w:p w14:paraId="2A8BC88F" w14:textId="77777777" w:rsidR="00E92CBF" w:rsidRPr="00F11966" w:rsidRDefault="00E92CBF" w:rsidP="00E92CBF">
      <w:pPr>
        <w:pStyle w:val="PL"/>
      </w:pPr>
      <w:r w:rsidRPr="00F11966">
        <w:t xml:space="preserve">        #</w:t>
      </w:r>
    </w:p>
    <w:p w14:paraId="4F99D8B6" w14:textId="77777777" w:rsidR="00E92CBF" w:rsidRPr="00F11966" w:rsidRDefault="00E92CBF" w:rsidP="00E92CBF">
      <w:pPr>
        <w:pStyle w:val="PL"/>
      </w:pPr>
      <w:r w:rsidRPr="00F11966">
        <w:t xml:space="preserve">        - oneOf:</w:t>
      </w:r>
    </w:p>
    <w:p w14:paraId="5C1B91E3" w14:textId="77777777" w:rsidR="00E92CBF" w:rsidRPr="00F11966" w:rsidRDefault="00E92CBF" w:rsidP="00E92CBF">
      <w:pPr>
        <w:pStyle w:val="PL"/>
      </w:pPr>
      <w:r w:rsidRPr="00F11966">
        <w:t xml:space="preserve">            - not:</w:t>
      </w:r>
    </w:p>
    <w:p w14:paraId="28B88E27" w14:textId="77777777" w:rsidR="00E92CBF" w:rsidRPr="00F11966" w:rsidRDefault="00E92CBF" w:rsidP="00E92CBF">
      <w:pPr>
        <w:pStyle w:val="PL"/>
      </w:pPr>
      <w:r w:rsidRPr="00F11966">
        <w:t xml:space="preserve">                required: [ restrictionType ]</w:t>
      </w:r>
    </w:p>
    <w:p w14:paraId="4B323C18" w14:textId="77777777" w:rsidR="00E92CBF" w:rsidRPr="00F11966" w:rsidRDefault="00E92CBF" w:rsidP="00E92CBF">
      <w:pPr>
        <w:pStyle w:val="PL"/>
      </w:pPr>
      <w:r w:rsidRPr="00F11966">
        <w:t xml:space="preserve">            - required: [ areas ]</w:t>
      </w:r>
    </w:p>
    <w:p w14:paraId="61383AF6" w14:textId="77777777" w:rsidR="00E92CBF" w:rsidRPr="00F11966" w:rsidRDefault="00E92CBF" w:rsidP="00E92CBF">
      <w:pPr>
        <w:pStyle w:val="PL"/>
      </w:pPr>
      <w:r w:rsidRPr="00F11966">
        <w:t xml:space="preserve">        #</w:t>
      </w:r>
    </w:p>
    <w:p w14:paraId="453ACBD4" w14:textId="77777777" w:rsidR="00E92CBF" w:rsidRPr="00F11966" w:rsidRDefault="00E92CBF" w:rsidP="00E92CBF">
      <w:pPr>
        <w:pStyle w:val="PL"/>
      </w:pPr>
      <w:r w:rsidRPr="00F11966">
        <w:t xml:space="preserve">        # 2nd condition: if restrictionType takes value NOT_ALLOWED_AREAS,</w:t>
      </w:r>
    </w:p>
    <w:p w14:paraId="7BAA6365" w14:textId="77777777" w:rsidR="00E92CBF" w:rsidRPr="00F11966" w:rsidRDefault="00E92CBF" w:rsidP="00E92CBF">
      <w:pPr>
        <w:pStyle w:val="PL"/>
      </w:pPr>
      <w:r w:rsidRPr="00F11966">
        <w:t xml:space="preserve">        #                then maxNumOfTAs shall be absent</w:t>
      </w:r>
    </w:p>
    <w:p w14:paraId="52B422A9" w14:textId="77777777" w:rsidR="00E92CBF" w:rsidRPr="00F11966" w:rsidRDefault="00E92CBF" w:rsidP="00E92CBF">
      <w:pPr>
        <w:pStyle w:val="PL"/>
      </w:pPr>
      <w:r w:rsidRPr="00F11966">
        <w:t xml:space="preserve">        #</w:t>
      </w:r>
    </w:p>
    <w:p w14:paraId="63A288BB" w14:textId="77777777" w:rsidR="00E92CBF" w:rsidRPr="00F11966" w:rsidRDefault="00E92CBF" w:rsidP="00E92CBF">
      <w:pPr>
        <w:pStyle w:val="PL"/>
      </w:pPr>
      <w:r w:rsidRPr="00F11966">
        <w:t xml:space="preserve">        - anyOf:</w:t>
      </w:r>
    </w:p>
    <w:p w14:paraId="6D6457E1" w14:textId="77777777" w:rsidR="00E92CBF" w:rsidRPr="00F11966" w:rsidRDefault="00E92CBF" w:rsidP="00E92CBF">
      <w:pPr>
        <w:pStyle w:val="PL"/>
      </w:pPr>
      <w:r w:rsidRPr="00F11966">
        <w:t xml:space="preserve">            - not:</w:t>
      </w:r>
    </w:p>
    <w:p w14:paraId="3D8C4CCC" w14:textId="77777777" w:rsidR="00E92CBF" w:rsidRPr="00F11966" w:rsidRDefault="00E92CBF" w:rsidP="00E92CBF">
      <w:pPr>
        <w:pStyle w:val="PL"/>
      </w:pPr>
      <w:r w:rsidRPr="00F11966">
        <w:t xml:space="preserve">                required: [ restrictionType ]</w:t>
      </w:r>
    </w:p>
    <w:p w14:paraId="4A6B03E7" w14:textId="77777777" w:rsidR="00E92CBF" w:rsidRPr="00F11966" w:rsidRDefault="00E92CBF" w:rsidP="00E92CBF">
      <w:pPr>
        <w:pStyle w:val="PL"/>
      </w:pPr>
      <w:r w:rsidRPr="00F11966">
        <w:t xml:space="preserve">                properties:</w:t>
      </w:r>
    </w:p>
    <w:p w14:paraId="06818DF0" w14:textId="77777777" w:rsidR="00E92CBF" w:rsidRPr="00F11966" w:rsidRDefault="00E92CBF" w:rsidP="00E92CBF">
      <w:pPr>
        <w:pStyle w:val="PL"/>
      </w:pPr>
      <w:r w:rsidRPr="00F11966">
        <w:t xml:space="preserve">                  restrictionType:</w:t>
      </w:r>
    </w:p>
    <w:p w14:paraId="332EDB92" w14:textId="77777777" w:rsidR="00E92CBF" w:rsidRPr="00F11966" w:rsidRDefault="00E92CBF" w:rsidP="00E92CBF">
      <w:pPr>
        <w:pStyle w:val="PL"/>
      </w:pPr>
      <w:r w:rsidRPr="00F11966">
        <w:t xml:space="preserve">                    type: string</w:t>
      </w:r>
    </w:p>
    <w:p w14:paraId="27AA5066" w14:textId="77777777" w:rsidR="00E92CBF" w:rsidRPr="00F11966" w:rsidRDefault="00E92CBF" w:rsidP="00E92CBF">
      <w:pPr>
        <w:pStyle w:val="PL"/>
      </w:pPr>
      <w:r w:rsidRPr="00F11966">
        <w:t xml:space="preserve">                    enum: [ NOT_ALLOWED_AREAS ]</w:t>
      </w:r>
    </w:p>
    <w:p w14:paraId="4BDB2329" w14:textId="77777777" w:rsidR="00E92CBF" w:rsidRPr="00F11966" w:rsidRDefault="00E92CBF" w:rsidP="00E92CBF">
      <w:pPr>
        <w:pStyle w:val="PL"/>
      </w:pPr>
      <w:r w:rsidRPr="00F11966">
        <w:t xml:space="preserve">            - not:</w:t>
      </w:r>
    </w:p>
    <w:p w14:paraId="30E0A806" w14:textId="77777777" w:rsidR="00E92CBF" w:rsidRPr="00F11966" w:rsidRDefault="00E92CBF" w:rsidP="00E92CBF">
      <w:pPr>
        <w:pStyle w:val="PL"/>
      </w:pPr>
      <w:r w:rsidRPr="00F11966">
        <w:t xml:space="preserve">                required: [ maxNumOfTAs ]</w:t>
      </w:r>
    </w:p>
    <w:p w14:paraId="359AB6A3" w14:textId="77777777" w:rsidR="00E92CBF" w:rsidRPr="00F11966" w:rsidRDefault="00E92CBF" w:rsidP="00E92CBF">
      <w:pPr>
        <w:pStyle w:val="PL"/>
      </w:pPr>
      <w:r w:rsidRPr="00F11966">
        <w:t xml:space="preserve">        #</w:t>
      </w:r>
    </w:p>
    <w:p w14:paraId="0B5D577F" w14:textId="77777777" w:rsidR="00E92CBF" w:rsidRPr="00F11966" w:rsidRDefault="00E92CBF" w:rsidP="00E92CBF">
      <w:pPr>
        <w:pStyle w:val="PL"/>
      </w:pPr>
      <w:r w:rsidRPr="00F11966">
        <w:t xml:space="preserve">        # 3rd condition: if restrictionType takes value ALLOWED_AREAS,</w:t>
      </w:r>
    </w:p>
    <w:p w14:paraId="16F2532B" w14:textId="77777777" w:rsidR="00E92CBF" w:rsidRPr="00F11966" w:rsidRDefault="00E92CBF" w:rsidP="00E92CBF">
      <w:pPr>
        <w:pStyle w:val="PL"/>
      </w:pPr>
      <w:r w:rsidRPr="00F11966">
        <w:t xml:space="preserve">        #                then maxNumOfTAsForNotAllowedAreas shall be absent</w:t>
      </w:r>
    </w:p>
    <w:p w14:paraId="696D5CA7" w14:textId="77777777" w:rsidR="00E92CBF" w:rsidRPr="00F11966" w:rsidRDefault="00E92CBF" w:rsidP="00E92CBF">
      <w:pPr>
        <w:pStyle w:val="PL"/>
      </w:pPr>
      <w:r w:rsidRPr="00F11966">
        <w:t xml:space="preserve">        #</w:t>
      </w:r>
    </w:p>
    <w:p w14:paraId="2388702D" w14:textId="77777777" w:rsidR="00E92CBF" w:rsidRPr="00F11966" w:rsidRDefault="00E92CBF" w:rsidP="00E92CBF">
      <w:pPr>
        <w:pStyle w:val="PL"/>
      </w:pPr>
      <w:r w:rsidRPr="00F11966">
        <w:lastRenderedPageBreak/>
        <w:t xml:space="preserve">        - anyOf:</w:t>
      </w:r>
    </w:p>
    <w:p w14:paraId="44442B57" w14:textId="77777777" w:rsidR="00E92CBF" w:rsidRPr="00F11966" w:rsidRDefault="00E92CBF" w:rsidP="00E92CBF">
      <w:pPr>
        <w:pStyle w:val="PL"/>
      </w:pPr>
      <w:r w:rsidRPr="00F11966">
        <w:t xml:space="preserve">            - not:</w:t>
      </w:r>
    </w:p>
    <w:p w14:paraId="063F7CE7" w14:textId="77777777" w:rsidR="00E92CBF" w:rsidRPr="00F11966" w:rsidRDefault="00E92CBF" w:rsidP="00E92CBF">
      <w:pPr>
        <w:pStyle w:val="PL"/>
      </w:pPr>
      <w:r w:rsidRPr="00F11966">
        <w:t xml:space="preserve">                required: [ restrictionType ]</w:t>
      </w:r>
    </w:p>
    <w:p w14:paraId="4CA76AA8" w14:textId="77777777" w:rsidR="00E92CBF" w:rsidRPr="00F11966" w:rsidRDefault="00E92CBF" w:rsidP="00E92CBF">
      <w:pPr>
        <w:pStyle w:val="PL"/>
      </w:pPr>
      <w:r w:rsidRPr="00F11966">
        <w:t xml:space="preserve">                properties:</w:t>
      </w:r>
    </w:p>
    <w:p w14:paraId="4DB38679" w14:textId="77777777" w:rsidR="00E92CBF" w:rsidRPr="00F11966" w:rsidRDefault="00E92CBF" w:rsidP="00E92CBF">
      <w:pPr>
        <w:pStyle w:val="PL"/>
      </w:pPr>
      <w:r w:rsidRPr="00F11966">
        <w:t xml:space="preserve">                  restrictionType:</w:t>
      </w:r>
    </w:p>
    <w:p w14:paraId="7B3AA8D2" w14:textId="77777777" w:rsidR="00E92CBF" w:rsidRPr="00F11966" w:rsidRDefault="00E92CBF" w:rsidP="00E92CBF">
      <w:pPr>
        <w:pStyle w:val="PL"/>
      </w:pPr>
      <w:r w:rsidRPr="00F11966">
        <w:t xml:space="preserve">                    type: string</w:t>
      </w:r>
    </w:p>
    <w:p w14:paraId="146B6A77" w14:textId="77777777" w:rsidR="00E92CBF" w:rsidRPr="00F11966" w:rsidRDefault="00E92CBF" w:rsidP="00E92CBF">
      <w:pPr>
        <w:pStyle w:val="PL"/>
      </w:pPr>
      <w:r w:rsidRPr="00F11966">
        <w:t xml:space="preserve">                    enum: [ ALLOWED_AREAS ]</w:t>
      </w:r>
    </w:p>
    <w:p w14:paraId="77E0198A" w14:textId="77777777" w:rsidR="00E92CBF" w:rsidRPr="00F11966" w:rsidRDefault="00E92CBF" w:rsidP="00E92CBF">
      <w:pPr>
        <w:pStyle w:val="PL"/>
      </w:pPr>
      <w:r w:rsidRPr="00F11966">
        <w:t xml:space="preserve">            - not:</w:t>
      </w:r>
    </w:p>
    <w:p w14:paraId="6B40B9D1" w14:textId="77777777" w:rsidR="00E92CBF" w:rsidRPr="00F11966" w:rsidRDefault="00E92CBF" w:rsidP="00E92CBF">
      <w:pPr>
        <w:pStyle w:val="PL"/>
      </w:pPr>
      <w:r w:rsidRPr="00F11966">
        <w:t xml:space="preserve">                required: [ maxNumOfTAsForNotAllowedAreas ]</w:t>
      </w:r>
    </w:p>
    <w:p w14:paraId="45B2A38C" w14:textId="77777777" w:rsidR="00E92CBF" w:rsidRPr="00F11966" w:rsidRDefault="00E92CBF" w:rsidP="00E92CBF">
      <w:pPr>
        <w:pStyle w:val="PL"/>
      </w:pPr>
      <w:r w:rsidRPr="00F11966">
        <w:t xml:space="preserve">    PresenceInfo:</w:t>
      </w:r>
    </w:p>
    <w:p w14:paraId="71390D32" w14:textId="77777777" w:rsidR="00E92CBF" w:rsidRPr="00F11966" w:rsidRDefault="00E92CBF" w:rsidP="00E92CBF">
      <w:pPr>
        <w:pStyle w:val="PL"/>
      </w:pPr>
      <w:r w:rsidRPr="00F11966">
        <w:t xml:space="preserve">      type: object</w:t>
      </w:r>
    </w:p>
    <w:p w14:paraId="34BC211D" w14:textId="77777777" w:rsidR="00E92CBF" w:rsidRPr="00F11966" w:rsidRDefault="00E92CBF" w:rsidP="00E92CBF">
      <w:pPr>
        <w:pStyle w:val="PL"/>
      </w:pPr>
      <w:r w:rsidRPr="00F11966">
        <w:t xml:space="preserve">      properties:</w:t>
      </w:r>
    </w:p>
    <w:p w14:paraId="304F2962" w14:textId="77777777" w:rsidR="00E92CBF" w:rsidRPr="00F11966" w:rsidRDefault="00E92CBF" w:rsidP="00E92CBF">
      <w:pPr>
        <w:pStyle w:val="PL"/>
      </w:pPr>
      <w:r w:rsidRPr="00F11966">
        <w:t xml:space="preserve">        praId:</w:t>
      </w:r>
    </w:p>
    <w:p w14:paraId="67F351E4" w14:textId="77777777" w:rsidR="00E92CBF" w:rsidRPr="00F11966" w:rsidRDefault="00E92CBF" w:rsidP="00E92CBF">
      <w:pPr>
        <w:pStyle w:val="PL"/>
      </w:pPr>
      <w:r w:rsidRPr="00F11966">
        <w:t xml:space="preserve">          type: string</w:t>
      </w:r>
    </w:p>
    <w:p w14:paraId="2204A204" w14:textId="77777777" w:rsidR="00B47AAA" w:rsidRDefault="00B47AAA" w:rsidP="00B47AAA">
      <w:pPr>
        <w:pStyle w:val="PL"/>
      </w:pPr>
      <w:r>
        <w:t xml:space="preserve">  </w:t>
      </w:r>
      <w:r w:rsidRPr="00F11966">
        <w:t xml:space="preserve">      </w:t>
      </w:r>
      <w:r>
        <w:t xml:space="preserve">  </w:t>
      </w:r>
      <w:r w:rsidRPr="00F11966">
        <w:t>description:</w:t>
      </w:r>
      <w:r>
        <w:t xml:space="preserve"> &gt;</w:t>
      </w:r>
    </w:p>
    <w:p w14:paraId="26C83C36" w14:textId="77777777" w:rsidR="00B47AAA" w:rsidRDefault="00B47AAA" w:rsidP="00B47AAA">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TS </w:t>
      </w:r>
      <w:r w:rsidRPr="00F11966">
        <w:rPr>
          <w:lang w:eastAsia="zh-CN"/>
        </w:rPr>
        <w:t>23.003. This IE shall be present if the Area of Interest subscribed or reported is a Presence Reporting Area or a Set of Core Network predefined Presence Reporting Areas.</w:t>
      </w:r>
    </w:p>
    <w:p w14:paraId="6ABAA567" w14:textId="77777777" w:rsidR="00B47AAA" w:rsidRDefault="00B47AAA" w:rsidP="00B47AAA">
      <w:pPr>
        <w:pStyle w:val="PL"/>
        <w:rPr>
          <w:lang w:eastAsia="zh-CN"/>
        </w:rPr>
      </w:pPr>
      <w:r>
        <w:rPr>
          <w:lang w:eastAsia="zh-CN"/>
        </w:rPr>
        <w:t xml:space="preserve">            </w:t>
      </w:r>
      <w:r w:rsidRPr="00623C20">
        <w:rPr>
          <w:lang w:eastAsia="zh-CN"/>
        </w:rPr>
        <w:t>When present, it shall be encoded as a string representing an integer in the following ranges:</w:t>
      </w:r>
    </w:p>
    <w:p w14:paraId="15684CB1" w14:textId="77777777" w:rsidR="00B47AAA" w:rsidRDefault="00B47AAA" w:rsidP="00B47AAA">
      <w:pPr>
        <w:pStyle w:val="PL"/>
        <w:rPr>
          <w:lang w:eastAsia="zh-CN"/>
        </w:rPr>
      </w:pPr>
      <w:r>
        <w:rPr>
          <w:lang w:eastAsia="zh-CN"/>
        </w:rPr>
        <w:t xml:space="preserve">            </w:t>
      </w:r>
      <w:r w:rsidRPr="00623C20">
        <w:rPr>
          <w:lang w:eastAsia="zh-CN"/>
        </w:rPr>
        <w:t>0 to 8 388 607 for UE-dedicated PRA</w:t>
      </w:r>
    </w:p>
    <w:p w14:paraId="5D52E7D5" w14:textId="77777777" w:rsidR="00B47AAA" w:rsidRDefault="00B47AAA" w:rsidP="00B47AAA">
      <w:pPr>
        <w:pStyle w:val="PL"/>
        <w:rPr>
          <w:lang w:eastAsia="zh-CN"/>
        </w:rPr>
      </w:pPr>
      <w:r>
        <w:rPr>
          <w:lang w:eastAsia="zh-CN"/>
        </w:rPr>
        <w:t xml:space="preserve">            </w:t>
      </w:r>
      <w:r w:rsidRPr="00623C20">
        <w:rPr>
          <w:lang w:eastAsia="zh-CN"/>
        </w:rPr>
        <w:t>8 388 608 to 16 777 215 for Core Network predefined PRA</w:t>
      </w:r>
    </w:p>
    <w:p w14:paraId="5094C5CC" w14:textId="77777777" w:rsidR="00B47AAA" w:rsidRDefault="00B47AAA" w:rsidP="00B47AAA">
      <w:pPr>
        <w:pStyle w:val="PL"/>
        <w:rPr>
          <w:lang w:eastAsia="zh-CN"/>
        </w:rPr>
      </w:pPr>
      <w:r>
        <w:rPr>
          <w:lang w:eastAsia="zh-CN"/>
        </w:rPr>
        <w:t xml:space="preserve">            </w:t>
      </w:r>
      <w:r w:rsidRPr="00F11966">
        <w:rPr>
          <w:lang w:eastAsia="zh-CN"/>
        </w:rPr>
        <w:t>Examples:</w:t>
      </w:r>
    </w:p>
    <w:p w14:paraId="767500C4" w14:textId="77777777" w:rsidR="00B47AAA" w:rsidRDefault="00B47AAA" w:rsidP="00B47AAA">
      <w:pPr>
        <w:pStyle w:val="PL"/>
        <w:rPr>
          <w:lang w:eastAsia="zh-CN"/>
        </w:rPr>
      </w:pPr>
      <w:r>
        <w:rPr>
          <w:lang w:eastAsia="zh-CN"/>
        </w:rPr>
        <w:t xml:space="preserve">            </w:t>
      </w:r>
      <w:r w:rsidRPr="00F11966">
        <w:rPr>
          <w:lang w:eastAsia="zh-CN"/>
        </w:rPr>
        <w:t>PRA ID 123 is encoded as "123"</w:t>
      </w:r>
    </w:p>
    <w:p w14:paraId="01AB615C" w14:textId="77777777" w:rsidR="00B47AAA" w:rsidRDefault="00B47AAA" w:rsidP="00B47AAA">
      <w:pPr>
        <w:pStyle w:val="PL"/>
      </w:pPr>
      <w:r>
        <w:t xml:space="preserve">            </w:t>
      </w:r>
      <w:r w:rsidRPr="00F11966">
        <w:t>PRA ID 11 238 660 is encoded as "11238660"</w:t>
      </w:r>
    </w:p>
    <w:p w14:paraId="7C9987FE" w14:textId="77777777" w:rsidR="00810A0F" w:rsidRPr="00F11966" w:rsidRDefault="00810A0F" w:rsidP="00810A0F">
      <w:pPr>
        <w:pStyle w:val="PL"/>
      </w:pPr>
      <w:r w:rsidRPr="00F11966">
        <w:t xml:space="preserve">        additionalPraId:</w:t>
      </w:r>
    </w:p>
    <w:p w14:paraId="29031841" w14:textId="77777777" w:rsidR="00810A0F" w:rsidRPr="00F11966" w:rsidRDefault="00810A0F" w:rsidP="00810A0F">
      <w:pPr>
        <w:pStyle w:val="PL"/>
      </w:pPr>
      <w:r w:rsidRPr="00F11966">
        <w:t xml:space="preserve">          type: string</w:t>
      </w:r>
    </w:p>
    <w:p w14:paraId="04B4B2B4" w14:textId="77777777" w:rsidR="00B47AAA" w:rsidRDefault="00B47AAA" w:rsidP="00B47AAA">
      <w:pPr>
        <w:pStyle w:val="PL"/>
      </w:pPr>
      <w:r>
        <w:t xml:space="preserve">  </w:t>
      </w:r>
      <w:r w:rsidRPr="00F11966">
        <w:t xml:space="preserve">      </w:t>
      </w:r>
      <w:r>
        <w:t xml:space="preserve">  </w:t>
      </w:r>
      <w:r w:rsidRPr="00F11966">
        <w:t>description:</w:t>
      </w:r>
      <w:r>
        <w:t xml:space="preserve"> &gt;</w:t>
      </w:r>
    </w:p>
    <w:p w14:paraId="233847A8" w14:textId="77777777" w:rsidR="00B47AAA" w:rsidRDefault="00B47AAA" w:rsidP="00B47AAA">
      <w:pPr>
        <w:pStyle w:val="PL"/>
      </w:pPr>
      <w:r>
        <w:t xml:space="preserve">            </w:t>
      </w:r>
      <w:r w:rsidRPr="00F11966">
        <w:t>This IE may be present if the praId IE is present and if it contains a PRA identifier referring to a set of Core Network predefined Presence Reporting Areas.</w:t>
      </w:r>
    </w:p>
    <w:p w14:paraId="4121CE93" w14:textId="77777777" w:rsidR="00B47AAA" w:rsidRDefault="00B47AAA" w:rsidP="00B47AAA">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76C64E8D" w14:textId="77777777" w:rsidR="00E92CBF" w:rsidRPr="00F11966" w:rsidRDefault="00E92CBF" w:rsidP="00E92CBF">
      <w:pPr>
        <w:pStyle w:val="PL"/>
      </w:pPr>
      <w:r w:rsidRPr="00F11966">
        <w:t xml:space="preserve">        presenceState:</w:t>
      </w:r>
    </w:p>
    <w:p w14:paraId="30C0685E" w14:textId="77777777" w:rsidR="00E92CBF" w:rsidRPr="00F11966" w:rsidRDefault="00E92CBF" w:rsidP="00E92CBF">
      <w:pPr>
        <w:pStyle w:val="PL"/>
      </w:pPr>
      <w:r w:rsidRPr="00F11966">
        <w:t xml:space="preserve">          $ref: '#/components/schemas/PresenceState'</w:t>
      </w:r>
    </w:p>
    <w:p w14:paraId="6D9AC4C6"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p>
    <w:p w14:paraId="60709C6A" w14:textId="77777777" w:rsidR="00E92CBF" w:rsidRPr="00F11966" w:rsidRDefault="00E92CBF" w:rsidP="00E92CBF">
      <w:pPr>
        <w:pStyle w:val="PL"/>
      </w:pPr>
      <w:r w:rsidRPr="00F11966">
        <w:t xml:space="preserve">        trackingAreaList:</w:t>
      </w:r>
    </w:p>
    <w:p w14:paraId="5B2D662C" w14:textId="77777777" w:rsidR="00E92CBF" w:rsidRPr="00F11966" w:rsidRDefault="00E92CBF" w:rsidP="00E92CBF">
      <w:pPr>
        <w:pStyle w:val="PL"/>
      </w:pPr>
      <w:r w:rsidRPr="00F11966">
        <w:t xml:space="preserve">          type: array</w:t>
      </w:r>
    </w:p>
    <w:p w14:paraId="77B593C0" w14:textId="77777777" w:rsidR="00E92CBF" w:rsidRPr="00F11966" w:rsidRDefault="00E92CBF" w:rsidP="00E92CBF">
      <w:pPr>
        <w:pStyle w:val="PL"/>
      </w:pPr>
      <w:r w:rsidRPr="00F11966">
        <w:t xml:space="preserve">          items:</w:t>
      </w:r>
    </w:p>
    <w:p w14:paraId="0BF230ED" w14:textId="77777777" w:rsidR="00E92CBF" w:rsidRPr="00F11966" w:rsidRDefault="00E92CBF" w:rsidP="00E92CBF">
      <w:pPr>
        <w:pStyle w:val="PL"/>
      </w:pPr>
      <w:r w:rsidRPr="00F11966">
        <w:t xml:space="preserve">            $ref: '#/components/schemas/Tai'</w:t>
      </w:r>
    </w:p>
    <w:p w14:paraId="654BB775" w14:textId="77777777" w:rsidR="00E92CBF" w:rsidRPr="00F11966" w:rsidRDefault="00E92CBF" w:rsidP="00E92CBF">
      <w:pPr>
        <w:pStyle w:val="PL"/>
      </w:pPr>
      <w:r w:rsidRPr="00F11966">
        <w:t xml:space="preserve">          minItems: 1</w:t>
      </w:r>
    </w:p>
    <w:p w14:paraId="581C5A85"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24C9E8A9" w14:textId="77777777" w:rsidR="00E92CBF" w:rsidRPr="00F11966" w:rsidRDefault="00E92CBF" w:rsidP="00E92CBF">
      <w:pPr>
        <w:pStyle w:val="PL"/>
      </w:pPr>
      <w:r w:rsidRPr="00F11966">
        <w:t xml:space="preserve">        ecgiList:</w:t>
      </w:r>
    </w:p>
    <w:p w14:paraId="70EF571C" w14:textId="77777777" w:rsidR="00E92CBF" w:rsidRPr="00F11966" w:rsidRDefault="00E92CBF" w:rsidP="00E92CBF">
      <w:pPr>
        <w:pStyle w:val="PL"/>
      </w:pPr>
      <w:r w:rsidRPr="00F11966">
        <w:t xml:space="preserve">          type: array</w:t>
      </w:r>
    </w:p>
    <w:p w14:paraId="28EDC476" w14:textId="77777777" w:rsidR="00E92CBF" w:rsidRPr="00F11966" w:rsidRDefault="00E92CBF" w:rsidP="00E92CBF">
      <w:pPr>
        <w:pStyle w:val="PL"/>
      </w:pPr>
      <w:r w:rsidRPr="00F11966">
        <w:t xml:space="preserve">          items:</w:t>
      </w:r>
    </w:p>
    <w:p w14:paraId="44969CF0" w14:textId="77777777" w:rsidR="00E92CBF" w:rsidRPr="00F11966" w:rsidRDefault="00E92CBF" w:rsidP="00E92CBF">
      <w:pPr>
        <w:pStyle w:val="PL"/>
      </w:pPr>
      <w:r w:rsidRPr="00F11966">
        <w:t xml:space="preserve">            $ref: '#/components/schemas/Ecgi'</w:t>
      </w:r>
    </w:p>
    <w:p w14:paraId="610F7442" w14:textId="77777777" w:rsidR="00E92CBF" w:rsidRPr="00F11966" w:rsidRDefault="00E92CBF" w:rsidP="00E92CBF">
      <w:pPr>
        <w:pStyle w:val="PL"/>
      </w:pPr>
      <w:r w:rsidRPr="00F11966">
        <w:t xml:space="preserve">          minItems: 1</w:t>
      </w:r>
    </w:p>
    <w:p w14:paraId="17EFB03B"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28EBF659" w14:textId="77777777" w:rsidR="00E92CBF" w:rsidRPr="00F11966" w:rsidRDefault="00E92CBF" w:rsidP="00E92CBF">
      <w:pPr>
        <w:pStyle w:val="PL"/>
      </w:pPr>
      <w:r w:rsidRPr="00F11966">
        <w:t xml:space="preserve">        ncgiList:</w:t>
      </w:r>
    </w:p>
    <w:p w14:paraId="7F567D29" w14:textId="77777777" w:rsidR="00E92CBF" w:rsidRPr="00F11966" w:rsidRDefault="00E92CBF" w:rsidP="00E92CBF">
      <w:pPr>
        <w:pStyle w:val="PL"/>
      </w:pPr>
      <w:r w:rsidRPr="00F11966">
        <w:t xml:space="preserve">          type: array</w:t>
      </w:r>
    </w:p>
    <w:p w14:paraId="340C7D04" w14:textId="77777777" w:rsidR="00E92CBF" w:rsidRPr="00F11966" w:rsidRDefault="00E92CBF" w:rsidP="00E92CBF">
      <w:pPr>
        <w:pStyle w:val="PL"/>
      </w:pPr>
      <w:r w:rsidRPr="00F11966">
        <w:t xml:space="preserve">          items:</w:t>
      </w:r>
    </w:p>
    <w:p w14:paraId="5E24C450" w14:textId="77777777" w:rsidR="00E92CBF" w:rsidRPr="00F11966" w:rsidRDefault="00E92CBF" w:rsidP="00E92CBF">
      <w:pPr>
        <w:pStyle w:val="PL"/>
      </w:pPr>
      <w:r w:rsidRPr="00F11966">
        <w:t xml:space="preserve">            $ref: '#/components/schemas/Ncgi'</w:t>
      </w:r>
    </w:p>
    <w:p w14:paraId="438C244D" w14:textId="77777777" w:rsidR="00E92CBF" w:rsidRPr="00F11966" w:rsidRDefault="00E92CBF" w:rsidP="00E92CBF">
      <w:pPr>
        <w:pStyle w:val="PL"/>
      </w:pPr>
      <w:r w:rsidRPr="00F11966">
        <w:t xml:space="preserve">          minItems: 1</w:t>
      </w:r>
    </w:p>
    <w:p w14:paraId="34F36A91"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725985BF" w14:textId="77777777" w:rsidR="00E92CBF" w:rsidRPr="00F11966" w:rsidRDefault="00E92CBF" w:rsidP="00E92CBF">
      <w:pPr>
        <w:pStyle w:val="PL"/>
      </w:pPr>
      <w:r w:rsidRPr="00F11966">
        <w:t xml:space="preserve">        globalRanNodeIdList:</w:t>
      </w:r>
    </w:p>
    <w:p w14:paraId="6F6CE02D" w14:textId="77777777" w:rsidR="00E92CBF" w:rsidRPr="00F11966" w:rsidRDefault="00E92CBF" w:rsidP="00E92CBF">
      <w:pPr>
        <w:pStyle w:val="PL"/>
      </w:pPr>
      <w:r w:rsidRPr="00F11966">
        <w:t xml:space="preserve">          type: array</w:t>
      </w:r>
    </w:p>
    <w:p w14:paraId="3EE11EDA" w14:textId="77777777" w:rsidR="00E92CBF" w:rsidRPr="00F11966" w:rsidRDefault="00E92CBF" w:rsidP="00E92CBF">
      <w:pPr>
        <w:pStyle w:val="PL"/>
      </w:pPr>
      <w:r w:rsidRPr="00F11966">
        <w:t xml:space="preserve">          items:</w:t>
      </w:r>
    </w:p>
    <w:p w14:paraId="5D695873" w14:textId="77777777" w:rsidR="00E92CBF" w:rsidRPr="00F11966" w:rsidRDefault="00E92CBF" w:rsidP="00E92CBF">
      <w:pPr>
        <w:pStyle w:val="PL"/>
      </w:pPr>
      <w:r w:rsidRPr="00F11966">
        <w:t xml:space="preserve">            $ref: '#/components/schemas/GlobalRanNodeId'</w:t>
      </w:r>
    </w:p>
    <w:p w14:paraId="2D732A04" w14:textId="77777777" w:rsidR="00E92CBF" w:rsidRPr="00F11966" w:rsidRDefault="00E92CBF" w:rsidP="00E92CBF">
      <w:pPr>
        <w:pStyle w:val="PL"/>
      </w:pPr>
      <w:r w:rsidRPr="00F11966">
        <w:rPr>
          <w:rFonts w:hint="eastAsia"/>
          <w:lang w:eastAsia="zh-CN"/>
        </w:rPr>
        <w:t xml:space="preserve">          minItems: 1</w:t>
      </w:r>
    </w:p>
    <w:p w14:paraId="764DC007" w14:textId="77777777" w:rsidR="00B47AAA" w:rsidRDefault="00B47AAA" w:rsidP="00B47AAA">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361FA70F"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758A87D" w14:textId="77777777" w:rsidR="00E92CBF" w:rsidRPr="00F11966" w:rsidRDefault="00E92CBF" w:rsidP="00E92CBF">
      <w:pPr>
        <w:pStyle w:val="PL"/>
      </w:pPr>
      <w:r w:rsidRPr="00F11966">
        <w:t xml:space="preserve">          type: array</w:t>
      </w:r>
    </w:p>
    <w:p w14:paraId="1F44AC89" w14:textId="77777777" w:rsidR="00E92CBF" w:rsidRPr="00F11966" w:rsidRDefault="00E92CBF" w:rsidP="00E92CBF">
      <w:pPr>
        <w:pStyle w:val="PL"/>
      </w:pPr>
      <w:r w:rsidRPr="00F11966">
        <w:t xml:space="preserve">          items:</w:t>
      </w:r>
    </w:p>
    <w:p w14:paraId="289BD79E" w14:textId="77777777" w:rsidR="00E92CBF" w:rsidRPr="00F11966" w:rsidRDefault="00E92CBF" w:rsidP="00E92CBF">
      <w:pPr>
        <w:pStyle w:val="PL"/>
      </w:pPr>
      <w:r w:rsidRPr="00F11966">
        <w:t xml:space="preserve">            $ref: '#/components/schemas/GlobalRanNodeId'</w:t>
      </w:r>
    </w:p>
    <w:p w14:paraId="7DAB85B0" w14:textId="77777777" w:rsidR="00E92CBF" w:rsidRPr="00F11966" w:rsidRDefault="00E92CBF" w:rsidP="00E92CBF">
      <w:pPr>
        <w:pStyle w:val="PL"/>
      </w:pPr>
      <w:r w:rsidRPr="00F11966">
        <w:rPr>
          <w:rFonts w:hint="eastAsia"/>
          <w:lang w:eastAsia="zh-CN"/>
        </w:rPr>
        <w:t xml:space="preserve">          minItems: 1</w:t>
      </w:r>
    </w:p>
    <w:p w14:paraId="29CB5470" w14:textId="77777777" w:rsidR="00D46C2A" w:rsidRDefault="00D46C2A" w:rsidP="00D46C2A">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78730568" w14:textId="77777777" w:rsidR="00D46C2A" w:rsidRDefault="00D46C2A" w:rsidP="00D46C2A">
      <w:pPr>
        <w:pStyle w:val="PL"/>
      </w:pPr>
      <w:r>
        <w:t xml:space="preserve">  </w:t>
      </w:r>
      <w:r w:rsidRPr="00F11966">
        <w:t xml:space="preserve">    description:</w:t>
      </w:r>
      <w:r>
        <w:t xml:space="preserve"> </w:t>
      </w:r>
      <w:r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3834A11B" w14:textId="77777777" w:rsidR="00E92CBF" w:rsidRPr="00F11966" w:rsidRDefault="00E92CBF" w:rsidP="00E92CBF">
      <w:pPr>
        <w:pStyle w:val="PL"/>
      </w:pPr>
      <w:r w:rsidRPr="00F11966">
        <w:t xml:space="preserve">    PresenceInfoRm:</w:t>
      </w:r>
    </w:p>
    <w:p w14:paraId="56155F80" w14:textId="77777777" w:rsidR="00E92CBF" w:rsidRPr="00F11966" w:rsidRDefault="00E92CBF" w:rsidP="00E92CBF">
      <w:pPr>
        <w:pStyle w:val="PL"/>
      </w:pPr>
      <w:r w:rsidRPr="00F11966">
        <w:lastRenderedPageBreak/>
        <w:t xml:space="preserve">      type: object</w:t>
      </w:r>
    </w:p>
    <w:p w14:paraId="0CFD9169" w14:textId="77777777" w:rsidR="00E92CBF" w:rsidRPr="00F11966" w:rsidRDefault="00E92CBF" w:rsidP="00E92CBF">
      <w:pPr>
        <w:pStyle w:val="PL"/>
      </w:pPr>
      <w:r w:rsidRPr="00F11966">
        <w:t xml:space="preserve">      properties:</w:t>
      </w:r>
    </w:p>
    <w:p w14:paraId="76C02FCD" w14:textId="77777777" w:rsidR="00E92CBF" w:rsidRPr="00F11966" w:rsidRDefault="00E92CBF" w:rsidP="00E92CBF">
      <w:pPr>
        <w:pStyle w:val="PL"/>
      </w:pPr>
      <w:r w:rsidRPr="00F11966">
        <w:t xml:space="preserve">        praId:</w:t>
      </w:r>
    </w:p>
    <w:p w14:paraId="45F6B053" w14:textId="77777777" w:rsidR="00E92CBF" w:rsidRPr="00F11966" w:rsidRDefault="00E92CBF" w:rsidP="00E92CBF">
      <w:pPr>
        <w:pStyle w:val="PL"/>
      </w:pPr>
      <w:r w:rsidRPr="00F11966">
        <w:t xml:space="preserve">          type: string</w:t>
      </w:r>
    </w:p>
    <w:p w14:paraId="1CFD57F7" w14:textId="77777777" w:rsidR="00D46C2A" w:rsidRDefault="00D46C2A" w:rsidP="00D46C2A">
      <w:pPr>
        <w:pStyle w:val="PL"/>
      </w:pPr>
      <w:r>
        <w:t xml:space="preserve">          </w:t>
      </w:r>
      <w:r w:rsidRPr="00F11966">
        <w:t>description:</w:t>
      </w:r>
      <w:r>
        <w:t xml:space="preserve"> &gt;</w:t>
      </w:r>
    </w:p>
    <w:p w14:paraId="3E247127" w14:textId="77777777" w:rsidR="00D46C2A" w:rsidRDefault="00D46C2A" w:rsidP="00D46C2A">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r w:rsidRPr="00F11966">
        <w:rPr>
          <w:lang w:eastAsia="zh-CN"/>
        </w:rPr>
        <w:t>TS</w:t>
      </w:r>
      <w:r>
        <w:rPr>
          <w:lang w:eastAsia="zh-CN"/>
        </w:rPr>
        <w:t xml:space="preserve"> </w:t>
      </w:r>
      <w:r w:rsidRPr="00F11966">
        <w:rPr>
          <w:lang w:eastAsia="zh-CN"/>
        </w:rPr>
        <w:t>23.003. This IE shall be present if the Area of Interest subscribed or reported is a Presence Reporting Area or a Set of Core Network predefined Presence Reporting Areas.</w:t>
      </w:r>
    </w:p>
    <w:p w14:paraId="1715B784" w14:textId="77777777" w:rsidR="00D46C2A" w:rsidRDefault="00D46C2A" w:rsidP="00D46C2A">
      <w:pPr>
        <w:pStyle w:val="PL"/>
        <w:rPr>
          <w:lang w:eastAsia="zh-CN"/>
        </w:rPr>
      </w:pPr>
      <w:r>
        <w:rPr>
          <w:lang w:eastAsia="zh-CN"/>
        </w:rPr>
        <w:t xml:space="preserve">            </w:t>
      </w:r>
      <w:r w:rsidRPr="001531E3">
        <w:rPr>
          <w:lang w:eastAsia="zh-CN"/>
        </w:rPr>
        <w:t>When present, it shall be encoded as a string representing an integer in the following ranges:</w:t>
      </w:r>
    </w:p>
    <w:p w14:paraId="372E0E55" w14:textId="77777777" w:rsidR="00D46C2A" w:rsidRDefault="00D46C2A" w:rsidP="00D46C2A">
      <w:pPr>
        <w:pStyle w:val="PL"/>
        <w:rPr>
          <w:lang w:eastAsia="zh-CN"/>
        </w:rPr>
      </w:pPr>
      <w:r>
        <w:rPr>
          <w:lang w:eastAsia="zh-CN"/>
        </w:rPr>
        <w:t xml:space="preserve">            </w:t>
      </w:r>
      <w:r w:rsidRPr="001531E3">
        <w:rPr>
          <w:lang w:eastAsia="zh-CN"/>
        </w:rPr>
        <w:t>0 to 8 388 607 for UE-dedicated PRA</w:t>
      </w:r>
    </w:p>
    <w:p w14:paraId="7CE8A260" w14:textId="77777777" w:rsidR="00D46C2A" w:rsidRDefault="00D46C2A" w:rsidP="00D46C2A">
      <w:pPr>
        <w:pStyle w:val="PL"/>
        <w:rPr>
          <w:lang w:eastAsia="zh-CN"/>
        </w:rPr>
      </w:pPr>
      <w:r>
        <w:rPr>
          <w:lang w:eastAsia="zh-CN"/>
        </w:rPr>
        <w:t xml:space="preserve">            </w:t>
      </w:r>
      <w:r w:rsidRPr="001531E3">
        <w:rPr>
          <w:lang w:eastAsia="zh-CN"/>
        </w:rPr>
        <w:t>8 388 608 to 16 777 215 for Core Network predefined PRA</w:t>
      </w:r>
    </w:p>
    <w:p w14:paraId="03AA325E" w14:textId="77777777" w:rsidR="00D46C2A" w:rsidRDefault="00D46C2A" w:rsidP="00D46C2A">
      <w:pPr>
        <w:pStyle w:val="PL"/>
        <w:rPr>
          <w:lang w:eastAsia="zh-CN"/>
        </w:rPr>
      </w:pPr>
      <w:r>
        <w:rPr>
          <w:lang w:eastAsia="zh-CN"/>
        </w:rPr>
        <w:t xml:space="preserve">            </w:t>
      </w:r>
      <w:r w:rsidRPr="00F11966">
        <w:rPr>
          <w:lang w:eastAsia="zh-CN"/>
        </w:rPr>
        <w:t>Examples:</w:t>
      </w:r>
    </w:p>
    <w:p w14:paraId="335AEC6F" w14:textId="77777777" w:rsidR="00D46C2A" w:rsidRDefault="00D46C2A" w:rsidP="00D46C2A">
      <w:pPr>
        <w:pStyle w:val="PL"/>
        <w:rPr>
          <w:lang w:eastAsia="zh-CN"/>
        </w:rPr>
      </w:pPr>
      <w:r>
        <w:rPr>
          <w:lang w:eastAsia="zh-CN"/>
        </w:rPr>
        <w:t xml:space="preserve">            </w:t>
      </w:r>
      <w:r w:rsidRPr="00F11966">
        <w:rPr>
          <w:lang w:eastAsia="zh-CN"/>
        </w:rPr>
        <w:t>PRA ID 123 is encoded as "123"</w:t>
      </w:r>
    </w:p>
    <w:p w14:paraId="422D1F36" w14:textId="77777777" w:rsidR="00D46C2A" w:rsidRDefault="00D46C2A" w:rsidP="00D46C2A">
      <w:pPr>
        <w:pStyle w:val="PL"/>
      </w:pPr>
      <w:r>
        <w:t xml:space="preserve">            </w:t>
      </w:r>
      <w:r w:rsidRPr="00F11966">
        <w:t>PRA ID 11 238 660 is encoded as "11238660"</w:t>
      </w:r>
    </w:p>
    <w:p w14:paraId="23D74CE0" w14:textId="77777777" w:rsidR="00810A0F" w:rsidRPr="00F11966" w:rsidRDefault="00810A0F" w:rsidP="00810A0F">
      <w:pPr>
        <w:pStyle w:val="PL"/>
      </w:pPr>
      <w:r w:rsidRPr="00F11966">
        <w:t xml:space="preserve">        additionalPraId:</w:t>
      </w:r>
    </w:p>
    <w:p w14:paraId="15ACF65C" w14:textId="77777777" w:rsidR="00810A0F" w:rsidRPr="00F11966" w:rsidRDefault="00810A0F" w:rsidP="00810A0F">
      <w:pPr>
        <w:pStyle w:val="PL"/>
      </w:pPr>
      <w:r w:rsidRPr="00F11966">
        <w:t xml:space="preserve">          type: string</w:t>
      </w:r>
    </w:p>
    <w:p w14:paraId="577BCECA" w14:textId="77777777" w:rsidR="00B81A39" w:rsidRDefault="00B81A39" w:rsidP="00B81A39">
      <w:pPr>
        <w:pStyle w:val="PL"/>
      </w:pPr>
      <w:r>
        <w:t xml:space="preserve">  </w:t>
      </w:r>
      <w:r w:rsidRPr="00F11966">
        <w:t xml:space="preserve">      </w:t>
      </w:r>
      <w:r>
        <w:t xml:space="preserve">  </w:t>
      </w:r>
      <w:r w:rsidRPr="00F11966">
        <w:t>description:</w:t>
      </w:r>
      <w:r>
        <w:t xml:space="preserve"> &gt;</w:t>
      </w:r>
    </w:p>
    <w:p w14:paraId="43B8FC44" w14:textId="77777777" w:rsidR="00B81A39" w:rsidRDefault="00B81A39" w:rsidP="00B81A39">
      <w:pPr>
        <w:pStyle w:val="PL"/>
      </w:pPr>
      <w:r>
        <w:t xml:space="preserve">            </w:t>
      </w:r>
      <w:r w:rsidRPr="00F11966">
        <w:t>This IE may be present if the praId IE is present and if it contains a PRA identifier referring to a set of Core Network predefined Presence Reporting Areas.</w:t>
      </w:r>
    </w:p>
    <w:p w14:paraId="2AB29139" w14:textId="77777777" w:rsidR="00B81A39" w:rsidRDefault="00B81A39" w:rsidP="00B81A39">
      <w:pPr>
        <w:pStyle w:val="PL"/>
      </w:pPr>
      <w:r>
        <w:rPr>
          <w:lang w:eastAsia="ko-KR"/>
        </w:rPr>
        <w:t xml:space="preserve">            </w:t>
      </w:r>
      <w:r w:rsidRPr="00F11966">
        <w:rPr>
          <w:lang w:eastAsia="ko-KR"/>
        </w:rPr>
        <w:t>When present, this IE shall contain a PRA Identifier of an individual PRA within the Set of Core Network predefined Presence Reporting Areas indicated by the praId IE.</w:t>
      </w:r>
    </w:p>
    <w:p w14:paraId="2773D7C1" w14:textId="77777777" w:rsidR="00E92CBF" w:rsidRPr="00F11966" w:rsidRDefault="00E92CBF" w:rsidP="00E92CBF">
      <w:pPr>
        <w:pStyle w:val="PL"/>
      </w:pPr>
      <w:r w:rsidRPr="00F11966">
        <w:t xml:space="preserve">        presenceState:</w:t>
      </w:r>
    </w:p>
    <w:p w14:paraId="2228C0A9" w14:textId="77777777" w:rsidR="00E92CBF" w:rsidRPr="00F11966" w:rsidRDefault="00E92CBF" w:rsidP="00E92CBF">
      <w:pPr>
        <w:pStyle w:val="PL"/>
      </w:pPr>
      <w:r w:rsidRPr="00F11966">
        <w:t xml:space="preserve">          $ref: '#/components/schemas/PresenceState'</w:t>
      </w:r>
    </w:p>
    <w:p w14:paraId="285F00C6"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p>
    <w:p w14:paraId="1073DA0E" w14:textId="77777777" w:rsidR="00E92CBF" w:rsidRPr="00F11966" w:rsidRDefault="00E92CBF" w:rsidP="00E92CBF">
      <w:pPr>
        <w:pStyle w:val="PL"/>
      </w:pPr>
      <w:r w:rsidRPr="00F11966">
        <w:t xml:space="preserve">        trackingAreaList:</w:t>
      </w:r>
    </w:p>
    <w:p w14:paraId="47810993" w14:textId="77777777" w:rsidR="00E92CBF" w:rsidRPr="00F11966" w:rsidRDefault="00E92CBF" w:rsidP="00E92CBF">
      <w:pPr>
        <w:pStyle w:val="PL"/>
      </w:pPr>
      <w:r w:rsidRPr="00F11966">
        <w:t xml:space="preserve">          type: array</w:t>
      </w:r>
    </w:p>
    <w:p w14:paraId="3C5938F9" w14:textId="77777777" w:rsidR="00E92CBF" w:rsidRPr="00F11966" w:rsidRDefault="00E92CBF" w:rsidP="00E92CBF">
      <w:pPr>
        <w:pStyle w:val="PL"/>
      </w:pPr>
      <w:r w:rsidRPr="00F11966">
        <w:t xml:space="preserve">          items:</w:t>
      </w:r>
    </w:p>
    <w:p w14:paraId="45EB89DD" w14:textId="77777777" w:rsidR="00E92CBF" w:rsidRPr="00F11966" w:rsidRDefault="00E92CBF" w:rsidP="00E92CBF">
      <w:pPr>
        <w:pStyle w:val="PL"/>
      </w:pPr>
      <w:r w:rsidRPr="00F11966">
        <w:t xml:space="preserve">            $ref: '#/components/schemas/Tai'</w:t>
      </w:r>
    </w:p>
    <w:p w14:paraId="7814C237" w14:textId="77777777" w:rsidR="00E92CBF" w:rsidRPr="00F11966" w:rsidRDefault="00E92CBF" w:rsidP="00E92CBF">
      <w:pPr>
        <w:pStyle w:val="PL"/>
      </w:pPr>
      <w:r w:rsidRPr="00F11966">
        <w:t xml:space="preserve">          minItems: 0</w:t>
      </w:r>
    </w:p>
    <w:p w14:paraId="1EF767FB"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p w14:paraId="4F6BBD81" w14:textId="77777777" w:rsidR="00E92CBF" w:rsidRPr="00F11966" w:rsidRDefault="00E92CBF" w:rsidP="00E92CBF">
      <w:pPr>
        <w:pStyle w:val="PL"/>
      </w:pPr>
      <w:r w:rsidRPr="00F11966">
        <w:t xml:space="preserve">        ecgiList:</w:t>
      </w:r>
    </w:p>
    <w:p w14:paraId="7351CBB6" w14:textId="77777777" w:rsidR="00E92CBF" w:rsidRPr="00F11966" w:rsidRDefault="00E92CBF" w:rsidP="00E92CBF">
      <w:pPr>
        <w:pStyle w:val="PL"/>
      </w:pPr>
      <w:r w:rsidRPr="00F11966">
        <w:t xml:space="preserve">          type: array</w:t>
      </w:r>
    </w:p>
    <w:p w14:paraId="2400FAC2" w14:textId="77777777" w:rsidR="00E92CBF" w:rsidRPr="00F11966" w:rsidRDefault="00E92CBF" w:rsidP="00E92CBF">
      <w:pPr>
        <w:pStyle w:val="PL"/>
      </w:pPr>
      <w:r w:rsidRPr="00F11966">
        <w:t xml:space="preserve">          items:</w:t>
      </w:r>
    </w:p>
    <w:p w14:paraId="54A09ED8" w14:textId="77777777" w:rsidR="00E92CBF" w:rsidRPr="00F11966" w:rsidRDefault="00E92CBF" w:rsidP="00E92CBF">
      <w:pPr>
        <w:pStyle w:val="PL"/>
      </w:pPr>
      <w:r w:rsidRPr="00F11966">
        <w:t xml:space="preserve">            $ref: '#/components/schemas/Ecgi'</w:t>
      </w:r>
    </w:p>
    <w:p w14:paraId="30FAB16A" w14:textId="77777777" w:rsidR="00E92CBF" w:rsidRPr="00F11966" w:rsidRDefault="00E92CBF" w:rsidP="00E92CBF">
      <w:pPr>
        <w:pStyle w:val="PL"/>
      </w:pPr>
      <w:r w:rsidRPr="00F11966">
        <w:t xml:space="preserve">          minItems: 0</w:t>
      </w:r>
    </w:p>
    <w:p w14:paraId="60EFFE32"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p w14:paraId="1C750D65" w14:textId="77777777" w:rsidR="00E92CBF" w:rsidRPr="00F11966" w:rsidRDefault="00E92CBF" w:rsidP="00E92CBF">
      <w:pPr>
        <w:pStyle w:val="PL"/>
      </w:pPr>
      <w:r w:rsidRPr="00F11966">
        <w:t xml:space="preserve">        ncgiList:</w:t>
      </w:r>
    </w:p>
    <w:p w14:paraId="518FA605" w14:textId="77777777" w:rsidR="00E92CBF" w:rsidRPr="00F11966" w:rsidRDefault="00E92CBF" w:rsidP="00E92CBF">
      <w:pPr>
        <w:pStyle w:val="PL"/>
      </w:pPr>
      <w:r w:rsidRPr="00F11966">
        <w:t xml:space="preserve">          type: array</w:t>
      </w:r>
    </w:p>
    <w:p w14:paraId="0EE0EEDA" w14:textId="77777777" w:rsidR="00E92CBF" w:rsidRPr="00F11966" w:rsidRDefault="00E92CBF" w:rsidP="00E92CBF">
      <w:pPr>
        <w:pStyle w:val="PL"/>
      </w:pPr>
      <w:r w:rsidRPr="00F11966">
        <w:t xml:space="preserve">          items:</w:t>
      </w:r>
    </w:p>
    <w:p w14:paraId="6637DD49" w14:textId="77777777" w:rsidR="00E92CBF" w:rsidRPr="00F11966" w:rsidRDefault="00E92CBF" w:rsidP="00E92CBF">
      <w:pPr>
        <w:pStyle w:val="PL"/>
      </w:pPr>
      <w:r w:rsidRPr="00F11966">
        <w:t xml:space="preserve">            $ref: '#/components/schemas/Ncgi'</w:t>
      </w:r>
    </w:p>
    <w:p w14:paraId="08312D4A" w14:textId="77777777" w:rsidR="00E92CBF" w:rsidRPr="00F11966" w:rsidRDefault="00E92CBF" w:rsidP="00E92CBF">
      <w:pPr>
        <w:pStyle w:val="PL"/>
      </w:pPr>
      <w:r w:rsidRPr="00F11966">
        <w:t xml:space="preserve">          minItems: 0</w:t>
      </w:r>
    </w:p>
    <w:p w14:paraId="45134B6A" w14:textId="77777777" w:rsidR="00B81A39" w:rsidRDefault="00B81A39" w:rsidP="00B81A39">
      <w:pPr>
        <w:pStyle w:val="PL"/>
      </w:pPr>
      <w:r>
        <w:t xml:space="preserve">  </w:t>
      </w:r>
      <w:r w:rsidRPr="00F11966">
        <w:t xml:space="preserve">     </w:t>
      </w:r>
      <w:r>
        <w:t xml:space="preserve">   </w:t>
      </w:r>
      <w:r w:rsidRPr="00F11966">
        <w:t>description:</w:t>
      </w:r>
      <w:r>
        <w:t xml:space="preserve"> </w:t>
      </w: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p w14:paraId="61A31558" w14:textId="77777777" w:rsidR="00E92CBF" w:rsidRPr="00F11966" w:rsidRDefault="00E92CBF" w:rsidP="00E92CBF">
      <w:pPr>
        <w:pStyle w:val="PL"/>
      </w:pPr>
      <w:r w:rsidRPr="00F11966">
        <w:t xml:space="preserve">        globalRanNodeIdList:</w:t>
      </w:r>
    </w:p>
    <w:p w14:paraId="4876CA47" w14:textId="77777777" w:rsidR="00E92CBF" w:rsidRPr="00F11966" w:rsidRDefault="00E92CBF" w:rsidP="00E92CBF">
      <w:pPr>
        <w:pStyle w:val="PL"/>
      </w:pPr>
      <w:r w:rsidRPr="00F11966">
        <w:t xml:space="preserve">          type: array</w:t>
      </w:r>
    </w:p>
    <w:p w14:paraId="103AE28F" w14:textId="77777777" w:rsidR="00E92CBF" w:rsidRPr="00F11966" w:rsidRDefault="00E92CBF" w:rsidP="00E92CBF">
      <w:pPr>
        <w:pStyle w:val="PL"/>
      </w:pPr>
      <w:r w:rsidRPr="00F11966">
        <w:t xml:space="preserve">          items:</w:t>
      </w:r>
    </w:p>
    <w:p w14:paraId="3E12367B" w14:textId="77777777" w:rsidR="00E92CBF" w:rsidRPr="00F11966" w:rsidRDefault="00E92CBF" w:rsidP="00E92CBF">
      <w:pPr>
        <w:pStyle w:val="PL"/>
      </w:pPr>
      <w:r w:rsidRPr="00F11966">
        <w:t xml:space="preserve">            $ref: '#/components/schemas/GlobalRanNodeId'</w:t>
      </w:r>
    </w:p>
    <w:p w14:paraId="2A33877A" w14:textId="77777777" w:rsidR="00170E49" w:rsidRDefault="00170E49" w:rsidP="00170E4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p w14:paraId="5BC0DECE"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113061AD" w14:textId="77777777" w:rsidR="00E92CBF" w:rsidRPr="00F11966" w:rsidRDefault="00E92CBF" w:rsidP="00E92CBF">
      <w:pPr>
        <w:pStyle w:val="PL"/>
      </w:pPr>
      <w:r w:rsidRPr="00F11966">
        <w:t xml:space="preserve">          type: array</w:t>
      </w:r>
    </w:p>
    <w:p w14:paraId="081FDF5A" w14:textId="77777777" w:rsidR="00E92CBF" w:rsidRPr="00F11966" w:rsidRDefault="00E92CBF" w:rsidP="00E92CBF">
      <w:pPr>
        <w:pStyle w:val="PL"/>
      </w:pPr>
      <w:r w:rsidRPr="00F11966">
        <w:t xml:space="preserve">          items:</w:t>
      </w:r>
    </w:p>
    <w:p w14:paraId="49C82755" w14:textId="77777777" w:rsidR="00E92CBF" w:rsidRPr="00F11966" w:rsidRDefault="00E92CBF" w:rsidP="00E92CBF">
      <w:pPr>
        <w:pStyle w:val="PL"/>
      </w:pPr>
      <w:r w:rsidRPr="00F11966">
        <w:t xml:space="preserve">            $ref: '#/components/schemas/GlobalRanNodeId'</w:t>
      </w:r>
    </w:p>
    <w:p w14:paraId="1E99C518" w14:textId="77777777" w:rsidR="00E92CBF" w:rsidRPr="00F11966" w:rsidRDefault="00E92CBF" w:rsidP="00E92CBF">
      <w:pPr>
        <w:pStyle w:val="PL"/>
      </w:pPr>
      <w:r w:rsidRPr="00F11966">
        <w:rPr>
          <w:rFonts w:hint="eastAsia"/>
          <w:lang w:eastAsia="zh-CN"/>
        </w:rPr>
        <w:t xml:space="preserve">          minItems: 1</w:t>
      </w:r>
    </w:p>
    <w:p w14:paraId="1193A55C" w14:textId="77777777" w:rsidR="00170E49" w:rsidRDefault="00170E49" w:rsidP="00170E49">
      <w:pPr>
        <w:pStyle w:val="PL"/>
      </w:pPr>
      <w:r>
        <w:t xml:space="preserve">  </w:t>
      </w:r>
      <w:r w:rsidRPr="00F11966">
        <w:t xml:space="preserve">     </w:t>
      </w:r>
      <w:r>
        <w:t xml:space="preserve">   </w:t>
      </w:r>
      <w:r w:rsidRPr="00F11966">
        <w:t>description:</w:t>
      </w: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p w14:paraId="0C2ADBB3" w14:textId="77777777" w:rsidR="00E92CBF" w:rsidRPr="00F11966" w:rsidRDefault="00E92CBF" w:rsidP="00E92CBF">
      <w:pPr>
        <w:pStyle w:val="PL"/>
      </w:pPr>
      <w:r w:rsidRPr="00F11966">
        <w:rPr>
          <w:lang w:val="en-US"/>
        </w:rPr>
        <w:t xml:space="preserve">      nullable: true</w:t>
      </w:r>
    </w:p>
    <w:p w14:paraId="21EFA13E" w14:textId="3B6F6A43" w:rsidR="00525638" w:rsidRDefault="00170E49" w:rsidP="00525638">
      <w:pPr>
        <w:pStyle w:val="PL"/>
      </w:pPr>
      <w:r>
        <w:t xml:space="preserve">      description: </w:t>
      </w:r>
      <w:r w:rsidRPr="00F11966">
        <w:t xml:space="preserve">This data type is defined in the same way as the "PresenceInfo" data type, but with the OpenAPI </w:t>
      </w:r>
      <w:r w:rsidR="002163ED">
        <w:t>"nullable=</w:t>
      </w:r>
      <w:r w:rsidRPr="00F11966">
        <w:t xml:space="preserve"> true" property.</w:t>
      </w:r>
      <w:r w:rsidR="00D02B3C">
        <w:t xml:space="preserve"> </w:t>
      </w:r>
      <w:r w:rsidR="00525638" w:rsidRPr="00F11966">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p w14:paraId="22CCB2AF" w14:textId="77777777" w:rsidR="00525638" w:rsidRDefault="00525638" w:rsidP="00170E49">
      <w:pPr>
        <w:pStyle w:val="PL"/>
      </w:pPr>
    </w:p>
    <w:p w14:paraId="633B1B6C" w14:textId="77777777" w:rsidR="00E92CBF" w:rsidRPr="00F11966" w:rsidRDefault="00E92CBF" w:rsidP="00E92CBF">
      <w:pPr>
        <w:pStyle w:val="PL"/>
      </w:pPr>
      <w:r w:rsidRPr="00F11966">
        <w:t xml:space="preserve">    GlobalRanNodeId:</w:t>
      </w:r>
    </w:p>
    <w:p w14:paraId="6D97DD51" w14:textId="77777777" w:rsidR="00E92CBF" w:rsidRPr="00F11966" w:rsidRDefault="00E92CBF" w:rsidP="00E92CBF">
      <w:pPr>
        <w:pStyle w:val="PL"/>
      </w:pPr>
      <w:r w:rsidRPr="00F11966">
        <w:t xml:space="preserve">      type: object</w:t>
      </w:r>
    </w:p>
    <w:p w14:paraId="76125985" w14:textId="77777777" w:rsidR="00E92CBF" w:rsidRPr="00F11966" w:rsidRDefault="00E92CBF" w:rsidP="00E92CBF">
      <w:pPr>
        <w:pStyle w:val="PL"/>
      </w:pPr>
      <w:r w:rsidRPr="00F11966">
        <w:t xml:space="preserve">      properties:</w:t>
      </w:r>
    </w:p>
    <w:p w14:paraId="39012F24" w14:textId="77777777" w:rsidR="00E92CBF" w:rsidRPr="00F11966" w:rsidRDefault="00E92CBF" w:rsidP="00E92CBF">
      <w:pPr>
        <w:pStyle w:val="PL"/>
      </w:pPr>
      <w:r w:rsidRPr="00F11966">
        <w:t xml:space="preserve">        plmnId:</w:t>
      </w:r>
    </w:p>
    <w:p w14:paraId="7D7A3A3D" w14:textId="77777777" w:rsidR="00E92CBF" w:rsidRPr="00F11966" w:rsidRDefault="00E92CBF" w:rsidP="00E92CBF">
      <w:pPr>
        <w:pStyle w:val="PL"/>
      </w:pPr>
      <w:r w:rsidRPr="00F11966">
        <w:t xml:space="preserve">          $ref: '#/components/schemas/PlmnId'</w:t>
      </w:r>
    </w:p>
    <w:p w14:paraId="2176B6DD" w14:textId="77777777" w:rsidR="00170E49" w:rsidRDefault="00170E49" w:rsidP="00170E49">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Indicates the identity of the PLMN that the RAN node belongs to.</w:t>
      </w:r>
    </w:p>
    <w:p w14:paraId="55191EE9" w14:textId="77777777" w:rsidR="00E92CBF" w:rsidRPr="00F11966" w:rsidRDefault="00E92CBF" w:rsidP="00E92CBF">
      <w:pPr>
        <w:pStyle w:val="PL"/>
      </w:pPr>
      <w:r w:rsidRPr="00F11966">
        <w:t xml:space="preserve">        n3IwfId:</w:t>
      </w:r>
    </w:p>
    <w:p w14:paraId="3FC3A816" w14:textId="77777777" w:rsidR="00E92CBF" w:rsidRPr="00F11966" w:rsidRDefault="00E92CBF" w:rsidP="00E92CBF">
      <w:pPr>
        <w:pStyle w:val="PL"/>
      </w:pPr>
      <w:r w:rsidRPr="00F11966">
        <w:t xml:space="preserve">          $ref: '#/components/schemas/N3IwfId'</w:t>
      </w:r>
    </w:p>
    <w:p w14:paraId="7C1A4100" w14:textId="77777777" w:rsidR="00170E49" w:rsidRDefault="00170E49" w:rsidP="00170E49">
      <w:pPr>
        <w:pStyle w:val="PL"/>
      </w:pPr>
      <w:r>
        <w:lastRenderedPageBreak/>
        <w:t xml:space="preserve">  </w:t>
      </w:r>
      <w:r w:rsidRPr="00F11966">
        <w:t xml:space="preserve">      </w:t>
      </w:r>
      <w:r>
        <w:t xml:space="preserve">  </w:t>
      </w:r>
      <w:r w:rsidRPr="00F11966">
        <w:t>description:</w:t>
      </w:r>
      <w:r>
        <w:t xml:space="preserve"> </w:t>
      </w:r>
      <w:r w:rsidRPr="00F11966">
        <w:rPr>
          <w:rFonts w:cs="Arial" w:hint="eastAsia"/>
          <w:szCs w:val="18"/>
          <w:lang w:eastAsia="zh-CN"/>
        </w:rPr>
        <w:t xml:space="preserve">This IE shall be included if the AN node </w:t>
      </w:r>
      <w:r w:rsidRPr="00F11966">
        <w:rPr>
          <w:rFonts w:cs="Arial"/>
          <w:szCs w:val="18"/>
          <w:lang w:eastAsia="zh-CN"/>
        </w:rPr>
        <w:t xml:space="preserve">represents </w:t>
      </w:r>
      <w:r w:rsidRPr="00F11966">
        <w:rPr>
          <w:rFonts w:cs="Arial" w:hint="eastAsia"/>
          <w:szCs w:val="18"/>
          <w:lang w:eastAsia="zh-CN"/>
        </w:rPr>
        <w:t>a N3IWF.</w:t>
      </w:r>
      <w:r w:rsidRPr="00F11966">
        <w:rPr>
          <w:rFonts w:cs="Arial"/>
          <w:szCs w:val="18"/>
        </w:rPr>
        <w:t xml:space="preserve"> When present, this IE shall contain the identifier of the N3IWF</w:t>
      </w:r>
    </w:p>
    <w:p w14:paraId="50142CDB"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3109B7BC"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300341F2"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w:t>
      </w:r>
    </w:p>
    <w:p w14:paraId="5CDA6988"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420F7620"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5F98073F"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66337CCB" w14:textId="77777777" w:rsidR="00EC093A" w:rsidRPr="00F11966" w:rsidRDefault="00EC093A" w:rsidP="00EC093A">
      <w:pPr>
        <w:pStyle w:val="PL"/>
      </w:pPr>
      <w:r w:rsidRPr="00F11966">
        <w:t xml:space="preserve">        wagfId:</w:t>
      </w:r>
    </w:p>
    <w:p w14:paraId="60476969" w14:textId="77777777" w:rsidR="00EC093A" w:rsidRPr="00F11966" w:rsidRDefault="00EC093A" w:rsidP="00EC093A">
      <w:pPr>
        <w:pStyle w:val="PL"/>
      </w:pPr>
      <w:r w:rsidRPr="00F11966">
        <w:t xml:space="preserve">          $ref: '#/components/schemas/WAgfId'</w:t>
      </w:r>
    </w:p>
    <w:p w14:paraId="4AF056C0"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EA3D00A" w14:textId="77777777" w:rsidR="00EC093A" w:rsidRPr="00F11966" w:rsidRDefault="00EC093A" w:rsidP="00EC093A">
      <w:pPr>
        <w:pStyle w:val="PL"/>
      </w:pPr>
      <w:r w:rsidRPr="00F11966">
        <w:t xml:space="preserve">        tngfId:</w:t>
      </w:r>
    </w:p>
    <w:p w14:paraId="5D70E2E0" w14:textId="77777777" w:rsidR="00EC093A" w:rsidRPr="00F11966" w:rsidRDefault="00EC093A" w:rsidP="00EC093A">
      <w:pPr>
        <w:pStyle w:val="PL"/>
      </w:pPr>
      <w:r w:rsidRPr="00F11966">
        <w:t xml:space="preserve">          $ref: '#/components/schemas/TngfId'</w:t>
      </w:r>
    </w:p>
    <w:p w14:paraId="1A5AD582"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4EBCA402" w14:textId="77777777" w:rsidR="00E92CBF" w:rsidRPr="00F11966" w:rsidRDefault="00E92CBF" w:rsidP="00E92CBF">
      <w:pPr>
        <w:pStyle w:val="PL"/>
        <w:rPr>
          <w:lang w:val="en-US"/>
        </w:rPr>
      </w:pPr>
      <w:r w:rsidRPr="00F11966">
        <w:rPr>
          <w:lang w:val="en-US"/>
        </w:rPr>
        <w:t xml:space="preserve">        nid:</w:t>
      </w:r>
    </w:p>
    <w:p w14:paraId="35ECCB80" w14:textId="77777777" w:rsidR="00E92CBF" w:rsidRPr="00F11966" w:rsidRDefault="00E92CBF" w:rsidP="00E92CBF">
      <w:pPr>
        <w:pStyle w:val="PL"/>
        <w:rPr>
          <w:lang w:val="en-US"/>
        </w:rPr>
      </w:pPr>
      <w:r w:rsidRPr="00F11966">
        <w:rPr>
          <w:lang w:val="en-US"/>
        </w:rPr>
        <w:t xml:space="preserve">          $ref: '#/components/schemas/Nid'</w:t>
      </w:r>
    </w:p>
    <w:p w14:paraId="6A94AEA9"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p w14:paraId="5847C11E"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53C89103"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6DBB528B"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506FF642" w14:textId="77777777" w:rsidR="00E92CBF" w:rsidRPr="00F11966" w:rsidRDefault="00E92CBF" w:rsidP="00E92CBF">
      <w:pPr>
        <w:pStyle w:val="PL"/>
      </w:pPr>
      <w:r w:rsidRPr="00F11966">
        <w:t xml:space="preserve">      oneOf:</w:t>
      </w:r>
    </w:p>
    <w:p w14:paraId="72471778"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2C5C3A1A"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692DB350"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1944E2ED"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02C24FEE"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738108EB"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1B64E359" w14:textId="32EDBEB0" w:rsidR="00DA1EC5" w:rsidRDefault="00DA1EC5" w:rsidP="00DA1EC5">
      <w:pPr>
        <w:pStyle w:val="PL"/>
      </w:pPr>
      <w:r>
        <w:t xml:space="preserve">      </w:t>
      </w:r>
      <w:r w:rsidRPr="00F11966">
        <w:t>description:</w:t>
      </w:r>
      <w:r>
        <w:t xml:space="preserve"> </w:t>
      </w:r>
      <w:r w:rsidRPr="00F11966">
        <w:t>One of the six attributes n3IwfId, gNbIdm, ngeNbId, wagfId, tngfId, eNbId shall be present.</w:t>
      </w:r>
    </w:p>
    <w:p w14:paraId="384006B3" w14:textId="77777777" w:rsidR="00E92CBF" w:rsidRPr="00F11966" w:rsidRDefault="00E92CBF" w:rsidP="00E92CBF">
      <w:pPr>
        <w:pStyle w:val="PL"/>
      </w:pPr>
      <w:r w:rsidRPr="00F11966">
        <w:t xml:space="preserve">      required:</w:t>
      </w:r>
    </w:p>
    <w:p w14:paraId="0B4DDE04" w14:textId="77777777" w:rsidR="00E92CBF" w:rsidRPr="00F11966" w:rsidRDefault="00E92CBF" w:rsidP="00E92CBF">
      <w:pPr>
        <w:pStyle w:val="PL"/>
      </w:pPr>
      <w:r w:rsidRPr="00F11966">
        <w:t xml:space="preserve">        - plmnId</w:t>
      </w:r>
    </w:p>
    <w:p w14:paraId="454B02E3" w14:textId="77777777" w:rsidR="00E92CBF" w:rsidRPr="00F11966" w:rsidRDefault="00E92CBF" w:rsidP="00E92CBF">
      <w:pPr>
        <w:pStyle w:val="PL"/>
      </w:pPr>
      <w:r w:rsidRPr="00F11966">
        <w:t xml:space="preserve">    GNbId:</w:t>
      </w:r>
    </w:p>
    <w:p w14:paraId="69BAAA96" w14:textId="77777777" w:rsidR="00E92CBF" w:rsidRPr="00F11966" w:rsidRDefault="00E92CBF" w:rsidP="00E92CBF">
      <w:pPr>
        <w:pStyle w:val="PL"/>
      </w:pPr>
      <w:r w:rsidRPr="00F11966">
        <w:t xml:space="preserve">      type: object</w:t>
      </w:r>
    </w:p>
    <w:p w14:paraId="392F1A74" w14:textId="77777777" w:rsidR="00E92CBF" w:rsidRPr="00F11966" w:rsidRDefault="00E92CBF" w:rsidP="00E92CBF">
      <w:pPr>
        <w:pStyle w:val="PL"/>
      </w:pPr>
      <w:r w:rsidRPr="00F11966">
        <w:t xml:space="preserve">      properties:</w:t>
      </w:r>
    </w:p>
    <w:p w14:paraId="5F16A570" w14:textId="77777777" w:rsidR="00E92CBF" w:rsidRPr="00F11966" w:rsidRDefault="00E92CBF" w:rsidP="00E92CBF">
      <w:pPr>
        <w:pStyle w:val="PL"/>
      </w:pPr>
      <w:r w:rsidRPr="00F11966">
        <w:t xml:space="preserve">        bitLength:</w:t>
      </w:r>
    </w:p>
    <w:p w14:paraId="02D5969A" w14:textId="77777777" w:rsidR="00E92CBF" w:rsidRPr="00F11966" w:rsidRDefault="00E92CBF" w:rsidP="00E92CBF">
      <w:pPr>
        <w:pStyle w:val="PL"/>
      </w:pPr>
      <w:r w:rsidRPr="00F11966">
        <w:t xml:space="preserve">          type: integer</w:t>
      </w:r>
    </w:p>
    <w:p w14:paraId="56FF4E69" w14:textId="77777777" w:rsidR="00E92CBF" w:rsidRPr="00F11966" w:rsidRDefault="00E92CBF" w:rsidP="00E92CBF">
      <w:pPr>
        <w:pStyle w:val="PL"/>
      </w:pPr>
      <w:r w:rsidRPr="00F11966">
        <w:t xml:space="preserve">          minimum: 22</w:t>
      </w:r>
    </w:p>
    <w:p w14:paraId="1B700264" w14:textId="77777777" w:rsidR="00E92CBF" w:rsidRPr="00F11966" w:rsidRDefault="00E92CBF" w:rsidP="00E92CBF">
      <w:pPr>
        <w:pStyle w:val="PL"/>
      </w:pPr>
      <w:r w:rsidRPr="00F11966">
        <w:t xml:space="preserve">          maximum: 32</w:t>
      </w:r>
    </w:p>
    <w:p w14:paraId="319C9D49"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r>
        <w:t>.</w:t>
      </w:r>
    </w:p>
    <w:p w14:paraId="3318848E"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4EA20756" w14:textId="77777777" w:rsidR="00E92CBF" w:rsidRPr="00F11966" w:rsidRDefault="00E92CBF" w:rsidP="00E92CBF">
      <w:pPr>
        <w:pStyle w:val="PL"/>
      </w:pPr>
      <w:r w:rsidRPr="00F11966">
        <w:t xml:space="preserve">          type: string</w:t>
      </w:r>
    </w:p>
    <w:p w14:paraId="39006095" w14:textId="77777777" w:rsidR="00E92CBF" w:rsidRPr="00F11966" w:rsidRDefault="00E92CBF" w:rsidP="00E92CBF">
      <w:pPr>
        <w:pStyle w:val="PL"/>
      </w:pPr>
      <w:r w:rsidRPr="00F11966">
        <w:t xml:space="preserve">          pattern: '^[A-Fa-f0-9]{6,8}$'</w:t>
      </w:r>
    </w:p>
    <w:p w14:paraId="777A088F"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1FA75AF3" w14:textId="77777777" w:rsidR="00DA1EC5" w:rsidRDefault="00DA1EC5" w:rsidP="00DA1EC5">
      <w:pPr>
        <w:pStyle w:val="PL"/>
        <w:rPr>
          <w:rFonts w:cs="Arial"/>
          <w:szCs w:val="18"/>
        </w:rPr>
      </w:pPr>
      <w:r>
        <w:t xml:space="preserve">            </w:t>
      </w:r>
      <w:r w:rsidRPr="00F11966">
        <w:rPr>
          <w:rFonts w:cs="Arial"/>
          <w:szCs w:val="18"/>
        </w:rPr>
        <w:t>This represents the identifier of the gNB.</w:t>
      </w:r>
    </w:p>
    <w:p w14:paraId="7258DFA3" w14:textId="77777777" w:rsidR="00DA1EC5" w:rsidRDefault="00DA1EC5" w:rsidP="00DA1EC5">
      <w:pPr>
        <w:pStyle w:val="PL"/>
      </w:pPr>
      <w:r>
        <w:rPr>
          <w:rFonts w:cs="Arial"/>
          <w:szCs w:val="18"/>
        </w:rPr>
        <w:t xml:space="preserve">            </w:t>
      </w:r>
      <w:r w:rsidRPr="00F11966">
        <w:rPr>
          <w:rFonts w:cs="Arial"/>
          <w:szCs w:val="18"/>
        </w:rPr>
        <w:t xml:space="preserve">The value of </w:t>
      </w:r>
      <w:r w:rsidRPr="00F11966">
        <w:rPr>
          <w:lang w:eastAsia="zh-CN"/>
        </w:rPr>
        <w:t>the gNB ID shall be encoded in hexadecimal representation. Each character in the string shall take a value of "0" to "9", "a" to "f"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5E861502" w14:textId="77777777" w:rsidR="00E92CBF" w:rsidRPr="00F11966" w:rsidRDefault="00E92CBF" w:rsidP="00E92CBF">
      <w:pPr>
        <w:pStyle w:val="PL"/>
      </w:pPr>
      <w:r w:rsidRPr="00F11966">
        <w:t xml:space="preserve">      required:</w:t>
      </w:r>
    </w:p>
    <w:p w14:paraId="58E0E89C" w14:textId="77777777" w:rsidR="00E92CBF" w:rsidRPr="00F11966" w:rsidRDefault="00E92CBF" w:rsidP="00E92CBF">
      <w:pPr>
        <w:pStyle w:val="PL"/>
      </w:pPr>
      <w:r w:rsidRPr="00F11966">
        <w:t xml:space="preserve">        - bitLength</w:t>
      </w:r>
    </w:p>
    <w:p w14:paraId="47487E51"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4322B481"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257392DB" w14:textId="77777777" w:rsidR="00E92CBF" w:rsidRPr="00F11966" w:rsidRDefault="00E92CBF" w:rsidP="00E92CBF">
      <w:pPr>
        <w:pStyle w:val="PL"/>
      </w:pPr>
      <w:r w:rsidRPr="00F11966">
        <w:t xml:space="preserve">      type: object</w:t>
      </w:r>
    </w:p>
    <w:p w14:paraId="5DD594CD" w14:textId="77777777" w:rsidR="00E92CBF" w:rsidRPr="00F11966" w:rsidRDefault="00E92CBF" w:rsidP="00E92CBF">
      <w:pPr>
        <w:pStyle w:val="PL"/>
      </w:pPr>
      <w:r w:rsidRPr="00F11966">
        <w:t xml:space="preserve">      properties:</w:t>
      </w:r>
    </w:p>
    <w:p w14:paraId="65BA73FB"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D005986"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51772E63" w14:textId="77777777" w:rsidR="00E92CBF" w:rsidRPr="00F11966" w:rsidRDefault="00E92CBF" w:rsidP="00E92CBF">
      <w:pPr>
        <w:pStyle w:val="PL"/>
        <w:rPr>
          <w:lang w:eastAsia="zh-CN"/>
        </w:rPr>
      </w:pPr>
      <w:r w:rsidRPr="00F11966">
        <w:rPr>
          <w:rFonts w:hint="eastAsia"/>
          <w:lang w:eastAsia="zh-CN"/>
        </w:rPr>
        <w:t xml:space="preserve">          default: false</w:t>
      </w:r>
    </w:p>
    <w:p w14:paraId="239C0F54"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3504D173" w14:textId="77777777" w:rsidR="00DA1EC5" w:rsidRDefault="00DA1EC5" w:rsidP="00DA1EC5">
      <w:pPr>
        <w:pStyle w:val="PL"/>
        <w:rPr>
          <w:lang w:eastAsia="zh-CN"/>
        </w:rPr>
      </w:pPr>
      <w:r>
        <w:t xml:space="preserve">            </w:t>
      </w: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w:t>
      </w:r>
      <w:r>
        <w:rPr>
          <w:rFonts w:hint="eastAsia"/>
          <w:lang w:eastAsia="zh-CN"/>
        </w:rPr>
        <w:t xml:space="preserve">ee clauses 4.2.10, 5.32 of 3GPP TS </w:t>
      </w:r>
      <w:r w:rsidRPr="00F11966">
        <w:rPr>
          <w:rFonts w:hint="eastAsia"/>
          <w:lang w:eastAsia="zh-CN"/>
        </w:rPr>
        <w:t>23.501</w:t>
      </w:r>
      <w:r>
        <w:rPr>
          <w:lang w:eastAsia="zh-CN"/>
        </w:rPr>
        <w:t>)</w:t>
      </w:r>
    </w:p>
    <w:p w14:paraId="14E3F625"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08669E9B" w14:textId="77777777" w:rsidR="00DA1EC5" w:rsidRDefault="00DA1EC5" w:rsidP="00DA1EC5">
      <w:pPr>
        <w:pStyle w:val="PL"/>
      </w:pPr>
      <w:r>
        <w:rPr>
          <w:rFonts w:cs="Arial"/>
          <w:szCs w:val="18"/>
        </w:rPr>
        <w:t xml:space="preserve">            </w:t>
      </w:r>
      <w:r w:rsidRPr="00F11966">
        <w:rPr>
          <w:rFonts w:cs="Arial"/>
          <w:szCs w:val="18"/>
        </w:rPr>
        <w:t>false (default): Not Supported</w:t>
      </w:r>
    </w:p>
    <w:p w14:paraId="643B7B75"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58FC1C22"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5AD01C04" w14:textId="77777777" w:rsidR="00E92CBF" w:rsidRPr="00F11966" w:rsidRDefault="00E92CBF" w:rsidP="00E92CBF">
      <w:pPr>
        <w:pStyle w:val="PL"/>
        <w:rPr>
          <w:lang w:eastAsia="zh-CN"/>
        </w:rPr>
      </w:pPr>
      <w:r w:rsidRPr="00F11966">
        <w:rPr>
          <w:rFonts w:hint="eastAsia"/>
          <w:lang w:eastAsia="zh-CN"/>
        </w:rPr>
        <w:t xml:space="preserve">          default: false</w:t>
      </w:r>
    </w:p>
    <w:p w14:paraId="08DF5BB7"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7BCE2EE1" w14:textId="77777777" w:rsidR="00DA1EC5" w:rsidRDefault="00DA1EC5" w:rsidP="00DA1EC5">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w:t>
      </w:r>
    </w:p>
    <w:p w14:paraId="2FE95ECE"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26E6E26C" w14:textId="77777777" w:rsidR="00DA1EC5" w:rsidRDefault="00DA1EC5" w:rsidP="00DA1EC5">
      <w:pPr>
        <w:pStyle w:val="PL"/>
      </w:pPr>
      <w:r>
        <w:rPr>
          <w:rFonts w:cs="Arial"/>
          <w:szCs w:val="18"/>
        </w:rPr>
        <w:lastRenderedPageBreak/>
        <w:t xml:space="preserve">            </w:t>
      </w:r>
      <w:r w:rsidRPr="00F11966">
        <w:rPr>
          <w:rFonts w:cs="Arial"/>
          <w:szCs w:val="18"/>
        </w:rPr>
        <w:t>false (default): Not Supported</w:t>
      </w:r>
    </w:p>
    <w:p w14:paraId="7CCFB338"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71B6F84"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029204AE" w14:textId="77777777" w:rsidR="007433C1" w:rsidRPr="00F11966" w:rsidRDefault="007433C1" w:rsidP="007433C1">
      <w:pPr>
        <w:pStyle w:val="PL"/>
        <w:rPr>
          <w:lang w:eastAsia="zh-CN"/>
        </w:rPr>
      </w:pPr>
      <w:r w:rsidRPr="00F11966">
        <w:rPr>
          <w:rFonts w:hint="eastAsia"/>
          <w:lang w:eastAsia="zh-CN"/>
        </w:rPr>
        <w:t xml:space="preserve">          default: false</w:t>
      </w:r>
    </w:p>
    <w:p w14:paraId="5AA0B0C8" w14:textId="77777777" w:rsidR="00DA1EC5" w:rsidRDefault="00DA1EC5" w:rsidP="00DA1EC5">
      <w:pPr>
        <w:pStyle w:val="PL"/>
      </w:pPr>
      <w:r>
        <w:t xml:space="preserve">  </w:t>
      </w:r>
      <w:r w:rsidRPr="00F11966">
        <w:t xml:space="preserve">      </w:t>
      </w:r>
      <w:r>
        <w:t xml:space="preserve">  </w:t>
      </w:r>
      <w:r w:rsidRPr="00F11966">
        <w:t>description:</w:t>
      </w:r>
      <w:r>
        <w:t xml:space="preserve"> &gt;</w:t>
      </w:r>
    </w:p>
    <w:p w14:paraId="61AADB5F" w14:textId="77777777" w:rsidR="00DA1EC5" w:rsidRDefault="00DA1EC5" w:rsidP="00DA1EC5">
      <w:pPr>
        <w:pStyle w:val="PL"/>
      </w:pPr>
      <w:r>
        <w:rPr>
          <w:rFonts w:cs="Arial"/>
          <w:szCs w:val="18"/>
          <w:lang w:val="en-US" w:eastAsia="zh-CN"/>
        </w:rPr>
        <w:t xml:space="preserve">            </w:t>
      </w:r>
      <w:r w:rsidRPr="00F11966">
        <w:rPr>
          <w:rFonts w:cs="Arial"/>
          <w:szCs w:val="18"/>
          <w:lang w:val="en-US" w:eastAsia="zh-CN"/>
        </w:rPr>
        <w:t>This IE is only used by the UPF to indicate whether the UPF supports RTT measurement without PMF (see clauses 5.32.2, 6.3.3.3 of 3GPP TS 23.501</w:t>
      </w:r>
    </w:p>
    <w:p w14:paraId="72AEA8DF" w14:textId="77777777" w:rsidR="00DA1EC5" w:rsidRDefault="00DA1EC5" w:rsidP="00DA1EC5">
      <w:pPr>
        <w:pStyle w:val="PL"/>
        <w:rPr>
          <w:rFonts w:cs="Arial"/>
          <w:szCs w:val="18"/>
        </w:rPr>
      </w:pPr>
      <w:r>
        <w:rPr>
          <w:lang w:eastAsia="zh-CN"/>
        </w:rPr>
        <w:t xml:space="preserve">            </w:t>
      </w:r>
      <w:r w:rsidRPr="00F11966">
        <w:rPr>
          <w:rFonts w:cs="Arial"/>
          <w:szCs w:val="18"/>
        </w:rPr>
        <w:t>true: Supported</w:t>
      </w:r>
    </w:p>
    <w:p w14:paraId="3191594A" w14:textId="77777777" w:rsidR="00DA1EC5" w:rsidRDefault="00DA1EC5" w:rsidP="00DA1EC5">
      <w:pPr>
        <w:pStyle w:val="PL"/>
      </w:pPr>
      <w:r>
        <w:rPr>
          <w:rFonts w:cs="Arial"/>
          <w:szCs w:val="18"/>
        </w:rPr>
        <w:t xml:space="preserve">            </w:t>
      </w:r>
      <w:r w:rsidRPr="00F11966">
        <w:rPr>
          <w:rFonts w:cs="Arial"/>
          <w:szCs w:val="18"/>
        </w:rPr>
        <w:t>false (default): Not Supported</w:t>
      </w:r>
    </w:p>
    <w:p w14:paraId="36CA4600" w14:textId="77777777" w:rsidR="00E92CBF" w:rsidRPr="00F11966" w:rsidRDefault="00E92CBF" w:rsidP="00E92CBF">
      <w:pPr>
        <w:pStyle w:val="PL"/>
      </w:pPr>
      <w:r w:rsidRPr="00F11966">
        <w:t xml:space="preserve">    PlmnIdNid:</w:t>
      </w:r>
    </w:p>
    <w:p w14:paraId="08EC5016" w14:textId="77777777" w:rsidR="00E92CBF" w:rsidRPr="00F11966" w:rsidRDefault="00E92CBF" w:rsidP="00E92CBF">
      <w:pPr>
        <w:pStyle w:val="PL"/>
      </w:pPr>
      <w:r w:rsidRPr="00F11966">
        <w:t xml:space="preserve">      type: object</w:t>
      </w:r>
    </w:p>
    <w:p w14:paraId="6CC91D8D" w14:textId="77777777" w:rsidR="00E92CBF" w:rsidRPr="00F11966" w:rsidRDefault="00E92CBF" w:rsidP="00E92CBF">
      <w:pPr>
        <w:pStyle w:val="PL"/>
      </w:pPr>
      <w:r w:rsidRPr="00F11966">
        <w:t xml:space="preserve">      required:</w:t>
      </w:r>
    </w:p>
    <w:p w14:paraId="7A7FA7F3" w14:textId="77777777" w:rsidR="00E92CBF" w:rsidRPr="00F11966" w:rsidRDefault="00E92CBF" w:rsidP="00E92CBF">
      <w:pPr>
        <w:pStyle w:val="PL"/>
      </w:pPr>
      <w:r w:rsidRPr="00F11966">
        <w:t xml:space="preserve">        - mcc</w:t>
      </w:r>
    </w:p>
    <w:p w14:paraId="0E5B0DB1" w14:textId="77777777" w:rsidR="00E92CBF" w:rsidRPr="00F11966" w:rsidRDefault="00E92CBF" w:rsidP="00E92CBF">
      <w:pPr>
        <w:pStyle w:val="PL"/>
      </w:pPr>
      <w:r w:rsidRPr="00F11966">
        <w:t xml:space="preserve">        - mnc</w:t>
      </w:r>
    </w:p>
    <w:p w14:paraId="5628EEE1" w14:textId="77777777" w:rsidR="00E92CBF" w:rsidRPr="00F11966" w:rsidRDefault="00E92CBF" w:rsidP="00E92CBF">
      <w:pPr>
        <w:pStyle w:val="PL"/>
      </w:pPr>
      <w:r w:rsidRPr="00F11966">
        <w:t xml:space="preserve">      properties:</w:t>
      </w:r>
    </w:p>
    <w:p w14:paraId="7B6114B0" w14:textId="77777777" w:rsidR="00E92CBF" w:rsidRPr="00F11966" w:rsidRDefault="00E92CBF" w:rsidP="00E92CBF">
      <w:pPr>
        <w:pStyle w:val="PL"/>
      </w:pPr>
      <w:r w:rsidRPr="00F11966">
        <w:t xml:space="preserve">        mcc:</w:t>
      </w:r>
    </w:p>
    <w:p w14:paraId="566393CE" w14:textId="77777777" w:rsidR="00E92CBF" w:rsidRPr="00F11966" w:rsidRDefault="00E92CBF" w:rsidP="00E92CBF">
      <w:pPr>
        <w:pStyle w:val="PL"/>
      </w:pPr>
      <w:r w:rsidRPr="00F11966">
        <w:t xml:space="preserve">          $ref: '#/components/schemas/Mcc'</w:t>
      </w:r>
    </w:p>
    <w:p w14:paraId="20F85FC3"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Mobile Country Code</w:t>
      </w:r>
    </w:p>
    <w:p w14:paraId="452A2705" w14:textId="77777777" w:rsidR="00E92CBF" w:rsidRPr="00F11966" w:rsidRDefault="00E92CBF" w:rsidP="00E92CBF">
      <w:pPr>
        <w:pStyle w:val="PL"/>
      </w:pPr>
      <w:r w:rsidRPr="00F11966">
        <w:t xml:space="preserve">        mnc:</w:t>
      </w:r>
    </w:p>
    <w:p w14:paraId="7D27B4D8" w14:textId="77777777" w:rsidR="00E92CBF" w:rsidRPr="00F11966" w:rsidRDefault="00E92CBF" w:rsidP="00E92CBF">
      <w:pPr>
        <w:pStyle w:val="PL"/>
      </w:pPr>
      <w:r w:rsidRPr="00F11966">
        <w:t xml:space="preserve">          $ref: '#/components/schemas/Mnc'</w:t>
      </w:r>
    </w:p>
    <w:p w14:paraId="55B7BA21"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rPr>
          <w:rFonts w:cs="Arial"/>
          <w:szCs w:val="18"/>
          <w:lang w:eastAsia="zh-CN"/>
        </w:rPr>
        <w:t>Mobile Network Code</w:t>
      </w:r>
    </w:p>
    <w:p w14:paraId="7751ADFD"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38CB5EE" w14:textId="77777777" w:rsidR="00E92CBF" w:rsidRPr="00F11966" w:rsidRDefault="00E92CBF" w:rsidP="00E92CBF">
      <w:pPr>
        <w:pStyle w:val="PL"/>
      </w:pPr>
      <w:r w:rsidRPr="00F11966">
        <w:t xml:space="preserve">          $ref: '#/components/schemas/Nid'</w:t>
      </w:r>
    </w:p>
    <w:p w14:paraId="4E9745D2" w14:textId="77777777" w:rsidR="00DA1EC5" w:rsidRDefault="00DA1EC5" w:rsidP="00DA1EC5">
      <w:pPr>
        <w:pStyle w:val="PL"/>
        <w:rPr>
          <w:rFonts w:cs="Arial"/>
          <w:szCs w:val="18"/>
          <w:lang w:eastAsia="zh-CN"/>
        </w:rPr>
      </w:pPr>
      <w:r>
        <w:t xml:space="preserve">  </w:t>
      </w:r>
      <w:r w:rsidRPr="00F11966">
        <w:t xml:space="preserve">      </w:t>
      </w:r>
      <w:r>
        <w:t xml:space="preserve">  </w:t>
      </w:r>
      <w:r w:rsidRPr="00F11966">
        <w:t>description:</w:t>
      </w:r>
      <w:r>
        <w:t xml:space="preserve"> </w:t>
      </w:r>
      <w:r w:rsidRPr="00F11966">
        <w:rPr>
          <w:rFonts w:cs="Arial"/>
          <w:szCs w:val="18"/>
          <w:lang w:eastAsia="zh-CN"/>
        </w:rPr>
        <w:t>Network Identity; shall be present if PlmnIdNid identifies an SNPN; otherwise shall be absent.</w:t>
      </w:r>
    </w:p>
    <w:p w14:paraId="3A491269" w14:textId="77777777" w:rsidR="00AE4E7A" w:rsidRDefault="00AE4E7A" w:rsidP="00DA1EC5">
      <w:pPr>
        <w:pStyle w:val="PL"/>
      </w:pPr>
    </w:p>
    <w:p w14:paraId="707DE55C" w14:textId="77777777" w:rsidR="00093DF8" w:rsidRDefault="00093DF8" w:rsidP="00093DF8">
      <w:pPr>
        <w:pStyle w:val="PL"/>
      </w:pPr>
      <w:r w:rsidRPr="00F11966">
        <w:t xml:space="preserve">    PlmnIdNid</w:t>
      </w:r>
      <w:r>
        <w:t>Rm</w:t>
      </w:r>
      <w:r w:rsidRPr="00F11966">
        <w:t>:</w:t>
      </w:r>
    </w:p>
    <w:p w14:paraId="28D4FD2C" w14:textId="129DB9EE" w:rsidR="00093DF8" w:rsidRPr="00F11966" w:rsidRDefault="00093DF8" w:rsidP="00093DF8">
      <w:pPr>
        <w:pStyle w:val="PL"/>
      </w:pPr>
      <w:r>
        <w:t xml:space="preserve">      </w:t>
      </w:r>
      <w:r w:rsidR="00C90A64">
        <w:t>a</w:t>
      </w:r>
      <w:r>
        <w:t>ny</w:t>
      </w:r>
      <w:r w:rsidR="00C90A64">
        <w:t>O</w:t>
      </w:r>
      <w:r>
        <w:t>f:</w:t>
      </w:r>
    </w:p>
    <w:p w14:paraId="0E01597A" w14:textId="77777777" w:rsidR="00093DF8" w:rsidRPr="00F11966" w:rsidRDefault="00093DF8" w:rsidP="00093DF8">
      <w:pPr>
        <w:pStyle w:val="PL"/>
      </w:pPr>
      <w:r w:rsidRPr="00F11966">
        <w:t xml:space="preserve">        - $ref: '#/components/schemas/PlmnIdNid'</w:t>
      </w:r>
    </w:p>
    <w:p w14:paraId="64D264A6" w14:textId="77777777" w:rsidR="00093DF8" w:rsidRDefault="00093DF8" w:rsidP="00093DF8">
      <w:pPr>
        <w:pStyle w:val="PL"/>
        <w:rPr>
          <w:lang w:val="en-US"/>
        </w:rPr>
      </w:pPr>
      <w:r w:rsidRPr="00F11966">
        <w:rPr>
          <w:lang w:val="en-US"/>
        </w:rPr>
        <w:t xml:space="preserve">        - $ref: '#/components/schemas/NullValue'</w:t>
      </w:r>
    </w:p>
    <w:p w14:paraId="766C3182" w14:textId="77777777" w:rsidR="00093DF8" w:rsidRDefault="00093DF8" w:rsidP="00093DF8">
      <w:pPr>
        <w:pStyle w:val="PL"/>
      </w:pPr>
      <w:r>
        <w:rPr>
          <w:lang w:val="en-US"/>
        </w:rPr>
        <w:t xml:space="preserve">      description: </w:t>
      </w:r>
      <w:r w:rsidRPr="00F11966">
        <w:t xml:space="preserve">This data type is defined in the same way as the "PlmnIdNid" data type, but with the OpenAPI </w:t>
      </w:r>
      <w:r>
        <w:t>"nullable=</w:t>
      </w:r>
      <w:r w:rsidRPr="00F11966">
        <w:t xml:space="preserve"> true" property.</w:t>
      </w:r>
    </w:p>
    <w:p w14:paraId="2FB43613" w14:textId="77777777" w:rsidR="00093DF8" w:rsidRPr="00F11966" w:rsidRDefault="00093DF8" w:rsidP="00093DF8">
      <w:pPr>
        <w:pStyle w:val="PL"/>
        <w:rPr>
          <w:lang w:val="en-US"/>
        </w:rPr>
      </w:pPr>
    </w:p>
    <w:p w14:paraId="182C180C" w14:textId="77777777" w:rsidR="00E92CBF" w:rsidRPr="00F11966" w:rsidRDefault="00E92CBF" w:rsidP="00E92CBF">
      <w:pPr>
        <w:pStyle w:val="PL"/>
      </w:pPr>
      <w:r w:rsidRPr="00F11966">
        <w:t xml:space="preserve">    </w:t>
      </w:r>
      <w:r w:rsidRPr="00F11966">
        <w:rPr>
          <w:lang w:eastAsia="zh-CN"/>
        </w:rPr>
        <w:t>SmallDataRateStatus</w:t>
      </w:r>
      <w:r w:rsidRPr="00F11966">
        <w:t>:</w:t>
      </w:r>
    </w:p>
    <w:p w14:paraId="6EA33AC1" w14:textId="77777777" w:rsidR="00E92CBF" w:rsidRPr="00F11966" w:rsidRDefault="00E92CBF" w:rsidP="00E92CBF">
      <w:pPr>
        <w:pStyle w:val="PL"/>
      </w:pPr>
      <w:r w:rsidRPr="00F11966">
        <w:t xml:space="preserve">      type: object</w:t>
      </w:r>
    </w:p>
    <w:p w14:paraId="0711F960" w14:textId="77777777" w:rsidR="00E92CBF" w:rsidRPr="00F11966" w:rsidRDefault="00E92CBF" w:rsidP="00E92CBF">
      <w:pPr>
        <w:pStyle w:val="PL"/>
      </w:pPr>
      <w:r w:rsidRPr="00F11966">
        <w:t xml:space="preserve">      properties:</w:t>
      </w:r>
    </w:p>
    <w:p w14:paraId="579883B5" w14:textId="77777777" w:rsidR="00E92CBF" w:rsidRPr="00F11966" w:rsidRDefault="00E92CBF" w:rsidP="00E92CBF">
      <w:pPr>
        <w:pStyle w:val="PL"/>
      </w:pPr>
      <w:r w:rsidRPr="00F11966">
        <w:t xml:space="preserve">        </w:t>
      </w:r>
      <w:r w:rsidRPr="00F11966">
        <w:rPr>
          <w:lang w:eastAsia="zh-CN"/>
        </w:rPr>
        <w:t>remainPacketsUl</w:t>
      </w:r>
      <w:r w:rsidRPr="00F11966">
        <w:t>:</w:t>
      </w:r>
    </w:p>
    <w:p w14:paraId="11019A90" w14:textId="77777777" w:rsidR="00E92CBF" w:rsidRPr="00F11966" w:rsidRDefault="00E92CBF" w:rsidP="00E92CBF">
      <w:pPr>
        <w:pStyle w:val="PL"/>
        <w:rPr>
          <w:lang w:val="en-US"/>
        </w:rPr>
      </w:pPr>
      <w:r w:rsidRPr="00F11966">
        <w:rPr>
          <w:lang w:val="en-US"/>
        </w:rPr>
        <w:t xml:space="preserve">          type: integer</w:t>
      </w:r>
    </w:p>
    <w:p w14:paraId="059337B2" w14:textId="77777777" w:rsidR="00E92CBF" w:rsidRPr="00F11966" w:rsidRDefault="00E92CBF" w:rsidP="00E92CBF">
      <w:pPr>
        <w:pStyle w:val="PL"/>
        <w:rPr>
          <w:lang w:val="en-US"/>
        </w:rPr>
      </w:pPr>
      <w:r w:rsidRPr="00F11966">
        <w:rPr>
          <w:lang w:val="en-US"/>
        </w:rPr>
        <w:t xml:space="preserve">          minimum: 0</w:t>
      </w:r>
    </w:p>
    <w:p w14:paraId="6EF3594B" w14:textId="77777777" w:rsidR="00DA1EC5" w:rsidRDefault="00DA1EC5" w:rsidP="00DA1EC5">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PDU session (see clause</w:t>
      </w:r>
      <w:r>
        <w:t xml:space="preserve"> 5.31.14.3 of 3GPP </w:t>
      </w:r>
      <w:r w:rsidRPr="00F11966">
        <w:t>TS</w:t>
      </w:r>
      <w:r>
        <w:t xml:space="preserve"> </w:t>
      </w:r>
      <w:r w:rsidRPr="00F11966">
        <w:t>23.501</w:t>
      </w:r>
    </w:p>
    <w:p w14:paraId="7BCC4FAC"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68197989" w14:textId="77777777" w:rsidR="00E92CBF" w:rsidRPr="00F11966" w:rsidRDefault="00E92CBF" w:rsidP="00E92CBF">
      <w:pPr>
        <w:pStyle w:val="PL"/>
        <w:rPr>
          <w:lang w:val="en-US"/>
        </w:rPr>
      </w:pPr>
      <w:r w:rsidRPr="00F11966">
        <w:rPr>
          <w:lang w:val="en-US"/>
        </w:rPr>
        <w:t xml:space="preserve">          type: integer</w:t>
      </w:r>
    </w:p>
    <w:p w14:paraId="345866F2" w14:textId="77777777" w:rsidR="00E92CBF" w:rsidRPr="00F11966" w:rsidRDefault="00E92CBF" w:rsidP="00E92CBF">
      <w:pPr>
        <w:pStyle w:val="PL"/>
        <w:rPr>
          <w:lang w:val="en-US"/>
        </w:rPr>
      </w:pPr>
      <w:r w:rsidRPr="00F11966">
        <w:rPr>
          <w:lang w:val="en-US"/>
        </w:rPr>
        <w:t xml:space="preserve">          minimum: 0</w:t>
      </w:r>
    </w:p>
    <w:p w14:paraId="72B93C29"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contain the number of packets the AF is allowed to send downlink in the given time unit for the given PDU session (see clause</w:t>
      </w:r>
      <w:r>
        <w:t xml:space="preserve"> </w:t>
      </w:r>
      <w:r w:rsidRPr="00F11966">
        <w:t>5.31.14.3 of 3GPP</w:t>
      </w:r>
      <w:r>
        <w:t xml:space="preserve"> TS </w:t>
      </w:r>
      <w:r w:rsidRPr="00F11966">
        <w:t>23.501</w:t>
      </w:r>
    </w:p>
    <w:p w14:paraId="3E721427"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97BE586"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62199400"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the period of time during which the small data rate control statu</w:t>
      </w:r>
      <w:r>
        <w:t xml:space="preserve">s will remain valid (see clause 5.31.14.3 of 3GPP TS </w:t>
      </w:r>
      <w:r w:rsidRPr="00F11966">
        <w:t>23.501</w:t>
      </w:r>
      <w:r>
        <w:t>.</w:t>
      </w:r>
    </w:p>
    <w:p w14:paraId="612118D9" w14:textId="77777777" w:rsidR="00E92CBF" w:rsidRPr="00F11966" w:rsidRDefault="00E92CBF" w:rsidP="00E92CBF">
      <w:pPr>
        <w:pStyle w:val="PL"/>
      </w:pPr>
      <w:r w:rsidRPr="00F11966">
        <w:t xml:space="preserve">        </w:t>
      </w:r>
      <w:r w:rsidRPr="00F11966">
        <w:rPr>
          <w:lang w:eastAsia="zh-CN"/>
        </w:rPr>
        <w:t>remainExReportsUl</w:t>
      </w:r>
      <w:r w:rsidRPr="00F11966">
        <w:t>:</w:t>
      </w:r>
    </w:p>
    <w:p w14:paraId="4DC32E7F" w14:textId="77777777" w:rsidR="00E92CBF" w:rsidRPr="00F11966" w:rsidRDefault="00E92CBF" w:rsidP="00E92CBF">
      <w:pPr>
        <w:pStyle w:val="PL"/>
        <w:rPr>
          <w:lang w:val="en-US"/>
        </w:rPr>
      </w:pPr>
      <w:r w:rsidRPr="00F11966">
        <w:rPr>
          <w:lang w:val="en-US"/>
        </w:rPr>
        <w:t xml:space="preserve">          type: integer</w:t>
      </w:r>
    </w:p>
    <w:p w14:paraId="53DBAD08" w14:textId="77777777" w:rsidR="00E92CBF" w:rsidRPr="00F11966" w:rsidRDefault="00E92CBF" w:rsidP="00E92CBF">
      <w:pPr>
        <w:pStyle w:val="PL"/>
        <w:rPr>
          <w:lang w:val="en-US"/>
        </w:rPr>
      </w:pPr>
      <w:r w:rsidRPr="00F11966">
        <w:rPr>
          <w:lang w:val="en-US"/>
        </w:rPr>
        <w:t xml:space="preserve">          minimum: 0</w:t>
      </w:r>
    </w:p>
    <w:p w14:paraId="2B6FB264"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UE is allowed to send uplink in the given time unit for  th</w:t>
      </w:r>
      <w:r>
        <w:t xml:space="preserve">e given PDU session (see clause 5.31.14.3 of 3GPP TS </w:t>
      </w:r>
      <w:r w:rsidRPr="00F11966">
        <w:t>23.501</w:t>
      </w:r>
      <w:r>
        <w:t>.</w:t>
      </w:r>
    </w:p>
    <w:p w14:paraId="2D89DF27" w14:textId="77777777" w:rsidR="00E92CBF" w:rsidRPr="00F11966" w:rsidRDefault="00E92CBF" w:rsidP="00E92CBF">
      <w:pPr>
        <w:pStyle w:val="PL"/>
      </w:pPr>
      <w:r w:rsidRPr="00F11966">
        <w:t xml:space="preserve">        </w:t>
      </w:r>
      <w:r w:rsidRPr="00F11966">
        <w:rPr>
          <w:lang w:eastAsia="zh-CN"/>
        </w:rPr>
        <w:t>remainExReportsDl</w:t>
      </w:r>
      <w:r w:rsidRPr="00F11966">
        <w:t>:</w:t>
      </w:r>
    </w:p>
    <w:p w14:paraId="1D42AD71" w14:textId="77777777" w:rsidR="00E92CBF" w:rsidRPr="00F11966" w:rsidRDefault="00E92CBF" w:rsidP="00E92CBF">
      <w:pPr>
        <w:pStyle w:val="PL"/>
        <w:rPr>
          <w:lang w:val="en-US"/>
        </w:rPr>
      </w:pPr>
      <w:r w:rsidRPr="00F11966">
        <w:rPr>
          <w:lang w:val="en-US"/>
        </w:rPr>
        <w:t xml:space="preserve">          type: integer</w:t>
      </w:r>
    </w:p>
    <w:p w14:paraId="22048C76" w14:textId="77777777" w:rsidR="00E92CBF" w:rsidRPr="00F11966" w:rsidRDefault="00E92CBF" w:rsidP="00E92CBF">
      <w:pPr>
        <w:pStyle w:val="PL"/>
        <w:rPr>
          <w:lang w:val="en-US"/>
        </w:rPr>
      </w:pPr>
      <w:r w:rsidRPr="00F11966">
        <w:rPr>
          <w:lang w:val="en-US"/>
        </w:rPr>
        <w:t xml:space="preserve">          minimum: 0</w:t>
      </w:r>
    </w:p>
    <w:p w14:paraId="73253968"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number of additional exception reports the AF is allowed to send downlink in the given time unit for the given PDU session (see clause</w:t>
      </w:r>
      <w:r>
        <w:t xml:space="preserve"> </w:t>
      </w:r>
      <w:r w:rsidRPr="00F11966">
        <w:t>5.31.14.3 in 3GPP</w:t>
      </w:r>
      <w:r>
        <w:t xml:space="preserve"> </w:t>
      </w:r>
      <w:r w:rsidRPr="00F11966">
        <w:t>TS</w:t>
      </w:r>
      <w:r>
        <w:t xml:space="preserve"> </w:t>
      </w:r>
      <w:r w:rsidRPr="00F11966">
        <w:t>23.501</w:t>
      </w:r>
    </w:p>
    <w:p w14:paraId="6C4C5B52" w14:textId="77777777" w:rsidR="00E92CBF" w:rsidRPr="00F11966" w:rsidRDefault="00E92CBF" w:rsidP="00E92CBF">
      <w:pPr>
        <w:pStyle w:val="PL"/>
      </w:pPr>
      <w:r w:rsidRPr="00F11966">
        <w:t xml:space="preserve">    </w:t>
      </w:r>
      <w:r w:rsidRPr="00F11966">
        <w:rPr>
          <w:lang w:eastAsia="zh-CN"/>
        </w:rPr>
        <w:t>HfcNodeId</w:t>
      </w:r>
      <w:r w:rsidRPr="00F11966">
        <w:t>:</w:t>
      </w:r>
    </w:p>
    <w:p w14:paraId="48583FAA" w14:textId="77777777" w:rsidR="00E92CBF" w:rsidRPr="00F11966" w:rsidRDefault="00E92CBF" w:rsidP="00E92CBF">
      <w:pPr>
        <w:pStyle w:val="PL"/>
      </w:pPr>
      <w:r w:rsidRPr="00F11966">
        <w:t xml:space="preserve">      type: object</w:t>
      </w:r>
    </w:p>
    <w:p w14:paraId="7C8F45BB" w14:textId="77777777" w:rsidR="00E92CBF" w:rsidRPr="00F11966" w:rsidRDefault="00E92CBF" w:rsidP="00E92CBF">
      <w:pPr>
        <w:pStyle w:val="PL"/>
        <w:rPr>
          <w:lang w:val="en-US"/>
        </w:rPr>
      </w:pPr>
      <w:r w:rsidRPr="00F11966">
        <w:t xml:space="preserve">      </w:t>
      </w:r>
      <w:r w:rsidRPr="00F11966">
        <w:rPr>
          <w:lang w:val="en-US"/>
        </w:rPr>
        <w:t>required:</w:t>
      </w:r>
    </w:p>
    <w:p w14:paraId="1F730322"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1A4BEDEB" w14:textId="77777777" w:rsidR="00E92CBF" w:rsidRPr="00F11966" w:rsidRDefault="00E92CBF" w:rsidP="00E92CBF">
      <w:pPr>
        <w:pStyle w:val="PL"/>
      </w:pPr>
      <w:r w:rsidRPr="00F11966">
        <w:t xml:space="preserve">      properties:</w:t>
      </w:r>
    </w:p>
    <w:p w14:paraId="6DF31D8B" w14:textId="77777777" w:rsidR="00E92CBF" w:rsidRPr="00F11966" w:rsidRDefault="00E92CBF" w:rsidP="00E92CBF">
      <w:pPr>
        <w:pStyle w:val="PL"/>
      </w:pPr>
      <w:r w:rsidRPr="00F11966">
        <w:t xml:space="preserve">        </w:t>
      </w:r>
      <w:r w:rsidRPr="00F11966">
        <w:rPr>
          <w:lang w:eastAsia="zh-CN"/>
        </w:rPr>
        <w:t>hfcNId</w:t>
      </w:r>
      <w:r w:rsidRPr="00F11966">
        <w:t>:</w:t>
      </w:r>
    </w:p>
    <w:p w14:paraId="22C16126" w14:textId="77777777" w:rsidR="00E92CBF" w:rsidRPr="00F11966" w:rsidRDefault="00E92CBF" w:rsidP="00E92CBF">
      <w:pPr>
        <w:pStyle w:val="PL"/>
        <w:rPr>
          <w:lang w:val="en-US"/>
        </w:rPr>
      </w:pPr>
      <w:r w:rsidRPr="00F11966">
        <w:rPr>
          <w:lang w:val="en-US"/>
        </w:rPr>
        <w:t xml:space="preserve">          $ref: </w:t>
      </w:r>
      <w:r w:rsidRPr="00F11966">
        <w:t>'#/components/schemas/HfcNId'</w:t>
      </w:r>
    </w:p>
    <w:p w14:paraId="67DB4D23"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HFC Node I</w:t>
      </w:r>
      <w:r>
        <w:t>d</w:t>
      </w:r>
    </w:p>
    <w:p w14:paraId="6FB8A7D3" w14:textId="77777777" w:rsidR="00E92CBF" w:rsidRPr="00F11966" w:rsidRDefault="00E92CBF" w:rsidP="00E92CBF">
      <w:pPr>
        <w:pStyle w:val="PL"/>
      </w:pPr>
      <w:r w:rsidRPr="00F11966">
        <w:t xml:space="preserve">    </w:t>
      </w:r>
      <w:r w:rsidRPr="00F11966">
        <w:rPr>
          <w:lang w:eastAsia="zh-CN"/>
        </w:rPr>
        <w:t>HfcNodeIdRm</w:t>
      </w:r>
      <w:r w:rsidRPr="00F11966">
        <w:t>:</w:t>
      </w:r>
    </w:p>
    <w:p w14:paraId="1A0B2C43" w14:textId="77777777" w:rsidR="00025A13" w:rsidRPr="00F11966" w:rsidRDefault="00025A13" w:rsidP="00025A13">
      <w:pPr>
        <w:pStyle w:val="PL"/>
        <w:rPr>
          <w:lang w:val="en-US"/>
        </w:rPr>
      </w:pPr>
      <w:r w:rsidRPr="00F11966">
        <w:rPr>
          <w:lang w:val="en-US"/>
        </w:rPr>
        <w:t xml:space="preserve">     anyOf:</w:t>
      </w:r>
    </w:p>
    <w:p w14:paraId="39ADBB51" w14:textId="77777777" w:rsidR="00025A13" w:rsidRPr="00F11966" w:rsidRDefault="00025A13" w:rsidP="00025A13">
      <w:pPr>
        <w:pStyle w:val="PL"/>
        <w:rPr>
          <w:lang w:val="en-US"/>
        </w:rPr>
      </w:pPr>
      <w:r w:rsidRPr="00F11966">
        <w:rPr>
          <w:lang w:val="en-US"/>
        </w:rPr>
        <w:t xml:space="preserve">        - $ref: '#/components/schemas/HfcNodeId'</w:t>
      </w:r>
    </w:p>
    <w:p w14:paraId="58F7D603" w14:textId="77777777" w:rsidR="00D17B01" w:rsidRPr="00F11966" w:rsidRDefault="00025A13" w:rsidP="00E92CBF">
      <w:pPr>
        <w:pStyle w:val="PL"/>
        <w:rPr>
          <w:lang w:val="en-US"/>
        </w:rPr>
      </w:pPr>
      <w:r w:rsidRPr="00F11966">
        <w:rPr>
          <w:lang w:val="en-US"/>
        </w:rPr>
        <w:t xml:space="preserve">        - $ref: '#/components/schemas/NullValue'</w:t>
      </w:r>
    </w:p>
    <w:p w14:paraId="0A5817B4" w14:textId="589B7180" w:rsidR="00AB4F07" w:rsidRDefault="00AB4F07" w:rsidP="00AB4F07">
      <w:pPr>
        <w:pStyle w:val="PL"/>
      </w:pPr>
      <w:r>
        <w:t xml:space="preserve">  </w:t>
      </w:r>
      <w:r w:rsidRPr="00F11966">
        <w:t xml:space="preserve">   description:</w:t>
      </w:r>
      <w:r>
        <w:t xml:space="preserve"> </w:t>
      </w:r>
      <w:r w:rsidRPr="00F11966">
        <w:t xml:space="preserve">This data type is defined in the same way as the "HfcNodeId" data type, but with the OpenAPI </w:t>
      </w:r>
      <w:r w:rsidR="002163ED">
        <w:t>"nullable=</w:t>
      </w:r>
      <w:r w:rsidRPr="00F11966">
        <w:t xml:space="preserve"> true" property</w:t>
      </w:r>
    </w:p>
    <w:p w14:paraId="0695F276" w14:textId="77777777" w:rsidR="00061FC6" w:rsidRPr="00F11966" w:rsidRDefault="00061FC6" w:rsidP="00061FC6">
      <w:pPr>
        <w:pStyle w:val="PL"/>
      </w:pPr>
      <w:r w:rsidRPr="00F11966">
        <w:t xml:space="preserve">    WirelineArea:</w:t>
      </w:r>
    </w:p>
    <w:p w14:paraId="4183593B" w14:textId="77777777" w:rsidR="00061FC6" w:rsidRPr="00F11966" w:rsidRDefault="00061FC6" w:rsidP="00061FC6">
      <w:pPr>
        <w:pStyle w:val="PL"/>
      </w:pPr>
      <w:r w:rsidRPr="00F11966">
        <w:t xml:space="preserve">      type: object</w:t>
      </w:r>
    </w:p>
    <w:p w14:paraId="67030765" w14:textId="77777777" w:rsidR="00061FC6" w:rsidRPr="00F11966" w:rsidRDefault="00061FC6" w:rsidP="00061FC6">
      <w:pPr>
        <w:pStyle w:val="PL"/>
      </w:pPr>
      <w:r w:rsidRPr="00F11966">
        <w:lastRenderedPageBreak/>
        <w:t xml:space="preserve">      properties:</w:t>
      </w:r>
    </w:p>
    <w:p w14:paraId="7A3F9B29" w14:textId="77777777" w:rsidR="00061FC6" w:rsidRPr="00F11966" w:rsidRDefault="00061FC6" w:rsidP="00061FC6">
      <w:pPr>
        <w:pStyle w:val="PL"/>
      </w:pPr>
      <w:r w:rsidRPr="00F11966">
        <w:t xml:space="preserve">        globalLineIds:</w:t>
      </w:r>
    </w:p>
    <w:p w14:paraId="75305C31" w14:textId="77777777" w:rsidR="00061FC6" w:rsidRPr="00F11966" w:rsidRDefault="00061FC6" w:rsidP="00061FC6">
      <w:pPr>
        <w:pStyle w:val="PL"/>
      </w:pPr>
      <w:r w:rsidRPr="00F11966">
        <w:t xml:space="preserve">          type: array</w:t>
      </w:r>
    </w:p>
    <w:p w14:paraId="5B4DBE02" w14:textId="77777777" w:rsidR="00061FC6" w:rsidRPr="00F11966" w:rsidRDefault="00061FC6" w:rsidP="00061FC6">
      <w:pPr>
        <w:pStyle w:val="PL"/>
      </w:pPr>
      <w:r w:rsidRPr="00F11966">
        <w:t xml:space="preserve">          items:</w:t>
      </w:r>
    </w:p>
    <w:p w14:paraId="507F3675" w14:textId="77777777" w:rsidR="00061FC6" w:rsidRPr="00F11966" w:rsidRDefault="00061FC6" w:rsidP="00061FC6">
      <w:pPr>
        <w:pStyle w:val="PL"/>
      </w:pPr>
      <w:r w:rsidRPr="00F11966">
        <w:t xml:space="preserve">            $ref: '#/components/schemas/Gli'</w:t>
      </w:r>
    </w:p>
    <w:p w14:paraId="3B58F747" w14:textId="77777777" w:rsidR="00061FC6" w:rsidRPr="00F11966" w:rsidRDefault="00061FC6" w:rsidP="00061FC6">
      <w:pPr>
        <w:pStyle w:val="PL"/>
      </w:pPr>
      <w:r w:rsidRPr="00F11966">
        <w:t xml:space="preserve">          minItems: 1</w:t>
      </w:r>
    </w:p>
    <w:p w14:paraId="0669DFE5" w14:textId="77777777" w:rsidR="00734E88" w:rsidRDefault="00734E88" w:rsidP="00734E88">
      <w:pPr>
        <w:pStyle w:val="PL"/>
      </w:pPr>
      <w:r>
        <w:t xml:space="preserve">  </w:t>
      </w:r>
      <w:r w:rsidRPr="00F11966">
        <w:t xml:space="preserve">      </w:t>
      </w:r>
      <w:r>
        <w:t xml:space="preserve">  </w:t>
      </w:r>
      <w:r w:rsidRPr="00F11966">
        <w:t>description:</w:t>
      </w:r>
      <w:r>
        <w:t xml:space="preserve"> </w:t>
      </w:r>
      <w:r w:rsidRPr="00F11966">
        <w:rPr>
          <w:rFonts w:cs="Arial"/>
          <w:szCs w:val="18"/>
        </w:rPr>
        <w:t>List of Global Line Identifiers,</w:t>
      </w:r>
      <w:r w:rsidRPr="00F11966">
        <w:rPr>
          <w:rFonts w:cs="Arial"/>
          <w:szCs w:val="18"/>
          <w:lang w:eastAsia="zh-CN"/>
        </w:rPr>
        <w:t xml:space="preserve"> for a 5G-BRG accessing the 5GC via wireline access network</w:t>
      </w:r>
    </w:p>
    <w:p w14:paraId="5F13314A" w14:textId="77777777" w:rsidR="00061FC6" w:rsidRPr="00F11966" w:rsidRDefault="00061FC6" w:rsidP="00061FC6">
      <w:pPr>
        <w:pStyle w:val="PL"/>
      </w:pPr>
      <w:r w:rsidRPr="00F11966">
        <w:t xml:space="preserve">        hfcNIds:</w:t>
      </w:r>
    </w:p>
    <w:p w14:paraId="7E56BD32" w14:textId="77777777" w:rsidR="00061FC6" w:rsidRPr="00F11966" w:rsidRDefault="00061FC6" w:rsidP="00061FC6">
      <w:pPr>
        <w:pStyle w:val="PL"/>
      </w:pPr>
      <w:r w:rsidRPr="00F11966">
        <w:t xml:space="preserve">          type: array</w:t>
      </w:r>
    </w:p>
    <w:p w14:paraId="60A514C8" w14:textId="77777777" w:rsidR="00061FC6" w:rsidRPr="00F11966" w:rsidRDefault="00061FC6" w:rsidP="00061FC6">
      <w:pPr>
        <w:pStyle w:val="PL"/>
      </w:pPr>
      <w:r w:rsidRPr="00F11966">
        <w:t xml:space="preserve">          items:</w:t>
      </w:r>
    </w:p>
    <w:p w14:paraId="381B32F8" w14:textId="77777777" w:rsidR="00061FC6" w:rsidRPr="00F11966" w:rsidRDefault="00061FC6" w:rsidP="00061FC6">
      <w:pPr>
        <w:pStyle w:val="PL"/>
      </w:pPr>
      <w:r w:rsidRPr="00F11966">
        <w:t xml:space="preserve">            $ref: '#/components/schemas/HfcNId'</w:t>
      </w:r>
    </w:p>
    <w:p w14:paraId="067F26AB" w14:textId="77777777" w:rsidR="00061FC6" w:rsidRPr="00F11966" w:rsidRDefault="00061FC6" w:rsidP="00061FC6">
      <w:pPr>
        <w:pStyle w:val="PL"/>
      </w:pPr>
      <w:r w:rsidRPr="00F11966">
        <w:t xml:space="preserve">          minItems: 1</w:t>
      </w:r>
    </w:p>
    <w:p w14:paraId="0B7EA6D0" w14:textId="77777777" w:rsidR="00734E88" w:rsidRDefault="00734E88" w:rsidP="00734E88">
      <w:pPr>
        <w:pStyle w:val="PL"/>
      </w:pPr>
      <w:r>
        <w:t xml:space="preserve">  </w:t>
      </w:r>
      <w:r w:rsidRPr="00F11966">
        <w:t xml:space="preserve">      </w:t>
      </w:r>
      <w:r>
        <w:t xml:space="preserve">  </w:t>
      </w:r>
      <w:r w:rsidRPr="00F11966">
        <w:t>description:</w:t>
      </w:r>
      <w:r>
        <w:t xml:space="preserve"> </w:t>
      </w: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p w14:paraId="56FB280A" w14:textId="77777777" w:rsidR="00061FC6" w:rsidRPr="00F11966" w:rsidRDefault="00061FC6" w:rsidP="00061FC6">
      <w:pPr>
        <w:pStyle w:val="PL"/>
      </w:pPr>
      <w:r w:rsidRPr="00F11966">
        <w:t xml:space="preserve">        areaCodeB:</w:t>
      </w:r>
    </w:p>
    <w:p w14:paraId="7C3BF121" w14:textId="77777777" w:rsidR="00061FC6" w:rsidRPr="00F11966" w:rsidRDefault="00061FC6" w:rsidP="00061FC6">
      <w:pPr>
        <w:pStyle w:val="PL"/>
      </w:pPr>
      <w:r w:rsidRPr="00F11966">
        <w:t xml:space="preserve">          $ref: '#/components/schemas/AreaCode'</w:t>
      </w:r>
    </w:p>
    <w:p w14:paraId="5C843C69" w14:textId="77777777" w:rsidR="00734E88" w:rsidRDefault="00734E88" w:rsidP="00734E88">
      <w:pPr>
        <w:pStyle w:val="PL"/>
      </w:pPr>
      <w:r>
        <w:t xml:space="preserve">  </w:t>
      </w:r>
      <w:r w:rsidRPr="00F11966">
        <w:t xml:space="preserve">      </w:t>
      </w:r>
      <w:r>
        <w:t xml:space="preserve">  </w:t>
      </w:r>
      <w:r w:rsidRPr="00F11966">
        <w:t>description:</w:t>
      </w:r>
      <w:r>
        <w:t xml:space="preserve"> A</w:t>
      </w:r>
      <w:r w:rsidRPr="00F11966">
        <w:rPr>
          <w:rFonts w:cs="Arial"/>
          <w:szCs w:val="18"/>
        </w:rPr>
        <w:t>rea Code for for 5G-BRG accessing via wireline access network</w:t>
      </w:r>
      <w:r>
        <w:rPr>
          <w:rFonts w:cs="Arial"/>
          <w:szCs w:val="18"/>
        </w:rPr>
        <w:t>.</w:t>
      </w:r>
    </w:p>
    <w:p w14:paraId="229E759A" w14:textId="77777777" w:rsidR="00061FC6" w:rsidRPr="00F11966" w:rsidRDefault="00061FC6" w:rsidP="00061FC6">
      <w:pPr>
        <w:pStyle w:val="PL"/>
      </w:pPr>
      <w:r w:rsidRPr="00F11966">
        <w:t xml:space="preserve">        areaCodeC:</w:t>
      </w:r>
    </w:p>
    <w:p w14:paraId="34125D1A" w14:textId="77777777" w:rsidR="00061FC6" w:rsidRPr="00F11966" w:rsidRDefault="00061FC6" w:rsidP="00061FC6">
      <w:pPr>
        <w:pStyle w:val="PL"/>
      </w:pPr>
      <w:r w:rsidRPr="00F11966">
        <w:t xml:space="preserve">          $ref: '#/components/schemas/AreaCode'</w:t>
      </w:r>
    </w:p>
    <w:p w14:paraId="26545234" w14:textId="77777777" w:rsidR="00734E88" w:rsidRDefault="00734E88" w:rsidP="00734E88">
      <w:pPr>
        <w:pStyle w:val="PL"/>
        <w:rPr>
          <w:rFonts w:cs="Arial"/>
          <w:szCs w:val="18"/>
          <w:lang w:eastAsia="zh-CN"/>
        </w:rPr>
      </w:pPr>
      <w:r>
        <w:t xml:space="preserve">  </w:t>
      </w:r>
      <w:r w:rsidRPr="00F11966">
        <w:t xml:space="preserve">      </w:t>
      </w:r>
      <w:r>
        <w:t xml:space="preserve">  </w:t>
      </w:r>
      <w:r w:rsidRPr="00F11966">
        <w:t>description:</w:t>
      </w:r>
      <w:r>
        <w:t xml:space="preserve"> </w:t>
      </w: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Pr>
          <w:rFonts w:cs="Arial"/>
          <w:szCs w:val="18"/>
          <w:lang w:eastAsia="zh-CN"/>
        </w:rPr>
        <w:t>.</w:t>
      </w:r>
    </w:p>
    <w:p w14:paraId="0BE2685D" w14:textId="2F2BD163" w:rsidR="00734E88" w:rsidRDefault="00734E88" w:rsidP="00734E88">
      <w:pPr>
        <w:pStyle w:val="PL"/>
      </w:pPr>
      <w:r>
        <w:t xml:space="preserve">  </w:t>
      </w:r>
      <w:r w:rsidRPr="00F11966">
        <w:t xml:space="preserve">    description:</w:t>
      </w:r>
      <w:r>
        <w:t xml:space="preserve"> </w:t>
      </w:r>
      <w:r w:rsidRPr="00F11966">
        <w:t>One and only one of the "globLineIds", "hfcNIds", "areaCodeB" and "areaCodeC" attributes shall be included in a WirelineArea data structure</w:t>
      </w:r>
    </w:p>
    <w:p w14:paraId="3F8A8536" w14:textId="77777777" w:rsidR="00061FC6" w:rsidRPr="00F11966" w:rsidRDefault="00061FC6" w:rsidP="00061FC6">
      <w:pPr>
        <w:pStyle w:val="PL"/>
      </w:pPr>
      <w:r w:rsidRPr="00F11966">
        <w:t xml:space="preserve">    WirelineServiceAreaRestriction:</w:t>
      </w:r>
    </w:p>
    <w:p w14:paraId="40254F7E" w14:textId="77777777" w:rsidR="00061FC6" w:rsidRPr="00F11966" w:rsidRDefault="00061FC6" w:rsidP="00061FC6">
      <w:pPr>
        <w:pStyle w:val="PL"/>
      </w:pPr>
      <w:r w:rsidRPr="00F11966">
        <w:t xml:space="preserve">      type: object</w:t>
      </w:r>
    </w:p>
    <w:p w14:paraId="72677DAC" w14:textId="77777777" w:rsidR="00061FC6" w:rsidRPr="00F11966" w:rsidRDefault="00061FC6" w:rsidP="00061FC6">
      <w:pPr>
        <w:pStyle w:val="PL"/>
      </w:pPr>
      <w:r w:rsidRPr="00F11966">
        <w:t xml:space="preserve">      properties:</w:t>
      </w:r>
    </w:p>
    <w:p w14:paraId="074D14B7" w14:textId="77777777" w:rsidR="00061FC6" w:rsidRPr="00F11966" w:rsidRDefault="00061FC6" w:rsidP="00061FC6">
      <w:pPr>
        <w:pStyle w:val="PL"/>
      </w:pPr>
      <w:r w:rsidRPr="00F11966">
        <w:t xml:space="preserve">        restrictionType:</w:t>
      </w:r>
    </w:p>
    <w:p w14:paraId="3320733E" w14:textId="77777777" w:rsidR="00061FC6" w:rsidRPr="00F11966" w:rsidRDefault="00061FC6" w:rsidP="00061FC6">
      <w:pPr>
        <w:pStyle w:val="PL"/>
      </w:pPr>
      <w:r w:rsidRPr="00F11966">
        <w:t xml:space="preserve">          $ref: '#/components/schemas/RestrictionType'</w:t>
      </w:r>
    </w:p>
    <w:p w14:paraId="7D8163FD" w14:textId="77777777" w:rsidR="00734E88" w:rsidRDefault="00734E88" w:rsidP="00734E88">
      <w:pPr>
        <w:pStyle w:val="PL"/>
      </w:pPr>
      <w:r>
        <w:t xml:space="preserve">  </w:t>
      </w:r>
      <w:r w:rsidRPr="00F11966">
        <w:t xml:space="preserve">      </w:t>
      </w:r>
      <w:r>
        <w:t xml:space="preserve">  </w:t>
      </w:r>
      <w:r w:rsidRPr="00F11966">
        <w:t>description:</w:t>
      </w:r>
      <w:r>
        <w:t xml:space="preserve"> </w:t>
      </w:r>
      <w:r w:rsidRPr="00F11966">
        <w:rPr>
          <w:rFonts w:cs="Arial"/>
          <w:szCs w:val="18"/>
        </w:rPr>
        <w:t>string</w:t>
      </w:r>
      <w:r>
        <w:rPr>
          <w:rFonts w:cs="Arial"/>
          <w:szCs w:val="18"/>
        </w:rPr>
        <w:t xml:space="preserve"> </w:t>
      </w:r>
      <w:r w:rsidRPr="00F11966">
        <w:rPr>
          <w:rFonts w:cs="Arial"/>
          <w:szCs w:val="18"/>
        </w:rPr>
        <w:t>"ALLOWED_AREAS" or</w:t>
      </w:r>
      <w:r>
        <w:rPr>
          <w:rFonts w:cs="Arial"/>
          <w:szCs w:val="18"/>
        </w:rPr>
        <w:t xml:space="preserve"> </w:t>
      </w:r>
      <w:r w:rsidRPr="00F11966">
        <w:rPr>
          <w:rFonts w:cs="Arial"/>
          <w:szCs w:val="18"/>
        </w:rPr>
        <w:t>"NOT_ALLOWED_AREAS"</w:t>
      </w:r>
    </w:p>
    <w:p w14:paraId="7EF1E54A" w14:textId="77777777" w:rsidR="00061FC6" w:rsidRPr="00F11966" w:rsidRDefault="00061FC6" w:rsidP="00061FC6">
      <w:pPr>
        <w:pStyle w:val="PL"/>
      </w:pPr>
      <w:r w:rsidRPr="00F11966">
        <w:t xml:space="preserve">        areas:</w:t>
      </w:r>
    </w:p>
    <w:p w14:paraId="20F64AEF" w14:textId="77777777" w:rsidR="00061FC6" w:rsidRPr="00F11966" w:rsidRDefault="00061FC6" w:rsidP="00061FC6">
      <w:pPr>
        <w:pStyle w:val="PL"/>
      </w:pPr>
      <w:r w:rsidRPr="00F11966">
        <w:t xml:space="preserve">          type: array</w:t>
      </w:r>
    </w:p>
    <w:p w14:paraId="23A580D4" w14:textId="77777777" w:rsidR="00061FC6" w:rsidRPr="00F11966" w:rsidRDefault="00061FC6" w:rsidP="00061FC6">
      <w:pPr>
        <w:pStyle w:val="PL"/>
      </w:pPr>
      <w:r w:rsidRPr="00F11966">
        <w:t xml:space="preserve">          items:</w:t>
      </w:r>
    </w:p>
    <w:p w14:paraId="1F4BFBDE" w14:textId="77777777" w:rsidR="00061FC6" w:rsidRPr="00F11966" w:rsidRDefault="00061FC6" w:rsidP="00061FC6">
      <w:pPr>
        <w:pStyle w:val="PL"/>
      </w:pPr>
      <w:r w:rsidRPr="00F11966">
        <w:t xml:space="preserve">            $ref: '#/components/schemas/WirelineArea'</w:t>
      </w:r>
    </w:p>
    <w:p w14:paraId="64D1F825" w14:textId="77777777" w:rsidR="00734E88" w:rsidRDefault="00734E88" w:rsidP="00734E88">
      <w:pPr>
        <w:pStyle w:val="PL"/>
      </w:pPr>
      <w:r>
        <w:t xml:space="preserve">  </w:t>
      </w:r>
      <w:r w:rsidRPr="00F11966">
        <w:t xml:space="preserve">      </w:t>
      </w:r>
      <w:r>
        <w:t xml:space="preserve">    </w:t>
      </w:r>
      <w:r w:rsidRPr="00F11966">
        <w:t>description:</w:t>
      </w:r>
      <w:r>
        <w:t xml:space="preserve"> &gt;</w:t>
      </w:r>
    </w:p>
    <w:p w14:paraId="66298D9D" w14:textId="77777777" w:rsidR="00734E88" w:rsidRDefault="00734E88" w:rsidP="00734E88">
      <w:pPr>
        <w:pStyle w:val="PL"/>
      </w:pPr>
      <w:r>
        <w:rPr>
          <w:rFonts w:cs="Arial"/>
          <w:szCs w:val="18"/>
        </w:rPr>
        <w:t xml:space="preserve">              </w:t>
      </w:r>
      <w:r w:rsidRPr="00F11966">
        <w:rPr>
          <w:rFonts w:cs="Arial"/>
          <w:szCs w:val="18"/>
        </w:rPr>
        <w:t>A list of Areas.</w:t>
      </w:r>
    </w:p>
    <w:p w14:paraId="632AA8A2" w14:textId="77777777" w:rsidR="00734E88" w:rsidRDefault="00734E88" w:rsidP="00734E88">
      <w:pPr>
        <w:pStyle w:val="PL"/>
      </w:pPr>
      <w:r>
        <w:rPr>
          <w:rFonts w:cs="Arial"/>
          <w:szCs w:val="18"/>
        </w:rPr>
        <w:t xml:space="preserve">              </w:t>
      </w:r>
      <w:r w:rsidRPr="00F11966">
        <w:rPr>
          <w:rFonts w:cs="Arial"/>
          <w:szCs w:val="18"/>
        </w:rPr>
        <w:t>These areas are</w:t>
      </w:r>
    </w:p>
    <w:p w14:paraId="76943E91" w14:textId="77777777" w:rsidR="00734E88" w:rsidRDefault="00734E88" w:rsidP="00734E88">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allowed areas if RestrictionType is "ALLOWED_AREAS"</w:t>
      </w:r>
    </w:p>
    <w:p w14:paraId="30313A36" w14:textId="77777777" w:rsidR="00734E88" w:rsidRDefault="00734E88" w:rsidP="00734E88">
      <w:pPr>
        <w:pStyle w:val="PL"/>
      </w:pPr>
      <w:r>
        <w:rPr>
          <w:rFonts w:cs="Arial"/>
          <w:szCs w:val="18"/>
          <w:lang w:val="en-US" w:eastAsia="zh-CN"/>
        </w:rPr>
        <w:t xml:space="preserve">              </w:t>
      </w:r>
      <w:r w:rsidRPr="00F11966">
        <w:rPr>
          <w:rFonts w:cs="Arial"/>
          <w:szCs w:val="18"/>
          <w:lang w:val="en-US" w:eastAsia="zh-CN"/>
        </w:rPr>
        <w:t>-</w:t>
      </w:r>
      <w:r>
        <w:t xml:space="preserve"> </w:t>
      </w:r>
      <w:r w:rsidRPr="00F11966">
        <w:rPr>
          <w:rFonts w:cs="Arial"/>
          <w:szCs w:val="18"/>
        </w:rPr>
        <w:t>not allowed areas if RestrictionType is "NOT_ALLOWED_AREAS"</w:t>
      </w:r>
    </w:p>
    <w:p w14:paraId="6B92F511" w14:textId="5E5E1AF5" w:rsidR="00734E88" w:rsidRDefault="00734E88" w:rsidP="00734E88">
      <w:pPr>
        <w:pStyle w:val="PL"/>
      </w:pPr>
      <w:r w:rsidRPr="00F11966">
        <w:t xml:space="preserve">      description:</w:t>
      </w:r>
      <w:r>
        <w:t xml:space="preserve"> &gt;</w:t>
      </w:r>
    </w:p>
    <w:p w14:paraId="7FD08A01" w14:textId="77777777" w:rsidR="00734E88" w:rsidRDefault="00734E88" w:rsidP="00734E88">
      <w:pPr>
        <w:pStyle w:val="PL"/>
      </w:pPr>
      <w:r>
        <w:t xml:space="preserve">          </w:t>
      </w:r>
      <w:r w:rsidRPr="00F11966">
        <w:t>The "restrictionType" attribute and the "areas" attribute shall be either both present or absent</w:t>
      </w:r>
      <w:r w:rsidRPr="00F11966">
        <w:rPr>
          <w:rFonts w:hint="eastAsia"/>
          <w:lang w:eastAsia="zh-CN"/>
        </w:rPr>
        <w:t>.</w:t>
      </w:r>
    </w:p>
    <w:p w14:paraId="7E4B39E0" w14:textId="77777777" w:rsidR="00734E88" w:rsidRDefault="00734E88" w:rsidP="00734E88">
      <w:pPr>
        <w:pStyle w:val="PL"/>
      </w:pPr>
      <w:r>
        <w:t xml:space="preserve">          </w:t>
      </w:r>
      <w:r w:rsidRPr="00F11966">
        <w:t xml:space="preserve">The empty array </w:t>
      </w:r>
      <w:r>
        <w:t xml:space="preserve">of areas </w:t>
      </w:r>
      <w:r w:rsidRPr="00F11966">
        <w:t>is used when service is allowed/restricted nowhere</w:t>
      </w:r>
      <w:r w:rsidRPr="00F11966">
        <w:rPr>
          <w:rFonts w:hint="eastAsia"/>
          <w:lang w:eastAsia="zh-CN"/>
        </w:rPr>
        <w:t>.</w:t>
      </w:r>
    </w:p>
    <w:p w14:paraId="381CB93E" w14:textId="77777777" w:rsidR="00061FC6" w:rsidRPr="00F11966" w:rsidRDefault="00061FC6" w:rsidP="00061FC6">
      <w:pPr>
        <w:pStyle w:val="PL"/>
      </w:pPr>
      <w:r w:rsidRPr="00F11966">
        <w:t xml:space="preserve">    </w:t>
      </w:r>
      <w:r w:rsidRPr="00F11966">
        <w:rPr>
          <w:lang w:eastAsia="zh-CN"/>
        </w:rPr>
        <w:t>ApnRateStatus</w:t>
      </w:r>
      <w:r w:rsidRPr="00F11966">
        <w:t>:</w:t>
      </w:r>
    </w:p>
    <w:p w14:paraId="40FB59D0" w14:textId="77777777" w:rsidR="00061FC6" w:rsidRPr="00F11966" w:rsidRDefault="00061FC6" w:rsidP="00061FC6">
      <w:pPr>
        <w:pStyle w:val="PL"/>
      </w:pPr>
      <w:r w:rsidRPr="00F11966">
        <w:t xml:space="preserve">      type: object</w:t>
      </w:r>
    </w:p>
    <w:p w14:paraId="05B155AF" w14:textId="77777777" w:rsidR="00061FC6" w:rsidRPr="00F11966" w:rsidRDefault="00061FC6" w:rsidP="00061FC6">
      <w:pPr>
        <w:pStyle w:val="PL"/>
      </w:pPr>
      <w:r w:rsidRPr="00F11966">
        <w:t xml:space="preserve">      properties:</w:t>
      </w:r>
    </w:p>
    <w:p w14:paraId="7F30DB3C" w14:textId="77777777" w:rsidR="00061FC6" w:rsidRPr="00F11966" w:rsidRDefault="00061FC6" w:rsidP="00061FC6">
      <w:pPr>
        <w:pStyle w:val="PL"/>
      </w:pPr>
      <w:r w:rsidRPr="00F11966">
        <w:t xml:space="preserve">        </w:t>
      </w:r>
      <w:r w:rsidRPr="00F11966">
        <w:rPr>
          <w:lang w:eastAsia="zh-CN"/>
        </w:rPr>
        <w:t>remainPacketsUl</w:t>
      </w:r>
      <w:r w:rsidRPr="00F11966">
        <w:t>:</w:t>
      </w:r>
    </w:p>
    <w:p w14:paraId="105783A3" w14:textId="77777777" w:rsidR="00061FC6" w:rsidRPr="00F11966" w:rsidRDefault="00061FC6" w:rsidP="00061FC6">
      <w:pPr>
        <w:pStyle w:val="PL"/>
        <w:rPr>
          <w:lang w:val="en-US"/>
        </w:rPr>
      </w:pPr>
      <w:r w:rsidRPr="00F11966">
        <w:rPr>
          <w:lang w:val="en-US"/>
        </w:rPr>
        <w:t xml:space="preserve">          type: integer</w:t>
      </w:r>
    </w:p>
    <w:p w14:paraId="0861BAFE" w14:textId="77777777" w:rsidR="00061FC6" w:rsidRPr="00F11966" w:rsidRDefault="00061FC6" w:rsidP="00061FC6">
      <w:pPr>
        <w:pStyle w:val="PL"/>
        <w:rPr>
          <w:lang w:val="en-US"/>
        </w:rPr>
      </w:pPr>
      <w:r w:rsidRPr="00F11966">
        <w:rPr>
          <w:lang w:val="en-US"/>
        </w:rPr>
        <w:t xml:space="preserve">          minimum: 0</w:t>
      </w:r>
    </w:p>
    <w:p w14:paraId="717219C6"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w:t>
      </w:r>
      <w:r>
        <w:t>lause 4.7.7.3 in 3GPP TS 23.401.</w:t>
      </w:r>
    </w:p>
    <w:p w14:paraId="284F4D49" w14:textId="77777777" w:rsidR="00061FC6" w:rsidRPr="00F11966" w:rsidRDefault="00061FC6" w:rsidP="00061FC6">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0554A70A" w14:textId="77777777" w:rsidR="00061FC6" w:rsidRPr="00F11966" w:rsidRDefault="00061FC6" w:rsidP="00061FC6">
      <w:pPr>
        <w:pStyle w:val="PL"/>
        <w:rPr>
          <w:lang w:val="en-US"/>
        </w:rPr>
      </w:pPr>
      <w:r w:rsidRPr="00F11966">
        <w:rPr>
          <w:lang w:val="en-US"/>
        </w:rPr>
        <w:t xml:space="preserve">          type: integer</w:t>
      </w:r>
    </w:p>
    <w:p w14:paraId="1B98E2FB" w14:textId="77777777" w:rsidR="00061FC6" w:rsidRPr="00F11966" w:rsidRDefault="00061FC6" w:rsidP="00061FC6">
      <w:pPr>
        <w:pStyle w:val="PL"/>
        <w:rPr>
          <w:lang w:val="en-US"/>
        </w:rPr>
      </w:pPr>
      <w:r w:rsidRPr="00F11966">
        <w:rPr>
          <w:lang w:val="en-US"/>
        </w:rPr>
        <w:t xml:space="preserve">          minimum: 0</w:t>
      </w:r>
    </w:p>
    <w:p w14:paraId="527EE257"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contain the number of packets the UE is allowed to send uplink in the given time unit for the given APN (all PDN connections of the UE to this APN see clause 4.7.7.3 in 3GPP</w:t>
      </w:r>
      <w:r>
        <w:t xml:space="preserve"> </w:t>
      </w:r>
      <w:r w:rsidRPr="00F11966">
        <w:t>TS</w:t>
      </w:r>
      <w:r>
        <w:t xml:space="preserve"> </w:t>
      </w:r>
      <w:r w:rsidRPr="00F11966">
        <w:t>23.401</w:t>
      </w:r>
      <w:r>
        <w:t>.</w:t>
      </w:r>
    </w:p>
    <w:p w14:paraId="53488170" w14:textId="77777777" w:rsidR="00061FC6" w:rsidRPr="00F11966" w:rsidRDefault="00061FC6" w:rsidP="00061FC6">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1F9A7FC1" w14:textId="77777777" w:rsidR="00061FC6" w:rsidRPr="00F11966" w:rsidRDefault="00061FC6" w:rsidP="00061FC6">
      <w:pPr>
        <w:pStyle w:val="PL"/>
        <w:rPr>
          <w:lang w:val="en-US"/>
        </w:rPr>
      </w:pPr>
      <w:r w:rsidRPr="00F11966">
        <w:rPr>
          <w:lang w:val="en-US"/>
        </w:rPr>
        <w:t xml:space="preserve">          $ref: </w:t>
      </w:r>
      <w:r w:rsidRPr="00F11966">
        <w:t>'#/components/schemas/DateTime'</w:t>
      </w:r>
    </w:p>
    <w:p w14:paraId="5A9CDC80"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the period of time during which the APN rate control status will remain valid.</w:t>
      </w:r>
    </w:p>
    <w:p w14:paraId="0523CF55" w14:textId="77777777" w:rsidR="00061FC6" w:rsidRPr="00F11966" w:rsidRDefault="00061FC6" w:rsidP="00061FC6">
      <w:pPr>
        <w:pStyle w:val="PL"/>
      </w:pPr>
      <w:r w:rsidRPr="00F11966">
        <w:t xml:space="preserve">        </w:t>
      </w:r>
      <w:r w:rsidRPr="00F11966">
        <w:rPr>
          <w:lang w:eastAsia="zh-CN"/>
        </w:rPr>
        <w:t>remainExReportsUl</w:t>
      </w:r>
      <w:r w:rsidRPr="00F11966">
        <w:t>:</w:t>
      </w:r>
    </w:p>
    <w:p w14:paraId="49D5968B" w14:textId="77777777" w:rsidR="00061FC6" w:rsidRPr="00F11966" w:rsidRDefault="00061FC6" w:rsidP="00061FC6">
      <w:pPr>
        <w:pStyle w:val="PL"/>
        <w:rPr>
          <w:lang w:val="en-US"/>
        </w:rPr>
      </w:pPr>
      <w:r w:rsidRPr="00F11966">
        <w:rPr>
          <w:lang w:val="en-US"/>
        </w:rPr>
        <w:t xml:space="preserve">          type: integer</w:t>
      </w:r>
    </w:p>
    <w:p w14:paraId="21FD21D9" w14:textId="77777777" w:rsidR="00061FC6" w:rsidRPr="00F11966" w:rsidRDefault="00061FC6" w:rsidP="00061FC6">
      <w:pPr>
        <w:pStyle w:val="PL"/>
        <w:rPr>
          <w:lang w:val="en-US"/>
        </w:rPr>
      </w:pPr>
      <w:r w:rsidRPr="00F11966">
        <w:rPr>
          <w:lang w:val="en-US"/>
        </w:rPr>
        <w:t xml:space="preserve">          minimum: 0</w:t>
      </w:r>
    </w:p>
    <w:p w14:paraId="503C2B5C"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UE is allowed to send uplink in the given time unit for the given APN (all PDN connections of the UE to this APN, see clause 4.7.7.3 in 3GPP</w:t>
      </w:r>
      <w:r>
        <w:t xml:space="preserve"> TS </w:t>
      </w:r>
      <w:r w:rsidRPr="00F11966">
        <w:t>23.401</w:t>
      </w:r>
      <w:r>
        <w:t>.</w:t>
      </w:r>
    </w:p>
    <w:p w14:paraId="07084306" w14:textId="77777777" w:rsidR="00061FC6" w:rsidRPr="00F11966" w:rsidRDefault="00061FC6" w:rsidP="00061FC6">
      <w:pPr>
        <w:pStyle w:val="PL"/>
      </w:pPr>
      <w:r w:rsidRPr="00F11966">
        <w:t xml:space="preserve">        </w:t>
      </w:r>
      <w:r w:rsidRPr="00F11966">
        <w:rPr>
          <w:lang w:eastAsia="zh-CN"/>
        </w:rPr>
        <w:t>remainExReportsDl</w:t>
      </w:r>
      <w:r w:rsidRPr="00F11966">
        <w:t>:</w:t>
      </w:r>
    </w:p>
    <w:p w14:paraId="62FFF1B4" w14:textId="77777777" w:rsidR="00061FC6" w:rsidRPr="00F11966" w:rsidRDefault="00061FC6" w:rsidP="00061FC6">
      <w:pPr>
        <w:pStyle w:val="PL"/>
        <w:rPr>
          <w:lang w:val="en-US"/>
        </w:rPr>
      </w:pPr>
      <w:r w:rsidRPr="00F11966">
        <w:rPr>
          <w:lang w:val="en-US"/>
        </w:rPr>
        <w:t xml:space="preserve">          type: integer</w:t>
      </w:r>
    </w:p>
    <w:p w14:paraId="0FE86CE5" w14:textId="77777777" w:rsidR="00061FC6" w:rsidRPr="00F11966" w:rsidRDefault="00061FC6" w:rsidP="00061FC6">
      <w:pPr>
        <w:pStyle w:val="PL"/>
        <w:rPr>
          <w:lang w:val="en-US"/>
        </w:rPr>
      </w:pPr>
      <w:r w:rsidRPr="00F11966">
        <w:rPr>
          <w:lang w:val="en-US"/>
        </w:rPr>
        <w:t xml:space="preserve">          minimum: 0</w:t>
      </w:r>
    </w:p>
    <w:p w14:paraId="6A823886"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When present, it shall indicate the number of additional exception reports the AF is allowed to send downlink in the given time unit for the given APN (all PDN connections of the UE to this APN, see clause 4.7.7.3 in 3GPP</w:t>
      </w:r>
      <w:r>
        <w:t xml:space="preserve"> TS 23.401.</w:t>
      </w:r>
    </w:p>
    <w:p w14:paraId="36DA04C9" w14:textId="77777777" w:rsidR="00E92CBF" w:rsidRPr="00F11966" w:rsidRDefault="00E92CBF" w:rsidP="00E92CBF">
      <w:pPr>
        <w:pStyle w:val="PL"/>
      </w:pPr>
      <w:r w:rsidRPr="00F11966">
        <w:t xml:space="preserve">    ScheduledCommunicationTime:</w:t>
      </w:r>
    </w:p>
    <w:p w14:paraId="64F668BC" w14:textId="77777777" w:rsidR="00E92CBF" w:rsidRPr="00F11966" w:rsidRDefault="00E92CBF" w:rsidP="00E92CBF">
      <w:pPr>
        <w:pStyle w:val="PL"/>
      </w:pPr>
      <w:r w:rsidRPr="00F11966">
        <w:t xml:space="preserve">      type: object</w:t>
      </w:r>
    </w:p>
    <w:p w14:paraId="5C1CECB5" w14:textId="77777777" w:rsidR="00E92CBF" w:rsidRPr="00F11966" w:rsidRDefault="00E92CBF" w:rsidP="00E92CBF">
      <w:pPr>
        <w:pStyle w:val="PL"/>
      </w:pPr>
      <w:r w:rsidRPr="00F11966">
        <w:t xml:space="preserve">      properties:</w:t>
      </w:r>
    </w:p>
    <w:p w14:paraId="5CB1B19F" w14:textId="77777777" w:rsidR="00E92CBF" w:rsidRPr="00F11966" w:rsidRDefault="00E92CBF" w:rsidP="00E92CBF">
      <w:pPr>
        <w:pStyle w:val="PL"/>
      </w:pPr>
      <w:r w:rsidRPr="00F11966">
        <w:t xml:space="preserve">        daysOfWeek:</w:t>
      </w:r>
    </w:p>
    <w:p w14:paraId="27F800BF" w14:textId="77777777" w:rsidR="00E92CBF" w:rsidRPr="00F11966" w:rsidRDefault="00E92CBF" w:rsidP="00E92CBF">
      <w:pPr>
        <w:pStyle w:val="PL"/>
      </w:pPr>
      <w:r w:rsidRPr="00F11966">
        <w:t xml:space="preserve">          type: array</w:t>
      </w:r>
    </w:p>
    <w:p w14:paraId="70416D03" w14:textId="77777777" w:rsidR="00E92CBF" w:rsidRPr="00F11966" w:rsidRDefault="00E92CBF" w:rsidP="00E92CBF">
      <w:pPr>
        <w:pStyle w:val="PL"/>
      </w:pPr>
      <w:r w:rsidRPr="00F11966">
        <w:lastRenderedPageBreak/>
        <w:t xml:space="preserve">          items:</w:t>
      </w:r>
    </w:p>
    <w:p w14:paraId="18FFECD3" w14:textId="77777777" w:rsidR="00E92CBF" w:rsidRPr="00F11966" w:rsidRDefault="00E92CBF" w:rsidP="00E92CBF">
      <w:pPr>
        <w:pStyle w:val="PL"/>
      </w:pPr>
      <w:r w:rsidRPr="00F11966">
        <w:t xml:space="preserve">            $ref: '#/components/schemas/DayOfWeek'</w:t>
      </w:r>
    </w:p>
    <w:p w14:paraId="2D2D2150" w14:textId="77777777" w:rsidR="00E92CBF" w:rsidRPr="00F11966" w:rsidRDefault="00E92CBF" w:rsidP="00E92CBF">
      <w:pPr>
        <w:pStyle w:val="PL"/>
      </w:pPr>
      <w:r w:rsidRPr="00F11966">
        <w:t xml:space="preserve">          minItems: 1</w:t>
      </w:r>
    </w:p>
    <w:p w14:paraId="3763B88E" w14:textId="77777777" w:rsidR="00E92CBF" w:rsidRPr="00F11966" w:rsidRDefault="00E92CBF" w:rsidP="00E92CBF">
      <w:pPr>
        <w:pStyle w:val="PL"/>
      </w:pPr>
      <w:r w:rsidRPr="00F11966">
        <w:t xml:space="preserve">          maxItems: 6</w:t>
      </w:r>
    </w:p>
    <w:p w14:paraId="07ABE5CC" w14:textId="77777777" w:rsidR="00E92CBF" w:rsidRPr="00F11966" w:rsidRDefault="00E92CBF" w:rsidP="00E92CBF">
      <w:pPr>
        <w:pStyle w:val="PL"/>
      </w:pPr>
      <w:r w:rsidRPr="00F11966">
        <w:t xml:space="preserve">          description: Identifies the day(s) of the week. If absent, it indicates every day of the week.</w:t>
      </w:r>
    </w:p>
    <w:p w14:paraId="689B7E27" w14:textId="77777777" w:rsidR="00E92CBF" w:rsidRPr="00F11966" w:rsidRDefault="00E92CBF" w:rsidP="00E92CBF">
      <w:pPr>
        <w:pStyle w:val="PL"/>
      </w:pPr>
      <w:r w:rsidRPr="00F11966">
        <w:t xml:space="preserve">        timeOfDayStart:</w:t>
      </w:r>
    </w:p>
    <w:p w14:paraId="30437D1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2F164C5F"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Identifies the start time of the day</w:t>
      </w:r>
      <w:r w:rsidRPr="00F11966">
        <w:rPr>
          <w:rFonts w:cs="Arial"/>
          <w:szCs w:val="18"/>
          <w:lang w:eastAsia="zh-CN"/>
        </w:rPr>
        <w:t>.</w:t>
      </w:r>
    </w:p>
    <w:p w14:paraId="28232D9B" w14:textId="77777777" w:rsidR="00E92CBF" w:rsidRPr="00F11966" w:rsidRDefault="00E92CBF" w:rsidP="00E92CBF">
      <w:pPr>
        <w:pStyle w:val="PL"/>
      </w:pPr>
      <w:r w:rsidRPr="00F11966">
        <w:t xml:space="preserve">        timeOfDayEnd:</w:t>
      </w:r>
    </w:p>
    <w:p w14:paraId="68996102"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197193C9"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Identifies the end time of the day</w:t>
      </w:r>
    </w:p>
    <w:p w14:paraId="5F2B716D" w14:textId="77777777" w:rsidR="00E92CBF" w:rsidRPr="00F11966" w:rsidRDefault="00E92CBF" w:rsidP="00E92CBF">
      <w:pPr>
        <w:pStyle w:val="PL"/>
      </w:pPr>
      <w:r w:rsidRPr="00F11966">
        <w:t xml:space="preserve">    ScheduledCommunicationTimeRm:</w:t>
      </w:r>
    </w:p>
    <w:p w14:paraId="20AB4B6D" w14:textId="77777777" w:rsidR="00E92CBF" w:rsidRPr="00F11966" w:rsidRDefault="00E92CBF" w:rsidP="00E92CBF">
      <w:pPr>
        <w:pStyle w:val="PL"/>
      </w:pPr>
      <w:r w:rsidRPr="00F11966">
        <w:t xml:space="preserve">      anyOf:</w:t>
      </w:r>
    </w:p>
    <w:p w14:paraId="66794C7E" w14:textId="77777777" w:rsidR="00E92CBF" w:rsidRPr="00F11966" w:rsidRDefault="00E92CBF" w:rsidP="00E92CBF">
      <w:pPr>
        <w:pStyle w:val="PL"/>
      </w:pPr>
      <w:r w:rsidRPr="00F11966">
        <w:t xml:space="preserve">        - $ref: '#/components/schemas/ScheduledCommunicationTime'</w:t>
      </w:r>
    </w:p>
    <w:p w14:paraId="56786AF1" w14:textId="77777777" w:rsidR="00E92CBF" w:rsidRPr="00F11966" w:rsidRDefault="00E92CBF" w:rsidP="00E92CBF">
      <w:pPr>
        <w:pStyle w:val="PL"/>
      </w:pPr>
      <w:r w:rsidRPr="00F11966">
        <w:t xml:space="preserve">        - </w:t>
      </w:r>
      <w:r w:rsidRPr="00F11966">
        <w:rPr>
          <w:lang w:val="en-US"/>
        </w:rPr>
        <w:t>$ref: '#/components/schemas/NullValue'</w:t>
      </w:r>
    </w:p>
    <w:p w14:paraId="59EE9C5F" w14:textId="59F207C2" w:rsidR="00AB4F07" w:rsidRDefault="00AB4F07" w:rsidP="00AB4F07">
      <w:pPr>
        <w:pStyle w:val="PL"/>
      </w:pPr>
      <w:r>
        <w:t xml:space="preserve">  </w:t>
      </w:r>
      <w:r w:rsidRPr="00F11966">
        <w:t xml:space="preserve">    description:</w:t>
      </w:r>
      <w:r>
        <w:t xml:space="preserve"> </w:t>
      </w:r>
      <w:r w:rsidRPr="00F11966">
        <w:t>This data type is defined in the same way as the "</w:t>
      </w:r>
      <w:r w:rsidRPr="00F11966">
        <w:rPr>
          <w:lang w:eastAsia="zh-CN"/>
        </w:rPr>
        <w:t>ScheduledCommunicationTime</w:t>
      </w:r>
      <w:r w:rsidRPr="00F11966">
        <w:t xml:space="preserve">" data type, but with the OpenAPI </w:t>
      </w:r>
      <w:r w:rsidR="002163ED">
        <w:t>"nullable=</w:t>
      </w:r>
      <w:r w:rsidRPr="00F11966">
        <w:t xml:space="preserve"> true" property.</w:t>
      </w:r>
    </w:p>
    <w:p w14:paraId="64AB9257"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519F7F0"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70496DFA" w14:textId="77777777" w:rsidR="00E92CBF" w:rsidRPr="00F11966" w:rsidRDefault="00E92CBF" w:rsidP="00E92CBF">
      <w:pPr>
        <w:pStyle w:val="PL"/>
        <w:rPr>
          <w:lang w:eastAsia="zh-CN"/>
        </w:rPr>
      </w:pPr>
      <w:r w:rsidRPr="00F11966">
        <w:t xml:space="preserve">      properties:</w:t>
      </w:r>
    </w:p>
    <w:p w14:paraId="4C0D0E13" w14:textId="77777777" w:rsidR="00E92CBF" w:rsidRPr="00F11966" w:rsidRDefault="00E92CBF" w:rsidP="00E92CBF">
      <w:pPr>
        <w:pStyle w:val="PL"/>
        <w:rPr>
          <w:lang w:eastAsia="zh-CN"/>
        </w:rPr>
      </w:pPr>
      <w:r w:rsidRPr="00F11966">
        <w:rPr>
          <w:rFonts w:hint="eastAsia"/>
          <w:lang w:eastAsia="zh-CN"/>
        </w:rPr>
        <w:t xml:space="preserve">        batteryInd:</w:t>
      </w:r>
    </w:p>
    <w:p w14:paraId="2BE1CB4A" w14:textId="77777777" w:rsidR="00E92CBF" w:rsidRPr="00F11966" w:rsidRDefault="00E92CBF" w:rsidP="00E92CBF">
      <w:pPr>
        <w:pStyle w:val="PL"/>
        <w:rPr>
          <w:lang w:eastAsia="zh-CN"/>
        </w:rPr>
      </w:pPr>
      <w:r w:rsidRPr="00F11966">
        <w:rPr>
          <w:lang w:eastAsia="zh-CN"/>
        </w:rPr>
        <w:t xml:space="preserve">          type: boolean</w:t>
      </w:r>
    </w:p>
    <w:p w14:paraId="524E91E3"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2B3F85D6" w14:textId="77777777" w:rsidR="00AB4F07" w:rsidRDefault="00AB4F07" w:rsidP="00AB4F07">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3EFE2A73" w14:textId="77777777" w:rsidR="00AB4F07" w:rsidRDefault="00AB4F07" w:rsidP="00AB4F07">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37AF5119" w14:textId="77777777" w:rsidR="00AB4F07" w:rsidRDefault="00AB4F07" w:rsidP="00AB4F07">
      <w:pPr>
        <w:pStyle w:val="PL"/>
      </w:pPr>
      <w:r>
        <w:rPr>
          <w:rFonts w:cs="Arial"/>
          <w:szCs w:val="18"/>
        </w:rPr>
        <w:t xml:space="preserve">            </w:t>
      </w:r>
      <w:r w:rsidRPr="00F11966">
        <w:rPr>
          <w:rFonts w:cs="Arial"/>
          <w:szCs w:val="18"/>
        </w:rPr>
        <w:t xml:space="preserve">false or absent: the </w:t>
      </w:r>
      <w:r w:rsidRPr="00F11966">
        <w:t>UE is not battery powered</w:t>
      </w:r>
    </w:p>
    <w:p w14:paraId="1040AE4D"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1C6B8057"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3FAE3D4A"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1A721321" w14:textId="77777777" w:rsidR="00AB4F07" w:rsidRDefault="00AB4F07" w:rsidP="00AB4F07">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2554AB43" w14:textId="77777777" w:rsidR="00AB4F07" w:rsidRDefault="00AB4F07" w:rsidP="00AB4F07">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C3AEDC0" w14:textId="77777777" w:rsidR="00AB4F07" w:rsidRDefault="00AB4F07" w:rsidP="00AB4F07">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63273E34"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738A3E5C"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4DE30B90" w14:textId="77777777" w:rsidR="00AB4F07" w:rsidRDefault="00AB4F07" w:rsidP="00AB4F07">
      <w:pPr>
        <w:pStyle w:val="PL"/>
      </w:pPr>
      <w:r>
        <w:t xml:space="preserve">  </w:t>
      </w:r>
      <w:r w:rsidRPr="00F11966">
        <w:t xml:space="preserve">      </w:t>
      </w:r>
      <w:r>
        <w:t xml:space="preserve">  </w:t>
      </w:r>
      <w:r w:rsidRPr="00F11966">
        <w:t>description:</w:t>
      </w:r>
      <w:r>
        <w:t xml:space="preserve"> &gt;</w:t>
      </w:r>
    </w:p>
    <w:p w14:paraId="1A3F7240" w14:textId="77777777" w:rsidR="00AB4F07" w:rsidRDefault="00AB4F07" w:rsidP="00AB4F07">
      <w:pPr>
        <w:pStyle w:val="PL"/>
      </w:pPr>
      <w:r>
        <w:t xml:space="preserve">            T</w:t>
      </w:r>
      <w:r w:rsidRPr="00483A81">
        <w:t>his IE shall indicate whether the battery of the UE is rechargeable or not.</w:t>
      </w:r>
    </w:p>
    <w:p w14:paraId="0F0EBA0D" w14:textId="77777777" w:rsidR="00AB4F07" w:rsidRDefault="00AB4F07" w:rsidP="00AB4F07">
      <w:pPr>
        <w:pStyle w:val="PL"/>
      </w:pPr>
      <w:r>
        <w:t xml:space="preserve">            </w:t>
      </w:r>
      <w:r w:rsidRPr="00ED5482">
        <w:t xml:space="preserve">true: the battery of </w:t>
      </w:r>
      <w:r w:rsidRPr="00F11966">
        <w:t>UE is rechargeable</w:t>
      </w:r>
      <w:r w:rsidRPr="00ED5482">
        <w:rPr>
          <w:rFonts w:hint="eastAsia"/>
        </w:rPr>
        <w:t>;</w:t>
      </w:r>
    </w:p>
    <w:p w14:paraId="43042C0F" w14:textId="77777777" w:rsidR="00AB4F07" w:rsidRDefault="00AB4F07" w:rsidP="00AB4F07">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121B2327" w14:textId="4DD3C3A1" w:rsidR="00AB4F07" w:rsidRDefault="00AB4F07" w:rsidP="00AB4F07">
      <w:pPr>
        <w:pStyle w:val="PL"/>
      </w:pPr>
      <w:r>
        <w:t xml:space="preserve">      description: </w:t>
      </w:r>
      <w:r w:rsidRPr="00F11966">
        <w:t>Parameters "replaceableInd" and "rechargeableInd" are only included if the value of Parameter "</w:t>
      </w:r>
      <w:r w:rsidRPr="00F11966">
        <w:rPr>
          <w:rFonts w:hint="eastAsia"/>
        </w:rPr>
        <w:t>batteryInd</w:t>
      </w:r>
      <w:r w:rsidRPr="00F11966">
        <w:t>" is true</w:t>
      </w:r>
      <w:r>
        <w:t>.</w:t>
      </w:r>
    </w:p>
    <w:p w14:paraId="198737B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71880D" w14:textId="77777777" w:rsidR="00E92CBF" w:rsidRPr="00F11966" w:rsidRDefault="00E92CBF" w:rsidP="00E92CBF">
      <w:pPr>
        <w:pStyle w:val="PL"/>
      </w:pPr>
      <w:r w:rsidRPr="00F11966">
        <w:t xml:space="preserve">      anyOf:</w:t>
      </w:r>
    </w:p>
    <w:p w14:paraId="657D3E60" w14:textId="77777777" w:rsidR="00E92CBF" w:rsidRPr="00F11966" w:rsidRDefault="00E92CBF" w:rsidP="00E92CBF">
      <w:pPr>
        <w:pStyle w:val="PL"/>
      </w:pPr>
      <w:r w:rsidRPr="00F11966">
        <w:t xml:space="preserve">        - $ref: '#/components/schemas/BatteryIndication'</w:t>
      </w:r>
    </w:p>
    <w:p w14:paraId="10CED932" w14:textId="77777777" w:rsidR="00E92CBF" w:rsidRPr="00F11966" w:rsidRDefault="00E92CBF" w:rsidP="00E92CBF">
      <w:pPr>
        <w:pStyle w:val="PL"/>
      </w:pPr>
      <w:r w:rsidRPr="00F11966">
        <w:t xml:space="preserve">        - </w:t>
      </w:r>
      <w:r w:rsidRPr="00F11966">
        <w:rPr>
          <w:lang w:val="en-US"/>
        </w:rPr>
        <w:t>$ref: '#/components/schemas/NullValue'</w:t>
      </w:r>
    </w:p>
    <w:p w14:paraId="10E86BC0" w14:textId="64B815C2" w:rsidR="00AB4F07" w:rsidRDefault="00AB4F07" w:rsidP="00AB4F07">
      <w:pPr>
        <w:pStyle w:val="PL"/>
      </w:pPr>
      <w:r>
        <w:t xml:space="preserve">  </w:t>
      </w:r>
      <w:r w:rsidRPr="00F11966">
        <w:t xml:space="preserve">    description:</w:t>
      </w:r>
      <w:r>
        <w:t xml:space="preserve"> </w:t>
      </w:r>
      <w:r w:rsidRPr="00F11966">
        <w:t xml:space="preserve">This data type is defined in the same way as the "BatteryIndication" data type, but with the OpenAPI </w:t>
      </w:r>
      <w:r w:rsidR="002163ED">
        <w:t>"nullable=</w:t>
      </w:r>
      <w:r w:rsidRPr="00F11966">
        <w:t xml:space="preserve"> true" property.</w:t>
      </w:r>
    </w:p>
    <w:p w14:paraId="6A6F115A" w14:textId="77777777" w:rsidR="00E92CBF" w:rsidRPr="00F11966" w:rsidRDefault="00E92CBF" w:rsidP="00E92CBF">
      <w:pPr>
        <w:pStyle w:val="PL"/>
      </w:pPr>
      <w:r w:rsidRPr="00F11966">
        <w:t xml:space="preserve">    </w:t>
      </w:r>
      <w:r w:rsidRPr="00F11966">
        <w:rPr>
          <w:lang w:eastAsia="zh-CN"/>
        </w:rPr>
        <w:t>AcsInfo</w:t>
      </w:r>
      <w:r w:rsidRPr="00F11966">
        <w:t>:</w:t>
      </w:r>
    </w:p>
    <w:p w14:paraId="41F9A0C2" w14:textId="77777777" w:rsidR="00E92CBF" w:rsidRPr="00F11966" w:rsidRDefault="00E92CBF" w:rsidP="00E92CBF">
      <w:pPr>
        <w:pStyle w:val="PL"/>
      </w:pPr>
      <w:r w:rsidRPr="00F11966">
        <w:t xml:space="preserve">      type: object</w:t>
      </w:r>
    </w:p>
    <w:p w14:paraId="2098FE02" w14:textId="77777777" w:rsidR="00E92CBF" w:rsidRPr="00F11966" w:rsidRDefault="00E92CBF" w:rsidP="00E92CBF">
      <w:pPr>
        <w:pStyle w:val="PL"/>
      </w:pPr>
      <w:r w:rsidRPr="00F11966">
        <w:t xml:space="preserve">      properties:</w:t>
      </w:r>
    </w:p>
    <w:p w14:paraId="285549CD"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AFD045A" w14:textId="77777777" w:rsidR="00E92CBF" w:rsidRPr="00F11966" w:rsidRDefault="00E92CBF" w:rsidP="00E92CBF">
      <w:pPr>
        <w:pStyle w:val="PL"/>
      </w:pPr>
      <w:r w:rsidRPr="00F11966">
        <w:rPr>
          <w:lang w:val="en-US"/>
        </w:rPr>
        <w:t xml:space="preserve">          $ref: </w:t>
      </w:r>
      <w:r w:rsidRPr="00F11966">
        <w:t>'#/components/schemas/Uri'</w:t>
      </w:r>
    </w:p>
    <w:p w14:paraId="567D1960"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This IE may contain the URL of the ACS</w:t>
      </w:r>
      <w:r w:rsidRPr="00F11966">
        <w:rPr>
          <w:rFonts w:cs="Arial"/>
          <w:szCs w:val="18"/>
        </w:rPr>
        <w:t xml:space="preserve">, see </w:t>
      </w:r>
      <w:r w:rsidRPr="00F11966">
        <w:rPr>
          <w:lang w:eastAsia="zh-CN"/>
        </w:rPr>
        <w:t>BBF</w:t>
      </w:r>
      <w:r>
        <w:rPr>
          <w:lang w:val="en-US" w:eastAsia="zh-CN"/>
        </w:rPr>
        <w:t xml:space="preserve"> </w:t>
      </w:r>
      <w:r w:rsidRPr="00F11966">
        <w:rPr>
          <w:lang w:eastAsia="zh-CN"/>
        </w:rPr>
        <w:t>TR-069 or BBF</w:t>
      </w:r>
      <w:r>
        <w:rPr>
          <w:lang w:val="en-US" w:eastAsia="zh-CN"/>
        </w:rPr>
        <w:t xml:space="preserve"> </w:t>
      </w:r>
      <w:r w:rsidRPr="00F11966">
        <w:rPr>
          <w:lang w:eastAsia="zh-CN"/>
        </w:rPr>
        <w:t>TR-369</w:t>
      </w:r>
      <w:r>
        <w:rPr>
          <w:lang w:eastAsia="zh-CN"/>
        </w:rPr>
        <w:t>.</w:t>
      </w:r>
    </w:p>
    <w:p w14:paraId="079CEA75"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29DB446D" w14:textId="77777777" w:rsidR="00E92CBF" w:rsidRPr="00F11966" w:rsidRDefault="00E92CBF" w:rsidP="00E92CBF">
      <w:pPr>
        <w:pStyle w:val="PL"/>
      </w:pPr>
      <w:r w:rsidRPr="00F11966">
        <w:rPr>
          <w:lang w:val="en-US"/>
        </w:rPr>
        <w:t xml:space="preserve">          $ref: </w:t>
      </w:r>
      <w:r w:rsidRPr="00F11966">
        <w:t>'#/components/schemas/Ipv4Addr'</w:t>
      </w:r>
    </w:p>
    <w:p w14:paraId="6B35190B"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This IE may contain the IPv4 address of the ACS</w:t>
      </w:r>
      <w:r w:rsidRPr="00F11966">
        <w:rPr>
          <w:rFonts w:cs="Arial"/>
          <w:szCs w:val="18"/>
        </w:rPr>
        <w:t xml:space="preserve">, see </w:t>
      </w:r>
      <w:r w:rsidRPr="00F11966">
        <w:rPr>
          <w:lang w:eastAsia="zh-CN"/>
        </w:rPr>
        <w:t>BBF</w:t>
      </w:r>
      <w:r>
        <w:rPr>
          <w:lang w:val="en-US" w:eastAsia="zh-CN"/>
        </w:rPr>
        <w:t xml:space="preserve"> </w:t>
      </w:r>
      <w:r w:rsidRPr="00F11966">
        <w:rPr>
          <w:lang w:eastAsia="zh-CN"/>
        </w:rPr>
        <w:t>TR-069 or BBF</w:t>
      </w:r>
      <w:r>
        <w:rPr>
          <w:lang w:val="en-US" w:eastAsia="zh-CN"/>
        </w:rPr>
        <w:t xml:space="preserve"> </w:t>
      </w:r>
      <w:r>
        <w:rPr>
          <w:lang w:eastAsia="zh-CN"/>
        </w:rPr>
        <w:t>TR-369.</w:t>
      </w:r>
    </w:p>
    <w:p w14:paraId="5BDCCCBB"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40A7188C" w14:textId="77777777" w:rsidR="00E92CBF" w:rsidRPr="00F11966" w:rsidRDefault="00E92CBF" w:rsidP="00E92CBF">
      <w:pPr>
        <w:pStyle w:val="PL"/>
      </w:pPr>
      <w:r w:rsidRPr="00F11966">
        <w:rPr>
          <w:lang w:val="en-US"/>
        </w:rPr>
        <w:t xml:space="preserve">          $ref: </w:t>
      </w:r>
      <w:r w:rsidRPr="00F11966">
        <w:t>'#/components/schemas/Ipv6Addr'</w:t>
      </w:r>
    </w:p>
    <w:p w14:paraId="22E5A8A4"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t>This IE may contain the IPv6 address of the ACS, see BBF TR-069 or BBF TR-369</w:t>
      </w:r>
    </w:p>
    <w:p w14:paraId="65657AF0" w14:textId="77777777" w:rsidR="00E92CBF" w:rsidRPr="00F11966" w:rsidRDefault="00E92CBF" w:rsidP="00E92CBF">
      <w:pPr>
        <w:pStyle w:val="PL"/>
      </w:pPr>
      <w:r w:rsidRPr="00F11966">
        <w:t xml:space="preserve">    </w:t>
      </w:r>
      <w:r w:rsidRPr="00F11966">
        <w:rPr>
          <w:lang w:eastAsia="zh-CN"/>
        </w:rPr>
        <w:t>AcsInfoRm</w:t>
      </w:r>
      <w:r w:rsidRPr="00F11966">
        <w:t>:</w:t>
      </w:r>
    </w:p>
    <w:p w14:paraId="012A3F5B" w14:textId="77777777" w:rsidR="00E92CBF" w:rsidRPr="00F11966" w:rsidRDefault="00E92CBF" w:rsidP="00E92CBF">
      <w:pPr>
        <w:pStyle w:val="PL"/>
      </w:pPr>
      <w:r w:rsidRPr="00F11966">
        <w:t xml:space="preserve">      anyOf:</w:t>
      </w:r>
    </w:p>
    <w:p w14:paraId="4CCD2454"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74F7930A" w14:textId="77777777" w:rsidR="00E92CBF" w:rsidRPr="00F11966" w:rsidRDefault="00E92CBF" w:rsidP="00E92CBF">
      <w:pPr>
        <w:pStyle w:val="PL"/>
      </w:pPr>
      <w:r w:rsidRPr="00F11966">
        <w:t xml:space="preserve">        - </w:t>
      </w:r>
      <w:r w:rsidRPr="00F11966">
        <w:rPr>
          <w:lang w:val="en-US"/>
        </w:rPr>
        <w:t>$ref: '#/components/schemas/NullValue'</w:t>
      </w:r>
    </w:p>
    <w:p w14:paraId="5EAD1339" w14:textId="3DB8A01E" w:rsidR="00AB4F07" w:rsidRDefault="00AB4F07" w:rsidP="00AB4F07">
      <w:pPr>
        <w:pStyle w:val="PL"/>
      </w:pPr>
      <w:r>
        <w:t xml:space="preserve">  </w:t>
      </w:r>
      <w:r w:rsidRPr="00F11966">
        <w:t xml:space="preserve">    description:</w:t>
      </w:r>
      <w:r>
        <w:t xml:space="preserve"> </w:t>
      </w:r>
      <w:r w:rsidRPr="00F11966">
        <w:t>This data type is defined in the same way as the "</w:t>
      </w:r>
      <w:r w:rsidRPr="00F11966">
        <w:rPr>
          <w:lang w:eastAsia="zh-CN"/>
        </w:rPr>
        <w:t>AcsInfo</w:t>
      </w:r>
      <w:r w:rsidRPr="00F11966">
        <w:t xml:space="preserve">" data type, but with the OpenAPI </w:t>
      </w:r>
      <w:r w:rsidR="002163ED">
        <w:t>"nullable=</w:t>
      </w:r>
      <w:r w:rsidRPr="00F11966">
        <w:t xml:space="preserve"> true" property</w:t>
      </w:r>
      <w:r>
        <w:t>.</w:t>
      </w:r>
    </w:p>
    <w:p w14:paraId="58D0DAD8" w14:textId="77777777" w:rsidR="00E92CBF" w:rsidRPr="00F11966" w:rsidRDefault="00E92CBF" w:rsidP="00E92CBF">
      <w:pPr>
        <w:pStyle w:val="PL"/>
      </w:pPr>
      <w:r w:rsidRPr="00F11966">
        <w:t xml:space="preserve">    NrV2xAuth:</w:t>
      </w:r>
    </w:p>
    <w:p w14:paraId="5F68862E" w14:textId="77777777" w:rsidR="00E92CBF" w:rsidRPr="00F11966" w:rsidRDefault="00E92CBF" w:rsidP="00E92CBF">
      <w:pPr>
        <w:pStyle w:val="PL"/>
      </w:pPr>
      <w:r w:rsidRPr="00F11966">
        <w:t xml:space="preserve">      type: object</w:t>
      </w:r>
    </w:p>
    <w:p w14:paraId="47F07A43" w14:textId="77777777" w:rsidR="00E92CBF" w:rsidRPr="00F11966" w:rsidRDefault="00E92CBF" w:rsidP="00E92CBF">
      <w:pPr>
        <w:pStyle w:val="PL"/>
      </w:pPr>
      <w:r w:rsidRPr="00F11966">
        <w:t xml:space="preserve">      properties:</w:t>
      </w:r>
    </w:p>
    <w:p w14:paraId="6F8F373A"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64469292" w14:textId="77777777" w:rsidR="00E92CBF" w:rsidRPr="00F11966" w:rsidRDefault="00E92CBF" w:rsidP="00E92CBF">
      <w:pPr>
        <w:pStyle w:val="PL"/>
      </w:pPr>
      <w:r w:rsidRPr="00F11966">
        <w:rPr>
          <w:lang w:val="en-US"/>
        </w:rPr>
        <w:t xml:space="preserve">          $ref: </w:t>
      </w:r>
      <w:r w:rsidRPr="00F11966">
        <w:t>'#/components/schemas/UeAuth'</w:t>
      </w:r>
    </w:p>
    <w:p w14:paraId="42B19DD5"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rPr>
          <w:snapToGrid w:val="0"/>
        </w:rPr>
        <w:t xml:space="preserve">This IE shall be present if available. When present, it shall indicate whether the UE is authorized as </w:t>
      </w:r>
      <w:r w:rsidRPr="00F11966">
        <w:rPr>
          <w:lang w:eastAsia="ja-JP"/>
        </w:rPr>
        <w:t>Vehicle UE</w:t>
      </w:r>
      <w:r>
        <w:rPr>
          <w:lang w:eastAsia="ja-JP"/>
        </w:rPr>
        <w:t>.</w:t>
      </w:r>
    </w:p>
    <w:p w14:paraId="0271D777"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64639D56" w14:textId="77777777" w:rsidR="00E92CBF" w:rsidRPr="00F11966" w:rsidRDefault="00E92CBF" w:rsidP="00E92CBF">
      <w:pPr>
        <w:pStyle w:val="PL"/>
      </w:pPr>
      <w:r w:rsidRPr="00F11966">
        <w:rPr>
          <w:lang w:val="en-US"/>
        </w:rPr>
        <w:t xml:space="preserve">          $ref: </w:t>
      </w:r>
      <w:r w:rsidRPr="00F11966">
        <w:t>'#/components/schemas/UeAuth'</w:t>
      </w:r>
    </w:p>
    <w:p w14:paraId="41A923DE" w14:textId="77777777" w:rsidR="00AB4F07" w:rsidRDefault="00AB4F07" w:rsidP="00AB4F07">
      <w:pPr>
        <w:pStyle w:val="PL"/>
      </w:pPr>
      <w:r>
        <w:t xml:space="preserve">  </w:t>
      </w:r>
      <w:r w:rsidRPr="00F11966">
        <w:t xml:space="preserve">      </w:t>
      </w:r>
      <w:r>
        <w:t xml:space="preserve">  </w:t>
      </w:r>
      <w:r w:rsidRPr="00F11966">
        <w:t>description:</w:t>
      </w:r>
      <w:r>
        <w:t xml:space="preserve"> </w:t>
      </w:r>
      <w:r w:rsidRPr="00F11966">
        <w:rPr>
          <w:snapToGrid w:val="0"/>
        </w:rPr>
        <w:t>This IE shall be present if available. When present, it shall indicate whether the UE is authorized as Pedestrian UE</w:t>
      </w:r>
      <w:r>
        <w:rPr>
          <w:snapToGrid w:val="0"/>
        </w:rPr>
        <w:t>.</w:t>
      </w:r>
    </w:p>
    <w:p w14:paraId="5C97D36B" w14:textId="77777777" w:rsidR="00E92CBF" w:rsidRPr="00F11966" w:rsidRDefault="00E92CBF" w:rsidP="00E92CBF">
      <w:pPr>
        <w:pStyle w:val="PL"/>
      </w:pPr>
      <w:r w:rsidRPr="00F11966">
        <w:t xml:space="preserve">    LteV2xAuth:</w:t>
      </w:r>
    </w:p>
    <w:p w14:paraId="4796A549" w14:textId="77777777" w:rsidR="00E92CBF" w:rsidRPr="00F11966" w:rsidRDefault="00E92CBF" w:rsidP="00E92CBF">
      <w:pPr>
        <w:pStyle w:val="PL"/>
      </w:pPr>
      <w:r w:rsidRPr="00F11966">
        <w:lastRenderedPageBreak/>
        <w:t xml:space="preserve">      type: object</w:t>
      </w:r>
    </w:p>
    <w:p w14:paraId="794FAD32" w14:textId="77777777" w:rsidR="00E92CBF" w:rsidRPr="00F11966" w:rsidRDefault="00E92CBF" w:rsidP="00E92CBF">
      <w:pPr>
        <w:pStyle w:val="PL"/>
      </w:pPr>
      <w:r w:rsidRPr="00F11966">
        <w:t xml:space="preserve">      properties:</w:t>
      </w:r>
    </w:p>
    <w:p w14:paraId="00B4428A"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1E6966DA" w14:textId="77777777" w:rsidR="00E92CBF" w:rsidRPr="00F11966" w:rsidRDefault="00E92CBF" w:rsidP="00E92CBF">
      <w:pPr>
        <w:pStyle w:val="PL"/>
      </w:pPr>
      <w:r w:rsidRPr="00F11966">
        <w:rPr>
          <w:lang w:val="en-US"/>
        </w:rPr>
        <w:t xml:space="preserve">          $ref: </w:t>
      </w:r>
      <w:r w:rsidRPr="00F11966">
        <w:t>'#/components/schemas/UeAuth'</w:t>
      </w:r>
    </w:p>
    <w:p w14:paraId="5A30CDEF"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snapToGrid w:val="0"/>
        </w:rPr>
        <w:t xml:space="preserve">This IE shall be present if available. When present, it shall indicate whether the UE is authorized as </w:t>
      </w:r>
      <w:r w:rsidRPr="00F11966">
        <w:rPr>
          <w:lang w:eastAsia="ja-JP"/>
        </w:rPr>
        <w:t>Vehicle UE.</w:t>
      </w:r>
    </w:p>
    <w:p w14:paraId="4C9B6DF2"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01D5BD77" w14:textId="77777777" w:rsidR="00E92CBF" w:rsidRPr="00F11966" w:rsidRDefault="00E92CBF" w:rsidP="00E92CBF">
      <w:pPr>
        <w:pStyle w:val="PL"/>
      </w:pPr>
      <w:r w:rsidRPr="00F11966">
        <w:rPr>
          <w:lang w:val="en-US"/>
        </w:rPr>
        <w:t xml:space="preserve">          $ref: </w:t>
      </w:r>
      <w:r w:rsidRPr="00F11966">
        <w:t>'#/components/schemas/UeAuth'</w:t>
      </w:r>
    </w:p>
    <w:p w14:paraId="7F8EE45E"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snapToGrid w:val="0"/>
        </w:rPr>
        <w:t>This IE shall be present if available. When present, it shall indicate whether the UE is authorized as Pedestrian UE</w:t>
      </w:r>
      <w:r>
        <w:rPr>
          <w:snapToGrid w:val="0"/>
        </w:rPr>
        <w:t>.</w:t>
      </w:r>
    </w:p>
    <w:p w14:paraId="7FD2203F"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3B2BFC90" w14:textId="77777777" w:rsidR="00E92CBF" w:rsidRPr="00F11966" w:rsidRDefault="00E92CBF" w:rsidP="00E92CBF">
      <w:pPr>
        <w:pStyle w:val="PL"/>
      </w:pPr>
      <w:r w:rsidRPr="00F11966">
        <w:t xml:space="preserve">      type: object</w:t>
      </w:r>
    </w:p>
    <w:p w14:paraId="2184EB78" w14:textId="77777777" w:rsidR="00E92CBF" w:rsidRPr="00F11966" w:rsidRDefault="00E92CBF" w:rsidP="00E92CBF">
      <w:pPr>
        <w:pStyle w:val="PL"/>
        <w:rPr>
          <w:lang w:val="en-US"/>
        </w:rPr>
      </w:pPr>
      <w:r w:rsidRPr="00F11966">
        <w:t xml:space="preserve">      </w:t>
      </w:r>
      <w:r w:rsidRPr="00F11966">
        <w:rPr>
          <w:lang w:val="en-US"/>
        </w:rPr>
        <w:t>required:</w:t>
      </w:r>
    </w:p>
    <w:p w14:paraId="034A1531"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4C1BADED" w14:textId="77777777" w:rsidR="00E92CBF" w:rsidRPr="00F11966" w:rsidRDefault="00E92CBF" w:rsidP="00E92CBF">
      <w:pPr>
        <w:pStyle w:val="PL"/>
      </w:pPr>
      <w:r w:rsidRPr="00F11966">
        <w:t xml:space="preserve">      properties:</w:t>
      </w:r>
    </w:p>
    <w:p w14:paraId="5CEC2E9F"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6BC56C37" w14:textId="77777777" w:rsidR="00E92CBF" w:rsidRPr="00F11966" w:rsidRDefault="00E92CBF" w:rsidP="00E92CBF">
      <w:pPr>
        <w:pStyle w:val="PL"/>
      </w:pPr>
      <w:r w:rsidRPr="00F11966">
        <w:t xml:space="preserve">          type: array</w:t>
      </w:r>
    </w:p>
    <w:p w14:paraId="0FD56DBF" w14:textId="77777777" w:rsidR="00E92CBF" w:rsidRPr="00F11966" w:rsidRDefault="00E92CBF" w:rsidP="00E92CBF">
      <w:pPr>
        <w:pStyle w:val="PL"/>
      </w:pPr>
      <w:r w:rsidRPr="00F11966">
        <w:t xml:space="preserve">          items:</w:t>
      </w:r>
    </w:p>
    <w:p w14:paraId="09E0044B" w14:textId="77777777" w:rsidR="00E92CBF" w:rsidRPr="00F11966" w:rsidRDefault="00E92CBF" w:rsidP="00E92CBF">
      <w:pPr>
        <w:pStyle w:val="PL"/>
      </w:pPr>
      <w:r w:rsidRPr="00F11966">
        <w:rPr>
          <w:lang w:val="en-US"/>
        </w:rPr>
        <w:t xml:space="preserve">            $ref: </w:t>
      </w:r>
      <w:r w:rsidRPr="00F11966">
        <w:t>'#/components/schemas/Pc5QosFlowItem'</w:t>
      </w:r>
    </w:p>
    <w:p w14:paraId="386D0B08"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set of PC5 flow(s).</w:t>
      </w:r>
    </w:p>
    <w:p w14:paraId="721164CB"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2054BEC0" w14:textId="77777777" w:rsidR="00E92CBF" w:rsidRPr="00F11966" w:rsidRDefault="00E92CBF" w:rsidP="00E92CBF">
      <w:pPr>
        <w:pStyle w:val="PL"/>
      </w:pPr>
      <w:r w:rsidRPr="00F11966">
        <w:rPr>
          <w:lang w:val="en-US"/>
        </w:rPr>
        <w:t xml:space="preserve">          $ref: </w:t>
      </w:r>
      <w:r w:rsidRPr="00F11966">
        <w:t>'#/components/schemas/BitRate'</w:t>
      </w:r>
    </w:p>
    <w:p w14:paraId="052DB993"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w:t>
      </w:r>
      <w:r>
        <w:rPr>
          <w:lang w:eastAsia="zh-CN"/>
        </w:rPr>
        <w:t>lause 5.4.2.3 of 3GPP TS 23.287.</w:t>
      </w:r>
    </w:p>
    <w:p w14:paraId="6E26A117" w14:textId="77777777" w:rsidR="00E92CBF" w:rsidRPr="00F11966" w:rsidRDefault="00E92CBF" w:rsidP="00E92CBF">
      <w:pPr>
        <w:pStyle w:val="PL"/>
      </w:pPr>
      <w:r w:rsidRPr="00F11966">
        <w:t xml:space="preserve">    Pc5QosFlowItem:</w:t>
      </w:r>
    </w:p>
    <w:p w14:paraId="5AFEEB49" w14:textId="77777777" w:rsidR="00E92CBF" w:rsidRPr="00F11966" w:rsidRDefault="00E92CBF" w:rsidP="00E92CBF">
      <w:pPr>
        <w:pStyle w:val="PL"/>
      </w:pPr>
      <w:r w:rsidRPr="00F11966">
        <w:t xml:space="preserve">      type: object</w:t>
      </w:r>
    </w:p>
    <w:p w14:paraId="00953A26" w14:textId="77777777" w:rsidR="00E92CBF" w:rsidRPr="00F11966" w:rsidRDefault="00E92CBF" w:rsidP="00E92CBF">
      <w:pPr>
        <w:pStyle w:val="PL"/>
        <w:rPr>
          <w:lang w:val="en-US"/>
        </w:rPr>
      </w:pPr>
      <w:r w:rsidRPr="00F11966">
        <w:t xml:space="preserve">      </w:t>
      </w:r>
      <w:r w:rsidRPr="00F11966">
        <w:rPr>
          <w:lang w:val="en-US"/>
        </w:rPr>
        <w:t>required:</w:t>
      </w:r>
    </w:p>
    <w:p w14:paraId="77E4631F" w14:textId="77777777" w:rsidR="00E92CBF" w:rsidRPr="00F11966" w:rsidRDefault="00E92CBF" w:rsidP="00E92CBF">
      <w:pPr>
        <w:pStyle w:val="PL"/>
        <w:rPr>
          <w:lang w:val="en-US"/>
        </w:rPr>
      </w:pPr>
      <w:r w:rsidRPr="00F11966">
        <w:rPr>
          <w:lang w:val="en-US"/>
        </w:rPr>
        <w:t xml:space="preserve">        - </w:t>
      </w:r>
      <w:r w:rsidRPr="00F11966">
        <w:t>pqi</w:t>
      </w:r>
    </w:p>
    <w:p w14:paraId="0FBB999F" w14:textId="77777777" w:rsidR="00E92CBF" w:rsidRPr="00F11966" w:rsidRDefault="00E92CBF" w:rsidP="00E92CBF">
      <w:pPr>
        <w:pStyle w:val="PL"/>
      </w:pPr>
      <w:r w:rsidRPr="00F11966">
        <w:t xml:space="preserve">      properties:</w:t>
      </w:r>
    </w:p>
    <w:p w14:paraId="2B01236F"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65B9156A" w14:textId="77777777" w:rsidR="00E92CBF" w:rsidRPr="00F11966" w:rsidRDefault="00E92CBF" w:rsidP="00E92CBF">
      <w:pPr>
        <w:pStyle w:val="PL"/>
      </w:pPr>
      <w:r w:rsidRPr="00F11966">
        <w:rPr>
          <w:lang w:val="en-US"/>
        </w:rPr>
        <w:t xml:space="preserve">          $ref: </w:t>
      </w:r>
      <w:r w:rsidRPr="00F11966">
        <w:t>'#/components/schemas/5Qi'</w:t>
      </w:r>
    </w:p>
    <w:p w14:paraId="7A981D3D" w14:textId="77777777" w:rsidR="008B319F" w:rsidRDefault="008B319F" w:rsidP="008B319F">
      <w:pPr>
        <w:pStyle w:val="PL"/>
        <w:rPr>
          <w:lang w:eastAsia="zh-CN"/>
        </w:rPr>
      </w:pPr>
      <w:r>
        <w:t xml:space="preserve">  </w:t>
      </w:r>
      <w:r w:rsidRPr="00F11966">
        <w:t xml:space="preserve">      </w:t>
      </w:r>
      <w:r>
        <w:t xml:space="preserve">  </w:t>
      </w:r>
      <w:r w:rsidRPr="00F11966">
        <w:t>description:</w:t>
      </w:r>
      <w:r>
        <w:t xml:space="preserve"> </w:t>
      </w:r>
      <w:r w:rsidRPr="00F11966">
        <w:rPr>
          <w:rFonts w:cs="Arial"/>
          <w:szCs w:val="18"/>
          <w:lang w:eastAsia="zh-CN"/>
        </w:rPr>
        <w:t>PQI is a special</w:t>
      </w:r>
      <w:r w:rsidRPr="00F11966">
        <w:rPr>
          <w:rFonts w:cs="Arial"/>
          <w:szCs w:val="18"/>
        </w:rPr>
        <w:t xml:space="preserve"> 5QI </w:t>
      </w:r>
      <w:r w:rsidRPr="00F11966">
        <w:rPr>
          <w:lang w:eastAsia="zh-CN"/>
        </w:rPr>
        <w:t>(see c</w:t>
      </w:r>
      <w:r>
        <w:rPr>
          <w:lang w:eastAsia="zh-CN"/>
        </w:rPr>
        <w:t>lause 5.4.2.1 of 3GPP TS 23.287.</w:t>
      </w:r>
    </w:p>
    <w:p w14:paraId="08777747"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A278441"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6DE83402"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snapToGrid w:val="0"/>
        </w:rPr>
        <w:t>When present, it shall</w:t>
      </w:r>
      <w:r w:rsidRPr="00F11966">
        <w:t xml:space="preserve"> represent the PC5 Flow Bit Rates </w:t>
      </w:r>
      <w:r w:rsidRPr="00F11966">
        <w:rPr>
          <w:lang w:eastAsia="zh-CN"/>
        </w:rPr>
        <w:t>(see clause</w:t>
      </w:r>
      <w:r>
        <w:rPr>
          <w:lang w:eastAsia="zh-CN"/>
        </w:rPr>
        <w:t xml:space="preserve"> </w:t>
      </w:r>
      <w:r w:rsidRPr="00F11966">
        <w:rPr>
          <w:lang w:eastAsia="zh-CN"/>
        </w:rPr>
        <w:t>5.4.2.2 of 3GPP</w:t>
      </w:r>
      <w:r>
        <w:rPr>
          <w:lang w:eastAsia="zh-CN"/>
        </w:rPr>
        <w:t xml:space="preserve"> </w:t>
      </w:r>
      <w:r w:rsidRPr="00F11966">
        <w:rPr>
          <w:lang w:eastAsia="zh-CN"/>
        </w:rPr>
        <w:t>TS</w:t>
      </w:r>
      <w:r>
        <w:rPr>
          <w:lang w:eastAsia="zh-CN"/>
        </w:rPr>
        <w:t xml:space="preserve"> </w:t>
      </w:r>
      <w:r w:rsidRPr="00F11966">
        <w:rPr>
          <w:lang w:eastAsia="zh-CN"/>
        </w:rPr>
        <w:t>23.287</w:t>
      </w:r>
      <w:r>
        <w:rPr>
          <w:lang w:eastAsia="zh-CN"/>
        </w:rPr>
        <w:t>.</w:t>
      </w:r>
    </w:p>
    <w:p w14:paraId="0909AAED"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52EEFC7F" w14:textId="77777777" w:rsidR="00E92CBF" w:rsidRPr="00F11966" w:rsidRDefault="00E92CBF" w:rsidP="00E92CBF">
      <w:pPr>
        <w:pStyle w:val="PL"/>
      </w:pPr>
      <w:r w:rsidRPr="00F11966">
        <w:rPr>
          <w:lang w:val="en-US"/>
        </w:rPr>
        <w:t xml:space="preserve">          $ref: </w:t>
      </w:r>
      <w:r w:rsidRPr="00F11966">
        <w:t>'#/components/schemas/Uinteger'</w:t>
      </w:r>
    </w:p>
    <w:p w14:paraId="6D4714B0"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snapToGrid w:val="0"/>
        </w:rPr>
        <w:t>When present, it shall</w:t>
      </w:r>
      <w:r w:rsidRPr="00F11966">
        <w:t xml:space="preserve"> represent the Range in the unit of meters </w:t>
      </w:r>
      <w:r>
        <w:rPr>
          <w:lang w:eastAsia="zh-CN"/>
        </w:rPr>
        <w:t xml:space="preserve">(see clause </w:t>
      </w:r>
      <w:r w:rsidRPr="00F11966">
        <w:rPr>
          <w:lang w:eastAsia="zh-CN"/>
        </w:rPr>
        <w:t>5.</w:t>
      </w:r>
      <w:r>
        <w:rPr>
          <w:lang w:eastAsia="zh-CN"/>
        </w:rPr>
        <w:t xml:space="preserve">4.2.4 of 3GPP TS </w:t>
      </w:r>
      <w:r w:rsidRPr="00F11966">
        <w:rPr>
          <w:lang w:eastAsia="zh-CN"/>
        </w:rPr>
        <w:t>23.287</w:t>
      </w:r>
      <w:r>
        <w:rPr>
          <w:lang w:eastAsia="zh-CN"/>
        </w:rPr>
        <w:t>.</w:t>
      </w:r>
    </w:p>
    <w:p w14:paraId="35596908"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421F2A07" w14:textId="77777777" w:rsidR="00E92CBF" w:rsidRPr="00F11966" w:rsidRDefault="00E92CBF" w:rsidP="00E92CBF">
      <w:pPr>
        <w:pStyle w:val="PL"/>
      </w:pPr>
      <w:r w:rsidRPr="00F11966">
        <w:t xml:space="preserve">      type: object</w:t>
      </w:r>
    </w:p>
    <w:p w14:paraId="409C2B61" w14:textId="77777777" w:rsidR="00E92CBF" w:rsidRPr="00F11966" w:rsidRDefault="00E92CBF" w:rsidP="00E92CBF">
      <w:pPr>
        <w:pStyle w:val="PL"/>
      </w:pPr>
      <w:r w:rsidRPr="00F11966">
        <w:t xml:space="preserve">      properties:</w:t>
      </w:r>
    </w:p>
    <w:p w14:paraId="4239041A"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205F2773" w14:textId="77777777" w:rsidR="00E92CBF" w:rsidRPr="00F11966" w:rsidRDefault="00E92CBF" w:rsidP="00E92CBF">
      <w:pPr>
        <w:pStyle w:val="PL"/>
      </w:pPr>
      <w:r w:rsidRPr="00F11966">
        <w:rPr>
          <w:lang w:val="en-US"/>
        </w:rPr>
        <w:t xml:space="preserve">          $ref: </w:t>
      </w:r>
      <w:r w:rsidRPr="00F11966">
        <w:t>'#/components/schemas/BitRate'</w:t>
      </w:r>
    </w:p>
    <w:p w14:paraId="6CF5DB97"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snapToGrid w:val="0"/>
        </w:rPr>
        <w:t>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p w14:paraId="7D791D9F"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2A725B78" w14:textId="77777777" w:rsidR="00E92CBF" w:rsidRPr="00F11966" w:rsidRDefault="00E92CBF" w:rsidP="00E92CBF">
      <w:pPr>
        <w:pStyle w:val="PL"/>
      </w:pPr>
      <w:r w:rsidRPr="00F11966">
        <w:rPr>
          <w:lang w:val="en-US"/>
        </w:rPr>
        <w:t xml:space="preserve">          $ref: </w:t>
      </w:r>
      <w:r w:rsidRPr="00F11966">
        <w:t>'#/components/schemas/BitRate'</w:t>
      </w:r>
    </w:p>
    <w:p w14:paraId="34231245"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snapToGrid w:val="0"/>
        </w:rPr>
        <w:t>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p w14:paraId="002BC411" w14:textId="77777777" w:rsidR="00E92CBF" w:rsidRPr="00F11966" w:rsidRDefault="00E92CBF" w:rsidP="00E92CBF">
      <w:pPr>
        <w:pStyle w:val="PL"/>
        <w:rPr>
          <w:lang w:val="en-US"/>
        </w:rPr>
      </w:pPr>
      <w:r w:rsidRPr="00F11966">
        <w:rPr>
          <w:lang w:val="en-US"/>
        </w:rPr>
        <w:t xml:space="preserve">    UtraLocation:</w:t>
      </w:r>
    </w:p>
    <w:p w14:paraId="2A0D7FDE" w14:textId="77777777" w:rsidR="00E92CBF" w:rsidRPr="00F11966" w:rsidRDefault="00E92CBF" w:rsidP="00E92CBF">
      <w:pPr>
        <w:pStyle w:val="PL"/>
        <w:rPr>
          <w:lang w:val="en-US"/>
        </w:rPr>
      </w:pPr>
      <w:r w:rsidRPr="00F11966">
        <w:rPr>
          <w:lang w:val="en-US"/>
        </w:rPr>
        <w:t xml:space="preserve">      type: object</w:t>
      </w:r>
    </w:p>
    <w:p w14:paraId="62EF2A42" w14:textId="77777777" w:rsidR="00E92CBF" w:rsidRPr="00F11966" w:rsidRDefault="00E92CBF" w:rsidP="00E92CBF">
      <w:pPr>
        <w:pStyle w:val="PL"/>
        <w:rPr>
          <w:lang w:val="en-US"/>
        </w:rPr>
      </w:pPr>
      <w:r w:rsidRPr="00F11966">
        <w:rPr>
          <w:lang w:val="en-US"/>
        </w:rPr>
        <w:t xml:space="preserve">      oneOf:</w:t>
      </w:r>
    </w:p>
    <w:p w14:paraId="0C352090" w14:textId="77777777" w:rsidR="00E92CBF" w:rsidRPr="00F11966" w:rsidRDefault="00E92CBF" w:rsidP="00E92CBF">
      <w:pPr>
        <w:pStyle w:val="PL"/>
        <w:rPr>
          <w:lang w:val="en-US"/>
        </w:rPr>
      </w:pPr>
      <w:r w:rsidRPr="00F11966">
        <w:rPr>
          <w:lang w:val="en-US"/>
        </w:rPr>
        <w:t xml:space="preserve">        - required:</w:t>
      </w:r>
    </w:p>
    <w:p w14:paraId="6D2EEE14" w14:textId="77777777" w:rsidR="00E92CBF" w:rsidRPr="00F11966" w:rsidRDefault="00E92CBF" w:rsidP="00E92CBF">
      <w:pPr>
        <w:pStyle w:val="PL"/>
        <w:rPr>
          <w:lang w:val="en-US"/>
        </w:rPr>
      </w:pPr>
      <w:r w:rsidRPr="00F11966">
        <w:rPr>
          <w:lang w:val="en-US"/>
        </w:rPr>
        <w:t xml:space="preserve">          - cgi</w:t>
      </w:r>
    </w:p>
    <w:p w14:paraId="3C707731" w14:textId="77777777" w:rsidR="00E92CBF" w:rsidRPr="00F11966" w:rsidRDefault="00E92CBF" w:rsidP="00E92CBF">
      <w:pPr>
        <w:pStyle w:val="PL"/>
        <w:rPr>
          <w:lang w:val="en-US"/>
        </w:rPr>
      </w:pPr>
      <w:r w:rsidRPr="00F11966">
        <w:rPr>
          <w:lang w:val="en-US"/>
        </w:rPr>
        <w:t xml:space="preserve">        - required:</w:t>
      </w:r>
    </w:p>
    <w:p w14:paraId="41996B71" w14:textId="77777777" w:rsidR="00E92CBF" w:rsidRPr="00F11966" w:rsidRDefault="00E92CBF" w:rsidP="00E92CBF">
      <w:pPr>
        <w:pStyle w:val="PL"/>
        <w:rPr>
          <w:lang w:val="en-US"/>
        </w:rPr>
      </w:pPr>
      <w:r w:rsidRPr="00F11966">
        <w:rPr>
          <w:lang w:val="en-US"/>
        </w:rPr>
        <w:t xml:space="preserve">          - sai</w:t>
      </w:r>
    </w:p>
    <w:p w14:paraId="35BBA352" w14:textId="77777777" w:rsidR="00E92CBF" w:rsidRPr="00F11966" w:rsidRDefault="00E92CBF" w:rsidP="00E92CBF">
      <w:pPr>
        <w:pStyle w:val="PL"/>
        <w:rPr>
          <w:lang w:val="en-US"/>
        </w:rPr>
      </w:pPr>
      <w:r w:rsidRPr="00F11966">
        <w:rPr>
          <w:lang w:val="en-US"/>
        </w:rPr>
        <w:t xml:space="preserve">        - required:</w:t>
      </w:r>
    </w:p>
    <w:p w14:paraId="7A754F63" w14:textId="77777777" w:rsidR="00E92CBF" w:rsidRPr="00F11966" w:rsidRDefault="00E92CBF" w:rsidP="00E92CBF">
      <w:pPr>
        <w:pStyle w:val="PL"/>
        <w:rPr>
          <w:lang w:val="en-US"/>
        </w:rPr>
      </w:pPr>
      <w:r w:rsidRPr="00F11966">
        <w:rPr>
          <w:lang w:val="en-US"/>
        </w:rPr>
        <w:t xml:space="preserve">          - rai</w:t>
      </w:r>
    </w:p>
    <w:p w14:paraId="21D1F305" w14:textId="6EE37DE8" w:rsidR="008B319F" w:rsidRDefault="008B319F" w:rsidP="008B319F">
      <w:pPr>
        <w:pStyle w:val="PL"/>
      </w:pPr>
      <w:r>
        <w:rPr>
          <w:rFonts w:cs="Arial"/>
          <w:szCs w:val="18"/>
          <w:lang w:eastAsia="en-GB"/>
        </w:rPr>
        <w:t xml:space="preserve">      </w:t>
      </w:r>
      <w:r w:rsidR="00807ED9">
        <w:rPr>
          <w:rFonts w:cs="Arial"/>
          <w:szCs w:val="18"/>
          <w:lang w:eastAsia="en-GB"/>
        </w:rPr>
        <w:t>d</w:t>
      </w:r>
      <w:r>
        <w:rPr>
          <w:rFonts w:cs="Arial"/>
          <w:szCs w:val="18"/>
          <w:lang w:eastAsia="en-GB"/>
        </w:rPr>
        <w:t xml:space="preserve">escription: </w:t>
      </w:r>
      <w:r w:rsidRPr="00F11966">
        <w:t>Exactly one of cgi, sai or lai shall be present</w:t>
      </w:r>
      <w:r>
        <w:t>.</w:t>
      </w:r>
    </w:p>
    <w:p w14:paraId="01737790" w14:textId="77777777" w:rsidR="00E92CBF" w:rsidRPr="00F11966" w:rsidRDefault="00E92CBF" w:rsidP="00E92CBF">
      <w:pPr>
        <w:pStyle w:val="PL"/>
        <w:rPr>
          <w:lang w:val="en-US"/>
        </w:rPr>
      </w:pPr>
      <w:r w:rsidRPr="00F11966">
        <w:rPr>
          <w:lang w:val="en-US"/>
        </w:rPr>
        <w:t xml:space="preserve">      properties:</w:t>
      </w:r>
    </w:p>
    <w:p w14:paraId="45BE86AF" w14:textId="77777777" w:rsidR="00E92CBF" w:rsidRPr="00F11966" w:rsidRDefault="00E92CBF" w:rsidP="00E92CBF">
      <w:pPr>
        <w:pStyle w:val="PL"/>
        <w:rPr>
          <w:lang w:val="en-US"/>
        </w:rPr>
      </w:pPr>
      <w:r w:rsidRPr="00F11966">
        <w:rPr>
          <w:lang w:val="en-US"/>
        </w:rPr>
        <w:t xml:space="preserve">        cgi:</w:t>
      </w:r>
    </w:p>
    <w:p w14:paraId="3941CA55" w14:textId="77777777" w:rsidR="00E92CBF" w:rsidRPr="00F11966" w:rsidRDefault="00E92CBF" w:rsidP="00E92CBF">
      <w:pPr>
        <w:pStyle w:val="PL"/>
        <w:rPr>
          <w:lang w:val="en-US"/>
        </w:rPr>
      </w:pPr>
      <w:r w:rsidRPr="00F11966">
        <w:rPr>
          <w:lang w:val="en-US"/>
        </w:rPr>
        <w:t xml:space="preserve">          $ref: '#/components/schemas/CellGlobalId'</w:t>
      </w:r>
    </w:p>
    <w:p w14:paraId="4DA9CE9C"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rPr>
        <w:t xml:space="preserve">Cell Global Identification. See </w:t>
      </w:r>
      <w:r>
        <w:rPr>
          <w:rFonts w:cs="Arial"/>
          <w:szCs w:val="18"/>
        </w:rPr>
        <w:t xml:space="preserve">3GPP TS </w:t>
      </w:r>
      <w:r w:rsidRPr="00F11966">
        <w:rPr>
          <w:rFonts w:cs="Arial"/>
          <w:szCs w:val="18"/>
        </w:rPr>
        <w:t>23.</w:t>
      </w:r>
      <w:r>
        <w:rPr>
          <w:rFonts w:cs="Arial"/>
          <w:szCs w:val="18"/>
        </w:rPr>
        <w:t>003</w:t>
      </w:r>
      <w:r w:rsidRPr="00F11966">
        <w:rPr>
          <w:rFonts w:cs="Arial"/>
          <w:szCs w:val="18"/>
        </w:rPr>
        <w:t xml:space="preserve">, </w:t>
      </w:r>
      <w:r>
        <w:rPr>
          <w:rFonts w:cs="Arial"/>
          <w:szCs w:val="18"/>
        </w:rPr>
        <w:t xml:space="preserve">clause </w:t>
      </w:r>
      <w:r w:rsidRPr="00F11966">
        <w:rPr>
          <w:rFonts w:cs="Arial"/>
          <w:szCs w:val="18"/>
        </w:rPr>
        <w:t>4.3.1</w:t>
      </w:r>
    </w:p>
    <w:p w14:paraId="2BFBED41" w14:textId="77777777" w:rsidR="00E92CBF" w:rsidRPr="00F11966" w:rsidRDefault="00E92CBF" w:rsidP="00E92CBF">
      <w:pPr>
        <w:pStyle w:val="PL"/>
        <w:rPr>
          <w:lang w:val="en-US"/>
        </w:rPr>
      </w:pPr>
      <w:r w:rsidRPr="00F11966">
        <w:rPr>
          <w:lang w:val="en-US"/>
        </w:rPr>
        <w:t xml:space="preserve">        sai:</w:t>
      </w:r>
    </w:p>
    <w:p w14:paraId="7AC9B04D" w14:textId="77777777" w:rsidR="00E92CBF" w:rsidRPr="00F11966" w:rsidRDefault="00E92CBF" w:rsidP="00E92CBF">
      <w:pPr>
        <w:pStyle w:val="PL"/>
        <w:rPr>
          <w:lang w:val="en-US"/>
        </w:rPr>
      </w:pPr>
      <w:r w:rsidRPr="00F11966">
        <w:rPr>
          <w:lang w:val="en-US"/>
        </w:rPr>
        <w:t xml:space="preserve">          $ref: '#/components/schemas/ServiceAreaId'</w:t>
      </w:r>
    </w:p>
    <w:p w14:paraId="627655F0"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rPr>
        <w:t xml:space="preserve">Service Area Identifier. See </w:t>
      </w:r>
      <w:r>
        <w:rPr>
          <w:rFonts w:cs="Arial"/>
          <w:szCs w:val="18"/>
        </w:rPr>
        <w:t xml:space="preserve">3GPP TS </w:t>
      </w:r>
      <w:r w:rsidRPr="00F11966">
        <w:rPr>
          <w:rFonts w:cs="Arial"/>
          <w:szCs w:val="18"/>
        </w:rPr>
        <w:t>23.003, clause12.5</w:t>
      </w:r>
      <w:r>
        <w:rPr>
          <w:rFonts w:cs="Arial"/>
          <w:szCs w:val="18"/>
        </w:rPr>
        <w:t>.</w:t>
      </w:r>
    </w:p>
    <w:p w14:paraId="267D6413" w14:textId="77777777" w:rsidR="00E92CBF" w:rsidRPr="00F11966" w:rsidRDefault="00E92CBF" w:rsidP="00E92CBF">
      <w:pPr>
        <w:pStyle w:val="PL"/>
        <w:rPr>
          <w:lang w:val="en-US"/>
        </w:rPr>
      </w:pPr>
      <w:r w:rsidRPr="00F11966">
        <w:rPr>
          <w:lang w:val="en-US"/>
        </w:rPr>
        <w:t xml:space="preserve">        lai:</w:t>
      </w:r>
    </w:p>
    <w:p w14:paraId="3374E82C" w14:textId="77777777" w:rsidR="00E92CBF" w:rsidRPr="00F11966" w:rsidRDefault="00E92CBF" w:rsidP="00E92CBF">
      <w:pPr>
        <w:pStyle w:val="PL"/>
        <w:rPr>
          <w:lang w:val="en-US"/>
        </w:rPr>
      </w:pPr>
      <w:r w:rsidRPr="00F11966">
        <w:rPr>
          <w:lang w:val="en-US"/>
        </w:rPr>
        <w:t xml:space="preserve">          $ref: '#/components/schemas/LocationAreaId'</w:t>
      </w:r>
    </w:p>
    <w:p w14:paraId="56C92B0B"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rPr>
        <w:t>Location area identification. 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23.003, clause</w:t>
      </w:r>
      <w:r>
        <w:rPr>
          <w:rFonts w:cs="Arial"/>
          <w:szCs w:val="18"/>
        </w:rPr>
        <w:t xml:space="preserve"> </w:t>
      </w:r>
      <w:r w:rsidRPr="00F11966">
        <w:rPr>
          <w:rFonts w:cs="Arial"/>
          <w:szCs w:val="18"/>
        </w:rPr>
        <w:t>4.1</w:t>
      </w:r>
    </w:p>
    <w:p w14:paraId="26FBAD76" w14:textId="77777777" w:rsidR="00E92CBF" w:rsidRPr="00F11966" w:rsidRDefault="00E92CBF" w:rsidP="00E92CBF">
      <w:pPr>
        <w:pStyle w:val="PL"/>
        <w:rPr>
          <w:lang w:val="en-US"/>
        </w:rPr>
      </w:pPr>
      <w:r w:rsidRPr="00F11966">
        <w:rPr>
          <w:lang w:val="en-US"/>
        </w:rPr>
        <w:t xml:space="preserve">        rai:</w:t>
      </w:r>
    </w:p>
    <w:p w14:paraId="203A5AAA" w14:textId="77777777" w:rsidR="00E92CBF" w:rsidRPr="00F11966" w:rsidRDefault="00E92CBF" w:rsidP="00E92CBF">
      <w:pPr>
        <w:pStyle w:val="PL"/>
        <w:rPr>
          <w:lang w:val="en-US"/>
        </w:rPr>
      </w:pPr>
      <w:r w:rsidRPr="00F11966">
        <w:rPr>
          <w:lang w:val="en-US"/>
        </w:rPr>
        <w:t xml:space="preserve">          $ref: '#/components/schemas/RoutingAreaId'</w:t>
      </w:r>
    </w:p>
    <w:p w14:paraId="55053D84"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rPr>
        <w:t>Routing Area Identification. See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23.003, clause</w:t>
      </w:r>
      <w:r>
        <w:rPr>
          <w:rFonts w:cs="Arial"/>
          <w:szCs w:val="18"/>
        </w:rPr>
        <w:t xml:space="preserve"> </w:t>
      </w:r>
      <w:r w:rsidRPr="00F11966">
        <w:rPr>
          <w:rFonts w:cs="Arial"/>
          <w:szCs w:val="18"/>
        </w:rPr>
        <w:t>4.2</w:t>
      </w:r>
      <w:r>
        <w:rPr>
          <w:rFonts w:cs="Arial"/>
          <w:szCs w:val="18"/>
        </w:rPr>
        <w:t>.</w:t>
      </w:r>
    </w:p>
    <w:p w14:paraId="79B4FA94" w14:textId="77777777" w:rsidR="00E92CBF" w:rsidRPr="00F11966" w:rsidRDefault="00E92CBF" w:rsidP="00E92CBF">
      <w:pPr>
        <w:pStyle w:val="PL"/>
        <w:rPr>
          <w:lang w:val="en-US"/>
        </w:rPr>
      </w:pPr>
      <w:r w:rsidRPr="00F11966">
        <w:rPr>
          <w:lang w:val="en-US"/>
        </w:rPr>
        <w:t xml:space="preserve">        ageOfLocationInformation:</w:t>
      </w:r>
    </w:p>
    <w:p w14:paraId="2EFE0344" w14:textId="77777777" w:rsidR="00E92CBF" w:rsidRPr="00F11966" w:rsidRDefault="00E92CBF" w:rsidP="00E92CBF">
      <w:pPr>
        <w:pStyle w:val="PL"/>
        <w:rPr>
          <w:lang w:val="en-US"/>
        </w:rPr>
      </w:pPr>
      <w:r w:rsidRPr="00F11966">
        <w:rPr>
          <w:lang w:val="en-US"/>
        </w:rPr>
        <w:t xml:space="preserve">          type: integer</w:t>
      </w:r>
    </w:p>
    <w:p w14:paraId="61D01926" w14:textId="77777777" w:rsidR="00E92CBF" w:rsidRPr="00F11966" w:rsidRDefault="00E92CBF" w:rsidP="00E92CBF">
      <w:pPr>
        <w:pStyle w:val="PL"/>
        <w:rPr>
          <w:lang w:val="en-US"/>
        </w:rPr>
      </w:pPr>
      <w:r w:rsidRPr="00F11966">
        <w:rPr>
          <w:lang w:val="en-US"/>
        </w:rPr>
        <w:t xml:space="preserve">          minimum: 0</w:t>
      </w:r>
    </w:p>
    <w:p w14:paraId="0761B1A8" w14:textId="77777777" w:rsidR="00E92CBF" w:rsidRPr="00F11966" w:rsidRDefault="00E92CBF" w:rsidP="00E92CBF">
      <w:pPr>
        <w:pStyle w:val="PL"/>
        <w:rPr>
          <w:lang w:val="en-US"/>
        </w:rPr>
      </w:pPr>
      <w:r w:rsidRPr="00F11966">
        <w:rPr>
          <w:lang w:val="en-US"/>
        </w:rPr>
        <w:t xml:space="preserve">          maximum: 32767</w:t>
      </w:r>
    </w:p>
    <w:p w14:paraId="70B2982C"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w:t>
      </w:r>
      <w:r w:rsidRPr="00F11966">
        <w:rPr>
          <w:rFonts w:cs="Arial"/>
          <w:szCs w:val="18"/>
          <w:lang w:eastAsia="en-GB"/>
        </w:rPr>
        <w:lastRenderedPageBreak/>
        <w:t xml:space="preserve">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49E92E42" w14:textId="77777777" w:rsidR="00E92CBF" w:rsidRPr="00F11966" w:rsidRDefault="00E92CBF" w:rsidP="00E92CBF">
      <w:pPr>
        <w:pStyle w:val="PL"/>
        <w:rPr>
          <w:lang w:val="en-US"/>
        </w:rPr>
      </w:pPr>
      <w:r w:rsidRPr="00F11966">
        <w:rPr>
          <w:lang w:val="en-US"/>
        </w:rPr>
        <w:t xml:space="preserve">        ueLocationTimestamp:</w:t>
      </w:r>
    </w:p>
    <w:p w14:paraId="11A0649C" w14:textId="77777777" w:rsidR="00E92CBF" w:rsidRPr="00F11966" w:rsidRDefault="00E92CBF" w:rsidP="00E92CBF">
      <w:pPr>
        <w:pStyle w:val="PL"/>
        <w:rPr>
          <w:lang w:val="en-US"/>
        </w:rPr>
      </w:pPr>
      <w:r w:rsidRPr="00F11966">
        <w:rPr>
          <w:lang w:val="en-US"/>
        </w:rPr>
        <w:t xml:space="preserve">          $ref: '#/components/schemas/DateTime'</w:t>
      </w:r>
    </w:p>
    <w:p w14:paraId="180B54FF"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UTC time when the UeLocation information was acquired.</w:t>
      </w:r>
    </w:p>
    <w:p w14:paraId="514064DA" w14:textId="77777777" w:rsidR="00E92CBF" w:rsidRPr="00F11966" w:rsidRDefault="00E92CBF" w:rsidP="00E92CBF">
      <w:pPr>
        <w:pStyle w:val="PL"/>
        <w:rPr>
          <w:lang w:val="en-US"/>
        </w:rPr>
      </w:pPr>
      <w:r w:rsidRPr="00F11966">
        <w:rPr>
          <w:lang w:val="en-US"/>
        </w:rPr>
        <w:t xml:space="preserve">        geographicalInformation:</w:t>
      </w:r>
    </w:p>
    <w:p w14:paraId="2E69D12B" w14:textId="77777777" w:rsidR="00E92CBF" w:rsidRPr="00F11966" w:rsidRDefault="00E92CBF" w:rsidP="00E92CBF">
      <w:pPr>
        <w:pStyle w:val="PL"/>
        <w:rPr>
          <w:lang w:val="en-US"/>
        </w:rPr>
      </w:pPr>
      <w:r w:rsidRPr="00F11966">
        <w:rPr>
          <w:lang w:val="en-US"/>
        </w:rPr>
        <w:t xml:space="preserve">          type: string</w:t>
      </w:r>
    </w:p>
    <w:p w14:paraId="2C8A2D86" w14:textId="77777777" w:rsidR="00E92CBF" w:rsidRPr="00F11966" w:rsidRDefault="00E92CBF" w:rsidP="00E92CBF">
      <w:pPr>
        <w:pStyle w:val="PL"/>
        <w:rPr>
          <w:lang w:val="en-US"/>
        </w:rPr>
      </w:pPr>
      <w:r w:rsidRPr="00F11966">
        <w:rPr>
          <w:lang w:val="en-US"/>
        </w:rPr>
        <w:t xml:space="preserve">          pattern: '^[0-9A-F]{16}$'</w:t>
      </w:r>
    </w:p>
    <w:p w14:paraId="7914D396" w14:textId="77777777" w:rsidR="008B319F" w:rsidRDefault="008B319F" w:rsidP="008B319F">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4C012B6C" w14:textId="77777777" w:rsidR="00E92CBF" w:rsidRPr="00F11966" w:rsidRDefault="00E92CBF" w:rsidP="00E92CBF">
      <w:pPr>
        <w:pStyle w:val="PL"/>
        <w:rPr>
          <w:lang w:val="en-US"/>
        </w:rPr>
      </w:pPr>
      <w:r w:rsidRPr="00F11966">
        <w:rPr>
          <w:lang w:val="en-US"/>
        </w:rPr>
        <w:t xml:space="preserve">        geodeticInformation:</w:t>
      </w:r>
    </w:p>
    <w:p w14:paraId="63EB9B7C" w14:textId="77777777" w:rsidR="00E92CBF" w:rsidRPr="00F11966" w:rsidRDefault="00E92CBF" w:rsidP="00E92CBF">
      <w:pPr>
        <w:pStyle w:val="PL"/>
        <w:rPr>
          <w:lang w:val="en-US"/>
        </w:rPr>
      </w:pPr>
      <w:r w:rsidRPr="00F11966">
        <w:rPr>
          <w:lang w:val="en-US"/>
        </w:rPr>
        <w:t xml:space="preserve">          type: string</w:t>
      </w:r>
    </w:p>
    <w:p w14:paraId="60B8C84D" w14:textId="77777777" w:rsidR="00E92CBF" w:rsidRPr="00F11966" w:rsidRDefault="00E92CBF" w:rsidP="00E92CBF">
      <w:pPr>
        <w:pStyle w:val="PL"/>
        <w:rPr>
          <w:lang w:val="en-US"/>
        </w:rPr>
      </w:pPr>
      <w:r w:rsidRPr="00F11966">
        <w:rPr>
          <w:lang w:val="en-US"/>
        </w:rPr>
        <w:t xml:space="preserve">          pattern: '^[0-9A-F]{20}$'</w:t>
      </w:r>
    </w:p>
    <w:p w14:paraId="18DD2046" w14:textId="77777777" w:rsidR="008B319F" w:rsidRDefault="008B319F" w:rsidP="008B319F">
      <w:pPr>
        <w:pStyle w:val="PL"/>
        <w:rPr>
          <w:rFonts w:cs="Arial"/>
          <w:szCs w:val="18"/>
          <w:lang w:eastAsia="en-GB"/>
        </w:rPr>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 </w:t>
      </w:r>
      <w:r w:rsidRPr="00F11966">
        <w:rPr>
          <w:rFonts w:cs="Arial"/>
          <w:szCs w:val="18"/>
          <w:lang w:eastAsia="en-GB"/>
        </w:rPr>
        <w:t>See ITU-T Recommendation</w:t>
      </w:r>
      <w:r>
        <w:rPr>
          <w:rFonts w:cs="Arial"/>
          <w:szCs w:val="18"/>
          <w:lang w:eastAsia="en-GB"/>
        </w:rPr>
        <w:t xml:space="preserve"> </w:t>
      </w:r>
      <w:r w:rsidRPr="00F11966">
        <w:rPr>
          <w:rFonts w:cs="Arial"/>
          <w:szCs w:val="18"/>
          <w:lang w:eastAsia="en-GB"/>
        </w:rPr>
        <w:t>Q.763</w:t>
      </w:r>
      <w:r>
        <w:rPr>
          <w:rFonts w:cs="Arial"/>
          <w:szCs w:val="18"/>
          <w:lang w:eastAsia="en-GB"/>
        </w:rPr>
        <w:t xml:space="preserve"> </w:t>
      </w:r>
      <w:r w:rsidRPr="00F11966">
        <w:rPr>
          <w:rFonts w:cs="Arial"/>
          <w:szCs w:val="18"/>
          <w:lang w:eastAsia="en-GB"/>
        </w:rPr>
        <w:t>(1999)</w:t>
      </w:r>
      <w:r>
        <w:rPr>
          <w:rFonts w:cs="Arial"/>
          <w:szCs w:val="18"/>
          <w:lang w:eastAsia="en-GB"/>
        </w:rPr>
        <w:t xml:space="preserve"> </w:t>
      </w:r>
      <w:r w:rsidRPr="00F11966">
        <w:rPr>
          <w:rFonts w:cs="Arial"/>
          <w:szCs w:val="18"/>
          <w:lang w:eastAsia="en-GB"/>
        </w:rPr>
        <w:t>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BE90D29" w14:textId="77777777" w:rsidR="00E92CBF" w:rsidRPr="00F11966" w:rsidRDefault="00E92CBF" w:rsidP="00E92CBF">
      <w:pPr>
        <w:pStyle w:val="PL"/>
        <w:rPr>
          <w:lang w:val="en-US"/>
        </w:rPr>
      </w:pPr>
      <w:r w:rsidRPr="00F11966">
        <w:rPr>
          <w:lang w:val="en-US"/>
        </w:rPr>
        <w:t xml:space="preserve">    GeraLocation:</w:t>
      </w:r>
    </w:p>
    <w:p w14:paraId="26AAB9E9" w14:textId="77777777" w:rsidR="00E92CBF" w:rsidRPr="00F11966" w:rsidRDefault="00E92CBF" w:rsidP="00E92CBF">
      <w:pPr>
        <w:pStyle w:val="PL"/>
        <w:rPr>
          <w:lang w:val="en-US"/>
        </w:rPr>
      </w:pPr>
      <w:r w:rsidRPr="00F11966">
        <w:rPr>
          <w:lang w:val="en-US"/>
        </w:rPr>
        <w:t xml:space="preserve">      type: object</w:t>
      </w:r>
    </w:p>
    <w:p w14:paraId="7EAAD537" w14:textId="77777777" w:rsidR="00E92CBF" w:rsidRPr="00F11966" w:rsidRDefault="00E92CBF" w:rsidP="00E92CBF">
      <w:pPr>
        <w:pStyle w:val="PL"/>
        <w:rPr>
          <w:lang w:val="en-US"/>
        </w:rPr>
      </w:pPr>
      <w:r w:rsidRPr="00F11966">
        <w:rPr>
          <w:lang w:val="en-US"/>
        </w:rPr>
        <w:t xml:space="preserve">      oneOf:</w:t>
      </w:r>
    </w:p>
    <w:p w14:paraId="7AC29A4F" w14:textId="77777777" w:rsidR="00E92CBF" w:rsidRPr="00F11966" w:rsidRDefault="00E92CBF" w:rsidP="00E92CBF">
      <w:pPr>
        <w:pStyle w:val="PL"/>
        <w:rPr>
          <w:lang w:val="en-US"/>
        </w:rPr>
      </w:pPr>
      <w:r w:rsidRPr="00F11966">
        <w:rPr>
          <w:lang w:val="en-US"/>
        </w:rPr>
        <w:t xml:space="preserve">        - required:</w:t>
      </w:r>
    </w:p>
    <w:p w14:paraId="16A6C84E" w14:textId="77777777" w:rsidR="00E92CBF" w:rsidRPr="00F11966" w:rsidRDefault="00E92CBF" w:rsidP="00E92CBF">
      <w:pPr>
        <w:pStyle w:val="PL"/>
        <w:rPr>
          <w:lang w:val="en-US"/>
        </w:rPr>
      </w:pPr>
      <w:r w:rsidRPr="00F11966">
        <w:rPr>
          <w:lang w:val="en-US"/>
        </w:rPr>
        <w:t xml:space="preserve">          - cgi</w:t>
      </w:r>
    </w:p>
    <w:p w14:paraId="175F18B4" w14:textId="77777777" w:rsidR="00E92CBF" w:rsidRPr="00F11966" w:rsidRDefault="00E92CBF" w:rsidP="00E92CBF">
      <w:pPr>
        <w:pStyle w:val="PL"/>
        <w:rPr>
          <w:lang w:val="en-US"/>
        </w:rPr>
      </w:pPr>
      <w:r w:rsidRPr="00F11966">
        <w:rPr>
          <w:lang w:val="en-US"/>
        </w:rPr>
        <w:t xml:space="preserve">        - required:</w:t>
      </w:r>
    </w:p>
    <w:p w14:paraId="364365FE" w14:textId="77777777" w:rsidR="00E92CBF" w:rsidRPr="00F11966" w:rsidRDefault="00E92CBF" w:rsidP="00E92CBF">
      <w:pPr>
        <w:pStyle w:val="PL"/>
        <w:rPr>
          <w:lang w:val="en-US"/>
        </w:rPr>
      </w:pPr>
      <w:r w:rsidRPr="00F11966">
        <w:rPr>
          <w:lang w:val="en-US"/>
        </w:rPr>
        <w:t xml:space="preserve">          - sai</w:t>
      </w:r>
    </w:p>
    <w:p w14:paraId="2FB530CB" w14:textId="77777777" w:rsidR="00884EE9" w:rsidRDefault="00884EE9" w:rsidP="00884EE9">
      <w:pPr>
        <w:pStyle w:val="PL"/>
        <w:rPr>
          <w:lang w:val="en-US"/>
        </w:rPr>
      </w:pPr>
      <w:r>
        <w:rPr>
          <w:lang w:val="en-US"/>
        </w:rPr>
        <w:t xml:space="preserve">        - required:</w:t>
      </w:r>
    </w:p>
    <w:p w14:paraId="551DB19D" w14:textId="77777777" w:rsidR="00884EE9" w:rsidRPr="00F11966" w:rsidRDefault="00884EE9" w:rsidP="00884EE9">
      <w:pPr>
        <w:pStyle w:val="PL"/>
        <w:rPr>
          <w:lang w:val="en-US"/>
        </w:rPr>
      </w:pPr>
      <w:r>
        <w:rPr>
          <w:lang w:val="en-US"/>
        </w:rPr>
        <w:t xml:space="preserve">          - lai</w:t>
      </w:r>
    </w:p>
    <w:p w14:paraId="52AC8861" w14:textId="77777777" w:rsidR="00E92CBF" w:rsidRPr="00F11966" w:rsidRDefault="00E92CBF" w:rsidP="00E92CBF">
      <w:pPr>
        <w:pStyle w:val="PL"/>
        <w:rPr>
          <w:lang w:val="en-US"/>
        </w:rPr>
      </w:pPr>
      <w:r w:rsidRPr="00F11966">
        <w:rPr>
          <w:lang w:val="en-US"/>
        </w:rPr>
        <w:t xml:space="preserve">        - required:</w:t>
      </w:r>
    </w:p>
    <w:p w14:paraId="3FF8D98A" w14:textId="77777777" w:rsidR="00E92CBF" w:rsidRPr="00F11966" w:rsidRDefault="00E92CBF" w:rsidP="00E92CBF">
      <w:pPr>
        <w:pStyle w:val="PL"/>
        <w:rPr>
          <w:lang w:val="en-US"/>
        </w:rPr>
      </w:pPr>
      <w:r w:rsidRPr="00F11966">
        <w:rPr>
          <w:lang w:val="en-US"/>
        </w:rPr>
        <w:t xml:space="preserve">          - rai</w:t>
      </w:r>
    </w:p>
    <w:p w14:paraId="13407E87" w14:textId="48D3BC04" w:rsidR="00615F32" w:rsidRDefault="00615F32" w:rsidP="00615F32">
      <w:pPr>
        <w:pStyle w:val="PL"/>
      </w:pPr>
      <w:r>
        <w:t xml:space="preserve">      </w:t>
      </w:r>
      <w:r w:rsidR="00AB662F">
        <w:t>d</w:t>
      </w:r>
      <w:r>
        <w:t xml:space="preserve">escription: </w:t>
      </w:r>
      <w:r w:rsidRPr="00F11966">
        <w:t>Exactly one of cgi, sai or lai shall be present</w:t>
      </w:r>
      <w:r>
        <w:t>.</w:t>
      </w:r>
    </w:p>
    <w:p w14:paraId="48BE56FA" w14:textId="77777777" w:rsidR="00E92CBF" w:rsidRPr="00F11966" w:rsidRDefault="00E92CBF" w:rsidP="00E92CBF">
      <w:pPr>
        <w:pStyle w:val="PL"/>
        <w:rPr>
          <w:lang w:val="en-US"/>
        </w:rPr>
      </w:pPr>
      <w:r w:rsidRPr="00F11966">
        <w:rPr>
          <w:lang w:val="en-US"/>
        </w:rPr>
        <w:t xml:space="preserve">      properties:</w:t>
      </w:r>
    </w:p>
    <w:p w14:paraId="491B987A" w14:textId="77777777" w:rsidR="00E92CBF" w:rsidRPr="00F11966" w:rsidRDefault="00E92CBF" w:rsidP="00E92CBF">
      <w:pPr>
        <w:pStyle w:val="PL"/>
        <w:rPr>
          <w:lang w:val="en-US"/>
        </w:rPr>
      </w:pPr>
      <w:r w:rsidRPr="00F11966">
        <w:rPr>
          <w:lang w:val="en-US"/>
        </w:rPr>
        <w:t xml:space="preserve">        locationNumber:</w:t>
      </w:r>
    </w:p>
    <w:p w14:paraId="42B54A20" w14:textId="77777777" w:rsidR="00E92CBF" w:rsidRPr="00F11966" w:rsidRDefault="00E92CBF" w:rsidP="00E92CBF">
      <w:pPr>
        <w:pStyle w:val="PL"/>
        <w:rPr>
          <w:lang w:val="en-US"/>
        </w:rPr>
      </w:pPr>
      <w:r w:rsidRPr="00F11966">
        <w:rPr>
          <w:lang w:val="en-US"/>
        </w:rPr>
        <w:t xml:space="preserve">          type: string</w:t>
      </w:r>
    </w:p>
    <w:p w14:paraId="18056D9E"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3FE9843E" w14:textId="77777777" w:rsidR="00E92CBF" w:rsidRPr="00F11966" w:rsidRDefault="00E92CBF" w:rsidP="00E92CBF">
      <w:pPr>
        <w:pStyle w:val="PL"/>
        <w:rPr>
          <w:lang w:val="en-US"/>
        </w:rPr>
      </w:pPr>
      <w:r w:rsidRPr="00F11966">
        <w:rPr>
          <w:lang w:val="en-US"/>
        </w:rPr>
        <w:t xml:space="preserve">        cgi:</w:t>
      </w:r>
    </w:p>
    <w:p w14:paraId="7C831776" w14:textId="77777777" w:rsidR="00E92CBF" w:rsidRPr="00F11966" w:rsidRDefault="00E92CBF" w:rsidP="00E92CBF">
      <w:pPr>
        <w:pStyle w:val="PL"/>
        <w:rPr>
          <w:lang w:val="en-US"/>
        </w:rPr>
      </w:pPr>
      <w:r w:rsidRPr="00F11966">
        <w:rPr>
          <w:lang w:val="en-US"/>
        </w:rPr>
        <w:t xml:space="preserve">          $ref: '#/components/schemas/CellGlobalId'</w:t>
      </w:r>
    </w:p>
    <w:p w14:paraId="10B3DD48" w14:textId="5F3CBD1D" w:rsidR="00615F32" w:rsidRDefault="00615F32" w:rsidP="00615F32">
      <w:pPr>
        <w:pStyle w:val="PL"/>
      </w:pPr>
      <w:r>
        <w:t xml:space="preserve"> </w:t>
      </w:r>
      <w:r w:rsidRPr="00F11966">
        <w:t xml:space="preserve">  </w:t>
      </w:r>
      <w:r>
        <w:t xml:space="preserve"> </w:t>
      </w:r>
      <w:r w:rsidRPr="00F11966">
        <w:t xml:space="preserve">    </w:t>
      </w:r>
      <w:r>
        <w:t xml:space="preserve">  </w:t>
      </w:r>
      <w:r w:rsidRPr="00F11966">
        <w:t>description:</w:t>
      </w:r>
      <w:r>
        <w:t xml:space="preserve"> </w:t>
      </w:r>
      <w:r w:rsidRPr="00F11966">
        <w:rPr>
          <w:rFonts w:cs="Arial"/>
          <w:szCs w:val="18"/>
        </w:rPr>
        <w:t>Cell Global Identification. See 3GPP TS 23.003, clause 4.3.1</w:t>
      </w:r>
      <w:r>
        <w:rPr>
          <w:rFonts w:cs="Arial"/>
          <w:szCs w:val="18"/>
        </w:rPr>
        <w:t>.</w:t>
      </w:r>
    </w:p>
    <w:p w14:paraId="39745CC9" w14:textId="77777777" w:rsidR="00884EE9" w:rsidRDefault="00884EE9" w:rsidP="00884EE9">
      <w:pPr>
        <w:pStyle w:val="PL"/>
        <w:rPr>
          <w:lang w:val="en-US"/>
        </w:rPr>
      </w:pPr>
      <w:r>
        <w:rPr>
          <w:lang w:val="en-US"/>
        </w:rPr>
        <w:t xml:space="preserve">        rai:</w:t>
      </w:r>
    </w:p>
    <w:p w14:paraId="4018519A" w14:textId="77777777" w:rsidR="00884EE9" w:rsidRPr="00F11966" w:rsidRDefault="00884EE9" w:rsidP="00884EE9">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4C27FB02" w14:textId="77777777" w:rsidR="00E92CBF" w:rsidRPr="00F11966" w:rsidRDefault="00E92CBF" w:rsidP="00E92CBF">
      <w:pPr>
        <w:pStyle w:val="PL"/>
        <w:rPr>
          <w:lang w:val="en-US"/>
        </w:rPr>
      </w:pPr>
      <w:r w:rsidRPr="00F11966">
        <w:rPr>
          <w:lang w:val="en-US"/>
        </w:rPr>
        <w:t xml:space="preserve">        sai:</w:t>
      </w:r>
    </w:p>
    <w:p w14:paraId="34D5605B" w14:textId="77777777" w:rsidR="00E92CBF" w:rsidRPr="00F11966" w:rsidRDefault="00E92CBF" w:rsidP="00E92CBF">
      <w:pPr>
        <w:pStyle w:val="PL"/>
        <w:rPr>
          <w:lang w:val="en-US"/>
        </w:rPr>
      </w:pPr>
      <w:r w:rsidRPr="00F11966">
        <w:rPr>
          <w:lang w:val="en-US"/>
        </w:rPr>
        <w:t xml:space="preserve">          $ref: '#/components/schemas/ServiceAreaId'</w:t>
      </w:r>
    </w:p>
    <w:p w14:paraId="232193F5"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Service Area Identifier. See 3GPP TS 23.003, clause 12.5</w:t>
      </w:r>
      <w:r>
        <w:rPr>
          <w:rFonts w:cs="Arial"/>
          <w:szCs w:val="18"/>
        </w:rPr>
        <w:t>.</w:t>
      </w:r>
    </w:p>
    <w:p w14:paraId="78DE5AB9" w14:textId="77777777" w:rsidR="00E92CBF" w:rsidRPr="00F11966" w:rsidRDefault="00E92CBF" w:rsidP="00E92CBF">
      <w:pPr>
        <w:pStyle w:val="PL"/>
        <w:rPr>
          <w:lang w:val="en-US"/>
        </w:rPr>
      </w:pPr>
      <w:r w:rsidRPr="00F11966">
        <w:rPr>
          <w:lang w:val="en-US"/>
        </w:rPr>
        <w:t xml:space="preserve">        lai:</w:t>
      </w:r>
    </w:p>
    <w:p w14:paraId="054B58FB" w14:textId="77777777" w:rsidR="00E92CBF" w:rsidRPr="00F11966" w:rsidRDefault="00E92CBF" w:rsidP="00E92CBF">
      <w:pPr>
        <w:pStyle w:val="PL"/>
        <w:rPr>
          <w:lang w:val="en-US"/>
        </w:rPr>
      </w:pPr>
      <w:r w:rsidRPr="00F11966">
        <w:rPr>
          <w:lang w:val="en-US"/>
        </w:rPr>
        <w:t xml:space="preserve">          $ref: '#/components/schemas/LocationAreaId'</w:t>
      </w:r>
    </w:p>
    <w:p w14:paraId="6052CF17"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Location Area identification. See 3GPP TS 23.003, clause 4.1</w:t>
      </w:r>
      <w:r>
        <w:rPr>
          <w:rFonts w:cs="Arial"/>
          <w:szCs w:val="18"/>
        </w:rPr>
        <w:t>.</w:t>
      </w:r>
    </w:p>
    <w:p w14:paraId="36A14CB5" w14:textId="77777777" w:rsidR="00E92CBF" w:rsidRPr="00F11966" w:rsidRDefault="00E92CBF" w:rsidP="00E92CBF">
      <w:pPr>
        <w:pStyle w:val="PL"/>
        <w:rPr>
          <w:lang w:val="en-US"/>
        </w:rPr>
      </w:pPr>
      <w:r w:rsidRPr="00F11966">
        <w:rPr>
          <w:lang w:val="en-US"/>
        </w:rPr>
        <w:t xml:space="preserve">        vlrNumber:</w:t>
      </w:r>
    </w:p>
    <w:p w14:paraId="65088615" w14:textId="77777777" w:rsidR="00E92CBF" w:rsidRPr="00F11966" w:rsidRDefault="00E92CBF" w:rsidP="00E92CBF">
      <w:pPr>
        <w:pStyle w:val="PL"/>
        <w:rPr>
          <w:lang w:val="en-US"/>
        </w:rPr>
      </w:pPr>
      <w:r w:rsidRPr="00F11966">
        <w:rPr>
          <w:lang w:val="en-US"/>
        </w:rPr>
        <w:t xml:space="preserve">          type: string</w:t>
      </w:r>
    </w:p>
    <w:p w14:paraId="1504BA74"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130CB4AA" w14:textId="77777777" w:rsidR="00E92CBF" w:rsidRPr="00F11966" w:rsidRDefault="00E92CBF" w:rsidP="00E92CBF">
      <w:pPr>
        <w:pStyle w:val="PL"/>
        <w:rPr>
          <w:lang w:val="en-US"/>
        </w:rPr>
      </w:pPr>
      <w:r w:rsidRPr="00F11966">
        <w:rPr>
          <w:lang w:val="en-US"/>
        </w:rPr>
        <w:t xml:space="preserve">        mscNumber:</w:t>
      </w:r>
    </w:p>
    <w:p w14:paraId="697B99D9" w14:textId="77777777" w:rsidR="00E92CBF" w:rsidRPr="00F11966" w:rsidRDefault="00E92CBF" w:rsidP="00E92CBF">
      <w:pPr>
        <w:pStyle w:val="PL"/>
        <w:rPr>
          <w:lang w:val="en-US"/>
        </w:rPr>
      </w:pPr>
      <w:r w:rsidRPr="00F11966">
        <w:rPr>
          <w:lang w:val="en-US"/>
        </w:rPr>
        <w:t xml:space="preserve">          type: string</w:t>
      </w:r>
    </w:p>
    <w:p w14:paraId="31185FFC"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45CA0D99" w14:textId="77777777" w:rsidR="00E92CBF" w:rsidRPr="00F11966" w:rsidRDefault="00E92CBF" w:rsidP="00E92CBF">
      <w:pPr>
        <w:pStyle w:val="PL"/>
        <w:rPr>
          <w:lang w:val="en-US"/>
        </w:rPr>
      </w:pPr>
      <w:r w:rsidRPr="00F11966">
        <w:rPr>
          <w:lang w:val="en-US"/>
        </w:rPr>
        <w:t xml:space="preserve">        ageOfLocationInformation:</w:t>
      </w:r>
    </w:p>
    <w:p w14:paraId="73787268" w14:textId="77777777" w:rsidR="00E92CBF" w:rsidRPr="00F11966" w:rsidRDefault="00E92CBF" w:rsidP="00E92CBF">
      <w:pPr>
        <w:pStyle w:val="PL"/>
        <w:rPr>
          <w:lang w:val="en-US"/>
        </w:rPr>
      </w:pPr>
      <w:r w:rsidRPr="00F11966">
        <w:rPr>
          <w:lang w:val="en-US"/>
        </w:rPr>
        <w:t xml:space="preserve">          type: integer</w:t>
      </w:r>
    </w:p>
    <w:p w14:paraId="6EC9F916" w14:textId="77777777" w:rsidR="00E92CBF" w:rsidRPr="00F11966" w:rsidRDefault="00E92CBF" w:rsidP="00E92CBF">
      <w:pPr>
        <w:pStyle w:val="PL"/>
        <w:rPr>
          <w:lang w:val="en-US"/>
        </w:rPr>
      </w:pPr>
      <w:r w:rsidRPr="00F11966">
        <w:rPr>
          <w:lang w:val="en-US"/>
        </w:rPr>
        <w:t xml:space="preserve">          minimum: 0</w:t>
      </w:r>
    </w:p>
    <w:p w14:paraId="5565C431" w14:textId="77777777" w:rsidR="00E92CBF" w:rsidRPr="00F11966" w:rsidRDefault="00E92CBF" w:rsidP="00E92CBF">
      <w:pPr>
        <w:pStyle w:val="PL"/>
        <w:rPr>
          <w:lang w:val="en-US"/>
        </w:rPr>
      </w:pPr>
      <w:r w:rsidRPr="00F11966">
        <w:rPr>
          <w:lang w:val="en-US"/>
        </w:rPr>
        <w:t xml:space="preserve">          maximum: 32767</w:t>
      </w:r>
    </w:p>
    <w:p w14:paraId="68D36180"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elapsed time in minutes since the last network contact of the mobile station.</w:t>
      </w:r>
      <w:r>
        <w:rPr>
          <w:rFonts w:cs="Arial"/>
          <w:szCs w:val="18"/>
          <w:lang w:eastAsia="en-GB"/>
        </w:rPr>
        <w:t xml:space="preserve">  </w:t>
      </w:r>
      <w:r w:rsidRPr="00F11966">
        <w:rPr>
          <w:rFonts w:cs="Arial"/>
          <w:szCs w:val="18"/>
          <w:lang w:eastAsia="en-GB"/>
        </w:rPr>
        <w:t xml:space="preserve">Value "0" indicates that the location information was obtained after a successful paging procedure for Active Location Retrieval when the UE is in idle mode or after a successful </w:t>
      </w:r>
      <w:r w:rsidRPr="00F11966">
        <w:rPr>
          <w:lang w:eastAsia="en-GB"/>
        </w:rPr>
        <w:t>location reporting</w:t>
      </w:r>
      <w:r w:rsidRPr="00F11966">
        <w:rPr>
          <w:rFonts w:cs="Arial"/>
          <w:szCs w:val="18"/>
          <w:lang w:eastAsia="en-GB"/>
        </w:rPr>
        <w:t xml:space="preserve"> procedure the UE is in connected mode.Any other value than "0" indicates that the location information is the last known one.See </w:t>
      </w:r>
      <w:r w:rsidRPr="00F11966">
        <w:rPr>
          <w:lang w:eastAsia="en-GB"/>
        </w:rPr>
        <w:t>3GPP</w:t>
      </w:r>
      <w:r>
        <w:rPr>
          <w:lang w:eastAsia="en-GB"/>
        </w:rPr>
        <w:t xml:space="preserve"> TS </w:t>
      </w:r>
      <w:r w:rsidRPr="00F11966">
        <w:rPr>
          <w:lang w:eastAsia="en-GB"/>
        </w:rPr>
        <w:t>29.002 clause</w:t>
      </w:r>
      <w:r>
        <w:rPr>
          <w:lang w:eastAsia="en-GB"/>
        </w:rPr>
        <w:t xml:space="preserve"> </w:t>
      </w:r>
      <w:r w:rsidRPr="00F11966">
        <w:rPr>
          <w:lang w:eastAsia="en-GB"/>
        </w:rPr>
        <w:t>17.7.8.</w:t>
      </w:r>
    </w:p>
    <w:p w14:paraId="3C2467BD" w14:textId="77777777" w:rsidR="00E92CBF" w:rsidRPr="00F11966" w:rsidRDefault="00E92CBF" w:rsidP="00E92CBF">
      <w:pPr>
        <w:pStyle w:val="PL"/>
        <w:rPr>
          <w:lang w:val="en-US"/>
        </w:rPr>
      </w:pPr>
      <w:r w:rsidRPr="00F11966">
        <w:rPr>
          <w:lang w:val="en-US"/>
        </w:rPr>
        <w:t xml:space="preserve">        ueLocationTimestamp:</w:t>
      </w:r>
    </w:p>
    <w:p w14:paraId="5BAC92A1" w14:textId="77777777" w:rsidR="00E92CBF" w:rsidRPr="00F11966" w:rsidRDefault="00E92CBF" w:rsidP="00E92CBF">
      <w:pPr>
        <w:pStyle w:val="PL"/>
        <w:rPr>
          <w:lang w:val="en-US"/>
        </w:rPr>
      </w:pPr>
      <w:r w:rsidRPr="00F11966">
        <w:rPr>
          <w:lang w:val="en-US"/>
        </w:rPr>
        <w:t xml:space="preserve">          $ref: '#/components/schemas/DateTime'</w:t>
      </w:r>
    </w:p>
    <w:p w14:paraId="75388CFA"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The value represents the UTC time when the UeLocation information was acquired.</w:t>
      </w:r>
    </w:p>
    <w:p w14:paraId="06820395" w14:textId="77777777" w:rsidR="00E92CBF" w:rsidRPr="00F11966" w:rsidRDefault="00E92CBF" w:rsidP="00E92CBF">
      <w:pPr>
        <w:pStyle w:val="PL"/>
        <w:rPr>
          <w:lang w:val="en-US"/>
        </w:rPr>
      </w:pPr>
      <w:r w:rsidRPr="00F11966">
        <w:rPr>
          <w:lang w:val="en-US"/>
        </w:rPr>
        <w:t xml:space="preserve">        geographicalInformation:</w:t>
      </w:r>
    </w:p>
    <w:p w14:paraId="44D01D7B" w14:textId="77777777" w:rsidR="00E92CBF" w:rsidRPr="00F11966" w:rsidRDefault="00E92CBF" w:rsidP="00E92CBF">
      <w:pPr>
        <w:pStyle w:val="PL"/>
        <w:rPr>
          <w:lang w:val="en-US"/>
        </w:rPr>
      </w:pPr>
      <w:r w:rsidRPr="00F11966">
        <w:rPr>
          <w:lang w:val="en-US"/>
        </w:rPr>
        <w:t xml:space="preserve">          type: string</w:t>
      </w:r>
    </w:p>
    <w:p w14:paraId="7F07D3EB" w14:textId="77777777" w:rsidR="00E92CBF" w:rsidRPr="00F11966" w:rsidRDefault="00E92CBF" w:rsidP="00E92CBF">
      <w:pPr>
        <w:pStyle w:val="PL"/>
        <w:rPr>
          <w:lang w:val="en-US"/>
        </w:rPr>
      </w:pPr>
      <w:r w:rsidRPr="00F11966">
        <w:rPr>
          <w:lang w:val="en-US"/>
        </w:rPr>
        <w:t xml:space="preserve">          pattern: '^[0-9A-F]{16}$'</w:t>
      </w:r>
    </w:p>
    <w:p w14:paraId="36C35F72"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 to geographical Information.See 3GPP</w:t>
      </w:r>
      <w:r>
        <w:rPr>
          <w:rFonts w:cs="Arial"/>
          <w:szCs w:val="18"/>
          <w:lang w:eastAsia="en-GB"/>
        </w:rPr>
        <w:t xml:space="preserve"> </w:t>
      </w:r>
      <w:r w:rsidRPr="00F11966">
        <w:rPr>
          <w:rFonts w:cs="Arial"/>
          <w:szCs w:val="18"/>
          <w:lang w:eastAsia="en-GB"/>
        </w:rPr>
        <w:t>TS</w:t>
      </w:r>
      <w:r>
        <w:rPr>
          <w:rFonts w:cs="Arial"/>
          <w:szCs w:val="18"/>
          <w:lang w:eastAsia="en-GB"/>
        </w:rPr>
        <w:t xml:space="preserve"> </w:t>
      </w:r>
      <w:r w:rsidRPr="00F11966">
        <w:rPr>
          <w:rFonts w:cs="Arial"/>
          <w:szCs w:val="18"/>
          <w:lang w:eastAsia="en-GB"/>
        </w:rPr>
        <w:t>23.032 clause</w:t>
      </w:r>
      <w:r>
        <w:rPr>
          <w:rFonts w:cs="Arial"/>
          <w:szCs w:val="18"/>
          <w:lang w:eastAsia="en-GB"/>
        </w:rPr>
        <w:t xml:space="preserve"> </w:t>
      </w:r>
      <w:r w:rsidRPr="00F11966">
        <w:rPr>
          <w:rFonts w:cs="Arial"/>
          <w:szCs w:val="18"/>
          <w:lang w:eastAsia="en-GB"/>
        </w:rPr>
        <w:t>7.3.2. Only the description of an ellipsoid point with uncertainty circle is allowed to be used.</w:t>
      </w:r>
    </w:p>
    <w:p w14:paraId="6A59CF36" w14:textId="77777777" w:rsidR="00E92CBF" w:rsidRPr="00F11966" w:rsidRDefault="00E92CBF" w:rsidP="00E92CBF">
      <w:pPr>
        <w:pStyle w:val="PL"/>
        <w:rPr>
          <w:lang w:val="en-US"/>
        </w:rPr>
      </w:pPr>
      <w:r w:rsidRPr="00F11966">
        <w:rPr>
          <w:lang w:val="en-US"/>
        </w:rPr>
        <w:t xml:space="preserve">        geodeticInformation:</w:t>
      </w:r>
    </w:p>
    <w:p w14:paraId="126F39BD" w14:textId="77777777" w:rsidR="00E92CBF" w:rsidRPr="00F11966" w:rsidRDefault="00E92CBF" w:rsidP="00E92CBF">
      <w:pPr>
        <w:pStyle w:val="PL"/>
        <w:rPr>
          <w:lang w:val="en-US"/>
        </w:rPr>
      </w:pPr>
      <w:r w:rsidRPr="00F11966">
        <w:rPr>
          <w:lang w:val="en-US"/>
        </w:rPr>
        <w:t xml:space="preserve">          type: string</w:t>
      </w:r>
    </w:p>
    <w:p w14:paraId="5006C972" w14:textId="77777777" w:rsidR="00E92CBF" w:rsidRPr="00F11966" w:rsidRDefault="00E92CBF" w:rsidP="00E92CBF">
      <w:pPr>
        <w:pStyle w:val="PL"/>
        <w:rPr>
          <w:lang w:val="en-US"/>
        </w:rPr>
      </w:pPr>
      <w:r w:rsidRPr="00F11966">
        <w:rPr>
          <w:lang w:val="en-US"/>
        </w:rPr>
        <w:t xml:space="preserve">          pattern: '^[0-9A-F]{20}$'</w:t>
      </w:r>
    </w:p>
    <w:p w14:paraId="01ABB3CD"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Refers to Calling Geodetic Location.</w:t>
      </w:r>
      <w:r>
        <w:rPr>
          <w:rFonts w:cs="Arial"/>
          <w:szCs w:val="18"/>
          <w:lang w:eastAsia="en-GB"/>
        </w:rPr>
        <w:t xml:space="preserve">See ITU-T Recommendation </w:t>
      </w:r>
      <w:r w:rsidRPr="00F11966">
        <w:rPr>
          <w:rFonts w:cs="Arial"/>
          <w:szCs w:val="18"/>
          <w:lang w:eastAsia="en-GB"/>
        </w:rPr>
        <w:t>Q.763</w:t>
      </w:r>
      <w:r>
        <w:rPr>
          <w:rFonts w:cs="Arial"/>
          <w:szCs w:val="18"/>
          <w:lang w:eastAsia="en-GB"/>
        </w:rPr>
        <w:t xml:space="preserve"> </w:t>
      </w:r>
      <w:r w:rsidRPr="00F11966">
        <w:rPr>
          <w:rFonts w:cs="Arial"/>
          <w:szCs w:val="18"/>
          <w:lang w:eastAsia="en-GB"/>
        </w:rPr>
        <w:t>(1999) clause</w:t>
      </w:r>
      <w:r>
        <w:rPr>
          <w:rFonts w:cs="Arial"/>
          <w:szCs w:val="18"/>
          <w:lang w:eastAsia="en-GB"/>
        </w:rPr>
        <w:t xml:space="preserve"> </w:t>
      </w:r>
      <w:r w:rsidRPr="00F11966">
        <w:rPr>
          <w:rFonts w:cs="Arial"/>
          <w:szCs w:val="18"/>
          <w:lang w:eastAsia="en-GB"/>
        </w:rPr>
        <w:t>3.88.2. Only the description of an ellipsoid point with uncertainty circle is allowed to be used.</w:t>
      </w:r>
    </w:p>
    <w:p w14:paraId="2F6B06B0" w14:textId="77777777" w:rsidR="00E92CBF" w:rsidRPr="00F11966" w:rsidRDefault="00E92CBF" w:rsidP="00E92CBF">
      <w:pPr>
        <w:pStyle w:val="PL"/>
        <w:rPr>
          <w:lang w:val="en-US"/>
        </w:rPr>
      </w:pPr>
      <w:r w:rsidRPr="00F11966">
        <w:rPr>
          <w:lang w:val="en-US"/>
        </w:rPr>
        <w:t xml:space="preserve">    CellGlobalId:</w:t>
      </w:r>
    </w:p>
    <w:p w14:paraId="37EC5379" w14:textId="77777777" w:rsidR="00E92CBF" w:rsidRPr="00F11966" w:rsidRDefault="00E92CBF" w:rsidP="00E92CBF">
      <w:pPr>
        <w:pStyle w:val="PL"/>
        <w:rPr>
          <w:lang w:val="en-US"/>
        </w:rPr>
      </w:pPr>
      <w:r w:rsidRPr="00F11966">
        <w:rPr>
          <w:lang w:val="en-US"/>
        </w:rPr>
        <w:t xml:space="preserve">      type: object</w:t>
      </w:r>
    </w:p>
    <w:p w14:paraId="004B1204" w14:textId="77777777" w:rsidR="00E92CBF" w:rsidRPr="00F11966" w:rsidRDefault="00E92CBF" w:rsidP="00E92CBF">
      <w:pPr>
        <w:pStyle w:val="PL"/>
        <w:rPr>
          <w:lang w:val="en-US"/>
        </w:rPr>
      </w:pPr>
      <w:r w:rsidRPr="00F11966">
        <w:rPr>
          <w:lang w:val="en-US"/>
        </w:rPr>
        <w:t xml:space="preserve">      required:</w:t>
      </w:r>
    </w:p>
    <w:p w14:paraId="5AFEDAC0" w14:textId="77777777" w:rsidR="00E92CBF" w:rsidRPr="00F11966" w:rsidRDefault="00E92CBF" w:rsidP="00E92CBF">
      <w:pPr>
        <w:pStyle w:val="PL"/>
        <w:rPr>
          <w:lang w:val="en-US"/>
        </w:rPr>
      </w:pPr>
      <w:r w:rsidRPr="00F11966">
        <w:rPr>
          <w:lang w:val="en-US"/>
        </w:rPr>
        <w:lastRenderedPageBreak/>
        <w:t xml:space="preserve">        - plmnId</w:t>
      </w:r>
    </w:p>
    <w:p w14:paraId="7E1AD389" w14:textId="77777777" w:rsidR="00E92CBF" w:rsidRPr="00F11966" w:rsidRDefault="00E92CBF" w:rsidP="00E92CBF">
      <w:pPr>
        <w:pStyle w:val="PL"/>
        <w:rPr>
          <w:lang w:val="en-US"/>
        </w:rPr>
      </w:pPr>
      <w:r w:rsidRPr="00F11966">
        <w:rPr>
          <w:lang w:val="en-US"/>
        </w:rPr>
        <w:t xml:space="preserve">        - lac</w:t>
      </w:r>
    </w:p>
    <w:p w14:paraId="66322A8D" w14:textId="77777777" w:rsidR="00E92CBF" w:rsidRPr="00F11966" w:rsidRDefault="00E92CBF" w:rsidP="00E92CBF">
      <w:pPr>
        <w:pStyle w:val="PL"/>
        <w:rPr>
          <w:lang w:val="en-US"/>
        </w:rPr>
      </w:pPr>
      <w:r w:rsidRPr="00F11966">
        <w:rPr>
          <w:lang w:val="en-US"/>
        </w:rPr>
        <w:t xml:space="preserve">        - cellId</w:t>
      </w:r>
    </w:p>
    <w:p w14:paraId="2D973FC3" w14:textId="77777777" w:rsidR="00E92CBF" w:rsidRPr="00F11966" w:rsidRDefault="00E92CBF" w:rsidP="00E92CBF">
      <w:pPr>
        <w:pStyle w:val="PL"/>
        <w:rPr>
          <w:lang w:val="en-US"/>
        </w:rPr>
      </w:pPr>
      <w:r w:rsidRPr="00F11966">
        <w:rPr>
          <w:lang w:val="en-US"/>
        </w:rPr>
        <w:t xml:space="preserve">      properties:</w:t>
      </w:r>
    </w:p>
    <w:p w14:paraId="1E75DBD5" w14:textId="77777777" w:rsidR="00E92CBF" w:rsidRPr="00F11966" w:rsidRDefault="00E92CBF" w:rsidP="00E92CBF">
      <w:pPr>
        <w:pStyle w:val="PL"/>
        <w:rPr>
          <w:lang w:val="en-US"/>
        </w:rPr>
      </w:pPr>
      <w:r w:rsidRPr="00F11966">
        <w:rPr>
          <w:lang w:val="en-US"/>
        </w:rPr>
        <w:t xml:space="preserve">        plmnId:</w:t>
      </w:r>
    </w:p>
    <w:p w14:paraId="2A7F3280" w14:textId="77777777" w:rsidR="00E92CBF" w:rsidRPr="00F11966" w:rsidRDefault="00E92CBF" w:rsidP="00E92CBF">
      <w:pPr>
        <w:pStyle w:val="PL"/>
        <w:rPr>
          <w:lang w:val="en-US"/>
        </w:rPr>
      </w:pPr>
      <w:r w:rsidRPr="00F11966">
        <w:rPr>
          <w:lang w:val="en-US"/>
        </w:rPr>
        <w:t xml:space="preserve">          $ref: '#/components/schemas/PlmnId'</w:t>
      </w:r>
    </w:p>
    <w:p w14:paraId="61A5BA4F"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PLMN Identity</w:t>
      </w:r>
    </w:p>
    <w:p w14:paraId="6CC13436" w14:textId="77777777" w:rsidR="00E92CBF" w:rsidRPr="00F11966" w:rsidRDefault="00E92CBF" w:rsidP="00E92CBF">
      <w:pPr>
        <w:pStyle w:val="PL"/>
        <w:rPr>
          <w:lang w:val="en-US"/>
        </w:rPr>
      </w:pPr>
      <w:r w:rsidRPr="00F11966">
        <w:rPr>
          <w:lang w:val="en-US"/>
        </w:rPr>
        <w:t xml:space="preserve">        lac:</w:t>
      </w:r>
    </w:p>
    <w:p w14:paraId="4AFCE20B" w14:textId="77777777" w:rsidR="00E92CBF" w:rsidRPr="00F11966" w:rsidRDefault="00E92CBF" w:rsidP="00E92CBF">
      <w:pPr>
        <w:pStyle w:val="PL"/>
        <w:rPr>
          <w:lang w:val="en-US"/>
        </w:rPr>
      </w:pPr>
      <w:r w:rsidRPr="00F11966">
        <w:rPr>
          <w:lang w:val="en-US"/>
        </w:rPr>
        <w:t xml:space="preserve">          type: string</w:t>
      </w:r>
    </w:p>
    <w:p w14:paraId="46DAF47A" w14:textId="77777777" w:rsidR="00884EE9" w:rsidRPr="00F11966" w:rsidRDefault="00884EE9" w:rsidP="00884EE9">
      <w:pPr>
        <w:pStyle w:val="PL"/>
      </w:pPr>
      <w:r w:rsidRPr="00F11966">
        <w:rPr>
          <w:lang w:val="en-US"/>
        </w:rPr>
        <w:t xml:space="preserve">          pattern: '^[A-Fa-f0-9]</w:t>
      </w:r>
      <w:r>
        <w:rPr>
          <w:lang w:val="en-US"/>
        </w:rPr>
        <w:t>{4}</w:t>
      </w:r>
      <w:r w:rsidRPr="00F11966">
        <w:rPr>
          <w:lang w:val="en-US"/>
        </w:rPr>
        <w:t>$'</w:t>
      </w:r>
    </w:p>
    <w:p w14:paraId="6DCD8EAC"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6278A586" w14:textId="77777777" w:rsidR="00E92CBF" w:rsidRPr="00F11966" w:rsidRDefault="00E92CBF" w:rsidP="00E92CBF">
      <w:pPr>
        <w:pStyle w:val="PL"/>
        <w:rPr>
          <w:lang w:val="en-US"/>
        </w:rPr>
      </w:pPr>
      <w:r w:rsidRPr="00F11966">
        <w:rPr>
          <w:lang w:val="en-US"/>
        </w:rPr>
        <w:t xml:space="preserve">        cellId:</w:t>
      </w:r>
    </w:p>
    <w:p w14:paraId="4972E43D" w14:textId="77777777" w:rsidR="00E92CBF" w:rsidRPr="00F11966" w:rsidRDefault="00E92CBF" w:rsidP="00E92CBF">
      <w:pPr>
        <w:pStyle w:val="PL"/>
        <w:rPr>
          <w:lang w:val="en-US"/>
        </w:rPr>
      </w:pPr>
      <w:r w:rsidRPr="00F11966">
        <w:rPr>
          <w:lang w:val="en-US"/>
        </w:rPr>
        <w:t xml:space="preserve">          type: string</w:t>
      </w:r>
    </w:p>
    <w:p w14:paraId="57AADAD7" w14:textId="4F3BAAC0"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2379E215"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Cell Identity</w:t>
      </w:r>
    </w:p>
    <w:p w14:paraId="509A4C69" w14:textId="77777777" w:rsidR="00E92CBF" w:rsidRPr="00F11966" w:rsidRDefault="00E92CBF" w:rsidP="00E92CBF">
      <w:pPr>
        <w:pStyle w:val="PL"/>
        <w:rPr>
          <w:lang w:val="en-US"/>
        </w:rPr>
      </w:pPr>
      <w:r w:rsidRPr="00F11966">
        <w:rPr>
          <w:lang w:val="en-US"/>
        </w:rPr>
        <w:t xml:space="preserve">    ServiceAreaId:</w:t>
      </w:r>
    </w:p>
    <w:p w14:paraId="4A723DF9" w14:textId="77777777" w:rsidR="00E92CBF" w:rsidRPr="00F11966" w:rsidRDefault="00E92CBF" w:rsidP="00E92CBF">
      <w:pPr>
        <w:pStyle w:val="PL"/>
        <w:rPr>
          <w:lang w:val="en-US"/>
        </w:rPr>
      </w:pPr>
      <w:r w:rsidRPr="00F11966">
        <w:rPr>
          <w:lang w:val="en-US"/>
        </w:rPr>
        <w:t xml:space="preserve">      type: object</w:t>
      </w:r>
    </w:p>
    <w:p w14:paraId="1BC04D87" w14:textId="77777777" w:rsidR="00E92CBF" w:rsidRPr="00F11966" w:rsidRDefault="00E92CBF" w:rsidP="00E92CBF">
      <w:pPr>
        <w:pStyle w:val="PL"/>
        <w:rPr>
          <w:lang w:val="en-US"/>
        </w:rPr>
      </w:pPr>
      <w:r w:rsidRPr="00F11966">
        <w:rPr>
          <w:lang w:val="en-US"/>
        </w:rPr>
        <w:t xml:space="preserve">      required:</w:t>
      </w:r>
    </w:p>
    <w:p w14:paraId="3B6B063D" w14:textId="77777777" w:rsidR="00E92CBF" w:rsidRPr="00F11966" w:rsidRDefault="00E92CBF" w:rsidP="00E92CBF">
      <w:pPr>
        <w:pStyle w:val="PL"/>
        <w:rPr>
          <w:lang w:val="en-US"/>
        </w:rPr>
      </w:pPr>
      <w:r w:rsidRPr="00F11966">
        <w:rPr>
          <w:lang w:val="en-US"/>
        </w:rPr>
        <w:t xml:space="preserve">        - plmnId</w:t>
      </w:r>
    </w:p>
    <w:p w14:paraId="13DB35F8" w14:textId="77777777" w:rsidR="00E92CBF" w:rsidRPr="00F11966" w:rsidRDefault="00E92CBF" w:rsidP="00E92CBF">
      <w:pPr>
        <w:pStyle w:val="PL"/>
        <w:rPr>
          <w:lang w:val="en-US"/>
        </w:rPr>
      </w:pPr>
      <w:r w:rsidRPr="00F11966">
        <w:rPr>
          <w:lang w:val="en-US"/>
        </w:rPr>
        <w:t xml:space="preserve">        - lac</w:t>
      </w:r>
    </w:p>
    <w:p w14:paraId="5BB21C78" w14:textId="77777777" w:rsidR="00E92CBF" w:rsidRPr="00F11966" w:rsidRDefault="00E92CBF" w:rsidP="00E92CBF">
      <w:pPr>
        <w:pStyle w:val="PL"/>
        <w:rPr>
          <w:lang w:val="en-US"/>
        </w:rPr>
      </w:pPr>
      <w:r w:rsidRPr="00F11966">
        <w:rPr>
          <w:lang w:val="en-US"/>
        </w:rPr>
        <w:t xml:space="preserve">        - sac</w:t>
      </w:r>
    </w:p>
    <w:p w14:paraId="5AFB1C55" w14:textId="77777777" w:rsidR="00E92CBF" w:rsidRPr="00F11966" w:rsidRDefault="00E92CBF" w:rsidP="00E92CBF">
      <w:pPr>
        <w:pStyle w:val="PL"/>
        <w:rPr>
          <w:lang w:val="en-US"/>
        </w:rPr>
      </w:pPr>
      <w:r w:rsidRPr="00F11966">
        <w:rPr>
          <w:lang w:val="en-US"/>
        </w:rPr>
        <w:t xml:space="preserve">      properties:</w:t>
      </w:r>
    </w:p>
    <w:p w14:paraId="6E7AC291" w14:textId="77777777" w:rsidR="00E92CBF" w:rsidRPr="00F11966" w:rsidRDefault="00E92CBF" w:rsidP="00E92CBF">
      <w:pPr>
        <w:pStyle w:val="PL"/>
        <w:rPr>
          <w:lang w:val="en-US"/>
        </w:rPr>
      </w:pPr>
      <w:r w:rsidRPr="00F11966">
        <w:rPr>
          <w:lang w:val="en-US"/>
        </w:rPr>
        <w:t xml:space="preserve">        plmnId:</w:t>
      </w:r>
    </w:p>
    <w:p w14:paraId="76871EC5" w14:textId="77777777" w:rsidR="00E92CBF" w:rsidRPr="00F11966" w:rsidRDefault="00E92CBF" w:rsidP="00E92CBF">
      <w:pPr>
        <w:pStyle w:val="PL"/>
        <w:rPr>
          <w:lang w:val="en-US"/>
        </w:rPr>
      </w:pPr>
      <w:r w:rsidRPr="00F11966">
        <w:rPr>
          <w:lang w:val="en-US"/>
        </w:rPr>
        <w:t xml:space="preserve">          $ref: '#/components/schemas/PlmnId'</w:t>
      </w:r>
    </w:p>
    <w:p w14:paraId="434F650A" w14:textId="77777777" w:rsidR="00615F32" w:rsidRDefault="00615F32" w:rsidP="00615F32">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PLMN Identity</w:t>
      </w:r>
    </w:p>
    <w:p w14:paraId="38B47390" w14:textId="77777777" w:rsidR="00E92CBF" w:rsidRPr="00F11966" w:rsidRDefault="00E92CBF" w:rsidP="00E92CBF">
      <w:pPr>
        <w:pStyle w:val="PL"/>
        <w:rPr>
          <w:lang w:val="en-US"/>
        </w:rPr>
      </w:pPr>
      <w:r w:rsidRPr="00F11966">
        <w:rPr>
          <w:lang w:val="en-US"/>
        </w:rPr>
        <w:t xml:space="preserve">        lac:</w:t>
      </w:r>
    </w:p>
    <w:p w14:paraId="7DC228DC" w14:textId="77777777" w:rsidR="00E92CBF" w:rsidRPr="00F11966" w:rsidRDefault="00E92CBF" w:rsidP="00E92CBF">
      <w:pPr>
        <w:pStyle w:val="PL"/>
        <w:rPr>
          <w:lang w:val="en-US"/>
        </w:rPr>
      </w:pPr>
      <w:r w:rsidRPr="00F11966">
        <w:rPr>
          <w:lang w:val="en-US"/>
        </w:rPr>
        <w:t xml:space="preserve">          type: string</w:t>
      </w:r>
    </w:p>
    <w:p w14:paraId="1CA6800D" w14:textId="5ED52C08"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3266E736"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r>
        <w:rPr>
          <w:rFonts w:cs="Arial"/>
          <w:szCs w:val="18"/>
          <w:lang w:eastAsia="en-GB"/>
        </w:rPr>
        <w:t>.</w:t>
      </w:r>
    </w:p>
    <w:p w14:paraId="3A8B3D94" w14:textId="77777777" w:rsidR="00E92CBF" w:rsidRPr="00F11966" w:rsidRDefault="00E92CBF" w:rsidP="00E92CBF">
      <w:pPr>
        <w:pStyle w:val="PL"/>
        <w:rPr>
          <w:lang w:val="en-US"/>
        </w:rPr>
      </w:pPr>
      <w:r w:rsidRPr="00F11966">
        <w:rPr>
          <w:lang w:val="en-US"/>
        </w:rPr>
        <w:t xml:space="preserve">        sac:</w:t>
      </w:r>
    </w:p>
    <w:p w14:paraId="0AC61BDA" w14:textId="77777777" w:rsidR="00E92CBF" w:rsidRPr="00F11966" w:rsidRDefault="00E92CBF" w:rsidP="00E92CBF">
      <w:pPr>
        <w:pStyle w:val="PL"/>
        <w:rPr>
          <w:lang w:val="en-US"/>
        </w:rPr>
      </w:pPr>
      <w:r w:rsidRPr="00F11966">
        <w:rPr>
          <w:lang w:val="en-US"/>
        </w:rPr>
        <w:t xml:space="preserve">          type: string</w:t>
      </w:r>
    </w:p>
    <w:p w14:paraId="6D273FCD" w14:textId="72291FC6"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6F1EA57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Service Area Code</w:t>
      </w:r>
      <w:r>
        <w:rPr>
          <w:rFonts w:cs="Arial"/>
          <w:szCs w:val="18"/>
          <w:lang w:eastAsia="en-GB"/>
        </w:rPr>
        <w:t>.</w:t>
      </w:r>
    </w:p>
    <w:p w14:paraId="15C791DD" w14:textId="77777777" w:rsidR="00E92CBF" w:rsidRPr="00F11966" w:rsidRDefault="00E92CBF" w:rsidP="00E92CBF">
      <w:pPr>
        <w:pStyle w:val="PL"/>
        <w:rPr>
          <w:lang w:val="en-US"/>
        </w:rPr>
      </w:pPr>
      <w:r w:rsidRPr="00F11966">
        <w:rPr>
          <w:lang w:val="en-US"/>
        </w:rPr>
        <w:t xml:space="preserve">    LocationAreaId:</w:t>
      </w:r>
    </w:p>
    <w:p w14:paraId="24337E77" w14:textId="77777777" w:rsidR="00E92CBF" w:rsidRPr="00F11966" w:rsidRDefault="00E92CBF" w:rsidP="00E92CBF">
      <w:pPr>
        <w:pStyle w:val="PL"/>
        <w:rPr>
          <w:lang w:val="en-US"/>
        </w:rPr>
      </w:pPr>
      <w:r w:rsidRPr="00F11966">
        <w:rPr>
          <w:lang w:val="en-US"/>
        </w:rPr>
        <w:t xml:space="preserve">      type: object</w:t>
      </w:r>
    </w:p>
    <w:p w14:paraId="66875107" w14:textId="77777777" w:rsidR="00E92CBF" w:rsidRPr="00F11966" w:rsidRDefault="00E92CBF" w:rsidP="00E92CBF">
      <w:pPr>
        <w:pStyle w:val="PL"/>
        <w:rPr>
          <w:lang w:val="en-US"/>
        </w:rPr>
      </w:pPr>
      <w:r w:rsidRPr="00F11966">
        <w:rPr>
          <w:lang w:val="en-US"/>
        </w:rPr>
        <w:t xml:space="preserve">      required:</w:t>
      </w:r>
    </w:p>
    <w:p w14:paraId="703C636A" w14:textId="77777777" w:rsidR="00E92CBF" w:rsidRPr="00F11966" w:rsidRDefault="00E92CBF" w:rsidP="00E92CBF">
      <w:pPr>
        <w:pStyle w:val="PL"/>
        <w:rPr>
          <w:lang w:val="en-US"/>
        </w:rPr>
      </w:pPr>
      <w:r w:rsidRPr="00F11966">
        <w:rPr>
          <w:lang w:val="en-US"/>
        </w:rPr>
        <w:t xml:space="preserve">        - plmnId</w:t>
      </w:r>
    </w:p>
    <w:p w14:paraId="57BECC99" w14:textId="77777777" w:rsidR="00E92CBF" w:rsidRPr="00F11966" w:rsidRDefault="00E92CBF" w:rsidP="00E92CBF">
      <w:pPr>
        <w:pStyle w:val="PL"/>
        <w:rPr>
          <w:lang w:val="en-US"/>
        </w:rPr>
      </w:pPr>
      <w:r w:rsidRPr="00F11966">
        <w:rPr>
          <w:lang w:val="en-US"/>
        </w:rPr>
        <w:t xml:space="preserve">        - lac</w:t>
      </w:r>
    </w:p>
    <w:p w14:paraId="4DBBE36C" w14:textId="77777777" w:rsidR="00E92CBF" w:rsidRPr="00F11966" w:rsidRDefault="00E92CBF" w:rsidP="00E92CBF">
      <w:pPr>
        <w:pStyle w:val="PL"/>
        <w:rPr>
          <w:lang w:val="en-US"/>
        </w:rPr>
      </w:pPr>
      <w:r w:rsidRPr="00F11966">
        <w:rPr>
          <w:lang w:val="en-US"/>
        </w:rPr>
        <w:t xml:space="preserve">      properties:</w:t>
      </w:r>
    </w:p>
    <w:p w14:paraId="3C1077E8" w14:textId="77777777" w:rsidR="00E92CBF" w:rsidRPr="00F11966" w:rsidRDefault="00E92CBF" w:rsidP="00E92CBF">
      <w:pPr>
        <w:pStyle w:val="PL"/>
        <w:rPr>
          <w:lang w:val="en-US"/>
        </w:rPr>
      </w:pPr>
      <w:r w:rsidRPr="00F11966">
        <w:rPr>
          <w:lang w:val="en-US"/>
        </w:rPr>
        <w:t xml:space="preserve">        plmnId:</w:t>
      </w:r>
    </w:p>
    <w:p w14:paraId="5ED4D8AB" w14:textId="77777777" w:rsidR="00E92CBF" w:rsidRPr="00F11966" w:rsidRDefault="00E92CBF" w:rsidP="00E92CBF">
      <w:pPr>
        <w:pStyle w:val="PL"/>
        <w:rPr>
          <w:lang w:val="en-US"/>
        </w:rPr>
      </w:pPr>
      <w:r w:rsidRPr="00F11966">
        <w:rPr>
          <w:lang w:val="en-US"/>
        </w:rPr>
        <w:t xml:space="preserve">          $ref: '#/components/schemas/PlmnId'</w:t>
      </w:r>
    </w:p>
    <w:p w14:paraId="087820E5"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PLMN Identity</w:t>
      </w:r>
    </w:p>
    <w:p w14:paraId="26890CB6" w14:textId="77777777" w:rsidR="00E92CBF" w:rsidRPr="00F11966" w:rsidRDefault="00E92CBF" w:rsidP="00E92CBF">
      <w:pPr>
        <w:pStyle w:val="PL"/>
        <w:rPr>
          <w:lang w:val="en-US"/>
        </w:rPr>
      </w:pPr>
      <w:r w:rsidRPr="00F11966">
        <w:rPr>
          <w:lang w:val="en-US"/>
        </w:rPr>
        <w:t xml:space="preserve">        lac:</w:t>
      </w:r>
    </w:p>
    <w:p w14:paraId="72B96DDE" w14:textId="77777777" w:rsidR="00E92CBF" w:rsidRPr="00F11966" w:rsidRDefault="00E92CBF" w:rsidP="00E92CBF">
      <w:pPr>
        <w:pStyle w:val="PL"/>
        <w:rPr>
          <w:lang w:val="en-US"/>
        </w:rPr>
      </w:pPr>
      <w:r w:rsidRPr="00F11966">
        <w:rPr>
          <w:lang w:val="en-US"/>
        </w:rPr>
        <w:t xml:space="preserve">          type: string</w:t>
      </w:r>
    </w:p>
    <w:p w14:paraId="4EB8CFFD" w14:textId="2F1B84FF"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2BEF23DB"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230FFDF2" w14:textId="77777777" w:rsidR="00E92CBF" w:rsidRPr="00F11966" w:rsidRDefault="00E92CBF" w:rsidP="00E92CBF">
      <w:pPr>
        <w:pStyle w:val="PL"/>
        <w:rPr>
          <w:lang w:val="en-US"/>
        </w:rPr>
      </w:pPr>
      <w:r w:rsidRPr="00F11966">
        <w:rPr>
          <w:lang w:val="en-US"/>
        </w:rPr>
        <w:t xml:space="preserve">    RoutingAreaId:</w:t>
      </w:r>
    </w:p>
    <w:p w14:paraId="378DE902" w14:textId="77777777" w:rsidR="00E92CBF" w:rsidRPr="00F11966" w:rsidRDefault="00E92CBF" w:rsidP="00E92CBF">
      <w:pPr>
        <w:pStyle w:val="PL"/>
        <w:rPr>
          <w:lang w:val="en-US"/>
        </w:rPr>
      </w:pPr>
      <w:r w:rsidRPr="00F11966">
        <w:rPr>
          <w:lang w:val="en-US"/>
        </w:rPr>
        <w:t xml:space="preserve">      type: object</w:t>
      </w:r>
    </w:p>
    <w:p w14:paraId="5A30BF20" w14:textId="77777777" w:rsidR="00E92CBF" w:rsidRPr="00F11966" w:rsidRDefault="00E92CBF" w:rsidP="00E92CBF">
      <w:pPr>
        <w:pStyle w:val="PL"/>
        <w:rPr>
          <w:lang w:val="en-US"/>
        </w:rPr>
      </w:pPr>
      <w:r w:rsidRPr="00F11966">
        <w:rPr>
          <w:lang w:val="en-US"/>
        </w:rPr>
        <w:t xml:space="preserve">      required:</w:t>
      </w:r>
    </w:p>
    <w:p w14:paraId="1B2120D1" w14:textId="77777777" w:rsidR="00E92CBF" w:rsidRPr="00F11966" w:rsidRDefault="00E92CBF" w:rsidP="00E92CBF">
      <w:pPr>
        <w:pStyle w:val="PL"/>
        <w:rPr>
          <w:lang w:val="en-US"/>
        </w:rPr>
      </w:pPr>
      <w:r w:rsidRPr="00F11966">
        <w:rPr>
          <w:lang w:val="en-US"/>
        </w:rPr>
        <w:t xml:space="preserve">        - plmnId</w:t>
      </w:r>
    </w:p>
    <w:p w14:paraId="60F4C4DF" w14:textId="77777777" w:rsidR="00E92CBF" w:rsidRPr="00F11966" w:rsidRDefault="00E92CBF" w:rsidP="00E92CBF">
      <w:pPr>
        <w:pStyle w:val="PL"/>
        <w:rPr>
          <w:lang w:val="en-US"/>
        </w:rPr>
      </w:pPr>
      <w:r w:rsidRPr="00F11966">
        <w:rPr>
          <w:lang w:val="en-US"/>
        </w:rPr>
        <w:t xml:space="preserve">        - lac</w:t>
      </w:r>
    </w:p>
    <w:p w14:paraId="29317BC6" w14:textId="77777777" w:rsidR="00E92CBF" w:rsidRPr="00F11966" w:rsidRDefault="00E92CBF" w:rsidP="00E92CBF">
      <w:pPr>
        <w:pStyle w:val="PL"/>
        <w:rPr>
          <w:lang w:val="en-US"/>
        </w:rPr>
      </w:pPr>
      <w:r w:rsidRPr="00F11966">
        <w:rPr>
          <w:lang w:val="en-US"/>
        </w:rPr>
        <w:t xml:space="preserve">        - rac</w:t>
      </w:r>
    </w:p>
    <w:p w14:paraId="6A662FD2" w14:textId="77777777" w:rsidR="00E92CBF" w:rsidRPr="00F11966" w:rsidRDefault="00E92CBF" w:rsidP="00E92CBF">
      <w:pPr>
        <w:pStyle w:val="PL"/>
        <w:rPr>
          <w:lang w:val="en-US"/>
        </w:rPr>
      </w:pPr>
      <w:r w:rsidRPr="00F11966">
        <w:rPr>
          <w:lang w:val="en-US"/>
        </w:rPr>
        <w:t xml:space="preserve">      properties:</w:t>
      </w:r>
    </w:p>
    <w:p w14:paraId="6D4583C5" w14:textId="77777777" w:rsidR="00E92CBF" w:rsidRPr="00F11966" w:rsidRDefault="00E92CBF" w:rsidP="00E92CBF">
      <w:pPr>
        <w:pStyle w:val="PL"/>
        <w:rPr>
          <w:lang w:val="en-US"/>
        </w:rPr>
      </w:pPr>
      <w:r w:rsidRPr="00F11966">
        <w:rPr>
          <w:lang w:val="en-US"/>
        </w:rPr>
        <w:t xml:space="preserve">        plmnId:</w:t>
      </w:r>
    </w:p>
    <w:p w14:paraId="1EDD1FC5" w14:textId="77777777" w:rsidR="00E92CBF" w:rsidRPr="00F11966" w:rsidRDefault="00E92CBF" w:rsidP="00E92CBF">
      <w:pPr>
        <w:pStyle w:val="PL"/>
        <w:rPr>
          <w:lang w:val="en-US"/>
        </w:rPr>
      </w:pPr>
      <w:r w:rsidRPr="00F11966">
        <w:rPr>
          <w:lang w:val="en-US"/>
        </w:rPr>
        <w:t xml:space="preserve">          $ref: '#/components/schemas/PlmnId'</w:t>
      </w:r>
    </w:p>
    <w:p w14:paraId="6719BDFB"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PLMN Identity</w:t>
      </w:r>
    </w:p>
    <w:p w14:paraId="24187E24" w14:textId="77777777" w:rsidR="00E92CBF" w:rsidRPr="00F11966" w:rsidRDefault="00E92CBF" w:rsidP="00E92CBF">
      <w:pPr>
        <w:pStyle w:val="PL"/>
        <w:rPr>
          <w:lang w:val="en-US"/>
        </w:rPr>
      </w:pPr>
      <w:r w:rsidRPr="00F11966">
        <w:rPr>
          <w:lang w:val="en-US"/>
        </w:rPr>
        <w:t xml:space="preserve">        lac:</w:t>
      </w:r>
    </w:p>
    <w:p w14:paraId="5AAC000C" w14:textId="77777777" w:rsidR="00E92CBF" w:rsidRPr="00F11966" w:rsidRDefault="00E92CBF" w:rsidP="00E92CBF">
      <w:pPr>
        <w:pStyle w:val="PL"/>
        <w:rPr>
          <w:lang w:val="en-US"/>
        </w:rPr>
      </w:pPr>
      <w:r w:rsidRPr="00F11966">
        <w:rPr>
          <w:lang w:val="en-US"/>
        </w:rPr>
        <w:t xml:space="preserve">          type: string</w:t>
      </w:r>
    </w:p>
    <w:p w14:paraId="138AA574" w14:textId="5DAAD838" w:rsidR="00E92CBF" w:rsidRPr="00F11966" w:rsidRDefault="00E92CBF" w:rsidP="00E92CBF">
      <w:pPr>
        <w:pStyle w:val="PL"/>
      </w:pPr>
      <w:r w:rsidRPr="00F11966">
        <w:rPr>
          <w:lang w:val="en-US"/>
        </w:rPr>
        <w:t xml:space="preserve">          pattern: '^[A-Fa-f0-9]</w:t>
      </w:r>
      <w:r w:rsidR="00884EE9">
        <w:rPr>
          <w:lang w:val="en-US"/>
        </w:rPr>
        <w:t>{4}</w:t>
      </w:r>
      <w:r w:rsidRPr="00F11966">
        <w:rPr>
          <w:lang w:val="en-US"/>
        </w:rPr>
        <w:t>$'</w:t>
      </w:r>
    </w:p>
    <w:p w14:paraId="31FE4F43"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Location Area Code</w:t>
      </w:r>
    </w:p>
    <w:p w14:paraId="48FA057E" w14:textId="77777777" w:rsidR="00E92CBF" w:rsidRPr="00F11966" w:rsidRDefault="00E92CBF" w:rsidP="00E92CBF">
      <w:pPr>
        <w:pStyle w:val="PL"/>
        <w:rPr>
          <w:lang w:val="en-US"/>
        </w:rPr>
      </w:pPr>
      <w:r w:rsidRPr="00F11966">
        <w:rPr>
          <w:lang w:val="en-US"/>
        </w:rPr>
        <w:t xml:space="preserve">        rac:</w:t>
      </w:r>
    </w:p>
    <w:p w14:paraId="3AB18F03" w14:textId="77777777" w:rsidR="00E92CBF" w:rsidRPr="00F11966" w:rsidRDefault="00E92CBF" w:rsidP="00E92CBF">
      <w:pPr>
        <w:pStyle w:val="PL"/>
        <w:rPr>
          <w:lang w:val="en-US"/>
        </w:rPr>
      </w:pPr>
      <w:r w:rsidRPr="00F11966">
        <w:rPr>
          <w:lang w:val="en-US"/>
        </w:rPr>
        <w:t xml:space="preserve">          type: string</w:t>
      </w:r>
    </w:p>
    <w:p w14:paraId="48C83091" w14:textId="6C95B8B5" w:rsidR="00E92CBF" w:rsidRPr="00F11966" w:rsidRDefault="00E92CBF" w:rsidP="00E92CBF">
      <w:pPr>
        <w:pStyle w:val="PL"/>
      </w:pPr>
      <w:r w:rsidRPr="00F11966">
        <w:rPr>
          <w:lang w:val="en-US"/>
        </w:rPr>
        <w:t xml:space="preserve">          pattern: '^[A-Fa-f0-9]</w:t>
      </w:r>
      <w:r w:rsidR="00884EE9">
        <w:rPr>
          <w:lang w:val="en-US"/>
        </w:rPr>
        <w:t>{2}</w:t>
      </w:r>
      <w:r w:rsidRPr="00F11966">
        <w:rPr>
          <w:lang w:val="en-US"/>
        </w:rPr>
        <w:t>$'</w:t>
      </w:r>
    </w:p>
    <w:p w14:paraId="4A1912EF"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lang w:eastAsia="en-GB"/>
        </w:rPr>
        <w:t>Routing Area Code</w:t>
      </w:r>
    </w:p>
    <w:p w14:paraId="42FC19A5" w14:textId="77777777" w:rsidR="00E92CBF" w:rsidRPr="00F11966" w:rsidRDefault="00E92CBF" w:rsidP="00E92CBF">
      <w:pPr>
        <w:pStyle w:val="PL"/>
      </w:pPr>
      <w:r w:rsidRPr="00F11966">
        <w:t xml:space="preserve">    DddTrafficDescriptor:</w:t>
      </w:r>
    </w:p>
    <w:p w14:paraId="5C70A927" w14:textId="77777777" w:rsidR="00E92CBF" w:rsidRPr="00F11966" w:rsidRDefault="00E92CBF" w:rsidP="00E92CBF">
      <w:pPr>
        <w:pStyle w:val="PL"/>
      </w:pPr>
      <w:r w:rsidRPr="00F11966">
        <w:t xml:space="preserve">      type: object</w:t>
      </w:r>
    </w:p>
    <w:p w14:paraId="691631AE" w14:textId="77777777" w:rsidR="00E92CBF" w:rsidRPr="00F11966" w:rsidRDefault="00E92CBF" w:rsidP="00E92CBF">
      <w:pPr>
        <w:pStyle w:val="PL"/>
      </w:pPr>
      <w:r w:rsidRPr="00F11966">
        <w:t xml:space="preserve">      properties:</w:t>
      </w:r>
    </w:p>
    <w:p w14:paraId="137CCB5D" w14:textId="77777777" w:rsidR="00E92CBF" w:rsidRPr="00F11966" w:rsidRDefault="00E92CBF" w:rsidP="00E92CBF">
      <w:pPr>
        <w:pStyle w:val="PL"/>
      </w:pPr>
      <w:r w:rsidRPr="00F11966">
        <w:t xml:space="preserve">        ipv4Addr:</w:t>
      </w:r>
    </w:p>
    <w:p w14:paraId="35925885" w14:textId="77777777" w:rsidR="00E92CBF" w:rsidRPr="00F11966" w:rsidRDefault="00E92CBF" w:rsidP="00E92CBF">
      <w:pPr>
        <w:pStyle w:val="PL"/>
      </w:pPr>
      <w:r w:rsidRPr="00F11966">
        <w:t xml:space="preserve">          $ref: 'TS29571_CommonData.yaml#/components/schemas/Ipv4Addr'</w:t>
      </w:r>
    </w:p>
    <w:p w14:paraId="54A15D10"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Ipv4 address of the source of </w:t>
      </w:r>
      <w:r w:rsidRPr="00F11966">
        <w:t>downlink data.</w:t>
      </w:r>
    </w:p>
    <w:p w14:paraId="4A5AC6D3" w14:textId="77777777" w:rsidR="00E92CBF" w:rsidRPr="00F11966" w:rsidRDefault="00E92CBF" w:rsidP="00E92CBF">
      <w:pPr>
        <w:pStyle w:val="PL"/>
      </w:pPr>
      <w:r w:rsidRPr="00F11966">
        <w:t xml:space="preserve">        ipv6Addr:</w:t>
      </w:r>
    </w:p>
    <w:p w14:paraId="178A64B2" w14:textId="77777777" w:rsidR="00E92CBF" w:rsidRPr="00F11966" w:rsidRDefault="00E92CBF" w:rsidP="00E92CBF">
      <w:pPr>
        <w:pStyle w:val="PL"/>
      </w:pPr>
      <w:r w:rsidRPr="00F11966">
        <w:t xml:space="preserve">          $ref: 'TS29571_CommonData.yaml#/components/schemas/Ipv6Addr'</w:t>
      </w:r>
    </w:p>
    <w:p w14:paraId="2E9D8FB7"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Ipv6 address of the source of </w:t>
      </w:r>
      <w:r w:rsidRPr="00F11966">
        <w:t>downlink data</w:t>
      </w:r>
      <w:r>
        <w:t>.</w:t>
      </w:r>
    </w:p>
    <w:p w14:paraId="3345C48D" w14:textId="77777777" w:rsidR="00E92CBF" w:rsidRPr="00F11966" w:rsidRDefault="00E92CBF" w:rsidP="00E92CBF">
      <w:pPr>
        <w:pStyle w:val="PL"/>
      </w:pPr>
      <w:r w:rsidRPr="00F11966">
        <w:t xml:space="preserve">        port</w:t>
      </w:r>
      <w:r w:rsidRPr="00F11966">
        <w:rPr>
          <w:lang w:val="en-US" w:eastAsia="zh-CN"/>
        </w:rPr>
        <w:t>Number</w:t>
      </w:r>
      <w:r w:rsidRPr="00F11966">
        <w:t>:</w:t>
      </w:r>
    </w:p>
    <w:p w14:paraId="16921E6E" w14:textId="77777777" w:rsidR="00E92CBF" w:rsidRPr="00F11966" w:rsidRDefault="00E92CBF" w:rsidP="00E92CBF">
      <w:pPr>
        <w:pStyle w:val="PL"/>
      </w:pPr>
      <w:r w:rsidRPr="00F11966">
        <w:t xml:space="preserve">          $ref: 'TS29571_CommonData.yaml#/components/schemas/Uinteger'</w:t>
      </w:r>
    </w:p>
    <w:p w14:paraId="0E16AB1B"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Port number of the source of downlink data</w:t>
      </w:r>
      <w:r>
        <w:rPr>
          <w:rFonts w:cs="Arial"/>
          <w:szCs w:val="18"/>
        </w:rPr>
        <w:t>.</w:t>
      </w:r>
    </w:p>
    <w:p w14:paraId="7EA62731" w14:textId="77777777" w:rsidR="00E92CBF" w:rsidRPr="00F11966" w:rsidRDefault="00E92CBF" w:rsidP="00E92CBF">
      <w:pPr>
        <w:pStyle w:val="PL"/>
      </w:pPr>
      <w:r w:rsidRPr="00F11966">
        <w:t xml:space="preserve">        macAddr:</w:t>
      </w:r>
    </w:p>
    <w:p w14:paraId="473A7CB6" w14:textId="77777777" w:rsidR="00E92CBF" w:rsidRPr="00F11966" w:rsidRDefault="00E92CBF" w:rsidP="00E92CBF">
      <w:pPr>
        <w:pStyle w:val="PL"/>
      </w:pPr>
      <w:r w:rsidRPr="00F11966">
        <w:t xml:space="preserve">          $ref: 'TS29571_CommonData.yaml#/components/schemas/MacAddr48'</w:t>
      </w:r>
    </w:p>
    <w:p w14:paraId="4E3EE06E" w14:textId="77777777" w:rsidR="00736549" w:rsidRDefault="00736549" w:rsidP="00736549">
      <w:pPr>
        <w:pStyle w:val="PL"/>
      </w:pPr>
      <w:r>
        <w:lastRenderedPageBreak/>
        <w:t xml:space="preserve">  </w:t>
      </w:r>
      <w:r w:rsidRPr="00F11966">
        <w:t xml:space="preserve">      </w:t>
      </w:r>
      <w:r>
        <w:t xml:space="preserve">  </w:t>
      </w:r>
      <w:r w:rsidRPr="00F11966">
        <w:t>description:</w:t>
      </w:r>
      <w:r>
        <w:t xml:space="preserve"> </w:t>
      </w:r>
      <w:r w:rsidRPr="00F11966">
        <w:t>Source MAC address</w:t>
      </w:r>
      <w:r>
        <w:t>.</w:t>
      </w:r>
    </w:p>
    <w:p w14:paraId="29CF19FA"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092446B8" w14:textId="77777777" w:rsidR="00E92CBF" w:rsidRPr="00F11966" w:rsidRDefault="00E92CBF" w:rsidP="00E92CBF">
      <w:pPr>
        <w:pStyle w:val="PL"/>
        <w:rPr>
          <w:lang w:eastAsia="zh-CN"/>
        </w:rPr>
      </w:pPr>
      <w:r w:rsidRPr="00F11966">
        <w:rPr>
          <w:lang w:eastAsia="zh-CN"/>
        </w:rPr>
        <w:t xml:space="preserve">      type: object</w:t>
      </w:r>
    </w:p>
    <w:p w14:paraId="4FB9AB7A" w14:textId="77777777" w:rsidR="00E92CBF" w:rsidRPr="00F11966" w:rsidRDefault="00E92CBF" w:rsidP="00E92CBF">
      <w:pPr>
        <w:pStyle w:val="PL"/>
        <w:rPr>
          <w:lang w:eastAsia="zh-CN"/>
        </w:rPr>
      </w:pPr>
      <w:r w:rsidRPr="00F11966">
        <w:rPr>
          <w:lang w:eastAsia="zh-CN"/>
        </w:rPr>
        <w:t xml:space="preserve">      required:</w:t>
      </w:r>
    </w:p>
    <w:p w14:paraId="20F44EB9" w14:textId="77777777" w:rsidR="00E92CBF" w:rsidRPr="00F11966" w:rsidRDefault="00E92CBF" w:rsidP="00E92CBF">
      <w:pPr>
        <w:pStyle w:val="PL"/>
        <w:rPr>
          <w:lang w:eastAsia="zh-CN"/>
        </w:rPr>
      </w:pPr>
      <w:r w:rsidRPr="00F11966">
        <w:rPr>
          <w:lang w:eastAsia="zh-CN"/>
        </w:rPr>
        <w:t xml:space="preserve">        - counter</w:t>
      </w:r>
    </w:p>
    <w:p w14:paraId="577CDC28" w14:textId="77777777" w:rsidR="00E92CBF" w:rsidRPr="00F11966" w:rsidRDefault="00E92CBF" w:rsidP="00E92CBF">
      <w:pPr>
        <w:pStyle w:val="PL"/>
        <w:rPr>
          <w:lang w:eastAsia="zh-CN"/>
        </w:rPr>
      </w:pPr>
      <w:r w:rsidRPr="00F11966">
        <w:t xml:space="preserve">      properties:</w:t>
      </w:r>
    </w:p>
    <w:p w14:paraId="6C16D946" w14:textId="77777777" w:rsidR="00E92CBF" w:rsidRPr="00F11966" w:rsidRDefault="00E92CBF" w:rsidP="00E92CBF">
      <w:pPr>
        <w:pStyle w:val="PL"/>
        <w:rPr>
          <w:lang w:eastAsia="zh-CN"/>
        </w:rPr>
      </w:pPr>
      <w:r w:rsidRPr="00F11966">
        <w:rPr>
          <w:lang w:eastAsia="zh-CN"/>
        </w:rPr>
        <w:t xml:space="preserve">        counter:</w:t>
      </w:r>
    </w:p>
    <w:p w14:paraId="439A3E1A"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E6731"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Unsigned integer identifying the MO Exception Data Counter, as specified in </w:t>
      </w:r>
      <w:r>
        <w:rPr>
          <w:rFonts w:cs="Arial"/>
          <w:szCs w:val="18"/>
        </w:rPr>
        <w:t xml:space="preserve">clause </w:t>
      </w:r>
      <w:r w:rsidRPr="00F11966">
        <w:t>5.31.14.3 of 3GPP</w:t>
      </w:r>
      <w:r>
        <w:t xml:space="preserve"> </w:t>
      </w:r>
      <w:r w:rsidRPr="00F11966">
        <w:t>TS</w:t>
      </w:r>
      <w:r>
        <w:t xml:space="preserve"> </w:t>
      </w:r>
      <w:r w:rsidRPr="00F11966">
        <w:t>23</w:t>
      </w:r>
      <w:r>
        <w:t>.501.</w:t>
      </w:r>
    </w:p>
    <w:p w14:paraId="0F4D4609"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228491E6"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5F1308F9"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UTC time indicating the time </w:t>
      </w:r>
      <w:r w:rsidRPr="00F11966">
        <w:t>at which the counter value increased from 0 to 1.</w:t>
      </w:r>
    </w:p>
    <w:p w14:paraId="52DDFB19" w14:textId="77777777" w:rsidR="00B6220F" w:rsidRPr="00F11966" w:rsidRDefault="00B6220F" w:rsidP="00B6220F">
      <w:pPr>
        <w:pStyle w:val="PL"/>
        <w:rPr>
          <w:lang w:eastAsia="zh-CN"/>
        </w:rPr>
      </w:pPr>
      <w:r w:rsidRPr="00F11966">
        <w:rPr>
          <w:lang w:eastAsia="zh-CN"/>
        </w:rPr>
        <w:t xml:space="preserve">    NssaaStatus:</w:t>
      </w:r>
    </w:p>
    <w:p w14:paraId="28F6C00E" w14:textId="77777777" w:rsidR="00B6220F" w:rsidRPr="00F11966" w:rsidRDefault="00B6220F" w:rsidP="00B6220F">
      <w:pPr>
        <w:pStyle w:val="PL"/>
        <w:rPr>
          <w:lang w:eastAsia="zh-CN"/>
        </w:rPr>
      </w:pPr>
      <w:r w:rsidRPr="00F11966">
        <w:rPr>
          <w:lang w:eastAsia="zh-CN"/>
        </w:rPr>
        <w:t xml:space="preserve">      type: object</w:t>
      </w:r>
    </w:p>
    <w:p w14:paraId="1D32A7FD" w14:textId="77777777" w:rsidR="00B6220F" w:rsidRPr="00F11966" w:rsidRDefault="00B6220F" w:rsidP="00B6220F">
      <w:pPr>
        <w:pStyle w:val="PL"/>
        <w:rPr>
          <w:lang w:eastAsia="zh-CN"/>
        </w:rPr>
      </w:pPr>
      <w:r w:rsidRPr="00F11966">
        <w:rPr>
          <w:lang w:eastAsia="zh-CN"/>
        </w:rPr>
        <w:t xml:space="preserve">      required:</w:t>
      </w:r>
    </w:p>
    <w:p w14:paraId="3B6352A7" w14:textId="77777777" w:rsidR="00B6220F" w:rsidRPr="00F11966" w:rsidRDefault="00B6220F" w:rsidP="00B6220F">
      <w:pPr>
        <w:pStyle w:val="PL"/>
        <w:rPr>
          <w:lang w:eastAsia="zh-CN"/>
        </w:rPr>
      </w:pPr>
      <w:r w:rsidRPr="00F11966">
        <w:rPr>
          <w:lang w:eastAsia="zh-CN"/>
        </w:rPr>
        <w:t xml:space="preserve">        - snssai</w:t>
      </w:r>
    </w:p>
    <w:p w14:paraId="6C669DEB" w14:textId="77777777" w:rsidR="00B6220F" w:rsidRPr="00F11966" w:rsidRDefault="00B6220F" w:rsidP="00B6220F">
      <w:pPr>
        <w:pStyle w:val="PL"/>
        <w:rPr>
          <w:lang w:eastAsia="zh-CN"/>
        </w:rPr>
      </w:pPr>
      <w:r w:rsidRPr="00F11966">
        <w:rPr>
          <w:lang w:eastAsia="zh-CN"/>
        </w:rPr>
        <w:t xml:space="preserve">        - </w:t>
      </w:r>
      <w:r w:rsidRPr="00F11966">
        <w:t>status</w:t>
      </w:r>
    </w:p>
    <w:p w14:paraId="37C524A0" w14:textId="77777777" w:rsidR="00B6220F" w:rsidRPr="00F11966" w:rsidRDefault="00B6220F" w:rsidP="00B6220F">
      <w:pPr>
        <w:pStyle w:val="PL"/>
        <w:rPr>
          <w:lang w:eastAsia="zh-CN"/>
        </w:rPr>
      </w:pPr>
      <w:r w:rsidRPr="00F11966">
        <w:t xml:space="preserve">      properties:</w:t>
      </w:r>
    </w:p>
    <w:p w14:paraId="211AE977" w14:textId="77777777" w:rsidR="00B6220F" w:rsidRPr="00F11966" w:rsidRDefault="00B6220F" w:rsidP="00B6220F">
      <w:pPr>
        <w:pStyle w:val="PL"/>
        <w:rPr>
          <w:lang w:eastAsia="zh-CN"/>
        </w:rPr>
      </w:pPr>
      <w:r w:rsidRPr="00F11966">
        <w:rPr>
          <w:lang w:eastAsia="zh-CN"/>
        </w:rPr>
        <w:t xml:space="preserve">        snssai:</w:t>
      </w:r>
    </w:p>
    <w:p w14:paraId="207B3DD1"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1A0D77C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t>Subscribed S-NSSAI</w:t>
      </w:r>
      <w:r>
        <w:t>.</w:t>
      </w:r>
    </w:p>
    <w:p w14:paraId="32FF4E9F"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0777FF7C"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01E322D9"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r>
        <w:rPr>
          <w:rFonts w:cs="Arial"/>
          <w:szCs w:val="18"/>
          <w:lang w:eastAsia="zh-CN"/>
        </w:rPr>
        <w:t>.</w:t>
      </w:r>
    </w:p>
    <w:p w14:paraId="2190E3BB"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4E7D52CD" w14:textId="77777777" w:rsidR="00B6220F" w:rsidRPr="00F11966" w:rsidRDefault="00B6220F" w:rsidP="00B6220F">
      <w:pPr>
        <w:pStyle w:val="PL"/>
        <w:rPr>
          <w:lang w:val="en-US"/>
        </w:rPr>
      </w:pPr>
      <w:r w:rsidRPr="00F11966">
        <w:rPr>
          <w:lang w:val="en-US"/>
        </w:rPr>
        <w:t xml:space="preserve">      anyOf:</w:t>
      </w:r>
    </w:p>
    <w:p w14:paraId="38DE6275"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4673F021" w14:textId="77777777" w:rsidR="00B6220F" w:rsidRPr="00F11966" w:rsidRDefault="00B6220F" w:rsidP="00B6220F">
      <w:pPr>
        <w:pStyle w:val="PL"/>
        <w:rPr>
          <w:lang w:val="en-US"/>
        </w:rPr>
      </w:pPr>
      <w:r w:rsidRPr="00F11966">
        <w:rPr>
          <w:lang w:val="en-US"/>
        </w:rPr>
        <w:t xml:space="preserve">        - $ref: '#/components/schemas/NullValue'</w:t>
      </w:r>
    </w:p>
    <w:p w14:paraId="3C0BDDF1" w14:textId="1D2D273A" w:rsidR="00736549" w:rsidRDefault="00736549" w:rsidP="00736549">
      <w:pPr>
        <w:pStyle w:val="PL"/>
      </w:pPr>
      <w:r>
        <w:t xml:space="preserve">  </w:t>
      </w:r>
      <w:r w:rsidRPr="00F11966">
        <w:t xml:space="preserve">    description:</w:t>
      </w:r>
      <w:r>
        <w:t xml:space="preserve"> </w:t>
      </w:r>
      <w:r w:rsidRPr="00F11966">
        <w:t xml:space="preserve">This data type is defined in the same way as the "NssaaStatus" data type, but with the OpenAPI </w:t>
      </w:r>
      <w:r w:rsidR="002163ED">
        <w:t>"nullable=</w:t>
      </w:r>
      <w:r w:rsidRPr="00F11966">
        <w:t xml:space="preserve"> true" property</w:t>
      </w:r>
      <w:r>
        <w:t>.</w:t>
      </w:r>
    </w:p>
    <w:p w14:paraId="68D002B8" w14:textId="77777777" w:rsidR="00A5706F" w:rsidRPr="00F11966" w:rsidRDefault="00A5706F" w:rsidP="00A5706F">
      <w:pPr>
        <w:pStyle w:val="PL"/>
        <w:rPr>
          <w:rFonts w:eastAsia="SimSun"/>
          <w:lang w:eastAsia="zh-CN"/>
        </w:rPr>
      </w:pPr>
      <w:r w:rsidRPr="00F11966">
        <w:rPr>
          <w:lang w:eastAsia="zh-CN"/>
        </w:rPr>
        <w:t xml:space="preserve">    TnapId:</w:t>
      </w:r>
    </w:p>
    <w:p w14:paraId="0F0539CB" w14:textId="77777777" w:rsidR="00A5706F" w:rsidRPr="00F11966" w:rsidRDefault="00A5706F" w:rsidP="00A5706F">
      <w:pPr>
        <w:pStyle w:val="PL"/>
        <w:rPr>
          <w:lang w:eastAsia="zh-CN"/>
        </w:rPr>
      </w:pPr>
      <w:r w:rsidRPr="00F11966">
        <w:rPr>
          <w:lang w:eastAsia="zh-CN"/>
        </w:rPr>
        <w:t xml:space="preserve">      type: object</w:t>
      </w:r>
    </w:p>
    <w:p w14:paraId="5686D844" w14:textId="77777777" w:rsidR="00A5706F" w:rsidRPr="00F11966" w:rsidRDefault="00A5706F" w:rsidP="00A5706F">
      <w:pPr>
        <w:pStyle w:val="PL"/>
        <w:rPr>
          <w:lang w:eastAsia="zh-CN"/>
        </w:rPr>
      </w:pPr>
      <w:r w:rsidRPr="00F11966">
        <w:t xml:space="preserve">      properties:</w:t>
      </w:r>
    </w:p>
    <w:p w14:paraId="0E239966" w14:textId="77777777" w:rsidR="00A5706F" w:rsidRPr="00F11966" w:rsidRDefault="00A5706F" w:rsidP="00A5706F">
      <w:pPr>
        <w:pStyle w:val="PL"/>
      </w:pPr>
      <w:r w:rsidRPr="00F11966">
        <w:t xml:space="preserve">        ssId:</w:t>
      </w:r>
    </w:p>
    <w:p w14:paraId="06C098BA" w14:textId="77777777" w:rsidR="00A5706F" w:rsidRPr="00F11966" w:rsidRDefault="00A5706F" w:rsidP="00A5706F">
      <w:pPr>
        <w:pStyle w:val="PL"/>
      </w:pPr>
      <w:r w:rsidRPr="00F11966">
        <w:t xml:space="preserve">          type: string</w:t>
      </w:r>
    </w:p>
    <w:p w14:paraId="08D2997A"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r w:rsidRPr="00F11966">
        <w:rPr>
          <w:rFonts w:cs="Arial"/>
          <w:szCs w:val="18"/>
        </w:rPr>
        <w:t>When present, it shall contain the SSID of the access point to which the UE is attached, that is received over</w:t>
      </w:r>
      <w:r>
        <w:rPr>
          <w:rFonts w:cs="Arial"/>
          <w:szCs w:val="18"/>
        </w:rPr>
        <w:t xml:space="preserve"> NGAP, see IEEE Std 802.11-2012.</w:t>
      </w:r>
    </w:p>
    <w:p w14:paraId="25AFD3AA" w14:textId="77777777" w:rsidR="00A5706F" w:rsidRPr="00F11966" w:rsidRDefault="00A5706F" w:rsidP="00A5706F">
      <w:pPr>
        <w:pStyle w:val="PL"/>
      </w:pPr>
      <w:r w:rsidRPr="00F11966">
        <w:t xml:space="preserve">        bssId:</w:t>
      </w:r>
    </w:p>
    <w:p w14:paraId="6557EE28" w14:textId="77777777" w:rsidR="00A5706F" w:rsidRPr="00F11966" w:rsidRDefault="00A5706F" w:rsidP="00A5706F">
      <w:pPr>
        <w:pStyle w:val="PL"/>
      </w:pPr>
      <w:r w:rsidRPr="00F11966">
        <w:t xml:space="preserve">          type: string</w:t>
      </w:r>
    </w:p>
    <w:p w14:paraId="1BD2ECBE"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 xml:space="preserve">When present, it shall contain the BSSID of the access point to which the UE is attached, that </w:t>
      </w:r>
      <w:r>
        <w:rPr>
          <w:rFonts w:cs="Arial"/>
          <w:szCs w:val="18"/>
        </w:rPr>
        <w:t xml:space="preserve">is received over NGAP, see IEEE Std </w:t>
      </w:r>
      <w:r w:rsidRPr="00F11966">
        <w:rPr>
          <w:rFonts w:cs="Arial"/>
          <w:szCs w:val="18"/>
        </w:rPr>
        <w:t>802.11-2012</w:t>
      </w:r>
      <w:r>
        <w:rPr>
          <w:rFonts w:cs="Arial"/>
          <w:szCs w:val="18"/>
        </w:rPr>
        <w:t>.</w:t>
      </w:r>
    </w:p>
    <w:p w14:paraId="795866B8"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4F699A27" w14:textId="77777777" w:rsidR="00A5706F" w:rsidRPr="00F11966" w:rsidRDefault="00A5706F" w:rsidP="00A5706F">
      <w:pPr>
        <w:pStyle w:val="PL"/>
        <w:rPr>
          <w:lang w:val="en-US"/>
        </w:rPr>
      </w:pPr>
      <w:r w:rsidRPr="00F11966">
        <w:rPr>
          <w:lang w:val="en-US"/>
        </w:rPr>
        <w:t xml:space="preserve">          $ref: '#/components/schemas/Bytes'</w:t>
      </w:r>
    </w:p>
    <w:p w14:paraId="3E98F873" w14:textId="77777777" w:rsidR="00736549" w:rsidRPr="00E94974" w:rsidRDefault="00736549" w:rsidP="00736549">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When present, it shall contain the civic address information of the TNAP to which the UE is attached, including the Location-Information Attribute and / or Location-Data Attribu</w:t>
      </w:r>
      <w:r>
        <w:rPr>
          <w:rFonts w:cs="Arial"/>
          <w:szCs w:val="18"/>
        </w:rPr>
        <w:t>te as defined in IETF RFC 5580.</w:t>
      </w:r>
    </w:p>
    <w:p w14:paraId="214BA702" w14:textId="77777777" w:rsidR="00A5706F" w:rsidRPr="00F11966" w:rsidRDefault="00A5706F" w:rsidP="00A5706F">
      <w:pPr>
        <w:pStyle w:val="PL"/>
        <w:rPr>
          <w:lang w:eastAsia="zh-CN"/>
        </w:rPr>
      </w:pPr>
      <w:r w:rsidRPr="00F11966">
        <w:rPr>
          <w:lang w:eastAsia="zh-CN"/>
        </w:rPr>
        <w:t xml:space="preserve">    TnapIdRm:</w:t>
      </w:r>
    </w:p>
    <w:p w14:paraId="6E52AD39" w14:textId="77777777" w:rsidR="00A5706F" w:rsidRPr="00F11966" w:rsidRDefault="00A5706F" w:rsidP="00A5706F">
      <w:pPr>
        <w:pStyle w:val="PL"/>
        <w:rPr>
          <w:lang w:eastAsia="zh-CN"/>
        </w:rPr>
      </w:pPr>
      <w:r w:rsidRPr="00F11966">
        <w:rPr>
          <w:lang w:val="en-US"/>
        </w:rPr>
        <w:t xml:space="preserve">      anyOf:</w:t>
      </w:r>
    </w:p>
    <w:p w14:paraId="74CC5811"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5E5B87D3" w14:textId="77777777" w:rsidR="00A5706F" w:rsidRPr="00F11966" w:rsidRDefault="00A5706F" w:rsidP="00A5706F">
      <w:pPr>
        <w:pStyle w:val="PL"/>
        <w:rPr>
          <w:lang w:val="en-US"/>
        </w:rPr>
      </w:pPr>
      <w:r w:rsidRPr="00F11966">
        <w:rPr>
          <w:lang w:val="en-US"/>
        </w:rPr>
        <w:t xml:space="preserve">        - $ref: '#/components/schemas/NullValue'</w:t>
      </w:r>
    </w:p>
    <w:p w14:paraId="0B6560ED" w14:textId="50C01D82" w:rsidR="00736549" w:rsidRDefault="00736549" w:rsidP="00736549">
      <w:pPr>
        <w:pStyle w:val="PL"/>
      </w:pPr>
      <w:r>
        <w:t xml:space="preserve">  </w:t>
      </w:r>
      <w:r w:rsidRPr="00F11966">
        <w:t xml:space="preserve">    description:</w:t>
      </w:r>
      <w:r>
        <w:t xml:space="preserve"> T</w:t>
      </w:r>
      <w:r w:rsidRPr="00F11966">
        <w:rPr>
          <w:rFonts w:eastAsia="SimSun"/>
        </w:rPr>
        <w:t xml:space="preserve">his data type is defined in the same way as the "TnapId" data type, but with the OpenAPI </w:t>
      </w:r>
      <w:r w:rsidR="002163ED">
        <w:rPr>
          <w:rFonts w:eastAsia="SimSun"/>
        </w:rPr>
        <w:t>"nullable=</w:t>
      </w:r>
      <w:r w:rsidRPr="00F11966">
        <w:rPr>
          <w:rFonts w:eastAsia="SimSun"/>
        </w:rPr>
        <w:t xml:space="preserve"> true" property.</w:t>
      </w:r>
    </w:p>
    <w:p w14:paraId="78768908" w14:textId="77777777" w:rsidR="00A5706F" w:rsidRPr="00F11966" w:rsidRDefault="00A5706F" w:rsidP="00A5706F">
      <w:pPr>
        <w:pStyle w:val="PL"/>
        <w:rPr>
          <w:rFonts w:eastAsia="SimSun"/>
          <w:lang w:eastAsia="zh-CN"/>
        </w:rPr>
      </w:pPr>
      <w:r w:rsidRPr="00F11966">
        <w:rPr>
          <w:lang w:eastAsia="zh-CN"/>
        </w:rPr>
        <w:t xml:space="preserve">    TwapId:</w:t>
      </w:r>
    </w:p>
    <w:p w14:paraId="767400DF" w14:textId="77777777" w:rsidR="00A5706F" w:rsidRPr="00F11966" w:rsidRDefault="00A5706F" w:rsidP="00A5706F">
      <w:pPr>
        <w:pStyle w:val="PL"/>
        <w:rPr>
          <w:lang w:eastAsia="zh-CN"/>
        </w:rPr>
      </w:pPr>
      <w:r w:rsidRPr="00F11966">
        <w:rPr>
          <w:lang w:eastAsia="zh-CN"/>
        </w:rPr>
        <w:t xml:space="preserve">      type: object</w:t>
      </w:r>
    </w:p>
    <w:p w14:paraId="5B526CB6" w14:textId="77777777" w:rsidR="00A5706F" w:rsidRPr="00F11966" w:rsidRDefault="00A5706F" w:rsidP="00A5706F">
      <w:pPr>
        <w:pStyle w:val="PL"/>
        <w:rPr>
          <w:lang w:eastAsia="zh-CN"/>
        </w:rPr>
      </w:pPr>
      <w:r w:rsidRPr="00F11966">
        <w:rPr>
          <w:lang w:eastAsia="zh-CN"/>
        </w:rPr>
        <w:t xml:space="preserve">      required:</w:t>
      </w:r>
    </w:p>
    <w:p w14:paraId="04216C25"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113E7BBF" w14:textId="77777777" w:rsidR="00A5706F" w:rsidRPr="00F11966" w:rsidRDefault="00A5706F" w:rsidP="00A5706F">
      <w:pPr>
        <w:pStyle w:val="PL"/>
        <w:rPr>
          <w:lang w:eastAsia="zh-CN"/>
        </w:rPr>
      </w:pPr>
      <w:r w:rsidRPr="00F11966">
        <w:t xml:space="preserve">      properties:</w:t>
      </w:r>
    </w:p>
    <w:p w14:paraId="251DF99F" w14:textId="77777777" w:rsidR="00A5706F" w:rsidRPr="00F11966" w:rsidRDefault="00A5706F" w:rsidP="00A5706F">
      <w:pPr>
        <w:pStyle w:val="PL"/>
      </w:pPr>
      <w:r w:rsidRPr="00F11966">
        <w:t xml:space="preserve">        ssId:</w:t>
      </w:r>
    </w:p>
    <w:p w14:paraId="09FE1B30" w14:textId="77777777" w:rsidR="00A5706F" w:rsidRPr="00F11966" w:rsidRDefault="00A5706F" w:rsidP="00A5706F">
      <w:pPr>
        <w:pStyle w:val="PL"/>
      </w:pPr>
      <w:r w:rsidRPr="00F11966">
        <w:t xml:space="preserve">          type: string</w:t>
      </w:r>
    </w:p>
    <w:p w14:paraId="0CE7A3FC"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This IE shall contain the SSID of the access point to which the UE is attached, that is received over NGAP, see IEEE</w:t>
      </w:r>
      <w:r>
        <w:rPr>
          <w:rFonts w:cs="Arial"/>
          <w:szCs w:val="18"/>
        </w:rPr>
        <w:t xml:space="preserve"> Std </w:t>
      </w:r>
      <w:r w:rsidRPr="00F11966">
        <w:rPr>
          <w:rFonts w:cs="Arial"/>
          <w:szCs w:val="18"/>
        </w:rPr>
        <w:t>802.11-2012</w:t>
      </w:r>
      <w:r>
        <w:rPr>
          <w:rFonts w:cs="Arial"/>
          <w:szCs w:val="18"/>
        </w:rPr>
        <w:t>.</w:t>
      </w:r>
    </w:p>
    <w:p w14:paraId="7465AC6B" w14:textId="77777777" w:rsidR="00A5706F" w:rsidRPr="00F11966" w:rsidRDefault="00A5706F" w:rsidP="00A5706F">
      <w:pPr>
        <w:pStyle w:val="PL"/>
      </w:pPr>
      <w:r w:rsidRPr="00F11966">
        <w:t xml:space="preserve">        bssId:</w:t>
      </w:r>
    </w:p>
    <w:p w14:paraId="7B94769C" w14:textId="77777777" w:rsidR="00A5706F" w:rsidRPr="00F11966" w:rsidRDefault="00A5706F" w:rsidP="00A5706F">
      <w:pPr>
        <w:pStyle w:val="PL"/>
      </w:pPr>
      <w:r w:rsidRPr="00F11966">
        <w:t xml:space="preserve">          type: string</w:t>
      </w:r>
    </w:p>
    <w:p w14:paraId="3D6B008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BSSID of the access point to which the UE is attached, for trusted WLAN a</w:t>
      </w:r>
      <w:r>
        <w:rPr>
          <w:rFonts w:cs="Arial"/>
          <w:szCs w:val="18"/>
        </w:rPr>
        <w:t>ccess, see IEEE Std 802.11-2012.</w:t>
      </w:r>
    </w:p>
    <w:p w14:paraId="099734B0"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08CCFAB7" w14:textId="77777777" w:rsidR="00A5706F" w:rsidRPr="00F11966" w:rsidRDefault="00A5706F" w:rsidP="00A5706F">
      <w:pPr>
        <w:pStyle w:val="PL"/>
        <w:rPr>
          <w:lang w:val="en-US"/>
        </w:rPr>
      </w:pPr>
      <w:r w:rsidRPr="00F11966">
        <w:rPr>
          <w:lang w:val="en-US"/>
        </w:rPr>
        <w:t xml:space="preserve">          $ref: '#/components/schemas/Bytes'</w:t>
      </w:r>
    </w:p>
    <w:p w14:paraId="1C7D969B"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When present, it shall contain the civic address information of the TWAP to which the UE is attached, for trusted WLAN access. This IE shall include the Location-Information Attribute and / or Location-Data Attrib</w:t>
      </w:r>
      <w:r>
        <w:rPr>
          <w:rFonts w:cs="Arial"/>
          <w:szCs w:val="18"/>
        </w:rPr>
        <w:t>ute as defined in IETF RFC 5580.</w:t>
      </w:r>
    </w:p>
    <w:p w14:paraId="3ABAE97D" w14:textId="77777777" w:rsidR="00A5706F" w:rsidRPr="00F11966" w:rsidRDefault="00A5706F" w:rsidP="00A5706F">
      <w:pPr>
        <w:pStyle w:val="PL"/>
        <w:rPr>
          <w:rFonts w:eastAsia="SimSun"/>
          <w:lang w:eastAsia="zh-CN"/>
        </w:rPr>
      </w:pPr>
      <w:r w:rsidRPr="00F11966">
        <w:rPr>
          <w:lang w:eastAsia="zh-CN"/>
        </w:rPr>
        <w:t xml:space="preserve">    TwapIdRm:</w:t>
      </w:r>
    </w:p>
    <w:p w14:paraId="2F9C444A" w14:textId="77777777" w:rsidR="00A5706F" w:rsidRPr="00F11966" w:rsidRDefault="00A5706F" w:rsidP="00A5706F">
      <w:pPr>
        <w:pStyle w:val="PL"/>
        <w:rPr>
          <w:lang w:eastAsia="zh-CN"/>
        </w:rPr>
      </w:pPr>
      <w:r w:rsidRPr="00F11966">
        <w:rPr>
          <w:lang w:val="en-US"/>
        </w:rPr>
        <w:t xml:space="preserve">      anyOf:</w:t>
      </w:r>
    </w:p>
    <w:p w14:paraId="18F4A998"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7D1AF678"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4DC463EC" w14:textId="4DA11966" w:rsidR="00736549" w:rsidRDefault="00736549" w:rsidP="00736549">
      <w:pPr>
        <w:pStyle w:val="PL"/>
      </w:pPr>
      <w:r>
        <w:lastRenderedPageBreak/>
        <w:t xml:space="preserve">  </w:t>
      </w:r>
      <w:r w:rsidRPr="00F11966">
        <w:t xml:space="preserve">    description:</w:t>
      </w:r>
      <w:r>
        <w:t xml:space="preserve"> </w:t>
      </w:r>
      <w:r w:rsidRPr="00F11966">
        <w:rPr>
          <w:rFonts w:eastAsia="SimSun"/>
        </w:rPr>
        <w:t xml:space="preserve">This data type is defined in the same way as the "TwapId" data type, but with the OpenAPI </w:t>
      </w:r>
      <w:r w:rsidR="002163ED">
        <w:rPr>
          <w:rFonts w:eastAsia="SimSun"/>
        </w:rPr>
        <w:t>"nullable=</w:t>
      </w:r>
      <w:r w:rsidRPr="00F11966">
        <w:rPr>
          <w:rFonts w:eastAsia="SimSun"/>
        </w:rPr>
        <w:t xml:space="preserve"> true" property.</w:t>
      </w:r>
    </w:p>
    <w:p w14:paraId="5624932E" w14:textId="77777777" w:rsidR="00532ED7" w:rsidRPr="00F11966" w:rsidRDefault="00532ED7" w:rsidP="00532ED7">
      <w:pPr>
        <w:pStyle w:val="PL"/>
      </w:pPr>
      <w:r w:rsidRPr="00F11966">
        <w:t xml:space="preserve">    SnssaiExtension:</w:t>
      </w:r>
    </w:p>
    <w:p w14:paraId="32C5A11B" w14:textId="77777777" w:rsidR="00532ED7" w:rsidRPr="00F11966" w:rsidRDefault="00532ED7" w:rsidP="00532ED7">
      <w:pPr>
        <w:pStyle w:val="PL"/>
      </w:pPr>
      <w:r w:rsidRPr="00F11966">
        <w:t xml:space="preserve">      type: object</w:t>
      </w:r>
    </w:p>
    <w:p w14:paraId="62C2662B" w14:textId="77777777" w:rsidR="00532ED7" w:rsidRPr="00F11966" w:rsidRDefault="00532ED7" w:rsidP="00532ED7">
      <w:pPr>
        <w:pStyle w:val="PL"/>
      </w:pPr>
      <w:r w:rsidRPr="00F11966">
        <w:t xml:space="preserve">      properties:</w:t>
      </w:r>
    </w:p>
    <w:p w14:paraId="56D665E6" w14:textId="77777777" w:rsidR="00532ED7" w:rsidRPr="00F11966" w:rsidRDefault="00532ED7" w:rsidP="00532ED7">
      <w:pPr>
        <w:pStyle w:val="PL"/>
      </w:pPr>
      <w:r w:rsidRPr="00F11966">
        <w:t xml:space="preserve">        sdRanges:</w:t>
      </w:r>
    </w:p>
    <w:p w14:paraId="7A100011" w14:textId="77777777" w:rsidR="00532ED7" w:rsidRPr="00F11966" w:rsidRDefault="00532ED7" w:rsidP="00532ED7">
      <w:pPr>
        <w:pStyle w:val="PL"/>
      </w:pPr>
      <w:r w:rsidRPr="00F11966">
        <w:t xml:space="preserve">          type: array</w:t>
      </w:r>
    </w:p>
    <w:p w14:paraId="52DF925F" w14:textId="77777777" w:rsidR="00532ED7" w:rsidRPr="00F11966" w:rsidRDefault="00532ED7" w:rsidP="00532ED7">
      <w:pPr>
        <w:pStyle w:val="PL"/>
      </w:pPr>
      <w:r w:rsidRPr="00F11966">
        <w:t xml:space="preserve">          items:</w:t>
      </w:r>
    </w:p>
    <w:p w14:paraId="65FF2CA3"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09605929" w14:textId="77777777" w:rsidR="00532ED7" w:rsidRPr="00F11966" w:rsidRDefault="00532ED7" w:rsidP="00532ED7">
      <w:pPr>
        <w:pStyle w:val="PL"/>
      </w:pPr>
      <w:r w:rsidRPr="00F11966">
        <w:t xml:space="preserve">          minItems: 1</w:t>
      </w:r>
    </w:p>
    <w:p w14:paraId="34528055"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p w14:paraId="50493B9B" w14:textId="77777777" w:rsidR="00532ED7" w:rsidRPr="00F11966" w:rsidRDefault="00532ED7" w:rsidP="00532ED7">
      <w:pPr>
        <w:pStyle w:val="PL"/>
      </w:pPr>
      <w:r w:rsidRPr="00F11966">
        <w:t xml:space="preserve">        wildcardSd:</w:t>
      </w:r>
    </w:p>
    <w:p w14:paraId="24808E9D" w14:textId="77777777" w:rsidR="00532ED7" w:rsidRPr="00F11966" w:rsidRDefault="00532ED7" w:rsidP="00532ED7">
      <w:pPr>
        <w:pStyle w:val="PL"/>
      </w:pPr>
      <w:r w:rsidRPr="00F11966">
        <w:t xml:space="preserve">          type: boolean</w:t>
      </w:r>
    </w:p>
    <w:p w14:paraId="72EBE6B0" w14:textId="77777777" w:rsidR="00532ED7" w:rsidRPr="00F11966" w:rsidRDefault="00532ED7" w:rsidP="00532ED7">
      <w:pPr>
        <w:pStyle w:val="PL"/>
      </w:pPr>
      <w:r w:rsidRPr="00F11966">
        <w:t xml:space="preserve">          default: false</w:t>
      </w:r>
    </w:p>
    <w:p w14:paraId="1C392B1E"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p w14:paraId="70AA474E" w14:textId="77777777" w:rsidR="00BF670C" w:rsidRDefault="00BF670C" w:rsidP="00BF670C">
      <w:pPr>
        <w:pStyle w:val="PL"/>
      </w:pPr>
      <w:r>
        <w:t xml:space="preserve">      description: </w:t>
      </w:r>
      <w:r w:rsidRPr="00F11966">
        <w:rPr>
          <w:rFonts w:cs="Arial"/>
          <w:szCs w:val="18"/>
        </w:rPr>
        <w:t>Extensions to the Snssai data type</w:t>
      </w:r>
      <w:r>
        <w:rPr>
          <w:rFonts w:cs="Arial"/>
          <w:szCs w:val="18"/>
        </w:rPr>
        <w:t>,</w:t>
      </w:r>
      <w:r w:rsidRPr="00F11966">
        <w:t xml:space="preserve"> sdRanges and wildcardSd shall not be present simultaneously</w:t>
      </w:r>
    </w:p>
    <w:p w14:paraId="5EFDDCFB" w14:textId="77777777" w:rsidR="00532ED7" w:rsidRPr="00F11966" w:rsidRDefault="00532ED7" w:rsidP="00532ED7">
      <w:pPr>
        <w:pStyle w:val="PL"/>
      </w:pPr>
    </w:p>
    <w:p w14:paraId="4C136A84" w14:textId="77777777" w:rsidR="00532ED7" w:rsidRPr="00F11966" w:rsidRDefault="00532ED7" w:rsidP="00532ED7">
      <w:pPr>
        <w:pStyle w:val="PL"/>
      </w:pPr>
      <w:r w:rsidRPr="00F11966">
        <w:t xml:space="preserve">    SdRange:</w:t>
      </w:r>
    </w:p>
    <w:p w14:paraId="1FEA21EC"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742417A6" w14:textId="77777777" w:rsidR="00532ED7" w:rsidRPr="00F11966" w:rsidRDefault="00532ED7" w:rsidP="00532ED7">
      <w:pPr>
        <w:pStyle w:val="PL"/>
      </w:pPr>
      <w:r w:rsidRPr="00F11966">
        <w:t xml:space="preserve">      type: object</w:t>
      </w:r>
    </w:p>
    <w:p w14:paraId="27AC2EFF" w14:textId="77777777" w:rsidR="00532ED7" w:rsidRPr="00F11966" w:rsidRDefault="00532ED7" w:rsidP="00532ED7">
      <w:pPr>
        <w:pStyle w:val="PL"/>
      </w:pPr>
      <w:r w:rsidRPr="00F11966">
        <w:t xml:space="preserve">      properties:</w:t>
      </w:r>
    </w:p>
    <w:p w14:paraId="1393B180" w14:textId="77777777" w:rsidR="00532ED7" w:rsidRPr="00F11966" w:rsidRDefault="00532ED7" w:rsidP="00532ED7">
      <w:pPr>
        <w:pStyle w:val="PL"/>
      </w:pPr>
      <w:r w:rsidRPr="00F11966">
        <w:t xml:space="preserve">        start:</w:t>
      </w:r>
    </w:p>
    <w:p w14:paraId="240D2C35" w14:textId="77777777" w:rsidR="00532ED7" w:rsidRPr="00F11966" w:rsidRDefault="00532ED7" w:rsidP="00532ED7">
      <w:pPr>
        <w:pStyle w:val="PL"/>
      </w:pPr>
      <w:r w:rsidRPr="00F11966">
        <w:t xml:space="preserve">          type: string</w:t>
      </w:r>
    </w:p>
    <w:p w14:paraId="2865A347" w14:textId="77777777" w:rsidR="00532ED7" w:rsidRPr="00F11966" w:rsidRDefault="00532ED7" w:rsidP="00532ED7">
      <w:pPr>
        <w:pStyle w:val="PL"/>
      </w:pPr>
      <w:r w:rsidRPr="00F11966">
        <w:t xml:space="preserve">          pattern: </w:t>
      </w:r>
      <w:r w:rsidRPr="00F11966">
        <w:rPr>
          <w:rFonts w:cs="Arial"/>
          <w:szCs w:val="18"/>
        </w:rPr>
        <w:t>'^[A-Fa-f0-9]{6}$'</w:t>
      </w:r>
    </w:p>
    <w:p w14:paraId="3663BB1D"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First value identifying the start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5E35B335" w14:textId="77777777" w:rsidR="00532ED7" w:rsidRPr="00F11966" w:rsidRDefault="00532ED7" w:rsidP="00532ED7">
      <w:pPr>
        <w:pStyle w:val="PL"/>
      </w:pPr>
      <w:r w:rsidRPr="00F11966">
        <w:t xml:space="preserve">        end:</w:t>
      </w:r>
    </w:p>
    <w:p w14:paraId="4D28DEFB" w14:textId="77777777" w:rsidR="00532ED7" w:rsidRPr="00F11966" w:rsidRDefault="00532ED7" w:rsidP="00532ED7">
      <w:pPr>
        <w:pStyle w:val="PL"/>
      </w:pPr>
      <w:r w:rsidRPr="00F11966">
        <w:t xml:space="preserve">          type: string</w:t>
      </w:r>
    </w:p>
    <w:p w14:paraId="33FF1E26" w14:textId="77777777" w:rsidR="00532ED7" w:rsidRPr="00F11966" w:rsidRDefault="00532ED7" w:rsidP="00532ED7">
      <w:pPr>
        <w:pStyle w:val="PL"/>
      </w:pPr>
      <w:r w:rsidRPr="00F11966">
        <w:t xml:space="preserve">          pattern: </w:t>
      </w:r>
      <w:r w:rsidRPr="00F11966">
        <w:rPr>
          <w:rFonts w:cs="Arial"/>
          <w:szCs w:val="18"/>
        </w:rPr>
        <w:t>'^[A-Fa-f0-9]{6}$'</w:t>
      </w:r>
    </w:p>
    <w:p w14:paraId="56E14008" w14:textId="77777777" w:rsidR="00736549" w:rsidRDefault="00736549" w:rsidP="00736549">
      <w:pPr>
        <w:pStyle w:val="PL"/>
      </w:pPr>
      <w:r>
        <w:t xml:space="preserve">  </w:t>
      </w:r>
      <w:r w:rsidRPr="00F11966">
        <w:t xml:space="preserve">      </w:t>
      </w:r>
      <w:r>
        <w:t xml:space="preserve">  </w:t>
      </w:r>
      <w:r w:rsidRPr="00F11966">
        <w:t>description:</w:t>
      </w:r>
      <w:r>
        <w:t xml:space="preserve"> </w:t>
      </w:r>
      <w:r w:rsidRPr="00F11966">
        <w:rPr>
          <w:rFonts w:cs="Arial"/>
          <w:szCs w:val="18"/>
        </w:rPr>
        <w:t>Last value identifying the end of an SD range.</w:t>
      </w:r>
      <w:r>
        <w:rPr>
          <w:rFonts w:cs="Arial"/>
          <w:szCs w:val="18"/>
        </w:rPr>
        <w:t xml:space="preserve"> </w:t>
      </w:r>
      <w:r w:rsidRPr="00F11966">
        <w:rPr>
          <w:rFonts w:cs="Arial"/>
          <w:szCs w:val="18"/>
        </w:rPr>
        <w:t>This string shall be formatted as specified for the sd attribute of the Snssai data type in clause 5.4.4.2</w:t>
      </w:r>
      <w:r w:rsidRPr="00F11966">
        <w:t>.</w:t>
      </w:r>
    </w:p>
    <w:p w14:paraId="435A51FF" w14:textId="77777777" w:rsidR="00855404" w:rsidRDefault="00855404" w:rsidP="00855404">
      <w:pPr>
        <w:pStyle w:val="PL"/>
      </w:pPr>
    </w:p>
    <w:p w14:paraId="7C8D1B4D" w14:textId="77777777" w:rsidR="00855404" w:rsidRPr="00F11966" w:rsidRDefault="00855404" w:rsidP="00855404">
      <w:pPr>
        <w:pStyle w:val="PL"/>
      </w:pPr>
      <w:r w:rsidRPr="00F11966">
        <w:t xml:space="preserve">    </w:t>
      </w:r>
      <w:r w:rsidRPr="004E12F6">
        <w:rPr>
          <w:lang w:eastAsia="zh-CN"/>
        </w:rPr>
        <w:t>ProseServiceAuth</w:t>
      </w:r>
      <w:r w:rsidRPr="00F11966">
        <w:t>:</w:t>
      </w:r>
    </w:p>
    <w:p w14:paraId="4C5D46F8" w14:textId="77777777" w:rsidR="00855404" w:rsidRPr="00F11966" w:rsidRDefault="00855404" w:rsidP="00855404">
      <w:pPr>
        <w:pStyle w:val="PL"/>
      </w:pPr>
      <w:r w:rsidRPr="00F11966">
        <w:t xml:space="preserve">      type: object</w:t>
      </w:r>
    </w:p>
    <w:p w14:paraId="31786472" w14:textId="77777777" w:rsidR="00855404" w:rsidRPr="00F11966" w:rsidRDefault="00855404" w:rsidP="00855404">
      <w:pPr>
        <w:pStyle w:val="PL"/>
      </w:pPr>
      <w:r w:rsidRPr="00F11966">
        <w:t xml:space="preserve">      properties:</w:t>
      </w:r>
    </w:p>
    <w:p w14:paraId="72B246C6" w14:textId="77777777" w:rsidR="00855404" w:rsidRPr="00F11966" w:rsidRDefault="00855404" w:rsidP="00855404">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C520035" w14:textId="77777777" w:rsidR="00855404" w:rsidRPr="00F11966" w:rsidRDefault="00855404" w:rsidP="00855404">
      <w:pPr>
        <w:pStyle w:val="PL"/>
      </w:pPr>
      <w:r w:rsidRPr="00F11966">
        <w:rPr>
          <w:lang w:val="en-US"/>
        </w:rPr>
        <w:t xml:space="preserve">          $ref: </w:t>
      </w:r>
      <w:r w:rsidRPr="00F11966">
        <w:t>'#/components/schemas/UeAuth'</w:t>
      </w:r>
    </w:p>
    <w:p w14:paraId="30DEC8D9" w14:textId="77777777" w:rsidR="00855404" w:rsidRPr="00F11966" w:rsidRDefault="00855404" w:rsidP="00855404">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DCBED45" w14:textId="77777777" w:rsidR="00855404" w:rsidRPr="00F11966" w:rsidRDefault="00855404" w:rsidP="00855404">
      <w:pPr>
        <w:pStyle w:val="PL"/>
      </w:pPr>
      <w:r w:rsidRPr="00F11966">
        <w:rPr>
          <w:lang w:val="en-US"/>
        </w:rPr>
        <w:t xml:space="preserve">          $ref: </w:t>
      </w:r>
      <w:r w:rsidRPr="00F11966">
        <w:t>'#/components/schemas/UeAuth'</w:t>
      </w:r>
    </w:p>
    <w:p w14:paraId="2592FAA2" w14:textId="77777777" w:rsidR="00484F37" w:rsidRDefault="00484F37" w:rsidP="00484F37">
      <w:pPr>
        <w:pStyle w:val="PL"/>
        <w:rPr>
          <w:lang w:val="en-US"/>
        </w:rPr>
      </w:pPr>
    </w:p>
    <w:p w14:paraId="12A5EA27" w14:textId="77777777" w:rsidR="00484F37" w:rsidRDefault="00484F37" w:rsidP="00484F37">
      <w:pPr>
        <w:pStyle w:val="PL"/>
        <w:rPr>
          <w:rFonts w:cs="Arial"/>
          <w:color w:val="000000"/>
          <w:lang w:eastAsia="zh-CN"/>
        </w:rPr>
      </w:pPr>
      <w:r>
        <w:t xml:space="preserve">    </w:t>
      </w:r>
      <w:r>
        <w:rPr>
          <w:rFonts w:cs="Arial"/>
          <w:color w:val="000000"/>
          <w:lang w:eastAsia="zh-CN"/>
        </w:rPr>
        <w:t>EcsServerAddr:</w:t>
      </w:r>
    </w:p>
    <w:p w14:paraId="021490B8" w14:textId="77777777" w:rsidR="00484F37" w:rsidRPr="00B3056F" w:rsidRDefault="00484F37" w:rsidP="00484F37">
      <w:pPr>
        <w:pStyle w:val="PL"/>
      </w:pPr>
      <w:r w:rsidRPr="00B3056F">
        <w:t xml:space="preserve">      type: object</w:t>
      </w:r>
    </w:p>
    <w:p w14:paraId="6A009F4F" w14:textId="77777777" w:rsidR="00484F37" w:rsidRDefault="00484F37" w:rsidP="00484F37">
      <w:pPr>
        <w:pStyle w:val="PL"/>
      </w:pPr>
      <w:r w:rsidRPr="00B3056F">
        <w:t xml:space="preserve">      properties:</w:t>
      </w:r>
    </w:p>
    <w:p w14:paraId="34EC89F2" w14:textId="77777777" w:rsidR="00484F37" w:rsidRPr="00B3056F" w:rsidRDefault="00484F37" w:rsidP="00484F37">
      <w:pPr>
        <w:pStyle w:val="PL"/>
      </w:pPr>
      <w:r w:rsidRPr="00B3056F">
        <w:t xml:space="preserve">        </w:t>
      </w:r>
      <w:r>
        <w:t>ecsFqdnList</w:t>
      </w:r>
      <w:r w:rsidRPr="00B3056F">
        <w:t>:</w:t>
      </w:r>
    </w:p>
    <w:p w14:paraId="7174D723" w14:textId="77777777" w:rsidR="00484F37" w:rsidRPr="00B3056F" w:rsidRDefault="00484F37" w:rsidP="00484F37">
      <w:pPr>
        <w:pStyle w:val="PL"/>
      </w:pPr>
      <w:r w:rsidRPr="00B3056F">
        <w:t xml:space="preserve">          type: array</w:t>
      </w:r>
    </w:p>
    <w:p w14:paraId="2A6E4BD5" w14:textId="77777777" w:rsidR="00484F37" w:rsidRPr="00B3056F" w:rsidRDefault="00484F37" w:rsidP="00484F37">
      <w:pPr>
        <w:pStyle w:val="PL"/>
      </w:pPr>
      <w:r w:rsidRPr="00B3056F">
        <w:t xml:space="preserve">          items:</w:t>
      </w:r>
    </w:p>
    <w:p w14:paraId="645FF66E" w14:textId="77777777" w:rsidR="00484F37" w:rsidRDefault="00484F37" w:rsidP="00484F37">
      <w:pPr>
        <w:pStyle w:val="PL"/>
      </w:pPr>
      <w:r w:rsidRPr="00B3056F">
        <w:t xml:space="preserve">            </w:t>
      </w:r>
      <w:r>
        <w:t>type: string</w:t>
      </w:r>
    </w:p>
    <w:p w14:paraId="507DC1D0" w14:textId="77777777" w:rsidR="00484F37" w:rsidRDefault="00484F37" w:rsidP="00484F37">
      <w:pPr>
        <w:pStyle w:val="PL"/>
      </w:pPr>
      <w:r w:rsidRPr="00F11966">
        <w:rPr>
          <w:lang w:val="en-US"/>
        </w:rPr>
        <w:t xml:space="preserve">          minItems: 1</w:t>
      </w:r>
    </w:p>
    <w:p w14:paraId="038118F7" w14:textId="77777777" w:rsidR="00484F37" w:rsidRPr="00B3056F" w:rsidRDefault="00484F37" w:rsidP="00484F37">
      <w:pPr>
        <w:pStyle w:val="PL"/>
      </w:pPr>
      <w:r w:rsidRPr="00B3056F">
        <w:t xml:space="preserve">        </w:t>
      </w:r>
      <w:r>
        <w:t>ecs</w:t>
      </w:r>
      <w:r w:rsidRPr="00B3056F">
        <w:t>IpAddress</w:t>
      </w:r>
      <w:r>
        <w:t>List</w:t>
      </w:r>
      <w:r w:rsidRPr="00B3056F">
        <w:t>:</w:t>
      </w:r>
    </w:p>
    <w:p w14:paraId="0AA76B63" w14:textId="77777777" w:rsidR="00484F37" w:rsidRPr="00B3056F" w:rsidRDefault="00484F37" w:rsidP="00484F37">
      <w:pPr>
        <w:pStyle w:val="PL"/>
      </w:pPr>
      <w:r w:rsidRPr="00B3056F">
        <w:t xml:space="preserve">          type: array</w:t>
      </w:r>
    </w:p>
    <w:p w14:paraId="53CF7C85" w14:textId="77777777" w:rsidR="00484F37" w:rsidRPr="00B3056F" w:rsidRDefault="00484F37" w:rsidP="00484F37">
      <w:pPr>
        <w:pStyle w:val="PL"/>
      </w:pPr>
      <w:r w:rsidRPr="00B3056F">
        <w:t xml:space="preserve">          items:</w:t>
      </w:r>
    </w:p>
    <w:p w14:paraId="59E8E610" w14:textId="77777777" w:rsidR="00484F37" w:rsidRDefault="00484F37" w:rsidP="00484F37">
      <w:pPr>
        <w:pStyle w:val="PL"/>
      </w:pPr>
      <w:r>
        <w:t xml:space="preserve">            </w:t>
      </w:r>
      <w:r w:rsidRPr="00D83329">
        <w:t>$ref: '#/components/schemas/</w:t>
      </w:r>
      <w:r>
        <w:t>IpAddr</w:t>
      </w:r>
      <w:r w:rsidRPr="00D83329">
        <w:t>'</w:t>
      </w:r>
    </w:p>
    <w:p w14:paraId="56CED54B" w14:textId="77777777" w:rsidR="00484F37" w:rsidRDefault="00484F37" w:rsidP="00484F37">
      <w:pPr>
        <w:pStyle w:val="PL"/>
      </w:pPr>
      <w:r w:rsidRPr="00F11966">
        <w:rPr>
          <w:lang w:val="en-US"/>
        </w:rPr>
        <w:t xml:space="preserve">          minItems: 1</w:t>
      </w:r>
    </w:p>
    <w:p w14:paraId="57D98426" w14:textId="77777777" w:rsidR="00484F37" w:rsidRDefault="00484F37" w:rsidP="00484F37">
      <w:pPr>
        <w:pStyle w:val="PL"/>
      </w:pPr>
    </w:p>
    <w:p w14:paraId="4EAF80D8" w14:textId="77777777" w:rsidR="00484F37" w:rsidRPr="00F11966" w:rsidRDefault="00484F37" w:rsidP="00484F37">
      <w:pPr>
        <w:pStyle w:val="PL"/>
      </w:pPr>
      <w:r w:rsidRPr="00F11966">
        <w:t xml:space="preserve">    </w:t>
      </w:r>
      <w:r>
        <w:rPr>
          <w:rFonts w:cs="Arial"/>
          <w:color w:val="000000"/>
          <w:lang w:eastAsia="zh-CN"/>
        </w:rPr>
        <w:t>EcsServerAddrRm</w:t>
      </w:r>
      <w:r w:rsidRPr="00F11966">
        <w:t>:</w:t>
      </w:r>
    </w:p>
    <w:p w14:paraId="3DEEAC8B" w14:textId="77777777" w:rsidR="00484F37" w:rsidRPr="00F11966" w:rsidRDefault="00484F37" w:rsidP="00484F37">
      <w:pPr>
        <w:pStyle w:val="PL"/>
        <w:rPr>
          <w:lang w:val="en-US"/>
        </w:rPr>
      </w:pPr>
      <w:r w:rsidRPr="00F11966">
        <w:rPr>
          <w:lang w:val="en-US"/>
        </w:rPr>
        <w:t xml:space="preserve">     </w:t>
      </w:r>
      <w:r>
        <w:rPr>
          <w:lang w:val="en-US"/>
        </w:rPr>
        <w:t xml:space="preserve"> </w:t>
      </w:r>
      <w:r w:rsidRPr="00F11966">
        <w:rPr>
          <w:lang w:val="en-US"/>
        </w:rPr>
        <w:t>anyOf:</w:t>
      </w:r>
    </w:p>
    <w:p w14:paraId="085E34AE" w14:textId="77777777" w:rsidR="00484F37" w:rsidRPr="00F11966" w:rsidRDefault="00484F37" w:rsidP="00484F37">
      <w:pPr>
        <w:pStyle w:val="PL"/>
        <w:rPr>
          <w:lang w:val="en-US"/>
        </w:rPr>
      </w:pPr>
      <w:r w:rsidRPr="00F11966">
        <w:rPr>
          <w:lang w:val="en-US"/>
        </w:rPr>
        <w:t xml:space="preserve">        - $ref: '#/components/schemas/</w:t>
      </w:r>
      <w:r>
        <w:rPr>
          <w:rFonts w:cs="Arial"/>
          <w:color w:val="000000"/>
          <w:lang w:eastAsia="zh-CN"/>
        </w:rPr>
        <w:t>EcsServerAddr</w:t>
      </w:r>
      <w:r w:rsidRPr="00F11966">
        <w:rPr>
          <w:lang w:val="en-US"/>
        </w:rPr>
        <w:t>'</w:t>
      </w:r>
    </w:p>
    <w:p w14:paraId="2117A512" w14:textId="77777777" w:rsidR="00484F37" w:rsidRPr="00F11966" w:rsidRDefault="00484F37" w:rsidP="00484F37">
      <w:pPr>
        <w:pStyle w:val="PL"/>
        <w:rPr>
          <w:lang w:val="en-US"/>
        </w:rPr>
      </w:pPr>
      <w:r w:rsidRPr="00F11966">
        <w:rPr>
          <w:lang w:val="en-US"/>
        </w:rPr>
        <w:t xml:space="preserve">        - $ref: '#/components/schemas/NullValue'</w:t>
      </w:r>
    </w:p>
    <w:p w14:paraId="23245D50" w14:textId="77777777" w:rsidR="00484F37" w:rsidRDefault="00484F37" w:rsidP="00484F37">
      <w:pPr>
        <w:pStyle w:val="PL"/>
      </w:pPr>
    </w:p>
    <w:p w14:paraId="451C7B43" w14:textId="77777777" w:rsidR="00484F37" w:rsidRPr="00B3056F" w:rsidRDefault="00484F37" w:rsidP="00484F37">
      <w:pPr>
        <w:pStyle w:val="PL"/>
      </w:pPr>
      <w:r w:rsidRPr="00B3056F">
        <w:t xml:space="preserve">    IpAddr:</w:t>
      </w:r>
    </w:p>
    <w:p w14:paraId="70B191D4" w14:textId="77777777" w:rsidR="00484F37" w:rsidRPr="00B3056F" w:rsidRDefault="00484F37" w:rsidP="00484F37">
      <w:pPr>
        <w:pStyle w:val="PL"/>
      </w:pPr>
      <w:r w:rsidRPr="00B3056F">
        <w:t xml:space="preserve">      type: object</w:t>
      </w:r>
    </w:p>
    <w:p w14:paraId="67345FB5" w14:textId="77777777" w:rsidR="00484F37" w:rsidRPr="00B3056F" w:rsidRDefault="00484F37" w:rsidP="00484F37">
      <w:pPr>
        <w:pStyle w:val="PL"/>
      </w:pPr>
      <w:r w:rsidRPr="00B3056F">
        <w:t xml:space="preserve">      oneOf:</w:t>
      </w:r>
    </w:p>
    <w:p w14:paraId="5F489FF5" w14:textId="77777777" w:rsidR="00484F37" w:rsidRPr="00B3056F" w:rsidRDefault="00484F37" w:rsidP="00484F37">
      <w:pPr>
        <w:pStyle w:val="PL"/>
      </w:pPr>
      <w:r w:rsidRPr="00B3056F">
        <w:t xml:space="preserve">        - required:</w:t>
      </w:r>
    </w:p>
    <w:p w14:paraId="002D67DA" w14:textId="77777777" w:rsidR="00484F37" w:rsidRPr="00B3056F" w:rsidRDefault="00484F37" w:rsidP="00484F37">
      <w:pPr>
        <w:pStyle w:val="PL"/>
      </w:pPr>
      <w:r w:rsidRPr="00B3056F">
        <w:t xml:space="preserve">          - ipv4Addr</w:t>
      </w:r>
    </w:p>
    <w:p w14:paraId="68F5D49C" w14:textId="77777777" w:rsidR="00484F37" w:rsidRPr="00B3056F" w:rsidRDefault="00484F37" w:rsidP="00484F37">
      <w:pPr>
        <w:pStyle w:val="PL"/>
      </w:pPr>
      <w:r w:rsidRPr="00B3056F">
        <w:t xml:space="preserve">        - required:</w:t>
      </w:r>
    </w:p>
    <w:p w14:paraId="39EA4A47" w14:textId="77777777" w:rsidR="00484F37" w:rsidRPr="00B3056F" w:rsidRDefault="00484F37" w:rsidP="00484F37">
      <w:pPr>
        <w:pStyle w:val="PL"/>
      </w:pPr>
      <w:r w:rsidRPr="00B3056F">
        <w:t xml:space="preserve">          - ipv6Addr</w:t>
      </w:r>
    </w:p>
    <w:p w14:paraId="6C305357" w14:textId="77777777" w:rsidR="00484F37" w:rsidRPr="00B3056F" w:rsidRDefault="00484F37" w:rsidP="00484F37">
      <w:pPr>
        <w:pStyle w:val="PL"/>
      </w:pPr>
      <w:r w:rsidRPr="00B3056F">
        <w:t xml:space="preserve">        - required:</w:t>
      </w:r>
    </w:p>
    <w:p w14:paraId="14FA30BC" w14:textId="77777777" w:rsidR="00484F37" w:rsidRPr="00B3056F" w:rsidRDefault="00484F37" w:rsidP="00484F37">
      <w:pPr>
        <w:pStyle w:val="PL"/>
      </w:pPr>
      <w:r w:rsidRPr="00B3056F">
        <w:t xml:space="preserve">          - ipv6Prefix</w:t>
      </w:r>
    </w:p>
    <w:p w14:paraId="5D2C6726" w14:textId="77777777" w:rsidR="00484F37" w:rsidRPr="00B3056F" w:rsidRDefault="00484F37" w:rsidP="00484F37">
      <w:pPr>
        <w:pStyle w:val="PL"/>
      </w:pPr>
      <w:r w:rsidRPr="00B3056F">
        <w:t xml:space="preserve">      properties:</w:t>
      </w:r>
    </w:p>
    <w:p w14:paraId="0B7E0841" w14:textId="77777777" w:rsidR="00484F37" w:rsidRPr="00B3056F" w:rsidRDefault="00484F37" w:rsidP="00484F37">
      <w:pPr>
        <w:pStyle w:val="PL"/>
      </w:pPr>
      <w:r w:rsidRPr="00B3056F">
        <w:t xml:space="preserve">        ipv4Addr:</w:t>
      </w:r>
    </w:p>
    <w:p w14:paraId="7D0F6B38" w14:textId="77777777" w:rsidR="00484F37" w:rsidRPr="00B3056F" w:rsidRDefault="00484F37" w:rsidP="00484F37">
      <w:pPr>
        <w:pStyle w:val="PL"/>
      </w:pPr>
      <w:r w:rsidRPr="00B3056F">
        <w:t xml:space="preserve">          $ref: '#/components/schemas/Ipv4Addr'</w:t>
      </w:r>
    </w:p>
    <w:p w14:paraId="539139BB" w14:textId="77777777" w:rsidR="00484F37" w:rsidRPr="00B3056F" w:rsidRDefault="00484F37" w:rsidP="00484F37">
      <w:pPr>
        <w:pStyle w:val="PL"/>
      </w:pPr>
      <w:r w:rsidRPr="00B3056F">
        <w:t xml:space="preserve">        ipv6Addr:</w:t>
      </w:r>
    </w:p>
    <w:p w14:paraId="0560947A" w14:textId="77777777" w:rsidR="00484F37" w:rsidRPr="00B3056F" w:rsidRDefault="00484F37" w:rsidP="00484F37">
      <w:pPr>
        <w:pStyle w:val="PL"/>
      </w:pPr>
      <w:r w:rsidRPr="00B3056F">
        <w:t xml:space="preserve">          $ref: '#/components/schemas/Ipv6Addr'</w:t>
      </w:r>
    </w:p>
    <w:p w14:paraId="652CC21E" w14:textId="77777777" w:rsidR="00484F37" w:rsidRPr="00B3056F" w:rsidRDefault="00484F37" w:rsidP="00484F37">
      <w:pPr>
        <w:pStyle w:val="PL"/>
      </w:pPr>
      <w:r w:rsidRPr="00B3056F">
        <w:lastRenderedPageBreak/>
        <w:t xml:space="preserve">        ipv6Prefix:</w:t>
      </w:r>
    </w:p>
    <w:p w14:paraId="011FE2C7" w14:textId="77777777" w:rsidR="00484F37" w:rsidRDefault="00484F37" w:rsidP="00484F37">
      <w:pPr>
        <w:pStyle w:val="PL"/>
      </w:pPr>
      <w:r w:rsidRPr="00B3056F">
        <w:t xml:space="preserve">          $ref: '#/components/schemas/Ipv6Prefix'</w:t>
      </w:r>
    </w:p>
    <w:p w14:paraId="0E6F75C2" w14:textId="77777777" w:rsidR="00C25820" w:rsidRPr="00F11966" w:rsidRDefault="00C25820" w:rsidP="00C25820">
      <w:pPr>
        <w:pStyle w:val="PL"/>
        <w:rPr>
          <w:lang w:val="en-US"/>
        </w:rPr>
      </w:pPr>
    </w:p>
    <w:p w14:paraId="65054108" w14:textId="77777777" w:rsidR="00C25820" w:rsidRPr="00F11966" w:rsidRDefault="00C25820" w:rsidP="00C25820">
      <w:pPr>
        <w:pStyle w:val="PL"/>
        <w:rPr>
          <w:rFonts w:eastAsia="SimSun"/>
          <w:lang w:eastAsia="zh-CN"/>
        </w:rPr>
      </w:pPr>
      <w:r w:rsidRPr="00F11966">
        <w:rPr>
          <w:lang w:eastAsia="zh-CN"/>
        </w:rPr>
        <w:t xml:space="preserve">    </w:t>
      </w:r>
      <w:r>
        <w:rPr>
          <w:lang w:eastAsia="zh-CN"/>
        </w:rPr>
        <w:t>SACInfo</w:t>
      </w:r>
      <w:r w:rsidRPr="00F11966">
        <w:rPr>
          <w:lang w:eastAsia="zh-CN"/>
        </w:rPr>
        <w:t>:</w:t>
      </w:r>
    </w:p>
    <w:p w14:paraId="159CBA88" w14:textId="77777777" w:rsidR="00C25820" w:rsidRPr="00F11966" w:rsidRDefault="00C25820" w:rsidP="00C25820">
      <w:pPr>
        <w:pStyle w:val="PL"/>
      </w:pPr>
      <w:r w:rsidRPr="00F11966">
        <w:t xml:space="preserve">      description:</w:t>
      </w:r>
      <w:r w:rsidRPr="00F11966">
        <w:rPr>
          <w:rFonts w:cs="Arial"/>
          <w:szCs w:val="18"/>
        </w:rPr>
        <w:t xml:space="preserve"> </w:t>
      </w:r>
      <w:r>
        <w:t>Represents threshold(s) to control the triggering of network slice reporting notifications or the information contained in the network slice reporting notification.</w:t>
      </w:r>
    </w:p>
    <w:p w14:paraId="38ACB917" w14:textId="77777777" w:rsidR="00C25820" w:rsidRPr="00F11966" w:rsidRDefault="00C25820" w:rsidP="00C25820">
      <w:pPr>
        <w:pStyle w:val="PL"/>
        <w:rPr>
          <w:lang w:eastAsia="zh-CN"/>
        </w:rPr>
      </w:pPr>
      <w:r w:rsidRPr="00F11966">
        <w:rPr>
          <w:lang w:eastAsia="zh-CN"/>
        </w:rPr>
        <w:t xml:space="preserve">      type: object</w:t>
      </w:r>
    </w:p>
    <w:p w14:paraId="55457E59" w14:textId="77777777" w:rsidR="00C25820" w:rsidRPr="00F11966" w:rsidRDefault="00C25820" w:rsidP="00C25820">
      <w:pPr>
        <w:pStyle w:val="PL"/>
        <w:rPr>
          <w:lang w:eastAsia="zh-CN"/>
        </w:rPr>
      </w:pPr>
      <w:r w:rsidRPr="00F11966">
        <w:t xml:space="preserve">      properties:</w:t>
      </w:r>
    </w:p>
    <w:p w14:paraId="660CF1C0" w14:textId="77777777" w:rsidR="00C25820" w:rsidRPr="00F11966" w:rsidRDefault="00C25820" w:rsidP="00C25820">
      <w:pPr>
        <w:pStyle w:val="PL"/>
      </w:pPr>
      <w:r w:rsidRPr="00F11966">
        <w:t xml:space="preserve">        </w:t>
      </w:r>
      <w:r>
        <w:t>numericValNumUes</w:t>
      </w:r>
      <w:r w:rsidRPr="00F11966">
        <w:t>:</w:t>
      </w:r>
    </w:p>
    <w:p w14:paraId="19A32F4A" w14:textId="77777777" w:rsidR="00C25820" w:rsidRPr="00F11966" w:rsidRDefault="00C25820" w:rsidP="00C25820">
      <w:pPr>
        <w:pStyle w:val="PL"/>
      </w:pPr>
      <w:r w:rsidRPr="00F11966">
        <w:t xml:space="preserve">          type: integer</w:t>
      </w:r>
    </w:p>
    <w:p w14:paraId="2459E9E0" w14:textId="77777777" w:rsidR="00C25820" w:rsidRPr="00F11966" w:rsidRDefault="00C25820" w:rsidP="00C25820">
      <w:pPr>
        <w:pStyle w:val="PL"/>
      </w:pPr>
      <w:r w:rsidRPr="00F11966">
        <w:t xml:space="preserve">        </w:t>
      </w:r>
      <w:r>
        <w:t>numericValNumPduSess</w:t>
      </w:r>
      <w:r w:rsidRPr="00F11966">
        <w:t>:</w:t>
      </w:r>
    </w:p>
    <w:p w14:paraId="286DEE80" w14:textId="77777777" w:rsidR="00C25820" w:rsidRPr="00F11966" w:rsidRDefault="00C25820" w:rsidP="00C25820">
      <w:pPr>
        <w:pStyle w:val="PL"/>
      </w:pPr>
      <w:r w:rsidRPr="00F11966">
        <w:t xml:space="preserve">          type: integer</w:t>
      </w:r>
    </w:p>
    <w:p w14:paraId="1C6359DA" w14:textId="77777777" w:rsidR="00C25820" w:rsidRPr="00F11966" w:rsidRDefault="00C25820" w:rsidP="00C25820">
      <w:pPr>
        <w:pStyle w:val="PL"/>
      </w:pPr>
      <w:r w:rsidRPr="00F11966">
        <w:t xml:space="preserve">        </w:t>
      </w:r>
      <w:r>
        <w:t>percValueNumUes</w:t>
      </w:r>
      <w:r w:rsidRPr="00F11966">
        <w:t>:</w:t>
      </w:r>
    </w:p>
    <w:p w14:paraId="2A7AC043" w14:textId="77777777" w:rsidR="00C25820" w:rsidRPr="00F11966" w:rsidRDefault="00C25820" w:rsidP="00C25820">
      <w:pPr>
        <w:pStyle w:val="PL"/>
      </w:pPr>
      <w:r w:rsidRPr="00F11966">
        <w:t xml:space="preserve">          type: integer</w:t>
      </w:r>
    </w:p>
    <w:p w14:paraId="422E896E" w14:textId="77777777" w:rsidR="00C25820" w:rsidRPr="00847967" w:rsidRDefault="00C25820" w:rsidP="00C25820">
      <w:pPr>
        <w:pStyle w:val="PL"/>
        <w:rPr>
          <w:lang w:val="en-US"/>
        </w:rPr>
      </w:pPr>
      <w:r w:rsidRPr="00F11966">
        <w:t xml:space="preserve">          </w:t>
      </w:r>
      <w:r w:rsidRPr="00847967">
        <w:rPr>
          <w:lang w:val="en-US"/>
        </w:rPr>
        <w:t>minimum: 0</w:t>
      </w:r>
    </w:p>
    <w:p w14:paraId="0E5B188E" w14:textId="77777777" w:rsidR="00C25820" w:rsidRPr="00847967" w:rsidRDefault="00C25820" w:rsidP="00C25820">
      <w:pPr>
        <w:pStyle w:val="PL"/>
        <w:rPr>
          <w:lang w:val="en-US"/>
        </w:rPr>
      </w:pPr>
      <w:r w:rsidRPr="00F11966">
        <w:t xml:space="preserve">          </w:t>
      </w:r>
      <w:r w:rsidRPr="00847967">
        <w:rPr>
          <w:lang w:val="en-US"/>
        </w:rPr>
        <w:t xml:space="preserve">maximum: </w:t>
      </w:r>
      <w:r>
        <w:rPr>
          <w:lang w:val="en-US"/>
        </w:rPr>
        <w:t>100</w:t>
      </w:r>
    </w:p>
    <w:p w14:paraId="57C9C006" w14:textId="77777777" w:rsidR="00C25820" w:rsidRPr="00F11966" w:rsidRDefault="00C25820" w:rsidP="00C25820">
      <w:pPr>
        <w:pStyle w:val="PL"/>
      </w:pPr>
      <w:r w:rsidRPr="00F11966">
        <w:t xml:space="preserve">        </w:t>
      </w:r>
      <w:r>
        <w:t>percValueNumPduSess</w:t>
      </w:r>
      <w:r w:rsidRPr="00F11966">
        <w:t>:</w:t>
      </w:r>
    </w:p>
    <w:p w14:paraId="71D8881C" w14:textId="77777777" w:rsidR="00C25820" w:rsidRPr="00F11966" w:rsidRDefault="00C25820" w:rsidP="00C25820">
      <w:pPr>
        <w:pStyle w:val="PL"/>
      </w:pPr>
      <w:r w:rsidRPr="00F11966">
        <w:t xml:space="preserve">          type: integer</w:t>
      </w:r>
    </w:p>
    <w:p w14:paraId="1AEA8386" w14:textId="77777777" w:rsidR="00C25820" w:rsidRPr="00847967" w:rsidRDefault="00C25820" w:rsidP="00C25820">
      <w:pPr>
        <w:pStyle w:val="PL"/>
        <w:rPr>
          <w:lang w:val="en-US"/>
        </w:rPr>
      </w:pPr>
      <w:r w:rsidRPr="00F11966">
        <w:t xml:space="preserve">          </w:t>
      </w:r>
      <w:r w:rsidRPr="00847967">
        <w:rPr>
          <w:lang w:val="en-US"/>
        </w:rPr>
        <w:t>minimum: 0</w:t>
      </w:r>
    </w:p>
    <w:p w14:paraId="31C46E24" w14:textId="77777777" w:rsidR="00C25820" w:rsidRPr="00847967" w:rsidRDefault="00C25820" w:rsidP="00C25820">
      <w:pPr>
        <w:pStyle w:val="PL"/>
        <w:rPr>
          <w:lang w:val="en-US"/>
        </w:rPr>
      </w:pPr>
      <w:r w:rsidRPr="00F11966">
        <w:t xml:space="preserve">          </w:t>
      </w:r>
      <w:r w:rsidRPr="00847967">
        <w:rPr>
          <w:lang w:val="en-US"/>
        </w:rPr>
        <w:t xml:space="preserve">maximum: </w:t>
      </w:r>
      <w:r>
        <w:rPr>
          <w:lang w:val="en-US"/>
        </w:rPr>
        <w:t>100</w:t>
      </w:r>
    </w:p>
    <w:p w14:paraId="57C23956" w14:textId="77777777" w:rsidR="00C25820" w:rsidRPr="002619CE" w:rsidRDefault="00C25820" w:rsidP="00C25820">
      <w:pPr>
        <w:pStyle w:val="PL"/>
      </w:pPr>
    </w:p>
    <w:p w14:paraId="511E8569" w14:textId="77777777" w:rsidR="00C25820" w:rsidRPr="00F11966" w:rsidRDefault="00C25820" w:rsidP="00C25820">
      <w:pPr>
        <w:pStyle w:val="PL"/>
      </w:pPr>
      <w:r w:rsidRPr="00F11966">
        <w:t xml:space="preserve">    </w:t>
      </w:r>
      <w:r>
        <w:t>SACEvent</w:t>
      </w:r>
      <w:r>
        <w:rPr>
          <w:lang w:eastAsia="zh-CN"/>
        </w:rPr>
        <w:t>Status</w:t>
      </w:r>
      <w:r w:rsidRPr="00F11966">
        <w:t>:</w:t>
      </w:r>
    </w:p>
    <w:p w14:paraId="1AF0FFF0" w14:textId="77777777" w:rsidR="00C25820" w:rsidRPr="00F11966" w:rsidRDefault="00C25820" w:rsidP="00C25820">
      <w:pPr>
        <w:pStyle w:val="PL"/>
      </w:pPr>
      <w:r w:rsidRPr="00F11966">
        <w:t xml:space="preserve">      description:</w:t>
      </w:r>
      <w:r w:rsidRPr="00F11966">
        <w:rPr>
          <w:rFonts w:cs="Arial"/>
          <w:szCs w:val="18"/>
        </w:rPr>
        <w:t xml:space="preserve"> </w:t>
      </w:r>
      <w:r>
        <w:t>Contains the network slice status information in terms of the current number of UEs registered with a network slice, the current number of PDU Sessions established on a network slice or both.</w:t>
      </w:r>
    </w:p>
    <w:p w14:paraId="2A975828" w14:textId="77777777" w:rsidR="00C25820" w:rsidRPr="00F11966" w:rsidRDefault="00C25820" w:rsidP="00C25820">
      <w:pPr>
        <w:pStyle w:val="PL"/>
      </w:pPr>
      <w:r w:rsidRPr="00F11966">
        <w:t xml:space="preserve">      type: object</w:t>
      </w:r>
    </w:p>
    <w:p w14:paraId="0B1DB254" w14:textId="77777777" w:rsidR="00C25820" w:rsidRPr="00F11966" w:rsidRDefault="00C25820" w:rsidP="00C25820">
      <w:pPr>
        <w:pStyle w:val="PL"/>
        <w:rPr>
          <w:lang w:eastAsia="zh-CN"/>
        </w:rPr>
      </w:pPr>
      <w:r w:rsidRPr="00F11966">
        <w:t xml:space="preserve">      properties:</w:t>
      </w:r>
    </w:p>
    <w:p w14:paraId="0D4EF20C" w14:textId="77777777" w:rsidR="00C25820" w:rsidRPr="00F11966" w:rsidRDefault="00C25820" w:rsidP="00C25820">
      <w:pPr>
        <w:pStyle w:val="PL"/>
      </w:pPr>
      <w:r w:rsidRPr="00F11966">
        <w:t xml:space="preserve">        </w:t>
      </w:r>
      <w:r>
        <w:t>reachedNumUes</w:t>
      </w:r>
      <w:r w:rsidRPr="00F11966">
        <w:t>:</w:t>
      </w:r>
    </w:p>
    <w:p w14:paraId="28A86C4F" w14:textId="77777777" w:rsidR="00C25820" w:rsidRPr="00F11966" w:rsidRDefault="00C25820" w:rsidP="00C25820">
      <w:pPr>
        <w:pStyle w:val="PL"/>
      </w:pPr>
      <w:r w:rsidRPr="00F11966">
        <w:t xml:space="preserve">          $ref: '</w:t>
      </w:r>
      <w:r w:rsidRPr="00F11966">
        <w:rPr>
          <w:lang w:val="en-US"/>
        </w:rPr>
        <w:t>#/components/schemas/</w:t>
      </w:r>
      <w:r>
        <w:rPr>
          <w:lang w:val="en-US"/>
        </w:rPr>
        <w:t>SACInfo</w:t>
      </w:r>
      <w:r w:rsidRPr="00F11966">
        <w:t>'</w:t>
      </w:r>
    </w:p>
    <w:p w14:paraId="604FE425" w14:textId="77777777" w:rsidR="00C25820" w:rsidRPr="00F11966" w:rsidRDefault="00C25820" w:rsidP="00C25820">
      <w:pPr>
        <w:pStyle w:val="PL"/>
      </w:pPr>
      <w:r w:rsidRPr="00F11966">
        <w:t xml:space="preserve">        </w:t>
      </w:r>
      <w:r>
        <w:t>reachedNumPduSess</w:t>
      </w:r>
      <w:r w:rsidRPr="00F11966">
        <w:t>:</w:t>
      </w:r>
    </w:p>
    <w:p w14:paraId="73F04A49" w14:textId="77777777" w:rsidR="00C25820" w:rsidRPr="00F11966" w:rsidRDefault="00C25820" w:rsidP="00C25820">
      <w:pPr>
        <w:pStyle w:val="PL"/>
      </w:pPr>
      <w:r w:rsidRPr="00F11966">
        <w:t xml:space="preserve">          $ref: '</w:t>
      </w:r>
      <w:r w:rsidRPr="00F11966">
        <w:rPr>
          <w:lang w:val="en-US"/>
        </w:rPr>
        <w:t>#/components/schemas/</w:t>
      </w:r>
      <w:r>
        <w:rPr>
          <w:lang w:val="en-US"/>
        </w:rPr>
        <w:t>SACInfo</w:t>
      </w:r>
      <w:r w:rsidRPr="00F11966">
        <w:t>'</w:t>
      </w:r>
    </w:p>
    <w:p w14:paraId="138C74F4" w14:textId="77777777" w:rsidR="00C25820" w:rsidRPr="00202CB2" w:rsidRDefault="00C25820" w:rsidP="00484F37">
      <w:pPr>
        <w:pStyle w:val="PL"/>
      </w:pPr>
    </w:p>
    <w:p w14:paraId="3D29F8F2" w14:textId="77777777" w:rsidR="00B724D5" w:rsidRPr="00F11966" w:rsidRDefault="00B724D5" w:rsidP="00B724D5">
      <w:pPr>
        <w:pStyle w:val="PL"/>
        <w:rPr>
          <w:lang w:val="en-US"/>
        </w:rPr>
      </w:pPr>
      <w:r w:rsidRPr="00F11966">
        <w:rPr>
          <w:lang w:val="en-US"/>
        </w:rPr>
        <w:t>#</w:t>
      </w:r>
    </w:p>
    <w:p w14:paraId="0E402FC3"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4F750921" w14:textId="77777777" w:rsidR="00B724D5" w:rsidRPr="00F11966" w:rsidRDefault="00B724D5" w:rsidP="00B724D5">
      <w:pPr>
        <w:pStyle w:val="PL"/>
        <w:rPr>
          <w:lang w:val="en-US"/>
        </w:rPr>
      </w:pPr>
      <w:r w:rsidRPr="00F11966">
        <w:rPr>
          <w:lang w:val="en-US"/>
        </w:rPr>
        <w:t>#</w:t>
      </w:r>
    </w:p>
    <w:p w14:paraId="57EC2728" w14:textId="77777777" w:rsidR="00B724D5" w:rsidRPr="00F11966" w:rsidRDefault="00B724D5" w:rsidP="00B724D5">
      <w:pPr>
        <w:pStyle w:val="PL"/>
      </w:pPr>
      <w:r w:rsidRPr="00F11966">
        <w:t xml:space="preserve">    ExtSnssai:</w:t>
      </w:r>
    </w:p>
    <w:p w14:paraId="19A70027" w14:textId="77777777" w:rsidR="00B724D5" w:rsidRPr="00F11966" w:rsidRDefault="00B724D5" w:rsidP="00B724D5">
      <w:pPr>
        <w:pStyle w:val="PL"/>
        <w:rPr>
          <w:lang w:val="en-US"/>
        </w:rPr>
      </w:pPr>
      <w:r w:rsidRPr="00F11966">
        <w:t xml:space="preserve">    </w:t>
      </w:r>
      <w:r w:rsidRPr="00F11966">
        <w:rPr>
          <w:lang w:val="en-US"/>
        </w:rPr>
        <w:t xml:space="preserve">  allOf:</w:t>
      </w:r>
    </w:p>
    <w:p w14:paraId="36BD8ABF"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20808C2B"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412AA624" w14:textId="25CE7810" w:rsidR="00713EB9" w:rsidRDefault="00713EB9" w:rsidP="00713EB9">
      <w:pPr>
        <w:pStyle w:val="PL"/>
      </w:pPr>
      <w:r>
        <w:t xml:space="preserve">  </w:t>
      </w:r>
      <w:r w:rsidRPr="00F11966">
        <w:t xml:space="preserve">    description:</w:t>
      </w:r>
      <w:r>
        <w:t xml:space="preserve"> </w:t>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p w14:paraId="7E8E0BBC" w14:textId="77777777" w:rsidR="00E92CBF" w:rsidRPr="00202CB2" w:rsidRDefault="00E92CBF" w:rsidP="00E92CBF">
      <w:pPr>
        <w:pStyle w:val="PL"/>
      </w:pPr>
    </w:p>
    <w:p w14:paraId="2A651B64" w14:textId="77777777" w:rsidR="00E92CBF" w:rsidRPr="00F11966" w:rsidRDefault="00E92CBF" w:rsidP="00E92CBF">
      <w:pPr>
        <w:pStyle w:val="PL"/>
        <w:rPr>
          <w:lang w:val="en-US"/>
        </w:rPr>
      </w:pPr>
      <w:r w:rsidRPr="00F11966">
        <w:rPr>
          <w:lang w:val="en-US"/>
        </w:rPr>
        <w:t>#</w:t>
      </w:r>
    </w:p>
    <w:p w14:paraId="03D89AFB" w14:textId="77777777" w:rsidR="00E92CBF" w:rsidRPr="00F11966" w:rsidRDefault="00E92CBF" w:rsidP="00E92CBF">
      <w:pPr>
        <w:pStyle w:val="PL"/>
        <w:rPr>
          <w:lang w:val="en-US"/>
        </w:rPr>
      </w:pPr>
      <w:r w:rsidRPr="00F11966">
        <w:rPr>
          <w:lang w:val="en-US"/>
        </w:rPr>
        <w:t># Data Types related to 5G QoS as defined in clause 5.5</w:t>
      </w:r>
    </w:p>
    <w:p w14:paraId="27BE45E2" w14:textId="77777777" w:rsidR="00E92CBF" w:rsidRPr="00F11966" w:rsidRDefault="00E92CBF" w:rsidP="00E92CBF">
      <w:pPr>
        <w:pStyle w:val="PL"/>
        <w:rPr>
          <w:lang w:val="en-US"/>
        </w:rPr>
      </w:pPr>
      <w:r w:rsidRPr="00F11966">
        <w:rPr>
          <w:lang w:val="en-US"/>
        </w:rPr>
        <w:t>#</w:t>
      </w:r>
    </w:p>
    <w:p w14:paraId="498BB981" w14:textId="77777777" w:rsidR="00E92CBF" w:rsidRPr="00F11966" w:rsidRDefault="00E92CBF" w:rsidP="00E92CBF">
      <w:pPr>
        <w:pStyle w:val="PL"/>
        <w:rPr>
          <w:lang w:val="en-US"/>
        </w:rPr>
      </w:pPr>
    </w:p>
    <w:p w14:paraId="105871DE" w14:textId="77777777" w:rsidR="00E92CBF" w:rsidRPr="00F11966" w:rsidRDefault="00E92CBF" w:rsidP="00E92CBF">
      <w:pPr>
        <w:pStyle w:val="PL"/>
        <w:rPr>
          <w:lang w:val="en-US"/>
        </w:rPr>
      </w:pPr>
      <w:r w:rsidRPr="00F11966">
        <w:rPr>
          <w:lang w:val="en-US"/>
        </w:rPr>
        <w:t>#</w:t>
      </w:r>
    </w:p>
    <w:p w14:paraId="2C15099F" w14:textId="77777777" w:rsidR="00E92CBF" w:rsidRPr="00F11966" w:rsidRDefault="00E92CBF" w:rsidP="00E92CBF">
      <w:pPr>
        <w:pStyle w:val="PL"/>
        <w:rPr>
          <w:lang w:val="en-US"/>
        </w:rPr>
      </w:pPr>
      <w:r w:rsidRPr="00F11966">
        <w:rPr>
          <w:lang w:val="en-US"/>
        </w:rPr>
        <w:t># SIMPLE DATA TYPES</w:t>
      </w:r>
    </w:p>
    <w:p w14:paraId="3E1EE68A" w14:textId="77777777" w:rsidR="00E92CBF" w:rsidRPr="00F11966" w:rsidRDefault="00E92CBF" w:rsidP="00E92CBF">
      <w:pPr>
        <w:pStyle w:val="PL"/>
        <w:rPr>
          <w:lang w:val="en-US"/>
        </w:rPr>
      </w:pPr>
      <w:r w:rsidRPr="00F11966">
        <w:rPr>
          <w:lang w:val="en-US"/>
        </w:rPr>
        <w:t>#</w:t>
      </w:r>
    </w:p>
    <w:p w14:paraId="427F0470" w14:textId="77777777" w:rsidR="00E92CBF" w:rsidRPr="00F11966" w:rsidRDefault="00E92CBF" w:rsidP="00E92CBF">
      <w:pPr>
        <w:pStyle w:val="PL"/>
      </w:pPr>
      <w:r w:rsidRPr="00F11966">
        <w:t>#</w:t>
      </w:r>
    </w:p>
    <w:p w14:paraId="1DDA2165" w14:textId="77777777" w:rsidR="00E92CBF" w:rsidRPr="00F11966" w:rsidRDefault="00E92CBF" w:rsidP="00E92CBF">
      <w:pPr>
        <w:pStyle w:val="PL"/>
      </w:pPr>
      <w:r w:rsidRPr="00F11966">
        <w:t xml:space="preserve">    Qfi:</w:t>
      </w:r>
    </w:p>
    <w:p w14:paraId="543FD7F6" w14:textId="77777777" w:rsidR="00E92CBF" w:rsidRPr="00F11966" w:rsidRDefault="00E92CBF" w:rsidP="00E92CBF">
      <w:pPr>
        <w:pStyle w:val="PL"/>
      </w:pPr>
      <w:r w:rsidRPr="00F11966">
        <w:t xml:space="preserve">      type: integer</w:t>
      </w:r>
    </w:p>
    <w:p w14:paraId="304CE204" w14:textId="77777777" w:rsidR="00E92CBF" w:rsidRPr="00847967" w:rsidRDefault="00E92CBF" w:rsidP="00E92CBF">
      <w:pPr>
        <w:pStyle w:val="PL"/>
        <w:rPr>
          <w:lang w:val="en-US"/>
        </w:rPr>
      </w:pPr>
      <w:r w:rsidRPr="00F11966">
        <w:rPr>
          <w:lang w:val="en-US"/>
        </w:rPr>
        <w:t xml:space="preserve">      </w:t>
      </w:r>
      <w:r w:rsidRPr="00847967">
        <w:rPr>
          <w:lang w:val="en-US"/>
        </w:rPr>
        <w:t>minimum: 0</w:t>
      </w:r>
    </w:p>
    <w:p w14:paraId="108791A4" w14:textId="77777777" w:rsidR="00E92CBF" w:rsidRPr="00847967" w:rsidRDefault="00E92CBF" w:rsidP="00E92CBF">
      <w:pPr>
        <w:pStyle w:val="PL"/>
        <w:rPr>
          <w:lang w:val="en-US"/>
        </w:rPr>
      </w:pPr>
      <w:r w:rsidRPr="00847967">
        <w:rPr>
          <w:lang w:val="en-US"/>
        </w:rPr>
        <w:t xml:space="preserve">      maximum: 63</w:t>
      </w:r>
    </w:p>
    <w:p w14:paraId="398E4795"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identifying a QoS flow, within the range 0 to 63.</w:t>
      </w:r>
    </w:p>
    <w:p w14:paraId="3BEB006B" w14:textId="77777777" w:rsidR="00E92CBF" w:rsidRPr="00F11966" w:rsidRDefault="00E92CBF" w:rsidP="00E92CBF">
      <w:pPr>
        <w:pStyle w:val="PL"/>
      </w:pPr>
      <w:r w:rsidRPr="00F11966">
        <w:t xml:space="preserve">    QfiRm:</w:t>
      </w:r>
    </w:p>
    <w:p w14:paraId="417BD96B" w14:textId="77777777" w:rsidR="00E92CBF" w:rsidRPr="00F11966" w:rsidRDefault="00E92CBF" w:rsidP="00E92CBF">
      <w:pPr>
        <w:pStyle w:val="PL"/>
      </w:pPr>
      <w:r w:rsidRPr="00F11966">
        <w:t xml:space="preserve">      type: integer</w:t>
      </w:r>
    </w:p>
    <w:p w14:paraId="4750C1D3" w14:textId="77777777" w:rsidR="00E92CBF" w:rsidRPr="00847967" w:rsidRDefault="00E92CBF" w:rsidP="00E92CBF">
      <w:pPr>
        <w:pStyle w:val="PL"/>
        <w:rPr>
          <w:lang w:val="en-US"/>
        </w:rPr>
      </w:pPr>
      <w:r w:rsidRPr="00F11966">
        <w:rPr>
          <w:lang w:val="en-US"/>
        </w:rPr>
        <w:t xml:space="preserve">      </w:t>
      </w:r>
      <w:r w:rsidRPr="00847967">
        <w:rPr>
          <w:lang w:val="en-US"/>
        </w:rPr>
        <w:t>minimum: 0</w:t>
      </w:r>
    </w:p>
    <w:p w14:paraId="0028A156" w14:textId="77777777" w:rsidR="00E92CBF" w:rsidRPr="00847967" w:rsidRDefault="00E92CBF" w:rsidP="00E92CBF">
      <w:pPr>
        <w:pStyle w:val="PL"/>
        <w:rPr>
          <w:lang w:val="en-US"/>
        </w:rPr>
      </w:pPr>
      <w:r w:rsidRPr="00847967">
        <w:rPr>
          <w:lang w:val="en-US"/>
        </w:rPr>
        <w:t xml:space="preserve">      maximum: 63</w:t>
      </w:r>
    </w:p>
    <w:p w14:paraId="31C20003" w14:textId="77777777" w:rsidR="00E92CBF" w:rsidRPr="00F11966" w:rsidRDefault="00E92CBF" w:rsidP="00E92CBF">
      <w:pPr>
        <w:pStyle w:val="PL"/>
        <w:rPr>
          <w:lang w:val="en-US"/>
        </w:rPr>
      </w:pPr>
      <w:r w:rsidRPr="00F11966">
        <w:rPr>
          <w:lang w:val="en-US"/>
        </w:rPr>
        <w:t xml:space="preserve">      nullable: true</w:t>
      </w:r>
    </w:p>
    <w:p w14:paraId="646643A7" w14:textId="295A1B5C" w:rsidR="00A605F4" w:rsidRPr="00847967" w:rsidRDefault="00A605F4" w:rsidP="00A605F4">
      <w:pPr>
        <w:pStyle w:val="PL"/>
        <w:rPr>
          <w:lang w:val="en-US"/>
        </w:rPr>
      </w:pPr>
      <w:r>
        <w:rPr>
          <w:lang w:val="en-US"/>
        </w:rPr>
        <w:t xml:space="preserve">      description: </w:t>
      </w:r>
      <w:r w:rsidRPr="00F11966">
        <w:t xml:space="preserve">This data type is defined in the same way as the "Qfi" data type, but with the OpenAPI </w:t>
      </w:r>
      <w:r w:rsidR="002163ED">
        <w:t>"nullable=</w:t>
      </w:r>
      <w:r w:rsidRPr="00F11966">
        <w:t xml:space="preserve"> true" property.</w:t>
      </w:r>
    </w:p>
    <w:p w14:paraId="7A874D87" w14:textId="77777777" w:rsidR="00E92CBF" w:rsidRPr="00202CB2" w:rsidRDefault="00E92CBF" w:rsidP="00E92CBF">
      <w:pPr>
        <w:pStyle w:val="PL"/>
        <w:rPr>
          <w:lang w:val="de-DE"/>
        </w:rPr>
      </w:pPr>
      <w:r w:rsidRPr="00847967">
        <w:rPr>
          <w:lang w:val="en-US"/>
        </w:rPr>
        <w:t xml:space="preserve">    </w:t>
      </w:r>
      <w:r w:rsidRPr="00202CB2">
        <w:rPr>
          <w:lang w:val="de-DE"/>
        </w:rPr>
        <w:t>5Qi:</w:t>
      </w:r>
    </w:p>
    <w:p w14:paraId="33B6257C" w14:textId="77777777" w:rsidR="00E92CBF" w:rsidRPr="00202CB2" w:rsidRDefault="00E92CBF" w:rsidP="00E92CBF">
      <w:pPr>
        <w:pStyle w:val="PL"/>
        <w:rPr>
          <w:lang w:val="de-DE"/>
        </w:rPr>
      </w:pPr>
      <w:r w:rsidRPr="00202CB2">
        <w:rPr>
          <w:lang w:val="de-DE"/>
        </w:rPr>
        <w:t xml:space="preserve">      type: integer</w:t>
      </w:r>
    </w:p>
    <w:p w14:paraId="6DC8E02F" w14:textId="77777777" w:rsidR="00E92CBF" w:rsidRPr="00202CB2" w:rsidRDefault="00E92CBF" w:rsidP="00E92CBF">
      <w:pPr>
        <w:pStyle w:val="PL"/>
        <w:rPr>
          <w:lang w:val="de-DE"/>
        </w:rPr>
      </w:pPr>
      <w:r w:rsidRPr="00202CB2">
        <w:rPr>
          <w:lang w:val="de-DE"/>
        </w:rPr>
        <w:t xml:space="preserve">      minimum: 0</w:t>
      </w:r>
    </w:p>
    <w:p w14:paraId="4E4D589E" w14:textId="77777777" w:rsidR="00E92CBF" w:rsidRPr="00202CB2" w:rsidRDefault="00E92CBF" w:rsidP="00E92CBF">
      <w:pPr>
        <w:pStyle w:val="PL"/>
        <w:rPr>
          <w:lang w:val="de-DE"/>
        </w:rPr>
      </w:pPr>
      <w:r w:rsidRPr="00202CB2">
        <w:rPr>
          <w:lang w:val="de-DE"/>
        </w:rPr>
        <w:t xml:space="preserve">      maximum: 255</w:t>
      </w:r>
    </w:p>
    <w:p w14:paraId="6CBE1007" w14:textId="77777777" w:rsidR="00A605F4" w:rsidRPr="00847967" w:rsidRDefault="00A605F4" w:rsidP="00A605F4">
      <w:pPr>
        <w:pStyle w:val="PL"/>
        <w:rPr>
          <w:lang w:val="en-US"/>
        </w:rPr>
      </w:pPr>
      <w:r w:rsidRPr="00FC23C0">
        <w:rPr>
          <w:lang w:val="de-DE"/>
        </w:rPr>
        <w:t xml:space="preserve">      </w:t>
      </w:r>
      <w:r>
        <w:rPr>
          <w:lang w:val="en-US"/>
        </w:rPr>
        <w:t xml:space="preserve">description: </w:t>
      </w:r>
      <w:r w:rsidRPr="00F11966">
        <w:rPr>
          <w:lang w:eastAsia="zh-CN"/>
        </w:rPr>
        <w:t xml:space="preserve">Unsigned integer representing </w:t>
      </w:r>
      <w:r>
        <w:rPr>
          <w:lang w:eastAsia="zh-CN"/>
        </w:rPr>
        <w:t xml:space="preserve">a 5G QoS Identifier (see clause 5.7.2.1 of 3GPP </w:t>
      </w:r>
      <w:r w:rsidRPr="00F11966">
        <w:rPr>
          <w:lang w:eastAsia="zh-CN"/>
        </w:rPr>
        <w:t>TS</w:t>
      </w:r>
      <w:r>
        <w:rPr>
          <w:lang w:eastAsia="zh-CN"/>
        </w:rPr>
        <w:t xml:space="preserve"> </w:t>
      </w:r>
      <w:r w:rsidRPr="00F11966">
        <w:rPr>
          <w:lang w:eastAsia="zh-CN"/>
        </w:rPr>
        <w:t xml:space="preserve">23.501, </w:t>
      </w:r>
      <w:r w:rsidRPr="00F11966">
        <w:t>within the range 0 to 255</w:t>
      </w:r>
    </w:p>
    <w:p w14:paraId="084D94D2" w14:textId="77777777" w:rsidR="00E92CBF" w:rsidRPr="00847967" w:rsidRDefault="00E92CBF" w:rsidP="00E92CBF">
      <w:pPr>
        <w:pStyle w:val="PL"/>
        <w:rPr>
          <w:lang w:val="en-US"/>
        </w:rPr>
      </w:pPr>
      <w:r w:rsidRPr="00847967">
        <w:rPr>
          <w:lang w:val="en-US"/>
        </w:rPr>
        <w:t xml:space="preserve">    5QiRm:</w:t>
      </w:r>
    </w:p>
    <w:p w14:paraId="2352F397" w14:textId="77777777" w:rsidR="00E92CBF" w:rsidRPr="00847967" w:rsidRDefault="00E92CBF" w:rsidP="00E92CBF">
      <w:pPr>
        <w:pStyle w:val="PL"/>
        <w:rPr>
          <w:lang w:val="en-US"/>
        </w:rPr>
      </w:pPr>
      <w:r w:rsidRPr="00847967">
        <w:rPr>
          <w:lang w:val="en-US"/>
        </w:rPr>
        <w:t xml:space="preserve">      type: integer</w:t>
      </w:r>
    </w:p>
    <w:p w14:paraId="40579D48" w14:textId="77777777" w:rsidR="00E92CBF" w:rsidRPr="00847967" w:rsidRDefault="00E92CBF" w:rsidP="00E92CBF">
      <w:pPr>
        <w:pStyle w:val="PL"/>
        <w:rPr>
          <w:lang w:val="en-US"/>
        </w:rPr>
      </w:pPr>
      <w:r w:rsidRPr="00847967">
        <w:rPr>
          <w:lang w:val="en-US"/>
        </w:rPr>
        <w:t xml:space="preserve">      minimum: 0</w:t>
      </w:r>
    </w:p>
    <w:p w14:paraId="7C399A2F" w14:textId="77777777" w:rsidR="00E92CBF" w:rsidRPr="00F11966" w:rsidRDefault="00E92CBF" w:rsidP="00E92CBF">
      <w:pPr>
        <w:pStyle w:val="PL"/>
        <w:rPr>
          <w:lang w:val="en-US"/>
        </w:rPr>
      </w:pPr>
      <w:r w:rsidRPr="00847967">
        <w:rPr>
          <w:lang w:val="en-US"/>
        </w:rPr>
        <w:t xml:space="preserve">      </w:t>
      </w:r>
      <w:r w:rsidRPr="00F11966">
        <w:t>maximum: 255</w:t>
      </w:r>
    </w:p>
    <w:p w14:paraId="48DD04C5" w14:textId="77777777" w:rsidR="00E92CBF" w:rsidRPr="00F11966" w:rsidRDefault="00E92CBF" w:rsidP="00E92CBF">
      <w:pPr>
        <w:pStyle w:val="PL"/>
        <w:rPr>
          <w:lang w:val="en-US"/>
        </w:rPr>
      </w:pPr>
      <w:r w:rsidRPr="00F11966">
        <w:rPr>
          <w:lang w:val="en-US"/>
        </w:rPr>
        <w:t xml:space="preserve">      nullable: true</w:t>
      </w:r>
    </w:p>
    <w:p w14:paraId="0E6EDA99"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"5QiPriorityLevel" data type, but with the OpenAPI </w:t>
      </w:r>
      <w:r>
        <w:t>"nullable=</w:t>
      </w:r>
      <w:r w:rsidRPr="00F11966">
        <w:t xml:space="preserve"> true" property.</w:t>
      </w:r>
    </w:p>
    <w:p w14:paraId="620CD19B" w14:textId="4DC4DFCC" w:rsidR="00E92CBF" w:rsidRPr="00F11966" w:rsidRDefault="00E92CBF" w:rsidP="00E92CBF">
      <w:pPr>
        <w:pStyle w:val="PL"/>
      </w:pPr>
      <w:r w:rsidRPr="00F11966">
        <w:t xml:space="preserve">    BitRate:</w:t>
      </w:r>
    </w:p>
    <w:p w14:paraId="20D2118F" w14:textId="77777777" w:rsidR="00E92CBF" w:rsidRPr="00F11966" w:rsidRDefault="00E92CBF" w:rsidP="00E92CBF">
      <w:pPr>
        <w:pStyle w:val="PL"/>
      </w:pPr>
      <w:r w:rsidRPr="00F11966">
        <w:lastRenderedPageBreak/>
        <w:t xml:space="preserve">      type: string</w:t>
      </w:r>
    </w:p>
    <w:p w14:paraId="35F86428" w14:textId="77777777" w:rsidR="00E92CBF" w:rsidRPr="00F11966" w:rsidRDefault="00E92CBF" w:rsidP="00E92CBF">
      <w:pPr>
        <w:pStyle w:val="PL"/>
      </w:pPr>
      <w:r w:rsidRPr="00F11966">
        <w:t xml:space="preserve">      pattern: '^\d+(\.\d+)? (bps|Kbps|Mbps|Gbps|Tbps)$'</w:t>
      </w:r>
    </w:p>
    <w:p w14:paraId="38EC21D4" w14:textId="40407F38" w:rsidR="00A605F4" w:rsidRPr="00847967" w:rsidRDefault="00A605F4" w:rsidP="00A605F4">
      <w:pPr>
        <w:pStyle w:val="PL"/>
        <w:rPr>
          <w:lang w:val="en-US"/>
        </w:rPr>
      </w:pPr>
      <w:r>
        <w:rPr>
          <w:lang w:val="en-US"/>
        </w:rPr>
        <w:t xml:space="preserve">      description: </w:t>
      </w:r>
      <w:r w:rsidRPr="00F11966">
        <w:rPr>
          <w:lang w:eastAsia="zh-CN"/>
        </w:rPr>
        <w:t>String representing a bit rate that shall be formatted as follows</w:t>
      </w:r>
      <w:r>
        <w:rPr>
          <w:lang w:eastAsia="zh-CN"/>
        </w:rPr>
        <w:t>.</w:t>
      </w:r>
    </w:p>
    <w:p w14:paraId="152717C5" w14:textId="77777777" w:rsidR="00E92CBF" w:rsidRPr="00F11966" w:rsidRDefault="00E92CBF" w:rsidP="00E92CBF">
      <w:pPr>
        <w:pStyle w:val="PL"/>
      </w:pPr>
      <w:r w:rsidRPr="00F11966">
        <w:t xml:space="preserve">    BitRateRm:</w:t>
      </w:r>
    </w:p>
    <w:p w14:paraId="17C78DC0" w14:textId="77777777" w:rsidR="00E92CBF" w:rsidRPr="00F11966" w:rsidRDefault="00E92CBF" w:rsidP="00E92CBF">
      <w:pPr>
        <w:pStyle w:val="PL"/>
      </w:pPr>
      <w:r w:rsidRPr="00F11966">
        <w:t xml:space="preserve">      type: string</w:t>
      </w:r>
    </w:p>
    <w:p w14:paraId="5D95C688" w14:textId="77777777" w:rsidR="00E92CBF" w:rsidRPr="00F11966" w:rsidRDefault="00E92CBF" w:rsidP="00E92CBF">
      <w:pPr>
        <w:pStyle w:val="PL"/>
      </w:pPr>
      <w:r w:rsidRPr="00F11966">
        <w:t xml:space="preserve">      pattern: '^\d+(\.\d+)? (bps|Kbps|Mbps|Gbps|Tbps)$'</w:t>
      </w:r>
    </w:p>
    <w:p w14:paraId="55EE29B2" w14:textId="77777777" w:rsidR="00E92CBF" w:rsidRPr="00F11966" w:rsidRDefault="00E92CBF" w:rsidP="00E92CBF">
      <w:pPr>
        <w:pStyle w:val="PL"/>
        <w:rPr>
          <w:lang w:val="en-US"/>
        </w:rPr>
      </w:pPr>
      <w:r w:rsidRPr="00F11966">
        <w:rPr>
          <w:lang w:val="en-US"/>
        </w:rPr>
        <w:t xml:space="preserve">      nullable: true</w:t>
      </w:r>
    </w:p>
    <w:p w14:paraId="0F05EB31"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"BitRate" data type, but with the OpenAPI </w:t>
      </w:r>
      <w:r>
        <w:t>"nullable=</w:t>
      </w:r>
      <w:r w:rsidRPr="00F11966">
        <w:t xml:space="preserve"> true" property.</w:t>
      </w:r>
    </w:p>
    <w:p w14:paraId="2CC266C9" w14:textId="711C76F0" w:rsidR="00E92CBF" w:rsidRPr="00F11966" w:rsidRDefault="00E92CBF" w:rsidP="00E92CBF">
      <w:pPr>
        <w:pStyle w:val="PL"/>
      </w:pPr>
      <w:r w:rsidRPr="00F11966">
        <w:t xml:space="preserve">    ArpPriorityLevelRm:</w:t>
      </w:r>
    </w:p>
    <w:p w14:paraId="38EDEDAF" w14:textId="77777777" w:rsidR="00E92CBF" w:rsidRPr="00F11966" w:rsidRDefault="00E92CBF" w:rsidP="00E92CBF">
      <w:pPr>
        <w:pStyle w:val="PL"/>
      </w:pPr>
      <w:r w:rsidRPr="00F11966">
        <w:t xml:space="preserve">      type: integer</w:t>
      </w:r>
    </w:p>
    <w:p w14:paraId="1AC4230D" w14:textId="77777777" w:rsidR="00E92CBF" w:rsidRPr="00F11966" w:rsidRDefault="00E92CBF" w:rsidP="00E92CBF">
      <w:pPr>
        <w:pStyle w:val="PL"/>
      </w:pPr>
      <w:r w:rsidRPr="00F11966">
        <w:rPr>
          <w:lang w:val="en-US"/>
        </w:rPr>
        <w:t xml:space="preserve">      </w:t>
      </w:r>
      <w:r w:rsidRPr="00F11966">
        <w:t>minimum: 1</w:t>
      </w:r>
    </w:p>
    <w:p w14:paraId="71816058" w14:textId="77777777" w:rsidR="00E92CBF" w:rsidRPr="00F11966" w:rsidRDefault="00E92CBF" w:rsidP="00E92CBF">
      <w:pPr>
        <w:pStyle w:val="PL"/>
      </w:pPr>
      <w:r w:rsidRPr="00F11966">
        <w:t xml:space="preserve">      maximum: 15</w:t>
      </w:r>
    </w:p>
    <w:p w14:paraId="0B59F9C5" w14:textId="77777777" w:rsidR="00E92CBF" w:rsidRPr="00F11966" w:rsidRDefault="00E92CBF" w:rsidP="00E92CBF">
      <w:pPr>
        <w:pStyle w:val="PL"/>
        <w:rPr>
          <w:lang w:val="en-US"/>
        </w:rPr>
      </w:pPr>
      <w:r w:rsidRPr="00F11966">
        <w:rPr>
          <w:lang w:val="en-US"/>
        </w:rPr>
        <w:t xml:space="preserve">      nullable: true</w:t>
      </w:r>
    </w:p>
    <w:p w14:paraId="4FA3CAC4" w14:textId="77777777" w:rsidR="005F5496" w:rsidRPr="00847967" w:rsidRDefault="005F5496" w:rsidP="005F5496">
      <w:pPr>
        <w:pStyle w:val="PL"/>
        <w:rPr>
          <w:lang w:val="en-US"/>
        </w:rPr>
      </w:pPr>
      <w:r>
        <w:rPr>
          <w:lang w:val="en-US"/>
        </w:rPr>
        <w:t xml:space="preserve">      description: </w:t>
      </w:r>
      <w:r w:rsidRPr="00F11966">
        <w:t xml:space="preserve">This data type is defined in the same way as the "ArpPriorityLevel" data type, but with the OpenAPI </w:t>
      </w:r>
      <w:r>
        <w:t>"nullable=</w:t>
      </w:r>
      <w:r w:rsidRPr="00F11966">
        <w:t xml:space="preserve"> true" property.</w:t>
      </w:r>
    </w:p>
    <w:p w14:paraId="15CFC054" w14:textId="59A69BCA" w:rsidR="00E92CBF" w:rsidRPr="00F11966" w:rsidRDefault="00E92CBF" w:rsidP="00E92CBF">
      <w:pPr>
        <w:pStyle w:val="PL"/>
      </w:pPr>
      <w:r w:rsidRPr="00F11966">
        <w:t xml:space="preserve">    ArpPriorityLevel:</w:t>
      </w:r>
    </w:p>
    <w:p w14:paraId="5E120E1C" w14:textId="77777777" w:rsidR="00E92CBF" w:rsidRPr="00F11966" w:rsidRDefault="00E92CBF" w:rsidP="00E92CBF">
      <w:pPr>
        <w:pStyle w:val="PL"/>
      </w:pPr>
      <w:r w:rsidRPr="00F11966">
        <w:t xml:space="preserve">      type: integer</w:t>
      </w:r>
    </w:p>
    <w:p w14:paraId="75B43FD4" w14:textId="77777777" w:rsidR="00E92CBF" w:rsidRPr="00F11966" w:rsidRDefault="00E92CBF" w:rsidP="00E92CBF">
      <w:pPr>
        <w:pStyle w:val="PL"/>
      </w:pPr>
      <w:r w:rsidRPr="00F11966">
        <w:rPr>
          <w:lang w:val="en-US"/>
        </w:rPr>
        <w:t xml:space="preserve">      </w:t>
      </w:r>
      <w:r w:rsidRPr="00F11966">
        <w:t>minimum: 1</w:t>
      </w:r>
    </w:p>
    <w:p w14:paraId="1F01AB4B" w14:textId="77777777" w:rsidR="00E92CBF" w:rsidRPr="00F11966" w:rsidRDefault="00E92CBF" w:rsidP="00E92CBF">
      <w:pPr>
        <w:pStyle w:val="PL"/>
        <w:rPr>
          <w:lang w:val="en-US"/>
        </w:rPr>
      </w:pPr>
      <w:r w:rsidRPr="00F11966">
        <w:t xml:space="preserve">      maximum: 15</w:t>
      </w:r>
    </w:p>
    <w:p w14:paraId="1E1518B7" w14:textId="77777777" w:rsidR="00E92CBF" w:rsidRPr="00F11966" w:rsidRDefault="00E92CBF" w:rsidP="00E92CBF">
      <w:pPr>
        <w:pStyle w:val="PL"/>
        <w:rPr>
          <w:lang w:val="en-US"/>
        </w:rPr>
      </w:pPr>
      <w:r w:rsidRPr="00F11966">
        <w:rPr>
          <w:lang w:val="en-US"/>
        </w:rPr>
        <w:t xml:space="preserve">      nullable: true</w:t>
      </w:r>
    </w:p>
    <w:p w14:paraId="13717418" w14:textId="7169D885" w:rsidR="000276D9" w:rsidRPr="00F11966" w:rsidRDefault="00E92CBF" w:rsidP="000276D9">
      <w:pPr>
        <w:pStyle w:val="PL"/>
        <w:rPr>
          <w:lang w:val="en-US"/>
        </w:rPr>
      </w:pPr>
      <w:r w:rsidRPr="00F11966">
        <w:rPr>
          <w:lang w:val="en-US"/>
        </w:rPr>
        <w:t xml:space="preserve">      description: nullable true shall not be used for this attribute</w:t>
      </w:r>
      <w:r w:rsidR="005D4112">
        <w:rPr>
          <w:lang w:val="en-US"/>
        </w:rPr>
        <w:t xml:space="preserve">. </w:t>
      </w:r>
      <w:r w:rsidR="000276D9" w:rsidRPr="00F11966">
        <w:rPr>
          <w:lang w:eastAsia="zh-CN"/>
        </w:rPr>
        <w:t xml:space="preserve">Unsigned integer </w:t>
      </w:r>
      <w:r w:rsidR="000276D9" w:rsidRPr="00F11966">
        <w:t>indicating the</w:t>
      </w:r>
      <w:r w:rsidR="000276D9">
        <w:t xml:space="preserve"> ARP Priority Level (see clause </w:t>
      </w:r>
      <w:r w:rsidR="000276D9" w:rsidRPr="00F11966">
        <w:t xml:space="preserve">5.7.2.2 </w:t>
      </w:r>
      <w:r w:rsidR="000276D9">
        <w:rPr>
          <w:lang w:eastAsia="zh-CN"/>
        </w:rPr>
        <w:t xml:space="preserve">of 3GPP TS </w:t>
      </w:r>
      <w:r w:rsidR="000276D9" w:rsidRPr="00F11966">
        <w:rPr>
          <w:lang w:eastAsia="zh-CN"/>
        </w:rPr>
        <w:t>23.501</w:t>
      </w:r>
      <w:r w:rsidR="000276D9" w:rsidRPr="00F11966">
        <w:t>, within the range 1 to 15.</w:t>
      </w:r>
      <w:r w:rsidR="000276D9" w:rsidRPr="00F11966">
        <w:rPr>
          <w:rFonts w:cs="Arial"/>
          <w:lang w:eastAsia="ja-JP"/>
        </w:rPr>
        <w:t>Values are ordered in decreasing order of priority, i.e. with 1 as the highest priority and 15 as the lowest priority.</w:t>
      </w:r>
    </w:p>
    <w:p w14:paraId="0A021D03" w14:textId="77777777" w:rsidR="00E92CBF" w:rsidRPr="00F11966" w:rsidRDefault="00E92CBF" w:rsidP="00E92CBF">
      <w:pPr>
        <w:pStyle w:val="PL"/>
      </w:pPr>
      <w:r w:rsidRPr="00F11966">
        <w:t xml:space="preserve">    5QiPriorityLevel:</w:t>
      </w:r>
    </w:p>
    <w:p w14:paraId="0E1FAA8C" w14:textId="77777777" w:rsidR="00E92CBF" w:rsidRPr="00F11966" w:rsidRDefault="00E92CBF" w:rsidP="00E92CBF">
      <w:pPr>
        <w:pStyle w:val="PL"/>
      </w:pPr>
      <w:r w:rsidRPr="00F11966">
        <w:t xml:space="preserve">      type: integer</w:t>
      </w:r>
    </w:p>
    <w:p w14:paraId="6FDE8803" w14:textId="77777777" w:rsidR="00E92CBF" w:rsidRPr="00F11966" w:rsidRDefault="00E92CBF" w:rsidP="00E92CBF">
      <w:pPr>
        <w:pStyle w:val="PL"/>
      </w:pPr>
      <w:r w:rsidRPr="00F11966">
        <w:rPr>
          <w:lang w:val="en-US"/>
        </w:rPr>
        <w:t xml:space="preserve">      </w:t>
      </w:r>
      <w:r w:rsidRPr="00F11966">
        <w:t>minimum: 1</w:t>
      </w:r>
    </w:p>
    <w:p w14:paraId="4714BC0C" w14:textId="77777777" w:rsidR="00E92CBF" w:rsidRPr="00F11966" w:rsidRDefault="00E92CBF" w:rsidP="00E92CBF">
      <w:pPr>
        <w:pStyle w:val="PL"/>
        <w:rPr>
          <w:lang w:val="en-US"/>
        </w:rPr>
      </w:pPr>
      <w:r w:rsidRPr="00F11966">
        <w:t xml:space="preserve">      maximum: 127</w:t>
      </w:r>
    </w:p>
    <w:p w14:paraId="06908622"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 xml:space="preserve">of 3GPP TS </w:t>
      </w:r>
      <w:r w:rsidRPr="00F11966">
        <w:rPr>
          <w:lang w:eastAsia="zh-CN"/>
        </w:rPr>
        <w:t>23.501</w:t>
      </w:r>
      <w:r w:rsidRPr="00F11966">
        <w:t>, within the range 1 to 127.</w:t>
      </w:r>
      <w:r w:rsidRPr="00F11966">
        <w:rPr>
          <w:rFonts w:cs="Arial"/>
          <w:lang w:eastAsia="ja-JP"/>
        </w:rPr>
        <w:t>Values are ordered in decreasing order of priority, i.e. with 1 as the highest priority and 127 as the lowest priority.</w:t>
      </w:r>
    </w:p>
    <w:p w14:paraId="017EF400" w14:textId="77777777" w:rsidR="00E92CBF" w:rsidRPr="00F11966" w:rsidRDefault="00E92CBF" w:rsidP="00E92CBF">
      <w:pPr>
        <w:pStyle w:val="PL"/>
      </w:pPr>
      <w:r w:rsidRPr="00F11966">
        <w:t xml:space="preserve">    5QiPriorityLevelRm:</w:t>
      </w:r>
    </w:p>
    <w:p w14:paraId="7E635D18" w14:textId="77777777" w:rsidR="00E92CBF" w:rsidRPr="00F11966" w:rsidRDefault="00E92CBF" w:rsidP="00E92CBF">
      <w:pPr>
        <w:pStyle w:val="PL"/>
      </w:pPr>
      <w:r w:rsidRPr="00F11966">
        <w:t xml:space="preserve">      type: integer</w:t>
      </w:r>
    </w:p>
    <w:p w14:paraId="44F74B4B" w14:textId="77777777" w:rsidR="00E92CBF" w:rsidRPr="00F11966" w:rsidRDefault="00E92CBF" w:rsidP="00E92CBF">
      <w:pPr>
        <w:pStyle w:val="PL"/>
      </w:pPr>
      <w:r w:rsidRPr="00F11966">
        <w:rPr>
          <w:lang w:val="en-US"/>
        </w:rPr>
        <w:t xml:space="preserve">      </w:t>
      </w:r>
      <w:r w:rsidRPr="00F11966">
        <w:t>minimum: 1</w:t>
      </w:r>
    </w:p>
    <w:p w14:paraId="5E105F13" w14:textId="77777777" w:rsidR="00E92CBF" w:rsidRPr="00F11966" w:rsidRDefault="00E92CBF" w:rsidP="00E92CBF">
      <w:pPr>
        <w:pStyle w:val="PL"/>
        <w:rPr>
          <w:lang w:val="en-US"/>
        </w:rPr>
      </w:pPr>
      <w:r w:rsidRPr="00F11966">
        <w:t xml:space="preserve">      maximum: 127</w:t>
      </w:r>
    </w:p>
    <w:p w14:paraId="351C4C25" w14:textId="77777777" w:rsidR="00E92CBF" w:rsidRPr="00F11966" w:rsidRDefault="00E92CBF" w:rsidP="00E92CBF">
      <w:pPr>
        <w:pStyle w:val="PL"/>
        <w:rPr>
          <w:lang w:val="en-US"/>
        </w:rPr>
      </w:pPr>
      <w:r w:rsidRPr="00F11966">
        <w:rPr>
          <w:lang w:val="en-US"/>
        </w:rPr>
        <w:t xml:space="preserve">      nullable: true</w:t>
      </w:r>
    </w:p>
    <w:p w14:paraId="67AB5D04" w14:textId="04A44CE6" w:rsidR="00A605F4" w:rsidRPr="00847967" w:rsidRDefault="00A605F4" w:rsidP="00A605F4">
      <w:pPr>
        <w:pStyle w:val="PL"/>
        <w:rPr>
          <w:lang w:val="en-US"/>
        </w:rPr>
      </w:pPr>
      <w:r>
        <w:rPr>
          <w:lang w:val="en-US"/>
        </w:rPr>
        <w:t xml:space="preserve">      description: </w:t>
      </w:r>
      <w:r w:rsidRPr="00F11966">
        <w:t xml:space="preserve">This data type is defined in the same way as the "5QiPriorityLevel" data type, but with the OpenAPI </w:t>
      </w:r>
      <w:r w:rsidR="002163ED">
        <w:t>"nullable=</w:t>
      </w:r>
      <w:r w:rsidRPr="00F11966">
        <w:t xml:space="preserve"> true" property.</w:t>
      </w:r>
    </w:p>
    <w:p w14:paraId="19A20508" w14:textId="77777777" w:rsidR="00E92CBF" w:rsidRPr="00F11966" w:rsidRDefault="00E92CBF" w:rsidP="00E92CBF">
      <w:pPr>
        <w:pStyle w:val="PL"/>
      </w:pPr>
      <w:r w:rsidRPr="00F11966">
        <w:t xml:space="preserve">    PacketDelBudget:</w:t>
      </w:r>
    </w:p>
    <w:p w14:paraId="77A7B25C" w14:textId="77777777" w:rsidR="00E92CBF" w:rsidRPr="00F11966" w:rsidRDefault="00E92CBF" w:rsidP="00E92CBF">
      <w:pPr>
        <w:pStyle w:val="PL"/>
      </w:pPr>
      <w:r w:rsidRPr="00F11966">
        <w:t xml:space="preserve">      type: integer</w:t>
      </w:r>
    </w:p>
    <w:p w14:paraId="777264EF" w14:textId="77777777" w:rsidR="00E92CBF" w:rsidRPr="00F11966" w:rsidRDefault="00E92CBF" w:rsidP="00E92CBF">
      <w:pPr>
        <w:pStyle w:val="PL"/>
      </w:pPr>
      <w:r w:rsidRPr="00F11966">
        <w:t xml:space="preserve">      minimum: 1</w:t>
      </w:r>
    </w:p>
    <w:p w14:paraId="3C754192" w14:textId="77777777" w:rsidR="00A605F4" w:rsidRPr="00847967" w:rsidRDefault="00A605F4" w:rsidP="00A605F4">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see cla</w:t>
      </w:r>
      <w:r>
        <w:t xml:space="preserve">uses </w:t>
      </w:r>
      <w:r w:rsidRPr="00F11966">
        <w:t xml:space="preserve">5.7.3.4 and 5.7.4 </w:t>
      </w:r>
      <w:r>
        <w:rPr>
          <w:lang w:eastAsia="zh-CN"/>
        </w:rPr>
        <w:t xml:space="preserve">of 3GPP TS </w:t>
      </w:r>
      <w:r w:rsidRPr="00F11966">
        <w:rPr>
          <w:lang w:eastAsia="zh-CN"/>
        </w:rPr>
        <w:t xml:space="preserve">23.501), </w:t>
      </w:r>
      <w:r w:rsidRPr="00F11966">
        <w:t>expressed in milliseconds</w:t>
      </w:r>
      <w:r>
        <w:t>.</w:t>
      </w:r>
    </w:p>
    <w:p w14:paraId="7A972C37" w14:textId="77777777" w:rsidR="00E92CBF" w:rsidRPr="00F11966" w:rsidRDefault="00E92CBF" w:rsidP="00E92CBF">
      <w:pPr>
        <w:pStyle w:val="PL"/>
      </w:pPr>
      <w:r w:rsidRPr="00F11966">
        <w:t xml:space="preserve">    PacketDelBudgetRm:</w:t>
      </w:r>
    </w:p>
    <w:p w14:paraId="148842E1" w14:textId="77777777" w:rsidR="00E92CBF" w:rsidRPr="00F11966" w:rsidRDefault="00E92CBF" w:rsidP="00E92CBF">
      <w:pPr>
        <w:pStyle w:val="PL"/>
      </w:pPr>
      <w:r w:rsidRPr="00F11966">
        <w:t xml:space="preserve">      type: integer</w:t>
      </w:r>
    </w:p>
    <w:p w14:paraId="4A7A5FD2" w14:textId="77777777" w:rsidR="00E92CBF" w:rsidRPr="00F11966" w:rsidRDefault="00E92CBF" w:rsidP="00E92CBF">
      <w:pPr>
        <w:pStyle w:val="PL"/>
      </w:pPr>
      <w:r w:rsidRPr="00F11966">
        <w:t xml:space="preserve">      minimum: 1</w:t>
      </w:r>
    </w:p>
    <w:p w14:paraId="53BAC9F7" w14:textId="77777777" w:rsidR="00E92CBF" w:rsidRPr="00F11966" w:rsidRDefault="00E92CBF" w:rsidP="00E92CBF">
      <w:pPr>
        <w:pStyle w:val="PL"/>
        <w:rPr>
          <w:lang w:val="en-US"/>
        </w:rPr>
      </w:pPr>
      <w:r w:rsidRPr="00F11966">
        <w:rPr>
          <w:lang w:val="en-US"/>
        </w:rPr>
        <w:t xml:space="preserve">      nullable: true</w:t>
      </w:r>
    </w:p>
    <w:p w14:paraId="6FA26637" w14:textId="2E26D139"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"PacketDelBudget" data type, but with the OpenAPI </w:t>
      </w:r>
      <w:r w:rsidR="002163ED">
        <w:t>"nullable=</w:t>
      </w:r>
      <w:r w:rsidRPr="00F11966">
        <w:t xml:space="preserve"> true" property</w:t>
      </w:r>
    </w:p>
    <w:p w14:paraId="3FE2D7EE" w14:textId="77777777" w:rsidR="00E92CBF" w:rsidRPr="00F11966" w:rsidRDefault="00E92CBF" w:rsidP="00E92CBF">
      <w:pPr>
        <w:pStyle w:val="PL"/>
      </w:pPr>
      <w:r w:rsidRPr="00F11966">
        <w:t xml:space="preserve">    PacketErrRate:</w:t>
      </w:r>
    </w:p>
    <w:p w14:paraId="7C829F12" w14:textId="77777777" w:rsidR="00E92CBF" w:rsidRPr="00F11966" w:rsidRDefault="00E92CBF" w:rsidP="00E92CBF">
      <w:pPr>
        <w:pStyle w:val="PL"/>
      </w:pPr>
      <w:r w:rsidRPr="00F11966">
        <w:t xml:space="preserve">      type: string</w:t>
      </w:r>
    </w:p>
    <w:p w14:paraId="3A1D7F08" w14:textId="77777777" w:rsidR="00E92CBF" w:rsidRPr="00F11966" w:rsidRDefault="00E92CBF" w:rsidP="00E92CBF">
      <w:pPr>
        <w:pStyle w:val="PL"/>
      </w:pPr>
      <w:r w:rsidRPr="00F11966">
        <w:t xml:space="preserve">      pattern: '^([0-9]E-[0-9])$'</w:t>
      </w:r>
    </w:p>
    <w:p w14:paraId="3D73A88B" w14:textId="77777777" w:rsidR="00E42ED1" w:rsidRPr="00847967" w:rsidRDefault="00E42ED1" w:rsidP="00E42ED1">
      <w:pPr>
        <w:pStyle w:val="PL"/>
        <w:rPr>
          <w:lang w:val="en-US"/>
        </w:rPr>
      </w:pPr>
      <w:r>
        <w:rPr>
          <w:lang w:val="en-US"/>
        </w:rPr>
        <w:t xml:space="preserve">      description: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 xml:space="preserve">23.501,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p>
    <w:p w14:paraId="189F3BBD" w14:textId="77777777" w:rsidR="00E92CBF" w:rsidRPr="00F11966" w:rsidRDefault="00E92CBF" w:rsidP="00E92CBF">
      <w:pPr>
        <w:pStyle w:val="PL"/>
      </w:pPr>
      <w:r w:rsidRPr="00F11966">
        <w:t xml:space="preserve">    PacketErrRateRm:</w:t>
      </w:r>
    </w:p>
    <w:p w14:paraId="2FC36F5E" w14:textId="77777777" w:rsidR="00E92CBF" w:rsidRPr="00202CB2" w:rsidRDefault="00E92CBF" w:rsidP="00E92CBF">
      <w:pPr>
        <w:pStyle w:val="PL"/>
        <w:rPr>
          <w:lang w:val="en-US"/>
        </w:rPr>
      </w:pPr>
      <w:r w:rsidRPr="00F11966">
        <w:t xml:space="preserve">      </w:t>
      </w:r>
      <w:r w:rsidRPr="00202CB2">
        <w:rPr>
          <w:lang w:val="en-US"/>
        </w:rPr>
        <w:t>type: string</w:t>
      </w:r>
    </w:p>
    <w:p w14:paraId="77943B57" w14:textId="77777777" w:rsidR="00E92CBF" w:rsidRPr="00202CB2" w:rsidRDefault="00E92CBF" w:rsidP="00E92CBF">
      <w:pPr>
        <w:pStyle w:val="PL"/>
        <w:rPr>
          <w:lang w:val="en-US"/>
        </w:rPr>
      </w:pPr>
      <w:r w:rsidRPr="00202CB2">
        <w:rPr>
          <w:lang w:val="en-US"/>
        </w:rPr>
        <w:t xml:space="preserve">      pattern: '^([0-9]E-[0-9])$'</w:t>
      </w:r>
    </w:p>
    <w:p w14:paraId="0CB582C7" w14:textId="77777777" w:rsidR="00E92CBF" w:rsidRPr="00F11966" w:rsidRDefault="00E92CBF" w:rsidP="00E92CBF">
      <w:pPr>
        <w:pStyle w:val="PL"/>
        <w:rPr>
          <w:lang w:val="en-US"/>
        </w:rPr>
      </w:pPr>
      <w:r w:rsidRPr="00202CB2">
        <w:rPr>
          <w:lang w:val="en-US"/>
        </w:rPr>
        <w:t xml:space="preserve">      </w:t>
      </w:r>
      <w:r w:rsidRPr="00F11966">
        <w:rPr>
          <w:lang w:val="en-US"/>
        </w:rPr>
        <w:t>nullable: true</w:t>
      </w:r>
    </w:p>
    <w:p w14:paraId="73035BC3" w14:textId="22353DFE"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"PacketErrRate" data type, but with the OpenAPI </w:t>
      </w:r>
      <w:r w:rsidR="002163ED">
        <w:t>"nullable=</w:t>
      </w:r>
      <w:r w:rsidRPr="00F11966">
        <w:t xml:space="preserve"> true" property.</w:t>
      </w:r>
    </w:p>
    <w:p w14:paraId="2A66BDAC" w14:textId="77777777" w:rsidR="00E92CBF" w:rsidRPr="00F11966" w:rsidRDefault="00E92CBF" w:rsidP="00E92CBF">
      <w:pPr>
        <w:pStyle w:val="PL"/>
      </w:pPr>
      <w:r w:rsidRPr="00F11966">
        <w:t xml:space="preserve">    PacketLossRate:</w:t>
      </w:r>
    </w:p>
    <w:p w14:paraId="42873DDC" w14:textId="77777777" w:rsidR="00E92CBF" w:rsidRPr="00F11966" w:rsidRDefault="00E92CBF" w:rsidP="00E92CBF">
      <w:pPr>
        <w:pStyle w:val="PL"/>
      </w:pPr>
      <w:r w:rsidRPr="00F11966">
        <w:t xml:space="preserve">      type: integer</w:t>
      </w:r>
    </w:p>
    <w:p w14:paraId="595CFA9C" w14:textId="77777777" w:rsidR="00E92CBF" w:rsidRPr="00F11966" w:rsidRDefault="00E92CBF" w:rsidP="00E92CBF">
      <w:pPr>
        <w:pStyle w:val="PL"/>
      </w:pPr>
      <w:r w:rsidRPr="00F11966">
        <w:t xml:space="preserve">      minimum: 0</w:t>
      </w:r>
    </w:p>
    <w:p w14:paraId="5F071CC5" w14:textId="77777777" w:rsidR="00E92CBF" w:rsidRPr="00F11966" w:rsidRDefault="00E92CBF" w:rsidP="00E92CBF">
      <w:pPr>
        <w:pStyle w:val="PL"/>
      </w:pPr>
      <w:r w:rsidRPr="00F11966">
        <w:t xml:space="preserve">      </w:t>
      </w:r>
      <w:r w:rsidRPr="00F11966">
        <w:rPr>
          <w:lang w:val="en-US"/>
        </w:rPr>
        <w:t>maximum</w:t>
      </w:r>
      <w:r w:rsidRPr="00F11966">
        <w:t>: 1000</w:t>
      </w:r>
    </w:p>
    <w:p w14:paraId="694B0F93"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Loss Rate (</w:t>
      </w:r>
      <w:r>
        <w:t xml:space="preserve">see clauses </w:t>
      </w:r>
      <w:r w:rsidRPr="00F11966">
        <w:t xml:space="preserve">5.7.2.8 and 5.7.4 </w:t>
      </w:r>
      <w:r w:rsidRPr="00F11966">
        <w:rPr>
          <w:lang w:eastAsia="zh-CN"/>
        </w:rPr>
        <w:t>of 3GPP</w:t>
      </w:r>
      <w:r>
        <w:rPr>
          <w:lang w:eastAsia="zh-CN"/>
        </w:rPr>
        <w:t xml:space="preserve"> TS </w:t>
      </w:r>
      <w:r w:rsidRPr="00F11966">
        <w:rPr>
          <w:lang w:eastAsia="zh-CN"/>
        </w:rPr>
        <w:t xml:space="preserve">23.501), </w:t>
      </w:r>
      <w:r w:rsidRPr="00F11966">
        <w:t xml:space="preserve">expressed in </w:t>
      </w:r>
      <w:r w:rsidRPr="00F11966">
        <w:rPr>
          <w:rFonts w:cs="Arial"/>
          <w:lang w:eastAsia="ja-JP"/>
        </w:rPr>
        <w:t>tenth of percent</w:t>
      </w:r>
      <w:r>
        <w:rPr>
          <w:rFonts w:cs="Arial"/>
          <w:lang w:eastAsia="ja-JP"/>
        </w:rPr>
        <w:t>.</w:t>
      </w:r>
    </w:p>
    <w:p w14:paraId="2EE79333" w14:textId="77777777" w:rsidR="00E92CBF" w:rsidRPr="00F11966" w:rsidRDefault="00E92CBF" w:rsidP="00E92CBF">
      <w:pPr>
        <w:pStyle w:val="PL"/>
      </w:pPr>
      <w:r w:rsidRPr="00F11966">
        <w:t xml:space="preserve">    PacketLossRateRm:</w:t>
      </w:r>
    </w:p>
    <w:p w14:paraId="0506D902" w14:textId="77777777" w:rsidR="00E92CBF" w:rsidRPr="00F11966" w:rsidRDefault="00E92CBF" w:rsidP="00E92CBF">
      <w:pPr>
        <w:pStyle w:val="PL"/>
      </w:pPr>
      <w:r w:rsidRPr="00F11966">
        <w:t xml:space="preserve">      type: integer</w:t>
      </w:r>
    </w:p>
    <w:p w14:paraId="72BFCE28" w14:textId="77777777" w:rsidR="00E92CBF" w:rsidRPr="00F11966" w:rsidRDefault="00E92CBF" w:rsidP="00E92CBF">
      <w:pPr>
        <w:pStyle w:val="PL"/>
      </w:pPr>
      <w:r w:rsidRPr="00F11966">
        <w:t xml:space="preserve">      minimum: 0</w:t>
      </w:r>
    </w:p>
    <w:p w14:paraId="4354C9B8" w14:textId="77777777" w:rsidR="00E92CBF" w:rsidRPr="00F11966" w:rsidRDefault="00E92CBF" w:rsidP="00E92CBF">
      <w:pPr>
        <w:pStyle w:val="PL"/>
      </w:pPr>
      <w:r w:rsidRPr="00F11966">
        <w:t xml:space="preserve">      </w:t>
      </w:r>
      <w:r w:rsidRPr="00F11966">
        <w:rPr>
          <w:lang w:val="en-US"/>
        </w:rPr>
        <w:t>maximum</w:t>
      </w:r>
      <w:r w:rsidRPr="00F11966">
        <w:t>: 1000</w:t>
      </w:r>
    </w:p>
    <w:p w14:paraId="26CB74FB" w14:textId="77777777" w:rsidR="00E92CBF" w:rsidRPr="00F11966" w:rsidRDefault="00E92CBF" w:rsidP="00E92CBF">
      <w:pPr>
        <w:pStyle w:val="PL"/>
        <w:rPr>
          <w:lang w:val="en-US"/>
        </w:rPr>
      </w:pPr>
      <w:r w:rsidRPr="00F11966">
        <w:rPr>
          <w:lang w:val="en-US"/>
        </w:rPr>
        <w:t xml:space="preserve">      nullable: true</w:t>
      </w:r>
    </w:p>
    <w:p w14:paraId="6C51B2DF" w14:textId="6F97FB48" w:rsidR="00E42ED1" w:rsidRPr="00847967" w:rsidRDefault="00E42ED1" w:rsidP="00E42ED1">
      <w:pPr>
        <w:pStyle w:val="PL"/>
        <w:rPr>
          <w:lang w:val="en-US"/>
        </w:rPr>
      </w:pPr>
      <w:r>
        <w:rPr>
          <w:lang w:val="en-US"/>
        </w:rPr>
        <w:t xml:space="preserve">      description: </w:t>
      </w:r>
      <w:r w:rsidRPr="00F11966">
        <w:t xml:space="preserve">This data type is defined in the same way as the "PacketLossRate" data type, but with the OpenAPI </w:t>
      </w:r>
      <w:r w:rsidR="002163ED">
        <w:t>"nullable=</w:t>
      </w:r>
      <w:r w:rsidRPr="00F11966">
        <w:t xml:space="preserve"> true" property</w:t>
      </w:r>
    </w:p>
    <w:p w14:paraId="6653928E" w14:textId="77777777" w:rsidR="00E92CBF" w:rsidRPr="00F11966" w:rsidRDefault="00E92CBF" w:rsidP="00E92CBF">
      <w:pPr>
        <w:pStyle w:val="PL"/>
      </w:pPr>
      <w:r w:rsidRPr="00F11966">
        <w:t xml:space="preserve">    AverWindow:</w:t>
      </w:r>
    </w:p>
    <w:p w14:paraId="2F2A3577" w14:textId="77777777" w:rsidR="00E92CBF" w:rsidRPr="00202CB2" w:rsidRDefault="00E92CBF" w:rsidP="00E92CBF">
      <w:pPr>
        <w:pStyle w:val="PL"/>
        <w:rPr>
          <w:lang w:val="en-US"/>
        </w:rPr>
      </w:pPr>
      <w:r w:rsidRPr="00F11966">
        <w:t xml:space="preserve">      </w:t>
      </w:r>
      <w:r w:rsidRPr="00202CB2">
        <w:rPr>
          <w:lang w:val="en-US"/>
        </w:rPr>
        <w:t>type: integer</w:t>
      </w:r>
    </w:p>
    <w:p w14:paraId="0151F4F2" w14:textId="77777777" w:rsidR="00E92CBF" w:rsidRPr="00202CB2" w:rsidRDefault="00E92CBF" w:rsidP="00E92CBF">
      <w:pPr>
        <w:pStyle w:val="PL"/>
        <w:rPr>
          <w:lang w:val="en-US"/>
        </w:rPr>
      </w:pPr>
      <w:r w:rsidRPr="00202CB2">
        <w:rPr>
          <w:lang w:val="en-US"/>
        </w:rPr>
        <w:t xml:space="preserve">      minimum: 1</w:t>
      </w:r>
    </w:p>
    <w:p w14:paraId="402E8BCE" w14:textId="77777777" w:rsidR="00E92CBF" w:rsidRPr="00202CB2" w:rsidRDefault="00E92CBF" w:rsidP="00E92CBF">
      <w:pPr>
        <w:pStyle w:val="PL"/>
        <w:rPr>
          <w:lang w:val="en-US"/>
        </w:rPr>
      </w:pPr>
      <w:r w:rsidRPr="00202CB2">
        <w:rPr>
          <w:lang w:val="en-US"/>
        </w:rPr>
        <w:lastRenderedPageBreak/>
        <w:t xml:space="preserve">      maximum: 4095</w:t>
      </w:r>
    </w:p>
    <w:p w14:paraId="54B637E6" w14:textId="77777777" w:rsidR="00E92CBF" w:rsidRPr="00202CB2" w:rsidRDefault="00E92CBF" w:rsidP="00E92CBF">
      <w:pPr>
        <w:pStyle w:val="PL"/>
        <w:rPr>
          <w:lang w:val="en-US"/>
        </w:rPr>
      </w:pPr>
      <w:r w:rsidRPr="00202CB2">
        <w:rPr>
          <w:lang w:val="en-US"/>
        </w:rPr>
        <w:t xml:space="preserve">      default: 2000</w:t>
      </w:r>
    </w:p>
    <w:p w14:paraId="08F575A5"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p>
    <w:p w14:paraId="6D8B6498" w14:textId="77777777" w:rsidR="00E92CBF" w:rsidRPr="00202CB2" w:rsidRDefault="00E92CBF" w:rsidP="00E92CBF">
      <w:pPr>
        <w:pStyle w:val="PL"/>
        <w:rPr>
          <w:lang w:val="en-US"/>
        </w:rPr>
      </w:pPr>
      <w:r w:rsidRPr="00202CB2">
        <w:rPr>
          <w:lang w:val="en-US"/>
        </w:rPr>
        <w:t xml:space="preserve">    AverWindowRm:</w:t>
      </w:r>
    </w:p>
    <w:p w14:paraId="179F0698" w14:textId="77777777" w:rsidR="00E92CBF" w:rsidRPr="00202CB2" w:rsidRDefault="00E92CBF" w:rsidP="00E92CBF">
      <w:pPr>
        <w:pStyle w:val="PL"/>
        <w:rPr>
          <w:lang w:val="en-US"/>
        </w:rPr>
      </w:pPr>
      <w:r w:rsidRPr="00202CB2">
        <w:rPr>
          <w:lang w:val="en-US"/>
        </w:rPr>
        <w:t xml:space="preserve">      type: integer</w:t>
      </w:r>
    </w:p>
    <w:p w14:paraId="4ACCB3EF" w14:textId="77777777" w:rsidR="00E92CBF" w:rsidRPr="00202CB2" w:rsidRDefault="00E92CBF" w:rsidP="00E92CBF">
      <w:pPr>
        <w:pStyle w:val="PL"/>
        <w:rPr>
          <w:lang w:val="en-US"/>
        </w:rPr>
      </w:pPr>
      <w:r w:rsidRPr="00202CB2">
        <w:rPr>
          <w:lang w:val="en-US"/>
        </w:rPr>
        <w:t xml:space="preserve">      maximum: 4095</w:t>
      </w:r>
    </w:p>
    <w:p w14:paraId="2A1FB2F0" w14:textId="77777777" w:rsidR="00E92CBF" w:rsidRPr="00202CB2" w:rsidRDefault="00E92CBF" w:rsidP="00E92CBF">
      <w:pPr>
        <w:pStyle w:val="PL"/>
        <w:rPr>
          <w:lang w:val="en-US"/>
        </w:rPr>
      </w:pPr>
      <w:r w:rsidRPr="00202CB2">
        <w:rPr>
          <w:lang w:val="en-US"/>
        </w:rPr>
        <w:t xml:space="preserve">      default: 2000</w:t>
      </w:r>
    </w:p>
    <w:p w14:paraId="1D20763C" w14:textId="77777777" w:rsidR="00E92CBF" w:rsidRPr="00202CB2" w:rsidRDefault="00E92CBF" w:rsidP="00E92CBF">
      <w:pPr>
        <w:pStyle w:val="PL"/>
        <w:rPr>
          <w:lang w:val="en-US"/>
        </w:rPr>
      </w:pPr>
      <w:r w:rsidRPr="00202CB2">
        <w:rPr>
          <w:lang w:val="en-US"/>
        </w:rPr>
        <w:t xml:space="preserve">      minimum: 1</w:t>
      </w:r>
    </w:p>
    <w:p w14:paraId="0164957F" w14:textId="77777777" w:rsidR="00E92CBF" w:rsidRPr="00202CB2" w:rsidRDefault="00E92CBF" w:rsidP="00E92CBF">
      <w:pPr>
        <w:pStyle w:val="PL"/>
        <w:rPr>
          <w:lang w:val="en-US"/>
        </w:rPr>
      </w:pPr>
      <w:r w:rsidRPr="00202CB2">
        <w:rPr>
          <w:lang w:val="en-US"/>
        </w:rPr>
        <w:t xml:space="preserve">      nullable: true</w:t>
      </w:r>
    </w:p>
    <w:p w14:paraId="12701FDD" w14:textId="348FFA55" w:rsidR="00E42ED1" w:rsidRPr="00847967" w:rsidRDefault="00E42ED1" w:rsidP="00E42ED1">
      <w:pPr>
        <w:pStyle w:val="PL"/>
        <w:rPr>
          <w:lang w:val="en-US"/>
        </w:rPr>
      </w:pPr>
      <w:r>
        <w:rPr>
          <w:lang w:val="en-US"/>
        </w:rPr>
        <w:t xml:space="preserve">      description: </w:t>
      </w:r>
      <w:r w:rsidRPr="00F11966">
        <w:t xml:space="preserve">This data type is defined in the same way as the "AverWindow" data type, but with the OpenAPI </w:t>
      </w:r>
      <w:r w:rsidR="002163ED">
        <w:t>"nullable=</w:t>
      </w:r>
      <w:r w:rsidRPr="00F11966">
        <w:t xml:space="preserve"> true" property</w:t>
      </w:r>
      <w:r>
        <w:t>.</w:t>
      </w:r>
    </w:p>
    <w:p w14:paraId="0AC7D75F" w14:textId="77777777" w:rsidR="00E92CBF" w:rsidRPr="00202CB2" w:rsidRDefault="00E92CBF" w:rsidP="00E92CBF">
      <w:pPr>
        <w:pStyle w:val="PL"/>
        <w:rPr>
          <w:lang w:val="en-US"/>
        </w:rPr>
      </w:pPr>
      <w:r w:rsidRPr="00202CB2">
        <w:rPr>
          <w:lang w:val="en-US"/>
        </w:rPr>
        <w:t xml:space="preserve">    MaxDataBurstVol:</w:t>
      </w:r>
    </w:p>
    <w:p w14:paraId="2F9E0DC3" w14:textId="77777777" w:rsidR="00E92CBF" w:rsidRPr="00202CB2" w:rsidRDefault="00E92CBF" w:rsidP="00E92CBF">
      <w:pPr>
        <w:pStyle w:val="PL"/>
        <w:rPr>
          <w:lang w:val="en-US"/>
        </w:rPr>
      </w:pPr>
      <w:r w:rsidRPr="00202CB2">
        <w:rPr>
          <w:lang w:val="en-US"/>
        </w:rPr>
        <w:t xml:space="preserve">      type: integer</w:t>
      </w:r>
    </w:p>
    <w:p w14:paraId="5D82C44C" w14:textId="77777777" w:rsidR="00E92CBF" w:rsidRPr="00202CB2" w:rsidRDefault="00E92CBF" w:rsidP="00E92CBF">
      <w:pPr>
        <w:pStyle w:val="PL"/>
        <w:rPr>
          <w:lang w:val="en-US"/>
        </w:rPr>
      </w:pPr>
      <w:r w:rsidRPr="00202CB2">
        <w:rPr>
          <w:lang w:val="en-US"/>
        </w:rPr>
        <w:t xml:space="preserve">      minimum: 1</w:t>
      </w:r>
    </w:p>
    <w:p w14:paraId="7CB1809E" w14:textId="77777777" w:rsidR="00E92CBF" w:rsidRPr="00202CB2" w:rsidRDefault="00E92CBF" w:rsidP="00E92CBF">
      <w:pPr>
        <w:pStyle w:val="PL"/>
        <w:rPr>
          <w:lang w:val="en-US"/>
        </w:rPr>
      </w:pPr>
      <w:r w:rsidRPr="00202CB2">
        <w:rPr>
          <w:lang w:val="en-US"/>
        </w:rPr>
        <w:t xml:space="preserve">      maximum: 4095</w:t>
      </w:r>
    </w:p>
    <w:p w14:paraId="2A80E5D9"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rsidRPr="00F11966">
        <w:t>see clauses</w:t>
      </w:r>
      <w:r>
        <w:t xml:space="preserve">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p>
    <w:p w14:paraId="40A03039" w14:textId="77777777" w:rsidR="00E92CBF" w:rsidRPr="00202CB2" w:rsidRDefault="00E92CBF" w:rsidP="00E92CBF">
      <w:pPr>
        <w:pStyle w:val="PL"/>
        <w:rPr>
          <w:lang w:val="en-US"/>
        </w:rPr>
      </w:pPr>
      <w:r w:rsidRPr="00202CB2">
        <w:rPr>
          <w:lang w:val="en-US"/>
        </w:rPr>
        <w:t xml:space="preserve">    MaxDataBurstVolRm:</w:t>
      </w:r>
    </w:p>
    <w:p w14:paraId="5C66DA3D" w14:textId="77777777" w:rsidR="00E92CBF" w:rsidRPr="00202CB2" w:rsidRDefault="00E92CBF" w:rsidP="00E92CBF">
      <w:pPr>
        <w:pStyle w:val="PL"/>
        <w:rPr>
          <w:lang w:val="en-US"/>
        </w:rPr>
      </w:pPr>
      <w:r w:rsidRPr="00202CB2">
        <w:rPr>
          <w:lang w:val="en-US"/>
        </w:rPr>
        <w:t xml:space="preserve">      type: integer</w:t>
      </w:r>
    </w:p>
    <w:p w14:paraId="70CF46B3" w14:textId="77777777" w:rsidR="00E92CBF" w:rsidRPr="00202CB2" w:rsidRDefault="00E92CBF" w:rsidP="00E92CBF">
      <w:pPr>
        <w:pStyle w:val="PL"/>
        <w:rPr>
          <w:lang w:val="en-US"/>
        </w:rPr>
      </w:pPr>
      <w:r w:rsidRPr="00202CB2">
        <w:rPr>
          <w:lang w:val="en-US"/>
        </w:rPr>
        <w:t xml:space="preserve">      minimum: 1</w:t>
      </w:r>
    </w:p>
    <w:p w14:paraId="5AD83A7C" w14:textId="77777777" w:rsidR="00E92CBF" w:rsidRPr="00202CB2" w:rsidRDefault="00E92CBF" w:rsidP="00E92CBF">
      <w:pPr>
        <w:pStyle w:val="PL"/>
        <w:rPr>
          <w:lang w:val="en-US"/>
        </w:rPr>
      </w:pPr>
      <w:r w:rsidRPr="00202CB2">
        <w:rPr>
          <w:lang w:val="en-US"/>
        </w:rPr>
        <w:t xml:space="preserve">      maximum: 4095</w:t>
      </w:r>
    </w:p>
    <w:p w14:paraId="344891D2" w14:textId="77777777" w:rsidR="00E92CBF" w:rsidRPr="00202CB2" w:rsidRDefault="00E92CBF" w:rsidP="00E92CBF">
      <w:pPr>
        <w:pStyle w:val="PL"/>
        <w:rPr>
          <w:lang w:val="en-US"/>
        </w:rPr>
      </w:pPr>
      <w:r w:rsidRPr="00202CB2">
        <w:rPr>
          <w:lang w:val="en-US"/>
        </w:rPr>
        <w:t xml:space="preserve">      nullable: true</w:t>
      </w:r>
    </w:p>
    <w:p w14:paraId="18A9D8DE" w14:textId="12836E6A" w:rsidR="00E42ED1" w:rsidRPr="00847967" w:rsidRDefault="00E42ED1" w:rsidP="00E42ED1">
      <w:pPr>
        <w:pStyle w:val="PL"/>
        <w:rPr>
          <w:lang w:val="en-US"/>
        </w:rPr>
      </w:pPr>
      <w:r>
        <w:rPr>
          <w:lang w:val="en-US"/>
        </w:rPr>
        <w:t xml:space="preserve">      description: </w:t>
      </w:r>
      <w:r w:rsidRPr="00F11966">
        <w:t xml:space="preserve">This data type is defined in the same way as the "MaxDataBurstVol" data type, but with the OpenAPI </w:t>
      </w:r>
      <w:r w:rsidR="002163ED">
        <w:t>"nullable=</w:t>
      </w:r>
      <w:r w:rsidRPr="00F11966">
        <w:t xml:space="preserve"> true" property</w:t>
      </w:r>
    </w:p>
    <w:p w14:paraId="5F0EF8E8" w14:textId="77777777" w:rsidR="00E92CBF" w:rsidRPr="00202CB2" w:rsidRDefault="00E92CBF" w:rsidP="00E92CBF">
      <w:pPr>
        <w:pStyle w:val="PL"/>
        <w:rPr>
          <w:lang w:val="en-US"/>
        </w:rPr>
      </w:pPr>
      <w:r w:rsidRPr="00202CB2">
        <w:rPr>
          <w:lang w:val="en-US"/>
        </w:rPr>
        <w:t xml:space="preserve">    SamplingRatio:</w:t>
      </w:r>
    </w:p>
    <w:p w14:paraId="5C6FD165" w14:textId="77777777" w:rsidR="00E92CBF" w:rsidRPr="00F11966" w:rsidRDefault="00E92CBF" w:rsidP="00E92CBF">
      <w:pPr>
        <w:pStyle w:val="PL"/>
      </w:pPr>
      <w:r w:rsidRPr="00202CB2">
        <w:rPr>
          <w:lang w:val="en-US"/>
        </w:rPr>
        <w:t xml:space="preserve">      </w:t>
      </w:r>
      <w:r w:rsidRPr="00F11966">
        <w:t>type: integer</w:t>
      </w:r>
    </w:p>
    <w:p w14:paraId="48C0E5DC" w14:textId="77777777" w:rsidR="00E92CBF" w:rsidRPr="00F11966" w:rsidRDefault="00E92CBF" w:rsidP="00E92CBF">
      <w:pPr>
        <w:pStyle w:val="PL"/>
      </w:pPr>
      <w:r w:rsidRPr="00F11966">
        <w:t xml:space="preserve">      minimum: 1</w:t>
      </w:r>
    </w:p>
    <w:p w14:paraId="2B3EFE6B" w14:textId="77777777" w:rsidR="00E92CBF" w:rsidRPr="00F11966" w:rsidRDefault="00E92CBF" w:rsidP="00E92CBF">
      <w:pPr>
        <w:pStyle w:val="PL"/>
      </w:pPr>
      <w:r w:rsidRPr="00F11966">
        <w:t xml:space="preserve">      maximum: 100</w:t>
      </w:r>
    </w:p>
    <w:p w14:paraId="398F3478" w14:textId="77777777" w:rsidR="00E42ED1" w:rsidRPr="00847967" w:rsidRDefault="00E42ED1" w:rsidP="00E42ED1">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Sampling Ratio (</w:t>
      </w:r>
      <w:r>
        <w:t xml:space="preserve">see clauses </w:t>
      </w:r>
      <w:r w:rsidRPr="00F11966">
        <w:t xml:space="preserve">4.15.1 </w:t>
      </w:r>
      <w:r>
        <w:rPr>
          <w:lang w:eastAsia="zh-CN"/>
        </w:rPr>
        <w:t xml:space="preserve">of 3GPP </w:t>
      </w:r>
      <w:r w:rsidRPr="00F11966">
        <w:rPr>
          <w:lang w:eastAsia="zh-CN"/>
        </w:rPr>
        <w:t>TS</w:t>
      </w:r>
      <w:r>
        <w:rPr>
          <w:lang w:eastAsia="zh-CN"/>
        </w:rPr>
        <w:t xml:space="preserve"> </w:t>
      </w:r>
      <w:r w:rsidRPr="00F11966">
        <w:rPr>
          <w:lang w:eastAsia="zh-CN"/>
        </w:rPr>
        <w:t>23.502</w:t>
      </w:r>
      <w:r>
        <w:rPr>
          <w:lang w:eastAsia="zh-CN"/>
        </w:rPr>
        <w:t>)</w:t>
      </w:r>
      <w:r w:rsidRPr="00F11966">
        <w:rPr>
          <w:lang w:eastAsia="zh-CN"/>
        </w:rPr>
        <w:t xml:space="preserve">, </w:t>
      </w:r>
      <w:r w:rsidRPr="00F11966">
        <w:t>expressed in percent.</w:t>
      </w:r>
    </w:p>
    <w:p w14:paraId="2AB30C04" w14:textId="77777777" w:rsidR="00E92CBF" w:rsidRPr="00F11966" w:rsidRDefault="00E92CBF" w:rsidP="00E92CBF">
      <w:pPr>
        <w:pStyle w:val="PL"/>
      </w:pPr>
      <w:r w:rsidRPr="00F11966">
        <w:t xml:space="preserve">    SamplingRatioRm:</w:t>
      </w:r>
    </w:p>
    <w:p w14:paraId="31E0B152" w14:textId="77777777" w:rsidR="00E92CBF" w:rsidRPr="00F11966" w:rsidRDefault="00E92CBF" w:rsidP="00E92CBF">
      <w:pPr>
        <w:pStyle w:val="PL"/>
      </w:pPr>
      <w:r w:rsidRPr="00F11966">
        <w:t xml:space="preserve">      type: integer</w:t>
      </w:r>
    </w:p>
    <w:p w14:paraId="13FF75A7" w14:textId="77777777" w:rsidR="00E92CBF" w:rsidRPr="00F11966" w:rsidRDefault="00E92CBF" w:rsidP="00E92CBF">
      <w:pPr>
        <w:pStyle w:val="PL"/>
      </w:pPr>
      <w:r w:rsidRPr="00F11966">
        <w:t xml:space="preserve">      minimum: 1</w:t>
      </w:r>
    </w:p>
    <w:p w14:paraId="4A51397F" w14:textId="77777777" w:rsidR="00E92CBF" w:rsidRPr="00F11966" w:rsidRDefault="00E92CBF" w:rsidP="00E92CBF">
      <w:pPr>
        <w:pStyle w:val="PL"/>
      </w:pPr>
      <w:r w:rsidRPr="00F11966">
        <w:t xml:space="preserve">      maximum: 100</w:t>
      </w:r>
    </w:p>
    <w:p w14:paraId="29178EF6" w14:textId="77777777" w:rsidR="00E92CBF" w:rsidRPr="00F11966" w:rsidRDefault="00E92CBF" w:rsidP="00E92CBF">
      <w:pPr>
        <w:pStyle w:val="PL"/>
        <w:rPr>
          <w:lang w:val="en-US"/>
        </w:rPr>
      </w:pPr>
      <w:r w:rsidRPr="00F11966">
        <w:rPr>
          <w:lang w:val="en-US"/>
        </w:rPr>
        <w:t xml:space="preserve">      nullable: true</w:t>
      </w:r>
    </w:p>
    <w:p w14:paraId="3C199328" w14:textId="572FA2B0" w:rsidR="00E42ED1" w:rsidRPr="00847967" w:rsidRDefault="00E42ED1" w:rsidP="00E42ED1">
      <w:pPr>
        <w:pStyle w:val="PL"/>
        <w:rPr>
          <w:lang w:val="en-US"/>
        </w:rPr>
      </w:pPr>
      <w:r>
        <w:rPr>
          <w:lang w:val="en-US"/>
        </w:rPr>
        <w:t xml:space="preserve">      description: </w:t>
      </w:r>
      <w:r w:rsidRPr="00F11966">
        <w:rPr>
          <w:lang w:eastAsia="zh-CN"/>
        </w:rPr>
        <w:t xml:space="preserve">This data type is defined in the same way as the "SamplingRatio" data type, but with the OpenAPI </w:t>
      </w:r>
      <w:r w:rsidR="002163ED">
        <w:rPr>
          <w:lang w:eastAsia="zh-CN"/>
        </w:rPr>
        <w:t>"nullable=</w:t>
      </w:r>
      <w:r w:rsidRPr="00F11966">
        <w:rPr>
          <w:lang w:eastAsia="zh-CN"/>
        </w:rPr>
        <w:t xml:space="preserve"> true" property</w:t>
      </w:r>
      <w:r>
        <w:rPr>
          <w:lang w:eastAsia="zh-CN"/>
        </w:rPr>
        <w:t>.</w:t>
      </w:r>
    </w:p>
    <w:p w14:paraId="07D43455" w14:textId="77777777" w:rsidR="00E92CBF" w:rsidRPr="00F11966" w:rsidRDefault="00E92CBF" w:rsidP="00E92CBF">
      <w:pPr>
        <w:pStyle w:val="PL"/>
      </w:pPr>
      <w:r w:rsidRPr="00F11966">
        <w:t xml:space="preserve">    RgWirelineCharacteristics:</w:t>
      </w:r>
    </w:p>
    <w:p w14:paraId="72E866DC" w14:textId="77777777" w:rsidR="00E92CBF" w:rsidRPr="00F11966" w:rsidRDefault="00E92CBF" w:rsidP="00E92CBF">
      <w:pPr>
        <w:pStyle w:val="PL"/>
      </w:pPr>
      <w:r w:rsidRPr="00F11966">
        <w:rPr>
          <w:lang w:val="en-US"/>
        </w:rPr>
        <w:t xml:space="preserve">      $ref: '#/components/schemas/Bytes'</w:t>
      </w:r>
    </w:p>
    <w:p w14:paraId="7BAA70AA" w14:textId="77777777" w:rsidR="00E42ED1" w:rsidRPr="00847967" w:rsidRDefault="00E42ED1" w:rsidP="00E42ED1">
      <w:pPr>
        <w:pStyle w:val="PL"/>
        <w:rPr>
          <w:lang w:val="en-US"/>
        </w:rPr>
      </w:pPr>
      <w:r>
        <w:rPr>
          <w:lang w:val="en-US"/>
        </w:rPr>
        <w:t xml:space="preserve">      description: </w:t>
      </w:r>
      <w:r w:rsidRPr="00F11966">
        <w:t>RG Level Wireline Access Characteristics</w:t>
      </w:r>
      <w:r>
        <w:t xml:space="preserve">(see BBF </w:t>
      </w:r>
      <w:r w:rsidRPr="00F11966">
        <w:t>T</w:t>
      </w:r>
      <w:r>
        <w:t>R</w:t>
      </w:r>
      <w:r w:rsidRPr="00F11966">
        <w:t>-456 and BBF</w:t>
      </w:r>
      <w:r>
        <w:t xml:space="preserve"> </w:t>
      </w:r>
      <w:r w:rsidRPr="00F11966">
        <w:t>T</w:t>
      </w:r>
      <w:r>
        <w:t>R</w:t>
      </w:r>
      <w:r w:rsidRPr="00F11966">
        <w:t xml:space="preserve">-470). It shall be encoded </w:t>
      </w:r>
      <w:r w:rsidRPr="001D2CEF">
        <w:t>as a string with format "byte" as defined in OpenAPI Specification [3]</w:t>
      </w:r>
      <w:r>
        <w:t xml:space="preserve">, i.e. </w:t>
      </w:r>
      <w:r w:rsidRPr="00F11966">
        <w:t xml:space="preserve"> base64</w:t>
      </w:r>
      <w:r w:rsidRPr="001D2CEF">
        <w:t xml:space="preserve"> encoded characters</w:t>
      </w:r>
      <w:r>
        <w:t xml:space="preserve">, representing the </w:t>
      </w:r>
      <w:r w:rsidRPr="00F11966">
        <w:t>RG</w:t>
      </w:r>
      <w:r>
        <w:t>-</w:t>
      </w:r>
      <w:r w:rsidRPr="00F11966">
        <w:t>Level Wireline Access Characteristics</w:t>
      </w:r>
      <w:r>
        <w:t xml:space="preserve"> encoded as specified in clause 7.5 of </w:t>
      </w:r>
      <w:r w:rsidRPr="00F11966">
        <w:t>BBF</w:t>
      </w:r>
      <w:r>
        <w:t xml:space="preserve"> TR</w:t>
      </w:r>
      <w:r w:rsidRPr="00F11966">
        <w:t>-470</w:t>
      </w:r>
      <w:r>
        <w:t>.</w:t>
      </w:r>
    </w:p>
    <w:p w14:paraId="58BEF8C9" w14:textId="77777777" w:rsidR="00E92CBF" w:rsidRPr="00F11966" w:rsidRDefault="00E92CBF" w:rsidP="00E92CBF">
      <w:pPr>
        <w:pStyle w:val="PL"/>
      </w:pPr>
      <w:r w:rsidRPr="00F11966">
        <w:t xml:space="preserve">    RgWirelineCharacteristicsRm:</w:t>
      </w:r>
    </w:p>
    <w:p w14:paraId="315B2265"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10433B56"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7E480005"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2919F158" w14:textId="59810D08" w:rsidR="00E42ED1" w:rsidRPr="00847967" w:rsidRDefault="00E42ED1" w:rsidP="00E42ED1">
      <w:pPr>
        <w:pStyle w:val="PL"/>
        <w:rPr>
          <w:lang w:val="en-US"/>
        </w:rPr>
      </w:pPr>
      <w:r>
        <w:rPr>
          <w:lang w:val="en-US"/>
        </w:rPr>
        <w:t xml:space="preserve">      description: </w:t>
      </w:r>
      <w:r w:rsidRPr="00F11966">
        <w:t xml:space="preserve">This data type is defined in the same way as the "RgWirelineCharacteristics" data type, but with the OpenAPI </w:t>
      </w:r>
      <w:r w:rsidR="002163ED">
        <w:t>"nullable=</w:t>
      </w:r>
      <w:r w:rsidRPr="00F11966">
        <w:t xml:space="preserve"> true" property</w:t>
      </w:r>
      <w:r>
        <w:t>.</w:t>
      </w:r>
    </w:p>
    <w:p w14:paraId="2B35BF59" w14:textId="77777777" w:rsidR="00E92CBF" w:rsidRPr="00F11966" w:rsidRDefault="00E92CBF" w:rsidP="00E92CBF">
      <w:pPr>
        <w:pStyle w:val="PL"/>
      </w:pPr>
      <w:r w:rsidRPr="00F11966">
        <w:t xml:space="preserve">    ExtMaxDataBurstVol:</w:t>
      </w:r>
    </w:p>
    <w:p w14:paraId="47FA72CD" w14:textId="77777777" w:rsidR="00E92CBF" w:rsidRPr="00202CB2" w:rsidRDefault="00E92CBF" w:rsidP="00E92CBF">
      <w:pPr>
        <w:pStyle w:val="PL"/>
        <w:rPr>
          <w:lang w:val="en-US"/>
        </w:rPr>
      </w:pPr>
      <w:r w:rsidRPr="00F11966">
        <w:t xml:space="preserve">      </w:t>
      </w:r>
      <w:r w:rsidRPr="00202CB2">
        <w:rPr>
          <w:lang w:val="en-US"/>
        </w:rPr>
        <w:t>type: integer</w:t>
      </w:r>
    </w:p>
    <w:p w14:paraId="6E130886" w14:textId="77777777" w:rsidR="00E92CBF" w:rsidRPr="00202CB2" w:rsidRDefault="00E92CBF" w:rsidP="00E92CBF">
      <w:pPr>
        <w:pStyle w:val="PL"/>
        <w:rPr>
          <w:lang w:val="en-US"/>
        </w:rPr>
      </w:pPr>
      <w:r w:rsidRPr="00202CB2">
        <w:rPr>
          <w:lang w:val="en-US"/>
        </w:rPr>
        <w:t xml:space="preserve">      minimum: 4096</w:t>
      </w:r>
    </w:p>
    <w:p w14:paraId="6B3AE5A7" w14:textId="77777777" w:rsidR="00E92CBF" w:rsidRPr="00202CB2" w:rsidRDefault="00E92CBF" w:rsidP="00E92CBF">
      <w:pPr>
        <w:pStyle w:val="PL"/>
        <w:rPr>
          <w:lang w:val="en-US"/>
        </w:rPr>
      </w:pPr>
      <w:r w:rsidRPr="00202CB2">
        <w:rPr>
          <w:lang w:val="en-US"/>
        </w:rPr>
        <w:t xml:space="preserve">      maximum: 2000000</w:t>
      </w:r>
    </w:p>
    <w:p w14:paraId="7E07A5B6" w14:textId="77777777" w:rsidR="00453337" w:rsidRPr="00847967" w:rsidRDefault="00453337" w:rsidP="00453337">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Maximum Data Burst Volume (</w:t>
      </w:r>
      <w:r>
        <w:t xml:space="preserve">see clauses </w:t>
      </w:r>
      <w:r w:rsidRPr="00F11966">
        <w:t xml:space="preserve">5.7.3.7 and 5.7.4 </w:t>
      </w:r>
      <w:r w:rsidRPr="00F11966">
        <w:rPr>
          <w:lang w:eastAsia="zh-CN"/>
        </w:rPr>
        <w:t>of 3GPP</w:t>
      </w:r>
      <w:r>
        <w:rPr>
          <w:lang w:eastAsia="zh-CN"/>
        </w:rPr>
        <w:t xml:space="preserve"> </w:t>
      </w:r>
      <w:r w:rsidRPr="00F11966">
        <w:rPr>
          <w:lang w:eastAsia="zh-CN"/>
        </w:rPr>
        <w:t>TS</w:t>
      </w:r>
      <w:r>
        <w:rPr>
          <w:lang w:eastAsia="zh-CN"/>
        </w:rPr>
        <w:t xml:space="preserve"> </w:t>
      </w:r>
      <w:r w:rsidRPr="00F11966">
        <w:rPr>
          <w:lang w:eastAsia="zh-CN"/>
        </w:rPr>
        <w:t xml:space="preserve">23.501), </w:t>
      </w:r>
      <w:r w:rsidRPr="00F11966">
        <w:t>expressed in Bytes</w:t>
      </w:r>
      <w:r>
        <w:t>.</w:t>
      </w:r>
    </w:p>
    <w:p w14:paraId="4D8923F0" w14:textId="77777777" w:rsidR="00E92CBF" w:rsidRPr="00202CB2" w:rsidRDefault="00E92CBF" w:rsidP="00E92CBF">
      <w:pPr>
        <w:pStyle w:val="PL"/>
        <w:rPr>
          <w:lang w:val="en-US"/>
        </w:rPr>
      </w:pPr>
      <w:r w:rsidRPr="00202CB2">
        <w:rPr>
          <w:lang w:val="en-US"/>
        </w:rPr>
        <w:t xml:space="preserve">    ExtMaxDataBurstVolRm:</w:t>
      </w:r>
    </w:p>
    <w:p w14:paraId="21349A29" w14:textId="77777777" w:rsidR="00E92CBF" w:rsidRPr="00F11966" w:rsidRDefault="00E92CBF" w:rsidP="00E92CBF">
      <w:pPr>
        <w:pStyle w:val="PL"/>
      </w:pPr>
      <w:r w:rsidRPr="00202CB2">
        <w:rPr>
          <w:lang w:val="en-US"/>
        </w:rPr>
        <w:t xml:space="preserve">      </w:t>
      </w:r>
      <w:r w:rsidRPr="00F11966">
        <w:t>type: integer</w:t>
      </w:r>
    </w:p>
    <w:p w14:paraId="7A0AE6EA" w14:textId="77777777" w:rsidR="00E92CBF" w:rsidRPr="00F11966" w:rsidRDefault="00E92CBF" w:rsidP="00E92CBF">
      <w:pPr>
        <w:pStyle w:val="PL"/>
      </w:pPr>
      <w:r w:rsidRPr="00F11966">
        <w:t xml:space="preserve">      minimum: 4096</w:t>
      </w:r>
    </w:p>
    <w:p w14:paraId="0F499EEA" w14:textId="77777777" w:rsidR="00E92CBF" w:rsidRPr="00F11966" w:rsidRDefault="00E92CBF" w:rsidP="00E92CBF">
      <w:pPr>
        <w:pStyle w:val="PL"/>
      </w:pPr>
      <w:r w:rsidRPr="00F11966">
        <w:t xml:space="preserve">      maximum: 2000000</w:t>
      </w:r>
    </w:p>
    <w:p w14:paraId="16622CE2" w14:textId="77777777" w:rsidR="00E92CBF" w:rsidRPr="00F11966" w:rsidRDefault="00E92CBF" w:rsidP="00E92CBF">
      <w:pPr>
        <w:pStyle w:val="PL"/>
        <w:rPr>
          <w:lang w:val="en-US"/>
        </w:rPr>
      </w:pPr>
      <w:r w:rsidRPr="00F11966">
        <w:rPr>
          <w:lang w:val="en-US"/>
        </w:rPr>
        <w:t xml:space="preserve">      nullable: true</w:t>
      </w:r>
    </w:p>
    <w:p w14:paraId="266BDC7D" w14:textId="46DDD69B" w:rsidR="00453337" w:rsidRPr="00847967" w:rsidRDefault="00453337" w:rsidP="00453337">
      <w:pPr>
        <w:pStyle w:val="PL"/>
        <w:rPr>
          <w:lang w:val="en-US"/>
        </w:rPr>
      </w:pPr>
      <w:r>
        <w:rPr>
          <w:lang w:val="en-US"/>
        </w:rPr>
        <w:t xml:space="preserve">      description: </w:t>
      </w:r>
      <w:r w:rsidRPr="00F11966">
        <w:t xml:space="preserve">This data type is defined in the same way as the "ExtMaxDataBurstVol" data type, but with the OpenAPI </w:t>
      </w:r>
      <w:r w:rsidR="002163ED">
        <w:t>"nullable=</w:t>
      </w:r>
      <w:r w:rsidRPr="00F11966">
        <w:t xml:space="preserve"> true" property</w:t>
      </w:r>
      <w:r>
        <w:t>.</w:t>
      </w:r>
    </w:p>
    <w:p w14:paraId="4F60A494" w14:textId="77777777" w:rsidR="00A04F3F" w:rsidRPr="00F11966" w:rsidRDefault="00A04F3F" w:rsidP="00A04F3F">
      <w:pPr>
        <w:pStyle w:val="PL"/>
      </w:pPr>
      <w:r w:rsidRPr="00F11966">
        <w:t xml:space="preserve">    ExtPacketDelBudget:</w:t>
      </w:r>
    </w:p>
    <w:p w14:paraId="4996B0BC" w14:textId="77777777" w:rsidR="00A04F3F" w:rsidRPr="00F11966" w:rsidRDefault="00A04F3F" w:rsidP="00A04F3F">
      <w:pPr>
        <w:pStyle w:val="PL"/>
      </w:pPr>
      <w:r w:rsidRPr="00F11966">
        <w:t xml:space="preserve">      type: integer</w:t>
      </w:r>
    </w:p>
    <w:p w14:paraId="3506F683" w14:textId="77777777" w:rsidR="00A04F3F" w:rsidRPr="00F11966" w:rsidRDefault="00A04F3F" w:rsidP="00A04F3F">
      <w:pPr>
        <w:pStyle w:val="PL"/>
      </w:pPr>
      <w:r w:rsidRPr="00F11966">
        <w:t xml:space="preserve">      minimum: 1</w:t>
      </w:r>
    </w:p>
    <w:p w14:paraId="10AD60C5" w14:textId="77777777" w:rsidR="00453337" w:rsidRPr="00847967" w:rsidRDefault="00453337" w:rsidP="00453337">
      <w:pPr>
        <w:pStyle w:val="PL"/>
        <w:rPr>
          <w:lang w:val="en-US"/>
        </w:rPr>
      </w:pPr>
      <w:r>
        <w:rPr>
          <w:lang w:val="en-US"/>
        </w:rPr>
        <w:t xml:space="preserve">      description: </w:t>
      </w: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r>
        <w:t>.</w:t>
      </w:r>
    </w:p>
    <w:p w14:paraId="672BCDBD" w14:textId="77777777" w:rsidR="00A04F3F" w:rsidRPr="00F11966" w:rsidRDefault="00A04F3F" w:rsidP="00A04F3F">
      <w:pPr>
        <w:pStyle w:val="PL"/>
      </w:pPr>
      <w:r w:rsidRPr="00F11966">
        <w:t xml:space="preserve">    ExtPacketDelBudgetRm:</w:t>
      </w:r>
    </w:p>
    <w:p w14:paraId="1680B6CF" w14:textId="77777777" w:rsidR="00A04F3F" w:rsidRPr="00F11966" w:rsidRDefault="00A04F3F" w:rsidP="00A04F3F">
      <w:pPr>
        <w:pStyle w:val="PL"/>
      </w:pPr>
      <w:r w:rsidRPr="00F11966">
        <w:t xml:space="preserve">      type: integer</w:t>
      </w:r>
    </w:p>
    <w:p w14:paraId="62F1F34C" w14:textId="77777777" w:rsidR="00A04F3F" w:rsidRPr="00F11966" w:rsidRDefault="00A04F3F" w:rsidP="00A04F3F">
      <w:pPr>
        <w:pStyle w:val="PL"/>
      </w:pPr>
      <w:r w:rsidRPr="00F11966">
        <w:t xml:space="preserve">      minimum: 1</w:t>
      </w:r>
    </w:p>
    <w:p w14:paraId="770F8B1D" w14:textId="77777777" w:rsidR="00A04F3F" w:rsidRPr="00F11966" w:rsidRDefault="00A04F3F" w:rsidP="00A04F3F">
      <w:pPr>
        <w:pStyle w:val="PL"/>
      </w:pPr>
      <w:r w:rsidRPr="00F11966">
        <w:rPr>
          <w:lang w:val="en-US"/>
        </w:rPr>
        <w:t xml:space="preserve">      nullable: true</w:t>
      </w:r>
    </w:p>
    <w:p w14:paraId="75153597" w14:textId="477EC4F6" w:rsidR="00453337" w:rsidRPr="00847967" w:rsidRDefault="00453337" w:rsidP="00453337">
      <w:pPr>
        <w:pStyle w:val="PL"/>
        <w:rPr>
          <w:lang w:val="en-US"/>
        </w:rPr>
      </w:pPr>
      <w:r>
        <w:rPr>
          <w:lang w:val="en-US"/>
        </w:rPr>
        <w:t xml:space="preserve">      description: </w:t>
      </w:r>
      <w:r w:rsidRPr="00F11966">
        <w:t xml:space="preserve">This data type is defined in the same way as the "ExtPacketDelBudget" data type, but with the OpenAPI </w:t>
      </w:r>
      <w:r w:rsidR="002163ED">
        <w:t>"nullable=</w:t>
      </w:r>
      <w:r w:rsidRPr="00F11966">
        <w:t xml:space="preserve"> true" property</w:t>
      </w:r>
      <w:r>
        <w:t>.</w:t>
      </w:r>
    </w:p>
    <w:p w14:paraId="2A58D5F1" w14:textId="77777777" w:rsidR="00E92CBF" w:rsidRPr="00F11966" w:rsidRDefault="00E92CBF" w:rsidP="00E92CBF">
      <w:pPr>
        <w:pStyle w:val="PL"/>
      </w:pPr>
    </w:p>
    <w:p w14:paraId="2D144283" w14:textId="77777777" w:rsidR="00E92CBF" w:rsidRPr="00F11966" w:rsidRDefault="00E92CBF" w:rsidP="00E92CBF">
      <w:pPr>
        <w:pStyle w:val="PL"/>
      </w:pPr>
      <w:r w:rsidRPr="00F11966">
        <w:t>#</w:t>
      </w:r>
    </w:p>
    <w:p w14:paraId="7D486BC2" w14:textId="77777777" w:rsidR="00E92CBF" w:rsidRPr="00F11966" w:rsidRDefault="00E92CBF" w:rsidP="00E92CBF">
      <w:pPr>
        <w:pStyle w:val="PL"/>
        <w:rPr>
          <w:lang w:val="en-US"/>
        </w:rPr>
      </w:pPr>
      <w:r w:rsidRPr="00F11966">
        <w:rPr>
          <w:lang w:val="en-US"/>
        </w:rPr>
        <w:t># ENUMERATED DATA TYPES</w:t>
      </w:r>
    </w:p>
    <w:p w14:paraId="5E5AFF50" w14:textId="77777777" w:rsidR="00E92CBF" w:rsidRPr="00F11966" w:rsidRDefault="00E92CBF" w:rsidP="00E92CBF">
      <w:pPr>
        <w:pStyle w:val="PL"/>
        <w:rPr>
          <w:lang w:val="en-US"/>
        </w:rPr>
      </w:pPr>
      <w:r w:rsidRPr="00F11966">
        <w:rPr>
          <w:lang w:val="en-US"/>
        </w:rPr>
        <w:t>#</w:t>
      </w:r>
    </w:p>
    <w:p w14:paraId="64019A6B" w14:textId="77777777" w:rsidR="00E92CBF" w:rsidRPr="00F11966" w:rsidRDefault="00E92CBF" w:rsidP="00E92CBF">
      <w:pPr>
        <w:pStyle w:val="PL"/>
        <w:rPr>
          <w:lang w:val="en-US"/>
        </w:rPr>
      </w:pPr>
    </w:p>
    <w:p w14:paraId="2C8DEC77" w14:textId="77777777" w:rsidR="00E92CBF" w:rsidRPr="00F11966" w:rsidRDefault="00E92CBF" w:rsidP="00E92CBF">
      <w:pPr>
        <w:pStyle w:val="PL"/>
      </w:pPr>
      <w:r w:rsidRPr="00F11966">
        <w:t xml:space="preserve">    PreemptionCapability:</w:t>
      </w:r>
    </w:p>
    <w:p w14:paraId="5BB552CB" w14:textId="77777777" w:rsidR="00E92CBF" w:rsidRPr="00F11966" w:rsidRDefault="00E92CBF" w:rsidP="00E92CBF">
      <w:pPr>
        <w:pStyle w:val="PL"/>
      </w:pPr>
      <w:r w:rsidRPr="00F11966">
        <w:t xml:space="preserve">      anyOf:</w:t>
      </w:r>
    </w:p>
    <w:p w14:paraId="56360D1D" w14:textId="77777777" w:rsidR="00E92CBF" w:rsidRPr="00F11966" w:rsidRDefault="00E92CBF" w:rsidP="00E92CBF">
      <w:pPr>
        <w:pStyle w:val="PL"/>
      </w:pPr>
      <w:r w:rsidRPr="00F11966">
        <w:t xml:space="preserve">        - type: string</w:t>
      </w:r>
    </w:p>
    <w:p w14:paraId="72A1E36E" w14:textId="77777777" w:rsidR="00E92CBF" w:rsidRPr="00F11966" w:rsidRDefault="00E92CBF" w:rsidP="00E92CBF">
      <w:pPr>
        <w:pStyle w:val="PL"/>
      </w:pPr>
      <w:r w:rsidRPr="00F11966">
        <w:t xml:space="preserve">          enum:</w:t>
      </w:r>
    </w:p>
    <w:p w14:paraId="479EE141" w14:textId="77777777" w:rsidR="00E92CBF" w:rsidRPr="00F11966" w:rsidRDefault="00E92CBF" w:rsidP="00E92CBF">
      <w:pPr>
        <w:pStyle w:val="PL"/>
      </w:pPr>
      <w:r w:rsidRPr="00F11966">
        <w:t xml:space="preserve">            - NOT_PREEMPT</w:t>
      </w:r>
    </w:p>
    <w:p w14:paraId="353462D7" w14:textId="77777777" w:rsidR="00E92CBF" w:rsidRPr="00F11966" w:rsidRDefault="00E92CBF" w:rsidP="00E92CBF">
      <w:pPr>
        <w:pStyle w:val="PL"/>
      </w:pPr>
      <w:r w:rsidRPr="00F11966">
        <w:t xml:space="preserve">            - MAY_PREEMPT</w:t>
      </w:r>
    </w:p>
    <w:p w14:paraId="35C09EFC" w14:textId="77777777" w:rsidR="00E92CBF" w:rsidRPr="00F11966" w:rsidRDefault="00E92CBF" w:rsidP="00E92CBF">
      <w:pPr>
        <w:pStyle w:val="PL"/>
        <w:rPr>
          <w:lang w:val="en-US"/>
        </w:rPr>
      </w:pPr>
      <w:r w:rsidRPr="00F11966">
        <w:rPr>
          <w:lang w:val="en-US"/>
        </w:rPr>
        <w:t xml:space="preserve">        - type: string</w:t>
      </w:r>
    </w:p>
    <w:p w14:paraId="5E3BB2D3" w14:textId="38584FA6" w:rsidR="00453337" w:rsidRPr="00847967" w:rsidRDefault="00453337" w:rsidP="00453337">
      <w:pPr>
        <w:pStyle w:val="PL"/>
        <w:rPr>
          <w:lang w:val="en-US"/>
        </w:rPr>
      </w:pPr>
      <w:r>
        <w:rPr>
          <w:lang w:val="en-US"/>
        </w:rPr>
        <w:t xml:space="preserve">      description: </w:t>
      </w:r>
      <w:r w:rsidRPr="00F11966">
        <w:t xml:space="preserve">The enumeration PreemptionCapability indicates the pre-emption capability of a request on other QoS flows. </w:t>
      </w:r>
      <w:r>
        <w:rPr>
          <w:rFonts w:cs="Arial"/>
          <w:szCs w:val="18"/>
        </w:rPr>
        <w:t xml:space="preserve">See clause 5.7.2.2 of 3GPP TS </w:t>
      </w:r>
      <w:r w:rsidRPr="00F11966">
        <w:rPr>
          <w:rFonts w:cs="Arial"/>
          <w:szCs w:val="18"/>
        </w:rPr>
        <w:t>23.501</w:t>
      </w:r>
      <w:r>
        <w:rPr>
          <w:rFonts w:cs="Arial"/>
          <w:szCs w:val="18"/>
        </w:rPr>
        <w:t xml:space="preserve">. </w:t>
      </w:r>
      <w:r w:rsidRPr="00F11966">
        <w:t xml:space="preserve">It shall comply with </w:t>
      </w:r>
      <w:r>
        <w:t xml:space="preserve">the provisions defined in table </w:t>
      </w:r>
      <w:r w:rsidRPr="00F11966">
        <w:t>5.5.3.1-1</w:t>
      </w:r>
      <w:r>
        <w:t>.</w:t>
      </w:r>
    </w:p>
    <w:p w14:paraId="399FEAF6" w14:textId="77777777" w:rsidR="00E92CBF" w:rsidRPr="00F11966" w:rsidRDefault="00E92CBF" w:rsidP="00E92CBF">
      <w:pPr>
        <w:pStyle w:val="PL"/>
      </w:pPr>
      <w:r w:rsidRPr="00F11966">
        <w:t xml:space="preserve">    PreemptionCapabilityRm:</w:t>
      </w:r>
    </w:p>
    <w:p w14:paraId="4705A8CC" w14:textId="77777777" w:rsidR="00E92CBF" w:rsidRPr="00F11966" w:rsidRDefault="00E92CBF" w:rsidP="00E92CBF">
      <w:pPr>
        <w:pStyle w:val="PL"/>
      </w:pPr>
      <w:r w:rsidRPr="00F11966">
        <w:t xml:space="preserve">      anyOf:</w:t>
      </w:r>
    </w:p>
    <w:p w14:paraId="3F297440"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345D826F" w14:textId="77777777" w:rsidR="00E92CBF" w:rsidRPr="00F11966" w:rsidRDefault="00E92CBF" w:rsidP="00E92CBF">
      <w:pPr>
        <w:pStyle w:val="PL"/>
      </w:pPr>
      <w:r w:rsidRPr="00F11966">
        <w:rPr>
          <w:lang w:val="en-US"/>
        </w:rPr>
        <w:t xml:space="preserve">        - $ref: '#/components/schemas/NullValue'</w:t>
      </w:r>
    </w:p>
    <w:p w14:paraId="712F2FA4" w14:textId="2EF454DE" w:rsidR="00453337" w:rsidRPr="00847967" w:rsidRDefault="00453337" w:rsidP="00453337">
      <w:pPr>
        <w:pStyle w:val="PL"/>
        <w:rPr>
          <w:lang w:val="en-US"/>
        </w:rPr>
      </w:pPr>
      <w:r>
        <w:rPr>
          <w:lang w:val="en-US"/>
        </w:rPr>
        <w:t xml:space="preserve">      description: </w:t>
      </w:r>
      <w:r w:rsidRPr="00F11966">
        <w:t xml:space="preserve">This enumeration is defined in the same way as the "PreemptionCapability" enumeration, but with the OpenAPI </w:t>
      </w:r>
      <w:r w:rsidR="002163ED">
        <w:t>"nullable=</w:t>
      </w:r>
      <w:r w:rsidRPr="00F11966">
        <w:t xml:space="preserve"> true" property.</w:t>
      </w:r>
    </w:p>
    <w:p w14:paraId="0261A53C" w14:textId="77777777" w:rsidR="00E92CBF" w:rsidRPr="00F11966" w:rsidRDefault="00E92CBF" w:rsidP="00E92CBF">
      <w:pPr>
        <w:pStyle w:val="PL"/>
      </w:pPr>
      <w:r w:rsidRPr="00F11966">
        <w:t xml:space="preserve">    PreemptionVulnerability:</w:t>
      </w:r>
    </w:p>
    <w:p w14:paraId="770C9827" w14:textId="77777777" w:rsidR="00E92CBF" w:rsidRPr="00F11966" w:rsidRDefault="00E92CBF" w:rsidP="00E92CBF">
      <w:pPr>
        <w:pStyle w:val="PL"/>
      </w:pPr>
      <w:r w:rsidRPr="00F11966">
        <w:t xml:space="preserve">      anyOf:</w:t>
      </w:r>
    </w:p>
    <w:p w14:paraId="39361A90" w14:textId="77777777" w:rsidR="00E92CBF" w:rsidRPr="00F11966" w:rsidRDefault="00E92CBF" w:rsidP="00E92CBF">
      <w:pPr>
        <w:pStyle w:val="PL"/>
      </w:pPr>
      <w:r w:rsidRPr="00F11966">
        <w:t xml:space="preserve">        - type: string</w:t>
      </w:r>
    </w:p>
    <w:p w14:paraId="6BA5E399" w14:textId="77777777" w:rsidR="00E92CBF" w:rsidRPr="00F11966" w:rsidRDefault="00E92CBF" w:rsidP="00E92CBF">
      <w:pPr>
        <w:pStyle w:val="PL"/>
      </w:pPr>
      <w:r w:rsidRPr="00F11966">
        <w:t xml:space="preserve">          enum:</w:t>
      </w:r>
    </w:p>
    <w:p w14:paraId="561943E4" w14:textId="77777777" w:rsidR="00E92CBF" w:rsidRPr="00F11966" w:rsidRDefault="00E92CBF" w:rsidP="00E92CBF">
      <w:pPr>
        <w:pStyle w:val="PL"/>
      </w:pPr>
      <w:r w:rsidRPr="00F11966">
        <w:t xml:space="preserve">            - NOT_PREEMPTABLE</w:t>
      </w:r>
    </w:p>
    <w:p w14:paraId="224E5D78" w14:textId="77777777" w:rsidR="00E92CBF" w:rsidRPr="00F11966" w:rsidRDefault="00E92CBF" w:rsidP="00E92CBF">
      <w:pPr>
        <w:pStyle w:val="PL"/>
      </w:pPr>
      <w:r w:rsidRPr="00F11966">
        <w:t xml:space="preserve">            - PREEMPTABLE</w:t>
      </w:r>
    </w:p>
    <w:p w14:paraId="33647DB1" w14:textId="77777777" w:rsidR="00E92CBF" w:rsidRPr="00F11966" w:rsidRDefault="00E92CBF" w:rsidP="00E92CBF">
      <w:pPr>
        <w:pStyle w:val="PL"/>
        <w:rPr>
          <w:lang w:val="en-US"/>
        </w:rPr>
      </w:pPr>
      <w:r w:rsidRPr="00F11966">
        <w:rPr>
          <w:lang w:val="en-US"/>
        </w:rPr>
        <w:t xml:space="preserve">        - type: string</w:t>
      </w:r>
    </w:p>
    <w:p w14:paraId="722ADC4A" w14:textId="6E68A003" w:rsidR="00453337" w:rsidRPr="00847967" w:rsidRDefault="00453337" w:rsidP="00453337">
      <w:pPr>
        <w:pStyle w:val="PL"/>
        <w:rPr>
          <w:lang w:val="en-US"/>
        </w:rPr>
      </w:pPr>
      <w:r>
        <w:rPr>
          <w:lang w:val="en-US"/>
        </w:rPr>
        <w:t xml:space="preserve">      description: </w:t>
      </w:r>
      <w:r w:rsidRPr="00F11966">
        <w:t xml:space="preserve">The enumeration PreemptionVulnerability indicates the pre-emption vulnerability of the QoS flow to pre-emption from other QoS flows. </w:t>
      </w:r>
      <w:r w:rsidRPr="00F11966">
        <w:rPr>
          <w:rFonts w:cs="Arial"/>
          <w:szCs w:val="18"/>
        </w:rPr>
        <w:t>See clause</w:t>
      </w:r>
      <w:r>
        <w:rPr>
          <w:rFonts w:cs="Arial"/>
          <w:szCs w:val="18"/>
        </w:rPr>
        <w:t xml:space="preserve"> </w:t>
      </w:r>
      <w:r w:rsidRPr="00F11966">
        <w:rPr>
          <w:rFonts w:cs="Arial"/>
          <w:szCs w:val="18"/>
        </w:rPr>
        <w:t>5.7.2.2 of 3GPP</w:t>
      </w:r>
      <w:r>
        <w:rPr>
          <w:rFonts w:cs="Arial"/>
          <w:szCs w:val="18"/>
        </w:rPr>
        <w:t xml:space="preserve"> </w:t>
      </w:r>
      <w:r w:rsidRPr="00F11966">
        <w:rPr>
          <w:rFonts w:cs="Arial"/>
          <w:szCs w:val="18"/>
        </w:rPr>
        <w:t>TS</w:t>
      </w:r>
      <w:r>
        <w:rPr>
          <w:rFonts w:cs="Arial"/>
          <w:szCs w:val="18"/>
        </w:rPr>
        <w:t xml:space="preserve"> </w:t>
      </w:r>
      <w:r w:rsidRPr="00F11966">
        <w:rPr>
          <w:rFonts w:cs="Arial"/>
          <w:szCs w:val="18"/>
        </w:rPr>
        <w:t xml:space="preserve">23.501. </w:t>
      </w:r>
      <w:r w:rsidRPr="00F11966">
        <w:t>It shall comply with the provisions defined in table</w:t>
      </w:r>
      <w:r>
        <w:t xml:space="preserve"> </w:t>
      </w:r>
      <w:r w:rsidRPr="00F11966">
        <w:t>5.5.3.2-1</w:t>
      </w:r>
    </w:p>
    <w:p w14:paraId="3136B283" w14:textId="77777777" w:rsidR="00E92CBF" w:rsidRPr="00F11966" w:rsidRDefault="00E92CBF" w:rsidP="00E92CBF">
      <w:pPr>
        <w:pStyle w:val="PL"/>
      </w:pPr>
      <w:r w:rsidRPr="00F11966">
        <w:t xml:space="preserve">    PreemptionVulnerabilityRm:</w:t>
      </w:r>
    </w:p>
    <w:p w14:paraId="1A6B22CF" w14:textId="77777777" w:rsidR="00E92CBF" w:rsidRPr="00F11966" w:rsidRDefault="00E92CBF" w:rsidP="00E92CBF">
      <w:pPr>
        <w:pStyle w:val="PL"/>
      </w:pPr>
      <w:r w:rsidRPr="00F11966">
        <w:t xml:space="preserve">      anyOf:</w:t>
      </w:r>
    </w:p>
    <w:p w14:paraId="1B232329"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2E08AC12" w14:textId="77777777" w:rsidR="00E92CBF" w:rsidRPr="00F11966" w:rsidRDefault="00E92CBF" w:rsidP="00E92CBF">
      <w:pPr>
        <w:pStyle w:val="PL"/>
      </w:pPr>
      <w:r w:rsidRPr="00F11966">
        <w:rPr>
          <w:lang w:val="en-US"/>
        </w:rPr>
        <w:t xml:space="preserve">        - $ref: '#/components/schemas/NullValue'</w:t>
      </w:r>
    </w:p>
    <w:p w14:paraId="70FA03FF" w14:textId="3ECF8B5A" w:rsidR="00453337" w:rsidRPr="00847967" w:rsidRDefault="00453337" w:rsidP="00453337">
      <w:pPr>
        <w:pStyle w:val="PL"/>
        <w:rPr>
          <w:lang w:val="en-US"/>
        </w:rPr>
      </w:pPr>
      <w:r>
        <w:rPr>
          <w:lang w:val="en-US"/>
        </w:rPr>
        <w:t xml:space="preserve">      description: </w:t>
      </w:r>
      <w:r w:rsidRPr="00F11966">
        <w:t xml:space="preserve">This enumeration is defined in the same way as the "PreemptionVulnerability" enumeration, but with the OpenAPI </w:t>
      </w:r>
      <w:r w:rsidR="002163ED">
        <w:t>"nullable=</w:t>
      </w:r>
      <w:r w:rsidRPr="00F11966">
        <w:t xml:space="preserve"> true" property.</w:t>
      </w:r>
    </w:p>
    <w:p w14:paraId="1DBDEFA7" w14:textId="77777777" w:rsidR="00E92CBF" w:rsidRPr="00F11966" w:rsidRDefault="00E92CBF" w:rsidP="00E92CBF">
      <w:pPr>
        <w:pStyle w:val="PL"/>
        <w:rPr>
          <w:lang w:val="en-US"/>
        </w:rPr>
      </w:pPr>
      <w:r w:rsidRPr="00F11966">
        <w:rPr>
          <w:lang w:val="en-US"/>
        </w:rPr>
        <w:t xml:space="preserve">    ReflectiveQoSAttribute:</w:t>
      </w:r>
    </w:p>
    <w:p w14:paraId="1A9FAD97" w14:textId="77777777" w:rsidR="00E92CBF" w:rsidRPr="00F11966" w:rsidRDefault="00E92CBF" w:rsidP="00E92CBF">
      <w:pPr>
        <w:pStyle w:val="PL"/>
        <w:rPr>
          <w:lang w:val="en-US"/>
        </w:rPr>
      </w:pPr>
      <w:r w:rsidRPr="00F11966">
        <w:rPr>
          <w:lang w:val="en-US"/>
        </w:rPr>
        <w:t xml:space="preserve">      anyOf:</w:t>
      </w:r>
    </w:p>
    <w:p w14:paraId="7AD33E1D" w14:textId="77777777" w:rsidR="00E92CBF" w:rsidRPr="00F11966" w:rsidRDefault="00E92CBF" w:rsidP="00E92CBF">
      <w:pPr>
        <w:pStyle w:val="PL"/>
        <w:rPr>
          <w:lang w:val="en-US"/>
        </w:rPr>
      </w:pPr>
      <w:r w:rsidRPr="00F11966">
        <w:rPr>
          <w:lang w:val="en-US"/>
        </w:rPr>
        <w:t xml:space="preserve">        - type: string</w:t>
      </w:r>
    </w:p>
    <w:p w14:paraId="1502CA96" w14:textId="77777777" w:rsidR="00E92CBF" w:rsidRPr="00F11966" w:rsidRDefault="00E92CBF" w:rsidP="00E92CBF">
      <w:pPr>
        <w:pStyle w:val="PL"/>
        <w:rPr>
          <w:lang w:val="en-US"/>
        </w:rPr>
      </w:pPr>
      <w:r w:rsidRPr="00F11966">
        <w:rPr>
          <w:lang w:val="en-US"/>
        </w:rPr>
        <w:t xml:space="preserve">          enum:</w:t>
      </w:r>
    </w:p>
    <w:p w14:paraId="27228D46" w14:textId="77777777" w:rsidR="00E92CBF" w:rsidRPr="00F11966" w:rsidRDefault="00E92CBF" w:rsidP="00E92CBF">
      <w:pPr>
        <w:pStyle w:val="PL"/>
        <w:rPr>
          <w:lang w:val="en-US"/>
        </w:rPr>
      </w:pPr>
      <w:r w:rsidRPr="00F11966">
        <w:rPr>
          <w:lang w:val="en-US"/>
        </w:rPr>
        <w:t xml:space="preserve">            - RQOS</w:t>
      </w:r>
    </w:p>
    <w:p w14:paraId="7392736B" w14:textId="77777777" w:rsidR="00E92CBF" w:rsidRPr="00F11966" w:rsidRDefault="00E92CBF" w:rsidP="00E92CBF">
      <w:pPr>
        <w:pStyle w:val="PL"/>
        <w:rPr>
          <w:lang w:val="en-US"/>
        </w:rPr>
      </w:pPr>
      <w:r w:rsidRPr="00F11966">
        <w:rPr>
          <w:lang w:val="en-US"/>
        </w:rPr>
        <w:t xml:space="preserve">            - NO_RQOS</w:t>
      </w:r>
    </w:p>
    <w:p w14:paraId="5462CA87" w14:textId="77777777" w:rsidR="00E92CBF" w:rsidRPr="00F11966" w:rsidRDefault="00E92CBF" w:rsidP="00E92CBF">
      <w:pPr>
        <w:pStyle w:val="PL"/>
        <w:rPr>
          <w:lang w:val="en-US"/>
        </w:rPr>
      </w:pPr>
      <w:r w:rsidRPr="00F11966">
        <w:rPr>
          <w:lang w:val="en-US"/>
        </w:rPr>
        <w:t xml:space="preserve">        - type: string</w:t>
      </w:r>
    </w:p>
    <w:p w14:paraId="1B6ECCF1" w14:textId="3B21C3B4" w:rsidR="00453337" w:rsidRPr="00847967" w:rsidRDefault="00453337" w:rsidP="00453337">
      <w:pPr>
        <w:pStyle w:val="PL"/>
        <w:rPr>
          <w:lang w:val="en-US"/>
        </w:rPr>
      </w:pPr>
      <w:r>
        <w:rPr>
          <w:lang w:val="en-US"/>
        </w:rPr>
        <w:t xml:space="preserve">      description: </w:t>
      </w:r>
      <w:r w:rsidRPr="00F11966">
        <w:t>The enumeration ReflectiveQosAttribute indicates whether certain traffic of the QoS flow may be subject to Reflective QoS (see clause</w:t>
      </w:r>
      <w:r>
        <w:t xml:space="preserve"> </w:t>
      </w:r>
      <w:r w:rsidRPr="00F11966">
        <w:t>5.7.2.3 of 3GPP</w:t>
      </w:r>
      <w:r>
        <w:t xml:space="preserve"> </w:t>
      </w:r>
      <w:r w:rsidRPr="00F11966">
        <w:t>TS</w:t>
      </w:r>
      <w:r>
        <w:t xml:space="preserve"> </w:t>
      </w:r>
      <w:r w:rsidRPr="00F11966">
        <w:t>23.501). It shall comply with the provisions defined in table 5.5.3.3-1</w:t>
      </w:r>
      <w:r>
        <w:t>.</w:t>
      </w:r>
    </w:p>
    <w:p w14:paraId="6D008438" w14:textId="77777777" w:rsidR="00E92CBF" w:rsidRPr="00F11966" w:rsidRDefault="00E92CBF" w:rsidP="00E92CBF">
      <w:pPr>
        <w:pStyle w:val="PL"/>
        <w:rPr>
          <w:lang w:val="en-US"/>
        </w:rPr>
      </w:pPr>
      <w:r w:rsidRPr="00F11966">
        <w:rPr>
          <w:lang w:val="en-US"/>
        </w:rPr>
        <w:t xml:space="preserve">    ReflectiveQoSAttributeRm:</w:t>
      </w:r>
    </w:p>
    <w:p w14:paraId="47DD36C1" w14:textId="77777777" w:rsidR="00E92CBF" w:rsidRPr="00F11966" w:rsidRDefault="00E92CBF" w:rsidP="00E92CBF">
      <w:pPr>
        <w:pStyle w:val="PL"/>
        <w:rPr>
          <w:lang w:val="en-US"/>
        </w:rPr>
      </w:pPr>
      <w:r w:rsidRPr="00F11966">
        <w:rPr>
          <w:lang w:val="en-US"/>
        </w:rPr>
        <w:t xml:space="preserve">      anyOf:</w:t>
      </w:r>
    </w:p>
    <w:p w14:paraId="0C8A5EDC"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3365E21C" w14:textId="77777777" w:rsidR="00E92CBF" w:rsidRPr="00F11966" w:rsidRDefault="00E92CBF" w:rsidP="00E92CBF">
      <w:pPr>
        <w:pStyle w:val="PL"/>
      </w:pPr>
      <w:r w:rsidRPr="00F11966">
        <w:rPr>
          <w:lang w:val="en-US"/>
        </w:rPr>
        <w:t xml:space="preserve">        - $ref: '#/components/schemas/NullValue'</w:t>
      </w:r>
    </w:p>
    <w:p w14:paraId="4891B2E0" w14:textId="195D9939" w:rsidR="00453337" w:rsidRPr="00847967" w:rsidRDefault="00453337" w:rsidP="00453337">
      <w:pPr>
        <w:pStyle w:val="PL"/>
        <w:rPr>
          <w:lang w:val="en-US"/>
        </w:rPr>
      </w:pPr>
      <w:r>
        <w:rPr>
          <w:lang w:val="en-US"/>
        </w:rPr>
        <w:t xml:space="preserve">      description: </w:t>
      </w:r>
      <w:r w:rsidRPr="00F11966">
        <w:t xml:space="preserve">This enumeration is defined in the same way as the "ReflectiveQosAttribute" enumeration, but with the OpenAPI </w:t>
      </w:r>
      <w:r w:rsidR="002163ED">
        <w:t>"nullable=</w:t>
      </w:r>
      <w:r w:rsidRPr="00F11966">
        <w:t xml:space="preserve"> true" property.</w:t>
      </w:r>
    </w:p>
    <w:p w14:paraId="66A00AE3" w14:textId="77777777" w:rsidR="00E92CBF" w:rsidRPr="00F11966" w:rsidRDefault="00E92CBF" w:rsidP="00E92CBF">
      <w:pPr>
        <w:pStyle w:val="PL"/>
      </w:pPr>
      <w:r w:rsidRPr="00F11966">
        <w:t xml:space="preserve">    NotificationControl:</w:t>
      </w:r>
    </w:p>
    <w:p w14:paraId="24CE8194" w14:textId="77777777" w:rsidR="00E92CBF" w:rsidRPr="00F11966" w:rsidRDefault="00E92CBF" w:rsidP="00E92CBF">
      <w:pPr>
        <w:pStyle w:val="PL"/>
      </w:pPr>
      <w:r w:rsidRPr="00F11966">
        <w:t xml:space="preserve">      anyOf:</w:t>
      </w:r>
    </w:p>
    <w:p w14:paraId="214DDFD0" w14:textId="77777777" w:rsidR="00E92CBF" w:rsidRPr="00F11966" w:rsidRDefault="00E92CBF" w:rsidP="00E92CBF">
      <w:pPr>
        <w:pStyle w:val="PL"/>
      </w:pPr>
      <w:r w:rsidRPr="00F11966">
        <w:t xml:space="preserve">        - type: string</w:t>
      </w:r>
    </w:p>
    <w:p w14:paraId="438FE842" w14:textId="77777777" w:rsidR="00E92CBF" w:rsidRPr="00F11966" w:rsidRDefault="00E92CBF" w:rsidP="00E92CBF">
      <w:pPr>
        <w:pStyle w:val="PL"/>
      </w:pPr>
      <w:r w:rsidRPr="00F11966">
        <w:t xml:space="preserve">          enum:</w:t>
      </w:r>
    </w:p>
    <w:p w14:paraId="02CE0093" w14:textId="77777777" w:rsidR="00E92CBF" w:rsidRPr="00F11966" w:rsidRDefault="00E92CBF" w:rsidP="00E92CBF">
      <w:pPr>
        <w:pStyle w:val="PL"/>
      </w:pPr>
      <w:r w:rsidRPr="00F11966">
        <w:t xml:space="preserve">            - REQUESTED</w:t>
      </w:r>
    </w:p>
    <w:p w14:paraId="33F8BDA7" w14:textId="77777777" w:rsidR="00E92CBF" w:rsidRPr="00F11966" w:rsidRDefault="00E92CBF" w:rsidP="00E92CBF">
      <w:pPr>
        <w:pStyle w:val="PL"/>
      </w:pPr>
      <w:r w:rsidRPr="00F11966">
        <w:t xml:space="preserve">            - NOT_REQUESTED</w:t>
      </w:r>
    </w:p>
    <w:p w14:paraId="689076A0" w14:textId="77777777" w:rsidR="00E92CBF" w:rsidRPr="00F11966" w:rsidRDefault="00E92CBF" w:rsidP="00E92CBF">
      <w:pPr>
        <w:pStyle w:val="PL"/>
        <w:rPr>
          <w:lang w:val="en-US"/>
        </w:rPr>
      </w:pPr>
      <w:r w:rsidRPr="00F11966">
        <w:rPr>
          <w:lang w:val="en-US"/>
        </w:rPr>
        <w:t xml:space="preserve">        - type: string</w:t>
      </w:r>
    </w:p>
    <w:p w14:paraId="36805DB7" w14:textId="36CBE877" w:rsidR="00453337" w:rsidRPr="00847967" w:rsidRDefault="00453337" w:rsidP="00453337">
      <w:pPr>
        <w:pStyle w:val="PL"/>
        <w:rPr>
          <w:lang w:val="en-US"/>
        </w:rPr>
      </w:pPr>
      <w:r>
        <w:rPr>
          <w:lang w:val="en-US"/>
        </w:rPr>
        <w:t xml:space="preserve">      description: </w:t>
      </w:r>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w:t>
      </w:r>
      <w:r>
        <w:t xml:space="preserve"> 5.7.2.4 of 3GPP </w:t>
      </w:r>
      <w:r w:rsidRPr="00F11966">
        <w:t>TS</w:t>
      </w:r>
      <w:r>
        <w:t xml:space="preserve"> </w:t>
      </w:r>
      <w:r w:rsidRPr="00F11966">
        <w:t>23.501). It shall comply with the provisions defined in table</w:t>
      </w:r>
      <w:r>
        <w:t xml:space="preserve"> </w:t>
      </w:r>
      <w:r w:rsidRPr="00F11966">
        <w:t>5.5.3.5-1</w:t>
      </w:r>
      <w:r>
        <w:t>.</w:t>
      </w:r>
    </w:p>
    <w:p w14:paraId="0923C97F" w14:textId="77777777" w:rsidR="00E92CBF" w:rsidRPr="00F11966" w:rsidRDefault="00E92CBF" w:rsidP="00E92CBF">
      <w:pPr>
        <w:pStyle w:val="PL"/>
      </w:pPr>
      <w:r w:rsidRPr="00F11966">
        <w:t xml:space="preserve">    NotificationControlRm:</w:t>
      </w:r>
    </w:p>
    <w:p w14:paraId="3CF5B9CB" w14:textId="77777777" w:rsidR="00E92CBF" w:rsidRPr="00F11966" w:rsidRDefault="00E92CBF" w:rsidP="00E92CBF">
      <w:pPr>
        <w:pStyle w:val="PL"/>
      </w:pPr>
      <w:r w:rsidRPr="00F11966">
        <w:t xml:space="preserve">      anyOf:</w:t>
      </w:r>
    </w:p>
    <w:p w14:paraId="39E5847A"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35180D18" w14:textId="77777777" w:rsidR="00E92CBF" w:rsidRPr="00F11966" w:rsidRDefault="00E92CBF" w:rsidP="00E92CBF">
      <w:pPr>
        <w:pStyle w:val="PL"/>
      </w:pPr>
      <w:r w:rsidRPr="00F11966">
        <w:rPr>
          <w:lang w:val="en-US"/>
        </w:rPr>
        <w:t xml:space="preserve">        - $ref: '#/components/schemas/NullValue'</w:t>
      </w:r>
    </w:p>
    <w:p w14:paraId="64A1F931" w14:textId="47A1DF04" w:rsidR="00453337" w:rsidRPr="00847967" w:rsidRDefault="00453337" w:rsidP="00453337">
      <w:pPr>
        <w:pStyle w:val="PL"/>
        <w:rPr>
          <w:lang w:val="en-US"/>
        </w:rPr>
      </w:pPr>
      <w:r>
        <w:rPr>
          <w:lang w:val="en-US"/>
        </w:rPr>
        <w:t xml:space="preserve">      description: </w:t>
      </w:r>
      <w:r w:rsidRPr="00F11966">
        <w:t xml:space="preserve">This enumeration is defined in the same way as the "NotificationControl" enumeration, but with the OpenAPI </w:t>
      </w:r>
      <w:r w:rsidR="002163ED">
        <w:t>"nullable=</w:t>
      </w:r>
      <w:r w:rsidRPr="00F11966">
        <w:t xml:space="preserve"> true" property.</w:t>
      </w:r>
    </w:p>
    <w:p w14:paraId="76BB2436" w14:textId="77777777" w:rsidR="00E92CBF" w:rsidRPr="00F11966" w:rsidRDefault="00E92CBF" w:rsidP="00E92CBF">
      <w:pPr>
        <w:pStyle w:val="PL"/>
      </w:pPr>
      <w:r w:rsidRPr="00F11966">
        <w:t xml:space="preserve">    QosResourceType:</w:t>
      </w:r>
    </w:p>
    <w:p w14:paraId="04692B4D" w14:textId="77777777" w:rsidR="00E92CBF" w:rsidRPr="00F11966" w:rsidRDefault="00E92CBF" w:rsidP="00E92CBF">
      <w:pPr>
        <w:pStyle w:val="PL"/>
      </w:pPr>
      <w:r w:rsidRPr="00F11966">
        <w:t xml:space="preserve">      anyOf:</w:t>
      </w:r>
    </w:p>
    <w:p w14:paraId="51AEC9DE" w14:textId="77777777" w:rsidR="00E92CBF" w:rsidRPr="00F11966" w:rsidRDefault="00E92CBF" w:rsidP="00E92CBF">
      <w:pPr>
        <w:pStyle w:val="PL"/>
      </w:pPr>
      <w:r w:rsidRPr="00F11966">
        <w:t xml:space="preserve">        - type: string</w:t>
      </w:r>
    </w:p>
    <w:p w14:paraId="39831986" w14:textId="77777777" w:rsidR="00E92CBF" w:rsidRPr="00F11966" w:rsidRDefault="00E92CBF" w:rsidP="00E92CBF">
      <w:pPr>
        <w:pStyle w:val="PL"/>
      </w:pPr>
      <w:r w:rsidRPr="00F11966">
        <w:t xml:space="preserve">          enum:</w:t>
      </w:r>
    </w:p>
    <w:p w14:paraId="7576F548" w14:textId="77777777" w:rsidR="00E92CBF" w:rsidRPr="00F11966" w:rsidRDefault="00E92CBF" w:rsidP="00E92CBF">
      <w:pPr>
        <w:pStyle w:val="PL"/>
      </w:pPr>
      <w:r w:rsidRPr="00F11966">
        <w:t xml:space="preserve">            - NON_GBR</w:t>
      </w:r>
    </w:p>
    <w:p w14:paraId="6FACAF8F" w14:textId="77777777" w:rsidR="00E92CBF" w:rsidRPr="00F11966" w:rsidRDefault="00E92CBF" w:rsidP="00E92CBF">
      <w:pPr>
        <w:pStyle w:val="PL"/>
      </w:pPr>
      <w:r w:rsidRPr="00F11966">
        <w:t xml:space="preserve">            - NON_CRITICAL_GBR</w:t>
      </w:r>
    </w:p>
    <w:p w14:paraId="4ED7EA13" w14:textId="77777777" w:rsidR="00E92CBF" w:rsidRPr="00F11966" w:rsidRDefault="00E92CBF" w:rsidP="00E92CBF">
      <w:pPr>
        <w:pStyle w:val="PL"/>
      </w:pPr>
      <w:r w:rsidRPr="00F11966">
        <w:t xml:space="preserve">            - CRITICAL_GBR</w:t>
      </w:r>
    </w:p>
    <w:p w14:paraId="4C3BAEBF" w14:textId="77777777" w:rsidR="00E92CBF" w:rsidRPr="00F11966" w:rsidRDefault="00E92CBF" w:rsidP="00E92CBF">
      <w:pPr>
        <w:pStyle w:val="PL"/>
        <w:rPr>
          <w:lang w:val="en-US"/>
        </w:rPr>
      </w:pPr>
      <w:r w:rsidRPr="00F11966">
        <w:rPr>
          <w:lang w:val="en-US"/>
        </w:rPr>
        <w:t xml:space="preserve">        - type: string</w:t>
      </w:r>
    </w:p>
    <w:p w14:paraId="54F8773E" w14:textId="27F588BA" w:rsidR="00453337" w:rsidRPr="00847967" w:rsidRDefault="00453337" w:rsidP="00453337">
      <w:pPr>
        <w:pStyle w:val="PL"/>
        <w:rPr>
          <w:lang w:val="en-US"/>
        </w:rPr>
      </w:pPr>
      <w:r>
        <w:rPr>
          <w:lang w:val="en-US"/>
        </w:rPr>
        <w:t xml:space="preserve">      description: </w:t>
      </w:r>
      <w:r w:rsidRPr="00F11966">
        <w:t>The enumeration QosResourceType indicates whether a QoS Flow is non-GBR, delay critical GBR, or non-delay critical GBR (see clauses</w:t>
      </w:r>
      <w:r>
        <w:t xml:space="preserve"> </w:t>
      </w:r>
      <w:r w:rsidRPr="00F11966">
        <w:t>5.7.3.4 and 5.7.3.5 of 3GPP</w:t>
      </w:r>
      <w:r>
        <w:t xml:space="preserve"> </w:t>
      </w:r>
      <w:r w:rsidRPr="00F11966">
        <w:t>TS</w:t>
      </w:r>
      <w:r>
        <w:t xml:space="preserve"> </w:t>
      </w:r>
      <w:r w:rsidRPr="00F11966">
        <w:t>23.501). It shall comply with the provisions defined in table 5.5.3.6-1.</w:t>
      </w:r>
    </w:p>
    <w:p w14:paraId="28ABB90B" w14:textId="77777777" w:rsidR="00E92CBF" w:rsidRPr="00F11966" w:rsidRDefault="00E92CBF" w:rsidP="00E92CBF">
      <w:pPr>
        <w:pStyle w:val="PL"/>
      </w:pPr>
      <w:r w:rsidRPr="00F11966">
        <w:t xml:space="preserve">    QosResourceTypeRm:</w:t>
      </w:r>
    </w:p>
    <w:p w14:paraId="5EE6A4CD" w14:textId="77777777" w:rsidR="00E92CBF" w:rsidRPr="00F11966" w:rsidRDefault="00E92CBF" w:rsidP="00E92CBF">
      <w:pPr>
        <w:pStyle w:val="PL"/>
      </w:pPr>
      <w:r w:rsidRPr="00F11966">
        <w:lastRenderedPageBreak/>
        <w:t xml:space="preserve">      anyOf:</w:t>
      </w:r>
    </w:p>
    <w:p w14:paraId="514D2317"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748024C" w14:textId="77777777" w:rsidR="00E92CBF" w:rsidRPr="00F11966" w:rsidRDefault="00E92CBF" w:rsidP="00E92CBF">
      <w:pPr>
        <w:pStyle w:val="PL"/>
      </w:pPr>
      <w:r w:rsidRPr="00F11966">
        <w:rPr>
          <w:lang w:val="en-US"/>
        </w:rPr>
        <w:t xml:space="preserve">        - $ref: '#/components/schemas/NullValue'</w:t>
      </w:r>
    </w:p>
    <w:p w14:paraId="2C42FAE3" w14:textId="118B0D1B" w:rsidR="00453337" w:rsidRPr="00847967" w:rsidRDefault="00453337" w:rsidP="00453337">
      <w:pPr>
        <w:pStyle w:val="PL"/>
        <w:rPr>
          <w:lang w:val="en-US"/>
        </w:rPr>
      </w:pPr>
      <w:r>
        <w:rPr>
          <w:lang w:val="en-US"/>
        </w:rPr>
        <w:t xml:space="preserve">      description: </w:t>
      </w:r>
      <w:r w:rsidRPr="00F11966">
        <w:t xml:space="preserve">This enumeration is defined in the same way as the "QosResourceType" enumeration, but with the OpenAPI </w:t>
      </w:r>
      <w:r w:rsidR="002163ED">
        <w:t>"nullable=</w:t>
      </w:r>
      <w:r w:rsidRPr="00F11966">
        <w:t xml:space="preserve"> true" property</w:t>
      </w:r>
      <w:r>
        <w:t>.</w:t>
      </w:r>
    </w:p>
    <w:p w14:paraId="408CE863" w14:textId="77777777" w:rsidR="00E92CBF" w:rsidRPr="00F11966" w:rsidRDefault="00E92CBF" w:rsidP="00E92CBF">
      <w:pPr>
        <w:pStyle w:val="PL"/>
      </w:pPr>
      <w:r w:rsidRPr="00F11966">
        <w:t xml:space="preserve">    AdditionalQosFlowInfo:</w:t>
      </w:r>
    </w:p>
    <w:p w14:paraId="78BC0271" w14:textId="77777777" w:rsidR="00E92CBF" w:rsidRPr="00F11966" w:rsidRDefault="00E92CBF" w:rsidP="00E92CBF">
      <w:pPr>
        <w:pStyle w:val="PL"/>
      </w:pPr>
      <w:r w:rsidRPr="00F11966">
        <w:t xml:space="preserve">      anyOf:</w:t>
      </w:r>
    </w:p>
    <w:p w14:paraId="5FB69924" w14:textId="77777777" w:rsidR="00E92CBF" w:rsidRPr="00F11966" w:rsidRDefault="00E92CBF" w:rsidP="00E92CBF">
      <w:pPr>
        <w:pStyle w:val="PL"/>
      </w:pPr>
      <w:r w:rsidRPr="00F11966">
        <w:t xml:space="preserve">        - anyOf:</w:t>
      </w:r>
    </w:p>
    <w:p w14:paraId="7B1DF016" w14:textId="77777777" w:rsidR="00E92CBF" w:rsidRPr="00F11966" w:rsidRDefault="00E92CBF" w:rsidP="00E92CBF">
      <w:pPr>
        <w:pStyle w:val="PL"/>
      </w:pPr>
      <w:r w:rsidRPr="00F11966">
        <w:t xml:space="preserve">            - type: string</w:t>
      </w:r>
    </w:p>
    <w:p w14:paraId="46907F6B" w14:textId="77777777" w:rsidR="00E92CBF" w:rsidRPr="00F11966" w:rsidRDefault="00E92CBF" w:rsidP="00E92CBF">
      <w:pPr>
        <w:pStyle w:val="PL"/>
      </w:pPr>
      <w:r w:rsidRPr="00F11966">
        <w:t xml:space="preserve">              enum:</w:t>
      </w:r>
    </w:p>
    <w:p w14:paraId="3074F66D" w14:textId="77777777" w:rsidR="00E92CBF" w:rsidRPr="00F11966" w:rsidRDefault="00E92CBF" w:rsidP="00E92CBF">
      <w:pPr>
        <w:pStyle w:val="PL"/>
      </w:pPr>
      <w:r w:rsidRPr="00F11966">
        <w:t xml:space="preserve">                - MORE_LIKELY</w:t>
      </w:r>
    </w:p>
    <w:p w14:paraId="121E832D" w14:textId="77777777" w:rsidR="00E92CBF" w:rsidRPr="00F11966" w:rsidRDefault="00E92CBF" w:rsidP="00E92CBF">
      <w:pPr>
        <w:pStyle w:val="PL"/>
        <w:rPr>
          <w:lang w:val="en-US"/>
        </w:rPr>
      </w:pPr>
      <w:r w:rsidRPr="00F11966">
        <w:rPr>
          <w:lang w:val="en-US"/>
        </w:rPr>
        <w:t xml:space="preserve">            - type: string</w:t>
      </w:r>
    </w:p>
    <w:p w14:paraId="379B0514" w14:textId="77777777" w:rsidR="00E92CBF" w:rsidRPr="00F11966" w:rsidRDefault="00E92CBF" w:rsidP="00E92CBF">
      <w:pPr>
        <w:pStyle w:val="PL"/>
        <w:rPr>
          <w:lang w:val="en-US"/>
        </w:rPr>
      </w:pPr>
      <w:r w:rsidRPr="00F11966">
        <w:rPr>
          <w:lang w:val="en-US"/>
        </w:rPr>
        <w:t xml:space="preserve">        - $ref: '#/components/schemas/NullValue'</w:t>
      </w:r>
    </w:p>
    <w:p w14:paraId="2974EF6C" w14:textId="096E52C7" w:rsidR="00453337" w:rsidRPr="00847967" w:rsidRDefault="00453337" w:rsidP="00453337">
      <w:pPr>
        <w:pStyle w:val="PL"/>
        <w:rPr>
          <w:lang w:val="en-US"/>
        </w:rPr>
      </w:pPr>
      <w:r>
        <w:rPr>
          <w:lang w:val="en-US"/>
        </w:rPr>
        <w:t xml:space="preserve">      description: </w:t>
      </w:r>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22713938" w14:textId="77777777" w:rsidR="00117839" w:rsidRDefault="00117839" w:rsidP="008936C7">
      <w:pPr>
        <w:pStyle w:val="PL"/>
      </w:pPr>
    </w:p>
    <w:p w14:paraId="2DDB97D3" w14:textId="77777777" w:rsidR="009065A2" w:rsidRPr="00F11966" w:rsidRDefault="009065A2" w:rsidP="009065A2">
      <w:pPr>
        <w:pStyle w:val="PL"/>
      </w:pPr>
      <w:r w:rsidRPr="00F11966">
        <w:t xml:space="preserve">    </w:t>
      </w:r>
      <w:r>
        <w:t>PartitioningCriteria</w:t>
      </w:r>
      <w:r w:rsidRPr="00F11966">
        <w:t>:</w:t>
      </w:r>
    </w:p>
    <w:p w14:paraId="5C5C396A" w14:textId="77777777" w:rsidR="009065A2" w:rsidRPr="00F11966" w:rsidRDefault="009065A2" w:rsidP="009065A2">
      <w:pPr>
        <w:pStyle w:val="PL"/>
      </w:pPr>
      <w:r w:rsidRPr="00F11966">
        <w:t xml:space="preserve">      anyOf:</w:t>
      </w:r>
    </w:p>
    <w:p w14:paraId="59138773" w14:textId="77777777" w:rsidR="009065A2" w:rsidRPr="00F11966" w:rsidRDefault="009065A2" w:rsidP="009065A2">
      <w:pPr>
        <w:pStyle w:val="PL"/>
      </w:pPr>
      <w:r w:rsidRPr="00F11966">
        <w:t xml:space="preserve">        - type: string</w:t>
      </w:r>
    </w:p>
    <w:p w14:paraId="5D402EDA" w14:textId="77777777" w:rsidR="009065A2" w:rsidRPr="00F11966" w:rsidRDefault="009065A2" w:rsidP="009065A2">
      <w:pPr>
        <w:pStyle w:val="PL"/>
      </w:pPr>
      <w:r w:rsidRPr="00F11966">
        <w:t xml:space="preserve">          enum:</w:t>
      </w:r>
    </w:p>
    <w:p w14:paraId="02524681" w14:textId="77777777" w:rsidR="009065A2" w:rsidRPr="00F11966" w:rsidRDefault="009065A2" w:rsidP="009065A2">
      <w:pPr>
        <w:pStyle w:val="PL"/>
      </w:pPr>
      <w:r w:rsidRPr="00F11966">
        <w:t xml:space="preserve">            - </w:t>
      </w:r>
      <w:r>
        <w:t>TAC</w:t>
      </w:r>
    </w:p>
    <w:p w14:paraId="29676628" w14:textId="77777777" w:rsidR="009065A2" w:rsidRDefault="009065A2" w:rsidP="009065A2">
      <w:pPr>
        <w:pStyle w:val="PL"/>
      </w:pPr>
      <w:r w:rsidRPr="00F11966">
        <w:t xml:space="preserve">            - </w:t>
      </w:r>
      <w:r>
        <w:t>SUBPLMN</w:t>
      </w:r>
    </w:p>
    <w:p w14:paraId="7EC6D536" w14:textId="77777777" w:rsidR="009065A2" w:rsidRDefault="009065A2" w:rsidP="009065A2">
      <w:pPr>
        <w:pStyle w:val="PL"/>
      </w:pPr>
      <w:r>
        <w:t xml:space="preserve">            - GEOAREA</w:t>
      </w:r>
    </w:p>
    <w:p w14:paraId="2CEE70CE" w14:textId="77777777" w:rsidR="009065A2" w:rsidRDefault="009065A2" w:rsidP="009065A2">
      <w:pPr>
        <w:pStyle w:val="PL"/>
      </w:pPr>
      <w:r>
        <w:t xml:space="preserve">            - SNSSAI</w:t>
      </w:r>
    </w:p>
    <w:p w14:paraId="526A4FCC" w14:textId="77777777" w:rsidR="009065A2" w:rsidRPr="00F11966" w:rsidRDefault="009065A2" w:rsidP="009065A2">
      <w:pPr>
        <w:pStyle w:val="PL"/>
      </w:pPr>
      <w:r>
        <w:t xml:space="preserve">            - DNN</w:t>
      </w:r>
    </w:p>
    <w:p w14:paraId="53843174" w14:textId="77777777" w:rsidR="009065A2" w:rsidRDefault="009065A2" w:rsidP="009065A2">
      <w:pPr>
        <w:pStyle w:val="PL"/>
        <w:rPr>
          <w:lang w:val="en-US"/>
        </w:rPr>
      </w:pPr>
      <w:r w:rsidRPr="00F11966">
        <w:rPr>
          <w:lang w:val="en-US"/>
        </w:rPr>
        <w:t xml:space="preserve">        - type: string</w:t>
      </w:r>
    </w:p>
    <w:p w14:paraId="116A2202" w14:textId="686A420E" w:rsidR="009065A2" w:rsidRDefault="009065A2" w:rsidP="009065A2">
      <w:pPr>
        <w:pStyle w:val="PL"/>
      </w:pPr>
      <w:r>
        <w:t xml:space="preserve">      </w:t>
      </w:r>
      <w:r w:rsidR="005D4112">
        <w:t xml:space="preserve">    </w:t>
      </w:r>
      <w:r>
        <w:t>description: &gt;</w:t>
      </w:r>
    </w:p>
    <w:p w14:paraId="2FA76BA9" w14:textId="77777777" w:rsidR="009065A2" w:rsidRDefault="009065A2" w:rsidP="009065A2">
      <w:pPr>
        <w:pStyle w:val="PL"/>
      </w:pPr>
      <w:r>
        <w:t xml:space="preserve">            This string provides forward-compatibility with future</w:t>
      </w:r>
    </w:p>
    <w:p w14:paraId="44DA106E" w14:textId="77777777" w:rsidR="009065A2" w:rsidRDefault="009065A2" w:rsidP="009065A2">
      <w:pPr>
        <w:pStyle w:val="PL"/>
      </w:pPr>
      <w:r>
        <w:t xml:space="preserve">            extensions to the enumeration but is not used to encode</w:t>
      </w:r>
    </w:p>
    <w:p w14:paraId="7CB52439" w14:textId="77777777" w:rsidR="009065A2" w:rsidRDefault="009065A2" w:rsidP="009065A2">
      <w:pPr>
        <w:pStyle w:val="PL"/>
      </w:pPr>
      <w:r>
        <w:t xml:space="preserve">            content defined in the present version of this API.</w:t>
      </w:r>
    </w:p>
    <w:p w14:paraId="4C3B9DDC" w14:textId="77777777" w:rsidR="009065A2" w:rsidRDefault="009065A2" w:rsidP="009065A2">
      <w:pPr>
        <w:pStyle w:val="PL"/>
      </w:pPr>
      <w:r>
        <w:t xml:space="preserve">      description: &gt;</w:t>
      </w:r>
    </w:p>
    <w:p w14:paraId="2623E434" w14:textId="77777777" w:rsidR="009065A2" w:rsidRDefault="009065A2" w:rsidP="009065A2">
      <w:pPr>
        <w:pStyle w:val="PL"/>
      </w:pPr>
      <w:r>
        <w:t xml:space="preserve">        Possible values are</w:t>
      </w:r>
    </w:p>
    <w:p w14:paraId="49F66C37" w14:textId="77777777" w:rsidR="009065A2" w:rsidRPr="00F11966" w:rsidRDefault="009065A2" w:rsidP="009065A2">
      <w:pPr>
        <w:pStyle w:val="PL"/>
      </w:pPr>
      <w:r w:rsidRPr="00F11966">
        <w:t xml:space="preserve">        - "</w:t>
      </w:r>
      <w:r>
        <w:t>TAC</w:t>
      </w:r>
      <w:r w:rsidRPr="00F11966">
        <w:t xml:space="preserve">": </w:t>
      </w:r>
      <w:r>
        <w:t>Type Allocation Code</w:t>
      </w:r>
    </w:p>
    <w:p w14:paraId="0DA26535" w14:textId="77777777" w:rsidR="009065A2" w:rsidRPr="00F11966" w:rsidRDefault="009065A2" w:rsidP="009065A2">
      <w:pPr>
        <w:pStyle w:val="PL"/>
      </w:pPr>
      <w:r w:rsidRPr="00F11966">
        <w:t xml:space="preserve">        - "</w:t>
      </w:r>
      <w:r>
        <w:t>SUBPLMN</w:t>
      </w:r>
      <w:r w:rsidRPr="00F11966">
        <w:t xml:space="preserve">": </w:t>
      </w:r>
      <w:r>
        <w:t>Subscriber PLMN ID</w:t>
      </w:r>
    </w:p>
    <w:p w14:paraId="2A1152F5" w14:textId="77777777" w:rsidR="009065A2" w:rsidRPr="00F11966" w:rsidRDefault="009065A2" w:rsidP="009065A2">
      <w:pPr>
        <w:pStyle w:val="PL"/>
      </w:pPr>
      <w:r w:rsidRPr="00F11966">
        <w:t xml:space="preserve">        - "</w:t>
      </w:r>
      <w:r>
        <w:t>GEOAREA</w:t>
      </w:r>
      <w:r w:rsidRPr="00F11966">
        <w:t xml:space="preserve">": </w:t>
      </w:r>
      <w:r>
        <w:t>Geographical area, i.e. list(s) of TAI(s)</w:t>
      </w:r>
    </w:p>
    <w:p w14:paraId="75A85D63" w14:textId="77777777" w:rsidR="009065A2" w:rsidRDefault="009065A2" w:rsidP="009065A2">
      <w:pPr>
        <w:pStyle w:val="PL"/>
      </w:pPr>
      <w:r w:rsidRPr="00F11966">
        <w:t xml:space="preserve">        - "</w:t>
      </w:r>
      <w:r>
        <w:t>SNSSAI</w:t>
      </w:r>
      <w:r w:rsidRPr="00F11966">
        <w:t xml:space="preserve">": </w:t>
      </w:r>
      <w:r>
        <w:t>S-NSSAI</w:t>
      </w:r>
    </w:p>
    <w:p w14:paraId="57139DBE" w14:textId="77777777" w:rsidR="009065A2" w:rsidRPr="00F11966" w:rsidRDefault="009065A2" w:rsidP="009065A2">
      <w:pPr>
        <w:pStyle w:val="PL"/>
        <w:rPr>
          <w:lang w:val="en-US"/>
        </w:rPr>
      </w:pPr>
      <w:r>
        <w:t xml:space="preserve">        - </w:t>
      </w:r>
      <w:r w:rsidRPr="00F11966">
        <w:t>"</w:t>
      </w:r>
      <w:r>
        <w:t>DNN</w:t>
      </w:r>
      <w:r w:rsidRPr="00F11966">
        <w:t xml:space="preserve">": </w:t>
      </w:r>
      <w:r>
        <w:t>DNN</w:t>
      </w:r>
    </w:p>
    <w:p w14:paraId="199A68B7" w14:textId="77777777" w:rsidR="009065A2" w:rsidRPr="00F11966" w:rsidRDefault="009065A2" w:rsidP="009065A2">
      <w:pPr>
        <w:pStyle w:val="PL"/>
      </w:pPr>
      <w:r w:rsidRPr="00F11966">
        <w:t xml:space="preserve">    </w:t>
      </w:r>
      <w:r>
        <w:t>PartitioningCriteria</w:t>
      </w:r>
      <w:r w:rsidRPr="00F11966">
        <w:t>Rm:</w:t>
      </w:r>
    </w:p>
    <w:p w14:paraId="53AFFB96" w14:textId="77777777" w:rsidR="009065A2" w:rsidRPr="00F11966" w:rsidRDefault="009065A2" w:rsidP="009065A2">
      <w:pPr>
        <w:pStyle w:val="PL"/>
      </w:pPr>
      <w:r w:rsidRPr="00F11966">
        <w:t xml:space="preserve">      anyOf:</w:t>
      </w:r>
    </w:p>
    <w:p w14:paraId="215391CB" w14:textId="77777777" w:rsidR="009065A2" w:rsidRPr="00F11966" w:rsidRDefault="009065A2" w:rsidP="009065A2">
      <w:pPr>
        <w:pStyle w:val="PL"/>
        <w:rPr>
          <w:lang w:val="en-US"/>
        </w:rPr>
      </w:pPr>
      <w:r w:rsidRPr="00F11966">
        <w:t xml:space="preserve">        - </w:t>
      </w:r>
      <w:r w:rsidRPr="00F11966">
        <w:rPr>
          <w:lang w:val="en-US"/>
        </w:rPr>
        <w:t>$ref: '#/components/schemas/</w:t>
      </w:r>
      <w:r>
        <w:t>PartitioningCriteria</w:t>
      </w:r>
      <w:r w:rsidRPr="00F11966">
        <w:rPr>
          <w:lang w:val="en-US"/>
        </w:rPr>
        <w:t>'</w:t>
      </w:r>
    </w:p>
    <w:p w14:paraId="1E0CEC98" w14:textId="77777777" w:rsidR="009065A2" w:rsidRPr="00F11966" w:rsidRDefault="009065A2" w:rsidP="009065A2">
      <w:pPr>
        <w:pStyle w:val="PL"/>
      </w:pPr>
      <w:r w:rsidRPr="00F11966">
        <w:rPr>
          <w:lang w:val="en-US"/>
        </w:rPr>
        <w:t xml:space="preserve">        - $ref: '#/components/schemas/NullValue'</w:t>
      </w:r>
    </w:p>
    <w:p w14:paraId="511E9ECA" w14:textId="77777777" w:rsidR="00E92CBF" w:rsidRPr="00F11966" w:rsidRDefault="00E92CBF" w:rsidP="00E92CBF">
      <w:pPr>
        <w:pStyle w:val="PL"/>
        <w:rPr>
          <w:lang w:val="en-US"/>
        </w:rPr>
      </w:pPr>
      <w:r w:rsidRPr="00F11966">
        <w:rPr>
          <w:lang w:val="en-US"/>
        </w:rPr>
        <w:t>#</w:t>
      </w:r>
    </w:p>
    <w:p w14:paraId="1EBE9303" w14:textId="77777777" w:rsidR="00E92CBF" w:rsidRPr="00F11966" w:rsidRDefault="00E92CBF" w:rsidP="00E92CBF">
      <w:pPr>
        <w:pStyle w:val="PL"/>
        <w:rPr>
          <w:lang w:val="en-US"/>
        </w:rPr>
      </w:pPr>
    </w:p>
    <w:p w14:paraId="101A9596" w14:textId="77777777" w:rsidR="00E92CBF" w:rsidRPr="00F11966" w:rsidRDefault="00E92CBF" w:rsidP="00E92CBF">
      <w:pPr>
        <w:pStyle w:val="PL"/>
        <w:rPr>
          <w:lang w:val="en-US"/>
        </w:rPr>
      </w:pPr>
      <w:r w:rsidRPr="00F11966">
        <w:rPr>
          <w:lang w:val="en-US"/>
        </w:rPr>
        <w:t>#</w:t>
      </w:r>
    </w:p>
    <w:p w14:paraId="66E95782" w14:textId="77777777" w:rsidR="00E92CBF" w:rsidRPr="00F11966" w:rsidRDefault="00E92CBF" w:rsidP="00E92CBF">
      <w:pPr>
        <w:pStyle w:val="PL"/>
        <w:rPr>
          <w:lang w:val="en-US"/>
        </w:rPr>
      </w:pPr>
      <w:r w:rsidRPr="00F11966">
        <w:rPr>
          <w:lang w:val="en-US"/>
        </w:rPr>
        <w:t># STRUCTURED DATA TYPES</w:t>
      </w:r>
    </w:p>
    <w:p w14:paraId="20CF0306" w14:textId="77777777" w:rsidR="00E92CBF" w:rsidRPr="00F11966" w:rsidRDefault="00E92CBF" w:rsidP="00E92CBF">
      <w:pPr>
        <w:pStyle w:val="PL"/>
        <w:rPr>
          <w:lang w:val="en-US"/>
        </w:rPr>
      </w:pPr>
      <w:r w:rsidRPr="00F11966">
        <w:rPr>
          <w:lang w:val="en-US"/>
        </w:rPr>
        <w:t>#</w:t>
      </w:r>
    </w:p>
    <w:p w14:paraId="40B3CD21" w14:textId="77777777" w:rsidR="00E92CBF" w:rsidRPr="00F11966" w:rsidRDefault="00E92CBF" w:rsidP="00E92CBF">
      <w:pPr>
        <w:pStyle w:val="PL"/>
        <w:rPr>
          <w:lang w:val="en-US"/>
        </w:rPr>
      </w:pPr>
    </w:p>
    <w:p w14:paraId="4CD13D8F" w14:textId="77777777" w:rsidR="00E92CBF" w:rsidRPr="00F11966" w:rsidRDefault="00E92CBF" w:rsidP="00E92CBF">
      <w:pPr>
        <w:pStyle w:val="PL"/>
        <w:rPr>
          <w:lang w:val="en-US"/>
        </w:rPr>
      </w:pPr>
      <w:r w:rsidRPr="00F11966">
        <w:rPr>
          <w:lang w:val="en-US"/>
        </w:rPr>
        <w:t xml:space="preserve">    Arp:</w:t>
      </w:r>
    </w:p>
    <w:p w14:paraId="1233773C" w14:textId="77777777" w:rsidR="00E92CBF" w:rsidRPr="00F11966" w:rsidRDefault="00E92CBF" w:rsidP="00E92CBF">
      <w:pPr>
        <w:pStyle w:val="PL"/>
        <w:rPr>
          <w:lang w:val="en-US"/>
        </w:rPr>
      </w:pPr>
      <w:r w:rsidRPr="00F11966">
        <w:rPr>
          <w:lang w:val="en-US"/>
        </w:rPr>
        <w:t xml:space="preserve">      type: object</w:t>
      </w:r>
    </w:p>
    <w:p w14:paraId="5B71FBEE" w14:textId="77777777" w:rsidR="00E92CBF" w:rsidRPr="00F11966" w:rsidRDefault="00E92CBF" w:rsidP="00E92CBF">
      <w:pPr>
        <w:pStyle w:val="PL"/>
        <w:rPr>
          <w:lang w:val="en-US"/>
        </w:rPr>
      </w:pPr>
      <w:r w:rsidRPr="00F11966">
        <w:rPr>
          <w:lang w:val="en-US"/>
        </w:rPr>
        <w:t xml:space="preserve">      properties:</w:t>
      </w:r>
    </w:p>
    <w:p w14:paraId="3EDAD013" w14:textId="77777777" w:rsidR="00E92CBF" w:rsidRPr="00F11966" w:rsidRDefault="00E92CBF" w:rsidP="00E92CBF">
      <w:pPr>
        <w:pStyle w:val="PL"/>
        <w:rPr>
          <w:lang w:val="en-US"/>
        </w:rPr>
      </w:pPr>
      <w:r w:rsidRPr="00F11966">
        <w:rPr>
          <w:lang w:val="en-US"/>
        </w:rPr>
        <w:t xml:space="preserve">        priorityLevel:</w:t>
      </w:r>
    </w:p>
    <w:p w14:paraId="6B6D30FB" w14:textId="77777777" w:rsidR="00E92CBF" w:rsidRPr="00F11966" w:rsidRDefault="00E92CBF" w:rsidP="00E92CBF">
      <w:pPr>
        <w:pStyle w:val="PL"/>
        <w:rPr>
          <w:lang w:val="en-US"/>
        </w:rPr>
      </w:pPr>
      <w:r w:rsidRPr="00F11966">
        <w:rPr>
          <w:lang w:val="en-US"/>
        </w:rPr>
        <w:t xml:space="preserve">          $ref: '#/components/schemas/ArpPriorityLevel'</w:t>
      </w:r>
    </w:p>
    <w:p w14:paraId="7548E12D" w14:textId="77777777" w:rsidR="00453337" w:rsidRPr="00847967" w:rsidRDefault="00453337" w:rsidP="00453337">
      <w:pPr>
        <w:pStyle w:val="PL"/>
        <w:rPr>
          <w:lang w:val="en-US"/>
        </w:rPr>
      </w:pPr>
      <w:r>
        <w:rPr>
          <w:lang w:val="en-US"/>
        </w:rPr>
        <w:t xml:space="preserve">          description: </w:t>
      </w:r>
      <w:r w:rsidRPr="00F11966">
        <w:rPr>
          <w:rFonts w:cs="Arial"/>
          <w:szCs w:val="18"/>
        </w:rPr>
        <w:t>Defines the relative importance of a resource request.</w:t>
      </w:r>
    </w:p>
    <w:p w14:paraId="56FD0358" w14:textId="77777777" w:rsidR="00E92CBF" w:rsidRPr="00F11966" w:rsidRDefault="00E92CBF" w:rsidP="00E92CBF">
      <w:pPr>
        <w:pStyle w:val="PL"/>
        <w:rPr>
          <w:lang w:val="en-US"/>
        </w:rPr>
      </w:pPr>
      <w:r w:rsidRPr="00F11966">
        <w:rPr>
          <w:lang w:val="en-US"/>
        </w:rPr>
        <w:t xml:space="preserve">        preemptCap:</w:t>
      </w:r>
    </w:p>
    <w:p w14:paraId="4376320B" w14:textId="77777777" w:rsidR="00E92CBF" w:rsidRPr="00F11966" w:rsidRDefault="00E92CBF" w:rsidP="00E92CBF">
      <w:pPr>
        <w:pStyle w:val="PL"/>
        <w:rPr>
          <w:lang w:val="en-US"/>
        </w:rPr>
      </w:pPr>
      <w:r w:rsidRPr="00F11966">
        <w:rPr>
          <w:lang w:val="en-US"/>
        </w:rPr>
        <w:t xml:space="preserve">          $ref: '#/components/schemas/PreemptionCapability'</w:t>
      </w:r>
    </w:p>
    <w:p w14:paraId="21ACAF6C" w14:textId="77777777" w:rsidR="00453337" w:rsidRPr="00847967" w:rsidRDefault="00453337" w:rsidP="00453337">
      <w:pPr>
        <w:pStyle w:val="PL"/>
        <w:rPr>
          <w:lang w:val="en-US"/>
        </w:rPr>
      </w:pPr>
      <w:r>
        <w:rPr>
          <w:lang w:val="en-US"/>
        </w:rPr>
        <w:t xml:space="preserve">          description: </w:t>
      </w:r>
      <w:r w:rsidRPr="00F11966">
        <w:t>Defines whether a service data flow may get resources that were already assigned to another service data flow with a lower priority level.</w:t>
      </w:r>
    </w:p>
    <w:p w14:paraId="286A9921" w14:textId="77777777" w:rsidR="00E92CBF" w:rsidRPr="00F11966" w:rsidRDefault="00E92CBF" w:rsidP="00E92CBF">
      <w:pPr>
        <w:pStyle w:val="PL"/>
        <w:rPr>
          <w:lang w:val="en-US"/>
        </w:rPr>
      </w:pPr>
      <w:r w:rsidRPr="00F11966">
        <w:rPr>
          <w:lang w:val="en-US"/>
        </w:rPr>
        <w:t xml:space="preserve">        preemptVuln:</w:t>
      </w:r>
    </w:p>
    <w:p w14:paraId="1C814542" w14:textId="77777777" w:rsidR="00E92CBF" w:rsidRPr="00F11966" w:rsidRDefault="00E92CBF" w:rsidP="00E92CBF">
      <w:pPr>
        <w:pStyle w:val="PL"/>
        <w:rPr>
          <w:lang w:val="en-US"/>
        </w:rPr>
      </w:pPr>
      <w:r w:rsidRPr="00F11966">
        <w:rPr>
          <w:lang w:val="en-US"/>
        </w:rPr>
        <w:t xml:space="preserve">          $ref: '#/components/schemas/PreemptionVulnerability'</w:t>
      </w:r>
    </w:p>
    <w:p w14:paraId="3EF1A228" w14:textId="77777777" w:rsidR="00453337" w:rsidRPr="00847967" w:rsidRDefault="00453337" w:rsidP="00453337">
      <w:pPr>
        <w:pStyle w:val="PL"/>
        <w:rPr>
          <w:lang w:val="en-US"/>
        </w:rPr>
      </w:pPr>
      <w:r>
        <w:rPr>
          <w:lang w:val="en-US"/>
        </w:rPr>
        <w:t xml:space="preserve">          description: </w:t>
      </w:r>
      <w:r w:rsidRPr="00F11966">
        <w:t>Defines whether a service data flow may lose the resources assigned to it in order to admit a service data flow with higher priority level.</w:t>
      </w:r>
    </w:p>
    <w:p w14:paraId="264AA648" w14:textId="77777777" w:rsidR="00E92CBF" w:rsidRPr="00F11966" w:rsidRDefault="00E92CBF" w:rsidP="00E92CBF">
      <w:pPr>
        <w:pStyle w:val="PL"/>
        <w:rPr>
          <w:lang w:val="en-US"/>
        </w:rPr>
      </w:pPr>
      <w:r w:rsidRPr="00F11966">
        <w:rPr>
          <w:lang w:val="en-US"/>
        </w:rPr>
        <w:t xml:space="preserve">      required:</w:t>
      </w:r>
    </w:p>
    <w:p w14:paraId="18D9DF91" w14:textId="77777777" w:rsidR="00E92CBF" w:rsidRPr="00F11966" w:rsidRDefault="00E92CBF" w:rsidP="00E92CBF">
      <w:pPr>
        <w:pStyle w:val="PL"/>
        <w:rPr>
          <w:lang w:val="en-US"/>
        </w:rPr>
      </w:pPr>
      <w:r w:rsidRPr="00F11966">
        <w:rPr>
          <w:lang w:val="en-US"/>
        </w:rPr>
        <w:t xml:space="preserve">        - priorityLevel</w:t>
      </w:r>
    </w:p>
    <w:p w14:paraId="7962751F" w14:textId="77777777" w:rsidR="00E92CBF" w:rsidRPr="00F11966" w:rsidRDefault="00E92CBF" w:rsidP="00E92CBF">
      <w:pPr>
        <w:pStyle w:val="PL"/>
        <w:rPr>
          <w:lang w:val="en-US"/>
        </w:rPr>
      </w:pPr>
      <w:r w:rsidRPr="00F11966">
        <w:rPr>
          <w:lang w:val="en-US"/>
        </w:rPr>
        <w:t xml:space="preserve">        - preemptCap</w:t>
      </w:r>
    </w:p>
    <w:p w14:paraId="51340FFC" w14:textId="77777777" w:rsidR="00E92CBF" w:rsidRPr="00F11966" w:rsidRDefault="00E92CBF" w:rsidP="00E92CBF">
      <w:pPr>
        <w:pStyle w:val="PL"/>
        <w:rPr>
          <w:lang w:val="en-US"/>
        </w:rPr>
      </w:pPr>
      <w:r w:rsidRPr="00F11966">
        <w:rPr>
          <w:lang w:val="en-US"/>
        </w:rPr>
        <w:t xml:space="preserve">        - preemptVuln</w:t>
      </w:r>
    </w:p>
    <w:p w14:paraId="618F649C" w14:textId="77777777" w:rsidR="00E92CBF" w:rsidRPr="00F11966" w:rsidRDefault="00E92CBF" w:rsidP="00E92CBF">
      <w:pPr>
        <w:pStyle w:val="PL"/>
        <w:rPr>
          <w:lang w:val="en-US"/>
        </w:rPr>
      </w:pPr>
      <w:r w:rsidRPr="00F11966">
        <w:rPr>
          <w:lang w:val="en-US"/>
        </w:rPr>
        <w:t xml:space="preserve">    Ambr:</w:t>
      </w:r>
    </w:p>
    <w:p w14:paraId="5513A570" w14:textId="77777777" w:rsidR="00E92CBF" w:rsidRPr="00F11966" w:rsidRDefault="00E92CBF" w:rsidP="00E92CBF">
      <w:pPr>
        <w:pStyle w:val="PL"/>
        <w:rPr>
          <w:lang w:val="en-US"/>
        </w:rPr>
      </w:pPr>
      <w:r w:rsidRPr="00F11966">
        <w:rPr>
          <w:lang w:val="en-US"/>
        </w:rPr>
        <w:t xml:space="preserve">      type: object</w:t>
      </w:r>
    </w:p>
    <w:p w14:paraId="6DBEA1AF" w14:textId="77777777" w:rsidR="00E92CBF" w:rsidRPr="00F11966" w:rsidRDefault="00E92CBF" w:rsidP="00E92CBF">
      <w:pPr>
        <w:pStyle w:val="PL"/>
        <w:rPr>
          <w:lang w:val="en-US"/>
        </w:rPr>
      </w:pPr>
      <w:r w:rsidRPr="00F11966">
        <w:rPr>
          <w:lang w:val="en-US"/>
        </w:rPr>
        <w:t xml:space="preserve">      properties:</w:t>
      </w:r>
    </w:p>
    <w:p w14:paraId="454DBB46" w14:textId="77777777" w:rsidR="00E92CBF" w:rsidRPr="00F11966" w:rsidRDefault="00E92CBF" w:rsidP="00E92CBF">
      <w:pPr>
        <w:pStyle w:val="PL"/>
        <w:rPr>
          <w:lang w:val="en-US"/>
        </w:rPr>
      </w:pPr>
      <w:r w:rsidRPr="00F11966">
        <w:rPr>
          <w:lang w:val="en-US"/>
        </w:rPr>
        <w:t xml:space="preserve">        uplink:</w:t>
      </w:r>
    </w:p>
    <w:p w14:paraId="52163A48" w14:textId="77777777" w:rsidR="00E92CBF" w:rsidRPr="00F11966" w:rsidRDefault="00E92CBF" w:rsidP="00E92CBF">
      <w:pPr>
        <w:pStyle w:val="PL"/>
        <w:rPr>
          <w:lang w:val="en-US"/>
        </w:rPr>
      </w:pPr>
      <w:r w:rsidRPr="00F11966">
        <w:rPr>
          <w:lang w:val="en-US"/>
        </w:rPr>
        <w:t xml:space="preserve">          $ref: '#/components/schemas/BitRate'</w:t>
      </w:r>
    </w:p>
    <w:p w14:paraId="3195FDD1" w14:textId="77777777" w:rsidR="00453337" w:rsidRPr="00847967" w:rsidRDefault="00453337" w:rsidP="00453337">
      <w:pPr>
        <w:pStyle w:val="PL"/>
        <w:rPr>
          <w:lang w:val="en-US"/>
        </w:rPr>
      </w:pPr>
      <w:r>
        <w:rPr>
          <w:lang w:val="en-US"/>
        </w:rPr>
        <w:t xml:space="preserve">          description: </w:t>
      </w:r>
      <w:r w:rsidRPr="00F11966">
        <w:rPr>
          <w:rFonts w:cs="Arial"/>
          <w:szCs w:val="18"/>
        </w:rPr>
        <w:t>AMBR for uplink</w:t>
      </w:r>
      <w:r>
        <w:rPr>
          <w:rFonts w:cs="Arial"/>
          <w:szCs w:val="18"/>
        </w:rPr>
        <w:t>.</w:t>
      </w:r>
    </w:p>
    <w:p w14:paraId="39C6AB6E" w14:textId="77777777" w:rsidR="00E92CBF" w:rsidRPr="00F11966" w:rsidRDefault="00E92CBF" w:rsidP="00E92CBF">
      <w:pPr>
        <w:pStyle w:val="PL"/>
        <w:rPr>
          <w:lang w:val="en-US"/>
        </w:rPr>
      </w:pPr>
      <w:r w:rsidRPr="00F11966">
        <w:rPr>
          <w:lang w:val="en-US"/>
        </w:rPr>
        <w:t xml:space="preserve">        downlink:</w:t>
      </w:r>
    </w:p>
    <w:p w14:paraId="15AB7B8C" w14:textId="77777777" w:rsidR="00E92CBF" w:rsidRPr="00F11966" w:rsidRDefault="00E92CBF" w:rsidP="00E92CBF">
      <w:pPr>
        <w:pStyle w:val="PL"/>
        <w:rPr>
          <w:lang w:val="en-US"/>
        </w:rPr>
      </w:pPr>
      <w:r w:rsidRPr="00F11966">
        <w:rPr>
          <w:lang w:val="en-US"/>
        </w:rPr>
        <w:t xml:space="preserve">          $ref: '#/components/schemas/BitRate'</w:t>
      </w:r>
    </w:p>
    <w:p w14:paraId="717B8A8B" w14:textId="77777777" w:rsidR="00453337" w:rsidRPr="00847967" w:rsidRDefault="00453337" w:rsidP="00453337">
      <w:pPr>
        <w:pStyle w:val="PL"/>
        <w:rPr>
          <w:lang w:val="en-US"/>
        </w:rPr>
      </w:pPr>
      <w:r>
        <w:rPr>
          <w:lang w:val="en-US"/>
        </w:rPr>
        <w:t xml:space="preserve">          description: </w:t>
      </w:r>
      <w:r w:rsidRPr="00F11966">
        <w:rPr>
          <w:rFonts w:cs="Arial"/>
          <w:szCs w:val="18"/>
        </w:rPr>
        <w:t>AMBR for downlin</w:t>
      </w:r>
      <w:r>
        <w:rPr>
          <w:rFonts w:cs="Arial"/>
          <w:szCs w:val="18"/>
        </w:rPr>
        <w:t>k.</w:t>
      </w:r>
    </w:p>
    <w:p w14:paraId="6EAF6281" w14:textId="77777777" w:rsidR="00E92CBF" w:rsidRPr="00F11966" w:rsidRDefault="00E92CBF" w:rsidP="00E92CBF">
      <w:pPr>
        <w:pStyle w:val="PL"/>
        <w:rPr>
          <w:lang w:val="en-US"/>
        </w:rPr>
      </w:pPr>
      <w:r w:rsidRPr="00F11966">
        <w:rPr>
          <w:lang w:val="en-US"/>
        </w:rPr>
        <w:t xml:space="preserve">      required:</w:t>
      </w:r>
    </w:p>
    <w:p w14:paraId="5962D4FD" w14:textId="77777777" w:rsidR="00E92CBF" w:rsidRPr="00F11966" w:rsidRDefault="00E92CBF" w:rsidP="00E92CBF">
      <w:pPr>
        <w:pStyle w:val="PL"/>
        <w:rPr>
          <w:lang w:val="en-US"/>
        </w:rPr>
      </w:pPr>
      <w:r w:rsidRPr="00F11966">
        <w:rPr>
          <w:lang w:val="en-US"/>
        </w:rPr>
        <w:t xml:space="preserve">        - uplink</w:t>
      </w:r>
    </w:p>
    <w:p w14:paraId="3F91DDEE" w14:textId="77777777" w:rsidR="00E92CBF" w:rsidRPr="00F11966" w:rsidRDefault="00E92CBF" w:rsidP="00E92CBF">
      <w:pPr>
        <w:pStyle w:val="PL"/>
        <w:rPr>
          <w:lang w:val="en-US"/>
        </w:rPr>
      </w:pPr>
      <w:r w:rsidRPr="00F11966">
        <w:rPr>
          <w:lang w:val="en-US"/>
        </w:rPr>
        <w:t xml:space="preserve">        - downlink</w:t>
      </w:r>
    </w:p>
    <w:p w14:paraId="00C03E24" w14:textId="77777777" w:rsidR="00E92CBF" w:rsidRPr="00F11966" w:rsidRDefault="00E92CBF" w:rsidP="00E92CBF">
      <w:pPr>
        <w:pStyle w:val="PL"/>
        <w:rPr>
          <w:lang w:val="en-US"/>
        </w:rPr>
      </w:pPr>
      <w:r w:rsidRPr="00F11966">
        <w:rPr>
          <w:lang w:val="en-US"/>
        </w:rPr>
        <w:lastRenderedPageBreak/>
        <w:t xml:space="preserve">    Dynamic5Qi:</w:t>
      </w:r>
    </w:p>
    <w:p w14:paraId="6A1C9795" w14:textId="77777777" w:rsidR="00E92CBF" w:rsidRPr="00F11966" w:rsidRDefault="00E92CBF" w:rsidP="00E92CBF">
      <w:pPr>
        <w:pStyle w:val="PL"/>
        <w:rPr>
          <w:lang w:val="en-US"/>
        </w:rPr>
      </w:pPr>
      <w:r w:rsidRPr="00F11966">
        <w:rPr>
          <w:lang w:val="en-US"/>
        </w:rPr>
        <w:t xml:space="preserve">      type: object</w:t>
      </w:r>
    </w:p>
    <w:p w14:paraId="65F02B49" w14:textId="77777777" w:rsidR="00E92CBF" w:rsidRPr="00F11966" w:rsidRDefault="00E92CBF" w:rsidP="00E92CBF">
      <w:pPr>
        <w:pStyle w:val="PL"/>
        <w:rPr>
          <w:lang w:val="en-US"/>
        </w:rPr>
      </w:pPr>
      <w:r w:rsidRPr="00F11966">
        <w:rPr>
          <w:lang w:val="en-US"/>
        </w:rPr>
        <w:t xml:space="preserve">      properties:</w:t>
      </w:r>
    </w:p>
    <w:p w14:paraId="49B97400" w14:textId="77777777" w:rsidR="00E92CBF" w:rsidRPr="00F11966" w:rsidRDefault="00E92CBF" w:rsidP="00E92CBF">
      <w:pPr>
        <w:pStyle w:val="PL"/>
        <w:rPr>
          <w:lang w:val="en-US"/>
        </w:rPr>
      </w:pPr>
      <w:r w:rsidRPr="00F11966">
        <w:rPr>
          <w:lang w:val="en-US"/>
        </w:rPr>
        <w:t xml:space="preserve">        resourceType:</w:t>
      </w:r>
    </w:p>
    <w:p w14:paraId="6AA3EDBA" w14:textId="77777777" w:rsidR="00E92CBF" w:rsidRPr="00F11966" w:rsidRDefault="00E92CBF" w:rsidP="00E92CBF">
      <w:pPr>
        <w:pStyle w:val="PL"/>
        <w:rPr>
          <w:lang w:val="en-US"/>
        </w:rPr>
      </w:pPr>
      <w:r w:rsidRPr="00F11966">
        <w:rPr>
          <w:lang w:val="en-US"/>
        </w:rPr>
        <w:t xml:space="preserve">          $ref: '#/components/schemas/QosResourceType'</w:t>
      </w:r>
    </w:p>
    <w:p w14:paraId="5305A32B" w14:textId="42F886B2" w:rsidR="007F41D9" w:rsidRPr="00202CB2" w:rsidRDefault="00453337" w:rsidP="00453337">
      <w:pPr>
        <w:pStyle w:val="PL"/>
        <w:rPr>
          <w:rFonts w:cs="Arial"/>
          <w:szCs w:val="18"/>
        </w:rPr>
      </w:pPr>
      <w:r>
        <w:rPr>
          <w:lang w:val="en-US"/>
        </w:rPr>
        <w:t xml:space="preserve">          </w:t>
      </w:r>
      <w:r w:rsidRPr="007F41D9">
        <w:rPr>
          <w:lang w:val="en-US"/>
        </w:rPr>
        <w:t xml:space="preserve">description: </w:t>
      </w:r>
      <w:r w:rsidRPr="007F41D9">
        <w:rPr>
          <w:szCs w:val="18"/>
        </w:rPr>
        <w:t xml:space="preserve">Defines the 5QI resource </w:t>
      </w:r>
      <w:r w:rsidRPr="00AD4A23">
        <w:rPr>
          <w:szCs w:val="18"/>
        </w:rPr>
        <w:t xml:space="preserve">type. </w:t>
      </w:r>
      <w:r w:rsidRPr="00AD4A23">
        <w:rPr>
          <w:rFonts w:cs="Arial"/>
          <w:szCs w:val="18"/>
        </w:rPr>
        <w:t>See clause</w:t>
      </w:r>
      <w:r w:rsidRPr="00AD4A23">
        <w:t xml:space="preserve"> </w:t>
      </w:r>
      <w:r w:rsidRPr="00AD4A23">
        <w:rPr>
          <w:rFonts w:cs="Arial"/>
          <w:szCs w:val="18"/>
        </w:rPr>
        <w:t>5.5.3.6.</w:t>
      </w:r>
    </w:p>
    <w:p w14:paraId="2DE3EE95" w14:textId="77777777" w:rsidR="00E92CBF" w:rsidRPr="00F11966" w:rsidRDefault="00E92CBF" w:rsidP="00E92CBF">
      <w:pPr>
        <w:pStyle w:val="PL"/>
        <w:rPr>
          <w:lang w:val="en-US"/>
        </w:rPr>
      </w:pPr>
      <w:r w:rsidRPr="00F11966">
        <w:rPr>
          <w:lang w:val="en-US"/>
        </w:rPr>
        <w:t xml:space="preserve">        priorityLevel:</w:t>
      </w:r>
    </w:p>
    <w:p w14:paraId="1C44A731" w14:textId="77777777" w:rsidR="00E92CBF" w:rsidRPr="00F11966" w:rsidRDefault="00E92CBF" w:rsidP="00E92CBF">
      <w:pPr>
        <w:pStyle w:val="PL"/>
        <w:rPr>
          <w:lang w:val="en-US"/>
        </w:rPr>
      </w:pPr>
      <w:r w:rsidRPr="00F11966">
        <w:rPr>
          <w:lang w:val="en-US"/>
        </w:rPr>
        <w:t xml:space="preserve">          $ref: '#/components/schemas/5QiPriorityLevel'</w:t>
      </w:r>
    </w:p>
    <w:p w14:paraId="2228A76B" w14:textId="77777777" w:rsidR="00FC23C0" w:rsidRPr="00847967" w:rsidRDefault="00FC23C0" w:rsidP="00FC23C0">
      <w:pPr>
        <w:pStyle w:val="PL"/>
        <w:rPr>
          <w:lang w:val="en-US"/>
        </w:rPr>
      </w:pPr>
      <w:r>
        <w:rPr>
          <w:lang w:val="en-US"/>
        </w:rPr>
        <w:t xml:space="preserve">          description: </w:t>
      </w: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t xml:space="preserve"> </w:t>
      </w:r>
      <w:r w:rsidRPr="00F11966">
        <w:rPr>
          <w:rFonts w:cs="Arial"/>
          <w:szCs w:val="18"/>
        </w:rPr>
        <w:t>5.5.2</w:t>
      </w:r>
    </w:p>
    <w:p w14:paraId="10CECD35" w14:textId="77777777" w:rsidR="00E92CBF" w:rsidRPr="00F11966" w:rsidRDefault="00E92CBF" w:rsidP="00E92CBF">
      <w:pPr>
        <w:pStyle w:val="PL"/>
        <w:rPr>
          <w:lang w:val="en-US"/>
        </w:rPr>
      </w:pPr>
      <w:r w:rsidRPr="00F11966">
        <w:rPr>
          <w:lang w:val="en-US"/>
        </w:rPr>
        <w:t xml:space="preserve">        packetDelayBudget:</w:t>
      </w:r>
    </w:p>
    <w:p w14:paraId="68A32BE4" w14:textId="77777777" w:rsidR="00E92CBF" w:rsidRPr="00F11966" w:rsidRDefault="00E92CBF" w:rsidP="00E92CBF">
      <w:pPr>
        <w:pStyle w:val="PL"/>
        <w:rPr>
          <w:lang w:val="en-US"/>
        </w:rPr>
      </w:pPr>
      <w:r w:rsidRPr="00F11966">
        <w:rPr>
          <w:lang w:val="en-US"/>
        </w:rPr>
        <w:t xml:space="preserve">          $ref: '#/components/schemas/PacketDelBudget'</w:t>
      </w:r>
    </w:p>
    <w:p w14:paraId="2AA50518" w14:textId="77777777" w:rsidR="00FC23C0" w:rsidRPr="00847967" w:rsidRDefault="00FC23C0" w:rsidP="00FC23C0">
      <w:pPr>
        <w:pStyle w:val="PL"/>
        <w:rPr>
          <w:lang w:val="en-US"/>
        </w:rPr>
      </w:pPr>
      <w:r>
        <w:rPr>
          <w:lang w:val="en-US"/>
        </w:rPr>
        <w:t xml:space="preserve">          description: </w:t>
      </w:r>
      <w:r w:rsidRPr="00F11966">
        <w:rPr>
          <w:lang w:eastAsia="zh-CN"/>
        </w:rPr>
        <w:t>Defines</w:t>
      </w:r>
      <w:r w:rsidRPr="00F11966">
        <w:t xml:space="preserve"> the</w:t>
      </w:r>
      <w:r w:rsidRPr="00F11966">
        <w:rPr>
          <w:szCs w:val="18"/>
        </w:rPr>
        <w:t xml:space="preserve"> packet delay budget. </w:t>
      </w:r>
      <w:r w:rsidRPr="00F11966">
        <w:rPr>
          <w:rFonts w:cs="Arial"/>
          <w:szCs w:val="18"/>
        </w:rPr>
        <w:t>See clause</w:t>
      </w:r>
      <w:r>
        <w:t xml:space="preserve"> </w:t>
      </w:r>
      <w:r w:rsidRPr="00F11966">
        <w:rPr>
          <w:rFonts w:cs="Arial"/>
          <w:szCs w:val="18"/>
        </w:rPr>
        <w:t>5.5.2.</w:t>
      </w:r>
    </w:p>
    <w:p w14:paraId="56D7A829" w14:textId="77777777" w:rsidR="00E92CBF" w:rsidRPr="00F11966" w:rsidRDefault="00E92CBF" w:rsidP="00E92CBF">
      <w:pPr>
        <w:pStyle w:val="PL"/>
        <w:rPr>
          <w:lang w:val="en-US"/>
        </w:rPr>
      </w:pPr>
      <w:r w:rsidRPr="00F11966">
        <w:rPr>
          <w:lang w:val="en-US"/>
        </w:rPr>
        <w:t xml:space="preserve">        packetErrRate:</w:t>
      </w:r>
    </w:p>
    <w:p w14:paraId="2A5B2109" w14:textId="77777777" w:rsidR="00E92CBF" w:rsidRPr="00F11966" w:rsidRDefault="00E92CBF" w:rsidP="00E92CBF">
      <w:pPr>
        <w:pStyle w:val="PL"/>
        <w:rPr>
          <w:lang w:val="en-US"/>
        </w:rPr>
      </w:pPr>
      <w:r w:rsidRPr="00F11966">
        <w:rPr>
          <w:lang w:val="en-US"/>
        </w:rPr>
        <w:t xml:space="preserve">          $ref: '#/components/schemas/PacketErrRate'</w:t>
      </w:r>
    </w:p>
    <w:p w14:paraId="6B720051" w14:textId="77777777" w:rsidR="00FC23C0" w:rsidRPr="00847967" w:rsidRDefault="00FC23C0" w:rsidP="00FC23C0">
      <w:pPr>
        <w:pStyle w:val="PL"/>
        <w:rPr>
          <w:lang w:val="en-US"/>
        </w:rPr>
      </w:pPr>
      <w:r>
        <w:rPr>
          <w:lang w:val="en-US"/>
        </w:rPr>
        <w:t xml:space="preserve">          description: </w:t>
      </w:r>
      <w:r w:rsidRPr="00F11966">
        <w:rPr>
          <w:szCs w:val="18"/>
        </w:rPr>
        <w:t xml:space="preserve">Defines the packet error rate. </w:t>
      </w:r>
      <w:r w:rsidRPr="00F11966">
        <w:rPr>
          <w:rFonts w:cs="Arial"/>
          <w:szCs w:val="18"/>
        </w:rPr>
        <w:t>See clause</w:t>
      </w:r>
      <w:r>
        <w:t xml:space="preserve"> </w:t>
      </w:r>
      <w:r w:rsidRPr="00F11966">
        <w:rPr>
          <w:rFonts w:cs="Arial"/>
          <w:szCs w:val="18"/>
        </w:rPr>
        <w:t>5.5.2.</w:t>
      </w:r>
    </w:p>
    <w:p w14:paraId="050F1E94" w14:textId="77777777" w:rsidR="00E92CBF" w:rsidRPr="00F11966" w:rsidRDefault="00E92CBF" w:rsidP="00E92CBF">
      <w:pPr>
        <w:pStyle w:val="PL"/>
        <w:rPr>
          <w:lang w:val="en-US"/>
        </w:rPr>
      </w:pPr>
      <w:r w:rsidRPr="00F11966">
        <w:rPr>
          <w:lang w:val="en-US"/>
        </w:rPr>
        <w:t xml:space="preserve">        averWindow:</w:t>
      </w:r>
    </w:p>
    <w:p w14:paraId="3014D21B" w14:textId="77777777" w:rsidR="00E92CBF" w:rsidRPr="00F11966" w:rsidRDefault="00E92CBF" w:rsidP="00E92CBF">
      <w:pPr>
        <w:pStyle w:val="PL"/>
        <w:rPr>
          <w:lang w:val="en-US"/>
        </w:rPr>
      </w:pPr>
      <w:r w:rsidRPr="00F11966">
        <w:rPr>
          <w:lang w:val="en-US"/>
        </w:rPr>
        <w:t xml:space="preserve">          $ref: '#/components/schemas/AverWindow'</w:t>
      </w:r>
    </w:p>
    <w:p w14:paraId="353CC656" w14:textId="77777777" w:rsidR="00FC23C0" w:rsidRPr="00847967" w:rsidRDefault="00FC23C0" w:rsidP="00FC23C0">
      <w:pPr>
        <w:pStyle w:val="PL"/>
        <w:rPr>
          <w:lang w:val="en-US"/>
        </w:rPr>
      </w:pPr>
      <w:r>
        <w:rPr>
          <w:lang w:val="en-US"/>
        </w:rPr>
        <w:t xml:space="preserve">          description: </w:t>
      </w:r>
      <w:r w:rsidRPr="00F11966">
        <w:rPr>
          <w:szCs w:val="18"/>
        </w:rPr>
        <w:t>Defines the averaging window.</w:t>
      </w:r>
      <w:r w:rsidRPr="00F11966">
        <w:rPr>
          <w:rFonts w:cs="Arial"/>
          <w:szCs w:val="18"/>
        </w:rPr>
        <w:t xml:space="preserve"> See clause</w:t>
      </w:r>
      <w:r>
        <w:rPr>
          <w:rFonts w:cs="Arial"/>
          <w:szCs w:val="18"/>
        </w:rPr>
        <w:t xml:space="preserve"> </w:t>
      </w:r>
      <w:r w:rsidRPr="00F11966">
        <w:rPr>
          <w:rFonts w:cs="Arial"/>
          <w:szCs w:val="18"/>
        </w:rPr>
        <w:t>5.5.2.</w:t>
      </w:r>
      <w:r>
        <w:rPr>
          <w:rFonts w:cs="Arial"/>
          <w:szCs w:val="18"/>
          <w:lang w:eastAsia="zh-CN"/>
        </w:rPr>
        <w:t xml:space="preserve"> </w:t>
      </w:r>
      <w:r w:rsidRPr="00F11966">
        <w:rPr>
          <w:rFonts w:cs="Arial"/>
          <w:szCs w:val="18"/>
          <w:lang w:eastAsia="zh-CN"/>
        </w:rPr>
        <w:t>This IE shall be present only for a GBR QoS flow or a Delay Critical GBR QoS flow.</w:t>
      </w:r>
    </w:p>
    <w:p w14:paraId="29CD3472" w14:textId="77777777" w:rsidR="00E92CBF" w:rsidRPr="00F11966" w:rsidRDefault="00E92CBF" w:rsidP="00E92CBF">
      <w:pPr>
        <w:pStyle w:val="PL"/>
        <w:rPr>
          <w:lang w:val="en-US"/>
        </w:rPr>
      </w:pPr>
      <w:r w:rsidRPr="00F11966">
        <w:rPr>
          <w:lang w:val="en-US"/>
        </w:rPr>
        <w:t xml:space="preserve">        maxDataBurstVol:</w:t>
      </w:r>
    </w:p>
    <w:p w14:paraId="4061BCB3" w14:textId="77777777" w:rsidR="00E92CBF" w:rsidRPr="00F11966" w:rsidRDefault="00E92CBF" w:rsidP="00E92CBF">
      <w:pPr>
        <w:pStyle w:val="PL"/>
        <w:rPr>
          <w:lang w:val="en-US"/>
        </w:rPr>
      </w:pPr>
      <w:r w:rsidRPr="00F11966">
        <w:rPr>
          <w:lang w:val="en-US"/>
        </w:rPr>
        <w:t xml:space="preserve">          $ref: '#/components/schemas/MaxDataBurstVol'</w:t>
      </w:r>
    </w:p>
    <w:p w14:paraId="69D8BFB9" w14:textId="77777777" w:rsidR="00FC23C0" w:rsidRPr="00847967" w:rsidRDefault="00FC23C0" w:rsidP="00FC23C0">
      <w:pPr>
        <w:pStyle w:val="PL"/>
        <w:rPr>
          <w:lang w:val="en-US"/>
        </w:rPr>
      </w:pPr>
      <w:r>
        <w:rPr>
          <w:lang w:val="en-US"/>
        </w:rPr>
        <w:t xml:space="preserve">          description: </w:t>
      </w:r>
      <w:r w:rsidRPr="00F11966">
        <w:rPr>
          <w:szCs w:val="18"/>
        </w:rPr>
        <w:t xml:space="preserve">Defines the maximum data burst volume. </w:t>
      </w:r>
      <w:r w:rsidRPr="00F11966">
        <w:rPr>
          <w:rFonts w:cs="Arial"/>
          <w:szCs w:val="18"/>
        </w:rPr>
        <w:t>See clause</w:t>
      </w:r>
      <w:r>
        <w:t xml:space="preserve"> </w:t>
      </w:r>
      <w:r w:rsidRPr="00F11966">
        <w:rPr>
          <w:rFonts w:cs="Arial"/>
          <w:szCs w:val="18"/>
        </w:rPr>
        <w:t>5.5.2</w:t>
      </w:r>
      <w:r>
        <w:rPr>
          <w:rFonts w:cs="Arial"/>
          <w:szCs w:val="18"/>
        </w:rPr>
        <w:t xml:space="preserve">. </w:t>
      </w:r>
      <w:r w:rsidRPr="00F11966">
        <w:t>This IE shall be present for a Delay Critical GBR QoS flow</w:t>
      </w:r>
      <w:r>
        <w:t>.</w:t>
      </w:r>
    </w:p>
    <w:p w14:paraId="0090FD37" w14:textId="77777777" w:rsidR="00E92CBF" w:rsidRPr="00F11966" w:rsidRDefault="00E92CBF" w:rsidP="00E92CBF">
      <w:pPr>
        <w:pStyle w:val="PL"/>
        <w:rPr>
          <w:lang w:val="en-US"/>
        </w:rPr>
      </w:pPr>
      <w:r w:rsidRPr="00F11966">
        <w:rPr>
          <w:lang w:val="en-US"/>
        </w:rPr>
        <w:t xml:space="preserve">        extMaxDataBurstVol:</w:t>
      </w:r>
    </w:p>
    <w:p w14:paraId="554EE6D2" w14:textId="77777777" w:rsidR="00E92CBF" w:rsidRPr="00F11966" w:rsidRDefault="00E92CBF" w:rsidP="00E92CBF">
      <w:pPr>
        <w:pStyle w:val="PL"/>
        <w:rPr>
          <w:lang w:val="en-US"/>
        </w:rPr>
      </w:pPr>
      <w:r w:rsidRPr="00F11966">
        <w:rPr>
          <w:lang w:val="en-US"/>
        </w:rPr>
        <w:t xml:space="preserve">          $ref: '#/components/schemas/ExtMaxDataBurstVol'</w:t>
      </w:r>
    </w:p>
    <w:p w14:paraId="242A49DB" w14:textId="77777777" w:rsidR="00FC23C0" w:rsidRPr="00847967" w:rsidRDefault="00FC23C0" w:rsidP="00FC23C0">
      <w:pPr>
        <w:pStyle w:val="PL"/>
        <w:rPr>
          <w:lang w:val="en-US"/>
        </w:rPr>
      </w:pPr>
      <w:r>
        <w:rPr>
          <w:lang w:val="en-US"/>
        </w:rPr>
        <w:t xml:space="preserve">          description: </w:t>
      </w:r>
      <w:r w:rsidRPr="00F11966">
        <w:rPr>
          <w:szCs w:val="18"/>
        </w:rPr>
        <w:t xml:space="preserve">Defines the maximum data burst volume. </w:t>
      </w:r>
      <w:r w:rsidRPr="00F11966">
        <w:rPr>
          <w:rFonts w:cs="Arial"/>
          <w:szCs w:val="18"/>
        </w:rPr>
        <w:t>See clause</w:t>
      </w:r>
      <w:r>
        <w:t xml:space="preserve"> </w:t>
      </w:r>
      <w:r w:rsidRPr="00F11966">
        <w:rPr>
          <w:rFonts w:cs="Arial"/>
          <w:szCs w:val="18"/>
        </w:rPr>
        <w:t>5.5.2.</w:t>
      </w:r>
    </w:p>
    <w:p w14:paraId="4EF9D6D6" w14:textId="77777777" w:rsidR="00A04F3F" w:rsidRPr="00F11966" w:rsidRDefault="00A04F3F" w:rsidP="00A04F3F">
      <w:pPr>
        <w:pStyle w:val="PL"/>
      </w:pPr>
      <w:r w:rsidRPr="00F11966">
        <w:rPr>
          <w:lang w:val="en-US"/>
        </w:rPr>
        <w:t xml:space="preserve">        </w:t>
      </w:r>
      <w:r w:rsidRPr="00F11966">
        <w:t>extPacketDelBudget:</w:t>
      </w:r>
    </w:p>
    <w:p w14:paraId="61B3BF2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233F882" w14:textId="77777777" w:rsidR="00FC23C0" w:rsidRPr="00847967" w:rsidRDefault="00FC23C0" w:rsidP="00FC23C0">
      <w:pPr>
        <w:pStyle w:val="PL"/>
        <w:rPr>
          <w:lang w:val="en-US"/>
        </w:rPr>
      </w:pPr>
      <w:r>
        <w:rPr>
          <w:lang w:val="en-US"/>
        </w:rPr>
        <w:t xml:space="preserve">          description: </w:t>
      </w:r>
      <w:r w:rsidRPr="00F11966">
        <w:rPr>
          <w:lang w:eastAsia="zh-CN"/>
        </w:rPr>
        <w:t>Defines</w:t>
      </w:r>
      <w:r w:rsidRPr="00F11966">
        <w:t xml:space="preserve"> the</w:t>
      </w:r>
      <w:r w:rsidRPr="00F11966">
        <w:rPr>
          <w:szCs w:val="18"/>
        </w:rPr>
        <w:t xml:space="preserve"> packet delay budget. </w:t>
      </w:r>
      <w:r w:rsidRPr="00F11966">
        <w:rPr>
          <w:rFonts w:cs="Arial"/>
          <w:szCs w:val="18"/>
        </w:rPr>
        <w:t>See clause</w:t>
      </w:r>
      <w:r w:rsidRPr="00F11966">
        <w:t> </w:t>
      </w:r>
      <w:r w:rsidRPr="00F11966">
        <w:rPr>
          <w:rFonts w:cs="Arial"/>
          <w:szCs w:val="18"/>
        </w:rPr>
        <w:t>5.5.2.</w:t>
      </w:r>
    </w:p>
    <w:p w14:paraId="47B9658E" w14:textId="77777777" w:rsidR="00A04F3F" w:rsidRPr="00F11966" w:rsidRDefault="00A04F3F" w:rsidP="00A04F3F">
      <w:pPr>
        <w:pStyle w:val="PL"/>
      </w:pPr>
      <w:r w:rsidRPr="00F11966">
        <w:rPr>
          <w:lang w:val="en-US"/>
        </w:rPr>
        <w:t xml:space="preserve">        </w:t>
      </w:r>
      <w:r w:rsidRPr="00F11966">
        <w:t>cnPacketDelayBudgetDl:</w:t>
      </w:r>
    </w:p>
    <w:p w14:paraId="2E79D46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3368F5D0" w14:textId="77777777" w:rsidR="00FC23C0" w:rsidRPr="00847967" w:rsidRDefault="00FC23C0" w:rsidP="00FC23C0">
      <w:pPr>
        <w:pStyle w:val="PL"/>
        <w:rPr>
          <w:lang w:val="en-US"/>
        </w:rPr>
      </w:pPr>
      <w:r>
        <w:rPr>
          <w:lang w:val="en-US"/>
        </w:rPr>
        <w:t xml:space="preserve">          description: </w:t>
      </w:r>
      <w:r w:rsidRPr="00F11966">
        <w:rPr>
          <w:rFonts w:hint="eastAsia"/>
          <w:szCs w:val="18"/>
          <w:lang w:eastAsia="zh-CN"/>
        </w:rPr>
        <w:t>D</w:t>
      </w:r>
      <w:r w:rsidRPr="00F11966">
        <w:rPr>
          <w:szCs w:val="18"/>
          <w:lang w:eastAsia="zh-CN"/>
        </w:rPr>
        <w:t xml:space="preserve">efines the </w:t>
      </w:r>
      <w:r w:rsidRPr="00F11966">
        <w:t>Core Network Packet Delay Budget for downlink</w:t>
      </w:r>
      <w:r>
        <w:t xml:space="preserve">. </w:t>
      </w:r>
      <w:r w:rsidRPr="00F11966">
        <w:rPr>
          <w:rFonts w:cs="Arial"/>
          <w:szCs w:val="18"/>
        </w:rPr>
        <w:t>See clause</w:t>
      </w:r>
      <w:r>
        <w:t xml:space="preserve"> </w:t>
      </w:r>
      <w:r w:rsidRPr="00F11966">
        <w:rPr>
          <w:rFonts w:cs="Arial"/>
          <w:szCs w:val="18"/>
        </w:rPr>
        <w:t>5.5.2</w:t>
      </w:r>
      <w:r>
        <w:rPr>
          <w:rFonts w:cs="Arial"/>
          <w:szCs w:val="18"/>
        </w:rPr>
        <w:t>.</w:t>
      </w:r>
    </w:p>
    <w:p w14:paraId="12D52DE9" w14:textId="77777777" w:rsidR="00A04F3F" w:rsidRPr="00F11966" w:rsidRDefault="00A04F3F" w:rsidP="00A04F3F">
      <w:pPr>
        <w:pStyle w:val="PL"/>
      </w:pPr>
      <w:r w:rsidRPr="00F11966">
        <w:rPr>
          <w:lang w:val="en-US"/>
        </w:rPr>
        <w:t xml:space="preserve">        </w:t>
      </w:r>
      <w:r w:rsidRPr="00F11966">
        <w:t>cnPacketDelayBudgetUl:</w:t>
      </w:r>
    </w:p>
    <w:p w14:paraId="174EFE9E"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28DF268E" w14:textId="77777777" w:rsidR="00FC23C0" w:rsidRPr="00847967" w:rsidRDefault="00FC23C0" w:rsidP="00FC23C0">
      <w:pPr>
        <w:pStyle w:val="PL"/>
        <w:rPr>
          <w:lang w:val="en-US"/>
        </w:rPr>
      </w:pPr>
      <w:r>
        <w:rPr>
          <w:lang w:val="en-US"/>
        </w:rPr>
        <w:t xml:space="preserve">          description: </w:t>
      </w:r>
      <w:r w:rsidRPr="00F11966">
        <w:rPr>
          <w:rFonts w:hint="eastAsia"/>
          <w:szCs w:val="18"/>
          <w:lang w:eastAsia="zh-CN"/>
        </w:rPr>
        <w:t>D</w:t>
      </w:r>
      <w:r w:rsidRPr="00F11966">
        <w:rPr>
          <w:szCs w:val="18"/>
          <w:lang w:eastAsia="zh-CN"/>
        </w:rPr>
        <w:t xml:space="preserve">efines the </w:t>
      </w:r>
      <w:r w:rsidRPr="00F11966">
        <w:t>Core Network Packet Delay Budget for uplink.</w:t>
      </w:r>
      <w:r>
        <w:rPr>
          <w:rFonts w:cs="Arial"/>
          <w:szCs w:val="18"/>
        </w:rPr>
        <w:t xml:space="preserve"> </w:t>
      </w:r>
      <w:r w:rsidRPr="00F11966">
        <w:rPr>
          <w:rFonts w:cs="Arial"/>
          <w:szCs w:val="18"/>
        </w:rPr>
        <w:t>See clause</w:t>
      </w:r>
      <w:r>
        <w:t xml:space="preserve"> </w:t>
      </w:r>
      <w:r w:rsidRPr="00F11966">
        <w:rPr>
          <w:rFonts w:cs="Arial"/>
          <w:szCs w:val="18"/>
        </w:rPr>
        <w:t>5.5.2</w:t>
      </w:r>
    </w:p>
    <w:p w14:paraId="4C8AA500" w14:textId="77777777" w:rsidR="00E92CBF" w:rsidRPr="00F11966" w:rsidRDefault="00E92CBF" w:rsidP="00E92CBF">
      <w:pPr>
        <w:pStyle w:val="PL"/>
        <w:rPr>
          <w:lang w:val="en-US"/>
        </w:rPr>
      </w:pPr>
      <w:r w:rsidRPr="00F11966">
        <w:rPr>
          <w:lang w:val="en-US"/>
        </w:rPr>
        <w:t xml:space="preserve">      required:</w:t>
      </w:r>
    </w:p>
    <w:p w14:paraId="7DE8D447" w14:textId="77777777" w:rsidR="00E92CBF" w:rsidRPr="00F11966" w:rsidRDefault="00E92CBF" w:rsidP="00E92CBF">
      <w:pPr>
        <w:pStyle w:val="PL"/>
        <w:rPr>
          <w:lang w:val="en-US"/>
        </w:rPr>
      </w:pPr>
      <w:r w:rsidRPr="00F11966">
        <w:rPr>
          <w:lang w:val="en-US"/>
        </w:rPr>
        <w:t xml:space="preserve">        - resourceType</w:t>
      </w:r>
    </w:p>
    <w:p w14:paraId="68249B7B" w14:textId="77777777" w:rsidR="00E92CBF" w:rsidRPr="00F11966" w:rsidRDefault="00E92CBF" w:rsidP="00E92CBF">
      <w:pPr>
        <w:pStyle w:val="PL"/>
        <w:rPr>
          <w:lang w:val="en-US"/>
        </w:rPr>
      </w:pPr>
      <w:r w:rsidRPr="00F11966">
        <w:rPr>
          <w:lang w:val="en-US"/>
        </w:rPr>
        <w:t xml:space="preserve">        - priorityLevel</w:t>
      </w:r>
    </w:p>
    <w:p w14:paraId="5F6DA8E8" w14:textId="77777777" w:rsidR="00E92CBF" w:rsidRPr="00F11966" w:rsidRDefault="00E92CBF" w:rsidP="00E92CBF">
      <w:pPr>
        <w:pStyle w:val="PL"/>
        <w:rPr>
          <w:lang w:val="en-US"/>
        </w:rPr>
      </w:pPr>
      <w:r w:rsidRPr="00F11966">
        <w:rPr>
          <w:lang w:val="en-US"/>
        </w:rPr>
        <w:t xml:space="preserve">        - packetDelayBudget</w:t>
      </w:r>
    </w:p>
    <w:p w14:paraId="0CF5A35A" w14:textId="77777777" w:rsidR="00E92CBF" w:rsidRPr="00F11966" w:rsidRDefault="00E92CBF" w:rsidP="00E92CBF">
      <w:pPr>
        <w:pStyle w:val="PL"/>
        <w:rPr>
          <w:lang w:val="en-US"/>
        </w:rPr>
      </w:pPr>
      <w:r w:rsidRPr="00F11966">
        <w:rPr>
          <w:lang w:val="en-US"/>
        </w:rPr>
        <w:t xml:space="preserve">        - packetErrRate</w:t>
      </w:r>
    </w:p>
    <w:p w14:paraId="468869B8" w14:textId="77777777" w:rsidR="00E92CBF" w:rsidRPr="00F11966" w:rsidRDefault="00E92CBF" w:rsidP="00E92CBF">
      <w:pPr>
        <w:pStyle w:val="PL"/>
        <w:rPr>
          <w:lang w:val="en-US"/>
        </w:rPr>
      </w:pPr>
      <w:r w:rsidRPr="00F11966">
        <w:rPr>
          <w:lang w:val="en-US"/>
        </w:rPr>
        <w:t xml:space="preserve">    NonDynamic5Qi:</w:t>
      </w:r>
    </w:p>
    <w:p w14:paraId="7A4C9042" w14:textId="77777777" w:rsidR="00E92CBF" w:rsidRPr="00F11966" w:rsidRDefault="00E92CBF" w:rsidP="00E92CBF">
      <w:pPr>
        <w:pStyle w:val="PL"/>
        <w:rPr>
          <w:lang w:val="en-US"/>
        </w:rPr>
      </w:pPr>
      <w:r w:rsidRPr="00F11966">
        <w:rPr>
          <w:lang w:val="en-US"/>
        </w:rPr>
        <w:t xml:space="preserve">      type: object</w:t>
      </w:r>
    </w:p>
    <w:p w14:paraId="66471AB4" w14:textId="77777777" w:rsidR="00E92CBF" w:rsidRPr="00F11966" w:rsidRDefault="00E92CBF" w:rsidP="00E92CBF">
      <w:pPr>
        <w:pStyle w:val="PL"/>
        <w:rPr>
          <w:lang w:val="en-US"/>
        </w:rPr>
      </w:pPr>
      <w:r w:rsidRPr="00F11966">
        <w:rPr>
          <w:lang w:val="en-US"/>
        </w:rPr>
        <w:t xml:space="preserve">      properties:</w:t>
      </w:r>
    </w:p>
    <w:p w14:paraId="50D8466E" w14:textId="77777777" w:rsidR="00E92CBF" w:rsidRPr="00F11966" w:rsidRDefault="00E92CBF" w:rsidP="00E92CBF">
      <w:pPr>
        <w:pStyle w:val="PL"/>
        <w:rPr>
          <w:lang w:val="en-US"/>
        </w:rPr>
      </w:pPr>
      <w:r w:rsidRPr="00F11966">
        <w:rPr>
          <w:lang w:val="en-US"/>
        </w:rPr>
        <w:t xml:space="preserve">        priorityLevel:</w:t>
      </w:r>
    </w:p>
    <w:p w14:paraId="1412B80A" w14:textId="77777777" w:rsidR="00E92CBF" w:rsidRPr="00F11966" w:rsidRDefault="00E92CBF" w:rsidP="00E92CBF">
      <w:pPr>
        <w:pStyle w:val="PL"/>
        <w:rPr>
          <w:lang w:val="en-US"/>
        </w:rPr>
      </w:pPr>
      <w:r w:rsidRPr="00F11966">
        <w:rPr>
          <w:lang w:val="en-US"/>
        </w:rPr>
        <w:t xml:space="preserve">          $ref: '#/components/schemas/5QiPriorityLevel'</w:t>
      </w:r>
    </w:p>
    <w:p w14:paraId="371680FF" w14:textId="77777777" w:rsidR="00FC23C0" w:rsidRPr="00847967" w:rsidRDefault="00FC23C0" w:rsidP="00FC23C0">
      <w:pPr>
        <w:pStyle w:val="PL"/>
        <w:rPr>
          <w:lang w:val="en-US"/>
        </w:rPr>
      </w:pPr>
      <w:r>
        <w:rPr>
          <w:lang w:val="en-US"/>
        </w:rPr>
        <w:t xml:space="preserve">          description: </w:t>
      </w:r>
      <w:r w:rsidRPr="00F11966">
        <w:rPr>
          <w:lang w:eastAsia="zh-CN"/>
        </w:rPr>
        <w:t>Defines</w:t>
      </w:r>
      <w:r w:rsidRPr="00F11966">
        <w:t xml:space="preserve"> the 5QI Priority Level. </w:t>
      </w:r>
      <w:r w:rsidRPr="00F11966">
        <w:rPr>
          <w:rFonts w:cs="Arial"/>
          <w:szCs w:val="18"/>
        </w:rPr>
        <w:t>See clause</w:t>
      </w:r>
      <w:r>
        <w:t xml:space="preserve"> </w:t>
      </w:r>
      <w:r w:rsidRPr="00F11966">
        <w:rPr>
          <w:rFonts w:cs="Arial"/>
          <w:szCs w:val="18"/>
        </w:rPr>
        <w:t>5.5.2.When present, it contains the 5QI Priority Level value that overrides the standardized or pre-configured value.</w:t>
      </w:r>
    </w:p>
    <w:p w14:paraId="2D2B1573" w14:textId="77777777" w:rsidR="00E92CBF" w:rsidRPr="00F11966" w:rsidRDefault="00E92CBF" w:rsidP="00E92CBF">
      <w:pPr>
        <w:pStyle w:val="PL"/>
        <w:rPr>
          <w:lang w:val="en-US"/>
        </w:rPr>
      </w:pPr>
      <w:r w:rsidRPr="00F11966">
        <w:rPr>
          <w:lang w:val="en-US"/>
        </w:rPr>
        <w:t xml:space="preserve">        averWindow:</w:t>
      </w:r>
    </w:p>
    <w:p w14:paraId="68E2B0FF" w14:textId="77777777" w:rsidR="00E92CBF" w:rsidRPr="00F11966" w:rsidRDefault="00E92CBF" w:rsidP="00E92CBF">
      <w:pPr>
        <w:pStyle w:val="PL"/>
        <w:rPr>
          <w:lang w:val="en-US"/>
        </w:rPr>
      </w:pPr>
      <w:r w:rsidRPr="00F11966">
        <w:rPr>
          <w:lang w:val="en-US"/>
        </w:rPr>
        <w:t xml:space="preserve">          $ref: '#/components/schemas/AverWindow'</w:t>
      </w:r>
    </w:p>
    <w:p w14:paraId="6BC3C62F" w14:textId="77777777" w:rsidR="00FC23C0" w:rsidRPr="00847967" w:rsidRDefault="00FC23C0" w:rsidP="00FC23C0">
      <w:pPr>
        <w:pStyle w:val="PL"/>
        <w:rPr>
          <w:lang w:val="en-US"/>
        </w:rPr>
      </w:pPr>
      <w:r>
        <w:rPr>
          <w:lang w:val="en-US"/>
        </w:rPr>
        <w:t xml:space="preserve">          description: </w:t>
      </w:r>
      <w:r w:rsidRPr="00F11966">
        <w:rPr>
          <w:szCs w:val="18"/>
        </w:rPr>
        <w:t xml:space="preserve">Defines the averaging window. </w:t>
      </w:r>
      <w:r w:rsidRPr="00F11966">
        <w:rPr>
          <w:rFonts w:cs="Arial"/>
          <w:szCs w:val="18"/>
        </w:rPr>
        <w:t>See clause</w:t>
      </w:r>
      <w:r>
        <w:rPr>
          <w:rFonts w:cs="Arial"/>
          <w:szCs w:val="18"/>
        </w:rPr>
        <w:t xml:space="preserve"> </w:t>
      </w:r>
      <w:r w:rsidRPr="00F11966">
        <w:rPr>
          <w:rFonts w:cs="Arial"/>
          <w:szCs w:val="18"/>
        </w:rPr>
        <w:t>5.5.2.</w:t>
      </w:r>
      <w:r w:rsidRPr="00F11966">
        <w:rPr>
          <w:rFonts w:cs="Arial"/>
          <w:szCs w:val="18"/>
          <w:lang w:eastAsia="zh-CN"/>
        </w:rPr>
        <w:t>This IE may be present for a GBR QoS flow or a Delay Critical GBR QoS flow. When present, it contains the Averaging Window that overrides the standardized or pre-configured value</w:t>
      </w:r>
      <w:r>
        <w:rPr>
          <w:rFonts w:cs="Arial"/>
          <w:szCs w:val="18"/>
          <w:lang w:eastAsia="zh-CN"/>
        </w:rPr>
        <w:t>.</w:t>
      </w:r>
    </w:p>
    <w:p w14:paraId="5BAD06C5" w14:textId="77777777" w:rsidR="00E92CBF" w:rsidRPr="00F11966" w:rsidRDefault="00E92CBF" w:rsidP="00E92CBF">
      <w:pPr>
        <w:pStyle w:val="PL"/>
        <w:rPr>
          <w:lang w:val="en-US"/>
        </w:rPr>
      </w:pPr>
      <w:r w:rsidRPr="00F11966">
        <w:rPr>
          <w:lang w:val="en-US"/>
        </w:rPr>
        <w:t xml:space="preserve">        maxDataBurstVol:</w:t>
      </w:r>
    </w:p>
    <w:p w14:paraId="17E98F22" w14:textId="77777777" w:rsidR="00E92CBF" w:rsidRPr="00F11966" w:rsidRDefault="00E92CBF" w:rsidP="00E92CBF">
      <w:pPr>
        <w:pStyle w:val="PL"/>
        <w:rPr>
          <w:lang w:val="en-US"/>
        </w:rPr>
      </w:pPr>
      <w:r w:rsidRPr="00F11966">
        <w:rPr>
          <w:lang w:val="en-US"/>
        </w:rPr>
        <w:t xml:space="preserve">          $ref: '#/components/schemas/MaxDataBurstVol'</w:t>
      </w:r>
    </w:p>
    <w:p w14:paraId="477C11DB" w14:textId="77777777" w:rsidR="00FC23C0" w:rsidRPr="00847967" w:rsidRDefault="00FC23C0" w:rsidP="00FC23C0">
      <w:pPr>
        <w:pStyle w:val="PL"/>
        <w:rPr>
          <w:lang w:val="en-US"/>
        </w:rPr>
      </w:pPr>
      <w:r>
        <w:rPr>
          <w:lang w:val="en-US"/>
        </w:rPr>
        <w:t xml:space="preserve">          description: </w:t>
      </w:r>
      <w:r w:rsidRPr="00F11966">
        <w:rPr>
          <w:szCs w:val="18"/>
        </w:rPr>
        <w:t xml:space="preserve">Defines the maximum data burst volume. </w:t>
      </w:r>
      <w:r w:rsidRPr="00F11966">
        <w:rPr>
          <w:rFonts w:cs="Arial"/>
          <w:szCs w:val="18"/>
        </w:rPr>
        <w:t>See clause</w:t>
      </w:r>
      <w:r>
        <w:t xml:space="preserve"> </w:t>
      </w:r>
      <w:r w:rsidRPr="00F11966">
        <w:rPr>
          <w:rFonts w:cs="Arial"/>
          <w:szCs w:val="18"/>
        </w:rPr>
        <w:t>5.5.2.</w:t>
      </w:r>
      <w:r w:rsidRPr="00F11966">
        <w:t xml:space="preserve">This IE may be present </w:t>
      </w:r>
      <w:r w:rsidRPr="00F11966">
        <w:rPr>
          <w:rFonts w:cs="Arial"/>
          <w:szCs w:val="18"/>
          <w:lang w:eastAsia="zh-CN"/>
        </w:rPr>
        <w:t>for a Delay Critical GBR QoS flow</w:t>
      </w:r>
      <w:r w:rsidRPr="00F11966">
        <w:rPr>
          <w:szCs w:val="18"/>
        </w:rPr>
        <w:t xml:space="preserve">. </w:t>
      </w:r>
      <w:r w:rsidRPr="00F11966">
        <w:rPr>
          <w:rFonts w:cs="Arial"/>
          <w:szCs w:val="18"/>
        </w:rPr>
        <w:t>When present, it contains the Maximum Data Burst Volume value that overrides the standardized or pre-configured value.</w:t>
      </w:r>
    </w:p>
    <w:p w14:paraId="7624BD7A" w14:textId="77777777" w:rsidR="00E92CBF" w:rsidRPr="00F11966" w:rsidRDefault="00E92CBF" w:rsidP="00E92CBF">
      <w:pPr>
        <w:pStyle w:val="PL"/>
        <w:rPr>
          <w:lang w:val="en-US"/>
        </w:rPr>
      </w:pPr>
      <w:r w:rsidRPr="00F11966">
        <w:rPr>
          <w:lang w:val="en-US"/>
        </w:rPr>
        <w:t xml:space="preserve">        extMaxDataBurstVol:</w:t>
      </w:r>
    </w:p>
    <w:p w14:paraId="7A85DF03" w14:textId="77777777" w:rsidR="00E92CBF" w:rsidRPr="00F11966" w:rsidRDefault="00E92CBF" w:rsidP="00E92CBF">
      <w:pPr>
        <w:pStyle w:val="PL"/>
        <w:rPr>
          <w:lang w:val="en-US"/>
        </w:rPr>
      </w:pPr>
      <w:r w:rsidRPr="00F11966">
        <w:rPr>
          <w:lang w:val="en-US"/>
        </w:rPr>
        <w:t xml:space="preserve">          $ref: '#/components/schemas/ExtMaxDataBurstVol'</w:t>
      </w:r>
    </w:p>
    <w:p w14:paraId="290BBE3D" w14:textId="77777777" w:rsidR="00FC23C0" w:rsidRPr="00847967" w:rsidRDefault="00FC23C0" w:rsidP="00FC23C0">
      <w:pPr>
        <w:pStyle w:val="PL"/>
        <w:rPr>
          <w:lang w:val="en-US"/>
        </w:rPr>
      </w:pPr>
      <w:r>
        <w:rPr>
          <w:lang w:val="en-US"/>
        </w:rPr>
        <w:t xml:space="preserve">          description: </w:t>
      </w:r>
      <w:r w:rsidRPr="00F11966">
        <w:rPr>
          <w:szCs w:val="18"/>
        </w:rPr>
        <w:t xml:space="preserve">Defines the maximum data burst volume. </w:t>
      </w:r>
      <w:r w:rsidRPr="00F11966">
        <w:rPr>
          <w:rFonts w:cs="Arial"/>
          <w:szCs w:val="18"/>
        </w:rPr>
        <w:t>See clause</w:t>
      </w:r>
      <w:r>
        <w:rPr>
          <w:rFonts w:cs="Arial"/>
          <w:szCs w:val="18"/>
        </w:rPr>
        <w:t xml:space="preserve"> </w:t>
      </w:r>
      <w:r w:rsidRPr="00F11966">
        <w:rPr>
          <w:rFonts w:cs="Arial"/>
          <w:szCs w:val="18"/>
        </w:rPr>
        <w:t>5.5.2.</w:t>
      </w:r>
      <w:r w:rsidRPr="00F11966">
        <w:t xml:space="preserve">This IE may be present </w:t>
      </w:r>
      <w:r w:rsidRPr="00F11966">
        <w:rPr>
          <w:rFonts w:cs="Arial"/>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7CC9734B" w14:textId="77777777" w:rsidR="00A04F3F" w:rsidRPr="00F11966" w:rsidRDefault="00A04F3F" w:rsidP="00A04F3F">
      <w:pPr>
        <w:pStyle w:val="PL"/>
      </w:pPr>
      <w:r w:rsidRPr="00F11966">
        <w:rPr>
          <w:lang w:val="en-US"/>
        </w:rPr>
        <w:t xml:space="preserve">        </w:t>
      </w:r>
      <w:r w:rsidRPr="00F11966">
        <w:t>cnPacketDelayBudgetDl:</w:t>
      </w:r>
    </w:p>
    <w:p w14:paraId="5758F22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A7236A" w14:textId="77777777" w:rsidR="00FC23C0" w:rsidRPr="00847967" w:rsidRDefault="00FC23C0" w:rsidP="00FC23C0">
      <w:pPr>
        <w:pStyle w:val="PL"/>
        <w:rPr>
          <w:lang w:val="en-US"/>
        </w:rPr>
      </w:pPr>
      <w:r>
        <w:rPr>
          <w:lang w:val="en-US"/>
        </w:rPr>
        <w:t xml:space="preserve">          description: D</w:t>
      </w:r>
      <w:r w:rsidRPr="00F11966">
        <w:rPr>
          <w:szCs w:val="18"/>
          <w:lang w:eastAsia="zh-CN"/>
        </w:rPr>
        <w:t xml:space="preserve">efines the </w:t>
      </w:r>
      <w:r w:rsidRPr="00F11966">
        <w:t>Core Network Packet Delay Budget for downlink.</w:t>
      </w:r>
      <w:r>
        <w:t xml:space="preserve"> </w:t>
      </w:r>
      <w:r w:rsidRPr="00F11966">
        <w:rPr>
          <w:rFonts w:cs="Arial"/>
          <w:szCs w:val="18"/>
        </w:rPr>
        <w:t>See clause</w:t>
      </w:r>
      <w:r>
        <w:t xml:space="preserve"> </w:t>
      </w:r>
      <w:r w:rsidRPr="00F11966">
        <w:rPr>
          <w:rFonts w:cs="Arial"/>
          <w:szCs w:val="18"/>
        </w:rPr>
        <w:t>5.5.2.</w:t>
      </w:r>
    </w:p>
    <w:p w14:paraId="0A4F2115" w14:textId="77777777" w:rsidR="00A04F3F" w:rsidRPr="00F11966" w:rsidRDefault="00A04F3F" w:rsidP="00A04F3F">
      <w:pPr>
        <w:pStyle w:val="PL"/>
      </w:pPr>
      <w:r w:rsidRPr="00F11966">
        <w:rPr>
          <w:lang w:val="en-US"/>
        </w:rPr>
        <w:t xml:space="preserve">        </w:t>
      </w:r>
      <w:r w:rsidRPr="00F11966">
        <w:t>cnPacketDelayBudgetUl:</w:t>
      </w:r>
    </w:p>
    <w:p w14:paraId="18B4E4B8"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B8340F6" w14:textId="77777777" w:rsidR="00FC23C0" w:rsidRPr="00847967" w:rsidRDefault="00FC23C0" w:rsidP="00FC23C0">
      <w:pPr>
        <w:pStyle w:val="PL"/>
        <w:rPr>
          <w:lang w:val="en-US"/>
        </w:rPr>
      </w:pPr>
      <w:r>
        <w:rPr>
          <w:lang w:val="en-US"/>
        </w:rPr>
        <w:t xml:space="preserve">          description: </w:t>
      </w:r>
      <w:r w:rsidRPr="00F11966">
        <w:rPr>
          <w:rFonts w:hint="eastAsia"/>
          <w:szCs w:val="18"/>
          <w:lang w:eastAsia="zh-CN"/>
        </w:rPr>
        <w:t>D</w:t>
      </w:r>
      <w:r w:rsidRPr="00F11966">
        <w:rPr>
          <w:szCs w:val="18"/>
          <w:lang w:eastAsia="zh-CN"/>
        </w:rPr>
        <w:t xml:space="preserve">efines the </w:t>
      </w:r>
      <w:r w:rsidRPr="00F11966">
        <w:t>Core Network Packet Delay Budget for uplink.</w:t>
      </w:r>
      <w:r>
        <w:t xml:space="preserve"> </w:t>
      </w:r>
      <w:r w:rsidRPr="00F11966">
        <w:rPr>
          <w:rFonts w:cs="Arial"/>
          <w:szCs w:val="18"/>
        </w:rPr>
        <w:t>See clause</w:t>
      </w:r>
      <w:r>
        <w:t xml:space="preserve"> </w:t>
      </w:r>
      <w:r w:rsidRPr="00F11966">
        <w:rPr>
          <w:rFonts w:cs="Arial"/>
          <w:szCs w:val="18"/>
        </w:rPr>
        <w:t>5.5.2.</w:t>
      </w:r>
    </w:p>
    <w:p w14:paraId="6EB72242" w14:textId="77777777" w:rsidR="00E92CBF" w:rsidRPr="00F11966" w:rsidRDefault="00E92CBF" w:rsidP="00E92CBF">
      <w:pPr>
        <w:pStyle w:val="PL"/>
      </w:pPr>
      <w:r w:rsidRPr="00F11966">
        <w:t xml:space="preserve">      minProperties: 0</w:t>
      </w:r>
    </w:p>
    <w:p w14:paraId="256013D5" w14:textId="77777777" w:rsidR="00FC23C0" w:rsidRDefault="00FC23C0" w:rsidP="00714CAF">
      <w:pPr>
        <w:pStyle w:val="PL"/>
        <w:rPr>
          <w:lang w:val="en-US"/>
        </w:rPr>
      </w:pPr>
    </w:p>
    <w:p w14:paraId="624BBD3D" w14:textId="77777777" w:rsidR="00714CAF" w:rsidRPr="00F11966" w:rsidRDefault="00714CAF" w:rsidP="00714CAF">
      <w:pPr>
        <w:pStyle w:val="PL"/>
        <w:rPr>
          <w:lang w:val="en-US"/>
        </w:rPr>
      </w:pPr>
      <w:r w:rsidRPr="00F11966">
        <w:rPr>
          <w:lang w:val="en-US"/>
        </w:rPr>
        <w:t xml:space="preserve">    ArpRm:</w:t>
      </w:r>
    </w:p>
    <w:p w14:paraId="0EA7B8B0" w14:textId="77777777" w:rsidR="00714CAF" w:rsidRPr="00F11966" w:rsidRDefault="00714CAF" w:rsidP="00714CAF">
      <w:pPr>
        <w:pStyle w:val="PL"/>
        <w:rPr>
          <w:lang w:val="en-US"/>
        </w:rPr>
      </w:pPr>
      <w:r w:rsidRPr="00F11966">
        <w:rPr>
          <w:lang w:val="en-US"/>
        </w:rPr>
        <w:t xml:space="preserve">      anyOf:</w:t>
      </w:r>
    </w:p>
    <w:p w14:paraId="5364DE26" w14:textId="77777777" w:rsidR="00714CAF" w:rsidRPr="00F11966" w:rsidRDefault="00714CAF" w:rsidP="00714CAF">
      <w:pPr>
        <w:pStyle w:val="PL"/>
        <w:rPr>
          <w:lang w:val="en-US"/>
        </w:rPr>
      </w:pPr>
      <w:r w:rsidRPr="00F11966">
        <w:rPr>
          <w:lang w:val="en-US"/>
        </w:rPr>
        <w:t xml:space="preserve">        - $ref: '#/components/schemas/Arp'</w:t>
      </w:r>
    </w:p>
    <w:p w14:paraId="5FAB4A12" w14:textId="77777777" w:rsidR="00714CAF" w:rsidRPr="00F11966" w:rsidRDefault="00714CAF" w:rsidP="00714CAF">
      <w:pPr>
        <w:pStyle w:val="PL"/>
        <w:rPr>
          <w:lang w:val="en-US"/>
        </w:rPr>
      </w:pPr>
      <w:r w:rsidRPr="00F11966">
        <w:rPr>
          <w:lang w:val="en-US"/>
        </w:rPr>
        <w:t xml:space="preserve">        - $ref: '#/components/schemas/NullValue'</w:t>
      </w:r>
    </w:p>
    <w:p w14:paraId="6C6F6B82" w14:textId="637AB3ED" w:rsidR="00453337" w:rsidRPr="00847967" w:rsidRDefault="00453337" w:rsidP="00453337">
      <w:pPr>
        <w:pStyle w:val="PL"/>
        <w:rPr>
          <w:lang w:val="en-US"/>
        </w:rPr>
      </w:pPr>
      <w:r>
        <w:rPr>
          <w:lang w:val="en-US"/>
        </w:rPr>
        <w:t xml:space="preserve">      description: </w:t>
      </w:r>
      <w:r w:rsidRPr="00F11966">
        <w:t xml:space="preserve">This data type is defined in the same way as the "Arp" data type, but with the OpenAPI </w:t>
      </w:r>
      <w:r w:rsidR="002163ED">
        <w:t>"nullable=</w:t>
      </w:r>
      <w:r w:rsidRPr="00F11966">
        <w:t xml:space="preserve"> true" property.</w:t>
      </w:r>
    </w:p>
    <w:p w14:paraId="12EB6352" w14:textId="77777777" w:rsidR="00714CAF" w:rsidRPr="00F11966" w:rsidRDefault="00714CAF" w:rsidP="00714CAF">
      <w:pPr>
        <w:pStyle w:val="PL"/>
        <w:rPr>
          <w:lang w:val="en-US"/>
        </w:rPr>
      </w:pPr>
      <w:r w:rsidRPr="00F11966">
        <w:rPr>
          <w:lang w:val="en-US"/>
        </w:rPr>
        <w:t xml:space="preserve">    AmbrRm:</w:t>
      </w:r>
    </w:p>
    <w:p w14:paraId="6B4DF430" w14:textId="77777777" w:rsidR="00714CAF" w:rsidRPr="00F11966" w:rsidRDefault="00714CAF" w:rsidP="00714CAF">
      <w:pPr>
        <w:pStyle w:val="PL"/>
        <w:rPr>
          <w:lang w:val="en-US"/>
        </w:rPr>
      </w:pPr>
      <w:r w:rsidRPr="00F11966">
        <w:rPr>
          <w:lang w:val="en-US"/>
        </w:rPr>
        <w:t xml:space="preserve">      anyOf:</w:t>
      </w:r>
    </w:p>
    <w:p w14:paraId="289DC682" w14:textId="77777777" w:rsidR="00714CAF" w:rsidRPr="00F11966" w:rsidRDefault="00714CAF" w:rsidP="00714CAF">
      <w:pPr>
        <w:pStyle w:val="PL"/>
        <w:rPr>
          <w:lang w:val="en-US"/>
        </w:rPr>
      </w:pPr>
      <w:r w:rsidRPr="00F11966">
        <w:rPr>
          <w:lang w:val="en-US"/>
        </w:rPr>
        <w:lastRenderedPageBreak/>
        <w:t xml:space="preserve">        - $ref: '#/components/schemas/Ambr'</w:t>
      </w:r>
    </w:p>
    <w:p w14:paraId="47D52073" w14:textId="77777777" w:rsidR="00714CAF" w:rsidRPr="00F11966" w:rsidRDefault="00714CAF" w:rsidP="00714CAF">
      <w:pPr>
        <w:pStyle w:val="PL"/>
        <w:rPr>
          <w:lang w:val="en-US"/>
        </w:rPr>
      </w:pPr>
      <w:r w:rsidRPr="00F11966">
        <w:rPr>
          <w:lang w:val="en-US"/>
        </w:rPr>
        <w:t xml:space="preserve">        - $ref: '#/components/schemas/NullValue'</w:t>
      </w:r>
    </w:p>
    <w:p w14:paraId="7F8CA366" w14:textId="0E645D58" w:rsidR="00453337" w:rsidRPr="00847967" w:rsidRDefault="00453337" w:rsidP="00453337">
      <w:pPr>
        <w:pStyle w:val="PL"/>
        <w:rPr>
          <w:lang w:val="en-US"/>
        </w:rPr>
      </w:pPr>
      <w:r>
        <w:rPr>
          <w:lang w:val="en-US"/>
        </w:rPr>
        <w:t xml:space="preserve">      description: </w:t>
      </w:r>
      <w:r w:rsidRPr="00F11966">
        <w:t xml:space="preserve">This data type is defined in the same way as the "Ambr" data type, but with the OpenAPI </w:t>
      </w:r>
      <w:r w:rsidR="002163ED">
        <w:t>"nullable=</w:t>
      </w:r>
      <w:r w:rsidRPr="00F11966">
        <w:t xml:space="preserve"> true" property.</w:t>
      </w:r>
    </w:p>
    <w:p w14:paraId="02AA3FC2" w14:textId="77777777" w:rsidR="00E92CBF" w:rsidRDefault="00E92CBF" w:rsidP="00E92CBF">
      <w:pPr>
        <w:pStyle w:val="PL"/>
        <w:rPr>
          <w:lang w:val="en-US"/>
        </w:rPr>
      </w:pPr>
    </w:p>
    <w:p w14:paraId="471AC827" w14:textId="77777777" w:rsidR="00DD1C4B"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697D6A6A"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Pr>
          <w:rFonts w:ascii="Courier New" w:eastAsia="DengXian" w:hAnsi="Courier New"/>
          <w:noProof/>
          <w:sz w:val="16"/>
          <w:lang w:val="en-US"/>
        </w:rPr>
        <w:t>MBR related to slice</w:t>
      </w:r>
    </w:p>
    <w:p w14:paraId="0B685414"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type: object</w:t>
      </w:r>
    </w:p>
    <w:p w14:paraId="3C6E4880" w14:textId="77777777" w:rsidR="00DD1C4B"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properties:</w:t>
      </w:r>
    </w:p>
    <w:p w14:paraId="6DE02A0B"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uplink:</w:t>
      </w:r>
    </w:p>
    <w:p w14:paraId="4BB9D624"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3358FD85"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downlink:</w:t>
      </w:r>
    </w:p>
    <w:p w14:paraId="78029401"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$ref: '#/components/schemas/BitRate'</w:t>
      </w:r>
    </w:p>
    <w:p w14:paraId="15F4EF84"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required:</w:t>
      </w:r>
    </w:p>
    <w:p w14:paraId="709545E2"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uplink</w:t>
      </w:r>
    </w:p>
    <w:p w14:paraId="29A6F261"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downlink</w:t>
      </w:r>
    </w:p>
    <w:p w14:paraId="04AD2FB6" w14:textId="77777777" w:rsidR="00DD1C4B"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w:t>
      </w:r>
      <w:r w:rsidRPr="00437BDA">
        <w:rPr>
          <w:rFonts w:ascii="Courier New" w:eastAsia="DengXian" w:hAnsi="Courier New"/>
          <w:noProof/>
          <w:sz w:val="16"/>
          <w:lang w:val="en-US"/>
        </w:rPr>
        <w:t>SliceMbr</w:t>
      </w:r>
      <w:r w:rsidRPr="00003E09">
        <w:rPr>
          <w:rFonts w:ascii="Courier New" w:eastAsia="DengXian" w:hAnsi="Courier New"/>
          <w:noProof/>
          <w:sz w:val="16"/>
          <w:lang w:val="en-US"/>
        </w:rPr>
        <w:t>Rm:</w:t>
      </w:r>
    </w:p>
    <w:p w14:paraId="030BFCA3" w14:textId="3B9CFDCD"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221306">
        <w:rPr>
          <w:rFonts w:ascii="Courier New" w:eastAsia="DengXian" w:hAnsi="Courier New"/>
          <w:noProof/>
          <w:sz w:val="16"/>
          <w:lang w:val="en-US"/>
        </w:rPr>
        <w:t xml:space="preserve">      description: </w:t>
      </w:r>
      <w:r w:rsidRPr="00437BDA">
        <w:rPr>
          <w:rFonts w:ascii="Courier New" w:eastAsia="DengXian" w:hAnsi="Courier New"/>
          <w:noProof/>
          <w:sz w:val="16"/>
          <w:lang w:val="en-US"/>
        </w:rPr>
        <w:t>SliceMbr</w:t>
      </w:r>
      <w:r>
        <w:rPr>
          <w:rFonts w:ascii="Courier New" w:eastAsia="DengXian" w:hAnsi="Courier New"/>
          <w:noProof/>
          <w:sz w:val="16"/>
          <w:lang w:val="en-US"/>
        </w:rPr>
        <w:t xml:space="preserve"> with </w:t>
      </w:r>
      <w:r w:rsidRPr="00221306">
        <w:rPr>
          <w:rFonts w:ascii="Courier New" w:eastAsia="DengXian" w:hAnsi="Courier New"/>
          <w:noProof/>
          <w:sz w:val="16"/>
          <w:lang w:val="en-US"/>
        </w:rPr>
        <w:t>nullable</w:t>
      </w:r>
      <w:r w:rsidR="005D4112">
        <w:rPr>
          <w:rFonts w:ascii="Courier New" w:eastAsia="DengXian" w:hAnsi="Courier New"/>
          <w:noProof/>
          <w:sz w:val="16"/>
          <w:lang w:val="en-US"/>
        </w:rPr>
        <w:t>=</w:t>
      </w:r>
      <w:r w:rsidRPr="00921726">
        <w:rPr>
          <w:rFonts w:ascii="Courier New" w:eastAsia="DengXian" w:hAnsi="Courier New"/>
          <w:noProof/>
          <w:sz w:val="16"/>
          <w:lang w:val="en-US"/>
        </w:rPr>
        <w:t xml:space="preserve"> true</w:t>
      </w:r>
    </w:p>
    <w:p w14:paraId="7DE7B06F"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anyOf:</w:t>
      </w:r>
    </w:p>
    <w:p w14:paraId="3C688D82" w14:textId="77777777" w:rsidR="00DD1C4B" w:rsidRPr="00003E09"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003E09">
        <w:rPr>
          <w:rFonts w:ascii="Courier New" w:eastAsia="DengXian" w:hAnsi="Courier New"/>
          <w:noProof/>
          <w:sz w:val="16"/>
          <w:lang w:val="en-US"/>
        </w:rPr>
        <w:t xml:space="preserve">        - $ref: '#/components/schemas/</w:t>
      </w:r>
      <w:r w:rsidRPr="00437BDA">
        <w:rPr>
          <w:rFonts w:ascii="Courier New" w:eastAsia="DengXian" w:hAnsi="Courier New"/>
          <w:noProof/>
          <w:sz w:val="16"/>
          <w:lang w:val="en-US"/>
        </w:rPr>
        <w:t>SliceMbr</w:t>
      </w:r>
      <w:r w:rsidRPr="00003E09">
        <w:rPr>
          <w:rFonts w:ascii="Courier New" w:eastAsia="DengXian" w:hAnsi="Courier New"/>
          <w:noProof/>
          <w:sz w:val="16"/>
          <w:lang w:val="en-US"/>
        </w:rPr>
        <w:t>'</w:t>
      </w:r>
    </w:p>
    <w:p w14:paraId="12099676" w14:textId="77777777" w:rsidR="00DD1C4B" w:rsidRDefault="00DD1C4B" w:rsidP="00DD1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003E09">
        <w:rPr>
          <w:rFonts w:ascii="Courier New" w:eastAsia="DengXian" w:hAnsi="Courier New"/>
          <w:noProof/>
          <w:sz w:val="16"/>
          <w:lang w:val="en-US"/>
        </w:rPr>
        <w:t xml:space="preserve">        - $ref: '#/components/schemas/NullValue'</w:t>
      </w:r>
    </w:p>
    <w:p w14:paraId="221CD4C2" w14:textId="77777777" w:rsidR="00DD1C4B" w:rsidRPr="00F11966" w:rsidRDefault="00DD1C4B" w:rsidP="00E92CBF">
      <w:pPr>
        <w:pStyle w:val="PL"/>
        <w:rPr>
          <w:lang w:val="en-US"/>
        </w:rPr>
      </w:pPr>
    </w:p>
    <w:p w14:paraId="585C99AA" w14:textId="77777777" w:rsidR="00E92CBF" w:rsidRPr="00F11966" w:rsidRDefault="00E92CBF" w:rsidP="00E92CBF">
      <w:pPr>
        <w:pStyle w:val="PL"/>
        <w:rPr>
          <w:lang w:val="en-US"/>
        </w:rPr>
      </w:pPr>
      <w:r w:rsidRPr="00F11966">
        <w:rPr>
          <w:lang w:val="en-US"/>
        </w:rPr>
        <w:t>#</w:t>
      </w:r>
    </w:p>
    <w:p w14:paraId="738004B2" w14:textId="77777777" w:rsidR="00E92CBF" w:rsidRPr="00F11966" w:rsidRDefault="00E92CBF" w:rsidP="00E92CBF">
      <w:pPr>
        <w:pStyle w:val="PL"/>
        <w:rPr>
          <w:lang w:val="en-US"/>
        </w:rPr>
      </w:pPr>
      <w:r w:rsidRPr="00F11966">
        <w:rPr>
          <w:lang w:val="en-US"/>
        </w:rPr>
        <w:t># Data Types related to 5G Trace as defined in clause 5.6</w:t>
      </w:r>
    </w:p>
    <w:p w14:paraId="11410DC3" w14:textId="77777777" w:rsidR="00E92CBF" w:rsidRPr="00F11966" w:rsidRDefault="00E92CBF" w:rsidP="00E92CBF">
      <w:pPr>
        <w:pStyle w:val="PL"/>
        <w:rPr>
          <w:lang w:val="en-US"/>
        </w:rPr>
      </w:pPr>
      <w:r w:rsidRPr="00F11966">
        <w:rPr>
          <w:lang w:val="en-US"/>
        </w:rPr>
        <w:t>#</w:t>
      </w:r>
    </w:p>
    <w:p w14:paraId="07B9B74D" w14:textId="77777777" w:rsidR="00E92CBF" w:rsidRPr="00F11966" w:rsidRDefault="00E92CBF" w:rsidP="00E92CBF">
      <w:pPr>
        <w:pStyle w:val="PL"/>
        <w:rPr>
          <w:lang w:val="en-US"/>
        </w:rPr>
      </w:pPr>
    </w:p>
    <w:p w14:paraId="7AB9C70E" w14:textId="77777777" w:rsidR="00E92CBF" w:rsidRPr="00F11966" w:rsidRDefault="00E92CBF" w:rsidP="00E92CBF">
      <w:pPr>
        <w:pStyle w:val="PL"/>
        <w:rPr>
          <w:lang w:val="en-US"/>
        </w:rPr>
      </w:pPr>
      <w:r w:rsidRPr="00F11966">
        <w:rPr>
          <w:lang w:val="en-US"/>
        </w:rPr>
        <w:t>#</w:t>
      </w:r>
    </w:p>
    <w:p w14:paraId="44166C3B" w14:textId="77777777" w:rsidR="00E92CBF" w:rsidRPr="00F11966" w:rsidRDefault="00E92CBF" w:rsidP="00E92CBF">
      <w:pPr>
        <w:pStyle w:val="PL"/>
        <w:rPr>
          <w:lang w:val="en-US"/>
        </w:rPr>
      </w:pPr>
      <w:r w:rsidRPr="00F11966">
        <w:rPr>
          <w:lang w:val="en-US"/>
        </w:rPr>
        <w:t># SIMPLE DATA TYPES</w:t>
      </w:r>
    </w:p>
    <w:p w14:paraId="2B42EEEC" w14:textId="77777777" w:rsidR="00E92CBF" w:rsidRPr="00F11966" w:rsidRDefault="00E92CBF" w:rsidP="00E92CBF">
      <w:pPr>
        <w:pStyle w:val="PL"/>
        <w:rPr>
          <w:lang w:val="en-US"/>
        </w:rPr>
      </w:pPr>
      <w:r w:rsidRPr="00F11966">
        <w:rPr>
          <w:lang w:val="en-US"/>
        </w:rPr>
        <w:t>#</w:t>
      </w:r>
    </w:p>
    <w:p w14:paraId="41D4A542" w14:textId="77777777" w:rsidR="00BE7AB2" w:rsidRPr="00F11966" w:rsidRDefault="00BE7AB2" w:rsidP="00BE7AB2">
      <w:pPr>
        <w:pStyle w:val="PL"/>
      </w:pPr>
      <w:r w:rsidRPr="00F11966">
        <w:t xml:space="preserve">    </w:t>
      </w:r>
      <w:r w:rsidRPr="003A30F3">
        <w:t>PhysCellId</w:t>
      </w:r>
      <w:r w:rsidRPr="00F11966">
        <w:t>:</w:t>
      </w:r>
    </w:p>
    <w:p w14:paraId="15D4A06F" w14:textId="77777777" w:rsidR="00BE7AB2" w:rsidRPr="00F11966" w:rsidRDefault="00BE7AB2" w:rsidP="00BE7AB2">
      <w:pPr>
        <w:pStyle w:val="PL"/>
      </w:pPr>
      <w:r w:rsidRPr="00F11966">
        <w:t xml:space="preserve">      type: integer</w:t>
      </w:r>
    </w:p>
    <w:p w14:paraId="191B726E" w14:textId="77777777" w:rsidR="00BE7AB2" w:rsidRPr="00F11966" w:rsidRDefault="00BE7AB2" w:rsidP="00BE7AB2">
      <w:pPr>
        <w:pStyle w:val="PL"/>
      </w:pPr>
      <w:r w:rsidRPr="00F11966">
        <w:t xml:space="preserve">      minimum: 0</w:t>
      </w:r>
    </w:p>
    <w:p w14:paraId="4D01B0F7" w14:textId="77777777" w:rsidR="00BE7AB2" w:rsidRPr="00F11966" w:rsidRDefault="00BE7AB2" w:rsidP="00BE7AB2">
      <w:pPr>
        <w:pStyle w:val="PL"/>
      </w:pPr>
      <w:r w:rsidRPr="00F11966">
        <w:t xml:space="preserve">      maximum: </w:t>
      </w:r>
      <w:r>
        <w:t>1007</w:t>
      </w:r>
    </w:p>
    <w:p w14:paraId="0E4FA898" w14:textId="21038EFC" w:rsidR="00FC23C0" w:rsidRDefault="00FC23C0" w:rsidP="00FC23C0">
      <w:pPr>
        <w:pStyle w:val="PL"/>
        <w:rPr>
          <w:lang w:val="en-US"/>
        </w:rPr>
      </w:pPr>
      <w:r>
        <w:rPr>
          <w:lang w:val="en-US"/>
        </w:rPr>
        <w:t xml:space="preserve">      description: I</w:t>
      </w:r>
      <w:r>
        <w:t>nteger value identifying the physical cell identity (PCI), as definition of "</w:t>
      </w:r>
      <w:r w:rsidRPr="003D41F3">
        <w:rPr>
          <w:i/>
          <w:iCs/>
        </w:rPr>
        <w:t>PhysCellId</w:t>
      </w:r>
      <w:r>
        <w:t>" IE in clause 6.3.2 of 3GPP TS 38.331.</w:t>
      </w:r>
    </w:p>
    <w:p w14:paraId="54EEC6C0" w14:textId="77777777" w:rsidR="00BE7AB2" w:rsidRPr="00F11966" w:rsidRDefault="00BE7AB2" w:rsidP="00BE7AB2">
      <w:pPr>
        <w:pStyle w:val="PL"/>
      </w:pPr>
      <w:r w:rsidRPr="00F11966">
        <w:t xml:space="preserve">    </w:t>
      </w:r>
      <w:r>
        <w:t>ArfcnValueNR</w:t>
      </w:r>
      <w:r w:rsidRPr="00F11966">
        <w:t>:</w:t>
      </w:r>
    </w:p>
    <w:p w14:paraId="674B977A" w14:textId="77777777" w:rsidR="00BE7AB2" w:rsidRPr="00F11966" w:rsidRDefault="00BE7AB2" w:rsidP="00BE7AB2">
      <w:pPr>
        <w:pStyle w:val="PL"/>
      </w:pPr>
      <w:r w:rsidRPr="00F11966">
        <w:t xml:space="preserve">      type: integer</w:t>
      </w:r>
    </w:p>
    <w:p w14:paraId="59FF1A74" w14:textId="77777777" w:rsidR="00BE7AB2" w:rsidRPr="00F11966" w:rsidRDefault="00BE7AB2" w:rsidP="00BE7AB2">
      <w:pPr>
        <w:pStyle w:val="PL"/>
      </w:pPr>
      <w:r w:rsidRPr="00F11966">
        <w:t xml:space="preserve">      minimum: 0</w:t>
      </w:r>
    </w:p>
    <w:p w14:paraId="2AA6CD00" w14:textId="77777777" w:rsidR="00BE7AB2" w:rsidRPr="00F11966" w:rsidRDefault="00BE7AB2" w:rsidP="00BE7AB2">
      <w:pPr>
        <w:pStyle w:val="PL"/>
      </w:pPr>
      <w:r w:rsidRPr="00F11966">
        <w:t xml:space="preserve">      maximum: </w:t>
      </w:r>
      <w:r>
        <w:t>3279165</w:t>
      </w:r>
    </w:p>
    <w:p w14:paraId="7AFD6AB2" w14:textId="77777777" w:rsidR="00FC23C0" w:rsidRDefault="00FC23C0" w:rsidP="00FC23C0">
      <w:pPr>
        <w:pStyle w:val="PL"/>
        <w:rPr>
          <w:lang w:val="en-US"/>
        </w:rPr>
      </w:pPr>
      <w:r>
        <w:rPr>
          <w:lang w:val="en-US"/>
        </w:rPr>
        <w:t xml:space="preserve">      description: </w:t>
      </w:r>
      <w:r>
        <w:t>Integer value indicating the ARFCN applicable for a downlink, uplink or bi-directional (TDD) NR global frequency raster, as definition of "</w:t>
      </w:r>
      <w:r>
        <w:rPr>
          <w:i/>
        </w:rPr>
        <w:t>ARFCN-ValueNR</w:t>
      </w:r>
      <w:r>
        <w:t>" IE in clause 6.3.2 of 3GPP TS 38.331.</w:t>
      </w:r>
    </w:p>
    <w:p w14:paraId="5C135250" w14:textId="77777777" w:rsidR="00E92CBF" w:rsidRPr="00F11966" w:rsidRDefault="00E92CBF" w:rsidP="00E92CBF">
      <w:pPr>
        <w:pStyle w:val="PL"/>
      </w:pPr>
      <w:r w:rsidRPr="00F11966">
        <w:t>#</w:t>
      </w:r>
    </w:p>
    <w:p w14:paraId="6C49B4AE" w14:textId="77777777" w:rsidR="00E92CBF" w:rsidRPr="00F11966" w:rsidRDefault="00E92CBF" w:rsidP="00E92CBF">
      <w:pPr>
        <w:pStyle w:val="PL"/>
      </w:pPr>
      <w:r w:rsidRPr="00F11966">
        <w:t>#</w:t>
      </w:r>
    </w:p>
    <w:p w14:paraId="62A56D72" w14:textId="77777777" w:rsidR="00E92CBF" w:rsidRPr="00F11966" w:rsidRDefault="00E92CBF" w:rsidP="00E92CBF">
      <w:pPr>
        <w:pStyle w:val="PL"/>
        <w:rPr>
          <w:lang w:val="en-US"/>
        </w:rPr>
      </w:pPr>
      <w:r w:rsidRPr="00F11966">
        <w:rPr>
          <w:lang w:val="en-US"/>
        </w:rPr>
        <w:t># Enumerations</w:t>
      </w:r>
    </w:p>
    <w:p w14:paraId="7F64A087" w14:textId="77777777" w:rsidR="00E92CBF" w:rsidRPr="00F11966" w:rsidRDefault="00E92CBF" w:rsidP="00E92CBF">
      <w:pPr>
        <w:pStyle w:val="PL"/>
        <w:rPr>
          <w:lang w:val="en-US"/>
        </w:rPr>
      </w:pPr>
      <w:r w:rsidRPr="00F11966">
        <w:rPr>
          <w:lang w:val="en-US"/>
        </w:rPr>
        <w:t>#</w:t>
      </w:r>
    </w:p>
    <w:p w14:paraId="526F4D62" w14:textId="77777777" w:rsidR="00E92CBF" w:rsidRPr="00F11966" w:rsidRDefault="00E92CBF" w:rsidP="00E92CBF">
      <w:pPr>
        <w:pStyle w:val="PL"/>
      </w:pPr>
      <w:r w:rsidRPr="00F11966">
        <w:t xml:space="preserve">    TraceDepth:</w:t>
      </w:r>
    </w:p>
    <w:p w14:paraId="12F889A3" w14:textId="77777777" w:rsidR="00E92CBF" w:rsidRPr="00202CB2" w:rsidRDefault="00E92CBF" w:rsidP="00E92CBF">
      <w:pPr>
        <w:pStyle w:val="PL"/>
        <w:rPr>
          <w:lang w:val="en-US"/>
        </w:rPr>
      </w:pPr>
      <w:r w:rsidRPr="00F11966">
        <w:t xml:space="preserve">      </w:t>
      </w:r>
      <w:r w:rsidRPr="00202CB2">
        <w:rPr>
          <w:lang w:val="en-US"/>
        </w:rPr>
        <w:t>anyOf:</w:t>
      </w:r>
    </w:p>
    <w:p w14:paraId="63C4EE4E" w14:textId="77777777" w:rsidR="00E92CBF" w:rsidRPr="00202CB2" w:rsidRDefault="00E92CBF" w:rsidP="00E92CBF">
      <w:pPr>
        <w:pStyle w:val="PL"/>
        <w:rPr>
          <w:lang w:val="en-US"/>
        </w:rPr>
      </w:pPr>
      <w:r w:rsidRPr="00202CB2">
        <w:rPr>
          <w:lang w:val="en-US"/>
        </w:rPr>
        <w:t xml:space="preserve">        - type: string</w:t>
      </w:r>
    </w:p>
    <w:p w14:paraId="14F71A1A" w14:textId="77777777" w:rsidR="00E92CBF" w:rsidRPr="00202CB2" w:rsidRDefault="00E92CBF" w:rsidP="00E92CBF">
      <w:pPr>
        <w:pStyle w:val="PL"/>
        <w:rPr>
          <w:lang w:val="en-US"/>
        </w:rPr>
      </w:pPr>
      <w:r w:rsidRPr="00202CB2">
        <w:rPr>
          <w:lang w:val="en-US"/>
        </w:rPr>
        <w:t xml:space="preserve">          enum:</w:t>
      </w:r>
    </w:p>
    <w:p w14:paraId="66B12345" w14:textId="77777777" w:rsidR="00E92CBF" w:rsidRPr="00847967" w:rsidRDefault="00E92CBF" w:rsidP="00E92CBF">
      <w:pPr>
        <w:pStyle w:val="PL"/>
        <w:rPr>
          <w:lang w:val="de-DE"/>
        </w:rPr>
      </w:pPr>
      <w:r w:rsidRPr="00202CB2">
        <w:rPr>
          <w:lang w:val="en-US"/>
        </w:rPr>
        <w:t xml:space="preserve">            </w:t>
      </w:r>
      <w:r w:rsidRPr="00847967">
        <w:rPr>
          <w:lang w:val="de-DE"/>
        </w:rPr>
        <w:t>- MINIMUM</w:t>
      </w:r>
    </w:p>
    <w:p w14:paraId="34A30760" w14:textId="77777777" w:rsidR="00E92CBF" w:rsidRPr="00847967" w:rsidRDefault="00E92CBF" w:rsidP="00E92CBF">
      <w:pPr>
        <w:pStyle w:val="PL"/>
        <w:rPr>
          <w:lang w:val="de-DE"/>
        </w:rPr>
      </w:pPr>
      <w:r w:rsidRPr="00847967">
        <w:rPr>
          <w:lang w:val="de-DE"/>
        </w:rPr>
        <w:t xml:space="preserve">            - MEDIUM</w:t>
      </w:r>
    </w:p>
    <w:p w14:paraId="6D5ECAA2" w14:textId="77777777" w:rsidR="00E92CBF" w:rsidRPr="00847967" w:rsidRDefault="00E92CBF" w:rsidP="00E92CBF">
      <w:pPr>
        <w:pStyle w:val="PL"/>
        <w:rPr>
          <w:lang w:val="de-DE"/>
        </w:rPr>
      </w:pPr>
      <w:r w:rsidRPr="00847967">
        <w:rPr>
          <w:lang w:val="de-DE"/>
        </w:rPr>
        <w:t xml:space="preserve">            - MAXIMUM</w:t>
      </w:r>
    </w:p>
    <w:p w14:paraId="6890A41B" w14:textId="77777777" w:rsidR="00E92CBF" w:rsidRPr="00847967" w:rsidRDefault="00E92CBF" w:rsidP="00E92CBF">
      <w:pPr>
        <w:pStyle w:val="PL"/>
        <w:rPr>
          <w:lang w:val="de-DE"/>
        </w:rPr>
      </w:pPr>
      <w:r w:rsidRPr="00847967">
        <w:rPr>
          <w:lang w:val="de-DE"/>
        </w:rPr>
        <w:t xml:space="preserve">            - MINIMUM_WO_VENDOR_EXTENSION</w:t>
      </w:r>
    </w:p>
    <w:p w14:paraId="0FF4985F" w14:textId="77777777" w:rsidR="00E92CBF" w:rsidRPr="00847967" w:rsidRDefault="00E92CBF" w:rsidP="00E92CBF">
      <w:pPr>
        <w:pStyle w:val="PL"/>
        <w:rPr>
          <w:lang w:val="de-DE"/>
        </w:rPr>
      </w:pPr>
      <w:r w:rsidRPr="00847967">
        <w:rPr>
          <w:lang w:val="de-DE"/>
        </w:rPr>
        <w:t xml:space="preserve">            - MEDIUM_WO_VENDOR_EXTENSION</w:t>
      </w:r>
    </w:p>
    <w:p w14:paraId="358631F4" w14:textId="77777777" w:rsidR="00E92CBF" w:rsidRPr="00847967" w:rsidRDefault="00E92CBF" w:rsidP="00E92CBF">
      <w:pPr>
        <w:pStyle w:val="PL"/>
        <w:rPr>
          <w:lang w:val="de-DE"/>
        </w:rPr>
      </w:pPr>
      <w:r w:rsidRPr="00847967">
        <w:rPr>
          <w:lang w:val="de-DE"/>
        </w:rPr>
        <w:t xml:space="preserve">            - MAXIMUM_WO_VENDOR_EXTENSION</w:t>
      </w:r>
    </w:p>
    <w:p w14:paraId="78373561" w14:textId="77777777" w:rsidR="00E92CBF" w:rsidRPr="00F11966" w:rsidRDefault="00E92CBF" w:rsidP="00E92CBF">
      <w:pPr>
        <w:pStyle w:val="PL"/>
        <w:rPr>
          <w:lang w:val="en-US"/>
        </w:rPr>
      </w:pPr>
      <w:r w:rsidRPr="00847967">
        <w:rPr>
          <w:lang w:val="de-DE"/>
        </w:rPr>
        <w:t xml:space="preserve">        </w:t>
      </w:r>
      <w:r w:rsidRPr="00F11966">
        <w:rPr>
          <w:lang w:val="en-US"/>
        </w:rPr>
        <w:t>- type: string</w:t>
      </w:r>
    </w:p>
    <w:p w14:paraId="1C119889" w14:textId="3B5DBD01" w:rsidR="00FC23C0" w:rsidRDefault="00FC23C0" w:rsidP="00FC23C0">
      <w:pPr>
        <w:pStyle w:val="PL"/>
        <w:rPr>
          <w:lang w:val="en-US"/>
        </w:rPr>
      </w:pPr>
      <w:r>
        <w:rPr>
          <w:lang w:val="en-US"/>
        </w:rPr>
        <w:t xml:space="preserve">      description: </w:t>
      </w:r>
      <w:r w:rsidRPr="00F11966">
        <w:t xml:space="preserve">The enumeration TraceDepth defines how detailed information should be recorded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rFonts w:hint="eastAsia"/>
          <w:lang w:val="en-US"/>
        </w:rPr>
        <w:t>3</w:t>
      </w:r>
      <w:r w:rsidRPr="00F11966">
        <w:rPr>
          <w:lang w:val="en-US"/>
        </w:rPr>
        <w:t>2.</w:t>
      </w:r>
      <w:r w:rsidRPr="00F11966">
        <w:rPr>
          <w:rFonts w:hint="eastAsia"/>
          <w:lang w:val="en-US"/>
        </w:rPr>
        <w:t>42</w:t>
      </w:r>
      <w:r w:rsidRPr="00F11966">
        <w:rPr>
          <w:lang w:val="en-US"/>
        </w:rPr>
        <w:t>2 for further description of the values</w:t>
      </w:r>
      <w:r w:rsidRPr="00F11966">
        <w:rPr>
          <w:rFonts w:cs="Arial"/>
          <w:szCs w:val="18"/>
        </w:rPr>
        <w:t xml:space="preserve">. </w:t>
      </w:r>
      <w:r w:rsidRPr="00F11966">
        <w:t>It shall comply with the provisions defined in table</w:t>
      </w:r>
      <w:r>
        <w:t xml:space="preserve"> </w:t>
      </w:r>
      <w:r w:rsidRPr="00F11966">
        <w:t>5.6.3.1-1</w:t>
      </w:r>
    </w:p>
    <w:p w14:paraId="7907BEF9" w14:textId="77777777" w:rsidR="00E92CBF" w:rsidRPr="00F11966" w:rsidRDefault="00E92CBF" w:rsidP="00E92CBF">
      <w:pPr>
        <w:pStyle w:val="PL"/>
      </w:pPr>
      <w:r w:rsidRPr="00F11966">
        <w:t xml:space="preserve">    TraceDepthRm:</w:t>
      </w:r>
    </w:p>
    <w:p w14:paraId="393656A9" w14:textId="77777777" w:rsidR="00E92CBF" w:rsidRPr="00F11966" w:rsidRDefault="00E92CBF" w:rsidP="00E92CBF">
      <w:pPr>
        <w:pStyle w:val="PL"/>
      </w:pPr>
      <w:r w:rsidRPr="00F11966">
        <w:t xml:space="preserve">      anyOf:</w:t>
      </w:r>
    </w:p>
    <w:p w14:paraId="74A76323" w14:textId="77777777" w:rsidR="00E92CBF" w:rsidRPr="00F11966" w:rsidRDefault="00E92CBF" w:rsidP="00E92CBF">
      <w:pPr>
        <w:pStyle w:val="PL"/>
      </w:pPr>
      <w:r w:rsidRPr="00F11966">
        <w:t xml:space="preserve">        - $ref: </w:t>
      </w:r>
      <w:r w:rsidRPr="00F11966">
        <w:rPr>
          <w:lang w:val="en-US"/>
        </w:rPr>
        <w:t>'#/components/schemas/TraceDepth'</w:t>
      </w:r>
    </w:p>
    <w:p w14:paraId="54933C6F" w14:textId="77777777" w:rsidR="00E92CBF" w:rsidRPr="00F11966" w:rsidRDefault="00E92CBF" w:rsidP="00E92CBF">
      <w:pPr>
        <w:pStyle w:val="PL"/>
      </w:pPr>
      <w:r w:rsidRPr="00F11966">
        <w:t xml:space="preserve">        - $ref: </w:t>
      </w:r>
      <w:r w:rsidRPr="00F11966">
        <w:rPr>
          <w:lang w:val="en-US"/>
        </w:rPr>
        <w:t>'#/components/schemas/NullValue'</w:t>
      </w:r>
    </w:p>
    <w:p w14:paraId="572084F5" w14:textId="30888638" w:rsidR="00FC23C0" w:rsidRDefault="00FC23C0" w:rsidP="00FC23C0">
      <w:pPr>
        <w:pStyle w:val="PL"/>
        <w:rPr>
          <w:lang w:val="en-US"/>
        </w:rPr>
      </w:pPr>
      <w:r>
        <w:rPr>
          <w:lang w:val="en-US"/>
        </w:rPr>
        <w:t xml:space="preserve">      description: </w:t>
      </w:r>
      <w:r w:rsidRPr="00F11966">
        <w:t xml:space="preserve">This enumeration is defined in the same way as the "TraceDepth" enumeration, but with the OpenAPI </w:t>
      </w:r>
      <w:r w:rsidR="002163ED">
        <w:t>"nullable=</w:t>
      </w:r>
      <w:r w:rsidRPr="00F11966">
        <w:t xml:space="preserve"> true" property</w:t>
      </w:r>
      <w:r>
        <w:t>.</w:t>
      </w:r>
    </w:p>
    <w:p w14:paraId="2F825EF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37811D9E" w14:textId="77777777" w:rsidR="00E574B8" w:rsidRPr="00F11966" w:rsidRDefault="00E574B8" w:rsidP="00E574B8">
      <w:pPr>
        <w:pStyle w:val="PL"/>
        <w:rPr>
          <w:rFonts w:eastAsia="SimSun"/>
          <w:lang w:val="en-US"/>
        </w:rPr>
      </w:pPr>
      <w:r w:rsidRPr="00F11966">
        <w:rPr>
          <w:rFonts w:eastAsia="SimSun"/>
          <w:lang w:val="en-US"/>
        </w:rPr>
        <w:t xml:space="preserve">      anyOf:</w:t>
      </w:r>
    </w:p>
    <w:p w14:paraId="6F59F69C"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956B20F" w14:textId="77777777" w:rsidR="00E574B8" w:rsidRPr="00F11966" w:rsidRDefault="00E574B8" w:rsidP="00E574B8">
      <w:pPr>
        <w:pStyle w:val="PL"/>
        <w:rPr>
          <w:rFonts w:eastAsia="SimSun"/>
          <w:lang w:val="en-US"/>
        </w:rPr>
      </w:pPr>
      <w:r w:rsidRPr="00F11966">
        <w:rPr>
          <w:rFonts w:eastAsia="SimSun"/>
          <w:lang w:val="en-US"/>
        </w:rPr>
        <w:t xml:space="preserve">          enum:</w:t>
      </w:r>
    </w:p>
    <w:p w14:paraId="3DF9DF29"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35F30F7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48A4634D"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65826779"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56C8796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63E551B5" w14:textId="77777777" w:rsidR="00E574B8" w:rsidRPr="00F11966" w:rsidRDefault="00E574B8" w:rsidP="00E574B8">
      <w:pPr>
        <w:pStyle w:val="PL"/>
      </w:pPr>
      <w:r w:rsidRPr="00F11966">
        <w:rPr>
          <w:rFonts w:eastAsia="SimSun"/>
          <w:lang w:val="en-US"/>
        </w:rPr>
        <w:t xml:space="preserve">            - </w:t>
      </w:r>
      <w:r w:rsidRPr="00F11966">
        <w:t>RCEF_REPORTS_ONLY</w:t>
      </w:r>
    </w:p>
    <w:p w14:paraId="6F7C73ED"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14784FE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063D38F" w14:textId="0091E6A4" w:rsidR="00FC23C0" w:rsidRDefault="00FC23C0" w:rsidP="00FC23C0">
      <w:pPr>
        <w:pStyle w:val="PL"/>
      </w:pPr>
      <w:r>
        <w:rPr>
          <w:lang w:val="en-US"/>
        </w:rPr>
        <w:lastRenderedPageBreak/>
        <w:t xml:space="preserve">      description: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for further 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30B7E0DA" w14:textId="77777777" w:rsidR="00FC23C0" w:rsidRDefault="00FC23C0" w:rsidP="00FC23C0">
      <w:pPr>
        <w:pStyle w:val="PL"/>
        <w:rPr>
          <w:lang w:val="en-US"/>
        </w:rPr>
      </w:pPr>
    </w:p>
    <w:p w14:paraId="669CF2C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2E19C0AA" w14:textId="77777777" w:rsidR="00E574B8" w:rsidRPr="00F11966" w:rsidRDefault="00E574B8" w:rsidP="00E574B8">
      <w:pPr>
        <w:pStyle w:val="PL"/>
        <w:rPr>
          <w:rFonts w:eastAsia="SimSun"/>
          <w:lang w:val="en-US"/>
        </w:rPr>
      </w:pPr>
      <w:r w:rsidRPr="00F11966">
        <w:rPr>
          <w:rFonts w:eastAsia="SimSun"/>
          <w:lang w:val="en-US"/>
        </w:rPr>
        <w:t xml:space="preserve">      anyOf:</w:t>
      </w:r>
    </w:p>
    <w:p w14:paraId="2D00F87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9491513" w14:textId="77777777" w:rsidR="00E574B8" w:rsidRPr="00F11966" w:rsidRDefault="00E574B8" w:rsidP="00E574B8">
      <w:pPr>
        <w:pStyle w:val="PL"/>
        <w:rPr>
          <w:rFonts w:eastAsia="SimSun"/>
          <w:lang w:val="en-US"/>
        </w:rPr>
      </w:pPr>
      <w:r w:rsidRPr="00F11966">
        <w:rPr>
          <w:rFonts w:eastAsia="SimSun"/>
          <w:lang w:val="en-US"/>
        </w:rPr>
        <w:t xml:space="preserve">          enum:</w:t>
      </w:r>
    </w:p>
    <w:p w14:paraId="23BA289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7B3BC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0547520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F5E6FD4" w14:textId="7849E250" w:rsidR="00FC23C0" w:rsidRDefault="00FC23C0" w:rsidP="00FC23C0">
      <w:pPr>
        <w:pStyle w:val="PL"/>
      </w:pPr>
      <w:r>
        <w:rPr>
          <w:lang w:val="en-US"/>
        </w:rPr>
        <w:t xml:space="preserve">      description: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5.6.3.4-1</w:t>
      </w:r>
      <w:r>
        <w:t>.</w:t>
      </w:r>
    </w:p>
    <w:p w14:paraId="44F50CFB" w14:textId="77777777" w:rsidR="00FC23C0" w:rsidRDefault="00FC23C0" w:rsidP="00FC23C0">
      <w:pPr>
        <w:pStyle w:val="PL"/>
        <w:rPr>
          <w:lang w:val="en-US"/>
        </w:rPr>
      </w:pPr>
    </w:p>
    <w:p w14:paraId="1C22D98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7FFF8A45" w14:textId="77777777" w:rsidR="00E574B8" w:rsidRPr="00F11966" w:rsidRDefault="00E574B8" w:rsidP="00E574B8">
      <w:pPr>
        <w:pStyle w:val="PL"/>
        <w:rPr>
          <w:rFonts w:eastAsia="SimSun"/>
          <w:lang w:val="en-US"/>
        </w:rPr>
      </w:pPr>
      <w:r w:rsidRPr="00F11966">
        <w:rPr>
          <w:rFonts w:eastAsia="SimSun"/>
          <w:lang w:val="en-US"/>
        </w:rPr>
        <w:t xml:space="preserve">      anyOf:</w:t>
      </w:r>
    </w:p>
    <w:p w14:paraId="096879CC"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8153CFD" w14:textId="77777777" w:rsidR="00E574B8" w:rsidRPr="00202CB2" w:rsidRDefault="00E574B8" w:rsidP="00E574B8">
      <w:pPr>
        <w:pStyle w:val="PL"/>
        <w:rPr>
          <w:rFonts w:eastAsia="SimSun"/>
          <w:lang w:val="en-US"/>
        </w:rPr>
      </w:pPr>
      <w:r w:rsidRPr="00F11966">
        <w:rPr>
          <w:rFonts w:eastAsia="SimSun"/>
          <w:lang w:val="en-US"/>
        </w:rPr>
        <w:t xml:space="preserve">          </w:t>
      </w:r>
      <w:r w:rsidRPr="00202CB2">
        <w:rPr>
          <w:rFonts w:eastAsia="SimSun"/>
          <w:lang w:val="en-US"/>
        </w:rPr>
        <w:t>enum:</w:t>
      </w:r>
    </w:p>
    <w:p w14:paraId="31D15A07"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M1</w:t>
      </w:r>
    </w:p>
    <w:p w14:paraId="47778726"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M2</w:t>
      </w:r>
    </w:p>
    <w:p w14:paraId="4F889705"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M3</w:t>
      </w:r>
    </w:p>
    <w:p w14:paraId="461668F7"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M4_DL</w:t>
      </w:r>
    </w:p>
    <w:p w14:paraId="64C5B6E0" w14:textId="77777777" w:rsidR="00E574B8" w:rsidRPr="00202CB2" w:rsidRDefault="00E574B8" w:rsidP="00E574B8">
      <w:pPr>
        <w:pStyle w:val="PL"/>
        <w:rPr>
          <w:lang w:val="en-US"/>
        </w:rPr>
      </w:pPr>
      <w:r w:rsidRPr="00202CB2">
        <w:rPr>
          <w:rFonts w:eastAsia="SimSun"/>
          <w:lang w:val="en-US"/>
        </w:rPr>
        <w:t xml:space="preserve">            - </w:t>
      </w:r>
      <w:r w:rsidRPr="00202CB2">
        <w:rPr>
          <w:lang w:val="en-US"/>
        </w:rPr>
        <w:t>M4_UL</w:t>
      </w:r>
    </w:p>
    <w:p w14:paraId="1005A5D7" w14:textId="77777777" w:rsidR="00E574B8" w:rsidRPr="00F11966" w:rsidRDefault="00E574B8" w:rsidP="00E574B8">
      <w:pPr>
        <w:pStyle w:val="PL"/>
      </w:pPr>
      <w:r w:rsidRPr="00202CB2">
        <w:rPr>
          <w:rFonts w:eastAsia="SimSun"/>
          <w:lang w:val="en-US"/>
        </w:rPr>
        <w:t xml:space="preserve">            </w:t>
      </w:r>
      <w:r w:rsidRPr="00F11966">
        <w:rPr>
          <w:rFonts w:eastAsia="SimSun"/>
          <w:lang w:val="en-US"/>
        </w:rPr>
        <w:t xml:space="preserve">- </w:t>
      </w:r>
      <w:r w:rsidRPr="00F11966">
        <w:t>M5_DL</w:t>
      </w:r>
    </w:p>
    <w:p w14:paraId="43B7E34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0095E64C" w14:textId="77777777" w:rsidR="00C35CE3" w:rsidRPr="00F11966" w:rsidRDefault="00C35CE3" w:rsidP="00C35CE3">
      <w:pPr>
        <w:pStyle w:val="PL"/>
      </w:pPr>
      <w:r w:rsidRPr="00F11966">
        <w:rPr>
          <w:rFonts w:eastAsia="SimSun"/>
          <w:lang w:val="en-US"/>
        </w:rPr>
        <w:t xml:space="preserve">            - </w:t>
      </w:r>
      <w:r w:rsidRPr="00F11966">
        <w:t>M6_DL</w:t>
      </w:r>
    </w:p>
    <w:p w14:paraId="11B08F22" w14:textId="77777777" w:rsidR="00C35CE3" w:rsidRPr="00F11966" w:rsidRDefault="00C35CE3" w:rsidP="00C35CE3">
      <w:pPr>
        <w:pStyle w:val="PL"/>
      </w:pPr>
      <w:r w:rsidRPr="00F11966">
        <w:rPr>
          <w:rFonts w:eastAsia="SimSun"/>
          <w:lang w:val="en-US"/>
        </w:rPr>
        <w:t xml:space="preserve">            - </w:t>
      </w:r>
      <w:r w:rsidRPr="00F11966">
        <w:t>M6_UL</w:t>
      </w:r>
    </w:p>
    <w:p w14:paraId="3D6FD48F" w14:textId="77777777" w:rsidR="00C35CE3" w:rsidRPr="00F11966" w:rsidRDefault="00C35CE3" w:rsidP="00C35CE3">
      <w:pPr>
        <w:pStyle w:val="PL"/>
      </w:pPr>
      <w:r w:rsidRPr="00F11966">
        <w:rPr>
          <w:rFonts w:eastAsia="SimSun"/>
          <w:lang w:val="en-US"/>
        </w:rPr>
        <w:t xml:space="preserve">            - </w:t>
      </w:r>
      <w:r w:rsidRPr="00F11966">
        <w:t>M7_DL</w:t>
      </w:r>
    </w:p>
    <w:p w14:paraId="063A42B0" w14:textId="77777777" w:rsidR="00C35CE3" w:rsidRPr="00F11966" w:rsidRDefault="00C35CE3" w:rsidP="00C35CE3">
      <w:pPr>
        <w:pStyle w:val="PL"/>
      </w:pPr>
      <w:r w:rsidRPr="00F11966">
        <w:rPr>
          <w:rFonts w:eastAsia="SimSun"/>
          <w:lang w:val="en-US"/>
        </w:rPr>
        <w:t xml:space="preserve">            - </w:t>
      </w:r>
      <w:r w:rsidRPr="00F11966">
        <w:t>M7_UL</w:t>
      </w:r>
    </w:p>
    <w:p w14:paraId="041D15BC" w14:textId="77777777" w:rsidR="00C35CE3" w:rsidRPr="00F11966" w:rsidRDefault="00C35CE3" w:rsidP="00C35CE3">
      <w:pPr>
        <w:pStyle w:val="PL"/>
      </w:pPr>
      <w:r w:rsidRPr="00F11966">
        <w:rPr>
          <w:rFonts w:eastAsia="SimSun"/>
          <w:lang w:val="en-US"/>
        </w:rPr>
        <w:t xml:space="preserve">            - </w:t>
      </w:r>
      <w:r w:rsidRPr="00F11966">
        <w:t>M8</w:t>
      </w:r>
    </w:p>
    <w:p w14:paraId="6AD77ED2"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682940F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1537647" w14:textId="457C14DE" w:rsidR="00FC23C0" w:rsidRDefault="00FC23C0" w:rsidP="00FC23C0">
      <w:pPr>
        <w:pStyle w:val="PL"/>
      </w:pPr>
      <w:r>
        <w:rPr>
          <w:lang w:val="en-US"/>
        </w:rPr>
        <w:t xml:space="preserve">      description: </w:t>
      </w:r>
      <w:r w:rsidRPr="00F11966">
        <w:t xml:space="preserve">The enumeration MeasurementLteForMdt defines Measurements used for MDT in LTE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5.6.3.5-1.</w:t>
      </w:r>
    </w:p>
    <w:p w14:paraId="09ED6B38" w14:textId="77777777" w:rsidR="00FC23C0" w:rsidRDefault="00FC23C0" w:rsidP="00FC23C0">
      <w:pPr>
        <w:pStyle w:val="PL"/>
        <w:rPr>
          <w:lang w:val="en-US"/>
        </w:rPr>
      </w:pPr>
    </w:p>
    <w:p w14:paraId="11AE152E"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5E6F4A32" w14:textId="77777777" w:rsidR="00E574B8" w:rsidRPr="00F11966" w:rsidRDefault="00E574B8" w:rsidP="00E574B8">
      <w:pPr>
        <w:pStyle w:val="PL"/>
        <w:rPr>
          <w:rFonts w:eastAsia="SimSun"/>
          <w:lang w:val="en-US"/>
        </w:rPr>
      </w:pPr>
      <w:r w:rsidRPr="00F11966">
        <w:rPr>
          <w:rFonts w:eastAsia="SimSun"/>
          <w:lang w:val="en-US"/>
        </w:rPr>
        <w:t xml:space="preserve">      anyOf:</w:t>
      </w:r>
    </w:p>
    <w:p w14:paraId="6E7E3AC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BA0C8BD" w14:textId="77777777" w:rsidR="00E574B8" w:rsidRPr="00F11966" w:rsidRDefault="00E574B8" w:rsidP="00E574B8">
      <w:pPr>
        <w:pStyle w:val="PL"/>
        <w:rPr>
          <w:rFonts w:eastAsia="SimSun"/>
          <w:lang w:val="en-US"/>
        </w:rPr>
      </w:pPr>
      <w:r w:rsidRPr="00F11966">
        <w:rPr>
          <w:rFonts w:eastAsia="SimSun"/>
          <w:lang w:val="en-US"/>
        </w:rPr>
        <w:t xml:space="preserve">          enum:</w:t>
      </w:r>
    </w:p>
    <w:p w14:paraId="6241F790" w14:textId="77777777" w:rsidR="00E574B8" w:rsidRPr="00F11966" w:rsidRDefault="00E574B8" w:rsidP="00E574B8">
      <w:pPr>
        <w:pStyle w:val="PL"/>
      </w:pPr>
      <w:r w:rsidRPr="00F11966">
        <w:rPr>
          <w:rFonts w:eastAsia="SimSun"/>
          <w:lang w:val="en-US"/>
        </w:rPr>
        <w:t xml:space="preserve">            - </w:t>
      </w:r>
      <w:r w:rsidRPr="00F11966">
        <w:t>M1</w:t>
      </w:r>
    </w:p>
    <w:p w14:paraId="17C347BA" w14:textId="77777777" w:rsidR="00E574B8" w:rsidRPr="00F11966" w:rsidRDefault="00E574B8" w:rsidP="00E574B8">
      <w:pPr>
        <w:pStyle w:val="PL"/>
      </w:pPr>
      <w:r w:rsidRPr="00F11966">
        <w:rPr>
          <w:rFonts w:eastAsia="SimSun"/>
          <w:lang w:val="en-US"/>
        </w:rPr>
        <w:t xml:space="preserve">            - </w:t>
      </w:r>
      <w:r w:rsidRPr="00F11966">
        <w:t>M2</w:t>
      </w:r>
    </w:p>
    <w:p w14:paraId="39A35A13" w14:textId="77777777" w:rsidR="00E574B8" w:rsidRPr="00F11966" w:rsidRDefault="00E574B8" w:rsidP="00E574B8">
      <w:pPr>
        <w:pStyle w:val="PL"/>
      </w:pPr>
      <w:r w:rsidRPr="00F11966">
        <w:rPr>
          <w:rFonts w:eastAsia="SimSun"/>
          <w:lang w:val="en-US"/>
        </w:rPr>
        <w:t xml:space="preserve">            - </w:t>
      </w:r>
      <w:r w:rsidRPr="00F11966">
        <w:t>M3</w:t>
      </w:r>
    </w:p>
    <w:p w14:paraId="4AC36AE3" w14:textId="77777777" w:rsidR="00E574B8" w:rsidRPr="00F11966" w:rsidRDefault="00E574B8" w:rsidP="00E574B8">
      <w:pPr>
        <w:pStyle w:val="PL"/>
      </w:pPr>
      <w:r w:rsidRPr="00F11966">
        <w:rPr>
          <w:rFonts w:eastAsia="SimSun"/>
          <w:lang w:val="en-US"/>
        </w:rPr>
        <w:t xml:space="preserve">            - </w:t>
      </w:r>
      <w:r w:rsidRPr="00F11966">
        <w:t>M4_DL</w:t>
      </w:r>
    </w:p>
    <w:p w14:paraId="45E85417" w14:textId="77777777" w:rsidR="00E574B8" w:rsidRPr="00F11966" w:rsidRDefault="00E574B8" w:rsidP="00E574B8">
      <w:pPr>
        <w:pStyle w:val="PL"/>
      </w:pPr>
      <w:r w:rsidRPr="00F11966">
        <w:rPr>
          <w:rFonts w:eastAsia="SimSun"/>
          <w:lang w:val="en-US"/>
        </w:rPr>
        <w:t xml:space="preserve">            - </w:t>
      </w:r>
      <w:r w:rsidRPr="00F11966">
        <w:t>M4_UL</w:t>
      </w:r>
    </w:p>
    <w:p w14:paraId="7CEED716" w14:textId="77777777" w:rsidR="00E574B8" w:rsidRPr="00F11966" w:rsidRDefault="00E574B8" w:rsidP="00E574B8">
      <w:pPr>
        <w:pStyle w:val="PL"/>
      </w:pPr>
      <w:r w:rsidRPr="00F11966">
        <w:rPr>
          <w:rFonts w:eastAsia="SimSun"/>
          <w:lang w:val="en-US"/>
        </w:rPr>
        <w:t xml:space="preserve">            - </w:t>
      </w:r>
      <w:r w:rsidRPr="00F11966">
        <w:t>M5_DL</w:t>
      </w:r>
    </w:p>
    <w:p w14:paraId="71BE53EF" w14:textId="77777777" w:rsidR="00E574B8" w:rsidRPr="00F11966" w:rsidRDefault="00E574B8" w:rsidP="00E574B8">
      <w:pPr>
        <w:pStyle w:val="PL"/>
      </w:pPr>
      <w:r w:rsidRPr="00F11966">
        <w:rPr>
          <w:rFonts w:eastAsia="SimSun"/>
          <w:lang w:val="en-US"/>
        </w:rPr>
        <w:t xml:space="preserve">            - </w:t>
      </w:r>
      <w:r w:rsidRPr="00F11966">
        <w:t>M5_UL</w:t>
      </w:r>
    </w:p>
    <w:p w14:paraId="2DA6FC39" w14:textId="77777777" w:rsidR="00E574B8" w:rsidRPr="00F11966" w:rsidRDefault="00E574B8" w:rsidP="00E574B8">
      <w:pPr>
        <w:pStyle w:val="PL"/>
      </w:pPr>
      <w:r w:rsidRPr="00F11966">
        <w:rPr>
          <w:rFonts w:eastAsia="SimSun"/>
          <w:lang w:val="en-US"/>
        </w:rPr>
        <w:t xml:space="preserve">            - </w:t>
      </w:r>
      <w:r w:rsidRPr="00F11966">
        <w:t>M6_DL</w:t>
      </w:r>
    </w:p>
    <w:p w14:paraId="7A26EF0B" w14:textId="77777777" w:rsidR="00E574B8" w:rsidRPr="00F11966" w:rsidRDefault="00E574B8" w:rsidP="00E574B8">
      <w:pPr>
        <w:pStyle w:val="PL"/>
      </w:pPr>
      <w:r w:rsidRPr="00F11966">
        <w:rPr>
          <w:rFonts w:eastAsia="SimSun"/>
          <w:lang w:val="en-US"/>
        </w:rPr>
        <w:t xml:space="preserve">            - </w:t>
      </w:r>
      <w:r w:rsidRPr="00F11966">
        <w:t>M6_UL</w:t>
      </w:r>
    </w:p>
    <w:p w14:paraId="42AD7F1E" w14:textId="77777777" w:rsidR="00E574B8" w:rsidRPr="00F11966" w:rsidRDefault="00E574B8" w:rsidP="00E574B8">
      <w:pPr>
        <w:pStyle w:val="PL"/>
      </w:pPr>
      <w:r w:rsidRPr="00F11966">
        <w:rPr>
          <w:rFonts w:eastAsia="SimSun"/>
          <w:lang w:val="en-US"/>
        </w:rPr>
        <w:t xml:space="preserve">            - </w:t>
      </w:r>
      <w:r w:rsidRPr="00F11966">
        <w:t>M7_DL</w:t>
      </w:r>
    </w:p>
    <w:p w14:paraId="14F28123" w14:textId="77777777" w:rsidR="00E574B8" w:rsidRPr="00F11966" w:rsidRDefault="00E574B8" w:rsidP="00E574B8">
      <w:pPr>
        <w:pStyle w:val="PL"/>
      </w:pPr>
      <w:r w:rsidRPr="00F11966">
        <w:rPr>
          <w:rFonts w:eastAsia="SimSun"/>
          <w:lang w:val="en-US"/>
        </w:rPr>
        <w:t xml:space="preserve">            - </w:t>
      </w:r>
      <w:r w:rsidRPr="00F11966">
        <w:t>M7_UL</w:t>
      </w:r>
    </w:p>
    <w:p w14:paraId="3650CA05" w14:textId="77777777" w:rsidR="00E574B8" w:rsidRPr="00F11966" w:rsidRDefault="00E574B8" w:rsidP="00E574B8">
      <w:pPr>
        <w:pStyle w:val="PL"/>
      </w:pPr>
      <w:r w:rsidRPr="00F11966">
        <w:rPr>
          <w:rFonts w:eastAsia="SimSun"/>
          <w:lang w:val="en-US"/>
        </w:rPr>
        <w:t xml:space="preserve">            - </w:t>
      </w:r>
      <w:r w:rsidRPr="00F11966">
        <w:t>M8</w:t>
      </w:r>
    </w:p>
    <w:p w14:paraId="5463056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75D2DCE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2DA0D18" w14:textId="44396D21" w:rsidR="00400977" w:rsidRDefault="00400977" w:rsidP="00400977">
      <w:pPr>
        <w:pStyle w:val="PL"/>
      </w:pPr>
      <w:r>
        <w:rPr>
          <w:lang w:val="en-US"/>
        </w:rPr>
        <w:t xml:space="preserve">      description: </w:t>
      </w:r>
      <w:r w:rsidRPr="00F11966">
        <w:t xml:space="preserve">The enumeration MeasurementNrForMdt defines Measurements used for MDT in NR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 5.6.3.6-1</w:t>
      </w:r>
      <w:r>
        <w:t>.</w:t>
      </w:r>
    </w:p>
    <w:p w14:paraId="72352663" w14:textId="77777777" w:rsidR="00400977" w:rsidRDefault="00400977" w:rsidP="00400977">
      <w:pPr>
        <w:pStyle w:val="PL"/>
        <w:rPr>
          <w:lang w:val="en-US"/>
        </w:rPr>
      </w:pPr>
    </w:p>
    <w:p w14:paraId="3570F19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48F02051" w14:textId="77777777" w:rsidR="00E574B8" w:rsidRPr="00F11966" w:rsidRDefault="00E574B8" w:rsidP="00E574B8">
      <w:pPr>
        <w:pStyle w:val="PL"/>
        <w:rPr>
          <w:rFonts w:eastAsia="SimSun"/>
          <w:lang w:val="en-US"/>
        </w:rPr>
      </w:pPr>
      <w:r w:rsidRPr="00F11966">
        <w:rPr>
          <w:rFonts w:eastAsia="SimSun"/>
          <w:lang w:val="en-US"/>
        </w:rPr>
        <w:t xml:space="preserve">      anyOf:</w:t>
      </w:r>
    </w:p>
    <w:p w14:paraId="3F1498B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432B344" w14:textId="77777777" w:rsidR="00E574B8" w:rsidRPr="00F11966" w:rsidRDefault="00E574B8" w:rsidP="00E574B8">
      <w:pPr>
        <w:pStyle w:val="PL"/>
        <w:rPr>
          <w:rFonts w:eastAsia="SimSun"/>
          <w:lang w:val="en-US"/>
        </w:rPr>
      </w:pPr>
      <w:r w:rsidRPr="00F11966">
        <w:rPr>
          <w:rFonts w:eastAsia="SimSun"/>
          <w:lang w:val="en-US"/>
        </w:rPr>
        <w:t xml:space="preserve">          enum:</w:t>
      </w:r>
    </w:p>
    <w:p w14:paraId="7813FFEE"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324E5190" w14:textId="77777777" w:rsidR="00E574B8" w:rsidRPr="00F11966" w:rsidRDefault="00E574B8" w:rsidP="00E574B8">
      <w:pPr>
        <w:pStyle w:val="PL"/>
      </w:pPr>
      <w:r w:rsidRPr="00F11966">
        <w:rPr>
          <w:rFonts w:eastAsia="SimSun"/>
          <w:lang w:val="en-US"/>
        </w:rPr>
        <w:t xml:space="preserve">            - </w:t>
      </w:r>
      <w:r w:rsidRPr="00F11966">
        <w:t>UE_SPEED</w:t>
      </w:r>
    </w:p>
    <w:p w14:paraId="019BBDC9"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4ECC6B89"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DCC856D" w14:textId="6A1C54B7" w:rsidR="000A4669" w:rsidRDefault="000A4669" w:rsidP="000A4669">
      <w:pPr>
        <w:pStyle w:val="PL"/>
      </w:pPr>
      <w:r>
        <w:rPr>
          <w:lang w:val="en-US"/>
        </w:rPr>
        <w:t xml:space="preserve">      description: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5.6.3.7-1.</w:t>
      </w:r>
    </w:p>
    <w:p w14:paraId="0A278516" w14:textId="77777777" w:rsidR="000A4669" w:rsidRDefault="000A4669" w:rsidP="000A4669">
      <w:pPr>
        <w:pStyle w:val="PL"/>
        <w:rPr>
          <w:lang w:val="en-US"/>
        </w:rPr>
      </w:pPr>
    </w:p>
    <w:p w14:paraId="1346445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09B93758" w14:textId="77777777" w:rsidR="00E574B8" w:rsidRPr="00F11966" w:rsidRDefault="00E574B8" w:rsidP="00E574B8">
      <w:pPr>
        <w:pStyle w:val="PL"/>
        <w:rPr>
          <w:rFonts w:eastAsia="SimSun"/>
          <w:lang w:val="en-US"/>
        </w:rPr>
      </w:pPr>
      <w:r w:rsidRPr="00F11966">
        <w:rPr>
          <w:rFonts w:eastAsia="SimSun"/>
          <w:lang w:val="en-US"/>
        </w:rPr>
        <w:t xml:space="preserve">      anyOf:</w:t>
      </w:r>
    </w:p>
    <w:p w14:paraId="218CEE1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697520F" w14:textId="77777777" w:rsidR="00E574B8" w:rsidRPr="00F11966" w:rsidRDefault="00E574B8" w:rsidP="00E574B8">
      <w:pPr>
        <w:pStyle w:val="PL"/>
        <w:rPr>
          <w:rFonts w:eastAsia="SimSun"/>
          <w:lang w:val="en-US"/>
        </w:rPr>
      </w:pPr>
      <w:r w:rsidRPr="00F11966">
        <w:rPr>
          <w:rFonts w:eastAsia="SimSun"/>
          <w:lang w:val="en-US"/>
        </w:rPr>
        <w:t xml:space="preserve">          enum:</w:t>
      </w:r>
    </w:p>
    <w:p w14:paraId="6633D187"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6CFA1E34"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52659BE3"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1F1A3BFE"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4C7C41A9" w14:textId="77777777" w:rsidR="00E574B8" w:rsidRPr="00F11966" w:rsidRDefault="00E574B8" w:rsidP="00E574B8">
      <w:pPr>
        <w:pStyle w:val="PL"/>
        <w:rPr>
          <w:rFonts w:eastAsia="SimSun"/>
          <w:lang w:val="en-US"/>
        </w:rPr>
      </w:pPr>
      <w:r w:rsidRPr="00F11966">
        <w:rPr>
          <w:rFonts w:eastAsia="SimSun"/>
          <w:lang w:val="en-US"/>
        </w:rPr>
        <w:lastRenderedPageBreak/>
        <w:t xml:space="preserve">        - type: string</w:t>
      </w:r>
    </w:p>
    <w:p w14:paraId="4E15AA5C" w14:textId="5BEAE67E" w:rsidR="000A4669" w:rsidRDefault="000A4669" w:rsidP="000A4669">
      <w:pPr>
        <w:pStyle w:val="PL"/>
      </w:pPr>
      <w:r>
        <w:rPr>
          <w:lang w:val="en-US"/>
        </w:rPr>
        <w:t xml:space="preserve">      description: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 for further description of the values</w:t>
      </w:r>
      <w:r w:rsidRPr="00F11966">
        <w:rPr>
          <w:rFonts w:cs="Arial"/>
          <w:szCs w:val="18"/>
        </w:rPr>
        <w:t xml:space="preserve">. </w:t>
      </w:r>
      <w:r w:rsidRPr="00F11966">
        <w:t>It shall comply with the provisions defined in table</w:t>
      </w:r>
      <w:r>
        <w:t xml:space="preserve"> </w:t>
      </w:r>
      <w:r w:rsidRPr="00F11966">
        <w:t>5.6.3.8-1.</w:t>
      </w:r>
    </w:p>
    <w:p w14:paraId="30356304" w14:textId="77777777" w:rsidR="000A4669" w:rsidRDefault="000A4669" w:rsidP="000A4669">
      <w:pPr>
        <w:pStyle w:val="PL"/>
        <w:rPr>
          <w:lang w:val="en-US"/>
        </w:rPr>
      </w:pPr>
    </w:p>
    <w:p w14:paraId="55EFC7A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6ACC75DD" w14:textId="77777777" w:rsidR="00E574B8" w:rsidRPr="00F11966" w:rsidRDefault="00E574B8" w:rsidP="00E574B8">
      <w:pPr>
        <w:pStyle w:val="PL"/>
        <w:rPr>
          <w:rFonts w:eastAsia="SimSun"/>
          <w:lang w:val="en-US"/>
        </w:rPr>
      </w:pPr>
      <w:r w:rsidRPr="00F11966">
        <w:rPr>
          <w:rFonts w:eastAsia="SimSun"/>
          <w:lang w:val="en-US"/>
        </w:rPr>
        <w:t xml:space="preserve">      anyOf:</w:t>
      </w:r>
    </w:p>
    <w:p w14:paraId="40D291B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92C67F3" w14:textId="77777777" w:rsidR="00E574B8" w:rsidRPr="00F11966" w:rsidRDefault="00E574B8" w:rsidP="00E574B8">
      <w:pPr>
        <w:pStyle w:val="PL"/>
        <w:rPr>
          <w:rFonts w:eastAsia="SimSun"/>
          <w:lang w:val="en-US"/>
        </w:rPr>
      </w:pPr>
      <w:r w:rsidRPr="00F11966">
        <w:rPr>
          <w:rFonts w:eastAsia="SimSun"/>
          <w:lang w:val="en-US"/>
        </w:rPr>
        <w:t xml:space="preserve">          enum:</w:t>
      </w:r>
    </w:p>
    <w:p w14:paraId="679CD30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0657C5A1"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7045530E"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2E902850"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6B675203"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5C22BD5"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35187634"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067B6B0E"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47C6BA79"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2DEC8B40" w14:textId="77777777" w:rsidR="00E574B8" w:rsidRPr="00F11966" w:rsidRDefault="00E574B8" w:rsidP="00E574B8">
      <w:pPr>
        <w:pStyle w:val="PL"/>
      </w:pPr>
      <w:r w:rsidRPr="00F11966">
        <w:rPr>
          <w:rFonts w:eastAsia="SimSun"/>
          <w:lang w:val="en-US"/>
        </w:rPr>
        <w:t xml:space="preserve">            - </w:t>
      </w:r>
      <w:r w:rsidRPr="00F11966">
        <w:t>360000</w:t>
      </w:r>
    </w:p>
    <w:p w14:paraId="66A6E12D" w14:textId="77777777" w:rsidR="00E574B8" w:rsidRPr="00F11966" w:rsidRDefault="00E574B8" w:rsidP="00E574B8">
      <w:pPr>
        <w:pStyle w:val="PL"/>
      </w:pPr>
      <w:r w:rsidRPr="00F11966">
        <w:rPr>
          <w:rFonts w:eastAsia="SimSun"/>
          <w:lang w:val="en-US"/>
        </w:rPr>
        <w:t xml:space="preserve">            - </w:t>
      </w:r>
      <w:r w:rsidRPr="00F11966">
        <w:t>720000</w:t>
      </w:r>
    </w:p>
    <w:p w14:paraId="2B196DC4" w14:textId="77777777" w:rsidR="00E574B8" w:rsidRPr="00F11966" w:rsidRDefault="00E574B8" w:rsidP="00E574B8">
      <w:pPr>
        <w:pStyle w:val="PL"/>
      </w:pPr>
      <w:r w:rsidRPr="00F11966">
        <w:rPr>
          <w:rFonts w:eastAsia="SimSun"/>
          <w:lang w:val="en-US"/>
        </w:rPr>
        <w:t xml:space="preserve">            - </w:t>
      </w:r>
      <w:r w:rsidRPr="00F11966">
        <w:t>1800000</w:t>
      </w:r>
    </w:p>
    <w:p w14:paraId="0994B9B2" w14:textId="77777777" w:rsidR="00E574B8" w:rsidRPr="00F11966" w:rsidRDefault="00E574B8" w:rsidP="00E574B8">
      <w:pPr>
        <w:pStyle w:val="PL"/>
      </w:pPr>
      <w:r w:rsidRPr="00F11966">
        <w:rPr>
          <w:rFonts w:eastAsia="SimSun"/>
          <w:lang w:val="en-US"/>
        </w:rPr>
        <w:t xml:space="preserve">            - </w:t>
      </w:r>
      <w:r w:rsidRPr="00F11966">
        <w:t>3600000</w:t>
      </w:r>
    </w:p>
    <w:p w14:paraId="29A48BB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9C27D4" w14:textId="5D994CD5" w:rsidR="000A4669" w:rsidRDefault="000A4669" w:rsidP="000A4669">
      <w:pPr>
        <w:pStyle w:val="PL"/>
      </w:pPr>
      <w:r>
        <w:rPr>
          <w:lang w:val="en-US"/>
        </w:rPr>
        <w:t xml:space="preserve">      description: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5.6.3.9-1</w:t>
      </w:r>
      <w:r>
        <w:t>.</w:t>
      </w:r>
    </w:p>
    <w:p w14:paraId="42B0B254" w14:textId="77777777" w:rsidR="000A4669" w:rsidRDefault="000A4669" w:rsidP="000A4669">
      <w:pPr>
        <w:pStyle w:val="PL"/>
        <w:rPr>
          <w:lang w:val="en-US"/>
        </w:rPr>
      </w:pPr>
    </w:p>
    <w:p w14:paraId="2890280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3D5D1BEB" w14:textId="77777777" w:rsidR="00E574B8" w:rsidRPr="00F11966" w:rsidRDefault="00E574B8" w:rsidP="00E574B8">
      <w:pPr>
        <w:pStyle w:val="PL"/>
        <w:rPr>
          <w:rFonts w:eastAsia="SimSun"/>
          <w:lang w:val="en-US"/>
        </w:rPr>
      </w:pPr>
      <w:r w:rsidRPr="00F11966">
        <w:rPr>
          <w:rFonts w:eastAsia="SimSun"/>
          <w:lang w:val="en-US"/>
        </w:rPr>
        <w:t xml:space="preserve">      anyOf:</w:t>
      </w:r>
    </w:p>
    <w:p w14:paraId="3804CBC1"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B098C99" w14:textId="77777777" w:rsidR="00E574B8" w:rsidRPr="00F11966" w:rsidRDefault="00E574B8" w:rsidP="00E574B8">
      <w:pPr>
        <w:pStyle w:val="PL"/>
        <w:rPr>
          <w:rFonts w:eastAsia="SimSun"/>
          <w:lang w:val="en-US"/>
        </w:rPr>
      </w:pPr>
      <w:r w:rsidRPr="00F11966">
        <w:rPr>
          <w:rFonts w:eastAsia="SimSun"/>
          <w:lang w:val="en-US"/>
        </w:rPr>
        <w:t xml:space="preserve">          enum:</w:t>
      </w:r>
    </w:p>
    <w:p w14:paraId="2863891F"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0D90454E"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72BF690C"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342DD58A"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5D65E36D"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28D2B3B3"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3644B178"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04592176"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6A656F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93AE535" w14:textId="5D257825" w:rsidR="000A4669" w:rsidRDefault="000A4669" w:rsidP="000A4669">
      <w:pPr>
        <w:pStyle w:val="PL"/>
      </w:pPr>
      <w:r>
        <w:rPr>
          <w:lang w:val="en-US"/>
        </w:rPr>
        <w:t xml:space="preserve">      description: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5.6.3.10-1.</w:t>
      </w:r>
    </w:p>
    <w:p w14:paraId="43780DA0" w14:textId="77777777" w:rsidR="000A4669" w:rsidRDefault="000A4669" w:rsidP="000A4669">
      <w:pPr>
        <w:pStyle w:val="PL"/>
        <w:rPr>
          <w:lang w:val="en-US"/>
        </w:rPr>
      </w:pPr>
    </w:p>
    <w:p w14:paraId="507A28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796E8D21" w14:textId="77777777" w:rsidR="00E574B8" w:rsidRPr="00F11966" w:rsidRDefault="00E574B8" w:rsidP="00E574B8">
      <w:pPr>
        <w:pStyle w:val="PL"/>
        <w:rPr>
          <w:rFonts w:eastAsia="SimSun"/>
          <w:lang w:val="en-US"/>
        </w:rPr>
      </w:pPr>
      <w:r w:rsidRPr="00F11966">
        <w:rPr>
          <w:rFonts w:eastAsia="SimSun"/>
          <w:lang w:val="en-US"/>
        </w:rPr>
        <w:t xml:space="preserve">      anyOf:</w:t>
      </w:r>
    </w:p>
    <w:p w14:paraId="212924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26AF422" w14:textId="77777777" w:rsidR="00E574B8" w:rsidRPr="00F11966" w:rsidRDefault="00E574B8" w:rsidP="00E574B8">
      <w:pPr>
        <w:pStyle w:val="PL"/>
        <w:rPr>
          <w:rFonts w:eastAsia="SimSun"/>
          <w:lang w:val="en-US"/>
        </w:rPr>
      </w:pPr>
      <w:r w:rsidRPr="00F11966">
        <w:rPr>
          <w:rFonts w:eastAsia="SimSun"/>
          <w:lang w:val="en-US"/>
        </w:rPr>
        <w:t xml:space="preserve">          enum:</w:t>
      </w:r>
    </w:p>
    <w:p w14:paraId="1C2492D2" w14:textId="77777777" w:rsidR="00E574B8" w:rsidRPr="00F11966" w:rsidRDefault="00E574B8" w:rsidP="00E574B8">
      <w:pPr>
        <w:pStyle w:val="PL"/>
      </w:pPr>
      <w:r w:rsidRPr="00F11966">
        <w:rPr>
          <w:rFonts w:eastAsia="SimSun"/>
          <w:lang w:val="en-US"/>
        </w:rPr>
        <w:t xml:space="preserve">            - </w:t>
      </w:r>
      <w:r w:rsidRPr="00F11966">
        <w:t>OUT_OF_COVERAG</w:t>
      </w:r>
    </w:p>
    <w:p w14:paraId="42214D4B" w14:textId="77777777" w:rsidR="00E574B8" w:rsidRPr="00F11966" w:rsidRDefault="00E574B8" w:rsidP="00E574B8">
      <w:pPr>
        <w:pStyle w:val="PL"/>
      </w:pPr>
      <w:r w:rsidRPr="00F11966">
        <w:rPr>
          <w:rFonts w:eastAsia="SimSun"/>
          <w:lang w:val="en-US"/>
        </w:rPr>
        <w:t xml:space="preserve">            - </w:t>
      </w:r>
      <w:r w:rsidRPr="00F11966">
        <w:t>A2_EVENT</w:t>
      </w:r>
    </w:p>
    <w:p w14:paraId="129F0945"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E6BFE22" w14:textId="017F0B72" w:rsidR="000A4669" w:rsidRDefault="000A4669" w:rsidP="000A4669">
      <w:pPr>
        <w:pStyle w:val="PL"/>
        <w:rPr>
          <w:lang w:val="en-US"/>
        </w:rPr>
      </w:pPr>
      <w:r>
        <w:rPr>
          <w:lang w:val="en-US"/>
        </w:rPr>
        <w:t xml:space="preserve">      description: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5.6.3.11-1</w:t>
      </w:r>
    </w:p>
    <w:p w14:paraId="50013797" w14:textId="77777777" w:rsidR="000A4669" w:rsidRDefault="000A4669" w:rsidP="00E574B8">
      <w:pPr>
        <w:pStyle w:val="PL"/>
        <w:rPr>
          <w:rFonts w:eastAsia="SimSun"/>
          <w:lang w:val="en-US"/>
        </w:rPr>
      </w:pPr>
    </w:p>
    <w:p w14:paraId="7A33596E"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1EFAC819" w14:textId="77777777" w:rsidR="00E574B8" w:rsidRPr="00F11966" w:rsidRDefault="00E574B8" w:rsidP="00E574B8">
      <w:pPr>
        <w:pStyle w:val="PL"/>
        <w:rPr>
          <w:rFonts w:eastAsia="SimSun"/>
          <w:lang w:val="en-US"/>
        </w:rPr>
      </w:pPr>
      <w:r w:rsidRPr="00F11966">
        <w:rPr>
          <w:rFonts w:eastAsia="SimSun"/>
          <w:lang w:val="en-US"/>
        </w:rPr>
        <w:t xml:space="preserve">      anyOf:</w:t>
      </w:r>
    </w:p>
    <w:p w14:paraId="15DB39B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6427BD3" w14:textId="77777777" w:rsidR="00E574B8" w:rsidRPr="00F11966" w:rsidRDefault="00E574B8" w:rsidP="00E574B8">
      <w:pPr>
        <w:pStyle w:val="PL"/>
        <w:rPr>
          <w:rFonts w:eastAsia="SimSun"/>
          <w:lang w:val="en-US"/>
        </w:rPr>
      </w:pPr>
      <w:r w:rsidRPr="00F11966">
        <w:rPr>
          <w:rFonts w:eastAsia="SimSun"/>
          <w:lang w:val="en-US"/>
        </w:rPr>
        <w:t xml:space="preserve">          enum:</w:t>
      </w:r>
    </w:p>
    <w:p w14:paraId="0F950CAC" w14:textId="77777777" w:rsidR="00E574B8" w:rsidRPr="00F11966" w:rsidRDefault="00E574B8" w:rsidP="00E574B8">
      <w:pPr>
        <w:pStyle w:val="PL"/>
      </w:pPr>
      <w:r w:rsidRPr="00F11966">
        <w:rPr>
          <w:rFonts w:eastAsia="SimSun"/>
          <w:lang w:val="en-US"/>
        </w:rPr>
        <w:t xml:space="preserve">            - </w:t>
      </w:r>
      <w:r w:rsidRPr="00F11966">
        <w:t>128</w:t>
      </w:r>
    </w:p>
    <w:p w14:paraId="6413CCBE" w14:textId="77777777" w:rsidR="00E574B8" w:rsidRPr="00F11966" w:rsidRDefault="00E574B8" w:rsidP="00E574B8">
      <w:pPr>
        <w:pStyle w:val="PL"/>
      </w:pPr>
      <w:r w:rsidRPr="00F11966">
        <w:rPr>
          <w:rFonts w:eastAsia="SimSun"/>
          <w:lang w:val="en-US"/>
        </w:rPr>
        <w:t xml:space="preserve">            - </w:t>
      </w:r>
      <w:r w:rsidRPr="00F11966">
        <w:t>256</w:t>
      </w:r>
    </w:p>
    <w:p w14:paraId="66A27FF2" w14:textId="77777777" w:rsidR="00E574B8" w:rsidRPr="00F11966" w:rsidRDefault="00E574B8" w:rsidP="00E574B8">
      <w:pPr>
        <w:pStyle w:val="PL"/>
      </w:pPr>
      <w:r w:rsidRPr="00F11966">
        <w:rPr>
          <w:rFonts w:eastAsia="SimSun"/>
          <w:lang w:val="en-US"/>
        </w:rPr>
        <w:t xml:space="preserve">            - </w:t>
      </w:r>
      <w:r w:rsidRPr="00F11966">
        <w:t>512</w:t>
      </w:r>
    </w:p>
    <w:p w14:paraId="0313487A" w14:textId="77777777" w:rsidR="00E574B8" w:rsidRPr="00F11966" w:rsidRDefault="00E574B8" w:rsidP="00E574B8">
      <w:pPr>
        <w:pStyle w:val="PL"/>
      </w:pPr>
      <w:r w:rsidRPr="00F11966">
        <w:rPr>
          <w:rFonts w:eastAsia="SimSun"/>
          <w:lang w:val="en-US"/>
        </w:rPr>
        <w:t xml:space="preserve">            - </w:t>
      </w:r>
      <w:r w:rsidRPr="00F11966">
        <w:t>1024</w:t>
      </w:r>
    </w:p>
    <w:p w14:paraId="15D01078" w14:textId="77777777" w:rsidR="00E574B8" w:rsidRPr="00F11966" w:rsidRDefault="00E574B8" w:rsidP="00E574B8">
      <w:pPr>
        <w:pStyle w:val="PL"/>
      </w:pPr>
      <w:r w:rsidRPr="00F11966">
        <w:rPr>
          <w:rFonts w:eastAsia="SimSun"/>
          <w:lang w:val="en-US"/>
        </w:rPr>
        <w:t xml:space="preserve">            - </w:t>
      </w:r>
      <w:r w:rsidRPr="00F11966">
        <w:t>2048</w:t>
      </w:r>
    </w:p>
    <w:p w14:paraId="6A147C26" w14:textId="77777777" w:rsidR="00E574B8" w:rsidRPr="00F11966" w:rsidRDefault="00E574B8" w:rsidP="00E574B8">
      <w:pPr>
        <w:pStyle w:val="PL"/>
      </w:pPr>
      <w:r w:rsidRPr="00F11966">
        <w:rPr>
          <w:rFonts w:eastAsia="SimSun"/>
          <w:lang w:val="en-US"/>
        </w:rPr>
        <w:t xml:space="preserve">            - </w:t>
      </w:r>
      <w:r w:rsidRPr="00F11966">
        <w:t>3072</w:t>
      </w:r>
    </w:p>
    <w:p w14:paraId="2EEBA342" w14:textId="77777777" w:rsidR="00E574B8" w:rsidRPr="00F11966" w:rsidRDefault="00E574B8" w:rsidP="00E574B8">
      <w:pPr>
        <w:pStyle w:val="PL"/>
      </w:pPr>
      <w:r w:rsidRPr="00F11966">
        <w:rPr>
          <w:rFonts w:eastAsia="SimSun"/>
          <w:lang w:val="en-US"/>
        </w:rPr>
        <w:t xml:space="preserve">            - </w:t>
      </w:r>
      <w:r w:rsidRPr="00F11966">
        <w:t>4096</w:t>
      </w:r>
    </w:p>
    <w:p w14:paraId="20E2F292" w14:textId="77777777" w:rsidR="00E574B8" w:rsidRPr="00F11966" w:rsidRDefault="00E574B8" w:rsidP="00E574B8">
      <w:pPr>
        <w:pStyle w:val="PL"/>
      </w:pPr>
      <w:r w:rsidRPr="00F11966">
        <w:rPr>
          <w:rFonts w:eastAsia="SimSun"/>
          <w:lang w:val="en-US"/>
        </w:rPr>
        <w:t xml:space="preserve">            - </w:t>
      </w:r>
      <w:r w:rsidRPr="00F11966">
        <w:t>6144</w:t>
      </w:r>
    </w:p>
    <w:p w14:paraId="3D808B7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C1A1AEF" w14:textId="01E6CC64" w:rsidR="000A4669" w:rsidRDefault="000A4669" w:rsidP="000A466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TS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5.6.3.12-1.</w:t>
      </w:r>
    </w:p>
    <w:p w14:paraId="70882ABF" w14:textId="77777777" w:rsidR="000A4669" w:rsidRDefault="000A4669" w:rsidP="000A4669">
      <w:pPr>
        <w:pStyle w:val="PL"/>
        <w:rPr>
          <w:lang w:val="en-US"/>
        </w:rPr>
      </w:pPr>
    </w:p>
    <w:p w14:paraId="0773A9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7B30E599" w14:textId="77777777" w:rsidR="00E574B8" w:rsidRPr="00F11966" w:rsidRDefault="00E574B8" w:rsidP="00E574B8">
      <w:pPr>
        <w:pStyle w:val="PL"/>
        <w:rPr>
          <w:rFonts w:eastAsia="SimSun"/>
          <w:lang w:val="en-US"/>
        </w:rPr>
      </w:pPr>
      <w:r w:rsidRPr="00F11966">
        <w:rPr>
          <w:rFonts w:eastAsia="SimSun"/>
          <w:lang w:val="en-US"/>
        </w:rPr>
        <w:t xml:space="preserve">      anyOf:</w:t>
      </w:r>
    </w:p>
    <w:p w14:paraId="1DE5074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543F5F" w14:textId="77777777" w:rsidR="00E574B8" w:rsidRPr="00F11966" w:rsidRDefault="00E574B8" w:rsidP="00E574B8">
      <w:pPr>
        <w:pStyle w:val="PL"/>
        <w:rPr>
          <w:rFonts w:eastAsia="SimSun"/>
          <w:lang w:val="en-US"/>
        </w:rPr>
      </w:pPr>
      <w:r w:rsidRPr="00F11966">
        <w:rPr>
          <w:rFonts w:eastAsia="SimSun"/>
          <w:lang w:val="en-US"/>
        </w:rPr>
        <w:t xml:space="preserve">          enum:</w:t>
      </w:r>
    </w:p>
    <w:p w14:paraId="19101BE5" w14:textId="77777777" w:rsidR="00E574B8" w:rsidRPr="00F11966" w:rsidRDefault="00E574B8" w:rsidP="00E574B8">
      <w:pPr>
        <w:pStyle w:val="PL"/>
      </w:pPr>
      <w:r w:rsidRPr="00F11966">
        <w:rPr>
          <w:rFonts w:eastAsia="SimSun"/>
          <w:lang w:val="en-US"/>
        </w:rPr>
        <w:t xml:space="preserve">            - </w:t>
      </w:r>
      <w:r w:rsidRPr="00F11966">
        <w:t>600</w:t>
      </w:r>
    </w:p>
    <w:p w14:paraId="1A0AE7C0" w14:textId="77777777" w:rsidR="00E574B8" w:rsidRPr="00F11966" w:rsidRDefault="00E574B8" w:rsidP="00E574B8">
      <w:pPr>
        <w:pStyle w:val="PL"/>
      </w:pPr>
      <w:r w:rsidRPr="00F11966">
        <w:rPr>
          <w:rFonts w:eastAsia="SimSun"/>
          <w:lang w:val="en-US"/>
        </w:rPr>
        <w:t xml:space="preserve">            - </w:t>
      </w:r>
      <w:r w:rsidRPr="00F11966">
        <w:t>1200</w:t>
      </w:r>
    </w:p>
    <w:p w14:paraId="2F697623" w14:textId="77777777" w:rsidR="00E574B8" w:rsidRPr="00F11966" w:rsidRDefault="00E574B8" w:rsidP="00E574B8">
      <w:pPr>
        <w:pStyle w:val="PL"/>
      </w:pPr>
      <w:r w:rsidRPr="00F11966">
        <w:rPr>
          <w:rFonts w:eastAsia="SimSun"/>
          <w:lang w:val="en-US"/>
        </w:rPr>
        <w:lastRenderedPageBreak/>
        <w:t xml:space="preserve">            - </w:t>
      </w:r>
      <w:r w:rsidRPr="00F11966">
        <w:t>2400</w:t>
      </w:r>
    </w:p>
    <w:p w14:paraId="7BE5D7D4" w14:textId="77777777" w:rsidR="00E574B8" w:rsidRPr="00F11966" w:rsidRDefault="00E574B8" w:rsidP="00E574B8">
      <w:pPr>
        <w:pStyle w:val="PL"/>
      </w:pPr>
      <w:r w:rsidRPr="00F11966">
        <w:rPr>
          <w:rFonts w:eastAsia="SimSun"/>
          <w:lang w:val="en-US"/>
        </w:rPr>
        <w:t xml:space="preserve">            - </w:t>
      </w:r>
      <w:r w:rsidRPr="00F11966">
        <w:t>3600</w:t>
      </w:r>
    </w:p>
    <w:p w14:paraId="3B95EC48" w14:textId="77777777" w:rsidR="00E574B8" w:rsidRPr="00F11966" w:rsidRDefault="00E574B8" w:rsidP="00E574B8">
      <w:pPr>
        <w:pStyle w:val="PL"/>
      </w:pPr>
      <w:r w:rsidRPr="00F11966">
        <w:rPr>
          <w:rFonts w:eastAsia="SimSun"/>
          <w:lang w:val="en-US"/>
        </w:rPr>
        <w:t xml:space="preserve">            - </w:t>
      </w:r>
      <w:r w:rsidRPr="00F11966">
        <w:t>5400</w:t>
      </w:r>
    </w:p>
    <w:p w14:paraId="01966133" w14:textId="77777777" w:rsidR="00E574B8" w:rsidRPr="00F11966" w:rsidRDefault="00E574B8" w:rsidP="00E574B8">
      <w:pPr>
        <w:pStyle w:val="PL"/>
      </w:pPr>
      <w:r w:rsidRPr="00F11966">
        <w:rPr>
          <w:rFonts w:eastAsia="SimSun"/>
          <w:lang w:val="en-US"/>
        </w:rPr>
        <w:t xml:space="preserve">            - </w:t>
      </w:r>
      <w:r w:rsidRPr="00F11966">
        <w:t>7200</w:t>
      </w:r>
    </w:p>
    <w:p w14:paraId="011B893E"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36940C8" w14:textId="0E3BBFBF" w:rsidR="000A4669" w:rsidRDefault="000A4669" w:rsidP="000A4669">
      <w:pPr>
        <w:pStyle w:val="PL"/>
      </w:pPr>
      <w:r>
        <w:rPr>
          <w:lang w:val="en-US"/>
        </w:rPr>
        <w:t xml:space="preserve">      description: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5.6.3.12-1.</w:t>
      </w:r>
    </w:p>
    <w:p w14:paraId="57E718A3" w14:textId="77777777" w:rsidR="000A4669" w:rsidRDefault="000A4669" w:rsidP="000A4669">
      <w:pPr>
        <w:pStyle w:val="PL"/>
        <w:rPr>
          <w:lang w:val="en-US"/>
        </w:rPr>
      </w:pPr>
    </w:p>
    <w:p w14:paraId="186CCD5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10E6254" w14:textId="77777777" w:rsidR="00E574B8" w:rsidRPr="00F11966" w:rsidRDefault="00E574B8" w:rsidP="00E574B8">
      <w:pPr>
        <w:pStyle w:val="PL"/>
        <w:rPr>
          <w:rFonts w:eastAsia="SimSun"/>
          <w:lang w:val="en-US"/>
        </w:rPr>
      </w:pPr>
      <w:r w:rsidRPr="00F11966">
        <w:rPr>
          <w:rFonts w:eastAsia="SimSun"/>
          <w:lang w:val="en-US"/>
        </w:rPr>
        <w:t xml:space="preserve">      anyOf:</w:t>
      </w:r>
    </w:p>
    <w:p w14:paraId="3FDEE1EE"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48E4C80" w14:textId="77777777" w:rsidR="00E574B8" w:rsidRPr="00F11966" w:rsidRDefault="00E574B8" w:rsidP="00E574B8">
      <w:pPr>
        <w:pStyle w:val="PL"/>
        <w:rPr>
          <w:rFonts w:eastAsia="SimSun"/>
          <w:lang w:val="en-US"/>
        </w:rPr>
      </w:pPr>
      <w:r w:rsidRPr="00F11966">
        <w:rPr>
          <w:rFonts w:eastAsia="SimSun"/>
          <w:lang w:val="en-US"/>
        </w:rPr>
        <w:t xml:space="preserve">          enum:</w:t>
      </w:r>
    </w:p>
    <w:p w14:paraId="4219B559"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6F4EF1EB" w14:textId="77777777" w:rsidR="00E574B8" w:rsidRPr="00F11966" w:rsidRDefault="00E574B8" w:rsidP="00E574B8">
      <w:pPr>
        <w:pStyle w:val="PL"/>
      </w:pPr>
      <w:r w:rsidRPr="00F11966">
        <w:rPr>
          <w:rFonts w:eastAsia="SimSun"/>
          <w:lang w:val="en-US"/>
        </w:rPr>
        <w:t xml:space="preserve">            - </w:t>
      </w:r>
      <w:r w:rsidRPr="00F11966">
        <w:t>E_CELL_ID</w:t>
      </w:r>
    </w:p>
    <w:p w14:paraId="42A3B55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54280B5" w14:textId="2537AFD5" w:rsidR="000A4669" w:rsidRDefault="000A4669" w:rsidP="000A4669">
      <w:pPr>
        <w:pStyle w:val="PL"/>
        <w:rPr>
          <w:lang w:val="en-US"/>
        </w:rPr>
      </w:pPr>
      <w:r>
        <w:rPr>
          <w:lang w:val="en-US"/>
        </w:rPr>
        <w:t xml:space="preserve">      description: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5.6.3.13-1</w:t>
      </w:r>
      <w:r>
        <w:t>.</w:t>
      </w:r>
    </w:p>
    <w:p w14:paraId="73507DA3" w14:textId="77777777" w:rsidR="000A4669" w:rsidRDefault="000A4669" w:rsidP="000A4669">
      <w:pPr>
        <w:pStyle w:val="PL"/>
        <w:rPr>
          <w:lang w:val="en-US"/>
        </w:rPr>
      </w:pPr>
    </w:p>
    <w:p w14:paraId="1D71875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2761737D" w14:textId="77777777" w:rsidR="00E574B8" w:rsidRPr="00F11966" w:rsidRDefault="00E574B8" w:rsidP="00E574B8">
      <w:pPr>
        <w:pStyle w:val="PL"/>
        <w:rPr>
          <w:rFonts w:eastAsia="SimSun"/>
          <w:lang w:val="en-US"/>
        </w:rPr>
      </w:pPr>
      <w:r w:rsidRPr="00F11966">
        <w:rPr>
          <w:rFonts w:eastAsia="SimSun"/>
          <w:lang w:val="en-US"/>
        </w:rPr>
        <w:t xml:space="preserve">      anyOf:</w:t>
      </w:r>
    </w:p>
    <w:p w14:paraId="6098514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E7427CE" w14:textId="77777777" w:rsidR="00E574B8" w:rsidRPr="00F11966" w:rsidRDefault="00E574B8" w:rsidP="00E574B8">
      <w:pPr>
        <w:pStyle w:val="PL"/>
        <w:rPr>
          <w:rFonts w:eastAsia="SimSun"/>
          <w:lang w:val="en-US"/>
        </w:rPr>
      </w:pPr>
      <w:r w:rsidRPr="00F11966">
        <w:rPr>
          <w:rFonts w:eastAsia="SimSun"/>
          <w:lang w:val="en-US"/>
        </w:rPr>
        <w:t xml:space="preserve">          enum:</w:t>
      </w:r>
    </w:p>
    <w:p w14:paraId="5927D716"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68734B3E" w14:textId="77777777" w:rsidR="00E574B8" w:rsidRPr="00F11966" w:rsidRDefault="00E574B8" w:rsidP="00E574B8">
      <w:pPr>
        <w:pStyle w:val="PL"/>
      </w:pPr>
      <w:r w:rsidRPr="00F11966">
        <w:rPr>
          <w:rFonts w:eastAsia="SimSun"/>
          <w:lang w:val="en-US"/>
        </w:rPr>
        <w:t xml:space="preserve">            - </w:t>
      </w:r>
      <w:r w:rsidRPr="00F11966">
        <w:t>1280</w:t>
      </w:r>
    </w:p>
    <w:p w14:paraId="2A1A8B13" w14:textId="77777777" w:rsidR="00E574B8" w:rsidRPr="00F11966" w:rsidRDefault="00E574B8" w:rsidP="00E574B8">
      <w:pPr>
        <w:pStyle w:val="PL"/>
      </w:pPr>
      <w:r w:rsidRPr="00F11966">
        <w:rPr>
          <w:rFonts w:eastAsia="SimSun"/>
          <w:lang w:val="en-US"/>
        </w:rPr>
        <w:t xml:space="preserve">            - </w:t>
      </w:r>
      <w:r w:rsidRPr="00F11966">
        <w:t>2048</w:t>
      </w:r>
    </w:p>
    <w:p w14:paraId="575633EA" w14:textId="77777777" w:rsidR="00E574B8" w:rsidRPr="00F11966" w:rsidRDefault="00E574B8" w:rsidP="00E574B8">
      <w:pPr>
        <w:pStyle w:val="PL"/>
      </w:pPr>
      <w:r w:rsidRPr="00F11966">
        <w:rPr>
          <w:rFonts w:eastAsia="SimSun"/>
          <w:lang w:val="en-US"/>
        </w:rPr>
        <w:t xml:space="preserve">            - </w:t>
      </w:r>
      <w:r w:rsidRPr="00F11966">
        <w:t>2560</w:t>
      </w:r>
    </w:p>
    <w:p w14:paraId="211273F2" w14:textId="77777777" w:rsidR="00E574B8" w:rsidRPr="00F11966" w:rsidRDefault="00E574B8" w:rsidP="00E574B8">
      <w:pPr>
        <w:pStyle w:val="PL"/>
      </w:pPr>
      <w:r w:rsidRPr="00F11966">
        <w:rPr>
          <w:rFonts w:eastAsia="SimSun"/>
          <w:lang w:val="en-US"/>
        </w:rPr>
        <w:t xml:space="preserve">            - </w:t>
      </w:r>
      <w:r w:rsidRPr="00F11966">
        <w:t>5120</w:t>
      </w:r>
    </w:p>
    <w:p w14:paraId="5BF6DFE2" w14:textId="77777777" w:rsidR="00E574B8" w:rsidRPr="00F11966" w:rsidRDefault="00E574B8" w:rsidP="00E574B8">
      <w:pPr>
        <w:pStyle w:val="PL"/>
      </w:pPr>
      <w:r w:rsidRPr="00F11966">
        <w:rPr>
          <w:rFonts w:eastAsia="SimSun"/>
          <w:lang w:val="en-US"/>
        </w:rPr>
        <w:t xml:space="preserve">            - </w:t>
      </w:r>
      <w:r w:rsidRPr="00F11966">
        <w:t>10240</w:t>
      </w:r>
    </w:p>
    <w:p w14:paraId="28F7BA31"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42AEC28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1F4699" w14:textId="6461345D" w:rsidR="000A4669" w:rsidRDefault="000A4669" w:rsidP="000A4669">
      <w:pPr>
        <w:pStyle w:val="PL"/>
      </w:pPr>
      <w:r>
        <w:rPr>
          <w:lang w:val="en-US"/>
        </w:rPr>
        <w:t xml:space="preserve">      description: </w:t>
      </w:r>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5.6.3.15-1.</w:t>
      </w:r>
    </w:p>
    <w:p w14:paraId="4AE40996" w14:textId="77777777" w:rsidR="000A4669" w:rsidRDefault="000A4669" w:rsidP="000A4669">
      <w:pPr>
        <w:pStyle w:val="PL"/>
        <w:rPr>
          <w:lang w:val="en-US"/>
        </w:rPr>
      </w:pPr>
    </w:p>
    <w:p w14:paraId="45691E3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6CB80847" w14:textId="77777777" w:rsidR="00E574B8" w:rsidRPr="00F11966" w:rsidRDefault="00E574B8" w:rsidP="00E574B8">
      <w:pPr>
        <w:pStyle w:val="PL"/>
        <w:rPr>
          <w:rFonts w:eastAsia="SimSun"/>
          <w:lang w:val="en-US"/>
        </w:rPr>
      </w:pPr>
      <w:r w:rsidRPr="00F11966">
        <w:rPr>
          <w:rFonts w:eastAsia="SimSun"/>
          <w:lang w:val="en-US"/>
        </w:rPr>
        <w:t xml:space="preserve">      anyOf:</w:t>
      </w:r>
    </w:p>
    <w:p w14:paraId="6B227AC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4CC6521" w14:textId="77777777" w:rsidR="00E574B8" w:rsidRPr="00F11966" w:rsidRDefault="00E574B8" w:rsidP="00E574B8">
      <w:pPr>
        <w:pStyle w:val="PL"/>
        <w:rPr>
          <w:rFonts w:eastAsia="SimSun"/>
          <w:lang w:val="en-US"/>
        </w:rPr>
      </w:pPr>
      <w:r w:rsidRPr="00F11966">
        <w:rPr>
          <w:rFonts w:eastAsia="SimSun"/>
          <w:lang w:val="en-US"/>
        </w:rPr>
        <w:t xml:space="preserve">          enum:</w:t>
      </w:r>
    </w:p>
    <w:p w14:paraId="5050782E"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A1F6AB5" w14:textId="77777777" w:rsidR="00E574B8" w:rsidRPr="00F11966" w:rsidRDefault="00E574B8" w:rsidP="00E574B8">
      <w:pPr>
        <w:pStyle w:val="PL"/>
      </w:pPr>
      <w:r w:rsidRPr="00F11966">
        <w:rPr>
          <w:rFonts w:eastAsia="SimSun"/>
          <w:lang w:val="en-US"/>
        </w:rPr>
        <w:t xml:space="preserve">            - </w:t>
      </w:r>
      <w:r w:rsidRPr="00F11966">
        <w:t>1280</w:t>
      </w:r>
    </w:p>
    <w:p w14:paraId="624D6E1B" w14:textId="77777777" w:rsidR="00E574B8" w:rsidRPr="00F11966" w:rsidRDefault="00E574B8" w:rsidP="00E574B8">
      <w:pPr>
        <w:pStyle w:val="PL"/>
      </w:pPr>
      <w:r w:rsidRPr="00F11966">
        <w:rPr>
          <w:rFonts w:eastAsia="SimSun"/>
          <w:lang w:val="en-US"/>
        </w:rPr>
        <w:t xml:space="preserve">            - </w:t>
      </w:r>
      <w:r w:rsidRPr="00F11966">
        <w:t>2048</w:t>
      </w:r>
    </w:p>
    <w:p w14:paraId="4F85DF2B" w14:textId="77777777" w:rsidR="00E574B8" w:rsidRPr="00F11966" w:rsidRDefault="00E574B8" w:rsidP="00E574B8">
      <w:pPr>
        <w:pStyle w:val="PL"/>
      </w:pPr>
      <w:r w:rsidRPr="00F11966">
        <w:rPr>
          <w:rFonts w:eastAsia="SimSun"/>
          <w:lang w:val="en-US"/>
        </w:rPr>
        <w:t xml:space="preserve">            - </w:t>
      </w:r>
      <w:r w:rsidRPr="00F11966">
        <w:t>2560</w:t>
      </w:r>
    </w:p>
    <w:p w14:paraId="5DCF5AE6" w14:textId="77777777" w:rsidR="00E574B8" w:rsidRPr="00F11966" w:rsidRDefault="00E574B8" w:rsidP="00E574B8">
      <w:pPr>
        <w:pStyle w:val="PL"/>
      </w:pPr>
      <w:r w:rsidRPr="00F11966">
        <w:rPr>
          <w:rFonts w:eastAsia="SimSun"/>
          <w:lang w:val="en-US"/>
        </w:rPr>
        <w:t xml:space="preserve">            - </w:t>
      </w:r>
      <w:r w:rsidRPr="00F11966">
        <w:t>5120</w:t>
      </w:r>
    </w:p>
    <w:p w14:paraId="76DF0111" w14:textId="77777777" w:rsidR="00E574B8" w:rsidRPr="00F11966" w:rsidRDefault="00E574B8" w:rsidP="00E574B8">
      <w:pPr>
        <w:pStyle w:val="PL"/>
      </w:pPr>
      <w:r w:rsidRPr="00F11966">
        <w:rPr>
          <w:rFonts w:eastAsia="SimSun"/>
          <w:lang w:val="en-US"/>
        </w:rPr>
        <w:t xml:space="preserve">            - </w:t>
      </w:r>
      <w:r w:rsidRPr="00F11966">
        <w:t>10240</w:t>
      </w:r>
    </w:p>
    <w:p w14:paraId="6438EF5F"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7743F5A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7274743" w14:textId="0022BBE7" w:rsidR="000A4669" w:rsidRDefault="000A4669" w:rsidP="000A4669">
      <w:pPr>
        <w:pStyle w:val="PL"/>
        <w:rPr>
          <w:lang w:val="en-US"/>
        </w:rPr>
      </w:pPr>
      <w:r>
        <w:rPr>
          <w:lang w:val="en-US"/>
        </w:rPr>
        <w:t xml:space="preserve">      description: </w:t>
      </w:r>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5.6.3.16-1</w:t>
      </w:r>
      <w:r>
        <w:t>.</w:t>
      </w:r>
    </w:p>
    <w:p w14:paraId="05335E29" w14:textId="77777777" w:rsidR="00BE7AB2" w:rsidRDefault="00BE7AB2" w:rsidP="00BE7AB2">
      <w:pPr>
        <w:pStyle w:val="PL"/>
        <w:rPr>
          <w:lang w:val="en-US"/>
        </w:rPr>
      </w:pPr>
    </w:p>
    <w:p w14:paraId="1EB00CC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62E63B5A" w14:textId="77777777" w:rsidR="00BE7AB2" w:rsidRPr="00F11966" w:rsidRDefault="00BE7AB2" w:rsidP="00BE7AB2">
      <w:pPr>
        <w:pStyle w:val="PL"/>
        <w:rPr>
          <w:rFonts w:eastAsia="SimSun"/>
          <w:lang w:val="en-US"/>
        </w:rPr>
      </w:pPr>
      <w:r w:rsidRPr="00F11966">
        <w:rPr>
          <w:rFonts w:eastAsia="SimSun"/>
          <w:lang w:val="en-US"/>
        </w:rPr>
        <w:t xml:space="preserve">      anyOf:</w:t>
      </w:r>
    </w:p>
    <w:p w14:paraId="357FD379"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03E09264" w14:textId="77777777" w:rsidR="00BE7AB2" w:rsidRPr="00F11966" w:rsidRDefault="00BE7AB2" w:rsidP="00BE7AB2">
      <w:pPr>
        <w:pStyle w:val="PL"/>
        <w:rPr>
          <w:rFonts w:eastAsia="SimSun"/>
          <w:lang w:val="en-US"/>
        </w:rPr>
      </w:pPr>
      <w:r w:rsidRPr="00F11966">
        <w:rPr>
          <w:rFonts w:eastAsia="SimSun"/>
          <w:lang w:val="en-US"/>
        </w:rPr>
        <w:t xml:space="preserve">          enum:</w:t>
      </w:r>
    </w:p>
    <w:p w14:paraId="595CBA1A"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555C64FD"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549B2D2E"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60210D6F"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6F0D3F5A"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A444C57"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59318E21"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5D2670BD"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26BFD9F4"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29193092"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46691D17"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498DE335" w14:textId="77777777" w:rsidR="00BE7AB2" w:rsidRPr="00F11966" w:rsidRDefault="00BE7AB2" w:rsidP="00BE7AB2">
      <w:pPr>
        <w:pStyle w:val="PL"/>
      </w:pPr>
      <w:r w:rsidRPr="00F11966">
        <w:rPr>
          <w:rFonts w:eastAsia="SimSun"/>
          <w:lang w:val="en-US"/>
        </w:rPr>
        <w:t xml:space="preserve">            - </w:t>
      </w:r>
      <w:r w:rsidRPr="00F11966">
        <w:t>360000</w:t>
      </w:r>
    </w:p>
    <w:p w14:paraId="635238A6" w14:textId="77777777" w:rsidR="00BE7AB2" w:rsidRPr="00F11966" w:rsidRDefault="00BE7AB2" w:rsidP="00BE7AB2">
      <w:pPr>
        <w:pStyle w:val="PL"/>
      </w:pPr>
      <w:r w:rsidRPr="00F11966">
        <w:rPr>
          <w:rFonts w:eastAsia="SimSun"/>
          <w:lang w:val="en-US"/>
        </w:rPr>
        <w:t xml:space="preserve">            - </w:t>
      </w:r>
      <w:r w:rsidRPr="00F11966">
        <w:t>720000</w:t>
      </w:r>
    </w:p>
    <w:p w14:paraId="645434AF" w14:textId="77777777" w:rsidR="00BE7AB2" w:rsidRPr="00F11966" w:rsidRDefault="00BE7AB2" w:rsidP="00BE7AB2">
      <w:pPr>
        <w:pStyle w:val="PL"/>
      </w:pPr>
      <w:r w:rsidRPr="00F11966">
        <w:rPr>
          <w:rFonts w:eastAsia="SimSun"/>
          <w:lang w:val="en-US"/>
        </w:rPr>
        <w:t xml:space="preserve">            - </w:t>
      </w:r>
      <w:r w:rsidRPr="00F11966">
        <w:t>1800000</w:t>
      </w:r>
    </w:p>
    <w:p w14:paraId="0D760B7F" w14:textId="77777777" w:rsidR="00BE7AB2" w:rsidRPr="00F11966" w:rsidRDefault="00BE7AB2" w:rsidP="00BE7AB2">
      <w:pPr>
        <w:pStyle w:val="PL"/>
      </w:pPr>
      <w:r w:rsidRPr="00F11966">
        <w:rPr>
          <w:rFonts w:eastAsia="SimSun"/>
          <w:lang w:val="en-US"/>
        </w:rPr>
        <w:t xml:space="preserve">            - </w:t>
      </w:r>
      <w:r w:rsidRPr="00F11966">
        <w:t>3600000</w:t>
      </w:r>
    </w:p>
    <w:p w14:paraId="04A3CC86"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ED66C48" w14:textId="4F8F3C1F" w:rsidR="000A4669" w:rsidRDefault="000A4669" w:rsidP="000A4669">
      <w:pPr>
        <w:pStyle w:val="PL"/>
        <w:rPr>
          <w:lang w:val="en-US"/>
        </w:rPr>
      </w:pPr>
      <w:r>
        <w:rPr>
          <w:lang w:val="en-US"/>
        </w:rPr>
        <w:t xml:space="preserve">      description: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17</w:t>
      </w:r>
      <w:r w:rsidRPr="00F11966">
        <w:t>-1</w:t>
      </w:r>
    </w:p>
    <w:p w14:paraId="1AE9EBCD" w14:textId="77777777" w:rsidR="00BE7AB2" w:rsidRDefault="00BE7AB2" w:rsidP="00BE7AB2">
      <w:pPr>
        <w:pStyle w:val="PL"/>
        <w:rPr>
          <w:lang w:val="en-US"/>
        </w:rPr>
      </w:pPr>
    </w:p>
    <w:p w14:paraId="1B07D70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16D06921" w14:textId="77777777" w:rsidR="00BE7AB2" w:rsidRPr="00F11966" w:rsidRDefault="00BE7AB2" w:rsidP="00BE7AB2">
      <w:pPr>
        <w:pStyle w:val="PL"/>
        <w:rPr>
          <w:rFonts w:eastAsia="SimSun"/>
          <w:lang w:val="en-US"/>
        </w:rPr>
      </w:pPr>
      <w:r w:rsidRPr="00F11966">
        <w:rPr>
          <w:rFonts w:eastAsia="SimSun"/>
          <w:lang w:val="en-US"/>
        </w:rPr>
        <w:t xml:space="preserve">      anyOf:</w:t>
      </w:r>
    </w:p>
    <w:p w14:paraId="545DE510" w14:textId="77777777" w:rsidR="00BE7AB2" w:rsidRPr="00F11966" w:rsidRDefault="00BE7AB2" w:rsidP="00BE7AB2">
      <w:pPr>
        <w:pStyle w:val="PL"/>
        <w:rPr>
          <w:rFonts w:eastAsia="SimSun"/>
          <w:lang w:val="en-US"/>
        </w:rPr>
      </w:pPr>
      <w:r w:rsidRPr="00F11966">
        <w:rPr>
          <w:rFonts w:eastAsia="SimSun"/>
          <w:lang w:val="en-US"/>
        </w:rPr>
        <w:lastRenderedPageBreak/>
        <w:t xml:space="preserve">        - type: string</w:t>
      </w:r>
    </w:p>
    <w:p w14:paraId="31297AFE" w14:textId="77777777" w:rsidR="00BE7AB2" w:rsidRPr="00F11966" w:rsidRDefault="00BE7AB2" w:rsidP="00BE7AB2">
      <w:pPr>
        <w:pStyle w:val="PL"/>
        <w:rPr>
          <w:rFonts w:eastAsia="SimSun"/>
          <w:lang w:val="en-US"/>
        </w:rPr>
      </w:pPr>
      <w:r w:rsidRPr="00F11966">
        <w:rPr>
          <w:rFonts w:eastAsia="SimSun"/>
          <w:lang w:val="en-US"/>
        </w:rPr>
        <w:t xml:space="preserve">          enum:</w:t>
      </w:r>
    </w:p>
    <w:p w14:paraId="1F60367F" w14:textId="77777777" w:rsidR="00BE7AB2" w:rsidRPr="00F11966" w:rsidRDefault="00BE7AB2" w:rsidP="00BE7AB2">
      <w:pPr>
        <w:pStyle w:val="PL"/>
      </w:pPr>
      <w:r w:rsidRPr="00F11966">
        <w:rPr>
          <w:rFonts w:eastAsia="SimSun"/>
          <w:lang w:val="en-US"/>
        </w:rPr>
        <w:t xml:space="preserve">            - </w:t>
      </w:r>
      <w:r w:rsidRPr="00F11966">
        <w:t>128</w:t>
      </w:r>
    </w:p>
    <w:p w14:paraId="49175FE8" w14:textId="77777777" w:rsidR="00BE7AB2" w:rsidRPr="00F11966" w:rsidRDefault="00BE7AB2" w:rsidP="00BE7AB2">
      <w:pPr>
        <w:pStyle w:val="PL"/>
      </w:pPr>
      <w:r w:rsidRPr="00F11966">
        <w:rPr>
          <w:rFonts w:eastAsia="SimSun"/>
          <w:lang w:val="en-US"/>
        </w:rPr>
        <w:t xml:space="preserve">            - </w:t>
      </w:r>
      <w:r w:rsidRPr="00F11966">
        <w:t>256</w:t>
      </w:r>
    </w:p>
    <w:p w14:paraId="20C722D9" w14:textId="77777777" w:rsidR="00BE7AB2" w:rsidRPr="00F11966" w:rsidRDefault="00BE7AB2" w:rsidP="00BE7AB2">
      <w:pPr>
        <w:pStyle w:val="PL"/>
      </w:pPr>
      <w:r w:rsidRPr="00F11966">
        <w:rPr>
          <w:rFonts w:eastAsia="SimSun"/>
          <w:lang w:val="en-US"/>
        </w:rPr>
        <w:t xml:space="preserve">            - </w:t>
      </w:r>
      <w:r w:rsidRPr="00F11966">
        <w:t>512</w:t>
      </w:r>
    </w:p>
    <w:p w14:paraId="129090F6" w14:textId="77777777" w:rsidR="00BE7AB2" w:rsidRPr="00F11966" w:rsidRDefault="00BE7AB2" w:rsidP="00BE7AB2">
      <w:pPr>
        <w:pStyle w:val="PL"/>
      </w:pPr>
      <w:r w:rsidRPr="00F11966">
        <w:rPr>
          <w:rFonts w:eastAsia="SimSun"/>
          <w:lang w:val="en-US"/>
        </w:rPr>
        <w:t xml:space="preserve">            - </w:t>
      </w:r>
      <w:r w:rsidRPr="00F11966">
        <w:t>1024</w:t>
      </w:r>
    </w:p>
    <w:p w14:paraId="4F15F4B3" w14:textId="77777777" w:rsidR="00BE7AB2" w:rsidRPr="00F11966" w:rsidRDefault="00BE7AB2" w:rsidP="00BE7AB2">
      <w:pPr>
        <w:pStyle w:val="PL"/>
      </w:pPr>
      <w:r w:rsidRPr="00F11966">
        <w:rPr>
          <w:rFonts w:eastAsia="SimSun"/>
          <w:lang w:val="en-US"/>
        </w:rPr>
        <w:t xml:space="preserve">            - </w:t>
      </w:r>
      <w:r w:rsidRPr="00F11966">
        <w:t>2048</w:t>
      </w:r>
    </w:p>
    <w:p w14:paraId="18594DDF" w14:textId="77777777" w:rsidR="00BE7AB2" w:rsidRPr="00F11966" w:rsidRDefault="00BE7AB2" w:rsidP="00BE7AB2">
      <w:pPr>
        <w:pStyle w:val="PL"/>
      </w:pPr>
      <w:r w:rsidRPr="00F11966">
        <w:rPr>
          <w:rFonts w:eastAsia="SimSun"/>
          <w:lang w:val="en-US"/>
        </w:rPr>
        <w:t xml:space="preserve">            - </w:t>
      </w:r>
      <w:r w:rsidRPr="00F11966">
        <w:t>3072</w:t>
      </w:r>
    </w:p>
    <w:p w14:paraId="350D2B7F" w14:textId="77777777" w:rsidR="00BE7AB2" w:rsidRPr="00F11966" w:rsidRDefault="00BE7AB2" w:rsidP="00BE7AB2">
      <w:pPr>
        <w:pStyle w:val="PL"/>
      </w:pPr>
      <w:r w:rsidRPr="00F11966">
        <w:rPr>
          <w:rFonts w:eastAsia="SimSun"/>
          <w:lang w:val="en-US"/>
        </w:rPr>
        <w:t xml:space="preserve">            - </w:t>
      </w:r>
      <w:r w:rsidRPr="00F11966">
        <w:t>4096</w:t>
      </w:r>
    </w:p>
    <w:p w14:paraId="554A658D" w14:textId="77777777" w:rsidR="00BE7AB2" w:rsidRDefault="00BE7AB2" w:rsidP="00BE7AB2">
      <w:pPr>
        <w:pStyle w:val="PL"/>
      </w:pPr>
      <w:r w:rsidRPr="00F11966">
        <w:rPr>
          <w:rFonts w:eastAsia="SimSun"/>
          <w:lang w:val="en-US"/>
        </w:rPr>
        <w:t xml:space="preserve">            - </w:t>
      </w:r>
      <w:r w:rsidRPr="00F11966">
        <w:t>6144</w:t>
      </w:r>
    </w:p>
    <w:p w14:paraId="2226B7D4" w14:textId="77777777" w:rsidR="00BE7AB2" w:rsidRDefault="00BE7AB2" w:rsidP="00BE7AB2">
      <w:pPr>
        <w:pStyle w:val="PL"/>
      </w:pPr>
      <w:r w:rsidRPr="00F11966">
        <w:rPr>
          <w:rFonts w:eastAsia="SimSun"/>
          <w:lang w:val="en-US"/>
        </w:rPr>
        <w:t xml:space="preserve">            - </w:t>
      </w:r>
      <w:r>
        <w:t>320</w:t>
      </w:r>
    </w:p>
    <w:p w14:paraId="4266FF2E" w14:textId="77777777" w:rsidR="00BE7AB2" w:rsidRDefault="00BE7AB2" w:rsidP="00BE7AB2">
      <w:pPr>
        <w:pStyle w:val="PL"/>
      </w:pPr>
      <w:r w:rsidRPr="00F11966">
        <w:rPr>
          <w:rFonts w:eastAsia="SimSun"/>
          <w:lang w:val="en-US"/>
        </w:rPr>
        <w:t xml:space="preserve">            - </w:t>
      </w:r>
      <w:r>
        <w:t>640</w:t>
      </w:r>
    </w:p>
    <w:p w14:paraId="04586646" w14:textId="77777777" w:rsidR="00BE7AB2" w:rsidRPr="00F11966" w:rsidRDefault="00BE7AB2" w:rsidP="00BE7AB2">
      <w:pPr>
        <w:pStyle w:val="PL"/>
      </w:pPr>
      <w:r w:rsidRPr="00F11966">
        <w:rPr>
          <w:rFonts w:eastAsia="SimSun"/>
          <w:lang w:val="en-US"/>
        </w:rPr>
        <w:t xml:space="preserve">            - </w:t>
      </w:r>
      <w:r w:rsidRPr="00F11966">
        <w:t>infinity</w:t>
      </w:r>
    </w:p>
    <w:p w14:paraId="4E5847B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0266D968" w14:textId="45025BBC" w:rsidR="000A4669" w:rsidRDefault="000A4669" w:rsidP="000A4669">
      <w:pPr>
        <w:pStyle w:val="PL"/>
        <w:rPr>
          <w:lang w:val="en-US"/>
        </w:rPr>
      </w:pPr>
      <w:r>
        <w:rPr>
          <w:lang w:val="en-US"/>
        </w:rPr>
        <w:t xml:space="preserve">      description: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Pr>
          <w:rFonts w:cs="Arial"/>
          <w:szCs w:val="18"/>
        </w:rPr>
        <w:t xml:space="preserve">See 3GPP </w:t>
      </w:r>
      <w:r w:rsidRPr="00F11966">
        <w:rPr>
          <w:rFonts w:cs="Arial"/>
          <w:szCs w:val="18"/>
        </w:rPr>
        <w:t>TS</w:t>
      </w:r>
      <w:r>
        <w:rPr>
          <w:lang w:val="en-US"/>
        </w:rPr>
        <w:t xml:space="preserve"> </w:t>
      </w:r>
      <w:r w:rsidRPr="00F11966">
        <w:rPr>
          <w:lang w:val="en-US"/>
        </w:rPr>
        <w:t>32.422 for further description of the values</w:t>
      </w:r>
      <w:r w:rsidRPr="00F11966">
        <w:rPr>
          <w:rFonts w:cs="Arial"/>
          <w:szCs w:val="18"/>
        </w:rPr>
        <w:t xml:space="preserve">. </w:t>
      </w:r>
      <w:r w:rsidRPr="00F11966">
        <w:t xml:space="preserve">It shall comply with </w:t>
      </w:r>
      <w:r>
        <w:t xml:space="preserve">the provisions defined in table </w:t>
      </w:r>
      <w:r w:rsidRPr="00F11966">
        <w:t>5.6.3.</w:t>
      </w:r>
      <w:r>
        <w:t>18</w:t>
      </w:r>
      <w:r w:rsidRPr="00F11966">
        <w:t>-1</w:t>
      </w:r>
      <w:r>
        <w:t>.</w:t>
      </w:r>
    </w:p>
    <w:p w14:paraId="2BC54CB2" w14:textId="77777777" w:rsidR="00BE7AB2" w:rsidRDefault="00BE7AB2" w:rsidP="00BE7AB2">
      <w:pPr>
        <w:pStyle w:val="PL"/>
        <w:rPr>
          <w:lang w:val="en-US"/>
        </w:rPr>
      </w:pPr>
    </w:p>
    <w:p w14:paraId="4B1C082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0D70AE10" w14:textId="77777777" w:rsidR="00BE7AB2" w:rsidRPr="00F11966" w:rsidRDefault="00BE7AB2" w:rsidP="00BE7AB2">
      <w:pPr>
        <w:pStyle w:val="PL"/>
        <w:rPr>
          <w:rFonts w:eastAsia="SimSun"/>
          <w:lang w:val="en-US"/>
        </w:rPr>
      </w:pPr>
      <w:r w:rsidRPr="00F11966">
        <w:rPr>
          <w:rFonts w:eastAsia="SimSun"/>
          <w:lang w:val="en-US"/>
        </w:rPr>
        <w:t xml:space="preserve">      anyOf:</w:t>
      </w:r>
    </w:p>
    <w:p w14:paraId="36D247A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C1368BF" w14:textId="77777777" w:rsidR="00BE7AB2" w:rsidRPr="00F11966" w:rsidRDefault="00BE7AB2" w:rsidP="00BE7AB2">
      <w:pPr>
        <w:pStyle w:val="PL"/>
        <w:rPr>
          <w:rFonts w:eastAsia="SimSun"/>
          <w:lang w:val="en-US"/>
        </w:rPr>
      </w:pPr>
      <w:r w:rsidRPr="00F11966">
        <w:rPr>
          <w:rFonts w:eastAsia="SimSun"/>
          <w:lang w:val="en-US"/>
        </w:rPr>
        <w:t xml:space="preserve">          enum:</w:t>
      </w:r>
    </w:p>
    <w:p w14:paraId="4FA63F21"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37D0A35D" w14:textId="77777777" w:rsidR="00BE7AB2" w:rsidRPr="00F11966" w:rsidRDefault="00BE7AB2" w:rsidP="00BE7AB2">
      <w:pPr>
        <w:pStyle w:val="PL"/>
      </w:pPr>
      <w:r w:rsidRPr="00F11966">
        <w:rPr>
          <w:rFonts w:eastAsia="SimSun"/>
          <w:lang w:val="en-US"/>
        </w:rPr>
        <w:t xml:space="preserve">            - </w:t>
      </w:r>
      <w:r w:rsidRPr="00F11966">
        <w:t>2048</w:t>
      </w:r>
    </w:p>
    <w:p w14:paraId="5A180079" w14:textId="77777777" w:rsidR="00BE7AB2" w:rsidRPr="00F11966" w:rsidRDefault="00BE7AB2" w:rsidP="00BE7AB2">
      <w:pPr>
        <w:pStyle w:val="PL"/>
      </w:pPr>
      <w:r w:rsidRPr="00F11966">
        <w:rPr>
          <w:rFonts w:eastAsia="SimSun"/>
          <w:lang w:val="en-US"/>
        </w:rPr>
        <w:t xml:space="preserve">            - </w:t>
      </w:r>
      <w:r w:rsidRPr="00F11966">
        <w:t>5120</w:t>
      </w:r>
    </w:p>
    <w:p w14:paraId="65D70C0E" w14:textId="77777777" w:rsidR="00BE7AB2" w:rsidRPr="00F11966" w:rsidRDefault="00BE7AB2" w:rsidP="00BE7AB2">
      <w:pPr>
        <w:pStyle w:val="PL"/>
      </w:pPr>
      <w:r w:rsidRPr="00F11966">
        <w:rPr>
          <w:rFonts w:eastAsia="SimSun"/>
          <w:lang w:val="en-US"/>
        </w:rPr>
        <w:t xml:space="preserve">            - </w:t>
      </w:r>
      <w:r w:rsidRPr="00F11966">
        <w:t>10240</w:t>
      </w:r>
    </w:p>
    <w:p w14:paraId="05F656B9"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56699E52"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E0368D7" w14:textId="068627CC" w:rsidR="000A4669" w:rsidRDefault="000A4669" w:rsidP="000A4669">
      <w:pPr>
        <w:pStyle w:val="PL"/>
        <w:rPr>
          <w:lang w:val="en-US"/>
        </w:rPr>
      </w:pPr>
      <w:r>
        <w:rPr>
          <w:lang w:val="en-US"/>
        </w:rPr>
        <w:t xml:space="preserve">      description: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CEB8296" w14:textId="77777777" w:rsidR="00BE7AB2" w:rsidRDefault="00BE7AB2" w:rsidP="00BE7AB2">
      <w:pPr>
        <w:pStyle w:val="PL"/>
        <w:rPr>
          <w:lang w:val="en-US"/>
        </w:rPr>
      </w:pPr>
    </w:p>
    <w:p w14:paraId="61FD835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5A39790" w14:textId="77777777" w:rsidR="00BE7AB2" w:rsidRPr="00F11966" w:rsidRDefault="00BE7AB2" w:rsidP="00BE7AB2">
      <w:pPr>
        <w:pStyle w:val="PL"/>
        <w:rPr>
          <w:rFonts w:eastAsia="SimSun"/>
          <w:lang w:val="en-US"/>
        </w:rPr>
      </w:pPr>
      <w:r w:rsidRPr="00F11966">
        <w:rPr>
          <w:rFonts w:eastAsia="SimSun"/>
          <w:lang w:val="en-US"/>
        </w:rPr>
        <w:t xml:space="preserve">      anyOf:</w:t>
      </w:r>
    </w:p>
    <w:p w14:paraId="7FFA40A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3E905D74" w14:textId="77777777" w:rsidR="00BE7AB2" w:rsidRPr="00F11966" w:rsidRDefault="00BE7AB2" w:rsidP="00BE7AB2">
      <w:pPr>
        <w:pStyle w:val="PL"/>
        <w:rPr>
          <w:rFonts w:eastAsia="SimSun"/>
          <w:lang w:val="en-US"/>
        </w:rPr>
      </w:pPr>
      <w:r w:rsidRPr="00F11966">
        <w:rPr>
          <w:rFonts w:eastAsia="SimSun"/>
          <w:lang w:val="en-US"/>
        </w:rPr>
        <w:t xml:space="preserve">          enum:</w:t>
      </w:r>
    </w:p>
    <w:p w14:paraId="435E09ED" w14:textId="77777777" w:rsidR="00BE7AB2" w:rsidRPr="00F11966" w:rsidRDefault="00BE7AB2" w:rsidP="00BE7AB2">
      <w:pPr>
        <w:pStyle w:val="PL"/>
      </w:pPr>
      <w:r w:rsidRPr="00F11966">
        <w:rPr>
          <w:rFonts w:eastAsia="SimSun"/>
          <w:lang w:val="en-US"/>
        </w:rPr>
        <w:t xml:space="preserve">            - </w:t>
      </w:r>
      <w:r w:rsidRPr="00F11966">
        <w:t>600</w:t>
      </w:r>
    </w:p>
    <w:p w14:paraId="09AF9A53" w14:textId="77777777" w:rsidR="00BE7AB2" w:rsidRPr="00F11966" w:rsidRDefault="00BE7AB2" w:rsidP="00BE7AB2">
      <w:pPr>
        <w:pStyle w:val="PL"/>
      </w:pPr>
      <w:r w:rsidRPr="00F11966">
        <w:rPr>
          <w:rFonts w:eastAsia="SimSun"/>
          <w:lang w:val="en-US"/>
        </w:rPr>
        <w:t xml:space="preserve">            - </w:t>
      </w:r>
      <w:r w:rsidRPr="00F11966">
        <w:t>1200</w:t>
      </w:r>
    </w:p>
    <w:p w14:paraId="30C011BC" w14:textId="77777777" w:rsidR="00BE7AB2" w:rsidRPr="00F11966" w:rsidRDefault="00BE7AB2" w:rsidP="00BE7AB2">
      <w:pPr>
        <w:pStyle w:val="PL"/>
      </w:pPr>
      <w:r w:rsidRPr="00F11966">
        <w:rPr>
          <w:rFonts w:eastAsia="SimSun"/>
          <w:lang w:val="en-US"/>
        </w:rPr>
        <w:t xml:space="preserve">            - </w:t>
      </w:r>
      <w:r w:rsidRPr="00F11966">
        <w:t>2400</w:t>
      </w:r>
    </w:p>
    <w:p w14:paraId="537519E2" w14:textId="77777777" w:rsidR="00BE7AB2" w:rsidRPr="00F11966" w:rsidRDefault="00BE7AB2" w:rsidP="00BE7AB2">
      <w:pPr>
        <w:pStyle w:val="PL"/>
      </w:pPr>
      <w:r w:rsidRPr="00F11966">
        <w:rPr>
          <w:rFonts w:eastAsia="SimSun"/>
          <w:lang w:val="en-US"/>
        </w:rPr>
        <w:t xml:space="preserve">            - </w:t>
      </w:r>
      <w:r w:rsidRPr="00F11966">
        <w:t>3600</w:t>
      </w:r>
    </w:p>
    <w:p w14:paraId="4E6EE2F8" w14:textId="77777777" w:rsidR="00BE7AB2" w:rsidRPr="00F11966" w:rsidRDefault="00BE7AB2" w:rsidP="00BE7AB2">
      <w:pPr>
        <w:pStyle w:val="PL"/>
      </w:pPr>
      <w:r w:rsidRPr="00F11966">
        <w:rPr>
          <w:rFonts w:eastAsia="SimSun"/>
          <w:lang w:val="en-US"/>
        </w:rPr>
        <w:t xml:space="preserve">            - </w:t>
      </w:r>
      <w:r w:rsidRPr="00F11966">
        <w:t>5400</w:t>
      </w:r>
    </w:p>
    <w:p w14:paraId="0F062534" w14:textId="77777777" w:rsidR="00BE7AB2" w:rsidRPr="00F11966" w:rsidRDefault="00BE7AB2" w:rsidP="00BE7AB2">
      <w:pPr>
        <w:pStyle w:val="PL"/>
      </w:pPr>
      <w:r w:rsidRPr="00F11966">
        <w:rPr>
          <w:rFonts w:eastAsia="SimSun"/>
          <w:lang w:val="en-US"/>
        </w:rPr>
        <w:t xml:space="preserve">            - </w:t>
      </w:r>
      <w:r w:rsidRPr="00F11966">
        <w:t>7200</w:t>
      </w:r>
    </w:p>
    <w:p w14:paraId="79CDFEF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AACE682" w14:textId="63B1712F" w:rsidR="000A4669" w:rsidRDefault="000A4669" w:rsidP="000A4669">
      <w:pPr>
        <w:pStyle w:val="PL"/>
        <w:rPr>
          <w:lang w:val="en-US"/>
        </w:rPr>
      </w:pPr>
      <w:r>
        <w:rPr>
          <w:lang w:val="en-US"/>
        </w:rPr>
        <w:t xml:space="preserve">      description: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20</w:t>
      </w:r>
      <w:r w:rsidRPr="00F11966">
        <w:t>-1.</w:t>
      </w:r>
    </w:p>
    <w:p w14:paraId="6EBA9FEB" w14:textId="77777777" w:rsidR="00E92CBF" w:rsidRPr="00F11966" w:rsidRDefault="00E92CBF" w:rsidP="00E92CBF">
      <w:pPr>
        <w:pStyle w:val="PL"/>
        <w:rPr>
          <w:lang w:val="en-US"/>
        </w:rPr>
      </w:pPr>
      <w:r w:rsidRPr="00F11966">
        <w:rPr>
          <w:lang w:val="en-US"/>
        </w:rPr>
        <w:t>#</w:t>
      </w:r>
    </w:p>
    <w:p w14:paraId="0895ED17" w14:textId="77777777" w:rsidR="00E92CBF" w:rsidRPr="00F11966" w:rsidRDefault="00E92CBF" w:rsidP="00E92CBF">
      <w:pPr>
        <w:pStyle w:val="PL"/>
        <w:rPr>
          <w:lang w:val="en-US"/>
        </w:rPr>
      </w:pPr>
      <w:r w:rsidRPr="00F11966">
        <w:rPr>
          <w:lang w:val="en-US"/>
        </w:rPr>
        <w:t># STRUCTURED DATA TYPES</w:t>
      </w:r>
    </w:p>
    <w:p w14:paraId="7AB5426D" w14:textId="77777777" w:rsidR="00E92CBF" w:rsidRPr="00F11966" w:rsidRDefault="00E92CBF" w:rsidP="00E92CBF">
      <w:pPr>
        <w:pStyle w:val="PL"/>
        <w:rPr>
          <w:lang w:val="en-US"/>
        </w:rPr>
      </w:pPr>
      <w:r w:rsidRPr="00F11966">
        <w:rPr>
          <w:lang w:val="en-US"/>
        </w:rPr>
        <w:t>#</w:t>
      </w:r>
    </w:p>
    <w:p w14:paraId="16C23CD9" w14:textId="77777777" w:rsidR="00E92CBF" w:rsidRPr="00F11966" w:rsidRDefault="00E92CBF" w:rsidP="00E92CBF">
      <w:pPr>
        <w:pStyle w:val="PL"/>
        <w:rPr>
          <w:lang w:val="en-US"/>
        </w:rPr>
      </w:pPr>
      <w:r w:rsidRPr="00F11966">
        <w:rPr>
          <w:lang w:val="en-US"/>
        </w:rPr>
        <w:t xml:space="preserve">    TraceData:</w:t>
      </w:r>
    </w:p>
    <w:p w14:paraId="34A4FE04" w14:textId="77777777" w:rsidR="00E92CBF" w:rsidRPr="00F11966" w:rsidRDefault="00E92CBF" w:rsidP="00E92CBF">
      <w:pPr>
        <w:pStyle w:val="PL"/>
        <w:rPr>
          <w:lang w:val="en-US"/>
        </w:rPr>
      </w:pPr>
      <w:r w:rsidRPr="00F11966">
        <w:rPr>
          <w:lang w:val="en-US"/>
        </w:rPr>
        <w:t xml:space="preserve">      type: object</w:t>
      </w:r>
    </w:p>
    <w:p w14:paraId="38B1A73C" w14:textId="77777777" w:rsidR="00E92CBF" w:rsidRPr="00F11966" w:rsidRDefault="00E92CBF" w:rsidP="00E92CBF">
      <w:pPr>
        <w:pStyle w:val="PL"/>
        <w:rPr>
          <w:lang w:val="en-US"/>
        </w:rPr>
      </w:pPr>
      <w:r w:rsidRPr="00F11966">
        <w:rPr>
          <w:lang w:val="en-US"/>
        </w:rPr>
        <w:t xml:space="preserve">      nullable: true</w:t>
      </w:r>
    </w:p>
    <w:p w14:paraId="12698317" w14:textId="77777777" w:rsidR="00E92CBF" w:rsidRPr="00F11966" w:rsidRDefault="00E92CBF" w:rsidP="00E92CBF">
      <w:pPr>
        <w:pStyle w:val="PL"/>
        <w:rPr>
          <w:lang w:val="en-US"/>
        </w:rPr>
      </w:pPr>
      <w:r w:rsidRPr="00F11966">
        <w:rPr>
          <w:lang w:val="en-US"/>
        </w:rPr>
        <w:t xml:space="preserve">      properties:</w:t>
      </w:r>
    </w:p>
    <w:p w14:paraId="74D6B81C" w14:textId="77777777" w:rsidR="00E92CBF" w:rsidRPr="00F11966" w:rsidRDefault="00E92CBF" w:rsidP="00E92CBF">
      <w:pPr>
        <w:pStyle w:val="PL"/>
        <w:rPr>
          <w:lang w:val="en-US"/>
        </w:rPr>
      </w:pPr>
      <w:r w:rsidRPr="00F11966">
        <w:rPr>
          <w:lang w:val="en-US"/>
        </w:rPr>
        <w:t xml:space="preserve">        traceRef:</w:t>
      </w:r>
    </w:p>
    <w:p w14:paraId="6C61F132" w14:textId="77777777" w:rsidR="00E92CBF" w:rsidRPr="00F11966" w:rsidRDefault="00E92CBF" w:rsidP="00E92CBF">
      <w:pPr>
        <w:pStyle w:val="PL"/>
      </w:pPr>
      <w:r w:rsidRPr="00F11966">
        <w:t xml:space="preserve">          type: string</w:t>
      </w:r>
    </w:p>
    <w:p w14:paraId="046F0214"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4C6A534B" w14:textId="5D8B2939"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 MNC and Trace ID as follows:&lt;MCC&gt;&lt;MNC&gt;-&lt;</w:t>
      </w:r>
      <w:r w:rsidRPr="00F11966">
        <w:rPr>
          <w:rFonts w:hint="eastAsia"/>
          <w:lang w:eastAsia="zh-CN"/>
        </w:rPr>
        <w:t>Trace ID</w:t>
      </w:r>
      <w:r w:rsidRPr="00F11966">
        <w:rPr>
          <w:lang w:eastAsia="zh-CN"/>
        </w:rPr>
        <w:t>&gt;</w:t>
      </w:r>
      <w:r w:rsidRPr="00F11966">
        <w:t>The Trace ID shall be encoded as a 3 octet string</w:t>
      </w:r>
      <w:r w:rsidRPr="00F11966">
        <w:rPr>
          <w:lang w:eastAsia="zh-CN"/>
        </w:rPr>
        <w:t xml:space="preserve"> in hexadecimal representation. Each character in the Trace ID string shall take a value of "0" to "9", "a" to "f" or "A" to "F" and shall represent 4 bits. The most significant character representing the 4 most significant bits of the Trace ID shall appear first in the string, and the character representing the 4 least significant bit of the Trace ID shall appear last in the string</w:t>
      </w:r>
      <w:r>
        <w:rPr>
          <w:lang w:eastAsia="zh-CN"/>
        </w:rPr>
        <w:t>.</w:t>
      </w:r>
    </w:p>
    <w:p w14:paraId="31AF76EF" w14:textId="77777777" w:rsidR="00E92CBF" w:rsidRPr="00F11966" w:rsidRDefault="00E92CBF" w:rsidP="00E92CBF">
      <w:pPr>
        <w:pStyle w:val="PL"/>
        <w:rPr>
          <w:lang w:val="en-US"/>
        </w:rPr>
      </w:pPr>
      <w:r w:rsidRPr="00F11966">
        <w:rPr>
          <w:lang w:val="en-US"/>
        </w:rPr>
        <w:t xml:space="preserve">        traceDepth:</w:t>
      </w:r>
    </w:p>
    <w:p w14:paraId="3372751C" w14:textId="77777777" w:rsidR="00E92CBF" w:rsidRPr="00F11966" w:rsidRDefault="00E92CBF" w:rsidP="00E92CBF">
      <w:pPr>
        <w:pStyle w:val="PL"/>
        <w:rPr>
          <w:lang w:val="en-US"/>
        </w:rPr>
      </w:pPr>
      <w:r w:rsidRPr="00F11966">
        <w:rPr>
          <w:lang w:val="en-US"/>
        </w:rPr>
        <w:t xml:space="preserve">          $ref: '#/components/schemas/TraceDepth'</w:t>
      </w:r>
    </w:p>
    <w:p w14:paraId="71CEA5BB" w14:textId="0AFB1617"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t xml:space="preserve">Trace Depth (see 3GPP TS </w:t>
      </w:r>
      <w:r w:rsidRPr="00F11966">
        <w:rPr>
          <w:rFonts w:hint="eastAsia"/>
          <w:lang w:eastAsia="zh-CN"/>
        </w:rPr>
        <w:t>32</w:t>
      </w:r>
      <w:r w:rsidRPr="00F11966">
        <w:t>.</w:t>
      </w:r>
      <w:r w:rsidRPr="00F11966">
        <w:rPr>
          <w:rFonts w:hint="eastAsia"/>
          <w:lang w:eastAsia="zh-CN"/>
        </w:rPr>
        <w:t>422</w:t>
      </w:r>
      <w:r>
        <w:rPr>
          <w:lang w:eastAsia="zh-CN"/>
        </w:rPr>
        <w:t>).</w:t>
      </w:r>
    </w:p>
    <w:p w14:paraId="4903752F" w14:textId="77777777" w:rsidR="00E92CBF" w:rsidRPr="00F11966" w:rsidRDefault="00E92CBF" w:rsidP="00E92CBF">
      <w:pPr>
        <w:pStyle w:val="PL"/>
        <w:rPr>
          <w:lang w:val="en-US"/>
        </w:rPr>
      </w:pPr>
      <w:r w:rsidRPr="00F11966">
        <w:rPr>
          <w:lang w:val="en-US"/>
        </w:rPr>
        <w:t xml:space="preserve">        neTypeList:</w:t>
      </w:r>
    </w:p>
    <w:p w14:paraId="24B366E4" w14:textId="77777777" w:rsidR="00E92CBF" w:rsidRPr="00F11966" w:rsidRDefault="00E92CBF" w:rsidP="00E92CBF">
      <w:pPr>
        <w:pStyle w:val="PL"/>
      </w:pPr>
      <w:r w:rsidRPr="00F11966">
        <w:rPr>
          <w:lang w:val="en-US"/>
        </w:rPr>
        <w:t xml:space="preserve">          </w:t>
      </w:r>
      <w:r w:rsidRPr="00F11966">
        <w:t>type: string</w:t>
      </w:r>
    </w:p>
    <w:p w14:paraId="117EF200"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6FB047A0" w14:textId="06086443"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r w:rsidRPr="00F11966">
        <w:t>Octets shal</w:t>
      </w:r>
      <w:r>
        <w:t xml:space="preserve">l be coded according to 3GPP TS </w:t>
      </w:r>
      <w:r w:rsidRPr="00F11966">
        <w:rPr>
          <w:rFonts w:hint="eastAsia"/>
          <w:lang w:eastAsia="zh-CN"/>
        </w:rPr>
        <w:t>32</w:t>
      </w:r>
      <w:r w:rsidRPr="00F11966">
        <w:t>.</w:t>
      </w:r>
      <w:r w:rsidRPr="00F11966">
        <w:rPr>
          <w:rFonts w:hint="eastAsia"/>
          <w:lang w:eastAsia="zh-CN"/>
        </w:rPr>
        <w:t>422</w:t>
      </w:r>
      <w:r>
        <w:rPr>
          <w:lang w:eastAsia="zh-CN"/>
        </w:rPr>
        <w:t>.</w:t>
      </w:r>
    </w:p>
    <w:p w14:paraId="4E16B42E" w14:textId="77777777" w:rsidR="00E92CBF" w:rsidRPr="00F11966" w:rsidRDefault="00E92CBF" w:rsidP="00E92CBF">
      <w:pPr>
        <w:pStyle w:val="PL"/>
        <w:rPr>
          <w:lang w:val="en-US"/>
        </w:rPr>
      </w:pPr>
      <w:r w:rsidRPr="00F11966">
        <w:rPr>
          <w:lang w:val="en-US"/>
        </w:rPr>
        <w:t xml:space="preserve">        eventList:</w:t>
      </w:r>
    </w:p>
    <w:p w14:paraId="580B1BCE" w14:textId="77777777" w:rsidR="00E92CBF" w:rsidRPr="00F11966" w:rsidRDefault="00E92CBF" w:rsidP="00E92CBF">
      <w:pPr>
        <w:pStyle w:val="PL"/>
      </w:pPr>
      <w:r w:rsidRPr="00F11966">
        <w:rPr>
          <w:lang w:val="en-US"/>
        </w:rPr>
        <w:t xml:space="preserve">          </w:t>
      </w:r>
      <w:r w:rsidRPr="00F11966">
        <w:t>type: string</w:t>
      </w:r>
    </w:p>
    <w:p w14:paraId="3D369889"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759253D5" w14:textId="2F77125E"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 hexadecimal representation. Each character in the string shall take a value of "0" to "9", "a" to </w:t>
      </w:r>
      <w:r w:rsidRPr="00F11966">
        <w:rPr>
          <w:lang w:eastAsia="zh-CN"/>
        </w:rPr>
        <w:lastRenderedPageBreak/>
        <w:t>"f" or "A" to "F" and shall represent 4 bits. The most significant character representing the 4 most significant bits shall appear first in the string, and the character representing the 4 least significant bit shall appear last in the string.</w:t>
      </w:r>
      <w:r w:rsidRPr="00F11966">
        <w:t>Octets shall be coded according to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p>
    <w:p w14:paraId="72868C6B" w14:textId="77777777" w:rsidR="00E92CBF" w:rsidRPr="00F11966" w:rsidRDefault="00E92CBF" w:rsidP="00E92CBF">
      <w:pPr>
        <w:pStyle w:val="PL"/>
        <w:rPr>
          <w:lang w:val="en-US"/>
        </w:rPr>
      </w:pPr>
      <w:r w:rsidRPr="00F11966">
        <w:rPr>
          <w:lang w:val="en-US"/>
        </w:rPr>
        <w:t xml:space="preserve">        collectionEntityIpv4Addr:</w:t>
      </w:r>
    </w:p>
    <w:p w14:paraId="2EC5DE1B" w14:textId="77777777" w:rsidR="00E92CBF" w:rsidRPr="00F11966" w:rsidRDefault="00E92CBF" w:rsidP="00E92CBF">
      <w:pPr>
        <w:pStyle w:val="PL"/>
        <w:rPr>
          <w:lang w:val="en-US"/>
        </w:rPr>
      </w:pPr>
      <w:r w:rsidRPr="00F11966">
        <w:rPr>
          <w:lang w:val="en-US"/>
        </w:rPr>
        <w:t xml:space="preserve">          $ref: '#/components/schemas/Ipv4Addr'</w:t>
      </w:r>
    </w:p>
    <w:p w14:paraId="41D62C17" w14:textId="53744B3C"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IPv4 Address of the Trace Collection Entity (see 3GPP</w:t>
      </w:r>
      <w:r>
        <w:t xml:space="preserve"> TS </w:t>
      </w:r>
      <w:r w:rsidRPr="00F11966">
        <w:rPr>
          <w:rFonts w:hint="eastAsia"/>
          <w:lang w:eastAsia="zh-CN"/>
        </w:rPr>
        <w:t>32</w:t>
      </w:r>
      <w:r w:rsidRPr="00F11966">
        <w:t>.</w:t>
      </w:r>
      <w:r w:rsidRPr="00F11966">
        <w:rPr>
          <w:rFonts w:hint="eastAsia"/>
          <w:lang w:eastAsia="zh-CN"/>
        </w:rPr>
        <w:t>422</w:t>
      </w:r>
      <w:r>
        <w:rPr>
          <w:lang w:eastAsia="zh-CN"/>
        </w:rPr>
        <w:t>)</w:t>
      </w:r>
      <w:r w:rsidRPr="00F11966">
        <w:t>.</w:t>
      </w:r>
      <w:r>
        <w:t xml:space="preserve"> </w:t>
      </w:r>
      <w:r w:rsidRPr="00F11966">
        <w:t>At least one of the collectionEntityIpv4Addr or collectionEntityIpv6Addr attributes shall be present.</w:t>
      </w:r>
    </w:p>
    <w:p w14:paraId="77E687C0" w14:textId="77777777" w:rsidR="00E92CBF" w:rsidRPr="00F11966" w:rsidRDefault="00E92CBF" w:rsidP="00E92CBF">
      <w:pPr>
        <w:pStyle w:val="PL"/>
        <w:rPr>
          <w:lang w:val="en-US"/>
        </w:rPr>
      </w:pPr>
      <w:r w:rsidRPr="00F11966">
        <w:rPr>
          <w:lang w:val="en-US"/>
        </w:rPr>
        <w:t xml:space="preserve">        collectionEntityIpv6Addr:</w:t>
      </w:r>
    </w:p>
    <w:p w14:paraId="61F2B7B3" w14:textId="77777777" w:rsidR="00E92CBF" w:rsidRPr="00F11966" w:rsidRDefault="00E92CBF" w:rsidP="00E92CBF">
      <w:pPr>
        <w:pStyle w:val="PL"/>
        <w:rPr>
          <w:lang w:val="en-US"/>
        </w:rPr>
      </w:pPr>
      <w:r w:rsidRPr="00F11966">
        <w:rPr>
          <w:lang w:val="en-US"/>
        </w:rPr>
        <w:t xml:space="preserve">          $ref: '#/components/schemas/Ipv6Addr'</w:t>
      </w:r>
    </w:p>
    <w:p w14:paraId="6090D82D" w14:textId="552DA734"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rsidRPr="00F11966">
        <w:t xml:space="preserve">IPv6 Address of the Trace Collection Entity (see </w:t>
      </w:r>
      <w:r>
        <w:t xml:space="preserve">3GPP </w:t>
      </w:r>
      <w:r w:rsidRPr="00F11966">
        <w:t>TS</w:t>
      </w:r>
      <w:r>
        <w:t xml:space="preserve"> </w:t>
      </w:r>
      <w:r w:rsidRPr="00F11966">
        <w:rPr>
          <w:rFonts w:hint="eastAsia"/>
          <w:lang w:eastAsia="zh-CN"/>
        </w:rPr>
        <w:t>32</w:t>
      </w:r>
      <w:r w:rsidRPr="00F11966">
        <w:t>.</w:t>
      </w:r>
      <w:r w:rsidRPr="00F11966">
        <w:rPr>
          <w:rFonts w:hint="eastAsia"/>
          <w:lang w:eastAsia="zh-CN"/>
        </w:rPr>
        <w:t>422</w:t>
      </w:r>
      <w:r>
        <w:rPr>
          <w:lang w:eastAsia="zh-CN"/>
        </w:rPr>
        <w:t>)</w:t>
      </w:r>
      <w:r w:rsidRPr="00F11966">
        <w:t>.At least one of the collectionEntityIpv4Addr or collectionEntityIpv6Addr attributes shall be present</w:t>
      </w:r>
    </w:p>
    <w:p w14:paraId="377E3E0C" w14:textId="77777777" w:rsidR="00E92CBF" w:rsidRPr="00F11966" w:rsidRDefault="00E92CBF" w:rsidP="00E92CBF">
      <w:pPr>
        <w:pStyle w:val="PL"/>
        <w:rPr>
          <w:lang w:val="en-US"/>
        </w:rPr>
      </w:pPr>
      <w:r w:rsidRPr="00F11966">
        <w:rPr>
          <w:lang w:val="en-US"/>
        </w:rPr>
        <w:t xml:space="preserve">        interfaceList:</w:t>
      </w:r>
    </w:p>
    <w:p w14:paraId="011F1B0B" w14:textId="77777777" w:rsidR="00E92CBF" w:rsidRPr="00F11966" w:rsidRDefault="00E92CBF" w:rsidP="00E92CBF">
      <w:pPr>
        <w:pStyle w:val="PL"/>
      </w:pPr>
      <w:r w:rsidRPr="00F11966">
        <w:rPr>
          <w:lang w:val="en-US"/>
        </w:rPr>
        <w:t xml:space="preserve">          </w:t>
      </w:r>
      <w:r w:rsidRPr="00F11966">
        <w:t>type: string</w:t>
      </w:r>
    </w:p>
    <w:p w14:paraId="215D2FD1"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4E23CDE" w14:textId="5371F0BF" w:rsidR="000A4669" w:rsidRDefault="000A4669" w:rsidP="000A4669">
      <w:pPr>
        <w:pStyle w:val="PL"/>
        <w:rPr>
          <w:lang w:val="en-US"/>
        </w:rPr>
      </w:pPr>
      <w:r>
        <w:rPr>
          <w:lang w:val="en-US"/>
        </w:rPr>
        <w:t xml:space="preserve">      </w:t>
      </w:r>
      <w:r w:rsidR="007F41D9">
        <w:rPr>
          <w:lang w:val="en-US"/>
        </w:rPr>
        <w:t xml:space="preserve">  </w:t>
      </w:r>
      <w:r>
        <w:rPr>
          <w:lang w:val="en-US"/>
        </w:rPr>
        <w:t xml:space="preserve">  description: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 hexadecimal representation. Each character in the string shall take a value of "0" to "9"</w:t>
      </w:r>
      <w:r w:rsidRPr="00F11966">
        <w:rPr>
          <w:lang w:eastAsia="zh-CN"/>
        </w:rPr>
        <w:t>, "a" to "f"</w:t>
      </w:r>
      <w:r w:rsidRPr="00F11966">
        <w:t xml:space="preserve"> or "A" to "F" and shall represent 4 bits. The most significant character representing the 4 most significant bits shall appear first in the string, and the character representing the 4 least significant bit shall appear last in the string.Octets s</w:t>
      </w:r>
      <w:r>
        <w:t xml:space="preserve">hall be coded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 applicable to the list of NE types indicated in the ne</w:t>
      </w:r>
      <w:r w:rsidRPr="00F11966">
        <w:rPr>
          <w:rFonts w:hint="eastAsia"/>
          <w:lang w:eastAsia="zh-CN"/>
        </w:rPr>
        <w:t>T</w:t>
      </w:r>
      <w:r w:rsidRPr="00F11966">
        <w:t>ype</w:t>
      </w:r>
      <w:r w:rsidRPr="00F11966">
        <w:rPr>
          <w:rFonts w:hint="eastAsia"/>
          <w:lang w:eastAsia="zh-CN"/>
        </w:rPr>
        <w:t>L</w:t>
      </w:r>
      <w:r w:rsidRPr="00F11966">
        <w:t>ist attribute should be traced.</w:t>
      </w:r>
    </w:p>
    <w:p w14:paraId="0F002EF6" w14:textId="77777777" w:rsidR="00E92CBF" w:rsidRPr="00F11966" w:rsidRDefault="00E92CBF" w:rsidP="00E92CBF">
      <w:pPr>
        <w:pStyle w:val="PL"/>
        <w:rPr>
          <w:lang w:val="en-US"/>
        </w:rPr>
      </w:pPr>
      <w:r w:rsidRPr="00F11966">
        <w:rPr>
          <w:lang w:val="en-US"/>
        </w:rPr>
        <w:t xml:space="preserve">      required:</w:t>
      </w:r>
    </w:p>
    <w:p w14:paraId="15163DAB" w14:textId="77777777" w:rsidR="00E92CBF" w:rsidRPr="00F11966" w:rsidRDefault="00E92CBF" w:rsidP="00E92CBF">
      <w:pPr>
        <w:pStyle w:val="PL"/>
        <w:rPr>
          <w:lang w:val="en-US"/>
        </w:rPr>
      </w:pPr>
      <w:r w:rsidRPr="00F11966">
        <w:rPr>
          <w:lang w:val="en-US"/>
        </w:rPr>
        <w:t xml:space="preserve">        - traceRef</w:t>
      </w:r>
    </w:p>
    <w:p w14:paraId="11487DFC" w14:textId="77777777" w:rsidR="00E92CBF" w:rsidRPr="00F11966" w:rsidRDefault="00E92CBF" w:rsidP="00E92CBF">
      <w:pPr>
        <w:pStyle w:val="PL"/>
        <w:rPr>
          <w:lang w:val="en-US"/>
        </w:rPr>
      </w:pPr>
      <w:r w:rsidRPr="00F11966">
        <w:rPr>
          <w:lang w:val="en-US"/>
        </w:rPr>
        <w:t xml:space="preserve">        - traceDepth</w:t>
      </w:r>
    </w:p>
    <w:p w14:paraId="2515F8DD" w14:textId="77777777" w:rsidR="00E92CBF" w:rsidRPr="00F11966" w:rsidRDefault="00E92CBF" w:rsidP="00E92CBF">
      <w:pPr>
        <w:pStyle w:val="PL"/>
        <w:rPr>
          <w:lang w:val="en-US"/>
        </w:rPr>
      </w:pPr>
      <w:r w:rsidRPr="00F11966">
        <w:rPr>
          <w:lang w:val="en-US"/>
        </w:rPr>
        <w:t xml:space="preserve">        - neTypeList</w:t>
      </w:r>
    </w:p>
    <w:p w14:paraId="56F8FCFB" w14:textId="77777777" w:rsidR="00E92CBF" w:rsidRPr="00F11966" w:rsidRDefault="00E92CBF" w:rsidP="00E92CBF">
      <w:pPr>
        <w:pStyle w:val="PL"/>
        <w:rPr>
          <w:lang w:val="en-US"/>
        </w:rPr>
      </w:pPr>
      <w:r w:rsidRPr="00F11966">
        <w:rPr>
          <w:lang w:val="en-US"/>
        </w:rPr>
        <w:t xml:space="preserve">        - eventList</w:t>
      </w:r>
    </w:p>
    <w:p w14:paraId="290DFE5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18E326F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D5AF05A"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04C39AFE"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5F1DC422"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13FA3F9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02666BA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4EE0FFBC" w14:textId="5ADC6094"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lang w:eastAsia="zh-CN"/>
        </w:rPr>
        <w:t xml:space="preserve">This IE shall indicate the Job type for MDT, </w:t>
      </w:r>
      <w:r>
        <w:t xml:space="preserve">see 3GPP TS </w:t>
      </w:r>
      <w:r w:rsidRPr="00F11966">
        <w:t>32.422</w:t>
      </w:r>
      <w:r>
        <w:t>.</w:t>
      </w:r>
    </w:p>
    <w:p w14:paraId="2E3BEF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4C57774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5D5DC326" w14:textId="26E28386"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his IE shall be present for logged MDT</w:t>
      </w:r>
      <w:r>
        <w:rPr>
          <w:lang w:eastAsia="zh-CN"/>
        </w:rPr>
        <w:t xml:space="preserve">. </w:t>
      </w:r>
      <w:r w:rsidRPr="00F11966">
        <w:rPr>
          <w:lang w:eastAsia="zh-CN"/>
        </w:rPr>
        <w:t xml:space="preserve">When present, this IE shall indicate the report type for logged MDT, </w:t>
      </w:r>
      <w:r w:rsidRPr="00F11966">
        <w:t>see 3GPP</w:t>
      </w:r>
      <w:r>
        <w:t xml:space="preserve"> </w:t>
      </w:r>
      <w:r w:rsidRPr="00F11966">
        <w:t>TS</w:t>
      </w:r>
      <w:r>
        <w:t xml:space="preserve"> </w:t>
      </w:r>
      <w:r w:rsidRPr="00F11966">
        <w:t>32.422</w:t>
      </w:r>
      <w:r>
        <w:t>.</w:t>
      </w:r>
    </w:p>
    <w:p w14:paraId="52887CC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59285DF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3AF00DE0" w14:textId="67DD1103"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W</w:t>
      </w:r>
      <w:r w:rsidRPr="00F11966">
        <w:rPr>
          <w:lang w:eastAsia="zh-CN"/>
        </w:rPr>
        <w:t xml:space="preserve">hen present, this IE shall contain the area in Cells or Tracking Areas where the MDT data collection shall take place, </w:t>
      </w:r>
      <w:r>
        <w:t>see 3GPP TS 32.422.</w:t>
      </w:r>
    </w:p>
    <w:p w14:paraId="7CA903D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B0499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A85B522" w14:textId="77777777" w:rsidR="00E574B8" w:rsidRPr="00F11966" w:rsidRDefault="00E574B8" w:rsidP="00E574B8">
      <w:pPr>
        <w:pStyle w:val="PL"/>
        <w:rPr>
          <w:rFonts w:eastAsia="SimSun"/>
          <w:lang w:val="en-US"/>
        </w:rPr>
      </w:pPr>
      <w:r w:rsidRPr="00F11966">
        <w:rPr>
          <w:rFonts w:eastAsia="SimSun"/>
          <w:lang w:val="en-US"/>
        </w:rPr>
        <w:t xml:space="preserve">          items:</w:t>
      </w:r>
    </w:p>
    <w:p w14:paraId="7682D3D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2F0B05EA" w14:textId="6F3BE56A"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 xml:space="preserve">his IE shall be present if the Job type is configured for Immediate MDT or combined Immediate MDT and Trace.When present, this IE shall contain a list of the </w:t>
      </w:r>
      <w:r w:rsidRPr="00F11966">
        <w:t>measurements that shall be collected for LTE.</w:t>
      </w:r>
    </w:p>
    <w:p w14:paraId="1406782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73CA39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C5DE5B9" w14:textId="77777777" w:rsidR="00E574B8" w:rsidRPr="00F11966" w:rsidRDefault="00E574B8" w:rsidP="00E574B8">
      <w:pPr>
        <w:pStyle w:val="PL"/>
        <w:rPr>
          <w:rFonts w:eastAsia="SimSun"/>
          <w:lang w:val="en-US"/>
        </w:rPr>
      </w:pPr>
      <w:r w:rsidRPr="00F11966">
        <w:rPr>
          <w:rFonts w:eastAsia="SimSun"/>
          <w:lang w:val="en-US"/>
        </w:rPr>
        <w:t xml:space="preserve">          items:</w:t>
      </w:r>
    </w:p>
    <w:p w14:paraId="4942D7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2458F026"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C91346D" w14:textId="4A3686CA"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 xml:space="preserve">his IE shall be present if the Job type is configured for Immediate MDT or combined Immediate MDT and Trace.When present, this IE shall contain a list of the </w:t>
      </w:r>
      <w:r w:rsidRPr="00F11966">
        <w:t>measurements that shall be collected for NR.</w:t>
      </w:r>
    </w:p>
    <w:p w14:paraId="0301B5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73A284F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CD39B2D" w14:textId="77777777" w:rsidR="00E574B8" w:rsidRPr="00F11966" w:rsidRDefault="00E574B8" w:rsidP="00E574B8">
      <w:pPr>
        <w:pStyle w:val="PL"/>
        <w:rPr>
          <w:rFonts w:eastAsia="SimSun"/>
          <w:lang w:val="en-US"/>
        </w:rPr>
      </w:pPr>
      <w:r w:rsidRPr="00F11966">
        <w:rPr>
          <w:rFonts w:eastAsia="SimSun"/>
          <w:lang w:val="en-US"/>
        </w:rPr>
        <w:t xml:space="preserve">          items:</w:t>
      </w:r>
    </w:p>
    <w:p w14:paraId="1CF4D49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778D0E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32D90940" w14:textId="51B4DBA0"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W</w:t>
      </w:r>
      <w:r w:rsidRPr="00F11966">
        <w:rPr>
          <w:lang w:eastAsia="zh-CN"/>
        </w:rPr>
        <w:t xml:space="preserve">hen present, this IE shall include a list o the </w:t>
      </w:r>
      <w:r w:rsidRPr="00F11966">
        <w:t>sensor measurements to be collected for UE if they are available</w:t>
      </w:r>
      <w:r>
        <w:t>.</w:t>
      </w:r>
    </w:p>
    <w:p w14:paraId="7965ECA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6358D5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5F7B9952" w14:textId="77777777" w:rsidR="00E574B8" w:rsidRPr="00F11966" w:rsidRDefault="00E574B8" w:rsidP="00E574B8">
      <w:pPr>
        <w:pStyle w:val="PL"/>
        <w:rPr>
          <w:rFonts w:eastAsia="SimSun"/>
          <w:lang w:val="en-US"/>
        </w:rPr>
      </w:pPr>
      <w:r w:rsidRPr="00F11966">
        <w:rPr>
          <w:rFonts w:eastAsia="SimSun"/>
          <w:lang w:val="en-US"/>
        </w:rPr>
        <w:t xml:space="preserve">          items:</w:t>
      </w:r>
    </w:p>
    <w:p w14:paraId="23B5B56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CFD2FB9"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258AC94" w14:textId="7246BD36" w:rsidR="000D22F8" w:rsidRDefault="000D22F8" w:rsidP="000D22F8">
      <w:pPr>
        <w:pStyle w:val="PL"/>
        <w:rPr>
          <w:lang w:eastAsia="zh-CN"/>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Trace.When present, this IE shall contain a list of the reporting triggers.</w:t>
      </w: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r>
        <w:rPr>
          <w:lang w:eastAsia="zh-CN"/>
        </w:rPr>
        <w:t>.</w:t>
      </w:r>
    </w:p>
    <w:p w14:paraId="681C96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BD926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68A8AF56" w14:textId="63EC10A0"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 xml:space="preserve">his IE shall be present if 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jobType is configured for </w:t>
      </w:r>
      <w:r w:rsidRPr="00F11966">
        <w:rPr>
          <w:lang w:eastAsia="zh-CN"/>
        </w:rPr>
        <w:lastRenderedPageBreak/>
        <w:t>Immediate MDT</w:t>
      </w:r>
      <w:r w:rsidRPr="00F11966">
        <w:t xml:space="preserve"> or combined Immediate MDT and Trace</w:t>
      </w:r>
      <w:r w:rsidRPr="00F11966">
        <w:rPr>
          <w:lang w:eastAsia="zh-CN"/>
        </w:rPr>
        <w:t>.</w:t>
      </w: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p w14:paraId="4494A44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156EE115"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10E77015" w14:textId="04A5B3B6"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 xml:space="preserve">his IE shall be present if 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p w14:paraId="59BD995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59AFF5E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7E1EFA97" w14:textId="576624FC"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 xml:space="preserve">his IE shall be present if 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t>.</w:t>
      </w:r>
      <w:r>
        <w:rPr>
          <w:lang w:val="en-US"/>
        </w:rPr>
        <w:t xml:space="preserve"> </w:t>
      </w:r>
      <w:r w:rsidRPr="00F11966">
        <w:t>When present, this IE shall indicate the number of measurement reports that shall be taken for periodical reporting while UE is in connected</w:t>
      </w:r>
    </w:p>
    <w:p w14:paraId="4E7A205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3E38BAD9" w14:textId="77777777" w:rsidR="00E574B8" w:rsidRPr="00F11966" w:rsidRDefault="00E574B8" w:rsidP="00E574B8">
      <w:pPr>
        <w:pStyle w:val="PL"/>
      </w:pPr>
      <w:r w:rsidRPr="00F11966">
        <w:rPr>
          <w:rFonts w:eastAsia="SimSun"/>
          <w:lang w:val="en-US"/>
        </w:rPr>
        <w:t xml:space="preserve">          type: </w:t>
      </w:r>
      <w:r w:rsidRPr="00F11966">
        <w:t>integer</w:t>
      </w:r>
    </w:p>
    <w:p w14:paraId="2164E49C" w14:textId="77777777" w:rsidR="00E574B8" w:rsidRPr="00F11966" w:rsidRDefault="00E574B8" w:rsidP="00E574B8">
      <w:pPr>
        <w:pStyle w:val="PL"/>
      </w:pPr>
      <w:r w:rsidRPr="00F11966">
        <w:t xml:space="preserve">          minimum: 0</w:t>
      </w:r>
    </w:p>
    <w:p w14:paraId="36A2FCFB" w14:textId="77777777" w:rsidR="00E574B8" w:rsidRPr="00F11966" w:rsidRDefault="00E574B8" w:rsidP="00E574B8">
      <w:pPr>
        <w:pStyle w:val="PL"/>
        <w:rPr>
          <w:rFonts w:eastAsia="SimSun"/>
          <w:lang w:val="en-US"/>
        </w:rPr>
      </w:pPr>
      <w:r w:rsidRPr="00F11966">
        <w:t xml:space="preserve">          maximum: 97</w:t>
      </w:r>
    </w:p>
    <w:p w14:paraId="288C1DA6" w14:textId="1CC89E1B" w:rsidR="000D22F8" w:rsidRDefault="000D22F8" w:rsidP="000D22F8">
      <w:pPr>
        <w:pStyle w:val="PL"/>
        <w:rPr>
          <w:lang w:val="en-US"/>
        </w:rPr>
      </w:pPr>
      <w:r>
        <w:rPr>
          <w:lang w:val="en-US"/>
        </w:rPr>
        <w:t xml:space="preserve">      </w:t>
      </w:r>
      <w:r w:rsidR="007F41D9">
        <w:rPr>
          <w:lang w:val="en-US"/>
        </w:rPr>
        <w:t xml:space="preserve">  </w:t>
      </w: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rPr>
          <w:lang w:eastAsia="zh-CN"/>
        </w:rPr>
        <w:t>.</w:t>
      </w:r>
      <w:r>
        <w:rPr>
          <w:lang w:eastAsia="zh-CN"/>
        </w:rPr>
        <w:t xml:space="preserve"> </w:t>
      </w:r>
      <w:r w:rsidRPr="00F11966">
        <w:rPr>
          <w:lang w:eastAsia="zh-CN"/>
        </w:rPr>
        <w:t xml:space="preserve">When present, this IE shall indicate the Event Threshold for RSRP, and </w:t>
      </w:r>
      <w:r w:rsidRPr="00F11966">
        <w:t>the value shall be between 0-97.</w:t>
      </w:r>
    </w:p>
    <w:p w14:paraId="25CFE787"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33F1DE51" w14:textId="77777777" w:rsidR="00BE7AB2" w:rsidRPr="00F11966" w:rsidRDefault="00BE7AB2" w:rsidP="00BE7AB2">
      <w:pPr>
        <w:pStyle w:val="PL"/>
      </w:pPr>
      <w:r w:rsidRPr="00F11966">
        <w:rPr>
          <w:rFonts w:eastAsia="SimSun"/>
          <w:lang w:val="en-US"/>
        </w:rPr>
        <w:t xml:space="preserve">          type: </w:t>
      </w:r>
      <w:r w:rsidRPr="00F11966">
        <w:t>integer</w:t>
      </w:r>
    </w:p>
    <w:p w14:paraId="60EA8CB6" w14:textId="77777777" w:rsidR="00BE7AB2" w:rsidRPr="00F11966" w:rsidRDefault="00BE7AB2" w:rsidP="00BE7AB2">
      <w:pPr>
        <w:pStyle w:val="PL"/>
      </w:pPr>
      <w:r w:rsidRPr="00F11966">
        <w:t xml:space="preserve">          minimum: 0</w:t>
      </w:r>
    </w:p>
    <w:p w14:paraId="2125004E" w14:textId="77777777" w:rsidR="00BE7AB2" w:rsidRPr="00F11966" w:rsidRDefault="00BE7AB2" w:rsidP="00BE7AB2">
      <w:pPr>
        <w:pStyle w:val="PL"/>
        <w:rPr>
          <w:rFonts w:eastAsia="SimSun"/>
          <w:lang w:val="en-US"/>
        </w:rPr>
      </w:pPr>
      <w:r w:rsidRPr="00F11966">
        <w:t xml:space="preserve">          maximum: </w:t>
      </w:r>
      <w:r>
        <w:t>127</w:t>
      </w:r>
    </w:p>
    <w:p w14:paraId="78567C12"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his IE shall be present if the report trigger parameter is configured for A2 event reporting or A2 event triggered periodic reporting and the job type parameter is configured for Immediate MDT or combined Immediate MDT and Trace</w:t>
      </w:r>
      <w:r>
        <w:rPr>
          <w:lang w:eastAsia="zh-CN"/>
        </w:rPr>
        <w:t xml:space="preserve"> in NR</w:t>
      </w:r>
      <w:r w:rsidRPr="00F11966">
        <w:rPr>
          <w:lang w:eastAsia="zh-CN"/>
        </w:rPr>
        <w:t xml:space="preserve">.When present, this IE shall indicate the Event Threshold for RSRP, and </w:t>
      </w:r>
      <w:r w:rsidRPr="00F11966">
        <w:t>the value shall be between 0-</w:t>
      </w:r>
      <w:r>
        <w:t>127.</w:t>
      </w:r>
    </w:p>
    <w:p w14:paraId="2389702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AA13EE5" w14:textId="77777777" w:rsidR="00E574B8" w:rsidRPr="00F11966" w:rsidRDefault="00E574B8" w:rsidP="00E574B8">
      <w:pPr>
        <w:pStyle w:val="PL"/>
      </w:pPr>
      <w:r w:rsidRPr="00F11966">
        <w:rPr>
          <w:rFonts w:eastAsia="SimSun"/>
          <w:lang w:val="en-US"/>
        </w:rPr>
        <w:t xml:space="preserve">          type: </w:t>
      </w:r>
      <w:r w:rsidRPr="00F11966">
        <w:t>integer</w:t>
      </w:r>
    </w:p>
    <w:p w14:paraId="46F6BB25" w14:textId="77777777" w:rsidR="00E574B8" w:rsidRPr="00F11966" w:rsidRDefault="00E574B8" w:rsidP="00E574B8">
      <w:pPr>
        <w:pStyle w:val="PL"/>
      </w:pPr>
      <w:r w:rsidRPr="00F11966">
        <w:t xml:space="preserve">          minimum: 0</w:t>
      </w:r>
    </w:p>
    <w:p w14:paraId="02766020" w14:textId="77777777" w:rsidR="00E574B8" w:rsidRPr="00F11966" w:rsidRDefault="00E574B8" w:rsidP="00E574B8">
      <w:pPr>
        <w:pStyle w:val="PL"/>
      </w:pPr>
      <w:r w:rsidRPr="00F11966">
        <w:t xml:space="preserve">          maximum: 34</w:t>
      </w:r>
    </w:p>
    <w:p w14:paraId="1EC7A4AC"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lang w:eastAsia="zh-CN"/>
        </w:rPr>
        <w:t xml:space="preserve"> in LTE</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0-34.</w:t>
      </w:r>
    </w:p>
    <w:p w14:paraId="12524B6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7A233C21" w14:textId="77777777" w:rsidR="00BE7AB2" w:rsidRPr="00F11966" w:rsidRDefault="00BE7AB2" w:rsidP="00BE7AB2">
      <w:pPr>
        <w:pStyle w:val="PL"/>
      </w:pPr>
      <w:r w:rsidRPr="00F11966">
        <w:rPr>
          <w:rFonts w:eastAsia="SimSun"/>
          <w:lang w:val="en-US"/>
        </w:rPr>
        <w:t xml:space="preserve">          type: </w:t>
      </w:r>
      <w:r w:rsidRPr="00F11966">
        <w:t>integer</w:t>
      </w:r>
    </w:p>
    <w:p w14:paraId="34C6B80C" w14:textId="77777777" w:rsidR="00BE7AB2" w:rsidRPr="00F11966" w:rsidRDefault="00BE7AB2" w:rsidP="00BE7AB2">
      <w:pPr>
        <w:pStyle w:val="PL"/>
      </w:pPr>
      <w:r w:rsidRPr="00F11966">
        <w:t xml:space="preserve">          minimum: 0</w:t>
      </w:r>
    </w:p>
    <w:p w14:paraId="468F7A27" w14:textId="77777777" w:rsidR="00BE7AB2" w:rsidRPr="00F11966" w:rsidRDefault="00BE7AB2" w:rsidP="00BE7AB2">
      <w:pPr>
        <w:pStyle w:val="PL"/>
      </w:pPr>
      <w:r w:rsidRPr="00F11966">
        <w:t xml:space="preserve">          maximum: </w:t>
      </w:r>
      <w:r>
        <w:t>127</w:t>
      </w:r>
    </w:p>
    <w:p w14:paraId="18F2882C"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r w:rsidRPr="00F11966">
        <w:rPr>
          <w:lang w:eastAsia="zh-CN"/>
        </w:rPr>
        <w:t xml:space="preserve">When present, this IE shall indicate the </w:t>
      </w:r>
      <w:r w:rsidRPr="00F11966">
        <w:t>Event Threshold for RSRQ</w:t>
      </w:r>
      <w:r w:rsidRPr="00F11966">
        <w:rPr>
          <w:lang w:eastAsia="zh-CN"/>
        </w:rPr>
        <w:t xml:space="preserve">, and </w:t>
      </w:r>
      <w:r w:rsidRPr="00F11966">
        <w:t>the value shall be between 0-</w:t>
      </w:r>
      <w:r>
        <w:t>127</w:t>
      </w:r>
      <w:r w:rsidRPr="00F11966">
        <w:t>.</w:t>
      </w:r>
    </w:p>
    <w:p w14:paraId="094E033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10DCF3D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7829FA7" w14:textId="77777777" w:rsidR="00E574B8" w:rsidRPr="00F11966" w:rsidRDefault="00E574B8" w:rsidP="00E574B8">
      <w:pPr>
        <w:pStyle w:val="PL"/>
        <w:rPr>
          <w:rFonts w:eastAsia="SimSun"/>
          <w:lang w:val="en-US"/>
        </w:rPr>
      </w:pPr>
      <w:r w:rsidRPr="00F11966">
        <w:rPr>
          <w:rFonts w:eastAsia="SimSun"/>
          <w:lang w:val="en-US"/>
        </w:rPr>
        <w:t xml:space="preserve">          items:</w:t>
      </w:r>
    </w:p>
    <w:p w14:paraId="39336D6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04F92147"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BA74112"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for event triggered measurement in the case of logged MDT.When present, this IE shall contain a list of events </w:t>
      </w:r>
      <w:r w:rsidRPr="00F11966">
        <w:t>triggered measurement</w:t>
      </w:r>
      <w:r>
        <w:t xml:space="preserve"> in NR.</w:t>
      </w:r>
    </w:p>
    <w:p w14:paraId="647E42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5AD8CA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4264971E"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job type is configured for Logged MDT or Logged MBSFN MDT</w:t>
      </w:r>
      <w:r>
        <w:t xml:space="preserve"> in NR</w:t>
      </w:r>
      <w:r w:rsidRPr="00F11966">
        <w:t xml:space="preserve">.When present, this IE shall contain the periodicity for logging MDT measurement results for periodic downlink pilot strength measurement </w:t>
      </w:r>
      <w:r>
        <w:t xml:space="preserve">in NR </w:t>
      </w:r>
      <w:r w:rsidRPr="00F11966">
        <w:t>when UE is in Idle</w:t>
      </w:r>
    </w:p>
    <w:p w14:paraId="49E6B16A"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323119E8"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12463C76"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job type parameter is configured for Logged MDT or Logged MBSFN MDT.</w:t>
      </w:r>
      <w:r>
        <w:t xml:space="preserve"> </w:t>
      </w:r>
      <w:r w:rsidRPr="00F11966">
        <w:t>When present, this IE shall indicate the validity time of MDT logged configuration for IDLE</w:t>
      </w:r>
      <w:r>
        <w:t xml:space="preserve"> in LTE</w:t>
      </w:r>
    </w:p>
    <w:p w14:paraId="20BBB06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5B6C029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72C6ED9B"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job type parameter is configured for Logged MDT or Logged MBSFN MDT.When present, this IE shall indicate the validity time of MDT logged configuration for IDLE</w:t>
      </w:r>
      <w:r>
        <w:t xml:space="preserve"> in NR.</w:t>
      </w:r>
    </w:p>
    <w:p w14:paraId="59AC2F26"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3D99ABE8"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267EB55F" w14:textId="6600B734" w:rsidR="000D22F8" w:rsidRDefault="000D22F8" w:rsidP="000D22F8">
      <w:pPr>
        <w:pStyle w:val="PL"/>
        <w:rPr>
          <w:lang w:val="en-US"/>
        </w:rPr>
      </w:pPr>
      <w:r>
        <w:rPr>
          <w:lang w:val="en-US"/>
        </w:rPr>
        <w:t xml:space="preserve">          description: </w:t>
      </w:r>
      <w:r w:rsidRPr="00F11966">
        <w:rPr>
          <w:rFonts w:hint="eastAsia"/>
          <w:lang w:eastAsia="zh-CN"/>
        </w:rPr>
        <w:t>Th</w:t>
      </w:r>
      <w:r w:rsidRPr="00F11966">
        <w:rPr>
          <w:lang w:eastAsia="zh-CN"/>
        </w:rPr>
        <w:t xml:space="preserve">is IE may be present if </w:t>
      </w:r>
      <w:r w:rsidRPr="00F11966">
        <w:t>the job type is set to Immediate MDT or Immediate MDT and Trace.When present, it shall indicate the positioning method that shall be used for the MDT job.</w:t>
      </w:r>
      <w:r>
        <w:t xml:space="preserve"> For LTE t</w:t>
      </w:r>
      <w:r w:rsidRPr="00F11966">
        <w:t>he value "GNSS" may be selected only if the M1 measurement is selected in measurementList.</w:t>
      </w:r>
    </w:p>
    <w:p w14:paraId="4B64BA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725C241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53E0B0B6" w14:textId="77777777" w:rsidR="005D5795" w:rsidRDefault="005D5795" w:rsidP="005D5795">
      <w:pPr>
        <w:pStyle w:val="PL"/>
        <w:rPr>
          <w:rFonts w:eastAsia="SimSun"/>
          <w:lang w:val="en-US"/>
        </w:rPr>
      </w:pPr>
      <w:r>
        <w:rPr>
          <w:rFonts w:eastAsia="SimSun"/>
          <w:lang w:val="en-US"/>
        </w:rPr>
        <w:t xml:space="preserve">        </w:t>
      </w:r>
      <w:r>
        <w:t>addPositioningMethodList</w:t>
      </w:r>
      <w:r>
        <w:rPr>
          <w:rFonts w:eastAsia="SimSun"/>
          <w:lang w:val="en-US"/>
        </w:rPr>
        <w:t>:</w:t>
      </w:r>
    </w:p>
    <w:p w14:paraId="6DE81ECA" w14:textId="77777777" w:rsidR="005D5795" w:rsidRDefault="005D5795" w:rsidP="005D5795">
      <w:pPr>
        <w:pStyle w:val="PL"/>
        <w:rPr>
          <w:rFonts w:eastAsia="SimSun"/>
          <w:lang w:val="en-US"/>
        </w:rPr>
      </w:pPr>
      <w:r>
        <w:rPr>
          <w:rFonts w:eastAsia="SimSun"/>
          <w:lang w:val="en-US"/>
        </w:rPr>
        <w:t xml:space="preserve">          type: array</w:t>
      </w:r>
    </w:p>
    <w:p w14:paraId="7CF22211" w14:textId="77777777" w:rsidR="005D5795" w:rsidRDefault="005D5795" w:rsidP="005D5795">
      <w:pPr>
        <w:pStyle w:val="PL"/>
        <w:rPr>
          <w:rFonts w:eastAsia="SimSun"/>
          <w:lang w:val="en-US"/>
        </w:rPr>
      </w:pPr>
      <w:r>
        <w:rPr>
          <w:rFonts w:eastAsia="SimSun"/>
          <w:lang w:val="en-US"/>
        </w:rPr>
        <w:lastRenderedPageBreak/>
        <w:t xml:space="preserve">          items:</w:t>
      </w:r>
    </w:p>
    <w:p w14:paraId="7011DB96" w14:textId="77777777" w:rsidR="005D5795" w:rsidRDefault="005D5795" w:rsidP="005D5795">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7821FB9B" w14:textId="77777777" w:rsidR="005D5795" w:rsidRDefault="005D5795" w:rsidP="005D5795">
      <w:pPr>
        <w:pStyle w:val="PL"/>
        <w:rPr>
          <w:rFonts w:eastAsia="SimSun"/>
          <w:lang w:val="en-US"/>
        </w:rPr>
      </w:pPr>
      <w:r>
        <w:rPr>
          <w:rFonts w:eastAsia="SimSun"/>
          <w:lang w:val="en-US" w:eastAsia="zh-CN"/>
        </w:rPr>
        <w:t xml:space="preserve">          minItems: 1</w:t>
      </w:r>
    </w:p>
    <w:p w14:paraId="2CBB595F" w14:textId="77777777" w:rsidR="000D22F8" w:rsidRDefault="000D22F8" w:rsidP="000D22F8">
      <w:pPr>
        <w:pStyle w:val="PL"/>
        <w:rPr>
          <w:lang w:val="en-US"/>
        </w:rPr>
      </w:pPr>
      <w:r>
        <w:rPr>
          <w:lang w:val="en-US"/>
        </w:rPr>
        <w:t xml:space="preserve">          description: </w:t>
      </w:r>
      <w:r>
        <w:rPr>
          <w:lang w:eastAsia="zh-CN"/>
        </w:rPr>
        <w:t>This IE may be present</w:t>
      </w:r>
      <w:r>
        <w:t xml:space="preserve"> </w:t>
      </w:r>
      <w:r w:rsidRPr="00AB3819">
        <w:t>if positioningMethod is present.</w:t>
      </w:r>
      <w:r>
        <w:t xml:space="preserve"> When present, it shall indicate a list of the additional positioning methods that shall be used for the MDT job.  </w:t>
      </w:r>
      <w:r w:rsidRPr="00AB3819">
        <w:rPr>
          <w:lang w:eastAsia="zh-CN"/>
        </w:rPr>
        <w:t>For LTE, the value "GNSS" may be selected only if the M1 measurement is selected in measurementList</w:t>
      </w:r>
      <w:r>
        <w:rPr>
          <w:lang w:eastAsia="zh-CN"/>
        </w:rPr>
        <w:t>.</w:t>
      </w:r>
    </w:p>
    <w:p w14:paraId="4ABE5B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03D1B02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50174C76" w14:textId="77777777" w:rsidR="000D22F8" w:rsidRDefault="000D22F8" w:rsidP="000D22F8">
      <w:pPr>
        <w:pStyle w:val="PL"/>
        <w:rPr>
          <w:lang w:val="en-US"/>
        </w:rPr>
      </w:pPr>
      <w:r>
        <w:rPr>
          <w:lang w:val="en-US"/>
        </w:rPr>
        <w:t xml:space="preserve">          description: </w:t>
      </w:r>
      <w:r>
        <w:rPr>
          <w:lang w:eastAsia="zh-CN"/>
        </w:rPr>
        <w:t xml:space="preserve">This IE shall be present if the job type is set to Immediate MDT or Immediate MDT and Trace and any of the "M4" or "M5" </w:t>
      </w:r>
      <w:r w:rsidRPr="00F11966">
        <w:t xml:space="preserve">is contained in measurementList attribute in </w:t>
      </w:r>
      <w:r>
        <w:t>NR</w:t>
      </w:r>
      <w:r>
        <w:rPr>
          <w:lang w:eastAsia="zh-CN"/>
        </w:rPr>
        <w: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p w14:paraId="1E5EDFB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8B967B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831D5C7" w14:textId="77777777" w:rsidR="000D22F8" w:rsidRDefault="000D22F8" w:rsidP="000D22F8">
      <w:pPr>
        <w:pStyle w:val="PL"/>
        <w:rPr>
          <w:lang w:val="en-US"/>
        </w:rPr>
      </w:pPr>
      <w:r>
        <w:rPr>
          <w:lang w:val="en-US"/>
        </w:rPr>
        <w:t xml:space="preserve">          description: </w:t>
      </w:r>
      <w:r>
        <w:rPr>
          <w:lang w:eastAsia="zh-CN"/>
        </w:rPr>
        <w:t xml:space="preserve">This IE shall be present if the job type is set to Immediate MDT or Immediate MDT and Trace and any of the "M4" or "M5" </w:t>
      </w:r>
      <w:r w:rsidRPr="00F11966">
        <w:t xml:space="preserve">is contained in measurementList attribute in </w:t>
      </w:r>
      <w:r>
        <w:t>NR</w:t>
      </w:r>
      <w:r>
        <w:rPr>
          <w:lang w:eastAsia="zh-CN"/>
        </w:rPr>
        <w:t>. 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r>
        <w:t>.</w:t>
      </w:r>
    </w:p>
    <w:p w14:paraId="3BCDAB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C4A97D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336D43AC" w14:textId="77777777" w:rsidR="000D22F8" w:rsidRDefault="000D22F8" w:rsidP="000D22F8">
      <w:pPr>
        <w:pStyle w:val="PL"/>
        <w:rPr>
          <w:lang w:val="en-US"/>
        </w:rPr>
      </w:pPr>
      <w:r>
        <w:rPr>
          <w:lang w:val="en-US"/>
        </w:rPr>
        <w:t xml:space="preserve">          description: </w:t>
      </w:r>
      <w:r w:rsidRPr="00F11966">
        <w:rPr>
          <w:rFonts w:hint="eastAsia"/>
          <w:lang w:eastAsia="zh-CN"/>
        </w:rPr>
        <w:t>T</w:t>
      </w:r>
      <w:r w:rsidRPr="00F11966">
        <w:rPr>
          <w:lang w:eastAsia="zh-CN"/>
        </w:rPr>
        <w:t xml:space="preserve">his IE shall be present if </w:t>
      </w:r>
      <w:r w:rsidRPr="00F11966">
        <w:t>the job type is set to Immediate MDT or Immediate MDT and Trace and either the value "M4_DL" or "M4_UL" or "M5_DL" or "M5_UL" is contained in measurementList attribute in LTE.</w:t>
      </w:r>
      <w:r>
        <w:t xml:space="preserve"> </w:t>
      </w:r>
      <w:r w:rsidRPr="00F11966">
        <w:t>When present, it shall contain the collection period that should be used for the Data Volume and Scheduled IP Throughput measurements made by the eNB. The same measurement period should be used for the UL and DL</w:t>
      </w:r>
    </w:p>
    <w:p w14:paraId="34B0EC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026EB876"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CA729EE" w14:textId="77777777" w:rsidR="00E574B8" w:rsidRPr="00F11966" w:rsidRDefault="00E574B8" w:rsidP="00E574B8">
      <w:pPr>
        <w:pStyle w:val="PL"/>
        <w:rPr>
          <w:rFonts w:eastAsia="SimSun"/>
          <w:lang w:val="en-US"/>
        </w:rPr>
      </w:pPr>
      <w:r w:rsidRPr="00F11966">
        <w:rPr>
          <w:rFonts w:eastAsia="SimSun"/>
          <w:lang w:val="en-US"/>
        </w:rPr>
        <w:t xml:space="preserve">          items:</w:t>
      </w:r>
    </w:p>
    <w:p w14:paraId="64008FF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049FD4EB"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B7FB3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39677C40" w14:textId="77777777" w:rsidR="000D22F8" w:rsidRDefault="000D22F8" w:rsidP="000D22F8">
      <w:pPr>
        <w:pStyle w:val="PL"/>
        <w:rPr>
          <w:lang w:val="en-US"/>
        </w:rPr>
      </w:pPr>
      <w:r>
        <w:rPr>
          <w:lang w:val="en-US"/>
        </w:rPr>
        <w:t xml:space="preserve">          description: </w:t>
      </w:r>
      <w:r w:rsidRPr="00F11966">
        <w:rPr>
          <w:rFonts w:hint="eastAsia"/>
          <w:lang w:eastAsia="zh-CN"/>
        </w:rPr>
        <w:t>W</w:t>
      </w:r>
      <w:r w:rsidRPr="00F11966">
        <w:rPr>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72D172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47DE8A3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F69364C" w14:textId="77777777" w:rsidR="00E574B8" w:rsidRPr="00F11966" w:rsidRDefault="00E574B8" w:rsidP="00E574B8">
      <w:pPr>
        <w:pStyle w:val="PL"/>
        <w:rPr>
          <w:rFonts w:eastAsia="SimSun"/>
          <w:lang w:val="en-US"/>
        </w:rPr>
      </w:pPr>
      <w:r w:rsidRPr="00F11966">
        <w:rPr>
          <w:rFonts w:eastAsia="SimSun"/>
          <w:lang w:val="en-US"/>
        </w:rPr>
        <w:t xml:space="preserve">          items:</w:t>
      </w:r>
    </w:p>
    <w:p w14:paraId="4254E50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4DE38BE5"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D7AB32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450DDF4" w14:textId="77777777" w:rsidR="000D22F8" w:rsidRDefault="000D22F8" w:rsidP="000D22F8">
      <w:pPr>
        <w:pStyle w:val="PL"/>
        <w:rPr>
          <w:lang w:val="en-US"/>
        </w:rPr>
      </w:pPr>
      <w:r>
        <w:rPr>
          <w:lang w:val="en-US"/>
        </w:rPr>
        <w:t xml:space="preserve">          description: </w:t>
      </w:r>
      <w:r w:rsidRPr="00F11966">
        <w:rPr>
          <w:rFonts w:hint="eastAsia"/>
          <w:lang w:eastAsia="zh-CN"/>
        </w:rPr>
        <w:t>W</w:t>
      </w:r>
      <w:r w:rsidRPr="00F11966">
        <w:rPr>
          <w:lang w:eastAsia="zh-CN"/>
        </w:rPr>
        <w:t xml:space="preserve">hen present, this IE shall contain </w:t>
      </w:r>
      <w:r w:rsidRPr="00F11966">
        <w:t>MBSFN Area(s) for MBSFN measurement logging.</w:t>
      </w:r>
    </w:p>
    <w:p w14:paraId="573876CD"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2C326BD1"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255F067F" w14:textId="77777777" w:rsidR="0046212D" w:rsidRPr="00F11966" w:rsidRDefault="0046212D" w:rsidP="0046212D">
      <w:pPr>
        <w:pStyle w:val="PL"/>
        <w:rPr>
          <w:rFonts w:eastAsia="SimSun"/>
          <w:lang w:val="en-US"/>
        </w:rPr>
      </w:pPr>
      <w:r w:rsidRPr="00F11966">
        <w:rPr>
          <w:rFonts w:eastAsia="SimSun"/>
          <w:lang w:val="en-US"/>
        </w:rPr>
        <w:t xml:space="preserve">          items:</w:t>
      </w:r>
    </w:p>
    <w:p w14:paraId="4988FA3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6F5210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4FFB5D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09C05B04" w14:textId="77777777" w:rsidR="000D22F8" w:rsidRDefault="000D22F8" w:rsidP="000D22F8">
      <w:pPr>
        <w:pStyle w:val="PL"/>
        <w:rPr>
          <w:lang w:val="en-US"/>
        </w:rPr>
      </w:pPr>
      <w:r>
        <w:rPr>
          <w:lang w:val="en-US"/>
        </w:rPr>
        <w:t xml:space="preserve">          description: </w:t>
      </w:r>
      <w:r>
        <w:t>When present, this IE shall indicate Inter Frequency Target(s) for which the UE is requested to perform measurement logging.</w:t>
      </w:r>
    </w:p>
    <w:p w14:paraId="00F100A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38B3F6CB"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B0F8C95"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E9116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2F128B6E"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57BB88D" w14:textId="77777777" w:rsidR="00E574B8" w:rsidRPr="00F11966" w:rsidRDefault="00E574B8" w:rsidP="00E574B8">
      <w:pPr>
        <w:pStyle w:val="PL"/>
        <w:rPr>
          <w:rFonts w:eastAsia="SimSun"/>
          <w:lang w:val="en-US"/>
        </w:rPr>
      </w:pPr>
      <w:r w:rsidRPr="00F11966">
        <w:rPr>
          <w:rFonts w:eastAsia="SimSun"/>
          <w:lang w:val="en-US"/>
        </w:rPr>
        <w:t xml:space="preserve">          items:</w:t>
      </w:r>
    </w:p>
    <w:p w14:paraId="2663DEE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606B0A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28CA877" w14:textId="77777777" w:rsidR="00A01A27" w:rsidRDefault="00A01A27" w:rsidP="00A01A27">
      <w:pPr>
        <w:pStyle w:val="PL"/>
        <w:rPr>
          <w:lang w:val="en-US"/>
        </w:rPr>
      </w:pPr>
      <w:r>
        <w:rPr>
          <w:lang w:val="en-US"/>
        </w:rPr>
        <w:t xml:space="preserve">          description: </w:t>
      </w: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p w14:paraId="05704F0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094C4D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26504B44" w14:textId="77777777" w:rsidR="00E574B8" w:rsidRPr="00F11966" w:rsidRDefault="00E574B8" w:rsidP="00E574B8">
      <w:pPr>
        <w:pStyle w:val="PL"/>
        <w:rPr>
          <w:rFonts w:eastAsia="SimSun"/>
          <w:lang w:val="en-US"/>
        </w:rPr>
      </w:pPr>
      <w:r w:rsidRPr="00F11966">
        <w:rPr>
          <w:rFonts w:eastAsia="SimSun"/>
          <w:lang w:val="en-US"/>
        </w:rPr>
        <w:t xml:space="preserve">          items:</w:t>
      </w:r>
    </w:p>
    <w:p w14:paraId="71643D6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2D94801F"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E713B39" w14:textId="77777777" w:rsidR="00A01A27" w:rsidRDefault="00A01A27" w:rsidP="00A01A27">
      <w:pPr>
        <w:pStyle w:val="PL"/>
        <w:rPr>
          <w:lang w:val="en-US"/>
        </w:rPr>
      </w:pPr>
      <w:r>
        <w:rPr>
          <w:lang w:val="en-US"/>
        </w:rPr>
        <w:t xml:space="preserve">          description: </w:t>
      </w: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r>
        <w:t>.</w:t>
      </w:r>
    </w:p>
    <w:p w14:paraId="3503E7B9"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1DD82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59E2FC66" w14:textId="77777777" w:rsidR="00E574B8" w:rsidRPr="00F11966" w:rsidRDefault="00E574B8" w:rsidP="00E574B8">
      <w:pPr>
        <w:pStyle w:val="PL"/>
        <w:rPr>
          <w:rFonts w:eastAsia="SimSun"/>
          <w:lang w:val="en-US"/>
        </w:rPr>
      </w:pPr>
      <w:r w:rsidRPr="00F11966">
        <w:rPr>
          <w:rFonts w:eastAsia="SimSun"/>
          <w:lang w:val="en-US"/>
        </w:rPr>
        <w:t xml:space="preserve">          items:</w:t>
      </w:r>
    </w:p>
    <w:p w14:paraId="73F9C7EB"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50776DAB"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B71729"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5B0031CC"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318337E7" w14:textId="77777777" w:rsidR="00E574B8" w:rsidRPr="00F11966" w:rsidRDefault="00E574B8" w:rsidP="00E574B8">
      <w:pPr>
        <w:pStyle w:val="PL"/>
        <w:rPr>
          <w:rFonts w:eastAsia="SimSun"/>
          <w:lang w:val="en-US"/>
        </w:rPr>
      </w:pPr>
      <w:r w:rsidRPr="00F11966">
        <w:t xml:space="preserve">          additionalProperties:</w:t>
      </w:r>
    </w:p>
    <w:p w14:paraId="120455C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4B5AE032" w14:textId="77777777" w:rsidR="008F5ED1" w:rsidRDefault="008F5ED1" w:rsidP="008F5ED1">
      <w:pPr>
        <w:pStyle w:val="PL"/>
      </w:pPr>
      <w:r w:rsidRPr="00D67AB2">
        <w:lastRenderedPageBreak/>
        <w:t xml:space="preserve">  </w:t>
      </w:r>
      <w:r>
        <w:t xml:space="preserve">    </w:t>
      </w:r>
      <w:r w:rsidRPr="00D67AB2">
        <w:t xml:space="preserve">    minProperties: 1</w:t>
      </w:r>
    </w:p>
    <w:p w14:paraId="7857CD81" w14:textId="4A93A39D" w:rsidR="008F5ED1" w:rsidRDefault="008F5ED1" w:rsidP="008F5ED1">
      <w:pPr>
        <w:pStyle w:val="PL"/>
      </w:pPr>
      <w:r w:rsidRPr="009F1CC4">
        <w:rPr>
          <w:noProof w:val="0"/>
        </w:rPr>
        <w:t xml:space="preserve">    </w:t>
      </w:r>
      <w:r>
        <w:rPr>
          <w:noProof w:val="0"/>
        </w:rPr>
        <w:t xml:space="preserve">    </w:t>
      </w:r>
      <w:r w:rsidRPr="009F1CC4">
        <w:rPr>
          <w:noProof w:val="0"/>
        </w:rPr>
        <w:t xml:space="preserve">  description: </w:t>
      </w:r>
      <w:r w:rsidRPr="00F11966">
        <w:t>A map (list of key-value pairs</w:t>
      </w:r>
      <w:r>
        <w:t>)</w:t>
      </w:r>
      <w:r w:rsidRPr="00F11966">
        <w:t xml:space="preserve"> where PlmnId </w:t>
      </w:r>
      <w:r w:rsidR="00A01A27">
        <w:t>converted to a string</w:t>
      </w:r>
      <w:r w:rsidR="00A01A27" w:rsidRPr="00F11966">
        <w:t xml:space="preserve"> </w:t>
      </w:r>
      <w:r w:rsidRPr="00F11966">
        <w:t>serves as key</w:t>
      </w:r>
    </w:p>
    <w:p w14:paraId="5B73CA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043C795C"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F0865B0"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031CB4F"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31515C48"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194E140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6363B453"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09B530" w14:textId="77777777" w:rsidR="00E574B8" w:rsidRPr="00F11966" w:rsidRDefault="00E574B8" w:rsidP="00E574B8">
      <w:pPr>
        <w:pStyle w:val="PL"/>
        <w:rPr>
          <w:rFonts w:eastAsia="SimSun"/>
          <w:lang w:val="en-US"/>
        </w:rPr>
      </w:pPr>
      <w:r w:rsidRPr="00F11966">
        <w:rPr>
          <w:rFonts w:eastAsia="SimSun"/>
          <w:lang w:val="en-US"/>
        </w:rPr>
        <w:t xml:space="preserve">          items:</w:t>
      </w:r>
    </w:p>
    <w:p w14:paraId="2678AE8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7ECC64C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CE98FD6" w14:textId="77777777" w:rsidR="00A01A27" w:rsidRDefault="00A01A27" w:rsidP="00A01A27">
      <w:pPr>
        <w:pStyle w:val="PL"/>
        <w:rPr>
          <w:lang w:val="en-US"/>
        </w:rPr>
      </w:pPr>
      <w:r>
        <w:rPr>
          <w:lang w:val="en-US"/>
        </w:rPr>
        <w:t xml:space="preserve">          description: </w:t>
      </w:r>
      <w:r w:rsidRPr="00F11966">
        <w:rPr>
          <w:lang w:eastAsia="zh-CN"/>
        </w:rPr>
        <w:t xml:space="preserve">This IE shall contain a list of </w:t>
      </w:r>
      <w:r w:rsidRPr="00F11966">
        <w:t xml:space="preserve">the </w:t>
      </w:r>
      <w:r w:rsidRPr="00F11966">
        <w:rPr>
          <w:lang w:eastAsia="zh-CN"/>
        </w:rPr>
        <w:t>tracking area codes</w:t>
      </w:r>
      <w:r>
        <w:rPr>
          <w:lang w:eastAsia="zh-CN"/>
        </w:rPr>
        <w:t>.</w:t>
      </w:r>
    </w:p>
    <w:p w14:paraId="02443C0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0EBFC8D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E89847A"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CAC2406"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62EEBCA4"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7BC7BDD6" w14:textId="77777777" w:rsidR="00E574B8" w:rsidRPr="00F11966" w:rsidRDefault="00E574B8" w:rsidP="00E574B8">
      <w:pPr>
        <w:pStyle w:val="PL"/>
      </w:pPr>
      <w:r w:rsidRPr="00F11966">
        <w:t xml:space="preserve">          minimum: 0</w:t>
      </w:r>
    </w:p>
    <w:p w14:paraId="38CAA7EA" w14:textId="77777777" w:rsidR="00E574B8" w:rsidRPr="00F11966" w:rsidRDefault="00E574B8" w:rsidP="00E574B8">
      <w:pPr>
        <w:pStyle w:val="PL"/>
        <w:rPr>
          <w:rFonts w:eastAsia="SimSun"/>
          <w:lang w:val="en-US"/>
        </w:rPr>
      </w:pPr>
      <w:r w:rsidRPr="00F11966">
        <w:t xml:space="preserve">          maximum: 255</w:t>
      </w:r>
    </w:p>
    <w:p w14:paraId="4DE52B6B" w14:textId="77777777" w:rsidR="00A01A27" w:rsidRDefault="00A01A27" w:rsidP="00A01A27">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51988882"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3B9CE86"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6A34C8B6" w14:textId="77777777" w:rsidR="00E574B8" w:rsidRPr="00F11966" w:rsidRDefault="00E574B8" w:rsidP="00E574B8">
      <w:pPr>
        <w:pStyle w:val="PL"/>
      </w:pPr>
      <w:r w:rsidRPr="00F11966">
        <w:t xml:space="preserve">          minimum: 0</w:t>
      </w:r>
    </w:p>
    <w:p w14:paraId="0604ECC0" w14:textId="77777777" w:rsidR="00E574B8" w:rsidRPr="00F11966" w:rsidRDefault="00E574B8" w:rsidP="00E574B8">
      <w:pPr>
        <w:pStyle w:val="PL"/>
      </w:pPr>
      <w:r w:rsidRPr="00F11966">
        <w:t xml:space="preserve">          maximum: 262143</w:t>
      </w:r>
    </w:p>
    <w:p w14:paraId="2B6D2579" w14:textId="77777777" w:rsidR="00A01A27" w:rsidRDefault="00A01A27" w:rsidP="00A01A27">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05FB342E" w14:textId="77777777" w:rsidR="0046212D" w:rsidRDefault="0046212D" w:rsidP="0046212D">
      <w:pPr>
        <w:pStyle w:val="PL"/>
        <w:rPr>
          <w:lang w:val="en-US"/>
        </w:rPr>
      </w:pPr>
    </w:p>
    <w:p w14:paraId="110D858E"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4EC95EF1"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1E4C32E6"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6C4951E2"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53D72B02"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0099D8C0"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91CFC3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DD75193" w14:textId="65377D23" w:rsidR="00A01A27" w:rsidRDefault="00A01A27" w:rsidP="00A01A27">
      <w:pPr>
        <w:pStyle w:val="PL"/>
        <w:rPr>
          <w:lang w:val="en-US"/>
        </w:rPr>
      </w:pPr>
      <w:r>
        <w:rPr>
          <w:lang w:val="en-US"/>
        </w:rPr>
        <w:t xml:space="preserve">       </w:t>
      </w:r>
      <w:r w:rsidR="007F41D9">
        <w:rPr>
          <w:lang w:val="en-US"/>
        </w:rPr>
        <w:t xml:space="preserve">  </w:t>
      </w:r>
      <w:r>
        <w:rPr>
          <w:lang w:val="en-US"/>
        </w:rPr>
        <w:t xml:space="preserve"> description: </w:t>
      </w:r>
      <w:r>
        <w:rPr>
          <w:lang w:eastAsia="zh-CN"/>
        </w:rPr>
        <w:t>This IE shall indicate the value of frequency for download for measurement logging.</w:t>
      </w:r>
    </w:p>
    <w:p w14:paraId="58059CBB"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6A5A9ED7"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318C8BA7" w14:textId="77777777" w:rsidR="0046212D" w:rsidRPr="00F11966" w:rsidRDefault="0046212D" w:rsidP="0046212D">
      <w:pPr>
        <w:pStyle w:val="PL"/>
        <w:rPr>
          <w:rFonts w:eastAsia="SimSun"/>
          <w:lang w:val="en-US"/>
        </w:rPr>
      </w:pPr>
      <w:r w:rsidRPr="00F11966">
        <w:rPr>
          <w:rFonts w:eastAsia="SimSun"/>
          <w:lang w:val="en-US"/>
        </w:rPr>
        <w:t xml:space="preserve">          items:</w:t>
      </w:r>
    </w:p>
    <w:p w14:paraId="77D64E9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73912D2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237D08A8"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37A49677" w14:textId="77777777" w:rsidR="00A01A27" w:rsidRDefault="00A01A27" w:rsidP="00A01A27">
      <w:pPr>
        <w:pStyle w:val="PL"/>
        <w:rPr>
          <w:lang w:val="en-US"/>
        </w:rPr>
      </w:pPr>
      <w:r>
        <w:rPr>
          <w:lang w:val="en-US"/>
        </w:rPr>
        <w:t xml:space="preserve">          description: </w:t>
      </w: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0EC1DB64" w14:textId="77777777" w:rsidR="00E92CBF" w:rsidRPr="00F11966" w:rsidRDefault="00E92CBF" w:rsidP="00E92CBF">
      <w:pPr>
        <w:pStyle w:val="PL"/>
        <w:rPr>
          <w:lang w:val="en-US"/>
        </w:rPr>
      </w:pPr>
    </w:p>
    <w:p w14:paraId="3E0A544F" w14:textId="77777777" w:rsidR="00E92CBF" w:rsidRPr="00F11966" w:rsidRDefault="00E92CBF" w:rsidP="00E92CBF">
      <w:pPr>
        <w:pStyle w:val="PL"/>
        <w:rPr>
          <w:lang w:val="en-US"/>
        </w:rPr>
      </w:pPr>
    </w:p>
    <w:p w14:paraId="2D513165" w14:textId="77777777" w:rsidR="00E92CBF" w:rsidRPr="00F11966" w:rsidRDefault="00E92CBF" w:rsidP="00E92CBF">
      <w:pPr>
        <w:pStyle w:val="PL"/>
        <w:rPr>
          <w:lang w:val="en-US"/>
        </w:rPr>
      </w:pPr>
      <w:r w:rsidRPr="00F11966">
        <w:rPr>
          <w:lang w:val="en-US"/>
        </w:rPr>
        <w:t># Data Types related to 5G ODB as defined in clause 5.7</w:t>
      </w:r>
    </w:p>
    <w:p w14:paraId="1EE0A93D" w14:textId="77777777" w:rsidR="00E92CBF" w:rsidRPr="00F11966" w:rsidRDefault="00E92CBF" w:rsidP="00E92CBF">
      <w:pPr>
        <w:pStyle w:val="PL"/>
        <w:rPr>
          <w:lang w:val="en-US"/>
        </w:rPr>
      </w:pPr>
    </w:p>
    <w:p w14:paraId="2BC94FD2" w14:textId="77777777" w:rsidR="00E92CBF" w:rsidRPr="00F11966" w:rsidRDefault="00E92CBF" w:rsidP="00E92CBF">
      <w:pPr>
        <w:pStyle w:val="PL"/>
        <w:rPr>
          <w:lang w:val="en-US"/>
        </w:rPr>
      </w:pPr>
      <w:r w:rsidRPr="00F11966">
        <w:rPr>
          <w:lang w:val="en-US"/>
        </w:rPr>
        <w:t>#</w:t>
      </w:r>
    </w:p>
    <w:p w14:paraId="6507E9C7" w14:textId="77777777" w:rsidR="00E92CBF" w:rsidRPr="00F11966" w:rsidRDefault="00E92CBF" w:rsidP="00E92CBF">
      <w:pPr>
        <w:pStyle w:val="PL"/>
        <w:rPr>
          <w:lang w:val="en-US"/>
        </w:rPr>
      </w:pPr>
      <w:r w:rsidRPr="00F11966">
        <w:rPr>
          <w:lang w:val="en-US"/>
        </w:rPr>
        <w:t># SIMPLE DATA TYPES</w:t>
      </w:r>
    </w:p>
    <w:p w14:paraId="7BA063DC" w14:textId="77777777" w:rsidR="00E92CBF" w:rsidRPr="00F11966" w:rsidRDefault="00E92CBF" w:rsidP="00E92CBF">
      <w:pPr>
        <w:pStyle w:val="PL"/>
        <w:rPr>
          <w:lang w:val="en-US"/>
        </w:rPr>
      </w:pPr>
      <w:r w:rsidRPr="00F11966">
        <w:rPr>
          <w:lang w:val="en-US"/>
        </w:rPr>
        <w:t>#</w:t>
      </w:r>
    </w:p>
    <w:p w14:paraId="5323F6B1" w14:textId="77777777" w:rsidR="00E92CBF" w:rsidRPr="00F11966" w:rsidRDefault="00E92CBF" w:rsidP="00E92CBF">
      <w:pPr>
        <w:pStyle w:val="PL"/>
      </w:pPr>
      <w:r w:rsidRPr="00F11966">
        <w:t>#</w:t>
      </w:r>
    </w:p>
    <w:p w14:paraId="25BBC33D" w14:textId="77777777" w:rsidR="00E92CBF" w:rsidRPr="00F11966" w:rsidRDefault="00E92CBF" w:rsidP="00E92CBF">
      <w:pPr>
        <w:pStyle w:val="PL"/>
      </w:pPr>
      <w:r w:rsidRPr="00F11966">
        <w:t>#</w:t>
      </w:r>
    </w:p>
    <w:p w14:paraId="2F3DB3F5" w14:textId="77777777" w:rsidR="00E92CBF" w:rsidRPr="00F11966" w:rsidRDefault="00E92CBF" w:rsidP="00E92CBF">
      <w:pPr>
        <w:pStyle w:val="PL"/>
        <w:rPr>
          <w:lang w:val="en-US"/>
        </w:rPr>
      </w:pPr>
      <w:r w:rsidRPr="00F11966">
        <w:rPr>
          <w:lang w:val="en-US"/>
        </w:rPr>
        <w:t># Enumerations</w:t>
      </w:r>
    </w:p>
    <w:p w14:paraId="6D2D8BB4" w14:textId="77777777" w:rsidR="00E92CBF" w:rsidRPr="00F11966" w:rsidRDefault="00E92CBF" w:rsidP="00E92CBF">
      <w:pPr>
        <w:pStyle w:val="PL"/>
        <w:rPr>
          <w:lang w:val="en-US"/>
        </w:rPr>
      </w:pPr>
      <w:r w:rsidRPr="00F11966">
        <w:rPr>
          <w:lang w:val="en-US"/>
        </w:rPr>
        <w:t>#</w:t>
      </w:r>
    </w:p>
    <w:p w14:paraId="07556018" w14:textId="77777777" w:rsidR="00E92CBF" w:rsidRPr="00F11966" w:rsidRDefault="00E92CBF" w:rsidP="00E92CBF">
      <w:pPr>
        <w:pStyle w:val="PL"/>
      </w:pPr>
      <w:r w:rsidRPr="00F11966">
        <w:t xml:space="preserve">    </w:t>
      </w:r>
      <w:r w:rsidRPr="00F11966">
        <w:rPr>
          <w:lang w:val="en-US"/>
        </w:rPr>
        <w:t>RoamingOdb</w:t>
      </w:r>
      <w:r w:rsidRPr="00F11966">
        <w:t>:</w:t>
      </w:r>
    </w:p>
    <w:p w14:paraId="71543B2D" w14:textId="77777777" w:rsidR="00E92CBF" w:rsidRPr="00F11966" w:rsidRDefault="00E92CBF" w:rsidP="00E92CBF">
      <w:pPr>
        <w:pStyle w:val="PL"/>
      </w:pPr>
      <w:r w:rsidRPr="00F11966">
        <w:t xml:space="preserve">      anyOf:</w:t>
      </w:r>
    </w:p>
    <w:p w14:paraId="476F31F8" w14:textId="77777777" w:rsidR="00E92CBF" w:rsidRPr="00F11966" w:rsidRDefault="00E92CBF" w:rsidP="00E92CBF">
      <w:pPr>
        <w:pStyle w:val="PL"/>
      </w:pPr>
      <w:r w:rsidRPr="00F11966">
        <w:t xml:space="preserve">        - type: string</w:t>
      </w:r>
    </w:p>
    <w:p w14:paraId="0FDCE46B" w14:textId="77777777" w:rsidR="00E92CBF" w:rsidRPr="00F11966" w:rsidRDefault="00E92CBF" w:rsidP="00E92CBF">
      <w:pPr>
        <w:pStyle w:val="PL"/>
      </w:pPr>
      <w:r w:rsidRPr="00F11966">
        <w:t xml:space="preserve">          enum:</w:t>
      </w:r>
    </w:p>
    <w:p w14:paraId="283390E0" w14:textId="77777777" w:rsidR="00E92CBF" w:rsidRPr="00F11966" w:rsidRDefault="00E92CBF" w:rsidP="00E92CBF">
      <w:pPr>
        <w:pStyle w:val="PL"/>
      </w:pPr>
      <w:r w:rsidRPr="00F11966">
        <w:t xml:space="preserve">            - OUTSIDE_HOME_PLMN</w:t>
      </w:r>
    </w:p>
    <w:p w14:paraId="5D499719" w14:textId="77777777" w:rsidR="00E92CBF" w:rsidRPr="00F11966" w:rsidRDefault="00E92CBF" w:rsidP="00E92CBF">
      <w:pPr>
        <w:pStyle w:val="PL"/>
      </w:pPr>
      <w:r w:rsidRPr="00F11966">
        <w:t xml:space="preserve">            - OUTSIDE_HOME_PLMN_COUNTRY</w:t>
      </w:r>
    </w:p>
    <w:p w14:paraId="6B367CFC" w14:textId="77777777" w:rsidR="00E92CBF" w:rsidRPr="00F11966" w:rsidRDefault="00E92CBF" w:rsidP="00E92CBF">
      <w:pPr>
        <w:pStyle w:val="PL"/>
        <w:rPr>
          <w:lang w:val="en-US"/>
        </w:rPr>
      </w:pPr>
      <w:r w:rsidRPr="00F11966">
        <w:rPr>
          <w:lang w:val="en-US"/>
        </w:rPr>
        <w:t xml:space="preserve">        - type: string</w:t>
      </w:r>
    </w:p>
    <w:p w14:paraId="1D77DC1F" w14:textId="4CA6042A" w:rsidR="00A01A27" w:rsidRDefault="00A01A27" w:rsidP="00A01A27">
      <w:pPr>
        <w:pStyle w:val="PL"/>
        <w:rPr>
          <w:lang w:val="en-US"/>
        </w:rPr>
      </w:pPr>
      <w:r>
        <w:rPr>
          <w:lang w:val="en-US"/>
        </w:rPr>
        <w:t xml:space="preserve">      description: </w:t>
      </w:r>
      <w:r w:rsidRPr="00F11966">
        <w:t xml:space="preserve">The enumeration </w:t>
      </w:r>
      <w:r w:rsidRPr="00F11966">
        <w:rPr>
          <w:lang w:val="en-US"/>
        </w:rPr>
        <w:t>RoamingOdb</w:t>
      </w:r>
      <w:r w:rsidRPr="00F11966">
        <w:t xml:space="preserve"> defines the Barring of Roaming as.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 xml:space="preserve">It shall comply with </w:t>
      </w:r>
      <w:r>
        <w:t xml:space="preserve">the provisions defined in table </w:t>
      </w:r>
      <w:r w:rsidRPr="00F11966">
        <w:t>5.7.3.1-1.</w:t>
      </w:r>
    </w:p>
    <w:p w14:paraId="2465C6C3" w14:textId="77777777" w:rsidR="00E92CBF" w:rsidRPr="00202CB2" w:rsidRDefault="00E92CBF" w:rsidP="00E92CBF">
      <w:pPr>
        <w:pStyle w:val="PL"/>
        <w:rPr>
          <w:lang w:val="en-US"/>
        </w:rPr>
      </w:pPr>
    </w:p>
    <w:p w14:paraId="6F86DA03" w14:textId="77777777" w:rsidR="00E92CBF" w:rsidRPr="00F11966" w:rsidRDefault="00E92CBF" w:rsidP="00E92CBF">
      <w:pPr>
        <w:pStyle w:val="PL"/>
      </w:pPr>
      <w:r w:rsidRPr="00F11966">
        <w:t xml:space="preserve">    </w:t>
      </w:r>
      <w:r w:rsidRPr="00F11966">
        <w:rPr>
          <w:lang w:val="en-US"/>
        </w:rPr>
        <w:t>OdbPacketServices</w:t>
      </w:r>
      <w:r w:rsidRPr="00F11966">
        <w:t>:</w:t>
      </w:r>
    </w:p>
    <w:p w14:paraId="2366A79E" w14:textId="77777777" w:rsidR="00E92CBF" w:rsidRPr="00F11966" w:rsidRDefault="00E92CBF" w:rsidP="00E92CBF">
      <w:pPr>
        <w:pStyle w:val="PL"/>
      </w:pPr>
      <w:r w:rsidRPr="00F11966">
        <w:t xml:space="preserve">      anyOf:</w:t>
      </w:r>
    </w:p>
    <w:p w14:paraId="34391C0F" w14:textId="77777777" w:rsidR="00E92CBF" w:rsidRPr="00F11966" w:rsidRDefault="00E92CBF" w:rsidP="00E92CBF">
      <w:pPr>
        <w:pStyle w:val="PL"/>
      </w:pPr>
      <w:r w:rsidRPr="00F11966">
        <w:t xml:space="preserve">        - anyOf:</w:t>
      </w:r>
    </w:p>
    <w:p w14:paraId="0DF6461E" w14:textId="77777777" w:rsidR="00E92CBF" w:rsidRPr="00F11966" w:rsidRDefault="00E92CBF" w:rsidP="00E92CBF">
      <w:pPr>
        <w:pStyle w:val="PL"/>
      </w:pPr>
      <w:r w:rsidRPr="00F11966">
        <w:t xml:space="preserve">            - type: string</w:t>
      </w:r>
    </w:p>
    <w:p w14:paraId="3BEC9822" w14:textId="77777777" w:rsidR="00E92CBF" w:rsidRPr="00F11966" w:rsidRDefault="00E92CBF" w:rsidP="00E92CBF">
      <w:pPr>
        <w:pStyle w:val="PL"/>
      </w:pPr>
      <w:r w:rsidRPr="00F11966">
        <w:t xml:space="preserve">              enum:</w:t>
      </w:r>
    </w:p>
    <w:p w14:paraId="7E9522C5" w14:textId="77777777" w:rsidR="00E92CBF" w:rsidRPr="00F11966" w:rsidRDefault="00E92CBF" w:rsidP="00E92CBF">
      <w:pPr>
        <w:pStyle w:val="PL"/>
      </w:pPr>
      <w:r w:rsidRPr="00F11966">
        <w:t xml:space="preserve">                - ALL_PACKET_SERVICES</w:t>
      </w:r>
    </w:p>
    <w:p w14:paraId="3A63D847" w14:textId="77777777" w:rsidR="00E92CBF" w:rsidRPr="00F11966" w:rsidRDefault="00E92CBF" w:rsidP="00E92CBF">
      <w:pPr>
        <w:pStyle w:val="PL"/>
      </w:pPr>
      <w:r w:rsidRPr="00F11966">
        <w:t xml:space="preserve">                - ROAMER_ACCESS_HPLMN_AP</w:t>
      </w:r>
    </w:p>
    <w:p w14:paraId="236CE73F" w14:textId="77777777" w:rsidR="00E92CBF" w:rsidRPr="00F11966" w:rsidRDefault="00E92CBF" w:rsidP="00E92CBF">
      <w:pPr>
        <w:pStyle w:val="PL"/>
      </w:pPr>
      <w:r w:rsidRPr="00F11966">
        <w:t xml:space="preserve">                - ROAMER_ACCESS_VPLMN_AP</w:t>
      </w:r>
    </w:p>
    <w:p w14:paraId="23F0325B" w14:textId="77777777" w:rsidR="00E92CBF" w:rsidRPr="00F11966" w:rsidRDefault="00E92CBF" w:rsidP="00E92CBF">
      <w:pPr>
        <w:pStyle w:val="PL"/>
        <w:rPr>
          <w:lang w:val="en-US"/>
        </w:rPr>
      </w:pPr>
      <w:r w:rsidRPr="00F11966">
        <w:rPr>
          <w:lang w:val="en-US"/>
        </w:rPr>
        <w:t xml:space="preserve">            - type: string</w:t>
      </w:r>
    </w:p>
    <w:p w14:paraId="50C89810" w14:textId="77777777" w:rsidR="00E92CBF" w:rsidRPr="00F11966" w:rsidRDefault="00E92CBF" w:rsidP="00E92CBF">
      <w:pPr>
        <w:pStyle w:val="PL"/>
        <w:rPr>
          <w:lang w:val="en-US"/>
        </w:rPr>
      </w:pPr>
      <w:r w:rsidRPr="00F11966">
        <w:rPr>
          <w:lang w:val="en-US"/>
        </w:rPr>
        <w:t xml:space="preserve">        - $ref: '#/components/schemas/NullValue'</w:t>
      </w:r>
    </w:p>
    <w:p w14:paraId="4BDC4C7D" w14:textId="17FA8EC2" w:rsidR="00A01A27" w:rsidRDefault="00A01A27" w:rsidP="00A01A27">
      <w:pPr>
        <w:pStyle w:val="PL"/>
        <w:rPr>
          <w:lang w:val="en-US"/>
        </w:rPr>
      </w:pPr>
      <w:r>
        <w:rPr>
          <w:lang w:val="en-US"/>
        </w:rPr>
        <w:lastRenderedPageBreak/>
        <w:t xml:space="preserve">      description: </w:t>
      </w:r>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23.015 for further description</w:t>
      </w:r>
      <w:r w:rsidRPr="00F11966">
        <w:rPr>
          <w:rFonts w:cs="Arial"/>
          <w:szCs w:val="18"/>
        </w:rPr>
        <w:t xml:space="preserve">. </w:t>
      </w:r>
      <w:r w:rsidRPr="00F11966">
        <w:t>It shall comply with the provisions defined in table</w:t>
      </w:r>
      <w:r>
        <w:t xml:space="preserve"> </w:t>
      </w:r>
      <w:r w:rsidRPr="00F11966">
        <w:t>5.7.3.2-1</w:t>
      </w:r>
    </w:p>
    <w:p w14:paraId="3A7E70D5" w14:textId="77777777" w:rsidR="00E92CBF" w:rsidRPr="00F11966" w:rsidRDefault="00E92CBF" w:rsidP="00E92CBF">
      <w:pPr>
        <w:pStyle w:val="PL"/>
        <w:rPr>
          <w:lang w:val="en-US"/>
        </w:rPr>
      </w:pPr>
    </w:p>
    <w:p w14:paraId="1FBB7F1C" w14:textId="77777777" w:rsidR="00E92CBF" w:rsidRPr="00F11966" w:rsidRDefault="00E92CBF" w:rsidP="00E92CBF">
      <w:pPr>
        <w:pStyle w:val="PL"/>
        <w:rPr>
          <w:lang w:val="en-US"/>
        </w:rPr>
      </w:pPr>
      <w:r w:rsidRPr="00F11966">
        <w:rPr>
          <w:lang w:val="en-US"/>
        </w:rPr>
        <w:t>#</w:t>
      </w:r>
    </w:p>
    <w:p w14:paraId="770825F1" w14:textId="77777777" w:rsidR="00E92CBF" w:rsidRPr="00F11966" w:rsidRDefault="00E92CBF" w:rsidP="00E92CBF">
      <w:pPr>
        <w:pStyle w:val="PL"/>
        <w:rPr>
          <w:lang w:val="en-US"/>
        </w:rPr>
      </w:pPr>
      <w:r w:rsidRPr="00F11966">
        <w:rPr>
          <w:lang w:val="en-US"/>
        </w:rPr>
        <w:t># STRUCTURED DATA TYPES</w:t>
      </w:r>
    </w:p>
    <w:p w14:paraId="0EA4876A" w14:textId="77777777" w:rsidR="00E92CBF" w:rsidRPr="00F11966" w:rsidRDefault="00E92CBF" w:rsidP="00E92CBF">
      <w:pPr>
        <w:pStyle w:val="PL"/>
        <w:rPr>
          <w:lang w:val="en-US"/>
        </w:rPr>
      </w:pPr>
      <w:r w:rsidRPr="00F11966">
        <w:rPr>
          <w:lang w:val="en-US"/>
        </w:rPr>
        <w:t>#</w:t>
      </w:r>
    </w:p>
    <w:p w14:paraId="58EBA088" w14:textId="77777777" w:rsidR="00E92CBF" w:rsidRPr="00F11966" w:rsidRDefault="00E92CBF" w:rsidP="00E92CBF">
      <w:pPr>
        <w:pStyle w:val="PL"/>
        <w:rPr>
          <w:lang w:val="en-US"/>
        </w:rPr>
      </w:pPr>
    </w:p>
    <w:p w14:paraId="627A75FE" w14:textId="77777777" w:rsidR="00E92CBF" w:rsidRPr="00F11966" w:rsidRDefault="00E92CBF" w:rsidP="00E92CBF">
      <w:pPr>
        <w:pStyle w:val="PL"/>
        <w:rPr>
          <w:lang w:val="en-US"/>
        </w:rPr>
      </w:pPr>
      <w:r w:rsidRPr="00F11966">
        <w:rPr>
          <w:lang w:val="en-US"/>
        </w:rPr>
        <w:t xml:space="preserve">    OdbData:</w:t>
      </w:r>
    </w:p>
    <w:p w14:paraId="0F0D8364" w14:textId="77777777" w:rsidR="00E92CBF" w:rsidRPr="00F11966" w:rsidRDefault="00E92CBF" w:rsidP="00E92CBF">
      <w:pPr>
        <w:pStyle w:val="PL"/>
        <w:rPr>
          <w:lang w:val="en-US"/>
        </w:rPr>
      </w:pPr>
      <w:r w:rsidRPr="00F11966">
        <w:rPr>
          <w:lang w:val="en-US"/>
        </w:rPr>
        <w:t xml:space="preserve">      type: object</w:t>
      </w:r>
    </w:p>
    <w:p w14:paraId="14765F4F" w14:textId="77777777" w:rsidR="00E92CBF" w:rsidRPr="00F11966" w:rsidRDefault="00E92CBF" w:rsidP="00E92CBF">
      <w:pPr>
        <w:pStyle w:val="PL"/>
        <w:rPr>
          <w:lang w:val="en-US"/>
        </w:rPr>
      </w:pPr>
      <w:r w:rsidRPr="00F11966">
        <w:rPr>
          <w:lang w:val="en-US"/>
        </w:rPr>
        <w:t xml:space="preserve">      properties:</w:t>
      </w:r>
    </w:p>
    <w:p w14:paraId="1C331439" w14:textId="77777777" w:rsidR="00E92CBF" w:rsidRPr="00F11966" w:rsidRDefault="00E92CBF" w:rsidP="00E92CBF">
      <w:pPr>
        <w:pStyle w:val="PL"/>
        <w:rPr>
          <w:lang w:val="en-US"/>
        </w:rPr>
      </w:pPr>
      <w:r w:rsidRPr="00F11966">
        <w:rPr>
          <w:lang w:val="en-US"/>
        </w:rPr>
        <w:t xml:space="preserve">        roamingOdb:</w:t>
      </w:r>
    </w:p>
    <w:p w14:paraId="6E9B7CDC" w14:textId="77777777" w:rsidR="00E92CBF" w:rsidRPr="00F11966" w:rsidRDefault="00E92CBF" w:rsidP="00E92CBF">
      <w:pPr>
        <w:pStyle w:val="PL"/>
        <w:rPr>
          <w:lang w:val="en-US"/>
        </w:rPr>
      </w:pPr>
      <w:r w:rsidRPr="00F11966">
        <w:rPr>
          <w:lang w:val="en-US"/>
        </w:rPr>
        <w:t xml:space="preserve">          $ref: '#/components/schemas/RoamingOdb'</w:t>
      </w:r>
    </w:p>
    <w:p w14:paraId="110B7008" w14:textId="77777777" w:rsidR="00A01A27" w:rsidRDefault="00A01A27" w:rsidP="00A01A27">
      <w:pPr>
        <w:pStyle w:val="PL"/>
        <w:rPr>
          <w:lang w:val="en-US"/>
        </w:rPr>
      </w:pPr>
      <w:r>
        <w:rPr>
          <w:lang w:val="en-US"/>
        </w:rPr>
        <w:t xml:space="preserve">          description: </w:t>
      </w:r>
      <w:r w:rsidRPr="00F11966">
        <w:rPr>
          <w:lang w:eastAsia="en-GB"/>
        </w:rPr>
        <w:t>Barring of Roaming</w:t>
      </w:r>
      <w:r>
        <w:rPr>
          <w:lang w:eastAsia="en-GB"/>
        </w:rPr>
        <w:t>.</w:t>
      </w:r>
    </w:p>
    <w:p w14:paraId="5E11FFED" w14:textId="77777777" w:rsidR="00E92CBF" w:rsidRPr="00F11966" w:rsidRDefault="00E92CBF" w:rsidP="00E92CBF">
      <w:pPr>
        <w:pStyle w:val="PL"/>
        <w:rPr>
          <w:lang w:val="en-US"/>
        </w:rPr>
      </w:pPr>
    </w:p>
    <w:p w14:paraId="7394189C" w14:textId="77777777" w:rsidR="00E92CBF" w:rsidRPr="00F11966" w:rsidRDefault="00E92CBF" w:rsidP="00E92CBF">
      <w:pPr>
        <w:pStyle w:val="PL"/>
        <w:rPr>
          <w:lang w:val="en-US"/>
        </w:rPr>
      </w:pPr>
      <w:r w:rsidRPr="00F11966">
        <w:rPr>
          <w:lang w:val="en-US"/>
        </w:rPr>
        <w:t>#</w:t>
      </w:r>
    </w:p>
    <w:p w14:paraId="13811FFF" w14:textId="77777777" w:rsidR="00E92CBF" w:rsidRPr="00F11966" w:rsidRDefault="00E92CBF" w:rsidP="00E92CBF">
      <w:pPr>
        <w:pStyle w:val="PL"/>
        <w:rPr>
          <w:lang w:val="en-US"/>
        </w:rPr>
      </w:pPr>
      <w:r w:rsidRPr="00F11966">
        <w:rPr>
          <w:lang w:val="en-US"/>
        </w:rPr>
        <w:t># Data Types related to Charging as defined in clause 5.8</w:t>
      </w:r>
    </w:p>
    <w:p w14:paraId="5BB52EE9" w14:textId="77777777" w:rsidR="00E92CBF" w:rsidRPr="00F11966" w:rsidRDefault="00E92CBF" w:rsidP="00E92CBF">
      <w:pPr>
        <w:pStyle w:val="PL"/>
        <w:rPr>
          <w:lang w:val="en-US"/>
        </w:rPr>
      </w:pPr>
      <w:r w:rsidRPr="00F11966">
        <w:rPr>
          <w:lang w:val="en-US"/>
        </w:rPr>
        <w:t>#</w:t>
      </w:r>
    </w:p>
    <w:p w14:paraId="50D5801A" w14:textId="77777777" w:rsidR="00E92CBF" w:rsidRPr="00F11966" w:rsidRDefault="00E92CBF" w:rsidP="00E92CBF">
      <w:pPr>
        <w:pStyle w:val="PL"/>
        <w:rPr>
          <w:lang w:val="en-US"/>
        </w:rPr>
      </w:pPr>
    </w:p>
    <w:p w14:paraId="29A04F05" w14:textId="77777777" w:rsidR="00E92CBF" w:rsidRPr="00F11966" w:rsidRDefault="00E92CBF" w:rsidP="00E92CBF">
      <w:pPr>
        <w:pStyle w:val="PL"/>
        <w:rPr>
          <w:lang w:val="en-US"/>
        </w:rPr>
      </w:pPr>
      <w:r w:rsidRPr="00F11966">
        <w:rPr>
          <w:lang w:val="en-US"/>
        </w:rPr>
        <w:t>#</w:t>
      </w:r>
    </w:p>
    <w:p w14:paraId="06044A09" w14:textId="77777777" w:rsidR="00E92CBF" w:rsidRPr="00F11966" w:rsidRDefault="00E92CBF" w:rsidP="00E92CBF">
      <w:pPr>
        <w:pStyle w:val="PL"/>
        <w:rPr>
          <w:lang w:val="en-US"/>
        </w:rPr>
      </w:pPr>
      <w:r w:rsidRPr="00F11966">
        <w:rPr>
          <w:lang w:val="en-US"/>
        </w:rPr>
        <w:t># SIMPLE DATA TYPES</w:t>
      </w:r>
    </w:p>
    <w:p w14:paraId="6D98FF3A" w14:textId="77777777" w:rsidR="00E92CBF" w:rsidRPr="00F11966" w:rsidRDefault="00E92CBF" w:rsidP="00E92CBF">
      <w:pPr>
        <w:pStyle w:val="PL"/>
        <w:rPr>
          <w:lang w:val="en-US"/>
        </w:rPr>
      </w:pPr>
      <w:r w:rsidRPr="00F11966">
        <w:rPr>
          <w:lang w:val="en-US"/>
        </w:rPr>
        <w:t>#</w:t>
      </w:r>
    </w:p>
    <w:p w14:paraId="21844A9C" w14:textId="77777777" w:rsidR="00E92CBF" w:rsidRPr="00F11966" w:rsidRDefault="00E92CBF" w:rsidP="00E92CBF">
      <w:pPr>
        <w:pStyle w:val="PL"/>
      </w:pPr>
      <w:r w:rsidRPr="00F11966">
        <w:t>#</w:t>
      </w:r>
    </w:p>
    <w:p w14:paraId="6B2F03EF" w14:textId="77777777" w:rsidR="00E92CBF" w:rsidRPr="00F11966" w:rsidRDefault="00E92CBF" w:rsidP="00E92CBF">
      <w:pPr>
        <w:pStyle w:val="PL"/>
        <w:rPr>
          <w:lang w:val="en-US"/>
        </w:rPr>
      </w:pPr>
      <w:r w:rsidRPr="00F11966">
        <w:rPr>
          <w:lang w:val="en-US"/>
        </w:rPr>
        <w:t xml:space="preserve">    ChargingId:</w:t>
      </w:r>
    </w:p>
    <w:p w14:paraId="05B6C9AF" w14:textId="77777777" w:rsidR="00E92CBF" w:rsidRPr="00F11966" w:rsidRDefault="00E92CBF" w:rsidP="00E92CBF">
      <w:pPr>
        <w:pStyle w:val="PL"/>
      </w:pPr>
      <w:r w:rsidRPr="00F11966">
        <w:t xml:space="preserve">      $ref: '#/components/schemas/Uint32'</w:t>
      </w:r>
    </w:p>
    <w:p w14:paraId="65EAFD42" w14:textId="77777777" w:rsidR="00A01A27" w:rsidRDefault="00A01A27" w:rsidP="00A01A27">
      <w:pPr>
        <w:pStyle w:val="PL"/>
        <w:rPr>
          <w:lang w:val="en-US"/>
        </w:rPr>
      </w:pPr>
      <w:r>
        <w:rPr>
          <w:lang w:val="en-US"/>
        </w:rPr>
        <w:t xml:space="preserve">      description: </w:t>
      </w:r>
      <w:r w:rsidRPr="00F11966">
        <w:rPr>
          <w:lang w:bidi="ar-IQ"/>
        </w:rPr>
        <w:t>Charging identifier allowing correlation of charging information</w:t>
      </w:r>
      <w:r>
        <w:rPr>
          <w:lang w:bidi="ar-IQ"/>
        </w:rPr>
        <w:t>.</w:t>
      </w:r>
    </w:p>
    <w:p w14:paraId="5063FABE" w14:textId="77777777" w:rsidR="00E92CBF" w:rsidRPr="00F11966" w:rsidRDefault="00E92CBF" w:rsidP="00E92CBF">
      <w:pPr>
        <w:pStyle w:val="PL"/>
        <w:rPr>
          <w:lang w:val="en-US"/>
        </w:rPr>
      </w:pPr>
    </w:p>
    <w:p w14:paraId="26971F65" w14:textId="77777777" w:rsidR="00E92CBF" w:rsidRPr="00F11966" w:rsidRDefault="00E92CBF" w:rsidP="00E92CBF">
      <w:pPr>
        <w:pStyle w:val="PL"/>
        <w:rPr>
          <w:lang w:val="en-US"/>
        </w:rPr>
      </w:pPr>
      <w:r w:rsidRPr="00F11966">
        <w:rPr>
          <w:lang w:val="en-US"/>
        </w:rPr>
        <w:t xml:space="preserve">    ApplicationChargingId:</w:t>
      </w:r>
    </w:p>
    <w:p w14:paraId="0E9C2D67" w14:textId="77777777" w:rsidR="00E92CBF" w:rsidRPr="00F11966" w:rsidRDefault="00E92CBF" w:rsidP="00E92CBF">
      <w:pPr>
        <w:pStyle w:val="PL"/>
      </w:pPr>
      <w:r w:rsidRPr="00F11966">
        <w:t xml:space="preserve">      type: string</w:t>
      </w:r>
    </w:p>
    <w:p w14:paraId="1C0500B7" w14:textId="77777777" w:rsidR="00A01A27" w:rsidRDefault="00A01A27" w:rsidP="00A01A27">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8867561" w14:textId="77777777" w:rsidR="00E92CBF" w:rsidRPr="00202CB2" w:rsidRDefault="00E92CBF" w:rsidP="00E92CBF">
      <w:pPr>
        <w:pStyle w:val="PL"/>
        <w:rPr>
          <w:lang w:val="en-US"/>
        </w:rPr>
      </w:pPr>
    </w:p>
    <w:p w14:paraId="7951BD1D" w14:textId="77777777" w:rsidR="00E92CBF" w:rsidRPr="00F11966" w:rsidRDefault="00E92CBF" w:rsidP="00E92CBF">
      <w:pPr>
        <w:pStyle w:val="PL"/>
        <w:rPr>
          <w:lang w:val="en-US"/>
        </w:rPr>
      </w:pPr>
      <w:r w:rsidRPr="00F11966">
        <w:rPr>
          <w:lang w:val="en-US"/>
        </w:rPr>
        <w:t xml:space="preserve">    RatingGroup:</w:t>
      </w:r>
    </w:p>
    <w:p w14:paraId="4FD0E830" w14:textId="77777777" w:rsidR="00E92CBF" w:rsidRPr="00F11966" w:rsidRDefault="00E92CBF" w:rsidP="00E92CBF">
      <w:pPr>
        <w:pStyle w:val="PL"/>
      </w:pPr>
      <w:r w:rsidRPr="00F11966">
        <w:t xml:space="preserve">      $ref: '#/components/schemas/Uint32'</w:t>
      </w:r>
    </w:p>
    <w:p w14:paraId="207F4955" w14:textId="77777777" w:rsidR="00A01A27" w:rsidRDefault="00A01A27" w:rsidP="00A01A27">
      <w:pPr>
        <w:pStyle w:val="PL"/>
        <w:rPr>
          <w:lang w:val="en-US"/>
        </w:rPr>
      </w:pPr>
      <w:r>
        <w:rPr>
          <w:lang w:val="en-US"/>
        </w:rPr>
        <w:t xml:space="preserve">      description: </w:t>
      </w:r>
      <w:r w:rsidRPr="00F11966">
        <w:rPr>
          <w:lang w:eastAsia="zh-CN"/>
        </w:rPr>
        <w:t>Identifier of a Rating Group</w:t>
      </w:r>
      <w:r>
        <w:rPr>
          <w:lang w:eastAsia="zh-CN"/>
        </w:rPr>
        <w:t>.</w:t>
      </w:r>
    </w:p>
    <w:p w14:paraId="1C684D96" w14:textId="77777777" w:rsidR="00E92CBF" w:rsidRPr="00F11966" w:rsidRDefault="00E92CBF" w:rsidP="00E92CBF">
      <w:pPr>
        <w:pStyle w:val="PL"/>
        <w:rPr>
          <w:lang w:val="en-US"/>
        </w:rPr>
      </w:pPr>
    </w:p>
    <w:p w14:paraId="6875264B" w14:textId="77777777" w:rsidR="00E92CBF" w:rsidRPr="00F11966" w:rsidRDefault="00E92CBF" w:rsidP="00E92CBF">
      <w:pPr>
        <w:pStyle w:val="PL"/>
        <w:rPr>
          <w:lang w:val="en-US"/>
        </w:rPr>
      </w:pPr>
      <w:r w:rsidRPr="00F11966">
        <w:rPr>
          <w:lang w:val="en-US"/>
        </w:rPr>
        <w:t xml:space="preserve">    ServiceId:</w:t>
      </w:r>
    </w:p>
    <w:p w14:paraId="714AEAED" w14:textId="77777777" w:rsidR="00E92CBF" w:rsidRPr="00F11966" w:rsidRDefault="00E92CBF" w:rsidP="00E92CBF">
      <w:pPr>
        <w:pStyle w:val="PL"/>
      </w:pPr>
      <w:r w:rsidRPr="00F11966">
        <w:t xml:space="preserve">      $ref: '#/components/schemas/Uint32'</w:t>
      </w:r>
    </w:p>
    <w:p w14:paraId="31CFA790" w14:textId="77777777" w:rsidR="00A01A27" w:rsidRDefault="00A01A27" w:rsidP="00A01A27">
      <w:pPr>
        <w:pStyle w:val="PL"/>
        <w:rPr>
          <w:lang w:val="en-US"/>
        </w:rPr>
      </w:pPr>
      <w:r>
        <w:rPr>
          <w:lang w:val="en-US"/>
        </w:rPr>
        <w:t xml:space="preserve">      description: </w:t>
      </w:r>
      <w:r w:rsidRPr="00F11966">
        <w:rPr>
          <w:lang w:eastAsia="zh-CN"/>
        </w:rPr>
        <w:t>Identifier of a Service</w:t>
      </w:r>
      <w:r>
        <w:rPr>
          <w:lang w:eastAsia="zh-CN"/>
        </w:rPr>
        <w:t>.</w:t>
      </w:r>
    </w:p>
    <w:p w14:paraId="62238493" w14:textId="77777777" w:rsidR="00E92CBF" w:rsidRPr="00F11966" w:rsidRDefault="00E92CBF" w:rsidP="00E92CBF">
      <w:pPr>
        <w:pStyle w:val="PL"/>
        <w:rPr>
          <w:lang w:val="en-US"/>
        </w:rPr>
      </w:pPr>
    </w:p>
    <w:p w14:paraId="07A1EC9F" w14:textId="77777777" w:rsidR="00E92CBF" w:rsidRPr="00F11966" w:rsidRDefault="00E92CBF" w:rsidP="00E92CBF">
      <w:pPr>
        <w:pStyle w:val="PL"/>
      </w:pPr>
    </w:p>
    <w:p w14:paraId="69FF54D8" w14:textId="77777777" w:rsidR="00E92CBF" w:rsidRPr="00F11966" w:rsidRDefault="00E92CBF" w:rsidP="00E92CBF">
      <w:pPr>
        <w:pStyle w:val="PL"/>
      </w:pPr>
      <w:r w:rsidRPr="00F11966">
        <w:t>#</w:t>
      </w:r>
    </w:p>
    <w:p w14:paraId="0366CE72" w14:textId="77777777" w:rsidR="00E92CBF" w:rsidRPr="00F11966" w:rsidRDefault="00E92CBF" w:rsidP="00E92CBF">
      <w:pPr>
        <w:pStyle w:val="PL"/>
        <w:rPr>
          <w:lang w:val="en-US"/>
        </w:rPr>
      </w:pPr>
      <w:r w:rsidRPr="00F11966">
        <w:rPr>
          <w:lang w:val="en-US"/>
        </w:rPr>
        <w:t># Enumerations</w:t>
      </w:r>
    </w:p>
    <w:p w14:paraId="1A0A9514" w14:textId="77777777" w:rsidR="00E92CBF" w:rsidRPr="00F11966" w:rsidRDefault="00E92CBF" w:rsidP="00E92CBF">
      <w:pPr>
        <w:pStyle w:val="PL"/>
        <w:rPr>
          <w:lang w:val="en-US"/>
        </w:rPr>
      </w:pPr>
      <w:r w:rsidRPr="00F11966">
        <w:rPr>
          <w:lang w:val="en-US"/>
        </w:rPr>
        <w:t>#</w:t>
      </w:r>
    </w:p>
    <w:p w14:paraId="2305D372" w14:textId="77777777" w:rsidR="00E92CBF" w:rsidRPr="00F11966" w:rsidRDefault="00E92CBF" w:rsidP="00E92CBF">
      <w:pPr>
        <w:pStyle w:val="PL"/>
      </w:pPr>
    </w:p>
    <w:p w14:paraId="318D7237" w14:textId="77777777" w:rsidR="00E92CBF" w:rsidRPr="00F11966" w:rsidRDefault="00E92CBF" w:rsidP="00E92CBF">
      <w:pPr>
        <w:pStyle w:val="PL"/>
        <w:rPr>
          <w:lang w:val="en-US"/>
        </w:rPr>
      </w:pPr>
      <w:r w:rsidRPr="00F11966">
        <w:rPr>
          <w:lang w:val="en-US"/>
        </w:rPr>
        <w:t>#</w:t>
      </w:r>
    </w:p>
    <w:p w14:paraId="1A636B7E" w14:textId="77777777" w:rsidR="00E92CBF" w:rsidRPr="00F11966" w:rsidRDefault="00E92CBF" w:rsidP="00E92CBF">
      <w:pPr>
        <w:pStyle w:val="PL"/>
        <w:rPr>
          <w:lang w:val="en-US"/>
        </w:rPr>
      </w:pPr>
      <w:r w:rsidRPr="00F11966">
        <w:rPr>
          <w:lang w:val="en-US"/>
        </w:rPr>
        <w:t># STRUCTURED DATA TYPES</w:t>
      </w:r>
    </w:p>
    <w:p w14:paraId="731F8D7F" w14:textId="77777777" w:rsidR="00E92CBF" w:rsidRPr="00F11966" w:rsidRDefault="00E92CBF" w:rsidP="00E92CBF">
      <w:pPr>
        <w:pStyle w:val="PL"/>
        <w:rPr>
          <w:lang w:val="en-US"/>
        </w:rPr>
      </w:pPr>
      <w:r w:rsidRPr="00F11966">
        <w:rPr>
          <w:lang w:val="en-US"/>
        </w:rPr>
        <w:t>#</w:t>
      </w:r>
    </w:p>
    <w:p w14:paraId="1C844157" w14:textId="77777777" w:rsidR="00E92CBF" w:rsidRPr="00F11966" w:rsidRDefault="00E92CBF" w:rsidP="00E92CBF">
      <w:pPr>
        <w:pStyle w:val="PL"/>
        <w:rPr>
          <w:lang w:val="en-US"/>
        </w:rPr>
      </w:pPr>
      <w:r w:rsidRPr="00F11966">
        <w:rPr>
          <w:lang w:val="en-US"/>
        </w:rPr>
        <w:t xml:space="preserve">    SecondaryRatUsageReport:</w:t>
      </w:r>
    </w:p>
    <w:p w14:paraId="18CB785B" w14:textId="77777777" w:rsidR="00E92CBF" w:rsidRPr="00F11966" w:rsidRDefault="00E92CBF" w:rsidP="00E92CBF">
      <w:pPr>
        <w:pStyle w:val="PL"/>
        <w:rPr>
          <w:lang w:val="en-US"/>
        </w:rPr>
      </w:pPr>
      <w:r w:rsidRPr="00F11966">
        <w:rPr>
          <w:lang w:val="en-US"/>
        </w:rPr>
        <w:t xml:space="preserve">      type: object</w:t>
      </w:r>
    </w:p>
    <w:p w14:paraId="50D4F50D" w14:textId="77777777" w:rsidR="00E92CBF" w:rsidRPr="00F11966" w:rsidRDefault="00E92CBF" w:rsidP="00E92CBF">
      <w:pPr>
        <w:pStyle w:val="PL"/>
        <w:rPr>
          <w:lang w:val="en-US"/>
        </w:rPr>
      </w:pPr>
      <w:r w:rsidRPr="00F11966">
        <w:rPr>
          <w:lang w:val="en-US"/>
        </w:rPr>
        <w:t xml:space="preserve">      properties:</w:t>
      </w:r>
    </w:p>
    <w:p w14:paraId="14C9E431"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2043F7EE" w14:textId="77777777" w:rsidR="00E92CBF" w:rsidRPr="00F11966" w:rsidRDefault="00E92CBF" w:rsidP="00E92CBF">
      <w:pPr>
        <w:pStyle w:val="PL"/>
        <w:rPr>
          <w:lang w:val="en-US"/>
        </w:rPr>
      </w:pPr>
      <w:r w:rsidRPr="00F11966">
        <w:rPr>
          <w:lang w:val="en-US"/>
        </w:rPr>
        <w:t xml:space="preserve">          $ref: '#/components/schemas/RatType'</w:t>
      </w:r>
    </w:p>
    <w:p w14:paraId="1429F6C5" w14:textId="77777777" w:rsidR="00A01A27" w:rsidRDefault="00A01A27" w:rsidP="00A01A27">
      <w:pPr>
        <w:pStyle w:val="PL"/>
        <w:rPr>
          <w:lang w:val="en-US"/>
        </w:rPr>
      </w:pPr>
      <w:r>
        <w:rPr>
          <w:lang w:val="en-US"/>
        </w:rPr>
        <w:t xml:space="preserve">          description: </w:t>
      </w:r>
      <w:r w:rsidRPr="00F11966">
        <w:rPr>
          <w:rFonts w:cs="Arial"/>
          <w:szCs w:val="18"/>
        </w:rPr>
        <w:t>Secondary RAT type</w:t>
      </w:r>
      <w:r>
        <w:rPr>
          <w:rFonts w:cs="Arial"/>
          <w:szCs w:val="18"/>
        </w:rPr>
        <w:t>.</w:t>
      </w:r>
    </w:p>
    <w:p w14:paraId="6A8B2DEA"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786D5CA5" w14:textId="77777777" w:rsidR="00E92CBF" w:rsidRPr="00F11966" w:rsidRDefault="00E92CBF" w:rsidP="00E92CBF">
      <w:pPr>
        <w:pStyle w:val="PL"/>
        <w:rPr>
          <w:lang w:val="en-US"/>
        </w:rPr>
      </w:pPr>
      <w:r w:rsidRPr="00F11966">
        <w:rPr>
          <w:lang w:val="en-US"/>
        </w:rPr>
        <w:t xml:space="preserve">          type: array</w:t>
      </w:r>
    </w:p>
    <w:p w14:paraId="168822B3" w14:textId="77777777" w:rsidR="00E92CBF" w:rsidRPr="00F11966" w:rsidRDefault="00E92CBF" w:rsidP="00E92CBF">
      <w:pPr>
        <w:pStyle w:val="PL"/>
        <w:rPr>
          <w:lang w:val="en-US"/>
        </w:rPr>
      </w:pPr>
      <w:r w:rsidRPr="00F11966">
        <w:rPr>
          <w:lang w:val="en-US"/>
        </w:rPr>
        <w:t xml:space="preserve">          items:</w:t>
      </w:r>
    </w:p>
    <w:p w14:paraId="7FA7F122"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8DAA9D3" w14:textId="77777777" w:rsidR="00E92CBF" w:rsidRPr="00F11966" w:rsidRDefault="00E92CBF" w:rsidP="00E92CBF">
      <w:pPr>
        <w:pStyle w:val="PL"/>
        <w:rPr>
          <w:lang w:val="en-US"/>
        </w:rPr>
      </w:pPr>
      <w:r w:rsidRPr="00F11966">
        <w:rPr>
          <w:lang w:val="en-US"/>
        </w:rPr>
        <w:t xml:space="preserve">          minItems: 1</w:t>
      </w:r>
    </w:p>
    <w:p w14:paraId="169F3BDA" w14:textId="77777777" w:rsidR="00A01A27" w:rsidRDefault="00A01A27" w:rsidP="00A01A27">
      <w:pPr>
        <w:pStyle w:val="PL"/>
        <w:rPr>
          <w:lang w:val="en-US"/>
        </w:rPr>
      </w:pPr>
      <w:r>
        <w:rPr>
          <w:lang w:val="en-US"/>
        </w:rPr>
        <w:t xml:space="preserve">          description: </w:t>
      </w:r>
      <w:r w:rsidRPr="00F11966">
        <w:rPr>
          <w:rFonts w:cs="Arial"/>
          <w:szCs w:val="18"/>
        </w:rPr>
        <w:t>QoS flows usage data</w:t>
      </w:r>
      <w:r>
        <w:rPr>
          <w:rFonts w:cs="Arial"/>
          <w:szCs w:val="18"/>
        </w:rPr>
        <w:t>.</w:t>
      </w:r>
    </w:p>
    <w:p w14:paraId="27B1E2E3" w14:textId="77777777" w:rsidR="00E92CBF" w:rsidRPr="00F11966" w:rsidRDefault="00E92CBF" w:rsidP="00E92CBF">
      <w:pPr>
        <w:pStyle w:val="PL"/>
        <w:rPr>
          <w:lang w:val="en-US"/>
        </w:rPr>
      </w:pPr>
      <w:r w:rsidRPr="00F11966">
        <w:rPr>
          <w:lang w:val="en-US"/>
        </w:rPr>
        <w:t xml:space="preserve">      required:</w:t>
      </w:r>
    </w:p>
    <w:p w14:paraId="6E59F322" w14:textId="77777777" w:rsidR="00E92CBF" w:rsidRPr="00F11966" w:rsidRDefault="00E92CBF" w:rsidP="00E92CBF">
      <w:pPr>
        <w:pStyle w:val="PL"/>
        <w:rPr>
          <w:lang w:val="en-US"/>
        </w:rPr>
      </w:pPr>
      <w:r w:rsidRPr="00F11966">
        <w:rPr>
          <w:lang w:val="en-US"/>
        </w:rPr>
        <w:t xml:space="preserve">        - </w:t>
      </w:r>
      <w:r w:rsidRPr="00F11966">
        <w:t>secondaryRatType</w:t>
      </w:r>
    </w:p>
    <w:p w14:paraId="0BD142EF" w14:textId="77777777" w:rsidR="00E92CBF" w:rsidRPr="00F11966" w:rsidRDefault="00E92CBF" w:rsidP="00E92CBF">
      <w:pPr>
        <w:pStyle w:val="PL"/>
        <w:rPr>
          <w:lang w:val="en-US"/>
        </w:rPr>
      </w:pPr>
      <w:r w:rsidRPr="00F11966">
        <w:rPr>
          <w:lang w:val="en-US"/>
        </w:rPr>
        <w:t xml:space="preserve">        - </w:t>
      </w:r>
      <w:r w:rsidRPr="00F11966">
        <w:t>qosFlowsUsageData</w:t>
      </w:r>
    </w:p>
    <w:p w14:paraId="76018DBB" w14:textId="77777777" w:rsidR="00E92CBF" w:rsidRPr="00F11966" w:rsidRDefault="00E92CBF" w:rsidP="00E92CBF">
      <w:pPr>
        <w:pStyle w:val="PL"/>
        <w:rPr>
          <w:lang w:val="en-US"/>
        </w:rPr>
      </w:pPr>
    </w:p>
    <w:p w14:paraId="34A74701"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105BC5D0" w14:textId="77777777" w:rsidR="00E92CBF" w:rsidRPr="00F11966" w:rsidRDefault="00E92CBF" w:rsidP="00E92CBF">
      <w:pPr>
        <w:pStyle w:val="PL"/>
        <w:rPr>
          <w:lang w:val="en-US"/>
        </w:rPr>
      </w:pPr>
      <w:r w:rsidRPr="00F11966">
        <w:rPr>
          <w:lang w:val="en-US"/>
        </w:rPr>
        <w:t xml:space="preserve">      type: object</w:t>
      </w:r>
    </w:p>
    <w:p w14:paraId="2BC064E0" w14:textId="77777777" w:rsidR="00E92CBF" w:rsidRPr="00F11966" w:rsidRDefault="00E92CBF" w:rsidP="00E92CBF">
      <w:pPr>
        <w:pStyle w:val="PL"/>
        <w:rPr>
          <w:lang w:val="en-US"/>
        </w:rPr>
      </w:pPr>
      <w:r w:rsidRPr="00F11966">
        <w:rPr>
          <w:lang w:val="en-US"/>
        </w:rPr>
        <w:t xml:space="preserve">      properties:</w:t>
      </w:r>
    </w:p>
    <w:p w14:paraId="0EEAB494" w14:textId="77777777" w:rsidR="00E92CBF" w:rsidRPr="00F11966" w:rsidRDefault="00E92CBF" w:rsidP="00E92CBF">
      <w:pPr>
        <w:pStyle w:val="PL"/>
        <w:rPr>
          <w:lang w:val="en-US"/>
        </w:rPr>
      </w:pPr>
      <w:r w:rsidRPr="00F11966">
        <w:rPr>
          <w:lang w:val="en-US"/>
        </w:rPr>
        <w:t xml:space="preserve">        </w:t>
      </w:r>
      <w:r w:rsidRPr="00F11966">
        <w:t>qfi</w:t>
      </w:r>
      <w:r w:rsidRPr="00F11966">
        <w:rPr>
          <w:lang w:val="en-US"/>
        </w:rPr>
        <w:t>:</w:t>
      </w:r>
    </w:p>
    <w:p w14:paraId="5D1E4504" w14:textId="77777777" w:rsidR="00E92CBF" w:rsidRPr="00F11966" w:rsidRDefault="00E92CBF" w:rsidP="00E92CBF">
      <w:pPr>
        <w:pStyle w:val="PL"/>
        <w:rPr>
          <w:lang w:val="en-US"/>
        </w:rPr>
      </w:pPr>
      <w:r w:rsidRPr="00F11966">
        <w:rPr>
          <w:lang w:val="en-US"/>
        </w:rPr>
        <w:t xml:space="preserve">          $</w:t>
      </w:r>
      <w:r w:rsidRPr="00F11966">
        <w:rPr>
          <w:rFonts w:ascii="Consolas" w:hAnsi="Consolas"/>
        </w:rPr>
        <w:t>ref: '#/components/schemas/Qfi'</w:t>
      </w:r>
    </w:p>
    <w:p w14:paraId="10B3886C" w14:textId="77777777" w:rsidR="00A01A27" w:rsidRDefault="00A01A27" w:rsidP="00A01A27">
      <w:pPr>
        <w:pStyle w:val="PL"/>
        <w:rPr>
          <w:lang w:val="en-US"/>
        </w:rPr>
      </w:pPr>
      <w:r>
        <w:rPr>
          <w:lang w:val="en-US"/>
        </w:rPr>
        <w:t xml:space="preserve">          description: </w:t>
      </w:r>
      <w:r w:rsidRPr="00F11966">
        <w:rPr>
          <w:rFonts w:cs="Arial"/>
          <w:szCs w:val="18"/>
        </w:rPr>
        <w:t>QoS Flow Indicator</w:t>
      </w:r>
      <w:r>
        <w:rPr>
          <w:rFonts w:cs="Arial"/>
          <w:szCs w:val="18"/>
        </w:rPr>
        <w:t>.</w:t>
      </w:r>
    </w:p>
    <w:p w14:paraId="6D4A8D95"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02672E1" w14:textId="77777777" w:rsidR="00E92CBF" w:rsidRPr="00F11966" w:rsidRDefault="00E92CBF" w:rsidP="00E92CBF">
      <w:pPr>
        <w:pStyle w:val="PL"/>
        <w:rPr>
          <w:lang w:val="en-US"/>
        </w:rPr>
      </w:pPr>
      <w:r w:rsidRPr="00F11966">
        <w:rPr>
          <w:lang w:val="en-US"/>
        </w:rPr>
        <w:t xml:space="preserve">          $ref: '#/components/schemas/DateTime'</w:t>
      </w:r>
    </w:p>
    <w:p w14:paraId="5F702FB3" w14:textId="77777777" w:rsidR="00A01A27" w:rsidRDefault="00A01A27" w:rsidP="00A01A27">
      <w:pPr>
        <w:pStyle w:val="PL"/>
        <w:rPr>
          <w:lang w:val="en-US"/>
        </w:rPr>
      </w:pPr>
      <w:r>
        <w:rPr>
          <w:lang w:val="en-US"/>
        </w:rPr>
        <w:t xml:space="preserve">          description: </w:t>
      </w:r>
      <w:r w:rsidRPr="00F11966">
        <w:rPr>
          <w:rFonts w:cs="Arial"/>
          <w:szCs w:val="18"/>
        </w:rPr>
        <w:t>UTC time indicating the start time of the collection period of the included usage data for DL and UL.</w:t>
      </w:r>
    </w:p>
    <w:p w14:paraId="3E12155A"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56CA01F3" w14:textId="77777777" w:rsidR="00E92CBF" w:rsidRPr="00F11966" w:rsidRDefault="00E92CBF" w:rsidP="00E92CBF">
      <w:pPr>
        <w:pStyle w:val="PL"/>
        <w:rPr>
          <w:lang w:val="en-US"/>
        </w:rPr>
      </w:pPr>
      <w:r w:rsidRPr="00F11966">
        <w:rPr>
          <w:lang w:val="en-US"/>
        </w:rPr>
        <w:t xml:space="preserve">          $ref: '#/components/schemas/DateTime'</w:t>
      </w:r>
    </w:p>
    <w:p w14:paraId="326850F9" w14:textId="77777777" w:rsidR="00A01A27" w:rsidRDefault="00A01A27" w:rsidP="00A01A27">
      <w:pPr>
        <w:pStyle w:val="PL"/>
        <w:rPr>
          <w:lang w:val="en-US"/>
        </w:rPr>
      </w:pPr>
      <w:r>
        <w:rPr>
          <w:lang w:val="en-US"/>
        </w:rPr>
        <w:t xml:space="preserve">          description: </w:t>
      </w:r>
      <w:r w:rsidRPr="00F11966">
        <w:rPr>
          <w:rFonts w:cs="Arial"/>
          <w:szCs w:val="18"/>
        </w:rPr>
        <w:t>UTC time indicating the end time of the collection period of the included usage data for DL and UL</w:t>
      </w:r>
      <w:r>
        <w:rPr>
          <w:rFonts w:cs="Arial"/>
          <w:szCs w:val="18"/>
        </w:rPr>
        <w:t>.</w:t>
      </w:r>
    </w:p>
    <w:p w14:paraId="1EB9A278" w14:textId="77777777" w:rsidR="00E92CBF" w:rsidRPr="00F11966" w:rsidRDefault="00E92CBF" w:rsidP="00E92CBF">
      <w:pPr>
        <w:pStyle w:val="PL"/>
        <w:rPr>
          <w:lang w:val="en-US"/>
        </w:rPr>
      </w:pPr>
      <w:r w:rsidRPr="00F11966">
        <w:rPr>
          <w:lang w:val="en-US"/>
        </w:rPr>
        <w:lastRenderedPageBreak/>
        <w:t xml:space="preserve">        </w:t>
      </w:r>
      <w:r w:rsidRPr="00F11966">
        <w:t>downlinkVolume</w:t>
      </w:r>
      <w:r w:rsidRPr="00F11966">
        <w:rPr>
          <w:lang w:val="en-US"/>
        </w:rPr>
        <w:t>:</w:t>
      </w:r>
    </w:p>
    <w:p w14:paraId="529A8B3E" w14:textId="77777777" w:rsidR="00E92CBF" w:rsidRPr="00F11966" w:rsidRDefault="00E92CBF" w:rsidP="00E92CBF">
      <w:pPr>
        <w:pStyle w:val="PL"/>
        <w:rPr>
          <w:lang w:val="en-US"/>
        </w:rPr>
      </w:pPr>
      <w:r w:rsidRPr="00F11966">
        <w:rPr>
          <w:lang w:val="en-US"/>
        </w:rPr>
        <w:t xml:space="preserve">          $ref: '#/components/schemas/Int64'</w:t>
      </w:r>
    </w:p>
    <w:p w14:paraId="3281E9F1" w14:textId="77777777" w:rsidR="00A01A27" w:rsidRDefault="00A01A27" w:rsidP="00A01A27">
      <w:pPr>
        <w:pStyle w:val="PL"/>
        <w:rPr>
          <w:lang w:val="en-US"/>
        </w:rPr>
      </w:pPr>
      <w:r>
        <w:rPr>
          <w:lang w:val="en-US"/>
        </w:rPr>
        <w:t xml:space="preserve">          description: </w:t>
      </w:r>
      <w:r w:rsidRPr="00F11966">
        <w:rPr>
          <w:rFonts w:cs="Arial"/>
          <w:szCs w:val="18"/>
        </w:rPr>
        <w:t>Data usage for DL, encoding a number of octets</w:t>
      </w:r>
      <w:r>
        <w:rPr>
          <w:rFonts w:cs="Arial"/>
          <w:szCs w:val="18"/>
        </w:rPr>
        <w:t>.</w:t>
      </w:r>
    </w:p>
    <w:p w14:paraId="0DDCA577"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64C474D5" w14:textId="77777777" w:rsidR="00E92CBF" w:rsidRPr="00F11966" w:rsidRDefault="00E92CBF" w:rsidP="00E92CBF">
      <w:pPr>
        <w:pStyle w:val="PL"/>
        <w:rPr>
          <w:lang w:val="en-US"/>
        </w:rPr>
      </w:pPr>
      <w:r w:rsidRPr="00F11966">
        <w:rPr>
          <w:lang w:val="en-US"/>
        </w:rPr>
        <w:t xml:space="preserve">          $ref: '#/components/schemas/Int64'</w:t>
      </w:r>
    </w:p>
    <w:p w14:paraId="274CC8BF" w14:textId="77777777" w:rsidR="00A01A27" w:rsidRDefault="00A01A27" w:rsidP="00A01A27">
      <w:pPr>
        <w:pStyle w:val="PL"/>
        <w:rPr>
          <w:lang w:val="en-US"/>
        </w:rPr>
      </w:pPr>
      <w:r>
        <w:rPr>
          <w:lang w:val="en-US"/>
        </w:rPr>
        <w:t xml:space="preserve">          description: </w:t>
      </w:r>
      <w:r w:rsidRPr="00F11966">
        <w:rPr>
          <w:rFonts w:cs="Arial"/>
          <w:szCs w:val="18"/>
        </w:rPr>
        <w:t>Data usage for UL, encoding a number of octets</w:t>
      </w:r>
      <w:r>
        <w:rPr>
          <w:rFonts w:cs="Arial"/>
          <w:szCs w:val="18"/>
        </w:rPr>
        <w:t>.</w:t>
      </w:r>
    </w:p>
    <w:p w14:paraId="5FC30ED5" w14:textId="77777777" w:rsidR="00E92CBF" w:rsidRPr="00F11966" w:rsidRDefault="00E92CBF" w:rsidP="00E92CBF">
      <w:pPr>
        <w:pStyle w:val="PL"/>
        <w:rPr>
          <w:lang w:val="en-US"/>
        </w:rPr>
      </w:pPr>
      <w:r w:rsidRPr="00F11966">
        <w:rPr>
          <w:lang w:val="en-US"/>
        </w:rPr>
        <w:t xml:space="preserve">      required:</w:t>
      </w:r>
    </w:p>
    <w:p w14:paraId="591CDA18" w14:textId="77777777" w:rsidR="00E92CBF" w:rsidRPr="00F11966" w:rsidRDefault="00E92CBF" w:rsidP="00E92CBF">
      <w:pPr>
        <w:pStyle w:val="PL"/>
        <w:rPr>
          <w:lang w:val="en-US"/>
        </w:rPr>
      </w:pPr>
      <w:r w:rsidRPr="00F11966">
        <w:rPr>
          <w:lang w:val="en-US"/>
        </w:rPr>
        <w:t xml:space="preserve">        - </w:t>
      </w:r>
      <w:r w:rsidRPr="00F11966">
        <w:t>qfi</w:t>
      </w:r>
    </w:p>
    <w:p w14:paraId="42E7A6F5" w14:textId="77777777" w:rsidR="00E92CBF" w:rsidRPr="00F11966" w:rsidRDefault="00E92CBF" w:rsidP="00E92CBF">
      <w:pPr>
        <w:pStyle w:val="PL"/>
      </w:pPr>
      <w:r w:rsidRPr="00F11966">
        <w:rPr>
          <w:lang w:val="en-US"/>
        </w:rPr>
        <w:t xml:space="preserve">        - </w:t>
      </w:r>
      <w:r w:rsidRPr="00F11966">
        <w:t>startTimeStamp</w:t>
      </w:r>
    </w:p>
    <w:p w14:paraId="4BFCCF7B" w14:textId="77777777" w:rsidR="00E92CBF" w:rsidRPr="00F11966" w:rsidRDefault="00E92CBF" w:rsidP="00E92CBF">
      <w:pPr>
        <w:pStyle w:val="PL"/>
      </w:pPr>
      <w:r w:rsidRPr="00F11966">
        <w:rPr>
          <w:lang w:val="en-US"/>
        </w:rPr>
        <w:t xml:space="preserve">        - </w:t>
      </w:r>
      <w:r w:rsidRPr="00F11966">
        <w:t>endTimeStamp</w:t>
      </w:r>
    </w:p>
    <w:p w14:paraId="3CB090A7" w14:textId="77777777" w:rsidR="00E92CBF" w:rsidRPr="00F11966" w:rsidRDefault="00E92CBF" w:rsidP="00E92CBF">
      <w:pPr>
        <w:pStyle w:val="PL"/>
      </w:pPr>
      <w:r w:rsidRPr="00F11966">
        <w:rPr>
          <w:lang w:val="en-US"/>
        </w:rPr>
        <w:t xml:space="preserve">        - </w:t>
      </w:r>
      <w:r w:rsidRPr="00F11966">
        <w:t>downlinkVolume</w:t>
      </w:r>
    </w:p>
    <w:p w14:paraId="5CAA30E1" w14:textId="77777777" w:rsidR="00E92CBF" w:rsidRPr="00F11966" w:rsidRDefault="00E92CBF" w:rsidP="00E92CBF">
      <w:pPr>
        <w:pStyle w:val="PL"/>
        <w:rPr>
          <w:lang w:val="en-US"/>
        </w:rPr>
      </w:pPr>
      <w:r w:rsidRPr="00F11966">
        <w:rPr>
          <w:lang w:val="en-US"/>
        </w:rPr>
        <w:t xml:space="preserve">        - </w:t>
      </w:r>
      <w:r w:rsidRPr="00F11966">
        <w:t>uplinkVolume</w:t>
      </w:r>
    </w:p>
    <w:p w14:paraId="08221C41" w14:textId="77777777" w:rsidR="00E92CBF" w:rsidRPr="00F11966" w:rsidRDefault="00E92CBF" w:rsidP="00E92CBF">
      <w:pPr>
        <w:pStyle w:val="PL"/>
        <w:rPr>
          <w:lang w:val="en-US"/>
        </w:rPr>
      </w:pPr>
    </w:p>
    <w:p w14:paraId="1FA2AE66" w14:textId="77777777" w:rsidR="00E92CBF" w:rsidRPr="00F11966" w:rsidRDefault="00E92CBF" w:rsidP="00E92CBF">
      <w:pPr>
        <w:pStyle w:val="PL"/>
        <w:rPr>
          <w:lang w:val="en-US"/>
        </w:rPr>
      </w:pPr>
      <w:r w:rsidRPr="00F11966">
        <w:rPr>
          <w:lang w:val="en-US"/>
        </w:rPr>
        <w:t xml:space="preserve">    SecondaryRatUsageInfo:</w:t>
      </w:r>
    </w:p>
    <w:p w14:paraId="3F094F27" w14:textId="77777777" w:rsidR="00E92CBF" w:rsidRPr="00F11966" w:rsidRDefault="00E92CBF" w:rsidP="00E92CBF">
      <w:pPr>
        <w:pStyle w:val="PL"/>
        <w:rPr>
          <w:lang w:val="en-US"/>
        </w:rPr>
      </w:pPr>
      <w:r w:rsidRPr="00F11966">
        <w:rPr>
          <w:lang w:val="en-US"/>
        </w:rPr>
        <w:t xml:space="preserve">      type: object</w:t>
      </w:r>
    </w:p>
    <w:p w14:paraId="632E6BAC" w14:textId="77777777" w:rsidR="00E92CBF" w:rsidRPr="00F11966" w:rsidRDefault="00E92CBF" w:rsidP="00E92CBF">
      <w:pPr>
        <w:pStyle w:val="PL"/>
        <w:rPr>
          <w:lang w:val="en-US"/>
        </w:rPr>
      </w:pPr>
      <w:r w:rsidRPr="00F11966">
        <w:rPr>
          <w:lang w:val="en-US"/>
        </w:rPr>
        <w:t xml:space="preserve">      properties:</w:t>
      </w:r>
    </w:p>
    <w:p w14:paraId="06E5A3E4"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32CD25B7" w14:textId="77777777" w:rsidR="00E92CBF" w:rsidRPr="00F11966" w:rsidRDefault="00E92CBF" w:rsidP="00E92CBF">
      <w:pPr>
        <w:pStyle w:val="PL"/>
        <w:rPr>
          <w:lang w:val="en-US"/>
        </w:rPr>
      </w:pPr>
      <w:r w:rsidRPr="00F11966">
        <w:rPr>
          <w:lang w:val="en-US"/>
        </w:rPr>
        <w:t xml:space="preserve">          $ref: '#/components/schemas/RatType'</w:t>
      </w:r>
    </w:p>
    <w:p w14:paraId="5FA6B270" w14:textId="77777777" w:rsidR="00A01A27" w:rsidRDefault="00A01A27" w:rsidP="00A01A27">
      <w:pPr>
        <w:pStyle w:val="PL"/>
        <w:rPr>
          <w:lang w:val="en-US"/>
        </w:rPr>
      </w:pPr>
      <w:r>
        <w:rPr>
          <w:lang w:val="en-US"/>
        </w:rPr>
        <w:t xml:space="preserve">          description: </w:t>
      </w:r>
      <w:r w:rsidRPr="00F11966">
        <w:rPr>
          <w:rFonts w:cs="Arial"/>
          <w:szCs w:val="18"/>
        </w:rPr>
        <w:t>Secondary RAT type</w:t>
      </w:r>
      <w:r>
        <w:rPr>
          <w:rFonts w:cs="Arial"/>
          <w:szCs w:val="18"/>
        </w:rPr>
        <w:t>.</w:t>
      </w:r>
    </w:p>
    <w:p w14:paraId="032CA6B0"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6303732B" w14:textId="77777777" w:rsidR="00E92CBF" w:rsidRPr="00F11966" w:rsidRDefault="00E92CBF" w:rsidP="00E92CBF">
      <w:pPr>
        <w:pStyle w:val="PL"/>
        <w:rPr>
          <w:lang w:val="en-US"/>
        </w:rPr>
      </w:pPr>
      <w:r w:rsidRPr="00F11966">
        <w:rPr>
          <w:lang w:val="en-US"/>
        </w:rPr>
        <w:t xml:space="preserve">          type: array</w:t>
      </w:r>
    </w:p>
    <w:p w14:paraId="16663289" w14:textId="77777777" w:rsidR="00E92CBF" w:rsidRPr="00F11966" w:rsidRDefault="00E92CBF" w:rsidP="00E92CBF">
      <w:pPr>
        <w:pStyle w:val="PL"/>
        <w:rPr>
          <w:lang w:val="en-US"/>
        </w:rPr>
      </w:pPr>
      <w:r w:rsidRPr="00F11966">
        <w:rPr>
          <w:lang w:val="en-US"/>
        </w:rPr>
        <w:t xml:space="preserve">          items:</w:t>
      </w:r>
    </w:p>
    <w:p w14:paraId="69AD6A30"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3CCFAB06" w14:textId="77777777" w:rsidR="00E92CBF" w:rsidRPr="00F11966" w:rsidRDefault="00E92CBF" w:rsidP="00E92CBF">
      <w:pPr>
        <w:pStyle w:val="PL"/>
        <w:rPr>
          <w:lang w:val="en-US"/>
        </w:rPr>
      </w:pPr>
      <w:r w:rsidRPr="00F11966">
        <w:rPr>
          <w:lang w:val="en-US"/>
        </w:rPr>
        <w:t xml:space="preserve">          minItems: 1</w:t>
      </w:r>
    </w:p>
    <w:p w14:paraId="54CC623F" w14:textId="77777777" w:rsidR="00A01A27" w:rsidRDefault="00A01A27" w:rsidP="00A01A27">
      <w:pPr>
        <w:pStyle w:val="PL"/>
        <w:rPr>
          <w:lang w:val="en-US"/>
        </w:rPr>
      </w:pPr>
      <w:r>
        <w:rPr>
          <w:lang w:val="en-US"/>
        </w:rPr>
        <w:t xml:space="preserve">          description: </w:t>
      </w:r>
      <w:r w:rsidRPr="00F11966">
        <w:rPr>
          <w:rFonts w:cs="Arial"/>
          <w:szCs w:val="18"/>
        </w:rPr>
        <w:t>QoS flows usage data</w:t>
      </w:r>
      <w:r>
        <w:rPr>
          <w:rFonts w:cs="Arial"/>
          <w:szCs w:val="18"/>
        </w:rPr>
        <w:t>.</w:t>
      </w:r>
    </w:p>
    <w:p w14:paraId="05E0DB20"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1E431B37" w14:textId="77777777" w:rsidR="00E92CBF" w:rsidRPr="00F11966" w:rsidRDefault="00E92CBF" w:rsidP="00E92CBF">
      <w:pPr>
        <w:pStyle w:val="PL"/>
        <w:rPr>
          <w:lang w:val="en-US"/>
        </w:rPr>
      </w:pPr>
      <w:r w:rsidRPr="00F11966">
        <w:rPr>
          <w:lang w:val="en-US"/>
        </w:rPr>
        <w:t xml:space="preserve">          type: array</w:t>
      </w:r>
    </w:p>
    <w:p w14:paraId="0F77D67D" w14:textId="77777777" w:rsidR="00E92CBF" w:rsidRPr="00F11966" w:rsidRDefault="00E92CBF" w:rsidP="00E92CBF">
      <w:pPr>
        <w:pStyle w:val="PL"/>
        <w:rPr>
          <w:lang w:val="en-US"/>
        </w:rPr>
      </w:pPr>
      <w:r w:rsidRPr="00F11966">
        <w:rPr>
          <w:lang w:val="en-US"/>
        </w:rPr>
        <w:t xml:space="preserve">          items:</w:t>
      </w:r>
    </w:p>
    <w:p w14:paraId="036C3428"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6919A597" w14:textId="77777777" w:rsidR="00E92CBF" w:rsidRPr="00F11966" w:rsidRDefault="00E92CBF" w:rsidP="00E92CBF">
      <w:pPr>
        <w:pStyle w:val="PL"/>
        <w:rPr>
          <w:lang w:val="en-US"/>
        </w:rPr>
      </w:pPr>
      <w:r w:rsidRPr="00F11966">
        <w:rPr>
          <w:lang w:val="en-US"/>
        </w:rPr>
        <w:t xml:space="preserve">          minItems: 1</w:t>
      </w:r>
    </w:p>
    <w:p w14:paraId="5B9CDC60" w14:textId="2BBF2A5D" w:rsidR="00A01A27" w:rsidRDefault="00A01A27" w:rsidP="00A01A27">
      <w:pPr>
        <w:pStyle w:val="PL"/>
        <w:rPr>
          <w:lang w:val="en-US"/>
        </w:rPr>
      </w:pPr>
      <w:r>
        <w:rPr>
          <w:lang w:val="en-US"/>
        </w:rPr>
        <w:t xml:space="preserve">          description: </w:t>
      </w:r>
      <w:r w:rsidRPr="00F11966">
        <w:rPr>
          <w:rFonts w:cs="Arial"/>
          <w:szCs w:val="18"/>
        </w:rPr>
        <w:t>PDU session usage data</w:t>
      </w:r>
      <w:r>
        <w:rPr>
          <w:rFonts w:cs="Arial"/>
          <w:szCs w:val="18"/>
        </w:rPr>
        <w:t>.</w:t>
      </w:r>
    </w:p>
    <w:p w14:paraId="17F28180" w14:textId="77777777" w:rsidR="00E92CBF" w:rsidRPr="00F11966" w:rsidRDefault="00E92CBF" w:rsidP="00E92CBF">
      <w:pPr>
        <w:pStyle w:val="PL"/>
        <w:rPr>
          <w:lang w:val="en-US"/>
        </w:rPr>
      </w:pPr>
      <w:r w:rsidRPr="00F11966">
        <w:rPr>
          <w:lang w:val="en-US"/>
        </w:rPr>
        <w:t xml:space="preserve">      required:</w:t>
      </w:r>
    </w:p>
    <w:p w14:paraId="4D5ED7B4" w14:textId="77777777" w:rsidR="00E92CBF" w:rsidRPr="00F11966" w:rsidRDefault="00E92CBF" w:rsidP="00E92CBF">
      <w:pPr>
        <w:pStyle w:val="PL"/>
      </w:pPr>
      <w:r w:rsidRPr="00F11966">
        <w:rPr>
          <w:lang w:val="en-US"/>
        </w:rPr>
        <w:t xml:space="preserve">        - </w:t>
      </w:r>
      <w:r w:rsidRPr="00F11966">
        <w:t>secondaryRatType</w:t>
      </w:r>
    </w:p>
    <w:p w14:paraId="4A85E3D0" w14:textId="77777777" w:rsidR="00E92CBF" w:rsidRPr="00F11966" w:rsidRDefault="00E92CBF" w:rsidP="00E92CBF">
      <w:pPr>
        <w:pStyle w:val="PL"/>
        <w:rPr>
          <w:lang w:val="en-US"/>
        </w:rPr>
      </w:pPr>
    </w:p>
    <w:p w14:paraId="0D819116"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3EA7A965" w14:textId="77777777" w:rsidR="00E92CBF" w:rsidRPr="00F11966" w:rsidRDefault="00E92CBF" w:rsidP="00E92CBF">
      <w:pPr>
        <w:pStyle w:val="PL"/>
        <w:rPr>
          <w:lang w:val="en-US"/>
        </w:rPr>
      </w:pPr>
      <w:r w:rsidRPr="00F11966">
        <w:rPr>
          <w:lang w:val="en-US"/>
        </w:rPr>
        <w:t xml:space="preserve">      type: object</w:t>
      </w:r>
    </w:p>
    <w:p w14:paraId="411A6E91" w14:textId="77777777" w:rsidR="00E92CBF" w:rsidRPr="00F11966" w:rsidRDefault="00E92CBF" w:rsidP="00E92CBF">
      <w:pPr>
        <w:pStyle w:val="PL"/>
        <w:rPr>
          <w:lang w:val="en-US"/>
        </w:rPr>
      </w:pPr>
      <w:r w:rsidRPr="00F11966">
        <w:rPr>
          <w:lang w:val="en-US"/>
        </w:rPr>
        <w:t xml:space="preserve">      properties:</w:t>
      </w:r>
    </w:p>
    <w:p w14:paraId="2E109994"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4DE081A1" w14:textId="77777777" w:rsidR="00E92CBF" w:rsidRPr="00F11966" w:rsidRDefault="00E92CBF" w:rsidP="00E92CBF">
      <w:pPr>
        <w:pStyle w:val="PL"/>
        <w:rPr>
          <w:lang w:val="en-US"/>
        </w:rPr>
      </w:pPr>
      <w:r w:rsidRPr="00F11966">
        <w:rPr>
          <w:lang w:val="en-US"/>
        </w:rPr>
        <w:t xml:space="preserve">          $ref: '#/components/schemas/DateTime'</w:t>
      </w:r>
    </w:p>
    <w:p w14:paraId="3D90B927" w14:textId="741BE3A2" w:rsidR="00A01A27" w:rsidRDefault="00A01A27" w:rsidP="00A01A27">
      <w:pPr>
        <w:pStyle w:val="PL"/>
        <w:rPr>
          <w:lang w:val="en-US"/>
        </w:rPr>
      </w:pPr>
      <w:r>
        <w:rPr>
          <w:lang w:val="en-US"/>
        </w:rPr>
        <w:t xml:space="preserve">          description: </w:t>
      </w:r>
      <w:r w:rsidRPr="00F11966">
        <w:rPr>
          <w:rFonts w:cs="Arial"/>
          <w:szCs w:val="18"/>
        </w:rPr>
        <w:t>UTC time indicating the start time of the collection period of the included usage data for DL and UL</w:t>
      </w:r>
      <w:r>
        <w:rPr>
          <w:rFonts w:cs="Arial"/>
          <w:szCs w:val="18"/>
        </w:rPr>
        <w:t>.</w:t>
      </w:r>
    </w:p>
    <w:p w14:paraId="38D9E68A"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1A6E08F0" w14:textId="77777777" w:rsidR="00E92CBF" w:rsidRPr="00F11966" w:rsidRDefault="00E92CBF" w:rsidP="00E92CBF">
      <w:pPr>
        <w:pStyle w:val="PL"/>
        <w:rPr>
          <w:lang w:val="en-US"/>
        </w:rPr>
      </w:pPr>
      <w:r w:rsidRPr="00F11966">
        <w:rPr>
          <w:lang w:val="en-US"/>
        </w:rPr>
        <w:t xml:space="preserve">          $ref: '#/components/schemas/DateTime'</w:t>
      </w:r>
    </w:p>
    <w:p w14:paraId="1B66CA71" w14:textId="51711576" w:rsidR="00A01A27" w:rsidRDefault="00A01A27" w:rsidP="00A01A27">
      <w:pPr>
        <w:pStyle w:val="PL"/>
        <w:rPr>
          <w:lang w:val="en-US"/>
        </w:rPr>
      </w:pPr>
      <w:r>
        <w:rPr>
          <w:lang w:val="en-US"/>
        </w:rPr>
        <w:t xml:space="preserve">          description: </w:t>
      </w:r>
      <w:r w:rsidRPr="00F11966">
        <w:rPr>
          <w:rFonts w:cs="Arial"/>
          <w:szCs w:val="18"/>
        </w:rPr>
        <w:t>UTC time indicating the end time of the collection period of the included usage data for DL and UL.</w:t>
      </w:r>
    </w:p>
    <w:p w14:paraId="0A5999A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2A67A967" w14:textId="77777777" w:rsidR="00E92CBF" w:rsidRPr="00F11966" w:rsidRDefault="00E92CBF" w:rsidP="00E92CBF">
      <w:pPr>
        <w:pStyle w:val="PL"/>
        <w:rPr>
          <w:lang w:val="en-US"/>
        </w:rPr>
      </w:pPr>
      <w:r w:rsidRPr="00F11966">
        <w:rPr>
          <w:lang w:val="en-US"/>
        </w:rPr>
        <w:t xml:space="preserve">          $ref: '#/components/schemas/Int64'</w:t>
      </w:r>
    </w:p>
    <w:p w14:paraId="15CB412A" w14:textId="318F9823" w:rsidR="00A01A27" w:rsidRDefault="00A01A27" w:rsidP="00A01A27">
      <w:pPr>
        <w:pStyle w:val="PL"/>
        <w:rPr>
          <w:lang w:val="en-US"/>
        </w:rPr>
      </w:pPr>
      <w:r>
        <w:rPr>
          <w:lang w:val="en-US"/>
        </w:rPr>
        <w:t xml:space="preserve">          description: </w:t>
      </w:r>
      <w:r w:rsidRPr="00F11966">
        <w:rPr>
          <w:rFonts w:cs="Arial"/>
          <w:szCs w:val="18"/>
        </w:rPr>
        <w:t>Data usage for DL, encoding a number of octets</w:t>
      </w:r>
      <w:r>
        <w:rPr>
          <w:rFonts w:cs="Arial"/>
          <w:szCs w:val="18"/>
        </w:rPr>
        <w:t>.</w:t>
      </w:r>
    </w:p>
    <w:p w14:paraId="65DAAE2E"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11590BC8" w14:textId="77777777" w:rsidR="00E92CBF" w:rsidRPr="00F11966" w:rsidRDefault="00E92CBF" w:rsidP="00E92CBF">
      <w:pPr>
        <w:pStyle w:val="PL"/>
        <w:rPr>
          <w:lang w:val="en-US"/>
        </w:rPr>
      </w:pPr>
      <w:r w:rsidRPr="00F11966">
        <w:rPr>
          <w:lang w:val="en-US"/>
        </w:rPr>
        <w:t xml:space="preserve">          $ref: '#/components/schemas/Int64'</w:t>
      </w:r>
    </w:p>
    <w:p w14:paraId="759FC4BA" w14:textId="0D4B1C9E" w:rsidR="00A01A27" w:rsidRDefault="00A01A27" w:rsidP="00A01A27">
      <w:pPr>
        <w:pStyle w:val="PL"/>
        <w:rPr>
          <w:lang w:val="en-US"/>
        </w:rPr>
      </w:pPr>
      <w:r>
        <w:rPr>
          <w:lang w:val="en-US"/>
        </w:rPr>
        <w:t xml:space="preserve">          description: </w:t>
      </w:r>
      <w:r w:rsidRPr="00F11966">
        <w:rPr>
          <w:rFonts w:cs="Arial"/>
          <w:szCs w:val="18"/>
        </w:rPr>
        <w:t>Data usage for UL, encoding a number of octets</w:t>
      </w:r>
      <w:r>
        <w:rPr>
          <w:rFonts w:cs="Arial"/>
          <w:szCs w:val="18"/>
        </w:rPr>
        <w:t>.</w:t>
      </w:r>
    </w:p>
    <w:p w14:paraId="2025AECE" w14:textId="77777777" w:rsidR="00E92CBF" w:rsidRPr="00F11966" w:rsidRDefault="00E92CBF" w:rsidP="00E92CBF">
      <w:pPr>
        <w:pStyle w:val="PL"/>
        <w:rPr>
          <w:lang w:val="en-US"/>
        </w:rPr>
      </w:pPr>
      <w:r w:rsidRPr="00F11966">
        <w:rPr>
          <w:lang w:val="en-US"/>
        </w:rPr>
        <w:t xml:space="preserve">      required:</w:t>
      </w:r>
    </w:p>
    <w:p w14:paraId="60AFE2AF" w14:textId="77777777" w:rsidR="00E92CBF" w:rsidRPr="00F11966" w:rsidRDefault="00E92CBF" w:rsidP="00E92CBF">
      <w:pPr>
        <w:pStyle w:val="PL"/>
      </w:pPr>
      <w:r w:rsidRPr="00F11966">
        <w:rPr>
          <w:lang w:val="en-US"/>
        </w:rPr>
        <w:t xml:space="preserve">        - </w:t>
      </w:r>
      <w:r w:rsidRPr="00F11966">
        <w:t>startTimeStamp</w:t>
      </w:r>
    </w:p>
    <w:p w14:paraId="56984936" w14:textId="77777777" w:rsidR="00E92CBF" w:rsidRPr="00F11966" w:rsidRDefault="00E92CBF" w:rsidP="00E92CBF">
      <w:pPr>
        <w:pStyle w:val="PL"/>
      </w:pPr>
      <w:r w:rsidRPr="00F11966">
        <w:rPr>
          <w:lang w:val="en-US"/>
        </w:rPr>
        <w:t xml:space="preserve">        - </w:t>
      </w:r>
      <w:r w:rsidRPr="00F11966">
        <w:t>endTimeStamp</w:t>
      </w:r>
    </w:p>
    <w:p w14:paraId="2B3D7D34" w14:textId="77777777" w:rsidR="00E92CBF" w:rsidRPr="00F11966" w:rsidRDefault="00E92CBF" w:rsidP="00E92CBF">
      <w:pPr>
        <w:pStyle w:val="PL"/>
      </w:pPr>
      <w:r w:rsidRPr="00F11966">
        <w:rPr>
          <w:lang w:val="en-US"/>
        </w:rPr>
        <w:t xml:space="preserve">        - </w:t>
      </w:r>
      <w:r w:rsidRPr="00F11966">
        <w:t>downlinkVolume</w:t>
      </w:r>
    </w:p>
    <w:p w14:paraId="70F8EC89" w14:textId="77777777" w:rsidR="00E92CBF" w:rsidRPr="00F11966" w:rsidRDefault="00E92CBF" w:rsidP="00E92CBF">
      <w:pPr>
        <w:pStyle w:val="PL"/>
      </w:pPr>
      <w:r w:rsidRPr="00F11966">
        <w:rPr>
          <w:lang w:val="en-US"/>
        </w:rPr>
        <w:t xml:space="preserve">        - </w:t>
      </w:r>
      <w:r w:rsidRPr="00F11966">
        <w:t>uplinkVolume</w:t>
      </w:r>
    </w:p>
    <w:p w14:paraId="189729E6" w14:textId="77777777" w:rsidR="00E92CBF" w:rsidRPr="00F11966" w:rsidRDefault="00E92CBF" w:rsidP="00E92CBF">
      <w:pPr>
        <w:pStyle w:val="PL"/>
        <w:rPr>
          <w:lang w:val="en-US"/>
        </w:rPr>
      </w:pPr>
    </w:p>
    <w:p w14:paraId="7A2F2635" w14:textId="77777777" w:rsidR="00E92CBF" w:rsidRPr="00F11966" w:rsidRDefault="00E92CBF" w:rsidP="00E92CBF">
      <w:pPr>
        <w:pStyle w:val="PL"/>
        <w:rPr>
          <w:lang w:val="en-US"/>
        </w:rPr>
      </w:pPr>
    </w:p>
    <w:p w14:paraId="7DD9AE4B" w14:textId="77777777" w:rsidR="00E92CBF" w:rsidRPr="00F11966" w:rsidRDefault="00E92CBF" w:rsidP="00E92CBF">
      <w:pPr>
        <w:pStyle w:val="PL"/>
        <w:rPr>
          <w:lang w:val="en-US"/>
        </w:rPr>
      </w:pPr>
      <w:r w:rsidRPr="00F11966">
        <w:rPr>
          <w:lang w:val="en-US"/>
        </w:rPr>
        <w:t>#</w:t>
      </w:r>
    </w:p>
    <w:p w14:paraId="23007AF1" w14:textId="77777777" w:rsidR="00E92CBF" w:rsidRPr="00F11966" w:rsidRDefault="00E92CBF" w:rsidP="00E92CBF">
      <w:pPr>
        <w:pStyle w:val="PL"/>
        <w:rPr>
          <w:lang w:val="en-US"/>
        </w:rPr>
      </w:pPr>
      <w:r w:rsidRPr="00F11966">
        <w:rPr>
          <w:lang w:val="en-US"/>
        </w:rPr>
        <w:t># HTTP responses</w:t>
      </w:r>
    </w:p>
    <w:p w14:paraId="64794797" w14:textId="77777777" w:rsidR="00E92CBF" w:rsidRPr="00F11966" w:rsidRDefault="00E92CBF" w:rsidP="00E92CBF">
      <w:pPr>
        <w:pStyle w:val="PL"/>
        <w:rPr>
          <w:lang w:val="en-US"/>
        </w:rPr>
      </w:pPr>
      <w:r w:rsidRPr="00F11966">
        <w:rPr>
          <w:lang w:val="en-US"/>
        </w:rPr>
        <w:t>#</w:t>
      </w:r>
    </w:p>
    <w:p w14:paraId="1BBC561B" w14:textId="77777777" w:rsidR="00E92CBF" w:rsidRPr="00F11966" w:rsidRDefault="00E92CBF" w:rsidP="00E92CBF">
      <w:pPr>
        <w:pStyle w:val="PL"/>
        <w:rPr>
          <w:lang w:val="en-US"/>
        </w:rPr>
      </w:pPr>
    </w:p>
    <w:p w14:paraId="23401304" w14:textId="77777777" w:rsidR="00E92CBF" w:rsidRPr="00F11966" w:rsidRDefault="00E92CBF" w:rsidP="00E92CBF">
      <w:pPr>
        <w:pStyle w:val="PL"/>
        <w:rPr>
          <w:lang w:val="en-US"/>
        </w:rPr>
      </w:pPr>
      <w:r w:rsidRPr="00F11966">
        <w:rPr>
          <w:lang w:val="en-US"/>
        </w:rPr>
        <w:t xml:space="preserve">  responses:</w:t>
      </w:r>
    </w:p>
    <w:p w14:paraId="11B9B7D0" w14:textId="77777777" w:rsidR="00B44F57" w:rsidRDefault="00B44F57" w:rsidP="00B44F57">
      <w:pPr>
        <w:pStyle w:val="PL"/>
        <w:rPr>
          <w:lang w:val="en-US"/>
        </w:rPr>
      </w:pPr>
      <w:r>
        <w:rPr>
          <w:lang w:val="en-US"/>
        </w:rPr>
        <w:t xml:space="preserve">    '307':</w:t>
      </w:r>
    </w:p>
    <w:p w14:paraId="1CCD58EB" w14:textId="77777777" w:rsidR="00B44F57" w:rsidRDefault="00B44F57" w:rsidP="00B44F57">
      <w:pPr>
        <w:pStyle w:val="PL"/>
        <w:rPr>
          <w:lang w:val="en-US"/>
        </w:rPr>
      </w:pPr>
      <w:r>
        <w:rPr>
          <w:lang w:val="en-US"/>
        </w:rPr>
        <w:t xml:space="preserve">      description: Temporary Redirect</w:t>
      </w:r>
    </w:p>
    <w:p w14:paraId="0CD8E53F" w14:textId="77777777" w:rsidR="00B44F57" w:rsidRDefault="00B44F57" w:rsidP="00B44F57">
      <w:pPr>
        <w:pStyle w:val="PL"/>
        <w:rPr>
          <w:lang w:val="en-US"/>
        </w:rPr>
      </w:pPr>
      <w:r>
        <w:rPr>
          <w:lang w:val="en-US"/>
        </w:rPr>
        <w:t xml:space="preserve">      content:</w:t>
      </w:r>
    </w:p>
    <w:p w14:paraId="77DF6C5D" w14:textId="77777777" w:rsidR="00B44F57" w:rsidRDefault="00B44F57" w:rsidP="00B44F57">
      <w:pPr>
        <w:pStyle w:val="PL"/>
        <w:rPr>
          <w:lang w:val="en-US"/>
        </w:rPr>
      </w:pPr>
      <w:r>
        <w:rPr>
          <w:lang w:val="en-US"/>
        </w:rPr>
        <w:t xml:space="preserve">        application/json:</w:t>
      </w:r>
    </w:p>
    <w:p w14:paraId="514D1AC1" w14:textId="77777777" w:rsidR="00B44F57" w:rsidRDefault="00B44F57" w:rsidP="00B44F57">
      <w:pPr>
        <w:pStyle w:val="PL"/>
        <w:rPr>
          <w:lang w:val="en-US"/>
        </w:rPr>
      </w:pPr>
      <w:r>
        <w:rPr>
          <w:lang w:val="en-US"/>
        </w:rPr>
        <w:t xml:space="preserve">          schema:</w:t>
      </w:r>
    </w:p>
    <w:p w14:paraId="16083868" w14:textId="77777777" w:rsidR="00B44F57" w:rsidRDefault="00B44F57" w:rsidP="00B44F57">
      <w:pPr>
        <w:pStyle w:val="PL"/>
        <w:rPr>
          <w:lang w:val="en-US"/>
        </w:rPr>
      </w:pPr>
      <w:r>
        <w:rPr>
          <w:lang w:val="en-US"/>
        </w:rPr>
        <w:t xml:space="preserve">            $ref: '#/components/schemas/RedirectResponse'</w:t>
      </w:r>
    </w:p>
    <w:p w14:paraId="54689C89" w14:textId="77777777" w:rsidR="00B44F57" w:rsidRPr="00156772" w:rsidRDefault="00B44F57" w:rsidP="00B44F57">
      <w:pPr>
        <w:pStyle w:val="PL"/>
        <w:rPr>
          <w:lang w:val="en-US"/>
        </w:rPr>
      </w:pPr>
      <w:r w:rsidRPr="00156772">
        <w:rPr>
          <w:lang w:val="en-US"/>
        </w:rPr>
        <w:t xml:space="preserve">      headers:</w:t>
      </w:r>
    </w:p>
    <w:p w14:paraId="4C4A1ACC" w14:textId="77777777" w:rsidR="00B44F57" w:rsidRPr="00156772" w:rsidRDefault="00B44F57" w:rsidP="00B44F57">
      <w:pPr>
        <w:pStyle w:val="PL"/>
        <w:rPr>
          <w:lang w:val="en-US"/>
        </w:rPr>
      </w:pPr>
      <w:r w:rsidRPr="00156772">
        <w:rPr>
          <w:lang w:val="en-US"/>
        </w:rPr>
        <w:t xml:space="preserve">        Location:</w:t>
      </w:r>
    </w:p>
    <w:p w14:paraId="51F2D495" w14:textId="77777777" w:rsidR="00B44F57" w:rsidRPr="00156772" w:rsidRDefault="00B44F57" w:rsidP="00B44F57">
      <w:pPr>
        <w:pStyle w:val="PL"/>
        <w:rPr>
          <w:lang w:val="en-US"/>
        </w:rPr>
      </w:pPr>
      <w:r w:rsidRPr="00156772">
        <w:rPr>
          <w:lang w:val="en-US"/>
        </w:rPr>
        <w:t xml:space="preserve">          description: 'The URI pointing to the resource located on the redirect target'</w:t>
      </w:r>
    </w:p>
    <w:p w14:paraId="6BD2351D" w14:textId="77777777" w:rsidR="00B44F57" w:rsidRPr="00156772" w:rsidRDefault="00B44F57" w:rsidP="00B44F57">
      <w:pPr>
        <w:pStyle w:val="PL"/>
        <w:rPr>
          <w:lang w:val="en-US"/>
        </w:rPr>
      </w:pPr>
      <w:r w:rsidRPr="00156772">
        <w:rPr>
          <w:lang w:val="en-US"/>
        </w:rPr>
        <w:t xml:space="preserve">          required: true</w:t>
      </w:r>
    </w:p>
    <w:p w14:paraId="7A4C8355" w14:textId="77777777" w:rsidR="00B44F57" w:rsidRPr="00156772" w:rsidRDefault="00B44F57" w:rsidP="00B44F57">
      <w:pPr>
        <w:pStyle w:val="PL"/>
        <w:rPr>
          <w:lang w:val="en-US"/>
        </w:rPr>
      </w:pPr>
      <w:r w:rsidRPr="00156772">
        <w:rPr>
          <w:lang w:val="en-US"/>
        </w:rPr>
        <w:t xml:space="preserve">          schema:</w:t>
      </w:r>
    </w:p>
    <w:p w14:paraId="64574000" w14:textId="77777777" w:rsidR="00B44F57" w:rsidRPr="00F11966" w:rsidRDefault="00B44F57" w:rsidP="00B44F57">
      <w:pPr>
        <w:pStyle w:val="PL"/>
        <w:rPr>
          <w:lang w:val="en-US"/>
        </w:rPr>
      </w:pPr>
      <w:r w:rsidRPr="00156772">
        <w:rPr>
          <w:lang w:val="en-US"/>
        </w:rPr>
        <w:t xml:space="preserve">            type: string</w:t>
      </w:r>
    </w:p>
    <w:p w14:paraId="3B8C14AE" w14:textId="77777777" w:rsidR="00AD4A23" w:rsidRPr="0025293F" w:rsidRDefault="00AD4A23" w:rsidP="00AD4A23">
      <w:pPr>
        <w:pStyle w:val="PL"/>
        <w:rPr>
          <w:lang w:val="en-US"/>
        </w:rPr>
      </w:pPr>
      <w:r w:rsidRPr="0025293F">
        <w:rPr>
          <w:lang w:val="en-US"/>
        </w:rPr>
        <w:t xml:space="preserve">        3gpp-Sbi-Target-Nf-Id:</w:t>
      </w:r>
    </w:p>
    <w:p w14:paraId="080222AB" w14:textId="77777777" w:rsidR="00AD4A23" w:rsidRPr="0025293F" w:rsidRDefault="00AD4A23" w:rsidP="00AD4A2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4F8AA39" w14:textId="77777777" w:rsidR="00AD4A23" w:rsidRPr="0025293F" w:rsidRDefault="00AD4A23" w:rsidP="00AD4A23">
      <w:pPr>
        <w:pStyle w:val="PL"/>
        <w:rPr>
          <w:lang w:val="en-US"/>
        </w:rPr>
      </w:pPr>
      <w:r w:rsidRPr="0025293F">
        <w:rPr>
          <w:lang w:val="en-US"/>
        </w:rPr>
        <w:lastRenderedPageBreak/>
        <w:t xml:space="preserve">          schema:</w:t>
      </w:r>
    </w:p>
    <w:p w14:paraId="62A73E12" w14:textId="77777777" w:rsidR="00AD4A23" w:rsidRPr="00F11966" w:rsidRDefault="00AD4A23" w:rsidP="00AD4A23">
      <w:pPr>
        <w:pStyle w:val="PL"/>
        <w:rPr>
          <w:lang w:val="en-US"/>
        </w:rPr>
      </w:pPr>
      <w:r w:rsidRPr="0025293F">
        <w:rPr>
          <w:lang w:val="en-US"/>
        </w:rPr>
        <w:t xml:space="preserve">            type: string</w:t>
      </w:r>
    </w:p>
    <w:p w14:paraId="023F1E0A" w14:textId="77777777" w:rsidR="00B44F57" w:rsidRDefault="00B44F57" w:rsidP="00B44F57">
      <w:pPr>
        <w:pStyle w:val="PL"/>
        <w:rPr>
          <w:lang w:val="en-US"/>
        </w:rPr>
      </w:pPr>
      <w:r>
        <w:rPr>
          <w:lang w:val="en-US"/>
        </w:rPr>
        <w:t xml:space="preserve">    '308':</w:t>
      </w:r>
    </w:p>
    <w:p w14:paraId="4A701789" w14:textId="77777777" w:rsidR="00B44F57" w:rsidRDefault="00B44F57" w:rsidP="00B44F57">
      <w:pPr>
        <w:pStyle w:val="PL"/>
        <w:rPr>
          <w:lang w:val="en-US"/>
        </w:rPr>
      </w:pPr>
      <w:r>
        <w:rPr>
          <w:lang w:val="en-US"/>
        </w:rPr>
        <w:t xml:space="preserve">      description: Permanent Redirect</w:t>
      </w:r>
    </w:p>
    <w:p w14:paraId="4943BB90" w14:textId="77777777" w:rsidR="00B44F57" w:rsidRDefault="00B44F57" w:rsidP="00B44F57">
      <w:pPr>
        <w:pStyle w:val="PL"/>
        <w:rPr>
          <w:lang w:val="en-US"/>
        </w:rPr>
      </w:pPr>
      <w:r>
        <w:rPr>
          <w:lang w:val="en-US"/>
        </w:rPr>
        <w:t xml:space="preserve">      content:</w:t>
      </w:r>
    </w:p>
    <w:p w14:paraId="467F5728" w14:textId="77777777" w:rsidR="00B44F57" w:rsidRDefault="00B44F57" w:rsidP="00B44F57">
      <w:pPr>
        <w:pStyle w:val="PL"/>
        <w:rPr>
          <w:lang w:val="en-US"/>
        </w:rPr>
      </w:pPr>
      <w:r>
        <w:rPr>
          <w:lang w:val="en-US"/>
        </w:rPr>
        <w:t xml:space="preserve">        application/json:</w:t>
      </w:r>
    </w:p>
    <w:p w14:paraId="1E3F7D30" w14:textId="77777777" w:rsidR="00B44F57" w:rsidRDefault="00B44F57" w:rsidP="00B44F57">
      <w:pPr>
        <w:pStyle w:val="PL"/>
        <w:rPr>
          <w:lang w:val="en-US"/>
        </w:rPr>
      </w:pPr>
      <w:r>
        <w:rPr>
          <w:lang w:val="en-US"/>
        </w:rPr>
        <w:t xml:space="preserve">          schema:</w:t>
      </w:r>
    </w:p>
    <w:p w14:paraId="04B2643F" w14:textId="77777777" w:rsidR="00B44F57" w:rsidRDefault="00B44F57" w:rsidP="00B44F57">
      <w:pPr>
        <w:pStyle w:val="PL"/>
        <w:rPr>
          <w:lang w:val="en-US"/>
        </w:rPr>
      </w:pPr>
      <w:r>
        <w:rPr>
          <w:lang w:val="en-US"/>
        </w:rPr>
        <w:t xml:space="preserve">            $ref: '#/components/schemas/RedirectResponse'</w:t>
      </w:r>
    </w:p>
    <w:p w14:paraId="4ABC7524" w14:textId="77777777" w:rsidR="00B44F57" w:rsidRPr="00156772" w:rsidRDefault="00B44F57" w:rsidP="00B44F57">
      <w:pPr>
        <w:pStyle w:val="PL"/>
        <w:rPr>
          <w:lang w:val="en-US"/>
        </w:rPr>
      </w:pPr>
      <w:r w:rsidRPr="00156772">
        <w:rPr>
          <w:lang w:val="en-US"/>
        </w:rPr>
        <w:t xml:space="preserve">      headers:</w:t>
      </w:r>
    </w:p>
    <w:p w14:paraId="3AE6BF05" w14:textId="77777777" w:rsidR="00B44F57" w:rsidRPr="00156772" w:rsidRDefault="00B44F57" w:rsidP="00B44F57">
      <w:pPr>
        <w:pStyle w:val="PL"/>
        <w:rPr>
          <w:lang w:val="en-US"/>
        </w:rPr>
      </w:pPr>
      <w:r w:rsidRPr="00156772">
        <w:rPr>
          <w:lang w:val="en-US"/>
        </w:rPr>
        <w:t xml:space="preserve">        Location:</w:t>
      </w:r>
    </w:p>
    <w:p w14:paraId="413AED98" w14:textId="77777777" w:rsidR="00B44F57" w:rsidRPr="00156772" w:rsidRDefault="00B44F57" w:rsidP="00B44F57">
      <w:pPr>
        <w:pStyle w:val="PL"/>
        <w:rPr>
          <w:lang w:val="en-US"/>
        </w:rPr>
      </w:pPr>
      <w:r w:rsidRPr="00156772">
        <w:rPr>
          <w:lang w:val="en-US"/>
        </w:rPr>
        <w:t xml:space="preserve">          description: 'The URI pointing to the resource located on the redirect target'</w:t>
      </w:r>
    </w:p>
    <w:p w14:paraId="0CB9C4B3" w14:textId="77777777" w:rsidR="00B44F57" w:rsidRPr="00156772" w:rsidRDefault="00B44F57" w:rsidP="00B44F57">
      <w:pPr>
        <w:pStyle w:val="PL"/>
        <w:rPr>
          <w:lang w:val="en-US"/>
        </w:rPr>
      </w:pPr>
      <w:r w:rsidRPr="00156772">
        <w:rPr>
          <w:lang w:val="en-US"/>
        </w:rPr>
        <w:t xml:space="preserve">          required: true</w:t>
      </w:r>
    </w:p>
    <w:p w14:paraId="4DBBD0C2" w14:textId="77777777" w:rsidR="00B44F57" w:rsidRPr="00156772" w:rsidRDefault="00B44F57" w:rsidP="00B44F57">
      <w:pPr>
        <w:pStyle w:val="PL"/>
        <w:rPr>
          <w:lang w:val="en-US"/>
        </w:rPr>
      </w:pPr>
      <w:r w:rsidRPr="00156772">
        <w:rPr>
          <w:lang w:val="en-US"/>
        </w:rPr>
        <w:t xml:space="preserve">          schema:</w:t>
      </w:r>
    </w:p>
    <w:p w14:paraId="39447220" w14:textId="77777777" w:rsidR="00B44F57" w:rsidRPr="00F11966" w:rsidRDefault="00B44F57" w:rsidP="00B44F57">
      <w:pPr>
        <w:pStyle w:val="PL"/>
        <w:rPr>
          <w:lang w:val="en-US"/>
        </w:rPr>
      </w:pPr>
      <w:r w:rsidRPr="00156772">
        <w:rPr>
          <w:lang w:val="en-US"/>
        </w:rPr>
        <w:t xml:space="preserve">            type: string</w:t>
      </w:r>
    </w:p>
    <w:p w14:paraId="7F0544F9" w14:textId="77777777" w:rsidR="00AD4A23" w:rsidRPr="0025293F" w:rsidRDefault="00AD4A23" w:rsidP="00AD4A23">
      <w:pPr>
        <w:pStyle w:val="PL"/>
        <w:rPr>
          <w:lang w:val="en-US"/>
        </w:rPr>
      </w:pPr>
      <w:r w:rsidRPr="0025293F">
        <w:rPr>
          <w:lang w:val="en-US"/>
        </w:rPr>
        <w:t xml:space="preserve">        3gpp-Sbi-Target-Nf-Id:</w:t>
      </w:r>
    </w:p>
    <w:p w14:paraId="08341034" w14:textId="77777777" w:rsidR="00AD4A23" w:rsidRPr="0025293F" w:rsidRDefault="00AD4A23" w:rsidP="00AD4A23">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505E4539" w14:textId="77777777" w:rsidR="00AD4A23" w:rsidRPr="0025293F" w:rsidRDefault="00AD4A23" w:rsidP="00AD4A23">
      <w:pPr>
        <w:pStyle w:val="PL"/>
        <w:rPr>
          <w:lang w:val="en-US"/>
        </w:rPr>
      </w:pPr>
      <w:r w:rsidRPr="0025293F">
        <w:rPr>
          <w:lang w:val="en-US"/>
        </w:rPr>
        <w:t xml:space="preserve">          schema:</w:t>
      </w:r>
    </w:p>
    <w:p w14:paraId="4B928D99" w14:textId="77777777" w:rsidR="00AD4A23" w:rsidRPr="00F11966" w:rsidRDefault="00AD4A23" w:rsidP="00AD4A23">
      <w:pPr>
        <w:pStyle w:val="PL"/>
        <w:rPr>
          <w:lang w:val="en-US"/>
        </w:rPr>
      </w:pPr>
      <w:r w:rsidRPr="0025293F">
        <w:rPr>
          <w:lang w:val="en-US"/>
        </w:rPr>
        <w:t xml:space="preserve">            type: string</w:t>
      </w:r>
    </w:p>
    <w:p w14:paraId="6C2645AF" w14:textId="77777777" w:rsidR="00E92CBF" w:rsidRPr="00F11966" w:rsidRDefault="00E92CBF" w:rsidP="00E92CBF">
      <w:pPr>
        <w:pStyle w:val="PL"/>
        <w:rPr>
          <w:lang w:val="en-US"/>
        </w:rPr>
      </w:pPr>
      <w:r w:rsidRPr="00F11966">
        <w:rPr>
          <w:lang w:val="en-US"/>
        </w:rPr>
        <w:t xml:space="preserve">    '400':</w:t>
      </w:r>
    </w:p>
    <w:p w14:paraId="134C447C" w14:textId="77777777" w:rsidR="00E92CBF" w:rsidRPr="00F11966" w:rsidRDefault="00E92CBF" w:rsidP="00E92CBF">
      <w:pPr>
        <w:pStyle w:val="PL"/>
        <w:rPr>
          <w:lang w:val="en-US"/>
        </w:rPr>
      </w:pPr>
      <w:r w:rsidRPr="00F11966">
        <w:rPr>
          <w:lang w:val="en-US"/>
        </w:rPr>
        <w:t xml:space="preserve">      description: Bad request</w:t>
      </w:r>
    </w:p>
    <w:p w14:paraId="6FEC10E7" w14:textId="77777777" w:rsidR="00E92CBF" w:rsidRPr="00F11966" w:rsidRDefault="00E92CBF" w:rsidP="00E92CBF">
      <w:pPr>
        <w:pStyle w:val="PL"/>
        <w:rPr>
          <w:lang w:val="en-US"/>
        </w:rPr>
      </w:pPr>
      <w:r w:rsidRPr="00F11966">
        <w:rPr>
          <w:lang w:val="en-US"/>
        </w:rPr>
        <w:t xml:space="preserve">      content:</w:t>
      </w:r>
    </w:p>
    <w:p w14:paraId="4E514F2D" w14:textId="77777777" w:rsidR="00E92CBF" w:rsidRPr="00F11966" w:rsidRDefault="00E92CBF" w:rsidP="00E92CBF">
      <w:pPr>
        <w:pStyle w:val="PL"/>
        <w:rPr>
          <w:lang w:val="en-US"/>
        </w:rPr>
      </w:pPr>
      <w:r w:rsidRPr="00F11966">
        <w:rPr>
          <w:lang w:val="en-US"/>
        </w:rPr>
        <w:t xml:space="preserve">        application/problem+json:</w:t>
      </w:r>
    </w:p>
    <w:p w14:paraId="2057427F" w14:textId="77777777" w:rsidR="00E92CBF" w:rsidRPr="00F11966" w:rsidRDefault="00E92CBF" w:rsidP="00E92CBF">
      <w:pPr>
        <w:pStyle w:val="PL"/>
        <w:rPr>
          <w:lang w:val="en-US"/>
        </w:rPr>
      </w:pPr>
      <w:r w:rsidRPr="00F11966">
        <w:rPr>
          <w:lang w:val="en-US"/>
        </w:rPr>
        <w:t xml:space="preserve">          schema:</w:t>
      </w:r>
    </w:p>
    <w:p w14:paraId="4E9ED11C" w14:textId="77777777" w:rsidR="00E92CBF" w:rsidRPr="00F11966" w:rsidRDefault="00E92CBF" w:rsidP="00E92CBF">
      <w:pPr>
        <w:pStyle w:val="PL"/>
        <w:rPr>
          <w:lang w:val="en-US"/>
        </w:rPr>
      </w:pPr>
      <w:r w:rsidRPr="00F11966">
        <w:rPr>
          <w:lang w:val="en-US"/>
        </w:rPr>
        <w:t xml:space="preserve">            $ref: '#/components/schemas/ProblemDetails'</w:t>
      </w:r>
    </w:p>
    <w:p w14:paraId="3DC90A3F" w14:textId="77777777" w:rsidR="00E92CBF" w:rsidRPr="00F11966" w:rsidRDefault="00E92CBF" w:rsidP="00E92CBF">
      <w:pPr>
        <w:pStyle w:val="PL"/>
        <w:rPr>
          <w:lang w:val="en-US"/>
        </w:rPr>
      </w:pPr>
      <w:r w:rsidRPr="00F11966">
        <w:rPr>
          <w:lang w:val="en-US"/>
        </w:rPr>
        <w:t xml:space="preserve">    '401':</w:t>
      </w:r>
    </w:p>
    <w:p w14:paraId="649ADC04" w14:textId="77777777" w:rsidR="00E92CBF" w:rsidRPr="00F11966" w:rsidRDefault="00E92CBF" w:rsidP="00E92CBF">
      <w:pPr>
        <w:pStyle w:val="PL"/>
        <w:rPr>
          <w:lang w:val="en-US"/>
        </w:rPr>
      </w:pPr>
      <w:r w:rsidRPr="00F11966">
        <w:rPr>
          <w:lang w:val="en-US"/>
        </w:rPr>
        <w:t xml:space="preserve">      description: Unauthorized</w:t>
      </w:r>
    </w:p>
    <w:p w14:paraId="23F76A15" w14:textId="77777777" w:rsidR="00E92CBF" w:rsidRPr="00F11966" w:rsidRDefault="00E92CBF" w:rsidP="00E92CBF">
      <w:pPr>
        <w:pStyle w:val="PL"/>
        <w:rPr>
          <w:lang w:val="en-US"/>
        </w:rPr>
      </w:pPr>
      <w:r w:rsidRPr="00F11966">
        <w:rPr>
          <w:lang w:val="en-US"/>
        </w:rPr>
        <w:t xml:space="preserve">      content:</w:t>
      </w:r>
    </w:p>
    <w:p w14:paraId="65AD7F4B" w14:textId="77777777" w:rsidR="00E92CBF" w:rsidRPr="00F11966" w:rsidRDefault="00E92CBF" w:rsidP="00E92CBF">
      <w:pPr>
        <w:pStyle w:val="PL"/>
        <w:rPr>
          <w:lang w:val="en-US"/>
        </w:rPr>
      </w:pPr>
      <w:r w:rsidRPr="00F11966">
        <w:rPr>
          <w:lang w:val="en-US"/>
        </w:rPr>
        <w:t xml:space="preserve">        application/problem+json:</w:t>
      </w:r>
    </w:p>
    <w:p w14:paraId="4BF94E04" w14:textId="77777777" w:rsidR="00E92CBF" w:rsidRPr="00F11966" w:rsidRDefault="00E92CBF" w:rsidP="00E92CBF">
      <w:pPr>
        <w:pStyle w:val="PL"/>
        <w:rPr>
          <w:lang w:val="en-US"/>
        </w:rPr>
      </w:pPr>
      <w:r w:rsidRPr="00F11966">
        <w:rPr>
          <w:lang w:val="en-US"/>
        </w:rPr>
        <w:t xml:space="preserve">          schema:</w:t>
      </w:r>
    </w:p>
    <w:p w14:paraId="3632CD44" w14:textId="77777777" w:rsidR="00E92CBF" w:rsidRPr="00F11966" w:rsidRDefault="00E92CBF" w:rsidP="00E92CBF">
      <w:pPr>
        <w:pStyle w:val="PL"/>
        <w:rPr>
          <w:lang w:val="en-US"/>
        </w:rPr>
      </w:pPr>
      <w:r w:rsidRPr="00F11966">
        <w:rPr>
          <w:lang w:val="en-US"/>
        </w:rPr>
        <w:t xml:space="preserve">            $ref: '#/components/schemas/ProblemDetails'</w:t>
      </w:r>
    </w:p>
    <w:p w14:paraId="55F96D10" w14:textId="77777777" w:rsidR="00E92CBF" w:rsidRPr="00F11966" w:rsidRDefault="00E92CBF" w:rsidP="00E92CBF">
      <w:pPr>
        <w:pStyle w:val="PL"/>
      </w:pPr>
      <w:r w:rsidRPr="00F11966">
        <w:t xml:space="preserve">    '403':</w:t>
      </w:r>
    </w:p>
    <w:p w14:paraId="5CD9E3F7" w14:textId="77777777" w:rsidR="00E92CBF" w:rsidRPr="00F11966" w:rsidRDefault="00E92CBF" w:rsidP="00E92CBF">
      <w:pPr>
        <w:pStyle w:val="PL"/>
      </w:pPr>
      <w:r w:rsidRPr="00F11966">
        <w:t xml:space="preserve">      description: Forbidden</w:t>
      </w:r>
    </w:p>
    <w:p w14:paraId="2E0B5CD0" w14:textId="77777777" w:rsidR="00E92CBF" w:rsidRPr="00F11966" w:rsidRDefault="00E92CBF" w:rsidP="00E92CBF">
      <w:pPr>
        <w:pStyle w:val="PL"/>
      </w:pPr>
      <w:r w:rsidRPr="00F11966">
        <w:t xml:space="preserve">      content:</w:t>
      </w:r>
    </w:p>
    <w:p w14:paraId="04F4687D" w14:textId="77777777" w:rsidR="00E92CBF" w:rsidRPr="00F11966" w:rsidRDefault="00E92CBF" w:rsidP="00E92CBF">
      <w:pPr>
        <w:pStyle w:val="PL"/>
      </w:pPr>
      <w:r w:rsidRPr="00F11966">
        <w:t xml:space="preserve">        application/problem+json:</w:t>
      </w:r>
    </w:p>
    <w:p w14:paraId="2F593D7B" w14:textId="77777777" w:rsidR="00E92CBF" w:rsidRPr="00F11966" w:rsidRDefault="00E92CBF" w:rsidP="00E92CBF">
      <w:pPr>
        <w:pStyle w:val="PL"/>
      </w:pPr>
      <w:r w:rsidRPr="00F11966">
        <w:t xml:space="preserve">          schema:</w:t>
      </w:r>
    </w:p>
    <w:p w14:paraId="0D9868C2" w14:textId="77777777" w:rsidR="00E92CBF" w:rsidRPr="00F11966" w:rsidRDefault="00E92CBF" w:rsidP="00E92CBF">
      <w:pPr>
        <w:pStyle w:val="PL"/>
      </w:pPr>
      <w:r w:rsidRPr="00F11966">
        <w:t xml:space="preserve">            $ref: '#/components/schemas/ProblemDetails'</w:t>
      </w:r>
    </w:p>
    <w:p w14:paraId="2AF7A27C" w14:textId="77777777" w:rsidR="00E92CBF" w:rsidRPr="00F11966" w:rsidRDefault="00E92CBF" w:rsidP="00E92CBF">
      <w:pPr>
        <w:pStyle w:val="PL"/>
      </w:pPr>
      <w:r w:rsidRPr="00F11966">
        <w:t xml:space="preserve">    '404':</w:t>
      </w:r>
    </w:p>
    <w:p w14:paraId="792137E0" w14:textId="77777777" w:rsidR="00E92CBF" w:rsidRPr="00F11966" w:rsidRDefault="00E92CBF" w:rsidP="00E92CBF">
      <w:pPr>
        <w:pStyle w:val="PL"/>
      </w:pPr>
      <w:r w:rsidRPr="00F11966">
        <w:t xml:space="preserve">      description: Not Found</w:t>
      </w:r>
    </w:p>
    <w:p w14:paraId="0A697B7F" w14:textId="77777777" w:rsidR="00E92CBF" w:rsidRPr="00F11966" w:rsidRDefault="00E92CBF" w:rsidP="00E92CBF">
      <w:pPr>
        <w:pStyle w:val="PL"/>
      </w:pPr>
      <w:r w:rsidRPr="00F11966">
        <w:t xml:space="preserve">      content:</w:t>
      </w:r>
    </w:p>
    <w:p w14:paraId="0BB37901" w14:textId="77777777" w:rsidR="00E92CBF" w:rsidRPr="00F11966" w:rsidRDefault="00E92CBF" w:rsidP="00E92CBF">
      <w:pPr>
        <w:pStyle w:val="PL"/>
      </w:pPr>
      <w:r w:rsidRPr="00F11966">
        <w:t xml:space="preserve">        application/problem+json:</w:t>
      </w:r>
    </w:p>
    <w:p w14:paraId="7F35C1DF" w14:textId="77777777" w:rsidR="00E92CBF" w:rsidRPr="00F11966" w:rsidRDefault="00E92CBF" w:rsidP="00E92CBF">
      <w:pPr>
        <w:pStyle w:val="PL"/>
      </w:pPr>
      <w:r w:rsidRPr="00F11966">
        <w:t xml:space="preserve">          schema:</w:t>
      </w:r>
    </w:p>
    <w:p w14:paraId="4C5B9626" w14:textId="77777777" w:rsidR="00E92CBF" w:rsidRPr="00F11966" w:rsidRDefault="00E92CBF" w:rsidP="00E92CBF">
      <w:pPr>
        <w:pStyle w:val="PL"/>
      </w:pPr>
      <w:r w:rsidRPr="00F11966">
        <w:t xml:space="preserve">            $ref: '#/components/schemas/ProblemDetails'</w:t>
      </w:r>
    </w:p>
    <w:p w14:paraId="709C1FAC" w14:textId="77777777" w:rsidR="00E92CBF" w:rsidRPr="00F11966" w:rsidRDefault="00E92CBF" w:rsidP="00E92CBF">
      <w:pPr>
        <w:pStyle w:val="PL"/>
      </w:pPr>
      <w:r w:rsidRPr="00F11966">
        <w:t xml:space="preserve">    '405':</w:t>
      </w:r>
    </w:p>
    <w:p w14:paraId="3077EA98" w14:textId="77777777" w:rsidR="00E92CBF" w:rsidRPr="00F11966" w:rsidRDefault="00E92CBF" w:rsidP="00E92CBF">
      <w:pPr>
        <w:pStyle w:val="PL"/>
      </w:pPr>
      <w:r w:rsidRPr="00F11966">
        <w:t xml:space="preserve">      description: Method Not Allowed</w:t>
      </w:r>
    </w:p>
    <w:p w14:paraId="036F8C49" w14:textId="77777777" w:rsidR="00E92CBF" w:rsidRPr="00F11966" w:rsidRDefault="00E92CBF" w:rsidP="00E92CBF">
      <w:pPr>
        <w:pStyle w:val="PL"/>
      </w:pPr>
      <w:r w:rsidRPr="00F11966">
        <w:t xml:space="preserve">    '408':</w:t>
      </w:r>
    </w:p>
    <w:p w14:paraId="69656F6F" w14:textId="77777777" w:rsidR="00E92CBF" w:rsidRPr="00F11966" w:rsidRDefault="00E92CBF" w:rsidP="00E92CBF">
      <w:pPr>
        <w:pStyle w:val="PL"/>
      </w:pPr>
      <w:r w:rsidRPr="00F11966">
        <w:t xml:space="preserve">      description: Request Timeout</w:t>
      </w:r>
    </w:p>
    <w:p w14:paraId="7370E7E3" w14:textId="77777777" w:rsidR="00E92CBF" w:rsidRPr="00F11966" w:rsidRDefault="00E92CBF" w:rsidP="00E92CBF">
      <w:pPr>
        <w:pStyle w:val="PL"/>
      </w:pPr>
      <w:r w:rsidRPr="00F11966">
        <w:t xml:space="preserve">      content:</w:t>
      </w:r>
    </w:p>
    <w:p w14:paraId="4D7CE540" w14:textId="77777777" w:rsidR="00E92CBF" w:rsidRPr="00F11966" w:rsidRDefault="00E92CBF" w:rsidP="00E92CBF">
      <w:pPr>
        <w:pStyle w:val="PL"/>
      </w:pPr>
      <w:r w:rsidRPr="00F11966">
        <w:t xml:space="preserve">        application/problem+json:</w:t>
      </w:r>
    </w:p>
    <w:p w14:paraId="4B73B6C5" w14:textId="77777777" w:rsidR="00E92CBF" w:rsidRPr="00F11966" w:rsidRDefault="00E92CBF" w:rsidP="00E92CBF">
      <w:pPr>
        <w:pStyle w:val="PL"/>
      </w:pPr>
      <w:r w:rsidRPr="00F11966">
        <w:t xml:space="preserve">          schema:</w:t>
      </w:r>
    </w:p>
    <w:p w14:paraId="31377A56" w14:textId="77777777" w:rsidR="00E92CBF" w:rsidRPr="00F11966" w:rsidRDefault="00E92CBF" w:rsidP="00E92CBF">
      <w:pPr>
        <w:pStyle w:val="PL"/>
      </w:pPr>
      <w:r w:rsidRPr="00F11966">
        <w:t xml:space="preserve">            $ref: '#/components/schemas/ProblemDetails'</w:t>
      </w:r>
    </w:p>
    <w:p w14:paraId="385CF5C2" w14:textId="77777777" w:rsidR="00E92CBF" w:rsidRPr="00F11966" w:rsidRDefault="00E92CBF" w:rsidP="00E92CBF">
      <w:pPr>
        <w:pStyle w:val="PL"/>
      </w:pPr>
      <w:r w:rsidRPr="00F11966">
        <w:t xml:space="preserve">    '406':</w:t>
      </w:r>
    </w:p>
    <w:p w14:paraId="614CD603" w14:textId="77777777" w:rsidR="00E92CBF" w:rsidRPr="00F11966" w:rsidRDefault="00E92CBF" w:rsidP="00E92CBF">
      <w:pPr>
        <w:pStyle w:val="PL"/>
      </w:pPr>
      <w:r w:rsidRPr="00F11966">
        <w:t xml:space="preserve">      description: 406 Not Acceptable</w:t>
      </w:r>
    </w:p>
    <w:p w14:paraId="5BBB1651" w14:textId="77777777" w:rsidR="00E92CBF" w:rsidRPr="00F11966" w:rsidRDefault="00E92CBF" w:rsidP="00E92CBF">
      <w:pPr>
        <w:pStyle w:val="PL"/>
      </w:pPr>
      <w:r w:rsidRPr="00F11966">
        <w:t xml:space="preserve">    '409':</w:t>
      </w:r>
    </w:p>
    <w:p w14:paraId="33540A7A" w14:textId="77777777" w:rsidR="00E92CBF" w:rsidRPr="00F11966" w:rsidRDefault="00E92CBF" w:rsidP="00E92CBF">
      <w:pPr>
        <w:pStyle w:val="PL"/>
      </w:pPr>
      <w:r w:rsidRPr="00F11966">
        <w:t xml:space="preserve">      description: Conflict</w:t>
      </w:r>
    </w:p>
    <w:p w14:paraId="3A22B71F" w14:textId="77777777" w:rsidR="00E92CBF" w:rsidRPr="00F11966" w:rsidRDefault="00E92CBF" w:rsidP="00E92CBF">
      <w:pPr>
        <w:pStyle w:val="PL"/>
      </w:pPr>
      <w:r w:rsidRPr="00F11966">
        <w:t xml:space="preserve">      content:</w:t>
      </w:r>
    </w:p>
    <w:p w14:paraId="60D80111" w14:textId="77777777" w:rsidR="00E92CBF" w:rsidRPr="00F11966" w:rsidRDefault="00E92CBF" w:rsidP="00E92CBF">
      <w:pPr>
        <w:pStyle w:val="PL"/>
      </w:pPr>
      <w:r w:rsidRPr="00F11966">
        <w:t xml:space="preserve">        application/problem+json:</w:t>
      </w:r>
    </w:p>
    <w:p w14:paraId="59ADDD17" w14:textId="77777777" w:rsidR="00E92CBF" w:rsidRPr="00F11966" w:rsidRDefault="00E92CBF" w:rsidP="00E92CBF">
      <w:pPr>
        <w:pStyle w:val="PL"/>
      </w:pPr>
      <w:r w:rsidRPr="00F11966">
        <w:t xml:space="preserve">          schema:</w:t>
      </w:r>
    </w:p>
    <w:p w14:paraId="7E07951E" w14:textId="77777777" w:rsidR="00E92CBF" w:rsidRPr="00F11966" w:rsidRDefault="00E92CBF" w:rsidP="00E92CBF">
      <w:pPr>
        <w:pStyle w:val="PL"/>
      </w:pPr>
      <w:r w:rsidRPr="00F11966">
        <w:t xml:space="preserve">            $ref: '#/components/schemas/ProblemDetails'</w:t>
      </w:r>
    </w:p>
    <w:p w14:paraId="03F090F8" w14:textId="77777777" w:rsidR="00E92CBF" w:rsidRPr="00F11966" w:rsidRDefault="00E92CBF" w:rsidP="00E92CBF">
      <w:pPr>
        <w:pStyle w:val="PL"/>
      </w:pPr>
      <w:r w:rsidRPr="00F11966">
        <w:t xml:space="preserve">    '410':</w:t>
      </w:r>
    </w:p>
    <w:p w14:paraId="3EF63151" w14:textId="77777777" w:rsidR="00E92CBF" w:rsidRPr="00F11966" w:rsidRDefault="00E92CBF" w:rsidP="00E92CBF">
      <w:pPr>
        <w:pStyle w:val="PL"/>
      </w:pPr>
      <w:r w:rsidRPr="00F11966">
        <w:t xml:space="preserve">      description: Gone</w:t>
      </w:r>
    </w:p>
    <w:p w14:paraId="05CEC540" w14:textId="77777777" w:rsidR="00E92CBF" w:rsidRPr="00F11966" w:rsidRDefault="00E92CBF" w:rsidP="00E92CBF">
      <w:pPr>
        <w:pStyle w:val="PL"/>
      </w:pPr>
      <w:r w:rsidRPr="00F11966">
        <w:t xml:space="preserve">      content:</w:t>
      </w:r>
    </w:p>
    <w:p w14:paraId="6871CD0A" w14:textId="77777777" w:rsidR="00E92CBF" w:rsidRPr="00F11966" w:rsidRDefault="00E92CBF" w:rsidP="00E92CBF">
      <w:pPr>
        <w:pStyle w:val="PL"/>
      </w:pPr>
      <w:r w:rsidRPr="00F11966">
        <w:t xml:space="preserve">        application/problem+json:</w:t>
      </w:r>
    </w:p>
    <w:p w14:paraId="70D3D996" w14:textId="77777777" w:rsidR="00E92CBF" w:rsidRPr="00F11966" w:rsidRDefault="00E92CBF" w:rsidP="00E92CBF">
      <w:pPr>
        <w:pStyle w:val="PL"/>
      </w:pPr>
      <w:r w:rsidRPr="00F11966">
        <w:t xml:space="preserve">          schema:</w:t>
      </w:r>
    </w:p>
    <w:p w14:paraId="0A4F5159" w14:textId="77777777" w:rsidR="00E92CBF" w:rsidRPr="00F11966" w:rsidRDefault="00E92CBF" w:rsidP="00E92CBF">
      <w:pPr>
        <w:pStyle w:val="PL"/>
      </w:pPr>
      <w:r w:rsidRPr="00F11966">
        <w:t xml:space="preserve">            $ref: '#/components/schemas/ProblemDetails'</w:t>
      </w:r>
    </w:p>
    <w:p w14:paraId="1FF06E91" w14:textId="77777777" w:rsidR="00E92CBF" w:rsidRPr="00F11966" w:rsidRDefault="00E92CBF" w:rsidP="00E92CBF">
      <w:pPr>
        <w:pStyle w:val="PL"/>
      </w:pPr>
      <w:r w:rsidRPr="00F11966">
        <w:t xml:space="preserve">    '411':</w:t>
      </w:r>
    </w:p>
    <w:p w14:paraId="65CE8318" w14:textId="77777777" w:rsidR="00E92CBF" w:rsidRPr="00F11966" w:rsidRDefault="00E92CBF" w:rsidP="00E92CBF">
      <w:pPr>
        <w:pStyle w:val="PL"/>
      </w:pPr>
      <w:r w:rsidRPr="00F11966">
        <w:t xml:space="preserve">      description: Length Required</w:t>
      </w:r>
    </w:p>
    <w:p w14:paraId="3E88286E" w14:textId="77777777" w:rsidR="00E92CBF" w:rsidRPr="00F11966" w:rsidRDefault="00E92CBF" w:rsidP="00E92CBF">
      <w:pPr>
        <w:pStyle w:val="PL"/>
      </w:pPr>
      <w:r w:rsidRPr="00F11966">
        <w:t xml:space="preserve">      content:</w:t>
      </w:r>
    </w:p>
    <w:p w14:paraId="0883CF58" w14:textId="77777777" w:rsidR="00E92CBF" w:rsidRPr="00F11966" w:rsidRDefault="00E92CBF" w:rsidP="00E92CBF">
      <w:pPr>
        <w:pStyle w:val="PL"/>
      </w:pPr>
      <w:r w:rsidRPr="00F11966">
        <w:t xml:space="preserve">        application/problem+json:</w:t>
      </w:r>
    </w:p>
    <w:p w14:paraId="43B60C1B" w14:textId="77777777" w:rsidR="00E92CBF" w:rsidRPr="00F11966" w:rsidRDefault="00E92CBF" w:rsidP="00E92CBF">
      <w:pPr>
        <w:pStyle w:val="PL"/>
      </w:pPr>
      <w:r w:rsidRPr="00F11966">
        <w:t xml:space="preserve">          schema:</w:t>
      </w:r>
    </w:p>
    <w:p w14:paraId="39FB36EF" w14:textId="77777777" w:rsidR="00E92CBF" w:rsidRPr="00F11966" w:rsidRDefault="00E92CBF" w:rsidP="00E92CBF">
      <w:pPr>
        <w:pStyle w:val="PL"/>
      </w:pPr>
      <w:r w:rsidRPr="00F11966">
        <w:t xml:space="preserve">            $ref: '#/components/schemas/ProblemDetails'</w:t>
      </w:r>
    </w:p>
    <w:p w14:paraId="75774178" w14:textId="77777777" w:rsidR="00E92CBF" w:rsidRPr="00F11966" w:rsidRDefault="00E92CBF" w:rsidP="00E92CBF">
      <w:pPr>
        <w:pStyle w:val="PL"/>
      </w:pPr>
      <w:r w:rsidRPr="00F11966">
        <w:t xml:space="preserve">    '412':</w:t>
      </w:r>
    </w:p>
    <w:p w14:paraId="7B177FD7" w14:textId="77777777" w:rsidR="00E92CBF" w:rsidRPr="00F11966" w:rsidRDefault="00E92CBF" w:rsidP="00E92CBF">
      <w:pPr>
        <w:pStyle w:val="PL"/>
      </w:pPr>
      <w:r w:rsidRPr="00F11966">
        <w:t xml:space="preserve">      description: Precondition Failed</w:t>
      </w:r>
    </w:p>
    <w:p w14:paraId="4F9066FF" w14:textId="77777777" w:rsidR="00E92CBF" w:rsidRPr="00F11966" w:rsidRDefault="00E92CBF" w:rsidP="00E92CBF">
      <w:pPr>
        <w:pStyle w:val="PL"/>
      </w:pPr>
      <w:r w:rsidRPr="00F11966">
        <w:t xml:space="preserve">      content:</w:t>
      </w:r>
    </w:p>
    <w:p w14:paraId="71CC2345" w14:textId="77777777" w:rsidR="00E92CBF" w:rsidRPr="00F11966" w:rsidRDefault="00E92CBF" w:rsidP="00E92CBF">
      <w:pPr>
        <w:pStyle w:val="PL"/>
      </w:pPr>
      <w:r w:rsidRPr="00F11966">
        <w:t xml:space="preserve">        application/problem+json:</w:t>
      </w:r>
    </w:p>
    <w:p w14:paraId="3F71F7B7" w14:textId="77777777" w:rsidR="00E92CBF" w:rsidRPr="00F11966" w:rsidRDefault="00E92CBF" w:rsidP="00E92CBF">
      <w:pPr>
        <w:pStyle w:val="PL"/>
      </w:pPr>
      <w:r w:rsidRPr="00F11966">
        <w:t xml:space="preserve">          schema:</w:t>
      </w:r>
    </w:p>
    <w:p w14:paraId="123905D1" w14:textId="77777777" w:rsidR="00E92CBF" w:rsidRPr="00F11966" w:rsidRDefault="00E92CBF" w:rsidP="00E92CBF">
      <w:pPr>
        <w:pStyle w:val="PL"/>
      </w:pPr>
      <w:r w:rsidRPr="00F11966">
        <w:t xml:space="preserve">            $ref: '#/components/schemas/ProblemDetails'</w:t>
      </w:r>
    </w:p>
    <w:p w14:paraId="30A0F0B4" w14:textId="77777777" w:rsidR="00E92CBF" w:rsidRPr="00F11966" w:rsidRDefault="00E92CBF" w:rsidP="00E92CBF">
      <w:pPr>
        <w:pStyle w:val="PL"/>
      </w:pPr>
      <w:r w:rsidRPr="00F11966">
        <w:t xml:space="preserve">    '413':</w:t>
      </w:r>
    </w:p>
    <w:p w14:paraId="293EF1B3" w14:textId="77777777" w:rsidR="00E92CBF" w:rsidRPr="00F11966" w:rsidRDefault="00E92CBF" w:rsidP="00E92CBF">
      <w:pPr>
        <w:pStyle w:val="PL"/>
      </w:pPr>
      <w:r w:rsidRPr="00F11966">
        <w:lastRenderedPageBreak/>
        <w:t xml:space="preserve">      description: Payload Too Large</w:t>
      </w:r>
    </w:p>
    <w:p w14:paraId="6ECB1E5D" w14:textId="77777777" w:rsidR="00E92CBF" w:rsidRPr="00F11966" w:rsidRDefault="00E92CBF" w:rsidP="00E92CBF">
      <w:pPr>
        <w:pStyle w:val="PL"/>
      </w:pPr>
      <w:r w:rsidRPr="00F11966">
        <w:t xml:space="preserve">      content:</w:t>
      </w:r>
    </w:p>
    <w:p w14:paraId="0158DAC9" w14:textId="77777777" w:rsidR="00E92CBF" w:rsidRPr="00F11966" w:rsidRDefault="00E92CBF" w:rsidP="00E92CBF">
      <w:pPr>
        <w:pStyle w:val="PL"/>
      </w:pPr>
      <w:r w:rsidRPr="00F11966">
        <w:t xml:space="preserve">        application/problem+json:</w:t>
      </w:r>
    </w:p>
    <w:p w14:paraId="48CE1461" w14:textId="77777777" w:rsidR="00E92CBF" w:rsidRPr="00F11966" w:rsidRDefault="00E92CBF" w:rsidP="00E92CBF">
      <w:pPr>
        <w:pStyle w:val="PL"/>
      </w:pPr>
      <w:r w:rsidRPr="00F11966">
        <w:t xml:space="preserve">          schema:</w:t>
      </w:r>
    </w:p>
    <w:p w14:paraId="24F0B265" w14:textId="77777777" w:rsidR="00E92CBF" w:rsidRPr="00F11966" w:rsidRDefault="00E92CBF" w:rsidP="00E92CBF">
      <w:pPr>
        <w:pStyle w:val="PL"/>
      </w:pPr>
      <w:r w:rsidRPr="00F11966">
        <w:t xml:space="preserve">            $ref: '#/components/schemas/ProblemDetails'</w:t>
      </w:r>
    </w:p>
    <w:p w14:paraId="40F893E0" w14:textId="77777777" w:rsidR="00E92CBF" w:rsidRPr="00F11966" w:rsidRDefault="00E92CBF" w:rsidP="00E92CBF">
      <w:pPr>
        <w:pStyle w:val="PL"/>
      </w:pPr>
      <w:r w:rsidRPr="00F11966">
        <w:t xml:space="preserve">    '414':</w:t>
      </w:r>
    </w:p>
    <w:p w14:paraId="1B4DC148" w14:textId="77777777" w:rsidR="00E92CBF" w:rsidRPr="00F11966" w:rsidRDefault="00E92CBF" w:rsidP="00E92CBF">
      <w:pPr>
        <w:pStyle w:val="PL"/>
      </w:pPr>
      <w:r w:rsidRPr="00F11966">
        <w:t xml:space="preserve">      description: URI Too Long</w:t>
      </w:r>
    </w:p>
    <w:p w14:paraId="10FCB6E2" w14:textId="77777777" w:rsidR="00E92CBF" w:rsidRPr="00F11966" w:rsidRDefault="00E92CBF" w:rsidP="00E92CBF">
      <w:pPr>
        <w:pStyle w:val="PL"/>
      </w:pPr>
      <w:r w:rsidRPr="00F11966">
        <w:t xml:space="preserve">      content:</w:t>
      </w:r>
    </w:p>
    <w:p w14:paraId="4A00B9C4" w14:textId="77777777" w:rsidR="00E92CBF" w:rsidRPr="00F11966" w:rsidRDefault="00E92CBF" w:rsidP="00E92CBF">
      <w:pPr>
        <w:pStyle w:val="PL"/>
      </w:pPr>
      <w:r w:rsidRPr="00F11966">
        <w:t xml:space="preserve">        application/problem+json:</w:t>
      </w:r>
    </w:p>
    <w:p w14:paraId="18E380DA" w14:textId="77777777" w:rsidR="00E92CBF" w:rsidRPr="00F11966" w:rsidRDefault="00E92CBF" w:rsidP="00E92CBF">
      <w:pPr>
        <w:pStyle w:val="PL"/>
      </w:pPr>
      <w:r w:rsidRPr="00F11966">
        <w:t xml:space="preserve">          schema:</w:t>
      </w:r>
    </w:p>
    <w:p w14:paraId="6AD2ED34" w14:textId="77777777" w:rsidR="00E92CBF" w:rsidRPr="00F11966" w:rsidRDefault="00E92CBF" w:rsidP="00E92CBF">
      <w:pPr>
        <w:pStyle w:val="PL"/>
      </w:pPr>
      <w:r w:rsidRPr="00F11966">
        <w:t xml:space="preserve">            $ref: '#/components/schemas/ProblemDetails'</w:t>
      </w:r>
    </w:p>
    <w:p w14:paraId="38E2E511" w14:textId="77777777" w:rsidR="00E92CBF" w:rsidRPr="00F11966" w:rsidRDefault="00E92CBF" w:rsidP="00E92CBF">
      <w:pPr>
        <w:pStyle w:val="PL"/>
      </w:pPr>
      <w:r w:rsidRPr="00F11966">
        <w:t xml:space="preserve">    '415':</w:t>
      </w:r>
    </w:p>
    <w:p w14:paraId="737A9CB5" w14:textId="77777777" w:rsidR="00E92CBF" w:rsidRPr="00F11966" w:rsidRDefault="00E92CBF" w:rsidP="00E92CBF">
      <w:pPr>
        <w:pStyle w:val="PL"/>
      </w:pPr>
      <w:r w:rsidRPr="00F11966">
        <w:t xml:space="preserve">      description: Unsupported Media Type</w:t>
      </w:r>
    </w:p>
    <w:p w14:paraId="41DABC4C" w14:textId="77777777" w:rsidR="00E92CBF" w:rsidRPr="00F11966" w:rsidRDefault="00E92CBF" w:rsidP="00E92CBF">
      <w:pPr>
        <w:pStyle w:val="PL"/>
      </w:pPr>
      <w:r w:rsidRPr="00F11966">
        <w:t xml:space="preserve">      content:</w:t>
      </w:r>
    </w:p>
    <w:p w14:paraId="7F7682DA" w14:textId="77777777" w:rsidR="00E92CBF" w:rsidRPr="00F11966" w:rsidRDefault="00E92CBF" w:rsidP="00E92CBF">
      <w:pPr>
        <w:pStyle w:val="PL"/>
      </w:pPr>
      <w:r w:rsidRPr="00F11966">
        <w:t xml:space="preserve">        application/problem+json:</w:t>
      </w:r>
    </w:p>
    <w:p w14:paraId="0086DDD6" w14:textId="77777777" w:rsidR="00E92CBF" w:rsidRPr="00F11966" w:rsidRDefault="00E92CBF" w:rsidP="00E92CBF">
      <w:pPr>
        <w:pStyle w:val="PL"/>
      </w:pPr>
      <w:r w:rsidRPr="00F11966">
        <w:t xml:space="preserve">          schema:</w:t>
      </w:r>
    </w:p>
    <w:p w14:paraId="50F8F8F0" w14:textId="77777777" w:rsidR="00E92CBF" w:rsidRPr="00F11966" w:rsidRDefault="00E92CBF" w:rsidP="00E92CBF">
      <w:pPr>
        <w:pStyle w:val="PL"/>
      </w:pPr>
      <w:r w:rsidRPr="00F11966">
        <w:t xml:space="preserve">            $ref: '#/components/schemas/ProblemDetails'</w:t>
      </w:r>
    </w:p>
    <w:p w14:paraId="7A72F0BE" w14:textId="77777777" w:rsidR="00E92CBF" w:rsidRPr="00F11966" w:rsidRDefault="00E92CBF" w:rsidP="00E92CBF">
      <w:pPr>
        <w:pStyle w:val="PL"/>
      </w:pPr>
      <w:r w:rsidRPr="00F11966">
        <w:t xml:space="preserve">    '429':</w:t>
      </w:r>
    </w:p>
    <w:p w14:paraId="268AA15C" w14:textId="77777777" w:rsidR="00E92CBF" w:rsidRPr="00F11966" w:rsidRDefault="00E92CBF" w:rsidP="00E92CBF">
      <w:pPr>
        <w:pStyle w:val="PL"/>
      </w:pPr>
      <w:r w:rsidRPr="00F11966">
        <w:t xml:space="preserve">      description: Too Many Requests</w:t>
      </w:r>
    </w:p>
    <w:p w14:paraId="2F5D1579" w14:textId="77777777" w:rsidR="00E92CBF" w:rsidRPr="00F11966" w:rsidRDefault="00E92CBF" w:rsidP="00E92CBF">
      <w:pPr>
        <w:pStyle w:val="PL"/>
      </w:pPr>
      <w:r w:rsidRPr="00F11966">
        <w:t xml:space="preserve">      content:</w:t>
      </w:r>
    </w:p>
    <w:p w14:paraId="210D8EA3" w14:textId="77777777" w:rsidR="00E92CBF" w:rsidRPr="00F11966" w:rsidRDefault="00E92CBF" w:rsidP="00E92CBF">
      <w:pPr>
        <w:pStyle w:val="PL"/>
      </w:pPr>
      <w:r w:rsidRPr="00F11966">
        <w:t xml:space="preserve">        application/problem+json:</w:t>
      </w:r>
    </w:p>
    <w:p w14:paraId="2025C83A" w14:textId="77777777" w:rsidR="00E92CBF" w:rsidRPr="00F11966" w:rsidRDefault="00E92CBF" w:rsidP="00E92CBF">
      <w:pPr>
        <w:pStyle w:val="PL"/>
      </w:pPr>
      <w:r w:rsidRPr="00F11966">
        <w:t xml:space="preserve">          schema:</w:t>
      </w:r>
    </w:p>
    <w:p w14:paraId="647F17B5" w14:textId="77777777" w:rsidR="00E92CBF" w:rsidRPr="00F11966" w:rsidRDefault="00E92CBF" w:rsidP="00E92CBF">
      <w:pPr>
        <w:pStyle w:val="PL"/>
      </w:pPr>
      <w:r w:rsidRPr="00F11966">
        <w:t xml:space="preserve">            $ref: '#/components/schemas/ProblemDetails'</w:t>
      </w:r>
    </w:p>
    <w:p w14:paraId="7ABD7542" w14:textId="77777777" w:rsidR="00E92CBF" w:rsidRPr="00F11966" w:rsidRDefault="00E92CBF" w:rsidP="00E92CBF">
      <w:pPr>
        <w:pStyle w:val="PL"/>
        <w:rPr>
          <w:lang w:val="en-US"/>
        </w:rPr>
      </w:pPr>
      <w:r w:rsidRPr="00F11966">
        <w:rPr>
          <w:lang w:val="en-US"/>
        </w:rPr>
        <w:t xml:space="preserve">    '500':</w:t>
      </w:r>
    </w:p>
    <w:p w14:paraId="51486481" w14:textId="77777777" w:rsidR="00E92CBF" w:rsidRPr="00F11966" w:rsidRDefault="00E92CBF" w:rsidP="00E92CBF">
      <w:pPr>
        <w:pStyle w:val="PL"/>
        <w:rPr>
          <w:lang w:val="en-US"/>
        </w:rPr>
      </w:pPr>
      <w:r w:rsidRPr="00F11966">
        <w:rPr>
          <w:lang w:val="en-US"/>
        </w:rPr>
        <w:t xml:space="preserve">      description: Internal Server Error</w:t>
      </w:r>
    </w:p>
    <w:p w14:paraId="614488B2" w14:textId="77777777" w:rsidR="00E92CBF" w:rsidRPr="00F11966" w:rsidRDefault="00E92CBF" w:rsidP="00E92CBF">
      <w:pPr>
        <w:pStyle w:val="PL"/>
        <w:rPr>
          <w:lang w:val="en-US"/>
        </w:rPr>
      </w:pPr>
      <w:r w:rsidRPr="00F11966">
        <w:rPr>
          <w:lang w:val="en-US"/>
        </w:rPr>
        <w:t xml:space="preserve">      content:</w:t>
      </w:r>
    </w:p>
    <w:p w14:paraId="1D3CFAB8" w14:textId="77777777" w:rsidR="00E92CBF" w:rsidRPr="00F11966" w:rsidRDefault="00E92CBF" w:rsidP="00E92CBF">
      <w:pPr>
        <w:pStyle w:val="PL"/>
        <w:rPr>
          <w:lang w:val="en-US"/>
        </w:rPr>
      </w:pPr>
      <w:r w:rsidRPr="00F11966">
        <w:rPr>
          <w:lang w:val="en-US"/>
        </w:rPr>
        <w:t xml:space="preserve">        application/problem+json:</w:t>
      </w:r>
    </w:p>
    <w:p w14:paraId="476B2774" w14:textId="77777777" w:rsidR="00E92CBF" w:rsidRPr="00F11966" w:rsidRDefault="00E92CBF" w:rsidP="00E92CBF">
      <w:pPr>
        <w:pStyle w:val="PL"/>
        <w:rPr>
          <w:lang w:val="en-US"/>
        </w:rPr>
      </w:pPr>
      <w:r w:rsidRPr="00F11966">
        <w:rPr>
          <w:lang w:val="en-US"/>
        </w:rPr>
        <w:t xml:space="preserve">          schema:</w:t>
      </w:r>
    </w:p>
    <w:p w14:paraId="74D57956" w14:textId="77777777" w:rsidR="00E92CBF" w:rsidRPr="00F11966" w:rsidRDefault="00E92CBF" w:rsidP="00E92CBF">
      <w:pPr>
        <w:pStyle w:val="PL"/>
        <w:rPr>
          <w:lang w:val="en-US"/>
        </w:rPr>
      </w:pPr>
      <w:r w:rsidRPr="00F11966">
        <w:rPr>
          <w:lang w:val="en-US"/>
        </w:rPr>
        <w:t xml:space="preserve">            $ref: '#/components/schemas/ProblemDetails'</w:t>
      </w:r>
    </w:p>
    <w:p w14:paraId="3C9CBD2C" w14:textId="77777777" w:rsidR="00E92CBF" w:rsidRPr="00F11966" w:rsidRDefault="00E92CBF" w:rsidP="00E92CBF">
      <w:pPr>
        <w:pStyle w:val="PL"/>
      </w:pPr>
      <w:r w:rsidRPr="00F11966">
        <w:t xml:space="preserve">    '501':</w:t>
      </w:r>
    </w:p>
    <w:p w14:paraId="64120E3C" w14:textId="77777777" w:rsidR="00E92CBF" w:rsidRPr="00F11966" w:rsidRDefault="00E92CBF" w:rsidP="00E92CBF">
      <w:pPr>
        <w:pStyle w:val="PL"/>
      </w:pPr>
      <w:r w:rsidRPr="00F11966">
        <w:t xml:space="preserve">      description: Not Implemented</w:t>
      </w:r>
    </w:p>
    <w:p w14:paraId="23B8F80E" w14:textId="77777777" w:rsidR="00E92CBF" w:rsidRPr="00F11966" w:rsidRDefault="00E92CBF" w:rsidP="00E92CBF">
      <w:pPr>
        <w:pStyle w:val="PL"/>
      </w:pPr>
      <w:r w:rsidRPr="00F11966">
        <w:t xml:space="preserve">      content:</w:t>
      </w:r>
    </w:p>
    <w:p w14:paraId="0A10E5EA" w14:textId="77777777" w:rsidR="00E92CBF" w:rsidRPr="00F11966" w:rsidRDefault="00E92CBF" w:rsidP="00E92CBF">
      <w:pPr>
        <w:pStyle w:val="PL"/>
      </w:pPr>
      <w:r w:rsidRPr="00F11966">
        <w:t xml:space="preserve">        application/problem+json:</w:t>
      </w:r>
    </w:p>
    <w:p w14:paraId="4550F7A8" w14:textId="77777777" w:rsidR="00E92CBF" w:rsidRPr="00F11966" w:rsidRDefault="00E92CBF" w:rsidP="00E92CBF">
      <w:pPr>
        <w:pStyle w:val="PL"/>
      </w:pPr>
      <w:r w:rsidRPr="00F11966">
        <w:t xml:space="preserve">          schema:</w:t>
      </w:r>
    </w:p>
    <w:p w14:paraId="4E39C3F8" w14:textId="77777777" w:rsidR="00E92CBF" w:rsidRPr="00F11966" w:rsidRDefault="00E92CBF" w:rsidP="00E92CBF">
      <w:pPr>
        <w:pStyle w:val="PL"/>
      </w:pPr>
      <w:r w:rsidRPr="00F11966">
        <w:t xml:space="preserve">            $ref: '#/components/schemas/ProblemDetails'</w:t>
      </w:r>
    </w:p>
    <w:p w14:paraId="191FD611" w14:textId="77777777" w:rsidR="00E92CBF" w:rsidRPr="00F11966" w:rsidRDefault="00E92CBF" w:rsidP="00E92CBF">
      <w:pPr>
        <w:pStyle w:val="PL"/>
      </w:pPr>
      <w:r w:rsidRPr="00F11966">
        <w:t xml:space="preserve">    '503':</w:t>
      </w:r>
    </w:p>
    <w:p w14:paraId="7563FCE6" w14:textId="77777777" w:rsidR="00E92CBF" w:rsidRPr="00F11966" w:rsidRDefault="00E92CBF" w:rsidP="00E92CBF">
      <w:pPr>
        <w:pStyle w:val="PL"/>
      </w:pPr>
      <w:r w:rsidRPr="00F11966">
        <w:t xml:space="preserve">      description: Service Unavailable</w:t>
      </w:r>
    </w:p>
    <w:p w14:paraId="17EA02A3" w14:textId="77777777" w:rsidR="00E92CBF" w:rsidRPr="00F11966" w:rsidRDefault="00E92CBF" w:rsidP="00E92CBF">
      <w:pPr>
        <w:pStyle w:val="PL"/>
      </w:pPr>
      <w:r w:rsidRPr="00F11966">
        <w:t xml:space="preserve">      content:</w:t>
      </w:r>
    </w:p>
    <w:p w14:paraId="0773DD18" w14:textId="77777777" w:rsidR="00E92CBF" w:rsidRPr="00F11966" w:rsidRDefault="00E92CBF" w:rsidP="00E92CBF">
      <w:pPr>
        <w:pStyle w:val="PL"/>
      </w:pPr>
      <w:r w:rsidRPr="00F11966">
        <w:t xml:space="preserve">        application/problem+json:</w:t>
      </w:r>
    </w:p>
    <w:p w14:paraId="02F585D7" w14:textId="77777777" w:rsidR="00E92CBF" w:rsidRPr="00F11966" w:rsidRDefault="00E92CBF" w:rsidP="00E92CBF">
      <w:pPr>
        <w:pStyle w:val="PL"/>
      </w:pPr>
      <w:r w:rsidRPr="00F11966">
        <w:t xml:space="preserve">          schema:</w:t>
      </w:r>
    </w:p>
    <w:p w14:paraId="201C2B5A" w14:textId="77777777" w:rsidR="00E92CBF" w:rsidRPr="00F11966" w:rsidRDefault="00E92CBF" w:rsidP="00E92CBF">
      <w:pPr>
        <w:pStyle w:val="PL"/>
      </w:pPr>
      <w:r w:rsidRPr="00F11966">
        <w:t xml:space="preserve">            $ref: '#/components/schemas/ProblemDetails'</w:t>
      </w:r>
    </w:p>
    <w:p w14:paraId="73B7CF8C" w14:textId="77777777" w:rsidR="00E92CBF" w:rsidRPr="00F11966" w:rsidRDefault="00E92CBF" w:rsidP="00E92CBF">
      <w:pPr>
        <w:pStyle w:val="PL"/>
      </w:pPr>
      <w:r w:rsidRPr="00F11966">
        <w:t xml:space="preserve">    '504':</w:t>
      </w:r>
    </w:p>
    <w:p w14:paraId="6DA21303" w14:textId="77777777" w:rsidR="00E92CBF" w:rsidRPr="00F11966" w:rsidRDefault="00E92CBF" w:rsidP="00E92CBF">
      <w:pPr>
        <w:pStyle w:val="PL"/>
      </w:pPr>
      <w:r w:rsidRPr="00F11966">
        <w:t xml:space="preserve">      description: Gateway Timeout</w:t>
      </w:r>
    </w:p>
    <w:p w14:paraId="7DC03C51" w14:textId="77777777" w:rsidR="00E92CBF" w:rsidRPr="00F11966" w:rsidRDefault="00E92CBF" w:rsidP="00E92CBF">
      <w:pPr>
        <w:pStyle w:val="PL"/>
      </w:pPr>
      <w:r w:rsidRPr="00F11966">
        <w:t xml:space="preserve">      content:</w:t>
      </w:r>
    </w:p>
    <w:p w14:paraId="52D6F4B9" w14:textId="77777777" w:rsidR="00E92CBF" w:rsidRPr="00F11966" w:rsidRDefault="00E92CBF" w:rsidP="00E92CBF">
      <w:pPr>
        <w:pStyle w:val="PL"/>
      </w:pPr>
      <w:r w:rsidRPr="00F11966">
        <w:t xml:space="preserve">        application/problem+json:</w:t>
      </w:r>
    </w:p>
    <w:p w14:paraId="1B773C72" w14:textId="77777777" w:rsidR="00E92CBF" w:rsidRPr="00F11966" w:rsidRDefault="00E92CBF" w:rsidP="00E92CBF">
      <w:pPr>
        <w:pStyle w:val="PL"/>
      </w:pPr>
      <w:r w:rsidRPr="00F11966">
        <w:t xml:space="preserve">          schema:</w:t>
      </w:r>
    </w:p>
    <w:p w14:paraId="48568FB8" w14:textId="77777777" w:rsidR="00E92CBF" w:rsidRPr="00F11966" w:rsidRDefault="00E92CBF" w:rsidP="00E92CBF">
      <w:pPr>
        <w:pStyle w:val="PL"/>
      </w:pPr>
      <w:r w:rsidRPr="00F11966">
        <w:t xml:space="preserve">            $ref: '#/components/schemas/ProblemDetails'</w:t>
      </w:r>
    </w:p>
    <w:p w14:paraId="3BD4696D" w14:textId="77777777" w:rsidR="00E92CBF" w:rsidRPr="00F11966" w:rsidRDefault="00E92CBF" w:rsidP="00E92CBF">
      <w:pPr>
        <w:pStyle w:val="PL"/>
      </w:pPr>
      <w:r w:rsidRPr="00F11966">
        <w:t xml:space="preserve">    default:</w:t>
      </w:r>
    </w:p>
    <w:p w14:paraId="5EDD3D6F" w14:textId="77777777" w:rsidR="00E92CBF" w:rsidRPr="00F11966" w:rsidRDefault="00E92CBF" w:rsidP="00E92CBF">
      <w:pPr>
        <w:pStyle w:val="PL"/>
      </w:pPr>
      <w:r w:rsidRPr="00F11966">
        <w:t xml:space="preserve">      description: Generic Error</w:t>
      </w:r>
    </w:p>
    <w:p w14:paraId="688AA60F" w14:textId="77777777" w:rsidR="00E92CBF" w:rsidRPr="00F11966" w:rsidRDefault="00E92CBF" w:rsidP="00E92CBF">
      <w:pPr>
        <w:pStyle w:val="PL"/>
        <w:rPr>
          <w:lang w:val="en-US"/>
        </w:rPr>
      </w:pPr>
    </w:p>
    <w:p w14:paraId="2A118C61" w14:textId="77777777" w:rsidR="00E92CBF" w:rsidRPr="00F11966" w:rsidRDefault="00E92CBF" w:rsidP="00E92CBF">
      <w:pPr>
        <w:pStyle w:val="Heading8"/>
      </w:pPr>
      <w:r w:rsidRPr="00F11966">
        <w:br w:type="page"/>
      </w:r>
      <w:bookmarkStart w:id="2300" w:name="_Toc36462719"/>
      <w:bookmarkStart w:id="2301" w:name="_Toc36462915"/>
      <w:bookmarkStart w:id="2302" w:name="historyclause"/>
      <w:r w:rsidRPr="00F11966">
        <w:lastRenderedPageBreak/>
        <w:t>Annex B (informative):</w:t>
      </w:r>
      <w:r w:rsidRPr="00F11966">
        <w:br/>
        <w:t>Change history</w:t>
      </w:r>
      <w:bookmarkEnd w:id="2300"/>
      <w:bookmarkEnd w:id="2301"/>
    </w:p>
    <w:bookmarkEnd w:id="2302"/>
    <w:p w14:paraId="7E433389"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3BC3246A" w14:textId="77777777" w:rsidTr="009663F0">
        <w:trPr>
          <w:cantSplit/>
        </w:trPr>
        <w:tc>
          <w:tcPr>
            <w:tcW w:w="9639" w:type="dxa"/>
            <w:gridSpan w:val="8"/>
            <w:tcBorders>
              <w:bottom w:val="nil"/>
            </w:tcBorders>
            <w:shd w:val="solid" w:color="FFFFFF" w:fill="auto"/>
          </w:tcPr>
          <w:p w14:paraId="731D07DA"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17EBA82F" w14:textId="77777777" w:rsidTr="009663F0">
        <w:tc>
          <w:tcPr>
            <w:tcW w:w="800" w:type="dxa"/>
            <w:shd w:val="pct10" w:color="auto" w:fill="FFFFFF"/>
          </w:tcPr>
          <w:p w14:paraId="4858D7D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35D2B13"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784A34D1"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1D9299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31E5743"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E06560C"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241FC062"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71244804" w14:textId="77777777" w:rsidR="00E92CBF" w:rsidRPr="00F11966" w:rsidRDefault="00E92CBF" w:rsidP="00AA7DB8">
            <w:pPr>
              <w:pStyle w:val="TAL"/>
              <w:rPr>
                <w:b/>
                <w:sz w:val="16"/>
              </w:rPr>
            </w:pPr>
            <w:r w:rsidRPr="00F11966">
              <w:rPr>
                <w:b/>
                <w:sz w:val="16"/>
              </w:rPr>
              <w:t>New version</w:t>
            </w:r>
          </w:p>
        </w:tc>
      </w:tr>
      <w:tr w:rsidR="00E92CBF" w:rsidRPr="00F11966" w14:paraId="785C840A" w14:textId="77777777" w:rsidTr="009663F0">
        <w:tc>
          <w:tcPr>
            <w:tcW w:w="800" w:type="dxa"/>
            <w:shd w:val="solid" w:color="FFFFFF" w:fill="auto"/>
          </w:tcPr>
          <w:p w14:paraId="469FC7C0"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7ABEDED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077728D6"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16647AD" w14:textId="77777777" w:rsidR="00E92CBF" w:rsidRPr="00F11966" w:rsidRDefault="00E92CBF" w:rsidP="00AA7DB8">
            <w:pPr>
              <w:pStyle w:val="TAL"/>
              <w:rPr>
                <w:sz w:val="16"/>
                <w:szCs w:val="16"/>
              </w:rPr>
            </w:pPr>
          </w:p>
        </w:tc>
        <w:tc>
          <w:tcPr>
            <w:tcW w:w="425" w:type="dxa"/>
            <w:shd w:val="solid" w:color="FFFFFF" w:fill="auto"/>
          </w:tcPr>
          <w:p w14:paraId="4BD87896" w14:textId="77777777" w:rsidR="00E92CBF" w:rsidRPr="00F11966" w:rsidRDefault="00E92CBF" w:rsidP="00AA7DB8">
            <w:pPr>
              <w:pStyle w:val="TAR"/>
              <w:rPr>
                <w:sz w:val="16"/>
                <w:szCs w:val="16"/>
              </w:rPr>
            </w:pPr>
          </w:p>
        </w:tc>
        <w:tc>
          <w:tcPr>
            <w:tcW w:w="425" w:type="dxa"/>
            <w:shd w:val="solid" w:color="FFFFFF" w:fill="auto"/>
          </w:tcPr>
          <w:p w14:paraId="4A96E9EF" w14:textId="77777777" w:rsidR="00E92CBF" w:rsidRPr="00F11966" w:rsidRDefault="00E92CBF" w:rsidP="00AA7DB8">
            <w:pPr>
              <w:pStyle w:val="TAC"/>
              <w:rPr>
                <w:sz w:val="16"/>
                <w:szCs w:val="16"/>
              </w:rPr>
            </w:pPr>
          </w:p>
        </w:tc>
        <w:tc>
          <w:tcPr>
            <w:tcW w:w="4820" w:type="dxa"/>
            <w:shd w:val="solid" w:color="FFFFFF" w:fill="auto"/>
          </w:tcPr>
          <w:p w14:paraId="1A995A28"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08246C54" w14:textId="77777777" w:rsidR="00E92CBF" w:rsidRPr="00F11966" w:rsidRDefault="00E92CBF" w:rsidP="00AA7DB8">
            <w:pPr>
              <w:pStyle w:val="TAC"/>
              <w:rPr>
                <w:sz w:val="16"/>
                <w:szCs w:val="16"/>
              </w:rPr>
            </w:pPr>
            <w:r w:rsidRPr="00F11966">
              <w:rPr>
                <w:sz w:val="16"/>
                <w:szCs w:val="16"/>
              </w:rPr>
              <w:t>0.1.0</w:t>
            </w:r>
          </w:p>
        </w:tc>
      </w:tr>
      <w:tr w:rsidR="00E92CBF" w:rsidRPr="00F11966" w14:paraId="48620FB7" w14:textId="77777777" w:rsidTr="009663F0">
        <w:tc>
          <w:tcPr>
            <w:tcW w:w="800" w:type="dxa"/>
            <w:shd w:val="solid" w:color="FFFFFF" w:fill="auto"/>
          </w:tcPr>
          <w:p w14:paraId="10427650"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60C18625"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7B442449"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031057A" w14:textId="77777777" w:rsidR="00E92CBF" w:rsidRPr="00F11966" w:rsidRDefault="00E92CBF" w:rsidP="00AA7DB8">
            <w:pPr>
              <w:pStyle w:val="TAL"/>
              <w:rPr>
                <w:sz w:val="16"/>
                <w:szCs w:val="16"/>
              </w:rPr>
            </w:pPr>
          </w:p>
        </w:tc>
        <w:tc>
          <w:tcPr>
            <w:tcW w:w="425" w:type="dxa"/>
            <w:shd w:val="solid" w:color="FFFFFF" w:fill="auto"/>
          </w:tcPr>
          <w:p w14:paraId="73ABBDA8" w14:textId="77777777" w:rsidR="00E92CBF" w:rsidRPr="00F11966" w:rsidRDefault="00E92CBF" w:rsidP="00AA7DB8">
            <w:pPr>
              <w:pStyle w:val="TAR"/>
              <w:rPr>
                <w:sz w:val="16"/>
                <w:szCs w:val="16"/>
              </w:rPr>
            </w:pPr>
          </w:p>
        </w:tc>
        <w:tc>
          <w:tcPr>
            <w:tcW w:w="425" w:type="dxa"/>
            <w:shd w:val="solid" w:color="FFFFFF" w:fill="auto"/>
          </w:tcPr>
          <w:p w14:paraId="1E97D9E9" w14:textId="77777777" w:rsidR="00E92CBF" w:rsidRPr="00F11966" w:rsidRDefault="00E92CBF" w:rsidP="00AA7DB8">
            <w:pPr>
              <w:pStyle w:val="TAC"/>
              <w:rPr>
                <w:sz w:val="16"/>
                <w:szCs w:val="16"/>
              </w:rPr>
            </w:pPr>
          </w:p>
        </w:tc>
        <w:tc>
          <w:tcPr>
            <w:tcW w:w="4820" w:type="dxa"/>
            <w:shd w:val="solid" w:color="FFFFFF" w:fill="auto"/>
          </w:tcPr>
          <w:p w14:paraId="428F7585"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149C39CC" w14:textId="77777777" w:rsidR="00E92CBF" w:rsidRPr="00F11966" w:rsidRDefault="00E92CBF" w:rsidP="00AA7DB8">
            <w:pPr>
              <w:pStyle w:val="TAC"/>
              <w:rPr>
                <w:sz w:val="16"/>
                <w:szCs w:val="16"/>
              </w:rPr>
            </w:pPr>
            <w:r w:rsidRPr="00F11966">
              <w:rPr>
                <w:sz w:val="16"/>
                <w:szCs w:val="16"/>
              </w:rPr>
              <w:t>0.2.0</w:t>
            </w:r>
          </w:p>
        </w:tc>
      </w:tr>
      <w:tr w:rsidR="00E92CBF" w:rsidRPr="00F11966" w14:paraId="32B340A9" w14:textId="77777777" w:rsidTr="009663F0">
        <w:tc>
          <w:tcPr>
            <w:tcW w:w="800" w:type="dxa"/>
            <w:shd w:val="solid" w:color="FFFFFF" w:fill="auto"/>
          </w:tcPr>
          <w:p w14:paraId="7501B9B1"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5E3DAFD0"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7F8EA9C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1F145B17" w14:textId="77777777" w:rsidR="00E92CBF" w:rsidRPr="00F11966" w:rsidRDefault="00E92CBF" w:rsidP="00AA7DB8">
            <w:pPr>
              <w:pStyle w:val="TAL"/>
              <w:rPr>
                <w:sz w:val="16"/>
                <w:szCs w:val="16"/>
              </w:rPr>
            </w:pPr>
          </w:p>
        </w:tc>
        <w:tc>
          <w:tcPr>
            <w:tcW w:w="425" w:type="dxa"/>
            <w:shd w:val="solid" w:color="FFFFFF" w:fill="auto"/>
          </w:tcPr>
          <w:p w14:paraId="6AF73787" w14:textId="77777777" w:rsidR="00E92CBF" w:rsidRPr="00F11966" w:rsidRDefault="00E92CBF" w:rsidP="00AA7DB8">
            <w:pPr>
              <w:pStyle w:val="TAR"/>
              <w:rPr>
                <w:sz w:val="16"/>
                <w:szCs w:val="16"/>
              </w:rPr>
            </w:pPr>
          </w:p>
        </w:tc>
        <w:tc>
          <w:tcPr>
            <w:tcW w:w="425" w:type="dxa"/>
            <w:shd w:val="solid" w:color="FFFFFF" w:fill="auto"/>
          </w:tcPr>
          <w:p w14:paraId="291A1C66" w14:textId="77777777" w:rsidR="00E92CBF" w:rsidRPr="00F11966" w:rsidRDefault="00E92CBF" w:rsidP="00AA7DB8">
            <w:pPr>
              <w:pStyle w:val="TAC"/>
              <w:rPr>
                <w:sz w:val="16"/>
                <w:szCs w:val="16"/>
              </w:rPr>
            </w:pPr>
          </w:p>
        </w:tc>
        <w:tc>
          <w:tcPr>
            <w:tcW w:w="4820" w:type="dxa"/>
            <w:shd w:val="solid" w:color="FFFFFF" w:fill="auto"/>
          </w:tcPr>
          <w:p w14:paraId="69C02D53"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0C97B2CE" w14:textId="77777777" w:rsidR="00E92CBF" w:rsidRPr="00F11966" w:rsidRDefault="00E92CBF" w:rsidP="00AA7DB8">
            <w:pPr>
              <w:pStyle w:val="TAC"/>
              <w:rPr>
                <w:sz w:val="16"/>
                <w:szCs w:val="16"/>
              </w:rPr>
            </w:pPr>
            <w:r w:rsidRPr="00F11966">
              <w:rPr>
                <w:sz w:val="16"/>
                <w:szCs w:val="16"/>
              </w:rPr>
              <w:t>0.3.0</w:t>
            </w:r>
          </w:p>
        </w:tc>
      </w:tr>
      <w:tr w:rsidR="00E92CBF" w:rsidRPr="00F11966" w14:paraId="1EAE9B51" w14:textId="77777777" w:rsidTr="009663F0">
        <w:tc>
          <w:tcPr>
            <w:tcW w:w="800" w:type="dxa"/>
            <w:shd w:val="solid" w:color="FFFFFF" w:fill="auto"/>
          </w:tcPr>
          <w:p w14:paraId="21C4533C"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03B9F559"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00614ED"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545D8769" w14:textId="77777777" w:rsidR="00E92CBF" w:rsidRPr="00F11966" w:rsidRDefault="00E92CBF" w:rsidP="00AA7DB8">
            <w:pPr>
              <w:pStyle w:val="TAL"/>
              <w:rPr>
                <w:sz w:val="16"/>
                <w:szCs w:val="16"/>
              </w:rPr>
            </w:pPr>
          </w:p>
        </w:tc>
        <w:tc>
          <w:tcPr>
            <w:tcW w:w="425" w:type="dxa"/>
            <w:shd w:val="solid" w:color="FFFFFF" w:fill="auto"/>
          </w:tcPr>
          <w:p w14:paraId="2320B3A5" w14:textId="77777777" w:rsidR="00E92CBF" w:rsidRPr="00F11966" w:rsidRDefault="00E92CBF" w:rsidP="00AA7DB8">
            <w:pPr>
              <w:pStyle w:val="TAR"/>
              <w:rPr>
                <w:sz w:val="16"/>
                <w:szCs w:val="16"/>
              </w:rPr>
            </w:pPr>
          </w:p>
        </w:tc>
        <w:tc>
          <w:tcPr>
            <w:tcW w:w="425" w:type="dxa"/>
            <w:shd w:val="solid" w:color="FFFFFF" w:fill="auto"/>
          </w:tcPr>
          <w:p w14:paraId="38987504" w14:textId="77777777" w:rsidR="00E92CBF" w:rsidRPr="00F11966" w:rsidRDefault="00E92CBF" w:rsidP="00AA7DB8">
            <w:pPr>
              <w:pStyle w:val="TAC"/>
              <w:rPr>
                <w:sz w:val="16"/>
                <w:szCs w:val="16"/>
              </w:rPr>
            </w:pPr>
          </w:p>
        </w:tc>
        <w:tc>
          <w:tcPr>
            <w:tcW w:w="4820" w:type="dxa"/>
            <w:shd w:val="solid" w:color="FFFFFF" w:fill="auto"/>
          </w:tcPr>
          <w:p w14:paraId="4BCDFD82"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38834303" w14:textId="77777777" w:rsidR="00E92CBF" w:rsidRPr="00F11966" w:rsidRDefault="00E92CBF" w:rsidP="00AA7DB8">
            <w:pPr>
              <w:pStyle w:val="TAC"/>
              <w:rPr>
                <w:sz w:val="16"/>
                <w:szCs w:val="16"/>
              </w:rPr>
            </w:pPr>
            <w:r w:rsidRPr="00F11966">
              <w:rPr>
                <w:sz w:val="16"/>
                <w:szCs w:val="16"/>
              </w:rPr>
              <w:t>0.4.0</w:t>
            </w:r>
          </w:p>
        </w:tc>
      </w:tr>
      <w:tr w:rsidR="00E92CBF" w:rsidRPr="00F11966" w14:paraId="3AB6D537" w14:textId="77777777" w:rsidTr="009663F0">
        <w:tc>
          <w:tcPr>
            <w:tcW w:w="800" w:type="dxa"/>
            <w:shd w:val="solid" w:color="FFFFFF" w:fill="auto"/>
          </w:tcPr>
          <w:p w14:paraId="2B892202"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6EA675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298A57EF"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3B5C2692" w14:textId="77777777" w:rsidR="00E92CBF" w:rsidRPr="00F11966" w:rsidRDefault="00E92CBF" w:rsidP="00AA7DB8">
            <w:pPr>
              <w:pStyle w:val="TAL"/>
              <w:rPr>
                <w:sz w:val="16"/>
                <w:szCs w:val="16"/>
              </w:rPr>
            </w:pPr>
          </w:p>
        </w:tc>
        <w:tc>
          <w:tcPr>
            <w:tcW w:w="425" w:type="dxa"/>
            <w:shd w:val="solid" w:color="FFFFFF" w:fill="auto"/>
          </w:tcPr>
          <w:p w14:paraId="59407219" w14:textId="77777777" w:rsidR="00E92CBF" w:rsidRPr="00F11966" w:rsidRDefault="00E92CBF" w:rsidP="00AA7DB8">
            <w:pPr>
              <w:pStyle w:val="TAR"/>
              <w:rPr>
                <w:sz w:val="16"/>
                <w:szCs w:val="16"/>
              </w:rPr>
            </w:pPr>
          </w:p>
        </w:tc>
        <w:tc>
          <w:tcPr>
            <w:tcW w:w="425" w:type="dxa"/>
            <w:shd w:val="solid" w:color="FFFFFF" w:fill="auto"/>
          </w:tcPr>
          <w:p w14:paraId="186618BA" w14:textId="77777777" w:rsidR="00E92CBF" w:rsidRPr="00F11966" w:rsidRDefault="00E92CBF" w:rsidP="00AA7DB8">
            <w:pPr>
              <w:pStyle w:val="TAC"/>
              <w:rPr>
                <w:sz w:val="16"/>
                <w:szCs w:val="16"/>
              </w:rPr>
            </w:pPr>
          </w:p>
        </w:tc>
        <w:tc>
          <w:tcPr>
            <w:tcW w:w="4820" w:type="dxa"/>
            <w:shd w:val="solid" w:color="FFFFFF" w:fill="auto"/>
          </w:tcPr>
          <w:p w14:paraId="1FCF63C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7233725A" w14:textId="77777777" w:rsidR="00E92CBF" w:rsidRPr="00F11966" w:rsidRDefault="00E92CBF" w:rsidP="00AA7DB8">
            <w:pPr>
              <w:pStyle w:val="TAC"/>
              <w:rPr>
                <w:sz w:val="16"/>
                <w:szCs w:val="16"/>
              </w:rPr>
            </w:pPr>
            <w:r w:rsidRPr="00F11966">
              <w:rPr>
                <w:sz w:val="16"/>
                <w:szCs w:val="16"/>
              </w:rPr>
              <w:t>0.5.0</w:t>
            </w:r>
          </w:p>
        </w:tc>
      </w:tr>
      <w:tr w:rsidR="00E92CBF" w:rsidRPr="00F11966" w14:paraId="4DF058C9" w14:textId="77777777" w:rsidTr="009663F0">
        <w:tc>
          <w:tcPr>
            <w:tcW w:w="800" w:type="dxa"/>
            <w:shd w:val="solid" w:color="FFFFFF" w:fill="auto"/>
          </w:tcPr>
          <w:p w14:paraId="131E75D3"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9AE723"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5BA1E821"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D531F97" w14:textId="77777777" w:rsidR="00E92CBF" w:rsidRPr="00F11966" w:rsidRDefault="00E92CBF" w:rsidP="00AA7DB8">
            <w:pPr>
              <w:pStyle w:val="TAL"/>
              <w:rPr>
                <w:sz w:val="16"/>
                <w:szCs w:val="16"/>
              </w:rPr>
            </w:pPr>
          </w:p>
        </w:tc>
        <w:tc>
          <w:tcPr>
            <w:tcW w:w="425" w:type="dxa"/>
            <w:shd w:val="solid" w:color="FFFFFF" w:fill="auto"/>
          </w:tcPr>
          <w:p w14:paraId="28EFC963" w14:textId="77777777" w:rsidR="00E92CBF" w:rsidRPr="00F11966" w:rsidRDefault="00E92CBF" w:rsidP="00AA7DB8">
            <w:pPr>
              <w:pStyle w:val="TAR"/>
              <w:rPr>
                <w:sz w:val="16"/>
                <w:szCs w:val="16"/>
              </w:rPr>
            </w:pPr>
          </w:p>
        </w:tc>
        <w:tc>
          <w:tcPr>
            <w:tcW w:w="425" w:type="dxa"/>
            <w:shd w:val="solid" w:color="FFFFFF" w:fill="auto"/>
          </w:tcPr>
          <w:p w14:paraId="120D933D" w14:textId="77777777" w:rsidR="00E92CBF" w:rsidRPr="00F11966" w:rsidRDefault="00E92CBF" w:rsidP="00AA7DB8">
            <w:pPr>
              <w:pStyle w:val="TAC"/>
              <w:rPr>
                <w:sz w:val="16"/>
                <w:szCs w:val="16"/>
              </w:rPr>
            </w:pPr>
          </w:p>
        </w:tc>
        <w:tc>
          <w:tcPr>
            <w:tcW w:w="4820" w:type="dxa"/>
            <w:shd w:val="solid" w:color="FFFFFF" w:fill="auto"/>
          </w:tcPr>
          <w:p w14:paraId="2DD64E72"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118C499A" w14:textId="77777777" w:rsidR="00E92CBF" w:rsidRPr="00F11966" w:rsidRDefault="00E92CBF" w:rsidP="00AA7DB8">
            <w:pPr>
              <w:pStyle w:val="TAC"/>
              <w:rPr>
                <w:sz w:val="16"/>
                <w:szCs w:val="16"/>
              </w:rPr>
            </w:pPr>
            <w:r w:rsidRPr="00F11966">
              <w:rPr>
                <w:sz w:val="16"/>
                <w:szCs w:val="16"/>
              </w:rPr>
              <w:t>0.6.0</w:t>
            </w:r>
          </w:p>
        </w:tc>
      </w:tr>
      <w:tr w:rsidR="00E92CBF" w:rsidRPr="00F11966" w14:paraId="2C228FDB" w14:textId="77777777" w:rsidTr="009663F0">
        <w:tc>
          <w:tcPr>
            <w:tcW w:w="800" w:type="dxa"/>
            <w:shd w:val="solid" w:color="FFFFFF" w:fill="auto"/>
          </w:tcPr>
          <w:p w14:paraId="188AE792"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23E289A2"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44C6CB2A"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196CF6C2" w14:textId="77777777" w:rsidR="00E92CBF" w:rsidRPr="00F11966" w:rsidRDefault="00E92CBF" w:rsidP="00AA7DB8">
            <w:pPr>
              <w:pStyle w:val="TAL"/>
              <w:rPr>
                <w:sz w:val="16"/>
                <w:szCs w:val="16"/>
              </w:rPr>
            </w:pPr>
          </w:p>
        </w:tc>
        <w:tc>
          <w:tcPr>
            <w:tcW w:w="425" w:type="dxa"/>
            <w:shd w:val="solid" w:color="FFFFFF" w:fill="auto"/>
          </w:tcPr>
          <w:p w14:paraId="0443248E" w14:textId="77777777" w:rsidR="00E92CBF" w:rsidRPr="00F11966" w:rsidRDefault="00E92CBF" w:rsidP="00AA7DB8">
            <w:pPr>
              <w:pStyle w:val="TAR"/>
              <w:rPr>
                <w:sz w:val="16"/>
                <w:szCs w:val="16"/>
              </w:rPr>
            </w:pPr>
          </w:p>
        </w:tc>
        <w:tc>
          <w:tcPr>
            <w:tcW w:w="425" w:type="dxa"/>
            <w:shd w:val="solid" w:color="FFFFFF" w:fill="auto"/>
          </w:tcPr>
          <w:p w14:paraId="1EDE1848" w14:textId="77777777" w:rsidR="00E92CBF" w:rsidRPr="00F11966" w:rsidRDefault="00E92CBF" w:rsidP="00AA7DB8">
            <w:pPr>
              <w:pStyle w:val="TAC"/>
              <w:rPr>
                <w:sz w:val="16"/>
                <w:szCs w:val="16"/>
              </w:rPr>
            </w:pPr>
          </w:p>
        </w:tc>
        <w:tc>
          <w:tcPr>
            <w:tcW w:w="4820" w:type="dxa"/>
            <w:shd w:val="solid" w:color="FFFFFF" w:fill="auto"/>
          </w:tcPr>
          <w:p w14:paraId="49563A94"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0C1210FE" w14:textId="77777777" w:rsidR="00E92CBF" w:rsidRPr="00F11966" w:rsidRDefault="00E92CBF" w:rsidP="00AA7DB8">
            <w:pPr>
              <w:pStyle w:val="TAC"/>
              <w:rPr>
                <w:sz w:val="16"/>
                <w:szCs w:val="16"/>
              </w:rPr>
            </w:pPr>
            <w:r w:rsidRPr="00F11966">
              <w:rPr>
                <w:sz w:val="16"/>
                <w:szCs w:val="16"/>
              </w:rPr>
              <w:t>0.7.0</w:t>
            </w:r>
          </w:p>
        </w:tc>
      </w:tr>
      <w:tr w:rsidR="00E92CBF" w:rsidRPr="00F11966" w14:paraId="6354F0B4" w14:textId="77777777" w:rsidTr="009663F0">
        <w:tc>
          <w:tcPr>
            <w:tcW w:w="800" w:type="dxa"/>
            <w:shd w:val="solid" w:color="FFFFFF" w:fill="auto"/>
          </w:tcPr>
          <w:p w14:paraId="44F5852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1A01CC50"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5207D3CE"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11556F43" w14:textId="77777777" w:rsidR="00E92CBF" w:rsidRPr="00F11966" w:rsidRDefault="00E92CBF" w:rsidP="00AA7DB8">
            <w:pPr>
              <w:pStyle w:val="TAL"/>
              <w:rPr>
                <w:sz w:val="16"/>
                <w:szCs w:val="16"/>
              </w:rPr>
            </w:pPr>
          </w:p>
        </w:tc>
        <w:tc>
          <w:tcPr>
            <w:tcW w:w="425" w:type="dxa"/>
            <w:shd w:val="solid" w:color="FFFFFF" w:fill="auto"/>
          </w:tcPr>
          <w:p w14:paraId="159A269F" w14:textId="77777777" w:rsidR="00E92CBF" w:rsidRPr="00F11966" w:rsidRDefault="00E92CBF" w:rsidP="00AA7DB8">
            <w:pPr>
              <w:pStyle w:val="TAR"/>
              <w:rPr>
                <w:sz w:val="16"/>
                <w:szCs w:val="16"/>
              </w:rPr>
            </w:pPr>
          </w:p>
        </w:tc>
        <w:tc>
          <w:tcPr>
            <w:tcW w:w="425" w:type="dxa"/>
            <w:shd w:val="solid" w:color="FFFFFF" w:fill="auto"/>
          </w:tcPr>
          <w:p w14:paraId="55C86DF6" w14:textId="77777777" w:rsidR="00E92CBF" w:rsidRPr="00F11966" w:rsidRDefault="00E92CBF" w:rsidP="00AA7DB8">
            <w:pPr>
              <w:pStyle w:val="TAC"/>
              <w:rPr>
                <w:sz w:val="16"/>
                <w:szCs w:val="16"/>
              </w:rPr>
            </w:pPr>
          </w:p>
        </w:tc>
        <w:tc>
          <w:tcPr>
            <w:tcW w:w="4820" w:type="dxa"/>
            <w:shd w:val="solid" w:color="FFFFFF" w:fill="auto"/>
          </w:tcPr>
          <w:p w14:paraId="052F6C29"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75502B1" w14:textId="77777777" w:rsidR="00E92CBF" w:rsidRPr="00F11966" w:rsidRDefault="00E92CBF" w:rsidP="00AA7DB8">
            <w:pPr>
              <w:pStyle w:val="TAC"/>
              <w:rPr>
                <w:sz w:val="16"/>
                <w:szCs w:val="16"/>
              </w:rPr>
            </w:pPr>
            <w:r w:rsidRPr="00F11966">
              <w:rPr>
                <w:sz w:val="16"/>
                <w:szCs w:val="16"/>
              </w:rPr>
              <w:t>1.0.0</w:t>
            </w:r>
          </w:p>
        </w:tc>
      </w:tr>
      <w:tr w:rsidR="00E92CBF" w:rsidRPr="00F11966" w14:paraId="7EF0C580" w14:textId="77777777" w:rsidTr="009663F0">
        <w:tc>
          <w:tcPr>
            <w:tcW w:w="800" w:type="dxa"/>
            <w:shd w:val="solid" w:color="FFFFFF" w:fill="auto"/>
          </w:tcPr>
          <w:p w14:paraId="4CA3104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26B3E99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5F159E2C" w14:textId="77777777" w:rsidR="00E92CBF" w:rsidRPr="00F11966" w:rsidRDefault="00E92CBF" w:rsidP="00AA7DB8">
            <w:pPr>
              <w:pStyle w:val="TAC"/>
              <w:rPr>
                <w:sz w:val="16"/>
                <w:szCs w:val="16"/>
              </w:rPr>
            </w:pPr>
          </w:p>
        </w:tc>
        <w:tc>
          <w:tcPr>
            <w:tcW w:w="567" w:type="dxa"/>
            <w:shd w:val="solid" w:color="FFFFFF" w:fill="auto"/>
          </w:tcPr>
          <w:p w14:paraId="5B61E708" w14:textId="77777777" w:rsidR="00E92CBF" w:rsidRPr="00F11966" w:rsidRDefault="00E92CBF" w:rsidP="00AA7DB8">
            <w:pPr>
              <w:pStyle w:val="TAL"/>
              <w:rPr>
                <w:sz w:val="16"/>
                <w:szCs w:val="16"/>
              </w:rPr>
            </w:pPr>
          </w:p>
        </w:tc>
        <w:tc>
          <w:tcPr>
            <w:tcW w:w="425" w:type="dxa"/>
            <w:shd w:val="solid" w:color="FFFFFF" w:fill="auto"/>
          </w:tcPr>
          <w:p w14:paraId="55E91112" w14:textId="77777777" w:rsidR="00E92CBF" w:rsidRPr="00F11966" w:rsidRDefault="00E92CBF" w:rsidP="00AA7DB8">
            <w:pPr>
              <w:pStyle w:val="TAR"/>
              <w:rPr>
                <w:sz w:val="16"/>
                <w:szCs w:val="16"/>
              </w:rPr>
            </w:pPr>
          </w:p>
        </w:tc>
        <w:tc>
          <w:tcPr>
            <w:tcW w:w="425" w:type="dxa"/>
            <w:shd w:val="solid" w:color="FFFFFF" w:fill="auto"/>
          </w:tcPr>
          <w:p w14:paraId="6940C058" w14:textId="77777777" w:rsidR="00E92CBF" w:rsidRPr="00F11966" w:rsidRDefault="00E92CBF" w:rsidP="00AA7DB8">
            <w:pPr>
              <w:pStyle w:val="TAC"/>
              <w:rPr>
                <w:sz w:val="16"/>
                <w:szCs w:val="16"/>
              </w:rPr>
            </w:pPr>
          </w:p>
        </w:tc>
        <w:tc>
          <w:tcPr>
            <w:tcW w:w="4820" w:type="dxa"/>
            <w:shd w:val="solid" w:color="FFFFFF" w:fill="auto"/>
          </w:tcPr>
          <w:p w14:paraId="741FE3E1"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06762EDF" w14:textId="77777777" w:rsidR="00E92CBF" w:rsidRPr="00F11966" w:rsidRDefault="00E92CBF" w:rsidP="00AA7DB8">
            <w:pPr>
              <w:pStyle w:val="TAC"/>
              <w:rPr>
                <w:sz w:val="16"/>
                <w:szCs w:val="16"/>
              </w:rPr>
            </w:pPr>
            <w:r w:rsidRPr="00F11966">
              <w:rPr>
                <w:sz w:val="16"/>
                <w:szCs w:val="16"/>
              </w:rPr>
              <w:t>15.0.0</w:t>
            </w:r>
          </w:p>
        </w:tc>
      </w:tr>
      <w:tr w:rsidR="00E92CBF" w:rsidRPr="00F11966" w14:paraId="097BA8A2" w14:textId="77777777" w:rsidTr="009663F0">
        <w:tc>
          <w:tcPr>
            <w:tcW w:w="800" w:type="dxa"/>
            <w:shd w:val="solid" w:color="FFFFFF" w:fill="auto"/>
          </w:tcPr>
          <w:p w14:paraId="75D5AAF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10BF2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251214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77859A"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4D4D3DBC"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46388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F27338"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2F3B1AB0" w14:textId="77777777" w:rsidR="00E92CBF" w:rsidRPr="00F11966" w:rsidRDefault="00E92CBF" w:rsidP="00AA7DB8">
            <w:pPr>
              <w:pStyle w:val="TAC"/>
              <w:rPr>
                <w:sz w:val="16"/>
                <w:szCs w:val="16"/>
              </w:rPr>
            </w:pPr>
            <w:r w:rsidRPr="00F11966">
              <w:rPr>
                <w:sz w:val="16"/>
                <w:szCs w:val="16"/>
              </w:rPr>
              <w:t>15.1.0</w:t>
            </w:r>
          </w:p>
        </w:tc>
      </w:tr>
      <w:tr w:rsidR="00E92CBF" w:rsidRPr="00F11966" w14:paraId="55C0FF20" w14:textId="77777777" w:rsidTr="009663F0">
        <w:tc>
          <w:tcPr>
            <w:tcW w:w="800" w:type="dxa"/>
            <w:shd w:val="solid" w:color="FFFFFF" w:fill="auto"/>
          </w:tcPr>
          <w:p w14:paraId="6801086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ABF7B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24AE5F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E6547AB"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E7B262A"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5740F3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077C742"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4E23FD80" w14:textId="77777777" w:rsidR="00E92CBF" w:rsidRPr="00F11966" w:rsidRDefault="00E92CBF" w:rsidP="00AA7DB8">
            <w:pPr>
              <w:pStyle w:val="TAC"/>
              <w:rPr>
                <w:sz w:val="16"/>
                <w:szCs w:val="16"/>
              </w:rPr>
            </w:pPr>
            <w:r w:rsidRPr="00F11966">
              <w:rPr>
                <w:sz w:val="16"/>
                <w:szCs w:val="16"/>
              </w:rPr>
              <w:t>15.1.0</w:t>
            </w:r>
          </w:p>
        </w:tc>
      </w:tr>
      <w:tr w:rsidR="00E92CBF" w:rsidRPr="00F11966" w14:paraId="2197CBB5" w14:textId="77777777" w:rsidTr="009663F0">
        <w:tc>
          <w:tcPr>
            <w:tcW w:w="800" w:type="dxa"/>
            <w:shd w:val="solid" w:color="FFFFFF" w:fill="auto"/>
          </w:tcPr>
          <w:p w14:paraId="6808507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204611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C8F9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5EE23A0"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1BD95D56"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CDE662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B021C64"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1B081EF1" w14:textId="77777777" w:rsidR="00E92CBF" w:rsidRPr="00F11966" w:rsidRDefault="00E92CBF" w:rsidP="00AA7DB8">
            <w:pPr>
              <w:pStyle w:val="TAC"/>
              <w:rPr>
                <w:sz w:val="16"/>
                <w:szCs w:val="16"/>
              </w:rPr>
            </w:pPr>
            <w:r w:rsidRPr="00F11966">
              <w:rPr>
                <w:sz w:val="16"/>
                <w:szCs w:val="16"/>
              </w:rPr>
              <w:t>15.1.0</w:t>
            </w:r>
          </w:p>
        </w:tc>
      </w:tr>
      <w:tr w:rsidR="00E92CBF" w:rsidRPr="00F11966" w14:paraId="04644E63" w14:textId="77777777" w:rsidTr="009663F0">
        <w:tc>
          <w:tcPr>
            <w:tcW w:w="800" w:type="dxa"/>
            <w:shd w:val="solid" w:color="FFFFFF" w:fill="auto"/>
          </w:tcPr>
          <w:p w14:paraId="576EB58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36963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22CB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9CBE41"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D3BACAA"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55BC29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C43C8C1"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4F798807" w14:textId="77777777" w:rsidR="00E92CBF" w:rsidRPr="00F11966" w:rsidRDefault="00E92CBF" w:rsidP="00AA7DB8">
            <w:pPr>
              <w:pStyle w:val="TAC"/>
              <w:rPr>
                <w:sz w:val="16"/>
                <w:szCs w:val="16"/>
              </w:rPr>
            </w:pPr>
            <w:r w:rsidRPr="00F11966">
              <w:rPr>
                <w:sz w:val="16"/>
                <w:szCs w:val="16"/>
              </w:rPr>
              <w:t>15.1.0</w:t>
            </w:r>
          </w:p>
        </w:tc>
      </w:tr>
      <w:tr w:rsidR="00E92CBF" w:rsidRPr="00F11966" w14:paraId="61F9A1E5" w14:textId="77777777" w:rsidTr="009663F0">
        <w:tc>
          <w:tcPr>
            <w:tcW w:w="800" w:type="dxa"/>
            <w:shd w:val="solid" w:color="FFFFFF" w:fill="auto"/>
          </w:tcPr>
          <w:p w14:paraId="171FD74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9271D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C2553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01BAB5"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40647DC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A3B2FA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BA14355"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74A11042" w14:textId="77777777" w:rsidR="00E92CBF" w:rsidRPr="00F11966" w:rsidRDefault="00E92CBF" w:rsidP="00AA7DB8">
            <w:pPr>
              <w:pStyle w:val="TAC"/>
              <w:rPr>
                <w:sz w:val="16"/>
                <w:szCs w:val="16"/>
              </w:rPr>
            </w:pPr>
            <w:r w:rsidRPr="00F11966">
              <w:rPr>
                <w:sz w:val="16"/>
                <w:szCs w:val="16"/>
              </w:rPr>
              <w:t>15.1.0</w:t>
            </w:r>
          </w:p>
        </w:tc>
      </w:tr>
      <w:tr w:rsidR="00E92CBF" w:rsidRPr="00F11966" w14:paraId="515EA0EF" w14:textId="77777777" w:rsidTr="009663F0">
        <w:tc>
          <w:tcPr>
            <w:tcW w:w="800" w:type="dxa"/>
            <w:shd w:val="solid" w:color="FFFFFF" w:fill="auto"/>
          </w:tcPr>
          <w:p w14:paraId="40C4BA0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620E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845A8E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336DF46C"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1C469DC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C201DF5"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572A1618"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049E8B9C" w14:textId="77777777" w:rsidR="00E92CBF" w:rsidRPr="00F11966" w:rsidRDefault="00E92CBF" w:rsidP="00AA7DB8">
            <w:pPr>
              <w:pStyle w:val="TAC"/>
              <w:rPr>
                <w:sz w:val="16"/>
                <w:szCs w:val="16"/>
              </w:rPr>
            </w:pPr>
            <w:r w:rsidRPr="00F11966">
              <w:rPr>
                <w:sz w:val="16"/>
                <w:szCs w:val="16"/>
              </w:rPr>
              <w:t>15.1.0</w:t>
            </w:r>
          </w:p>
        </w:tc>
      </w:tr>
      <w:tr w:rsidR="00E92CBF" w:rsidRPr="00F11966" w14:paraId="7BC7B5B4" w14:textId="77777777" w:rsidTr="009663F0">
        <w:tc>
          <w:tcPr>
            <w:tcW w:w="800" w:type="dxa"/>
            <w:shd w:val="solid" w:color="FFFFFF" w:fill="auto"/>
          </w:tcPr>
          <w:p w14:paraId="3650D2A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5AF3F9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F2770A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719869D"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594E2DF8"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74663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5F4360"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2BA88A20" w14:textId="77777777" w:rsidR="00E92CBF" w:rsidRPr="00F11966" w:rsidRDefault="00E92CBF" w:rsidP="00AA7DB8">
            <w:pPr>
              <w:pStyle w:val="TAC"/>
              <w:rPr>
                <w:sz w:val="16"/>
                <w:szCs w:val="16"/>
              </w:rPr>
            </w:pPr>
            <w:r w:rsidRPr="00F11966">
              <w:rPr>
                <w:sz w:val="16"/>
                <w:szCs w:val="16"/>
              </w:rPr>
              <w:t>15.1.0</w:t>
            </w:r>
          </w:p>
        </w:tc>
      </w:tr>
      <w:tr w:rsidR="00E92CBF" w:rsidRPr="00F11966" w14:paraId="6E502BEC" w14:textId="77777777" w:rsidTr="009663F0">
        <w:tc>
          <w:tcPr>
            <w:tcW w:w="800" w:type="dxa"/>
            <w:shd w:val="solid" w:color="FFFFFF" w:fill="auto"/>
          </w:tcPr>
          <w:p w14:paraId="3792B08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8BFC4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25AB8B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D6E0F4A"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724D618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DA425A2"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D446F60"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05718035" w14:textId="77777777" w:rsidR="00E92CBF" w:rsidRPr="00F11966" w:rsidRDefault="00E92CBF" w:rsidP="00AA7DB8">
            <w:pPr>
              <w:pStyle w:val="TAC"/>
              <w:rPr>
                <w:sz w:val="16"/>
                <w:szCs w:val="16"/>
              </w:rPr>
            </w:pPr>
            <w:r w:rsidRPr="00F11966">
              <w:rPr>
                <w:sz w:val="16"/>
                <w:szCs w:val="16"/>
              </w:rPr>
              <w:t>15.1.0</w:t>
            </w:r>
          </w:p>
        </w:tc>
      </w:tr>
      <w:tr w:rsidR="00E92CBF" w:rsidRPr="00F11966" w14:paraId="5B2ABD5C" w14:textId="77777777" w:rsidTr="009663F0">
        <w:tc>
          <w:tcPr>
            <w:tcW w:w="800" w:type="dxa"/>
            <w:shd w:val="solid" w:color="FFFFFF" w:fill="auto"/>
          </w:tcPr>
          <w:p w14:paraId="14B1DF3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CC28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34DE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4471F92"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7793018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DAF4C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9064441"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707532CC" w14:textId="77777777" w:rsidR="00E92CBF" w:rsidRPr="00F11966" w:rsidRDefault="00E92CBF" w:rsidP="00AA7DB8">
            <w:pPr>
              <w:pStyle w:val="TAC"/>
              <w:rPr>
                <w:sz w:val="16"/>
                <w:szCs w:val="16"/>
              </w:rPr>
            </w:pPr>
            <w:r w:rsidRPr="00F11966">
              <w:rPr>
                <w:sz w:val="16"/>
                <w:szCs w:val="16"/>
              </w:rPr>
              <w:t>15.1.0</w:t>
            </w:r>
          </w:p>
        </w:tc>
      </w:tr>
      <w:tr w:rsidR="00E92CBF" w:rsidRPr="00F11966" w14:paraId="439DDC31" w14:textId="77777777" w:rsidTr="009663F0">
        <w:tc>
          <w:tcPr>
            <w:tcW w:w="800" w:type="dxa"/>
            <w:shd w:val="solid" w:color="FFFFFF" w:fill="auto"/>
          </w:tcPr>
          <w:p w14:paraId="11AF590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EF6220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8435E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145361"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70CF8B2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519312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27E850D"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1AC2F0D5" w14:textId="77777777" w:rsidR="00E92CBF" w:rsidRPr="00F11966" w:rsidRDefault="00E92CBF" w:rsidP="00AA7DB8">
            <w:pPr>
              <w:pStyle w:val="TAC"/>
              <w:rPr>
                <w:sz w:val="16"/>
                <w:szCs w:val="16"/>
              </w:rPr>
            </w:pPr>
            <w:r w:rsidRPr="00F11966">
              <w:rPr>
                <w:sz w:val="16"/>
                <w:szCs w:val="16"/>
              </w:rPr>
              <w:t>15.1.0</w:t>
            </w:r>
          </w:p>
        </w:tc>
      </w:tr>
      <w:tr w:rsidR="00E92CBF" w:rsidRPr="00F11966" w14:paraId="251C619A" w14:textId="77777777" w:rsidTr="009663F0">
        <w:tc>
          <w:tcPr>
            <w:tcW w:w="800" w:type="dxa"/>
            <w:shd w:val="solid" w:color="FFFFFF" w:fill="auto"/>
          </w:tcPr>
          <w:p w14:paraId="1A15223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CE465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F6E21F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1A0C2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6551CF2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E85A70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64609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7DD9BC5E" w14:textId="77777777" w:rsidR="00E92CBF" w:rsidRPr="00F11966" w:rsidRDefault="00E92CBF" w:rsidP="00AA7DB8">
            <w:pPr>
              <w:pStyle w:val="TAC"/>
              <w:rPr>
                <w:sz w:val="16"/>
                <w:szCs w:val="16"/>
              </w:rPr>
            </w:pPr>
            <w:r w:rsidRPr="00F11966">
              <w:rPr>
                <w:sz w:val="16"/>
                <w:szCs w:val="16"/>
              </w:rPr>
              <w:t>15.1.0</w:t>
            </w:r>
          </w:p>
        </w:tc>
      </w:tr>
      <w:tr w:rsidR="00E92CBF" w:rsidRPr="00F11966" w14:paraId="36E066D4" w14:textId="77777777" w:rsidTr="009663F0">
        <w:tc>
          <w:tcPr>
            <w:tcW w:w="800" w:type="dxa"/>
            <w:shd w:val="solid" w:color="FFFFFF" w:fill="auto"/>
          </w:tcPr>
          <w:p w14:paraId="4CD929B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222F4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20ABF3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56B6B1"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6AB54A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5DA846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160F40"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2853EE0E" w14:textId="77777777" w:rsidR="00E92CBF" w:rsidRPr="00F11966" w:rsidRDefault="00E92CBF" w:rsidP="00AA7DB8">
            <w:pPr>
              <w:pStyle w:val="TAC"/>
              <w:rPr>
                <w:sz w:val="16"/>
                <w:szCs w:val="16"/>
              </w:rPr>
            </w:pPr>
            <w:r w:rsidRPr="00F11966">
              <w:rPr>
                <w:sz w:val="16"/>
                <w:szCs w:val="16"/>
              </w:rPr>
              <w:t>15.1.0</w:t>
            </w:r>
          </w:p>
        </w:tc>
      </w:tr>
      <w:tr w:rsidR="00E92CBF" w:rsidRPr="00F11966" w14:paraId="4B83C275" w14:textId="77777777" w:rsidTr="009663F0">
        <w:tc>
          <w:tcPr>
            <w:tcW w:w="800" w:type="dxa"/>
            <w:shd w:val="solid" w:color="FFFFFF" w:fill="auto"/>
          </w:tcPr>
          <w:p w14:paraId="59D5A16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39D53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586AA8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49C4DB"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0B11D31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5DCB2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EC96BE4"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503CE757" w14:textId="77777777" w:rsidR="00E92CBF" w:rsidRPr="00F11966" w:rsidRDefault="00E92CBF" w:rsidP="00AA7DB8">
            <w:pPr>
              <w:pStyle w:val="TAC"/>
              <w:rPr>
                <w:sz w:val="16"/>
                <w:szCs w:val="16"/>
              </w:rPr>
            </w:pPr>
            <w:r w:rsidRPr="00F11966">
              <w:rPr>
                <w:sz w:val="16"/>
                <w:szCs w:val="16"/>
              </w:rPr>
              <w:t>15.1.0</w:t>
            </w:r>
          </w:p>
        </w:tc>
      </w:tr>
      <w:tr w:rsidR="00E92CBF" w:rsidRPr="00F11966" w14:paraId="7D140645" w14:textId="77777777" w:rsidTr="009663F0">
        <w:tc>
          <w:tcPr>
            <w:tcW w:w="800" w:type="dxa"/>
            <w:shd w:val="solid" w:color="FFFFFF" w:fill="auto"/>
          </w:tcPr>
          <w:p w14:paraId="18C7D1C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C79F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4D336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1B91CB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158FFB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FB0B8A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9A93710"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7BB22A77" w14:textId="77777777" w:rsidR="00E92CBF" w:rsidRPr="00F11966" w:rsidRDefault="00E92CBF" w:rsidP="00AA7DB8">
            <w:pPr>
              <w:pStyle w:val="TAC"/>
              <w:rPr>
                <w:sz w:val="16"/>
                <w:szCs w:val="16"/>
              </w:rPr>
            </w:pPr>
            <w:r w:rsidRPr="00F11966">
              <w:rPr>
                <w:sz w:val="16"/>
                <w:szCs w:val="16"/>
              </w:rPr>
              <w:t>15.1.0</w:t>
            </w:r>
          </w:p>
        </w:tc>
      </w:tr>
      <w:tr w:rsidR="00E92CBF" w:rsidRPr="00F11966" w14:paraId="63083D86" w14:textId="77777777" w:rsidTr="009663F0">
        <w:tc>
          <w:tcPr>
            <w:tcW w:w="800" w:type="dxa"/>
            <w:shd w:val="solid" w:color="FFFFFF" w:fill="auto"/>
          </w:tcPr>
          <w:p w14:paraId="04418CC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1C1EC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A95DF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7877C1D"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53B15022"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45BFBE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DB6E55"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6824B387" w14:textId="77777777" w:rsidR="00E92CBF" w:rsidRPr="00F11966" w:rsidRDefault="00E92CBF" w:rsidP="00AA7DB8">
            <w:pPr>
              <w:pStyle w:val="TAC"/>
              <w:rPr>
                <w:sz w:val="16"/>
                <w:szCs w:val="16"/>
              </w:rPr>
            </w:pPr>
            <w:r w:rsidRPr="00F11966">
              <w:rPr>
                <w:sz w:val="16"/>
                <w:szCs w:val="16"/>
              </w:rPr>
              <w:t>15.1.0</w:t>
            </w:r>
          </w:p>
        </w:tc>
      </w:tr>
      <w:tr w:rsidR="00E92CBF" w:rsidRPr="00F11966" w14:paraId="2FA613B1" w14:textId="77777777" w:rsidTr="009663F0">
        <w:tc>
          <w:tcPr>
            <w:tcW w:w="800" w:type="dxa"/>
            <w:shd w:val="solid" w:color="FFFFFF" w:fill="auto"/>
          </w:tcPr>
          <w:p w14:paraId="4E2D24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4E60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73D020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4BCE2"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14F163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21466B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3B65F4A"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467272AC" w14:textId="77777777" w:rsidR="00E92CBF" w:rsidRPr="00F11966" w:rsidRDefault="00E92CBF" w:rsidP="00AA7DB8">
            <w:pPr>
              <w:pStyle w:val="TAC"/>
              <w:rPr>
                <w:sz w:val="16"/>
                <w:szCs w:val="16"/>
              </w:rPr>
            </w:pPr>
            <w:r w:rsidRPr="00F11966">
              <w:rPr>
                <w:sz w:val="16"/>
                <w:szCs w:val="16"/>
              </w:rPr>
              <w:t>15.1.0</w:t>
            </w:r>
          </w:p>
        </w:tc>
      </w:tr>
      <w:tr w:rsidR="00E92CBF" w:rsidRPr="00F11966" w14:paraId="2E18057A" w14:textId="77777777" w:rsidTr="009663F0">
        <w:tc>
          <w:tcPr>
            <w:tcW w:w="800" w:type="dxa"/>
            <w:shd w:val="solid" w:color="FFFFFF" w:fill="auto"/>
          </w:tcPr>
          <w:p w14:paraId="114E33A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20A36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F28709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D734A96"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5B013189"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7D634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FB57D9C"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00A0A64A" w14:textId="77777777" w:rsidR="00E92CBF" w:rsidRPr="00F11966" w:rsidRDefault="00E92CBF" w:rsidP="00AA7DB8">
            <w:pPr>
              <w:pStyle w:val="TAC"/>
              <w:rPr>
                <w:sz w:val="16"/>
                <w:szCs w:val="16"/>
              </w:rPr>
            </w:pPr>
            <w:r w:rsidRPr="00F11966">
              <w:rPr>
                <w:sz w:val="16"/>
                <w:szCs w:val="16"/>
              </w:rPr>
              <w:t>15.1.0</w:t>
            </w:r>
          </w:p>
        </w:tc>
      </w:tr>
      <w:tr w:rsidR="00E92CBF" w:rsidRPr="00F11966" w14:paraId="7E602190" w14:textId="77777777" w:rsidTr="009663F0">
        <w:tc>
          <w:tcPr>
            <w:tcW w:w="800" w:type="dxa"/>
            <w:shd w:val="solid" w:color="FFFFFF" w:fill="auto"/>
          </w:tcPr>
          <w:p w14:paraId="6A96F3A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C0F682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61BDE7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63322F8"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2D181D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A6E4D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4A1E228"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516DDA64" w14:textId="77777777" w:rsidR="00E92CBF" w:rsidRPr="00F11966" w:rsidRDefault="00E92CBF" w:rsidP="00AA7DB8">
            <w:pPr>
              <w:pStyle w:val="TAC"/>
              <w:rPr>
                <w:sz w:val="16"/>
                <w:szCs w:val="16"/>
              </w:rPr>
            </w:pPr>
            <w:r w:rsidRPr="00F11966">
              <w:rPr>
                <w:sz w:val="16"/>
                <w:szCs w:val="16"/>
              </w:rPr>
              <w:t>15.1.0</w:t>
            </w:r>
          </w:p>
        </w:tc>
      </w:tr>
      <w:tr w:rsidR="00E92CBF" w:rsidRPr="00F11966" w14:paraId="42B52321" w14:textId="77777777" w:rsidTr="009663F0">
        <w:tc>
          <w:tcPr>
            <w:tcW w:w="800" w:type="dxa"/>
            <w:shd w:val="solid" w:color="FFFFFF" w:fill="auto"/>
          </w:tcPr>
          <w:p w14:paraId="48F49F7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B95EEA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1F11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827E2C9"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3D34026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0F4BF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F44C7A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3CAC8D4A" w14:textId="77777777" w:rsidR="00E92CBF" w:rsidRPr="00F11966" w:rsidRDefault="00E92CBF" w:rsidP="00AA7DB8">
            <w:pPr>
              <w:pStyle w:val="TAC"/>
              <w:rPr>
                <w:sz w:val="16"/>
                <w:szCs w:val="16"/>
              </w:rPr>
            </w:pPr>
            <w:r w:rsidRPr="00F11966">
              <w:rPr>
                <w:sz w:val="16"/>
                <w:szCs w:val="16"/>
              </w:rPr>
              <w:t>15.1.0</w:t>
            </w:r>
          </w:p>
        </w:tc>
      </w:tr>
      <w:tr w:rsidR="00E92CBF" w:rsidRPr="00F11966" w14:paraId="447E423F" w14:textId="77777777" w:rsidTr="009663F0">
        <w:tc>
          <w:tcPr>
            <w:tcW w:w="800" w:type="dxa"/>
            <w:shd w:val="solid" w:color="FFFFFF" w:fill="auto"/>
          </w:tcPr>
          <w:p w14:paraId="3A117B4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BB27DC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98F025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E5AC544"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1B4E7183"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B655D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C93F59"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45901B90" w14:textId="77777777" w:rsidR="00E92CBF" w:rsidRPr="00F11966" w:rsidRDefault="00E92CBF" w:rsidP="00AA7DB8">
            <w:pPr>
              <w:pStyle w:val="TAC"/>
              <w:rPr>
                <w:sz w:val="16"/>
                <w:szCs w:val="16"/>
              </w:rPr>
            </w:pPr>
            <w:r w:rsidRPr="00F11966">
              <w:rPr>
                <w:sz w:val="16"/>
                <w:szCs w:val="16"/>
              </w:rPr>
              <w:t>15.1.0</w:t>
            </w:r>
          </w:p>
        </w:tc>
      </w:tr>
      <w:tr w:rsidR="00E92CBF" w:rsidRPr="00F11966" w14:paraId="4DFF0931" w14:textId="77777777" w:rsidTr="009663F0">
        <w:tc>
          <w:tcPr>
            <w:tcW w:w="800" w:type="dxa"/>
            <w:shd w:val="solid" w:color="FFFFFF" w:fill="auto"/>
          </w:tcPr>
          <w:p w14:paraId="3AC04A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E57C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D5332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91821A0"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DCEFBC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789CBB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FD9E91E"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55D10022" w14:textId="77777777" w:rsidR="00E92CBF" w:rsidRPr="00F11966" w:rsidRDefault="00E92CBF" w:rsidP="00AA7DB8">
            <w:pPr>
              <w:pStyle w:val="TAC"/>
              <w:rPr>
                <w:sz w:val="16"/>
                <w:szCs w:val="16"/>
              </w:rPr>
            </w:pPr>
            <w:r w:rsidRPr="00F11966">
              <w:rPr>
                <w:sz w:val="16"/>
                <w:szCs w:val="16"/>
              </w:rPr>
              <w:t>15.1.0</w:t>
            </w:r>
          </w:p>
        </w:tc>
      </w:tr>
      <w:tr w:rsidR="00E92CBF" w:rsidRPr="00F11966" w14:paraId="19D8E48E" w14:textId="77777777" w:rsidTr="009663F0">
        <w:tc>
          <w:tcPr>
            <w:tcW w:w="800" w:type="dxa"/>
            <w:shd w:val="solid" w:color="FFFFFF" w:fill="auto"/>
          </w:tcPr>
          <w:p w14:paraId="4C108BC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1CEDE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456CC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6C05FC"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2D2E64A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7D7EE7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1E389D1"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712B012C" w14:textId="77777777" w:rsidR="00E92CBF" w:rsidRPr="00F11966" w:rsidRDefault="00E92CBF" w:rsidP="00AA7DB8">
            <w:pPr>
              <w:pStyle w:val="TAC"/>
              <w:rPr>
                <w:sz w:val="16"/>
                <w:szCs w:val="16"/>
              </w:rPr>
            </w:pPr>
            <w:r w:rsidRPr="00F11966">
              <w:rPr>
                <w:sz w:val="16"/>
                <w:szCs w:val="16"/>
              </w:rPr>
              <w:t>15.1.0</w:t>
            </w:r>
          </w:p>
        </w:tc>
      </w:tr>
      <w:tr w:rsidR="00E92CBF" w:rsidRPr="00F11966" w14:paraId="3B74215F" w14:textId="77777777" w:rsidTr="009663F0">
        <w:tc>
          <w:tcPr>
            <w:tcW w:w="800" w:type="dxa"/>
            <w:shd w:val="solid" w:color="FFFFFF" w:fill="auto"/>
          </w:tcPr>
          <w:p w14:paraId="30C4E0E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BF48B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FA0626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6EC572D"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3D9049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7919A8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7E2E592"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768DDD6A" w14:textId="77777777" w:rsidR="00E92CBF" w:rsidRPr="00F11966" w:rsidRDefault="00E92CBF" w:rsidP="00AA7DB8">
            <w:pPr>
              <w:pStyle w:val="TAC"/>
              <w:rPr>
                <w:sz w:val="16"/>
                <w:szCs w:val="16"/>
              </w:rPr>
            </w:pPr>
            <w:r w:rsidRPr="00F11966">
              <w:rPr>
                <w:sz w:val="16"/>
                <w:szCs w:val="16"/>
              </w:rPr>
              <w:t>15.1.0</w:t>
            </w:r>
          </w:p>
        </w:tc>
      </w:tr>
      <w:tr w:rsidR="00E92CBF" w:rsidRPr="00F11966" w14:paraId="1FBFF790" w14:textId="77777777" w:rsidTr="009663F0">
        <w:tc>
          <w:tcPr>
            <w:tcW w:w="800" w:type="dxa"/>
            <w:shd w:val="solid" w:color="FFFFFF" w:fill="auto"/>
          </w:tcPr>
          <w:p w14:paraId="713108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2807B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7BD741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1A6F91"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2336E651"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C2E86B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FF22943"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3825DDEF" w14:textId="77777777" w:rsidR="00E92CBF" w:rsidRPr="00F11966" w:rsidRDefault="00E92CBF" w:rsidP="00AA7DB8">
            <w:pPr>
              <w:pStyle w:val="TAC"/>
              <w:rPr>
                <w:sz w:val="16"/>
                <w:szCs w:val="16"/>
              </w:rPr>
            </w:pPr>
            <w:r w:rsidRPr="00F11966">
              <w:rPr>
                <w:sz w:val="16"/>
                <w:szCs w:val="16"/>
              </w:rPr>
              <w:t>15.1.0</w:t>
            </w:r>
          </w:p>
        </w:tc>
      </w:tr>
      <w:tr w:rsidR="00E92CBF" w:rsidRPr="00F11966" w14:paraId="01F8C77C" w14:textId="77777777" w:rsidTr="009663F0">
        <w:tc>
          <w:tcPr>
            <w:tcW w:w="800" w:type="dxa"/>
            <w:shd w:val="solid" w:color="FFFFFF" w:fill="auto"/>
          </w:tcPr>
          <w:p w14:paraId="22890BB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92E1A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E8187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9FF61AC"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3552F88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B14FBE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0FC059"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1A531FD4" w14:textId="77777777" w:rsidR="00E92CBF" w:rsidRPr="00F11966" w:rsidRDefault="00E92CBF" w:rsidP="00AA7DB8">
            <w:pPr>
              <w:pStyle w:val="TAC"/>
              <w:rPr>
                <w:sz w:val="16"/>
                <w:szCs w:val="16"/>
              </w:rPr>
            </w:pPr>
            <w:r w:rsidRPr="00F11966">
              <w:rPr>
                <w:sz w:val="16"/>
                <w:szCs w:val="16"/>
              </w:rPr>
              <w:t>15.1.0</w:t>
            </w:r>
          </w:p>
        </w:tc>
      </w:tr>
      <w:tr w:rsidR="00E92CBF" w:rsidRPr="00F11966" w14:paraId="155D3CE4" w14:textId="77777777" w:rsidTr="009663F0">
        <w:tc>
          <w:tcPr>
            <w:tcW w:w="800" w:type="dxa"/>
            <w:shd w:val="solid" w:color="FFFFFF" w:fill="auto"/>
          </w:tcPr>
          <w:p w14:paraId="40098DC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98FF75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30F8C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68E25E6"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4650DE1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2765FE9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EE4AA98"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7571447C" w14:textId="77777777" w:rsidR="00E92CBF" w:rsidRPr="00F11966" w:rsidRDefault="00E92CBF" w:rsidP="00AA7DB8">
            <w:pPr>
              <w:pStyle w:val="TAC"/>
              <w:rPr>
                <w:sz w:val="16"/>
                <w:szCs w:val="16"/>
              </w:rPr>
            </w:pPr>
            <w:r w:rsidRPr="00F11966">
              <w:rPr>
                <w:sz w:val="16"/>
                <w:szCs w:val="16"/>
              </w:rPr>
              <w:t>15.1.0</w:t>
            </w:r>
          </w:p>
        </w:tc>
      </w:tr>
      <w:tr w:rsidR="00E92CBF" w:rsidRPr="00F11966" w14:paraId="69F81A14" w14:textId="77777777" w:rsidTr="009663F0">
        <w:tc>
          <w:tcPr>
            <w:tcW w:w="800" w:type="dxa"/>
            <w:shd w:val="solid" w:color="FFFFFF" w:fill="auto"/>
          </w:tcPr>
          <w:p w14:paraId="34F5A36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E8ACFE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E56CC2D"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22E3AC79"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135C546F"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81FDBD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940FB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2D0312E1" w14:textId="77777777" w:rsidR="00E92CBF" w:rsidRPr="00F11966" w:rsidRDefault="00E92CBF" w:rsidP="00AA7DB8">
            <w:pPr>
              <w:pStyle w:val="TAC"/>
              <w:rPr>
                <w:sz w:val="16"/>
                <w:szCs w:val="16"/>
              </w:rPr>
            </w:pPr>
            <w:r w:rsidRPr="00F11966">
              <w:rPr>
                <w:sz w:val="16"/>
                <w:szCs w:val="16"/>
              </w:rPr>
              <w:t>15.1.0</w:t>
            </w:r>
          </w:p>
        </w:tc>
      </w:tr>
      <w:tr w:rsidR="00E92CBF" w:rsidRPr="00F11966" w14:paraId="3CE87297" w14:textId="77777777" w:rsidTr="009663F0">
        <w:tc>
          <w:tcPr>
            <w:tcW w:w="800" w:type="dxa"/>
            <w:shd w:val="solid" w:color="FFFFFF" w:fill="auto"/>
          </w:tcPr>
          <w:p w14:paraId="6E0D510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FEA324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972183"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EED6B05"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452F5CC8"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50746D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3347174"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4DF14B74" w14:textId="77777777" w:rsidR="00E92CBF" w:rsidRPr="00F11966" w:rsidRDefault="00E92CBF" w:rsidP="00AA7DB8">
            <w:pPr>
              <w:pStyle w:val="TAC"/>
              <w:rPr>
                <w:sz w:val="16"/>
                <w:szCs w:val="16"/>
              </w:rPr>
            </w:pPr>
            <w:r w:rsidRPr="00F11966">
              <w:rPr>
                <w:sz w:val="16"/>
                <w:szCs w:val="16"/>
              </w:rPr>
              <w:t>15.1.0</w:t>
            </w:r>
          </w:p>
        </w:tc>
      </w:tr>
      <w:tr w:rsidR="00E92CBF" w:rsidRPr="00F11966" w14:paraId="2C86F411" w14:textId="77777777" w:rsidTr="009663F0">
        <w:tc>
          <w:tcPr>
            <w:tcW w:w="800" w:type="dxa"/>
            <w:shd w:val="solid" w:color="FFFFFF" w:fill="auto"/>
          </w:tcPr>
          <w:p w14:paraId="3C80CF5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49F173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49A3CB"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21D7949"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FC2DDDB"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1C5E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9A119B"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61A25AEC" w14:textId="77777777" w:rsidR="00E92CBF" w:rsidRPr="00F11966" w:rsidRDefault="00E92CBF" w:rsidP="00AA7DB8">
            <w:pPr>
              <w:pStyle w:val="TAC"/>
              <w:rPr>
                <w:sz w:val="16"/>
                <w:szCs w:val="16"/>
              </w:rPr>
            </w:pPr>
            <w:r w:rsidRPr="00F11966">
              <w:rPr>
                <w:sz w:val="16"/>
                <w:szCs w:val="16"/>
              </w:rPr>
              <w:t>15.1.0</w:t>
            </w:r>
          </w:p>
        </w:tc>
      </w:tr>
      <w:tr w:rsidR="00E92CBF" w:rsidRPr="00F11966" w14:paraId="15727C03" w14:textId="77777777" w:rsidTr="009663F0">
        <w:tc>
          <w:tcPr>
            <w:tcW w:w="800" w:type="dxa"/>
            <w:shd w:val="solid" w:color="FFFFFF" w:fill="auto"/>
          </w:tcPr>
          <w:p w14:paraId="504DEBF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86260F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12F7FDC"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2648EC5F"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6A0BCF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F7F5D3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42844B4"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17E05D93" w14:textId="77777777" w:rsidR="00E92CBF" w:rsidRPr="00F11966" w:rsidRDefault="00E92CBF" w:rsidP="00AA7DB8">
            <w:pPr>
              <w:pStyle w:val="TAC"/>
              <w:rPr>
                <w:sz w:val="16"/>
                <w:szCs w:val="16"/>
              </w:rPr>
            </w:pPr>
            <w:r w:rsidRPr="00F11966">
              <w:rPr>
                <w:sz w:val="16"/>
                <w:szCs w:val="16"/>
              </w:rPr>
              <w:t>15.1.0</w:t>
            </w:r>
          </w:p>
        </w:tc>
      </w:tr>
      <w:tr w:rsidR="00E92CBF" w:rsidRPr="00F11966" w14:paraId="5B0B700E" w14:textId="77777777" w:rsidTr="009663F0">
        <w:tc>
          <w:tcPr>
            <w:tcW w:w="800" w:type="dxa"/>
            <w:shd w:val="solid" w:color="FFFFFF" w:fill="auto"/>
          </w:tcPr>
          <w:p w14:paraId="640C4DF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18C7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C97B1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2892AA6"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335D721" w14:textId="77777777" w:rsidR="00E92CBF" w:rsidRPr="00F11966" w:rsidRDefault="00E92CBF" w:rsidP="00AA7DB8">
            <w:pPr>
              <w:pStyle w:val="TAR"/>
              <w:rPr>
                <w:rFonts w:cs="Arial"/>
                <w:sz w:val="16"/>
                <w:szCs w:val="16"/>
              </w:rPr>
            </w:pPr>
          </w:p>
        </w:tc>
        <w:tc>
          <w:tcPr>
            <w:tcW w:w="425" w:type="dxa"/>
            <w:shd w:val="solid" w:color="FFFFFF" w:fill="auto"/>
          </w:tcPr>
          <w:p w14:paraId="238AE90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31997F1"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27E6C474" w14:textId="77777777" w:rsidR="00E92CBF" w:rsidRPr="00F11966" w:rsidRDefault="00E92CBF" w:rsidP="00AA7DB8">
            <w:pPr>
              <w:pStyle w:val="TAC"/>
              <w:rPr>
                <w:sz w:val="16"/>
                <w:szCs w:val="16"/>
              </w:rPr>
            </w:pPr>
            <w:r w:rsidRPr="00F11966">
              <w:rPr>
                <w:sz w:val="16"/>
                <w:szCs w:val="16"/>
              </w:rPr>
              <w:t>15.1.0</w:t>
            </w:r>
          </w:p>
        </w:tc>
      </w:tr>
      <w:tr w:rsidR="00E92CBF" w:rsidRPr="00F11966" w14:paraId="4015D6B6" w14:textId="77777777" w:rsidTr="009663F0">
        <w:tc>
          <w:tcPr>
            <w:tcW w:w="800" w:type="dxa"/>
            <w:shd w:val="solid" w:color="FFFFFF" w:fill="auto"/>
          </w:tcPr>
          <w:p w14:paraId="60D6A1B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0731D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00FD3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398EFD" w14:textId="77777777" w:rsidR="00E92CBF" w:rsidRPr="00F11966" w:rsidRDefault="00E92CBF" w:rsidP="00AA7DB8">
            <w:pPr>
              <w:pStyle w:val="TAL"/>
              <w:rPr>
                <w:rFonts w:cs="Arial"/>
                <w:sz w:val="16"/>
                <w:szCs w:val="16"/>
              </w:rPr>
            </w:pPr>
            <w:r w:rsidRPr="00F11966">
              <w:rPr>
                <w:rFonts w:cs="Arial"/>
                <w:sz w:val="16"/>
                <w:szCs w:val="16"/>
                <w:lang w:eastAsia="en-GB"/>
              </w:rPr>
              <w:t>0040</w:t>
            </w:r>
          </w:p>
        </w:tc>
        <w:tc>
          <w:tcPr>
            <w:tcW w:w="425" w:type="dxa"/>
            <w:shd w:val="solid" w:color="FFFFFF" w:fill="auto"/>
          </w:tcPr>
          <w:p w14:paraId="2D2F3749"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0768A7E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FE7EEB" w14:textId="77777777" w:rsidR="00E92CBF" w:rsidRPr="00F11966" w:rsidRDefault="00E92CBF" w:rsidP="00AA7DB8">
            <w:pPr>
              <w:pStyle w:val="TAL"/>
              <w:rPr>
                <w:rFonts w:cs="Arial"/>
                <w:sz w:val="16"/>
                <w:szCs w:val="16"/>
              </w:rPr>
            </w:pPr>
            <w:r w:rsidRPr="00F11966">
              <w:rPr>
                <w:rFonts w:cs="Arial"/>
                <w:sz w:val="16"/>
                <w:szCs w:val="16"/>
                <w:lang w:eastAsia="en-GB"/>
              </w:rPr>
              <w:t>Application ID</w:t>
            </w:r>
          </w:p>
        </w:tc>
        <w:tc>
          <w:tcPr>
            <w:tcW w:w="708" w:type="dxa"/>
            <w:shd w:val="solid" w:color="FFFFFF" w:fill="auto"/>
          </w:tcPr>
          <w:p w14:paraId="4257DF14" w14:textId="77777777" w:rsidR="00E92CBF" w:rsidRPr="00F11966" w:rsidRDefault="00E92CBF" w:rsidP="00AA7DB8">
            <w:pPr>
              <w:pStyle w:val="TAC"/>
              <w:rPr>
                <w:sz w:val="16"/>
                <w:szCs w:val="16"/>
              </w:rPr>
            </w:pPr>
            <w:r w:rsidRPr="00F11966">
              <w:rPr>
                <w:sz w:val="16"/>
                <w:szCs w:val="16"/>
              </w:rPr>
              <w:t>15.2.0</w:t>
            </w:r>
          </w:p>
        </w:tc>
      </w:tr>
      <w:tr w:rsidR="00E92CBF" w:rsidRPr="00F11966" w14:paraId="74053AF1" w14:textId="77777777" w:rsidTr="009663F0">
        <w:tc>
          <w:tcPr>
            <w:tcW w:w="800" w:type="dxa"/>
            <w:shd w:val="solid" w:color="FFFFFF" w:fill="auto"/>
          </w:tcPr>
          <w:p w14:paraId="20DAD2C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D584F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B5A118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95F4B2C" w14:textId="77777777" w:rsidR="00E92CBF" w:rsidRPr="00F11966" w:rsidRDefault="00E92CBF" w:rsidP="00AA7DB8">
            <w:pPr>
              <w:pStyle w:val="TAL"/>
              <w:rPr>
                <w:rFonts w:cs="Arial"/>
                <w:sz w:val="16"/>
                <w:szCs w:val="16"/>
              </w:rPr>
            </w:pPr>
            <w:r w:rsidRPr="00F11966">
              <w:rPr>
                <w:rFonts w:cs="Arial"/>
                <w:sz w:val="16"/>
                <w:szCs w:val="16"/>
                <w:lang w:eastAsia="en-GB"/>
              </w:rPr>
              <w:t>0049</w:t>
            </w:r>
          </w:p>
        </w:tc>
        <w:tc>
          <w:tcPr>
            <w:tcW w:w="425" w:type="dxa"/>
            <w:shd w:val="solid" w:color="FFFFFF" w:fill="auto"/>
          </w:tcPr>
          <w:p w14:paraId="57D3BCD0"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70FF4BB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0837EC" w14:textId="77777777" w:rsidR="00E92CBF" w:rsidRPr="00F11966" w:rsidRDefault="00E92CBF" w:rsidP="00AA7DB8">
            <w:pPr>
              <w:pStyle w:val="TAL"/>
              <w:rPr>
                <w:rFonts w:cs="Arial"/>
                <w:sz w:val="16"/>
                <w:szCs w:val="16"/>
              </w:rPr>
            </w:pPr>
            <w:r w:rsidRPr="00F11966">
              <w:rPr>
                <w:rFonts w:cs="Arial"/>
                <w:sz w:val="16"/>
                <w:szCs w:val="16"/>
                <w:lang w:eastAsia="en-GB"/>
              </w:rPr>
              <w:t>Corrections to PDU Session Id, PDU Session Type and SupportedFeatures</w:t>
            </w:r>
          </w:p>
        </w:tc>
        <w:tc>
          <w:tcPr>
            <w:tcW w:w="708" w:type="dxa"/>
            <w:shd w:val="solid" w:color="FFFFFF" w:fill="auto"/>
          </w:tcPr>
          <w:p w14:paraId="0F561235" w14:textId="77777777" w:rsidR="00E92CBF" w:rsidRPr="00F11966" w:rsidRDefault="00E92CBF" w:rsidP="00AA7DB8">
            <w:pPr>
              <w:pStyle w:val="TAC"/>
              <w:rPr>
                <w:sz w:val="16"/>
                <w:szCs w:val="16"/>
              </w:rPr>
            </w:pPr>
            <w:r w:rsidRPr="00F11966">
              <w:rPr>
                <w:sz w:val="16"/>
                <w:szCs w:val="16"/>
              </w:rPr>
              <w:t>15.2.0</w:t>
            </w:r>
          </w:p>
        </w:tc>
      </w:tr>
      <w:tr w:rsidR="00E92CBF" w:rsidRPr="00F11966" w14:paraId="27F7764B" w14:textId="77777777" w:rsidTr="009663F0">
        <w:tc>
          <w:tcPr>
            <w:tcW w:w="800" w:type="dxa"/>
            <w:shd w:val="solid" w:color="FFFFFF" w:fill="auto"/>
          </w:tcPr>
          <w:p w14:paraId="07B3188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CC0B8F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8842E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1EC3D67" w14:textId="77777777" w:rsidR="00E92CBF" w:rsidRPr="00F11966" w:rsidRDefault="00E92CBF" w:rsidP="00AA7DB8">
            <w:pPr>
              <w:pStyle w:val="TAL"/>
              <w:rPr>
                <w:rFonts w:cs="Arial"/>
                <w:sz w:val="16"/>
                <w:szCs w:val="16"/>
              </w:rPr>
            </w:pPr>
            <w:r w:rsidRPr="00F11966">
              <w:rPr>
                <w:rFonts w:cs="Arial"/>
                <w:sz w:val="16"/>
                <w:szCs w:val="16"/>
                <w:lang w:eastAsia="en-GB"/>
              </w:rPr>
              <w:t>0038</w:t>
            </w:r>
          </w:p>
        </w:tc>
        <w:tc>
          <w:tcPr>
            <w:tcW w:w="425" w:type="dxa"/>
            <w:shd w:val="solid" w:color="FFFFFF" w:fill="auto"/>
          </w:tcPr>
          <w:p w14:paraId="6EFC7613"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64AB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BAA1531" w14:textId="77777777" w:rsidR="00E92CBF" w:rsidRPr="00F11966" w:rsidRDefault="00E92CBF" w:rsidP="00AA7DB8">
            <w:pPr>
              <w:pStyle w:val="TAL"/>
              <w:rPr>
                <w:rFonts w:cs="Arial"/>
                <w:sz w:val="16"/>
                <w:szCs w:val="16"/>
              </w:rPr>
            </w:pPr>
            <w:r w:rsidRPr="00F11966">
              <w:rPr>
                <w:rFonts w:cs="Arial"/>
                <w:sz w:val="16"/>
                <w:szCs w:val="16"/>
                <w:lang w:eastAsia="en-GB"/>
              </w:rPr>
              <w:t>Area definition</w:t>
            </w:r>
          </w:p>
        </w:tc>
        <w:tc>
          <w:tcPr>
            <w:tcW w:w="708" w:type="dxa"/>
            <w:shd w:val="solid" w:color="FFFFFF" w:fill="auto"/>
          </w:tcPr>
          <w:p w14:paraId="26FBE11A" w14:textId="77777777" w:rsidR="00E92CBF" w:rsidRPr="00F11966" w:rsidRDefault="00E92CBF" w:rsidP="00AA7DB8">
            <w:pPr>
              <w:pStyle w:val="TAC"/>
              <w:rPr>
                <w:sz w:val="16"/>
                <w:szCs w:val="16"/>
              </w:rPr>
            </w:pPr>
            <w:r w:rsidRPr="00F11966">
              <w:rPr>
                <w:sz w:val="16"/>
                <w:szCs w:val="16"/>
              </w:rPr>
              <w:t>15.2.0</w:t>
            </w:r>
          </w:p>
        </w:tc>
      </w:tr>
      <w:tr w:rsidR="00E92CBF" w:rsidRPr="00F11966" w14:paraId="2C3DC00D" w14:textId="77777777" w:rsidTr="009663F0">
        <w:tc>
          <w:tcPr>
            <w:tcW w:w="800" w:type="dxa"/>
            <w:shd w:val="solid" w:color="FFFFFF" w:fill="auto"/>
          </w:tcPr>
          <w:p w14:paraId="5B81D88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F5CEFF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B6DA0C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7BED7C7" w14:textId="77777777" w:rsidR="00E92CBF" w:rsidRPr="00F11966" w:rsidRDefault="00E92CBF" w:rsidP="00AA7DB8">
            <w:pPr>
              <w:pStyle w:val="TAL"/>
              <w:rPr>
                <w:rFonts w:cs="Arial"/>
                <w:sz w:val="16"/>
                <w:szCs w:val="16"/>
              </w:rPr>
            </w:pPr>
            <w:r w:rsidRPr="00F11966">
              <w:rPr>
                <w:rFonts w:cs="Arial"/>
                <w:sz w:val="16"/>
                <w:szCs w:val="16"/>
                <w:lang w:eastAsia="en-GB"/>
              </w:rPr>
              <w:t>0047</w:t>
            </w:r>
          </w:p>
        </w:tc>
        <w:tc>
          <w:tcPr>
            <w:tcW w:w="425" w:type="dxa"/>
            <w:shd w:val="solid" w:color="FFFFFF" w:fill="auto"/>
          </w:tcPr>
          <w:p w14:paraId="7F68B811"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6F6A6F0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31DC9E" w14:textId="77777777" w:rsidR="00E92CBF" w:rsidRPr="00F11966" w:rsidRDefault="00E92CBF" w:rsidP="00AA7DB8">
            <w:pPr>
              <w:pStyle w:val="TAL"/>
              <w:rPr>
                <w:rFonts w:cs="Arial"/>
                <w:sz w:val="16"/>
                <w:szCs w:val="16"/>
              </w:rPr>
            </w:pPr>
            <w:r w:rsidRPr="00F11966">
              <w:rPr>
                <w:rFonts w:cs="Arial"/>
                <w:sz w:val="16"/>
                <w:szCs w:val="16"/>
                <w:lang w:eastAsia="en-GB"/>
              </w:rPr>
              <w:t>DNN</w:t>
            </w:r>
          </w:p>
        </w:tc>
        <w:tc>
          <w:tcPr>
            <w:tcW w:w="708" w:type="dxa"/>
            <w:shd w:val="solid" w:color="FFFFFF" w:fill="auto"/>
          </w:tcPr>
          <w:p w14:paraId="50E99674" w14:textId="77777777" w:rsidR="00E92CBF" w:rsidRPr="00F11966" w:rsidRDefault="00E92CBF" w:rsidP="00AA7DB8">
            <w:pPr>
              <w:pStyle w:val="TAC"/>
              <w:rPr>
                <w:sz w:val="16"/>
                <w:szCs w:val="16"/>
              </w:rPr>
            </w:pPr>
            <w:r w:rsidRPr="00F11966">
              <w:rPr>
                <w:sz w:val="16"/>
                <w:szCs w:val="16"/>
              </w:rPr>
              <w:t>15.2.0</w:t>
            </w:r>
          </w:p>
        </w:tc>
      </w:tr>
      <w:tr w:rsidR="00E92CBF" w:rsidRPr="00F11966" w14:paraId="27902F06" w14:textId="77777777" w:rsidTr="009663F0">
        <w:tc>
          <w:tcPr>
            <w:tcW w:w="800" w:type="dxa"/>
            <w:shd w:val="solid" w:color="FFFFFF" w:fill="auto"/>
          </w:tcPr>
          <w:p w14:paraId="57FD796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226631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5B455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2514680" w14:textId="77777777" w:rsidR="00E92CBF" w:rsidRPr="00F11966" w:rsidRDefault="00E92CBF" w:rsidP="00AA7DB8">
            <w:pPr>
              <w:pStyle w:val="TAL"/>
              <w:rPr>
                <w:rFonts w:cs="Arial"/>
                <w:sz w:val="16"/>
                <w:szCs w:val="16"/>
              </w:rPr>
            </w:pPr>
            <w:r w:rsidRPr="00F11966">
              <w:rPr>
                <w:rFonts w:cs="Arial"/>
                <w:sz w:val="16"/>
                <w:szCs w:val="16"/>
                <w:lang w:eastAsia="en-GB"/>
              </w:rPr>
              <w:t>0044</w:t>
            </w:r>
          </w:p>
        </w:tc>
        <w:tc>
          <w:tcPr>
            <w:tcW w:w="425" w:type="dxa"/>
            <w:shd w:val="solid" w:color="FFFFFF" w:fill="auto"/>
          </w:tcPr>
          <w:p w14:paraId="330AA1C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9EDEE5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D7AA2" w14:textId="77777777" w:rsidR="00E92CBF" w:rsidRPr="00F11966" w:rsidRDefault="00E92CBF" w:rsidP="00AA7DB8">
            <w:pPr>
              <w:pStyle w:val="TAL"/>
              <w:rPr>
                <w:rFonts w:cs="Arial"/>
                <w:sz w:val="16"/>
                <w:szCs w:val="16"/>
              </w:rPr>
            </w:pPr>
            <w:r w:rsidRPr="00F11966">
              <w:rPr>
                <w:rFonts w:cs="Arial"/>
                <w:sz w:val="16"/>
                <w:szCs w:val="16"/>
                <w:lang w:eastAsia="en-GB"/>
              </w:rPr>
              <w:t>Update of missing status code 429 in TS 29.571</w:t>
            </w:r>
          </w:p>
        </w:tc>
        <w:tc>
          <w:tcPr>
            <w:tcW w:w="708" w:type="dxa"/>
            <w:shd w:val="solid" w:color="FFFFFF" w:fill="auto"/>
          </w:tcPr>
          <w:p w14:paraId="06B6A2CC" w14:textId="77777777" w:rsidR="00E92CBF" w:rsidRPr="00F11966" w:rsidRDefault="00E92CBF" w:rsidP="00AA7DB8">
            <w:pPr>
              <w:pStyle w:val="TAC"/>
              <w:rPr>
                <w:sz w:val="16"/>
                <w:szCs w:val="16"/>
              </w:rPr>
            </w:pPr>
            <w:r w:rsidRPr="00F11966">
              <w:rPr>
                <w:sz w:val="16"/>
                <w:szCs w:val="16"/>
              </w:rPr>
              <w:t>15.2.0</w:t>
            </w:r>
          </w:p>
        </w:tc>
      </w:tr>
      <w:tr w:rsidR="00E92CBF" w:rsidRPr="00F11966" w14:paraId="65B03238" w14:textId="77777777" w:rsidTr="009663F0">
        <w:tc>
          <w:tcPr>
            <w:tcW w:w="800" w:type="dxa"/>
            <w:shd w:val="solid" w:color="FFFFFF" w:fill="auto"/>
          </w:tcPr>
          <w:p w14:paraId="6168B48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8E24D2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B5934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CE0C02D" w14:textId="77777777" w:rsidR="00E92CBF" w:rsidRPr="00F11966" w:rsidRDefault="00E92CBF" w:rsidP="00AA7DB8">
            <w:pPr>
              <w:pStyle w:val="TAL"/>
              <w:rPr>
                <w:rFonts w:cs="Arial"/>
                <w:sz w:val="16"/>
                <w:szCs w:val="16"/>
              </w:rPr>
            </w:pPr>
            <w:r w:rsidRPr="00F11966">
              <w:rPr>
                <w:rFonts w:cs="Arial"/>
                <w:sz w:val="16"/>
                <w:szCs w:val="16"/>
                <w:lang w:eastAsia="en-GB"/>
              </w:rPr>
              <w:t>0057</w:t>
            </w:r>
          </w:p>
        </w:tc>
        <w:tc>
          <w:tcPr>
            <w:tcW w:w="425" w:type="dxa"/>
            <w:shd w:val="solid" w:color="FFFFFF" w:fill="auto"/>
          </w:tcPr>
          <w:p w14:paraId="253931A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E337D9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659EC3" w14:textId="77777777" w:rsidR="00E92CBF" w:rsidRPr="00F11966" w:rsidRDefault="00E92CBF" w:rsidP="00AA7DB8">
            <w:pPr>
              <w:pStyle w:val="TAL"/>
              <w:rPr>
                <w:rFonts w:cs="Arial"/>
                <w:sz w:val="16"/>
                <w:szCs w:val="16"/>
              </w:rPr>
            </w:pPr>
            <w:r w:rsidRPr="00F11966">
              <w:rPr>
                <w:rFonts w:cs="Arial"/>
                <w:sz w:val="16"/>
                <w:szCs w:val="16"/>
                <w:lang w:eastAsia="en-GB"/>
              </w:rPr>
              <w:t>29571 CR cardinality</w:t>
            </w:r>
          </w:p>
        </w:tc>
        <w:tc>
          <w:tcPr>
            <w:tcW w:w="708" w:type="dxa"/>
            <w:shd w:val="solid" w:color="FFFFFF" w:fill="auto"/>
          </w:tcPr>
          <w:p w14:paraId="2D886C51" w14:textId="77777777" w:rsidR="00E92CBF" w:rsidRPr="00F11966" w:rsidRDefault="00E92CBF" w:rsidP="00AA7DB8">
            <w:pPr>
              <w:pStyle w:val="TAC"/>
              <w:rPr>
                <w:sz w:val="16"/>
                <w:szCs w:val="16"/>
              </w:rPr>
            </w:pPr>
            <w:r w:rsidRPr="00F11966">
              <w:rPr>
                <w:sz w:val="16"/>
                <w:szCs w:val="16"/>
              </w:rPr>
              <w:t>15.2.0</w:t>
            </w:r>
          </w:p>
        </w:tc>
      </w:tr>
      <w:tr w:rsidR="00E92CBF" w:rsidRPr="00F11966" w14:paraId="59619630" w14:textId="77777777" w:rsidTr="009663F0">
        <w:tc>
          <w:tcPr>
            <w:tcW w:w="800" w:type="dxa"/>
            <w:shd w:val="solid" w:color="FFFFFF" w:fill="auto"/>
          </w:tcPr>
          <w:p w14:paraId="3383838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59D58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C6206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7AE5687" w14:textId="77777777" w:rsidR="00E92CBF" w:rsidRPr="00F11966" w:rsidRDefault="00E92CBF" w:rsidP="00AA7DB8">
            <w:pPr>
              <w:pStyle w:val="TAL"/>
              <w:rPr>
                <w:rFonts w:cs="Arial"/>
                <w:sz w:val="16"/>
                <w:szCs w:val="16"/>
              </w:rPr>
            </w:pPr>
            <w:r w:rsidRPr="00F11966">
              <w:rPr>
                <w:rFonts w:cs="Arial"/>
                <w:sz w:val="16"/>
                <w:szCs w:val="16"/>
                <w:lang w:eastAsia="en-GB"/>
              </w:rPr>
              <w:t>0045</w:t>
            </w:r>
          </w:p>
        </w:tc>
        <w:tc>
          <w:tcPr>
            <w:tcW w:w="425" w:type="dxa"/>
            <w:shd w:val="solid" w:color="FFFFFF" w:fill="auto"/>
          </w:tcPr>
          <w:p w14:paraId="063A57C2"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745515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4F5D37" w14:textId="77777777" w:rsidR="00E92CBF" w:rsidRPr="00F11966" w:rsidRDefault="00E92CBF" w:rsidP="00AA7DB8">
            <w:pPr>
              <w:pStyle w:val="TAL"/>
              <w:rPr>
                <w:rFonts w:cs="Arial"/>
                <w:sz w:val="16"/>
                <w:szCs w:val="16"/>
              </w:rPr>
            </w:pPr>
            <w:r w:rsidRPr="00F11966">
              <w:rPr>
                <w:rFonts w:cs="Arial"/>
                <w:sz w:val="16"/>
                <w:szCs w:val="16"/>
                <w:lang w:eastAsia="en-GB"/>
              </w:rPr>
              <w:t>The ARP in Default QoS</w:t>
            </w:r>
          </w:p>
        </w:tc>
        <w:tc>
          <w:tcPr>
            <w:tcW w:w="708" w:type="dxa"/>
            <w:shd w:val="solid" w:color="FFFFFF" w:fill="auto"/>
          </w:tcPr>
          <w:p w14:paraId="44B7C732" w14:textId="77777777" w:rsidR="00E92CBF" w:rsidRPr="00F11966" w:rsidRDefault="00E92CBF" w:rsidP="00AA7DB8">
            <w:pPr>
              <w:pStyle w:val="TAC"/>
              <w:rPr>
                <w:sz w:val="16"/>
                <w:szCs w:val="16"/>
              </w:rPr>
            </w:pPr>
            <w:r w:rsidRPr="00F11966">
              <w:rPr>
                <w:sz w:val="16"/>
                <w:szCs w:val="16"/>
              </w:rPr>
              <w:t>15.2.0</w:t>
            </w:r>
          </w:p>
        </w:tc>
      </w:tr>
      <w:tr w:rsidR="00E92CBF" w:rsidRPr="00F11966" w14:paraId="442288D5" w14:textId="77777777" w:rsidTr="009663F0">
        <w:tc>
          <w:tcPr>
            <w:tcW w:w="800" w:type="dxa"/>
            <w:shd w:val="solid" w:color="FFFFFF" w:fill="auto"/>
          </w:tcPr>
          <w:p w14:paraId="0FCBA5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8B8A5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479FF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CFED6A" w14:textId="77777777" w:rsidR="00E92CBF" w:rsidRPr="00F11966" w:rsidRDefault="00E92CBF" w:rsidP="00AA7DB8">
            <w:pPr>
              <w:pStyle w:val="TAL"/>
              <w:rPr>
                <w:rFonts w:cs="Arial"/>
                <w:sz w:val="16"/>
                <w:szCs w:val="16"/>
              </w:rPr>
            </w:pPr>
            <w:r w:rsidRPr="00F11966">
              <w:rPr>
                <w:rFonts w:cs="Arial"/>
                <w:sz w:val="16"/>
                <w:szCs w:val="16"/>
                <w:lang w:eastAsia="en-GB"/>
              </w:rPr>
              <w:t>0058</w:t>
            </w:r>
          </w:p>
        </w:tc>
        <w:tc>
          <w:tcPr>
            <w:tcW w:w="425" w:type="dxa"/>
            <w:shd w:val="solid" w:color="FFFFFF" w:fill="auto"/>
          </w:tcPr>
          <w:p w14:paraId="7FD3E7E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7F75690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64A3995" w14:textId="77777777" w:rsidR="00E92CBF" w:rsidRPr="00F11966" w:rsidRDefault="00E92CBF" w:rsidP="00AA7DB8">
            <w:pPr>
              <w:pStyle w:val="TAL"/>
              <w:rPr>
                <w:rFonts w:cs="Arial"/>
                <w:sz w:val="16"/>
                <w:szCs w:val="16"/>
              </w:rPr>
            </w:pPr>
            <w:r w:rsidRPr="00F11966">
              <w:rPr>
                <w:rFonts w:cs="Arial"/>
                <w:sz w:val="16"/>
                <w:szCs w:val="16"/>
                <w:lang w:eastAsia="en-GB"/>
              </w:rPr>
              <w:t>Snssai pattern</w:t>
            </w:r>
          </w:p>
        </w:tc>
        <w:tc>
          <w:tcPr>
            <w:tcW w:w="708" w:type="dxa"/>
            <w:shd w:val="solid" w:color="FFFFFF" w:fill="auto"/>
          </w:tcPr>
          <w:p w14:paraId="788FEA75" w14:textId="77777777" w:rsidR="00E92CBF" w:rsidRPr="00F11966" w:rsidRDefault="00E92CBF" w:rsidP="00AA7DB8">
            <w:pPr>
              <w:pStyle w:val="TAC"/>
              <w:rPr>
                <w:sz w:val="16"/>
                <w:szCs w:val="16"/>
              </w:rPr>
            </w:pPr>
            <w:r w:rsidRPr="00F11966">
              <w:rPr>
                <w:sz w:val="16"/>
                <w:szCs w:val="16"/>
              </w:rPr>
              <w:t>15.2.0</w:t>
            </w:r>
          </w:p>
        </w:tc>
      </w:tr>
      <w:tr w:rsidR="00E92CBF" w:rsidRPr="00F11966" w14:paraId="6969BD40" w14:textId="77777777" w:rsidTr="009663F0">
        <w:tc>
          <w:tcPr>
            <w:tcW w:w="800" w:type="dxa"/>
            <w:shd w:val="solid" w:color="FFFFFF" w:fill="auto"/>
          </w:tcPr>
          <w:p w14:paraId="7BE836C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68B7E7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07F580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5FB764" w14:textId="77777777" w:rsidR="00E92CBF" w:rsidRPr="00F11966" w:rsidRDefault="00E92CBF" w:rsidP="00AA7DB8">
            <w:pPr>
              <w:pStyle w:val="TAL"/>
              <w:rPr>
                <w:rFonts w:cs="Arial"/>
                <w:sz w:val="16"/>
                <w:szCs w:val="16"/>
              </w:rPr>
            </w:pPr>
            <w:r w:rsidRPr="00F11966">
              <w:rPr>
                <w:rFonts w:cs="Arial"/>
                <w:sz w:val="16"/>
                <w:szCs w:val="16"/>
                <w:lang w:eastAsia="en-GB"/>
              </w:rPr>
              <w:t>0039</w:t>
            </w:r>
          </w:p>
        </w:tc>
        <w:tc>
          <w:tcPr>
            <w:tcW w:w="425" w:type="dxa"/>
            <w:shd w:val="solid" w:color="FFFFFF" w:fill="auto"/>
          </w:tcPr>
          <w:p w14:paraId="630B446E"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24D11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AFF156" w14:textId="77777777" w:rsidR="00E92CBF" w:rsidRPr="00F11966" w:rsidRDefault="00E92CBF" w:rsidP="00AA7DB8">
            <w:pPr>
              <w:pStyle w:val="TAL"/>
              <w:rPr>
                <w:rFonts w:cs="Arial"/>
                <w:sz w:val="16"/>
                <w:szCs w:val="16"/>
              </w:rPr>
            </w:pPr>
            <w:r w:rsidRPr="00F11966">
              <w:rPr>
                <w:rFonts w:cs="Arial"/>
                <w:sz w:val="16"/>
                <w:szCs w:val="16"/>
                <w:lang w:eastAsia="en-GB"/>
              </w:rPr>
              <w:t>GroupId pattern</w:t>
            </w:r>
          </w:p>
        </w:tc>
        <w:tc>
          <w:tcPr>
            <w:tcW w:w="708" w:type="dxa"/>
            <w:shd w:val="solid" w:color="FFFFFF" w:fill="auto"/>
          </w:tcPr>
          <w:p w14:paraId="75CA3540" w14:textId="77777777" w:rsidR="00E92CBF" w:rsidRPr="00F11966" w:rsidRDefault="00E92CBF" w:rsidP="00AA7DB8">
            <w:pPr>
              <w:pStyle w:val="TAC"/>
              <w:rPr>
                <w:sz w:val="16"/>
                <w:szCs w:val="16"/>
              </w:rPr>
            </w:pPr>
            <w:r w:rsidRPr="00F11966">
              <w:rPr>
                <w:sz w:val="16"/>
                <w:szCs w:val="16"/>
              </w:rPr>
              <w:t>15.2.0</w:t>
            </w:r>
          </w:p>
        </w:tc>
      </w:tr>
      <w:tr w:rsidR="00E92CBF" w:rsidRPr="00F11966" w14:paraId="1EA2F4BF" w14:textId="77777777" w:rsidTr="009663F0">
        <w:tc>
          <w:tcPr>
            <w:tcW w:w="800" w:type="dxa"/>
            <w:shd w:val="solid" w:color="FFFFFF" w:fill="auto"/>
          </w:tcPr>
          <w:p w14:paraId="188E3AC3"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370FD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0BF5C4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8434E76" w14:textId="77777777" w:rsidR="00E92CBF" w:rsidRPr="00F11966" w:rsidRDefault="00E92CBF" w:rsidP="00AA7DB8">
            <w:pPr>
              <w:pStyle w:val="TAL"/>
              <w:rPr>
                <w:rFonts w:cs="Arial"/>
                <w:sz w:val="16"/>
                <w:szCs w:val="16"/>
              </w:rPr>
            </w:pPr>
            <w:r w:rsidRPr="00F11966">
              <w:rPr>
                <w:rFonts w:cs="Arial"/>
                <w:sz w:val="16"/>
                <w:szCs w:val="16"/>
                <w:lang w:eastAsia="en-GB"/>
              </w:rPr>
              <w:t>0059</w:t>
            </w:r>
          </w:p>
        </w:tc>
        <w:tc>
          <w:tcPr>
            <w:tcW w:w="425" w:type="dxa"/>
            <w:shd w:val="solid" w:color="FFFFFF" w:fill="auto"/>
          </w:tcPr>
          <w:p w14:paraId="1925A95C"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54DEF38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3087D7" w14:textId="77777777" w:rsidR="00E92CBF" w:rsidRPr="00F11966" w:rsidRDefault="00E92CBF" w:rsidP="00AA7DB8">
            <w:pPr>
              <w:pStyle w:val="TAL"/>
              <w:rPr>
                <w:rFonts w:cs="Arial"/>
                <w:sz w:val="16"/>
                <w:szCs w:val="16"/>
              </w:rPr>
            </w:pPr>
            <w:r w:rsidRPr="00F11966">
              <w:rPr>
                <w:rFonts w:cs="Arial"/>
                <w:sz w:val="16"/>
                <w:szCs w:val="16"/>
                <w:lang w:eastAsia="en-GB"/>
              </w:rPr>
              <w:t>Adding of HTTP status code "406 Not Acceptable"</w:t>
            </w:r>
          </w:p>
        </w:tc>
        <w:tc>
          <w:tcPr>
            <w:tcW w:w="708" w:type="dxa"/>
            <w:shd w:val="solid" w:color="FFFFFF" w:fill="auto"/>
          </w:tcPr>
          <w:p w14:paraId="48D7ECC4" w14:textId="77777777" w:rsidR="00E92CBF" w:rsidRPr="00F11966" w:rsidRDefault="00E92CBF" w:rsidP="00AA7DB8">
            <w:pPr>
              <w:pStyle w:val="TAC"/>
              <w:rPr>
                <w:sz w:val="16"/>
                <w:szCs w:val="16"/>
              </w:rPr>
            </w:pPr>
            <w:r w:rsidRPr="00F11966">
              <w:rPr>
                <w:sz w:val="16"/>
                <w:szCs w:val="16"/>
              </w:rPr>
              <w:t>15.2.0</w:t>
            </w:r>
          </w:p>
        </w:tc>
      </w:tr>
      <w:tr w:rsidR="00E92CBF" w:rsidRPr="00F11966" w14:paraId="138D114E" w14:textId="77777777" w:rsidTr="009663F0">
        <w:tc>
          <w:tcPr>
            <w:tcW w:w="800" w:type="dxa"/>
            <w:shd w:val="solid" w:color="FFFFFF" w:fill="auto"/>
          </w:tcPr>
          <w:p w14:paraId="6C93F92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3CB69F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AC5C1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554C13" w14:textId="77777777" w:rsidR="00E92CBF" w:rsidRPr="00F11966" w:rsidRDefault="00E92CBF" w:rsidP="00AA7DB8">
            <w:pPr>
              <w:pStyle w:val="TAL"/>
              <w:rPr>
                <w:rFonts w:cs="Arial"/>
                <w:sz w:val="16"/>
                <w:szCs w:val="16"/>
              </w:rPr>
            </w:pPr>
            <w:r w:rsidRPr="00F11966">
              <w:rPr>
                <w:rFonts w:cs="Arial"/>
                <w:sz w:val="16"/>
                <w:szCs w:val="16"/>
                <w:lang w:eastAsia="en-GB"/>
              </w:rPr>
              <w:t>0041</w:t>
            </w:r>
          </w:p>
        </w:tc>
        <w:tc>
          <w:tcPr>
            <w:tcW w:w="425" w:type="dxa"/>
            <w:shd w:val="solid" w:color="FFFFFF" w:fill="auto"/>
          </w:tcPr>
          <w:p w14:paraId="0B544275"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A8635E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9CECFFC" w14:textId="77777777" w:rsidR="00E92CBF" w:rsidRPr="00F11966" w:rsidRDefault="00E92CBF" w:rsidP="00AA7DB8">
            <w:pPr>
              <w:pStyle w:val="TAL"/>
              <w:rPr>
                <w:rFonts w:cs="Arial"/>
                <w:sz w:val="16"/>
                <w:szCs w:val="16"/>
              </w:rPr>
            </w:pPr>
            <w:r w:rsidRPr="00F11966">
              <w:rPr>
                <w:rFonts w:cs="Arial"/>
                <w:sz w:val="16"/>
                <w:szCs w:val="16"/>
                <w:lang w:eastAsia="en-GB"/>
              </w:rPr>
              <w:t>VarUeId definition</w:t>
            </w:r>
          </w:p>
        </w:tc>
        <w:tc>
          <w:tcPr>
            <w:tcW w:w="708" w:type="dxa"/>
            <w:shd w:val="solid" w:color="FFFFFF" w:fill="auto"/>
          </w:tcPr>
          <w:p w14:paraId="1E0DD40F" w14:textId="77777777" w:rsidR="00E92CBF" w:rsidRPr="00F11966" w:rsidRDefault="00E92CBF" w:rsidP="00AA7DB8">
            <w:pPr>
              <w:pStyle w:val="TAC"/>
              <w:rPr>
                <w:sz w:val="16"/>
                <w:szCs w:val="16"/>
              </w:rPr>
            </w:pPr>
            <w:r w:rsidRPr="00F11966">
              <w:rPr>
                <w:sz w:val="16"/>
                <w:szCs w:val="16"/>
              </w:rPr>
              <w:t>15.2.0</w:t>
            </w:r>
          </w:p>
        </w:tc>
      </w:tr>
      <w:tr w:rsidR="00E92CBF" w:rsidRPr="00F11966" w14:paraId="45884432" w14:textId="77777777" w:rsidTr="009663F0">
        <w:tc>
          <w:tcPr>
            <w:tcW w:w="800" w:type="dxa"/>
            <w:shd w:val="solid" w:color="FFFFFF" w:fill="auto"/>
          </w:tcPr>
          <w:p w14:paraId="25DD864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73FF7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31C7D9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70B6312" w14:textId="77777777" w:rsidR="00E92CBF" w:rsidRPr="00F11966" w:rsidRDefault="00E92CBF" w:rsidP="00AA7DB8">
            <w:pPr>
              <w:pStyle w:val="TAL"/>
              <w:rPr>
                <w:rFonts w:cs="Arial"/>
                <w:sz w:val="16"/>
                <w:szCs w:val="16"/>
              </w:rPr>
            </w:pPr>
            <w:r w:rsidRPr="00F11966">
              <w:rPr>
                <w:rFonts w:cs="Arial"/>
                <w:sz w:val="16"/>
                <w:szCs w:val="16"/>
                <w:lang w:eastAsia="en-GB"/>
              </w:rPr>
              <w:t>0061</w:t>
            </w:r>
          </w:p>
        </w:tc>
        <w:tc>
          <w:tcPr>
            <w:tcW w:w="425" w:type="dxa"/>
            <w:shd w:val="solid" w:color="FFFFFF" w:fill="auto"/>
          </w:tcPr>
          <w:p w14:paraId="0AE4997D"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7EE102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36AEF3" w14:textId="77777777" w:rsidR="00E92CBF" w:rsidRPr="00F11966" w:rsidRDefault="00E92CBF" w:rsidP="00AA7DB8">
            <w:pPr>
              <w:pStyle w:val="TAL"/>
              <w:rPr>
                <w:rFonts w:cs="Arial"/>
                <w:sz w:val="16"/>
                <w:szCs w:val="16"/>
              </w:rPr>
            </w:pPr>
            <w:r w:rsidRPr="00F11966">
              <w:rPr>
                <w:rFonts w:cs="Arial"/>
                <w:sz w:val="16"/>
                <w:szCs w:val="16"/>
                <w:lang w:eastAsia="en-GB"/>
              </w:rPr>
              <w:t>ProblemDetails for 501</w:t>
            </w:r>
          </w:p>
        </w:tc>
        <w:tc>
          <w:tcPr>
            <w:tcW w:w="708" w:type="dxa"/>
            <w:shd w:val="solid" w:color="FFFFFF" w:fill="auto"/>
          </w:tcPr>
          <w:p w14:paraId="61E266A2" w14:textId="77777777" w:rsidR="00E92CBF" w:rsidRPr="00F11966" w:rsidRDefault="00E92CBF" w:rsidP="00AA7DB8">
            <w:pPr>
              <w:pStyle w:val="TAC"/>
              <w:rPr>
                <w:sz w:val="16"/>
                <w:szCs w:val="16"/>
              </w:rPr>
            </w:pPr>
            <w:r w:rsidRPr="00F11966">
              <w:rPr>
                <w:sz w:val="16"/>
                <w:szCs w:val="16"/>
              </w:rPr>
              <w:t>15.2.0</w:t>
            </w:r>
          </w:p>
        </w:tc>
      </w:tr>
      <w:tr w:rsidR="00E92CBF" w:rsidRPr="00F11966" w14:paraId="201B75B2" w14:textId="77777777" w:rsidTr="009663F0">
        <w:tc>
          <w:tcPr>
            <w:tcW w:w="800" w:type="dxa"/>
            <w:shd w:val="solid" w:color="FFFFFF" w:fill="auto"/>
          </w:tcPr>
          <w:p w14:paraId="17AD08D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39997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0C1574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43D171A" w14:textId="77777777" w:rsidR="00E92CBF" w:rsidRPr="00F11966" w:rsidRDefault="00E92CBF" w:rsidP="00AA7DB8">
            <w:pPr>
              <w:pStyle w:val="TAL"/>
              <w:rPr>
                <w:rFonts w:cs="Arial"/>
                <w:sz w:val="16"/>
                <w:szCs w:val="16"/>
              </w:rPr>
            </w:pPr>
            <w:r w:rsidRPr="00F11966">
              <w:rPr>
                <w:rFonts w:cs="Arial"/>
                <w:sz w:val="16"/>
                <w:szCs w:val="16"/>
                <w:lang w:eastAsia="en-GB"/>
              </w:rPr>
              <w:t>0063</w:t>
            </w:r>
          </w:p>
        </w:tc>
        <w:tc>
          <w:tcPr>
            <w:tcW w:w="425" w:type="dxa"/>
            <w:shd w:val="solid" w:color="FFFFFF" w:fill="auto"/>
          </w:tcPr>
          <w:p w14:paraId="16AC2D05" w14:textId="77777777" w:rsidR="00E92CBF" w:rsidRPr="00F11966" w:rsidRDefault="00E92CBF" w:rsidP="00AA7DB8">
            <w:pPr>
              <w:pStyle w:val="TAR"/>
              <w:rPr>
                <w:rFonts w:cs="Arial"/>
                <w:sz w:val="16"/>
                <w:szCs w:val="16"/>
              </w:rPr>
            </w:pPr>
            <w:r w:rsidRPr="00F11966">
              <w:rPr>
                <w:rFonts w:cs="Arial"/>
                <w:sz w:val="16"/>
                <w:szCs w:val="16"/>
                <w:lang w:eastAsia="en-GB"/>
              </w:rPr>
              <w:t> </w:t>
            </w:r>
          </w:p>
        </w:tc>
        <w:tc>
          <w:tcPr>
            <w:tcW w:w="425" w:type="dxa"/>
            <w:shd w:val="solid" w:color="FFFFFF" w:fill="auto"/>
          </w:tcPr>
          <w:p w14:paraId="6647D3D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977DDB" w14:textId="77777777" w:rsidR="00E92CBF" w:rsidRPr="00F11966" w:rsidRDefault="00E92CBF" w:rsidP="00AA7DB8">
            <w:pPr>
              <w:pStyle w:val="TAL"/>
              <w:rPr>
                <w:rFonts w:cs="Arial"/>
                <w:sz w:val="16"/>
                <w:szCs w:val="16"/>
              </w:rPr>
            </w:pPr>
            <w:r w:rsidRPr="00F11966">
              <w:rPr>
                <w:rFonts w:cs="Arial"/>
                <w:sz w:val="16"/>
                <w:szCs w:val="16"/>
                <w:lang w:eastAsia="en-GB"/>
              </w:rPr>
              <w:t>ChangeItem alignment</w:t>
            </w:r>
          </w:p>
        </w:tc>
        <w:tc>
          <w:tcPr>
            <w:tcW w:w="708" w:type="dxa"/>
            <w:shd w:val="solid" w:color="FFFFFF" w:fill="auto"/>
          </w:tcPr>
          <w:p w14:paraId="0AC419B9" w14:textId="77777777" w:rsidR="00E92CBF" w:rsidRPr="00F11966" w:rsidRDefault="00E92CBF" w:rsidP="00AA7DB8">
            <w:pPr>
              <w:pStyle w:val="TAC"/>
              <w:rPr>
                <w:sz w:val="16"/>
                <w:szCs w:val="16"/>
              </w:rPr>
            </w:pPr>
            <w:r w:rsidRPr="00F11966">
              <w:rPr>
                <w:sz w:val="16"/>
                <w:szCs w:val="16"/>
              </w:rPr>
              <w:t>15.2.0</w:t>
            </w:r>
          </w:p>
        </w:tc>
      </w:tr>
      <w:tr w:rsidR="00E92CBF" w:rsidRPr="00F11966" w14:paraId="1A929A6E" w14:textId="77777777" w:rsidTr="009663F0">
        <w:tc>
          <w:tcPr>
            <w:tcW w:w="800" w:type="dxa"/>
            <w:shd w:val="solid" w:color="FFFFFF" w:fill="auto"/>
          </w:tcPr>
          <w:p w14:paraId="587EFCF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BA63C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B925B9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8CFFC88" w14:textId="77777777" w:rsidR="00E92CBF" w:rsidRPr="00F11966" w:rsidRDefault="00E92CBF" w:rsidP="00AA7DB8">
            <w:pPr>
              <w:pStyle w:val="TAL"/>
              <w:rPr>
                <w:rFonts w:cs="Arial"/>
                <w:sz w:val="16"/>
                <w:szCs w:val="16"/>
              </w:rPr>
            </w:pPr>
            <w:r w:rsidRPr="00F11966">
              <w:rPr>
                <w:rFonts w:cs="Arial"/>
                <w:sz w:val="16"/>
                <w:szCs w:val="16"/>
                <w:lang w:eastAsia="en-GB"/>
              </w:rPr>
              <w:t>0046</w:t>
            </w:r>
          </w:p>
        </w:tc>
        <w:tc>
          <w:tcPr>
            <w:tcW w:w="425" w:type="dxa"/>
            <w:shd w:val="solid" w:color="FFFFFF" w:fill="auto"/>
          </w:tcPr>
          <w:p w14:paraId="1E17B710"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0ED6A97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3127F4" w14:textId="77777777" w:rsidR="00E92CBF" w:rsidRPr="00F11966" w:rsidRDefault="00E92CBF" w:rsidP="00AA7DB8">
            <w:pPr>
              <w:pStyle w:val="TAL"/>
              <w:rPr>
                <w:rFonts w:cs="Arial"/>
                <w:sz w:val="16"/>
                <w:szCs w:val="16"/>
              </w:rPr>
            </w:pPr>
            <w:r w:rsidRPr="00F11966">
              <w:rPr>
                <w:rFonts w:cs="Arial"/>
                <w:sz w:val="16"/>
                <w:szCs w:val="16"/>
                <w:lang w:eastAsia="en-GB"/>
              </w:rPr>
              <w:t>Regular Expression Patterns</w:t>
            </w:r>
          </w:p>
        </w:tc>
        <w:tc>
          <w:tcPr>
            <w:tcW w:w="708" w:type="dxa"/>
            <w:shd w:val="solid" w:color="FFFFFF" w:fill="auto"/>
          </w:tcPr>
          <w:p w14:paraId="64D6AC08" w14:textId="77777777" w:rsidR="00E92CBF" w:rsidRPr="00F11966" w:rsidRDefault="00E92CBF" w:rsidP="00AA7DB8">
            <w:pPr>
              <w:pStyle w:val="TAC"/>
              <w:rPr>
                <w:sz w:val="16"/>
                <w:szCs w:val="16"/>
              </w:rPr>
            </w:pPr>
            <w:r w:rsidRPr="00F11966">
              <w:rPr>
                <w:sz w:val="16"/>
                <w:szCs w:val="16"/>
              </w:rPr>
              <w:t>15.2.0</w:t>
            </w:r>
          </w:p>
        </w:tc>
      </w:tr>
      <w:tr w:rsidR="00E92CBF" w:rsidRPr="00F11966" w14:paraId="2DF20223" w14:textId="77777777" w:rsidTr="009663F0">
        <w:tc>
          <w:tcPr>
            <w:tcW w:w="800" w:type="dxa"/>
            <w:shd w:val="solid" w:color="FFFFFF" w:fill="auto"/>
          </w:tcPr>
          <w:p w14:paraId="053B3A8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418C0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9A60F3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A156B7" w14:textId="77777777" w:rsidR="00E92CBF" w:rsidRPr="00F11966" w:rsidRDefault="00E92CBF" w:rsidP="00AA7DB8">
            <w:pPr>
              <w:pStyle w:val="TAL"/>
              <w:rPr>
                <w:rFonts w:cs="Arial"/>
                <w:sz w:val="16"/>
                <w:szCs w:val="16"/>
              </w:rPr>
            </w:pPr>
            <w:r w:rsidRPr="00F11966">
              <w:rPr>
                <w:rFonts w:cs="Arial"/>
                <w:sz w:val="16"/>
                <w:szCs w:val="16"/>
                <w:lang w:eastAsia="en-GB"/>
              </w:rPr>
              <w:t>0048</w:t>
            </w:r>
          </w:p>
        </w:tc>
        <w:tc>
          <w:tcPr>
            <w:tcW w:w="425" w:type="dxa"/>
            <w:shd w:val="solid" w:color="FFFFFF" w:fill="auto"/>
          </w:tcPr>
          <w:p w14:paraId="42887FC0"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0999B75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91BBFED" w14:textId="77777777" w:rsidR="00E92CBF" w:rsidRPr="00F11966" w:rsidRDefault="00E92CBF" w:rsidP="00AA7DB8">
            <w:pPr>
              <w:pStyle w:val="TAL"/>
              <w:rPr>
                <w:rFonts w:cs="Arial"/>
                <w:sz w:val="16"/>
                <w:szCs w:val="16"/>
              </w:rPr>
            </w:pPr>
            <w:r w:rsidRPr="00F11966">
              <w:rPr>
                <w:rFonts w:cs="Arial"/>
                <w:sz w:val="16"/>
                <w:szCs w:val="16"/>
                <w:lang w:eastAsia="en-GB"/>
              </w:rPr>
              <w:t>Alignments with NGAP</w:t>
            </w:r>
          </w:p>
        </w:tc>
        <w:tc>
          <w:tcPr>
            <w:tcW w:w="708" w:type="dxa"/>
            <w:shd w:val="solid" w:color="FFFFFF" w:fill="auto"/>
          </w:tcPr>
          <w:p w14:paraId="689EC4D5" w14:textId="77777777" w:rsidR="00E92CBF" w:rsidRPr="00F11966" w:rsidRDefault="00E92CBF" w:rsidP="00AA7DB8">
            <w:pPr>
              <w:pStyle w:val="TAC"/>
              <w:rPr>
                <w:sz w:val="16"/>
                <w:szCs w:val="16"/>
              </w:rPr>
            </w:pPr>
            <w:r w:rsidRPr="00F11966">
              <w:rPr>
                <w:sz w:val="16"/>
                <w:szCs w:val="16"/>
              </w:rPr>
              <w:t>15.2.0</w:t>
            </w:r>
          </w:p>
        </w:tc>
      </w:tr>
      <w:tr w:rsidR="00E92CBF" w:rsidRPr="00F11966" w14:paraId="0BD25199" w14:textId="77777777" w:rsidTr="009663F0">
        <w:tc>
          <w:tcPr>
            <w:tcW w:w="800" w:type="dxa"/>
            <w:shd w:val="solid" w:color="FFFFFF" w:fill="auto"/>
          </w:tcPr>
          <w:p w14:paraId="3848BBA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952CAD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83C21D2"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15EA6A54" w14:textId="77777777" w:rsidR="00E92CBF" w:rsidRPr="00F11966" w:rsidRDefault="00E92CBF" w:rsidP="00AA7DB8">
            <w:pPr>
              <w:pStyle w:val="TAL"/>
              <w:rPr>
                <w:rFonts w:cs="Arial"/>
                <w:sz w:val="16"/>
                <w:szCs w:val="16"/>
              </w:rPr>
            </w:pPr>
            <w:r w:rsidRPr="00F11966">
              <w:rPr>
                <w:rFonts w:cs="Arial"/>
                <w:sz w:val="16"/>
                <w:szCs w:val="16"/>
                <w:lang w:eastAsia="en-GB"/>
              </w:rPr>
              <w:t>0065</w:t>
            </w:r>
          </w:p>
        </w:tc>
        <w:tc>
          <w:tcPr>
            <w:tcW w:w="425" w:type="dxa"/>
            <w:shd w:val="solid" w:color="FFFFFF" w:fill="auto"/>
          </w:tcPr>
          <w:p w14:paraId="5CFDE7B7"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13AF311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2FB48D9" w14:textId="77777777" w:rsidR="00E92CBF" w:rsidRPr="00F11966" w:rsidRDefault="00E92CBF" w:rsidP="00AA7DB8">
            <w:pPr>
              <w:pStyle w:val="TAL"/>
              <w:rPr>
                <w:rFonts w:cs="Arial"/>
                <w:sz w:val="16"/>
                <w:szCs w:val="16"/>
              </w:rPr>
            </w:pPr>
            <w:r w:rsidRPr="00F11966">
              <w:rPr>
                <w:rFonts w:cs="Arial"/>
                <w:sz w:val="16"/>
                <w:szCs w:val="16"/>
                <w:lang w:eastAsia="en-GB"/>
              </w:rPr>
              <w:t>Secondary RAT usage data reporting</w:t>
            </w:r>
          </w:p>
        </w:tc>
        <w:tc>
          <w:tcPr>
            <w:tcW w:w="708" w:type="dxa"/>
            <w:shd w:val="solid" w:color="FFFFFF" w:fill="auto"/>
          </w:tcPr>
          <w:p w14:paraId="3D269296" w14:textId="77777777" w:rsidR="00E92CBF" w:rsidRPr="00F11966" w:rsidRDefault="00E92CBF" w:rsidP="00AA7DB8">
            <w:pPr>
              <w:pStyle w:val="TAC"/>
              <w:rPr>
                <w:sz w:val="16"/>
                <w:szCs w:val="16"/>
              </w:rPr>
            </w:pPr>
            <w:r w:rsidRPr="00F11966">
              <w:rPr>
                <w:sz w:val="16"/>
                <w:szCs w:val="16"/>
              </w:rPr>
              <w:t>15.2.0</w:t>
            </w:r>
          </w:p>
        </w:tc>
      </w:tr>
      <w:tr w:rsidR="00E92CBF" w:rsidRPr="00F11966" w14:paraId="3E7DA4D3" w14:textId="77777777" w:rsidTr="009663F0">
        <w:tc>
          <w:tcPr>
            <w:tcW w:w="800" w:type="dxa"/>
            <w:shd w:val="solid" w:color="FFFFFF" w:fill="auto"/>
          </w:tcPr>
          <w:p w14:paraId="1E910A8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D4E0D3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5D38C9"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58805C" w14:textId="77777777" w:rsidR="00E92CBF" w:rsidRPr="00F11966" w:rsidRDefault="00E92CBF" w:rsidP="00AA7DB8">
            <w:pPr>
              <w:pStyle w:val="TAL"/>
              <w:rPr>
                <w:rFonts w:cs="Arial"/>
                <w:sz w:val="16"/>
                <w:szCs w:val="16"/>
              </w:rPr>
            </w:pPr>
            <w:r w:rsidRPr="00F11966">
              <w:rPr>
                <w:rFonts w:cs="Arial"/>
                <w:sz w:val="16"/>
                <w:szCs w:val="16"/>
                <w:lang w:eastAsia="en-GB"/>
              </w:rPr>
              <w:t>0060</w:t>
            </w:r>
          </w:p>
        </w:tc>
        <w:tc>
          <w:tcPr>
            <w:tcW w:w="425" w:type="dxa"/>
            <w:shd w:val="solid" w:color="FFFFFF" w:fill="auto"/>
          </w:tcPr>
          <w:p w14:paraId="6B4147AC"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426794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AAE9A4A" w14:textId="77777777" w:rsidR="00E92CBF" w:rsidRPr="00F11966" w:rsidRDefault="00E92CBF" w:rsidP="00AA7DB8">
            <w:pPr>
              <w:pStyle w:val="TAL"/>
              <w:rPr>
                <w:rFonts w:cs="Arial"/>
                <w:sz w:val="16"/>
                <w:szCs w:val="16"/>
              </w:rPr>
            </w:pPr>
            <w:r w:rsidRPr="00F11966">
              <w:rPr>
                <w:rFonts w:cs="Arial"/>
                <w:sz w:val="16"/>
                <w:szCs w:val="16"/>
                <w:lang w:eastAsia="en-GB"/>
              </w:rPr>
              <w:t>Data types associated with Subscribed and Authorized Default QoS for Default QoS Flow</w:t>
            </w:r>
          </w:p>
        </w:tc>
        <w:tc>
          <w:tcPr>
            <w:tcW w:w="708" w:type="dxa"/>
            <w:shd w:val="solid" w:color="FFFFFF" w:fill="auto"/>
          </w:tcPr>
          <w:p w14:paraId="3761D037" w14:textId="77777777" w:rsidR="00E92CBF" w:rsidRPr="00F11966" w:rsidRDefault="00E92CBF" w:rsidP="00AA7DB8">
            <w:pPr>
              <w:pStyle w:val="TAC"/>
              <w:rPr>
                <w:sz w:val="16"/>
                <w:szCs w:val="16"/>
              </w:rPr>
            </w:pPr>
            <w:r w:rsidRPr="00F11966">
              <w:rPr>
                <w:sz w:val="16"/>
                <w:szCs w:val="16"/>
              </w:rPr>
              <w:t>15.2.0</w:t>
            </w:r>
          </w:p>
        </w:tc>
      </w:tr>
      <w:tr w:rsidR="00E92CBF" w:rsidRPr="00F11966" w14:paraId="5FED9722" w14:textId="77777777" w:rsidTr="009663F0">
        <w:tc>
          <w:tcPr>
            <w:tcW w:w="800" w:type="dxa"/>
            <w:shd w:val="solid" w:color="FFFFFF" w:fill="auto"/>
          </w:tcPr>
          <w:p w14:paraId="7528FA2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010CF2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FE70AA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D910841" w14:textId="77777777" w:rsidR="00E92CBF" w:rsidRPr="00F11966" w:rsidRDefault="00E92CBF" w:rsidP="00AA7DB8">
            <w:pPr>
              <w:pStyle w:val="TAL"/>
              <w:rPr>
                <w:rFonts w:cs="Arial"/>
                <w:sz w:val="16"/>
                <w:szCs w:val="16"/>
              </w:rPr>
            </w:pPr>
            <w:r w:rsidRPr="00F11966">
              <w:rPr>
                <w:rFonts w:cs="Arial"/>
                <w:sz w:val="16"/>
                <w:szCs w:val="16"/>
                <w:lang w:eastAsia="en-GB"/>
              </w:rPr>
              <w:t>0042</w:t>
            </w:r>
          </w:p>
        </w:tc>
        <w:tc>
          <w:tcPr>
            <w:tcW w:w="425" w:type="dxa"/>
            <w:shd w:val="solid" w:color="FFFFFF" w:fill="auto"/>
          </w:tcPr>
          <w:p w14:paraId="7FF6800C" w14:textId="77777777" w:rsidR="00E92CBF" w:rsidRPr="00F11966" w:rsidRDefault="00E92CBF" w:rsidP="00AA7DB8">
            <w:pPr>
              <w:pStyle w:val="TAR"/>
              <w:rPr>
                <w:rFonts w:cs="Arial"/>
                <w:sz w:val="16"/>
                <w:szCs w:val="16"/>
              </w:rPr>
            </w:pPr>
            <w:r w:rsidRPr="00F11966">
              <w:rPr>
                <w:rFonts w:cs="Arial"/>
                <w:sz w:val="16"/>
                <w:szCs w:val="16"/>
                <w:lang w:eastAsia="en-GB"/>
              </w:rPr>
              <w:t>3</w:t>
            </w:r>
          </w:p>
        </w:tc>
        <w:tc>
          <w:tcPr>
            <w:tcW w:w="425" w:type="dxa"/>
            <w:shd w:val="solid" w:color="FFFFFF" w:fill="auto"/>
          </w:tcPr>
          <w:p w14:paraId="2E9B55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36923B" w14:textId="77777777" w:rsidR="00E92CBF" w:rsidRPr="00F11966" w:rsidRDefault="00E92CBF" w:rsidP="00AA7DB8">
            <w:pPr>
              <w:pStyle w:val="TAL"/>
              <w:rPr>
                <w:rFonts w:cs="Arial"/>
                <w:sz w:val="16"/>
                <w:szCs w:val="16"/>
              </w:rPr>
            </w:pPr>
            <w:r w:rsidRPr="00F11966">
              <w:rPr>
                <w:rFonts w:cs="Arial"/>
                <w:sz w:val="16"/>
                <w:szCs w:val="16"/>
                <w:lang w:eastAsia="en-GB"/>
              </w:rPr>
              <w:t>Alignment of pattern for data types with "nullable" property</w:t>
            </w:r>
          </w:p>
        </w:tc>
        <w:tc>
          <w:tcPr>
            <w:tcW w:w="708" w:type="dxa"/>
            <w:shd w:val="solid" w:color="FFFFFF" w:fill="auto"/>
          </w:tcPr>
          <w:p w14:paraId="00949A3C" w14:textId="77777777" w:rsidR="00E92CBF" w:rsidRPr="00F11966" w:rsidRDefault="00E92CBF" w:rsidP="00AA7DB8">
            <w:pPr>
              <w:pStyle w:val="TAC"/>
              <w:rPr>
                <w:sz w:val="16"/>
                <w:szCs w:val="16"/>
              </w:rPr>
            </w:pPr>
            <w:r w:rsidRPr="00F11966">
              <w:rPr>
                <w:sz w:val="16"/>
                <w:szCs w:val="16"/>
              </w:rPr>
              <w:t>15.2.0</w:t>
            </w:r>
          </w:p>
        </w:tc>
      </w:tr>
      <w:tr w:rsidR="00E92CBF" w:rsidRPr="00F11966" w14:paraId="2047D4FC" w14:textId="77777777" w:rsidTr="009663F0">
        <w:tc>
          <w:tcPr>
            <w:tcW w:w="800" w:type="dxa"/>
            <w:shd w:val="solid" w:color="FFFFFF" w:fill="auto"/>
          </w:tcPr>
          <w:p w14:paraId="38CBDB0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9F76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7F275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014C46A" w14:textId="77777777" w:rsidR="00E92CBF" w:rsidRPr="00F11966" w:rsidRDefault="00E92CBF" w:rsidP="00AA7DB8">
            <w:pPr>
              <w:pStyle w:val="TAL"/>
              <w:rPr>
                <w:rFonts w:cs="Arial"/>
                <w:sz w:val="16"/>
                <w:szCs w:val="16"/>
              </w:rPr>
            </w:pPr>
            <w:r w:rsidRPr="00F11966">
              <w:rPr>
                <w:rFonts w:cs="Arial"/>
                <w:sz w:val="16"/>
                <w:szCs w:val="16"/>
                <w:lang w:eastAsia="en-GB"/>
              </w:rPr>
              <w:t>0062</w:t>
            </w:r>
          </w:p>
        </w:tc>
        <w:tc>
          <w:tcPr>
            <w:tcW w:w="425" w:type="dxa"/>
            <w:shd w:val="solid" w:color="FFFFFF" w:fill="auto"/>
          </w:tcPr>
          <w:p w14:paraId="17BFFCDD" w14:textId="77777777" w:rsidR="00E92CBF" w:rsidRPr="00F11966" w:rsidRDefault="00E92CBF" w:rsidP="00AA7DB8">
            <w:pPr>
              <w:pStyle w:val="TAR"/>
              <w:rPr>
                <w:rFonts w:cs="Arial"/>
                <w:sz w:val="16"/>
                <w:szCs w:val="16"/>
              </w:rPr>
            </w:pPr>
            <w:r w:rsidRPr="00F11966">
              <w:rPr>
                <w:rFonts w:cs="Arial"/>
                <w:sz w:val="16"/>
                <w:szCs w:val="16"/>
                <w:lang w:eastAsia="en-GB"/>
              </w:rPr>
              <w:t>1</w:t>
            </w:r>
          </w:p>
        </w:tc>
        <w:tc>
          <w:tcPr>
            <w:tcW w:w="425" w:type="dxa"/>
            <w:shd w:val="solid" w:color="FFFFFF" w:fill="auto"/>
          </w:tcPr>
          <w:p w14:paraId="3B54626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F500B7F" w14:textId="77777777" w:rsidR="00E92CBF" w:rsidRPr="00F11966" w:rsidRDefault="00E92CBF" w:rsidP="00AA7DB8">
            <w:pPr>
              <w:pStyle w:val="TAL"/>
              <w:rPr>
                <w:rFonts w:cs="Arial"/>
                <w:sz w:val="16"/>
                <w:szCs w:val="16"/>
              </w:rPr>
            </w:pPr>
            <w:r w:rsidRPr="00F11966">
              <w:rPr>
                <w:rFonts w:cs="Arial"/>
                <w:sz w:val="16"/>
                <w:szCs w:val="16"/>
                <w:lang w:eastAsia="en-GB"/>
              </w:rPr>
              <w:t>NF Group Id</w:t>
            </w:r>
          </w:p>
        </w:tc>
        <w:tc>
          <w:tcPr>
            <w:tcW w:w="708" w:type="dxa"/>
            <w:shd w:val="solid" w:color="FFFFFF" w:fill="auto"/>
          </w:tcPr>
          <w:p w14:paraId="2CD5C734" w14:textId="77777777" w:rsidR="00E92CBF" w:rsidRPr="00F11966" w:rsidRDefault="00E92CBF" w:rsidP="00AA7DB8">
            <w:pPr>
              <w:pStyle w:val="TAC"/>
              <w:rPr>
                <w:sz w:val="16"/>
                <w:szCs w:val="16"/>
              </w:rPr>
            </w:pPr>
            <w:r w:rsidRPr="00F11966">
              <w:rPr>
                <w:sz w:val="16"/>
                <w:szCs w:val="16"/>
              </w:rPr>
              <w:t>15.2.0</w:t>
            </w:r>
          </w:p>
        </w:tc>
      </w:tr>
      <w:tr w:rsidR="00E92CBF" w:rsidRPr="00F11966" w14:paraId="6F9BF400" w14:textId="77777777" w:rsidTr="009663F0">
        <w:tc>
          <w:tcPr>
            <w:tcW w:w="800" w:type="dxa"/>
            <w:shd w:val="solid" w:color="FFFFFF" w:fill="auto"/>
          </w:tcPr>
          <w:p w14:paraId="7EC278C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A02AB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9429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B16ECA3" w14:textId="77777777" w:rsidR="00E92CBF" w:rsidRPr="00F11966" w:rsidRDefault="00E92CBF" w:rsidP="00AA7DB8">
            <w:pPr>
              <w:pStyle w:val="TAL"/>
              <w:rPr>
                <w:rFonts w:cs="Arial"/>
                <w:sz w:val="16"/>
                <w:szCs w:val="16"/>
              </w:rPr>
            </w:pPr>
            <w:r w:rsidRPr="00F11966">
              <w:rPr>
                <w:rFonts w:cs="Arial"/>
                <w:sz w:val="16"/>
                <w:szCs w:val="16"/>
                <w:lang w:eastAsia="en-GB"/>
              </w:rPr>
              <w:t>0053</w:t>
            </w:r>
          </w:p>
        </w:tc>
        <w:tc>
          <w:tcPr>
            <w:tcW w:w="425" w:type="dxa"/>
            <w:shd w:val="solid" w:color="FFFFFF" w:fill="auto"/>
          </w:tcPr>
          <w:p w14:paraId="0980EBAE"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31DE2A1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3023AFB" w14:textId="77777777" w:rsidR="00E92CBF" w:rsidRPr="00F11966" w:rsidRDefault="00E92CBF" w:rsidP="00AA7DB8">
            <w:pPr>
              <w:pStyle w:val="TAL"/>
              <w:rPr>
                <w:rFonts w:cs="Arial"/>
                <w:sz w:val="16"/>
                <w:szCs w:val="16"/>
              </w:rPr>
            </w:pPr>
            <w:r w:rsidRPr="00F11966">
              <w:rPr>
                <w:rFonts w:cs="Arial"/>
                <w:sz w:val="16"/>
                <w:szCs w:val="16"/>
                <w:lang w:eastAsia="en-GB"/>
              </w:rPr>
              <w:t>data type for complex query expression</w:t>
            </w:r>
          </w:p>
        </w:tc>
        <w:tc>
          <w:tcPr>
            <w:tcW w:w="708" w:type="dxa"/>
            <w:shd w:val="solid" w:color="FFFFFF" w:fill="auto"/>
          </w:tcPr>
          <w:p w14:paraId="779D7B9B" w14:textId="77777777" w:rsidR="00E92CBF" w:rsidRPr="00F11966" w:rsidRDefault="00E92CBF" w:rsidP="00AA7DB8">
            <w:pPr>
              <w:pStyle w:val="TAC"/>
              <w:rPr>
                <w:sz w:val="16"/>
                <w:szCs w:val="16"/>
              </w:rPr>
            </w:pPr>
            <w:r w:rsidRPr="00F11966">
              <w:rPr>
                <w:sz w:val="16"/>
                <w:szCs w:val="16"/>
              </w:rPr>
              <w:t>15.2.0</w:t>
            </w:r>
          </w:p>
        </w:tc>
      </w:tr>
      <w:tr w:rsidR="00E92CBF" w:rsidRPr="00F11966" w14:paraId="156686EC" w14:textId="77777777" w:rsidTr="009663F0">
        <w:tc>
          <w:tcPr>
            <w:tcW w:w="800" w:type="dxa"/>
            <w:shd w:val="solid" w:color="FFFFFF" w:fill="auto"/>
          </w:tcPr>
          <w:p w14:paraId="4CEC863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8E664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A5494F"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4FA2966" w14:textId="77777777" w:rsidR="00E92CBF" w:rsidRPr="00F11966" w:rsidRDefault="00E92CBF" w:rsidP="00AA7DB8">
            <w:pPr>
              <w:pStyle w:val="TAL"/>
              <w:rPr>
                <w:rFonts w:cs="Arial"/>
                <w:sz w:val="16"/>
                <w:szCs w:val="16"/>
              </w:rPr>
            </w:pPr>
            <w:r w:rsidRPr="00F11966">
              <w:rPr>
                <w:rFonts w:cs="Arial"/>
                <w:sz w:val="16"/>
                <w:szCs w:val="16"/>
                <w:lang w:eastAsia="en-GB"/>
              </w:rPr>
              <w:t>0064</w:t>
            </w:r>
          </w:p>
        </w:tc>
        <w:tc>
          <w:tcPr>
            <w:tcW w:w="425" w:type="dxa"/>
            <w:shd w:val="solid" w:color="FFFFFF" w:fill="auto"/>
          </w:tcPr>
          <w:p w14:paraId="4C1315C1" w14:textId="77777777" w:rsidR="00E92CBF" w:rsidRPr="00F11966" w:rsidRDefault="00E92CBF" w:rsidP="00AA7DB8">
            <w:pPr>
              <w:pStyle w:val="TAR"/>
              <w:rPr>
                <w:rFonts w:cs="Arial"/>
                <w:sz w:val="16"/>
                <w:szCs w:val="16"/>
              </w:rPr>
            </w:pPr>
            <w:r w:rsidRPr="00F11966">
              <w:rPr>
                <w:rFonts w:cs="Arial"/>
                <w:sz w:val="16"/>
                <w:szCs w:val="16"/>
                <w:lang w:eastAsia="en-GB"/>
              </w:rPr>
              <w:t>2</w:t>
            </w:r>
          </w:p>
        </w:tc>
        <w:tc>
          <w:tcPr>
            <w:tcW w:w="425" w:type="dxa"/>
            <w:shd w:val="solid" w:color="FFFFFF" w:fill="auto"/>
          </w:tcPr>
          <w:p w14:paraId="133675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B575673" w14:textId="77777777" w:rsidR="00E92CBF" w:rsidRPr="00F11966" w:rsidRDefault="00E92CBF" w:rsidP="00AA7DB8">
            <w:pPr>
              <w:pStyle w:val="TAL"/>
              <w:rPr>
                <w:rFonts w:cs="Arial"/>
                <w:sz w:val="16"/>
                <w:szCs w:val="16"/>
              </w:rPr>
            </w:pPr>
            <w:r w:rsidRPr="00F11966">
              <w:rPr>
                <w:rFonts w:cs="Arial"/>
                <w:sz w:val="16"/>
                <w:szCs w:val="16"/>
                <w:lang w:eastAsia="en-GB"/>
              </w:rPr>
              <w:t>NgRanIdentifier and PresenceInfo</w:t>
            </w:r>
          </w:p>
        </w:tc>
        <w:tc>
          <w:tcPr>
            <w:tcW w:w="708" w:type="dxa"/>
            <w:shd w:val="solid" w:color="FFFFFF" w:fill="auto"/>
          </w:tcPr>
          <w:p w14:paraId="509C4095" w14:textId="77777777" w:rsidR="00E92CBF" w:rsidRPr="00F11966" w:rsidRDefault="00E92CBF" w:rsidP="00AA7DB8">
            <w:pPr>
              <w:pStyle w:val="TAC"/>
              <w:rPr>
                <w:sz w:val="16"/>
                <w:szCs w:val="16"/>
              </w:rPr>
            </w:pPr>
            <w:r w:rsidRPr="00F11966">
              <w:rPr>
                <w:sz w:val="16"/>
                <w:szCs w:val="16"/>
              </w:rPr>
              <w:t>15.2.0</w:t>
            </w:r>
          </w:p>
        </w:tc>
      </w:tr>
      <w:tr w:rsidR="00E92CBF" w:rsidRPr="00F11966" w14:paraId="02FE4116" w14:textId="77777777" w:rsidTr="009663F0">
        <w:tc>
          <w:tcPr>
            <w:tcW w:w="800" w:type="dxa"/>
            <w:shd w:val="solid" w:color="FFFFFF" w:fill="auto"/>
          </w:tcPr>
          <w:p w14:paraId="1952C9B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810BA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4C374F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96B040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0068</w:t>
            </w:r>
          </w:p>
        </w:tc>
        <w:tc>
          <w:tcPr>
            <w:tcW w:w="425" w:type="dxa"/>
            <w:shd w:val="solid" w:color="FFFFFF" w:fill="auto"/>
          </w:tcPr>
          <w:p w14:paraId="4986EB71"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580338E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AAAA25" w14:textId="77777777" w:rsidR="00E92CBF" w:rsidRPr="00F11966" w:rsidRDefault="00E92CBF" w:rsidP="00AA7DB8">
            <w:pPr>
              <w:pStyle w:val="TAL"/>
              <w:rPr>
                <w:rFonts w:cs="Arial"/>
                <w:sz w:val="16"/>
                <w:szCs w:val="16"/>
              </w:rPr>
            </w:pPr>
            <w:r w:rsidRPr="00F11966">
              <w:rPr>
                <w:rFonts w:cs="Arial"/>
                <w:sz w:val="16"/>
                <w:szCs w:val="16"/>
                <w:lang w:eastAsia="en-GB"/>
              </w:rPr>
              <w:t>Addition of HTTP status code "412 Precondition Failed"</w:t>
            </w:r>
          </w:p>
        </w:tc>
        <w:tc>
          <w:tcPr>
            <w:tcW w:w="708" w:type="dxa"/>
            <w:shd w:val="solid" w:color="FFFFFF" w:fill="auto"/>
          </w:tcPr>
          <w:p w14:paraId="444E1812" w14:textId="77777777" w:rsidR="00E92CBF" w:rsidRPr="00F11966" w:rsidRDefault="00E92CBF" w:rsidP="00AA7DB8">
            <w:pPr>
              <w:pStyle w:val="TAC"/>
              <w:rPr>
                <w:sz w:val="16"/>
                <w:szCs w:val="16"/>
              </w:rPr>
            </w:pPr>
            <w:r w:rsidRPr="00F11966">
              <w:rPr>
                <w:sz w:val="16"/>
                <w:szCs w:val="16"/>
              </w:rPr>
              <w:t>15.2.0</w:t>
            </w:r>
          </w:p>
        </w:tc>
      </w:tr>
      <w:tr w:rsidR="00E92CBF" w:rsidRPr="00F11966" w14:paraId="5EE59A8A" w14:textId="77777777" w:rsidTr="009663F0">
        <w:tc>
          <w:tcPr>
            <w:tcW w:w="800" w:type="dxa"/>
            <w:shd w:val="solid" w:color="FFFFFF" w:fill="auto"/>
          </w:tcPr>
          <w:p w14:paraId="6F13949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D38A6D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65A79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3DA9CF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0051</w:t>
            </w:r>
          </w:p>
        </w:tc>
        <w:tc>
          <w:tcPr>
            <w:tcW w:w="425" w:type="dxa"/>
            <w:shd w:val="solid" w:color="FFFFFF" w:fill="auto"/>
          </w:tcPr>
          <w:p w14:paraId="44C3FB5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D8EAD2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5964607" w14:textId="77777777" w:rsidR="00E92CBF" w:rsidRPr="00F11966" w:rsidRDefault="00E92CBF" w:rsidP="00AA7DB8">
            <w:pPr>
              <w:pStyle w:val="TAL"/>
              <w:rPr>
                <w:rFonts w:cs="Arial"/>
                <w:sz w:val="16"/>
                <w:szCs w:val="16"/>
              </w:rPr>
            </w:pPr>
            <w:r w:rsidRPr="00F11966">
              <w:rPr>
                <w:rFonts w:cs="Arial"/>
                <w:sz w:val="16"/>
                <w:szCs w:val="16"/>
                <w:lang w:eastAsia="en-GB"/>
              </w:rPr>
              <w:t>Introduction of Barring of Roaming in 5GC</w:t>
            </w:r>
          </w:p>
        </w:tc>
        <w:tc>
          <w:tcPr>
            <w:tcW w:w="708" w:type="dxa"/>
            <w:shd w:val="solid" w:color="FFFFFF" w:fill="auto"/>
          </w:tcPr>
          <w:p w14:paraId="01095A9B" w14:textId="77777777" w:rsidR="00E92CBF" w:rsidRPr="00F11966" w:rsidRDefault="00E92CBF" w:rsidP="00AA7DB8">
            <w:pPr>
              <w:pStyle w:val="TAC"/>
              <w:rPr>
                <w:sz w:val="16"/>
                <w:szCs w:val="16"/>
              </w:rPr>
            </w:pPr>
            <w:r w:rsidRPr="00F11966">
              <w:rPr>
                <w:sz w:val="16"/>
                <w:szCs w:val="16"/>
              </w:rPr>
              <w:t>15.2.0</w:t>
            </w:r>
          </w:p>
        </w:tc>
      </w:tr>
      <w:tr w:rsidR="00E92CBF" w:rsidRPr="00F11966" w14:paraId="5EC701A5" w14:textId="77777777" w:rsidTr="009663F0">
        <w:tc>
          <w:tcPr>
            <w:tcW w:w="800" w:type="dxa"/>
            <w:shd w:val="solid" w:color="FFFFFF" w:fill="auto"/>
          </w:tcPr>
          <w:p w14:paraId="29667CB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BCC7DC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F03408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D0063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0066</w:t>
            </w:r>
          </w:p>
        </w:tc>
        <w:tc>
          <w:tcPr>
            <w:tcW w:w="425" w:type="dxa"/>
            <w:shd w:val="solid" w:color="FFFFFF" w:fill="auto"/>
          </w:tcPr>
          <w:p w14:paraId="298C21A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FF41F8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36A03F6" w14:textId="77777777" w:rsidR="00E92CBF" w:rsidRPr="00F11966" w:rsidRDefault="00E92CBF" w:rsidP="00AA7DB8">
            <w:pPr>
              <w:pStyle w:val="TAL"/>
              <w:rPr>
                <w:rFonts w:cs="Arial"/>
                <w:sz w:val="16"/>
                <w:szCs w:val="16"/>
              </w:rPr>
            </w:pPr>
            <w:r w:rsidRPr="00F11966">
              <w:rPr>
                <w:rFonts w:cs="Arial"/>
                <w:sz w:val="16"/>
                <w:szCs w:val="16"/>
                <w:lang w:eastAsia="en-GB"/>
              </w:rPr>
              <w:t>Service Area Restriction</w:t>
            </w:r>
          </w:p>
        </w:tc>
        <w:tc>
          <w:tcPr>
            <w:tcW w:w="708" w:type="dxa"/>
            <w:shd w:val="solid" w:color="FFFFFF" w:fill="auto"/>
          </w:tcPr>
          <w:p w14:paraId="2526DBB2" w14:textId="77777777" w:rsidR="00E92CBF" w:rsidRPr="00F11966" w:rsidRDefault="00E92CBF" w:rsidP="00AA7DB8">
            <w:pPr>
              <w:pStyle w:val="TAC"/>
              <w:rPr>
                <w:sz w:val="16"/>
                <w:szCs w:val="16"/>
              </w:rPr>
            </w:pPr>
            <w:r w:rsidRPr="00F11966">
              <w:rPr>
                <w:sz w:val="16"/>
                <w:szCs w:val="16"/>
              </w:rPr>
              <w:t>15.2.0</w:t>
            </w:r>
          </w:p>
        </w:tc>
      </w:tr>
      <w:tr w:rsidR="00E92CBF" w:rsidRPr="00F11966" w14:paraId="51DCC2AE" w14:textId="77777777" w:rsidTr="009663F0">
        <w:tc>
          <w:tcPr>
            <w:tcW w:w="800" w:type="dxa"/>
            <w:shd w:val="solid" w:color="FFFFFF" w:fill="auto"/>
          </w:tcPr>
          <w:p w14:paraId="139709CF"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24600F23"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31696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6A4D33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0067</w:t>
            </w:r>
          </w:p>
        </w:tc>
        <w:tc>
          <w:tcPr>
            <w:tcW w:w="425" w:type="dxa"/>
            <w:shd w:val="solid" w:color="FFFFFF" w:fill="auto"/>
          </w:tcPr>
          <w:p w14:paraId="3C48573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E4708E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2DBF5E" w14:textId="77777777" w:rsidR="00E92CBF" w:rsidRPr="00F11966" w:rsidRDefault="00E92CBF" w:rsidP="00AA7DB8">
            <w:pPr>
              <w:pStyle w:val="TAL"/>
              <w:rPr>
                <w:rFonts w:cs="Arial"/>
                <w:sz w:val="16"/>
                <w:szCs w:val="16"/>
              </w:rPr>
            </w:pPr>
            <w:r w:rsidRPr="00F11966">
              <w:rPr>
                <w:rFonts w:cs="Arial"/>
                <w:sz w:val="16"/>
                <w:szCs w:val="16"/>
                <w:lang w:eastAsia="en-GB"/>
              </w:rPr>
              <w:t>Charging related types</w:t>
            </w:r>
          </w:p>
        </w:tc>
        <w:tc>
          <w:tcPr>
            <w:tcW w:w="708" w:type="dxa"/>
            <w:shd w:val="solid" w:color="FFFFFF" w:fill="auto"/>
          </w:tcPr>
          <w:p w14:paraId="64134220" w14:textId="77777777" w:rsidR="00E92CBF" w:rsidRPr="00F11966" w:rsidRDefault="00E92CBF" w:rsidP="00AA7DB8">
            <w:pPr>
              <w:pStyle w:val="TAC"/>
              <w:rPr>
                <w:sz w:val="16"/>
                <w:szCs w:val="16"/>
              </w:rPr>
            </w:pPr>
            <w:r w:rsidRPr="00F11966">
              <w:rPr>
                <w:sz w:val="16"/>
                <w:szCs w:val="16"/>
              </w:rPr>
              <w:t>15.2.0</w:t>
            </w:r>
          </w:p>
        </w:tc>
      </w:tr>
      <w:tr w:rsidR="00E92CBF" w:rsidRPr="00F11966" w14:paraId="6D6D4139" w14:textId="77777777" w:rsidTr="009663F0">
        <w:tc>
          <w:tcPr>
            <w:tcW w:w="800" w:type="dxa"/>
            <w:shd w:val="solid" w:color="FFFFFF" w:fill="auto"/>
          </w:tcPr>
          <w:p w14:paraId="1D256D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D804E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D419039"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46C74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0070</w:t>
            </w:r>
          </w:p>
        </w:tc>
        <w:tc>
          <w:tcPr>
            <w:tcW w:w="425" w:type="dxa"/>
            <w:shd w:val="solid" w:color="FFFFFF" w:fill="auto"/>
          </w:tcPr>
          <w:p w14:paraId="3157D033"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10DB13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867507" w14:textId="77777777" w:rsidR="00E92CBF" w:rsidRPr="00F11966" w:rsidRDefault="00E92CBF" w:rsidP="00AA7DB8">
            <w:pPr>
              <w:pStyle w:val="TAL"/>
              <w:rPr>
                <w:rFonts w:cs="Arial"/>
                <w:sz w:val="16"/>
                <w:szCs w:val="16"/>
              </w:rPr>
            </w:pPr>
            <w:r w:rsidRPr="00F11966">
              <w:rPr>
                <w:rFonts w:cs="Arial"/>
                <w:sz w:val="16"/>
                <w:szCs w:val="16"/>
                <w:lang w:eastAsia="en-GB"/>
              </w:rPr>
              <w:t>Correction of the reference for the SupportedFeatures Data Type</w:t>
            </w:r>
          </w:p>
        </w:tc>
        <w:tc>
          <w:tcPr>
            <w:tcW w:w="708" w:type="dxa"/>
            <w:shd w:val="solid" w:color="FFFFFF" w:fill="auto"/>
          </w:tcPr>
          <w:p w14:paraId="24445B3F" w14:textId="77777777" w:rsidR="00E92CBF" w:rsidRPr="00F11966" w:rsidRDefault="00E92CBF" w:rsidP="00AA7DB8">
            <w:pPr>
              <w:pStyle w:val="TAC"/>
              <w:rPr>
                <w:sz w:val="16"/>
                <w:szCs w:val="16"/>
              </w:rPr>
            </w:pPr>
            <w:r w:rsidRPr="00F11966">
              <w:rPr>
                <w:sz w:val="16"/>
                <w:szCs w:val="16"/>
              </w:rPr>
              <w:t>15.2.0</w:t>
            </w:r>
          </w:p>
        </w:tc>
      </w:tr>
      <w:tr w:rsidR="00E92CBF" w:rsidRPr="00F11966" w14:paraId="179511F6" w14:textId="77777777" w:rsidTr="009663F0">
        <w:tc>
          <w:tcPr>
            <w:tcW w:w="800" w:type="dxa"/>
            <w:shd w:val="solid" w:color="FFFFFF" w:fill="auto"/>
          </w:tcPr>
          <w:p w14:paraId="136C108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C30F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D3FB9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0C7B5C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0072</w:t>
            </w:r>
          </w:p>
        </w:tc>
        <w:tc>
          <w:tcPr>
            <w:tcW w:w="425" w:type="dxa"/>
            <w:shd w:val="solid" w:color="FFFFFF" w:fill="auto"/>
          </w:tcPr>
          <w:p w14:paraId="389577F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92950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0F950B8" w14:textId="77777777" w:rsidR="00E92CBF" w:rsidRPr="00F11966" w:rsidRDefault="00E92CBF" w:rsidP="00AA7DB8">
            <w:pPr>
              <w:pStyle w:val="TAL"/>
              <w:rPr>
                <w:rFonts w:cs="Arial"/>
                <w:sz w:val="16"/>
                <w:szCs w:val="16"/>
              </w:rPr>
            </w:pPr>
            <w:r w:rsidRPr="00F11966">
              <w:rPr>
                <w:rFonts w:cs="Arial"/>
                <w:sz w:val="16"/>
                <w:szCs w:val="16"/>
                <w:lang w:eastAsia="en-GB"/>
              </w:rPr>
              <w:t>Update open API version</w:t>
            </w:r>
          </w:p>
        </w:tc>
        <w:tc>
          <w:tcPr>
            <w:tcW w:w="708" w:type="dxa"/>
            <w:shd w:val="solid" w:color="FFFFFF" w:fill="auto"/>
          </w:tcPr>
          <w:p w14:paraId="179A5AAB" w14:textId="77777777" w:rsidR="00E92CBF" w:rsidRPr="00F11966" w:rsidRDefault="00E92CBF" w:rsidP="00AA7DB8">
            <w:pPr>
              <w:pStyle w:val="TAC"/>
              <w:rPr>
                <w:sz w:val="16"/>
                <w:szCs w:val="16"/>
              </w:rPr>
            </w:pPr>
            <w:r w:rsidRPr="00F11966">
              <w:rPr>
                <w:sz w:val="16"/>
                <w:szCs w:val="16"/>
              </w:rPr>
              <w:t>15.2.0</w:t>
            </w:r>
          </w:p>
        </w:tc>
      </w:tr>
      <w:tr w:rsidR="00E92CBF" w:rsidRPr="00F11966" w14:paraId="3CC56D12" w14:textId="77777777" w:rsidTr="009663F0">
        <w:tc>
          <w:tcPr>
            <w:tcW w:w="800" w:type="dxa"/>
            <w:shd w:val="solid" w:color="FFFFFF" w:fill="auto"/>
          </w:tcPr>
          <w:p w14:paraId="4CDEDAE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C8126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1C0910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3893F7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0073</w:t>
            </w:r>
          </w:p>
        </w:tc>
        <w:tc>
          <w:tcPr>
            <w:tcW w:w="425" w:type="dxa"/>
            <w:shd w:val="solid" w:color="FFFFFF" w:fill="auto"/>
          </w:tcPr>
          <w:p w14:paraId="73559F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 </w:t>
            </w:r>
          </w:p>
        </w:tc>
        <w:tc>
          <w:tcPr>
            <w:tcW w:w="425" w:type="dxa"/>
            <w:shd w:val="solid" w:color="FFFFFF" w:fill="auto"/>
          </w:tcPr>
          <w:p w14:paraId="36C9BD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4812E36" w14:textId="77777777" w:rsidR="00E92CBF" w:rsidRPr="00F11966" w:rsidRDefault="00E92CBF" w:rsidP="00AA7DB8">
            <w:pPr>
              <w:pStyle w:val="TAL"/>
              <w:rPr>
                <w:rFonts w:cs="Arial"/>
                <w:sz w:val="16"/>
                <w:szCs w:val="16"/>
              </w:rPr>
            </w:pPr>
            <w:r w:rsidRPr="00F11966">
              <w:rPr>
                <w:rFonts w:cs="Arial"/>
                <w:sz w:val="16"/>
                <w:szCs w:val="16"/>
                <w:lang w:eastAsia="en-GB"/>
              </w:rPr>
              <w:t>ExternalDoc update</w:t>
            </w:r>
          </w:p>
        </w:tc>
        <w:tc>
          <w:tcPr>
            <w:tcW w:w="708" w:type="dxa"/>
            <w:shd w:val="solid" w:color="FFFFFF" w:fill="auto"/>
          </w:tcPr>
          <w:p w14:paraId="1AD6C80D" w14:textId="77777777" w:rsidR="00E92CBF" w:rsidRPr="00F11966" w:rsidRDefault="00E92CBF" w:rsidP="00AA7DB8">
            <w:pPr>
              <w:pStyle w:val="TAC"/>
              <w:rPr>
                <w:sz w:val="16"/>
                <w:szCs w:val="16"/>
              </w:rPr>
            </w:pPr>
            <w:r w:rsidRPr="00F11966">
              <w:rPr>
                <w:sz w:val="16"/>
                <w:szCs w:val="16"/>
              </w:rPr>
              <w:t>15.2.0</w:t>
            </w:r>
          </w:p>
        </w:tc>
      </w:tr>
      <w:tr w:rsidR="00E92CBF" w:rsidRPr="00F11966" w14:paraId="1272EFCF" w14:textId="77777777" w:rsidTr="009663F0">
        <w:tc>
          <w:tcPr>
            <w:tcW w:w="800" w:type="dxa"/>
            <w:shd w:val="solid" w:color="FFFFFF" w:fill="auto"/>
          </w:tcPr>
          <w:p w14:paraId="7CF616EA"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7DA04E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9AE3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29D273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0075</w:t>
            </w:r>
          </w:p>
        </w:tc>
        <w:tc>
          <w:tcPr>
            <w:tcW w:w="425" w:type="dxa"/>
            <w:shd w:val="solid" w:color="FFFFFF" w:fill="auto"/>
          </w:tcPr>
          <w:p w14:paraId="11F6E59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7D1A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9F5826" w14:textId="77777777" w:rsidR="00E92CBF" w:rsidRPr="00F11966" w:rsidRDefault="00E92CBF" w:rsidP="00AA7DB8">
            <w:pPr>
              <w:pStyle w:val="TAL"/>
              <w:rPr>
                <w:rFonts w:cs="Arial"/>
                <w:sz w:val="16"/>
                <w:szCs w:val="16"/>
                <w:lang w:eastAsia="en-GB"/>
              </w:rPr>
            </w:pPr>
            <w:r w:rsidRPr="00F11966">
              <w:t>Corrections on subscribed Priority</w:t>
            </w:r>
          </w:p>
        </w:tc>
        <w:tc>
          <w:tcPr>
            <w:tcW w:w="708" w:type="dxa"/>
            <w:shd w:val="solid" w:color="FFFFFF" w:fill="auto"/>
          </w:tcPr>
          <w:p w14:paraId="69057C00" w14:textId="77777777" w:rsidR="00E92CBF" w:rsidRPr="00F11966" w:rsidRDefault="00E92CBF" w:rsidP="00AA7DB8">
            <w:pPr>
              <w:pStyle w:val="TAC"/>
              <w:rPr>
                <w:sz w:val="16"/>
                <w:szCs w:val="16"/>
              </w:rPr>
            </w:pPr>
            <w:r w:rsidRPr="00F11966">
              <w:rPr>
                <w:sz w:val="16"/>
                <w:szCs w:val="16"/>
              </w:rPr>
              <w:t>15.3.0</w:t>
            </w:r>
          </w:p>
        </w:tc>
      </w:tr>
      <w:tr w:rsidR="00E92CBF" w:rsidRPr="00F11966" w14:paraId="2A5E88E4" w14:textId="77777777" w:rsidTr="009663F0">
        <w:tc>
          <w:tcPr>
            <w:tcW w:w="800" w:type="dxa"/>
            <w:shd w:val="solid" w:color="FFFFFF" w:fill="auto"/>
          </w:tcPr>
          <w:p w14:paraId="5E668993"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EB8C12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0D65BC5"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2A8B584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0076</w:t>
            </w:r>
          </w:p>
        </w:tc>
        <w:tc>
          <w:tcPr>
            <w:tcW w:w="425" w:type="dxa"/>
            <w:shd w:val="solid" w:color="FFFFFF" w:fill="auto"/>
          </w:tcPr>
          <w:p w14:paraId="3EC7639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244FEC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BEF37D1" w14:textId="77777777" w:rsidR="00E92CBF" w:rsidRPr="00F11966" w:rsidRDefault="00E92CBF" w:rsidP="00AA7DB8">
            <w:pPr>
              <w:pStyle w:val="TAL"/>
              <w:rPr>
                <w:rFonts w:cs="Arial"/>
                <w:sz w:val="16"/>
                <w:szCs w:val="16"/>
                <w:lang w:eastAsia="en-GB"/>
              </w:rPr>
            </w:pPr>
            <w:r w:rsidRPr="00F11966">
              <w:t>AmfRegionId and AmfSetId</w:t>
            </w:r>
          </w:p>
        </w:tc>
        <w:tc>
          <w:tcPr>
            <w:tcW w:w="708" w:type="dxa"/>
            <w:shd w:val="solid" w:color="FFFFFF" w:fill="auto"/>
          </w:tcPr>
          <w:p w14:paraId="133D1BC1" w14:textId="77777777" w:rsidR="00E92CBF" w:rsidRPr="00F11966" w:rsidRDefault="00E92CBF" w:rsidP="00AA7DB8">
            <w:pPr>
              <w:pStyle w:val="TAC"/>
              <w:rPr>
                <w:sz w:val="16"/>
                <w:szCs w:val="16"/>
              </w:rPr>
            </w:pPr>
            <w:r w:rsidRPr="00F11966">
              <w:rPr>
                <w:sz w:val="16"/>
                <w:szCs w:val="16"/>
              </w:rPr>
              <w:t>15.3.0</w:t>
            </w:r>
          </w:p>
        </w:tc>
      </w:tr>
      <w:tr w:rsidR="00E92CBF" w:rsidRPr="00F11966" w14:paraId="3364A5A6" w14:textId="77777777" w:rsidTr="009663F0">
        <w:tc>
          <w:tcPr>
            <w:tcW w:w="800" w:type="dxa"/>
            <w:shd w:val="solid" w:color="FFFFFF" w:fill="auto"/>
          </w:tcPr>
          <w:p w14:paraId="07B65B23"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9D30C0D"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08253B9"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2D2A39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35D9D6D4"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113651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01A4101" w14:textId="77777777" w:rsidR="00E92CBF" w:rsidRPr="00F11966" w:rsidRDefault="00E92CBF" w:rsidP="00AA7DB8">
            <w:pPr>
              <w:pStyle w:val="TAL"/>
              <w:rPr>
                <w:rFonts w:cs="Arial"/>
                <w:sz w:val="16"/>
                <w:szCs w:val="16"/>
                <w:lang w:eastAsia="en-GB"/>
              </w:rPr>
            </w:pPr>
            <w:r w:rsidRPr="00F11966">
              <w:t>Supported features</w:t>
            </w:r>
          </w:p>
        </w:tc>
        <w:tc>
          <w:tcPr>
            <w:tcW w:w="708" w:type="dxa"/>
            <w:shd w:val="solid" w:color="FFFFFF" w:fill="auto"/>
          </w:tcPr>
          <w:p w14:paraId="6A3CA3CB" w14:textId="77777777" w:rsidR="00E92CBF" w:rsidRPr="00F11966" w:rsidRDefault="00E92CBF" w:rsidP="00AA7DB8">
            <w:pPr>
              <w:pStyle w:val="TAC"/>
              <w:rPr>
                <w:sz w:val="16"/>
                <w:szCs w:val="16"/>
              </w:rPr>
            </w:pPr>
            <w:r w:rsidRPr="00F11966">
              <w:rPr>
                <w:sz w:val="16"/>
                <w:szCs w:val="16"/>
              </w:rPr>
              <w:t>15.3.0</w:t>
            </w:r>
          </w:p>
        </w:tc>
      </w:tr>
      <w:tr w:rsidR="00E92CBF" w:rsidRPr="00F11966" w14:paraId="51E25855" w14:textId="77777777" w:rsidTr="009663F0">
        <w:tc>
          <w:tcPr>
            <w:tcW w:w="800" w:type="dxa"/>
            <w:shd w:val="solid" w:color="FFFFFF" w:fill="auto"/>
          </w:tcPr>
          <w:p w14:paraId="3733914B"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059C8BB"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7689A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218B655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0078</w:t>
            </w:r>
          </w:p>
        </w:tc>
        <w:tc>
          <w:tcPr>
            <w:tcW w:w="425" w:type="dxa"/>
            <w:shd w:val="solid" w:color="FFFFFF" w:fill="auto"/>
          </w:tcPr>
          <w:p w14:paraId="7BBCAC99"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1036678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22ED9A6" w14:textId="77777777" w:rsidR="00E92CBF" w:rsidRPr="00F11966" w:rsidRDefault="00E92CBF" w:rsidP="00AA7DB8">
            <w:pPr>
              <w:pStyle w:val="TAL"/>
              <w:rPr>
                <w:rFonts w:cs="Arial"/>
                <w:sz w:val="16"/>
                <w:szCs w:val="16"/>
                <w:lang w:eastAsia="en-GB"/>
              </w:rPr>
            </w:pPr>
            <w:r w:rsidRPr="00F11966">
              <w:t>Corrections on n3iwf Id</w:t>
            </w:r>
          </w:p>
        </w:tc>
        <w:tc>
          <w:tcPr>
            <w:tcW w:w="708" w:type="dxa"/>
            <w:shd w:val="solid" w:color="FFFFFF" w:fill="auto"/>
          </w:tcPr>
          <w:p w14:paraId="2A6077D8" w14:textId="77777777" w:rsidR="00E92CBF" w:rsidRPr="00F11966" w:rsidRDefault="00E92CBF" w:rsidP="00AA7DB8">
            <w:pPr>
              <w:pStyle w:val="TAC"/>
              <w:rPr>
                <w:sz w:val="16"/>
                <w:szCs w:val="16"/>
              </w:rPr>
            </w:pPr>
            <w:r w:rsidRPr="00F11966">
              <w:rPr>
                <w:sz w:val="16"/>
                <w:szCs w:val="16"/>
              </w:rPr>
              <w:t>15.3.0</w:t>
            </w:r>
          </w:p>
        </w:tc>
      </w:tr>
      <w:tr w:rsidR="00E92CBF" w:rsidRPr="00F11966" w14:paraId="32CC9F21" w14:textId="77777777" w:rsidTr="009663F0">
        <w:tc>
          <w:tcPr>
            <w:tcW w:w="800" w:type="dxa"/>
            <w:shd w:val="solid" w:color="FFFFFF" w:fill="auto"/>
          </w:tcPr>
          <w:p w14:paraId="73639DE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FAE804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47B6B3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DCD3E3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0079</w:t>
            </w:r>
          </w:p>
        </w:tc>
        <w:tc>
          <w:tcPr>
            <w:tcW w:w="425" w:type="dxa"/>
            <w:shd w:val="solid" w:color="FFFFFF" w:fill="auto"/>
          </w:tcPr>
          <w:p w14:paraId="05D90CB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2C9938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A2EAEF0" w14:textId="77777777" w:rsidR="00E92CBF" w:rsidRPr="00F11966" w:rsidRDefault="00E92CBF" w:rsidP="00AA7DB8">
            <w:pPr>
              <w:pStyle w:val="TAL"/>
              <w:rPr>
                <w:rFonts w:cs="Arial"/>
                <w:sz w:val="16"/>
                <w:szCs w:val="16"/>
                <w:lang w:eastAsia="en-GB"/>
              </w:rPr>
            </w:pPr>
            <w:r w:rsidRPr="00F11966">
              <w:t>Corrections on the encoding of bit string</w:t>
            </w:r>
          </w:p>
        </w:tc>
        <w:tc>
          <w:tcPr>
            <w:tcW w:w="708" w:type="dxa"/>
            <w:shd w:val="solid" w:color="FFFFFF" w:fill="auto"/>
          </w:tcPr>
          <w:p w14:paraId="2BFA0CDF" w14:textId="77777777" w:rsidR="00E92CBF" w:rsidRPr="00F11966" w:rsidRDefault="00E92CBF" w:rsidP="00AA7DB8">
            <w:pPr>
              <w:pStyle w:val="TAC"/>
              <w:rPr>
                <w:sz w:val="16"/>
                <w:szCs w:val="16"/>
              </w:rPr>
            </w:pPr>
            <w:r w:rsidRPr="00F11966">
              <w:rPr>
                <w:sz w:val="16"/>
                <w:szCs w:val="16"/>
              </w:rPr>
              <w:t>15.3.0</w:t>
            </w:r>
          </w:p>
        </w:tc>
      </w:tr>
      <w:tr w:rsidR="00E92CBF" w:rsidRPr="00F11966" w14:paraId="4FD2707F" w14:textId="77777777" w:rsidTr="009663F0">
        <w:tc>
          <w:tcPr>
            <w:tcW w:w="800" w:type="dxa"/>
            <w:shd w:val="solid" w:color="FFFFFF" w:fill="auto"/>
          </w:tcPr>
          <w:p w14:paraId="6F017FD7"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792468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1A97B5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DEDBCE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0081</w:t>
            </w:r>
          </w:p>
        </w:tc>
        <w:tc>
          <w:tcPr>
            <w:tcW w:w="425" w:type="dxa"/>
            <w:shd w:val="solid" w:color="FFFFFF" w:fill="auto"/>
          </w:tcPr>
          <w:p w14:paraId="3475C7C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57D3A6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5CACB" w14:textId="77777777" w:rsidR="00E92CBF" w:rsidRPr="00F11966" w:rsidRDefault="00E92CBF" w:rsidP="00AA7DB8">
            <w:pPr>
              <w:pStyle w:val="TAL"/>
              <w:rPr>
                <w:rFonts w:cs="Arial"/>
                <w:sz w:val="16"/>
                <w:szCs w:val="16"/>
                <w:lang w:eastAsia="en-GB"/>
              </w:rPr>
            </w:pPr>
            <w:r w:rsidRPr="00F11966">
              <w:t>Corrections on Type RouteToLocation</w:t>
            </w:r>
          </w:p>
        </w:tc>
        <w:tc>
          <w:tcPr>
            <w:tcW w:w="708" w:type="dxa"/>
            <w:shd w:val="solid" w:color="FFFFFF" w:fill="auto"/>
          </w:tcPr>
          <w:p w14:paraId="3AB1BDFD" w14:textId="77777777" w:rsidR="00E92CBF" w:rsidRPr="00F11966" w:rsidRDefault="00E92CBF" w:rsidP="00AA7DB8">
            <w:pPr>
              <w:pStyle w:val="TAC"/>
              <w:rPr>
                <w:sz w:val="16"/>
                <w:szCs w:val="16"/>
              </w:rPr>
            </w:pPr>
            <w:r w:rsidRPr="00F11966">
              <w:rPr>
                <w:sz w:val="16"/>
                <w:szCs w:val="16"/>
              </w:rPr>
              <w:t>15.3.0</w:t>
            </w:r>
          </w:p>
        </w:tc>
      </w:tr>
      <w:tr w:rsidR="00E92CBF" w:rsidRPr="00F11966" w14:paraId="15A31DF1" w14:textId="77777777" w:rsidTr="009663F0">
        <w:tc>
          <w:tcPr>
            <w:tcW w:w="800" w:type="dxa"/>
            <w:shd w:val="solid" w:color="FFFFFF" w:fill="auto"/>
          </w:tcPr>
          <w:p w14:paraId="57328C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9565E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67057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84A67E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0082</w:t>
            </w:r>
          </w:p>
        </w:tc>
        <w:tc>
          <w:tcPr>
            <w:tcW w:w="425" w:type="dxa"/>
            <w:shd w:val="solid" w:color="FFFFFF" w:fill="auto"/>
          </w:tcPr>
          <w:p w14:paraId="1980B41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892E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D21F50" w14:textId="77777777" w:rsidR="00E92CBF" w:rsidRPr="00F11966" w:rsidRDefault="00E92CBF" w:rsidP="00AA7DB8">
            <w:pPr>
              <w:pStyle w:val="TAL"/>
              <w:rPr>
                <w:rFonts w:cs="Arial"/>
                <w:sz w:val="16"/>
                <w:szCs w:val="16"/>
                <w:lang w:eastAsia="en-GB"/>
              </w:rPr>
            </w:pPr>
            <w:r w:rsidRPr="00F11966">
              <w:t>ODB correction</w:t>
            </w:r>
          </w:p>
        </w:tc>
        <w:tc>
          <w:tcPr>
            <w:tcW w:w="708" w:type="dxa"/>
            <w:shd w:val="solid" w:color="FFFFFF" w:fill="auto"/>
          </w:tcPr>
          <w:p w14:paraId="7E080B36" w14:textId="77777777" w:rsidR="00E92CBF" w:rsidRPr="00F11966" w:rsidRDefault="00E92CBF" w:rsidP="00AA7DB8">
            <w:pPr>
              <w:pStyle w:val="TAC"/>
              <w:rPr>
                <w:sz w:val="16"/>
                <w:szCs w:val="16"/>
              </w:rPr>
            </w:pPr>
            <w:r w:rsidRPr="00F11966">
              <w:rPr>
                <w:sz w:val="16"/>
                <w:szCs w:val="16"/>
              </w:rPr>
              <w:t>15.3.0</w:t>
            </w:r>
          </w:p>
        </w:tc>
      </w:tr>
      <w:tr w:rsidR="00E92CBF" w:rsidRPr="00F11966" w14:paraId="6E1DD5F9" w14:textId="77777777" w:rsidTr="009663F0">
        <w:tc>
          <w:tcPr>
            <w:tcW w:w="800" w:type="dxa"/>
            <w:shd w:val="solid" w:color="FFFFFF" w:fill="auto"/>
          </w:tcPr>
          <w:p w14:paraId="2DC05BD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78F8D1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2554B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830FA9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0083</w:t>
            </w:r>
          </w:p>
        </w:tc>
        <w:tc>
          <w:tcPr>
            <w:tcW w:w="425" w:type="dxa"/>
            <w:shd w:val="solid" w:color="FFFFFF" w:fill="auto"/>
          </w:tcPr>
          <w:p w14:paraId="6A0AD044" w14:textId="77777777" w:rsidR="00E92CBF" w:rsidRPr="00F11966" w:rsidRDefault="00E92CBF" w:rsidP="00AA7DB8">
            <w:pPr>
              <w:pStyle w:val="TAR"/>
              <w:rPr>
                <w:rFonts w:cs="Arial"/>
                <w:sz w:val="16"/>
                <w:szCs w:val="16"/>
                <w:lang w:eastAsia="en-GB"/>
              </w:rPr>
            </w:pPr>
          </w:p>
        </w:tc>
        <w:tc>
          <w:tcPr>
            <w:tcW w:w="425" w:type="dxa"/>
            <w:shd w:val="solid" w:color="FFFFFF" w:fill="auto"/>
          </w:tcPr>
          <w:p w14:paraId="3BE4B7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5686A3" w14:textId="77777777" w:rsidR="00E92CBF" w:rsidRPr="00F11966" w:rsidRDefault="00E92CBF" w:rsidP="00AA7DB8">
            <w:pPr>
              <w:pStyle w:val="TAL"/>
              <w:rPr>
                <w:rFonts w:cs="Arial"/>
                <w:sz w:val="16"/>
                <w:szCs w:val="16"/>
                <w:lang w:eastAsia="en-GB"/>
              </w:rPr>
            </w:pPr>
            <w:r w:rsidRPr="00F11966">
              <w:t>3GPP TS 29.571 API version update</w:t>
            </w:r>
          </w:p>
        </w:tc>
        <w:tc>
          <w:tcPr>
            <w:tcW w:w="708" w:type="dxa"/>
            <w:shd w:val="solid" w:color="FFFFFF" w:fill="auto"/>
          </w:tcPr>
          <w:p w14:paraId="2277EF23" w14:textId="77777777" w:rsidR="00E92CBF" w:rsidRPr="00F11966" w:rsidRDefault="00E92CBF" w:rsidP="00AA7DB8">
            <w:pPr>
              <w:pStyle w:val="TAC"/>
              <w:rPr>
                <w:sz w:val="16"/>
                <w:szCs w:val="16"/>
              </w:rPr>
            </w:pPr>
            <w:r w:rsidRPr="00F11966">
              <w:rPr>
                <w:sz w:val="16"/>
                <w:szCs w:val="16"/>
              </w:rPr>
              <w:t>15.3.0</w:t>
            </w:r>
          </w:p>
        </w:tc>
      </w:tr>
      <w:tr w:rsidR="00E92CBF" w:rsidRPr="00F11966" w14:paraId="7BFFCEDD" w14:textId="77777777" w:rsidTr="009663F0">
        <w:tc>
          <w:tcPr>
            <w:tcW w:w="800" w:type="dxa"/>
            <w:shd w:val="solid" w:color="FFFFFF" w:fill="auto"/>
          </w:tcPr>
          <w:p w14:paraId="09A69D8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F5350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4FF4AB7"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E2492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0077</w:t>
            </w:r>
          </w:p>
        </w:tc>
        <w:tc>
          <w:tcPr>
            <w:tcW w:w="425" w:type="dxa"/>
            <w:shd w:val="solid" w:color="FFFFFF" w:fill="auto"/>
          </w:tcPr>
          <w:p w14:paraId="041CAA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AD4CB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085C367" w14:textId="77777777" w:rsidR="00E92CBF" w:rsidRPr="00F11966" w:rsidRDefault="00E92CBF" w:rsidP="00AA7DB8">
            <w:pPr>
              <w:pStyle w:val="TAL"/>
            </w:pPr>
            <w:r w:rsidRPr="00F11966">
              <w:t>CR not implemented – Supported Features</w:t>
            </w:r>
          </w:p>
        </w:tc>
        <w:tc>
          <w:tcPr>
            <w:tcW w:w="708" w:type="dxa"/>
            <w:shd w:val="solid" w:color="FFFFFF" w:fill="auto"/>
          </w:tcPr>
          <w:p w14:paraId="16A611A6" w14:textId="77777777" w:rsidR="00E92CBF" w:rsidRPr="00F11966" w:rsidRDefault="00E92CBF" w:rsidP="00AA7DB8">
            <w:pPr>
              <w:pStyle w:val="TAC"/>
              <w:rPr>
                <w:sz w:val="16"/>
                <w:szCs w:val="16"/>
              </w:rPr>
            </w:pPr>
            <w:r w:rsidRPr="00F11966">
              <w:rPr>
                <w:sz w:val="16"/>
                <w:szCs w:val="16"/>
              </w:rPr>
              <w:t>15.4.0</w:t>
            </w:r>
          </w:p>
        </w:tc>
      </w:tr>
      <w:tr w:rsidR="00E92CBF" w:rsidRPr="00F11966" w14:paraId="54DE2372" w14:textId="77777777" w:rsidTr="009663F0">
        <w:tc>
          <w:tcPr>
            <w:tcW w:w="800" w:type="dxa"/>
            <w:shd w:val="solid" w:color="FFFFFF" w:fill="auto"/>
          </w:tcPr>
          <w:p w14:paraId="1FAFF20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BE4558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1B0E55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A5C272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0084</w:t>
            </w:r>
          </w:p>
        </w:tc>
        <w:tc>
          <w:tcPr>
            <w:tcW w:w="425" w:type="dxa"/>
            <w:shd w:val="solid" w:color="FFFFFF" w:fill="auto"/>
          </w:tcPr>
          <w:p w14:paraId="7C5610F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CD6278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B8393F" w14:textId="77777777" w:rsidR="00E92CBF" w:rsidRPr="00F11966" w:rsidRDefault="00E92CBF" w:rsidP="00AA7DB8">
            <w:pPr>
              <w:pStyle w:val="TAL"/>
            </w:pPr>
            <w:r w:rsidRPr="00F11966">
              <w:rPr>
                <w:noProof/>
              </w:rPr>
              <w:t>Service Area Restriction</w:t>
            </w:r>
          </w:p>
        </w:tc>
        <w:tc>
          <w:tcPr>
            <w:tcW w:w="708" w:type="dxa"/>
            <w:shd w:val="solid" w:color="FFFFFF" w:fill="auto"/>
          </w:tcPr>
          <w:p w14:paraId="4C78E460" w14:textId="77777777" w:rsidR="00E92CBF" w:rsidRPr="00F11966" w:rsidRDefault="00E92CBF" w:rsidP="00AA7DB8">
            <w:pPr>
              <w:pStyle w:val="TAC"/>
              <w:rPr>
                <w:sz w:val="16"/>
                <w:szCs w:val="16"/>
              </w:rPr>
            </w:pPr>
            <w:r w:rsidRPr="00F11966">
              <w:rPr>
                <w:sz w:val="16"/>
                <w:szCs w:val="16"/>
              </w:rPr>
              <w:t>15.4.0</w:t>
            </w:r>
          </w:p>
        </w:tc>
      </w:tr>
      <w:tr w:rsidR="00E92CBF" w:rsidRPr="00F11966" w14:paraId="7D3BD4E1" w14:textId="77777777" w:rsidTr="009663F0">
        <w:tc>
          <w:tcPr>
            <w:tcW w:w="800" w:type="dxa"/>
            <w:shd w:val="solid" w:color="FFFFFF" w:fill="auto"/>
          </w:tcPr>
          <w:p w14:paraId="6902ADD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6D3303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EEDD9D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CBE75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0087</w:t>
            </w:r>
          </w:p>
        </w:tc>
        <w:tc>
          <w:tcPr>
            <w:tcW w:w="425" w:type="dxa"/>
            <w:shd w:val="solid" w:color="FFFFFF" w:fill="auto"/>
          </w:tcPr>
          <w:p w14:paraId="0A77290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86E00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1EE431"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6F2518F8" w14:textId="77777777" w:rsidR="00E92CBF" w:rsidRPr="00F11966" w:rsidRDefault="00E92CBF" w:rsidP="00AA7DB8">
            <w:pPr>
              <w:pStyle w:val="TAC"/>
              <w:rPr>
                <w:sz w:val="16"/>
                <w:szCs w:val="16"/>
              </w:rPr>
            </w:pPr>
            <w:r w:rsidRPr="00F11966">
              <w:rPr>
                <w:sz w:val="16"/>
                <w:szCs w:val="16"/>
              </w:rPr>
              <w:t>15.4.0</w:t>
            </w:r>
          </w:p>
        </w:tc>
      </w:tr>
      <w:tr w:rsidR="00E92CBF" w:rsidRPr="00F11966" w14:paraId="747167C3" w14:textId="77777777" w:rsidTr="009663F0">
        <w:tc>
          <w:tcPr>
            <w:tcW w:w="800" w:type="dxa"/>
            <w:shd w:val="solid" w:color="FFFFFF" w:fill="auto"/>
          </w:tcPr>
          <w:p w14:paraId="7B62C66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7634C3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76ED2B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197557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0089</w:t>
            </w:r>
          </w:p>
        </w:tc>
        <w:tc>
          <w:tcPr>
            <w:tcW w:w="425" w:type="dxa"/>
            <w:shd w:val="solid" w:color="FFFFFF" w:fill="auto"/>
          </w:tcPr>
          <w:p w14:paraId="35B63735"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A70AD9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C062AE" w14:textId="77777777" w:rsidR="00E92CBF" w:rsidRPr="00F11966" w:rsidRDefault="005232DF" w:rsidP="00AA7DB8">
            <w:pPr>
              <w:pStyle w:val="TAL"/>
            </w:pPr>
            <w:fldSimple w:instr=" DOCPROPERTY  CrTitle  \* MERGEFORMAT ">
              <w:r w:rsidR="00E92CBF" w:rsidRPr="00F11966">
                <w:t>Storage of OpenAPI specification files</w:t>
              </w:r>
            </w:fldSimple>
          </w:p>
        </w:tc>
        <w:tc>
          <w:tcPr>
            <w:tcW w:w="708" w:type="dxa"/>
            <w:shd w:val="solid" w:color="FFFFFF" w:fill="auto"/>
          </w:tcPr>
          <w:p w14:paraId="52968B78" w14:textId="77777777" w:rsidR="00E92CBF" w:rsidRPr="00F11966" w:rsidRDefault="00E92CBF" w:rsidP="00AA7DB8">
            <w:pPr>
              <w:pStyle w:val="TAC"/>
              <w:rPr>
                <w:sz w:val="16"/>
                <w:szCs w:val="16"/>
              </w:rPr>
            </w:pPr>
            <w:r w:rsidRPr="00F11966">
              <w:rPr>
                <w:sz w:val="16"/>
                <w:szCs w:val="16"/>
              </w:rPr>
              <w:t>15.4.0</w:t>
            </w:r>
          </w:p>
        </w:tc>
      </w:tr>
      <w:tr w:rsidR="00E92CBF" w:rsidRPr="00F11966" w14:paraId="1068D34C" w14:textId="77777777" w:rsidTr="009663F0">
        <w:tc>
          <w:tcPr>
            <w:tcW w:w="800" w:type="dxa"/>
            <w:shd w:val="solid" w:color="FFFFFF" w:fill="auto"/>
          </w:tcPr>
          <w:p w14:paraId="3DA696A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AED82D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4C06E1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54BF38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0090</w:t>
            </w:r>
          </w:p>
        </w:tc>
        <w:tc>
          <w:tcPr>
            <w:tcW w:w="425" w:type="dxa"/>
            <w:shd w:val="solid" w:color="FFFFFF" w:fill="auto"/>
          </w:tcPr>
          <w:p w14:paraId="6DCA11A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C131EE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96A1C0"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21C7FE05" w14:textId="77777777" w:rsidR="00E92CBF" w:rsidRPr="00F11966" w:rsidRDefault="00E92CBF" w:rsidP="00AA7DB8">
            <w:pPr>
              <w:pStyle w:val="TAC"/>
              <w:rPr>
                <w:sz w:val="16"/>
                <w:szCs w:val="16"/>
              </w:rPr>
            </w:pPr>
            <w:r w:rsidRPr="00F11966">
              <w:rPr>
                <w:sz w:val="16"/>
                <w:szCs w:val="16"/>
              </w:rPr>
              <w:t>15.4.0</w:t>
            </w:r>
          </w:p>
        </w:tc>
      </w:tr>
      <w:tr w:rsidR="00E92CBF" w:rsidRPr="00F11966" w14:paraId="1EF8CF78" w14:textId="77777777" w:rsidTr="009663F0">
        <w:tc>
          <w:tcPr>
            <w:tcW w:w="800" w:type="dxa"/>
            <w:shd w:val="solid" w:color="FFFFFF" w:fill="auto"/>
          </w:tcPr>
          <w:p w14:paraId="207EB70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40EFD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E3D286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B44AEF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0086</w:t>
            </w:r>
          </w:p>
        </w:tc>
        <w:tc>
          <w:tcPr>
            <w:tcW w:w="425" w:type="dxa"/>
            <w:shd w:val="solid" w:color="FFFFFF" w:fill="auto"/>
          </w:tcPr>
          <w:p w14:paraId="14F943FA"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9B186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77C9B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10837A55" w14:textId="77777777" w:rsidR="00E92CBF" w:rsidRPr="00F11966" w:rsidRDefault="00E92CBF" w:rsidP="00AA7DB8">
            <w:pPr>
              <w:pStyle w:val="TAC"/>
              <w:rPr>
                <w:sz w:val="16"/>
                <w:szCs w:val="16"/>
              </w:rPr>
            </w:pPr>
            <w:r w:rsidRPr="00F11966">
              <w:rPr>
                <w:sz w:val="16"/>
                <w:szCs w:val="16"/>
              </w:rPr>
              <w:t>15.4.0</w:t>
            </w:r>
          </w:p>
        </w:tc>
      </w:tr>
      <w:tr w:rsidR="00E92CBF" w:rsidRPr="00F11966" w14:paraId="10F8F85E" w14:textId="77777777" w:rsidTr="009663F0">
        <w:tc>
          <w:tcPr>
            <w:tcW w:w="800" w:type="dxa"/>
            <w:shd w:val="solid" w:color="FFFFFF" w:fill="auto"/>
          </w:tcPr>
          <w:p w14:paraId="4A3BF819"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9A9B83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F0BF2D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870D1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0097</w:t>
            </w:r>
          </w:p>
        </w:tc>
        <w:tc>
          <w:tcPr>
            <w:tcW w:w="425" w:type="dxa"/>
            <w:shd w:val="solid" w:color="FFFFFF" w:fill="auto"/>
          </w:tcPr>
          <w:p w14:paraId="6B2753D2" w14:textId="77777777" w:rsidR="00E92CBF" w:rsidRPr="00F11966" w:rsidRDefault="00E92CBF" w:rsidP="00AA7DB8">
            <w:pPr>
              <w:pStyle w:val="TAR"/>
              <w:rPr>
                <w:rFonts w:cs="Arial"/>
                <w:sz w:val="16"/>
                <w:szCs w:val="16"/>
                <w:lang w:eastAsia="en-GB"/>
              </w:rPr>
            </w:pPr>
          </w:p>
        </w:tc>
        <w:tc>
          <w:tcPr>
            <w:tcW w:w="425" w:type="dxa"/>
            <w:shd w:val="solid" w:color="FFFFFF" w:fill="auto"/>
          </w:tcPr>
          <w:p w14:paraId="5EC797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1C23A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1490C597" w14:textId="77777777" w:rsidR="00E92CBF" w:rsidRPr="00F11966" w:rsidRDefault="00E92CBF" w:rsidP="00AA7DB8">
            <w:pPr>
              <w:pStyle w:val="TAC"/>
              <w:rPr>
                <w:sz w:val="16"/>
                <w:szCs w:val="16"/>
              </w:rPr>
            </w:pPr>
            <w:r w:rsidRPr="00F11966">
              <w:rPr>
                <w:sz w:val="16"/>
                <w:szCs w:val="16"/>
              </w:rPr>
              <w:t>15.4.0</w:t>
            </w:r>
          </w:p>
        </w:tc>
      </w:tr>
      <w:tr w:rsidR="00E92CBF" w:rsidRPr="00F11966" w14:paraId="3A852630" w14:textId="77777777" w:rsidTr="009663F0">
        <w:tc>
          <w:tcPr>
            <w:tcW w:w="800" w:type="dxa"/>
            <w:shd w:val="solid" w:color="FFFFFF" w:fill="auto"/>
          </w:tcPr>
          <w:p w14:paraId="3A5CDE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7D86DD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4FAB1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826BD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0094</w:t>
            </w:r>
          </w:p>
        </w:tc>
        <w:tc>
          <w:tcPr>
            <w:tcW w:w="425" w:type="dxa"/>
            <w:shd w:val="solid" w:color="FFFFFF" w:fill="auto"/>
          </w:tcPr>
          <w:p w14:paraId="266F12EF"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3624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E2DD659"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4F84F3AD" w14:textId="77777777" w:rsidR="00E92CBF" w:rsidRPr="00F11966" w:rsidRDefault="00E92CBF" w:rsidP="00AA7DB8">
            <w:pPr>
              <w:pStyle w:val="TAC"/>
              <w:rPr>
                <w:sz w:val="16"/>
                <w:szCs w:val="16"/>
              </w:rPr>
            </w:pPr>
            <w:r w:rsidRPr="00F11966">
              <w:rPr>
                <w:sz w:val="16"/>
                <w:szCs w:val="16"/>
              </w:rPr>
              <w:t>15.4.0</w:t>
            </w:r>
          </w:p>
        </w:tc>
      </w:tr>
      <w:tr w:rsidR="00E92CBF" w:rsidRPr="00F11966" w14:paraId="1CD50347" w14:textId="77777777" w:rsidTr="009663F0">
        <w:tc>
          <w:tcPr>
            <w:tcW w:w="800" w:type="dxa"/>
            <w:shd w:val="solid" w:color="FFFFFF" w:fill="auto"/>
          </w:tcPr>
          <w:p w14:paraId="2116E05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5A87E5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C0272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4E965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0095</w:t>
            </w:r>
          </w:p>
        </w:tc>
        <w:tc>
          <w:tcPr>
            <w:tcW w:w="425" w:type="dxa"/>
            <w:shd w:val="solid" w:color="FFFFFF" w:fill="auto"/>
          </w:tcPr>
          <w:p w14:paraId="38D6575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1E1D10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1C5E92"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1E64D1E5" w14:textId="77777777" w:rsidR="00E92CBF" w:rsidRPr="00F11966" w:rsidRDefault="00E92CBF" w:rsidP="00AA7DB8">
            <w:pPr>
              <w:pStyle w:val="TAC"/>
              <w:rPr>
                <w:sz w:val="16"/>
                <w:szCs w:val="16"/>
              </w:rPr>
            </w:pPr>
            <w:r w:rsidRPr="00F11966">
              <w:rPr>
                <w:sz w:val="16"/>
                <w:szCs w:val="16"/>
              </w:rPr>
              <w:t>15.4.0</w:t>
            </w:r>
          </w:p>
        </w:tc>
      </w:tr>
      <w:tr w:rsidR="00E92CBF" w:rsidRPr="00F11966" w14:paraId="62818FD5" w14:textId="77777777" w:rsidTr="009663F0">
        <w:tc>
          <w:tcPr>
            <w:tcW w:w="800" w:type="dxa"/>
            <w:shd w:val="solid" w:color="FFFFFF" w:fill="auto"/>
          </w:tcPr>
          <w:p w14:paraId="32EB806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FA9BF7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E222B9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FEF1C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0096</w:t>
            </w:r>
          </w:p>
        </w:tc>
        <w:tc>
          <w:tcPr>
            <w:tcW w:w="425" w:type="dxa"/>
            <w:shd w:val="solid" w:color="FFFFFF" w:fill="auto"/>
          </w:tcPr>
          <w:p w14:paraId="1312AF7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E2B6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6F3603"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477805C1" w14:textId="77777777" w:rsidR="00E92CBF" w:rsidRPr="00F11966" w:rsidRDefault="00E92CBF" w:rsidP="00AA7DB8">
            <w:pPr>
              <w:pStyle w:val="TAC"/>
              <w:rPr>
                <w:sz w:val="16"/>
                <w:szCs w:val="16"/>
              </w:rPr>
            </w:pPr>
            <w:r w:rsidRPr="00F11966">
              <w:rPr>
                <w:sz w:val="16"/>
                <w:szCs w:val="16"/>
              </w:rPr>
              <w:t>15.4.0</w:t>
            </w:r>
          </w:p>
        </w:tc>
      </w:tr>
      <w:tr w:rsidR="00E92CBF" w:rsidRPr="00F11966" w14:paraId="753D58DA" w14:textId="77777777" w:rsidTr="009663F0">
        <w:tc>
          <w:tcPr>
            <w:tcW w:w="800" w:type="dxa"/>
            <w:shd w:val="solid" w:color="FFFFFF" w:fill="auto"/>
          </w:tcPr>
          <w:p w14:paraId="1F77CC9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1F0EA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26E0B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ACCBD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0099</w:t>
            </w:r>
          </w:p>
        </w:tc>
        <w:tc>
          <w:tcPr>
            <w:tcW w:w="425" w:type="dxa"/>
            <w:shd w:val="solid" w:color="FFFFFF" w:fill="auto"/>
          </w:tcPr>
          <w:p w14:paraId="6A1510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531B7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88F9A"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2389B6FA" w14:textId="77777777" w:rsidR="00E92CBF" w:rsidRPr="00F11966" w:rsidRDefault="00E92CBF" w:rsidP="00AA7DB8">
            <w:pPr>
              <w:pStyle w:val="TAC"/>
              <w:rPr>
                <w:sz w:val="16"/>
                <w:szCs w:val="16"/>
              </w:rPr>
            </w:pPr>
            <w:r w:rsidRPr="00F11966">
              <w:rPr>
                <w:sz w:val="16"/>
                <w:szCs w:val="16"/>
              </w:rPr>
              <w:t>15.4.0</w:t>
            </w:r>
          </w:p>
        </w:tc>
      </w:tr>
      <w:tr w:rsidR="00E92CBF" w:rsidRPr="00F11966" w14:paraId="49471AB4" w14:textId="77777777" w:rsidTr="009663F0">
        <w:tc>
          <w:tcPr>
            <w:tcW w:w="800" w:type="dxa"/>
            <w:shd w:val="solid" w:color="FFFFFF" w:fill="auto"/>
          </w:tcPr>
          <w:p w14:paraId="4D86A0B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CFD67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06321C5"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76133F2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0100</w:t>
            </w:r>
          </w:p>
        </w:tc>
        <w:tc>
          <w:tcPr>
            <w:tcW w:w="425" w:type="dxa"/>
            <w:shd w:val="solid" w:color="FFFFFF" w:fill="auto"/>
          </w:tcPr>
          <w:p w14:paraId="5B6BC5E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0939F8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5D01B9" w14:textId="77777777" w:rsidR="00E92CBF" w:rsidRPr="00F11966" w:rsidRDefault="00E92CBF" w:rsidP="00AA7DB8">
            <w:pPr>
              <w:pStyle w:val="TAL"/>
            </w:pPr>
            <w:r w:rsidRPr="00F11966">
              <w:t>3GPP TS 29.571 API version update</w:t>
            </w:r>
          </w:p>
        </w:tc>
        <w:tc>
          <w:tcPr>
            <w:tcW w:w="708" w:type="dxa"/>
            <w:shd w:val="solid" w:color="FFFFFF" w:fill="auto"/>
          </w:tcPr>
          <w:p w14:paraId="6D17E8B3" w14:textId="77777777" w:rsidR="00E92CBF" w:rsidRPr="00F11966" w:rsidRDefault="00E92CBF" w:rsidP="00AA7DB8">
            <w:pPr>
              <w:pStyle w:val="TAC"/>
              <w:rPr>
                <w:sz w:val="16"/>
                <w:szCs w:val="16"/>
              </w:rPr>
            </w:pPr>
            <w:r w:rsidRPr="00F11966">
              <w:rPr>
                <w:sz w:val="16"/>
                <w:szCs w:val="16"/>
              </w:rPr>
              <w:t>16.0.0</w:t>
            </w:r>
          </w:p>
        </w:tc>
      </w:tr>
      <w:tr w:rsidR="00E92CBF" w:rsidRPr="00F11966" w14:paraId="5F5ACB40" w14:textId="77777777" w:rsidTr="009663F0">
        <w:tc>
          <w:tcPr>
            <w:tcW w:w="800" w:type="dxa"/>
            <w:shd w:val="solid" w:color="FFFFFF" w:fill="auto"/>
          </w:tcPr>
          <w:p w14:paraId="47D8590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1DB97F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061AA5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6DD0634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0093</w:t>
            </w:r>
          </w:p>
        </w:tc>
        <w:tc>
          <w:tcPr>
            <w:tcW w:w="425" w:type="dxa"/>
            <w:shd w:val="solid" w:color="FFFFFF" w:fill="auto"/>
          </w:tcPr>
          <w:p w14:paraId="6E7DAA47" w14:textId="77777777" w:rsidR="00E92CBF" w:rsidRPr="00F11966" w:rsidRDefault="00E92CBF" w:rsidP="00AA7DB8">
            <w:pPr>
              <w:pStyle w:val="TAR"/>
              <w:rPr>
                <w:rFonts w:cs="Arial"/>
                <w:sz w:val="16"/>
                <w:szCs w:val="16"/>
                <w:lang w:eastAsia="en-GB"/>
              </w:rPr>
            </w:pPr>
          </w:p>
        </w:tc>
        <w:tc>
          <w:tcPr>
            <w:tcW w:w="425" w:type="dxa"/>
            <w:shd w:val="solid" w:color="FFFFFF" w:fill="auto"/>
          </w:tcPr>
          <w:p w14:paraId="65FA60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41C3BB"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62FEADB4" w14:textId="77777777" w:rsidR="00E92CBF" w:rsidRPr="00F11966" w:rsidRDefault="00E92CBF" w:rsidP="00AA7DB8">
            <w:pPr>
              <w:pStyle w:val="TAC"/>
              <w:rPr>
                <w:sz w:val="16"/>
                <w:szCs w:val="16"/>
              </w:rPr>
            </w:pPr>
            <w:r w:rsidRPr="00F11966">
              <w:rPr>
                <w:sz w:val="16"/>
                <w:szCs w:val="16"/>
              </w:rPr>
              <w:t>16.0.0</w:t>
            </w:r>
          </w:p>
        </w:tc>
      </w:tr>
      <w:tr w:rsidR="00E92CBF" w:rsidRPr="00F11966" w14:paraId="46E5224E" w14:textId="77777777" w:rsidTr="009663F0">
        <w:tc>
          <w:tcPr>
            <w:tcW w:w="800" w:type="dxa"/>
            <w:shd w:val="solid" w:color="FFFFFF" w:fill="auto"/>
          </w:tcPr>
          <w:p w14:paraId="39342F9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1194E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B64B3"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59A2F2A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0098</w:t>
            </w:r>
          </w:p>
        </w:tc>
        <w:tc>
          <w:tcPr>
            <w:tcW w:w="425" w:type="dxa"/>
            <w:shd w:val="solid" w:color="FFFFFF" w:fill="auto"/>
          </w:tcPr>
          <w:p w14:paraId="5B42EEE4"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1D389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B60296A"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53217DD4" w14:textId="77777777" w:rsidR="00E92CBF" w:rsidRPr="00F11966" w:rsidRDefault="00E92CBF" w:rsidP="00AA7DB8">
            <w:pPr>
              <w:pStyle w:val="TAC"/>
              <w:rPr>
                <w:sz w:val="16"/>
                <w:szCs w:val="16"/>
              </w:rPr>
            </w:pPr>
            <w:r w:rsidRPr="00F11966">
              <w:rPr>
                <w:sz w:val="16"/>
                <w:szCs w:val="16"/>
              </w:rPr>
              <w:t>16.0.0</w:t>
            </w:r>
          </w:p>
        </w:tc>
      </w:tr>
      <w:tr w:rsidR="00E92CBF" w:rsidRPr="00F11966" w14:paraId="14EADA16" w14:textId="77777777" w:rsidTr="009663F0">
        <w:tc>
          <w:tcPr>
            <w:tcW w:w="800" w:type="dxa"/>
            <w:shd w:val="solid" w:color="FFFFFF" w:fill="auto"/>
          </w:tcPr>
          <w:p w14:paraId="5F61E09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8F16A3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0851274"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3C21CEB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0088</w:t>
            </w:r>
          </w:p>
        </w:tc>
        <w:tc>
          <w:tcPr>
            <w:tcW w:w="425" w:type="dxa"/>
            <w:shd w:val="solid" w:color="FFFFFF" w:fill="auto"/>
          </w:tcPr>
          <w:p w14:paraId="780550B9"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EF6B32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43D960"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1AF71B9B" w14:textId="77777777" w:rsidR="00E92CBF" w:rsidRPr="00F11966" w:rsidRDefault="00E92CBF" w:rsidP="00AA7DB8">
            <w:pPr>
              <w:pStyle w:val="TAC"/>
              <w:rPr>
                <w:sz w:val="16"/>
                <w:szCs w:val="16"/>
              </w:rPr>
            </w:pPr>
            <w:r w:rsidRPr="00F11966">
              <w:rPr>
                <w:sz w:val="16"/>
                <w:szCs w:val="16"/>
              </w:rPr>
              <w:t>16.0.0</w:t>
            </w:r>
          </w:p>
        </w:tc>
      </w:tr>
      <w:tr w:rsidR="00E92CBF" w:rsidRPr="00F11966" w14:paraId="7DEC28B4" w14:textId="77777777" w:rsidTr="009663F0">
        <w:tc>
          <w:tcPr>
            <w:tcW w:w="800" w:type="dxa"/>
            <w:shd w:val="solid" w:color="FFFFFF" w:fill="auto"/>
          </w:tcPr>
          <w:p w14:paraId="10BD2A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405E6F1"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17972C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1B363F1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0085</w:t>
            </w:r>
          </w:p>
        </w:tc>
        <w:tc>
          <w:tcPr>
            <w:tcW w:w="425" w:type="dxa"/>
            <w:shd w:val="solid" w:color="FFFFFF" w:fill="auto"/>
          </w:tcPr>
          <w:p w14:paraId="0B1E8782"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4144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E4CDD4"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53B911C9" w14:textId="77777777" w:rsidR="00E92CBF" w:rsidRPr="00F11966" w:rsidRDefault="00E92CBF" w:rsidP="00AA7DB8">
            <w:pPr>
              <w:pStyle w:val="TAC"/>
              <w:rPr>
                <w:sz w:val="16"/>
                <w:szCs w:val="16"/>
              </w:rPr>
            </w:pPr>
            <w:r w:rsidRPr="00F11966">
              <w:rPr>
                <w:sz w:val="16"/>
                <w:szCs w:val="16"/>
              </w:rPr>
              <w:t>16.0.0</w:t>
            </w:r>
          </w:p>
        </w:tc>
      </w:tr>
      <w:tr w:rsidR="00E92CBF" w:rsidRPr="00F11966" w14:paraId="45C850FA" w14:textId="77777777" w:rsidTr="009663F0">
        <w:tc>
          <w:tcPr>
            <w:tcW w:w="800" w:type="dxa"/>
            <w:shd w:val="solid" w:color="FFFFFF" w:fill="auto"/>
          </w:tcPr>
          <w:p w14:paraId="67E275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5C96A7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05C09A"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6BAB37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0091</w:t>
            </w:r>
          </w:p>
        </w:tc>
        <w:tc>
          <w:tcPr>
            <w:tcW w:w="425" w:type="dxa"/>
            <w:shd w:val="solid" w:color="FFFFFF" w:fill="auto"/>
          </w:tcPr>
          <w:p w14:paraId="33843FDD"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392D4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EA77EF"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5807FED7" w14:textId="77777777" w:rsidR="00E92CBF" w:rsidRPr="00F11966" w:rsidRDefault="00E92CBF" w:rsidP="00AA7DB8">
            <w:pPr>
              <w:pStyle w:val="TAC"/>
              <w:rPr>
                <w:sz w:val="16"/>
                <w:szCs w:val="16"/>
              </w:rPr>
            </w:pPr>
            <w:r w:rsidRPr="00F11966">
              <w:rPr>
                <w:sz w:val="16"/>
                <w:szCs w:val="16"/>
              </w:rPr>
              <w:t>16.0.0</w:t>
            </w:r>
          </w:p>
        </w:tc>
      </w:tr>
      <w:tr w:rsidR="00E92CBF" w:rsidRPr="00F11966" w14:paraId="5081FDD4" w14:textId="77777777" w:rsidTr="009663F0">
        <w:tc>
          <w:tcPr>
            <w:tcW w:w="800" w:type="dxa"/>
            <w:shd w:val="solid" w:color="FFFFFF" w:fill="auto"/>
          </w:tcPr>
          <w:p w14:paraId="30D75C9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108CC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988E078"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73183BF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0102</w:t>
            </w:r>
          </w:p>
        </w:tc>
        <w:tc>
          <w:tcPr>
            <w:tcW w:w="425" w:type="dxa"/>
            <w:shd w:val="solid" w:color="FFFFFF" w:fill="auto"/>
          </w:tcPr>
          <w:p w14:paraId="03C0C9C0"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60870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CD42047" w14:textId="77777777" w:rsidR="00E92CBF" w:rsidRPr="00F11966" w:rsidRDefault="005232DF" w:rsidP="00AA7DB8">
            <w:pPr>
              <w:pStyle w:val="TAL"/>
            </w:pPr>
            <w:fldSimple w:instr=" DOCPROPERTY  CrTitle  \* MERGEFORMAT ">
              <w:r w:rsidR="00E92CBF" w:rsidRPr="00F11966">
                <w:t>NF Set and NF Service Set</w:t>
              </w:r>
            </w:fldSimple>
          </w:p>
        </w:tc>
        <w:tc>
          <w:tcPr>
            <w:tcW w:w="708" w:type="dxa"/>
            <w:shd w:val="solid" w:color="FFFFFF" w:fill="auto"/>
          </w:tcPr>
          <w:p w14:paraId="50E73250" w14:textId="77777777" w:rsidR="00E92CBF" w:rsidRPr="00F11966" w:rsidRDefault="00E92CBF" w:rsidP="00AA7DB8">
            <w:pPr>
              <w:pStyle w:val="TAC"/>
              <w:rPr>
                <w:sz w:val="16"/>
                <w:szCs w:val="16"/>
              </w:rPr>
            </w:pPr>
            <w:r w:rsidRPr="00F11966">
              <w:rPr>
                <w:sz w:val="16"/>
                <w:szCs w:val="16"/>
              </w:rPr>
              <w:t>16.1.0</w:t>
            </w:r>
          </w:p>
        </w:tc>
      </w:tr>
      <w:tr w:rsidR="00E92CBF" w:rsidRPr="00F11966" w14:paraId="161E0DED" w14:textId="77777777" w:rsidTr="009663F0">
        <w:tc>
          <w:tcPr>
            <w:tcW w:w="800" w:type="dxa"/>
            <w:shd w:val="solid" w:color="FFFFFF" w:fill="auto"/>
          </w:tcPr>
          <w:p w14:paraId="25F394E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CA3D7B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497DFCD"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1717E2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0103</w:t>
            </w:r>
          </w:p>
        </w:tc>
        <w:tc>
          <w:tcPr>
            <w:tcW w:w="425" w:type="dxa"/>
            <w:shd w:val="solid" w:color="FFFFFF" w:fill="auto"/>
          </w:tcPr>
          <w:p w14:paraId="0A01B7B3" w14:textId="77777777" w:rsidR="00E92CBF" w:rsidRPr="00F11966" w:rsidRDefault="00E92CBF" w:rsidP="00AA7DB8">
            <w:pPr>
              <w:pStyle w:val="TAR"/>
              <w:rPr>
                <w:rFonts w:cs="Arial"/>
                <w:sz w:val="16"/>
                <w:szCs w:val="16"/>
                <w:lang w:eastAsia="en-GB"/>
              </w:rPr>
            </w:pPr>
          </w:p>
        </w:tc>
        <w:tc>
          <w:tcPr>
            <w:tcW w:w="425" w:type="dxa"/>
            <w:shd w:val="solid" w:color="FFFFFF" w:fill="auto"/>
          </w:tcPr>
          <w:p w14:paraId="7EF1087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DED781"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2FE7011" w14:textId="77777777" w:rsidR="00E92CBF" w:rsidRPr="00F11966" w:rsidRDefault="00E92CBF" w:rsidP="00AA7DB8">
            <w:pPr>
              <w:pStyle w:val="TAC"/>
              <w:rPr>
                <w:sz w:val="16"/>
                <w:szCs w:val="16"/>
              </w:rPr>
            </w:pPr>
            <w:r w:rsidRPr="00F11966">
              <w:rPr>
                <w:sz w:val="16"/>
                <w:szCs w:val="16"/>
              </w:rPr>
              <w:t>16.1.0</w:t>
            </w:r>
          </w:p>
        </w:tc>
      </w:tr>
      <w:tr w:rsidR="00E92CBF" w:rsidRPr="00F11966" w14:paraId="1053315D" w14:textId="77777777" w:rsidTr="009663F0">
        <w:tc>
          <w:tcPr>
            <w:tcW w:w="800" w:type="dxa"/>
            <w:shd w:val="solid" w:color="FFFFFF" w:fill="auto"/>
          </w:tcPr>
          <w:p w14:paraId="1A08F71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4FC1DD2"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710F3C8"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2065081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0104</w:t>
            </w:r>
          </w:p>
        </w:tc>
        <w:tc>
          <w:tcPr>
            <w:tcW w:w="425" w:type="dxa"/>
            <w:shd w:val="solid" w:color="FFFFFF" w:fill="auto"/>
          </w:tcPr>
          <w:p w14:paraId="5EF50CD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F95D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E964409"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5BD0AC7" w14:textId="77777777" w:rsidR="00E92CBF" w:rsidRPr="00F11966" w:rsidRDefault="00E92CBF" w:rsidP="00AA7DB8">
            <w:pPr>
              <w:pStyle w:val="TAC"/>
              <w:rPr>
                <w:sz w:val="16"/>
                <w:szCs w:val="16"/>
              </w:rPr>
            </w:pPr>
            <w:r w:rsidRPr="00F11966">
              <w:rPr>
                <w:sz w:val="16"/>
                <w:szCs w:val="16"/>
              </w:rPr>
              <w:t>16.1.0</w:t>
            </w:r>
          </w:p>
        </w:tc>
      </w:tr>
      <w:tr w:rsidR="00E92CBF" w:rsidRPr="00F11966" w14:paraId="5A72F4B8" w14:textId="77777777" w:rsidTr="009663F0">
        <w:tc>
          <w:tcPr>
            <w:tcW w:w="800" w:type="dxa"/>
            <w:shd w:val="solid" w:color="FFFFFF" w:fill="auto"/>
          </w:tcPr>
          <w:p w14:paraId="629971A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AB298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8660467"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0CC3B8C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0113</w:t>
            </w:r>
          </w:p>
        </w:tc>
        <w:tc>
          <w:tcPr>
            <w:tcW w:w="425" w:type="dxa"/>
            <w:shd w:val="solid" w:color="FFFFFF" w:fill="auto"/>
          </w:tcPr>
          <w:p w14:paraId="4B93E66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3FB0E4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5EB1B9" w14:textId="77777777" w:rsidR="00E92CBF" w:rsidRPr="00F11966" w:rsidRDefault="00E92CBF" w:rsidP="00AA7DB8">
            <w:pPr>
              <w:pStyle w:val="TAL"/>
            </w:pPr>
            <w:r w:rsidRPr="00F11966">
              <w:t>Network Identifier for SNPN</w:t>
            </w:r>
          </w:p>
        </w:tc>
        <w:tc>
          <w:tcPr>
            <w:tcW w:w="708" w:type="dxa"/>
            <w:shd w:val="solid" w:color="FFFFFF" w:fill="auto"/>
          </w:tcPr>
          <w:p w14:paraId="38D4E571" w14:textId="77777777" w:rsidR="00E92CBF" w:rsidRPr="00F11966" w:rsidRDefault="00E92CBF" w:rsidP="00AA7DB8">
            <w:pPr>
              <w:pStyle w:val="TAC"/>
              <w:rPr>
                <w:sz w:val="16"/>
                <w:szCs w:val="16"/>
              </w:rPr>
            </w:pPr>
            <w:r w:rsidRPr="00F11966">
              <w:rPr>
                <w:sz w:val="16"/>
                <w:szCs w:val="16"/>
              </w:rPr>
              <w:t>16.1.0</w:t>
            </w:r>
          </w:p>
        </w:tc>
      </w:tr>
      <w:tr w:rsidR="00E92CBF" w:rsidRPr="00F11966" w14:paraId="617BEC7A" w14:textId="77777777" w:rsidTr="009663F0">
        <w:tc>
          <w:tcPr>
            <w:tcW w:w="800" w:type="dxa"/>
            <w:shd w:val="solid" w:color="FFFFFF" w:fill="auto"/>
          </w:tcPr>
          <w:p w14:paraId="07231A6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B98A6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1009F1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FE3016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0105</w:t>
            </w:r>
          </w:p>
        </w:tc>
        <w:tc>
          <w:tcPr>
            <w:tcW w:w="425" w:type="dxa"/>
            <w:shd w:val="solid" w:color="FFFFFF" w:fill="auto"/>
          </w:tcPr>
          <w:p w14:paraId="42B8B48A"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2F2E4E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454D48"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2CB2C6A8" w14:textId="77777777" w:rsidR="00E92CBF" w:rsidRPr="00F11966" w:rsidRDefault="00E92CBF" w:rsidP="00AA7DB8">
            <w:pPr>
              <w:pStyle w:val="TAC"/>
              <w:rPr>
                <w:sz w:val="16"/>
                <w:szCs w:val="16"/>
              </w:rPr>
            </w:pPr>
            <w:r w:rsidRPr="00F11966">
              <w:rPr>
                <w:sz w:val="16"/>
                <w:szCs w:val="16"/>
              </w:rPr>
              <w:t>16.1.0</w:t>
            </w:r>
          </w:p>
        </w:tc>
      </w:tr>
      <w:tr w:rsidR="00E92CBF" w:rsidRPr="00F11966" w14:paraId="0B588F8F" w14:textId="77777777" w:rsidTr="009663F0">
        <w:tc>
          <w:tcPr>
            <w:tcW w:w="800" w:type="dxa"/>
            <w:shd w:val="solid" w:color="FFFFFF" w:fill="auto"/>
          </w:tcPr>
          <w:p w14:paraId="6A2BEF2A"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831F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6B51253E"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30EB86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0107</w:t>
            </w:r>
          </w:p>
        </w:tc>
        <w:tc>
          <w:tcPr>
            <w:tcW w:w="425" w:type="dxa"/>
            <w:shd w:val="solid" w:color="FFFFFF" w:fill="auto"/>
          </w:tcPr>
          <w:p w14:paraId="06C62603"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AACF097"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796D733" w14:textId="77777777" w:rsidR="00E92CBF" w:rsidRPr="00F11966" w:rsidRDefault="00E92CBF" w:rsidP="00AA7DB8">
            <w:pPr>
              <w:pStyle w:val="TAL"/>
            </w:pPr>
            <w:r w:rsidRPr="00F11966">
              <w:t>PRA ID encoding</w:t>
            </w:r>
          </w:p>
        </w:tc>
        <w:tc>
          <w:tcPr>
            <w:tcW w:w="708" w:type="dxa"/>
            <w:shd w:val="solid" w:color="FFFFFF" w:fill="auto"/>
          </w:tcPr>
          <w:p w14:paraId="50CAB397" w14:textId="77777777" w:rsidR="00E92CBF" w:rsidRPr="00F11966" w:rsidRDefault="00E92CBF" w:rsidP="00AA7DB8">
            <w:pPr>
              <w:pStyle w:val="TAC"/>
              <w:rPr>
                <w:sz w:val="16"/>
                <w:szCs w:val="16"/>
              </w:rPr>
            </w:pPr>
            <w:r w:rsidRPr="00F11966">
              <w:rPr>
                <w:sz w:val="16"/>
                <w:szCs w:val="16"/>
              </w:rPr>
              <w:t>16.1.0</w:t>
            </w:r>
          </w:p>
        </w:tc>
      </w:tr>
      <w:tr w:rsidR="00E92CBF" w:rsidRPr="00F11966" w14:paraId="29541C8B" w14:textId="77777777" w:rsidTr="009663F0">
        <w:tc>
          <w:tcPr>
            <w:tcW w:w="800" w:type="dxa"/>
            <w:shd w:val="solid" w:color="FFFFFF" w:fill="auto"/>
          </w:tcPr>
          <w:p w14:paraId="5F88236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4C3516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16C996"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0940724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0108</w:t>
            </w:r>
          </w:p>
        </w:tc>
        <w:tc>
          <w:tcPr>
            <w:tcW w:w="425" w:type="dxa"/>
            <w:shd w:val="solid" w:color="FFFFFF" w:fill="auto"/>
          </w:tcPr>
          <w:p w14:paraId="086D187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C512F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18CB5C8" w14:textId="77777777" w:rsidR="00E92CBF" w:rsidRPr="00F11966" w:rsidRDefault="00E92CBF" w:rsidP="00AA7DB8">
            <w:pPr>
              <w:pStyle w:val="TAL"/>
            </w:pPr>
            <w:r w:rsidRPr="00F11966">
              <w:t>DNN Format correction</w:t>
            </w:r>
          </w:p>
        </w:tc>
        <w:tc>
          <w:tcPr>
            <w:tcW w:w="708" w:type="dxa"/>
            <w:shd w:val="solid" w:color="FFFFFF" w:fill="auto"/>
          </w:tcPr>
          <w:p w14:paraId="7E2695F7" w14:textId="77777777" w:rsidR="00E92CBF" w:rsidRPr="00F11966" w:rsidRDefault="00E92CBF" w:rsidP="00AA7DB8">
            <w:pPr>
              <w:pStyle w:val="TAC"/>
              <w:rPr>
                <w:sz w:val="16"/>
                <w:szCs w:val="16"/>
              </w:rPr>
            </w:pPr>
            <w:r w:rsidRPr="00F11966">
              <w:rPr>
                <w:sz w:val="16"/>
                <w:szCs w:val="16"/>
              </w:rPr>
              <w:t>16.1.0</w:t>
            </w:r>
          </w:p>
        </w:tc>
      </w:tr>
      <w:tr w:rsidR="00E92CBF" w:rsidRPr="00F11966" w14:paraId="3ADAB5ED" w14:textId="77777777" w:rsidTr="009663F0">
        <w:tc>
          <w:tcPr>
            <w:tcW w:w="800" w:type="dxa"/>
            <w:shd w:val="solid" w:color="FFFFFF" w:fill="auto"/>
          </w:tcPr>
          <w:p w14:paraId="1AD7C50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2AF8BA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38CFF74"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5330B5B1"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0111</w:t>
            </w:r>
          </w:p>
        </w:tc>
        <w:tc>
          <w:tcPr>
            <w:tcW w:w="425" w:type="dxa"/>
            <w:shd w:val="solid" w:color="FFFFFF" w:fill="auto"/>
          </w:tcPr>
          <w:p w14:paraId="0EB73C1E"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68A05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F60EC8"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5A1CA4C" w14:textId="77777777" w:rsidR="00E92CBF" w:rsidRPr="00F11966" w:rsidRDefault="00E92CBF" w:rsidP="00AA7DB8">
            <w:pPr>
              <w:pStyle w:val="TAC"/>
              <w:rPr>
                <w:sz w:val="16"/>
                <w:szCs w:val="16"/>
              </w:rPr>
            </w:pPr>
            <w:r w:rsidRPr="00F11966">
              <w:rPr>
                <w:sz w:val="16"/>
                <w:szCs w:val="16"/>
              </w:rPr>
              <w:t>16.1.0</w:t>
            </w:r>
          </w:p>
        </w:tc>
      </w:tr>
      <w:tr w:rsidR="00E92CBF" w:rsidRPr="00F11966" w14:paraId="4563D69B" w14:textId="77777777" w:rsidTr="009663F0">
        <w:tc>
          <w:tcPr>
            <w:tcW w:w="800" w:type="dxa"/>
            <w:shd w:val="solid" w:color="FFFFFF" w:fill="auto"/>
          </w:tcPr>
          <w:p w14:paraId="738229A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384BC5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63B2DC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5757032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0116</w:t>
            </w:r>
          </w:p>
        </w:tc>
        <w:tc>
          <w:tcPr>
            <w:tcW w:w="425" w:type="dxa"/>
            <w:shd w:val="solid" w:color="FFFFFF" w:fill="auto"/>
          </w:tcPr>
          <w:p w14:paraId="4020D84B"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716890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933B24"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1950A202" w14:textId="77777777" w:rsidR="00E92CBF" w:rsidRPr="00F11966" w:rsidRDefault="00E92CBF" w:rsidP="00AA7DB8">
            <w:pPr>
              <w:pStyle w:val="TAC"/>
              <w:rPr>
                <w:sz w:val="16"/>
                <w:szCs w:val="16"/>
              </w:rPr>
            </w:pPr>
            <w:r w:rsidRPr="00F11966">
              <w:rPr>
                <w:sz w:val="16"/>
                <w:szCs w:val="16"/>
              </w:rPr>
              <w:t>16.1.0</w:t>
            </w:r>
          </w:p>
        </w:tc>
      </w:tr>
      <w:tr w:rsidR="00E92CBF" w:rsidRPr="00F11966" w14:paraId="420D09A7" w14:textId="77777777" w:rsidTr="009663F0">
        <w:tc>
          <w:tcPr>
            <w:tcW w:w="800" w:type="dxa"/>
            <w:shd w:val="solid" w:color="FFFFFF" w:fill="auto"/>
          </w:tcPr>
          <w:p w14:paraId="222CD4C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CEB68F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E2614E2"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75FBFD7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0121</w:t>
            </w:r>
          </w:p>
        </w:tc>
        <w:tc>
          <w:tcPr>
            <w:tcW w:w="425" w:type="dxa"/>
            <w:shd w:val="solid" w:color="FFFFFF" w:fill="auto"/>
          </w:tcPr>
          <w:p w14:paraId="5F369BA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CFD90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8C731B"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5289C9D" w14:textId="77777777" w:rsidR="00E92CBF" w:rsidRPr="00F11966" w:rsidRDefault="00E92CBF" w:rsidP="00AA7DB8">
            <w:pPr>
              <w:pStyle w:val="TAC"/>
              <w:rPr>
                <w:sz w:val="16"/>
                <w:szCs w:val="16"/>
              </w:rPr>
            </w:pPr>
            <w:r w:rsidRPr="00F11966">
              <w:rPr>
                <w:sz w:val="16"/>
                <w:szCs w:val="16"/>
              </w:rPr>
              <w:t>16.1.0</w:t>
            </w:r>
          </w:p>
        </w:tc>
      </w:tr>
      <w:tr w:rsidR="00E92CBF" w:rsidRPr="00F11966" w14:paraId="3DD7459C" w14:textId="77777777" w:rsidTr="009663F0">
        <w:tc>
          <w:tcPr>
            <w:tcW w:w="800" w:type="dxa"/>
            <w:shd w:val="solid" w:color="FFFFFF" w:fill="auto"/>
          </w:tcPr>
          <w:p w14:paraId="0938249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9E13F7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614C0341"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3C25C4B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0122</w:t>
            </w:r>
          </w:p>
        </w:tc>
        <w:tc>
          <w:tcPr>
            <w:tcW w:w="425" w:type="dxa"/>
            <w:shd w:val="solid" w:color="FFFFFF" w:fill="auto"/>
          </w:tcPr>
          <w:p w14:paraId="0FF8236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D7303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5017"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7D6243FD" w14:textId="77777777" w:rsidR="00E92CBF" w:rsidRPr="00F11966" w:rsidRDefault="00E92CBF" w:rsidP="00AA7DB8">
            <w:pPr>
              <w:pStyle w:val="TAC"/>
              <w:rPr>
                <w:sz w:val="16"/>
                <w:szCs w:val="16"/>
              </w:rPr>
            </w:pPr>
            <w:r w:rsidRPr="00F11966">
              <w:rPr>
                <w:sz w:val="16"/>
                <w:szCs w:val="16"/>
              </w:rPr>
              <w:t>16.1.0</w:t>
            </w:r>
          </w:p>
        </w:tc>
      </w:tr>
      <w:tr w:rsidR="00E92CBF" w:rsidRPr="00F11966" w14:paraId="0B71634A" w14:textId="77777777" w:rsidTr="009663F0">
        <w:tc>
          <w:tcPr>
            <w:tcW w:w="800" w:type="dxa"/>
            <w:shd w:val="solid" w:color="FFFFFF" w:fill="auto"/>
          </w:tcPr>
          <w:p w14:paraId="06964DEA"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F37AE1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61FCA3C"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C9E13A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0124</w:t>
            </w:r>
          </w:p>
        </w:tc>
        <w:tc>
          <w:tcPr>
            <w:tcW w:w="425" w:type="dxa"/>
            <w:shd w:val="solid" w:color="FFFFFF" w:fill="auto"/>
          </w:tcPr>
          <w:p w14:paraId="47649574" w14:textId="77777777" w:rsidR="00E92CBF" w:rsidRPr="00F11966" w:rsidRDefault="00E92CBF" w:rsidP="00AA7DB8">
            <w:pPr>
              <w:pStyle w:val="TAR"/>
              <w:rPr>
                <w:rFonts w:cs="Arial"/>
                <w:sz w:val="16"/>
                <w:szCs w:val="16"/>
                <w:lang w:eastAsia="en-GB"/>
              </w:rPr>
            </w:pPr>
          </w:p>
        </w:tc>
        <w:tc>
          <w:tcPr>
            <w:tcW w:w="425" w:type="dxa"/>
            <w:shd w:val="solid" w:color="FFFFFF" w:fill="auto"/>
          </w:tcPr>
          <w:p w14:paraId="78C66E4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81DCFB"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40769C4" w14:textId="77777777" w:rsidR="00E92CBF" w:rsidRPr="00F11966" w:rsidRDefault="00E92CBF" w:rsidP="00AA7DB8">
            <w:pPr>
              <w:pStyle w:val="TAC"/>
              <w:rPr>
                <w:sz w:val="16"/>
                <w:szCs w:val="16"/>
              </w:rPr>
            </w:pPr>
            <w:r w:rsidRPr="00F11966">
              <w:rPr>
                <w:sz w:val="16"/>
                <w:szCs w:val="16"/>
              </w:rPr>
              <w:t>16.1.0</w:t>
            </w:r>
          </w:p>
        </w:tc>
      </w:tr>
      <w:tr w:rsidR="00E92CBF" w:rsidRPr="00F11966" w14:paraId="6822B153" w14:textId="77777777" w:rsidTr="009663F0">
        <w:tc>
          <w:tcPr>
            <w:tcW w:w="800" w:type="dxa"/>
            <w:shd w:val="solid" w:color="FFFFFF" w:fill="auto"/>
          </w:tcPr>
          <w:p w14:paraId="17FAD49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CBB76D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ECB9803"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393668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0125</w:t>
            </w:r>
          </w:p>
        </w:tc>
        <w:tc>
          <w:tcPr>
            <w:tcW w:w="425" w:type="dxa"/>
            <w:shd w:val="solid" w:color="FFFFFF" w:fill="auto"/>
          </w:tcPr>
          <w:p w14:paraId="38D064A4" w14:textId="77777777" w:rsidR="00E92CBF" w:rsidRPr="00F11966" w:rsidRDefault="00E92CBF" w:rsidP="00AA7DB8">
            <w:pPr>
              <w:pStyle w:val="TAR"/>
              <w:rPr>
                <w:rFonts w:cs="Arial"/>
                <w:sz w:val="16"/>
                <w:szCs w:val="16"/>
                <w:lang w:eastAsia="en-GB"/>
              </w:rPr>
            </w:pPr>
          </w:p>
        </w:tc>
        <w:tc>
          <w:tcPr>
            <w:tcW w:w="425" w:type="dxa"/>
            <w:shd w:val="solid" w:color="FFFFFF" w:fill="auto"/>
          </w:tcPr>
          <w:p w14:paraId="2DB1B22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50B91EE"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77EA0730" w14:textId="77777777" w:rsidR="00E92CBF" w:rsidRPr="00F11966" w:rsidRDefault="00E92CBF" w:rsidP="00AA7DB8">
            <w:pPr>
              <w:pStyle w:val="TAC"/>
              <w:rPr>
                <w:sz w:val="16"/>
                <w:szCs w:val="16"/>
              </w:rPr>
            </w:pPr>
            <w:r w:rsidRPr="00F11966">
              <w:rPr>
                <w:sz w:val="16"/>
                <w:szCs w:val="16"/>
              </w:rPr>
              <w:t>16.1.0</w:t>
            </w:r>
          </w:p>
        </w:tc>
      </w:tr>
      <w:tr w:rsidR="00E92CBF" w:rsidRPr="00F11966" w14:paraId="0C0EEF37" w14:textId="77777777" w:rsidTr="009663F0">
        <w:tc>
          <w:tcPr>
            <w:tcW w:w="800" w:type="dxa"/>
            <w:shd w:val="solid" w:color="FFFFFF" w:fill="auto"/>
          </w:tcPr>
          <w:p w14:paraId="15F9A4C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533482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63BC30"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7C3743D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0130</w:t>
            </w:r>
          </w:p>
        </w:tc>
        <w:tc>
          <w:tcPr>
            <w:tcW w:w="425" w:type="dxa"/>
            <w:shd w:val="solid" w:color="FFFFFF" w:fill="auto"/>
          </w:tcPr>
          <w:p w14:paraId="6F3391F5" w14:textId="77777777" w:rsidR="00E92CBF" w:rsidRPr="00F11966" w:rsidRDefault="00E92CBF" w:rsidP="00AA7DB8">
            <w:pPr>
              <w:pStyle w:val="TAR"/>
              <w:rPr>
                <w:rFonts w:cs="Arial"/>
                <w:sz w:val="16"/>
                <w:szCs w:val="16"/>
                <w:lang w:eastAsia="en-GB"/>
              </w:rPr>
            </w:pPr>
          </w:p>
        </w:tc>
        <w:tc>
          <w:tcPr>
            <w:tcW w:w="425" w:type="dxa"/>
            <w:shd w:val="solid" w:color="FFFFFF" w:fill="auto"/>
          </w:tcPr>
          <w:p w14:paraId="28735D04"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CC4236A" w14:textId="77777777" w:rsidR="00E92CBF" w:rsidRPr="00F11966" w:rsidRDefault="00E92CBF" w:rsidP="00AA7DB8">
            <w:pPr>
              <w:pStyle w:val="TAL"/>
              <w:rPr>
                <w:noProof/>
              </w:rPr>
            </w:pPr>
            <w:r w:rsidRPr="00F11966">
              <w:t>N3IWF ID encoding</w:t>
            </w:r>
          </w:p>
        </w:tc>
        <w:tc>
          <w:tcPr>
            <w:tcW w:w="708" w:type="dxa"/>
            <w:shd w:val="solid" w:color="FFFFFF" w:fill="auto"/>
          </w:tcPr>
          <w:p w14:paraId="3B8F85DB" w14:textId="77777777" w:rsidR="00E92CBF" w:rsidRPr="00F11966" w:rsidRDefault="00E92CBF" w:rsidP="00AA7DB8">
            <w:pPr>
              <w:pStyle w:val="TAC"/>
              <w:rPr>
                <w:sz w:val="16"/>
                <w:szCs w:val="16"/>
              </w:rPr>
            </w:pPr>
            <w:r w:rsidRPr="00F11966">
              <w:rPr>
                <w:sz w:val="16"/>
                <w:szCs w:val="16"/>
              </w:rPr>
              <w:t>16.2.0</w:t>
            </w:r>
          </w:p>
        </w:tc>
      </w:tr>
      <w:tr w:rsidR="00E92CBF" w:rsidRPr="00F11966" w14:paraId="2B118ECF" w14:textId="77777777" w:rsidTr="009663F0">
        <w:tc>
          <w:tcPr>
            <w:tcW w:w="800" w:type="dxa"/>
            <w:shd w:val="solid" w:color="FFFFFF" w:fill="auto"/>
          </w:tcPr>
          <w:p w14:paraId="33FBBD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BA13A3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342B5E8"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149570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0138</w:t>
            </w:r>
          </w:p>
        </w:tc>
        <w:tc>
          <w:tcPr>
            <w:tcW w:w="425" w:type="dxa"/>
            <w:shd w:val="solid" w:color="FFFFFF" w:fill="auto"/>
          </w:tcPr>
          <w:p w14:paraId="359C87E7" w14:textId="77777777" w:rsidR="00E92CBF" w:rsidRPr="00F11966" w:rsidRDefault="00E92CBF" w:rsidP="00AA7DB8">
            <w:pPr>
              <w:pStyle w:val="TAR"/>
              <w:rPr>
                <w:rFonts w:cs="Arial"/>
                <w:sz w:val="16"/>
                <w:szCs w:val="16"/>
                <w:lang w:eastAsia="en-GB"/>
              </w:rPr>
            </w:pPr>
          </w:p>
        </w:tc>
        <w:tc>
          <w:tcPr>
            <w:tcW w:w="425" w:type="dxa"/>
            <w:shd w:val="solid" w:color="FFFFFF" w:fill="auto"/>
          </w:tcPr>
          <w:p w14:paraId="5116730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547794E"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2059429" w14:textId="77777777" w:rsidR="00E92CBF" w:rsidRPr="00F11966" w:rsidRDefault="00E92CBF" w:rsidP="00AA7DB8">
            <w:pPr>
              <w:pStyle w:val="TAC"/>
              <w:rPr>
                <w:sz w:val="16"/>
                <w:szCs w:val="16"/>
              </w:rPr>
            </w:pPr>
            <w:r w:rsidRPr="00F11966">
              <w:rPr>
                <w:sz w:val="16"/>
                <w:szCs w:val="16"/>
              </w:rPr>
              <w:t>16.2.0</w:t>
            </w:r>
          </w:p>
        </w:tc>
      </w:tr>
      <w:tr w:rsidR="00E92CBF" w:rsidRPr="00F11966" w14:paraId="00EABBC7" w14:textId="77777777" w:rsidTr="009663F0">
        <w:tc>
          <w:tcPr>
            <w:tcW w:w="800" w:type="dxa"/>
            <w:shd w:val="solid" w:color="FFFFFF" w:fill="auto"/>
          </w:tcPr>
          <w:p w14:paraId="5BA0719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532AF4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7A450D"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B7E7E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0126</w:t>
            </w:r>
          </w:p>
        </w:tc>
        <w:tc>
          <w:tcPr>
            <w:tcW w:w="425" w:type="dxa"/>
            <w:shd w:val="solid" w:color="FFFFFF" w:fill="auto"/>
          </w:tcPr>
          <w:p w14:paraId="57485D36"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E2CC7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F6B548"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21958A63" w14:textId="77777777" w:rsidR="00E92CBF" w:rsidRPr="00F11966" w:rsidRDefault="00E92CBF" w:rsidP="00AA7DB8">
            <w:pPr>
              <w:pStyle w:val="TAC"/>
              <w:rPr>
                <w:sz w:val="16"/>
                <w:szCs w:val="16"/>
              </w:rPr>
            </w:pPr>
            <w:r w:rsidRPr="00F11966">
              <w:rPr>
                <w:sz w:val="16"/>
                <w:szCs w:val="16"/>
              </w:rPr>
              <w:t>16.2.0</w:t>
            </w:r>
          </w:p>
        </w:tc>
      </w:tr>
      <w:tr w:rsidR="00E92CBF" w:rsidRPr="00F11966" w14:paraId="2AAD1A20" w14:textId="77777777" w:rsidTr="009663F0">
        <w:tc>
          <w:tcPr>
            <w:tcW w:w="800" w:type="dxa"/>
            <w:shd w:val="solid" w:color="FFFFFF" w:fill="auto"/>
          </w:tcPr>
          <w:p w14:paraId="4832838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4ECC1C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9D2347A"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033EF9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0142</w:t>
            </w:r>
          </w:p>
        </w:tc>
        <w:tc>
          <w:tcPr>
            <w:tcW w:w="425" w:type="dxa"/>
            <w:shd w:val="solid" w:color="FFFFFF" w:fill="auto"/>
          </w:tcPr>
          <w:p w14:paraId="537BEB7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40626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12155F" w14:textId="77777777" w:rsidR="00E92CBF" w:rsidRPr="00F11966" w:rsidRDefault="00E92CBF" w:rsidP="00AA7DB8">
            <w:pPr>
              <w:pStyle w:val="TAL"/>
              <w:rPr>
                <w:noProof/>
              </w:rPr>
            </w:pPr>
            <w:r w:rsidRPr="00F11966">
              <w:t>MAC Address as PEI format</w:t>
            </w:r>
          </w:p>
        </w:tc>
        <w:tc>
          <w:tcPr>
            <w:tcW w:w="708" w:type="dxa"/>
            <w:shd w:val="solid" w:color="FFFFFF" w:fill="auto"/>
          </w:tcPr>
          <w:p w14:paraId="4FCA9B1A" w14:textId="77777777" w:rsidR="00E92CBF" w:rsidRPr="00F11966" w:rsidRDefault="00E92CBF" w:rsidP="00AA7DB8">
            <w:pPr>
              <w:pStyle w:val="TAC"/>
              <w:rPr>
                <w:sz w:val="16"/>
                <w:szCs w:val="16"/>
              </w:rPr>
            </w:pPr>
            <w:r w:rsidRPr="00F11966">
              <w:rPr>
                <w:sz w:val="16"/>
                <w:szCs w:val="16"/>
              </w:rPr>
              <w:t>16.2.0</w:t>
            </w:r>
          </w:p>
        </w:tc>
      </w:tr>
      <w:tr w:rsidR="00E92CBF" w:rsidRPr="00F11966" w14:paraId="7BA4E4E5" w14:textId="77777777" w:rsidTr="009663F0">
        <w:tc>
          <w:tcPr>
            <w:tcW w:w="800" w:type="dxa"/>
            <w:shd w:val="solid" w:color="FFFFFF" w:fill="auto"/>
          </w:tcPr>
          <w:p w14:paraId="4DD003C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2D03E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9FC0B11"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7541439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0143</w:t>
            </w:r>
          </w:p>
        </w:tc>
        <w:tc>
          <w:tcPr>
            <w:tcW w:w="425" w:type="dxa"/>
            <w:shd w:val="solid" w:color="FFFFFF" w:fill="auto"/>
          </w:tcPr>
          <w:p w14:paraId="63CB15CD"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11055C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79A3E"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0A52C65" w14:textId="77777777" w:rsidR="00E92CBF" w:rsidRPr="00F11966" w:rsidRDefault="00E92CBF" w:rsidP="00AA7DB8">
            <w:pPr>
              <w:pStyle w:val="TAC"/>
              <w:rPr>
                <w:sz w:val="16"/>
                <w:szCs w:val="16"/>
              </w:rPr>
            </w:pPr>
            <w:r w:rsidRPr="00F11966">
              <w:rPr>
                <w:sz w:val="16"/>
                <w:szCs w:val="16"/>
              </w:rPr>
              <w:t>16.2.0</w:t>
            </w:r>
          </w:p>
        </w:tc>
      </w:tr>
      <w:tr w:rsidR="00E92CBF" w:rsidRPr="00F11966" w14:paraId="743D04F4" w14:textId="77777777" w:rsidTr="009663F0">
        <w:tc>
          <w:tcPr>
            <w:tcW w:w="800" w:type="dxa"/>
            <w:shd w:val="solid" w:color="FFFFFF" w:fill="auto"/>
          </w:tcPr>
          <w:p w14:paraId="7FEE2C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F3FB8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E413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E68630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0135</w:t>
            </w:r>
          </w:p>
        </w:tc>
        <w:tc>
          <w:tcPr>
            <w:tcW w:w="425" w:type="dxa"/>
            <w:shd w:val="solid" w:color="FFFFFF" w:fill="auto"/>
          </w:tcPr>
          <w:p w14:paraId="45AABB42"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1DEBF0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953202D"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5060D68" w14:textId="77777777" w:rsidR="00E92CBF" w:rsidRPr="00F11966" w:rsidRDefault="00E92CBF" w:rsidP="00AA7DB8">
            <w:pPr>
              <w:pStyle w:val="TAC"/>
              <w:rPr>
                <w:sz w:val="16"/>
                <w:szCs w:val="16"/>
              </w:rPr>
            </w:pPr>
            <w:r w:rsidRPr="00F11966">
              <w:rPr>
                <w:sz w:val="16"/>
                <w:szCs w:val="16"/>
              </w:rPr>
              <w:t>16.2.0</w:t>
            </w:r>
          </w:p>
        </w:tc>
      </w:tr>
      <w:tr w:rsidR="00E92CBF" w:rsidRPr="00F11966" w14:paraId="469DB9DD" w14:textId="77777777" w:rsidTr="009663F0">
        <w:tc>
          <w:tcPr>
            <w:tcW w:w="800" w:type="dxa"/>
            <w:shd w:val="solid" w:color="FFFFFF" w:fill="auto"/>
          </w:tcPr>
          <w:p w14:paraId="63F3EA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F8AF0E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8DDEE"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7676D1A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0131</w:t>
            </w:r>
          </w:p>
        </w:tc>
        <w:tc>
          <w:tcPr>
            <w:tcW w:w="425" w:type="dxa"/>
            <w:shd w:val="solid" w:color="FFFFFF" w:fill="auto"/>
          </w:tcPr>
          <w:p w14:paraId="47558D2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81494F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8A491DE"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2C7CB0F7" w14:textId="77777777" w:rsidR="00E92CBF" w:rsidRPr="00F11966" w:rsidRDefault="00E92CBF" w:rsidP="00AA7DB8">
            <w:pPr>
              <w:pStyle w:val="TAC"/>
              <w:rPr>
                <w:sz w:val="16"/>
                <w:szCs w:val="16"/>
              </w:rPr>
            </w:pPr>
            <w:r w:rsidRPr="00F11966">
              <w:rPr>
                <w:sz w:val="16"/>
                <w:szCs w:val="16"/>
              </w:rPr>
              <w:t>16.2.0</w:t>
            </w:r>
          </w:p>
        </w:tc>
      </w:tr>
      <w:tr w:rsidR="00E92CBF" w:rsidRPr="00F11966" w14:paraId="093433CE" w14:textId="77777777" w:rsidTr="009663F0">
        <w:tc>
          <w:tcPr>
            <w:tcW w:w="800" w:type="dxa"/>
            <w:shd w:val="solid" w:color="FFFFFF" w:fill="auto"/>
          </w:tcPr>
          <w:p w14:paraId="2BF02DB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816F5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CBEA1F"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20E19ED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0127</w:t>
            </w:r>
          </w:p>
        </w:tc>
        <w:tc>
          <w:tcPr>
            <w:tcW w:w="425" w:type="dxa"/>
            <w:shd w:val="solid" w:color="FFFFFF" w:fill="auto"/>
          </w:tcPr>
          <w:p w14:paraId="0A97C0C7"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7ACB52E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37719B"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1B0E287E" w14:textId="77777777" w:rsidR="00E92CBF" w:rsidRPr="00F11966" w:rsidRDefault="00E92CBF" w:rsidP="00AA7DB8">
            <w:pPr>
              <w:pStyle w:val="TAC"/>
              <w:rPr>
                <w:sz w:val="16"/>
                <w:szCs w:val="16"/>
              </w:rPr>
            </w:pPr>
            <w:r w:rsidRPr="00F11966">
              <w:rPr>
                <w:sz w:val="16"/>
                <w:szCs w:val="16"/>
              </w:rPr>
              <w:t>16.2.0</w:t>
            </w:r>
          </w:p>
        </w:tc>
      </w:tr>
      <w:tr w:rsidR="00E92CBF" w:rsidRPr="00F11966" w14:paraId="391E0806" w14:textId="77777777" w:rsidTr="009663F0">
        <w:tc>
          <w:tcPr>
            <w:tcW w:w="800" w:type="dxa"/>
            <w:shd w:val="solid" w:color="FFFFFF" w:fill="auto"/>
          </w:tcPr>
          <w:p w14:paraId="32B42AF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4E2453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7861AE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EC22A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0149</w:t>
            </w:r>
          </w:p>
        </w:tc>
        <w:tc>
          <w:tcPr>
            <w:tcW w:w="425" w:type="dxa"/>
            <w:shd w:val="solid" w:color="FFFFFF" w:fill="auto"/>
          </w:tcPr>
          <w:p w14:paraId="69D2B417" w14:textId="77777777" w:rsidR="00E92CBF" w:rsidRPr="00F11966" w:rsidRDefault="00E92CBF" w:rsidP="00AA7DB8">
            <w:pPr>
              <w:pStyle w:val="TAR"/>
              <w:rPr>
                <w:rFonts w:cs="Arial"/>
                <w:sz w:val="16"/>
                <w:szCs w:val="16"/>
                <w:lang w:eastAsia="en-GB"/>
              </w:rPr>
            </w:pPr>
          </w:p>
        </w:tc>
        <w:tc>
          <w:tcPr>
            <w:tcW w:w="425" w:type="dxa"/>
            <w:shd w:val="solid" w:color="FFFFFF" w:fill="auto"/>
          </w:tcPr>
          <w:p w14:paraId="5353D1F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ABA582" w14:textId="77777777" w:rsidR="00E92CBF" w:rsidRPr="00F11966" w:rsidRDefault="00E92CBF" w:rsidP="00AA7DB8">
            <w:pPr>
              <w:pStyle w:val="TAL"/>
              <w:rPr>
                <w:noProof/>
              </w:rPr>
            </w:pPr>
            <w:r w:rsidRPr="00F11966">
              <w:t>LTE-M RAT Type</w:t>
            </w:r>
          </w:p>
        </w:tc>
        <w:tc>
          <w:tcPr>
            <w:tcW w:w="708" w:type="dxa"/>
            <w:shd w:val="solid" w:color="FFFFFF" w:fill="auto"/>
          </w:tcPr>
          <w:p w14:paraId="40F95AD2" w14:textId="77777777" w:rsidR="00E92CBF" w:rsidRPr="00F11966" w:rsidRDefault="00E92CBF" w:rsidP="00AA7DB8">
            <w:pPr>
              <w:pStyle w:val="TAC"/>
              <w:rPr>
                <w:sz w:val="16"/>
                <w:szCs w:val="16"/>
              </w:rPr>
            </w:pPr>
            <w:r w:rsidRPr="00F11966">
              <w:rPr>
                <w:sz w:val="16"/>
                <w:szCs w:val="16"/>
              </w:rPr>
              <w:t>16.2.0</w:t>
            </w:r>
          </w:p>
        </w:tc>
      </w:tr>
      <w:tr w:rsidR="00E92CBF" w:rsidRPr="00F11966" w14:paraId="4C0A7983" w14:textId="77777777" w:rsidTr="009663F0">
        <w:tc>
          <w:tcPr>
            <w:tcW w:w="800" w:type="dxa"/>
            <w:shd w:val="solid" w:color="FFFFFF" w:fill="auto"/>
          </w:tcPr>
          <w:p w14:paraId="5026B0E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75EAA1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5B062CB"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5ACAB3D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0148</w:t>
            </w:r>
          </w:p>
        </w:tc>
        <w:tc>
          <w:tcPr>
            <w:tcW w:w="425" w:type="dxa"/>
            <w:shd w:val="solid" w:color="FFFFFF" w:fill="auto"/>
          </w:tcPr>
          <w:p w14:paraId="2D619AB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78478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5BD31D"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0EBEE2AB" w14:textId="77777777" w:rsidR="00E92CBF" w:rsidRPr="00F11966" w:rsidRDefault="00E92CBF" w:rsidP="00AA7DB8">
            <w:pPr>
              <w:pStyle w:val="TAC"/>
              <w:rPr>
                <w:sz w:val="16"/>
                <w:szCs w:val="16"/>
              </w:rPr>
            </w:pPr>
            <w:r w:rsidRPr="00F11966">
              <w:rPr>
                <w:sz w:val="16"/>
                <w:szCs w:val="16"/>
              </w:rPr>
              <w:t>16.2.0</w:t>
            </w:r>
          </w:p>
        </w:tc>
      </w:tr>
      <w:tr w:rsidR="00E92CBF" w:rsidRPr="00F11966" w14:paraId="0785F2E2" w14:textId="77777777" w:rsidTr="009663F0">
        <w:tc>
          <w:tcPr>
            <w:tcW w:w="800" w:type="dxa"/>
            <w:shd w:val="solid" w:color="FFFFFF" w:fill="auto"/>
          </w:tcPr>
          <w:p w14:paraId="48E463B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CD1539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581B7D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C761B5A"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0161</w:t>
            </w:r>
          </w:p>
        </w:tc>
        <w:tc>
          <w:tcPr>
            <w:tcW w:w="425" w:type="dxa"/>
            <w:shd w:val="solid" w:color="FFFFFF" w:fill="auto"/>
          </w:tcPr>
          <w:p w14:paraId="3A0435A5"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4E8ACEA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E2618EF"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56975ADF" w14:textId="77777777" w:rsidR="00E92CBF" w:rsidRPr="00F11966" w:rsidRDefault="00E92CBF" w:rsidP="00AA7DB8">
            <w:pPr>
              <w:pStyle w:val="TAC"/>
              <w:rPr>
                <w:sz w:val="16"/>
                <w:szCs w:val="16"/>
              </w:rPr>
            </w:pPr>
            <w:r w:rsidRPr="00F11966">
              <w:rPr>
                <w:sz w:val="16"/>
                <w:szCs w:val="16"/>
              </w:rPr>
              <w:t>16.2.0</w:t>
            </w:r>
          </w:p>
        </w:tc>
      </w:tr>
      <w:tr w:rsidR="00E92CBF" w:rsidRPr="00F11966" w14:paraId="4175F7ED" w14:textId="77777777" w:rsidTr="009663F0">
        <w:tc>
          <w:tcPr>
            <w:tcW w:w="800" w:type="dxa"/>
            <w:shd w:val="solid" w:color="FFFFFF" w:fill="auto"/>
          </w:tcPr>
          <w:p w14:paraId="38C381B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F5463D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386C31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3F7F61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0114</w:t>
            </w:r>
          </w:p>
        </w:tc>
        <w:tc>
          <w:tcPr>
            <w:tcW w:w="425" w:type="dxa"/>
            <w:shd w:val="solid" w:color="FFFFFF" w:fill="auto"/>
          </w:tcPr>
          <w:p w14:paraId="5AA9BA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5</w:t>
            </w:r>
          </w:p>
        </w:tc>
        <w:tc>
          <w:tcPr>
            <w:tcW w:w="425" w:type="dxa"/>
            <w:shd w:val="solid" w:color="FFFFFF" w:fill="auto"/>
          </w:tcPr>
          <w:p w14:paraId="3C6F7B5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BDBE65E" w14:textId="77777777" w:rsidR="00E92CBF" w:rsidRPr="00F11966" w:rsidRDefault="00E92CBF" w:rsidP="00AA7DB8">
            <w:pPr>
              <w:pStyle w:val="TAL"/>
            </w:pPr>
            <w:r w:rsidRPr="00F11966">
              <w:t>Increasing the maximum MDBV value</w:t>
            </w:r>
          </w:p>
        </w:tc>
        <w:tc>
          <w:tcPr>
            <w:tcW w:w="708" w:type="dxa"/>
            <w:shd w:val="solid" w:color="FFFFFF" w:fill="auto"/>
          </w:tcPr>
          <w:p w14:paraId="5E21603D" w14:textId="77777777" w:rsidR="00E92CBF" w:rsidRPr="00F11966" w:rsidRDefault="00E92CBF" w:rsidP="00AA7DB8">
            <w:pPr>
              <w:pStyle w:val="TAC"/>
              <w:rPr>
                <w:sz w:val="16"/>
                <w:szCs w:val="16"/>
              </w:rPr>
            </w:pPr>
            <w:r w:rsidRPr="00F11966">
              <w:rPr>
                <w:sz w:val="16"/>
                <w:szCs w:val="16"/>
              </w:rPr>
              <w:t>16.2.0</w:t>
            </w:r>
          </w:p>
        </w:tc>
      </w:tr>
      <w:tr w:rsidR="00E92CBF" w:rsidRPr="00F11966" w14:paraId="325A9CFB" w14:textId="77777777" w:rsidTr="009663F0">
        <w:tc>
          <w:tcPr>
            <w:tcW w:w="800" w:type="dxa"/>
            <w:shd w:val="solid" w:color="FFFFFF" w:fill="auto"/>
          </w:tcPr>
          <w:p w14:paraId="65B50A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D70F90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20EF7C2"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3343A28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0160</w:t>
            </w:r>
          </w:p>
        </w:tc>
        <w:tc>
          <w:tcPr>
            <w:tcW w:w="425" w:type="dxa"/>
            <w:shd w:val="solid" w:color="FFFFFF" w:fill="auto"/>
          </w:tcPr>
          <w:p w14:paraId="44BEA86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14E3F78"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1E5BB35" w14:textId="77777777" w:rsidR="00E92CBF" w:rsidRPr="00F11966" w:rsidRDefault="00E92CBF" w:rsidP="00AA7DB8">
            <w:pPr>
              <w:pStyle w:val="TAL"/>
            </w:pPr>
            <w:r w:rsidRPr="00F11966">
              <w:t>Wildcard DNN</w:t>
            </w:r>
          </w:p>
        </w:tc>
        <w:tc>
          <w:tcPr>
            <w:tcW w:w="708" w:type="dxa"/>
            <w:shd w:val="solid" w:color="FFFFFF" w:fill="auto"/>
          </w:tcPr>
          <w:p w14:paraId="354BA736" w14:textId="77777777" w:rsidR="00E92CBF" w:rsidRPr="00F11966" w:rsidRDefault="00E92CBF" w:rsidP="00AA7DB8">
            <w:pPr>
              <w:pStyle w:val="TAC"/>
              <w:rPr>
                <w:sz w:val="16"/>
                <w:szCs w:val="16"/>
              </w:rPr>
            </w:pPr>
            <w:r w:rsidRPr="00F11966">
              <w:rPr>
                <w:sz w:val="16"/>
                <w:szCs w:val="16"/>
              </w:rPr>
              <w:t>16.2.0</w:t>
            </w:r>
          </w:p>
        </w:tc>
      </w:tr>
      <w:tr w:rsidR="00E92CBF" w:rsidRPr="00F11966" w14:paraId="2A0BC949" w14:textId="77777777" w:rsidTr="009663F0">
        <w:tc>
          <w:tcPr>
            <w:tcW w:w="800" w:type="dxa"/>
            <w:shd w:val="solid" w:color="FFFFFF" w:fill="auto"/>
          </w:tcPr>
          <w:p w14:paraId="5945254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CB3AAF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3B2E34F"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20C700C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0163</w:t>
            </w:r>
          </w:p>
        </w:tc>
        <w:tc>
          <w:tcPr>
            <w:tcW w:w="425" w:type="dxa"/>
            <w:shd w:val="solid" w:color="FFFFFF" w:fill="auto"/>
          </w:tcPr>
          <w:p w14:paraId="0D768DAB"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825A0C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694D876" w14:textId="77777777" w:rsidR="00E92CBF" w:rsidRPr="00F11966" w:rsidRDefault="00E92CBF" w:rsidP="00AA7DB8">
            <w:pPr>
              <w:pStyle w:val="TAL"/>
            </w:pPr>
            <w:r w:rsidRPr="00F11966">
              <w:t>Correction to charging identifiers</w:t>
            </w:r>
          </w:p>
        </w:tc>
        <w:tc>
          <w:tcPr>
            <w:tcW w:w="708" w:type="dxa"/>
            <w:shd w:val="solid" w:color="FFFFFF" w:fill="auto"/>
          </w:tcPr>
          <w:p w14:paraId="47412A97" w14:textId="77777777" w:rsidR="00E92CBF" w:rsidRPr="00F11966" w:rsidRDefault="00E92CBF" w:rsidP="00AA7DB8">
            <w:pPr>
              <w:pStyle w:val="TAC"/>
              <w:rPr>
                <w:sz w:val="16"/>
                <w:szCs w:val="16"/>
              </w:rPr>
            </w:pPr>
            <w:r w:rsidRPr="00F11966">
              <w:rPr>
                <w:sz w:val="16"/>
                <w:szCs w:val="16"/>
              </w:rPr>
              <w:t>16.2.0</w:t>
            </w:r>
          </w:p>
        </w:tc>
      </w:tr>
      <w:tr w:rsidR="00E92CBF" w:rsidRPr="00F11966" w14:paraId="79475775" w14:textId="77777777" w:rsidTr="009663F0">
        <w:tc>
          <w:tcPr>
            <w:tcW w:w="800" w:type="dxa"/>
            <w:shd w:val="solid" w:color="FFFFFF" w:fill="auto"/>
          </w:tcPr>
          <w:p w14:paraId="2135B49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45E9C4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C9D9D24"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5A2500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0156</w:t>
            </w:r>
          </w:p>
        </w:tc>
        <w:tc>
          <w:tcPr>
            <w:tcW w:w="425" w:type="dxa"/>
            <w:shd w:val="solid" w:color="FFFFFF" w:fill="auto"/>
          </w:tcPr>
          <w:p w14:paraId="5EE446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6612F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6B1118"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6B7B6E67" w14:textId="77777777" w:rsidR="00E92CBF" w:rsidRPr="00F11966" w:rsidRDefault="00E92CBF" w:rsidP="00AA7DB8">
            <w:pPr>
              <w:pStyle w:val="TAC"/>
              <w:rPr>
                <w:sz w:val="16"/>
                <w:szCs w:val="16"/>
              </w:rPr>
            </w:pPr>
            <w:r w:rsidRPr="00F11966">
              <w:rPr>
                <w:sz w:val="16"/>
                <w:szCs w:val="16"/>
              </w:rPr>
              <w:t>16.2.0</w:t>
            </w:r>
          </w:p>
        </w:tc>
      </w:tr>
      <w:tr w:rsidR="00E92CBF" w:rsidRPr="00F11966" w14:paraId="48E9DE0E" w14:textId="77777777" w:rsidTr="009663F0">
        <w:tc>
          <w:tcPr>
            <w:tcW w:w="800" w:type="dxa"/>
            <w:shd w:val="solid" w:color="FFFFFF" w:fill="auto"/>
          </w:tcPr>
          <w:p w14:paraId="40F30F0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7944C3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F3BED09"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901481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0158</w:t>
            </w:r>
          </w:p>
        </w:tc>
        <w:tc>
          <w:tcPr>
            <w:tcW w:w="425" w:type="dxa"/>
            <w:shd w:val="solid" w:color="FFFFFF" w:fill="auto"/>
          </w:tcPr>
          <w:p w14:paraId="213666D4"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3F13A4C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FA4AD32"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1B9547A2" w14:textId="77777777" w:rsidR="00E92CBF" w:rsidRPr="00F11966" w:rsidRDefault="00E92CBF" w:rsidP="00AA7DB8">
            <w:pPr>
              <w:pStyle w:val="TAC"/>
              <w:rPr>
                <w:sz w:val="16"/>
                <w:szCs w:val="16"/>
              </w:rPr>
            </w:pPr>
            <w:r w:rsidRPr="00F11966">
              <w:rPr>
                <w:sz w:val="16"/>
                <w:szCs w:val="16"/>
              </w:rPr>
              <w:t>16.2.0</w:t>
            </w:r>
          </w:p>
        </w:tc>
      </w:tr>
      <w:tr w:rsidR="00E92CBF" w:rsidRPr="00F11966" w14:paraId="7C5F2393" w14:textId="77777777" w:rsidTr="009663F0">
        <w:tc>
          <w:tcPr>
            <w:tcW w:w="800" w:type="dxa"/>
            <w:shd w:val="solid" w:color="FFFFFF" w:fill="auto"/>
          </w:tcPr>
          <w:p w14:paraId="4EF88E8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07FFFB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983192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7568D40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0159</w:t>
            </w:r>
          </w:p>
        </w:tc>
        <w:tc>
          <w:tcPr>
            <w:tcW w:w="425" w:type="dxa"/>
            <w:shd w:val="solid" w:color="FFFFFF" w:fill="auto"/>
          </w:tcPr>
          <w:p w14:paraId="519B92E5"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85F406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3731EB" w14:textId="77777777" w:rsidR="00E92CBF" w:rsidRPr="00F11966" w:rsidRDefault="00E92CBF" w:rsidP="00AA7DB8">
            <w:pPr>
              <w:pStyle w:val="TAL"/>
            </w:pPr>
            <w:r w:rsidRPr="00F11966">
              <w:t>Wireline Service Area Restrictions</w:t>
            </w:r>
          </w:p>
        </w:tc>
        <w:tc>
          <w:tcPr>
            <w:tcW w:w="708" w:type="dxa"/>
            <w:shd w:val="solid" w:color="FFFFFF" w:fill="auto"/>
          </w:tcPr>
          <w:p w14:paraId="3582F789" w14:textId="77777777" w:rsidR="00E92CBF" w:rsidRPr="00F11966" w:rsidRDefault="00E92CBF" w:rsidP="00AA7DB8">
            <w:pPr>
              <w:pStyle w:val="TAC"/>
              <w:rPr>
                <w:sz w:val="16"/>
                <w:szCs w:val="16"/>
              </w:rPr>
            </w:pPr>
            <w:r w:rsidRPr="00F11966">
              <w:rPr>
                <w:sz w:val="16"/>
                <w:szCs w:val="16"/>
              </w:rPr>
              <w:t>16.2.0</w:t>
            </w:r>
          </w:p>
        </w:tc>
      </w:tr>
      <w:tr w:rsidR="00E92CBF" w:rsidRPr="00F11966" w14:paraId="1F28F8FD" w14:textId="77777777" w:rsidTr="009663F0">
        <w:tc>
          <w:tcPr>
            <w:tcW w:w="800" w:type="dxa"/>
            <w:shd w:val="solid" w:color="FFFFFF" w:fill="auto"/>
          </w:tcPr>
          <w:p w14:paraId="68E4B25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899A74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9B2AD60"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46B2154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0144</w:t>
            </w:r>
          </w:p>
        </w:tc>
        <w:tc>
          <w:tcPr>
            <w:tcW w:w="425" w:type="dxa"/>
            <w:shd w:val="solid" w:color="FFFFFF" w:fill="auto"/>
          </w:tcPr>
          <w:p w14:paraId="38E69FEE"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29239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EA9BEF5" w14:textId="77777777" w:rsidR="00E92CBF" w:rsidRPr="00F11966" w:rsidRDefault="00E92CBF" w:rsidP="00AA7DB8">
            <w:pPr>
              <w:pStyle w:val="TAL"/>
            </w:pPr>
            <w:r w:rsidRPr="00F11966">
              <w:t>Defining new data type for the Rate Control</w:t>
            </w:r>
          </w:p>
        </w:tc>
        <w:tc>
          <w:tcPr>
            <w:tcW w:w="708" w:type="dxa"/>
            <w:shd w:val="solid" w:color="FFFFFF" w:fill="auto"/>
          </w:tcPr>
          <w:p w14:paraId="110F9DE4" w14:textId="77777777" w:rsidR="00E92CBF" w:rsidRPr="00F11966" w:rsidRDefault="00E92CBF" w:rsidP="00AA7DB8">
            <w:pPr>
              <w:pStyle w:val="TAC"/>
              <w:rPr>
                <w:sz w:val="16"/>
                <w:szCs w:val="16"/>
              </w:rPr>
            </w:pPr>
            <w:r w:rsidRPr="00F11966">
              <w:rPr>
                <w:sz w:val="16"/>
                <w:szCs w:val="16"/>
              </w:rPr>
              <w:t>16.2.0</w:t>
            </w:r>
          </w:p>
        </w:tc>
      </w:tr>
      <w:tr w:rsidR="00E92CBF" w:rsidRPr="00F11966" w14:paraId="09372D3A" w14:textId="77777777" w:rsidTr="009663F0">
        <w:tc>
          <w:tcPr>
            <w:tcW w:w="800" w:type="dxa"/>
            <w:shd w:val="solid" w:color="FFFFFF" w:fill="auto"/>
          </w:tcPr>
          <w:p w14:paraId="01E4CE7E"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41D25D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E529FF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2D029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0153</w:t>
            </w:r>
          </w:p>
        </w:tc>
        <w:tc>
          <w:tcPr>
            <w:tcW w:w="425" w:type="dxa"/>
            <w:shd w:val="solid" w:color="FFFFFF" w:fill="auto"/>
          </w:tcPr>
          <w:p w14:paraId="06D3867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BD91FB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3A3E7E6"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5204477B" w14:textId="77777777" w:rsidR="00E92CBF" w:rsidRPr="00F11966" w:rsidRDefault="00E92CBF" w:rsidP="00AA7DB8">
            <w:pPr>
              <w:pStyle w:val="TAC"/>
              <w:rPr>
                <w:sz w:val="16"/>
                <w:szCs w:val="16"/>
              </w:rPr>
            </w:pPr>
            <w:r w:rsidRPr="00F11966">
              <w:rPr>
                <w:sz w:val="16"/>
                <w:szCs w:val="16"/>
              </w:rPr>
              <w:t>16.2.0</w:t>
            </w:r>
          </w:p>
        </w:tc>
      </w:tr>
      <w:tr w:rsidR="00E92CBF" w:rsidRPr="00F11966" w14:paraId="41A7B460" w14:textId="77777777" w:rsidTr="009663F0">
        <w:tc>
          <w:tcPr>
            <w:tcW w:w="800" w:type="dxa"/>
            <w:shd w:val="solid" w:color="FFFFFF" w:fill="auto"/>
          </w:tcPr>
          <w:p w14:paraId="24CEC0F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ACEAF9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632C2C4"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466B8A9"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0150</w:t>
            </w:r>
          </w:p>
        </w:tc>
        <w:tc>
          <w:tcPr>
            <w:tcW w:w="425" w:type="dxa"/>
            <w:shd w:val="solid" w:color="FFFFFF" w:fill="auto"/>
          </w:tcPr>
          <w:p w14:paraId="23C714F8"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277C45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57EB1E4"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7B6A3E" w14:textId="77777777" w:rsidR="00E92CBF" w:rsidRPr="00F11966" w:rsidRDefault="00E92CBF" w:rsidP="00AA7DB8">
            <w:pPr>
              <w:pStyle w:val="TAC"/>
              <w:rPr>
                <w:sz w:val="16"/>
                <w:szCs w:val="16"/>
              </w:rPr>
            </w:pPr>
            <w:r w:rsidRPr="00F11966">
              <w:rPr>
                <w:sz w:val="16"/>
                <w:szCs w:val="16"/>
              </w:rPr>
              <w:t>16.2.0</w:t>
            </w:r>
          </w:p>
        </w:tc>
      </w:tr>
      <w:tr w:rsidR="00E92CBF" w:rsidRPr="00F11966" w14:paraId="2750D3BA" w14:textId="77777777" w:rsidTr="009663F0">
        <w:tc>
          <w:tcPr>
            <w:tcW w:w="800" w:type="dxa"/>
            <w:shd w:val="solid" w:color="FFFFFF" w:fill="auto"/>
          </w:tcPr>
          <w:p w14:paraId="59BF974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61B2E7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BD1B95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7BFDDA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0152</w:t>
            </w:r>
          </w:p>
        </w:tc>
        <w:tc>
          <w:tcPr>
            <w:tcW w:w="425" w:type="dxa"/>
            <w:shd w:val="solid" w:color="FFFFFF" w:fill="auto"/>
          </w:tcPr>
          <w:p w14:paraId="56A624C1"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3EDCF3F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D87AA70" w14:textId="77777777" w:rsidR="00E92CBF" w:rsidRPr="00F11966" w:rsidRDefault="00E92CBF" w:rsidP="00AA7DB8">
            <w:pPr>
              <w:pStyle w:val="TAL"/>
            </w:pPr>
            <w:r w:rsidRPr="00F11966">
              <w:t>PRA for LTE UE</w:t>
            </w:r>
          </w:p>
        </w:tc>
        <w:tc>
          <w:tcPr>
            <w:tcW w:w="708" w:type="dxa"/>
            <w:shd w:val="solid" w:color="FFFFFF" w:fill="auto"/>
          </w:tcPr>
          <w:p w14:paraId="18A25984" w14:textId="77777777" w:rsidR="00E92CBF" w:rsidRPr="00F11966" w:rsidRDefault="00E92CBF" w:rsidP="00AA7DB8">
            <w:pPr>
              <w:pStyle w:val="TAC"/>
              <w:rPr>
                <w:sz w:val="16"/>
                <w:szCs w:val="16"/>
              </w:rPr>
            </w:pPr>
            <w:r w:rsidRPr="00F11966">
              <w:rPr>
                <w:sz w:val="16"/>
                <w:szCs w:val="16"/>
              </w:rPr>
              <w:t>16.2.0</w:t>
            </w:r>
          </w:p>
        </w:tc>
      </w:tr>
      <w:tr w:rsidR="00E92CBF" w:rsidRPr="00F11966" w14:paraId="51EF2FB6" w14:textId="77777777" w:rsidTr="009663F0">
        <w:tc>
          <w:tcPr>
            <w:tcW w:w="800" w:type="dxa"/>
            <w:shd w:val="solid" w:color="FFFFFF" w:fill="auto"/>
          </w:tcPr>
          <w:p w14:paraId="62D757F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A559C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15F06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758FBEB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0154</w:t>
            </w:r>
          </w:p>
        </w:tc>
        <w:tc>
          <w:tcPr>
            <w:tcW w:w="425" w:type="dxa"/>
            <w:shd w:val="solid" w:color="FFFFFF" w:fill="auto"/>
          </w:tcPr>
          <w:p w14:paraId="269532BA"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44C7C9E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9AB0CA"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2C7CFC7E" w14:textId="77777777" w:rsidR="00E92CBF" w:rsidRPr="00F11966" w:rsidRDefault="00E92CBF" w:rsidP="00AA7DB8">
            <w:pPr>
              <w:pStyle w:val="TAC"/>
              <w:rPr>
                <w:sz w:val="16"/>
                <w:szCs w:val="16"/>
              </w:rPr>
            </w:pPr>
            <w:r w:rsidRPr="00F11966">
              <w:rPr>
                <w:sz w:val="16"/>
                <w:szCs w:val="16"/>
              </w:rPr>
              <w:t>16.2.0</w:t>
            </w:r>
          </w:p>
        </w:tc>
      </w:tr>
      <w:tr w:rsidR="00E92CBF" w:rsidRPr="00F11966" w14:paraId="1085B51E" w14:textId="77777777" w:rsidTr="009663F0">
        <w:tc>
          <w:tcPr>
            <w:tcW w:w="800" w:type="dxa"/>
            <w:shd w:val="solid" w:color="FFFFFF" w:fill="auto"/>
          </w:tcPr>
          <w:p w14:paraId="60062CF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F7BD0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61B58F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231922B"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0136</w:t>
            </w:r>
          </w:p>
        </w:tc>
        <w:tc>
          <w:tcPr>
            <w:tcW w:w="425" w:type="dxa"/>
            <w:shd w:val="solid" w:color="FFFFFF" w:fill="auto"/>
          </w:tcPr>
          <w:p w14:paraId="42C12E33"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0816255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4A21CD1"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6A3864F3" w14:textId="77777777" w:rsidR="00E92CBF" w:rsidRPr="00F11966" w:rsidRDefault="00E92CBF" w:rsidP="00AA7DB8">
            <w:pPr>
              <w:pStyle w:val="TAC"/>
              <w:rPr>
                <w:sz w:val="16"/>
                <w:szCs w:val="16"/>
              </w:rPr>
            </w:pPr>
            <w:r w:rsidRPr="00F11966">
              <w:rPr>
                <w:sz w:val="16"/>
                <w:szCs w:val="16"/>
              </w:rPr>
              <w:t>16.2.0</w:t>
            </w:r>
          </w:p>
        </w:tc>
      </w:tr>
      <w:tr w:rsidR="00E92CBF" w:rsidRPr="00F11966" w14:paraId="14BB8750" w14:textId="77777777" w:rsidTr="009663F0">
        <w:tc>
          <w:tcPr>
            <w:tcW w:w="800" w:type="dxa"/>
            <w:shd w:val="solid" w:color="FFFFFF" w:fill="auto"/>
          </w:tcPr>
          <w:p w14:paraId="7481F68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8DB36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B7E2A8"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57F24F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0165</w:t>
            </w:r>
          </w:p>
        </w:tc>
        <w:tc>
          <w:tcPr>
            <w:tcW w:w="425" w:type="dxa"/>
            <w:shd w:val="solid" w:color="FFFFFF" w:fill="auto"/>
          </w:tcPr>
          <w:p w14:paraId="39BAF592" w14:textId="77777777" w:rsidR="00E92CBF" w:rsidRPr="00F11966" w:rsidRDefault="00E92CBF" w:rsidP="00AA7DB8">
            <w:pPr>
              <w:pStyle w:val="TAR"/>
              <w:rPr>
                <w:rFonts w:cs="Arial"/>
                <w:sz w:val="16"/>
                <w:szCs w:val="16"/>
                <w:lang w:eastAsia="en-GB"/>
              </w:rPr>
            </w:pPr>
          </w:p>
        </w:tc>
        <w:tc>
          <w:tcPr>
            <w:tcW w:w="425" w:type="dxa"/>
            <w:shd w:val="solid" w:color="FFFFFF" w:fill="auto"/>
          </w:tcPr>
          <w:p w14:paraId="546BBEF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489531C"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6346230D" w14:textId="77777777" w:rsidR="00E92CBF" w:rsidRPr="00F11966" w:rsidRDefault="00E92CBF" w:rsidP="00AA7DB8">
            <w:pPr>
              <w:pStyle w:val="TAC"/>
              <w:rPr>
                <w:sz w:val="16"/>
                <w:szCs w:val="16"/>
              </w:rPr>
            </w:pPr>
            <w:r w:rsidRPr="00F11966">
              <w:rPr>
                <w:sz w:val="16"/>
                <w:szCs w:val="16"/>
              </w:rPr>
              <w:t>16.2.0</w:t>
            </w:r>
          </w:p>
        </w:tc>
      </w:tr>
      <w:tr w:rsidR="00E92CBF" w:rsidRPr="00F11966" w14:paraId="02FDC211" w14:textId="77777777" w:rsidTr="009663F0">
        <w:tc>
          <w:tcPr>
            <w:tcW w:w="800" w:type="dxa"/>
            <w:shd w:val="solid" w:color="FFFFFF" w:fill="auto"/>
          </w:tcPr>
          <w:p w14:paraId="7942B68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F60D77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136F7A1"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04C6979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0145</w:t>
            </w:r>
          </w:p>
        </w:tc>
        <w:tc>
          <w:tcPr>
            <w:tcW w:w="425" w:type="dxa"/>
            <w:shd w:val="solid" w:color="FFFFFF" w:fill="auto"/>
          </w:tcPr>
          <w:p w14:paraId="51B1FC8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431B9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9C05BD" w14:textId="77777777" w:rsidR="00E92CBF" w:rsidRPr="00F11966" w:rsidRDefault="00E92CBF" w:rsidP="00AA7DB8">
            <w:pPr>
              <w:pStyle w:val="TAL"/>
              <w:rPr>
                <w:noProof/>
              </w:rPr>
            </w:pPr>
            <w:r w:rsidRPr="00F11966">
              <w:t>InvalidParam Data Type</w:t>
            </w:r>
          </w:p>
        </w:tc>
        <w:tc>
          <w:tcPr>
            <w:tcW w:w="708" w:type="dxa"/>
            <w:shd w:val="solid" w:color="FFFFFF" w:fill="auto"/>
          </w:tcPr>
          <w:p w14:paraId="669526C8" w14:textId="77777777" w:rsidR="00E92CBF" w:rsidRPr="00F11966" w:rsidRDefault="00E92CBF" w:rsidP="00AA7DB8">
            <w:pPr>
              <w:pStyle w:val="TAC"/>
              <w:rPr>
                <w:sz w:val="16"/>
                <w:szCs w:val="16"/>
              </w:rPr>
            </w:pPr>
            <w:r w:rsidRPr="00F11966">
              <w:rPr>
                <w:sz w:val="16"/>
                <w:szCs w:val="16"/>
              </w:rPr>
              <w:t>16.2.0</w:t>
            </w:r>
          </w:p>
        </w:tc>
      </w:tr>
      <w:tr w:rsidR="00E92CBF" w:rsidRPr="00F11966" w14:paraId="24CAAF4B" w14:textId="77777777" w:rsidTr="009663F0">
        <w:tc>
          <w:tcPr>
            <w:tcW w:w="800" w:type="dxa"/>
            <w:shd w:val="solid" w:color="FFFFFF" w:fill="auto"/>
          </w:tcPr>
          <w:p w14:paraId="5C0ABFD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6FA29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CBE07ED"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7142CCFC"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0167</w:t>
            </w:r>
          </w:p>
        </w:tc>
        <w:tc>
          <w:tcPr>
            <w:tcW w:w="425" w:type="dxa"/>
            <w:shd w:val="solid" w:color="FFFFFF" w:fill="auto"/>
          </w:tcPr>
          <w:p w14:paraId="2ABEE119" w14:textId="77777777" w:rsidR="00E92CBF" w:rsidRPr="00F11966" w:rsidRDefault="00E92CBF" w:rsidP="00AA7DB8">
            <w:pPr>
              <w:pStyle w:val="TAR"/>
              <w:rPr>
                <w:rFonts w:cs="Arial"/>
                <w:sz w:val="16"/>
                <w:szCs w:val="16"/>
                <w:lang w:eastAsia="en-GB"/>
              </w:rPr>
            </w:pPr>
          </w:p>
        </w:tc>
        <w:tc>
          <w:tcPr>
            <w:tcW w:w="425" w:type="dxa"/>
            <w:shd w:val="solid" w:color="FFFFFF" w:fill="auto"/>
          </w:tcPr>
          <w:p w14:paraId="77CE582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2194C87"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F99A7E4" w14:textId="77777777" w:rsidR="00E92CBF" w:rsidRPr="00F11966" w:rsidRDefault="00E92CBF" w:rsidP="00AA7DB8">
            <w:pPr>
              <w:pStyle w:val="TAC"/>
              <w:rPr>
                <w:sz w:val="16"/>
                <w:szCs w:val="16"/>
              </w:rPr>
            </w:pPr>
            <w:r w:rsidRPr="00F11966">
              <w:rPr>
                <w:sz w:val="16"/>
                <w:szCs w:val="16"/>
              </w:rPr>
              <w:t>16.2.0</w:t>
            </w:r>
          </w:p>
        </w:tc>
      </w:tr>
      <w:tr w:rsidR="00E92CBF" w:rsidRPr="00F11966" w14:paraId="29B1A4CC" w14:textId="77777777" w:rsidTr="009663F0">
        <w:tc>
          <w:tcPr>
            <w:tcW w:w="800" w:type="dxa"/>
            <w:shd w:val="solid" w:color="FFFFFF" w:fill="auto"/>
          </w:tcPr>
          <w:p w14:paraId="0EB3A57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CDEA7A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4D3B0EE"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837517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0168</w:t>
            </w:r>
          </w:p>
        </w:tc>
        <w:tc>
          <w:tcPr>
            <w:tcW w:w="425" w:type="dxa"/>
            <w:shd w:val="solid" w:color="FFFFFF" w:fill="auto"/>
          </w:tcPr>
          <w:p w14:paraId="2D3CDBC8"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2C85F2D"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BF7FAD2"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635E09FA" w14:textId="77777777" w:rsidR="00E92CBF" w:rsidRPr="00F11966" w:rsidRDefault="00E92CBF" w:rsidP="00AA7DB8">
            <w:pPr>
              <w:pStyle w:val="TAC"/>
              <w:rPr>
                <w:sz w:val="16"/>
                <w:szCs w:val="16"/>
              </w:rPr>
            </w:pPr>
            <w:r w:rsidRPr="00F11966">
              <w:rPr>
                <w:sz w:val="16"/>
                <w:szCs w:val="16"/>
              </w:rPr>
              <w:t>16.3.0</w:t>
            </w:r>
          </w:p>
        </w:tc>
      </w:tr>
      <w:tr w:rsidR="00E92CBF" w:rsidRPr="00F11966" w14:paraId="1423183B" w14:textId="77777777" w:rsidTr="009663F0">
        <w:tc>
          <w:tcPr>
            <w:tcW w:w="800" w:type="dxa"/>
            <w:shd w:val="solid" w:color="FFFFFF" w:fill="auto"/>
          </w:tcPr>
          <w:p w14:paraId="1F0BEBF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67617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41378DC"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A106D3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0170</w:t>
            </w:r>
          </w:p>
        </w:tc>
        <w:tc>
          <w:tcPr>
            <w:tcW w:w="425" w:type="dxa"/>
            <w:shd w:val="solid" w:color="FFFFFF" w:fill="auto"/>
          </w:tcPr>
          <w:p w14:paraId="233A6991"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2F09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8F0DBD"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350ECEDF" w14:textId="77777777" w:rsidR="00E92CBF" w:rsidRPr="00F11966" w:rsidRDefault="00E92CBF" w:rsidP="00AA7DB8">
            <w:pPr>
              <w:pStyle w:val="TAC"/>
              <w:rPr>
                <w:sz w:val="16"/>
                <w:szCs w:val="16"/>
              </w:rPr>
            </w:pPr>
            <w:r w:rsidRPr="00F11966">
              <w:rPr>
                <w:sz w:val="16"/>
                <w:szCs w:val="16"/>
              </w:rPr>
              <w:t>16.3.0</w:t>
            </w:r>
          </w:p>
        </w:tc>
      </w:tr>
      <w:tr w:rsidR="00E92CBF" w:rsidRPr="00F11966" w14:paraId="1F60AB1C" w14:textId="77777777" w:rsidTr="009663F0">
        <w:tc>
          <w:tcPr>
            <w:tcW w:w="800" w:type="dxa"/>
            <w:shd w:val="solid" w:color="FFFFFF" w:fill="auto"/>
          </w:tcPr>
          <w:p w14:paraId="2165536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3D19D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E161AC4"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010D7EC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0176</w:t>
            </w:r>
          </w:p>
        </w:tc>
        <w:tc>
          <w:tcPr>
            <w:tcW w:w="425" w:type="dxa"/>
            <w:shd w:val="solid" w:color="FFFFFF" w:fill="auto"/>
          </w:tcPr>
          <w:p w14:paraId="7DC4C319"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07D822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9F60E8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1F97D8B0" w14:textId="77777777" w:rsidR="00E92CBF" w:rsidRPr="00F11966" w:rsidRDefault="00E92CBF" w:rsidP="00AA7DB8">
            <w:pPr>
              <w:pStyle w:val="TAC"/>
              <w:rPr>
                <w:sz w:val="16"/>
                <w:szCs w:val="16"/>
              </w:rPr>
            </w:pPr>
            <w:r w:rsidRPr="00F11966">
              <w:rPr>
                <w:sz w:val="16"/>
                <w:szCs w:val="16"/>
              </w:rPr>
              <w:t>16.3.0</w:t>
            </w:r>
          </w:p>
        </w:tc>
      </w:tr>
      <w:tr w:rsidR="00E92CBF" w:rsidRPr="00F11966" w14:paraId="3A49147B" w14:textId="77777777" w:rsidTr="009663F0">
        <w:tc>
          <w:tcPr>
            <w:tcW w:w="800" w:type="dxa"/>
            <w:shd w:val="solid" w:color="FFFFFF" w:fill="auto"/>
          </w:tcPr>
          <w:p w14:paraId="5A911C7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FE3CD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3714A71"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C41A35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0172</w:t>
            </w:r>
          </w:p>
        </w:tc>
        <w:tc>
          <w:tcPr>
            <w:tcW w:w="425" w:type="dxa"/>
            <w:shd w:val="solid" w:color="FFFFFF" w:fill="auto"/>
          </w:tcPr>
          <w:p w14:paraId="1D236B90"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72E246E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DC80D92"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2EBD96A5" w14:textId="77777777" w:rsidR="00E92CBF" w:rsidRPr="00F11966" w:rsidRDefault="00E92CBF" w:rsidP="00AA7DB8">
            <w:pPr>
              <w:pStyle w:val="TAC"/>
              <w:rPr>
                <w:sz w:val="16"/>
                <w:szCs w:val="16"/>
              </w:rPr>
            </w:pPr>
            <w:r w:rsidRPr="00F11966">
              <w:rPr>
                <w:sz w:val="16"/>
                <w:szCs w:val="16"/>
              </w:rPr>
              <w:t>16.3.0</w:t>
            </w:r>
          </w:p>
        </w:tc>
      </w:tr>
      <w:tr w:rsidR="00E92CBF" w:rsidRPr="00F11966" w14:paraId="32DB8473" w14:textId="77777777" w:rsidTr="009663F0">
        <w:tc>
          <w:tcPr>
            <w:tcW w:w="800" w:type="dxa"/>
            <w:shd w:val="solid" w:color="FFFFFF" w:fill="auto"/>
          </w:tcPr>
          <w:p w14:paraId="20A372A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730EF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E121BCF"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C1944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0180</w:t>
            </w:r>
          </w:p>
        </w:tc>
        <w:tc>
          <w:tcPr>
            <w:tcW w:w="425" w:type="dxa"/>
            <w:shd w:val="solid" w:color="FFFFFF" w:fill="auto"/>
          </w:tcPr>
          <w:p w14:paraId="0861B3CC" w14:textId="77777777" w:rsidR="00E92CBF" w:rsidRPr="00F11966" w:rsidRDefault="00E92CBF" w:rsidP="00AA7DB8">
            <w:pPr>
              <w:pStyle w:val="TAR"/>
              <w:rPr>
                <w:rFonts w:cs="Arial"/>
                <w:sz w:val="16"/>
                <w:szCs w:val="16"/>
                <w:lang w:eastAsia="en-GB"/>
              </w:rPr>
            </w:pPr>
          </w:p>
        </w:tc>
        <w:tc>
          <w:tcPr>
            <w:tcW w:w="425" w:type="dxa"/>
            <w:shd w:val="solid" w:color="FFFFFF" w:fill="auto"/>
          </w:tcPr>
          <w:p w14:paraId="273B4A5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9FAC0C"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109803EE" w14:textId="77777777" w:rsidR="00E92CBF" w:rsidRPr="00F11966" w:rsidRDefault="00E92CBF" w:rsidP="00AA7DB8">
            <w:pPr>
              <w:pStyle w:val="TAC"/>
              <w:rPr>
                <w:sz w:val="16"/>
                <w:szCs w:val="16"/>
              </w:rPr>
            </w:pPr>
            <w:r w:rsidRPr="00F11966">
              <w:rPr>
                <w:sz w:val="16"/>
                <w:szCs w:val="16"/>
              </w:rPr>
              <w:t>16.3.0</w:t>
            </w:r>
          </w:p>
        </w:tc>
      </w:tr>
      <w:tr w:rsidR="00E92CBF" w:rsidRPr="00F11966" w14:paraId="79C22424" w14:textId="77777777" w:rsidTr="009663F0">
        <w:tc>
          <w:tcPr>
            <w:tcW w:w="800" w:type="dxa"/>
            <w:shd w:val="solid" w:color="FFFFFF" w:fill="auto"/>
          </w:tcPr>
          <w:p w14:paraId="2A74F21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782C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56DE43"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63997C0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0182</w:t>
            </w:r>
          </w:p>
        </w:tc>
        <w:tc>
          <w:tcPr>
            <w:tcW w:w="425" w:type="dxa"/>
            <w:shd w:val="solid" w:color="FFFFFF" w:fill="auto"/>
          </w:tcPr>
          <w:p w14:paraId="123790D4" w14:textId="77777777" w:rsidR="00E92CBF" w:rsidRPr="00F11966" w:rsidRDefault="00E92CBF" w:rsidP="00AA7DB8">
            <w:pPr>
              <w:pStyle w:val="TAR"/>
              <w:rPr>
                <w:rFonts w:cs="Arial"/>
                <w:sz w:val="16"/>
                <w:szCs w:val="16"/>
                <w:lang w:eastAsia="en-GB"/>
              </w:rPr>
            </w:pPr>
          </w:p>
        </w:tc>
        <w:tc>
          <w:tcPr>
            <w:tcW w:w="425" w:type="dxa"/>
            <w:shd w:val="solid" w:color="FFFFFF" w:fill="auto"/>
          </w:tcPr>
          <w:p w14:paraId="78BBD3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8B3A82D"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F479F95" w14:textId="77777777" w:rsidR="00E92CBF" w:rsidRPr="00F11966" w:rsidRDefault="00E92CBF" w:rsidP="00AA7DB8">
            <w:pPr>
              <w:pStyle w:val="TAC"/>
              <w:rPr>
                <w:sz w:val="16"/>
                <w:szCs w:val="16"/>
              </w:rPr>
            </w:pPr>
            <w:r w:rsidRPr="00F11966">
              <w:rPr>
                <w:sz w:val="16"/>
                <w:szCs w:val="16"/>
              </w:rPr>
              <w:t>16.3.0</w:t>
            </w:r>
          </w:p>
        </w:tc>
      </w:tr>
      <w:tr w:rsidR="00E92CBF" w:rsidRPr="00F11966" w14:paraId="3BD32EB3" w14:textId="77777777" w:rsidTr="009663F0">
        <w:tc>
          <w:tcPr>
            <w:tcW w:w="800" w:type="dxa"/>
            <w:shd w:val="solid" w:color="FFFFFF" w:fill="auto"/>
          </w:tcPr>
          <w:p w14:paraId="27F1739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4EC1AB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0CA5E9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E9B74A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0185</w:t>
            </w:r>
          </w:p>
        </w:tc>
        <w:tc>
          <w:tcPr>
            <w:tcW w:w="425" w:type="dxa"/>
            <w:shd w:val="solid" w:color="FFFFFF" w:fill="auto"/>
          </w:tcPr>
          <w:p w14:paraId="7CD66A60" w14:textId="77777777" w:rsidR="00E92CBF" w:rsidRPr="00F11966" w:rsidRDefault="00E92CBF" w:rsidP="00AA7DB8">
            <w:pPr>
              <w:pStyle w:val="TAR"/>
              <w:rPr>
                <w:rFonts w:cs="Arial"/>
                <w:sz w:val="16"/>
                <w:szCs w:val="16"/>
                <w:lang w:eastAsia="en-GB"/>
              </w:rPr>
            </w:pPr>
          </w:p>
        </w:tc>
        <w:tc>
          <w:tcPr>
            <w:tcW w:w="425" w:type="dxa"/>
            <w:shd w:val="solid" w:color="FFFFFF" w:fill="auto"/>
          </w:tcPr>
          <w:p w14:paraId="48BBEAE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3037EC"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10DE50EC" w14:textId="77777777" w:rsidR="00E92CBF" w:rsidRPr="00F11966" w:rsidRDefault="00E92CBF" w:rsidP="00AA7DB8">
            <w:pPr>
              <w:pStyle w:val="TAC"/>
              <w:rPr>
                <w:sz w:val="16"/>
                <w:szCs w:val="16"/>
              </w:rPr>
            </w:pPr>
            <w:r w:rsidRPr="00F11966">
              <w:rPr>
                <w:sz w:val="16"/>
                <w:szCs w:val="16"/>
              </w:rPr>
              <w:t>16.3.0</w:t>
            </w:r>
          </w:p>
        </w:tc>
      </w:tr>
      <w:tr w:rsidR="00E92CBF" w:rsidRPr="00F11966" w14:paraId="4091CB82" w14:textId="77777777" w:rsidTr="009663F0">
        <w:tc>
          <w:tcPr>
            <w:tcW w:w="800" w:type="dxa"/>
            <w:shd w:val="solid" w:color="FFFFFF" w:fill="auto"/>
          </w:tcPr>
          <w:p w14:paraId="2FB34F0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CEAF29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697628"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4E6943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0190</w:t>
            </w:r>
          </w:p>
        </w:tc>
        <w:tc>
          <w:tcPr>
            <w:tcW w:w="425" w:type="dxa"/>
            <w:shd w:val="solid" w:color="FFFFFF" w:fill="auto"/>
          </w:tcPr>
          <w:p w14:paraId="7CD0672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6212425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1872711"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68F2AADD" w14:textId="77777777" w:rsidR="00E92CBF" w:rsidRPr="00F11966" w:rsidRDefault="00E92CBF" w:rsidP="00AA7DB8">
            <w:pPr>
              <w:pStyle w:val="TAC"/>
              <w:rPr>
                <w:sz w:val="16"/>
                <w:szCs w:val="16"/>
              </w:rPr>
            </w:pPr>
            <w:r w:rsidRPr="00F11966">
              <w:rPr>
                <w:sz w:val="16"/>
                <w:szCs w:val="16"/>
              </w:rPr>
              <w:t>16.3.0</w:t>
            </w:r>
          </w:p>
        </w:tc>
      </w:tr>
      <w:tr w:rsidR="00E92CBF" w:rsidRPr="00F11966" w14:paraId="725A8498" w14:textId="77777777" w:rsidTr="009663F0">
        <w:tc>
          <w:tcPr>
            <w:tcW w:w="800" w:type="dxa"/>
            <w:shd w:val="solid" w:color="FFFFFF" w:fill="auto"/>
          </w:tcPr>
          <w:p w14:paraId="3439114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C5946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F78D44"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4EF3506E"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0192</w:t>
            </w:r>
          </w:p>
        </w:tc>
        <w:tc>
          <w:tcPr>
            <w:tcW w:w="425" w:type="dxa"/>
            <w:shd w:val="solid" w:color="FFFFFF" w:fill="auto"/>
          </w:tcPr>
          <w:p w14:paraId="676166EC" w14:textId="77777777" w:rsidR="00E92CBF" w:rsidRPr="00F11966" w:rsidRDefault="00E92CBF" w:rsidP="00AA7DB8">
            <w:pPr>
              <w:pStyle w:val="TAR"/>
              <w:rPr>
                <w:rFonts w:cs="Arial"/>
                <w:sz w:val="16"/>
                <w:szCs w:val="16"/>
                <w:lang w:eastAsia="en-GB"/>
              </w:rPr>
            </w:pPr>
          </w:p>
        </w:tc>
        <w:tc>
          <w:tcPr>
            <w:tcW w:w="425" w:type="dxa"/>
            <w:shd w:val="solid" w:color="FFFFFF" w:fill="auto"/>
          </w:tcPr>
          <w:p w14:paraId="1EB6593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4890831"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280C13A6" w14:textId="77777777" w:rsidR="00E92CBF" w:rsidRPr="00F11966" w:rsidRDefault="00E92CBF" w:rsidP="00AA7DB8">
            <w:pPr>
              <w:pStyle w:val="TAC"/>
              <w:rPr>
                <w:sz w:val="16"/>
                <w:szCs w:val="16"/>
              </w:rPr>
            </w:pPr>
            <w:r w:rsidRPr="00F11966">
              <w:rPr>
                <w:sz w:val="16"/>
                <w:szCs w:val="16"/>
              </w:rPr>
              <w:t>16.3.0</w:t>
            </w:r>
          </w:p>
        </w:tc>
      </w:tr>
      <w:tr w:rsidR="00E92CBF" w:rsidRPr="00F11966" w14:paraId="349AC16D" w14:textId="77777777" w:rsidTr="009663F0">
        <w:tc>
          <w:tcPr>
            <w:tcW w:w="800" w:type="dxa"/>
            <w:shd w:val="solid" w:color="FFFFFF" w:fill="auto"/>
          </w:tcPr>
          <w:p w14:paraId="159DAB6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CC4CBA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4C5CBF2"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332DA336"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0175</w:t>
            </w:r>
          </w:p>
        </w:tc>
        <w:tc>
          <w:tcPr>
            <w:tcW w:w="425" w:type="dxa"/>
            <w:shd w:val="solid" w:color="FFFFFF" w:fill="auto"/>
          </w:tcPr>
          <w:p w14:paraId="78DB0D1B"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0692B16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ABB7B8"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0AB3F3C0" w14:textId="77777777" w:rsidR="00E92CBF" w:rsidRPr="00F11966" w:rsidRDefault="00E92CBF" w:rsidP="00AA7DB8">
            <w:pPr>
              <w:pStyle w:val="TAC"/>
              <w:rPr>
                <w:sz w:val="16"/>
                <w:szCs w:val="16"/>
              </w:rPr>
            </w:pPr>
            <w:r w:rsidRPr="00F11966">
              <w:rPr>
                <w:sz w:val="16"/>
                <w:szCs w:val="16"/>
              </w:rPr>
              <w:t>16.3.0</w:t>
            </w:r>
          </w:p>
        </w:tc>
      </w:tr>
      <w:tr w:rsidR="00E92CBF" w:rsidRPr="00F11966" w14:paraId="558B689A" w14:textId="77777777" w:rsidTr="009663F0">
        <w:tc>
          <w:tcPr>
            <w:tcW w:w="800" w:type="dxa"/>
            <w:shd w:val="solid" w:color="FFFFFF" w:fill="auto"/>
          </w:tcPr>
          <w:p w14:paraId="2FFB40A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4ECEAA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FF34FF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545009F4"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0194</w:t>
            </w:r>
          </w:p>
        </w:tc>
        <w:tc>
          <w:tcPr>
            <w:tcW w:w="425" w:type="dxa"/>
            <w:shd w:val="solid" w:color="FFFFFF" w:fill="auto"/>
          </w:tcPr>
          <w:p w14:paraId="1D9AB135" w14:textId="77777777" w:rsidR="00E92CBF" w:rsidRPr="00F11966" w:rsidRDefault="00E92CBF" w:rsidP="00AA7DB8">
            <w:pPr>
              <w:pStyle w:val="TAR"/>
              <w:rPr>
                <w:rFonts w:cs="Arial"/>
                <w:sz w:val="16"/>
                <w:szCs w:val="16"/>
                <w:lang w:eastAsia="en-GB"/>
              </w:rPr>
            </w:pPr>
          </w:p>
        </w:tc>
        <w:tc>
          <w:tcPr>
            <w:tcW w:w="425" w:type="dxa"/>
            <w:shd w:val="solid" w:color="FFFFFF" w:fill="auto"/>
          </w:tcPr>
          <w:p w14:paraId="528CF0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3EEA6F0"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7586F5AA" w14:textId="77777777" w:rsidR="00E92CBF" w:rsidRPr="00F11966" w:rsidRDefault="00E92CBF" w:rsidP="00AA7DB8">
            <w:pPr>
              <w:pStyle w:val="TAC"/>
              <w:rPr>
                <w:sz w:val="16"/>
                <w:szCs w:val="16"/>
              </w:rPr>
            </w:pPr>
            <w:r w:rsidRPr="00F11966">
              <w:rPr>
                <w:sz w:val="16"/>
                <w:szCs w:val="16"/>
              </w:rPr>
              <w:t>16.3.0</w:t>
            </w:r>
          </w:p>
        </w:tc>
      </w:tr>
      <w:tr w:rsidR="00E92CBF" w:rsidRPr="00F11966" w14:paraId="33188CA3" w14:textId="77777777" w:rsidTr="009663F0">
        <w:tc>
          <w:tcPr>
            <w:tcW w:w="800" w:type="dxa"/>
            <w:shd w:val="solid" w:color="FFFFFF" w:fill="auto"/>
          </w:tcPr>
          <w:p w14:paraId="6038C0D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C4C1E8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F3CE483"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2E172E9D"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0191</w:t>
            </w:r>
          </w:p>
        </w:tc>
        <w:tc>
          <w:tcPr>
            <w:tcW w:w="425" w:type="dxa"/>
            <w:shd w:val="solid" w:color="FFFFFF" w:fill="auto"/>
          </w:tcPr>
          <w:p w14:paraId="4A63F947"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85EF42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C87FEF"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3FE0EE08" w14:textId="77777777" w:rsidR="00E92CBF" w:rsidRPr="00F11966" w:rsidRDefault="00E92CBF" w:rsidP="00AA7DB8">
            <w:pPr>
              <w:pStyle w:val="TAC"/>
              <w:rPr>
                <w:sz w:val="16"/>
                <w:szCs w:val="16"/>
              </w:rPr>
            </w:pPr>
            <w:r w:rsidRPr="00F11966">
              <w:rPr>
                <w:sz w:val="16"/>
                <w:szCs w:val="16"/>
              </w:rPr>
              <w:t>16.3.0</w:t>
            </w:r>
          </w:p>
        </w:tc>
      </w:tr>
      <w:tr w:rsidR="00E92CBF" w:rsidRPr="00F11966" w14:paraId="608202B1" w14:textId="77777777" w:rsidTr="009663F0">
        <w:tc>
          <w:tcPr>
            <w:tcW w:w="800" w:type="dxa"/>
            <w:shd w:val="solid" w:color="FFFFFF" w:fill="auto"/>
          </w:tcPr>
          <w:p w14:paraId="4FD819F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069D16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6935C18"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3E40F257"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0183</w:t>
            </w:r>
          </w:p>
        </w:tc>
        <w:tc>
          <w:tcPr>
            <w:tcW w:w="425" w:type="dxa"/>
            <w:shd w:val="solid" w:color="FFFFFF" w:fill="auto"/>
          </w:tcPr>
          <w:p w14:paraId="5C9DC37A"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2B6111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5E101EC" w14:textId="77777777" w:rsidR="00E92CBF" w:rsidRPr="00F11966" w:rsidRDefault="00E92CBF" w:rsidP="00AA7DB8">
            <w:pPr>
              <w:pStyle w:val="TAL"/>
            </w:pPr>
            <w:r w:rsidRPr="00F11966">
              <w:t>Common data types for V2X service</w:t>
            </w:r>
          </w:p>
        </w:tc>
        <w:tc>
          <w:tcPr>
            <w:tcW w:w="708" w:type="dxa"/>
            <w:shd w:val="solid" w:color="FFFFFF" w:fill="auto"/>
          </w:tcPr>
          <w:p w14:paraId="6413A3DB" w14:textId="77777777" w:rsidR="00E92CBF" w:rsidRPr="00F11966" w:rsidRDefault="00E92CBF" w:rsidP="00AA7DB8">
            <w:pPr>
              <w:pStyle w:val="TAC"/>
              <w:rPr>
                <w:sz w:val="16"/>
                <w:szCs w:val="16"/>
              </w:rPr>
            </w:pPr>
            <w:r w:rsidRPr="00F11966">
              <w:rPr>
                <w:sz w:val="16"/>
                <w:szCs w:val="16"/>
              </w:rPr>
              <w:t>16.3.0</w:t>
            </w:r>
          </w:p>
        </w:tc>
      </w:tr>
      <w:tr w:rsidR="00E92CBF" w:rsidRPr="00F11966" w14:paraId="07E5B163" w14:textId="77777777" w:rsidTr="009663F0">
        <w:tc>
          <w:tcPr>
            <w:tcW w:w="800" w:type="dxa"/>
            <w:shd w:val="solid" w:color="FFFFFF" w:fill="auto"/>
          </w:tcPr>
          <w:p w14:paraId="76AE1CF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09AE3D7"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235EFD"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64FFC602"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0173</w:t>
            </w:r>
          </w:p>
        </w:tc>
        <w:tc>
          <w:tcPr>
            <w:tcW w:w="425" w:type="dxa"/>
            <w:shd w:val="solid" w:color="FFFFFF" w:fill="auto"/>
          </w:tcPr>
          <w:p w14:paraId="435C1A1C"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3F6286C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D95BA1"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4A9D1970" w14:textId="77777777" w:rsidR="00E92CBF" w:rsidRPr="00F11966" w:rsidRDefault="00E92CBF" w:rsidP="00AA7DB8">
            <w:pPr>
              <w:pStyle w:val="TAC"/>
              <w:rPr>
                <w:sz w:val="16"/>
                <w:szCs w:val="16"/>
              </w:rPr>
            </w:pPr>
            <w:r w:rsidRPr="00F11966">
              <w:rPr>
                <w:sz w:val="16"/>
                <w:szCs w:val="16"/>
              </w:rPr>
              <w:t>16.3.0</w:t>
            </w:r>
          </w:p>
        </w:tc>
      </w:tr>
      <w:tr w:rsidR="00E92CBF" w:rsidRPr="00F11966" w14:paraId="0F8771FB" w14:textId="77777777" w:rsidTr="009663F0">
        <w:tc>
          <w:tcPr>
            <w:tcW w:w="800" w:type="dxa"/>
            <w:shd w:val="solid" w:color="FFFFFF" w:fill="auto"/>
          </w:tcPr>
          <w:p w14:paraId="11D2D25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FDB65D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EDE989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C9178A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0174</w:t>
            </w:r>
          </w:p>
        </w:tc>
        <w:tc>
          <w:tcPr>
            <w:tcW w:w="425" w:type="dxa"/>
            <w:shd w:val="solid" w:color="FFFFFF" w:fill="auto"/>
          </w:tcPr>
          <w:p w14:paraId="33CE92BC" w14:textId="77777777" w:rsidR="00E92CBF" w:rsidRPr="00F11966" w:rsidRDefault="00E92CBF" w:rsidP="00AA7DB8">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16DFF7A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92BEAAE"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14D6CD1C" w14:textId="77777777" w:rsidR="00E92CBF" w:rsidRPr="00F11966" w:rsidRDefault="00E92CBF" w:rsidP="00AA7DB8">
            <w:pPr>
              <w:pStyle w:val="TAC"/>
              <w:rPr>
                <w:sz w:val="16"/>
                <w:szCs w:val="16"/>
              </w:rPr>
            </w:pPr>
            <w:r w:rsidRPr="00F11966">
              <w:rPr>
                <w:sz w:val="16"/>
                <w:szCs w:val="16"/>
              </w:rPr>
              <w:t>16.3.0</w:t>
            </w:r>
          </w:p>
        </w:tc>
      </w:tr>
      <w:tr w:rsidR="00E92CBF" w:rsidRPr="00F11966" w14:paraId="5B5CB446" w14:textId="77777777" w:rsidTr="009663F0">
        <w:tc>
          <w:tcPr>
            <w:tcW w:w="800" w:type="dxa"/>
            <w:shd w:val="solid" w:color="FFFFFF" w:fill="auto"/>
          </w:tcPr>
          <w:p w14:paraId="5A2C769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CF22F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37E992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C66B93"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0189</w:t>
            </w:r>
          </w:p>
        </w:tc>
        <w:tc>
          <w:tcPr>
            <w:tcW w:w="425" w:type="dxa"/>
            <w:shd w:val="solid" w:color="FFFFFF" w:fill="auto"/>
          </w:tcPr>
          <w:p w14:paraId="1919AA4A"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8A6A21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51196"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06A0A168" w14:textId="77777777" w:rsidR="00E92CBF" w:rsidRPr="00F11966" w:rsidRDefault="00E92CBF" w:rsidP="00AA7DB8">
            <w:pPr>
              <w:pStyle w:val="TAC"/>
              <w:rPr>
                <w:sz w:val="16"/>
                <w:szCs w:val="16"/>
              </w:rPr>
            </w:pPr>
            <w:r w:rsidRPr="00F11966">
              <w:rPr>
                <w:sz w:val="16"/>
                <w:szCs w:val="16"/>
              </w:rPr>
              <w:t>16.3.0</w:t>
            </w:r>
          </w:p>
        </w:tc>
      </w:tr>
      <w:tr w:rsidR="00E92CBF" w:rsidRPr="00F11966" w14:paraId="22391F42" w14:textId="77777777" w:rsidTr="009663F0">
        <w:tc>
          <w:tcPr>
            <w:tcW w:w="800" w:type="dxa"/>
            <w:shd w:val="solid" w:color="FFFFFF" w:fill="auto"/>
          </w:tcPr>
          <w:p w14:paraId="0E7CC2B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45AAE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2BB7A3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6D4CD005"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0188</w:t>
            </w:r>
          </w:p>
        </w:tc>
        <w:tc>
          <w:tcPr>
            <w:tcW w:w="425" w:type="dxa"/>
            <w:shd w:val="solid" w:color="FFFFFF" w:fill="auto"/>
          </w:tcPr>
          <w:p w14:paraId="36D53E90" w14:textId="77777777" w:rsidR="00E92CBF" w:rsidRPr="00F11966" w:rsidRDefault="00E92CBF"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DCDF6B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17E0971"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6B3D1AC6" w14:textId="77777777" w:rsidR="00E92CBF" w:rsidRPr="00F11966" w:rsidRDefault="00E92CBF" w:rsidP="00AA7DB8">
            <w:pPr>
              <w:pStyle w:val="TAC"/>
              <w:rPr>
                <w:sz w:val="16"/>
                <w:szCs w:val="16"/>
              </w:rPr>
            </w:pPr>
            <w:r w:rsidRPr="00F11966">
              <w:rPr>
                <w:sz w:val="16"/>
                <w:szCs w:val="16"/>
              </w:rPr>
              <w:t>16.3.0</w:t>
            </w:r>
          </w:p>
        </w:tc>
      </w:tr>
      <w:tr w:rsidR="00E92CBF" w:rsidRPr="00F11966" w14:paraId="57DD44E9" w14:textId="77777777" w:rsidTr="009663F0">
        <w:tc>
          <w:tcPr>
            <w:tcW w:w="800" w:type="dxa"/>
            <w:shd w:val="solid" w:color="FFFFFF" w:fill="auto"/>
          </w:tcPr>
          <w:p w14:paraId="0470EE3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B7043A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CE0E917"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5AD578"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0179</w:t>
            </w:r>
          </w:p>
        </w:tc>
        <w:tc>
          <w:tcPr>
            <w:tcW w:w="425" w:type="dxa"/>
            <w:shd w:val="solid" w:color="FFFFFF" w:fill="auto"/>
          </w:tcPr>
          <w:p w14:paraId="66BC4CAF" w14:textId="77777777" w:rsidR="00E92CBF" w:rsidRPr="00F11966" w:rsidRDefault="00E92CBF" w:rsidP="00AA7DB8">
            <w:pPr>
              <w:pStyle w:val="TAR"/>
              <w:rPr>
                <w:rFonts w:cs="Arial"/>
                <w:sz w:val="16"/>
                <w:szCs w:val="16"/>
                <w:lang w:eastAsia="en-GB"/>
              </w:rPr>
            </w:pPr>
            <w:r w:rsidRPr="00F11966">
              <w:rPr>
                <w:rFonts w:cs="Arial"/>
                <w:sz w:val="16"/>
                <w:szCs w:val="16"/>
                <w:lang w:eastAsia="en-GB"/>
              </w:rPr>
              <w:t>4</w:t>
            </w:r>
          </w:p>
        </w:tc>
        <w:tc>
          <w:tcPr>
            <w:tcW w:w="425" w:type="dxa"/>
            <w:shd w:val="solid" w:color="FFFFFF" w:fill="auto"/>
          </w:tcPr>
          <w:p w14:paraId="60D6CB9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4D168E" w14:textId="77777777" w:rsidR="00E92CBF" w:rsidRPr="00F11966" w:rsidRDefault="00E92CBF" w:rsidP="00AA7DB8">
            <w:pPr>
              <w:pStyle w:val="TAL"/>
            </w:pPr>
            <w:r w:rsidRPr="00F11966">
              <w:t>Downlink data delivery status</w:t>
            </w:r>
          </w:p>
        </w:tc>
        <w:tc>
          <w:tcPr>
            <w:tcW w:w="708" w:type="dxa"/>
            <w:shd w:val="solid" w:color="FFFFFF" w:fill="auto"/>
          </w:tcPr>
          <w:p w14:paraId="47670FFD" w14:textId="77777777" w:rsidR="00E92CBF" w:rsidRPr="00F11966" w:rsidRDefault="00E92CBF" w:rsidP="00AA7DB8">
            <w:pPr>
              <w:pStyle w:val="TAC"/>
              <w:rPr>
                <w:sz w:val="16"/>
                <w:szCs w:val="16"/>
              </w:rPr>
            </w:pPr>
            <w:r w:rsidRPr="00F11966">
              <w:rPr>
                <w:sz w:val="16"/>
                <w:szCs w:val="16"/>
              </w:rPr>
              <w:t>16.3.0</w:t>
            </w:r>
          </w:p>
        </w:tc>
      </w:tr>
      <w:tr w:rsidR="00E92CBF" w:rsidRPr="00F11966" w14:paraId="1476567C" w14:textId="77777777" w:rsidTr="009663F0">
        <w:tc>
          <w:tcPr>
            <w:tcW w:w="800" w:type="dxa"/>
            <w:shd w:val="solid" w:color="FFFFFF" w:fill="auto"/>
          </w:tcPr>
          <w:p w14:paraId="5EA97CF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2C76F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FDC83AC"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79B4422F"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0181</w:t>
            </w:r>
          </w:p>
        </w:tc>
        <w:tc>
          <w:tcPr>
            <w:tcW w:w="425" w:type="dxa"/>
            <w:shd w:val="solid" w:color="FFFFFF" w:fill="auto"/>
          </w:tcPr>
          <w:p w14:paraId="135C0A13" w14:textId="77777777" w:rsidR="00E92CBF" w:rsidRPr="00F11966" w:rsidRDefault="00E92CBF" w:rsidP="00AA7DB8">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CFB3E4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D90757E" w14:textId="77777777" w:rsidR="00E92CBF" w:rsidRPr="00F11966" w:rsidRDefault="00E92CBF" w:rsidP="00AA7DB8">
            <w:pPr>
              <w:pStyle w:val="TAL"/>
            </w:pPr>
            <w:r w:rsidRPr="00F11966">
              <w:t>MO Exception Data Counter</w:t>
            </w:r>
          </w:p>
        </w:tc>
        <w:tc>
          <w:tcPr>
            <w:tcW w:w="708" w:type="dxa"/>
            <w:shd w:val="solid" w:color="FFFFFF" w:fill="auto"/>
          </w:tcPr>
          <w:p w14:paraId="09F844DC" w14:textId="77777777" w:rsidR="00E92CBF" w:rsidRPr="00F11966" w:rsidRDefault="00E92CBF" w:rsidP="00AA7DB8">
            <w:pPr>
              <w:pStyle w:val="TAC"/>
              <w:rPr>
                <w:sz w:val="16"/>
                <w:szCs w:val="16"/>
              </w:rPr>
            </w:pPr>
            <w:r w:rsidRPr="00F11966">
              <w:rPr>
                <w:sz w:val="16"/>
                <w:szCs w:val="16"/>
              </w:rPr>
              <w:t>16.3.0</w:t>
            </w:r>
          </w:p>
        </w:tc>
      </w:tr>
      <w:tr w:rsidR="00E92CBF" w:rsidRPr="00F11966" w14:paraId="25484CC7" w14:textId="77777777" w:rsidTr="009663F0">
        <w:tc>
          <w:tcPr>
            <w:tcW w:w="800" w:type="dxa"/>
            <w:shd w:val="solid" w:color="FFFFFF" w:fill="auto"/>
          </w:tcPr>
          <w:p w14:paraId="1AE08D1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39288F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79D8077"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0561E10" w14:textId="77777777" w:rsidR="00E92CBF" w:rsidRPr="00F11966" w:rsidRDefault="00E92CBF" w:rsidP="00AA7DB8">
            <w:pPr>
              <w:pStyle w:val="TAL"/>
              <w:rPr>
                <w:rFonts w:cs="Arial"/>
                <w:sz w:val="16"/>
                <w:szCs w:val="16"/>
                <w:lang w:eastAsia="en-GB"/>
              </w:rPr>
            </w:pPr>
            <w:r w:rsidRPr="00F11966">
              <w:rPr>
                <w:rFonts w:cs="Arial"/>
                <w:sz w:val="16"/>
                <w:szCs w:val="16"/>
                <w:lang w:eastAsia="en-GB"/>
              </w:rPr>
              <w:t>0195</w:t>
            </w:r>
          </w:p>
        </w:tc>
        <w:tc>
          <w:tcPr>
            <w:tcW w:w="425" w:type="dxa"/>
            <w:shd w:val="solid" w:color="FFFFFF" w:fill="auto"/>
          </w:tcPr>
          <w:p w14:paraId="52CC1491" w14:textId="77777777" w:rsidR="00E92CBF" w:rsidRPr="00F11966" w:rsidRDefault="00E92CBF" w:rsidP="00AA7DB8">
            <w:pPr>
              <w:pStyle w:val="TAR"/>
              <w:rPr>
                <w:rFonts w:cs="Arial"/>
                <w:sz w:val="16"/>
                <w:szCs w:val="16"/>
                <w:lang w:eastAsia="en-GB"/>
              </w:rPr>
            </w:pPr>
          </w:p>
        </w:tc>
        <w:tc>
          <w:tcPr>
            <w:tcW w:w="425" w:type="dxa"/>
            <w:shd w:val="solid" w:color="FFFFFF" w:fill="auto"/>
          </w:tcPr>
          <w:p w14:paraId="7A3DE6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33CD18ED"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5E4201B4" w14:textId="77777777" w:rsidR="00E92CBF" w:rsidRPr="00F11966" w:rsidRDefault="00E92CBF" w:rsidP="00AA7DB8">
            <w:pPr>
              <w:pStyle w:val="TAC"/>
              <w:rPr>
                <w:sz w:val="16"/>
                <w:szCs w:val="16"/>
              </w:rPr>
            </w:pPr>
            <w:r w:rsidRPr="00F11966">
              <w:rPr>
                <w:sz w:val="16"/>
                <w:szCs w:val="16"/>
              </w:rPr>
              <w:t>16.3.0</w:t>
            </w:r>
          </w:p>
        </w:tc>
      </w:tr>
      <w:tr w:rsidR="006057FF" w:rsidRPr="00F11966" w14:paraId="7EE93A9D" w14:textId="77777777" w:rsidTr="009663F0">
        <w:tc>
          <w:tcPr>
            <w:tcW w:w="800" w:type="dxa"/>
            <w:shd w:val="solid" w:color="FFFFFF" w:fill="auto"/>
          </w:tcPr>
          <w:p w14:paraId="61B647D5"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28EE928B"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6378A201"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25EBF374" w14:textId="77777777" w:rsidR="006057FF" w:rsidRPr="00F11966" w:rsidRDefault="006057FF" w:rsidP="00AA7DB8">
            <w:pPr>
              <w:pStyle w:val="TAL"/>
              <w:rPr>
                <w:rFonts w:cs="Arial"/>
                <w:sz w:val="16"/>
                <w:szCs w:val="16"/>
                <w:lang w:eastAsia="en-GB"/>
              </w:rPr>
            </w:pPr>
            <w:r w:rsidRPr="00F11966">
              <w:rPr>
                <w:rFonts w:cs="Arial"/>
                <w:sz w:val="16"/>
                <w:szCs w:val="16"/>
                <w:lang w:eastAsia="en-GB"/>
              </w:rPr>
              <w:t>0198</w:t>
            </w:r>
          </w:p>
        </w:tc>
        <w:tc>
          <w:tcPr>
            <w:tcW w:w="425" w:type="dxa"/>
            <w:shd w:val="solid" w:color="FFFFFF" w:fill="auto"/>
          </w:tcPr>
          <w:p w14:paraId="67E782FA" w14:textId="77777777" w:rsidR="006057FF" w:rsidRPr="00F11966" w:rsidRDefault="006057FF" w:rsidP="00AA7DB8">
            <w:pPr>
              <w:pStyle w:val="TAR"/>
              <w:rPr>
                <w:rFonts w:cs="Arial"/>
                <w:sz w:val="16"/>
                <w:szCs w:val="16"/>
                <w:lang w:eastAsia="en-GB"/>
              </w:rPr>
            </w:pPr>
          </w:p>
        </w:tc>
        <w:tc>
          <w:tcPr>
            <w:tcW w:w="425" w:type="dxa"/>
            <w:shd w:val="solid" w:color="FFFFFF" w:fill="auto"/>
          </w:tcPr>
          <w:p w14:paraId="3798A8DB"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7692B2F2"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74E7E280" w14:textId="77777777" w:rsidR="006057FF" w:rsidRPr="00F11966" w:rsidRDefault="006057FF" w:rsidP="00AA7DB8">
            <w:pPr>
              <w:pStyle w:val="TAC"/>
              <w:rPr>
                <w:sz w:val="16"/>
                <w:szCs w:val="16"/>
              </w:rPr>
            </w:pPr>
            <w:r w:rsidRPr="00F11966">
              <w:rPr>
                <w:sz w:val="16"/>
                <w:szCs w:val="16"/>
              </w:rPr>
              <w:t>16.4.0</w:t>
            </w:r>
          </w:p>
        </w:tc>
      </w:tr>
      <w:tr w:rsidR="006057FF" w:rsidRPr="00F11966" w14:paraId="0CA9CB4C" w14:textId="77777777" w:rsidTr="009663F0">
        <w:tc>
          <w:tcPr>
            <w:tcW w:w="800" w:type="dxa"/>
            <w:shd w:val="solid" w:color="FFFFFF" w:fill="auto"/>
          </w:tcPr>
          <w:p w14:paraId="547A8B73"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7C44A2B3"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022AAC1"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CFDA685" w14:textId="77777777" w:rsidR="006057FF" w:rsidRPr="00F11966" w:rsidRDefault="006057FF" w:rsidP="006057FF">
            <w:pPr>
              <w:pStyle w:val="TAL"/>
              <w:rPr>
                <w:rFonts w:cs="Arial"/>
                <w:sz w:val="16"/>
                <w:szCs w:val="16"/>
                <w:lang w:eastAsia="en-GB"/>
              </w:rPr>
            </w:pPr>
            <w:r w:rsidRPr="00F11966">
              <w:rPr>
                <w:rFonts w:cs="Arial"/>
                <w:sz w:val="16"/>
                <w:szCs w:val="16"/>
                <w:lang w:eastAsia="en-GB"/>
              </w:rPr>
              <w:t>0201</w:t>
            </w:r>
          </w:p>
        </w:tc>
        <w:tc>
          <w:tcPr>
            <w:tcW w:w="425" w:type="dxa"/>
            <w:shd w:val="solid" w:color="FFFFFF" w:fill="auto"/>
          </w:tcPr>
          <w:p w14:paraId="29EA38A0" w14:textId="77777777" w:rsidR="006057FF" w:rsidRPr="00F11966" w:rsidRDefault="006057FF" w:rsidP="006057FF">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98B12CA"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075C9FDC"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076D718C" w14:textId="77777777" w:rsidR="006057FF" w:rsidRPr="00F11966" w:rsidRDefault="006057FF" w:rsidP="006057FF">
            <w:pPr>
              <w:pStyle w:val="TAC"/>
              <w:rPr>
                <w:sz w:val="16"/>
                <w:szCs w:val="16"/>
              </w:rPr>
            </w:pPr>
            <w:r w:rsidRPr="00F11966">
              <w:rPr>
                <w:sz w:val="16"/>
                <w:szCs w:val="16"/>
              </w:rPr>
              <w:t>16.4.0</w:t>
            </w:r>
          </w:p>
        </w:tc>
      </w:tr>
      <w:tr w:rsidR="00AA7DB8" w:rsidRPr="00F11966" w14:paraId="30994F22" w14:textId="77777777" w:rsidTr="009663F0">
        <w:tc>
          <w:tcPr>
            <w:tcW w:w="800" w:type="dxa"/>
            <w:shd w:val="solid" w:color="FFFFFF" w:fill="auto"/>
          </w:tcPr>
          <w:p w14:paraId="68E8E85E"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4A273C1C"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5E39CF78"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AD90B81" w14:textId="77777777" w:rsidR="00AA7DB8" w:rsidRPr="00F11966" w:rsidRDefault="00AA7DB8" w:rsidP="008067A0">
            <w:pPr>
              <w:pStyle w:val="TAL"/>
              <w:rPr>
                <w:rFonts w:cs="Arial"/>
                <w:sz w:val="16"/>
                <w:szCs w:val="16"/>
                <w:lang w:eastAsia="en-GB"/>
              </w:rPr>
            </w:pPr>
            <w:r w:rsidRPr="00F11966">
              <w:rPr>
                <w:rFonts w:cs="Arial"/>
                <w:sz w:val="16"/>
                <w:szCs w:val="16"/>
                <w:lang w:eastAsia="en-GB"/>
              </w:rPr>
              <w:t>0</w:t>
            </w:r>
            <w:r w:rsidR="008067A0" w:rsidRPr="00F11966">
              <w:rPr>
                <w:rFonts w:cs="Arial"/>
                <w:sz w:val="16"/>
                <w:szCs w:val="16"/>
                <w:lang w:eastAsia="en-GB"/>
              </w:rPr>
              <w:t>196</w:t>
            </w:r>
          </w:p>
        </w:tc>
        <w:tc>
          <w:tcPr>
            <w:tcW w:w="425" w:type="dxa"/>
            <w:shd w:val="solid" w:color="FFFFFF" w:fill="auto"/>
          </w:tcPr>
          <w:p w14:paraId="239B36B2" w14:textId="77777777" w:rsidR="00AA7DB8" w:rsidRPr="00F11966" w:rsidRDefault="00AA7DB8" w:rsidP="00AA7DB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48E149F"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9B9D5F4"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5951C256" w14:textId="77777777" w:rsidR="00AA7DB8" w:rsidRPr="00F11966" w:rsidRDefault="00AA7DB8" w:rsidP="00AA7DB8">
            <w:pPr>
              <w:pStyle w:val="TAC"/>
              <w:rPr>
                <w:sz w:val="16"/>
                <w:szCs w:val="16"/>
              </w:rPr>
            </w:pPr>
            <w:r w:rsidRPr="00F11966">
              <w:rPr>
                <w:sz w:val="16"/>
                <w:szCs w:val="16"/>
              </w:rPr>
              <w:t>16.4.0</w:t>
            </w:r>
          </w:p>
        </w:tc>
      </w:tr>
      <w:tr w:rsidR="00306531" w:rsidRPr="00F11966" w14:paraId="244A629C" w14:textId="77777777" w:rsidTr="009663F0">
        <w:tc>
          <w:tcPr>
            <w:tcW w:w="800" w:type="dxa"/>
            <w:shd w:val="solid" w:color="FFFFFF" w:fill="auto"/>
          </w:tcPr>
          <w:p w14:paraId="047DA8CB"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63C11443"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0133481A"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2761C74B" w14:textId="77777777" w:rsidR="00306531" w:rsidRPr="00F11966" w:rsidRDefault="00306531" w:rsidP="00306531">
            <w:pPr>
              <w:pStyle w:val="TAL"/>
              <w:rPr>
                <w:rFonts w:cs="Arial"/>
                <w:sz w:val="16"/>
                <w:szCs w:val="16"/>
                <w:lang w:eastAsia="en-GB"/>
              </w:rPr>
            </w:pPr>
            <w:r w:rsidRPr="00F11966">
              <w:rPr>
                <w:rFonts w:cs="Arial"/>
                <w:sz w:val="16"/>
                <w:szCs w:val="16"/>
                <w:lang w:eastAsia="en-GB"/>
              </w:rPr>
              <w:t>0202</w:t>
            </w:r>
          </w:p>
        </w:tc>
        <w:tc>
          <w:tcPr>
            <w:tcW w:w="425" w:type="dxa"/>
            <w:shd w:val="solid" w:color="FFFFFF" w:fill="auto"/>
          </w:tcPr>
          <w:p w14:paraId="6D27446A" w14:textId="77777777" w:rsidR="00306531" w:rsidRPr="00F11966" w:rsidRDefault="00306531" w:rsidP="00306531">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16787662"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26623DA2" w14:textId="77777777" w:rsidR="00306531" w:rsidRPr="00F11966" w:rsidRDefault="00306531" w:rsidP="00306531">
            <w:pPr>
              <w:pStyle w:val="TAL"/>
            </w:pPr>
            <w:r w:rsidRPr="00F11966">
              <w:t>Authentication and Authorization status</w:t>
            </w:r>
          </w:p>
        </w:tc>
        <w:tc>
          <w:tcPr>
            <w:tcW w:w="708" w:type="dxa"/>
            <w:shd w:val="solid" w:color="FFFFFF" w:fill="auto"/>
          </w:tcPr>
          <w:p w14:paraId="21E333E3" w14:textId="77777777" w:rsidR="00306531" w:rsidRPr="00F11966" w:rsidRDefault="00306531" w:rsidP="00306531">
            <w:pPr>
              <w:pStyle w:val="TAC"/>
              <w:rPr>
                <w:sz w:val="16"/>
                <w:szCs w:val="16"/>
              </w:rPr>
            </w:pPr>
            <w:r w:rsidRPr="00F11966">
              <w:rPr>
                <w:sz w:val="16"/>
                <w:szCs w:val="16"/>
              </w:rPr>
              <w:t>16.4.0</w:t>
            </w:r>
          </w:p>
        </w:tc>
      </w:tr>
      <w:tr w:rsidR="006B7CA9" w:rsidRPr="00F11966" w14:paraId="3A895AA6" w14:textId="77777777" w:rsidTr="009663F0">
        <w:tc>
          <w:tcPr>
            <w:tcW w:w="800" w:type="dxa"/>
            <w:shd w:val="solid" w:color="FFFFFF" w:fill="auto"/>
          </w:tcPr>
          <w:p w14:paraId="54B5B7AA"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A53C90D"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B54DED3"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61F51C18" w14:textId="77777777" w:rsidR="006B7CA9" w:rsidRPr="00F11966" w:rsidRDefault="006B7CA9" w:rsidP="006B7CA9">
            <w:pPr>
              <w:pStyle w:val="TAL"/>
              <w:rPr>
                <w:rFonts w:cs="Arial"/>
                <w:sz w:val="16"/>
                <w:szCs w:val="16"/>
                <w:lang w:eastAsia="en-GB"/>
              </w:rPr>
            </w:pPr>
            <w:r w:rsidRPr="00F11966">
              <w:rPr>
                <w:rFonts w:cs="Arial"/>
                <w:sz w:val="16"/>
                <w:szCs w:val="16"/>
                <w:lang w:eastAsia="en-GB"/>
              </w:rPr>
              <w:t>0203</w:t>
            </w:r>
          </w:p>
        </w:tc>
        <w:tc>
          <w:tcPr>
            <w:tcW w:w="425" w:type="dxa"/>
            <w:shd w:val="solid" w:color="FFFFFF" w:fill="auto"/>
          </w:tcPr>
          <w:p w14:paraId="13439D96" w14:textId="77777777" w:rsidR="006B7CA9" w:rsidRPr="00F11966" w:rsidRDefault="006B7CA9" w:rsidP="006B7CA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401474E"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60193D92" w14:textId="77777777" w:rsidR="006B7CA9" w:rsidRPr="00F11966" w:rsidRDefault="006B7CA9" w:rsidP="006B7CA9">
            <w:pPr>
              <w:pStyle w:val="TAL"/>
            </w:pPr>
            <w:r w:rsidRPr="00F11966">
              <w:t>User Location of TWAP ID or TNAP ID</w:t>
            </w:r>
          </w:p>
        </w:tc>
        <w:tc>
          <w:tcPr>
            <w:tcW w:w="708" w:type="dxa"/>
            <w:shd w:val="solid" w:color="FFFFFF" w:fill="auto"/>
          </w:tcPr>
          <w:p w14:paraId="435BF9C2" w14:textId="77777777" w:rsidR="006B7CA9" w:rsidRPr="00F11966" w:rsidRDefault="006B7CA9" w:rsidP="006B7CA9">
            <w:pPr>
              <w:pStyle w:val="TAC"/>
              <w:rPr>
                <w:sz w:val="16"/>
                <w:szCs w:val="16"/>
              </w:rPr>
            </w:pPr>
            <w:r w:rsidRPr="00F11966">
              <w:rPr>
                <w:sz w:val="16"/>
                <w:szCs w:val="16"/>
              </w:rPr>
              <w:t>16.4.0</w:t>
            </w:r>
          </w:p>
        </w:tc>
      </w:tr>
      <w:tr w:rsidR="006B7CA9" w:rsidRPr="00F11966" w14:paraId="11CBDAEB" w14:textId="77777777" w:rsidTr="009663F0">
        <w:tc>
          <w:tcPr>
            <w:tcW w:w="800" w:type="dxa"/>
            <w:shd w:val="solid" w:color="FFFFFF" w:fill="auto"/>
          </w:tcPr>
          <w:p w14:paraId="42675D9C"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127EF235"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B1E8823"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D5978FC" w14:textId="77777777" w:rsidR="006B7CA9" w:rsidRPr="00F11966" w:rsidRDefault="006B7CA9" w:rsidP="006B7CA9">
            <w:pPr>
              <w:pStyle w:val="TAL"/>
              <w:rPr>
                <w:rFonts w:cs="Arial"/>
                <w:sz w:val="16"/>
                <w:szCs w:val="16"/>
                <w:lang w:eastAsia="en-GB"/>
              </w:rPr>
            </w:pPr>
            <w:r w:rsidRPr="00F11966">
              <w:rPr>
                <w:rFonts w:cs="Arial"/>
                <w:sz w:val="16"/>
                <w:szCs w:val="16"/>
                <w:lang w:eastAsia="en-GB"/>
              </w:rPr>
              <w:t>0199</w:t>
            </w:r>
          </w:p>
        </w:tc>
        <w:tc>
          <w:tcPr>
            <w:tcW w:w="425" w:type="dxa"/>
            <w:shd w:val="solid" w:color="FFFFFF" w:fill="auto"/>
          </w:tcPr>
          <w:p w14:paraId="7C834651" w14:textId="77777777" w:rsidR="006B7CA9" w:rsidRPr="00F11966" w:rsidRDefault="00B724D5" w:rsidP="006B7CA9">
            <w:pPr>
              <w:pStyle w:val="TAR"/>
              <w:rPr>
                <w:rFonts w:cs="Arial"/>
                <w:sz w:val="16"/>
                <w:szCs w:val="16"/>
                <w:lang w:eastAsia="en-GB"/>
              </w:rPr>
            </w:pPr>
            <w:r w:rsidRPr="00F11966">
              <w:rPr>
                <w:rFonts w:cs="Arial"/>
                <w:sz w:val="16"/>
                <w:szCs w:val="16"/>
                <w:lang w:eastAsia="en-GB"/>
              </w:rPr>
              <w:t>3</w:t>
            </w:r>
          </w:p>
        </w:tc>
        <w:tc>
          <w:tcPr>
            <w:tcW w:w="425" w:type="dxa"/>
            <w:shd w:val="solid" w:color="FFFFFF" w:fill="auto"/>
          </w:tcPr>
          <w:p w14:paraId="532D8B68"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154A09E6"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546A6C5C" w14:textId="77777777" w:rsidR="006B7CA9" w:rsidRPr="00F11966" w:rsidRDefault="006B7CA9" w:rsidP="006B7CA9">
            <w:pPr>
              <w:pStyle w:val="TAC"/>
              <w:rPr>
                <w:sz w:val="16"/>
                <w:szCs w:val="16"/>
              </w:rPr>
            </w:pPr>
            <w:r w:rsidRPr="00F11966">
              <w:rPr>
                <w:sz w:val="16"/>
                <w:szCs w:val="16"/>
              </w:rPr>
              <w:t>16.4.0</w:t>
            </w:r>
          </w:p>
        </w:tc>
      </w:tr>
      <w:tr w:rsidR="0053520B" w:rsidRPr="00F11966" w14:paraId="269E14EB" w14:textId="77777777" w:rsidTr="009663F0">
        <w:tc>
          <w:tcPr>
            <w:tcW w:w="800" w:type="dxa"/>
            <w:shd w:val="solid" w:color="FFFFFF" w:fill="auto"/>
          </w:tcPr>
          <w:p w14:paraId="549A2683"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38C451D2"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5E83C426"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008BE00" w14:textId="77777777" w:rsidR="0053520B" w:rsidRPr="00F11966" w:rsidRDefault="0053520B" w:rsidP="0053520B">
            <w:pPr>
              <w:pStyle w:val="TAL"/>
              <w:rPr>
                <w:rFonts w:cs="Arial"/>
                <w:sz w:val="16"/>
                <w:szCs w:val="16"/>
                <w:lang w:eastAsia="en-GB"/>
              </w:rPr>
            </w:pPr>
            <w:r w:rsidRPr="00F11966">
              <w:rPr>
                <w:rFonts w:cs="Arial"/>
                <w:sz w:val="16"/>
                <w:szCs w:val="16"/>
                <w:lang w:eastAsia="en-GB"/>
              </w:rPr>
              <w:t>0197</w:t>
            </w:r>
          </w:p>
        </w:tc>
        <w:tc>
          <w:tcPr>
            <w:tcW w:w="425" w:type="dxa"/>
            <w:shd w:val="solid" w:color="FFFFFF" w:fill="auto"/>
          </w:tcPr>
          <w:p w14:paraId="6A6DB175" w14:textId="77777777" w:rsidR="0053520B" w:rsidRPr="00F11966" w:rsidRDefault="0053520B" w:rsidP="0053520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0D3DBCD6"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14820B00"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5BECCDC0" w14:textId="77777777" w:rsidR="0053520B" w:rsidRPr="00F11966" w:rsidRDefault="0053520B" w:rsidP="0053520B">
            <w:pPr>
              <w:pStyle w:val="TAC"/>
              <w:rPr>
                <w:sz w:val="16"/>
                <w:szCs w:val="16"/>
              </w:rPr>
            </w:pPr>
            <w:r w:rsidRPr="00F11966">
              <w:rPr>
                <w:sz w:val="16"/>
                <w:szCs w:val="16"/>
              </w:rPr>
              <w:t>16.4.0</w:t>
            </w:r>
          </w:p>
        </w:tc>
      </w:tr>
      <w:tr w:rsidR="00184255" w:rsidRPr="00F11966" w14:paraId="2997BB0F" w14:textId="77777777" w:rsidTr="009663F0">
        <w:tc>
          <w:tcPr>
            <w:tcW w:w="800" w:type="dxa"/>
            <w:shd w:val="solid" w:color="FFFFFF" w:fill="auto"/>
          </w:tcPr>
          <w:p w14:paraId="199550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104C11C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5153549D"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04E1E9E6" w14:textId="77777777" w:rsidR="00184255" w:rsidRPr="00F11966" w:rsidRDefault="00184255" w:rsidP="00184255">
            <w:pPr>
              <w:pStyle w:val="TAL"/>
              <w:rPr>
                <w:rFonts w:cs="Arial"/>
                <w:sz w:val="16"/>
                <w:szCs w:val="16"/>
                <w:lang w:eastAsia="en-GB"/>
              </w:rPr>
            </w:pPr>
            <w:r w:rsidRPr="00F11966">
              <w:rPr>
                <w:rFonts w:cs="Arial"/>
                <w:sz w:val="16"/>
                <w:szCs w:val="16"/>
                <w:lang w:eastAsia="en-GB"/>
              </w:rPr>
              <w:t>0205</w:t>
            </w:r>
          </w:p>
        </w:tc>
        <w:tc>
          <w:tcPr>
            <w:tcW w:w="425" w:type="dxa"/>
            <w:shd w:val="solid" w:color="FFFFFF" w:fill="auto"/>
          </w:tcPr>
          <w:p w14:paraId="69D6CE61" w14:textId="77777777" w:rsidR="00184255" w:rsidRPr="00F11966" w:rsidRDefault="00184255" w:rsidP="00184255">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0B8576C"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AFEB18F" w14:textId="77777777" w:rsidR="00184255" w:rsidRPr="00F11966" w:rsidRDefault="00184255" w:rsidP="00184255">
            <w:pPr>
              <w:pStyle w:val="TAL"/>
            </w:pPr>
            <w:r w:rsidRPr="00F11966">
              <w:t>Correction on unsigned integer types</w:t>
            </w:r>
          </w:p>
        </w:tc>
        <w:tc>
          <w:tcPr>
            <w:tcW w:w="708" w:type="dxa"/>
            <w:shd w:val="solid" w:color="FFFFFF" w:fill="auto"/>
          </w:tcPr>
          <w:p w14:paraId="47EEA75F" w14:textId="77777777" w:rsidR="00184255" w:rsidRPr="00F11966" w:rsidRDefault="00184255" w:rsidP="00184255">
            <w:pPr>
              <w:pStyle w:val="TAC"/>
              <w:rPr>
                <w:sz w:val="16"/>
                <w:szCs w:val="16"/>
              </w:rPr>
            </w:pPr>
            <w:r w:rsidRPr="00F11966">
              <w:rPr>
                <w:sz w:val="16"/>
                <w:szCs w:val="16"/>
              </w:rPr>
              <w:t>16.4.0</w:t>
            </w:r>
          </w:p>
        </w:tc>
      </w:tr>
      <w:tr w:rsidR="00B91FD6" w:rsidRPr="00F11966" w14:paraId="304415B0" w14:textId="77777777" w:rsidTr="009663F0">
        <w:tc>
          <w:tcPr>
            <w:tcW w:w="800" w:type="dxa"/>
            <w:shd w:val="solid" w:color="FFFFFF" w:fill="auto"/>
          </w:tcPr>
          <w:p w14:paraId="3CEFF63B"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C60FB9"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5560154"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F7DB42E" w14:textId="77777777" w:rsidR="00B91FD6" w:rsidRPr="00F11966" w:rsidRDefault="00B91FD6" w:rsidP="00B91FD6">
            <w:pPr>
              <w:pStyle w:val="TAL"/>
              <w:rPr>
                <w:rFonts w:cs="Arial"/>
                <w:sz w:val="16"/>
                <w:szCs w:val="16"/>
                <w:lang w:eastAsia="en-GB"/>
              </w:rPr>
            </w:pPr>
            <w:r w:rsidRPr="00F11966">
              <w:rPr>
                <w:rFonts w:cs="Arial"/>
                <w:sz w:val="16"/>
                <w:szCs w:val="16"/>
                <w:lang w:eastAsia="en-GB"/>
              </w:rPr>
              <w:t>0207</w:t>
            </w:r>
          </w:p>
        </w:tc>
        <w:tc>
          <w:tcPr>
            <w:tcW w:w="425" w:type="dxa"/>
            <w:shd w:val="solid" w:color="FFFFFF" w:fill="auto"/>
          </w:tcPr>
          <w:p w14:paraId="5476192F" w14:textId="77777777" w:rsidR="00B91FD6" w:rsidRPr="00F11966" w:rsidRDefault="00B91FD6" w:rsidP="00B91FD6">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1B0FD0F"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0DE91240"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16DE702" w14:textId="77777777" w:rsidR="00B91FD6" w:rsidRPr="00F11966" w:rsidRDefault="00B91FD6" w:rsidP="00B91FD6">
            <w:pPr>
              <w:pStyle w:val="TAC"/>
              <w:rPr>
                <w:sz w:val="16"/>
                <w:szCs w:val="16"/>
              </w:rPr>
            </w:pPr>
            <w:r w:rsidRPr="00F11966">
              <w:rPr>
                <w:sz w:val="16"/>
                <w:szCs w:val="16"/>
              </w:rPr>
              <w:t>16.4.0</w:t>
            </w:r>
          </w:p>
        </w:tc>
      </w:tr>
      <w:tr w:rsidR="00B55D24" w:rsidRPr="00F11966" w14:paraId="223E9D5D" w14:textId="77777777" w:rsidTr="009663F0">
        <w:tc>
          <w:tcPr>
            <w:tcW w:w="800" w:type="dxa"/>
            <w:shd w:val="solid" w:color="FFFFFF" w:fill="auto"/>
          </w:tcPr>
          <w:p w14:paraId="3F00D23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1D8E24B6"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1231695"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6A26425F" w14:textId="77777777" w:rsidR="00B55D24" w:rsidRPr="00F11966" w:rsidRDefault="00B55D24" w:rsidP="00B55D24">
            <w:pPr>
              <w:pStyle w:val="TAL"/>
              <w:rPr>
                <w:rFonts w:cs="Arial"/>
                <w:sz w:val="16"/>
                <w:szCs w:val="16"/>
                <w:lang w:eastAsia="en-GB"/>
              </w:rPr>
            </w:pPr>
            <w:r w:rsidRPr="00F11966">
              <w:rPr>
                <w:rFonts w:cs="Arial"/>
                <w:sz w:val="16"/>
                <w:szCs w:val="16"/>
                <w:lang w:eastAsia="en-GB"/>
              </w:rPr>
              <w:t>0206</w:t>
            </w:r>
          </w:p>
        </w:tc>
        <w:tc>
          <w:tcPr>
            <w:tcW w:w="425" w:type="dxa"/>
            <w:shd w:val="solid" w:color="FFFFFF" w:fill="auto"/>
          </w:tcPr>
          <w:p w14:paraId="58CD143F" w14:textId="77777777" w:rsidR="00B55D24" w:rsidRPr="00F11966" w:rsidRDefault="00B55D24" w:rsidP="00B55D24">
            <w:pPr>
              <w:pStyle w:val="TAR"/>
              <w:rPr>
                <w:rFonts w:cs="Arial"/>
                <w:sz w:val="16"/>
                <w:szCs w:val="16"/>
                <w:lang w:eastAsia="en-GB"/>
              </w:rPr>
            </w:pPr>
            <w:r w:rsidRPr="00F11966">
              <w:rPr>
                <w:rFonts w:cs="Arial"/>
                <w:sz w:val="16"/>
                <w:szCs w:val="16"/>
                <w:lang w:eastAsia="en-GB"/>
              </w:rPr>
              <w:t>2</w:t>
            </w:r>
          </w:p>
        </w:tc>
        <w:tc>
          <w:tcPr>
            <w:tcW w:w="425" w:type="dxa"/>
            <w:shd w:val="solid" w:color="FFFFFF" w:fill="auto"/>
          </w:tcPr>
          <w:p w14:paraId="4E8E97A4"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4F5C57DA"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24A327E7" w14:textId="77777777" w:rsidR="00B55D24" w:rsidRPr="00F11966" w:rsidRDefault="00B55D24" w:rsidP="00B55D24">
            <w:pPr>
              <w:pStyle w:val="TAC"/>
              <w:rPr>
                <w:sz w:val="16"/>
                <w:szCs w:val="16"/>
              </w:rPr>
            </w:pPr>
            <w:r w:rsidRPr="00F11966">
              <w:rPr>
                <w:sz w:val="16"/>
                <w:szCs w:val="16"/>
              </w:rPr>
              <w:t>16.4.0</w:t>
            </w:r>
          </w:p>
        </w:tc>
      </w:tr>
      <w:tr w:rsidR="00875C7D" w:rsidRPr="00F11966" w14:paraId="435B7B2C" w14:textId="77777777" w:rsidTr="009663F0">
        <w:tc>
          <w:tcPr>
            <w:tcW w:w="800" w:type="dxa"/>
            <w:shd w:val="solid" w:color="FFFFFF" w:fill="auto"/>
          </w:tcPr>
          <w:p w14:paraId="5727C775"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1BC911"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40FD6ACA"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4F6AA83"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0208</w:t>
            </w:r>
          </w:p>
        </w:tc>
        <w:tc>
          <w:tcPr>
            <w:tcW w:w="425" w:type="dxa"/>
            <w:shd w:val="solid" w:color="FFFFFF" w:fill="auto"/>
          </w:tcPr>
          <w:p w14:paraId="15F84958"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1228211"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3E4C2DB"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0A142EFE" w14:textId="77777777" w:rsidR="00875C7D" w:rsidRPr="00F11966" w:rsidRDefault="00875C7D" w:rsidP="00875C7D">
            <w:pPr>
              <w:pStyle w:val="TAC"/>
              <w:rPr>
                <w:sz w:val="16"/>
                <w:szCs w:val="16"/>
              </w:rPr>
            </w:pPr>
            <w:r w:rsidRPr="00F11966">
              <w:rPr>
                <w:sz w:val="16"/>
                <w:szCs w:val="16"/>
              </w:rPr>
              <w:t>16.4.0</w:t>
            </w:r>
          </w:p>
        </w:tc>
      </w:tr>
      <w:tr w:rsidR="00875C7D" w:rsidRPr="00F11966" w14:paraId="1519B0A3" w14:textId="77777777" w:rsidTr="009663F0">
        <w:tc>
          <w:tcPr>
            <w:tcW w:w="800" w:type="dxa"/>
            <w:shd w:val="solid" w:color="FFFFFF" w:fill="auto"/>
          </w:tcPr>
          <w:p w14:paraId="279129F7"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703C08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35FE9034"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1EEF076" w14:textId="77777777" w:rsidR="00875C7D" w:rsidRPr="00F11966" w:rsidRDefault="00875C7D" w:rsidP="00875C7D">
            <w:pPr>
              <w:pStyle w:val="TAL"/>
              <w:rPr>
                <w:rFonts w:cs="Arial"/>
                <w:sz w:val="16"/>
                <w:szCs w:val="16"/>
                <w:lang w:eastAsia="en-GB"/>
              </w:rPr>
            </w:pPr>
            <w:r w:rsidRPr="00F11966">
              <w:rPr>
                <w:rFonts w:cs="Arial"/>
                <w:sz w:val="16"/>
                <w:szCs w:val="16"/>
                <w:lang w:eastAsia="en-GB"/>
              </w:rPr>
              <w:t>0209</w:t>
            </w:r>
          </w:p>
        </w:tc>
        <w:tc>
          <w:tcPr>
            <w:tcW w:w="425" w:type="dxa"/>
            <w:shd w:val="solid" w:color="FFFFFF" w:fill="auto"/>
          </w:tcPr>
          <w:p w14:paraId="468BA2FA" w14:textId="77777777" w:rsidR="00875C7D" w:rsidRPr="00F11966" w:rsidRDefault="00875C7D" w:rsidP="00875C7D">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5F82EE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D2D56B3"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F63DCC7" w14:textId="77777777" w:rsidR="00875C7D" w:rsidRPr="00F11966" w:rsidRDefault="00875C7D" w:rsidP="00875C7D">
            <w:pPr>
              <w:pStyle w:val="TAC"/>
              <w:rPr>
                <w:sz w:val="16"/>
                <w:szCs w:val="16"/>
              </w:rPr>
            </w:pPr>
            <w:r w:rsidRPr="00F11966">
              <w:rPr>
                <w:sz w:val="16"/>
                <w:szCs w:val="16"/>
              </w:rPr>
              <w:t>16.4.0</w:t>
            </w:r>
          </w:p>
        </w:tc>
      </w:tr>
      <w:tr w:rsidR="00BD6873" w:rsidRPr="00F11966" w14:paraId="3DEBAB7A" w14:textId="77777777" w:rsidTr="009663F0">
        <w:tc>
          <w:tcPr>
            <w:tcW w:w="800" w:type="dxa"/>
            <w:shd w:val="solid" w:color="FFFFFF" w:fill="auto"/>
          </w:tcPr>
          <w:p w14:paraId="159A17B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8D5BD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1083691"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3224A1E"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35823B0A"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01FB5D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3B8EDBD5"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72944A1A" w14:textId="77777777" w:rsidR="00BD6873" w:rsidRPr="00F11966" w:rsidRDefault="00BD6873" w:rsidP="00BD6873">
            <w:pPr>
              <w:pStyle w:val="TAC"/>
              <w:rPr>
                <w:sz w:val="16"/>
                <w:szCs w:val="16"/>
              </w:rPr>
            </w:pPr>
            <w:r w:rsidRPr="00F11966">
              <w:rPr>
                <w:sz w:val="16"/>
                <w:szCs w:val="16"/>
              </w:rPr>
              <w:t>16.4.0</w:t>
            </w:r>
          </w:p>
        </w:tc>
      </w:tr>
      <w:tr w:rsidR="00BD6873" w:rsidRPr="00F11966" w14:paraId="1CF3F3C7" w14:textId="77777777" w:rsidTr="009663F0">
        <w:tc>
          <w:tcPr>
            <w:tcW w:w="800" w:type="dxa"/>
            <w:shd w:val="solid" w:color="FFFFFF" w:fill="auto"/>
          </w:tcPr>
          <w:p w14:paraId="151E2DA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CB35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BC46F7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9F614AF"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084443B"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D3A704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5F28D17"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551B8CC3" w14:textId="77777777" w:rsidR="00BD6873" w:rsidRPr="00F11966" w:rsidRDefault="00BD6873" w:rsidP="00BD6873">
            <w:pPr>
              <w:pStyle w:val="TAC"/>
              <w:rPr>
                <w:sz w:val="16"/>
                <w:szCs w:val="16"/>
              </w:rPr>
            </w:pPr>
            <w:r w:rsidRPr="00F11966">
              <w:rPr>
                <w:sz w:val="16"/>
                <w:szCs w:val="16"/>
              </w:rPr>
              <w:t>16.4.0</w:t>
            </w:r>
          </w:p>
        </w:tc>
      </w:tr>
      <w:tr w:rsidR="00BD6873" w:rsidRPr="00F11966" w14:paraId="1D93E9DC" w14:textId="77777777" w:rsidTr="009663F0">
        <w:tc>
          <w:tcPr>
            <w:tcW w:w="800" w:type="dxa"/>
            <w:shd w:val="solid" w:color="FFFFFF" w:fill="auto"/>
          </w:tcPr>
          <w:p w14:paraId="55DBD21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D178A0E"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B1822C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7FB61D9"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71E579BA"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B7BC1B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5C46287"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7A0499F9" w14:textId="77777777" w:rsidR="00BD6873" w:rsidRPr="00F11966" w:rsidRDefault="00BD6873" w:rsidP="00BD6873">
            <w:pPr>
              <w:pStyle w:val="TAC"/>
              <w:rPr>
                <w:sz w:val="16"/>
                <w:szCs w:val="16"/>
              </w:rPr>
            </w:pPr>
            <w:r w:rsidRPr="00F11966">
              <w:rPr>
                <w:sz w:val="16"/>
                <w:szCs w:val="16"/>
              </w:rPr>
              <w:t>16.4.0</w:t>
            </w:r>
          </w:p>
        </w:tc>
      </w:tr>
      <w:tr w:rsidR="00BD6873" w:rsidRPr="00F11966" w14:paraId="1E29507D" w14:textId="77777777" w:rsidTr="009663F0">
        <w:tc>
          <w:tcPr>
            <w:tcW w:w="800" w:type="dxa"/>
            <w:shd w:val="solid" w:color="FFFFFF" w:fill="auto"/>
          </w:tcPr>
          <w:p w14:paraId="4E7F4EE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502AD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2BFB525"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1F95398A"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3ACD2898"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B9B114E"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36F3BF1E"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3FF7BD63" w14:textId="77777777" w:rsidR="00BD6873" w:rsidRPr="00F11966" w:rsidRDefault="00BD6873" w:rsidP="00BD6873">
            <w:pPr>
              <w:pStyle w:val="TAC"/>
              <w:rPr>
                <w:sz w:val="16"/>
                <w:szCs w:val="16"/>
              </w:rPr>
            </w:pPr>
            <w:r w:rsidRPr="00F11966">
              <w:rPr>
                <w:sz w:val="16"/>
                <w:szCs w:val="16"/>
              </w:rPr>
              <w:t>16.4.0</w:t>
            </w:r>
          </w:p>
        </w:tc>
      </w:tr>
      <w:tr w:rsidR="00BD6873" w:rsidRPr="00F11966" w14:paraId="133E08AB" w14:textId="77777777" w:rsidTr="009663F0">
        <w:tc>
          <w:tcPr>
            <w:tcW w:w="800" w:type="dxa"/>
            <w:shd w:val="solid" w:color="FFFFFF" w:fill="auto"/>
          </w:tcPr>
          <w:p w14:paraId="320196D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20572C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610211E"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53D34EEC"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C87881A"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267D3B84"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2D610A5A"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7ED6D889" w14:textId="77777777" w:rsidR="00BD6873" w:rsidRPr="00F11966" w:rsidRDefault="00BD6873" w:rsidP="00BD6873">
            <w:pPr>
              <w:pStyle w:val="TAC"/>
              <w:rPr>
                <w:sz w:val="16"/>
                <w:szCs w:val="16"/>
              </w:rPr>
            </w:pPr>
            <w:r w:rsidRPr="00F11966">
              <w:rPr>
                <w:sz w:val="16"/>
                <w:szCs w:val="16"/>
              </w:rPr>
              <w:t>16.4.0</w:t>
            </w:r>
          </w:p>
        </w:tc>
      </w:tr>
      <w:tr w:rsidR="00BD6873" w:rsidRPr="00F11966" w14:paraId="26C8B635" w14:textId="77777777" w:rsidTr="009663F0">
        <w:tc>
          <w:tcPr>
            <w:tcW w:w="800" w:type="dxa"/>
            <w:shd w:val="solid" w:color="FFFFFF" w:fill="auto"/>
          </w:tcPr>
          <w:p w14:paraId="4DDF3634"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72F379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97384E0"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1FBD5EFE"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3EF1F30A" w14:textId="77777777" w:rsidR="00BD6873" w:rsidRPr="00F11966" w:rsidRDefault="00BD6873" w:rsidP="00BD6873">
            <w:pPr>
              <w:pStyle w:val="TAR"/>
              <w:rPr>
                <w:noProof/>
                <w:lang w:eastAsia="zh-CN"/>
              </w:rPr>
            </w:pPr>
          </w:p>
        </w:tc>
        <w:tc>
          <w:tcPr>
            <w:tcW w:w="425" w:type="dxa"/>
            <w:shd w:val="solid" w:color="FFFFFF" w:fill="auto"/>
            <w:vAlign w:val="bottom"/>
          </w:tcPr>
          <w:p w14:paraId="6305AC6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BB31F10"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51BBA57E" w14:textId="77777777" w:rsidR="00BD6873" w:rsidRPr="00F11966" w:rsidRDefault="00BD6873" w:rsidP="00BD6873">
            <w:pPr>
              <w:pStyle w:val="TAC"/>
              <w:rPr>
                <w:sz w:val="16"/>
                <w:szCs w:val="16"/>
              </w:rPr>
            </w:pPr>
            <w:r w:rsidRPr="00F11966">
              <w:rPr>
                <w:sz w:val="16"/>
                <w:szCs w:val="16"/>
              </w:rPr>
              <w:t>16.4.0</w:t>
            </w:r>
          </w:p>
        </w:tc>
      </w:tr>
      <w:tr w:rsidR="00BD6873" w:rsidRPr="00F11966" w14:paraId="39BE7F4A" w14:textId="77777777" w:rsidTr="009663F0">
        <w:tc>
          <w:tcPr>
            <w:tcW w:w="800" w:type="dxa"/>
            <w:shd w:val="solid" w:color="FFFFFF" w:fill="auto"/>
          </w:tcPr>
          <w:p w14:paraId="7D02C42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E2BEF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6825CB3"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22AF50C"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7507CC2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72F417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AEE6716"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26F5AB6F" w14:textId="77777777" w:rsidR="00BD6873" w:rsidRPr="00F11966" w:rsidRDefault="00BD6873" w:rsidP="00BD6873">
            <w:pPr>
              <w:pStyle w:val="TAC"/>
              <w:rPr>
                <w:sz w:val="16"/>
                <w:szCs w:val="16"/>
              </w:rPr>
            </w:pPr>
            <w:r w:rsidRPr="00F11966">
              <w:rPr>
                <w:sz w:val="16"/>
                <w:szCs w:val="16"/>
              </w:rPr>
              <w:t>16.4.0</w:t>
            </w:r>
          </w:p>
        </w:tc>
      </w:tr>
      <w:tr w:rsidR="00BD6873" w:rsidRPr="00F11966" w14:paraId="5BDABEB3" w14:textId="77777777" w:rsidTr="009663F0">
        <w:tc>
          <w:tcPr>
            <w:tcW w:w="800" w:type="dxa"/>
            <w:shd w:val="solid" w:color="FFFFFF" w:fill="auto"/>
          </w:tcPr>
          <w:p w14:paraId="5C261C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D0E838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0D887FD"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3DE5ECB9"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38B739C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82FF5C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2F4005A"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35BE2D40" w14:textId="77777777" w:rsidR="00BD6873" w:rsidRPr="00F11966" w:rsidRDefault="00BD6873" w:rsidP="00BD6873">
            <w:pPr>
              <w:pStyle w:val="TAC"/>
              <w:rPr>
                <w:sz w:val="16"/>
                <w:szCs w:val="16"/>
              </w:rPr>
            </w:pPr>
            <w:r w:rsidRPr="00F11966">
              <w:rPr>
                <w:sz w:val="16"/>
                <w:szCs w:val="16"/>
              </w:rPr>
              <w:t>16.4.0</w:t>
            </w:r>
          </w:p>
        </w:tc>
      </w:tr>
      <w:tr w:rsidR="00BD6873" w:rsidRPr="00F11966" w14:paraId="7FC101CB" w14:textId="77777777" w:rsidTr="009663F0">
        <w:tc>
          <w:tcPr>
            <w:tcW w:w="800" w:type="dxa"/>
            <w:shd w:val="solid" w:color="FFFFFF" w:fill="auto"/>
          </w:tcPr>
          <w:p w14:paraId="71D2B9A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A548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EFA874E"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2C258C43"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782A06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950AD3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712055A"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29641687" w14:textId="77777777" w:rsidR="00BD6873" w:rsidRPr="00F11966" w:rsidRDefault="00BD6873" w:rsidP="00BD6873">
            <w:pPr>
              <w:pStyle w:val="TAC"/>
              <w:rPr>
                <w:sz w:val="16"/>
                <w:szCs w:val="16"/>
              </w:rPr>
            </w:pPr>
            <w:r w:rsidRPr="00F11966">
              <w:rPr>
                <w:sz w:val="16"/>
                <w:szCs w:val="16"/>
              </w:rPr>
              <w:t>16.4.0</w:t>
            </w:r>
          </w:p>
        </w:tc>
      </w:tr>
      <w:tr w:rsidR="00BD6873" w:rsidRPr="00F11966" w14:paraId="34FA804B" w14:textId="77777777" w:rsidTr="009663F0">
        <w:tc>
          <w:tcPr>
            <w:tcW w:w="800" w:type="dxa"/>
            <w:shd w:val="solid" w:color="FFFFFF" w:fill="auto"/>
          </w:tcPr>
          <w:p w14:paraId="2A6ED74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944EB6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4077B86"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E1AAB02"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301F31B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37C2DF9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A099BB2"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6DA6D9B2" w14:textId="77777777" w:rsidR="00BD6873" w:rsidRPr="00F11966" w:rsidRDefault="00BD6873" w:rsidP="00BD6873">
            <w:pPr>
              <w:pStyle w:val="TAC"/>
              <w:rPr>
                <w:sz w:val="16"/>
                <w:szCs w:val="16"/>
              </w:rPr>
            </w:pPr>
            <w:r w:rsidRPr="00F11966">
              <w:rPr>
                <w:sz w:val="16"/>
                <w:szCs w:val="16"/>
              </w:rPr>
              <w:t>16.4.0</w:t>
            </w:r>
          </w:p>
        </w:tc>
      </w:tr>
      <w:tr w:rsidR="00BD6873" w:rsidRPr="00F11966" w14:paraId="724793AF" w14:textId="77777777" w:rsidTr="009663F0">
        <w:tc>
          <w:tcPr>
            <w:tcW w:w="800" w:type="dxa"/>
            <w:shd w:val="solid" w:color="FFFFFF" w:fill="auto"/>
          </w:tcPr>
          <w:p w14:paraId="0918963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F467A3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DCB747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13F9C99"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2067693C" w14:textId="77777777" w:rsidR="00BD6873" w:rsidRPr="00F11966" w:rsidRDefault="00BD6873" w:rsidP="00BD6873">
            <w:pPr>
              <w:pStyle w:val="TAR"/>
              <w:rPr>
                <w:noProof/>
                <w:lang w:eastAsia="zh-CN"/>
              </w:rPr>
            </w:pPr>
          </w:p>
        </w:tc>
        <w:tc>
          <w:tcPr>
            <w:tcW w:w="425" w:type="dxa"/>
            <w:shd w:val="solid" w:color="FFFFFF" w:fill="auto"/>
            <w:vAlign w:val="bottom"/>
          </w:tcPr>
          <w:p w14:paraId="3A3CD97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B70A78A"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3BD84122" w14:textId="77777777" w:rsidR="00BD6873" w:rsidRPr="00F11966" w:rsidRDefault="00BD6873" w:rsidP="00BD6873">
            <w:pPr>
              <w:pStyle w:val="TAC"/>
              <w:rPr>
                <w:sz w:val="16"/>
                <w:szCs w:val="16"/>
              </w:rPr>
            </w:pPr>
            <w:r w:rsidRPr="00F11966">
              <w:rPr>
                <w:sz w:val="16"/>
                <w:szCs w:val="16"/>
              </w:rPr>
              <w:t>16.4.0</w:t>
            </w:r>
          </w:p>
        </w:tc>
      </w:tr>
      <w:tr w:rsidR="00BD6873" w:rsidRPr="00F11966" w14:paraId="58D907DD" w14:textId="77777777" w:rsidTr="009663F0">
        <w:tc>
          <w:tcPr>
            <w:tcW w:w="800" w:type="dxa"/>
            <w:shd w:val="solid" w:color="FFFFFF" w:fill="auto"/>
          </w:tcPr>
          <w:p w14:paraId="3EF994B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7CAF8F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0BCDB7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83C3AA0"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79A1D028" w14:textId="77777777" w:rsidR="00BD6873" w:rsidRPr="00F11966" w:rsidRDefault="00BD6873" w:rsidP="00BD6873">
            <w:pPr>
              <w:pStyle w:val="TAR"/>
              <w:rPr>
                <w:noProof/>
                <w:lang w:eastAsia="zh-CN"/>
              </w:rPr>
            </w:pPr>
          </w:p>
        </w:tc>
        <w:tc>
          <w:tcPr>
            <w:tcW w:w="425" w:type="dxa"/>
            <w:shd w:val="solid" w:color="FFFFFF" w:fill="auto"/>
            <w:vAlign w:val="bottom"/>
          </w:tcPr>
          <w:p w14:paraId="4FBB8C0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8F818B2"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10D8664B" w14:textId="77777777" w:rsidR="00BD6873" w:rsidRPr="00F11966" w:rsidRDefault="00BD6873" w:rsidP="00BD6873">
            <w:pPr>
              <w:pStyle w:val="TAC"/>
              <w:rPr>
                <w:sz w:val="16"/>
                <w:szCs w:val="16"/>
              </w:rPr>
            </w:pPr>
            <w:r w:rsidRPr="00F11966">
              <w:rPr>
                <w:sz w:val="16"/>
                <w:szCs w:val="16"/>
              </w:rPr>
              <w:t>16.4.0</w:t>
            </w:r>
          </w:p>
        </w:tc>
      </w:tr>
      <w:tr w:rsidR="00BD6873" w:rsidRPr="00F11966" w14:paraId="1EA5454B" w14:textId="77777777" w:rsidTr="009663F0">
        <w:tc>
          <w:tcPr>
            <w:tcW w:w="800" w:type="dxa"/>
            <w:shd w:val="solid" w:color="FFFFFF" w:fill="auto"/>
          </w:tcPr>
          <w:p w14:paraId="190F811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2D897CB"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A43F5F3"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C3F55C1"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14C99BD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6D437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BC18EA3"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6B89C05B" w14:textId="77777777" w:rsidR="00BD6873" w:rsidRPr="00F11966" w:rsidRDefault="00BD6873" w:rsidP="00BD6873">
            <w:pPr>
              <w:pStyle w:val="TAC"/>
              <w:rPr>
                <w:sz w:val="16"/>
                <w:szCs w:val="16"/>
              </w:rPr>
            </w:pPr>
            <w:r w:rsidRPr="00F11966">
              <w:rPr>
                <w:sz w:val="16"/>
                <w:szCs w:val="16"/>
              </w:rPr>
              <w:t>16.4.0</w:t>
            </w:r>
          </w:p>
        </w:tc>
      </w:tr>
      <w:tr w:rsidR="00BD6873" w:rsidRPr="00F11966" w14:paraId="09E0DBF9" w14:textId="77777777" w:rsidTr="009663F0">
        <w:tc>
          <w:tcPr>
            <w:tcW w:w="800" w:type="dxa"/>
            <w:shd w:val="solid" w:color="FFFFFF" w:fill="auto"/>
          </w:tcPr>
          <w:p w14:paraId="456006D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FF25F1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60369CB1"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2A261A01" w14:textId="77777777" w:rsidR="00BD6873" w:rsidRPr="00F11966" w:rsidRDefault="00BD6873" w:rsidP="00BD6873">
            <w:pPr>
              <w:pStyle w:val="TAL"/>
              <w:rPr>
                <w:rFonts w:cs="Arial"/>
                <w:sz w:val="16"/>
                <w:szCs w:val="16"/>
                <w:lang w:eastAsia="en-GB"/>
              </w:rPr>
            </w:pPr>
            <w:r w:rsidRPr="00F11966">
              <w:rPr>
                <w:rFonts w:cs="Arial"/>
                <w:sz w:val="16"/>
                <w:szCs w:val="16"/>
                <w:lang w:eastAsia="en-GB"/>
              </w:rPr>
              <w:t>0228</w:t>
            </w:r>
          </w:p>
        </w:tc>
        <w:tc>
          <w:tcPr>
            <w:tcW w:w="425" w:type="dxa"/>
            <w:shd w:val="solid" w:color="FFFFFF" w:fill="auto"/>
          </w:tcPr>
          <w:p w14:paraId="12C05AD4" w14:textId="77777777" w:rsidR="00BD6873" w:rsidRPr="00F11966" w:rsidRDefault="00BD6873" w:rsidP="00BD6873">
            <w:pPr>
              <w:pStyle w:val="TAR"/>
              <w:rPr>
                <w:rFonts w:cs="Arial"/>
                <w:sz w:val="16"/>
                <w:szCs w:val="16"/>
                <w:lang w:eastAsia="en-GB"/>
              </w:rPr>
            </w:pPr>
          </w:p>
        </w:tc>
        <w:tc>
          <w:tcPr>
            <w:tcW w:w="425" w:type="dxa"/>
            <w:shd w:val="solid" w:color="FFFFFF" w:fill="auto"/>
          </w:tcPr>
          <w:p w14:paraId="78692EE9"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76398DD0"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1902576E" w14:textId="77777777" w:rsidR="00BD6873" w:rsidRPr="00F11966" w:rsidRDefault="00BD6873" w:rsidP="00BD6873">
            <w:pPr>
              <w:pStyle w:val="TAC"/>
              <w:rPr>
                <w:sz w:val="16"/>
                <w:szCs w:val="16"/>
              </w:rPr>
            </w:pPr>
            <w:r w:rsidRPr="00F11966">
              <w:rPr>
                <w:sz w:val="16"/>
                <w:szCs w:val="16"/>
              </w:rPr>
              <w:t>16.4.0</w:t>
            </w:r>
          </w:p>
        </w:tc>
      </w:tr>
      <w:tr w:rsidR="003026B9" w:rsidRPr="00F11966" w14:paraId="36CC949C" w14:textId="77777777" w:rsidTr="009663F0">
        <w:tc>
          <w:tcPr>
            <w:tcW w:w="800" w:type="dxa"/>
            <w:shd w:val="solid" w:color="FFFFFF" w:fill="auto"/>
          </w:tcPr>
          <w:p w14:paraId="12639E1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12B4F93B"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3C9FF3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3751807B"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0236</w:t>
            </w:r>
          </w:p>
        </w:tc>
        <w:tc>
          <w:tcPr>
            <w:tcW w:w="425" w:type="dxa"/>
            <w:shd w:val="solid" w:color="FFFFFF" w:fill="auto"/>
          </w:tcPr>
          <w:p w14:paraId="4CBAC6CC"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34697154"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4C2D6899"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0512A18F" w14:textId="77777777" w:rsidR="003026B9" w:rsidRPr="00F11966" w:rsidRDefault="003026B9" w:rsidP="003026B9">
            <w:pPr>
              <w:pStyle w:val="TAC"/>
              <w:rPr>
                <w:sz w:val="16"/>
                <w:szCs w:val="16"/>
              </w:rPr>
            </w:pPr>
            <w:r w:rsidRPr="00F11966">
              <w:rPr>
                <w:sz w:val="16"/>
                <w:szCs w:val="16"/>
              </w:rPr>
              <w:t>16.5.0</w:t>
            </w:r>
          </w:p>
        </w:tc>
      </w:tr>
      <w:tr w:rsidR="003026B9" w:rsidRPr="00F11966" w14:paraId="7A10A57D" w14:textId="77777777" w:rsidTr="009663F0">
        <w:tc>
          <w:tcPr>
            <w:tcW w:w="800" w:type="dxa"/>
            <w:shd w:val="solid" w:color="FFFFFF" w:fill="auto"/>
          </w:tcPr>
          <w:p w14:paraId="616DFE36"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3BE39C7"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3BB712B"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8F14B5A" w14:textId="77777777" w:rsidR="003026B9" w:rsidRPr="00F11966" w:rsidRDefault="003026B9" w:rsidP="003026B9">
            <w:pPr>
              <w:pStyle w:val="TAL"/>
              <w:rPr>
                <w:rFonts w:cs="Arial"/>
                <w:sz w:val="16"/>
                <w:szCs w:val="16"/>
                <w:lang w:eastAsia="en-GB"/>
              </w:rPr>
            </w:pPr>
            <w:r w:rsidRPr="00F11966">
              <w:rPr>
                <w:rFonts w:cs="Arial"/>
                <w:sz w:val="16"/>
                <w:szCs w:val="16"/>
                <w:lang w:eastAsia="en-GB"/>
              </w:rPr>
              <w:t>0232</w:t>
            </w:r>
          </w:p>
        </w:tc>
        <w:tc>
          <w:tcPr>
            <w:tcW w:w="425" w:type="dxa"/>
            <w:shd w:val="solid" w:color="FFFFFF" w:fill="auto"/>
          </w:tcPr>
          <w:p w14:paraId="2BE46F2C" w14:textId="77777777" w:rsidR="003026B9" w:rsidRPr="00F11966" w:rsidRDefault="003026B9" w:rsidP="003026B9">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589BCA7"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4017526C" w14:textId="77777777" w:rsidR="003026B9" w:rsidRPr="00F11966" w:rsidRDefault="003026B9" w:rsidP="003026B9">
            <w:pPr>
              <w:pStyle w:val="TAL"/>
              <w:rPr>
                <w:noProof/>
              </w:rPr>
            </w:pPr>
            <w:r w:rsidRPr="00F11966">
              <w:t>Error corrections</w:t>
            </w:r>
          </w:p>
        </w:tc>
        <w:tc>
          <w:tcPr>
            <w:tcW w:w="708" w:type="dxa"/>
            <w:shd w:val="solid" w:color="FFFFFF" w:fill="auto"/>
          </w:tcPr>
          <w:p w14:paraId="59C1C788" w14:textId="77777777" w:rsidR="003026B9" w:rsidRPr="00F11966" w:rsidRDefault="003026B9" w:rsidP="003026B9">
            <w:pPr>
              <w:pStyle w:val="TAC"/>
              <w:rPr>
                <w:sz w:val="16"/>
                <w:szCs w:val="16"/>
              </w:rPr>
            </w:pPr>
            <w:r w:rsidRPr="00F11966">
              <w:rPr>
                <w:sz w:val="16"/>
                <w:szCs w:val="16"/>
              </w:rPr>
              <w:t>16.5.0</w:t>
            </w:r>
          </w:p>
        </w:tc>
      </w:tr>
      <w:tr w:rsidR="007F10EB" w:rsidRPr="00F11966" w14:paraId="455318F7" w14:textId="77777777" w:rsidTr="009663F0">
        <w:tc>
          <w:tcPr>
            <w:tcW w:w="800" w:type="dxa"/>
            <w:shd w:val="solid" w:color="FFFFFF" w:fill="auto"/>
          </w:tcPr>
          <w:p w14:paraId="6BA99AA1"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649DF3D1"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A9F9755"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777D5BC3" w14:textId="77777777" w:rsidR="007F10EB" w:rsidRPr="00F11966" w:rsidRDefault="007F10EB" w:rsidP="007F10EB">
            <w:pPr>
              <w:pStyle w:val="TAL"/>
              <w:rPr>
                <w:rFonts w:cs="Arial"/>
                <w:sz w:val="16"/>
                <w:szCs w:val="16"/>
                <w:lang w:eastAsia="en-GB"/>
              </w:rPr>
            </w:pPr>
            <w:r w:rsidRPr="00F11966">
              <w:rPr>
                <w:rFonts w:cs="Arial"/>
                <w:sz w:val="16"/>
                <w:szCs w:val="16"/>
                <w:lang w:eastAsia="en-GB"/>
              </w:rPr>
              <w:t>0234</w:t>
            </w:r>
          </w:p>
        </w:tc>
        <w:tc>
          <w:tcPr>
            <w:tcW w:w="425" w:type="dxa"/>
            <w:shd w:val="solid" w:color="FFFFFF" w:fill="auto"/>
          </w:tcPr>
          <w:p w14:paraId="1F363769" w14:textId="77777777" w:rsidR="007F10EB" w:rsidRPr="00F11966" w:rsidRDefault="007F10EB" w:rsidP="007F10EB">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DF87C73"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40CB48A7" w14:textId="77777777" w:rsidR="007F10EB" w:rsidRPr="00F11966" w:rsidRDefault="007F10EB" w:rsidP="007F10EB">
            <w:pPr>
              <w:pStyle w:val="TAL"/>
            </w:pPr>
            <w:r w:rsidRPr="00F11966">
              <w:t>Additional PRA ID</w:t>
            </w:r>
          </w:p>
        </w:tc>
        <w:tc>
          <w:tcPr>
            <w:tcW w:w="708" w:type="dxa"/>
            <w:shd w:val="solid" w:color="FFFFFF" w:fill="auto"/>
          </w:tcPr>
          <w:p w14:paraId="51AF18B1" w14:textId="77777777" w:rsidR="007F10EB" w:rsidRPr="00F11966" w:rsidRDefault="007F10EB" w:rsidP="007F10EB">
            <w:pPr>
              <w:pStyle w:val="TAC"/>
              <w:rPr>
                <w:sz w:val="16"/>
                <w:szCs w:val="16"/>
              </w:rPr>
            </w:pPr>
            <w:r w:rsidRPr="00F11966">
              <w:rPr>
                <w:sz w:val="16"/>
                <w:szCs w:val="16"/>
              </w:rPr>
              <w:t>16.5.0</w:t>
            </w:r>
          </w:p>
        </w:tc>
      </w:tr>
      <w:tr w:rsidR="0059735A" w:rsidRPr="00F11966" w14:paraId="1107275B" w14:textId="77777777" w:rsidTr="009663F0">
        <w:tc>
          <w:tcPr>
            <w:tcW w:w="800" w:type="dxa"/>
            <w:shd w:val="solid" w:color="FFFFFF" w:fill="auto"/>
          </w:tcPr>
          <w:p w14:paraId="1FF18D54"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0C7A1F1"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559C4688"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674AC125" w14:textId="77777777" w:rsidR="0059735A" w:rsidRPr="00F11966" w:rsidRDefault="0059735A" w:rsidP="0059735A">
            <w:pPr>
              <w:pStyle w:val="TAL"/>
              <w:rPr>
                <w:rFonts w:cs="Arial"/>
                <w:sz w:val="16"/>
                <w:szCs w:val="16"/>
                <w:lang w:eastAsia="en-GB"/>
              </w:rPr>
            </w:pPr>
            <w:r w:rsidRPr="00F11966">
              <w:rPr>
                <w:rFonts w:cs="Arial"/>
                <w:sz w:val="16"/>
                <w:szCs w:val="16"/>
                <w:lang w:eastAsia="en-GB"/>
              </w:rPr>
              <w:t>0233</w:t>
            </w:r>
          </w:p>
        </w:tc>
        <w:tc>
          <w:tcPr>
            <w:tcW w:w="425" w:type="dxa"/>
            <w:shd w:val="solid" w:color="FFFFFF" w:fill="auto"/>
          </w:tcPr>
          <w:p w14:paraId="39E09E4E" w14:textId="77777777" w:rsidR="0059735A" w:rsidRPr="00F11966" w:rsidRDefault="0059735A" w:rsidP="0059735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7925E575"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DE0B283" w14:textId="77777777" w:rsidR="0059735A" w:rsidRPr="00F11966" w:rsidRDefault="0059735A" w:rsidP="0059735A">
            <w:pPr>
              <w:pStyle w:val="TAL"/>
            </w:pPr>
            <w:r w:rsidRPr="00F11966">
              <w:rPr>
                <w:noProof/>
              </w:rPr>
              <w:t>N5GC Location</w:t>
            </w:r>
          </w:p>
        </w:tc>
        <w:tc>
          <w:tcPr>
            <w:tcW w:w="708" w:type="dxa"/>
            <w:shd w:val="solid" w:color="FFFFFF" w:fill="auto"/>
          </w:tcPr>
          <w:p w14:paraId="702D32EA" w14:textId="77777777" w:rsidR="0059735A" w:rsidRPr="00F11966" w:rsidRDefault="0059735A" w:rsidP="0059735A">
            <w:pPr>
              <w:pStyle w:val="TAC"/>
              <w:rPr>
                <w:sz w:val="16"/>
                <w:szCs w:val="16"/>
              </w:rPr>
            </w:pPr>
            <w:r w:rsidRPr="00F11966">
              <w:rPr>
                <w:sz w:val="16"/>
                <w:szCs w:val="16"/>
              </w:rPr>
              <w:t>16.5.0</w:t>
            </w:r>
          </w:p>
        </w:tc>
      </w:tr>
      <w:tr w:rsidR="001D0E8A" w:rsidRPr="00F11966" w14:paraId="578CABD7" w14:textId="77777777" w:rsidTr="009663F0">
        <w:tc>
          <w:tcPr>
            <w:tcW w:w="800" w:type="dxa"/>
            <w:shd w:val="solid" w:color="FFFFFF" w:fill="auto"/>
          </w:tcPr>
          <w:p w14:paraId="5A7D9AB5"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1FA50AFD"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9A361B5"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2BE80F68" w14:textId="77777777" w:rsidR="001D0E8A" w:rsidRPr="00F11966" w:rsidRDefault="001D0E8A" w:rsidP="001D0E8A">
            <w:pPr>
              <w:pStyle w:val="TAL"/>
              <w:rPr>
                <w:rFonts w:cs="Arial"/>
                <w:sz w:val="16"/>
                <w:szCs w:val="16"/>
                <w:lang w:eastAsia="en-GB"/>
              </w:rPr>
            </w:pPr>
            <w:r w:rsidRPr="00F11966">
              <w:rPr>
                <w:rFonts w:cs="Arial"/>
                <w:sz w:val="16"/>
                <w:szCs w:val="16"/>
                <w:lang w:eastAsia="en-GB"/>
              </w:rPr>
              <w:t>023</w:t>
            </w:r>
            <w:r w:rsidR="00257019" w:rsidRPr="00F11966">
              <w:rPr>
                <w:rFonts w:cs="Arial"/>
                <w:sz w:val="16"/>
                <w:szCs w:val="16"/>
                <w:lang w:eastAsia="en-GB"/>
              </w:rPr>
              <w:t>1</w:t>
            </w:r>
          </w:p>
        </w:tc>
        <w:tc>
          <w:tcPr>
            <w:tcW w:w="425" w:type="dxa"/>
            <w:shd w:val="solid" w:color="FFFFFF" w:fill="auto"/>
          </w:tcPr>
          <w:p w14:paraId="00A3DA88" w14:textId="77777777" w:rsidR="001D0E8A" w:rsidRPr="00F11966" w:rsidRDefault="001D0E8A" w:rsidP="001D0E8A">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29034D67"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7EBD3285" w14:textId="77777777" w:rsidR="001D0E8A" w:rsidRPr="00F11966" w:rsidRDefault="001D0E8A" w:rsidP="001D0E8A">
            <w:pPr>
              <w:pStyle w:val="TAL"/>
              <w:rPr>
                <w:noProof/>
              </w:rPr>
            </w:pPr>
            <w:r w:rsidRPr="00F11966">
              <w:t>Ncgi typo correction</w:t>
            </w:r>
          </w:p>
        </w:tc>
        <w:tc>
          <w:tcPr>
            <w:tcW w:w="708" w:type="dxa"/>
            <w:shd w:val="solid" w:color="FFFFFF" w:fill="auto"/>
          </w:tcPr>
          <w:p w14:paraId="3B48164F" w14:textId="77777777" w:rsidR="001D0E8A" w:rsidRPr="00F11966" w:rsidRDefault="001D0E8A" w:rsidP="001D0E8A">
            <w:pPr>
              <w:pStyle w:val="TAC"/>
              <w:rPr>
                <w:sz w:val="16"/>
                <w:szCs w:val="16"/>
              </w:rPr>
            </w:pPr>
            <w:r w:rsidRPr="00F11966">
              <w:rPr>
                <w:sz w:val="16"/>
                <w:szCs w:val="16"/>
              </w:rPr>
              <w:t>16.5.0</w:t>
            </w:r>
          </w:p>
        </w:tc>
      </w:tr>
      <w:tr w:rsidR="00610218" w:rsidRPr="00F11966" w14:paraId="0BF6BCF3" w14:textId="77777777" w:rsidTr="009663F0">
        <w:tc>
          <w:tcPr>
            <w:tcW w:w="800" w:type="dxa"/>
            <w:shd w:val="solid" w:color="FFFFFF" w:fill="auto"/>
          </w:tcPr>
          <w:p w14:paraId="4AA93A76"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59349529"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514B2CFF"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4C0A0A14" w14:textId="77777777" w:rsidR="00610218" w:rsidRPr="00F11966" w:rsidRDefault="00610218" w:rsidP="009663F0">
            <w:pPr>
              <w:pStyle w:val="TAL"/>
              <w:rPr>
                <w:rFonts w:cs="Arial"/>
                <w:sz w:val="16"/>
                <w:szCs w:val="16"/>
                <w:lang w:eastAsia="en-GB"/>
              </w:rPr>
            </w:pPr>
            <w:r w:rsidRPr="00F11966">
              <w:rPr>
                <w:rFonts w:cs="Arial"/>
                <w:sz w:val="16"/>
                <w:szCs w:val="16"/>
                <w:lang w:eastAsia="en-GB"/>
              </w:rPr>
              <w:t>02</w:t>
            </w:r>
            <w:r w:rsidR="009663F0" w:rsidRPr="00F11966">
              <w:rPr>
                <w:rFonts w:cs="Arial"/>
                <w:sz w:val="16"/>
                <w:szCs w:val="16"/>
                <w:lang w:eastAsia="en-GB"/>
              </w:rPr>
              <w:t>2</w:t>
            </w:r>
            <w:r w:rsidRPr="00F11966">
              <w:rPr>
                <w:rFonts w:cs="Arial"/>
                <w:sz w:val="16"/>
                <w:szCs w:val="16"/>
                <w:lang w:eastAsia="en-GB"/>
              </w:rPr>
              <w:t>9</w:t>
            </w:r>
          </w:p>
        </w:tc>
        <w:tc>
          <w:tcPr>
            <w:tcW w:w="425" w:type="dxa"/>
            <w:shd w:val="solid" w:color="FFFFFF" w:fill="auto"/>
          </w:tcPr>
          <w:p w14:paraId="38317A22" w14:textId="77777777" w:rsidR="00610218" w:rsidRPr="00F11966" w:rsidRDefault="00610218" w:rsidP="00610218">
            <w:pPr>
              <w:pStyle w:val="TAR"/>
              <w:rPr>
                <w:rFonts w:cs="Arial"/>
                <w:sz w:val="16"/>
                <w:szCs w:val="16"/>
                <w:lang w:eastAsia="en-GB"/>
              </w:rPr>
            </w:pPr>
            <w:r w:rsidRPr="00F11966">
              <w:rPr>
                <w:rFonts w:cs="Arial"/>
                <w:sz w:val="16"/>
                <w:szCs w:val="16"/>
                <w:lang w:eastAsia="en-GB"/>
              </w:rPr>
              <w:t>1</w:t>
            </w:r>
          </w:p>
        </w:tc>
        <w:tc>
          <w:tcPr>
            <w:tcW w:w="425" w:type="dxa"/>
            <w:shd w:val="solid" w:color="FFFFFF" w:fill="auto"/>
          </w:tcPr>
          <w:p w14:paraId="5D272E29"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4322C37F"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27B2A87E" w14:textId="77777777" w:rsidR="00610218" w:rsidRPr="00F11966" w:rsidRDefault="00610218" w:rsidP="00610218">
            <w:pPr>
              <w:pStyle w:val="TAC"/>
              <w:rPr>
                <w:sz w:val="16"/>
                <w:szCs w:val="16"/>
              </w:rPr>
            </w:pPr>
            <w:r w:rsidRPr="00F11966">
              <w:rPr>
                <w:sz w:val="16"/>
                <w:szCs w:val="16"/>
              </w:rPr>
              <w:t>16.5.0</w:t>
            </w:r>
          </w:p>
        </w:tc>
      </w:tr>
      <w:tr w:rsidR="009663F0" w:rsidRPr="00F11966" w14:paraId="24D5FA07" w14:textId="77777777" w:rsidTr="009663F0">
        <w:tc>
          <w:tcPr>
            <w:tcW w:w="800" w:type="dxa"/>
            <w:shd w:val="solid" w:color="FFFFFF" w:fill="auto"/>
          </w:tcPr>
          <w:p w14:paraId="13BB5B38"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15A73BE1"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BB0D39F"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59B34D08" w14:textId="77777777" w:rsidR="009663F0" w:rsidRPr="00F11966" w:rsidRDefault="009663F0" w:rsidP="009663F0">
            <w:pPr>
              <w:pStyle w:val="TAL"/>
              <w:rPr>
                <w:rFonts w:cs="Arial"/>
                <w:sz w:val="16"/>
                <w:szCs w:val="16"/>
                <w:lang w:eastAsia="en-GB"/>
              </w:rPr>
            </w:pPr>
            <w:r w:rsidRPr="00F11966">
              <w:rPr>
                <w:rFonts w:cs="Arial"/>
                <w:sz w:val="16"/>
                <w:szCs w:val="16"/>
                <w:lang w:eastAsia="en-GB"/>
              </w:rPr>
              <w:t>0237</w:t>
            </w:r>
          </w:p>
        </w:tc>
        <w:tc>
          <w:tcPr>
            <w:tcW w:w="425" w:type="dxa"/>
            <w:shd w:val="solid" w:color="FFFFFF" w:fill="auto"/>
          </w:tcPr>
          <w:p w14:paraId="4E9F16AE" w14:textId="77777777" w:rsidR="009663F0" w:rsidRPr="00F11966" w:rsidRDefault="009663F0" w:rsidP="009663F0">
            <w:pPr>
              <w:pStyle w:val="TAR"/>
              <w:rPr>
                <w:rFonts w:cs="Arial"/>
                <w:sz w:val="16"/>
                <w:szCs w:val="16"/>
                <w:lang w:eastAsia="en-GB"/>
              </w:rPr>
            </w:pPr>
          </w:p>
        </w:tc>
        <w:tc>
          <w:tcPr>
            <w:tcW w:w="425" w:type="dxa"/>
            <w:shd w:val="solid" w:color="FFFFFF" w:fill="auto"/>
          </w:tcPr>
          <w:p w14:paraId="4835E4D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56988E21"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35915E28"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762C9D7C" w14:textId="77777777" w:rsidTr="009663F0">
        <w:tc>
          <w:tcPr>
            <w:tcW w:w="800" w:type="dxa"/>
            <w:shd w:val="solid" w:color="FFFFFF" w:fill="auto"/>
          </w:tcPr>
          <w:p w14:paraId="3FE59BAF"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6926ACE"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A183FB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2F5067DB"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023</w:t>
            </w:r>
            <w:r>
              <w:rPr>
                <w:rFonts w:cs="Arial"/>
                <w:sz w:val="16"/>
                <w:szCs w:val="16"/>
                <w:lang w:eastAsia="en-GB"/>
              </w:rPr>
              <w:t>9</w:t>
            </w:r>
          </w:p>
        </w:tc>
        <w:tc>
          <w:tcPr>
            <w:tcW w:w="425" w:type="dxa"/>
            <w:shd w:val="solid" w:color="FFFFFF" w:fill="auto"/>
          </w:tcPr>
          <w:p w14:paraId="3AAD0E6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C0D8691"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DF02EA9"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123AD5E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085A8290" w14:textId="77777777" w:rsidTr="009663F0">
        <w:tc>
          <w:tcPr>
            <w:tcW w:w="800" w:type="dxa"/>
            <w:shd w:val="solid" w:color="FFFFFF" w:fill="auto"/>
          </w:tcPr>
          <w:p w14:paraId="28A2A272"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23EC7C2"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D8216DF"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42B44819"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40</w:t>
            </w:r>
          </w:p>
        </w:tc>
        <w:tc>
          <w:tcPr>
            <w:tcW w:w="425" w:type="dxa"/>
            <w:shd w:val="solid" w:color="FFFFFF" w:fill="auto"/>
          </w:tcPr>
          <w:p w14:paraId="193EC4D2" w14:textId="77777777" w:rsidR="00A35953" w:rsidRPr="00F11966" w:rsidRDefault="00A35953" w:rsidP="00A35953">
            <w:pPr>
              <w:pStyle w:val="TAR"/>
              <w:rPr>
                <w:rFonts w:cs="Arial"/>
                <w:sz w:val="16"/>
                <w:szCs w:val="16"/>
                <w:lang w:eastAsia="en-GB"/>
              </w:rPr>
            </w:pPr>
          </w:p>
        </w:tc>
        <w:tc>
          <w:tcPr>
            <w:tcW w:w="425" w:type="dxa"/>
            <w:shd w:val="solid" w:color="FFFFFF" w:fill="auto"/>
          </w:tcPr>
          <w:p w14:paraId="181168AF"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EE9C47C" w14:textId="77777777" w:rsidR="00A35953" w:rsidRPr="00F11966" w:rsidRDefault="005232DF" w:rsidP="00A35953">
            <w:pPr>
              <w:pStyle w:val="TAL"/>
              <w:rPr>
                <w:rFonts w:cs="Arial"/>
                <w:color w:val="000000"/>
              </w:rPr>
            </w:pPr>
            <w:fldSimple w:instr=" DOCPROPERTY  CrTitle  \* MERGEFORMAT ">
              <w:r w:rsidR="00A35953">
                <w:t>Correction for implementation error 29.571</w:t>
              </w:r>
            </w:fldSimple>
          </w:p>
        </w:tc>
        <w:tc>
          <w:tcPr>
            <w:tcW w:w="708" w:type="dxa"/>
            <w:shd w:val="solid" w:color="FFFFFF" w:fill="auto"/>
          </w:tcPr>
          <w:p w14:paraId="1923AAC2"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0FB614AA" w14:textId="77777777" w:rsidTr="009663F0">
        <w:tc>
          <w:tcPr>
            <w:tcW w:w="800" w:type="dxa"/>
            <w:shd w:val="solid" w:color="FFFFFF" w:fill="auto"/>
          </w:tcPr>
          <w:p w14:paraId="134F76A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A86A752"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ACDF4C4"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5A33E655"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43</w:t>
            </w:r>
          </w:p>
        </w:tc>
        <w:tc>
          <w:tcPr>
            <w:tcW w:w="425" w:type="dxa"/>
            <w:shd w:val="solid" w:color="FFFFFF" w:fill="auto"/>
          </w:tcPr>
          <w:p w14:paraId="141830A2" w14:textId="77777777" w:rsidR="00A35953" w:rsidRPr="00F11966" w:rsidRDefault="00A35953" w:rsidP="00A35953">
            <w:pPr>
              <w:pStyle w:val="TAR"/>
              <w:rPr>
                <w:rFonts w:cs="Arial"/>
                <w:sz w:val="16"/>
                <w:szCs w:val="16"/>
                <w:lang w:eastAsia="en-GB"/>
              </w:rPr>
            </w:pPr>
          </w:p>
        </w:tc>
        <w:tc>
          <w:tcPr>
            <w:tcW w:w="425" w:type="dxa"/>
            <w:shd w:val="solid" w:color="FFFFFF" w:fill="auto"/>
          </w:tcPr>
          <w:p w14:paraId="7F0E83F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AE8FDF5" w14:textId="77777777" w:rsidR="00A35953" w:rsidRDefault="00A35953" w:rsidP="00A35953">
            <w:pPr>
              <w:pStyle w:val="TAL"/>
            </w:pPr>
            <w:r>
              <w:t>Incomplete references and w</w:t>
            </w:r>
            <w:r w:rsidRPr="003B3E70">
              <w:t>rong table header</w:t>
            </w:r>
          </w:p>
        </w:tc>
        <w:tc>
          <w:tcPr>
            <w:tcW w:w="708" w:type="dxa"/>
            <w:shd w:val="solid" w:color="FFFFFF" w:fill="auto"/>
          </w:tcPr>
          <w:p w14:paraId="0763837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D270396" w14:textId="77777777" w:rsidTr="009663F0">
        <w:tc>
          <w:tcPr>
            <w:tcW w:w="800" w:type="dxa"/>
            <w:shd w:val="solid" w:color="FFFFFF" w:fill="auto"/>
          </w:tcPr>
          <w:p w14:paraId="5743815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3C5E0A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948AF79"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2480AD5E" w14:textId="77777777" w:rsidR="00A35953" w:rsidRPr="00F11966" w:rsidRDefault="00A35953" w:rsidP="00A35953">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B7408C">
              <w:rPr>
                <w:rFonts w:cs="Arial"/>
                <w:sz w:val="16"/>
                <w:szCs w:val="16"/>
                <w:lang w:eastAsia="en-GB"/>
              </w:rPr>
              <w:t>5</w:t>
            </w:r>
          </w:p>
        </w:tc>
        <w:tc>
          <w:tcPr>
            <w:tcW w:w="425" w:type="dxa"/>
            <w:shd w:val="solid" w:color="FFFFFF" w:fill="auto"/>
          </w:tcPr>
          <w:p w14:paraId="7787C503" w14:textId="77777777" w:rsidR="00A35953" w:rsidRPr="00F11966" w:rsidRDefault="00A35953" w:rsidP="00A35953">
            <w:pPr>
              <w:pStyle w:val="TAR"/>
              <w:rPr>
                <w:rFonts w:cs="Arial"/>
                <w:sz w:val="16"/>
                <w:szCs w:val="16"/>
                <w:lang w:eastAsia="en-GB"/>
              </w:rPr>
            </w:pPr>
          </w:p>
        </w:tc>
        <w:tc>
          <w:tcPr>
            <w:tcW w:w="425" w:type="dxa"/>
            <w:shd w:val="solid" w:color="FFFFFF" w:fill="auto"/>
          </w:tcPr>
          <w:p w14:paraId="2E9E0A70"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00033864" w14:textId="77777777" w:rsidR="00A35953" w:rsidRDefault="00A35953" w:rsidP="00A35953">
            <w:pPr>
              <w:pStyle w:val="TAL"/>
            </w:pPr>
            <w:r>
              <w:rPr>
                <w:noProof/>
              </w:rPr>
              <w:t>Alignment with TR-456 / TR-470 (BBF technical specifications)</w:t>
            </w:r>
          </w:p>
        </w:tc>
        <w:tc>
          <w:tcPr>
            <w:tcW w:w="708" w:type="dxa"/>
            <w:shd w:val="solid" w:color="FFFFFF" w:fill="auto"/>
          </w:tcPr>
          <w:p w14:paraId="169715AB"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D311ED5" w14:textId="77777777" w:rsidTr="009663F0">
        <w:tc>
          <w:tcPr>
            <w:tcW w:w="800" w:type="dxa"/>
            <w:shd w:val="solid" w:color="FFFFFF" w:fill="auto"/>
          </w:tcPr>
          <w:p w14:paraId="1CC15737"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403BA050"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A81F3E7"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7676D2C3"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41</w:t>
            </w:r>
          </w:p>
        </w:tc>
        <w:tc>
          <w:tcPr>
            <w:tcW w:w="425" w:type="dxa"/>
            <w:shd w:val="solid" w:color="FFFFFF" w:fill="auto"/>
          </w:tcPr>
          <w:p w14:paraId="4780679E"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2413FE14"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E070B66" w14:textId="77777777" w:rsidR="00C35CE3" w:rsidRDefault="005232DF" w:rsidP="00C35CE3">
            <w:pPr>
              <w:pStyle w:val="TAL"/>
            </w:pPr>
            <w:fldSimple w:instr=" DOCPROPERTY  CrTitle  \* MERGEFORMAT ">
              <w:r w:rsidR="00C35CE3">
                <w:t>ssid typo in yaml</w:t>
              </w:r>
            </w:fldSimple>
          </w:p>
        </w:tc>
        <w:tc>
          <w:tcPr>
            <w:tcW w:w="708" w:type="dxa"/>
            <w:shd w:val="solid" w:color="FFFFFF" w:fill="auto"/>
          </w:tcPr>
          <w:p w14:paraId="5F4D227E"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70838AF" w14:textId="77777777" w:rsidTr="009663F0">
        <w:tc>
          <w:tcPr>
            <w:tcW w:w="800" w:type="dxa"/>
            <w:shd w:val="solid" w:color="FFFFFF" w:fill="auto"/>
          </w:tcPr>
          <w:p w14:paraId="507889C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3B4B4EB2"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5316D89B"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E809943" w14:textId="77777777" w:rsidR="00C35CE3" w:rsidRPr="00F11966" w:rsidRDefault="00C35CE3" w:rsidP="00C35CE3">
            <w:pPr>
              <w:pStyle w:val="TAL"/>
              <w:rPr>
                <w:rFonts w:cs="Arial"/>
                <w:sz w:val="16"/>
                <w:szCs w:val="16"/>
                <w:lang w:eastAsia="en-GB"/>
              </w:rPr>
            </w:pPr>
            <w:r w:rsidRPr="00F11966">
              <w:rPr>
                <w:rFonts w:cs="Arial"/>
                <w:sz w:val="16"/>
                <w:szCs w:val="16"/>
                <w:lang w:eastAsia="en-GB"/>
              </w:rPr>
              <w:t>02</w:t>
            </w:r>
            <w:r>
              <w:rPr>
                <w:rFonts w:cs="Arial"/>
                <w:sz w:val="16"/>
                <w:szCs w:val="16"/>
                <w:lang w:eastAsia="en-GB"/>
              </w:rPr>
              <w:t>4</w:t>
            </w:r>
            <w:r w:rsidR="00B7408C">
              <w:rPr>
                <w:rFonts w:cs="Arial"/>
                <w:sz w:val="16"/>
                <w:szCs w:val="16"/>
                <w:lang w:eastAsia="en-GB"/>
              </w:rPr>
              <w:t>6</w:t>
            </w:r>
          </w:p>
        </w:tc>
        <w:tc>
          <w:tcPr>
            <w:tcW w:w="425" w:type="dxa"/>
            <w:shd w:val="solid" w:color="FFFFFF" w:fill="auto"/>
          </w:tcPr>
          <w:p w14:paraId="168468D9" w14:textId="77777777" w:rsidR="00C35CE3" w:rsidRDefault="00C35CE3" w:rsidP="00C35CE3">
            <w:pPr>
              <w:pStyle w:val="TAR"/>
              <w:rPr>
                <w:rFonts w:cs="Arial"/>
                <w:sz w:val="16"/>
                <w:szCs w:val="16"/>
                <w:lang w:eastAsia="en-GB"/>
              </w:rPr>
            </w:pPr>
            <w:r>
              <w:rPr>
                <w:rFonts w:cs="Arial"/>
                <w:sz w:val="16"/>
                <w:szCs w:val="16"/>
                <w:lang w:eastAsia="en-GB"/>
              </w:rPr>
              <w:t>1</w:t>
            </w:r>
          </w:p>
        </w:tc>
        <w:tc>
          <w:tcPr>
            <w:tcW w:w="425" w:type="dxa"/>
            <w:shd w:val="solid" w:color="FFFFFF" w:fill="auto"/>
          </w:tcPr>
          <w:p w14:paraId="70B7079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38AA7BD4" w14:textId="77777777" w:rsidR="00C35CE3" w:rsidRDefault="00C35CE3" w:rsidP="00C35CE3">
            <w:pPr>
              <w:pStyle w:val="TAL"/>
            </w:pPr>
            <w:r>
              <w:t>MDT LTE Measurements</w:t>
            </w:r>
          </w:p>
        </w:tc>
        <w:tc>
          <w:tcPr>
            <w:tcW w:w="708" w:type="dxa"/>
            <w:shd w:val="solid" w:color="FFFFFF" w:fill="auto"/>
          </w:tcPr>
          <w:p w14:paraId="7F5D3D5E"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2CB27FFE" w14:textId="77777777" w:rsidTr="009663F0">
        <w:tc>
          <w:tcPr>
            <w:tcW w:w="800" w:type="dxa"/>
            <w:shd w:val="solid" w:color="FFFFFF" w:fill="auto"/>
          </w:tcPr>
          <w:p w14:paraId="51735D07"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51C4AC02"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07BA19"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207AFDBE" w14:textId="77777777" w:rsidR="000E2670" w:rsidRPr="00F11966" w:rsidRDefault="000E2670" w:rsidP="000E2670">
            <w:pPr>
              <w:pStyle w:val="TAL"/>
              <w:rPr>
                <w:rFonts w:cs="Arial"/>
                <w:sz w:val="16"/>
                <w:szCs w:val="16"/>
                <w:lang w:eastAsia="en-GB"/>
              </w:rPr>
            </w:pPr>
            <w:r w:rsidRPr="00F11966">
              <w:rPr>
                <w:rFonts w:cs="Arial"/>
                <w:sz w:val="16"/>
                <w:szCs w:val="16"/>
                <w:lang w:eastAsia="en-GB"/>
              </w:rPr>
              <w:t>02</w:t>
            </w:r>
            <w:r>
              <w:rPr>
                <w:rFonts w:cs="Arial"/>
                <w:sz w:val="16"/>
                <w:szCs w:val="16"/>
                <w:lang w:eastAsia="en-GB"/>
              </w:rPr>
              <w:t>47</w:t>
            </w:r>
          </w:p>
        </w:tc>
        <w:tc>
          <w:tcPr>
            <w:tcW w:w="425" w:type="dxa"/>
            <w:shd w:val="solid" w:color="FFFFFF" w:fill="auto"/>
          </w:tcPr>
          <w:p w14:paraId="29651F65" w14:textId="77777777" w:rsidR="000E2670" w:rsidRDefault="009F33F8" w:rsidP="000E2670">
            <w:pPr>
              <w:pStyle w:val="TAR"/>
              <w:rPr>
                <w:rFonts w:cs="Arial"/>
                <w:sz w:val="16"/>
                <w:szCs w:val="16"/>
                <w:lang w:eastAsia="en-GB"/>
              </w:rPr>
            </w:pPr>
            <w:r>
              <w:rPr>
                <w:rFonts w:cs="Arial"/>
                <w:sz w:val="16"/>
                <w:szCs w:val="16"/>
                <w:lang w:eastAsia="en-GB"/>
              </w:rPr>
              <w:t>2</w:t>
            </w:r>
          </w:p>
        </w:tc>
        <w:tc>
          <w:tcPr>
            <w:tcW w:w="425" w:type="dxa"/>
            <w:shd w:val="solid" w:color="FFFFFF" w:fill="auto"/>
          </w:tcPr>
          <w:p w14:paraId="27721B9B"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5F99C417" w14:textId="77777777" w:rsidR="000E2670" w:rsidRDefault="000E2670" w:rsidP="000E2670">
            <w:pPr>
              <w:pStyle w:val="TAL"/>
            </w:pPr>
            <w:r>
              <w:t>MDT Parameters for NR</w:t>
            </w:r>
          </w:p>
        </w:tc>
        <w:tc>
          <w:tcPr>
            <w:tcW w:w="708" w:type="dxa"/>
            <w:shd w:val="solid" w:color="FFFFFF" w:fill="auto"/>
          </w:tcPr>
          <w:p w14:paraId="29048015"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51621856" w14:textId="77777777" w:rsidTr="009663F0">
        <w:tc>
          <w:tcPr>
            <w:tcW w:w="800" w:type="dxa"/>
            <w:shd w:val="solid" w:color="FFFFFF" w:fill="auto"/>
          </w:tcPr>
          <w:p w14:paraId="56E50F5C"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2C8B1F54"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3DAA5C"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08BD8B41" w14:textId="77777777" w:rsidR="00292D6D" w:rsidRPr="00F11966" w:rsidRDefault="00292D6D" w:rsidP="00292D6D">
            <w:pPr>
              <w:pStyle w:val="TAL"/>
              <w:rPr>
                <w:rFonts w:cs="Arial"/>
                <w:sz w:val="16"/>
                <w:szCs w:val="16"/>
                <w:lang w:eastAsia="en-GB"/>
              </w:rPr>
            </w:pPr>
            <w:r w:rsidRPr="00F11966">
              <w:rPr>
                <w:rFonts w:cs="Arial"/>
                <w:sz w:val="16"/>
                <w:szCs w:val="16"/>
                <w:lang w:eastAsia="en-GB"/>
              </w:rPr>
              <w:t>02</w:t>
            </w:r>
            <w:r>
              <w:rPr>
                <w:rFonts w:cs="Arial"/>
                <w:sz w:val="16"/>
                <w:szCs w:val="16"/>
                <w:lang w:eastAsia="en-GB"/>
              </w:rPr>
              <w:t>48</w:t>
            </w:r>
          </w:p>
        </w:tc>
        <w:tc>
          <w:tcPr>
            <w:tcW w:w="425" w:type="dxa"/>
            <w:shd w:val="solid" w:color="FFFFFF" w:fill="auto"/>
          </w:tcPr>
          <w:p w14:paraId="6A93EB97" w14:textId="77777777" w:rsidR="00292D6D" w:rsidRDefault="00292D6D" w:rsidP="00292D6D">
            <w:pPr>
              <w:pStyle w:val="TAR"/>
              <w:rPr>
                <w:rFonts w:cs="Arial"/>
                <w:sz w:val="16"/>
                <w:szCs w:val="16"/>
                <w:lang w:eastAsia="en-GB"/>
              </w:rPr>
            </w:pPr>
          </w:p>
        </w:tc>
        <w:tc>
          <w:tcPr>
            <w:tcW w:w="425" w:type="dxa"/>
            <w:shd w:val="solid" w:color="FFFFFF" w:fill="auto"/>
          </w:tcPr>
          <w:p w14:paraId="47C1FBC9"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77E5387D"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2FB517E2"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6A2D2EA7" w14:textId="77777777" w:rsidTr="005C7973">
        <w:tc>
          <w:tcPr>
            <w:tcW w:w="800" w:type="dxa"/>
            <w:shd w:val="solid" w:color="FFFFFF" w:fill="auto"/>
          </w:tcPr>
          <w:p w14:paraId="3B4C6FE9"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7E6E2139"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1FD70E8"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52E14F05" w14:textId="77777777" w:rsidR="000222D9" w:rsidRPr="00F11966" w:rsidRDefault="000222D9" w:rsidP="005C7973">
            <w:pPr>
              <w:pStyle w:val="TAL"/>
              <w:rPr>
                <w:rFonts w:cs="Arial"/>
                <w:sz w:val="16"/>
                <w:szCs w:val="16"/>
                <w:lang w:eastAsia="en-GB"/>
              </w:rPr>
            </w:pPr>
            <w:r w:rsidRPr="00F11966">
              <w:rPr>
                <w:rFonts w:cs="Arial"/>
                <w:sz w:val="16"/>
                <w:szCs w:val="16"/>
                <w:lang w:eastAsia="en-GB"/>
              </w:rPr>
              <w:t>02</w:t>
            </w:r>
            <w:r>
              <w:rPr>
                <w:rFonts w:cs="Arial"/>
                <w:sz w:val="16"/>
                <w:szCs w:val="16"/>
                <w:lang w:eastAsia="en-GB"/>
              </w:rPr>
              <w:t>38</w:t>
            </w:r>
          </w:p>
        </w:tc>
        <w:tc>
          <w:tcPr>
            <w:tcW w:w="425" w:type="dxa"/>
            <w:shd w:val="solid" w:color="FFFFFF" w:fill="auto"/>
          </w:tcPr>
          <w:p w14:paraId="28A14B62" w14:textId="77777777" w:rsidR="000222D9" w:rsidRPr="00F11966" w:rsidRDefault="000222D9" w:rsidP="005C7973">
            <w:pPr>
              <w:pStyle w:val="TAR"/>
              <w:rPr>
                <w:rFonts w:cs="Arial"/>
                <w:sz w:val="16"/>
                <w:szCs w:val="16"/>
                <w:lang w:eastAsia="en-GB"/>
              </w:rPr>
            </w:pPr>
            <w:r>
              <w:rPr>
                <w:rFonts w:cs="Arial"/>
                <w:sz w:val="16"/>
                <w:szCs w:val="16"/>
                <w:lang w:eastAsia="en-GB"/>
              </w:rPr>
              <w:t>1</w:t>
            </w:r>
          </w:p>
        </w:tc>
        <w:tc>
          <w:tcPr>
            <w:tcW w:w="425" w:type="dxa"/>
            <w:shd w:val="solid" w:color="FFFFFF" w:fill="auto"/>
          </w:tcPr>
          <w:p w14:paraId="4ED5BCE7"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78BCBCA3" w14:textId="77777777" w:rsidR="000222D9" w:rsidRDefault="005232DF" w:rsidP="005C7973">
            <w:pPr>
              <w:pStyle w:val="TAL"/>
              <w:rPr>
                <w:noProof/>
              </w:rPr>
            </w:pPr>
            <w:fldSimple w:instr=" DOCPROPERTY  CrTitle  \* MERGEFORMAT ">
              <w:r w:rsidR="000222D9">
                <w:t>Clarification to IPv6Prefix type</w:t>
              </w:r>
            </w:fldSimple>
          </w:p>
        </w:tc>
        <w:tc>
          <w:tcPr>
            <w:tcW w:w="708" w:type="dxa"/>
            <w:shd w:val="solid" w:color="FFFFFF" w:fill="auto"/>
          </w:tcPr>
          <w:p w14:paraId="7B9DA76E"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5B3E79B9" w14:textId="77777777" w:rsidTr="005C7973">
        <w:tc>
          <w:tcPr>
            <w:tcW w:w="800" w:type="dxa"/>
            <w:shd w:val="solid" w:color="FFFFFF" w:fill="auto"/>
          </w:tcPr>
          <w:p w14:paraId="6263BB12"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70C8BCA"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75B8D97"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7E539F16" w14:textId="77777777" w:rsidR="00B8720F" w:rsidRPr="00F11966" w:rsidRDefault="00B8720F" w:rsidP="00B8720F">
            <w:pPr>
              <w:pStyle w:val="TAL"/>
              <w:rPr>
                <w:rFonts w:cs="Arial"/>
                <w:sz w:val="16"/>
                <w:szCs w:val="16"/>
                <w:lang w:eastAsia="en-GB"/>
              </w:rPr>
            </w:pPr>
            <w:r w:rsidRPr="00F11966">
              <w:rPr>
                <w:rFonts w:cs="Arial"/>
                <w:sz w:val="16"/>
                <w:szCs w:val="16"/>
                <w:lang w:eastAsia="en-GB"/>
              </w:rPr>
              <w:t>02</w:t>
            </w:r>
            <w:r>
              <w:rPr>
                <w:rFonts w:cs="Arial"/>
                <w:sz w:val="16"/>
                <w:szCs w:val="16"/>
                <w:lang w:eastAsia="en-GB"/>
              </w:rPr>
              <w:t>55</w:t>
            </w:r>
          </w:p>
        </w:tc>
        <w:tc>
          <w:tcPr>
            <w:tcW w:w="425" w:type="dxa"/>
            <w:shd w:val="solid" w:color="FFFFFF" w:fill="auto"/>
          </w:tcPr>
          <w:p w14:paraId="690B08E6" w14:textId="77777777" w:rsidR="00B8720F" w:rsidRDefault="00B8720F" w:rsidP="00B8720F">
            <w:pPr>
              <w:pStyle w:val="TAR"/>
              <w:rPr>
                <w:rFonts w:cs="Arial"/>
                <w:sz w:val="16"/>
                <w:szCs w:val="16"/>
                <w:lang w:eastAsia="en-GB"/>
              </w:rPr>
            </w:pPr>
          </w:p>
        </w:tc>
        <w:tc>
          <w:tcPr>
            <w:tcW w:w="425" w:type="dxa"/>
            <w:shd w:val="solid" w:color="FFFFFF" w:fill="auto"/>
          </w:tcPr>
          <w:p w14:paraId="67614DC6"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1AF18630" w14:textId="77777777" w:rsidR="00B8720F" w:rsidRDefault="005232DF" w:rsidP="00B8720F">
            <w:pPr>
              <w:pStyle w:val="TAL"/>
            </w:pPr>
            <w:fldSimple w:instr=" DOCPROPERTY  CrTitle  \* MERGEFORMAT ">
              <w:r w:rsidR="00B8720F" w:rsidRPr="0079052B">
                <w:t>Error handling when the SCP fails to obtain an access token</w:t>
              </w:r>
              <w:r w:rsidR="00B8720F">
                <w:t xml:space="preserve"> </w:t>
              </w:r>
            </w:fldSimple>
          </w:p>
        </w:tc>
        <w:tc>
          <w:tcPr>
            <w:tcW w:w="708" w:type="dxa"/>
            <w:shd w:val="solid" w:color="FFFFFF" w:fill="auto"/>
          </w:tcPr>
          <w:p w14:paraId="3EB5B06F"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48D9B740" w14:textId="77777777" w:rsidTr="005C7973">
        <w:tc>
          <w:tcPr>
            <w:tcW w:w="800" w:type="dxa"/>
            <w:shd w:val="solid" w:color="FFFFFF" w:fill="auto"/>
          </w:tcPr>
          <w:p w14:paraId="06D0A187"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0CD15A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5678DD1F"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75C7C8C6" w14:textId="77777777" w:rsidR="005C7973" w:rsidRPr="00F11966" w:rsidRDefault="00233D95" w:rsidP="005C7973">
            <w:pPr>
              <w:pStyle w:val="TAL"/>
              <w:rPr>
                <w:rFonts w:cs="Arial"/>
                <w:sz w:val="16"/>
                <w:szCs w:val="16"/>
                <w:lang w:eastAsia="en-GB"/>
              </w:rPr>
            </w:pPr>
            <w:r>
              <w:rPr>
                <w:rFonts w:cs="Arial"/>
                <w:sz w:val="16"/>
                <w:szCs w:val="16"/>
                <w:lang w:eastAsia="en-GB"/>
              </w:rPr>
              <w:t>0</w:t>
            </w:r>
            <w:r w:rsidR="005C7973">
              <w:rPr>
                <w:rFonts w:cs="Arial"/>
                <w:sz w:val="16"/>
                <w:szCs w:val="16"/>
                <w:lang w:eastAsia="en-GB"/>
              </w:rPr>
              <w:t>254</w:t>
            </w:r>
          </w:p>
        </w:tc>
        <w:tc>
          <w:tcPr>
            <w:tcW w:w="425" w:type="dxa"/>
            <w:shd w:val="solid" w:color="FFFFFF" w:fill="auto"/>
          </w:tcPr>
          <w:p w14:paraId="0C6E3DF5" w14:textId="77777777" w:rsidR="005C7973" w:rsidRDefault="005C7973" w:rsidP="005C7973">
            <w:pPr>
              <w:pStyle w:val="TAR"/>
              <w:rPr>
                <w:rFonts w:cs="Arial"/>
                <w:sz w:val="16"/>
                <w:szCs w:val="16"/>
                <w:lang w:eastAsia="en-GB"/>
              </w:rPr>
            </w:pPr>
          </w:p>
        </w:tc>
        <w:tc>
          <w:tcPr>
            <w:tcW w:w="425" w:type="dxa"/>
            <w:shd w:val="solid" w:color="FFFFFF" w:fill="auto"/>
          </w:tcPr>
          <w:p w14:paraId="7C4B9460"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7A8825CD" w14:textId="77777777" w:rsidR="005C7973" w:rsidRDefault="005C7973" w:rsidP="005C7973">
            <w:pPr>
              <w:pStyle w:val="TAL"/>
            </w:pPr>
            <w:r>
              <w:t>NF Set ID and NF Service Set ID Definition for SNPN</w:t>
            </w:r>
          </w:p>
        </w:tc>
        <w:tc>
          <w:tcPr>
            <w:tcW w:w="708" w:type="dxa"/>
            <w:shd w:val="solid" w:color="FFFFFF" w:fill="auto"/>
          </w:tcPr>
          <w:p w14:paraId="541F1E49" w14:textId="77777777" w:rsidR="005C7973" w:rsidRPr="00F11966" w:rsidRDefault="005C7973" w:rsidP="005C7973">
            <w:pPr>
              <w:pStyle w:val="TAC"/>
              <w:rPr>
                <w:sz w:val="16"/>
                <w:szCs w:val="16"/>
              </w:rPr>
            </w:pPr>
            <w:r>
              <w:rPr>
                <w:sz w:val="16"/>
                <w:szCs w:val="16"/>
              </w:rPr>
              <w:t>17.1.0</w:t>
            </w:r>
          </w:p>
        </w:tc>
      </w:tr>
      <w:tr w:rsidR="000A63B4" w:rsidRPr="00F11966" w14:paraId="2DF097A2" w14:textId="77777777" w:rsidTr="005C7973">
        <w:tc>
          <w:tcPr>
            <w:tcW w:w="800" w:type="dxa"/>
            <w:shd w:val="solid" w:color="FFFFFF" w:fill="auto"/>
          </w:tcPr>
          <w:p w14:paraId="6357FF32"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41E5FF0D"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2F76600E"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6B4FB3C1" w14:textId="77777777" w:rsidR="000A63B4" w:rsidRDefault="000A63B4" w:rsidP="000A63B4">
            <w:pPr>
              <w:pStyle w:val="TAL"/>
              <w:rPr>
                <w:rFonts w:cs="Arial"/>
                <w:sz w:val="16"/>
                <w:szCs w:val="16"/>
                <w:lang w:eastAsia="en-GB"/>
              </w:rPr>
            </w:pPr>
            <w:r>
              <w:rPr>
                <w:rFonts w:cs="Arial"/>
                <w:sz w:val="16"/>
                <w:szCs w:val="16"/>
                <w:lang w:eastAsia="en-GB"/>
              </w:rPr>
              <w:t>0256</w:t>
            </w:r>
          </w:p>
        </w:tc>
        <w:tc>
          <w:tcPr>
            <w:tcW w:w="425" w:type="dxa"/>
            <w:shd w:val="solid" w:color="FFFFFF" w:fill="auto"/>
          </w:tcPr>
          <w:p w14:paraId="6BAFD591" w14:textId="77777777" w:rsidR="000A63B4" w:rsidRDefault="0097454E" w:rsidP="000A63B4">
            <w:pPr>
              <w:pStyle w:val="TAR"/>
              <w:rPr>
                <w:rFonts w:cs="Arial"/>
                <w:sz w:val="16"/>
                <w:szCs w:val="16"/>
                <w:lang w:eastAsia="en-GB"/>
              </w:rPr>
            </w:pPr>
            <w:r>
              <w:rPr>
                <w:rFonts w:cs="Arial"/>
                <w:sz w:val="16"/>
                <w:szCs w:val="16"/>
                <w:lang w:eastAsia="en-GB"/>
              </w:rPr>
              <w:t>1</w:t>
            </w:r>
          </w:p>
        </w:tc>
        <w:tc>
          <w:tcPr>
            <w:tcW w:w="425" w:type="dxa"/>
            <w:shd w:val="solid" w:color="FFFFFF" w:fill="auto"/>
          </w:tcPr>
          <w:p w14:paraId="53A10F97"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64DFEDB1" w14:textId="77777777" w:rsidR="000A63B4" w:rsidRDefault="0097454E" w:rsidP="000A63B4">
            <w:pPr>
              <w:pStyle w:val="TAL"/>
            </w:pPr>
            <w:r>
              <w:t>Corrections on MDT parameters</w:t>
            </w:r>
          </w:p>
        </w:tc>
        <w:tc>
          <w:tcPr>
            <w:tcW w:w="708" w:type="dxa"/>
            <w:shd w:val="solid" w:color="FFFFFF" w:fill="auto"/>
          </w:tcPr>
          <w:p w14:paraId="7DAE9755" w14:textId="77777777" w:rsidR="000A63B4" w:rsidRDefault="000A63B4" w:rsidP="000A63B4">
            <w:pPr>
              <w:pStyle w:val="TAC"/>
              <w:rPr>
                <w:sz w:val="16"/>
                <w:szCs w:val="16"/>
              </w:rPr>
            </w:pPr>
            <w:r>
              <w:rPr>
                <w:sz w:val="16"/>
                <w:szCs w:val="16"/>
              </w:rPr>
              <w:t>17.1.0</w:t>
            </w:r>
          </w:p>
        </w:tc>
      </w:tr>
      <w:tr w:rsidR="003E1749" w:rsidRPr="00F11966" w14:paraId="5064663A" w14:textId="77777777" w:rsidTr="005C7973">
        <w:tc>
          <w:tcPr>
            <w:tcW w:w="800" w:type="dxa"/>
            <w:shd w:val="solid" w:color="FFFFFF" w:fill="auto"/>
          </w:tcPr>
          <w:p w14:paraId="01F5F028"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530ADAE3"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27C24AF"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4F9845D5" w14:textId="77777777" w:rsidR="003E1749" w:rsidRDefault="003E1749" w:rsidP="003E1749">
            <w:pPr>
              <w:pStyle w:val="TAL"/>
              <w:rPr>
                <w:rFonts w:cs="Arial"/>
                <w:sz w:val="16"/>
                <w:szCs w:val="16"/>
                <w:lang w:eastAsia="en-GB"/>
              </w:rPr>
            </w:pPr>
            <w:r>
              <w:rPr>
                <w:rFonts w:cs="Arial"/>
                <w:sz w:val="16"/>
                <w:szCs w:val="16"/>
                <w:lang w:eastAsia="en-GB"/>
              </w:rPr>
              <w:t>0257</w:t>
            </w:r>
          </w:p>
        </w:tc>
        <w:tc>
          <w:tcPr>
            <w:tcW w:w="425" w:type="dxa"/>
            <w:shd w:val="solid" w:color="FFFFFF" w:fill="auto"/>
          </w:tcPr>
          <w:p w14:paraId="1FBBEAAD" w14:textId="77777777" w:rsidR="003E1749" w:rsidRDefault="003E1749" w:rsidP="003E1749">
            <w:pPr>
              <w:pStyle w:val="TAR"/>
              <w:rPr>
                <w:rFonts w:cs="Arial"/>
                <w:sz w:val="16"/>
                <w:szCs w:val="16"/>
                <w:lang w:eastAsia="en-GB"/>
              </w:rPr>
            </w:pPr>
            <w:r>
              <w:rPr>
                <w:rFonts w:cs="Arial"/>
                <w:sz w:val="16"/>
                <w:szCs w:val="16"/>
                <w:lang w:eastAsia="en-GB"/>
              </w:rPr>
              <w:t>1</w:t>
            </w:r>
          </w:p>
        </w:tc>
        <w:tc>
          <w:tcPr>
            <w:tcW w:w="425" w:type="dxa"/>
            <w:shd w:val="solid" w:color="FFFFFF" w:fill="auto"/>
          </w:tcPr>
          <w:p w14:paraId="0726B0B7"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725602FE" w14:textId="77777777" w:rsidR="003E1749" w:rsidRDefault="003E1749" w:rsidP="003E1749">
            <w:pPr>
              <w:pStyle w:val="TAL"/>
            </w:pPr>
            <w:r>
              <w:t xml:space="preserve">OpenAPI Reference and description </w:t>
            </w:r>
            <w:r w:rsidRPr="009F1CC4">
              <w:t>field for map data types</w:t>
            </w:r>
          </w:p>
        </w:tc>
        <w:tc>
          <w:tcPr>
            <w:tcW w:w="708" w:type="dxa"/>
            <w:shd w:val="solid" w:color="FFFFFF" w:fill="auto"/>
          </w:tcPr>
          <w:p w14:paraId="68BDB20C" w14:textId="77777777" w:rsidR="003E1749" w:rsidRDefault="003E1749" w:rsidP="003E1749">
            <w:pPr>
              <w:pStyle w:val="TAC"/>
              <w:rPr>
                <w:sz w:val="16"/>
                <w:szCs w:val="16"/>
              </w:rPr>
            </w:pPr>
            <w:r>
              <w:rPr>
                <w:sz w:val="16"/>
                <w:szCs w:val="16"/>
              </w:rPr>
              <w:t>17.1.0</w:t>
            </w:r>
          </w:p>
        </w:tc>
      </w:tr>
      <w:tr w:rsidR="003E1749" w:rsidRPr="00F11966" w14:paraId="31621F2A" w14:textId="77777777" w:rsidTr="005C7973">
        <w:tc>
          <w:tcPr>
            <w:tcW w:w="800" w:type="dxa"/>
            <w:shd w:val="solid" w:color="FFFFFF" w:fill="auto"/>
          </w:tcPr>
          <w:p w14:paraId="36B2A02E"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DB7C7C5"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E77C037"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2315A3F9" w14:textId="77777777" w:rsidR="003E1749" w:rsidRDefault="003E1749" w:rsidP="003E1749">
            <w:pPr>
              <w:pStyle w:val="TAL"/>
              <w:rPr>
                <w:rFonts w:cs="Arial"/>
                <w:sz w:val="16"/>
                <w:szCs w:val="16"/>
                <w:lang w:eastAsia="en-GB"/>
              </w:rPr>
            </w:pPr>
            <w:r>
              <w:rPr>
                <w:rFonts w:cs="Arial"/>
                <w:sz w:val="16"/>
                <w:szCs w:val="16"/>
                <w:lang w:eastAsia="en-GB"/>
              </w:rPr>
              <w:t>0257</w:t>
            </w:r>
          </w:p>
        </w:tc>
        <w:tc>
          <w:tcPr>
            <w:tcW w:w="425" w:type="dxa"/>
            <w:shd w:val="solid" w:color="FFFFFF" w:fill="auto"/>
          </w:tcPr>
          <w:p w14:paraId="10403E75" w14:textId="77777777" w:rsidR="003E1749" w:rsidRDefault="003E1749" w:rsidP="003E1749">
            <w:pPr>
              <w:pStyle w:val="TAR"/>
              <w:rPr>
                <w:rFonts w:cs="Arial"/>
                <w:sz w:val="16"/>
                <w:szCs w:val="16"/>
                <w:lang w:eastAsia="en-GB"/>
              </w:rPr>
            </w:pPr>
            <w:r>
              <w:rPr>
                <w:rFonts w:cs="Arial"/>
                <w:sz w:val="16"/>
                <w:szCs w:val="16"/>
                <w:lang w:eastAsia="en-GB"/>
              </w:rPr>
              <w:t>1</w:t>
            </w:r>
          </w:p>
        </w:tc>
        <w:tc>
          <w:tcPr>
            <w:tcW w:w="425" w:type="dxa"/>
            <w:shd w:val="solid" w:color="FFFFFF" w:fill="auto"/>
          </w:tcPr>
          <w:p w14:paraId="0BA8CE6C"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6603B663" w14:textId="77777777" w:rsidR="003E1749" w:rsidRDefault="003E1749" w:rsidP="003E1749">
            <w:pPr>
              <w:pStyle w:val="TAL"/>
            </w:pPr>
            <w:r>
              <w:rPr>
                <w:noProof/>
              </w:rPr>
              <w:t>ProblemDetails content in responses to PATCH requests</w:t>
            </w:r>
          </w:p>
        </w:tc>
        <w:tc>
          <w:tcPr>
            <w:tcW w:w="708" w:type="dxa"/>
            <w:shd w:val="solid" w:color="FFFFFF" w:fill="auto"/>
          </w:tcPr>
          <w:p w14:paraId="3778D3CD" w14:textId="77777777" w:rsidR="003E1749" w:rsidRDefault="003E1749" w:rsidP="003E1749">
            <w:pPr>
              <w:pStyle w:val="TAC"/>
              <w:rPr>
                <w:sz w:val="16"/>
                <w:szCs w:val="16"/>
              </w:rPr>
            </w:pPr>
            <w:r>
              <w:rPr>
                <w:sz w:val="16"/>
                <w:szCs w:val="16"/>
              </w:rPr>
              <w:t>17.1.0</w:t>
            </w:r>
          </w:p>
        </w:tc>
      </w:tr>
      <w:tr w:rsidR="00FA069B" w:rsidRPr="00F11966" w14:paraId="7CE60ED1" w14:textId="77777777" w:rsidTr="005C7973">
        <w:tc>
          <w:tcPr>
            <w:tcW w:w="800" w:type="dxa"/>
            <w:shd w:val="solid" w:color="FFFFFF" w:fill="auto"/>
          </w:tcPr>
          <w:p w14:paraId="1C5250DF"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CF540D9"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7C58367"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3F4EAD3B" w14:textId="77777777" w:rsidR="00FA069B" w:rsidRDefault="00FA069B" w:rsidP="00FA069B">
            <w:pPr>
              <w:pStyle w:val="TAL"/>
              <w:rPr>
                <w:rFonts w:cs="Arial"/>
                <w:sz w:val="16"/>
                <w:szCs w:val="16"/>
                <w:lang w:eastAsia="en-GB"/>
              </w:rPr>
            </w:pPr>
            <w:r>
              <w:rPr>
                <w:rFonts w:cs="Arial"/>
                <w:sz w:val="16"/>
                <w:szCs w:val="16"/>
                <w:lang w:eastAsia="en-GB"/>
              </w:rPr>
              <w:t>0260</w:t>
            </w:r>
          </w:p>
        </w:tc>
        <w:tc>
          <w:tcPr>
            <w:tcW w:w="425" w:type="dxa"/>
            <w:shd w:val="solid" w:color="FFFFFF" w:fill="auto"/>
          </w:tcPr>
          <w:p w14:paraId="48588DB8" w14:textId="77777777" w:rsidR="00FA069B" w:rsidRDefault="00FA069B" w:rsidP="00FA069B">
            <w:pPr>
              <w:pStyle w:val="TAR"/>
              <w:rPr>
                <w:rFonts w:cs="Arial"/>
                <w:sz w:val="16"/>
                <w:szCs w:val="16"/>
                <w:lang w:eastAsia="en-GB"/>
              </w:rPr>
            </w:pPr>
          </w:p>
        </w:tc>
        <w:tc>
          <w:tcPr>
            <w:tcW w:w="425" w:type="dxa"/>
            <w:shd w:val="solid" w:color="FFFFFF" w:fill="auto"/>
          </w:tcPr>
          <w:p w14:paraId="0841AB28"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5A4FD2CE" w14:textId="77777777" w:rsidR="00FA069B" w:rsidRDefault="00FA069B" w:rsidP="00FA069B">
            <w:pPr>
              <w:pStyle w:val="TAL"/>
              <w:rPr>
                <w:noProof/>
              </w:rPr>
            </w:pPr>
            <w:r w:rsidRPr="00FA069B">
              <w:rPr>
                <w:noProof/>
              </w:rPr>
              <w:t>29.571 Rel-17 API version and External doc update</w:t>
            </w:r>
          </w:p>
        </w:tc>
        <w:tc>
          <w:tcPr>
            <w:tcW w:w="708" w:type="dxa"/>
            <w:shd w:val="solid" w:color="FFFFFF" w:fill="auto"/>
          </w:tcPr>
          <w:p w14:paraId="4357084B" w14:textId="77777777" w:rsidR="00FA069B" w:rsidRDefault="00FA069B" w:rsidP="00FA069B">
            <w:pPr>
              <w:pStyle w:val="TAC"/>
              <w:rPr>
                <w:sz w:val="16"/>
                <w:szCs w:val="16"/>
              </w:rPr>
            </w:pPr>
            <w:r>
              <w:rPr>
                <w:sz w:val="16"/>
                <w:szCs w:val="16"/>
              </w:rPr>
              <w:t>17.1.0</w:t>
            </w:r>
          </w:p>
        </w:tc>
      </w:tr>
      <w:tr w:rsidR="00B917F5" w:rsidRPr="00F11966" w14:paraId="7C259726" w14:textId="77777777" w:rsidTr="005C7973">
        <w:tc>
          <w:tcPr>
            <w:tcW w:w="800" w:type="dxa"/>
            <w:shd w:val="solid" w:color="FFFFFF" w:fill="auto"/>
          </w:tcPr>
          <w:p w14:paraId="3F93B8F7" w14:textId="67EAC31A"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12BB3D9" w14:textId="0D61C79F"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249F56B0" w14:textId="0F03F5A1"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0FCD6306" w14:textId="78633F50" w:rsidR="00B917F5" w:rsidRDefault="00B917F5" w:rsidP="00B917F5">
            <w:pPr>
              <w:pStyle w:val="TAL"/>
              <w:rPr>
                <w:rFonts w:cs="Arial"/>
                <w:sz w:val="16"/>
                <w:szCs w:val="16"/>
                <w:lang w:eastAsia="en-GB"/>
              </w:rPr>
            </w:pPr>
            <w:r>
              <w:rPr>
                <w:rFonts w:cs="Arial"/>
                <w:sz w:val="16"/>
                <w:szCs w:val="16"/>
                <w:lang w:eastAsia="en-GB"/>
              </w:rPr>
              <w:t>0265</w:t>
            </w:r>
          </w:p>
        </w:tc>
        <w:tc>
          <w:tcPr>
            <w:tcW w:w="425" w:type="dxa"/>
            <w:shd w:val="solid" w:color="FFFFFF" w:fill="auto"/>
          </w:tcPr>
          <w:p w14:paraId="555CA2C9" w14:textId="77777777" w:rsidR="00B917F5" w:rsidRDefault="00B917F5" w:rsidP="00B917F5">
            <w:pPr>
              <w:pStyle w:val="TAR"/>
              <w:rPr>
                <w:rFonts w:cs="Arial"/>
                <w:sz w:val="16"/>
                <w:szCs w:val="16"/>
                <w:lang w:eastAsia="en-GB"/>
              </w:rPr>
            </w:pPr>
          </w:p>
        </w:tc>
        <w:tc>
          <w:tcPr>
            <w:tcW w:w="425" w:type="dxa"/>
            <w:shd w:val="solid" w:color="FFFFFF" w:fill="auto"/>
          </w:tcPr>
          <w:p w14:paraId="5DDDEF68" w14:textId="73E7D9B8"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26364253" w14:textId="76A6B12C" w:rsidR="00B917F5" w:rsidRPr="00FA069B" w:rsidRDefault="00B917F5" w:rsidP="00B917F5">
            <w:pPr>
              <w:pStyle w:val="TAL"/>
              <w:rPr>
                <w:noProof/>
              </w:rPr>
            </w:pPr>
            <w:r>
              <w:t>Non-3GPP TAI</w:t>
            </w:r>
          </w:p>
        </w:tc>
        <w:tc>
          <w:tcPr>
            <w:tcW w:w="708" w:type="dxa"/>
            <w:shd w:val="solid" w:color="FFFFFF" w:fill="auto"/>
          </w:tcPr>
          <w:p w14:paraId="0A9B1FF4" w14:textId="5EBB4793" w:rsidR="00B917F5" w:rsidRDefault="00B917F5" w:rsidP="00B917F5">
            <w:pPr>
              <w:pStyle w:val="TAC"/>
              <w:rPr>
                <w:sz w:val="16"/>
                <w:szCs w:val="16"/>
              </w:rPr>
            </w:pPr>
            <w:r>
              <w:rPr>
                <w:sz w:val="16"/>
                <w:szCs w:val="16"/>
              </w:rPr>
              <w:t>17.2.0</w:t>
            </w:r>
          </w:p>
        </w:tc>
      </w:tr>
      <w:tr w:rsidR="00B917F5" w:rsidRPr="00F11966" w14:paraId="1CB9134C" w14:textId="77777777" w:rsidTr="005C7973">
        <w:tc>
          <w:tcPr>
            <w:tcW w:w="800" w:type="dxa"/>
            <w:shd w:val="solid" w:color="FFFFFF" w:fill="auto"/>
          </w:tcPr>
          <w:p w14:paraId="2604FD31" w14:textId="344B9AA2"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8720BF5" w14:textId="1159BA34"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A41879A" w14:textId="60051F28"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7EFBF15D" w14:textId="59E04CCB" w:rsidR="00B917F5" w:rsidRDefault="00B917F5" w:rsidP="00B917F5">
            <w:pPr>
              <w:pStyle w:val="TAL"/>
              <w:rPr>
                <w:rFonts w:cs="Arial"/>
                <w:sz w:val="16"/>
                <w:szCs w:val="16"/>
                <w:lang w:eastAsia="en-GB"/>
              </w:rPr>
            </w:pPr>
            <w:r>
              <w:rPr>
                <w:rFonts w:cs="Arial"/>
                <w:sz w:val="16"/>
                <w:szCs w:val="16"/>
                <w:lang w:eastAsia="en-GB"/>
              </w:rPr>
              <w:t>0267</w:t>
            </w:r>
          </w:p>
        </w:tc>
        <w:tc>
          <w:tcPr>
            <w:tcW w:w="425" w:type="dxa"/>
            <w:shd w:val="solid" w:color="FFFFFF" w:fill="auto"/>
          </w:tcPr>
          <w:p w14:paraId="2267757F" w14:textId="77777777" w:rsidR="00B917F5" w:rsidRDefault="00B917F5" w:rsidP="00B917F5">
            <w:pPr>
              <w:pStyle w:val="TAR"/>
              <w:rPr>
                <w:rFonts w:cs="Arial"/>
                <w:sz w:val="16"/>
                <w:szCs w:val="16"/>
                <w:lang w:eastAsia="en-GB"/>
              </w:rPr>
            </w:pPr>
          </w:p>
        </w:tc>
        <w:tc>
          <w:tcPr>
            <w:tcW w:w="425" w:type="dxa"/>
            <w:shd w:val="solid" w:color="FFFFFF" w:fill="auto"/>
          </w:tcPr>
          <w:p w14:paraId="76135496" w14:textId="2A6509DB"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EA0FB52" w14:textId="736FFDB5" w:rsidR="00B917F5" w:rsidRPr="00FA069B" w:rsidRDefault="00B917F5" w:rsidP="00B917F5">
            <w:pPr>
              <w:pStyle w:val="TAL"/>
              <w:rPr>
                <w:noProof/>
              </w:rPr>
            </w:pPr>
            <w:r>
              <w:t>TAI in EutraLocation</w:t>
            </w:r>
          </w:p>
        </w:tc>
        <w:tc>
          <w:tcPr>
            <w:tcW w:w="708" w:type="dxa"/>
            <w:shd w:val="solid" w:color="FFFFFF" w:fill="auto"/>
          </w:tcPr>
          <w:p w14:paraId="60D66A4E" w14:textId="698C2F08" w:rsidR="00B917F5" w:rsidRDefault="00B917F5" w:rsidP="00B917F5">
            <w:pPr>
              <w:pStyle w:val="TAC"/>
              <w:rPr>
                <w:sz w:val="16"/>
                <w:szCs w:val="16"/>
              </w:rPr>
            </w:pPr>
            <w:r>
              <w:rPr>
                <w:sz w:val="16"/>
                <w:szCs w:val="16"/>
              </w:rPr>
              <w:t>17.2.0</w:t>
            </w:r>
          </w:p>
        </w:tc>
      </w:tr>
      <w:tr w:rsidR="00B917F5" w:rsidRPr="00F11966" w14:paraId="1AA243A2" w14:textId="77777777" w:rsidTr="005C7973">
        <w:tc>
          <w:tcPr>
            <w:tcW w:w="800" w:type="dxa"/>
            <w:shd w:val="solid" w:color="FFFFFF" w:fill="auto"/>
          </w:tcPr>
          <w:p w14:paraId="693D77FE" w14:textId="5377F8B1"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763144BB" w14:textId="2474B7C5"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B26A4A1" w14:textId="4E5CF822"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7486A780" w14:textId="28EE0B38" w:rsidR="00B917F5" w:rsidRDefault="00822329" w:rsidP="00B917F5">
            <w:pPr>
              <w:pStyle w:val="TAL"/>
              <w:rPr>
                <w:rFonts w:cs="Arial"/>
                <w:sz w:val="16"/>
                <w:szCs w:val="16"/>
                <w:lang w:eastAsia="en-GB"/>
              </w:rPr>
            </w:pPr>
            <w:r>
              <w:rPr>
                <w:rFonts w:cs="Arial"/>
                <w:sz w:val="16"/>
                <w:szCs w:val="16"/>
                <w:lang w:eastAsia="en-GB"/>
              </w:rPr>
              <w:t>0272</w:t>
            </w:r>
          </w:p>
        </w:tc>
        <w:tc>
          <w:tcPr>
            <w:tcW w:w="425" w:type="dxa"/>
            <w:shd w:val="solid" w:color="FFFFFF" w:fill="auto"/>
          </w:tcPr>
          <w:p w14:paraId="6CD4D2BB" w14:textId="703BB57A" w:rsidR="00B917F5" w:rsidRDefault="00F23CD7" w:rsidP="00B917F5">
            <w:pPr>
              <w:pStyle w:val="TAR"/>
              <w:rPr>
                <w:rFonts w:cs="Arial"/>
                <w:sz w:val="16"/>
                <w:szCs w:val="16"/>
                <w:lang w:eastAsia="en-GB"/>
              </w:rPr>
            </w:pPr>
            <w:r>
              <w:rPr>
                <w:rFonts w:cs="Arial"/>
                <w:sz w:val="16"/>
                <w:szCs w:val="16"/>
                <w:lang w:eastAsia="en-GB"/>
              </w:rPr>
              <w:t>1</w:t>
            </w:r>
          </w:p>
        </w:tc>
        <w:tc>
          <w:tcPr>
            <w:tcW w:w="425" w:type="dxa"/>
            <w:shd w:val="solid" w:color="FFFFFF" w:fill="auto"/>
          </w:tcPr>
          <w:p w14:paraId="3BA54C3D" w14:textId="38A18EBF"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4F6AA730" w14:textId="06FD25D8" w:rsidR="00B917F5" w:rsidRPr="00FA069B" w:rsidRDefault="00822329" w:rsidP="00B917F5">
            <w:pPr>
              <w:pStyle w:val="TAL"/>
              <w:rPr>
                <w:noProof/>
              </w:rPr>
            </w:pPr>
            <w:r>
              <w:rPr>
                <w:lang w:eastAsia="ja-JP"/>
              </w:rPr>
              <w:t>Support of Mute Reporting</w:t>
            </w:r>
          </w:p>
        </w:tc>
        <w:tc>
          <w:tcPr>
            <w:tcW w:w="708" w:type="dxa"/>
            <w:shd w:val="solid" w:color="FFFFFF" w:fill="auto"/>
          </w:tcPr>
          <w:p w14:paraId="499CACE9" w14:textId="76358A2A" w:rsidR="00B917F5" w:rsidRDefault="00B917F5" w:rsidP="00B917F5">
            <w:pPr>
              <w:pStyle w:val="TAC"/>
              <w:rPr>
                <w:sz w:val="16"/>
                <w:szCs w:val="16"/>
              </w:rPr>
            </w:pPr>
            <w:r>
              <w:rPr>
                <w:sz w:val="16"/>
                <w:szCs w:val="16"/>
              </w:rPr>
              <w:t>17.2.0</w:t>
            </w:r>
          </w:p>
        </w:tc>
      </w:tr>
      <w:tr w:rsidR="00B917F5" w:rsidRPr="00F11966" w14:paraId="43385047" w14:textId="77777777" w:rsidTr="005C7973">
        <w:tc>
          <w:tcPr>
            <w:tcW w:w="800" w:type="dxa"/>
            <w:shd w:val="solid" w:color="FFFFFF" w:fill="auto"/>
          </w:tcPr>
          <w:p w14:paraId="68FC60F7" w14:textId="3C8C6ED9"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520E043" w14:textId="71C912F0"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483FD5" w14:textId="5B1C56F5"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3C5B1E1" w14:textId="4673302E" w:rsidR="00B917F5" w:rsidRDefault="00A05C08" w:rsidP="00B917F5">
            <w:pPr>
              <w:pStyle w:val="TAL"/>
              <w:rPr>
                <w:rFonts w:cs="Arial"/>
                <w:sz w:val="16"/>
                <w:szCs w:val="16"/>
                <w:lang w:eastAsia="en-GB"/>
              </w:rPr>
            </w:pPr>
            <w:r>
              <w:rPr>
                <w:rFonts w:cs="Arial"/>
                <w:sz w:val="16"/>
                <w:szCs w:val="16"/>
                <w:lang w:eastAsia="en-GB"/>
              </w:rPr>
              <w:t>0273</w:t>
            </w:r>
          </w:p>
        </w:tc>
        <w:tc>
          <w:tcPr>
            <w:tcW w:w="425" w:type="dxa"/>
            <w:shd w:val="solid" w:color="FFFFFF" w:fill="auto"/>
          </w:tcPr>
          <w:p w14:paraId="02460D56" w14:textId="65AFE472" w:rsidR="00B917F5" w:rsidRDefault="00AD4A23" w:rsidP="00B917F5">
            <w:pPr>
              <w:pStyle w:val="TAR"/>
              <w:rPr>
                <w:rFonts w:cs="Arial"/>
                <w:sz w:val="16"/>
                <w:szCs w:val="16"/>
                <w:lang w:eastAsia="en-GB"/>
              </w:rPr>
            </w:pPr>
            <w:r>
              <w:rPr>
                <w:rFonts w:cs="Arial"/>
                <w:sz w:val="16"/>
                <w:szCs w:val="16"/>
                <w:lang w:eastAsia="en-GB"/>
              </w:rPr>
              <w:t>1</w:t>
            </w:r>
          </w:p>
        </w:tc>
        <w:tc>
          <w:tcPr>
            <w:tcW w:w="425" w:type="dxa"/>
            <w:shd w:val="solid" w:color="FFFFFF" w:fill="auto"/>
          </w:tcPr>
          <w:p w14:paraId="547A54D0" w14:textId="4C0C3AB0"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74148EB9" w14:textId="674A0D33" w:rsidR="00B917F5" w:rsidRPr="00FA069B" w:rsidRDefault="00A05C08" w:rsidP="00B917F5">
            <w:pPr>
              <w:pStyle w:val="TAL"/>
              <w:rPr>
                <w:noProof/>
              </w:rPr>
            </w:pPr>
            <w:r>
              <w:t>RedirectResponse data type definition</w:t>
            </w:r>
          </w:p>
        </w:tc>
        <w:tc>
          <w:tcPr>
            <w:tcW w:w="708" w:type="dxa"/>
            <w:shd w:val="solid" w:color="FFFFFF" w:fill="auto"/>
          </w:tcPr>
          <w:p w14:paraId="53B433E9" w14:textId="10E8393B" w:rsidR="00B917F5" w:rsidRDefault="00B917F5" w:rsidP="00B917F5">
            <w:pPr>
              <w:pStyle w:val="TAC"/>
              <w:rPr>
                <w:sz w:val="16"/>
                <w:szCs w:val="16"/>
              </w:rPr>
            </w:pPr>
            <w:r>
              <w:rPr>
                <w:sz w:val="16"/>
                <w:szCs w:val="16"/>
              </w:rPr>
              <w:t>17.2.0</w:t>
            </w:r>
          </w:p>
        </w:tc>
      </w:tr>
      <w:tr w:rsidR="00B917F5" w:rsidRPr="00F11966" w14:paraId="7480A769" w14:textId="77777777" w:rsidTr="005C7973">
        <w:tc>
          <w:tcPr>
            <w:tcW w:w="800" w:type="dxa"/>
            <w:shd w:val="solid" w:color="FFFFFF" w:fill="auto"/>
          </w:tcPr>
          <w:p w14:paraId="61320C0F" w14:textId="72855EC9"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8059774" w14:textId="2C6A5F50"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9902E94" w14:textId="48CD7764"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5B57E41E" w14:textId="5C7ACFEA" w:rsidR="00B917F5" w:rsidRDefault="00B66715" w:rsidP="00B917F5">
            <w:pPr>
              <w:pStyle w:val="TAL"/>
              <w:rPr>
                <w:rFonts w:cs="Arial"/>
                <w:sz w:val="16"/>
                <w:szCs w:val="16"/>
                <w:lang w:eastAsia="en-GB"/>
              </w:rPr>
            </w:pPr>
            <w:r>
              <w:rPr>
                <w:rFonts w:cs="Arial"/>
                <w:sz w:val="16"/>
                <w:szCs w:val="16"/>
                <w:lang w:eastAsia="en-GB"/>
              </w:rPr>
              <w:t>0258</w:t>
            </w:r>
          </w:p>
        </w:tc>
        <w:tc>
          <w:tcPr>
            <w:tcW w:w="425" w:type="dxa"/>
            <w:shd w:val="solid" w:color="FFFFFF" w:fill="auto"/>
          </w:tcPr>
          <w:p w14:paraId="55D73282" w14:textId="77777777" w:rsidR="00B917F5" w:rsidRDefault="00B917F5" w:rsidP="00B917F5">
            <w:pPr>
              <w:pStyle w:val="TAR"/>
              <w:rPr>
                <w:rFonts w:cs="Arial"/>
                <w:sz w:val="16"/>
                <w:szCs w:val="16"/>
                <w:lang w:eastAsia="en-GB"/>
              </w:rPr>
            </w:pPr>
          </w:p>
        </w:tc>
        <w:tc>
          <w:tcPr>
            <w:tcW w:w="425" w:type="dxa"/>
            <w:shd w:val="solid" w:color="FFFFFF" w:fill="auto"/>
          </w:tcPr>
          <w:p w14:paraId="3BB97660" w14:textId="6E8719B9"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54FF0FD9" w14:textId="4FF2C69E"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708" w:type="dxa"/>
            <w:shd w:val="solid" w:color="FFFFFF" w:fill="auto"/>
          </w:tcPr>
          <w:p w14:paraId="580FE2E7" w14:textId="3A8EE322" w:rsidR="00B917F5" w:rsidRDefault="00B917F5" w:rsidP="00B917F5">
            <w:pPr>
              <w:pStyle w:val="TAC"/>
              <w:rPr>
                <w:sz w:val="16"/>
                <w:szCs w:val="16"/>
              </w:rPr>
            </w:pPr>
            <w:r>
              <w:rPr>
                <w:sz w:val="16"/>
                <w:szCs w:val="16"/>
              </w:rPr>
              <w:t>17.2.0</w:t>
            </w:r>
          </w:p>
        </w:tc>
      </w:tr>
      <w:tr w:rsidR="00B917F5" w:rsidRPr="00F11966" w14:paraId="7A5D5616" w14:textId="77777777" w:rsidTr="005C7973">
        <w:tc>
          <w:tcPr>
            <w:tcW w:w="800" w:type="dxa"/>
            <w:shd w:val="solid" w:color="FFFFFF" w:fill="auto"/>
          </w:tcPr>
          <w:p w14:paraId="1A638D11" w14:textId="01922AB4"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7827750D" w14:textId="7054A04D"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1CC2768D" w14:textId="612CE8BB"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6B4AB864" w14:textId="1B374D5F" w:rsidR="00B917F5" w:rsidRDefault="00855404" w:rsidP="00B917F5">
            <w:pPr>
              <w:pStyle w:val="TAL"/>
              <w:rPr>
                <w:rFonts w:cs="Arial"/>
                <w:sz w:val="16"/>
                <w:szCs w:val="16"/>
                <w:lang w:eastAsia="en-GB"/>
              </w:rPr>
            </w:pPr>
            <w:r>
              <w:rPr>
                <w:rFonts w:cs="Arial"/>
                <w:sz w:val="16"/>
                <w:szCs w:val="16"/>
                <w:lang w:eastAsia="en-GB"/>
              </w:rPr>
              <w:t>0268</w:t>
            </w:r>
          </w:p>
        </w:tc>
        <w:tc>
          <w:tcPr>
            <w:tcW w:w="425" w:type="dxa"/>
            <w:shd w:val="solid" w:color="FFFFFF" w:fill="auto"/>
          </w:tcPr>
          <w:p w14:paraId="2C90C4DF" w14:textId="55B28CF8" w:rsidR="00B917F5" w:rsidRDefault="009065A2" w:rsidP="00B917F5">
            <w:pPr>
              <w:pStyle w:val="TAR"/>
              <w:rPr>
                <w:rFonts w:cs="Arial"/>
                <w:sz w:val="16"/>
                <w:szCs w:val="16"/>
                <w:lang w:eastAsia="en-GB"/>
              </w:rPr>
            </w:pPr>
            <w:r>
              <w:rPr>
                <w:rFonts w:cs="Arial"/>
                <w:sz w:val="16"/>
                <w:szCs w:val="16"/>
                <w:lang w:eastAsia="en-GB"/>
              </w:rPr>
              <w:t>2</w:t>
            </w:r>
          </w:p>
        </w:tc>
        <w:tc>
          <w:tcPr>
            <w:tcW w:w="425" w:type="dxa"/>
            <w:shd w:val="solid" w:color="FFFFFF" w:fill="auto"/>
          </w:tcPr>
          <w:p w14:paraId="48DD7242" w14:textId="339FE4CB"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7275203F" w14:textId="13C11AA5"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708" w:type="dxa"/>
            <w:shd w:val="solid" w:color="FFFFFF" w:fill="auto"/>
          </w:tcPr>
          <w:p w14:paraId="1262FBAA" w14:textId="68000CCD" w:rsidR="00B917F5" w:rsidRDefault="00B917F5" w:rsidP="00B917F5">
            <w:pPr>
              <w:pStyle w:val="TAC"/>
              <w:rPr>
                <w:sz w:val="16"/>
                <w:szCs w:val="16"/>
              </w:rPr>
            </w:pPr>
            <w:r>
              <w:rPr>
                <w:sz w:val="16"/>
                <w:szCs w:val="16"/>
              </w:rPr>
              <w:t>17.2.0</w:t>
            </w:r>
          </w:p>
        </w:tc>
      </w:tr>
      <w:tr w:rsidR="00B917F5" w:rsidRPr="00F11966" w14:paraId="2F75043B" w14:textId="77777777" w:rsidTr="005C7973">
        <w:tc>
          <w:tcPr>
            <w:tcW w:w="800" w:type="dxa"/>
            <w:shd w:val="solid" w:color="FFFFFF" w:fill="auto"/>
          </w:tcPr>
          <w:p w14:paraId="00BB1D49" w14:textId="5F7CDB3C"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5F37A3" w14:textId="0301C88C"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0E631F2" w14:textId="6330567C"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A16EC11" w14:textId="19F3F835" w:rsidR="00B917F5" w:rsidRDefault="0063720C" w:rsidP="00B917F5">
            <w:pPr>
              <w:pStyle w:val="TAL"/>
              <w:rPr>
                <w:rFonts w:cs="Arial"/>
                <w:sz w:val="16"/>
                <w:szCs w:val="16"/>
                <w:lang w:eastAsia="en-GB"/>
              </w:rPr>
            </w:pPr>
            <w:r>
              <w:rPr>
                <w:rFonts w:cs="Arial"/>
                <w:sz w:val="16"/>
                <w:szCs w:val="16"/>
                <w:lang w:eastAsia="en-GB"/>
              </w:rPr>
              <w:t>0271</w:t>
            </w:r>
          </w:p>
        </w:tc>
        <w:tc>
          <w:tcPr>
            <w:tcW w:w="425" w:type="dxa"/>
            <w:shd w:val="solid" w:color="FFFFFF" w:fill="auto"/>
          </w:tcPr>
          <w:p w14:paraId="4C6B0D8F" w14:textId="74833930" w:rsidR="00B917F5" w:rsidRDefault="00117839" w:rsidP="00B917F5">
            <w:pPr>
              <w:pStyle w:val="TAR"/>
              <w:rPr>
                <w:rFonts w:cs="Arial"/>
                <w:sz w:val="16"/>
                <w:szCs w:val="16"/>
                <w:lang w:eastAsia="en-GB"/>
              </w:rPr>
            </w:pPr>
            <w:r>
              <w:rPr>
                <w:rFonts w:cs="Arial"/>
                <w:sz w:val="16"/>
                <w:szCs w:val="16"/>
                <w:lang w:eastAsia="en-GB"/>
              </w:rPr>
              <w:t>2</w:t>
            </w:r>
          </w:p>
        </w:tc>
        <w:tc>
          <w:tcPr>
            <w:tcW w:w="425" w:type="dxa"/>
            <w:shd w:val="solid" w:color="FFFFFF" w:fill="auto"/>
          </w:tcPr>
          <w:p w14:paraId="41F4086E" w14:textId="0810AA56"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49F449DD" w14:textId="41D35791" w:rsidR="00B917F5" w:rsidRPr="00FA069B" w:rsidRDefault="008936C7" w:rsidP="00B917F5">
            <w:pPr>
              <w:pStyle w:val="TAL"/>
              <w:rPr>
                <w:noProof/>
              </w:rPr>
            </w:pPr>
            <w:r>
              <w:t>Common Partitioning criteria added</w:t>
            </w:r>
          </w:p>
        </w:tc>
        <w:tc>
          <w:tcPr>
            <w:tcW w:w="708" w:type="dxa"/>
            <w:shd w:val="solid" w:color="FFFFFF" w:fill="auto"/>
          </w:tcPr>
          <w:p w14:paraId="3BC27E53" w14:textId="0A69DD10" w:rsidR="00B917F5" w:rsidRDefault="00B917F5" w:rsidP="00B917F5">
            <w:pPr>
              <w:pStyle w:val="TAC"/>
              <w:rPr>
                <w:sz w:val="16"/>
                <w:szCs w:val="16"/>
              </w:rPr>
            </w:pPr>
            <w:r>
              <w:rPr>
                <w:sz w:val="16"/>
                <w:szCs w:val="16"/>
              </w:rPr>
              <w:t>17.2.0</w:t>
            </w:r>
          </w:p>
        </w:tc>
      </w:tr>
      <w:tr w:rsidR="00B917F5" w:rsidRPr="00F11966" w14:paraId="5D5CFB3A" w14:textId="77777777" w:rsidTr="005C7973">
        <w:tc>
          <w:tcPr>
            <w:tcW w:w="800" w:type="dxa"/>
            <w:shd w:val="solid" w:color="FFFFFF" w:fill="auto"/>
          </w:tcPr>
          <w:p w14:paraId="27F57064" w14:textId="6935CCCA"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DE57CE1" w14:textId="5A7D1B52"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37F48155" w14:textId="26322A3D"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3A125932" w14:textId="7A3BC017" w:rsidR="00B917F5" w:rsidRDefault="008936C7" w:rsidP="00B917F5">
            <w:pPr>
              <w:pStyle w:val="TAL"/>
              <w:rPr>
                <w:rFonts w:cs="Arial"/>
                <w:sz w:val="16"/>
                <w:szCs w:val="16"/>
                <w:lang w:eastAsia="en-GB"/>
              </w:rPr>
            </w:pPr>
            <w:r>
              <w:rPr>
                <w:rFonts w:cs="Arial"/>
                <w:sz w:val="16"/>
                <w:szCs w:val="16"/>
                <w:lang w:eastAsia="en-GB"/>
              </w:rPr>
              <w:t>0262</w:t>
            </w:r>
          </w:p>
        </w:tc>
        <w:tc>
          <w:tcPr>
            <w:tcW w:w="425" w:type="dxa"/>
            <w:shd w:val="solid" w:color="FFFFFF" w:fill="auto"/>
          </w:tcPr>
          <w:p w14:paraId="6CF4994B" w14:textId="769F67C4" w:rsidR="00B917F5" w:rsidRDefault="008936C7" w:rsidP="00B917F5">
            <w:pPr>
              <w:pStyle w:val="TAR"/>
              <w:rPr>
                <w:rFonts w:cs="Arial"/>
                <w:sz w:val="16"/>
                <w:szCs w:val="16"/>
                <w:lang w:eastAsia="en-GB"/>
              </w:rPr>
            </w:pPr>
            <w:r>
              <w:rPr>
                <w:rFonts w:cs="Arial"/>
                <w:sz w:val="16"/>
                <w:szCs w:val="16"/>
                <w:lang w:eastAsia="en-GB"/>
              </w:rPr>
              <w:t>1</w:t>
            </w:r>
          </w:p>
        </w:tc>
        <w:tc>
          <w:tcPr>
            <w:tcW w:w="425" w:type="dxa"/>
            <w:shd w:val="solid" w:color="FFFFFF" w:fill="auto"/>
          </w:tcPr>
          <w:p w14:paraId="7EA9D30B" w14:textId="6FF5DC48"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5412567D" w14:textId="06178874" w:rsidR="00B917F5" w:rsidRPr="00FA069B" w:rsidRDefault="008936C7" w:rsidP="00B917F5">
            <w:pPr>
              <w:pStyle w:val="TAL"/>
              <w:rPr>
                <w:noProof/>
              </w:rPr>
            </w:pPr>
            <w:r>
              <w:rPr>
                <w:noProof/>
              </w:rPr>
              <w:t>ChangeItem operation definition</w:t>
            </w:r>
          </w:p>
        </w:tc>
        <w:tc>
          <w:tcPr>
            <w:tcW w:w="708" w:type="dxa"/>
            <w:shd w:val="solid" w:color="FFFFFF" w:fill="auto"/>
          </w:tcPr>
          <w:p w14:paraId="5E8CDF3C" w14:textId="4B6F107C" w:rsidR="00B917F5" w:rsidRDefault="00B917F5" w:rsidP="00B917F5">
            <w:pPr>
              <w:pStyle w:val="TAC"/>
              <w:rPr>
                <w:sz w:val="16"/>
                <w:szCs w:val="16"/>
              </w:rPr>
            </w:pPr>
            <w:r>
              <w:rPr>
                <w:sz w:val="16"/>
                <w:szCs w:val="16"/>
              </w:rPr>
              <w:t>17.2.0</w:t>
            </w:r>
          </w:p>
        </w:tc>
      </w:tr>
      <w:tr w:rsidR="00B917F5" w:rsidRPr="00F11966" w14:paraId="786892BF" w14:textId="77777777" w:rsidTr="005C7973">
        <w:tc>
          <w:tcPr>
            <w:tcW w:w="800" w:type="dxa"/>
            <w:shd w:val="solid" w:color="FFFFFF" w:fill="auto"/>
          </w:tcPr>
          <w:p w14:paraId="0B54609F" w14:textId="4FFE4004"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F0B7759" w14:textId="70D8B25B"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35EE6507" w14:textId="4E599AC8"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5A69344" w14:textId="110FC041" w:rsidR="00B917F5" w:rsidRDefault="00087A88" w:rsidP="00B917F5">
            <w:pPr>
              <w:pStyle w:val="TAL"/>
              <w:rPr>
                <w:rFonts w:cs="Arial"/>
                <w:sz w:val="16"/>
                <w:szCs w:val="16"/>
                <w:lang w:eastAsia="en-GB"/>
              </w:rPr>
            </w:pPr>
            <w:r>
              <w:rPr>
                <w:rFonts w:cs="Arial"/>
                <w:sz w:val="16"/>
                <w:szCs w:val="16"/>
                <w:lang w:eastAsia="en-GB"/>
              </w:rPr>
              <w:t>0269</w:t>
            </w:r>
          </w:p>
        </w:tc>
        <w:tc>
          <w:tcPr>
            <w:tcW w:w="425" w:type="dxa"/>
            <w:shd w:val="solid" w:color="FFFFFF" w:fill="auto"/>
          </w:tcPr>
          <w:p w14:paraId="326C4363" w14:textId="244F38E2" w:rsidR="00B917F5" w:rsidRDefault="00087A88" w:rsidP="00B917F5">
            <w:pPr>
              <w:pStyle w:val="TAR"/>
              <w:rPr>
                <w:rFonts w:cs="Arial"/>
                <w:sz w:val="16"/>
                <w:szCs w:val="16"/>
                <w:lang w:eastAsia="en-GB"/>
              </w:rPr>
            </w:pPr>
            <w:r>
              <w:rPr>
                <w:rFonts w:cs="Arial"/>
                <w:sz w:val="16"/>
                <w:szCs w:val="16"/>
                <w:lang w:eastAsia="en-GB"/>
              </w:rPr>
              <w:t>1</w:t>
            </w:r>
          </w:p>
        </w:tc>
        <w:tc>
          <w:tcPr>
            <w:tcW w:w="425" w:type="dxa"/>
            <w:shd w:val="solid" w:color="FFFFFF" w:fill="auto"/>
          </w:tcPr>
          <w:p w14:paraId="7E6202D4" w14:textId="0E460395"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1113855E" w14:textId="4B08BE23"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708" w:type="dxa"/>
            <w:shd w:val="solid" w:color="FFFFFF" w:fill="auto"/>
          </w:tcPr>
          <w:p w14:paraId="34F00E7D" w14:textId="43BD0B79" w:rsidR="00B917F5" w:rsidRDefault="00B917F5" w:rsidP="00B917F5">
            <w:pPr>
              <w:pStyle w:val="TAC"/>
              <w:rPr>
                <w:sz w:val="16"/>
                <w:szCs w:val="16"/>
              </w:rPr>
            </w:pPr>
            <w:r>
              <w:rPr>
                <w:sz w:val="16"/>
                <w:szCs w:val="16"/>
              </w:rPr>
              <w:t>17.2.0</w:t>
            </w:r>
          </w:p>
        </w:tc>
      </w:tr>
      <w:tr w:rsidR="00BE3554" w:rsidRPr="00F11966" w14:paraId="0AB96ECA" w14:textId="77777777" w:rsidTr="005C7973">
        <w:tc>
          <w:tcPr>
            <w:tcW w:w="800" w:type="dxa"/>
            <w:shd w:val="solid" w:color="FFFFFF" w:fill="auto"/>
          </w:tcPr>
          <w:p w14:paraId="0B8D521B" w14:textId="0F9BE364"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7939B6B" w14:textId="365F891D"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4BE27E6" w14:textId="356A62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0E0D55BC" w14:textId="28ACFD17" w:rsidR="00BE3554" w:rsidRDefault="00BE3554" w:rsidP="00BE3554">
            <w:pPr>
              <w:pStyle w:val="TAL"/>
              <w:rPr>
                <w:rFonts w:cs="Arial"/>
                <w:sz w:val="16"/>
                <w:szCs w:val="16"/>
                <w:lang w:eastAsia="en-GB"/>
              </w:rPr>
            </w:pPr>
            <w:r>
              <w:rPr>
                <w:rFonts w:cs="Arial"/>
                <w:sz w:val="16"/>
                <w:szCs w:val="16"/>
                <w:lang w:eastAsia="en-GB"/>
              </w:rPr>
              <w:t>0274</w:t>
            </w:r>
          </w:p>
        </w:tc>
        <w:tc>
          <w:tcPr>
            <w:tcW w:w="425" w:type="dxa"/>
            <w:shd w:val="solid" w:color="FFFFFF" w:fill="auto"/>
          </w:tcPr>
          <w:p w14:paraId="309EC319" w14:textId="2B3A4C55" w:rsidR="00BE3554" w:rsidRDefault="00374557" w:rsidP="00BE3554">
            <w:pPr>
              <w:pStyle w:val="TAR"/>
              <w:rPr>
                <w:rFonts w:cs="Arial"/>
                <w:sz w:val="16"/>
                <w:szCs w:val="16"/>
                <w:lang w:eastAsia="en-GB"/>
              </w:rPr>
            </w:pPr>
            <w:r>
              <w:rPr>
                <w:rFonts w:cs="Arial"/>
                <w:sz w:val="16"/>
                <w:szCs w:val="16"/>
                <w:lang w:eastAsia="en-GB"/>
              </w:rPr>
              <w:t>1</w:t>
            </w:r>
          </w:p>
        </w:tc>
        <w:tc>
          <w:tcPr>
            <w:tcW w:w="425" w:type="dxa"/>
            <w:shd w:val="solid" w:color="FFFFFF" w:fill="auto"/>
          </w:tcPr>
          <w:p w14:paraId="55AF5997" w14:textId="75B99979"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430CE8F2" w14:textId="36D430DF" w:rsidR="00BE3554" w:rsidRDefault="00BE3554" w:rsidP="00BE3554">
            <w:pPr>
              <w:pStyle w:val="TAL"/>
              <w:rPr>
                <w:noProof/>
              </w:rPr>
            </w:pPr>
            <w:r>
              <w:t>Remove double definition and cleanup of the OpenAPI part</w:t>
            </w:r>
          </w:p>
        </w:tc>
        <w:tc>
          <w:tcPr>
            <w:tcW w:w="708" w:type="dxa"/>
            <w:shd w:val="solid" w:color="FFFFFF" w:fill="auto"/>
          </w:tcPr>
          <w:p w14:paraId="615165C0" w14:textId="63D16506" w:rsidR="00BE3554" w:rsidRDefault="00BE3554" w:rsidP="00BE3554">
            <w:pPr>
              <w:pStyle w:val="TAC"/>
              <w:rPr>
                <w:sz w:val="16"/>
                <w:szCs w:val="16"/>
              </w:rPr>
            </w:pPr>
            <w:r>
              <w:rPr>
                <w:sz w:val="16"/>
                <w:szCs w:val="16"/>
              </w:rPr>
              <w:t>17.2.0</w:t>
            </w:r>
          </w:p>
        </w:tc>
      </w:tr>
      <w:tr w:rsidR="00F23CD7" w:rsidRPr="00F11966" w14:paraId="16F0FB3D" w14:textId="77777777" w:rsidTr="005C7973">
        <w:tc>
          <w:tcPr>
            <w:tcW w:w="800" w:type="dxa"/>
            <w:shd w:val="solid" w:color="FFFFFF" w:fill="auto"/>
          </w:tcPr>
          <w:p w14:paraId="560D9001" w14:textId="3C052C8D"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15A65A1" w14:textId="0A1BEA0A"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3F9C793" w14:textId="6506A1A3"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006A3670" w14:textId="2C7B6580" w:rsidR="00F23CD7" w:rsidRDefault="00813CE7" w:rsidP="00F23CD7">
            <w:pPr>
              <w:pStyle w:val="TAL"/>
              <w:rPr>
                <w:rFonts w:cs="Arial"/>
                <w:sz w:val="16"/>
                <w:szCs w:val="16"/>
                <w:lang w:eastAsia="en-GB"/>
              </w:rPr>
            </w:pPr>
            <w:r>
              <w:rPr>
                <w:rFonts w:cs="Arial"/>
                <w:sz w:val="16"/>
                <w:szCs w:val="16"/>
                <w:lang w:eastAsia="en-GB"/>
              </w:rPr>
              <w:t>0278</w:t>
            </w:r>
          </w:p>
        </w:tc>
        <w:tc>
          <w:tcPr>
            <w:tcW w:w="425" w:type="dxa"/>
            <w:shd w:val="solid" w:color="FFFFFF" w:fill="auto"/>
          </w:tcPr>
          <w:p w14:paraId="05B7069C" w14:textId="56C05E02" w:rsidR="00F23CD7" w:rsidRDefault="00374557" w:rsidP="00F23CD7">
            <w:pPr>
              <w:pStyle w:val="TAR"/>
              <w:rPr>
                <w:rFonts w:cs="Arial"/>
                <w:sz w:val="16"/>
                <w:szCs w:val="16"/>
                <w:lang w:eastAsia="en-GB"/>
              </w:rPr>
            </w:pPr>
            <w:r>
              <w:rPr>
                <w:rFonts w:cs="Arial"/>
                <w:sz w:val="16"/>
                <w:szCs w:val="16"/>
                <w:lang w:eastAsia="en-GB"/>
              </w:rPr>
              <w:t>1</w:t>
            </w:r>
          </w:p>
        </w:tc>
        <w:tc>
          <w:tcPr>
            <w:tcW w:w="425" w:type="dxa"/>
            <w:shd w:val="solid" w:color="FFFFFF" w:fill="auto"/>
          </w:tcPr>
          <w:p w14:paraId="598550AF" w14:textId="14F1B7EB"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6A752FE2" w14:textId="2FBCDE73" w:rsidR="00F23CD7" w:rsidRDefault="00813CE7" w:rsidP="00F23CD7">
            <w:pPr>
              <w:pStyle w:val="TAL"/>
            </w:pPr>
            <w:r>
              <w:t>Additions of description in OpenAPI</w:t>
            </w:r>
          </w:p>
        </w:tc>
        <w:tc>
          <w:tcPr>
            <w:tcW w:w="708" w:type="dxa"/>
            <w:shd w:val="solid" w:color="FFFFFF" w:fill="auto"/>
          </w:tcPr>
          <w:p w14:paraId="2CBAD7AE" w14:textId="3D53D1C1" w:rsidR="00F23CD7" w:rsidRDefault="00F23CD7" w:rsidP="00F23CD7">
            <w:pPr>
              <w:pStyle w:val="TAC"/>
              <w:rPr>
                <w:sz w:val="16"/>
                <w:szCs w:val="16"/>
              </w:rPr>
            </w:pPr>
            <w:r>
              <w:rPr>
                <w:sz w:val="16"/>
                <w:szCs w:val="16"/>
              </w:rPr>
              <w:t>17.2.0</w:t>
            </w:r>
          </w:p>
        </w:tc>
      </w:tr>
      <w:tr w:rsidR="00AD4A23" w:rsidRPr="00F11966" w14:paraId="38A7BE99" w14:textId="77777777" w:rsidTr="005C7973">
        <w:tc>
          <w:tcPr>
            <w:tcW w:w="800" w:type="dxa"/>
            <w:shd w:val="solid" w:color="FFFFFF" w:fill="auto"/>
          </w:tcPr>
          <w:p w14:paraId="4BF11E79" w14:textId="043C06EC"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C2AF7F9" w14:textId="6BEE4691"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77FA81" w14:textId="3C019E45"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0D1E1D4" w14:textId="4BB68AC4" w:rsidR="00AD4A23" w:rsidRDefault="00AD4A23" w:rsidP="00AD4A23">
            <w:pPr>
              <w:pStyle w:val="TAL"/>
              <w:rPr>
                <w:rFonts w:cs="Arial"/>
                <w:sz w:val="16"/>
                <w:szCs w:val="16"/>
                <w:lang w:eastAsia="en-GB"/>
              </w:rPr>
            </w:pPr>
            <w:r>
              <w:rPr>
                <w:rFonts w:cs="Arial"/>
                <w:sz w:val="16"/>
                <w:szCs w:val="16"/>
                <w:lang w:eastAsia="en-GB"/>
              </w:rPr>
              <w:t>0280</w:t>
            </w:r>
          </w:p>
        </w:tc>
        <w:tc>
          <w:tcPr>
            <w:tcW w:w="425" w:type="dxa"/>
            <w:shd w:val="solid" w:color="FFFFFF" w:fill="auto"/>
          </w:tcPr>
          <w:p w14:paraId="3ED18058" w14:textId="2B6CA90E" w:rsidR="00AD4A23" w:rsidRDefault="00AD4A23" w:rsidP="00AD4A23">
            <w:pPr>
              <w:pStyle w:val="TAR"/>
              <w:rPr>
                <w:rFonts w:cs="Arial"/>
                <w:sz w:val="16"/>
                <w:szCs w:val="16"/>
                <w:lang w:eastAsia="en-GB"/>
              </w:rPr>
            </w:pPr>
          </w:p>
        </w:tc>
        <w:tc>
          <w:tcPr>
            <w:tcW w:w="425" w:type="dxa"/>
            <w:shd w:val="solid" w:color="FFFFFF" w:fill="auto"/>
          </w:tcPr>
          <w:p w14:paraId="06359367" w14:textId="34F66BC1"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50648B51" w14:textId="0376DD6E" w:rsidR="00AD4A23" w:rsidRDefault="00AD4A23" w:rsidP="00AD4A23">
            <w:pPr>
              <w:pStyle w:val="TAL"/>
            </w:pPr>
            <w:r>
              <w:t>Essential Correction to GeraLocation, LAC/RAC/SAC and Cell ID data types</w:t>
            </w:r>
          </w:p>
        </w:tc>
        <w:tc>
          <w:tcPr>
            <w:tcW w:w="708" w:type="dxa"/>
            <w:shd w:val="solid" w:color="FFFFFF" w:fill="auto"/>
          </w:tcPr>
          <w:p w14:paraId="3C418568" w14:textId="6F014A7F" w:rsidR="00AD4A23" w:rsidRDefault="00AD4A23" w:rsidP="00AD4A23">
            <w:pPr>
              <w:pStyle w:val="TAC"/>
              <w:rPr>
                <w:sz w:val="16"/>
                <w:szCs w:val="16"/>
              </w:rPr>
            </w:pPr>
            <w:r>
              <w:rPr>
                <w:sz w:val="16"/>
                <w:szCs w:val="16"/>
              </w:rPr>
              <w:t>17.2.0</w:t>
            </w:r>
          </w:p>
        </w:tc>
      </w:tr>
      <w:tr w:rsidR="0094102C" w:rsidRPr="00F11966" w14:paraId="5C07ED2A" w14:textId="77777777" w:rsidTr="005C7973">
        <w:tc>
          <w:tcPr>
            <w:tcW w:w="800" w:type="dxa"/>
            <w:shd w:val="solid" w:color="FFFFFF" w:fill="auto"/>
          </w:tcPr>
          <w:p w14:paraId="7D84FD2E" w14:textId="00E76E2D"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1F1C19F" w14:textId="2F1606B6"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29DF0F6" w14:textId="2A2CDA61"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6032057A" w14:textId="4FCDBD4A" w:rsidR="0094102C" w:rsidRDefault="0094102C" w:rsidP="0094102C">
            <w:pPr>
              <w:pStyle w:val="TAL"/>
              <w:rPr>
                <w:rFonts w:cs="Arial"/>
                <w:sz w:val="16"/>
                <w:szCs w:val="16"/>
                <w:lang w:eastAsia="en-GB"/>
              </w:rPr>
            </w:pPr>
            <w:r>
              <w:rPr>
                <w:rFonts w:cs="Arial"/>
                <w:sz w:val="16"/>
                <w:szCs w:val="16"/>
                <w:lang w:eastAsia="en-GB"/>
              </w:rPr>
              <w:t>0281</w:t>
            </w:r>
          </w:p>
        </w:tc>
        <w:tc>
          <w:tcPr>
            <w:tcW w:w="425" w:type="dxa"/>
            <w:shd w:val="solid" w:color="FFFFFF" w:fill="auto"/>
          </w:tcPr>
          <w:p w14:paraId="7A08F9AD" w14:textId="163B07CB" w:rsidR="0094102C" w:rsidRDefault="0094102C" w:rsidP="0094102C">
            <w:pPr>
              <w:pStyle w:val="TAR"/>
              <w:rPr>
                <w:rFonts w:cs="Arial"/>
                <w:sz w:val="16"/>
                <w:szCs w:val="16"/>
                <w:lang w:eastAsia="en-GB"/>
              </w:rPr>
            </w:pPr>
          </w:p>
        </w:tc>
        <w:tc>
          <w:tcPr>
            <w:tcW w:w="425" w:type="dxa"/>
            <w:shd w:val="solid" w:color="FFFFFF" w:fill="auto"/>
          </w:tcPr>
          <w:p w14:paraId="455F5251" w14:textId="50653A4D"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74E5B9A0" w14:textId="37223B07" w:rsidR="0094102C" w:rsidRDefault="0094102C" w:rsidP="0094102C">
            <w:pPr>
              <w:pStyle w:val="TAL"/>
            </w:pPr>
            <w:r>
              <w:t>EmptyObject definition</w:t>
            </w:r>
          </w:p>
        </w:tc>
        <w:tc>
          <w:tcPr>
            <w:tcW w:w="708" w:type="dxa"/>
            <w:shd w:val="solid" w:color="FFFFFF" w:fill="auto"/>
          </w:tcPr>
          <w:p w14:paraId="2C0F24EA" w14:textId="31826FB2" w:rsidR="0094102C" w:rsidRDefault="0094102C" w:rsidP="0094102C">
            <w:pPr>
              <w:pStyle w:val="TAC"/>
              <w:rPr>
                <w:sz w:val="16"/>
                <w:szCs w:val="16"/>
              </w:rPr>
            </w:pPr>
            <w:r>
              <w:rPr>
                <w:sz w:val="16"/>
                <w:szCs w:val="16"/>
              </w:rPr>
              <w:t>17.2.0</w:t>
            </w:r>
          </w:p>
        </w:tc>
      </w:tr>
      <w:tr w:rsidR="00C25820" w:rsidRPr="00F11966" w14:paraId="40CA7B17" w14:textId="77777777" w:rsidTr="005C7973">
        <w:tc>
          <w:tcPr>
            <w:tcW w:w="800" w:type="dxa"/>
            <w:shd w:val="solid" w:color="FFFFFF" w:fill="auto"/>
          </w:tcPr>
          <w:p w14:paraId="3635C109" w14:textId="3E962009"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473B568D" w14:textId="7B0C4C74"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A7448B9" w14:textId="2521A299"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6A16B174" w14:textId="35437B8C" w:rsidR="00C25820" w:rsidRDefault="00C25820" w:rsidP="00C25820">
            <w:pPr>
              <w:pStyle w:val="TAL"/>
              <w:rPr>
                <w:rFonts w:cs="Arial"/>
                <w:sz w:val="16"/>
                <w:szCs w:val="16"/>
                <w:lang w:eastAsia="en-GB"/>
              </w:rPr>
            </w:pPr>
            <w:r>
              <w:rPr>
                <w:rFonts w:cs="Arial"/>
                <w:sz w:val="16"/>
                <w:szCs w:val="16"/>
                <w:lang w:eastAsia="en-GB"/>
              </w:rPr>
              <w:t>0283</w:t>
            </w:r>
          </w:p>
        </w:tc>
        <w:tc>
          <w:tcPr>
            <w:tcW w:w="425" w:type="dxa"/>
            <w:shd w:val="solid" w:color="FFFFFF" w:fill="auto"/>
          </w:tcPr>
          <w:p w14:paraId="03A29D97" w14:textId="3965F09B" w:rsidR="00C25820" w:rsidRDefault="00C25820" w:rsidP="00C25820">
            <w:pPr>
              <w:pStyle w:val="TAR"/>
              <w:rPr>
                <w:rFonts w:cs="Arial"/>
                <w:sz w:val="16"/>
                <w:szCs w:val="16"/>
                <w:lang w:eastAsia="en-GB"/>
              </w:rPr>
            </w:pPr>
            <w:r>
              <w:rPr>
                <w:rFonts w:cs="Arial"/>
                <w:sz w:val="16"/>
                <w:szCs w:val="16"/>
                <w:lang w:eastAsia="en-GB"/>
              </w:rPr>
              <w:t>1</w:t>
            </w:r>
          </w:p>
        </w:tc>
        <w:tc>
          <w:tcPr>
            <w:tcW w:w="425" w:type="dxa"/>
            <w:shd w:val="solid" w:color="FFFFFF" w:fill="auto"/>
          </w:tcPr>
          <w:p w14:paraId="1084534B" w14:textId="16CC2D5F"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3F7C28E1" w14:textId="10AB890D" w:rsidR="00C25820" w:rsidRDefault="00C25820" w:rsidP="00C25820">
            <w:pPr>
              <w:pStyle w:val="TAL"/>
            </w:pPr>
            <w:r w:rsidRPr="000F7F73">
              <w:t>Extention of userLocationInfo attribute to support GERAN/UTRAN access</w:t>
            </w:r>
          </w:p>
        </w:tc>
        <w:tc>
          <w:tcPr>
            <w:tcW w:w="708" w:type="dxa"/>
            <w:shd w:val="solid" w:color="FFFFFF" w:fill="auto"/>
          </w:tcPr>
          <w:p w14:paraId="19392844" w14:textId="2D425DF3" w:rsidR="00C25820" w:rsidRDefault="00C25820" w:rsidP="00C25820">
            <w:pPr>
              <w:pStyle w:val="TAC"/>
              <w:rPr>
                <w:sz w:val="16"/>
                <w:szCs w:val="16"/>
              </w:rPr>
            </w:pPr>
            <w:r>
              <w:rPr>
                <w:sz w:val="16"/>
                <w:szCs w:val="16"/>
              </w:rPr>
              <w:t>17.2.0</w:t>
            </w:r>
          </w:p>
        </w:tc>
      </w:tr>
      <w:tr w:rsidR="00B21613" w:rsidRPr="00F11966" w14:paraId="42FD11F3" w14:textId="77777777" w:rsidTr="005C7973">
        <w:tc>
          <w:tcPr>
            <w:tcW w:w="800" w:type="dxa"/>
            <w:shd w:val="solid" w:color="FFFFFF" w:fill="auto"/>
          </w:tcPr>
          <w:p w14:paraId="5EAC0D36" w14:textId="3152597F"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983AECE" w14:textId="21DE0444"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BD5D4AD" w14:textId="16677FC8"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754CC165" w14:textId="37F73D13" w:rsidR="00B21613" w:rsidRDefault="00B21613" w:rsidP="00B21613">
            <w:pPr>
              <w:pStyle w:val="TAL"/>
              <w:rPr>
                <w:rFonts w:cs="Arial"/>
                <w:sz w:val="16"/>
                <w:szCs w:val="16"/>
                <w:lang w:eastAsia="en-GB"/>
              </w:rPr>
            </w:pPr>
            <w:r>
              <w:rPr>
                <w:rFonts w:cs="Arial"/>
                <w:sz w:val="16"/>
                <w:szCs w:val="16"/>
                <w:lang w:eastAsia="en-GB"/>
              </w:rPr>
              <w:t>0284</w:t>
            </w:r>
          </w:p>
        </w:tc>
        <w:tc>
          <w:tcPr>
            <w:tcW w:w="425" w:type="dxa"/>
            <w:shd w:val="solid" w:color="FFFFFF" w:fill="auto"/>
          </w:tcPr>
          <w:p w14:paraId="1CA423A6" w14:textId="424E86F2" w:rsidR="00B21613" w:rsidRDefault="00B21613" w:rsidP="00B21613">
            <w:pPr>
              <w:pStyle w:val="TAR"/>
              <w:rPr>
                <w:rFonts w:cs="Arial"/>
                <w:sz w:val="16"/>
                <w:szCs w:val="16"/>
                <w:lang w:eastAsia="en-GB"/>
              </w:rPr>
            </w:pPr>
            <w:r>
              <w:rPr>
                <w:rFonts w:cs="Arial"/>
                <w:sz w:val="16"/>
                <w:szCs w:val="16"/>
                <w:lang w:eastAsia="en-GB"/>
              </w:rPr>
              <w:t>1</w:t>
            </w:r>
          </w:p>
        </w:tc>
        <w:tc>
          <w:tcPr>
            <w:tcW w:w="425" w:type="dxa"/>
            <w:shd w:val="solid" w:color="FFFFFF" w:fill="auto"/>
          </w:tcPr>
          <w:p w14:paraId="5FF856C4" w14:textId="599BB9D8"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52597A3" w14:textId="7D76029D" w:rsidR="00B21613" w:rsidRPr="000F7F73" w:rsidRDefault="00B21613" w:rsidP="00B21613">
            <w:pPr>
              <w:pStyle w:val="TAL"/>
            </w:pPr>
            <w:r w:rsidRPr="00B04551">
              <w:t>New NSAC related data types</w:t>
            </w:r>
          </w:p>
        </w:tc>
        <w:tc>
          <w:tcPr>
            <w:tcW w:w="708" w:type="dxa"/>
            <w:shd w:val="solid" w:color="FFFFFF" w:fill="auto"/>
          </w:tcPr>
          <w:p w14:paraId="1E371A6A" w14:textId="0CD7288B" w:rsidR="00B21613" w:rsidRDefault="00B21613" w:rsidP="00B21613">
            <w:pPr>
              <w:pStyle w:val="TAC"/>
              <w:rPr>
                <w:sz w:val="16"/>
                <w:szCs w:val="16"/>
              </w:rPr>
            </w:pPr>
            <w:r>
              <w:rPr>
                <w:sz w:val="16"/>
                <w:szCs w:val="16"/>
              </w:rPr>
              <w:t>17.2.0</w:t>
            </w:r>
          </w:p>
        </w:tc>
      </w:tr>
      <w:tr w:rsidR="00E908CE" w:rsidRPr="00F11966" w14:paraId="127E1762" w14:textId="77777777" w:rsidTr="005C7973">
        <w:tc>
          <w:tcPr>
            <w:tcW w:w="800" w:type="dxa"/>
            <w:shd w:val="solid" w:color="FFFFFF" w:fill="auto"/>
          </w:tcPr>
          <w:p w14:paraId="27C2AB64" w14:textId="01BD7C53"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235F4A4" w14:textId="5D565D92"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AF72533" w14:textId="1B9DD7FA"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165AE57B" w14:textId="7E218145" w:rsidR="00E908CE" w:rsidRDefault="00E908CE" w:rsidP="00E908CE">
            <w:pPr>
              <w:pStyle w:val="TAL"/>
              <w:rPr>
                <w:rFonts w:cs="Arial"/>
                <w:sz w:val="16"/>
                <w:szCs w:val="16"/>
                <w:lang w:eastAsia="en-GB"/>
              </w:rPr>
            </w:pPr>
            <w:r>
              <w:rPr>
                <w:rFonts w:cs="Arial"/>
                <w:sz w:val="16"/>
                <w:szCs w:val="16"/>
                <w:lang w:eastAsia="en-GB"/>
              </w:rPr>
              <w:t>0277</w:t>
            </w:r>
          </w:p>
        </w:tc>
        <w:tc>
          <w:tcPr>
            <w:tcW w:w="425" w:type="dxa"/>
            <w:shd w:val="solid" w:color="FFFFFF" w:fill="auto"/>
          </w:tcPr>
          <w:p w14:paraId="38224BE4" w14:textId="09962A11" w:rsidR="00E908CE" w:rsidRDefault="00E908CE" w:rsidP="00E908CE">
            <w:pPr>
              <w:pStyle w:val="TAR"/>
              <w:rPr>
                <w:rFonts w:cs="Arial"/>
                <w:sz w:val="16"/>
                <w:szCs w:val="16"/>
                <w:lang w:eastAsia="en-GB"/>
              </w:rPr>
            </w:pPr>
            <w:r>
              <w:rPr>
                <w:rFonts w:cs="Arial"/>
                <w:sz w:val="16"/>
                <w:szCs w:val="16"/>
                <w:lang w:eastAsia="en-GB"/>
              </w:rPr>
              <w:t>1</w:t>
            </w:r>
          </w:p>
        </w:tc>
        <w:tc>
          <w:tcPr>
            <w:tcW w:w="425" w:type="dxa"/>
            <w:shd w:val="solid" w:color="FFFFFF" w:fill="auto"/>
          </w:tcPr>
          <w:p w14:paraId="16C64A1D" w14:textId="60D871FD"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5015FDAC" w14:textId="3CCEBBBB"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708" w:type="dxa"/>
            <w:shd w:val="solid" w:color="FFFFFF" w:fill="auto"/>
          </w:tcPr>
          <w:p w14:paraId="76B17FBB" w14:textId="2EA730D9" w:rsidR="00E908CE" w:rsidRDefault="00E908CE" w:rsidP="00E908CE">
            <w:pPr>
              <w:pStyle w:val="TAC"/>
              <w:rPr>
                <w:sz w:val="16"/>
                <w:szCs w:val="16"/>
              </w:rPr>
            </w:pPr>
            <w:r>
              <w:rPr>
                <w:sz w:val="16"/>
                <w:szCs w:val="16"/>
              </w:rPr>
              <w:t>17.2.0</w:t>
            </w:r>
          </w:p>
        </w:tc>
      </w:tr>
      <w:tr w:rsidR="00DA4CE5" w14:paraId="34D1F4DC" w14:textId="77777777" w:rsidTr="00E24D16">
        <w:tc>
          <w:tcPr>
            <w:tcW w:w="800" w:type="dxa"/>
            <w:shd w:val="solid" w:color="FFFFFF" w:fill="auto"/>
          </w:tcPr>
          <w:p w14:paraId="30D46E63"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09B8FB3" w14:textId="5550A512"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AE4A7A9"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100CBDF" w14:textId="77777777" w:rsidR="00DA4CE5" w:rsidRDefault="00DA4CE5" w:rsidP="00E24D16">
            <w:pPr>
              <w:pStyle w:val="TAL"/>
              <w:rPr>
                <w:rFonts w:cs="Arial"/>
                <w:sz w:val="16"/>
                <w:szCs w:val="16"/>
                <w:lang w:eastAsia="en-GB"/>
              </w:rPr>
            </w:pPr>
            <w:r>
              <w:rPr>
                <w:rFonts w:cs="Arial"/>
                <w:sz w:val="16"/>
                <w:szCs w:val="16"/>
                <w:lang w:eastAsia="en-GB"/>
              </w:rPr>
              <w:t>0275</w:t>
            </w:r>
          </w:p>
        </w:tc>
        <w:tc>
          <w:tcPr>
            <w:tcW w:w="425" w:type="dxa"/>
            <w:shd w:val="solid" w:color="FFFFFF" w:fill="auto"/>
          </w:tcPr>
          <w:p w14:paraId="5699FCCE" w14:textId="77777777" w:rsidR="00DA4CE5" w:rsidRDefault="00DA4CE5" w:rsidP="00E24D16">
            <w:pPr>
              <w:pStyle w:val="TAR"/>
              <w:rPr>
                <w:rFonts w:cs="Arial"/>
                <w:sz w:val="16"/>
                <w:szCs w:val="16"/>
                <w:lang w:eastAsia="en-GB"/>
              </w:rPr>
            </w:pPr>
          </w:p>
        </w:tc>
        <w:tc>
          <w:tcPr>
            <w:tcW w:w="425" w:type="dxa"/>
            <w:shd w:val="solid" w:color="FFFFFF" w:fill="auto"/>
          </w:tcPr>
          <w:p w14:paraId="6C846005"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D64A351" w14:textId="77777777" w:rsidR="00DA4CE5" w:rsidRDefault="00655A72" w:rsidP="00E24D16">
            <w:pPr>
              <w:pStyle w:val="TAL"/>
              <w:rPr>
                <w:noProof/>
                <w:lang w:eastAsia="zh-CN"/>
              </w:rPr>
            </w:pPr>
            <w:r>
              <w:fldChar w:fldCharType="begin"/>
            </w:r>
            <w:r>
              <w:instrText xml:space="preserve"> DOCPROPERTY  CrTitle  \* MERGEFORMAT </w:instrText>
            </w:r>
            <w:r>
              <w:fldChar w:fldCharType="separate"/>
            </w:r>
            <w:r w:rsidR="00DA4CE5" w:rsidRPr="0089605C">
              <w:t>Home Network Identifier for SNPN</w:t>
            </w:r>
            <w:r>
              <w:fldChar w:fldCharType="end"/>
            </w:r>
          </w:p>
        </w:tc>
        <w:tc>
          <w:tcPr>
            <w:tcW w:w="708" w:type="dxa"/>
            <w:shd w:val="solid" w:color="FFFFFF" w:fill="auto"/>
          </w:tcPr>
          <w:p w14:paraId="08DA2BE0" w14:textId="77777777" w:rsidR="00DA4CE5" w:rsidRDefault="00DA4CE5" w:rsidP="00E24D16">
            <w:pPr>
              <w:pStyle w:val="TAC"/>
              <w:rPr>
                <w:sz w:val="16"/>
                <w:szCs w:val="16"/>
              </w:rPr>
            </w:pPr>
            <w:r>
              <w:rPr>
                <w:sz w:val="16"/>
                <w:szCs w:val="16"/>
              </w:rPr>
              <w:t>17.2.0</w:t>
            </w:r>
          </w:p>
        </w:tc>
      </w:tr>
      <w:tr w:rsidR="00C65BB8" w:rsidRPr="00F11966" w14:paraId="2DD7C412" w14:textId="77777777" w:rsidTr="005C7973">
        <w:tc>
          <w:tcPr>
            <w:tcW w:w="800" w:type="dxa"/>
            <w:shd w:val="solid" w:color="FFFFFF" w:fill="auto"/>
          </w:tcPr>
          <w:p w14:paraId="6063EDFA" w14:textId="4B0092D6"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4AD8C47" w14:textId="4BA93B94"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0EB6552" w14:textId="3F88951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219AD96D" w14:textId="439F2EA7" w:rsidR="00C65BB8" w:rsidRDefault="00C65BB8" w:rsidP="00C65BB8">
            <w:pPr>
              <w:pStyle w:val="TAL"/>
              <w:rPr>
                <w:rFonts w:cs="Arial"/>
                <w:sz w:val="16"/>
                <w:szCs w:val="16"/>
                <w:lang w:eastAsia="en-GB"/>
              </w:rPr>
            </w:pPr>
            <w:r>
              <w:rPr>
                <w:rFonts w:cs="Arial"/>
                <w:sz w:val="16"/>
                <w:szCs w:val="16"/>
                <w:lang w:eastAsia="en-GB"/>
              </w:rPr>
              <w:t>02</w:t>
            </w:r>
            <w:r w:rsidR="00DA4CE5">
              <w:rPr>
                <w:rFonts w:cs="Arial"/>
                <w:sz w:val="16"/>
                <w:szCs w:val="16"/>
                <w:lang w:eastAsia="en-GB"/>
              </w:rPr>
              <w:t>85</w:t>
            </w:r>
          </w:p>
        </w:tc>
        <w:tc>
          <w:tcPr>
            <w:tcW w:w="425" w:type="dxa"/>
            <w:shd w:val="solid" w:color="FFFFFF" w:fill="auto"/>
          </w:tcPr>
          <w:p w14:paraId="4C93EDE2" w14:textId="77777777" w:rsidR="00C65BB8" w:rsidRDefault="00C65BB8" w:rsidP="00C65BB8">
            <w:pPr>
              <w:pStyle w:val="TAR"/>
              <w:rPr>
                <w:rFonts w:cs="Arial"/>
                <w:sz w:val="16"/>
                <w:szCs w:val="16"/>
                <w:lang w:eastAsia="en-GB"/>
              </w:rPr>
            </w:pPr>
          </w:p>
        </w:tc>
        <w:tc>
          <w:tcPr>
            <w:tcW w:w="425" w:type="dxa"/>
            <w:shd w:val="solid" w:color="FFFFFF" w:fill="auto"/>
          </w:tcPr>
          <w:p w14:paraId="6219D549" w14:textId="076A4B54"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141837BA" w14:textId="13D87729" w:rsidR="00C65BB8" w:rsidRDefault="00C65BB8" w:rsidP="00C65BB8">
            <w:pPr>
              <w:pStyle w:val="TAL"/>
              <w:rPr>
                <w:noProof/>
                <w:lang w:eastAsia="zh-CN"/>
              </w:rPr>
            </w:pPr>
            <w:r w:rsidRPr="00FA069B">
              <w:rPr>
                <w:noProof/>
              </w:rPr>
              <w:t>29.571 Rel-17 API version and External doc update</w:t>
            </w:r>
          </w:p>
        </w:tc>
        <w:tc>
          <w:tcPr>
            <w:tcW w:w="708" w:type="dxa"/>
            <w:shd w:val="solid" w:color="FFFFFF" w:fill="auto"/>
          </w:tcPr>
          <w:p w14:paraId="001E84C2" w14:textId="18BA8C2A" w:rsidR="00C65BB8" w:rsidRDefault="00C65BB8" w:rsidP="00C65BB8">
            <w:pPr>
              <w:pStyle w:val="TAC"/>
              <w:rPr>
                <w:sz w:val="16"/>
                <w:szCs w:val="16"/>
              </w:rPr>
            </w:pPr>
            <w:r>
              <w:rPr>
                <w:sz w:val="16"/>
                <w:szCs w:val="16"/>
              </w:rPr>
              <w:t>17.2.0</w:t>
            </w:r>
          </w:p>
        </w:tc>
      </w:tr>
    </w:tbl>
    <w:p w14:paraId="20D36582" w14:textId="77777777"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704C3" w14:textId="77777777" w:rsidR="00655A72" w:rsidRDefault="00655A72">
      <w:r>
        <w:separator/>
      </w:r>
    </w:p>
  </w:endnote>
  <w:endnote w:type="continuationSeparator" w:id="0">
    <w:p w14:paraId="1C2FE616" w14:textId="77777777" w:rsidR="00655A72" w:rsidRDefault="00655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C23A8" w14:textId="77777777" w:rsidR="00B14A27" w:rsidRDefault="00B14A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851F7" w14:textId="77777777" w:rsidR="00655A72" w:rsidRDefault="00655A72">
      <w:r>
        <w:separator/>
      </w:r>
    </w:p>
  </w:footnote>
  <w:footnote w:type="continuationSeparator" w:id="0">
    <w:p w14:paraId="49065EB0" w14:textId="77777777" w:rsidR="00655A72" w:rsidRDefault="00655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38CC29" w14:textId="0233407B" w:rsidR="00B14A27" w:rsidRDefault="00B14A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50A">
      <w:rPr>
        <w:rFonts w:ascii="Arial" w:hAnsi="Arial" w:cs="Arial"/>
        <w:b/>
        <w:noProof/>
        <w:sz w:val="18"/>
        <w:szCs w:val="18"/>
      </w:rPr>
      <w:t>3GPP TS 29.571 V17.2.0 (2021-06)</w:t>
    </w:r>
    <w:r>
      <w:rPr>
        <w:rFonts w:ascii="Arial" w:hAnsi="Arial" w:cs="Arial"/>
        <w:b/>
        <w:sz w:val="18"/>
        <w:szCs w:val="18"/>
      </w:rPr>
      <w:fldChar w:fldCharType="end"/>
    </w:r>
  </w:p>
  <w:p w14:paraId="15FD1B09" w14:textId="77777777" w:rsidR="00B14A27" w:rsidRDefault="00B14A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5159">
      <w:rPr>
        <w:rFonts w:ascii="Arial" w:hAnsi="Arial" w:cs="Arial"/>
        <w:b/>
        <w:noProof/>
        <w:sz w:val="18"/>
        <w:szCs w:val="18"/>
      </w:rPr>
      <w:t>161</w:t>
    </w:r>
    <w:r>
      <w:rPr>
        <w:rFonts w:ascii="Arial" w:hAnsi="Arial" w:cs="Arial"/>
        <w:b/>
        <w:sz w:val="18"/>
        <w:szCs w:val="18"/>
      </w:rPr>
      <w:fldChar w:fldCharType="end"/>
    </w:r>
  </w:p>
  <w:p w14:paraId="2A02EF74" w14:textId="66897DF2" w:rsidR="00B14A27" w:rsidRDefault="00B14A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50A">
      <w:rPr>
        <w:rFonts w:ascii="Arial" w:hAnsi="Arial" w:cs="Arial"/>
        <w:b/>
        <w:noProof/>
        <w:sz w:val="18"/>
        <w:szCs w:val="18"/>
      </w:rPr>
      <w:t>Release 17</w:t>
    </w:r>
    <w:r>
      <w:rPr>
        <w:rFonts w:ascii="Arial" w:hAnsi="Arial" w:cs="Arial"/>
        <w:b/>
        <w:sz w:val="18"/>
        <w:szCs w:val="18"/>
      </w:rPr>
      <w:fldChar w:fldCharType="end"/>
    </w:r>
  </w:p>
  <w:p w14:paraId="4DA8FE0C" w14:textId="77777777" w:rsidR="00B14A27" w:rsidRDefault="00B14A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mcc">
    <w15:presenceInfo w15:providerId="None" w15:userId="ab/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22D9"/>
    <w:rsid w:val="00022E53"/>
    <w:rsid w:val="00025A13"/>
    <w:rsid w:val="000267DD"/>
    <w:rsid w:val="000276D9"/>
    <w:rsid w:val="00033397"/>
    <w:rsid w:val="000375A6"/>
    <w:rsid w:val="00040095"/>
    <w:rsid w:val="00050A21"/>
    <w:rsid w:val="00051834"/>
    <w:rsid w:val="00054A22"/>
    <w:rsid w:val="00056422"/>
    <w:rsid w:val="00061FC6"/>
    <w:rsid w:val="00062023"/>
    <w:rsid w:val="000655A6"/>
    <w:rsid w:val="00074939"/>
    <w:rsid w:val="00080512"/>
    <w:rsid w:val="00087A88"/>
    <w:rsid w:val="00093DF8"/>
    <w:rsid w:val="000A2FD4"/>
    <w:rsid w:val="000A4669"/>
    <w:rsid w:val="000A63B4"/>
    <w:rsid w:val="000C47C3"/>
    <w:rsid w:val="000D22F8"/>
    <w:rsid w:val="000D58AB"/>
    <w:rsid w:val="000D6447"/>
    <w:rsid w:val="000E2670"/>
    <w:rsid w:val="000F53F4"/>
    <w:rsid w:val="000F651B"/>
    <w:rsid w:val="00116BDE"/>
    <w:rsid w:val="00117839"/>
    <w:rsid w:val="00133525"/>
    <w:rsid w:val="00135610"/>
    <w:rsid w:val="00137DEE"/>
    <w:rsid w:val="00170E49"/>
    <w:rsid w:val="00176E87"/>
    <w:rsid w:val="00177307"/>
    <w:rsid w:val="00183513"/>
    <w:rsid w:val="00184255"/>
    <w:rsid w:val="00186722"/>
    <w:rsid w:val="00192133"/>
    <w:rsid w:val="00195151"/>
    <w:rsid w:val="001A4C42"/>
    <w:rsid w:val="001A4F76"/>
    <w:rsid w:val="001A7420"/>
    <w:rsid w:val="001B5159"/>
    <w:rsid w:val="001B6637"/>
    <w:rsid w:val="001C21C3"/>
    <w:rsid w:val="001C401B"/>
    <w:rsid w:val="001C607A"/>
    <w:rsid w:val="001D02C2"/>
    <w:rsid w:val="001D0E8A"/>
    <w:rsid w:val="001D672E"/>
    <w:rsid w:val="001F0C1D"/>
    <w:rsid w:val="001F1132"/>
    <w:rsid w:val="001F168B"/>
    <w:rsid w:val="001F35F0"/>
    <w:rsid w:val="0020011A"/>
    <w:rsid w:val="00202BC7"/>
    <w:rsid w:val="00202CB2"/>
    <w:rsid w:val="00212CC9"/>
    <w:rsid w:val="002163ED"/>
    <w:rsid w:val="002260A1"/>
    <w:rsid w:val="00233D95"/>
    <w:rsid w:val="002347A2"/>
    <w:rsid w:val="002400F0"/>
    <w:rsid w:val="002424D1"/>
    <w:rsid w:val="00245B85"/>
    <w:rsid w:val="002539D5"/>
    <w:rsid w:val="00257019"/>
    <w:rsid w:val="0026159E"/>
    <w:rsid w:val="00263CBC"/>
    <w:rsid w:val="002675F0"/>
    <w:rsid w:val="002922AB"/>
    <w:rsid w:val="00292D6D"/>
    <w:rsid w:val="002933AC"/>
    <w:rsid w:val="0029348A"/>
    <w:rsid w:val="00294097"/>
    <w:rsid w:val="00296BAC"/>
    <w:rsid w:val="002A0E2A"/>
    <w:rsid w:val="002B6339"/>
    <w:rsid w:val="002E00EE"/>
    <w:rsid w:val="003026B9"/>
    <w:rsid w:val="00305BAC"/>
    <w:rsid w:val="00306531"/>
    <w:rsid w:val="003172DC"/>
    <w:rsid w:val="00321DDA"/>
    <w:rsid w:val="003429AE"/>
    <w:rsid w:val="00347641"/>
    <w:rsid w:val="0035462D"/>
    <w:rsid w:val="00355EC7"/>
    <w:rsid w:val="00367FF9"/>
    <w:rsid w:val="00374557"/>
    <w:rsid w:val="003765B8"/>
    <w:rsid w:val="00377900"/>
    <w:rsid w:val="00392626"/>
    <w:rsid w:val="003A21D9"/>
    <w:rsid w:val="003B51D0"/>
    <w:rsid w:val="003C3971"/>
    <w:rsid w:val="003C60BD"/>
    <w:rsid w:val="003E1749"/>
    <w:rsid w:val="003F1FAF"/>
    <w:rsid w:val="003F55F2"/>
    <w:rsid w:val="00400977"/>
    <w:rsid w:val="004113BA"/>
    <w:rsid w:val="00412252"/>
    <w:rsid w:val="00416554"/>
    <w:rsid w:val="00423334"/>
    <w:rsid w:val="004345EC"/>
    <w:rsid w:val="00452929"/>
    <w:rsid w:val="00453337"/>
    <w:rsid w:val="0046212D"/>
    <w:rsid w:val="00465515"/>
    <w:rsid w:val="004837EC"/>
    <w:rsid w:val="00484F37"/>
    <w:rsid w:val="004C3280"/>
    <w:rsid w:val="004D2A34"/>
    <w:rsid w:val="004D3578"/>
    <w:rsid w:val="004E213A"/>
    <w:rsid w:val="004E3E95"/>
    <w:rsid w:val="004F0988"/>
    <w:rsid w:val="004F3340"/>
    <w:rsid w:val="004F3634"/>
    <w:rsid w:val="0050037E"/>
    <w:rsid w:val="00506A69"/>
    <w:rsid w:val="005232DF"/>
    <w:rsid w:val="00525638"/>
    <w:rsid w:val="00532ED7"/>
    <w:rsid w:val="0053388B"/>
    <w:rsid w:val="0053520B"/>
    <w:rsid w:val="00535773"/>
    <w:rsid w:val="00543E6C"/>
    <w:rsid w:val="00565087"/>
    <w:rsid w:val="00576823"/>
    <w:rsid w:val="00577C3C"/>
    <w:rsid w:val="0059735A"/>
    <w:rsid w:val="00597B11"/>
    <w:rsid w:val="005A7EEF"/>
    <w:rsid w:val="005B2479"/>
    <w:rsid w:val="005C7973"/>
    <w:rsid w:val="005C7D0E"/>
    <w:rsid w:val="005D2E01"/>
    <w:rsid w:val="005D4112"/>
    <w:rsid w:val="005D5795"/>
    <w:rsid w:val="005D750A"/>
    <w:rsid w:val="005D7526"/>
    <w:rsid w:val="005E4BB2"/>
    <w:rsid w:val="005F005C"/>
    <w:rsid w:val="005F106F"/>
    <w:rsid w:val="005F5496"/>
    <w:rsid w:val="00602AEA"/>
    <w:rsid w:val="006057FF"/>
    <w:rsid w:val="00610218"/>
    <w:rsid w:val="0061166D"/>
    <w:rsid w:val="00614FDF"/>
    <w:rsid w:val="00615F32"/>
    <w:rsid w:val="00625F5A"/>
    <w:rsid w:val="006261CF"/>
    <w:rsid w:val="00630022"/>
    <w:rsid w:val="0063543D"/>
    <w:rsid w:val="0063720C"/>
    <w:rsid w:val="00647114"/>
    <w:rsid w:val="00651C3E"/>
    <w:rsid w:val="00655A72"/>
    <w:rsid w:val="00681E70"/>
    <w:rsid w:val="006A323F"/>
    <w:rsid w:val="006B30D0"/>
    <w:rsid w:val="006B7CA9"/>
    <w:rsid w:val="006C03B5"/>
    <w:rsid w:val="006C3D95"/>
    <w:rsid w:val="006E1E0D"/>
    <w:rsid w:val="006E5165"/>
    <w:rsid w:val="006E5C86"/>
    <w:rsid w:val="00701116"/>
    <w:rsid w:val="007021A9"/>
    <w:rsid w:val="00713C44"/>
    <w:rsid w:val="00713EB9"/>
    <w:rsid w:val="00714CAF"/>
    <w:rsid w:val="00715EF2"/>
    <w:rsid w:val="007263CA"/>
    <w:rsid w:val="00734A5B"/>
    <w:rsid w:val="00734E88"/>
    <w:rsid w:val="00736271"/>
    <w:rsid w:val="00736549"/>
    <w:rsid w:val="0074026F"/>
    <w:rsid w:val="007429F6"/>
    <w:rsid w:val="007433C1"/>
    <w:rsid w:val="00744E76"/>
    <w:rsid w:val="00774DA4"/>
    <w:rsid w:val="00781F0F"/>
    <w:rsid w:val="00790304"/>
    <w:rsid w:val="007B1610"/>
    <w:rsid w:val="007B600E"/>
    <w:rsid w:val="007E5AD4"/>
    <w:rsid w:val="007E6D61"/>
    <w:rsid w:val="007F0F4A"/>
    <w:rsid w:val="007F10EB"/>
    <w:rsid w:val="007F41D9"/>
    <w:rsid w:val="007F648B"/>
    <w:rsid w:val="008028A4"/>
    <w:rsid w:val="008067A0"/>
    <w:rsid w:val="00807ED9"/>
    <w:rsid w:val="00810A0F"/>
    <w:rsid w:val="00813CE7"/>
    <w:rsid w:val="00822329"/>
    <w:rsid w:val="00830747"/>
    <w:rsid w:val="00836EB2"/>
    <w:rsid w:val="00847967"/>
    <w:rsid w:val="00855404"/>
    <w:rsid w:val="008556CF"/>
    <w:rsid w:val="00863648"/>
    <w:rsid w:val="00866782"/>
    <w:rsid w:val="00875C7D"/>
    <w:rsid w:val="008768CA"/>
    <w:rsid w:val="00884EE9"/>
    <w:rsid w:val="0089194E"/>
    <w:rsid w:val="008936C7"/>
    <w:rsid w:val="008B319F"/>
    <w:rsid w:val="008C1177"/>
    <w:rsid w:val="008C1EA3"/>
    <w:rsid w:val="008C384C"/>
    <w:rsid w:val="008C55FD"/>
    <w:rsid w:val="008E47CE"/>
    <w:rsid w:val="008E4D78"/>
    <w:rsid w:val="008F5ED1"/>
    <w:rsid w:val="0090271F"/>
    <w:rsid w:val="00902E23"/>
    <w:rsid w:val="009065A2"/>
    <w:rsid w:val="009114D7"/>
    <w:rsid w:val="0091348E"/>
    <w:rsid w:val="00917CCB"/>
    <w:rsid w:val="009278CF"/>
    <w:rsid w:val="009347D5"/>
    <w:rsid w:val="00935F37"/>
    <w:rsid w:val="00940609"/>
    <w:rsid w:val="0094102C"/>
    <w:rsid w:val="00942EC2"/>
    <w:rsid w:val="009611EA"/>
    <w:rsid w:val="00966018"/>
    <w:rsid w:val="009663F0"/>
    <w:rsid w:val="00967705"/>
    <w:rsid w:val="0097454E"/>
    <w:rsid w:val="009A0814"/>
    <w:rsid w:val="009A3F85"/>
    <w:rsid w:val="009B2EFF"/>
    <w:rsid w:val="009C4C75"/>
    <w:rsid w:val="009D3F88"/>
    <w:rsid w:val="009D6C5C"/>
    <w:rsid w:val="009D7AF1"/>
    <w:rsid w:val="009F310A"/>
    <w:rsid w:val="009F33F8"/>
    <w:rsid w:val="009F3683"/>
    <w:rsid w:val="009F37B7"/>
    <w:rsid w:val="00A01A27"/>
    <w:rsid w:val="00A04B8B"/>
    <w:rsid w:val="00A04F3F"/>
    <w:rsid w:val="00A05C08"/>
    <w:rsid w:val="00A10F02"/>
    <w:rsid w:val="00A164B4"/>
    <w:rsid w:val="00A249B5"/>
    <w:rsid w:val="00A26956"/>
    <w:rsid w:val="00A27486"/>
    <w:rsid w:val="00A35953"/>
    <w:rsid w:val="00A53724"/>
    <w:rsid w:val="00A56066"/>
    <w:rsid w:val="00A5706F"/>
    <w:rsid w:val="00A605F4"/>
    <w:rsid w:val="00A673D7"/>
    <w:rsid w:val="00A73129"/>
    <w:rsid w:val="00A73EB1"/>
    <w:rsid w:val="00A74EB4"/>
    <w:rsid w:val="00A82346"/>
    <w:rsid w:val="00A92BA1"/>
    <w:rsid w:val="00A93CAE"/>
    <w:rsid w:val="00AA7DB8"/>
    <w:rsid w:val="00AB4F07"/>
    <w:rsid w:val="00AB5249"/>
    <w:rsid w:val="00AB662F"/>
    <w:rsid w:val="00AC23BD"/>
    <w:rsid w:val="00AC4CDA"/>
    <w:rsid w:val="00AC6BC6"/>
    <w:rsid w:val="00AD4A23"/>
    <w:rsid w:val="00AD5563"/>
    <w:rsid w:val="00AE4E7A"/>
    <w:rsid w:val="00AE65E2"/>
    <w:rsid w:val="00B14A27"/>
    <w:rsid w:val="00B15449"/>
    <w:rsid w:val="00B21613"/>
    <w:rsid w:val="00B44F57"/>
    <w:rsid w:val="00B47AAA"/>
    <w:rsid w:val="00B55D24"/>
    <w:rsid w:val="00B6220F"/>
    <w:rsid w:val="00B66715"/>
    <w:rsid w:val="00B702D6"/>
    <w:rsid w:val="00B724D5"/>
    <w:rsid w:val="00B7408C"/>
    <w:rsid w:val="00B762A9"/>
    <w:rsid w:val="00B762D0"/>
    <w:rsid w:val="00B81A39"/>
    <w:rsid w:val="00B8720F"/>
    <w:rsid w:val="00B917F5"/>
    <w:rsid w:val="00B91FD6"/>
    <w:rsid w:val="00B9269B"/>
    <w:rsid w:val="00B93086"/>
    <w:rsid w:val="00BA19ED"/>
    <w:rsid w:val="00BA4B8D"/>
    <w:rsid w:val="00BA5673"/>
    <w:rsid w:val="00BB7CC5"/>
    <w:rsid w:val="00BC0F7D"/>
    <w:rsid w:val="00BD1DE7"/>
    <w:rsid w:val="00BD6873"/>
    <w:rsid w:val="00BD7D31"/>
    <w:rsid w:val="00BE0B28"/>
    <w:rsid w:val="00BE3255"/>
    <w:rsid w:val="00BE3554"/>
    <w:rsid w:val="00BE7AB2"/>
    <w:rsid w:val="00BF128E"/>
    <w:rsid w:val="00BF670C"/>
    <w:rsid w:val="00C074DD"/>
    <w:rsid w:val="00C11087"/>
    <w:rsid w:val="00C1496A"/>
    <w:rsid w:val="00C25820"/>
    <w:rsid w:val="00C33079"/>
    <w:rsid w:val="00C35CE3"/>
    <w:rsid w:val="00C45231"/>
    <w:rsid w:val="00C51FEB"/>
    <w:rsid w:val="00C60369"/>
    <w:rsid w:val="00C65BB8"/>
    <w:rsid w:val="00C72833"/>
    <w:rsid w:val="00C80F1D"/>
    <w:rsid w:val="00C90A64"/>
    <w:rsid w:val="00C91CF5"/>
    <w:rsid w:val="00C93F40"/>
    <w:rsid w:val="00CA3D0C"/>
    <w:rsid w:val="00CA6BDA"/>
    <w:rsid w:val="00CC1486"/>
    <w:rsid w:val="00CE0947"/>
    <w:rsid w:val="00CE16A2"/>
    <w:rsid w:val="00D02A23"/>
    <w:rsid w:val="00D02B3C"/>
    <w:rsid w:val="00D0784B"/>
    <w:rsid w:val="00D13C27"/>
    <w:rsid w:val="00D13F4A"/>
    <w:rsid w:val="00D17B01"/>
    <w:rsid w:val="00D2035C"/>
    <w:rsid w:val="00D2497F"/>
    <w:rsid w:val="00D27FA8"/>
    <w:rsid w:val="00D31FFB"/>
    <w:rsid w:val="00D453E4"/>
    <w:rsid w:val="00D46C2A"/>
    <w:rsid w:val="00D473BF"/>
    <w:rsid w:val="00D507A4"/>
    <w:rsid w:val="00D57972"/>
    <w:rsid w:val="00D61954"/>
    <w:rsid w:val="00D675A9"/>
    <w:rsid w:val="00D738D6"/>
    <w:rsid w:val="00D755EB"/>
    <w:rsid w:val="00D76048"/>
    <w:rsid w:val="00D77418"/>
    <w:rsid w:val="00D82E6F"/>
    <w:rsid w:val="00D83C59"/>
    <w:rsid w:val="00D87E00"/>
    <w:rsid w:val="00D9134D"/>
    <w:rsid w:val="00D949FD"/>
    <w:rsid w:val="00DA1EC5"/>
    <w:rsid w:val="00DA3F4F"/>
    <w:rsid w:val="00DA4CE5"/>
    <w:rsid w:val="00DA7A03"/>
    <w:rsid w:val="00DB13F5"/>
    <w:rsid w:val="00DB1818"/>
    <w:rsid w:val="00DC309B"/>
    <w:rsid w:val="00DC4DA2"/>
    <w:rsid w:val="00DD1C4B"/>
    <w:rsid w:val="00DD4C17"/>
    <w:rsid w:val="00DD5CCF"/>
    <w:rsid w:val="00DD74A5"/>
    <w:rsid w:val="00DF2B1F"/>
    <w:rsid w:val="00DF62CD"/>
    <w:rsid w:val="00E1560D"/>
    <w:rsid w:val="00E15811"/>
    <w:rsid w:val="00E16509"/>
    <w:rsid w:val="00E17371"/>
    <w:rsid w:val="00E245D6"/>
    <w:rsid w:val="00E24D16"/>
    <w:rsid w:val="00E27CD0"/>
    <w:rsid w:val="00E32A35"/>
    <w:rsid w:val="00E42ED1"/>
    <w:rsid w:val="00E44582"/>
    <w:rsid w:val="00E574B8"/>
    <w:rsid w:val="00E614DB"/>
    <w:rsid w:val="00E62AA4"/>
    <w:rsid w:val="00E77645"/>
    <w:rsid w:val="00E908CE"/>
    <w:rsid w:val="00E92CBF"/>
    <w:rsid w:val="00E94E09"/>
    <w:rsid w:val="00EA15B0"/>
    <w:rsid w:val="00EA5EA7"/>
    <w:rsid w:val="00EC093A"/>
    <w:rsid w:val="00EC4A25"/>
    <w:rsid w:val="00EE24CF"/>
    <w:rsid w:val="00F025A2"/>
    <w:rsid w:val="00F04712"/>
    <w:rsid w:val="00F11966"/>
    <w:rsid w:val="00F13360"/>
    <w:rsid w:val="00F22EC7"/>
    <w:rsid w:val="00F23CD7"/>
    <w:rsid w:val="00F325C8"/>
    <w:rsid w:val="00F34324"/>
    <w:rsid w:val="00F445D2"/>
    <w:rsid w:val="00F50FE4"/>
    <w:rsid w:val="00F653B8"/>
    <w:rsid w:val="00F748B0"/>
    <w:rsid w:val="00F85F14"/>
    <w:rsid w:val="00F9008D"/>
    <w:rsid w:val="00FA069B"/>
    <w:rsid w:val="00FA1266"/>
    <w:rsid w:val="00FA257D"/>
    <w:rsid w:val="00FC1192"/>
    <w:rsid w:val="00FC23C0"/>
    <w:rsid w:val="00FD0EEB"/>
    <w:rsid w:val="00FD10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92CBF"/>
    <w:rPr>
      <w:lang w:eastAsia="en-US"/>
    </w:rPr>
  </w:style>
  <w:style w:type="character" w:customStyle="1" w:styleId="TALChar">
    <w:name w:val="TAL Char"/>
    <w:link w:val="TAL"/>
    <w:qFormat/>
    <w:locked/>
    <w:rsid w:val="00E92CBF"/>
    <w:rPr>
      <w:rFonts w:ascii="Arial" w:hAnsi="Arial"/>
      <w:sz w:val="18"/>
      <w:lang w:eastAsia="en-US"/>
    </w:rPr>
  </w:style>
  <w:style w:type="character" w:customStyle="1" w:styleId="TAHChar">
    <w:name w:val="TAH Char"/>
    <w:link w:val="TAH"/>
    <w:qFormat/>
    <w:locked/>
    <w:rsid w:val="00E92CBF"/>
    <w:rPr>
      <w:rFonts w:ascii="Arial" w:hAnsi="Arial"/>
      <w:b/>
      <w:sz w:val="18"/>
      <w:lang w:eastAsia="en-US"/>
    </w:rPr>
  </w:style>
  <w:style w:type="character" w:customStyle="1" w:styleId="THChar">
    <w:name w:val="TH Char"/>
    <w:link w:val="TH"/>
    <w:qFormat/>
    <w:locked/>
    <w:rsid w:val="00E92CBF"/>
    <w:rPr>
      <w:rFonts w:ascii="Arial" w:hAnsi="Arial"/>
      <w:b/>
      <w:lang w:eastAsia="en-US"/>
    </w:rPr>
  </w:style>
  <w:style w:type="character" w:customStyle="1" w:styleId="TACChar">
    <w:name w:val="TAC Char"/>
    <w:link w:val="TAC"/>
    <w:qFormat/>
    <w:rsid w:val="00E92CBF"/>
    <w:rPr>
      <w:rFonts w:ascii="Arial" w:hAnsi="Arial"/>
      <w:sz w:val="18"/>
      <w:lang w:eastAsia="en-US"/>
    </w:rPr>
  </w:style>
  <w:style w:type="paragraph" w:styleId="DocumentMap">
    <w:name w:val="Document Map"/>
    <w:basedOn w:val="Normal"/>
    <w:link w:val="DocumentMapChar"/>
    <w:rsid w:val="00E92CBF"/>
    <w:rPr>
      <w:rFonts w:ascii="Tahoma" w:eastAsia="SimSun" w:hAnsi="Tahoma"/>
      <w:sz w:val="16"/>
      <w:szCs w:val="16"/>
      <w:lang w:val="x-none"/>
    </w:rPr>
  </w:style>
  <w:style w:type="character" w:customStyle="1" w:styleId="DocumentMapChar">
    <w:name w:val="Document Map Char"/>
    <w:link w:val="DocumentMap"/>
    <w:rsid w:val="00E92CBF"/>
    <w:rPr>
      <w:rFonts w:ascii="Tahoma" w:eastAsia="SimSun" w:hAnsi="Tahoma"/>
      <w:sz w:val="16"/>
      <w:szCs w:val="16"/>
      <w:lang w:val="x-none" w:eastAsia="en-US"/>
    </w:rPr>
  </w:style>
  <w:style w:type="character" w:customStyle="1" w:styleId="EXChar">
    <w:name w:val="EX Char"/>
    <w:locked/>
    <w:rsid w:val="00E92CBF"/>
    <w:rPr>
      <w:rFonts w:ascii="Times New Roman" w:hAnsi="Times New Roman"/>
      <w:lang w:val="en-GB" w:eastAsia="en-US"/>
    </w:rPr>
  </w:style>
  <w:style w:type="character" w:customStyle="1" w:styleId="TFChar">
    <w:name w:val="TF Char"/>
    <w:link w:val="TF"/>
    <w:rsid w:val="00E92CBF"/>
    <w:rPr>
      <w:rFonts w:ascii="Arial" w:hAnsi="Arial"/>
      <w:b/>
      <w:lang w:eastAsia="en-US"/>
    </w:rPr>
  </w:style>
  <w:style w:type="character" w:customStyle="1" w:styleId="Heading4Char">
    <w:name w:val="Heading 4 Char"/>
    <w:link w:val="Heading4"/>
    <w:rsid w:val="00E92CBF"/>
    <w:rPr>
      <w:rFonts w:ascii="Arial" w:hAnsi="Arial"/>
      <w:sz w:val="24"/>
      <w:lang w:eastAsia="en-US"/>
    </w:rPr>
  </w:style>
  <w:style w:type="character" w:customStyle="1" w:styleId="B1Char">
    <w:name w:val="B1 Char"/>
    <w:link w:val="B1"/>
    <w:locked/>
    <w:rsid w:val="00E92CBF"/>
    <w:rPr>
      <w:lang w:eastAsia="en-US"/>
    </w:rPr>
  </w:style>
  <w:style w:type="character" w:customStyle="1" w:styleId="Heading5Char">
    <w:name w:val="Heading 5 Char"/>
    <w:link w:val="Heading5"/>
    <w:rsid w:val="00E92CBF"/>
    <w:rPr>
      <w:rFonts w:ascii="Arial" w:hAnsi="Arial"/>
      <w:sz w:val="22"/>
      <w:lang w:eastAsia="en-US"/>
    </w:rPr>
  </w:style>
  <w:style w:type="character" w:customStyle="1" w:styleId="PLChar">
    <w:name w:val="PL Char"/>
    <w:link w:val="PL"/>
    <w:qFormat/>
    <w:locked/>
    <w:rsid w:val="00E92CBF"/>
    <w:rPr>
      <w:rFonts w:ascii="Courier New" w:hAnsi="Courier New"/>
      <w:noProof/>
      <w:sz w:val="16"/>
      <w:lang w:eastAsia="en-US"/>
    </w:rPr>
  </w:style>
  <w:style w:type="character" w:customStyle="1" w:styleId="TAHCar">
    <w:name w:val="TAH Car"/>
    <w:rsid w:val="00E92CBF"/>
    <w:rPr>
      <w:rFonts w:ascii="Arial" w:hAnsi="Arial"/>
      <w:b/>
      <w:sz w:val="18"/>
      <w:lang w:val="en-GB"/>
    </w:rPr>
  </w:style>
  <w:style w:type="character" w:customStyle="1" w:styleId="TALChar1">
    <w:name w:val="TAL Char1"/>
    <w:rsid w:val="00E92CBF"/>
    <w:rPr>
      <w:rFonts w:ascii="Arial" w:hAnsi="Arial"/>
      <w:sz w:val="18"/>
      <w:lang w:val="en-GB" w:eastAsia="en-US"/>
    </w:rPr>
  </w:style>
  <w:style w:type="character" w:customStyle="1" w:styleId="NOChar">
    <w:name w:val="NO Char"/>
    <w:link w:val="NO"/>
    <w:rsid w:val="00E92CBF"/>
    <w:rPr>
      <w:lang w:eastAsia="en-US"/>
    </w:rPr>
  </w:style>
  <w:style w:type="character" w:customStyle="1" w:styleId="TANChar">
    <w:name w:val="TAN Char"/>
    <w:link w:val="TAN"/>
    <w:qFormat/>
    <w:rsid w:val="00E92CBF"/>
    <w:rPr>
      <w:rFonts w:ascii="Arial" w:hAnsi="Arial"/>
      <w:sz w:val="18"/>
      <w:lang w:eastAsia="en-US"/>
    </w:rPr>
  </w:style>
  <w:style w:type="character" w:customStyle="1" w:styleId="NOZchn">
    <w:name w:val="NO Zchn"/>
    <w:rsid w:val="00E92CBF"/>
    <w:rPr>
      <w:rFonts w:ascii="Times New Roman" w:hAnsi="Times New Roman"/>
      <w:lang w:val="en-GB" w:eastAsia="en-US"/>
    </w:rPr>
  </w:style>
  <w:style w:type="paragraph" w:styleId="List">
    <w:name w:val="List"/>
    <w:basedOn w:val="Normal"/>
    <w:rsid w:val="00E92CBF"/>
    <w:pPr>
      <w:ind w:left="568" w:hanging="284"/>
    </w:pPr>
    <w:rPr>
      <w:rFonts w:eastAsia="SimSun"/>
    </w:rPr>
  </w:style>
  <w:style w:type="paragraph" w:styleId="Revision">
    <w:name w:val="Revision"/>
    <w:hidden/>
    <w:uiPriority w:val="99"/>
    <w:semiHidden/>
    <w:rsid w:val="00E92CBF"/>
    <w:rPr>
      <w:rFonts w:eastAsia="SimSun"/>
      <w:lang w:val="en-GB" w:eastAsia="en-US"/>
    </w:rPr>
  </w:style>
  <w:style w:type="paragraph" w:styleId="ListNumber">
    <w:name w:val="List Number"/>
    <w:basedOn w:val="Normal"/>
    <w:rsid w:val="00E92CBF"/>
    <w:pPr>
      <w:numPr>
        <w:numId w:val="6"/>
      </w:numPr>
      <w:ind w:left="0" w:firstLine="0"/>
      <w:contextualSpacing/>
    </w:pPr>
    <w:rPr>
      <w:rFonts w:eastAsia="SimSun"/>
    </w:rPr>
  </w:style>
  <w:style w:type="character" w:customStyle="1" w:styleId="EditorsNoteCharChar">
    <w:name w:val="Editor's Note Char Char"/>
    <w:link w:val="EditorsNote"/>
    <w:rsid w:val="00E92CBF"/>
    <w:rPr>
      <w:color w:val="FF0000"/>
      <w:lang w:eastAsia="en-US"/>
    </w:rPr>
  </w:style>
  <w:style w:type="character" w:styleId="FootnoteReference">
    <w:name w:val="footnote reference"/>
    <w:rsid w:val="00E92CBF"/>
    <w:rPr>
      <w:b/>
      <w:position w:val="6"/>
      <w:sz w:val="16"/>
    </w:rPr>
  </w:style>
  <w:style w:type="character" w:customStyle="1" w:styleId="EditorsNoteChar">
    <w:name w:val="Editor's Note Char"/>
    <w:aliases w:val="EN Char"/>
    <w:rsid w:val="00E92CBF"/>
    <w:rPr>
      <w:rFonts w:ascii="Times New Roman" w:hAnsi="Times New Roman"/>
      <w:color w:val="FF0000"/>
      <w:lang w:val="en-GB" w:eastAsia="en-US"/>
    </w:rPr>
  </w:style>
  <w:style w:type="character" w:customStyle="1" w:styleId="EWChar">
    <w:name w:val="EW Char"/>
    <w:link w:val="EW"/>
    <w:locked/>
    <w:rsid w:val="00E92CBF"/>
    <w:rPr>
      <w:lang w:eastAsia="en-US"/>
    </w:rPr>
  </w:style>
  <w:style w:type="character" w:customStyle="1" w:styleId="B2Char">
    <w:name w:val="B2 Char"/>
    <w:link w:val="B2"/>
    <w:qFormat/>
    <w:rsid w:val="00306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008E5-C4BC-41D0-AB9C-55BC21D5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54688</Words>
  <Characters>311727</Characters>
  <Application>Microsoft Office Word</Application>
  <DocSecurity>0</DocSecurity>
  <Lines>2597</Lines>
  <Paragraphs>731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365684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ab/mcc</cp:lastModifiedBy>
  <cp:revision>5</cp:revision>
  <cp:lastPrinted>2019-02-25T14:05:00Z</cp:lastPrinted>
  <dcterms:created xsi:type="dcterms:W3CDTF">2021-06-07T15:47:00Z</dcterms:created>
  <dcterms:modified xsi:type="dcterms:W3CDTF">2021-06-19T09:11:00Z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(3)Fb9orEc4VgTlAX49aCmysSesgqgaREjJ5eBcS5oMLeCH+SIXz96kOCoEsYJCF+cYqy/VGMhk
XqAxx/TlRX7KEjRwvL0+i3qOEwr7XKQED1D0jUYbG4SmbrObscDo/v0XRdk88G3O60oQDhjK
6V7Ifo3gkOLojz/VU27VPJWwAfrqHrhuDylFacmi/xEkgS61K0lGe5BjH0ujrHhFOlYKxZxA
6AZYlWQwD2s/w4o/+j</vt:lpwstr>
  </property>
  <property fmtid="{D5CDD505-2E9C-101B-9397-08002B2CF9AE}" pid="3" name="_2015_ms_pID_7253431">
    <vt:lpwstr>i9bSv1w6GcInH4dwlieYBgzIajiMT5WvJyiKk5BxyC1G+fR6tDL4Fl
jUiSbvgXn0UYnqiheKvb5bQhNVVWUJ0B4xxxvaFiaE7191YwonaepCTM+h45DuY7CHvyfunS
trAIrHg/yziQKnAoEzprRrHDIr375B/N9PjQgPUpFF1bHasMt+7az8fD58IkvUh0IjDsDCjC
nFVfyOdgRluNKUizFVetmmVf1M2RN5u3q2dD</vt:lpwstr>
  </property>
  <property fmtid="{D5CDD505-2E9C-101B-9397-08002B2CF9AE}" pid="4" name="_2015_ms_pID_7253432">
    <vt:lpwstr>0w==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1623050292</vt:lpwstr>
  </property>
</Properties>
</file>