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421DB128"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3B50CA">
              <w:rPr>
                <w:noProof w:val="0"/>
              </w:rPr>
              <w:t>1</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w:t>
            </w:r>
            <w:r w:rsidR="003B50CA">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96FB1A" w14:textId="77777777" w:rsidTr="005E4BB2">
        <w:trPr>
          <w:trHeight w:hRule="exact" w:val="1531"/>
        </w:trPr>
        <w:tc>
          <w:tcPr>
            <w:tcW w:w="4883" w:type="dxa"/>
            <w:shd w:val="clear" w:color="auto" w:fill="auto"/>
          </w:tcPr>
          <w:p w14:paraId="5966A8BE" w14:textId="77777777" w:rsidR="00D57972" w:rsidRDefault="00B90936">
            <w:r>
              <w:rPr>
                <w:i/>
                <w:noProof/>
              </w:rPr>
              <w:drawing>
                <wp:inline distT="0" distB="0" distL="0" distR="0" wp14:anchorId="01C8EFB7" wp14:editId="14A0E65F">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14:paraId="52645ED5" w14:textId="77777777" w:rsidR="00D57972" w:rsidRDefault="00B90936" w:rsidP="00133525">
            <w:pPr>
              <w:jc w:val="right"/>
            </w:pPr>
            <w:bookmarkStart w:id="2" w:name="logos"/>
            <w:r>
              <w:rPr>
                <w:noProof/>
              </w:rPr>
              <w:drawing>
                <wp:inline distT="0" distB="0" distL="0" distR="0" wp14:anchorId="7BB28867" wp14:editId="0B27C99D">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74C5A9FA" w14:textId="6CF72191" w:rsidR="00B22AE4"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2AE4">
        <w:t>Foreword</w:t>
      </w:r>
      <w:r w:rsidR="00B22AE4">
        <w:tab/>
      </w:r>
      <w:r w:rsidR="00B22AE4">
        <w:fldChar w:fldCharType="begin" w:fldLock="1"/>
      </w:r>
      <w:r w:rsidR="00B22AE4">
        <w:instrText xml:space="preserve"> PAGEREF _Toc74991880 \h </w:instrText>
      </w:r>
      <w:r w:rsidR="00B22AE4">
        <w:fldChar w:fldCharType="separate"/>
      </w:r>
      <w:r w:rsidR="00B22AE4">
        <w:t>12</w:t>
      </w:r>
      <w:r w:rsidR="00B22AE4">
        <w:fldChar w:fldCharType="end"/>
      </w:r>
    </w:p>
    <w:p w14:paraId="5E16C23F" w14:textId="3FFBAE90" w:rsidR="00B22AE4" w:rsidRDefault="00B22AE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_Toc74991881 \h </w:instrText>
      </w:r>
      <w:r>
        <w:fldChar w:fldCharType="separate"/>
      </w:r>
      <w:r>
        <w:t>13</w:t>
      </w:r>
      <w:r>
        <w:fldChar w:fldCharType="end"/>
      </w:r>
    </w:p>
    <w:p w14:paraId="2A26D06B" w14:textId="07CC6FFA" w:rsidR="00B22AE4" w:rsidRDefault="00B22AE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_Toc74991882 \h </w:instrText>
      </w:r>
      <w:r>
        <w:fldChar w:fldCharType="separate"/>
      </w:r>
      <w:r>
        <w:t>13</w:t>
      </w:r>
      <w:r>
        <w:fldChar w:fldCharType="end"/>
      </w:r>
    </w:p>
    <w:p w14:paraId="2E165112" w14:textId="5E26D1BA" w:rsidR="00B22AE4" w:rsidRDefault="00B22AE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_Toc74991883 \h </w:instrText>
      </w:r>
      <w:r>
        <w:fldChar w:fldCharType="separate"/>
      </w:r>
      <w:r>
        <w:t>15</w:t>
      </w:r>
      <w:r>
        <w:fldChar w:fldCharType="end"/>
      </w:r>
    </w:p>
    <w:p w14:paraId="2930DBDC" w14:textId="1A8D1637" w:rsidR="00B22AE4" w:rsidRDefault="00B22AE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_Toc74991884 \h </w:instrText>
      </w:r>
      <w:r>
        <w:fldChar w:fldCharType="separate"/>
      </w:r>
      <w:r>
        <w:t>15</w:t>
      </w:r>
      <w:r>
        <w:fldChar w:fldCharType="end"/>
      </w:r>
    </w:p>
    <w:p w14:paraId="526F42DD" w14:textId="64B8D724" w:rsidR="00B22AE4" w:rsidRDefault="00B22AE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_Toc74991885 \h </w:instrText>
      </w:r>
      <w:r>
        <w:fldChar w:fldCharType="separate"/>
      </w:r>
      <w:r>
        <w:t>16</w:t>
      </w:r>
      <w:r>
        <w:fldChar w:fldCharType="end"/>
      </w:r>
    </w:p>
    <w:p w14:paraId="1164FE1E" w14:textId="00BB3A46" w:rsidR="00B22AE4" w:rsidRDefault="00B22AE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_Toc74991886 \h </w:instrText>
      </w:r>
      <w:r>
        <w:fldChar w:fldCharType="separate"/>
      </w:r>
      <w:r>
        <w:t>16</w:t>
      </w:r>
      <w:r>
        <w:fldChar w:fldCharType="end"/>
      </w:r>
    </w:p>
    <w:p w14:paraId="6A75729A" w14:textId="1CFCA3DD" w:rsidR="00B22AE4" w:rsidRDefault="00B22AE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_Toc74991887 \h </w:instrText>
      </w:r>
      <w:r>
        <w:fldChar w:fldCharType="separate"/>
      </w:r>
      <w:r>
        <w:t>16</w:t>
      </w:r>
      <w:r>
        <w:fldChar w:fldCharType="end"/>
      </w:r>
    </w:p>
    <w:p w14:paraId="36BA7681" w14:textId="249A8327" w:rsidR="00B22AE4" w:rsidRDefault="00B22AE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_Toc74991888 \h </w:instrText>
      </w:r>
      <w:r>
        <w:fldChar w:fldCharType="separate"/>
      </w:r>
      <w:r>
        <w:t>16</w:t>
      </w:r>
      <w:r>
        <w:fldChar w:fldCharType="end"/>
      </w:r>
    </w:p>
    <w:p w14:paraId="2A6116AB" w14:textId="64AEB329" w:rsidR="00B22AE4" w:rsidRDefault="00B22AE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_Toc74991889 \h </w:instrText>
      </w:r>
      <w:r>
        <w:fldChar w:fldCharType="separate"/>
      </w:r>
      <w:r>
        <w:t>17</w:t>
      </w:r>
      <w:r>
        <w:fldChar w:fldCharType="end"/>
      </w:r>
    </w:p>
    <w:p w14:paraId="69AF75DC" w14:textId="0F55651D" w:rsidR="00B22AE4" w:rsidRDefault="00B22AE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_Toc74991890 \h </w:instrText>
      </w:r>
      <w:r>
        <w:fldChar w:fldCharType="separate"/>
      </w:r>
      <w:r>
        <w:t>17</w:t>
      </w:r>
      <w:r>
        <w:fldChar w:fldCharType="end"/>
      </w:r>
    </w:p>
    <w:p w14:paraId="0B496DAA" w14:textId="5645C84F" w:rsidR="00B22AE4" w:rsidRDefault="00B22AE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_Toc74991891 \h </w:instrText>
      </w:r>
      <w:r>
        <w:fldChar w:fldCharType="separate"/>
      </w:r>
      <w:r>
        <w:t>18</w:t>
      </w:r>
      <w:r>
        <w:fldChar w:fldCharType="end"/>
      </w:r>
    </w:p>
    <w:p w14:paraId="1B00C616" w14:textId="7260E792" w:rsidR="00B22AE4" w:rsidRDefault="00B22AE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_Toc74991892 \h </w:instrText>
      </w:r>
      <w:r>
        <w:fldChar w:fldCharType="separate"/>
      </w:r>
      <w:r>
        <w:t>18</w:t>
      </w:r>
      <w:r>
        <w:fldChar w:fldCharType="end"/>
      </w:r>
    </w:p>
    <w:p w14:paraId="07BBFDBB" w14:textId="6FF54FF4" w:rsidR="00B22AE4" w:rsidRDefault="00B22AE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_Toc74991893 \h </w:instrText>
      </w:r>
      <w:r>
        <w:fldChar w:fldCharType="separate"/>
      </w:r>
      <w:r>
        <w:t>18</w:t>
      </w:r>
      <w:r>
        <w:fldChar w:fldCharType="end"/>
      </w:r>
    </w:p>
    <w:p w14:paraId="5201AA33" w14:textId="40FE47AC" w:rsidR="00B22AE4" w:rsidRDefault="00B22AE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_Toc74991894 \h </w:instrText>
      </w:r>
      <w:r>
        <w:fldChar w:fldCharType="separate"/>
      </w:r>
      <w:r>
        <w:t>18</w:t>
      </w:r>
      <w:r>
        <w:fldChar w:fldCharType="end"/>
      </w:r>
    </w:p>
    <w:p w14:paraId="24EB5A5E" w14:textId="3EC52ADF" w:rsidR="00B22AE4" w:rsidRDefault="00B22AE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_Toc74991895 \h </w:instrText>
      </w:r>
      <w:r>
        <w:fldChar w:fldCharType="separate"/>
      </w:r>
      <w:r>
        <w:t>18</w:t>
      </w:r>
      <w:r>
        <w:fldChar w:fldCharType="end"/>
      </w:r>
    </w:p>
    <w:p w14:paraId="73F69AF1" w14:textId="323189F8" w:rsidR="00B22AE4" w:rsidRDefault="00B22AE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_Toc74991896 \h </w:instrText>
      </w:r>
      <w:r>
        <w:fldChar w:fldCharType="separate"/>
      </w:r>
      <w:r>
        <w:t>18</w:t>
      </w:r>
      <w:r>
        <w:fldChar w:fldCharType="end"/>
      </w:r>
    </w:p>
    <w:p w14:paraId="56A304BD" w14:textId="6BCC082B" w:rsidR="00B22AE4" w:rsidRDefault="00B22AE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_Toc74991897 \h </w:instrText>
      </w:r>
      <w:r>
        <w:fldChar w:fldCharType="separate"/>
      </w:r>
      <w:r>
        <w:t>19</w:t>
      </w:r>
      <w:r>
        <w:fldChar w:fldCharType="end"/>
      </w:r>
    </w:p>
    <w:p w14:paraId="46F9A3CC" w14:textId="4FBB2C8D" w:rsidR="00B22AE4" w:rsidRDefault="00B22AE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_Toc74991898 \h </w:instrText>
      </w:r>
      <w:r>
        <w:fldChar w:fldCharType="separate"/>
      </w:r>
      <w:r>
        <w:t>20</w:t>
      </w:r>
      <w:r>
        <w:fldChar w:fldCharType="end"/>
      </w:r>
    </w:p>
    <w:p w14:paraId="720D9A7B" w14:textId="49D89E32" w:rsidR="00B22AE4" w:rsidRDefault="00B22AE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_Toc74991899 \h </w:instrText>
      </w:r>
      <w:r>
        <w:fldChar w:fldCharType="separate"/>
      </w:r>
      <w:r>
        <w:t>20</w:t>
      </w:r>
      <w:r>
        <w:fldChar w:fldCharType="end"/>
      </w:r>
    </w:p>
    <w:p w14:paraId="0EEC4491" w14:textId="3DF7285D" w:rsidR="00B22AE4" w:rsidRDefault="00B22AE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_Toc74991900 \h </w:instrText>
      </w:r>
      <w:r>
        <w:fldChar w:fldCharType="separate"/>
      </w:r>
      <w:r>
        <w:t>20</w:t>
      </w:r>
      <w:r>
        <w:fldChar w:fldCharType="end"/>
      </w:r>
    </w:p>
    <w:p w14:paraId="190F2719" w14:textId="2E6B14F8" w:rsidR="00B22AE4" w:rsidRDefault="00B22AE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_Toc74991901 \h </w:instrText>
      </w:r>
      <w:r>
        <w:fldChar w:fldCharType="separate"/>
      </w:r>
      <w:r>
        <w:t>20</w:t>
      </w:r>
      <w:r>
        <w:fldChar w:fldCharType="end"/>
      </w:r>
    </w:p>
    <w:p w14:paraId="755BBB4D" w14:textId="4DA3F4CF" w:rsidR="00B22AE4" w:rsidRDefault="00B22AE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_Toc74991902 \h </w:instrText>
      </w:r>
      <w:r>
        <w:fldChar w:fldCharType="separate"/>
      </w:r>
      <w:r>
        <w:t>20</w:t>
      </w:r>
      <w:r>
        <w:fldChar w:fldCharType="end"/>
      </w:r>
    </w:p>
    <w:p w14:paraId="5B2D7547" w14:textId="03EC3829" w:rsidR="00B22AE4" w:rsidRDefault="00B22AE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_Toc74991903 \h </w:instrText>
      </w:r>
      <w:r>
        <w:fldChar w:fldCharType="separate"/>
      </w:r>
      <w:r>
        <w:t>21</w:t>
      </w:r>
      <w:r>
        <w:fldChar w:fldCharType="end"/>
      </w:r>
    </w:p>
    <w:p w14:paraId="79F90BD1" w14:textId="1A191D9D" w:rsidR="00B22AE4" w:rsidRDefault="00B22AE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_Toc74991904 \h </w:instrText>
      </w:r>
      <w:r>
        <w:fldChar w:fldCharType="separate"/>
      </w:r>
      <w:r>
        <w:t>21</w:t>
      </w:r>
      <w:r>
        <w:fldChar w:fldCharType="end"/>
      </w:r>
    </w:p>
    <w:p w14:paraId="624747C3" w14:textId="790D5C82" w:rsidR="00B22AE4" w:rsidRDefault="00B22AE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_Toc74991905 \h </w:instrText>
      </w:r>
      <w:r>
        <w:fldChar w:fldCharType="separate"/>
      </w:r>
      <w:r>
        <w:t>21</w:t>
      </w:r>
      <w:r>
        <w:fldChar w:fldCharType="end"/>
      </w:r>
    </w:p>
    <w:p w14:paraId="6398E0F9" w14:textId="44B8CED4" w:rsidR="00B22AE4" w:rsidRDefault="00B22AE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_Toc74991906 \h </w:instrText>
      </w:r>
      <w:r>
        <w:fldChar w:fldCharType="separate"/>
      </w:r>
      <w:r>
        <w:t>21</w:t>
      </w:r>
      <w:r>
        <w:fldChar w:fldCharType="end"/>
      </w:r>
    </w:p>
    <w:p w14:paraId="7AFBA830" w14:textId="70603860" w:rsidR="00B22AE4" w:rsidRDefault="00B22AE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_Toc74991907 \h </w:instrText>
      </w:r>
      <w:r>
        <w:fldChar w:fldCharType="separate"/>
      </w:r>
      <w:r>
        <w:t>22</w:t>
      </w:r>
      <w:r>
        <w:fldChar w:fldCharType="end"/>
      </w:r>
    </w:p>
    <w:p w14:paraId="237043AF" w14:textId="35BAC37E" w:rsidR="00B22AE4" w:rsidRDefault="00B22AE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_Toc74991908 \h </w:instrText>
      </w:r>
      <w:r>
        <w:fldChar w:fldCharType="separate"/>
      </w:r>
      <w:r>
        <w:t>22</w:t>
      </w:r>
      <w:r>
        <w:fldChar w:fldCharType="end"/>
      </w:r>
    </w:p>
    <w:p w14:paraId="24E148FF" w14:textId="153BD1FD" w:rsidR="00B22AE4" w:rsidRDefault="00B22AE4">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_Toc74991909 \h </w:instrText>
      </w:r>
      <w:r>
        <w:fldChar w:fldCharType="separate"/>
      </w:r>
      <w:r>
        <w:t>22</w:t>
      </w:r>
      <w:r>
        <w:fldChar w:fldCharType="end"/>
      </w:r>
    </w:p>
    <w:p w14:paraId="71BA2FDB" w14:textId="1B8430CA" w:rsidR="00B22AE4" w:rsidRDefault="00B22AE4">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_Toc74991910 \h </w:instrText>
      </w:r>
      <w:r>
        <w:fldChar w:fldCharType="separate"/>
      </w:r>
      <w:r>
        <w:t>23</w:t>
      </w:r>
      <w:r>
        <w:fldChar w:fldCharType="end"/>
      </w:r>
    </w:p>
    <w:p w14:paraId="0ECAE0DE" w14:textId="476B1A6B" w:rsidR="00B22AE4" w:rsidRDefault="00B22AE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_Toc74991911 \h </w:instrText>
      </w:r>
      <w:r>
        <w:fldChar w:fldCharType="separate"/>
      </w:r>
      <w:r>
        <w:t>23</w:t>
      </w:r>
      <w:r>
        <w:fldChar w:fldCharType="end"/>
      </w:r>
    </w:p>
    <w:p w14:paraId="18216550" w14:textId="29C318DF" w:rsidR="00B22AE4" w:rsidRDefault="00B22AE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_Toc74991912 \h </w:instrText>
      </w:r>
      <w:r>
        <w:fldChar w:fldCharType="separate"/>
      </w:r>
      <w:r>
        <w:t>23</w:t>
      </w:r>
      <w:r>
        <w:fldChar w:fldCharType="end"/>
      </w:r>
    </w:p>
    <w:p w14:paraId="54387E89" w14:textId="3DE727E2" w:rsidR="00B22AE4" w:rsidRDefault="00B22AE4">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_Toc74991913 \h </w:instrText>
      </w:r>
      <w:r>
        <w:fldChar w:fldCharType="separate"/>
      </w:r>
      <w:r>
        <w:t>24</w:t>
      </w:r>
      <w:r>
        <w:fldChar w:fldCharType="end"/>
      </w:r>
    </w:p>
    <w:p w14:paraId="165B2AC2" w14:textId="4F4C5557" w:rsidR="00B22AE4" w:rsidRDefault="00B22AE4">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_Toc74991914 \h </w:instrText>
      </w:r>
      <w:r>
        <w:fldChar w:fldCharType="separate"/>
      </w:r>
      <w:r>
        <w:t>24</w:t>
      </w:r>
      <w:r>
        <w:fldChar w:fldCharType="end"/>
      </w:r>
    </w:p>
    <w:p w14:paraId="428417EA" w14:textId="7F04C498" w:rsidR="00B22AE4" w:rsidRDefault="00B22AE4">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_Toc74991915 \h </w:instrText>
      </w:r>
      <w:r>
        <w:fldChar w:fldCharType="separate"/>
      </w:r>
      <w:r>
        <w:t>24</w:t>
      </w:r>
      <w:r>
        <w:fldChar w:fldCharType="end"/>
      </w:r>
    </w:p>
    <w:p w14:paraId="609631C4" w14:textId="50CD2C94" w:rsidR="00B22AE4" w:rsidRDefault="00B22AE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_Toc74991916 \h </w:instrText>
      </w:r>
      <w:r>
        <w:fldChar w:fldCharType="separate"/>
      </w:r>
      <w:r>
        <w:t>24</w:t>
      </w:r>
      <w:r>
        <w:fldChar w:fldCharType="end"/>
      </w:r>
    </w:p>
    <w:p w14:paraId="7D000A29" w14:textId="15A90739" w:rsidR="00B22AE4" w:rsidRDefault="00B22AE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_Toc74991917 \h </w:instrText>
      </w:r>
      <w:r>
        <w:fldChar w:fldCharType="separate"/>
      </w:r>
      <w:r>
        <w:t>24</w:t>
      </w:r>
      <w:r>
        <w:fldChar w:fldCharType="end"/>
      </w:r>
    </w:p>
    <w:p w14:paraId="0592BE8F" w14:textId="3F3761F1" w:rsidR="00B22AE4" w:rsidRDefault="00B22AE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_Toc74991918 \h </w:instrText>
      </w:r>
      <w:r>
        <w:fldChar w:fldCharType="separate"/>
      </w:r>
      <w:r>
        <w:t>25</w:t>
      </w:r>
      <w:r>
        <w:fldChar w:fldCharType="end"/>
      </w:r>
    </w:p>
    <w:p w14:paraId="69A52A92" w14:textId="79E9B31E" w:rsidR="00B22AE4" w:rsidRDefault="00B22AE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_Toc74991919 \h </w:instrText>
      </w:r>
      <w:r>
        <w:fldChar w:fldCharType="separate"/>
      </w:r>
      <w:r>
        <w:t>25</w:t>
      </w:r>
      <w:r>
        <w:fldChar w:fldCharType="end"/>
      </w:r>
    </w:p>
    <w:p w14:paraId="005F0CD8" w14:textId="6E0482C7" w:rsidR="00B22AE4" w:rsidRDefault="00B22AE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_Toc74991920 \h </w:instrText>
      </w:r>
      <w:r>
        <w:fldChar w:fldCharType="separate"/>
      </w:r>
      <w:r>
        <w:t>25</w:t>
      </w:r>
      <w:r>
        <w:fldChar w:fldCharType="end"/>
      </w:r>
    </w:p>
    <w:p w14:paraId="597C59DD" w14:textId="2F50EA8D" w:rsidR="00B22AE4" w:rsidRDefault="00B22AE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_Toc74991921 \h </w:instrText>
      </w:r>
      <w:r>
        <w:fldChar w:fldCharType="separate"/>
      </w:r>
      <w:r>
        <w:t>25</w:t>
      </w:r>
      <w:r>
        <w:fldChar w:fldCharType="end"/>
      </w:r>
    </w:p>
    <w:p w14:paraId="12905140" w14:textId="397990DC" w:rsidR="00B22AE4" w:rsidRDefault="00B22AE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_Toc74991922 \h </w:instrText>
      </w:r>
      <w:r>
        <w:fldChar w:fldCharType="separate"/>
      </w:r>
      <w:r>
        <w:t>26</w:t>
      </w:r>
      <w:r>
        <w:fldChar w:fldCharType="end"/>
      </w:r>
    </w:p>
    <w:p w14:paraId="4589BD92" w14:textId="4760FF02" w:rsidR="00B22AE4" w:rsidRDefault="00B22AE4">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_Toc74991923 \h </w:instrText>
      </w:r>
      <w:r>
        <w:fldChar w:fldCharType="separate"/>
      </w:r>
      <w:r>
        <w:t>26</w:t>
      </w:r>
      <w:r>
        <w:fldChar w:fldCharType="end"/>
      </w:r>
    </w:p>
    <w:p w14:paraId="503A6227" w14:textId="71DB64E8" w:rsidR="00B22AE4" w:rsidRDefault="00B22AE4">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_Toc74991924 \h </w:instrText>
      </w:r>
      <w:r>
        <w:fldChar w:fldCharType="separate"/>
      </w:r>
      <w:r>
        <w:t>27</w:t>
      </w:r>
      <w:r>
        <w:fldChar w:fldCharType="end"/>
      </w:r>
    </w:p>
    <w:p w14:paraId="6AD46362" w14:textId="49198D90" w:rsidR="00B22AE4" w:rsidRDefault="00B22AE4">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_Toc74991925 \h </w:instrText>
      </w:r>
      <w:r>
        <w:fldChar w:fldCharType="separate"/>
      </w:r>
      <w:r>
        <w:t>27</w:t>
      </w:r>
      <w:r>
        <w:fldChar w:fldCharType="end"/>
      </w:r>
    </w:p>
    <w:p w14:paraId="70F5920C" w14:textId="3932A118" w:rsidR="00B22AE4" w:rsidRDefault="00B22AE4">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_Toc74991926 \h </w:instrText>
      </w:r>
      <w:r>
        <w:fldChar w:fldCharType="separate"/>
      </w:r>
      <w:r>
        <w:t>28</w:t>
      </w:r>
      <w:r>
        <w:fldChar w:fldCharType="end"/>
      </w:r>
    </w:p>
    <w:p w14:paraId="17F0C27C" w14:textId="1D9C8C14" w:rsidR="00B22AE4" w:rsidRDefault="00B22AE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_Toc74991927 \h </w:instrText>
      </w:r>
      <w:r>
        <w:fldChar w:fldCharType="separate"/>
      </w:r>
      <w:r>
        <w:t>28</w:t>
      </w:r>
      <w:r>
        <w:fldChar w:fldCharType="end"/>
      </w:r>
    </w:p>
    <w:p w14:paraId="0A61C6B9" w14:textId="02D271A1" w:rsidR="00B22AE4" w:rsidRDefault="00B22AE4">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_Toc74991928 \h </w:instrText>
      </w:r>
      <w:r>
        <w:fldChar w:fldCharType="separate"/>
      </w:r>
      <w:r>
        <w:t>28</w:t>
      </w:r>
      <w:r>
        <w:fldChar w:fldCharType="end"/>
      </w:r>
    </w:p>
    <w:p w14:paraId="6411591B" w14:textId="0731AD96" w:rsidR="00B22AE4" w:rsidRDefault="00B22AE4">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_Toc74991929 \h </w:instrText>
      </w:r>
      <w:r>
        <w:fldChar w:fldCharType="separate"/>
      </w:r>
      <w:r>
        <w:t>29</w:t>
      </w:r>
      <w:r>
        <w:fldChar w:fldCharType="end"/>
      </w:r>
    </w:p>
    <w:p w14:paraId="08945FF7" w14:textId="77366B99" w:rsidR="00B22AE4" w:rsidRDefault="00B22AE4">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_Toc74991930 \h </w:instrText>
      </w:r>
      <w:r>
        <w:fldChar w:fldCharType="separate"/>
      </w:r>
      <w:r>
        <w:t>30</w:t>
      </w:r>
      <w:r>
        <w:fldChar w:fldCharType="end"/>
      </w:r>
    </w:p>
    <w:p w14:paraId="3F324393" w14:textId="399294AB" w:rsidR="00B22AE4" w:rsidRDefault="00B22AE4">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_Toc74991931 \h </w:instrText>
      </w:r>
      <w:r>
        <w:fldChar w:fldCharType="separate"/>
      </w:r>
      <w:r>
        <w:t>30</w:t>
      </w:r>
      <w:r>
        <w:fldChar w:fldCharType="end"/>
      </w:r>
    </w:p>
    <w:p w14:paraId="065724C4" w14:textId="01AA48F7" w:rsidR="00B22AE4" w:rsidRDefault="00B22AE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_Toc74991932 \h </w:instrText>
      </w:r>
      <w:r>
        <w:fldChar w:fldCharType="separate"/>
      </w:r>
      <w:r>
        <w:t>31</w:t>
      </w:r>
      <w:r>
        <w:fldChar w:fldCharType="end"/>
      </w:r>
    </w:p>
    <w:p w14:paraId="582A15D2" w14:textId="176C6E79" w:rsidR="00B22AE4" w:rsidRDefault="00B22AE4">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_Toc74991933 \h </w:instrText>
      </w:r>
      <w:r>
        <w:fldChar w:fldCharType="separate"/>
      </w:r>
      <w:r>
        <w:t>31</w:t>
      </w:r>
      <w:r>
        <w:fldChar w:fldCharType="end"/>
      </w:r>
    </w:p>
    <w:p w14:paraId="6193EFFB" w14:textId="6D113D7B" w:rsidR="00B22AE4" w:rsidRDefault="00B22AE4">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_Toc74991934 \h </w:instrText>
      </w:r>
      <w:r>
        <w:fldChar w:fldCharType="separate"/>
      </w:r>
      <w:r>
        <w:t>31</w:t>
      </w:r>
      <w:r>
        <w:fldChar w:fldCharType="end"/>
      </w:r>
    </w:p>
    <w:p w14:paraId="036A5019" w14:textId="04317133" w:rsidR="00B22AE4" w:rsidRDefault="00B22AE4">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_Toc74991935 \h </w:instrText>
      </w:r>
      <w:r>
        <w:fldChar w:fldCharType="separate"/>
      </w:r>
      <w:r>
        <w:t>32</w:t>
      </w:r>
      <w:r>
        <w:fldChar w:fldCharType="end"/>
      </w:r>
    </w:p>
    <w:p w14:paraId="208F6F61" w14:textId="5F4197DD" w:rsidR="00B22AE4" w:rsidRDefault="00B22AE4">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_Toc74991936 \h </w:instrText>
      </w:r>
      <w:r>
        <w:fldChar w:fldCharType="separate"/>
      </w:r>
      <w:r>
        <w:t>32</w:t>
      </w:r>
      <w:r>
        <w:fldChar w:fldCharType="end"/>
      </w:r>
    </w:p>
    <w:p w14:paraId="39B09ABB" w14:textId="09DB53FF" w:rsidR="00B22AE4" w:rsidRDefault="00B22AE4">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_Toc74991937 \h </w:instrText>
      </w:r>
      <w:r>
        <w:fldChar w:fldCharType="separate"/>
      </w:r>
      <w:r>
        <w:t>33</w:t>
      </w:r>
      <w:r>
        <w:fldChar w:fldCharType="end"/>
      </w:r>
    </w:p>
    <w:p w14:paraId="472CBE24" w14:textId="634C770A" w:rsidR="00B22AE4" w:rsidRDefault="00B22AE4">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_Toc74991938 \h </w:instrText>
      </w:r>
      <w:r>
        <w:fldChar w:fldCharType="separate"/>
      </w:r>
      <w:r>
        <w:t>33</w:t>
      </w:r>
      <w:r>
        <w:fldChar w:fldCharType="end"/>
      </w:r>
    </w:p>
    <w:p w14:paraId="1A874C7D" w14:textId="56DDE6CD" w:rsidR="00B22AE4" w:rsidRDefault="00B22AE4">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_Toc74991939 \h </w:instrText>
      </w:r>
      <w:r>
        <w:fldChar w:fldCharType="separate"/>
      </w:r>
      <w:r>
        <w:t>34</w:t>
      </w:r>
      <w:r>
        <w:fldChar w:fldCharType="end"/>
      </w:r>
    </w:p>
    <w:p w14:paraId="538E0FFB" w14:textId="29B2F82D" w:rsidR="00B22AE4" w:rsidRDefault="00B22AE4">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_Toc74991940 \h </w:instrText>
      </w:r>
      <w:r>
        <w:fldChar w:fldCharType="separate"/>
      </w:r>
      <w:r>
        <w:t>34</w:t>
      </w:r>
      <w:r>
        <w:fldChar w:fldCharType="end"/>
      </w:r>
    </w:p>
    <w:p w14:paraId="0C07EF59" w14:textId="25D15BEE" w:rsidR="00B22AE4" w:rsidRDefault="00B22AE4">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_Toc74991941 \h </w:instrText>
      </w:r>
      <w:r>
        <w:fldChar w:fldCharType="separate"/>
      </w:r>
      <w:r>
        <w:t>35</w:t>
      </w:r>
      <w:r>
        <w:fldChar w:fldCharType="end"/>
      </w:r>
    </w:p>
    <w:p w14:paraId="2775D0AC" w14:textId="2A30AF39" w:rsidR="00B22AE4" w:rsidRDefault="00B22AE4">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_Toc74991942 \h </w:instrText>
      </w:r>
      <w:r>
        <w:fldChar w:fldCharType="separate"/>
      </w:r>
      <w:r>
        <w:t>36</w:t>
      </w:r>
      <w:r>
        <w:fldChar w:fldCharType="end"/>
      </w:r>
    </w:p>
    <w:p w14:paraId="6DD317D2" w14:textId="6D3521B7" w:rsidR="00B22AE4" w:rsidRDefault="00B22AE4">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_Toc74991943 \h </w:instrText>
      </w:r>
      <w:r>
        <w:fldChar w:fldCharType="separate"/>
      </w:r>
      <w:r>
        <w:t>36</w:t>
      </w:r>
      <w:r>
        <w:fldChar w:fldCharType="end"/>
      </w:r>
    </w:p>
    <w:p w14:paraId="5645BC1D" w14:textId="00B3C8B6" w:rsidR="00B22AE4" w:rsidRDefault="00B22AE4">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_Toc74991944 \h </w:instrText>
      </w:r>
      <w:r>
        <w:fldChar w:fldCharType="separate"/>
      </w:r>
      <w:r>
        <w:t>37</w:t>
      </w:r>
      <w:r>
        <w:fldChar w:fldCharType="end"/>
      </w:r>
    </w:p>
    <w:p w14:paraId="4C4E82DF" w14:textId="08348481" w:rsidR="00B22AE4" w:rsidRDefault="00B22AE4">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_Toc74991945 \h </w:instrText>
      </w:r>
      <w:r>
        <w:fldChar w:fldCharType="separate"/>
      </w:r>
      <w:r>
        <w:t>37</w:t>
      </w:r>
      <w:r>
        <w:fldChar w:fldCharType="end"/>
      </w:r>
    </w:p>
    <w:p w14:paraId="7AFF72C9" w14:textId="283A009C" w:rsidR="00B22AE4" w:rsidRDefault="00B22AE4">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_Toc74991946 \h </w:instrText>
      </w:r>
      <w:r>
        <w:fldChar w:fldCharType="separate"/>
      </w:r>
      <w:r>
        <w:t>38</w:t>
      </w:r>
      <w:r>
        <w:fldChar w:fldCharType="end"/>
      </w:r>
    </w:p>
    <w:p w14:paraId="34E377B1" w14:textId="3B05C9C7" w:rsidR="00B22AE4" w:rsidRDefault="00B22AE4">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_Toc74991947 \h </w:instrText>
      </w:r>
      <w:r>
        <w:fldChar w:fldCharType="separate"/>
      </w:r>
      <w:r>
        <w:t>38</w:t>
      </w:r>
      <w:r>
        <w:fldChar w:fldCharType="end"/>
      </w:r>
    </w:p>
    <w:p w14:paraId="15737FB8" w14:textId="29FEA6D4" w:rsidR="00B22AE4" w:rsidRDefault="00B22AE4">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_Toc74991948 \h </w:instrText>
      </w:r>
      <w:r>
        <w:fldChar w:fldCharType="separate"/>
      </w:r>
      <w:r>
        <w:t>38</w:t>
      </w:r>
      <w:r>
        <w:fldChar w:fldCharType="end"/>
      </w:r>
    </w:p>
    <w:p w14:paraId="0AF77516" w14:textId="248D441C" w:rsidR="00B22AE4" w:rsidRDefault="00B22AE4">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_Toc74991949 \h </w:instrText>
      </w:r>
      <w:r>
        <w:fldChar w:fldCharType="separate"/>
      </w:r>
      <w:r>
        <w:t>39</w:t>
      </w:r>
      <w:r>
        <w:fldChar w:fldCharType="end"/>
      </w:r>
    </w:p>
    <w:p w14:paraId="52538C28" w14:textId="28C75C76" w:rsidR="00B22AE4" w:rsidRDefault="00B22AE4">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_Toc74991950 \h </w:instrText>
      </w:r>
      <w:r>
        <w:fldChar w:fldCharType="separate"/>
      </w:r>
      <w:r>
        <w:t>39</w:t>
      </w:r>
      <w:r>
        <w:fldChar w:fldCharType="end"/>
      </w:r>
    </w:p>
    <w:p w14:paraId="6A34B917" w14:textId="44EA4A31" w:rsidR="00B22AE4" w:rsidRDefault="00B22AE4">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_Toc74991951 \h </w:instrText>
      </w:r>
      <w:r>
        <w:fldChar w:fldCharType="separate"/>
      </w:r>
      <w:r>
        <w:t>39</w:t>
      </w:r>
      <w:r>
        <w:fldChar w:fldCharType="end"/>
      </w:r>
    </w:p>
    <w:p w14:paraId="03AD8A0A" w14:textId="0FBECF1A" w:rsidR="00B22AE4" w:rsidRDefault="00B22AE4">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_Toc74991952 \h </w:instrText>
      </w:r>
      <w:r>
        <w:fldChar w:fldCharType="separate"/>
      </w:r>
      <w:r>
        <w:t>40</w:t>
      </w:r>
      <w:r>
        <w:fldChar w:fldCharType="end"/>
      </w:r>
    </w:p>
    <w:p w14:paraId="33955D94" w14:textId="20339BE7" w:rsidR="00B22AE4" w:rsidRDefault="00B22AE4">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_Toc74991953 \h </w:instrText>
      </w:r>
      <w:r>
        <w:fldChar w:fldCharType="separate"/>
      </w:r>
      <w:r>
        <w:t>40</w:t>
      </w:r>
      <w:r>
        <w:fldChar w:fldCharType="end"/>
      </w:r>
    </w:p>
    <w:p w14:paraId="0433B63C" w14:textId="502311F4" w:rsidR="00B22AE4" w:rsidRDefault="00B22AE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_Toc74991954 \h </w:instrText>
      </w:r>
      <w:r>
        <w:fldChar w:fldCharType="separate"/>
      </w:r>
      <w:r>
        <w:t>41</w:t>
      </w:r>
      <w:r>
        <w:fldChar w:fldCharType="end"/>
      </w:r>
    </w:p>
    <w:p w14:paraId="4EE2C981" w14:textId="49B46D42" w:rsidR="00B22AE4" w:rsidRDefault="00B22AE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_Toc74991955 \h </w:instrText>
      </w:r>
      <w:r>
        <w:fldChar w:fldCharType="separate"/>
      </w:r>
      <w:r>
        <w:t>41</w:t>
      </w:r>
      <w:r>
        <w:fldChar w:fldCharType="end"/>
      </w:r>
    </w:p>
    <w:p w14:paraId="6D592C0F" w14:textId="2005076F" w:rsidR="00B22AE4" w:rsidRDefault="00B22AE4">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_Toc74991956 \h </w:instrText>
      </w:r>
      <w:r>
        <w:fldChar w:fldCharType="separate"/>
      </w:r>
      <w:r>
        <w:t>41</w:t>
      </w:r>
      <w:r>
        <w:fldChar w:fldCharType="end"/>
      </w:r>
    </w:p>
    <w:p w14:paraId="10FC1F42" w14:textId="432C930D" w:rsidR="00B22AE4" w:rsidRDefault="00B22AE4">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_Toc74991957 \h </w:instrText>
      </w:r>
      <w:r>
        <w:fldChar w:fldCharType="separate"/>
      </w:r>
      <w:r>
        <w:t>41</w:t>
      </w:r>
      <w:r>
        <w:fldChar w:fldCharType="end"/>
      </w:r>
    </w:p>
    <w:p w14:paraId="3347D85B" w14:textId="293E18FB" w:rsidR="00B22AE4" w:rsidRDefault="00B22AE4">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_Toc74991958 \h </w:instrText>
      </w:r>
      <w:r>
        <w:fldChar w:fldCharType="separate"/>
      </w:r>
      <w:r>
        <w:t>42</w:t>
      </w:r>
      <w:r>
        <w:fldChar w:fldCharType="end"/>
      </w:r>
    </w:p>
    <w:p w14:paraId="6643E96E" w14:textId="5E0A51C1" w:rsidR="00B22AE4" w:rsidRDefault="00B22AE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_Toc74991959 \h </w:instrText>
      </w:r>
      <w:r>
        <w:fldChar w:fldCharType="separate"/>
      </w:r>
      <w:r>
        <w:t>43</w:t>
      </w:r>
      <w:r>
        <w:fldChar w:fldCharType="end"/>
      </w:r>
    </w:p>
    <w:p w14:paraId="565F2103" w14:textId="1E2E9559" w:rsidR="00B22AE4" w:rsidRDefault="00B22AE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_Toc74991960 \h </w:instrText>
      </w:r>
      <w:r>
        <w:fldChar w:fldCharType="separate"/>
      </w:r>
      <w:r>
        <w:t>43</w:t>
      </w:r>
      <w:r>
        <w:fldChar w:fldCharType="end"/>
      </w:r>
    </w:p>
    <w:p w14:paraId="1A825A31" w14:textId="38084DD1" w:rsidR="00B22AE4" w:rsidRDefault="00B22AE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_Toc74991961 \h </w:instrText>
      </w:r>
      <w:r>
        <w:fldChar w:fldCharType="separate"/>
      </w:r>
      <w:r>
        <w:t>43</w:t>
      </w:r>
      <w:r>
        <w:fldChar w:fldCharType="end"/>
      </w:r>
    </w:p>
    <w:p w14:paraId="15CAC512" w14:textId="15E208BD" w:rsidR="00B22AE4" w:rsidRDefault="00B22AE4">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_Toc74991962 \h </w:instrText>
      </w:r>
      <w:r>
        <w:fldChar w:fldCharType="separate"/>
      </w:r>
      <w:r>
        <w:t>43</w:t>
      </w:r>
      <w:r>
        <w:fldChar w:fldCharType="end"/>
      </w:r>
    </w:p>
    <w:p w14:paraId="1EF71104" w14:textId="258FF23E" w:rsidR="00B22AE4" w:rsidRDefault="00B22AE4">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_Toc74991963 \h </w:instrText>
      </w:r>
      <w:r>
        <w:fldChar w:fldCharType="separate"/>
      </w:r>
      <w:r>
        <w:t>44</w:t>
      </w:r>
      <w:r>
        <w:fldChar w:fldCharType="end"/>
      </w:r>
    </w:p>
    <w:p w14:paraId="07549941" w14:textId="4645F034" w:rsidR="00B22AE4" w:rsidRDefault="00B22AE4">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_Toc74991964 \h </w:instrText>
      </w:r>
      <w:r>
        <w:fldChar w:fldCharType="separate"/>
      </w:r>
      <w:r>
        <w:t>45</w:t>
      </w:r>
      <w:r>
        <w:fldChar w:fldCharType="end"/>
      </w:r>
    </w:p>
    <w:p w14:paraId="5387FB13" w14:textId="554CAE4C" w:rsidR="00B22AE4" w:rsidRDefault="00B22AE4">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_Toc74991965 \h </w:instrText>
      </w:r>
      <w:r>
        <w:fldChar w:fldCharType="separate"/>
      </w:r>
      <w:r>
        <w:t>45</w:t>
      </w:r>
      <w:r>
        <w:fldChar w:fldCharType="end"/>
      </w:r>
    </w:p>
    <w:p w14:paraId="22B7E50A" w14:textId="564B6E2A" w:rsidR="00B22AE4" w:rsidRDefault="00B22AE4">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_Toc74991966 \h </w:instrText>
      </w:r>
      <w:r>
        <w:fldChar w:fldCharType="separate"/>
      </w:r>
      <w:r>
        <w:t>45</w:t>
      </w:r>
      <w:r>
        <w:fldChar w:fldCharType="end"/>
      </w:r>
    </w:p>
    <w:p w14:paraId="03DA8202" w14:textId="29AEB5CD" w:rsidR="00B22AE4" w:rsidRDefault="00B22AE4">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_Toc74991967 \h </w:instrText>
      </w:r>
      <w:r>
        <w:fldChar w:fldCharType="separate"/>
      </w:r>
      <w:r>
        <w:t>45</w:t>
      </w:r>
      <w:r>
        <w:fldChar w:fldCharType="end"/>
      </w:r>
    </w:p>
    <w:p w14:paraId="70BA443D" w14:textId="0777EC08" w:rsidR="00B22AE4" w:rsidRDefault="00B22AE4">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_Toc74991968 \h </w:instrText>
      </w:r>
      <w:r>
        <w:fldChar w:fldCharType="separate"/>
      </w:r>
      <w:r>
        <w:t>46</w:t>
      </w:r>
      <w:r>
        <w:fldChar w:fldCharType="end"/>
      </w:r>
    </w:p>
    <w:p w14:paraId="34D8DD3C" w14:textId="5FADAB94" w:rsidR="00B22AE4" w:rsidRDefault="00B22AE4">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_Toc74991969 \h </w:instrText>
      </w:r>
      <w:r>
        <w:fldChar w:fldCharType="separate"/>
      </w:r>
      <w:r>
        <w:t>47</w:t>
      </w:r>
      <w:r>
        <w:fldChar w:fldCharType="end"/>
      </w:r>
    </w:p>
    <w:p w14:paraId="7EAC110C" w14:textId="2BA1652B" w:rsidR="00B22AE4" w:rsidRDefault="00B22AE4">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_Toc74991970 \h </w:instrText>
      </w:r>
      <w:r>
        <w:fldChar w:fldCharType="separate"/>
      </w:r>
      <w:r>
        <w:t>47</w:t>
      </w:r>
      <w:r>
        <w:fldChar w:fldCharType="end"/>
      </w:r>
    </w:p>
    <w:p w14:paraId="2A16F9CA" w14:textId="3F694671" w:rsidR="00B22AE4" w:rsidRDefault="00B22AE4">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_Toc74991971 \h </w:instrText>
      </w:r>
      <w:r>
        <w:fldChar w:fldCharType="separate"/>
      </w:r>
      <w:r>
        <w:t>47</w:t>
      </w:r>
      <w:r>
        <w:fldChar w:fldCharType="end"/>
      </w:r>
    </w:p>
    <w:p w14:paraId="4E797ABF" w14:textId="7DB09374" w:rsidR="00B22AE4" w:rsidRDefault="00B22AE4">
      <w:pPr>
        <w:pStyle w:val="TOC5"/>
        <w:tabs>
          <w:tab w:val="left" w:pos="8462"/>
        </w:tabs>
        <w:rPr>
          <w:rFonts w:asciiTheme="minorHAnsi" w:eastAsiaTheme="minorEastAsia" w:hAnsiTheme="minorHAnsi" w:cstheme="minorBidi"/>
          <w:sz w:val="22"/>
          <w:szCs w:val="22"/>
          <w:lang w:eastAsia="en-GB"/>
        </w:rPr>
      </w:pPr>
      <w:r>
        <w:t>In the case of redirection, the NF Service Consumer shall return 3xx status code, which shall contain a Location header with an URI pointing to an alternative notification endpoint.5.3.2.6.3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_Toc74991972 \h </w:instrText>
      </w:r>
      <w:r>
        <w:fldChar w:fldCharType="separate"/>
      </w:r>
      <w:r>
        <w:t>47</w:t>
      </w:r>
      <w:r>
        <w:fldChar w:fldCharType="end"/>
      </w:r>
    </w:p>
    <w:p w14:paraId="2566CC5A" w14:textId="3350B5CF" w:rsidR="00B22AE4" w:rsidRDefault="00B22AE4">
      <w:pPr>
        <w:pStyle w:val="TOC4"/>
        <w:tabs>
          <w:tab w:val="left" w:pos="8462"/>
        </w:tabs>
        <w:rPr>
          <w:rFonts w:asciiTheme="minorHAnsi" w:eastAsiaTheme="minorEastAsia" w:hAnsiTheme="minorHAnsi" w:cstheme="minorBidi"/>
          <w:sz w:val="22"/>
          <w:szCs w:val="22"/>
          <w:lang w:eastAsia="en-GB"/>
        </w:rPr>
      </w:pPr>
      <w:r>
        <w:t>In the case of redirection, the NF Service Consumer shall return 3xx status code, which shall contain a Location header with an URI pointing to an alternative notification endpoint.5.3.2.7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_Toc74991973 \h </w:instrText>
      </w:r>
      <w:r>
        <w:fldChar w:fldCharType="separate"/>
      </w:r>
      <w:r>
        <w:t>48</w:t>
      </w:r>
      <w:r>
        <w:fldChar w:fldCharType="end"/>
      </w:r>
    </w:p>
    <w:p w14:paraId="73BA5FCD" w14:textId="1DB47755" w:rsidR="00B22AE4" w:rsidRDefault="00B22AE4">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_Toc74991974 \h </w:instrText>
      </w:r>
      <w:r>
        <w:fldChar w:fldCharType="separate"/>
      </w:r>
      <w:r>
        <w:t>48</w:t>
      </w:r>
      <w:r>
        <w:fldChar w:fldCharType="end"/>
      </w:r>
    </w:p>
    <w:p w14:paraId="4FFA23C6" w14:textId="0FC31C57" w:rsidR="00B22AE4" w:rsidRDefault="00B22AE4">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_Toc74991975 \h </w:instrText>
      </w:r>
      <w:r>
        <w:fldChar w:fldCharType="separate"/>
      </w:r>
      <w:r>
        <w:t>48</w:t>
      </w:r>
      <w:r>
        <w:fldChar w:fldCharType="end"/>
      </w:r>
    </w:p>
    <w:p w14:paraId="4A3B36C6" w14:textId="0EF9C854" w:rsidR="00B22AE4" w:rsidRDefault="00B22AE4">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_Toc74991976 \h </w:instrText>
      </w:r>
      <w:r>
        <w:fldChar w:fldCharType="separate"/>
      </w:r>
      <w:r>
        <w:t>49</w:t>
      </w:r>
      <w:r>
        <w:fldChar w:fldCharType="end"/>
      </w:r>
    </w:p>
    <w:p w14:paraId="5CB12D95" w14:textId="14990306" w:rsidR="00B22AE4" w:rsidRDefault="00B22AE4">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_Toc74991977 \h </w:instrText>
      </w:r>
      <w:r>
        <w:fldChar w:fldCharType="separate"/>
      </w:r>
      <w:r>
        <w:t>49</w:t>
      </w:r>
      <w:r>
        <w:fldChar w:fldCharType="end"/>
      </w:r>
    </w:p>
    <w:p w14:paraId="142E9D4D" w14:textId="020FA257" w:rsidR="00B22AE4" w:rsidRDefault="00B22AE4">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_Toc74991978 \h </w:instrText>
      </w:r>
      <w:r>
        <w:fldChar w:fldCharType="separate"/>
      </w:r>
      <w:r>
        <w:t>50</w:t>
      </w:r>
      <w:r>
        <w:fldChar w:fldCharType="end"/>
      </w:r>
    </w:p>
    <w:p w14:paraId="5B55433A" w14:textId="450ED70B" w:rsidR="00B22AE4" w:rsidRDefault="00B22AE4">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_Toc74991979 \h </w:instrText>
      </w:r>
      <w:r>
        <w:fldChar w:fldCharType="separate"/>
      </w:r>
      <w:r>
        <w:t>50</w:t>
      </w:r>
      <w:r>
        <w:fldChar w:fldCharType="end"/>
      </w:r>
    </w:p>
    <w:p w14:paraId="7100E102" w14:textId="3884A886" w:rsidR="00B22AE4" w:rsidRDefault="00B22AE4">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_Toc74991980 \h </w:instrText>
      </w:r>
      <w:r>
        <w:fldChar w:fldCharType="separate"/>
      </w:r>
      <w:r>
        <w:t>51</w:t>
      </w:r>
      <w:r>
        <w:fldChar w:fldCharType="end"/>
      </w:r>
    </w:p>
    <w:p w14:paraId="49C4FADE" w14:textId="193AE962" w:rsidR="00B22AE4" w:rsidRDefault="00B22AE4">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_Toc74991981 \h </w:instrText>
      </w:r>
      <w:r>
        <w:fldChar w:fldCharType="separate"/>
      </w:r>
      <w:r>
        <w:t>52</w:t>
      </w:r>
      <w:r>
        <w:fldChar w:fldCharType="end"/>
      </w:r>
    </w:p>
    <w:p w14:paraId="24D8FB47" w14:textId="60491538" w:rsidR="00B22AE4" w:rsidRDefault="00B22AE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_Toc74991982 \h </w:instrText>
      </w:r>
      <w:r>
        <w:fldChar w:fldCharType="separate"/>
      </w:r>
      <w:r>
        <w:t>52</w:t>
      </w:r>
      <w:r>
        <w:fldChar w:fldCharType="end"/>
      </w:r>
    </w:p>
    <w:p w14:paraId="332CAA76" w14:textId="1DFAB141" w:rsidR="00B22AE4" w:rsidRDefault="00B22AE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_Toc74991983 \h </w:instrText>
      </w:r>
      <w:r>
        <w:fldChar w:fldCharType="separate"/>
      </w:r>
      <w:r>
        <w:t>52</w:t>
      </w:r>
      <w:r>
        <w:fldChar w:fldCharType="end"/>
      </w:r>
    </w:p>
    <w:p w14:paraId="53943846" w14:textId="301FEE3F" w:rsidR="00B22AE4" w:rsidRDefault="00B22AE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_Toc74991984 \h </w:instrText>
      </w:r>
      <w:r>
        <w:fldChar w:fldCharType="separate"/>
      </w:r>
      <w:r>
        <w:t>52</w:t>
      </w:r>
      <w:r>
        <w:fldChar w:fldCharType="end"/>
      </w:r>
    </w:p>
    <w:p w14:paraId="783FB33D" w14:textId="5C1DB356" w:rsidR="00B22AE4" w:rsidRDefault="00B22AE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_Toc74991985 \h </w:instrText>
      </w:r>
      <w:r>
        <w:fldChar w:fldCharType="separate"/>
      </w:r>
      <w:r>
        <w:t>52</w:t>
      </w:r>
      <w:r>
        <w:fldChar w:fldCharType="end"/>
      </w:r>
    </w:p>
    <w:p w14:paraId="3ECC14E2" w14:textId="63CC9193" w:rsidR="00B22AE4" w:rsidRDefault="00B22AE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_Toc74991986 \h </w:instrText>
      </w:r>
      <w:r>
        <w:fldChar w:fldCharType="separate"/>
      </w:r>
      <w:r>
        <w:t>53</w:t>
      </w:r>
      <w:r>
        <w:fldChar w:fldCharType="end"/>
      </w:r>
    </w:p>
    <w:p w14:paraId="364A0755" w14:textId="0C2DF00D" w:rsidR="00B22AE4" w:rsidRDefault="00B22AE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_Toc74991987 \h </w:instrText>
      </w:r>
      <w:r>
        <w:fldChar w:fldCharType="separate"/>
      </w:r>
      <w:r>
        <w:t>53</w:t>
      </w:r>
      <w:r>
        <w:fldChar w:fldCharType="end"/>
      </w:r>
    </w:p>
    <w:p w14:paraId="51080A90" w14:textId="07E05D4B" w:rsidR="00B22AE4" w:rsidRDefault="00B22AE4">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_Toc74991988 \h </w:instrText>
      </w:r>
      <w:r>
        <w:fldChar w:fldCharType="separate"/>
      </w:r>
      <w:r>
        <w:t>53</w:t>
      </w:r>
      <w:r>
        <w:fldChar w:fldCharType="end"/>
      </w:r>
    </w:p>
    <w:p w14:paraId="3C8A297A" w14:textId="5F9487F3" w:rsidR="00B22AE4" w:rsidRDefault="00B22AE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_Toc74991989 \h </w:instrText>
      </w:r>
      <w:r>
        <w:fldChar w:fldCharType="separate"/>
      </w:r>
      <w:r>
        <w:t>53</w:t>
      </w:r>
      <w:r>
        <w:fldChar w:fldCharType="end"/>
      </w:r>
    </w:p>
    <w:p w14:paraId="1B660E21" w14:textId="66682786" w:rsidR="00B22AE4" w:rsidRDefault="00B22AE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_Toc74991990 \h </w:instrText>
      </w:r>
      <w:r>
        <w:fldChar w:fldCharType="separate"/>
      </w:r>
      <w:r>
        <w:t>53</w:t>
      </w:r>
      <w:r>
        <w:fldChar w:fldCharType="end"/>
      </w:r>
    </w:p>
    <w:p w14:paraId="3538D58A" w14:textId="0E2558BB" w:rsidR="00B22AE4" w:rsidRDefault="00B22AE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_Toc74991991 \h </w:instrText>
      </w:r>
      <w:r>
        <w:fldChar w:fldCharType="separate"/>
      </w:r>
      <w:r>
        <w:t>53</w:t>
      </w:r>
      <w:r>
        <w:fldChar w:fldCharType="end"/>
      </w:r>
    </w:p>
    <w:p w14:paraId="6064E8E5" w14:textId="76344F5F" w:rsidR="00B22AE4" w:rsidRDefault="00B22AE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_Toc74991992 \h </w:instrText>
      </w:r>
      <w:r>
        <w:fldChar w:fldCharType="separate"/>
      </w:r>
      <w:r>
        <w:t>54</w:t>
      </w:r>
      <w:r>
        <w:fldChar w:fldCharType="end"/>
      </w:r>
    </w:p>
    <w:p w14:paraId="1A478A43" w14:textId="04FC43D3" w:rsidR="00B22AE4" w:rsidRDefault="00B22AE4">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_Toc74991993 \h </w:instrText>
      </w:r>
      <w:r>
        <w:fldChar w:fldCharType="separate"/>
      </w:r>
      <w:r>
        <w:t>54</w:t>
      </w:r>
      <w:r>
        <w:fldChar w:fldCharType="end"/>
      </w:r>
    </w:p>
    <w:p w14:paraId="458FE37D" w14:textId="26B25A10" w:rsidR="00B22AE4" w:rsidRDefault="00B22AE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_Toc74991994 \h </w:instrText>
      </w:r>
      <w:r>
        <w:fldChar w:fldCharType="separate"/>
      </w:r>
      <w:r>
        <w:t>54</w:t>
      </w:r>
      <w:r>
        <w:fldChar w:fldCharType="end"/>
      </w:r>
    </w:p>
    <w:p w14:paraId="3C170043" w14:textId="58177956" w:rsidR="00B22AE4" w:rsidRDefault="00B22AE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_Toc74991995 \h </w:instrText>
      </w:r>
      <w:r>
        <w:fldChar w:fldCharType="separate"/>
      </w:r>
      <w:r>
        <w:t>54</w:t>
      </w:r>
      <w:r>
        <w:fldChar w:fldCharType="end"/>
      </w:r>
    </w:p>
    <w:p w14:paraId="5971D99D" w14:textId="454E261F" w:rsidR="00B22AE4" w:rsidRDefault="00B22AE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_Toc74991996 \h </w:instrText>
      </w:r>
      <w:r>
        <w:fldChar w:fldCharType="separate"/>
      </w:r>
      <w:r>
        <w:t>54</w:t>
      </w:r>
      <w:r>
        <w:fldChar w:fldCharType="end"/>
      </w:r>
    </w:p>
    <w:p w14:paraId="7FB63C9D" w14:textId="1DCAF7FF" w:rsidR="00B22AE4" w:rsidRDefault="00B22AE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_Toc74991997 \h </w:instrText>
      </w:r>
      <w:r>
        <w:fldChar w:fldCharType="separate"/>
      </w:r>
      <w:r>
        <w:t>54</w:t>
      </w:r>
      <w:r>
        <w:fldChar w:fldCharType="end"/>
      </w:r>
    </w:p>
    <w:p w14:paraId="0D405869" w14:textId="1203BEE5" w:rsidR="00B22AE4" w:rsidRDefault="00B22AE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_Toc74991998 \h </w:instrText>
      </w:r>
      <w:r>
        <w:fldChar w:fldCharType="separate"/>
      </w:r>
      <w:r>
        <w:t>54</w:t>
      </w:r>
      <w:r>
        <w:fldChar w:fldCharType="end"/>
      </w:r>
    </w:p>
    <w:p w14:paraId="788C73E8" w14:textId="7D779157" w:rsidR="00B22AE4" w:rsidRDefault="00B22AE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_Toc74991999 \h </w:instrText>
      </w:r>
      <w:r>
        <w:fldChar w:fldCharType="separate"/>
      </w:r>
      <w:r>
        <w:t>55</w:t>
      </w:r>
      <w:r>
        <w:fldChar w:fldCharType="end"/>
      </w:r>
    </w:p>
    <w:p w14:paraId="3F477B39" w14:textId="4007DD50" w:rsidR="00B22AE4" w:rsidRDefault="00B22AE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_Toc74992000 \h </w:instrText>
      </w:r>
      <w:r>
        <w:fldChar w:fldCharType="separate"/>
      </w:r>
      <w:r>
        <w:t>55</w:t>
      </w:r>
      <w:r>
        <w:fldChar w:fldCharType="end"/>
      </w:r>
    </w:p>
    <w:p w14:paraId="344F21EF" w14:textId="6205EFE2" w:rsidR="00B22AE4" w:rsidRDefault="00B22AE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_Toc74992001 \h </w:instrText>
      </w:r>
      <w:r>
        <w:fldChar w:fldCharType="separate"/>
      </w:r>
      <w:r>
        <w:t>55</w:t>
      </w:r>
      <w:r>
        <w:fldChar w:fldCharType="end"/>
      </w:r>
    </w:p>
    <w:p w14:paraId="5AD59AB3" w14:textId="20853644" w:rsidR="00B22AE4" w:rsidRDefault="00B22AE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_Toc74992002 \h </w:instrText>
      </w:r>
      <w:r>
        <w:fldChar w:fldCharType="separate"/>
      </w:r>
      <w:r>
        <w:t>55</w:t>
      </w:r>
      <w:r>
        <w:fldChar w:fldCharType="end"/>
      </w:r>
    </w:p>
    <w:p w14:paraId="4F9CACCD" w14:textId="5DE945BC" w:rsidR="00B22AE4" w:rsidRDefault="00B22AE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_Toc74992003 \h </w:instrText>
      </w:r>
      <w:r>
        <w:fldChar w:fldCharType="separate"/>
      </w:r>
      <w:r>
        <w:t>55</w:t>
      </w:r>
      <w:r>
        <w:fldChar w:fldCharType="end"/>
      </w:r>
    </w:p>
    <w:p w14:paraId="489E2444" w14:textId="518BA0FA" w:rsidR="00B22AE4" w:rsidRDefault="00B22AE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_Toc74992004 \h </w:instrText>
      </w:r>
      <w:r>
        <w:fldChar w:fldCharType="separate"/>
      </w:r>
      <w:r>
        <w:t>56</w:t>
      </w:r>
      <w:r>
        <w:fldChar w:fldCharType="end"/>
      </w:r>
    </w:p>
    <w:p w14:paraId="75E21ED7" w14:textId="632A388B" w:rsidR="00B22AE4" w:rsidRDefault="00B22AE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_Toc74992005 \h </w:instrText>
      </w:r>
      <w:r>
        <w:fldChar w:fldCharType="separate"/>
      </w:r>
      <w:r>
        <w:t>56</w:t>
      </w:r>
      <w:r>
        <w:fldChar w:fldCharType="end"/>
      </w:r>
    </w:p>
    <w:p w14:paraId="7EC60BA6" w14:textId="0005FB17" w:rsidR="00B22AE4" w:rsidRDefault="00B22AE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_Toc74992006 \h </w:instrText>
      </w:r>
      <w:r>
        <w:fldChar w:fldCharType="separate"/>
      </w:r>
      <w:r>
        <w:t>57</w:t>
      </w:r>
      <w:r>
        <w:fldChar w:fldCharType="end"/>
      </w:r>
    </w:p>
    <w:p w14:paraId="0EB9CEBA" w14:textId="05702B28" w:rsidR="00B22AE4" w:rsidRDefault="00B22AE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_Toc74992007 \h </w:instrText>
      </w:r>
      <w:r>
        <w:fldChar w:fldCharType="separate"/>
      </w:r>
      <w:r>
        <w:t>57</w:t>
      </w:r>
      <w:r>
        <w:fldChar w:fldCharType="end"/>
      </w:r>
    </w:p>
    <w:p w14:paraId="093C6CF2" w14:textId="61E7EFF7" w:rsidR="00B22AE4" w:rsidRDefault="00B22AE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_Toc74992008 \h </w:instrText>
      </w:r>
      <w:r>
        <w:fldChar w:fldCharType="separate"/>
      </w:r>
      <w:r>
        <w:t>57</w:t>
      </w:r>
      <w:r>
        <w:fldChar w:fldCharType="end"/>
      </w:r>
    </w:p>
    <w:p w14:paraId="6E2C3C4E" w14:textId="0028F4C6" w:rsidR="00B22AE4" w:rsidRDefault="00B22AE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_Toc74992009 \h </w:instrText>
      </w:r>
      <w:r>
        <w:fldChar w:fldCharType="separate"/>
      </w:r>
      <w:r>
        <w:t>57</w:t>
      </w:r>
      <w:r>
        <w:fldChar w:fldCharType="end"/>
      </w:r>
    </w:p>
    <w:p w14:paraId="3212659D" w14:textId="0787831F" w:rsidR="00B22AE4" w:rsidRDefault="00B22AE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_Toc74992010 \h </w:instrText>
      </w:r>
      <w:r>
        <w:fldChar w:fldCharType="separate"/>
      </w:r>
      <w:r>
        <w:t>58</w:t>
      </w:r>
      <w:r>
        <w:fldChar w:fldCharType="end"/>
      </w:r>
    </w:p>
    <w:p w14:paraId="06D0F375" w14:textId="4D6DC33F" w:rsidR="00B22AE4" w:rsidRDefault="00B22AE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_Toc74992011 \h </w:instrText>
      </w:r>
      <w:r>
        <w:fldChar w:fldCharType="separate"/>
      </w:r>
      <w:r>
        <w:t>58</w:t>
      </w:r>
      <w:r>
        <w:fldChar w:fldCharType="end"/>
      </w:r>
    </w:p>
    <w:p w14:paraId="1918848E" w14:textId="2BC9E6B6" w:rsidR="00B22AE4" w:rsidRDefault="00B22AE4">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_Toc74992012 \h </w:instrText>
      </w:r>
      <w:r>
        <w:fldChar w:fldCharType="separate"/>
      </w:r>
      <w:r>
        <w:t>59</w:t>
      </w:r>
      <w:r>
        <w:fldChar w:fldCharType="end"/>
      </w:r>
    </w:p>
    <w:p w14:paraId="5CA20623" w14:textId="7DD8A651" w:rsidR="00B22AE4" w:rsidRDefault="00B22AE4">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_Toc74992013 \h </w:instrText>
      </w:r>
      <w:r>
        <w:fldChar w:fldCharType="separate"/>
      </w:r>
      <w:r>
        <w:t>60</w:t>
      </w:r>
      <w:r>
        <w:fldChar w:fldCharType="end"/>
      </w:r>
    </w:p>
    <w:p w14:paraId="4ED262A7" w14:textId="6306B46B" w:rsidR="00B22AE4" w:rsidRDefault="00B22AE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_Toc74992014 \h </w:instrText>
      </w:r>
      <w:r>
        <w:fldChar w:fldCharType="separate"/>
      </w:r>
      <w:r>
        <w:t>61</w:t>
      </w:r>
      <w:r>
        <w:fldChar w:fldCharType="end"/>
      </w:r>
    </w:p>
    <w:p w14:paraId="781F76C2" w14:textId="0CC30A84" w:rsidR="00B22AE4" w:rsidRDefault="00B22AE4">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_Toc74992015 \h </w:instrText>
      </w:r>
      <w:r>
        <w:fldChar w:fldCharType="separate"/>
      </w:r>
      <w:r>
        <w:t>61</w:t>
      </w:r>
      <w:r>
        <w:fldChar w:fldCharType="end"/>
      </w:r>
    </w:p>
    <w:p w14:paraId="6A1BE55D" w14:textId="3E57FEDC" w:rsidR="00B22AE4" w:rsidRDefault="00B22AE4">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_Toc74992016 \h </w:instrText>
      </w:r>
      <w:r>
        <w:fldChar w:fldCharType="separate"/>
      </w:r>
      <w:r>
        <w:t>61</w:t>
      </w:r>
      <w:r>
        <w:fldChar w:fldCharType="end"/>
      </w:r>
    </w:p>
    <w:p w14:paraId="4B3B0869" w14:textId="144B4211" w:rsidR="00B22AE4" w:rsidRDefault="00B22AE4">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_Toc74992017 \h </w:instrText>
      </w:r>
      <w:r>
        <w:fldChar w:fldCharType="separate"/>
      </w:r>
      <w:r>
        <w:t>61</w:t>
      </w:r>
      <w:r>
        <w:fldChar w:fldCharType="end"/>
      </w:r>
    </w:p>
    <w:p w14:paraId="32BE8601" w14:textId="20DEA556" w:rsidR="00B22AE4" w:rsidRDefault="00B22AE4">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_Toc74992018 \h </w:instrText>
      </w:r>
      <w:r>
        <w:fldChar w:fldCharType="separate"/>
      </w:r>
      <w:r>
        <w:t>61</w:t>
      </w:r>
      <w:r>
        <w:fldChar w:fldCharType="end"/>
      </w:r>
    </w:p>
    <w:p w14:paraId="52279061" w14:textId="203E7FEB" w:rsidR="00B22AE4" w:rsidRDefault="00B22AE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_Toc74992019 \h </w:instrText>
      </w:r>
      <w:r>
        <w:fldChar w:fldCharType="separate"/>
      </w:r>
      <w:r>
        <w:t>62</w:t>
      </w:r>
      <w:r>
        <w:fldChar w:fldCharType="end"/>
      </w:r>
    </w:p>
    <w:p w14:paraId="52DAC609" w14:textId="4475AE06" w:rsidR="00B22AE4" w:rsidRDefault="00B22AE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_Toc74992020 \h </w:instrText>
      </w:r>
      <w:r>
        <w:fldChar w:fldCharType="separate"/>
      </w:r>
      <w:r>
        <w:t>62</w:t>
      </w:r>
      <w:r>
        <w:fldChar w:fldCharType="end"/>
      </w:r>
    </w:p>
    <w:p w14:paraId="2DEC1738" w14:textId="124DC295" w:rsidR="00B22AE4" w:rsidRDefault="00B22AE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_Toc74992021 \h </w:instrText>
      </w:r>
      <w:r>
        <w:fldChar w:fldCharType="separate"/>
      </w:r>
      <w:r>
        <w:t>62</w:t>
      </w:r>
      <w:r>
        <w:fldChar w:fldCharType="end"/>
      </w:r>
    </w:p>
    <w:p w14:paraId="554391EA" w14:textId="62E09953" w:rsidR="00B22AE4" w:rsidRDefault="00B22AE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_Toc74992022 \h </w:instrText>
      </w:r>
      <w:r>
        <w:fldChar w:fldCharType="separate"/>
      </w:r>
      <w:r>
        <w:t>63</w:t>
      </w:r>
      <w:r>
        <w:fldChar w:fldCharType="end"/>
      </w:r>
    </w:p>
    <w:p w14:paraId="1C419E4B" w14:textId="111E5103" w:rsidR="00B22AE4" w:rsidRDefault="00B22AE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_Toc74992023 \h </w:instrText>
      </w:r>
      <w:r>
        <w:fldChar w:fldCharType="separate"/>
      </w:r>
      <w:r>
        <w:t>63</w:t>
      </w:r>
      <w:r>
        <w:fldChar w:fldCharType="end"/>
      </w:r>
    </w:p>
    <w:p w14:paraId="1C626662" w14:textId="79F32533" w:rsidR="00B22AE4" w:rsidRDefault="00B22AE4">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_Toc74992024 \h </w:instrText>
      </w:r>
      <w:r>
        <w:fldChar w:fldCharType="separate"/>
      </w:r>
      <w:r>
        <w:t>64</w:t>
      </w:r>
      <w:r>
        <w:fldChar w:fldCharType="end"/>
      </w:r>
    </w:p>
    <w:p w14:paraId="05FE8DDB" w14:textId="570F5ECC" w:rsidR="00B22AE4" w:rsidRDefault="00B22AE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_Toc74992025 \h </w:instrText>
      </w:r>
      <w:r>
        <w:fldChar w:fldCharType="separate"/>
      </w:r>
      <w:r>
        <w:t>64</w:t>
      </w:r>
      <w:r>
        <w:fldChar w:fldCharType="end"/>
      </w:r>
    </w:p>
    <w:p w14:paraId="1194AC48" w14:textId="5AB146F8" w:rsidR="00B22AE4" w:rsidRDefault="00B22AE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FC037B">
        <w:rPr>
          <w:rFonts w:eastAsia="SimSun"/>
        </w:rPr>
        <w:t>Authorization</w:t>
      </w:r>
      <w:r>
        <w:t>Request</w:t>
      </w:r>
      <w:r>
        <w:tab/>
      </w:r>
      <w:r>
        <w:fldChar w:fldCharType="begin" w:fldLock="1"/>
      </w:r>
      <w:r>
        <w:instrText xml:space="preserve"> PAGEREF _Toc74992026 \h </w:instrText>
      </w:r>
      <w:r>
        <w:fldChar w:fldCharType="separate"/>
      </w:r>
      <w:r>
        <w:t>65</w:t>
      </w:r>
      <w:r>
        <w:fldChar w:fldCharType="end"/>
      </w:r>
    </w:p>
    <w:p w14:paraId="0FA1EF98" w14:textId="292E37F9" w:rsidR="00B22AE4" w:rsidRDefault="00B22AE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_Toc74992027 \h </w:instrText>
      </w:r>
      <w:r>
        <w:fldChar w:fldCharType="separate"/>
      </w:r>
      <w:r>
        <w:t>65</w:t>
      </w:r>
      <w:r>
        <w:fldChar w:fldCharType="end"/>
      </w:r>
    </w:p>
    <w:p w14:paraId="52715EDA" w14:textId="0E4815C1" w:rsidR="00B22AE4" w:rsidRDefault="00B22AE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_Toc74992028 \h </w:instrText>
      </w:r>
      <w:r>
        <w:fldChar w:fldCharType="separate"/>
      </w:r>
      <w:r>
        <w:t>65</w:t>
      </w:r>
      <w:r>
        <w:fldChar w:fldCharType="end"/>
      </w:r>
    </w:p>
    <w:p w14:paraId="6250B9B8" w14:textId="7E8C2600" w:rsidR="00B22AE4" w:rsidRDefault="00B22AE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_Toc74992029 \h </w:instrText>
      </w:r>
      <w:r>
        <w:fldChar w:fldCharType="separate"/>
      </w:r>
      <w:r>
        <w:t>66</w:t>
      </w:r>
      <w:r>
        <w:fldChar w:fldCharType="end"/>
      </w:r>
    </w:p>
    <w:p w14:paraId="4DF1B098" w14:textId="2D92DFE6" w:rsidR="00B22AE4" w:rsidRDefault="00B22AE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_Toc74992030 \h </w:instrText>
      </w:r>
      <w:r>
        <w:fldChar w:fldCharType="separate"/>
      </w:r>
      <w:r>
        <w:t>66</w:t>
      </w:r>
      <w:r>
        <w:fldChar w:fldCharType="end"/>
      </w:r>
    </w:p>
    <w:p w14:paraId="4C108E83" w14:textId="5B5BFD23" w:rsidR="00B22AE4" w:rsidRDefault="00B22AE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FC037B">
        <w:rPr>
          <w:lang w:val="en-US" w:eastAsia="zh-CN"/>
        </w:rPr>
        <w:t>RestorationInfo</w:t>
      </w:r>
      <w:r>
        <w:tab/>
      </w:r>
      <w:r>
        <w:fldChar w:fldCharType="begin" w:fldLock="1"/>
      </w:r>
      <w:r>
        <w:instrText xml:space="preserve"> PAGEREF _Toc74992031 \h </w:instrText>
      </w:r>
      <w:r>
        <w:fldChar w:fldCharType="separate"/>
      </w:r>
      <w:r>
        <w:t>66</w:t>
      </w:r>
      <w:r>
        <w:fldChar w:fldCharType="end"/>
      </w:r>
    </w:p>
    <w:p w14:paraId="32380285" w14:textId="18CC1A3F" w:rsidR="00B22AE4" w:rsidRDefault="00B22AE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FC037B">
        <w:rPr>
          <w:lang w:val="en-US" w:eastAsia="zh-CN"/>
        </w:rPr>
        <w:t>SubscriptionInfo</w:t>
      </w:r>
      <w:r>
        <w:tab/>
      </w:r>
      <w:r>
        <w:fldChar w:fldCharType="begin" w:fldLock="1"/>
      </w:r>
      <w:r>
        <w:instrText xml:space="preserve"> PAGEREF _Toc74992032 \h </w:instrText>
      </w:r>
      <w:r>
        <w:fldChar w:fldCharType="separate"/>
      </w:r>
      <w:r>
        <w:t>66</w:t>
      </w:r>
      <w:r>
        <w:fldChar w:fldCharType="end"/>
      </w:r>
    </w:p>
    <w:p w14:paraId="29C5745F" w14:textId="630751A9" w:rsidR="00B22AE4" w:rsidRDefault="00B22AE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FC037B">
        <w:rPr>
          <w:lang w:val="en-US" w:eastAsia="zh-CN"/>
        </w:rPr>
        <w:t>PcscfSubscriptionInfo</w:t>
      </w:r>
      <w:r>
        <w:tab/>
      </w:r>
      <w:r>
        <w:fldChar w:fldCharType="begin" w:fldLock="1"/>
      </w:r>
      <w:r>
        <w:instrText xml:space="preserve"> PAGEREF _Toc74992033 \h </w:instrText>
      </w:r>
      <w:r>
        <w:fldChar w:fldCharType="separate"/>
      </w:r>
      <w:r>
        <w:t>67</w:t>
      </w:r>
      <w:r>
        <w:fldChar w:fldCharType="end"/>
      </w:r>
    </w:p>
    <w:p w14:paraId="170E2200" w14:textId="032A14C9" w:rsidR="00B22AE4" w:rsidRDefault="00B22AE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_Toc74992034 \h </w:instrText>
      </w:r>
      <w:r>
        <w:fldChar w:fldCharType="separate"/>
      </w:r>
      <w:r>
        <w:t>68</w:t>
      </w:r>
      <w:r>
        <w:fldChar w:fldCharType="end"/>
      </w:r>
    </w:p>
    <w:p w14:paraId="143B2A67" w14:textId="79FC8172" w:rsidR="00B22AE4" w:rsidRDefault="00B22AE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_Toc74992035 \h </w:instrText>
      </w:r>
      <w:r>
        <w:fldChar w:fldCharType="separate"/>
      </w:r>
      <w:r>
        <w:t>70</w:t>
      </w:r>
      <w:r>
        <w:fldChar w:fldCharType="end"/>
      </w:r>
    </w:p>
    <w:p w14:paraId="3CD66113" w14:textId="059A212B" w:rsidR="00B22AE4" w:rsidRDefault="00B22AE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_Toc74992036 \h </w:instrText>
      </w:r>
      <w:r>
        <w:fldChar w:fldCharType="separate"/>
      </w:r>
      <w:r>
        <w:t>70</w:t>
      </w:r>
      <w:r>
        <w:fldChar w:fldCharType="end"/>
      </w:r>
    </w:p>
    <w:p w14:paraId="0756DD76" w14:textId="47561457" w:rsidR="00B22AE4" w:rsidRDefault="00B22AE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_Toc74992037 \h </w:instrText>
      </w:r>
      <w:r>
        <w:fldChar w:fldCharType="separate"/>
      </w:r>
      <w:r>
        <w:t>71</w:t>
      </w:r>
      <w:r>
        <w:fldChar w:fldCharType="end"/>
      </w:r>
    </w:p>
    <w:p w14:paraId="2A7ABD41" w14:textId="6BAAA28E" w:rsidR="00B22AE4" w:rsidRDefault="00B22AE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_Toc74992038 \h </w:instrText>
      </w:r>
      <w:r>
        <w:fldChar w:fldCharType="separate"/>
      </w:r>
      <w:r>
        <w:t>71</w:t>
      </w:r>
      <w:r>
        <w:fldChar w:fldCharType="end"/>
      </w:r>
    </w:p>
    <w:p w14:paraId="41BB21BB" w14:textId="4C0DF127" w:rsidR="00B22AE4" w:rsidRDefault="00B22AE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FC037B">
        <w:rPr>
          <w:lang w:val="en-US"/>
        </w:rPr>
        <w:t>EmergencyRegisteredIdentity</w:t>
      </w:r>
      <w:r>
        <w:tab/>
      </w:r>
      <w:r>
        <w:fldChar w:fldCharType="begin" w:fldLock="1"/>
      </w:r>
      <w:r>
        <w:instrText xml:space="preserve"> PAGEREF _Toc74992039 \h </w:instrText>
      </w:r>
      <w:r>
        <w:fldChar w:fldCharType="separate"/>
      </w:r>
      <w:r>
        <w:t>71</w:t>
      </w:r>
      <w:r>
        <w:fldChar w:fldCharType="end"/>
      </w:r>
    </w:p>
    <w:p w14:paraId="4309E8D6" w14:textId="4DDF4C41" w:rsidR="00B22AE4" w:rsidRDefault="00B22AE4">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_Toc74992040 \h </w:instrText>
      </w:r>
      <w:r>
        <w:fldChar w:fldCharType="separate"/>
      </w:r>
      <w:r>
        <w:t>71</w:t>
      </w:r>
      <w:r>
        <w:fldChar w:fldCharType="end"/>
      </w:r>
    </w:p>
    <w:p w14:paraId="6E3634C7" w14:textId="2C5941F9" w:rsidR="00B22AE4" w:rsidRDefault="00B22AE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_Toc74992041 \h </w:instrText>
      </w:r>
      <w:r>
        <w:fldChar w:fldCharType="separate"/>
      </w:r>
      <w:r>
        <w:t>71</w:t>
      </w:r>
      <w:r>
        <w:fldChar w:fldCharType="end"/>
      </w:r>
    </w:p>
    <w:p w14:paraId="3093AABC" w14:textId="34120DF3" w:rsidR="00B22AE4" w:rsidRDefault="00B22AE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_Toc74992042 \h </w:instrText>
      </w:r>
      <w:r>
        <w:fldChar w:fldCharType="separate"/>
      </w:r>
      <w:r>
        <w:t>71</w:t>
      </w:r>
      <w:r>
        <w:fldChar w:fldCharType="end"/>
      </w:r>
    </w:p>
    <w:p w14:paraId="2C09AC44" w14:textId="196B912B" w:rsidR="00B22AE4" w:rsidRDefault="00B22AE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_Toc74992043 \h </w:instrText>
      </w:r>
      <w:r>
        <w:fldChar w:fldCharType="separate"/>
      </w:r>
      <w:r>
        <w:t>72</w:t>
      </w:r>
      <w:r>
        <w:fldChar w:fldCharType="end"/>
      </w:r>
    </w:p>
    <w:p w14:paraId="0A226880" w14:textId="2B498321" w:rsidR="00B22AE4" w:rsidRDefault="00B22AE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_Toc74992044 \h </w:instrText>
      </w:r>
      <w:r>
        <w:fldChar w:fldCharType="separate"/>
      </w:r>
      <w:r>
        <w:t>72</w:t>
      </w:r>
      <w:r>
        <w:fldChar w:fldCharType="end"/>
      </w:r>
    </w:p>
    <w:p w14:paraId="650FA807" w14:textId="139D4669" w:rsidR="00B22AE4" w:rsidRDefault="00B22AE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_Toc74992045 \h </w:instrText>
      </w:r>
      <w:r>
        <w:fldChar w:fldCharType="separate"/>
      </w:r>
      <w:r>
        <w:t>72</w:t>
      </w:r>
      <w:r>
        <w:fldChar w:fldCharType="end"/>
      </w:r>
    </w:p>
    <w:p w14:paraId="24ADF0DB" w14:textId="1A34E610" w:rsidR="00B22AE4" w:rsidRDefault="00B22AE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_Toc74992046 \h </w:instrText>
      </w:r>
      <w:r>
        <w:fldChar w:fldCharType="separate"/>
      </w:r>
      <w:r>
        <w:t>72</w:t>
      </w:r>
      <w:r>
        <w:fldChar w:fldCharType="end"/>
      </w:r>
    </w:p>
    <w:p w14:paraId="3FFDD302" w14:textId="61329AB2" w:rsidR="00B22AE4" w:rsidRDefault="00B22AE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_Toc74992047 \h </w:instrText>
      </w:r>
      <w:r>
        <w:fldChar w:fldCharType="separate"/>
      </w:r>
      <w:r>
        <w:t>73</w:t>
      </w:r>
      <w:r>
        <w:fldChar w:fldCharType="end"/>
      </w:r>
    </w:p>
    <w:p w14:paraId="0794B837" w14:textId="6669709E" w:rsidR="00B22AE4" w:rsidRDefault="00B22AE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_Toc74992048 \h </w:instrText>
      </w:r>
      <w:r>
        <w:fldChar w:fldCharType="separate"/>
      </w:r>
      <w:r>
        <w:t>73</w:t>
      </w:r>
      <w:r>
        <w:fldChar w:fldCharType="end"/>
      </w:r>
    </w:p>
    <w:p w14:paraId="6F6BCA34" w14:textId="7346BE08" w:rsidR="00B22AE4" w:rsidRDefault="00B22AE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_Toc74992049 \h </w:instrText>
      </w:r>
      <w:r>
        <w:fldChar w:fldCharType="separate"/>
      </w:r>
      <w:r>
        <w:t>74</w:t>
      </w:r>
      <w:r>
        <w:fldChar w:fldCharType="end"/>
      </w:r>
    </w:p>
    <w:p w14:paraId="15391DE3" w14:textId="317C7091" w:rsidR="00B22AE4" w:rsidRDefault="00B22AE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_Toc74992050 \h </w:instrText>
      </w:r>
      <w:r>
        <w:fldChar w:fldCharType="separate"/>
      </w:r>
      <w:r>
        <w:t>74</w:t>
      </w:r>
      <w:r>
        <w:fldChar w:fldCharType="end"/>
      </w:r>
    </w:p>
    <w:p w14:paraId="4B3C3DA5" w14:textId="1AF69A80" w:rsidR="00B22AE4" w:rsidRDefault="00B22AE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_Toc74992051 \h </w:instrText>
      </w:r>
      <w:r>
        <w:fldChar w:fldCharType="separate"/>
      </w:r>
      <w:r>
        <w:t>74</w:t>
      </w:r>
      <w:r>
        <w:fldChar w:fldCharType="end"/>
      </w:r>
    </w:p>
    <w:p w14:paraId="6115B4E9" w14:textId="52263F0A" w:rsidR="00B22AE4" w:rsidRDefault="00B22AE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_Toc74992052 \h </w:instrText>
      </w:r>
      <w:r>
        <w:fldChar w:fldCharType="separate"/>
      </w:r>
      <w:r>
        <w:t>74</w:t>
      </w:r>
      <w:r>
        <w:fldChar w:fldCharType="end"/>
      </w:r>
    </w:p>
    <w:p w14:paraId="18CA43E9" w14:textId="1BD7FD79" w:rsidR="00B22AE4" w:rsidRDefault="00B22AE4">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_Toc74992053 \h </w:instrText>
      </w:r>
      <w:r>
        <w:fldChar w:fldCharType="separate"/>
      </w:r>
      <w:r>
        <w:t>74</w:t>
      </w:r>
      <w:r>
        <w:fldChar w:fldCharType="end"/>
      </w:r>
    </w:p>
    <w:p w14:paraId="229BFF63" w14:textId="6FBCD2F3" w:rsidR="00B22AE4" w:rsidRDefault="00B22AE4">
      <w:pPr>
        <w:pStyle w:val="TOC3"/>
        <w:rPr>
          <w:rFonts w:asciiTheme="minorHAnsi" w:eastAsiaTheme="minorEastAsia" w:hAnsiTheme="minorHAnsi" w:cstheme="minorBidi"/>
          <w:sz w:val="22"/>
          <w:szCs w:val="22"/>
          <w:lang w:eastAsia="en-GB"/>
        </w:rPr>
      </w:pPr>
      <w:r w:rsidRPr="00FC037B">
        <w:rPr>
          <w:lang w:val="en-US"/>
        </w:rPr>
        <w:t>6.1.9</w:t>
      </w:r>
      <w:r>
        <w:rPr>
          <w:rFonts w:asciiTheme="minorHAnsi" w:eastAsiaTheme="minorEastAsia" w:hAnsiTheme="minorHAnsi" w:cstheme="minorBidi"/>
          <w:sz w:val="22"/>
          <w:szCs w:val="22"/>
          <w:lang w:eastAsia="en-GB"/>
        </w:rPr>
        <w:tab/>
      </w:r>
      <w:r w:rsidRPr="00FC037B">
        <w:rPr>
          <w:lang w:val="en-US"/>
        </w:rPr>
        <w:t>Security</w:t>
      </w:r>
      <w:r>
        <w:tab/>
      </w:r>
      <w:r>
        <w:fldChar w:fldCharType="begin" w:fldLock="1"/>
      </w:r>
      <w:r>
        <w:instrText xml:space="preserve"> PAGEREF _Toc74992054 \h </w:instrText>
      </w:r>
      <w:r>
        <w:fldChar w:fldCharType="separate"/>
      </w:r>
      <w:r>
        <w:t>74</w:t>
      </w:r>
      <w:r>
        <w:fldChar w:fldCharType="end"/>
      </w:r>
    </w:p>
    <w:p w14:paraId="55A14637" w14:textId="177A10E3" w:rsidR="00B22AE4" w:rsidRDefault="00B22AE4">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_Toc74992055 \h </w:instrText>
      </w:r>
      <w:r>
        <w:fldChar w:fldCharType="separate"/>
      </w:r>
      <w:r>
        <w:t>75</w:t>
      </w:r>
      <w:r>
        <w:fldChar w:fldCharType="end"/>
      </w:r>
    </w:p>
    <w:p w14:paraId="270F903D" w14:textId="1EC2FBE3" w:rsidR="00B22AE4" w:rsidRDefault="00B22AE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_Toc74992056 \h </w:instrText>
      </w:r>
      <w:r>
        <w:fldChar w:fldCharType="separate"/>
      </w:r>
      <w:r>
        <w:t>75</w:t>
      </w:r>
      <w:r>
        <w:fldChar w:fldCharType="end"/>
      </w:r>
    </w:p>
    <w:p w14:paraId="1B1D28FD" w14:textId="1958C4F5" w:rsidR="00B22AE4" w:rsidRDefault="00B22AE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_Toc74992057 \h </w:instrText>
      </w:r>
      <w:r>
        <w:fldChar w:fldCharType="separate"/>
      </w:r>
      <w:r>
        <w:t>75</w:t>
      </w:r>
      <w:r>
        <w:fldChar w:fldCharType="end"/>
      </w:r>
    </w:p>
    <w:p w14:paraId="48BA278F" w14:textId="12AF4CDD" w:rsidR="00B22AE4" w:rsidRDefault="00B22AE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_Toc74992058 \h </w:instrText>
      </w:r>
      <w:r>
        <w:fldChar w:fldCharType="separate"/>
      </w:r>
      <w:r>
        <w:t>75</w:t>
      </w:r>
      <w:r>
        <w:fldChar w:fldCharType="end"/>
      </w:r>
    </w:p>
    <w:p w14:paraId="288C74E3" w14:textId="5139E70E" w:rsidR="00B22AE4" w:rsidRDefault="00B22AE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_Toc74992059 \h </w:instrText>
      </w:r>
      <w:r>
        <w:fldChar w:fldCharType="separate"/>
      </w:r>
      <w:r>
        <w:t>75</w:t>
      </w:r>
      <w:r>
        <w:fldChar w:fldCharType="end"/>
      </w:r>
    </w:p>
    <w:p w14:paraId="2F6CFD6F" w14:textId="551B4627" w:rsidR="00B22AE4" w:rsidRDefault="00B22AE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_Toc74992060 \h </w:instrText>
      </w:r>
      <w:r>
        <w:fldChar w:fldCharType="separate"/>
      </w:r>
      <w:r>
        <w:t>75</w:t>
      </w:r>
      <w:r>
        <w:fldChar w:fldCharType="end"/>
      </w:r>
    </w:p>
    <w:p w14:paraId="0343646B" w14:textId="5C80216B" w:rsidR="00B22AE4" w:rsidRDefault="00B22AE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_Toc74992061 \h </w:instrText>
      </w:r>
      <w:r>
        <w:fldChar w:fldCharType="separate"/>
      </w:r>
      <w:r>
        <w:t>75</w:t>
      </w:r>
      <w:r>
        <w:fldChar w:fldCharType="end"/>
      </w:r>
    </w:p>
    <w:p w14:paraId="4B700F39" w14:textId="33CB8894" w:rsidR="00B22AE4" w:rsidRDefault="00B22AE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_Toc74992062 \h </w:instrText>
      </w:r>
      <w:r>
        <w:fldChar w:fldCharType="separate"/>
      </w:r>
      <w:r>
        <w:t>75</w:t>
      </w:r>
      <w:r>
        <w:fldChar w:fldCharType="end"/>
      </w:r>
    </w:p>
    <w:p w14:paraId="2504D9F3" w14:textId="2CB5C681" w:rsidR="00B22AE4" w:rsidRDefault="00B22AE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_Toc74992063 \h </w:instrText>
      </w:r>
      <w:r>
        <w:fldChar w:fldCharType="separate"/>
      </w:r>
      <w:r>
        <w:t>75</w:t>
      </w:r>
      <w:r>
        <w:fldChar w:fldCharType="end"/>
      </w:r>
    </w:p>
    <w:p w14:paraId="4629FA65" w14:textId="70973ED8" w:rsidR="00B22AE4" w:rsidRDefault="00B22AE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_Toc74992064 \h </w:instrText>
      </w:r>
      <w:r>
        <w:fldChar w:fldCharType="separate"/>
      </w:r>
      <w:r>
        <w:t>76</w:t>
      </w:r>
      <w:r>
        <w:fldChar w:fldCharType="end"/>
      </w:r>
    </w:p>
    <w:p w14:paraId="5377DA98" w14:textId="57016601" w:rsidR="00B22AE4" w:rsidRDefault="00B22AE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_Toc74992065 \h </w:instrText>
      </w:r>
      <w:r>
        <w:fldChar w:fldCharType="separate"/>
      </w:r>
      <w:r>
        <w:t>76</w:t>
      </w:r>
      <w:r>
        <w:fldChar w:fldCharType="end"/>
      </w:r>
    </w:p>
    <w:p w14:paraId="3809D442" w14:textId="254AD55F" w:rsidR="00B22AE4" w:rsidRDefault="00B22AE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_Toc74992066 \h </w:instrText>
      </w:r>
      <w:r>
        <w:fldChar w:fldCharType="separate"/>
      </w:r>
      <w:r>
        <w:t>79</w:t>
      </w:r>
      <w:r>
        <w:fldChar w:fldCharType="end"/>
      </w:r>
    </w:p>
    <w:p w14:paraId="6C20B60D" w14:textId="1C37A332" w:rsidR="00B22AE4" w:rsidRDefault="00B22AE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_Toc74992067 \h </w:instrText>
      </w:r>
      <w:r>
        <w:fldChar w:fldCharType="separate"/>
      </w:r>
      <w:r>
        <w:t>79</w:t>
      </w:r>
      <w:r>
        <w:fldChar w:fldCharType="end"/>
      </w:r>
    </w:p>
    <w:p w14:paraId="3DF4F4E7" w14:textId="25A23DF6" w:rsidR="00B22AE4" w:rsidRDefault="00B22AE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_Toc74992068 \h </w:instrText>
      </w:r>
      <w:r>
        <w:fldChar w:fldCharType="separate"/>
      </w:r>
      <w:r>
        <w:t>80</w:t>
      </w:r>
      <w:r>
        <w:fldChar w:fldCharType="end"/>
      </w:r>
    </w:p>
    <w:p w14:paraId="79641636" w14:textId="31C04FFE" w:rsidR="00B22AE4" w:rsidRDefault="00B22AE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_Toc74992069 \h </w:instrText>
      </w:r>
      <w:r>
        <w:fldChar w:fldCharType="separate"/>
      </w:r>
      <w:r>
        <w:t>80</w:t>
      </w:r>
      <w:r>
        <w:fldChar w:fldCharType="end"/>
      </w:r>
    </w:p>
    <w:p w14:paraId="0FB4FCB9" w14:textId="4FE8872C" w:rsidR="00B22AE4" w:rsidRDefault="00B22AE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_Toc74992070 \h </w:instrText>
      </w:r>
      <w:r>
        <w:fldChar w:fldCharType="separate"/>
      </w:r>
      <w:r>
        <w:t>80</w:t>
      </w:r>
      <w:r>
        <w:fldChar w:fldCharType="end"/>
      </w:r>
    </w:p>
    <w:p w14:paraId="2D4FF649" w14:textId="1D820C2A" w:rsidR="00B22AE4" w:rsidRDefault="00B22AE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_Toc74992071 \h </w:instrText>
      </w:r>
      <w:r>
        <w:fldChar w:fldCharType="separate"/>
      </w:r>
      <w:r>
        <w:t>81</w:t>
      </w:r>
      <w:r>
        <w:fldChar w:fldCharType="end"/>
      </w:r>
    </w:p>
    <w:p w14:paraId="6FA82762" w14:textId="2F677A7F" w:rsidR="00B22AE4" w:rsidRDefault="00B22AE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_Toc74992072 \h </w:instrText>
      </w:r>
      <w:r>
        <w:fldChar w:fldCharType="separate"/>
      </w:r>
      <w:r>
        <w:t>81</w:t>
      </w:r>
      <w:r>
        <w:fldChar w:fldCharType="end"/>
      </w:r>
    </w:p>
    <w:p w14:paraId="20FBC4C7" w14:textId="6E81ED19" w:rsidR="00B22AE4" w:rsidRDefault="00B22AE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_Toc74992073 \h </w:instrText>
      </w:r>
      <w:r>
        <w:fldChar w:fldCharType="separate"/>
      </w:r>
      <w:r>
        <w:t>81</w:t>
      </w:r>
      <w:r>
        <w:fldChar w:fldCharType="end"/>
      </w:r>
    </w:p>
    <w:p w14:paraId="75B8C89A" w14:textId="4FD020C6" w:rsidR="00B22AE4" w:rsidRDefault="00B22AE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_Toc74992074 \h </w:instrText>
      </w:r>
      <w:r>
        <w:fldChar w:fldCharType="separate"/>
      </w:r>
      <w:r>
        <w:t>81</w:t>
      </w:r>
      <w:r>
        <w:fldChar w:fldCharType="end"/>
      </w:r>
    </w:p>
    <w:p w14:paraId="4CF4B2A2" w14:textId="771F4D42" w:rsidR="00B22AE4" w:rsidRDefault="00B22AE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_Toc74992075 \h </w:instrText>
      </w:r>
      <w:r>
        <w:fldChar w:fldCharType="separate"/>
      </w:r>
      <w:r>
        <w:t>81</w:t>
      </w:r>
      <w:r>
        <w:fldChar w:fldCharType="end"/>
      </w:r>
    </w:p>
    <w:p w14:paraId="6275BFE6" w14:textId="4AAA8E2D" w:rsidR="00B22AE4" w:rsidRDefault="00B22AE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_Toc74992076 \h </w:instrText>
      </w:r>
      <w:r>
        <w:fldChar w:fldCharType="separate"/>
      </w:r>
      <w:r>
        <w:t>82</w:t>
      </w:r>
      <w:r>
        <w:fldChar w:fldCharType="end"/>
      </w:r>
    </w:p>
    <w:p w14:paraId="5A4FCC98" w14:textId="2FF4C2E1" w:rsidR="00B22AE4" w:rsidRDefault="00B22AE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_Toc74992077 \h </w:instrText>
      </w:r>
      <w:r>
        <w:fldChar w:fldCharType="separate"/>
      </w:r>
      <w:r>
        <w:t>82</w:t>
      </w:r>
      <w:r>
        <w:fldChar w:fldCharType="end"/>
      </w:r>
    </w:p>
    <w:p w14:paraId="4268CE97" w14:textId="4BB08E94" w:rsidR="00B22AE4" w:rsidRDefault="00B22AE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_Toc74992078 \h </w:instrText>
      </w:r>
      <w:r>
        <w:fldChar w:fldCharType="separate"/>
      </w:r>
      <w:r>
        <w:t>82</w:t>
      </w:r>
      <w:r>
        <w:fldChar w:fldCharType="end"/>
      </w:r>
    </w:p>
    <w:p w14:paraId="49CA5BDC" w14:textId="5978D1E1" w:rsidR="00B22AE4" w:rsidRDefault="00B22AE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_Toc74992079 \h </w:instrText>
      </w:r>
      <w:r>
        <w:fldChar w:fldCharType="separate"/>
      </w:r>
      <w:r>
        <w:t>83</w:t>
      </w:r>
      <w:r>
        <w:fldChar w:fldCharType="end"/>
      </w:r>
    </w:p>
    <w:p w14:paraId="7332DB10" w14:textId="426B1A99" w:rsidR="00B22AE4" w:rsidRDefault="00B22AE4">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_Toc74992080 \h </w:instrText>
      </w:r>
      <w:r>
        <w:fldChar w:fldCharType="separate"/>
      </w:r>
      <w:r>
        <w:t>83</w:t>
      </w:r>
      <w:r>
        <w:fldChar w:fldCharType="end"/>
      </w:r>
    </w:p>
    <w:p w14:paraId="010AF458" w14:textId="0817FF36" w:rsidR="00B22AE4" w:rsidRDefault="00B22AE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_Toc74992081 \h </w:instrText>
      </w:r>
      <w:r>
        <w:fldChar w:fldCharType="separate"/>
      </w:r>
      <w:r>
        <w:t>84</w:t>
      </w:r>
      <w:r>
        <w:fldChar w:fldCharType="end"/>
      </w:r>
    </w:p>
    <w:p w14:paraId="1C4C8D71" w14:textId="1606F357" w:rsidR="00B22AE4" w:rsidRDefault="00B22AE4">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_Toc74992082 \h </w:instrText>
      </w:r>
      <w:r>
        <w:fldChar w:fldCharType="separate"/>
      </w:r>
      <w:r>
        <w:t>84</w:t>
      </w:r>
      <w:r>
        <w:fldChar w:fldCharType="end"/>
      </w:r>
    </w:p>
    <w:p w14:paraId="3FDAE7BE" w14:textId="2CADC95C" w:rsidR="00B22AE4" w:rsidRDefault="00B22AE4">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_Toc74992083 \h </w:instrText>
      </w:r>
      <w:r>
        <w:fldChar w:fldCharType="separate"/>
      </w:r>
      <w:r>
        <w:t>84</w:t>
      </w:r>
      <w:r>
        <w:fldChar w:fldCharType="end"/>
      </w:r>
    </w:p>
    <w:p w14:paraId="4BF93223" w14:textId="1424D854" w:rsidR="00B22AE4" w:rsidRDefault="00B22AE4">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_Toc74992084 \h </w:instrText>
      </w:r>
      <w:r>
        <w:fldChar w:fldCharType="separate"/>
      </w:r>
      <w:r>
        <w:t>84</w:t>
      </w:r>
      <w:r>
        <w:fldChar w:fldCharType="end"/>
      </w:r>
    </w:p>
    <w:p w14:paraId="32053D3C" w14:textId="3BEADD7A" w:rsidR="00B22AE4" w:rsidRDefault="00B22AE4">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_Toc74992085 \h </w:instrText>
      </w:r>
      <w:r>
        <w:fldChar w:fldCharType="separate"/>
      </w:r>
      <w:r>
        <w:t>84</w:t>
      </w:r>
      <w:r>
        <w:fldChar w:fldCharType="end"/>
      </w:r>
    </w:p>
    <w:p w14:paraId="0E0AFC71" w14:textId="53D43AE1" w:rsidR="00B22AE4" w:rsidRDefault="00B22AE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_Toc74992086 \h </w:instrText>
      </w:r>
      <w:r>
        <w:fldChar w:fldCharType="separate"/>
      </w:r>
      <w:r>
        <w:t>85</w:t>
      </w:r>
      <w:r>
        <w:fldChar w:fldCharType="end"/>
      </w:r>
    </w:p>
    <w:p w14:paraId="56834621" w14:textId="1D9F8018" w:rsidR="00B22AE4" w:rsidRDefault="00B22AE4">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_Toc74992087 \h </w:instrText>
      </w:r>
      <w:r>
        <w:fldChar w:fldCharType="separate"/>
      </w:r>
      <w:r>
        <w:t>85</w:t>
      </w:r>
      <w:r>
        <w:fldChar w:fldCharType="end"/>
      </w:r>
    </w:p>
    <w:p w14:paraId="052639FB" w14:textId="73DAB52A" w:rsidR="00B22AE4" w:rsidRDefault="00B22AE4">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_Toc74992088 \h </w:instrText>
      </w:r>
      <w:r>
        <w:fldChar w:fldCharType="separate"/>
      </w:r>
      <w:r>
        <w:t>85</w:t>
      </w:r>
      <w:r>
        <w:fldChar w:fldCharType="end"/>
      </w:r>
    </w:p>
    <w:p w14:paraId="268B0B6E" w14:textId="0CBDE55E" w:rsidR="00B22AE4" w:rsidRDefault="00B22AE4">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_Toc74992089 \h </w:instrText>
      </w:r>
      <w:r>
        <w:fldChar w:fldCharType="separate"/>
      </w:r>
      <w:r>
        <w:t>86</w:t>
      </w:r>
      <w:r>
        <w:fldChar w:fldCharType="end"/>
      </w:r>
    </w:p>
    <w:p w14:paraId="3F424C1C" w14:textId="44DBAA08" w:rsidR="00B22AE4" w:rsidRDefault="00B22AE4">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_Toc74992090 \h </w:instrText>
      </w:r>
      <w:r>
        <w:fldChar w:fldCharType="separate"/>
      </w:r>
      <w:r>
        <w:t>86</w:t>
      </w:r>
      <w:r>
        <w:fldChar w:fldCharType="end"/>
      </w:r>
    </w:p>
    <w:p w14:paraId="6D6E9D25" w14:textId="46443C54" w:rsidR="00B22AE4" w:rsidRDefault="00B22AE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_Toc74992091 \h </w:instrText>
      </w:r>
      <w:r>
        <w:fldChar w:fldCharType="separate"/>
      </w:r>
      <w:r>
        <w:t>87</w:t>
      </w:r>
      <w:r>
        <w:fldChar w:fldCharType="end"/>
      </w:r>
    </w:p>
    <w:p w14:paraId="478F7F84" w14:textId="0FA514CA" w:rsidR="00B22AE4" w:rsidRDefault="00B22AE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_Toc74992092 \h </w:instrText>
      </w:r>
      <w:r>
        <w:fldChar w:fldCharType="separate"/>
      </w:r>
      <w:r>
        <w:t>87</w:t>
      </w:r>
      <w:r>
        <w:fldChar w:fldCharType="end"/>
      </w:r>
    </w:p>
    <w:p w14:paraId="671BB428" w14:textId="64F1DFD4" w:rsidR="00B22AE4" w:rsidRDefault="00B22AE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_Toc74992093 \h </w:instrText>
      </w:r>
      <w:r>
        <w:fldChar w:fldCharType="separate"/>
      </w:r>
      <w:r>
        <w:t>87</w:t>
      </w:r>
      <w:r>
        <w:fldChar w:fldCharType="end"/>
      </w:r>
    </w:p>
    <w:p w14:paraId="2CDB4E21" w14:textId="306834C8" w:rsidR="00B22AE4" w:rsidRDefault="00B22AE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_Toc74992094 \h </w:instrText>
      </w:r>
      <w:r>
        <w:fldChar w:fldCharType="separate"/>
      </w:r>
      <w:r>
        <w:t>87</w:t>
      </w:r>
      <w:r>
        <w:fldChar w:fldCharType="end"/>
      </w:r>
    </w:p>
    <w:p w14:paraId="74511B88" w14:textId="38210838" w:rsidR="00B22AE4" w:rsidRDefault="00B22AE4">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_Toc74992095 \h </w:instrText>
      </w:r>
      <w:r>
        <w:fldChar w:fldCharType="separate"/>
      </w:r>
      <w:r>
        <w:t>87</w:t>
      </w:r>
      <w:r>
        <w:fldChar w:fldCharType="end"/>
      </w:r>
    </w:p>
    <w:p w14:paraId="669A1E8C" w14:textId="72839EEB" w:rsidR="00B22AE4" w:rsidRDefault="00B22AE4">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_Toc74992096 \h </w:instrText>
      </w:r>
      <w:r>
        <w:fldChar w:fldCharType="separate"/>
      </w:r>
      <w:r>
        <w:t>88</w:t>
      </w:r>
      <w:r>
        <w:fldChar w:fldCharType="end"/>
      </w:r>
    </w:p>
    <w:p w14:paraId="4192E1A9" w14:textId="14615432" w:rsidR="00B22AE4" w:rsidRDefault="00B22AE4">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_Toc74992097 \h </w:instrText>
      </w:r>
      <w:r>
        <w:fldChar w:fldCharType="separate"/>
      </w:r>
      <w:r>
        <w:t>89</w:t>
      </w:r>
      <w:r>
        <w:fldChar w:fldCharType="end"/>
      </w:r>
    </w:p>
    <w:p w14:paraId="3AE7F373" w14:textId="0DE9A53A" w:rsidR="00B22AE4" w:rsidRDefault="00B22AE4">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_Toc74992098 \h </w:instrText>
      </w:r>
      <w:r>
        <w:fldChar w:fldCharType="separate"/>
      </w:r>
      <w:r>
        <w:t>89</w:t>
      </w:r>
      <w:r>
        <w:fldChar w:fldCharType="end"/>
      </w:r>
    </w:p>
    <w:p w14:paraId="6F73618F" w14:textId="7AE0187A" w:rsidR="00B22AE4" w:rsidRDefault="00B22AE4">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_Toc74992099 \h </w:instrText>
      </w:r>
      <w:r>
        <w:fldChar w:fldCharType="separate"/>
      </w:r>
      <w:r>
        <w:t>89</w:t>
      </w:r>
      <w:r>
        <w:fldChar w:fldCharType="end"/>
      </w:r>
    </w:p>
    <w:p w14:paraId="3872A289" w14:textId="25B3A679" w:rsidR="00B22AE4" w:rsidRDefault="00B22AE4">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_Toc74992100 \h </w:instrText>
      </w:r>
      <w:r>
        <w:fldChar w:fldCharType="separate"/>
      </w:r>
      <w:r>
        <w:t>90</w:t>
      </w:r>
      <w:r>
        <w:fldChar w:fldCharType="end"/>
      </w:r>
    </w:p>
    <w:p w14:paraId="20D237B7" w14:textId="6AADF73F" w:rsidR="00B22AE4" w:rsidRDefault="00B22AE4">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_Toc74992101 \h </w:instrText>
      </w:r>
      <w:r>
        <w:fldChar w:fldCharType="separate"/>
      </w:r>
      <w:r>
        <w:t>90</w:t>
      </w:r>
      <w:r>
        <w:fldChar w:fldCharType="end"/>
      </w:r>
    </w:p>
    <w:p w14:paraId="3BB02812" w14:textId="4A467AF7" w:rsidR="00B22AE4" w:rsidRDefault="00B22AE4">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_Toc74992102 \h </w:instrText>
      </w:r>
      <w:r>
        <w:fldChar w:fldCharType="separate"/>
      </w:r>
      <w:r>
        <w:t>91</w:t>
      </w:r>
      <w:r>
        <w:fldChar w:fldCharType="end"/>
      </w:r>
    </w:p>
    <w:p w14:paraId="6FFE040B" w14:textId="40E35CB3" w:rsidR="00B22AE4" w:rsidRDefault="00B22AE4">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_Toc74992103 \h </w:instrText>
      </w:r>
      <w:r>
        <w:fldChar w:fldCharType="separate"/>
      </w:r>
      <w:r>
        <w:t>91</w:t>
      </w:r>
      <w:r>
        <w:fldChar w:fldCharType="end"/>
      </w:r>
    </w:p>
    <w:p w14:paraId="7EEDFB1A" w14:textId="459F7124" w:rsidR="00B22AE4" w:rsidRDefault="00B22AE4">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_Toc74992104 \h </w:instrText>
      </w:r>
      <w:r>
        <w:fldChar w:fldCharType="separate"/>
      </w:r>
      <w:r>
        <w:t>91</w:t>
      </w:r>
      <w:r>
        <w:fldChar w:fldCharType="end"/>
      </w:r>
    </w:p>
    <w:p w14:paraId="0AC6FDDF" w14:textId="7673219C" w:rsidR="00B22AE4" w:rsidRDefault="00B22AE4">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_Toc74992105 \h </w:instrText>
      </w:r>
      <w:r>
        <w:fldChar w:fldCharType="separate"/>
      </w:r>
      <w:r>
        <w:t>91</w:t>
      </w:r>
      <w:r>
        <w:fldChar w:fldCharType="end"/>
      </w:r>
    </w:p>
    <w:p w14:paraId="0F061D5F" w14:textId="7DAD57BD" w:rsidR="00B22AE4" w:rsidRDefault="00B22AE4">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_Toc74992106 \h </w:instrText>
      </w:r>
      <w:r>
        <w:fldChar w:fldCharType="separate"/>
      </w:r>
      <w:r>
        <w:t>91</w:t>
      </w:r>
      <w:r>
        <w:fldChar w:fldCharType="end"/>
      </w:r>
    </w:p>
    <w:p w14:paraId="78A17251" w14:textId="3B4E45B7" w:rsidR="00B22AE4" w:rsidRDefault="00B22AE4">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_Toc74992107 \h </w:instrText>
      </w:r>
      <w:r>
        <w:fldChar w:fldCharType="separate"/>
      </w:r>
      <w:r>
        <w:t>92</w:t>
      </w:r>
      <w:r>
        <w:fldChar w:fldCharType="end"/>
      </w:r>
    </w:p>
    <w:p w14:paraId="64AB7F17" w14:textId="6DCEE3ED" w:rsidR="00B22AE4" w:rsidRDefault="00B22AE4">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_Toc74992108 \h </w:instrText>
      </w:r>
      <w:r>
        <w:fldChar w:fldCharType="separate"/>
      </w:r>
      <w:r>
        <w:t>93</w:t>
      </w:r>
      <w:r>
        <w:fldChar w:fldCharType="end"/>
      </w:r>
    </w:p>
    <w:p w14:paraId="22378454" w14:textId="47EFAC82" w:rsidR="00B22AE4" w:rsidRDefault="00B22AE4">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_Toc74992109 \h </w:instrText>
      </w:r>
      <w:r>
        <w:fldChar w:fldCharType="separate"/>
      </w:r>
      <w:r>
        <w:t>93</w:t>
      </w:r>
      <w:r>
        <w:fldChar w:fldCharType="end"/>
      </w:r>
    </w:p>
    <w:p w14:paraId="46DC3E5E" w14:textId="2FAA3B8A" w:rsidR="00B22AE4" w:rsidRDefault="00B22AE4">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_Toc74992110 \h </w:instrText>
      </w:r>
      <w:r>
        <w:fldChar w:fldCharType="separate"/>
      </w:r>
      <w:r>
        <w:t>93</w:t>
      </w:r>
      <w:r>
        <w:fldChar w:fldCharType="end"/>
      </w:r>
    </w:p>
    <w:p w14:paraId="0A516A4D" w14:textId="47CF4EE4" w:rsidR="00B22AE4" w:rsidRDefault="00B22AE4">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_Toc74992111 \h </w:instrText>
      </w:r>
      <w:r>
        <w:fldChar w:fldCharType="separate"/>
      </w:r>
      <w:r>
        <w:t>94</w:t>
      </w:r>
      <w:r>
        <w:fldChar w:fldCharType="end"/>
      </w:r>
    </w:p>
    <w:p w14:paraId="7067D0C1" w14:textId="434EB8AA" w:rsidR="00B22AE4" w:rsidRDefault="00B22AE4">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_Toc74992112 \h </w:instrText>
      </w:r>
      <w:r>
        <w:fldChar w:fldCharType="separate"/>
      </w:r>
      <w:r>
        <w:t>94</w:t>
      </w:r>
      <w:r>
        <w:fldChar w:fldCharType="end"/>
      </w:r>
    </w:p>
    <w:p w14:paraId="59C07293" w14:textId="1001169D" w:rsidR="00B22AE4" w:rsidRDefault="00B22AE4">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_Toc74992113 \h </w:instrText>
      </w:r>
      <w:r>
        <w:fldChar w:fldCharType="separate"/>
      </w:r>
      <w:r>
        <w:t>95</w:t>
      </w:r>
      <w:r>
        <w:fldChar w:fldCharType="end"/>
      </w:r>
    </w:p>
    <w:p w14:paraId="46F851FC" w14:textId="1B3B0DBD" w:rsidR="00B22AE4" w:rsidRDefault="00B22AE4">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_Toc74992114 \h </w:instrText>
      </w:r>
      <w:r>
        <w:fldChar w:fldCharType="separate"/>
      </w:r>
      <w:r>
        <w:t>95</w:t>
      </w:r>
      <w:r>
        <w:fldChar w:fldCharType="end"/>
      </w:r>
    </w:p>
    <w:p w14:paraId="3F6E0F8E" w14:textId="4D95A851" w:rsidR="00B22AE4" w:rsidRDefault="00B22AE4">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_Toc74992115 \h </w:instrText>
      </w:r>
      <w:r>
        <w:fldChar w:fldCharType="separate"/>
      </w:r>
      <w:r>
        <w:t>95</w:t>
      </w:r>
      <w:r>
        <w:fldChar w:fldCharType="end"/>
      </w:r>
    </w:p>
    <w:p w14:paraId="7C57A0B6" w14:textId="73012FFE" w:rsidR="00B22AE4" w:rsidRDefault="00B22AE4">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_Toc74992116 \h </w:instrText>
      </w:r>
      <w:r>
        <w:fldChar w:fldCharType="separate"/>
      </w:r>
      <w:r>
        <w:t>95</w:t>
      </w:r>
      <w:r>
        <w:fldChar w:fldCharType="end"/>
      </w:r>
    </w:p>
    <w:p w14:paraId="48BD560F" w14:textId="50B5811F" w:rsidR="00B22AE4" w:rsidRDefault="00B22AE4">
      <w:pPr>
        <w:pStyle w:val="TOC6"/>
        <w:rPr>
          <w:rFonts w:asciiTheme="minorHAnsi" w:eastAsiaTheme="minorEastAsia" w:hAnsiTheme="minorHAnsi" w:cstheme="minorBidi"/>
          <w:sz w:val="22"/>
          <w:szCs w:val="22"/>
          <w:lang w:eastAsia="en-GB"/>
        </w:rPr>
      </w:pPr>
      <w:r>
        <w:lastRenderedPageBreak/>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_Toc74992117 \h </w:instrText>
      </w:r>
      <w:r>
        <w:fldChar w:fldCharType="separate"/>
      </w:r>
      <w:r>
        <w:t>95</w:t>
      </w:r>
      <w:r>
        <w:fldChar w:fldCharType="end"/>
      </w:r>
    </w:p>
    <w:p w14:paraId="229B65AD" w14:textId="613E883C" w:rsidR="00B22AE4" w:rsidRDefault="00B22AE4">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_Toc74992118 \h </w:instrText>
      </w:r>
      <w:r>
        <w:fldChar w:fldCharType="separate"/>
      </w:r>
      <w:r>
        <w:t>96</w:t>
      </w:r>
      <w:r>
        <w:fldChar w:fldCharType="end"/>
      </w:r>
    </w:p>
    <w:p w14:paraId="3E986AB9" w14:textId="748D8A80" w:rsidR="00B22AE4" w:rsidRDefault="00B22AE4">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_Toc74992119 \h </w:instrText>
      </w:r>
      <w:r>
        <w:fldChar w:fldCharType="separate"/>
      </w:r>
      <w:r>
        <w:t>96</w:t>
      </w:r>
      <w:r>
        <w:fldChar w:fldCharType="end"/>
      </w:r>
    </w:p>
    <w:p w14:paraId="784322FB" w14:textId="0C9D6F4F" w:rsidR="00B22AE4" w:rsidRDefault="00B22AE4">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_Toc74992120 \h </w:instrText>
      </w:r>
      <w:r>
        <w:fldChar w:fldCharType="separate"/>
      </w:r>
      <w:r>
        <w:t>96</w:t>
      </w:r>
      <w:r>
        <w:fldChar w:fldCharType="end"/>
      </w:r>
    </w:p>
    <w:p w14:paraId="42A1E6FA" w14:textId="070DCECA" w:rsidR="00B22AE4" w:rsidRDefault="00B22AE4">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_Toc74992121 \h </w:instrText>
      </w:r>
      <w:r>
        <w:fldChar w:fldCharType="separate"/>
      </w:r>
      <w:r>
        <w:t>97</w:t>
      </w:r>
      <w:r>
        <w:fldChar w:fldCharType="end"/>
      </w:r>
    </w:p>
    <w:p w14:paraId="5826DEF5" w14:textId="4DE42973" w:rsidR="00B22AE4" w:rsidRDefault="00B22AE4">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_Toc74992122 \h </w:instrText>
      </w:r>
      <w:r>
        <w:fldChar w:fldCharType="separate"/>
      </w:r>
      <w:r>
        <w:t>97</w:t>
      </w:r>
      <w:r>
        <w:fldChar w:fldCharType="end"/>
      </w:r>
    </w:p>
    <w:p w14:paraId="66444A8C" w14:textId="0E33811A" w:rsidR="00B22AE4" w:rsidRDefault="00B22AE4">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_Toc74992123 \h </w:instrText>
      </w:r>
      <w:r>
        <w:fldChar w:fldCharType="separate"/>
      </w:r>
      <w:r>
        <w:t>98</w:t>
      </w:r>
      <w:r>
        <w:fldChar w:fldCharType="end"/>
      </w:r>
    </w:p>
    <w:p w14:paraId="64ECCC20" w14:textId="5BEBB2FA" w:rsidR="00B22AE4" w:rsidRDefault="00B22AE4">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_Toc74992124 \h </w:instrText>
      </w:r>
      <w:r>
        <w:fldChar w:fldCharType="separate"/>
      </w:r>
      <w:r>
        <w:t>98</w:t>
      </w:r>
      <w:r>
        <w:fldChar w:fldCharType="end"/>
      </w:r>
    </w:p>
    <w:p w14:paraId="6B5FDDB6" w14:textId="2E2236AB" w:rsidR="00B22AE4" w:rsidRDefault="00B22AE4">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_Toc74992125 \h </w:instrText>
      </w:r>
      <w:r>
        <w:fldChar w:fldCharType="separate"/>
      </w:r>
      <w:r>
        <w:t>98</w:t>
      </w:r>
      <w:r>
        <w:fldChar w:fldCharType="end"/>
      </w:r>
    </w:p>
    <w:p w14:paraId="57C97325" w14:textId="2BADD5ED" w:rsidR="00B22AE4" w:rsidRDefault="00B22AE4">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_Toc74992126 \h </w:instrText>
      </w:r>
      <w:r>
        <w:fldChar w:fldCharType="separate"/>
      </w:r>
      <w:r>
        <w:t>98</w:t>
      </w:r>
      <w:r>
        <w:fldChar w:fldCharType="end"/>
      </w:r>
    </w:p>
    <w:p w14:paraId="66533F29" w14:textId="0002618E" w:rsidR="00B22AE4" w:rsidRDefault="00B22AE4">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_Toc74992127 \h </w:instrText>
      </w:r>
      <w:r>
        <w:fldChar w:fldCharType="separate"/>
      </w:r>
      <w:r>
        <w:t>98</w:t>
      </w:r>
      <w:r>
        <w:fldChar w:fldCharType="end"/>
      </w:r>
    </w:p>
    <w:p w14:paraId="22AAF73D" w14:textId="216A4D83" w:rsidR="00B22AE4" w:rsidRDefault="00B22AE4">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_Toc74992128 \h </w:instrText>
      </w:r>
      <w:r>
        <w:fldChar w:fldCharType="separate"/>
      </w:r>
      <w:r>
        <w:t>99</w:t>
      </w:r>
      <w:r>
        <w:fldChar w:fldCharType="end"/>
      </w:r>
    </w:p>
    <w:p w14:paraId="13DBB5DB" w14:textId="0B8FDF66" w:rsidR="00B22AE4" w:rsidRDefault="00B22AE4">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_Toc74992129 \h </w:instrText>
      </w:r>
      <w:r>
        <w:fldChar w:fldCharType="separate"/>
      </w:r>
      <w:r>
        <w:t>99</w:t>
      </w:r>
      <w:r>
        <w:fldChar w:fldCharType="end"/>
      </w:r>
    </w:p>
    <w:p w14:paraId="6EDC4C1A" w14:textId="643DDC77" w:rsidR="00B22AE4" w:rsidRDefault="00B22AE4">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_Toc74992130 \h </w:instrText>
      </w:r>
      <w:r>
        <w:fldChar w:fldCharType="separate"/>
      </w:r>
      <w:r>
        <w:t>99</w:t>
      </w:r>
      <w:r>
        <w:fldChar w:fldCharType="end"/>
      </w:r>
    </w:p>
    <w:p w14:paraId="14606E78" w14:textId="3962A00A" w:rsidR="00B22AE4" w:rsidRDefault="00B22AE4">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_Toc74992131 \h </w:instrText>
      </w:r>
      <w:r>
        <w:fldChar w:fldCharType="separate"/>
      </w:r>
      <w:r>
        <w:t>100</w:t>
      </w:r>
      <w:r>
        <w:fldChar w:fldCharType="end"/>
      </w:r>
    </w:p>
    <w:p w14:paraId="527AB028" w14:textId="28E92CEA" w:rsidR="00B22AE4" w:rsidRDefault="00B22AE4">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_Toc74992132 \h </w:instrText>
      </w:r>
      <w:r>
        <w:fldChar w:fldCharType="separate"/>
      </w:r>
      <w:r>
        <w:t>100</w:t>
      </w:r>
      <w:r>
        <w:fldChar w:fldCharType="end"/>
      </w:r>
    </w:p>
    <w:p w14:paraId="47C4E212" w14:textId="09FAB45B" w:rsidR="00B22AE4" w:rsidRDefault="00B22AE4">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_Toc74992133 \h </w:instrText>
      </w:r>
      <w:r>
        <w:fldChar w:fldCharType="separate"/>
      </w:r>
      <w:r>
        <w:t>101</w:t>
      </w:r>
      <w:r>
        <w:fldChar w:fldCharType="end"/>
      </w:r>
    </w:p>
    <w:p w14:paraId="6721A9D3" w14:textId="1189DD19" w:rsidR="00B22AE4" w:rsidRDefault="00B22AE4">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_Toc74992134 \h </w:instrText>
      </w:r>
      <w:r>
        <w:fldChar w:fldCharType="separate"/>
      </w:r>
      <w:r>
        <w:t>101</w:t>
      </w:r>
      <w:r>
        <w:fldChar w:fldCharType="end"/>
      </w:r>
    </w:p>
    <w:p w14:paraId="117CE2F7" w14:textId="4315F956" w:rsidR="00B22AE4" w:rsidRDefault="00B22AE4">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_Toc74992135 \h </w:instrText>
      </w:r>
      <w:r>
        <w:fldChar w:fldCharType="separate"/>
      </w:r>
      <w:r>
        <w:t>101</w:t>
      </w:r>
      <w:r>
        <w:fldChar w:fldCharType="end"/>
      </w:r>
    </w:p>
    <w:p w14:paraId="7F1BD300" w14:textId="71D5A9AF" w:rsidR="00B22AE4" w:rsidRDefault="00B22AE4">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_Toc74992136 \h </w:instrText>
      </w:r>
      <w:r>
        <w:fldChar w:fldCharType="separate"/>
      </w:r>
      <w:r>
        <w:t>101</w:t>
      </w:r>
      <w:r>
        <w:fldChar w:fldCharType="end"/>
      </w:r>
    </w:p>
    <w:p w14:paraId="697AACD2" w14:textId="6292EF5D" w:rsidR="00B22AE4" w:rsidRDefault="00B22AE4">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_Toc74992137 \h </w:instrText>
      </w:r>
      <w:r>
        <w:fldChar w:fldCharType="separate"/>
      </w:r>
      <w:r>
        <w:t>101</w:t>
      </w:r>
      <w:r>
        <w:fldChar w:fldCharType="end"/>
      </w:r>
    </w:p>
    <w:p w14:paraId="2244DE04" w14:textId="71790092" w:rsidR="00B22AE4" w:rsidRDefault="00B22AE4">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_Toc74992138 \h </w:instrText>
      </w:r>
      <w:r>
        <w:fldChar w:fldCharType="separate"/>
      </w:r>
      <w:r>
        <w:t>103</w:t>
      </w:r>
      <w:r>
        <w:fldChar w:fldCharType="end"/>
      </w:r>
    </w:p>
    <w:p w14:paraId="4705FE3E" w14:textId="483956F9" w:rsidR="00B22AE4" w:rsidRDefault="00B22AE4">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_Toc74992139 \h </w:instrText>
      </w:r>
      <w:r>
        <w:fldChar w:fldCharType="separate"/>
      </w:r>
      <w:r>
        <w:t>103</w:t>
      </w:r>
      <w:r>
        <w:fldChar w:fldCharType="end"/>
      </w:r>
    </w:p>
    <w:p w14:paraId="4BF7729B" w14:textId="7D6B4455" w:rsidR="00B22AE4" w:rsidRDefault="00B22AE4">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_Toc74992140 \h </w:instrText>
      </w:r>
      <w:r>
        <w:fldChar w:fldCharType="separate"/>
      </w:r>
      <w:r>
        <w:t>103</w:t>
      </w:r>
      <w:r>
        <w:fldChar w:fldCharType="end"/>
      </w:r>
    </w:p>
    <w:p w14:paraId="6EF4753B" w14:textId="361380F8" w:rsidR="00B22AE4" w:rsidRDefault="00B22AE4">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_Toc74992141 \h </w:instrText>
      </w:r>
      <w:r>
        <w:fldChar w:fldCharType="separate"/>
      </w:r>
      <w:r>
        <w:t>104</w:t>
      </w:r>
      <w:r>
        <w:fldChar w:fldCharType="end"/>
      </w:r>
    </w:p>
    <w:p w14:paraId="334238DE" w14:textId="60A3C2CC" w:rsidR="00B22AE4" w:rsidRDefault="00B22AE4">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_Toc74992142 \h </w:instrText>
      </w:r>
      <w:r>
        <w:fldChar w:fldCharType="separate"/>
      </w:r>
      <w:r>
        <w:t>104</w:t>
      </w:r>
      <w:r>
        <w:fldChar w:fldCharType="end"/>
      </w:r>
    </w:p>
    <w:p w14:paraId="0E8C6DCD" w14:textId="78389809" w:rsidR="00B22AE4" w:rsidRDefault="00B22AE4">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_Toc74992143 \h </w:instrText>
      </w:r>
      <w:r>
        <w:fldChar w:fldCharType="separate"/>
      </w:r>
      <w:r>
        <w:t>105</w:t>
      </w:r>
      <w:r>
        <w:fldChar w:fldCharType="end"/>
      </w:r>
    </w:p>
    <w:p w14:paraId="3C5CFA16" w14:textId="65E0FE7C" w:rsidR="00B22AE4" w:rsidRDefault="00B22AE4">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_Toc74992144 \h </w:instrText>
      </w:r>
      <w:r>
        <w:fldChar w:fldCharType="separate"/>
      </w:r>
      <w:r>
        <w:t>105</w:t>
      </w:r>
      <w:r>
        <w:fldChar w:fldCharType="end"/>
      </w:r>
    </w:p>
    <w:p w14:paraId="55F2E2B3" w14:textId="2E0784D5" w:rsidR="00B22AE4" w:rsidRDefault="00B22AE4">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_Toc74992145 \h </w:instrText>
      </w:r>
      <w:r>
        <w:fldChar w:fldCharType="separate"/>
      </w:r>
      <w:r>
        <w:t>105</w:t>
      </w:r>
      <w:r>
        <w:fldChar w:fldCharType="end"/>
      </w:r>
    </w:p>
    <w:p w14:paraId="61EFDC85" w14:textId="76A46A72" w:rsidR="00B22AE4" w:rsidRDefault="00B22AE4">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_Toc74992146 \h </w:instrText>
      </w:r>
      <w:r>
        <w:fldChar w:fldCharType="separate"/>
      </w:r>
      <w:r>
        <w:t>106</w:t>
      </w:r>
      <w:r>
        <w:fldChar w:fldCharType="end"/>
      </w:r>
    </w:p>
    <w:p w14:paraId="49EBBEF2" w14:textId="58983372" w:rsidR="00B22AE4" w:rsidRDefault="00B22AE4">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_Toc74992147 \h </w:instrText>
      </w:r>
      <w:r>
        <w:fldChar w:fldCharType="separate"/>
      </w:r>
      <w:r>
        <w:t>106</w:t>
      </w:r>
      <w:r>
        <w:fldChar w:fldCharType="end"/>
      </w:r>
    </w:p>
    <w:p w14:paraId="74092194" w14:textId="36091171" w:rsidR="00B22AE4" w:rsidRDefault="00B22AE4">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_Toc74992148 \h </w:instrText>
      </w:r>
      <w:r>
        <w:fldChar w:fldCharType="separate"/>
      </w:r>
      <w:r>
        <w:t>107</w:t>
      </w:r>
      <w:r>
        <w:fldChar w:fldCharType="end"/>
      </w:r>
    </w:p>
    <w:p w14:paraId="1D5A188A" w14:textId="063A3C82" w:rsidR="00B22AE4" w:rsidRDefault="00B22AE4">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_Toc74992149 \h </w:instrText>
      </w:r>
      <w:r>
        <w:fldChar w:fldCharType="separate"/>
      </w:r>
      <w:r>
        <w:t>108</w:t>
      </w:r>
      <w:r>
        <w:fldChar w:fldCharType="end"/>
      </w:r>
    </w:p>
    <w:p w14:paraId="246C1DA8" w14:textId="1E13DD33" w:rsidR="00B22AE4" w:rsidRDefault="00B22AE4">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_Toc74992150 \h </w:instrText>
      </w:r>
      <w:r>
        <w:fldChar w:fldCharType="separate"/>
      </w:r>
      <w:r>
        <w:t>108</w:t>
      </w:r>
      <w:r>
        <w:fldChar w:fldCharType="end"/>
      </w:r>
    </w:p>
    <w:p w14:paraId="62BA805C" w14:textId="18FA0C32" w:rsidR="00B22AE4" w:rsidRDefault="00B22AE4">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_Toc74992151 \h </w:instrText>
      </w:r>
      <w:r>
        <w:fldChar w:fldCharType="separate"/>
      </w:r>
      <w:r>
        <w:t>108</w:t>
      </w:r>
      <w:r>
        <w:fldChar w:fldCharType="end"/>
      </w:r>
    </w:p>
    <w:p w14:paraId="27DB2A75" w14:textId="72E1D320" w:rsidR="00B22AE4" w:rsidRDefault="00B22AE4">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_Toc74992152 \h </w:instrText>
      </w:r>
      <w:r>
        <w:fldChar w:fldCharType="separate"/>
      </w:r>
      <w:r>
        <w:t>109</w:t>
      </w:r>
      <w:r>
        <w:fldChar w:fldCharType="end"/>
      </w:r>
    </w:p>
    <w:p w14:paraId="1DF88699" w14:textId="15E92291" w:rsidR="00B22AE4" w:rsidRDefault="00B22AE4">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_Toc74992153 \h </w:instrText>
      </w:r>
      <w:r>
        <w:fldChar w:fldCharType="separate"/>
      </w:r>
      <w:r>
        <w:t>109</w:t>
      </w:r>
      <w:r>
        <w:fldChar w:fldCharType="end"/>
      </w:r>
    </w:p>
    <w:p w14:paraId="625068FB" w14:textId="759BFC20" w:rsidR="00B22AE4" w:rsidRDefault="00B22AE4">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_Toc74992154 \h </w:instrText>
      </w:r>
      <w:r>
        <w:fldChar w:fldCharType="separate"/>
      </w:r>
      <w:r>
        <w:t>110</w:t>
      </w:r>
      <w:r>
        <w:fldChar w:fldCharType="end"/>
      </w:r>
    </w:p>
    <w:p w14:paraId="41D85760" w14:textId="4722CD78" w:rsidR="00B22AE4" w:rsidRDefault="00B22AE4">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_Toc74992155 \h </w:instrText>
      </w:r>
      <w:r>
        <w:fldChar w:fldCharType="separate"/>
      </w:r>
      <w:r>
        <w:t>111</w:t>
      </w:r>
      <w:r>
        <w:fldChar w:fldCharType="end"/>
      </w:r>
    </w:p>
    <w:p w14:paraId="239CD0D3" w14:textId="257AAB31" w:rsidR="00B22AE4" w:rsidRDefault="00B22AE4">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_Toc74992156 \h </w:instrText>
      </w:r>
      <w:r>
        <w:fldChar w:fldCharType="separate"/>
      </w:r>
      <w:r>
        <w:t>111</w:t>
      </w:r>
      <w:r>
        <w:fldChar w:fldCharType="end"/>
      </w:r>
    </w:p>
    <w:p w14:paraId="5203E50D" w14:textId="17C55398" w:rsidR="00B22AE4" w:rsidRDefault="00B22AE4">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_Toc74992157 \h </w:instrText>
      </w:r>
      <w:r>
        <w:fldChar w:fldCharType="separate"/>
      </w:r>
      <w:r>
        <w:t>111</w:t>
      </w:r>
      <w:r>
        <w:fldChar w:fldCharType="end"/>
      </w:r>
    </w:p>
    <w:p w14:paraId="7A76F89D" w14:textId="19F13B78" w:rsidR="00B22AE4" w:rsidRDefault="00B22AE4">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_Toc74992158 \h </w:instrText>
      </w:r>
      <w:r>
        <w:fldChar w:fldCharType="separate"/>
      </w:r>
      <w:r>
        <w:t>111</w:t>
      </w:r>
      <w:r>
        <w:fldChar w:fldCharType="end"/>
      </w:r>
    </w:p>
    <w:p w14:paraId="412C9785" w14:textId="5308A6B0" w:rsidR="00B22AE4" w:rsidRDefault="00B22AE4">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_Toc74992159 \h </w:instrText>
      </w:r>
      <w:r>
        <w:fldChar w:fldCharType="separate"/>
      </w:r>
      <w:r>
        <w:t>111</w:t>
      </w:r>
      <w:r>
        <w:fldChar w:fldCharType="end"/>
      </w:r>
    </w:p>
    <w:p w14:paraId="66BDA627" w14:textId="12868906" w:rsidR="00B22AE4" w:rsidRDefault="00B22AE4">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_Toc74992160 \h </w:instrText>
      </w:r>
      <w:r>
        <w:fldChar w:fldCharType="separate"/>
      </w:r>
      <w:r>
        <w:t>112</w:t>
      </w:r>
      <w:r>
        <w:fldChar w:fldCharType="end"/>
      </w:r>
    </w:p>
    <w:p w14:paraId="149C0208" w14:textId="0E03BA83" w:rsidR="00B22AE4" w:rsidRDefault="00B22AE4">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_Toc74992161 \h </w:instrText>
      </w:r>
      <w:r>
        <w:fldChar w:fldCharType="separate"/>
      </w:r>
      <w:r>
        <w:t>113</w:t>
      </w:r>
      <w:r>
        <w:fldChar w:fldCharType="end"/>
      </w:r>
    </w:p>
    <w:p w14:paraId="4006BAE8" w14:textId="121BFBC5" w:rsidR="00B22AE4" w:rsidRDefault="00B22AE4">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_Toc74992162 \h </w:instrText>
      </w:r>
      <w:r>
        <w:fldChar w:fldCharType="separate"/>
      </w:r>
      <w:r>
        <w:t>114</w:t>
      </w:r>
      <w:r>
        <w:fldChar w:fldCharType="end"/>
      </w:r>
    </w:p>
    <w:p w14:paraId="5D3D337E" w14:textId="5F3E5332" w:rsidR="00B22AE4" w:rsidRDefault="00B22AE4">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_Toc74992163 \h </w:instrText>
      </w:r>
      <w:r>
        <w:fldChar w:fldCharType="separate"/>
      </w:r>
      <w:r>
        <w:t>114</w:t>
      </w:r>
      <w:r>
        <w:fldChar w:fldCharType="end"/>
      </w:r>
    </w:p>
    <w:p w14:paraId="0FED411E" w14:textId="62477E24" w:rsidR="00B22AE4" w:rsidRDefault="00B22AE4">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_Toc74992164 \h </w:instrText>
      </w:r>
      <w:r>
        <w:fldChar w:fldCharType="separate"/>
      </w:r>
      <w:r>
        <w:t>114</w:t>
      </w:r>
      <w:r>
        <w:fldChar w:fldCharType="end"/>
      </w:r>
    </w:p>
    <w:p w14:paraId="1BE7D54C" w14:textId="72E59131" w:rsidR="00B22AE4" w:rsidRDefault="00B22AE4">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_Toc74992165 \h </w:instrText>
      </w:r>
      <w:r>
        <w:fldChar w:fldCharType="separate"/>
      </w:r>
      <w:r>
        <w:t>115</w:t>
      </w:r>
      <w:r>
        <w:fldChar w:fldCharType="end"/>
      </w:r>
    </w:p>
    <w:p w14:paraId="27EE7D55" w14:textId="58D9DE2E" w:rsidR="00B22AE4" w:rsidRDefault="00B22AE4">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_Toc74992166 \h </w:instrText>
      </w:r>
      <w:r>
        <w:fldChar w:fldCharType="separate"/>
      </w:r>
      <w:r>
        <w:t>115</w:t>
      </w:r>
      <w:r>
        <w:fldChar w:fldCharType="end"/>
      </w:r>
    </w:p>
    <w:p w14:paraId="034AEC9E" w14:textId="2554C3A1" w:rsidR="00B22AE4" w:rsidRDefault="00B22AE4">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_Toc74992167 \h </w:instrText>
      </w:r>
      <w:r>
        <w:fldChar w:fldCharType="separate"/>
      </w:r>
      <w:r>
        <w:t>116</w:t>
      </w:r>
      <w:r>
        <w:fldChar w:fldCharType="end"/>
      </w:r>
    </w:p>
    <w:p w14:paraId="6C64087E" w14:textId="69D8A603" w:rsidR="00B22AE4" w:rsidRDefault="00B22AE4">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_Toc74992168 \h </w:instrText>
      </w:r>
      <w:r>
        <w:fldChar w:fldCharType="separate"/>
      </w:r>
      <w:r>
        <w:t>116</w:t>
      </w:r>
      <w:r>
        <w:fldChar w:fldCharType="end"/>
      </w:r>
    </w:p>
    <w:p w14:paraId="54A6B23A" w14:textId="4A3F35A4" w:rsidR="00B22AE4" w:rsidRDefault="00B22AE4">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_Toc74992169 \h </w:instrText>
      </w:r>
      <w:r>
        <w:fldChar w:fldCharType="separate"/>
      </w:r>
      <w:r>
        <w:t>116</w:t>
      </w:r>
      <w:r>
        <w:fldChar w:fldCharType="end"/>
      </w:r>
    </w:p>
    <w:p w14:paraId="1A102D92" w14:textId="2EA0564C" w:rsidR="00B22AE4" w:rsidRDefault="00B22AE4">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_Toc74992170 \h </w:instrText>
      </w:r>
      <w:r>
        <w:fldChar w:fldCharType="separate"/>
      </w:r>
      <w:r>
        <w:t>116</w:t>
      </w:r>
      <w:r>
        <w:fldChar w:fldCharType="end"/>
      </w:r>
    </w:p>
    <w:p w14:paraId="79B0ECFD" w14:textId="23AAB626" w:rsidR="00B22AE4" w:rsidRDefault="00B22AE4">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_Toc74992171 \h </w:instrText>
      </w:r>
      <w:r>
        <w:fldChar w:fldCharType="separate"/>
      </w:r>
      <w:r>
        <w:t>116</w:t>
      </w:r>
      <w:r>
        <w:fldChar w:fldCharType="end"/>
      </w:r>
    </w:p>
    <w:p w14:paraId="13809389" w14:textId="79E5E449" w:rsidR="00B22AE4" w:rsidRDefault="00B22AE4">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_Toc74992172 \h </w:instrText>
      </w:r>
      <w:r>
        <w:fldChar w:fldCharType="separate"/>
      </w:r>
      <w:r>
        <w:t>117</w:t>
      </w:r>
      <w:r>
        <w:fldChar w:fldCharType="end"/>
      </w:r>
    </w:p>
    <w:p w14:paraId="46A8985B" w14:textId="577B2187" w:rsidR="00B22AE4" w:rsidRDefault="00B22AE4">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_Toc74992173 \h </w:instrText>
      </w:r>
      <w:r>
        <w:fldChar w:fldCharType="separate"/>
      </w:r>
      <w:r>
        <w:t>117</w:t>
      </w:r>
      <w:r>
        <w:fldChar w:fldCharType="end"/>
      </w:r>
    </w:p>
    <w:p w14:paraId="4CE9ADA1" w14:textId="000ACE56" w:rsidR="00B22AE4" w:rsidRDefault="00B22AE4">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_Toc74992174 \h </w:instrText>
      </w:r>
      <w:r>
        <w:fldChar w:fldCharType="separate"/>
      </w:r>
      <w:r>
        <w:t>117</w:t>
      </w:r>
      <w:r>
        <w:fldChar w:fldCharType="end"/>
      </w:r>
    </w:p>
    <w:p w14:paraId="3BB6D9C6" w14:textId="14982AEF" w:rsidR="00B22AE4" w:rsidRDefault="00B22AE4">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_Toc74992175 \h </w:instrText>
      </w:r>
      <w:r>
        <w:fldChar w:fldCharType="separate"/>
      </w:r>
      <w:r>
        <w:t>118</w:t>
      </w:r>
      <w:r>
        <w:fldChar w:fldCharType="end"/>
      </w:r>
    </w:p>
    <w:p w14:paraId="70CD4410" w14:textId="5220F7C4" w:rsidR="00B22AE4" w:rsidRDefault="00B22AE4">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_Toc74992176 \h </w:instrText>
      </w:r>
      <w:r>
        <w:fldChar w:fldCharType="separate"/>
      </w:r>
      <w:r>
        <w:t>118</w:t>
      </w:r>
      <w:r>
        <w:fldChar w:fldCharType="end"/>
      </w:r>
    </w:p>
    <w:p w14:paraId="0DB9106D" w14:textId="5F9750A6" w:rsidR="00B22AE4" w:rsidRDefault="00B22AE4">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_Toc74992177 \h </w:instrText>
      </w:r>
      <w:r>
        <w:fldChar w:fldCharType="separate"/>
      </w:r>
      <w:r>
        <w:t>119</w:t>
      </w:r>
      <w:r>
        <w:fldChar w:fldCharType="end"/>
      </w:r>
    </w:p>
    <w:p w14:paraId="0FB7EDC2" w14:textId="0583689A" w:rsidR="00B22AE4" w:rsidRDefault="00B22AE4">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_Toc74992178 \h </w:instrText>
      </w:r>
      <w:r>
        <w:fldChar w:fldCharType="separate"/>
      </w:r>
      <w:r>
        <w:t>119</w:t>
      </w:r>
      <w:r>
        <w:fldChar w:fldCharType="end"/>
      </w:r>
    </w:p>
    <w:p w14:paraId="1E28DBE2" w14:textId="7578C9E7" w:rsidR="00B22AE4" w:rsidRDefault="00B22AE4">
      <w:pPr>
        <w:pStyle w:val="TOC5"/>
        <w:rPr>
          <w:rFonts w:asciiTheme="minorHAnsi" w:eastAsiaTheme="minorEastAsia" w:hAnsiTheme="minorHAnsi" w:cstheme="minorBidi"/>
          <w:sz w:val="22"/>
          <w:szCs w:val="22"/>
          <w:lang w:eastAsia="en-GB"/>
        </w:rPr>
      </w:pPr>
      <w:r>
        <w:lastRenderedPageBreak/>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_Toc74992179 \h </w:instrText>
      </w:r>
      <w:r>
        <w:fldChar w:fldCharType="separate"/>
      </w:r>
      <w:r>
        <w:t>119</w:t>
      </w:r>
      <w:r>
        <w:fldChar w:fldCharType="end"/>
      </w:r>
    </w:p>
    <w:p w14:paraId="20882D9E" w14:textId="0C7AC035" w:rsidR="00B22AE4" w:rsidRDefault="00B22AE4">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_Toc74992180 \h </w:instrText>
      </w:r>
      <w:r>
        <w:fldChar w:fldCharType="separate"/>
      </w:r>
      <w:r>
        <w:t>119</w:t>
      </w:r>
      <w:r>
        <w:fldChar w:fldCharType="end"/>
      </w:r>
    </w:p>
    <w:p w14:paraId="234AC8F0" w14:textId="786F374C" w:rsidR="00B22AE4" w:rsidRDefault="00B22AE4">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_Toc74992181 \h </w:instrText>
      </w:r>
      <w:r>
        <w:fldChar w:fldCharType="separate"/>
      </w:r>
      <w:r>
        <w:t>119</w:t>
      </w:r>
      <w:r>
        <w:fldChar w:fldCharType="end"/>
      </w:r>
    </w:p>
    <w:p w14:paraId="070B5E0E" w14:textId="440A37D8" w:rsidR="00B22AE4" w:rsidRDefault="00B22AE4">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_Toc74992182 \h </w:instrText>
      </w:r>
      <w:r>
        <w:fldChar w:fldCharType="separate"/>
      </w:r>
      <w:r>
        <w:t>120</w:t>
      </w:r>
      <w:r>
        <w:fldChar w:fldCharType="end"/>
      </w:r>
    </w:p>
    <w:p w14:paraId="5A2401C5" w14:textId="6FE0AD80" w:rsidR="00B22AE4" w:rsidRDefault="00B22AE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_Toc74992183 \h </w:instrText>
      </w:r>
      <w:r>
        <w:fldChar w:fldCharType="separate"/>
      </w:r>
      <w:r>
        <w:t>120</w:t>
      </w:r>
      <w:r>
        <w:fldChar w:fldCharType="end"/>
      </w:r>
    </w:p>
    <w:p w14:paraId="3264D5BB" w14:textId="1A7626DD" w:rsidR="00B22AE4" w:rsidRDefault="00B22AE4">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_Toc74992184 \h </w:instrText>
      </w:r>
      <w:r>
        <w:fldChar w:fldCharType="separate"/>
      </w:r>
      <w:r>
        <w:t>120</w:t>
      </w:r>
      <w:r>
        <w:fldChar w:fldCharType="end"/>
      </w:r>
    </w:p>
    <w:p w14:paraId="616847BD" w14:textId="23037895" w:rsidR="00B22AE4" w:rsidRDefault="00B22AE4">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_Toc74992185 \h </w:instrText>
      </w:r>
      <w:r>
        <w:fldChar w:fldCharType="separate"/>
      </w:r>
      <w:r>
        <w:t>121</w:t>
      </w:r>
      <w:r>
        <w:fldChar w:fldCharType="end"/>
      </w:r>
    </w:p>
    <w:p w14:paraId="78951192" w14:textId="1A41FE83" w:rsidR="00B22AE4" w:rsidRDefault="00B22AE4">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_Toc74992186 \h </w:instrText>
      </w:r>
      <w:r>
        <w:fldChar w:fldCharType="separate"/>
      </w:r>
      <w:r>
        <w:t>121</w:t>
      </w:r>
      <w:r>
        <w:fldChar w:fldCharType="end"/>
      </w:r>
    </w:p>
    <w:p w14:paraId="09D00E2C" w14:textId="4A8BDEF2" w:rsidR="00B22AE4" w:rsidRDefault="00B22AE4">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_Toc74992187 \h </w:instrText>
      </w:r>
      <w:r>
        <w:fldChar w:fldCharType="separate"/>
      </w:r>
      <w:r>
        <w:t>122</w:t>
      </w:r>
      <w:r>
        <w:fldChar w:fldCharType="end"/>
      </w:r>
    </w:p>
    <w:p w14:paraId="0DBC527A" w14:textId="28284DE9" w:rsidR="00B22AE4" w:rsidRDefault="00B22AE4">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_Toc74992188 \h </w:instrText>
      </w:r>
      <w:r>
        <w:fldChar w:fldCharType="separate"/>
      </w:r>
      <w:r>
        <w:t>122</w:t>
      </w:r>
      <w:r>
        <w:fldChar w:fldCharType="end"/>
      </w:r>
    </w:p>
    <w:p w14:paraId="0CB4D768" w14:textId="21214920" w:rsidR="00B22AE4" w:rsidRDefault="00B22AE4">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_Toc74992189 \h </w:instrText>
      </w:r>
      <w:r>
        <w:fldChar w:fldCharType="separate"/>
      </w:r>
      <w:r>
        <w:t>122</w:t>
      </w:r>
      <w:r>
        <w:fldChar w:fldCharType="end"/>
      </w:r>
    </w:p>
    <w:p w14:paraId="10B87665" w14:textId="190DB3B6" w:rsidR="00B22AE4" w:rsidRDefault="00B22AE4">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_Toc74992190 \h </w:instrText>
      </w:r>
      <w:r>
        <w:fldChar w:fldCharType="separate"/>
      </w:r>
      <w:r>
        <w:t>122</w:t>
      </w:r>
      <w:r>
        <w:fldChar w:fldCharType="end"/>
      </w:r>
    </w:p>
    <w:p w14:paraId="0FA2AA5B" w14:textId="58BC7535" w:rsidR="00B22AE4" w:rsidRDefault="00B22AE4">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_Toc74992191 \h </w:instrText>
      </w:r>
      <w:r>
        <w:fldChar w:fldCharType="separate"/>
      </w:r>
      <w:r>
        <w:t>122</w:t>
      </w:r>
      <w:r>
        <w:fldChar w:fldCharType="end"/>
      </w:r>
    </w:p>
    <w:p w14:paraId="6E6E183B" w14:textId="54493B97" w:rsidR="00B22AE4" w:rsidRDefault="00B22AE4">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_Toc74992192 \h </w:instrText>
      </w:r>
      <w:r>
        <w:fldChar w:fldCharType="separate"/>
      </w:r>
      <w:r>
        <w:t>123</w:t>
      </w:r>
      <w:r>
        <w:fldChar w:fldCharType="end"/>
      </w:r>
    </w:p>
    <w:p w14:paraId="10A491F6" w14:textId="0CC635F7" w:rsidR="00B22AE4" w:rsidRDefault="00B22AE4">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_Toc74992193 \h </w:instrText>
      </w:r>
      <w:r>
        <w:fldChar w:fldCharType="separate"/>
      </w:r>
      <w:r>
        <w:t>124</w:t>
      </w:r>
      <w:r>
        <w:fldChar w:fldCharType="end"/>
      </w:r>
    </w:p>
    <w:p w14:paraId="14804E08" w14:textId="07BC11DC" w:rsidR="00B22AE4" w:rsidRDefault="00B22AE4">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_Toc74992194 \h </w:instrText>
      </w:r>
      <w:r>
        <w:fldChar w:fldCharType="separate"/>
      </w:r>
      <w:r>
        <w:t>124</w:t>
      </w:r>
      <w:r>
        <w:fldChar w:fldCharType="end"/>
      </w:r>
    </w:p>
    <w:p w14:paraId="193E3D35" w14:textId="5842C1CA" w:rsidR="00B22AE4" w:rsidRDefault="00B22AE4">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_Toc74992195 \h </w:instrText>
      </w:r>
      <w:r>
        <w:fldChar w:fldCharType="separate"/>
      </w:r>
      <w:r>
        <w:t>124</w:t>
      </w:r>
      <w:r>
        <w:fldChar w:fldCharType="end"/>
      </w:r>
    </w:p>
    <w:p w14:paraId="03BEEBDB" w14:textId="0D99C7B9" w:rsidR="00B22AE4" w:rsidRDefault="00B22AE4">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_Toc74992196 \h </w:instrText>
      </w:r>
      <w:r>
        <w:fldChar w:fldCharType="separate"/>
      </w:r>
      <w:r>
        <w:t>125</w:t>
      </w:r>
      <w:r>
        <w:fldChar w:fldCharType="end"/>
      </w:r>
    </w:p>
    <w:p w14:paraId="4E6ADC9E" w14:textId="1B905E9A" w:rsidR="00B22AE4" w:rsidRDefault="00B22AE4">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_Toc74992197 \h </w:instrText>
      </w:r>
      <w:r>
        <w:fldChar w:fldCharType="separate"/>
      </w:r>
      <w:r>
        <w:t>125</w:t>
      </w:r>
      <w:r>
        <w:fldChar w:fldCharType="end"/>
      </w:r>
    </w:p>
    <w:p w14:paraId="749E6BBE" w14:textId="43480533" w:rsidR="00B22AE4" w:rsidRDefault="00B22AE4">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_Toc74992198 \h </w:instrText>
      </w:r>
      <w:r>
        <w:fldChar w:fldCharType="separate"/>
      </w:r>
      <w:r>
        <w:t>126</w:t>
      </w:r>
      <w:r>
        <w:fldChar w:fldCharType="end"/>
      </w:r>
    </w:p>
    <w:p w14:paraId="7C9849C3" w14:textId="27046B37" w:rsidR="00B22AE4" w:rsidRDefault="00B22AE4">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_Toc74992199 \h </w:instrText>
      </w:r>
      <w:r>
        <w:fldChar w:fldCharType="separate"/>
      </w:r>
      <w:r>
        <w:t>126</w:t>
      </w:r>
      <w:r>
        <w:fldChar w:fldCharType="end"/>
      </w:r>
    </w:p>
    <w:p w14:paraId="7952B3D9" w14:textId="2AA84270" w:rsidR="00B22AE4" w:rsidRDefault="00B22AE4">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_Toc74992200 \h </w:instrText>
      </w:r>
      <w:r>
        <w:fldChar w:fldCharType="separate"/>
      </w:r>
      <w:r>
        <w:t>126</w:t>
      </w:r>
      <w:r>
        <w:fldChar w:fldCharType="end"/>
      </w:r>
    </w:p>
    <w:p w14:paraId="74CA8F54" w14:textId="0208A3B3" w:rsidR="00B22AE4" w:rsidRDefault="00B22AE4">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_Toc74992201 \h </w:instrText>
      </w:r>
      <w:r>
        <w:fldChar w:fldCharType="separate"/>
      </w:r>
      <w:r>
        <w:t>127</w:t>
      </w:r>
      <w:r>
        <w:fldChar w:fldCharType="end"/>
      </w:r>
    </w:p>
    <w:p w14:paraId="19E98154" w14:textId="3DFBF343" w:rsidR="00B22AE4" w:rsidRDefault="00B22AE4">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_Toc74992202 \h </w:instrText>
      </w:r>
      <w:r>
        <w:fldChar w:fldCharType="separate"/>
      </w:r>
      <w:r>
        <w:t>127</w:t>
      </w:r>
      <w:r>
        <w:fldChar w:fldCharType="end"/>
      </w:r>
    </w:p>
    <w:p w14:paraId="2E133814" w14:textId="6474B46E" w:rsidR="00B22AE4" w:rsidRDefault="00B22AE4">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_Toc74992203 \h </w:instrText>
      </w:r>
      <w:r>
        <w:fldChar w:fldCharType="separate"/>
      </w:r>
      <w:r>
        <w:t>128</w:t>
      </w:r>
      <w:r>
        <w:fldChar w:fldCharType="end"/>
      </w:r>
    </w:p>
    <w:p w14:paraId="325B1276" w14:textId="19F61F11" w:rsidR="00B22AE4" w:rsidRDefault="00B22AE4">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_Toc74992204 \h </w:instrText>
      </w:r>
      <w:r>
        <w:fldChar w:fldCharType="separate"/>
      </w:r>
      <w:r>
        <w:t>128</w:t>
      </w:r>
      <w:r>
        <w:fldChar w:fldCharType="end"/>
      </w:r>
    </w:p>
    <w:p w14:paraId="6ADFFF5F" w14:textId="0B8E5B7E" w:rsidR="00B22AE4" w:rsidRDefault="00B22AE4">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_Toc74992205 \h </w:instrText>
      </w:r>
      <w:r>
        <w:fldChar w:fldCharType="separate"/>
      </w:r>
      <w:r>
        <w:t>128</w:t>
      </w:r>
      <w:r>
        <w:fldChar w:fldCharType="end"/>
      </w:r>
    </w:p>
    <w:p w14:paraId="2E54DCCB" w14:textId="32D5BEA5" w:rsidR="00B22AE4" w:rsidRDefault="00B22AE4">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_Toc74992206 \h </w:instrText>
      </w:r>
      <w:r>
        <w:fldChar w:fldCharType="separate"/>
      </w:r>
      <w:r>
        <w:t>128</w:t>
      </w:r>
      <w:r>
        <w:fldChar w:fldCharType="end"/>
      </w:r>
    </w:p>
    <w:p w14:paraId="08A72633" w14:textId="0B987665" w:rsidR="00B22AE4" w:rsidRDefault="00B22AE4">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_Toc74992207 \h </w:instrText>
      </w:r>
      <w:r>
        <w:fldChar w:fldCharType="separate"/>
      </w:r>
      <w:r>
        <w:t>128</w:t>
      </w:r>
      <w:r>
        <w:fldChar w:fldCharType="end"/>
      </w:r>
    </w:p>
    <w:p w14:paraId="0F712CD3" w14:textId="2A0C3629" w:rsidR="00B22AE4" w:rsidRDefault="00B22AE4">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_Toc74992208 \h </w:instrText>
      </w:r>
      <w:r>
        <w:fldChar w:fldCharType="separate"/>
      </w:r>
      <w:r>
        <w:t>130</w:t>
      </w:r>
      <w:r>
        <w:fldChar w:fldCharType="end"/>
      </w:r>
    </w:p>
    <w:p w14:paraId="03D15A45" w14:textId="6A0480F5" w:rsidR="00B22AE4" w:rsidRDefault="00B22AE4">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_Toc74992209 \h </w:instrText>
      </w:r>
      <w:r>
        <w:fldChar w:fldCharType="separate"/>
      </w:r>
      <w:r>
        <w:t>130</w:t>
      </w:r>
      <w:r>
        <w:fldChar w:fldCharType="end"/>
      </w:r>
    </w:p>
    <w:p w14:paraId="1180C4B6" w14:textId="0A5AF3DE" w:rsidR="00B22AE4" w:rsidRDefault="00B22AE4">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_Toc74992210 \h </w:instrText>
      </w:r>
      <w:r>
        <w:fldChar w:fldCharType="separate"/>
      </w:r>
      <w:r>
        <w:t>130</w:t>
      </w:r>
      <w:r>
        <w:fldChar w:fldCharType="end"/>
      </w:r>
    </w:p>
    <w:p w14:paraId="14074413" w14:textId="4240ACB7" w:rsidR="00B22AE4" w:rsidRDefault="00B22AE4">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_Toc74992211 \h </w:instrText>
      </w:r>
      <w:r>
        <w:fldChar w:fldCharType="separate"/>
      </w:r>
      <w:r>
        <w:t>130</w:t>
      </w:r>
      <w:r>
        <w:fldChar w:fldCharType="end"/>
      </w:r>
    </w:p>
    <w:p w14:paraId="75CB4B17" w14:textId="189F02D0" w:rsidR="00B22AE4" w:rsidRDefault="00B22AE4">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_Toc74992212 \h </w:instrText>
      </w:r>
      <w:r>
        <w:fldChar w:fldCharType="separate"/>
      </w:r>
      <w:r>
        <w:t>130</w:t>
      </w:r>
      <w:r>
        <w:fldChar w:fldCharType="end"/>
      </w:r>
    </w:p>
    <w:p w14:paraId="130CA86B" w14:textId="75C8F26C" w:rsidR="00B22AE4" w:rsidRDefault="00B22AE4">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_Toc74992213 \h </w:instrText>
      </w:r>
      <w:r>
        <w:fldChar w:fldCharType="separate"/>
      </w:r>
      <w:r>
        <w:t>131</w:t>
      </w:r>
      <w:r>
        <w:fldChar w:fldCharType="end"/>
      </w:r>
    </w:p>
    <w:p w14:paraId="67A5DC79" w14:textId="4DC60630" w:rsidR="00B22AE4" w:rsidRDefault="00B22AE4">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_Toc74992214 \h </w:instrText>
      </w:r>
      <w:r>
        <w:fldChar w:fldCharType="separate"/>
      </w:r>
      <w:r>
        <w:t>131</w:t>
      </w:r>
      <w:r>
        <w:fldChar w:fldCharType="end"/>
      </w:r>
    </w:p>
    <w:p w14:paraId="6107F25C" w14:textId="4F610588" w:rsidR="00B22AE4" w:rsidRDefault="00B22AE4">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_Toc74992215 \h </w:instrText>
      </w:r>
      <w:r>
        <w:fldChar w:fldCharType="separate"/>
      </w:r>
      <w:r>
        <w:t>131</w:t>
      </w:r>
      <w:r>
        <w:fldChar w:fldCharType="end"/>
      </w:r>
    </w:p>
    <w:p w14:paraId="08E99C8D" w14:textId="7ACB30D2" w:rsidR="00B22AE4" w:rsidRDefault="00B22AE4">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_Toc74992216 \h </w:instrText>
      </w:r>
      <w:r>
        <w:fldChar w:fldCharType="separate"/>
      </w:r>
      <w:r>
        <w:t>132</w:t>
      </w:r>
      <w:r>
        <w:fldChar w:fldCharType="end"/>
      </w:r>
    </w:p>
    <w:p w14:paraId="05277AA2" w14:textId="5530720C" w:rsidR="00B22AE4" w:rsidRDefault="00B22AE4">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_Toc74992217 \h </w:instrText>
      </w:r>
      <w:r>
        <w:fldChar w:fldCharType="separate"/>
      </w:r>
      <w:r>
        <w:t>132</w:t>
      </w:r>
      <w:r>
        <w:fldChar w:fldCharType="end"/>
      </w:r>
    </w:p>
    <w:p w14:paraId="56984F2C" w14:textId="4D261CC4" w:rsidR="00B22AE4" w:rsidRDefault="00B22AE4">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_Toc74992218 \h </w:instrText>
      </w:r>
      <w:r>
        <w:fldChar w:fldCharType="separate"/>
      </w:r>
      <w:r>
        <w:t>133</w:t>
      </w:r>
      <w:r>
        <w:fldChar w:fldCharType="end"/>
      </w:r>
    </w:p>
    <w:p w14:paraId="2C223F46" w14:textId="56BD10AD" w:rsidR="00B22AE4" w:rsidRDefault="00B22AE4">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_Toc74992219 \h </w:instrText>
      </w:r>
      <w:r>
        <w:fldChar w:fldCharType="separate"/>
      </w:r>
      <w:r>
        <w:t>134</w:t>
      </w:r>
      <w:r>
        <w:fldChar w:fldCharType="end"/>
      </w:r>
    </w:p>
    <w:p w14:paraId="38E236AC" w14:textId="3A928BE1" w:rsidR="00B22AE4" w:rsidRDefault="00B22AE4">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_Toc74992220 \h </w:instrText>
      </w:r>
      <w:r>
        <w:fldChar w:fldCharType="separate"/>
      </w:r>
      <w:r>
        <w:t>135</w:t>
      </w:r>
      <w:r>
        <w:fldChar w:fldCharType="end"/>
      </w:r>
    </w:p>
    <w:p w14:paraId="595840F2" w14:textId="5CCFAA15" w:rsidR="00B22AE4" w:rsidRDefault="00B22AE4">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_Toc74992221 \h </w:instrText>
      </w:r>
      <w:r>
        <w:fldChar w:fldCharType="separate"/>
      </w:r>
      <w:r>
        <w:t>135</w:t>
      </w:r>
      <w:r>
        <w:fldChar w:fldCharType="end"/>
      </w:r>
    </w:p>
    <w:p w14:paraId="29C0634D" w14:textId="668E7021" w:rsidR="00B22AE4" w:rsidRDefault="00B22AE4">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_Toc74992222 \h </w:instrText>
      </w:r>
      <w:r>
        <w:fldChar w:fldCharType="separate"/>
      </w:r>
      <w:r>
        <w:t>135</w:t>
      </w:r>
      <w:r>
        <w:fldChar w:fldCharType="end"/>
      </w:r>
    </w:p>
    <w:p w14:paraId="54AE3D37" w14:textId="2D115971" w:rsidR="00B22AE4" w:rsidRDefault="00B22AE4">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_Toc74992223 \h </w:instrText>
      </w:r>
      <w:r>
        <w:fldChar w:fldCharType="separate"/>
      </w:r>
      <w:r>
        <w:t>136</w:t>
      </w:r>
      <w:r>
        <w:fldChar w:fldCharType="end"/>
      </w:r>
    </w:p>
    <w:p w14:paraId="3B6F4252" w14:textId="04C608A7" w:rsidR="00B22AE4" w:rsidRDefault="00B22AE4">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_Toc74992224 \h </w:instrText>
      </w:r>
      <w:r>
        <w:fldChar w:fldCharType="separate"/>
      </w:r>
      <w:r>
        <w:t>136</w:t>
      </w:r>
      <w:r>
        <w:fldChar w:fldCharType="end"/>
      </w:r>
    </w:p>
    <w:p w14:paraId="36500760" w14:textId="177EE27C" w:rsidR="00B22AE4" w:rsidRDefault="00B22AE4">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_Toc74992225 \h </w:instrText>
      </w:r>
      <w:r>
        <w:fldChar w:fldCharType="separate"/>
      </w:r>
      <w:r>
        <w:t>137</w:t>
      </w:r>
      <w:r>
        <w:fldChar w:fldCharType="end"/>
      </w:r>
    </w:p>
    <w:p w14:paraId="3737C192" w14:textId="00B73EC1" w:rsidR="00B22AE4" w:rsidRDefault="00B22AE4">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_Toc74992226 \h </w:instrText>
      </w:r>
      <w:r>
        <w:fldChar w:fldCharType="separate"/>
      </w:r>
      <w:r>
        <w:t>138</w:t>
      </w:r>
      <w:r>
        <w:fldChar w:fldCharType="end"/>
      </w:r>
    </w:p>
    <w:p w14:paraId="7109D3C1" w14:textId="4489F52C" w:rsidR="00B22AE4" w:rsidRDefault="00B22AE4">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_Toc74992227 \h </w:instrText>
      </w:r>
      <w:r>
        <w:fldChar w:fldCharType="separate"/>
      </w:r>
      <w:r>
        <w:t>138</w:t>
      </w:r>
      <w:r>
        <w:fldChar w:fldCharType="end"/>
      </w:r>
    </w:p>
    <w:p w14:paraId="210D8B86" w14:textId="257A1669" w:rsidR="00B22AE4" w:rsidRDefault="00B22AE4">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_Toc74992228 \h </w:instrText>
      </w:r>
      <w:r>
        <w:fldChar w:fldCharType="separate"/>
      </w:r>
      <w:r>
        <w:t>138</w:t>
      </w:r>
      <w:r>
        <w:fldChar w:fldCharType="end"/>
      </w:r>
    </w:p>
    <w:p w14:paraId="1FAE69A0" w14:textId="2475F27F" w:rsidR="00B22AE4" w:rsidRDefault="00B22AE4">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_Toc74992229 \h </w:instrText>
      </w:r>
      <w:r>
        <w:fldChar w:fldCharType="separate"/>
      </w:r>
      <w:r>
        <w:t>139</w:t>
      </w:r>
      <w:r>
        <w:fldChar w:fldCharType="end"/>
      </w:r>
    </w:p>
    <w:p w14:paraId="0116DFB8" w14:textId="7D1EBCEE" w:rsidR="00B22AE4" w:rsidRDefault="00B22AE4">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_Toc74992230 \h </w:instrText>
      </w:r>
      <w:r>
        <w:fldChar w:fldCharType="separate"/>
      </w:r>
      <w:r>
        <w:t>139</w:t>
      </w:r>
      <w:r>
        <w:fldChar w:fldCharType="end"/>
      </w:r>
    </w:p>
    <w:p w14:paraId="659138FC" w14:textId="132690F7" w:rsidR="00B22AE4" w:rsidRDefault="00B22AE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_Toc74992231 \h </w:instrText>
      </w:r>
      <w:r>
        <w:fldChar w:fldCharType="separate"/>
      </w:r>
      <w:r>
        <w:t>140</w:t>
      </w:r>
      <w:r>
        <w:fldChar w:fldCharType="end"/>
      </w:r>
    </w:p>
    <w:p w14:paraId="0F43FCA9" w14:textId="0095A339" w:rsidR="00B22AE4" w:rsidRDefault="00B22AE4">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_Toc74992232 \h </w:instrText>
      </w:r>
      <w:r>
        <w:fldChar w:fldCharType="separate"/>
      </w:r>
      <w:r>
        <w:t>140</w:t>
      </w:r>
      <w:r>
        <w:fldChar w:fldCharType="end"/>
      </w:r>
    </w:p>
    <w:p w14:paraId="3E40878E" w14:textId="6DF657D0" w:rsidR="00B22AE4" w:rsidRDefault="00B22AE4">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_Toc74992233 \h </w:instrText>
      </w:r>
      <w:r>
        <w:fldChar w:fldCharType="separate"/>
      </w:r>
      <w:r>
        <w:t>140</w:t>
      </w:r>
      <w:r>
        <w:fldChar w:fldCharType="end"/>
      </w:r>
    </w:p>
    <w:p w14:paraId="4C9D3A36" w14:textId="78B425DD" w:rsidR="00B22AE4" w:rsidRDefault="00B22AE4">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_Toc74992234 \h </w:instrText>
      </w:r>
      <w:r>
        <w:fldChar w:fldCharType="separate"/>
      </w:r>
      <w:r>
        <w:t>140</w:t>
      </w:r>
      <w:r>
        <w:fldChar w:fldCharType="end"/>
      </w:r>
    </w:p>
    <w:p w14:paraId="46CF0B79" w14:textId="153D3063" w:rsidR="00B22AE4" w:rsidRDefault="00B22AE4">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_Toc74992235 \h </w:instrText>
      </w:r>
      <w:r>
        <w:fldChar w:fldCharType="separate"/>
      </w:r>
      <w:r>
        <w:t>140</w:t>
      </w:r>
      <w:r>
        <w:fldChar w:fldCharType="end"/>
      </w:r>
    </w:p>
    <w:p w14:paraId="0FF80357" w14:textId="02C69E12" w:rsidR="00B22AE4" w:rsidRDefault="00B22AE4">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_Toc74992236 \h </w:instrText>
      </w:r>
      <w:r>
        <w:fldChar w:fldCharType="separate"/>
      </w:r>
      <w:r>
        <w:t>141</w:t>
      </w:r>
      <w:r>
        <w:fldChar w:fldCharType="end"/>
      </w:r>
    </w:p>
    <w:p w14:paraId="38A4E70A" w14:textId="7A289E4F" w:rsidR="00B22AE4" w:rsidRDefault="00B22AE4">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_Toc74992237 \h </w:instrText>
      </w:r>
      <w:r>
        <w:fldChar w:fldCharType="separate"/>
      </w:r>
      <w:r>
        <w:t>141</w:t>
      </w:r>
      <w:r>
        <w:fldChar w:fldCharType="end"/>
      </w:r>
    </w:p>
    <w:p w14:paraId="29403A95" w14:textId="3A9B7BA7" w:rsidR="00B22AE4" w:rsidRDefault="00B22AE4">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_Toc74992238 \h </w:instrText>
      </w:r>
      <w:r>
        <w:fldChar w:fldCharType="separate"/>
      </w:r>
      <w:r>
        <w:t>141</w:t>
      </w:r>
      <w:r>
        <w:fldChar w:fldCharType="end"/>
      </w:r>
    </w:p>
    <w:p w14:paraId="201438B4" w14:textId="45B940CA" w:rsidR="00B22AE4" w:rsidRDefault="00B22AE4">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_Toc74992239 \h </w:instrText>
      </w:r>
      <w:r>
        <w:fldChar w:fldCharType="separate"/>
      </w:r>
      <w:r>
        <w:t>142</w:t>
      </w:r>
      <w:r>
        <w:fldChar w:fldCharType="end"/>
      </w:r>
    </w:p>
    <w:p w14:paraId="42D00B4F" w14:textId="1A693851" w:rsidR="00B22AE4" w:rsidRDefault="00B22AE4">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_Toc74992240 \h </w:instrText>
      </w:r>
      <w:r>
        <w:fldChar w:fldCharType="separate"/>
      </w:r>
      <w:r>
        <w:t>142</w:t>
      </w:r>
      <w:r>
        <w:fldChar w:fldCharType="end"/>
      </w:r>
    </w:p>
    <w:p w14:paraId="424EBF33" w14:textId="3BB96314" w:rsidR="00B22AE4" w:rsidRDefault="00B22AE4">
      <w:pPr>
        <w:pStyle w:val="TOC3"/>
        <w:rPr>
          <w:rFonts w:asciiTheme="minorHAnsi" w:eastAsiaTheme="minorEastAsia" w:hAnsiTheme="minorHAnsi" w:cstheme="minorBidi"/>
          <w:sz w:val="22"/>
          <w:szCs w:val="22"/>
          <w:lang w:eastAsia="en-GB"/>
        </w:rPr>
      </w:pPr>
      <w:r w:rsidRPr="00FC037B">
        <w:rPr>
          <w:rFonts w:eastAsia="SimSun"/>
        </w:rPr>
        <w:lastRenderedPageBreak/>
        <w:t>6.2.5</w:t>
      </w:r>
      <w:r>
        <w:rPr>
          <w:rFonts w:asciiTheme="minorHAnsi" w:eastAsiaTheme="minorEastAsia" w:hAnsiTheme="minorHAnsi" w:cstheme="minorBidi"/>
          <w:sz w:val="22"/>
          <w:szCs w:val="22"/>
          <w:lang w:eastAsia="en-GB"/>
        </w:rPr>
        <w:tab/>
      </w:r>
      <w:r w:rsidRPr="00FC037B">
        <w:rPr>
          <w:rFonts w:eastAsia="SimSun"/>
        </w:rPr>
        <w:t>Notifications</w:t>
      </w:r>
      <w:r>
        <w:tab/>
      </w:r>
      <w:r>
        <w:fldChar w:fldCharType="begin" w:fldLock="1"/>
      </w:r>
      <w:r>
        <w:instrText xml:space="preserve"> PAGEREF _Toc74992241 \h </w:instrText>
      </w:r>
      <w:r>
        <w:fldChar w:fldCharType="separate"/>
      </w:r>
      <w:r>
        <w:t>142</w:t>
      </w:r>
      <w:r>
        <w:fldChar w:fldCharType="end"/>
      </w:r>
    </w:p>
    <w:p w14:paraId="6209D7C6" w14:textId="601B5328" w:rsidR="00B22AE4" w:rsidRDefault="00B22AE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_Toc74992242 \h </w:instrText>
      </w:r>
      <w:r>
        <w:fldChar w:fldCharType="separate"/>
      </w:r>
      <w:r>
        <w:t>142</w:t>
      </w:r>
      <w:r>
        <w:fldChar w:fldCharType="end"/>
      </w:r>
    </w:p>
    <w:p w14:paraId="2EA7B560" w14:textId="3DABA6E6" w:rsidR="00B22AE4" w:rsidRDefault="00B22AE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_Toc74992243 \h </w:instrText>
      </w:r>
      <w:r>
        <w:fldChar w:fldCharType="separate"/>
      </w:r>
      <w:r>
        <w:t>142</w:t>
      </w:r>
      <w:r>
        <w:fldChar w:fldCharType="end"/>
      </w:r>
    </w:p>
    <w:p w14:paraId="72E5F3AC" w14:textId="15941A65" w:rsidR="00B22AE4" w:rsidRDefault="00B22AE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_Toc74992244 \h </w:instrText>
      </w:r>
      <w:r>
        <w:fldChar w:fldCharType="separate"/>
      </w:r>
      <w:r>
        <w:t>143</w:t>
      </w:r>
      <w:r>
        <w:fldChar w:fldCharType="end"/>
      </w:r>
    </w:p>
    <w:p w14:paraId="7AC1F87B" w14:textId="65C7A6DE" w:rsidR="00B22AE4" w:rsidRDefault="00B22AE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_Toc74992245 \h </w:instrText>
      </w:r>
      <w:r>
        <w:fldChar w:fldCharType="separate"/>
      </w:r>
      <w:r>
        <w:t>143</w:t>
      </w:r>
      <w:r>
        <w:fldChar w:fldCharType="end"/>
      </w:r>
    </w:p>
    <w:p w14:paraId="7E666F35" w14:textId="28863861" w:rsidR="00B22AE4" w:rsidRDefault="00B22AE4">
      <w:pPr>
        <w:pStyle w:val="TOC4"/>
        <w:rPr>
          <w:rFonts w:asciiTheme="minorHAnsi" w:eastAsiaTheme="minorEastAsia" w:hAnsiTheme="minorHAnsi" w:cstheme="minorBidi"/>
          <w:sz w:val="22"/>
          <w:szCs w:val="22"/>
          <w:lang w:eastAsia="en-GB"/>
        </w:rPr>
      </w:pPr>
      <w:r w:rsidRPr="00FC037B">
        <w:rPr>
          <w:lang w:val="en-US"/>
        </w:rPr>
        <w:t>6.2.6.2</w:t>
      </w:r>
      <w:r>
        <w:rPr>
          <w:rFonts w:asciiTheme="minorHAnsi" w:eastAsiaTheme="minorEastAsia" w:hAnsiTheme="minorHAnsi" w:cstheme="minorBidi"/>
          <w:sz w:val="22"/>
          <w:szCs w:val="22"/>
          <w:lang w:eastAsia="en-GB"/>
        </w:rPr>
        <w:tab/>
      </w:r>
      <w:r w:rsidRPr="00FC037B">
        <w:rPr>
          <w:lang w:val="en-US"/>
        </w:rPr>
        <w:t>Structured data types</w:t>
      </w:r>
      <w:r>
        <w:tab/>
      </w:r>
      <w:r>
        <w:fldChar w:fldCharType="begin" w:fldLock="1"/>
      </w:r>
      <w:r>
        <w:instrText xml:space="preserve"> PAGEREF _Toc74992246 \h </w:instrText>
      </w:r>
      <w:r>
        <w:fldChar w:fldCharType="separate"/>
      </w:r>
      <w:r>
        <w:t>145</w:t>
      </w:r>
      <w:r>
        <w:fldChar w:fldCharType="end"/>
      </w:r>
    </w:p>
    <w:p w14:paraId="3AC52D14" w14:textId="7EC51C52" w:rsidR="00B22AE4" w:rsidRDefault="00B22AE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_Toc74992247 \h </w:instrText>
      </w:r>
      <w:r>
        <w:fldChar w:fldCharType="separate"/>
      </w:r>
      <w:r>
        <w:t>145</w:t>
      </w:r>
      <w:r>
        <w:fldChar w:fldCharType="end"/>
      </w:r>
    </w:p>
    <w:p w14:paraId="395F369A" w14:textId="78B7EE14" w:rsidR="00B22AE4" w:rsidRDefault="00B22AE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_Toc74992248 \h </w:instrText>
      </w:r>
      <w:r>
        <w:fldChar w:fldCharType="separate"/>
      </w:r>
      <w:r>
        <w:t>145</w:t>
      </w:r>
      <w:r>
        <w:fldChar w:fldCharType="end"/>
      </w:r>
    </w:p>
    <w:p w14:paraId="14BE7FB9" w14:textId="3CE48C1F" w:rsidR="00B22AE4" w:rsidRDefault="00B22AE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_Toc74992249 \h </w:instrText>
      </w:r>
      <w:r>
        <w:fldChar w:fldCharType="separate"/>
      </w:r>
      <w:r>
        <w:t>145</w:t>
      </w:r>
      <w:r>
        <w:fldChar w:fldCharType="end"/>
      </w:r>
    </w:p>
    <w:p w14:paraId="6B36A483" w14:textId="3AD5F289" w:rsidR="00B22AE4" w:rsidRDefault="00B22AE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_Toc74992250 \h </w:instrText>
      </w:r>
      <w:r>
        <w:fldChar w:fldCharType="separate"/>
      </w:r>
      <w:r>
        <w:t>146</w:t>
      </w:r>
      <w:r>
        <w:fldChar w:fldCharType="end"/>
      </w:r>
    </w:p>
    <w:p w14:paraId="2A521A4C" w14:textId="76E61E8D" w:rsidR="00B22AE4" w:rsidRDefault="00B22AE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_Toc74992251 \h </w:instrText>
      </w:r>
      <w:r>
        <w:fldChar w:fldCharType="separate"/>
      </w:r>
      <w:r>
        <w:t>146</w:t>
      </w:r>
      <w:r>
        <w:fldChar w:fldCharType="end"/>
      </w:r>
    </w:p>
    <w:p w14:paraId="2AC78DE2" w14:textId="576A565D" w:rsidR="00B22AE4" w:rsidRDefault="00B22AE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_Toc74992252 \h </w:instrText>
      </w:r>
      <w:r>
        <w:fldChar w:fldCharType="separate"/>
      </w:r>
      <w:r>
        <w:t>146</w:t>
      </w:r>
      <w:r>
        <w:fldChar w:fldCharType="end"/>
      </w:r>
    </w:p>
    <w:p w14:paraId="449ADA63" w14:textId="5C0AE025" w:rsidR="00B22AE4" w:rsidRDefault="00B22AE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_Toc74992253 \h </w:instrText>
      </w:r>
      <w:r>
        <w:fldChar w:fldCharType="separate"/>
      </w:r>
      <w:r>
        <w:t>146</w:t>
      </w:r>
      <w:r>
        <w:fldChar w:fldCharType="end"/>
      </w:r>
    </w:p>
    <w:p w14:paraId="03B8E627" w14:textId="77F0C691" w:rsidR="00B22AE4" w:rsidRDefault="00B22AE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_Toc74992254 \h </w:instrText>
      </w:r>
      <w:r>
        <w:fldChar w:fldCharType="separate"/>
      </w:r>
      <w:r>
        <w:t>146</w:t>
      </w:r>
      <w:r>
        <w:fldChar w:fldCharType="end"/>
      </w:r>
    </w:p>
    <w:p w14:paraId="67622601" w14:textId="68DF3214" w:rsidR="00B22AE4" w:rsidRDefault="00B22AE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_Toc74992255 \h </w:instrText>
      </w:r>
      <w:r>
        <w:fldChar w:fldCharType="separate"/>
      </w:r>
      <w:r>
        <w:t>147</w:t>
      </w:r>
      <w:r>
        <w:fldChar w:fldCharType="end"/>
      </w:r>
    </w:p>
    <w:p w14:paraId="3B58EB46" w14:textId="3E124593" w:rsidR="00B22AE4" w:rsidRDefault="00B22AE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_Toc74992256 \h </w:instrText>
      </w:r>
      <w:r>
        <w:fldChar w:fldCharType="separate"/>
      </w:r>
      <w:r>
        <w:t>147</w:t>
      </w:r>
      <w:r>
        <w:fldChar w:fldCharType="end"/>
      </w:r>
    </w:p>
    <w:p w14:paraId="5D46C062" w14:textId="24D207ED" w:rsidR="00B22AE4" w:rsidRDefault="00B22AE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_Toc74992257 \h </w:instrText>
      </w:r>
      <w:r>
        <w:fldChar w:fldCharType="separate"/>
      </w:r>
      <w:r>
        <w:t>147</w:t>
      </w:r>
      <w:r>
        <w:fldChar w:fldCharType="end"/>
      </w:r>
    </w:p>
    <w:p w14:paraId="7E4F5547" w14:textId="2DF0D81F" w:rsidR="00B22AE4" w:rsidRDefault="00B22AE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_Toc74992258 \h </w:instrText>
      </w:r>
      <w:r>
        <w:fldChar w:fldCharType="separate"/>
      </w:r>
      <w:r>
        <w:t>147</w:t>
      </w:r>
      <w:r>
        <w:fldChar w:fldCharType="end"/>
      </w:r>
    </w:p>
    <w:p w14:paraId="4487714A" w14:textId="1F819F62" w:rsidR="00B22AE4" w:rsidRDefault="00B22AE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_Toc74992259 \h </w:instrText>
      </w:r>
      <w:r>
        <w:fldChar w:fldCharType="separate"/>
      </w:r>
      <w:r>
        <w:t>148</w:t>
      </w:r>
      <w:r>
        <w:fldChar w:fldCharType="end"/>
      </w:r>
    </w:p>
    <w:p w14:paraId="1B11FE53" w14:textId="53983302" w:rsidR="00B22AE4" w:rsidRDefault="00B22AE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_Toc74992260 \h </w:instrText>
      </w:r>
      <w:r>
        <w:fldChar w:fldCharType="separate"/>
      </w:r>
      <w:r>
        <w:t>148</w:t>
      </w:r>
      <w:r>
        <w:fldChar w:fldCharType="end"/>
      </w:r>
    </w:p>
    <w:p w14:paraId="1C5672D9" w14:textId="508C21CC" w:rsidR="00B22AE4" w:rsidRDefault="00B22AE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_Toc74992261 \h </w:instrText>
      </w:r>
      <w:r>
        <w:fldChar w:fldCharType="separate"/>
      </w:r>
      <w:r>
        <w:t>148</w:t>
      </w:r>
      <w:r>
        <w:fldChar w:fldCharType="end"/>
      </w:r>
    </w:p>
    <w:p w14:paraId="3B80A741" w14:textId="073194D5" w:rsidR="00B22AE4" w:rsidRDefault="00B22AE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_Toc74992262 \h </w:instrText>
      </w:r>
      <w:r>
        <w:fldChar w:fldCharType="separate"/>
      </w:r>
      <w:r>
        <w:t>148</w:t>
      </w:r>
      <w:r>
        <w:fldChar w:fldCharType="end"/>
      </w:r>
    </w:p>
    <w:p w14:paraId="519D39D6" w14:textId="4B72178C" w:rsidR="00B22AE4" w:rsidRDefault="00B22AE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_Toc74992263 \h </w:instrText>
      </w:r>
      <w:r>
        <w:fldChar w:fldCharType="separate"/>
      </w:r>
      <w:r>
        <w:t>149</w:t>
      </w:r>
      <w:r>
        <w:fldChar w:fldCharType="end"/>
      </w:r>
    </w:p>
    <w:p w14:paraId="17C09CB0" w14:textId="5F969734" w:rsidR="00B22AE4" w:rsidRDefault="00B22AE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_Toc74992264 \h </w:instrText>
      </w:r>
      <w:r>
        <w:fldChar w:fldCharType="separate"/>
      </w:r>
      <w:r>
        <w:t>149</w:t>
      </w:r>
      <w:r>
        <w:fldChar w:fldCharType="end"/>
      </w:r>
    </w:p>
    <w:p w14:paraId="5347CC86" w14:textId="19358E6F" w:rsidR="00B22AE4" w:rsidRDefault="00B22AE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_Toc74992265 \h </w:instrText>
      </w:r>
      <w:r>
        <w:fldChar w:fldCharType="separate"/>
      </w:r>
      <w:r>
        <w:t>150</w:t>
      </w:r>
      <w:r>
        <w:fldChar w:fldCharType="end"/>
      </w:r>
    </w:p>
    <w:p w14:paraId="047E208D" w14:textId="1BF40078" w:rsidR="00B22AE4" w:rsidRDefault="00B22AE4">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_Toc74992266 \h </w:instrText>
      </w:r>
      <w:r>
        <w:fldChar w:fldCharType="separate"/>
      </w:r>
      <w:r>
        <w:t>150</w:t>
      </w:r>
      <w:r>
        <w:fldChar w:fldCharType="end"/>
      </w:r>
    </w:p>
    <w:p w14:paraId="75B37BF7" w14:textId="3D247029" w:rsidR="00B22AE4" w:rsidRDefault="00B22AE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_Toc74992267 \h </w:instrText>
      </w:r>
      <w:r>
        <w:fldChar w:fldCharType="separate"/>
      </w:r>
      <w:r>
        <w:t>150</w:t>
      </w:r>
      <w:r>
        <w:fldChar w:fldCharType="end"/>
      </w:r>
    </w:p>
    <w:p w14:paraId="01A79C29" w14:textId="301A99A6" w:rsidR="00B22AE4" w:rsidRDefault="00B22AE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_Toc74992268 \h </w:instrText>
      </w:r>
      <w:r>
        <w:fldChar w:fldCharType="separate"/>
      </w:r>
      <w:r>
        <w:t>150</w:t>
      </w:r>
      <w:r>
        <w:fldChar w:fldCharType="end"/>
      </w:r>
    </w:p>
    <w:p w14:paraId="161E73E4" w14:textId="1DA3C0BE" w:rsidR="00B22AE4" w:rsidRDefault="00B22AE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_Toc74992269 \h </w:instrText>
      </w:r>
      <w:r>
        <w:fldChar w:fldCharType="separate"/>
      </w:r>
      <w:r>
        <w:t>151</w:t>
      </w:r>
      <w:r>
        <w:fldChar w:fldCharType="end"/>
      </w:r>
    </w:p>
    <w:p w14:paraId="29509EA3" w14:textId="2B995A67" w:rsidR="00B22AE4" w:rsidRDefault="00B22AE4">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_Toc74992270 \h </w:instrText>
      </w:r>
      <w:r>
        <w:fldChar w:fldCharType="separate"/>
      </w:r>
      <w:r>
        <w:t>151</w:t>
      </w:r>
      <w:r>
        <w:fldChar w:fldCharType="end"/>
      </w:r>
    </w:p>
    <w:p w14:paraId="14E2AA06" w14:textId="2473A203" w:rsidR="00B22AE4" w:rsidRDefault="00B22AE4">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_Toc74992271 \h </w:instrText>
      </w:r>
      <w:r>
        <w:fldChar w:fldCharType="separate"/>
      </w:r>
      <w:r>
        <w:t>151</w:t>
      </w:r>
      <w:r>
        <w:fldChar w:fldCharType="end"/>
      </w:r>
    </w:p>
    <w:p w14:paraId="56A158FF" w14:textId="56FCA7A2" w:rsidR="00B22AE4" w:rsidRDefault="00B22AE4">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_Toc74992272 \h </w:instrText>
      </w:r>
      <w:r>
        <w:fldChar w:fldCharType="separate"/>
      </w:r>
      <w:r>
        <w:t>151</w:t>
      </w:r>
      <w:r>
        <w:fldChar w:fldCharType="end"/>
      </w:r>
    </w:p>
    <w:p w14:paraId="06E0024C" w14:textId="71544AC0" w:rsidR="00B22AE4" w:rsidRDefault="00B22AE4">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_Toc74992273 \h </w:instrText>
      </w:r>
      <w:r>
        <w:fldChar w:fldCharType="separate"/>
      </w:r>
      <w:r>
        <w:t>152</w:t>
      </w:r>
      <w:r>
        <w:fldChar w:fldCharType="end"/>
      </w:r>
    </w:p>
    <w:p w14:paraId="5AC4DCB3" w14:textId="496BE0AC" w:rsidR="00B22AE4" w:rsidRDefault="00B22AE4">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_Toc74992274 \h </w:instrText>
      </w:r>
      <w:r>
        <w:fldChar w:fldCharType="separate"/>
      </w:r>
      <w:r>
        <w:t>152</w:t>
      </w:r>
      <w:r>
        <w:fldChar w:fldCharType="end"/>
      </w:r>
    </w:p>
    <w:p w14:paraId="4D53969E" w14:textId="0AEADF76" w:rsidR="00B22AE4" w:rsidRDefault="00B22AE4">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_Toc74992275 \h </w:instrText>
      </w:r>
      <w:r>
        <w:fldChar w:fldCharType="separate"/>
      </w:r>
      <w:r>
        <w:t>152</w:t>
      </w:r>
      <w:r>
        <w:fldChar w:fldCharType="end"/>
      </w:r>
    </w:p>
    <w:p w14:paraId="1AC61234" w14:textId="48475E07" w:rsidR="00B22AE4" w:rsidRDefault="00B22AE4">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_Toc74992276 \h </w:instrText>
      </w:r>
      <w:r>
        <w:fldChar w:fldCharType="separate"/>
      </w:r>
      <w:r>
        <w:t>153</w:t>
      </w:r>
      <w:r>
        <w:fldChar w:fldCharType="end"/>
      </w:r>
    </w:p>
    <w:p w14:paraId="3BB51076" w14:textId="31595D98" w:rsidR="00B22AE4" w:rsidRDefault="00B22AE4">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_Toc74992277 \h </w:instrText>
      </w:r>
      <w:r>
        <w:fldChar w:fldCharType="separate"/>
      </w:r>
      <w:r>
        <w:t>153</w:t>
      </w:r>
      <w:r>
        <w:fldChar w:fldCharType="end"/>
      </w:r>
    </w:p>
    <w:p w14:paraId="2C4541DB" w14:textId="38ECBCF2" w:rsidR="00B22AE4" w:rsidRDefault="00B22AE4">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_Toc74992278 \h </w:instrText>
      </w:r>
      <w:r>
        <w:fldChar w:fldCharType="separate"/>
      </w:r>
      <w:r>
        <w:t>153</w:t>
      </w:r>
      <w:r>
        <w:fldChar w:fldCharType="end"/>
      </w:r>
    </w:p>
    <w:p w14:paraId="77FC30DE" w14:textId="2326F1FF" w:rsidR="00B22AE4" w:rsidRDefault="00B22AE4">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_Toc74992279 \h </w:instrText>
      </w:r>
      <w:r>
        <w:fldChar w:fldCharType="separate"/>
      </w:r>
      <w:r>
        <w:t>153</w:t>
      </w:r>
      <w:r>
        <w:fldChar w:fldCharType="end"/>
      </w:r>
    </w:p>
    <w:p w14:paraId="20EBAB56" w14:textId="389BEBBF" w:rsidR="00B22AE4" w:rsidRDefault="00B22AE4">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_Toc74992280 \h </w:instrText>
      </w:r>
      <w:r>
        <w:fldChar w:fldCharType="separate"/>
      </w:r>
      <w:r>
        <w:t>153</w:t>
      </w:r>
      <w:r>
        <w:fldChar w:fldCharType="end"/>
      </w:r>
    </w:p>
    <w:p w14:paraId="0C18D14C" w14:textId="0FB8DB25" w:rsidR="00B22AE4" w:rsidRDefault="00B22AE4">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_Toc74992281 \h </w:instrText>
      </w:r>
      <w:r>
        <w:fldChar w:fldCharType="separate"/>
      </w:r>
      <w:r>
        <w:t>154</w:t>
      </w:r>
      <w:r>
        <w:fldChar w:fldCharType="end"/>
      </w:r>
    </w:p>
    <w:p w14:paraId="2F21F5ED" w14:textId="22B23650" w:rsidR="00B22AE4" w:rsidRDefault="00B22AE4">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_Toc74992282 \h </w:instrText>
      </w:r>
      <w:r>
        <w:fldChar w:fldCharType="separate"/>
      </w:r>
      <w:r>
        <w:t>154</w:t>
      </w:r>
      <w:r>
        <w:fldChar w:fldCharType="end"/>
      </w:r>
    </w:p>
    <w:p w14:paraId="44E44A1B" w14:textId="2099A01E" w:rsidR="00B22AE4" w:rsidRDefault="00B22AE4">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_Toc74992283 \h </w:instrText>
      </w:r>
      <w:r>
        <w:fldChar w:fldCharType="separate"/>
      </w:r>
      <w:r>
        <w:t>154</w:t>
      </w:r>
      <w:r>
        <w:fldChar w:fldCharType="end"/>
      </w:r>
    </w:p>
    <w:p w14:paraId="04FBD2D1" w14:textId="30224796" w:rsidR="00B22AE4" w:rsidRDefault="00B22AE4">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_Toc74992284 \h </w:instrText>
      </w:r>
      <w:r>
        <w:fldChar w:fldCharType="separate"/>
      </w:r>
      <w:r>
        <w:t>154</w:t>
      </w:r>
      <w:r>
        <w:fldChar w:fldCharType="end"/>
      </w:r>
    </w:p>
    <w:p w14:paraId="4BD349B5" w14:textId="3F061D33" w:rsidR="00B22AE4" w:rsidRDefault="00B22AE4">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_Toc74992285 \h </w:instrText>
      </w:r>
      <w:r>
        <w:fldChar w:fldCharType="separate"/>
      </w:r>
      <w:r>
        <w:t>154</w:t>
      </w:r>
      <w:r>
        <w:fldChar w:fldCharType="end"/>
      </w:r>
    </w:p>
    <w:p w14:paraId="03BF7DEC" w14:textId="18553A97" w:rsidR="00B22AE4" w:rsidRDefault="00B22AE4">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_Toc74992286 \h </w:instrText>
      </w:r>
      <w:r>
        <w:fldChar w:fldCharType="separate"/>
      </w:r>
      <w:r>
        <w:t>155</w:t>
      </w:r>
      <w:r>
        <w:fldChar w:fldCharType="end"/>
      </w:r>
    </w:p>
    <w:p w14:paraId="644E800D" w14:textId="4DF22430" w:rsidR="00B22AE4" w:rsidRDefault="00B22AE4">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_Toc74992287 \h </w:instrText>
      </w:r>
      <w:r>
        <w:fldChar w:fldCharType="separate"/>
      </w:r>
      <w:r>
        <w:t>155</w:t>
      </w:r>
      <w:r>
        <w:fldChar w:fldCharType="end"/>
      </w:r>
    </w:p>
    <w:p w14:paraId="32937134" w14:textId="52358565" w:rsidR="00B22AE4" w:rsidRDefault="00B22AE4">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_Toc74992288 \h </w:instrText>
      </w:r>
      <w:r>
        <w:fldChar w:fldCharType="separate"/>
      </w:r>
      <w:r>
        <w:t>155</w:t>
      </w:r>
      <w:r>
        <w:fldChar w:fldCharType="end"/>
      </w:r>
    </w:p>
    <w:p w14:paraId="5D6AA2BE" w14:textId="51D12170" w:rsidR="00B22AE4" w:rsidRDefault="00B22AE4">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_Toc74992289 \h </w:instrText>
      </w:r>
      <w:r>
        <w:fldChar w:fldCharType="separate"/>
      </w:r>
      <w:r>
        <w:t>155</w:t>
      </w:r>
      <w:r>
        <w:fldChar w:fldCharType="end"/>
      </w:r>
    </w:p>
    <w:p w14:paraId="5EF23E78" w14:textId="76CFDBBC" w:rsidR="00B22AE4" w:rsidRDefault="00B22AE4">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_Toc74992290 \h </w:instrText>
      </w:r>
      <w:r>
        <w:fldChar w:fldCharType="separate"/>
      </w:r>
      <w:r>
        <w:t>155</w:t>
      </w:r>
      <w:r>
        <w:fldChar w:fldCharType="end"/>
      </w:r>
    </w:p>
    <w:p w14:paraId="0E536D92" w14:textId="050F657D" w:rsidR="00B22AE4" w:rsidRDefault="00B22AE4">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_Toc74992291 \h </w:instrText>
      </w:r>
      <w:r>
        <w:fldChar w:fldCharType="separate"/>
      </w:r>
      <w:r>
        <w:t>156</w:t>
      </w:r>
      <w:r>
        <w:fldChar w:fldCharType="end"/>
      </w:r>
    </w:p>
    <w:p w14:paraId="319F23B3" w14:textId="4E95EE51" w:rsidR="00B22AE4" w:rsidRDefault="00B22AE4">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_Toc74992292 \h </w:instrText>
      </w:r>
      <w:r>
        <w:fldChar w:fldCharType="separate"/>
      </w:r>
      <w:r>
        <w:t>156</w:t>
      </w:r>
      <w:r>
        <w:fldChar w:fldCharType="end"/>
      </w:r>
    </w:p>
    <w:p w14:paraId="41296391" w14:textId="2C407A4F" w:rsidR="00B22AE4" w:rsidRDefault="00B22AE4">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_Toc74992293 \h </w:instrText>
      </w:r>
      <w:r>
        <w:fldChar w:fldCharType="separate"/>
      </w:r>
      <w:r>
        <w:t>156</w:t>
      </w:r>
      <w:r>
        <w:fldChar w:fldCharType="end"/>
      </w:r>
    </w:p>
    <w:p w14:paraId="6BDD8DD6" w14:textId="49603568" w:rsidR="00B22AE4" w:rsidRDefault="00B22AE4">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_Toc74992294 \h </w:instrText>
      </w:r>
      <w:r>
        <w:fldChar w:fldCharType="separate"/>
      </w:r>
      <w:r>
        <w:t>156</w:t>
      </w:r>
      <w:r>
        <w:fldChar w:fldCharType="end"/>
      </w:r>
    </w:p>
    <w:p w14:paraId="2D97349E" w14:textId="473C6280" w:rsidR="00B22AE4" w:rsidRDefault="00B22AE4">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_Toc74992295 \h </w:instrText>
      </w:r>
      <w:r>
        <w:fldChar w:fldCharType="separate"/>
      </w:r>
      <w:r>
        <w:t>156</w:t>
      </w:r>
      <w:r>
        <w:fldChar w:fldCharType="end"/>
      </w:r>
    </w:p>
    <w:p w14:paraId="1CCA5E34" w14:textId="381D361E" w:rsidR="00B22AE4" w:rsidRDefault="00B22AE4">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_Toc74992296 \h </w:instrText>
      </w:r>
      <w:r>
        <w:fldChar w:fldCharType="separate"/>
      </w:r>
      <w:r>
        <w:t>156</w:t>
      </w:r>
      <w:r>
        <w:fldChar w:fldCharType="end"/>
      </w:r>
    </w:p>
    <w:p w14:paraId="1A8CAB56" w14:textId="654D0257" w:rsidR="00B22AE4" w:rsidRDefault="00B22AE4">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_Toc74992297 \h </w:instrText>
      </w:r>
      <w:r>
        <w:fldChar w:fldCharType="separate"/>
      </w:r>
      <w:r>
        <w:t>157</w:t>
      </w:r>
      <w:r>
        <w:fldChar w:fldCharType="end"/>
      </w:r>
    </w:p>
    <w:p w14:paraId="2195CFCC" w14:textId="059A9684" w:rsidR="00B22AE4" w:rsidRDefault="00B22AE4">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_Toc74992298 \h </w:instrText>
      </w:r>
      <w:r>
        <w:fldChar w:fldCharType="separate"/>
      </w:r>
      <w:r>
        <w:t>157</w:t>
      </w:r>
      <w:r>
        <w:fldChar w:fldCharType="end"/>
      </w:r>
    </w:p>
    <w:p w14:paraId="0B517884" w14:textId="774FFAD1" w:rsidR="00B22AE4" w:rsidRDefault="00B22AE4">
      <w:pPr>
        <w:pStyle w:val="TOC4"/>
        <w:rPr>
          <w:rFonts w:asciiTheme="minorHAnsi" w:eastAsiaTheme="minorEastAsia" w:hAnsiTheme="minorHAnsi" w:cstheme="minorBidi"/>
          <w:sz w:val="22"/>
          <w:szCs w:val="22"/>
          <w:lang w:eastAsia="en-GB"/>
        </w:rPr>
      </w:pPr>
      <w:r w:rsidRPr="00FC037B">
        <w:rPr>
          <w:lang w:val="en-US"/>
        </w:rPr>
        <w:t>6.2.6.3</w:t>
      </w:r>
      <w:r>
        <w:rPr>
          <w:rFonts w:asciiTheme="minorHAnsi" w:eastAsiaTheme="minorEastAsia" w:hAnsiTheme="minorHAnsi" w:cstheme="minorBidi"/>
          <w:sz w:val="22"/>
          <w:szCs w:val="22"/>
          <w:lang w:eastAsia="en-GB"/>
        </w:rPr>
        <w:tab/>
      </w:r>
      <w:r w:rsidRPr="00FC037B">
        <w:rPr>
          <w:lang w:val="en-US"/>
        </w:rPr>
        <w:t>Simple data types and enumerations</w:t>
      </w:r>
      <w:r>
        <w:tab/>
      </w:r>
      <w:r>
        <w:fldChar w:fldCharType="begin" w:fldLock="1"/>
      </w:r>
      <w:r>
        <w:instrText xml:space="preserve"> PAGEREF _Toc74992299 \h </w:instrText>
      </w:r>
      <w:r>
        <w:fldChar w:fldCharType="separate"/>
      </w:r>
      <w:r>
        <w:t>157</w:t>
      </w:r>
      <w:r>
        <w:fldChar w:fldCharType="end"/>
      </w:r>
    </w:p>
    <w:p w14:paraId="4F89044B" w14:textId="6903ED7E" w:rsidR="00B22AE4" w:rsidRDefault="00B22AE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_Toc74992300 \h </w:instrText>
      </w:r>
      <w:r>
        <w:fldChar w:fldCharType="separate"/>
      </w:r>
      <w:r>
        <w:t>157</w:t>
      </w:r>
      <w:r>
        <w:fldChar w:fldCharType="end"/>
      </w:r>
    </w:p>
    <w:p w14:paraId="56768EC1" w14:textId="5BBEF558" w:rsidR="00B22AE4" w:rsidRDefault="00B22AE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_Toc74992301 \h </w:instrText>
      </w:r>
      <w:r>
        <w:fldChar w:fldCharType="separate"/>
      </w:r>
      <w:r>
        <w:t>157</w:t>
      </w:r>
      <w:r>
        <w:fldChar w:fldCharType="end"/>
      </w:r>
    </w:p>
    <w:p w14:paraId="1D4F7654" w14:textId="2D93384C" w:rsidR="00B22AE4" w:rsidRDefault="00B22AE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_Toc74992302 \h </w:instrText>
      </w:r>
      <w:r>
        <w:fldChar w:fldCharType="separate"/>
      </w:r>
      <w:r>
        <w:t>158</w:t>
      </w:r>
      <w:r>
        <w:fldChar w:fldCharType="end"/>
      </w:r>
    </w:p>
    <w:p w14:paraId="0C7B43CB" w14:textId="2E9AB193" w:rsidR="00B22AE4" w:rsidRDefault="00B22AE4">
      <w:pPr>
        <w:pStyle w:val="TOC5"/>
        <w:rPr>
          <w:rFonts w:asciiTheme="minorHAnsi" w:eastAsiaTheme="minorEastAsia" w:hAnsiTheme="minorHAnsi" w:cstheme="minorBidi"/>
          <w:sz w:val="22"/>
          <w:szCs w:val="22"/>
          <w:lang w:eastAsia="en-GB"/>
        </w:rPr>
      </w:pPr>
      <w:r>
        <w:lastRenderedPageBreak/>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_Toc74992303 \h </w:instrText>
      </w:r>
      <w:r>
        <w:fldChar w:fldCharType="separate"/>
      </w:r>
      <w:r>
        <w:t>158</w:t>
      </w:r>
      <w:r>
        <w:fldChar w:fldCharType="end"/>
      </w:r>
    </w:p>
    <w:p w14:paraId="6FE47CF6" w14:textId="272E049B" w:rsidR="00B22AE4" w:rsidRDefault="00B22AE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_Toc74992304 \h </w:instrText>
      </w:r>
      <w:r>
        <w:fldChar w:fldCharType="separate"/>
      </w:r>
      <w:r>
        <w:t>159</w:t>
      </w:r>
      <w:r>
        <w:fldChar w:fldCharType="end"/>
      </w:r>
    </w:p>
    <w:p w14:paraId="2B9AEEBE" w14:textId="21D6C44B" w:rsidR="00B22AE4" w:rsidRDefault="00B22AE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_Toc74992305 \h </w:instrText>
      </w:r>
      <w:r>
        <w:fldChar w:fldCharType="separate"/>
      </w:r>
      <w:r>
        <w:t>159</w:t>
      </w:r>
      <w:r>
        <w:fldChar w:fldCharType="end"/>
      </w:r>
    </w:p>
    <w:p w14:paraId="71C5AEC9" w14:textId="3E864C0E" w:rsidR="00B22AE4" w:rsidRDefault="00B22AE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_Toc74992306 \h </w:instrText>
      </w:r>
      <w:r>
        <w:fldChar w:fldCharType="separate"/>
      </w:r>
      <w:r>
        <w:t>159</w:t>
      </w:r>
      <w:r>
        <w:fldChar w:fldCharType="end"/>
      </w:r>
    </w:p>
    <w:p w14:paraId="47CF44F6" w14:textId="386C8182" w:rsidR="00B22AE4" w:rsidRDefault="00B22AE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_Toc74992307 \h </w:instrText>
      </w:r>
      <w:r>
        <w:fldChar w:fldCharType="separate"/>
      </w:r>
      <w:r>
        <w:t>159</w:t>
      </w:r>
      <w:r>
        <w:fldChar w:fldCharType="end"/>
      </w:r>
    </w:p>
    <w:p w14:paraId="75957997" w14:textId="1EE275FE" w:rsidR="00B22AE4" w:rsidRDefault="00B22AE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_Toc74992308 \h </w:instrText>
      </w:r>
      <w:r>
        <w:fldChar w:fldCharType="separate"/>
      </w:r>
      <w:r>
        <w:t>160</w:t>
      </w:r>
      <w:r>
        <w:fldChar w:fldCharType="end"/>
      </w:r>
    </w:p>
    <w:p w14:paraId="02668919" w14:textId="209C3E5B" w:rsidR="00B22AE4" w:rsidRDefault="00B22AE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_Toc74992309 \h </w:instrText>
      </w:r>
      <w:r>
        <w:fldChar w:fldCharType="separate"/>
      </w:r>
      <w:r>
        <w:t>160</w:t>
      </w:r>
      <w:r>
        <w:fldChar w:fldCharType="end"/>
      </w:r>
    </w:p>
    <w:p w14:paraId="32A645A5" w14:textId="46F05CDF" w:rsidR="00B22AE4" w:rsidRDefault="00B22AE4">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_Toc74992310 \h </w:instrText>
      </w:r>
      <w:r>
        <w:fldChar w:fldCharType="separate"/>
      </w:r>
      <w:r>
        <w:t>160</w:t>
      </w:r>
      <w:r>
        <w:fldChar w:fldCharType="end"/>
      </w:r>
    </w:p>
    <w:p w14:paraId="2FCAA250" w14:textId="771C3E19" w:rsidR="00B22AE4" w:rsidRDefault="00B22AE4">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_Toc74992311 \h </w:instrText>
      </w:r>
      <w:r>
        <w:fldChar w:fldCharType="separate"/>
      </w:r>
      <w:r>
        <w:t>160</w:t>
      </w:r>
      <w:r>
        <w:fldChar w:fldCharType="end"/>
      </w:r>
    </w:p>
    <w:p w14:paraId="0BC1999A" w14:textId="5A882F75" w:rsidR="00B22AE4" w:rsidRDefault="00B22AE4">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_Toc74992312 \h </w:instrText>
      </w:r>
      <w:r>
        <w:fldChar w:fldCharType="separate"/>
      </w:r>
      <w:r>
        <w:t>161</w:t>
      </w:r>
      <w:r>
        <w:fldChar w:fldCharType="end"/>
      </w:r>
    </w:p>
    <w:p w14:paraId="1D2E67D0" w14:textId="21133E40" w:rsidR="00B22AE4" w:rsidRDefault="00B22AE4">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_Toc74992313 \h </w:instrText>
      </w:r>
      <w:r>
        <w:fldChar w:fldCharType="separate"/>
      </w:r>
      <w:r>
        <w:t>161</w:t>
      </w:r>
      <w:r>
        <w:fldChar w:fldCharType="end"/>
      </w:r>
    </w:p>
    <w:p w14:paraId="18515940" w14:textId="6506605A" w:rsidR="00B22AE4" w:rsidRDefault="00B22AE4">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_Toc74992314 \h </w:instrText>
      </w:r>
      <w:r>
        <w:fldChar w:fldCharType="separate"/>
      </w:r>
      <w:r>
        <w:t>161</w:t>
      </w:r>
      <w:r>
        <w:fldChar w:fldCharType="end"/>
      </w:r>
    </w:p>
    <w:p w14:paraId="03D9B90E" w14:textId="75893308" w:rsidR="00B22AE4" w:rsidRDefault="00B22AE4">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_Toc74992315 \h </w:instrText>
      </w:r>
      <w:r>
        <w:fldChar w:fldCharType="separate"/>
      </w:r>
      <w:r>
        <w:t>161</w:t>
      </w:r>
      <w:r>
        <w:fldChar w:fldCharType="end"/>
      </w:r>
    </w:p>
    <w:p w14:paraId="529D0887" w14:textId="32316994" w:rsidR="00B22AE4" w:rsidRDefault="00B22AE4">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_Toc74992316 \h </w:instrText>
      </w:r>
      <w:r>
        <w:fldChar w:fldCharType="separate"/>
      </w:r>
      <w:r>
        <w:t>162</w:t>
      </w:r>
      <w:r>
        <w:fldChar w:fldCharType="end"/>
      </w:r>
    </w:p>
    <w:p w14:paraId="6D5D16F4" w14:textId="024750C2" w:rsidR="00B22AE4" w:rsidRDefault="00B22AE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_Toc74992317 \h </w:instrText>
      </w:r>
      <w:r>
        <w:fldChar w:fldCharType="separate"/>
      </w:r>
      <w:r>
        <w:t>162</w:t>
      </w:r>
      <w:r>
        <w:fldChar w:fldCharType="end"/>
      </w:r>
    </w:p>
    <w:p w14:paraId="27468EC5" w14:textId="612DC354" w:rsidR="00B22AE4" w:rsidRDefault="00B22AE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_Toc74992318 \h </w:instrText>
      </w:r>
      <w:r>
        <w:fldChar w:fldCharType="separate"/>
      </w:r>
      <w:r>
        <w:t>162</w:t>
      </w:r>
      <w:r>
        <w:fldChar w:fldCharType="end"/>
      </w:r>
    </w:p>
    <w:p w14:paraId="58DFE66B" w14:textId="60AA8947" w:rsidR="00B22AE4" w:rsidRDefault="00B22AE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_Toc74992319 \h </w:instrText>
      </w:r>
      <w:r>
        <w:fldChar w:fldCharType="separate"/>
      </w:r>
      <w:r>
        <w:t>162</w:t>
      </w:r>
      <w:r>
        <w:fldChar w:fldCharType="end"/>
      </w:r>
    </w:p>
    <w:p w14:paraId="20978252" w14:textId="26863DCE" w:rsidR="00B22AE4" w:rsidRDefault="00B22AE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_Toc74992320 \h </w:instrText>
      </w:r>
      <w:r>
        <w:fldChar w:fldCharType="separate"/>
      </w:r>
      <w:r>
        <w:t>162</w:t>
      </w:r>
      <w:r>
        <w:fldChar w:fldCharType="end"/>
      </w:r>
    </w:p>
    <w:p w14:paraId="6F6F4965" w14:textId="4F878020" w:rsidR="00B22AE4" w:rsidRDefault="00B22AE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_Toc74992321 \h </w:instrText>
      </w:r>
      <w:r>
        <w:fldChar w:fldCharType="separate"/>
      </w:r>
      <w:r>
        <w:t>162</w:t>
      </w:r>
      <w:r>
        <w:fldChar w:fldCharType="end"/>
      </w:r>
    </w:p>
    <w:p w14:paraId="1B5F9E15" w14:textId="4428CC74" w:rsidR="00B22AE4" w:rsidRDefault="00B22AE4">
      <w:pPr>
        <w:pStyle w:val="TOC3"/>
        <w:rPr>
          <w:rFonts w:asciiTheme="minorHAnsi" w:eastAsiaTheme="minorEastAsia" w:hAnsiTheme="minorHAnsi" w:cstheme="minorBidi"/>
          <w:sz w:val="22"/>
          <w:szCs w:val="22"/>
          <w:lang w:eastAsia="en-GB"/>
        </w:rPr>
      </w:pPr>
      <w:r w:rsidRPr="00FC037B">
        <w:rPr>
          <w:lang w:val="en-US"/>
        </w:rPr>
        <w:t>6.2.9</w:t>
      </w:r>
      <w:r>
        <w:rPr>
          <w:rFonts w:asciiTheme="minorHAnsi" w:eastAsiaTheme="minorEastAsia" w:hAnsiTheme="minorHAnsi" w:cstheme="minorBidi"/>
          <w:sz w:val="22"/>
          <w:szCs w:val="22"/>
          <w:lang w:eastAsia="en-GB"/>
        </w:rPr>
        <w:tab/>
      </w:r>
      <w:r w:rsidRPr="00FC037B">
        <w:rPr>
          <w:lang w:val="en-US"/>
        </w:rPr>
        <w:t>Security</w:t>
      </w:r>
      <w:r>
        <w:tab/>
      </w:r>
      <w:r>
        <w:fldChar w:fldCharType="begin" w:fldLock="1"/>
      </w:r>
      <w:r>
        <w:instrText xml:space="preserve"> PAGEREF _Toc74992322 \h </w:instrText>
      </w:r>
      <w:r>
        <w:fldChar w:fldCharType="separate"/>
      </w:r>
      <w:r>
        <w:t>163</w:t>
      </w:r>
      <w:r>
        <w:fldChar w:fldCharType="end"/>
      </w:r>
    </w:p>
    <w:p w14:paraId="3E403ECE" w14:textId="6E3EED9B" w:rsidR="00B22AE4" w:rsidRDefault="00B22AE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_Toc74992323 \h </w:instrText>
      </w:r>
      <w:r>
        <w:fldChar w:fldCharType="separate"/>
      </w:r>
      <w:r>
        <w:t>164</w:t>
      </w:r>
      <w:r>
        <w:fldChar w:fldCharType="end"/>
      </w:r>
    </w:p>
    <w:p w14:paraId="41B640FF" w14:textId="5CECA4C4" w:rsidR="00B22AE4" w:rsidRDefault="00B22AE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_Toc74992324 \h </w:instrText>
      </w:r>
      <w:r>
        <w:fldChar w:fldCharType="separate"/>
      </w:r>
      <w:r>
        <w:t>164</w:t>
      </w:r>
      <w:r>
        <w:fldChar w:fldCharType="end"/>
      </w:r>
    </w:p>
    <w:p w14:paraId="07E86084" w14:textId="1892F092" w:rsidR="00B22AE4" w:rsidRDefault="00B22AE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_Toc74992325 \h </w:instrText>
      </w:r>
      <w:r>
        <w:fldChar w:fldCharType="separate"/>
      </w:r>
      <w:r>
        <w:t>165</w:t>
      </w:r>
      <w:r>
        <w:fldChar w:fldCharType="end"/>
      </w:r>
    </w:p>
    <w:p w14:paraId="78CB4E50" w14:textId="19E0D23C" w:rsidR="00B22AE4" w:rsidRDefault="00B22AE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_Toc74992326 \h </w:instrText>
      </w:r>
      <w:r>
        <w:fldChar w:fldCharType="separate"/>
      </w:r>
      <w:r>
        <w:t>165</w:t>
      </w:r>
      <w:r>
        <w:fldChar w:fldCharType="end"/>
      </w:r>
    </w:p>
    <w:p w14:paraId="2A885344" w14:textId="36D68019" w:rsidR="00B22AE4" w:rsidRDefault="00B22AE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_Toc74992327 \h </w:instrText>
      </w:r>
      <w:r>
        <w:fldChar w:fldCharType="separate"/>
      </w:r>
      <w:r>
        <w:t>165</w:t>
      </w:r>
      <w:r>
        <w:fldChar w:fldCharType="end"/>
      </w:r>
    </w:p>
    <w:p w14:paraId="4AEF2973" w14:textId="7400CD5F" w:rsidR="00B22AE4" w:rsidRDefault="00B22AE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_Toc74992328 \h </w:instrText>
      </w:r>
      <w:r>
        <w:fldChar w:fldCharType="separate"/>
      </w:r>
      <w:r>
        <w:t>165</w:t>
      </w:r>
      <w:r>
        <w:fldChar w:fldCharType="end"/>
      </w:r>
    </w:p>
    <w:p w14:paraId="54160122" w14:textId="7EFF5763" w:rsidR="00B22AE4" w:rsidRDefault="00B22AE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_Toc74992329 \h </w:instrText>
      </w:r>
      <w:r>
        <w:fldChar w:fldCharType="separate"/>
      </w:r>
      <w:r>
        <w:t>165</w:t>
      </w:r>
      <w:r>
        <w:fldChar w:fldCharType="end"/>
      </w:r>
    </w:p>
    <w:p w14:paraId="6B3665D1" w14:textId="4FF0684F" w:rsidR="00B22AE4" w:rsidRDefault="00B22AE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_Toc74992330 \h </w:instrText>
      </w:r>
      <w:r>
        <w:fldChar w:fldCharType="separate"/>
      </w:r>
      <w:r>
        <w:t>165</w:t>
      </w:r>
      <w:r>
        <w:fldChar w:fldCharType="end"/>
      </w:r>
    </w:p>
    <w:p w14:paraId="20ECF56B" w14:textId="3C9D7743" w:rsidR="00B22AE4" w:rsidRDefault="00B22AE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_Toc74992331 \h </w:instrText>
      </w:r>
      <w:r>
        <w:fldChar w:fldCharType="separate"/>
      </w:r>
      <w:r>
        <w:t>165</w:t>
      </w:r>
      <w:r>
        <w:fldChar w:fldCharType="end"/>
      </w:r>
    </w:p>
    <w:p w14:paraId="3D8FD254" w14:textId="003B7726" w:rsidR="00B22AE4" w:rsidRDefault="00B22AE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_Toc74992332 \h </w:instrText>
      </w:r>
      <w:r>
        <w:fldChar w:fldCharType="separate"/>
      </w:r>
      <w:r>
        <w:t>165</w:t>
      </w:r>
      <w:r>
        <w:fldChar w:fldCharType="end"/>
      </w:r>
    </w:p>
    <w:p w14:paraId="5184ACCB" w14:textId="43E36D45" w:rsidR="00B22AE4" w:rsidRDefault="00B22AE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_Toc74992333 \h </w:instrText>
      </w:r>
      <w:r>
        <w:fldChar w:fldCharType="separate"/>
      </w:r>
      <w:r>
        <w:t>165</w:t>
      </w:r>
      <w:r>
        <w:fldChar w:fldCharType="end"/>
      </w:r>
    </w:p>
    <w:p w14:paraId="69E5BE23" w14:textId="320447D8" w:rsidR="00B22AE4" w:rsidRDefault="00B22AE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_Toc74992334 \h </w:instrText>
      </w:r>
      <w:r>
        <w:fldChar w:fldCharType="separate"/>
      </w:r>
      <w:r>
        <w:t>166</w:t>
      </w:r>
      <w:r>
        <w:fldChar w:fldCharType="end"/>
      </w:r>
    </w:p>
    <w:p w14:paraId="2DBC2F1D" w14:textId="6C475D12" w:rsidR="00B22AE4" w:rsidRDefault="00B22AE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_Toc74992335 \h </w:instrText>
      </w:r>
      <w:r>
        <w:fldChar w:fldCharType="separate"/>
      </w:r>
      <w:r>
        <w:t>166</w:t>
      </w:r>
      <w:r>
        <w:fldChar w:fldCharType="end"/>
      </w:r>
    </w:p>
    <w:p w14:paraId="276842AE" w14:textId="0DFE72F1" w:rsidR="00B22AE4" w:rsidRDefault="00B22AE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_Toc74992336 \h </w:instrText>
      </w:r>
      <w:r>
        <w:fldChar w:fldCharType="separate"/>
      </w:r>
      <w:r>
        <w:t>166</w:t>
      </w:r>
      <w:r>
        <w:fldChar w:fldCharType="end"/>
      </w:r>
    </w:p>
    <w:p w14:paraId="65D2CA33" w14:textId="2218DACA" w:rsidR="00B22AE4" w:rsidRDefault="00B22AE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_Toc74992337 \h </w:instrText>
      </w:r>
      <w:r>
        <w:fldChar w:fldCharType="separate"/>
      </w:r>
      <w:r>
        <w:t>166</w:t>
      </w:r>
      <w:r>
        <w:fldChar w:fldCharType="end"/>
      </w:r>
    </w:p>
    <w:p w14:paraId="62A4012F" w14:textId="3EC2E698" w:rsidR="00B22AE4" w:rsidRDefault="00B22AE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_Toc74992338 \h </w:instrText>
      </w:r>
      <w:r>
        <w:fldChar w:fldCharType="separate"/>
      </w:r>
      <w:r>
        <w:t>166</w:t>
      </w:r>
      <w:r>
        <w:fldChar w:fldCharType="end"/>
      </w:r>
    </w:p>
    <w:p w14:paraId="48CE4F2D" w14:textId="5062D885" w:rsidR="00B22AE4" w:rsidRDefault="00B22AE4">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_Toc74992339 \h </w:instrText>
      </w:r>
      <w:r>
        <w:fldChar w:fldCharType="separate"/>
      </w:r>
      <w:r>
        <w:t>166</w:t>
      </w:r>
      <w:r>
        <w:fldChar w:fldCharType="end"/>
      </w:r>
    </w:p>
    <w:p w14:paraId="2DC048CA" w14:textId="58D544AD" w:rsidR="00B22AE4" w:rsidRDefault="00B22AE4">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_Toc74992340 \h </w:instrText>
      </w:r>
      <w:r>
        <w:fldChar w:fldCharType="separate"/>
      </w:r>
      <w:r>
        <w:t>167</w:t>
      </w:r>
      <w:r>
        <w:fldChar w:fldCharType="end"/>
      </w:r>
    </w:p>
    <w:p w14:paraId="44B5463F" w14:textId="1901CD7F" w:rsidR="00B22AE4" w:rsidRDefault="00B22AE4">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_Toc74992341 \h </w:instrText>
      </w:r>
      <w:r>
        <w:fldChar w:fldCharType="separate"/>
      </w:r>
      <w:r>
        <w:t>167</w:t>
      </w:r>
      <w:r>
        <w:fldChar w:fldCharType="end"/>
      </w:r>
    </w:p>
    <w:p w14:paraId="7954C90F" w14:textId="5081065E" w:rsidR="00B22AE4" w:rsidRDefault="00B22AE4">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_Toc74992342 \h </w:instrText>
      </w:r>
      <w:r>
        <w:fldChar w:fldCharType="separate"/>
      </w:r>
      <w:r>
        <w:t>167</w:t>
      </w:r>
      <w:r>
        <w:fldChar w:fldCharType="end"/>
      </w:r>
    </w:p>
    <w:p w14:paraId="44B22D0D" w14:textId="46C4A174" w:rsidR="00B22AE4" w:rsidRDefault="00B22AE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_Toc74992343 \h </w:instrText>
      </w:r>
      <w:r>
        <w:fldChar w:fldCharType="separate"/>
      </w:r>
      <w:r>
        <w:t>168</w:t>
      </w:r>
      <w:r>
        <w:fldChar w:fldCharType="end"/>
      </w:r>
    </w:p>
    <w:p w14:paraId="02771515" w14:textId="15E8ACC6" w:rsidR="00B22AE4" w:rsidRDefault="00B22AE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_Toc74992344 \h </w:instrText>
      </w:r>
      <w:r>
        <w:fldChar w:fldCharType="separate"/>
      </w:r>
      <w:r>
        <w:t>168</w:t>
      </w:r>
      <w:r>
        <w:fldChar w:fldCharType="end"/>
      </w:r>
    </w:p>
    <w:p w14:paraId="2D707370" w14:textId="4BFC38E6" w:rsidR="00B22AE4" w:rsidRDefault="00B22AE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_Toc74992345 \h </w:instrText>
      </w:r>
      <w:r>
        <w:fldChar w:fldCharType="separate"/>
      </w:r>
      <w:r>
        <w:t>168</w:t>
      </w:r>
      <w:r>
        <w:fldChar w:fldCharType="end"/>
      </w:r>
    </w:p>
    <w:p w14:paraId="4E095AFE" w14:textId="787F8DEA" w:rsidR="00B22AE4" w:rsidRDefault="00B22AE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_Toc74992346 \h </w:instrText>
      </w:r>
      <w:r>
        <w:fldChar w:fldCharType="separate"/>
      </w:r>
      <w:r>
        <w:t>168</w:t>
      </w:r>
      <w:r>
        <w:fldChar w:fldCharType="end"/>
      </w:r>
    </w:p>
    <w:p w14:paraId="57F4A1CE" w14:textId="773250FA" w:rsidR="00B22AE4" w:rsidRDefault="00B22AE4">
      <w:pPr>
        <w:pStyle w:val="TOC4"/>
        <w:rPr>
          <w:rFonts w:asciiTheme="minorHAnsi" w:eastAsiaTheme="minorEastAsia" w:hAnsiTheme="minorHAnsi" w:cstheme="minorBidi"/>
          <w:sz w:val="22"/>
          <w:szCs w:val="22"/>
          <w:lang w:eastAsia="en-GB"/>
        </w:rPr>
      </w:pPr>
      <w:r w:rsidRPr="00FC037B">
        <w:rPr>
          <w:lang w:val="en-US"/>
        </w:rPr>
        <w:t>6.3.6.2</w:t>
      </w:r>
      <w:r>
        <w:rPr>
          <w:rFonts w:asciiTheme="minorHAnsi" w:eastAsiaTheme="minorEastAsia" w:hAnsiTheme="minorHAnsi" w:cstheme="minorBidi"/>
          <w:sz w:val="22"/>
          <w:szCs w:val="22"/>
          <w:lang w:eastAsia="en-GB"/>
        </w:rPr>
        <w:tab/>
      </w:r>
      <w:r w:rsidRPr="00FC037B">
        <w:rPr>
          <w:lang w:val="en-US"/>
        </w:rPr>
        <w:t>Structured data types</w:t>
      </w:r>
      <w:r>
        <w:tab/>
      </w:r>
      <w:r>
        <w:fldChar w:fldCharType="begin" w:fldLock="1"/>
      </w:r>
      <w:r>
        <w:instrText xml:space="preserve"> PAGEREF _Toc74992347 \h </w:instrText>
      </w:r>
      <w:r>
        <w:fldChar w:fldCharType="separate"/>
      </w:r>
      <w:r>
        <w:t>168</w:t>
      </w:r>
      <w:r>
        <w:fldChar w:fldCharType="end"/>
      </w:r>
    </w:p>
    <w:p w14:paraId="5EF04C60" w14:textId="09C021EE" w:rsidR="00B22AE4" w:rsidRDefault="00B22AE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_Toc74992348 \h </w:instrText>
      </w:r>
      <w:r>
        <w:fldChar w:fldCharType="separate"/>
      </w:r>
      <w:r>
        <w:t>168</w:t>
      </w:r>
      <w:r>
        <w:fldChar w:fldCharType="end"/>
      </w:r>
    </w:p>
    <w:p w14:paraId="43AEF855" w14:textId="314397A2" w:rsidR="00B22AE4" w:rsidRDefault="00B22AE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_Toc74992349 \h </w:instrText>
      </w:r>
      <w:r>
        <w:fldChar w:fldCharType="separate"/>
      </w:r>
      <w:r>
        <w:t>169</w:t>
      </w:r>
      <w:r>
        <w:fldChar w:fldCharType="end"/>
      </w:r>
    </w:p>
    <w:p w14:paraId="2A79BF94" w14:textId="72B97059" w:rsidR="00B22AE4" w:rsidRDefault="00B22AE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_Toc74992350 \h </w:instrText>
      </w:r>
      <w:r>
        <w:fldChar w:fldCharType="separate"/>
      </w:r>
      <w:r>
        <w:t>169</w:t>
      </w:r>
      <w:r>
        <w:fldChar w:fldCharType="end"/>
      </w:r>
    </w:p>
    <w:p w14:paraId="1BB75D6B" w14:textId="31E4E8D8" w:rsidR="00B22AE4" w:rsidRDefault="00B22AE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_Toc74992351 \h </w:instrText>
      </w:r>
      <w:r>
        <w:fldChar w:fldCharType="separate"/>
      </w:r>
      <w:r>
        <w:t>169</w:t>
      </w:r>
      <w:r>
        <w:fldChar w:fldCharType="end"/>
      </w:r>
    </w:p>
    <w:p w14:paraId="6487A4BD" w14:textId="068DCC85" w:rsidR="00B22AE4" w:rsidRDefault="00B22AE4">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_Toc74992352 \h </w:instrText>
      </w:r>
      <w:r>
        <w:fldChar w:fldCharType="separate"/>
      </w:r>
      <w:r>
        <w:t>169</w:t>
      </w:r>
      <w:r>
        <w:fldChar w:fldCharType="end"/>
      </w:r>
    </w:p>
    <w:p w14:paraId="42C7E2D1" w14:textId="328CFE3B" w:rsidR="00B22AE4" w:rsidRDefault="00B22AE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_Toc74992353 \h </w:instrText>
      </w:r>
      <w:r>
        <w:fldChar w:fldCharType="separate"/>
      </w:r>
      <w:r>
        <w:t>170</w:t>
      </w:r>
      <w:r>
        <w:fldChar w:fldCharType="end"/>
      </w:r>
    </w:p>
    <w:p w14:paraId="095544F2" w14:textId="32C509A0" w:rsidR="00B22AE4" w:rsidRDefault="00B22AE4">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_Toc74992354 \h </w:instrText>
      </w:r>
      <w:r>
        <w:fldChar w:fldCharType="separate"/>
      </w:r>
      <w:r>
        <w:t>170</w:t>
      </w:r>
      <w:r>
        <w:fldChar w:fldCharType="end"/>
      </w:r>
    </w:p>
    <w:p w14:paraId="2742A34D" w14:textId="4C7B40BB" w:rsidR="00B22AE4" w:rsidRDefault="00B22AE4">
      <w:pPr>
        <w:pStyle w:val="TOC4"/>
        <w:rPr>
          <w:rFonts w:asciiTheme="minorHAnsi" w:eastAsiaTheme="minorEastAsia" w:hAnsiTheme="minorHAnsi" w:cstheme="minorBidi"/>
          <w:sz w:val="22"/>
          <w:szCs w:val="22"/>
          <w:lang w:eastAsia="en-GB"/>
        </w:rPr>
      </w:pPr>
      <w:r w:rsidRPr="00FC037B">
        <w:rPr>
          <w:lang w:val="en-US"/>
        </w:rPr>
        <w:t>6.3.6.3</w:t>
      </w:r>
      <w:r>
        <w:rPr>
          <w:rFonts w:asciiTheme="minorHAnsi" w:eastAsiaTheme="minorEastAsia" w:hAnsiTheme="minorHAnsi" w:cstheme="minorBidi"/>
          <w:sz w:val="22"/>
          <w:szCs w:val="22"/>
          <w:lang w:eastAsia="en-GB"/>
        </w:rPr>
        <w:tab/>
      </w:r>
      <w:r w:rsidRPr="00FC037B">
        <w:rPr>
          <w:lang w:val="en-US"/>
        </w:rPr>
        <w:t>Simple data types and enumerations</w:t>
      </w:r>
      <w:r>
        <w:tab/>
      </w:r>
      <w:r>
        <w:fldChar w:fldCharType="begin" w:fldLock="1"/>
      </w:r>
      <w:r>
        <w:instrText xml:space="preserve"> PAGEREF _Toc74992355 \h </w:instrText>
      </w:r>
      <w:r>
        <w:fldChar w:fldCharType="separate"/>
      </w:r>
      <w:r>
        <w:t>170</w:t>
      </w:r>
      <w:r>
        <w:fldChar w:fldCharType="end"/>
      </w:r>
    </w:p>
    <w:p w14:paraId="427F7AF8" w14:textId="4C9ED4DF" w:rsidR="00B22AE4" w:rsidRDefault="00B22AE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_Toc74992356 \h </w:instrText>
      </w:r>
      <w:r>
        <w:fldChar w:fldCharType="separate"/>
      </w:r>
      <w:r>
        <w:t>170</w:t>
      </w:r>
      <w:r>
        <w:fldChar w:fldCharType="end"/>
      </w:r>
    </w:p>
    <w:p w14:paraId="2F9D4633" w14:textId="7EAF92A4" w:rsidR="00B22AE4" w:rsidRDefault="00B22AE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_Toc74992357 \h </w:instrText>
      </w:r>
      <w:r>
        <w:fldChar w:fldCharType="separate"/>
      </w:r>
      <w:r>
        <w:t>170</w:t>
      </w:r>
      <w:r>
        <w:fldChar w:fldCharType="end"/>
      </w:r>
    </w:p>
    <w:p w14:paraId="3F9ADEA8" w14:textId="64F404C5" w:rsidR="00B22AE4" w:rsidRDefault="00B22AE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_Toc74992358 \h </w:instrText>
      </w:r>
      <w:r>
        <w:fldChar w:fldCharType="separate"/>
      </w:r>
      <w:r>
        <w:t>170</w:t>
      </w:r>
      <w:r>
        <w:fldChar w:fldCharType="end"/>
      </w:r>
    </w:p>
    <w:p w14:paraId="335C9B7D" w14:textId="04E14A83" w:rsidR="00B22AE4" w:rsidRDefault="00B22AE4">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FC037B">
        <w:rPr>
          <w:rFonts w:cs="Arial"/>
        </w:rPr>
        <w:t>SipDigestAlgorithm</w:t>
      </w:r>
      <w:r>
        <w:tab/>
      </w:r>
      <w:r>
        <w:fldChar w:fldCharType="begin" w:fldLock="1"/>
      </w:r>
      <w:r>
        <w:instrText xml:space="preserve"> PAGEREF _Toc74992359 \h </w:instrText>
      </w:r>
      <w:r>
        <w:fldChar w:fldCharType="separate"/>
      </w:r>
      <w:r>
        <w:t>171</w:t>
      </w:r>
      <w:r>
        <w:fldChar w:fldCharType="end"/>
      </w:r>
    </w:p>
    <w:p w14:paraId="02C5D6B1" w14:textId="7FBBF103" w:rsidR="00B22AE4" w:rsidRDefault="00B22AE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_Toc74992360 \h </w:instrText>
      </w:r>
      <w:r>
        <w:fldChar w:fldCharType="separate"/>
      </w:r>
      <w:r>
        <w:t>171</w:t>
      </w:r>
      <w:r>
        <w:fldChar w:fldCharType="end"/>
      </w:r>
    </w:p>
    <w:p w14:paraId="7AC9F454" w14:textId="3CB7B790" w:rsidR="00B22AE4" w:rsidRDefault="00B22AE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_Toc74992361 \h </w:instrText>
      </w:r>
      <w:r>
        <w:fldChar w:fldCharType="separate"/>
      </w:r>
      <w:r>
        <w:t>171</w:t>
      </w:r>
      <w:r>
        <w:fldChar w:fldCharType="end"/>
      </w:r>
    </w:p>
    <w:p w14:paraId="30AF24EB" w14:textId="1F2C8F24" w:rsidR="00B22AE4" w:rsidRDefault="00B22AE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_Toc74992362 \h </w:instrText>
      </w:r>
      <w:r>
        <w:fldChar w:fldCharType="separate"/>
      </w:r>
      <w:r>
        <w:t>171</w:t>
      </w:r>
      <w:r>
        <w:fldChar w:fldCharType="end"/>
      </w:r>
    </w:p>
    <w:p w14:paraId="4A28133A" w14:textId="1E0A3E9D" w:rsidR="00B22AE4" w:rsidRDefault="00B22AE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_Toc74992363 \h </w:instrText>
      </w:r>
      <w:r>
        <w:fldChar w:fldCharType="separate"/>
      </w:r>
      <w:r>
        <w:t>171</w:t>
      </w:r>
      <w:r>
        <w:fldChar w:fldCharType="end"/>
      </w:r>
    </w:p>
    <w:p w14:paraId="7E767953" w14:textId="6141ABDC" w:rsidR="00B22AE4" w:rsidRDefault="00B22AE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_Toc74992364 \h </w:instrText>
      </w:r>
      <w:r>
        <w:fldChar w:fldCharType="separate"/>
      </w:r>
      <w:r>
        <w:t>171</w:t>
      </w:r>
      <w:r>
        <w:fldChar w:fldCharType="end"/>
      </w:r>
    </w:p>
    <w:p w14:paraId="22195C84" w14:textId="0E9BED90" w:rsidR="00B22AE4" w:rsidRDefault="00B22AE4">
      <w:pPr>
        <w:pStyle w:val="TOC3"/>
        <w:rPr>
          <w:rFonts w:asciiTheme="minorHAnsi" w:eastAsiaTheme="minorEastAsia" w:hAnsiTheme="minorHAnsi" w:cstheme="minorBidi"/>
          <w:sz w:val="22"/>
          <w:szCs w:val="22"/>
          <w:lang w:eastAsia="en-GB"/>
        </w:rPr>
      </w:pPr>
      <w:r w:rsidRPr="00FC037B">
        <w:rPr>
          <w:lang w:val="en-US"/>
        </w:rPr>
        <w:lastRenderedPageBreak/>
        <w:t>6.3.8</w:t>
      </w:r>
      <w:r>
        <w:rPr>
          <w:rFonts w:asciiTheme="minorHAnsi" w:eastAsiaTheme="minorEastAsia" w:hAnsiTheme="minorHAnsi" w:cstheme="minorBidi"/>
          <w:sz w:val="22"/>
          <w:szCs w:val="22"/>
          <w:lang w:eastAsia="en-GB"/>
        </w:rPr>
        <w:tab/>
      </w:r>
      <w:r w:rsidRPr="00FC037B">
        <w:rPr>
          <w:lang w:val="en-US"/>
        </w:rPr>
        <w:t>Feature Negotiation</w:t>
      </w:r>
      <w:r>
        <w:tab/>
      </w:r>
      <w:r>
        <w:fldChar w:fldCharType="begin" w:fldLock="1"/>
      </w:r>
      <w:r>
        <w:instrText xml:space="preserve"> PAGEREF _Toc74992365 \h </w:instrText>
      </w:r>
      <w:r>
        <w:fldChar w:fldCharType="separate"/>
      </w:r>
      <w:r>
        <w:t>171</w:t>
      </w:r>
      <w:r>
        <w:fldChar w:fldCharType="end"/>
      </w:r>
    </w:p>
    <w:p w14:paraId="41FEF511" w14:textId="20E77351" w:rsidR="00B22AE4" w:rsidRDefault="00B22AE4">
      <w:pPr>
        <w:pStyle w:val="TOC3"/>
        <w:rPr>
          <w:rFonts w:asciiTheme="minorHAnsi" w:eastAsiaTheme="minorEastAsia" w:hAnsiTheme="minorHAnsi" w:cstheme="minorBidi"/>
          <w:sz w:val="22"/>
          <w:szCs w:val="22"/>
          <w:lang w:eastAsia="en-GB"/>
        </w:rPr>
      </w:pPr>
      <w:r w:rsidRPr="00FC037B">
        <w:rPr>
          <w:lang w:val="en-US"/>
        </w:rPr>
        <w:t>6.3.9</w:t>
      </w:r>
      <w:r>
        <w:rPr>
          <w:rFonts w:asciiTheme="minorHAnsi" w:eastAsiaTheme="minorEastAsia" w:hAnsiTheme="minorHAnsi" w:cstheme="minorBidi"/>
          <w:sz w:val="22"/>
          <w:szCs w:val="22"/>
          <w:lang w:eastAsia="en-GB"/>
        </w:rPr>
        <w:tab/>
      </w:r>
      <w:r w:rsidRPr="00FC037B">
        <w:rPr>
          <w:lang w:val="en-US"/>
        </w:rPr>
        <w:t>Security</w:t>
      </w:r>
      <w:r>
        <w:tab/>
      </w:r>
      <w:r>
        <w:fldChar w:fldCharType="begin" w:fldLock="1"/>
      </w:r>
      <w:r>
        <w:instrText xml:space="preserve"> PAGEREF _Toc74992366 \h </w:instrText>
      </w:r>
      <w:r>
        <w:fldChar w:fldCharType="separate"/>
      </w:r>
      <w:r>
        <w:t>172</w:t>
      </w:r>
      <w:r>
        <w:fldChar w:fldCharType="end"/>
      </w:r>
    </w:p>
    <w:p w14:paraId="6D0C6118" w14:textId="7739CC52" w:rsidR="00B22AE4" w:rsidRDefault="00B22AE4">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_Toc74992367 \h </w:instrText>
      </w:r>
      <w:r>
        <w:fldChar w:fldCharType="separate"/>
      </w:r>
      <w:r>
        <w:t>172</w:t>
      </w:r>
      <w:r>
        <w:fldChar w:fldCharType="end"/>
      </w:r>
    </w:p>
    <w:p w14:paraId="0EF5C058" w14:textId="33FE8CA4" w:rsidR="00B22AE4" w:rsidRDefault="00B22AE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_Toc74992368 \h </w:instrText>
      </w:r>
      <w:r>
        <w:fldChar w:fldCharType="separate"/>
      </w:r>
      <w:r>
        <w:t>172</w:t>
      </w:r>
      <w:r>
        <w:fldChar w:fldCharType="end"/>
      </w:r>
    </w:p>
    <w:p w14:paraId="04E0B5BB" w14:textId="474C4DFE" w:rsidR="00B22AE4" w:rsidRDefault="00B22AE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_Toc74992369 \h </w:instrText>
      </w:r>
      <w:r>
        <w:fldChar w:fldCharType="separate"/>
      </w:r>
      <w:r>
        <w:t>172</w:t>
      </w:r>
      <w:r>
        <w:fldChar w:fldCharType="end"/>
      </w:r>
    </w:p>
    <w:p w14:paraId="3BA87E88" w14:textId="44BB8425" w:rsidR="00B22AE4" w:rsidRDefault="00B22AE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_Toc74992370 \h </w:instrText>
      </w:r>
      <w:r>
        <w:fldChar w:fldCharType="separate"/>
      </w:r>
      <w:r>
        <w:t>180</w:t>
      </w:r>
      <w:r>
        <w:fldChar w:fldCharType="end"/>
      </w:r>
    </w:p>
    <w:p w14:paraId="4A0AF8B4" w14:textId="6EEDDFDB" w:rsidR="00B22AE4" w:rsidRDefault="00B22AE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_Toc74992371 \h </w:instrText>
      </w:r>
      <w:r>
        <w:fldChar w:fldCharType="separate"/>
      </w:r>
      <w:r>
        <w:t>224</w:t>
      </w:r>
      <w:r>
        <w:fldChar w:fldCharType="end"/>
      </w:r>
    </w:p>
    <w:p w14:paraId="21F3EE4E" w14:textId="1E46AB11" w:rsidR="00B22AE4" w:rsidRDefault="00B22AE4">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_Toc74992372 \h </w:instrText>
      </w:r>
      <w:r>
        <w:fldChar w:fldCharType="separate"/>
      </w:r>
      <w:r>
        <w:t>227</w:t>
      </w:r>
      <w:r>
        <w:fldChar w:fldCharType="end"/>
      </w:r>
    </w:p>
    <w:p w14:paraId="2609E2CE" w14:textId="7A79FF0F" w:rsidR="00B22AE4" w:rsidRDefault="00B22AE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_Toc74992373 \h </w:instrText>
      </w:r>
      <w:r>
        <w:fldChar w:fldCharType="separate"/>
      </w:r>
      <w:r>
        <w:t>227</w:t>
      </w:r>
      <w:r>
        <w:fldChar w:fldCharType="end"/>
      </w:r>
    </w:p>
    <w:p w14:paraId="644EC2B7" w14:textId="60141644" w:rsidR="00B22AE4" w:rsidRDefault="00B22AE4">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_Toc74992374 \h </w:instrText>
      </w:r>
      <w:r>
        <w:fldChar w:fldCharType="separate"/>
      </w:r>
      <w:r>
        <w:t>228</w:t>
      </w:r>
      <w:r>
        <w:fldChar w:fldCharType="end"/>
      </w:r>
    </w:p>
    <w:p w14:paraId="3F7425D2" w14:textId="3C90C411"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7499188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74991881"/>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77777777" w:rsidR="005D4300" w:rsidRPr="00F91D2F"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05CC92AE" w14:textId="77777777" w:rsidR="00FC4C9C" w:rsidRPr="00F91D2F" w:rsidRDefault="00FC4C9C" w:rsidP="00FC4C9C">
      <w:pPr>
        <w:pStyle w:val="Heading1"/>
      </w:pPr>
      <w:bookmarkStart w:id="45" w:name="_Toc74991882"/>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p w14:paraId="64FC5E48" w14:textId="77777777" w:rsidR="00FC4C9C" w:rsidRPr="00F91D2F" w:rsidRDefault="00FC4C9C" w:rsidP="00FC4C9C">
      <w:pPr>
        <w:pStyle w:val="EX"/>
        <w:rPr>
          <w:lang w:eastAsia="zh-CN"/>
        </w:rPr>
      </w:pPr>
      <w:r w:rsidRPr="00F91D2F">
        <w:rPr>
          <w:lang w:eastAsia="zh-CN"/>
        </w:rPr>
        <w:lastRenderedPageBreak/>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5C3B4B10" w:rsidR="005D4300" w:rsidRPr="00D5668C" w:rsidRDefault="005D4300" w:rsidP="00FC4C9C">
      <w:pPr>
        <w:pStyle w:val="EX"/>
      </w:pPr>
      <w:r>
        <w:rPr>
          <w:lang w:val="en-US" w:eastAsia="zh-CN"/>
        </w:rPr>
        <w:lastRenderedPageBreak/>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0BDE86A2" w14:textId="77777777" w:rsidR="00FC4C9C" w:rsidRPr="00F91D2F" w:rsidRDefault="00FC4C9C" w:rsidP="00FC4C9C">
      <w:pPr>
        <w:pStyle w:val="Heading1"/>
      </w:pPr>
      <w:bookmarkStart w:id="46" w:name="_Toc21948841"/>
      <w:bookmarkStart w:id="47" w:name="_Toc24978714"/>
      <w:bookmarkStart w:id="48" w:name="_Toc34346439"/>
      <w:bookmarkStart w:id="49" w:name="_Toc34740516"/>
      <w:bookmarkStart w:id="50" w:name="_Toc34747875"/>
      <w:bookmarkStart w:id="51" w:name="_Toc34748251"/>
      <w:bookmarkStart w:id="52" w:name="_Toc34749241"/>
      <w:bookmarkStart w:id="53" w:name="_Toc49689688"/>
      <w:bookmarkStart w:id="54" w:name="_Toc56336772"/>
      <w:bookmarkStart w:id="55" w:name="_Toc73443588"/>
      <w:bookmarkStart w:id="56" w:name="_Toc74991883"/>
      <w:r w:rsidRPr="00F91D2F">
        <w:t>3</w:t>
      </w:r>
      <w:r w:rsidRPr="00F91D2F">
        <w:tab/>
        <w:t>Definitions of terms, symbols and abbreviations</w:t>
      </w:r>
      <w:bookmarkEnd w:id="46"/>
      <w:bookmarkEnd w:id="47"/>
      <w:bookmarkEnd w:id="48"/>
      <w:bookmarkEnd w:id="49"/>
      <w:bookmarkEnd w:id="50"/>
      <w:bookmarkEnd w:id="51"/>
      <w:bookmarkEnd w:id="52"/>
      <w:bookmarkEnd w:id="53"/>
      <w:bookmarkEnd w:id="54"/>
      <w:bookmarkEnd w:id="55"/>
      <w:bookmarkEnd w:id="56"/>
    </w:p>
    <w:p w14:paraId="72DFA88D" w14:textId="77777777" w:rsidR="00FC4C9C" w:rsidRPr="00F91D2F" w:rsidRDefault="00FC4C9C" w:rsidP="00FC4C9C">
      <w:pPr>
        <w:pStyle w:val="Heading2"/>
      </w:pPr>
      <w:bookmarkStart w:id="57" w:name="_Toc21948842"/>
      <w:bookmarkStart w:id="58" w:name="_Toc24978715"/>
      <w:bookmarkStart w:id="59" w:name="_Toc34346440"/>
      <w:bookmarkStart w:id="60" w:name="_Toc34740517"/>
      <w:bookmarkStart w:id="61" w:name="_Toc34747876"/>
      <w:bookmarkStart w:id="62" w:name="_Toc34748252"/>
      <w:bookmarkStart w:id="63" w:name="_Toc34749242"/>
      <w:bookmarkStart w:id="64" w:name="_Toc49689689"/>
      <w:bookmarkStart w:id="65" w:name="_Toc56336773"/>
      <w:bookmarkStart w:id="66" w:name="_Toc73443589"/>
      <w:bookmarkStart w:id="67" w:name="_Toc74991884"/>
      <w:r w:rsidRPr="00F91D2F">
        <w:t>3.1</w:t>
      </w:r>
      <w:r w:rsidRPr="00F91D2F">
        <w:tab/>
        <w:t>Terms</w:t>
      </w:r>
      <w:bookmarkEnd w:id="57"/>
      <w:bookmarkEnd w:id="58"/>
      <w:bookmarkEnd w:id="59"/>
      <w:bookmarkEnd w:id="60"/>
      <w:bookmarkEnd w:id="61"/>
      <w:bookmarkEnd w:id="62"/>
      <w:bookmarkEnd w:id="63"/>
      <w:bookmarkEnd w:id="64"/>
      <w:bookmarkEnd w:id="65"/>
      <w:bookmarkEnd w:id="66"/>
      <w:bookmarkEnd w:id="67"/>
    </w:p>
    <w:p w14:paraId="09520FCE" w14:textId="77777777" w:rsidR="004A2448" w:rsidRDefault="004A2448" w:rsidP="004A2448">
      <w:pPr>
        <w:keepNext/>
      </w:pPr>
      <w:bookmarkStart w:id="68" w:name="_Toc21948843"/>
      <w:bookmarkStart w:id="6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70" w:name="_Toc34346441"/>
      <w:bookmarkStart w:id="71" w:name="_Toc34740518"/>
      <w:bookmarkStart w:id="72" w:name="_Toc34747877"/>
      <w:bookmarkStart w:id="73" w:name="_Toc34748253"/>
      <w:bookmarkStart w:id="74" w:name="_Toc34749243"/>
      <w:bookmarkStart w:id="75" w:name="_Toc49689690"/>
      <w:bookmarkStart w:id="76" w:name="_Toc56336774"/>
      <w:bookmarkStart w:id="77" w:name="_Toc73443590"/>
      <w:bookmarkStart w:id="78" w:name="_Toc74991885"/>
      <w:r w:rsidRPr="00F91D2F">
        <w:lastRenderedPageBreak/>
        <w:t>3.2</w:t>
      </w:r>
      <w:r w:rsidRPr="00F91D2F">
        <w:tab/>
      </w:r>
      <w:bookmarkEnd w:id="68"/>
      <w:bookmarkEnd w:id="69"/>
      <w:bookmarkEnd w:id="70"/>
      <w:bookmarkEnd w:id="71"/>
      <w:bookmarkEnd w:id="72"/>
      <w:bookmarkEnd w:id="73"/>
      <w:r w:rsidR="005877DF">
        <w:t>Symbols</w:t>
      </w:r>
      <w:bookmarkEnd w:id="74"/>
      <w:bookmarkEnd w:id="75"/>
      <w:bookmarkEnd w:id="76"/>
      <w:bookmarkEnd w:id="77"/>
      <w:bookmarkEnd w:id="78"/>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9" w:name="_Toc21948844"/>
      <w:bookmarkStart w:id="80" w:name="_Toc24978717"/>
      <w:bookmarkStart w:id="81" w:name="_Toc34346442"/>
      <w:bookmarkStart w:id="82" w:name="_Toc34740519"/>
      <w:bookmarkStart w:id="83" w:name="_Toc34747878"/>
      <w:bookmarkStart w:id="84" w:name="_Toc34748254"/>
      <w:bookmarkStart w:id="85" w:name="_Toc34749244"/>
      <w:bookmarkStart w:id="86" w:name="_Toc49689691"/>
      <w:bookmarkStart w:id="87" w:name="_Toc56336775"/>
      <w:bookmarkStart w:id="88" w:name="_Toc73443591"/>
      <w:bookmarkStart w:id="89" w:name="_Toc74991886"/>
      <w:r w:rsidRPr="00F91D2F">
        <w:t>3.3</w:t>
      </w:r>
      <w:r w:rsidRPr="00F91D2F">
        <w:tab/>
        <w:t>Abbreviations</w:t>
      </w:r>
      <w:bookmarkEnd w:id="79"/>
      <w:bookmarkEnd w:id="80"/>
      <w:bookmarkEnd w:id="81"/>
      <w:bookmarkEnd w:id="82"/>
      <w:bookmarkEnd w:id="83"/>
      <w:bookmarkEnd w:id="84"/>
      <w:bookmarkEnd w:id="85"/>
      <w:bookmarkEnd w:id="86"/>
      <w:bookmarkEnd w:id="87"/>
      <w:bookmarkEnd w:id="88"/>
      <w:bookmarkEnd w:id="8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90" w:name="_Toc21948845"/>
      <w:bookmarkStart w:id="91" w:name="_Toc24978718"/>
      <w:bookmarkStart w:id="92" w:name="_Toc34346443"/>
      <w:bookmarkStart w:id="93" w:name="_Toc34740520"/>
      <w:bookmarkStart w:id="94" w:name="_Toc34747879"/>
      <w:bookmarkStart w:id="95" w:name="_Toc34748255"/>
      <w:bookmarkStart w:id="96" w:name="_Toc34749245"/>
      <w:bookmarkStart w:id="97" w:name="_Toc49689692"/>
      <w:bookmarkStart w:id="98" w:name="_Toc56336776"/>
      <w:bookmarkStart w:id="99" w:name="_Toc73443592"/>
      <w:bookmarkStart w:id="100" w:name="_Toc74991887"/>
      <w:r w:rsidRPr="00F91D2F">
        <w:t>4</w:t>
      </w:r>
      <w:r w:rsidRPr="00F91D2F">
        <w:tab/>
        <w:t>Overview</w:t>
      </w:r>
      <w:bookmarkEnd w:id="90"/>
      <w:bookmarkEnd w:id="91"/>
      <w:bookmarkEnd w:id="92"/>
      <w:bookmarkEnd w:id="93"/>
      <w:bookmarkEnd w:id="94"/>
      <w:bookmarkEnd w:id="95"/>
      <w:bookmarkEnd w:id="96"/>
      <w:bookmarkEnd w:id="97"/>
      <w:bookmarkEnd w:id="98"/>
      <w:bookmarkEnd w:id="99"/>
      <w:bookmarkEnd w:id="100"/>
    </w:p>
    <w:p w14:paraId="11864C0F" w14:textId="77777777" w:rsidR="00FC4C9C" w:rsidRPr="00F91D2F" w:rsidRDefault="00FC4C9C" w:rsidP="00FC4C9C">
      <w:pPr>
        <w:pStyle w:val="Heading2"/>
      </w:pPr>
      <w:bookmarkStart w:id="101" w:name="_Toc21948846"/>
      <w:bookmarkStart w:id="102" w:name="_Toc24978719"/>
      <w:bookmarkStart w:id="103" w:name="_Toc34346444"/>
      <w:bookmarkStart w:id="104" w:name="_Toc34740521"/>
      <w:bookmarkStart w:id="105" w:name="_Toc34747880"/>
      <w:bookmarkStart w:id="106" w:name="_Toc34748256"/>
      <w:bookmarkStart w:id="107" w:name="_Toc34749246"/>
      <w:bookmarkStart w:id="108" w:name="_Toc49689693"/>
      <w:bookmarkStart w:id="109" w:name="_Toc56336777"/>
      <w:bookmarkStart w:id="110" w:name="_Toc73443593"/>
      <w:bookmarkStart w:id="111" w:name="_Toc74991888"/>
      <w:r w:rsidRPr="00F91D2F">
        <w:t>4.1</w:t>
      </w:r>
      <w:r w:rsidRPr="00F91D2F">
        <w:tab/>
        <w:t>Introduction</w:t>
      </w:r>
      <w:bookmarkEnd w:id="101"/>
      <w:bookmarkEnd w:id="102"/>
      <w:bookmarkEnd w:id="103"/>
      <w:bookmarkEnd w:id="104"/>
      <w:bookmarkEnd w:id="105"/>
      <w:bookmarkEnd w:id="106"/>
      <w:bookmarkEnd w:id="107"/>
      <w:bookmarkEnd w:id="108"/>
      <w:bookmarkEnd w:id="109"/>
      <w:bookmarkEnd w:id="110"/>
      <w:bookmarkEnd w:id="111"/>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75pt;height:245.7pt;mso-position-horizontal:absolute" o:ole="">
            <v:imagedata r:id="rId12" o:title=""/>
          </v:shape>
          <o:OLEObject Type="Embed" ProgID="Visio.Drawing.11" ShapeID="_x0000_i1025" DrawAspect="Content" ObjectID="_1685605570"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12" w:name="_Toc21948847"/>
      <w:bookmarkStart w:id="113" w:name="_Toc24978720"/>
      <w:bookmarkStart w:id="114" w:name="_Toc34346445"/>
      <w:bookmarkStart w:id="115" w:name="_Toc34740522"/>
      <w:bookmarkStart w:id="116" w:name="_Toc34747881"/>
      <w:bookmarkStart w:id="117" w:name="_Toc34748257"/>
      <w:bookmarkStart w:id="118" w:name="_Toc34749247"/>
      <w:bookmarkStart w:id="119" w:name="_Toc49689694"/>
      <w:bookmarkStart w:id="120" w:name="_Toc56336778"/>
      <w:bookmarkStart w:id="121" w:name="_Toc73443594"/>
      <w:bookmarkStart w:id="122" w:name="_Toc74991889"/>
      <w:r w:rsidRPr="00F91D2F">
        <w:t>5</w:t>
      </w:r>
      <w:r w:rsidRPr="00F91D2F">
        <w:tab/>
        <w:t>Services offered by the HSS</w:t>
      </w:r>
      <w:bookmarkEnd w:id="112"/>
      <w:bookmarkEnd w:id="113"/>
      <w:bookmarkEnd w:id="114"/>
      <w:bookmarkEnd w:id="115"/>
      <w:bookmarkEnd w:id="116"/>
      <w:bookmarkEnd w:id="117"/>
      <w:bookmarkEnd w:id="118"/>
      <w:bookmarkEnd w:id="119"/>
      <w:bookmarkEnd w:id="120"/>
      <w:bookmarkEnd w:id="121"/>
      <w:bookmarkEnd w:id="122"/>
    </w:p>
    <w:p w14:paraId="3E2E6146" w14:textId="77777777" w:rsidR="00FC4C9C" w:rsidRPr="00F91D2F" w:rsidRDefault="00FC4C9C" w:rsidP="00FC4C9C">
      <w:pPr>
        <w:pStyle w:val="Heading2"/>
      </w:pPr>
      <w:bookmarkStart w:id="123" w:name="_Toc21948848"/>
      <w:bookmarkStart w:id="124" w:name="_Toc24978721"/>
      <w:bookmarkStart w:id="125" w:name="_Toc34346446"/>
      <w:bookmarkStart w:id="126" w:name="_Toc34740523"/>
      <w:bookmarkStart w:id="127" w:name="_Toc34747882"/>
      <w:bookmarkStart w:id="128" w:name="_Toc34748258"/>
      <w:bookmarkStart w:id="129" w:name="_Toc34749248"/>
      <w:bookmarkStart w:id="130" w:name="_Toc49689695"/>
      <w:bookmarkStart w:id="131" w:name="_Toc56336779"/>
      <w:bookmarkStart w:id="132" w:name="_Toc73443595"/>
      <w:bookmarkStart w:id="133" w:name="_Toc74991890"/>
      <w:r w:rsidRPr="00F91D2F">
        <w:t>5.1</w:t>
      </w:r>
      <w:r w:rsidRPr="00F91D2F">
        <w:tab/>
        <w:t>Introduction</w:t>
      </w:r>
      <w:bookmarkEnd w:id="123"/>
      <w:bookmarkEnd w:id="124"/>
      <w:bookmarkEnd w:id="125"/>
      <w:bookmarkEnd w:id="126"/>
      <w:bookmarkEnd w:id="127"/>
      <w:bookmarkEnd w:id="128"/>
      <w:bookmarkEnd w:id="129"/>
      <w:bookmarkEnd w:id="130"/>
      <w:bookmarkEnd w:id="131"/>
      <w:bookmarkEnd w:id="132"/>
      <w:bookmarkEnd w:id="13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34" w:name="_Toc21948849"/>
      <w:bookmarkStart w:id="135" w:name="_Toc24978722"/>
      <w:bookmarkStart w:id="136" w:name="_Toc34346447"/>
      <w:bookmarkStart w:id="137" w:name="_Toc34740524"/>
      <w:bookmarkStart w:id="138" w:name="_Toc34747883"/>
      <w:bookmarkStart w:id="139" w:name="_Toc34748259"/>
      <w:bookmarkStart w:id="140" w:name="_Toc34749249"/>
      <w:bookmarkStart w:id="141" w:name="_Toc49689696"/>
      <w:bookmarkStart w:id="142" w:name="_Toc56336780"/>
      <w:bookmarkStart w:id="143" w:name="_Toc73443596"/>
      <w:bookmarkStart w:id="144" w:name="_Toc74991891"/>
      <w:r w:rsidRPr="00F91D2F">
        <w:t>5.2</w:t>
      </w:r>
      <w:r w:rsidRPr="00F91D2F">
        <w:tab/>
        <w:t>Nhss_imsUEContextManagement Service</w:t>
      </w:r>
      <w:bookmarkEnd w:id="134"/>
      <w:bookmarkEnd w:id="135"/>
      <w:bookmarkEnd w:id="136"/>
      <w:bookmarkEnd w:id="137"/>
      <w:bookmarkEnd w:id="138"/>
      <w:bookmarkEnd w:id="139"/>
      <w:bookmarkEnd w:id="140"/>
      <w:bookmarkEnd w:id="141"/>
      <w:bookmarkEnd w:id="142"/>
      <w:bookmarkEnd w:id="143"/>
      <w:bookmarkEnd w:id="144"/>
    </w:p>
    <w:p w14:paraId="201C985D" w14:textId="77777777" w:rsidR="00FC4C9C" w:rsidRPr="00F91D2F" w:rsidRDefault="00FC4C9C" w:rsidP="00FC4C9C">
      <w:pPr>
        <w:pStyle w:val="Heading3"/>
      </w:pPr>
      <w:bookmarkStart w:id="145" w:name="_Toc21948850"/>
      <w:bookmarkStart w:id="146" w:name="_Toc24978723"/>
      <w:bookmarkStart w:id="147" w:name="_Toc34346448"/>
      <w:bookmarkStart w:id="148" w:name="_Toc34740525"/>
      <w:bookmarkStart w:id="149" w:name="_Toc34747884"/>
      <w:bookmarkStart w:id="150" w:name="_Toc34748260"/>
      <w:bookmarkStart w:id="151" w:name="_Toc34749250"/>
      <w:bookmarkStart w:id="152" w:name="_Toc49689697"/>
      <w:bookmarkStart w:id="153" w:name="_Toc56336781"/>
      <w:bookmarkStart w:id="154" w:name="_Toc73443597"/>
      <w:bookmarkStart w:id="155" w:name="_Toc74991892"/>
      <w:r w:rsidRPr="00F91D2F">
        <w:t>5.2.1</w:t>
      </w:r>
      <w:r w:rsidRPr="00F91D2F">
        <w:tab/>
        <w:t>Service Description</w:t>
      </w:r>
      <w:bookmarkEnd w:id="145"/>
      <w:bookmarkEnd w:id="146"/>
      <w:bookmarkEnd w:id="147"/>
      <w:bookmarkEnd w:id="148"/>
      <w:bookmarkEnd w:id="149"/>
      <w:bookmarkEnd w:id="150"/>
      <w:bookmarkEnd w:id="151"/>
      <w:bookmarkEnd w:id="152"/>
      <w:bookmarkEnd w:id="153"/>
      <w:bookmarkEnd w:id="154"/>
      <w:bookmarkEnd w:id="15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56" w:name="_Toc21948851"/>
      <w:bookmarkStart w:id="157" w:name="_Toc24978724"/>
      <w:bookmarkStart w:id="158" w:name="_Toc34346449"/>
      <w:bookmarkStart w:id="159" w:name="_Toc34740526"/>
      <w:bookmarkStart w:id="160" w:name="_Toc34747885"/>
      <w:bookmarkStart w:id="161" w:name="_Toc34748261"/>
      <w:bookmarkStart w:id="162" w:name="_Toc34749251"/>
      <w:bookmarkStart w:id="163" w:name="_Toc49689698"/>
      <w:bookmarkStart w:id="164" w:name="_Toc56336782"/>
      <w:bookmarkStart w:id="165" w:name="_Toc73443598"/>
      <w:bookmarkStart w:id="166" w:name="_Toc74991893"/>
      <w:r w:rsidRPr="00F91D2F">
        <w:t>5.2.2</w:t>
      </w:r>
      <w:r w:rsidRPr="00F91D2F">
        <w:tab/>
        <w:t>Service Operations</w:t>
      </w:r>
      <w:bookmarkEnd w:id="156"/>
      <w:bookmarkEnd w:id="157"/>
      <w:bookmarkEnd w:id="158"/>
      <w:bookmarkEnd w:id="159"/>
      <w:bookmarkEnd w:id="160"/>
      <w:bookmarkEnd w:id="161"/>
      <w:bookmarkEnd w:id="162"/>
      <w:bookmarkEnd w:id="163"/>
      <w:bookmarkEnd w:id="164"/>
      <w:bookmarkEnd w:id="165"/>
      <w:bookmarkEnd w:id="166"/>
    </w:p>
    <w:p w14:paraId="7801F967" w14:textId="77777777" w:rsidR="00FC4C9C" w:rsidRPr="00F91D2F" w:rsidRDefault="00FC4C9C" w:rsidP="00FC4C9C">
      <w:pPr>
        <w:pStyle w:val="Heading4"/>
      </w:pPr>
      <w:bookmarkStart w:id="167" w:name="_Toc21948852"/>
      <w:bookmarkStart w:id="168" w:name="_Toc24978725"/>
      <w:bookmarkStart w:id="169" w:name="_Toc34346450"/>
      <w:bookmarkStart w:id="170" w:name="_Toc34740527"/>
      <w:bookmarkStart w:id="171" w:name="_Toc34747886"/>
      <w:bookmarkStart w:id="172" w:name="_Toc34748262"/>
      <w:bookmarkStart w:id="173" w:name="_Toc34749252"/>
      <w:bookmarkStart w:id="174" w:name="_Toc49689699"/>
      <w:bookmarkStart w:id="175" w:name="_Toc56336783"/>
      <w:bookmarkStart w:id="176" w:name="_Toc73443599"/>
      <w:bookmarkStart w:id="177" w:name="_Toc74991894"/>
      <w:r w:rsidRPr="00F91D2F">
        <w:t>5.2.2.1</w:t>
      </w:r>
      <w:r w:rsidRPr="00F91D2F">
        <w:tab/>
        <w:t>Introduction</w:t>
      </w:r>
      <w:bookmarkEnd w:id="167"/>
      <w:bookmarkEnd w:id="168"/>
      <w:bookmarkEnd w:id="169"/>
      <w:bookmarkEnd w:id="170"/>
      <w:bookmarkEnd w:id="171"/>
      <w:bookmarkEnd w:id="172"/>
      <w:bookmarkEnd w:id="173"/>
      <w:bookmarkEnd w:id="174"/>
      <w:bookmarkEnd w:id="175"/>
      <w:bookmarkEnd w:id="176"/>
      <w:bookmarkEnd w:id="17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78" w:name="_Toc21948853"/>
      <w:bookmarkStart w:id="179" w:name="_Toc24978726"/>
      <w:bookmarkStart w:id="180" w:name="_Toc34346451"/>
      <w:bookmarkStart w:id="181" w:name="_Toc34740528"/>
      <w:bookmarkStart w:id="182" w:name="_Toc34747887"/>
      <w:bookmarkStart w:id="183" w:name="_Toc34748263"/>
      <w:bookmarkStart w:id="184" w:name="_Toc34749253"/>
      <w:bookmarkStart w:id="185" w:name="_Toc49689700"/>
      <w:bookmarkStart w:id="186" w:name="_Toc56336784"/>
      <w:bookmarkStart w:id="187" w:name="_Toc73443600"/>
      <w:bookmarkStart w:id="188" w:name="_Toc74991895"/>
      <w:r w:rsidRPr="00F91D2F">
        <w:t>5.2.2.2</w:t>
      </w:r>
      <w:r w:rsidRPr="00F91D2F">
        <w:tab/>
        <w:t>Registration</w:t>
      </w:r>
      <w:bookmarkEnd w:id="178"/>
      <w:bookmarkEnd w:id="179"/>
      <w:bookmarkEnd w:id="180"/>
      <w:bookmarkEnd w:id="181"/>
      <w:bookmarkEnd w:id="182"/>
      <w:bookmarkEnd w:id="183"/>
      <w:bookmarkEnd w:id="184"/>
      <w:bookmarkEnd w:id="185"/>
      <w:bookmarkEnd w:id="186"/>
      <w:bookmarkEnd w:id="187"/>
      <w:bookmarkEnd w:id="188"/>
    </w:p>
    <w:p w14:paraId="79CF5CFA" w14:textId="77777777" w:rsidR="00FC4C9C" w:rsidRPr="00F91D2F" w:rsidRDefault="00FC4C9C" w:rsidP="00FC4C9C">
      <w:pPr>
        <w:pStyle w:val="Heading5"/>
      </w:pPr>
      <w:bookmarkStart w:id="189" w:name="_Toc21948854"/>
      <w:bookmarkStart w:id="190" w:name="_Toc24978727"/>
      <w:bookmarkStart w:id="191" w:name="_Toc34346452"/>
      <w:bookmarkStart w:id="192" w:name="_Toc34740529"/>
      <w:bookmarkStart w:id="193" w:name="_Toc34747888"/>
      <w:bookmarkStart w:id="194" w:name="_Toc34748264"/>
      <w:bookmarkStart w:id="195" w:name="_Toc34749254"/>
      <w:bookmarkStart w:id="196" w:name="_Toc49689701"/>
      <w:bookmarkStart w:id="197" w:name="_Toc56336785"/>
      <w:bookmarkStart w:id="198" w:name="_Toc73443601"/>
      <w:bookmarkStart w:id="199" w:name="_Toc74991896"/>
      <w:r w:rsidRPr="00F91D2F">
        <w:t>5.2.2.2.1</w:t>
      </w:r>
      <w:r w:rsidRPr="00F91D2F">
        <w:tab/>
        <w:t>General</w:t>
      </w:r>
      <w:bookmarkEnd w:id="189"/>
      <w:bookmarkEnd w:id="190"/>
      <w:bookmarkEnd w:id="191"/>
      <w:bookmarkEnd w:id="192"/>
      <w:bookmarkEnd w:id="193"/>
      <w:bookmarkEnd w:id="194"/>
      <w:bookmarkEnd w:id="195"/>
      <w:bookmarkEnd w:id="196"/>
      <w:bookmarkEnd w:id="197"/>
      <w:bookmarkEnd w:id="198"/>
      <w:bookmarkEnd w:id="19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200" w:name="_Toc21948855"/>
      <w:bookmarkStart w:id="201" w:name="_Toc24978728"/>
      <w:bookmarkStart w:id="202" w:name="_Toc34346453"/>
      <w:bookmarkStart w:id="203" w:name="_Toc34740530"/>
      <w:bookmarkStart w:id="204" w:name="_Toc34747889"/>
      <w:bookmarkStart w:id="205" w:name="_Toc34748265"/>
      <w:bookmarkStart w:id="206" w:name="_Toc34749255"/>
      <w:bookmarkStart w:id="207" w:name="_Toc49689702"/>
      <w:bookmarkStart w:id="208" w:name="_Toc56336786"/>
      <w:bookmarkStart w:id="209" w:name="_Toc73443602"/>
      <w:bookmarkStart w:id="210" w:name="_Toc74991897"/>
      <w:r w:rsidRPr="00F91D2F">
        <w:t>5.2.2.2.2</w:t>
      </w:r>
      <w:r w:rsidRPr="00F91D2F">
        <w:tab/>
        <w:t>S-CSCF Registration</w:t>
      </w:r>
      <w:bookmarkEnd w:id="200"/>
      <w:bookmarkEnd w:id="201"/>
      <w:bookmarkEnd w:id="202"/>
      <w:bookmarkEnd w:id="203"/>
      <w:bookmarkEnd w:id="204"/>
      <w:bookmarkEnd w:id="205"/>
      <w:bookmarkEnd w:id="206"/>
      <w:bookmarkEnd w:id="207"/>
      <w:bookmarkEnd w:id="208"/>
      <w:bookmarkEnd w:id="209"/>
      <w:bookmarkEnd w:id="21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6" type="#_x0000_t75" style="width:436.55pt;height:118.3pt" o:ole="">
            <v:imagedata r:id="rId14" o:title=""/>
          </v:shape>
          <o:OLEObject Type="Embed" ProgID="Visio.Drawing.11" ShapeID="_x0000_i1026" DrawAspect="Content" ObjectID="_1685605571"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bookmarkStart w:id="211" w:name="_Hlk16288267"/>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212" w:name="_Hlk520206353"/>
      <w:bookmarkEnd w:id="211"/>
      <w:r w:rsidRPr="00F91D2F">
        <w:t>On failure, the appropriate HTTP status code indicating the error shall be returned and appropriate additional error information should be returned in the PUT response body.</w:t>
      </w:r>
      <w:bookmarkEnd w:id="212"/>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FC4C9C">
      <w:pPr>
        <w:pStyle w:val="Heading4"/>
      </w:pPr>
      <w:bookmarkStart w:id="222" w:name="_Toc73443603"/>
      <w:bookmarkStart w:id="223" w:name="_Toc74991898"/>
      <w:r w:rsidRPr="00F91D2F">
        <w:lastRenderedPageBreak/>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FC4C9C">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74991899"/>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74991900"/>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7" type="#_x0000_t75" style="width:436.55pt;height:118.3pt" o:ole="">
            <v:imagedata r:id="rId16" o:title=""/>
          </v:shape>
          <o:OLEObject Type="Embed" ProgID="Visio.Drawing.11" ShapeID="_x0000_i1027" DrawAspect="Content" ObjectID="_1685605572"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6" w:name="_Toc21948859"/>
      <w:bookmarkStart w:id="247" w:name="_Toc24978732"/>
      <w:bookmarkStart w:id="248" w:name="_Toc34346457"/>
      <w:bookmarkStart w:id="249" w:name="_Toc34740534"/>
      <w:bookmarkStart w:id="250" w:name="_Toc34747893"/>
      <w:bookmarkStart w:id="251" w:name="_Toc34748269"/>
      <w:bookmarkStart w:id="252" w:name="_Toc34749259"/>
      <w:bookmarkStart w:id="253" w:name="_Toc49689706"/>
      <w:bookmarkStart w:id="25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FC4C9C">
      <w:pPr>
        <w:pStyle w:val="Heading4"/>
      </w:pPr>
      <w:bookmarkStart w:id="255" w:name="_Toc73443606"/>
      <w:bookmarkStart w:id="256" w:name="_Toc74991901"/>
      <w:r w:rsidRPr="00F91D2F">
        <w:t>5.2.2.4</w:t>
      </w:r>
      <w:r w:rsidRPr="00F91D2F">
        <w:tab/>
        <w:t>Deregistration</w:t>
      </w:r>
      <w:bookmarkEnd w:id="246"/>
      <w:bookmarkEnd w:id="247"/>
      <w:bookmarkEnd w:id="248"/>
      <w:bookmarkEnd w:id="249"/>
      <w:bookmarkEnd w:id="250"/>
      <w:bookmarkEnd w:id="251"/>
      <w:bookmarkEnd w:id="252"/>
      <w:bookmarkEnd w:id="253"/>
      <w:bookmarkEnd w:id="254"/>
      <w:bookmarkEnd w:id="255"/>
      <w:bookmarkEnd w:id="256"/>
    </w:p>
    <w:p w14:paraId="47D11396" w14:textId="77777777" w:rsidR="00FC4C9C" w:rsidRPr="00F91D2F" w:rsidRDefault="00FC4C9C" w:rsidP="00FC4C9C">
      <w:pPr>
        <w:pStyle w:val="Heading5"/>
      </w:pPr>
      <w:bookmarkStart w:id="257" w:name="_Toc21948860"/>
      <w:bookmarkStart w:id="258" w:name="_Toc24978733"/>
      <w:bookmarkStart w:id="259" w:name="_Toc34346458"/>
      <w:bookmarkStart w:id="260" w:name="_Toc34740535"/>
      <w:bookmarkStart w:id="261" w:name="_Toc34747894"/>
      <w:bookmarkStart w:id="262" w:name="_Toc34748270"/>
      <w:bookmarkStart w:id="263" w:name="_Toc34749260"/>
      <w:bookmarkStart w:id="264" w:name="_Toc49689707"/>
      <w:bookmarkStart w:id="265" w:name="_Toc56336791"/>
      <w:bookmarkStart w:id="266" w:name="_Toc73443607"/>
      <w:bookmarkStart w:id="267" w:name="_Toc74991902"/>
      <w:r w:rsidRPr="00F91D2F">
        <w:t>5.2.2.4.1</w:t>
      </w:r>
      <w:r w:rsidRPr="00F91D2F">
        <w:tab/>
        <w:t>General</w:t>
      </w:r>
      <w:bookmarkEnd w:id="257"/>
      <w:bookmarkEnd w:id="258"/>
      <w:bookmarkEnd w:id="259"/>
      <w:bookmarkEnd w:id="260"/>
      <w:bookmarkEnd w:id="261"/>
      <w:bookmarkEnd w:id="262"/>
      <w:bookmarkEnd w:id="263"/>
      <w:bookmarkEnd w:id="264"/>
      <w:bookmarkEnd w:id="265"/>
      <w:bookmarkEnd w:id="266"/>
      <w:bookmarkEnd w:id="26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FC4C9C">
      <w:pPr>
        <w:pStyle w:val="Heading5"/>
      </w:pPr>
      <w:bookmarkStart w:id="268" w:name="_Toc21948861"/>
      <w:bookmarkStart w:id="269" w:name="_Toc24978734"/>
      <w:bookmarkStart w:id="270" w:name="_Toc34346459"/>
      <w:bookmarkStart w:id="271" w:name="_Toc34740536"/>
      <w:bookmarkStart w:id="272" w:name="_Toc34747895"/>
      <w:bookmarkStart w:id="273" w:name="_Toc34748271"/>
      <w:bookmarkStart w:id="274" w:name="_Toc34749261"/>
      <w:bookmarkStart w:id="275" w:name="_Toc49689708"/>
      <w:bookmarkStart w:id="276" w:name="_Toc56336792"/>
      <w:bookmarkStart w:id="277" w:name="_Toc73443608"/>
      <w:bookmarkStart w:id="278" w:name="_Toc74991903"/>
      <w:r w:rsidRPr="00F91D2F">
        <w:lastRenderedPageBreak/>
        <w:t>5.2.2.4.2</w:t>
      </w:r>
      <w:r w:rsidRPr="00F91D2F">
        <w:tab/>
        <w:t>S-CSCF deregistration</w:t>
      </w:r>
      <w:bookmarkEnd w:id="268"/>
      <w:bookmarkEnd w:id="269"/>
      <w:bookmarkEnd w:id="270"/>
      <w:bookmarkEnd w:id="271"/>
      <w:bookmarkEnd w:id="272"/>
      <w:bookmarkEnd w:id="273"/>
      <w:bookmarkEnd w:id="274"/>
      <w:bookmarkEnd w:id="275"/>
      <w:bookmarkEnd w:id="276"/>
      <w:bookmarkEnd w:id="277"/>
      <w:bookmarkEnd w:id="27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28" type="#_x0000_t75" style="width:436.55pt;height:118.3pt" o:ole="">
            <v:imagedata r:id="rId18" o:title=""/>
          </v:shape>
          <o:OLEObject Type="Embed" ProgID="Visio.Drawing.11" ShapeID="_x0000_i1028" DrawAspect="Content" ObjectID="_1685605573"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79" w:name="_Toc21948862"/>
      <w:bookmarkStart w:id="280" w:name="_Toc24978735"/>
      <w:bookmarkStart w:id="281" w:name="_Toc34346460"/>
      <w:bookmarkStart w:id="282" w:name="_Toc34740537"/>
      <w:bookmarkStart w:id="283" w:name="_Toc34747896"/>
      <w:bookmarkStart w:id="284" w:name="_Toc34748272"/>
      <w:bookmarkStart w:id="285" w:name="_Toc34749262"/>
      <w:bookmarkStart w:id="286" w:name="_Toc49689709"/>
      <w:bookmarkStart w:id="287"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FC4C9C">
      <w:pPr>
        <w:pStyle w:val="Heading4"/>
      </w:pPr>
      <w:bookmarkStart w:id="288" w:name="_Toc73443609"/>
      <w:bookmarkStart w:id="289" w:name="_Toc74991904"/>
      <w:r w:rsidRPr="00F91D2F">
        <w:t>5.2.2.5</w:t>
      </w:r>
      <w:r w:rsidRPr="00F91D2F">
        <w:tab/>
        <w:t>Authorize</w:t>
      </w:r>
      <w:bookmarkEnd w:id="279"/>
      <w:bookmarkEnd w:id="280"/>
      <w:bookmarkEnd w:id="281"/>
      <w:bookmarkEnd w:id="282"/>
      <w:bookmarkEnd w:id="283"/>
      <w:bookmarkEnd w:id="284"/>
      <w:bookmarkEnd w:id="285"/>
      <w:bookmarkEnd w:id="286"/>
      <w:bookmarkEnd w:id="287"/>
      <w:bookmarkEnd w:id="288"/>
      <w:bookmarkEnd w:id="289"/>
    </w:p>
    <w:p w14:paraId="3BAD54CF" w14:textId="77777777" w:rsidR="00FC4C9C" w:rsidRPr="00F91D2F" w:rsidRDefault="00FC4C9C" w:rsidP="00FC4C9C">
      <w:pPr>
        <w:pStyle w:val="Heading5"/>
      </w:pPr>
      <w:bookmarkStart w:id="290" w:name="_Toc21948863"/>
      <w:bookmarkStart w:id="291" w:name="_Toc24978736"/>
      <w:bookmarkStart w:id="292" w:name="_Toc34346461"/>
      <w:bookmarkStart w:id="293" w:name="_Toc34740538"/>
      <w:bookmarkStart w:id="294" w:name="_Toc34747897"/>
      <w:bookmarkStart w:id="295" w:name="_Toc34748273"/>
      <w:bookmarkStart w:id="296" w:name="_Toc34749263"/>
      <w:bookmarkStart w:id="297" w:name="_Toc49689710"/>
      <w:bookmarkStart w:id="298" w:name="_Toc56336794"/>
      <w:bookmarkStart w:id="299" w:name="_Toc73443610"/>
      <w:bookmarkStart w:id="300" w:name="_Toc74991905"/>
      <w:r w:rsidRPr="00F91D2F">
        <w:t>5.2.2.5.1</w:t>
      </w:r>
      <w:r w:rsidRPr="00F91D2F">
        <w:tab/>
        <w:t>General</w:t>
      </w:r>
      <w:bookmarkEnd w:id="290"/>
      <w:bookmarkEnd w:id="291"/>
      <w:bookmarkEnd w:id="292"/>
      <w:bookmarkEnd w:id="293"/>
      <w:bookmarkEnd w:id="294"/>
      <w:bookmarkEnd w:id="295"/>
      <w:bookmarkEnd w:id="296"/>
      <w:bookmarkEnd w:id="297"/>
      <w:bookmarkEnd w:id="298"/>
      <w:bookmarkEnd w:id="299"/>
      <w:bookmarkEnd w:id="300"/>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301" w:name="_Toc21948864"/>
      <w:bookmarkStart w:id="302" w:name="_Toc24978737"/>
      <w:bookmarkStart w:id="303" w:name="_Toc34346462"/>
      <w:bookmarkStart w:id="304" w:name="_Toc34740539"/>
      <w:bookmarkStart w:id="305" w:name="_Toc34747898"/>
      <w:bookmarkStart w:id="306" w:name="_Toc34748274"/>
      <w:bookmarkStart w:id="307" w:name="_Toc34749264"/>
      <w:bookmarkStart w:id="308" w:name="_Toc49689711"/>
      <w:bookmarkStart w:id="309" w:name="_Toc56336795"/>
      <w:bookmarkStart w:id="310" w:name="_Toc73443611"/>
      <w:bookmarkStart w:id="311" w:name="_Toc74991906"/>
      <w:r w:rsidRPr="00F91D2F">
        <w:t>5.2.2.5.2</w:t>
      </w:r>
      <w:r w:rsidRPr="00F91D2F">
        <w:tab/>
        <w:t>Authorization request</w:t>
      </w:r>
      <w:bookmarkEnd w:id="301"/>
      <w:bookmarkEnd w:id="302"/>
      <w:bookmarkEnd w:id="303"/>
      <w:bookmarkEnd w:id="304"/>
      <w:bookmarkEnd w:id="305"/>
      <w:bookmarkEnd w:id="306"/>
      <w:bookmarkEnd w:id="307"/>
      <w:bookmarkEnd w:id="308"/>
      <w:bookmarkEnd w:id="309"/>
      <w:bookmarkEnd w:id="310"/>
      <w:bookmarkEnd w:id="311"/>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29" type="#_x0000_t75" style="width:342.9pt;height:114.3pt" o:ole="">
            <v:imagedata r:id="rId20" o:title=""/>
          </v:shape>
          <o:OLEObject Type="Embed" ProgID="Visio.Drawing.11" ShapeID="_x0000_i1029" DrawAspect="Content" ObjectID="_1685605574"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2" w:name="_Toc34346463"/>
      <w:bookmarkStart w:id="313" w:name="_Toc34740540"/>
      <w:bookmarkStart w:id="314" w:name="_Toc34747899"/>
      <w:bookmarkStart w:id="315" w:name="_Toc34748275"/>
      <w:bookmarkStart w:id="316" w:name="_Toc34749265"/>
      <w:bookmarkStart w:id="317" w:name="_Toc49689712"/>
      <w:bookmarkStart w:id="318" w:name="_Toc56336796"/>
      <w:bookmarkStart w:id="319" w:name="_Toc21948865"/>
      <w:bookmarkStart w:id="320"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211D99">
      <w:pPr>
        <w:pStyle w:val="Heading4"/>
      </w:pPr>
      <w:bookmarkStart w:id="321" w:name="_Toc73443612"/>
      <w:bookmarkStart w:id="322" w:name="_Toc74991907"/>
      <w:r w:rsidRPr="00F91D2F">
        <w:t>5.2.2.</w:t>
      </w:r>
      <w:r>
        <w:t>6</w:t>
      </w:r>
      <w:r w:rsidRPr="00F91D2F">
        <w:tab/>
        <w:t>RestorationInfoGet</w:t>
      </w:r>
      <w:bookmarkEnd w:id="312"/>
      <w:bookmarkEnd w:id="313"/>
      <w:bookmarkEnd w:id="314"/>
      <w:bookmarkEnd w:id="315"/>
      <w:bookmarkEnd w:id="316"/>
      <w:bookmarkEnd w:id="317"/>
      <w:bookmarkEnd w:id="318"/>
      <w:bookmarkEnd w:id="321"/>
      <w:bookmarkEnd w:id="322"/>
    </w:p>
    <w:p w14:paraId="548BF77D" w14:textId="77777777" w:rsidR="00211D99" w:rsidRDefault="00211D99" w:rsidP="00211D99">
      <w:pPr>
        <w:pStyle w:val="Heading5"/>
      </w:pPr>
      <w:bookmarkStart w:id="323" w:name="_Toc34346464"/>
      <w:bookmarkStart w:id="324" w:name="_Toc34740541"/>
      <w:bookmarkStart w:id="325" w:name="_Toc34747900"/>
      <w:bookmarkStart w:id="326" w:name="_Toc34748276"/>
      <w:bookmarkStart w:id="327" w:name="_Toc34749266"/>
      <w:bookmarkStart w:id="328" w:name="_Toc49689713"/>
      <w:bookmarkStart w:id="329" w:name="_Toc56336797"/>
      <w:bookmarkStart w:id="330" w:name="_Toc73443613"/>
      <w:bookmarkStart w:id="331" w:name="_Toc74991908"/>
      <w:r w:rsidRPr="00F91D2F">
        <w:t>5.2.2.</w:t>
      </w:r>
      <w:r>
        <w:t>6</w:t>
      </w:r>
      <w:r w:rsidRPr="00F91D2F">
        <w:t>.1</w:t>
      </w:r>
      <w:r w:rsidRPr="00F91D2F">
        <w:tab/>
        <w:t>General</w:t>
      </w:r>
      <w:bookmarkEnd w:id="323"/>
      <w:bookmarkEnd w:id="324"/>
      <w:bookmarkEnd w:id="325"/>
      <w:bookmarkEnd w:id="326"/>
      <w:bookmarkEnd w:id="327"/>
      <w:bookmarkEnd w:id="328"/>
      <w:bookmarkEnd w:id="329"/>
      <w:bookmarkEnd w:id="330"/>
      <w:bookmarkEnd w:id="331"/>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32" w:name="_Toc34346465"/>
      <w:bookmarkStart w:id="333" w:name="_Toc34740542"/>
      <w:bookmarkStart w:id="334" w:name="_Toc34747901"/>
      <w:bookmarkStart w:id="335" w:name="_Toc34748277"/>
      <w:bookmarkStart w:id="336" w:name="_Toc34749267"/>
      <w:bookmarkStart w:id="337" w:name="_Toc49689714"/>
      <w:bookmarkStart w:id="338" w:name="_Toc56336798"/>
      <w:bookmarkStart w:id="339" w:name="_Toc73443614"/>
      <w:bookmarkStart w:id="340" w:name="_Toc74991909"/>
      <w:r>
        <w:t>5.2.2.6.2</w:t>
      </w:r>
      <w:r w:rsidRPr="00F91D2F">
        <w:tab/>
        <w:t>Restoration</w:t>
      </w:r>
      <w:r>
        <w:t xml:space="preserve"> </w:t>
      </w:r>
      <w:r w:rsidRPr="000B71E3">
        <w:t>Information Retrieval</w:t>
      </w:r>
      <w:bookmarkEnd w:id="332"/>
      <w:bookmarkEnd w:id="333"/>
      <w:bookmarkEnd w:id="334"/>
      <w:bookmarkEnd w:id="335"/>
      <w:bookmarkEnd w:id="336"/>
      <w:bookmarkEnd w:id="337"/>
      <w:bookmarkEnd w:id="338"/>
      <w:bookmarkEnd w:id="339"/>
      <w:bookmarkEnd w:id="34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0" type="#_x0000_t75" style="width:342.9pt;height:114.3pt" o:ole="">
            <v:imagedata r:id="rId22" o:title=""/>
          </v:shape>
          <o:OLEObject Type="Embed" ProgID="Visio.Drawing.11" ShapeID="_x0000_i1030" DrawAspect="Content" ObjectID="_1685605575"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lastRenderedPageBreak/>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1" w:name="_Toc34346466"/>
      <w:bookmarkStart w:id="342" w:name="_Toc34740543"/>
      <w:bookmarkStart w:id="343" w:name="_Toc34747902"/>
      <w:bookmarkStart w:id="344" w:name="_Toc34748278"/>
      <w:bookmarkStart w:id="345" w:name="_Toc34749268"/>
      <w:bookmarkStart w:id="346" w:name="_Toc49689715"/>
      <w:bookmarkStart w:id="34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211D99">
      <w:pPr>
        <w:pStyle w:val="Heading4"/>
      </w:pPr>
      <w:bookmarkStart w:id="348" w:name="_Toc73443615"/>
      <w:bookmarkStart w:id="349" w:name="_Toc74991910"/>
      <w:r w:rsidRPr="00F91D2F">
        <w:t>5.2.2.</w:t>
      </w:r>
      <w:r>
        <w:t>7</w:t>
      </w:r>
      <w:r w:rsidRPr="00F91D2F">
        <w:tab/>
        <w:t>RestorationInfoUpdate</w:t>
      </w:r>
      <w:bookmarkEnd w:id="341"/>
      <w:bookmarkEnd w:id="342"/>
      <w:bookmarkEnd w:id="343"/>
      <w:bookmarkEnd w:id="344"/>
      <w:bookmarkEnd w:id="345"/>
      <w:bookmarkEnd w:id="346"/>
      <w:bookmarkEnd w:id="347"/>
      <w:bookmarkEnd w:id="348"/>
      <w:bookmarkEnd w:id="349"/>
    </w:p>
    <w:p w14:paraId="7473C3A4" w14:textId="77777777" w:rsidR="00211D99" w:rsidRDefault="00211D99" w:rsidP="00211D99">
      <w:pPr>
        <w:pStyle w:val="Heading5"/>
      </w:pPr>
      <w:bookmarkStart w:id="350" w:name="_Toc34346467"/>
      <w:bookmarkStart w:id="351" w:name="_Toc34740544"/>
      <w:bookmarkStart w:id="352" w:name="_Toc34747903"/>
      <w:bookmarkStart w:id="353" w:name="_Toc34748279"/>
      <w:bookmarkStart w:id="354" w:name="_Toc34749269"/>
      <w:bookmarkStart w:id="355" w:name="_Toc49689716"/>
      <w:bookmarkStart w:id="356" w:name="_Toc56336800"/>
      <w:bookmarkStart w:id="357" w:name="_Toc73443616"/>
      <w:bookmarkStart w:id="358" w:name="_Toc74991911"/>
      <w:r w:rsidRPr="00F91D2F">
        <w:t>5.2.2.</w:t>
      </w:r>
      <w:r>
        <w:t>7</w:t>
      </w:r>
      <w:r w:rsidRPr="00F91D2F">
        <w:t>.1</w:t>
      </w:r>
      <w:r w:rsidRPr="00F91D2F">
        <w:tab/>
        <w:t>General</w:t>
      </w:r>
      <w:bookmarkEnd w:id="350"/>
      <w:bookmarkEnd w:id="351"/>
      <w:bookmarkEnd w:id="352"/>
      <w:bookmarkEnd w:id="353"/>
      <w:bookmarkEnd w:id="354"/>
      <w:bookmarkEnd w:id="355"/>
      <w:bookmarkEnd w:id="356"/>
      <w:bookmarkEnd w:id="357"/>
      <w:bookmarkEnd w:id="35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59" w:name="_Toc34346468"/>
      <w:bookmarkStart w:id="360" w:name="_Toc34740545"/>
      <w:bookmarkStart w:id="361" w:name="_Toc34747904"/>
      <w:bookmarkStart w:id="362" w:name="_Toc34748280"/>
      <w:bookmarkStart w:id="363" w:name="_Toc34749270"/>
      <w:bookmarkStart w:id="364" w:name="_Toc49689717"/>
      <w:bookmarkStart w:id="365" w:name="_Toc56336801"/>
      <w:bookmarkStart w:id="366" w:name="_Toc73443617"/>
      <w:bookmarkStart w:id="367" w:name="_Toc74991912"/>
      <w:r>
        <w:t>5.2.2.7.2</w:t>
      </w:r>
      <w:r w:rsidRPr="00F91D2F">
        <w:tab/>
        <w:t>Restoration</w:t>
      </w:r>
      <w:r>
        <w:t xml:space="preserve"> </w:t>
      </w:r>
      <w:r w:rsidRPr="000B71E3">
        <w:t>Information</w:t>
      </w:r>
      <w:r>
        <w:rPr>
          <w:rFonts w:hint="eastAsia"/>
          <w:lang w:eastAsia="zh-CN"/>
        </w:rPr>
        <w:t xml:space="preserve"> Update</w:t>
      </w:r>
      <w:bookmarkEnd w:id="359"/>
      <w:bookmarkEnd w:id="360"/>
      <w:bookmarkEnd w:id="361"/>
      <w:bookmarkEnd w:id="362"/>
      <w:bookmarkEnd w:id="363"/>
      <w:bookmarkEnd w:id="364"/>
      <w:bookmarkEnd w:id="365"/>
      <w:bookmarkEnd w:id="366"/>
      <w:bookmarkEnd w:id="367"/>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1" type="#_x0000_t75" style="width:342.9pt;height:114.3pt" o:ole="">
            <v:imagedata r:id="rId24" o:title=""/>
          </v:shape>
          <o:OLEObject Type="Embed" ProgID="Visio.Drawing.11" ShapeID="_x0000_i1031" DrawAspect="Content" ObjectID="_1685605576"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68" w:name="_Toc34346469"/>
      <w:bookmarkStart w:id="369" w:name="_Toc34740546"/>
      <w:bookmarkStart w:id="370" w:name="_Toc34747905"/>
      <w:bookmarkStart w:id="371" w:name="_Toc34748281"/>
      <w:bookmarkStart w:id="372" w:name="_Toc34749271"/>
      <w:bookmarkStart w:id="373" w:name="_Toc49689718"/>
      <w:bookmarkStart w:id="374" w:name="_Toc56336802"/>
      <w:r>
        <w:lastRenderedPageBreak/>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211D99">
      <w:pPr>
        <w:pStyle w:val="Heading4"/>
      </w:pPr>
      <w:bookmarkStart w:id="375" w:name="_Toc73443618"/>
      <w:bookmarkStart w:id="376" w:name="_Toc74991913"/>
      <w:r w:rsidRPr="00F91D2F">
        <w:t>5.2.2.</w:t>
      </w:r>
      <w:r>
        <w:t>8</w:t>
      </w:r>
      <w:r>
        <w:tab/>
        <w:t>RestorationInfoDelete</w:t>
      </w:r>
      <w:bookmarkEnd w:id="368"/>
      <w:bookmarkEnd w:id="369"/>
      <w:bookmarkEnd w:id="370"/>
      <w:bookmarkEnd w:id="371"/>
      <w:bookmarkEnd w:id="372"/>
      <w:bookmarkEnd w:id="373"/>
      <w:bookmarkEnd w:id="374"/>
      <w:bookmarkEnd w:id="375"/>
      <w:bookmarkEnd w:id="376"/>
    </w:p>
    <w:p w14:paraId="2CF1B28D" w14:textId="77777777" w:rsidR="00211D99" w:rsidRDefault="00211D99" w:rsidP="00211D99">
      <w:pPr>
        <w:pStyle w:val="Heading5"/>
      </w:pPr>
      <w:bookmarkStart w:id="377" w:name="_Toc34346470"/>
      <w:bookmarkStart w:id="378" w:name="_Toc34740547"/>
      <w:bookmarkStart w:id="379" w:name="_Toc34747906"/>
      <w:bookmarkStart w:id="380" w:name="_Toc34748282"/>
      <w:bookmarkStart w:id="381" w:name="_Toc34749272"/>
      <w:bookmarkStart w:id="382" w:name="_Toc49689719"/>
      <w:bookmarkStart w:id="383" w:name="_Toc56336803"/>
      <w:bookmarkStart w:id="384" w:name="_Toc73443619"/>
      <w:bookmarkStart w:id="385" w:name="_Toc74991914"/>
      <w:r w:rsidRPr="00F91D2F">
        <w:t>5.2.2.</w:t>
      </w:r>
      <w:r>
        <w:t>8</w:t>
      </w:r>
      <w:r w:rsidRPr="00F91D2F">
        <w:t>.1</w:t>
      </w:r>
      <w:r w:rsidRPr="00F91D2F">
        <w:tab/>
        <w:t>General</w:t>
      </w:r>
      <w:bookmarkEnd w:id="377"/>
      <w:bookmarkEnd w:id="378"/>
      <w:bookmarkEnd w:id="379"/>
      <w:bookmarkEnd w:id="380"/>
      <w:bookmarkEnd w:id="381"/>
      <w:bookmarkEnd w:id="382"/>
      <w:bookmarkEnd w:id="383"/>
      <w:bookmarkEnd w:id="384"/>
      <w:bookmarkEnd w:id="385"/>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86" w:name="_Toc34346471"/>
      <w:bookmarkStart w:id="387" w:name="_Toc34740548"/>
      <w:bookmarkStart w:id="388" w:name="_Toc34747907"/>
      <w:bookmarkStart w:id="389" w:name="_Toc34748283"/>
      <w:bookmarkStart w:id="390" w:name="_Toc34749273"/>
      <w:bookmarkStart w:id="391" w:name="_Toc49689720"/>
      <w:bookmarkStart w:id="392" w:name="_Toc56336804"/>
      <w:bookmarkStart w:id="393" w:name="_Toc73443620"/>
      <w:bookmarkStart w:id="394" w:name="_Toc74991915"/>
      <w:r>
        <w:t>5.2.2.8.2</w:t>
      </w:r>
      <w:r w:rsidRPr="00F91D2F">
        <w:tab/>
        <w:t>Restoration</w:t>
      </w:r>
      <w:r>
        <w:t xml:space="preserve"> </w:t>
      </w:r>
      <w:r w:rsidRPr="000B71E3">
        <w:t>Information</w:t>
      </w:r>
      <w:r>
        <w:rPr>
          <w:rFonts w:hint="eastAsia"/>
          <w:lang w:eastAsia="zh-CN"/>
        </w:rPr>
        <w:t xml:space="preserve"> </w:t>
      </w:r>
      <w:r>
        <w:rPr>
          <w:lang w:eastAsia="zh-CN"/>
        </w:rPr>
        <w:t>Delete</w:t>
      </w:r>
      <w:bookmarkEnd w:id="386"/>
      <w:bookmarkEnd w:id="387"/>
      <w:bookmarkEnd w:id="388"/>
      <w:bookmarkEnd w:id="389"/>
      <w:bookmarkEnd w:id="390"/>
      <w:bookmarkEnd w:id="391"/>
      <w:bookmarkEnd w:id="392"/>
      <w:bookmarkEnd w:id="393"/>
      <w:bookmarkEnd w:id="394"/>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2" type="#_x0000_t75" style="width:342.9pt;height:114.3pt" o:ole="">
            <v:imagedata r:id="rId26" o:title=""/>
          </v:shape>
          <o:OLEObject Type="Embed" ProgID="Visio.Drawing.11" ShapeID="_x0000_i1032" DrawAspect="Content" ObjectID="_1685605577"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5" w:name="_Toc34346472"/>
      <w:bookmarkStart w:id="396" w:name="_Toc34740549"/>
      <w:bookmarkStart w:id="397" w:name="_Toc34747908"/>
      <w:bookmarkStart w:id="398" w:name="_Toc34748284"/>
      <w:bookmarkStart w:id="399" w:name="_Toc34749274"/>
      <w:bookmarkStart w:id="400" w:name="_Toc49689721"/>
      <w:bookmarkStart w:id="401"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FC4C9C">
      <w:pPr>
        <w:pStyle w:val="Heading2"/>
      </w:pPr>
      <w:bookmarkStart w:id="402" w:name="_Toc73443621"/>
      <w:bookmarkStart w:id="403" w:name="_Toc74991916"/>
      <w:r w:rsidRPr="00F91D2F">
        <w:t>5.3</w:t>
      </w:r>
      <w:r w:rsidRPr="00F91D2F">
        <w:tab/>
        <w:t>Nhss_imsSubscriberDataManagement Service</w:t>
      </w:r>
      <w:bookmarkEnd w:id="319"/>
      <w:bookmarkEnd w:id="320"/>
      <w:bookmarkEnd w:id="395"/>
      <w:bookmarkEnd w:id="396"/>
      <w:bookmarkEnd w:id="397"/>
      <w:bookmarkEnd w:id="398"/>
      <w:bookmarkEnd w:id="399"/>
      <w:bookmarkEnd w:id="400"/>
      <w:bookmarkEnd w:id="401"/>
      <w:bookmarkEnd w:id="402"/>
      <w:bookmarkEnd w:id="403"/>
    </w:p>
    <w:p w14:paraId="08C37299" w14:textId="77777777" w:rsidR="00FC4C9C" w:rsidRPr="00F91D2F" w:rsidRDefault="00FC4C9C" w:rsidP="00FC4C9C">
      <w:pPr>
        <w:pStyle w:val="Heading3"/>
      </w:pPr>
      <w:bookmarkStart w:id="404" w:name="_Toc21948866"/>
      <w:bookmarkStart w:id="405" w:name="_Toc24978739"/>
      <w:bookmarkStart w:id="406" w:name="_Toc34346473"/>
      <w:bookmarkStart w:id="407" w:name="_Toc34740550"/>
      <w:bookmarkStart w:id="408" w:name="_Toc34747909"/>
      <w:bookmarkStart w:id="409" w:name="_Toc34748285"/>
      <w:bookmarkStart w:id="410" w:name="_Toc34749275"/>
      <w:bookmarkStart w:id="411" w:name="_Toc49689722"/>
      <w:bookmarkStart w:id="412" w:name="_Toc56336806"/>
      <w:bookmarkStart w:id="413" w:name="_Toc73443622"/>
      <w:bookmarkStart w:id="414" w:name="_Toc74991917"/>
      <w:r w:rsidRPr="00F91D2F">
        <w:t>5.3.1</w:t>
      </w:r>
      <w:r w:rsidRPr="00F91D2F">
        <w:tab/>
        <w:t>Service Description</w:t>
      </w:r>
      <w:bookmarkEnd w:id="404"/>
      <w:bookmarkEnd w:id="405"/>
      <w:bookmarkEnd w:id="406"/>
      <w:bookmarkEnd w:id="407"/>
      <w:bookmarkEnd w:id="408"/>
      <w:bookmarkEnd w:id="409"/>
      <w:bookmarkEnd w:id="410"/>
      <w:bookmarkEnd w:id="411"/>
      <w:bookmarkEnd w:id="412"/>
      <w:bookmarkEnd w:id="413"/>
      <w:bookmarkEnd w:id="414"/>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415" w:name="_Toc21948867"/>
      <w:bookmarkStart w:id="416" w:name="_Toc24978740"/>
      <w:bookmarkStart w:id="417" w:name="_Toc34346474"/>
      <w:bookmarkStart w:id="418" w:name="_Toc34740551"/>
      <w:bookmarkStart w:id="419" w:name="_Toc34747910"/>
      <w:bookmarkStart w:id="420" w:name="_Toc34748286"/>
      <w:bookmarkStart w:id="421" w:name="_Toc34749276"/>
      <w:bookmarkStart w:id="422" w:name="_Toc49689723"/>
      <w:bookmarkStart w:id="423" w:name="_Toc56336807"/>
      <w:bookmarkStart w:id="424" w:name="_Toc73443623"/>
      <w:bookmarkStart w:id="425" w:name="_Toc74991918"/>
      <w:r w:rsidRPr="00F91D2F">
        <w:lastRenderedPageBreak/>
        <w:t>5.3.2</w:t>
      </w:r>
      <w:r w:rsidRPr="00F91D2F">
        <w:tab/>
        <w:t>Service Operations</w:t>
      </w:r>
      <w:bookmarkEnd w:id="415"/>
      <w:bookmarkEnd w:id="416"/>
      <w:bookmarkEnd w:id="417"/>
      <w:bookmarkEnd w:id="418"/>
      <w:bookmarkEnd w:id="419"/>
      <w:bookmarkEnd w:id="420"/>
      <w:bookmarkEnd w:id="421"/>
      <w:bookmarkEnd w:id="422"/>
      <w:bookmarkEnd w:id="423"/>
      <w:bookmarkEnd w:id="424"/>
      <w:bookmarkEnd w:id="425"/>
    </w:p>
    <w:p w14:paraId="035750F1" w14:textId="77777777" w:rsidR="00FC4C9C" w:rsidRPr="00F91D2F" w:rsidRDefault="00FC4C9C" w:rsidP="00FC4C9C">
      <w:pPr>
        <w:pStyle w:val="Heading4"/>
      </w:pPr>
      <w:bookmarkStart w:id="426" w:name="_Toc21948868"/>
      <w:bookmarkStart w:id="427" w:name="_Toc24978741"/>
      <w:bookmarkStart w:id="428" w:name="_Toc34346475"/>
      <w:bookmarkStart w:id="429" w:name="_Toc34740552"/>
      <w:bookmarkStart w:id="430" w:name="_Toc34747911"/>
      <w:bookmarkStart w:id="431" w:name="_Toc34748287"/>
      <w:bookmarkStart w:id="432" w:name="_Toc34749277"/>
      <w:bookmarkStart w:id="433" w:name="_Toc49689724"/>
      <w:bookmarkStart w:id="434" w:name="_Toc56336808"/>
      <w:bookmarkStart w:id="435" w:name="_Toc73443624"/>
      <w:bookmarkStart w:id="436" w:name="_Toc74991919"/>
      <w:r w:rsidRPr="00F91D2F">
        <w:t>5.3.2.1</w:t>
      </w:r>
      <w:r w:rsidRPr="00F91D2F">
        <w:tab/>
        <w:t>Introduction</w:t>
      </w:r>
      <w:bookmarkEnd w:id="426"/>
      <w:bookmarkEnd w:id="427"/>
      <w:bookmarkEnd w:id="428"/>
      <w:bookmarkEnd w:id="429"/>
      <w:bookmarkEnd w:id="430"/>
      <w:bookmarkEnd w:id="431"/>
      <w:bookmarkEnd w:id="432"/>
      <w:bookmarkEnd w:id="433"/>
      <w:bookmarkEnd w:id="434"/>
      <w:bookmarkEnd w:id="435"/>
      <w:bookmarkEnd w:id="43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437" w:name="_Toc21948869"/>
      <w:bookmarkStart w:id="438" w:name="_Toc24978742"/>
      <w:bookmarkStart w:id="439" w:name="_Toc34346476"/>
      <w:bookmarkStart w:id="440" w:name="_Toc34740553"/>
      <w:bookmarkStart w:id="441" w:name="_Toc34747912"/>
      <w:bookmarkStart w:id="442" w:name="_Toc34748288"/>
      <w:bookmarkStart w:id="443" w:name="_Toc34749278"/>
      <w:bookmarkStart w:id="444" w:name="_Toc49689725"/>
      <w:bookmarkStart w:id="445" w:name="_Toc56336809"/>
      <w:bookmarkStart w:id="446" w:name="_Toc73443625"/>
      <w:bookmarkStart w:id="447" w:name="_Toc74991920"/>
      <w:r w:rsidRPr="00F91D2F">
        <w:t>5.3.2.2</w:t>
      </w:r>
      <w:r w:rsidRPr="00F91D2F">
        <w:tab/>
        <w:t>Get</w:t>
      </w:r>
      <w:bookmarkEnd w:id="437"/>
      <w:bookmarkEnd w:id="438"/>
      <w:bookmarkEnd w:id="439"/>
      <w:bookmarkEnd w:id="440"/>
      <w:bookmarkEnd w:id="441"/>
      <w:bookmarkEnd w:id="442"/>
      <w:bookmarkEnd w:id="443"/>
      <w:bookmarkEnd w:id="444"/>
      <w:bookmarkEnd w:id="445"/>
      <w:bookmarkEnd w:id="446"/>
      <w:bookmarkEnd w:id="447"/>
    </w:p>
    <w:p w14:paraId="069F462F" w14:textId="77777777" w:rsidR="00FC4C9C" w:rsidRPr="00F91D2F" w:rsidRDefault="00FC4C9C" w:rsidP="00FC4C9C">
      <w:pPr>
        <w:pStyle w:val="Heading5"/>
      </w:pPr>
      <w:bookmarkStart w:id="448" w:name="_Toc21948870"/>
      <w:bookmarkStart w:id="449" w:name="_Toc24978743"/>
      <w:bookmarkStart w:id="450" w:name="_Toc34346477"/>
      <w:bookmarkStart w:id="451" w:name="_Toc34740554"/>
      <w:bookmarkStart w:id="452" w:name="_Toc34747913"/>
      <w:bookmarkStart w:id="453" w:name="_Toc34748289"/>
      <w:bookmarkStart w:id="454" w:name="_Toc34749279"/>
      <w:bookmarkStart w:id="455" w:name="_Toc49689726"/>
      <w:bookmarkStart w:id="456" w:name="_Toc56336810"/>
      <w:bookmarkStart w:id="457" w:name="_Toc73443626"/>
      <w:bookmarkStart w:id="458" w:name="_Toc74991921"/>
      <w:r w:rsidRPr="00F91D2F">
        <w:t>5.3.2.2.1</w:t>
      </w:r>
      <w:r w:rsidRPr="00F91D2F">
        <w:tab/>
        <w:t>General</w:t>
      </w:r>
      <w:bookmarkEnd w:id="448"/>
      <w:bookmarkEnd w:id="449"/>
      <w:bookmarkEnd w:id="450"/>
      <w:bookmarkEnd w:id="451"/>
      <w:bookmarkEnd w:id="452"/>
      <w:bookmarkEnd w:id="453"/>
      <w:bookmarkEnd w:id="454"/>
      <w:bookmarkEnd w:id="455"/>
      <w:bookmarkEnd w:id="456"/>
      <w:bookmarkEnd w:id="457"/>
      <w:bookmarkEnd w:id="45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59" w:name="_Toc34346478"/>
      <w:bookmarkStart w:id="460" w:name="_Toc34740555"/>
      <w:bookmarkStart w:id="461" w:name="_Toc34747914"/>
      <w:bookmarkStart w:id="462" w:name="_Toc34748290"/>
      <w:bookmarkStart w:id="463" w:name="_Toc34749280"/>
      <w:bookmarkStart w:id="464" w:name="_Toc49689727"/>
      <w:bookmarkStart w:id="465" w:name="_Toc56336811"/>
      <w:bookmarkStart w:id="466" w:name="_Toc73443627"/>
      <w:bookmarkStart w:id="467" w:name="_Toc74991922"/>
      <w:r>
        <w:t>5.3.2.2.2</w:t>
      </w:r>
      <w:r>
        <w:tab/>
        <w:t>Identity Data</w:t>
      </w:r>
      <w:bookmarkEnd w:id="459"/>
      <w:bookmarkEnd w:id="460"/>
      <w:bookmarkEnd w:id="461"/>
      <w:bookmarkEnd w:id="462"/>
      <w:bookmarkEnd w:id="463"/>
      <w:bookmarkEnd w:id="464"/>
      <w:bookmarkEnd w:id="465"/>
      <w:bookmarkEnd w:id="466"/>
      <w:bookmarkEnd w:id="467"/>
    </w:p>
    <w:p w14:paraId="11FA9BC6" w14:textId="77777777" w:rsidR="00A20EF2" w:rsidRPr="00F91D2F" w:rsidRDefault="00A20EF2" w:rsidP="00BC05CA">
      <w:pPr>
        <w:pStyle w:val="Heading6"/>
      </w:pPr>
      <w:bookmarkStart w:id="468" w:name="_Toc21948871"/>
      <w:bookmarkStart w:id="469" w:name="_Toc24978744"/>
      <w:bookmarkStart w:id="470" w:name="_Toc34346479"/>
      <w:bookmarkStart w:id="471" w:name="_Toc34740556"/>
      <w:bookmarkStart w:id="472" w:name="_Toc34747915"/>
      <w:bookmarkStart w:id="473" w:name="_Toc34748291"/>
      <w:bookmarkStart w:id="474" w:name="_Toc34749281"/>
      <w:bookmarkStart w:id="475" w:name="_Toc49689728"/>
      <w:bookmarkStart w:id="476" w:name="_Toc56336812"/>
      <w:bookmarkStart w:id="477" w:name="_Toc73443628"/>
      <w:bookmarkStart w:id="478" w:name="_Toc74991923"/>
      <w:r w:rsidRPr="00F91D2F">
        <w:t>5.3.2.2.</w:t>
      </w:r>
      <w:r>
        <w:t>2.1</w:t>
      </w:r>
      <w:r w:rsidRPr="00F91D2F">
        <w:tab/>
        <w:t>IMS Identity Data Retrieval</w:t>
      </w:r>
      <w:bookmarkEnd w:id="468"/>
      <w:bookmarkEnd w:id="469"/>
      <w:bookmarkEnd w:id="470"/>
      <w:bookmarkEnd w:id="471"/>
      <w:bookmarkEnd w:id="472"/>
      <w:bookmarkEnd w:id="473"/>
      <w:bookmarkEnd w:id="474"/>
      <w:bookmarkEnd w:id="475"/>
      <w:bookmarkEnd w:id="476"/>
      <w:bookmarkEnd w:id="477"/>
      <w:bookmarkEnd w:id="478"/>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3" type="#_x0000_t75" style="width:436.55pt;height:118.3pt" o:ole="">
            <v:imagedata r:id="rId28" o:title=""/>
          </v:shape>
          <o:OLEObject Type="Embed" ProgID="Visio.Drawing.11" ShapeID="_x0000_i1033" DrawAspect="Content" ObjectID="_1685605578"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79" w:name="_Toc21948872"/>
      <w:bookmarkStart w:id="480" w:name="_Toc24978745"/>
      <w:bookmarkStart w:id="481" w:name="_Toc34346480"/>
      <w:bookmarkStart w:id="482" w:name="_Toc34740557"/>
      <w:bookmarkStart w:id="483" w:name="_Toc34747916"/>
      <w:bookmarkStart w:id="484" w:name="_Toc34748292"/>
      <w:bookmarkStart w:id="485" w:name="_Toc34749282"/>
      <w:bookmarkStart w:id="486" w:name="_Toc49689729"/>
      <w:bookmarkStart w:id="487"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BC05CA">
      <w:pPr>
        <w:pStyle w:val="Heading6"/>
      </w:pPr>
      <w:bookmarkStart w:id="488" w:name="_Toc73443629"/>
      <w:bookmarkStart w:id="489" w:name="_Toc74991924"/>
      <w:r w:rsidRPr="00F91D2F">
        <w:lastRenderedPageBreak/>
        <w:t>5.3.2.2.</w:t>
      </w:r>
      <w:r>
        <w:t>2.2</w:t>
      </w:r>
      <w:r w:rsidRPr="00F91D2F">
        <w:tab/>
      </w:r>
      <w:r>
        <w:t>MSISDN(s)</w:t>
      </w:r>
      <w:r w:rsidRPr="00F91D2F">
        <w:t xml:space="preserve"> Retrieval</w:t>
      </w:r>
      <w:bookmarkEnd w:id="479"/>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4" type="#_x0000_t75" style="width:436.55pt;height:118.3pt" o:ole="">
            <v:imagedata r:id="rId30" o:title=""/>
          </v:shape>
          <o:OLEObject Type="Embed" ProgID="Visio.Drawing.11" ShapeID="_x0000_i1034" DrawAspect="Content" ObjectID="_1685605579"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BC05CA">
      <w:pPr>
        <w:pStyle w:val="Heading6"/>
      </w:pPr>
      <w:bookmarkStart w:id="499" w:name="_Toc73443630"/>
      <w:bookmarkStart w:id="500" w:name="_Toc74991925"/>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5" type="#_x0000_t75" style="width:351.45pt;height:122.85pt" o:ole="">
            <v:imagedata r:id="rId32" o:title=""/>
          </v:shape>
          <o:OLEObject Type="Embed" ProgID="Visio.Drawing.11" ShapeID="_x0000_i1035" DrawAspect="Content" ObjectID="_1685605580"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2234A2">
      <w:pPr>
        <w:pStyle w:val="Heading6"/>
      </w:pPr>
      <w:bookmarkStart w:id="508" w:name="_Toc73443631"/>
      <w:bookmarkStart w:id="509" w:name="_Toc74991926"/>
      <w:r w:rsidRPr="00F91D2F">
        <w:t>5.3.2.2.</w:t>
      </w:r>
      <w:r>
        <w:t>2.4</w:t>
      </w:r>
      <w:r w:rsidRPr="00F91D2F">
        <w:tab/>
      </w:r>
      <w:r>
        <w:t>IMEI(SV)</w:t>
      </w:r>
      <w:r w:rsidRPr="00F91D2F">
        <w:t xml:space="preserve"> Retrieval</w:t>
      </w:r>
      <w:bookmarkEnd w:id="501"/>
      <w:bookmarkEnd w:id="502"/>
      <w:bookmarkEnd w:id="508"/>
      <w:bookmarkEnd w:id="509"/>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6" type="#_x0000_t75" style="width:389.7pt;height:127.4pt" o:ole="">
            <v:imagedata r:id="rId34" o:title=""/>
          </v:shape>
          <o:OLEObject Type="Embed" ProgID="Visio.Drawing.15" ShapeID="_x0000_i1036" DrawAspect="Content" ObjectID="_1685605581"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0" w:name="_Toc49689732"/>
      <w:bookmarkStart w:id="511"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A20EF2">
      <w:pPr>
        <w:pStyle w:val="Heading5"/>
      </w:pPr>
      <w:bookmarkStart w:id="512" w:name="_Toc73443632"/>
      <w:bookmarkStart w:id="513" w:name="_Toc74991927"/>
      <w:r>
        <w:t>5.3.2.2.3</w:t>
      </w:r>
      <w:r>
        <w:tab/>
        <w:t>IMS Location Data and Status</w:t>
      </w:r>
      <w:bookmarkEnd w:id="503"/>
      <w:bookmarkEnd w:id="504"/>
      <w:bookmarkEnd w:id="505"/>
      <w:bookmarkEnd w:id="506"/>
      <w:bookmarkEnd w:id="507"/>
      <w:bookmarkEnd w:id="510"/>
      <w:bookmarkEnd w:id="511"/>
      <w:bookmarkEnd w:id="512"/>
      <w:bookmarkEnd w:id="513"/>
    </w:p>
    <w:p w14:paraId="39DFB7E8" w14:textId="77777777" w:rsidR="00A20EF2" w:rsidRPr="00F91D2F" w:rsidRDefault="00A20EF2" w:rsidP="00BC05CA">
      <w:pPr>
        <w:pStyle w:val="Heading6"/>
      </w:pPr>
      <w:bookmarkStart w:id="514" w:name="_Toc21948874"/>
      <w:bookmarkStart w:id="515" w:name="_Toc24978747"/>
      <w:bookmarkStart w:id="516" w:name="_Toc34346483"/>
      <w:bookmarkStart w:id="517" w:name="_Toc34740560"/>
      <w:bookmarkStart w:id="518" w:name="_Toc34747919"/>
      <w:bookmarkStart w:id="519" w:name="_Toc34748295"/>
      <w:bookmarkStart w:id="520" w:name="_Toc34749285"/>
      <w:bookmarkStart w:id="521" w:name="_Toc49689733"/>
      <w:bookmarkStart w:id="522" w:name="_Toc56336817"/>
      <w:bookmarkStart w:id="523" w:name="_Toc73443633"/>
      <w:bookmarkStart w:id="524" w:name="_Toc74991928"/>
      <w:r w:rsidRPr="00F91D2F">
        <w:t>5.3.2.2.</w:t>
      </w:r>
      <w:r>
        <w:t>3.1</w:t>
      </w:r>
      <w:r w:rsidRPr="00F91D2F">
        <w:tab/>
      </w:r>
      <w:r>
        <w:t>S-CSCF Capabilities</w:t>
      </w:r>
      <w:r w:rsidRPr="00F91D2F">
        <w:t xml:space="preserve"> Retrieval</w:t>
      </w:r>
      <w:bookmarkEnd w:id="514"/>
      <w:bookmarkEnd w:id="515"/>
      <w:bookmarkEnd w:id="516"/>
      <w:bookmarkEnd w:id="517"/>
      <w:bookmarkEnd w:id="518"/>
      <w:bookmarkEnd w:id="519"/>
      <w:bookmarkEnd w:id="520"/>
      <w:bookmarkEnd w:id="521"/>
      <w:bookmarkEnd w:id="522"/>
      <w:bookmarkEnd w:id="523"/>
      <w:bookmarkEnd w:id="52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7" type="#_x0000_t75" style="width:436.55pt;height:118.3pt" o:ole="">
            <v:imagedata r:id="rId36" o:title=""/>
          </v:shape>
          <o:OLEObject Type="Embed" ProgID="Visio.Drawing.11" ShapeID="_x0000_i1037" DrawAspect="Content" ObjectID="_1685605582"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5" w:name="_Toc34346484"/>
      <w:bookmarkStart w:id="526" w:name="_Toc34740561"/>
      <w:bookmarkStart w:id="527" w:name="_Toc34747920"/>
      <w:bookmarkStart w:id="528" w:name="_Toc34748296"/>
      <w:bookmarkStart w:id="529" w:name="_Toc34749286"/>
      <w:bookmarkStart w:id="530" w:name="_Toc49689734"/>
      <w:bookmarkStart w:id="53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BC05CA">
      <w:pPr>
        <w:pStyle w:val="Heading6"/>
      </w:pPr>
      <w:bookmarkStart w:id="532" w:name="_Toc73443634"/>
      <w:bookmarkStart w:id="533" w:name="_Toc7499192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5"/>
      <w:bookmarkEnd w:id="526"/>
      <w:bookmarkEnd w:id="527"/>
      <w:bookmarkEnd w:id="528"/>
      <w:bookmarkEnd w:id="529"/>
      <w:bookmarkEnd w:id="530"/>
      <w:bookmarkEnd w:id="531"/>
      <w:bookmarkEnd w:id="532"/>
      <w:bookmarkEnd w:id="53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38" type="#_x0000_t75" style="width:389.7pt;height:127.4pt" o:ole="">
            <v:imagedata r:id="rId38" o:title=""/>
          </v:shape>
          <o:OLEObject Type="Embed" ProgID="Visio.Drawing.15" ShapeID="_x0000_i1038" DrawAspect="Content" ObjectID="_1685605583"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4" w:name="_Toc34346485"/>
      <w:bookmarkStart w:id="535" w:name="_Toc34740562"/>
      <w:bookmarkStart w:id="536" w:name="_Toc34747921"/>
      <w:bookmarkStart w:id="537" w:name="_Toc34748297"/>
      <w:bookmarkStart w:id="538" w:name="_Toc34749287"/>
      <w:bookmarkStart w:id="539" w:name="_Toc49689735"/>
      <w:bookmarkStart w:id="54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BC05CA">
      <w:pPr>
        <w:pStyle w:val="Heading6"/>
      </w:pPr>
      <w:bookmarkStart w:id="541" w:name="_Toc73443635"/>
      <w:bookmarkStart w:id="542" w:name="_Toc74991930"/>
      <w:r w:rsidRPr="00F91D2F">
        <w:lastRenderedPageBreak/>
        <w:t>5.3.2.2.</w:t>
      </w:r>
      <w:r>
        <w:t>3.3</w:t>
      </w:r>
      <w:r w:rsidRPr="00F91D2F">
        <w:tab/>
      </w:r>
      <w:r>
        <w:t>IMS Registration Status Retrieval</w:t>
      </w:r>
      <w:bookmarkEnd w:id="534"/>
      <w:bookmarkEnd w:id="535"/>
      <w:bookmarkEnd w:id="536"/>
      <w:bookmarkEnd w:id="537"/>
      <w:bookmarkEnd w:id="538"/>
      <w:bookmarkEnd w:id="539"/>
      <w:bookmarkEnd w:id="540"/>
      <w:bookmarkEnd w:id="541"/>
      <w:bookmarkEnd w:id="54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39" type="#_x0000_t75" style="width:389.7pt;height:127.4pt" o:ole="">
            <v:imagedata r:id="rId40" o:title=""/>
          </v:shape>
          <o:OLEObject Type="Embed" ProgID="Visio.Drawing.15" ShapeID="_x0000_i1039" DrawAspect="Content" ObjectID="_1685605584"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3" w:name="_Toc56336820"/>
      <w:bookmarkStart w:id="544" w:name="_Toc34346486"/>
      <w:bookmarkStart w:id="545" w:name="_Toc34740563"/>
      <w:bookmarkStart w:id="546" w:name="_Toc34747922"/>
      <w:bookmarkStart w:id="547" w:name="_Toc34748298"/>
      <w:bookmarkStart w:id="548" w:name="_Toc34749288"/>
      <w:bookmarkStart w:id="54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B8430A">
      <w:pPr>
        <w:pStyle w:val="Heading6"/>
      </w:pPr>
      <w:bookmarkStart w:id="550" w:name="_Toc73443636"/>
      <w:bookmarkStart w:id="551" w:name="_Toc74991931"/>
      <w:r w:rsidRPr="00F91D2F">
        <w:t>5.3.2.2.</w:t>
      </w:r>
      <w:r>
        <w:t>3.4</w:t>
      </w:r>
      <w:r w:rsidRPr="00F91D2F">
        <w:tab/>
      </w:r>
      <w:r>
        <w:t>S-CSCF Selection Assistance Information</w:t>
      </w:r>
      <w:r w:rsidRPr="00F91D2F">
        <w:t xml:space="preserve"> Retrieval</w:t>
      </w:r>
      <w:bookmarkEnd w:id="543"/>
      <w:bookmarkEnd w:id="550"/>
      <w:bookmarkEnd w:id="55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552" w:name="_Hlk55842017"/>
    </w:p>
    <w:p w14:paraId="72D2CBAD" w14:textId="5D2E3600" w:rsidR="00B8430A" w:rsidRDefault="00B8430A" w:rsidP="00061564">
      <w:pPr>
        <w:pStyle w:val="TH"/>
      </w:pPr>
      <w:r w:rsidRPr="00126589">
        <w:t xml:space="preserve"> </w:t>
      </w:r>
      <w:bookmarkEnd w:id="552"/>
      <w:r w:rsidR="008E6524" w:rsidRPr="00F91D2F">
        <w:object w:dxaOrig="8709" w:dyaOrig="2392" w14:anchorId="2F4D9B6B">
          <v:shape id="_x0000_i1040" type="#_x0000_t75" style="width:6in;height:118.3pt" o:ole="">
            <v:imagedata r:id="rId42" o:title=""/>
          </v:shape>
          <o:OLEObject Type="Embed" ProgID="Visio.Drawing.11" ShapeID="_x0000_i1040" DrawAspect="Content" ObjectID="_1685605585"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5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A20EF2">
      <w:pPr>
        <w:pStyle w:val="Heading5"/>
      </w:pPr>
      <w:bookmarkStart w:id="554" w:name="_Toc73443637"/>
      <w:bookmarkStart w:id="555" w:name="_Toc74991932"/>
      <w:r>
        <w:t>5.3.2.2.4</w:t>
      </w:r>
      <w:r>
        <w:tab/>
        <w:t>IMS Profile Data</w:t>
      </w:r>
      <w:bookmarkEnd w:id="544"/>
      <w:bookmarkEnd w:id="545"/>
      <w:bookmarkEnd w:id="546"/>
      <w:bookmarkEnd w:id="547"/>
      <w:bookmarkEnd w:id="548"/>
      <w:bookmarkEnd w:id="549"/>
      <w:bookmarkEnd w:id="553"/>
      <w:bookmarkEnd w:id="554"/>
      <w:bookmarkEnd w:id="555"/>
    </w:p>
    <w:p w14:paraId="01991A7E" w14:textId="77777777" w:rsidR="00DD5DBA" w:rsidRPr="00F91D2F" w:rsidRDefault="00DD5DBA" w:rsidP="00BC05CA">
      <w:pPr>
        <w:pStyle w:val="Heading6"/>
      </w:pPr>
      <w:bookmarkStart w:id="556" w:name="_Toc24978748"/>
      <w:bookmarkStart w:id="557" w:name="_Toc34346487"/>
      <w:bookmarkStart w:id="558" w:name="_Toc34740564"/>
      <w:bookmarkStart w:id="559" w:name="_Toc34747923"/>
      <w:bookmarkStart w:id="560" w:name="_Toc34748299"/>
      <w:bookmarkStart w:id="561" w:name="_Toc34749289"/>
      <w:bookmarkStart w:id="562" w:name="_Toc49689737"/>
      <w:bookmarkStart w:id="563" w:name="_Toc56336822"/>
      <w:bookmarkStart w:id="564" w:name="_Toc73443638"/>
      <w:bookmarkStart w:id="565" w:name="_Toc74991933"/>
      <w:r w:rsidRPr="00F91D2F">
        <w:t>5.3.2.2.</w:t>
      </w:r>
      <w:r>
        <w:t>4.1</w:t>
      </w:r>
      <w:r w:rsidRPr="00F91D2F">
        <w:tab/>
      </w:r>
      <w:r>
        <w:t>IMS User Profile</w:t>
      </w:r>
      <w:r w:rsidRPr="00F91D2F">
        <w:t xml:space="preserve"> Retrieval</w:t>
      </w:r>
      <w:bookmarkEnd w:id="556"/>
      <w:bookmarkEnd w:id="557"/>
      <w:bookmarkEnd w:id="558"/>
      <w:bookmarkEnd w:id="559"/>
      <w:bookmarkEnd w:id="560"/>
      <w:bookmarkEnd w:id="561"/>
      <w:bookmarkEnd w:id="562"/>
      <w:bookmarkEnd w:id="563"/>
      <w:bookmarkEnd w:id="564"/>
      <w:bookmarkEnd w:id="56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1" type="#_x0000_t75" style="width:436.55pt;height:118.3pt" o:ole="">
            <v:imagedata r:id="rId44" o:title=""/>
          </v:shape>
          <o:OLEObject Type="Embed" ProgID="Visio.Drawing.15" ShapeID="_x0000_i1041" DrawAspect="Content" ObjectID="_1685605586"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6" w:name="_Toc34346488"/>
      <w:bookmarkStart w:id="567" w:name="_Toc34740565"/>
      <w:bookmarkStart w:id="568" w:name="_Toc34747924"/>
      <w:bookmarkStart w:id="569" w:name="_Toc34748300"/>
      <w:bookmarkStart w:id="570" w:name="_Toc34749290"/>
      <w:bookmarkStart w:id="571" w:name="_Toc49689738"/>
      <w:bookmarkStart w:id="57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BC05CA">
      <w:pPr>
        <w:pStyle w:val="Heading6"/>
      </w:pPr>
      <w:bookmarkStart w:id="573" w:name="_Toc73443639"/>
      <w:bookmarkStart w:id="574" w:name="_Toc74991934"/>
      <w:r w:rsidRPr="00F91D2F">
        <w:t>5.3.2.2.</w:t>
      </w:r>
      <w:r>
        <w:t>4.2</w:t>
      </w:r>
      <w:r w:rsidRPr="00F91D2F">
        <w:tab/>
      </w:r>
      <w:r>
        <w:t>Service Priority Level Information</w:t>
      </w:r>
      <w:r w:rsidRPr="00F91D2F">
        <w:t xml:space="preserve"> Retrieval</w:t>
      </w:r>
      <w:bookmarkEnd w:id="566"/>
      <w:bookmarkEnd w:id="567"/>
      <w:bookmarkEnd w:id="568"/>
      <w:bookmarkEnd w:id="569"/>
      <w:bookmarkEnd w:id="570"/>
      <w:bookmarkEnd w:id="571"/>
      <w:bookmarkEnd w:id="572"/>
      <w:bookmarkEnd w:id="573"/>
      <w:bookmarkEnd w:id="574"/>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2" type="#_x0000_t75" style="width:389.7pt;height:130.9pt" o:ole="">
            <v:imagedata r:id="rId46" o:title=""/>
          </v:shape>
          <o:OLEObject Type="Embed" ProgID="Visio.Drawing.15" ShapeID="_x0000_i1042" DrawAspect="Content" ObjectID="_1685605587"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75" w:name="_Toc34346489"/>
      <w:bookmarkStart w:id="576" w:name="_Toc34740566"/>
      <w:bookmarkStart w:id="577" w:name="_Toc34747925"/>
      <w:bookmarkStart w:id="578" w:name="_Toc34748301"/>
      <w:bookmarkStart w:id="579" w:name="_Toc34749291"/>
      <w:bookmarkStart w:id="580" w:name="_Toc49689739"/>
      <w:bookmarkStart w:id="581"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BC05CA">
      <w:pPr>
        <w:pStyle w:val="Heading6"/>
      </w:pPr>
      <w:bookmarkStart w:id="582" w:name="_Toc73443640"/>
      <w:bookmarkStart w:id="583" w:name="_Toc74991935"/>
      <w:r w:rsidRPr="00F91D2F">
        <w:t>5.3.2.2.</w:t>
      </w:r>
      <w:r>
        <w:t>4.3</w:t>
      </w:r>
      <w:r w:rsidRPr="00F91D2F">
        <w:tab/>
      </w:r>
      <w:r>
        <w:t>Initial Filter Criteria</w:t>
      </w:r>
      <w:r w:rsidRPr="00F91D2F">
        <w:t xml:space="preserve"> Retrieval</w:t>
      </w:r>
      <w:bookmarkEnd w:id="575"/>
      <w:bookmarkEnd w:id="576"/>
      <w:bookmarkEnd w:id="577"/>
      <w:bookmarkEnd w:id="578"/>
      <w:bookmarkEnd w:id="579"/>
      <w:bookmarkEnd w:id="580"/>
      <w:bookmarkEnd w:id="581"/>
      <w:bookmarkEnd w:id="582"/>
      <w:bookmarkEnd w:id="58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3" type="#_x0000_t75" style="width:402.3pt;height:130.9pt" o:ole="">
            <v:imagedata r:id="rId48" o:title=""/>
          </v:shape>
          <o:OLEObject Type="Embed" ProgID="Visio.Drawing.15" ShapeID="_x0000_i1043" DrawAspect="Content" ObjectID="_1685605588"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4" w:name="_Toc34346490"/>
      <w:bookmarkStart w:id="585" w:name="_Toc34740567"/>
      <w:bookmarkStart w:id="586" w:name="_Toc34747926"/>
      <w:bookmarkStart w:id="587" w:name="_Toc34748302"/>
      <w:bookmarkStart w:id="588" w:name="_Toc34749292"/>
      <w:bookmarkStart w:id="589" w:name="_Toc49689740"/>
      <w:bookmarkStart w:id="59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BC05CA">
      <w:pPr>
        <w:pStyle w:val="Heading6"/>
      </w:pPr>
      <w:bookmarkStart w:id="591" w:name="_Toc73443641"/>
      <w:bookmarkStart w:id="592" w:name="_Toc74991936"/>
      <w:r w:rsidRPr="00F91D2F">
        <w:t>5.3.2.2.</w:t>
      </w:r>
      <w:r>
        <w:t>4.4</w:t>
      </w:r>
      <w:r w:rsidRPr="00F91D2F">
        <w:tab/>
      </w:r>
      <w:r>
        <w:t>Service Trace Level Information</w:t>
      </w:r>
      <w:r w:rsidRPr="00F91D2F">
        <w:t xml:space="preserve"> Retrieval</w:t>
      </w:r>
      <w:bookmarkEnd w:id="584"/>
      <w:bookmarkEnd w:id="585"/>
      <w:bookmarkEnd w:id="586"/>
      <w:bookmarkEnd w:id="587"/>
      <w:bookmarkEnd w:id="588"/>
      <w:bookmarkEnd w:id="589"/>
      <w:bookmarkEnd w:id="590"/>
      <w:bookmarkEnd w:id="591"/>
      <w:bookmarkEnd w:id="59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4" type="#_x0000_t75" style="width:389.7pt;height:127.4pt" o:ole="">
            <v:imagedata r:id="rId50" o:title=""/>
          </v:shape>
          <o:OLEObject Type="Embed" ProgID="Visio.Drawing.15" ShapeID="_x0000_i1044" DrawAspect="Content" ObjectID="_1685605589"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3" w:name="_Toc34346491"/>
      <w:bookmarkStart w:id="594" w:name="_Toc34740568"/>
      <w:bookmarkStart w:id="595" w:name="_Toc34747927"/>
      <w:bookmarkStart w:id="596" w:name="_Toc34748303"/>
      <w:bookmarkStart w:id="597" w:name="_Toc34749293"/>
      <w:bookmarkStart w:id="598" w:name="_Toc49689741"/>
      <w:bookmarkStart w:id="599"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A20EF2">
      <w:pPr>
        <w:pStyle w:val="Heading5"/>
      </w:pPr>
      <w:bookmarkStart w:id="600" w:name="_Toc73443642"/>
      <w:bookmarkStart w:id="601" w:name="_Toc74991937"/>
      <w:r>
        <w:t>5.3.2.2.5</w:t>
      </w:r>
      <w:r>
        <w:tab/>
        <w:t>Access Data</w:t>
      </w:r>
      <w:bookmarkEnd w:id="593"/>
      <w:bookmarkEnd w:id="594"/>
      <w:bookmarkEnd w:id="595"/>
      <w:bookmarkEnd w:id="596"/>
      <w:bookmarkEnd w:id="597"/>
      <w:bookmarkEnd w:id="598"/>
      <w:bookmarkEnd w:id="599"/>
      <w:bookmarkEnd w:id="600"/>
      <w:bookmarkEnd w:id="601"/>
    </w:p>
    <w:p w14:paraId="6FA144E2" w14:textId="77777777" w:rsidR="00DD5DBA" w:rsidRPr="00F91D2F" w:rsidRDefault="00DD5DBA" w:rsidP="00BC05CA">
      <w:pPr>
        <w:pStyle w:val="Heading6"/>
      </w:pPr>
      <w:bookmarkStart w:id="602" w:name="_Toc34346492"/>
      <w:bookmarkStart w:id="603" w:name="_Toc34740569"/>
      <w:bookmarkStart w:id="604" w:name="_Toc34747928"/>
      <w:bookmarkStart w:id="605" w:name="_Toc34748304"/>
      <w:bookmarkStart w:id="606" w:name="_Toc34749294"/>
      <w:bookmarkStart w:id="607" w:name="_Toc49689742"/>
      <w:bookmarkStart w:id="608" w:name="_Toc56336827"/>
      <w:bookmarkStart w:id="609" w:name="_Toc73443643"/>
      <w:bookmarkStart w:id="610" w:name="_Toc74991938"/>
      <w:r w:rsidRPr="00F91D2F">
        <w:t>5.3.2.2.</w:t>
      </w:r>
      <w:r>
        <w:t>5.1</w:t>
      </w:r>
      <w:r w:rsidRPr="00F91D2F">
        <w:tab/>
      </w:r>
      <w:r>
        <w:t>Location Information</w:t>
      </w:r>
      <w:r w:rsidRPr="00F91D2F">
        <w:t xml:space="preserve"> Retrieval</w:t>
      </w:r>
      <w:r>
        <w:t xml:space="preserve"> for CS/PS Domains</w:t>
      </w:r>
      <w:bookmarkEnd w:id="602"/>
      <w:bookmarkEnd w:id="603"/>
      <w:bookmarkEnd w:id="604"/>
      <w:bookmarkEnd w:id="605"/>
      <w:bookmarkEnd w:id="606"/>
      <w:bookmarkEnd w:id="607"/>
      <w:bookmarkEnd w:id="608"/>
      <w:bookmarkEnd w:id="609"/>
      <w:bookmarkEnd w:id="61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5" type="#_x0000_t75" style="width:389.7pt;height:130.9pt" o:ole="">
            <v:imagedata r:id="rId52" o:title=""/>
          </v:shape>
          <o:OLEObject Type="Embed" ProgID="Visio.Drawing.15" ShapeID="_x0000_i1045" DrawAspect="Content" ObjectID="_1685605590"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1" w:name="_Toc49689743"/>
      <w:bookmarkStart w:id="612" w:name="_Toc56336828"/>
      <w:bookmarkStart w:id="613" w:name="_Toc34346493"/>
      <w:bookmarkStart w:id="614" w:name="_Toc34740570"/>
      <w:bookmarkStart w:id="615" w:name="_Toc34747929"/>
      <w:bookmarkStart w:id="616" w:name="_Toc34748305"/>
      <w:bookmarkStart w:id="61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2234A2">
      <w:pPr>
        <w:pStyle w:val="Heading6"/>
      </w:pPr>
      <w:bookmarkStart w:id="618" w:name="_Toc73443644"/>
      <w:bookmarkStart w:id="619" w:name="_Toc74991939"/>
      <w:r w:rsidRPr="00F91D2F">
        <w:t>5.3.2.2.</w:t>
      </w:r>
      <w:r>
        <w:t>5.2</w:t>
      </w:r>
      <w:r w:rsidRPr="00F91D2F">
        <w:tab/>
      </w:r>
      <w:r>
        <w:t>IP Address Information</w:t>
      </w:r>
      <w:r w:rsidRPr="00F91D2F">
        <w:t xml:space="preserve"> Retrieval</w:t>
      </w:r>
      <w:bookmarkEnd w:id="611"/>
      <w:bookmarkEnd w:id="612"/>
      <w:bookmarkEnd w:id="618"/>
      <w:bookmarkEnd w:id="61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6" type="#_x0000_t75" style="width:389.7pt;height:127.4pt" o:ole="">
            <v:imagedata r:id="rId54" o:title=""/>
          </v:shape>
          <o:OLEObject Type="Embed" ProgID="Visio.Drawing.15" ShapeID="_x0000_i1046" DrawAspect="Content" ObjectID="_1685605591"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0" w:name="_Toc49689744"/>
      <w:bookmarkStart w:id="62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2234A2">
      <w:pPr>
        <w:pStyle w:val="Heading6"/>
      </w:pPr>
      <w:bookmarkStart w:id="622" w:name="_Toc73443645"/>
      <w:bookmarkStart w:id="623" w:name="_Toc74991940"/>
      <w:r w:rsidRPr="00F91D2F">
        <w:t>5.3.2.2.</w:t>
      </w:r>
      <w:r>
        <w:t>5.3</w:t>
      </w:r>
      <w:r w:rsidRPr="00F91D2F">
        <w:tab/>
      </w:r>
      <w:r>
        <w:t>T-ADS Information</w:t>
      </w:r>
      <w:r w:rsidRPr="00F91D2F">
        <w:t xml:space="preserve"> Retrieval</w:t>
      </w:r>
      <w:bookmarkEnd w:id="620"/>
      <w:bookmarkEnd w:id="621"/>
      <w:bookmarkEnd w:id="622"/>
      <w:bookmarkEnd w:id="62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47" type="#_x0000_t75" style="width:389.7pt;height:127.4pt" o:ole="">
            <v:imagedata r:id="rId56" o:title=""/>
          </v:shape>
          <o:OLEObject Type="Embed" ProgID="Visio.Drawing.15" ShapeID="_x0000_i1047" DrawAspect="Content" ObjectID="_1685605592"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4" w:name="_Toc49689745"/>
      <w:bookmarkStart w:id="62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BF707D">
      <w:pPr>
        <w:pStyle w:val="Heading6"/>
      </w:pPr>
      <w:bookmarkStart w:id="626" w:name="_Toc73443646"/>
      <w:bookmarkStart w:id="627" w:name="_Toc74991941"/>
      <w:r w:rsidRPr="00F91D2F">
        <w:t>5.3.2.2.</w:t>
      </w:r>
      <w:r>
        <w:t>5.4</w:t>
      </w:r>
      <w:r w:rsidRPr="00F91D2F">
        <w:tab/>
      </w:r>
      <w:r>
        <w:t>User State</w:t>
      </w:r>
      <w:r w:rsidRPr="00F91D2F">
        <w:t xml:space="preserve"> Retrieval</w:t>
      </w:r>
      <w:r>
        <w:t xml:space="preserve"> for CS/PS Domains</w:t>
      </w:r>
      <w:bookmarkEnd w:id="624"/>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48" type="#_x0000_t75" style="width:389.7pt;height:130.9pt" o:ole="">
            <v:imagedata r:id="rId58" o:title=""/>
          </v:shape>
          <o:OLEObject Type="Embed" ProgID="Visio.Drawing.15" ShapeID="_x0000_i1048" DrawAspect="Content" ObjectID="_1685605593"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2234A2">
      <w:pPr>
        <w:pStyle w:val="Heading6"/>
      </w:pPr>
      <w:bookmarkStart w:id="630" w:name="_Toc73443647"/>
      <w:bookmarkStart w:id="631" w:name="_Toc74991942"/>
      <w:r w:rsidRPr="00F91D2F">
        <w:t>5.3.2.2.</w:t>
      </w:r>
      <w:r>
        <w:t>5.5</w:t>
      </w:r>
      <w:r w:rsidRPr="00F91D2F">
        <w:tab/>
      </w:r>
      <w:r>
        <w:t xml:space="preserve">CSRN </w:t>
      </w:r>
      <w:r w:rsidRPr="00F91D2F">
        <w:t>Retrieval</w:t>
      </w:r>
      <w:bookmarkEnd w:id="628"/>
      <w:bookmarkEnd w:id="629"/>
      <w:bookmarkEnd w:id="630"/>
      <w:bookmarkEnd w:id="631"/>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49" type="#_x0000_t75" style="width:389.7pt;height:127.4pt" o:ole="">
            <v:imagedata r:id="rId60" o:title=""/>
          </v:shape>
          <o:OLEObject Type="Embed" ProgID="Visio.Drawing.15" ShapeID="_x0000_i1049" DrawAspect="Content" ObjectID="_1685605594"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2" w:name="_Toc49689747"/>
      <w:bookmarkStart w:id="633"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2234A2">
      <w:pPr>
        <w:pStyle w:val="Heading6"/>
      </w:pPr>
      <w:bookmarkStart w:id="634" w:name="_Toc73443648"/>
      <w:bookmarkStart w:id="635" w:name="_Toc74991943"/>
      <w:r w:rsidRPr="00F91D2F">
        <w:t>5.3.2.2.</w:t>
      </w:r>
      <w:r>
        <w:t>5.6</w:t>
      </w:r>
      <w:r w:rsidRPr="00F91D2F">
        <w:tab/>
      </w:r>
      <w:r>
        <w:t>Reference Location Information</w:t>
      </w:r>
      <w:r w:rsidRPr="00F91D2F">
        <w:t xml:space="preserve"> Retrieval</w:t>
      </w:r>
      <w:bookmarkEnd w:id="632"/>
      <w:bookmarkEnd w:id="633"/>
      <w:bookmarkEnd w:id="634"/>
      <w:bookmarkEnd w:id="63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0" type="#_x0000_t75" style="width:389.7pt;height:127.4pt" o:ole="">
            <v:imagedata r:id="rId62" o:title=""/>
          </v:shape>
          <o:OLEObject Type="Embed" ProgID="Visio.Drawing.15" ShapeID="_x0000_i1050" DrawAspect="Content" ObjectID="_1685605595"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6" w:name="_Toc49689748"/>
      <w:bookmarkStart w:id="63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C57482">
      <w:pPr>
        <w:pStyle w:val="Heading5"/>
      </w:pPr>
      <w:bookmarkStart w:id="638" w:name="_Toc73443649"/>
      <w:bookmarkStart w:id="639" w:name="_Toc74991944"/>
      <w:r>
        <w:t>5.3.2.2.6</w:t>
      </w:r>
      <w:r>
        <w:tab/>
        <w:t>SRVCC Data</w:t>
      </w:r>
      <w:bookmarkEnd w:id="613"/>
      <w:bookmarkEnd w:id="614"/>
      <w:bookmarkEnd w:id="615"/>
      <w:bookmarkEnd w:id="616"/>
      <w:bookmarkEnd w:id="617"/>
      <w:bookmarkEnd w:id="636"/>
      <w:bookmarkEnd w:id="637"/>
      <w:bookmarkEnd w:id="638"/>
      <w:bookmarkEnd w:id="639"/>
    </w:p>
    <w:p w14:paraId="540C995E" w14:textId="77777777" w:rsidR="00DD5DBA" w:rsidRPr="00F91D2F" w:rsidRDefault="00DD5DBA" w:rsidP="00BC05CA">
      <w:pPr>
        <w:pStyle w:val="Heading6"/>
      </w:pPr>
      <w:bookmarkStart w:id="640" w:name="_Toc34346494"/>
      <w:bookmarkStart w:id="641" w:name="_Toc34740571"/>
      <w:bookmarkStart w:id="642" w:name="_Toc34747930"/>
      <w:bookmarkStart w:id="643" w:name="_Toc34748306"/>
      <w:bookmarkStart w:id="644" w:name="_Toc34749296"/>
      <w:bookmarkStart w:id="645" w:name="_Toc49689749"/>
      <w:bookmarkStart w:id="646" w:name="_Toc56336834"/>
      <w:bookmarkStart w:id="647" w:name="_Toc73443650"/>
      <w:bookmarkStart w:id="648" w:name="_Toc74991945"/>
      <w:r w:rsidRPr="00F91D2F">
        <w:t>5.3.2.2.</w:t>
      </w:r>
      <w:r w:rsidR="00C57482">
        <w:t>6</w:t>
      </w:r>
      <w:r>
        <w:t>.</w:t>
      </w:r>
      <w:r w:rsidR="00C57482">
        <w:t>1</w:t>
      </w:r>
      <w:r w:rsidRPr="00F91D2F">
        <w:tab/>
      </w:r>
      <w:r>
        <w:t>SRVCC Data Retrieval</w:t>
      </w:r>
      <w:bookmarkEnd w:id="640"/>
      <w:bookmarkEnd w:id="641"/>
      <w:bookmarkEnd w:id="642"/>
      <w:bookmarkEnd w:id="643"/>
      <w:bookmarkEnd w:id="644"/>
      <w:bookmarkEnd w:id="645"/>
      <w:bookmarkEnd w:id="646"/>
      <w:bookmarkEnd w:id="647"/>
      <w:bookmarkEnd w:id="648"/>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1" type="#_x0000_t75" style="width:389.7pt;height:127.4pt" o:ole="">
            <v:imagedata r:id="rId64" o:title=""/>
          </v:shape>
          <o:OLEObject Type="Embed" ProgID="Visio.Drawing.15" ShapeID="_x0000_i1051" DrawAspect="Content" ObjectID="_1685605596"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9" w:name="_Toc34346495"/>
      <w:bookmarkStart w:id="650" w:name="_Toc34740572"/>
      <w:bookmarkStart w:id="651" w:name="_Toc34747931"/>
      <w:bookmarkStart w:id="652" w:name="_Toc34748307"/>
      <w:bookmarkStart w:id="653" w:name="_Toc34749297"/>
      <w:bookmarkStart w:id="654" w:name="_Toc49689750"/>
      <w:bookmarkStart w:id="655"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BC05CA">
      <w:pPr>
        <w:pStyle w:val="Heading5"/>
      </w:pPr>
      <w:bookmarkStart w:id="656" w:name="_Toc73443651"/>
      <w:bookmarkStart w:id="657" w:name="_Toc74991946"/>
      <w:r>
        <w:t>5.3.2.2.</w:t>
      </w:r>
      <w:r w:rsidR="00C57482">
        <w:t>7</w:t>
      </w:r>
      <w:r>
        <w:tab/>
        <w:t>Service Data</w:t>
      </w:r>
      <w:bookmarkEnd w:id="649"/>
      <w:bookmarkEnd w:id="650"/>
      <w:bookmarkEnd w:id="651"/>
      <w:bookmarkEnd w:id="652"/>
      <w:bookmarkEnd w:id="653"/>
      <w:bookmarkEnd w:id="654"/>
      <w:bookmarkEnd w:id="655"/>
      <w:bookmarkEnd w:id="656"/>
      <w:bookmarkEnd w:id="657"/>
    </w:p>
    <w:p w14:paraId="2D3932C7" w14:textId="77777777" w:rsidR="00DD5DBA" w:rsidRPr="00F91D2F" w:rsidRDefault="00DD5DBA" w:rsidP="00BC05CA">
      <w:pPr>
        <w:pStyle w:val="Heading6"/>
      </w:pPr>
      <w:bookmarkStart w:id="658" w:name="_Toc34346496"/>
      <w:bookmarkStart w:id="659" w:name="_Toc34740573"/>
      <w:bookmarkStart w:id="660" w:name="_Toc34747932"/>
      <w:bookmarkStart w:id="661" w:name="_Toc34748308"/>
      <w:bookmarkStart w:id="662" w:name="_Toc34749298"/>
      <w:bookmarkStart w:id="663" w:name="_Toc49689751"/>
      <w:bookmarkStart w:id="664" w:name="_Toc56336836"/>
      <w:bookmarkStart w:id="665" w:name="_Toc73443652"/>
      <w:bookmarkStart w:id="666" w:name="_Toc74991947"/>
      <w:r w:rsidRPr="00F91D2F">
        <w:t>5.3.2.2.</w:t>
      </w:r>
      <w:r w:rsidR="00C57482">
        <w:t>7</w:t>
      </w:r>
      <w:r>
        <w:t>.1</w:t>
      </w:r>
      <w:r w:rsidRPr="00F91D2F">
        <w:tab/>
      </w:r>
      <w:r>
        <w:t>PSI Activation State Retrieval</w:t>
      </w:r>
      <w:bookmarkEnd w:id="658"/>
      <w:bookmarkEnd w:id="659"/>
      <w:bookmarkEnd w:id="660"/>
      <w:bookmarkEnd w:id="661"/>
      <w:bookmarkEnd w:id="662"/>
      <w:bookmarkEnd w:id="663"/>
      <w:bookmarkEnd w:id="664"/>
      <w:bookmarkEnd w:id="665"/>
      <w:bookmarkEnd w:id="666"/>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2" type="#_x0000_t75" style="width:389.7pt;height:127.4pt" o:ole="">
            <v:imagedata r:id="rId66" o:title=""/>
          </v:shape>
          <o:OLEObject Type="Embed" ProgID="Visio.Drawing.15" ShapeID="_x0000_i1052" DrawAspect="Content" ObjectID="_1685605597"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7" w:name="_Toc49689752"/>
      <w:bookmarkStart w:id="668" w:name="_Toc56336837"/>
      <w:bookmarkStart w:id="669" w:name="_Toc34346497"/>
      <w:bookmarkStart w:id="670" w:name="_Toc34740574"/>
      <w:bookmarkStart w:id="671" w:name="_Toc34747933"/>
      <w:bookmarkStart w:id="672" w:name="_Toc34748309"/>
      <w:bookmarkStart w:id="673"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CB590A">
      <w:pPr>
        <w:pStyle w:val="Heading6"/>
      </w:pPr>
      <w:bookmarkStart w:id="674" w:name="_Toc73443653"/>
      <w:bookmarkStart w:id="675" w:name="_Toc74991948"/>
      <w:r w:rsidRPr="00F91D2F">
        <w:t>5.3.2.2.</w:t>
      </w:r>
      <w:r>
        <w:t>7.2</w:t>
      </w:r>
      <w:r w:rsidRPr="00F91D2F">
        <w:tab/>
      </w:r>
      <w:r>
        <w:t>SMS Registration Information retrieval</w:t>
      </w:r>
      <w:bookmarkEnd w:id="667"/>
      <w:bookmarkEnd w:id="668"/>
      <w:bookmarkEnd w:id="674"/>
      <w:bookmarkEnd w:id="67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3" type="#_x0000_t75" style="width:389.7pt;height:127.4pt" o:ole="">
            <v:imagedata r:id="rId68" o:title=""/>
          </v:shape>
          <o:OLEObject Type="Embed" ProgID="Visio.Drawing.15" ShapeID="_x0000_i1053" DrawAspect="Content" ObjectID="_1685605598"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6" w:name="_Toc49689753"/>
      <w:bookmarkStart w:id="67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B1392B">
      <w:pPr>
        <w:pStyle w:val="Heading6"/>
      </w:pPr>
      <w:bookmarkStart w:id="678" w:name="_Toc73443654"/>
      <w:bookmarkStart w:id="679" w:name="_Toc74991949"/>
      <w:r w:rsidRPr="00F91D2F">
        <w:t>5.3.2.2.</w:t>
      </w:r>
      <w:r>
        <w:t>7.3</w:t>
      </w:r>
      <w:r w:rsidRPr="00F91D2F">
        <w:tab/>
      </w:r>
      <w:r>
        <w:t>DSAI Information retrieval</w:t>
      </w:r>
      <w:bookmarkEnd w:id="676"/>
      <w:bookmarkEnd w:id="677"/>
      <w:bookmarkEnd w:id="678"/>
      <w:bookmarkEnd w:id="67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4" type="#_x0000_t75" style="width:389.7pt;height:127.4pt" o:ole="">
            <v:imagedata r:id="rId70" o:title=""/>
          </v:shape>
          <o:OLEObject Type="Embed" ProgID="Visio.Drawing.15" ShapeID="_x0000_i1054" DrawAspect="Content" ObjectID="_1685605599"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80" w:name="_Toc49689754"/>
      <w:bookmarkStart w:id="68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BC05CA">
      <w:pPr>
        <w:pStyle w:val="Heading5"/>
      </w:pPr>
      <w:bookmarkStart w:id="682" w:name="_Toc73443655"/>
      <w:bookmarkStart w:id="683" w:name="_Toc74991950"/>
      <w:r>
        <w:t>5.3.2.2.</w:t>
      </w:r>
      <w:r w:rsidR="00C57482">
        <w:t>8</w:t>
      </w:r>
      <w:r>
        <w:tab/>
        <w:t>Repository Data</w:t>
      </w:r>
      <w:bookmarkEnd w:id="669"/>
      <w:bookmarkEnd w:id="670"/>
      <w:bookmarkEnd w:id="671"/>
      <w:bookmarkEnd w:id="672"/>
      <w:bookmarkEnd w:id="673"/>
      <w:bookmarkEnd w:id="680"/>
      <w:bookmarkEnd w:id="681"/>
      <w:bookmarkEnd w:id="682"/>
      <w:bookmarkEnd w:id="683"/>
    </w:p>
    <w:p w14:paraId="6556FE64" w14:textId="77777777" w:rsidR="00FC4C9C" w:rsidRPr="00F91D2F" w:rsidRDefault="00FC4C9C" w:rsidP="00BC05CA">
      <w:pPr>
        <w:pStyle w:val="Heading6"/>
      </w:pPr>
      <w:bookmarkStart w:id="684" w:name="_Toc34346498"/>
      <w:bookmarkStart w:id="685" w:name="_Toc34740575"/>
      <w:bookmarkStart w:id="686" w:name="_Toc34747934"/>
      <w:bookmarkStart w:id="687" w:name="_Toc34748310"/>
      <w:bookmarkStart w:id="688" w:name="_Toc34749300"/>
      <w:bookmarkStart w:id="689" w:name="_Toc49689755"/>
      <w:bookmarkStart w:id="690" w:name="_Toc56336840"/>
      <w:bookmarkStart w:id="691" w:name="_Toc73443656"/>
      <w:bookmarkStart w:id="692" w:name="_Toc74991951"/>
      <w:r w:rsidRPr="00F91D2F">
        <w:t>5.3.2.2.</w:t>
      </w:r>
      <w:r w:rsidR="00C57482">
        <w:t>8</w:t>
      </w:r>
      <w:r w:rsidR="00DD5DBA">
        <w:t>.1</w:t>
      </w:r>
      <w:r w:rsidRPr="00F91D2F">
        <w:tab/>
        <w:t>Repository Data Retrieval</w:t>
      </w:r>
      <w:bookmarkEnd w:id="684"/>
      <w:bookmarkEnd w:id="685"/>
      <w:bookmarkEnd w:id="686"/>
      <w:bookmarkEnd w:id="687"/>
      <w:bookmarkEnd w:id="688"/>
      <w:bookmarkEnd w:id="689"/>
      <w:bookmarkEnd w:id="690"/>
      <w:bookmarkEnd w:id="691"/>
      <w:bookmarkEnd w:id="692"/>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5" type="#_x0000_t75" style="width:436.55pt;height:118.3pt" o:ole="">
            <v:imagedata r:id="rId72" o:title=""/>
          </v:shape>
          <o:OLEObject Type="Embed" ProgID="Visio.Drawing.11" ShapeID="_x0000_i1055" DrawAspect="Content" ObjectID="_1685605600"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93" w:name="_Toc34346499"/>
      <w:bookmarkStart w:id="694" w:name="_Toc34740576"/>
      <w:bookmarkStart w:id="695" w:name="_Toc34747935"/>
      <w:bookmarkStart w:id="696" w:name="_Toc34748311"/>
      <w:bookmarkStart w:id="697" w:name="_Toc34749301"/>
      <w:bookmarkStart w:id="698" w:name="_Toc49689756"/>
      <w:bookmarkStart w:id="699" w:name="_Toc56336841"/>
      <w:bookmarkStart w:id="700" w:name="_Toc11338358"/>
      <w:bookmarkStart w:id="701" w:name="_Toc27584961"/>
      <w:bookmarkStart w:id="702" w:name="_Toc27584967"/>
      <w:bookmarkStart w:id="703" w:name="_Toc21948875"/>
      <w:bookmarkStart w:id="704"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BC05CA">
      <w:pPr>
        <w:pStyle w:val="Heading5"/>
      </w:pPr>
      <w:bookmarkStart w:id="705" w:name="_Toc73443657"/>
      <w:bookmarkStart w:id="706" w:name="_Toc74991952"/>
      <w:r>
        <w:t>5.3.2.2.</w:t>
      </w:r>
      <w:r w:rsidR="00C57482">
        <w:t>9</w:t>
      </w:r>
      <w:r>
        <w:tab/>
        <w:t>Shared Subscription Data</w:t>
      </w:r>
      <w:bookmarkEnd w:id="693"/>
      <w:bookmarkEnd w:id="694"/>
      <w:bookmarkEnd w:id="695"/>
      <w:bookmarkEnd w:id="696"/>
      <w:bookmarkEnd w:id="697"/>
      <w:bookmarkEnd w:id="698"/>
      <w:bookmarkEnd w:id="699"/>
      <w:bookmarkEnd w:id="705"/>
      <w:bookmarkEnd w:id="706"/>
    </w:p>
    <w:p w14:paraId="3D20399E" w14:textId="77777777" w:rsidR="00DF5F91" w:rsidRPr="006A7EE2" w:rsidRDefault="00DF5F91" w:rsidP="00BC05CA">
      <w:pPr>
        <w:pStyle w:val="Heading6"/>
      </w:pPr>
      <w:bookmarkStart w:id="707" w:name="_Toc34346500"/>
      <w:bookmarkStart w:id="708" w:name="_Toc34740577"/>
      <w:bookmarkStart w:id="709" w:name="_Toc34747936"/>
      <w:bookmarkStart w:id="710" w:name="_Toc34748312"/>
      <w:bookmarkStart w:id="711" w:name="_Toc34749302"/>
      <w:bookmarkStart w:id="712" w:name="_Toc49689757"/>
      <w:bookmarkStart w:id="713" w:name="_Toc56336842"/>
      <w:bookmarkStart w:id="714" w:name="_Toc73443658"/>
      <w:bookmarkStart w:id="715" w:name="_Toc74991953"/>
      <w:r w:rsidRPr="006A7EE2">
        <w:t>5.</w:t>
      </w:r>
      <w:r>
        <w:t>3</w:t>
      </w:r>
      <w:r w:rsidRPr="006A7EE2">
        <w:t>.2.2.</w:t>
      </w:r>
      <w:r w:rsidR="00C57482">
        <w:t>9</w:t>
      </w:r>
      <w:r w:rsidR="00DD5DBA">
        <w:t>.</w:t>
      </w:r>
      <w:r>
        <w:t>1</w:t>
      </w:r>
      <w:r w:rsidRPr="006A7EE2">
        <w:tab/>
        <w:t>Shared Subscription Data Retrieval</w:t>
      </w:r>
      <w:bookmarkEnd w:id="700"/>
      <w:bookmarkEnd w:id="701"/>
      <w:bookmarkEnd w:id="707"/>
      <w:bookmarkEnd w:id="708"/>
      <w:bookmarkEnd w:id="709"/>
      <w:bookmarkEnd w:id="710"/>
      <w:bookmarkEnd w:id="711"/>
      <w:bookmarkEnd w:id="712"/>
      <w:bookmarkEnd w:id="713"/>
      <w:bookmarkEnd w:id="714"/>
      <w:bookmarkEnd w:id="71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56" type="#_x0000_t75" style="width:436.55pt;height:118.3pt" o:ole="">
            <v:imagedata r:id="rId74" o:title=""/>
          </v:shape>
          <o:OLEObject Type="Embed" ProgID="Visio.Drawing.11" ShapeID="_x0000_i1056" DrawAspect="Content" ObjectID="_1685605601"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16" w:name="_Toc34346501"/>
      <w:bookmarkStart w:id="717" w:name="_Toc34740578"/>
      <w:bookmarkStart w:id="718" w:name="_Toc34747937"/>
      <w:bookmarkStart w:id="719" w:name="_Toc34748313"/>
      <w:bookmarkStart w:id="720" w:name="_Toc34749303"/>
      <w:bookmarkStart w:id="721" w:name="_Toc49689758"/>
      <w:bookmarkStart w:id="72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FA6EB7">
      <w:pPr>
        <w:pStyle w:val="Heading4"/>
      </w:pPr>
      <w:bookmarkStart w:id="723" w:name="_Toc73443659"/>
      <w:bookmarkStart w:id="724" w:name="_Toc74991954"/>
      <w:r w:rsidRPr="006A7EE2">
        <w:lastRenderedPageBreak/>
        <w:t>5.</w:t>
      </w:r>
      <w:r>
        <w:t>3</w:t>
      </w:r>
      <w:r w:rsidRPr="006A7EE2">
        <w:t>.2.</w:t>
      </w:r>
      <w:r>
        <w:t>3</w:t>
      </w:r>
      <w:r w:rsidRPr="006A7EE2">
        <w:tab/>
        <w:t>Subscribe</w:t>
      </w:r>
      <w:bookmarkEnd w:id="702"/>
      <w:bookmarkEnd w:id="716"/>
      <w:bookmarkEnd w:id="717"/>
      <w:bookmarkEnd w:id="718"/>
      <w:bookmarkEnd w:id="719"/>
      <w:bookmarkEnd w:id="720"/>
      <w:bookmarkEnd w:id="721"/>
      <w:bookmarkEnd w:id="722"/>
      <w:bookmarkEnd w:id="723"/>
      <w:bookmarkEnd w:id="724"/>
    </w:p>
    <w:p w14:paraId="3E43956E" w14:textId="77777777" w:rsidR="00FA6EB7" w:rsidRPr="006A7EE2" w:rsidRDefault="00FA6EB7" w:rsidP="00FA6EB7">
      <w:pPr>
        <w:pStyle w:val="Heading5"/>
      </w:pPr>
      <w:bookmarkStart w:id="725" w:name="_Toc11338363"/>
      <w:bookmarkStart w:id="726" w:name="_Toc27584968"/>
      <w:bookmarkStart w:id="727" w:name="_Toc34346502"/>
      <w:bookmarkStart w:id="728" w:name="_Toc34740579"/>
      <w:bookmarkStart w:id="729" w:name="_Toc34747938"/>
      <w:bookmarkStart w:id="730" w:name="_Toc34748314"/>
      <w:bookmarkStart w:id="731" w:name="_Toc34749304"/>
      <w:bookmarkStart w:id="732" w:name="_Toc49689759"/>
      <w:bookmarkStart w:id="733" w:name="_Toc56336844"/>
      <w:bookmarkStart w:id="734" w:name="_Toc73443660"/>
      <w:bookmarkStart w:id="735" w:name="_Toc74991955"/>
      <w:r w:rsidRPr="006A7EE2">
        <w:t>5.</w:t>
      </w:r>
      <w:r>
        <w:t>3</w:t>
      </w:r>
      <w:r w:rsidRPr="006A7EE2">
        <w:t>.2.</w:t>
      </w:r>
      <w:r>
        <w:t>3</w:t>
      </w:r>
      <w:r w:rsidRPr="006A7EE2">
        <w:t>.1</w:t>
      </w:r>
      <w:r w:rsidRPr="006A7EE2">
        <w:tab/>
        <w:t>General</w:t>
      </w:r>
      <w:bookmarkEnd w:id="725"/>
      <w:bookmarkEnd w:id="726"/>
      <w:bookmarkEnd w:id="727"/>
      <w:bookmarkEnd w:id="728"/>
      <w:bookmarkEnd w:id="729"/>
      <w:bookmarkEnd w:id="730"/>
      <w:bookmarkEnd w:id="731"/>
      <w:bookmarkEnd w:id="732"/>
      <w:bookmarkEnd w:id="733"/>
      <w:bookmarkEnd w:id="734"/>
      <w:bookmarkEnd w:id="73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736" w:name="_Toc11338364"/>
      <w:bookmarkStart w:id="737" w:name="_Toc27584969"/>
      <w:bookmarkStart w:id="738" w:name="_Toc34346503"/>
      <w:bookmarkStart w:id="739" w:name="_Toc34740580"/>
      <w:bookmarkStart w:id="740" w:name="_Toc34747939"/>
      <w:bookmarkStart w:id="741" w:name="_Toc34748315"/>
      <w:bookmarkStart w:id="742" w:name="_Toc34749305"/>
      <w:bookmarkStart w:id="743" w:name="_Toc49689760"/>
      <w:bookmarkStart w:id="744" w:name="_Toc56336845"/>
      <w:bookmarkStart w:id="745" w:name="_Toc73443661"/>
      <w:bookmarkStart w:id="746" w:name="_Toc74991956"/>
      <w:r w:rsidRPr="006A7EE2">
        <w:t>5.</w:t>
      </w:r>
      <w:r>
        <w:t>3</w:t>
      </w:r>
      <w:r w:rsidRPr="006A7EE2">
        <w:t>.2.</w:t>
      </w:r>
      <w:r>
        <w:t>3</w:t>
      </w:r>
      <w:r w:rsidRPr="006A7EE2">
        <w:t>.2</w:t>
      </w:r>
      <w:r w:rsidRPr="006A7EE2">
        <w:tab/>
        <w:t>Subscription to notifications of data change</w:t>
      </w:r>
      <w:bookmarkEnd w:id="736"/>
      <w:bookmarkEnd w:id="737"/>
      <w:bookmarkEnd w:id="738"/>
      <w:bookmarkEnd w:id="739"/>
      <w:bookmarkEnd w:id="740"/>
      <w:bookmarkEnd w:id="741"/>
      <w:bookmarkEnd w:id="742"/>
      <w:bookmarkEnd w:id="743"/>
      <w:bookmarkEnd w:id="744"/>
      <w:bookmarkEnd w:id="745"/>
      <w:bookmarkEnd w:id="74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57" type="#_x0000_t75" style="width:436.55pt;height:122.85pt" o:ole="">
            <v:imagedata r:id="rId76" o:title=""/>
          </v:shape>
          <o:OLEObject Type="Embed" ProgID="Visio.Drawing.11" ShapeID="_x0000_i1057" DrawAspect="Content" ObjectID="_1685605602"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47" w:name="_Toc11338365"/>
      <w:bookmarkStart w:id="748" w:name="_Toc27584970"/>
      <w:bookmarkStart w:id="749" w:name="_Toc34346504"/>
      <w:bookmarkStart w:id="750" w:name="_Toc34740581"/>
      <w:bookmarkStart w:id="751" w:name="_Toc34747940"/>
      <w:bookmarkStart w:id="752" w:name="_Toc34748316"/>
      <w:bookmarkStart w:id="753" w:name="_Toc34749306"/>
      <w:bookmarkStart w:id="754" w:name="_Toc49689761"/>
      <w:bookmarkStart w:id="755" w:name="_Toc56336846"/>
      <w:bookmarkStart w:id="756" w:name="_Toc11338366"/>
      <w:bookmarkStart w:id="75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FA6EB7">
      <w:pPr>
        <w:pStyle w:val="Heading5"/>
      </w:pPr>
      <w:bookmarkStart w:id="758" w:name="_Toc73443662"/>
      <w:bookmarkStart w:id="759" w:name="_Toc74991957"/>
      <w:r w:rsidRPr="006A7EE2">
        <w:t>5.</w:t>
      </w:r>
      <w:r>
        <w:t>3</w:t>
      </w:r>
      <w:r w:rsidRPr="006A7EE2">
        <w:t>.2.</w:t>
      </w:r>
      <w:r>
        <w:t>3</w:t>
      </w:r>
      <w:r w:rsidRPr="006A7EE2">
        <w:t>.3</w:t>
      </w:r>
      <w:r w:rsidRPr="006A7EE2">
        <w:tab/>
        <w:t>Subscription to notifications of shared data change</w:t>
      </w:r>
      <w:bookmarkEnd w:id="747"/>
      <w:bookmarkEnd w:id="748"/>
      <w:bookmarkEnd w:id="749"/>
      <w:bookmarkEnd w:id="750"/>
      <w:bookmarkEnd w:id="751"/>
      <w:bookmarkEnd w:id="752"/>
      <w:bookmarkEnd w:id="753"/>
      <w:bookmarkEnd w:id="754"/>
      <w:bookmarkEnd w:id="755"/>
      <w:bookmarkEnd w:id="758"/>
      <w:bookmarkEnd w:id="75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58" type="#_x0000_t75" style="width:436.55pt;height:118.3pt" o:ole="">
            <v:imagedata r:id="rId78" o:title=""/>
          </v:shape>
          <o:OLEObject Type="Embed" ProgID="Visio.Drawing.11" ShapeID="_x0000_i1058" DrawAspect="Content" ObjectID="_1685605603"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60" w:name="_Toc49689762"/>
      <w:bookmarkStart w:id="761" w:name="_Toc56336847"/>
      <w:bookmarkStart w:id="762" w:name="_Toc34346505"/>
      <w:bookmarkStart w:id="763" w:name="_Toc34740582"/>
      <w:bookmarkStart w:id="764" w:name="_Toc34747941"/>
      <w:bookmarkStart w:id="765" w:name="_Toc34748317"/>
      <w:bookmarkStart w:id="76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D50462">
      <w:pPr>
        <w:pStyle w:val="Heading5"/>
      </w:pPr>
      <w:bookmarkStart w:id="767" w:name="_Toc73443663"/>
      <w:bookmarkStart w:id="768" w:name="_Toc74991958"/>
      <w:r w:rsidRPr="00F91D2F">
        <w:t>5.3.2.</w:t>
      </w:r>
      <w:r>
        <w:t>3</w:t>
      </w:r>
      <w:r w:rsidRPr="00F91D2F">
        <w:t>.</w:t>
      </w:r>
      <w:r>
        <w:t>4</w:t>
      </w:r>
      <w:r w:rsidRPr="00F91D2F">
        <w:tab/>
      </w:r>
      <w:r>
        <w:t>Subscriptions to notification of UE Reachability for IP</w:t>
      </w:r>
      <w:bookmarkEnd w:id="760"/>
      <w:bookmarkEnd w:id="761"/>
      <w:bookmarkEnd w:id="767"/>
      <w:bookmarkEnd w:id="76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983C79">
      <w:pPr>
        <w:pStyle w:val="TH"/>
        <w:ind w:hanging="284"/>
      </w:pPr>
      <w:r>
        <w:object w:dxaOrig="10166" w:dyaOrig="3120" w14:anchorId="39236FD3">
          <v:shape id="_x0000_i1059" type="#_x0000_t75" style="width:5in;height:105.75pt" o:ole="">
            <v:imagedata r:id="rId80" o:title=""/>
          </v:shape>
          <o:OLEObject Type="Embed" ProgID="Visio.Drawing.15" ShapeID="_x0000_i1059" DrawAspect="Content" ObjectID="_1685605604"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9" w:name="_Toc49689763"/>
      <w:bookmarkStart w:id="770"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FA6EB7">
      <w:pPr>
        <w:pStyle w:val="Heading4"/>
      </w:pPr>
      <w:bookmarkStart w:id="771" w:name="_Toc73443664"/>
      <w:bookmarkStart w:id="772" w:name="_Toc74991959"/>
      <w:r w:rsidRPr="006A7EE2">
        <w:t>5.</w:t>
      </w:r>
      <w:r>
        <w:t>3</w:t>
      </w:r>
      <w:r w:rsidRPr="006A7EE2">
        <w:t>.2.</w:t>
      </w:r>
      <w:r>
        <w:t>4</w:t>
      </w:r>
      <w:r w:rsidRPr="006A7EE2">
        <w:tab/>
        <w:t>Unsubscribe</w:t>
      </w:r>
      <w:bookmarkEnd w:id="756"/>
      <w:bookmarkEnd w:id="757"/>
      <w:bookmarkEnd w:id="762"/>
      <w:bookmarkEnd w:id="763"/>
      <w:bookmarkEnd w:id="764"/>
      <w:bookmarkEnd w:id="765"/>
      <w:bookmarkEnd w:id="766"/>
      <w:bookmarkEnd w:id="769"/>
      <w:bookmarkEnd w:id="770"/>
      <w:bookmarkEnd w:id="771"/>
      <w:bookmarkEnd w:id="772"/>
    </w:p>
    <w:p w14:paraId="7C195BD4" w14:textId="77777777" w:rsidR="00FA6EB7" w:rsidRPr="006A7EE2" w:rsidRDefault="00FA6EB7" w:rsidP="00FA6EB7">
      <w:pPr>
        <w:pStyle w:val="Heading5"/>
      </w:pPr>
      <w:bookmarkStart w:id="773" w:name="_Toc11338367"/>
      <w:bookmarkStart w:id="774" w:name="_Toc27584972"/>
      <w:bookmarkStart w:id="775" w:name="_Toc34346506"/>
      <w:bookmarkStart w:id="776" w:name="_Toc34740583"/>
      <w:bookmarkStart w:id="777" w:name="_Toc34747942"/>
      <w:bookmarkStart w:id="778" w:name="_Toc34748318"/>
      <w:bookmarkStart w:id="779" w:name="_Toc34749308"/>
      <w:bookmarkStart w:id="780" w:name="_Toc49689764"/>
      <w:bookmarkStart w:id="781" w:name="_Toc56336849"/>
      <w:bookmarkStart w:id="782" w:name="_Toc73443665"/>
      <w:bookmarkStart w:id="783" w:name="_Toc74991960"/>
      <w:r w:rsidRPr="006A7EE2">
        <w:t>5.</w:t>
      </w:r>
      <w:r>
        <w:t>3</w:t>
      </w:r>
      <w:r w:rsidRPr="006A7EE2">
        <w:t>.2.</w:t>
      </w:r>
      <w:r>
        <w:t>4</w:t>
      </w:r>
      <w:r w:rsidRPr="006A7EE2">
        <w:t>.1</w:t>
      </w:r>
      <w:r w:rsidRPr="006A7EE2">
        <w:tab/>
        <w:t>General</w:t>
      </w:r>
      <w:bookmarkEnd w:id="773"/>
      <w:bookmarkEnd w:id="774"/>
      <w:bookmarkEnd w:id="775"/>
      <w:bookmarkEnd w:id="776"/>
      <w:bookmarkEnd w:id="777"/>
      <w:bookmarkEnd w:id="778"/>
      <w:bookmarkEnd w:id="779"/>
      <w:bookmarkEnd w:id="780"/>
      <w:bookmarkEnd w:id="781"/>
      <w:bookmarkEnd w:id="782"/>
      <w:bookmarkEnd w:id="783"/>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84" w:name="_Toc11338368"/>
      <w:bookmarkStart w:id="785" w:name="_Toc27584973"/>
      <w:bookmarkStart w:id="786" w:name="_Toc34346507"/>
      <w:bookmarkStart w:id="787" w:name="_Toc34740584"/>
      <w:bookmarkStart w:id="788" w:name="_Toc34747943"/>
      <w:bookmarkStart w:id="789" w:name="_Toc34748319"/>
      <w:bookmarkStart w:id="790" w:name="_Toc34749309"/>
      <w:bookmarkStart w:id="791" w:name="_Toc49689765"/>
      <w:bookmarkStart w:id="792" w:name="_Toc56336850"/>
      <w:bookmarkStart w:id="793" w:name="_Toc73443666"/>
      <w:bookmarkStart w:id="794" w:name="_Toc74991961"/>
      <w:r w:rsidRPr="006A7EE2">
        <w:t>5.</w:t>
      </w:r>
      <w:r>
        <w:t>3</w:t>
      </w:r>
      <w:r w:rsidRPr="006A7EE2">
        <w:t>.2.</w:t>
      </w:r>
      <w:r>
        <w:t>4</w:t>
      </w:r>
      <w:r w:rsidRPr="006A7EE2">
        <w:t>.2</w:t>
      </w:r>
      <w:r w:rsidRPr="006A7EE2">
        <w:tab/>
        <w:t>Unsubscribe to notifications of data change</w:t>
      </w:r>
      <w:bookmarkEnd w:id="784"/>
      <w:bookmarkEnd w:id="785"/>
      <w:bookmarkEnd w:id="786"/>
      <w:bookmarkEnd w:id="787"/>
      <w:bookmarkEnd w:id="788"/>
      <w:bookmarkEnd w:id="789"/>
      <w:bookmarkEnd w:id="790"/>
      <w:bookmarkEnd w:id="791"/>
      <w:bookmarkEnd w:id="792"/>
      <w:bookmarkEnd w:id="793"/>
      <w:bookmarkEnd w:id="79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0" type="#_x0000_t75" style="width:436.55pt;height:118.3pt" o:ole="">
            <v:imagedata r:id="rId82" o:title=""/>
          </v:shape>
          <o:OLEObject Type="Embed" ProgID="Visio.Drawing.11" ShapeID="_x0000_i1060" DrawAspect="Content" ObjectID="_1685605605"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95" w:name="_Toc11338369"/>
      <w:bookmarkStart w:id="796" w:name="_Toc27584974"/>
      <w:bookmarkStart w:id="797" w:name="_Toc34346508"/>
      <w:bookmarkStart w:id="798" w:name="_Toc34740585"/>
      <w:bookmarkStart w:id="799" w:name="_Toc34747944"/>
      <w:bookmarkStart w:id="800" w:name="_Toc34748320"/>
      <w:bookmarkStart w:id="801" w:name="_Toc34749310"/>
      <w:bookmarkStart w:id="802" w:name="_Toc49689766"/>
      <w:bookmarkStart w:id="803" w:name="_Toc56336851"/>
      <w:bookmarkStart w:id="804" w:name="_Toc27584984"/>
      <w:bookmarkStart w:id="805" w:name="_Toc11338370"/>
      <w:bookmarkStart w:id="80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FA6EB7">
      <w:pPr>
        <w:pStyle w:val="Heading5"/>
      </w:pPr>
      <w:bookmarkStart w:id="807" w:name="_Toc73443667"/>
      <w:bookmarkStart w:id="808" w:name="_Toc74991962"/>
      <w:r w:rsidRPr="006A7EE2">
        <w:t>5.</w:t>
      </w:r>
      <w:r>
        <w:t>3</w:t>
      </w:r>
      <w:r w:rsidRPr="006A7EE2">
        <w:t>.2.</w:t>
      </w:r>
      <w:r>
        <w:t>4</w:t>
      </w:r>
      <w:r w:rsidRPr="006A7EE2">
        <w:t>.3</w:t>
      </w:r>
      <w:r w:rsidRPr="006A7EE2">
        <w:tab/>
        <w:t>Unsubscribe to notifications of shared data change</w:t>
      </w:r>
      <w:bookmarkEnd w:id="795"/>
      <w:bookmarkEnd w:id="796"/>
      <w:bookmarkEnd w:id="797"/>
      <w:bookmarkEnd w:id="798"/>
      <w:bookmarkEnd w:id="799"/>
      <w:bookmarkEnd w:id="800"/>
      <w:bookmarkEnd w:id="801"/>
      <w:bookmarkEnd w:id="802"/>
      <w:bookmarkEnd w:id="803"/>
      <w:bookmarkEnd w:id="807"/>
      <w:bookmarkEnd w:id="808"/>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1" type="#_x0000_t75" style="width:436.55pt;height:118.3pt" o:ole="">
            <v:imagedata r:id="rId84" o:title=""/>
          </v:shape>
          <o:OLEObject Type="Embed" ProgID="Visio.Drawing.11" ShapeID="_x0000_i1061" DrawAspect="Content" ObjectID="_1685605606"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9" w:name="_Toc49689767"/>
      <w:bookmarkStart w:id="810" w:name="_Toc56336852"/>
      <w:bookmarkStart w:id="811" w:name="_Toc34346509"/>
      <w:bookmarkStart w:id="812" w:name="_Toc34740586"/>
      <w:bookmarkStart w:id="813" w:name="_Toc34747945"/>
      <w:bookmarkStart w:id="814" w:name="_Toc34748321"/>
      <w:bookmarkStart w:id="815"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D50462">
      <w:pPr>
        <w:pStyle w:val="Heading5"/>
      </w:pPr>
      <w:bookmarkStart w:id="816" w:name="_Toc73443668"/>
      <w:bookmarkStart w:id="817" w:name="_Toc74991963"/>
      <w:r w:rsidRPr="006A7EE2">
        <w:t>5.</w:t>
      </w:r>
      <w:r>
        <w:t>3</w:t>
      </w:r>
      <w:r w:rsidRPr="006A7EE2">
        <w:t>.2.</w:t>
      </w:r>
      <w:r>
        <w:t>4</w:t>
      </w:r>
      <w:r w:rsidRPr="006A7EE2">
        <w:t>.</w:t>
      </w:r>
      <w:r>
        <w:t>4</w:t>
      </w:r>
      <w:r w:rsidRPr="006A7EE2">
        <w:tab/>
      </w:r>
      <w:r>
        <w:t>Unsubscribe to notification of UE Reachability for IP</w:t>
      </w:r>
      <w:bookmarkEnd w:id="809"/>
      <w:bookmarkEnd w:id="810"/>
      <w:bookmarkEnd w:id="816"/>
      <w:bookmarkEnd w:id="817"/>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2" type="#_x0000_t75" style="width:368.55pt;height:131.4pt" o:ole="">
            <v:imagedata r:id="rId86" o:title=""/>
          </v:shape>
          <o:OLEObject Type="Embed" ProgID="Visio.Drawing.11" ShapeID="_x0000_i1062" DrawAspect="Content" ObjectID="_1685605607"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8" w:name="_Toc49689768"/>
      <w:bookmarkStart w:id="819"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FA6EB7">
      <w:pPr>
        <w:pStyle w:val="Heading4"/>
      </w:pPr>
      <w:bookmarkStart w:id="820" w:name="_Toc73443669"/>
      <w:bookmarkStart w:id="821" w:name="_Toc74991964"/>
      <w:r w:rsidRPr="006A7EE2">
        <w:lastRenderedPageBreak/>
        <w:t>5.</w:t>
      </w:r>
      <w:r>
        <w:t>3</w:t>
      </w:r>
      <w:r w:rsidRPr="006A7EE2">
        <w:t>.2.</w:t>
      </w:r>
      <w:r>
        <w:t>5</w:t>
      </w:r>
      <w:r w:rsidRPr="006A7EE2">
        <w:tab/>
        <w:t>ModifySubscription</w:t>
      </w:r>
      <w:bookmarkEnd w:id="804"/>
      <w:bookmarkEnd w:id="811"/>
      <w:bookmarkEnd w:id="812"/>
      <w:bookmarkEnd w:id="813"/>
      <w:bookmarkEnd w:id="814"/>
      <w:bookmarkEnd w:id="815"/>
      <w:bookmarkEnd w:id="818"/>
      <w:bookmarkEnd w:id="819"/>
      <w:bookmarkEnd w:id="820"/>
      <w:bookmarkEnd w:id="821"/>
    </w:p>
    <w:p w14:paraId="6DDCD5BA" w14:textId="77777777" w:rsidR="00FA6EB7" w:rsidRPr="006A7EE2" w:rsidRDefault="00FA6EB7" w:rsidP="00FA6EB7">
      <w:pPr>
        <w:pStyle w:val="Heading5"/>
      </w:pPr>
      <w:bookmarkStart w:id="822" w:name="_Toc11338378"/>
      <w:bookmarkStart w:id="823" w:name="_Toc27584985"/>
      <w:bookmarkStart w:id="824" w:name="_Toc34346510"/>
      <w:bookmarkStart w:id="825" w:name="_Toc34740587"/>
      <w:bookmarkStart w:id="826" w:name="_Toc34747946"/>
      <w:bookmarkStart w:id="827" w:name="_Toc34748322"/>
      <w:bookmarkStart w:id="828" w:name="_Toc34749312"/>
      <w:bookmarkStart w:id="829" w:name="_Toc49689769"/>
      <w:bookmarkStart w:id="830" w:name="_Toc56336854"/>
      <w:bookmarkStart w:id="831" w:name="_Toc73443670"/>
      <w:bookmarkStart w:id="832" w:name="_Toc74991965"/>
      <w:r w:rsidRPr="006A7EE2">
        <w:t>5.</w:t>
      </w:r>
      <w:r>
        <w:t>3</w:t>
      </w:r>
      <w:r w:rsidRPr="006A7EE2">
        <w:t>.2.</w:t>
      </w:r>
      <w:r>
        <w:t>5</w:t>
      </w:r>
      <w:r w:rsidRPr="006A7EE2">
        <w:t>.1</w:t>
      </w:r>
      <w:r w:rsidRPr="006A7EE2">
        <w:tab/>
        <w:t>General</w:t>
      </w:r>
      <w:bookmarkEnd w:id="822"/>
      <w:bookmarkEnd w:id="823"/>
      <w:bookmarkEnd w:id="824"/>
      <w:bookmarkEnd w:id="825"/>
      <w:bookmarkEnd w:id="826"/>
      <w:bookmarkEnd w:id="827"/>
      <w:bookmarkEnd w:id="828"/>
      <w:bookmarkEnd w:id="829"/>
      <w:bookmarkEnd w:id="830"/>
      <w:bookmarkEnd w:id="831"/>
      <w:bookmarkEnd w:id="832"/>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833" w:name="_Toc11338379"/>
      <w:bookmarkStart w:id="834" w:name="_Toc27584986"/>
      <w:bookmarkStart w:id="835" w:name="_Toc34346511"/>
      <w:bookmarkStart w:id="836" w:name="_Toc34740588"/>
      <w:bookmarkStart w:id="837" w:name="_Toc34747947"/>
      <w:bookmarkStart w:id="838" w:name="_Toc34748323"/>
      <w:bookmarkStart w:id="839" w:name="_Toc34749313"/>
      <w:bookmarkStart w:id="840" w:name="_Toc49689770"/>
      <w:bookmarkStart w:id="841" w:name="_Toc56336855"/>
      <w:bookmarkStart w:id="842" w:name="_Toc73443671"/>
      <w:bookmarkStart w:id="843" w:name="_Toc74991966"/>
      <w:r w:rsidRPr="006A7EE2">
        <w:t>5.</w:t>
      </w:r>
      <w:r>
        <w:t>3</w:t>
      </w:r>
      <w:r w:rsidRPr="006A7EE2">
        <w:t>.2.</w:t>
      </w:r>
      <w:r>
        <w:t>5</w:t>
      </w:r>
      <w:r w:rsidRPr="006A7EE2">
        <w:t>.2</w:t>
      </w:r>
      <w:r w:rsidRPr="006A7EE2">
        <w:tab/>
        <w:t>Modification of a subscription to notifications of data change</w:t>
      </w:r>
      <w:bookmarkEnd w:id="833"/>
      <w:bookmarkEnd w:id="834"/>
      <w:bookmarkEnd w:id="835"/>
      <w:bookmarkEnd w:id="836"/>
      <w:bookmarkEnd w:id="837"/>
      <w:bookmarkEnd w:id="838"/>
      <w:bookmarkEnd w:id="839"/>
      <w:bookmarkEnd w:id="840"/>
      <w:bookmarkEnd w:id="841"/>
      <w:bookmarkEnd w:id="842"/>
      <w:bookmarkEnd w:id="843"/>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53CAF8C2" w:rsidR="00FA6EB7" w:rsidRPr="006A7EE2" w:rsidRDefault="00BA0EC5" w:rsidP="00FA6EB7">
      <w:pPr>
        <w:pStyle w:val="TH"/>
      </w:pPr>
      <w:r w:rsidRPr="006A7EE2">
        <w:object w:dxaOrig="8709" w:dyaOrig="2392" w14:anchorId="170D00F4">
          <v:shape id="_x0000_i1063" type="#_x0000_t75" style="width:436.55pt;height:118.3pt" o:ole="">
            <v:imagedata r:id="rId88" o:title=""/>
          </v:shape>
          <o:OLEObject Type="Embed" ProgID="Visio.Drawing.11" ShapeID="_x0000_i1063" DrawAspect="Content" ObjectID="_1685605608"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44" w:name="_Toc11338380"/>
      <w:bookmarkStart w:id="845" w:name="_Toc27584987"/>
      <w:bookmarkStart w:id="846" w:name="_Toc34346512"/>
      <w:bookmarkStart w:id="847" w:name="_Toc34740589"/>
      <w:bookmarkStart w:id="848" w:name="_Toc34747948"/>
      <w:bookmarkStart w:id="849" w:name="_Toc34748324"/>
      <w:bookmarkStart w:id="850" w:name="_Toc34749314"/>
      <w:bookmarkStart w:id="851" w:name="_Toc49689771"/>
      <w:bookmarkStart w:id="852"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FA6EB7">
      <w:pPr>
        <w:pStyle w:val="Heading5"/>
      </w:pPr>
      <w:bookmarkStart w:id="853" w:name="_Toc73443672"/>
      <w:bookmarkStart w:id="854" w:name="_Toc74991967"/>
      <w:r w:rsidRPr="006A7EE2">
        <w:t>5.</w:t>
      </w:r>
      <w:r>
        <w:t>3</w:t>
      </w:r>
      <w:r w:rsidRPr="006A7EE2">
        <w:t>.2.</w:t>
      </w:r>
      <w:r>
        <w:t>5</w:t>
      </w:r>
      <w:r w:rsidRPr="006A7EE2">
        <w:t>.3</w:t>
      </w:r>
      <w:r w:rsidRPr="006A7EE2">
        <w:tab/>
        <w:t>Modification of a subscription to notifications of shared data change</w:t>
      </w:r>
      <w:bookmarkEnd w:id="844"/>
      <w:bookmarkEnd w:id="845"/>
      <w:bookmarkEnd w:id="846"/>
      <w:bookmarkEnd w:id="847"/>
      <w:bookmarkEnd w:id="848"/>
      <w:bookmarkEnd w:id="849"/>
      <w:bookmarkEnd w:id="850"/>
      <w:bookmarkEnd w:id="851"/>
      <w:bookmarkEnd w:id="852"/>
      <w:bookmarkEnd w:id="853"/>
      <w:bookmarkEnd w:id="854"/>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2CB61733" w:rsidR="00FA6EB7" w:rsidRPr="006A7EE2" w:rsidRDefault="00BA0EC5" w:rsidP="00FA6EB7">
      <w:pPr>
        <w:pStyle w:val="TH"/>
      </w:pPr>
      <w:r w:rsidRPr="006A7EE2">
        <w:object w:dxaOrig="8709" w:dyaOrig="2392" w14:anchorId="72E7965F">
          <v:shape id="_x0000_i1064" type="#_x0000_t75" style="width:436.55pt;height:118.3pt" o:ole="">
            <v:imagedata r:id="rId90" o:title=""/>
          </v:shape>
          <o:OLEObject Type="Embed" ProgID="Visio.Drawing.11" ShapeID="_x0000_i1064" DrawAspect="Content" ObjectID="_1685605609"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55" w:name="_Toc49689772"/>
      <w:bookmarkStart w:id="856" w:name="_Toc56336857"/>
      <w:bookmarkStart w:id="857" w:name="_Toc34346513"/>
      <w:bookmarkStart w:id="858" w:name="_Toc34740590"/>
      <w:bookmarkStart w:id="859" w:name="_Toc34747949"/>
      <w:bookmarkStart w:id="860" w:name="_Toc34748325"/>
      <w:bookmarkStart w:id="861"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D50462">
      <w:pPr>
        <w:pStyle w:val="Heading5"/>
      </w:pPr>
      <w:bookmarkStart w:id="862" w:name="_Toc73443673"/>
      <w:bookmarkStart w:id="863" w:name="_Toc74991968"/>
      <w:r w:rsidRPr="006A7EE2">
        <w:t>5.</w:t>
      </w:r>
      <w:r>
        <w:t>3</w:t>
      </w:r>
      <w:r w:rsidRPr="006A7EE2">
        <w:t>.2.</w:t>
      </w:r>
      <w:r>
        <w:t>5</w:t>
      </w:r>
      <w:r w:rsidRPr="006A7EE2">
        <w:t>.</w:t>
      </w:r>
      <w:r>
        <w:t>4</w:t>
      </w:r>
      <w:r w:rsidRPr="006A7EE2">
        <w:tab/>
        <w:t>Modification of a subscription to notifications of data change</w:t>
      </w:r>
      <w:bookmarkEnd w:id="855"/>
      <w:bookmarkEnd w:id="856"/>
      <w:bookmarkEnd w:id="862"/>
      <w:bookmarkEnd w:id="863"/>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60A4C881" w:rsidR="00D50462" w:rsidRPr="006A7EE2" w:rsidRDefault="00BA0EC5" w:rsidP="00D50462">
      <w:pPr>
        <w:pStyle w:val="TH"/>
      </w:pPr>
      <w:r w:rsidRPr="006A7EE2">
        <w:object w:dxaOrig="9412" w:dyaOrig="3103" w14:anchorId="318C9784">
          <v:shape id="_x0000_i1065" type="#_x0000_t75" style="width:342.9pt;height:114.3pt" o:ole="">
            <v:imagedata r:id="rId92" o:title=""/>
          </v:shape>
          <o:OLEObject Type="Embed" ProgID="Visio.Drawing.11" ShapeID="_x0000_i1065" DrawAspect="Content" ObjectID="_1685605610"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64" w:name="_Toc49689773"/>
      <w:bookmarkStart w:id="865"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FA6EB7">
      <w:pPr>
        <w:pStyle w:val="Heading4"/>
      </w:pPr>
      <w:bookmarkStart w:id="866" w:name="_Toc73443674"/>
      <w:bookmarkStart w:id="867" w:name="_Toc74991969"/>
      <w:r w:rsidRPr="006A7EE2">
        <w:t>5.</w:t>
      </w:r>
      <w:r>
        <w:t>3</w:t>
      </w:r>
      <w:r w:rsidRPr="006A7EE2">
        <w:t>.2.</w:t>
      </w:r>
      <w:r>
        <w:t>6</w:t>
      </w:r>
      <w:r w:rsidRPr="006A7EE2">
        <w:tab/>
        <w:t>Notification</w:t>
      </w:r>
      <w:bookmarkEnd w:id="805"/>
      <w:bookmarkEnd w:id="806"/>
      <w:bookmarkEnd w:id="857"/>
      <w:bookmarkEnd w:id="858"/>
      <w:bookmarkEnd w:id="859"/>
      <w:bookmarkEnd w:id="860"/>
      <w:bookmarkEnd w:id="861"/>
      <w:bookmarkEnd w:id="864"/>
      <w:bookmarkEnd w:id="865"/>
      <w:bookmarkEnd w:id="866"/>
      <w:bookmarkEnd w:id="867"/>
    </w:p>
    <w:p w14:paraId="4D0CD405" w14:textId="77777777" w:rsidR="00FA6EB7" w:rsidRPr="006A7EE2" w:rsidRDefault="00FA6EB7" w:rsidP="00FA6EB7">
      <w:pPr>
        <w:pStyle w:val="Heading5"/>
      </w:pPr>
      <w:bookmarkStart w:id="868" w:name="_Toc11338371"/>
      <w:bookmarkStart w:id="869" w:name="_Toc27584976"/>
      <w:bookmarkStart w:id="870" w:name="_Toc34346514"/>
      <w:bookmarkStart w:id="871" w:name="_Toc34740591"/>
      <w:bookmarkStart w:id="872" w:name="_Toc34747950"/>
      <w:bookmarkStart w:id="873" w:name="_Toc34748326"/>
      <w:bookmarkStart w:id="874" w:name="_Toc34749316"/>
      <w:bookmarkStart w:id="875" w:name="_Toc49689774"/>
      <w:bookmarkStart w:id="876" w:name="_Toc56336859"/>
      <w:bookmarkStart w:id="877" w:name="_Toc73443675"/>
      <w:bookmarkStart w:id="878" w:name="_Toc74991970"/>
      <w:r w:rsidRPr="006A7EE2">
        <w:t>5.</w:t>
      </w:r>
      <w:r>
        <w:t>3</w:t>
      </w:r>
      <w:r w:rsidRPr="006A7EE2">
        <w:t>.2.</w:t>
      </w:r>
      <w:r>
        <w:t>6</w:t>
      </w:r>
      <w:r w:rsidRPr="006A7EE2">
        <w:t>.1</w:t>
      </w:r>
      <w:r w:rsidRPr="006A7EE2">
        <w:tab/>
        <w:t>General</w:t>
      </w:r>
      <w:bookmarkEnd w:id="868"/>
      <w:bookmarkEnd w:id="869"/>
      <w:bookmarkEnd w:id="870"/>
      <w:bookmarkEnd w:id="871"/>
      <w:bookmarkEnd w:id="872"/>
      <w:bookmarkEnd w:id="873"/>
      <w:bookmarkEnd w:id="874"/>
      <w:bookmarkEnd w:id="875"/>
      <w:bookmarkEnd w:id="876"/>
      <w:bookmarkEnd w:id="877"/>
      <w:bookmarkEnd w:id="878"/>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879" w:name="_Toc11338372"/>
      <w:bookmarkStart w:id="880" w:name="_Toc27584977"/>
      <w:bookmarkStart w:id="881" w:name="_Toc34346515"/>
      <w:bookmarkStart w:id="882" w:name="_Toc34740592"/>
      <w:bookmarkStart w:id="883" w:name="_Toc34747951"/>
      <w:bookmarkStart w:id="884" w:name="_Toc34748327"/>
      <w:bookmarkStart w:id="885" w:name="_Toc34749317"/>
      <w:bookmarkStart w:id="886" w:name="_Toc49689775"/>
      <w:bookmarkStart w:id="887" w:name="_Toc56336860"/>
      <w:bookmarkStart w:id="888" w:name="_Toc73443676"/>
      <w:bookmarkStart w:id="889" w:name="_Toc74991971"/>
      <w:r w:rsidRPr="006A7EE2">
        <w:t>5.</w:t>
      </w:r>
      <w:r>
        <w:t>3</w:t>
      </w:r>
      <w:r w:rsidRPr="006A7EE2">
        <w:t>.2.</w:t>
      </w:r>
      <w:r>
        <w:t>6</w:t>
      </w:r>
      <w:r w:rsidRPr="006A7EE2">
        <w:t>.2</w:t>
      </w:r>
      <w:r w:rsidRPr="006A7EE2">
        <w:tab/>
        <w:t>Data Change Notification To NF</w:t>
      </w:r>
      <w:bookmarkEnd w:id="879"/>
      <w:bookmarkEnd w:id="880"/>
      <w:bookmarkEnd w:id="881"/>
      <w:bookmarkEnd w:id="882"/>
      <w:bookmarkEnd w:id="883"/>
      <w:bookmarkEnd w:id="884"/>
      <w:bookmarkEnd w:id="885"/>
      <w:bookmarkEnd w:id="886"/>
      <w:bookmarkEnd w:id="887"/>
      <w:bookmarkEnd w:id="888"/>
      <w:bookmarkEnd w:id="88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66" type="#_x0000_t75" style="width:436.55pt;height:114.3pt" o:ole="">
            <v:imagedata r:id="rId94" o:title=""/>
          </v:shape>
          <o:OLEObject Type="Embed" ProgID="Visio.Drawing.11" ShapeID="_x0000_i1066" DrawAspect="Content" ObjectID="_1685605611"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07A7BE29" w14:textId="02FC8C49" w:rsidR="00D50462" w:rsidRPr="006A7EE2" w:rsidRDefault="00BA0EC5" w:rsidP="00D50462">
      <w:pPr>
        <w:pStyle w:val="Heading5"/>
      </w:pPr>
      <w:bookmarkStart w:id="890" w:name="_Toc49689776"/>
      <w:bookmarkStart w:id="891" w:name="_Toc56336861"/>
      <w:bookmarkStart w:id="892" w:name="_Toc34346516"/>
      <w:bookmarkStart w:id="893" w:name="_Toc34740593"/>
      <w:bookmarkStart w:id="894" w:name="_Toc34747952"/>
      <w:bookmarkStart w:id="895" w:name="_Toc34748328"/>
      <w:bookmarkStart w:id="896" w:name="_Toc34749318"/>
      <w:bookmarkStart w:id="897" w:name="_Toc11338387"/>
      <w:bookmarkStart w:id="898" w:name="_Toc27584994"/>
      <w:bookmarkStart w:id="899" w:name="_Toc74991972"/>
      <w:r>
        <w:t>In the case of redirection, the NF Service Consumer shall return 3xx status code, which shall contain a Location header with an URI pointing to an alternative notification endpoint</w:t>
      </w:r>
      <w:r w:rsidRPr="00DD52D7">
        <w:t>.</w:t>
      </w:r>
      <w:bookmarkStart w:id="900" w:name="_Toc73443677"/>
      <w:r w:rsidR="00D50462" w:rsidRPr="006A7EE2">
        <w:t>5.</w:t>
      </w:r>
      <w:r w:rsidR="00D50462">
        <w:t>3</w:t>
      </w:r>
      <w:r w:rsidR="00D50462" w:rsidRPr="006A7EE2">
        <w:t>.2.</w:t>
      </w:r>
      <w:r w:rsidR="00D50462">
        <w:t>6</w:t>
      </w:r>
      <w:r w:rsidR="00D50462" w:rsidRPr="006A7EE2">
        <w:t>.</w:t>
      </w:r>
      <w:r w:rsidR="00D50462">
        <w:t>3</w:t>
      </w:r>
      <w:r w:rsidR="00D50462" w:rsidRPr="006A7EE2">
        <w:tab/>
      </w:r>
      <w:r w:rsidR="00D50462">
        <w:t>UE Reachability for IP</w:t>
      </w:r>
      <w:r w:rsidR="00D50462" w:rsidRPr="006A7EE2">
        <w:t xml:space="preserve"> Notification </w:t>
      </w:r>
      <w:r w:rsidR="00D50462">
        <w:t>t</w:t>
      </w:r>
      <w:r w:rsidR="00D50462" w:rsidRPr="006A7EE2">
        <w:t>o NF</w:t>
      </w:r>
      <w:bookmarkEnd w:id="890"/>
      <w:bookmarkEnd w:id="891"/>
      <w:bookmarkEnd w:id="899"/>
      <w:bookmarkEnd w:id="900"/>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67" type="#_x0000_t75" style="width:355.95pt;height:118.3pt" o:ole="">
            <v:imagedata r:id="rId96" o:title=""/>
          </v:shape>
          <o:OLEObject Type="Embed" ProgID="Visio.Drawing.11" ShapeID="_x0000_i1067" DrawAspect="Content" ObjectID="_1685605612"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1ABA02A" w14:textId="31C14C6B" w:rsidR="0071107A" w:rsidRDefault="00BA0EC5" w:rsidP="0071107A">
      <w:pPr>
        <w:pStyle w:val="Heading4"/>
      </w:pPr>
      <w:bookmarkStart w:id="901" w:name="_Toc49689777"/>
      <w:bookmarkStart w:id="902" w:name="_Toc56336862"/>
      <w:bookmarkStart w:id="903" w:name="_Toc74991973"/>
      <w:r>
        <w:t>In the case of redirection, the NF Service Consumer shall return 3xx status code, which shall contain a Location header with an URI pointing to an alternative notification endpoint</w:t>
      </w:r>
      <w:r w:rsidRPr="00DD52D7">
        <w:t>.</w:t>
      </w:r>
      <w:bookmarkStart w:id="904" w:name="_Toc73443678"/>
      <w:r w:rsidR="0071107A">
        <w:t>5.3.2.7</w:t>
      </w:r>
      <w:r w:rsidR="0071107A">
        <w:tab/>
        <w:t>Update</w:t>
      </w:r>
      <w:bookmarkEnd w:id="892"/>
      <w:bookmarkEnd w:id="893"/>
      <w:bookmarkEnd w:id="894"/>
      <w:bookmarkEnd w:id="895"/>
      <w:bookmarkEnd w:id="896"/>
      <w:bookmarkEnd w:id="901"/>
      <w:bookmarkEnd w:id="902"/>
      <w:bookmarkEnd w:id="903"/>
      <w:bookmarkEnd w:id="904"/>
    </w:p>
    <w:p w14:paraId="602C55BB" w14:textId="77777777" w:rsidR="0071107A" w:rsidRDefault="0071107A" w:rsidP="0071107A">
      <w:pPr>
        <w:pStyle w:val="Heading5"/>
      </w:pPr>
      <w:bookmarkStart w:id="905" w:name="_Toc34346517"/>
      <w:bookmarkStart w:id="906" w:name="_Toc34740594"/>
      <w:bookmarkStart w:id="907" w:name="_Toc34747953"/>
      <w:bookmarkStart w:id="908" w:name="_Toc34748329"/>
      <w:bookmarkStart w:id="909" w:name="_Toc34749319"/>
      <w:bookmarkStart w:id="910" w:name="_Toc49689778"/>
      <w:bookmarkStart w:id="911" w:name="_Toc56336863"/>
      <w:bookmarkStart w:id="912" w:name="_Toc73443679"/>
      <w:bookmarkStart w:id="913" w:name="_Toc74991974"/>
      <w:r>
        <w:t>5.3.2.7.1</w:t>
      </w:r>
      <w:r>
        <w:tab/>
        <w:t>General</w:t>
      </w:r>
      <w:bookmarkEnd w:id="905"/>
      <w:bookmarkEnd w:id="906"/>
      <w:bookmarkEnd w:id="907"/>
      <w:bookmarkEnd w:id="908"/>
      <w:bookmarkEnd w:id="909"/>
      <w:bookmarkEnd w:id="910"/>
      <w:bookmarkEnd w:id="911"/>
      <w:bookmarkEnd w:id="912"/>
      <w:bookmarkEnd w:id="913"/>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914" w:name="_Toc34346518"/>
      <w:bookmarkStart w:id="915" w:name="_Toc34740595"/>
      <w:bookmarkStart w:id="916" w:name="_Toc34747954"/>
      <w:bookmarkStart w:id="917" w:name="_Toc34748330"/>
      <w:bookmarkStart w:id="918" w:name="_Toc34749320"/>
      <w:bookmarkStart w:id="919" w:name="_Toc49689779"/>
      <w:bookmarkStart w:id="920" w:name="_Toc56336864"/>
      <w:bookmarkStart w:id="921" w:name="_Toc73443680"/>
      <w:bookmarkStart w:id="922" w:name="_Toc74991975"/>
      <w:r w:rsidRPr="006A7EE2">
        <w:t>5.3.2.</w:t>
      </w:r>
      <w:r>
        <w:t>7</w:t>
      </w:r>
      <w:r w:rsidRPr="006A7EE2">
        <w:t>.2</w:t>
      </w:r>
      <w:r w:rsidRPr="006A7EE2">
        <w:tab/>
      </w:r>
      <w:r>
        <w:t>Repository Data Creation or Update</w:t>
      </w:r>
      <w:bookmarkEnd w:id="914"/>
      <w:bookmarkEnd w:id="915"/>
      <w:bookmarkEnd w:id="916"/>
      <w:bookmarkEnd w:id="917"/>
      <w:bookmarkEnd w:id="918"/>
      <w:bookmarkEnd w:id="919"/>
      <w:bookmarkEnd w:id="920"/>
      <w:bookmarkEnd w:id="921"/>
      <w:bookmarkEnd w:id="922"/>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68" type="#_x0000_t75" style="width:5in;height:114.3pt" o:ole="">
            <v:imagedata r:id="rId98" o:title=""/>
          </v:shape>
          <o:OLEObject Type="Embed" ProgID="Visio.Drawing.11" ShapeID="_x0000_i1068" DrawAspect="Content" ObjectID="_1685605613"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23" w:name="_Toc34346519"/>
      <w:bookmarkStart w:id="924" w:name="_Toc34740596"/>
      <w:bookmarkStart w:id="925" w:name="_Toc34747955"/>
      <w:bookmarkStart w:id="926" w:name="_Toc34748331"/>
      <w:bookmarkStart w:id="927" w:name="_Toc34749321"/>
      <w:bookmarkStart w:id="928" w:name="_Toc49689780"/>
      <w:bookmarkStart w:id="929"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C17A86">
      <w:pPr>
        <w:pStyle w:val="Heading5"/>
      </w:pPr>
      <w:bookmarkStart w:id="930" w:name="_Toc73443681"/>
      <w:bookmarkStart w:id="931" w:name="_Toc74991976"/>
      <w:r w:rsidRPr="006A7EE2">
        <w:t>5.3.2.</w:t>
      </w:r>
      <w:r>
        <w:t>7</w:t>
      </w:r>
      <w:r w:rsidRPr="006A7EE2">
        <w:t>.</w:t>
      </w:r>
      <w:r>
        <w:t>3</w:t>
      </w:r>
      <w:r w:rsidRPr="006A7EE2">
        <w:tab/>
      </w:r>
      <w:r>
        <w:t>Repository Data Deletion</w:t>
      </w:r>
      <w:bookmarkEnd w:id="923"/>
      <w:bookmarkEnd w:id="924"/>
      <w:bookmarkEnd w:id="925"/>
      <w:bookmarkEnd w:id="926"/>
      <w:bookmarkEnd w:id="927"/>
      <w:bookmarkEnd w:id="928"/>
      <w:bookmarkEnd w:id="929"/>
      <w:bookmarkEnd w:id="930"/>
      <w:bookmarkEnd w:id="931"/>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69" type="#_x0000_t75" style="width:5in;height:114.3pt" o:ole="">
            <v:imagedata r:id="rId100" o:title=""/>
          </v:shape>
          <o:OLEObject Type="Embed" ProgID="Visio.Drawing.11" ShapeID="_x0000_i1069" DrawAspect="Content" ObjectID="_1685605614"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32" w:name="_Toc34346520"/>
      <w:bookmarkStart w:id="933" w:name="_Toc34740597"/>
      <w:bookmarkStart w:id="934" w:name="_Toc34747956"/>
      <w:bookmarkStart w:id="935" w:name="_Toc34748332"/>
      <w:bookmarkStart w:id="936" w:name="_Toc34749322"/>
      <w:bookmarkStart w:id="937" w:name="_Toc49689781"/>
      <w:bookmarkStart w:id="938"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1107A">
      <w:pPr>
        <w:pStyle w:val="Heading5"/>
      </w:pPr>
      <w:bookmarkStart w:id="939" w:name="_Toc73443682"/>
      <w:bookmarkStart w:id="940" w:name="_Toc74991977"/>
      <w:r w:rsidRPr="006A7EE2">
        <w:t>5.3.2.</w:t>
      </w:r>
      <w:r>
        <w:t>7</w:t>
      </w:r>
      <w:r w:rsidRPr="006A7EE2">
        <w:t>.</w:t>
      </w:r>
      <w:r w:rsidR="00C17A86">
        <w:t>4</w:t>
      </w:r>
      <w:r w:rsidRPr="006A7EE2">
        <w:tab/>
      </w:r>
      <w:bookmarkEnd w:id="897"/>
      <w:bookmarkEnd w:id="898"/>
      <w:r>
        <w:t>STN-SR update</w:t>
      </w:r>
      <w:bookmarkEnd w:id="932"/>
      <w:bookmarkEnd w:id="933"/>
      <w:bookmarkEnd w:id="934"/>
      <w:bookmarkEnd w:id="935"/>
      <w:bookmarkEnd w:id="936"/>
      <w:bookmarkEnd w:id="937"/>
      <w:bookmarkEnd w:id="938"/>
      <w:bookmarkEnd w:id="939"/>
      <w:bookmarkEnd w:id="940"/>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0" type="#_x0000_t75" style="width:427.95pt;height:135.95pt" o:ole="">
            <v:imagedata r:id="rId102" o:title=""/>
          </v:shape>
          <o:OLEObject Type="Embed" ProgID="Visio.Drawing.11" ShapeID="_x0000_i1070" DrawAspect="Content" ObjectID="_1685605615"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41" w:name="_Toc34346521"/>
      <w:bookmarkStart w:id="942" w:name="_Toc34740598"/>
      <w:bookmarkStart w:id="943" w:name="_Toc34747957"/>
      <w:bookmarkStart w:id="944" w:name="_Toc34748333"/>
      <w:bookmarkStart w:id="945" w:name="_Toc34749323"/>
      <w:bookmarkStart w:id="946" w:name="_Toc49689782"/>
      <w:bookmarkStart w:id="947"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20000B">
      <w:pPr>
        <w:pStyle w:val="Heading5"/>
      </w:pPr>
      <w:bookmarkStart w:id="948" w:name="_Toc73443683"/>
      <w:bookmarkStart w:id="949" w:name="_Toc74991978"/>
      <w:r w:rsidRPr="006A7EE2">
        <w:t>5.3.2.</w:t>
      </w:r>
      <w:r>
        <w:t>7</w:t>
      </w:r>
      <w:r w:rsidRPr="006A7EE2">
        <w:t>.</w:t>
      </w:r>
      <w:r w:rsidR="00C17A86">
        <w:t>5</w:t>
      </w:r>
      <w:r w:rsidRPr="006A7EE2">
        <w:tab/>
      </w:r>
      <w:r>
        <w:t>PSI activation state update</w:t>
      </w:r>
      <w:bookmarkEnd w:id="941"/>
      <w:bookmarkEnd w:id="942"/>
      <w:bookmarkEnd w:id="943"/>
      <w:bookmarkEnd w:id="944"/>
      <w:bookmarkEnd w:id="945"/>
      <w:bookmarkEnd w:id="946"/>
      <w:bookmarkEnd w:id="947"/>
      <w:bookmarkEnd w:id="948"/>
      <w:bookmarkEnd w:id="949"/>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1" type="#_x0000_t75" style="width:5in;height:114.3pt" o:ole="">
            <v:imagedata r:id="rId104" o:title=""/>
          </v:shape>
          <o:OLEObject Type="Embed" ProgID="Visio.Drawing.11" ShapeID="_x0000_i1071" DrawAspect="Content" ObjectID="_1685605616"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50" w:name="_Toc49689783"/>
      <w:bookmarkStart w:id="951" w:name="_Toc56336868"/>
      <w:bookmarkStart w:id="952" w:name="_Toc34346522"/>
      <w:bookmarkStart w:id="953" w:name="_Toc34740599"/>
      <w:bookmarkStart w:id="954" w:name="_Toc34747958"/>
      <w:bookmarkStart w:id="955" w:name="_Toc34748334"/>
      <w:bookmarkStart w:id="956"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0C5347">
      <w:pPr>
        <w:pStyle w:val="Heading5"/>
      </w:pPr>
      <w:bookmarkStart w:id="957" w:name="_Toc73443684"/>
      <w:bookmarkStart w:id="958" w:name="_Toc74991979"/>
      <w:r w:rsidRPr="006A7EE2">
        <w:t>5.3.2.</w:t>
      </w:r>
      <w:r>
        <w:t>7</w:t>
      </w:r>
      <w:r w:rsidRPr="006A7EE2">
        <w:t>.</w:t>
      </w:r>
      <w:r>
        <w:t>6</w:t>
      </w:r>
      <w:r w:rsidRPr="006A7EE2">
        <w:tab/>
      </w:r>
      <w:r>
        <w:t>SMS Registration Information Creation or Update</w:t>
      </w:r>
      <w:bookmarkEnd w:id="950"/>
      <w:bookmarkEnd w:id="951"/>
      <w:bookmarkEnd w:id="957"/>
      <w:bookmarkEnd w:id="95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2" type="#_x0000_t75" style="width:5in;height:114.3pt" o:ole="">
            <v:imagedata r:id="rId106" o:title=""/>
          </v:shape>
          <o:OLEObject Type="Embed" ProgID="Visio.Drawing.11" ShapeID="_x0000_i1072" DrawAspect="Content" ObjectID="_1685605617"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9" w:name="_Toc49689784"/>
      <w:bookmarkStart w:id="96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0C5347">
      <w:pPr>
        <w:pStyle w:val="Heading5"/>
      </w:pPr>
      <w:bookmarkStart w:id="961" w:name="_Toc73443685"/>
      <w:bookmarkStart w:id="962" w:name="_Toc74991980"/>
      <w:r w:rsidRPr="006A7EE2">
        <w:t>5.3.2.</w:t>
      </w:r>
      <w:r>
        <w:t>7</w:t>
      </w:r>
      <w:r w:rsidRPr="006A7EE2">
        <w:t>.</w:t>
      </w:r>
      <w:r>
        <w:t>7</w:t>
      </w:r>
      <w:r w:rsidRPr="006A7EE2">
        <w:tab/>
      </w:r>
      <w:r>
        <w:t>SMS Registration Information Deletion</w:t>
      </w:r>
      <w:bookmarkEnd w:id="959"/>
      <w:bookmarkEnd w:id="960"/>
      <w:bookmarkEnd w:id="961"/>
      <w:bookmarkEnd w:id="962"/>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3" type="#_x0000_t75" style="width:5in;height:114.3pt" o:ole="">
            <v:imagedata r:id="rId108" o:title=""/>
          </v:shape>
          <o:OLEObject Type="Embed" ProgID="Visio.Drawing.11" ShapeID="_x0000_i1073" DrawAspect="Content" ObjectID="_1685605618"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63" w:name="_Toc49689785"/>
      <w:bookmarkStart w:id="964"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B1392B">
      <w:pPr>
        <w:pStyle w:val="Heading5"/>
      </w:pPr>
      <w:bookmarkStart w:id="965" w:name="_Toc73443686"/>
      <w:bookmarkStart w:id="966" w:name="_Toc74991981"/>
      <w:r w:rsidRPr="006A7EE2">
        <w:t>5.3.2.</w:t>
      </w:r>
      <w:r>
        <w:t>7</w:t>
      </w:r>
      <w:r w:rsidRPr="006A7EE2">
        <w:t>.</w:t>
      </w:r>
      <w:r>
        <w:t>8</w:t>
      </w:r>
      <w:r w:rsidRPr="006A7EE2">
        <w:tab/>
      </w:r>
      <w:r>
        <w:t>DSAI tag activation state update</w:t>
      </w:r>
      <w:bookmarkEnd w:id="963"/>
      <w:bookmarkEnd w:id="964"/>
      <w:bookmarkEnd w:id="965"/>
      <w:bookmarkEnd w:id="9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4" type="#_x0000_t75" style="width:5in;height:114.3pt" o:ole="">
            <v:imagedata r:id="rId110" o:title=""/>
          </v:shape>
          <o:OLEObject Type="Embed" ProgID="Visio.Drawing.11" ShapeID="_x0000_i1074" DrawAspect="Content" ObjectID="_1685605619"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7" w:name="_Toc49689786"/>
      <w:bookmarkStart w:id="9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FC4C9C">
      <w:pPr>
        <w:pStyle w:val="Heading2"/>
        <w:ind w:left="0" w:firstLine="0"/>
      </w:pPr>
      <w:bookmarkStart w:id="969" w:name="_Toc73443687"/>
      <w:bookmarkStart w:id="970" w:name="_Toc74991982"/>
      <w:r w:rsidRPr="00F91D2F">
        <w:t>5.</w:t>
      </w:r>
      <w:r>
        <w:t>4</w:t>
      </w:r>
      <w:r w:rsidRPr="00F91D2F">
        <w:tab/>
      </w:r>
      <w:r>
        <w:t xml:space="preserve">Nhss_imsUEAuthentication </w:t>
      </w:r>
      <w:r w:rsidRPr="00F91D2F">
        <w:t>Service</w:t>
      </w:r>
      <w:bookmarkEnd w:id="703"/>
      <w:bookmarkEnd w:id="704"/>
      <w:bookmarkEnd w:id="952"/>
      <w:bookmarkEnd w:id="953"/>
      <w:bookmarkEnd w:id="954"/>
      <w:bookmarkEnd w:id="955"/>
      <w:bookmarkEnd w:id="956"/>
      <w:bookmarkEnd w:id="967"/>
      <w:bookmarkEnd w:id="968"/>
      <w:bookmarkEnd w:id="969"/>
      <w:bookmarkEnd w:id="970"/>
    </w:p>
    <w:p w14:paraId="7CA84179" w14:textId="77777777" w:rsidR="00FC4C9C" w:rsidRPr="00F91D2F" w:rsidRDefault="00FC4C9C" w:rsidP="00FC4C9C">
      <w:pPr>
        <w:pStyle w:val="Heading3"/>
      </w:pPr>
      <w:bookmarkStart w:id="971" w:name="_Toc21948876"/>
      <w:bookmarkStart w:id="972" w:name="_Toc24978750"/>
      <w:bookmarkStart w:id="973" w:name="_Toc34346523"/>
      <w:bookmarkStart w:id="974" w:name="_Toc34740600"/>
      <w:bookmarkStart w:id="975" w:name="_Toc34747959"/>
      <w:bookmarkStart w:id="976" w:name="_Toc34748335"/>
      <w:bookmarkStart w:id="977" w:name="_Toc34749325"/>
      <w:bookmarkStart w:id="978" w:name="_Toc49689787"/>
      <w:bookmarkStart w:id="979" w:name="_Toc56336872"/>
      <w:bookmarkStart w:id="980" w:name="_Toc73443688"/>
      <w:bookmarkStart w:id="981" w:name="_Toc74991983"/>
      <w:r w:rsidRPr="00F91D2F">
        <w:t>5.</w:t>
      </w:r>
      <w:r>
        <w:t>4</w:t>
      </w:r>
      <w:r w:rsidRPr="00F91D2F">
        <w:t>.1</w:t>
      </w:r>
      <w:r w:rsidRPr="00F91D2F">
        <w:tab/>
        <w:t>Service Description</w:t>
      </w:r>
      <w:bookmarkEnd w:id="971"/>
      <w:bookmarkEnd w:id="972"/>
      <w:bookmarkEnd w:id="973"/>
      <w:bookmarkEnd w:id="974"/>
      <w:bookmarkEnd w:id="975"/>
      <w:bookmarkEnd w:id="976"/>
      <w:bookmarkEnd w:id="977"/>
      <w:bookmarkEnd w:id="978"/>
      <w:bookmarkEnd w:id="979"/>
      <w:bookmarkEnd w:id="980"/>
      <w:bookmarkEnd w:id="981"/>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982" w:name="_Toc21948877"/>
      <w:bookmarkStart w:id="983" w:name="_Toc24978751"/>
      <w:bookmarkStart w:id="984" w:name="_Toc34346524"/>
      <w:bookmarkStart w:id="985" w:name="_Toc34740601"/>
      <w:bookmarkStart w:id="986" w:name="_Toc34747960"/>
      <w:bookmarkStart w:id="987" w:name="_Toc34748336"/>
      <w:bookmarkStart w:id="988" w:name="_Toc34749326"/>
      <w:bookmarkStart w:id="989" w:name="_Toc49689788"/>
      <w:bookmarkStart w:id="990" w:name="_Toc56336873"/>
      <w:bookmarkStart w:id="991" w:name="_Toc73443689"/>
      <w:bookmarkStart w:id="992" w:name="_Toc74991984"/>
      <w:r w:rsidRPr="00F91D2F">
        <w:t>5.</w:t>
      </w:r>
      <w:r>
        <w:t>4</w:t>
      </w:r>
      <w:r w:rsidRPr="00F91D2F">
        <w:t>.2</w:t>
      </w:r>
      <w:r w:rsidRPr="00F91D2F">
        <w:tab/>
        <w:t>Service Operations</w:t>
      </w:r>
      <w:bookmarkEnd w:id="982"/>
      <w:bookmarkEnd w:id="983"/>
      <w:bookmarkEnd w:id="984"/>
      <w:bookmarkEnd w:id="985"/>
      <w:bookmarkEnd w:id="986"/>
      <w:bookmarkEnd w:id="987"/>
      <w:bookmarkEnd w:id="988"/>
      <w:bookmarkEnd w:id="989"/>
      <w:bookmarkEnd w:id="990"/>
      <w:bookmarkEnd w:id="991"/>
      <w:bookmarkEnd w:id="992"/>
    </w:p>
    <w:p w14:paraId="524CDD2A" w14:textId="77777777" w:rsidR="00FC4C9C" w:rsidRPr="00F91D2F" w:rsidRDefault="00FC4C9C" w:rsidP="00FC4C9C">
      <w:pPr>
        <w:pStyle w:val="Heading4"/>
      </w:pPr>
      <w:bookmarkStart w:id="993" w:name="_Toc21948878"/>
      <w:bookmarkStart w:id="994" w:name="_Toc24978752"/>
      <w:bookmarkStart w:id="995" w:name="_Toc34346525"/>
      <w:bookmarkStart w:id="996" w:name="_Toc34740602"/>
      <w:bookmarkStart w:id="997" w:name="_Toc34747961"/>
      <w:bookmarkStart w:id="998" w:name="_Toc34748337"/>
      <w:bookmarkStart w:id="999" w:name="_Toc34749327"/>
      <w:bookmarkStart w:id="1000" w:name="_Toc49689789"/>
      <w:bookmarkStart w:id="1001" w:name="_Toc56336874"/>
      <w:bookmarkStart w:id="1002" w:name="_Toc73443690"/>
      <w:bookmarkStart w:id="1003" w:name="_Toc74991985"/>
      <w:r w:rsidRPr="00F91D2F">
        <w:t>5.</w:t>
      </w:r>
      <w:r>
        <w:t>4</w:t>
      </w:r>
      <w:r w:rsidRPr="00F91D2F">
        <w:t>.2.1</w:t>
      </w:r>
      <w:r w:rsidRPr="00F91D2F">
        <w:tab/>
        <w:t>Introduction</w:t>
      </w:r>
      <w:bookmarkEnd w:id="993"/>
      <w:bookmarkEnd w:id="994"/>
      <w:bookmarkEnd w:id="995"/>
      <w:bookmarkEnd w:id="996"/>
      <w:bookmarkEnd w:id="997"/>
      <w:bookmarkEnd w:id="998"/>
      <w:bookmarkEnd w:id="999"/>
      <w:bookmarkEnd w:id="1000"/>
      <w:bookmarkEnd w:id="1001"/>
      <w:bookmarkEnd w:id="1002"/>
      <w:bookmarkEnd w:id="1003"/>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1004" w:name="_Toc21948879"/>
      <w:bookmarkStart w:id="1005" w:name="_Toc24978753"/>
      <w:bookmarkStart w:id="1006" w:name="_Toc34346526"/>
      <w:bookmarkStart w:id="1007" w:name="_Toc34740603"/>
      <w:bookmarkStart w:id="1008" w:name="_Toc34747962"/>
      <w:bookmarkStart w:id="1009" w:name="_Toc34748338"/>
      <w:bookmarkStart w:id="1010" w:name="_Toc34749328"/>
      <w:bookmarkStart w:id="1011" w:name="_Toc49689790"/>
      <w:bookmarkStart w:id="1012" w:name="_Toc56336875"/>
      <w:bookmarkStart w:id="1013" w:name="_Toc73443691"/>
      <w:bookmarkStart w:id="1014" w:name="_Toc74991986"/>
      <w:r w:rsidRPr="00F91D2F">
        <w:lastRenderedPageBreak/>
        <w:t>5.</w:t>
      </w:r>
      <w:r>
        <w:t>4</w:t>
      </w:r>
      <w:r w:rsidRPr="00F91D2F">
        <w:t>.2.2</w:t>
      </w:r>
      <w:r w:rsidRPr="00F91D2F">
        <w:tab/>
        <w:t>Get</w:t>
      </w:r>
      <w:bookmarkEnd w:id="1004"/>
      <w:bookmarkEnd w:id="1005"/>
      <w:bookmarkEnd w:id="1006"/>
      <w:bookmarkEnd w:id="1007"/>
      <w:bookmarkEnd w:id="1008"/>
      <w:bookmarkEnd w:id="1009"/>
      <w:bookmarkEnd w:id="1010"/>
      <w:bookmarkEnd w:id="1011"/>
      <w:bookmarkEnd w:id="1012"/>
      <w:bookmarkEnd w:id="1013"/>
      <w:bookmarkEnd w:id="1014"/>
    </w:p>
    <w:p w14:paraId="264624ED" w14:textId="77777777" w:rsidR="00FC4C9C" w:rsidRPr="00F91D2F" w:rsidRDefault="00FC4C9C" w:rsidP="00FC4C9C">
      <w:pPr>
        <w:pStyle w:val="Heading5"/>
      </w:pPr>
      <w:bookmarkStart w:id="1015" w:name="_Toc21948880"/>
      <w:bookmarkStart w:id="1016" w:name="_Toc24978754"/>
      <w:bookmarkStart w:id="1017" w:name="_Toc34346527"/>
      <w:bookmarkStart w:id="1018" w:name="_Toc34740604"/>
      <w:bookmarkStart w:id="1019" w:name="_Toc34747963"/>
      <w:bookmarkStart w:id="1020" w:name="_Toc34748339"/>
      <w:bookmarkStart w:id="1021" w:name="_Toc34749329"/>
      <w:bookmarkStart w:id="1022" w:name="_Toc49689791"/>
      <w:bookmarkStart w:id="1023" w:name="_Toc56336876"/>
      <w:bookmarkStart w:id="1024" w:name="_Toc73443692"/>
      <w:bookmarkStart w:id="1025" w:name="_Toc74991987"/>
      <w:r w:rsidRPr="00F91D2F">
        <w:t>5.</w:t>
      </w:r>
      <w:r>
        <w:t>4</w:t>
      </w:r>
      <w:r w:rsidRPr="00F91D2F">
        <w:t>.2.2.1</w:t>
      </w:r>
      <w:r w:rsidRPr="00F91D2F">
        <w:tab/>
        <w:t>General</w:t>
      </w:r>
      <w:bookmarkEnd w:id="1015"/>
      <w:bookmarkEnd w:id="1016"/>
      <w:bookmarkEnd w:id="1017"/>
      <w:bookmarkEnd w:id="1018"/>
      <w:bookmarkEnd w:id="1019"/>
      <w:bookmarkEnd w:id="1020"/>
      <w:bookmarkEnd w:id="1021"/>
      <w:bookmarkEnd w:id="1022"/>
      <w:bookmarkEnd w:id="1023"/>
      <w:bookmarkEnd w:id="1024"/>
      <w:bookmarkEnd w:id="1025"/>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1026" w:name="_Toc11338422"/>
      <w:bookmarkStart w:id="1027" w:name="_Toc21948881"/>
      <w:bookmarkStart w:id="1028" w:name="_Toc24978755"/>
      <w:bookmarkStart w:id="1029" w:name="_Toc34346528"/>
      <w:bookmarkStart w:id="1030" w:name="_Toc34740605"/>
      <w:bookmarkStart w:id="1031" w:name="_Toc34747964"/>
      <w:bookmarkStart w:id="1032" w:name="_Toc34748340"/>
      <w:bookmarkStart w:id="1033" w:name="_Toc34749330"/>
      <w:bookmarkStart w:id="1034" w:name="_Toc49689792"/>
      <w:bookmarkStart w:id="1035" w:name="_Toc56336877"/>
      <w:bookmarkStart w:id="1036" w:name="_Toc73443693"/>
      <w:bookmarkStart w:id="1037" w:name="_Toc74991988"/>
      <w:r w:rsidRPr="000B71E3">
        <w:t>5.4.2.2.2</w:t>
      </w:r>
      <w:r w:rsidRPr="000B71E3">
        <w:tab/>
        <w:t>Authentication Information Retrieval</w:t>
      </w:r>
      <w:bookmarkEnd w:id="1026"/>
      <w:bookmarkEnd w:id="1027"/>
      <w:bookmarkEnd w:id="1028"/>
      <w:bookmarkEnd w:id="1029"/>
      <w:bookmarkEnd w:id="1030"/>
      <w:bookmarkEnd w:id="1031"/>
      <w:bookmarkEnd w:id="1032"/>
      <w:bookmarkEnd w:id="1033"/>
      <w:bookmarkEnd w:id="1034"/>
      <w:bookmarkEnd w:id="1035"/>
      <w:bookmarkEnd w:id="1036"/>
      <w:bookmarkEnd w:id="1037"/>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5" type="#_x0000_t75" style="width:368.55pt;height:118.3pt" o:ole="">
            <v:imagedata r:id="rId112" o:title=""/>
          </v:shape>
          <o:OLEObject Type="Embed" ProgID="Visio.Drawing.11" ShapeID="_x0000_i1075" DrawAspect="Content" ObjectID="_1685605620"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FC4C9C">
      <w:pPr>
        <w:pStyle w:val="Heading1"/>
      </w:pPr>
      <w:bookmarkStart w:id="1038" w:name="_Toc21948882"/>
      <w:bookmarkStart w:id="1039" w:name="_Toc24978756"/>
      <w:bookmarkStart w:id="1040" w:name="_Toc34346529"/>
      <w:bookmarkStart w:id="1041" w:name="_Toc34740606"/>
      <w:bookmarkStart w:id="1042" w:name="_Toc34747965"/>
      <w:bookmarkStart w:id="1043" w:name="_Toc34748341"/>
      <w:bookmarkStart w:id="1044" w:name="_Toc34749331"/>
      <w:bookmarkStart w:id="1045" w:name="_Toc49689793"/>
      <w:bookmarkStart w:id="1046" w:name="_Toc56336878"/>
      <w:bookmarkStart w:id="1047" w:name="_Toc73443694"/>
      <w:bookmarkStart w:id="1048" w:name="_Toc74991989"/>
      <w:r w:rsidRPr="00F91D2F">
        <w:t>6</w:t>
      </w:r>
      <w:r w:rsidRPr="00F91D2F">
        <w:tab/>
        <w:t>API Definitions</w:t>
      </w:r>
      <w:bookmarkEnd w:id="1038"/>
      <w:bookmarkEnd w:id="1039"/>
      <w:bookmarkEnd w:id="1040"/>
      <w:bookmarkEnd w:id="1041"/>
      <w:bookmarkEnd w:id="1042"/>
      <w:bookmarkEnd w:id="1043"/>
      <w:bookmarkEnd w:id="1044"/>
      <w:bookmarkEnd w:id="1045"/>
      <w:bookmarkEnd w:id="1046"/>
      <w:bookmarkEnd w:id="1047"/>
      <w:bookmarkEnd w:id="1048"/>
    </w:p>
    <w:p w14:paraId="35090B51" w14:textId="77777777" w:rsidR="00FC4C9C" w:rsidRPr="00F91D2F" w:rsidRDefault="00FC4C9C" w:rsidP="00FC4C9C">
      <w:pPr>
        <w:pStyle w:val="Heading2"/>
      </w:pPr>
      <w:bookmarkStart w:id="1049" w:name="_Toc21948883"/>
      <w:bookmarkStart w:id="1050" w:name="_Toc24978757"/>
      <w:bookmarkStart w:id="1051" w:name="_Toc34346530"/>
      <w:bookmarkStart w:id="1052" w:name="_Toc34740607"/>
      <w:bookmarkStart w:id="1053" w:name="_Toc34747966"/>
      <w:bookmarkStart w:id="1054" w:name="_Toc34748342"/>
      <w:bookmarkStart w:id="1055" w:name="_Toc34749332"/>
      <w:bookmarkStart w:id="1056" w:name="_Toc49689794"/>
      <w:bookmarkStart w:id="1057" w:name="_Toc56336879"/>
      <w:bookmarkStart w:id="1058" w:name="_Toc73443695"/>
      <w:bookmarkStart w:id="1059" w:name="_Toc74991990"/>
      <w:r w:rsidRPr="00F91D2F">
        <w:t>6.1</w:t>
      </w:r>
      <w:r w:rsidRPr="00F91D2F">
        <w:tab/>
        <w:t>Nhss_imsUEContextManagement Service API</w:t>
      </w:r>
      <w:bookmarkEnd w:id="1049"/>
      <w:bookmarkEnd w:id="1050"/>
      <w:bookmarkEnd w:id="1051"/>
      <w:bookmarkEnd w:id="1052"/>
      <w:bookmarkEnd w:id="1053"/>
      <w:bookmarkEnd w:id="1054"/>
      <w:bookmarkEnd w:id="1055"/>
      <w:bookmarkEnd w:id="1056"/>
      <w:bookmarkEnd w:id="1057"/>
      <w:bookmarkEnd w:id="1058"/>
      <w:bookmarkEnd w:id="1059"/>
    </w:p>
    <w:p w14:paraId="3703F17A" w14:textId="77777777" w:rsidR="00FC4C9C" w:rsidRPr="00F91D2F" w:rsidRDefault="00FC4C9C" w:rsidP="00FC4C9C">
      <w:pPr>
        <w:pStyle w:val="Heading3"/>
      </w:pPr>
      <w:bookmarkStart w:id="1060" w:name="_Toc21948884"/>
      <w:bookmarkStart w:id="1061" w:name="_Toc24978758"/>
      <w:bookmarkStart w:id="1062" w:name="_Toc34346531"/>
      <w:bookmarkStart w:id="1063" w:name="_Toc34740608"/>
      <w:bookmarkStart w:id="1064" w:name="_Toc34747967"/>
      <w:bookmarkStart w:id="1065" w:name="_Toc34748343"/>
      <w:bookmarkStart w:id="1066" w:name="_Toc34749333"/>
      <w:bookmarkStart w:id="1067" w:name="_Toc49689795"/>
      <w:bookmarkStart w:id="1068" w:name="_Toc56336880"/>
      <w:bookmarkStart w:id="1069" w:name="_Toc73443696"/>
      <w:bookmarkStart w:id="1070" w:name="_Toc74991991"/>
      <w:r w:rsidRPr="00F91D2F">
        <w:t>6.1.1</w:t>
      </w:r>
      <w:r w:rsidRPr="00F91D2F">
        <w:tab/>
        <w:t>Introduction</w:t>
      </w:r>
      <w:bookmarkEnd w:id="1060"/>
      <w:bookmarkEnd w:id="1061"/>
      <w:bookmarkEnd w:id="1062"/>
      <w:bookmarkEnd w:id="1063"/>
      <w:bookmarkEnd w:id="1064"/>
      <w:bookmarkEnd w:id="1065"/>
      <w:bookmarkEnd w:id="1066"/>
      <w:bookmarkEnd w:id="1067"/>
      <w:bookmarkEnd w:id="1068"/>
      <w:bookmarkEnd w:id="1069"/>
      <w:bookmarkEnd w:id="107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1071" w:name="_Toc21948885"/>
      <w:bookmarkStart w:id="1072" w:name="_Toc24978759"/>
      <w:bookmarkStart w:id="1073" w:name="_Toc34346532"/>
      <w:bookmarkStart w:id="1074" w:name="_Toc34740609"/>
      <w:bookmarkStart w:id="1075" w:name="_Toc34747968"/>
      <w:bookmarkStart w:id="1076" w:name="_Toc34748344"/>
      <w:bookmarkStart w:id="1077" w:name="_Toc34749334"/>
      <w:bookmarkStart w:id="1078" w:name="_Toc49689796"/>
      <w:bookmarkStart w:id="1079" w:name="_Toc56336881"/>
      <w:bookmarkStart w:id="1080" w:name="_Toc73443697"/>
      <w:bookmarkStart w:id="1081" w:name="_Toc74991992"/>
      <w:r w:rsidRPr="00F91D2F">
        <w:lastRenderedPageBreak/>
        <w:t>6.1.2</w:t>
      </w:r>
      <w:r w:rsidRPr="00F91D2F">
        <w:tab/>
        <w:t>Usage of HTTP</w:t>
      </w:r>
      <w:bookmarkEnd w:id="1071"/>
      <w:bookmarkEnd w:id="1072"/>
      <w:bookmarkEnd w:id="1073"/>
      <w:bookmarkEnd w:id="1074"/>
      <w:bookmarkEnd w:id="1075"/>
      <w:bookmarkEnd w:id="1076"/>
      <w:bookmarkEnd w:id="1077"/>
      <w:bookmarkEnd w:id="1078"/>
      <w:bookmarkEnd w:id="1079"/>
      <w:bookmarkEnd w:id="1080"/>
      <w:bookmarkEnd w:id="1081"/>
    </w:p>
    <w:p w14:paraId="3A00CD6E" w14:textId="77777777" w:rsidR="00FC4C9C" w:rsidRPr="00F91D2F" w:rsidRDefault="00FC4C9C" w:rsidP="00FC4C9C">
      <w:pPr>
        <w:pStyle w:val="Heading4"/>
      </w:pPr>
      <w:bookmarkStart w:id="1082" w:name="_Toc21948886"/>
      <w:bookmarkStart w:id="1083" w:name="_Toc24978760"/>
      <w:bookmarkStart w:id="1084" w:name="_Toc34346533"/>
      <w:bookmarkStart w:id="1085" w:name="_Toc34740610"/>
      <w:bookmarkStart w:id="1086" w:name="_Toc34747969"/>
      <w:bookmarkStart w:id="1087" w:name="_Toc34748345"/>
      <w:bookmarkStart w:id="1088" w:name="_Toc34749335"/>
      <w:bookmarkStart w:id="1089" w:name="_Toc49689797"/>
      <w:bookmarkStart w:id="1090" w:name="_Toc56336882"/>
      <w:bookmarkStart w:id="1091" w:name="_Toc73443698"/>
      <w:bookmarkStart w:id="1092" w:name="_Toc74991993"/>
      <w:r w:rsidRPr="00F91D2F">
        <w:t>6.1.2.1</w:t>
      </w:r>
      <w:r w:rsidRPr="00F91D2F">
        <w:tab/>
        <w:t>General</w:t>
      </w:r>
      <w:bookmarkEnd w:id="1082"/>
      <w:bookmarkEnd w:id="1083"/>
      <w:bookmarkEnd w:id="1084"/>
      <w:bookmarkEnd w:id="1085"/>
      <w:bookmarkEnd w:id="1086"/>
      <w:bookmarkEnd w:id="1087"/>
      <w:bookmarkEnd w:id="1088"/>
      <w:bookmarkEnd w:id="1089"/>
      <w:bookmarkEnd w:id="1090"/>
      <w:bookmarkEnd w:id="1091"/>
      <w:bookmarkEnd w:id="1092"/>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1093" w:name="_Toc21948887"/>
      <w:bookmarkStart w:id="1094" w:name="_Toc24978761"/>
      <w:bookmarkStart w:id="1095" w:name="_Toc34346534"/>
      <w:bookmarkStart w:id="1096" w:name="_Toc34740611"/>
      <w:bookmarkStart w:id="1097" w:name="_Toc34747970"/>
      <w:bookmarkStart w:id="1098" w:name="_Toc34748346"/>
      <w:bookmarkStart w:id="1099" w:name="_Toc34749336"/>
      <w:bookmarkStart w:id="1100" w:name="_Toc49689798"/>
      <w:bookmarkStart w:id="1101" w:name="_Toc56336883"/>
      <w:bookmarkStart w:id="1102" w:name="_Toc73443699"/>
      <w:bookmarkStart w:id="1103" w:name="_Toc74991994"/>
      <w:r w:rsidRPr="00F91D2F">
        <w:t>6.1.2.2</w:t>
      </w:r>
      <w:r w:rsidRPr="00F91D2F">
        <w:tab/>
        <w:t>HTTP standard headers</w:t>
      </w:r>
      <w:bookmarkEnd w:id="1093"/>
      <w:bookmarkEnd w:id="1094"/>
      <w:bookmarkEnd w:id="1095"/>
      <w:bookmarkEnd w:id="1096"/>
      <w:bookmarkEnd w:id="1097"/>
      <w:bookmarkEnd w:id="1098"/>
      <w:bookmarkEnd w:id="1099"/>
      <w:bookmarkEnd w:id="1100"/>
      <w:bookmarkEnd w:id="1101"/>
      <w:bookmarkEnd w:id="1102"/>
      <w:bookmarkEnd w:id="1103"/>
    </w:p>
    <w:p w14:paraId="1A79EC95" w14:textId="77777777" w:rsidR="00FC4C9C" w:rsidRPr="00F91D2F" w:rsidRDefault="00FC4C9C" w:rsidP="00FC4C9C">
      <w:pPr>
        <w:pStyle w:val="Heading5"/>
        <w:rPr>
          <w:lang w:eastAsia="zh-CN"/>
        </w:rPr>
      </w:pPr>
      <w:bookmarkStart w:id="1104" w:name="_Toc21948888"/>
      <w:bookmarkStart w:id="1105" w:name="_Toc24978762"/>
      <w:bookmarkStart w:id="1106" w:name="_Toc34346535"/>
      <w:bookmarkStart w:id="1107" w:name="_Toc34740612"/>
      <w:bookmarkStart w:id="1108" w:name="_Toc34747971"/>
      <w:bookmarkStart w:id="1109" w:name="_Toc34748347"/>
      <w:bookmarkStart w:id="1110" w:name="_Toc34749337"/>
      <w:bookmarkStart w:id="1111" w:name="_Toc49689799"/>
      <w:bookmarkStart w:id="1112" w:name="_Toc56336884"/>
      <w:bookmarkStart w:id="1113" w:name="_Toc73443700"/>
      <w:bookmarkStart w:id="1114" w:name="_Toc74991995"/>
      <w:r w:rsidRPr="00F91D2F">
        <w:t>6.1.2.2.1</w:t>
      </w:r>
      <w:r w:rsidRPr="00F91D2F">
        <w:rPr>
          <w:lang w:eastAsia="zh-CN"/>
        </w:rPr>
        <w:tab/>
        <w:t>General</w:t>
      </w:r>
      <w:bookmarkEnd w:id="1104"/>
      <w:bookmarkEnd w:id="1105"/>
      <w:bookmarkEnd w:id="1106"/>
      <w:bookmarkEnd w:id="1107"/>
      <w:bookmarkEnd w:id="1108"/>
      <w:bookmarkEnd w:id="1109"/>
      <w:bookmarkEnd w:id="1110"/>
      <w:bookmarkEnd w:id="1111"/>
      <w:bookmarkEnd w:id="1112"/>
      <w:bookmarkEnd w:id="1113"/>
      <w:bookmarkEnd w:id="1114"/>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1115" w:name="_Toc21948889"/>
      <w:bookmarkStart w:id="1116" w:name="_Toc24978763"/>
      <w:bookmarkStart w:id="1117" w:name="_Toc34346536"/>
      <w:bookmarkStart w:id="1118" w:name="_Toc34740613"/>
      <w:bookmarkStart w:id="1119" w:name="_Toc34747972"/>
      <w:bookmarkStart w:id="1120" w:name="_Toc34748348"/>
      <w:bookmarkStart w:id="1121" w:name="_Toc34749338"/>
      <w:bookmarkStart w:id="1122" w:name="_Toc49689800"/>
      <w:bookmarkStart w:id="1123" w:name="_Toc56336885"/>
      <w:bookmarkStart w:id="1124" w:name="_Toc73443701"/>
      <w:bookmarkStart w:id="1125" w:name="_Toc74991996"/>
      <w:r w:rsidRPr="00F91D2F">
        <w:t>6.1.2.2.2</w:t>
      </w:r>
      <w:r w:rsidRPr="00F91D2F">
        <w:tab/>
        <w:t>Content type</w:t>
      </w:r>
      <w:bookmarkEnd w:id="1115"/>
      <w:bookmarkEnd w:id="1116"/>
      <w:bookmarkEnd w:id="1117"/>
      <w:bookmarkEnd w:id="1118"/>
      <w:bookmarkEnd w:id="1119"/>
      <w:bookmarkEnd w:id="1120"/>
      <w:bookmarkEnd w:id="1121"/>
      <w:bookmarkEnd w:id="1122"/>
      <w:bookmarkEnd w:id="1123"/>
      <w:bookmarkEnd w:id="1124"/>
      <w:bookmarkEnd w:id="1125"/>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126" w:name="_Toc21948890"/>
      <w:bookmarkStart w:id="1127" w:name="_Toc24978764"/>
      <w:bookmarkStart w:id="1128" w:name="_Toc34346537"/>
      <w:bookmarkStart w:id="1129" w:name="_Toc34740614"/>
      <w:bookmarkStart w:id="1130" w:name="_Toc34747973"/>
      <w:bookmarkStart w:id="1131" w:name="_Toc34748349"/>
      <w:bookmarkStart w:id="1132" w:name="_Toc34749339"/>
      <w:bookmarkStart w:id="1133" w:name="_Toc49689801"/>
      <w:bookmarkStart w:id="1134" w:name="_Toc56336886"/>
      <w:bookmarkStart w:id="1135" w:name="_Toc73443702"/>
      <w:bookmarkStart w:id="1136" w:name="_Toc74991997"/>
      <w:r w:rsidRPr="00F91D2F">
        <w:t>6.1.2.3</w:t>
      </w:r>
      <w:r w:rsidRPr="00F91D2F">
        <w:tab/>
        <w:t>HTTP custom headers</w:t>
      </w:r>
      <w:bookmarkEnd w:id="1126"/>
      <w:bookmarkEnd w:id="1127"/>
      <w:bookmarkEnd w:id="1128"/>
      <w:bookmarkEnd w:id="1129"/>
      <w:bookmarkEnd w:id="1130"/>
      <w:bookmarkEnd w:id="1131"/>
      <w:bookmarkEnd w:id="1132"/>
      <w:bookmarkEnd w:id="1133"/>
      <w:bookmarkEnd w:id="1134"/>
      <w:bookmarkEnd w:id="1135"/>
      <w:bookmarkEnd w:id="1136"/>
    </w:p>
    <w:p w14:paraId="72866BAA" w14:textId="77777777" w:rsidR="00FC4C9C" w:rsidRPr="00F91D2F" w:rsidRDefault="00FC4C9C" w:rsidP="00FC4C9C">
      <w:pPr>
        <w:pStyle w:val="Heading5"/>
        <w:rPr>
          <w:lang w:eastAsia="zh-CN"/>
        </w:rPr>
      </w:pPr>
      <w:bookmarkStart w:id="1137" w:name="_Toc21948891"/>
      <w:bookmarkStart w:id="1138" w:name="_Toc24978765"/>
      <w:bookmarkStart w:id="1139" w:name="_Toc34346538"/>
      <w:bookmarkStart w:id="1140" w:name="_Toc34740615"/>
      <w:bookmarkStart w:id="1141" w:name="_Toc34747974"/>
      <w:bookmarkStart w:id="1142" w:name="_Toc34748350"/>
      <w:bookmarkStart w:id="1143" w:name="_Toc34749340"/>
      <w:bookmarkStart w:id="1144" w:name="_Toc49689802"/>
      <w:bookmarkStart w:id="1145" w:name="_Toc56336887"/>
      <w:bookmarkStart w:id="1146" w:name="_Toc73443703"/>
      <w:bookmarkStart w:id="1147" w:name="_Toc74991998"/>
      <w:r w:rsidRPr="00F91D2F">
        <w:t>6.1.2.3.1</w:t>
      </w:r>
      <w:r w:rsidRPr="00F91D2F">
        <w:rPr>
          <w:lang w:eastAsia="zh-CN"/>
        </w:rPr>
        <w:tab/>
        <w:t>General</w:t>
      </w:r>
      <w:bookmarkEnd w:id="1137"/>
      <w:bookmarkEnd w:id="1138"/>
      <w:bookmarkEnd w:id="1139"/>
      <w:bookmarkEnd w:id="1140"/>
      <w:bookmarkEnd w:id="1141"/>
      <w:bookmarkEnd w:id="1142"/>
      <w:bookmarkEnd w:id="1143"/>
      <w:bookmarkEnd w:id="1144"/>
      <w:bookmarkEnd w:id="1145"/>
      <w:bookmarkEnd w:id="1146"/>
      <w:bookmarkEnd w:id="1147"/>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148" w:name="_Toc21948892"/>
      <w:bookmarkStart w:id="1149" w:name="_Toc24978766"/>
      <w:bookmarkStart w:id="1150" w:name="_Toc34346539"/>
      <w:bookmarkStart w:id="1151" w:name="_Toc34740616"/>
      <w:bookmarkStart w:id="1152" w:name="_Toc34747975"/>
      <w:bookmarkStart w:id="1153" w:name="_Toc34748351"/>
      <w:bookmarkStart w:id="1154" w:name="_Toc34749341"/>
      <w:bookmarkStart w:id="1155" w:name="_Toc49689803"/>
      <w:bookmarkStart w:id="1156" w:name="_Toc56336888"/>
      <w:bookmarkStart w:id="1157" w:name="_Toc73443704"/>
      <w:bookmarkStart w:id="1158" w:name="_Toc74991999"/>
      <w:r w:rsidRPr="00F91D2F">
        <w:lastRenderedPageBreak/>
        <w:t>6.1.3</w:t>
      </w:r>
      <w:r w:rsidRPr="00F91D2F">
        <w:tab/>
        <w:t>Resources</w:t>
      </w:r>
      <w:bookmarkEnd w:id="1148"/>
      <w:bookmarkEnd w:id="1149"/>
      <w:bookmarkEnd w:id="1150"/>
      <w:bookmarkEnd w:id="1151"/>
      <w:bookmarkEnd w:id="1152"/>
      <w:bookmarkEnd w:id="1153"/>
      <w:bookmarkEnd w:id="1154"/>
      <w:bookmarkEnd w:id="1155"/>
      <w:bookmarkEnd w:id="1156"/>
      <w:bookmarkEnd w:id="1157"/>
      <w:bookmarkEnd w:id="1158"/>
    </w:p>
    <w:p w14:paraId="15A72066" w14:textId="77777777" w:rsidR="00FC4C9C" w:rsidRPr="00F91D2F" w:rsidRDefault="00FC4C9C" w:rsidP="00FC4C9C">
      <w:pPr>
        <w:pStyle w:val="Heading4"/>
      </w:pPr>
      <w:bookmarkStart w:id="1159" w:name="_Toc21948893"/>
      <w:bookmarkStart w:id="1160" w:name="_Toc24978767"/>
      <w:bookmarkStart w:id="1161" w:name="_Toc34346540"/>
      <w:bookmarkStart w:id="1162" w:name="_Toc34740617"/>
      <w:bookmarkStart w:id="1163" w:name="_Toc34747976"/>
      <w:bookmarkStart w:id="1164" w:name="_Toc34748352"/>
      <w:bookmarkStart w:id="1165" w:name="_Toc34749342"/>
      <w:bookmarkStart w:id="1166" w:name="_Toc49689804"/>
      <w:bookmarkStart w:id="1167" w:name="_Toc56336889"/>
      <w:bookmarkStart w:id="1168" w:name="_Toc73443705"/>
      <w:bookmarkStart w:id="1169" w:name="_Toc74992000"/>
      <w:r w:rsidRPr="00F91D2F">
        <w:t>6.1.3.1</w:t>
      </w:r>
      <w:r w:rsidRPr="00F91D2F">
        <w:tab/>
        <w:t>Overview</w:t>
      </w:r>
      <w:bookmarkEnd w:id="1159"/>
      <w:bookmarkEnd w:id="1160"/>
      <w:bookmarkEnd w:id="1161"/>
      <w:bookmarkEnd w:id="1162"/>
      <w:bookmarkEnd w:id="1163"/>
      <w:bookmarkEnd w:id="1164"/>
      <w:bookmarkEnd w:id="1165"/>
      <w:bookmarkEnd w:id="1166"/>
      <w:bookmarkEnd w:id="1167"/>
      <w:bookmarkEnd w:id="1168"/>
      <w:bookmarkEnd w:id="1169"/>
    </w:p>
    <w:p w14:paraId="479298C9" w14:textId="77777777" w:rsidR="00FC4C9C" w:rsidRPr="00F91D2F" w:rsidRDefault="00F31710" w:rsidP="00FC4C9C">
      <w:pPr>
        <w:pStyle w:val="TH"/>
      </w:pPr>
      <w:r>
        <w:object w:dxaOrig="6471" w:dyaOrig="4641" w14:anchorId="69698128">
          <v:shape id="_x0000_i1076" type="#_x0000_t75" style="width:321.75pt;height:232.6pt" o:ole="">
            <v:imagedata r:id="rId114" o:title=""/>
          </v:shape>
          <o:OLEObject Type="Embed" ProgID="Visio.Drawing.11" ShapeID="_x0000_i1076" DrawAspect="Content" ObjectID="_1685605621"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170" w:name="_Toc21948894"/>
      <w:bookmarkStart w:id="1171" w:name="_Toc24978768"/>
      <w:bookmarkStart w:id="1172" w:name="_Toc34346541"/>
      <w:bookmarkStart w:id="1173" w:name="_Toc34740618"/>
      <w:bookmarkStart w:id="1174" w:name="_Toc34747977"/>
      <w:bookmarkStart w:id="1175" w:name="_Toc34748353"/>
      <w:bookmarkStart w:id="1176" w:name="_Toc34749343"/>
      <w:bookmarkStart w:id="1177" w:name="_Toc49689805"/>
      <w:bookmarkStart w:id="1178" w:name="_Toc56336890"/>
      <w:bookmarkStart w:id="1179" w:name="_Toc73443706"/>
      <w:bookmarkStart w:id="1180" w:name="_Toc74992001"/>
      <w:r w:rsidRPr="00F91D2F">
        <w:t>6.1.3.2</w:t>
      </w:r>
      <w:r w:rsidRPr="00F91D2F">
        <w:tab/>
        <w:t xml:space="preserve">Resource: </w:t>
      </w:r>
      <w:r>
        <w:t>Scscf R</w:t>
      </w:r>
      <w:r w:rsidRPr="000B71E3">
        <w:t>egis</w:t>
      </w:r>
      <w:r>
        <w:t>t</w:t>
      </w:r>
      <w:r w:rsidRPr="000B71E3">
        <w:t>ration</w:t>
      </w:r>
      <w:bookmarkEnd w:id="1170"/>
      <w:bookmarkEnd w:id="1171"/>
      <w:bookmarkEnd w:id="1172"/>
      <w:bookmarkEnd w:id="1173"/>
      <w:bookmarkEnd w:id="1174"/>
      <w:bookmarkEnd w:id="1175"/>
      <w:bookmarkEnd w:id="1176"/>
      <w:bookmarkEnd w:id="1177"/>
      <w:bookmarkEnd w:id="1178"/>
      <w:bookmarkEnd w:id="1179"/>
      <w:bookmarkEnd w:id="1180"/>
    </w:p>
    <w:p w14:paraId="6873C706" w14:textId="77777777" w:rsidR="00FC4C9C" w:rsidRPr="00F91D2F" w:rsidRDefault="00FC4C9C" w:rsidP="00FC4C9C">
      <w:pPr>
        <w:pStyle w:val="Heading5"/>
      </w:pPr>
      <w:bookmarkStart w:id="1181" w:name="_Toc21948895"/>
      <w:bookmarkStart w:id="1182" w:name="_Toc24978769"/>
      <w:bookmarkStart w:id="1183" w:name="_Toc34346542"/>
      <w:bookmarkStart w:id="1184" w:name="_Toc34740619"/>
      <w:bookmarkStart w:id="1185" w:name="_Toc34747978"/>
      <w:bookmarkStart w:id="1186" w:name="_Toc34748354"/>
      <w:bookmarkStart w:id="1187" w:name="_Toc34749344"/>
      <w:bookmarkStart w:id="1188" w:name="_Toc49689806"/>
      <w:bookmarkStart w:id="1189" w:name="_Toc56336891"/>
      <w:bookmarkStart w:id="1190" w:name="_Toc73443707"/>
      <w:bookmarkStart w:id="1191" w:name="_Toc74992002"/>
      <w:r w:rsidRPr="00F91D2F">
        <w:t>6.1.3.2.1</w:t>
      </w:r>
      <w:r w:rsidRPr="00F91D2F">
        <w:tab/>
        <w:t>Description</w:t>
      </w:r>
      <w:bookmarkEnd w:id="1181"/>
      <w:bookmarkEnd w:id="1182"/>
      <w:bookmarkEnd w:id="1183"/>
      <w:bookmarkEnd w:id="1184"/>
      <w:bookmarkEnd w:id="1185"/>
      <w:bookmarkEnd w:id="1186"/>
      <w:bookmarkEnd w:id="1187"/>
      <w:bookmarkEnd w:id="1188"/>
      <w:bookmarkEnd w:id="1189"/>
      <w:bookmarkEnd w:id="1190"/>
      <w:bookmarkEnd w:id="119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192" w:name="_Toc21948896"/>
      <w:bookmarkStart w:id="1193" w:name="_Toc24978770"/>
      <w:bookmarkStart w:id="1194" w:name="_Toc34346543"/>
      <w:bookmarkStart w:id="1195" w:name="_Toc34740620"/>
      <w:bookmarkStart w:id="1196" w:name="_Toc34747979"/>
      <w:bookmarkStart w:id="1197" w:name="_Toc34748355"/>
      <w:bookmarkStart w:id="1198" w:name="_Toc34749345"/>
      <w:bookmarkStart w:id="1199" w:name="_Toc49689807"/>
      <w:bookmarkStart w:id="1200" w:name="_Toc56336892"/>
      <w:bookmarkStart w:id="1201" w:name="_Toc73443708"/>
      <w:bookmarkStart w:id="1202" w:name="_Toc74992003"/>
      <w:r w:rsidRPr="00F91D2F">
        <w:t>6.1.3.2.2</w:t>
      </w:r>
      <w:r w:rsidRPr="00F91D2F">
        <w:tab/>
        <w:t>Resource Definition</w:t>
      </w:r>
      <w:bookmarkEnd w:id="1192"/>
      <w:bookmarkEnd w:id="1193"/>
      <w:bookmarkEnd w:id="1194"/>
      <w:bookmarkEnd w:id="1195"/>
      <w:bookmarkEnd w:id="1196"/>
      <w:bookmarkEnd w:id="1197"/>
      <w:bookmarkEnd w:id="1198"/>
      <w:bookmarkEnd w:id="1199"/>
      <w:bookmarkEnd w:id="1200"/>
      <w:bookmarkEnd w:id="1201"/>
      <w:bookmarkEnd w:id="120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203" w:name="_Toc21948897"/>
      <w:bookmarkStart w:id="1204" w:name="_Toc24978771"/>
      <w:bookmarkStart w:id="1205" w:name="_Toc34346544"/>
      <w:bookmarkStart w:id="1206" w:name="_Toc34740621"/>
      <w:bookmarkStart w:id="1207" w:name="_Toc34747980"/>
      <w:bookmarkStart w:id="1208" w:name="_Toc34748356"/>
      <w:bookmarkStart w:id="1209" w:name="_Toc34749346"/>
      <w:bookmarkStart w:id="1210" w:name="_Toc49689808"/>
      <w:bookmarkStart w:id="1211" w:name="_Toc56336893"/>
      <w:bookmarkStart w:id="1212" w:name="_Toc73443709"/>
      <w:bookmarkStart w:id="1213" w:name="_Toc74992004"/>
      <w:r w:rsidRPr="00F91D2F">
        <w:t>6.1.3.2.3</w:t>
      </w:r>
      <w:r w:rsidRPr="00F91D2F">
        <w:tab/>
        <w:t>Resource Standard Methods</w:t>
      </w:r>
      <w:bookmarkEnd w:id="1203"/>
      <w:bookmarkEnd w:id="1204"/>
      <w:bookmarkEnd w:id="1205"/>
      <w:bookmarkEnd w:id="1206"/>
      <w:bookmarkEnd w:id="1207"/>
      <w:bookmarkEnd w:id="1208"/>
      <w:bookmarkEnd w:id="1209"/>
      <w:bookmarkEnd w:id="1210"/>
      <w:bookmarkEnd w:id="1211"/>
      <w:bookmarkEnd w:id="1212"/>
      <w:bookmarkEnd w:id="1213"/>
    </w:p>
    <w:p w14:paraId="467DC179" w14:textId="77777777" w:rsidR="00FC4C9C" w:rsidRPr="00F91D2F" w:rsidRDefault="00FC4C9C" w:rsidP="00FC4C9C">
      <w:pPr>
        <w:pStyle w:val="Heading6"/>
      </w:pPr>
      <w:bookmarkStart w:id="1214" w:name="_Toc21948898"/>
      <w:bookmarkStart w:id="1215" w:name="_Toc24978772"/>
      <w:bookmarkStart w:id="1216" w:name="_Toc34346545"/>
      <w:bookmarkStart w:id="1217" w:name="_Toc34740622"/>
      <w:bookmarkStart w:id="1218" w:name="_Toc34747981"/>
      <w:bookmarkStart w:id="1219" w:name="_Toc34748357"/>
      <w:bookmarkStart w:id="1220" w:name="_Toc34749347"/>
      <w:bookmarkStart w:id="1221" w:name="_Toc49689809"/>
      <w:bookmarkStart w:id="1222" w:name="_Toc56336894"/>
      <w:bookmarkStart w:id="1223" w:name="_Toc73443710"/>
      <w:bookmarkStart w:id="1224" w:name="_Toc74992005"/>
      <w:r w:rsidRPr="00F91D2F">
        <w:t>6.1.3.2.3.1</w:t>
      </w:r>
      <w:r w:rsidRPr="00F91D2F">
        <w:tab/>
      </w:r>
      <w:r>
        <w:t>PUT</w:t>
      </w:r>
      <w:bookmarkEnd w:id="1214"/>
      <w:bookmarkEnd w:id="1215"/>
      <w:bookmarkEnd w:id="1216"/>
      <w:bookmarkEnd w:id="1217"/>
      <w:bookmarkEnd w:id="1218"/>
      <w:bookmarkEnd w:id="1219"/>
      <w:bookmarkEnd w:id="1220"/>
      <w:bookmarkEnd w:id="1221"/>
      <w:bookmarkEnd w:id="1222"/>
      <w:bookmarkEnd w:id="1223"/>
      <w:bookmarkEnd w:id="1224"/>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225" w:name="_Toc21948900"/>
      <w:bookmarkStart w:id="1226" w:name="_Toc24978774"/>
      <w:bookmarkStart w:id="1227" w:name="_Toc34346546"/>
      <w:bookmarkStart w:id="1228" w:name="_Toc34740623"/>
      <w:bookmarkStart w:id="1229" w:name="_Toc34747982"/>
      <w:bookmarkStart w:id="1230" w:name="_Toc34748358"/>
      <w:bookmarkStart w:id="1231" w:name="_Toc34749348"/>
      <w:bookmarkStart w:id="1232" w:name="_Toc49689810"/>
      <w:bookmarkStart w:id="1233" w:name="_Toc56336895"/>
      <w:bookmarkStart w:id="1234" w:name="_Toc73443711"/>
      <w:bookmarkStart w:id="1235" w:name="_Toc74992006"/>
      <w:r w:rsidRPr="00F91D2F">
        <w:t>6.1.3.2.4</w:t>
      </w:r>
      <w:r w:rsidRPr="00F91D2F">
        <w:tab/>
        <w:t>Resource Custom Operations</w:t>
      </w:r>
      <w:bookmarkEnd w:id="1225"/>
      <w:bookmarkEnd w:id="1226"/>
      <w:bookmarkEnd w:id="1227"/>
      <w:bookmarkEnd w:id="1228"/>
      <w:bookmarkEnd w:id="1229"/>
      <w:bookmarkEnd w:id="1230"/>
      <w:bookmarkEnd w:id="1231"/>
      <w:bookmarkEnd w:id="1232"/>
      <w:bookmarkEnd w:id="1233"/>
      <w:bookmarkEnd w:id="1234"/>
      <w:bookmarkEnd w:id="1235"/>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236" w:name="_Toc34346547"/>
      <w:bookmarkStart w:id="1237" w:name="_Toc34740624"/>
      <w:bookmarkStart w:id="1238" w:name="_Toc34747983"/>
      <w:bookmarkStart w:id="1239" w:name="_Toc34748359"/>
      <w:bookmarkStart w:id="1240" w:name="_Toc34749349"/>
      <w:bookmarkStart w:id="1241" w:name="_Toc49689811"/>
      <w:bookmarkStart w:id="1242" w:name="_Toc56336896"/>
      <w:bookmarkStart w:id="1243" w:name="_Toc73443712"/>
      <w:bookmarkStart w:id="1244" w:name="_Toc21948907"/>
      <w:bookmarkStart w:id="1245" w:name="_Toc24978781"/>
      <w:bookmarkStart w:id="1246" w:name="_Toc7499200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6"/>
      <w:bookmarkEnd w:id="1237"/>
      <w:bookmarkEnd w:id="1238"/>
      <w:bookmarkEnd w:id="1239"/>
      <w:bookmarkEnd w:id="1240"/>
      <w:bookmarkEnd w:id="1241"/>
      <w:bookmarkEnd w:id="1242"/>
      <w:bookmarkEnd w:id="1243"/>
      <w:bookmarkEnd w:id="1246"/>
    </w:p>
    <w:p w14:paraId="4EB2CDCD" w14:textId="77777777" w:rsidR="00211D99" w:rsidRPr="00302BE4" w:rsidRDefault="00211D99" w:rsidP="00211D99">
      <w:pPr>
        <w:pStyle w:val="Heading5"/>
      </w:pPr>
      <w:bookmarkStart w:id="1247" w:name="_Toc34346548"/>
      <w:bookmarkStart w:id="1248" w:name="_Toc34740625"/>
      <w:bookmarkStart w:id="1249" w:name="_Toc34747984"/>
      <w:bookmarkStart w:id="1250" w:name="_Toc34748360"/>
      <w:bookmarkStart w:id="1251" w:name="_Toc34749350"/>
      <w:bookmarkStart w:id="1252" w:name="_Toc49689812"/>
      <w:bookmarkStart w:id="1253" w:name="_Toc56336897"/>
      <w:bookmarkStart w:id="1254" w:name="_Toc73443713"/>
      <w:bookmarkStart w:id="1255" w:name="_Toc74992008"/>
      <w:r w:rsidRPr="00302BE4">
        <w:t>6.</w:t>
      </w:r>
      <w:r>
        <w:t>1</w:t>
      </w:r>
      <w:r w:rsidRPr="00302BE4">
        <w:t>.3.</w:t>
      </w:r>
      <w:r>
        <w:t>3</w:t>
      </w:r>
      <w:r w:rsidRPr="00302BE4">
        <w:t>.1</w:t>
      </w:r>
      <w:r w:rsidRPr="00302BE4">
        <w:tab/>
        <w:t>Description</w:t>
      </w:r>
      <w:bookmarkEnd w:id="1247"/>
      <w:bookmarkEnd w:id="1248"/>
      <w:bookmarkEnd w:id="1249"/>
      <w:bookmarkEnd w:id="1250"/>
      <w:bookmarkEnd w:id="1251"/>
      <w:bookmarkEnd w:id="1252"/>
      <w:bookmarkEnd w:id="1253"/>
      <w:bookmarkEnd w:id="1254"/>
      <w:bookmarkEnd w:id="1255"/>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256" w:name="_Toc34346549"/>
      <w:bookmarkStart w:id="1257" w:name="_Toc34740626"/>
      <w:bookmarkStart w:id="1258" w:name="_Toc34747985"/>
      <w:bookmarkStart w:id="1259" w:name="_Toc34748361"/>
      <w:bookmarkStart w:id="1260" w:name="_Toc34749351"/>
      <w:bookmarkStart w:id="1261" w:name="_Toc49689813"/>
      <w:bookmarkStart w:id="1262" w:name="_Toc56336898"/>
      <w:bookmarkStart w:id="1263" w:name="_Toc73443714"/>
      <w:bookmarkStart w:id="1264" w:name="_Toc74992009"/>
      <w:r w:rsidRPr="00302BE4">
        <w:t>6.</w:t>
      </w:r>
      <w:r>
        <w:t>1</w:t>
      </w:r>
      <w:r w:rsidRPr="00302BE4">
        <w:t>.3.</w:t>
      </w:r>
      <w:r>
        <w:t>3</w:t>
      </w:r>
      <w:r w:rsidRPr="00302BE4">
        <w:t>.2</w:t>
      </w:r>
      <w:r w:rsidRPr="00302BE4">
        <w:tab/>
        <w:t>Resource Definition</w:t>
      </w:r>
      <w:bookmarkEnd w:id="1256"/>
      <w:bookmarkEnd w:id="1257"/>
      <w:bookmarkEnd w:id="1258"/>
      <w:bookmarkEnd w:id="1259"/>
      <w:bookmarkEnd w:id="1260"/>
      <w:bookmarkEnd w:id="1261"/>
      <w:bookmarkEnd w:id="1262"/>
      <w:bookmarkEnd w:id="1263"/>
      <w:bookmarkEnd w:id="126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lastRenderedPageBreak/>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77777777"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14:paraId="24453CC5" w14:textId="77777777" w:rsidR="002945FE" w:rsidRDefault="002945FE" w:rsidP="002945FE">
      <w:bookmarkStart w:id="1265" w:name="_Toc34346550"/>
      <w:bookmarkStart w:id="1266" w:name="_Toc34740627"/>
    </w:p>
    <w:p w14:paraId="0F391082" w14:textId="77777777" w:rsidR="00211D99" w:rsidRPr="00302BE4" w:rsidRDefault="00211D99" w:rsidP="00211D99">
      <w:pPr>
        <w:pStyle w:val="Heading5"/>
      </w:pPr>
      <w:bookmarkStart w:id="1267" w:name="_Toc34747986"/>
      <w:bookmarkStart w:id="1268" w:name="_Toc34748362"/>
      <w:bookmarkStart w:id="1269" w:name="_Toc34749352"/>
      <w:bookmarkStart w:id="1270" w:name="_Toc49689814"/>
      <w:bookmarkStart w:id="1271" w:name="_Toc56336899"/>
      <w:bookmarkStart w:id="1272" w:name="_Toc73443715"/>
      <w:bookmarkStart w:id="1273" w:name="_Toc74992010"/>
      <w:r w:rsidRPr="00302BE4">
        <w:t>6.</w:t>
      </w:r>
      <w:r>
        <w:t>1</w:t>
      </w:r>
      <w:r w:rsidRPr="00302BE4">
        <w:t>.3.</w:t>
      </w:r>
      <w:r>
        <w:t>3</w:t>
      </w:r>
      <w:r w:rsidRPr="00302BE4">
        <w:t>.3</w:t>
      </w:r>
      <w:r w:rsidRPr="00302BE4">
        <w:tab/>
        <w:t>Resource Standard Methods</w:t>
      </w:r>
      <w:bookmarkEnd w:id="1265"/>
      <w:bookmarkEnd w:id="1266"/>
      <w:bookmarkEnd w:id="1267"/>
      <w:bookmarkEnd w:id="1268"/>
      <w:bookmarkEnd w:id="1269"/>
      <w:bookmarkEnd w:id="1270"/>
      <w:bookmarkEnd w:id="1271"/>
      <w:bookmarkEnd w:id="1272"/>
      <w:bookmarkEnd w:id="1273"/>
    </w:p>
    <w:p w14:paraId="1B3B14E2" w14:textId="77777777" w:rsidR="00211D99" w:rsidRPr="00302BE4" w:rsidRDefault="00211D99" w:rsidP="00211D99">
      <w:pPr>
        <w:pStyle w:val="Heading6"/>
      </w:pPr>
      <w:bookmarkStart w:id="1274" w:name="_Toc34346551"/>
      <w:bookmarkStart w:id="1275" w:name="_Toc34740628"/>
      <w:bookmarkStart w:id="1276" w:name="_Toc34747987"/>
      <w:bookmarkStart w:id="1277" w:name="_Toc34748363"/>
      <w:bookmarkStart w:id="1278" w:name="_Toc34749353"/>
      <w:bookmarkStart w:id="1279" w:name="_Toc49689815"/>
      <w:bookmarkStart w:id="1280" w:name="_Toc56336900"/>
      <w:bookmarkStart w:id="1281" w:name="_Toc73443716"/>
      <w:bookmarkStart w:id="1282" w:name="_Toc74992011"/>
      <w:r w:rsidRPr="00302BE4">
        <w:t>6.</w:t>
      </w:r>
      <w:r>
        <w:t>1</w:t>
      </w:r>
      <w:r w:rsidRPr="00302BE4">
        <w:t>.3.</w:t>
      </w:r>
      <w:r>
        <w:t>3</w:t>
      </w:r>
      <w:r w:rsidRPr="00302BE4">
        <w:t>.3.1</w:t>
      </w:r>
      <w:r w:rsidRPr="00302BE4">
        <w:tab/>
        <w:t>GET</w:t>
      </w:r>
      <w:bookmarkEnd w:id="1274"/>
      <w:bookmarkEnd w:id="1275"/>
      <w:bookmarkEnd w:id="1276"/>
      <w:bookmarkEnd w:id="1277"/>
      <w:bookmarkEnd w:id="1278"/>
      <w:bookmarkEnd w:id="1279"/>
      <w:bookmarkEnd w:id="1280"/>
      <w:bookmarkEnd w:id="1281"/>
      <w:bookmarkEnd w:id="128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AD087D">
            <w:pPr>
              <w:pStyle w:val="TAN"/>
              <w:ind w:left="0" w:firstLine="0"/>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AD087D">
            <w:pPr>
              <w:pStyle w:val="TAN"/>
              <w:ind w:left="0" w:firstLine="0"/>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283" w:name="_Toc34346552"/>
      <w:bookmarkStart w:id="1284" w:name="_Toc34740629"/>
      <w:bookmarkStart w:id="1285" w:name="_Toc34747988"/>
      <w:bookmarkStart w:id="1286" w:name="_Toc34748364"/>
      <w:bookmarkStart w:id="1287" w:name="_Toc34749354"/>
      <w:bookmarkStart w:id="1288" w:name="_Toc49689816"/>
      <w:bookmarkStart w:id="1289" w:name="_Toc56336901"/>
      <w:bookmarkStart w:id="1290" w:name="_Toc73443717"/>
      <w:bookmarkStart w:id="1291" w:name="_Toc74992012"/>
      <w:r w:rsidRPr="00F91D2F">
        <w:t>6.1.3.</w:t>
      </w:r>
      <w:r>
        <w:t>3</w:t>
      </w:r>
      <w:r w:rsidRPr="00F91D2F">
        <w:t>.3.</w:t>
      </w:r>
      <w:r>
        <w:t>2</w:t>
      </w:r>
      <w:r w:rsidRPr="00F91D2F">
        <w:tab/>
      </w:r>
      <w:r>
        <w:t>PUT</w:t>
      </w:r>
      <w:bookmarkEnd w:id="1283"/>
      <w:bookmarkEnd w:id="1284"/>
      <w:bookmarkEnd w:id="1285"/>
      <w:bookmarkEnd w:id="1286"/>
      <w:bookmarkEnd w:id="1287"/>
      <w:bookmarkEnd w:id="1288"/>
      <w:bookmarkEnd w:id="1289"/>
      <w:bookmarkEnd w:id="1290"/>
      <w:bookmarkEnd w:id="1291"/>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211D99">
      <w:pPr>
        <w:pStyle w:val="Heading6"/>
      </w:pPr>
      <w:bookmarkStart w:id="1292" w:name="_Toc34346553"/>
      <w:bookmarkStart w:id="1293" w:name="_Toc34740630"/>
      <w:bookmarkStart w:id="1294" w:name="_Toc34747989"/>
      <w:bookmarkStart w:id="1295" w:name="_Toc34748365"/>
      <w:bookmarkStart w:id="1296" w:name="_Toc34749355"/>
      <w:bookmarkStart w:id="1297" w:name="_Toc49689817"/>
      <w:bookmarkStart w:id="1298" w:name="_Toc56336902"/>
      <w:bookmarkStart w:id="1299" w:name="_Toc73443718"/>
      <w:bookmarkStart w:id="1300" w:name="_Toc74992013"/>
      <w:r w:rsidRPr="00F91D2F">
        <w:t>6.1.3.</w:t>
      </w:r>
      <w:r>
        <w:t>3</w:t>
      </w:r>
      <w:r w:rsidRPr="00F91D2F">
        <w:t>.3.</w:t>
      </w:r>
      <w:r>
        <w:t>3</w:t>
      </w:r>
      <w:r w:rsidRPr="00F91D2F">
        <w:tab/>
      </w:r>
      <w:r>
        <w:t>DELETE</w:t>
      </w:r>
      <w:bookmarkEnd w:id="1292"/>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FC4C9C">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74992014"/>
      <w:r w:rsidRPr="00F91D2F">
        <w:t>6.1.4</w:t>
      </w:r>
      <w:r w:rsidRPr="00F91D2F">
        <w:tab/>
        <w:t>Custom Operations without associated resources</w:t>
      </w:r>
      <w:bookmarkEnd w:id="1244"/>
      <w:bookmarkEnd w:id="1245"/>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FC4C9C">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74992015"/>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74992016"/>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FC4C9C">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74992017"/>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74992018"/>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74992019"/>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FC4C9C">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74992020"/>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FC4C9C">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74992021"/>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74992022"/>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FC4C9C">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74992023"/>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74992024"/>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FC4C9C">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74992025"/>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74992026"/>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FC4C9C">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74992027"/>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74992028"/>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7499202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7499203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74992031"/>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74992032"/>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7499203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74992034"/>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74992035"/>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74992036"/>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74992037"/>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74992038"/>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74992039"/>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74992040"/>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FC4C9C">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74992041"/>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74992042"/>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74992043"/>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74992044"/>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74992045"/>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74992046"/>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74992047"/>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74992048"/>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FC4C9C">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74992049"/>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FC4C9C">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74992050"/>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74992051"/>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74992052"/>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74992053"/>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74992054"/>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723" w:name="_Toc49689859"/>
      <w:bookmarkStart w:id="1724" w:name="_Toc56336944"/>
      <w:bookmarkStart w:id="1725" w:name="_Toc73443760"/>
      <w:bookmarkStart w:id="1726" w:name="_Toc74992055"/>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FC4C9C">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74992056"/>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74992057"/>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FC4C9C">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74992058"/>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74992059"/>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FC4C9C">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74992060"/>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74992061"/>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74992062"/>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FC4C9C">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74992063"/>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74992064"/>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FC4C9C">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74992065"/>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4BC798CB" w:rsidR="00FC4C9C" w:rsidRPr="00F91D2F" w:rsidRDefault="00A4135F" w:rsidP="00FC4C9C">
      <w:pPr>
        <w:pStyle w:val="TH"/>
        <w:rPr>
          <w:rFonts w:eastAsia="DengXian"/>
        </w:rPr>
      </w:pPr>
      <w:r w:rsidRPr="00F91D2F">
        <w:rPr>
          <w:rFonts w:eastAsia="DengXian"/>
        </w:rPr>
        <w:object w:dxaOrig="7250" w:dyaOrig="13510" w14:anchorId="61FC4544">
          <v:shape id="_x0000_i1077" type="#_x0000_t75" style="width:5in;height:618.3pt" o:ole="">
            <v:imagedata r:id="rId116" o:title="" cropbottom="5501f"/>
          </v:shape>
          <o:OLEObject Type="Embed" ProgID="Visio.Drawing.11" ShapeID="_x0000_i1077" DrawAspect="Content" ObjectID="_1685605622"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78" type="#_x0000_t75" style="width:343.4pt;height:690.3pt" o:ole="">
            <v:imagedata r:id="rId118" o:title=""/>
          </v:shape>
          <o:OLEObject Type="Embed" ProgID="Visio.Drawing.11" ShapeID="_x0000_i1078" DrawAspect="Content" ObjectID="_1685605623"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837" w:name="_Toc21948948"/>
      <w:bookmarkStart w:id="1838" w:name="_Toc24978822"/>
      <w:bookmarkStart w:id="1839" w:name="_Toc34346605"/>
      <w:bookmarkStart w:id="1840" w:name="_Toc34740682"/>
      <w:bookmarkStart w:id="1841" w:name="_Toc34748041"/>
      <w:bookmarkStart w:id="1842" w:name="_Toc34748417"/>
      <w:bookmarkStart w:id="1843" w:name="_Toc34749407"/>
      <w:bookmarkStart w:id="1844" w:name="_Toc49689870"/>
      <w:bookmarkStart w:id="1845" w:name="_Toc56336955"/>
      <w:bookmarkStart w:id="1846" w:name="_Toc73443771"/>
      <w:bookmarkStart w:id="1847" w:name="_Toc74992066"/>
      <w:r>
        <w:t>6.2.3.2</w:t>
      </w:r>
      <w:r>
        <w:tab/>
        <w:t>Resource: IMS Associated Identities</w:t>
      </w:r>
      <w:bookmarkEnd w:id="1837"/>
      <w:bookmarkEnd w:id="1838"/>
      <w:bookmarkEnd w:id="1839"/>
      <w:bookmarkEnd w:id="1840"/>
      <w:bookmarkEnd w:id="1841"/>
      <w:bookmarkEnd w:id="1842"/>
      <w:bookmarkEnd w:id="1843"/>
      <w:bookmarkEnd w:id="1844"/>
      <w:bookmarkEnd w:id="1845"/>
      <w:bookmarkEnd w:id="1846"/>
      <w:bookmarkEnd w:id="1847"/>
    </w:p>
    <w:p w14:paraId="3CD80569" w14:textId="77777777" w:rsidR="00FC4C9C" w:rsidRDefault="00FC4C9C" w:rsidP="00FC4C9C">
      <w:pPr>
        <w:pStyle w:val="Heading5"/>
      </w:pPr>
      <w:bookmarkStart w:id="1848" w:name="_Toc510696610"/>
      <w:bookmarkStart w:id="1849" w:name="_Toc18356523"/>
      <w:bookmarkStart w:id="1850" w:name="_Toc21948949"/>
      <w:bookmarkStart w:id="1851" w:name="_Toc24978823"/>
      <w:bookmarkStart w:id="1852" w:name="_Toc34346606"/>
      <w:bookmarkStart w:id="1853" w:name="_Toc34740683"/>
      <w:bookmarkStart w:id="1854" w:name="_Toc34748042"/>
      <w:bookmarkStart w:id="1855" w:name="_Toc34748418"/>
      <w:bookmarkStart w:id="1856" w:name="_Toc34749408"/>
      <w:bookmarkStart w:id="1857" w:name="_Toc49689871"/>
      <w:bookmarkStart w:id="1858" w:name="_Toc56336956"/>
      <w:bookmarkStart w:id="1859" w:name="_Toc73443772"/>
      <w:bookmarkStart w:id="1860" w:name="_Toc74992067"/>
      <w:r>
        <w:t>6.2.3.2.1</w:t>
      </w:r>
      <w:r>
        <w:tab/>
        <w:t>Description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861" w:name="_Toc510696611"/>
      <w:bookmarkStart w:id="1862" w:name="_Toc18356524"/>
      <w:bookmarkStart w:id="1863" w:name="_Toc21948950"/>
      <w:bookmarkStart w:id="1864" w:name="_Toc24978824"/>
      <w:bookmarkStart w:id="1865" w:name="_Toc34346607"/>
      <w:bookmarkStart w:id="1866" w:name="_Toc34740684"/>
      <w:bookmarkStart w:id="1867" w:name="_Toc34748043"/>
      <w:bookmarkStart w:id="1868" w:name="_Toc34748419"/>
      <w:bookmarkStart w:id="1869" w:name="_Toc34749409"/>
      <w:bookmarkStart w:id="1870" w:name="_Toc49689872"/>
      <w:bookmarkStart w:id="1871" w:name="_Toc56336957"/>
      <w:bookmarkStart w:id="1872" w:name="_Toc73443773"/>
      <w:bookmarkStart w:id="1873" w:name="_Toc74992068"/>
      <w:r>
        <w:lastRenderedPageBreak/>
        <w:t>6.2.3.2.2</w:t>
      </w:r>
      <w:r>
        <w:tab/>
        <w:t>Resource Definition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29114C5E" w14:textId="77777777" w:rsidR="00FC4C9C" w:rsidRPr="00384E92" w:rsidRDefault="00FC4C9C" w:rsidP="00FC4C9C"/>
    <w:p w14:paraId="17AB6EC5" w14:textId="77777777" w:rsidR="00FC4C9C" w:rsidRDefault="00FC4C9C" w:rsidP="00FC4C9C">
      <w:pPr>
        <w:pStyle w:val="Heading5"/>
      </w:pPr>
      <w:bookmarkStart w:id="1874" w:name="_Toc510696612"/>
      <w:bookmarkStart w:id="1875" w:name="_Toc18356525"/>
      <w:bookmarkStart w:id="1876" w:name="_Toc21948951"/>
      <w:bookmarkStart w:id="1877" w:name="_Toc24978825"/>
      <w:bookmarkStart w:id="1878" w:name="_Toc34346608"/>
      <w:bookmarkStart w:id="1879" w:name="_Toc34740685"/>
      <w:bookmarkStart w:id="1880" w:name="_Toc34748044"/>
      <w:bookmarkStart w:id="1881" w:name="_Toc34748420"/>
      <w:bookmarkStart w:id="1882" w:name="_Toc34749410"/>
      <w:bookmarkStart w:id="1883" w:name="_Toc49689873"/>
      <w:bookmarkStart w:id="1884" w:name="_Toc56336958"/>
      <w:bookmarkStart w:id="1885" w:name="_Toc73443774"/>
      <w:bookmarkStart w:id="1886" w:name="_Toc74992069"/>
      <w:r>
        <w:t>6.2.3.2.3</w:t>
      </w:r>
      <w:r>
        <w:tab/>
        <w:t>Resource Standard Methods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6C52D05" w14:textId="77777777" w:rsidR="00FC4C9C" w:rsidRPr="00384E92" w:rsidRDefault="00FC4C9C" w:rsidP="00FC4C9C">
      <w:pPr>
        <w:pStyle w:val="Heading6"/>
      </w:pPr>
      <w:bookmarkStart w:id="1887" w:name="_Toc510696613"/>
      <w:bookmarkStart w:id="1888" w:name="_Toc18356526"/>
      <w:bookmarkStart w:id="1889" w:name="_Toc21948952"/>
      <w:bookmarkStart w:id="1890" w:name="_Toc24978826"/>
      <w:bookmarkStart w:id="1891" w:name="_Toc34346609"/>
      <w:bookmarkStart w:id="1892" w:name="_Toc34740686"/>
      <w:bookmarkStart w:id="1893" w:name="_Toc34748045"/>
      <w:bookmarkStart w:id="1894" w:name="_Toc34748421"/>
      <w:bookmarkStart w:id="1895" w:name="_Toc34749411"/>
      <w:bookmarkStart w:id="1896" w:name="_Toc49689874"/>
      <w:bookmarkStart w:id="1897" w:name="_Toc56336959"/>
      <w:bookmarkStart w:id="1898" w:name="_Toc73443775"/>
      <w:bookmarkStart w:id="1899" w:name="_Toc74992070"/>
      <w:r w:rsidRPr="00384E92">
        <w:t>6.</w:t>
      </w:r>
      <w:r>
        <w:t>2.3.2.3</w:t>
      </w:r>
      <w:r w:rsidRPr="00384E92">
        <w:t>.1</w:t>
      </w:r>
      <w:r w:rsidRPr="00384E92">
        <w:tab/>
      </w:r>
      <w:bookmarkEnd w:id="1887"/>
      <w:bookmarkEnd w:id="1888"/>
      <w:r>
        <w:t>GET</w:t>
      </w:r>
      <w:bookmarkEnd w:id="1889"/>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FC4C9C">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74992071"/>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FC4C9C">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74992072"/>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74992073"/>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77777777"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6954C439" w14:textId="77777777" w:rsidR="00FC4C9C" w:rsidRPr="00384E92" w:rsidRDefault="00FC4C9C" w:rsidP="00FC4C9C"/>
    <w:p w14:paraId="73F8B325" w14:textId="77777777" w:rsidR="00FC4C9C" w:rsidRDefault="00FC4C9C" w:rsidP="00FC4C9C">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74992074"/>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FC4C9C">
      <w:pPr>
        <w:pStyle w:val="Heading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bookmarkStart w:id="1954" w:name="_Toc74992075"/>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bookmarkEnd w:id="195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7777777"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FC4C9C">
      <w:pPr>
        <w:pStyle w:val="Heading4"/>
      </w:pPr>
      <w:bookmarkStart w:id="1955" w:name="_Toc21948958"/>
      <w:bookmarkStart w:id="1956" w:name="_Toc24978832"/>
      <w:bookmarkStart w:id="1957" w:name="_Toc34346615"/>
      <w:bookmarkStart w:id="1958" w:name="_Toc34740692"/>
      <w:bookmarkStart w:id="1959" w:name="_Toc34748051"/>
      <w:bookmarkStart w:id="1960" w:name="_Toc34748427"/>
      <w:bookmarkStart w:id="1961" w:name="_Toc34749417"/>
      <w:bookmarkStart w:id="1962" w:name="_Toc49689880"/>
      <w:bookmarkStart w:id="1963" w:name="_Toc56336965"/>
      <w:bookmarkStart w:id="1964" w:name="_Toc73443781"/>
      <w:bookmarkStart w:id="1965" w:name="_Toc74992076"/>
      <w:r>
        <w:t>6.2.3.4</w:t>
      </w:r>
      <w:r>
        <w:tab/>
        <w:t>Resource: S-CSCF Capabilities</w:t>
      </w:r>
      <w:bookmarkEnd w:id="1955"/>
      <w:bookmarkEnd w:id="1956"/>
      <w:bookmarkEnd w:id="1957"/>
      <w:bookmarkEnd w:id="1958"/>
      <w:bookmarkEnd w:id="1959"/>
      <w:bookmarkEnd w:id="1960"/>
      <w:bookmarkEnd w:id="1961"/>
      <w:bookmarkEnd w:id="1962"/>
      <w:bookmarkEnd w:id="1963"/>
      <w:bookmarkEnd w:id="1964"/>
      <w:bookmarkEnd w:id="1965"/>
    </w:p>
    <w:p w14:paraId="04B4C741" w14:textId="77777777" w:rsidR="00FC4C9C" w:rsidRDefault="00FC4C9C" w:rsidP="00FC4C9C">
      <w:pPr>
        <w:pStyle w:val="Heading5"/>
      </w:pPr>
      <w:bookmarkStart w:id="1966" w:name="_Toc21948959"/>
      <w:bookmarkStart w:id="1967" w:name="_Toc24978833"/>
      <w:bookmarkStart w:id="1968" w:name="_Toc34346616"/>
      <w:bookmarkStart w:id="1969" w:name="_Toc34740693"/>
      <w:bookmarkStart w:id="1970" w:name="_Toc34748052"/>
      <w:bookmarkStart w:id="1971" w:name="_Toc34748428"/>
      <w:bookmarkStart w:id="1972" w:name="_Toc34749418"/>
      <w:bookmarkStart w:id="1973" w:name="_Toc49689881"/>
      <w:bookmarkStart w:id="1974" w:name="_Toc56336966"/>
      <w:bookmarkStart w:id="1975" w:name="_Toc73443782"/>
      <w:bookmarkStart w:id="1976" w:name="_Toc74992077"/>
      <w:r>
        <w:t>6.2.3.4.1</w:t>
      </w:r>
      <w:r>
        <w:tab/>
        <w:t>Description</w:t>
      </w:r>
      <w:bookmarkEnd w:id="1966"/>
      <w:bookmarkEnd w:id="1967"/>
      <w:bookmarkEnd w:id="1968"/>
      <w:bookmarkEnd w:id="1969"/>
      <w:bookmarkEnd w:id="1970"/>
      <w:bookmarkEnd w:id="1971"/>
      <w:bookmarkEnd w:id="1972"/>
      <w:bookmarkEnd w:id="1973"/>
      <w:bookmarkEnd w:id="1974"/>
      <w:bookmarkEnd w:id="1975"/>
      <w:bookmarkEnd w:id="197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977" w:name="_Toc21948960"/>
      <w:bookmarkStart w:id="1978" w:name="_Toc24978834"/>
      <w:bookmarkStart w:id="1979" w:name="_Toc34346617"/>
      <w:bookmarkStart w:id="1980" w:name="_Toc34740694"/>
      <w:bookmarkStart w:id="1981" w:name="_Toc34748053"/>
      <w:bookmarkStart w:id="1982" w:name="_Toc34748429"/>
      <w:bookmarkStart w:id="1983" w:name="_Toc34749419"/>
      <w:bookmarkStart w:id="1984" w:name="_Toc49689882"/>
      <w:bookmarkStart w:id="1985" w:name="_Toc56336967"/>
      <w:bookmarkStart w:id="1986" w:name="_Toc73443783"/>
      <w:bookmarkStart w:id="1987" w:name="_Toc74992078"/>
      <w:r>
        <w:t>6.2.3.4.2</w:t>
      </w:r>
      <w:r>
        <w:tab/>
        <w:t>Resource Definition</w:t>
      </w:r>
      <w:bookmarkEnd w:id="1977"/>
      <w:bookmarkEnd w:id="1978"/>
      <w:bookmarkEnd w:id="1979"/>
      <w:bookmarkEnd w:id="1980"/>
      <w:bookmarkEnd w:id="1981"/>
      <w:bookmarkEnd w:id="1982"/>
      <w:bookmarkEnd w:id="1983"/>
      <w:bookmarkEnd w:id="1984"/>
      <w:bookmarkEnd w:id="1985"/>
      <w:bookmarkEnd w:id="1986"/>
      <w:bookmarkEnd w:id="198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59D34565" w14:textId="77777777" w:rsidR="00FC4C9C" w:rsidRPr="00384E92" w:rsidRDefault="00FC4C9C" w:rsidP="00FC4C9C"/>
    <w:p w14:paraId="191A2799" w14:textId="77777777" w:rsidR="00FC4C9C" w:rsidRDefault="00FC4C9C" w:rsidP="00FC4C9C">
      <w:pPr>
        <w:pStyle w:val="Heading5"/>
      </w:pPr>
      <w:bookmarkStart w:id="1988" w:name="_Toc21948961"/>
      <w:bookmarkStart w:id="1989" w:name="_Toc24978835"/>
      <w:bookmarkStart w:id="1990" w:name="_Toc34346618"/>
      <w:bookmarkStart w:id="1991" w:name="_Toc34740695"/>
      <w:bookmarkStart w:id="1992" w:name="_Toc34748054"/>
      <w:bookmarkStart w:id="1993" w:name="_Toc34748430"/>
      <w:bookmarkStart w:id="1994" w:name="_Toc34749420"/>
      <w:bookmarkStart w:id="1995" w:name="_Toc49689883"/>
      <w:bookmarkStart w:id="1996" w:name="_Toc56336968"/>
      <w:bookmarkStart w:id="1997" w:name="_Toc73443784"/>
      <w:bookmarkStart w:id="1998" w:name="_Toc74992079"/>
      <w:r>
        <w:t>6.2.3.4.3</w:t>
      </w:r>
      <w:r>
        <w:tab/>
        <w:t>Resource Standard Methods</w:t>
      </w:r>
      <w:bookmarkEnd w:id="1988"/>
      <w:bookmarkEnd w:id="1989"/>
      <w:bookmarkEnd w:id="1990"/>
      <w:bookmarkEnd w:id="1991"/>
      <w:bookmarkEnd w:id="1992"/>
      <w:bookmarkEnd w:id="1993"/>
      <w:bookmarkEnd w:id="1994"/>
      <w:bookmarkEnd w:id="1995"/>
      <w:bookmarkEnd w:id="1996"/>
      <w:bookmarkEnd w:id="1997"/>
      <w:bookmarkEnd w:id="1998"/>
    </w:p>
    <w:p w14:paraId="1B6DE310" w14:textId="77777777" w:rsidR="00FC4C9C" w:rsidRPr="00384E92" w:rsidRDefault="00FC4C9C" w:rsidP="00FC4C9C">
      <w:pPr>
        <w:pStyle w:val="Heading6"/>
      </w:pPr>
      <w:bookmarkStart w:id="1999" w:name="_Toc21948962"/>
      <w:bookmarkStart w:id="2000" w:name="_Toc24978836"/>
      <w:bookmarkStart w:id="2001" w:name="_Toc34346619"/>
      <w:bookmarkStart w:id="2002" w:name="_Toc34740696"/>
      <w:bookmarkStart w:id="2003" w:name="_Toc34748055"/>
      <w:bookmarkStart w:id="2004" w:name="_Toc34748431"/>
      <w:bookmarkStart w:id="2005" w:name="_Toc34749421"/>
      <w:bookmarkStart w:id="2006" w:name="_Toc49689884"/>
      <w:bookmarkStart w:id="2007" w:name="_Toc56336969"/>
      <w:bookmarkStart w:id="2008" w:name="_Toc73443785"/>
      <w:bookmarkStart w:id="2009" w:name="_Toc74992080"/>
      <w:r w:rsidRPr="00384E92">
        <w:t>6.</w:t>
      </w:r>
      <w:r>
        <w:t>2.3.4.3</w:t>
      </w:r>
      <w:r w:rsidRPr="00384E92">
        <w:t>.1</w:t>
      </w:r>
      <w:r w:rsidRPr="00384E92">
        <w:tab/>
      </w:r>
      <w:r>
        <w:t>GET</w:t>
      </w:r>
      <w:bookmarkEnd w:id="1999"/>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607A2B">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74992081"/>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607A2B">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74992082"/>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74992083"/>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77777777"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14:paraId="5745CE53" w14:textId="77777777" w:rsidR="00607A2B" w:rsidRPr="00384E92" w:rsidRDefault="00607A2B" w:rsidP="0029754B"/>
    <w:p w14:paraId="2C0919D9" w14:textId="77777777" w:rsidR="00607A2B" w:rsidRDefault="00607A2B" w:rsidP="00607A2B">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74992084"/>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07A2B">
      <w:pPr>
        <w:pStyle w:val="Heading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bookmarkStart w:id="2060" w:name="_Toc74992085"/>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bookmarkEnd w:id="2060"/>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FA6EB7">
      <w:pPr>
        <w:pStyle w:val="Heading4"/>
      </w:pPr>
      <w:bookmarkStart w:id="2061" w:name="_Toc11338480"/>
      <w:bookmarkStart w:id="2062" w:name="_Toc27585112"/>
      <w:bookmarkStart w:id="2063" w:name="_Toc34346625"/>
      <w:bookmarkStart w:id="2064" w:name="_Toc34740702"/>
      <w:bookmarkStart w:id="2065" w:name="_Toc34748061"/>
      <w:bookmarkStart w:id="2066" w:name="_Toc34748437"/>
      <w:bookmarkStart w:id="2067" w:name="_Toc34749427"/>
      <w:bookmarkStart w:id="2068" w:name="_Toc49689890"/>
      <w:bookmarkStart w:id="2069" w:name="_Toc56336975"/>
      <w:bookmarkStart w:id="2070" w:name="_Toc73443791"/>
      <w:bookmarkStart w:id="2071" w:name="_Toc24978842"/>
      <w:bookmarkStart w:id="2072" w:name="_Toc74992086"/>
      <w:r w:rsidRPr="006A7EE2">
        <w:t>6.</w:t>
      </w:r>
      <w:r>
        <w:t>2</w:t>
      </w:r>
      <w:r w:rsidRPr="006A7EE2">
        <w:t>.3.</w:t>
      </w:r>
      <w:r>
        <w:t>6</w:t>
      </w:r>
      <w:r w:rsidRPr="006A7EE2">
        <w:tab/>
        <w:t>Resource: Subscriptions</w:t>
      </w:r>
      <w:bookmarkEnd w:id="2061"/>
      <w:bookmarkEnd w:id="2062"/>
      <w:bookmarkEnd w:id="2063"/>
      <w:bookmarkEnd w:id="2064"/>
      <w:bookmarkEnd w:id="2065"/>
      <w:bookmarkEnd w:id="2066"/>
      <w:bookmarkEnd w:id="2067"/>
      <w:bookmarkEnd w:id="2068"/>
      <w:bookmarkEnd w:id="2069"/>
      <w:bookmarkEnd w:id="2070"/>
      <w:bookmarkEnd w:id="2072"/>
    </w:p>
    <w:p w14:paraId="5C715921" w14:textId="77777777" w:rsidR="00FA6EB7" w:rsidRPr="006A7EE2" w:rsidRDefault="00FA6EB7" w:rsidP="00FA6EB7">
      <w:pPr>
        <w:pStyle w:val="Heading5"/>
      </w:pPr>
      <w:bookmarkStart w:id="2073" w:name="_Toc11338481"/>
      <w:bookmarkStart w:id="2074" w:name="_Toc27585113"/>
      <w:bookmarkStart w:id="2075" w:name="_Toc34346626"/>
      <w:bookmarkStart w:id="2076" w:name="_Toc34740703"/>
      <w:bookmarkStart w:id="2077" w:name="_Toc34748062"/>
      <w:bookmarkStart w:id="2078" w:name="_Toc34748438"/>
      <w:bookmarkStart w:id="2079" w:name="_Toc34749428"/>
      <w:bookmarkStart w:id="2080" w:name="_Toc49689891"/>
      <w:bookmarkStart w:id="2081" w:name="_Toc56336976"/>
      <w:bookmarkStart w:id="2082" w:name="_Toc73443792"/>
      <w:bookmarkStart w:id="2083" w:name="_Toc74992087"/>
      <w:r w:rsidRPr="006A7EE2">
        <w:t>6.</w:t>
      </w:r>
      <w:r>
        <w:t>2</w:t>
      </w:r>
      <w:r w:rsidRPr="006A7EE2">
        <w:t>.3.</w:t>
      </w:r>
      <w:r>
        <w:t>6</w:t>
      </w:r>
      <w:r w:rsidRPr="006A7EE2">
        <w:t>.1</w:t>
      </w:r>
      <w:r w:rsidRPr="006A7EE2">
        <w:tab/>
        <w:t>Description</w:t>
      </w:r>
      <w:bookmarkEnd w:id="2073"/>
      <w:bookmarkEnd w:id="2074"/>
      <w:bookmarkEnd w:id="2075"/>
      <w:bookmarkEnd w:id="2076"/>
      <w:bookmarkEnd w:id="2077"/>
      <w:bookmarkEnd w:id="2078"/>
      <w:bookmarkEnd w:id="2079"/>
      <w:bookmarkEnd w:id="2080"/>
      <w:bookmarkEnd w:id="2081"/>
      <w:bookmarkEnd w:id="2082"/>
      <w:bookmarkEnd w:id="2083"/>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2084" w:name="_Toc11338482"/>
      <w:bookmarkStart w:id="2085" w:name="_Toc27585114"/>
      <w:bookmarkStart w:id="2086" w:name="_Toc34346627"/>
      <w:bookmarkStart w:id="2087" w:name="_Toc34740704"/>
      <w:bookmarkStart w:id="2088" w:name="_Toc34748063"/>
      <w:bookmarkStart w:id="2089" w:name="_Toc34748439"/>
      <w:bookmarkStart w:id="2090" w:name="_Toc34749429"/>
      <w:bookmarkStart w:id="2091" w:name="_Toc49689892"/>
      <w:bookmarkStart w:id="2092" w:name="_Toc56336977"/>
      <w:bookmarkStart w:id="2093" w:name="_Toc73443793"/>
      <w:bookmarkStart w:id="2094" w:name="_Toc74992088"/>
      <w:r w:rsidRPr="006A7EE2">
        <w:t>6.</w:t>
      </w:r>
      <w:r>
        <w:t>2</w:t>
      </w:r>
      <w:r w:rsidRPr="006A7EE2">
        <w:t>.3.</w:t>
      </w:r>
      <w:r>
        <w:t>6</w:t>
      </w:r>
      <w:r w:rsidRPr="006A7EE2">
        <w:t>.2</w:t>
      </w:r>
      <w:r w:rsidRPr="006A7EE2">
        <w:tab/>
        <w:t>Resource Definition</w:t>
      </w:r>
      <w:bookmarkEnd w:id="2084"/>
      <w:bookmarkEnd w:id="2085"/>
      <w:bookmarkEnd w:id="2086"/>
      <w:bookmarkEnd w:id="2087"/>
      <w:bookmarkEnd w:id="2088"/>
      <w:bookmarkEnd w:id="2089"/>
      <w:bookmarkEnd w:id="2090"/>
      <w:bookmarkEnd w:id="2091"/>
      <w:bookmarkEnd w:id="2092"/>
      <w:bookmarkEnd w:id="2093"/>
      <w:bookmarkEnd w:id="2094"/>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2095" w:name="_Toc11338483"/>
      <w:bookmarkStart w:id="2096" w:name="_Toc27585115"/>
      <w:bookmarkStart w:id="2097" w:name="_Toc34346628"/>
      <w:bookmarkStart w:id="2098" w:name="_Toc34740705"/>
      <w:bookmarkStart w:id="2099" w:name="_Toc34748064"/>
      <w:bookmarkStart w:id="2100" w:name="_Toc34748440"/>
      <w:bookmarkStart w:id="2101" w:name="_Toc34749430"/>
      <w:bookmarkStart w:id="2102" w:name="_Toc49689893"/>
      <w:bookmarkStart w:id="2103" w:name="_Toc56336978"/>
      <w:bookmarkStart w:id="2104" w:name="_Toc73443794"/>
      <w:bookmarkStart w:id="2105" w:name="_Toc74992089"/>
      <w:r w:rsidRPr="006A7EE2">
        <w:t>6.</w:t>
      </w:r>
      <w:r>
        <w:t>2</w:t>
      </w:r>
      <w:r w:rsidRPr="006A7EE2">
        <w:t>.3.</w:t>
      </w:r>
      <w:r>
        <w:t>6</w:t>
      </w:r>
      <w:r w:rsidRPr="006A7EE2">
        <w:t>.3</w:t>
      </w:r>
      <w:r w:rsidRPr="006A7EE2">
        <w:tab/>
        <w:t>Resource Standard Methods</w:t>
      </w:r>
      <w:bookmarkEnd w:id="2095"/>
      <w:bookmarkEnd w:id="2096"/>
      <w:bookmarkEnd w:id="2097"/>
      <w:bookmarkEnd w:id="2098"/>
      <w:bookmarkEnd w:id="2099"/>
      <w:bookmarkEnd w:id="2100"/>
      <w:bookmarkEnd w:id="2101"/>
      <w:bookmarkEnd w:id="2102"/>
      <w:bookmarkEnd w:id="2103"/>
      <w:bookmarkEnd w:id="2104"/>
      <w:bookmarkEnd w:id="2105"/>
    </w:p>
    <w:p w14:paraId="7B40747D" w14:textId="77777777" w:rsidR="00FA6EB7" w:rsidRPr="006A7EE2" w:rsidRDefault="00FA6EB7" w:rsidP="00FA6EB7">
      <w:pPr>
        <w:pStyle w:val="Heading6"/>
      </w:pPr>
      <w:bookmarkStart w:id="2106" w:name="_Toc11338484"/>
      <w:bookmarkStart w:id="2107" w:name="_Toc27585116"/>
      <w:bookmarkStart w:id="2108" w:name="_Toc34346629"/>
      <w:bookmarkStart w:id="2109" w:name="_Toc34740706"/>
      <w:bookmarkStart w:id="2110" w:name="_Toc34748065"/>
      <w:bookmarkStart w:id="2111" w:name="_Toc34748441"/>
      <w:bookmarkStart w:id="2112" w:name="_Toc34749431"/>
      <w:bookmarkStart w:id="2113" w:name="_Toc49689894"/>
      <w:bookmarkStart w:id="2114" w:name="_Toc56336979"/>
      <w:bookmarkStart w:id="2115" w:name="_Toc73443795"/>
      <w:bookmarkStart w:id="2116" w:name="_Toc74992090"/>
      <w:r w:rsidRPr="006A7EE2">
        <w:t>6.</w:t>
      </w:r>
      <w:r>
        <w:t>2</w:t>
      </w:r>
      <w:r w:rsidRPr="006A7EE2">
        <w:t>.3.</w:t>
      </w:r>
      <w:r>
        <w:t>6</w:t>
      </w:r>
      <w:r w:rsidRPr="006A7EE2">
        <w:t>.3.1</w:t>
      </w:r>
      <w:r w:rsidRPr="006A7EE2">
        <w:tab/>
        <w:t>POST</w:t>
      </w:r>
      <w:bookmarkEnd w:id="2106"/>
      <w:bookmarkEnd w:id="2107"/>
      <w:bookmarkEnd w:id="2108"/>
      <w:bookmarkEnd w:id="2109"/>
      <w:bookmarkEnd w:id="2110"/>
      <w:bookmarkEnd w:id="2111"/>
      <w:bookmarkEnd w:id="2112"/>
      <w:bookmarkEnd w:id="2113"/>
      <w:bookmarkEnd w:id="2114"/>
      <w:bookmarkEnd w:id="2115"/>
      <w:bookmarkEnd w:id="211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7" w:name="_Toc11338485"/>
      <w:bookmarkStart w:id="2118"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FA6EB7">
      <w:pPr>
        <w:pStyle w:val="Heading4"/>
      </w:pPr>
      <w:bookmarkStart w:id="2119" w:name="_Toc34346630"/>
      <w:bookmarkStart w:id="2120" w:name="_Toc34740707"/>
      <w:bookmarkStart w:id="2121" w:name="_Toc34748066"/>
      <w:bookmarkStart w:id="2122" w:name="_Toc34748442"/>
      <w:bookmarkStart w:id="2123" w:name="_Toc34749432"/>
      <w:bookmarkStart w:id="2124" w:name="_Toc49689895"/>
      <w:bookmarkStart w:id="2125" w:name="_Toc56336980"/>
      <w:bookmarkStart w:id="2126" w:name="_Toc73443796"/>
      <w:bookmarkStart w:id="2127" w:name="_Toc74992091"/>
      <w:r w:rsidRPr="006A7EE2">
        <w:t>6.</w:t>
      </w:r>
      <w:r>
        <w:t>2</w:t>
      </w:r>
      <w:r w:rsidRPr="006A7EE2">
        <w:t>.3.</w:t>
      </w:r>
      <w:r>
        <w:t>7</w:t>
      </w:r>
      <w:r w:rsidRPr="006A7EE2">
        <w:tab/>
        <w:t>Resource: Individual subscription</w:t>
      </w:r>
      <w:bookmarkEnd w:id="2117"/>
      <w:bookmarkEnd w:id="2118"/>
      <w:bookmarkEnd w:id="2119"/>
      <w:bookmarkEnd w:id="2120"/>
      <w:bookmarkEnd w:id="2121"/>
      <w:bookmarkEnd w:id="2122"/>
      <w:bookmarkEnd w:id="2123"/>
      <w:bookmarkEnd w:id="2124"/>
      <w:bookmarkEnd w:id="2125"/>
      <w:bookmarkEnd w:id="2126"/>
      <w:bookmarkEnd w:id="2127"/>
    </w:p>
    <w:p w14:paraId="5723529E" w14:textId="77777777" w:rsidR="00FA6EB7" w:rsidRPr="006A7EE2" w:rsidRDefault="00FA6EB7" w:rsidP="00FA6EB7">
      <w:pPr>
        <w:pStyle w:val="Heading5"/>
      </w:pPr>
      <w:bookmarkStart w:id="2128" w:name="_Toc11338486"/>
      <w:bookmarkStart w:id="2129" w:name="_Toc27585118"/>
      <w:bookmarkStart w:id="2130" w:name="_Toc34346631"/>
      <w:bookmarkStart w:id="2131" w:name="_Toc34740708"/>
      <w:bookmarkStart w:id="2132" w:name="_Toc34748067"/>
      <w:bookmarkStart w:id="2133" w:name="_Toc34748443"/>
      <w:bookmarkStart w:id="2134" w:name="_Toc34749433"/>
      <w:bookmarkStart w:id="2135" w:name="_Toc49689896"/>
      <w:bookmarkStart w:id="2136" w:name="_Toc56336981"/>
      <w:bookmarkStart w:id="2137" w:name="_Toc73443797"/>
      <w:bookmarkStart w:id="2138" w:name="_Toc74992092"/>
      <w:r w:rsidRPr="006A7EE2">
        <w:t>6.</w:t>
      </w:r>
      <w:r>
        <w:t>2</w:t>
      </w:r>
      <w:r w:rsidRPr="006A7EE2">
        <w:t>.3.</w:t>
      </w:r>
      <w:r>
        <w:t>7</w:t>
      </w:r>
      <w:r w:rsidRPr="006A7EE2">
        <w:t>.1</w:t>
      </w:r>
      <w:r w:rsidRPr="006A7EE2">
        <w:tab/>
        <w:t>Description</w:t>
      </w:r>
      <w:bookmarkEnd w:id="2128"/>
      <w:bookmarkEnd w:id="2129"/>
      <w:bookmarkEnd w:id="2130"/>
      <w:bookmarkEnd w:id="2131"/>
      <w:bookmarkEnd w:id="2132"/>
      <w:bookmarkEnd w:id="2133"/>
      <w:bookmarkEnd w:id="2134"/>
      <w:bookmarkEnd w:id="2135"/>
      <w:bookmarkEnd w:id="2136"/>
      <w:bookmarkEnd w:id="2137"/>
      <w:bookmarkEnd w:id="213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2139" w:name="_Toc11338487"/>
      <w:bookmarkStart w:id="2140" w:name="_Toc27585119"/>
      <w:bookmarkStart w:id="2141" w:name="_Toc34346632"/>
      <w:bookmarkStart w:id="2142" w:name="_Toc34740709"/>
      <w:bookmarkStart w:id="2143" w:name="_Toc34748068"/>
      <w:bookmarkStart w:id="2144" w:name="_Toc34748444"/>
      <w:bookmarkStart w:id="2145" w:name="_Toc34749434"/>
      <w:bookmarkStart w:id="2146" w:name="_Toc49689897"/>
      <w:bookmarkStart w:id="2147" w:name="_Toc56336982"/>
      <w:bookmarkStart w:id="2148" w:name="_Toc73443798"/>
      <w:bookmarkStart w:id="2149" w:name="_Toc74992093"/>
      <w:r w:rsidRPr="006A7EE2">
        <w:t>6.</w:t>
      </w:r>
      <w:r>
        <w:t>2</w:t>
      </w:r>
      <w:r w:rsidRPr="006A7EE2">
        <w:t>.3.</w:t>
      </w:r>
      <w:r>
        <w:t>7</w:t>
      </w:r>
      <w:r w:rsidRPr="006A7EE2">
        <w:t>.2</w:t>
      </w:r>
      <w:r w:rsidRPr="006A7EE2">
        <w:tab/>
        <w:t>Resource Definition</w:t>
      </w:r>
      <w:bookmarkEnd w:id="2139"/>
      <w:bookmarkEnd w:id="2140"/>
      <w:bookmarkEnd w:id="2141"/>
      <w:bookmarkEnd w:id="2142"/>
      <w:bookmarkEnd w:id="2143"/>
      <w:bookmarkEnd w:id="2144"/>
      <w:bookmarkEnd w:id="2145"/>
      <w:bookmarkEnd w:id="2146"/>
      <w:bookmarkEnd w:id="2147"/>
      <w:bookmarkEnd w:id="2148"/>
      <w:bookmarkEnd w:id="2149"/>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2150" w:name="_Toc11338488"/>
      <w:bookmarkStart w:id="2151" w:name="_Toc27585120"/>
      <w:bookmarkStart w:id="2152" w:name="_Toc34346633"/>
      <w:bookmarkStart w:id="2153" w:name="_Toc34740710"/>
      <w:bookmarkStart w:id="2154" w:name="_Toc34748069"/>
      <w:bookmarkStart w:id="2155" w:name="_Toc34748445"/>
      <w:bookmarkStart w:id="2156" w:name="_Toc34749435"/>
      <w:bookmarkStart w:id="2157" w:name="_Toc49689898"/>
      <w:bookmarkStart w:id="2158" w:name="_Toc56336983"/>
      <w:bookmarkStart w:id="2159" w:name="_Toc73443799"/>
      <w:bookmarkStart w:id="2160" w:name="_Toc74992094"/>
      <w:r w:rsidRPr="006A7EE2">
        <w:t>6.</w:t>
      </w:r>
      <w:r>
        <w:t>2</w:t>
      </w:r>
      <w:r w:rsidRPr="006A7EE2">
        <w:t>.3.</w:t>
      </w:r>
      <w:r>
        <w:t>7</w:t>
      </w:r>
      <w:r w:rsidRPr="006A7EE2">
        <w:t>.3</w:t>
      </w:r>
      <w:r w:rsidRPr="006A7EE2">
        <w:tab/>
        <w:t>Resource Standard Methods</w:t>
      </w:r>
      <w:bookmarkEnd w:id="2150"/>
      <w:bookmarkEnd w:id="2151"/>
      <w:bookmarkEnd w:id="2152"/>
      <w:bookmarkEnd w:id="2153"/>
      <w:bookmarkEnd w:id="2154"/>
      <w:bookmarkEnd w:id="2155"/>
      <w:bookmarkEnd w:id="2156"/>
      <w:bookmarkEnd w:id="2157"/>
      <w:bookmarkEnd w:id="2158"/>
      <w:bookmarkEnd w:id="2159"/>
      <w:bookmarkEnd w:id="2160"/>
    </w:p>
    <w:p w14:paraId="3E5827E9" w14:textId="77777777" w:rsidR="00FA6EB7" w:rsidRPr="006A7EE2" w:rsidRDefault="00FA6EB7" w:rsidP="00FA6EB7">
      <w:pPr>
        <w:pStyle w:val="Heading6"/>
      </w:pPr>
      <w:bookmarkStart w:id="2161" w:name="_Toc11338489"/>
      <w:bookmarkStart w:id="2162" w:name="_Toc27585121"/>
      <w:bookmarkStart w:id="2163" w:name="_Toc34346634"/>
      <w:bookmarkStart w:id="2164" w:name="_Toc34740711"/>
      <w:bookmarkStart w:id="2165" w:name="_Toc34748070"/>
      <w:bookmarkStart w:id="2166" w:name="_Toc34748446"/>
      <w:bookmarkStart w:id="2167" w:name="_Toc34749436"/>
      <w:bookmarkStart w:id="2168" w:name="_Toc49689899"/>
      <w:bookmarkStart w:id="2169" w:name="_Toc56336984"/>
      <w:bookmarkStart w:id="2170" w:name="_Toc73443800"/>
      <w:bookmarkStart w:id="2171" w:name="_Toc74992095"/>
      <w:r w:rsidRPr="006A7EE2">
        <w:t>6.</w:t>
      </w:r>
      <w:r>
        <w:t>2</w:t>
      </w:r>
      <w:r w:rsidRPr="006A7EE2">
        <w:t>.3.</w:t>
      </w:r>
      <w:r>
        <w:t>7</w:t>
      </w:r>
      <w:r w:rsidRPr="006A7EE2">
        <w:t>.3.1</w:t>
      </w:r>
      <w:r w:rsidRPr="006A7EE2">
        <w:tab/>
        <w:t>DELETE</w:t>
      </w:r>
      <w:bookmarkEnd w:id="2161"/>
      <w:bookmarkEnd w:id="2162"/>
      <w:bookmarkEnd w:id="2163"/>
      <w:bookmarkEnd w:id="2164"/>
      <w:bookmarkEnd w:id="2165"/>
      <w:bookmarkEnd w:id="2166"/>
      <w:bookmarkEnd w:id="2167"/>
      <w:bookmarkEnd w:id="2168"/>
      <w:bookmarkEnd w:id="2169"/>
      <w:bookmarkEnd w:id="2170"/>
      <w:bookmarkEnd w:id="217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2172" w:name="_Toc11338490"/>
      <w:bookmarkStart w:id="2173" w:name="_Toc27585122"/>
      <w:bookmarkStart w:id="2174" w:name="_Toc34346635"/>
      <w:bookmarkStart w:id="2175" w:name="_Toc34740712"/>
      <w:bookmarkStart w:id="2176" w:name="_Toc34748071"/>
      <w:bookmarkStart w:id="2177" w:name="_Toc34748447"/>
      <w:bookmarkStart w:id="2178" w:name="_Toc34749437"/>
      <w:bookmarkStart w:id="2179" w:name="_Toc49689900"/>
      <w:bookmarkStart w:id="2180" w:name="_Toc56336985"/>
      <w:bookmarkStart w:id="2181" w:name="_Toc73443801"/>
      <w:bookmarkStart w:id="2182" w:name="_Toc74992096"/>
      <w:r w:rsidRPr="006A7EE2">
        <w:t>6.</w:t>
      </w:r>
      <w:r>
        <w:t>2</w:t>
      </w:r>
      <w:r w:rsidRPr="006A7EE2">
        <w:t>.3.</w:t>
      </w:r>
      <w:r>
        <w:t>7</w:t>
      </w:r>
      <w:r w:rsidRPr="006A7EE2">
        <w:t>.3.2</w:t>
      </w:r>
      <w:r w:rsidRPr="006A7EE2">
        <w:tab/>
        <w:t>PATCH</w:t>
      </w:r>
      <w:bookmarkEnd w:id="2172"/>
      <w:bookmarkEnd w:id="2173"/>
      <w:bookmarkEnd w:id="2174"/>
      <w:bookmarkEnd w:id="2175"/>
      <w:bookmarkEnd w:id="2176"/>
      <w:bookmarkEnd w:id="2177"/>
      <w:bookmarkEnd w:id="2178"/>
      <w:bookmarkEnd w:id="2179"/>
      <w:bookmarkEnd w:id="2180"/>
      <w:bookmarkEnd w:id="2181"/>
      <w:bookmarkEnd w:id="218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021E274A"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1970C1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FA6EB7">
      <w:pPr>
        <w:pStyle w:val="Heading4"/>
      </w:pPr>
      <w:bookmarkStart w:id="2183" w:name="_Toc11338546"/>
      <w:bookmarkStart w:id="2184" w:name="_Toc27585178"/>
      <w:bookmarkStart w:id="2185" w:name="_Toc34346636"/>
      <w:bookmarkStart w:id="2186" w:name="_Toc34740713"/>
      <w:bookmarkStart w:id="2187" w:name="_Toc34748072"/>
      <w:bookmarkStart w:id="2188" w:name="_Toc34748448"/>
      <w:bookmarkStart w:id="2189" w:name="_Toc34749438"/>
      <w:bookmarkStart w:id="2190" w:name="_Toc49689901"/>
      <w:bookmarkStart w:id="2191" w:name="_Toc56336986"/>
      <w:bookmarkStart w:id="2192" w:name="_Toc73443802"/>
      <w:bookmarkStart w:id="2193" w:name="_Toc74992097"/>
      <w:r w:rsidRPr="006A7EE2">
        <w:t>6.</w:t>
      </w:r>
      <w:r>
        <w:t>2</w:t>
      </w:r>
      <w:r w:rsidRPr="006A7EE2">
        <w:t>.3.</w:t>
      </w:r>
      <w:r>
        <w:t>8</w:t>
      </w:r>
      <w:r w:rsidRPr="006A7EE2">
        <w:tab/>
        <w:t>Resource: SharedDataSubscriptions</w:t>
      </w:r>
      <w:bookmarkEnd w:id="2183"/>
      <w:bookmarkEnd w:id="2184"/>
      <w:bookmarkEnd w:id="2185"/>
      <w:bookmarkEnd w:id="2186"/>
      <w:bookmarkEnd w:id="2187"/>
      <w:bookmarkEnd w:id="2188"/>
      <w:bookmarkEnd w:id="2189"/>
      <w:bookmarkEnd w:id="2190"/>
      <w:bookmarkEnd w:id="2191"/>
      <w:bookmarkEnd w:id="2192"/>
      <w:bookmarkEnd w:id="2193"/>
    </w:p>
    <w:p w14:paraId="6D49609B" w14:textId="77777777" w:rsidR="00FA6EB7" w:rsidRPr="006A7EE2" w:rsidRDefault="00FA6EB7" w:rsidP="00FA6EB7">
      <w:pPr>
        <w:pStyle w:val="Heading5"/>
      </w:pPr>
      <w:bookmarkStart w:id="2194" w:name="_Toc11338547"/>
      <w:bookmarkStart w:id="2195" w:name="_Toc27585179"/>
      <w:bookmarkStart w:id="2196" w:name="_Toc34346637"/>
      <w:bookmarkStart w:id="2197" w:name="_Toc34740714"/>
      <w:bookmarkStart w:id="2198" w:name="_Toc34748073"/>
      <w:bookmarkStart w:id="2199" w:name="_Toc34748449"/>
      <w:bookmarkStart w:id="2200" w:name="_Toc34749439"/>
      <w:bookmarkStart w:id="2201" w:name="_Toc49689902"/>
      <w:bookmarkStart w:id="2202" w:name="_Toc56336987"/>
      <w:bookmarkStart w:id="2203" w:name="_Toc73443803"/>
      <w:bookmarkStart w:id="2204" w:name="_Toc74992098"/>
      <w:r w:rsidRPr="006A7EE2">
        <w:t>6.</w:t>
      </w:r>
      <w:r>
        <w:t>2</w:t>
      </w:r>
      <w:r w:rsidRPr="006A7EE2">
        <w:t>.3.</w:t>
      </w:r>
      <w:r>
        <w:t>8</w:t>
      </w:r>
      <w:r w:rsidRPr="006A7EE2">
        <w:t>.1</w:t>
      </w:r>
      <w:r w:rsidRPr="006A7EE2">
        <w:tab/>
        <w:t>Description</w:t>
      </w:r>
      <w:bookmarkEnd w:id="2194"/>
      <w:bookmarkEnd w:id="2195"/>
      <w:bookmarkEnd w:id="2196"/>
      <w:bookmarkEnd w:id="2197"/>
      <w:bookmarkEnd w:id="2198"/>
      <w:bookmarkEnd w:id="2199"/>
      <w:bookmarkEnd w:id="2200"/>
      <w:bookmarkEnd w:id="2201"/>
      <w:bookmarkEnd w:id="2202"/>
      <w:bookmarkEnd w:id="2203"/>
      <w:bookmarkEnd w:id="220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2205" w:name="_Toc11338548"/>
      <w:bookmarkStart w:id="2206" w:name="_Toc27585180"/>
      <w:bookmarkStart w:id="2207" w:name="_Toc34346638"/>
      <w:bookmarkStart w:id="2208" w:name="_Toc34740715"/>
      <w:bookmarkStart w:id="2209" w:name="_Toc34748074"/>
      <w:bookmarkStart w:id="2210" w:name="_Toc34748450"/>
      <w:bookmarkStart w:id="2211" w:name="_Toc34749440"/>
      <w:bookmarkStart w:id="2212" w:name="_Toc49689903"/>
      <w:bookmarkStart w:id="2213" w:name="_Toc56336988"/>
      <w:bookmarkStart w:id="2214" w:name="_Toc73443804"/>
      <w:bookmarkStart w:id="2215" w:name="_Toc74992099"/>
      <w:r w:rsidRPr="006A7EE2">
        <w:t>6.</w:t>
      </w:r>
      <w:r>
        <w:t>2</w:t>
      </w:r>
      <w:r w:rsidRPr="006A7EE2">
        <w:t>.3.</w:t>
      </w:r>
      <w:r>
        <w:t>8</w:t>
      </w:r>
      <w:r w:rsidRPr="006A7EE2">
        <w:t>.2</w:t>
      </w:r>
      <w:r w:rsidRPr="006A7EE2">
        <w:tab/>
        <w:t>Resource Definition</w:t>
      </w:r>
      <w:bookmarkEnd w:id="2205"/>
      <w:bookmarkEnd w:id="2206"/>
      <w:bookmarkEnd w:id="2207"/>
      <w:bookmarkEnd w:id="2208"/>
      <w:bookmarkEnd w:id="2209"/>
      <w:bookmarkEnd w:id="2210"/>
      <w:bookmarkEnd w:id="2211"/>
      <w:bookmarkEnd w:id="2212"/>
      <w:bookmarkEnd w:id="2213"/>
      <w:bookmarkEnd w:id="2214"/>
      <w:bookmarkEnd w:id="221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2216" w:name="_Toc11338549"/>
      <w:bookmarkStart w:id="2217" w:name="_Toc27585181"/>
      <w:bookmarkStart w:id="2218" w:name="_Toc34346639"/>
      <w:bookmarkStart w:id="2219" w:name="_Toc34740716"/>
      <w:bookmarkStart w:id="2220" w:name="_Toc34748075"/>
      <w:bookmarkStart w:id="2221" w:name="_Toc34748451"/>
      <w:bookmarkStart w:id="2222" w:name="_Toc34749441"/>
      <w:bookmarkStart w:id="2223" w:name="_Toc49689904"/>
      <w:bookmarkStart w:id="2224" w:name="_Toc56336989"/>
      <w:bookmarkStart w:id="2225" w:name="_Toc73443805"/>
      <w:bookmarkStart w:id="2226" w:name="_Toc74992100"/>
      <w:r w:rsidRPr="006A7EE2">
        <w:lastRenderedPageBreak/>
        <w:t>6.</w:t>
      </w:r>
      <w:r>
        <w:t>2</w:t>
      </w:r>
      <w:r w:rsidRPr="006A7EE2">
        <w:t>.3.</w:t>
      </w:r>
      <w:r>
        <w:t>8</w:t>
      </w:r>
      <w:r w:rsidRPr="006A7EE2">
        <w:t>.3</w:t>
      </w:r>
      <w:r w:rsidRPr="006A7EE2">
        <w:tab/>
        <w:t>Resource Standard Methods</w:t>
      </w:r>
      <w:bookmarkEnd w:id="2216"/>
      <w:bookmarkEnd w:id="2217"/>
      <w:bookmarkEnd w:id="2218"/>
      <w:bookmarkEnd w:id="2219"/>
      <w:bookmarkEnd w:id="2220"/>
      <w:bookmarkEnd w:id="2221"/>
      <w:bookmarkEnd w:id="2222"/>
      <w:bookmarkEnd w:id="2223"/>
      <w:bookmarkEnd w:id="2224"/>
      <w:bookmarkEnd w:id="2225"/>
      <w:bookmarkEnd w:id="2226"/>
    </w:p>
    <w:p w14:paraId="1E81B90B" w14:textId="77777777" w:rsidR="00FA6EB7" w:rsidRPr="006A7EE2" w:rsidRDefault="00FA6EB7" w:rsidP="00FA6EB7">
      <w:pPr>
        <w:pStyle w:val="Heading6"/>
      </w:pPr>
      <w:bookmarkStart w:id="2227" w:name="_Toc11338550"/>
      <w:bookmarkStart w:id="2228" w:name="_Toc27585182"/>
      <w:bookmarkStart w:id="2229" w:name="_Toc34346640"/>
      <w:bookmarkStart w:id="2230" w:name="_Toc34740717"/>
      <w:bookmarkStart w:id="2231" w:name="_Toc34748076"/>
      <w:bookmarkStart w:id="2232" w:name="_Toc34748452"/>
      <w:bookmarkStart w:id="2233" w:name="_Toc34749442"/>
      <w:bookmarkStart w:id="2234" w:name="_Toc49689905"/>
      <w:bookmarkStart w:id="2235" w:name="_Toc56336990"/>
      <w:bookmarkStart w:id="2236" w:name="_Toc73443806"/>
      <w:bookmarkStart w:id="2237" w:name="_Toc74992101"/>
      <w:r w:rsidRPr="006A7EE2">
        <w:t>6.</w:t>
      </w:r>
      <w:r>
        <w:t>2</w:t>
      </w:r>
      <w:r w:rsidRPr="006A7EE2">
        <w:t>.3.</w:t>
      </w:r>
      <w:r w:rsidR="001E6DA6">
        <w:t>8</w:t>
      </w:r>
      <w:r w:rsidRPr="006A7EE2">
        <w:t>.3.1</w:t>
      </w:r>
      <w:r w:rsidRPr="006A7EE2">
        <w:tab/>
        <w:t>POST</w:t>
      </w:r>
      <w:bookmarkEnd w:id="2227"/>
      <w:bookmarkEnd w:id="2228"/>
      <w:bookmarkEnd w:id="2229"/>
      <w:bookmarkEnd w:id="2230"/>
      <w:bookmarkEnd w:id="2231"/>
      <w:bookmarkEnd w:id="2232"/>
      <w:bookmarkEnd w:id="2233"/>
      <w:bookmarkEnd w:id="2234"/>
      <w:bookmarkEnd w:id="2235"/>
      <w:bookmarkEnd w:id="2236"/>
      <w:bookmarkEnd w:id="223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8" w:name="_Toc11338551"/>
      <w:bookmarkStart w:id="223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FA6EB7">
      <w:pPr>
        <w:pStyle w:val="Heading4"/>
      </w:pPr>
      <w:bookmarkStart w:id="2240" w:name="_Toc34346641"/>
      <w:bookmarkStart w:id="2241" w:name="_Toc34740718"/>
      <w:bookmarkStart w:id="2242" w:name="_Toc34748077"/>
      <w:bookmarkStart w:id="2243" w:name="_Toc34748453"/>
      <w:bookmarkStart w:id="2244" w:name="_Toc34749443"/>
      <w:bookmarkStart w:id="2245" w:name="_Toc49689906"/>
      <w:bookmarkStart w:id="2246" w:name="_Toc56336991"/>
      <w:bookmarkStart w:id="2247" w:name="_Toc73443807"/>
      <w:bookmarkStart w:id="2248" w:name="_Toc74992102"/>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238"/>
      <w:bookmarkEnd w:id="2239"/>
      <w:bookmarkEnd w:id="2240"/>
      <w:bookmarkEnd w:id="2241"/>
      <w:bookmarkEnd w:id="2242"/>
      <w:bookmarkEnd w:id="2243"/>
      <w:bookmarkEnd w:id="2244"/>
      <w:bookmarkEnd w:id="2245"/>
      <w:bookmarkEnd w:id="2246"/>
      <w:bookmarkEnd w:id="2247"/>
      <w:bookmarkEnd w:id="2248"/>
    </w:p>
    <w:p w14:paraId="614C8DA7" w14:textId="77777777" w:rsidR="00FA6EB7" w:rsidRPr="006A7EE2" w:rsidRDefault="00FA6EB7" w:rsidP="00FA6EB7">
      <w:pPr>
        <w:pStyle w:val="Heading5"/>
      </w:pPr>
      <w:bookmarkStart w:id="2249" w:name="_Toc11338552"/>
      <w:bookmarkStart w:id="2250" w:name="_Toc27585184"/>
      <w:bookmarkStart w:id="2251" w:name="_Toc34346642"/>
      <w:bookmarkStart w:id="2252" w:name="_Toc34740719"/>
      <w:bookmarkStart w:id="2253" w:name="_Toc34748078"/>
      <w:bookmarkStart w:id="2254" w:name="_Toc34748454"/>
      <w:bookmarkStart w:id="2255" w:name="_Toc34749444"/>
      <w:bookmarkStart w:id="2256" w:name="_Toc49689907"/>
      <w:bookmarkStart w:id="2257" w:name="_Toc56336992"/>
      <w:bookmarkStart w:id="2258" w:name="_Toc73443808"/>
      <w:bookmarkStart w:id="2259" w:name="_Toc74992103"/>
      <w:r w:rsidRPr="006A7EE2">
        <w:t>6.</w:t>
      </w:r>
      <w:r>
        <w:t>2</w:t>
      </w:r>
      <w:r w:rsidRPr="006A7EE2">
        <w:t>.3.</w:t>
      </w:r>
      <w:r w:rsidR="001E6DA6">
        <w:t>9</w:t>
      </w:r>
      <w:r w:rsidRPr="006A7EE2">
        <w:t>.1</w:t>
      </w:r>
      <w:r w:rsidRPr="006A7EE2">
        <w:tab/>
        <w:t>Description</w:t>
      </w:r>
      <w:bookmarkEnd w:id="2249"/>
      <w:bookmarkEnd w:id="2250"/>
      <w:bookmarkEnd w:id="2251"/>
      <w:bookmarkEnd w:id="2252"/>
      <w:bookmarkEnd w:id="2253"/>
      <w:bookmarkEnd w:id="2254"/>
      <w:bookmarkEnd w:id="2255"/>
      <w:bookmarkEnd w:id="2256"/>
      <w:bookmarkEnd w:id="2257"/>
      <w:bookmarkEnd w:id="2258"/>
      <w:bookmarkEnd w:id="225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260" w:name="_Toc11338553"/>
      <w:bookmarkStart w:id="2261" w:name="_Toc27585185"/>
      <w:bookmarkStart w:id="2262" w:name="_Toc34346643"/>
      <w:bookmarkStart w:id="2263" w:name="_Toc34740720"/>
      <w:bookmarkStart w:id="2264" w:name="_Toc34748079"/>
      <w:bookmarkStart w:id="2265" w:name="_Toc34748455"/>
      <w:bookmarkStart w:id="2266" w:name="_Toc34749445"/>
      <w:bookmarkStart w:id="2267" w:name="_Toc49689908"/>
      <w:bookmarkStart w:id="2268" w:name="_Toc56336993"/>
      <w:bookmarkStart w:id="2269" w:name="_Toc73443809"/>
      <w:bookmarkStart w:id="2270" w:name="_Toc74992104"/>
      <w:r w:rsidRPr="006A7EE2">
        <w:t>6.</w:t>
      </w:r>
      <w:r>
        <w:t>2</w:t>
      </w:r>
      <w:r w:rsidRPr="006A7EE2">
        <w:t>.3.</w:t>
      </w:r>
      <w:r w:rsidR="001E6DA6">
        <w:t>9</w:t>
      </w:r>
      <w:r w:rsidRPr="006A7EE2">
        <w:t>.2</w:t>
      </w:r>
      <w:r w:rsidRPr="006A7EE2">
        <w:tab/>
        <w:t>Resource Definition</w:t>
      </w:r>
      <w:bookmarkEnd w:id="2260"/>
      <w:bookmarkEnd w:id="2261"/>
      <w:bookmarkEnd w:id="2262"/>
      <w:bookmarkEnd w:id="2263"/>
      <w:bookmarkEnd w:id="2264"/>
      <w:bookmarkEnd w:id="2265"/>
      <w:bookmarkEnd w:id="2266"/>
      <w:bookmarkEnd w:id="2267"/>
      <w:bookmarkEnd w:id="2268"/>
      <w:bookmarkEnd w:id="2269"/>
      <w:bookmarkEnd w:id="227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271" w:name="_Toc11338554"/>
      <w:bookmarkStart w:id="2272" w:name="_Toc27585186"/>
      <w:bookmarkStart w:id="2273" w:name="_Toc34346644"/>
      <w:bookmarkStart w:id="2274" w:name="_Toc34740721"/>
      <w:bookmarkStart w:id="2275" w:name="_Toc34748080"/>
      <w:bookmarkStart w:id="2276" w:name="_Toc34748456"/>
      <w:bookmarkStart w:id="2277" w:name="_Toc34749446"/>
      <w:bookmarkStart w:id="2278" w:name="_Toc49689909"/>
      <w:bookmarkStart w:id="2279" w:name="_Toc56336994"/>
      <w:bookmarkStart w:id="2280" w:name="_Toc73443810"/>
      <w:bookmarkStart w:id="2281" w:name="_Toc74992105"/>
      <w:r w:rsidRPr="006A7EE2">
        <w:t>6.</w:t>
      </w:r>
      <w:r>
        <w:t>2</w:t>
      </w:r>
      <w:r w:rsidRPr="006A7EE2">
        <w:t>.3.</w:t>
      </w:r>
      <w:r w:rsidR="001E6DA6">
        <w:t>9</w:t>
      </w:r>
      <w:r w:rsidRPr="006A7EE2">
        <w:t>.3</w:t>
      </w:r>
      <w:r w:rsidRPr="006A7EE2">
        <w:tab/>
        <w:t>Resource Standard Methods</w:t>
      </w:r>
      <w:bookmarkEnd w:id="2271"/>
      <w:bookmarkEnd w:id="2272"/>
      <w:bookmarkEnd w:id="2273"/>
      <w:bookmarkEnd w:id="2274"/>
      <w:bookmarkEnd w:id="2275"/>
      <w:bookmarkEnd w:id="2276"/>
      <w:bookmarkEnd w:id="2277"/>
      <w:bookmarkEnd w:id="2278"/>
      <w:bookmarkEnd w:id="2279"/>
      <w:bookmarkEnd w:id="2280"/>
      <w:bookmarkEnd w:id="2281"/>
    </w:p>
    <w:p w14:paraId="71CAEADC" w14:textId="77777777" w:rsidR="00FA6EB7" w:rsidRPr="006A7EE2" w:rsidRDefault="00FA6EB7" w:rsidP="00FA6EB7">
      <w:pPr>
        <w:pStyle w:val="Heading6"/>
      </w:pPr>
      <w:bookmarkStart w:id="2282" w:name="_Toc11338555"/>
      <w:bookmarkStart w:id="2283" w:name="_Toc27585187"/>
      <w:bookmarkStart w:id="2284" w:name="_Toc34346645"/>
      <w:bookmarkStart w:id="2285" w:name="_Toc34740722"/>
      <w:bookmarkStart w:id="2286" w:name="_Toc34748081"/>
      <w:bookmarkStart w:id="2287" w:name="_Toc34748457"/>
      <w:bookmarkStart w:id="2288" w:name="_Toc34749447"/>
      <w:bookmarkStart w:id="2289" w:name="_Toc49689910"/>
      <w:bookmarkStart w:id="2290" w:name="_Toc56336995"/>
      <w:bookmarkStart w:id="2291" w:name="_Toc73443811"/>
      <w:bookmarkStart w:id="2292" w:name="_Toc74992106"/>
      <w:r w:rsidRPr="006A7EE2">
        <w:t>6.</w:t>
      </w:r>
      <w:r>
        <w:t>2</w:t>
      </w:r>
      <w:r w:rsidRPr="006A7EE2">
        <w:t>.3.</w:t>
      </w:r>
      <w:r w:rsidR="001E6DA6">
        <w:t>9</w:t>
      </w:r>
      <w:r w:rsidRPr="006A7EE2">
        <w:t>.3.1</w:t>
      </w:r>
      <w:r w:rsidRPr="006A7EE2">
        <w:tab/>
        <w:t>DELETE</w:t>
      </w:r>
      <w:bookmarkEnd w:id="2282"/>
      <w:bookmarkEnd w:id="2283"/>
      <w:bookmarkEnd w:id="2284"/>
      <w:bookmarkEnd w:id="2285"/>
      <w:bookmarkEnd w:id="2286"/>
      <w:bookmarkEnd w:id="2287"/>
      <w:bookmarkEnd w:id="2288"/>
      <w:bookmarkEnd w:id="2289"/>
      <w:bookmarkEnd w:id="2290"/>
      <w:bookmarkEnd w:id="2291"/>
      <w:bookmarkEnd w:id="229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293" w:name="_Toc11338556"/>
      <w:bookmarkStart w:id="2294" w:name="_Toc27585188"/>
      <w:bookmarkStart w:id="2295" w:name="_Toc34346646"/>
      <w:bookmarkStart w:id="2296" w:name="_Toc34740723"/>
      <w:bookmarkStart w:id="2297" w:name="_Toc34748082"/>
      <w:bookmarkStart w:id="2298" w:name="_Toc34748458"/>
      <w:bookmarkStart w:id="2299" w:name="_Toc34749448"/>
      <w:bookmarkStart w:id="2300" w:name="_Toc49689911"/>
      <w:bookmarkStart w:id="2301" w:name="_Toc56336996"/>
      <w:bookmarkStart w:id="2302" w:name="_Toc73443812"/>
      <w:bookmarkStart w:id="2303" w:name="_Toc74992107"/>
      <w:r w:rsidRPr="006A7EE2">
        <w:t>6.</w:t>
      </w:r>
      <w:r>
        <w:t>2</w:t>
      </w:r>
      <w:r w:rsidRPr="006A7EE2">
        <w:t>.3.</w:t>
      </w:r>
      <w:r w:rsidR="001E6DA6">
        <w:t>9</w:t>
      </w:r>
      <w:r w:rsidRPr="006A7EE2">
        <w:t>.3.2</w:t>
      </w:r>
      <w:r w:rsidRPr="006A7EE2">
        <w:tab/>
        <w:t>PATCH</w:t>
      </w:r>
      <w:bookmarkEnd w:id="2293"/>
      <w:bookmarkEnd w:id="2294"/>
      <w:bookmarkEnd w:id="2295"/>
      <w:bookmarkEnd w:id="2296"/>
      <w:bookmarkEnd w:id="2297"/>
      <w:bookmarkEnd w:id="2298"/>
      <w:bookmarkEnd w:id="2299"/>
      <w:bookmarkEnd w:id="2300"/>
      <w:bookmarkEnd w:id="2301"/>
      <w:bookmarkEnd w:id="2302"/>
      <w:bookmarkEnd w:id="230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1CF00886"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F83C68F"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6F5D1196"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2A194B">
      <w:pPr>
        <w:pStyle w:val="Heading4"/>
      </w:pPr>
      <w:bookmarkStart w:id="2304" w:name="_Toc26199600"/>
      <w:bookmarkStart w:id="2305" w:name="_Toc34346647"/>
      <w:bookmarkStart w:id="2306" w:name="_Toc34740724"/>
      <w:bookmarkStart w:id="2307" w:name="_Toc34748083"/>
      <w:bookmarkStart w:id="2308" w:name="_Toc34748459"/>
      <w:bookmarkStart w:id="2309" w:name="_Toc34749449"/>
      <w:bookmarkStart w:id="2310" w:name="_Toc49689912"/>
      <w:bookmarkStart w:id="2311" w:name="_Toc56336997"/>
      <w:bookmarkStart w:id="2312" w:name="_Toc73443813"/>
      <w:bookmarkStart w:id="2313" w:name="_Toc11338574"/>
      <w:bookmarkStart w:id="2314" w:name="_Toc27585226"/>
      <w:bookmarkStart w:id="2315" w:name="_Toc74992108"/>
      <w:r>
        <w:t>6.2.3.10</w:t>
      </w:r>
      <w:r>
        <w:tab/>
        <w:t xml:space="preserve">Resource: </w:t>
      </w:r>
      <w:bookmarkEnd w:id="2304"/>
      <w:r>
        <w:t>IMS Registration Status</w:t>
      </w:r>
      <w:bookmarkEnd w:id="2305"/>
      <w:bookmarkEnd w:id="2306"/>
      <w:bookmarkEnd w:id="2307"/>
      <w:bookmarkEnd w:id="2308"/>
      <w:bookmarkEnd w:id="2309"/>
      <w:bookmarkEnd w:id="2310"/>
      <w:bookmarkEnd w:id="2311"/>
      <w:bookmarkEnd w:id="2312"/>
      <w:bookmarkEnd w:id="2315"/>
    </w:p>
    <w:p w14:paraId="1A852E2D" w14:textId="77777777" w:rsidR="002A194B" w:rsidRDefault="002A194B" w:rsidP="002A194B">
      <w:pPr>
        <w:pStyle w:val="Heading5"/>
      </w:pPr>
      <w:bookmarkStart w:id="2316" w:name="_Toc26199601"/>
      <w:bookmarkStart w:id="2317" w:name="_Toc34346648"/>
      <w:bookmarkStart w:id="2318" w:name="_Toc34740725"/>
      <w:bookmarkStart w:id="2319" w:name="_Toc34748084"/>
      <w:bookmarkStart w:id="2320" w:name="_Toc34748460"/>
      <w:bookmarkStart w:id="2321" w:name="_Toc34749450"/>
      <w:bookmarkStart w:id="2322" w:name="_Toc49689913"/>
      <w:bookmarkStart w:id="2323" w:name="_Toc56336998"/>
      <w:bookmarkStart w:id="2324" w:name="_Toc73443814"/>
      <w:bookmarkStart w:id="2325" w:name="_Toc74992109"/>
      <w:r>
        <w:t>6.2.3.10.1</w:t>
      </w:r>
      <w:r>
        <w:tab/>
        <w:t>Description</w:t>
      </w:r>
      <w:bookmarkEnd w:id="2316"/>
      <w:bookmarkEnd w:id="2317"/>
      <w:bookmarkEnd w:id="2318"/>
      <w:bookmarkEnd w:id="2319"/>
      <w:bookmarkEnd w:id="2320"/>
      <w:bookmarkEnd w:id="2321"/>
      <w:bookmarkEnd w:id="2322"/>
      <w:bookmarkEnd w:id="2323"/>
      <w:bookmarkEnd w:id="2324"/>
      <w:bookmarkEnd w:id="232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326" w:name="_Toc26199602"/>
      <w:bookmarkStart w:id="2327" w:name="_Toc34346649"/>
      <w:bookmarkStart w:id="2328" w:name="_Toc34740726"/>
      <w:bookmarkStart w:id="2329" w:name="_Toc34748085"/>
      <w:bookmarkStart w:id="2330" w:name="_Toc34748461"/>
      <w:bookmarkStart w:id="2331" w:name="_Toc34749451"/>
      <w:bookmarkStart w:id="2332" w:name="_Toc49689914"/>
      <w:bookmarkStart w:id="2333" w:name="_Toc56336999"/>
      <w:bookmarkStart w:id="2334" w:name="_Toc73443815"/>
      <w:bookmarkStart w:id="2335" w:name="_Toc74992110"/>
      <w:r>
        <w:t>6.2.3.10.2</w:t>
      </w:r>
      <w:r>
        <w:tab/>
        <w:t>Resource Definition</w:t>
      </w:r>
      <w:bookmarkEnd w:id="2326"/>
      <w:bookmarkEnd w:id="2327"/>
      <w:bookmarkEnd w:id="2328"/>
      <w:bookmarkEnd w:id="2329"/>
      <w:bookmarkEnd w:id="2330"/>
      <w:bookmarkEnd w:id="2331"/>
      <w:bookmarkEnd w:id="2332"/>
      <w:bookmarkEnd w:id="2333"/>
      <w:bookmarkEnd w:id="2334"/>
      <w:bookmarkEnd w:id="233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77777777"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14:paraId="44DF326E" w14:textId="77777777" w:rsidR="002A194B" w:rsidRPr="00384E92" w:rsidRDefault="002A194B" w:rsidP="002A194B"/>
    <w:p w14:paraId="419E8A84" w14:textId="77777777" w:rsidR="002A194B" w:rsidRDefault="002A194B" w:rsidP="002A194B">
      <w:pPr>
        <w:pStyle w:val="Heading5"/>
      </w:pPr>
      <w:bookmarkStart w:id="2336" w:name="_Toc26199603"/>
      <w:bookmarkStart w:id="2337" w:name="_Toc34346650"/>
      <w:bookmarkStart w:id="2338" w:name="_Toc34740727"/>
      <w:bookmarkStart w:id="2339" w:name="_Toc34748086"/>
      <w:bookmarkStart w:id="2340" w:name="_Toc34748462"/>
      <w:bookmarkStart w:id="2341" w:name="_Toc34749452"/>
      <w:bookmarkStart w:id="2342" w:name="_Toc49689915"/>
      <w:bookmarkStart w:id="2343" w:name="_Toc56337000"/>
      <w:bookmarkStart w:id="2344" w:name="_Toc73443816"/>
      <w:bookmarkStart w:id="2345" w:name="_Toc74992111"/>
      <w:r>
        <w:t>6.2.3.10.3</w:t>
      </w:r>
      <w:r>
        <w:tab/>
        <w:t>Resource Standard Methods</w:t>
      </w:r>
      <w:bookmarkEnd w:id="2336"/>
      <w:bookmarkEnd w:id="2337"/>
      <w:bookmarkEnd w:id="2338"/>
      <w:bookmarkEnd w:id="2339"/>
      <w:bookmarkEnd w:id="2340"/>
      <w:bookmarkEnd w:id="2341"/>
      <w:bookmarkEnd w:id="2342"/>
      <w:bookmarkEnd w:id="2343"/>
      <w:bookmarkEnd w:id="2344"/>
      <w:bookmarkEnd w:id="2345"/>
    </w:p>
    <w:p w14:paraId="7A34BAA6" w14:textId="77777777" w:rsidR="002A194B" w:rsidRPr="00384E92" w:rsidRDefault="002A194B" w:rsidP="002A194B">
      <w:pPr>
        <w:pStyle w:val="Heading6"/>
      </w:pPr>
      <w:bookmarkStart w:id="2346" w:name="_Toc26199604"/>
      <w:bookmarkStart w:id="2347" w:name="_Toc34346651"/>
      <w:bookmarkStart w:id="2348" w:name="_Toc34740728"/>
      <w:bookmarkStart w:id="2349" w:name="_Toc34748087"/>
      <w:bookmarkStart w:id="2350" w:name="_Toc34748463"/>
      <w:bookmarkStart w:id="2351" w:name="_Toc34749453"/>
      <w:bookmarkStart w:id="2352" w:name="_Toc49689916"/>
      <w:bookmarkStart w:id="2353" w:name="_Toc56337001"/>
      <w:bookmarkStart w:id="2354" w:name="_Toc73443817"/>
      <w:bookmarkStart w:id="2355" w:name="_Toc74992112"/>
      <w:r w:rsidRPr="00384E92">
        <w:t>6.</w:t>
      </w:r>
      <w:r>
        <w:t>2.3.10.3</w:t>
      </w:r>
      <w:r w:rsidRPr="00384E92">
        <w:t>.1</w:t>
      </w:r>
      <w:r w:rsidRPr="00384E92">
        <w:tab/>
      </w:r>
      <w:r>
        <w:t>GET</w:t>
      </w:r>
      <w:bookmarkEnd w:id="2346"/>
      <w:bookmarkEnd w:id="2347"/>
      <w:bookmarkEnd w:id="2348"/>
      <w:bookmarkEnd w:id="2349"/>
      <w:bookmarkEnd w:id="2350"/>
      <w:bookmarkEnd w:id="2351"/>
      <w:bookmarkEnd w:id="2352"/>
      <w:bookmarkEnd w:id="2353"/>
      <w:bookmarkEnd w:id="2354"/>
      <w:bookmarkEnd w:id="235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6124A2">
      <w:pPr>
        <w:pStyle w:val="Heading4"/>
      </w:pPr>
      <w:bookmarkStart w:id="2356" w:name="_Toc34346652"/>
      <w:bookmarkStart w:id="2357" w:name="_Toc34740729"/>
      <w:bookmarkStart w:id="2358" w:name="_Toc34748088"/>
      <w:bookmarkStart w:id="2359" w:name="_Toc34748464"/>
      <w:bookmarkStart w:id="2360" w:name="_Toc34749454"/>
      <w:bookmarkStart w:id="2361" w:name="_Toc49689917"/>
      <w:bookmarkStart w:id="2362" w:name="_Toc56337002"/>
      <w:bookmarkStart w:id="2363" w:name="_Toc73443818"/>
      <w:bookmarkStart w:id="2364" w:name="_Toc74992113"/>
      <w:r>
        <w:t>6.2.3.11</w:t>
      </w:r>
      <w:r>
        <w:tab/>
        <w:t>Resource: Service Priority Information</w:t>
      </w:r>
      <w:bookmarkEnd w:id="2356"/>
      <w:bookmarkEnd w:id="2357"/>
      <w:bookmarkEnd w:id="2358"/>
      <w:bookmarkEnd w:id="2359"/>
      <w:bookmarkEnd w:id="2360"/>
      <w:bookmarkEnd w:id="2361"/>
      <w:bookmarkEnd w:id="2362"/>
      <w:bookmarkEnd w:id="2363"/>
      <w:bookmarkEnd w:id="2364"/>
    </w:p>
    <w:p w14:paraId="6AA1CC6D" w14:textId="77777777" w:rsidR="006124A2" w:rsidRDefault="006124A2" w:rsidP="006124A2">
      <w:pPr>
        <w:pStyle w:val="Heading5"/>
      </w:pPr>
      <w:bookmarkStart w:id="2365" w:name="_Toc34346653"/>
      <w:bookmarkStart w:id="2366" w:name="_Toc34740730"/>
      <w:bookmarkStart w:id="2367" w:name="_Toc34748089"/>
      <w:bookmarkStart w:id="2368" w:name="_Toc34748465"/>
      <w:bookmarkStart w:id="2369" w:name="_Toc34749455"/>
      <w:bookmarkStart w:id="2370" w:name="_Toc49689918"/>
      <w:bookmarkStart w:id="2371" w:name="_Toc56337003"/>
      <w:bookmarkStart w:id="2372" w:name="_Toc73443819"/>
      <w:bookmarkStart w:id="2373" w:name="_Toc74992114"/>
      <w:r>
        <w:t>6.2.3.11.1</w:t>
      </w:r>
      <w:r>
        <w:tab/>
        <w:t>Description</w:t>
      </w:r>
      <w:bookmarkEnd w:id="2365"/>
      <w:bookmarkEnd w:id="2366"/>
      <w:bookmarkEnd w:id="2367"/>
      <w:bookmarkEnd w:id="2368"/>
      <w:bookmarkEnd w:id="2369"/>
      <w:bookmarkEnd w:id="2370"/>
      <w:bookmarkEnd w:id="2371"/>
      <w:bookmarkEnd w:id="2372"/>
      <w:bookmarkEnd w:id="237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374" w:name="_Toc34346654"/>
      <w:bookmarkStart w:id="2375" w:name="_Toc34740731"/>
      <w:bookmarkStart w:id="2376" w:name="_Toc34748090"/>
      <w:bookmarkStart w:id="2377" w:name="_Toc34748466"/>
      <w:bookmarkStart w:id="2378" w:name="_Toc34749456"/>
      <w:bookmarkStart w:id="2379" w:name="_Toc49689919"/>
      <w:bookmarkStart w:id="2380" w:name="_Toc56337004"/>
      <w:bookmarkStart w:id="2381" w:name="_Toc73443820"/>
      <w:bookmarkStart w:id="2382" w:name="_Toc74992115"/>
      <w:r>
        <w:t>6.2.3.11.2</w:t>
      </w:r>
      <w:r>
        <w:tab/>
        <w:t>Resource Definition</w:t>
      </w:r>
      <w:bookmarkEnd w:id="2374"/>
      <w:bookmarkEnd w:id="2375"/>
      <w:bookmarkEnd w:id="2376"/>
      <w:bookmarkEnd w:id="2377"/>
      <w:bookmarkEnd w:id="2378"/>
      <w:bookmarkEnd w:id="2379"/>
      <w:bookmarkEnd w:id="2380"/>
      <w:bookmarkEnd w:id="2381"/>
      <w:bookmarkEnd w:id="238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77777777"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14:paraId="7C1C944A" w14:textId="77777777" w:rsidR="006124A2" w:rsidRPr="00384E92" w:rsidRDefault="006124A2" w:rsidP="006124A2"/>
    <w:p w14:paraId="6F71E858" w14:textId="77777777" w:rsidR="006124A2" w:rsidRDefault="006124A2" w:rsidP="006124A2">
      <w:pPr>
        <w:pStyle w:val="Heading5"/>
      </w:pPr>
      <w:bookmarkStart w:id="2383" w:name="_Toc34346655"/>
      <w:bookmarkStart w:id="2384" w:name="_Toc34740732"/>
      <w:bookmarkStart w:id="2385" w:name="_Toc34748091"/>
      <w:bookmarkStart w:id="2386" w:name="_Toc34748467"/>
      <w:bookmarkStart w:id="2387" w:name="_Toc34749457"/>
      <w:bookmarkStart w:id="2388" w:name="_Toc49689920"/>
      <w:bookmarkStart w:id="2389" w:name="_Toc56337005"/>
      <w:bookmarkStart w:id="2390" w:name="_Toc73443821"/>
      <w:bookmarkStart w:id="2391" w:name="_Toc74992116"/>
      <w:r>
        <w:t>6.2.3.11.3</w:t>
      </w:r>
      <w:r>
        <w:tab/>
        <w:t>Resource Standard Methods</w:t>
      </w:r>
      <w:bookmarkEnd w:id="2383"/>
      <w:bookmarkEnd w:id="2384"/>
      <w:bookmarkEnd w:id="2385"/>
      <w:bookmarkEnd w:id="2386"/>
      <w:bookmarkEnd w:id="2387"/>
      <w:bookmarkEnd w:id="2388"/>
      <w:bookmarkEnd w:id="2389"/>
      <w:bookmarkEnd w:id="2390"/>
      <w:bookmarkEnd w:id="2391"/>
    </w:p>
    <w:p w14:paraId="7FEB75C5" w14:textId="77777777" w:rsidR="006124A2" w:rsidRPr="00384E92" w:rsidRDefault="006124A2" w:rsidP="006124A2">
      <w:pPr>
        <w:pStyle w:val="Heading6"/>
      </w:pPr>
      <w:bookmarkStart w:id="2392" w:name="_Toc34346656"/>
      <w:bookmarkStart w:id="2393" w:name="_Toc34740733"/>
      <w:bookmarkStart w:id="2394" w:name="_Toc34748092"/>
      <w:bookmarkStart w:id="2395" w:name="_Toc34748468"/>
      <w:bookmarkStart w:id="2396" w:name="_Toc34749458"/>
      <w:bookmarkStart w:id="2397" w:name="_Toc49689921"/>
      <w:bookmarkStart w:id="2398" w:name="_Toc56337006"/>
      <w:bookmarkStart w:id="2399" w:name="_Toc73443822"/>
      <w:bookmarkStart w:id="2400" w:name="_Toc74992117"/>
      <w:r w:rsidRPr="00384E92">
        <w:t>6.</w:t>
      </w:r>
      <w:r>
        <w:t>2.3.11.3</w:t>
      </w:r>
      <w:r w:rsidRPr="00384E92">
        <w:t>.1</w:t>
      </w:r>
      <w:r w:rsidRPr="00384E92">
        <w:tab/>
      </w:r>
      <w:r>
        <w:t>GET</w:t>
      </w:r>
      <w:bookmarkEnd w:id="2392"/>
      <w:bookmarkEnd w:id="2393"/>
      <w:bookmarkEnd w:id="2394"/>
      <w:bookmarkEnd w:id="2395"/>
      <w:bookmarkEnd w:id="2396"/>
      <w:bookmarkEnd w:id="2397"/>
      <w:bookmarkEnd w:id="2398"/>
      <w:bookmarkEnd w:id="2399"/>
      <w:bookmarkEnd w:id="240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866F74">
      <w:pPr>
        <w:pStyle w:val="Heading4"/>
      </w:pPr>
      <w:bookmarkStart w:id="2401" w:name="_Toc34346657"/>
      <w:bookmarkStart w:id="2402" w:name="_Toc34740734"/>
      <w:bookmarkStart w:id="2403" w:name="_Toc34748093"/>
      <w:bookmarkStart w:id="2404" w:name="_Toc34748469"/>
      <w:bookmarkStart w:id="2405" w:name="_Toc34749459"/>
      <w:bookmarkStart w:id="2406" w:name="_Toc49689922"/>
      <w:bookmarkStart w:id="2407" w:name="_Toc56337007"/>
      <w:bookmarkStart w:id="2408" w:name="_Toc73443823"/>
      <w:bookmarkStart w:id="2409" w:name="_Toc74992118"/>
      <w:r>
        <w:t>6.2.3.12</w:t>
      </w:r>
      <w:r>
        <w:tab/>
        <w:t>Resource: Initial Filter Criteria</w:t>
      </w:r>
      <w:bookmarkEnd w:id="2401"/>
      <w:bookmarkEnd w:id="2402"/>
      <w:bookmarkEnd w:id="2403"/>
      <w:bookmarkEnd w:id="2404"/>
      <w:bookmarkEnd w:id="2405"/>
      <w:bookmarkEnd w:id="2406"/>
      <w:bookmarkEnd w:id="2407"/>
      <w:bookmarkEnd w:id="2408"/>
      <w:bookmarkEnd w:id="2409"/>
    </w:p>
    <w:p w14:paraId="1CBF3B50" w14:textId="77777777" w:rsidR="00866F74" w:rsidRDefault="00866F74" w:rsidP="00866F74">
      <w:pPr>
        <w:pStyle w:val="Heading5"/>
      </w:pPr>
      <w:bookmarkStart w:id="2410" w:name="_Toc34346658"/>
      <w:bookmarkStart w:id="2411" w:name="_Toc34740735"/>
      <w:bookmarkStart w:id="2412" w:name="_Toc34748094"/>
      <w:bookmarkStart w:id="2413" w:name="_Toc34748470"/>
      <w:bookmarkStart w:id="2414" w:name="_Toc34749460"/>
      <w:bookmarkStart w:id="2415" w:name="_Toc49689923"/>
      <w:bookmarkStart w:id="2416" w:name="_Toc56337008"/>
      <w:bookmarkStart w:id="2417" w:name="_Toc73443824"/>
      <w:bookmarkStart w:id="2418" w:name="_Toc74992119"/>
      <w:r>
        <w:t>6.2.3.12.1</w:t>
      </w:r>
      <w:r>
        <w:tab/>
        <w:t>Description</w:t>
      </w:r>
      <w:bookmarkEnd w:id="2410"/>
      <w:bookmarkEnd w:id="2411"/>
      <w:bookmarkEnd w:id="2412"/>
      <w:bookmarkEnd w:id="2413"/>
      <w:bookmarkEnd w:id="2414"/>
      <w:bookmarkEnd w:id="2415"/>
      <w:bookmarkEnd w:id="2416"/>
      <w:bookmarkEnd w:id="2417"/>
      <w:bookmarkEnd w:id="241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866F74">
      <w:pPr>
        <w:pStyle w:val="Heading5"/>
      </w:pPr>
      <w:bookmarkStart w:id="2419" w:name="_Toc34346659"/>
      <w:bookmarkStart w:id="2420" w:name="_Toc34740736"/>
      <w:bookmarkStart w:id="2421" w:name="_Toc34748095"/>
      <w:bookmarkStart w:id="2422" w:name="_Toc34748471"/>
      <w:bookmarkStart w:id="2423" w:name="_Toc34749461"/>
      <w:bookmarkStart w:id="2424" w:name="_Toc49689924"/>
      <w:bookmarkStart w:id="2425" w:name="_Toc56337009"/>
      <w:bookmarkStart w:id="2426" w:name="_Toc73443825"/>
      <w:bookmarkStart w:id="2427" w:name="_Toc74992120"/>
      <w:r>
        <w:t>6.2.3.12.2</w:t>
      </w:r>
      <w:r>
        <w:tab/>
        <w:t>Resource Definition</w:t>
      </w:r>
      <w:bookmarkEnd w:id="2419"/>
      <w:bookmarkEnd w:id="2420"/>
      <w:bookmarkEnd w:id="2421"/>
      <w:bookmarkEnd w:id="2422"/>
      <w:bookmarkEnd w:id="2423"/>
      <w:bookmarkEnd w:id="2424"/>
      <w:bookmarkEnd w:id="2425"/>
      <w:bookmarkEnd w:id="2426"/>
      <w:bookmarkEnd w:id="242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77777777"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14:paraId="7174C5DD" w14:textId="77777777" w:rsidR="00866F74" w:rsidRPr="00384E92" w:rsidRDefault="00866F74" w:rsidP="00866F74"/>
    <w:p w14:paraId="27D79F74" w14:textId="77777777" w:rsidR="00866F74" w:rsidRDefault="00866F74" w:rsidP="00866F74">
      <w:pPr>
        <w:pStyle w:val="Heading5"/>
      </w:pPr>
      <w:bookmarkStart w:id="2428" w:name="_Toc34346660"/>
      <w:bookmarkStart w:id="2429" w:name="_Toc34740737"/>
      <w:bookmarkStart w:id="2430" w:name="_Toc34748096"/>
      <w:bookmarkStart w:id="2431" w:name="_Toc34748472"/>
      <w:bookmarkStart w:id="2432" w:name="_Toc34749462"/>
      <w:bookmarkStart w:id="2433" w:name="_Toc49689925"/>
      <w:bookmarkStart w:id="2434" w:name="_Toc56337010"/>
      <w:bookmarkStart w:id="2435" w:name="_Toc73443826"/>
      <w:bookmarkStart w:id="2436" w:name="_Toc74992121"/>
      <w:r>
        <w:t>6.2.3.12.3</w:t>
      </w:r>
      <w:r>
        <w:tab/>
        <w:t>Resource Standard Methods</w:t>
      </w:r>
      <w:bookmarkEnd w:id="2428"/>
      <w:bookmarkEnd w:id="2429"/>
      <w:bookmarkEnd w:id="2430"/>
      <w:bookmarkEnd w:id="2431"/>
      <w:bookmarkEnd w:id="2432"/>
      <w:bookmarkEnd w:id="2433"/>
      <w:bookmarkEnd w:id="2434"/>
      <w:bookmarkEnd w:id="2435"/>
      <w:bookmarkEnd w:id="2436"/>
    </w:p>
    <w:p w14:paraId="160CFBD6" w14:textId="77777777" w:rsidR="00866F74" w:rsidRPr="00384E92" w:rsidRDefault="00866F74" w:rsidP="00866F74">
      <w:pPr>
        <w:pStyle w:val="Heading6"/>
      </w:pPr>
      <w:bookmarkStart w:id="2437" w:name="_Toc34346661"/>
      <w:bookmarkStart w:id="2438" w:name="_Toc34740738"/>
      <w:bookmarkStart w:id="2439" w:name="_Toc34748097"/>
      <w:bookmarkStart w:id="2440" w:name="_Toc34748473"/>
      <w:bookmarkStart w:id="2441" w:name="_Toc34749463"/>
      <w:bookmarkStart w:id="2442" w:name="_Toc49689926"/>
      <w:bookmarkStart w:id="2443" w:name="_Toc56337011"/>
      <w:bookmarkStart w:id="2444" w:name="_Toc73443827"/>
      <w:bookmarkStart w:id="2445" w:name="_Toc74992122"/>
      <w:r w:rsidRPr="00384E92">
        <w:t>6.</w:t>
      </w:r>
      <w:r>
        <w:t>2.3.12.3</w:t>
      </w:r>
      <w:r w:rsidRPr="00384E92">
        <w:t>.1</w:t>
      </w:r>
      <w:r w:rsidRPr="00384E92">
        <w:tab/>
      </w:r>
      <w:r>
        <w:t>GET</w:t>
      </w:r>
      <w:bookmarkEnd w:id="2437"/>
      <w:bookmarkEnd w:id="2438"/>
      <w:bookmarkEnd w:id="2439"/>
      <w:bookmarkEnd w:id="2440"/>
      <w:bookmarkEnd w:id="2441"/>
      <w:bookmarkEnd w:id="2442"/>
      <w:bookmarkEnd w:id="2443"/>
      <w:bookmarkEnd w:id="2444"/>
      <w:bookmarkEnd w:id="244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3A1DFC">
            <w:pPr>
              <w:pStyle w:val="TAC"/>
              <w:jc w:val="left"/>
            </w:pPr>
            <w:r>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614BBA">
      <w:pPr>
        <w:pStyle w:val="Heading4"/>
      </w:pPr>
      <w:bookmarkStart w:id="2446" w:name="_Toc34346662"/>
      <w:bookmarkStart w:id="2447" w:name="_Toc34740739"/>
      <w:bookmarkStart w:id="2448" w:name="_Toc34748098"/>
      <w:bookmarkStart w:id="2449" w:name="_Toc34748474"/>
      <w:bookmarkStart w:id="2450" w:name="_Toc34749464"/>
      <w:bookmarkStart w:id="2451" w:name="_Toc49689927"/>
      <w:bookmarkStart w:id="2452" w:name="_Toc56337012"/>
      <w:bookmarkStart w:id="2453" w:name="_Toc73443828"/>
      <w:bookmarkStart w:id="2454" w:name="_Toc74992123"/>
      <w:r>
        <w:t>6.2.3.13</w:t>
      </w:r>
      <w:r>
        <w:tab/>
        <w:t>Resource: IMS Location Data</w:t>
      </w:r>
      <w:bookmarkEnd w:id="2446"/>
      <w:bookmarkEnd w:id="2447"/>
      <w:bookmarkEnd w:id="2448"/>
      <w:bookmarkEnd w:id="2449"/>
      <w:bookmarkEnd w:id="2450"/>
      <w:bookmarkEnd w:id="2451"/>
      <w:bookmarkEnd w:id="2452"/>
      <w:bookmarkEnd w:id="2453"/>
      <w:bookmarkEnd w:id="2454"/>
    </w:p>
    <w:p w14:paraId="299922B2" w14:textId="77777777" w:rsidR="00614BBA" w:rsidRDefault="00614BBA" w:rsidP="00614BBA">
      <w:pPr>
        <w:pStyle w:val="Heading5"/>
      </w:pPr>
      <w:bookmarkStart w:id="2455" w:name="_Toc34346663"/>
      <w:bookmarkStart w:id="2456" w:name="_Toc34740740"/>
      <w:bookmarkStart w:id="2457" w:name="_Toc34748099"/>
      <w:bookmarkStart w:id="2458" w:name="_Toc34748475"/>
      <w:bookmarkStart w:id="2459" w:name="_Toc34749465"/>
      <w:bookmarkStart w:id="2460" w:name="_Toc49689928"/>
      <w:bookmarkStart w:id="2461" w:name="_Toc56337013"/>
      <w:bookmarkStart w:id="2462" w:name="_Toc73443829"/>
      <w:bookmarkStart w:id="2463" w:name="_Toc74992124"/>
      <w:r>
        <w:t>6.2.3.13.1</w:t>
      </w:r>
      <w:r>
        <w:tab/>
        <w:t>Description</w:t>
      </w:r>
      <w:bookmarkEnd w:id="2455"/>
      <w:bookmarkEnd w:id="2456"/>
      <w:bookmarkEnd w:id="2457"/>
      <w:bookmarkEnd w:id="2458"/>
      <w:bookmarkEnd w:id="2459"/>
      <w:bookmarkEnd w:id="2460"/>
      <w:bookmarkEnd w:id="2461"/>
      <w:bookmarkEnd w:id="2462"/>
      <w:bookmarkEnd w:id="246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464" w:name="_Toc34346664"/>
      <w:bookmarkStart w:id="2465" w:name="_Toc34740741"/>
      <w:bookmarkStart w:id="2466" w:name="_Toc34748100"/>
      <w:bookmarkStart w:id="2467" w:name="_Toc34748476"/>
      <w:bookmarkStart w:id="2468" w:name="_Toc34749466"/>
      <w:bookmarkStart w:id="2469" w:name="_Toc49689929"/>
      <w:bookmarkStart w:id="2470" w:name="_Toc56337014"/>
      <w:bookmarkStart w:id="2471" w:name="_Toc73443830"/>
      <w:bookmarkStart w:id="2472" w:name="_Toc74992125"/>
      <w:r>
        <w:t>6.2.3.13.2</w:t>
      </w:r>
      <w:r>
        <w:tab/>
        <w:t>Resource Definition</w:t>
      </w:r>
      <w:bookmarkEnd w:id="2464"/>
      <w:bookmarkEnd w:id="2465"/>
      <w:bookmarkEnd w:id="2466"/>
      <w:bookmarkEnd w:id="2467"/>
      <w:bookmarkEnd w:id="2468"/>
      <w:bookmarkEnd w:id="2469"/>
      <w:bookmarkEnd w:id="2470"/>
      <w:bookmarkEnd w:id="2471"/>
      <w:bookmarkEnd w:id="247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77777777"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14:paraId="688D660A" w14:textId="77777777" w:rsidR="00614BBA" w:rsidRPr="00384E92" w:rsidRDefault="00614BBA" w:rsidP="00614BBA"/>
    <w:p w14:paraId="139076E9" w14:textId="77777777" w:rsidR="00614BBA" w:rsidRDefault="00614BBA" w:rsidP="00614BBA">
      <w:pPr>
        <w:pStyle w:val="Heading5"/>
      </w:pPr>
      <w:bookmarkStart w:id="2473" w:name="_Toc34346665"/>
      <w:bookmarkStart w:id="2474" w:name="_Toc34740742"/>
      <w:bookmarkStart w:id="2475" w:name="_Toc34748101"/>
      <w:bookmarkStart w:id="2476" w:name="_Toc34748477"/>
      <w:bookmarkStart w:id="2477" w:name="_Toc34749467"/>
      <w:bookmarkStart w:id="2478" w:name="_Toc49689930"/>
      <w:bookmarkStart w:id="2479" w:name="_Toc56337015"/>
      <w:bookmarkStart w:id="2480" w:name="_Toc73443831"/>
      <w:bookmarkStart w:id="2481" w:name="_Toc74992126"/>
      <w:r>
        <w:t>6.2.3.13.3</w:t>
      </w:r>
      <w:r>
        <w:tab/>
        <w:t>Resource Standard Methods</w:t>
      </w:r>
      <w:bookmarkEnd w:id="2473"/>
      <w:bookmarkEnd w:id="2474"/>
      <w:bookmarkEnd w:id="2475"/>
      <w:bookmarkEnd w:id="2476"/>
      <w:bookmarkEnd w:id="2477"/>
      <w:bookmarkEnd w:id="2478"/>
      <w:bookmarkEnd w:id="2479"/>
      <w:bookmarkEnd w:id="2480"/>
      <w:bookmarkEnd w:id="2481"/>
    </w:p>
    <w:p w14:paraId="282E83FD" w14:textId="77777777" w:rsidR="00614BBA" w:rsidRPr="00384E92" w:rsidRDefault="00614BBA" w:rsidP="00614BBA">
      <w:pPr>
        <w:pStyle w:val="Heading6"/>
      </w:pPr>
      <w:bookmarkStart w:id="2482" w:name="_Toc34346666"/>
      <w:bookmarkStart w:id="2483" w:name="_Toc34740743"/>
      <w:bookmarkStart w:id="2484" w:name="_Toc34748102"/>
      <w:bookmarkStart w:id="2485" w:name="_Toc34748478"/>
      <w:bookmarkStart w:id="2486" w:name="_Toc34749468"/>
      <w:bookmarkStart w:id="2487" w:name="_Toc49689931"/>
      <w:bookmarkStart w:id="2488" w:name="_Toc56337016"/>
      <w:bookmarkStart w:id="2489" w:name="_Toc73443832"/>
      <w:bookmarkStart w:id="2490" w:name="_Toc74992127"/>
      <w:r w:rsidRPr="00384E92">
        <w:t>6.</w:t>
      </w:r>
      <w:r>
        <w:t>2.3.13.3</w:t>
      </w:r>
      <w:r w:rsidRPr="00384E92">
        <w:t>.1</w:t>
      </w:r>
      <w:r w:rsidRPr="00384E92">
        <w:tab/>
      </w:r>
      <w:r>
        <w:t>GET</w:t>
      </w:r>
      <w:bookmarkEnd w:id="2482"/>
      <w:bookmarkEnd w:id="2483"/>
      <w:bookmarkEnd w:id="2484"/>
      <w:bookmarkEnd w:id="2485"/>
      <w:bookmarkEnd w:id="2486"/>
      <w:bookmarkEnd w:id="2487"/>
      <w:bookmarkEnd w:id="2488"/>
      <w:bookmarkEnd w:id="2489"/>
      <w:bookmarkEnd w:id="2490"/>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C340A3">
      <w:pPr>
        <w:pStyle w:val="Heading4"/>
      </w:pPr>
      <w:bookmarkStart w:id="2491" w:name="_Toc34346667"/>
      <w:bookmarkStart w:id="2492" w:name="_Toc34740744"/>
      <w:bookmarkStart w:id="2493" w:name="_Toc34748103"/>
      <w:bookmarkStart w:id="2494" w:name="_Toc34748479"/>
      <w:bookmarkStart w:id="2495" w:name="_Toc34749469"/>
      <w:bookmarkStart w:id="2496" w:name="_Toc49689932"/>
      <w:bookmarkStart w:id="2497" w:name="_Toc56337017"/>
      <w:bookmarkStart w:id="2498" w:name="_Toc73443833"/>
      <w:bookmarkStart w:id="2499" w:name="_Toc74992128"/>
      <w:r>
        <w:t>6.2.3.14</w:t>
      </w:r>
      <w:r>
        <w:tab/>
        <w:t>Resource: Service Level Trace Information</w:t>
      </w:r>
      <w:bookmarkEnd w:id="2491"/>
      <w:bookmarkEnd w:id="2492"/>
      <w:bookmarkEnd w:id="2493"/>
      <w:bookmarkEnd w:id="2494"/>
      <w:bookmarkEnd w:id="2495"/>
      <w:bookmarkEnd w:id="2496"/>
      <w:bookmarkEnd w:id="2497"/>
      <w:bookmarkEnd w:id="2498"/>
      <w:bookmarkEnd w:id="2499"/>
    </w:p>
    <w:p w14:paraId="0FB1F027" w14:textId="77777777" w:rsidR="00C340A3" w:rsidRDefault="00C340A3" w:rsidP="00C340A3">
      <w:pPr>
        <w:pStyle w:val="Heading5"/>
      </w:pPr>
      <w:bookmarkStart w:id="2500" w:name="_Toc34346668"/>
      <w:bookmarkStart w:id="2501" w:name="_Toc34740745"/>
      <w:bookmarkStart w:id="2502" w:name="_Toc34748104"/>
      <w:bookmarkStart w:id="2503" w:name="_Toc34748480"/>
      <w:bookmarkStart w:id="2504" w:name="_Toc34749470"/>
      <w:bookmarkStart w:id="2505" w:name="_Toc49689933"/>
      <w:bookmarkStart w:id="2506" w:name="_Toc56337018"/>
      <w:bookmarkStart w:id="2507" w:name="_Toc73443834"/>
      <w:bookmarkStart w:id="2508" w:name="_Toc74992129"/>
      <w:r>
        <w:t>6.2.3.14.1</w:t>
      </w:r>
      <w:r>
        <w:tab/>
        <w:t>Description</w:t>
      </w:r>
      <w:bookmarkEnd w:id="2500"/>
      <w:bookmarkEnd w:id="2501"/>
      <w:bookmarkEnd w:id="2502"/>
      <w:bookmarkEnd w:id="2503"/>
      <w:bookmarkEnd w:id="2504"/>
      <w:bookmarkEnd w:id="2505"/>
      <w:bookmarkEnd w:id="2506"/>
      <w:bookmarkEnd w:id="2507"/>
      <w:bookmarkEnd w:id="250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509" w:name="_Toc34346669"/>
      <w:bookmarkStart w:id="2510" w:name="_Toc34740746"/>
      <w:bookmarkStart w:id="2511" w:name="_Toc34748105"/>
      <w:bookmarkStart w:id="2512" w:name="_Toc34748481"/>
      <w:bookmarkStart w:id="2513" w:name="_Toc34749471"/>
      <w:bookmarkStart w:id="2514" w:name="_Toc49689934"/>
      <w:bookmarkStart w:id="2515" w:name="_Toc56337019"/>
      <w:bookmarkStart w:id="2516" w:name="_Toc73443835"/>
      <w:bookmarkStart w:id="2517" w:name="_Toc74992130"/>
      <w:r>
        <w:t>6.2.3.14.2</w:t>
      </w:r>
      <w:r>
        <w:tab/>
        <w:t>Resource Definition</w:t>
      </w:r>
      <w:bookmarkEnd w:id="2509"/>
      <w:bookmarkEnd w:id="2510"/>
      <w:bookmarkEnd w:id="2511"/>
      <w:bookmarkEnd w:id="2512"/>
      <w:bookmarkEnd w:id="2513"/>
      <w:bookmarkEnd w:id="2514"/>
      <w:bookmarkEnd w:id="2515"/>
      <w:bookmarkEnd w:id="2516"/>
      <w:bookmarkEnd w:id="2517"/>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77777777"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14:paraId="7CF623B3" w14:textId="77777777" w:rsidR="00C340A3" w:rsidRPr="00384E92" w:rsidRDefault="00C340A3" w:rsidP="00C340A3"/>
    <w:p w14:paraId="09C48ECE" w14:textId="77777777" w:rsidR="00C340A3" w:rsidRDefault="00C340A3" w:rsidP="00C340A3">
      <w:pPr>
        <w:pStyle w:val="Heading5"/>
      </w:pPr>
      <w:bookmarkStart w:id="2518" w:name="_Toc34346670"/>
      <w:bookmarkStart w:id="2519" w:name="_Toc34740747"/>
      <w:bookmarkStart w:id="2520" w:name="_Toc34748106"/>
      <w:bookmarkStart w:id="2521" w:name="_Toc34748482"/>
      <w:bookmarkStart w:id="2522" w:name="_Toc34749472"/>
      <w:bookmarkStart w:id="2523" w:name="_Toc49689935"/>
      <w:bookmarkStart w:id="2524" w:name="_Toc56337020"/>
      <w:bookmarkStart w:id="2525" w:name="_Toc73443836"/>
      <w:bookmarkStart w:id="2526" w:name="_Toc74992131"/>
      <w:r>
        <w:t>6.2.3.14.3</w:t>
      </w:r>
      <w:r>
        <w:tab/>
        <w:t>Resource Standard Methods</w:t>
      </w:r>
      <w:bookmarkEnd w:id="2518"/>
      <w:bookmarkEnd w:id="2519"/>
      <w:bookmarkEnd w:id="2520"/>
      <w:bookmarkEnd w:id="2521"/>
      <w:bookmarkEnd w:id="2522"/>
      <w:bookmarkEnd w:id="2523"/>
      <w:bookmarkEnd w:id="2524"/>
      <w:bookmarkEnd w:id="2525"/>
      <w:bookmarkEnd w:id="2526"/>
    </w:p>
    <w:p w14:paraId="54A72337" w14:textId="77777777" w:rsidR="00C340A3" w:rsidRPr="00384E92" w:rsidRDefault="00C340A3" w:rsidP="00C340A3">
      <w:pPr>
        <w:pStyle w:val="Heading6"/>
      </w:pPr>
      <w:bookmarkStart w:id="2527" w:name="_Toc34346671"/>
      <w:bookmarkStart w:id="2528" w:name="_Toc34740748"/>
      <w:bookmarkStart w:id="2529" w:name="_Toc34748107"/>
      <w:bookmarkStart w:id="2530" w:name="_Toc34748483"/>
      <w:bookmarkStart w:id="2531" w:name="_Toc34749473"/>
      <w:bookmarkStart w:id="2532" w:name="_Toc49689936"/>
      <w:bookmarkStart w:id="2533" w:name="_Toc56337021"/>
      <w:bookmarkStart w:id="2534" w:name="_Toc73443837"/>
      <w:bookmarkStart w:id="2535" w:name="_Toc74992132"/>
      <w:r w:rsidRPr="00384E92">
        <w:t>6.</w:t>
      </w:r>
      <w:r>
        <w:t>2.3.14.3</w:t>
      </w:r>
      <w:r w:rsidRPr="00384E92">
        <w:t>.1</w:t>
      </w:r>
      <w:r w:rsidRPr="00384E92">
        <w:tab/>
      </w:r>
      <w:r>
        <w:t>GET</w:t>
      </w:r>
      <w:bookmarkEnd w:id="2527"/>
      <w:bookmarkEnd w:id="2528"/>
      <w:bookmarkEnd w:id="2529"/>
      <w:bookmarkEnd w:id="2530"/>
      <w:bookmarkEnd w:id="2531"/>
      <w:bookmarkEnd w:id="2532"/>
      <w:bookmarkEnd w:id="2533"/>
      <w:bookmarkEnd w:id="2534"/>
      <w:bookmarkEnd w:id="253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264041">
      <w:pPr>
        <w:pStyle w:val="Heading4"/>
      </w:pPr>
      <w:bookmarkStart w:id="2536" w:name="_Toc34346672"/>
      <w:bookmarkStart w:id="2537" w:name="_Toc34740749"/>
      <w:bookmarkStart w:id="2538" w:name="_Toc34748108"/>
      <w:bookmarkStart w:id="2539" w:name="_Toc34748484"/>
      <w:bookmarkStart w:id="2540" w:name="_Toc34749474"/>
      <w:bookmarkStart w:id="2541" w:name="_Toc49689937"/>
      <w:bookmarkStart w:id="2542" w:name="_Toc56337022"/>
      <w:bookmarkStart w:id="2543" w:name="_Toc73443838"/>
      <w:bookmarkStart w:id="2544" w:name="_Toc74992133"/>
      <w:r>
        <w:t>6.2.3.15</w:t>
      </w:r>
      <w:r>
        <w:tab/>
        <w:t>Resource: PS location Information</w:t>
      </w:r>
      <w:bookmarkEnd w:id="2536"/>
      <w:bookmarkEnd w:id="2537"/>
      <w:bookmarkEnd w:id="2538"/>
      <w:bookmarkEnd w:id="2539"/>
      <w:bookmarkEnd w:id="2540"/>
      <w:bookmarkEnd w:id="2541"/>
      <w:bookmarkEnd w:id="2542"/>
      <w:bookmarkEnd w:id="2543"/>
      <w:bookmarkEnd w:id="2544"/>
    </w:p>
    <w:p w14:paraId="5CF28009" w14:textId="77777777" w:rsidR="00264041" w:rsidRDefault="00264041" w:rsidP="00264041">
      <w:pPr>
        <w:pStyle w:val="Heading5"/>
      </w:pPr>
      <w:bookmarkStart w:id="2545" w:name="_Toc34346673"/>
      <w:bookmarkStart w:id="2546" w:name="_Toc34740750"/>
      <w:bookmarkStart w:id="2547" w:name="_Toc34748109"/>
      <w:bookmarkStart w:id="2548" w:name="_Toc34748485"/>
      <w:bookmarkStart w:id="2549" w:name="_Toc34749475"/>
      <w:bookmarkStart w:id="2550" w:name="_Toc49689938"/>
      <w:bookmarkStart w:id="2551" w:name="_Toc56337023"/>
      <w:bookmarkStart w:id="2552" w:name="_Toc73443839"/>
      <w:bookmarkStart w:id="2553" w:name="_Toc74992134"/>
      <w:r>
        <w:t>6.2.3.15.1</w:t>
      </w:r>
      <w:r>
        <w:tab/>
        <w:t>Description</w:t>
      </w:r>
      <w:bookmarkEnd w:id="2545"/>
      <w:bookmarkEnd w:id="2546"/>
      <w:bookmarkEnd w:id="2547"/>
      <w:bookmarkEnd w:id="2548"/>
      <w:bookmarkEnd w:id="2549"/>
      <w:bookmarkEnd w:id="2550"/>
      <w:bookmarkEnd w:id="2551"/>
      <w:bookmarkEnd w:id="2552"/>
      <w:bookmarkEnd w:id="2553"/>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554" w:name="_Toc34346674"/>
      <w:bookmarkStart w:id="2555" w:name="_Toc34740751"/>
      <w:bookmarkStart w:id="2556" w:name="_Toc34748110"/>
      <w:bookmarkStart w:id="2557" w:name="_Toc34748486"/>
      <w:bookmarkStart w:id="2558" w:name="_Toc34749476"/>
      <w:bookmarkStart w:id="2559" w:name="_Toc49689939"/>
      <w:bookmarkStart w:id="2560" w:name="_Toc56337024"/>
      <w:bookmarkStart w:id="2561" w:name="_Toc73443840"/>
      <w:bookmarkStart w:id="2562" w:name="_Toc74992135"/>
      <w:r>
        <w:t>6.2.3.15.2</w:t>
      </w:r>
      <w:r>
        <w:tab/>
        <w:t>Resource Definition</w:t>
      </w:r>
      <w:bookmarkEnd w:id="2554"/>
      <w:bookmarkEnd w:id="2555"/>
      <w:bookmarkEnd w:id="2556"/>
      <w:bookmarkEnd w:id="2557"/>
      <w:bookmarkEnd w:id="2558"/>
      <w:bookmarkEnd w:id="2559"/>
      <w:bookmarkEnd w:id="2560"/>
      <w:bookmarkEnd w:id="2561"/>
      <w:bookmarkEnd w:id="256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60789902" w:rsidR="00264041" w:rsidRDefault="00264041" w:rsidP="00264041">
            <w:pPr>
              <w:pStyle w:val="TAL"/>
            </w:pPr>
            <w:r w:rsidRPr="000B71E3">
              <w:t xml:space="preserve">Represents the </w:t>
            </w:r>
            <w:r>
              <w:t>IMS Public Identity (i.e. IMS Public User identity or Public Service Identity) or the IMS private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563" w:name="_Toc34346675"/>
      <w:bookmarkStart w:id="2564" w:name="_Toc34740752"/>
      <w:bookmarkStart w:id="2565" w:name="_Toc34748111"/>
      <w:bookmarkStart w:id="2566" w:name="_Toc34748487"/>
      <w:bookmarkStart w:id="2567" w:name="_Toc34749477"/>
      <w:bookmarkStart w:id="2568" w:name="_Toc49689940"/>
      <w:bookmarkStart w:id="2569" w:name="_Toc56337025"/>
      <w:bookmarkStart w:id="2570" w:name="_Toc73443841"/>
      <w:bookmarkStart w:id="2571" w:name="_Toc74992136"/>
      <w:r>
        <w:t>6.2.3.15.3</w:t>
      </w:r>
      <w:r>
        <w:tab/>
        <w:t>Resource Standard Methods</w:t>
      </w:r>
      <w:bookmarkEnd w:id="2563"/>
      <w:bookmarkEnd w:id="2564"/>
      <w:bookmarkEnd w:id="2565"/>
      <w:bookmarkEnd w:id="2566"/>
      <w:bookmarkEnd w:id="2567"/>
      <w:bookmarkEnd w:id="2568"/>
      <w:bookmarkEnd w:id="2569"/>
      <w:bookmarkEnd w:id="2570"/>
      <w:bookmarkEnd w:id="2571"/>
    </w:p>
    <w:p w14:paraId="0E8B1FE2" w14:textId="77777777" w:rsidR="00264041" w:rsidRPr="00384E92" w:rsidRDefault="00264041" w:rsidP="00264041">
      <w:pPr>
        <w:pStyle w:val="Heading6"/>
      </w:pPr>
      <w:bookmarkStart w:id="2572" w:name="_Toc34346676"/>
      <w:bookmarkStart w:id="2573" w:name="_Toc34740753"/>
      <w:bookmarkStart w:id="2574" w:name="_Toc34748112"/>
      <w:bookmarkStart w:id="2575" w:name="_Toc34748488"/>
      <w:bookmarkStart w:id="2576" w:name="_Toc34749478"/>
      <w:bookmarkStart w:id="2577" w:name="_Toc49689941"/>
      <w:bookmarkStart w:id="2578" w:name="_Toc56337026"/>
      <w:bookmarkStart w:id="2579" w:name="_Toc73443842"/>
      <w:bookmarkStart w:id="2580" w:name="_Toc74992137"/>
      <w:r w:rsidRPr="00384E92">
        <w:t>6.</w:t>
      </w:r>
      <w:r>
        <w:t>2.3.15.3</w:t>
      </w:r>
      <w:r w:rsidRPr="00384E92">
        <w:t>.1</w:t>
      </w:r>
      <w:r w:rsidRPr="00384E92">
        <w:tab/>
      </w:r>
      <w:r>
        <w:t>GET</w:t>
      </w:r>
      <w:bookmarkEnd w:id="2572"/>
      <w:bookmarkEnd w:id="2573"/>
      <w:bookmarkEnd w:id="2574"/>
      <w:bookmarkEnd w:id="2575"/>
      <w:bookmarkEnd w:id="2576"/>
      <w:bookmarkEnd w:id="2577"/>
      <w:bookmarkEnd w:id="2578"/>
      <w:bookmarkEnd w:id="2579"/>
      <w:bookmarkEnd w:id="258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7777777"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264041">
      <w:pPr>
        <w:pStyle w:val="Heading4"/>
      </w:pPr>
      <w:bookmarkStart w:id="2581" w:name="_Toc34346677"/>
      <w:bookmarkStart w:id="2582" w:name="_Toc34740754"/>
      <w:bookmarkStart w:id="2583" w:name="_Toc34748113"/>
      <w:bookmarkStart w:id="2584" w:name="_Toc34748489"/>
      <w:bookmarkStart w:id="2585" w:name="_Toc34749479"/>
      <w:bookmarkStart w:id="2586" w:name="_Toc49689942"/>
      <w:bookmarkStart w:id="2587" w:name="_Toc56337027"/>
      <w:bookmarkStart w:id="2588" w:name="_Toc73443843"/>
      <w:bookmarkStart w:id="2589" w:name="_Toc74992138"/>
      <w:r>
        <w:t>6.2.3.16</w:t>
      </w:r>
      <w:r>
        <w:tab/>
        <w:t>Resource: CS location Information</w:t>
      </w:r>
      <w:bookmarkEnd w:id="2581"/>
      <w:bookmarkEnd w:id="2582"/>
      <w:bookmarkEnd w:id="2583"/>
      <w:bookmarkEnd w:id="2584"/>
      <w:bookmarkEnd w:id="2585"/>
      <w:bookmarkEnd w:id="2586"/>
      <w:bookmarkEnd w:id="2587"/>
      <w:bookmarkEnd w:id="2588"/>
      <w:bookmarkEnd w:id="2589"/>
    </w:p>
    <w:p w14:paraId="202D8008" w14:textId="77777777" w:rsidR="00264041" w:rsidRDefault="00264041" w:rsidP="00264041">
      <w:pPr>
        <w:pStyle w:val="Heading5"/>
      </w:pPr>
      <w:bookmarkStart w:id="2590" w:name="_Toc34346678"/>
      <w:bookmarkStart w:id="2591" w:name="_Toc34740755"/>
      <w:bookmarkStart w:id="2592" w:name="_Toc34748114"/>
      <w:bookmarkStart w:id="2593" w:name="_Toc34748490"/>
      <w:bookmarkStart w:id="2594" w:name="_Toc34749480"/>
      <w:bookmarkStart w:id="2595" w:name="_Toc49689943"/>
      <w:bookmarkStart w:id="2596" w:name="_Toc56337028"/>
      <w:bookmarkStart w:id="2597" w:name="_Toc73443844"/>
      <w:bookmarkStart w:id="2598" w:name="_Toc74992139"/>
      <w:r>
        <w:t>6.2.3.16.1</w:t>
      </w:r>
      <w:r>
        <w:tab/>
        <w:t>Description</w:t>
      </w:r>
      <w:bookmarkEnd w:id="2590"/>
      <w:bookmarkEnd w:id="2591"/>
      <w:bookmarkEnd w:id="2592"/>
      <w:bookmarkEnd w:id="2593"/>
      <w:bookmarkEnd w:id="2594"/>
      <w:bookmarkEnd w:id="2595"/>
      <w:bookmarkEnd w:id="2596"/>
      <w:bookmarkEnd w:id="2597"/>
      <w:bookmarkEnd w:id="259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599" w:name="_Toc34346679"/>
      <w:bookmarkStart w:id="2600" w:name="_Toc34740756"/>
      <w:bookmarkStart w:id="2601" w:name="_Toc34748115"/>
      <w:bookmarkStart w:id="2602" w:name="_Toc34748491"/>
      <w:bookmarkStart w:id="2603" w:name="_Toc34749481"/>
      <w:bookmarkStart w:id="2604" w:name="_Toc49689944"/>
      <w:bookmarkStart w:id="2605" w:name="_Toc56337029"/>
      <w:bookmarkStart w:id="2606" w:name="_Toc73443845"/>
      <w:bookmarkStart w:id="2607" w:name="_Toc74992140"/>
      <w:r>
        <w:t>6.2.3.16.2</w:t>
      </w:r>
      <w:r>
        <w:tab/>
        <w:t>Resource Definition</w:t>
      </w:r>
      <w:bookmarkEnd w:id="2599"/>
      <w:bookmarkEnd w:id="2600"/>
      <w:bookmarkEnd w:id="2601"/>
      <w:bookmarkEnd w:id="2602"/>
      <w:bookmarkEnd w:id="2603"/>
      <w:bookmarkEnd w:id="2604"/>
      <w:bookmarkEnd w:id="2605"/>
      <w:bookmarkEnd w:id="2606"/>
      <w:bookmarkEnd w:id="260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0D92C2C3" w:rsidR="00264041" w:rsidRDefault="00264041" w:rsidP="00264041">
            <w:pPr>
              <w:pStyle w:val="TAL"/>
            </w:pPr>
            <w:r w:rsidRPr="000B71E3">
              <w:t xml:space="preserve">Represents the </w:t>
            </w:r>
            <w:r>
              <w:t>IMS Public Identity (i.e. IMS Public User identity or Public Service Identity) or the IMS private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608" w:name="_Toc34346680"/>
      <w:bookmarkStart w:id="2609" w:name="_Toc34740757"/>
      <w:bookmarkStart w:id="2610" w:name="_Toc34748116"/>
      <w:bookmarkStart w:id="2611" w:name="_Toc34748492"/>
      <w:bookmarkStart w:id="2612" w:name="_Toc34749482"/>
      <w:bookmarkStart w:id="2613" w:name="_Toc49689945"/>
      <w:bookmarkStart w:id="2614" w:name="_Toc56337030"/>
      <w:bookmarkStart w:id="2615" w:name="_Toc73443846"/>
      <w:bookmarkStart w:id="2616" w:name="_Toc74992141"/>
      <w:r>
        <w:t>6.2.3.16.3</w:t>
      </w:r>
      <w:r>
        <w:tab/>
        <w:t>Resource Standard Methods</w:t>
      </w:r>
      <w:bookmarkEnd w:id="2608"/>
      <w:bookmarkEnd w:id="2609"/>
      <w:bookmarkEnd w:id="2610"/>
      <w:bookmarkEnd w:id="2611"/>
      <w:bookmarkEnd w:id="2612"/>
      <w:bookmarkEnd w:id="2613"/>
      <w:bookmarkEnd w:id="2614"/>
      <w:bookmarkEnd w:id="2615"/>
      <w:bookmarkEnd w:id="2616"/>
    </w:p>
    <w:p w14:paraId="33379199" w14:textId="77777777" w:rsidR="00264041" w:rsidRPr="00384E92" w:rsidRDefault="00264041" w:rsidP="00264041">
      <w:pPr>
        <w:pStyle w:val="Heading6"/>
      </w:pPr>
      <w:bookmarkStart w:id="2617" w:name="_Toc34346681"/>
      <w:bookmarkStart w:id="2618" w:name="_Toc34740758"/>
      <w:bookmarkStart w:id="2619" w:name="_Toc34748117"/>
      <w:bookmarkStart w:id="2620" w:name="_Toc34748493"/>
      <w:bookmarkStart w:id="2621" w:name="_Toc34749483"/>
      <w:bookmarkStart w:id="2622" w:name="_Toc49689946"/>
      <w:bookmarkStart w:id="2623" w:name="_Toc56337031"/>
      <w:bookmarkStart w:id="2624" w:name="_Toc73443847"/>
      <w:bookmarkStart w:id="2625" w:name="_Toc74992142"/>
      <w:r w:rsidRPr="00384E92">
        <w:t>6.</w:t>
      </w:r>
      <w:r>
        <w:t>2.3.16.3</w:t>
      </w:r>
      <w:r w:rsidRPr="00384E92">
        <w:t>.1</w:t>
      </w:r>
      <w:r w:rsidRPr="00384E92">
        <w:tab/>
      </w:r>
      <w:r>
        <w:t>GET</w:t>
      </w:r>
      <w:bookmarkEnd w:id="2617"/>
      <w:bookmarkEnd w:id="2618"/>
      <w:bookmarkEnd w:id="2619"/>
      <w:bookmarkEnd w:id="2620"/>
      <w:bookmarkEnd w:id="2621"/>
      <w:bookmarkEnd w:id="2622"/>
      <w:bookmarkEnd w:id="2623"/>
      <w:bookmarkEnd w:id="2624"/>
      <w:bookmarkEnd w:id="262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71107A">
      <w:pPr>
        <w:pStyle w:val="Heading4"/>
      </w:pPr>
      <w:bookmarkStart w:id="2626" w:name="_Toc34346682"/>
      <w:bookmarkStart w:id="2627" w:name="_Toc34740759"/>
      <w:bookmarkStart w:id="2628" w:name="_Toc34748118"/>
      <w:bookmarkStart w:id="2629" w:name="_Toc34748494"/>
      <w:bookmarkStart w:id="2630" w:name="_Toc34749484"/>
      <w:bookmarkStart w:id="2631" w:name="_Toc49689947"/>
      <w:bookmarkStart w:id="2632" w:name="_Toc56337032"/>
      <w:bookmarkStart w:id="2633" w:name="_Toc73443848"/>
      <w:bookmarkStart w:id="2634" w:name="_Toc74992143"/>
      <w:r>
        <w:t>6.2.3.17</w:t>
      </w:r>
      <w:r>
        <w:tab/>
        <w:t>Resource: SRVCC data</w:t>
      </w:r>
      <w:bookmarkEnd w:id="2626"/>
      <w:bookmarkEnd w:id="2627"/>
      <w:bookmarkEnd w:id="2628"/>
      <w:bookmarkEnd w:id="2629"/>
      <w:bookmarkEnd w:id="2630"/>
      <w:bookmarkEnd w:id="2631"/>
      <w:bookmarkEnd w:id="2632"/>
      <w:bookmarkEnd w:id="2633"/>
      <w:bookmarkEnd w:id="2634"/>
    </w:p>
    <w:p w14:paraId="1E28B669" w14:textId="77777777" w:rsidR="0071107A" w:rsidRDefault="0071107A" w:rsidP="0071107A">
      <w:pPr>
        <w:pStyle w:val="Heading5"/>
      </w:pPr>
      <w:bookmarkStart w:id="2635" w:name="_Toc34346683"/>
      <w:bookmarkStart w:id="2636" w:name="_Toc34740760"/>
      <w:bookmarkStart w:id="2637" w:name="_Toc34748119"/>
      <w:bookmarkStart w:id="2638" w:name="_Toc34748495"/>
      <w:bookmarkStart w:id="2639" w:name="_Toc34749485"/>
      <w:bookmarkStart w:id="2640" w:name="_Toc49689948"/>
      <w:bookmarkStart w:id="2641" w:name="_Toc56337033"/>
      <w:bookmarkStart w:id="2642" w:name="_Toc73443849"/>
      <w:bookmarkStart w:id="2643" w:name="_Toc74992144"/>
      <w:r>
        <w:t>6.2.3.17.1</w:t>
      </w:r>
      <w:r>
        <w:tab/>
        <w:t>Description</w:t>
      </w:r>
      <w:bookmarkEnd w:id="2635"/>
      <w:bookmarkEnd w:id="2636"/>
      <w:bookmarkEnd w:id="2637"/>
      <w:bookmarkEnd w:id="2638"/>
      <w:bookmarkEnd w:id="2639"/>
      <w:bookmarkEnd w:id="2640"/>
      <w:bookmarkEnd w:id="2641"/>
      <w:bookmarkEnd w:id="2642"/>
      <w:bookmarkEnd w:id="264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644" w:name="_Toc34346684"/>
      <w:bookmarkStart w:id="2645" w:name="_Toc34740761"/>
      <w:bookmarkStart w:id="2646" w:name="_Toc34748120"/>
      <w:bookmarkStart w:id="2647" w:name="_Toc34748496"/>
      <w:bookmarkStart w:id="2648" w:name="_Toc34749486"/>
      <w:bookmarkStart w:id="2649" w:name="_Toc49689949"/>
      <w:bookmarkStart w:id="2650" w:name="_Toc56337034"/>
      <w:bookmarkStart w:id="2651" w:name="_Toc73443850"/>
      <w:bookmarkStart w:id="2652" w:name="_Toc74992145"/>
      <w:r>
        <w:t>6.2.3.17.2</w:t>
      </w:r>
      <w:r>
        <w:tab/>
        <w:t>Resource Definition</w:t>
      </w:r>
      <w:bookmarkEnd w:id="2644"/>
      <w:bookmarkEnd w:id="2645"/>
      <w:bookmarkEnd w:id="2646"/>
      <w:bookmarkEnd w:id="2647"/>
      <w:bookmarkEnd w:id="2648"/>
      <w:bookmarkEnd w:id="2649"/>
      <w:bookmarkEnd w:id="2650"/>
      <w:bookmarkEnd w:id="2651"/>
      <w:bookmarkEnd w:id="265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52466EEE" w:rsidR="0071107A" w:rsidRDefault="0071107A" w:rsidP="0071107A">
            <w:pPr>
              <w:pStyle w:val="TAL"/>
            </w:pPr>
            <w:r w:rsidRPr="000B71E3">
              <w:t xml:space="preserve">Represents the </w:t>
            </w:r>
            <w:r>
              <w:t>IMS Public Identity (i.e. IMS Public User identity or Public Service Identity) or the IMS private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653" w:name="_Toc34346685"/>
      <w:bookmarkStart w:id="2654" w:name="_Toc34740762"/>
      <w:bookmarkStart w:id="2655" w:name="_Toc34748121"/>
      <w:bookmarkStart w:id="2656" w:name="_Toc34748497"/>
      <w:bookmarkStart w:id="2657" w:name="_Toc34749487"/>
      <w:bookmarkStart w:id="2658" w:name="_Toc49689950"/>
      <w:bookmarkStart w:id="2659" w:name="_Toc56337035"/>
      <w:bookmarkStart w:id="2660" w:name="_Toc73443851"/>
      <w:bookmarkStart w:id="2661" w:name="_Toc74992146"/>
      <w:r>
        <w:t>6.2.3.17.3</w:t>
      </w:r>
      <w:r>
        <w:tab/>
        <w:t>Resource Standard Methods</w:t>
      </w:r>
      <w:bookmarkEnd w:id="2653"/>
      <w:bookmarkEnd w:id="2654"/>
      <w:bookmarkEnd w:id="2655"/>
      <w:bookmarkEnd w:id="2656"/>
      <w:bookmarkEnd w:id="2657"/>
      <w:bookmarkEnd w:id="2658"/>
      <w:bookmarkEnd w:id="2659"/>
      <w:bookmarkEnd w:id="2660"/>
      <w:bookmarkEnd w:id="2661"/>
    </w:p>
    <w:p w14:paraId="6C58A734" w14:textId="77777777" w:rsidR="0071107A" w:rsidRPr="00384E92" w:rsidRDefault="0071107A" w:rsidP="0071107A">
      <w:pPr>
        <w:pStyle w:val="Heading6"/>
      </w:pPr>
      <w:bookmarkStart w:id="2662" w:name="_Toc34346686"/>
      <w:bookmarkStart w:id="2663" w:name="_Toc34740763"/>
      <w:bookmarkStart w:id="2664" w:name="_Toc34748122"/>
      <w:bookmarkStart w:id="2665" w:name="_Toc34748498"/>
      <w:bookmarkStart w:id="2666" w:name="_Toc34749488"/>
      <w:bookmarkStart w:id="2667" w:name="_Toc49689951"/>
      <w:bookmarkStart w:id="2668" w:name="_Toc56337036"/>
      <w:bookmarkStart w:id="2669" w:name="_Toc73443852"/>
      <w:bookmarkStart w:id="2670" w:name="_Toc74992147"/>
      <w:r w:rsidRPr="00384E92">
        <w:t>6.</w:t>
      </w:r>
      <w:r>
        <w:t>2.3.17.3</w:t>
      </w:r>
      <w:r w:rsidRPr="00384E92">
        <w:t>.1</w:t>
      </w:r>
      <w:r w:rsidRPr="00384E92">
        <w:tab/>
      </w:r>
      <w:r>
        <w:t>GET</w:t>
      </w:r>
      <w:bookmarkEnd w:id="2662"/>
      <w:bookmarkEnd w:id="2663"/>
      <w:bookmarkEnd w:id="2664"/>
      <w:bookmarkEnd w:id="2665"/>
      <w:bookmarkEnd w:id="2666"/>
      <w:bookmarkEnd w:id="2667"/>
      <w:bookmarkEnd w:id="2668"/>
      <w:bookmarkEnd w:id="2669"/>
      <w:bookmarkEnd w:id="267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D16F2">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71107A">
      <w:pPr>
        <w:pStyle w:val="Heading6"/>
      </w:pPr>
      <w:bookmarkStart w:id="2671" w:name="_Toc34346687"/>
      <w:bookmarkStart w:id="2672" w:name="_Toc34740764"/>
      <w:bookmarkStart w:id="2673" w:name="_Toc34748123"/>
      <w:bookmarkStart w:id="2674" w:name="_Toc34748499"/>
      <w:bookmarkStart w:id="2675" w:name="_Toc34749489"/>
      <w:bookmarkStart w:id="2676" w:name="_Toc49689952"/>
      <w:bookmarkStart w:id="2677" w:name="_Toc56337037"/>
      <w:bookmarkStart w:id="2678" w:name="_Toc73443853"/>
      <w:bookmarkStart w:id="2679" w:name="_Toc74992148"/>
      <w:r w:rsidRPr="00384E92">
        <w:t>6.</w:t>
      </w:r>
      <w:r>
        <w:t>2.3.17.3</w:t>
      </w:r>
      <w:r w:rsidRPr="00384E92">
        <w:t>.</w:t>
      </w:r>
      <w:r>
        <w:t>2</w:t>
      </w:r>
      <w:r w:rsidRPr="00384E92">
        <w:tab/>
      </w:r>
      <w:r>
        <w:t>PATCH</w:t>
      </w:r>
      <w:bookmarkEnd w:id="2671"/>
      <w:bookmarkEnd w:id="2672"/>
      <w:bookmarkEnd w:id="2673"/>
      <w:bookmarkEnd w:id="2674"/>
      <w:bookmarkEnd w:id="2675"/>
      <w:bookmarkEnd w:id="2676"/>
      <w:bookmarkEnd w:id="2677"/>
      <w:bookmarkEnd w:id="2678"/>
      <w:bookmarkEnd w:id="267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20000B">
      <w:pPr>
        <w:pStyle w:val="Heading4"/>
      </w:pPr>
      <w:bookmarkStart w:id="2680" w:name="_Toc34346688"/>
      <w:bookmarkStart w:id="2681" w:name="_Toc34740765"/>
      <w:bookmarkStart w:id="2682" w:name="_Toc34748124"/>
      <w:bookmarkStart w:id="2683" w:name="_Toc34748500"/>
      <w:bookmarkStart w:id="2684" w:name="_Toc34749490"/>
      <w:bookmarkStart w:id="2685" w:name="_Toc49689953"/>
      <w:bookmarkStart w:id="2686" w:name="_Toc56337038"/>
      <w:bookmarkStart w:id="2687" w:name="_Toc73443854"/>
      <w:bookmarkStart w:id="2688" w:name="_Toc74992149"/>
      <w:r>
        <w:t>6.2.3.18</w:t>
      </w:r>
      <w:r>
        <w:tab/>
        <w:t>Resource: PSI activation state</w:t>
      </w:r>
      <w:bookmarkEnd w:id="2680"/>
      <w:bookmarkEnd w:id="2681"/>
      <w:bookmarkEnd w:id="2682"/>
      <w:bookmarkEnd w:id="2683"/>
      <w:bookmarkEnd w:id="2684"/>
      <w:bookmarkEnd w:id="2685"/>
      <w:bookmarkEnd w:id="2686"/>
      <w:bookmarkEnd w:id="2687"/>
      <w:bookmarkEnd w:id="2688"/>
    </w:p>
    <w:p w14:paraId="36B2E00B" w14:textId="77777777" w:rsidR="0020000B" w:rsidRDefault="0020000B" w:rsidP="0020000B">
      <w:pPr>
        <w:pStyle w:val="Heading5"/>
      </w:pPr>
      <w:bookmarkStart w:id="2689" w:name="_Toc34346689"/>
      <w:bookmarkStart w:id="2690" w:name="_Toc34740766"/>
      <w:bookmarkStart w:id="2691" w:name="_Toc34748125"/>
      <w:bookmarkStart w:id="2692" w:name="_Toc34748501"/>
      <w:bookmarkStart w:id="2693" w:name="_Toc34749491"/>
      <w:bookmarkStart w:id="2694" w:name="_Toc49689954"/>
      <w:bookmarkStart w:id="2695" w:name="_Toc56337039"/>
      <w:bookmarkStart w:id="2696" w:name="_Toc73443855"/>
      <w:bookmarkStart w:id="2697" w:name="_Toc74992150"/>
      <w:r>
        <w:t>6.2.3.18.1</w:t>
      </w:r>
      <w:r>
        <w:tab/>
        <w:t>Description</w:t>
      </w:r>
      <w:bookmarkEnd w:id="2689"/>
      <w:bookmarkEnd w:id="2690"/>
      <w:bookmarkEnd w:id="2691"/>
      <w:bookmarkEnd w:id="2692"/>
      <w:bookmarkEnd w:id="2693"/>
      <w:bookmarkEnd w:id="2694"/>
      <w:bookmarkEnd w:id="2695"/>
      <w:bookmarkEnd w:id="2696"/>
      <w:bookmarkEnd w:id="269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698" w:name="_Toc34346690"/>
      <w:bookmarkStart w:id="2699" w:name="_Toc34740767"/>
      <w:bookmarkStart w:id="2700" w:name="_Toc34748126"/>
      <w:bookmarkStart w:id="2701" w:name="_Toc34748502"/>
      <w:bookmarkStart w:id="2702" w:name="_Toc34749492"/>
      <w:bookmarkStart w:id="2703" w:name="_Toc49689955"/>
      <w:bookmarkStart w:id="2704" w:name="_Toc56337040"/>
      <w:bookmarkStart w:id="2705" w:name="_Toc73443856"/>
      <w:bookmarkStart w:id="2706" w:name="_Toc74992151"/>
      <w:r>
        <w:t>6.2.3.18.2</w:t>
      </w:r>
      <w:r>
        <w:tab/>
        <w:t>Resource Definition</w:t>
      </w:r>
      <w:bookmarkEnd w:id="2698"/>
      <w:bookmarkEnd w:id="2699"/>
      <w:bookmarkEnd w:id="2700"/>
      <w:bookmarkEnd w:id="2701"/>
      <w:bookmarkEnd w:id="2702"/>
      <w:bookmarkEnd w:id="2703"/>
      <w:bookmarkEnd w:id="2704"/>
      <w:bookmarkEnd w:id="2705"/>
      <w:bookmarkEnd w:id="270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lastRenderedPageBreak/>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707" w:name="_Toc34346691"/>
      <w:bookmarkStart w:id="2708" w:name="_Toc34740768"/>
      <w:bookmarkStart w:id="2709" w:name="_Toc34748127"/>
      <w:bookmarkStart w:id="2710" w:name="_Toc34748503"/>
      <w:bookmarkStart w:id="2711" w:name="_Toc34749493"/>
      <w:bookmarkStart w:id="2712" w:name="_Toc49689956"/>
      <w:bookmarkStart w:id="2713" w:name="_Toc56337041"/>
      <w:bookmarkStart w:id="2714" w:name="_Toc73443857"/>
      <w:bookmarkStart w:id="2715" w:name="_Toc74992152"/>
      <w:r>
        <w:t>6.2.3.18.3</w:t>
      </w:r>
      <w:r>
        <w:tab/>
        <w:t>Resource Standard Methods</w:t>
      </w:r>
      <w:bookmarkEnd w:id="2707"/>
      <w:bookmarkEnd w:id="2708"/>
      <w:bookmarkEnd w:id="2709"/>
      <w:bookmarkEnd w:id="2710"/>
      <w:bookmarkEnd w:id="2711"/>
      <w:bookmarkEnd w:id="2712"/>
      <w:bookmarkEnd w:id="2713"/>
      <w:bookmarkEnd w:id="2714"/>
      <w:bookmarkEnd w:id="2715"/>
    </w:p>
    <w:p w14:paraId="6B55F06E" w14:textId="77777777" w:rsidR="0020000B" w:rsidRPr="00384E92" w:rsidRDefault="0020000B" w:rsidP="0020000B">
      <w:pPr>
        <w:pStyle w:val="Heading6"/>
      </w:pPr>
      <w:bookmarkStart w:id="2716" w:name="_Toc34346692"/>
      <w:bookmarkStart w:id="2717" w:name="_Toc34740769"/>
      <w:bookmarkStart w:id="2718" w:name="_Toc34748128"/>
      <w:bookmarkStart w:id="2719" w:name="_Toc34748504"/>
      <w:bookmarkStart w:id="2720" w:name="_Toc34749494"/>
      <w:bookmarkStart w:id="2721" w:name="_Toc49689957"/>
      <w:bookmarkStart w:id="2722" w:name="_Toc56337042"/>
      <w:bookmarkStart w:id="2723" w:name="_Toc73443858"/>
      <w:bookmarkStart w:id="2724" w:name="_Toc74992153"/>
      <w:r w:rsidRPr="00384E92">
        <w:t>6.</w:t>
      </w:r>
      <w:r>
        <w:t>2.3.18.3</w:t>
      </w:r>
      <w:r w:rsidRPr="00384E92">
        <w:t>.1</w:t>
      </w:r>
      <w:r w:rsidRPr="00384E92">
        <w:tab/>
      </w:r>
      <w:r>
        <w:t>GET</w:t>
      </w:r>
      <w:bookmarkEnd w:id="2716"/>
      <w:bookmarkEnd w:id="2717"/>
      <w:bookmarkEnd w:id="2718"/>
      <w:bookmarkEnd w:id="2719"/>
      <w:bookmarkEnd w:id="2720"/>
      <w:bookmarkEnd w:id="2721"/>
      <w:bookmarkEnd w:id="2722"/>
      <w:bookmarkEnd w:id="2723"/>
      <w:bookmarkEnd w:id="272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20000B">
      <w:pPr>
        <w:pStyle w:val="Heading6"/>
      </w:pPr>
      <w:bookmarkStart w:id="2725" w:name="_Toc34346693"/>
      <w:bookmarkStart w:id="2726" w:name="_Toc34740770"/>
      <w:bookmarkStart w:id="2727" w:name="_Toc34748129"/>
      <w:bookmarkStart w:id="2728" w:name="_Toc34748505"/>
      <w:bookmarkStart w:id="2729" w:name="_Toc34749495"/>
      <w:bookmarkStart w:id="2730" w:name="_Toc49689958"/>
      <w:bookmarkStart w:id="2731" w:name="_Toc56337043"/>
      <w:bookmarkStart w:id="2732" w:name="_Toc73443859"/>
      <w:bookmarkStart w:id="2733" w:name="_Toc74992154"/>
      <w:r w:rsidRPr="00384E92">
        <w:t>6.</w:t>
      </w:r>
      <w:r>
        <w:t>2.3.18.3</w:t>
      </w:r>
      <w:r w:rsidRPr="00384E92">
        <w:t>.</w:t>
      </w:r>
      <w:r>
        <w:t>2</w:t>
      </w:r>
      <w:r w:rsidRPr="00384E92">
        <w:tab/>
      </w:r>
      <w:r>
        <w:t>PATCH</w:t>
      </w:r>
      <w:bookmarkEnd w:id="2725"/>
      <w:bookmarkEnd w:id="2726"/>
      <w:bookmarkEnd w:id="2727"/>
      <w:bookmarkEnd w:id="2728"/>
      <w:bookmarkEnd w:id="2729"/>
      <w:bookmarkEnd w:id="2730"/>
      <w:bookmarkEnd w:id="2731"/>
      <w:bookmarkEnd w:id="2732"/>
      <w:bookmarkEnd w:id="273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34" w:name="_Toc34346694"/>
      <w:bookmarkStart w:id="273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C17A86">
      <w:pPr>
        <w:pStyle w:val="Heading4"/>
      </w:pPr>
      <w:bookmarkStart w:id="2736" w:name="_Toc34748130"/>
      <w:bookmarkStart w:id="2737" w:name="_Toc34748506"/>
      <w:bookmarkStart w:id="2738" w:name="_Toc34749496"/>
      <w:bookmarkStart w:id="2739" w:name="_Toc49689959"/>
      <w:bookmarkStart w:id="2740" w:name="_Toc56337044"/>
      <w:bookmarkStart w:id="2741" w:name="_Toc73443860"/>
      <w:bookmarkStart w:id="2742" w:name="_Toc74992155"/>
      <w:r>
        <w:t>6.2.3.19</w:t>
      </w:r>
      <w:r>
        <w:tab/>
        <w:t>Resource: Repository Data</w:t>
      </w:r>
      <w:bookmarkEnd w:id="2734"/>
      <w:bookmarkEnd w:id="2735"/>
      <w:bookmarkEnd w:id="2736"/>
      <w:bookmarkEnd w:id="2737"/>
      <w:bookmarkEnd w:id="2738"/>
      <w:bookmarkEnd w:id="2739"/>
      <w:bookmarkEnd w:id="2740"/>
      <w:bookmarkEnd w:id="2741"/>
      <w:bookmarkEnd w:id="2742"/>
    </w:p>
    <w:p w14:paraId="24882F76" w14:textId="77777777" w:rsidR="00C17A86" w:rsidRDefault="00C17A86" w:rsidP="00C17A86">
      <w:pPr>
        <w:pStyle w:val="Heading5"/>
      </w:pPr>
      <w:bookmarkStart w:id="2743" w:name="_Toc26199591"/>
      <w:bookmarkStart w:id="2744" w:name="_Toc34346695"/>
      <w:bookmarkStart w:id="2745" w:name="_Toc34740772"/>
      <w:bookmarkStart w:id="2746" w:name="_Toc34748131"/>
      <w:bookmarkStart w:id="2747" w:name="_Toc34748507"/>
      <w:bookmarkStart w:id="2748" w:name="_Toc34749497"/>
      <w:bookmarkStart w:id="2749" w:name="_Toc49689960"/>
      <w:bookmarkStart w:id="2750" w:name="_Toc56337045"/>
      <w:bookmarkStart w:id="2751" w:name="_Toc73443861"/>
      <w:bookmarkStart w:id="2752" w:name="_Toc74992156"/>
      <w:r>
        <w:t>6.2.3.19.1</w:t>
      </w:r>
      <w:r>
        <w:tab/>
        <w:t>Description</w:t>
      </w:r>
      <w:bookmarkEnd w:id="2743"/>
      <w:bookmarkEnd w:id="2744"/>
      <w:bookmarkEnd w:id="2745"/>
      <w:bookmarkEnd w:id="2746"/>
      <w:bookmarkEnd w:id="2747"/>
      <w:bookmarkEnd w:id="2748"/>
      <w:bookmarkEnd w:id="2749"/>
      <w:bookmarkEnd w:id="2750"/>
      <w:bookmarkEnd w:id="2751"/>
      <w:bookmarkEnd w:id="275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753" w:name="_Toc26199592"/>
      <w:bookmarkStart w:id="2754" w:name="_Toc34346696"/>
      <w:bookmarkStart w:id="2755" w:name="_Toc34740773"/>
      <w:bookmarkStart w:id="2756" w:name="_Toc34748132"/>
      <w:bookmarkStart w:id="2757" w:name="_Toc34748508"/>
      <w:bookmarkStart w:id="2758" w:name="_Toc34749498"/>
      <w:bookmarkStart w:id="2759" w:name="_Toc49689961"/>
      <w:bookmarkStart w:id="2760" w:name="_Toc56337046"/>
      <w:bookmarkStart w:id="2761" w:name="_Toc73443862"/>
      <w:bookmarkStart w:id="2762" w:name="_Toc74992157"/>
      <w:r>
        <w:t>6.2.3.19.2</w:t>
      </w:r>
      <w:r>
        <w:tab/>
        <w:t>Resource Definition</w:t>
      </w:r>
      <w:bookmarkEnd w:id="2753"/>
      <w:bookmarkEnd w:id="2754"/>
      <w:bookmarkEnd w:id="2755"/>
      <w:bookmarkEnd w:id="2756"/>
      <w:bookmarkEnd w:id="2757"/>
      <w:bookmarkEnd w:id="2758"/>
      <w:bookmarkEnd w:id="2759"/>
      <w:bookmarkEnd w:id="2760"/>
      <w:bookmarkEnd w:id="2761"/>
      <w:bookmarkEnd w:id="276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77777777"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763" w:name="_Toc26199593"/>
      <w:bookmarkStart w:id="2764" w:name="_Toc34346697"/>
      <w:bookmarkStart w:id="2765" w:name="_Toc34740774"/>
      <w:bookmarkStart w:id="2766" w:name="_Toc34748133"/>
      <w:bookmarkStart w:id="2767" w:name="_Toc34748509"/>
      <w:bookmarkStart w:id="2768" w:name="_Toc34749499"/>
      <w:bookmarkStart w:id="2769" w:name="_Toc49689962"/>
      <w:bookmarkStart w:id="2770" w:name="_Toc56337047"/>
      <w:bookmarkStart w:id="2771" w:name="_Toc73443863"/>
      <w:bookmarkStart w:id="2772" w:name="_Toc74992158"/>
      <w:r>
        <w:t>6.2.3.19.3</w:t>
      </w:r>
      <w:r>
        <w:tab/>
        <w:t>Resource Standard Methods</w:t>
      </w:r>
      <w:bookmarkEnd w:id="2763"/>
      <w:bookmarkEnd w:id="2764"/>
      <w:bookmarkEnd w:id="2765"/>
      <w:bookmarkEnd w:id="2766"/>
      <w:bookmarkEnd w:id="2767"/>
      <w:bookmarkEnd w:id="2768"/>
      <w:bookmarkEnd w:id="2769"/>
      <w:bookmarkEnd w:id="2770"/>
      <w:bookmarkEnd w:id="2771"/>
      <w:bookmarkEnd w:id="2772"/>
    </w:p>
    <w:p w14:paraId="33AD48D3" w14:textId="77777777" w:rsidR="00C17A86" w:rsidRPr="00384E92" w:rsidRDefault="00C17A86" w:rsidP="00C17A86">
      <w:pPr>
        <w:pStyle w:val="Heading6"/>
      </w:pPr>
      <w:bookmarkStart w:id="2773" w:name="_Toc26199594"/>
      <w:bookmarkStart w:id="2774" w:name="_Toc34346698"/>
      <w:bookmarkStart w:id="2775" w:name="_Toc34740775"/>
      <w:bookmarkStart w:id="2776" w:name="_Toc34748134"/>
      <w:bookmarkStart w:id="2777" w:name="_Toc34748510"/>
      <w:bookmarkStart w:id="2778" w:name="_Toc34749500"/>
      <w:bookmarkStart w:id="2779" w:name="_Toc49689963"/>
      <w:bookmarkStart w:id="2780" w:name="_Toc56337048"/>
      <w:bookmarkStart w:id="2781" w:name="_Toc73443864"/>
      <w:bookmarkStart w:id="2782" w:name="_Toc74992159"/>
      <w:r w:rsidRPr="00384E92">
        <w:t>6.</w:t>
      </w:r>
      <w:r>
        <w:t>2.3.19.3</w:t>
      </w:r>
      <w:r w:rsidRPr="00384E92">
        <w:t>.1</w:t>
      </w:r>
      <w:r w:rsidRPr="00384E92">
        <w:tab/>
      </w:r>
      <w:r>
        <w:t>GET</w:t>
      </w:r>
      <w:bookmarkEnd w:id="2773"/>
      <w:bookmarkEnd w:id="2774"/>
      <w:bookmarkEnd w:id="2775"/>
      <w:bookmarkEnd w:id="2776"/>
      <w:bookmarkEnd w:id="2777"/>
      <w:bookmarkEnd w:id="2778"/>
      <w:bookmarkEnd w:id="2779"/>
      <w:bookmarkEnd w:id="2780"/>
      <w:bookmarkEnd w:id="2781"/>
      <w:bookmarkEnd w:id="278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C17A86">
      <w:pPr>
        <w:pStyle w:val="Heading6"/>
      </w:pPr>
      <w:bookmarkStart w:id="2783" w:name="_Toc34346699"/>
      <w:bookmarkStart w:id="2784" w:name="_Toc34740776"/>
      <w:bookmarkStart w:id="2785" w:name="_Toc34748135"/>
      <w:bookmarkStart w:id="2786" w:name="_Toc34748511"/>
      <w:bookmarkStart w:id="2787" w:name="_Toc34749501"/>
      <w:bookmarkStart w:id="2788" w:name="_Toc49689964"/>
      <w:bookmarkStart w:id="2789" w:name="_Toc56337049"/>
      <w:bookmarkStart w:id="2790" w:name="_Toc73443865"/>
      <w:bookmarkStart w:id="2791" w:name="_Toc74992160"/>
      <w:r w:rsidRPr="00384E92">
        <w:t>6.</w:t>
      </w:r>
      <w:r>
        <w:t>2.3.19.3</w:t>
      </w:r>
      <w:r w:rsidRPr="00384E92">
        <w:t>.</w:t>
      </w:r>
      <w:r>
        <w:t>2</w:t>
      </w:r>
      <w:r w:rsidRPr="00384E92">
        <w:tab/>
      </w:r>
      <w:r>
        <w:t>PUT</w:t>
      </w:r>
      <w:bookmarkEnd w:id="2783"/>
      <w:bookmarkEnd w:id="2784"/>
      <w:bookmarkEnd w:id="2785"/>
      <w:bookmarkEnd w:id="2786"/>
      <w:bookmarkEnd w:id="2787"/>
      <w:bookmarkEnd w:id="2788"/>
      <w:bookmarkEnd w:id="2789"/>
      <w:bookmarkEnd w:id="2790"/>
      <w:bookmarkEnd w:id="279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C17A86">
      <w:pPr>
        <w:pStyle w:val="Heading6"/>
      </w:pPr>
      <w:bookmarkStart w:id="2792" w:name="_Toc34346700"/>
      <w:bookmarkStart w:id="2793" w:name="_Toc34740777"/>
      <w:bookmarkStart w:id="2794" w:name="_Toc34748136"/>
      <w:bookmarkStart w:id="2795" w:name="_Toc34748512"/>
      <w:bookmarkStart w:id="2796" w:name="_Toc34749502"/>
      <w:bookmarkStart w:id="2797" w:name="_Toc49689965"/>
      <w:bookmarkStart w:id="2798" w:name="_Toc56337050"/>
      <w:bookmarkStart w:id="2799" w:name="_Toc73443866"/>
      <w:bookmarkStart w:id="2800" w:name="_Toc74992161"/>
      <w:r w:rsidRPr="00384E92">
        <w:t>6.</w:t>
      </w:r>
      <w:r>
        <w:t>2.3.19.3</w:t>
      </w:r>
      <w:r w:rsidRPr="00384E92">
        <w:t>.</w:t>
      </w:r>
      <w:r>
        <w:t>3</w:t>
      </w:r>
      <w:r w:rsidRPr="00384E92">
        <w:tab/>
      </w:r>
      <w:r>
        <w:t>DELETE</w:t>
      </w:r>
      <w:bookmarkEnd w:id="2792"/>
      <w:bookmarkEnd w:id="2793"/>
      <w:bookmarkEnd w:id="2794"/>
      <w:bookmarkEnd w:id="2795"/>
      <w:bookmarkEnd w:id="2796"/>
      <w:bookmarkEnd w:id="2797"/>
      <w:bookmarkEnd w:id="2798"/>
      <w:bookmarkEnd w:id="2799"/>
      <w:bookmarkEnd w:id="2800"/>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DF5F91">
      <w:pPr>
        <w:pStyle w:val="Heading4"/>
      </w:pPr>
      <w:bookmarkStart w:id="2801" w:name="_Toc11338541"/>
      <w:bookmarkStart w:id="2802" w:name="_Toc27585173"/>
      <w:bookmarkStart w:id="2803" w:name="_Toc34346701"/>
      <w:bookmarkStart w:id="2804" w:name="_Toc34740778"/>
      <w:bookmarkStart w:id="2805" w:name="_Toc34748137"/>
      <w:bookmarkStart w:id="2806" w:name="_Toc34748513"/>
      <w:bookmarkStart w:id="2807" w:name="_Toc34749503"/>
      <w:bookmarkStart w:id="2808" w:name="_Toc49689966"/>
      <w:bookmarkStart w:id="2809" w:name="_Toc56337051"/>
      <w:bookmarkStart w:id="2810" w:name="_Toc73443867"/>
      <w:bookmarkStart w:id="2811" w:name="_Toc74992162"/>
      <w:r w:rsidRPr="006A7EE2">
        <w:t>6.</w:t>
      </w:r>
      <w:r>
        <w:t>2</w:t>
      </w:r>
      <w:r w:rsidRPr="006A7EE2">
        <w:t>.3.</w:t>
      </w:r>
      <w:r>
        <w:t>20</w:t>
      </w:r>
      <w:r w:rsidRPr="006A7EE2">
        <w:tab/>
        <w:t>Resource: SharedData</w:t>
      </w:r>
      <w:bookmarkEnd w:id="2801"/>
      <w:bookmarkEnd w:id="2802"/>
      <w:bookmarkEnd w:id="2803"/>
      <w:bookmarkEnd w:id="2804"/>
      <w:bookmarkEnd w:id="2805"/>
      <w:bookmarkEnd w:id="2806"/>
      <w:bookmarkEnd w:id="2807"/>
      <w:bookmarkEnd w:id="2808"/>
      <w:bookmarkEnd w:id="2809"/>
      <w:bookmarkEnd w:id="2810"/>
      <w:bookmarkEnd w:id="2811"/>
    </w:p>
    <w:p w14:paraId="07E20B8A" w14:textId="77777777" w:rsidR="00DF5F91" w:rsidRPr="006A7EE2" w:rsidRDefault="00DF5F91" w:rsidP="00DF5F91">
      <w:pPr>
        <w:pStyle w:val="Heading5"/>
      </w:pPr>
      <w:bookmarkStart w:id="2812" w:name="_Toc11338542"/>
      <w:bookmarkStart w:id="2813" w:name="_Toc27585174"/>
      <w:bookmarkStart w:id="2814" w:name="_Toc34346702"/>
      <w:bookmarkStart w:id="2815" w:name="_Toc34740779"/>
      <w:bookmarkStart w:id="2816" w:name="_Toc34748138"/>
      <w:bookmarkStart w:id="2817" w:name="_Toc34748514"/>
      <w:bookmarkStart w:id="2818" w:name="_Toc34749504"/>
      <w:bookmarkStart w:id="2819" w:name="_Toc49689967"/>
      <w:bookmarkStart w:id="2820" w:name="_Toc56337052"/>
      <w:bookmarkStart w:id="2821" w:name="_Toc73443868"/>
      <w:bookmarkStart w:id="2822" w:name="_Toc74992163"/>
      <w:r w:rsidRPr="006A7EE2">
        <w:t>6.</w:t>
      </w:r>
      <w:r>
        <w:t>2</w:t>
      </w:r>
      <w:r w:rsidRPr="006A7EE2">
        <w:t>.3.</w:t>
      </w:r>
      <w:r>
        <w:t>20</w:t>
      </w:r>
      <w:r w:rsidRPr="006A7EE2">
        <w:t>.1</w:t>
      </w:r>
      <w:r w:rsidRPr="006A7EE2">
        <w:tab/>
        <w:t>Description</w:t>
      </w:r>
      <w:bookmarkEnd w:id="2812"/>
      <w:bookmarkEnd w:id="2813"/>
      <w:bookmarkEnd w:id="2814"/>
      <w:bookmarkEnd w:id="2815"/>
      <w:bookmarkEnd w:id="2816"/>
      <w:bookmarkEnd w:id="2817"/>
      <w:bookmarkEnd w:id="2818"/>
      <w:bookmarkEnd w:id="2819"/>
      <w:bookmarkEnd w:id="2820"/>
      <w:bookmarkEnd w:id="2821"/>
      <w:bookmarkEnd w:id="2822"/>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823" w:name="_Toc11338543"/>
      <w:bookmarkStart w:id="2824" w:name="_Toc27585175"/>
      <w:bookmarkStart w:id="2825" w:name="_Toc34346703"/>
      <w:bookmarkStart w:id="2826" w:name="_Toc34740780"/>
      <w:bookmarkStart w:id="2827" w:name="_Toc34748139"/>
      <w:bookmarkStart w:id="2828" w:name="_Toc34748515"/>
      <w:bookmarkStart w:id="2829" w:name="_Toc34749505"/>
      <w:bookmarkStart w:id="2830" w:name="_Toc49689968"/>
      <w:bookmarkStart w:id="2831" w:name="_Toc56337053"/>
      <w:bookmarkStart w:id="2832" w:name="_Toc73443869"/>
      <w:bookmarkStart w:id="2833" w:name="_Toc74992164"/>
      <w:r w:rsidRPr="006A7EE2">
        <w:t>6.</w:t>
      </w:r>
      <w:r>
        <w:t>2</w:t>
      </w:r>
      <w:r w:rsidRPr="006A7EE2">
        <w:t>.3.</w:t>
      </w:r>
      <w:r>
        <w:t>20</w:t>
      </w:r>
      <w:r w:rsidRPr="006A7EE2">
        <w:t>.2</w:t>
      </w:r>
      <w:r w:rsidRPr="006A7EE2">
        <w:tab/>
        <w:t>Resource Definition</w:t>
      </w:r>
      <w:bookmarkEnd w:id="2823"/>
      <w:bookmarkEnd w:id="2824"/>
      <w:bookmarkEnd w:id="2825"/>
      <w:bookmarkEnd w:id="2826"/>
      <w:bookmarkEnd w:id="2827"/>
      <w:bookmarkEnd w:id="2828"/>
      <w:bookmarkEnd w:id="2829"/>
      <w:bookmarkEnd w:id="2830"/>
      <w:bookmarkEnd w:id="2831"/>
      <w:bookmarkEnd w:id="2832"/>
      <w:bookmarkEnd w:id="2833"/>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834" w:name="_Toc11338544"/>
      <w:bookmarkStart w:id="2835" w:name="_Toc27585176"/>
      <w:bookmarkStart w:id="2836" w:name="_Toc34346704"/>
      <w:bookmarkStart w:id="2837" w:name="_Toc34740781"/>
      <w:bookmarkStart w:id="2838" w:name="_Toc34748140"/>
      <w:bookmarkStart w:id="2839" w:name="_Toc34748516"/>
      <w:bookmarkStart w:id="2840" w:name="_Toc34749506"/>
      <w:bookmarkStart w:id="2841" w:name="_Toc49689969"/>
      <w:bookmarkStart w:id="2842" w:name="_Toc56337054"/>
      <w:bookmarkStart w:id="2843" w:name="_Toc73443870"/>
      <w:bookmarkStart w:id="2844" w:name="_Toc74992165"/>
      <w:r w:rsidRPr="006A7EE2">
        <w:t>6.</w:t>
      </w:r>
      <w:r>
        <w:t>2</w:t>
      </w:r>
      <w:r w:rsidRPr="006A7EE2">
        <w:t>.3.</w:t>
      </w:r>
      <w:r>
        <w:t>20</w:t>
      </w:r>
      <w:r w:rsidRPr="006A7EE2">
        <w:t>.3</w:t>
      </w:r>
      <w:r w:rsidRPr="006A7EE2">
        <w:tab/>
        <w:t>Resource Standard Methods</w:t>
      </w:r>
      <w:bookmarkEnd w:id="2834"/>
      <w:bookmarkEnd w:id="2835"/>
      <w:bookmarkEnd w:id="2836"/>
      <w:bookmarkEnd w:id="2837"/>
      <w:bookmarkEnd w:id="2838"/>
      <w:bookmarkEnd w:id="2839"/>
      <w:bookmarkEnd w:id="2840"/>
      <w:bookmarkEnd w:id="2841"/>
      <w:bookmarkEnd w:id="2842"/>
      <w:bookmarkEnd w:id="2843"/>
      <w:bookmarkEnd w:id="2844"/>
    </w:p>
    <w:p w14:paraId="19DB5D22" w14:textId="77777777" w:rsidR="00DF5F91" w:rsidRPr="006A7EE2" w:rsidRDefault="00DF5F91" w:rsidP="00DF5F91">
      <w:pPr>
        <w:pStyle w:val="Heading6"/>
      </w:pPr>
      <w:bookmarkStart w:id="2845" w:name="_Toc11338545"/>
      <w:bookmarkStart w:id="2846" w:name="_Toc27585177"/>
      <w:bookmarkStart w:id="2847" w:name="_Toc34346705"/>
      <w:bookmarkStart w:id="2848" w:name="_Toc34740782"/>
      <w:bookmarkStart w:id="2849" w:name="_Toc34748141"/>
      <w:bookmarkStart w:id="2850" w:name="_Toc34748517"/>
      <w:bookmarkStart w:id="2851" w:name="_Toc34749507"/>
      <w:bookmarkStart w:id="2852" w:name="_Toc49689970"/>
      <w:bookmarkStart w:id="2853" w:name="_Toc56337055"/>
      <w:bookmarkStart w:id="2854" w:name="_Toc73443871"/>
      <w:bookmarkStart w:id="2855" w:name="_Toc74992166"/>
      <w:r w:rsidRPr="006A7EE2">
        <w:t>6.</w:t>
      </w:r>
      <w:r>
        <w:t>2</w:t>
      </w:r>
      <w:r w:rsidRPr="006A7EE2">
        <w:t>.3.</w:t>
      </w:r>
      <w:r>
        <w:t>20</w:t>
      </w:r>
      <w:r w:rsidRPr="006A7EE2">
        <w:t>.3.1</w:t>
      </w:r>
      <w:r w:rsidRPr="006A7EE2">
        <w:tab/>
        <w:t>GET</w:t>
      </w:r>
      <w:bookmarkEnd w:id="2845"/>
      <w:bookmarkEnd w:id="2846"/>
      <w:bookmarkEnd w:id="2847"/>
      <w:bookmarkEnd w:id="2848"/>
      <w:bookmarkEnd w:id="2849"/>
      <w:bookmarkEnd w:id="2850"/>
      <w:bookmarkEnd w:id="2851"/>
      <w:bookmarkEnd w:id="2852"/>
      <w:bookmarkEnd w:id="2853"/>
      <w:bookmarkEnd w:id="2854"/>
      <w:bookmarkEnd w:id="2855"/>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4F1906">
      <w:pPr>
        <w:pStyle w:val="Heading4"/>
      </w:pPr>
      <w:bookmarkStart w:id="2856" w:name="_Toc49689971"/>
      <w:bookmarkStart w:id="2857" w:name="_Toc56337056"/>
      <w:bookmarkStart w:id="2858" w:name="_Toc73443872"/>
      <w:bookmarkStart w:id="2859" w:name="_Toc74992167"/>
      <w:r>
        <w:t>6.2.3.21</w:t>
      </w:r>
      <w:r>
        <w:tab/>
        <w:t>Resource: ImeiSvInformation</w:t>
      </w:r>
      <w:bookmarkEnd w:id="2856"/>
      <w:bookmarkEnd w:id="2857"/>
      <w:bookmarkEnd w:id="2858"/>
      <w:bookmarkEnd w:id="2859"/>
    </w:p>
    <w:p w14:paraId="213BA04C" w14:textId="77777777" w:rsidR="004F1906" w:rsidRDefault="004F1906" w:rsidP="004F1906">
      <w:pPr>
        <w:pStyle w:val="Heading5"/>
      </w:pPr>
      <w:bookmarkStart w:id="2860" w:name="_Toc49689972"/>
      <w:bookmarkStart w:id="2861" w:name="_Toc56337057"/>
      <w:bookmarkStart w:id="2862" w:name="_Toc73443873"/>
      <w:bookmarkStart w:id="2863" w:name="_Toc74992168"/>
      <w:r>
        <w:t>6.2.3.21.1</w:t>
      </w:r>
      <w:r>
        <w:tab/>
        <w:t>Description</w:t>
      </w:r>
      <w:bookmarkEnd w:id="2860"/>
      <w:bookmarkEnd w:id="2861"/>
      <w:bookmarkEnd w:id="2862"/>
      <w:bookmarkEnd w:id="2863"/>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864" w:name="_Toc49689973"/>
      <w:bookmarkStart w:id="2865" w:name="_Toc56337058"/>
      <w:bookmarkStart w:id="2866" w:name="_Toc73443874"/>
      <w:bookmarkStart w:id="2867" w:name="_Toc74992169"/>
      <w:r>
        <w:t>6.2.3.21.2</w:t>
      </w:r>
      <w:r>
        <w:tab/>
        <w:t>Resource Definition</w:t>
      </w:r>
      <w:bookmarkEnd w:id="2864"/>
      <w:bookmarkEnd w:id="2865"/>
      <w:bookmarkEnd w:id="2866"/>
      <w:bookmarkEnd w:id="286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2FC3FD16" w:rsidR="004F1906" w:rsidRDefault="004F1906" w:rsidP="004F1906">
            <w:pPr>
              <w:pStyle w:val="TAL"/>
            </w:pPr>
            <w:r w:rsidRPr="000B71E3">
              <w:t xml:space="preserve">Represents the </w:t>
            </w:r>
            <w:r>
              <w:t>IMS Public Identity (i.e. IMS Public User identity) or the IMS Private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868" w:name="_Toc49689974"/>
      <w:bookmarkStart w:id="2869" w:name="_Toc56337059"/>
      <w:bookmarkStart w:id="2870" w:name="_Toc73443875"/>
      <w:bookmarkStart w:id="2871" w:name="_Toc74992170"/>
      <w:r>
        <w:t>6.2.3.21.3</w:t>
      </w:r>
      <w:r>
        <w:tab/>
        <w:t>Resource Standard Methods</w:t>
      </w:r>
      <w:bookmarkEnd w:id="2868"/>
      <w:bookmarkEnd w:id="2869"/>
      <w:bookmarkEnd w:id="2870"/>
      <w:bookmarkEnd w:id="2871"/>
    </w:p>
    <w:p w14:paraId="57C66403" w14:textId="77777777" w:rsidR="004F1906" w:rsidRPr="00384E92" w:rsidRDefault="004F1906" w:rsidP="004F1906">
      <w:pPr>
        <w:pStyle w:val="Heading6"/>
      </w:pPr>
      <w:bookmarkStart w:id="2872" w:name="_Toc49689975"/>
      <w:bookmarkStart w:id="2873" w:name="_Toc56337060"/>
      <w:bookmarkStart w:id="2874" w:name="_Toc73443876"/>
      <w:bookmarkStart w:id="2875" w:name="_Toc74992171"/>
      <w:r>
        <w:t>6.2.3.21.3</w:t>
      </w:r>
      <w:r w:rsidRPr="00384E92">
        <w:t>.1</w:t>
      </w:r>
      <w:r w:rsidRPr="00384E92">
        <w:tab/>
      </w:r>
      <w:r>
        <w:t>GET</w:t>
      </w:r>
      <w:bookmarkEnd w:id="2872"/>
      <w:bookmarkEnd w:id="2873"/>
      <w:bookmarkEnd w:id="2874"/>
      <w:bookmarkEnd w:id="287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D95FFC">
      <w:pPr>
        <w:pStyle w:val="Heading4"/>
      </w:pPr>
      <w:bookmarkStart w:id="2876" w:name="_Toc49689976"/>
      <w:bookmarkStart w:id="2877" w:name="_Toc56337061"/>
      <w:bookmarkStart w:id="2878" w:name="_Toc73443877"/>
      <w:bookmarkStart w:id="2879" w:name="_Toc74992172"/>
      <w:r>
        <w:t>6.2.3.22</w:t>
      </w:r>
      <w:r>
        <w:tab/>
        <w:t>Resource: IP Address</w:t>
      </w:r>
      <w:bookmarkEnd w:id="2876"/>
      <w:bookmarkEnd w:id="2877"/>
      <w:bookmarkEnd w:id="2878"/>
      <w:bookmarkEnd w:id="2879"/>
    </w:p>
    <w:p w14:paraId="1C65AC03" w14:textId="77777777" w:rsidR="00D95FFC" w:rsidRDefault="00D95FFC" w:rsidP="00D95FFC">
      <w:pPr>
        <w:pStyle w:val="Heading5"/>
      </w:pPr>
      <w:bookmarkStart w:id="2880" w:name="_Toc49689977"/>
      <w:bookmarkStart w:id="2881" w:name="_Toc56337062"/>
      <w:bookmarkStart w:id="2882" w:name="_Toc73443878"/>
      <w:bookmarkStart w:id="2883" w:name="_Toc74992173"/>
      <w:r>
        <w:t>6.2.3.22.1</w:t>
      </w:r>
      <w:r>
        <w:tab/>
        <w:t>Description</w:t>
      </w:r>
      <w:bookmarkEnd w:id="2880"/>
      <w:bookmarkEnd w:id="2881"/>
      <w:bookmarkEnd w:id="2882"/>
      <w:bookmarkEnd w:id="288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884" w:name="_Toc49689978"/>
      <w:bookmarkStart w:id="2885" w:name="_Toc56337063"/>
      <w:bookmarkStart w:id="2886" w:name="_Toc73443879"/>
      <w:bookmarkStart w:id="2887" w:name="_Toc74992174"/>
      <w:r>
        <w:t>6.2.3.22.2</w:t>
      </w:r>
      <w:r>
        <w:tab/>
        <w:t>Resource Definition</w:t>
      </w:r>
      <w:bookmarkEnd w:id="2884"/>
      <w:bookmarkEnd w:id="2885"/>
      <w:bookmarkEnd w:id="2886"/>
      <w:bookmarkEnd w:id="288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888" w:name="_Toc49689979"/>
      <w:bookmarkStart w:id="2889" w:name="_Toc56337064"/>
      <w:bookmarkStart w:id="2890" w:name="_Toc73443880"/>
      <w:bookmarkStart w:id="2891" w:name="_Toc74992175"/>
      <w:r>
        <w:t>6.2.3.22.3</w:t>
      </w:r>
      <w:r>
        <w:tab/>
        <w:t>Resource Standard Methods</w:t>
      </w:r>
      <w:bookmarkEnd w:id="2888"/>
      <w:bookmarkEnd w:id="2889"/>
      <w:bookmarkEnd w:id="2890"/>
      <w:bookmarkEnd w:id="2891"/>
    </w:p>
    <w:p w14:paraId="19ECA08F" w14:textId="77777777" w:rsidR="00D95FFC" w:rsidRPr="00384E92" w:rsidRDefault="00D95FFC" w:rsidP="00D95FFC">
      <w:pPr>
        <w:pStyle w:val="Heading6"/>
      </w:pPr>
      <w:bookmarkStart w:id="2892" w:name="_Toc49689980"/>
      <w:bookmarkStart w:id="2893" w:name="_Toc56337065"/>
      <w:bookmarkStart w:id="2894" w:name="_Toc73443881"/>
      <w:bookmarkStart w:id="2895" w:name="_Toc74992176"/>
      <w:r>
        <w:t>6.2.3.22.3</w:t>
      </w:r>
      <w:r w:rsidRPr="00384E92">
        <w:t>.1</w:t>
      </w:r>
      <w:r w:rsidRPr="00384E92">
        <w:tab/>
      </w:r>
      <w:r>
        <w:t>GET</w:t>
      </w:r>
      <w:bookmarkEnd w:id="2892"/>
      <w:bookmarkEnd w:id="2893"/>
      <w:bookmarkEnd w:id="2894"/>
      <w:bookmarkEnd w:id="289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6F6573">
      <w:pPr>
        <w:pStyle w:val="Heading4"/>
      </w:pPr>
      <w:bookmarkStart w:id="2896" w:name="_Toc49689981"/>
      <w:bookmarkStart w:id="2897" w:name="_Toc56337066"/>
      <w:bookmarkStart w:id="2898" w:name="_Toc73443882"/>
      <w:bookmarkStart w:id="2899" w:name="_Toc74992177"/>
      <w:r>
        <w:t>6.2.3.23</w:t>
      </w:r>
      <w:r>
        <w:tab/>
        <w:t>Resource: T-ADS Info</w:t>
      </w:r>
      <w:bookmarkEnd w:id="2896"/>
      <w:bookmarkEnd w:id="2897"/>
      <w:bookmarkEnd w:id="2898"/>
      <w:bookmarkEnd w:id="2899"/>
    </w:p>
    <w:p w14:paraId="207C4355" w14:textId="77777777" w:rsidR="006F6573" w:rsidRDefault="006F6573" w:rsidP="006F6573">
      <w:pPr>
        <w:pStyle w:val="Heading5"/>
      </w:pPr>
      <w:bookmarkStart w:id="2900" w:name="_Toc49689982"/>
      <w:bookmarkStart w:id="2901" w:name="_Toc56337067"/>
      <w:bookmarkStart w:id="2902" w:name="_Toc73443883"/>
      <w:bookmarkStart w:id="2903" w:name="_Toc74992178"/>
      <w:r>
        <w:t>6.2.3.23.1</w:t>
      </w:r>
      <w:r>
        <w:tab/>
        <w:t>Description</w:t>
      </w:r>
      <w:bookmarkEnd w:id="2900"/>
      <w:bookmarkEnd w:id="2901"/>
      <w:bookmarkEnd w:id="2902"/>
      <w:bookmarkEnd w:id="290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904" w:name="_Toc49689983"/>
      <w:bookmarkStart w:id="2905" w:name="_Toc56337068"/>
      <w:bookmarkStart w:id="2906" w:name="_Toc73443884"/>
      <w:bookmarkStart w:id="2907" w:name="_Toc74992179"/>
      <w:r>
        <w:t>6.2.3.23.2</w:t>
      </w:r>
      <w:r>
        <w:tab/>
        <w:t>Resource Definition</w:t>
      </w:r>
      <w:bookmarkEnd w:id="2904"/>
      <w:bookmarkEnd w:id="2905"/>
      <w:bookmarkEnd w:id="2906"/>
      <w:bookmarkEnd w:id="290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0CD0FA28" w:rsidR="006F6573" w:rsidRDefault="006F6573" w:rsidP="00BF707D">
            <w:pPr>
              <w:pStyle w:val="TAL"/>
            </w:pPr>
            <w:r w:rsidRPr="000B71E3">
              <w:t xml:space="preserve">Represents the </w:t>
            </w:r>
            <w:r>
              <w:t>IMS Public Identity (i.e. IMS Public User identity) or the IMS Private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908" w:name="_Toc49689984"/>
      <w:bookmarkStart w:id="2909" w:name="_Toc56337069"/>
      <w:bookmarkStart w:id="2910" w:name="_Toc73443885"/>
      <w:bookmarkStart w:id="2911" w:name="_Toc74992180"/>
      <w:r>
        <w:t>6.2.3.23.3</w:t>
      </w:r>
      <w:r>
        <w:tab/>
        <w:t>Resource Standard Methods</w:t>
      </w:r>
      <w:bookmarkEnd w:id="2908"/>
      <w:bookmarkEnd w:id="2909"/>
      <w:bookmarkEnd w:id="2910"/>
      <w:bookmarkEnd w:id="2911"/>
    </w:p>
    <w:p w14:paraId="65161F71" w14:textId="77777777" w:rsidR="006F6573" w:rsidRPr="00384E92" w:rsidRDefault="006F6573" w:rsidP="006F6573">
      <w:pPr>
        <w:pStyle w:val="Heading6"/>
      </w:pPr>
      <w:bookmarkStart w:id="2912" w:name="_Toc49689985"/>
      <w:bookmarkStart w:id="2913" w:name="_Toc56337070"/>
      <w:bookmarkStart w:id="2914" w:name="_Toc73443886"/>
      <w:bookmarkStart w:id="2915" w:name="_Toc74992181"/>
      <w:r>
        <w:t>6.2.3.23.3</w:t>
      </w:r>
      <w:r w:rsidRPr="00384E92">
        <w:t>.1</w:t>
      </w:r>
      <w:r w:rsidRPr="00384E92">
        <w:tab/>
      </w:r>
      <w:r>
        <w:t>GET</w:t>
      </w:r>
      <w:bookmarkEnd w:id="2912"/>
      <w:bookmarkEnd w:id="2913"/>
      <w:bookmarkEnd w:id="2914"/>
      <w:bookmarkEnd w:id="291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lastRenderedPageBreak/>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F03141">
      <w:pPr>
        <w:pStyle w:val="Heading4"/>
      </w:pPr>
      <w:bookmarkStart w:id="2916" w:name="_Toc49689986"/>
      <w:bookmarkStart w:id="2917" w:name="_Toc56337071"/>
      <w:bookmarkStart w:id="2918" w:name="_Toc73443887"/>
      <w:bookmarkStart w:id="2919" w:name="_Toc74992182"/>
      <w:r>
        <w:t>6.2.3.24</w:t>
      </w:r>
      <w:r w:rsidRPr="006A7EE2">
        <w:tab/>
        <w:t xml:space="preserve">Resource: </w:t>
      </w:r>
      <w:r w:rsidRPr="00F91D2F">
        <w:t>Ue</w:t>
      </w:r>
      <w:r>
        <w:t>Reachability</w:t>
      </w:r>
      <w:r w:rsidRPr="00F91D2F">
        <w:t>Subscriptions</w:t>
      </w:r>
      <w:bookmarkEnd w:id="2916"/>
      <w:bookmarkEnd w:id="2917"/>
      <w:bookmarkEnd w:id="2918"/>
      <w:bookmarkEnd w:id="2919"/>
    </w:p>
    <w:p w14:paraId="2150773E" w14:textId="77777777" w:rsidR="00F03141" w:rsidRPr="006A7EE2" w:rsidRDefault="00F03141" w:rsidP="00F03141">
      <w:pPr>
        <w:pStyle w:val="Heading5"/>
      </w:pPr>
      <w:bookmarkStart w:id="2920" w:name="_Toc49689987"/>
      <w:bookmarkStart w:id="2921" w:name="_Toc56337072"/>
      <w:bookmarkStart w:id="2922" w:name="_Toc73443888"/>
      <w:bookmarkStart w:id="2923" w:name="_Toc74992183"/>
      <w:r>
        <w:t>6.2.3.24</w:t>
      </w:r>
      <w:r w:rsidRPr="006A7EE2">
        <w:tab/>
        <w:t>Description</w:t>
      </w:r>
      <w:bookmarkEnd w:id="2920"/>
      <w:bookmarkEnd w:id="2921"/>
      <w:bookmarkEnd w:id="2922"/>
      <w:bookmarkEnd w:id="292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924" w:name="_Toc49689988"/>
      <w:bookmarkStart w:id="2925" w:name="_Toc56337073"/>
      <w:bookmarkStart w:id="2926" w:name="_Toc73443889"/>
      <w:bookmarkStart w:id="2927" w:name="_Toc74992184"/>
      <w:r>
        <w:t>6.2.3.24</w:t>
      </w:r>
      <w:r w:rsidRPr="006A7EE2">
        <w:t>.2</w:t>
      </w:r>
      <w:r w:rsidRPr="006A7EE2">
        <w:tab/>
        <w:t>Resource Definition</w:t>
      </w:r>
      <w:bookmarkEnd w:id="2924"/>
      <w:bookmarkEnd w:id="2925"/>
      <w:bookmarkEnd w:id="2926"/>
      <w:bookmarkEnd w:id="292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928" w:name="_Toc49689989"/>
      <w:bookmarkStart w:id="2929" w:name="_Toc56337074"/>
      <w:bookmarkStart w:id="2930" w:name="_Toc73443890"/>
      <w:bookmarkStart w:id="2931" w:name="_Toc74992185"/>
      <w:r>
        <w:t>6.2.3.24</w:t>
      </w:r>
      <w:r w:rsidRPr="006A7EE2">
        <w:t>.3</w:t>
      </w:r>
      <w:r w:rsidRPr="006A7EE2">
        <w:tab/>
        <w:t>Resource Standard Methods</w:t>
      </w:r>
      <w:bookmarkEnd w:id="2928"/>
      <w:bookmarkEnd w:id="2929"/>
      <w:bookmarkEnd w:id="2930"/>
      <w:bookmarkEnd w:id="2931"/>
    </w:p>
    <w:p w14:paraId="012F856C" w14:textId="77777777" w:rsidR="00F03141" w:rsidRPr="006A7EE2" w:rsidRDefault="00F03141" w:rsidP="00F03141">
      <w:pPr>
        <w:pStyle w:val="Heading6"/>
      </w:pPr>
      <w:bookmarkStart w:id="2932" w:name="_Toc49689990"/>
      <w:bookmarkStart w:id="2933" w:name="_Toc56337075"/>
      <w:bookmarkStart w:id="2934" w:name="_Toc73443891"/>
      <w:bookmarkStart w:id="2935" w:name="_Toc74992186"/>
      <w:r>
        <w:t>6.2.3.24</w:t>
      </w:r>
      <w:r w:rsidRPr="006A7EE2">
        <w:t>.3.1</w:t>
      </w:r>
      <w:r w:rsidRPr="006A7EE2">
        <w:tab/>
        <w:t>POST</w:t>
      </w:r>
      <w:bookmarkEnd w:id="2932"/>
      <w:bookmarkEnd w:id="2933"/>
      <w:bookmarkEnd w:id="2934"/>
      <w:bookmarkEnd w:id="293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F03141">
      <w:pPr>
        <w:pStyle w:val="Heading4"/>
      </w:pPr>
      <w:bookmarkStart w:id="2936" w:name="_Toc49689991"/>
      <w:bookmarkStart w:id="2937" w:name="_Toc56337076"/>
      <w:bookmarkStart w:id="2938" w:name="_Toc73443892"/>
      <w:bookmarkStart w:id="2939" w:name="_Toc74992187"/>
      <w:r>
        <w:t>6.2.3.25</w:t>
      </w:r>
      <w:r w:rsidRPr="006A7EE2">
        <w:tab/>
        <w:t xml:space="preserve">Resource: </w:t>
      </w:r>
      <w:r w:rsidR="00B61ECD">
        <w:t xml:space="preserve">UE reachability </w:t>
      </w:r>
      <w:r w:rsidRPr="006A7EE2">
        <w:t>Individual subscription</w:t>
      </w:r>
      <w:bookmarkEnd w:id="2936"/>
      <w:bookmarkEnd w:id="2937"/>
      <w:bookmarkEnd w:id="2938"/>
      <w:bookmarkEnd w:id="2939"/>
    </w:p>
    <w:p w14:paraId="625D717A" w14:textId="77777777" w:rsidR="00F03141" w:rsidRPr="006A7EE2" w:rsidRDefault="00F03141" w:rsidP="00F03141">
      <w:pPr>
        <w:pStyle w:val="Heading5"/>
      </w:pPr>
      <w:bookmarkStart w:id="2940" w:name="_Toc49689992"/>
      <w:bookmarkStart w:id="2941" w:name="_Toc56337077"/>
      <w:bookmarkStart w:id="2942" w:name="_Toc73443893"/>
      <w:bookmarkStart w:id="2943" w:name="_Toc74992188"/>
      <w:r>
        <w:t>6.2.3.25</w:t>
      </w:r>
      <w:r w:rsidRPr="006A7EE2">
        <w:t>.1</w:t>
      </w:r>
      <w:r w:rsidRPr="006A7EE2">
        <w:tab/>
        <w:t>Description</w:t>
      </w:r>
      <w:bookmarkEnd w:id="2940"/>
      <w:bookmarkEnd w:id="2941"/>
      <w:bookmarkEnd w:id="2942"/>
      <w:bookmarkEnd w:id="294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944" w:name="_Toc49689993"/>
      <w:bookmarkStart w:id="2945" w:name="_Toc56337078"/>
      <w:bookmarkStart w:id="2946" w:name="_Toc73443894"/>
      <w:bookmarkStart w:id="2947" w:name="_Toc74992189"/>
      <w:r>
        <w:t>6.2.3.25</w:t>
      </w:r>
      <w:r w:rsidRPr="006A7EE2">
        <w:t>.2</w:t>
      </w:r>
      <w:r w:rsidRPr="006A7EE2">
        <w:tab/>
        <w:t>Resource Definition</w:t>
      </w:r>
      <w:bookmarkEnd w:id="2944"/>
      <w:bookmarkEnd w:id="2945"/>
      <w:bookmarkEnd w:id="2946"/>
      <w:bookmarkEnd w:id="294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948" w:name="_Toc49689994"/>
      <w:bookmarkStart w:id="2949" w:name="_Toc56337079"/>
      <w:bookmarkStart w:id="2950" w:name="_Toc73443895"/>
      <w:bookmarkStart w:id="2951" w:name="_Toc74992190"/>
      <w:r>
        <w:t>6.2.3.25</w:t>
      </w:r>
      <w:r w:rsidRPr="006A7EE2">
        <w:t>.3</w:t>
      </w:r>
      <w:r w:rsidRPr="006A7EE2">
        <w:tab/>
        <w:t>Resource Standard Methods</w:t>
      </w:r>
      <w:bookmarkEnd w:id="2948"/>
      <w:bookmarkEnd w:id="2949"/>
      <w:bookmarkEnd w:id="2950"/>
      <w:bookmarkEnd w:id="2951"/>
    </w:p>
    <w:p w14:paraId="202AD107" w14:textId="77777777" w:rsidR="00F03141" w:rsidRPr="006A7EE2" w:rsidRDefault="00F03141" w:rsidP="00F03141">
      <w:pPr>
        <w:pStyle w:val="Heading6"/>
      </w:pPr>
      <w:bookmarkStart w:id="2952" w:name="_Toc49689995"/>
      <w:bookmarkStart w:id="2953" w:name="_Toc56337080"/>
      <w:bookmarkStart w:id="2954" w:name="_Toc73443896"/>
      <w:bookmarkStart w:id="2955" w:name="_Toc74992191"/>
      <w:r>
        <w:t>6.2.3.25</w:t>
      </w:r>
      <w:r w:rsidRPr="006A7EE2">
        <w:t>.3.1</w:t>
      </w:r>
      <w:r w:rsidRPr="006A7EE2">
        <w:tab/>
        <w:t>DELETE</w:t>
      </w:r>
      <w:bookmarkEnd w:id="2952"/>
      <w:bookmarkEnd w:id="2953"/>
      <w:bookmarkEnd w:id="2954"/>
      <w:bookmarkEnd w:id="295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956" w:name="_Toc49689996"/>
      <w:bookmarkStart w:id="2957" w:name="_Toc56337081"/>
      <w:bookmarkStart w:id="2958" w:name="_Toc73443897"/>
      <w:bookmarkStart w:id="2959" w:name="_Toc74992192"/>
      <w:r>
        <w:t>6.2.3.25</w:t>
      </w:r>
      <w:r w:rsidRPr="006A7EE2">
        <w:t>.3.2</w:t>
      </w:r>
      <w:r w:rsidRPr="006A7EE2">
        <w:tab/>
        <w:t>PATCH</w:t>
      </w:r>
      <w:bookmarkEnd w:id="2956"/>
      <w:bookmarkEnd w:id="2957"/>
      <w:bookmarkEnd w:id="2958"/>
      <w:bookmarkEnd w:id="295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722687B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47F0D678"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BF707D">
      <w:pPr>
        <w:pStyle w:val="Heading4"/>
      </w:pPr>
      <w:bookmarkStart w:id="2960" w:name="_Toc49689997"/>
      <w:bookmarkStart w:id="2961" w:name="_Toc56337082"/>
      <w:bookmarkStart w:id="2962" w:name="_Toc73443898"/>
      <w:bookmarkStart w:id="2963" w:name="_Toc74992193"/>
      <w:r>
        <w:t>6.2.3.26</w:t>
      </w:r>
      <w:r>
        <w:tab/>
        <w:t>Resource: PS User State</w:t>
      </w:r>
      <w:bookmarkEnd w:id="2960"/>
      <w:bookmarkEnd w:id="2961"/>
      <w:bookmarkEnd w:id="2962"/>
      <w:bookmarkEnd w:id="2963"/>
    </w:p>
    <w:p w14:paraId="41292215" w14:textId="77777777" w:rsidR="00BF707D" w:rsidRDefault="00BF707D" w:rsidP="00BF707D">
      <w:pPr>
        <w:pStyle w:val="Heading5"/>
      </w:pPr>
      <w:bookmarkStart w:id="2964" w:name="_Toc49689998"/>
      <w:bookmarkStart w:id="2965" w:name="_Toc56337083"/>
      <w:bookmarkStart w:id="2966" w:name="_Toc73443899"/>
      <w:bookmarkStart w:id="2967" w:name="_Toc74992194"/>
      <w:r>
        <w:t>6.2.3.26.1</w:t>
      </w:r>
      <w:r>
        <w:tab/>
        <w:t>Description</w:t>
      </w:r>
      <w:bookmarkEnd w:id="2964"/>
      <w:bookmarkEnd w:id="2965"/>
      <w:bookmarkEnd w:id="2966"/>
      <w:bookmarkEnd w:id="296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968" w:name="_Toc49689999"/>
      <w:bookmarkStart w:id="2969" w:name="_Toc56337084"/>
      <w:bookmarkStart w:id="2970" w:name="_Toc73443900"/>
      <w:bookmarkStart w:id="2971" w:name="_Toc74992195"/>
      <w:r>
        <w:t>6.2.3.26.2</w:t>
      </w:r>
      <w:r>
        <w:tab/>
        <w:t>Resource Definition</w:t>
      </w:r>
      <w:bookmarkEnd w:id="2968"/>
      <w:bookmarkEnd w:id="2969"/>
      <w:bookmarkEnd w:id="2970"/>
      <w:bookmarkEnd w:id="297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lastRenderedPageBreak/>
        <w:t>This resource shall support the resource URI variables defined in table 6.2.3.26.2-1</w:t>
      </w:r>
      <w:r>
        <w:rPr>
          <w:rFonts w:ascii="Arial" w:hAnsi="Arial" w:cs="Arial"/>
        </w:rPr>
        <w:t>.</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F749EEE" w:rsidR="00BF707D" w:rsidRDefault="00BF707D" w:rsidP="00BF707D">
            <w:pPr>
              <w:pStyle w:val="TAL"/>
            </w:pPr>
            <w:r w:rsidRPr="000B71E3">
              <w:t xml:space="preserve">Represents the </w:t>
            </w:r>
            <w:r>
              <w:t>IMS Public Identity (i.e. IMS Public User identity or Public Service Identity) or the IMS private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972" w:name="_Toc49690000"/>
      <w:bookmarkStart w:id="2973" w:name="_Toc56337085"/>
      <w:bookmarkStart w:id="2974" w:name="_Toc73443901"/>
      <w:bookmarkStart w:id="2975" w:name="_Toc74992196"/>
      <w:r>
        <w:t>6.2.3.26.3</w:t>
      </w:r>
      <w:r>
        <w:tab/>
        <w:t>Resource Standard Methods</w:t>
      </w:r>
      <w:bookmarkEnd w:id="2972"/>
      <w:bookmarkEnd w:id="2973"/>
      <w:bookmarkEnd w:id="2974"/>
      <w:bookmarkEnd w:id="2975"/>
    </w:p>
    <w:p w14:paraId="6DD8900F" w14:textId="77777777" w:rsidR="00BF707D" w:rsidRPr="00384E92" w:rsidRDefault="00BF707D" w:rsidP="00BF707D">
      <w:pPr>
        <w:pStyle w:val="Heading6"/>
      </w:pPr>
      <w:bookmarkStart w:id="2976" w:name="_Toc49690001"/>
      <w:bookmarkStart w:id="2977" w:name="_Toc56337086"/>
      <w:bookmarkStart w:id="2978" w:name="_Toc73443902"/>
      <w:bookmarkStart w:id="2979" w:name="_Toc74992197"/>
      <w:r>
        <w:t>6.2.3.26.3</w:t>
      </w:r>
      <w:r w:rsidRPr="00384E92">
        <w:t>.1</w:t>
      </w:r>
      <w:r w:rsidRPr="00384E92">
        <w:tab/>
      </w:r>
      <w:r>
        <w:t>GET</w:t>
      </w:r>
      <w:bookmarkEnd w:id="2976"/>
      <w:bookmarkEnd w:id="2977"/>
      <w:bookmarkEnd w:id="2978"/>
      <w:bookmarkEnd w:id="297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77777777"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BF707D">
      <w:pPr>
        <w:pStyle w:val="Heading4"/>
      </w:pPr>
      <w:bookmarkStart w:id="2980" w:name="_Toc49690002"/>
      <w:bookmarkStart w:id="2981" w:name="_Toc56337087"/>
      <w:bookmarkStart w:id="2982" w:name="_Toc73443903"/>
      <w:bookmarkStart w:id="2983" w:name="_Toc74992198"/>
      <w:r>
        <w:t>6.2.3.27</w:t>
      </w:r>
      <w:r>
        <w:tab/>
        <w:t>Resource: CS User State</w:t>
      </w:r>
      <w:bookmarkEnd w:id="2980"/>
      <w:bookmarkEnd w:id="2981"/>
      <w:bookmarkEnd w:id="2982"/>
      <w:bookmarkEnd w:id="2983"/>
    </w:p>
    <w:p w14:paraId="77B07C69" w14:textId="77777777" w:rsidR="00BF707D" w:rsidRDefault="00BF707D" w:rsidP="00BF707D">
      <w:pPr>
        <w:pStyle w:val="Heading5"/>
      </w:pPr>
      <w:bookmarkStart w:id="2984" w:name="_Toc49690003"/>
      <w:bookmarkStart w:id="2985" w:name="_Toc56337088"/>
      <w:bookmarkStart w:id="2986" w:name="_Toc73443904"/>
      <w:bookmarkStart w:id="2987" w:name="_Toc74992199"/>
      <w:r>
        <w:t>6.2.3.27.1</w:t>
      </w:r>
      <w:r>
        <w:tab/>
        <w:t>Description</w:t>
      </w:r>
      <w:bookmarkEnd w:id="2984"/>
      <w:bookmarkEnd w:id="2985"/>
      <w:bookmarkEnd w:id="2986"/>
      <w:bookmarkEnd w:id="298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988" w:name="_Toc49690004"/>
      <w:bookmarkStart w:id="2989" w:name="_Toc56337089"/>
      <w:bookmarkStart w:id="2990" w:name="_Toc73443905"/>
      <w:bookmarkStart w:id="2991" w:name="_Toc74992200"/>
      <w:r>
        <w:t>6.2.3.27.2</w:t>
      </w:r>
      <w:r>
        <w:tab/>
        <w:t>Resource Definition</w:t>
      </w:r>
      <w:bookmarkEnd w:id="2988"/>
      <w:bookmarkEnd w:id="2989"/>
      <w:bookmarkEnd w:id="2990"/>
      <w:bookmarkEnd w:id="299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406EB0B7" w:rsidR="00BF707D" w:rsidRDefault="00BF707D" w:rsidP="00BF707D">
            <w:pPr>
              <w:pStyle w:val="TAL"/>
            </w:pPr>
            <w:r w:rsidRPr="000B71E3">
              <w:t xml:space="preserve">Represents the </w:t>
            </w:r>
            <w:r>
              <w:t>IMS Public Identity (i.e. IMS Public User identity or Public Service Identity) or the IMS private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992" w:name="_Toc49690005"/>
      <w:bookmarkStart w:id="2993" w:name="_Toc56337090"/>
      <w:bookmarkStart w:id="2994" w:name="_Toc73443906"/>
      <w:bookmarkStart w:id="2995" w:name="_Toc74992201"/>
      <w:r>
        <w:t>6.2.3.27.3</w:t>
      </w:r>
      <w:r>
        <w:tab/>
        <w:t>Resource Standard Methods</w:t>
      </w:r>
      <w:bookmarkEnd w:id="2992"/>
      <w:bookmarkEnd w:id="2993"/>
      <w:bookmarkEnd w:id="2994"/>
      <w:bookmarkEnd w:id="2995"/>
    </w:p>
    <w:p w14:paraId="4A29F7AF" w14:textId="77777777" w:rsidR="00BF707D" w:rsidRPr="00384E92" w:rsidRDefault="00BF707D" w:rsidP="00BF707D">
      <w:pPr>
        <w:pStyle w:val="Heading6"/>
      </w:pPr>
      <w:bookmarkStart w:id="2996" w:name="_Toc49690006"/>
      <w:bookmarkStart w:id="2997" w:name="_Toc56337091"/>
      <w:bookmarkStart w:id="2998" w:name="_Toc73443907"/>
      <w:bookmarkStart w:id="2999" w:name="_Toc74992202"/>
      <w:r>
        <w:t>6.2.3.27.3</w:t>
      </w:r>
      <w:r w:rsidRPr="00384E92">
        <w:t>.1</w:t>
      </w:r>
      <w:r w:rsidRPr="00384E92">
        <w:tab/>
      </w:r>
      <w:r>
        <w:t>GET</w:t>
      </w:r>
      <w:bookmarkEnd w:id="2996"/>
      <w:bookmarkEnd w:id="2997"/>
      <w:bookmarkEnd w:id="2998"/>
      <w:bookmarkEnd w:id="299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F21D74">
      <w:pPr>
        <w:pStyle w:val="Heading4"/>
      </w:pPr>
      <w:bookmarkStart w:id="3000" w:name="_Toc49690007"/>
      <w:bookmarkStart w:id="3001" w:name="_Toc56337092"/>
      <w:bookmarkStart w:id="3002" w:name="_Toc73443908"/>
      <w:bookmarkStart w:id="3003" w:name="_Toc74992203"/>
      <w:r>
        <w:t>6.2.3.28</w:t>
      </w:r>
      <w:r>
        <w:tab/>
        <w:t>Resource: C</w:t>
      </w:r>
      <w:r w:rsidR="00B61ECD">
        <w:t>srn</w:t>
      </w:r>
      <w:bookmarkEnd w:id="3000"/>
      <w:bookmarkEnd w:id="3001"/>
      <w:bookmarkEnd w:id="3002"/>
      <w:bookmarkEnd w:id="3003"/>
    </w:p>
    <w:p w14:paraId="0FB3124D" w14:textId="77777777" w:rsidR="00F21D74" w:rsidRDefault="00F21D74" w:rsidP="00F21D74">
      <w:pPr>
        <w:pStyle w:val="Heading5"/>
      </w:pPr>
      <w:bookmarkStart w:id="3004" w:name="_Toc49690008"/>
      <w:bookmarkStart w:id="3005" w:name="_Toc56337093"/>
      <w:bookmarkStart w:id="3006" w:name="_Toc73443909"/>
      <w:bookmarkStart w:id="3007" w:name="_Toc74992204"/>
      <w:r>
        <w:t>6.2.3.28.1</w:t>
      </w:r>
      <w:r>
        <w:tab/>
        <w:t>Description</w:t>
      </w:r>
      <w:bookmarkEnd w:id="3004"/>
      <w:bookmarkEnd w:id="3005"/>
      <w:bookmarkEnd w:id="3006"/>
      <w:bookmarkEnd w:id="300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3008" w:name="_Toc49690009"/>
      <w:bookmarkStart w:id="3009" w:name="_Toc56337094"/>
      <w:bookmarkStart w:id="3010" w:name="_Toc73443910"/>
      <w:bookmarkStart w:id="3011" w:name="_Toc74992205"/>
      <w:r>
        <w:t>6.2.3.28.2</w:t>
      </w:r>
      <w:r>
        <w:tab/>
        <w:t>Resource Definition</w:t>
      </w:r>
      <w:bookmarkEnd w:id="3008"/>
      <w:bookmarkEnd w:id="3009"/>
      <w:bookmarkEnd w:id="3010"/>
      <w:bookmarkEnd w:id="301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17E2E26" w:rsidR="00F21D74" w:rsidRDefault="00F21D74" w:rsidP="00CB590A">
            <w:pPr>
              <w:pStyle w:val="TAL"/>
            </w:pPr>
            <w:r w:rsidRPr="000B71E3">
              <w:t xml:space="preserve">Represents the </w:t>
            </w:r>
            <w:r>
              <w:t>IMS Public Identity (i.e. IMS Public User identity) or the IMS Private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3012" w:name="_Toc49690010"/>
      <w:bookmarkStart w:id="3013" w:name="_Toc56337095"/>
      <w:bookmarkStart w:id="3014" w:name="_Toc73443911"/>
      <w:bookmarkStart w:id="3015" w:name="_Toc74992206"/>
      <w:r>
        <w:t>6.2.3.28.3</w:t>
      </w:r>
      <w:r>
        <w:tab/>
        <w:t>Resource Standard Methods</w:t>
      </w:r>
      <w:bookmarkEnd w:id="3012"/>
      <w:bookmarkEnd w:id="3013"/>
      <w:bookmarkEnd w:id="3014"/>
      <w:bookmarkEnd w:id="3015"/>
    </w:p>
    <w:p w14:paraId="39A5781A" w14:textId="77777777" w:rsidR="00F21D74" w:rsidRPr="00384E92" w:rsidRDefault="00F21D74" w:rsidP="00F21D74">
      <w:pPr>
        <w:pStyle w:val="Heading6"/>
      </w:pPr>
      <w:bookmarkStart w:id="3016" w:name="_Toc49690011"/>
      <w:bookmarkStart w:id="3017" w:name="_Toc56337096"/>
      <w:bookmarkStart w:id="3018" w:name="_Toc73443912"/>
      <w:bookmarkStart w:id="3019" w:name="_Toc74992207"/>
      <w:r>
        <w:t>6.2.3.28.3</w:t>
      </w:r>
      <w:r w:rsidRPr="00384E92">
        <w:t>.1</w:t>
      </w:r>
      <w:r w:rsidRPr="00384E92">
        <w:tab/>
      </w:r>
      <w:r>
        <w:t>GET</w:t>
      </w:r>
      <w:bookmarkEnd w:id="3016"/>
      <w:bookmarkEnd w:id="3017"/>
      <w:bookmarkEnd w:id="3018"/>
      <w:bookmarkEnd w:id="3019"/>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D70AEC">
            <w:pPr>
              <w:pStyle w:val="TAC"/>
              <w:jc w:val="left"/>
            </w:pPr>
            <w:r>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64A41">
            <w:pPr>
              <w:pStyle w:val="TAC"/>
              <w:jc w:val="left"/>
            </w:pPr>
            <w:r>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672A10">
      <w:pPr>
        <w:pStyle w:val="Heading4"/>
      </w:pPr>
      <w:bookmarkStart w:id="3020" w:name="_Toc49690012"/>
      <w:bookmarkStart w:id="3021" w:name="_Toc56337097"/>
      <w:bookmarkStart w:id="3022" w:name="_Toc73443913"/>
      <w:bookmarkStart w:id="3023" w:name="_Toc74992208"/>
      <w:r>
        <w:t>6.2.3.29</w:t>
      </w:r>
      <w:r>
        <w:tab/>
        <w:t>Resource: Reference</w:t>
      </w:r>
      <w:r w:rsidR="00B61ECD">
        <w:t>Access</w:t>
      </w:r>
      <w:r>
        <w:t>Location</w:t>
      </w:r>
      <w:bookmarkEnd w:id="3020"/>
      <w:bookmarkEnd w:id="3021"/>
      <w:bookmarkEnd w:id="3022"/>
      <w:bookmarkEnd w:id="3023"/>
    </w:p>
    <w:p w14:paraId="1E8DB117" w14:textId="77777777" w:rsidR="00672A10" w:rsidRDefault="00672A10" w:rsidP="00672A10">
      <w:pPr>
        <w:pStyle w:val="Heading5"/>
      </w:pPr>
      <w:bookmarkStart w:id="3024" w:name="_Toc49690013"/>
      <w:bookmarkStart w:id="3025" w:name="_Toc56337098"/>
      <w:bookmarkStart w:id="3026" w:name="_Toc73443914"/>
      <w:bookmarkStart w:id="3027" w:name="_Toc74992209"/>
      <w:r>
        <w:t>6.2.3.29.1</w:t>
      </w:r>
      <w:r>
        <w:tab/>
        <w:t>Description</w:t>
      </w:r>
      <w:bookmarkEnd w:id="3024"/>
      <w:bookmarkEnd w:id="3025"/>
      <w:bookmarkEnd w:id="3026"/>
      <w:bookmarkEnd w:id="302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3028" w:name="_Toc49690014"/>
      <w:bookmarkStart w:id="3029" w:name="_Toc56337099"/>
      <w:bookmarkStart w:id="3030" w:name="_Toc73443915"/>
      <w:bookmarkStart w:id="3031" w:name="_Toc74992210"/>
      <w:r>
        <w:t>6.2.3.29.2</w:t>
      </w:r>
      <w:r>
        <w:tab/>
        <w:t>Resource Definition</w:t>
      </w:r>
      <w:bookmarkEnd w:id="3028"/>
      <w:bookmarkEnd w:id="3029"/>
      <w:bookmarkEnd w:id="3030"/>
      <w:bookmarkEnd w:id="3031"/>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10BD6790" w:rsidR="00672A10" w:rsidRDefault="00672A10" w:rsidP="00CB590A">
            <w:pPr>
              <w:pStyle w:val="TAL"/>
            </w:pPr>
            <w:r w:rsidRPr="000B71E3">
              <w:t xml:space="preserve">Represents the </w:t>
            </w:r>
            <w:r>
              <w:t>IMS Public Identity (i.e. IMS Public User identity) or the IMS Private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3032" w:name="_Toc49690015"/>
      <w:bookmarkStart w:id="3033" w:name="_Toc56337100"/>
      <w:bookmarkStart w:id="3034" w:name="_Toc73443916"/>
      <w:bookmarkStart w:id="3035" w:name="_Toc74992211"/>
      <w:r>
        <w:t>6.2.3.29.3</w:t>
      </w:r>
      <w:r>
        <w:tab/>
        <w:t>Resource Standard Methods</w:t>
      </w:r>
      <w:bookmarkEnd w:id="3032"/>
      <w:bookmarkEnd w:id="3033"/>
      <w:bookmarkEnd w:id="3034"/>
      <w:bookmarkEnd w:id="3035"/>
    </w:p>
    <w:p w14:paraId="62F53C77" w14:textId="77777777" w:rsidR="00672A10" w:rsidRPr="00384E92" w:rsidRDefault="00672A10" w:rsidP="00672A10">
      <w:pPr>
        <w:pStyle w:val="Heading6"/>
      </w:pPr>
      <w:bookmarkStart w:id="3036" w:name="_Toc49690016"/>
      <w:bookmarkStart w:id="3037" w:name="_Toc56337101"/>
      <w:bookmarkStart w:id="3038" w:name="_Toc73443917"/>
      <w:bookmarkStart w:id="3039" w:name="_Toc74992212"/>
      <w:r>
        <w:t>6.2.3.29.3</w:t>
      </w:r>
      <w:r w:rsidRPr="00384E92">
        <w:t>.1</w:t>
      </w:r>
      <w:r w:rsidRPr="00384E92">
        <w:tab/>
      </w:r>
      <w:r>
        <w:t>GET</w:t>
      </w:r>
      <w:bookmarkEnd w:id="3036"/>
      <w:bookmarkEnd w:id="3037"/>
      <w:bookmarkEnd w:id="3038"/>
      <w:bookmarkEnd w:id="303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lastRenderedPageBreak/>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0C5347">
      <w:pPr>
        <w:pStyle w:val="Heading4"/>
      </w:pPr>
      <w:bookmarkStart w:id="3040" w:name="_Toc49690017"/>
      <w:bookmarkStart w:id="3041" w:name="_Toc56337102"/>
      <w:bookmarkStart w:id="3042" w:name="_Toc73443918"/>
      <w:bookmarkStart w:id="3043" w:name="_Toc74992213"/>
      <w:r>
        <w:t>6.2.3.30</w:t>
      </w:r>
      <w:r>
        <w:tab/>
        <w:t>Resource: SMSRegistrationInfo</w:t>
      </w:r>
      <w:bookmarkEnd w:id="3040"/>
      <w:bookmarkEnd w:id="3041"/>
      <w:bookmarkEnd w:id="3042"/>
      <w:bookmarkEnd w:id="3043"/>
    </w:p>
    <w:p w14:paraId="7F224FFD" w14:textId="77777777" w:rsidR="000C5347" w:rsidRDefault="000C5347" w:rsidP="000C5347">
      <w:pPr>
        <w:pStyle w:val="Heading5"/>
      </w:pPr>
      <w:bookmarkStart w:id="3044" w:name="_Toc49690018"/>
      <w:bookmarkStart w:id="3045" w:name="_Toc56337103"/>
      <w:bookmarkStart w:id="3046" w:name="_Toc73443919"/>
      <w:bookmarkStart w:id="3047" w:name="_Toc74992214"/>
      <w:r>
        <w:t>6.2.3.30.1</w:t>
      </w:r>
      <w:r>
        <w:tab/>
        <w:t>Description</w:t>
      </w:r>
      <w:bookmarkEnd w:id="3044"/>
      <w:bookmarkEnd w:id="3045"/>
      <w:bookmarkEnd w:id="3046"/>
      <w:bookmarkEnd w:id="3047"/>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3048" w:name="_Toc49690019"/>
      <w:bookmarkStart w:id="3049" w:name="_Toc56337104"/>
      <w:bookmarkStart w:id="3050" w:name="_Toc73443920"/>
      <w:bookmarkStart w:id="3051" w:name="_Toc74992215"/>
      <w:r>
        <w:t>6.2.3.30.2</w:t>
      </w:r>
      <w:r>
        <w:tab/>
        <w:t>Resource Definition</w:t>
      </w:r>
      <w:bookmarkEnd w:id="3048"/>
      <w:bookmarkEnd w:id="3049"/>
      <w:bookmarkEnd w:id="3050"/>
      <w:bookmarkEnd w:id="305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lastRenderedPageBreak/>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4D3AA740" w:rsidR="000C5347" w:rsidRDefault="000C5347" w:rsidP="00B1392B">
            <w:pPr>
              <w:pStyle w:val="TAL"/>
            </w:pPr>
            <w:r w:rsidRPr="000B71E3">
              <w:t xml:space="preserve">Represents the </w:t>
            </w:r>
            <w:r>
              <w:t>IMS Public Identity (i.e. IMS Public User identity) or the IMS private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3052" w:name="_Toc49690020"/>
      <w:bookmarkStart w:id="3053" w:name="_Toc56337105"/>
      <w:bookmarkStart w:id="3054" w:name="_Toc73443921"/>
      <w:bookmarkStart w:id="3055" w:name="_Toc74992216"/>
      <w:r>
        <w:t>6.2.3.30.3</w:t>
      </w:r>
      <w:r>
        <w:tab/>
        <w:t>Resource Standard Methods</w:t>
      </w:r>
      <w:bookmarkEnd w:id="3052"/>
      <w:bookmarkEnd w:id="3053"/>
      <w:bookmarkEnd w:id="3054"/>
      <w:bookmarkEnd w:id="3055"/>
    </w:p>
    <w:p w14:paraId="6DA6F3B8" w14:textId="77777777" w:rsidR="000C5347" w:rsidRPr="00384E92" w:rsidRDefault="000C5347" w:rsidP="000C5347">
      <w:pPr>
        <w:pStyle w:val="Heading6"/>
      </w:pPr>
      <w:bookmarkStart w:id="3056" w:name="_Toc49690021"/>
      <w:bookmarkStart w:id="3057" w:name="_Toc56337106"/>
      <w:bookmarkStart w:id="3058" w:name="_Toc73443922"/>
      <w:bookmarkStart w:id="3059" w:name="_Toc74992217"/>
      <w:r>
        <w:t>6.2.3.30.3</w:t>
      </w:r>
      <w:r w:rsidRPr="00384E92">
        <w:t>.1</w:t>
      </w:r>
      <w:r w:rsidRPr="00384E92">
        <w:tab/>
      </w:r>
      <w:r>
        <w:t>GET</w:t>
      </w:r>
      <w:bookmarkEnd w:id="3056"/>
      <w:bookmarkEnd w:id="3057"/>
      <w:bookmarkEnd w:id="3058"/>
      <w:bookmarkEnd w:id="305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lastRenderedPageBreak/>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0C5347">
      <w:pPr>
        <w:pStyle w:val="Heading6"/>
      </w:pPr>
      <w:bookmarkStart w:id="3060" w:name="_Toc49690022"/>
      <w:bookmarkStart w:id="3061" w:name="_Toc56337107"/>
      <w:bookmarkStart w:id="3062" w:name="_Toc73443923"/>
      <w:bookmarkStart w:id="3063" w:name="_Toc74992218"/>
      <w:r>
        <w:t>6.2.3.30.3</w:t>
      </w:r>
      <w:r w:rsidRPr="00384E92">
        <w:t>.</w:t>
      </w:r>
      <w:r>
        <w:t>2</w:t>
      </w:r>
      <w:r w:rsidRPr="00384E92">
        <w:tab/>
      </w:r>
      <w:r>
        <w:t>PUT</w:t>
      </w:r>
      <w:bookmarkEnd w:id="3060"/>
      <w:bookmarkEnd w:id="3061"/>
      <w:bookmarkEnd w:id="3062"/>
      <w:bookmarkEnd w:id="306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0C5347">
      <w:pPr>
        <w:pStyle w:val="Heading6"/>
      </w:pPr>
      <w:bookmarkStart w:id="3064" w:name="_Toc49690023"/>
      <w:bookmarkStart w:id="3065" w:name="_Toc56337108"/>
      <w:bookmarkStart w:id="3066" w:name="_Toc73443924"/>
      <w:bookmarkStart w:id="3067" w:name="_Toc74992219"/>
      <w:r>
        <w:t>6.2.3.30.3</w:t>
      </w:r>
      <w:r w:rsidRPr="00384E92">
        <w:t>.</w:t>
      </w:r>
      <w:r>
        <w:t>3</w:t>
      </w:r>
      <w:r w:rsidRPr="00384E92">
        <w:tab/>
      </w:r>
      <w:r>
        <w:t>DELETE</w:t>
      </w:r>
      <w:bookmarkEnd w:id="3064"/>
      <w:bookmarkEnd w:id="3065"/>
      <w:bookmarkEnd w:id="3066"/>
      <w:bookmarkEnd w:id="306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B1392B">
      <w:pPr>
        <w:pStyle w:val="Heading4"/>
      </w:pPr>
      <w:bookmarkStart w:id="3068" w:name="_Toc49690024"/>
      <w:bookmarkStart w:id="3069" w:name="_Toc56337109"/>
      <w:bookmarkStart w:id="3070" w:name="_Toc73443925"/>
      <w:bookmarkStart w:id="3071" w:name="_Toc74992220"/>
      <w:r>
        <w:t>6.2.3.31</w:t>
      </w:r>
      <w:r>
        <w:tab/>
        <w:t>Resource: Dsai</w:t>
      </w:r>
      <w:bookmarkEnd w:id="3068"/>
      <w:bookmarkEnd w:id="3069"/>
      <w:bookmarkEnd w:id="3070"/>
      <w:bookmarkEnd w:id="3071"/>
    </w:p>
    <w:p w14:paraId="33712363" w14:textId="77777777" w:rsidR="00B1392B" w:rsidRDefault="00B1392B" w:rsidP="00B1392B">
      <w:pPr>
        <w:pStyle w:val="Heading5"/>
      </w:pPr>
      <w:bookmarkStart w:id="3072" w:name="_Toc49690025"/>
      <w:bookmarkStart w:id="3073" w:name="_Toc56337110"/>
      <w:bookmarkStart w:id="3074" w:name="_Toc73443926"/>
      <w:bookmarkStart w:id="3075" w:name="_Toc74992221"/>
      <w:r>
        <w:t>6.2.3.31.1</w:t>
      </w:r>
      <w:r>
        <w:tab/>
        <w:t>Description</w:t>
      </w:r>
      <w:bookmarkEnd w:id="3072"/>
      <w:bookmarkEnd w:id="3073"/>
      <w:bookmarkEnd w:id="3074"/>
      <w:bookmarkEnd w:id="307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3076" w:name="_Toc49690026"/>
      <w:bookmarkStart w:id="3077" w:name="_Toc56337111"/>
      <w:bookmarkStart w:id="3078" w:name="_Toc73443927"/>
      <w:bookmarkStart w:id="3079" w:name="_Toc74992222"/>
      <w:r>
        <w:t>6.2.3.31.2</w:t>
      </w:r>
      <w:r>
        <w:tab/>
        <w:t>Resource Definition</w:t>
      </w:r>
      <w:bookmarkEnd w:id="3076"/>
      <w:bookmarkEnd w:id="3077"/>
      <w:bookmarkEnd w:id="3078"/>
      <w:bookmarkEnd w:id="307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3080" w:name="_Toc49690027"/>
      <w:bookmarkStart w:id="3081" w:name="_Toc56337112"/>
      <w:bookmarkStart w:id="3082" w:name="_Toc73443928"/>
      <w:bookmarkStart w:id="3083" w:name="_Toc74992223"/>
      <w:r>
        <w:t>6.2.3.31.3</w:t>
      </w:r>
      <w:r>
        <w:tab/>
        <w:t>Resource Standard Methods</w:t>
      </w:r>
      <w:bookmarkEnd w:id="3080"/>
      <w:bookmarkEnd w:id="3081"/>
      <w:bookmarkEnd w:id="3082"/>
      <w:bookmarkEnd w:id="3083"/>
    </w:p>
    <w:p w14:paraId="2985A391" w14:textId="77777777" w:rsidR="00B1392B" w:rsidRPr="00384E92" w:rsidRDefault="00B1392B" w:rsidP="00B1392B">
      <w:pPr>
        <w:pStyle w:val="Heading6"/>
      </w:pPr>
      <w:bookmarkStart w:id="3084" w:name="_Toc49690028"/>
      <w:bookmarkStart w:id="3085" w:name="_Toc56337113"/>
      <w:bookmarkStart w:id="3086" w:name="_Toc73443929"/>
      <w:bookmarkStart w:id="3087" w:name="_Toc74992224"/>
      <w:r>
        <w:t>6.2.3.31.3</w:t>
      </w:r>
      <w:r w:rsidRPr="00384E92">
        <w:t>.1</w:t>
      </w:r>
      <w:r w:rsidRPr="00384E92">
        <w:tab/>
      </w:r>
      <w:r>
        <w:t>GET</w:t>
      </w:r>
      <w:bookmarkEnd w:id="3084"/>
      <w:bookmarkEnd w:id="3085"/>
      <w:bookmarkEnd w:id="3086"/>
      <w:bookmarkEnd w:id="308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3A1DFC">
            <w:pPr>
              <w:pStyle w:val="TAC"/>
              <w:jc w:val="left"/>
            </w:pPr>
            <w:r>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3A1DFC">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3A1DFC">
            <w:pPr>
              <w:pStyle w:val="TAC"/>
              <w:jc w:val="left"/>
            </w:pPr>
            <w:r>
              <w:rPr>
                <w:rFonts w:hint="eastAsia"/>
                <w:lang w:eastAsia="zh-CN"/>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B1392B">
      <w:pPr>
        <w:pStyle w:val="Heading6"/>
      </w:pPr>
      <w:bookmarkStart w:id="3088" w:name="_Toc49690029"/>
      <w:bookmarkStart w:id="3089" w:name="_Toc56337114"/>
      <w:bookmarkStart w:id="3090" w:name="_Toc73443930"/>
      <w:bookmarkStart w:id="3091" w:name="_Toc74992225"/>
      <w:r>
        <w:t>6.2.3.31.3</w:t>
      </w:r>
      <w:r w:rsidRPr="00384E92">
        <w:t>.</w:t>
      </w:r>
      <w:r>
        <w:t>2</w:t>
      </w:r>
      <w:r w:rsidRPr="00384E92">
        <w:tab/>
      </w:r>
      <w:r>
        <w:t>PATCH</w:t>
      </w:r>
      <w:bookmarkEnd w:id="3088"/>
      <w:bookmarkEnd w:id="3089"/>
      <w:bookmarkEnd w:id="3090"/>
      <w:bookmarkEnd w:id="309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DC22E9">
      <w:pPr>
        <w:pStyle w:val="Heading4"/>
      </w:pPr>
      <w:bookmarkStart w:id="3092" w:name="_Toc56337115"/>
      <w:bookmarkStart w:id="3093" w:name="_Toc73443931"/>
      <w:bookmarkStart w:id="3094" w:name="_Toc74992226"/>
      <w:r>
        <w:t>6.2.3.32</w:t>
      </w:r>
      <w:r>
        <w:tab/>
        <w:t>Resource: Private Identities</w:t>
      </w:r>
      <w:bookmarkEnd w:id="3092"/>
      <w:bookmarkEnd w:id="3093"/>
      <w:bookmarkEnd w:id="3094"/>
    </w:p>
    <w:p w14:paraId="4386765A" w14:textId="77777777" w:rsidR="00DC22E9" w:rsidRDefault="00DC22E9" w:rsidP="00DC22E9">
      <w:pPr>
        <w:pStyle w:val="Heading5"/>
      </w:pPr>
      <w:bookmarkStart w:id="3095" w:name="_Toc51872344"/>
      <w:bookmarkStart w:id="3096" w:name="_Toc56337116"/>
      <w:bookmarkStart w:id="3097" w:name="_Toc73443932"/>
      <w:bookmarkStart w:id="3098" w:name="_Toc74992227"/>
      <w:r>
        <w:t>6.2.3.32.1</w:t>
      </w:r>
      <w:r>
        <w:tab/>
        <w:t>Description</w:t>
      </w:r>
      <w:bookmarkEnd w:id="3095"/>
      <w:bookmarkEnd w:id="3096"/>
      <w:bookmarkEnd w:id="3097"/>
      <w:bookmarkEnd w:id="309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3099" w:name="_Toc51872345"/>
      <w:bookmarkStart w:id="3100" w:name="_Toc56337117"/>
      <w:bookmarkStart w:id="3101" w:name="_Toc73443933"/>
      <w:bookmarkStart w:id="3102" w:name="_Toc74992228"/>
      <w:r>
        <w:t>6.2.3.32.2</w:t>
      </w:r>
      <w:r>
        <w:tab/>
        <w:t>Resource Definition</w:t>
      </w:r>
      <w:bookmarkEnd w:id="3099"/>
      <w:bookmarkEnd w:id="3100"/>
      <w:bookmarkEnd w:id="3101"/>
      <w:bookmarkEnd w:id="310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7777777" w:rsidR="00DC22E9" w:rsidRDefault="00DC22E9" w:rsidP="00B8430A">
            <w:pPr>
              <w:pStyle w:val="TAL"/>
            </w:pPr>
            <w:r w:rsidRPr="000B71E3">
              <w:br/>
              <w:t>pattern: "</w:t>
            </w:r>
            <w:r>
              <w:t>^(</w:t>
            </w:r>
            <w:r w:rsidRPr="00292D54">
              <w:t>sip\:([a-zA-Z0-9_\-.!~*()&amp;=+$,;?\/]+)\@([A-Za-z0-9]+([-A-Za-z0-9]+)\.)+[a-z]{2,}|tel\:\+[0-9]{5,15}</w:t>
            </w:r>
            <w:r>
              <w:t>)</w:t>
            </w:r>
            <w:r w:rsidRPr="00292D54">
              <w:t>$</w:t>
            </w:r>
            <w:r w:rsidRPr="000B71E3">
              <w:t>"</w:t>
            </w:r>
          </w:p>
        </w:tc>
      </w:tr>
    </w:tbl>
    <w:p w14:paraId="3F49467B" w14:textId="77777777" w:rsidR="00DC22E9" w:rsidRPr="00384E92" w:rsidRDefault="00DC22E9" w:rsidP="00DC22E9"/>
    <w:p w14:paraId="7921A49D" w14:textId="77777777" w:rsidR="00DC22E9" w:rsidRDefault="00DC22E9" w:rsidP="00DC22E9">
      <w:pPr>
        <w:pStyle w:val="Heading5"/>
      </w:pPr>
      <w:bookmarkStart w:id="3103" w:name="_Toc51872346"/>
      <w:bookmarkStart w:id="3104" w:name="_Toc56337118"/>
      <w:bookmarkStart w:id="3105" w:name="_Toc73443934"/>
      <w:bookmarkStart w:id="3106" w:name="_Toc74992229"/>
      <w:r>
        <w:t>6.2.3.32.3</w:t>
      </w:r>
      <w:r>
        <w:tab/>
        <w:t>Resource Standard Methods</w:t>
      </w:r>
      <w:bookmarkEnd w:id="3103"/>
      <w:bookmarkEnd w:id="3104"/>
      <w:bookmarkEnd w:id="3105"/>
      <w:bookmarkEnd w:id="3106"/>
    </w:p>
    <w:p w14:paraId="1AB50343" w14:textId="77777777" w:rsidR="00DC22E9" w:rsidRPr="00384E92" w:rsidRDefault="00DC22E9" w:rsidP="00DC22E9">
      <w:pPr>
        <w:pStyle w:val="Heading6"/>
      </w:pPr>
      <w:bookmarkStart w:id="3107" w:name="_Toc51872347"/>
      <w:bookmarkStart w:id="3108" w:name="_Toc56337119"/>
      <w:bookmarkStart w:id="3109" w:name="_Toc73443935"/>
      <w:bookmarkStart w:id="3110" w:name="_Toc74992230"/>
      <w:r w:rsidRPr="00384E92">
        <w:t>6.</w:t>
      </w:r>
      <w:r>
        <w:t>2.3.32.3</w:t>
      </w:r>
      <w:r w:rsidRPr="00384E92">
        <w:t>.1</w:t>
      </w:r>
      <w:r w:rsidRPr="00384E92">
        <w:tab/>
      </w:r>
      <w:r>
        <w:t>GET</w:t>
      </w:r>
      <w:bookmarkEnd w:id="3107"/>
      <w:bookmarkEnd w:id="3108"/>
      <w:bookmarkEnd w:id="3109"/>
      <w:bookmarkEnd w:id="311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64A41">
            <w:pPr>
              <w:pStyle w:val="TAC"/>
              <w:jc w:val="left"/>
            </w:pPr>
            <w:r>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B8430A">
      <w:pPr>
        <w:pStyle w:val="Heading4"/>
      </w:pPr>
      <w:bookmarkStart w:id="3111" w:name="_Toc56337120"/>
      <w:bookmarkStart w:id="3112" w:name="_Toc73443936"/>
      <w:bookmarkStart w:id="3113" w:name="_Toc74992231"/>
      <w:r>
        <w:t>6.2.3.33</w:t>
      </w:r>
      <w:r>
        <w:tab/>
        <w:t>Resource: S-CSCF Selection Assistance Information</w:t>
      </w:r>
      <w:bookmarkEnd w:id="3111"/>
      <w:bookmarkEnd w:id="3112"/>
      <w:bookmarkEnd w:id="3113"/>
    </w:p>
    <w:p w14:paraId="4B749757" w14:textId="77777777" w:rsidR="00B8430A" w:rsidRDefault="00B8430A" w:rsidP="00B8430A">
      <w:pPr>
        <w:pStyle w:val="Heading5"/>
      </w:pPr>
      <w:bookmarkStart w:id="3114" w:name="_Toc56337121"/>
      <w:bookmarkStart w:id="3115" w:name="_Toc73443937"/>
      <w:bookmarkStart w:id="3116" w:name="_Toc74992232"/>
      <w:r>
        <w:t>6.2.3.33.1</w:t>
      </w:r>
      <w:r>
        <w:tab/>
        <w:t>Description</w:t>
      </w:r>
      <w:bookmarkEnd w:id="3114"/>
      <w:bookmarkEnd w:id="3115"/>
      <w:bookmarkEnd w:id="311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3117" w:name="_Toc56337122"/>
      <w:bookmarkStart w:id="3118" w:name="_Toc73443938"/>
      <w:bookmarkStart w:id="3119" w:name="_Toc74992233"/>
      <w:r>
        <w:t>6.2.3.33.2</w:t>
      </w:r>
      <w:r>
        <w:tab/>
        <w:t>Resource Definition</w:t>
      </w:r>
      <w:bookmarkEnd w:id="3117"/>
      <w:bookmarkEnd w:id="3118"/>
      <w:bookmarkEnd w:id="311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77777777" w:rsidR="00B8430A" w:rsidRDefault="00B8430A" w:rsidP="00B8430A">
            <w:pPr>
              <w:pStyle w:val="TAL"/>
            </w:pPr>
            <w:r w:rsidRPr="000B71E3">
              <w:br/>
              <w:t>pattern: "</w:t>
            </w:r>
            <w:r>
              <w:t>^(</w:t>
            </w:r>
            <w:r w:rsidRPr="00292D54">
              <w:t>sip\:([a-zA-Z0-9_\-.!~*()&amp;=+$,;?\/]+)\@([A-Za-z0-9]+([-A-Za-z0-9]+)\.)+[a-z]{2,}|tel\:\+[0-9]{5,15}</w:t>
            </w:r>
            <w:r>
              <w:t>)</w:t>
            </w:r>
            <w:r w:rsidRPr="00292D54">
              <w:t>$</w:t>
            </w:r>
            <w:r w:rsidRPr="000B71E3">
              <w:t>"</w:t>
            </w:r>
          </w:p>
        </w:tc>
      </w:tr>
    </w:tbl>
    <w:p w14:paraId="1D5D5056" w14:textId="77777777" w:rsidR="00B8430A" w:rsidRPr="00384E92" w:rsidRDefault="00B8430A" w:rsidP="00B8430A"/>
    <w:p w14:paraId="1FDFA66C" w14:textId="77777777" w:rsidR="00B8430A" w:rsidRDefault="00B8430A" w:rsidP="00B8430A">
      <w:pPr>
        <w:pStyle w:val="Heading5"/>
      </w:pPr>
      <w:bookmarkStart w:id="3120" w:name="_Toc56337123"/>
      <w:bookmarkStart w:id="3121" w:name="_Toc73443939"/>
      <w:bookmarkStart w:id="3122" w:name="_Toc74992234"/>
      <w:r>
        <w:t>6.2.3.33.3</w:t>
      </w:r>
      <w:r>
        <w:tab/>
        <w:t>Resource Standard Methods</w:t>
      </w:r>
      <w:bookmarkEnd w:id="3120"/>
      <w:bookmarkEnd w:id="3121"/>
      <w:bookmarkEnd w:id="3122"/>
    </w:p>
    <w:p w14:paraId="62003308" w14:textId="77777777" w:rsidR="00B8430A" w:rsidRPr="00384E92" w:rsidRDefault="00B8430A" w:rsidP="00B8430A">
      <w:pPr>
        <w:pStyle w:val="Heading6"/>
      </w:pPr>
      <w:bookmarkStart w:id="3123" w:name="_Toc56337124"/>
      <w:bookmarkStart w:id="3124" w:name="_Toc73443940"/>
      <w:bookmarkStart w:id="3125" w:name="_Toc74992235"/>
      <w:r w:rsidRPr="00384E92">
        <w:t>6.</w:t>
      </w:r>
      <w:r>
        <w:t>2.3.33.3</w:t>
      </w:r>
      <w:r w:rsidRPr="00384E92">
        <w:t>.1</w:t>
      </w:r>
      <w:r w:rsidRPr="00384E92">
        <w:tab/>
      </w:r>
      <w:r>
        <w:t>GET</w:t>
      </w:r>
      <w:bookmarkEnd w:id="3123"/>
      <w:bookmarkEnd w:id="3124"/>
      <w:bookmarkEnd w:id="312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A4135F">
      <w:pPr>
        <w:pStyle w:val="Heading4"/>
      </w:pPr>
      <w:bookmarkStart w:id="3126" w:name="_Toc73443941"/>
      <w:bookmarkStart w:id="3127" w:name="_Toc49690030"/>
      <w:bookmarkStart w:id="3128" w:name="_Toc56337125"/>
      <w:bookmarkStart w:id="3129" w:name="_Toc74992236"/>
      <w:r>
        <w:t>6.2.3.34</w:t>
      </w:r>
      <w:r>
        <w:tab/>
        <w:t>Resource: Charging Information</w:t>
      </w:r>
      <w:bookmarkEnd w:id="3126"/>
      <w:bookmarkEnd w:id="3129"/>
    </w:p>
    <w:p w14:paraId="76958BEC" w14:textId="347DCEFA" w:rsidR="00A4135F" w:rsidRDefault="00A4135F" w:rsidP="00A4135F">
      <w:pPr>
        <w:pStyle w:val="Heading5"/>
      </w:pPr>
      <w:bookmarkStart w:id="3130" w:name="_Toc73443942"/>
      <w:bookmarkStart w:id="3131" w:name="_Toc74992237"/>
      <w:r>
        <w:t>6.2.3.34.1</w:t>
      </w:r>
      <w:r>
        <w:tab/>
        <w:t>Description</w:t>
      </w:r>
      <w:bookmarkEnd w:id="3130"/>
      <w:bookmarkEnd w:id="313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A4135F">
      <w:pPr>
        <w:pStyle w:val="Heading5"/>
      </w:pPr>
      <w:bookmarkStart w:id="3132" w:name="_Toc73443943"/>
      <w:bookmarkStart w:id="3133" w:name="_Toc74992238"/>
      <w:r>
        <w:t>6.2.3.34.2</w:t>
      </w:r>
      <w:r>
        <w:tab/>
        <w:t>Resource Definition</w:t>
      </w:r>
      <w:bookmarkEnd w:id="3132"/>
      <w:bookmarkEnd w:id="313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A4135F">
      <w:pPr>
        <w:rPr>
          <w:rFonts w:ascii="Arial" w:hAnsi="Arial" w:cs="Arial"/>
        </w:rPr>
      </w:pPr>
      <w:r>
        <w:t>This resource shall support the resource URI variables defined in table 6.2.3.34.2-1</w:t>
      </w:r>
      <w:r>
        <w:rPr>
          <w:rFonts w:ascii="Arial" w:hAnsi="Arial" w:cs="Arial"/>
        </w:rPr>
        <w:t>.</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77777777" w:rsidR="00A4135F" w:rsidRDefault="00A4135F" w:rsidP="00420E9E">
            <w:pPr>
              <w:pStyle w:val="TAL"/>
            </w:pPr>
            <w:r w:rsidRPr="000B71E3">
              <w:br/>
              <w:t>pattern: "</w:t>
            </w:r>
            <w:r>
              <w:t>^(</w:t>
            </w:r>
            <w:r w:rsidRPr="00292D54">
              <w:t>sip\:([a-zA-Z0-9_\-.!~*()&amp;=+$,;?\/]+)\@([A-Za-z0-9]+([-A-Za-z0-9]+)\.)+[a-z]{2,}|tel\:\+[0-9]{5,15}</w:t>
            </w:r>
            <w:r>
              <w:t>)</w:t>
            </w:r>
            <w:r w:rsidRPr="00292D54">
              <w:t>$</w:t>
            </w:r>
            <w:r w:rsidRPr="000B71E3">
              <w:t>"</w:t>
            </w:r>
          </w:p>
        </w:tc>
      </w:tr>
    </w:tbl>
    <w:p w14:paraId="74D3659A" w14:textId="77777777" w:rsidR="00A4135F" w:rsidRPr="00384E92" w:rsidRDefault="00A4135F" w:rsidP="00A4135F"/>
    <w:p w14:paraId="6CEDAE38" w14:textId="307F59A4" w:rsidR="00A4135F" w:rsidRDefault="00A4135F" w:rsidP="00A4135F">
      <w:pPr>
        <w:pStyle w:val="Heading5"/>
      </w:pPr>
      <w:bookmarkStart w:id="3134" w:name="_Toc73443944"/>
      <w:bookmarkStart w:id="3135" w:name="_Toc74992239"/>
      <w:r>
        <w:t>6.2.3.34.3</w:t>
      </w:r>
      <w:r>
        <w:tab/>
        <w:t>Resource Standard Methods</w:t>
      </w:r>
      <w:bookmarkEnd w:id="3134"/>
      <w:bookmarkEnd w:id="3135"/>
    </w:p>
    <w:p w14:paraId="75417C1F" w14:textId="4D5B1E15" w:rsidR="00A4135F" w:rsidRPr="00384E92" w:rsidRDefault="00A4135F" w:rsidP="00A4135F">
      <w:pPr>
        <w:pStyle w:val="Heading6"/>
      </w:pPr>
      <w:bookmarkStart w:id="3136" w:name="_Toc73443945"/>
      <w:bookmarkStart w:id="3137" w:name="_Toc74992240"/>
      <w:r w:rsidRPr="00384E92">
        <w:t>6.</w:t>
      </w:r>
      <w:r>
        <w:t>2.3.34.3</w:t>
      </w:r>
      <w:r w:rsidRPr="00384E92">
        <w:t>.1</w:t>
      </w:r>
      <w:r w:rsidRPr="00384E92">
        <w:tab/>
      </w:r>
      <w:r>
        <w:t>GET</w:t>
      </w:r>
      <w:bookmarkEnd w:id="3136"/>
      <w:bookmarkEnd w:id="313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420E9E">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4E3AFA96" w14:textId="77777777" w:rsidR="001E6DA6" w:rsidRPr="00DD2065" w:rsidRDefault="001E6DA6" w:rsidP="002234A2">
      <w:pPr>
        <w:pStyle w:val="Heading3"/>
        <w:rPr>
          <w:rFonts w:eastAsia="SimSun"/>
        </w:rPr>
      </w:pPr>
      <w:bookmarkStart w:id="3138" w:name="_Toc73443946"/>
      <w:bookmarkStart w:id="3139" w:name="_Toc74992241"/>
      <w:r w:rsidRPr="00DD2065">
        <w:rPr>
          <w:rFonts w:eastAsia="SimSun"/>
        </w:rPr>
        <w:t>6.</w:t>
      </w:r>
      <w:r>
        <w:rPr>
          <w:rFonts w:eastAsia="SimSun"/>
        </w:rPr>
        <w:t>2</w:t>
      </w:r>
      <w:r w:rsidRPr="00DD2065">
        <w:rPr>
          <w:rFonts w:eastAsia="SimSun"/>
        </w:rPr>
        <w:t>.5</w:t>
      </w:r>
      <w:r w:rsidRPr="00DD2065">
        <w:rPr>
          <w:rFonts w:eastAsia="SimSun"/>
        </w:rPr>
        <w:tab/>
        <w:t>Notifications</w:t>
      </w:r>
      <w:bookmarkEnd w:id="3127"/>
      <w:bookmarkEnd w:id="3128"/>
      <w:bookmarkEnd w:id="3138"/>
      <w:bookmarkEnd w:id="3139"/>
    </w:p>
    <w:p w14:paraId="47AC3551" w14:textId="77777777" w:rsidR="001E6DA6" w:rsidRPr="006A7EE2" w:rsidRDefault="001E6DA6" w:rsidP="001E6DA6">
      <w:pPr>
        <w:pStyle w:val="Heading4"/>
      </w:pPr>
      <w:bookmarkStart w:id="3140" w:name="_Toc34346706"/>
      <w:bookmarkStart w:id="3141" w:name="_Toc34740783"/>
      <w:bookmarkStart w:id="3142" w:name="_Toc34748142"/>
      <w:bookmarkStart w:id="3143" w:name="_Toc34748518"/>
      <w:bookmarkStart w:id="3144" w:name="_Toc34749508"/>
      <w:bookmarkStart w:id="3145" w:name="_Toc49690031"/>
      <w:bookmarkStart w:id="3146" w:name="_Toc56337126"/>
      <w:bookmarkStart w:id="3147" w:name="_Toc73443947"/>
      <w:bookmarkStart w:id="3148" w:name="_Toc74992242"/>
      <w:r w:rsidRPr="006A7EE2">
        <w:t>6.</w:t>
      </w:r>
      <w:r>
        <w:t>2</w:t>
      </w:r>
      <w:r w:rsidRPr="006A7EE2">
        <w:t>.5.1</w:t>
      </w:r>
      <w:r w:rsidRPr="006A7EE2">
        <w:tab/>
        <w:t>General</w:t>
      </w:r>
      <w:bookmarkEnd w:id="2313"/>
      <w:bookmarkEnd w:id="2314"/>
      <w:bookmarkEnd w:id="3140"/>
      <w:bookmarkEnd w:id="3141"/>
      <w:bookmarkEnd w:id="3142"/>
      <w:bookmarkEnd w:id="3143"/>
      <w:bookmarkEnd w:id="3144"/>
      <w:bookmarkEnd w:id="3145"/>
      <w:bookmarkEnd w:id="3146"/>
      <w:bookmarkEnd w:id="3147"/>
      <w:bookmarkEnd w:id="314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3149" w:name="_Toc11338575"/>
      <w:bookmarkStart w:id="3150" w:name="_Toc27585227"/>
      <w:bookmarkStart w:id="3151" w:name="_Toc34346707"/>
      <w:bookmarkStart w:id="3152" w:name="_Toc34740784"/>
      <w:bookmarkStart w:id="3153" w:name="_Toc34748143"/>
      <w:bookmarkStart w:id="3154" w:name="_Toc34748519"/>
      <w:bookmarkStart w:id="3155" w:name="_Toc34749509"/>
      <w:bookmarkStart w:id="3156" w:name="_Toc49690032"/>
      <w:bookmarkStart w:id="3157" w:name="_Toc56337127"/>
      <w:bookmarkStart w:id="3158" w:name="_Toc73443948"/>
      <w:bookmarkStart w:id="3159" w:name="_Toc74992243"/>
      <w:r w:rsidRPr="006A7EE2">
        <w:t>6.</w:t>
      </w:r>
      <w:r>
        <w:t>2</w:t>
      </w:r>
      <w:r w:rsidRPr="006A7EE2">
        <w:t>.5.2</w:t>
      </w:r>
      <w:r w:rsidRPr="006A7EE2">
        <w:tab/>
        <w:t>Data Change Notification</w:t>
      </w:r>
      <w:bookmarkEnd w:id="3149"/>
      <w:bookmarkEnd w:id="3150"/>
      <w:bookmarkEnd w:id="3151"/>
      <w:bookmarkEnd w:id="3152"/>
      <w:bookmarkEnd w:id="3153"/>
      <w:bookmarkEnd w:id="3154"/>
      <w:bookmarkEnd w:id="3155"/>
      <w:bookmarkEnd w:id="3156"/>
      <w:bookmarkEnd w:id="3157"/>
      <w:bookmarkEnd w:id="3158"/>
      <w:bookmarkEnd w:id="315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0C5926">
      <w:pPr>
        <w:pStyle w:val="Heading3"/>
      </w:pPr>
      <w:bookmarkStart w:id="3160" w:name="_Toc34346708"/>
      <w:bookmarkStart w:id="3161" w:name="_Toc34740785"/>
      <w:bookmarkStart w:id="3162" w:name="_Toc34748144"/>
      <w:bookmarkStart w:id="3163" w:name="_Toc34748520"/>
      <w:bookmarkStart w:id="3164" w:name="_Toc34749510"/>
      <w:bookmarkStart w:id="3165" w:name="_Toc49690033"/>
      <w:bookmarkStart w:id="3166" w:name="_Toc56337128"/>
      <w:bookmarkStart w:id="3167" w:name="_Toc73443949"/>
      <w:bookmarkStart w:id="3168" w:name="_Toc74992244"/>
      <w:r w:rsidRPr="00D67AB2">
        <w:t>6.</w:t>
      </w:r>
      <w:r>
        <w:t>2</w:t>
      </w:r>
      <w:r w:rsidRPr="00D67AB2">
        <w:t>.6</w:t>
      </w:r>
      <w:r w:rsidRPr="00D67AB2">
        <w:tab/>
        <w:t>Data Model</w:t>
      </w:r>
      <w:bookmarkEnd w:id="2071"/>
      <w:bookmarkEnd w:id="3160"/>
      <w:bookmarkEnd w:id="3161"/>
      <w:bookmarkEnd w:id="3162"/>
      <w:bookmarkEnd w:id="3163"/>
      <w:bookmarkEnd w:id="3164"/>
      <w:bookmarkEnd w:id="3165"/>
      <w:bookmarkEnd w:id="3166"/>
      <w:bookmarkEnd w:id="3167"/>
      <w:bookmarkEnd w:id="3168"/>
    </w:p>
    <w:p w14:paraId="3908FF7A" w14:textId="77777777" w:rsidR="000C5926" w:rsidRPr="00D67AB2" w:rsidRDefault="000C5926" w:rsidP="000C5926">
      <w:pPr>
        <w:pStyle w:val="Heading4"/>
      </w:pPr>
      <w:bookmarkStart w:id="3169" w:name="_Toc11338781"/>
      <w:bookmarkStart w:id="3170" w:name="_Toc24978843"/>
      <w:bookmarkStart w:id="3171" w:name="_Toc34346709"/>
      <w:bookmarkStart w:id="3172" w:name="_Toc34740786"/>
      <w:bookmarkStart w:id="3173" w:name="_Toc34748145"/>
      <w:bookmarkStart w:id="3174" w:name="_Toc34748521"/>
      <w:bookmarkStart w:id="3175" w:name="_Toc34749511"/>
      <w:bookmarkStart w:id="3176" w:name="_Toc49690034"/>
      <w:bookmarkStart w:id="3177" w:name="_Toc56337129"/>
      <w:bookmarkStart w:id="3178" w:name="_Toc73443950"/>
      <w:bookmarkStart w:id="3179" w:name="_Toc74992245"/>
      <w:r w:rsidRPr="00D67AB2">
        <w:t>6.</w:t>
      </w:r>
      <w:r>
        <w:t>2</w:t>
      </w:r>
      <w:r w:rsidRPr="00D67AB2">
        <w:t>.6.1</w:t>
      </w:r>
      <w:r w:rsidRPr="00D67AB2">
        <w:tab/>
        <w:t>General</w:t>
      </w:r>
      <w:bookmarkEnd w:id="3169"/>
      <w:bookmarkEnd w:id="3170"/>
      <w:bookmarkEnd w:id="3171"/>
      <w:bookmarkEnd w:id="3172"/>
      <w:bookmarkEnd w:id="3173"/>
      <w:bookmarkEnd w:id="3174"/>
      <w:bookmarkEnd w:id="3175"/>
      <w:bookmarkEnd w:id="3176"/>
      <w:bookmarkEnd w:id="3177"/>
      <w:bookmarkEnd w:id="3178"/>
      <w:bookmarkEnd w:id="317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3180" w:name="_Toc11338578"/>
      <w:bookmarkStart w:id="3181" w:name="_Toc24978844"/>
      <w:bookmarkStart w:id="3182" w:name="_Toc34346710"/>
      <w:bookmarkStart w:id="3183" w:name="_Toc34740787"/>
      <w:bookmarkStart w:id="3184" w:name="_Toc34748146"/>
      <w:bookmarkStart w:id="3185" w:name="_Toc34748522"/>
      <w:bookmarkStart w:id="3186" w:name="_Toc34749512"/>
      <w:bookmarkStart w:id="3187" w:name="_Toc49690035"/>
      <w:bookmarkStart w:id="3188" w:name="_Toc56337130"/>
      <w:bookmarkStart w:id="3189" w:name="_Toc73443951"/>
      <w:bookmarkStart w:id="3190" w:name="_Toc11338784"/>
      <w:bookmarkStart w:id="3191" w:name="_Toc74992246"/>
      <w:r w:rsidRPr="00D67AB2">
        <w:rPr>
          <w:lang w:val="en-US"/>
        </w:rPr>
        <w:t>6.</w:t>
      </w:r>
      <w:r>
        <w:rPr>
          <w:lang w:val="en-US"/>
        </w:rPr>
        <w:t>2</w:t>
      </w:r>
      <w:r w:rsidRPr="00D67AB2">
        <w:rPr>
          <w:lang w:val="en-US"/>
        </w:rPr>
        <w:t>.6.2</w:t>
      </w:r>
      <w:r w:rsidRPr="00D67AB2">
        <w:rPr>
          <w:lang w:val="en-US"/>
        </w:rPr>
        <w:tab/>
        <w:t>Structured data types</w:t>
      </w:r>
      <w:bookmarkEnd w:id="3180"/>
      <w:bookmarkEnd w:id="3181"/>
      <w:bookmarkEnd w:id="3182"/>
      <w:bookmarkEnd w:id="3183"/>
      <w:bookmarkEnd w:id="3184"/>
      <w:bookmarkEnd w:id="3185"/>
      <w:bookmarkEnd w:id="3186"/>
      <w:bookmarkEnd w:id="3187"/>
      <w:bookmarkEnd w:id="3188"/>
      <w:bookmarkEnd w:id="3189"/>
      <w:bookmarkEnd w:id="3191"/>
    </w:p>
    <w:p w14:paraId="573DF369" w14:textId="77777777" w:rsidR="0071623F" w:rsidRPr="00D67AB2" w:rsidRDefault="0071623F" w:rsidP="0071623F">
      <w:pPr>
        <w:pStyle w:val="Heading5"/>
      </w:pPr>
      <w:bookmarkStart w:id="3192" w:name="_Toc11338579"/>
      <w:bookmarkStart w:id="3193" w:name="_Toc24978845"/>
      <w:bookmarkStart w:id="3194" w:name="_Toc34346711"/>
      <w:bookmarkStart w:id="3195" w:name="_Toc34740788"/>
      <w:bookmarkStart w:id="3196" w:name="_Toc34748147"/>
      <w:bookmarkStart w:id="3197" w:name="_Toc34748523"/>
      <w:bookmarkStart w:id="3198" w:name="_Toc34749513"/>
      <w:bookmarkStart w:id="3199" w:name="_Toc49690036"/>
      <w:bookmarkStart w:id="3200" w:name="_Toc56337131"/>
      <w:bookmarkStart w:id="3201" w:name="_Toc73443952"/>
      <w:bookmarkStart w:id="3202" w:name="_Toc74992247"/>
      <w:r w:rsidRPr="00D67AB2">
        <w:t>6.</w:t>
      </w:r>
      <w:r>
        <w:t>2</w:t>
      </w:r>
      <w:r w:rsidRPr="00D67AB2">
        <w:t>.6.2.1</w:t>
      </w:r>
      <w:r w:rsidRPr="00D67AB2">
        <w:tab/>
        <w:t>Introduction</w:t>
      </w:r>
      <w:bookmarkEnd w:id="3192"/>
      <w:bookmarkEnd w:id="3193"/>
      <w:bookmarkEnd w:id="3194"/>
      <w:bookmarkEnd w:id="3195"/>
      <w:bookmarkEnd w:id="3196"/>
      <w:bookmarkEnd w:id="3197"/>
      <w:bookmarkEnd w:id="3198"/>
      <w:bookmarkEnd w:id="3199"/>
      <w:bookmarkEnd w:id="3200"/>
      <w:bookmarkEnd w:id="3201"/>
      <w:bookmarkEnd w:id="320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3203" w:name="_Toc24978846"/>
      <w:bookmarkStart w:id="3204" w:name="_Toc34346712"/>
      <w:bookmarkStart w:id="3205" w:name="_Toc34740789"/>
      <w:bookmarkStart w:id="3206" w:name="_Toc34748148"/>
      <w:bookmarkStart w:id="3207" w:name="_Toc34748524"/>
      <w:bookmarkStart w:id="3208" w:name="_Toc34749514"/>
      <w:bookmarkStart w:id="3209" w:name="_Toc49690037"/>
      <w:bookmarkStart w:id="3210" w:name="_Toc56337132"/>
      <w:bookmarkStart w:id="3211" w:name="_Toc73443953"/>
      <w:bookmarkStart w:id="3212" w:name="_Toc74992248"/>
      <w:r w:rsidRPr="00D67AB2">
        <w:t>6.</w:t>
      </w:r>
      <w:r>
        <w:t>2</w:t>
      </w:r>
      <w:r w:rsidRPr="00D67AB2">
        <w:t>.6.2.</w:t>
      </w:r>
      <w:r w:rsidR="0071623F">
        <w:t>2</w:t>
      </w:r>
      <w:r w:rsidRPr="00D67AB2">
        <w:tab/>
        <w:t xml:space="preserve">Type: </w:t>
      </w:r>
      <w:bookmarkEnd w:id="3190"/>
      <w:r w:rsidRPr="00C81210">
        <w:t>ScscfCapabilit</w:t>
      </w:r>
      <w:r>
        <w:t>yList</w:t>
      </w:r>
      <w:bookmarkEnd w:id="3203"/>
      <w:bookmarkEnd w:id="3204"/>
      <w:bookmarkEnd w:id="3205"/>
      <w:bookmarkEnd w:id="3206"/>
      <w:bookmarkEnd w:id="3207"/>
      <w:bookmarkEnd w:id="3208"/>
      <w:bookmarkEnd w:id="3209"/>
      <w:bookmarkEnd w:id="3210"/>
      <w:bookmarkEnd w:id="3211"/>
      <w:bookmarkEnd w:id="321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3213" w:name="_Toc24978847"/>
      <w:bookmarkStart w:id="3214" w:name="_Toc34346713"/>
      <w:bookmarkStart w:id="3215" w:name="_Toc34740790"/>
      <w:bookmarkStart w:id="3216" w:name="_Toc34748149"/>
      <w:bookmarkStart w:id="3217" w:name="_Toc34748525"/>
      <w:bookmarkStart w:id="3218" w:name="_Toc34749515"/>
      <w:bookmarkStart w:id="3219" w:name="_Toc49690038"/>
      <w:bookmarkStart w:id="3220" w:name="_Toc56337133"/>
      <w:bookmarkStart w:id="3221" w:name="_Toc73443954"/>
      <w:bookmarkStart w:id="3222" w:name="_Toc74992249"/>
      <w:r w:rsidRPr="00D67AB2">
        <w:t>6.</w:t>
      </w:r>
      <w:r>
        <w:t>2</w:t>
      </w:r>
      <w:r w:rsidRPr="00D67AB2">
        <w:t>.6.2.</w:t>
      </w:r>
      <w:r w:rsidR="0071623F">
        <w:t>3</w:t>
      </w:r>
      <w:r w:rsidRPr="00D67AB2">
        <w:tab/>
        <w:t xml:space="preserve">Type: </w:t>
      </w:r>
      <w:r w:rsidRPr="00E952AF">
        <w:t>Capabilit</w:t>
      </w:r>
      <w:r>
        <w:t>ies</w:t>
      </w:r>
      <w:bookmarkEnd w:id="3213"/>
      <w:bookmarkEnd w:id="3214"/>
      <w:bookmarkEnd w:id="3215"/>
      <w:bookmarkEnd w:id="3216"/>
      <w:bookmarkEnd w:id="3217"/>
      <w:bookmarkEnd w:id="3218"/>
      <w:bookmarkEnd w:id="3219"/>
      <w:bookmarkEnd w:id="3220"/>
      <w:bookmarkEnd w:id="3221"/>
      <w:bookmarkEnd w:id="322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3223" w:name="_Toc24978848"/>
      <w:bookmarkStart w:id="3224" w:name="_Toc34346714"/>
      <w:bookmarkStart w:id="3225" w:name="_Toc34740791"/>
      <w:bookmarkStart w:id="3226" w:name="_Toc34748150"/>
      <w:bookmarkStart w:id="3227" w:name="_Toc34748526"/>
      <w:bookmarkStart w:id="3228" w:name="_Toc34749516"/>
      <w:bookmarkStart w:id="3229" w:name="_Toc49690039"/>
      <w:bookmarkStart w:id="3230" w:name="_Toc56337134"/>
      <w:bookmarkStart w:id="3231" w:name="_Toc73443955"/>
      <w:bookmarkStart w:id="3232" w:name="_Toc74992250"/>
      <w:r w:rsidRPr="00D67AB2">
        <w:lastRenderedPageBreak/>
        <w:t>6.</w:t>
      </w:r>
      <w:r>
        <w:t>2</w:t>
      </w:r>
      <w:r w:rsidRPr="00D67AB2">
        <w:t>.6.2.</w:t>
      </w:r>
      <w:r>
        <w:t>4</w:t>
      </w:r>
      <w:r w:rsidRPr="00D67AB2">
        <w:tab/>
        <w:t xml:space="preserve">Type: </w:t>
      </w:r>
      <w:r>
        <w:t>ImsProfileData</w:t>
      </w:r>
      <w:bookmarkEnd w:id="3223"/>
      <w:bookmarkEnd w:id="3224"/>
      <w:bookmarkEnd w:id="3225"/>
      <w:bookmarkEnd w:id="3226"/>
      <w:bookmarkEnd w:id="3227"/>
      <w:bookmarkEnd w:id="3228"/>
      <w:bookmarkEnd w:id="3229"/>
      <w:bookmarkEnd w:id="3230"/>
      <w:bookmarkEnd w:id="3231"/>
      <w:bookmarkEnd w:id="323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3233" w:name="_Toc11338605"/>
      <w:bookmarkStart w:id="3234" w:name="_Toc24978849"/>
      <w:bookmarkStart w:id="3235" w:name="_Toc34346715"/>
      <w:bookmarkStart w:id="3236" w:name="_Toc34740792"/>
      <w:bookmarkStart w:id="3237" w:name="_Toc34748151"/>
      <w:bookmarkStart w:id="3238" w:name="_Toc34748527"/>
      <w:bookmarkStart w:id="3239" w:name="_Toc34749517"/>
      <w:bookmarkStart w:id="3240" w:name="_Toc49690040"/>
      <w:bookmarkStart w:id="3241" w:name="_Toc56337135"/>
      <w:bookmarkStart w:id="3242" w:name="_Toc73443956"/>
      <w:bookmarkStart w:id="3243" w:name="_Toc74992251"/>
      <w:r w:rsidRPr="00D67AB2">
        <w:t>6.</w:t>
      </w:r>
      <w:r>
        <w:t>2</w:t>
      </w:r>
      <w:r w:rsidRPr="00D67AB2">
        <w:t>.6.2.</w:t>
      </w:r>
      <w:r>
        <w:t>5</w:t>
      </w:r>
      <w:r w:rsidRPr="00D67AB2">
        <w:tab/>
        <w:t>Type: SharedData</w:t>
      </w:r>
      <w:bookmarkEnd w:id="3233"/>
      <w:bookmarkEnd w:id="3234"/>
      <w:bookmarkEnd w:id="3235"/>
      <w:bookmarkEnd w:id="3236"/>
      <w:bookmarkEnd w:id="3237"/>
      <w:bookmarkEnd w:id="3238"/>
      <w:bookmarkEnd w:id="3239"/>
      <w:bookmarkEnd w:id="3240"/>
      <w:bookmarkEnd w:id="3241"/>
      <w:bookmarkEnd w:id="3242"/>
      <w:bookmarkEnd w:id="324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3244" w:name="_Toc24978850"/>
      <w:bookmarkStart w:id="3245" w:name="_Toc34346716"/>
      <w:bookmarkStart w:id="3246" w:name="_Toc34740793"/>
      <w:bookmarkStart w:id="3247" w:name="_Toc34748152"/>
      <w:bookmarkStart w:id="3248" w:name="_Toc34748528"/>
      <w:bookmarkStart w:id="3249" w:name="_Toc34749518"/>
      <w:bookmarkStart w:id="3250" w:name="_Toc49690041"/>
      <w:bookmarkStart w:id="3251" w:name="_Toc56337136"/>
      <w:bookmarkStart w:id="3252" w:name="_Toc73443957"/>
      <w:bookmarkStart w:id="3253" w:name="_Toc74992252"/>
      <w:r w:rsidRPr="00D67AB2">
        <w:t>6.</w:t>
      </w:r>
      <w:r>
        <w:t>2</w:t>
      </w:r>
      <w:r w:rsidRPr="00D67AB2">
        <w:t>.6.2.</w:t>
      </w:r>
      <w:r>
        <w:t>6</w:t>
      </w:r>
      <w:r w:rsidRPr="00D67AB2">
        <w:tab/>
        <w:t xml:space="preserve">Type: </w:t>
      </w:r>
      <w:r>
        <w:t>ImsDataSets</w:t>
      </w:r>
      <w:bookmarkEnd w:id="3244"/>
      <w:bookmarkEnd w:id="3245"/>
      <w:bookmarkEnd w:id="3246"/>
      <w:bookmarkEnd w:id="3247"/>
      <w:bookmarkEnd w:id="3248"/>
      <w:bookmarkEnd w:id="3249"/>
      <w:bookmarkEnd w:id="3250"/>
      <w:bookmarkEnd w:id="3251"/>
      <w:bookmarkEnd w:id="3252"/>
      <w:bookmarkEnd w:id="3253"/>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3254" w:name="_Toc24978851"/>
      <w:bookmarkStart w:id="3255" w:name="_Toc34346717"/>
      <w:bookmarkStart w:id="3256" w:name="_Toc34740794"/>
      <w:bookmarkStart w:id="3257" w:name="_Toc34748153"/>
      <w:bookmarkStart w:id="3258" w:name="_Toc34748529"/>
      <w:bookmarkStart w:id="3259" w:name="_Toc34749519"/>
      <w:bookmarkStart w:id="3260" w:name="_Toc49690042"/>
      <w:bookmarkStart w:id="3261" w:name="_Toc56337137"/>
      <w:bookmarkStart w:id="3262" w:name="_Toc73443958"/>
      <w:bookmarkStart w:id="3263" w:name="_Toc74992253"/>
      <w:r w:rsidRPr="00D67AB2">
        <w:t>6.</w:t>
      </w:r>
      <w:r>
        <w:t>2</w:t>
      </w:r>
      <w:r w:rsidRPr="00D67AB2">
        <w:t>.6.2.</w:t>
      </w:r>
      <w:r>
        <w:t>7</w:t>
      </w:r>
      <w:r w:rsidRPr="00D67AB2">
        <w:tab/>
        <w:t xml:space="preserve">Type: </w:t>
      </w:r>
      <w:r>
        <w:t>RepositoryData</w:t>
      </w:r>
      <w:bookmarkEnd w:id="3254"/>
      <w:bookmarkEnd w:id="3255"/>
      <w:bookmarkEnd w:id="3256"/>
      <w:bookmarkEnd w:id="3257"/>
      <w:bookmarkEnd w:id="3258"/>
      <w:bookmarkEnd w:id="3259"/>
      <w:bookmarkEnd w:id="3260"/>
      <w:bookmarkEnd w:id="3261"/>
      <w:bookmarkEnd w:id="3262"/>
      <w:bookmarkEnd w:id="326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3264" w:name="_Toc24978852"/>
      <w:bookmarkStart w:id="3265" w:name="_Toc34346718"/>
      <w:bookmarkStart w:id="3266" w:name="_Toc34740795"/>
      <w:bookmarkStart w:id="3267" w:name="_Toc34748154"/>
      <w:bookmarkStart w:id="3268" w:name="_Toc34748530"/>
      <w:bookmarkStart w:id="3269" w:name="_Toc34749520"/>
      <w:bookmarkStart w:id="3270" w:name="_Toc49690043"/>
      <w:bookmarkStart w:id="3271" w:name="_Toc56337138"/>
      <w:bookmarkStart w:id="3272" w:name="_Toc73443959"/>
      <w:bookmarkStart w:id="3273" w:name="_Toc74992254"/>
      <w:r w:rsidRPr="00D67AB2">
        <w:t>6.</w:t>
      </w:r>
      <w:r>
        <w:t>2</w:t>
      </w:r>
      <w:r w:rsidRPr="00D67AB2">
        <w:t>.6.2.</w:t>
      </w:r>
      <w:r>
        <w:t>8</w:t>
      </w:r>
      <w:r w:rsidRPr="00D67AB2">
        <w:tab/>
        <w:t xml:space="preserve">Type: </w:t>
      </w:r>
      <w:r>
        <w:t>M</w:t>
      </w:r>
      <w:r w:rsidRPr="00767839">
        <w:t>sisdnList</w:t>
      </w:r>
      <w:bookmarkEnd w:id="3264"/>
      <w:bookmarkEnd w:id="3265"/>
      <w:bookmarkEnd w:id="3266"/>
      <w:bookmarkEnd w:id="3267"/>
      <w:bookmarkEnd w:id="3268"/>
      <w:bookmarkEnd w:id="3269"/>
      <w:bookmarkEnd w:id="3270"/>
      <w:bookmarkEnd w:id="3271"/>
      <w:bookmarkEnd w:id="3272"/>
      <w:bookmarkEnd w:id="327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3274" w:name="_Toc24978853"/>
      <w:bookmarkStart w:id="3275" w:name="_Toc34346719"/>
      <w:bookmarkStart w:id="3276" w:name="_Toc34740796"/>
      <w:bookmarkStart w:id="3277" w:name="_Toc34748155"/>
      <w:bookmarkStart w:id="3278" w:name="_Toc34748531"/>
      <w:bookmarkStart w:id="3279" w:name="_Toc34749521"/>
      <w:bookmarkStart w:id="3280" w:name="_Toc49690044"/>
      <w:bookmarkStart w:id="3281" w:name="_Toc56337139"/>
      <w:bookmarkStart w:id="3282" w:name="_Toc73443960"/>
      <w:bookmarkStart w:id="3283" w:name="_Toc74992255"/>
      <w:r w:rsidRPr="00D67AB2">
        <w:lastRenderedPageBreak/>
        <w:t>6.</w:t>
      </w:r>
      <w:r>
        <w:t>2</w:t>
      </w:r>
      <w:r w:rsidRPr="00D67AB2">
        <w:t>.6.2.</w:t>
      </w:r>
      <w:r>
        <w:t>9</w:t>
      </w:r>
      <w:r w:rsidRPr="00D67AB2">
        <w:tab/>
        <w:t xml:space="preserve">Type: </w:t>
      </w:r>
      <w:r>
        <w:t>PublicIdentities</w:t>
      </w:r>
      <w:bookmarkEnd w:id="3274"/>
      <w:bookmarkEnd w:id="3275"/>
      <w:bookmarkEnd w:id="3276"/>
      <w:bookmarkEnd w:id="3277"/>
      <w:bookmarkEnd w:id="3278"/>
      <w:bookmarkEnd w:id="3279"/>
      <w:bookmarkEnd w:id="3280"/>
      <w:bookmarkEnd w:id="3281"/>
      <w:bookmarkEnd w:id="3282"/>
      <w:bookmarkEnd w:id="328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3284" w:name="_Toc24978854"/>
      <w:bookmarkStart w:id="3285" w:name="_Toc34346720"/>
      <w:bookmarkStart w:id="3286" w:name="_Toc34740797"/>
      <w:bookmarkStart w:id="3287" w:name="_Toc34748156"/>
      <w:bookmarkStart w:id="3288" w:name="_Toc34748532"/>
      <w:bookmarkStart w:id="3289" w:name="_Toc34749522"/>
      <w:bookmarkStart w:id="3290" w:name="_Toc49690045"/>
      <w:bookmarkStart w:id="3291" w:name="_Toc56337140"/>
      <w:bookmarkStart w:id="3292" w:name="_Toc73443961"/>
      <w:bookmarkStart w:id="3293" w:name="_Toc74992256"/>
      <w:r w:rsidRPr="00D67AB2">
        <w:t>6.</w:t>
      </w:r>
      <w:r>
        <w:t>2</w:t>
      </w:r>
      <w:r w:rsidRPr="00D67AB2">
        <w:t>.6.2.</w:t>
      </w:r>
      <w:r>
        <w:t>10</w:t>
      </w:r>
      <w:r w:rsidRPr="00D67AB2">
        <w:tab/>
        <w:t xml:space="preserve">Type: </w:t>
      </w:r>
      <w:r>
        <w:t>PublicIdentity</w:t>
      </w:r>
      <w:bookmarkEnd w:id="3284"/>
      <w:bookmarkEnd w:id="3285"/>
      <w:bookmarkEnd w:id="3286"/>
      <w:bookmarkEnd w:id="3287"/>
      <w:bookmarkEnd w:id="3288"/>
      <w:bookmarkEnd w:id="3289"/>
      <w:bookmarkEnd w:id="3290"/>
      <w:bookmarkEnd w:id="3291"/>
      <w:bookmarkEnd w:id="3292"/>
      <w:bookmarkEnd w:id="329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3294" w:name="_Toc34346721"/>
      <w:bookmarkStart w:id="3295" w:name="_Toc34740798"/>
      <w:bookmarkStart w:id="3296" w:name="_Toc34748157"/>
      <w:bookmarkStart w:id="3297" w:name="_Toc34748533"/>
      <w:bookmarkStart w:id="3298" w:name="_Toc34749523"/>
      <w:bookmarkStart w:id="3299" w:name="_Toc49690046"/>
      <w:bookmarkStart w:id="3300" w:name="_Toc56337141"/>
      <w:bookmarkStart w:id="3301" w:name="_Toc73443962"/>
      <w:bookmarkStart w:id="3302" w:name="_Toc24978855"/>
      <w:bookmarkStart w:id="3303" w:name="_Toc74992257"/>
      <w:r w:rsidRPr="006A7EE2">
        <w:t>6.</w:t>
      </w:r>
      <w:r>
        <w:t>2</w:t>
      </w:r>
      <w:r w:rsidRPr="006A7EE2">
        <w:t>.6.2.</w:t>
      </w:r>
      <w:r>
        <w:t>11</w:t>
      </w:r>
      <w:r w:rsidRPr="006A7EE2">
        <w:tab/>
        <w:t xml:space="preserve">Type: </w:t>
      </w:r>
      <w:r>
        <w:t>Ims</w:t>
      </w:r>
      <w:r w:rsidRPr="006A7EE2">
        <w:t>SdmSubscription</w:t>
      </w:r>
      <w:bookmarkEnd w:id="3294"/>
      <w:bookmarkEnd w:id="3295"/>
      <w:bookmarkEnd w:id="3296"/>
      <w:bookmarkEnd w:id="3297"/>
      <w:bookmarkEnd w:id="3298"/>
      <w:bookmarkEnd w:id="3299"/>
      <w:bookmarkEnd w:id="3300"/>
      <w:bookmarkEnd w:id="3301"/>
      <w:bookmarkEnd w:id="3303"/>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3304" w:name="_Toc26199614"/>
      <w:bookmarkStart w:id="3305" w:name="_Toc34346722"/>
      <w:bookmarkStart w:id="3306" w:name="_Toc34740799"/>
      <w:bookmarkStart w:id="3307" w:name="_Toc34748158"/>
      <w:bookmarkStart w:id="3308" w:name="_Toc34748534"/>
      <w:bookmarkStart w:id="3309" w:name="_Toc34749524"/>
      <w:bookmarkStart w:id="3310" w:name="_Toc49690047"/>
      <w:bookmarkStart w:id="3311" w:name="_Toc56337142"/>
      <w:bookmarkStart w:id="3312" w:name="_Toc73443963"/>
      <w:bookmarkStart w:id="3313" w:name="_Toc74992258"/>
      <w:r w:rsidRPr="00D67AB2">
        <w:t>6.</w:t>
      </w:r>
      <w:r>
        <w:t>2</w:t>
      </w:r>
      <w:r w:rsidRPr="00D67AB2">
        <w:t>.6.</w:t>
      </w:r>
      <w:r>
        <w:t>2.12</w:t>
      </w:r>
      <w:r w:rsidRPr="00D67AB2">
        <w:tab/>
        <w:t xml:space="preserve">Type: </w:t>
      </w:r>
      <w:bookmarkEnd w:id="3304"/>
      <w:r>
        <w:t>ImsRegistrationStatus</w:t>
      </w:r>
      <w:bookmarkEnd w:id="3305"/>
      <w:bookmarkEnd w:id="3306"/>
      <w:bookmarkEnd w:id="3307"/>
      <w:bookmarkEnd w:id="3308"/>
      <w:bookmarkEnd w:id="3309"/>
      <w:bookmarkEnd w:id="3310"/>
      <w:bookmarkEnd w:id="3311"/>
      <w:bookmarkEnd w:id="3312"/>
      <w:bookmarkEnd w:id="331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3314" w:name="_Toc34346723"/>
      <w:bookmarkStart w:id="3315" w:name="_Toc34740800"/>
      <w:bookmarkStart w:id="3316" w:name="_Toc34748159"/>
      <w:bookmarkStart w:id="3317" w:name="_Toc34748535"/>
      <w:bookmarkStart w:id="3318" w:name="_Toc34749525"/>
      <w:bookmarkStart w:id="3319" w:name="_Toc49690048"/>
      <w:bookmarkStart w:id="3320" w:name="_Toc56337143"/>
      <w:bookmarkStart w:id="3321" w:name="_Toc73443964"/>
      <w:bookmarkStart w:id="3322" w:name="_Toc74992259"/>
      <w:r w:rsidRPr="00D67AB2">
        <w:lastRenderedPageBreak/>
        <w:t>6.</w:t>
      </w:r>
      <w:r>
        <w:t>2</w:t>
      </w:r>
      <w:r w:rsidRPr="00D67AB2">
        <w:t>.6.</w:t>
      </w:r>
      <w:r>
        <w:t>2.13</w:t>
      </w:r>
      <w:r w:rsidRPr="00D67AB2">
        <w:tab/>
        <w:t xml:space="preserve">Type: </w:t>
      </w:r>
      <w:r>
        <w:t>PriorityLevels</w:t>
      </w:r>
      <w:bookmarkEnd w:id="3314"/>
      <w:bookmarkEnd w:id="3315"/>
      <w:bookmarkEnd w:id="3316"/>
      <w:bookmarkEnd w:id="3317"/>
      <w:bookmarkEnd w:id="3318"/>
      <w:bookmarkEnd w:id="3319"/>
      <w:bookmarkEnd w:id="3320"/>
      <w:bookmarkEnd w:id="3321"/>
      <w:bookmarkEnd w:id="332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3323" w:name="_Toc34346724"/>
      <w:bookmarkStart w:id="3324" w:name="_Toc34740801"/>
      <w:bookmarkStart w:id="3325" w:name="_Toc34748160"/>
      <w:bookmarkStart w:id="3326" w:name="_Toc34748536"/>
      <w:bookmarkStart w:id="3327" w:name="_Toc34749526"/>
      <w:bookmarkStart w:id="3328" w:name="_Toc49690049"/>
      <w:bookmarkStart w:id="3329" w:name="_Toc56337144"/>
      <w:bookmarkStart w:id="3330" w:name="_Toc73443965"/>
      <w:bookmarkStart w:id="3331" w:name="_Toc74992260"/>
      <w:r w:rsidRPr="00D67AB2">
        <w:t>6.</w:t>
      </w:r>
      <w:r>
        <w:t>2</w:t>
      </w:r>
      <w:r w:rsidRPr="00D67AB2">
        <w:t>.6.</w:t>
      </w:r>
      <w:r>
        <w:t>2.14</w:t>
      </w:r>
      <w:r w:rsidRPr="00D67AB2">
        <w:tab/>
        <w:t xml:space="preserve">Type: </w:t>
      </w:r>
      <w:r>
        <w:t>Ifcs</w:t>
      </w:r>
      <w:bookmarkEnd w:id="3323"/>
      <w:bookmarkEnd w:id="3324"/>
      <w:bookmarkEnd w:id="3325"/>
      <w:bookmarkEnd w:id="3326"/>
      <w:bookmarkEnd w:id="3327"/>
      <w:bookmarkEnd w:id="3328"/>
      <w:bookmarkEnd w:id="3329"/>
      <w:bookmarkEnd w:id="3330"/>
      <w:bookmarkEnd w:id="333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3332" w:name="_Toc34346725"/>
      <w:bookmarkStart w:id="3333" w:name="_Toc34740802"/>
      <w:bookmarkStart w:id="3334" w:name="_Toc34748161"/>
      <w:bookmarkStart w:id="3335" w:name="_Toc34748537"/>
      <w:bookmarkStart w:id="3336" w:name="_Toc34749527"/>
      <w:bookmarkStart w:id="3337" w:name="_Toc49690050"/>
      <w:bookmarkStart w:id="3338" w:name="_Toc56337145"/>
      <w:bookmarkStart w:id="3339" w:name="_Toc73443966"/>
      <w:bookmarkStart w:id="3340" w:name="_Toc74992261"/>
      <w:r w:rsidRPr="00D67AB2">
        <w:t>6.</w:t>
      </w:r>
      <w:r>
        <w:t>2</w:t>
      </w:r>
      <w:r w:rsidRPr="00D67AB2">
        <w:t>.6.</w:t>
      </w:r>
      <w:r>
        <w:t>2</w:t>
      </w:r>
      <w:r w:rsidRPr="00D67AB2">
        <w:t>.</w:t>
      </w:r>
      <w:r>
        <w:t>15</w:t>
      </w:r>
      <w:r w:rsidRPr="00D67AB2">
        <w:tab/>
        <w:t xml:space="preserve">Type: </w:t>
      </w:r>
      <w:r>
        <w:t>Ifc</w:t>
      </w:r>
      <w:bookmarkEnd w:id="3332"/>
      <w:bookmarkEnd w:id="3333"/>
      <w:bookmarkEnd w:id="3334"/>
      <w:bookmarkEnd w:id="3335"/>
      <w:bookmarkEnd w:id="3336"/>
      <w:bookmarkEnd w:id="3337"/>
      <w:bookmarkEnd w:id="3338"/>
      <w:bookmarkEnd w:id="3339"/>
      <w:bookmarkEnd w:id="334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3341" w:name="_Toc34346726"/>
      <w:bookmarkStart w:id="3342" w:name="_Toc34740803"/>
      <w:bookmarkStart w:id="3343" w:name="_Toc34748162"/>
      <w:bookmarkStart w:id="3344" w:name="_Toc34748538"/>
      <w:bookmarkStart w:id="3345" w:name="_Toc34749528"/>
      <w:bookmarkStart w:id="3346" w:name="_Toc49690051"/>
      <w:bookmarkStart w:id="3347" w:name="_Toc56337146"/>
      <w:bookmarkStart w:id="3348" w:name="_Toc73443967"/>
      <w:bookmarkStart w:id="3349" w:name="_Toc74992262"/>
      <w:r w:rsidRPr="00D67AB2">
        <w:t>6.</w:t>
      </w:r>
      <w:r>
        <w:t>2</w:t>
      </w:r>
      <w:r w:rsidRPr="00D67AB2">
        <w:t>.6.</w:t>
      </w:r>
      <w:r>
        <w:t>2.16</w:t>
      </w:r>
      <w:r w:rsidRPr="00D67AB2">
        <w:tab/>
        <w:t xml:space="preserve">Type: </w:t>
      </w:r>
      <w:r>
        <w:t>TriggerPoint</w:t>
      </w:r>
      <w:bookmarkEnd w:id="3341"/>
      <w:bookmarkEnd w:id="3342"/>
      <w:bookmarkEnd w:id="3343"/>
      <w:bookmarkEnd w:id="3344"/>
      <w:bookmarkEnd w:id="3345"/>
      <w:bookmarkEnd w:id="3346"/>
      <w:bookmarkEnd w:id="3347"/>
      <w:bookmarkEnd w:id="3348"/>
      <w:bookmarkEnd w:id="334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3350" w:name="_Toc34346727"/>
      <w:bookmarkStart w:id="3351" w:name="_Toc34740804"/>
      <w:bookmarkStart w:id="3352" w:name="_Toc34748163"/>
      <w:bookmarkStart w:id="3353" w:name="_Toc34748539"/>
      <w:bookmarkStart w:id="3354" w:name="_Toc34749529"/>
      <w:bookmarkStart w:id="3355" w:name="_Toc49690052"/>
      <w:bookmarkStart w:id="3356" w:name="_Toc56337147"/>
      <w:bookmarkStart w:id="3357" w:name="_Toc73443968"/>
      <w:bookmarkStart w:id="3358" w:name="_Toc74992263"/>
      <w:r w:rsidRPr="00D67AB2">
        <w:lastRenderedPageBreak/>
        <w:t>6.</w:t>
      </w:r>
      <w:r>
        <w:t>2</w:t>
      </w:r>
      <w:r w:rsidRPr="00D67AB2">
        <w:t>.6.</w:t>
      </w:r>
      <w:r>
        <w:t>2.17</w:t>
      </w:r>
      <w:r w:rsidRPr="00D67AB2">
        <w:tab/>
        <w:t xml:space="preserve">Type: </w:t>
      </w:r>
      <w:r>
        <w:t>Spt</w:t>
      </w:r>
      <w:bookmarkEnd w:id="3350"/>
      <w:bookmarkEnd w:id="3351"/>
      <w:bookmarkEnd w:id="3352"/>
      <w:bookmarkEnd w:id="3353"/>
      <w:bookmarkEnd w:id="3354"/>
      <w:bookmarkEnd w:id="3355"/>
      <w:bookmarkEnd w:id="3356"/>
      <w:bookmarkEnd w:id="3357"/>
      <w:bookmarkEnd w:id="335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3359" w:name="_Toc34346728"/>
      <w:bookmarkStart w:id="3360" w:name="_Toc34740805"/>
      <w:bookmarkStart w:id="3361" w:name="_Toc34748164"/>
      <w:bookmarkStart w:id="3362" w:name="_Toc34748540"/>
      <w:bookmarkStart w:id="3363" w:name="_Toc34749530"/>
      <w:bookmarkStart w:id="3364" w:name="_Toc49690053"/>
      <w:bookmarkStart w:id="3365" w:name="_Toc56337148"/>
      <w:bookmarkStart w:id="3366" w:name="_Toc73443969"/>
      <w:bookmarkStart w:id="3367" w:name="_Toc74992264"/>
      <w:r w:rsidRPr="00D67AB2">
        <w:t>6.</w:t>
      </w:r>
      <w:r>
        <w:t>2</w:t>
      </w:r>
      <w:r w:rsidRPr="00D67AB2">
        <w:t>.6.</w:t>
      </w:r>
      <w:r>
        <w:t>2.18</w:t>
      </w:r>
      <w:r w:rsidRPr="00D67AB2">
        <w:tab/>
        <w:t xml:space="preserve">Type: </w:t>
      </w:r>
      <w:r>
        <w:t>HeaderSipRequest</w:t>
      </w:r>
      <w:bookmarkEnd w:id="3359"/>
      <w:bookmarkEnd w:id="3360"/>
      <w:bookmarkEnd w:id="3361"/>
      <w:bookmarkEnd w:id="3362"/>
      <w:bookmarkEnd w:id="3363"/>
      <w:bookmarkEnd w:id="3364"/>
      <w:bookmarkEnd w:id="3365"/>
      <w:bookmarkEnd w:id="3366"/>
      <w:bookmarkEnd w:id="336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3368" w:name="_Toc34346729"/>
      <w:bookmarkStart w:id="3369" w:name="_Toc34740806"/>
      <w:bookmarkStart w:id="3370" w:name="_Toc34748165"/>
      <w:bookmarkStart w:id="3371" w:name="_Toc34748541"/>
      <w:bookmarkStart w:id="3372" w:name="_Toc34749531"/>
      <w:bookmarkStart w:id="3373" w:name="_Toc49690054"/>
      <w:bookmarkStart w:id="3374" w:name="_Toc56337149"/>
      <w:bookmarkStart w:id="3375" w:name="_Toc73443970"/>
      <w:bookmarkStart w:id="3376" w:name="_Toc74992265"/>
      <w:r w:rsidRPr="00D67AB2">
        <w:lastRenderedPageBreak/>
        <w:t>6.</w:t>
      </w:r>
      <w:r>
        <w:t>2</w:t>
      </w:r>
      <w:r w:rsidRPr="00D67AB2">
        <w:t>.6.</w:t>
      </w:r>
      <w:r>
        <w:t>2.</w:t>
      </w:r>
      <w:r w:rsidR="00F60ED6">
        <w:t>19</w:t>
      </w:r>
      <w:r w:rsidRPr="00D67AB2">
        <w:tab/>
        <w:t xml:space="preserve">Type: </w:t>
      </w:r>
      <w:r>
        <w:t>SdpDescription</w:t>
      </w:r>
      <w:bookmarkEnd w:id="3368"/>
      <w:bookmarkEnd w:id="3369"/>
      <w:bookmarkEnd w:id="3370"/>
      <w:bookmarkEnd w:id="3371"/>
      <w:bookmarkEnd w:id="3372"/>
      <w:bookmarkEnd w:id="3373"/>
      <w:bookmarkEnd w:id="3374"/>
      <w:bookmarkEnd w:id="3375"/>
      <w:bookmarkEnd w:id="337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3377" w:name="_Toc34346730"/>
      <w:bookmarkStart w:id="3378" w:name="_Toc34740807"/>
      <w:bookmarkStart w:id="3379" w:name="_Toc34748166"/>
      <w:bookmarkStart w:id="3380" w:name="_Toc34748542"/>
      <w:bookmarkStart w:id="3381" w:name="_Toc34749532"/>
      <w:bookmarkStart w:id="3382" w:name="_Toc49690055"/>
      <w:bookmarkStart w:id="3383" w:name="_Toc56337150"/>
      <w:bookmarkStart w:id="3384" w:name="_Toc73443971"/>
      <w:bookmarkStart w:id="3385" w:name="_Toc74992266"/>
      <w:r w:rsidRPr="00D67AB2">
        <w:t>6.</w:t>
      </w:r>
      <w:r>
        <w:t>2</w:t>
      </w:r>
      <w:r w:rsidRPr="00D67AB2">
        <w:t>.6.</w:t>
      </w:r>
      <w:r>
        <w:t>2.</w:t>
      </w:r>
      <w:r w:rsidR="00F60ED6">
        <w:t>20</w:t>
      </w:r>
      <w:r w:rsidRPr="00D67AB2">
        <w:tab/>
        <w:t xml:space="preserve">Type: </w:t>
      </w:r>
      <w:r>
        <w:t>ApplicationServer</w:t>
      </w:r>
      <w:bookmarkEnd w:id="3377"/>
      <w:bookmarkEnd w:id="3378"/>
      <w:bookmarkEnd w:id="3379"/>
      <w:bookmarkEnd w:id="3380"/>
      <w:bookmarkEnd w:id="3381"/>
      <w:bookmarkEnd w:id="3382"/>
      <w:bookmarkEnd w:id="3383"/>
      <w:bookmarkEnd w:id="3384"/>
      <w:bookmarkEnd w:id="338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3386" w:name="_Toc34346731"/>
      <w:bookmarkStart w:id="3387" w:name="_Toc34740808"/>
      <w:bookmarkStart w:id="3388" w:name="_Toc34748167"/>
      <w:bookmarkStart w:id="3389" w:name="_Toc34748543"/>
      <w:bookmarkStart w:id="3390" w:name="_Toc34749533"/>
      <w:bookmarkStart w:id="3391" w:name="_Toc49690056"/>
      <w:bookmarkStart w:id="3392" w:name="_Toc56337151"/>
      <w:bookmarkStart w:id="3393" w:name="_Toc73443972"/>
      <w:bookmarkStart w:id="3394" w:name="_Toc74992267"/>
      <w:r w:rsidRPr="00D67AB2">
        <w:t>6.</w:t>
      </w:r>
      <w:r>
        <w:t>2</w:t>
      </w:r>
      <w:r w:rsidRPr="00D67AB2">
        <w:t>.6.</w:t>
      </w:r>
      <w:r>
        <w:t>2.21</w:t>
      </w:r>
      <w:r w:rsidRPr="00D67AB2">
        <w:tab/>
        <w:t xml:space="preserve">Type: </w:t>
      </w:r>
      <w:r>
        <w:t>ImsLocationData</w:t>
      </w:r>
      <w:bookmarkEnd w:id="3386"/>
      <w:bookmarkEnd w:id="3387"/>
      <w:bookmarkEnd w:id="3388"/>
      <w:bookmarkEnd w:id="3389"/>
      <w:bookmarkEnd w:id="3390"/>
      <w:bookmarkEnd w:id="3391"/>
      <w:bookmarkEnd w:id="3392"/>
      <w:bookmarkEnd w:id="3393"/>
      <w:bookmarkEnd w:id="339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395" w:name="_Toc34346732"/>
      <w:bookmarkStart w:id="3396" w:name="_Toc34740809"/>
      <w:bookmarkStart w:id="3397" w:name="_Toc34748168"/>
      <w:bookmarkStart w:id="3398" w:name="_Toc34748544"/>
      <w:bookmarkStart w:id="3399" w:name="_Toc34749534"/>
      <w:bookmarkStart w:id="3400" w:name="_Toc49690057"/>
      <w:bookmarkStart w:id="3401" w:name="_Toc56337152"/>
      <w:bookmarkStart w:id="3402" w:name="_Toc73443973"/>
      <w:bookmarkStart w:id="3403" w:name="_Toc74992268"/>
      <w:r w:rsidRPr="00D67AB2">
        <w:t>6.</w:t>
      </w:r>
      <w:r>
        <w:t>2</w:t>
      </w:r>
      <w:r w:rsidRPr="00D67AB2">
        <w:t>.6.</w:t>
      </w:r>
      <w:r>
        <w:t>2.22</w:t>
      </w:r>
      <w:r w:rsidRPr="00D67AB2">
        <w:tab/>
        <w:t xml:space="preserve">Type: </w:t>
      </w:r>
      <w:r w:rsidRPr="00F91D2F">
        <w:t>ServiceLevelTraceInformation</w:t>
      </w:r>
      <w:bookmarkEnd w:id="3395"/>
      <w:bookmarkEnd w:id="3396"/>
      <w:bookmarkEnd w:id="3397"/>
      <w:bookmarkEnd w:id="3398"/>
      <w:bookmarkEnd w:id="3399"/>
      <w:bookmarkEnd w:id="3400"/>
      <w:bookmarkEnd w:id="3401"/>
      <w:bookmarkEnd w:id="3402"/>
      <w:bookmarkEnd w:id="340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404" w:name="_Toc34346733"/>
      <w:bookmarkStart w:id="3405" w:name="_Toc34740810"/>
      <w:bookmarkStart w:id="3406" w:name="_Toc34748169"/>
      <w:bookmarkStart w:id="3407" w:name="_Toc34748545"/>
      <w:bookmarkStart w:id="3408" w:name="_Toc34749535"/>
      <w:bookmarkStart w:id="3409" w:name="_Toc49690058"/>
      <w:bookmarkStart w:id="3410" w:name="_Toc56337153"/>
      <w:bookmarkStart w:id="3411" w:name="_Toc73443974"/>
      <w:bookmarkStart w:id="3412" w:name="_Toc74992269"/>
      <w:r w:rsidRPr="00D67AB2">
        <w:lastRenderedPageBreak/>
        <w:t>6.</w:t>
      </w:r>
      <w:r>
        <w:t>2</w:t>
      </w:r>
      <w:r w:rsidRPr="00D67AB2">
        <w:t>.6.</w:t>
      </w:r>
      <w:r>
        <w:t>2.23</w:t>
      </w:r>
      <w:r w:rsidRPr="00D67AB2">
        <w:tab/>
        <w:t xml:space="preserve">Type: </w:t>
      </w:r>
      <w:r>
        <w:t>PsLocation</w:t>
      </w:r>
      <w:bookmarkEnd w:id="3404"/>
      <w:bookmarkEnd w:id="3405"/>
      <w:bookmarkEnd w:id="3406"/>
      <w:bookmarkEnd w:id="3407"/>
      <w:bookmarkEnd w:id="3408"/>
      <w:bookmarkEnd w:id="3409"/>
      <w:bookmarkEnd w:id="3410"/>
      <w:bookmarkEnd w:id="3411"/>
      <w:bookmarkEnd w:id="341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413" w:name="_Toc34346734"/>
      <w:bookmarkStart w:id="3414" w:name="_Toc34740811"/>
      <w:bookmarkStart w:id="3415" w:name="_Toc34748170"/>
      <w:bookmarkStart w:id="3416" w:name="_Toc34748546"/>
      <w:bookmarkStart w:id="3417" w:name="_Toc34749536"/>
      <w:bookmarkStart w:id="3418" w:name="_Toc49690059"/>
      <w:bookmarkStart w:id="3419" w:name="_Toc56337154"/>
      <w:bookmarkStart w:id="3420" w:name="_Toc73443975"/>
      <w:bookmarkStart w:id="3421" w:name="_Toc74992270"/>
      <w:r w:rsidRPr="00D67AB2">
        <w:t>6.</w:t>
      </w:r>
      <w:r>
        <w:t>2</w:t>
      </w:r>
      <w:r w:rsidRPr="00D67AB2">
        <w:t>.6.</w:t>
      </w:r>
      <w:r>
        <w:t>2.24</w:t>
      </w:r>
      <w:r w:rsidRPr="00D67AB2">
        <w:tab/>
        <w:t xml:space="preserve">Type: </w:t>
      </w:r>
      <w:r>
        <w:t>SgsnLocationData</w:t>
      </w:r>
      <w:bookmarkEnd w:id="3413"/>
      <w:bookmarkEnd w:id="3414"/>
      <w:bookmarkEnd w:id="3415"/>
      <w:bookmarkEnd w:id="3416"/>
      <w:bookmarkEnd w:id="3417"/>
      <w:bookmarkEnd w:id="3418"/>
      <w:bookmarkEnd w:id="3419"/>
      <w:bookmarkEnd w:id="3420"/>
      <w:bookmarkEnd w:id="342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422" w:name="_Toc34346735"/>
      <w:bookmarkStart w:id="3423" w:name="_Toc34740812"/>
      <w:bookmarkStart w:id="3424" w:name="_Toc34748171"/>
      <w:bookmarkStart w:id="3425" w:name="_Toc34748547"/>
      <w:bookmarkStart w:id="3426" w:name="_Toc34749537"/>
      <w:bookmarkStart w:id="3427" w:name="_Toc49690060"/>
      <w:bookmarkStart w:id="3428" w:name="_Toc56337155"/>
      <w:bookmarkStart w:id="3429" w:name="_Toc73443976"/>
      <w:bookmarkStart w:id="3430" w:name="_Toc74992271"/>
      <w:r w:rsidRPr="00D67AB2">
        <w:t>6.</w:t>
      </w:r>
      <w:r>
        <w:t>2</w:t>
      </w:r>
      <w:r w:rsidRPr="00D67AB2">
        <w:t>.6.</w:t>
      </w:r>
      <w:r>
        <w:t>2.25</w:t>
      </w:r>
      <w:r w:rsidRPr="00D67AB2">
        <w:tab/>
        <w:t xml:space="preserve">Type: </w:t>
      </w:r>
      <w:r>
        <w:t>MmeLocationData</w:t>
      </w:r>
      <w:bookmarkEnd w:id="3422"/>
      <w:bookmarkEnd w:id="3423"/>
      <w:bookmarkEnd w:id="3424"/>
      <w:bookmarkEnd w:id="3425"/>
      <w:bookmarkEnd w:id="3426"/>
      <w:bookmarkEnd w:id="3427"/>
      <w:bookmarkEnd w:id="3428"/>
      <w:bookmarkEnd w:id="3429"/>
      <w:bookmarkEnd w:id="343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431" w:name="_Toc34346736"/>
      <w:bookmarkStart w:id="3432" w:name="_Toc34740813"/>
      <w:bookmarkStart w:id="3433" w:name="_Toc34748172"/>
      <w:bookmarkStart w:id="3434" w:name="_Toc34748548"/>
      <w:bookmarkStart w:id="3435" w:name="_Toc34749538"/>
      <w:bookmarkStart w:id="3436" w:name="_Toc49690061"/>
      <w:bookmarkStart w:id="3437" w:name="_Toc56337156"/>
      <w:bookmarkStart w:id="3438" w:name="_Toc73443977"/>
      <w:bookmarkStart w:id="3439" w:name="_Toc74992272"/>
      <w:r w:rsidRPr="00D67AB2">
        <w:t>6.</w:t>
      </w:r>
      <w:r>
        <w:t>2</w:t>
      </w:r>
      <w:r w:rsidRPr="00D67AB2">
        <w:t>.6.</w:t>
      </w:r>
      <w:r>
        <w:t>2.26</w:t>
      </w:r>
      <w:r w:rsidRPr="00D67AB2">
        <w:tab/>
        <w:t xml:space="preserve">Type: </w:t>
      </w:r>
      <w:r>
        <w:t>AmfLocationData</w:t>
      </w:r>
      <w:bookmarkEnd w:id="3431"/>
      <w:bookmarkEnd w:id="3432"/>
      <w:bookmarkEnd w:id="3433"/>
      <w:bookmarkEnd w:id="3434"/>
      <w:bookmarkEnd w:id="3435"/>
      <w:bookmarkEnd w:id="3436"/>
      <w:bookmarkEnd w:id="3437"/>
      <w:bookmarkEnd w:id="3438"/>
      <w:bookmarkEnd w:id="343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77777777"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440" w:name="_Toc34346737"/>
      <w:bookmarkStart w:id="3441" w:name="_Toc34740814"/>
      <w:bookmarkStart w:id="3442" w:name="_Toc34748173"/>
      <w:bookmarkStart w:id="3443" w:name="_Toc34748549"/>
      <w:bookmarkStart w:id="3444" w:name="_Toc34749539"/>
      <w:bookmarkStart w:id="3445" w:name="_Toc49690062"/>
      <w:bookmarkStart w:id="3446" w:name="_Toc56337157"/>
      <w:bookmarkStart w:id="3447" w:name="_Toc73443978"/>
      <w:bookmarkStart w:id="3448" w:name="_Toc74992273"/>
      <w:r w:rsidRPr="00D67AB2">
        <w:lastRenderedPageBreak/>
        <w:t>6.</w:t>
      </w:r>
      <w:r>
        <w:t>2</w:t>
      </w:r>
      <w:r w:rsidRPr="00D67AB2">
        <w:t>.6.</w:t>
      </w:r>
      <w:r>
        <w:t>2.27</w:t>
      </w:r>
      <w:r w:rsidRPr="00D67AB2">
        <w:tab/>
        <w:t xml:space="preserve">Type: </w:t>
      </w:r>
      <w:r>
        <w:t>TwanLocationData</w:t>
      </w:r>
      <w:bookmarkEnd w:id="3440"/>
      <w:bookmarkEnd w:id="3441"/>
      <w:bookmarkEnd w:id="3442"/>
      <w:bookmarkEnd w:id="3443"/>
      <w:bookmarkEnd w:id="3444"/>
      <w:bookmarkEnd w:id="3445"/>
      <w:bookmarkEnd w:id="3446"/>
      <w:bookmarkEnd w:id="3447"/>
      <w:bookmarkEnd w:id="344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449" w:name="_Toc34346738"/>
      <w:bookmarkStart w:id="3450" w:name="_Toc34740815"/>
      <w:bookmarkStart w:id="3451" w:name="_Toc34748174"/>
      <w:bookmarkStart w:id="3452" w:name="_Toc34748550"/>
      <w:bookmarkStart w:id="3453" w:name="_Toc34749540"/>
      <w:bookmarkStart w:id="3454" w:name="_Toc49690063"/>
      <w:bookmarkStart w:id="3455" w:name="_Toc56337158"/>
      <w:bookmarkStart w:id="3456" w:name="_Toc73443979"/>
      <w:bookmarkStart w:id="3457" w:name="_Toc74992274"/>
      <w:r w:rsidRPr="00D67AB2">
        <w:t>6.</w:t>
      </w:r>
      <w:r>
        <w:t>2</w:t>
      </w:r>
      <w:r w:rsidRPr="00D67AB2">
        <w:t>.6.</w:t>
      </w:r>
      <w:r>
        <w:t>2.28</w:t>
      </w:r>
      <w:r w:rsidRPr="00D67AB2">
        <w:tab/>
        <w:t xml:space="preserve">Type: </w:t>
      </w:r>
      <w:r>
        <w:t>CsLocation</w:t>
      </w:r>
      <w:bookmarkEnd w:id="3449"/>
      <w:bookmarkEnd w:id="3450"/>
      <w:bookmarkEnd w:id="3451"/>
      <w:bookmarkEnd w:id="3452"/>
      <w:bookmarkEnd w:id="3453"/>
      <w:bookmarkEnd w:id="3454"/>
      <w:bookmarkEnd w:id="3455"/>
      <w:bookmarkEnd w:id="3456"/>
      <w:bookmarkEnd w:id="345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458" w:name="_Toc34346739"/>
      <w:bookmarkStart w:id="3459" w:name="_Toc34740816"/>
      <w:bookmarkStart w:id="3460" w:name="_Toc34748175"/>
      <w:bookmarkStart w:id="3461" w:name="_Toc34748551"/>
      <w:bookmarkStart w:id="3462" w:name="_Toc34749541"/>
      <w:bookmarkStart w:id="3463" w:name="_Toc49690064"/>
      <w:bookmarkStart w:id="3464" w:name="_Toc56337159"/>
      <w:bookmarkStart w:id="3465" w:name="_Toc73443980"/>
      <w:bookmarkStart w:id="3466" w:name="_Toc74992275"/>
      <w:r w:rsidRPr="00D67AB2">
        <w:t>6.</w:t>
      </w:r>
      <w:r>
        <w:t>2</w:t>
      </w:r>
      <w:r w:rsidRPr="00D67AB2">
        <w:t>.6.</w:t>
      </w:r>
      <w:r>
        <w:t>2.29</w:t>
      </w:r>
      <w:r w:rsidRPr="00D67AB2">
        <w:tab/>
        <w:t xml:space="preserve">Type: </w:t>
      </w:r>
      <w:r>
        <w:t>CsgInformation</w:t>
      </w:r>
      <w:bookmarkEnd w:id="3458"/>
      <w:bookmarkEnd w:id="3459"/>
      <w:bookmarkEnd w:id="3460"/>
      <w:bookmarkEnd w:id="3461"/>
      <w:bookmarkEnd w:id="3462"/>
      <w:bookmarkEnd w:id="3463"/>
      <w:bookmarkEnd w:id="3464"/>
      <w:bookmarkEnd w:id="3465"/>
      <w:bookmarkEnd w:id="346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467" w:name="_Toc34346740"/>
      <w:bookmarkStart w:id="3468" w:name="_Toc34740817"/>
      <w:bookmarkStart w:id="3469" w:name="_Toc34748176"/>
      <w:bookmarkStart w:id="3470" w:name="_Toc34748552"/>
      <w:bookmarkStart w:id="3471" w:name="_Toc34749542"/>
      <w:bookmarkStart w:id="3472" w:name="_Toc49690065"/>
      <w:bookmarkStart w:id="3473" w:name="_Toc56337160"/>
      <w:bookmarkStart w:id="3474" w:name="_Toc73443981"/>
      <w:bookmarkStart w:id="3475" w:name="_Toc74992276"/>
      <w:r w:rsidRPr="00D67AB2">
        <w:lastRenderedPageBreak/>
        <w:t>6.</w:t>
      </w:r>
      <w:r>
        <w:t>2</w:t>
      </w:r>
      <w:r w:rsidRPr="00D67AB2">
        <w:t>.6.</w:t>
      </w:r>
      <w:r>
        <w:t>2.30</w:t>
      </w:r>
      <w:r w:rsidRPr="00D67AB2">
        <w:tab/>
        <w:t xml:space="preserve">Type: </w:t>
      </w:r>
      <w:r>
        <w:t>SrvccData</w:t>
      </w:r>
      <w:bookmarkEnd w:id="3467"/>
      <w:bookmarkEnd w:id="3468"/>
      <w:bookmarkEnd w:id="3469"/>
      <w:bookmarkEnd w:id="3470"/>
      <w:bookmarkEnd w:id="3471"/>
      <w:bookmarkEnd w:id="3472"/>
      <w:bookmarkEnd w:id="3473"/>
      <w:bookmarkEnd w:id="3474"/>
      <w:bookmarkEnd w:id="347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476" w:name="_Toc34346741"/>
      <w:bookmarkStart w:id="3477" w:name="_Toc34740818"/>
      <w:bookmarkStart w:id="3478" w:name="_Toc34748177"/>
      <w:bookmarkStart w:id="3479" w:name="_Toc34748553"/>
      <w:bookmarkStart w:id="3480" w:name="_Toc34749543"/>
      <w:bookmarkStart w:id="3481" w:name="_Toc49690066"/>
      <w:bookmarkStart w:id="3482" w:name="_Toc56337161"/>
      <w:bookmarkStart w:id="3483" w:name="_Toc73443982"/>
      <w:bookmarkStart w:id="3484" w:name="_Toc74992277"/>
      <w:r w:rsidRPr="00D67AB2">
        <w:t>6.</w:t>
      </w:r>
      <w:r>
        <w:t>2</w:t>
      </w:r>
      <w:r w:rsidRPr="00D67AB2">
        <w:t>.6.</w:t>
      </w:r>
      <w:r>
        <w:t>2.31</w:t>
      </w:r>
      <w:r w:rsidRPr="00D67AB2">
        <w:tab/>
        <w:t xml:space="preserve">Type: </w:t>
      </w:r>
      <w:r>
        <w:t>PsiActivationState</w:t>
      </w:r>
      <w:bookmarkEnd w:id="3476"/>
      <w:bookmarkEnd w:id="3477"/>
      <w:bookmarkEnd w:id="3478"/>
      <w:bookmarkEnd w:id="3479"/>
      <w:bookmarkEnd w:id="3480"/>
      <w:bookmarkEnd w:id="3481"/>
      <w:bookmarkEnd w:id="3482"/>
      <w:bookmarkEnd w:id="3483"/>
      <w:bookmarkEnd w:id="348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485" w:name="_Toc34346742"/>
      <w:bookmarkStart w:id="3486" w:name="_Toc34740819"/>
      <w:bookmarkStart w:id="3487" w:name="_Toc34748178"/>
      <w:bookmarkStart w:id="3488" w:name="_Toc34748554"/>
      <w:bookmarkStart w:id="3489" w:name="_Toc34749544"/>
      <w:bookmarkStart w:id="3490" w:name="_Toc49690067"/>
      <w:bookmarkStart w:id="3491" w:name="_Toc56337162"/>
      <w:bookmarkStart w:id="3492" w:name="_Toc73443983"/>
      <w:bookmarkStart w:id="3493" w:name="_Toc74992278"/>
      <w:r w:rsidRPr="00D67AB2">
        <w:t>6.</w:t>
      </w:r>
      <w:r>
        <w:t>2</w:t>
      </w:r>
      <w:r w:rsidRPr="00D67AB2">
        <w:t>.6.</w:t>
      </w:r>
      <w:r>
        <w:t>2.32</w:t>
      </w:r>
      <w:r w:rsidRPr="00D67AB2">
        <w:tab/>
        <w:t xml:space="preserve">Type: </w:t>
      </w:r>
      <w:r>
        <w:t>ImsServiceProfile</w:t>
      </w:r>
      <w:bookmarkEnd w:id="3485"/>
      <w:bookmarkEnd w:id="3486"/>
      <w:bookmarkEnd w:id="3487"/>
      <w:bookmarkEnd w:id="3488"/>
      <w:bookmarkEnd w:id="3489"/>
      <w:bookmarkEnd w:id="3490"/>
      <w:bookmarkEnd w:id="3491"/>
      <w:bookmarkEnd w:id="3492"/>
      <w:bookmarkEnd w:id="349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494" w:name="_Toc34346743"/>
      <w:bookmarkStart w:id="3495" w:name="_Toc34740820"/>
      <w:bookmarkStart w:id="3496" w:name="_Toc34748179"/>
      <w:bookmarkStart w:id="3497" w:name="_Toc34748555"/>
      <w:bookmarkStart w:id="3498" w:name="_Toc34749545"/>
      <w:bookmarkStart w:id="3499" w:name="_Toc49690068"/>
      <w:bookmarkStart w:id="3500" w:name="_Toc56337163"/>
      <w:bookmarkStart w:id="3501" w:name="_Toc73443984"/>
      <w:bookmarkStart w:id="3502" w:name="_Toc74992279"/>
      <w:r w:rsidRPr="00D67AB2">
        <w:t>6.</w:t>
      </w:r>
      <w:r>
        <w:t>2</w:t>
      </w:r>
      <w:r w:rsidRPr="00D67AB2">
        <w:t>.6.</w:t>
      </w:r>
      <w:r>
        <w:t>2.33</w:t>
      </w:r>
      <w:r w:rsidRPr="00D67AB2">
        <w:tab/>
        <w:t xml:space="preserve">Type: </w:t>
      </w:r>
      <w:r>
        <w:t>PublicIdentifier</w:t>
      </w:r>
      <w:bookmarkEnd w:id="3494"/>
      <w:bookmarkEnd w:id="3495"/>
      <w:bookmarkEnd w:id="3496"/>
      <w:bookmarkEnd w:id="3497"/>
      <w:bookmarkEnd w:id="3498"/>
      <w:bookmarkEnd w:id="3499"/>
      <w:bookmarkEnd w:id="3500"/>
      <w:bookmarkEnd w:id="3501"/>
      <w:bookmarkEnd w:id="350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503" w:name="_Toc49690069"/>
      <w:bookmarkStart w:id="3504" w:name="_Toc56337164"/>
      <w:bookmarkStart w:id="3505" w:name="_Toc73443985"/>
      <w:bookmarkStart w:id="3506" w:name="_Toc34346744"/>
      <w:bookmarkStart w:id="3507" w:name="_Toc34740821"/>
      <w:bookmarkStart w:id="3508" w:name="_Toc34748180"/>
      <w:bookmarkStart w:id="3509" w:name="_Toc34748556"/>
      <w:bookmarkStart w:id="3510" w:name="_Toc34749546"/>
      <w:bookmarkStart w:id="3511" w:name="_Toc74992280"/>
      <w:r w:rsidRPr="00D67AB2">
        <w:t>6.</w:t>
      </w:r>
      <w:r>
        <w:t>2</w:t>
      </w:r>
      <w:r w:rsidRPr="00D67AB2">
        <w:t>.6.</w:t>
      </w:r>
      <w:r>
        <w:t>2.34</w:t>
      </w:r>
      <w:r w:rsidRPr="00D67AB2">
        <w:tab/>
        <w:t xml:space="preserve">Type: </w:t>
      </w:r>
      <w:r>
        <w:t>ImeiSvInformation</w:t>
      </w:r>
      <w:bookmarkEnd w:id="3503"/>
      <w:bookmarkEnd w:id="3504"/>
      <w:bookmarkEnd w:id="3505"/>
      <w:bookmarkEnd w:id="351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512" w:name="_Toc49690070"/>
      <w:bookmarkStart w:id="3513" w:name="_Toc56337165"/>
      <w:bookmarkStart w:id="3514" w:name="_Toc73443986"/>
      <w:bookmarkStart w:id="3515" w:name="_Toc74992281"/>
      <w:r w:rsidRPr="00D67AB2">
        <w:lastRenderedPageBreak/>
        <w:t>6.</w:t>
      </w:r>
      <w:r>
        <w:t>2</w:t>
      </w:r>
      <w:r w:rsidRPr="00D67AB2">
        <w:t>.6.</w:t>
      </w:r>
      <w:r>
        <w:t>2.35</w:t>
      </w:r>
      <w:r w:rsidRPr="00D67AB2">
        <w:tab/>
        <w:t xml:space="preserve">Type: </w:t>
      </w:r>
      <w:r>
        <w:t>IpAddress</w:t>
      </w:r>
      <w:bookmarkEnd w:id="3512"/>
      <w:bookmarkEnd w:id="3513"/>
      <w:bookmarkEnd w:id="3514"/>
      <w:bookmarkEnd w:id="3515"/>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516" w:name="_Toc49690071"/>
      <w:bookmarkStart w:id="3517" w:name="_Toc56337166"/>
      <w:bookmarkStart w:id="3518" w:name="_Toc73443987"/>
      <w:bookmarkStart w:id="3519" w:name="_Toc74992282"/>
      <w:r w:rsidRPr="00D67AB2">
        <w:t>6.</w:t>
      </w:r>
      <w:r>
        <w:t>2</w:t>
      </w:r>
      <w:r w:rsidRPr="00D67AB2">
        <w:t>.6.</w:t>
      </w:r>
      <w:r>
        <w:t>2.36</w:t>
      </w:r>
      <w:r w:rsidRPr="00D67AB2">
        <w:tab/>
        <w:t xml:space="preserve">Type: </w:t>
      </w:r>
      <w:r>
        <w:t>TadsInformation</w:t>
      </w:r>
      <w:bookmarkEnd w:id="3516"/>
      <w:bookmarkEnd w:id="3517"/>
      <w:bookmarkEnd w:id="3518"/>
      <w:bookmarkEnd w:id="35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520" w:name="_Toc49690072"/>
      <w:bookmarkStart w:id="3521" w:name="_Toc56337167"/>
      <w:bookmarkStart w:id="3522" w:name="_Toc73443988"/>
      <w:bookmarkStart w:id="3523" w:name="_Toc74992283"/>
      <w:r w:rsidRPr="00D67AB2">
        <w:t>6.</w:t>
      </w:r>
      <w:r>
        <w:t>2</w:t>
      </w:r>
      <w:r w:rsidRPr="00D67AB2">
        <w:t>.6.</w:t>
      </w:r>
      <w:r>
        <w:t>2.37</w:t>
      </w:r>
      <w:r w:rsidRPr="00D67AB2">
        <w:tab/>
        <w:t xml:space="preserve">Type: </w:t>
      </w:r>
      <w:r>
        <w:t>UeReachabilitySubscription</w:t>
      </w:r>
      <w:bookmarkEnd w:id="3520"/>
      <w:bookmarkEnd w:id="3521"/>
      <w:bookmarkEnd w:id="3522"/>
      <w:bookmarkEnd w:id="352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524" w:name="_Toc49690073"/>
      <w:bookmarkStart w:id="3525" w:name="_Toc56337168"/>
      <w:bookmarkStart w:id="3526" w:name="_Toc73443989"/>
      <w:bookmarkStart w:id="3527" w:name="_Toc74992284"/>
      <w:r w:rsidRPr="00D67AB2">
        <w:t>6.</w:t>
      </w:r>
      <w:r>
        <w:t>2</w:t>
      </w:r>
      <w:r w:rsidRPr="00D67AB2">
        <w:t>.6.</w:t>
      </w:r>
      <w:r>
        <w:t>2.38</w:t>
      </w:r>
      <w:r w:rsidRPr="00D67AB2">
        <w:tab/>
        <w:t xml:space="preserve">Type: </w:t>
      </w:r>
      <w:r>
        <w:t>UeReachabilityNotification</w:t>
      </w:r>
      <w:bookmarkEnd w:id="3524"/>
      <w:bookmarkEnd w:id="3525"/>
      <w:bookmarkEnd w:id="3526"/>
      <w:bookmarkEnd w:id="352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528" w:name="_Toc49690074"/>
      <w:bookmarkStart w:id="3529" w:name="_Toc56337169"/>
      <w:bookmarkStart w:id="3530" w:name="_Toc73443990"/>
      <w:bookmarkStart w:id="3531" w:name="_Toc74992285"/>
      <w:r w:rsidRPr="00D67AB2">
        <w:t>6.</w:t>
      </w:r>
      <w:r>
        <w:t>2</w:t>
      </w:r>
      <w:r w:rsidRPr="00D67AB2">
        <w:t>.6.</w:t>
      </w:r>
      <w:r>
        <w:t>2.39</w:t>
      </w:r>
      <w:r w:rsidRPr="00D67AB2">
        <w:tab/>
        <w:t xml:space="preserve">Type: </w:t>
      </w:r>
      <w:r>
        <w:t>PsUserState</w:t>
      </w:r>
      <w:bookmarkEnd w:id="3528"/>
      <w:bookmarkEnd w:id="3529"/>
      <w:bookmarkEnd w:id="3530"/>
      <w:bookmarkEnd w:id="353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532" w:name="_Toc49690075"/>
      <w:bookmarkStart w:id="3533" w:name="_Toc56337170"/>
      <w:bookmarkStart w:id="3534" w:name="_Toc73443991"/>
      <w:bookmarkStart w:id="3535" w:name="_Toc74992286"/>
      <w:r w:rsidRPr="00D67AB2">
        <w:lastRenderedPageBreak/>
        <w:t>6.</w:t>
      </w:r>
      <w:r>
        <w:t>2</w:t>
      </w:r>
      <w:r w:rsidRPr="00D67AB2">
        <w:t>.6.</w:t>
      </w:r>
      <w:r>
        <w:t>2.40</w:t>
      </w:r>
      <w:r w:rsidRPr="00D67AB2">
        <w:tab/>
        <w:t xml:space="preserve">Type: </w:t>
      </w:r>
      <w:r>
        <w:t>CsUserState</w:t>
      </w:r>
      <w:bookmarkEnd w:id="3532"/>
      <w:bookmarkEnd w:id="3533"/>
      <w:bookmarkEnd w:id="3534"/>
      <w:bookmarkEnd w:id="353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536" w:name="_Toc49690076"/>
      <w:bookmarkStart w:id="3537" w:name="_Toc56337171"/>
      <w:bookmarkStart w:id="3538" w:name="_Toc73443992"/>
      <w:bookmarkStart w:id="3539" w:name="_Toc74992287"/>
      <w:r w:rsidRPr="00D67AB2">
        <w:t>6.</w:t>
      </w:r>
      <w:r>
        <w:t>2</w:t>
      </w:r>
      <w:r w:rsidRPr="00D67AB2">
        <w:t>.6.</w:t>
      </w:r>
      <w:r>
        <w:t>2.41</w:t>
      </w:r>
      <w:r w:rsidRPr="00D67AB2">
        <w:tab/>
        <w:t xml:space="preserve">Type: </w:t>
      </w:r>
      <w:r>
        <w:t>Csrn</w:t>
      </w:r>
      <w:bookmarkEnd w:id="3536"/>
      <w:bookmarkEnd w:id="3537"/>
      <w:bookmarkEnd w:id="3538"/>
      <w:bookmarkEnd w:id="353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540" w:name="_Toc49690077"/>
      <w:bookmarkStart w:id="3541" w:name="_Toc56337172"/>
      <w:bookmarkStart w:id="3542" w:name="_Toc73443993"/>
      <w:bookmarkStart w:id="3543" w:name="_Toc74992288"/>
      <w:r w:rsidRPr="00D67AB2">
        <w:t>6.</w:t>
      </w:r>
      <w:r>
        <w:t>2</w:t>
      </w:r>
      <w:r w:rsidRPr="00D67AB2">
        <w:t>.6.</w:t>
      </w:r>
      <w:r>
        <w:t>2.42</w:t>
      </w:r>
      <w:r w:rsidRPr="00D67AB2">
        <w:tab/>
        <w:t xml:space="preserve">Type: </w:t>
      </w:r>
      <w:r>
        <w:t>ReferenceLocationInformation</w:t>
      </w:r>
      <w:bookmarkEnd w:id="3540"/>
      <w:bookmarkEnd w:id="3541"/>
      <w:bookmarkEnd w:id="3542"/>
      <w:bookmarkEnd w:id="354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544" w:name="_Toc49690078"/>
      <w:bookmarkStart w:id="3545" w:name="_Toc56337173"/>
      <w:bookmarkStart w:id="3546" w:name="_Toc73443994"/>
      <w:bookmarkStart w:id="3547" w:name="_Toc74992289"/>
      <w:r w:rsidRPr="00D67AB2">
        <w:t>6.</w:t>
      </w:r>
      <w:r>
        <w:t>2</w:t>
      </w:r>
      <w:r w:rsidRPr="00D67AB2">
        <w:t>.6.</w:t>
      </w:r>
      <w:r>
        <w:t>2.43</w:t>
      </w:r>
      <w:r w:rsidRPr="00D67AB2">
        <w:tab/>
        <w:t xml:space="preserve">Type: </w:t>
      </w:r>
      <w:r>
        <w:t>SmsRegistrationInfo</w:t>
      </w:r>
      <w:bookmarkEnd w:id="3544"/>
      <w:bookmarkEnd w:id="3545"/>
      <w:bookmarkEnd w:id="3546"/>
      <w:bookmarkEnd w:id="354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548" w:name="_Toc49690079"/>
      <w:bookmarkStart w:id="3549" w:name="_Toc56337174"/>
      <w:bookmarkStart w:id="3550" w:name="_Toc73443995"/>
      <w:bookmarkStart w:id="3551" w:name="_Toc74992290"/>
      <w:r w:rsidRPr="00D67AB2">
        <w:t>6.</w:t>
      </w:r>
      <w:r>
        <w:t>2</w:t>
      </w:r>
      <w:r w:rsidRPr="00D67AB2">
        <w:t>.6.</w:t>
      </w:r>
      <w:r>
        <w:t>2.44</w:t>
      </w:r>
      <w:r w:rsidRPr="00D67AB2">
        <w:tab/>
        <w:t xml:space="preserve">Type: </w:t>
      </w:r>
      <w:r>
        <w:t>IpSmGwAddress</w:t>
      </w:r>
      <w:bookmarkEnd w:id="3548"/>
      <w:bookmarkEnd w:id="3549"/>
      <w:bookmarkEnd w:id="3550"/>
      <w:bookmarkEnd w:id="355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552" w:name="_Toc35940593"/>
      <w:bookmarkStart w:id="3553" w:name="_Toc49690080"/>
      <w:bookmarkStart w:id="3554" w:name="_Toc56337175"/>
      <w:bookmarkStart w:id="3555" w:name="_Toc73443996"/>
      <w:bookmarkStart w:id="3556" w:name="_Toc74992291"/>
      <w:r>
        <w:lastRenderedPageBreak/>
        <w:t>6.2.6.2.45</w:t>
      </w:r>
      <w:r>
        <w:tab/>
        <w:t>Type: ImsAssociatedIdentities</w:t>
      </w:r>
      <w:bookmarkEnd w:id="3552"/>
      <w:bookmarkEnd w:id="3553"/>
      <w:bookmarkEnd w:id="3554"/>
      <w:bookmarkEnd w:id="3555"/>
      <w:bookmarkEnd w:id="355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557" w:name="_Toc49690081"/>
      <w:bookmarkStart w:id="3558" w:name="_Toc56337176"/>
      <w:bookmarkStart w:id="3559" w:name="_Toc73443997"/>
      <w:bookmarkStart w:id="3560" w:name="_Toc74992292"/>
      <w:r w:rsidRPr="00D67AB2">
        <w:t>6.</w:t>
      </w:r>
      <w:r>
        <w:t>2</w:t>
      </w:r>
      <w:r w:rsidRPr="00D67AB2">
        <w:t>.6.</w:t>
      </w:r>
      <w:r>
        <w:t>2.46</w:t>
      </w:r>
      <w:r w:rsidRPr="00D67AB2">
        <w:tab/>
        <w:t xml:space="preserve">Type: </w:t>
      </w:r>
      <w:r>
        <w:t>DsaiTagInformation</w:t>
      </w:r>
      <w:bookmarkEnd w:id="3557"/>
      <w:bookmarkEnd w:id="3558"/>
      <w:bookmarkEnd w:id="3559"/>
      <w:bookmarkEnd w:id="356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561" w:name="_Toc49690082"/>
      <w:bookmarkStart w:id="3562" w:name="_Toc56337177"/>
      <w:bookmarkStart w:id="3563" w:name="_Toc73443998"/>
      <w:bookmarkStart w:id="3564" w:name="_Toc74992293"/>
      <w:r w:rsidRPr="00D67AB2">
        <w:t>6.</w:t>
      </w:r>
      <w:r>
        <w:t>2</w:t>
      </w:r>
      <w:r w:rsidRPr="00D67AB2">
        <w:t>.6.</w:t>
      </w:r>
      <w:r>
        <w:t>2.47</w:t>
      </w:r>
      <w:r w:rsidRPr="00D67AB2">
        <w:tab/>
        <w:t xml:space="preserve">Type: </w:t>
      </w:r>
      <w:r>
        <w:t>DsaiTagStatus</w:t>
      </w:r>
      <w:bookmarkEnd w:id="3561"/>
      <w:bookmarkEnd w:id="3562"/>
      <w:bookmarkEnd w:id="3563"/>
      <w:bookmarkEnd w:id="356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565" w:name="_Toc56337178"/>
      <w:bookmarkStart w:id="3566" w:name="_Toc73443999"/>
      <w:bookmarkStart w:id="3567" w:name="_Toc74992294"/>
      <w:r w:rsidRPr="00D67AB2">
        <w:t>6.</w:t>
      </w:r>
      <w:r>
        <w:t>2</w:t>
      </w:r>
      <w:r w:rsidRPr="00D67AB2">
        <w:t>.6.</w:t>
      </w:r>
      <w:r>
        <w:t>2.48</w:t>
      </w:r>
      <w:r w:rsidRPr="00D67AB2">
        <w:tab/>
        <w:t xml:space="preserve">Type: </w:t>
      </w:r>
      <w:r>
        <w:t>CreatedUeReachabilitySubscription</w:t>
      </w:r>
      <w:bookmarkEnd w:id="3565"/>
      <w:bookmarkEnd w:id="3566"/>
      <w:bookmarkEnd w:id="356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568" w:name="_Toc56337179"/>
      <w:bookmarkStart w:id="3569" w:name="_Toc73444000"/>
      <w:bookmarkStart w:id="3570" w:name="_Toc74992295"/>
      <w:r w:rsidRPr="00D67AB2">
        <w:t>6.</w:t>
      </w:r>
      <w:r>
        <w:t>2</w:t>
      </w:r>
      <w:r w:rsidRPr="00D67AB2">
        <w:t>.6.2.</w:t>
      </w:r>
      <w:r>
        <w:t>49</w:t>
      </w:r>
      <w:r w:rsidRPr="00D67AB2">
        <w:tab/>
        <w:t xml:space="preserve">Type: </w:t>
      </w:r>
      <w:r>
        <w:t>PrivateIdentities</w:t>
      </w:r>
      <w:bookmarkEnd w:id="3568"/>
      <w:bookmarkEnd w:id="3569"/>
      <w:bookmarkEnd w:id="357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571" w:name="_Toc56337180"/>
      <w:bookmarkStart w:id="3572" w:name="_Toc73444001"/>
      <w:bookmarkStart w:id="3573" w:name="_Toc74992296"/>
      <w:r w:rsidRPr="00D67AB2">
        <w:t>6.</w:t>
      </w:r>
      <w:r>
        <w:t>2</w:t>
      </w:r>
      <w:r w:rsidRPr="00D67AB2">
        <w:t>.6.2.</w:t>
      </w:r>
      <w:r>
        <w:t>50</w:t>
      </w:r>
      <w:r w:rsidRPr="00D67AB2">
        <w:tab/>
        <w:t xml:space="preserve">Type: </w:t>
      </w:r>
      <w:r>
        <w:t>PrivateIdentity</w:t>
      </w:r>
      <w:bookmarkEnd w:id="3571"/>
      <w:bookmarkEnd w:id="3572"/>
      <w:bookmarkEnd w:id="357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574" w:name="_Toc56337181"/>
      <w:bookmarkStart w:id="3575" w:name="_Toc73444002"/>
      <w:bookmarkStart w:id="3576" w:name="_Toc74992297"/>
      <w:r w:rsidRPr="00D67AB2">
        <w:lastRenderedPageBreak/>
        <w:t>6.</w:t>
      </w:r>
      <w:r>
        <w:t>2</w:t>
      </w:r>
      <w:r w:rsidRPr="00D67AB2">
        <w:t>.6.</w:t>
      </w:r>
      <w:r>
        <w:t>2.51</w:t>
      </w:r>
      <w:r w:rsidRPr="00D67AB2">
        <w:tab/>
        <w:t xml:space="preserve">Type: </w:t>
      </w:r>
      <w:r>
        <w:t>ScscfSelectionAssistanceInformation</w:t>
      </w:r>
      <w:bookmarkEnd w:id="3574"/>
      <w:bookmarkEnd w:id="3575"/>
      <w:bookmarkEnd w:id="357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A4135F">
      <w:pPr>
        <w:pStyle w:val="Heading5"/>
      </w:pPr>
      <w:bookmarkStart w:id="3577" w:name="_Toc73444003"/>
      <w:bookmarkStart w:id="3578" w:name="_Toc49690083"/>
      <w:bookmarkStart w:id="3579" w:name="_Toc56337182"/>
      <w:bookmarkStart w:id="3580" w:name="_Toc74992298"/>
      <w:r w:rsidRPr="00D67AB2">
        <w:t>6.</w:t>
      </w:r>
      <w:r>
        <w:t>2</w:t>
      </w:r>
      <w:r w:rsidRPr="00D67AB2">
        <w:t>.6.</w:t>
      </w:r>
      <w:r>
        <w:t>2.52</w:t>
      </w:r>
      <w:r w:rsidRPr="00D67AB2">
        <w:tab/>
        <w:t xml:space="preserve">Type: </w:t>
      </w:r>
      <w:r>
        <w:t>ChargingInfo</w:t>
      </w:r>
      <w:bookmarkEnd w:id="3577"/>
      <w:bookmarkEnd w:id="358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420E9E">
            <w:pPr>
              <w:pStyle w:val="TAH"/>
              <w:jc w:val="left"/>
            </w:pPr>
            <w:r w:rsidRPr="00D67AB2">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0C5926">
      <w:pPr>
        <w:pStyle w:val="Heading4"/>
        <w:rPr>
          <w:lang w:val="en-US"/>
        </w:rPr>
      </w:pPr>
      <w:bookmarkStart w:id="3581" w:name="_Toc73444004"/>
      <w:bookmarkStart w:id="3582" w:name="_Toc74992299"/>
      <w:r w:rsidRPr="00D67AB2">
        <w:rPr>
          <w:lang w:val="en-US"/>
        </w:rPr>
        <w:t>6.</w:t>
      </w:r>
      <w:r>
        <w:rPr>
          <w:lang w:val="en-US"/>
        </w:rPr>
        <w:t>2</w:t>
      </w:r>
      <w:r w:rsidRPr="00D67AB2">
        <w:rPr>
          <w:lang w:val="en-US"/>
        </w:rPr>
        <w:t>.6.3</w:t>
      </w:r>
      <w:r w:rsidRPr="00D67AB2">
        <w:rPr>
          <w:lang w:val="en-US"/>
        </w:rPr>
        <w:tab/>
        <w:t>Simple data types and enumerations</w:t>
      </w:r>
      <w:bookmarkEnd w:id="3302"/>
      <w:bookmarkEnd w:id="3506"/>
      <w:bookmarkEnd w:id="3507"/>
      <w:bookmarkEnd w:id="3508"/>
      <w:bookmarkEnd w:id="3509"/>
      <w:bookmarkEnd w:id="3510"/>
      <w:bookmarkEnd w:id="3578"/>
      <w:bookmarkEnd w:id="3579"/>
      <w:bookmarkEnd w:id="3581"/>
      <w:bookmarkEnd w:id="3582"/>
    </w:p>
    <w:p w14:paraId="668A1093" w14:textId="77777777" w:rsidR="000C5926" w:rsidRPr="00D67AB2" w:rsidRDefault="000C5926" w:rsidP="000C5926">
      <w:pPr>
        <w:pStyle w:val="Heading5"/>
      </w:pPr>
      <w:bookmarkStart w:id="3583" w:name="_Toc11338795"/>
      <w:bookmarkStart w:id="3584" w:name="_Toc24978856"/>
      <w:bookmarkStart w:id="3585" w:name="_Toc34346745"/>
      <w:bookmarkStart w:id="3586" w:name="_Toc34740822"/>
      <w:bookmarkStart w:id="3587" w:name="_Toc34748181"/>
      <w:bookmarkStart w:id="3588" w:name="_Toc34748557"/>
      <w:bookmarkStart w:id="3589" w:name="_Toc34749547"/>
      <w:bookmarkStart w:id="3590" w:name="_Toc49690084"/>
      <w:bookmarkStart w:id="3591" w:name="_Toc56337183"/>
      <w:bookmarkStart w:id="3592" w:name="_Toc73444005"/>
      <w:bookmarkStart w:id="3593" w:name="_Toc74992300"/>
      <w:r w:rsidRPr="00D67AB2">
        <w:t>6.</w:t>
      </w:r>
      <w:r>
        <w:t>2</w:t>
      </w:r>
      <w:r w:rsidRPr="00D67AB2">
        <w:t>.6.3.1</w:t>
      </w:r>
      <w:r w:rsidRPr="00D67AB2">
        <w:tab/>
        <w:t>Introduction</w:t>
      </w:r>
      <w:bookmarkEnd w:id="3583"/>
      <w:bookmarkEnd w:id="3584"/>
      <w:bookmarkEnd w:id="3585"/>
      <w:bookmarkEnd w:id="3586"/>
      <w:bookmarkEnd w:id="3587"/>
      <w:bookmarkEnd w:id="3588"/>
      <w:bookmarkEnd w:id="3589"/>
      <w:bookmarkEnd w:id="3590"/>
      <w:bookmarkEnd w:id="3591"/>
      <w:bookmarkEnd w:id="3592"/>
      <w:bookmarkEnd w:id="359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594" w:name="_Toc11338796"/>
      <w:bookmarkStart w:id="3595" w:name="_Toc24978857"/>
      <w:bookmarkStart w:id="3596" w:name="_Toc34346746"/>
      <w:bookmarkStart w:id="3597" w:name="_Toc34740823"/>
      <w:bookmarkStart w:id="3598" w:name="_Toc34748182"/>
      <w:bookmarkStart w:id="3599" w:name="_Toc34748558"/>
      <w:bookmarkStart w:id="3600" w:name="_Toc34749548"/>
      <w:bookmarkStart w:id="3601" w:name="_Toc49690085"/>
      <w:bookmarkStart w:id="3602" w:name="_Toc56337184"/>
      <w:bookmarkStart w:id="3603" w:name="_Toc73444006"/>
      <w:bookmarkStart w:id="3604" w:name="_Toc74992301"/>
      <w:r w:rsidRPr="00D67AB2">
        <w:t>6.</w:t>
      </w:r>
      <w:r>
        <w:t>2</w:t>
      </w:r>
      <w:r w:rsidRPr="00D67AB2">
        <w:t>.6.3.2</w:t>
      </w:r>
      <w:r w:rsidRPr="00D67AB2">
        <w:tab/>
        <w:t>Simple data types</w:t>
      </w:r>
      <w:bookmarkEnd w:id="3594"/>
      <w:bookmarkEnd w:id="3595"/>
      <w:bookmarkEnd w:id="3596"/>
      <w:bookmarkEnd w:id="3597"/>
      <w:bookmarkEnd w:id="3598"/>
      <w:bookmarkEnd w:id="3599"/>
      <w:bookmarkEnd w:id="3600"/>
      <w:bookmarkEnd w:id="3601"/>
      <w:bookmarkEnd w:id="3602"/>
      <w:bookmarkEnd w:id="3603"/>
      <w:bookmarkEnd w:id="360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605" w:name="_Toc24978858"/>
      <w:bookmarkStart w:id="3606" w:name="_Toc34346747"/>
      <w:bookmarkStart w:id="3607" w:name="_Toc34740824"/>
      <w:bookmarkStart w:id="3608" w:name="_Toc34748183"/>
      <w:bookmarkStart w:id="3609" w:name="_Toc34748559"/>
      <w:bookmarkStart w:id="3610" w:name="_Toc34749549"/>
      <w:bookmarkStart w:id="3611" w:name="_Toc49690086"/>
      <w:bookmarkStart w:id="3612" w:name="_Toc56337185"/>
      <w:bookmarkStart w:id="3613" w:name="_Toc73444007"/>
      <w:bookmarkStart w:id="3614" w:name="_Toc74992302"/>
      <w:r w:rsidRPr="00D67AB2">
        <w:t>6.</w:t>
      </w:r>
      <w:r>
        <w:t>2</w:t>
      </w:r>
      <w:r w:rsidRPr="00D67AB2">
        <w:t>.6.</w:t>
      </w:r>
      <w:r>
        <w:t>3</w:t>
      </w:r>
      <w:r w:rsidRPr="00D67AB2">
        <w:t>.</w:t>
      </w:r>
      <w:r>
        <w:t>3</w:t>
      </w:r>
      <w:r w:rsidRPr="00D67AB2">
        <w:tab/>
        <w:t>Enumeration: DataSetName</w:t>
      </w:r>
      <w:bookmarkEnd w:id="3605"/>
      <w:bookmarkEnd w:id="3606"/>
      <w:bookmarkEnd w:id="3607"/>
      <w:bookmarkEnd w:id="3608"/>
      <w:bookmarkEnd w:id="3609"/>
      <w:bookmarkEnd w:id="3610"/>
      <w:bookmarkEnd w:id="3611"/>
      <w:bookmarkEnd w:id="3612"/>
      <w:bookmarkEnd w:id="3613"/>
      <w:bookmarkEnd w:id="361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24323">
      <w:pPr>
        <w:pStyle w:val="Heading5"/>
      </w:pPr>
      <w:bookmarkStart w:id="3615" w:name="_Toc11338835"/>
      <w:bookmarkStart w:id="3616" w:name="_Toc24978859"/>
      <w:bookmarkStart w:id="3617" w:name="_Toc34346748"/>
      <w:bookmarkStart w:id="3618" w:name="_Toc34740825"/>
      <w:bookmarkStart w:id="3619" w:name="_Toc34748184"/>
      <w:bookmarkStart w:id="3620" w:name="_Toc34748560"/>
      <w:bookmarkStart w:id="3621" w:name="_Toc34749550"/>
      <w:bookmarkStart w:id="3622" w:name="_Toc49690087"/>
      <w:bookmarkStart w:id="3623" w:name="_Toc56337186"/>
      <w:bookmarkStart w:id="3624" w:name="_Toc73444008"/>
      <w:bookmarkStart w:id="3625" w:name="_Toc74992303"/>
      <w:r w:rsidRPr="00D67AB2">
        <w:t>6.</w:t>
      </w:r>
      <w:r>
        <w:t>2</w:t>
      </w:r>
      <w:r w:rsidRPr="00D67AB2">
        <w:t>.6.3.</w:t>
      </w:r>
      <w:r>
        <w:t>4</w:t>
      </w:r>
      <w:r w:rsidRPr="00D67AB2">
        <w:tab/>
        <w:t xml:space="preserve">Enumeration: </w:t>
      </w:r>
      <w:bookmarkEnd w:id="3615"/>
      <w:r w:rsidRPr="00D67AB2">
        <w:t xml:space="preserve"> </w:t>
      </w:r>
      <w:r>
        <w:t>IdentityType</w:t>
      </w:r>
      <w:bookmarkEnd w:id="3616"/>
      <w:bookmarkEnd w:id="3617"/>
      <w:bookmarkEnd w:id="3618"/>
      <w:bookmarkEnd w:id="3619"/>
      <w:bookmarkEnd w:id="3620"/>
      <w:bookmarkEnd w:id="3621"/>
      <w:bookmarkEnd w:id="3622"/>
      <w:bookmarkEnd w:id="3623"/>
      <w:bookmarkEnd w:id="3624"/>
      <w:bookmarkEnd w:id="362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626" w:name="_Toc26199627"/>
      <w:bookmarkStart w:id="3627" w:name="_Toc34346749"/>
      <w:bookmarkStart w:id="3628" w:name="_Toc34740826"/>
      <w:bookmarkStart w:id="3629" w:name="_Toc34748185"/>
      <w:bookmarkStart w:id="3630" w:name="_Toc34748561"/>
      <w:bookmarkStart w:id="3631" w:name="_Toc34749551"/>
      <w:bookmarkStart w:id="3632" w:name="_Toc49690088"/>
      <w:bookmarkStart w:id="3633" w:name="_Toc56337187"/>
      <w:bookmarkStart w:id="3634" w:name="_Toc73444009"/>
      <w:bookmarkStart w:id="3635" w:name="_Toc26199662"/>
      <w:bookmarkStart w:id="3636" w:name="_Toc24978860"/>
      <w:bookmarkStart w:id="3637" w:name="_Toc74992304"/>
      <w:r w:rsidRPr="00D67AB2">
        <w:t>6.</w:t>
      </w:r>
      <w:r>
        <w:t>2</w:t>
      </w:r>
      <w:r w:rsidRPr="00D67AB2">
        <w:t>.6.3.</w:t>
      </w:r>
      <w:r>
        <w:t>5</w:t>
      </w:r>
      <w:r w:rsidRPr="00D67AB2">
        <w:tab/>
        <w:t xml:space="preserve">Enumeration:  </w:t>
      </w:r>
      <w:bookmarkEnd w:id="3626"/>
      <w:r>
        <w:t>ImsRegistrationState</w:t>
      </w:r>
      <w:bookmarkEnd w:id="3627"/>
      <w:bookmarkEnd w:id="3628"/>
      <w:bookmarkEnd w:id="3629"/>
      <w:bookmarkEnd w:id="3630"/>
      <w:bookmarkEnd w:id="3631"/>
      <w:bookmarkEnd w:id="3632"/>
      <w:bookmarkEnd w:id="3633"/>
      <w:bookmarkEnd w:id="3634"/>
      <w:bookmarkEnd w:id="363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638" w:name="_Toc34346750"/>
      <w:bookmarkStart w:id="3639" w:name="_Toc34740827"/>
      <w:bookmarkStart w:id="3640" w:name="_Toc34748186"/>
      <w:bookmarkStart w:id="3641" w:name="_Toc34748562"/>
      <w:bookmarkStart w:id="3642" w:name="_Toc34749552"/>
      <w:bookmarkStart w:id="3643" w:name="_Toc49690089"/>
      <w:bookmarkStart w:id="3644" w:name="_Toc56337188"/>
      <w:bookmarkStart w:id="3645" w:name="_Toc73444010"/>
      <w:bookmarkStart w:id="3646" w:name="_Toc74992305"/>
      <w:r>
        <w:t>6.2.6.3.6</w:t>
      </w:r>
      <w:r>
        <w:tab/>
        <w:t>Enumeration: TypeOfCondition</w:t>
      </w:r>
      <w:bookmarkEnd w:id="3638"/>
      <w:bookmarkEnd w:id="3639"/>
      <w:bookmarkEnd w:id="3640"/>
      <w:bookmarkEnd w:id="3641"/>
      <w:bookmarkEnd w:id="3642"/>
      <w:bookmarkEnd w:id="3643"/>
      <w:bookmarkEnd w:id="3644"/>
      <w:bookmarkEnd w:id="3645"/>
      <w:bookmarkEnd w:id="364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647" w:name="_Toc34346751"/>
      <w:bookmarkStart w:id="3648" w:name="_Toc34740828"/>
      <w:bookmarkStart w:id="3649" w:name="_Toc34748187"/>
      <w:bookmarkStart w:id="3650" w:name="_Toc34748563"/>
      <w:bookmarkStart w:id="3651" w:name="_Toc34749553"/>
      <w:bookmarkStart w:id="3652" w:name="_Toc49690090"/>
      <w:bookmarkStart w:id="3653" w:name="_Toc56337189"/>
      <w:bookmarkStart w:id="3654" w:name="_Toc73444011"/>
      <w:bookmarkStart w:id="3655" w:name="_Toc74992306"/>
      <w:r>
        <w:t>6.2.6.3.7</w:t>
      </w:r>
      <w:r>
        <w:tab/>
        <w:t>Enumeration: RegistrationType</w:t>
      </w:r>
      <w:bookmarkEnd w:id="3647"/>
      <w:bookmarkEnd w:id="3648"/>
      <w:bookmarkEnd w:id="3649"/>
      <w:bookmarkEnd w:id="3650"/>
      <w:bookmarkEnd w:id="3651"/>
      <w:bookmarkEnd w:id="3652"/>
      <w:bookmarkEnd w:id="3653"/>
      <w:bookmarkEnd w:id="3654"/>
      <w:bookmarkEnd w:id="365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656" w:name="_Toc34346752"/>
      <w:bookmarkStart w:id="3657" w:name="_Toc34740829"/>
      <w:bookmarkStart w:id="3658" w:name="_Toc34748188"/>
      <w:bookmarkStart w:id="3659" w:name="_Toc34748564"/>
      <w:bookmarkStart w:id="3660" w:name="_Toc34749554"/>
      <w:bookmarkStart w:id="3661" w:name="_Toc49690091"/>
      <w:bookmarkStart w:id="3662" w:name="_Toc56337190"/>
      <w:bookmarkStart w:id="3663" w:name="_Toc73444012"/>
      <w:bookmarkStart w:id="3664" w:name="_Toc74992307"/>
      <w:r>
        <w:t>6.2.6.3.8</w:t>
      </w:r>
      <w:r>
        <w:tab/>
        <w:t>Enumeration: RequestDirection</w:t>
      </w:r>
      <w:bookmarkEnd w:id="3656"/>
      <w:bookmarkEnd w:id="3657"/>
      <w:bookmarkEnd w:id="3658"/>
      <w:bookmarkEnd w:id="3659"/>
      <w:bookmarkEnd w:id="3660"/>
      <w:bookmarkEnd w:id="3661"/>
      <w:bookmarkEnd w:id="3662"/>
      <w:bookmarkEnd w:id="3663"/>
      <w:bookmarkEnd w:id="366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665" w:name="_Toc34346753"/>
      <w:bookmarkStart w:id="3666" w:name="_Toc34740830"/>
      <w:bookmarkStart w:id="3667" w:name="_Toc34748189"/>
      <w:bookmarkStart w:id="3668" w:name="_Toc34748565"/>
      <w:bookmarkStart w:id="3669" w:name="_Toc34749555"/>
      <w:bookmarkStart w:id="3670" w:name="_Toc49690092"/>
      <w:bookmarkStart w:id="3671" w:name="_Toc56337191"/>
      <w:bookmarkStart w:id="3672" w:name="_Toc73444013"/>
      <w:bookmarkStart w:id="3673" w:name="_Toc74992308"/>
      <w:r>
        <w:t>6.2.6.3.9</w:t>
      </w:r>
      <w:r>
        <w:tab/>
        <w:t>Enumeration: ServiceInformation</w:t>
      </w:r>
      <w:bookmarkEnd w:id="3665"/>
      <w:bookmarkEnd w:id="3666"/>
      <w:bookmarkEnd w:id="3667"/>
      <w:bookmarkEnd w:id="3668"/>
      <w:bookmarkEnd w:id="3669"/>
      <w:bookmarkEnd w:id="3670"/>
      <w:bookmarkEnd w:id="3671"/>
      <w:bookmarkEnd w:id="3672"/>
      <w:bookmarkEnd w:id="367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674" w:name="_Toc26199568"/>
      <w:bookmarkStart w:id="3675" w:name="_Toc34346754"/>
      <w:bookmarkStart w:id="3676" w:name="_Toc34740831"/>
      <w:bookmarkStart w:id="3677" w:name="_Toc34748190"/>
      <w:bookmarkStart w:id="3678" w:name="_Toc34748566"/>
      <w:bookmarkStart w:id="3679" w:name="_Toc34749556"/>
      <w:bookmarkStart w:id="3680" w:name="_Toc49690093"/>
      <w:bookmarkStart w:id="3681" w:name="_Toc56337192"/>
      <w:bookmarkStart w:id="3682" w:name="_Toc73444014"/>
      <w:bookmarkStart w:id="3683" w:name="_Toc74992309"/>
      <w:r w:rsidRPr="00F91D2F">
        <w:t>6.</w:t>
      </w:r>
      <w:r w:rsidR="001A5BBB">
        <w:t>2</w:t>
      </w:r>
      <w:r w:rsidRPr="00F91D2F">
        <w:t>.6.3.</w:t>
      </w:r>
      <w:r>
        <w:t>10</w:t>
      </w:r>
      <w:r w:rsidRPr="00F91D2F">
        <w:tab/>
        <w:t xml:space="preserve">Enumeration: </w:t>
      </w:r>
      <w:bookmarkEnd w:id="3674"/>
      <w:r>
        <w:t>RequestedNode</w:t>
      </w:r>
      <w:bookmarkEnd w:id="3675"/>
      <w:bookmarkEnd w:id="3676"/>
      <w:bookmarkEnd w:id="3677"/>
      <w:bookmarkEnd w:id="3678"/>
      <w:bookmarkEnd w:id="3679"/>
      <w:bookmarkEnd w:id="3680"/>
      <w:bookmarkEnd w:id="3681"/>
      <w:bookmarkEnd w:id="3682"/>
      <w:bookmarkEnd w:id="368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684" w:name="_Toc34346755"/>
      <w:bookmarkStart w:id="3685" w:name="_Toc34740832"/>
      <w:bookmarkStart w:id="3686" w:name="_Toc34748191"/>
      <w:bookmarkStart w:id="3687" w:name="_Toc34748567"/>
      <w:bookmarkStart w:id="3688" w:name="_Toc34749557"/>
      <w:bookmarkStart w:id="3689" w:name="_Toc49690094"/>
      <w:bookmarkStart w:id="3690" w:name="_Toc56337193"/>
      <w:bookmarkStart w:id="3691" w:name="_Toc73444015"/>
      <w:bookmarkStart w:id="3692" w:name="_Toc74992310"/>
      <w:r w:rsidRPr="00D67AB2">
        <w:t>6.</w:t>
      </w:r>
      <w:r>
        <w:t>2</w:t>
      </w:r>
      <w:r w:rsidRPr="00D67AB2">
        <w:t>.6.3.</w:t>
      </w:r>
      <w:r>
        <w:t>11</w:t>
      </w:r>
      <w:r w:rsidRPr="00D67AB2">
        <w:tab/>
        <w:t xml:space="preserve">Enumeration:  </w:t>
      </w:r>
      <w:r>
        <w:t>SrvccCapability</w:t>
      </w:r>
      <w:bookmarkEnd w:id="3684"/>
      <w:bookmarkEnd w:id="3685"/>
      <w:bookmarkEnd w:id="3686"/>
      <w:bookmarkEnd w:id="3687"/>
      <w:bookmarkEnd w:id="3688"/>
      <w:bookmarkEnd w:id="3689"/>
      <w:bookmarkEnd w:id="3690"/>
      <w:bookmarkEnd w:id="3691"/>
      <w:bookmarkEnd w:id="369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693" w:name="_Toc34346756"/>
      <w:bookmarkStart w:id="3694" w:name="_Toc34740833"/>
      <w:bookmarkStart w:id="3695" w:name="_Toc34748192"/>
      <w:bookmarkStart w:id="3696" w:name="_Toc34748568"/>
      <w:bookmarkStart w:id="3697" w:name="_Toc34749558"/>
      <w:bookmarkStart w:id="3698" w:name="_Toc49690095"/>
      <w:bookmarkStart w:id="3699" w:name="_Toc56337194"/>
      <w:bookmarkStart w:id="3700" w:name="_Toc73444016"/>
      <w:bookmarkStart w:id="3701" w:name="_Toc74992311"/>
      <w:r w:rsidRPr="00D67AB2">
        <w:t>6.</w:t>
      </w:r>
      <w:r>
        <w:t>2</w:t>
      </w:r>
      <w:r w:rsidRPr="00D67AB2">
        <w:t>.6.3.</w:t>
      </w:r>
      <w:r>
        <w:t>12</w:t>
      </w:r>
      <w:r w:rsidRPr="00D67AB2">
        <w:tab/>
        <w:t xml:space="preserve">Enumeration:  </w:t>
      </w:r>
      <w:r w:rsidR="00B1392B">
        <w:t>Activation</w:t>
      </w:r>
      <w:r>
        <w:t>State</w:t>
      </w:r>
      <w:bookmarkEnd w:id="3693"/>
      <w:bookmarkEnd w:id="3694"/>
      <w:bookmarkEnd w:id="3695"/>
      <w:bookmarkEnd w:id="3696"/>
      <w:bookmarkEnd w:id="3697"/>
      <w:bookmarkEnd w:id="3698"/>
      <w:bookmarkEnd w:id="3699"/>
      <w:bookmarkEnd w:id="3700"/>
      <w:bookmarkEnd w:id="370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702" w:name="_Toc49690096"/>
      <w:bookmarkStart w:id="3703" w:name="_Toc56337195"/>
      <w:bookmarkStart w:id="3704" w:name="_Toc73444017"/>
      <w:bookmarkStart w:id="3705" w:name="_Toc34346757"/>
      <w:bookmarkStart w:id="3706" w:name="_Toc34740834"/>
      <w:bookmarkStart w:id="3707" w:name="_Toc34748193"/>
      <w:bookmarkStart w:id="3708" w:name="_Toc34748569"/>
      <w:bookmarkStart w:id="3709" w:name="_Toc34749559"/>
      <w:bookmarkStart w:id="3710" w:name="_Toc74992312"/>
      <w:r>
        <w:t>6.2.6.3.13</w:t>
      </w:r>
      <w:r>
        <w:tab/>
        <w:t xml:space="preserve">Enumeration: </w:t>
      </w:r>
      <w:r w:rsidRPr="00CA0C0D">
        <w:t>ImsVoiceOverPsSessionSupport</w:t>
      </w:r>
      <w:bookmarkEnd w:id="3702"/>
      <w:bookmarkEnd w:id="3703"/>
      <w:bookmarkEnd w:id="3704"/>
      <w:bookmarkEnd w:id="371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711" w:name="_Toc49690097"/>
      <w:bookmarkStart w:id="3712" w:name="_Toc56337196"/>
      <w:bookmarkStart w:id="3713" w:name="_Toc73444018"/>
      <w:bookmarkStart w:id="3714" w:name="_Toc74992313"/>
      <w:r>
        <w:t>6.2.6.3.14</w:t>
      </w:r>
      <w:r>
        <w:tab/>
        <w:t>Enumeration: AccessType</w:t>
      </w:r>
      <w:bookmarkEnd w:id="3711"/>
      <w:bookmarkEnd w:id="3712"/>
      <w:bookmarkEnd w:id="3713"/>
      <w:bookmarkEnd w:id="371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715" w:name="_Toc49690098"/>
      <w:bookmarkStart w:id="3716" w:name="_Toc56337197"/>
      <w:bookmarkStart w:id="3717" w:name="_Toc73444019"/>
      <w:bookmarkStart w:id="3718" w:name="_Toc74992314"/>
      <w:r>
        <w:t>6.2.6.3.15</w:t>
      </w:r>
      <w:r>
        <w:tab/>
        <w:t>Enumeration: UserStatePs</w:t>
      </w:r>
      <w:bookmarkEnd w:id="3715"/>
      <w:bookmarkEnd w:id="3716"/>
      <w:bookmarkEnd w:id="3717"/>
      <w:bookmarkEnd w:id="371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719" w:name="_Toc49690099"/>
      <w:bookmarkStart w:id="3720" w:name="_Toc56337198"/>
      <w:bookmarkStart w:id="3721" w:name="_Toc73444020"/>
      <w:bookmarkStart w:id="3722" w:name="_Toc74992315"/>
      <w:r>
        <w:t>6.2.6.3.16</w:t>
      </w:r>
      <w:r>
        <w:tab/>
        <w:t>Enumeration: UserStateCs</w:t>
      </w:r>
      <w:bookmarkEnd w:id="3719"/>
      <w:bookmarkEnd w:id="3720"/>
      <w:bookmarkEnd w:id="3721"/>
      <w:bookmarkEnd w:id="372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723" w:name="_Toc51872560"/>
      <w:bookmarkStart w:id="3724" w:name="_Toc56337199"/>
      <w:bookmarkStart w:id="3725" w:name="_Toc73444021"/>
      <w:bookmarkStart w:id="3726" w:name="_Toc74992316"/>
      <w:r w:rsidRPr="00D67AB2">
        <w:lastRenderedPageBreak/>
        <w:t>6.</w:t>
      </w:r>
      <w:r>
        <w:t>2</w:t>
      </w:r>
      <w:r w:rsidRPr="00D67AB2">
        <w:t>.6.3.</w:t>
      </w:r>
      <w:r>
        <w:t>17</w:t>
      </w:r>
      <w:r w:rsidRPr="00D67AB2">
        <w:tab/>
        <w:t xml:space="preserve">Enumeration: </w:t>
      </w:r>
      <w:r>
        <w:t>PrivateIdentityType</w:t>
      </w:r>
      <w:bookmarkEnd w:id="3723"/>
      <w:bookmarkEnd w:id="3724"/>
      <w:bookmarkEnd w:id="3725"/>
      <w:bookmarkEnd w:id="372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727" w:name="_Toc49690100"/>
      <w:bookmarkStart w:id="3728" w:name="_Toc56337200"/>
      <w:bookmarkStart w:id="3729" w:name="_Toc73444022"/>
      <w:bookmarkStart w:id="3730" w:name="_Toc74992317"/>
      <w:r w:rsidRPr="000B71E3">
        <w:t>6.</w:t>
      </w:r>
      <w:r>
        <w:t>2</w:t>
      </w:r>
      <w:r w:rsidRPr="000B71E3">
        <w:t>.7</w:t>
      </w:r>
      <w:r w:rsidRPr="000B71E3">
        <w:tab/>
        <w:t>Error Handling</w:t>
      </w:r>
      <w:bookmarkEnd w:id="3635"/>
      <w:bookmarkEnd w:id="3705"/>
      <w:bookmarkEnd w:id="3706"/>
      <w:bookmarkEnd w:id="3707"/>
      <w:bookmarkEnd w:id="3708"/>
      <w:bookmarkEnd w:id="3709"/>
      <w:bookmarkEnd w:id="3727"/>
      <w:bookmarkEnd w:id="3728"/>
      <w:bookmarkEnd w:id="3729"/>
      <w:bookmarkEnd w:id="3730"/>
    </w:p>
    <w:p w14:paraId="29989320" w14:textId="77777777" w:rsidR="00EC7B4E" w:rsidRPr="000B71E3" w:rsidRDefault="00EC7B4E" w:rsidP="00EC7B4E">
      <w:pPr>
        <w:pStyle w:val="Heading4"/>
      </w:pPr>
      <w:bookmarkStart w:id="3731" w:name="_Toc26199663"/>
      <w:bookmarkStart w:id="3732" w:name="_Toc34346758"/>
      <w:bookmarkStart w:id="3733" w:name="_Toc34740835"/>
      <w:bookmarkStart w:id="3734" w:name="_Toc34748194"/>
      <w:bookmarkStart w:id="3735" w:name="_Toc34748570"/>
      <w:bookmarkStart w:id="3736" w:name="_Toc34749560"/>
      <w:bookmarkStart w:id="3737" w:name="_Toc49690101"/>
      <w:bookmarkStart w:id="3738" w:name="_Toc56337201"/>
      <w:bookmarkStart w:id="3739" w:name="_Toc73444023"/>
      <w:bookmarkStart w:id="3740" w:name="_Toc74992318"/>
      <w:r w:rsidRPr="000B71E3">
        <w:t>6.</w:t>
      </w:r>
      <w:r>
        <w:t>2</w:t>
      </w:r>
      <w:r w:rsidRPr="000B71E3">
        <w:t>.7.1</w:t>
      </w:r>
      <w:r w:rsidRPr="000B71E3">
        <w:tab/>
        <w:t>General</w:t>
      </w:r>
      <w:bookmarkEnd w:id="3731"/>
      <w:bookmarkEnd w:id="3732"/>
      <w:bookmarkEnd w:id="3733"/>
      <w:bookmarkEnd w:id="3734"/>
      <w:bookmarkEnd w:id="3735"/>
      <w:bookmarkEnd w:id="3736"/>
      <w:bookmarkEnd w:id="3737"/>
      <w:bookmarkEnd w:id="3738"/>
      <w:bookmarkEnd w:id="3739"/>
      <w:bookmarkEnd w:id="3740"/>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741" w:name="_Toc26199664"/>
      <w:bookmarkStart w:id="3742" w:name="_Toc34346759"/>
      <w:bookmarkStart w:id="3743" w:name="_Toc34740836"/>
      <w:bookmarkStart w:id="3744" w:name="_Toc34748195"/>
      <w:bookmarkStart w:id="3745" w:name="_Toc34748571"/>
      <w:bookmarkStart w:id="3746" w:name="_Toc34749561"/>
      <w:bookmarkStart w:id="3747" w:name="_Toc49690102"/>
      <w:bookmarkStart w:id="3748" w:name="_Toc56337202"/>
      <w:bookmarkStart w:id="3749" w:name="_Toc73444024"/>
      <w:bookmarkStart w:id="3750" w:name="_Toc74992319"/>
      <w:r w:rsidRPr="000B71E3">
        <w:t>6.</w:t>
      </w:r>
      <w:r>
        <w:t>2</w:t>
      </w:r>
      <w:r w:rsidRPr="000B71E3">
        <w:t>.7.2</w:t>
      </w:r>
      <w:r w:rsidRPr="000B71E3">
        <w:tab/>
        <w:t>Protocol Errors</w:t>
      </w:r>
      <w:bookmarkEnd w:id="3741"/>
      <w:bookmarkEnd w:id="3742"/>
      <w:bookmarkEnd w:id="3743"/>
      <w:bookmarkEnd w:id="3744"/>
      <w:bookmarkEnd w:id="3745"/>
      <w:bookmarkEnd w:id="3746"/>
      <w:bookmarkEnd w:id="3747"/>
      <w:bookmarkEnd w:id="3748"/>
      <w:bookmarkEnd w:id="3749"/>
      <w:bookmarkEnd w:id="3750"/>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751" w:name="_Toc26199665"/>
      <w:bookmarkStart w:id="3752" w:name="_Toc34346760"/>
      <w:bookmarkStart w:id="3753" w:name="_Toc34740837"/>
      <w:bookmarkStart w:id="3754" w:name="_Toc34748196"/>
      <w:bookmarkStart w:id="3755" w:name="_Toc34748572"/>
      <w:bookmarkStart w:id="3756" w:name="_Toc34749562"/>
      <w:bookmarkStart w:id="3757" w:name="_Toc49690103"/>
      <w:bookmarkStart w:id="3758" w:name="_Toc56337203"/>
      <w:bookmarkStart w:id="3759" w:name="_Toc73444025"/>
      <w:bookmarkStart w:id="3760" w:name="_Toc74992320"/>
      <w:r w:rsidRPr="000B71E3">
        <w:t>6.</w:t>
      </w:r>
      <w:r>
        <w:t>2</w:t>
      </w:r>
      <w:r w:rsidRPr="000B71E3">
        <w:t>.7.3</w:t>
      </w:r>
      <w:r w:rsidRPr="000B71E3">
        <w:tab/>
        <w:t>Application Errors</w:t>
      </w:r>
      <w:bookmarkEnd w:id="3751"/>
      <w:bookmarkEnd w:id="3752"/>
      <w:bookmarkEnd w:id="3753"/>
      <w:bookmarkEnd w:id="3754"/>
      <w:bookmarkEnd w:id="3755"/>
      <w:bookmarkEnd w:id="3756"/>
      <w:bookmarkEnd w:id="3757"/>
      <w:bookmarkEnd w:id="3758"/>
      <w:bookmarkEnd w:id="3759"/>
      <w:bookmarkEnd w:id="3760"/>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761" w:name="_Toc34346761"/>
      <w:bookmarkStart w:id="3762" w:name="_Toc34740838"/>
      <w:bookmarkStart w:id="3763" w:name="_Toc34748197"/>
      <w:bookmarkStart w:id="3764" w:name="_Toc34748573"/>
      <w:bookmarkStart w:id="3765" w:name="_Toc34749563"/>
      <w:bookmarkStart w:id="3766" w:name="_Toc49690104"/>
      <w:bookmarkStart w:id="3767" w:name="_Toc56337204"/>
      <w:bookmarkStart w:id="3768" w:name="_Toc73444026"/>
      <w:bookmarkStart w:id="3769" w:name="_Toc74992321"/>
      <w:r w:rsidRPr="00F91D2F">
        <w:t>6.</w:t>
      </w:r>
      <w:r>
        <w:t>2</w:t>
      </w:r>
      <w:r w:rsidRPr="00F91D2F">
        <w:t>.8</w:t>
      </w:r>
      <w:r w:rsidRPr="00F91D2F">
        <w:rPr>
          <w:lang w:eastAsia="zh-CN"/>
        </w:rPr>
        <w:tab/>
        <w:t>Feature negotiation</w:t>
      </w:r>
      <w:bookmarkEnd w:id="3636"/>
      <w:bookmarkEnd w:id="3761"/>
      <w:bookmarkEnd w:id="3762"/>
      <w:bookmarkEnd w:id="3763"/>
      <w:bookmarkEnd w:id="3764"/>
      <w:bookmarkEnd w:id="3765"/>
      <w:bookmarkEnd w:id="3766"/>
      <w:bookmarkEnd w:id="3767"/>
      <w:bookmarkEnd w:id="3768"/>
      <w:bookmarkEnd w:id="3769"/>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770" w:name="_Toc49690105"/>
      <w:bookmarkStart w:id="3771" w:name="_Toc56337205"/>
      <w:bookmarkStart w:id="3772" w:name="_Toc73444027"/>
      <w:bookmarkStart w:id="3773" w:name="_Toc24978861"/>
      <w:bookmarkStart w:id="3774" w:name="_Toc34346762"/>
      <w:bookmarkStart w:id="3775" w:name="_Toc34740839"/>
      <w:bookmarkStart w:id="3776" w:name="_Toc34748198"/>
      <w:bookmarkStart w:id="3777" w:name="_Toc34748574"/>
      <w:bookmarkStart w:id="3778" w:name="_Toc34749564"/>
      <w:bookmarkStart w:id="3779" w:name="_Toc74992322"/>
      <w:r>
        <w:rPr>
          <w:lang w:val="en-US"/>
        </w:rPr>
        <w:t>6.2.9</w:t>
      </w:r>
      <w:r>
        <w:rPr>
          <w:lang w:val="en-US"/>
        </w:rPr>
        <w:tab/>
        <w:t>Security</w:t>
      </w:r>
      <w:bookmarkEnd w:id="3770"/>
      <w:bookmarkEnd w:id="3771"/>
      <w:bookmarkEnd w:id="3772"/>
      <w:bookmarkEnd w:id="377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780" w:name="_Toc49690106"/>
      <w:bookmarkStart w:id="3781" w:name="_Toc56337206"/>
      <w:bookmarkStart w:id="3782" w:name="_Toc73444028"/>
      <w:bookmarkStart w:id="3783" w:name="_Toc74992323"/>
      <w:r w:rsidRPr="00F91D2F">
        <w:t>6.</w:t>
      </w:r>
      <w:r>
        <w:t>3</w:t>
      </w:r>
      <w:r w:rsidRPr="00F91D2F">
        <w:tab/>
        <w:t>Nhss_</w:t>
      </w:r>
      <w:r>
        <w:t xml:space="preserve">imsUEAuthentication </w:t>
      </w:r>
      <w:r w:rsidRPr="00F91D2F">
        <w:t>Service API</w:t>
      </w:r>
      <w:bookmarkEnd w:id="2019"/>
      <w:bookmarkEnd w:id="3773"/>
      <w:bookmarkEnd w:id="3774"/>
      <w:bookmarkEnd w:id="3775"/>
      <w:bookmarkEnd w:id="3776"/>
      <w:bookmarkEnd w:id="3777"/>
      <w:bookmarkEnd w:id="3778"/>
      <w:bookmarkEnd w:id="3780"/>
      <w:bookmarkEnd w:id="3781"/>
      <w:bookmarkEnd w:id="3782"/>
      <w:bookmarkEnd w:id="3783"/>
    </w:p>
    <w:p w14:paraId="698AA77C" w14:textId="77777777" w:rsidR="00FC4C9C" w:rsidRPr="00F91D2F" w:rsidRDefault="00FC4C9C" w:rsidP="00FC4C9C">
      <w:pPr>
        <w:pStyle w:val="Heading3"/>
      </w:pPr>
      <w:bookmarkStart w:id="3784" w:name="_Toc21948964"/>
      <w:bookmarkStart w:id="3785" w:name="_Toc24978862"/>
      <w:bookmarkStart w:id="3786" w:name="_Toc34346763"/>
      <w:bookmarkStart w:id="3787" w:name="_Toc34740840"/>
      <w:bookmarkStart w:id="3788" w:name="_Toc34748199"/>
      <w:bookmarkStart w:id="3789" w:name="_Toc34748575"/>
      <w:bookmarkStart w:id="3790" w:name="_Toc34749565"/>
      <w:bookmarkStart w:id="3791" w:name="_Toc49690107"/>
      <w:bookmarkStart w:id="3792" w:name="_Toc56337207"/>
      <w:bookmarkStart w:id="3793" w:name="_Toc73444029"/>
      <w:bookmarkStart w:id="3794" w:name="_Toc74992324"/>
      <w:r w:rsidRPr="00F91D2F">
        <w:t>6.</w:t>
      </w:r>
      <w:r>
        <w:t>3</w:t>
      </w:r>
      <w:r w:rsidRPr="00F91D2F">
        <w:t>.1</w:t>
      </w:r>
      <w:r w:rsidRPr="00F91D2F">
        <w:tab/>
        <w:t>API URI</w:t>
      </w:r>
      <w:bookmarkEnd w:id="3784"/>
      <w:bookmarkEnd w:id="3785"/>
      <w:bookmarkEnd w:id="3786"/>
      <w:bookmarkEnd w:id="3787"/>
      <w:bookmarkEnd w:id="3788"/>
      <w:bookmarkEnd w:id="3789"/>
      <w:bookmarkEnd w:id="3790"/>
      <w:bookmarkEnd w:id="3791"/>
      <w:bookmarkEnd w:id="3792"/>
      <w:bookmarkEnd w:id="3793"/>
      <w:bookmarkEnd w:id="379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795" w:name="_Toc21948965"/>
      <w:bookmarkStart w:id="3796" w:name="_Toc24978863"/>
      <w:bookmarkStart w:id="3797" w:name="_Toc34346764"/>
      <w:bookmarkStart w:id="3798" w:name="_Toc34740841"/>
      <w:bookmarkStart w:id="3799" w:name="_Toc34748200"/>
      <w:bookmarkStart w:id="3800" w:name="_Toc34748576"/>
      <w:bookmarkStart w:id="3801" w:name="_Toc34749566"/>
      <w:bookmarkStart w:id="3802" w:name="_Toc49690108"/>
      <w:bookmarkStart w:id="3803" w:name="_Toc56337208"/>
      <w:bookmarkStart w:id="3804" w:name="_Toc73444030"/>
      <w:bookmarkStart w:id="3805" w:name="_Toc74992325"/>
      <w:r w:rsidRPr="00F91D2F">
        <w:t>6.</w:t>
      </w:r>
      <w:r>
        <w:t>3</w:t>
      </w:r>
      <w:r w:rsidRPr="00F91D2F">
        <w:t>.2</w:t>
      </w:r>
      <w:r w:rsidRPr="00F91D2F">
        <w:tab/>
        <w:t>Usage of HTTP</w:t>
      </w:r>
      <w:bookmarkEnd w:id="3795"/>
      <w:bookmarkEnd w:id="3796"/>
      <w:bookmarkEnd w:id="3797"/>
      <w:bookmarkEnd w:id="3798"/>
      <w:bookmarkEnd w:id="3799"/>
      <w:bookmarkEnd w:id="3800"/>
      <w:bookmarkEnd w:id="3801"/>
      <w:bookmarkEnd w:id="3802"/>
      <w:bookmarkEnd w:id="3803"/>
      <w:bookmarkEnd w:id="3804"/>
      <w:bookmarkEnd w:id="3805"/>
    </w:p>
    <w:p w14:paraId="764F4967" w14:textId="77777777" w:rsidR="00FC4C9C" w:rsidRPr="00F91D2F" w:rsidRDefault="00FC4C9C" w:rsidP="00FC4C9C">
      <w:pPr>
        <w:pStyle w:val="Heading4"/>
      </w:pPr>
      <w:bookmarkStart w:id="3806" w:name="_Toc21948966"/>
      <w:bookmarkStart w:id="3807" w:name="_Toc24978864"/>
      <w:bookmarkStart w:id="3808" w:name="_Toc34346765"/>
      <w:bookmarkStart w:id="3809" w:name="_Toc34740842"/>
      <w:bookmarkStart w:id="3810" w:name="_Toc34748201"/>
      <w:bookmarkStart w:id="3811" w:name="_Toc34748577"/>
      <w:bookmarkStart w:id="3812" w:name="_Toc34749567"/>
      <w:bookmarkStart w:id="3813" w:name="_Toc49690109"/>
      <w:bookmarkStart w:id="3814" w:name="_Toc56337209"/>
      <w:bookmarkStart w:id="3815" w:name="_Toc73444031"/>
      <w:bookmarkStart w:id="3816" w:name="_Toc74992326"/>
      <w:r w:rsidRPr="00F91D2F">
        <w:t>6.</w:t>
      </w:r>
      <w:r>
        <w:t>3</w:t>
      </w:r>
      <w:r w:rsidRPr="00F91D2F">
        <w:t>.2.1</w:t>
      </w:r>
      <w:r w:rsidRPr="00F91D2F">
        <w:tab/>
        <w:t>General</w:t>
      </w:r>
      <w:bookmarkEnd w:id="3806"/>
      <w:bookmarkEnd w:id="3807"/>
      <w:bookmarkEnd w:id="3808"/>
      <w:bookmarkEnd w:id="3809"/>
      <w:bookmarkEnd w:id="3810"/>
      <w:bookmarkEnd w:id="3811"/>
      <w:bookmarkEnd w:id="3812"/>
      <w:bookmarkEnd w:id="3813"/>
      <w:bookmarkEnd w:id="3814"/>
      <w:bookmarkEnd w:id="3815"/>
      <w:bookmarkEnd w:id="3816"/>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817" w:name="_Toc21948967"/>
      <w:bookmarkStart w:id="3818" w:name="_Toc24978865"/>
      <w:bookmarkStart w:id="3819" w:name="_Toc34346766"/>
      <w:bookmarkStart w:id="3820" w:name="_Toc34740843"/>
      <w:bookmarkStart w:id="3821" w:name="_Toc34748202"/>
      <w:bookmarkStart w:id="3822" w:name="_Toc34748578"/>
      <w:bookmarkStart w:id="3823" w:name="_Toc34749568"/>
      <w:bookmarkStart w:id="3824" w:name="_Toc49690110"/>
      <w:bookmarkStart w:id="3825" w:name="_Toc56337210"/>
      <w:bookmarkStart w:id="3826" w:name="_Toc73444032"/>
      <w:bookmarkStart w:id="3827" w:name="_Toc74992327"/>
      <w:r w:rsidRPr="00F91D2F">
        <w:t>6.</w:t>
      </w:r>
      <w:r>
        <w:t>3</w:t>
      </w:r>
      <w:r w:rsidRPr="00F91D2F">
        <w:t>.2.2</w:t>
      </w:r>
      <w:r w:rsidRPr="00F91D2F">
        <w:tab/>
        <w:t>HTTP standard headers</w:t>
      </w:r>
      <w:bookmarkEnd w:id="3817"/>
      <w:bookmarkEnd w:id="3818"/>
      <w:bookmarkEnd w:id="3819"/>
      <w:bookmarkEnd w:id="3820"/>
      <w:bookmarkEnd w:id="3821"/>
      <w:bookmarkEnd w:id="3822"/>
      <w:bookmarkEnd w:id="3823"/>
      <w:bookmarkEnd w:id="3824"/>
      <w:bookmarkEnd w:id="3825"/>
      <w:bookmarkEnd w:id="3826"/>
      <w:bookmarkEnd w:id="3827"/>
    </w:p>
    <w:p w14:paraId="5901E6C6" w14:textId="77777777" w:rsidR="00FC4C9C" w:rsidRPr="00F91D2F" w:rsidRDefault="00FC4C9C" w:rsidP="00FC4C9C">
      <w:pPr>
        <w:pStyle w:val="Heading5"/>
        <w:rPr>
          <w:lang w:eastAsia="zh-CN"/>
        </w:rPr>
      </w:pPr>
      <w:bookmarkStart w:id="3828" w:name="_Toc21948968"/>
      <w:bookmarkStart w:id="3829" w:name="_Toc24978866"/>
      <w:bookmarkStart w:id="3830" w:name="_Toc34346767"/>
      <w:bookmarkStart w:id="3831" w:name="_Toc34740844"/>
      <w:bookmarkStart w:id="3832" w:name="_Toc34748203"/>
      <w:bookmarkStart w:id="3833" w:name="_Toc34748579"/>
      <w:bookmarkStart w:id="3834" w:name="_Toc34749569"/>
      <w:bookmarkStart w:id="3835" w:name="_Toc49690111"/>
      <w:bookmarkStart w:id="3836" w:name="_Toc56337211"/>
      <w:bookmarkStart w:id="3837" w:name="_Toc73444033"/>
      <w:bookmarkStart w:id="3838" w:name="_Toc74992328"/>
      <w:r w:rsidRPr="00F91D2F">
        <w:t>6.</w:t>
      </w:r>
      <w:r>
        <w:t>3</w:t>
      </w:r>
      <w:r w:rsidRPr="00F91D2F">
        <w:t>.2.2.1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839" w:name="_Toc21948969"/>
      <w:bookmarkStart w:id="3840" w:name="_Toc24978867"/>
      <w:bookmarkStart w:id="3841" w:name="_Toc34346768"/>
      <w:bookmarkStart w:id="3842" w:name="_Toc34740845"/>
      <w:bookmarkStart w:id="3843" w:name="_Toc34748204"/>
      <w:bookmarkStart w:id="3844" w:name="_Toc34748580"/>
      <w:bookmarkStart w:id="3845" w:name="_Toc34749570"/>
      <w:bookmarkStart w:id="3846" w:name="_Toc49690112"/>
      <w:bookmarkStart w:id="3847" w:name="_Toc56337212"/>
      <w:bookmarkStart w:id="3848" w:name="_Toc73444034"/>
      <w:bookmarkStart w:id="3849" w:name="_Toc74992329"/>
      <w:r w:rsidRPr="00F91D2F">
        <w:t>6.</w:t>
      </w:r>
      <w:r>
        <w:t>3</w:t>
      </w:r>
      <w:r w:rsidRPr="00F91D2F">
        <w:t>.2.2.2</w:t>
      </w:r>
      <w:r w:rsidRPr="00F91D2F">
        <w:tab/>
        <w:t>Content type</w:t>
      </w:r>
      <w:bookmarkEnd w:id="3839"/>
      <w:bookmarkEnd w:id="3840"/>
      <w:bookmarkEnd w:id="3841"/>
      <w:bookmarkEnd w:id="3842"/>
      <w:bookmarkEnd w:id="3843"/>
      <w:bookmarkEnd w:id="3844"/>
      <w:bookmarkEnd w:id="3845"/>
      <w:bookmarkEnd w:id="3846"/>
      <w:bookmarkEnd w:id="3847"/>
      <w:bookmarkEnd w:id="3848"/>
      <w:bookmarkEnd w:id="384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850" w:name="_Toc21948970"/>
      <w:bookmarkStart w:id="3851" w:name="_Toc24978868"/>
      <w:bookmarkStart w:id="3852" w:name="_Toc34346769"/>
      <w:bookmarkStart w:id="3853" w:name="_Toc34740846"/>
      <w:bookmarkStart w:id="3854" w:name="_Toc34748205"/>
      <w:bookmarkStart w:id="3855" w:name="_Toc34748581"/>
      <w:bookmarkStart w:id="3856" w:name="_Toc34749571"/>
      <w:bookmarkStart w:id="3857" w:name="_Toc49690113"/>
      <w:bookmarkStart w:id="3858" w:name="_Toc56337213"/>
      <w:bookmarkStart w:id="3859" w:name="_Toc73444035"/>
      <w:bookmarkStart w:id="3860" w:name="_Toc74992330"/>
      <w:r w:rsidRPr="00F91D2F">
        <w:t>6.</w:t>
      </w:r>
      <w:r>
        <w:t>3</w:t>
      </w:r>
      <w:r w:rsidRPr="00F91D2F">
        <w:t>.2.3</w:t>
      </w:r>
      <w:r w:rsidRPr="00F91D2F">
        <w:tab/>
        <w:t>HTTP custom headers</w:t>
      </w:r>
      <w:bookmarkEnd w:id="3850"/>
      <w:bookmarkEnd w:id="3851"/>
      <w:bookmarkEnd w:id="3852"/>
      <w:bookmarkEnd w:id="3853"/>
      <w:bookmarkEnd w:id="3854"/>
      <w:bookmarkEnd w:id="3855"/>
      <w:bookmarkEnd w:id="3856"/>
      <w:bookmarkEnd w:id="3857"/>
      <w:bookmarkEnd w:id="3858"/>
      <w:bookmarkEnd w:id="3859"/>
      <w:bookmarkEnd w:id="3860"/>
    </w:p>
    <w:p w14:paraId="1742AB44" w14:textId="77777777" w:rsidR="00FC4C9C" w:rsidRPr="00F91D2F" w:rsidRDefault="00FC4C9C" w:rsidP="00FC4C9C">
      <w:pPr>
        <w:pStyle w:val="Heading5"/>
        <w:rPr>
          <w:lang w:eastAsia="zh-CN"/>
        </w:rPr>
      </w:pPr>
      <w:bookmarkStart w:id="3861" w:name="_Toc21948971"/>
      <w:bookmarkStart w:id="3862" w:name="_Toc24978869"/>
      <w:bookmarkStart w:id="3863" w:name="_Toc34346770"/>
      <w:bookmarkStart w:id="3864" w:name="_Toc34740847"/>
      <w:bookmarkStart w:id="3865" w:name="_Toc34748206"/>
      <w:bookmarkStart w:id="3866" w:name="_Toc34748582"/>
      <w:bookmarkStart w:id="3867" w:name="_Toc34749572"/>
      <w:bookmarkStart w:id="3868" w:name="_Toc49690114"/>
      <w:bookmarkStart w:id="3869" w:name="_Toc56337214"/>
      <w:bookmarkStart w:id="3870" w:name="_Toc73444036"/>
      <w:bookmarkStart w:id="3871" w:name="_Toc74992331"/>
      <w:r w:rsidRPr="00F91D2F">
        <w:t>6.</w:t>
      </w:r>
      <w:r>
        <w:t>3</w:t>
      </w:r>
      <w:r w:rsidRPr="00F91D2F">
        <w:t>.2.3.1</w:t>
      </w:r>
      <w:r w:rsidRPr="00F91D2F">
        <w:rPr>
          <w:lang w:eastAsia="zh-CN"/>
        </w:rPr>
        <w:tab/>
        <w:t>General</w:t>
      </w:r>
      <w:bookmarkEnd w:id="3861"/>
      <w:bookmarkEnd w:id="3862"/>
      <w:bookmarkEnd w:id="3863"/>
      <w:bookmarkEnd w:id="3864"/>
      <w:bookmarkEnd w:id="3865"/>
      <w:bookmarkEnd w:id="3866"/>
      <w:bookmarkEnd w:id="3867"/>
      <w:bookmarkEnd w:id="3868"/>
      <w:bookmarkEnd w:id="3869"/>
      <w:bookmarkEnd w:id="3870"/>
      <w:bookmarkEnd w:id="3871"/>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872" w:name="_Toc21948972"/>
      <w:bookmarkStart w:id="3873" w:name="_Toc24978870"/>
      <w:bookmarkStart w:id="3874" w:name="_Toc34346771"/>
      <w:bookmarkStart w:id="3875" w:name="_Toc34740848"/>
      <w:bookmarkStart w:id="3876" w:name="_Toc34748207"/>
      <w:bookmarkStart w:id="3877" w:name="_Toc34748583"/>
      <w:bookmarkStart w:id="3878" w:name="_Toc34749573"/>
      <w:bookmarkStart w:id="3879" w:name="_Toc49690115"/>
      <w:bookmarkStart w:id="3880" w:name="_Toc56337215"/>
      <w:bookmarkStart w:id="3881" w:name="_Toc73444037"/>
      <w:bookmarkStart w:id="3882" w:name="_Toc74992332"/>
      <w:r w:rsidRPr="00F91D2F">
        <w:t>6.</w:t>
      </w:r>
      <w:r>
        <w:t>3</w:t>
      </w:r>
      <w:r w:rsidRPr="00F91D2F">
        <w:t>.3</w:t>
      </w:r>
      <w:r w:rsidRPr="00F91D2F">
        <w:tab/>
        <w:t>Resources</w:t>
      </w:r>
      <w:bookmarkEnd w:id="3872"/>
      <w:bookmarkEnd w:id="3873"/>
      <w:bookmarkEnd w:id="3874"/>
      <w:bookmarkEnd w:id="3875"/>
      <w:bookmarkEnd w:id="3876"/>
      <w:bookmarkEnd w:id="3877"/>
      <w:bookmarkEnd w:id="3878"/>
      <w:bookmarkEnd w:id="3879"/>
      <w:bookmarkEnd w:id="3880"/>
      <w:bookmarkEnd w:id="3881"/>
      <w:bookmarkEnd w:id="3882"/>
    </w:p>
    <w:p w14:paraId="6D1606C4" w14:textId="77777777" w:rsidR="00FC4C9C" w:rsidRPr="00F91D2F" w:rsidRDefault="00FC4C9C" w:rsidP="00FC4C9C">
      <w:pPr>
        <w:pStyle w:val="Heading4"/>
      </w:pPr>
      <w:bookmarkStart w:id="3883" w:name="_Toc21948973"/>
      <w:bookmarkStart w:id="3884" w:name="_Toc24978871"/>
      <w:bookmarkStart w:id="3885" w:name="_Toc34346772"/>
      <w:bookmarkStart w:id="3886" w:name="_Toc34740849"/>
      <w:bookmarkStart w:id="3887" w:name="_Toc34748208"/>
      <w:bookmarkStart w:id="3888" w:name="_Toc34748584"/>
      <w:bookmarkStart w:id="3889" w:name="_Toc34749574"/>
      <w:bookmarkStart w:id="3890" w:name="_Toc49690116"/>
      <w:bookmarkStart w:id="3891" w:name="_Toc56337216"/>
      <w:bookmarkStart w:id="3892" w:name="_Toc73444038"/>
      <w:bookmarkStart w:id="3893" w:name="_Toc74992333"/>
      <w:r w:rsidRPr="00F91D2F">
        <w:t>6.</w:t>
      </w:r>
      <w:r>
        <w:t>3</w:t>
      </w:r>
      <w:r w:rsidRPr="00F91D2F">
        <w:t>.3.1</w:t>
      </w:r>
      <w:r w:rsidRPr="00F91D2F">
        <w:tab/>
        <w:t>Overview</w:t>
      </w:r>
      <w:bookmarkEnd w:id="3883"/>
      <w:bookmarkEnd w:id="3884"/>
      <w:bookmarkEnd w:id="3885"/>
      <w:bookmarkEnd w:id="3886"/>
      <w:bookmarkEnd w:id="3887"/>
      <w:bookmarkEnd w:id="3888"/>
      <w:bookmarkEnd w:id="3889"/>
      <w:bookmarkEnd w:id="3890"/>
      <w:bookmarkEnd w:id="3891"/>
      <w:bookmarkEnd w:id="3892"/>
      <w:bookmarkEnd w:id="3893"/>
    </w:p>
    <w:p w14:paraId="010E9055" w14:textId="77777777" w:rsidR="00FC4C9C" w:rsidRPr="00F91D2F" w:rsidRDefault="00FC4C9C" w:rsidP="00FC4C9C">
      <w:pPr>
        <w:pStyle w:val="TH"/>
      </w:pPr>
      <w:r w:rsidRPr="00F91D2F">
        <w:object w:dxaOrig="11727" w:dyaOrig="5905" w14:anchorId="7015734D">
          <v:shape id="_x0000_i1079" type="#_x0000_t75" style="width:194.85pt;height:114.8pt" o:ole="">
            <v:imagedata r:id="rId120" o:title="" cropbottom="22141f" cropright="27488f"/>
          </v:shape>
          <o:OLEObject Type="Embed" ProgID="Visio.Drawing.15" ShapeID="_x0000_i1079" DrawAspect="Content" ObjectID="_1685605624"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894" w:name="_Toc11338717"/>
      <w:bookmarkStart w:id="3895" w:name="_Toc21948974"/>
      <w:bookmarkStart w:id="3896" w:name="_Toc24978872"/>
      <w:bookmarkStart w:id="3897" w:name="_Toc34346773"/>
      <w:bookmarkStart w:id="3898" w:name="_Toc34740850"/>
      <w:bookmarkStart w:id="3899" w:name="_Toc34748209"/>
      <w:bookmarkStart w:id="3900" w:name="_Toc34748585"/>
      <w:bookmarkStart w:id="3901" w:name="_Toc34749575"/>
      <w:bookmarkStart w:id="3902" w:name="_Toc49690117"/>
      <w:bookmarkStart w:id="3903" w:name="_Toc56337217"/>
      <w:bookmarkStart w:id="3904" w:name="_Toc73444039"/>
      <w:bookmarkStart w:id="3905" w:name="_Toc74992334"/>
      <w:r w:rsidRPr="000B71E3">
        <w:t>6.3.3.2</w:t>
      </w:r>
      <w:r w:rsidRPr="000B71E3">
        <w:tab/>
        <w:t>Resource: SecurityInformation</w:t>
      </w:r>
      <w:bookmarkEnd w:id="3894"/>
      <w:bookmarkEnd w:id="3895"/>
      <w:bookmarkEnd w:id="3896"/>
      <w:bookmarkEnd w:id="3897"/>
      <w:bookmarkEnd w:id="3898"/>
      <w:bookmarkEnd w:id="3899"/>
      <w:bookmarkEnd w:id="3900"/>
      <w:bookmarkEnd w:id="3901"/>
      <w:bookmarkEnd w:id="3902"/>
      <w:bookmarkEnd w:id="3903"/>
      <w:bookmarkEnd w:id="3904"/>
      <w:bookmarkEnd w:id="3905"/>
    </w:p>
    <w:p w14:paraId="7E311A29" w14:textId="77777777" w:rsidR="00FC4C9C" w:rsidRPr="000B71E3" w:rsidRDefault="00FC4C9C" w:rsidP="00FC4C9C">
      <w:pPr>
        <w:pStyle w:val="Heading5"/>
      </w:pPr>
      <w:bookmarkStart w:id="3906" w:name="_Toc11338718"/>
      <w:bookmarkStart w:id="3907" w:name="_Toc21948975"/>
      <w:bookmarkStart w:id="3908" w:name="_Toc24978873"/>
      <w:bookmarkStart w:id="3909" w:name="_Toc34346774"/>
      <w:bookmarkStart w:id="3910" w:name="_Toc34740851"/>
      <w:bookmarkStart w:id="3911" w:name="_Toc34748210"/>
      <w:bookmarkStart w:id="3912" w:name="_Toc34748586"/>
      <w:bookmarkStart w:id="3913" w:name="_Toc34749576"/>
      <w:bookmarkStart w:id="3914" w:name="_Toc49690118"/>
      <w:bookmarkStart w:id="3915" w:name="_Toc56337218"/>
      <w:bookmarkStart w:id="3916" w:name="_Toc73444040"/>
      <w:bookmarkStart w:id="3917" w:name="_Toc74992335"/>
      <w:r w:rsidRPr="000B71E3">
        <w:t>6.3.3.2.1</w:t>
      </w:r>
      <w:r w:rsidRPr="000B71E3">
        <w:tab/>
        <w:t>Description</w:t>
      </w:r>
      <w:bookmarkEnd w:id="3906"/>
      <w:bookmarkEnd w:id="3907"/>
      <w:bookmarkEnd w:id="3908"/>
      <w:bookmarkEnd w:id="3909"/>
      <w:bookmarkEnd w:id="3910"/>
      <w:bookmarkEnd w:id="3911"/>
      <w:bookmarkEnd w:id="3912"/>
      <w:bookmarkEnd w:id="3913"/>
      <w:bookmarkEnd w:id="3914"/>
      <w:bookmarkEnd w:id="3915"/>
      <w:bookmarkEnd w:id="3916"/>
      <w:bookmarkEnd w:id="391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918" w:name="_Toc11338719"/>
      <w:bookmarkStart w:id="3919" w:name="_Toc21948976"/>
      <w:bookmarkStart w:id="3920" w:name="_Toc24978874"/>
      <w:bookmarkStart w:id="3921" w:name="_Toc34346775"/>
      <w:bookmarkStart w:id="3922" w:name="_Toc34740852"/>
      <w:bookmarkStart w:id="3923" w:name="_Toc34748211"/>
      <w:bookmarkStart w:id="3924" w:name="_Toc34748587"/>
      <w:bookmarkStart w:id="3925" w:name="_Toc34749577"/>
      <w:bookmarkStart w:id="3926" w:name="_Toc49690119"/>
      <w:bookmarkStart w:id="3927" w:name="_Toc56337219"/>
      <w:bookmarkStart w:id="3928" w:name="_Toc73444041"/>
      <w:bookmarkStart w:id="3929" w:name="_Toc74992336"/>
      <w:r w:rsidRPr="000B71E3">
        <w:t>6.3.3.2.2</w:t>
      </w:r>
      <w:r w:rsidRPr="000B71E3">
        <w:tab/>
        <w:t>Resource Definition</w:t>
      </w:r>
      <w:bookmarkEnd w:id="3918"/>
      <w:bookmarkEnd w:id="3919"/>
      <w:bookmarkEnd w:id="3920"/>
      <w:bookmarkEnd w:id="3921"/>
      <w:bookmarkEnd w:id="3922"/>
      <w:bookmarkEnd w:id="3923"/>
      <w:bookmarkEnd w:id="3924"/>
      <w:bookmarkEnd w:id="3925"/>
      <w:bookmarkEnd w:id="3926"/>
      <w:bookmarkEnd w:id="3927"/>
      <w:bookmarkEnd w:id="3928"/>
      <w:bookmarkEnd w:id="392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930" w:name="_Toc11338720"/>
      <w:bookmarkStart w:id="3931" w:name="_Toc21948977"/>
      <w:bookmarkStart w:id="3932" w:name="_Toc24978875"/>
      <w:bookmarkStart w:id="3933" w:name="_Toc34346776"/>
      <w:bookmarkStart w:id="3934" w:name="_Toc34740853"/>
      <w:bookmarkStart w:id="3935" w:name="_Toc34748212"/>
      <w:bookmarkStart w:id="3936" w:name="_Toc34748588"/>
      <w:bookmarkStart w:id="3937" w:name="_Toc34749578"/>
      <w:bookmarkStart w:id="3938" w:name="_Toc49690120"/>
      <w:bookmarkStart w:id="3939" w:name="_Toc56337220"/>
      <w:bookmarkStart w:id="3940" w:name="_Toc73444042"/>
      <w:bookmarkStart w:id="3941" w:name="_Toc74992337"/>
      <w:r w:rsidRPr="000B71E3">
        <w:t>6.3.3.2.3</w:t>
      </w:r>
      <w:r w:rsidRPr="000B71E3">
        <w:tab/>
        <w:t>Resource Standard Methods</w:t>
      </w:r>
      <w:bookmarkEnd w:id="3930"/>
      <w:bookmarkEnd w:id="3931"/>
      <w:bookmarkEnd w:id="3932"/>
      <w:bookmarkEnd w:id="3933"/>
      <w:bookmarkEnd w:id="3934"/>
      <w:bookmarkEnd w:id="3935"/>
      <w:bookmarkEnd w:id="3936"/>
      <w:bookmarkEnd w:id="3937"/>
      <w:bookmarkEnd w:id="3938"/>
      <w:bookmarkEnd w:id="3939"/>
      <w:bookmarkEnd w:id="3940"/>
      <w:bookmarkEnd w:id="394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942" w:name="_Toc11338721"/>
      <w:bookmarkStart w:id="3943" w:name="_Toc21948978"/>
      <w:bookmarkStart w:id="3944" w:name="_Toc24978876"/>
      <w:bookmarkStart w:id="3945" w:name="_Toc34346777"/>
      <w:bookmarkStart w:id="3946" w:name="_Toc34740854"/>
      <w:bookmarkStart w:id="3947" w:name="_Toc34748213"/>
      <w:bookmarkStart w:id="3948" w:name="_Toc34748589"/>
      <w:bookmarkStart w:id="3949" w:name="_Toc34749579"/>
      <w:bookmarkStart w:id="3950" w:name="_Toc49690121"/>
      <w:bookmarkStart w:id="3951" w:name="_Toc56337221"/>
      <w:bookmarkStart w:id="3952" w:name="_Toc73444043"/>
      <w:bookmarkStart w:id="3953" w:name="_Toc74992338"/>
      <w:r w:rsidRPr="000B71E3">
        <w:t>6.3.3.2.4</w:t>
      </w:r>
      <w:r w:rsidRPr="000B71E3">
        <w:tab/>
        <w:t>Resource Custom Operations</w:t>
      </w:r>
      <w:bookmarkEnd w:id="3942"/>
      <w:bookmarkEnd w:id="3943"/>
      <w:bookmarkEnd w:id="3944"/>
      <w:bookmarkEnd w:id="3945"/>
      <w:bookmarkEnd w:id="3946"/>
      <w:bookmarkEnd w:id="3947"/>
      <w:bookmarkEnd w:id="3948"/>
      <w:bookmarkEnd w:id="3949"/>
      <w:bookmarkEnd w:id="3950"/>
      <w:bookmarkEnd w:id="3951"/>
      <w:bookmarkEnd w:id="3952"/>
      <w:bookmarkEnd w:id="3953"/>
    </w:p>
    <w:p w14:paraId="591B2602" w14:textId="77777777" w:rsidR="00FC4C9C" w:rsidRPr="000B71E3" w:rsidRDefault="00FC4C9C" w:rsidP="00FC4C9C">
      <w:pPr>
        <w:pStyle w:val="Heading6"/>
        <w:ind w:left="0" w:firstLine="0"/>
      </w:pPr>
      <w:bookmarkStart w:id="3954" w:name="_Toc11338722"/>
      <w:bookmarkStart w:id="3955" w:name="_Toc21948979"/>
      <w:bookmarkStart w:id="3956" w:name="_Toc24978877"/>
      <w:bookmarkStart w:id="3957" w:name="_Toc34346778"/>
      <w:bookmarkStart w:id="3958" w:name="_Toc34740855"/>
      <w:bookmarkStart w:id="3959" w:name="_Toc34748214"/>
      <w:bookmarkStart w:id="3960" w:name="_Toc34748590"/>
      <w:bookmarkStart w:id="3961" w:name="_Toc34749580"/>
      <w:bookmarkStart w:id="3962" w:name="_Toc49690122"/>
      <w:bookmarkStart w:id="3963" w:name="_Toc56337222"/>
      <w:bookmarkStart w:id="3964" w:name="_Toc73444044"/>
      <w:bookmarkStart w:id="3965" w:name="_Toc74992339"/>
      <w:r w:rsidRPr="000B71E3">
        <w:t>6.3.3.2.4.1</w:t>
      </w:r>
      <w:r w:rsidRPr="000B71E3">
        <w:tab/>
        <w:t>Overview</w:t>
      </w:r>
      <w:bookmarkEnd w:id="3954"/>
      <w:bookmarkEnd w:id="3955"/>
      <w:bookmarkEnd w:id="3956"/>
      <w:bookmarkEnd w:id="3957"/>
      <w:bookmarkEnd w:id="3958"/>
      <w:bookmarkEnd w:id="3959"/>
      <w:bookmarkEnd w:id="3960"/>
      <w:bookmarkEnd w:id="3961"/>
      <w:bookmarkEnd w:id="3962"/>
      <w:bookmarkEnd w:id="3963"/>
      <w:bookmarkEnd w:id="3964"/>
      <w:bookmarkEnd w:id="396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966" w:name="_Toc11338723"/>
      <w:bookmarkStart w:id="3967" w:name="_Toc21948980"/>
      <w:bookmarkStart w:id="3968" w:name="_Toc24978878"/>
      <w:bookmarkStart w:id="3969" w:name="_Toc34346779"/>
      <w:bookmarkStart w:id="3970" w:name="_Toc34740856"/>
      <w:bookmarkStart w:id="3971" w:name="_Toc34748215"/>
      <w:bookmarkStart w:id="3972" w:name="_Toc34748591"/>
      <w:bookmarkStart w:id="3973" w:name="_Toc34749581"/>
      <w:bookmarkStart w:id="3974" w:name="_Toc49690123"/>
      <w:bookmarkStart w:id="3975" w:name="_Toc56337223"/>
      <w:bookmarkStart w:id="3976" w:name="_Toc73444045"/>
      <w:bookmarkStart w:id="3977" w:name="_Toc74992340"/>
      <w:r w:rsidRPr="000B71E3">
        <w:lastRenderedPageBreak/>
        <w:t>6.3.3.2.4.2</w:t>
      </w:r>
      <w:r w:rsidRPr="000B71E3">
        <w:tab/>
        <w:t>Operation: generate-</w:t>
      </w:r>
      <w:r>
        <w:t>sip-</w:t>
      </w:r>
      <w:r w:rsidRPr="000B71E3">
        <w:t>auth-data</w:t>
      </w:r>
      <w:bookmarkEnd w:id="3966"/>
      <w:bookmarkEnd w:id="3967"/>
      <w:bookmarkEnd w:id="3968"/>
      <w:bookmarkEnd w:id="3969"/>
      <w:bookmarkEnd w:id="3970"/>
      <w:bookmarkEnd w:id="3971"/>
      <w:bookmarkEnd w:id="3972"/>
      <w:bookmarkEnd w:id="3973"/>
      <w:bookmarkEnd w:id="3974"/>
      <w:bookmarkEnd w:id="3975"/>
      <w:bookmarkEnd w:id="3976"/>
      <w:bookmarkEnd w:id="3977"/>
    </w:p>
    <w:p w14:paraId="482D4F00" w14:textId="77777777" w:rsidR="00FC4C9C" w:rsidRPr="000B71E3" w:rsidRDefault="00FC4C9C" w:rsidP="00FC4C9C">
      <w:pPr>
        <w:pStyle w:val="Heading7"/>
      </w:pPr>
      <w:bookmarkStart w:id="3978" w:name="_Toc11338724"/>
      <w:bookmarkStart w:id="3979" w:name="_Toc21948981"/>
      <w:bookmarkStart w:id="3980" w:name="_Toc24978879"/>
      <w:bookmarkStart w:id="3981" w:name="_Toc34346780"/>
      <w:bookmarkStart w:id="3982" w:name="_Toc34740857"/>
      <w:bookmarkStart w:id="3983" w:name="_Toc34748216"/>
      <w:bookmarkStart w:id="3984" w:name="_Toc34748592"/>
      <w:bookmarkStart w:id="3985" w:name="_Toc34749582"/>
      <w:bookmarkStart w:id="3986" w:name="_Toc49690124"/>
      <w:bookmarkStart w:id="3987" w:name="_Toc56337224"/>
      <w:bookmarkStart w:id="3988" w:name="_Toc73444046"/>
      <w:bookmarkStart w:id="3989" w:name="_Toc74992341"/>
      <w:r w:rsidRPr="000B71E3">
        <w:t>6.3.3.2.4.2.1</w:t>
      </w:r>
      <w:r w:rsidRPr="000B71E3">
        <w:tab/>
        <w:t>Description</w:t>
      </w:r>
      <w:bookmarkEnd w:id="3978"/>
      <w:bookmarkEnd w:id="3979"/>
      <w:bookmarkEnd w:id="3980"/>
      <w:bookmarkEnd w:id="3981"/>
      <w:bookmarkEnd w:id="3982"/>
      <w:bookmarkEnd w:id="3983"/>
      <w:bookmarkEnd w:id="3984"/>
      <w:bookmarkEnd w:id="3985"/>
      <w:bookmarkEnd w:id="3986"/>
      <w:bookmarkEnd w:id="3987"/>
      <w:bookmarkEnd w:id="3988"/>
      <w:bookmarkEnd w:id="398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990" w:name="_Toc11338725"/>
      <w:bookmarkStart w:id="3991" w:name="_Toc21948982"/>
      <w:bookmarkStart w:id="3992" w:name="_Toc24978880"/>
      <w:bookmarkStart w:id="3993" w:name="_Toc34346781"/>
      <w:bookmarkStart w:id="3994" w:name="_Toc34740858"/>
      <w:bookmarkStart w:id="3995" w:name="_Toc34748217"/>
      <w:bookmarkStart w:id="3996" w:name="_Toc34748593"/>
      <w:bookmarkStart w:id="3997" w:name="_Toc34749583"/>
      <w:bookmarkStart w:id="3998" w:name="_Toc49690125"/>
      <w:bookmarkStart w:id="3999" w:name="_Toc56337225"/>
      <w:bookmarkStart w:id="4000" w:name="_Toc73444047"/>
      <w:bookmarkStart w:id="4001" w:name="_Toc74992342"/>
      <w:r w:rsidRPr="000B71E3">
        <w:t>6.3.3.2.4.2.2</w:t>
      </w:r>
      <w:r w:rsidRPr="000B71E3">
        <w:tab/>
        <w:t>Operation Definition</w:t>
      </w:r>
      <w:bookmarkEnd w:id="3990"/>
      <w:bookmarkEnd w:id="3991"/>
      <w:bookmarkEnd w:id="3992"/>
      <w:bookmarkEnd w:id="3993"/>
      <w:bookmarkEnd w:id="3994"/>
      <w:bookmarkEnd w:id="3995"/>
      <w:bookmarkEnd w:id="3996"/>
      <w:bookmarkEnd w:id="3997"/>
      <w:bookmarkEnd w:id="3998"/>
      <w:bookmarkEnd w:id="3999"/>
      <w:bookmarkEnd w:id="4000"/>
      <w:bookmarkEnd w:id="400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4002" w:name="_Toc11338731"/>
      <w:bookmarkStart w:id="4003" w:name="_Toc21948983"/>
      <w:bookmarkStart w:id="4004" w:name="_Toc24978881"/>
      <w:bookmarkStart w:id="4005" w:name="_Toc34346782"/>
      <w:bookmarkStart w:id="4006" w:name="_Toc34740859"/>
      <w:bookmarkStart w:id="4007" w:name="_Toc34748218"/>
      <w:bookmarkStart w:id="4008" w:name="_Toc34748594"/>
      <w:bookmarkStart w:id="4009" w:name="_Toc34749584"/>
      <w:bookmarkStart w:id="4010" w:name="_Toc49690126"/>
      <w:bookmarkStart w:id="4011" w:name="_Toc56337226"/>
      <w:bookmarkStart w:id="4012" w:name="_Toc73444048"/>
      <w:bookmarkStart w:id="4013" w:name="_Toc74992343"/>
      <w:r w:rsidRPr="000B71E3">
        <w:lastRenderedPageBreak/>
        <w:t>6.3.4</w:t>
      </w:r>
      <w:r w:rsidRPr="000B71E3">
        <w:tab/>
        <w:t>Custom Operations without associated resources</w:t>
      </w:r>
      <w:bookmarkEnd w:id="4002"/>
      <w:bookmarkEnd w:id="4003"/>
      <w:bookmarkEnd w:id="4004"/>
      <w:bookmarkEnd w:id="4005"/>
      <w:bookmarkEnd w:id="4006"/>
      <w:bookmarkEnd w:id="4007"/>
      <w:bookmarkEnd w:id="4008"/>
      <w:bookmarkEnd w:id="4009"/>
      <w:bookmarkEnd w:id="4010"/>
      <w:bookmarkEnd w:id="4011"/>
      <w:bookmarkEnd w:id="4012"/>
      <w:bookmarkEnd w:id="401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4014" w:name="_Toc11338732"/>
      <w:bookmarkStart w:id="4015" w:name="_Toc21948984"/>
      <w:bookmarkStart w:id="4016" w:name="_Toc24978882"/>
      <w:bookmarkStart w:id="4017" w:name="_Toc34346783"/>
      <w:bookmarkStart w:id="4018" w:name="_Toc34740860"/>
      <w:bookmarkStart w:id="4019" w:name="_Toc34748219"/>
      <w:bookmarkStart w:id="4020" w:name="_Toc34748595"/>
      <w:bookmarkStart w:id="4021" w:name="_Toc34749585"/>
      <w:bookmarkStart w:id="4022" w:name="_Toc49690127"/>
      <w:bookmarkStart w:id="4023" w:name="_Toc56337227"/>
      <w:bookmarkStart w:id="4024" w:name="_Toc73444049"/>
      <w:bookmarkStart w:id="4025" w:name="_Toc74992344"/>
      <w:r w:rsidRPr="000B71E3">
        <w:t>6.3.5</w:t>
      </w:r>
      <w:r w:rsidRPr="000B71E3">
        <w:tab/>
        <w:t>Notifications</w:t>
      </w:r>
      <w:bookmarkEnd w:id="4014"/>
      <w:bookmarkEnd w:id="4015"/>
      <w:bookmarkEnd w:id="4016"/>
      <w:bookmarkEnd w:id="4017"/>
      <w:bookmarkEnd w:id="4018"/>
      <w:bookmarkEnd w:id="4019"/>
      <w:bookmarkEnd w:id="4020"/>
      <w:bookmarkEnd w:id="4021"/>
      <w:bookmarkEnd w:id="4022"/>
      <w:bookmarkEnd w:id="4023"/>
      <w:bookmarkEnd w:id="4024"/>
      <w:bookmarkEnd w:id="402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4026" w:name="_Toc11338733"/>
      <w:bookmarkStart w:id="4027" w:name="_Toc21948985"/>
      <w:bookmarkStart w:id="4028" w:name="_Toc24978883"/>
      <w:bookmarkStart w:id="4029" w:name="_Toc34346784"/>
      <w:bookmarkStart w:id="4030" w:name="_Toc34740861"/>
      <w:bookmarkStart w:id="4031" w:name="_Toc34748220"/>
      <w:bookmarkStart w:id="4032" w:name="_Toc34748596"/>
      <w:bookmarkStart w:id="4033" w:name="_Toc34749586"/>
      <w:bookmarkStart w:id="4034" w:name="_Toc49690128"/>
      <w:bookmarkStart w:id="4035" w:name="_Toc56337228"/>
      <w:bookmarkStart w:id="4036" w:name="_Toc73444050"/>
      <w:bookmarkStart w:id="4037" w:name="_Toc74992345"/>
      <w:r w:rsidRPr="000B71E3">
        <w:t>6.3.6</w:t>
      </w:r>
      <w:r w:rsidRPr="000B71E3">
        <w:tab/>
        <w:t>Data Model</w:t>
      </w:r>
      <w:bookmarkEnd w:id="4026"/>
      <w:bookmarkEnd w:id="4027"/>
      <w:bookmarkEnd w:id="4028"/>
      <w:bookmarkEnd w:id="4029"/>
      <w:bookmarkEnd w:id="4030"/>
      <w:bookmarkEnd w:id="4031"/>
      <w:bookmarkEnd w:id="4032"/>
      <w:bookmarkEnd w:id="4033"/>
      <w:bookmarkEnd w:id="4034"/>
      <w:bookmarkEnd w:id="4035"/>
      <w:bookmarkEnd w:id="4036"/>
      <w:bookmarkEnd w:id="4037"/>
    </w:p>
    <w:p w14:paraId="70BD0AFB" w14:textId="77777777" w:rsidR="00FC4C9C" w:rsidRPr="000B71E3" w:rsidRDefault="00FC4C9C" w:rsidP="00FC4C9C">
      <w:pPr>
        <w:pStyle w:val="Heading4"/>
      </w:pPr>
      <w:bookmarkStart w:id="4038" w:name="_Toc11338734"/>
      <w:bookmarkStart w:id="4039" w:name="_Toc21948986"/>
      <w:bookmarkStart w:id="4040" w:name="_Toc24978884"/>
      <w:bookmarkStart w:id="4041" w:name="_Toc34346785"/>
      <w:bookmarkStart w:id="4042" w:name="_Toc34740862"/>
      <w:bookmarkStart w:id="4043" w:name="_Toc34748221"/>
      <w:bookmarkStart w:id="4044" w:name="_Toc34748597"/>
      <w:bookmarkStart w:id="4045" w:name="_Toc34749587"/>
      <w:bookmarkStart w:id="4046" w:name="_Toc49690129"/>
      <w:bookmarkStart w:id="4047" w:name="_Toc56337229"/>
      <w:bookmarkStart w:id="4048" w:name="_Toc73444051"/>
      <w:bookmarkStart w:id="4049" w:name="_Toc74992346"/>
      <w:r w:rsidRPr="000B71E3">
        <w:t>6.3.6.1</w:t>
      </w:r>
      <w:r w:rsidRPr="000B71E3">
        <w:tab/>
        <w:t>General</w:t>
      </w:r>
      <w:bookmarkEnd w:id="4038"/>
      <w:bookmarkEnd w:id="4039"/>
      <w:bookmarkEnd w:id="4040"/>
      <w:bookmarkEnd w:id="4041"/>
      <w:bookmarkEnd w:id="4042"/>
      <w:bookmarkEnd w:id="4043"/>
      <w:bookmarkEnd w:id="4044"/>
      <w:bookmarkEnd w:id="4045"/>
      <w:bookmarkEnd w:id="4046"/>
      <w:bookmarkEnd w:id="4047"/>
      <w:bookmarkEnd w:id="4048"/>
      <w:bookmarkEnd w:id="404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4050" w:name="_Toc24978885"/>
      <w:bookmarkStart w:id="4051" w:name="_Toc34346786"/>
      <w:bookmarkStart w:id="4052" w:name="_Toc34740863"/>
      <w:bookmarkStart w:id="4053" w:name="_Toc34748222"/>
      <w:bookmarkStart w:id="4054" w:name="_Toc34748598"/>
      <w:bookmarkStart w:id="4055" w:name="_Toc34749588"/>
      <w:bookmarkStart w:id="4056" w:name="_Toc49690130"/>
      <w:bookmarkStart w:id="4057" w:name="_Toc56337230"/>
      <w:bookmarkStart w:id="4058" w:name="_Toc73444052"/>
      <w:bookmarkStart w:id="4059" w:name="_Toc11338749"/>
      <w:bookmarkStart w:id="4060" w:name="_Toc21948987"/>
      <w:bookmarkStart w:id="4061" w:name="_Toc74992347"/>
      <w:r w:rsidRPr="00D67AB2">
        <w:rPr>
          <w:lang w:val="en-US"/>
        </w:rPr>
        <w:t>6.</w:t>
      </w:r>
      <w:r>
        <w:rPr>
          <w:lang w:val="en-US"/>
        </w:rPr>
        <w:t>3</w:t>
      </w:r>
      <w:r w:rsidRPr="00D67AB2">
        <w:rPr>
          <w:lang w:val="en-US"/>
        </w:rPr>
        <w:t>.6.2</w:t>
      </w:r>
      <w:r w:rsidRPr="00D67AB2">
        <w:rPr>
          <w:lang w:val="en-US"/>
        </w:rPr>
        <w:tab/>
        <w:t>Structured data types</w:t>
      </w:r>
      <w:bookmarkEnd w:id="4050"/>
      <w:bookmarkEnd w:id="4051"/>
      <w:bookmarkEnd w:id="4052"/>
      <w:bookmarkEnd w:id="4053"/>
      <w:bookmarkEnd w:id="4054"/>
      <w:bookmarkEnd w:id="4055"/>
      <w:bookmarkEnd w:id="4056"/>
      <w:bookmarkEnd w:id="4057"/>
      <w:bookmarkEnd w:id="4058"/>
      <w:bookmarkEnd w:id="4061"/>
    </w:p>
    <w:p w14:paraId="3A0D94DE" w14:textId="77777777" w:rsidR="00266DE9" w:rsidRPr="00D67AB2" w:rsidRDefault="00266DE9" w:rsidP="00266DE9">
      <w:pPr>
        <w:pStyle w:val="Heading5"/>
      </w:pPr>
      <w:bookmarkStart w:id="4062" w:name="_Toc24978886"/>
      <w:bookmarkStart w:id="4063" w:name="_Toc34346787"/>
      <w:bookmarkStart w:id="4064" w:name="_Toc34740864"/>
      <w:bookmarkStart w:id="4065" w:name="_Toc34748223"/>
      <w:bookmarkStart w:id="4066" w:name="_Toc34748599"/>
      <w:bookmarkStart w:id="4067" w:name="_Toc34749589"/>
      <w:bookmarkStart w:id="4068" w:name="_Toc49690131"/>
      <w:bookmarkStart w:id="4069" w:name="_Toc56337231"/>
      <w:bookmarkStart w:id="4070" w:name="_Toc73444053"/>
      <w:bookmarkStart w:id="4071" w:name="_Toc74992348"/>
      <w:r w:rsidRPr="00D67AB2">
        <w:t>6.</w:t>
      </w:r>
      <w:r>
        <w:t>3</w:t>
      </w:r>
      <w:r w:rsidRPr="00D67AB2">
        <w:t>.6.2.1</w:t>
      </w:r>
      <w:r w:rsidRPr="00D67AB2">
        <w:tab/>
        <w:t>Introduction</w:t>
      </w:r>
      <w:bookmarkEnd w:id="4062"/>
      <w:bookmarkEnd w:id="4063"/>
      <w:bookmarkEnd w:id="4064"/>
      <w:bookmarkEnd w:id="4065"/>
      <w:bookmarkEnd w:id="4066"/>
      <w:bookmarkEnd w:id="4067"/>
      <w:bookmarkEnd w:id="4068"/>
      <w:bookmarkEnd w:id="4069"/>
      <w:bookmarkEnd w:id="4070"/>
      <w:bookmarkEnd w:id="407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4072" w:name="_Toc24978887"/>
      <w:bookmarkStart w:id="4073" w:name="_Toc34346788"/>
      <w:bookmarkStart w:id="4074" w:name="_Toc34740865"/>
      <w:bookmarkStart w:id="4075" w:name="_Toc34748224"/>
      <w:bookmarkStart w:id="4076" w:name="_Toc34748600"/>
      <w:bookmarkStart w:id="4077" w:name="_Toc34749590"/>
      <w:bookmarkStart w:id="4078" w:name="_Toc49690132"/>
      <w:bookmarkStart w:id="4079" w:name="_Toc56337232"/>
      <w:bookmarkStart w:id="4080" w:name="_Toc73444054"/>
      <w:bookmarkStart w:id="4081" w:name="_Toc74992349"/>
      <w:r w:rsidRPr="00D67AB2">
        <w:lastRenderedPageBreak/>
        <w:t>6.</w:t>
      </w:r>
      <w:r>
        <w:t>3</w:t>
      </w:r>
      <w:r w:rsidRPr="00D67AB2">
        <w:t>.6.2.</w:t>
      </w:r>
      <w:r>
        <w:t>2</w:t>
      </w:r>
      <w:r w:rsidRPr="00D67AB2">
        <w:tab/>
        <w:t xml:space="preserve">Type: </w:t>
      </w:r>
      <w:r w:rsidR="006C2407">
        <w:t>Sip</w:t>
      </w:r>
      <w:r w:rsidRPr="00D67AB2">
        <w:t>AuthenticationInfoRequest</w:t>
      </w:r>
      <w:bookmarkEnd w:id="4072"/>
      <w:bookmarkEnd w:id="4073"/>
      <w:bookmarkEnd w:id="4074"/>
      <w:bookmarkEnd w:id="4075"/>
      <w:bookmarkEnd w:id="4076"/>
      <w:bookmarkEnd w:id="4077"/>
      <w:bookmarkEnd w:id="4078"/>
      <w:bookmarkEnd w:id="4079"/>
      <w:bookmarkEnd w:id="4080"/>
      <w:bookmarkEnd w:id="408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82" w:name="_Toc24978888"/>
    </w:p>
    <w:p w14:paraId="03542BD6" w14:textId="77777777" w:rsidR="00266DE9" w:rsidRPr="00D67AB2" w:rsidRDefault="00266DE9" w:rsidP="00266DE9">
      <w:pPr>
        <w:pStyle w:val="Heading5"/>
      </w:pPr>
      <w:bookmarkStart w:id="4083" w:name="_Toc34346789"/>
      <w:bookmarkStart w:id="4084" w:name="_Toc34740866"/>
      <w:bookmarkStart w:id="4085" w:name="_Toc34748225"/>
      <w:bookmarkStart w:id="4086" w:name="_Toc34748601"/>
      <w:bookmarkStart w:id="4087" w:name="_Toc34749591"/>
      <w:bookmarkStart w:id="4088" w:name="_Toc49690133"/>
      <w:bookmarkStart w:id="4089" w:name="_Toc56337233"/>
      <w:bookmarkStart w:id="4090" w:name="_Toc73444055"/>
      <w:bookmarkStart w:id="4091" w:name="_Toc74992350"/>
      <w:r w:rsidRPr="00D67AB2">
        <w:t>6.</w:t>
      </w:r>
      <w:r>
        <w:t>3</w:t>
      </w:r>
      <w:r w:rsidRPr="00D67AB2">
        <w:t>.6.2.</w:t>
      </w:r>
      <w:r>
        <w:t>3</w:t>
      </w:r>
      <w:r w:rsidRPr="00D67AB2">
        <w:tab/>
        <w:t xml:space="preserve">Type: </w:t>
      </w:r>
      <w:r w:rsidR="006C2407">
        <w:t>Sip</w:t>
      </w:r>
      <w:r w:rsidRPr="00D67AB2">
        <w:t>AuthenticationInfoResult</w:t>
      </w:r>
      <w:bookmarkEnd w:id="4082"/>
      <w:bookmarkEnd w:id="4083"/>
      <w:bookmarkEnd w:id="4084"/>
      <w:bookmarkEnd w:id="4085"/>
      <w:bookmarkEnd w:id="4086"/>
      <w:bookmarkEnd w:id="4087"/>
      <w:bookmarkEnd w:id="4088"/>
      <w:bookmarkEnd w:id="4089"/>
      <w:bookmarkEnd w:id="4090"/>
      <w:bookmarkEnd w:id="409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4092" w:name="_Toc24978889"/>
      <w:bookmarkStart w:id="4093" w:name="_Toc34346790"/>
      <w:bookmarkStart w:id="4094" w:name="_Toc34740867"/>
      <w:bookmarkStart w:id="4095" w:name="_Toc34748226"/>
      <w:bookmarkStart w:id="4096" w:name="_Toc34748602"/>
      <w:bookmarkStart w:id="4097" w:name="_Toc34749592"/>
      <w:bookmarkStart w:id="4098" w:name="_Toc49690134"/>
      <w:bookmarkStart w:id="4099" w:name="_Toc56337234"/>
      <w:bookmarkStart w:id="4100" w:name="_Toc73444056"/>
      <w:bookmarkStart w:id="4101" w:name="_Toc74992351"/>
      <w:r w:rsidRPr="00D67AB2">
        <w:t>6.</w:t>
      </w:r>
      <w:r>
        <w:t>3</w:t>
      </w:r>
      <w:r w:rsidRPr="00D67AB2">
        <w:t>.6.2.</w:t>
      </w:r>
      <w:r>
        <w:t>4</w:t>
      </w:r>
      <w:r w:rsidRPr="00D67AB2">
        <w:tab/>
        <w:t>Type: ResynchronizationInfo</w:t>
      </w:r>
      <w:bookmarkEnd w:id="4092"/>
      <w:bookmarkEnd w:id="4093"/>
      <w:bookmarkEnd w:id="4094"/>
      <w:bookmarkEnd w:id="4095"/>
      <w:bookmarkEnd w:id="4096"/>
      <w:bookmarkEnd w:id="4097"/>
      <w:bookmarkEnd w:id="4098"/>
      <w:bookmarkEnd w:id="4099"/>
      <w:bookmarkEnd w:id="4100"/>
      <w:bookmarkEnd w:id="410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02" w:name="_Toc24978890"/>
    </w:p>
    <w:p w14:paraId="392A013E" w14:textId="77777777" w:rsidR="00266DE9" w:rsidRPr="00D67AB2" w:rsidRDefault="00266DE9" w:rsidP="00266DE9">
      <w:pPr>
        <w:pStyle w:val="Heading5"/>
      </w:pPr>
      <w:bookmarkStart w:id="4103" w:name="_Toc34346791"/>
      <w:bookmarkStart w:id="4104" w:name="_Toc34740868"/>
      <w:bookmarkStart w:id="4105" w:name="_Toc34748227"/>
      <w:bookmarkStart w:id="4106" w:name="_Toc34748603"/>
      <w:bookmarkStart w:id="4107" w:name="_Toc34749593"/>
      <w:bookmarkStart w:id="4108" w:name="_Toc49690135"/>
      <w:bookmarkStart w:id="4109" w:name="_Toc56337235"/>
      <w:bookmarkStart w:id="4110" w:name="_Toc73444057"/>
      <w:bookmarkStart w:id="4111" w:name="_Toc74992352"/>
      <w:r w:rsidRPr="00D67AB2">
        <w:t>6.</w:t>
      </w:r>
      <w:r>
        <w:t>3</w:t>
      </w:r>
      <w:r w:rsidRPr="00D67AB2">
        <w:t>.6.2.</w:t>
      </w:r>
      <w:r>
        <w:t>5</w:t>
      </w:r>
      <w:r w:rsidRPr="00D67AB2">
        <w:tab/>
        <w:t xml:space="preserve">Type: </w:t>
      </w:r>
      <w:r w:rsidRPr="00AB0ECE">
        <w:t>3</w:t>
      </w:r>
      <w:r>
        <w:t>G</w:t>
      </w:r>
      <w:r w:rsidRPr="00AB0ECE">
        <w:t>AkaAv</w:t>
      </w:r>
      <w:bookmarkEnd w:id="4102"/>
      <w:bookmarkEnd w:id="4103"/>
      <w:bookmarkEnd w:id="4104"/>
      <w:bookmarkEnd w:id="4105"/>
      <w:bookmarkEnd w:id="4106"/>
      <w:bookmarkEnd w:id="4107"/>
      <w:bookmarkEnd w:id="4108"/>
      <w:bookmarkEnd w:id="4109"/>
      <w:bookmarkEnd w:id="4110"/>
      <w:bookmarkEnd w:id="411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4112" w:name="_Toc34346792"/>
      <w:bookmarkStart w:id="4113" w:name="_Toc34740869"/>
      <w:bookmarkStart w:id="4114" w:name="_Toc34748228"/>
      <w:bookmarkStart w:id="4115" w:name="_Toc34748604"/>
      <w:bookmarkStart w:id="4116" w:name="_Toc34749594"/>
      <w:bookmarkStart w:id="4117" w:name="_Toc49690136"/>
      <w:bookmarkStart w:id="4118" w:name="_Toc56337236"/>
      <w:bookmarkStart w:id="4119" w:name="_Toc73444058"/>
      <w:bookmarkStart w:id="4120" w:name="_Toc24978891"/>
      <w:bookmarkStart w:id="4121" w:name="_Toc74992353"/>
      <w:r w:rsidRPr="00D67AB2">
        <w:lastRenderedPageBreak/>
        <w:t>6.</w:t>
      </w:r>
      <w:r>
        <w:t>3</w:t>
      </w:r>
      <w:r w:rsidRPr="00D67AB2">
        <w:t>.6.2.</w:t>
      </w:r>
      <w:r>
        <w:t>6</w:t>
      </w:r>
      <w:r w:rsidRPr="00D67AB2">
        <w:tab/>
        <w:t xml:space="preserve">Type: </w:t>
      </w:r>
      <w:r>
        <w:t>DigestAuthentication</w:t>
      </w:r>
      <w:bookmarkEnd w:id="4112"/>
      <w:bookmarkEnd w:id="4113"/>
      <w:bookmarkEnd w:id="4114"/>
      <w:bookmarkEnd w:id="4115"/>
      <w:bookmarkEnd w:id="4116"/>
      <w:bookmarkEnd w:id="4117"/>
      <w:bookmarkEnd w:id="4118"/>
      <w:bookmarkEnd w:id="4119"/>
      <w:bookmarkEnd w:id="412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4122" w:name="_Toc34346793"/>
      <w:bookmarkStart w:id="4123" w:name="_Toc34740870"/>
      <w:bookmarkStart w:id="4124" w:name="_Toc34748229"/>
      <w:bookmarkStart w:id="4125" w:name="_Toc34748605"/>
      <w:bookmarkStart w:id="4126" w:name="_Toc34749595"/>
      <w:bookmarkStart w:id="4127" w:name="_Toc49690137"/>
      <w:bookmarkStart w:id="4128" w:name="_Toc56337237"/>
      <w:bookmarkStart w:id="4129" w:name="_Toc73444059"/>
      <w:bookmarkStart w:id="4130" w:name="_Toc74992354"/>
      <w:r>
        <w:t>6.3.6.2.7</w:t>
      </w:r>
      <w:r>
        <w:tab/>
        <w:t xml:space="preserve">Type: </w:t>
      </w:r>
      <w:r w:rsidRPr="006A7EE2">
        <w:t>IpAddress</w:t>
      </w:r>
      <w:bookmarkEnd w:id="4122"/>
      <w:bookmarkEnd w:id="4123"/>
      <w:bookmarkEnd w:id="4124"/>
      <w:bookmarkEnd w:id="4125"/>
      <w:bookmarkEnd w:id="4126"/>
      <w:bookmarkEnd w:id="4127"/>
      <w:bookmarkEnd w:id="4128"/>
      <w:bookmarkEnd w:id="4129"/>
      <w:bookmarkEnd w:id="4130"/>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4131" w:name="_Toc34346794"/>
      <w:bookmarkStart w:id="4132" w:name="_Toc34740871"/>
      <w:bookmarkStart w:id="4133" w:name="_Toc34748230"/>
      <w:bookmarkStart w:id="4134" w:name="_Toc34748606"/>
      <w:bookmarkStart w:id="4135" w:name="_Toc34749596"/>
      <w:bookmarkStart w:id="4136" w:name="_Toc49690138"/>
      <w:bookmarkStart w:id="4137" w:name="_Toc56337238"/>
      <w:bookmarkStart w:id="4138" w:name="_Toc73444060"/>
      <w:bookmarkStart w:id="4139" w:name="_Toc74992355"/>
      <w:r w:rsidRPr="00D67AB2">
        <w:rPr>
          <w:lang w:val="en-US"/>
        </w:rPr>
        <w:t>6.</w:t>
      </w:r>
      <w:r>
        <w:rPr>
          <w:lang w:val="en-US"/>
        </w:rPr>
        <w:t>3</w:t>
      </w:r>
      <w:r w:rsidRPr="00D67AB2">
        <w:rPr>
          <w:lang w:val="en-US"/>
        </w:rPr>
        <w:t>.6.3</w:t>
      </w:r>
      <w:r w:rsidRPr="00D67AB2">
        <w:rPr>
          <w:lang w:val="en-US"/>
        </w:rPr>
        <w:tab/>
        <w:t>Simple data types and enumerations</w:t>
      </w:r>
      <w:bookmarkEnd w:id="4120"/>
      <w:bookmarkEnd w:id="4131"/>
      <w:bookmarkEnd w:id="4132"/>
      <w:bookmarkEnd w:id="4133"/>
      <w:bookmarkEnd w:id="4134"/>
      <w:bookmarkEnd w:id="4135"/>
      <w:bookmarkEnd w:id="4136"/>
      <w:bookmarkEnd w:id="4137"/>
      <w:bookmarkEnd w:id="4138"/>
      <w:bookmarkEnd w:id="4139"/>
    </w:p>
    <w:p w14:paraId="34577DAC" w14:textId="77777777" w:rsidR="00266DE9" w:rsidRPr="00D67AB2" w:rsidRDefault="00266DE9" w:rsidP="00266DE9">
      <w:pPr>
        <w:pStyle w:val="Heading5"/>
      </w:pPr>
      <w:bookmarkStart w:id="4140" w:name="_Toc24978892"/>
      <w:bookmarkStart w:id="4141" w:name="_Toc34346795"/>
      <w:bookmarkStart w:id="4142" w:name="_Toc34740872"/>
      <w:bookmarkStart w:id="4143" w:name="_Toc34748231"/>
      <w:bookmarkStart w:id="4144" w:name="_Toc34748607"/>
      <w:bookmarkStart w:id="4145" w:name="_Toc34749597"/>
      <w:bookmarkStart w:id="4146" w:name="_Toc49690139"/>
      <w:bookmarkStart w:id="4147" w:name="_Toc56337239"/>
      <w:bookmarkStart w:id="4148" w:name="_Toc73444061"/>
      <w:bookmarkStart w:id="4149" w:name="_Toc74992356"/>
      <w:r w:rsidRPr="00D67AB2">
        <w:t>6.</w:t>
      </w:r>
      <w:r>
        <w:t>3</w:t>
      </w:r>
      <w:r w:rsidRPr="00D67AB2">
        <w:t>.6.3.1</w:t>
      </w:r>
      <w:r w:rsidRPr="00D67AB2">
        <w:tab/>
        <w:t>Introduction</w:t>
      </w:r>
      <w:bookmarkEnd w:id="4140"/>
      <w:bookmarkEnd w:id="4141"/>
      <w:bookmarkEnd w:id="4142"/>
      <w:bookmarkEnd w:id="4143"/>
      <w:bookmarkEnd w:id="4144"/>
      <w:bookmarkEnd w:id="4145"/>
      <w:bookmarkEnd w:id="4146"/>
      <w:bookmarkEnd w:id="4147"/>
      <w:bookmarkEnd w:id="4148"/>
      <w:bookmarkEnd w:id="414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4150" w:name="_Toc24978893"/>
      <w:bookmarkStart w:id="4151" w:name="_Toc34346796"/>
      <w:bookmarkStart w:id="4152" w:name="_Toc34740873"/>
      <w:bookmarkStart w:id="4153" w:name="_Toc34748232"/>
      <w:bookmarkStart w:id="4154" w:name="_Toc34748608"/>
      <w:bookmarkStart w:id="4155" w:name="_Toc34749598"/>
      <w:bookmarkStart w:id="4156" w:name="_Toc49690140"/>
      <w:bookmarkStart w:id="4157" w:name="_Toc56337240"/>
      <w:bookmarkStart w:id="4158" w:name="_Toc73444062"/>
      <w:bookmarkStart w:id="4159" w:name="_Toc74992357"/>
      <w:r w:rsidRPr="00D67AB2">
        <w:t>6.</w:t>
      </w:r>
      <w:r>
        <w:t>3</w:t>
      </w:r>
      <w:r w:rsidRPr="00D67AB2">
        <w:t>.6.3.2</w:t>
      </w:r>
      <w:r w:rsidRPr="00D67AB2">
        <w:tab/>
        <w:t>Simple data types</w:t>
      </w:r>
      <w:bookmarkEnd w:id="4150"/>
      <w:bookmarkEnd w:id="4151"/>
      <w:bookmarkEnd w:id="4152"/>
      <w:bookmarkEnd w:id="4153"/>
      <w:bookmarkEnd w:id="4154"/>
      <w:bookmarkEnd w:id="4155"/>
      <w:bookmarkEnd w:id="4156"/>
      <w:bookmarkEnd w:id="4157"/>
      <w:bookmarkEnd w:id="4158"/>
      <w:bookmarkEnd w:id="415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4160" w:name="_Toc11338747"/>
      <w:bookmarkStart w:id="4161" w:name="_Toc34346797"/>
      <w:bookmarkStart w:id="4162" w:name="_Toc34740874"/>
      <w:bookmarkStart w:id="4163" w:name="_Toc34748233"/>
      <w:bookmarkStart w:id="4164" w:name="_Toc34748609"/>
      <w:bookmarkStart w:id="4165" w:name="_Toc34749599"/>
      <w:bookmarkStart w:id="4166" w:name="_Toc49690141"/>
      <w:bookmarkStart w:id="4167" w:name="_Toc56337241"/>
      <w:bookmarkStart w:id="4168" w:name="_Toc73444063"/>
      <w:bookmarkStart w:id="4169" w:name="_Toc24978894"/>
      <w:bookmarkStart w:id="4170" w:name="_Toc74992358"/>
      <w:r>
        <w:t>6.3.6.3.3</w:t>
      </w:r>
      <w:r>
        <w:tab/>
        <w:t xml:space="preserve">Enumeration: </w:t>
      </w:r>
      <w:bookmarkEnd w:id="4160"/>
      <w:r>
        <w:t>SipAuthenticationScheme</w:t>
      </w:r>
      <w:bookmarkEnd w:id="4161"/>
      <w:bookmarkEnd w:id="4162"/>
      <w:bookmarkEnd w:id="4163"/>
      <w:bookmarkEnd w:id="4164"/>
      <w:bookmarkEnd w:id="4165"/>
      <w:bookmarkEnd w:id="4166"/>
      <w:bookmarkEnd w:id="4167"/>
      <w:bookmarkEnd w:id="4168"/>
      <w:bookmarkEnd w:id="417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4171" w:name="_Toc34346798"/>
      <w:bookmarkStart w:id="4172" w:name="_Toc34740875"/>
      <w:bookmarkStart w:id="4173" w:name="_Toc34748234"/>
      <w:bookmarkStart w:id="4174" w:name="_Toc34748610"/>
      <w:bookmarkStart w:id="4175" w:name="_Toc34749600"/>
      <w:bookmarkStart w:id="4176" w:name="_Toc49690142"/>
      <w:bookmarkStart w:id="4177" w:name="_Toc56337242"/>
      <w:bookmarkStart w:id="4178" w:name="_Toc73444064"/>
      <w:bookmarkStart w:id="4179" w:name="_Toc74992359"/>
      <w:r>
        <w:lastRenderedPageBreak/>
        <w:t>6.3.6.3.4</w:t>
      </w:r>
      <w:r>
        <w:tab/>
        <w:t xml:space="preserve">Enumeration: </w:t>
      </w:r>
      <w:r>
        <w:rPr>
          <w:rFonts w:cs="Arial"/>
          <w:szCs w:val="18"/>
        </w:rPr>
        <w:t>SipDigestAlgorithm</w:t>
      </w:r>
      <w:bookmarkEnd w:id="4171"/>
      <w:bookmarkEnd w:id="4172"/>
      <w:bookmarkEnd w:id="4173"/>
      <w:bookmarkEnd w:id="4174"/>
      <w:bookmarkEnd w:id="4175"/>
      <w:bookmarkEnd w:id="4176"/>
      <w:bookmarkEnd w:id="4177"/>
      <w:bookmarkEnd w:id="4178"/>
      <w:bookmarkEnd w:id="417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4180" w:name="_Toc34346799"/>
      <w:bookmarkStart w:id="4181" w:name="_Toc34740876"/>
      <w:bookmarkStart w:id="4182" w:name="_Toc34748235"/>
      <w:bookmarkStart w:id="4183" w:name="_Toc34748611"/>
      <w:bookmarkStart w:id="4184" w:name="_Toc34749601"/>
      <w:bookmarkStart w:id="4185" w:name="_Toc49690143"/>
      <w:bookmarkStart w:id="4186" w:name="_Toc56337243"/>
      <w:bookmarkStart w:id="4187" w:name="_Toc73444065"/>
      <w:bookmarkStart w:id="4188" w:name="_Toc74992360"/>
      <w:r>
        <w:t>6.3.6.3.5</w:t>
      </w:r>
      <w:r>
        <w:tab/>
        <w:t>Enumeration: SipDigestQop</w:t>
      </w:r>
      <w:bookmarkEnd w:id="4180"/>
      <w:bookmarkEnd w:id="4181"/>
      <w:bookmarkEnd w:id="4182"/>
      <w:bookmarkEnd w:id="4183"/>
      <w:bookmarkEnd w:id="4184"/>
      <w:bookmarkEnd w:id="4185"/>
      <w:bookmarkEnd w:id="4186"/>
      <w:bookmarkEnd w:id="4187"/>
      <w:bookmarkEnd w:id="418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4189" w:name="_Toc34346800"/>
      <w:bookmarkStart w:id="4190" w:name="_Toc34740877"/>
      <w:bookmarkStart w:id="4191" w:name="_Toc34748236"/>
      <w:bookmarkStart w:id="4192" w:name="_Toc34748612"/>
      <w:bookmarkStart w:id="4193" w:name="_Toc34749602"/>
      <w:bookmarkStart w:id="4194" w:name="_Toc49690144"/>
      <w:bookmarkStart w:id="4195" w:name="_Toc56337244"/>
      <w:bookmarkStart w:id="4196" w:name="_Toc73444066"/>
      <w:bookmarkStart w:id="4197" w:name="_Toc74992361"/>
      <w:r w:rsidRPr="000B71E3">
        <w:t>6.3.7</w:t>
      </w:r>
      <w:r w:rsidRPr="000B71E3">
        <w:tab/>
        <w:t>Error Handling</w:t>
      </w:r>
      <w:bookmarkEnd w:id="4059"/>
      <w:bookmarkEnd w:id="4060"/>
      <w:bookmarkEnd w:id="4169"/>
      <w:bookmarkEnd w:id="4189"/>
      <w:bookmarkEnd w:id="4190"/>
      <w:bookmarkEnd w:id="4191"/>
      <w:bookmarkEnd w:id="4192"/>
      <w:bookmarkEnd w:id="4193"/>
      <w:bookmarkEnd w:id="4194"/>
      <w:bookmarkEnd w:id="4195"/>
      <w:bookmarkEnd w:id="4196"/>
      <w:bookmarkEnd w:id="4197"/>
    </w:p>
    <w:p w14:paraId="26542FB9" w14:textId="77777777" w:rsidR="00FC4C9C" w:rsidRPr="000B71E3" w:rsidRDefault="00FC4C9C" w:rsidP="00FC4C9C">
      <w:pPr>
        <w:pStyle w:val="Heading4"/>
      </w:pPr>
      <w:bookmarkStart w:id="4198" w:name="_Toc11338750"/>
      <w:bookmarkStart w:id="4199" w:name="_Toc21948988"/>
      <w:bookmarkStart w:id="4200" w:name="_Toc24978895"/>
      <w:bookmarkStart w:id="4201" w:name="_Toc34346801"/>
      <w:bookmarkStart w:id="4202" w:name="_Toc34740878"/>
      <w:bookmarkStart w:id="4203" w:name="_Toc34748237"/>
      <w:bookmarkStart w:id="4204" w:name="_Toc34748613"/>
      <w:bookmarkStart w:id="4205" w:name="_Toc34749603"/>
      <w:bookmarkStart w:id="4206" w:name="_Toc49690145"/>
      <w:bookmarkStart w:id="4207" w:name="_Toc56337245"/>
      <w:bookmarkStart w:id="4208" w:name="_Toc73444067"/>
      <w:bookmarkStart w:id="4209" w:name="_Toc74992362"/>
      <w:r w:rsidRPr="000B71E3">
        <w:t>6.3.7.1</w:t>
      </w:r>
      <w:r w:rsidRPr="000B71E3">
        <w:tab/>
        <w:t>General</w:t>
      </w:r>
      <w:bookmarkEnd w:id="4198"/>
      <w:bookmarkEnd w:id="4199"/>
      <w:bookmarkEnd w:id="4200"/>
      <w:bookmarkEnd w:id="4201"/>
      <w:bookmarkEnd w:id="4202"/>
      <w:bookmarkEnd w:id="4203"/>
      <w:bookmarkEnd w:id="4204"/>
      <w:bookmarkEnd w:id="4205"/>
      <w:bookmarkEnd w:id="4206"/>
      <w:bookmarkEnd w:id="4207"/>
      <w:bookmarkEnd w:id="4208"/>
      <w:bookmarkEnd w:id="420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4210" w:name="_Toc11338751"/>
      <w:bookmarkStart w:id="4211" w:name="_Toc21948989"/>
      <w:bookmarkStart w:id="4212" w:name="_Toc24978896"/>
      <w:bookmarkStart w:id="4213" w:name="_Toc34346802"/>
      <w:bookmarkStart w:id="4214" w:name="_Toc34740879"/>
      <w:bookmarkStart w:id="4215" w:name="_Toc34748238"/>
      <w:bookmarkStart w:id="4216" w:name="_Toc34748614"/>
      <w:bookmarkStart w:id="4217" w:name="_Toc34749604"/>
      <w:bookmarkStart w:id="4218" w:name="_Toc49690146"/>
      <w:bookmarkStart w:id="4219" w:name="_Toc56337246"/>
      <w:bookmarkStart w:id="4220" w:name="_Toc73444068"/>
      <w:bookmarkStart w:id="4221" w:name="_Toc74992363"/>
      <w:r w:rsidRPr="000B71E3">
        <w:t>6.3.7.2</w:t>
      </w:r>
      <w:r w:rsidRPr="000B71E3">
        <w:tab/>
        <w:t>Protocol Errors</w:t>
      </w:r>
      <w:bookmarkEnd w:id="4210"/>
      <w:bookmarkEnd w:id="4211"/>
      <w:bookmarkEnd w:id="4212"/>
      <w:bookmarkEnd w:id="4213"/>
      <w:bookmarkEnd w:id="4214"/>
      <w:bookmarkEnd w:id="4215"/>
      <w:bookmarkEnd w:id="4216"/>
      <w:bookmarkEnd w:id="4217"/>
      <w:bookmarkEnd w:id="4218"/>
      <w:bookmarkEnd w:id="4219"/>
      <w:bookmarkEnd w:id="4220"/>
      <w:bookmarkEnd w:id="4221"/>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4222" w:name="_Toc11338752"/>
      <w:bookmarkStart w:id="4223" w:name="_Toc21948990"/>
      <w:bookmarkStart w:id="4224" w:name="_Toc24978897"/>
      <w:bookmarkStart w:id="4225" w:name="_Toc34346803"/>
      <w:bookmarkStart w:id="4226" w:name="_Toc34740880"/>
      <w:bookmarkStart w:id="4227" w:name="_Toc34748239"/>
      <w:bookmarkStart w:id="4228" w:name="_Toc34748615"/>
      <w:bookmarkStart w:id="4229" w:name="_Toc34749605"/>
      <w:bookmarkStart w:id="4230" w:name="_Toc49690147"/>
      <w:bookmarkStart w:id="4231" w:name="_Toc56337247"/>
      <w:bookmarkStart w:id="4232" w:name="_Toc73444069"/>
      <w:bookmarkStart w:id="4233" w:name="_Toc74992364"/>
      <w:r w:rsidRPr="000B71E3">
        <w:t>6.3.7.3</w:t>
      </w:r>
      <w:r w:rsidRPr="000B71E3">
        <w:tab/>
        <w:t>Application Errors</w:t>
      </w:r>
      <w:bookmarkEnd w:id="4222"/>
      <w:bookmarkEnd w:id="4223"/>
      <w:bookmarkEnd w:id="4224"/>
      <w:bookmarkEnd w:id="4225"/>
      <w:bookmarkEnd w:id="4226"/>
      <w:bookmarkEnd w:id="4227"/>
      <w:bookmarkEnd w:id="4228"/>
      <w:bookmarkEnd w:id="4229"/>
      <w:bookmarkEnd w:id="4230"/>
      <w:bookmarkEnd w:id="4231"/>
      <w:bookmarkEnd w:id="4232"/>
      <w:bookmarkEnd w:id="423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4234" w:name="_Toc49690148"/>
      <w:bookmarkStart w:id="4235" w:name="_Toc56337248"/>
      <w:bookmarkStart w:id="4236" w:name="_Toc73444070"/>
      <w:bookmarkStart w:id="4237" w:name="_Toc21948991"/>
      <w:bookmarkStart w:id="4238" w:name="_Toc24978898"/>
      <w:bookmarkStart w:id="4239" w:name="_Toc34346804"/>
      <w:bookmarkStart w:id="4240" w:name="_Toc34740881"/>
      <w:bookmarkStart w:id="4241" w:name="_Toc34748240"/>
      <w:bookmarkStart w:id="4242" w:name="_Toc34748616"/>
      <w:bookmarkStart w:id="4243" w:name="_Toc34749606"/>
      <w:bookmarkStart w:id="4244" w:name="_Toc74992365"/>
      <w:r>
        <w:rPr>
          <w:lang w:val="en-US"/>
        </w:rPr>
        <w:t>6.3.8</w:t>
      </w:r>
      <w:r>
        <w:rPr>
          <w:lang w:val="en-US"/>
        </w:rPr>
        <w:tab/>
        <w:t>Feature Negotiation</w:t>
      </w:r>
      <w:bookmarkEnd w:id="4234"/>
      <w:bookmarkEnd w:id="4235"/>
      <w:bookmarkEnd w:id="4236"/>
      <w:bookmarkEnd w:id="4244"/>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4245" w:name="_Toc49690149"/>
      <w:bookmarkStart w:id="4246" w:name="_Toc56337249"/>
      <w:bookmarkStart w:id="4247" w:name="_Toc73444071"/>
      <w:bookmarkStart w:id="4248" w:name="_Toc74992366"/>
      <w:r>
        <w:rPr>
          <w:lang w:val="en-US"/>
        </w:rPr>
        <w:lastRenderedPageBreak/>
        <w:t>6.3.9</w:t>
      </w:r>
      <w:r>
        <w:rPr>
          <w:lang w:val="en-US"/>
        </w:rPr>
        <w:tab/>
        <w:t>Security</w:t>
      </w:r>
      <w:bookmarkEnd w:id="4245"/>
      <w:bookmarkEnd w:id="4246"/>
      <w:bookmarkEnd w:id="4247"/>
      <w:bookmarkEnd w:id="424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4249" w:name="_Toc49690150"/>
      <w:bookmarkStart w:id="4250" w:name="_Toc56337250"/>
      <w:bookmarkStart w:id="4251" w:name="_Toc73444072"/>
      <w:bookmarkStart w:id="4252" w:name="_Toc74992367"/>
      <w:r w:rsidRPr="00F91D2F">
        <w:t>Annex A (normative):</w:t>
      </w:r>
      <w:r w:rsidRPr="00F91D2F">
        <w:br/>
        <w:t>OpenAPI specification</w:t>
      </w:r>
      <w:bookmarkEnd w:id="4237"/>
      <w:bookmarkEnd w:id="4238"/>
      <w:bookmarkEnd w:id="4239"/>
      <w:bookmarkEnd w:id="4240"/>
      <w:bookmarkEnd w:id="4241"/>
      <w:bookmarkEnd w:id="4242"/>
      <w:bookmarkEnd w:id="4243"/>
      <w:bookmarkEnd w:id="4249"/>
      <w:bookmarkEnd w:id="4250"/>
      <w:bookmarkEnd w:id="4251"/>
      <w:bookmarkEnd w:id="4252"/>
    </w:p>
    <w:p w14:paraId="3BECCB41" w14:textId="77777777" w:rsidR="00FC4C9C" w:rsidRPr="00F91D2F" w:rsidRDefault="00FC4C9C" w:rsidP="00FC4C9C">
      <w:pPr>
        <w:pStyle w:val="Heading1"/>
      </w:pPr>
      <w:bookmarkStart w:id="4253" w:name="_Toc21948992"/>
      <w:bookmarkStart w:id="4254" w:name="_Toc24978899"/>
      <w:bookmarkStart w:id="4255" w:name="_Toc34346805"/>
      <w:bookmarkStart w:id="4256" w:name="_Toc34740882"/>
      <w:bookmarkStart w:id="4257" w:name="_Toc34748241"/>
      <w:bookmarkStart w:id="4258" w:name="_Toc34748617"/>
      <w:bookmarkStart w:id="4259" w:name="_Toc34749607"/>
      <w:bookmarkStart w:id="4260" w:name="_Toc49690151"/>
      <w:bookmarkStart w:id="4261" w:name="_Toc56337251"/>
      <w:bookmarkStart w:id="4262" w:name="_Toc73444073"/>
      <w:bookmarkStart w:id="4263" w:name="_Toc74992368"/>
      <w:r w:rsidRPr="00F91D2F">
        <w:t>A.1</w:t>
      </w:r>
      <w:r w:rsidRPr="00F91D2F">
        <w:tab/>
        <w:t>General</w:t>
      </w:r>
      <w:bookmarkEnd w:id="4253"/>
      <w:bookmarkEnd w:id="4254"/>
      <w:bookmarkEnd w:id="4255"/>
      <w:bookmarkEnd w:id="4256"/>
      <w:bookmarkEnd w:id="4257"/>
      <w:bookmarkEnd w:id="4258"/>
      <w:bookmarkEnd w:id="4259"/>
      <w:bookmarkEnd w:id="4260"/>
      <w:bookmarkEnd w:id="4261"/>
      <w:bookmarkEnd w:id="4262"/>
      <w:bookmarkEnd w:id="426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4264" w:name="_Toc21948993"/>
      <w:bookmarkStart w:id="4265" w:name="_Toc24978900"/>
      <w:bookmarkStart w:id="4266" w:name="_Toc34346806"/>
      <w:bookmarkStart w:id="4267" w:name="_Toc34740883"/>
      <w:bookmarkStart w:id="4268" w:name="_Toc34748242"/>
      <w:bookmarkStart w:id="4269" w:name="_Toc34748618"/>
      <w:bookmarkStart w:id="4270" w:name="_Toc34749608"/>
      <w:bookmarkStart w:id="4271" w:name="_Toc49690152"/>
      <w:bookmarkStart w:id="4272" w:name="_Toc56337252"/>
      <w:bookmarkStart w:id="4273" w:name="_Toc73444074"/>
      <w:bookmarkStart w:id="4274" w:name="_Toc74992369"/>
      <w:r w:rsidRPr="00F91D2F">
        <w:t>A.2</w:t>
      </w:r>
      <w:r w:rsidRPr="00F91D2F">
        <w:tab/>
      </w:r>
      <w:r w:rsidR="00B569E6">
        <w:t>Nhss_imsUECM</w:t>
      </w:r>
      <w:r w:rsidRPr="00F91D2F">
        <w:t xml:space="preserve"> API</w:t>
      </w:r>
      <w:bookmarkEnd w:id="4264"/>
      <w:bookmarkEnd w:id="4265"/>
      <w:bookmarkEnd w:id="4266"/>
      <w:bookmarkEnd w:id="4267"/>
      <w:bookmarkEnd w:id="4268"/>
      <w:bookmarkEnd w:id="4269"/>
      <w:bookmarkEnd w:id="4270"/>
      <w:bookmarkEnd w:id="4271"/>
      <w:bookmarkEnd w:id="4272"/>
      <w:bookmarkEnd w:id="4273"/>
      <w:bookmarkEnd w:id="4274"/>
    </w:p>
    <w:p w14:paraId="18B714C4" w14:textId="77777777" w:rsidR="00B569E6" w:rsidRPr="00D67AB2" w:rsidRDefault="00B569E6" w:rsidP="00B569E6">
      <w:pPr>
        <w:pStyle w:val="PL"/>
      </w:pPr>
      <w:bookmarkStart w:id="4275" w:name="_Hlk65883215"/>
      <w:bookmarkStart w:id="427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383C752"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182412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27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lastRenderedPageBreak/>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lastRenderedPageBreak/>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lastRenderedPageBreak/>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lastRenderedPageBreak/>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lastRenderedPageBreak/>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lastRenderedPageBreak/>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lastRenderedPageBreak/>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4277" w:name="_Toc24978901"/>
      <w:bookmarkStart w:id="4278" w:name="_Toc34346807"/>
      <w:bookmarkStart w:id="4279" w:name="_Toc34740884"/>
      <w:bookmarkStart w:id="4280" w:name="_Toc34748243"/>
      <w:bookmarkStart w:id="4281" w:name="_Toc34748619"/>
      <w:bookmarkStart w:id="4282" w:name="_Toc34749609"/>
      <w:bookmarkStart w:id="4283" w:name="_Toc49690153"/>
      <w:bookmarkStart w:id="4284" w:name="_Toc56337253"/>
      <w:bookmarkStart w:id="4285" w:name="_Toc73444075"/>
      <w:bookmarkStart w:id="4286" w:name="_Toc74992370"/>
      <w:r w:rsidRPr="00F91D2F">
        <w:t>A.3</w:t>
      </w:r>
      <w:r w:rsidRPr="00F91D2F">
        <w:tab/>
      </w:r>
      <w:r w:rsidR="000C5926">
        <w:t>Nhss</w:t>
      </w:r>
      <w:r w:rsidR="000C5926" w:rsidRPr="00D67AB2">
        <w:t>_</w:t>
      </w:r>
      <w:r w:rsidR="000C5926">
        <w:t>ims</w:t>
      </w:r>
      <w:r w:rsidR="000C5926" w:rsidRPr="00D67AB2">
        <w:t>SDM</w:t>
      </w:r>
      <w:r w:rsidRPr="00F91D2F">
        <w:t xml:space="preserve"> API</w:t>
      </w:r>
      <w:bookmarkEnd w:id="4276"/>
      <w:bookmarkEnd w:id="4277"/>
      <w:bookmarkEnd w:id="4278"/>
      <w:bookmarkEnd w:id="4279"/>
      <w:bookmarkEnd w:id="4280"/>
      <w:bookmarkEnd w:id="4281"/>
      <w:bookmarkEnd w:id="4282"/>
      <w:bookmarkEnd w:id="4283"/>
      <w:bookmarkEnd w:id="4284"/>
      <w:bookmarkEnd w:id="4285"/>
      <w:bookmarkEnd w:id="4286"/>
    </w:p>
    <w:p w14:paraId="02FA5B84" w14:textId="77777777" w:rsidR="000C5926" w:rsidRPr="00D67AB2" w:rsidRDefault="000C5926" w:rsidP="000C5926">
      <w:pPr>
        <w:pStyle w:val="PL"/>
      </w:pPr>
      <w:bookmarkStart w:id="428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E0B1E57" w:rsidR="000C5926" w:rsidRPr="00D67AB2" w:rsidRDefault="000C5926" w:rsidP="000C5926">
      <w:pPr>
        <w:pStyle w:val="PL"/>
      </w:pPr>
      <w:r w:rsidRPr="00D67AB2">
        <w:t xml:space="preserve">  version: '</w:t>
      </w:r>
      <w:r w:rsidRPr="001F467D">
        <w:t>1.0.</w:t>
      </w:r>
      <w:r w:rsidR="00893210">
        <w:t>3</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1B97C207"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7FB58E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893210">
        <w:rPr>
          <w:lang w:val="en-US"/>
        </w:rPr>
        <w:t>5</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lastRenderedPageBreak/>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lastRenderedPageBreak/>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lastRenderedPageBreak/>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lastRenderedPageBreak/>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lastRenderedPageBreak/>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lastRenderedPageBreak/>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lastRenderedPageBreak/>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77777777" w:rsidR="00F14E2D" w:rsidRDefault="00F14E2D" w:rsidP="00F14E2D">
      <w:pPr>
        <w:pStyle w:val="PL"/>
      </w:pPr>
      <w:r>
        <w:t xml:space="preserve">        - name: servingNode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7777777" w:rsidR="00F14E2D" w:rsidRDefault="00F14E2D" w:rsidP="00F14E2D">
      <w:pPr>
        <w:pStyle w:val="PL"/>
      </w:pPr>
      <w:r>
        <w:t xml:space="preserve">        - name: localTime</w:t>
      </w:r>
    </w:p>
    <w:p w14:paraId="3FBE0319" w14:textId="77777777" w:rsidR="00F14E2D" w:rsidRDefault="00F14E2D" w:rsidP="00F14E2D">
      <w:pPr>
        <w:pStyle w:val="PL"/>
      </w:pPr>
      <w:r>
        <w:lastRenderedPageBreak/>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77777777" w:rsidR="00F14E2D" w:rsidRDefault="00F14E2D" w:rsidP="00F14E2D">
      <w:pPr>
        <w:pStyle w:val="PL"/>
      </w:pPr>
      <w:r>
        <w:t xml:space="preserve">        - name: currentLocation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lastRenderedPageBreak/>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w:t>
      </w:r>
      <w:bookmarkStart w:id="4288"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4289" w:name="_Hlk32421410"/>
      <w:r w:rsidRPr="006A7EE2">
        <w:rPr>
          <w:lang w:val="en-US"/>
        </w:rPr>
        <w:t>'TS29571_CommonData.yaml#/components/responses/40</w:t>
      </w:r>
      <w:r>
        <w:rPr>
          <w:lang w:val="en-US"/>
        </w:rPr>
        <w:t>9</w:t>
      </w:r>
      <w:r w:rsidRPr="006A7EE2">
        <w:rPr>
          <w:lang w:val="en-US"/>
        </w:rPr>
        <w:t>'</w:t>
      </w:r>
      <w:bookmarkEnd w:id="4289"/>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4288"/>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77777777" w:rsidR="00724323" w:rsidRPr="003E5927" w:rsidRDefault="00724323" w:rsidP="00724323">
      <w:pPr>
        <w:pStyle w:val="PL"/>
      </w:pPr>
      <w:r w:rsidRPr="003E5927">
        <w:t xml:space="preserve">        - name: privateId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lastRenderedPageBreak/>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lastRenderedPageBreak/>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lastRenderedPageBreak/>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lastRenderedPageBreak/>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lastRenderedPageBreak/>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lastRenderedPageBreak/>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lastRenderedPageBreak/>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lastRenderedPageBreak/>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lastRenderedPageBreak/>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lastRenderedPageBreak/>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lastRenderedPageBreak/>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lastRenderedPageBreak/>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lastRenderedPageBreak/>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7777777" w:rsidR="00D204FD" w:rsidRDefault="00D204FD" w:rsidP="00D204FD">
      <w:pPr>
        <w:pStyle w:val="PL"/>
      </w:pPr>
      <w:r>
        <w:t xml:space="preserve">        - name: requestedNodes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036CB31F" w14:textId="77777777" w:rsidR="00D204FD" w:rsidRDefault="00D204FD" w:rsidP="00D204FD">
      <w:pPr>
        <w:pStyle w:val="PL"/>
      </w:pPr>
      <w:r>
        <w:t xml:space="preserve">          schema:</w:t>
      </w:r>
    </w:p>
    <w:p w14:paraId="7C204C1A" w14:textId="77777777" w:rsidR="00D204FD" w:rsidRDefault="00D204FD" w:rsidP="00D204FD">
      <w:pPr>
        <w:pStyle w:val="PL"/>
      </w:pPr>
      <w:r>
        <w:t xml:space="preserve">            $ref: '#/components/schemas/RequestedNodes'</w:t>
      </w:r>
    </w:p>
    <w:p w14:paraId="466864C0" w14:textId="77777777"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lastRenderedPageBreak/>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lastRenderedPageBreak/>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lastRenderedPageBreak/>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lastRenderedPageBreak/>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lastRenderedPageBreak/>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lastRenderedPageBreak/>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lastRenderedPageBreak/>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lastRenderedPageBreak/>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lastRenderedPageBreak/>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lastRenderedPageBreak/>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4290" w:name="_Hlk30802175"/>
      <w:r w:rsidRPr="006A7EE2">
        <w:t>uniqueItems: true</w:t>
      </w:r>
    </w:p>
    <w:bookmarkEnd w:id="4290"/>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lastRenderedPageBreak/>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lastRenderedPageBreak/>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23F84617" w14:textId="77777777" w:rsidR="00F14E2D" w:rsidRDefault="00F14E2D" w:rsidP="00F14E2D">
      <w:pPr>
        <w:pStyle w:val="PL"/>
      </w:pPr>
      <w:r>
        <w:t xml:space="preserve">    RequestedNodes:</w:t>
      </w:r>
    </w:p>
    <w:p w14:paraId="06A5A345" w14:textId="77777777" w:rsidR="00F14E2D" w:rsidRDefault="00F14E2D" w:rsidP="00F14E2D">
      <w:pPr>
        <w:pStyle w:val="PL"/>
      </w:pPr>
      <w:r>
        <w:t xml:space="preserve">      type: array</w:t>
      </w:r>
    </w:p>
    <w:p w14:paraId="1B75496A" w14:textId="77777777" w:rsidR="00F14E2D" w:rsidRDefault="00F14E2D" w:rsidP="00F14E2D">
      <w:pPr>
        <w:pStyle w:val="PL"/>
      </w:pPr>
      <w:r>
        <w:t xml:space="preserve">      minItems: 1</w:t>
      </w:r>
    </w:p>
    <w:p w14:paraId="7D8E1596" w14:textId="77777777" w:rsidR="00F14E2D" w:rsidRDefault="00F14E2D" w:rsidP="00F14E2D">
      <w:pPr>
        <w:pStyle w:val="PL"/>
      </w:pPr>
      <w:r>
        <w:t xml:space="preserve">      uniqueItems: true</w:t>
      </w:r>
    </w:p>
    <w:p w14:paraId="4EDF1088" w14:textId="77777777" w:rsidR="00F14E2D" w:rsidRDefault="00F14E2D" w:rsidP="00F14E2D">
      <w:pPr>
        <w:pStyle w:val="PL"/>
      </w:pPr>
      <w:r>
        <w:t xml:space="preserve">      properties:</w:t>
      </w:r>
    </w:p>
    <w:p w14:paraId="5E8A00C1" w14:textId="77777777" w:rsidR="00F14E2D" w:rsidRDefault="00F14E2D" w:rsidP="00F14E2D">
      <w:pPr>
        <w:pStyle w:val="PL"/>
      </w:pPr>
      <w:r>
        <w:t xml:space="preserve">        requestedNode:</w:t>
      </w:r>
    </w:p>
    <w:p w14:paraId="6F4BD3A9" w14:textId="77777777" w:rsidR="00F14E2D" w:rsidRDefault="00F14E2D" w:rsidP="00F14E2D">
      <w:pPr>
        <w:pStyle w:val="PL"/>
      </w:pPr>
      <w:r>
        <w:t xml:space="preserve">          $ref: '#/components/schemas/RequestedNode'</w:t>
      </w:r>
    </w:p>
    <w:p w14:paraId="4B03FBA5" w14:textId="77777777" w:rsidR="00F14E2D" w:rsidRDefault="00F14E2D" w:rsidP="00F14E2D">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lastRenderedPageBreak/>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7777777" w:rsidR="00F14E2D" w:rsidRDefault="00F14E2D" w:rsidP="00F14E2D">
      <w:pPr>
        <w:pStyle w:val="PL"/>
      </w:pPr>
      <w:r>
        <w:t xml:space="preserve">        SmsfAddress: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lastRenderedPageBreak/>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lastRenderedPageBreak/>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lastRenderedPageBreak/>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lastRenderedPageBreak/>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lastRenderedPageBreak/>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lastRenderedPageBreak/>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4291" w:name="_Toc24978902"/>
      <w:bookmarkStart w:id="4292" w:name="_Toc34346808"/>
      <w:bookmarkStart w:id="4293" w:name="_Toc34740885"/>
      <w:bookmarkStart w:id="4294" w:name="_Toc34748244"/>
      <w:bookmarkStart w:id="4295" w:name="_Toc34748620"/>
      <w:bookmarkStart w:id="4296" w:name="_Toc34749610"/>
      <w:bookmarkStart w:id="4297" w:name="_Toc49690154"/>
      <w:bookmarkStart w:id="4298" w:name="_Toc56337254"/>
      <w:bookmarkStart w:id="4299" w:name="_Toc73444076"/>
      <w:bookmarkStart w:id="4300" w:name="_Toc74992371"/>
      <w:r w:rsidRPr="00F91D2F">
        <w:t>A.</w:t>
      </w:r>
      <w:r>
        <w:t>4</w:t>
      </w:r>
      <w:r w:rsidRPr="00F91D2F">
        <w:tab/>
      </w:r>
      <w:r>
        <w:t>Nhss_imsUEAU</w:t>
      </w:r>
      <w:r w:rsidRPr="00F91D2F">
        <w:t xml:space="preserve"> API</w:t>
      </w:r>
      <w:bookmarkEnd w:id="4291"/>
      <w:bookmarkEnd w:id="4292"/>
      <w:bookmarkEnd w:id="4293"/>
      <w:bookmarkEnd w:id="4294"/>
      <w:bookmarkEnd w:id="4295"/>
      <w:bookmarkEnd w:id="4296"/>
      <w:bookmarkEnd w:id="4297"/>
      <w:bookmarkEnd w:id="4298"/>
      <w:bookmarkEnd w:id="4299"/>
      <w:bookmarkEnd w:id="4300"/>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F8C9F2"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086846B9"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36DD9B6"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lastRenderedPageBreak/>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4301" w:name="_Toc21948995"/>
      <w:bookmarkStart w:id="4302" w:name="_Toc24978903"/>
      <w:bookmarkStart w:id="4303" w:name="_Toc34346809"/>
      <w:bookmarkStart w:id="4304" w:name="_Toc34740886"/>
      <w:bookmarkStart w:id="4305" w:name="_Toc34748245"/>
      <w:bookmarkStart w:id="4306" w:name="_Toc34748621"/>
      <w:bookmarkStart w:id="4307" w:name="_Toc34749611"/>
      <w:bookmarkStart w:id="4308" w:name="_Toc49690155"/>
      <w:bookmarkStart w:id="4309" w:name="_Toc56337255"/>
      <w:bookmarkStart w:id="4310" w:name="_Toc73444077"/>
      <w:bookmarkStart w:id="4311" w:name="_Toc74992372"/>
      <w:r w:rsidRPr="00F91D2F">
        <w:t>Annex B (informative):</w:t>
      </w:r>
      <w:r w:rsidRPr="00F91D2F">
        <w:br/>
        <w:t>Withdrawn API versions</w:t>
      </w:r>
      <w:bookmarkEnd w:id="4301"/>
      <w:bookmarkEnd w:id="4302"/>
      <w:bookmarkEnd w:id="4303"/>
      <w:bookmarkEnd w:id="4304"/>
      <w:bookmarkEnd w:id="4305"/>
      <w:bookmarkEnd w:id="4306"/>
      <w:bookmarkEnd w:id="4307"/>
      <w:bookmarkEnd w:id="4308"/>
      <w:bookmarkEnd w:id="4309"/>
      <w:bookmarkEnd w:id="4310"/>
      <w:bookmarkEnd w:id="4311"/>
    </w:p>
    <w:p w14:paraId="645570ED" w14:textId="77777777" w:rsidR="00FC4C9C" w:rsidRPr="00F91D2F" w:rsidRDefault="00FC4C9C" w:rsidP="00FC4C9C">
      <w:pPr>
        <w:pStyle w:val="Heading1"/>
      </w:pPr>
      <w:bookmarkStart w:id="4312" w:name="_Toc21948996"/>
      <w:bookmarkStart w:id="4313" w:name="_Toc24978904"/>
      <w:bookmarkStart w:id="4314" w:name="_Toc34346810"/>
      <w:bookmarkStart w:id="4315" w:name="_Toc34740887"/>
      <w:bookmarkStart w:id="4316" w:name="_Toc34748246"/>
      <w:bookmarkStart w:id="4317" w:name="_Toc34748622"/>
      <w:bookmarkStart w:id="4318" w:name="_Toc34749612"/>
      <w:bookmarkStart w:id="4319" w:name="_Toc49690156"/>
      <w:bookmarkStart w:id="4320" w:name="_Toc56337256"/>
      <w:bookmarkStart w:id="4321" w:name="_Toc73444078"/>
      <w:bookmarkStart w:id="4322" w:name="_Toc74992373"/>
      <w:r w:rsidRPr="00F91D2F">
        <w:t>B.1</w:t>
      </w:r>
      <w:r w:rsidRPr="00F91D2F">
        <w:tab/>
        <w:t>General</w:t>
      </w:r>
      <w:bookmarkEnd w:id="4312"/>
      <w:bookmarkEnd w:id="4313"/>
      <w:bookmarkEnd w:id="4314"/>
      <w:bookmarkEnd w:id="4315"/>
      <w:bookmarkEnd w:id="4316"/>
      <w:bookmarkEnd w:id="4317"/>
      <w:bookmarkEnd w:id="4318"/>
      <w:bookmarkEnd w:id="4319"/>
      <w:bookmarkEnd w:id="4320"/>
      <w:bookmarkEnd w:id="4321"/>
      <w:bookmarkEnd w:id="432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4323" w:name="_Toc21948999"/>
      <w:bookmarkStart w:id="4324" w:name="_Toc24978907"/>
      <w:bookmarkStart w:id="4325" w:name="_Toc34346811"/>
      <w:bookmarkStart w:id="4326" w:name="_Toc34740888"/>
      <w:bookmarkStart w:id="4327" w:name="_Toc34748247"/>
      <w:bookmarkStart w:id="4328" w:name="_Toc34748623"/>
      <w:bookmarkStart w:id="4329" w:name="_Toc34749613"/>
      <w:bookmarkStart w:id="4330" w:name="_Toc49690157"/>
      <w:bookmarkStart w:id="4331" w:name="_Toc56337257"/>
      <w:bookmarkStart w:id="4332" w:name="_Toc73444079"/>
      <w:bookmarkStart w:id="4333" w:name="_Toc74992374"/>
      <w:r w:rsidRPr="00F91D2F">
        <w:lastRenderedPageBreak/>
        <w:t>Annex C (informative):</w:t>
      </w:r>
      <w:r w:rsidRPr="00F91D2F">
        <w:br/>
        <w:t>Change history</w:t>
      </w:r>
      <w:bookmarkEnd w:id="4323"/>
      <w:bookmarkEnd w:id="4324"/>
      <w:bookmarkEnd w:id="4325"/>
      <w:bookmarkEnd w:id="4326"/>
      <w:bookmarkEnd w:id="4327"/>
      <w:bookmarkEnd w:id="4328"/>
      <w:bookmarkEnd w:id="4329"/>
      <w:bookmarkEnd w:id="4330"/>
      <w:bookmarkEnd w:id="4331"/>
      <w:bookmarkEnd w:id="4332"/>
      <w:bookmarkEnd w:id="4333"/>
    </w:p>
    <w:bookmarkEnd w:id="428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27298A" w14:textId="77777777" w:rsidR="00241797" w:rsidRDefault="00241797">
      <w:r>
        <w:separator/>
      </w:r>
    </w:p>
  </w:endnote>
  <w:endnote w:type="continuationSeparator" w:id="0">
    <w:p w14:paraId="5D03D767" w14:textId="77777777" w:rsidR="00241797" w:rsidRDefault="00241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EB6C6A" w:rsidRDefault="00EB6C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16F33C" w14:textId="77777777" w:rsidR="00241797" w:rsidRDefault="00241797">
      <w:r>
        <w:separator/>
      </w:r>
    </w:p>
  </w:footnote>
  <w:footnote w:type="continuationSeparator" w:id="0">
    <w:p w14:paraId="2E3C26F5" w14:textId="77777777" w:rsidR="00241797" w:rsidRDefault="002417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24B48A10" w:rsidR="00EB6C6A" w:rsidRDefault="00EB6C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2AE4">
      <w:rPr>
        <w:rFonts w:ascii="Arial" w:hAnsi="Arial" w:cs="Arial"/>
        <w:b/>
        <w:noProof/>
        <w:sz w:val="18"/>
        <w:szCs w:val="18"/>
      </w:rPr>
      <w:t>3GPP TS 29.562 V17.1.0 (2021-06)</w:t>
    </w:r>
    <w:r>
      <w:rPr>
        <w:rFonts w:ascii="Arial" w:hAnsi="Arial" w:cs="Arial"/>
        <w:b/>
        <w:sz w:val="18"/>
        <w:szCs w:val="18"/>
      </w:rPr>
      <w:fldChar w:fldCharType="end"/>
    </w:r>
  </w:p>
  <w:p w14:paraId="5FAB906D" w14:textId="77777777" w:rsidR="00EB6C6A" w:rsidRDefault="00EB6C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FF4CBA8" w:rsidR="00EB6C6A" w:rsidRDefault="00EB6C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2AE4">
      <w:rPr>
        <w:rFonts w:ascii="Arial" w:hAnsi="Arial" w:cs="Arial"/>
        <w:b/>
        <w:noProof/>
        <w:sz w:val="18"/>
        <w:szCs w:val="18"/>
      </w:rPr>
      <w:t>Release 17</w:t>
    </w:r>
    <w:r>
      <w:rPr>
        <w:rFonts w:ascii="Arial" w:hAnsi="Arial" w:cs="Arial"/>
        <w:b/>
        <w:sz w:val="18"/>
        <w:szCs w:val="18"/>
      </w:rPr>
      <w:fldChar w:fldCharType="end"/>
    </w:r>
  </w:p>
  <w:p w14:paraId="0325814D" w14:textId="77777777" w:rsidR="00EB6C6A" w:rsidRDefault="00EB6C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5841"/>
    <w:rsid w:val="00080512"/>
    <w:rsid w:val="00090EEB"/>
    <w:rsid w:val="00093D8E"/>
    <w:rsid w:val="000A2CE7"/>
    <w:rsid w:val="000C47C3"/>
    <w:rsid w:val="000C5347"/>
    <w:rsid w:val="000C5926"/>
    <w:rsid w:val="000D4E60"/>
    <w:rsid w:val="000D4FC2"/>
    <w:rsid w:val="000D58AB"/>
    <w:rsid w:val="000D638B"/>
    <w:rsid w:val="00100CB3"/>
    <w:rsid w:val="00112306"/>
    <w:rsid w:val="00133525"/>
    <w:rsid w:val="00135C99"/>
    <w:rsid w:val="0014325B"/>
    <w:rsid w:val="0014560D"/>
    <w:rsid w:val="001530C9"/>
    <w:rsid w:val="0016035D"/>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11D99"/>
    <w:rsid w:val="00213191"/>
    <w:rsid w:val="002234A2"/>
    <w:rsid w:val="00226E9A"/>
    <w:rsid w:val="002347A2"/>
    <w:rsid w:val="00241797"/>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B50CA"/>
    <w:rsid w:val="003C2CED"/>
    <w:rsid w:val="003C3971"/>
    <w:rsid w:val="003D447F"/>
    <w:rsid w:val="003D5BD7"/>
    <w:rsid w:val="003F73AD"/>
    <w:rsid w:val="00401278"/>
    <w:rsid w:val="00420E9E"/>
    <w:rsid w:val="00421D1F"/>
    <w:rsid w:val="00423334"/>
    <w:rsid w:val="004345EC"/>
    <w:rsid w:val="00437253"/>
    <w:rsid w:val="004432EE"/>
    <w:rsid w:val="0044391B"/>
    <w:rsid w:val="00465515"/>
    <w:rsid w:val="00466A0C"/>
    <w:rsid w:val="00480129"/>
    <w:rsid w:val="004A2448"/>
    <w:rsid w:val="004B77DA"/>
    <w:rsid w:val="004D3578"/>
    <w:rsid w:val="004E213A"/>
    <w:rsid w:val="004E3DEE"/>
    <w:rsid w:val="004F0988"/>
    <w:rsid w:val="004F1906"/>
    <w:rsid w:val="004F2C8C"/>
    <w:rsid w:val="004F3340"/>
    <w:rsid w:val="004F4299"/>
    <w:rsid w:val="004F6065"/>
    <w:rsid w:val="005016AD"/>
    <w:rsid w:val="00502A60"/>
    <w:rsid w:val="00507D7D"/>
    <w:rsid w:val="00511ADB"/>
    <w:rsid w:val="005310BA"/>
    <w:rsid w:val="005317AE"/>
    <w:rsid w:val="0053388B"/>
    <w:rsid w:val="00535773"/>
    <w:rsid w:val="00543E6C"/>
    <w:rsid w:val="00565087"/>
    <w:rsid w:val="00584F6F"/>
    <w:rsid w:val="0058728E"/>
    <w:rsid w:val="005877DF"/>
    <w:rsid w:val="00594D03"/>
    <w:rsid w:val="00597B11"/>
    <w:rsid w:val="005A130A"/>
    <w:rsid w:val="005A2282"/>
    <w:rsid w:val="005C06B6"/>
    <w:rsid w:val="005C77DB"/>
    <w:rsid w:val="005D2E01"/>
    <w:rsid w:val="005D4300"/>
    <w:rsid w:val="005D7526"/>
    <w:rsid w:val="005E4BB2"/>
    <w:rsid w:val="00602AEA"/>
    <w:rsid w:val="00607A2B"/>
    <w:rsid w:val="00611A31"/>
    <w:rsid w:val="006124A2"/>
    <w:rsid w:val="00612FD1"/>
    <w:rsid w:val="00614BBA"/>
    <w:rsid w:val="00614FDF"/>
    <w:rsid w:val="00616CA0"/>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F0F4A"/>
    <w:rsid w:val="008028A4"/>
    <w:rsid w:val="00805590"/>
    <w:rsid w:val="00815D67"/>
    <w:rsid w:val="00817169"/>
    <w:rsid w:val="0082373E"/>
    <w:rsid w:val="00830747"/>
    <w:rsid w:val="008444C1"/>
    <w:rsid w:val="00855108"/>
    <w:rsid w:val="00866F74"/>
    <w:rsid w:val="008768CA"/>
    <w:rsid w:val="00877334"/>
    <w:rsid w:val="0088216E"/>
    <w:rsid w:val="00893210"/>
    <w:rsid w:val="008A31E2"/>
    <w:rsid w:val="008A493C"/>
    <w:rsid w:val="008A7A64"/>
    <w:rsid w:val="008B2972"/>
    <w:rsid w:val="008C384C"/>
    <w:rsid w:val="008E0D4A"/>
    <w:rsid w:val="008E2761"/>
    <w:rsid w:val="008E6168"/>
    <w:rsid w:val="008E6524"/>
    <w:rsid w:val="008F4CB3"/>
    <w:rsid w:val="0090271F"/>
    <w:rsid w:val="00902E23"/>
    <w:rsid w:val="009114D7"/>
    <w:rsid w:val="0091348E"/>
    <w:rsid w:val="00917CCB"/>
    <w:rsid w:val="00924317"/>
    <w:rsid w:val="009270F2"/>
    <w:rsid w:val="0092713C"/>
    <w:rsid w:val="00942EC2"/>
    <w:rsid w:val="00983C79"/>
    <w:rsid w:val="00986F18"/>
    <w:rsid w:val="009932A3"/>
    <w:rsid w:val="00995AE4"/>
    <w:rsid w:val="009B31ED"/>
    <w:rsid w:val="009C171C"/>
    <w:rsid w:val="009E3203"/>
    <w:rsid w:val="009E6392"/>
    <w:rsid w:val="009F37B7"/>
    <w:rsid w:val="00A07D9A"/>
    <w:rsid w:val="00A10F02"/>
    <w:rsid w:val="00A164B4"/>
    <w:rsid w:val="00A20EF2"/>
    <w:rsid w:val="00A22239"/>
    <w:rsid w:val="00A26956"/>
    <w:rsid w:val="00A27486"/>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D087D"/>
    <w:rsid w:val="00AD4FFD"/>
    <w:rsid w:val="00AE6407"/>
    <w:rsid w:val="00AE65E2"/>
    <w:rsid w:val="00AE6F8A"/>
    <w:rsid w:val="00AF4353"/>
    <w:rsid w:val="00B1257F"/>
    <w:rsid w:val="00B1392B"/>
    <w:rsid w:val="00B15449"/>
    <w:rsid w:val="00B221EA"/>
    <w:rsid w:val="00B22AE4"/>
    <w:rsid w:val="00B327E0"/>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57482"/>
    <w:rsid w:val="00C6107A"/>
    <w:rsid w:val="00C72833"/>
    <w:rsid w:val="00C731EE"/>
    <w:rsid w:val="00C76858"/>
    <w:rsid w:val="00C80F1D"/>
    <w:rsid w:val="00C91AF8"/>
    <w:rsid w:val="00C93F40"/>
    <w:rsid w:val="00C95320"/>
    <w:rsid w:val="00CA3D0C"/>
    <w:rsid w:val="00CB590A"/>
    <w:rsid w:val="00CD4EAE"/>
    <w:rsid w:val="00CE2671"/>
    <w:rsid w:val="00CE27A0"/>
    <w:rsid w:val="00CF0519"/>
    <w:rsid w:val="00D0785A"/>
    <w:rsid w:val="00D138A6"/>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E048DC"/>
    <w:rsid w:val="00E057BC"/>
    <w:rsid w:val="00E07763"/>
    <w:rsid w:val="00E1434C"/>
    <w:rsid w:val="00E14B78"/>
    <w:rsid w:val="00E16509"/>
    <w:rsid w:val="00E20773"/>
    <w:rsid w:val="00E217F2"/>
    <w:rsid w:val="00E44582"/>
    <w:rsid w:val="00E5236C"/>
    <w:rsid w:val="00E61BF9"/>
    <w:rsid w:val="00E70A4F"/>
    <w:rsid w:val="00E75123"/>
    <w:rsid w:val="00E77645"/>
    <w:rsid w:val="00E879FE"/>
    <w:rsid w:val="00EA095B"/>
    <w:rsid w:val="00EA15B0"/>
    <w:rsid w:val="00EA5EA7"/>
    <w:rsid w:val="00EB6C6A"/>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21D74"/>
    <w:rsid w:val="00F22EC7"/>
    <w:rsid w:val="00F31710"/>
    <w:rsid w:val="00F31ACC"/>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78583</Words>
  <Characters>447929</Characters>
  <Application>Microsoft Office Word</Application>
  <DocSecurity>0</DocSecurity>
  <Lines>3732</Lines>
  <Paragraphs>1050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525462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6</cp:revision>
  <cp:lastPrinted>2019-02-25T14:05:00Z</cp:lastPrinted>
  <dcterms:created xsi:type="dcterms:W3CDTF">2021-06-01T11:32:00Z</dcterms:created>
  <dcterms:modified xsi:type="dcterms:W3CDTF">2021-06-19T08:58:00Z</dcterms:modified>
</cp:coreProperties>
</file>