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1F1C9AE3"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7671F6">
              <w:t>1</w:t>
            </w:r>
            <w:r w:rsidRPr="0016361A">
              <w:t>.</w:t>
            </w:r>
            <w:r w:rsidR="00F3183E">
              <w:t>1</w:t>
            </w:r>
            <w:r w:rsidRPr="0016361A">
              <w:t>.</w:t>
            </w:r>
            <w:r w:rsidR="00B237CB">
              <w:t>0</w:t>
            </w:r>
            <w:r w:rsidRPr="0016361A">
              <w:t xml:space="preserve"> </w:t>
            </w:r>
            <w:r w:rsidRPr="0016361A">
              <w:rPr>
                <w:sz w:val="32"/>
              </w:rPr>
              <w:t>(202</w:t>
            </w:r>
            <w:r w:rsidR="00F3183E">
              <w:rPr>
                <w:sz w:val="32"/>
              </w:rPr>
              <w:t>2</w:t>
            </w:r>
            <w:r w:rsidRPr="0016361A">
              <w:rPr>
                <w:sz w:val="32"/>
              </w:rPr>
              <w:t>-</w:t>
            </w:r>
            <w:r w:rsidR="00F3183E">
              <w:rPr>
                <w:sz w:val="32"/>
              </w:rPr>
              <w:t>0</w:t>
            </w:r>
            <w:r w:rsidR="003C01AC">
              <w:rPr>
                <w:sz w:val="32"/>
              </w:rPr>
              <w:t>1</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F20686"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5pt">
                  <v:imagedata r:id="rId9" o:title="5G-logo_175px"/>
                </v:shape>
              </w:pict>
            </w:r>
          </w:p>
        </w:tc>
        <w:tc>
          <w:tcPr>
            <w:tcW w:w="5540" w:type="dxa"/>
            <w:shd w:val="clear" w:color="auto" w:fill="auto"/>
          </w:tcPr>
          <w:p w14:paraId="58DF817D" w14:textId="7C81AD70" w:rsidR="004A2822" w:rsidRPr="0016361A" w:rsidRDefault="00F20686" w:rsidP="004A2822">
            <w:pPr>
              <w:jc w:val="right"/>
            </w:pPr>
            <w:bookmarkStart w:id="2" w:name="logos"/>
            <w:r>
              <w:pict w14:anchorId="0D8683F9">
                <v:shape id="_x0000_i1026" type="#_x0000_t75" style="width:127.5pt;height:73.85pt">
                  <v:imagedata r:id="rId10" o:title="3GPP-logo_web"/>
                </v:shape>
              </w:pict>
            </w:r>
            <w:bookmarkEnd w:id="2"/>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3"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4"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F20686" w:rsidP="00133525">
            <w:pPr>
              <w:pStyle w:val="FP"/>
              <w:ind w:left="2835" w:right="2835"/>
              <w:jc w:val="center"/>
              <w:rPr>
                <w:rFonts w:ascii="Arial" w:hAnsi="Arial"/>
                <w:sz w:val="18"/>
              </w:rPr>
            </w:pPr>
            <w:hyperlink r:id="rId11" w:history="1">
              <w:r w:rsidR="005038AF" w:rsidRPr="009C0468">
                <w:rPr>
                  <w:rStyle w:val="Hyperlink"/>
                  <w:rFonts w:ascii="Arial" w:hAnsi="Arial"/>
                  <w:sz w:val="18"/>
                </w:rPr>
                <w:t>http://www.3gpp.org</w:t>
              </w:r>
            </w:hyperlink>
            <w:bookmarkEnd w:id="5"/>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1F40FAF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62CDE">
              <w:rPr>
                <w:noProof/>
                <w:sz w:val="18"/>
              </w:rPr>
              <w:t>2</w:t>
            </w:r>
            <w:r w:rsidRPr="0016361A">
              <w:rPr>
                <w:noProof/>
                <w:sz w:val="18"/>
              </w:rPr>
              <w:t>, 3GPP Organizational Partners (ARIB, ATIS, CCSA, ETSI, TSDSI, TTA, TTC).</w:t>
            </w:r>
            <w:bookmarkStart w:id="7" w:name="copyrightaddon"/>
            <w:bookmarkEnd w:id="7"/>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588EB364" w14:textId="77777777" w:rsidR="00E16509" w:rsidRPr="0016361A" w:rsidRDefault="00E16509" w:rsidP="00133525"/>
        </w:tc>
      </w:tr>
      <w:bookmarkEnd w:id="4"/>
    </w:tbl>
    <w:p w14:paraId="0605C236" w14:textId="77777777" w:rsidR="00080512" w:rsidRPr="004D3578" w:rsidRDefault="00080512" w:rsidP="00D62CDE">
      <w:pPr>
        <w:pStyle w:val="TT"/>
      </w:pPr>
      <w:r w:rsidRPr="004D3578">
        <w:br w:type="page"/>
      </w:r>
      <w:bookmarkStart w:id="8" w:name="tableOfContents"/>
      <w:bookmarkEnd w:id="8"/>
      <w:r w:rsidRPr="004D3578">
        <w:lastRenderedPageBreak/>
        <w:t>Contents</w:t>
      </w:r>
    </w:p>
    <w:p w14:paraId="2D9176E5" w14:textId="4E329282" w:rsidR="00D62CDE" w:rsidRDefault="005A79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D62CDE">
        <w:t>Foreword</w:t>
      </w:r>
      <w:r w:rsidR="00D62CDE">
        <w:tab/>
      </w:r>
      <w:r w:rsidR="00D62CDE">
        <w:fldChar w:fldCharType="begin" w:fldLock="1"/>
      </w:r>
      <w:r w:rsidR="00D62CDE">
        <w:instrText xml:space="preserve"> PAGEREF _Toc94605326 \h </w:instrText>
      </w:r>
      <w:r w:rsidR="00D62CDE">
        <w:fldChar w:fldCharType="separate"/>
      </w:r>
      <w:r w:rsidR="00D62CDE">
        <w:t>6</w:t>
      </w:r>
      <w:r w:rsidR="00D62CDE">
        <w:fldChar w:fldCharType="end"/>
      </w:r>
    </w:p>
    <w:p w14:paraId="408AF579" w14:textId="7BDE3872" w:rsidR="00D62CDE" w:rsidRDefault="00D62CD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_Toc94605327 \h </w:instrText>
      </w:r>
      <w:r>
        <w:fldChar w:fldCharType="separate"/>
      </w:r>
      <w:r>
        <w:t>7</w:t>
      </w:r>
      <w:r>
        <w:fldChar w:fldCharType="end"/>
      </w:r>
    </w:p>
    <w:p w14:paraId="2DF80B55" w14:textId="1CFDF9ED" w:rsidR="00D62CDE" w:rsidRDefault="00D62CD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_Toc94605328 \h </w:instrText>
      </w:r>
      <w:r>
        <w:fldChar w:fldCharType="separate"/>
      </w:r>
      <w:r>
        <w:t>7</w:t>
      </w:r>
      <w:r>
        <w:fldChar w:fldCharType="end"/>
      </w:r>
    </w:p>
    <w:p w14:paraId="1FD796B2" w14:textId="4DEFACE3" w:rsidR="00D62CDE" w:rsidRDefault="00D62CD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_Toc94605329 \h </w:instrText>
      </w:r>
      <w:r>
        <w:fldChar w:fldCharType="separate"/>
      </w:r>
      <w:r>
        <w:t>8</w:t>
      </w:r>
      <w:r>
        <w:fldChar w:fldCharType="end"/>
      </w:r>
    </w:p>
    <w:p w14:paraId="2CBCE3D6" w14:textId="4FA06D1C" w:rsidR="00D62CDE" w:rsidRDefault="00D62CD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_Toc94605330 \h </w:instrText>
      </w:r>
      <w:r>
        <w:fldChar w:fldCharType="separate"/>
      </w:r>
      <w:r>
        <w:t>8</w:t>
      </w:r>
      <w:r>
        <w:fldChar w:fldCharType="end"/>
      </w:r>
    </w:p>
    <w:p w14:paraId="657D52EB" w14:textId="577F64A1" w:rsidR="00D62CDE" w:rsidRDefault="00D62CD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_Toc94605331 \h </w:instrText>
      </w:r>
      <w:r>
        <w:fldChar w:fldCharType="separate"/>
      </w:r>
      <w:r>
        <w:t>8</w:t>
      </w:r>
      <w:r>
        <w:fldChar w:fldCharType="end"/>
      </w:r>
    </w:p>
    <w:p w14:paraId="13E2FAD5" w14:textId="401BBABB" w:rsidR="00D62CDE" w:rsidRDefault="00D62CD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_Toc94605332 \h </w:instrText>
      </w:r>
      <w:r>
        <w:fldChar w:fldCharType="separate"/>
      </w:r>
      <w:r>
        <w:t>8</w:t>
      </w:r>
      <w:r>
        <w:fldChar w:fldCharType="end"/>
      </w:r>
    </w:p>
    <w:p w14:paraId="05BD81B8" w14:textId="5AA40BD3" w:rsidR="00D62CDE" w:rsidRDefault="00D62CD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_Toc94605333 \h </w:instrText>
      </w:r>
      <w:r>
        <w:fldChar w:fldCharType="separate"/>
      </w:r>
      <w:r>
        <w:t>8</w:t>
      </w:r>
      <w:r>
        <w:fldChar w:fldCharType="end"/>
      </w:r>
    </w:p>
    <w:p w14:paraId="52261622" w14:textId="2A236A9B" w:rsidR="00D62CDE" w:rsidRDefault="00D62CD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EASDF</w:t>
      </w:r>
      <w:r>
        <w:tab/>
      </w:r>
      <w:r>
        <w:fldChar w:fldCharType="begin" w:fldLock="1"/>
      </w:r>
      <w:r>
        <w:instrText xml:space="preserve"> PAGEREF _Toc94605334 \h </w:instrText>
      </w:r>
      <w:r>
        <w:fldChar w:fldCharType="separate"/>
      </w:r>
      <w:r>
        <w:t>9</w:t>
      </w:r>
      <w:r>
        <w:fldChar w:fldCharType="end"/>
      </w:r>
    </w:p>
    <w:p w14:paraId="1A2BE93A" w14:textId="2192B6A3" w:rsidR="00D62CDE" w:rsidRDefault="00D62CD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_Toc94605335 \h </w:instrText>
      </w:r>
      <w:r>
        <w:fldChar w:fldCharType="separate"/>
      </w:r>
      <w:r>
        <w:t>9</w:t>
      </w:r>
      <w:r>
        <w:fldChar w:fldCharType="end"/>
      </w:r>
    </w:p>
    <w:p w14:paraId="219F0581" w14:textId="35538D81" w:rsidR="00D62CDE" w:rsidRDefault="00D62CD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Neasdf_DNSContext Service</w:t>
      </w:r>
      <w:r>
        <w:tab/>
      </w:r>
      <w:r>
        <w:fldChar w:fldCharType="begin" w:fldLock="1"/>
      </w:r>
      <w:r>
        <w:instrText xml:space="preserve"> PAGEREF _Toc94605336 \h </w:instrText>
      </w:r>
      <w:r>
        <w:fldChar w:fldCharType="separate"/>
      </w:r>
      <w:r>
        <w:t>9</w:t>
      </w:r>
      <w:r>
        <w:fldChar w:fldCharType="end"/>
      </w:r>
    </w:p>
    <w:p w14:paraId="6CA2D883" w14:textId="46C2F923" w:rsidR="00D62CDE" w:rsidRDefault="00D62CDE">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_Toc94605337 \h </w:instrText>
      </w:r>
      <w:r>
        <w:fldChar w:fldCharType="separate"/>
      </w:r>
      <w:r>
        <w:t>9</w:t>
      </w:r>
      <w:r>
        <w:fldChar w:fldCharType="end"/>
      </w:r>
    </w:p>
    <w:p w14:paraId="3E5911B3" w14:textId="276927E8" w:rsidR="00D62CDE" w:rsidRDefault="00D62CDE">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_Toc94605338 \h </w:instrText>
      </w:r>
      <w:r>
        <w:fldChar w:fldCharType="separate"/>
      </w:r>
      <w:r>
        <w:t>10</w:t>
      </w:r>
      <w:r>
        <w:fldChar w:fldCharType="end"/>
      </w:r>
    </w:p>
    <w:p w14:paraId="7A08E075" w14:textId="7D1DCECF" w:rsidR="00D62CDE" w:rsidRDefault="00D62CDE">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_Toc94605339 \h </w:instrText>
      </w:r>
      <w:r>
        <w:fldChar w:fldCharType="separate"/>
      </w:r>
      <w:r>
        <w:t>10</w:t>
      </w:r>
      <w:r>
        <w:fldChar w:fldCharType="end"/>
      </w:r>
    </w:p>
    <w:p w14:paraId="4197DFF1" w14:textId="292842B1" w:rsidR="00D62CDE" w:rsidRDefault="00D62CDE">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_Toc94605340 \h </w:instrText>
      </w:r>
      <w:r>
        <w:fldChar w:fldCharType="separate"/>
      </w:r>
      <w:r>
        <w:t>10</w:t>
      </w:r>
      <w:r>
        <w:fldChar w:fldCharType="end"/>
      </w:r>
    </w:p>
    <w:p w14:paraId="7A76E8B4" w14:textId="00028ED1" w:rsidR="00D62CDE" w:rsidRDefault="00D62CDE">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_Toc94605341 \h </w:instrText>
      </w:r>
      <w:r>
        <w:fldChar w:fldCharType="separate"/>
      </w:r>
      <w:r>
        <w:t>10</w:t>
      </w:r>
      <w:r>
        <w:fldChar w:fldCharType="end"/>
      </w:r>
    </w:p>
    <w:p w14:paraId="3ECA3E85" w14:textId="1E46F2FD" w:rsidR="00D62CDE" w:rsidRDefault="00D62CDE">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_Toc94605342 \h </w:instrText>
      </w:r>
      <w:r>
        <w:fldChar w:fldCharType="separate"/>
      </w:r>
      <w:r>
        <w:t>11</w:t>
      </w:r>
      <w:r>
        <w:fldChar w:fldCharType="end"/>
      </w:r>
    </w:p>
    <w:p w14:paraId="6FCD5B57" w14:textId="3D376AB9" w:rsidR="00D62CDE" w:rsidRDefault="00D62CDE">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_Toc94605343 \h </w:instrText>
      </w:r>
      <w:r>
        <w:fldChar w:fldCharType="separate"/>
      </w:r>
      <w:r>
        <w:t>11</w:t>
      </w:r>
      <w:r>
        <w:fldChar w:fldCharType="end"/>
      </w:r>
    </w:p>
    <w:p w14:paraId="34360F71" w14:textId="4480A4CD" w:rsidR="00D62CDE" w:rsidRDefault="00D62CDE">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_Toc94605344 \h </w:instrText>
      </w:r>
      <w:r>
        <w:fldChar w:fldCharType="separate"/>
      </w:r>
      <w:r>
        <w:t>12</w:t>
      </w:r>
      <w:r>
        <w:fldChar w:fldCharType="end"/>
      </w:r>
    </w:p>
    <w:p w14:paraId="18FB3F30" w14:textId="04F35823" w:rsidR="00D62CDE" w:rsidRDefault="00D62CDE">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_Toc94605345 \h </w:instrText>
      </w:r>
      <w:r>
        <w:fldChar w:fldCharType="separate"/>
      </w:r>
      <w:r>
        <w:t>12</w:t>
      </w:r>
      <w:r>
        <w:fldChar w:fldCharType="end"/>
      </w:r>
    </w:p>
    <w:p w14:paraId="79B3E5CE" w14:textId="4DA24D90" w:rsidR="00D62CDE" w:rsidRDefault="00D62CDE">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_Toc94605346 \h </w:instrText>
      </w:r>
      <w:r>
        <w:fldChar w:fldCharType="separate"/>
      </w:r>
      <w:r>
        <w:t>12</w:t>
      </w:r>
      <w:r>
        <w:fldChar w:fldCharType="end"/>
      </w:r>
    </w:p>
    <w:p w14:paraId="05841A15" w14:textId="6A09808A" w:rsidR="00D62CDE" w:rsidRDefault="00D62CDE">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_Toc94605347 \h </w:instrText>
      </w:r>
      <w:r>
        <w:fldChar w:fldCharType="separate"/>
      </w:r>
      <w:r>
        <w:t>12</w:t>
      </w:r>
      <w:r>
        <w:fldChar w:fldCharType="end"/>
      </w:r>
    </w:p>
    <w:p w14:paraId="37E9500D" w14:textId="21D52696" w:rsidR="00D62CDE" w:rsidRDefault="00D62CDE">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DNS messages processing by EASDF</w:t>
      </w:r>
      <w:r>
        <w:tab/>
      </w:r>
      <w:r>
        <w:fldChar w:fldCharType="begin" w:fldLock="1"/>
      </w:r>
      <w:r>
        <w:instrText xml:space="preserve"> PAGEREF _Toc94605348 \h </w:instrText>
      </w:r>
      <w:r>
        <w:fldChar w:fldCharType="separate"/>
      </w:r>
      <w:r>
        <w:t>13</w:t>
      </w:r>
      <w:r>
        <w:fldChar w:fldCharType="end"/>
      </w:r>
    </w:p>
    <w:p w14:paraId="0CB0D3F3" w14:textId="76F5C87D" w:rsidR="00D62CDE" w:rsidRDefault="00D62CDE">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_Toc94605349 \h </w:instrText>
      </w:r>
      <w:r>
        <w:fldChar w:fldCharType="separate"/>
      </w:r>
      <w:r>
        <w:t>13</w:t>
      </w:r>
      <w:r>
        <w:fldChar w:fldCharType="end"/>
      </w:r>
    </w:p>
    <w:p w14:paraId="76BFC0DB" w14:textId="4F293834" w:rsidR="00D62CDE" w:rsidRDefault="00D62CDE">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DNS message processing model</w:t>
      </w:r>
      <w:r>
        <w:tab/>
      </w:r>
      <w:r>
        <w:fldChar w:fldCharType="begin" w:fldLock="1"/>
      </w:r>
      <w:r>
        <w:instrText xml:space="preserve"> PAGEREF _Toc94605350 \h </w:instrText>
      </w:r>
      <w:r>
        <w:fldChar w:fldCharType="separate"/>
      </w:r>
      <w:r>
        <w:t>13</w:t>
      </w:r>
      <w:r>
        <w:fldChar w:fldCharType="end"/>
      </w:r>
    </w:p>
    <w:p w14:paraId="35567883" w14:textId="737F8A9D" w:rsidR="00D62CDE" w:rsidRDefault="00D62CDE">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DNS Context</w:t>
      </w:r>
      <w:r>
        <w:tab/>
      </w:r>
      <w:r>
        <w:fldChar w:fldCharType="begin" w:fldLock="1"/>
      </w:r>
      <w:r>
        <w:instrText xml:space="preserve"> PAGEREF _Toc94605351 \h </w:instrText>
      </w:r>
      <w:r>
        <w:fldChar w:fldCharType="separate"/>
      </w:r>
      <w:r>
        <w:t>13</w:t>
      </w:r>
      <w:r>
        <w:fldChar w:fldCharType="end"/>
      </w:r>
    </w:p>
    <w:p w14:paraId="515A033E" w14:textId="2EEA4112" w:rsidR="00D62CDE" w:rsidRDefault="00D62CDE">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DNS Rule</w:t>
      </w:r>
      <w:r>
        <w:tab/>
      </w:r>
      <w:r>
        <w:fldChar w:fldCharType="begin" w:fldLock="1"/>
      </w:r>
      <w:r>
        <w:instrText xml:space="preserve"> PAGEREF _Toc94605352 \h </w:instrText>
      </w:r>
      <w:r>
        <w:fldChar w:fldCharType="separate"/>
      </w:r>
      <w:r>
        <w:t>13</w:t>
      </w:r>
      <w:r>
        <w:fldChar w:fldCharType="end"/>
      </w:r>
    </w:p>
    <w:p w14:paraId="053B5092" w14:textId="4BB5B654" w:rsidR="00D62CDE" w:rsidRDefault="00D62CDE">
      <w:pPr>
        <w:pStyle w:val="TOC5"/>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Processing flow for incoming DNS messages</w:t>
      </w:r>
      <w:r>
        <w:tab/>
      </w:r>
      <w:r>
        <w:fldChar w:fldCharType="begin" w:fldLock="1"/>
      </w:r>
      <w:r>
        <w:instrText xml:space="preserve"> PAGEREF _Toc94605353 \h </w:instrText>
      </w:r>
      <w:r>
        <w:fldChar w:fldCharType="separate"/>
      </w:r>
      <w:r>
        <w:t>14</w:t>
      </w:r>
      <w:r>
        <w:fldChar w:fldCharType="end"/>
      </w:r>
    </w:p>
    <w:p w14:paraId="4F8EABDB" w14:textId="75E2147D" w:rsidR="00D62CDE" w:rsidRDefault="00D62CDE">
      <w:pPr>
        <w:pStyle w:val="TOC5"/>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Processing of a One-Time DNS Rule applicable t</w:t>
      </w:r>
      <w:r w:rsidRPr="00C83F50">
        <w:rPr>
          <w:lang w:val="en-US"/>
        </w:rPr>
        <w:t>o a specific DNS message earlier buffered in the EASDF</w:t>
      </w:r>
      <w:r>
        <w:tab/>
      </w:r>
      <w:r>
        <w:fldChar w:fldCharType="begin" w:fldLock="1"/>
      </w:r>
      <w:r>
        <w:instrText xml:space="preserve"> PAGEREF _Toc94605354 \h </w:instrText>
      </w:r>
      <w:r>
        <w:fldChar w:fldCharType="separate"/>
      </w:r>
      <w:r>
        <w:t>16</w:t>
      </w:r>
      <w:r>
        <w:fldChar w:fldCharType="end"/>
      </w:r>
    </w:p>
    <w:p w14:paraId="2F63E0F4" w14:textId="38637013" w:rsidR="00D62CDE" w:rsidRDefault="00D62CDE">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DNS Message Detection Template</w:t>
      </w:r>
      <w:r>
        <w:tab/>
      </w:r>
      <w:r>
        <w:fldChar w:fldCharType="begin" w:fldLock="1"/>
      </w:r>
      <w:r>
        <w:instrText xml:space="preserve"> PAGEREF _Toc94605355 \h </w:instrText>
      </w:r>
      <w:r>
        <w:fldChar w:fldCharType="separate"/>
      </w:r>
      <w:r>
        <w:t>16</w:t>
      </w:r>
      <w:r>
        <w:fldChar w:fldCharType="end"/>
      </w:r>
    </w:p>
    <w:p w14:paraId="25B9B5CD" w14:textId="3BD71569" w:rsidR="00D62CDE" w:rsidRDefault="00D62CDE">
      <w:pPr>
        <w:pStyle w:val="TOC5"/>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rsidRPr="00C83F50">
        <w:rPr>
          <w:lang w:val="en-US"/>
        </w:rPr>
        <w:t>General</w:t>
      </w:r>
      <w:r>
        <w:tab/>
      </w:r>
      <w:r>
        <w:fldChar w:fldCharType="begin" w:fldLock="1"/>
      </w:r>
      <w:r>
        <w:instrText xml:space="preserve"> PAGEREF _Toc94605356 \h </w:instrText>
      </w:r>
      <w:r>
        <w:fldChar w:fldCharType="separate"/>
      </w:r>
      <w:r>
        <w:t>16</w:t>
      </w:r>
      <w:r>
        <w:fldChar w:fldCharType="end"/>
      </w:r>
    </w:p>
    <w:p w14:paraId="6080460C" w14:textId="4E6F187D" w:rsidR="00D62CDE" w:rsidRDefault="00D62CDE">
      <w:pPr>
        <w:pStyle w:val="TOC5"/>
        <w:rPr>
          <w:rFonts w:asciiTheme="minorHAnsi" w:eastAsiaTheme="minorEastAsia" w:hAnsiTheme="minorHAnsi" w:cstheme="minorBidi"/>
          <w:sz w:val="22"/>
          <w:szCs w:val="22"/>
          <w:lang w:eastAsia="en-GB"/>
        </w:rPr>
      </w:pPr>
      <w:r>
        <w:t>5.2.3.3.</w:t>
      </w:r>
      <w:r w:rsidRPr="00C83F50">
        <w:rPr>
          <w:lang w:val="en-US"/>
        </w:rPr>
        <w:t>2</w:t>
      </w:r>
      <w:r>
        <w:rPr>
          <w:rFonts w:asciiTheme="minorHAnsi" w:eastAsiaTheme="minorEastAsia" w:hAnsiTheme="minorHAnsi" w:cstheme="minorBidi"/>
          <w:sz w:val="22"/>
          <w:szCs w:val="22"/>
          <w:lang w:eastAsia="en-GB"/>
        </w:rPr>
        <w:tab/>
      </w:r>
      <w:r>
        <w:t>DNS Q</w:t>
      </w:r>
      <w:r w:rsidRPr="00C83F50">
        <w:rPr>
          <w:lang w:val="en-US"/>
        </w:rPr>
        <w:t>uery MDT</w:t>
      </w:r>
      <w:r>
        <w:tab/>
      </w:r>
      <w:r>
        <w:fldChar w:fldCharType="begin" w:fldLock="1"/>
      </w:r>
      <w:r>
        <w:instrText xml:space="preserve"> PAGEREF _Toc94605357 \h </w:instrText>
      </w:r>
      <w:r>
        <w:fldChar w:fldCharType="separate"/>
      </w:r>
      <w:r>
        <w:t>16</w:t>
      </w:r>
      <w:r>
        <w:fldChar w:fldCharType="end"/>
      </w:r>
    </w:p>
    <w:p w14:paraId="340C2CA0" w14:textId="110E31D3" w:rsidR="00D62CDE" w:rsidRDefault="00D62CDE">
      <w:pPr>
        <w:pStyle w:val="TOC5"/>
        <w:rPr>
          <w:rFonts w:asciiTheme="minorHAnsi" w:eastAsiaTheme="minorEastAsia" w:hAnsiTheme="minorHAnsi" w:cstheme="minorBidi"/>
          <w:sz w:val="22"/>
          <w:szCs w:val="22"/>
          <w:lang w:eastAsia="en-GB"/>
        </w:rPr>
      </w:pPr>
      <w:r w:rsidRPr="00C83F50">
        <w:rPr>
          <w:lang w:val="en-US"/>
        </w:rPr>
        <w:t>5.2.3.3.3</w:t>
      </w:r>
      <w:r>
        <w:rPr>
          <w:rFonts w:asciiTheme="minorHAnsi" w:eastAsiaTheme="minorEastAsia" w:hAnsiTheme="minorHAnsi" w:cstheme="minorBidi"/>
          <w:sz w:val="22"/>
          <w:szCs w:val="22"/>
          <w:lang w:eastAsia="en-GB"/>
        </w:rPr>
        <w:tab/>
      </w:r>
      <w:r w:rsidRPr="00C83F50">
        <w:rPr>
          <w:lang w:val="en-US"/>
        </w:rPr>
        <w:t>DNS Response MDT</w:t>
      </w:r>
      <w:r>
        <w:tab/>
      </w:r>
      <w:r>
        <w:fldChar w:fldCharType="begin" w:fldLock="1"/>
      </w:r>
      <w:r>
        <w:instrText xml:space="preserve"> PAGEREF _Toc94605358 \h </w:instrText>
      </w:r>
      <w:r>
        <w:fldChar w:fldCharType="separate"/>
      </w:r>
      <w:r>
        <w:t>17</w:t>
      </w:r>
      <w:r>
        <w:fldChar w:fldCharType="end"/>
      </w:r>
    </w:p>
    <w:p w14:paraId="5218D00A" w14:textId="7E4F8243" w:rsidR="00D62CDE" w:rsidRDefault="00D62CDE">
      <w:pPr>
        <w:pStyle w:val="TOC4"/>
        <w:rPr>
          <w:rFonts w:asciiTheme="minorHAnsi" w:eastAsiaTheme="minorEastAsia" w:hAnsiTheme="minorHAnsi" w:cstheme="minorBidi"/>
          <w:sz w:val="22"/>
          <w:szCs w:val="22"/>
          <w:lang w:eastAsia="en-GB"/>
        </w:rPr>
      </w:pPr>
      <w:r>
        <w:t>5.2.3.</w:t>
      </w:r>
      <w:r w:rsidRPr="00C83F50">
        <w:rPr>
          <w:lang w:val="en-US"/>
        </w:rPr>
        <w:t>4</w:t>
      </w:r>
      <w:r>
        <w:rPr>
          <w:rFonts w:asciiTheme="minorHAnsi" w:eastAsiaTheme="minorEastAsia" w:hAnsiTheme="minorHAnsi" w:cstheme="minorBidi"/>
          <w:sz w:val="22"/>
          <w:szCs w:val="22"/>
          <w:lang w:eastAsia="en-GB"/>
        </w:rPr>
        <w:tab/>
      </w:r>
      <w:r w:rsidRPr="00C83F50">
        <w:rPr>
          <w:lang w:val="en-US"/>
        </w:rPr>
        <w:t>Actions applicable to DNS message</w:t>
      </w:r>
      <w:r>
        <w:tab/>
      </w:r>
      <w:r>
        <w:fldChar w:fldCharType="begin" w:fldLock="1"/>
      </w:r>
      <w:r>
        <w:instrText xml:space="preserve"> PAGEREF _Toc94605359 \h </w:instrText>
      </w:r>
      <w:r>
        <w:fldChar w:fldCharType="separate"/>
      </w:r>
      <w:r>
        <w:t>17</w:t>
      </w:r>
      <w:r>
        <w:fldChar w:fldCharType="end"/>
      </w:r>
    </w:p>
    <w:p w14:paraId="1CF1E847" w14:textId="50099711" w:rsidR="00D62CDE" w:rsidRDefault="00D62CDE">
      <w:pPr>
        <w:pStyle w:val="TOC5"/>
        <w:rPr>
          <w:rFonts w:asciiTheme="minorHAnsi" w:eastAsiaTheme="minorEastAsia" w:hAnsiTheme="minorHAnsi" w:cstheme="minorBidi"/>
          <w:sz w:val="22"/>
          <w:szCs w:val="22"/>
          <w:lang w:eastAsia="en-GB"/>
        </w:rPr>
      </w:pPr>
      <w:r>
        <w:t>5.2.3.4.1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_Toc94605360 \h </w:instrText>
      </w:r>
      <w:r>
        <w:fldChar w:fldCharType="separate"/>
      </w:r>
      <w:r>
        <w:t>17</w:t>
      </w:r>
      <w:r>
        <w:fldChar w:fldCharType="end"/>
      </w:r>
    </w:p>
    <w:p w14:paraId="07689AB4" w14:textId="2AF01AEE" w:rsidR="00D62CDE" w:rsidRDefault="00D62CDE">
      <w:pPr>
        <w:pStyle w:val="TOC5"/>
        <w:rPr>
          <w:rFonts w:asciiTheme="minorHAnsi" w:eastAsiaTheme="minorEastAsia" w:hAnsiTheme="minorHAnsi" w:cstheme="minorBidi"/>
          <w:sz w:val="22"/>
          <w:szCs w:val="22"/>
          <w:lang w:eastAsia="en-GB"/>
        </w:rPr>
      </w:pPr>
      <w:r>
        <w:t>5.2.3.4.2</w:t>
      </w:r>
      <w:r>
        <w:rPr>
          <w:rFonts w:asciiTheme="minorHAnsi" w:eastAsiaTheme="minorEastAsia" w:hAnsiTheme="minorHAnsi" w:cstheme="minorBidi"/>
          <w:sz w:val="22"/>
          <w:szCs w:val="22"/>
          <w:lang w:eastAsia="en-GB"/>
        </w:rPr>
        <w:tab/>
      </w:r>
      <w:r>
        <w:t>Event reporting by EASDF</w:t>
      </w:r>
      <w:r>
        <w:tab/>
      </w:r>
      <w:r>
        <w:fldChar w:fldCharType="begin" w:fldLock="1"/>
      </w:r>
      <w:r>
        <w:instrText xml:space="preserve"> PAGEREF _Toc94605361 \h </w:instrText>
      </w:r>
      <w:r>
        <w:fldChar w:fldCharType="separate"/>
      </w:r>
      <w:r>
        <w:t>18</w:t>
      </w:r>
      <w:r>
        <w:fldChar w:fldCharType="end"/>
      </w:r>
    </w:p>
    <w:p w14:paraId="530393A0" w14:textId="4390E0CF" w:rsidR="00D62CDE" w:rsidRDefault="00D62CDE">
      <w:pPr>
        <w:pStyle w:val="TOC4"/>
        <w:rPr>
          <w:rFonts w:asciiTheme="minorHAnsi" w:eastAsiaTheme="minorEastAsia" w:hAnsiTheme="minorHAnsi" w:cstheme="minorBidi"/>
          <w:sz w:val="22"/>
          <w:szCs w:val="22"/>
          <w:lang w:eastAsia="en-GB"/>
        </w:rPr>
      </w:pPr>
      <w:r>
        <w:t>5.2.3.5</w:t>
      </w:r>
      <w:r>
        <w:rPr>
          <w:rFonts w:asciiTheme="minorHAnsi" w:eastAsiaTheme="minorEastAsia" w:hAnsiTheme="minorHAnsi" w:cstheme="minorBidi"/>
          <w:sz w:val="22"/>
          <w:szCs w:val="22"/>
          <w:lang w:eastAsia="en-GB"/>
        </w:rPr>
        <w:tab/>
      </w:r>
      <w:r>
        <w:t>Baseline DNS Patterns</w:t>
      </w:r>
      <w:r>
        <w:tab/>
      </w:r>
      <w:r>
        <w:fldChar w:fldCharType="begin" w:fldLock="1"/>
      </w:r>
      <w:r>
        <w:instrText xml:space="preserve"> PAGEREF _Toc94605362 \h </w:instrText>
      </w:r>
      <w:r>
        <w:fldChar w:fldCharType="separate"/>
      </w:r>
      <w:r>
        <w:t>18</w:t>
      </w:r>
      <w:r>
        <w:fldChar w:fldCharType="end"/>
      </w:r>
    </w:p>
    <w:p w14:paraId="4B434FB8" w14:textId="20D55B1B" w:rsidR="00D62CDE" w:rsidRDefault="00D62CDE">
      <w:pPr>
        <w:pStyle w:val="TOC5"/>
        <w:rPr>
          <w:rFonts w:asciiTheme="minorHAnsi" w:eastAsiaTheme="minorEastAsia" w:hAnsiTheme="minorHAnsi" w:cstheme="minorBidi"/>
          <w:sz w:val="22"/>
          <w:szCs w:val="22"/>
          <w:lang w:eastAsia="en-GB"/>
        </w:rPr>
      </w:pPr>
      <w:r>
        <w:t>5.2.3.5.1</w:t>
      </w:r>
      <w:r>
        <w:rPr>
          <w:rFonts w:asciiTheme="minorHAnsi" w:eastAsiaTheme="minorEastAsia" w:hAnsiTheme="minorHAnsi" w:cstheme="minorBidi"/>
          <w:sz w:val="22"/>
          <w:szCs w:val="22"/>
          <w:lang w:eastAsia="en-GB"/>
        </w:rPr>
        <w:tab/>
      </w:r>
      <w:r w:rsidRPr="00C83F50">
        <w:rPr>
          <w:lang w:val="en-US"/>
        </w:rPr>
        <w:t>General</w:t>
      </w:r>
      <w:r>
        <w:tab/>
      </w:r>
      <w:r>
        <w:fldChar w:fldCharType="begin" w:fldLock="1"/>
      </w:r>
      <w:r>
        <w:instrText xml:space="preserve"> PAGEREF _Toc94605363 \h </w:instrText>
      </w:r>
      <w:r>
        <w:fldChar w:fldCharType="separate"/>
      </w:r>
      <w:r>
        <w:t>18</w:t>
      </w:r>
      <w:r>
        <w:fldChar w:fldCharType="end"/>
      </w:r>
    </w:p>
    <w:p w14:paraId="70562394" w14:textId="584CEF04" w:rsidR="00D62CDE" w:rsidRDefault="00D62CDE">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Neasdf_BaselineDNSPattern Service</w:t>
      </w:r>
      <w:r>
        <w:tab/>
      </w:r>
      <w:r>
        <w:fldChar w:fldCharType="begin" w:fldLock="1"/>
      </w:r>
      <w:r>
        <w:instrText xml:space="preserve"> PAGEREF _Toc94605364 \h </w:instrText>
      </w:r>
      <w:r>
        <w:fldChar w:fldCharType="separate"/>
      </w:r>
      <w:r>
        <w:t>19</w:t>
      </w:r>
      <w:r>
        <w:fldChar w:fldCharType="end"/>
      </w:r>
    </w:p>
    <w:p w14:paraId="339FC786" w14:textId="34BF64DD" w:rsidR="00D62CDE" w:rsidRDefault="00D62CDE">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_Toc94605365 \h </w:instrText>
      </w:r>
      <w:r>
        <w:fldChar w:fldCharType="separate"/>
      </w:r>
      <w:r>
        <w:t>19</w:t>
      </w:r>
      <w:r>
        <w:fldChar w:fldCharType="end"/>
      </w:r>
    </w:p>
    <w:p w14:paraId="13B622BE" w14:textId="76DBAD68" w:rsidR="00D62CDE" w:rsidRDefault="00D62CDE">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_Toc94605366 \h </w:instrText>
      </w:r>
      <w:r>
        <w:fldChar w:fldCharType="separate"/>
      </w:r>
      <w:r>
        <w:t>19</w:t>
      </w:r>
      <w:r>
        <w:fldChar w:fldCharType="end"/>
      </w:r>
    </w:p>
    <w:p w14:paraId="4D5F9C4E" w14:textId="176180AC" w:rsidR="00D62CDE" w:rsidRDefault="00D62CDE">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_Toc94605367 \h </w:instrText>
      </w:r>
      <w:r>
        <w:fldChar w:fldCharType="separate"/>
      </w:r>
      <w:r>
        <w:t>19</w:t>
      </w:r>
      <w:r>
        <w:fldChar w:fldCharType="end"/>
      </w:r>
    </w:p>
    <w:p w14:paraId="67FC2889" w14:textId="1046044E" w:rsidR="00D62CDE" w:rsidRDefault="00D62CDE">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_Toc94605368 \h </w:instrText>
      </w:r>
      <w:r>
        <w:fldChar w:fldCharType="separate"/>
      </w:r>
      <w:r>
        <w:t>19</w:t>
      </w:r>
      <w:r>
        <w:fldChar w:fldCharType="end"/>
      </w:r>
    </w:p>
    <w:p w14:paraId="4FAC058E" w14:textId="21492E8E" w:rsidR="00D62CDE" w:rsidRDefault="00D62CDE">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_Toc94605369 \h </w:instrText>
      </w:r>
      <w:r>
        <w:fldChar w:fldCharType="separate"/>
      </w:r>
      <w:r>
        <w:t>19</w:t>
      </w:r>
      <w:r>
        <w:fldChar w:fldCharType="end"/>
      </w:r>
    </w:p>
    <w:p w14:paraId="155E071C" w14:textId="1C639A34" w:rsidR="00D62CDE" w:rsidRDefault="00D62CDE">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_Toc94605370 \h </w:instrText>
      </w:r>
      <w:r>
        <w:fldChar w:fldCharType="separate"/>
      </w:r>
      <w:r>
        <w:t>20</w:t>
      </w:r>
      <w:r>
        <w:fldChar w:fldCharType="end"/>
      </w:r>
    </w:p>
    <w:p w14:paraId="53436D93" w14:textId="55500A89" w:rsidR="00D62CDE" w:rsidRDefault="00D62CDE">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_Toc94605371 \h </w:instrText>
      </w:r>
      <w:r>
        <w:fldChar w:fldCharType="separate"/>
      </w:r>
      <w:r>
        <w:t>20</w:t>
      </w:r>
      <w:r>
        <w:fldChar w:fldCharType="end"/>
      </w:r>
    </w:p>
    <w:p w14:paraId="5CCF8747" w14:textId="58B2E35B" w:rsidR="00D62CDE" w:rsidRDefault="00D62CDE">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_Toc94605372 \h </w:instrText>
      </w:r>
      <w:r>
        <w:fldChar w:fldCharType="separate"/>
      </w:r>
      <w:r>
        <w:t>21</w:t>
      </w:r>
      <w:r>
        <w:fldChar w:fldCharType="end"/>
      </w:r>
    </w:p>
    <w:p w14:paraId="208597B2" w14:textId="6CA547C1" w:rsidR="00D62CDE" w:rsidRDefault="00D62CDE">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_Toc94605373 \h </w:instrText>
      </w:r>
      <w:r>
        <w:fldChar w:fldCharType="separate"/>
      </w:r>
      <w:r>
        <w:t>21</w:t>
      </w:r>
      <w:r>
        <w:fldChar w:fldCharType="end"/>
      </w:r>
    </w:p>
    <w:p w14:paraId="40194687" w14:textId="2F887794" w:rsidR="00D62CDE" w:rsidRDefault="00D62CD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_Toc94605374 \h </w:instrText>
      </w:r>
      <w:r>
        <w:fldChar w:fldCharType="separate"/>
      </w:r>
      <w:r>
        <w:t>22</w:t>
      </w:r>
      <w:r>
        <w:fldChar w:fldCharType="end"/>
      </w:r>
    </w:p>
    <w:p w14:paraId="24B39218" w14:textId="7C35EA8F" w:rsidR="00D62CDE" w:rsidRDefault="00D62CD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Neasdf_DNSContext Service API</w:t>
      </w:r>
      <w:r>
        <w:tab/>
      </w:r>
      <w:r>
        <w:fldChar w:fldCharType="begin" w:fldLock="1"/>
      </w:r>
      <w:r>
        <w:instrText xml:space="preserve"> PAGEREF _Toc94605375 \h </w:instrText>
      </w:r>
      <w:r>
        <w:fldChar w:fldCharType="separate"/>
      </w:r>
      <w:r>
        <w:t>22</w:t>
      </w:r>
      <w:r>
        <w:fldChar w:fldCharType="end"/>
      </w:r>
    </w:p>
    <w:p w14:paraId="17F86F86" w14:textId="16A47C87" w:rsidR="00D62CDE" w:rsidRDefault="00D62CDE">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_Toc94605376 \h </w:instrText>
      </w:r>
      <w:r>
        <w:fldChar w:fldCharType="separate"/>
      </w:r>
      <w:r>
        <w:t>22</w:t>
      </w:r>
      <w:r>
        <w:fldChar w:fldCharType="end"/>
      </w:r>
    </w:p>
    <w:p w14:paraId="30DB2220" w14:textId="194CBF6D" w:rsidR="00D62CDE" w:rsidRDefault="00D62CDE">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_Toc94605377 \h </w:instrText>
      </w:r>
      <w:r>
        <w:fldChar w:fldCharType="separate"/>
      </w:r>
      <w:r>
        <w:t>22</w:t>
      </w:r>
      <w:r>
        <w:fldChar w:fldCharType="end"/>
      </w:r>
    </w:p>
    <w:p w14:paraId="61B8F32D" w14:textId="176AA563" w:rsidR="00D62CDE" w:rsidRDefault="00D62CDE">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_Toc94605378 \h </w:instrText>
      </w:r>
      <w:r>
        <w:fldChar w:fldCharType="separate"/>
      </w:r>
      <w:r>
        <w:t>22</w:t>
      </w:r>
      <w:r>
        <w:fldChar w:fldCharType="end"/>
      </w:r>
    </w:p>
    <w:p w14:paraId="0F55DF1D" w14:textId="1D15B874" w:rsidR="00D62CDE" w:rsidRDefault="00D62CDE">
      <w:pPr>
        <w:pStyle w:val="TOC4"/>
        <w:rPr>
          <w:rFonts w:asciiTheme="minorHAnsi" w:eastAsiaTheme="minorEastAsia" w:hAnsiTheme="minorHAnsi" w:cstheme="minorBidi"/>
          <w:sz w:val="22"/>
          <w:szCs w:val="22"/>
          <w:lang w:eastAsia="en-GB"/>
        </w:rPr>
      </w:pPr>
      <w:r>
        <w:lastRenderedPageBreak/>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_Toc94605379 \h </w:instrText>
      </w:r>
      <w:r>
        <w:fldChar w:fldCharType="separate"/>
      </w:r>
      <w:r>
        <w:t>22</w:t>
      </w:r>
      <w:r>
        <w:fldChar w:fldCharType="end"/>
      </w:r>
    </w:p>
    <w:p w14:paraId="6C5D263C" w14:textId="1882221D" w:rsidR="00D62CDE" w:rsidRDefault="00D62CDE">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_Toc94605380 \h </w:instrText>
      </w:r>
      <w:r>
        <w:fldChar w:fldCharType="separate"/>
      </w:r>
      <w:r>
        <w:t>22</w:t>
      </w:r>
      <w:r>
        <w:fldChar w:fldCharType="end"/>
      </w:r>
    </w:p>
    <w:p w14:paraId="4C90CFAC" w14:textId="4057060D" w:rsidR="00D62CDE" w:rsidRDefault="00D62CDE">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_Toc94605381 \h </w:instrText>
      </w:r>
      <w:r>
        <w:fldChar w:fldCharType="separate"/>
      </w:r>
      <w:r>
        <w:t>22</w:t>
      </w:r>
      <w:r>
        <w:fldChar w:fldCharType="end"/>
      </w:r>
    </w:p>
    <w:p w14:paraId="6A7BC755" w14:textId="3695BBF6" w:rsidR="00D62CDE" w:rsidRDefault="00D62CDE">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_Toc94605382 \h </w:instrText>
      </w:r>
      <w:r>
        <w:fldChar w:fldCharType="separate"/>
      </w:r>
      <w:r>
        <w:t>23</w:t>
      </w:r>
      <w:r>
        <w:fldChar w:fldCharType="end"/>
      </w:r>
    </w:p>
    <w:p w14:paraId="299AFD85" w14:textId="55D33483" w:rsidR="00D62CDE" w:rsidRDefault="00D62CDE">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_Toc94605383 \h </w:instrText>
      </w:r>
      <w:r>
        <w:fldChar w:fldCharType="separate"/>
      </w:r>
      <w:r>
        <w:t>23</w:t>
      </w:r>
      <w:r>
        <w:fldChar w:fldCharType="end"/>
      </w:r>
    </w:p>
    <w:p w14:paraId="39FC9189" w14:textId="76014659" w:rsidR="00D62CDE" w:rsidRDefault="00D62CDE">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_Toc94605384 \h </w:instrText>
      </w:r>
      <w:r>
        <w:fldChar w:fldCharType="separate"/>
      </w:r>
      <w:r>
        <w:t>23</w:t>
      </w:r>
      <w:r>
        <w:fldChar w:fldCharType="end"/>
      </w:r>
    </w:p>
    <w:p w14:paraId="296813C8" w14:textId="5F53B2CE" w:rsidR="00D62CDE" w:rsidRDefault="00D62CDE">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DNS contexts collection</w:t>
      </w:r>
      <w:r>
        <w:tab/>
      </w:r>
      <w:r>
        <w:fldChar w:fldCharType="begin" w:fldLock="1"/>
      </w:r>
      <w:r>
        <w:instrText xml:space="preserve"> PAGEREF _Toc94605385 \h </w:instrText>
      </w:r>
      <w:r>
        <w:fldChar w:fldCharType="separate"/>
      </w:r>
      <w:r>
        <w:t>23</w:t>
      </w:r>
      <w:r>
        <w:fldChar w:fldCharType="end"/>
      </w:r>
    </w:p>
    <w:p w14:paraId="18CB9F6C" w14:textId="1A1F8A2E" w:rsidR="00D62CDE" w:rsidRDefault="00D62CDE">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_Toc94605386 \h </w:instrText>
      </w:r>
      <w:r>
        <w:fldChar w:fldCharType="separate"/>
      </w:r>
      <w:r>
        <w:t>23</w:t>
      </w:r>
      <w:r>
        <w:fldChar w:fldCharType="end"/>
      </w:r>
    </w:p>
    <w:p w14:paraId="56AFBBD0" w14:textId="526F03DB" w:rsidR="00D62CDE" w:rsidRDefault="00D62CDE">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_Toc94605387 \h </w:instrText>
      </w:r>
      <w:r>
        <w:fldChar w:fldCharType="separate"/>
      </w:r>
      <w:r>
        <w:t>23</w:t>
      </w:r>
      <w:r>
        <w:fldChar w:fldCharType="end"/>
      </w:r>
    </w:p>
    <w:p w14:paraId="2EC502A4" w14:textId="48235C65" w:rsidR="00D62CDE" w:rsidRDefault="00D62CDE">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_Toc94605388 \h </w:instrText>
      </w:r>
      <w:r>
        <w:fldChar w:fldCharType="separate"/>
      </w:r>
      <w:r>
        <w:t>24</w:t>
      </w:r>
      <w:r>
        <w:fldChar w:fldCharType="end"/>
      </w:r>
    </w:p>
    <w:p w14:paraId="57030C84" w14:textId="08F40FCD" w:rsidR="00D62CDE" w:rsidRDefault="00D62CDE">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_Toc94605389 \h </w:instrText>
      </w:r>
      <w:r>
        <w:fldChar w:fldCharType="separate"/>
      </w:r>
      <w:r>
        <w:t>24</w:t>
      </w:r>
      <w:r>
        <w:fldChar w:fldCharType="end"/>
      </w:r>
    </w:p>
    <w:p w14:paraId="2B0413F9" w14:textId="6DB3E019" w:rsidR="00D62CDE" w:rsidRDefault="00D62CDE">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_Toc94605390 \h </w:instrText>
      </w:r>
      <w:r>
        <w:fldChar w:fldCharType="separate"/>
      </w:r>
      <w:r>
        <w:t>25</w:t>
      </w:r>
      <w:r>
        <w:fldChar w:fldCharType="end"/>
      </w:r>
    </w:p>
    <w:p w14:paraId="567F0023" w14:textId="35DB0A55" w:rsidR="00D62CDE" w:rsidRDefault="00D62CDE">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Individual DNS context</w:t>
      </w:r>
      <w:r>
        <w:tab/>
      </w:r>
      <w:r>
        <w:fldChar w:fldCharType="begin" w:fldLock="1"/>
      </w:r>
      <w:r>
        <w:instrText xml:space="preserve"> PAGEREF _Toc94605391 \h </w:instrText>
      </w:r>
      <w:r>
        <w:fldChar w:fldCharType="separate"/>
      </w:r>
      <w:r>
        <w:t>25</w:t>
      </w:r>
      <w:r>
        <w:fldChar w:fldCharType="end"/>
      </w:r>
    </w:p>
    <w:p w14:paraId="61351FE5" w14:textId="2CDCCCC7" w:rsidR="00D62CDE" w:rsidRDefault="00D62CDE">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_Toc94605392 \h </w:instrText>
      </w:r>
      <w:r>
        <w:fldChar w:fldCharType="separate"/>
      </w:r>
      <w:r>
        <w:t>25</w:t>
      </w:r>
      <w:r>
        <w:fldChar w:fldCharType="end"/>
      </w:r>
    </w:p>
    <w:p w14:paraId="4E158495" w14:textId="1925D1B7" w:rsidR="00D62CDE" w:rsidRDefault="00D62CDE">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_Toc94605393 \h </w:instrText>
      </w:r>
      <w:r>
        <w:fldChar w:fldCharType="separate"/>
      </w:r>
      <w:r>
        <w:t>25</w:t>
      </w:r>
      <w:r>
        <w:fldChar w:fldCharType="end"/>
      </w:r>
    </w:p>
    <w:p w14:paraId="2A8C33A7" w14:textId="0D7CA5E5" w:rsidR="00D62CDE" w:rsidRDefault="00D62CDE">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_Toc94605394 \h </w:instrText>
      </w:r>
      <w:r>
        <w:fldChar w:fldCharType="separate"/>
      </w:r>
      <w:r>
        <w:t>26</w:t>
      </w:r>
      <w:r>
        <w:fldChar w:fldCharType="end"/>
      </w:r>
    </w:p>
    <w:p w14:paraId="5FA65A3E" w14:textId="5E0A945F" w:rsidR="00D62CDE" w:rsidRDefault="00D62CDE">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_Toc94605395 \h </w:instrText>
      </w:r>
      <w:r>
        <w:fldChar w:fldCharType="separate"/>
      </w:r>
      <w:r>
        <w:t>26</w:t>
      </w:r>
      <w:r>
        <w:fldChar w:fldCharType="end"/>
      </w:r>
    </w:p>
    <w:p w14:paraId="0BE0EECB" w14:textId="3003C918" w:rsidR="00D62CDE" w:rsidRDefault="00D62CDE">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_Toc94605396 \h </w:instrText>
      </w:r>
      <w:r>
        <w:fldChar w:fldCharType="separate"/>
      </w:r>
      <w:r>
        <w:t>27</w:t>
      </w:r>
      <w:r>
        <w:fldChar w:fldCharType="end"/>
      </w:r>
    </w:p>
    <w:p w14:paraId="4F35954C" w14:textId="730111D4" w:rsidR="00D62CDE" w:rsidRDefault="00D62CDE">
      <w:pPr>
        <w:pStyle w:val="TOC6"/>
        <w:rPr>
          <w:rFonts w:asciiTheme="minorHAnsi" w:eastAsiaTheme="minorEastAsia" w:hAnsiTheme="minorHAnsi" w:cstheme="minorBidi"/>
          <w:sz w:val="22"/>
          <w:szCs w:val="22"/>
          <w:lang w:eastAsia="en-GB"/>
        </w:rPr>
      </w:pPr>
      <w:r>
        <w:t>6.1.3.3.3.3</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_Toc94605397 \h </w:instrText>
      </w:r>
      <w:r>
        <w:fldChar w:fldCharType="separate"/>
      </w:r>
      <w:r>
        <w:t>28</w:t>
      </w:r>
      <w:r>
        <w:fldChar w:fldCharType="end"/>
      </w:r>
    </w:p>
    <w:p w14:paraId="55AD5D40" w14:textId="5B1FE338" w:rsidR="00D62CDE" w:rsidRDefault="00D62CDE">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_Toc94605398 \h </w:instrText>
      </w:r>
      <w:r>
        <w:fldChar w:fldCharType="separate"/>
      </w:r>
      <w:r>
        <w:t>29</w:t>
      </w:r>
      <w:r>
        <w:fldChar w:fldCharType="end"/>
      </w:r>
    </w:p>
    <w:p w14:paraId="76DF3584" w14:textId="546896B0" w:rsidR="00D62CDE" w:rsidRDefault="00D62CDE">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_Toc94605399 \h </w:instrText>
      </w:r>
      <w:r>
        <w:fldChar w:fldCharType="separate"/>
      </w:r>
      <w:r>
        <w:t>29</w:t>
      </w:r>
      <w:r>
        <w:fldChar w:fldCharType="end"/>
      </w:r>
    </w:p>
    <w:p w14:paraId="6C14FDEA" w14:textId="0150469C" w:rsidR="00D62CDE" w:rsidRDefault="00D62CDE">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_Toc94605400 \h </w:instrText>
      </w:r>
      <w:r>
        <w:fldChar w:fldCharType="separate"/>
      </w:r>
      <w:r>
        <w:t>29</w:t>
      </w:r>
      <w:r>
        <w:fldChar w:fldCharType="end"/>
      </w:r>
    </w:p>
    <w:p w14:paraId="7C5DE8AC" w14:textId="42A34A9F" w:rsidR="00D62CDE" w:rsidRDefault="00D62CDE">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_Toc94605401 \h </w:instrText>
      </w:r>
      <w:r>
        <w:fldChar w:fldCharType="separate"/>
      </w:r>
      <w:r>
        <w:t>29</w:t>
      </w:r>
      <w:r>
        <w:fldChar w:fldCharType="end"/>
      </w:r>
    </w:p>
    <w:p w14:paraId="39B419A0" w14:textId="38072527" w:rsidR="00D62CDE" w:rsidRDefault="00D62CDE">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DNS Context Notify</w:t>
      </w:r>
      <w:r>
        <w:tab/>
      </w:r>
      <w:r>
        <w:fldChar w:fldCharType="begin" w:fldLock="1"/>
      </w:r>
      <w:r>
        <w:instrText xml:space="preserve"> PAGEREF _Toc94605402 \h </w:instrText>
      </w:r>
      <w:r>
        <w:fldChar w:fldCharType="separate"/>
      </w:r>
      <w:r>
        <w:t>30</w:t>
      </w:r>
      <w:r>
        <w:fldChar w:fldCharType="end"/>
      </w:r>
    </w:p>
    <w:p w14:paraId="4D47F4CD" w14:textId="19632A69" w:rsidR="00D62CDE" w:rsidRDefault="00D62CDE">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_Toc94605403 \h </w:instrText>
      </w:r>
      <w:r>
        <w:fldChar w:fldCharType="separate"/>
      </w:r>
      <w:r>
        <w:t>30</w:t>
      </w:r>
      <w:r>
        <w:fldChar w:fldCharType="end"/>
      </w:r>
    </w:p>
    <w:p w14:paraId="5C8748F8" w14:textId="30D018D3" w:rsidR="00D62CDE" w:rsidRDefault="00D62CDE">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_Toc94605404 \h </w:instrText>
      </w:r>
      <w:r>
        <w:fldChar w:fldCharType="separate"/>
      </w:r>
      <w:r>
        <w:t>30</w:t>
      </w:r>
      <w:r>
        <w:fldChar w:fldCharType="end"/>
      </w:r>
    </w:p>
    <w:p w14:paraId="4D072C88" w14:textId="39EEE837" w:rsidR="00D62CDE" w:rsidRDefault="00D62CDE">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_Toc94605405 \h </w:instrText>
      </w:r>
      <w:r>
        <w:fldChar w:fldCharType="separate"/>
      </w:r>
      <w:r>
        <w:t>30</w:t>
      </w:r>
      <w:r>
        <w:fldChar w:fldCharType="end"/>
      </w:r>
    </w:p>
    <w:p w14:paraId="27444077" w14:textId="347559CF" w:rsidR="00D62CDE" w:rsidRDefault="00D62CDE">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_Toc94605406 \h </w:instrText>
      </w:r>
      <w:r>
        <w:fldChar w:fldCharType="separate"/>
      </w:r>
      <w:r>
        <w:t>30</w:t>
      </w:r>
      <w:r>
        <w:fldChar w:fldCharType="end"/>
      </w:r>
    </w:p>
    <w:p w14:paraId="0069CDA8" w14:textId="6B7FA8FD" w:rsidR="00D62CDE" w:rsidRDefault="00D62CDE">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_Toc94605407 \h </w:instrText>
      </w:r>
      <w:r>
        <w:fldChar w:fldCharType="separate"/>
      </w:r>
      <w:r>
        <w:t>31</w:t>
      </w:r>
      <w:r>
        <w:fldChar w:fldCharType="end"/>
      </w:r>
    </w:p>
    <w:p w14:paraId="760350E3" w14:textId="0CC528C9" w:rsidR="00D62CDE" w:rsidRDefault="00D62CDE">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_Toc94605408 \h </w:instrText>
      </w:r>
      <w:r>
        <w:fldChar w:fldCharType="separate"/>
      </w:r>
      <w:r>
        <w:t>31</w:t>
      </w:r>
      <w:r>
        <w:fldChar w:fldCharType="end"/>
      </w:r>
    </w:p>
    <w:p w14:paraId="784310C5" w14:textId="76EAC3F7" w:rsidR="00D62CDE" w:rsidRDefault="00D62CDE">
      <w:pPr>
        <w:pStyle w:val="TOC4"/>
        <w:rPr>
          <w:rFonts w:asciiTheme="minorHAnsi" w:eastAsiaTheme="minorEastAsia" w:hAnsiTheme="minorHAnsi" w:cstheme="minorBidi"/>
          <w:sz w:val="22"/>
          <w:szCs w:val="22"/>
          <w:lang w:eastAsia="en-GB"/>
        </w:rPr>
      </w:pPr>
      <w:r w:rsidRPr="00C83F50">
        <w:rPr>
          <w:lang w:val="en-US"/>
        </w:rPr>
        <w:t>6.1.6.2</w:t>
      </w:r>
      <w:r>
        <w:rPr>
          <w:rFonts w:asciiTheme="minorHAnsi" w:eastAsiaTheme="minorEastAsia" w:hAnsiTheme="minorHAnsi" w:cstheme="minorBidi"/>
          <w:sz w:val="22"/>
          <w:szCs w:val="22"/>
          <w:lang w:eastAsia="en-GB"/>
        </w:rPr>
        <w:tab/>
      </w:r>
      <w:r w:rsidRPr="00C83F50">
        <w:rPr>
          <w:lang w:val="en-US"/>
        </w:rPr>
        <w:t>Structured data types</w:t>
      </w:r>
      <w:r>
        <w:tab/>
      </w:r>
      <w:r>
        <w:fldChar w:fldCharType="begin" w:fldLock="1"/>
      </w:r>
      <w:r>
        <w:instrText xml:space="preserve"> PAGEREF _Toc94605409 \h </w:instrText>
      </w:r>
      <w:r>
        <w:fldChar w:fldCharType="separate"/>
      </w:r>
      <w:r>
        <w:t>32</w:t>
      </w:r>
      <w:r>
        <w:fldChar w:fldCharType="end"/>
      </w:r>
    </w:p>
    <w:p w14:paraId="3FE74AFB" w14:textId="2143DCA7" w:rsidR="00D62CDE" w:rsidRDefault="00D62CDE">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_Toc94605410 \h </w:instrText>
      </w:r>
      <w:r>
        <w:fldChar w:fldCharType="separate"/>
      </w:r>
      <w:r>
        <w:t>32</w:t>
      </w:r>
      <w:r>
        <w:fldChar w:fldCharType="end"/>
      </w:r>
    </w:p>
    <w:p w14:paraId="27344AF0" w14:textId="71F1E826" w:rsidR="00D62CDE" w:rsidRDefault="00D62CDE">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DnsContextCreateData</w:t>
      </w:r>
      <w:r>
        <w:tab/>
      </w:r>
      <w:r>
        <w:fldChar w:fldCharType="begin" w:fldLock="1"/>
      </w:r>
      <w:r>
        <w:instrText xml:space="preserve"> PAGEREF _Toc94605411 \h </w:instrText>
      </w:r>
      <w:r>
        <w:fldChar w:fldCharType="separate"/>
      </w:r>
      <w:r>
        <w:t>33</w:t>
      </w:r>
      <w:r>
        <w:fldChar w:fldCharType="end"/>
      </w:r>
    </w:p>
    <w:p w14:paraId="1C2BA52B" w14:textId="76B1E33E" w:rsidR="00D62CDE" w:rsidRDefault="00D62CDE">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DnsContextCreatedData</w:t>
      </w:r>
      <w:r>
        <w:tab/>
      </w:r>
      <w:r>
        <w:fldChar w:fldCharType="begin" w:fldLock="1"/>
      </w:r>
      <w:r>
        <w:instrText xml:space="preserve"> PAGEREF _Toc94605412 \h </w:instrText>
      </w:r>
      <w:r>
        <w:fldChar w:fldCharType="separate"/>
      </w:r>
      <w:r>
        <w:t>33</w:t>
      </w:r>
      <w:r>
        <w:fldChar w:fldCharType="end"/>
      </w:r>
    </w:p>
    <w:p w14:paraId="516C1D24" w14:textId="6870016D" w:rsidR="00D62CDE" w:rsidRDefault="00D62CDE">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DnsRule</w:t>
      </w:r>
      <w:r>
        <w:tab/>
      </w:r>
      <w:r>
        <w:fldChar w:fldCharType="begin" w:fldLock="1"/>
      </w:r>
      <w:r>
        <w:instrText xml:space="preserve"> PAGEREF _Toc94605413 \h </w:instrText>
      </w:r>
      <w:r>
        <w:fldChar w:fldCharType="separate"/>
      </w:r>
      <w:r>
        <w:t>34</w:t>
      </w:r>
      <w:r>
        <w:fldChar w:fldCharType="end"/>
      </w:r>
    </w:p>
    <w:p w14:paraId="3BA6C299" w14:textId="37828A12" w:rsidR="00D62CDE" w:rsidRDefault="00D62CDE">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DnsQueryMdt</w:t>
      </w:r>
      <w:r>
        <w:tab/>
      </w:r>
      <w:r>
        <w:fldChar w:fldCharType="begin" w:fldLock="1"/>
      </w:r>
      <w:r>
        <w:instrText xml:space="preserve"> PAGEREF _Toc94605414 \h </w:instrText>
      </w:r>
      <w:r>
        <w:fldChar w:fldCharType="separate"/>
      </w:r>
      <w:r>
        <w:t>36</w:t>
      </w:r>
      <w:r>
        <w:fldChar w:fldCharType="end"/>
      </w:r>
    </w:p>
    <w:p w14:paraId="07843D3B" w14:textId="202D953C" w:rsidR="00D62CDE" w:rsidRDefault="00D62CDE">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DnsRspMdt</w:t>
      </w:r>
      <w:r>
        <w:tab/>
      </w:r>
      <w:r>
        <w:fldChar w:fldCharType="begin" w:fldLock="1"/>
      </w:r>
      <w:r>
        <w:instrText xml:space="preserve"> PAGEREF _Toc94605415 \h </w:instrText>
      </w:r>
      <w:r>
        <w:fldChar w:fldCharType="separate"/>
      </w:r>
      <w:r>
        <w:t>36</w:t>
      </w:r>
      <w:r>
        <w:fldChar w:fldCharType="end"/>
      </w:r>
    </w:p>
    <w:p w14:paraId="772DA525" w14:textId="3F1F4CCF" w:rsidR="00D62CDE" w:rsidRDefault="00D62CDE">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Ipv4AddressRange</w:t>
      </w:r>
      <w:r>
        <w:tab/>
      </w:r>
      <w:r>
        <w:fldChar w:fldCharType="begin" w:fldLock="1"/>
      </w:r>
      <w:r>
        <w:instrText xml:space="preserve"> PAGEREF _Toc94605416 \h </w:instrText>
      </w:r>
      <w:r>
        <w:fldChar w:fldCharType="separate"/>
      </w:r>
      <w:r>
        <w:t>37</w:t>
      </w:r>
      <w:r>
        <w:fldChar w:fldCharType="end"/>
      </w:r>
    </w:p>
    <w:p w14:paraId="2D257CCC" w14:textId="6E398187" w:rsidR="00D62CDE" w:rsidRDefault="00D62CDE">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Ipv6PrefixRange</w:t>
      </w:r>
      <w:r>
        <w:tab/>
      </w:r>
      <w:r>
        <w:fldChar w:fldCharType="begin" w:fldLock="1"/>
      </w:r>
      <w:r>
        <w:instrText xml:space="preserve"> PAGEREF _Toc94605417 \h </w:instrText>
      </w:r>
      <w:r>
        <w:fldChar w:fldCharType="separate"/>
      </w:r>
      <w:r>
        <w:t>37</w:t>
      </w:r>
      <w:r>
        <w:fldChar w:fldCharType="end"/>
      </w:r>
    </w:p>
    <w:p w14:paraId="1231576F" w14:textId="5C792324" w:rsidR="00D62CDE" w:rsidRDefault="00D62CDE">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Action</w:t>
      </w:r>
      <w:r>
        <w:tab/>
      </w:r>
      <w:r>
        <w:fldChar w:fldCharType="begin" w:fldLock="1"/>
      </w:r>
      <w:r>
        <w:instrText xml:space="preserve"> PAGEREF _Toc94605418 \h </w:instrText>
      </w:r>
      <w:r>
        <w:fldChar w:fldCharType="separate"/>
      </w:r>
      <w:r>
        <w:t>37</w:t>
      </w:r>
      <w:r>
        <w:fldChar w:fldCharType="end"/>
      </w:r>
    </w:p>
    <w:p w14:paraId="09F3EF15" w14:textId="4CFFA60B" w:rsidR="00D62CDE" w:rsidRDefault="00D62CDE">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DnsContextNotification</w:t>
      </w:r>
      <w:r>
        <w:tab/>
      </w:r>
      <w:r>
        <w:fldChar w:fldCharType="begin" w:fldLock="1"/>
      </w:r>
      <w:r>
        <w:instrText xml:space="preserve"> PAGEREF _Toc94605419 \h </w:instrText>
      </w:r>
      <w:r>
        <w:fldChar w:fldCharType="separate"/>
      </w:r>
      <w:r>
        <w:t>38</w:t>
      </w:r>
      <w:r>
        <w:fldChar w:fldCharType="end"/>
      </w:r>
    </w:p>
    <w:p w14:paraId="6E279D1E" w14:textId="330DA220" w:rsidR="00D62CDE" w:rsidRDefault="00D62CDE">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ForwardingParameters</w:t>
      </w:r>
      <w:r>
        <w:tab/>
      </w:r>
      <w:r>
        <w:fldChar w:fldCharType="begin" w:fldLock="1"/>
      </w:r>
      <w:r>
        <w:instrText xml:space="preserve"> PAGEREF _Toc94605420 \h </w:instrText>
      </w:r>
      <w:r>
        <w:fldChar w:fldCharType="separate"/>
      </w:r>
      <w:r>
        <w:t>38</w:t>
      </w:r>
      <w:r>
        <w:fldChar w:fldCharType="end"/>
      </w:r>
    </w:p>
    <w:p w14:paraId="00C3735A" w14:textId="710E526D" w:rsidR="00D62CDE" w:rsidRDefault="00D62CDE">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EcsOption</w:t>
      </w:r>
      <w:r>
        <w:tab/>
      </w:r>
      <w:r>
        <w:fldChar w:fldCharType="begin" w:fldLock="1"/>
      </w:r>
      <w:r>
        <w:instrText xml:space="preserve"> PAGEREF _Toc94605421 \h </w:instrText>
      </w:r>
      <w:r>
        <w:fldChar w:fldCharType="separate"/>
      </w:r>
      <w:r>
        <w:t>38</w:t>
      </w:r>
      <w:r>
        <w:fldChar w:fldCharType="end"/>
      </w:r>
    </w:p>
    <w:p w14:paraId="652CE317" w14:textId="73ADB769" w:rsidR="00D62CDE" w:rsidRDefault="00D62CDE">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DnsContextEventReport</w:t>
      </w:r>
      <w:r>
        <w:tab/>
      </w:r>
      <w:r>
        <w:fldChar w:fldCharType="begin" w:fldLock="1"/>
      </w:r>
      <w:r>
        <w:instrText xml:space="preserve"> PAGEREF _Toc94605422 \h </w:instrText>
      </w:r>
      <w:r>
        <w:fldChar w:fldCharType="separate"/>
      </w:r>
      <w:r>
        <w:t>38</w:t>
      </w:r>
      <w:r>
        <w:fldChar w:fldCharType="end"/>
      </w:r>
    </w:p>
    <w:p w14:paraId="0610C752" w14:textId="6EA7F174" w:rsidR="00D62CDE" w:rsidRDefault="00D62CDE">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DnsQueryReport</w:t>
      </w:r>
      <w:r>
        <w:tab/>
      </w:r>
      <w:r>
        <w:fldChar w:fldCharType="begin" w:fldLock="1"/>
      </w:r>
      <w:r>
        <w:instrText xml:space="preserve"> PAGEREF _Toc94605423 \h </w:instrText>
      </w:r>
      <w:r>
        <w:fldChar w:fldCharType="separate"/>
      </w:r>
      <w:r>
        <w:t>39</w:t>
      </w:r>
      <w:r>
        <w:fldChar w:fldCharType="end"/>
      </w:r>
    </w:p>
    <w:p w14:paraId="4CBB4B30" w14:textId="786A9205" w:rsidR="00D62CDE" w:rsidRDefault="00D62CDE">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DnsResponseReport</w:t>
      </w:r>
      <w:r>
        <w:tab/>
      </w:r>
      <w:r>
        <w:fldChar w:fldCharType="begin" w:fldLock="1"/>
      </w:r>
      <w:r>
        <w:instrText xml:space="preserve"> PAGEREF _Toc94605424 \h </w:instrText>
      </w:r>
      <w:r>
        <w:fldChar w:fldCharType="separate"/>
      </w:r>
      <w:r>
        <w:t>39</w:t>
      </w:r>
      <w:r>
        <w:fldChar w:fldCharType="end"/>
      </w:r>
    </w:p>
    <w:p w14:paraId="48404555" w14:textId="34D1EC93" w:rsidR="00D62CDE" w:rsidRDefault="00D62CDE">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EcsOptionInfo</w:t>
      </w:r>
      <w:r>
        <w:tab/>
      </w:r>
      <w:r>
        <w:fldChar w:fldCharType="begin" w:fldLock="1"/>
      </w:r>
      <w:r>
        <w:instrText xml:space="preserve"> PAGEREF _Toc94605425 \h </w:instrText>
      </w:r>
      <w:r>
        <w:fldChar w:fldCharType="separate"/>
      </w:r>
      <w:r>
        <w:t>39</w:t>
      </w:r>
      <w:r>
        <w:fldChar w:fldCharType="end"/>
      </w:r>
    </w:p>
    <w:p w14:paraId="64B0A000" w14:textId="2506A832" w:rsidR="00D62CDE" w:rsidRDefault="00D62CDE">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DnsServerAddressInfo</w:t>
      </w:r>
      <w:r>
        <w:tab/>
      </w:r>
      <w:r>
        <w:fldChar w:fldCharType="begin" w:fldLock="1"/>
      </w:r>
      <w:r>
        <w:instrText xml:space="preserve"> PAGEREF _Toc94605426 \h </w:instrText>
      </w:r>
      <w:r>
        <w:fldChar w:fldCharType="separate"/>
      </w:r>
      <w:r>
        <w:t>39</w:t>
      </w:r>
      <w:r>
        <w:fldChar w:fldCharType="end"/>
      </w:r>
    </w:p>
    <w:p w14:paraId="66F6FCD6" w14:textId="58016AC1" w:rsidR="00D62CDE" w:rsidRDefault="00D62CDE">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Type: BaselineDnsMdtId</w:t>
      </w:r>
      <w:r>
        <w:tab/>
      </w:r>
      <w:r>
        <w:fldChar w:fldCharType="begin" w:fldLock="1"/>
      </w:r>
      <w:r>
        <w:instrText xml:space="preserve"> PAGEREF _Toc94605427 \h </w:instrText>
      </w:r>
      <w:r>
        <w:fldChar w:fldCharType="separate"/>
      </w:r>
      <w:r>
        <w:t>40</w:t>
      </w:r>
      <w:r>
        <w:fldChar w:fldCharType="end"/>
      </w:r>
    </w:p>
    <w:p w14:paraId="2C4E799B" w14:textId="5DDBF2F3" w:rsidR="00D62CDE" w:rsidRDefault="00D62CDE">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BaselineDnsAitId</w:t>
      </w:r>
      <w:r>
        <w:tab/>
      </w:r>
      <w:r>
        <w:fldChar w:fldCharType="begin" w:fldLock="1"/>
      </w:r>
      <w:r>
        <w:instrText xml:space="preserve"> PAGEREF _Toc94605428 \h </w:instrText>
      </w:r>
      <w:r>
        <w:fldChar w:fldCharType="separate"/>
      </w:r>
      <w:r>
        <w:t>40</w:t>
      </w:r>
      <w:r>
        <w:fldChar w:fldCharType="end"/>
      </w:r>
    </w:p>
    <w:p w14:paraId="599BFD4F" w14:textId="73BA64E3" w:rsidR="00D62CDE" w:rsidRDefault="00D62CDE">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BaselineDnsQueryMdtInfo</w:t>
      </w:r>
      <w:r>
        <w:tab/>
      </w:r>
      <w:r>
        <w:fldChar w:fldCharType="begin" w:fldLock="1"/>
      </w:r>
      <w:r>
        <w:instrText xml:space="preserve"> PAGEREF _Toc94605429 \h </w:instrText>
      </w:r>
      <w:r>
        <w:fldChar w:fldCharType="separate"/>
      </w:r>
      <w:r>
        <w:t>40</w:t>
      </w:r>
      <w:r>
        <w:fldChar w:fldCharType="end"/>
      </w:r>
    </w:p>
    <w:p w14:paraId="50519CE9" w14:textId="4EBDDF00" w:rsidR="00D62CDE" w:rsidRDefault="00D62CDE">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BaselineDnsRspMdtInfo</w:t>
      </w:r>
      <w:r>
        <w:tab/>
      </w:r>
      <w:r>
        <w:fldChar w:fldCharType="begin" w:fldLock="1"/>
      </w:r>
      <w:r>
        <w:instrText xml:space="preserve"> PAGEREF _Toc94605430 \h </w:instrText>
      </w:r>
      <w:r>
        <w:fldChar w:fldCharType="separate"/>
      </w:r>
      <w:r>
        <w:t>40</w:t>
      </w:r>
      <w:r>
        <w:fldChar w:fldCharType="end"/>
      </w:r>
    </w:p>
    <w:p w14:paraId="65FD6EFC" w14:textId="12ED48A6" w:rsidR="00D62CDE" w:rsidRDefault="00D62CDE">
      <w:pPr>
        <w:pStyle w:val="TOC4"/>
        <w:rPr>
          <w:rFonts w:asciiTheme="minorHAnsi" w:eastAsiaTheme="minorEastAsia" w:hAnsiTheme="minorHAnsi" w:cstheme="minorBidi"/>
          <w:sz w:val="22"/>
          <w:szCs w:val="22"/>
          <w:lang w:eastAsia="en-GB"/>
        </w:rPr>
      </w:pPr>
      <w:r w:rsidRPr="00C83F50">
        <w:rPr>
          <w:lang w:val="en-US"/>
        </w:rPr>
        <w:t>6.1.6.3</w:t>
      </w:r>
      <w:r>
        <w:rPr>
          <w:rFonts w:asciiTheme="minorHAnsi" w:eastAsiaTheme="minorEastAsia" w:hAnsiTheme="minorHAnsi" w:cstheme="minorBidi"/>
          <w:sz w:val="22"/>
          <w:szCs w:val="22"/>
          <w:lang w:eastAsia="en-GB"/>
        </w:rPr>
        <w:tab/>
      </w:r>
      <w:r w:rsidRPr="00C83F50">
        <w:rPr>
          <w:lang w:val="en-US"/>
        </w:rPr>
        <w:t>Simple data types and enumerations</w:t>
      </w:r>
      <w:r>
        <w:tab/>
      </w:r>
      <w:r>
        <w:fldChar w:fldCharType="begin" w:fldLock="1"/>
      </w:r>
      <w:r>
        <w:instrText xml:space="preserve"> PAGEREF _Toc94605431 \h </w:instrText>
      </w:r>
      <w:r>
        <w:fldChar w:fldCharType="separate"/>
      </w:r>
      <w:r>
        <w:t>40</w:t>
      </w:r>
      <w:r>
        <w:fldChar w:fldCharType="end"/>
      </w:r>
    </w:p>
    <w:p w14:paraId="4697994E" w14:textId="05C623B6" w:rsidR="00D62CDE" w:rsidRDefault="00D62CDE">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_Toc94605432 \h </w:instrText>
      </w:r>
      <w:r>
        <w:fldChar w:fldCharType="separate"/>
      </w:r>
      <w:r>
        <w:t>40</w:t>
      </w:r>
      <w:r>
        <w:fldChar w:fldCharType="end"/>
      </w:r>
    </w:p>
    <w:p w14:paraId="40E1246C" w14:textId="2CCF0128" w:rsidR="00D62CDE" w:rsidRDefault="00D62CDE">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_Toc94605433 \h </w:instrText>
      </w:r>
      <w:r>
        <w:fldChar w:fldCharType="separate"/>
      </w:r>
      <w:r>
        <w:t>40</w:t>
      </w:r>
      <w:r>
        <w:fldChar w:fldCharType="end"/>
      </w:r>
    </w:p>
    <w:p w14:paraId="183F09F8" w14:textId="40F2631B" w:rsidR="00D62CDE" w:rsidRDefault="00D62CDE">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ApplyAction</w:t>
      </w:r>
      <w:r>
        <w:tab/>
      </w:r>
      <w:r>
        <w:fldChar w:fldCharType="begin" w:fldLock="1"/>
      </w:r>
      <w:r>
        <w:instrText xml:space="preserve"> PAGEREF _Toc94605434 \h </w:instrText>
      </w:r>
      <w:r>
        <w:fldChar w:fldCharType="separate"/>
      </w:r>
      <w:r>
        <w:t>41</w:t>
      </w:r>
      <w:r>
        <w:fldChar w:fldCharType="end"/>
      </w:r>
    </w:p>
    <w:p w14:paraId="456E348D" w14:textId="28DC0A24" w:rsidR="00D62CDE" w:rsidRDefault="00D62CDE">
      <w:pPr>
        <w:pStyle w:val="TOC4"/>
        <w:rPr>
          <w:rFonts w:asciiTheme="minorHAnsi" w:eastAsiaTheme="minorEastAsia" w:hAnsiTheme="minorHAnsi" w:cstheme="minorBidi"/>
          <w:sz w:val="22"/>
          <w:szCs w:val="22"/>
          <w:lang w:eastAsia="en-GB"/>
        </w:rPr>
      </w:pPr>
      <w:r w:rsidRPr="00C83F50">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_Toc94605435 \h </w:instrText>
      </w:r>
      <w:r>
        <w:fldChar w:fldCharType="separate"/>
      </w:r>
      <w:r>
        <w:t>41</w:t>
      </w:r>
      <w:r>
        <w:fldChar w:fldCharType="end"/>
      </w:r>
    </w:p>
    <w:p w14:paraId="2FE2EDAD" w14:textId="4D828C04" w:rsidR="00D62CDE" w:rsidRDefault="00D62CDE">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_Toc94605436 \h </w:instrText>
      </w:r>
      <w:r>
        <w:fldChar w:fldCharType="separate"/>
      </w:r>
      <w:r>
        <w:t>41</w:t>
      </w:r>
      <w:r>
        <w:fldChar w:fldCharType="end"/>
      </w:r>
    </w:p>
    <w:p w14:paraId="2FC4C144" w14:textId="158AEEEC" w:rsidR="00D62CDE" w:rsidRDefault="00D62CDE">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_Toc94605437 \h </w:instrText>
      </w:r>
      <w:r>
        <w:fldChar w:fldCharType="separate"/>
      </w:r>
      <w:r>
        <w:t>41</w:t>
      </w:r>
      <w:r>
        <w:fldChar w:fldCharType="end"/>
      </w:r>
    </w:p>
    <w:p w14:paraId="2A37291E" w14:textId="6B573D01" w:rsidR="00D62CDE" w:rsidRDefault="00D62CDE">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_Toc94605438 \h </w:instrText>
      </w:r>
      <w:r>
        <w:fldChar w:fldCharType="separate"/>
      </w:r>
      <w:r>
        <w:t>41</w:t>
      </w:r>
      <w:r>
        <w:fldChar w:fldCharType="end"/>
      </w:r>
    </w:p>
    <w:p w14:paraId="21312E74" w14:textId="4E2B2135" w:rsidR="00D62CDE" w:rsidRDefault="00D62CDE">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_Toc94605439 \h </w:instrText>
      </w:r>
      <w:r>
        <w:fldChar w:fldCharType="separate"/>
      </w:r>
      <w:r>
        <w:t>41</w:t>
      </w:r>
      <w:r>
        <w:fldChar w:fldCharType="end"/>
      </w:r>
    </w:p>
    <w:p w14:paraId="76CFE7B6" w14:textId="7D45C3CE" w:rsidR="00D62CDE" w:rsidRDefault="00D62CDE">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_Toc94605440 \h </w:instrText>
      </w:r>
      <w:r>
        <w:fldChar w:fldCharType="separate"/>
      </w:r>
      <w:r>
        <w:t>41</w:t>
      </w:r>
      <w:r>
        <w:fldChar w:fldCharType="end"/>
      </w:r>
    </w:p>
    <w:p w14:paraId="20F92D93" w14:textId="3B8E3BF7" w:rsidR="00D62CDE" w:rsidRDefault="00D62CDE">
      <w:pPr>
        <w:pStyle w:val="TOC2"/>
        <w:rPr>
          <w:rFonts w:asciiTheme="minorHAnsi" w:eastAsiaTheme="minorEastAsia" w:hAnsiTheme="minorHAnsi" w:cstheme="minorBidi"/>
          <w:sz w:val="22"/>
          <w:szCs w:val="22"/>
          <w:lang w:eastAsia="en-GB"/>
        </w:rPr>
      </w:pPr>
      <w:r>
        <w:lastRenderedPageBreak/>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_Toc94605441 \h </w:instrText>
      </w:r>
      <w:r>
        <w:fldChar w:fldCharType="separate"/>
      </w:r>
      <w:r>
        <w:t>42</w:t>
      </w:r>
      <w:r>
        <w:fldChar w:fldCharType="end"/>
      </w:r>
    </w:p>
    <w:p w14:paraId="12562F01" w14:textId="7C2D6D6B" w:rsidR="00D62CDE" w:rsidRDefault="00D62CDE">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_Toc94605442 \h </w:instrText>
      </w:r>
      <w:r>
        <w:fldChar w:fldCharType="separate"/>
      </w:r>
      <w:r>
        <w:t>42</w:t>
      </w:r>
      <w:r>
        <w:fldChar w:fldCharType="end"/>
      </w:r>
    </w:p>
    <w:p w14:paraId="0F560199" w14:textId="55A3FF49" w:rsidR="00D62CDE" w:rsidRDefault="00D62CDE">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Neasdf_BaselineDNSPattern Service API</w:t>
      </w:r>
      <w:r>
        <w:tab/>
      </w:r>
      <w:r>
        <w:fldChar w:fldCharType="begin" w:fldLock="1"/>
      </w:r>
      <w:r>
        <w:instrText xml:space="preserve"> PAGEREF _Toc94605443 \h </w:instrText>
      </w:r>
      <w:r>
        <w:fldChar w:fldCharType="separate"/>
      </w:r>
      <w:r>
        <w:t>42</w:t>
      </w:r>
      <w:r>
        <w:fldChar w:fldCharType="end"/>
      </w:r>
    </w:p>
    <w:p w14:paraId="718801F4" w14:textId="1D8385BC" w:rsidR="00D62CDE" w:rsidRDefault="00D62CDE">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_Toc94605444 \h </w:instrText>
      </w:r>
      <w:r>
        <w:fldChar w:fldCharType="separate"/>
      </w:r>
      <w:r>
        <w:t>42</w:t>
      </w:r>
      <w:r>
        <w:fldChar w:fldCharType="end"/>
      </w:r>
    </w:p>
    <w:p w14:paraId="09BFD066" w14:textId="2CEF7F57" w:rsidR="00D62CDE" w:rsidRDefault="00D62CDE">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_Toc94605445 \h </w:instrText>
      </w:r>
      <w:r>
        <w:fldChar w:fldCharType="separate"/>
      </w:r>
      <w:r>
        <w:t>43</w:t>
      </w:r>
      <w:r>
        <w:fldChar w:fldCharType="end"/>
      </w:r>
    </w:p>
    <w:p w14:paraId="1EAA9C1E" w14:textId="55953E65" w:rsidR="00D62CDE" w:rsidRDefault="00D62CDE">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_Toc94605446 \h </w:instrText>
      </w:r>
      <w:r>
        <w:fldChar w:fldCharType="separate"/>
      </w:r>
      <w:r>
        <w:t>43</w:t>
      </w:r>
      <w:r>
        <w:fldChar w:fldCharType="end"/>
      </w:r>
    </w:p>
    <w:p w14:paraId="1233F42E" w14:textId="571A4436" w:rsidR="00D62CDE" w:rsidRDefault="00D62CDE">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_Toc94605447 \h </w:instrText>
      </w:r>
      <w:r>
        <w:fldChar w:fldCharType="separate"/>
      </w:r>
      <w:r>
        <w:t>43</w:t>
      </w:r>
      <w:r>
        <w:fldChar w:fldCharType="end"/>
      </w:r>
    </w:p>
    <w:p w14:paraId="6E2B54E9" w14:textId="005F466F" w:rsidR="00D62CDE" w:rsidRDefault="00D62CDE">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_Toc94605448 \h </w:instrText>
      </w:r>
      <w:r>
        <w:fldChar w:fldCharType="separate"/>
      </w:r>
      <w:r>
        <w:t>43</w:t>
      </w:r>
      <w:r>
        <w:fldChar w:fldCharType="end"/>
      </w:r>
    </w:p>
    <w:p w14:paraId="0F65646F" w14:textId="4EC3F999" w:rsidR="00D62CDE" w:rsidRDefault="00D62CDE">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_Toc94605449 \h </w:instrText>
      </w:r>
      <w:r>
        <w:fldChar w:fldCharType="separate"/>
      </w:r>
      <w:r>
        <w:t>43</w:t>
      </w:r>
      <w:r>
        <w:fldChar w:fldCharType="end"/>
      </w:r>
    </w:p>
    <w:p w14:paraId="3FCABE7B" w14:textId="7FA1EA92" w:rsidR="00D62CDE" w:rsidRDefault="00D62CDE">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_Toc94605450 \h </w:instrText>
      </w:r>
      <w:r>
        <w:fldChar w:fldCharType="separate"/>
      </w:r>
      <w:r>
        <w:t>43</w:t>
      </w:r>
      <w:r>
        <w:fldChar w:fldCharType="end"/>
      </w:r>
    </w:p>
    <w:p w14:paraId="5FFA4B73" w14:textId="24AD1DC6" w:rsidR="00D62CDE" w:rsidRDefault="00D62CDE">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_Toc94605451 \h </w:instrText>
      </w:r>
      <w:r>
        <w:fldChar w:fldCharType="separate"/>
      </w:r>
      <w:r>
        <w:t>43</w:t>
      </w:r>
      <w:r>
        <w:fldChar w:fldCharType="end"/>
      </w:r>
    </w:p>
    <w:p w14:paraId="202D61A8" w14:textId="5C0A0D43" w:rsidR="00D62CDE" w:rsidRDefault="00D62CDE">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_Toc94605452 \h </w:instrText>
      </w:r>
      <w:r>
        <w:fldChar w:fldCharType="separate"/>
      </w:r>
      <w:r>
        <w:t>43</w:t>
      </w:r>
      <w:r>
        <w:fldChar w:fldCharType="end"/>
      </w:r>
    </w:p>
    <w:p w14:paraId="08082C92" w14:textId="452EB08D" w:rsidR="00D62CDE" w:rsidRDefault="00D62CDE">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Individual Baseline DNS Pattern</w:t>
      </w:r>
      <w:r>
        <w:tab/>
      </w:r>
      <w:r>
        <w:fldChar w:fldCharType="begin" w:fldLock="1"/>
      </w:r>
      <w:r>
        <w:instrText xml:space="preserve"> PAGEREF _Toc94605453 \h </w:instrText>
      </w:r>
      <w:r>
        <w:fldChar w:fldCharType="separate"/>
      </w:r>
      <w:r>
        <w:t>44</w:t>
      </w:r>
      <w:r>
        <w:fldChar w:fldCharType="end"/>
      </w:r>
    </w:p>
    <w:p w14:paraId="3CA29BE8" w14:textId="1E534E22" w:rsidR="00D62CDE" w:rsidRDefault="00D62CDE">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_Toc94605454 \h </w:instrText>
      </w:r>
      <w:r>
        <w:fldChar w:fldCharType="separate"/>
      </w:r>
      <w:r>
        <w:t>44</w:t>
      </w:r>
      <w:r>
        <w:fldChar w:fldCharType="end"/>
      </w:r>
    </w:p>
    <w:p w14:paraId="4543D5F8" w14:textId="771DA3CE" w:rsidR="00D62CDE" w:rsidRDefault="00D62CDE">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_Toc94605455 \h </w:instrText>
      </w:r>
      <w:r>
        <w:fldChar w:fldCharType="separate"/>
      </w:r>
      <w:r>
        <w:t>44</w:t>
      </w:r>
      <w:r>
        <w:fldChar w:fldCharType="end"/>
      </w:r>
    </w:p>
    <w:p w14:paraId="567457E5" w14:textId="60744830" w:rsidR="00D62CDE" w:rsidRDefault="00D62CDE">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_Toc94605456 \h </w:instrText>
      </w:r>
      <w:r>
        <w:fldChar w:fldCharType="separate"/>
      </w:r>
      <w:r>
        <w:t>45</w:t>
      </w:r>
      <w:r>
        <w:fldChar w:fldCharType="end"/>
      </w:r>
    </w:p>
    <w:p w14:paraId="485CCD00" w14:textId="1CE40C10" w:rsidR="00D62CDE" w:rsidRDefault="00D62CDE">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_Toc94605457 \h </w:instrText>
      </w:r>
      <w:r>
        <w:fldChar w:fldCharType="separate"/>
      </w:r>
      <w:r>
        <w:t>45</w:t>
      </w:r>
      <w:r>
        <w:fldChar w:fldCharType="end"/>
      </w:r>
    </w:p>
    <w:p w14:paraId="2B31468D" w14:textId="1E474033" w:rsidR="00D62CDE" w:rsidRDefault="00D62CDE">
      <w:pPr>
        <w:pStyle w:val="TOC6"/>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_Toc94605458 \h </w:instrText>
      </w:r>
      <w:r>
        <w:fldChar w:fldCharType="separate"/>
      </w:r>
      <w:r>
        <w:t>46</w:t>
      </w:r>
      <w:r>
        <w:fldChar w:fldCharType="end"/>
      </w:r>
    </w:p>
    <w:p w14:paraId="1C6C68FD" w14:textId="58721826" w:rsidR="00D62CDE" w:rsidRDefault="00D62CDE">
      <w:pPr>
        <w:pStyle w:val="TOC6"/>
        <w:rPr>
          <w:rFonts w:asciiTheme="minorHAnsi" w:eastAsiaTheme="minorEastAsia" w:hAnsiTheme="minorHAnsi" w:cstheme="minorBidi"/>
          <w:sz w:val="22"/>
          <w:szCs w:val="22"/>
          <w:lang w:eastAsia="en-GB"/>
        </w:rPr>
      </w:pPr>
      <w:r>
        <w:t>6.2.3.2.3.3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_Toc94605459 \h </w:instrText>
      </w:r>
      <w:r>
        <w:fldChar w:fldCharType="separate"/>
      </w:r>
      <w:r>
        <w:t>47</w:t>
      </w:r>
      <w:r>
        <w:fldChar w:fldCharType="end"/>
      </w:r>
    </w:p>
    <w:p w14:paraId="06047C9E" w14:textId="3EC6E0CE" w:rsidR="00D62CDE" w:rsidRDefault="00D62CDE">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_Toc94605460 \h </w:instrText>
      </w:r>
      <w:r>
        <w:fldChar w:fldCharType="separate"/>
      </w:r>
      <w:r>
        <w:t>49</w:t>
      </w:r>
      <w:r>
        <w:fldChar w:fldCharType="end"/>
      </w:r>
    </w:p>
    <w:p w14:paraId="752D708B" w14:textId="0D05C09B" w:rsidR="00D62CDE" w:rsidRDefault="00D62CDE">
      <w:pPr>
        <w:pStyle w:val="TOC6"/>
        <w:rPr>
          <w:rFonts w:asciiTheme="minorHAnsi" w:eastAsiaTheme="minorEastAsia" w:hAnsiTheme="minorHAnsi" w:cstheme="minorBidi"/>
          <w:sz w:val="22"/>
          <w:szCs w:val="22"/>
          <w:lang w:eastAsia="en-GB"/>
        </w:rPr>
      </w:pPr>
      <w:r>
        <w:t>6.2.3.3.4.1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_Toc94605461 \h </w:instrText>
      </w:r>
      <w:r>
        <w:fldChar w:fldCharType="separate"/>
      </w:r>
      <w:r>
        <w:t>49</w:t>
      </w:r>
      <w:r>
        <w:fldChar w:fldCharType="end"/>
      </w:r>
    </w:p>
    <w:p w14:paraId="6B4378B5" w14:textId="7B15D59A" w:rsidR="00D62CDE" w:rsidRDefault="00D62CDE">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_Toc94605462 \h </w:instrText>
      </w:r>
      <w:r>
        <w:fldChar w:fldCharType="separate"/>
      </w:r>
      <w:r>
        <w:t>49</w:t>
      </w:r>
      <w:r>
        <w:fldChar w:fldCharType="end"/>
      </w:r>
    </w:p>
    <w:p w14:paraId="167AAD78" w14:textId="4FC3B592" w:rsidR="00D62CDE" w:rsidRDefault="00D62CDE">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_Toc94605463 \h </w:instrText>
      </w:r>
      <w:r>
        <w:fldChar w:fldCharType="separate"/>
      </w:r>
      <w:r>
        <w:t>49</w:t>
      </w:r>
      <w:r>
        <w:fldChar w:fldCharType="end"/>
      </w:r>
    </w:p>
    <w:p w14:paraId="7B5D95DA" w14:textId="540FA317" w:rsidR="00D62CDE" w:rsidRDefault="00D62CDE">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_Toc94605464 \h </w:instrText>
      </w:r>
      <w:r>
        <w:fldChar w:fldCharType="separate"/>
      </w:r>
      <w:r>
        <w:t>49</w:t>
      </w:r>
      <w:r>
        <w:fldChar w:fldCharType="end"/>
      </w:r>
    </w:p>
    <w:p w14:paraId="504AD46A" w14:textId="685277FB" w:rsidR="00D62CDE" w:rsidRDefault="00D62CDE">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_Toc94605465 \h </w:instrText>
      </w:r>
      <w:r>
        <w:fldChar w:fldCharType="separate"/>
      </w:r>
      <w:r>
        <w:t>49</w:t>
      </w:r>
      <w:r>
        <w:fldChar w:fldCharType="end"/>
      </w:r>
    </w:p>
    <w:p w14:paraId="61C3C909" w14:textId="671D8633" w:rsidR="00D62CDE" w:rsidRDefault="00D62CDE">
      <w:pPr>
        <w:pStyle w:val="TOC4"/>
        <w:rPr>
          <w:rFonts w:asciiTheme="minorHAnsi" w:eastAsiaTheme="minorEastAsia" w:hAnsiTheme="minorHAnsi" w:cstheme="minorBidi"/>
          <w:sz w:val="22"/>
          <w:szCs w:val="22"/>
          <w:lang w:eastAsia="en-GB"/>
        </w:rPr>
      </w:pPr>
      <w:r w:rsidRPr="00C83F50">
        <w:rPr>
          <w:lang w:val="en-US"/>
        </w:rPr>
        <w:t>6.2.6.2</w:t>
      </w:r>
      <w:r>
        <w:rPr>
          <w:rFonts w:asciiTheme="minorHAnsi" w:eastAsiaTheme="minorEastAsia" w:hAnsiTheme="minorHAnsi" w:cstheme="minorBidi"/>
          <w:sz w:val="22"/>
          <w:szCs w:val="22"/>
          <w:lang w:eastAsia="en-GB"/>
        </w:rPr>
        <w:tab/>
      </w:r>
      <w:r w:rsidRPr="00C83F50">
        <w:rPr>
          <w:lang w:val="en-US"/>
        </w:rPr>
        <w:t>Structured data types</w:t>
      </w:r>
      <w:r>
        <w:tab/>
      </w:r>
      <w:r>
        <w:fldChar w:fldCharType="begin" w:fldLock="1"/>
      </w:r>
      <w:r>
        <w:instrText xml:space="preserve"> PAGEREF _Toc94605466 \h </w:instrText>
      </w:r>
      <w:r>
        <w:fldChar w:fldCharType="separate"/>
      </w:r>
      <w:r>
        <w:t>50</w:t>
      </w:r>
      <w:r>
        <w:fldChar w:fldCharType="end"/>
      </w:r>
    </w:p>
    <w:p w14:paraId="2F045901" w14:textId="01D1BAD6" w:rsidR="00D62CDE" w:rsidRDefault="00D62CDE">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_Toc94605467 \h </w:instrText>
      </w:r>
      <w:r>
        <w:fldChar w:fldCharType="separate"/>
      </w:r>
      <w:r>
        <w:t>50</w:t>
      </w:r>
      <w:r>
        <w:fldChar w:fldCharType="end"/>
      </w:r>
    </w:p>
    <w:p w14:paraId="54D74312" w14:textId="24823B77" w:rsidR="00D62CDE" w:rsidRDefault="00D62CDE">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BaseDnsPatternCreateData</w:t>
      </w:r>
      <w:r>
        <w:tab/>
      </w:r>
      <w:r>
        <w:fldChar w:fldCharType="begin" w:fldLock="1"/>
      </w:r>
      <w:r>
        <w:instrText xml:space="preserve"> PAGEREF _Toc94605468 \h </w:instrText>
      </w:r>
      <w:r>
        <w:fldChar w:fldCharType="separate"/>
      </w:r>
      <w:r>
        <w:t>50</w:t>
      </w:r>
      <w:r>
        <w:fldChar w:fldCharType="end"/>
      </w:r>
    </w:p>
    <w:p w14:paraId="6134DCDC" w14:textId="4D569039" w:rsidR="00D62CDE" w:rsidRDefault="00D62CDE">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BaseDnsPatternCreatedData</w:t>
      </w:r>
      <w:r>
        <w:tab/>
      </w:r>
      <w:r>
        <w:fldChar w:fldCharType="begin" w:fldLock="1"/>
      </w:r>
      <w:r>
        <w:instrText xml:space="preserve"> PAGEREF _Toc94605469 \h </w:instrText>
      </w:r>
      <w:r>
        <w:fldChar w:fldCharType="separate"/>
      </w:r>
      <w:r>
        <w:t>50</w:t>
      </w:r>
      <w:r>
        <w:fldChar w:fldCharType="end"/>
      </w:r>
    </w:p>
    <w:p w14:paraId="4409BD29" w14:textId="477F07EA" w:rsidR="00D62CDE" w:rsidRDefault="00D62CDE">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BaselineDnsMdt</w:t>
      </w:r>
      <w:r>
        <w:tab/>
      </w:r>
      <w:r>
        <w:fldChar w:fldCharType="begin" w:fldLock="1"/>
      </w:r>
      <w:r>
        <w:instrText xml:space="preserve"> PAGEREF _Toc94605470 \h </w:instrText>
      </w:r>
      <w:r>
        <w:fldChar w:fldCharType="separate"/>
      </w:r>
      <w:r>
        <w:t>51</w:t>
      </w:r>
      <w:r>
        <w:fldChar w:fldCharType="end"/>
      </w:r>
    </w:p>
    <w:p w14:paraId="44AAB48C" w14:textId="4BAD8DEA" w:rsidR="00D62CDE" w:rsidRDefault="00D62CDE">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 xml:space="preserve">Type: </w:t>
      </w:r>
      <w:r>
        <w:rPr>
          <w:lang w:eastAsia="zh-CN"/>
        </w:rPr>
        <w:t>BaselineDnsAit</w:t>
      </w:r>
      <w:r>
        <w:tab/>
      </w:r>
      <w:r>
        <w:fldChar w:fldCharType="begin" w:fldLock="1"/>
      </w:r>
      <w:r>
        <w:instrText xml:space="preserve"> PAGEREF _Toc94605471 \h </w:instrText>
      </w:r>
      <w:r>
        <w:fldChar w:fldCharType="separate"/>
      </w:r>
      <w:r>
        <w:t>51</w:t>
      </w:r>
      <w:r>
        <w:fldChar w:fldCharType="end"/>
      </w:r>
    </w:p>
    <w:p w14:paraId="63DD32DA" w14:textId="5C8608EF" w:rsidR="00D62CDE" w:rsidRDefault="00D62CDE">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VarNfId</w:t>
      </w:r>
      <w:r>
        <w:tab/>
      </w:r>
      <w:r>
        <w:fldChar w:fldCharType="begin" w:fldLock="1"/>
      </w:r>
      <w:r>
        <w:instrText xml:space="preserve"> PAGEREF _Toc94605472 \h </w:instrText>
      </w:r>
      <w:r>
        <w:fldChar w:fldCharType="separate"/>
      </w:r>
      <w:r>
        <w:t>52</w:t>
      </w:r>
      <w:r>
        <w:fldChar w:fldCharType="end"/>
      </w:r>
    </w:p>
    <w:p w14:paraId="37F4C6CA" w14:textId="58A631AB" w:rsidR="00D62CDE" w:rsidRDefault="00D62CDE">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_Toc94605473 \h </w:instrText>
      </w:r>
      <w:r>
        <w:fldChar w:fldCharType="separate"/>
      </w:r>
      <w:r>
        <w:t>52</w:t>
      </w:r>
      <w:r>
        <w:fldChar w:fldCharType="end"/>
      </w:r>
    </w:p>
    <w:p w14:paraId="447AF4F2" w14:textId="5637E59C" w:rsidR="00D62CDE" w:rsidRDefault="00D62CDE">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_Toc94605474 \h </w:instrText>
      </w:r>
      <w:r>
        <w:fldChar w:fldCharType="separate"/>
      </w:r>
      <w:r>
        <w:t>52</w:t>
      </w:r>
      <w:r>
        <w:fldChar w:fldCharType="end"/>
      </w:r>
    </w:p>
    <w:p w14:paraId="3C13BF48" w14:textId="2A55E217" w:rsidR="00D62CDE" w:rsidRDefault="00D62CDE">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_Toc94605475 \h </w:instrText>
      </w:r>
      <w:r>
        <w:fldChar w:fldCharType="separate"/>
      </w:r>
      <w:r>
        <w:t>52</w:t>
      </w:r>
      <w:r>
        <w:fldChar w:fldCharType="end"/>
      </w:r>
    </w:p>
    <w:p w14:paraId="5C9DFF0D" w14:textId="2D6B9CE1" w:rsidR="00D62CDE" w:rsidRDefault="00D62CDE">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_Toc94605476 \h </w:instrText>
      </w:r>
      <w:r>
        <w:fldChar w:fldCharType="separate"/>
      </w:r>
      <w:r>
        <w:t>52</w:t>
      </w:r>
      <w:r>
        <w:fldChar w:fldCharType="end"/>
      </w:r>
    </w:p>
    <w:p w14:paraId="344E8405" w14:textId="137160C8" w:rsidR="00D62CDE" w:rsidRDefault="00D62CDE">
      <w:pPr>
        <w:pStyle w:val="TOC2"/>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_Toc94605477 \h </w:instrText>
      </w:r>
      <w:r>
        <w:fldChar w:fldCharType="separate"/>
      </w:r>
      <w:r>
        <w:t>53</w:t>
      </w:r>
      <w:r>
        <w:fldChar w:fldCharType="end"/>
      </w:r>
    </w:p>
    <w:p w14:paraId="432B75AE" w14:textId="020E6A0C" w:rsidR="00D62CDE" w:rsidRDefault="00D62CDE">
      <w:pPr>
        <w:pStyle w:val="TOC2"/>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_Toc94605478 \h </w:instrText>
      </w:r>
      <w:r>
        <w:fldChar w:fldCharType="separate"/>
      </w:r>
      <w:r>
        <w:t>53</w:t>
      </w:r>
      <w:r>
        <w:fldChar w:fldCharType="end"/>
      </w:r>
    </w:p>
    <w:p w14:paraId="754E6116" w14:textId="082DDC34" w:rsidR="00D62CDE" w:rsidRDefault="00D62CDE">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_Toc94605479 \h </w:instrText>
      </w:r>
      <w:r>
        <w:fldChar w:fldCharType="separate"/>
      </w:r>
      <w:r>
        <w:t>54</w:t>
      </w:r>
      <w:r>
        <w:fldChar w:fldCharType="end"/>
      </w:r>
    </w:p>
    <w:p w14:paraId="5AEF70C4" w14:textId="509DA53D" w:rsidR="00D62CDE" w:rsidRDefault="00D62CDE">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_Toc94605480 \h </w:instrText>
      </w:r>
      <w:r>
        <w:fldChar w:fldCharType="separate"/>
      </w:r>
      <w:r>
        <w:t>54</w:t>
      </w:r>
      <w:r>
        <w:fldChar w:fldCharType="end"/>
      </w:r>
    </w:p>
    <w:p w14:paraId="2EC5FF13" w14:textId="2148C7A5" w:rsidR="00D62CDE" w:rsidRDefault="00D62CDE">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Neasdf_DNSContext API</w:t>
      </w:r>
      <w:r>
        <w:tab/>
      </w:r>
      <w:r>
        <w:fldChar w:fldCharType="begin" w:fldLock="1"/>
      </w:r>
      <w:r>
        <w:instrText xml:space="preserve"> PAGEREF _Toc94605481 \h </w:instrText>
      </w:r>
      <w:r>
        <w:fldChar w:fldCharType="separate"/>
      </w:r>
      <w:r>
        <w:t>54</w:t>
      </w:r>
      <w:r>
        <w:fldChar w:fldCharType="end"/>
      </w:r>
    </w:p>
    <w:p w14:paraId="7CD736A5" w14:textId="6506F174" w:rsidR="00D62CDE" w:rsidRDefault="00D62CDE">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Neasdf_BaselineDNSPattern API</w:t>
      </w:r>
      <w:r>
        <w:tab/>
      </w:r>
      <w:r>
        <w:fldChar w:fldCharType="begin" w:fldLock="1"/>
      </w:r>
      <w:r>
        <w:instrText xml:space="preserve"> PAGEREF _Toc94605482 \h </w:instrText>
      </w:r>
      <w:r>
        <w:fldChar w:fldCharType="separate"/>
      </w:r>
      <w:r>
        <w:t>62</w:t>
      </w:r>
      <w:r>
        <w:fldChar w:fldCharType="end"/>
      </w:r>
    </w:p>
    <w:p w14:paraId="6758415D" w14:textId="536C2EB8" w:rsidR="00D62CDE" w:rsidRDefault="00D62CDE">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_Toc94605483 \h </w:instrText>
      </w:r>
      <w:r>
        <w:fldChar w:fldCharType="separate"/>
      </w:r>
      <w:r>
        <w:t>68</w:t>
      </w:r>
      <w:r>
        <w:fldChar w:fldCharType="end"/>
      </w:r>
    </w:p>
    <w:p w14:paraId="09B22CB4" w14:textId="3FD07C81" w:rsidR="00080512" w:rsidRPr="005A79A0" w:rsidRDefault="005A79A0" w:rsidP="005A79A0">
      <w:r>
        <w:rPr>
          <w:noProof/>
          <w:sz w:val="22"/>
        </w:rPr>
        <w:fldChar w:fldCharType="end"/>
      </w:r>
    </w:p>
    <w:p w14:paraId="13699F81" w14:textId="77777777" w:rsidR="00080512" w:rsidRDefault="00080512" w:rsidP="00D62CDE">
      <w:pPr>
        <w:pStyle w:val="Heading1"/>
      </w:pPr>
      <w:r w:rsidRPr="004D3578">
        <w:br w:type="page"/>
      </w:r>
      <w:bookmarkStart w:id="9" w:name="foreword"/>
      <w:bookmarkStart w:id="10" w:name="_Toc2086433"/>
      <w:bookmarkStart w:id="11" w:name="_Toc35971368"/>
      <w:bookmarkStart w:id="12" w:name="_Toc85462049"/>
      <w:bookmarkStart w:id="13" w:name="_Toc88667310"/>
      <w:bookmarkStart w:id="14" w:name="_Toc94605326"/>
      <w:bookmarkEnd w:id="9"/>
      <w:r w:rsidRPr="004D3578">
        <w:lastRenderedPageBreak/>
        <w:t>Foreword</w:t>
      </w:r>
      <w:bookmarkEnd w:id="10"/>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D62CDE">
      <w:pPr>
        <w:pStyle w:val="Heading1"/>
      </w:pPr>
      <w:bookmarkStart w:id="16" w:name="introduction"/>
      <w:bookmarkStart w:id="17" w:name="_Toc510696578"/>
      <w:bookmarkStart w:id="18" w:name="_Toc35971370"/>
      <w:bookmarkStart w:id="19" w:name="_Toc85462050"/>
      <w:bookmarkStart w:id="20" w:name="_Toc88667311"/>
      <w:bookmarkStart w:id="21" w:name="_Toc94605327"/>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D62CDE">
      <w:pPr>
        <w:pStyle w:val="Heading1"/>
      </w:pPr>
      <w:bookmarkStart w:id="22" w:name="_Toc510696579"/>
      <w:bookmarkStart w:id="23" w:name="_Toc35971371"/>
      <w:bookmarkStart w:id="24" w:name="_Toc85462051"/>
      <w:bookmarkStart w:id="25" w:name="_Toc88667312"/>
      <w:bookmarkStart w:id="26" w:name="_Toc94605328"/>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lastRenderedPageBreak/>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620F1D89" w:rsidR="00584CA9" w:rsidRDefault="00584CA9" w:rsidP="008A6D4A">
      <w:pPr>
        <w:pStyle w:val="EX"/>
      </w:pPr>
      <w:bookmarkStart w:id="28" w:name="_PERM_MCCTEMPBM_CRPT93870002___5"/>
      <w:r w:rsidRPr="00690A26">
        <w:t>[</w:t>
      </w:r>
      <w:r>
        <w:t>17</w:t>
      </w:r>
      <w:r w:rsidRPr="00690A26">
        <w:t>]</w:t>
      </w:r>
      <w:r w:rsidRPr="00690A26">
        <w:tab/>
        <w:t xml:space="preserve">ECMA-262: "ECMAScript® Language Specification", </w:t>
      </w:r>
      <w:hyperlink r:id="rId13" w:history="1">
        <w:r w:rsidRPr="00690A26">
          <w:rPr>
            <w:rStyle w:val="Hyperlink"/>
          </w:rPr>
          <w:t>https://www.ecma-international.org/ecma-262/5.1/</w:t>
        </w:r>
      </w:hyperlink>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0FBD987B" w:rsidR="00BC160D" w:rsidRPr="00D22565" w:rsidRDefault="00BC160D" w:rsidP="008A6D4A">
      <w:pPr>
        <w:pStyle w:val="EX"/>
      </w:pPr>
      <w:r>
        <w:t>[19</w:t>
      </w:r>
      <w:r w:rsidRPr="001D2CEF">
        <w:t>]</w:t>
      </w:r>
      <w:r w:rsidRPr="001D2CEF">
        <w:tab/>
        <w:t>3GPP TS 23.003: "Numbering, addressing and identification".</w:t>
      </w:r>
    </w:p>
    <w:p w14:paraId="66D9FABE" w14:textId="77777777" w:rsidR="008A6D4A" w:rsidRPr="004D3578" w:rsidRDefault="008A6D4A" w:rsidP="00D62CDE">
      <w:pPr>
        <w:pStyle w:val="Heading1"/>
      </w:pPr>
      <w:bookmarkStart w:id="29" w:name="_Toc510696580"/>
      <w:bookmarkStart w:id="30" w:name="_Toc35971372"/>
      <w:bookmarkStart w:id="31" w:name="_Toc85462052"/>
      <w:bookmarkStart w:id="32" w:name="_Toc88667313"/>
      <w:bookmarkStart w:id="33" w:name="_Toc94605329"/>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D62CDE">
      <w:pPr>
        <w:pStyle w:val="Heading2"/>
      </w:pPr>
      <w:bookmarkStart w:id="34" w:name="_Toc510696581"/>
      <w:bookmarkStart w:id="35" w:name="_Toc35971373"/>
      <w:bookmarkStart w:id="36" w:name="_Toc85462053"/>
      <w:bookmarkStart w:id="37" w:name="_Toc88667314"/>
      <w:bookmarkStart w:id="38" w:name="_Toc94605330"/>
      <w:r w:rsidRPr="004D3578">
        <w:t>3.1</w:t>
      </w:r>
      <w:r w:rsidRPr="004D3578">
        <w:tab/>
        <w:t>Definitions</w:t>
      </w:r>
      <w:bookmarkEnd w:id="34"/>
      <w:bookmarkEnd w:id="35"/>
      <w:bookmarkEnd w:id="36"/>
      <w:bookmarkEnd w:id="37"/>
      <w:bookmarkEnd w:id="3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D62CDE">
      <w:pPr>
        <w:pStyle w:val="Heading2"/>
      </w:pPr>
      <w:bookmarkStart w:id="39" w:name="_Toc510696583"/>
      <w:bookmarkStart w:id="40" w:name="_Toc35971375"/>
      <w:bookmarkStart w:id="41" w:name="_Toc85462054"/>
      <w:bookmarkStart w:id="42" w:name="_Toc88667315"/>
      <w:bookmarkStart w:id="43" w:name="_Toc94605331"/>
      <w:r w:rsidRPr="004D3578">
        <w:t>3.</w:t>
      </w:r>
      <w:r w:rsidR="00FB4A47">
        <w:t>2</w:t>
      </w:r>
      <w:r w:rsidRPr="004D3578">
        <w:tab/>
        <w:t>Abbreviations</w:t>
      </w:r>
      <w:bookmarkEnd w:id="39"/>
      <w:bookmarkEnd w:id="40"/>
      <w:bookmarkEnd w:id="41"/>
      <w:bookmarkEnd w:id="42"/>
      <w:bookmarkEnd w:id="4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D62CDE">
      <w:pPr>
        <w:pStyle w:val="Heading1"/>
      </w:pPr>
      <w:bookmarkStart w:id="44" w:name="_Toc510696584"/>
      <w:bookmarkStart w:id="45" w:name="_Toc35971376"/>
      <w:bookmarkStart w:id="46" w:name="_Toc85462055"/>
      <w:bookmarkStart w:id="47" w:name="_Toc88667316"/>
      <w:bookmarkStart w:id="48" w:name="_Toc94605332"/>
      <w:r w:rsidRPr="004D3578">
        <w:t>4</w:t>
      </w:r>
      <w:r w:rsidRPr="004D3578">
        <w:tab/>
      </w:r>
      <w:r>
        <w:t>Overview</w:t>
      </w:r>
      <w:bookmarkEnd w:id="44"/>
      <w:bookmarkEnd w:id="45"/>
      <w:bookmarkEnd w:id="46"/>
      <w:bookmarkEnd w:id="47"/>
      <w:bookmarkEnd w:id="48"/>
    </w:p>
    <w:p w14:paraId="325A75B5" w14:textId="77777777" w:rsidR="00AF156D" w:rsidRDefault="00AF156D" w:rsidP="00D62CDE">
      <w:pPr>
        <w:pStyle w:val="Heading2"/>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94605333"/>
      <w:r>
        <w:t>4.1</w:t>
      </w:r>
      <w:r>
        <w:tab/>
        <w:t>Introduction</w:t>
      </w:r>
      <w:bookmarkEnd w:id="49"/>
      <w:bookmarkEnd w:id="50"/>
      <w:bookmarkEnd w:id="51"/>
      <w:bookmarkEnd w:id="52"/>
      <w:bookmarkEnd w:id="53"/>
      <w:bookmarkEnd w:id="54"/>
      <w:bookmarkEnd w:id="55"/>
      <w:bookmarkEnd w:id="56"/>
      <w:bookmarkEnd w:id="57"/>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77777777" w:rsidR="00AF156D" w:rsidRDefault="00AF156D" w:rsidP="004A2822">
      <w:pPr>
        <w:pStyle w:val="TH"/>
      </w:pPr>
      <w:r w:rsidRPr="00475454">
        <w:object w:dxaOrig="4140" w:dyaOrig="1290" w14:anchorId="56205B46">
          <v:shape id="_x0000_i1027" type="#_x0000_t75" style="width:205pt;height:64.65pt" o:ole="">
            <v:imagedata r:id="rId14" o:title=""/>
          </v:shape>
          <o:OLEObject Type="Embed" ProgID="Visio.Drawing.11" ShapeID="_x0000_i1027" DrawAspect="Content" ObjectID="_1705218953"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D62CDE">
      <w:pPr>
        <w:pStyle w:val="Heading1"/>
      </w:pPr>
      <w:bookmarkStart w:id="58" w:name="_Toc510696585"/>
      <w:bookmarkStart w:id="59" w:name="_Toc35971377"/>
      <w:bookmarkStart w:id="60" w:name="_Toc85462057"/>
      <w:bookmarkStart w:id="61" w:name="_Toc88667318"/>
      <w:bookmarkStart w:id="62" w:name="_Toc94605334"/>
      <w:r>
        <w:lastRenderedPageBreak/>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D62CDE">
      <w:pPr>
        <w:pStyle w:val="Heading2"/>
      </w:pPr>
      <w:bookmarkStart w:id="63" w:name="_Toc510696586"/>
      <w:bookmarkStart w:id="64" w:name="_Toc35971378"/>
      <w:bookmarkStart w:id="65" w:name="_Toc85462058"/>
      <w:bookmarkStart w:id="66" w:name="_Toc88667319"/>
      <w:bookmarkStart w:id="67" w:name="_Toc94605335"/>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46D4A77F" w:rsidR="0067027F" w:rsidRDefault="0067027F" w:rsidP="0067027F">
            <w:pPr>
              <w:pStyle w:val="TAC"/>
              <w:rPr>
                <w:lang w:eastAsia="zh-CN"/>
              </w:rPr>
            </w:pPr>
            <w:r>
              <w:rPr>
                <w:lang w:val="en-US" w:eastAsia="zh-CN"/>
              </w:rPr>
              <w:t>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D62CDE">
      <w:pPr>
        <w:pStyle w:val="Heading2"/>
      </w:pPr>
      <w:bookmarkStart w:id="68" w:name="_Toc510696587"/>
      <w:bookmarkStart w:id="69" w:name="_Toc35971379"/>
      <w:bookmarkStart w:id="70" w:name="_Toc85462059"/>
      <w:bookmarkStart w:id="71" w:name="_Toc88667320"/>
      <w:bookmarkStart w:id="72" w:name="_Toc94605336"/>
      <w:r>
        <w:t>5.2</w:t>
      </w:r>
      <w:r>
        <w:tab/>
      </w:r>
      <w:r w:rsidR="00AF156D" w:rsidRPr="00CF30AD">
        <w:t>Neasdf_DNSContext</w:t>
      </w:r>
      <w:r w:rsidRPr="00AF47A0">
        <w:t xml:space="preserve"> </w:t>
      </w:r>
      <w:r>
        <w:t>Service</w:t>
      </w:r>
      <w:bookmarkEnd w:id="68"/>
      <w:bookmarkEnd w:id="69"/>
      <w:bookmarkEnd w:id="70"/>
      <w:bookmarkEnd w:id="71"/>
      <w:bookmarkEnd w:id="72"/>
    </w:p>
    <w:p w14:paraId="273A6649" w14:textId="77777777" w:rsidR="008A6D4A" w:rsidRDefault="008A6D4A" w:rsidP="00D62CDE">
      <w:pPr>
        <w:pStyle w:val="Heading3"/>
      </w:pPr>
      <w:bookmarkStart w:id="73" w:name="_Toc510696588"/>
      <w:bookmarkStart w:id="74" w:name="_Toc35971380"/>
      <w:bookmarkStart w:id="75" w:name="_Toc85462060"/>
      <w:bookmarkStart w:id="76" w:name="_Toc88667321"/>
      <w:bookmarkStart w:id="77" w:name="_Toc94605337"/>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8A6D4A">
      <w:pPr>
        <w:pStyle w:val="Guidance"/>
        <w:rPr>
          <w:i w:val="0"/>
          <w:lang w:eastAsia="zh-CN"/>
        </w:rPr>
      </w:pPr>
    </w:p>
    <w:p w14:paraId="7D760384" w14:textId="77777777" w:rsidR="008A6D4A" w:rsidRDefault="008A6D4A" w:rsidP="00D62CDE">
      <w:pPr>
        <w:pStyle w:val="Heading3"/>
      </w:pPr>
      <w:bookmarkStart w:id="78" w:name="_Toc510696589"/>
      <w:bookmarkStart w:id="79" w:name="_Toc35971381"/>
      <w:bookmarkStart w:id="80" w:name="_Toc85462061"/>
      <w:bookmarkStart w:id="81" w:name="_Toc88667322"/>
      <w:bookmarkStart w:id="82" w:name="_Toc94605338"/>
      <w:r>
        <w:t>5.2.2</w:t>
      </w:r>
      <w:r>
        <w:tab/>
        <w:t>Service Operations</w:t>
      </w:r>
      <w:bookmarkEnd w:id="78"/>
      <w:bookmarkEnd w:id="79"/>
      <w:bookmarkEnd w:id="80"/>
      <w:bookmarkEnd w:id="81"/>
      <w:bookmarkEnd w:id="82"/>
    </w:p>
    <w:p w14:paraId="28DEDDB0" w14:textId="77777777" w:rsidR="008A6D4A" w:rsidRDefault="008A6D4A" w:rsidP="00D62CDE">
      <w:pPr>
        <w:pStyle w:val="Heading4"/>
      </w:pPr>
      <w:bookmarkStart w:id="83" w:name="_Toc510696590"/>
      <w:bookmarkStart w:id="84" w:name="_Toc35971382"/>
      <w:bookmarkStart w:id="85" w:name="_Toc85462062"/>
      <w:bookmarkStart w:id="86" w:name="_Toc88667323"/>
      <w:bookmarkStart w:id="87" w:name="_Toc94605339"/>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D62CDE">
      <w:pPr>
        <w:pStyle w:val="Heading4"/>
      </w:pPr>
      <w:bookmarkStart w:id="88" w:name="_Toc510696591"/>
      <w:bookmarkStart w:id="89" w:name="_Toc35971383"/>
      <w:bookmarkStart w:id="90" w:name="_Toc85462063"/>
      <w:bookmarkStart w:id="91" w:name="_Toc88667324"/>
      <w:bookmarkStart w:id="92" w:name="_Toc94605340"/>
      <w:r>
        <w:t>5.2.2.2</w:t>
      </w:r>
      <w:r>
        <w:tab/>
      </w:r>
      <w:bookmarkEnd w:id="88"/>
      <w:bookmarkEnd w:id="89"/>
      <w:r w:rsidR="00B47D2D">
        <w:t>Create</w:t>
      </w:r>
      <w:bookmarkEnd w:id="90"/>
      <w:bookmarkEnd w:id="91"/>
      <w:bookmarkEnd w:id="92"/>
    </w:p>
    <w:p w14:paraId="0C9B3676" w14:textId="77777777" w:rsidR="008A6D4A" w:rsidRDefault="008A6D4A" w:rsidP="00D62CDE">
      <w:pPr>
        <w:pStyle w:val="Heading5"/>
      </w:pPr>
      <w:bookmarkStart w:id="93" w:name="_Toc510696592"/>
      <w:bookmarkStart w:id="94" w:name="_Toc35971384"/>
      <w:bookmarkStart w:id="95" w:name="_Toc85462064"/>
      <w:bookmarkStart w:id="96" w:name="_Toc88667325"/>
      <w:bookmarkStart w:id="97" w:name="_Toc94605341"/>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19CA41BC" w:rsidR="00B47D2D" w:rsidRDefault="00B47D2D" w:rsidP="00B47D2D">
      <w:pPr>
        <w:pStyle w:val="B1"/>
      </w:pPr>
      <w:r>
        <w:t>-</w:t>
      </w:r>
      <w:r>
        <w:tab/>
        <w:t>EAS Discovery P</w:t>
      </w:r>
      <w:r w:rsidRPr="006D7ACA">
        <w:t>rocedure with EASDF</w:t>
      </w:r>
      <w:r>
        <w:t xml:space="preserve"> (see </w:t>
      </w:r>
      <w:r w:rsidR="009C566B">
        <w:t>clause 6</w:t>
      </w:r>
      <w:r>
        <w:t>.2.3.2.2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7.95pt;height:108.7pt" o:ole="">
            <v:imagedata r:id="rId16" o:title=""/>
          </v:shape>
          <o:OLEObject Type="Embed" ProgID="Visio.Drawing.11" ShapeID="_x0000_i1028" DrawAspect="Content" ObjectID="_1705218954"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6920D73B" w:rsidR="00B47D2D" w:rsidRDefault="00B47D2D" w:rsidP="00B47D2D">
      <w:pPr>
        <w:pStyle w:val="B2"/>
      </w:pPr>
      <w:r>
        <w:t>-</w:t>
      </w:r>
      <w:r>
        <w:tab/>
        <w:t xml:space="preserve">the UE IP address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3D764960"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The POST response body shall include:</w:t>
      </w:r>
    </w:p>
    <w:p w14:paraId="227B6F81" w14:textId="77777777" w:rsidR="00B47D2D" w:rsidRDefault="00B47D2D" w:rsidP="00D62CDE">
      <w:pPr>
        <w:pStyle w:val="B1"/>
      </w:pPr>
      <w:r w:rsidRPr="00D62CDE">
        <w:t>-</w:t>
      </w:r>
      <w:r w:rsidRPr="00D62CDE">
        <w:tab/>
        <w:t>the IP address of the EASDF (to be sent by the SMF to the UE).</w:t>
      </w:r>
    </w:p>
    <w:p w14:paraId="74715A83" w14:textId="77777777" w:rsidR="00B47D2D" w:rsidRPr="003355CA" w:rsidRDefault="00B47D2D" w:rsidP="00B47D2D">
      <w:pPr>
        <w:pStyle w:val="B1"/>
      </w:pPr>
      <w:r w:rsidRPr="00EC76A3">
        <w:rPr>
          <w:rFonts w:eastAsiaTheme="minorEastAsia"/>
        </w:rPr>
        <w:lastRenderedPageBreak/>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3B3A820F" w14:textId="77777777" w:rsidR="00B47D2D" w:rsidRPr="00B47D2D" w:rsidRDefault="00B47D2D" w:rsidP="008A6D4A"/>
    <w:p w14:paraId="1D2FF555" w14:textId="3203CAB5" w:rsidR="008A6D4A" w:rsidRDefault="008A6D4A" w:rsidP="00D62CDE">
      <w:pPr>
        <w:pStyle w:val="Heading4"/>
      </w:pPr>
      <w:bookmarkStart w:id="98" w:name="_Toc510696595"/>
      <w:bookmarkStart w:id="99" w:name="_Toc35971387"/>
      <w:bookmarkStart w:id="100" w:name="_Toc85462065"/>
      <w:bookmarkStart w:id="101" w:name="_Toc88667326"/>
      <w:bookmarkStart w:id="102" w:name="_Toc94605342"/>
      <w:r>
        <w:t>5.2.2.3</w:t>
      </w:r>
      <w:r>
        <w:tab/>
      </w:r>
      <w:r w:rsidR="00B329EC">
        <w:t>Update</w:t>
      </w:r>
      <w:bookmarkEnd w:id="98"/>
      <w:bookmarkEnd w:id="99"/>
      <w:bookmarkEnd w:id="100"/>
      <w:bookmarkEnd w:id="101"/>
      <w:bookmarkEnd w:id="102"/>
    </w:p>
    <w:p w14:paraId="67562B96" w14:textId="2841F319" w:rsidR="00B329EC" w:rsidRDefault="00B329EC" w:rsidP="00D62CDE">
      <w:pPr>
        <w:pStyle w:val="Heading5"/>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94605343"/>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4621C91A" w:rsidR="00B329EC" w:rsidRDefault="00B329EC" w:rsidP="00B329EC">
      <w:pPr>
        <w:pStyle w:val="B1"/>
      </w:pPr>
      <w:r>
        <w:t>-</w:t>
      </w:r>
      <w:r>
        <w:tab/>
        <w:t>EAS Discovery P</w:t>
      </w:r>
      <w:r w:rsidRPr="006D7ACA">
        <w:t>rocedure with EASDF</w:t>
      </w:r>
      <w:r>
        <w:t xml:space="preserve"> (see </w:t>
      </w:r>
      <w:r w:rsidR="009C566B">
        <w:t>clause 6</w:t>
      </w:r>
      <w:r>
        <w:t>.2.3.2.2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6.6pt;height:126.1pt" o:ole="">
            <v:imagedata r:id="rId18" o:title=""/>
          </v:shape>
          <o:OLEObject Type="Embed" ProgID="Visio.Drawing.11" ShapeID="_x0000_i1029" DrawAspect="Content" ObjectID="_1705218955" r:id="rId19"/>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6.6pt;height:126.1pt" o:ole="">
            <v:imagedata r:id="rId20" o:title=""/>
          </v:shape>
          <o:OLEObject Type="Embed" ProgID="Visio.Drawing.11" ShapeID="_x0000_i1030" DrawAspect="Content" ObjectID="_1705218956" r:id="rId21"/>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lastRenderedPageBreak/>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D62CDE">
      <w:pPr>
        <w:pStyle w:val="Heading4"/>
      </w:pPr>
      <w:bookmarkStart w:id="112" w:name="_Toc85462067"/>
      <w:bookmarkStart w:id="113" w:name="_Toc88667328"/>
      <w:bookmarkStart w:id="114" w:name="_Toc94605344"/>
      <w:r>
        <w:t>5.2.2.4</w:t>
      </w:r>
      <w:r>
        <w:tab/>
        <w:t>Delete</w:t>
      </w:r>
      <w:bookmarkEnd w:id="112"/>
      <w:bookmarkEnd w:id="113"/>
      <w:bookmarkEnd w:id="114"/>
    </w:p>
    <w:p w14:paraId="0FC868C0" w14:textId="77777777" w:rsidR="00B329EC" w:rsidRDefault="00B329EC" w:rsidP="00D62CDE">
      <w:pPr>
        <w:pStyle w:val="Heading5"/>
      </w:pPr>
      <w:bookmarkStart w:id="115" w:name="_Toc85462068"/>
      <w:bookmarkStart w:id="116" w:name="_Toc88667329"/>
      <w:bookmarkStart w:id="117" w:name="_Toc94605345"/>
      <w:r>
        <w:t>5.2.2.4.1</w:t>
      </w:r>
      <w:r>
        <w:tab/>
        <w:t>General</w:t>
      </w:r>
      <w:bookmarkEnd w:id="115"/>
      <w:bookmarkEnd w:id="116"/>
      <w:bookmarkEnd w:id="117"/>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6.6pt;height:126.1pt" o:ole="">
            <v:imagedata r:id="rId22" o:title=""/>
          </v:shape>
          <o:OLEObject Type="Embed" ProgID="Visio.Drawing.11" ShapeID="_x0000_i1031" DrawAspect="Content" ObjectID="_1705218957"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5A4CDE60"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6F7DCFC5" w14:textId="77777777" w:rsidR="008754A3" w:rsidRPr="00B47D2D" w:rsidRDefault="008754A3" w:rsidP="008754A3"/>
    <w:p w14:paraId="00E7C850" w14:textId="6F90A9F5" w:rsidR="008754A3" w:rsidRDefault="008754A3" w:rsidP="00D62CDE">
      <w:pPr>
        <w:pStyle w:val="Heading4"/>
      </w:pPr>
      <w:bookmarkStart w:id="118" w:name="_Toc85462069"/>
      <w:bookmarkStart w:id="119" w:name="_Toc88667330"/>
      <w:bookmarkStart w:id="120" w:name="_Toc94605346"/>
      <w:r>
        <w:t>5.2.2.5</w:t>
      </w:r>
      <w:r>
        <w:tab/>
        <w:t>Notify</w:t>
      </w:r>
      <w:bookmarkEnd w:id="118"/>
      <w:bookmarkEnd w:id="119"/>
      <w:bookmarkEnd w:id="120"/>
    </w:p>
    <w:p w14:paraId="56FC4881" w14:textId="5865FD7C" w:rsidR="008754A3" w:rsidRDefault="008754A3" w:rsidP="00D62CDE">
      <w:pPr>
        <w:pStyle w:val="Heading5"/>
      </w:pPr>
      <w:bookmarkStart w:id="121" w:name="_Toc85462070"/>
      <w:bookmarkStart w:id="122" w:name="_Toc88667331"/>
      <w:bookmarkStart w:id="123" w:name="_Toc94605347"/>
      <w:r>
        <w:t>5.2.2.5.1</w:t>
      </w:r>
      <w:r>
        <w:tab/>
        <w:t>General</w:t>
      </w:r>
      <w:bookmarkEnd w:id="121"/>
      <w:bookmarkEnd w:id="122"/>
      <w:bookmarkEnd w:id="123"/>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0021DB20" w:rsidR="008754A3" w:rsidRDefault="008754A3" w:rsidP="008754A3">
      <w:pPr>
        <w:pStyle w:val="B1"/>
      </w:pPr>
      <w:r>
        <w:t>-</w:t>
      </w:r>
      <w:r>
        <w:tab/>
        <w:t>EAS Discovery P</w:t>
      </w:r>
      <w:r w:rsidRPr="006D7ACA">
        <w:t>rocedure with EASDF</w:t>
      </w:r>
      <w:r>
        <w:t xml:space="preserve"> (see </w:t>
      </w:r>
      <w:r w:rsidR="009C566B">
        <w:t>clause 6</w:t>
      </w:r>
      <w:r>
        <w:t>.2.3.2.2 of 3GPP TS 23.548 [14]).</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6.6pt;height:126.1pt" o:ole="">
            <v:imagedata r:id="rId24" o:title=""/>
          </v:shape>
          <o:OLEObject Type="Embed" ProgID="Visio.Drawing.11" ShapeID="_x0000_i1032" DrawAspect="Content" ObjectID="_1705218958" r:id="rId25"/>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0304835" w14:textId="595DA029" w:rsidR="00182A68" w:rsidRDefault="00182A68" w:rsidP="00D62CDE">
      <w:pPr>
        <w:pStyle w:val="Heading3"/>
      </w:pPr>
      <w:bookmarkStart w:id="124" w:name="_Toc85462071"/>
      <w:bookmarkStart w:id="125" w:name="_Toc88667332"/>
      <w:bookmarkStart w:id="126" w:name="_Toc94605348"/>
      <w:r>
        <w:t>5.2.3</w:t>
      </w:r>
      <w:r>
        <w:tab/>
        <w:t>DNS messages processing by EASDF</w:t>
      </w:r>
      <w:bookmarkEnd w:id="124"/>
      <w:bookmarkEnd w:id="125"/>
      <w:bookmarkEnd w:id="126"/>
    </w:p>
    <w:p w14:paraId="274ECEC1" w14:textId="33A08B36" w:rsidR="00182A68" w:rsidRDefault="00182A68" w:rsidP="00D62CDE">
      <w:pPr>
        <w:pStyle w:val="Heading4"/>
      </w:pPr>
      <w:bookmarkStart w:id="127" w:name="_Toc85462072"/>
      <w:bookmarkStart w:id="128" w:name="_Toc88667333"/>
      <w:bookmarkStart w:id="129" w:name="_Toc94605349"/>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D62CDE">
      <w:pPr>
        <w:pStyle w:val="Heading4"/>
      </w:pPr>
      <w:bookmarkStart w:id="130" w:name="_Toc85462073"/>
      <w:bookmarkStart w:id="131" w:name="_Toc88667334"/>
      <w:bookmarkStart w:id="132" w:name="_Toc94605350"/>
      <w:r>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D62CDE">
      <w:pPr>
        <w:pStyle w:val="Heading5"/>
      </w:pPr>
      <w:bookmarkStart w:id="133" w:name="_Toc94605351"/>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1BDF6755" w14:textId="77777777" w:rsidR="00182A68" w:rsidRDefault="00182A68" w:rsidP="00182A68">
      <w:pPr>
        <w:pStyle w:val="B1"/>
      </w:pPr>
      <w:r>
        <w:t>-</w:t>
      </w:r>
      <w:r>
        <w:tab/>
        <w:t>the UE IP address and DNN of the PDU session; and</w:t>
      </w:r>
    </w:p>
    <w:p w14:paraId="648BE099" w14:textId="01C24000" w:rsidR="00182A68" w:rsidRDefault="00182A68" w:rsidP="00182A68">
      <w:pPr>
        <w:pStyle w:val="B1"/>
      </w:pPr>
      <w:r>
        <w:t>-</w:t>
      </w:r>
      <w:r>
        <w:tab/>
        <w:t>one or more DNS rules.</w:t>
      </w:r>
    </w:p>
    <w:p w14:paraId="65343AAD" w14:textId="370467F5" w:rsidR="00182A68" w:rsidRDefault="00182A68" w:rsidP="00182A68">
      <w:r>
        <w:t>There shall be at most one DNS context created in the EASDF with the same UE IP address and DNN. If the EASDF receives a request to create a DNS context for which another DNS context already exists with the same UE IP address and DNN, the EASDF shall proceed with creating the DNS context and shall delete the earlier existing DNS context with the same UE IP address and DNN.</w:t>
      </w:r>
    </w:p>
    <w:p w14:paraId="0958AB53" w14:textId="72B1CBBC" w:rsidR="005B30CB" w:rsidRPr="005B30CB" w:rsidRDefault="005B30CB" w:rsidP="00D62CDE">
      <w:pPr>
        <w:pStyle w:val="Heading5"/>
      </w:pPr>
      <w:bookmarkStart w:id="134" w:name="_Toc94605352"/>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73B0480F" w:rsidR="005B30CB" w:rsidRPr="005B30CB" w:rsidRDefault="005B30CB" w:rsidP="005B30CB">
      <w:pPr>
        <w:pStyle w:val="B2"/>
        <w:rPr>
          <w:lang w:eastAsia="zh-CN"/>
        </w:rPr>
      </w:pPr>
      <w:r>
        <w:t>-</w:t>
      </w:r>
      <w:r>
        <w:tab/>
        <w:t xml:space="preserve">for a DNS rule other than a One-Time DNS rule: </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 xml:space="preserve">a DNS rule </w:t>
      </w:r>
      <w:r w:rsidR="005771AF" w:rsidRPr="005B30CB">
        <w:rPr>
          <w:rFonts w:eastAsiaTheme="minorEastAsia"/>
        </w:rPr>
        <w:lastRenderedPageBreak/>
        <w:t>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77777777" w:rsidR="005B30CB" w:rsidRDefault="005B30CB" w:rsidP="005B30CB">
      <w:pPr>
        <w:pStyle w:val="B2"/>
        <w:rPr>
          <w:lang w:val="en-US"/>
        </w:rPr>
      </w:pPr>
      <w:r w:rsidRPr="00C45BF3">
        <w:rPr>
          <w:lang w:val="en-US"/>
        </w:rPr>
        <w:t>-</w:t>
      </w:r>
      <w:r w:rsidRPr="00C45BF3">
        <w:rPr>
          <w:lang w:val="en-US"/>
        </w:rPr>
        <w:tab/>
      </w:r>
      <w:r>
        <w:t xml:space="preserve">for a One-Time DNS rule: </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08E3897E" w14:textId="689F38CF" w:rsidR="00182A68" w:rsidRDefault="00182A68" w:rsidP="00182A68">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1C1E5681" w14:textId="77777777" w:rsidR="00182A68" w:rsidRPr="00AA0020" w:rsidRDefault="00182A68" w:rsidP="00182A68">
      <w:pPr>
        <w:pStyle w:val="B1"/>
      </w:pPr>
    </w:p>
    <w:p w14:paraId="4B2434A3" w14:textId="20940E47" w:rsidR="005771AF" w:rsidRDefault="005771AF" w:rsidP="00182A68">
      <w:pPr>
        <w:pStyle w:val="TH"/>
      </w:pPr>
      <w:r w:rsidRPr="00D64FA1">
        <w:rPr>
          <w:lang w:val="fr-FR"/>
        </w:rPr>
        <w:object w:dxaOrig="14381" w:dyaOrig="9371" w14:anchorId="4704249C">
          <v:shape id="_x0000_i1033" type="#_x0000_t75" style="width:453.55pt;height:301.75pt" o:ole="">
            <v:imagedata r:id="rId26" o:title=""/>
          </v:shape>
          <o:OLEObject Type="Embed" ProgID="Visio.Drawing.11" ShapeID="_x0000_i1033" DrawAspect="Content" ObjectID="_1705218959"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D62CDE">
      <w:pPr>
        <w:pStyle w:val="Heading5"/>
      </w:pPr>
      <w:bookmarkStart w:id="135" w:name="_Toc94605353"/>
      <w:r>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lastRenderedPageBreak/>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7777777"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6D5050C5" w14:textId="77777777" w:rsidR="00182A68" w:rsidRDefault="00182A68" w:rsidP="00182A68">
      <w:pPr>
        <w:pStyle w:val="EditorsNote"/>
      </w:pPr>
      <w:r>
        <w:t>Editor's Note: this assumes that there is no NAT modifying the UE source IP address between the PSA and the EASDF, or that the SMF provides the Nated IP address in the DNS Context.</w:t>
      </w:r>
    </w:p>
    <w:p w14:paraId="3D378E80" w14:textId="7777777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07BD85FC" w:rsidR="00182A68" w:rsidRDefault="00182A68" w:rsidP="00182A68">
      <w:pPr>
        <w:pStyle w:val="NO"/>
      </w:pPr>
      <w:r>
        <w:t>NOTE:</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0.9pt;height:2in" o:ole="">
            <v:imagedata r:id="rId28" o:title=""/>
          </v:shape>
          <o:OLEObject Type="Embed" ProgID="Visio.Drawing.11" ShapeID="_x0000_i1034" DrawAspect="Content" ObjectID="_1705218960"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0.9pt;height:2in" o:ole="">
            <v:imagedata r:id="rId30" o:title=""/>
          </v:shape>
          <o:OLEObject Type="Embed" ProgID="Visio.Drawing.11" ShapeID="_x0000_i1035" DrawAspect="Content" ObjectID="_1705218961"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D62CDE">
      <w:pPr>
        <w:pStyle w:val="Heading5"/>
      </w:pPr>
      <w:bookmarkStart w:id="136" w:name="_Toc85462074"/>
      <w:bookmarkStart w:id="137" w:name="_Toc88667335"/>
      <w:bookmarkStart w:id="138" w:name="_Toc94605354"/>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8"/>
    </w:p>
    <w:p w14:paraId="7755923B" w14:textId="77777777" w:rsidR="00C46A0D" w:rsidRDefault="00C46A0D" w:rsidP="00C46A0D">
      <w:pPr>
        <w:rPr>
          <w:lang w:val="en-US"/>
        </w:rPr>
      </w:pPr>
      <w:r>
        <w:rPr>
          <w:lang w:val="en-US"/>
        </w:rPr>
        <w:t>The SMF may instruct the EASDF to apply certain</w:t>
      </w:r>
      <w:r>
        <w:t xml:space="preserve"> actions (e.g. forward or drop a DNS message) to a specific DNS message,</w:t>
      </w:r>
      <w:r>
        <w:rPr>
          <w:lang w:val="en-US"/>
        </w:rPr>
        <w:t xml:space="preserve"> that has been earlier buffered in the EASDF and reported to the SMF, by creating a new DNS rule in the DNS context that includes: </w:t>
      </w:r>
    </w:p>
    <w:p w14:paraId="28D7D127" w14:textId="77777777"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xml:space="preserve">, as reported earlier by the EASDF in the DNSContext Notify request; and </w:t>
      </w:r>
    </w:p>
    <w:p w14:paraId="7A7F9869" w14:textId="77777777" w:rsidR="00C46A0D" w:rsidRDefault="00C46A0D" w:rsidP="00C46A0D">
      <w:pPr>
        <w:pStyle w:val="B1"/>
        <w:rPr>
          <w:lang w:val="en-US"/>
        </w:rPr>
      </w:pPr>
      <w:r>
        <w:rPr>
          <w:lang w:val="en-US"/>
        </w:rPr>
        <w:t>-</w:t>
      </w:r>
      <w:r>
        <w:rPr>
          <w:lang w:val="en-US"/>
        </w:rPr>
        <w:tab/>
        <w:t xml:space="preserve">the requested actions to apply to the DNS message. </w:t>
      </w:r>
    </w:p>
    <w:p w14:paraId="0C06ECC8" w14:textId="77777777" w:rsidR="00C46A0D" w:rsidRDefault="00C46A0D" w:rsidP="00C46A0D">
      <w:pPr>
        <w:rPr>
          <w:lang w:val="en-US"/>
        </w:rPr>
      </w:pPr>
      <w:r>
        <w:rPr>
          <w:lang w:val="en-US"/>
        </w:rPr>
        <w:t xml:space="preserve">Such a DNS rule shall not contain any DNS Rule ID, precedence, MBT nor BD MDT. </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24FD6D77" w14:textId="73551489" w:rsidR="00C46A0D" w:rsidRDefault="00C46A0D" w:rsidP="00C46A0D">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47625C8A" w14:textId="77777777" w:rsidR="00C46A0D" w:rsidRPr="00C46A0D" w:rsidRDefault="00C46A0D" w:rsidP="00C46A0D"/>
    <w:p w14:paraId="68D496FD" w14:textId="27C2B6A1" w:rsidR="00182A68" w:rsidRDefault="00182A68" w:rsidP="00D62CDE">
      <w:pPr>
        <w:pStyle w:val="Heading4"/>
      </w:pPr>
      <w:bookmarkStart w:id="139" w:name="_Toc94605355"/>
      <w:r>
        <w:t>5.2.3</w:t>
      </w:r>
      <w:r w:rsidRPr="00682C7E">
        <w:t>.</w:t>
      </w:r>
      <w:r>
        <w:t>3</w:t>
      </w:r>
      <w:r w:rsidRPr="00682C7E">
        <w:tab/>
      </w:r>
      <w:r>
        <w:t>DNS Message Detection Template</w:t>
      </w:r>
      <w:bookmarkEnd w:id="136"/>
      <w:bookmarkEnd w:id="137"/>
      <w:bookmarkEnd w:id="139"/>
    </w:p>
    <w:p w14:paraId="3EB16A10" w14:textId="7DB48DD8" w:rsidR="00182A68" w:rsidRPr="003D2CB2" w:rsidRDefault="00182A68" w:rsidP="00D62CDE">
      <w:pPr>
        <w:pStyle w:val="Heading5"/>
        <w:rPr>
          <w:lang w:val="en-US"/>
        </w:rPr>
      </w:pPr>
      <w:bookmarkStart w:id="140" w:name="_Toc85462075"/>
      <w:bookmarkStart w:id="141" w:name="_Toc88667336"/>
      <w:bookmarkStart w:id="142" w:name="_Toc94605356"/>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D62CDE">
      <w:pPr>
        <w:pStyle w:val="Heading5"/>
        <w:rPr>
          <w:lang w:val="en-US"/>
        </w:rPr>
      </w:pPr>
      <w:bookmarkStart w:id="143" w:name="_Toc85462076"/>
      <w:bookmarkStart w:id="144" w:name="_Toc88667337"/>
      <w:bookmarkStart w:id="145" w:name="_Toc94605357"/>
      <w:r>
        <w:t>5.2.3</w:t>
      </w:r>
      <w:r w:rsidRPr="008F3293">
        <w:t>.3.</w:t>
      </w:r>
      <w:r>
        <w:rPr>
          <w:lang w:val="en-US"/>
        </w:rPr>
        <w:t>2</w:t>
      </w:r>
      <w:r w:rsidRPr="008F3293">
        <w:tab/>
        <w:t>DNS Q</w:t>
      </w:r>
      <w:r w:rsidRPr="003D2CB2">
        <w:rPr>
          <w:lang w:val="en-US"/>
        </w:rPr>
        <w:t xml:space="preserve">uery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 xml:space="preserve">A UE IP address may only be provisioned in a DNS Query MDT, i.e. it cannot be provisioned in a Baseline DNS MDT. However, a DNS rule may be provisioned with a reference to one or more Baseline DNS Query MDTs together with a </w:t>
      </w:r>
      <w:r>
        <w:lastRenderedPageBreak/>
        <w:t>UE IP address (see clause 6.1.6.2.</w:t>
      </w:r>
      <w:r w:rsidR="00D45EA7">
        <w:t>20</w:t>
      </w:r>
      <w:r>
        <w:t>), in which case the referenced Baseline DNS Query MDTs shall be matched for the specific UE IP address.</w:t>
      </w:r>
    </w:p>
    <w:p w14:paraId="473BBC25" w14:textId="42D70D16" w:rsidR="00182A68" w:rsidRDefault="00182A68" w:rsidP="00182A68">
      <w:r>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D62CDE">
      <w:pPr>
        <w:pStyle w:val="Heading5"/>
        <w:rPr>
          <w:lang w:val="en-US"/>
        </w:rPr>
      </w:pPr>
      <w:bookmarkStart w:id="146" w:name="_Toc85462077"/>
      <w:bookmarkStart w:id="147" w:name="_Toc88667338"/>
      <w:bookmarkStart w:id="148" w:name="_Toc94605358"/>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754A21A2" w:rsidR="00182A68" w:rsidRDefault="00182A68" w:rsidP="00182A68">
      <w:pPr>
        <w:pStyle w:val="B1"/>
      </w:pPr>
      <w:r>
        <w:t>-</w:t>
      </w:r>
      <w:r>
        <w:tab/>
        <w:t>a list of FQDN ranges</w:t>
      </w:r>
      <w:r w:rsidRPr="00666789">
        <w:t xml:space="preserve"> </w:t>
      </w:r>
      <w:r>
        <w:t>or a wildcard FQDN representing "any FQDN"; and/or</w:t>
      </w:r>
    </w:p>
    <w:p w14:paraId="4CA60E72" w14:textId="467B7928" w:rsidR="00182A68" w:rsidRDefault="00182A68" w:rsidP="00182A68">
      <w:pPr>
        <w:pStyle w:val="B1"/>
      </w:pPr>
      <w:r>
        <w:t>-</w:t>
      </w:r>
      <w:r>
        <w:tab/>
        <w:t>a list of EAS IP addresses ranges.</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D62CDE">
      <w:pPr>
        <w:pStyle w:val="Heading4"/>
      </w:pPr>
      <w:bookmarkStart w:id="149" w:name="_Toc85462078"/>
      <w:bookmarkStart w:id="150" w:name="_Toc88667339"/>
      <w:bookmarkStart w:id="151" w:name="_Toc94605359"/>
      <w:r>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D62CDE">
      <w:pPr>
        <w:pStyle w:val="Heading5"/>
      </w:pPr>
      <w:bookmarkStart w:id="152" w:name="_Toc85462079"/>
      <w:bookmarkStart w:id="153" w:name="_Toc88667340"/>
      <w:bookmarkStart w:id="154" w:name="_Toc94605360"/>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5329D2CD" w:rsidR="00182A68" w:rsidRDefault="00182A68" w:rsidP="00182A68">
      <w:pPr>
        <w:pStyle w:val="B1"/>
      </w:pPr>
      <w:r>
        <w:t>-</w:t>
      </w:r>
      <w:r>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29CD4B7B" w:rsidR="00182A68" w:rsidRDefault="00182A68" w:rsidP="00182A68">
      <w:pPr>
        <w:pStyle w:val="B1"/>
      </w:pPr>
      <w:r>
        <w:t>-</w:t>
      </w:r>
      <w:r>
        <w:tab/>
        <w:t>BUFFER DNS message.</w:t>
      </w:r>
    </w:p>
    <w:p w14:paraId="15DA584C" w14:textId="778AFB08" w:rsidR="00182A68" w:rsidRDefault="00182A68" w:rsidP="00182A68">
      <w:pPr>
        <w:pStyle w:val="B1"/>
      </w:pPr>
      <w:r>
        <w:t>-</w:t>
      </w:r>
      <w:r>
        <w:tab/>
        <w:t>FORWARD DNS message.</w:t>
      </w:r>
    </w:p>
    <w:p w14:paraId="747A2410" w14:textId="6B23BC4B" w:rsidR="00182A68" w:rsidRDefault="00182A68" w:rsidP="00D62CDE">
      <w:pPr>
        <w:pStyle w:val="B1"/>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0CC66C75" w14:textId="14E2C485" w:rsidR="00182A68" w:rsidRDefault="00182A68" w:rsidP="00D62CDE">
      <w:pPr>
        <w:pStyle w:val="B1"/>
      </w:pPr>
      <w:r w:rsidRPr="00D62CDE">
        <w:t>The SMF may request the EASDF to include an EDNS Client Subnet (ECS) option in the DNS Query message as defined in IETF RFC 7871 [18].</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33B74AF" w14:textId="24F2EF49" w:rsidR="00182A68" w:rsidRDefault="00182A68" w:rsidP="00182A68">
      <w:pPr>
        <w:pStyle w:val="B1"/>
      </w:pPr>
      <w:r>
        <w:t>-</w:t>
      </w:r>
      <w:r>
        <w:tab/>
        <w:t>DISCARD DNS message.</w:t>
      </w:r>
    </w:p>
    <w:p w14:paraId="0AF82F8D" w14:textId="3029F59F"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D62CDE">
      <w:pPr>
        <w:pStyle w:val="Heading5"/>
      </w:pPr>
      <w:bookmarkStart w:id="155" w:name="_Toc85462080"/>
      <w:bookmarkStart w:id="156" w:name="_Toc88667341"/>
      <w:bookmarkStart w:id="157" w:name="_Toc94605361"/>
      <w:r>
        <w:lastRenderedPageBreak/>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D62CDE">
      <w:pPr>
        <w:pStyle w:val="Heading4"/>
      </w:pPr>
      <w:bookmarkStart w:id="158" w:name="_Toc85462081"/>
      <w:bookmarkStart w:id="159" w:name="_Toc88667342"/>
      <w:bookmarkStart w:id="160" w:name="_Toc94605362"/>
      <w:r>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D62CDE">
      <w:pPr>
        <w:pStyle w:val="Heading5"/>
        <w:rPr>
          <w:lang w:val="en-US"/>
        </w:rPr>
      </w:pPr>
      <w:bookmarkStart w:id="161" w:name="_Toc85462082"/>
      <w:bookmarkStart w:id="162" w:name="_Toc88667343"/>
      <w:bookmarkStart w:id="163" w:name="_Toc94605363"/>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77777777"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 xml:space="preserve">3). </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77777777" w:rsidR="00CD19C2" w:rsidRDefault="00CD19C2" w:rsidP="00CD19C2">
      <w:pPr>
        <w:pStyle w:val="B1"/>
      </w:pPr>
      <w:r>
        <w:t>-</w:t>
      </w:r>
      <w:r>
        <w:tab/>
        <w:t xml:space="preserve">the URI of the baseline DNS pattern in which the BD MDT or BD AIT is defined; the URI shall be chosen by the SMF when creating the baseline DNS pattern (see clause 6.2.3); and  </w:t>
      </w:r>
    </w:p>
    <w:p w14:paraId="337DAFEA" w14:textId="77777777" w:rsidR="00CD19C2" w:rsidRDefault="00CD19C2" w:rsidP="00CD19C2">
      <w:pPr>
        <w:pStyle w:val="B1"/>
      </w:pPr>
      <w:r>
        <w:t>-</w:t>
      </w:r>
      <w:r>
        <w:tab/>
        <w:t xml:space="preserve">an MDT or AIT identifier (string) uniquely identifying the MDT or AIT within the baseline DNS pattern; this identifier shall be chosen by the SMF when creating the BD MDT or BD AIT. </w:t>
      </w:r>
    </w:p>
    <w:p w14:paraId="77D268A4" w14:textId="77777777" w:rsidR="00CD19C2" w:rsidRDefault="00CD19C2" w:rsidP="00CD19C2">
      <w:r>
        <w:t xml:space="preserve">The URI of a baseline DNS pattern shall be unique per SMF set, if an SMF set controls the EASDF, or unique per SMF otherwise. </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D62CDE">
      <w:pPr>
        <w:pStyle w:val="Heading2"/>
      </w:pPr>
      <w:bookmarkStart w:id="164" w:name="_Toc85462083"/>
      <w:bookmarkStart w:id="165" w:name="_Toc88667344"/>
      <w:bookmarkStart w:id="166" w:name="_Toc94605364"/>
      <w:r>
        <w:lastRenderedPageBreak/>
        <w:t>5.3</w:t>
      </w:r>
      <w:r>
        <w:tab/>
      </w:r>
      <w:r w:rsidRPr="008424F9">
        <w:t>Neasdf_</w:t>
      </w:r>
      <w:r w:rsidR="003303AA" w:rsidRPr="00AA5D44">
        <w:t>BaselineDNS</w:t>
      </w:r>
      <w:r>
        <w:t>Pattern</w:t>
      </w:r>
      <w:r w:rsidRPr="00AF47A0">
        <w:t xml:space="preserve"> </w:t>
      </w:r>
      <w:r>
        <w:t>Service</w:t>
      </w:r>
      <w:bookmarkEnd w:id="164"/>
      <w:bookmarkEnd w:id="165"/>
      <w:bookmarkEnd w:id="166"/>
    </w:p>
    <w:p w14:paraId="16D9E41F" w14:textId="77777777" w:rsidR="0067027F" w:rsidRDefault="0067027F" w:rsidP="00D62CDE">
      <w:pPr>
        <w:pStyle w:val="Heading3"/>
      </w:pPr>
      <w:bookmarkStart w:id="167" w:name="_Toc85462084"/>
      <w:bookmarkStart w:id="168" w:name="_Toc88667345"/>
      <w:bookmarkStart w:id="169" w:name="_Toc94605365"/>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77777777" w:rsidR="0067027F" w:rsidRPr="009B67AF" w:rsidRDefault="0067027F" w:rsidP="005771AF">
            <w:pPr>
              <w:pStyle w:val="TAL"/>
            </w:pPr>
            <w:r>
              <w:t>S</w:t>
            </w:r>
            <w:r w:rsidRPr="009B67AF">
              <w:t>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77777777" w:rsidR="0067027F" w:rsidRPr="009B67AF" w:rsidRDefault="0067027F" w:rsidP="005771AF">
            <w:pPr>
              <w:pStyle w:val="TAL"/>
            </w:pPr>
            <w:r>
              <w:t>S</w:t>
            </w:r>
            <w:r w:rsidRPr="009B67AF">
              <w:t>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77777777" w:rsidR="0067027F" w:rsidRPr="009B67AF" w:rsidRDefault="0067027F" w:rsidP="005771AF">
            <w:pPr>
              <w:pStyle w:val="TAL"/>
            </w:pPr>
            <w:r>
              <w:t>S</w:t>
            </w:r>
            <w:r w:rsidRPr="009B67AF">
              <w:t>MF</w:t>
            </w:r>
          </w:p>
        </w:tc>
      </w:tr>
    </w:tbl>
    <w:p w14:paraId="1F3A0596" w14:textId="77777777" w:rsidR="008A6D4A" w:rsidRDefault="008A6D4A" w:rsidP="008A6D4A"/>
    <w:p w14:paraId="62D8BB70" w14:textId="77777777" w:rsidR="0067027F" w:rsidRDefault="0067027F" w:rsidP="00D62CDE">
      <w:pPr>
        <w:pStyle w:val="Heading3"/>
      </w:pPr>
      <w:bookmarkStart w:id="170" w:name="_Toc85462085"/>
      <w:bookmarkStart w:id="171" w:name="_Toc88667346"/>
      <w:bookmarkStart w:id="172" w:name="_Toc94605366"/>
      <w:r>
        <w:t>5.3.2</w:t>
      </w:r>
      <w:r>
        <w:tab/>
        <w:t>Service Operations</w:t>
      </w:r>
      <w:bookmarkEnd w:id="170"/>
      <w:bookmarkEnd w:id="171"/>
      <w:bookmarkEnd w:id="172"/>
    </w:p>
    <w:p w14:paraId="2F9B9C51" w14:textId="77777777" w:rsidR="0067027F" w:rsidRDefault="0067027F" w:rsidP="00D62CDE">
      <w:pPr>
        <w:pStyle w:val="Heading4"/>
      </w:pPr>
      <w:bookmarkStart w:id="173" w:name="_Toc85462086"/>
      <w:bookmarkStart w:id="174" w:name="_Toc88667347"/>
      <w:bookmarkStart w:id="175" w:name="_Toc94605367"/>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D62CDE">
      <w:pPr>
        <w:pStyle w:val="Heading4"/>
      </w:pPr>
      <w:bookmarkStart w:id="176" w:name="_Toc85462087"/>
      <w:bookmarkStart w:id="177" w:name="_Toc88667348"/>
      <w:bookmarkStart w:id="178" w:name="_Toc94605368"/>
      <w:r>
        <w:t>5.3.2.2</w:t>
      </w:r>
      <w:r>
        <w:tab/>
        <w:t>Create</w:t>
      </w:r>
      <w:bookmarkEnd w:id="176"/>
      <w:bookmarkEnd w:id="177"/>
      <w:bookmarkEnd w:id="178"/>
    </w:p>
    <w:p w14:paraId="6CBF73EB" w14:textId="77777777" w:rsidR="0067027F" w:rsidRDefault="0067027F" w:rsidP="00D62CDE">
      <w:pPr>
        <w:pStyle w:val="Heading5"/>
      </w:pPr>
      <w:bookmarkStart w:id="179" w:name="_Toc85462088"/>
      <w:bookmarkStart w:id="180" w:name="_Toc88667349"/>
      <w:bookmarkStart w:id="181" w:name="_Toc94605369"/>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7D882202" w14:textId="4C2E491D" w:rsidR="0067027F"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A8DA068" w14:textId="77777777" w:rsidR="0067027F" w:rsidRPr="002A1D18" w:rsidRDefault="0067027F" w:rsidP="0067027F"/>
    <w:p w14:paraId="6584D28D" w14:textId="26B7A9F7" w:rsidR="00BC160D" w:rsidRDefault="00BC160D" w:rsidP="0067027F">
      <w:pPr>
        <w:pStyle w:val="TH"/>
      </w:pPr>
      <w:r w:rsidRPr="00D64FA1">
        <w:rPr>
          <w:lang w:val="fr-FR"/>
        </w:rPr>
        <w:object w:dxaOrig="8685" w:dyaOrig="2115" w14:anchorId="338E51E0">
          <v:shape id="_x0000_i1036" type="#_x0000_t75" style="width:436.6pt;height:106.4pt" o:ole="">
            <v:imagedata r:id="rId32" o:title=""/>
          </v:shape>
          <o:OLEObject Type="Embed" ProgID="Visio.Drawing.11" ShapeID="_x0000_i1036" DrawAspect="Content" ObjectID="_1705218962"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4B7757E0" w:rsidR="0067027F" w:rsidRDefault="0067027F" w:rsidP="0067027F">
      <w:pPr>
        <w:pStyle w:val="B1"/>
      </w:pPr>
      <w:r>
        <w:lastRenderedPageBreak/>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payload body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D62CDE">
      <w:pPr>
        <w:pStyle w:val="Heading4"/>
      </w:pPr>
      <w:bookmarkStart w:id="182" w:name="_Toc85462089"/>
      <w:bookmarkStart w:id="183" w:name="_Toc88667350"/>
      <w:bookmarkStart w:id="184" w:name="_Toc94605370"/>
      <w:r>
        <w:t>5.3.2.3</w:t>
      </w:r>
      <w:r>
        <w:tab/>
        <w:t>Update</w:t>
      </w:r>
      <w:bookmarkEnd w:id="182"/>
      <w:bookmarkEnd w:id="183"/>
      <w:bookmarkEnd w:id="184"/>
    </w:p>
    <w:p w14:paraId="40C2091F" w14:textId="77777777" w:rsidR="0067027F" w:rsidRDefault="0067027F" w:rsidP="00D62CDE">
      <w:pPr>
        <w:pStyle w:val="Heading5"/>
      </w:pPr>
      <w:bookmarkStart w:id="185" w:name="_Toc85462090"/>
      <w:bookmarkStart w:id="186" w:name="_Toc88667351"/>
      <w:bookmarkStart w:id="187" w:name="_Toc94605371"/>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65pt;height:127.95pt" o:ole="">
            <v:imagedata r:id="rId34" o:title=""/>
          </v:shape>
          <o:OLEObject Type="Embed" ProgID="Visio.Drawing.11" ShapeID="_x0000_i1037" DrawAspect="Content" ObjectID="_1705218963"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307D1DB"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payload body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65pt;height:127.95pt" o:ole="">
            <v:imagedata r:id="rId36" o:title=""/>
          </v:shape>
          <o:OLEObject Type="Embed" ProgID="Visio.Drawing.11" ShapeID="_x0000_i1038" DrawAspect="Content" ObjectID="_1705218964"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09A94155" w:rsidR="0067027F" w:rsidRDefault="0067027F" w:rsidP="0067027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payload body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D62CDE">
      <w:pPr>
        <w:pStyle w:val="Heading4"/>
      </w:pPr>
      <w:bookmarkStart w:id="188" w:name="_Toc85462091"/>
      <w:bookmarkStart w:id="189" w:name="_Toc88667352"/>
      <w:bookmarkStart w:id="190" w:name="_Toc94605372"/>
      <w:r>
        <w:t>5.3.2.4</w:t>
      </w:r>
      <w:r>
        <w:tab/>
        <w:t>Delete</w:t>
      </w:r>
      <w:bookmarkEnd w:id="188"/>
      <w:bookmarkEnd w:id="189"/>
      <w:bookmarkEnd w:id="190"/>
    </w:p>
    <w:p w14:paraId="490E7AB6" w14:textId="77777777" w:rsidR="0067027F" w:rsidRDefault="0067027F" w:rsidP="00D62CDE">
      <w:pPr>
        <w:pStyle w:val="Heading5"/>
      </w:pPr>
      <w:bookmarkStart w:id="191" w:name="_Toc85462092"/>
      <w:bookmarkStart w:id="192" w:name="_Toc88667353"/>
      <w:bookmarkStart w:id="193" w:name="_Toc94605373"/>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65pt;height:126.55pt" o:ole="">
            <v:imagedata r:id="rId38" o:title=""/>
          </v:shape>
          <o:OLEObject Type="Embed" ProgID="Visio.Drawing.11" ShapeID="_x0000_i1039" DrawAspect="Content" ObjectID="_1705218965"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D62CDE">
      <w:pPr>
        <w:pStyle w:val="Heading1"/>
      </w:pPr>
      <w:bookmarkStart w:id="194" w:name="_Toc510696597"/>
      <w:bookmarkStart w:id="195" w:name="_Toc35971389"/>
      <w:bookmarkStart w:id="196" w:name="_Toc85462093"/>
      <w:bookmarkStart w:id="197" w:name="_Toc88667354"/>
      <w:bookmarkStart w:id="198" w:name="_Toc94605374"/>
      <w:r>
        <w:lastRenderedPageBreak/>
        <w:t>6</w:t>
      </w:r>
      <w:r>
        <w:tab/>
        <w:t>API Definitions</w:t>
      </w:r>
      <w:bookmarkEnd w:id="194"/>
      <w:bookmarkEnd w:id="195"/>
      <w:bookmarkEnd w:id="196"/>
      <w:bookmarkEnd w:id="197"/>
      <w:bookmarkEnd w:id="198"/>
    </w:p>
    <w:p w14:paraId="49A90AEE" w14:textId="6580E488" w:rsidR="008A6D4A" w:rsidRDefault="008A6D4A" w:rsidP="00D62CDE">
      <w:pPr>
        <w:pStyle w:val="Heading2"/>
      </w:pPr>
      <w:bookmarkStart w:id="199" w:name="_Toc510696598"/>
      <w:bookmarkStart w:id="200" w:name="_Toc35971390"/>
      <w:bookmarkStart w:id="201" w:name="_Toc85462094"/>
      <w:bookmarkStart w:id="202" w:name="_Toc88667355"/>
      <w:bookmarkStart w:id="203" w:name="_Toc94605375"/>
      <w:r>
        <w:t>6.1</w:t>
      </w:r>
      <w:r>
        <w:tab/>
      </w:r>
      <w:r w:rsidR="00AF156D" w:rsidRPr="00CF30AD">
        <w:t>Neasdf_DNSContext</w:t>
      </w:r>
      <w:r>
        <w:t xml:space="preserve"> Service API</w:t>
      </w:r>
      <w:bookmarkEnd w:id="199"/>
      <w:bookmarkEnd w:id="200"/>
      <w:bookmarkEnd w:id="201"/>
      <w:bookmarkEnd w:id="202"/>
      <w:bookmarkEnd w:id="203"/>
    </w:p>
    <w:p w14:paraId="49F4CC6B" w14:textId="77777777" w:rsidR="008A6D4A" w:rsidRDefault="008A6D4A" w:rsidP="00D62CDE">
      <w:pPr>
        <w:pStyle w:val="Heading3"/>
      </w:pPr>
      <w:bookmarkStart w:id="204" w:name="_Toc510696599"/>
      <w:bookmarkStart w:id="205" w:name="_Toc35971391"/>
      <w:bookmarkStart w:id="206" w:name="_Toc85462095"/>
      <w:bookmarkStart w:id="207" w:name="_Toc88667356"/>
      <w:bookmarkStart w:id="208" w:name="_Toc94605376"/>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D62CDE">
      <w:pPr>
        <w:pStyle w:val="Heading3"/>
      </w:pPr>
      <w:bookmarkStart w:id="210" w:name="_Toc35971392"/>
      <w:bookmarkStart w:id="211" w:name="_Toc85462096"/>
      <w:bookmarkStart w:id="212" w:name="_Toc88667357"/>
      <w:bookmarkStart w:id="213" w:name="_Toc94605377"/>
      <w:r>
        <w:t>6.1.2</w:t>
      </w:r>
      <w:r>
        <w:tab/>
        <w:t>Usage of HTTP</w:t>
      </w:r>
      <w:bookmarkEnd w:id="209"/>
      <w:bookmarkEnd w:id="210"/>
      <w:bookmarkEnd w:id="211"/>
      <w:bookmarkEnd w:id="212"/>
      <w:bookmarkEnd w:id="213"/>
    </w:p>
    <w:p w14:paraId="6BE20AEE" w14:textId="77777777" w:rsidR="008A6D4A" w:rsidRPr="000C5200" w:rsidRDefault="008A6D4A" w:rsidP="00D62CDE">
      <w:pPr>
        <w:pStyle w:val="Heading4"/>
      </w:pPr>
      <w:bookmarkStart w:id="214" w:name="_Toc510696601"/>
      <w:bookmarkStart w:id="215" w:name="_Toc35971393"/>
      <w:bookmarkStart w:id="216" w:name="_Toc85462097"/>
      <w:bookmarkStart w:id="217" w:name="_Toc88667358"/>
      <w:bookmarkStart w:id="218" w:name="_Toc94605378"/>
      <w:r>
        <w:t>6.1.2.1</w:t>
      </w:r>
      <w:r>
        <w:tab/>
        <w:t>General</w:t>
      </w:r>
      <w:bookmarkEnd w:id="214"/>
      <w:bookmarkEnd w:id="215"/>
      <w:bookmarkEnd w:id="216"/>
      <w:bookmarkEnd w:id="217"/>
      <w:bookmarkEnd w:id="218"/>
    </w:p>
    <w:p w14:paraId="40117155" w14:textId="77777777" w:rsidR="008A6D4A" w:rsidRPr="00986E88" w:rsidRDefault="008A6D4A" w:rsidP="008A6D4A">
      <w:pPr>
        <w:rPr>
          <w:noProof/>
        </w:rPr>
      </w:pPr>
      <w:bookmarkStart w:id="21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D62CDE">
      <w:pPr>
        <w:pStyle w:val="Heading4"/>
      </w:pPr>
      <w:bookmarkStart w:id="220" w:name="_Toc35971394"/>
      <w:bookmarkStart w:id="221" w:name="_Toc85462098"/>
      <w:bookmarkStart w:id="222" w:name="_Toc88667359"/>
      <w:bookmarkStart w:id="223" w:name="_Toc94605379"/>
      <w:r>
        <w:t>6.1.2.2</w:t>
      </w:r>
      <w:r>
        <w:tab/>
        <w:t>HTTP standard headers</w:t>
      </w:r>
      <w:bookmarkEnd w:id="219"/>
      <w:bookmarkEnd w:id="220"/>
      <w:bookmarkEnd w:id="221"/>
      <w:bookmarkEnd w:id="222"/>
      <w:bookmarkEnd w:id="223"/>
    </w:p>
    <w:p w14:paraId="5BC5A0BC" w14:textId="77777777" w:rsidR="008A6D4A" w:rsidRDefault="008A6D4A" w:rsidP="00D62CDE">
      <w:pPr>
        <w:pStyle w:val="Heading5"/>
        <w:rPr>
          <w:lang w:eastAsia="zh-CN"/>
        </w:rPr>
      </w:pPr>
      <w:bookmarkStart w:id="224" w:name="_Toc510696603"/>
      <w:bookmarkStart w:id="225" w:name="_Toc35971395"/>
      <w:bookmarkStart w:id="226" w:name="_Toc85462099"/>
      <w:bookmarkStart w:id="227" w:name="_Toc88667360"/>
      <w:bookmarkStart w:id="228" w:name="_Toc94605380"/>
      <w:r>
        <w:t>6.1.2.2.1</w:t>
      </w:r>
      <w:r>
        <w:rPr>
          <w:rFonts w:hint="eastAsia"/>
          <w:lang w:eastAsia="zh-CN"/>
        </w:rPr>
        <w:tab/>
      </w:r>
      <w:r>
        <w:rPr>
          <w:lang w:eastAsia="zh-CN"/>
        </w:rPr>
        <w:t>General</w:t>
      </w:r>
      <w:bookmarkEnd w:id="224"/>
      <w:bookmarkEnd w:id="225"/>
      <w:bookmarkEnd w:id="226"/>
      <w:bookmarkEnd w:id="227"/>
      <w:bookmarkEnd w:id="228"/>
    </w:p>
    <w:p w14:paraId="47B445E8" w14:textId="77777777"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D62CDE">
      <w:pPr>
        <w:pStyle w:val="Heading5"/>
      </w:pPr>
      <w:bookmarkStart w:id="230" w:name="_Toc35971396"/>
      <w:bookmarkStart w:id="231" w:name="_Toc85462100"/>
      <w:bookmarkStart w:id="232" w:name="_Toc88667361"/>
      <w:bookmarkStart w:id="233" w:name="_Toc94605381"/>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0D327FC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7807 [13]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D62CDE">
      <w:pPr>
        <w:pStyle w:val="Heading4"/>
      </w:pPr>
      <w:bookmarkStart w:id="235" w:name="_Toc35971397"/>
      <w:bookmarkStart w:id="236" w:name="_Toc85462101"/>
      <w:bookmarkStart w:id="237" w:name="_Toc88667362"/>
      <w:bookmarkStart w:id="238" w:name="_Toc94605382"/>
      <w:r>
        <w:lastRenderedPageBreak/>
        <w:t>6.1.2.3</w:t>
      </w:r>
      <w:r>
        <w:tab/>
        <w:t>HTTP custom headers</w:t>
      </w:r>
      <w:bookmarkEnd w:id="234"/>
      <w:bookmarkEnd w:id="235"/>
      <w:bookmarkEnd w:id="236"/>
      <w:bookmarkEnd w:id="237"/>
      <w:bookmarkEnd w:id="238"/>
    </w:p>
    <w:p w14:paraId="51F282AC" w14:textId="1AA865BF"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D62CDE">
      <w:pPr>
        <w:pStyle w:val="Heading3"/>
      </w:pPr>
      <w:bookmarkStart w:id="247" w:name="_Toc510696607"/>
      <w:bookmarkStart w:id="248" w:name="_Toc35971398"/>
      <w:bookmarkStart w:id="249" w:name="_Toc85462102"/>
      <w:bookmarkStart w:id="250" w:name="_Toc88667363"/>
      <w:bookmarkStart w:id="251" w:name="_Toc94605383"/>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D62CDE">
      <w:pPr>
        <w:pStyle w:val="Heading4"/>
      </w:pPr>
      <w:bookmarkStart w:id="252" w:name="_Toc510696608"/>
      <w:bookmarkStart w:id="253" w:name="_Toc35971399"/>
      <w:bookmarkStart w:id="254" w:name="_Toc85462103"/>
      <w:bookmarkStart w:id="255" w:name="_Toc88667364"/>
      <w:bookmarkStart w:id="256" w:name="_Toc94605384"/>
      <w:r>
        <w:t>6.1.3.1</w:t>
      </w:r>
      <w:r>
        <w:tab/>
        <w:t>Overview</w:t>
      </w:r>
      <w:bookmarkEnd w:id="252"/>
      <w:bookmarkEnd w:id="253"/>
      <w:bookmarkEnd w:id="254"/>
      <w:bookmarkEnd w:id="255"/>
      <w:bookmarkEnd w:id="25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1.55pt;height:148.6pt" o:ole="">
            <v:imagedata r:id="rId40" o:title=""/>
          </v:shape>
          <o:OLEObject Type="Embed" ProgID="Visio.Drawing.11" ShapeID="_x0000_i1040" DrawAspect="Content" ObjectID="_1705218966"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D62CDE">
      <w:pPr>
        <w:pStyle w:val="Heading4"/>
      </w:pPr>
      <w:bookmarkStart w:id="257" w:name="_Toc510696609"/>
      <w:bookmarkStart w:id="258" w:name="_Toc35971400"/>
      <w:bookmarkStart w:id="259" w:name="_Toc85462104"/>
      <w:bookmarkStart w:id="260" w:name="_Toc88667365"/>
      <w:bookmarkStart w:id="261" w:name="_Toc94605385"/>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D62CDE">
      <w:pPr>
        <w:pStyle w:val="Heading5"/>
      </w:pPr>
      <w:bookmarkStart w:id="262" w:name="_Toc510696610"/>
      <w:bookmarkStart w:id="263" w:name="_Toc35971401"/>
      <w:bookmarkStart w:id="264" w:name="_Toc85462105"/>
      <w:bookmarkStart w:id="265" w:name="_Toc88667366"/>
      <w:bookmarkStart w:id="266" w:name="_Toc94605386"/>
      <w:r>
        <w:t>6.1.3.2.1</w:t>
      </w:r>
      <w:r>
        <w:tab/>
        <w:t>Description</w:t>
      </w:r>
      <w:bookmarkEnd w:id="262"/>
      <w:bookmarkEnd w:id="263"/>
      <w:bookmarkEnd w:id="264"/>
      <w:bookmarkEnd w:id="265"/>
      <w:bookmarkEnd w:id="266"/>
    </w:p>
    <w:p w14:paraId="40D526FC" w14:textId="37479776" w:rsidR="008A6D4A" w:rsidRDefault="002C43C0" w:rsidP="008A6D4A">
      <w:pPr>
        <w:pStyle w:val="Guidance"/>
      </w:pPr>
      <w:r w:rsidRPr="002C43C0">
        <w:rPr>
          <w:i w:val="0"/>
          <w:color w:val="auto"/>
        </w:rPr>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D62CDE">
      <w:pPr>
        <w:pStyle w:val="Heading5"/>
      </w:pPr>
      <w:bookmarkStart w:id="267" w:name="_Toc35971402"/>
      <w:bookmarkStart w:id="268" w:name="_Toc85462106"/>
      <w:bookmarkStart w:id="269" w:name="_Toc88667367"/>
      <w:bookmarkStart w:id="270" w:name="_Toc510696612"/>
      <w:bookmarkStart w:id="271" w:name="_Toc94605387"/>
      <w:r>
        <w:t>6.1.3.2.2</w:t>
      </w:r>
      <w:r>
        <w:tab/>
        <w:t>Resource Definition</w:t>
      </w:r>
      <w:bookmarkEnd w:id="267"/>
      <w:bookmarkEnd w:id="268"/>
      <w:bookmarkEnd w:id="269"/>
      <w:bookmarkEnd w:id="271"/>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D62CDE">
      <w:pPr>
        <w:pStyle w:val="Heading5"/>
      </w:pPr>
      <w:bookmarkStart w:id="272" w:name="_Toc35971403"/>
      <w:bookmarkStart w:id="273" w:name="_Toc85462107"/>
      <w:bookmarkStart w:id="274" w:name="_Toc88667368"/>
      <w:bookmarkStart w:id="275" w:name="_Toc94605388"/>
      <w:r>
        <w:lastRenderedPageBreak/>
        <w:t>6.1.3.2.3</w:t>
      </w:r>
      <w:r>
        <w:tab/>
        <w:t>Resource Standard Methods</w:t>
      </w:r>
      <w:bookmarkEnd w:id="270"/>
      <w:bookmarkEnd w:id="272"/>
      <w:bookmarkEnd w:id="273"/>
      <w:bookmarkEnd w:id="274"/>
      <w:bookmarkEnd w:id="275"/>
    </w:p>
    <w:p w14:paraId="1753A67F" w14:textId="10975464" w:rsidR="008A6D4A" w:rsidRPr="00384E92" w:rsidRDefault="008A6D4A" w:rsidP="00D62CDE">
      <w:pPr>
        <w:pStyle w:val="H6"/>
      </w:pPr>
      <w:bookmarkStart w:id="276" w:name="_Toc510696613"/>
      <w:bookmarkStart w:id="277" w:name="_Toc35971404"/>
      <w:bookmarkStart w:id="278" w:name="_Toc85462108"/>
      <w:bookmarkStart w:id="279" w:name="_Toc88667369"/>
      <w:bookmarkStart w:id="280" w:name="_Toc94605389"/>
      <w:r w:rsidRPr="00384E92">
        <w:t>6.</w:t>
      </w:r>
      <w:r>
        <w:t>1.3.2.3</w:t>
      </w:r>
      <w:r w:rsidRPr="00384E92">
        <w:t>.1</w:t>
      </w:r>
      <w:r w:rsidRPr="00384E92">
        <w:tab/>
      </w:r>
      <w:bookmarkEnd w:id="276"/>
      <w:bookmarkEnd w:id="277"/>
      <w:r w:rsidR="006A0676">
        <w:t>POST</w:t>
      </w:r>
      <w:bookmarkEnd w:id="278"/>
      <w:bookmarkEnd w:id="279"/>
      <w:bookmarkEnd w:id="280"/>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1BE8AF" w14:textId="77777777" w:rsidR="008A6D4A" w:rsidRDefault="008A6D4A" w:rsidP="008A6D4A"/>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6B8C5CCE" w14:textId="77777777" w:rsidR="008A6D4A" w:rsidRPr="00A04126" w:rsidRDefault="008A6D4A" w:rsidP="008A6D4A"/>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D62CDE">
      <w:pPr>
        <w:pStyle w:val="Heading5"/>
      </w:pPr>
      <w:bookmarkStart w:id="281" w:name="_Toc510696615"/>
      <w:bookmarkStart w:id="282" w:name="_Toc35971406"/>
      <w:bookmarkStart w:id="283" w:name="_Toc85462109"/>
      <w:bookmarkStart w:id="284" w:name="_Toc88667370"/>
      <w:bookmarkStart w:id="285" w:name="_Toc94605390"/>
      <w:r>
        <w:t>6.1.3.2.4</w:t>
      </w:r>
      <w:r>
        <w:tab/>
        <w:t>Resource Custom Operations</w:t>
      </w:r>
      <w:bookmarkEnd w:id="281"/>
      <w:bookmarkEnd w:id="282"/>
      <w:bookmarkEnd w:id="283"/>
      <w:bookmarkEnd w:id="284"/>
      <w:bookmarkEnd w:id="285"/>
    </w:p>
    <w:p w14:paraId="1F0CAEBD" w14:textId="75597369" w:rsidR="008A6D4A" w:rsidRDefault="006A0676" w:rsidP="006A0676">
      <w:pPr>
        <w:pStyle w:val="Guidance"/>
      </w:pPr>
      <w:r w:rsidRPr="006A0676">
        <w:rPr>
          <w:i w:val="0"/>
          <w:color w:val="auto"/>
        </w:rPr>
        <w:t>None.</w:t>
      </w:r>
    </w:p>
    <w:p w14:paraId="44984A13" w14:textId="03AD8A65" w:rsidR="008A6D4A" w:rsidRDefault="008A6D4A" w:rsidP="00D62CDE">
      <w:pPr>
        <w:pStyle w:val="Heading4"/>
      </w:pPr>
      <w:bookmarkStart w:id="286" w:name="_Toc510696621"/>
      <w:bookmarkStart w:id="287" w:name="_Toc35971412"/>
      <w:bookmarkStart w:id="288" w:name="_Toc85462110"/>
      <w:bookmarkStart w:id="289" w:name="_Toc88667371"/>
      <w:bookmarkStart w:id="290" w:name="_Toc94605391"/>
      <w:r>
        <w:t>6.1.3.3</w:t>
      </w:r>
      <w:r>
        <w:tab/>
        <w:t xml:space="preserve">Resource: </w:t>
      </w:r>
      <w:bookmarkEnd w:id="286"/>
      <w:bookmarkEnd w:id="287"/>
      <w:r w:rsidR="006A0676">
        <w:t>Individual DNS context</w:t>
      </w:r>
      <w:bookmarkEnd w:id="288"/>
      <w:bookmarkEnd w:id="289"/>
      <w:bookmarkEnd w:id="290"/>
    </w:p>
    <w:p w14:paraId="5F6DEA52" w14:textId="77777777" w:rsidR="009F640A" w:rsidRDefault="009F640A" w:rsidP="00D62CDE">
      <w:pPr>
        <w:pStyle w:val="Heading5"/>
      </w:pPr>
      <w:bookmarkStart w:id="291" w:name="_Toc25073874"/>
      <w:bookmarkStart w:id="292" w:name="_Toc34063050"/>
      <w:bookmarkStart w:id="293" w:name="_Toc43120024"/>
      <w:bookmarkStart w:id="294" w:name="_Toc49768079"/>
      <w:bookmarkStart w:id="295" w:name="_Toc56434252"/>
      <w:bookmarkStart w:id="296" w:name="_Toc67687830"/>
      <w:bookmarkStart w:id="297" w:name="_Toc85462111"/>
      <w:bookmarkStart w:id="298" w:name="_Toc88667372"/>
      <w:bookmarkStart w:id="299" w:name="_Toc510696622"/>
      <w:bookmarkStart w:id="300" w:name="_Toc35971413"/>
      <w:bookmarkStart w:id="301" w:name="_Toc94605392"/>
      <w:r>
        <w:t>6.1.3.3.1</w:t>
      </w:r>
      <w:r>
        <w:tab/>
        <w:t>Description</w:t>
      </w:r>
      <w:bookmarkEnd w:id="291"/>
      <w:bookmarkEnd w:id="292"/>
      <w:bookmarkEnd w:id="293"/>
      <w:bookmarkEnd w:id="294"/>
      <w:bookmarkEnd w:id="295"/>
      <w:bookmarkEnd w:id="296"/>
      <w:bookmarkEnd w:id="297"/>
      <w:bookmarkEnd w:id="298"/>
      <w:bookmarkEnd w:id="301"/>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D62CDE">
      <w:pPr>
        <w:pStyle w:val="Heading5"/>
      </w:pPr>
      <w:bookmarkStart w:id="302" w:name="_Toc25073875"/>
      <w:bookmarkStart w:id="303" w:name="_Toc34063051"/>
      <w:bookmarkStart w:id="304" w:name="_Toc43120025"/>
      <w:bookmarkStart w:id="305" w:name="_Toc49768080"/>
      <w:bookmarkStart w:id="306" w:name="_Toc56434253"/>
      <w:bookmarkStart w:id="307" w:name="_Toc67687831"/>
      <w:bookmarkStart w:id="308" w:name="_Toc85462112"/>
      <w:bookmarkStart w:id="309" w:name="_Toc88667373"/>
      <w:bookmarkStart w:id="310" w:name="_Toc94605393"/>
      <w:r>
        <w:t>6.1.3.3.2</w:t>
      </w:r>
      <w:r>
        <w:tab/>
        <w:t>Resource Definition</w:t>
      </w:r>
      <w:bookmarkEnd w:id="302"/>
      <w:bookmarkEnd w:id="303"/>
      <w:bookmarkEnd w:id="304"/>
      <w:bookmarkEnd w:id="305"/>
      <w:bookmarkEnd w:id="306"/>
      <w:bookmarkEnd w:id="307"/>
      <w:bookmarkEnd w:id="308"/>
      <w:bookmarkEnd w:id="309"/>
      <w:bookmarkEnd w:id="310"/>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D62CDE">
      <w:pPr>
        <w:pStyle w:val="Heading5"/>
      </w:pPr>
      <w:bookmarkStart w:id="311" w:name="_Toc25073876"/>
      <w:bookmarkStart w:id="312" w:name="_Toc34063052"/>
      <w:bookmarkStart w:id="313" w:name="_Toc43120026"/>
      <w:bookmarkStart w:id="314" w:name="_Toc49768081"/>
      <w:bookmarkStart w:id="315" w:name="_Toc56434254"/>
      <w:bookmarkStart w:id="316" w:name="_Toc67687832"/>
      <w:bookmarkStart w:id="317" w:name="_Toc85462113"/>
      <w:bookmarkStart w:id="318" w:name="_Toc88667374"/>
      <w:bookmarkStart w:id="319" w:name="_Toc94605394"/>
      <w:r>
        <w:lastRenderedPageBreak/>
        <w:t>6.1.3.3.3</w:t>
      </w:r>
      <w:r>
        <w:tab/>
        <w:t>Resource Standard Methods</w:t>
      </w:r>
      <w:bookmarkEnd w:id="311"/>
      <w:bookmarkEnd w:id="312"/>
      <w:bookmarkEnd w:id="313"/>
      <w:bookmarkEnd w:id="314"/>
      <w:bookmarkEnd w:id="315"/>
      <w:bookmarkEnd w:id="316"/>
      <w:bookmarkEnd w:id="317"/>
      <w:bookmarkEnd w:id="318"/>
      <w:bookmarkEnd w:id="319"/>
    </w:p>
    <w:p w14:paraId="00CCC495" w14:textId="77777777" w:rsidR="009F640A" w:rsidRPr="00384E92" w:rsidRDefault="009F640A" w:rsidP="00D62CDE">
      <w:pPr>
        <w:pStyle w:val="H6"/>
      </w:pPr>
      <w:bookmarkStart w:id="320" w:name="_Toc85462114"/>
      <w:bookmarkStart w:id="321" w:name="_Toc88667375"/>
      <w:bookmarkStart w:id="322" w:name="_Toc25073877"/>
      <w:bookmarkStart w:id="323" w:name="_Toc34063053"/>
      <w:bookmarkStart w:id="324" w:name="_Toc43120027"/>
      <w:bookmarkStart w:id="325" w:name="_Toc49768082"/>
      <w:bookmarkStart w:id="326" w:name="_Toc56434255"/>
      <w:bookmarkStart w:id="327" w:name="_Toc67687833"/>
      <w:bookmarkStart w:id="328" w:name="_Toc94605395"/>
      <w:r w:rsidRPr="00384E92">
        <w:t>6.</w:t>
      </w:r>
      <w:r>
        <w:t>1.3.3.3</w:t>
      </w:r>
      <w:r w:rsidRPr="00384E92">
        <w:t>.1</w:t>
      </w:r>
      <w:r w:rsidRPr="00384E92">
        <w:tab/>
      </w:r>
      <w:r>
        <w:t>DELETE</w:t>
      </w:r>
      <w:bookmarkEnd w:id="320"/>
      <w:bookmarkEnd w:id="321"/>
      <w:bookmarkEnd w:id="328"/>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lastRenderedPageBreak/>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D62CDE">
      <w:pPr>
        <w:pStyle w:val="H6"/>
      </w:pPr>
      <w:bookmarkStart w:id="329" w:name="_Toc85462115"/>
      <w:bookmarkStart w:id="330" w:name="_Toc88667376"/>
      <w:bookmarkStart w:id="331" w:name="_Toc94605396"/>
      <w:r w:rsidRPr="00384E92">
        <w:t>6.</w:t>
      </w:r>
      <w:r>
        <w:t>1.3.3.3</w:t>
      </w:r>
      <w:r w:rsidRPr="00384E92">
        <w:t>.</w:t>
      </w:r>
      <w:r>
        <w:t>2</w:t>
      </w:r>
      <w:r w:rsidRPr="00384E92">
        <w:tab/>
      </w:r>
      <w:r>
        <w:t>PATCH</w:t>
      </w:r>
      <w:bookmarkEnd w:id="329"/>
      <w:bookmarkEnd w:id="330"/>
      <w:bookmarkEnd w:id="331"/>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0B63B416" w:rsidR="0099732C" w:rsidRPr="0016361A" w:rsidRDefault="0099732C" w:rsidP="0099732C">
            <w:pPr>
              <w:pStyle w:val="TAL"/>
            </w:pPr>
            <w:r>
              <w:t>0..1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9732C" w:rsidRPr="0016361A" w:rsidRDefault="0099732C" w:rsidP="0099732C">
            <w:pPr>
              <w:pStyle w:val="TAL"/>
            </w:pPr>
            <w:r>
              <w:t>(NOTE 2)</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lastRenderedPageBreak/>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D62CDE">
      <w:pPr>
        <w:pStyle w:val="H6"/>
      </w:pPr>
      <w:bookmarkStart w:id="332" w:name="_Toc85462116"/>
      <w:bookmarkStart w:id="333" w:name="_Toc88667377"/>
      <w:bookmarkStart w:id="334" w:name="_Toc94605397"/>
      <w:r w:rsidRPr="00384E92">
        <w:t>6.</w:t>
      </w:r>
      <w:r>
        <w:t>1.3.3.3</w:t>
      </w:r>
      <w:r w:rsidRPr="00384E92">
        <w:t>.</w:t>
      </w:r>
      <w:r>
        <w:t>3</w:t>
      </w:r>
      <w:r w:rsidRPr="00384E92">
        <w:tab/>
      </w:r>
      <w:r>
        <w:t>PUT</w:t>
      </w:r>
      <w:bookmarkEnd w:id="332"/>
      <w:bookmarkEnd w:id="333"/>
      <w:bookmarkEnd w:id="334"/>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lastRenderedPageBreak/>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D62CDE">
      <w:pPr>
        <w:pStyle w:val="Heading5"/>
      </w:pPr>
      <w:bookmarkStart w:id="335" w:name="_Toc85462117"/>
      <w:bookmarkStart w:id="336" w:name="_Toc88667378"/>
      <w:bookmarkStart w:id="337" w:name="_Toc94605398"/>
      <w:r>
        <w:t>6.1.3.3.4</w:t>
      </w:r>
      <w:r>
        <w:tab/>
        <w:t>Resource Custom Operations</w:t>
      </w:r>
      <w:bookmarkEnd w:id="322"/>
      <w:bookmarkEnd w:id="323"/>
      <w:bookmarkEnd w:id="324"/>
      <w:bookmarkEnd w:id="325"/>
      <w:bookmarkEnd w:id="326"/>
      <w:bookmarkEnd w:id="327"/>
      <w:bookmarkEnd w:id="335"/>
      <w:bookmarkEnd w:id="336"/>
      <w:bookmarkEnd w:id="337"/>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D62CDE">
      <w:pPr>
        <w:pStyle w:val="Heading3"/>
      </w:pPr>
      <w:bookmarkStart w:id="338" w:name="_Toc85462118"/>
      <w:bookmarkStart w:id="339" w:name="_Toc88667379"/>
      <w:bookmarkStart w:id="340" w:name="_Toc94605399"/>
      <w:r>
        <w:t>6.1.4</w:t>
      </w:r>
      <w:r>
        <w:tab/>
        <w:t>Custom Operations without associated resources</w:t>
      </w:r>
      <w:bookmarkEnd w:id="299"/>
      <w:bookmarkEnd w:id="300"/>
      <w:bookmarkEnd w:id="338"/>
      <w:bookmarkEnd w:id="339"/>
      <w:bookmarkEnd w:id="340"/>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D62CDE">
      <w:pPr>
        <w:pStyle w:val="Heading3"/>
      </w:pPr>
      <w:bookmarkStart w:id="341" w:name="_Toc510696628"/>
      <w:bookmarkStart w:id="342" w:name="_Toc35971419"/>
      <w:bookmarkStart w:id="343" w:name="_Toc85462119"/>
      <w:bookmarkStart w:id="344" w:name="_Toc88667380"/>
      <w:bookmarkStart w:id="345" w:name="_Toc94605400"/>
      <w:r>
        <w:t>6.1.5</w:t>
      </w:r>
      <w:r>
        <w:tab/>
        <w:t>Notifications</w:t>
      </w:r>
      <w:bookmarkEnd w:id="341"/>
      <w:bookmarkEnd w:id="342"/>
      <w:bookmarkEnd w:id="343"/>
      <w:bookmarkEnd w:id="344"/>
      <w:bookmarkEnd w:id="345"/>
    </w:p>
    <w:p w14:paraId="329C7304" w14:textId="77777777" w:rsidR="008A6D4A" w:rsidRPr="000A7435" w:rsidRDefault="008A6D4A" w:rsidP="00D62CDE">
      <w:pPr>
        <w:pStyle w:val="Heading4"/>
      </w:pPr>
      <w:bookmarkStart w:id="346" w:name="_Toc510696629"/>
      <w:bookmarkStart w:id="347" w:name="_Toc35971420"/>
      <w:bookmarkStart w:id="348" w:name="_Toc85462120"/>
      <w:bookmarkStart w:id="349" w:name="_Toc88667381"/>
      <w:bookmarkStart w:id="350" w:name="_Toc94605401"/>
      <w:r>
        <w:t>6.1.5.1</w:t>
      </w:r>
      <w:r>
        <w:tab/>
        <w:t>General</w:t>
      </w:r>
      <w:bookmarkEnd w:id="346"/>
      <w:bookmarkEnd w:id="347"/>
      <w:bookmarkEnd w:id="348"/>
      <w:bookmarkEnd w:id="349"/>
      <w:bookmarkEnd w:id="350"/>
    </w:p>
    <w:p w14:paraId="0F9428D5" w14:textId="41EF311F" w:rsidR="002C43C0" w:rsidRDefault="002C43C0" w:rsidP="00E105F0">
      <w:pPr>
        <w:rPr>
          <w:noProof/>
        </w:rPr>
      </w:pPr>
      <w:bookmarkStart w:id="351" w:name="_Toc510696630"/>
      <w:bookmarkStart w:id="352"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D62CDE">
      <w:pPr>
        <w:pStyle w:val="Heading4"/>
      </w:pPr>
      <w:bookmarkStart w:id="353" w:name="_Toc35971421"/>
      <w:bookmarkStart w:id="354" w:name="_Toc85462121"/>
      <w:bookmarkStart w:id="355" w:name="_Toc88667382"/>
      <w:bookmarkStart w:id="356" w:name="_Toc94605402"/>
      <w:r>
        <w:t>6.1.5.2</w:t>
      </w:r>
      <w:r>
        <w:tab/>
      </w:r>
      <w:bookmarkEnd w:id="351"/>
      <w:bookmarkEnd w:id="353"/>
      <w:r w:rsidR="009F640A">
        <w:t>DNS Context Notify</w:t>
      </w:r>
      <w:bookmarkEnd w:id="354"/>
      <w:bookmarkEnd w:id="355"/>
      <w:bookmarkEnd w:id="356"/>
    </w:p>
    <w:p w14:paraId="3E017F8A" w14:textId="77777777" w:rsidR="00E105F0" w:rsidRPr="00986E88" w:rsidRDefault="00E105F0" w:rsidP="00D62CDE">
      <w:pPr>
        <w:pStyle w:val="Heading5"/>
        <w:rPr>
          <w:noProof/>
        </w:rPr>
      </w:pPr>
      <w:bookmarkStart w:id="357" w:name="_Toc532994455"/>
      <w:bookmarkStart w:id="358" w:name="_Toc35971422"/>
      <w:bookmarkStart w:id="359" w:name="_Toc85462122"/>
      <w:bookmarkStart w:id="360" w:name="_Toc88667383"/>
      <w:bookmarkStart w:id="361" w:name="_Toc510696631"/>
      <w:bookmarkStart w:id="362" w:name="_Toc94605403"/>
      <w:r>
        <w:t>6.1.5.2</w:t>
      </w:r>
      <w:r w:rsidRPr="00986E88">
        <w:rPr>
          <w:noProof/>
        </w:rPr>
        <w:t>.1</w:t>
      </w:r>
      <w:r w:rsidRPr="00986E88">
        <w:rPr>
          <w:noProof/>
        </w:rPr>
        <w:tab/>
        <w:t>Description</w:t>
      </w:r>
      <w:bookmarkEnd w:id="357"/>
      <w:bookmarkEnd w:id="358"/>
      <w:bookmarkEnd w:id="359"/>
      <w:bookmarkEnd w:id="360"/>
      <w:bookmarkEnd w:id="362"/>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D62CDE">
      <w:pPr>
        <w:pStyle w:val="Heading5"/>
        <w:rPr>
          <w:noProof/>
        </w:rPr>
      </w:pPr>
      <w:bookmarkStart w:id="363" w:name="_Toc532994456"/>
      <w:bookmarkStart w:id="364" w:name="_Toc35971423"/>
      <w:bookmarkStart w:id="365" w:name="_Toc85462123"/>
      <w:bookmarkStart w:id="366" w:name="_Toc88667384"/>
      <w:bookmarkStart w:id="367" w:name="_Toc94605404"/>
      <w:r>
        <w:t>6.1.5.2</w:t>
      </w:r>
      <w:r w:rsidRPr="00986E88">
        <w:rPr>
          <w:noProof/>
        </w:rPr>
        <w:t>.2</w:t>
      </w:r>
      <w:r w:rsidRPr="00986E88">
        <w:rPr>
          <w:noProof/>
        </w:rPr>
        <w:tab/>
        <w:t>Target URI</w:t>
      </w:r>
      <w:bookmarkEnd w:id="363"/>
      <w:bookmarkEnd w:id="364"/>
      <w:bookmarkEnd w:id="365"/>
      <w:bookmarkEnd w:id="366"/>
      <w:bookmarkEnd w:id="367"/>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D62CDE">
      <w:pPr>
        <w:pStyle w:val="Heading5"/>
        <w:rPr>
          <w:noProof/>
        </w:rPr>
      </w:pPr>
      <w:bookmarkStart w:id="368" w:name="_Toc532994457"/>
      <w:bookmarkStart w:id="369" w:name="_Toc35971424"/>
      <w:bookmarkStart w:id="370" w:name="_Toc85462124"/>
      <w:bookmarkStart w:id="371" w:name="_Toc88667385"/>
      <w:bookmarkStart w:id="372" w:name="_Toc94605405"/>
      <w:r>
        <w:t>6.1.5.2</w:t>
      </w:r>
      <w:r w:rsidRPr="00986E88">
        <w:rPr>
          <w:noProof/>
        </w:rPr>
        <w:t>.3</w:t>
      </w:r>
      <w:r w:rsidRPr="00986E88">
        <w:rPr>
          <w:noProof/>
        </w:rPr>
        <w:tab/>
        <w:t>Standard Methods</w:t>
      </w:r>
      <w:bookmarkEnd w:id="368"/>
      <w:bookmarkEnd w:id="369"/>
      <w:bookmarkEnd w:id="370"/>
      <w:bookmarkEnd w:id="371"/>
      <w:bookmarkEnd w:id="372"/>
    </w:p>
    <w:p w14:paraId="647EA268" w14:textId="77777777" w:rsidR="00E105F0" w:rsidRPr="00986E88" w:rsidRDefault="00E105F0" w:rsidP="00D62CDE">
      <w:pPr>
        <w:pStyle w:val="H6"/>
        <w:rPr>
          <w:noProof/>
        </w:rPr>
      </w:pPr>
      <w:bookmarkStart w:id="373" w:name="_Toc532994458"/>
      <w:bookmarkStart w:id="374" w:name="_Toc35971425"/>
      <w:bookmarkStart w:id="375" w:name="_Toc85462125"/>
      <w:bookmarkStart w:id="376" w:name="_Toc88667386"/>
      <w:bookmarkStart w:id="377" w:name="_Toc94605406"/>
      <w:r>
        <w:t>6.1.5.2.3</w:t>
      </w:r>
      <w:r w:rsidRPr="00986E88">
        <w:rPr>
          <w:noProof/>
        </w:rPr>
        <w:t>.1</w:t>
      </w:r>
      <w:r w:rsidRPr="00986E88">
        <w:rPr>
          <w:noProof/>
        </w:rPr>
        <w:tab/>
        <w:t>POST</w:t>
      </w:r>
      <w:bookmarkEnd w:id="373"/>
      <w:bookmarkEnd w:id="374"/>
      <w:bookmarkEnd w:id="375"/>
      <w:bookmarkEnd w:id="376"/>
      <w:bookmarkEnd w:id="377"/>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D62CDE">
      <w:pPr>
        <w:pStyle w:val="Heading3"/>
      </w:pPr>
      <w:bookmarkStart w:id="378" w:name="_Toc35971427"/>
      <w:bookmarkStart w:id="379" w:name="_Toc85462126"/>
      <w:bookmarkStart w:id="380" w:name="_Toc88667387"/>
      <w:bookmarkStart w:id="381" w:name="_Toc94605407"/>
      <w:bookmarkEnd w:id="361"/>
      <w:r>
        <w:t>6.1.6</w:t>
      </w:r>
      <w:r>
        <w:tab/>
        <w:t>Data Model</w:t>
      </w:r>
      <w:bookmarkEnd w:id="352"/>
      <w:bookmarkEnd w:id="378"/>
      <w:bookmarkEnd w:id="379"/>
      <w:bookmarkEnd w:id="380"/>
      <w:bookmarkEnd w:id="381"/>
    </w:p>
    <w:p w14:paraId="719BE7CB" w14:textId="77777777" w:rsidR="008A6D4A" w:rsidRDefault="008A6D4A" w:rsidP="00D62CDE">
      <w:pPr>
        <w:pStyle w:val="Heading4"/>
      </w:pPr>
      <w:bookmarkStart w:id="382" w:name="_Toc510696633"/>
      <w:bookmarkStart w:id="383" w:name="_Toc35971428"/>
      <w:bookmarkStart w:id="384" w:name="_Toc85462127"/>
      <w:bookmarkStart w:id="385" w:name="_Toc88667388"/>
      <w:bookmarkStart w:id="386" w:name="_Toc94605408"/>
      <w:r>
        <w:t>6.1.6.1</w:t>
      </w:r>
      <w:r>
        <w:tab/>
        <w:t>General</w:t>
      </w:r>
      <w:bookmarkEnd w:id="382"/>
      <w:bookmarkEnd w:id="383"/>
      <w:bookmarkEnd w:id="384"/>
      <w:bookmarkEnd w:id="385"/>
      <w:bookmarkEnd w:id="386"/>
    </w:p>
    <w:p w14:paraId="0518571A" w14:textId="77777777" w:rsidR="008A6D4A" w:rsidRDefault="008A6D4A" w:rsidP="008A6D4A">
      <w:r>
        <w:t>This clause specifies the application data model supported by the API.</w:t>
      </w:r>
    </w:p>
    <w:p w14:paraId="48FEEC52" w14:textId="4137834F"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76BCD0A4" w14:textId="77777777" w:rsidR="008A6D4A" w:rsidRDefault="008A6D4A" w:rsidP="008A6D4A"/>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50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50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50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607"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50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607"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50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607"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607"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607"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607"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50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50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607"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50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607"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50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607"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50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607"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2106B9" w14:textId="26A7F8ED" w:rsidR="00D22565" w:rsidRDefault="00D22565" w:rsidP="00D22565">
            <w:pPr>
              <w:pStyle w:val="TAL"/>
            </w:pPr>
            <w:r>
              <w:t>DNSR</w:t>
            </w:r>
            <w:r w:rsidR="00855A19">
              <w:t>sp</w:t>
            </w:r>
            <w:r>
              <w:t>Report</w:t>
            </w:r>
          </w:p>
        </w:tc>
        <w:tc>
          <w:tcPr>
            <w:tcW w:w="150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607"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50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607"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50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607"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212"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50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607"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212"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50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607"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212"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50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607" w:type="dxa"/>
            <w:tcBorders>
              <w:top w:val="single" w:sz="4" w:space="0" w:color="auto"/>
              <w:left w:val="single" w:sz="4" w:space="0" w:color="auto"/>
              <w:bottom w:val="single" w:sz="4" w:space="0" w:color="auto"/>
              <w:right w:val="single" w:sz="4" w:space="0" w:color="auto"/>
            </w:tcBorders>
          </w:tcPr>
          <w:p w14:paraId="6ECE05F6" w14:textId="77777777" w:rsidR="00F3183E" w:rsidRPr="00F3183E" w:rsidRDefault="00F3183E" w:rsidP="00F3183E">
            <w:pPr>
              <w:pStyle w:val="TAL"/>
            </w:pPr>
            <w:r w:rsidRPr="00F3183E">
              <w:t xml:space="preserve">Baseline DNS Query MDT ID and </w:t>
            </w:r>
          </w:p>
          <w:p w14:paraId="173529B9" w14:textId="70C7A0EE" w:rsidR="00F3183E" w:rsidRPr="00F3183E" w:rsidRDefault="00F3183E" w:rsidP="00F3183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50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607" w:type="dxa"/>
            <w:tcBorders>
              <w:top w:val="single" w:sz="4" w:space="0" w:color="auto"/>
              <w:left w:val="single" w:sz="4" w:space="0" w:color="auto"/>
              <w:bottom w:val="single" w:sz="4" w:space="0" w:color="auto"/>
              <w:right w:val="single" w:sz="4" w:space="0" w:color="auto"/>
            </w:tcBorders>
          </w:tcPr>
          <w:p w14:paraId="5AD3F94F" w14:textId="77777777" w:rsidR="00F3183E" w:rsidRPr="00F3183E" w:rsidRDefault="00F3183E" w:rsidP="00F3183E">
            <w:pPr>
              <w:pStyle w:val="TAL"/>
            </w:pPr>
            <w:r w:rsidRPr="00F3183E">
              <w:t xml:space="preserve">Baseline DNS Response MDT ID and </w:t>
            </w:r>
          </w:p>
          <w:p w14:paraId="1F3D3160" w14:textId="11102ED5" w:rsidR="00F3183E" w:rsidRPr="00F3183E" w:rsidRDefault="00F3183E" w:rsidP="00F3183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F3183E" w:rsidRPr="00B54FF5" w14:paraId="50A586E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B00CA14" w14:textId="725B43D4" w:rsidR="00F3183E" w:rsidRDefault="00F3183E" w:rsidP="00F3183E">
            <w:pPr>
              <w:pStyle w:val="TAL"/>
            </w:pPr>
            <w:r w:rsidRPr="00CF63FF">
              <w:t>ApplyAction</w:t>
            </w:r>
          </w:p>
        </w:tc>
        <w:tc>
          <w:tcPr>
            <w:tcW w:w="1507" w:type="dxa"/>
            <w:tcBorders>
              <w:top w:val="single" w:sz="4" w:space="0" w:color="auto"/>
              <w:left w:val="single" w:sz="4" w:space="0" w:color="auto"/>
              <w:bottom w:val="single" w:sz="4" w:space="0" w:color="auto"/>
              <w:right w:val="single" w:sz="4" w:space="0" w:color="auto"/>
            </w:tcBorders>
          </w:tcPr>
          <w:p w14:paraId="185555B5" w14:textId="32460DFC" w:rsidR="00F3183E" w:rsidRPr="004038B8" w:rsidRDefault="00F3183E" w:rsidP="00F3183E">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1CC5BEB9" w14:textId="44933AAA" w:rsidR="00F3183E" w:rsidRDefault="00F3183E" w:rsidP="00F3183E">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69327AFF" w14:textId="77777777" w:rsidR="00F3183E" w:rsidRPr="0016361A" w:rsidRDefault="00F3183E" w:rsidP="00F3183E">
            <w:pPr>
              <w:pStyle w:val="TAL"/>
              <w:rPr>
                <w:rFonts w:cs="Arial"/>
                <w:szCs w:val="18"/>
              </w:rPr>
            </w:pPr>
          </w:p>
        </w:tc>
      </w:tr>
    </w:tbl>
    <w:p w14:paraId="167C056D" w14:textId="77777777" w:rsidR="008A6D4A" w:rsidRDefault="008A6D4A" w:rsidP="008A6D4A"/>
    <w:p w14:paraId="2EE8D428" w14:textId="09B8F5D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8A6D4A" w:rsidRPr="00B54FF5" w14:paraId="663777E6"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234"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234"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234"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234"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234"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234"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234"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234"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656"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234"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bl>
    <w:p w14:paraId="2D20DED2" w14:textId="77777777" w:rsidR="008A6D4A" w:rsidRDefault="008A6D4A" w:rsidP="008A6D4A"/>
    <w:p w14:paraId="6110D702" w14:textId="77777777" w:rsidR="008A6D4A" w:rsidRDefault="008A6D4A" w:rsidP="00D62CDE">
      <w:pPr>
        <w:pStyle w:val="Heading4"/>
        <w:rPr>
          <w:lang w:val="en-US"/>
        </w:rPr>
      </w:pPr>
      <w:bookmarkStart w:id="387" w:name="_Toc510696634"/>
      <w:bookmarkStart w:id="388" w:name="_Toc35971429"/>
      <w:bookmarkStart w:id="389" w:name="_Toc85462128"/>
      <w:bookmarkStart w:id="390" w:name="_Toc88667389"/>
      <w:bookmarkStart w:id="391" w:name="_Toc9460540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7"/>
      <w:bookmarkEnd w:id="388"/>
      <w:bookmarkEnd w:id="389"/>
      <w:bookmarkEnd w:id="390"/>
      <w:bookmarkEnd w:id="391"/>
    </w:p>
    <w:p w14:paraId="7363E81C" w14:textId="77777777" w:rsidR="008A6D4A" w:rsidRDefault="008A6D4A" w:rsidP="00D62CDE">
      <w:pPr>
        <w:pStyle w:val="Heading5"/>
      </w:pPr>
      <w:bookmarkStart w:id="392" w:name="_Toc510696635"/>
      <w:bookmarkStart w:id="393" w:name="_Toc35971430"/>
      <w:bookmarkStart w:id="394" w:name="_Toc85462129"/>
      <w:bookmarkStart w:id="395" w:name="_Toc88667390"/>
      <w:bookmarkStart w:id="396" w:name="_Toc94605410"/>
      <w:r>
        <w:t>6.1.6.2.1</w:t>
      </w:r>
      <w:r>
        <w:tab/>
        <w:t>Introduction</w:t>
      </w:r>
      <w:bookmarkEnd w:id="392"/>
      <w:bookmarkEnd w:id="393"/>
      <w:bookmarkEnd w:id="394"/>
      <w:bookmarkEnd w:id="395"/>
      <w:bookmarkEnd w:id="396"/>
    </w:p>
    <w:p w14:paraId="5ACC629F" w14:textId="77777777" w:rsidR="008A6D4A" w:rsidRDefault="008A6D4A" w:rsidP="008A6D4A">
      <w:r>
        <w:t>This clause defines the structures to be used in resource representations.</w:t>
      </w:r>
    </w:p>
    <w:p w14:paraId="6DF04FB1" w14:textId="1C2BE861" w:rsidR="008A6D4A" w:rsidRDefault="008A6D4A" w:rsidP="00D62CDE">
      <w:pPr>
        <w:pStyle w:val="Heading5"/>
      </w:pPr>
      <w:bookmarkStart w:id="397" w:name="_Toc510696636"/>
      <w:bookmarkStart w:id="398" w:name="_Toc35971431"/>
      <w:bookmarkStart w:id="399" w:name="_Toc85462130"/>
      <w:bookmarkStart w:id="400" w:name="_Toc88667391"/>
      <w:bookmarkStart w:id="401" w:name="_Toc94605411"/>
      <w:r>
        <w:lastRenderedPageBreak/>
        <w:t>6.1.6.2.2</w:t>
      </w:r>
      <w:r>
        <w:tab/>
        <w:t xml:space="preserve">Type: </w:t>
      </w:r>
      <w:bookmarkEnd w:id="397"/>
      <w:bookmarkEnd w:id="398"/>
      <w:r w:rsidR="00EC3683">
        <w:t>DnsContextCreateData</w:t>
      </w:r>
      <w:bookmarkEnd w:id="399"/>
      <w:bookmarkEnd w:id="400"/>
      <w:bookmarkEnd w:id="401"/>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EC3683"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EC3683" w:rsidRPr="0016361A" w:rsidRDefault="00EC3683" w:rsidP="00EC3683">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EC3683" w:rsidRPr="0016361A" w:rsidRDefault="00EC3683" w:rsidP="00EC3683">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EC3683" w:rsidRPr="0016361A" w:rsidRDefault="00EA2B44"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EC3683" w:rsidRPr="0016361A" w:rsidRDefault="00EC3683" w:rsidP="00EC3683">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9C566B" w:rsidRDefault="00EC3683" w:rsidP="00EC3683">
            <w:pPr>
              <w:pStyle w:val="TAL"/>
              <w:rPr>
                <w:rFonts w:cs="Arial"/>
                <w:szCs w:val="18"/>
              </w:rPr>
            </w:pPr>
            <w:r>
              <w:rPr>
                <w:rFonts w:cs="Arial"/>
                <w:szCs w:val="18"/>
              </w:rPr>
              <w:t>Map of DNS message handling rules.</w:t>
            </w:r>
          </w:p>
          <w:p w14:paraId="2160565F" w14:textId="18E3209F" w:rsidR="00855A19" w:rsidRPr="0016361A" w:rsidRDefault="00EC3683" w:rsidP="00980F5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EC3683" w:rsidRPr="0016361A" w:rsidRDefault="00EC3683" w:rsidP="00EC3683">
            <w:pPr>
              <w:pStyle w:val="TAL"/>
              <w:rPr>
                <w:rFonts w:cs="Arial"/>
                <w:szCs w:val="18"/>
              </w:rPr>
            </w:pPr>
          </w:p>
        </w:tc>
      </w:tr>
      <w:tr w:rsidR="00EC3683"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EC3683" w:rsidRPr="0016361A" w:rsidRDefault="00855A19" w:rsidP="00EC3683">
            <w:pPr>
              <w:pStyle w:val="TAL"/>
            </w:pPr>
            <w:r>
              <w:t>n</w:t>
            </w:r>
            <w:r w:rsidR="00EC3683">
              <w:t>otif</w:t>
            </w:r>
            <w:r>
              <w:t>y</w:t>
            </w:r>
            <w:r w:rsidR="00EC3683">
              <w:t>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EC3683" w:rsidRPr="0016361A" w:rsidRDefault="00EC3683" w:rsidP="00EC368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9C566B" w:rsidRDefault="00EC3683" w:rsidP="00EC3683">
            <w:pPr>
              <w:pStyle w:val="TAL"/>
              <w:rPr>
                <w:rFonts w:cs="Arial"/>
                <w:szCs w:val="18"/>
              </w:rPr>
            </w:pPr>
            <w:r>
              <w:rPr>
                <w:rFonts w:cs="Arial"/>
                <w:szCs w:val="18"/>
              </w:rPr>
              <w:t>Callback URI to receive notifications.</w:t>
            </w:r>
          </w:p>
          <w:p w14:paraId="271287FF" w14:textId="2359AA6F" w:rsidR="00EC3683" w:rsidRPr="0016361A" w:rsidRDefault="00EC3683" w:rsidP="00EC3683">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EC3683" w:rsidRPr="0016361A" w:rsidRDefault="00EC3683" w:rsidP="00EC3683">
            <w:pPr>
              <w:pStyle w:val="TAL"/>
              <w:rPr>
                <w:rFonts w:cs="Arial"/>
                <w:szCs w:val="18"/>
              </w:rPr>
            </w:pPr>
          </w:p>
        </w:tc>
      </w:tr>
      <w:tr w:rsidR="00855A19"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55A19" w:rsidDel="00855A19" w:rsidRDefault="00855A19" w:rsidP="00855A19">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55A19" w:rsidRDefault="00855A19" w:rsidP="00855A1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55A19" w:rsidRDefault="00855A19" w:rsidP="00855A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55A19" w:rsidRDefault="00855A19" w:rsidP="00855A19">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55A19" w:rsidRDefault="00855A19" w:rsidP="00855A19">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55A19" w:rsidRPr="0016361A" w:rsidRDefault="00855A19" w:rsidP="00855A19">
            <w:pPr>
              <w:pStyle w:val="TAL"/>
              <w:rPr>
                <w:rFonts w:cs="Arial"/>
                <w:szCs w:val="18"/>
              </w:rPr>
            </w:pPr>
          </w:p>
        </w:tc>
      </w:tr>
      <w:tr w:rsidR="00855A19"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77777777" w:rsidR="00855A19" w:rsidRDefault="00855A19" w:rsidP="00855A19">
            <w:pPr>
              <w:pStyle w:val="TAN"/>
            </w:pPr>
            <w:r>
              <w:t>NOTE 1:</w:t>
            </w:r>
            <w:r>
              <w:tab/>
              <w:t>At least one of the ueIpv4Addr and ueIpv6Prefix attributes shall be present.</w:t>
            </w:r>
          </w:p>
          <w:p w14:paraId="00686848" w14:textId="49FC4C88" w:rsidR="00855A19" w:rsidRPr="0016361A" w:rsidRDefault="00855A19" w:rsidP="00855A19">
            <w:pPr>
              <w:pStyle w:val="TAN"/>
              <w:rPr>
                <w:rFonts w:cs="Arial"/>
                <w:szCs w:val="18"/>
              </w:rPr>
            </w:pPr>
            <w:r>
              <w:rPr>
                <w:rFonts w:cs="Arial"/>
                <w:szCs w:val="18"/>
              </w:rPr>
              <w:t>NOTE 2:</w:t>
            </w:r>
            <w:r>
              <w:rPr>
                <w:rFonts w:cs="Arial"/>
                <w:szCs w:val="18"/>
              </w:rPr>
              <w:tab/>
              <w:t>The UE IP address shall be used together with the DNN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1A5F9167" w14:textId="77777777" w:rsidR="008A6D4A" w:rsidRDefault="008A6D4A" w:rsidP="009657FE">
      <w:pPr>
        <w:rPr>
          <w:lang w:val="en-US"/>
        </w:rPr>
      </w:pPr>
    </w:p>
    <w:p w14:paraId="343FC43F" w14:textId="77777777" w:rsidR="00B64470" w:rsidRDefault="00B64470" w:rsidP="009657FE">
      <w:pPr>
        <w:rPr>
          <w:lang w:val="en-US"/>
        </w:rPr>
      </w:pPr>
    </w:p>
    <w:p w14:paraId="5F59D2E4" w14:textId="63A3E396" w:rsidR="008A6D4A" w:rsidRDefault="008A6D4A" w:rsidP="00D62CDE">
      <w:pPr>
        <w:pStyle w:val="Heading5"/>
      </w:pPr>
      <w:bookmarkStart w:id="402" w:name="_Toc510696637"/>
      <w:bookmarkStart w:id="403" w:name="_Toc35971432"/>
      <w:bookmarkStart w:id="404" w:name="_Toc85462131"/>
      <w:bookmarkStart w:id="405" w:name="_Toc88667392"/>
      <w:bookmarkStart w:id="406" w:name="_Toc94605412"/>
      <w:r>
        <w:t>6.1.6.2.3</w:t>
      </w:r>
      <w:r>
        <w:tab/>
        <w:t xml:space="preserve">Type: </w:t>
      </w:r>
      <w:bookmarkEnd w:id="402"/>
      <w:bookmarkEnd w:id="403"/>
      <w:r w:rsidR="00B64470">
        <w:t>DnsContextCreatedData</w:t>
      </w:r>
      <w:bookmarkEnd w:id="404"/>
      <w:bookmarkEnd w:id="405"/>
      <w:bookmarkEnd w:id="406"/>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AF7787"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AF7787" w:rsidRPr="0016361A" w:rsidRDefault="00AF7787" w:rsidP="00AF7787">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rFonts w:cs="Arial"/>
                <w:szCs w:val="18"/>
              </w:rPr>
            </w:pPr>
          </w:p>
        </w:tc>
      </w:tr>
      <w:tr w:rsidR="00AF7787"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D62CDE">
      <w:pPr>
        <w:pStyle w:val="Heading5"/>
      </w:pPr>
      <w:bookmarkStart w:id="407" w:name="_Toc85462132"/>
      <w:bookmarkStart w:id="408" w:name="_Toc88667393"/>
      <w:bookmarkStart w:id="409" w:name="_Toc94605413"/>
      <w:r>
        <w:lastRenderedPageBreak/>
        <w:t>6.1.6.2.4</w:t>
      </w:r>
      <w:r>
        <w:tab/>
        <w:t>Type: DnsRule</w:t>
      </w:r>
      <w:bookmarkEnd w:id="407"/>
      <w:bookmarkEnd w:id="408"/>
      <w:bookmarkEnd w:id="409"/>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D62CDE">
      <w:pPr>
        <w:pStyle w:val="Heading5"/>
      </w:pPr>
      <w:bookmarkStart w:id="410" w:name="_Toc85462133"/>
      <w:bookmarkStart w:id="411" w:name="_Toc88667394"/>
      <w:bookmarkStart w:id="412" w:name="_Toc94605414"/>
      <w:r>
        <w:t>6.1.6.2.5</w:t>
      </w:r>
      <w:r>
        <w:tab/>
        <w:t>Type: DnsQuery</w:t>
      </w:r>
      <w:r w:rsidR="00AF7787">
        <w:t>Mdt</w:t>
      </w:r>
      <w:bookmarkEnd w:id="410"/>
      <w:bookmarkEnd w:id="411"/>
      <w:bookmarkEnd w:id="412"/>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F3183E"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F3183E" w:rsidRPr="0016361A" w:rsidRDefault="00F3183E" w:rsidP="00F3183E">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F3183E" w:rsidRPr="0016361A"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F3183E" w:rsidRPr="0016361A" w:rsidRDefault="00F3183E" w:rsidP="00F3183E">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F3183E" w:rsidRPr="00F3183E" w:rsidRDefault="00F3183E" w:rsidP="00F3183E">
            <w:pPr>
              <w:pStyle w:val="TAL"/>
            </w:pPr>
            <w:r w:rsidRPr="00F3183E">
              <w:t>DNS Query MDT's label</w:t>
            </w:r>
          </w:p>
          <w:p w14:paraId="3E9D959C" w14:textId="770AFB0C" w:rsidR="00F3183E" w:rsidRPr="00F3183E" w:rsidRDefault="00F3183E" w:rsidP="00F3183E">
            <w:pPr>
              <w:pStyle w:val="TAL"/>
            </w:pPr>
            <w:r w:rsidRPr="00F3183E">
              <w:t xml:space="preserve">(NOTE </w:t>
            </w:r>
            <w:r w:rsidR="00BC4CFB">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F3183E" w:rsidRPr="00F3183E" w:rsidRDefault="00F3183E" w:rsidP="00F3183E">
            <w:pPr>
              <w:pStyle w:val="TAL"/>
            </w:pPr>
          </w:p>
        </w:tc>
      </w:tr>
      <w:tr w:rsidR="00F3183E"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F3183E" w:rsidRPr="0016361A"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F3183E" w:rsidRPr="0016361A"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F3183E" w:rsidRPr="0016361A"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F3183E" w:rsidRPr="0016361A" w:rsidRDefault="00F3183E" w:rsidP="00F3183E">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F3183E" w:rsidRPr="0016361A" w:rsidRDefault="00F3183E" w:rsidP="00F3183E">
            <w:pPr>
              <w:pStyle w:val="TAL"/>
              <w:rPr>
                <w:rFonts w:cs="Arial"/>
                <w:szCs w:val="18"/>
              </w:rPr>
            </w:pPr>
          </w:p>
        </w:tc>
      </w:tr>
      <w:tr w:rsidR="00F3183E"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F3183E" w:rsidRPr="0016361A"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F3183E" w:rsidRPr="0016361A"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F3183E" w:rsidRPr="0016361A"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F3183E" w:rsidRPr="0016361A" w:rsidRDefault="00F3183E" w:rsidP="00F3183E">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F3183E" w:rsidRPr="0016361A" w:rsidRDefault="00F3183E" w:rsidP="00F3183E">
            <w:pPr>
              <w:pStyle w:val="TAL"/>
              <w:rPr>
                <w:rFonts w:cs="Arial"/>
                <w:szCs w:val="18"/>
              </w:rPr>
            </w:pPr>
          </w:p>
        </w:tc>
      </w:tr>
      <w:tr w:rsidR="00F3183E"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77777777" w:rsidR="00F3183E" w:rsidRDefault="00F3183E" w:rsidP="00F3183E">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7F2EEB0D" w14:textId="77777777" w:rsidR="00F3183E" w:rsidRDefault="00F3183E" w:rsidP="00F3183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4F8A4472" w:rsidR="00F3183E" w:rsidRDefault="00F3183E" w:rsidP="00F3183E">
            <w:pPr>
              <w:pStyle w:val="TAL"/>
              <w:rPr>
                <w:rFonts w:cs="Arial"/>
                <w:szCs w:val="18"/>
              </w:rPr>
            </w:pPr>
            <w:r>
              <w:rPr>
                <w:rFonts w:cs="Arial"/>
                <w:szCs w:val="18"/>
              </w:rPr>
              <w:t>List of FQDN patterns, where each FQDN pattern is a regular expression according to the ECMA-262 dialect [17].</w:t>
            </w:r>
          </w:p>
          <w:p w14:paraId="4941AE7F" w14:textId="00E7BD7C" w:rsidR="00F3183E" w:rsidRDefault="00F3183E" w:rsidP="00F3183E">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F3183E" w:rsidRPr="0016361A" w:rsidRDefault="00F3183E" w:rsidP="00F3183E">
            <w:pPr>
              <w:pStyle w:val="TAL"/>
              <w:rPr>
                <w:rFonts w:cs="Arial"/>
                <w:szCs w:val="18"/>
              </w:rPr>
            </w:pPr>
          </w:p>
        </w:tc>
      </w:tr>
      <w:tr w:rsidR="00F3183E"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F3183E" w:rsidRDefault="00F3183E" w:rsidP="00F3183E">
            <w:pPr>
              <w:pStyle w:val="TAN"/>
            </w:pPr>
            <w:r>
              <w:t>NOTE 1:</w:t>
            </w:r>
            <w:r>
              <w:tab/>
              <w:t>If neither the sourceIpv4Addr IE nor the sourceIpv6Prefix IE is present, the UE IP address in the DNS Context Data shall be assumed.</w:t>
            </w:r>
          </w:p>
          <w:p w14:paraId="20755088" w14:textId="78D29F67" w:rsidR="00F3183E" w:rsidRPr="0016361A" w:rsidRDefault="00F3183E" w:rsidP="00F3183E">
            <w:pPr>
              <w:pStyle w:val="TAN"/>
            </w:pPr>
            <w:r>
              <w:t xml:space="preserve">NOTE </w:t>
            </w:r>
            <w:r w:rsidR="00BC4CFB">
              <w:t>2</w:t>
            </w:r>
            <w:r>
              <w:t>:</w:t>
            </w:r>
            <w:r>
              <w:tab/>
              <w:t>This attribute may contain free information describing the scope of the DNS Query MDT. It may be used e.g. for trouble-shooting.</w:t>
            </w:r>
          </w:p>
        </w:tc>
      </w:tr>
    </w:tbl>
    <w:p w14:paraId="29C687B6" w14:textId="77777777" w:rsidR="00B64470" w:rsidRDefault="00B64470" w:rsidP="00B64470">
      <w:pPr>
        <w:pStyle w:val="Guidance"/>
      </w:pPr>
    </w:p>
    <w:p w14:paraId="40511E98" w14:textId="3692592E" w:rsidR="00B64470" w:rsidRDefault="00B64470" w:rsidP="00B64470">
      <w:pPr>
        <w:pStyle w:val="EX"/>
      </w:pPr>
      <w:r>
        <w:t>EXAMPLE</w:t>
      </w:r>
      <w:r w:rsidR="00EA2B44">
        <w:t xml:space="preserve"> 1</w:t>
      </w:r>
      <w:r>
        <w:t>:</w:t>
      </w:r>
      <w:r>
        <w:tab/>
        <w:t>DNS query template matching all FQDNs "smartmeter-</w:t>
      </w:r>
      <w:r>
        <w:rPr>
          <w:iCs/>
        </w:rPr>
        <w:t>{factoryID}</w:t>
      </w:r>
      <w:r>
        <w:t>@company.com" where "</w:t>
      </w:r>
      <w:r>
        <w:rPr>
          <w:i/>
        </w:rPr>
        <w:t>{factoryID}</w:t>
      </w:r>
      <w:r>
        <w:t>" can be any string.</w:t>
      </w:r>
      <w:r>
        <w:br/>
        <w:t>JSON: {"fqdnList":</w:t>
      </w:r>
      <w:r w:rsidR="009C566B">
        <w:t> [</w:t>
      </w:r>
      <w:r>
        <w:t>"^smartmeter-.+@company\.com$"]}</w:t>
      </w:r>
    </w:p>
    <w:p w14:paraId="4BEC6BD0" w14:textId="72ADB836" w:rsidR="00EA2B44" w:rsidRPr="00EA2B44" w:rsidRDefault="00EA2B44" w:rsidP="00B64470">
      <w:pPr>
        <w:pStyle w:val="EX"/>
      </w:pPr>
      <w:r>
        <w:t>EXAMPLE 2:</w:t>
      </w:r>
      <w:r>
        <w:tab/>
        <w:t xml:space="preserve">DNS query template matching any FQDN (i.e. "wildcard FQDN"): </w:t>
      </w:r>
      <w:r>
        <w:br/>
        <w:t>JSON: {"fqdnList": ["^.+$"]}</w:t>
      </w:r>
    </w:p>
    <w:p w14:paraId="503084E8" w14:textId="77777777" w:rsidR="00EA2B44" w:rsidRPr="00EA2B44" w:rsidRDefault="00EA2B44" w:rsidP="00EA2B44">
      <w:bookmarkStart w:id="413" w:name="_Toc85462134"/>
    </w:p>
    <w:p w14:paraId="77493745" w14:textId="4C707159" w:rsidR="00B64470" w:rsidRDefault="00B64470" w:rsidP="00D62CDE">
      <w:pPr>
        <w:pStyle w:val="Heading5"/>
      </w:pPr>
      <w:bookmarkStart w:id="414" w:name="_Toc88667395"/>
      <w:bookmarkStart w:id="415" w:name="_Toc94605415"/>
      <w:r>
        <w:t>6.1.6.2.6</w:t>
      </w:r>
      <w:r>
        <w:tab/>
        <w:t>Type: DnsRsp</w:t>
      </w:r>
      <w:r w:rsidR="00AF7787">
        <w:t>Mdt</w:t>
      </w:r>
      <w:bookmarkEnd w:id="413"/>
      <w:bookmarkEnd w:id="414"/>
      <w:bookmarkEnd w:id="415"/>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F3183E"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F3183E" w:rsidRPr="0016361A" w:rsidRDefault="00F3183E" w:rsidP="00F3183E">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F3183E" w:rsidRPr="0016361A"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F3183E" w:rsidRPr="0016361A" w:rsidRDefault="00F3183E" w:rsidP="00F3183E">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F3183E" w:rsidRPr="00F3183E" w:rsidRDefault="00F3183E" w:rsidP="00F3183E">
            <w:pPr>
              <w:pStyle w:val="TAL"/>
            </w:pPr>
            <w:r w:rsidRPr="00F3183E">
              <w:t>DNS Response MDT's label</w:t>
            </w:r>
          </w:p>
          <w:p w14:paraId="7D8E5A68" w14:textId="08842161" w:rsidR="00F3183E" w:rsidRPr="00F3183E" w:rsidRDefault="00F3183E" w:rsidP="00F3183E">
            <w:pPr>
              <w:pStyle w:val="TAL"/>
            </w:pPr>
            <w:r w:rsidRPr="00F3183E">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F3183E" w:rsidRPr="00F3183E" w:rsidRDefault="00F3183E" w:rsidP="00F3183E">
            <w:pPr>
              <w:pStyle w:val="TAL"/>
            </w:pPr>
          </w:p>
        </w:tc>
      </w:tr>
      <w:tr w:rsidR="00F3183E"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77777777" w:rsidR="00F3183E" w:rsidRDefault="00F3183E" w:rsidP="00F3183E">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6A173A75" w14:textId="77777777" w:rsidR="00F3183E" w:rsidRDefault="00F3183E" w:rsidP="00F3183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28DA17F2" w:rsidR="00F3183E" w:rsidRDefault="00F3183E" w:rsidP="00F3183E">
            <w:pPr>
              <w:pStyle w:val="TAL"/>
              <w:rPr>
                <w:rFonts w:cs="Arial"/>
                <w:szCs w:val="18"/>
              </w:rPr>
            </w:pPr>
            <w:r>
              <w:rPr>
                <w:rFonts w:cs="Arial"/>
                <w:szCs w:val="18"/>
              </w:rPr>
              <w:t>List of FQDN patterns, where each FQDN pattern is a regular expression according to the ECMA-262 dialect [17].</w:t>
            </w:r>
          </w:p>
          <w:p w14:paraId="53D7F543" w14:textId="699B4E3B" w:rsidR="00F3183E" w:rsidRDefault="00F3183E" w:rsidP="00F3183E">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F3183E" w:rsidRPr="0016361A" w:rsidRDefault="00F3183E" w:rsidP="00F3183E">
            <w:pPr>
              <w:pStyle w:val="TAL"/>
              <w:rPr>
                <w:rFonts w:cs="Arial"/>
                <w:szCs w:val="18"/>
              </w:rPr>
            </w:pPr>
          </w:p>
        </w:tc>
      </w:tr>
      <w:tr w:rsidR="00F3183E"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F3183E" w:rsidRDefault="00F3183E" w:rsidP="00F3183E">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F3183E" w:rsidRDefault="00F3183E" w:rsidP="00F3183E">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F3183E" w:rsidRDefault="00F3183E" w:rsidP="00F3183E">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F3183E" w:rsidRPr="0016361A" w:rsidRDefault="00F3183E" w:rsidP="00F3183E">
            <w:pPr>
              <w:pStyle w:val="TAL"/>
              <w:rPr>
                <w:rFonts w:cs="Arial"/>
                <w:szCs w:val="18"/>
              </w:rPr>
            </w:pPr>
          </w:p>
        </w:tc>
      </w:tr>
      <w:tr w:rsidR="00F3183E"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F3183E" w:rsidRDefault="00F3183E" w:rsidP="00F3183E">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F3183E" w:rsidRDefault="00F3183E" w:rsidP="00F3183E">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F3183E" w:rsidRDefault="00F3183E" w:rsidP="00F3183E">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F3183E" w:rsidRPr="0016361A" w:rsidRDefault="00F3183E" w:rsidP="00F3183E">
            <w:pPr>
              <w:pStyle w:val="TAL"/>
              <w:rPr>
                <w:rFonts w:cs="Arial"/>
                <w:szCs w:val="18"/>
              </w:rPr>
            </w:pPr>
          </w:p>
        </w:tc>
      </w:tr>
      <w:tr w:rsidR="00F3183E"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2D0246E" w14:textId="524D7B95" w:rsidR="00F3183E" w:rsidRPr="0016361A" w:rsidRDefault="00F3183E" w:rsidP="00F3183E">
            <w:pPr>
              <w:pStyle w:val="TAN"/>
              <w:rPr>
                <w:rFonts w:cs="Arial"/>
                <w:szCs w:val="18"/>
              </w:rPr>
            </w:pPr>
            <w:r w:rsidRPr="00F3183E">
              <w:rPr>
                <w:rFonts w:eastAsiaTheme="minorEastAsia"/>
              </w:rPr>
              <w:t>NOTE:</w:t>
            </w:r>
            <w:r w:rsidRPr="00F3183E">
              <w:rPr>
                <w:rFonts w:eastAsiaTheme="minorEastAsia"/>
              </w:rPr>
              <w:tab/>
              <w:t>This attribute may contain free information describing the scope of the DNS Response MDT. It may be used e.g. for trouble-shooting.</w:t>
            </w:r>
          </w:p>
        </w:tc>
      </w:tr>
    </w:tbl>
    <w:p w14:paraId="7CE23400" w14:textId="77777777" w:rsidR="00B64470" w:rsidRDefault="00B64470" w:rsidP="00B64470">
      <w:pPr>
        <w:pStyle w:val="Guidance"/>
      </w:pPr>
    </w:p>
    <w:p w14:paraId="0CF1F151" w14:textId="608499ED" w:rsidR="00B64470" w:rsidRDefault="00B64470" w:rsidP="00B64470">
      <w:pPr>
        <w:pStyle w:val="EX"/>
      </w:pPr>
      <w:r>
        <w:t>EXAMPLE</w:t>
      </w:r>
      <w:r w:rsidR="00EA2B44">
        <w:t xml:space="preserve"> 1</w:t>
      </w:r>
      <w:r>
        <w:t>:</w:t>
      </w:r>
      <w:r>
        <w:tab/>
        <w:t>DNS query template matching all FQDNs "smartmeter-</w:t>
      </w:r>
      <w:r>
        <w:rPr>
          <w:iCs/>
        </w:rPr>
        <w:t>{factoryID}</w:t>
      </w:r>
      <w:r>
        <w:t>@company.com" where "</w:t>
      </w:r>
      <w:r>
        <w:rPr>
          <w:i/>
        </w:rPr>
        <w:t>{factoryID}</w:t>
      </w:r>
      <w:r>
        <w:t>" can be any string.</w:t>
      </w:r>
      <w:r>
        <w:br/>
        <w:t>JSON: { "fqdnList":</w:t>
      </w:r>
      <w:r w:rsidR="009C566B">
        <w:t> [</w:t>
      </w:r>
      <w:r>
        <w:t>"^smartmeter-.+@company\.com$"]}</w:t>
      </w:r>
    </w:p>
    <w:p w14:paraId="0D80D8BA" w14:textId="7FFD57B3" w:rsidR="00EA2B44" w:rsidRDefault="00EA2B44" w:rsidP="00B64470">
      <w:pPr>
        <w:pStyle w:val="EX"/>
      </w:pPr>
      <w:r>
        <w:t>EXAMPLE 2:</w:t>
      </w:r>
      <w:r>
        <w:tab/>
        <w:t xml:space="preserve">DNS query template matching any FQDN (i.e. "wildcard FQDN"): </w:t>
      </w:r>
      <w:r>
        <w:br/>
        <w:t>JSON: {"fqdnList": ["^.+$"]}</w:t>
      </w:r>
    </w:p>
    <w:p w14:paraId="614452DE" w14:textId="77777777" w:rsidR="00EA2B44" w:rsidRPr="00EA2B44" w:rsidRDefault="00EA2B44" w:rsidP="00EA2B44">
      <w:bookmarkStart w:id="416" w:name="_Toc24937673"/>
      <w:bookmarkStart w:id="417" w:name="_Toc33962488"/>
      <w:bookmarkStart w:id="418" w:name="_Toc42883250"/>
      <w:bookmarkStart w:id="419" w:name="_Toc49733118"/>
      <w:bookmarkStart w:id="420" w:name="_Toc56690743"/>
      <w:bookmarkStart w:id="421" w:name="_Toc67730165"/>
      <w:bookmarkStart w:id="422" w:name="_Toc85462135"/>
    </w:p>
    <w:p w14:paraId="30FB88ED" w14:textId="7FFD57B3" w:rsidR="00B64470" w:rsidRDefault="00B64470" w:rsidP="00D62CDE">
      <w:pPr>
        <w:pStyle w:val="Heading5"/>
      </w:pPr>
      <w:bookmarkStart w:id="423" w:name="_Toc88667396"/>
      <w:bookmarkStart w:id="424" w:name="_Toc94605416"/>
      <w:r>
        <w:lastRenderedPageBreak/>
        <w:t>6.1.6.2.7</w:t>
      </w:r>
      <w:r>
        <w:tab/>
        <w:t>Type: Ipv4AddressRange</w:t>
      </w:r>
      <w:bookmarkEnd w:id="416"/>
      <w:bookmarkEnd w:id="417"/>
      <w:bookmarkEnd w:id="418"/>
      <w:bookmarkEnd w:id="419"/>
      <w:bookmarkEnd w:id="420"/>
      <w:bookmarkEnd w:id="421"/>
      <w:bookmarkEnd w:id="422"/>
      <w:bookmarkEnd w:id="423"/>
      <w:bookmarkEnd w:id="424"/>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D62CDE">
      <w:pPr>
        <w:pStyle w:val="Heading5"/>
      </w:pPr>
      <w:bookmarkStart w:id="425" w:name="_Toc24937674"/>
      <w:bookmarkStart w:id="426" w:name="_Toc33962489"/>
      <w:bookmarkStart w:id="427" w:name="_Toc42883251"/>
      <w:bookmarkStart w:id="428" w:name="_Toc49733119"/>
      <w:bookmarkStart w:id="429" w:name="_Toc56690744"/>
      <w:bookmarkStart w:id="430" w:name="_Toc67730166"/>
      <w:bookmarkStart w:id="431" w:name="_Toc85462136"/>
      <w:bookmarkStart w:id="432" w:name="_Toc88667397"/>
      <w:bookmarkStart w:id="433" w:name="_Toc94605417"/>
      <w:r>
        <w:t>6.1.6.2.8</w:t>
      </w:r>
      <w:r>
        <w:tab/>
        <w:t>Type: Ipv6PrefixRange</w:t>
      </w:r>
      <w:bookmarkEnd w:id="425"/>
      <w:bookmarkEnd w:id="426"/>
      <w:bookmarkEnd w:id="427"/>
      <w:bookmarkEnd w:id="428"/>
      <w:bookmarkEnd w:id="429"/>
      <w:bookmarkEnd w:id="430"/>
      <w:bookmarkEnd w:id="431"/>
      <w:bookmarkEnd w:id="432"/>
      <w:bookmarkEnd w:id="433"/>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8A6D4A">
      <w:pPr>
        <w:pStyle w:val="Guidance"/>
        <w:rPr>
          <w:i w:val="0"/>
        </w:rPr>
      </w:pPr>
    </w:p>
    <w:p w14:paraId="2E45F330" w14:textId="78C42887" w:rsidR="00B64470" w:rsidRDefault="00B64470" w:rsidP="00D62CDE">
      <w:pPr>
        <w:pStyle w:val="Heading5"/>
      </w:pPr>
      <w:bookmarkStart w:id="434" w:name="_Toc85462137"/>
      <w:bookmarkStart w:id="435" w:name="_Toc88667398"/>
      <w:bookmarkStart w:id="436" w:name="_Toc94605418"/>
      <w:r>
        <w:t>6.1.6.2.9</w:t>
      </w:r>
      <w:r>
        <w:tab/>
        <w:t>Type: Action</w:t>
      </w:r>
      <w:bookmarkEnd w:id="434"/>
      <w:bookmarkEnd w:id="435"/>
      <w:bookmarkEnd w:id="436"/>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D22565" w:rsidRPr="00A41D54" w14:paraId="31F760E2"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22565" w:rsidRDefault="00D22565"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22565" w:rsidRDefault="00D22565"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22565" w:rsidRDefault="00D22565"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22565" w:rsidRDefault="00D22565" w:rsidP="00D22565">
            <w:pPr>
              <w:pStyle w:val="TAL"/>
              <w:rPr>
                <w:rFonts w:cs="Arial"/>
                <w:szCs w:val="18"/>
              </w:rPr>
            </w:pPr>
            <w:r>
              <w:rPr>
                <w:rFonts w:cs="Arial"/>
                <w:szCs w:val="18"/>
              </w:rPr>
              <w:t xml:space="preserve">Action to apply to the DNS </w:t>
            </w:r>
            <w:r w:rsidR="006A3CCA">
              <w:rPr>
                <w:rFonts w:cs="Arial"/>
                <w:szCs w:val="18"/>
              </w:rPr>
              <w:t>message</w:t>
            </w:r>
          </w:p>
        </w:tc>
      </w:tr>
      <w:tr w:rsidR="00D22565" w:rsidRPr="00A41D54" w14:paraId="78A8FE20"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42749008" w:rsidR="00D22565" w:rsidRDefault="00D22565" w:rsidP="00D22565">
            <w:pPr>
              <w:pStyle w:val="TAL"/>
            </w:pPr>
            <w:r>
              <w:t>forwardingParameters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22565" w:rsidRDefault="00D22565"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22565" w:rsidRDefault="00D22565"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22565" w:rsidRDefault="00D22565"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3AEBACD1" w:rsidR="006A3CCA" w:rsidRDefault="006A3CCA" w:rsidP="006A3CCA">
            <w:pPr>
              <w:pStyle w:val="TAL"/>
              <w:rPr>
                <w:rFonts w:cs="Arial"/>
                <w:szCs w:val="18"/>
              </w:rPr>
            </w:pPr>
            <w:r>
              <w:rPr>
                <w:rFonts w:cs="Arial"/>
                <w:szCs w:val="18"/>
              </w:rPr>
              <w:t xml:space="preserve">This IE may be present if </w:t>
            </w:r>
            <w:r w:rsidR="00D22565">
              <w:rPr>
                <w:rFonts w:cs="Arial"/>
                <w:szCs w:val="18"/>
              </w:rPr>
              <w:t xml:space="preserve">applyAction </w:t>
            </w:r>
            <w:r>
              <w:rPr>
                <w:rFonts w:cs="Arial"/>
                <w:szCs w:val="18"/>
              </w:rPr>
              <w:t>IE is set to " FORWARD"</w:t>
            </w:r>
            <w:r w:rsidR="00D22565">
              <w:rPr>
                <w:rFonts w:cs="Arial"/>
                <w:szCs w:val="18"/>
              </w:rPr>
              <w:t>.</w:t>
            </w:r>
          </w:p>
          <w:p w14:paraId="1655E7C4" w14:textId="7E51A417" w:rsidR="00D22565" w:rsidRDefault="006A3CCA" w:rsidP="006A3CCA">
            <w:pPr>
              <w:pStyle w:val="TAL"/>
              <w:rPr>
                <w:rFonts w:cs="Arial"/>
                <w:szCs w:val="18"/>
              </w:rPr>
            </w:pPr>
            <w:r>
              <w:rPr>
                <w:rFonts w:cs="Arial"/>
                <w:szCs w:val="18"/>
              </w:rPr>
              <w:t>When present, it shall contain forward instructions to apply to the DNS message before forwarding it.</w:t>
            </w:r>
          </w:p>
        </w:tc>
      </w:tr>
      <w:tr w:rsidR="00AF7787" w:rsidRPr="00A41D54" w14:paraId="014A6337"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AF7787" w:rsidRDefault="00AF7787" w:rsidP="00AF7787">
            <w:pPr>
              <w:pStyle w:val="TAL"/>
            </w:pPr>
            <w:bookmarkStart w:id="437" w:name="_PERM_MCCTEMPBM_CRPT96340008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AF7787" w:rsidRDefault="00AF7787" w:rsidP="00AF7787">
            <w:pPr>
              <w:pStyle w:val="TAL"/>
              <w:rPr>
                <w:rFonts w:cs="Arial"/>
                <w:szCs w:val="18"/>
              </w:rPr>
            </w:pPr>
            <w:r>
              <w:rPr>
                <w:rFonts w:cs="Arial"/>
                <w:szCs w:val="18"/>
              </w:rPr>
              <w:t>Reporting-once Indication</w:t>
            </w:r>
          </w:p>
          <w:p w14:paraId="66015469" w14:textId="77777777" w:rsidR="00AF7787" w:rsidRDefault="00AF7787" w:rsidP="00AF7787">
            <w:pPr>
              <w:pStyle w:val="TAL"/>
              <w:rPr>
                <w:rFonts w:cs="Arial"/>
                <w:szCs w:val="18"/>
              </w:rPr>
            </w:pPr>
            <w:r>
              <w:rPr>
                <w:rFonts w:cs="Arial"/>
                <w:szCs w:val="18"/>
              </w:rPr>
              <w:t>This IE may be present if the applyAction is set to "REPORT".</w:t>
            </w:r>
          </w:p>
          <w:p w14:paraId="5C103D6C" w14:textId="77777777" w:rsidR="00AF7787" w:rsidRDefault="00AF7787" w:rsidP="00AF7787">
            <w:pPr>
              <w:pStyle w:val="TAL"/>
              <w:rPr>
                <w:rFonts w:cs="Arial"/>
                <w:szCs w:val="18"/>
              </w:rPr>
            </w:pPr>
            <w:r>
              <w:rPr>
                <w:rFonts w:cs="Arial"/>
                <w:szCs w:val="18"/>
              </w:rPr>
              <w:t>When present, it shall be set as follows:</w:t>
            </w:r>
          </w:p>
          <w:p w14:paraId="76114D0B" w14:textId="6091C2C0" w:rsidR="00AF7787" w:rsidRPr="00193EED"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r>
      <w:tr w:rsidR="00AF7787" w:rsidRPr="00A41D54" w14:paraId="2FA4EC7B"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AF7787" w:rsidRDefault="00AF7787" w:rsidP="00AF7787">
            <w:pPr>
              <w:pStyle w:val="TAL"/>
            </w:pPr>
            <w:bookmarkStart w:id="438" w:name="_PERM_MCCTEMPBM_CRPT96340009___7" w:colFirst="4" w:colLast="4"/>
            <w:bookmarkEnd w:id="437"/>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AF7787" w:rsidRDefault="00AF7787"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AF7787" w:rsidRDefault="00AF7787" w:rsidP="00AF7787">
            <w:pPr>
              <w:pStyle w:val="TAL"/>
              <w:rPr>
                <w:rFonts w:cs="Arial"/>
                <w:szCs w:val="18"/>
              </w:rPr>
            </w:pPr>
            <w:r>
              <w:rPr>
                <w:rFonts w:cs="Arial"/>
                <w:szCs w:val="18"/>
              </w:rPr>
              <w:t>Reset the Reporting-once Indication</w:t>
            </w:r>
          </w:p>
          <w:p w14:paraId="0B24D82C" w14:textId="55DD6CA0" w:rsidR="00AF7787" w:rsidRDefault="00AF7787"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AF7787" w:rsidRDefault="00AF7787" w:rsidP="00AF7787">
            <w:pPr>
              <w:pStyle w:val="TAL"/>
              <w:rPr>
                <w:rFonts w:cs="Arial"/>
                <w:szCs w:val="18"/>
              </w:rPr>
            </w:pPr>
          </w:p>
          <w:p w14:paraId="6BD03EB5" w14:textId="77777777" w:rsidR="00AF7787" w:rsidRDefault="00AF7787" w:rsidP="00AF7787">
            <w:pPr>
              <w:pStyle w:val="TAL"/>
              <w:rPr>
                <w:rFonts w:cs="Arial"/>
                <w:szCs w:val="18"/>
              </w:rPr>
            </w:pPr>
            <w:r>
              <w:rPr>
                <w:rFonts w:cs="Arial"/>
                <w:szCs w:val="18"/>
              </w:rPr>
              <w:t>When present, it shall be set as follows:</w:t>
            </w:r>
          </w:p>
          <w:p w14:paraId="2F028D88" w14:textId="77777777" w:rsidR="00AF7787" w:rsidRDefault="00AF7787"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bookmarkEnd w:id="438"/>
    </w:tbl>
    <w:p w14:paraId="062A0D1C" w14:textId="77777777" w:rsidR="00B64470" w:rsidRDefault="00B64470" w:rsidP="00B64470">
      <w:pPr>
        <w:pStyle w:val="Guidance"/>
        <w:rPr>
          <w:lang w:val="en-US"/>
        </w:rPr>
      </w:pPr>
    </w:p>
    <w:p w14:paraId="38C3E6FE" w14:textId="50A3601D" w:rsidR="00B64470" w:rsidRDefault="00B64470" w:rsidP="00D62CDE">
      <w:pPr>
        <w:pStyle w:val="Heading5"/>
      </w:pPr>
      <w:bookmarkStart w:id="439" w:name="_Toc85462138"/>
      <w:bookmarkStart w:id="440" w:name="_Toc88667399"/>
      <w:bookmarkStart w:id="441" w:name="_Toc94605419"/>
      <w:r>
        <w:lastRenderedPageBreak/>
        <w:t>6.1.6.2.10</w:t>
      </w:r>
      <w:r>
        <w:tab/>
        <w:t>Type: DnsContextNotification</w:t>
      </w:r>
      <w:bookmarkEnd w:id="439"/>
      <w:bookmarkEnd w:id="440"/>
      <w:bookmarkEnd w:id="441"/>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44B885BF" w:rsidR="000213B4" w:rsidRDefault="000213B4"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B64470">
      <w:pPr>
        <w:pStyle w:val="Guidance"/>
        <w:rPr>
          <w:lang w:val="en-US"/>
        </w:rPr>
      </w:pPr>
    </w:p>
    <w:p w14:paraId="2647EEB9" w14:textId="0842E88E" w:rsidR="000213B4" w:rsidRDefault="000213B4" w:rsidP="00D62CDE">
      <w:pPr>
        <w:pStyle w:val="Heading5"/>
      </w:pPr>
      <w:bookmarkStart w:id="442" w:name="_Toc85462139"/>
      <w:bookmarkStart w:id="443" w:name="_Toc88667400"/>
      <w:bookmarkStart w:id="444" w:name="_Toc94605420"/>
      <w:r>
        <w:t>6.1.6.2.11</w:t>
      </w:r>
      <w:r>
        <w:tab/>
        <w:t>Type: ForwardingParameters</w:t>
      </w:r>
      <w:bookmarkEnd w:id="442"/>
      <w:bookmarkEnd w:id="443"/>
      <w:bookmarkEnd w:id="444"/>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02DF86FB" w:rsidR="000213B4" w:rsidRDefault="000213B4" w:rsidP="0065020F">
            <w:pPr>
              <w:pStyle w:val="TAL"/>
              <w:rPr>
                <w:rFonts w:cs="Arial"/>
                <w:szCs w:val="18"/>
              </w:rPr>
            </w:pPr>
            <w:r>
              <w:rPr>
                <w:rFonts w:cs="Arial"/>
                <w:szCs w:val="18"/>
              </w:rPr>
              <w:t xml:space="preserve">Information to build optional EDNS Client Subnet (ECS) option in the DNS Query as defined </w:t>
            </w:r>
            <w:r>
              <w:t>in IETF RFC 7871 [</w:t>
            </w:r>
            <w:r w:rsidR="0065020F">
              <w:t>18</w:t>
            </w:r>
            <w:r>
              <w:t>]</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8A6D4A">
      <w:pPr>
        <w:pStyle w:val="Guidance"/>
        <w:rPr>
          <w:i w:val="0"/>
        </w:rPr>
      </w:pPr>
    </w:p>
    <w:p w14:paraId="73215970" w14:textId="75A79E6A" w:rsidR="000213B4" w:rsidRDefault="000213B4" w:rsidP="00D62CDE">
      <w:pPr>
        <w:pStyle w:val="Heading5"/>
      </w:pPr>
      <w:bookmarkStart w:id="445" w:name="_Toc85462140"/>
      <w:bookmarkStart w:id="446" w:name="_Toc88667401"/>
      <w:bookmarkStart w:id="447" w:name="_Toc94605421"/>
      <w:r>
        <w:t>6.1.6.2.12</w:t>
      </w:r>
      <w:r>
        <w:tab/>
        <w:t>Type: EcsOption</w:t>
      </w:r>
      <w:bookmarkEnd w:id="445"/>
      <w:bookmarkEnd w:id="446"/>
      <w:bookmarkEnd w:id="447"/>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8A6D4A">
      <w:pPr>
        <w:pStyle w:val="Guidance"/>
        <w:rPr>
          <w:i w:val="0"/>
        </w:rPr>
      </w:pPr>
    </w:p>
    <w:p w14:paraId="6AB42E3D" w14:textId="3F3B7CE8" w:rsidR="000213B4" w:rsidRDefault="000213B4" w:rsidP="00D62CDE">
      <w:pPr>
        <w:pStyle w:val="Heading5"/>
      </w:pPr>
      <w:bookmarkStart w:id="448" w:name="_Toc85462141"/>
      <w:bookmarkStart w:id="449" w:name="_Toc88667402"/>
      <w:bookmarkStart w:id="450" w:name="_Toc94605422"/>
      <w:r>
        <w:t>6.1.6.2.13</w:t>
      </w:r>
      <w:r>
        <w:tab/>
        <w:t>Type: DnsContextEventReport</w:t>
      </w:r>
      <w:bookmarkEnd w:id="448"/>
      <w:bookmarkEnd w:id="449"/>
      <w:bookmarkEnd w:id="450"/>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4948CC1F" w14:textId="77777777" w:rsidR="000213B4" w:rsidRDefault="000213B4" w:rsidP="000213B4">
      <w:pPr>
        <w:pStyle w:val="Guidance"/>
        <w:rPr>
          <w:lang w:val="en-US"/>
        </w:rPr>
      </w:pPr>
    </w:p>
    <w:p w14:paraId="16AF43C2" w14:textId="77777777" w:rsidR="000213B4" w:rsidRDefault="000213B4" w:rsidP="008A6D4A">
      <w:pPr>
        <w:pStyle w:val="Guidance"/>
        <w:rPr>
          <w:i w:val="0"/>
        </w:rPr>
      </w:pPr>
    </w:p>
    <w:p w14:paraId="1E6AD44B" w14:textId="6C456C44" w:rsidR="000213B4" w:rsidRDefault="000213B4" w:rsidP="00D62CDE">
      <w:pPr>
        <w:pStyle w:val="Heading5"/>
      </w:pPr>
      <w:bookmarkStart w:id="451" w:name="_Toc85462142"/>
      <w:bookmarkStart w:id="452" w:name="_Toc88667403"/>
      <w:bookmarkStart w:id="453" w:name="_Toc94605423"/>
      <w:r>
        <w:lastRenderedPageBreak/>
        <w:t>6.1.6.2.14</w:t>
      </w:r>
      <w:r>
        <w:tab/>
        <w:t>Type: DnsQueryReport</w:t>
      </w:r>
      <w:bookmarkEnd w:id="451"/>
      <w:bookmarkEnd w:id="452"/>
      <w:bookmarkEnd w:id="453"/>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8A6D4A">
      <w:pPr>
        <w:pStyle w:val="Guidance"/>
        <w:rPr>
          <w:i w:val="0"/>
        </w:rPr>
      </w:pPr>
    </w:p>
    <w:p w14:paraId="6BD8D7B6" w14:textId="57CEBC26" w:rsidR="000213B4" w:rsidRDefault="000213B4" w:rsidP="00D62CDE">
      <w:pPr>
        <w:pStyle w:val="Heading5"/>
      </w:pPr>
      <w:bookmarkStart w:id="454" w:name="_Toc85462143"/>
      <w:bookmarkStart w:id="455" w:name="_Toc88667404"/>
      <w:bookmarkStart w:id="456" w:name="_Toc94605424"/>
      <w:r>
        <w:t>6.1.6.2.15</w:t>
      </w:r>
      <w:r>
        <w:tab/>
        <w:t>Type: DnsResponseReport</w:t>
      </w:r>
      <w:bookmarkEnd w:id="454"/>
      <w:bookmarkEnd w:id="455"/>
      <w:bookmarkEnd w:id="456"/>
    </w:p>
    <w:p w14:paraId="78D84957" w14:textId="08E7C10D" w:rsidR="000213B4" w:rsidRDefault="000213B4" w:rsidP="000213B4">
      <w:pPr>
        <w:pStyle w:val="TH"/>
      </w:pPr>
      <w:r>
        <w:rPr>
          <w:noProof/>
        </w:rPr>
        <w:t>Table </w:t>
      </w:r>
      <w:r>
        <w:t xml:space="preserve">6.1.6.2.15-1: </w:t>
      </w:r>
      <w:r>
        <w:rPr>
          <w:noProof/>
        </w:rPr>
        <w:t>Definition of type DnsResponseReport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77777777" w:rsidR="000213B4" w:rsidRDefault="000213B4" w:rsidP="00855A19">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77777777" w:rsidR="000213B4" w:rsidRDefault="000213B4" w:rsidP="00855A19">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8A6D4A">
      <w:pPr>
        <w:pStyle w:val="Guidance"/>
        <w:rPr>
          <w:i w:val="0"/>
        </w:rPr>
      </w:pPr>
    </w:p>
    <w:p w14:paraId="2261B678" w14:textId="3AD629E6" w:rsidR="00EA2B44" w:rsidRDefault="00EA2B44" w:rsidP="00D62CDE">
      <w:pPr>
        <w:pStyle w:val="Heading5"/>
      </w:pPr>
      <w:bookmarkStart w:id="457" w:name="_Toc88667405"/>
      <w:bookmarkStart w:id="458" w:name="_Toc94605425"/>
      <w:r>
        <w:t>6.1.6.2.</w:t>
      </w:r>
      <w:r w:rsidR="00630E68">
        <w:t>16</w:t>
      </w:r>
      <w:r>
        <w:tab/>
        <w:t>Type: EcsOptionInfo</w:t>
      </w:r>
      <w:bookmarkEnd w:id="457"/>
      <w:bookmarkEnd w:id="458"/>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77777777" w:rsidR="00EA2B44" w:rsidRPr="005B0D98" w:rsidRDefault="00EA2B44" w:rsidP="003B64E1">
            <w:pPr>
              <w:pStyle w:val="TAL"/>
            </w:pPr>
            <w:r>
              <w:rPr>
                <w:rFonts w:cs="Arial"/>
                <w:szCs w:val="18"/>
              </w:rPr>
              <w:t xml:space="preserve">Information to build optional EDNS Client Subnet (ECS) option in the DNS Query as defined </w:t>
            </w:r>
            <w:r>
              <w:t>in IETF RFC 7871 [18].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7777777"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in the DNS Query as defined </w:t>
            </w:r>
            <w:r>
              <w:t xml:space="preserve">in IETF RFC 7871 [18]. </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8A6D4A">
      <w:pPr>
        <w:pStyle w:val="Guidance"/>
        <w:rPr>
          <w:i w:val="0"/>
        </w:rPr>
      </w:pPr>
    </w:p>
    <w:p w14:paraId="0CE26039" w14:textId="3A659367" w:rsidR="00EA2B44" w:rsidRDefault="00EA2B44" w:rsidP="00D62CDE">
      <w:pPr>
        <w:pStyle w:val="Heading5"/>
      </w:pPr>
      <w:bookmarkStart w:id="459" w:name="_Toc88667406"/>
      <w:bookmarkStart w:id="460" w:name="_Toc94605426"/>
      <w:r>
        <w:t>6.1.6.2.</w:t>
      </w:r>
      <w:r w:rsidR="00630E68">
        <w:t>17</w:t>
      </w:r>
      <w:r>
        <w:tab/>
        <w:t>Type: DnsServerAddressInfo</w:t>
      </w:r>
      <w:bookmarkEnd w:id="459"/>
      <w:bookmarkEnd w:id="460"/>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77777777" w:rsidR="00EA2B44" w:rsidRDefault="00EA2B44" w:rsidP="003B64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388A6"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8A6D4A">
      <w:pPr>
        <w:pStyle w:val="Guidance"/>
        <w:rPr>
          <w:i w:val="0"/>
        </w:rPr>
      </w:pPr>
    </w:p>
    <w:p w14:paraId="0F332E4D" w14:textId="2B3CDA4D" w:rsidR="00EA2B44" w:rsidRDefault="00EA2B44" w:rsidP="00D62CDE">
      <w:pPr>
        <w:pStyle w:val="Heading5"/>
      </w:pPr>
      <w:bookmarkStart w:id="461" w:name="_Toc88667407"/>
      <w:bookmarkStart w:id="462" w:name="_Toc94605427"/>
      <w:r>
        <w:lastRenderedPageBreak/>
        <w:t>6.1.6.2.</w:t>
      </w:r>
      <w:r w:rsidR="00630E68">
        <w:t>18</w:t>
      </w:r>
      <w:r>
        <w:tab/>
        <w:t>Type: BaselineDnsMdtId</w:t>
      </w:r>
      <w:bookmarkEnd w:id="461"/>
      <w:bookmarkEnd w:id="462"/>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8A6D4A">
      <w:pPr>
        <w:pStyle w:val="Guidance"/>
        <w:rPr>
          <w:i w:val="0"/>
        </w:rPr>
      </w:pPr>
    </w:p>
    <w:p w14:paraId="2A8CD1CF" w14:textId="7583107F" w:rsidR="00EA2B44" w:rsidRDefault="00EA2B44" w:rsidP="00D62CDE">
      <w:pPr>
        <w:pStyle w:val="Heading5"/>
      </w:pPr>
      <w:bookmarkStart w:id="463" w:name="_Toc88667408"/>
      <w:bookmarkStart w:id="464" w:name="_Toc94605428"/>
      <w:r>
        <w:t>6.1.6.2.</w:t>
      </w:r>
      <w:r w:rsidR="00630E68">
        <w:t>19</w:t>
      </w:r>
      <w:r>
        <w:tab/>
        <w:t>Type: BaselineDnsAitId</w:t>
      </w:r>
      <w:bookmarkEnd w:id="463"/>
      <w:bookmarkEnd w:id="464"/>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8A6D4A">
      <w:pPr>
        <w:pStyle w:val="Guidance"/>
        <w:rPr>
          <w:i w:val="0"/>
        </w:rPr>
      </w:pPr>
    </w:p>
    <w:p w14:paraId="03739F78" w14:textId="5B71EC9D" w:rsidR="00F3183E" w:rsidRDefault="00F3183E" w:rsidP="00D62CDE">
      <w:pPr>
        <w:pStyle w:val="Heading5"/>
      </w:pPr>
      <w:bookmarkStart w:id="465" w:name="_Toc94605429"/>
      <w:r>
        <w:t>6.1.6.2.</w:t>
      </w:r>
      <w:r w:rsidR="00D45EA7">
        <w:t>20</w:t>
      </w:r>
      <w:r>
        <w:tab/>
        <w:t>Type: BaselineDnsQueryMdtInfo</w:t>
      </w:r>
      <w:bookmarkEnd w:id="465"/>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D62CDE">
      <w:pPr>
        <w:pStyle w:val="Heading5"/>
      </w:pPr>
      <w:bookmarkStart w:id="466" w:name="_Toc94605430"/>
      <w:r>
        <w:t>6.1.6.2.</w:t>
      </w:r>
      <w:r w:rsidR="00D45EA7">
        <w:t>21</w:t>
      </w:r>
      <w:r>
        <w:tab/>
        <w:t>Type: BaselineDnsRspMdtInfo</w:t>
      </w:r>
      <w:bookmarkEnd w:id="466"/>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8A6D4A">
      <w:pPr>
        <w:pStyle w:val="Guidance"/>
        <w:rPr>
          <w:i w:val="0"/>
        </w:rPr>
      </w:pPr>
    </w:p>
    <w:p w14:paraId="51B0644D" w14:textId="77777777" w:rsidR="008A6D4A" w:rsidRDefault="008A6D4A" w:rsidP="00D62CDE">
      <w:pPr>
        <w:pStyle w:val="Heading4"/>
        <w:rPr>
          <w:lang w:val="en-US"/>
        </w:rPr>
      </w:pPr>
      <w:bookmarkStart w:id="467" w:name="_Toc510696638"/>
      <w:bookmarkStart w:id="468" w:name="_Toc35971433"/>
      <w:bookmarkStart w:id="469" w:name="_Toc85462144"/>
      <w:bookmarkStart w:id="470" w:name="_Toc88667409"/>
      <w:bookmarkStart w:id="471" w:name="_Toc9460543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7"/>
      <w:bookmarkEnd w:id="468"/>
      <w:bookmarkEnd w:id="469"/>
      <w:bookmarkEnd w:id="470"/>
      <w:bookmarkEnd w:id="471"/>
    </w:p>
    <w:p w14:paraId="0B8DD26B" w14:textId="77777777" w:rsidR="008A6D4A" w:rsidRPr="00384E92" w:rsidRDefault="008A6D4A" w:rsidP="00D62CDE">
      <w:pPr>
        <w:pStyle w:val="Heading5"/>
      </w:pPr>
      <w:bookmarkStart w:id="472" w:name="_Toc510696639"/>
      <w:bookmarkStart w:id="473" w:name="_Toc35971434"/>
      <w:bookmarkStart w:id="474" w:name="_Toc85462145"/>
      <w:bookmarkStart w:id="475" w:name="_Toc88667410"/>
      <w:bookmarkStart w:id="476" w:name="_Toc94605432"/>
      <w:r>
        <w:t>6.1.6.3.1</w:t>
      </w:r>
      <w:r w:rsidRPr="00384E92">
        <w:tab/>
        <w:t>Introduction</w:t>
      </w:r>
      <w:bookmarkEnd w:id="472"/>
      <w:bookmarkEnd w:id="473"/>
      <w:bookmarkEnd w:id="474"/>
      <w:bookmarkEnd w:id="475"/>
      <w:bookmarkEnd w:id="476"/>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D62CDE">
      <w:pPr>
        <w:pStyle w:val="Heading5"/>
      </w:pPr>
      <w:bookmarkStart w:id="477" w:name="_Toc510696640"/>
      <w:bookmarkStart w:id="478" w:name="_Toc35971435"/>
      <w:bookmarkStart w:id="479" w:name="_Toc85462146"/>
      <w:bookmarkStart w:id="480" w:name="_Toc88667411"/>
      <w:bookmarkStart w:id="481" w:name="_Toc94605433"/>
      <w:r>
        <w:t>6.1.6.3.2</w:t>
      </w:r>
      <w:r w:rsidRPr="00384E92">
        <w:tab/>
        <w:t>Simple data types</w:t>
      </w:r>
      <w:bookmarkEnd w:id="477"/>
      <w:bookmarkEnd w:id="478"/>
      <w:bookmarkEnd w:id="479"/>
      <w:bookmarkEnd w:id="480"/>
      <w:bookmarkEnd w:id="481"/>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D62CDE">
      <w:pPr>
        <w:pStyle w:val="Heading5"/>
      </w:pPr>
      <w:bookmarkStart w:id="482" w:name="_Toc510696641"/>
      <w:bookmarkStart w:id="483" w:name="_Toc35971436"/>
      <w:bookmarkStart w:id="484" w:name="_Toc85462147"/>
      <w:bookmarkStart w:id="485" w:name="_Toc88667412"/>
      <w:bookmarkStart w:id="486" w:name="_Toc94605434"/>
      <w:r>
        <w:t>6.1.6.3.3</w:t>
      </w:r>
      <w:r w:rsidRPr="00BC662F">
        <w:tab/>
        <w:t xml:space="preserve">Enumeration: </w:t>
      </w:r>
      <w:bookmarkEnd w:id="482"/>
      <w:bookmarkEnd w:id="483"/>
      <w:r w:rsidR="000213B4">
        <w:t>ApplyAction</w:t>
      </w:r>
      <w:bookmarkEnd w:id="484"/>
      <w:bookmarkEnd w:id="485"/>
      <w:bookmarkEnd w:id="486"/>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bl>
    <w:p w14:paraId="0BBEF321" w14:textId="77777777" w:rsidR="008A6D4A" w:rsidRDefault="008A6D4A" w:rsidP="008A6D4A">
      <w:pPr>
        <w:rPr>
          <w:lang w:val="en-US"/>
        </w:rPr>
      </w:pPr>
    </w:p>
    <w:p w14:paraId="3EFE9266" w14:textId="77777777" w:rsidR="008A6D4A" w:rsidRDefault="008A6D4A" w:rsidP="00D62CDE">
      <w:pPr>
        <w:pStyle w:val="Heading4"/>
        <w:rPr>
          <w:lang w:eastAsia="zh-CN"/>
        </w:rPr>
      </w:pPr>
      <w:bookmarkStart w:id="487" w:name="_Toc510696643"/>
      <w:bookmarkStart w:id="488" w:name="_Toc35971438"/>
      <w:bookmarkStart w:id="489" w:name="_Toc85462148"/>
      <w:bookmarkStart w:id="490" w:name="_Toc88667413"/>
      <w:bookmarkStart w:id="491" w:name="_Toc9460543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7"/>
      <w:bookmarkEnd w:id="488"/>
      <w:bookmarkEnd w:id="489"/>
      <w:bookmarkEnd w:id="490"/>
      <w:bookmarkEnd w:id="491"/>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D62CDE">
      <w:pPr>
        <w:pStyle w:val="Heading4"/>
      </w:pPr>
      <w:bookmarkStart w:id="492" w:name="_Toc510696646"/>
      <w:bookmarkStart w:id="493" w:name="_Toc35971441"/>
      <w:bookmarkStart w:id="494" w:name="_Toc85462149"/>
      <w:bookmarkStart w:id="495" w:name="_Toc88667414"/>
      <w:bookmarkStart w:id="496" w:name="_Toc94605436"/>
      <w:r>
        <w:t>6.1.6.5</w:t>
      </w:r>
      <w:r>
        <w:tab/>
        <w:t>Binary data</w:t>
      </w:r>
      <w:bookmarkEnd w:id="492"/>
      <w:bookmarkEnd w:id="493"/>
      <w:bookmarkEnd w:id="494"/>
      <w:bookmarkEnd w:id="495"/>
      <w:bookmarkEnd w:id="496"/>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D62CDE">
      <w:pPr>
        <w:pStyle w:val="Heading3"/>
      </w:pPr>
      <w:bookmarkStart w:id="497" w:name="_Toc510696647"/>
      <w:bookmarkStart w:id="498" w:name="_Toc35971443"/>
      <w:bookmarkStart w:id="499" w:name="_Toc85462150"/>
      <w:bookmarkStart w:id="500" w:name="_Toc88667415"/>
      <w:bookmarkStart w:id="501" w:name="_Toc94605437"/>
      <w:r>
        <w:t>6.1.7</w:t>
      </w:r>
      <w:r>
        <w:tab/>
        <w:t>Error Handling</w:t>
      </w:r>
      <w:bookmarkEnd w:id="497"/>
      <w:bookmarkEnd w:id="498"/>
      <w:bookmarkEnd w:id="499"/>
      <w:bookmarkEnd w:id="500"/>
      <w:bookmarkEnd w:id="501"/>
    </w:p>
    <w:p w14:paraId="292423A7" w14:textId="77777777" w:rsidR="008A6D4A" w:rsidRPr="00971458" w:rsidRDefault="008A6D4A" w:rsidP="00D62CDE">
      <w:pPr>
        <w:pStyle w:val="Heading4"/>
      </w:pPr>
      <w:bookmarkStart w:id="502" w:name="_Toc35971444"/>
      <w:bookmarkStart w:id="503" w:name="_Toc85462151"/>
      <w:bookmarkStart w:id="504" w:name="_Toc88667416"/>
      <w:bookmarkStart w:id="505" w:name="_Toc94605438"/>
      <w:r w:rsidRPr="00971458">
        <w:t>6.1.7.1</w:t>
      </w:r>
      <w:r w:rsidRPr="00971458">
        <w:tab/>
        <w:t>General</w:t>
      </w:r>
      <w:bookmarkEnd w:id="502"/>
      <w:bookmarkEnd w:id="503"/>
      <w:bookmarkEnd w:id="504"/>
      <w:bookmarkEnd w:id="505"/>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D62CDE">
      <w:pPr>
        <w:pStyle w:val="Heading4"/>
      </w:pPr>
      <w:bookmarkStart w:id="506" w:name="_Toc35971445"/>
      <w:bookmarkStart w:id="507" w:name="_Toc85462152"/>
      <w:bookmarkStart w:id="508" w:name="_Toc88667417"/>
      <w:bookmarkStart w:id="509" w:name="_Toc94605439"/>
      <w:r w:rsidRPr="00971458">
        <w:t>6.1.7.2</w:t>
      </w:r>
      <w:r w:rsidRPr="00971458">
        <w:tab/>
        <w:t>Protocol Errors</w:t>
      </w:r>
      <w:bookmarkEnd w:id="506"/>
      <w:bookmarkEnd w:id="507"/>
      <w:bookmarkEnd w:id="508"/>
      <w:bookmarkEnd w:id="509"/>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D62CDE">
      <w:pPr>
        <w:pStyle w:val="Heading4"/>
      </w:pPr>
      <w:bookmarkStart w:id="510" w:name="_Toc35971446"/>
      <w:bookmarkStart w:id="511" w:name="_Toc85462153"/>
      <w:bookmarkStart w:id="512" w:name="_Toc88667418"/>
      <w:bookmarkStart w:id="513" w:name="_Toc94605440"/>
      <w:r>
        <w:t>6.1.7.3</w:t>
      </w:r>
      <w:r>
        <w:tab/>
        <w:t>Application Errors</w:t>
      </w:r>
      <w:bookmarkEnd w:id="510"/>
      <w:bookmarkEnd w:id="511"/>
      <w:bookmarkEnd w:id="512"/>
      <w:bookmarkEnd w:id="513"/>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bl>
    <w:p w14:paraId="03DF4F02" w14:textId="77777777" w:rsidR="008A6D4A" w:rsidRDefault="008A6D4A" w:rsidP="008A6D4A">
      <w:bookmarkStart w:id="514" w:name="_Toc492899751"/>
      <w:bookmarkStart w:id="515" w:name="_Toc492900030"/>
      <w:bookmarkStart w:id="516" w:name="_Toc492967832"/>
      <w:bookmarkStart w:id="517" w:name="_Toc492972920"/>
      <w:bookmarkStart w:id="518" w:name="_Toc492973140"/>
      <w:bookmarkStart w:id="519" w:name="_Toc493774060"/>
      <w:bookmarkStart w:id="520" w:name="_Toc508285804"/>
      <w:bookmarkStart w:id="521" w:name="_Toc508287269"/>
      <w:bookmarkStart w:id="522" w:name="_Toc510696648"/>
      <w:bookmarkStart w:id="523" w:name="_Toc35971447"/>
    </w:p>
    <w:p w14:paraId="28E6B42E" w14:textId="77777777" w:rsidR="008A6D4A" w:rsidRPr="0023018E" w:rsidRDefault="008A6D4A" w:rsidP="00D62CDE">
      <w:pPr>
        <w:pStyle w:val="Heading2"/>
        <w:rPr>
          <w:lang w:eastAsia="zh-CN"/>
        </w:rPr>
      </w:pPr>
      <w:bookmarkStart w:id="524" w:name="_Toc85462154"/>
      <w:bookmarkStart w:id="525" w:name="_Toc88667419"/>
      <w:bookmarkStart w:id="526" w:name="_Toc94605441"/>
      <w:r>
        <w:t>6.1.8</w:t>
      </w:r>
      <w:r w:rsidRPr="0023018E">
        <w:rPr>
          <w:lang w:eastAsia="zh-CN"/>
        </w:rPr>
        <w:tab/>
        <w:t>Feature negotiation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57CD0110" w14:textId="77777777" w:rsidR="009C566B" w:rsidRDefault="00862390" w:rsidP="00862390">
      <w:pPr>
        <w:pStyle w:val="NO"/>
      </w:pPr>
      <w:r>
        <w:t>NOTE:</w:t>
      </w:r>
      <w:r>
        <w:tab/>
        <w:t xml:space="preserve">No optional feature is defined for the </w:t>
      </w:r>
      <w:r w:rsidRPr="003F3BC9">
        <w:t>Neasdf_DNSContext</w:t>
      </w:r>
      <w:r>
        <w:t xml:space="preserve"> API in this release of the specification.</w:t>
      </w:r>
    </w:p>
    <w:p w14:paraId="48E72E1E" w14:textId="6EAEA38B" w:rsidR="00862390" w:rsidRPr="00862390" w:rsidRDefault="00862390" w:rsidP="008A6D4A"/>
    <w:p w14:paraId="1AFCFA67" w14:textId="77777777" w:rsidR="008A6D4A" w:rsidRPr="001E7573" w:rsidRDefault="008A6D4A" w:rsidP="00D62CDE">
      <w:pPr>
        <w:pStyle w:val="Heading2"/>
      </w:pPr>
      <w:bookmarkStart w:id="527" w:name="_Toc532994477"/>
      <w:bookmarkStart w:id="528" w:name="_Toc35971448"/>
      <w:bookmarkStart w:id="529" w:name="_Toc85462155"/>
      <w:bookmarkStart w:id="530" w:name="_Toc88667420"/>
      <w:bookmarkStart w:id="531" w:name="_Toc510696649"/>
      <w:bookmarkStart w:id="532" w:name="_Toc94605442"/>
      <w:r>
        <w:t>6.1.9</w:t>
      </w:r>
      <w:r w:rsidRPr="001E7573">
        <w:tab/>
        <w:t>Security</w:t>
      </w:r>
      <w:bookmarkEnd w:id="527"/>
      <w:bookmarkEnd w:id="528"/>
      <w:bookmarkEnd w:id="529"/>
      <w:bookmarkEnd w:id="530"/>
      <w:bookmarkEnd w:id="532"/>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27BAC3C2" w14:textId="1C53333E" w:rsidR="008A6D4A" w:rsidRDefault="008A6D4A" w:rsidP="00D62CDE">
      <w:pPr>
        <w:pStyle w:val="Heading2"/>
      </w:pPr>
      <w:bookmarkStart w:id="533" w:name="_Toc35971449"/>
      <w:bookmarkStart w:id="534" w:name="_Toc85462156"/>
      <w:bookmarkStart w:id="535" w:name="_Toc88667421"/>
      <w:bookmarkStart w:id="536" w:name="_Toc94605443"/>
      <w:r>
        <w:t>6.2</w:t>
      </w:r>
      <w:r>
        <w:tab/>
      </w:r>
      <w:r w:rsidR="0067027F" w:rsidRPr="00CF30AD">
        <w:t>Neasdf_</w:t>
      </w:r>
      <w:r w:rsidR="002010FA">
        <w:t>Baseline</w:t>
      </w:r>
      <w:r w:rsidR="0067027F">
        <w:t>DNSPattern</w:t>
      </w:r>
      <w:r>
        <w:t xml:space="preserve"> Service API</w:t>
      </w:r>
      <w:bookmarkEnd w:id="531"/>
      <w:bookmarkEnd w:id="533"/>
      <w:bookmarkEnd w:id="534"/>
      <w:bookmarkEnd w:id="535"/>
      <w:bookmarkEnd w:id="536"/>
    </w:p>
    <w:p w14:paraId="232D05A5" w14:textId="77777777" w:rsidR="0067027F" w:rsidRDefault="0067027F" w:rsidP="00D62CDE">
      <w:pPr>
        <w:pStyle w:val="Heading3"/>
      </w:pPr>
      <w:bookmarkStart w:id="537" w:name="_Toc85462157"/>
      <w:bookmarkStart w:id="538" w:name="_Toc88667422"/>
      <w:bookmarkStart w:id="539" w:name="_Toc94605444"/>
      <w:r>
        <w:t>6.2.1</w:t>
      </w:r>
      <w:r>
        <w:tab/>
        <w:t>Introduction</w:t>
      </w:r>
      <w:bookmarkEnd w:id="537"/>
      <w:bookmarkEnd w:id="538"/>
      <w:bookmarkEnd w:id="539"/>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D62CDE">
      <w:pPr>
        <w:pStyle w:val="Heading3"/>
      </w:pPr>
      <w:bookmarkStart w:id="540" w:name="_Toc85462158"/>
      <w:bookmarkStart w:id="541" w:name="_Toc88667423"/>
      <w:bookmarkStart w:id="542" w:name="_Toc94605445"/>
      <w:r>
        <w:t>6.2.2</w:t>
      </w:r>
      <w:r>
        <w:tab/>
        <w:t>Usage of HTTP</w:t>
      </w:r>
      <w:bookmarkEnd w:id="540"/>
      <w:bookmarkEnd w:id="541"/>
      <w:bookmarkEnd w:id="542"/>
    </w:p>
    <w:p w14:paraId="6115A41F" w14:textId="77777777" w:rsidR="0067027F" w:rsidRPr="000C5200" w:rsidRDefault="0067027F" w:rsidP="00D62CDE">
      <w:pPr>
        <w:pStyle w:val="Heading4"/>
      </w:pPr>
      <w:bookmarkStart w:id="543" w:name="_Toc85462159"/>
      <w:bookmarkStart w:id="544" w:name="_Toc88667424"/>
      <w:bookmarkStart w:id="545" w:name="_Toc94605446"/>
      <w:r>
        <w:t>6.2.2.1</w:t>
      </w:r>
      <w:r>
        <w:tab/>
        <w:t>General</w:t>
      </w:r>
      <w:bookmarkEnd w:id="543"/>
      <w:bookmarkEnd w:id="544"/>
      <w:bookmarkEnd w:id="545"/>
    </w:p>
    <w:p w14:paraId="164623D0" w14:textId="77777777" w:rsidR="0067027F" w:rsidRPr="00986E88" w:rsidRDefault="0067027F" w:rsidP="0067027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D62CDE">
      <w:pPr>
        <w:pStyle w:val="Heading4"/>
      </w:pPr>
      <w:bookmarkStart w:id="546" w:name="_Toc85462160"/>
      <w:bookmarkStart w:id="547" w:name="_Toc88667425"/>
      <w:bookmarkStart w:id="548" w:name="_Toc94605447"/>
      <w:r>
        <w:t>6.2.2.2</w:t>
      </w:r>
      <w:r>
        <w:tab/>
        <w:t>HTTP standard headers</w:t>
      </w:r>
      <w:bookmarkEnd w:id="546"/>
      <w:bookmarkEnd w:id="547"/>
      <w:bookmarkEnd w:id="548"/>
    </w:p>
    <w:p w14:paraId="2794F836" w14:textId="77777777" w:rsidR="0067027F" w:rsidRDefault="0067027F" w:rsidP="00D62CDE">
      <w:pPr>
        <w:pStyle w:val="Heading5"/>
        <w:rPr>
          <w:lang w:eastAsia="zh-CN"/>
        </w:rPr>
      </w:pPr>
      <w:bookmarkStart w:id="549" w:name="_Toc85462161"/>
      <w:bookmarkStart w:id="550" w:name="_Toc88667426"/>
      <w:bookmarkStart w:id="551" w:name="_Toc94605448"/>
      <w:r>
        <w:t>6.2.2.2.1</w:t>
      </w:r>
      <w:r>
        <w:rPr>
          <w:rFonts w:hint="eastAsia"/>
          <w:lang w:eastAsia="zh-CN"/>
        </w:rPr>
        <w:tab/>
      </w:r>
      <w:r>
        <w:rPr>
          <w:lang w:eastAsia="zh-CN"/>
        </w:rPr>
        <w:t>General</w:t>
      </w:r>
      <w:bookmarkEnd w:id="549"/>
      <w:bookmarkEnd w:id="550"/>
      <w:bookmarkEnd w:id="551"/>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D62CDE">
      <w:pPr>
        <w:pStyle w:val="Heading5"/>
      </w:pPr>
      <w:bookmarkStart w:id="552" w:name="_Toc85462162"/>
      <w:bookmarkStart w:id="553" w:name="_Toc88667427"/>
      <w:bookmarkStart w:id="554" w:name="_Toc94605449"/>
      <w:r>
        <w:t>6.2.2.2.2</w:t>
      </w:r>
      <w:r>
        <w:tab/>
        <w:t>Content type</w:t>
      </w:r>
      <w:bookmarkEnd w:id="552"/>
      <w:bookmarkEnd w:id="553"/>
      <w:bookmarkEnd w:id="554"/>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77777777"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7807 [13].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D62CDE">
      <w:pPr>
        <w:pStyle w:val="Heading4"/>
      </w:pPr>
      <w:bookmarkStart w:id="555" w:name="_Toc85462163"/>
      <w:bookmarkStart w:id="556" w:name="_Toc88667428"/>
      <w:bookmarkStart w:id="557" w:name="_Toc94605450"/>
      <w:r>
        <w:t>6.2.2.3</w:t>
      </w:r>
      <w:r>
        <w:tab/>
        <w:t>HTTP custom headers</w:t>
      </w:r>
      <w:bookmarkEnd w:id="555"/>
      <w:bookmarkEnd w:id="556"/>
      <w:bookmarkEnd w:id="557"/>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D62CDE">
      <w:pPr>
        <w:pStyle w:val="Heading3"/>
      </w:pPr>
      <w:bookmarkStart w:id="558" w:name="_Toc85462164"/>
      <w:bookmarkStart w:id="559" w:name="_Toc88667429"/>
      <w:bookmarkStart w:id="560" w:name="_Toc94605451"/>
      <w:r>
        <w:t>6.2.3</w:t>
      </w:r>
      <w:r>
        <w:tab/>
        <w:t>Resources</w:t>
      </w:r>
      <w:bookmarkEnd w:id="558"/>
      <w:bookmarkEnd w:id="559"/>
      <w:bookmarkEnd w:id="560"/>
    </w:p>
    <w:p w14:paraId="70E48186" w14:textId="77777777" w:rsidR="0067027F" w:rsidRPr="000A7435" w:rsidRDefault="0067027F" w:rsidP="00D62CDE">
      <w:pPr>
        <w:pStyle w:val="Heading4"/>
      </w:pPr>
      <w:bookmarkStart w:id="561" w:name="_Toc85462165"/>
      <w:bookmarkStart w:id="562" w:name="_Toc88667430"/>
      <w:bookmarkStart w:id="563" w:name="_Toc94605452"/>
      <w:r>
        <w:t>6.2.3.1</w:t>
      </w:r>
      <w:r>
        <w:tab/>
        <w:t>Overview</w:t>
      </w:r>
      <w:bookmarkEnd w:id="561"/>
      <w:bookmarkEnd w:id="562"/>
      <w:bookmarkEnd w:id="563"/>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7pt;height:214.15pt" o:ole="">
            <v:imagedata r:id="rId42" o:title=""/>
          </v:shape>
          <o:OLEObject Type="Embed" ProgID="Visio.Drawing.11" ShapeID="_x0000_i1041" DrawAspect="Content" ObjectID="_1705218967"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D62CDE">
      <w:pPr>
        <w:pStyle w:val="Heading4"/>
      </w:pPr>
      <w:bookmarkStart w:id="564" w:name="_Toc85462172"/>
      <w:bookmarkStart w:id="565" w:name="_Toc88667431"/>
      <w:bookmarkStart w:id="566" w:name="_Toc94605453"/>
      <w:r>
        <w:t>6.2.3.</w:t>
      </w:r>
      <w:r w:rsidR="0063311B">
        <w:t>2</w:t>
      </w:r>
      <w:r>
        <w:tab/>
        <w:t xml:space="preserve">Resource: Individual </w:t>
      </w:r>
      <w:r w:rsidR="003A6735" w:rsidRPr="007D7704">
        <w:t>Baseline DNS</w:t>
      </w:r>
      <w:r>
        <w:t xml:space="preserve"> Pattern</w:t>
      </w:r>
      <w:bookmarkEnd w:id="564"/>
      <w:bookmarkEnd w:id="565"/>
      <w:bookmarkEnd w:id="566"/>
    </w:p>
    <w:p w14:paraId="5BDFA508" w14:textId="3ED82148" w:rsidR="00351BCA" w:rsidRDefault="00351BCA" w:rsidP="00D62CDE">
      <w:pPr>
        <w:pStyle w:val="Heading5"/>
      </w:pPr>
      <w:bookmarkStart w:id="567" w:name="_Toc85462173"/>
      <w:bookmarkStart w:id="568" w:name="_Toc88667432"/>
      <w:bookmarkStart w:id="569" w:name="_Toc94605454"/>
      <w:r>
        <w:t>6.2.3.</w:t>
      </w:r>
      <w:r w:rsidR="0063311B">
        <w:t>2</w:t>
      </w:r>
      <w:r>
        <w:t>.1</w:t>
      </w:r>
      <w:r>
        <w:tab/>
        <w:t>Description</w:t>
      </w:r>
      <w:bookmarkEnd w:id="567"/>
      <w:bookmarkEnd w:id="568"/>
      <w:bookmarkEnd w:id="569"/>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D62CDE">
      <w:pPr>
        <w:pStyle w:val="Heading5"/>
      </w:pPr>
      <w:bookmarkStart w:id="570" w:name="_Toc85462174"/>
      <w:bookmarkStart w:id="571" w:name="_Toc88667433"/>
      <w:bookmarkStart w:id="572" w:name="_Toc94605455"/>
      <w:r>
        <w:t>6.2.3.</w:t>
      </w:r>
      <w:r w:rsidR="0063311B">
        <w:t>2</w:t>
      </w:r>
      <w:r>
        <w:t>.2</w:t>
      </w:r>
      <w:r>
        <w:tab/>
        <w:t>Resource Definition</w:t>
      </w:r>
      <w:bookmarkEnd w:id="570"/>
      <w:bookmarkEnd w:id="571"/>
      <w:bookmarkEnd w:id="572"/>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lastRenderedPageBreak/>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3"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12A14943" w14:textId="77777777" w:rsidR="0063311B" w:rsidRPr="007978FB" w:rsidRDefault="0063311B" w:rsidP="0063311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p>
    <w:bookmarkEnd w:id="573"/>
    <w:p w14:paraId="086AB77E" w14:textId="77777777" w:rsidR="0063311B" w:rsidRPr="0063311B" w:rsidRDefault="0063311B" w:rsidP="00351BCA"/>
    <w:p w14:paraId="73BAE7AB" w14:textId="1D72FE98" w:rsidR="00351BCA" w:rsidRDefault="00351BCA" w:rsidP="00D62CDE">
      <w:pPr>
        <w:pStyle w:val="Heading5"/>
      </w:pPr>
      <w:bookmarkStart w:id="574" w:name="_Toc85462175"/>
      <w:bookmarkStart w:id="575" w:name="_Toc88667434"/>
      <w:bookmarkStart w:id="576" w:name="_Toc94605456"/>
      <w:r>
        <w:t>6.2.3.</w:t>
      </w:r>
      <w:r w:rsidR="0063311B">
        <w:t>2</w:t>
      </w:r>
      <w:r>
        <w:t>.3</w:t>
      </w:r>
      <w:r>
        <w:tab/>
        <w:t>Resource Standard Methods</w:t>
      </w:r>
      <w:bookmarkEnd w:id="574"/>
      <w:bookmarkEnd w:id="575"/>
      <w:bookmarkEnd w:id="576"/>
    </w:p>
    <w:p w14:paraId="64568F4B" w14:textId="78B63C83" w:rsidR="00351BCA" w:rsidRPr="00384E92" w:rsidRDefault="00351BCA" w:rsidP="00D62CDE">
      <w:pPr>
        <w:pStyle w:val="H6"/>
      </w:pPr>
      <w:bookmarkStart w:id="577" w:name="_Toc85462176"/>
      <w:bookmarkStart w:id="578" w:name="_Toc88667435"/>
      <w:bookmarkStart w:id="579" w:name="_Toc94605457"/>
      <w:r w:rsidRPr="00384E92">
        <w:t>6.</w:t>
      </w:r>
      <w:r>
        <w:t>2.3.</w:t>
      </w:r>
      <w:r w:rsidR="0063311B">
        <w:t>2</w:t>
      </w:r>
      <w:r>
        <w:t>.3</w:t>
      </w:r>
      <w:r w:rsidRPr="00384E92">
        <w:t>.</w:t>
      </w:r>
      <w:r>
        <w:t>1</w:t>
      </w:r>
      <w:r w:rsidRPr="00384E92">
        <w:tab/>
      </w:r>
      <w:r>
        <w:t>PATCH</w:t>
      </w:r>
      <w:bookmarkEnd w:id="577"/>
      <w:bookmarkEnd w:id="578"/>
      <w:bookmarkEnd w:id="579"/>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79AB2744" w:rsidR="0099732C" w:rsidRPr="0016361A" w:rsidRDefault="0099732C" w:rsidP="0099732C">
            <w:pPr>
              <w:pStyle w:val="TAL"/>
            </w:pPr>
            <w:r>
              <w:t>0..1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D3EBAD" w14:textId="77777777" w:rsidR="0099732C" w:rsidRPr="0016361A" w:rsidRDefault="0099732C" w:rsidP="0099732C">
            <w:pPr>
              <w:pStyle w:val="TAL"/>
            </w:pPr>
            <w:r>
              <w:t>(NOTE 2)</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384E92" w:rsidRDefault="00351BCA" w:rsidP="00D62CDE">
      <w:pPr>
        <w:pStyle w:val="H6"/>
      </w:pPr>
      <w:bookmarkStart w:id="580" w:name="_Toc85462177"/>
      <w:bookmarkStart w:id="581" w:name="_Toc88667436"/>
      <w:bookmarkStart w:id="582" w:name="_Toc94605458"/>
      <w:r w:rsidRPr="00384E92">
        <w:t>6.</w:t>
      </w:r>
      <w:r>
        <w:t>2.3.</w:t>
      </w:r>
      <w:r w:rsidR="0063311B">
        <w:t>2</w:t>
      </w:r>
      <w:r>
        <w:t>.3</w:t>
      </w:r>
      <w:r w:rsidRPr="00384E92">
        <w:t>.</w:t>
      </w:r>
      <w:r>
        <w:t>2</w:t>
      </w:r>
      <w:r w:rsidRPr="00384E92">
        <w:tab/>
      </w:r>
      <w:r>
        <w:t>PUT</w:t>
      </w:r>
      <w:bookmarkEnd w:id="580"/>
      <w:bookmarkEnd w:id="581"/>
      <w:bookmarkEnd w:id="582"/>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lastRenderedPageBreak/>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7777777" w:rsidR="0063311B" w:rsidRDefault="0063311B" w:rsidP="0063311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77777777" w:rsidR="0063311B" w:rsidRDefault="0063311B" w:rsidP="0063311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3" w:name="_Toc85462178"/>
    </w:p>
    <w:p w14:paraId="2B0020AC" w14:textId="1339DD05" w:rsidR="00BE139A" w:rsidRPr="00384E92" w:rsidRDefault="00BE139A" w:rsidP="00D62CDE">
      <w:pPr>
        <w:pStyle w:val="H6"/>
      </w:pPr>
      <w:bookmarkStart w:id="584" w:name="_Toc88667437"/>
      <w:bookmarkStart w:id="585" w:name="_Toc94605459"/>
      <w:r w:rsidRPr="00384E92">
        <w:t>6.</w:t>
      </w:r>
      <w:r>
        <w:t>2.3.</w:t>
      </w:r>
      <w:r w:rsidR="0063311B">
        <w:t>2</w:t>
      </w:r>
      <w:r>
        <w:t>.3</w:t>
      </w:r>
      <w:r w:rsidRPr="00384E92">
        <w:t>.</w:t>
      </w:r>
      <w:r>
        <w:t>3</w:t>
      </w:r>
      <w:r w:rsidRPr="00384E92">
        <w:tab/>
      </w:r>
      <w:r>
        <w:t>DELETE</w:t>
      </w:r>
      <w:bookmarkEnd w:id="583"/>
      <w:bookmarkEnd w:id="584"/>
      <w:bookmarkEnd w:id="585"/>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77777777" w:rsidR="00BE139A" w:rsidRDefault="00BE139A" w:rsidP="00327DC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77777777" w:rsidR="00BE139A" w:rsidRDefault="00BE139A" w:rsidP="00327DC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0631C766" w14:textId="77777777" w:rsidR="00BE139A" w:rsidRPr="0016361A" w:rsidRDefault="00BE139A" w:rsidP="00327DCB">
            <w:pPr>
              <w:pStyle w:val="TAL"/>
            </w:pPr>
            <w:r>
              <w:t>(NOTE 2)</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7777777"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 xml:space="preserve">Successful deletion of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8A6D4A">
      <w:pPr>
        <w:pStyle w:val="Guidance"/>
        <w:rPr>
          <w:i w:val="0"/>
        </w:rPr>
      </w:pPr>
    </w:p>
    <w:p w14:paraId="0E4A5B56" w14:textId="77777777" w:rsidR="006E1ED9" w:rsidRDefault="006E1ED9" w:rsidP="00D62CDE">
      <w:pPr>
        <w:pStyle w:val="Heading5"/>
      </w:pPr>
      <w:bookmarkStart w:id="586" w:name="_Toc85462179"/>
      <w:bookmarkStart w:id="587" w:name="_Toc88667438"/>
      <w:bookmarkStart w:id="588" w:name="_Toc94605460"/>
      <w:r>
        <w:lastRenderedPageBreak/>
        <w:t>6.2.3.3.4</w:t>
      </w:r>
      <w:r>
        <w:tab/>
        <w:t>Resource Custom Operations</w:t>
      </w:r>
      <w:bookmarkEnd w:id="586"/>
      <w:bookmarkEnd w:id="587"/>
      <w:bookmarkEnd w:id="588"/>
    </w:p>
    <w:p w14:paraId="559EB66D" w14:textId="77777777" w:rsidR="006E1ED9" w:rsidRDefault="006E1ED9" w:rsidP="00D62CDE">
      <w:pPr>
        <w:pStyle w:val="H6"/>
      </w:pPr>
      <w:bookmarkStart w:id="589" w:name="_Toc85462180"/>
      <w:bookmarkStart w:id="590" w:name="_Toc88667439"/>
      <w:bookmarkStart w:id="591" w:name="_Toc94605461"/>
      <w:r>
        <w:t>6.2.3.3.4.1</w:t>
      </w:r>
      <w:r>
        <w:tab/>
        <w:t>Overview</w:t>
      </w:r>
      <w:bookmarkEnd w:id="589"/>
      <w:bookmarkEnd w:id="590"/>
      <w:bookmarkEnd w:id="591"/>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8A6D4A">
      <w:pPr>
        <w:pStyle w:val="Guidance"/>
        <w:rPr>
          <w:i w:val="0"/>
        </w:rPr>
      </w:pPr>
    </w:p>
    <w:p w14:paraId="1C20B92A" w14:textId="77777777" w:rsidR="0029495C" w:rsidRDefault="0029495C" w:rsidP="00D62CDE">
      <w:pPr>
        <w:pStyle w:val="Heading3"/>
      </w:pPr>
      <w:bookmarkStart w:id="592" w:name="_Toc67582398"/>
      <w:bookmarkStart w:id="593" w:name="_Toc85462181"/>
      <w:bookmarkStart w:id="594" w:name="_Toc88667440"/>
      <w:bookmarkStart w:id="595" w:name="_Toc94605462"/>
      <w:r>
        <w:t>6.2.4</w:t>
      </w:r>
      <w:r>
        <w:tab/>
        <w:t>Custom Operations without associated resources</w:t>
      </w:r>
      <w:bookmarkEnd w:id="592"/>
      <w:bookmarkEnd w:id="593"/>
      <w:bookmarkEnd w:id="594"/>
      <w:bookmarkEnd w:id="595"/>
    </w:p>
    <w:p w14:paraId="2E6C2F2A" w14:textId="4B47EAE8" w:rsidR="0029495C" w:rsidRPr="007F1B2D" w:rsidRDefault="0029495C" w:rsidP="0029495C">
      <w:pPr>
        <w:pStyle w:val="Guidance"/>
        <w:rPr>
          <w:i w:val="0"/>
          <w:color w:val="auto"/>
        </w:rPr>
      </w:pPr>
      <w:r w:rsidRPr="007F1B2D">
        <w:rPr>
          <w:rFonts w:hint="eastAsia"/>
          <w:i w:val="0"/>
          <w:color w:val="auto"/>
        </w:rPr>
        <w:t xml:space="preserve">There are no custom operations defined without any associated resources for the </w:t>
      </w:r>
      <w:r w:rsidRPr="007F1B2D">
        <w:rPr>
          <w:i w:val="0"/>
          <w:color w:val="auto"/>
        </w:rPr>
        <w:t>Neasdf_</w:t>
      </w:r>
      <w:r w:rsidR="00082B29" w:rsidRPr="009E30DE">
        <w:rPr>
          <w:i w:val="0"/>
          <w:color w:val="auto"/>
        </w:rPr>
        <w:t>BaselineDNS</w:t>
      </w:r>
      <w:r w:rsidR="00082B29" w:rsidRPr="006A0707">
        <w:rPr>
          <w:i w:val="0"/>
          <w:color w:val="auto"/>
        </w:rPr>
        <w:t>Pattern</w:t>
      </w:r>
      <w:r w:rsidRPr="007F1B2D">
        <w:rPr>
          <w:rFonts w:hint="eastAsia"/>
          <w:i w:val="0"/>
          <w:color w:val="auto"/>
        </w:rPr>
        <w:t xml:space="preserve"> service</w:t>
      </w:r>
      <w:r w:rsidRPr="007F1B2D">
        <w:rPr>
          <w:i w:val="0"/>
          <w:color w:val="auto"/>
        </w:rPr>
        <w:t xml:space="preserve"> in this release of this specification</w:t>
      </w:r>
      <w:r w:rsidRPr="007F1B2D">
        <w:rPr>
          <w:rFonts w:hint="eastAsia"/>
          <w:i w:val="0"/>
          <w:color w:val="auto"/>
        </w:rPr>
        <w:t>.</w:t>
      </w:r>
    </w:p>
    <w:p w14:paraId="075A2CDD" w14:textId="77777777" w:rsidR="0029495C" w:rsidRDefault="0029495C" w:rsidP="00D62CDE">
      <w:pPr>
        <w:pStyle w:val="Heading3"/>
      </w:pPr>
      <w:bookmarkStart w:id="596" w:name="_Toc67582404"/>
      <w:bookmarkStart w:id="597" w:name="_Toc85462182"/>
      <w:bookmarkStart w:id="598" w:name="_Toc88667441"/>
      <w:bookmarkStart w:id="599" w:name="_Toc94605463"/>
      <w:r>
        <w:t>6.2.5</w:t>
      </w:r>
      <w:r>
        <w:tab/>
        <w:t>Notifications</w:t>
      </w:r>
      <w:bookmarkEnd w:id="596"/>
      <w:bookmarkEnd w:id="597"/>
      <w:bookmarkEnd w:id="598"/>
      <w:bookmarkEnd w:id="599"/>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D62CDE">
      <w:pPr>
        <w:pStyle w:val="Heading3"/>
      </w:pPr>
      <w:bookmarkStart w:id="600" w:name="_Toc85462190"/>
      <w:bookmarkStart w:id="601" w:name="_Toc88667449"/>
      <w:bookmarkStart w:id="602" w:name="_Toc94605464"/>
      <w:r>
        <w:t>6.2.6</w:t>
      </w:r>
      <w:r>
        <w:tab/>
        <w:t>Data Model</w:t>
      </w:r>
      <w:bookmarkEnd w:id="600"/>
      <w:bookmarkEnd w:id="601"/>
      <w:bookmarkEnd w:id="602"/>
    </w:p>
    <w:p w14:paraId="2124E584" w14:textId="77777777" w:rsidR="0029495C" w:rsidRDefault="0029495C" w:rsidP="00D62CDE">
      <w:pPr>
        <w:pStyle w:val="Heading4"/>
      </w:pPr>
      <w:bookmarkStart w:id="603" w:name="_Toc85462191"/>
      <w:bookmarkStart w:id="604" w:name="_Toc88667450"/>
      <w:bookmarkStart w:id="605" w:name="_Toc94605465"/>
      <w:r>
        <w:t>6.2.6.1</w:t>
      </w:r>
      <w:r>
        <w:tab/>
        <w:t>General</w:t>
      </w:r>
      <w:bookmarkEnd w:id="603"/>
      <w:bookmarkEnd w:id="604"/>
      <w:bookmarkEnd w:id="605"/>
    </w:p>
    <w:p w14:paraId="1F85CF33" w14:textId="77777777" w:rsidR="0029495C" w:rsidRDefault="0029495C" w:rsidP="0029495C">
      <w:r>
        <w:t>This clause specifies the application data model supported by the API.</w:t>
      </w:r>
    </w:p>
    <w:p w14:paraId="6B6A8DA0" w14:textId="210B9183"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71C81282" w14:textId="77777777" w:rsidR="0029495C" w:rsidRDefault="0029495C" w:rsidP="0029495C"/>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69A4C6EA"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lastRenderedPageBreak/>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32264752" w14:textId="4AC8C212"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D62CDE">
      <w:pPr>
        <w:pStyle w:val="Heading4"/>
        <w:rPr>
          <w:lang w:val="en-US"/>
        </w:rPr>
      </w:pPr>
      <w:bookmarkStart w:id="606" w:name="_Toc85462192"/>
      <w:bookmarkStart w:id="607" w:name="_Toc88667451"/>
      <w:bookmarkStart w:id="608" w:name="_Toc9460546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6"/>
      <w:bookmarkEnd w:id="607"/>
      <w:bookmarkEnd w:id="608"/>
    </w:p>
    <w:p w14:paraId="311D3EE0" w14:textId="77777777" w:rsidR="0029495C" w:rsidRDefault="0029495C" w:rsidP="00D62CDE">
      <w:pPr>
        <w:pStyle w:val="Heading5"/>
      </w:pPr>
      <w:bookmarkStart w:id="609" w:name="_Toc85462193"/>
      <w:bookmarkStart w:id="610" w:name="_Toc88667452"/>
      <w:bookmarkStart w:id="611" w:name="_Toc94605467"/>
      <w:r>
        <w:t>6.2.6.2.1</w:t>
      </w:r>
      <w:r>
        <w:tab/>
        <w:t>Introduction</w:t>
      </w:r>
      <w:bookmarkEnd w:id="609"/>
      <w:bookmarkEnd w:id="610"/>
      <w:bookmarkEnd w:id="611"/>
    </w:p>
    <w:p w14:paraId="4A01DD5C" w14:textId="77777777" w:rsidR="0029495C" w:rsidRDefault="0029495C" w:rsidP="0029495C">
      <w:r>
        <w:t>This clause defines the structures to be used in resource representations.</w:t>
      </w:r>
    </w:p>
    <w:p w14:paraId="4495DEEC" w14:textId="6C65BCEA" w:rsidR="0029495C" w:rsidRDefault="0029495C" w:rsidP="00D62CDE">
      <w:pPr>
        <w:pStyle w:val="Heading5"/>
      </w:pPr>
      <w:bookmarkStart w:id="612" w:name="_Toc85462194"/>
      <w:bookmarkStart w:id="613" w:name="_Toc88667453"/>
      <w:bookmarkStart w:id="614" w:name="_Toc94605468"/>
      <w:r>
        <w:t>6.2.6.2.2</w:t>
      </w:r>
      <w:r>
        <w:tab/>
        <w:t xml:space="preserve">Type: </w:t>
      </w:r>
      <w:r w:rsidR="003B64E1">
        <w:t>BaseDns</w:t>
      </w:r>
      <w:r>
        <w:t>PatternCreateData</w:t>
      </w:r>
      <w:bookmarkEnd w:id="612"/>
      <w:bookmarkEnd w:id="613"/>
      <w:bookmarkEnd w:id="614"/>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77777777"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4AE76B69"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6B538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112D4B6D" w14:textId="77777777" w:rsidR="0029495C" w:rsidRDefault="0029495C" w:rsidP="0029495C">
      <w:pPr>
        <w:rPr>
          <w:lang w:val="en-US"/>
        </w:rPr>
      </w:pPr>
    </w:p>
    <w:p w14:paraId="240F2787" w14:textId="77777777" w:rsidR="0029495C" w:rsidRPr="00A7785E" w:rsidRDefault="0029495C" w:rsidP="0029495C"/>
    <w:p w14:paraId="746C2880" w14:textId="7A31A442" w:rsidR="0029495C" w:rsidRDefault="0029495C" w:rsidP="00D62CDE">
      <w:pPr>
        <w:pStyle w:val="Heading5"/>
      </w:pPr>
      <w:bookmarkStart w:id="615" w:name="_Toc85462195"/>
      <w:bookmarkStart w:id="616" w:name="_Toc88667454"/>
      <w:bookmarkStart w:id="617" w:name="_Toc94605469"/>
      <w:r>
        <w:t>6.2.6.2.3</w:t>
      </w:r>
      <w:r>
        <w:tab/>
        <w:t xml:space="preserve">Type: </w:t>
      </w:r>
      <w:r w:rsidR="003B64E1">
        <w:t>BaseDns</w:t>
      </w:r>
      <w:r>
        <w:t>PatternCreatedData</w:t>
      </w:r>
      <w:bookmarkEnd w:id="615"/>
      <w:bookmarkEnd w:id="616"/>
      <w:bookmarkEnd w:id="617"/>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14B519AC" w14:textId="77777777" w:rsidR="0029495C" w:rsidRDefault="0029495C" w:rsidP="0029495C"/>
    <w:p w14:paraId="4C2BB501" w14:textId="77777777" w:rsidR="0029495C" w:rsidRDefault="0029495C" w:rsidP="0029495C"/>
    <w:p w14:paraId="43CBB478" w14:textId="29CAC432" w:rsidR="0029495C" w:rsidRDefault="0029495C" w:rsidP="00D62CDE">
      <w:pPr>
        <w:pStyle w:val="Heading5"/>
      </w:pPr>
      <w:bookmarkStart w:id="618" w:name="_Toc85462196"/>
      <w:bookmarkStart w:id="619" w:name="_Toc88667455"/>
      <w:bookmarkStart w:id="620" w:name="_Toc94605470"/>
      <w:r>
        <w:lastRenderedPageBreak/>
        <w:t>6.2.6.2.4</w:t>
      </w:r>
      <w:r>
        <w:tab/>
        <w:t xml:space="preserve">Type: </w:t>
      </w:r>
      <w:r w:rsidR="003B64E1">
        <w:t>BaselineDnsMdt</w:t>
      </w:r>
      <w:bookmarkEnd w:id="618"/>
      <w:bookmarkEnd w:id="619"/>
      <w:bookmarkEnd w:id="620"/>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6B16C60A"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7777777"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7777777"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35922C6C" w14:textId="77777777" w:rsidR="0029495C" w:rsidRDefault="0029495C" w:rsidP="0029495C"/>
    <w:p w14:paraId="43BEFD5B" w14:textId="7767B634" w:rsidR="0029495C" w:rsidRDefault="0029495C" w:rsidP="0029495C">
      <w:pPr>
        <w:pStyle w:val="EditorsNote"/>
      </w:pPr>
    </w:p>
    <w:p w14:paraId="7745E02C" w14:textId="1D10CDF8" w:rsidR="003B64E1" w:rsidRDefault="003B64E1" w:rsidP="00D62CDE">
      <w:pPr>
        <w:pStyle w:val="Heading5"/>
      </w:pPr>
      <w:bookmarkStart w:id="621" w:name="_Toc88667456"/>
      <w:bookmarkStart w:id="622" w:name="_Toc94605471"/>
      <w:r>
        <w:t>6.2.6.2.</w:t>
      </w:r>
      <w:r w:rsidR="00630E68">
        <w:t>5</w:t>
      </w:r>
      <w:r>
        <w:tab/>
        <w:t xml:space="preserve">Type: </w:t>
      </w:r>
      <w:r>
        <w:rPr>
          <w:lang w:eastAsia="zh-CN"/>
        </w:rPr>
        <w:t>BaselineDnsAit</w:t>
      </w:r>
      <w:bookmarkEnd w:id="621"/>
      <w:bookmarkEnd w:id="622"/>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7777777" w:rsidR="000824E2" w:rsidRPr="0016361A" w:rsidRDefault="000824E2" w:rsidP="000824E2">
            <w:pPr>
              <w:pStyle w:val="TAL"/>
              <w:rPr>
                <w:rFonts w:cs="Arial"/>
                <w:szCs w:val="18"/>
              </w:rPr>
            </w:pPr>
            <w:r>
              <w:rPr>
                <w:rFonts w:cs="Arial"/>
                <w:szCs w:val="18"/>
              </w:rPr>
              <w:t xml:space="preserve">Information to build optional EDNS Client Subnet (ECS) option in the DNS Query as defined </w:t>
            </w:r>
            <w:r>
              <w:t>in IETF RFC 7871 [18]</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6357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8A6D4A">
      <w:pPr>
        <w:pStyle w:val="Guidance"/>
        <w:rPr>
          <w:i w:val="0"/>
        </w:rPr>
      </w:pPr>
    </w:p>
    <w:p w14:paraId="3304200F" w14:textId="1F3A17FE" w:rsidR="0063311B" w:rsidRDefault="0063311B" w:rsidP="00D62CDE">
      <w:pPr>
        <w:pStyle w:val="Heading5"/>
      </w:pPr>
      <w:bookmarkStart w:id="623" w:name="_Toc88667457"/>
      <w:bookmarkStart w:id="624" w:name="_Toc94605472"/>
      <w:r>
        <w:lastRenderedPageBreak/>
        <w:t>6.1.6.2.</w:t>
      </w:r>
      <w:r w:rsidR="00630E68">
        <w:t>6</w:t>
      </w:r>
      <w:r>
        <w:tab/>
        <w:t>Type: VarNfId</w:t>
      </w:r>
      <w:bookmarkEnd w:id="623"/>
      <w:bookmarkEnd w:id="624"/>
    </w:p>
    <w:p w14:paraId="404EA356" w14:textId="19E3923B" w:rsidR="0063311B" w:rsidRDefault="0063311B" w:rsidP="0063311B">
      <w:pPr>
        <w:pStyle w:val="TH"/>
      </w:pPr>
      <w:r>
        <w:rPr>
          <w:noProof/>
        </w:rPr>
        <w:t>Table </w:t>
      </w:r>
      <w:r>
        <w:t>6.1.6.2.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777777"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5" w:name="_PERM_MCCTEMPBM_CRPT93870050___2"/>
            <w:r>
              <w:t>"</w:t>
            </w:r>
            <w:r w:rsidRPr="001D2CEF">
              <w:t>set&lt;Set ID&gt;</w:t>
            </w:r>
            <w:r>
              <w:t>"</w:t>
            </w:r>
          </w:p>
          <w:bookmarkEnd w:id="625"/>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6"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26"/>
          <w:p w14:paraId="1DDF2C89" w14:textId="77777777" w:rsidR="0063311B" w:rsidRPr="001D2CEF" w:rsidRDefault="0063311B" w:rsidP="00166A27">
            <w:pPr>
              <w:pStyle w:val="TAL"/>
              <w:rPr>
                <w:lang w:eastAsia="zh-CN"/>
              </w:rPr>
            </w:pPr>
            <w:r w:rsidRPr="001D2CEF">
              <w:rPr>
                <w:lang w:eastAsia="zh-CN"/>
              </w:rPr>
              <w:t xml:space="preserve">Examples: </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8A6D4A">
      <w:pPr>
        <w:pStyle w:val="Guidance"/>
        <w:rPr>
          <w:i w:val="0"/>
        </w:rPr>
      </w:pPr>
    </w:p>
    <w:p w14:paraId="067822D8" w14:textId="77777777" w:rsidR="0029495C" w:rsidRDefault="0029495C" w:rsidP="00D62CDE">
      <w:pPr>
        <w:pStyle w:val="Heading3"/>
      </w:pPr>
      <w:bookmarkStart w:id="627" w:name="_Toc67582429"/>
      <w:bookmarkStart w:id="628" w:name="_Toc85462197"/>
      <w:bookmarkStart w:id="629" w:name="_Toc88667458"/>
      <w:bookmarkStart w:id="630" w:name="_Toc94605473"/>
      <w:r>
        <w:t>6.2.7</w:t>
      </w:r>
      <w:r>
        <w:tab/>
        <w:t>Error Handling</w:t>
      </w:r>
      <w:bookmarkEnd w:id="627"/>
      <w:bookmarkEnd w:id="628"/>
      <w:bookmarkEnd w:id="629"/>
      <w:bookmarkEnd w:id="630"/>
    </w:p>
    <w:p w14:paraId="49DD5D7C" w14:textId="77777777" w:rsidR="0029495C" w:rsidRPr="00971458" w:rsidRDefault="0029495C" w:rsidP="00D62CDE">
      <w:pPr>
        <w:pStyle w:val="Heading4"/>
      </w:pPr>
      <w:bookmarkStart w:id="631" w:name="_Toc67582430"/>
      <w:bookmarkStart w:id="632" w:name="_Toc85462198"/>
      <w:bookmarkStart w:id="633" w:name="_Toc88667459"/>
      <w:bookmarkStart w:id="634" w:name="_Toc94605474"/>
      <w:r>
        <w:t>6.2</w:t>
      </w:r>
      <w:r w:rsidRPr="00971458">
        <w:t>.7.1</w:t>
      </w:r>
      <w:r w:rsidRPr="00971458">
        <w:tab/>
        <w:t>General</w:t>
      </w:r>
      <w:bookmarkEnd w:id="631"/>
      <w:bookmarkEnd w:id="632"/>
      <w:bookmarkEnd w:id="633"/>
      <w:bookmarkEnd w:id="634"/>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D62CDE">
      <w:pPr>
        <w:pStyle w:val="Heading4"/>
      </w:pPr>
      <w:bookmarkStart w:id="635" w:name="_Toc67582431"/>
      <w:bookmarkStart w:id="636" w:name="_Toc85462199"/>
      <w:bookmarkStart w:id="637" w:name="_Toc88667460"/>
      <w:bookmarkStart w:id="638" w:name="_Toc94605475"/>
      <w:r>
        <w:t>6.2</w:t>
      </w:r>
      <w:r w:rsidRPr="00971458">
        <w:t>.7.2</w:t>
      </w:r>
      <w:r w:rsidRPr="00971458">
        <w:tab/>
        <w:t>Protocol Errors</w:t>
      </w:r>
      <w:bookmarkEnd w:id="635"/>
      <w:bookmarkEnd w:id="636"/>
      <w:bookmarkEnd w:id="637"/>
      <w:bookmarkEnd w:id="638"/>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D62CDE">
      <w:pPr>
        <w:pStyle w:val="Heading4"/>
      </w:pPr>
      <w:bookmarkStart w:id="639" w:name="_Toc67582432"/>
      <w:bookmarkStart w:id="640" w:name="_Toc85462200"/>
      <w:bookmarkStart w:id="641" w:name="_Toc88667461"/>
      <w:bookmarkStart w:id="642" w:name="_Toc94605476"/>
      <w:r>
        <w:t>6.2.7.3</w:t>
      </w:r>
      <w:r>
        <w:tab/>
        <w:t>Application Errors</w:t>
      </w:r>
      <w:bookmarkEnd w:id="639"/>
      <w:bookmarkEnd w:id="640"/>
      <w:bookmarkEnd w:id="641"/>
      <w:bookmarkEnd w:id="642"/>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29495C"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77777777" w:rsidR="0029495C" w:rsidRPr="0016361A" w:rsidRDefault="0029495C" w:rsidP="005771AF">
            <w:pPr>
              <w:pStyle w:val="TAL"/>
            </w:pPr>
          </w:p>
        </w:tc>
        <w:tc>
          <w:tcPr>
            <w:tcW w:w="1701" w:type="dxa"/>
            <w:tcBorders>
              <w:top w:val="single" w:sz="4" w:space="0" w:color="auto"/>
              <w:left w:val="single" w:sz="4" w:space="0" w:color="auto"/>
              <w:bottom w:val="single" w:sz="4" w:space="0" w:color="auto"/>
              <w:right w:val="single" w:sz="4" w:space="0" w:color="auto"/>
            </w:tcBorders>
          </w:tcPr>
          <w:p w14:paraId="33169138" w14:textId="77777777" w:rsidR="0029495C" w:rsidRPr="0016361A" w:rsidRDefault="0029495C" w:rsidP="005771AF">
            <w:pPr>
              <w:pStyle w:val="TAL"/>
            </w:pPr>
          </w:p>
        </w:tc>
        <w:tc>
          <w:tcPr>
            <w:tcW w:w="5456" w:type="dxa"/>
            <w:tcBorders>
              <w:top w:val="single" w:sz="4" w:space="0" w:color="auto"/>
              <w:left w:val="single" w:sz="4" w:space="0" w:color="auto"/>
              <w:bottom w:val="single" w:sz="4" w:space="0" w:color="auto"/>
              <w:right w:val="single" w:sz="4" w:space="0" w:color="auto"/>
            </w:tcBorders>
          </w:tcPr>
          <w:p w14:paraId="03CDE86A" w14:textId="77777777" w:rsidR="0029495C" w:rsidRPr="0016361A" w:rsidRDefault="0029495C" w:rsidP="005771AF">
            <w:pPr>
              <w:pStyle w:val="TAL"/>
              <w:rPr>
                <w:rFonts w:cs="Arial"/>
                <w:szCs w:val="18"/>
              </w:rPr>
            </w:pPr>
          </w:p>
        </w:tc>
      </w:tr>
    </w:tbl>
    <w:p w14:paraId="4C0799D2" w14:textId="77777777" w:rsidR="0029495C" w:rsidRDefault="0029495C" w:rsidP="0029495C"/>
    <w:p w14:paraId="5AA4F404" w14:textId="77777777" w:rsidR="0029495C" w:rsidRPr="0023018E" w:rsidRDefault="0029495C" w:rsidP="00D62CDE">
      <w:pPr>
        <w:pStyle w:val="Heading2"/>
        <w:rPr>
          <w:lang w:eastAsia="zh-CN"/>
        </w:rPr>
      </w:pPr>
      <w:bookmarkStart w:id="643" w:name="_Toc67582433"/>
      <w:bookmarkStart w:id="644" w:name="_Toc85462201"/>
      <w:bookmarkStart w:id="645" w:name="_Toc88667462"/>
      <w:bookmarkStart w:id="646" w:name="_Toc94605477"/>
      <w:r>
        <w:lastRenderedPageBreak/>
        <w:t>6.2.8</w:t>
      </w:r>
      <w:r w:rsidRPr="0023018E">
        <w:rPr>
          <w:lang w:eastAsia="zh-CN"/>
        </w:rPr>
        <w:tab/>
        <w:t>Feature negotiation</w:t>
      </w:r>
      <w:bookmarkEnd w:id="643"/>
      <w:bookmarkEnd w:id="644"/>
      <w:bookmarkEnd w:id="645"/>
      <w:bookmarkEnd w:id="646"/>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D62CDE">
      <w:pPr>
        <w:pStyle w:val="Heading2"/>
      </w:pPr>
      <w:bookmarkStart w:id="647" w:name="_Toc67582434"/>
      <w:bookmarkStart w:id="648" w:name="_Toc85462202"/>
      <w:bookmarkStart w:id="649" w:name="_Toc88667463"/>
      <w:bookmarkStart w:id="650" w:name="_Toc94605478"/>
      <w:r>
        <w:t>6.2.9</w:t>
      </w:r>
      <w:r w:rsidRPr="001E7573">
        <w:tab/>
        <w:t>Security</w:t>
      </w:r>
      <w:bookmarkEnd w:id="647"/>
      <w:bookmarkEnd w:id="648"/>
      <w:bookmarkEnd w:id="649"/>
      <w:bookmarkEnd w:id="650"/>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3803F63D" w14:textId="6F055DE3" w:rsidR="0029495C" w:rsidRDefault="0029495C" w:rsidP="0029495C">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0AEECE97" w14:textId="77777777" w:rsidR="0029495C" w:rsidRPr="00BE139A" w:rsidRDefault="0029495C" w:rsidP="008A6D4A">
      <w:pPr>
        <w:pStyle w:val="Guidance"/>
        <w:rPr>
          <w:i w:val="0"/>
        </w:rPr>
      </w:pPr>
    </w:p>
    <w:p w14:paraId="3EBFDC98" w14:textId="77777777" w:rsidR="008A6D4A" w:rsidRDefault="008A6D4A" w:rsidP="00D62CDE">
      <w:pPr>
        <w:pStyle w:val="Heading8"/>
      </w:pPr>
      <w:r>
        <w:br w:type="page"/>
      </w:r>
      <w:bookmarkStart w:id="651" w:name="_Toc510696650"/>
      <w:bookmarkStart w:id="652" w:name="_Toc35971450"/>
      <w:bookmarkStart w:id="653" w:name="_Toc85462203"/>
      <w:bookmarkStart w:id="654" w:name="_Toc88667464"/>
      <w:bookmarkStart w:id="655" w:name="_Toc94605479"/>
      <w:r w:rsidRPr="004D3578">
        <w:lastRenderedPageBreak/>
        <w:t>Annex A (normative):</w:t>
      </w:r>
      <w:r w:rsidRPr="004D3578">
        <w:br/>
      </w:r>
      <w:r>
        <w:t>OpenAPI specification</w:t>
      </w:r>
      <w:bookmarkEnd w:id="651"/>
      <w:bookmarkEnd w:id="652"/>
      <w:bookmarkEnd w:id="653"/>
      <w:bookmarkEnd w:id="654"/>
      <w:bookmarkEnd w:id="655"/>
    </w:p>
    <w:p w14:paraId="617E9779" w14:textId="77777777" w:rsidR="008A6D4A" w:rsidRDefault="008A6D4A" w:rsidP="00D62CDE">
      <w:pPr>
        <w:pStyle w:val="Heading2"/>
      </w:pPr>
      <w:bookmarkStart w:id="656" w:name="_Toc510696651"/>
      <w:bookmarkStart w:id="657" w:name="_Toc35971451"/>
      <w:bookmarkStart w:id="658" w:name="_Toc85462204"/>
      <w:bookmarkStart w:id="659" w:name="_Toc88667465"/>
      <w:bookmarkStart w:id="660" w:name="_Toc94605480"/>
      <w:r>
        <w:t>A.1</w:t>
      </w:r>
      <w:r>
        <w:tab/>
        <w:t>General</w:t>
      </w:r>
      <w:bookmarkEnd w:id="656"/>
      <w:bookmarkEnd w:id="657"/>
      <w:bookmarkEnd w:id="658"/>
      <w:bookmarkEnd w:id="659"/>
      <w:bookmarkEnd w:id="660"/>
    </w:p>
    <w:p w14:paraId="5085D825" w14:textId="24FCDA0A" w:rsidR="008A6D4A" w:rsidRPr="00540071" w:rsidRDefault="008A6D4A" w:rsidP="008A6D4A">
      <w:bookmarkStart w:id="661"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6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D62CDE">
      <w:pPr>
        <w:pStyle w:val="Heading2"/>
      </w:pPr>
      <w:bookmarkStart w:id="663" w:name="_Toc85462205"/>
      <w:bookmarkStart w:id="664" w:name="_Toc88667466"/>
      <w:bookmarkStart w:id="665" w:name="_Toc94605481"/>
      <w:r>
        <w:t>A.2</w:t>
      </w:r>
      <w:r>
        <w:tab/>
      </w:r>
      <w:r w:rsidR="00AF156D" w:rsidRPr="00CF30AD">
        <w:t>Neasdf_DNSContext</w:t>
      </w:r>
      <w:r w:rsidR="00AF156D" w:rsidDel="00003A87">
        <w:t xml:space="preserve"> </w:t>
      </w:r>
      <w:r>
        <w:t>API</w:t>
      </w:r>
      <w:bookmarkEnd w:id="661"/>
      <w:bookmarkEnd w:id="662"/>
      <w:bookmarkEnd w:id="663"/>
      <w:bookmarkEnd w:id="664"/>
      <w:bookmarkEnd w:id="665"/>
    </w:p>
    <w:p w14:paraId="7EECA124" w14:textId="77777777" w:rsidR="00AF156D" w:rsidRPr="002E5CBA" w:rsidRDefault="00AF156D" w:rsidP="00AF156D">
      <w:pPr>
        <w:pStyle w:val="PL"/>
      </w:pPr>
      <w:bookmarkStart w:id="666"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60C5DE14" w:rsidR="00AF156D" w:rsidRPr="002E5CBA" w:rsidRDefault="00AF156D" w:rsidP="00AF156D">
      <w:pPr>
        <w:pStyle w:val="PL"/>
      </w:pPr>
      <w:r w:rsidRPr="002E5CBA">
        <w:t xml:space="preserve">  version: '</w:t>
      </w:r>
      <w:r>
        <w:rPr>
          <w:lang w:val="fr-FR"/>
        </w:rPr>
        <w:t>1.0.0-alpha.</w:t>
      </w:r>
      <w:r w:rsidR="00D45EA7">
        <w:rPr>
          <w:lang w:val="fr-FR"/>
        </w:rPr>
        <w:t>6</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201BD86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p>
    <w:p w14:paraId="521AFD83" w14:textId="674ACC00" w:rsidR="00AF156D" w:rsidRDefault="00AF156D" w:rsidP="006A0676">
      <w:pPr>
        <w:pStyle w:val="PL"/>
      </w:pPr>
      <w:r w:rsidRPr="000D5215">
        <w:rPr>
          <w:lang w:val="fr-FR"/>
        </w:rPr>
        <w:t xml:space="preserve">    </w:t>
      </w:r>
      <w:r>
        <w:t>© 2021, 3GPP Organizational Partners (ARIB, ATIS, CCSA, ETSI, TSDSI, TTA, TTC).</w:t>
      </w:r>
    </w:p>
    <w:p w14:paraId="707C7CDA" w14:textId="77777777"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rPr>
          <w:noProof w:val="0"/>
        </w:rPr>
      </w:pPr>
      <w:r w:rsidRPr="006E3917">
        <w:rPr>
          <w:noProof w:val="0"/>
        </w:rPr>
        <w:t>externalDocs:</w:t>
      </w:r>
    </w:p>
    <w:p w14:paraId="4AED3CCB" w14:textId="21E58267" w:rsidR="001A14F3" w:rsidRDefault="00AF156D" w:rsidP="00AF156D">
      <w:pPr>
        <w:pStyle w:val="PL"/>
        <w:rPr>
          <w:noProof w:val="0"/>
        </w:rPr>
      </w:pPr>
      <w:r w:rsidRPr="006E3917">
        <w:t xml:space="preserve">  </w:t>
      </w:r>
      <w:r>
        <w:rPr>
          <w:noProof w:val="0"/>
        </w:rPr>
        <w:t>description: 3GPP TS 29.55</w:t>
      </w:r>
      <w:r w:rsidRPr="00065BF4">
        <w:rPr>
          <w:noProof w:val="0"/>
        </w:rPr>
        <w:t>6 V</w:t>
      </w:r>
      <w:r w:rsidR="007671F6">
        <w:rPr>
          <w:noProof w:val="0"/>
        </w:rPr>
        <w:t>1</w:t>
      </w:r>
      <w:r w:rsidRPr="00065BF4">
        <w:rPr>
          <w:noProof w:val="0"/>
        </w:rPr>
        <w:t>.</w:t>
      </w:r>
      <w:r w:rsidR="00D45EA7">
        <w:rPr>
          <w:noProof w:val="0"/>
        </w:rPr>
        <w:t>1</w:t>
      </w:r>
      <w:r w:rsidRPr="00065BF4">
        <w:rPr>
          <w:noProof w:val="0"/>
        </w:rPr>
        <w:t>.0;</w:t>
      </w:r>
      <w:r>
        <w:rPr>
          <w:noProof w:val="0"/>
        </w:rPr>
        <w:t xml:space="preserve"> 5G System; </w:t>
      </w:r>
      <w:r>
        <w:t xml:space="preserve">Edge Application Server Discovery </w:t>
      </w:r>
      <w:r w:rsidRPr="0016361A">
        <w:t>Services</w:t>
      </w:r>
      <w:r>
        <w:rPr>
          <w:noProof w:val="0"/>
        </w:rPr>
        <w:t>; Stage</w:t>
      </w:r>
      <w:r w:rsidR="001A14F3">
        <w:rPr>
          <w:noProof w:val="0"/>
        </w:rPr>
        <w:t>3</w:t>
      </w:r>
    </w:p>
    <w:p w14:paraId="07DFB0BF" w14:textId="0B304E9E" w:rsidR="00AF156D" w:rsidRPr="00D27A4B" w:rsidRDefault="001A14F3" w:rsidP="00AF156D">
      <w:pPr>
        <w:pStyle w:val="PL"/>
        <w:rPr>
          <w:noProof w:val="0"/>
        </w:rPr>
      </w:pPr>
      <w:r>
        <w:t xml:space="preserve">  </w:t>
      </w:r>
      <w:r>
        <w:rPr>
          <w:noProof w:val="0"/>
        </w:rPr>
        <w:t>url: http://www.3gpp.org/ftp/Specs/archive/29_series</w:t>
      </w:r>
      <w:r w:rsidR="00AF156D">
        <w:rPr>
          <w:noProof w:val="0"/>
        </w:rPr>
        <w:t>/29.556</w:t>
      </w:r>
      <w:r w:rsidR="00AF156D" w:rsidRPr="00D27A4B">
        <w:rPr>
          <w:noProof w:val="0"/>
        </w:rPr>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lastRenderedPageBreak/>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7C86DE41"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lastRenderedPageBreak/>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633FB763"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3546E360"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0F632EE7" w14:textId="77777777" w:rsidR="009F640A" w:rsidRDefault="009F640A" w:rsidP="009F640A">
      <w:pPr>
        <w:pStyle w:val="PL"/>
      </w:pPr>
      <w:r>
        <w:t xml:space="preserve">          $ref: 'TS29571_CommonData.yaml#/components/responses/400'</w:t>
      </w:r>
    </w:p>
    <w:p w14:paraId="6B0B1FE5" w14:textId="77777777" w:rsidR="009F640A" w:rsidRDefault="009F640A" w:rsidP="009F640A">
      <w:pPr>
        <w:pStyle w:val="PL"/>
      </w:pPr>
      <w:r>
        <w:lastRenderedPageBreak/>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1D48078C" w14:textId="77777777" w:rsidR="009F640A" w:rsidRDefault="009F640A" w:rsidP="009F640A">
      <w:pPr>
        <w:pStyle w:val="PL"/>
      </w:pPr>
      <w:r>
        <w:t xml:space="preserve">          $ref: 'TS29571_CommonData.yaml#/components/responses/501'</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0810D2AA" w14:textId="77777777" w:rsidR="009F640A" w:rsidRDefault="009F640A" w:rsidP="009F640A">
      <w:pPr>
        <w:pStyle w:val="PL"/>
      </w:pPr>
      <w:r>
        <w:t xml:space="preserve">          $ref: 'TS29571_CommonData.yaml#/components/responses/400'</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488C8948" w14:textId="77777777" w:rsidR="009F640A" w:rsidRDefault="009F640A" w:rsidP="009F640A">
      <w:pPr>
        <w:pStyle w:val="PL"/>
      </w:pPr>
      <w:r>
        <w:t xml:space="preserve">          $ref: 'TS29571_CommonData.yaml#/components/responses/501'</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77777777" w:rsidR="00B47D2D" w:rsidRDefault="00B47D2D" w:rsidP="00B47D2D">
      <w:pPr>
        <w:pStyle w:val="PL"/>
      </w:pPr>
      <w:r>
        <w:t xml:space="preserve">        ipv6Addr:</w:t>
      </w:r>
    </w:p>
    <w:p w14:paraId="6ED035E1" w14:textId="77777777" w:rsidR="00B47D2D" w:rsidRDefault="00B47D2D" w:rsidP="00B47D2D">
      <w:pPr>
        <w:pStyle w:val="PL"/>
      </w:pPr>
      <w:r>
        <w:t xml:space="preserve">          $ref: 'TS29571_CommonData.yaml#/components/schemas/Ipv6Addr'</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rPr>
          <w:noProof w:val="0"/>
        </w:rPr>
        <w:t xml:space="preserve">          description: </w:t>
      </w:r>
      <w:r>
        <w:t xml:space="preserve">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36A12C89" w:rsidR="001A14F3" w:rsidRDefault="001A14F3" w:rsidP="001A14F3">
      <w:pPr>
        <w:pStyle w:val="PL"/>
      </w:pPr>
      <w:r>
        <w:t xml:space="preserve">        - required: [ ipv6Addr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77777777" w:rsidR="001A14F3" w:rsidRDefault="001A14F3" w:rsidP="001A14F3">
      <w:pPr>
        <w:pStyle w:val="PL"/>
      </w:pPr>
      <w:r>
        <w:t xml:space="preserve">          $ref: 'TS29571_CommonData.yaml#/components/schemas/Ipv6Addr'</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008FB871" w14:textId="77777777" w:rsidR="001A14F3"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lastRenderedPageBreak/>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2BDF3225" w14:textId="77777777" w:rsidR="001A14F3" w:rsidRPr="00C84ED1" w:rsidRDefault="001A14F3" w:rsidP="001A14F3">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rPr>
          <w:noProof w:val="0"/>
        </w:rPr>
        <w:t xml:space="preserve">          description: </w:t>
      </w:r>
      <w:r>
        <w:t xml:space="preserve">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7777777" w:rsidR="00B47D2D" w:rsidRDefault="00B47D2D" w:rsidP="00B47D2D">
      <w:pPr>
        <w:pStyle w:val="PL"/>
      </w:pPr>
      <w:r>
        <w:t xml:space="preserve">        sourceipv6Addr:</w:t>
      </w:r>
    </w:p>
    <w:p w14:paraId="626F090A" w14:textId="77777777" w:rsidR="00B47D2D" w:rsidRDefault="00B47D2D" w:rsidP="00B47D2D">
      <w:pPr>
        <w:pStyle w:val="PL"/>
      </w:pPr>
      <w:r>
        <w:t xml:space="preserve">          $ref: 'TS29571_CommonData.yaml#/components/schemas/Ipv6Addr'</w:t>
      </w:r>
    </w:p>
    <w:p w14:paraId="58BAA7FD" w14:textId="77777777" w:rsidR="00B47D2D" w:rsidRDefault="00B47D2D" w:rsidP="00B47D2D">
      <w:pPr>
        <w:pStyle w:val="PL"/>
      </w:pPr>
      <w:r>
        <w:t xml:space="preserve">        fqdnList: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08A8A227" w14:textId="77777777" w:rsidR="00B47D2D" w:rsidRDefault="00B47D2D" w:rsidP="00B47D2D">
      <w:pPr>
        <w:pStyle w:val="PL"/>
        <w:rPr>
          <w:lang w:eastAsia="zh-CN"/>
        </w:rPr>
      </w:pPr>
      <w:r>
        <w:t xml:space="preserve">            </w:t>
      </w:r>
      <w:r>
        <w:rPr>
          <w:lang w:eastAsia="zh-CN"/>
        </w:rPr>
        <w:t>type: string</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77777777" w:rsidR="00B47D2D" w:rsidRDefault="00B47D2D" w:rsidP="00B47D2D">
      <w:pPr>
        <w:pStyle w:val="PL"/>
      </w:pPr>
      <w:r>
        <w:t xml:space="preserve">        fqdnList: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922096D" w14:textId="77777777" w:rsidR="00B47D2D" w:rsidRDefault="00B47D2D" w:rsidP="00B47D2D">
      <w:pPr>
        <w:pStyle w:val="PL"/>
        <w:rPr>
          <w:lang w:eastAsia="zh-CN"/>
        </w:rPr>
      </w:pPr>
      <w:r>
        <w:t xml:space="preserve">            </w:t>
      </w:r>
      <w:r>
        <w:rPr>
          <w:lang w:eastAsia="zh-CN"/>
        </w:rPr>
        <w:t>type: string</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pPr>
      <w:r>
        <w:t xml:space="preserve">          </w:t>
      </w:r>
      <w:r>
        <w:rPr>
          <w:lang w:eastAsia="zh-CN"/>
        </w:rPr>
        <w:t>minI</w:t>
      </w:r>
      <w:r>
        <w:t>tems:</w:t>
      </w:r>
      <w:r>
        <w:rPr>
          <w:lang w:eastAsia="zh-CN"/>
        </w:rPr>
        <w:t xml:space="preserve"> 1</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lastRenderedPageBreak/>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63D67789" w14:textId="151853CC" w:rsidR="001A14F3" w:rsidRDefault="001A14F3" w:rsidP="001A14F3">
      <w:pPr>
        <w:pStyle w:val="PL"/>
      </w:pPr>
      <w:r>
        <w:t xml:space="preserve">          default: false</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77777777" w:rsidR="004E763C" w:rsidRDefault="004E763C" w:rsidP="004E763C">
      <w:pPr>
        <w:pStyle w:val="PL"/>
      </w:pPr>
      <w:r>
        <w:t xml:space="preserve">      anyOf:</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77777777" w:rsidR="004E763C" w:rsidRDefault="004E763C" w:rsidP="004E763C">
      <w:pPr>
        <w:pStyle w:val="PL"/>
      </w:pPr>
      <w:r>
        <w:t xml:space="preserve">      anyOf:</w:t>
      </w:r>
    </w:p>
    <w:p w14:paraId="6F1260AA" w14:textId="77777777" w:rsidR="004E763C" w:rsidRDefault="004E763C" w:rsidP="004E763C">
      <w:pPr>
        <w:pStyle w:val="PL"/>
      </w:pPr>
      <w:r>
        <w:lastRenderedPageBreak/>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76F5317F" w14:textId="77777777" w:rsidR="004E763C" w:rsidRDefault="004E763C" w:rsidP="004E763C">
      <w:pPr>
        <w:pStyle w:val="PL"/>
      </w:pPr>
      <w:r>
        <w:t xml:space="preserve">          items:</w:t>
      </w:r>
    </w:p>
    <w:p w14:paraId="3778C2FC" w14:textId="77777777"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69ED50E4" w14:textId="77777777" w:rsidR="004E763C" w:rsidRDefault="004E763C" w:rsidP="004E763C">
      <w:pPr>
        <w:pStyle w:val="PL"/>
      </w:pPr>
      <w:r>
        <w:t xml:space="preserve">          items:</w:t>
      </w:r>
    </w:p>
    <w:p w14:paraId="50453AE1" w14:textId="77777777"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7E82344A" w14:textId="77777777" w:rsidR="000213B4" w:rsidRDefault="000213B4" w:rsidP="000213B4">
      <w:pPr>
        <w:pStyle w:val="PL"/>
      </w:pPr>
      <w:r>
        <w:t xml:space="preserve">          type: string</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55BA0381" w14:textId="77777777" w:rsidR="000213B4" w:rsidRDefault="000213B4" w:rsidP="000213B4">
      <w:pPr>
        <w:pStyle w:val="PL"/>
      </w:pPr>
      <w:r>
        <w:t xml:space="preserve">          type: string</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lastRenderedPageBreak/>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04C4C227" w:rsidR="00F3183E" w:rsidRDefault="00F3183E" w:rsidP="00F3183E">
      <w:pPr>
        <w:pStyle w:val="PL"/>
      </w:pPr>
      <w:r>
        <w:t xml:space="preserve">  </w:t>
      </w:r>
      <w:r w:rsidR="00AE0CBF">
        <w:t xml:space="preserve">  </w:t>
      </w:r>
      <w:r>
        <w:t xml:space="preserve">    sourceipv6Addr:</w:t>
      </w:r>
    </w:p>
    <w:p w14:paraId="4C3F4F81" w14:textId="708264E3" w:rsidR="00F3183E" w:rsidRDefault="00F3183E" w:rsidP="00F3183E">
      <w:pPr>
        <w:pStyle w:val="PL"/>
      </w:pPr>
      <w:r>
        <w:t xml:space="preserve">    </w:t>
      </w:r>
      <w:r w:rsidR="00AE0CBF">
        <w:t xml:space="preserve">  </w:t>
      </w:r>
      <w:r>
        <w:t xml:space="preserve">    $ref: 'TS29571_CommonData.yaml#/components/schemas/Ipv6Addr'</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D62CDE">
      <w:pPr>
        <w:pStyle w:val="Heading2"/>
      </w:pPr>
      <w:bookmarkStart w:id="667" w:name="_Toc85462206"/>
      <w:bookmarkStart w:id="668" w:name="_Toc88667467"/>
      <w:bookmarkStart w:id="669" w:name="_Toc94605482"/>
      <w:bookmarkEnd w:id="666"/>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67"/>
      <w:bookmarkEnd w:id="668"/>
      <w:bookmarkEnd w:id="669"/>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6856071A" w:rsidR="00BE139A" w:rsidRPr="002E5CBA" w:rsidRDefault="00BE139A" w:rsidP="00BE139A">
      <w:pPr>
        <w:pStyle w:val="PL"/>
      </w:pPr>
      <w:r w:rsidRPr="002E5CBA">
        <w:t xml:space="preserve">  version: '</w:t>
      </w:r>
      <w:r>
        <w:rPr>
          <w:lang w:val="fr-FR"/>
        </w:rPr>
        <w:t>1.0.0-alpha.</w:t>
      </w:r>
      <w:r w:rsidR="00D45EA7">
        <w:rPr>
          <w:lang w:val="fr-FR"/>
        </w:rPr>
        <w:t>3</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8C0EC36"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p>
    <w:p w14:paraId="74231ADE" w14:textId="77777777" w:rsidR="00BE139A" w:rsidRDefault="00BE139A" w:rsidP="00BE139A">
      <w:pPr>
        <w:pStyle w:val="PL"/>
      </w:pPr>
      <w:r w:rsidRPr="000D5215">
        <w:rPr>
          <w:lang w:val="fr-FR"/>
        </w:rPr>
        <w:lastRenderedPageBreak/>
        <w:t xml:space="preserve">    </w:t>
      </w:r>
      <w:r>
        <w:t>© 2021, 3GPP Organizational Partners (ARIB, ATIS, CCSA, ETSI, TSDSI, TTA, TTC).</w:t>
      </w:r>
    </w:p>
    <w:p w14:paraId="01CAAAA4" w14:textId="77777777"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rPr>
          <w:noProof w:val="0"/>
        </w:rPr>
      </w:pPr>
      <w:r w:rsidRPr="006E3917">
        <w:rPr>
          <w:noProof w:val="0"/>
        </w:rPr>
        <w:t>externalDocs:</w:t>
      </w:r>
    </w:p>
    <w:p w14:paraId="4C1C348E" w14:textId="475B6329" w:rsidR="0029495C" w:rsidRDefault="0029495C" w:rsidP="0029495C">
      <w:pPr>
        <w:pStyle w:val="PL"/>
        <w:rPr>
          <w:noProof w:val="0"/>
        </w:rPr>
      </w:pPr>
      <w:r w:rsidRPr="006E3917">
        <w:t xml:space="preserve">  </w:t>
      </w:r>
      <w:r>
        <w:rPr>
          <w:noProof w:val="0"/>
        </w:rPr>
        <w:t>description: 3GPP TS 29.55</w:t>
      </w:r>
      <w:r w:rsidRPr="00065BF4">
        <w:rPr>
          <w:noProof w:val="0"/>
        </w:rPr>
        <w:t>6 V</w:t>
      </w:r>
      <w:r w:rsidR="007671F6">
        <w:rPr>
          <w:noProof w:val="0"/>
        </w:rPr>
        <w:t>1</w:t>
      </w:r>
      <w:r w:rsidRPr="00065BF4">
        <w:rPr>
          <w:noProof w:val="0"/>
        </w:rPr>
        <w:t>.</w:t>
      </w:r>
      <w:r w:rsidR="00D45EA7">
        <w:rPr>
          <w:noProof w:val="0"/>
        </w:rPr>
        <w:t>1</w:t>
      </w:r>
      <w:r w:rsidRPr="00065BF4">
        <w:rPr>
          <w:noProof w:val="0"/>
        </w:rPr>
        <w:t>.0;</w:t>
      </w:r>
      <w:r>
        <w:rPr>
          <w:noProof w:val="0"/>
        </w:rPr>
        <w:t xml:space="preserve"> 5G System; </w:t>
      </w:r>
      <w:r>
        <w:t xml:space="preserve">Edge Application Server Discovery </w:t>
      </w:r>
      <w:r w:rsidRPr="0016361A">
        <w:t>Services</w:t>
      </w:r>
      <w:r>
        <w:rPr>
          <w:noProof w:val="0"/>
        </w:rPr>
        <w:t>; Stage 3</w:t>
      </w:r>
    </w:p>
    <w:p w14:paraId="7119189B" w14:textId="77777777" w:rsidR="0029495C" w:rsidRPr="00D27A4B" w:rsidRDefault="0029495C" w:rsidP="0029495C">
      <w:pPr>
        <w:pStyle w:val="PL"/>
        <w:rPr>
          <w:noProof w:val="0"/>
        </w:rPr>
      </w:pPr>
      <w:r w:rsidRPr="00690A26">
        <w:t xml:space="preserve">  url: 'http://www.3gpp.org/ftp/Specs/archive/29_series/29.5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18FE6193" w14:textId="77777777" w:rsidR="006E1ED9" w:rsidRDefault="006E1ED9" w:rsidP="006E1ED9">
      <w:pPr>
        <w:pStyle w:val="PL"/>
      </w:pPr>
      <w:r>
        <w:t xml:space="preserve">          $ref: 'TS29571_CommonData.yaml#/components/responses/400'</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lastRenderedPageBreak/>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2D50BD4C" w14:textId="77777777" w:rsidR="006E1ED9" w:rsidRDefault="006E1ED9" w:rsidP="006E1ED9">
      <w:pPr>
        <w:pStyle w:val="PL"/>
      </w:pPr>
      <w:r>
        <w:t xml:space="preserve">          $ref: 'TS29571_CommonData.yaml#/components/responses/501'</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1C18CDCB" w14:textId="77777777" w:rsidR="0026203A" w:rsidRDefault="0026203A" w:rsidP="0026203A">
      <w:pPr>
        <w:pStyle w:val="PL"/>
      </w:pPr>
      <w:r>
        <w:t xml:space="preserve">              description: 'Contains the URI of the newly created resource, according to the structure: {apiRoot}/neasdf-baselinednspattern/&lt;apiVersion&gt;/base-dns-patterns/</w:t>
      </w:r>
      <w:r w:rsidRPr="00AE5650">
        <w:t>{smfId}/{smfImplementationSegmentPaths}</w:t>
      </w:r>
      <w:r>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174DBFE0" w14:textId="77777777" w:rsidR="006E1ED9" w:rsidRDefault="006E1ED9" w:rsidP="006E1ED9">
      <w:pPr>
        <w:pStyle w:val="PL"/>
      </w:pPr>
      <w:r>
        <w:t xml:space="preserve">          $ref: 'TS29571_CommonData.yaml#/components/responses/400'</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lastRenderedPageBreak/>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66F0F218" w14:textId="77777777" w:rsidR="006E1ED9" w:rsidRDefault="006E1ED9" w:rsidP="006E1ED9">
      <w:pPr>
        <w:pStyle w:val="PL"/>
      </w:pPr>
      <w:r>
        <w:t xml:space="preserve">          $ref: 'TS29571_CommonData.yaml#/components/responses/501'</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4E09F8A4" w14:textId="77777777" w:rsidR="00BE139A" w:rsidRDefault="00BE139A" w:rsidP="00BE139A">
      <w:pPr>
        <w:pStyle w:val="PL"/>
      </w:pPr>
      <w:r>
        <w:t xml:space="preserve">          $ref: 'TS29571_CommonData.yaml#/components/responses/400'</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DE232FA" w14:textId="77777777" w:rsidR="00BE139A" w:rsidRDefault="00BE139A" w:rsidP="00BE139A">
      <w:pPr>
        <w:pStyle w:val="PL"/>
      </w:pPr>
      <w:r>
        <w:t xml:space="preserve">          $ref: 'TS29571_CommonData.yaml#/components/responses/500'</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lastRenderedPageBreak/>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8F84F38" w14:textId="4DC46CEF" w:rsidR="0029495C" w:rsidRDefault="0029495C" w:rsidP="0029495C">
      <w:pPr>
        <w:pStyle w:val="PL"/>
        <w:rPr>
          <w:lang w:eastAsia="zh-CN"/>
        </w:rPr>
      </w:pPr>
      <w:r>
        <w:rPr>
          <w:noProof w:val="0"/>
        </w:rPr>
        <w:t xml:space="preserve">          description: </w:t>
      </w:r>
      <w:r>
        <w:t xml:space="preserve">map of </w:t>
      </w:r>
      <w:r w:rsidR="00EB5422">
        <w:t xml:space="preserve">baseline </w:t>
      </w:r>
      <w:r>
        <w:t xml:space="preserve">DNS message detection templates where </w:t>
      </w:r>
      <w:r>
        <w:rPr>
          <w:rFonts w:cs="Arial"/>
          <w:szCs w:val="18"/>
          <w:lang w:eastAsia="zh-CN"/>
        </w:rPr>
        <w:t xml:space="preserve">a </w:t>
      </w:r>
      <w:r>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5F5FF524" w14:textId="77777777" w:rsidR="00EB5422" w:rsidRDefault="00EB5422" w:rsidP="00EB5422">
      <w:pPr>
        <w:pStyle w:val="PL"/>
        <w:rPr>
          <w:lang w:eastAsia="zh-CN"/>
        </w:rPr>
      </w:pPr>
      <w:r>
        <w:rPr>
          <w:noProof w:val="0"/>
        </w:rPr>
        <w:t xml:space="preserve">          description: </w:t>
      </w:r>
      <w:r>
        <w:t xml:space="preserve">map of </w:t>
      </w:r>
      <w:r w:rsidRPr="002D2321">
        <w:rPr>
          <w:rFonts w:cs="Arial"/>
          <w:szCs w:val="18"/>
          <w:lang w:eastAsia="zh-CN"/>
        </w:rPr>
        <w:t>Baseline DNS action information</w:t>
      </w:r>
      <w:r>
        <w:t xml:space="preserve"> Template where </w:t>
      </w:r>
      <w:r>
        <w:rPr>
          <w:rFonts w:cs="Arial"/>
          <w:szCs w:val="18"/>
          <w:lang w:eastAsia="zh-CN"/>
        </w:rPr>
        <w:t xml:space="preserve">a </w:t>
      </w:r>
      <w:r>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0858A8F7" w14:textId="77777777" w:rsidR="0029495C" w:rsidRDefault="0029495C" w:rsidP="0029495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25FFFCCA" w14:textId="77777777" w:rsidR="0029495C" w:rsidRPr="00C84ED1" w:rsidRDefault="0029495C" w:rsidP="0029495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4EDAF8BA" w14:textId="77777777" w:rsidR="00EB5422" w:rsidRDefault="00EB5422" w:rsidP="00EB5422">
      <w:pPr>
        <w:pStyle w:val="PL"/>
      </w:pPr>
      <w:r>
        <w:t xml:space="preserve">      not:</w:t>
      </w:r>
    </w:p>
    <w:p w14:paraId="5851A2AF" w14:textId="4184D9A7" w:rsidR="00EB5422" w:rsidRDefault="00EB5422" w:rsidP="00EB5422">
      <w:pPr>
        <w:pStyle w:val="PL"/>
      </w:pPr>
      <w:r>
        <w:t xml:space="preserve">        required: [ dnsQueryMdtList,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D62CDE">
      <w:pPr>
        <w:pStyle w:val="Heading8"/>
      </w:pPr>
      <w:bookmarkStart w:id="670" w:name="historyclause"/>
      <w:r w:rsidRPr="004D3578">
        <w:br w:type="page"/>
      </w:r>
      <w:bookmarkStart w:id="671" w:name="_Toc2086459"/>
      <w:bookmarkStart w:id="672" w:name="_Toc85462207"/>
      <w:bookmarkStart w:id="673" w:name="_Toc88667468"/>
      <w:bookmarkStart w:id="674" w:name="_Toc94605483"/>
      <w:bookmarkEnd w:id="670"/>
      <w:r w:rsidR="003446B6" w:rsidRPr="004D3578">
        <w:lastRenderedPageBreak/>
        <w:t xml:space="preserve">Annex </w:t>
      </w:r>
      <w:r w:rsidR="00324E78">
        <w:t>B</w:t>
      </w:r>
      <w:r w:rsidR="003446B6" w:rsidRPr="004D3578">
        <w:t xml:space="preserve"> (informative):</w:t>
      </w:r>
      <w:r w:rsidR="003446B6" w:rsidRPr="004D3578">
        <w:br/>
        <w:t>Change history</w:t>
      </w:r>
      <w:bookmarkEnd w:id="671"/>
      <w:bookmarkEnd w:id="672"/>
      <w:bookmarkEnd w:id="673"/>
      <w:bookmarkEnd w:id="674"/>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48795E">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425" w:type="dxa"/>
            <w:shd w:val="solid" w:color="FFFFFF" w:fill="auto"/>
          </w:tcPr>
          <w:p w14:paraId="45006055" w14:textId="77777777" w:rsidR="006508A9" w:rsidRPr="0016361A" w:rsidRDefault="006508A9" w:rsidP="006508A9">
            <w:pPr>
              <w:pStyle w:val="TAL"/>
              <w:rPr>
                <w:sz w:val="16"/>
                <w:szCs w:val="16"/>
              </w:rPr>
            </w:pPr>
          </w:p>
        </w:tc>
        <w:tc>
          <w:tcPr>
            <w:tcW w:w="425" w:type="dxa"/>
            <w:shd w:val="solid" w:color="FFFFFF" w:fill="auto"/>
          </w:tcPr>
          <w:p w14:paraId="3A7C882D" w14:textId="77777777" w:rsidR="006508A9" w:rsidRPr="0016361A" w:rsidRDefault="006508A9" w:rsidP="006508A9">
            <w:pPr>
              <w:pStyle w:val="TAR"/>
              <w:rPr>
                <w:sz w:val="16"/>
                <w:szCs w:val="16"/>
              </w:rPr>
            </w:pPr>
          </w:p>
        </w:tc>
        <w:tc>
          <w:tcPr>
            <w:tcW w:w="425" w:type="dxa"/>
            <w:shd w:val="solid" w:color="FFFFFF" w:fill="auto"/>
          </w:tcPr>
          <w:p w14:paraId="56810462" w14:textId="77777777" w:rsidR="006508A9" w:rsidRPr="0016361A" w:rsidRDefault="006508A9" w:rsidP="006508A9">
            <w:pPr>
              <w:pStyle w:val="TAC"/>
              <w:rPr>
                <w:sz w:val="16"/>
                <w:szCs w:val="16"/>
              </w:rPr>
            </w:pPr>
          </w:p>
        </w:tc>
        <w:tc>
          <w:tcPr>
            <w:tcW w:w="4962"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48795E">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425" w:type="dxa"/>
            <w:shd w:val="solid" w:color="FFFFFF" w:fill="auto"/>
          </w:tcPr>
          <w:p w14:paraId="5090099C" w14:textId="77777777" w:rsidR="005038AF" w:rsidRPr="0016361A" w:rsidRDefault="005038AF" w:rsidP="006508A9">
            <w:pPr>
              <w:pStyle w:val="TAL"/>
              <w:rPr>
                <w:sz w:val="16"/>
                <w:szCs w:val="16"/>
                <w:lang w:eastAsia="zh-CN"/>
              </w:rPr>
            </w:pPr>
          </w:p>
        </w:tc>
        <w:tc>
          <w:tcPr>
            <w:tcW w:w="425" w:type="dxa"/>
            <w:shd w:val="solid" w:color="FFFFFF" w:fill="auto"/>
          </w:tcPr>
          <w:p w14:paraId="40CD8DD3" w14:textId="77777777" w:rsidR="005038AF" w:rsidRPr="0016361A" w:rsidRDefault="005038AF" w:rsidP="006508A9">
            <w:pPr>
              <w:pStyle w:val="TAR"/>
              <w:rPr>
                <w:sz w:val="16"/>
                <w:szCs w:val="16"/>
                <w:lang w:eastAsia="zh-CN"/>
              </w:rPr>
            </w:pPr>
          </w:p>
        </w:tc>
        <w:tc>
          <w:tcPr>
            <w:tcW w:w="425" w:type="dxa"/>
            <w:shd w:val="solid" w:color="FFFFFF" w:fill="auto"/>
          </w:tcPr>
          <w:p w14:paraId="28C69D90" w14:textId="77777777" w:rsidR="005038AF" w:rsidRPr="0016361A" w:rsidRDefault="005038AF" w:rsidP="006508A9">
            <w:pPr>
              <w:pStyle w:val="TAC"/>
              <w:rPr>
                <w:sz w:val="16"/>
                <w:szCs w:val="16"/>
                <w:lang w:eastAsia="zh-CN"/>
              </w:rPr>
            </w:pPr>
          </w:p>
        </w:tc>
        <w:tc>
          <w:tcPr>
            <w:tcW w:w="4962"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48795E">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425" w:type="dxa"/>
            <w:shd w:val="solid" w:color="FFFFFF" w:fill="auto"/>
          </w:tcPr>
          <w:p w14:paraId="584EA4E9" w14:textId="77777777" w:rsidR="0071454E" w:rsidRPr="0016361A" w:rsidRDefault="0071454E" w:rsidP="0071454E">
            <w:pPr>
              <w:pStyle w:val="TAL"/>
              <w:rPr>
                <w:sz w:val="16"/>
                <w:szCs w:val="16"/>
                <w:lang w:eastAsia="zh-CN"/>
              </w:rPr>
            </w:pPr>
          </w:p>
        </w:tc>
        <w:tc>
          <w:tcPr>
            <w:tcW w:w="425" w:type="dxa"/>
            <w:shd w:val="solid" w:color="FFFFFF" w:fill="auto"/>
          </w:tcPr>
          <w:p w14:paraId="5C196AFD" w14:textId="77777777" w:rsidR="0071454E" w:rsidRPr="0016361A" w:rsidRDefault="0071454E" w:rsidP="0071454E">
            <w:pPr>
              <w:pStyle w:val="TAR"/>
              <w:rPr>
                <w:sz w:val="16"/>
                <w:szCs w:val="16"/>
                <w:lang w:eastAsia="zh-CN"/>
              </w:rPr>
            </w:pPr>
          </w:p>
        </w:tc>
        <w:tc>
          <w:tcPr>
            <w:tcW w:w="425" w:type="dxa"/>
            <w:shd w:val="solid" w:color="FFFFFF" w:fill="auto"/>
          </w:tcPr>
          <w:p w14:paraId="562A5EC6" w14:textId="77777777" w:rsidR="0071454E" w:rsidRPr="0016361A" w:rsidRDefault="0071454E" w:rsidP="0071454E">
            <w:pPr>
              <w:pStyle w:val="TAC"/>
              <w:rPr>
                <w:sz w:val="16"/>
                <w:szCs w:val="16"/>
                <w:lang w:eastAsia="zh-CN"/>
              </w:rPr>
            </w:pPr>
          </w:p>
        </w:tc>
        <w:tc>
          <w:tcPr>
            <w:tcW w:w="4962"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48795E">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425" w:type="dxa"/>
            <w:shd w:val="solid" w:color="FFFFFF" w:fill="auto"/>
          </w:tcPr>
          <w:p w14:paraId="3F1652CE" w14:textId="77777777" w:rsidR="003C01AC" w:rsidRPr="0016361A" w:rsidRDefault="003C01AC" w:rsidP="003C01AC">
            <w:pPr>
              <w:pStyle w:val="TAL"/>
              <w:rPr>
                <w:sz w:val="16"/>
                <w:szCs w:val="16"/>
                <w:lang w:eastAsia="zh-CN"/>
              </w:rPr>
            </w:pPr>
          </w:p>
        </w:tc>
        <w:tc>
          <w:tcPr>
            <w:tcW w:w="425" w:type="dxa"/>
            <w:shd w:val="solid" w:color="FFFFFF" w:fill="auto"/>
          </w:tcPr>
          <w:p w14:paraId="56737DCE" w14:textId="77777777" w:rsidR="003C01AC" w:rsidRPr="0016361A" w:rsidRDefault="003C01AC" w:rsidP="003C01AC">
            <w:pPr>
              <w:pStyle w:val="TAR"/>
              <w:rPr>
                <w:sz w:val="16"/>
                <w:szCs w:val="16"/>
                <w:lang w:eastAsia="zh-CN"/>
              </w:rPr>
            </w:pPr>
          </w:p>
        </w:tc>
        <w:tc>
          <w:tcPr>
            <w:tcW w:w="425" w:type="dxa"/>
            <w:shd w:val="solid" w:color="FFFFFF" w:fill="auto"/>
          </w:tcPr>
          <w:p w14:paraId="27AE20ED" w14:textId="77777777" w:rsidR="003C01AC" w:rsidRPr="0016361A" w:rsidRDefault="003C01AC" w:rsidP="003C01AC">
            <w:pPr>
              <w:pStyle w:val="TAC"/>
              <w:rPr>
                <w:sz w:val="16"/>
                <w:szCs w:val="16"/>
                <w:lang w:eastAsia="zh-CN"/>
              </w:rPr>
            </w:pPr>
          </w:p>
        </w:tc>
        <w:tc>
          <w:tcPr>
            <w:tcW w:w="4962"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48795E">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425" w:type="dxa"/>
            <w:shd w:val="solid" w:color="FFFFFF" w:fill="auto"/>
          </w:tcPr>
          <w:p w14:paraId="54791A64" w14:textId="77777777" w:rsidR="00B41CC5" w:rsidRPr="0016361A" w:rsidRDefault="00B41CC5" w:rsidP="00B41CC5">
            <w:pPr>
              <w:pStyle w:val="TAL"/>
              <w:rPr>
                <w:sz w:val="16"/>
                <w:szCs w:val="16"/>
                <w:lang w:eastAsia="zh-CN"/>
              </w:rPr>
            </w:pPr>
          </w:p>
        </w:tc>
        <w:tc>
          <w:tcPr>
            <w:tcW w:w="425" w:type="dxa"/>
            <w:shd w:val="solid" w:color="FFFFFF" w:fill="auto"/>
          </w:tcPr>
          <w:p w14:paraId="44F64DC9" w14:textId="77777777" w:rsidR="00B41CC5" w:rsidRPr="0016361A" w:rsidRDefault="00B41CC5" w:rsidP="00B41CC5">
            <w:pPr>
              <w:pStyle w:val="TAR"/>
              <w:rPr>
                <w:sz w:val="16"/>
                <w:szCs w:val="16"/>
                <w:lang w:eastAsia="zh-CN"/>
              </w:rPr>
            </w:pPr>
          </w:p>
        </w:tc>
        <w:tc>
          <w:tcPr>
            <w:tcW w:w="425" w:type="dxa"/>
            <w:shd w:val="solid" w:color="FFFFFF" w:fill="auto"/>
          </w:tcPr>
          <w:p w14:paraId="38130198" w14:textId="77777777" w:rsidR="00B41CC5" w:rsidRPr="0016361A" w:rsidRDefault="00B41CC5" w:rsidP="00B41CC5">
            <w:pPr>
              <w:pStyle w:val="TAC"/>
              <w:rPr>
                <w:sz w:val="16"/>
                <w:szCs w:val="16"/>
                <w:lang w:eastAsia="zh-CN"/>
              </w:rPr>
            </w:pPr>
          </w:p>
        </w:tc>
        <w:tc>
          <w:tcPr>
            <w:tcW w:w="4962"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48795E">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425" w:type="dxa"/>
            <w:shd w:val="solid" w:color="FFFFFF" w:fill="auto"/>
          </w:tcPr>
          <w:p w14:paraId="5654BE6E" w14:textId="77777777" w:rsidR="007671F6" w:rsidRPr="0016361A" w:rsidRDefault="007671F6" w:rsidP="00B41CC5">
            <w:pPr>
              <w:pStyle w:val="TAL"/>
              <w:rPr>
                <w:sz w:val="16"/>
                <w:szCs w:val="16"/>
                <w:lang w:eastAsia="zh-CN"/>
              </w:rPr>
            </w:pPr>
          </w:p>
        </w:tc>
        <w:tc>
          <w:tcPr>
            <w:tcW w:w="425" w:type="dxa"/>
            <w:shd w:val="solid" w:color="FFFFFF" w:fill="auto"/>
          </w:tcPr>
          <w:p w14:paraId="0C1A5D01" w14:textId="77777777" w:rsidR="007671F6" w:rsidRPr="0016361A" w:rsidRDefault="007671F6" w:rsidP="00B41CC5">
            <w:pPr>
              <w:pStyle w:val="TAR"/>
              <w:rPr>
                <w:sz w:val="16"/>
                <w:szCs w:val="16"/>
                <w:lang w:eastAsia="zh-CN"/>
              </w:rPr>
            </w:pPr>
          </w:p>
        </w:tc>
        <w:tc>
          <w:tcPr>
            <w:tcW w:w="425" w:type="dxa"/>
            <w:shd w:val="solid" w:color="FFFFFF" w:fill="auto"/>
          </w:tcPr>
          <w:p w14:paraId="6A6E9713" w14:textId="77777777" w:rsidR="007671F6" w:rsidRPr="0016361A" w:rsidRDefault="007671F6" w:rsidP="00B41CC5">
            <w:pPr>
              <w:pStyle w:val="TAC"/>
              <w:rPr>
                <w:sz w:val="16"/>
                <w:szCs w:val="16"/>
                <w:lang w:eastAsia="zh-CN"/>
              </w:rPr>
            </w:pPr>
          </w:p>
        </w:tc>
        <w:tc>
          <w:tcPr>
            <w:tcW w:w="4962"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48795E">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425" w:type="dxa"/>
            <w:shd w:val="solid" w:color="FFFFFF" w:fill="auto"/>
          </w:tcPr>
          <w:p w14:paraId="56DD8DEF" w14:textId="77777777" w:rsidR="00F3183E" w:rsidRPr="0016361A" w:rsidRDefault="00F3183E" w:rsidP="00F3183E">
            <w:pPr>
              <w:pStyle w:val="TAL"/>
              <w:rPr>
                <w:sz w:val="16"/>
                <w:szCs w:val="16"/>
                <w:lang w:eastAsia="zh-CN"/>
              </w:rPr>
            </w:pPr>
          </w:p>
        </w:tc>
        <w:tc>
          <w:tcPr>
            <w:tcW w:w="425" w:type="dxa"/>
            <w:shd w:val="solid" w:color="FFFFFF" w:fill="auto"/>
          </w:tcPr>
          <w:p w14:paraId="0C9AF8B9" w14:textId="77777777" w:rsidR="00F3183E" w:rsidRPr="0016361A" w:rsidRDefault="00F3183E" w:rsidP="00F3183E">
            <w:pPr>
              <w:pStyle w:val="TAR"/>
              <w:rPr>
                <w:sz w:val="16"/>
                <w:szCs w:val="16"/>
                <w:lang w:eastAsia="zh-CN"/>
              </w:rPr>
            </w:pPr>
          </w:p>
        </w:tc>
        <w:tc>
          <w:tcPr>
            <w:tcW w:w="425" w:type="dxa"/>
            <w:shd w:val="solid" w:color="FFFFFF" w:fill="auto"/>
          </w:tcPr>
          <w:p w14:paraId="30447E17" w14:textId="77777777" w:rsidR="00F3183E" w:rsidRPr="0016361A" w:rsidRDefault="00F3183E" w:rsidP="00F3183E">
            <w:pPr>
              <w:pStyle w:val="TAC"/>
              <w:rPr>
                <w:sz w:val="16"/>
                <w:szCs w:val="16"/>
                <w:lang w:eastAsia="zh-CN"/>
              </w:rPr>
            </w:pPr>
          </w:p>
        </w:tc>
        <w:tc>
          <w:tcPr>
            <w:tcW w:w="4962"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bl>
    <w:p w14:paraId="23DF8A6A" w14:textId="77777777" w:rsidR="00080512" w:rsidRDefault="00080512" w:rsidP="008A6D4A"/>
    <w:sectPr w:rsidR="00080512" w:rsidSect="00CF6ED5">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4C5E4" w14:textId="77777777" w:rsidR="00F20686" w:rsidRDefault="00F20686">
      <w:r>
        <w:separator/>
      </w:r>
    </w:p>
  </w:endnote>
  <w:endnote w:type="continuationSeparator" w:id="0">
    <w:p w14:paraId="477BC57D" w14:textId="77777777" w:rsidR="00F20686" w:rsidRDefault="00F20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F3183E" w:rsidRDefault="00F3183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3EC98" w14:textId="77777777" w:rsidR="00F20686" w:rsidRDefault="00F20686">
      <w:r>
        <w:separator/>
      </w:r>
    </w:p>
  </w:footnote>
  <w:footnote w:type="continuationSeparator" w:id="0">
    <w:p w14:paraId="4378AC6E" w14:textId="77777777" w:rsidR="00F20686" w:rsidRDefault="00F20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75494538" w:rsidR="00F3183E" w:rsidRDefault="00F31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2CDE">
      <w:rPr>
        <w:rFonts w:ascii="Arial" w:hAnsi="Arial" w:cs="Arial"/>
        <w:b/>
        <w:noProof/>
        <w:sz w:val="18"/>
        <w:szCs w:val="18"/>
      </w:rPr>
      <w:t>3GPP TS 29.556 V1.1.0 (2022-01)</w:t>
    </w:r>
    <w:r>
      <w:rPr>
        <w:rFonts w:ascii="Arial" w:hAnsi="Arial" w:cs="Arial"/>
        <w:b/>
        <w:sz w:val="18"/>
        <w:szCs w:val="18"/>
      </w:rPr>
      <w:fldChar w:fldCharType="end"/>
    </w:r>
  </w:p>
  <w:p w14:paraId="19750081" w14:textId="77777777" w:rsidR="00F3183E" w:rsidRDefault="00F31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35BC">
      <w:rPr>
        <w:rFonts w:ascii="Arial" w:hAnsi="Arial" w:cs="Arial"/>
        <w:b/>
        <w:noProof/>
        <w:sz w:val="18"/>
        <w:szCs w:val="18"/>
      </w:rPr>
      <w:t>2</w:t>
    </w:r>
    <w:r>
      <w:rPr>
        <w:rFonts w:ascii="Arial" w:hAnsi="Arial" w:cs="Arial"/>
        <w:b/>
        <w:sz w:val="18"/>
        <w:szCs w:val="18"/>
      </w:rPr>
      <w:fldChar w:fldCharType="end"/>
    </w:r>
  </w:p>
  <w:p w14:paraId="38A117B3" w14:textId="450CB213" w:rsidR="00F3183E" w:rsidRDefault="00F318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2CDE">
      <w:rPr>
        <w:rFonts w:ascii="Arial" w:hAnsi="Arial" w:cs="Arial"/>
        <w:b/>
        <w:noProof/>
        <w:sz w:val="18"/>
        <w:szCs w:val="18"/>
      </w:rPr>
      <w:t>Release 17</w:t>
    </w:r>
    <w:r>
      <w:rPr>
        <w:rFonts w:ascii="Arial" w:hAnsi="Arial" w:cs="Arial"/>
        <w:b/>
        <w:sz w:val="18"/>
        <w:szCs w:val="18"/>
      </w:rPr>
      <w:fldChar w:fldCharType="end"/>
    </w:r>
  </w:p>
  <w:p w14:paraId="171708C5" w14:textId="77777777" w:rsidR="00F3183E" w:rsidRDefault="00F318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6A9E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0A6F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8C82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0E33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E40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368C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F0E2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C5DE8F9E"/>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5C3698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7"/>
  </w:num>
  <w:num w:numId="5">
    <w:abstractNumId w:val="16"/>
  </w:num>
  <w:num w:numId="6">
    <w:abstractNumId w:val="15"/>
  </w:num>
  <w:num w:numId="7">
    <w:abstractNumId w:val="11"/>
  </w:num>
  <w:num w:numId="8">
    <w:abstractNumId w:val="13"/>
  </w:num>
  <w:num w:numId="9">
    <w:abstractNumId w:val="12"/>
  </w:num>
  <w:num w:numId="10">
    <w:abstractNumId w:val="10"/>
  </w:num>
  <w:num w:numId="11">
    <w:abstractNumId w:val="14"/>
  </w:num>
  <w:num w:numId="12">
    <w:abstractNumId w:val="6"/>
  </w:num>
  <w:num w:numId="13">
    <w:abstractNumId w:val="5"/>
  </w:num>
  <w:num w:numId="14">
    <w:abstractNumId w:val="4"/>
  </w:num>
  <w:num w:numId="15">
    <w:abstractNumId w:val="7"/>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13B4"/>
    <w:rsid w:val="00033397"/>
    <w:rsid w:val="0003525B"/>
    <w:rsid w:val="00040095"/>
    <w:rsid w:val="00047593"/>
    <w:rsid w:val="00051834"/>
    <w:rsid w:val="0005245E"/>
    <w:rsid w:val="00054A22"/>
    <w:rsid w:val="00062023"/>
    <w:rsid w:val="000655A6"/>
    <w:rsid w:val="00072FE7"/>
    <w:rsid w:val="00080512"/>
    <w:rsid w:val="000824E2"/>
    <w:rsid w:val="00082B29"/>
    <w:rsid w:val="000875F1"/>
    <w:rsid w:val="000B6009"/>
    <w:rsid w:val="000C47C3"/>
    <w:rsid w:val="000D02CC"/>
    <w:rsid w:val="000D58AB"/>
    <w:rsid w:val="000D69E0"/>
    <w:rsid w:val="000F1FC7"/>
    <w:rsid w:val="00115AB7"/>
    <w:rsid w:val="00133525"/>
    <w:rsid w:val="00161E46"/>
    <w:rsid w:val="0016361A"/>
    <w:rsid w:val="00166A27"/>
    <w:rsid w:val="00182A68"/>
    <w:rsid w:val="001A14F3"/>
    <w:rsid w:val="001A16FB"/>
    <w:rsid w:val="001A39A2"/>
    <w:rsid w:val="001A4C42"/>
    <w:rsid w:val="001A7420"/>
    <w:rsid w:val="001B384E"/>
    <w:rsid w:val="001B6637"/>
    <w:rsid w:val="001C21C3"/>
    <w:rsid w:val="001D02C2"/>
    <w:rsid w:val="001E276C"/>
    <w:rsid w:val="001F0C1D"/>
    <w:rsid w:val="001F1132"/>
    <w:rsid w:val="001F168B"/>
    <w:rsid w:val="001F2CDD"/>
    <w:rsid w:val="002010FA"/>
    <w:rsid w:val="0020542C"/>
    <w:rsid w:val="002300F3"/>
    <w:rsid w:val="002347A2"/>
    <w:rsid w:val="002507F8"/>
    <w:rsid w:val="00254F3D"/>
    <w:rsid w:val="0026203A"/>
    <w:rsid w:val="002675F0"/>
    <w:rsid w:val="0029495C"/>
    <w:rsid w:val="002A0A19"/>
    <w:rsid w:val="002B6339"/>
    <w:rsid w:val="002C43C0"/>
    <w:rsid w:val="002D02AF"/>
    <w:rsid w:val="002E00EE"/>
    <w:rsid w:val="002E56D5"/>
    <w:rsid w:val="002E5E3C"/>
    <w:rsid w:val="002F21D2"/>
    <w:rsid w:val="00310ED2"/>
    <w:rsid w:val="00311867"/>
    <w:rsid w:val="00315B00"/>
    <w:rsid w:val="003172DC"/>
    <w:rsid w:val="00324E78"/>
    <w:rsid w:val="00327DCB"/>
    <w:rsid w:val="003303AA"/>
    <w:rsid w:val="00335887"/>
    <w:rsid w:val="003446B6"/>
    <w:rsid w:val="00351BCA"/>
    <w:rsid w:val="0035419B"/>
    <w:rsid w:val="0035462D"/>
    <w:rsid w:val="00355AE7"/>
    <w:rsid w:val="003765B8"/>
    <w:rsid w:val="0038263B"/>
    <w:rsid w:val="00382E38"/>
    <w:rsid w:val="003876DB"/>
    <w:rsid w:val="003A1AA6"/>
    <w:rsid w:val="003A6735"/>
    <w:rsid w:val="003B4A0D"/>
    <w:rsid w:val="003B64E1"/>
    <w:rsid w:val="003C01AC"/>
    <w:rsid w:val="003C3971"/>
    <w:rsid w:val="003F2775"/>
    <w:rsid w:val="004045F0"/>
    <w:rsid w:val="00423334"/>
    <w:rsid w:val="004345EC"/>
    <w:rsid w:val="004454EF"/>
    <w:rsid w:val="00465515"/>
    <w:rsid w:val="00474905"/>
    <w:rsid w:val="004804B5"/>
    <w:rsid w:val="0048795E"/>
    <w:rsid w:val="004A1FF4"/>
    <w:rsid w:val="004A2721"/>
    <w:rsid w:val="004A2822"/>
    <w:rsid w:val="004B6003"/>
    <w:rsid w:val="004C7338"/>
    <w:rsid w:val="004D3578"/>
    <w:rsid w:val="004D4186"/>
    <w:rsid w:val="004E213A"/>
    <w:rsid w:val="004E382F"/>
    <w:rsid w:val="004E763C"/>
    <w:rsid w:val="004F0988"/>
    <w:rsid w:val="004F3340"/>
    <w:rsid w:val="004F45EE"/>
    <w:rsid w:val="005034E8"/>
    <w:rsid w:val="005038AF"/>
    <w:rsid w:val="00515515"/>
    <w:rsid w:val="005176FB"/>
    <w:rsid w:val="0053388B"/>
    <w:rsid w:val="00534E7E"/>
    <w:rsid w:val="00535773"/>
    <w:rsid w:val="00543E6C"/>
    <w:rsid w:val="005578E7"/>
    <w:rsid w:val="00565087"/>
    <w:rsid w:val="005771AF"/>
    <w:rsid w:val="00583C98"/>
    <w:rsid w:val="00584224"/>
    <w:rsid w:val="00584CA9"/>
    <w:rsid w:val="00597B11"/>
    <w:rsid w:val="005A17E5"/>
    <w:rsid w:val="005A79A0"/>
    <w:rsid w:val="005B30CB"/>
    <w:rsid w:val="005B5715"/>
    <w:rsid w:val="005D2A97"/>
    <w:rsid w:val="005D2E01"/>
    <w:rsid w:val="005D7526"/>
    <w:rsid w:val="005E103D"/>
    <w:rsid w:val="005E4BB2"/>
    <w:rsid w:val="005F245B"/>
    <w:rsid w:val="005F672B"/>
    <w:rsid w:val="005F7CE5"/>
    <w:rsid w:val="00602AEA"/>
    <w:rsid w:val="0060327C"/>
    <w:rsid w:val="00614FDF"/>
    <w:rsid w:val="00621FD9"/>
    <w:rsid w:val="00623331"/>
    <w:rsid w:val="00630E68"/>
    <w:rsid w:val="00631990"/>
    <w:rsid w:val="0063311B"/>
    <w:rsid w:val="0063543D"/>
    <w:rsid w:val="00647114"/>
    <w:rsid w:val="0065020F"/>
    <w:rsid w:val="006508A9"/>
    <w:rsid w:val="006677EC"/>
    <w:rsid w:val="0067027F"/>
    <w:rsid w:val="00684A21"/>
    <w:rsid w:val="006856A1"/>
    <w:rsid w:val="006857B7"/>
    <w:rsid w:val="006A0676"/>
    <w:rsid w:val="006A323F"/>
    <w:rsid w:val="006A3CCA"/>
    <w:rsid w:val="006B30D0"/>
    <w:rsid w:val="006C3D95"/>
    <w:rsid w:val="006C6E5E"/>
    <w:rsid w:val="006E1ED9"/>
    <w:rsid w:val="006E5C86"/>
    <w:rsid w:val="00701116"/>
    <w:rsid w:val="007111D6"/>
    <w:rsid w:val="007135BC"/>
    <w:rsid w:val="00713C44"/>
    <w:rsid w:val="0071454E"/>
    <w:rsid w:val="00734A5B"/>
    <w:rsid w:val="00736187"/>
    <w:rsid w:val="0074026F"/>
    <w:rsid w:val="007429F6"/>
    <w:rsid w:val="00743B7E"/>
    <w:rsid w:val="00744E76"/>
    <w:rsid w:val="00745A52"/>
    <w:rsid w:val="00753ED3"/>
    <w:rsid w:val="0076098F"/>
    <w:rsid w:val="00761BFA"/>
    <w:rsid w:val="00765B5E"/>
    <w:rsid w:val="007671F6"/>
    <w:rsid w:val="00774DA4"/>
    <w:rsid w:val="00781F0F"/>
    <w:rsid w:val="007A0831"/>
    <w:rsid w:val="007B600E"/>
    <w:rsid w:val="007C67DC"/>
    <w:rsid w:val="007D3637"/>
    <w:rsid w:val="007F0F4A"/>
    <w:rsid w:val="008028A4"/>
    <w:rsid w:val="008046E0"/>
    <w:rsid w:val="00810C4F"/>
    <w:rsid w:val="00830747"/>
    <w:rsid w:val="00855A19"/>
    <w:rsid w:val="00862390"/>
    <w:rsid w:val="00874986"/>
    <w:rsid w:val="008754A3"/>
    <w:rsid w:val="008768CA"/>
    <w:rsid w:val="00886A82"/>
    <w:rsid w:val="008906FB"/>
    <w:rsid w:val="00895DEA"/>
    <w:rsid w:val="008A6D4A"/>
    <w:rsid w:val="008B06A7"/>
    <w:rsid w:val="008C384C"/>
    <w:rsid w:val="008F2F21"/>
    <w:rsid w:val="0090271F"/>
    <w:rsid w:val="00902E23"/>
    <w:rsid w:val="009114D7"/>
    <w:rsid w:val="0091348E"/>
    <w:rsid w:val="0091477C"/>
    <w:rsid w:val="00917CCB"/>
    <w:rsid w:val="009305C3"/>
    <w:rsid w:val="00942EC2"/>
    <w:rsid w:val="009657FE"/>
    <w:rsid w:val="00972475"/>
    <w:rsid w:val="00977A80"/>
    <w:rsid w:val="00980F50"/>
    <w:rsid w:val="0099732C"/>
    <w:rsid w:val="009C566B"/>
    <w:rsid w:val="009F37B7"/>
    <w:rsid w:val="009F640A"/>
    <w:rsid w:val="00A10F02"/>
    <w:rsid w:val="00A10F26"/>
    <w:rsid w:val="00A164B4"/>
    <w:rsid w:val="00A26956"/>
    <w:rsid w:val="00A27486"/>
    <w:rsid w:val="00A53724"/>
    <w:rsid w:val="00A56066"/>
    <w:rsid w:val="00A63EB8"/>
    <w:rsid w:val="00A67B60"/>
    <w:rsid w:val="00A73129"/>
    <w:rsid w:val="00A7682A"/>
    <w:rsid w:val="00A80697"/>
    <w:rsid w:val="00A82346"/>
    <w:rsid w:val="00A92BA1"/>
    <w:rsid w:val="00AA0020"/>
    <w:rsid w:val="00AC2304"/>
    <w:rsid w:val="00AC5981"/>
    <w:rsid w:val="00AC6BC6"/>
    <w:rsid w:val="00AE0CBF"/>
    <w:rsid w:val="00AE65E2"/>
    <w:rsid w:val="00AF156D"/>
    <w:rsid w:val="00AF7787"/>
    <w:rsid w:val="00B06319"/>
    <w:rsid w:val="00B15449"/>
    <w:rsid w:val="00B16C82"/>
    <w:rsid w:val="00B237CB"/>
    <w:rsid w:val="00B329EC"/>
    <w:rsid w:val="00B41CC5"/>
    <w:rsid w:val="00B47D2D"/>
    <w:rsid w:val="00B54FF5"/>
    <w:rsid w:val="00B64470"/>
    <w:rsid w:val="00B731EC"/>
    <w:rsid w:val="00B770CB"/>
    <w:rsid w:val="00B800B4"/>
    <w:rsid w:val="00B8709B"/>
    <w:rsid w:val="00B92C4D"/>
    <w:rsid w:val="00B93086"/>
    <w:rsid w:val="00BA19ED"/>
    <w:rsid w:val="00BA4B8D"/>
    <w:rsid w:val="00BC0F7D"/>
    <w:rsid w:val="00BC160D"/>
    <w:rsid w:val="00BC47DF"/>
    <w:rsid w:val="00BC4CFB"/>
    <w:rsid w:val="00BC4FBE"/>
    <w:rsid w:val="00BD7D31"/>
    <w:rsid w:val="00BE139A"/>
    <w:rsid w:val="00BE3255"/>
    <w:rsid w:val="00BF128E"/>
    <w:rsid w:val="00BF523A"/>
    <w:rsid w:val="00C003CB"/>
    <w:rsid w:val="00C07179"/>
    <w:rsid w:val="00C074DD"/>
    <w:rsid w:val="00C1496A"/>
    <w:rsid w:val="00C2451A"/>
    <w:rsid w:val="00C33079"/>
    <w:rsid w:val="00C37865"/>
    <w:rsid w:val="00C4015C"/>
    <w:rsid w:val="00C45231"/>
    <w:rsid w:val="00C46A0D"/>
    <w:rsid w:val="00C72833"/>
    <w:rsid w:val="00C80F1D"/>
    <w:rsid w:val="00C84D9E"/>
    <w:rsid w:val="00C93F40"/>
    <w:rsid w:val="00CA3D0C"/>
    <w:rsid w:val="00CD19C2"/>
    <w:rsid w:val="00CD5851"/>
    <w:rsid w:val="00CE10E6"/>
    <w:rsid w:val="00CF6ED5"/>
    <w:rsid w:val="00D14433"/>
    <w:rsid w:val="00D22234"/>
    <w:rsid w:val="00D22565"/>
    <w:rsid w:val="00D3634B"/>
    <w:rsid w:val="00D40D34"/>
    <w:rsid w:val="00D45EA7"/>
    <w:rsid w:val="00D57972"/>
    <w:rsid w:val="00D62CDE"/>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00DA"/>
    <w:rsid w:val="00E27121"/>
    <w:rsid w:val="00E31173"/>
    <w:rsid w:val="00E3640E"/>
    <w:rsid w:val="00E44582"/>
    <w:rsid w:val="00E760F6"/>
    <w:rsid w:val="00E775D5"/>
    <w:rsid w:val="00E77645"/>
    <w:rsid w:val="00EA15B0"/>
    <w:rsid w:val="00EA2B44"/>
    <w:rsid w:val="00EA5EA7"/>
    <w:rsid w:val="00EB5422"/>
    <w:rsid w:val="00EC3683"/>
    <w:rsid w:val="00EC4A25"/>
    <w:rsid w:val="00EF485E"/>
    <w:rsid w:val="00F025A2"/>
    <w:rsid w:val="00F04712"/>
    <w:rsid w:val="00F13360"/>
    <w:rsid w:val="00F20686"/>
    <w:rsid w:val="00F22B7B"/>
    <w:rsid w:val="00F22EC7"/>
    <w:rsid w:val="00F3183E"/>
    <w:rsid w:val="00F325C8"/>
    <w:rsid w:val="00F36FE6"/>
    <w:rsid w:val="00F463F6"/>
    <w:rsid w:val="00F653B8"/>
    <w:rsid w:val="00F83F37"/>
    <w:rsid w:val="00F9008D"/>
    <w:rsid w:val="00F951AF"/>
    <w:rsid w:val="00FA033D"/>
    <w:rsid w:val="00FA1266"/>
    <w:rsid w:val="00FA3981"/>
    <w:rsid w:val="00FB4A47"/>
    <w:rsid w:val="00FC1192"/>
    <w:rsid w:val="00FD6ED6"/>
    <w:rsid w:val="00FD7B6E"/>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CD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62C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62CDE"/>
    <w:pPr>
      <w:pBdr>
        <w:top w:val="none" w:sz="0" w:space="0" w:color="auto"/>
      </w:pBdr>
      <w:spacing w:before="180"/>
      <w:outlineLvl w:val="1"/>
    </w:pPr>
    <w:rPr>
      <w:sz w:val="32"/>
    </w:rPr>
  </w:style>
  <w:style w:type="paragraph" w:styleId="Heading3">
    <w:name w:val="heading 3"/>
    <w:basedOn w:val="Heading2"/>
    <w:next w:val="Normal"/>
    <w:qFormat/>
    <w:rsid w:val="00D62CDE"/>
    <w:pPr>
      <w:spacing w:before="120"/>
      <w:outlineLvl w:val="2"/>
    </w:pPr>
    <w:rPr>
      <w:sz w:val="28"/>
    </w:rPr>
  </w:style>
  <w:style w:type="paragraph" w:styleId="Heading4">
    <w:name w:val="heading 4"/>
    <w:basedOn w:val="Heading3"/>
    <w:next w:val="Normal"/>
    <w:link w:val="Heading4Char"/>
    <w:qFormat/>
    <w:rsid w:val="00D62CDE"/>
    <w:pPr>
      <w:ind w:left="1418" w:hanging="1418"/>
      <w:outlineLvl w:val="3"/>
    </w:pPr>
    <w:rPr>
      <w:sz w:val="24"/>
    </w:rPr>
  </w:style>
  <w:style w:type="paragraph" w:styleId="Heading5">
    <w:name w:val="heading 5"/>
    <w:basedOn w:val="Heading4"/>
    <w:next w:val="Normal"/>
    <w:qFormat/>
    <w:rsid w:val="00D62CDE"/>
    <w:pPr>
      <w:ind w:left="1701" w:hanging="1701"/>
      <w:outlineLvl w:val="4"/>
    </w:pPr>
    <w:rPr>
      <w:sz w:val="22"/>
    </w:rPr>
  </w:style>
  <w:style w:type="paragraph" w:styleId="Heading6">
    <w:name w:val="heading 6"/>
    <w:basedOn w:val="H6"/>
    <w:next w:val="Normal"/>
    <w:semiHidden/>
    <w:qFormat/>
    <w:rsid w:val="00CF6ED5"/>
    <w:pPr>
      <w:numPr>
        <w:ilvl w:val="5"/>
        <w:numId w:val="11"/>
      </w:numPr>
      <w:outlineLvl w:val="5"/>
    </w:pPr>
  </w:style>
  <w:style w:type="paragraph" w:styleId="Heading7">
    <w:name w:val="heading 7"/>
    <w:basedOn w:val="H6"/>
    <w:next w:val="Normal"/>
    <w:semiHidden/>
    <w:qFormat/>
    <w:rsid w:val="00CF6ED5"/>
    <w:pPr>
      <w:numPr>
        <w:ilvl w:val="6"/>
        <w:numId w:val="11"/>
      </w:numPr>
      <w:outlineLvl w:val="6"/>
    </w:pPr>
  </w:style>
  <w:style w:type="paragraph" w:styleId="Heading8">
    <w:name w:val="heading 8"/>
    <w:basedOn w:val="Heading1"/>
    <w:next w:val="Normal"/>
    <w:qFormat/>
    <w:rsid w:val="00D62CDE"/>
    <w:pPr>
      <w:ind w:left="0" w:firstLine="0"/>
      <w:outlineLvl w:val="7"/>
    </w:pPr>
  </w:style>
  <w:style w:type="paragraph" w:styleId="Heading9">
    <w:name w:val="heading 9"/>
    <w:basedOn w:val="Heading8"/>
    <w:next w:val="Normal"/>
    <w:qFormat/>
    <w:rsid w:val="00D62CD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2CDE"/>
    <w:pPr>
      <w:ind w:left="1985" w:hanging="1985"/>
      <w:outlineLvl w:val="9"/>
    </w:pPr>
    <w:rPr>
      <w:sz w:val="20"/>
    </w:rPr>
  </w:style>
  <w:style w:type="paragraph" w:styleId="List">
    <w:name w:val="List"/>
    <w:basedOn w:val="Normal"/>
    <w:rsid w:val="00D62CDE"/>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D62CD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D62CDE"/>
  </w:style>
  <w:style w:type="paragraph" w:styleId="Index1">
    <w:name w:val="index 1"/>
    <w:basedOn w:val="Normal"/>
    <w:next w:val="Normal"/>
    <w:autoRedefine/>
    <w:semiHidden/>
    <w:unhideWhenUsed/>
    <w:rsid w:val="00D62CDE"/>
    <w:pPr>
      <w:spacing w:after="0"/>
      <w:ind w:left="200" w:hanging="200"/>
    </w:pPr>
  </w:style>
  <w:style w:type="paragraph" w:styleId="List2">
    <w:name w:val="List 2"/>
    <w:basedOn w:val="Normal"/>
    <w:semiHidden/>
    <w:unhideWhenUsed/>
    <w:rsid w:val="00D62CDE"/>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table" w:styleId="GridTable1Light-Accent1">
    <w:name w:val="Grid Table 1 Light Accent 1"/>
    <w:basedOn w:val="TableNormal"/>
    <w:uiPriority w:val="46"/>
    <w:rsid w:val="00D62CD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D62CDE"/>
    <w:pPr>
      <w:outlineLvl w:val="9"/>
    </w:pPr>
  </w:style>
  <w:style w:type="table" w:styleId="PlainTable1">
    <w:name w:val="Plain Table 1"/>
    <w:basedOn w:val="TableNormal"/>
    <w:uiPriority w:val="41"/>
    <w:rsid w:val="00D62CD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rsid w:val="00D62CDE"/>
    <w:pPr>
      <w:keepLines/>
      <w:ind w:left="1135" w:hanging="851"/>
    </w:pPr>
  </w:style>
  <w:style w:type="paragraph" w:customStyle="1" w:styleId="PL">
    <w:name w:val="PL"/>
    <w:link w:val="PLChar"/>
    <w:rsid w:val="00D62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62CDE"/>
    <w:pPr>
      <w:jc w:val="right"/>
    </w:pPr>
  </w:style>
  <w:style w:type="paragraph" w:customStyle="1" w:styleId="TAL">
    <w:name w:val="TAL"/>
    <w:basedOn w:val="Normal"/>
    <w:link w:val="TALChar"/>
    <w:rsid w:val="00D62CDE"/>
    <w:pPr>
      <w:keepNext/>
      <w:keepLines/>
      <w:spacing w:after="0"/>
    </w:pPr>
    <w:rPr>
      <w:rFonts w:ascii="Arial" w:hAnsi="Arial"/>
      <w:sz w:val="18"/>
    </w:rPr>
  </w:style>
  <w:style w:type="paragraph" w:customStyle="1" w:styleId="TAH">
    <w:name w:val="TAH"/>
    <w:basedOn w:val="TAC"/>
    <w:link w:val="TAHChar"/>
    <w:rsid w:val="00D62CDE"/>
    <w:rPr>
      <w:b/>
    </w:rPr>
  </w:style>
  <w:style w:type="paragraph" w:customStyle="1" w:styleId="TAC">
    <w:name w:val="TAC"/>
    <w:basedOn w:val="TAL"/>
    <w:link w:val="TACChar"/>
    <w:rsid w:val="00D62CDE"/>
    <w:pPr>
      <w:jc w:val="center"/>
    </w:pPr>
  </w:style>
  <w:style w:type="table" w:styleId="LightGrid">
    <w:name w:val="Light Grid"/>
    <w:basedOn w:val="TableNormal"/>
    <w:uiPriority w:val="62"/>
    <w:semiHidden/>
    <w:unhideWhenUsed/>
    <w:rsid w:val="00D62CD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D62CDE"/>
    <w:pPr>
      <w:keepLines/>
      <w:ind w:left="1702" w:hanging="1418"/>
    </w:pPr>
  </w:style>
  <w:style w:type="paragraph" w:customStyle="1" w:styleId="FP">
    <w:name w:val="FP"/>
    <w:basedOn w:val="Normal"/>
    <w:rsid w:val="00D62CDE"/>
    <w:pPr>
      <w:spacing w:after="0"/>
    </w:pPr>
  </w:style>
  <w:style w:type="table" w:styleId="PlainTable2">
    <w:name w:val="Plain Table 2"/>
    <w:basedOn w:val="TableNormal"/>
    <w:uiPriority w:val="42"/>
    <w:rsid w:val="00D62CD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D62CDE"/>
    <w:pPr>
      <w:spacing w:after="0"/>
    </w:pPr>
  </w:style>
  <w:style w:type="paragraph" w:customStyle="1" w:styleId="B1">
    <w:name w:val="B1"/>
    <w:basedOn w:val="List"/>
    <w:link w:val="B1Char"/>
    <w:rsid w:val="00D62CDE"/>
    <w:pPr>
      <w:ind w:left="568" w:hanging="284"/>
      <w:contextualSpacing w:val="0"/>
    </w:pPr>
  </w:style>
  <w:style w:type="paragraph" w:styleId="TOC6">
    <w:name w:val="toc 6"/>
    <w:basedOn w:val="TOC5"/>
    <w:next w:val="Normal"/>
    <w:uiPriority w:val="39"/>
    <w:rsid w:val="00CF6ED5"/>
    <w:pPr>
      <w:ind w:left="1985" w:hanging="1985"/>
    </w:pPr>
  </w:style>
  <w:style w:type="paragraph" w:styleId="List3">
    <w:name w:val="List 3"/>
    <w:basedOn w:val="Normal"/>
    <w:semiHidden/>
    <w:unhideWhenUsed/>
    <w:rsid w:val="00D62CDE"/>
    <w:pPr>
      <w:ind w:left="849" w:hanging="283"/>
      <w:contextualSpacing/>
    </w:pPr>
  </w:style>
  <w:style w:type="paragraph" w:customStyle="1" w:styleId="EditorsNote">
    <w:name w:val="Editor's Note"/>
    <w:basedOn w:val="NO"/>
    <w:link w:val="EditorsNoteChar"/>
    <w:rsid w:val="00D62CDE"/>
    <w:rPr>
      <w:color w:val="FF0000"/>
    </w:rPr>
  </w:style>
  <w:style w:type="paragraph" w:customStyle="1" w:styleId="TH">
    <w:name w:val="TH"/>
    <w:basedOn w:val="Normal"/>
    <w:link w:val="THChar"/>
    <w:rsid w:val="00D62CDE"/>
    <w:pPr>
      <w:keepNext/>
      <w:keepLines/>
      <w:spacing w:before="60"/>
      <w:jc w:val="center"/>
    </w:pPr>
    <w:rPr>
      <w:rFonts w:ascii="Arial" w:hAnsi="Arial"/>
      <w:b/>
    </w:rPr>
  </w:style>
  <w:style w:type="paragraph" w:customStyle="1" w:styleId="ZA">
    <w:name w:val="ZA"/>
    <w:rsid w:val="00D62C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62C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62C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62C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62CDE"/>
    <w:pPr>
      <w:ind w:left="851" w:hanging="851"/>
    </w:pPr>
  </w:style>
  <w:style w:type="paragraph" w:customStyle="1" w:styleId="B4">
    <w:name w:val="B4"/>
    <w:basedOn w:val="List4"/>
    <w:rsid w:val="00D62CDE"/>
    <w:pPr>
      <w:ind w:left="1418" w:hanging="284"/>
      <w:contextualSpacing w:val="0"/>
    </w:pPr>
  </w:style>
  <w:style w:type="paragraph" w:customStyle="1" w:styleId="TF">
    <w:name w:val="TF"/>
    <w:basedOn w:val="TH"/>
    <w:link w:val="TFChar"/>
    <w:rsid w:val="00D62CDE"/>
    <w:pPr>
      <w:keepNext w:val="0"/>
      <w:spacing w:before="0" w:after="240"/>
    </w:pPr>
  </w:style>
  <w:style w:type="paragraph" w:styleId="List4">
    <w:name w:val="List 4"/>
    <w:basedOn w:val="Normal"/>
    <w:semiHidden/>
    <w:unhideWhenUsed/>
    <w:rsid w:val="00D62CDE"/>
    <w:pPr>
      <w:ind w:left="1132" w:hanging="283"/>
      <w:contextualSpacing/>
    </w:pPr>
  </w:style>
  <w:style w:type="paragraph" w:customStyle="1" w:styleId="B2">
    <w:name w:val="B2"/>
    <w:basedOn w:val="List2"/>
    <w:link w:val="B2Char"/>
    <w:rsid w:val="00D62CDE"/>
    <w:pPr>
      <w:ind w:left="851" w:hanging="284"/>
      <w:contextualSpacing w:val="0"/>
    </w:pPr>
  </w:style>
  <w:style w:type="paragraph" w:customStyle="1" w:styleId="B3">
    <w:name w:val="B3"/>
    <w:basedOn w:val="List3"/>
    <w:rsid w:val="00D62CDE"/>
    <w:pPr>
      <w:ind w:left="1135" w:hanging="284"/>
      <w:contextualSpacing w:val="0"/>
    </w:pPr>
  </w:style>
  <w:style w:type="paragraph" w:styleId="BodyText">
    <w:name w:val="Body Text"/>
    <w:basedOn w:val="Normal"/>
    <w:link w:val="BodyTextChar"/>
    <w:semiHidden/>
    <w:unhideWhenUsed/>
    <w:rsid w:val="00D62CDE"/>
    <w:pPr>
      <w:spacing w:after="120"/>
    </w:pPr>
  </w:style>
  <w:style w:type="character" w:customStyle="1" w:styleId="BodyTextChar">
    <w:name w:val="Body Text Char"/>
    <w:basedOn w:val="DefaultParagraphFont"/>
    <w:link w:val="BodyText"/>
    <w:semiHidden/>
    <w:rsid w:val="00D62CDE"/>
    <w:rPr>
      <w:lang w:eastAsia="en-US"/>
    </w:rPr>
  </w:style>
  <w:style w:type="paragraph" w:customStyle="1" w:styleId="B5">
    <w:name w:val="B5"/>
    <w:basedOn w:val="List5"/>
    <w:rsid w:val="00D62CDE"/>
    <w:pPr>
      <w:ind w:left="1702" w:hanging="284"/>
      <w:contextualSpacing w:val="0"/>
    </w:pPr>
  </w:style>
  <w:style w:type="paragraph" w:customStyle="1" w:styleId="ZV">
    <w:name w:val="ZV"/>
    <w:basedOn w:val="ZU"/>
    <w:rsid w:val="00D62CDE"/>
    <w:pPr>
      <w:framePr w:wrap="notBeside" w:y="16161"/>
    </w:pPr>
  </w:style>
  <w:style w:type="table" w:styleId="ColorfulGrid">
    <w:name w:val="Colorful Grid"/>
    <w:basedOn w:val="TableNormal"/>
    <w:uiPriority w:val="73"/>
    <w:semiHidden/>
    <w:unhideWhenUsed/>
    <w:rsid w:val="00D62CD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sid w:val="00CF6ED5"/>
    <w:rPr>
      <w:i/>
      <w:color w:val="0000FF"/>
    </w:rPr>
  </w:style>
  <w:style w:type="table" w:styleId="ColorfulGrid-Accent1">
    <w:name w:val="Colorful Grid Accent 1"/>
    <w:basedOn w:val="TableNormal"/>
    <w:uiPriority w:val="73"/>
    <w:semiHidden/>
    <w:unhideWhenUsed/>
    <w:rsid w:val="00D62CD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D62CD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table" w:styleId="ColorfulGrid-Accent3">
    <w:name w:val="Colorful Grid Accent 3"/>
    <w:basedOn w:val="TableNormal"/>
    <w:uiPriority w:val="73"/>
    <w:semiHidden/>
    <w:unhideWhenUsed/>
    <w:rsid w:val="00D62CD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D62CD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8A6D4A"/>
    <w:rPr>
      <w:rFonts w:eastAsia="Times New Roman"/>
    </w:rPr>
  </w:style>
  <w:style w:type="table" w:styleId="ColorfulGrid-Accent4">
    <w:name w:val="Colorful Grid Accent 4"/>
    <w:basedOn w:val="TableNormal"/>
    <w:uiPriority w:val="73"/>
    <w:semiHidden/>
    <w:unhideWhenUsed/>
    <w:rsid w:val="00D62CD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D62CD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D62CD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rsid w:val="00D62CD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D62CD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D62CD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D62CD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table" w:styleId="GridTable1Light-Accent3">
    <w:name w:val="Grid Table 1 Light Accent 3"/>
    <w:basedOn w:val="TableNormal"/>
    <w:uiPriority w:val="46"/>
    <w:rsid w:val="00D62CD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62CD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ColorfulList-Accent3">
    <w:name w:val="Colorful List Accent 3"/>
    <w:basedOn w:val="TableNormal"/>
    <w:uiPriority w:val="72"/>
    <w:semiHidden/>
    <w:unhideWhenUsed/>
    <w:rsid w:val="00D62CD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table" w:styleId="ListTable1Light-Accent1">
    <w:name w:val="List Table 1 Light Accent 1"/>
    <w:basedOn w:val="TableNormal"/>
    <w:uiPriority w:val="46"/>
    <w:rsid w:val="00D62CD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D62CD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D62CD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D62CD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D62CD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D62CD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D62CD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Accent4">
    <w:name w:val="Colorful List Accent 4"/>
    <w:basedOn w:val="TableNormal"/>
    <w:uiPriority w:val="72"/>
    <w:semiHidden/>
    <w:unhideWhenUsed/>
    <w:rsid w:val="00D62CD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D62CD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D62CD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D62CD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D62CD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D62CD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D62CD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D62CD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D62CD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62CD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D62CD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D62CD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D62CD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D62CD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D62CD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D62CD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D62CD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5">
    <w:name w:val="Grid Table 1 Light Accent 5"/>
    <w:basedOn w:val="TableNormal"/>
    <w:uiPriority w:val="46"/>
    <w:rsid w:val="00D62CD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62CD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D62CD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D62CD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D62CD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D62CD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D62CD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D62CD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D62CD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D62CD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D62CD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D62CD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D62CD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D62CD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D62CD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D62CD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D62CD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62CD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D62CD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D62CD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D62CD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D62CD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D62CD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D62C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D62C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D62C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D62C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D62C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D62C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D62C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D62CD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D62CD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D62CD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D62CD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D62CD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D62CD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D62CD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D62CD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D62CD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D62CD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D62CD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D62CD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D62CD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rsid w:val="00D62CD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D62CD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D62CD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D62CD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D62CD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D62CD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D62CD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62CD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D62CD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D62CD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D62CD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D62CD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D62CD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D62CD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D62CD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D62CD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D62CD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D62CD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D62CD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D62CD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1">
    <w:name w:val="List Table 2 Accent 1"/>
    <w:basedOn w:val="TableNormal"/>
    <w:uiPriority w:val="47"/>
    <w:rsid w:val="00D62CD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D62CD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D62CD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D62CD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D62CD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D62CD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D62CD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D62CD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D62CD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D62CD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D62CD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D62CD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D62CD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D62CD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D62CD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D62CD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D62CD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D62CD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D62CD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D62CD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D62CD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62CD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62CD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62CD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62CD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62CD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62CD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62CD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D62CD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D62CD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D62CD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D62CD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D62CD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D62CD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D62CD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62CD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62CD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62CD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62CD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62CD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62CD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62CD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D62CD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D62CD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D62CD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D62CD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D62CD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D62CD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D62C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D62C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D62C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D62C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D62C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D62C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D62C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D62CD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D62CD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D62CD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D62CD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D62CD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D62CD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D62CD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D62CD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62CD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62CD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62CD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62CD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62CD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62CD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62CD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62CD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62CD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62CD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62CD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62CD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62CD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62CD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62CD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62CD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D62CDE"/>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62CDE"/>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62CDE"/>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62CD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62CDE"/>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62CDE"/>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62CDE"/>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62CD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62CDE"/>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62CDE"/>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62CDE"/>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62CDE"/>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62CDE"/>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62CDE"/>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62CDE"/>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62CDE"/>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62CD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D62CD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62CDE"/>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62CDE"/>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62CDE"/>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62CD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62CDE"/>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62CDE"/>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62CDE"/>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62CD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D62CDE"/>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62CDE"/>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62CDE"/>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62CDE"/>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62CDE"/>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62CDE"/>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62CDE"/>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62CDE"/>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62CD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62CDE"/>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62CDE"/>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62CDE"/>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D62CDE"/>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62CDE"/>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62CD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62CDE"/>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D62CDE"/>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D62CDE"/>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semiHidden/>
    <w:unhideWhenUsed/>
    <w:rsid w:val="00D62CDE"/>
    <w:pPr>
      <w:ind w:left="1415" w:hanging="283"/>
      <w:contextualSpacing/>
    </w:pPr>
  </w:style>
  <w:style w:type="paragraph" w:customStyle="1" w:styleId="EQ">
    <w:name w:val="EQ"/>
    <w:basedOn w:val="Normal"/>
    <w:next w:val="Normal"/>
    <w:rsid w:val="00D62CDE"/>
    <w:pPr>
      <w:keepLines/>
      <w:tabs>
        <w:tab w:val="center" w:pos="4536"/>
        <w:tab w:val="right" w:pos="9072"/>
      </w:tabs>
    </w:pPr>
    <w:rPr>
      <w:noProof/>
    </w:rPr>
  </w:style>
  <w:style w:type="paragraph" w:customStyle="1" w:styleId="LD">
    <w:name w:val="LD"/>
    <w:rsid w:val="00D62C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D62CDE"/>
    <w:pPr>
      <w:keepNext/>
      <w:spacing w:after="0"/>
    </w:pPr>
    <w:rPr>
      <w:rFonts w:ascii="Arial" w:hAnsi="Arial"/>
      <w:sz w:val="18"/>
    </w:rPr>
  </w:style>
  <w:style w:type="paragraph" w:customStyle="1" w:styleId="NW">
    <w:name w:val="NW"/>
    <w:basedOn w:val="NO"/>
    <w:rsid w:val="00D62CDE"/>
    <w:pPr>
      <w:spacing w:after="0"/>
    </w:pPr>
  </w:style>
  <w:style w:type="paragraph" w:styleId="Header">
    <w:name w:val="header"/>
    <w:basedOn w:val="Normal"/>
    <w:link w:val="HeaderChar"/>
    <w:unhideWhenUsed/>
    <w:rsid w:val="00D62CDE"/>
    <w:pPr>
      <w:tabs>
        <w:tab w:val="center" w:pos="4513"/>
        <w:tab w:val="right" w:pos="9026"/>
      </w:tabs>
      <w:spacing w:after="0"/>
    </w:pPr>
  </w:style>
  <w:style w:type="character" w:customStyle="1" w:styleId="HeaderChar">
    <w:name w:val="Header Char"/>
    <w:basedOn w:val="DefaultParagraphFont"/>
    <w:link w:val="Header"/>
    <w:rsid w:val="00D62CDE"/>
    <w:rPr>
      <w:rFonts w:eastAsia="Times New Roman"/>
    </w:rPr>
  </w:style>
  <w:style w:type="paragraph" w:styleId="Footer">
    <w:name w:val="footer"/>
    <w:basedOn w:val="Normal"/>
    <w:link w:val="FooterChar"/>
    <w:unhideWhenUsed/>
    <w:rsid w:val="00D62CDE"/>
    <w:pPr>
      <w:tabs>
        <w:tab w:val="center" w:pos="4513"/>
        <w:tab w:val="right" w:pos="9026"/>
      </w:tabs>
      <w:spacing w:after="0"/>
    </w:pPr>
  </w:style>
  <w:style w:type="character" w:customStyle="1" w:styleId="FooterChar">
    <w:name w:val="Footer Char"/>
    <w:basedOn w:val="DefaultParagraphFont"/>
    <w:link w:val="Footer"/>
    <w:rsid w:val="00D62CD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5.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1.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image" Target="media/image11.emf"/><Relationship Id="rId35" Type="http://schemas.openxmlformats.org/officeDocument/2006/relationships/oleObject" Target="embeddings/Microsoft_Visio_2003-2010_Drawing10.vsd"/><Relationship Id="rId43" Type="http://schemas.openxmlformats.org/officeDocument/2006/relationships/oleObject" Target="embeddings/Microsoft_Visio_2003-2010_Drawing1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0D2FD-7BC4-4BA8-966E-9C9BA6917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1</Pages>
  <Words>21431</Words>
  <Characters>122159</Characters>
  <Application>Microsoft Office Word</Application>
  <DocSecurity>0</DocSecurity>
  <Lines>1017</Lines>
  <Paragraphs>286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23.122_CR0807_(Rel-17)_5GSAT_ARCH-CT</cp:lastModifiedBy>
  <cp:revision>13</cp:revision>
  <cp:lastPrinted>2019-02-25T14:05:00Z</cp:lastPrinted>
  <dcterms:created xsi:type="dcterms:W3CDTF">2021-12-06T08:45:00Z</dcterms:created>
  <dcterms:modified xsi:type="dcterms:W3CDTF">2022-02-01T10:09:00Z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(3)XJa53ZuIuKdXyPkgryTK2BTgMOsHaco/J4YpJweZz+y+iXeiA0/2HNCHIejtBosTJNvUUCvN
rh0C4vLPFgiOLPOrIQJ5shC4fS8GL/IzjLZOfPxiRG2f9MsPI8eiCBo2sLvvyh09NeSGxItx
nGnpDFbuP/lEPE4gOedn/aLWoT8yAjYuIqbp0+6pGi3zIts0jHIjXwlOM5oxUDy3/chVEoUa
gbcVnthtZDgrSordxL</vt:lpwstr>
  </property>
  <property fmtid="{D5CDD505-2E9C-101B-9397-08002B2CF9AE}" pid="3" name="_2015_ms_pID_7253431">
    <vt:lpwstr>4qSDO8Bva1FJFVvXLJkbOfIGqJW1OUDrZjkuM5l8S4a5e3axF7E7zv
7fxbEndJB6EymLIjirw8KFkxWCBU26wT3UwSO5V8kccIhciCJksHR3a7YG4srZX4fQubMrV1
gQNEi+C5jjZNy8wF2oRHAOu78v1Is3OtmAq2bCpsGZ/9cb+27sGKkIz1NigD/BZs71ccrO3J
VmvtKry4wqVYNVNk1oWfwLdXZsqoYcV/uHI6</vt:lpwstr>
  </property>
  <property fmtid="{D5CDD505-2E9C-101B-9397-08002B2CF9AE}" pid="4" name="_2015_ms_pID_7253432">
    <vt:lpwstr>ug==</vt:lpwstr>
  </property>
</Properties>
</file>