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3656EB4C" w:rsidR="004F0988" w:rsidRPr="00127E7B" w:rsidRDefault="008A6D4A" w:rsidP="00B4086B">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923E1C">
              <w:t>1</w:t>
            </w:r>
            <w:r w:rsidR="0055423F">
              <w:t>8</w:t>
            </w:r>
            <w:r w:rsidRPr="00127E7B">
              <w:t>.</w:t>
            </w:r>
            <w:r w:rsidR="00B4086B">
              <w:t>2</w:t>
            </w:r>
            <w:r w:rsidRPr="00127E7B">
              <w:t>.</w:t>
            </w:r>
            <w:r w:rsidR="00A92ED0" w:rsidRPr="00127E7B">
              <w:t>0</w:t>
            </w:r>
            <w:r w:rsidRPr="00127E7B">
              <w:t xml:space="preserve"> </w:t>
            </w:r>
            <w:r w:rsidRPr="00127E7B">
              <w:rPr>
                <w:sz w:val="32"/>
              </w:rPr>
              <w:t>(202</w:t>
            </w:r>
            <w:r w:rsidR="00953C44">
              <w:rPr>
                <w:sz w:val="32"/>
              </w:rPr>
              <w:t>3</w:t>
            </w:r>
            <w:r w:rsidRPr="00127E7B">
              <w:rPr>
                <w:sz w:val="32"/>
              </w:rPr>
              <w:t>-</w:t>
            </w:r>
            <w:r w:rsidR="00953C44">
              <w:rPr>
                <w:sz w:val="32"/>
              </w:rPr>
              <w:t>0</w:t>
            </w:r>
            <w:r w:rsidR="00B4086B">
              <w:rPr>
                <w:sz w:val="32"/>
              </w:rPr>
              <w:t>6</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649C6801" w:rsidR="008A6D4A" w:rsidRPr="00127E7B" w:rsidRDefault="008A6D4A" w:rsidP="008A6D4A">
            <w:pPr>
              <w:pStyle w:val="ZT"/>
              <w:framePr w:wrap="auto" w:hAnchor="text" w:yAlign="inline"/>
              <w:rPr>
                <w:i/>
                <w:sz w:val="28"/>
              </w:rPr>
            </w:pPr>
            <w:r w:rsidRPr="00127E7B">
              <w:t>(</w:t>
            </w:r>
            <w:r w:rsidRPr="00127E7B">
              <w:rPr>
                <w:rStyle w:val="ZGSM"/>
              </w:rPr>
              <w:t>Release 1</w:t>
            </w:r>
            <w:r w:rsidR="00F651E7">
              <w:rPr>
                <w:rStyle w:val="ZGSM"/>
              </w:rPr>
              <w:t>8</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bookmarkStart w:id="2" w:name="_MON_1684549432"/>
      <w:bookmarkEnd w:id="2"/>
      <w:tr w:rsidR="001A6C9E" w:rsidRPr="00127E7B" w14:paraId="11778B21" w14:textId="77777777" w:rsidTr="005E4BB2">
        <w:trPr>
          <w:trHeight w:hRule="exact" w:val="1531"/>
        </w:trPr>
        <w:tc>
          <w:tcPr>
            <w:tcW w:w="4883" w:type="dxa"/>
            <w:shd w:val="clear" w:color="auto" w:fill="auto"/>
          </w:tcPr>
          <w:p w14:paraId="437ACB8C" w14:textId="57DEE543" w:rsidR="001A6C9E" w:rsidRPr="00127E7B" w:rsidRDefault="00F651E7" w:rsidP="001A6C9E">
            <w:r>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961551" r:id="rId10"/>
              </w:object>
            </w:r>
          </w:p>
        </w:tc>
        <w:tc>
          <w:tcPr>
            <w:tcW w:w="5540" w:type="dxa"/>
            <w:shd w:val="clear" w:color="auto" w:fill="auto"/>
          </w:tcPr>
          <w:p w14:paraId="58DF817D" w14:textId="281F6350" w:rsidR="001A6C9E" w:rsidRPr="00127E7B" w:rsidRDefault="00000000" w:rsidP="001A6C9E">
            <w:pPr>
              <w:jc w:val="right"/>
            </w:pPr>
            <w:bookmarkStart w:id="3" w:name="logos"/>
            <w:r>
              <w:pict w14:anchorId="2CB49E08">
                <v:shape id="_x0000_i1026" type="#_x0000_t75" style="width:129.05pt;height:75.4pt">
                  <v:imagedata r:id="rId11" o:title="3GPP-logo_web"/>
                </v:shape>
              </w:pict>
            </w:r>
            <w:bookmarkEnd w:id="3"/>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4"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4"/>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5"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6"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6"/>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7"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2404188"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554F0">
              <w:rPr>
                <w:noProof/>
                <w:sz w:val="18"/>
              </w:rPr>
              <w:t>3</w:t>
            </w:r>
            <w:r w:rsidRPr="00127E7B">
              <w:rPr>
                <w:noProof/>
                <w:sz w:val="18"/>
              </w:rPr>
              <w:t>, 3GPP Organizational Partners (ARIB, ATIS, CCSA, ETSI, TSDSI, TTA, TTC).</w:t>
            </w:r>
            <w:bookmarkStart w:id="8" w:name="copyrightaddon"/>
            <w:bookmarkEnd w:id="8"/>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7"/>
          </w:p>
          <w:p w14:paraId="588EB364" w14:textId="77777777" w:rsidR="00E16509" w:rsidRPr="00127E7B" w:rsidRDefault="00E16509" w:rsidP="00133525"/>
        </w:tc>
      </w:tr>
      <w:bookmarkEnd w:id="5"/>
    </w:tbl>
    <w:p w14:paraId="0605C236" w14:textId="77777777" w:rsidR="00080512" w:rsidRPr="00127E7B" w:rsidRDefault="00080512" w:rsidP="001773FF">
      <w:pPr>
        <w:pStyle w:val="TT"/>
      </w:pPr>
      <w:r w:rsidRPr="00127E7B">
        <w:br w:type="page"/>
      </w:r>
      <w:bookmarkStart w:id="9" w:name="tableOfContents"/>
      <w:bookmarkEnd w:id="9"/>
      <w:r w:rsidRPr="00127E7B">
        <w:lastRenderedPageBreak/>
        <w:t>Contents</w:t>
      </w:r>
    </w:p>
    <w:p w14:paraId="5C34C7C1" w14:textId="0D0B986E" w:rsidR="00F47C9F" w:rsidRDefault="001F2CDD">
      <w:pPr>
        <w:pStyle w:val="TOC1"/>
        <w:rPr>
          <w:rFonts w:asciiTheme="minorHAnsi" w:eastAsiaTheme="minorEastAsia" w:hAnsiTheme="minorHAnsi" w:cstheme="minorBidi"/>
          <w:noProof/>
          <w:szCs w:val="22"/>
          <w:lang w:eastAsia="en-GB"/>
        </w:rPr>
      </w:pPr>
      <w:r w:rsidRPr="00127E7B">
        <w:fldChar w:fldCharType="begin" w:fldLock="1"/>
      </w:r>
      <w:r w:rsidR="006857B7" w:rsidRPr="00127E7B">
        <w:instrText xml:space="preserve"> TOC \o "1-9" </w:instrText>
      </w:r>
      <w:r w:rsidRPr="00127E7B">
        <w:fldChar w:fldCharType="separate"/>
      </w:r>
      <w:r w:rsidR="00F47C9F">
        <w:rPr>
          <w:noProof/>
        </w:rPr>
        <w:t>Foreword</w:t>
      </w:r>
      <w:r w:rsidR="00F47C9F">
        <w:rPr>
          <w:noProof/>
        </w:rPr>
        <w:tab/>
      </w:r>
      <w:r w:rsidR="00F47C9F">
        <w:rPr>
          <w:noProof/>
        </w:rPr>
        <w:fldChar w:fldCharType="begin" w:fldLock="1"/>
      </w:r>
      <w:r w:rsidR="00F47C9F">
        <w:rPr>
          <w:noProof/>
        </w:rPr>
        <w:instrText xml:space="preserve"> PAGEREF _Toc138348652 \h </w:instrText>
      </w:r>
      <w:r w:rsidR="00F47C9F">
        <w:rPr>
          <w:noProof/>
        </w:rPr>
      </w:r>
      <w:r w:rsidR="00F47C9F">
        <w:rPr>
          <w:noProof/>
        </w:rPr>
        <w:fldChar w:fldCharType="separate"/>
      </w:r>
      <w:r w:rsidR="00F47C9F">
        <w:rPr>
          <w:noProof/>
        </w:rPr>
        <w:t>6</w:t>
      </w:r>
      <w:r w:rsidR="00F47C9F">
        <w:rPr>
          <w:noProof/>
        </w:rPr>
        <w:fldChar w:fldCharType="end"/>
      </w:r>
    </w:p>
    <w:p w14:paraId="6FE01F56" w14:textId="2952D21B" w:rsidR="00F47C9F" w:rsidRDefault="00F47C9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_Toc138348653 \h </w:instrText>
      </w:r>
      <w:r>
        <w:rPr>
          <w:noProof/>
        </w:rPr>
      </w:r>
      <w:r>
        <w:rPr>
          <w:noProof/>
        </w:rPr>
        <w:fldChar w:fldCharType="separate"/>
      </w:r>
      <w:r>
        <w:rPr>
          <w:noProof/>
        </w:rPr>
        <w:t>8</w:t>
      </w:r>
      <w:r>
        <w:rPr>
          <w:noProof/>
        </w:rPr>
        <w:fldChar w:fldCharType="end"/>
      </w:r>
    </w:p>
    <w:p w14:paraId="041F197C" w14:textId="1A7406A3" w:rsidR="00F47C9F" w:rsidRDefault="00F47C9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_Toc138348654 \h </w:instrText>
      </w:r>
      <w:r>
        <w:rPr>
          <w:noProof/>
        </w:rPr>
      </w:r>
      <w:r>
        <w:rPr>
          <w:noProof/>
        </w:rPr>
        <w:fldChar w:fldCharType="separate"/>
      </w:r>
      <w:r>
        <w:rPr>
          <w:noProof/>
        </w:rPr>
        <w:t>8</w:t>
      </w:r>
      <w:r>
        <w:rPr>
          <w:noProof/>
        </w:rPr>
        <w:fldChar w:fldCharType="end"/>
      </w:r>
    </w:p>
    <w:p w14:paraId="38216B9C" w14:textId="4433920F" w:rsidR="00F47C9F" w:rsidRDefault="00F47C9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_Toc138348655 \h </w:instrText>
      </w:r>
      <w:r>
        <w:rPr>
          <w:noProof/>
        </w:rPr>
      </w:r>
      <w:r>
        <w:rPr>
          <w:noProof/>
        </w:rPr>
        <w:fldChar w:fldCharType="separate"/>
      </w:r>
      <w:r>
        <w:rPr>
          <w:noProof/>
        </w:rPr>
        <w:t>9</w:t>
      </w:r>
      <w:r>
        <w:rPr>
          <w:noProof/>
        </w:rPr>
        <w:fldChar w:fldCharType="end"/>
      </w:r>
    </w:p>
    <w:p w14:paraId="752A1709" w14:textId="1CC5D278" w:rsidR="00F47C9F" w:rsidRDefault="00F47C9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_Toc138348656 \h </w:instrText>
      </w:r>
      <w:r>
        <w:rPr>
          <w:noProof/>
        </w:rPr>
      </w:r>
      <w:r>
        <w:rPr>
          <w:noProof/>
        </w:rPr>
        <w:fldChar w:fldCharType="separate"/>
      </w:r>
      <w:r>
        <w:rPr>
          <w:noProof/>
        </w:rPr>
        <w:t>9</w:t>
      </w:r>
      <w:r>
        <w:rPr>
          <w:noProof/>
        </w:rPr>
        <w:fldChar w:fldCharType="end"/>
      </w:r>
    </w:p>
    <w:p w14:paraId="6AC2AC87" w14:textId="32C0298C" w:rsidR="00F47C9F" w:rsidRDefault="00F47C9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_Toc138348657 \h </w:instrText>
      </w:r>
      <w:r>
        <w:rPr>
          <w:noProof/>
        </w:rPr>
      </w:r>
      <w:r>
        <w:rPr>
          <w:noProof/>
        </w:rPr>
        <w:fldChar w:fldCharType="separate"/>
      </w:r>
      <w:r>
        <w:rPr>
          <w:noProof/>
        </w:rPr>
        <w:t>9</w:t>
      </w:r>
      <w:r>
        <w:rPr>
          <w:noProof/>
        </w:rPr>
        <w:fldChar w:fldCharType="end"/>
      </w:r>
    </w:p>
    <w:p w14:paraId="4961A569" w14:textId="1F1604E8" w:rsidR="00F47C9F" w:rsidRDefault="00F47C9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_Toc138348658 \h </w:instrText>
      </w:r>
      <w:r>
        <w:rPr>
          <w:noProof/>
        </w:rPr>
      </w:r>
      <w:r>
        <w:rPr>
          <w:noProof/>
        </w:rPr>
        <w:fldChar w:fldCharType="separate"/>
      </w:r>
      <w:r>
        <w:rPr>
          <w:noProof/>
        </w:rPr>
        <w:t>9</w:t>
      </w:r>
      <w:r>
        <w:rPr>
          <w:noProof/>
        </w:rPr>
        <w:fldChar w:fldCharType="end"/>
      </w:r>
    </w:p>
    <w:p w14:paraId="42139C57" w14:textId="3CCF5691" w:rsidR="00F47C9F" w:rsidRDefault="00F47C9F">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_Toc138348659 \h </w:instrText>
      </w:r>
      <w:r>
        <w:rPr>
          <w:noProof/>
        </w:rPr>
      </w:r>
      <w:r>
        <w:rPr>
          <w:noProof/>
        </w:rPr>
        <w:fldChar w:fldCharType="separate"/>
      </w:r>
      <w:r>
        <w:rPr>
          <w:noProof/>
        </w:rPr>
        <w:t>9</w:t>
      </w:r>
      <w:r>
        <w:rPr>
          <w:noProof/>
        </w:rPr>
        <w:fldChar w:fldCharType="end"/>
      </w:r>
    </w:p>
    <w:p w14:paraId="05617E5D" w14:textId="3C883B6D" w:rsidR="00F47C9F" w:rsidRDefault="00F47C9F">
      <w:pPr>
        <w:pStyle w:val="TOC2"/>
        <w:rPr>
          <w:rFonts w:asciiTheme="minorHAnsi" w:eastAsiaTheme="minorEastAsia" w:hAnsiTheme="minorHAnsi" w:cstheme="minorBidi"/>
          <w:noProof/>
          <w:sz w:val="22"/>
          <w:szCs w:val="22"/>
          <w:lang w:eastAsia="en-GB"/>
        </w:rPr>
      </w:pP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NSAC support in roaming</w:t>
      </w:r>
      <w:r>
        <w:rPr>
          <w:noProof/>
        </w:rPr>
        <w:tab/>
      </w:r>
      <w:r>
        <w:rPr>
          <w:noProof/>
        </w:rPr>
        <w:fldChar w:fldCharType="begin" w:fldLock="1"/>
      </w:r>
      <w:r>
        <w:rPr>
          <w:noProof/>
        </w:rPr>
        <w:instrText xml:space="preserve"> PAGEREF _Toc138348660 \h </w:instrText>
      </w:r>
      <w:r>
        <w:rPr>
          <w:noProof/>
        </w:rPr>
      </w:r>
      <w:r>
        <w:rPr>
          <w:noProof/>
        </w:rPr>
        <w:fldChar w:fldCharType="separate"/>
      </w:r>
      <w:r>
        <w:rPr>
          <w:noProof/>
        </w:rPr>
        <w:t>10</w:t>
      </w:r>
      <w:r>
        <w:rPr>
          <w:noProof/>
        </w:rPr>
        <w:fldChar w:fldCharType="end"/>
      </w:r>
    </w:p>
    <w:p w14:paraId="08397793" w14:textId="554B21B9" w:rsidR="00F47C9F" w:rsidRDefault="00F47C9F">
      <w:pPr>
        <w:pStyle w:val="TOC2"/>
        <w:rPr>
          <w:rFonts w:asciiTheme="minorHAnsi" w:eastAsiaTheme="minorEastAsia" w:hAnsiTheme="minorHAnsi" w:cstheme="minorBidi"/>
          <w:noProof/>
          <w:sz w:val="22"/>
          <w:szCs w:val="22"/>
          <w:lang w:eastAsia="en-GB"/>
        </w:rPr>
      </w:pPr>
      <w:r>
        <w:rPr>
          <w:noProof/>
          <w:lang w:eastAsia="zh-CN"/>
        </w:rPr>
        <w:t>4</w:t>
      </w:r>
      <w:r>
        <w:rPr>
          <w:noProof/>
        </w:rPr>
        <w:t>.3</w:t>
      </w:r>
      <w:r>
        <w:rPr>
          <w:rFonts w:asciiTheme="minorHAnsi" w:eastAsiaTheme="minorEastAsia" w:hAnsiTheme="minorHAnsi" w:cstheme="minorBidi"/>
          <w:noProof/>
          <w:sz w:val="22"/>
          <w:szCs w:val="22"/>
          <w:lang w:eastAsia="en-GB"/>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_Toc138348661 \h </w:instrText>
      </w:r>
      <w:r>
        <w:rPr>
          <w:noProof/>
        </w:rPr>
      </w:r>
      <w:r>
        <w:rPr>
          <w:noProof/>
        </w:rPr>
        <w:fldChar w:fldCharType="separate"/>
      </w:r>
      <w:r>
        <w:rPr>
          <w:noProof/>
        </w:rPr>
        <w:t>10</w:t>
      </w:r>
      <w:r>
        <w:rPr>
          <w:noProof/>
        </w:rPr>
        <w:fldChar w:fldCharType="end"/>
      </w:r>
    </w:p>
    <w:p w14:paraId="1FAD0850" w14:textId="345837DB" w:rsidR="00F47C9F" w:rsidRDefault="00F47C9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NSACF</w:t>
      </w:r>
      <w:r>
        <w:rPr>
          <w:noProof/>
        </w:rPr>
        <w:tab/>
      </w:r>
      <w:r>
        <w:rPr>
          <w:noProof/>
        </w:rPr>
        <w:fldChar w:fldCharType="begin" w:fldLock="1"/>
      </w:r>
      <w:r>
        <w:rPr>
          <w:noProof/>
        </w:rPr>
        <w:instrText xml:space="preserve"> PAGEREF _Toc138348662 \h </w:instrText>
      </w:r>
      <w:r>
        <w:rPr>
          <w:noProof/>
        </w:rPr>
      </w:r>
      <w:r>
        <w:rPr>
          <w:noProof/>
        </w:rPr>
        <w:fldChar w:fldCharType="separate"/>
      </w:r>
      <w:r>
        <w:rPr>
          <w:noProof/>
        </w:rPr>
        <w:t>10</w:t>
      </w:r>
      <w:r>
        <w:rPr>
          <w:noProof/>
        </w:rPr>
        <w:fldChar w:fldCharType="end"/>
      </w:r>
    </w:p>
    <w:p w14:paraId="4C24AA98" w14:textId="3EAEB7B7" w:rsidR="00F47C9F" w:rsidRDefault="00F47C9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_Toc138348663 \h </w:instrText>
      </w:r>
      <w:r>
        <w:rPr>
          <w:noProof/>
        </w:rPr>
      </w:r>
      <w:r>
        <w:rPr>
          <w:noProof/>
        </w:rPr>
        <w:fldChar w:fldCharType="separate"/>
      </w:r>
      <w:r>
        <w:rPr>
          <w:noProof/>
        </w:rPr>
        <w:t>10</w:t>
      </w:r>
      <w:r>
        <w:rPr>
          <w:noProof/>
        </w:rPr>
        <w:fldChar w:fldCharType="end"/>
      </w:r>
    </w:p>
    <w:p w14:paraId="35B178A3" w14:textId="7487A556" w:rsidR="00F47C9F" w:rsidRDefault="00F47C9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_Toc138348664 \h </w:instrText>
      </w:r>
      <w:r>
        <w:rPr>
          <w:noProof/>
        </w:rPr>
      </w:r>
      <w:r>
        <w:rPr>
          <w:noProof/>
        </w:rPr>
        <w:fldChar w:fldCharType="separate"/>
      </w:r>
      <w:r>
        <w:rPr>
          <w:noProof/>
        </w:rPr>
        <w:t>11</w:t>
      </w:r>
      <w:r>
        <w:rPr>
          <w:noProof/>
        </w:rPr>
        <w:fldChar w:fldCharType="end"/>
      </w:r>
    </w:p>
    <w:p w14:paraId="746DE2DF" w14:textId="77078BE5" w:rsidR="00F47C9F" w:rsidRDefault="00F47C9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_Toc138348665 \h </w:instrText>
      </w:r>
      <w:r>
        <w:rPr>
          <w:noProof/>
        </w:rPr>
      </w:r>
      <w:r>
        <w:rPr>
          <w:noProof/>
        </w:rPr>
        <w:fldChar w:fldCharType="separate"/>
      </w:r>
      <w:r>
        <w:rPr>
          <w:noProof/>
        </w:rPr>
        <w:t>11</w:t>
      </w:r>
      <w:r>
        <w:rPr>
          <w:noProof/>
        </w:rPr>
        <w:fldChar w:fldCharType="end"/>
      </w:r>
    </w:p>
    <w:p w14:paraId="36A5872A" w14:textId="2590DE5C" w:rsidR="00F47C9F" w:rsidRDefault="00F47C9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_Toc138348666 \h </w:instrText>
      </w:r>
      <w:r>
        <w:rPr>
          <w:noProof/>
        </w:rPr>
      </w:r>
      <w:r>
        <w:rPr>
          <w:noProof/>
        </w:rPr>
        <w:fldChar w:fldCharType="separate"/>
      </w:r>
      <w:r>
        <w:rPr>
          <w:noProof/>
        </w:rPr>
        <w:t>12</w:t>
      </w:r>
      <w:r>
        <w:rPr>
          <w:noProof/>
        </w:rPr>
        <w:fldChar w:fldCharType="end"/>
      </w:r>
    </w:p>
    <w:p w14:paraId="073F1D5E" w14:textId="47C0C286" w:rsidR="00F47C9F" w:rsidRDefault="00F47C9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_Toc138348667 \h </w:instrText>
      </w:r>
      <w:r>
        <w:rPr>
          <w:noProof/>
        </w:rPr>
      </w:r>
      <w:r>
        <w:rPr>
          <w:noProof/>
        </w:rPr>
        <w:fldChar w:fldCharType="separate"/>
      </w:r>
      <w:r>
        <w:rPr>
          <w:noProof/>
        </w:rPr>
        <w:t>12</w:t>
      </w:r>
      <w:r>
        <w:rPr>
          <w:noProof/>
        </w:rPr>
        <w:fldChar w:fldCharType="end"/>
      </w:r>
    </w:p>
    <w:p w14:paraId="1B566117" w14:textId="24A1967C" w:rsidR="00F47C9F" w:rsidRDefault="00F47C9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NumOfUEsUpdate</w:t>
      </w:r>
      <w:r>
        <w:rPr>
          <w:noProof/>
        </w:rPr>
        <w:tab/>
      </w:r>
      <w:r>
        <w:rPr>
          <w:noProof/>
        </w:rPr>
        <w:fldChar w:fldCharType="begin" w:fldLock="1"/>
      </w:r>
      <w:r>
        <w:rPr>
          <w:noProof/>
        </w:rPr>
        <w:instrText xml:space="preserve"> PAGEREF _Toc138348668 \h </w:instrText>
      </w:r>
      <w:r>
        <w:rPr>
          <w:noProof/>
        </w:rPr>
      </w:r>
      <w:r>
        <w:rPr>
          <w:noProof/>
        </w:rPr>
        <w:fldChar w:fldCharType="separate"/>
      </w:r>
      <w:r>
        <w:rPr>
          <w:noProof/>
        </w:rPr>
        <w:t>12</w:t>
      </w:r>
      <w:r>
        <w:rPr>
          <w:noProof/>
        </w:rPr>
        <w:fldChar w:fldCharType="end"/>
      </w:r>
    </w:p>
    <w:p w14:paraId="5BD75CD6" w14:textId="1BBCB5FC" w:rsidR="00F47C9F" w:rsidRDefault="00F47C9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_Toc138348669 \h </w:instrText>
      </w:r>
      <w:r>
        <w:rPr>
          <w:noProof/>
        </w:rPr>
      </w:r>
      <w:r>
        <w:rPr>
          <w:noProof/>
        </w:rPr>
        <w:fldChar w:fldCharType="separate"/>
      </w:r>
      <w:r>
        <w:rPr>
          <w:noProof/>
        </w:rPr>
        <w:t>12</w:t>
      </w:r>
      <w:r>
        <w:rPr>
          <w:noProof/>
        </w:rPr>
        <w:fldChar w:fldCharType="end"/>
      </w:r>
    </w:p>
    <w:p w14:paraId="70116165" w14:textId="0AD7DDFE" w:rsidR="00F47C9F" w:rsidRDefault="00F47C9F">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Network slice admission control for controlling the number of UEs</w:t>
      </w:r>
      <w:r>
        <w:rPr>
          <w:noProof/>
        </w:rPr>
        <w:tab/>
      </w:r>
      <w:r>
        <w:rPr>
          <w:noProof/>
        </w:rPr>
        <w:fldChar w:fldCharType="begin" w:fldLock="1"/>
      </w:r>
      <w:r>
        <w:rPr>
          <w:noProof/>
        </w:rPr>
        <w:instrText xml:space="preserve"> PAGEREF _Toc138348670 \h </w:instrText>
      </w:r>
      <w:r>
        <w:rPr>
          <w:noProof/>
        </w:rPr>
      </w:r>
      <w:r>
        <w:rPr>
          <w:noProof/>
        </w:rPr>
        <w:fldChar w:fldCharType="separate"/>
      </w:r>
      <w:r>
        <w:rPr>
          <w:noProof/>
        </w:rPr>
        <w:t>12</w:t>
      </w:r>
      <w:r>
        <w:rPr>
          <w:noProof/>
        </w:rPr>
        <w:fldChar w:fldCharType="end"/>
      </w:r>
    </w:p>
    <w:p w14:paraId="65D24FDB" w14:textId="5F447A9E" w:rsidR="00F47C9F" w:rsidRDefault="00F47C9F">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Network slice admission control for controlling the number of UEs in hierarchical NSACF architecture</w:t>
      </w:r>
      <w:r>
        <w:rPr>
          <w:noProof/>
        </w:rPr>
        <w:tab/>
      </w:r>
      <w:r>
        <w:rPr>
          <w:noProof/>
        </w:rPr>
        <w:fldChar w:fldCharType="begin" w:fldLock="1"/>
      </w:r>
      <w:r>
        <w:rPr>
          <w:noProof/>
        </w:rPr>
        <w:instrText xml:space="preserve"> PAGEREF _Toc138348671 \h </w:instrText>
      </w:r>
      <w:r>
        <w:rPr>
          <w:noProof/>
        </w:rPr>
      </w:r>
      <w:r>
        <w:rPr>
          <w:noProof/>
        </w:rPr>
        <w:fldChar w:fldCharType="separate"/>
      </w:r>
      <w:r>
        <w:rPr>
          <w:noProof/>
        </w:rPr>
        <w:t>15</w:t>
      </w:r>
      <w:r>
        <w:rPr>
          <w:noProof/>
        </w:rPr>
        <w:fldChar w:fldCharType="end"/>
      </w:r>
    </w:p>
    <w:p w14:paraId="504E819D" w14:textId="3DEB50A5" w:rsidR="00F47C9F" w:rsidRDefault="00F47C9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EACNotify</w:t>
      </w:r>
      <w:r>
        <w:rPr>
          <w:noProof/>
        </w:rPr>
        <w:tab/>
      </w:r>
      <w:r>
        <w:rPr>
          <w:noProof/>
        </w:rPr>
        <w:fldChar w:fldCharType="begin" w:fldLock="1"/>
      </w:r>
      <w:r>
        <w:rPr>
          <w:noProof/>
        </w:rPr>
        <w:instrText xml:space="preserve"> PAGEREF _Toc138348672 \h </w:instrText>
      </w:r>
      <w:r>
        <w:rPr>
          <w:noProof/>
        </w:rPr>
      </w:r>
      <w:r>
        <w:rPr>
          <w:noProof/>
        </w:rPr>
        <w:fldChar w:fldCharType="separate"/>
      </w:r>
      <w:r>
        <w:rPr>
          <w:noProof/>
        </w:rPr>
        <w:t>16</w:t>
      </w:r>
      <w:r>
        <w:rPr>
          <w:noProof/>
        </w:rPr>
        <w:fldChar w:fldCharType="end"/>
      </w:r>
    </w:p>
    <w:p w14:paraId="6ECF43F1" w14:textId="6322813C" w:rsidR="00F47C9F" w:rsidRDefault="00F47C9F">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_Toc138348673 \h </w:instrText>
      </w:r>
      <w:r>
        <w:rPr>
          <w:noProof/>
        </w:rPr>
      </w:r>
      <w:r>
        <w:rPr>
          <w:noProof/>
        </w:rPr>
        <w:fldChar w:fldCharType="separate"/>
      </w:r>
      <w:r>
        <w:rPr>
          <w:noProof/>
        </w:rPr>
        <w:t>16</w:t>
      </w:r>
      <w:r>
        <w:rPr>
          <w:noProof/>
        </w:rPr>
        <w:fldChar w:fldCharType="end"/>
      </w:r>
    </w:p>
    <w:p w14:paraId="206E6193" w14:textId="78862076" w:rsidR="00F47C9F" w:rsidRDefault="00F47C9F">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NSACF initiated EAC mode configuration</w:t>
      </w:r>
      <w:r>
        <w:rPr>
          <w:noProof/>
        </w:rPr>
        <w:tab/>
      </w:r>
      <w:r>
        <w:rPr>
          <w:noProof/>
        </w:rPr>
        <w:fldChar w:fldCharType="begin" w:fldLock="1"/>
      </w:r>
      <w:r>
        <w:rPr>
          <w:noProof/>
        </w:rPr>
        <w:instrText xml:space="preserve"> PAGEREF _Toc138348674 \h </w:instrText>
      </w:r>
      <w:r>
        <w:rPr>
          <w:noProof/>
        </w:rPr>
      </w:r>
      <w:r>
        <w:rPr>
          <w:noProof/>
        </w:rPr>
        <w:fldChar w:fldCharType="separate"/>
      </w:r>
      <w:r>
        <w:rPr>
          <w:noProof/>
        </w:rPr>
        <w:t>16</w:t>
      </w:r>
      <w:r>
        <w:rPr>
          <w:noProof/>
        </w:rPr>
        <w:fldChar w:fldCharType="end"/>
      </w:r>
    </w:p>
    <w:p w14:paraId="45A202F8" w14:textId="16AD79AE" w:rsidR="00F47C9F" w:rsidRDefault="00F47C9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NumOfPDUsUpdate</w:t>
      </w:r>
      <w:r>
        <w:rPr>
          <w:noProof/>
        </w:rPr>
        <w:tab/>
      </w:r>
      <w:r>
        <w:rPr>
          <w:noProof/>
        </w:rPr>
        <w:fldChar w:fldCharType="begin" w:fldLock="1"/>
      </w:r>
      <w:r>
        <w:rPr>
          <w:noProof/>
        </w:rPr>
        <w:instrText xml:space="preserve"> PAGEREF _Toc138348675 \h </w:instrText>
      </w:r>
      <w:r>
        <w:rPr>
          <w:noProof/>
        </w:rPr>
      </w:r>
      <w:r>
        <w:rPr>
          <w:noProof/>
        </w:rPr>
        <w:fldChar w:fldCharType="separate"/>
      </w:r>
      <w:r>
        <w:rPr>
          <w:noProof/>
        </w:rPr>
        <w:t>17</w:t>
      </w:r>
      <w:r>
        <w:rPr>
          <w:noProof/>
        </w:rPr>
        <w:fldChar w:fldCharType="end"/>
      </w:r>
    </w:p>
    <w:p w14:paraId="7358B144" w14:textId="10A47AA8" w:rsidR="00F47C9F" w:rsidRDefault="00F47C9F">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_Toc138348676 \h </w:instrText>
      </w:r>
      <w:r>
        <w:rPr>
          <w:noProof/>
        </w:rPr>
      </w:r>
      <w:r>
        <w:rPr>
          <w:noProof/>
        </w:rPr>
        <w:fldChar w:fldCharType="separate"/>
      </w:r>
      <w:r>
        <w:rPr>
          <w:noProof/>
        </w:rPr>
        <w:t>17</w:t>
      </w:r>
      <w:r>
        <w:rPr>
          <w:noProof/>
        </w:rPr>
        <w:fldChar w:fldCharType="end"/>
      </w:r>
    </w:p>
    <w:p w14:paraId="2C95815B" w14:textId="5B44FCDF" w:rsidR="00F47C9F" w:rsidRDefault="00F47C9F">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_Toc138348677 \h </w:instrText>
      </w:r>
      <w:r>
        <w:rPr>
          <w:noProof/>
        </w:rPr>
      </w:r>
      <w:r>
        <w:rPr>
          <w:noProof/>
        </w:rPr>
        <w:fldChar w:fldCharType="separate"/>
      </w:r>
      <w:r>
        <w:rPr>
          <w:noProof/>
        </w:rPr>
        <w:t>18</w:t>
      </w:r>
      <w:r>
        <w:rPr>
          <w:noProof/>
        </w:rPr>
        <w:fldChar w:fldCharType="end"/>
      </w:r>
    </w:p>
    <w:p w14:paraId="7E903913" w14:textId="22909A9B" w:rsidR="00F47C9F" w:rsidRDefault="00F47C9F">
      <w:pPr>
        <w:pStyle w:val="TOC5"/>
        <w:rPr>
          <w:rFonts w:asciiTheme="minorHAnsi" w:eastAsiaTheme="minorEastAsia" w:hAnsiTheme="minorHAnsi" w:cstheme="minorBidi"/>
          <w:noProof/>
          <w:sz w:val="22"/>
          <w:szCs w:val="22"/>
          <w:lang w:eastAsia="en-GB"/>
        </w:rPr>
      </w:pPr>
      <w:r>
        <w:rPr>
          <w:noProof/>
        </w:rPr>
        <w:t>5.2.2.4.3</w:t>
      </w:r>
      <w:r>
        <w:rPr>
          <w:rFonts w:asciiTheme="minorHAnsi" w:eastAsiaTheme="minorEastAsia" w:hAnsiTheme="minorHAnsi" w:cstheme="minorBidi"/>
          <w:noProof/>
          <w:sz w:val="22"/>
          <w:szCs w:val="22"/>
          <w:lang w:eastAsia="en-GB"/>
        </w:rPr>
        <w:tab/>
      </w:r>
      <w:r>
        <w:rPr>
          <w:noProof/>
        </w:rPr>
        <w:t xml:space="preserve">Network slice admission control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_Toc138348678 \h </w:instrText>
      </w:r>
      <w:r>
        <w:rPr>
          <w:noProof/>
        </w:rPr>
      </w:r>
      <w:r>
        <w:rPr>
          <w:noProof/>
        </w:rPr>
        <w:fldChar w:fldCharType="separate"/>
      </w:r>
      <w:r>
        <w:rPr>
          <w:noProof/>
        </w:rPr>
        <w:t>20</w:t>
      </w:r>
      <w:r>
        <w:rPr>
          <w:noProof/>
        </w:rPr>
        <w:fldChar w:fldCharType="end"/>
      </w:r>
    </w:p>
    <w:p w14:paraId="7DEA96DE" w14:textId="0A364985" w:rsidR="00F47C9F" w:rsidRDefault="00F47C9F">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LocalNumberUpdate</w:t>
      </w:r>
      <w:r>
        <w:rPr>
          <w:noProof/>
        </w:rPr>
        <w:tab/>
      </w:r>
      <w:r>
        <w:rPr>
          <w:noProof/>
        </w:rPr>
        <w:fldChar w:fldCharType="begin" w:fldLock="1"/>
      </w:r>
      <w:r>
        <w:rPr>
          <w:noProof/>
        </w:rPr>
        <w:instrText xml:space="preserve"> PAGEREF _Toc138348679 \h </w:instrText>
      </w:r>
      <w:r>
        <w:rPr>
          <w:noProof/>
        </w:rPr>
      </w:r>
      <w:r>
        <w:rPr>
          <w:noProof/>
        </w:rPr>
        <w:fldChar w:fldCharType="separate"/>
      </w:r>
      <w:r>
        <w:rPr>
          <w:noProof/>
        </w:rPr>
        <w:t>21</w:t>
      </w:r>
      <w:r>
        <w:rPr>
          <w:noProof/>
        </w:rPr>
        <w:fldChar w:fldCharType="end"/>
      </w:r>
    </w:p>
    <w:p w14:paraId="2BAAC45A" w14:textId="0EEC9A48" w:rsidR="00F47C9F" w:rsidRDefault="00F47C9F">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_Toc138348680 \h </w:instrText>
      </w:r>
      <w:r>
        <w:rPr>
          <w:noProof/>
        </w:rPr>
      </w:r>
      <w:r>
        <w:rPr>
          <w:noProof/>
        </w:rPr>
        <w:fldChar w:fldCharType="separate"/>
      </w:r>
      <w:r>
        <w:rPr>
          <w:noProof/>
        </w:rPr>
        <w:t>21</w:t>
      </w:r>
      <w:r>
        <w:rPr>
          <w:noProof/>
        </w:rPr>
        <w:fldChar w:fldCharType="end"/>
      </w:r>
    </w:p>
    <w:p w14:paraId="513B745B" w14:textId="07924D1A" w:rsidR="00F47C9F" w:rsidRDefault="00F47C9F">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Update of local maximum number of UEs or PDU sessions</w:t>
      </w:r>
      <w:r>
        <w:rPr>
          <w:noProof/>
        </w:rPr>
        <w:tab/>
      </w:r>
      <w:r>
        <w:rPr>
          <w:noProof/>
        </w:rPr>
        <w:fldChar w:fldCharType="begin" w:fldLock="1"/>
      </w:r>
      <w:r>
        <w:rPr>
          <w:noProof/>
        </w:rPr>
        <w:instrText xml:space="preserve"> PAGEREF _Toc138348681 \h </w:instrText>
      </w:r>
      <w:r>
        <w:rPr>
          <w:noProof/>
        </w:rPr>
      </w:r>
      <w:r>
        <w:rPr>
          <w:noProof/>
        </w:rPr>
        <w:fldChar w:fldCharType="separate"/>
      </w:r>
      <w:r>
        <w:rPr>
          <w:noProof/>
        </w:rPr>
        <w:t>21</w:t>
      </w:r>
      <w:r>
        <w:rPr>
          <w:noProof/>
        </w:rPr>
        <w:fldChar w:fldCharType="end"/>
      </w:r>
    </w:p>
    <w:p w14:paraId="70EBA1B8" w14:textId="50C48646" w:rsidR="00F47C9F" w:rsidRDefault="00F47C9F">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Nnsacf_SliceEventExposure Service</w:t>
      </w:r>
      <w:r>
        <w:rPr>
          <w:noProof/>
        </w:rPr>
        <w:tab/>
      </w:r>
      <w:r>
        <w:rPr>
          <w:noProof/>
        </w:rPr>
        <w:fldChar w:fldCharType="begin" w:fldLock="1"/>
      </w:r>
      <w:r>
        <w:rPr>
          <w:noProof/>
        </w:rPr>
        <w:instrText xml:space="preserve"> PAGEREF _Toc138348682 \h </w:instrText>
      </w:r>
      <w:r>
        <w:rPr>
          <w:noProof/>
        </w:rPr>
      </w:r>
      <w:r>
        <w:rPr>
          <w:noProof/>
        </w:rPr>
        <w:fldChar w:fldCharType="separate"/>
      </w:r>
      <w:r>
        <w:rPr>
          <w:noProof/>
        </w:rPr>
        <w:t>22</w:t>
      </w:r>
      <w:r>
        <w:rPr>
          <w:noProof/>
        </w:rPr>
        <w:fldChar w:fldCharType="end"/>
      </w:r>
    </w:p>
    <w:p w14:paraId="1AA807CE" w14:textId="002FEB8D" w:rsidR="00F47C9F" w:rsidRDefault="00F47C9F">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_Toc138348683 \h </w:instrText>
      </w:r>
      <w:r>
        <w:rPr>
          <w:noProof/>
        </w:rPr>
      </w:r>
      <w:r>
        <w:rPr>
          <w:noProof/>
        </w:rPr>
        <w:fldChar w:fldCharType="separate"/>
      </w:r>
      <w:r>
        <w:rPr>
          <w:noProof/>
        </w:rPr>
        <w:t>22</w:t>
      </w:r>
      <w:r>
        <w:rPr>
          <w:noProof/>
        </w:rPr>
        <w:fldChar w:fldCharType="end"/>
      </w:r>
    </w:p>
    <w:p w14:paraId="3B403C55" w14:textId="73AC7940" w:rsidR="00F47C9F" w:rsidRDefault="00F47C9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_Toc138348684 \h </w:instrText>
      </w:r>
      <w:r>
        <w:rPr>
          <w:noProof/>
        </w:rPr>
      </w:r>
      <w:r>
        <w:rPr>
          <w:noProof/>
        </w:rPr>
        <w:fldChar w:fldCharType="separate"/>
      </w:r>
      <w:r>
        <w:rPr>
          <w:noProof/>
        </w:rPr>
        <w:t>22</w:t>
      </w:r>
      <w:r>
        <w:rPr>
          <w:noProof/>
        </w:rPr>
        <w:fldChar w:fldCharType="end"/>
      </w:r>
    </w:p>
    <w:p w14:paraId="2A576232" w14:textId="13462708" w:rsidR="00F47C9F" w:rsidRDefault="00F47C9F">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_Toc138348685 \h </w:instrText>
      </w:r>
      <w:r>
        <w:rPr>
          <w:noProof/>
        </w:rPr>
      </w:r>
      <w:r>
        <w:rPr>
          <w:noProof/>
        </w:rPr>
        <w:fldChar w:fldCharType="separate"/>
      </w:r>
      <w:r>
        <w:rPr>
          <w:noProof/>
        </w:rPr>
        <w:t>22</w:t>
      </w:r>
      <w:r>
        <w:rPr>
          <w:noProof/>
        </w:rPr>
        <w:fldChar w:fldCharType="end"/>
      </w:r>
    </w:p>
    <w:p w14:paraId="755EDF6B" w14:textId="2E7FDBE4" w:rsidR="00F47C9F" w:rsidRDefault="00F47C9F">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_Toc138348686 \h </w:instrText>
      </w:r>
      <w:r>
        <w:rPr>
          <w:noProof/>
        </w:rPr>
      </w:r>
      <w:r>
        <w:rPr>
          <w:noProof/>
        </w:rPr>
        <w:fldChar w:fldCharType="separate"/>
      </w:r>
      <w:r>
        <w:rPr>
          <w:noProof/>
        </w:rPr>
        <w:t>22</w:t>
      </w:r>
      <w:r>
        <w:rPr>
          <w:noProof/>
        </w:rPr>
        <w:fldChar w:fldCharType="end"/>
      </w:r>
    </w:p>
    <w:p w14:paraId="53AE021B" w14:textId="36A39B7A" w:rsidR="00F47C9F" w:rsidRDefault="00F47C9F">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_Toc138348687 \h </w:instrText>
      </w:r>
      <w:r>
        <w:rPr>
          <w:noProof/>
        </w:rPr>
      </w:r>
      <w:r>
        <w:rPr>
          <w:noProof/>
        </w:rPr>
        <w:fldChar w:fldCharType="separate"/>
      </w:r>
      <w:r>
        <w:rPr>
          <w:noProof/>
        </w:rPr>
        <w:t>22</w:t>
      </w:r>
      <w:r>
        <w:rPr>
          <w:noProof/>
        </w:rPr>
        <w:fldChar w:fldCharType="end"/>
      </w:r>
    </w:p>
    <w:p w14:paraId="5593B7EC" w14:textId="55AF5D2A" w:rsidR="00F47C9F" w:rsidRDefault="00F47C9F">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_Toc138348688 \h </w:instrText>
      </w:r>
      <w:r>
        <w:rPr>
          <w:noProof/>
        </w:rPr>
      </w:r>
      <w:r>
        <w:rPr>
          <w:noProof/>
        </w:rPr>
        <w:fldChar w:fldCharType="separate"/>
      </w:r>
      <w:r>
        <w:rPr>
          <w:noProof/>
        </w:rPr>
        <w:t>22</w:t>
      </w:r>
      <w:r>
        <w:rPr>
          <w:noProof/>
        </w:rPr>
        <w:fldChar w:fldCharType="end"/>
      </w:r>
    </w:p>
    <w:p w14:paraId="1F03CB14" w14:textId="1363A902" w:rsidR="00F47C9F" w:rsidRDefault="00F47C9F">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_Toc138348689 \h </w:instrText>
      </w:r>
      <w:r>
        <w:rPr>
          <w:noProof/>
        </w:rPr>
      </w:r>
      <w:r>
        <w:rPr>
          <w:noProof/>
        </w:rPr>
        <w:fldChar w:fldCharType="separate"/>
      </w:r>
      <w:r>
        <w:rPr>
          <w:noProof/>
        </w:rPr>
        <w:t>24</w:t>
      </w:r>
      <w:r>
        <w:rPr>
          <w:noProof/>
        </w:rPr>
        <w:fldChar w:fldCharType="end"/>
      </w:r>
    </w:p>
    <w:p w14:paraId="6F9278C8" w14:textId="4CA13F0F" w:rsidR="00F47C9F" w:rsidRDefault="00F47C9F">
      <w:pPr>
        <w:pStyle w:val="TOC5"/>
        <w:rPr>
          <w:rFonts w:asciiTheme="minorHAnsi" w:eastAsiaTheme="minorEastAsia" w:hAnsiTheme="minorHAnsi" w:cstheme="minorBidi"/>
          <w:noProof/>
          <w:sz w:val="22"/>
          <w:szCs w:val="22"/>
          <w:lang w:eastAsia="en-GB"/>
        </w:rPr>
      </w:pPr>
      <w:r>
        <w:rPr>
          <w:noProof/>
        </w:rPr>
        <w:t>5.3.2.2.4</w:t>
      </w:r>
      <w:r>
        <w:rPr>
          <w:rFonts w:asciiTheme="minorHAnsi" w:eastAsiaTheme="minorEastAsia" w:hAnsiTheme="minorHAnsi" w:cstheme="minorBidi"/>
          <w:noProof/>
          <w:sz w:val="22"/>
          <w:szCs w:val="22"/>
          <w:lang w:eastAsia="en-GB"/>
        </w:rPr>
        <w:tab/>
      </w:r>
      <w:r>
        <w:rPr>
          <w:noProof/>
        </w:rPr>
        <w:t>Creation of a one time and immediate reporting subscription</w:t>
      </w:r>
      <w:r>
        <w:rPr>
          <w:noProof/>
        </w:rPr>
        <w:tab/>
      </w:r>
      <w:r>
        <w:rPr>
          <w:noProof/>
        </w:rPr>
        <w:fldChar w:fldCharType="begin" w:fldLock="1"/>
      </w:r>
      <w:r>
        <w:rPr>
          <w:noProof/>
        </w:rPr>
        <w:instrText xml:space="preserve"> PAGEREF _Toc138348690 \h </w:instrText>
      </w:r>
      <w:r>
        <w:rPr>
          <w:noProof/>
        </w:rPr>
      </w:r>
      <w:r>
        <w:rPr>
          <w:noProof/>
        </w:rPr>
        <w:fldChar w:fldCharType="separate"/>
      </w:r>
      <w:r>
        <w:rPr>
          <w:noProof/>
        </w:rPr>
        <w:t>25</w:t>
      </w:r>
      <w:r>
        <w:rPr>
          <w:noProof/>
        </w:rPr>
        <w:fldChar w:fldCharType="end"/>
      </w:r>
    </w:p>
    <w:p w14:paraId="61308B89" w14:textId="292809A6" w:rsidR="00F47C9F" w:rsidRDefault="00F47C9F">
      <w:pPr>
        <w:pStyle w:val="TOC4"/>
        <w:rPr>
          <w:rFonts w:asciiTheme="minorHAnsi" w:eastAsiaTheme="minorEastAsia" w:hAnsiTheme="minorHAnsi" w:cstheme="minorBidi"/>
          <w:noProof/>
          <w:sz w:val="22"/>
          <w:szCs w:val="22"/>
          <w:lang w:eastAsia="en-GB"/>
        </w:rPr>
      </w:pPr>
      <w:r>
        <w:rPr>
          <w:noProof/>
        </w:rPr>
        <w:t>5.</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_Toc138348691 \h </w:instrText>
      </w:r>
      <w:r>
        <w:rPr>
          <w:noProof/>
        </w:rPr>
      </w:r>
      <w:r>
        <w:rPr>
          <w:noProof/>
        </w:rPr>
        <w:fldChar w:fldCharType="separate"/>
      </w:r>
      <w:r>
        <w:rPr>
          <w:noProof/>
        </w:rPr>
        <w:t>25</w:t>
      </w:r>
      <w:r>
        <w:rPr>
          <w:noProof/>
        </w:rPr>
        <w:fldChar w:fldCharType="end"/>
      </w:r>
    </w:p>
    <w:p w14:paraId="1E6602C7" w14:textId="74C5EC38" w:rsidR="00F47C9F" w:rsidRDefault="00F47C9F">
      <w:pPr>
        <w:pStyle w:val="TOC5"/>
        <w:rPr>
          <w:rFonts w:asciiTheme="minorHAnsi" w:eastAsiaTheme="minorEastAsia" w:hAnsiTheme="minorHAnsi" w:cstheme="minorBidi"/>
          <w:noProof/>
          <w:sz w:val="22"/>
          <w:szCs w:val="22"/>
          <w:lang w:eastAsia="en-GB"/>
        </w:rPr>
      </w:pPr>
      <w:r>
        <w:rPr>
          <w:noProof/>
        </w:rPr>
        <w:t>5.</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_Toc138348692 \h </w:instrText>
      </w:r>
      <w:r>
        <w:rPr>
          <w:noProof/>
        </w:rPr>
      </w:r>
      <w:r>
        <w:rPr>
          <w:noProof/>
        </w:rPr>
        <w:fldChar w:fldCharType="separate"/>
      </w:r>
      <w:r>
        <w:rPr>
          <w:noProof/>
        </w:rPr>
        <w:t>25</w:t>
      </w:r>
      <w:r>
        <w:rPr>
          <w:noProof/>
        </w:rPr>
        <w:fldChar w:fldCharType="end"/>
      </w:r>
    </w:p>
    <w:p w14:paraId="4A85575F" w14:textId="25B02524" w:rsidR="00F47C9F" w:rsidRDefault="00F47C9F">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_Toc138348693 \h </w:instrText>
      </w:r>
      <w:r>
        <w:rPr>
          <w:noProof/>
        </w:rPr>
      </w:r>
      <w:r>
        <w:rPr>
          <w:noProof/>
        </w:rPr>
        <w:fldChar w:fldCharType="separate"/>
      </w:r>
      <w:r>
        <w:rPr>
          <w:noProof/>
        </w:rPr>
        <w:t>26</w:t>
      </w:r>
      <w:r>
        <w:rPr>
          <w:noProof/>
        </w:rPr>
        <w:fldChar w:fldCharType="end"/>
      </w:r>
    </w:p>
    <w:p w14:paraId="7875B17F" w14:textId="242A9B56" w:rsidR="00F47C9F" w:rsidRDefault="00F47C9F">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_Toc138348694 \h </w:instrText>
      </w:r>
      <w:r>
        <w:rPr>
          <w:noProof/>
        </w:rPr>
      </w:r>
      <w:r>
        <w:rPr>
          <w:noProof/>
        </w:rPr>
        <w:fldChar w:fldCharType="separate"/>
      </w:r>
      <w:r>
        <w:rPr>
          <w:noProof/>
        </w:rPr>
        <w:t>26</w:t>
      </w:r>
      <w:r>
        <w:rPr>
          <w:noProof/>
        </w:rPr>
        <w:fldChar w:fldCharType="end"/>
      </w:r>
    </w:p>
    <w:p w14:paraId="56275B1C" w14:textId="5CA3E406" w:rsidR="00F47C9F" w:rsidRDefault="00F47C9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_Toc138348695 \h </w:instrText>
      </w:r>
      <w:r>
        <w:rPr>
          <w:noProof/>
        </w:rPr>
      </w:r>
      <w:r>
        <w:rPr>
          <w:noProof/>
        </w:rPr>
        <w:fldChar w:fldCharType="separate"/>
      </w:r>
      <w:r>
        <w:rPr>
          <w:noProof/>
        </w:rPr>
        <w:t>27</w:t>
      </w:r>
      <w:r>
        <w:rPr>
          <w:noProof/>
        </w:rPr>
        <w:fldChar w:fldCharType="end"/>
      </w:r>
    </w:p>
    <w:p w14:paraId="3EDF1252" w14:textId="545A711E" w:rsidR="00F47C9F" w:rsidRDefault="00F47C9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Nnsacf_NSAC Service API</w:t>
      </w:r>
      <w:r>
        <w:rPr>
          <w:noProof/>
        </w:rPr>
        <w:tab/>
      </w:r>
      <w:r>
        <w:rPr>
          <w:noProof/>
        </w:rPr>
        <w:fldChar w:fldCharType="begin" w:fldLock="1"/>
      </w:r>
      <w:r>
        <w:rPr>
          <w:noProof/>
        </w:rPr>
        <w:instrText xml:space="preserve"> PAGEREF _Toc138348696 \h </w:instrText>
      </w:r>
      <w:r>
        <w:rPr>
          <w:noProof/>
        </w:rPr>
      </w:r>
      <w:r>
        <w:rPr>
          <w:noProof/>
        </w:rPr>
        <w:fldChar w:fldCharType="separate"/>
      </w:r>
      <w:r>
        <w:rPr>
          <w:noProof/>
        </w:rPr>
        <w:t>27</w:t>
      </w:r>
      <w:r>
        <w:rPr>
          <w:noProof/>
        </w:rPr>
        <w:fldChar w:fldCharType="end"/>
      </w:r>
    </w:p>
    <w:p w14:paraId="0ECEA2C4" w14:textId="4217FAC8" w:rsidR="00F47C9F" w:rsidRDefault="00F47C9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_Toc138348697 \h </w:instrText>
      </w:r>
      <w:r>
        <w:rPr>
          <w:noProof/>
        </w:rPr>
      </w:r>
      <w:r>
        <w:rPr>
          <w:noProof/>
        </w:rPr>
        <w:fldChar w:fldCharType="separate"/>
      </w:r>
      <w:r>
        <w:rPr>
          <w:noProof/>
        </w:rPr>
        <w:t>27</w:t>
      </w:r>
      <w:r>
        <w:rPr>
          <w:noProof/>
        </w:rPr>
        <w:fldChar w:fldCharType="end"/>
      </w:r>
    </w:p>
    <w:p w14:paraId="2846FDEA" w14:textId="49F0341E" w:rsidR="00F47C9F" w:rsidRDefault="00F47C9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_Toc138348698 \h </w:instrText>
      </w:r>
      <w:r>
        <w:rPr>
          <w:noProof/>
        </w:rPr>
      </w:r>
      <w:r>
        <w:rPr>
          <w:noProof/>
        </w:rPr>
        <w:fldChar w:fldCharType="separate"/>
      </w:r>
      <w:r>
        <w:rPr>
          <w:noProof/>
        </w:rPr>
        <w:t>28</w:t>
      </w:r>
      <w:r>
        <w:rPr>
          <w:noProof/>
        </w:rPr>
        <w:fldChar w:fldCharType="end"/>
      </w:r>
    </w:p>
    <w:p w14:paraId="4687C323" w14:textId="787D89C4" w:rsidR="00F47C9F" w:rsidRDefault="00F47C9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_Toc138348699 \h </w:instrText>
      </w:r>
      <w:r>
        <w:rPr>
          <w:noProof/>
        </w:rPr>
      </w:r>
      <w:r>
        <w:rPr>
          <w:noProof/>
        </w:rPr>
        <w:fldChar w:fldCharType="separate"/>
      </w:r>
      <w:r>
        <w:rPr>
          <w:noProof/>
        </w:rPr>
        <w:t>28</w:t>
      </w:r>
      <w:r>
        <w:rPr>
          <w:noProof/>
        </w:rPr>
        <w:fldChar w:fldCharType="end"/>
      </w:r>
    </w:p>
    <w:p w14:paraId="6155FA58" w14:textId="50F89EF9" w:rsidR="00F47C9F" w:rsidRDefault="00F47C9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_Toc138348700 \h </w:instrText>
      </w:r>
      <w:r>
        <w:rPr>
          <w:noProof/>
        </w:rPr>
      </w:r>
      <w:r>
        <w:rPr>
          <w:noProof/>
        </w:rPr>
        <w:fldChar w:fldCharType="separate"/>
      </w:r>
      <w:r>
        <w:rPr>
          <w:noProof/>
        </w:rPr>
        <w:t>28</w:t>
      </w:r>
      <w:r>
        <w:rPr>
          <w:noProof/>
        </w:rPr>
        <w:fldChar w:fldCharType="end"/>
      </w:r>
    </w:p>
    <w:p w14:paraId="3A71D9A3" w14:textId="7B85B243" w:rsidR="00F47C9F" w:rsidRDefault="00F47C9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_Toc138348701 \h </w:instrText>
      </w:r>
      <w:r>
        <w:rPr>
          <w:noProof/>
        </w:rPr>
      </w:r>
      <w:r>
        <w:rPr>
          <w:noProof/>
        </w:rPr>
        <w:fldChar w:fldCharType="separate"/>
      </w:r>
      <w:r>
        <w:rPr>
          <w:noProof/>
        </w:rPr>
        <w:t>28</w:t>
      </w:r>
      <w:r>
        <w:rPr>
          <w:noProof/>
        </w:rPr>
        <w:fldChar w:fldCharType="end"/>
      </w:r>
    </w:p>
    <w:p w14:paraId="3CB7099F" w14:textId="52E57DC1" w:rsidR="00F47C9F" w:rsidRDefault="00F47C9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_Toc138348702 \h </w:instrText>
      </w:r>
      <w:r>
        <w:rPr>
          <w:noProof/>
        </w:rPr>
      </w:r>
      <w:r>
        <w:rPr>
          <w:noProof/>
        </w:rPr>
        <w:fldChar w:fldCharType="separate"/>
      </w:r>
      <w:r>
        <w:rPr>
          <w:noProof/>
        </w:rPr>
        <w:t>28</w:t>
      </w:r>
      <w:r>
        <w:rPr>
          <w:noProof/>
        </w:rPr>
        <w:fldChar w:fldCharType="end"/>
      </w:r>
    </w:p>
    <w:p w14:paraId="54F8F692" w14:textId="4105EDCE" w:rsidR="00F47C9F" w:rsidRDefault="00F47C9F">
      <w:pPr>
        <w:pStyle w:val="TOC4"/>
        <w:rPr>
          <w:rFonts w:asciiTheme="minorHAnsi" w:eastAsiaTheme="minorEastAsia" w:hAnsiTheme="minorHAnsi" w:cstheme="minorBidi"/>
          <w:noProof/>
          <w:sz w:val="22"/>
          <w:szCs w:val="22"/>
          <w:lang w:eastAsia="en-GB"/>
        </w:rPr>
      </w:pPr>
      <w:r>
        <w:rPr>
          <w:noProof/>
        </w:rPr>
        <w:lastRenderedPageBreak/>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_Toc138348703 \h </w:instrText>
      </w:r>
      <w:r>
        <w:rPr>
          <w:noProof/>
        </w:rPr>
      </w:r>
      <w:r>
        <w:rPr>
          <w:noProof/>
        </w:rPr>
        <w:fldChar w:fldCharType="separate"/>
      </w:r>
      <w:r>
        <w:rPr>
          <w:noProof/>
        </w:rPr>
        <w:t>28</w:t>
      </w:r>
      <w:r>
        <w:rPr>
          <w:noProof/>
        </w:rPr>
        <w:fldChar w:fldCharType="end"/>
      </w:r>
    </w:p>
    <w:p w14:paraId="6E1828C3" w14:textId="36278046" w:rsidR="00F47C9F" w:rsidRDefault="00F47C9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_Toc138348704 \h </w:instrText>
      </w:r>
      <w:r>
        <w:rPr>
          <w:noProof/>
        </w:rPr>
      </w:r>
      <w:r>
        <w:rPr>
          <w:noProof/>
        </w:rPr>
        <w:fldChar w:fldCharType="separate"/>
      </w:r>
      <w:r>
        <w:rPr>
          <w:noProof/>
        </w:rPr>
        <w:t>28</w:t>
      </w:r>
      <w:r>
        <w:rPr>
          <w:noProof/>
        </w:rPr>
        <w:fldChar w:fldCharType="end"/>
      </w:r>
    </w:p>
    <w:p w14:paraId="2FE0A5FF" w14:textId="32E99DD1" w:rsidR="00F47C9F" w:rsidRDefault="00F47C9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_Toc138348705 \h </w:instrText>
      </w:r>
      <w:r>
        <w:rPr>
          <w:noProof/>
        </w:rPr>
      </w:r>
      <w:r>
        <w:rPr>
          <w:noProof/>
        </w:rPr>
        <w:fldChar w:fldCharType="separate"/>
      </w:r>
      <w:r>
        <w:rPr>
          <w:noProof/>
        </w:rPr>
        <w:t>28</w:t>
      </w:r>
      <w:r>
        <w:rPr>
          <w:noProof/>
        </w:rPr>
        <w:fldChar w:fldCharType="end"/>
      </w:r>
    </w:p>
    <w:p w14:paraId="584CE381" w14:textId="5304178A" w:rsidR="00F47C9F" w:rsidRDefault="00F47C9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 Collection Subject to NSAC for UEs</w:t>
      </w:r>
      <w:r>
        <w:rPr>
          <w:noProof/>
        </w:rPr>
        <w:tab/>
      </w:r>
      <w:r>
        <w:rPr>
          <w:noProof/>
        </w:rPr>
        <w:fldChar w:fldCharType="begin" w:fldLock="1"/>
      </w:r>
      <w:r>
        <w:rPr>
          <w:noProof/>
        </w:rPr>
        <w:instrText xml:space="preserve"> PAGEREF _Toc138348706 \h </w:instrText>
      </w:r>
      <w:r>
        <w:rPr>
          <w:noProof/>
        </w:rPr>
      </w:r>
      <w:r>
        <w:rPr>
          <w:noProof/>
        </w:rPr>
        <w:fldChar w:fldCharType="separate"/>
      </w:r>
      <w:r>
        <w:rPr>
          <w:noProof/>
        </w:rPr>
        <w:t>29</w:t>
      </w:r>
      <w:r>
        <w:rPr>
          <w:noProof/>
        </w:rPr>
        <w:fldChar w:fldCharType="end"/>
      </w:r>
    </w:p>
    <w:p w14:paraId="18C0AABA" w14:textId="1617163D" w:rsidR="00F47C9F" w:rsidRDefault="00F47C9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_Toc138348707 \h </w:instrText>
      </w:r>
      <w:r>
        <w:rPr>
          <w:noProof/>
        </w:rPr>
      </w:r>
      <w:r>
        <w:rPr>
          <w:noProof/>
        </w:rPr>
        <w:fldChar w:fldCharType="separate"/>
      </w:r>
      <w:r>
        <w:rPr>
          <w:noProof/>
        </w:rPr>
        <w:t>29</w:t>
      </w:r>
      <w:r>
        <w:rPr>
          <w:noProof/>
        </w:rPr>
        <w:fldChar w:fldCharType="end"/>
      </w:r>
    </w:p>
    <w:p w14:paraId="32625366" w14:textId="383AC61A" w:rsidR="00F47C9F" w:rsidRDefault="00F47C9F">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_Toc138348708 \h </w:instrText>
      </w:r>
      <w:r>
        <w:rPr>
          <w:noProof/>
        </w:rPr>
      </w:r>
      <w:r>
        <w:rPr>
          <w:noProof/>
        </w:rPr>
        <w:fldChar w:fldCharType="separate"/>
      </w:r>
      <w:r>
        <w:rPr>
          <w:noProof/>
        </w:rPr>
        <w:t>29</w:t>
      </w:r>
      <w:r>
        <w:rPr>
          <w:noProof/>
        </w:rPr>
        <w:fldChar w:fldCharType="end"/>
      </w:r>
    </w:p>
    <w:p w14:paraId="012641E1" w14:textId="21F54F4A" w:rsidR="00F47C9F" w:rsidRDefault="00F47C9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_Toc138348709 \h </w:instrText>
      </w:r>
      <w:r>
        <w:rPr>
          <w:noProof/>
        </w:rPr>
      </w:r>
      <w:r>
        <w:rPr>
          <w:noProof/>
        </w:rPr>
        <w:fldChar w:fldCharType="separate"/>
      </w:r>
      <w:r>
        <w:rPr>
          <w:noProof/>
        </w:rPr>
        <w:t>29</w:t>
      </w:r>
      <w:r>
        <w:rPr>
          <w:noProof/>
        </w:rPr>
        <w:fldChar w:fldCharType="end"/>
      </w:r>
    </w:p>
    <w:p w14:paraId="33BA15B4" w14:textId="40B4D48C" w:rsidR="00F47C9F" w:rsidRDefault="00F47C9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_Toc138348710 \h </w:instrText>
      </w:r>
      <w:r>
        <w:rPr>
          <w:noProof/>
        </w:rPr>
      </w:r>
      <w:r>
        <w:rPr>
          <w:noProof/>
        </w:rPr>
        <w:fldChar w:fldCharType="separate"/>
      </w:r>
      <w:r>
        <w:rPr>
          <w:noProof/>
        </w:rPr>
        <w:t>31</w:t>
      </w:r>
      <w:r>
        <w:rPr>
          <w:noProof/>
        </w:rPr>
        <w:fldChar w:fldCharType="end"/>
      </w:r>
    </w:p>
    <w:p w14:paraId="04DF6061" w14:textId="036E43A2" w:rsidR="00F47C9F" w:rsidRDefault="00F47C9F">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Slice Collection Subject to NSAC for PDU sessions</w:t>
      </w:r>
      <w:r>
        <w:rPr>
          <w:noProof/>
        </w:rPr>
        <w:tab/>
      </w:r>
      <w:r>
        <w:rPr>
          <w:noProof/>
        </w:rPr>
        <w:fldChar w:fldCharType="begin" w:fldLock="1"/>
      </w:r>
      <w:r>
        <w:rPr>
          <w:noProof/>
        </w:rPr>
        <w:instrText xml:space="preserve"> PAGEREF _Toc138348711 \h </w:instrText>
      </w:r>
      <w:r>
        <w:rPr>
          <w:noProof/>
        </w:rPr>
      </w:r>
      <w:r>
        <w:rPr>
          <w:noProof/>
        </w:rPr>
        <w:fldChar w:fldCharType="separate"/>
      </w:r>
      <w:r>
        <w:rPr>
          <w:noProof/>
        </w:rPr>
        <w:t>31</w:t>
      </w:r>
      <w:r>
        <w:rPr>
          <w:noProof/>
        </w:rPr>
        <w:fldChar w:fldCharType="end"/>
      </w:r>
    </w:p>
    <w:p w14:paraId="08811AE2" w14:textId="4423BFA3" w:rsidR="00F47C9F" w:rsidRDefault="00F47C9F">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_Toc138348712 \h </w:instrText>
      </w:r>
      <w:r>
        <w:rPr>
          <w:noProof/>
        </w:rPr>
      </w:r>
      <w:r>
        <w:rPr>
          <w:noProof/>
        </w:rPr>
        <w:fldChar w:fldCharType="separate"/>
      </w:r>
      <w:r>
        <w:rPr>
          <w:noProof/>
        </w:rPr>
        <w:t>31</w:t>
      </w:r>
      <w:r>
        <w:rPr>
          <w:noProof/>
        </w:rPr>
        <w:fldChar w:fldCharType="end"/>
      </w:r>
    </w:p>
    <w:p w14:paraId="5BF0FD52" w14:textId="4F95B5E0" w:rsidR="00F47C9F" w:rsidRDefault="00F47C9F">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_Toc138348713 \h </w:instrText>
      </w:r>
      <w:r>
        <w:rPr>
          <w:noProof/>
        </w:rPr>
      </w:r>
      <w:r>
        <w:rPr>
          <w:noProof/>
        </w:rPr>
        <w:fldChar w:fldCharType="separate"/>
      </w:r>
      <w:r>
        <w:rPr>
          <w:noProof/>
        </w:rPr>
        <w:t>31</w:t>
      </w:r>
      <w:r>
        <w:rPr>
          <w:noProof/>
        </w:rPr>
        <w:fldChar w:fldCharType="end"/>
      </w:r>
    </w:p>
    <w:p w14:paraId="4733113C" w14:textId="6524D816" w:rsidR="00F47C9F" w:rsidRDefault="00F47C9F">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_Toc138348714 \h </w:instrText>
      </w:r>
      <w:r>
        <w:rPr>
          <w:noProof/>
        </w:rPr>
      </w:r>
      <w:r>
        <w:rPr>
          <w:noProof/>
        </w:rPr>
        <w:fldChar w:fldCharType="separate"/>
      </w:r>
      <w:r>
        <w:rPr>
          <w:noProof/>
        </w:rPr>
        <w:t>31</w:t>
      </w:r>
      <w:r>
        <w:rPr>
          <w:noProof/>
        </w:rPr>
        <w:fldChar w:fldCharType="end"/>
      </w:r>
    </w:p>
    <w:p w14:paraId="0D29163F" w14:textId="5208AC1E" w:rsidR="00F47C9F" w:rsidRDefault="00F47C9F">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_Toc138348715 \h </w:instrText>
      </w:r>
      <w:r>
        <w:rPr>
          <w:noProof/>
        </w:rPr>
      </w:r>
      <w:r>
        <w:rPr>
          <w:noProof/>
        </w:rPr>
        <w:fldChar w:fldCharType="separate"/>
      </w:r>
      <w:r>
        <w:rPr>
          <w:noProof/>
        </w:rPr>
        <w:t>32</w:t>
      </w:r>
      <w:r>
        <w:rPr>
          <w:noProof/>
        </w:rPr>
        <w:fldChar w:fldCharType="end"/>
      </w:r>
    </w:p>
    <w:p w14:paraId="7C47347E" w14:textId="4E17F338" w:rsidR="00F47C9F" w:rsidRDefault="00F47C9F">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Slice Collection configuration</w:t>
      </w:r>
      <w:r>
        <w:rPr>
          <w:noProof/>
        </w:rPr>
        <w:tab/>
      </w:r>
      <w:r>
        <w:rPr>
          <w:noProof/>
        </w:rPr>
        <w:fldChar w:fldCharType="begin" w:fldLock="1"/>
      </w:r>
      <w:r>
        <w:rPr>
          <w:noProof/>
        </w:rPr>
        <w:instrText xml:space="preserve"> PAGEREF _Toc138348716 \h </w:instrText>
      </w:r>
      <w:r>
        <w:rPr>
          <w:noProof/>
        </w:rPr>
      </w:r>
      <w:r>
        <w:rPr>
          <w:noProof/>
        </w:rPr>
        <w:fldChar w:fldCharType="separate"/>
      </w:r>
      <w:r>
        <w:rPr>
          <w:noProof/>
        </w:rPr>
        <w:t>33</w:t>
      </w:r>
      <w:r>
        <w:rPr>
          <w:noProof/>
        </w:rPr>
        <w:fldChar w:fldCharType="end"/>
      </w:r>
    </w:p>
    <w:p w14:paraId="52B5BC29" w14:textId="3EDBA581" w:rsidR="00F47C9F" w:rsidRDefault="00F47C9F">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_Toc138348717 \h </w:instrText>
      </w:r>
      <w:r>
        <w:rPr>
          <w:noProof/>
        </w:rPr>
      </w:r>
      <w:r>
        <w:rPr>
          <w:noProof/>
        </w:rPr>
        <w:fldChar w:fldCharType="separate"/>
      </w:r>
      <w:r>
        <w:rPr>
          <w:noProof/>
        </w:rPr>
        <w:t>33</w:t>
      </w:r>
      <w:r>
        <w:rPr>
          <w:noProof/>
        </w:rPr>
        <w:fldChar w:fldCharType="end"/>
      </w:r>
    </w:p>
    <w:p w14:paraId="21004A70" w14:textId="5A17CABF" w:rsidR="00F47C9F" w:rsidRDefault="00F47C9F">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_Toc138348718 \h </w:instrText>
      </w:r>
      <w:r>
        <w:rPr>
          <w:noProof/>
        </w:rPr>
      </w:r>
      <w:r>
        <w:rPr>
          <w:noProof/>
        </w:rPr>
        <w:fldChar w:fldCharType="separate"/>
      </w:r>
      <w:r>
        <w:rPr>
          <w:noProof/>
        </w:rPr>
        <w:t>33</w:t>
      </w:r>
      <w:r>
        <w:rPr>
          <w:noProof/>
        </w:rPr>
        <w:fldChar w:fldCharType="end"/>
      </w:r>
    </w:p>
    <w:p w14:paraId="2334607D" w14:textId="5DBE7619" w:rsidR="00F47C9F" w:rsidRDefault="00F47C9F">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_Toc138348719 \h </w:instrText>
      </w:r>
      <w:r>
        <w:rPr>
          <w:noProof/>
        </w:rPr>
      </w:r>
      <w:r>
        <w:rPr>
          <w:noProof/>
        </w:rPr>
        <w:fldChar w:fldCharType="separate"/>
      </w:r>
      <w:r>
        <w:rPr>
          <w:noProof/>
        </w:rPr>
        <w:t>33</w:t>
      </w:r>
      <w:r>
        <w:rPr>
          <w:noProof/>
        </w:rPr>
        <w:fldChar w:fldCharType="end"/>
      </w:r>
    </w:p>
    <w:p w14:paraId="2B665EEC" w14:textId="0E71A4A8" w:rsidR="00F47C9F" w:rsidRDefault="00F47C9F">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_Toc138348720 \h </w:instrText>
      </w:r>
      <w:r>
        <w:rPr>
          <w:noProof/>
        </w:rPr>
      </w:r>
      <w:r>
        <w:rPr>
          <w:noProof/>
        </w:rPr>
        <w:fldChar w:fldCharType="separate"/>
      </w:r>
      <w:r>
        <w:rPr>
          <w:noProof/>
        </w:rPr>
        <w:t>34</w:t>
      </w:r>
      <w:r>
        <w:rPr>
          <w:noProof/>
        </w:rPr>
        <w:fldChar w:fldCharType="end"/>
      </w:r>
    </w:p>
    <w:p w14:paraId="11545077" w14:textId="1FC7A9AE" w:rsidR="00F47C9F" w:rsidRDefault="00F47C9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_Toc138348721 \h </w:instrText>
      </w:r>
      <w:r>
        <w:rPr>
          <w:noProof/>
        </w:rPr>
      </w:r>
      <w:r>
        <w:rPr>
          <w:noProof/>
        </w:rPr>
        <w:fldChar w:fldCharType="separate"/>
      </w:r>
      <w:r>
        <w:rPr>
          <w:noProof/>
        </w:rPr>
        <w:t>34</w:t>
      </w:r>
      <w:r>
        <w:rPr>
          <w:noProof/>
        </w:rPr>
        <w:fldChar w:fldCharType="end"/>
      </w:r>
    </w:p>
    <w:p w14:paraId="6A9F98B4" w14:textId="4B04C0B2" w:rsidR="00F47C9F" w:rsidRDefault="00F47C9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_Toc138348722 \h </w:instrText>
      </w:r>
      <w:r>
        <w:rPr>
          <w:noProof/>
        </w:rPr>
      </w:r>
      <w:r>
        <w:rPr>
          <w:noProof/>
        </w:rPr>
        <w:fldChar w:fldCharType="separate"/>
      </w:r>
      <w:r>
        <w:rPr>
          <w:noProof/>
        </w:rPr>
        <w:t>34</w:t>
      </w:r>
      <w:r>
        <w:rPr>
          <w:noProof/>
        </w:rPr>
        <w:fldChar w:fldCharType="end"/>
      </w:r>
    </w:p>
    <w:p w14:paraId="07B2296E" w14:textId="7347493C" w:rsidR="00F47C9F" w:rsidRDefault="00F47C9F">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_Toc138348723 \h </w:instrText>
      </w:r>
      <w:r>
        <w:rPr>
          <w:noProof/>
        </w:rPr>
      </w:r>
      <w:r>
        <w:rPr>
          <w:noProof/>
        </w:rPr>
        <w:fldChar w:fldCharType="separate"/>
      </w:r>
      <w:r>
        <w:rPr>
          <w:noProof/>
        </w:rPr>
        <w:t>34</w:t>
      </w:r>
      <w:r>
        <w:rPr>
          <w:noProof/>
        </w:rPr>
        <w:fldChar w:fldCharType="end"/>
      </w:r>
    </w:p>
    <w:p w14:paraId="58EC13FC" w14:textId="20D7B2DD" w:rsidR="00F47C9F" w:rsidRDefault="00F47C9F">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EAC Mode Notification</w:t>
      </w:r>
      <w:r>
        <w:rPr>
          <w:noProof/>
        </w:rPr>
        <w:tab/>
      </w:r>
      <w:r>
        <w:rPr>
          <w:noProof/>
        </w:rPr>
        <w:fldChar w:fldCharType="begin" w:fldLock="1"/>
      </w:r>
      <w:r>
        <w:rPr>
          <w:noProof/>
        </w:rPr>
        <w:instrText xml:space="preserve"> PAGEREF _Toc138348724 \h </w:instrText>
      </w:r>
      <w:r>
        <w:rPr>
          <w:noProof/>
        </w:rPr>
      </w:r>
      <w:r>
        <w:rPr>
          <w:noProof/>
        </w:rPr>
        <w:fldChar w:fldCharType="separate"/>
      </w:r>
      <w:r>
        <w:rPr>
          <w:noProof/>
        </w:rPr>
        <w:t>34</w:t>
      </w:r>
      <w:r>
        <w:rPr>
          <w:noProof/>
        </w:rPr>
        <w:fldChar w:fldCharType="end"/>
      </w:r>
    </w:p>
    <w:p w14:paraId="73C79F22" w14:textId="39164294" w:rsidR="00F47C9F" w:rsidRDefault="00F47C9F">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_Toc138348725 \h </w:instrText>
      </w:r>
      <w:r>
        <w:rPr>
          <w:noProof/>
        </w:rPr>
      </w:r>
      <w:r>
        <w:rPr>
          <w:noProof/>
        </w:rPr>
        <w:fldChar w:fldCharType="separate"/>
      </w:r>
      <w:r>
        <w:rPr>
          <w:noProof/>
        </w:rPr>
        <w:t>34</w:t>
      </w:r>
      <w:r>
        <w:rPr>
          <w:noProof/>
        </w:rPr>
        <w:fldChar w:fldCharType="end"/>
      </w:r>
    </w:p>
    <w:p w14:paraId="4C30CD78" w14:textId="0467367D" w:rsidR="00F47C9F" w:rsidRDefault="00F47C9F">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_Toc138348726 \h </w:instrText>
      </w:r>
      <w:r>
        <w:rPr>
          <w:noProof/>
        </w:rPr>
      </w:r>
      <w:r>
        <w:rPr>
          <w:noProof/>
        </w:rPr>
        <w:fldChar w:fldCharType="separate"/>
      </w:r>
      <w:r>
        <w:rPr>
          <w:noProof/>
        </w:rPr>
        <w:t>34</w:t>
      </w:r>
      <w:r>
        <w:rPr>
          <w:noProof/>
        </w:rPr>
        <w:fldChar w:fldCharType="end"/>
      </w:r>
    </w:p>
    <w:p w14:paraId="074740A6" w14:textId="28DA54AD" w:rsidR="00F47C9F" w:rsidRDefault="00F47C9F">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_Toc138348727 \h </w:instrText>
      </w:r>
      <w:r>
        <w:rPr>
          <w:noProof/>
        </w:rPr>
      </w:r>
      <w:r>
        <w:rPr>
          <w:noProof/>
        </w:rPr>
        <w:fldChar w:fldCharType="separate"/>
      </w:r>
      <w:r>
        <w:rPr>
          <w:noProof/>
        </w:rPr>
        <w:t>35</w:t>
      </w:r>
      <w:r>
        <w:rPr>
          <w:noProof/>
        </w:rPr>
        <w:fldChar w:fldCharType="end"/>
      </w:r>
    </w:p>
    <w:p w14:paraId="5387E1CB" w14:textId="566DD0D1" w:rsidR="00F47C9F" w:rsidRDefault="00F47C9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_Toc138348728 \h </w:instrText>
      </w:r>
      <w:r>
        <w:rPr>
          <w:noProof/>
        </w:rPr>
      </w:r>
      <w:r>
        <w:rPr>
          <w:noProof/>
        </w:rPr>
        <w:fldChar w:fldCharType="separate"/>
      </w:r>
      <w:r>
        <w:rPr>
          <w:noProof/>
        </w:rPr>
        <w:t>35</w:t>
      </w:r>
      <w:r>
        <w:rPr>
          <w:noProof/>
        </w:rPr>
        <w:fldChar w:fldCharType="end"/>
      </w:r>
    </w:p>
    <w:p w14:paraId="1EEDF926" w14:textId="73DF578F" w:rsidR="00F47C9F" w:rsidRDefault="00F47C9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_Toc138348729 \h </w:instrText>
      </w:r>
      <w:r>
        <w:rPr>
          <w:noProof/>
        </w:rPr>
      </w:r>
      <w:r>
        <w:rPr>
          <w:noProof/>
        </w:rPr>
        <w:fldChar w:fldCharType="separate"/>
      </w:r>
      <w:r>
        <w:rPr>
          <w:noProof/>
        </w:rPr>
        <w:t>35</w:t>
      </w:r>
      <w:r>
        <w:rPr>
          <w:noProof/>
        </w:rPr>
        <w:fldChar w:fldCharType="end"/>
      </w:r>
    </w:p>
    <w:p w14:paraId="2A7BD676" w14:textId="5C8C5B15" w:rsidR="00F47C9F" w:rsidRDefault="00F47C9F">
      <w:pPr>
        <w:pStyle w:val="TOC4"/>
        <w:rPr>
          <w:rFonts w:asciiTheme="minorHAnsi" w:eastAsiaTheme="minorEastAsia" w:hAnsiTheme="minorHAnsi" w:cstheme="minorBidi"/>
          <w:noProof/>
          <w:sz w:val="22"/>
          <w:szCs w:val="22"/>
          <w:lang w:eastAsia="en-GB"/>
        </w:rPr>
      </w:pPr>
      <w:r w:rsidRPr="00317743">
        <w:rPr>
          <w:noProof/>
          <w:lang w:val="en-US"/>
        </w:rPr>
        <w:t>6.1.6.2</w:t>
      </w:r>
      <w:r>
        <w:rPr>
          <w:rFonts w:asciiTheme="minorHAnsi" w:eastAsiaTheme="minorEastAsia" w:hAnsiTheme="minorHAnsi" w:cstheme="minorBidi"/>
          <w:noProof/>
          <w:sz w:val="22"/>
          <w:szCs w:val="22"/>
          <w:lang w:eastAsia="en-GB"/>
        </w:rPr>
        <w:tab/>
      </w:r>
      <w:r w:rsidRPr="00317743">
        <w:rPr>
          <w:noProof/>
          <w:lang w:val="en-US"/>
        </w:rPr>
        <w:t>Structured data types</w:t>
      </w:r>
      <w:r>
        <w:rPr>
          <w:noProof/>
        </w:rPr>
        <w:tab/>
      </w:r>
      <w:r>
        <w:rPr>
          <w:noProof/>
        </w:rPr>
        <w:fldChar w:fldCharType="begin" w:fldLock="1"/>
      </w:r>
      <w:r>
        <w:rPr>
          <w:noProof/>
        </w:rPr>
        <w:instrText xml:space="preserve"> PAGEREF _Toc138348730 \h </w:instrText>
      </w:r>
      <w:r>
        <w:rPr>
          <w:noProof/>
        </w:rPr>
      </w:r>
      <w:r>
        <w:rPr>
          <w:noProof/>
        </w:rPr>
        <w:fldChar w:fldCharType="separate"/>
      </w:r>
      <w:r>
        <w:rPr>
          <w:noProof/>
        </w:rPr>
        <w:t>36</w:t>
      </w:r>
      <w:r>
        <w:rPr>
          <w:noProof/>
        </w:rPr>
        <w:fldChar w:fldCharType="end"/>
      </w:r>
    </w:p>
    <w:p w14:paraId="6BDF346C" w14:textId="5D566763" w:rsidR="00F47C9F" w:rsidRDefault="00F47C9F">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_Toc138348731 \h </w:instrText>
      </w:r>
      <w:r>
        <w:rPr>
          <w:noProof/>
        </w:rPr>
      </w:r>
      <w:r>
        <w:rPr>
          <w:noProof/>
        </w:rPr>
        <w:fldChar w:fldCharType="separate"/>
      </w:r>
      <w:r>
        <w:rPr>
          <w:noProof/>
        </w:rPr>
        <w:t>36</w:t>
      </w:r>
      <w:r>
        <w:rPr>
          <w:noProof/>
        </w:rPr>
        <w:fldChar w:fldCharType="end"/>
      </w:r>
    </w:p>
    <w:p w14:paraId="6CEAFEFB" w14:textId="5B683149" w:rsidR="00F47C9F" w:rsidRDefault="00F47C9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UeACRequestData</w:t>
      </w:r>
      <w:r>
        <w:rPr>
          <w:noProof/>
        </w:rPr>
        <w:tab/>
      </w:r>
      <w:r>
        <w:rPr>
          <w:noProof/>
        </w:rPr>
        <w:fldChar w:fldCharType="begin" w:fldLock="1"/>
      </w:r>
      <w:r>
        <w:rPr>
          <w:noProof/>
        </w:rPr>
        <w:instrText xml:space="preserve"> PAGEREF _Toc138348732 \h </w:instrText>
      </w:r>
      <w:r>
        <w:rPr>
          <w:noProof/>
        </w:rPr>
      </w:r>
      <w:r>
        <w:rPr>
          <w:noProof/>
        </w:rPr>
        <w:fldChar w:fldCharType="separate"/>
      </w:r>
      <w:r>
        <w:rPr>
          <w:noProof/>
        </w:rPr>
        <w:t>37</w:t>
      </w:r>
      <w:r>
        <w:rPr>
          <w:noProof/>
        </w:rPr>
        <w:fldChar w:fldCharType="end"/>
      </w:r>
    </w:p>
    <w:p w14:paraId="0E44C4D2" w14:textId="373967E2" w:rsidR="00F47C9F" w:rsidRDefault="00F47C9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UeACResponseData</w:t>
      </w:r>
      <w:r>
        <w:rPr>
          <w:noProof/>
        </w:rPr>
        <w:tab/>
      </w:r>
      <w:r>
        <w:rPr>
          <w:noProof/>
        </w:rPr>
        <w:fldChar w:fldCharType="begin" w:fldLock="1"/>
      </w:r>
      <w:r>
        <w:rPr>
          <w:noProof/>
        </w:rPr>
        <w:instrText xml:space="preserve"> PAGEREF _Toc138348733 \h </w:instrText>
      </w:r>
      <w:r>
        <w:rPr>
          <w:noProof/>
        </w:rPr>
      </w:r>
      <w:r>
        <w:rPr>
          <w:noProof/>
        </w:rPr>
        <w:fldChar w:fldCharType="separate"/>
      </w:r>
      <w:r>
        <w:rPr>
          <w:noProof/>
        </w:rPr>
        <w:t>37</w:t>
      </w:r>
      <w:r>
        <w:rPr>
          <w:noProof/>
        </w:rPr>
        <w:fldChar w:fldCharType="end"/>
      </w:r>
    </w:p>
    <w:p w14:paraId="7F3F5379" w14:textId="6777B029" w:rsidR="00F47C9F" w:rsidRDefault="00F47C9F">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EACNotification</w:t>
      </w:r>
      <w:r>
        <w:rPr>
          <w:noProof/>
        </w:rPr>
        <w:tab/>
      </w:r>
      <w:r>
        <w:rPr>
          <w:noProof/>
        </w:rPr>
        <w:fldChar w:fldCharType="begin" w:fldLock="1"/>
      </w:r>
      <w:r>
        <w:rPr>
          <w:noProof/>
        </w:rPr>
        <w:instrText xml:space="preserve"> PAGEREF _Toc138348734 \h </w:instrText>
      </w:r>
      <w:r>
        <w:rPr>
          <w:noProof/>
        </w:rPr>
      </w:r>
      <w:r>
        <w:rPr>
          <w:noProof/>
        </w:rPr>
        <w:fldChar w:fldCharType="separate"/>
      </w:r>
      <w:r>
        <w:rPr>
          <w:noProof/>
        </w:rPr>
        <w:t>38</w:t>
      </w:r>
      <w:r>
        <w:rPr>
          <w:noProof/>
        </w:rPr>
        <w:fldChar w:fldCharType="end"/>
      </w:r>
    </w:p>
    <w:p w14:paraId="3B724916" w14:textId="15EC84C5" w:rsidR="00F47C9F" w:rsidRDefault="00F47C9F">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AcuOperationItem</w:t>
      </w:r>
      <w:r>
        <w:rPr>
          <w:noProof/>
        </w:rPr>
        <w:tab/>
      </w:r>
      <w:r>
        <w:rPr>
          <w:noProof/>
        </w:rPr>
        <w:fldChar w:fldCharType="begin" w:fldLock="1"/>
      </w:r>
      <w:r>
        <w:rPr>
          <w:noProof/>
        </w:rPr>
        <w:instrText xml:space="preserve"> PAGEREF _Toc138348735 \h </w:instrText>
      </w:r>
      <w:r>
        <w:rPr>
          <w:noProof/>
        </w:rPr>
      </w:r>
      <w:r>
        <w:rPr>
          <w:noProof/>
        </w:rPr>
        <w:fldChar w:fldCharType="separate"/>
      </w:r>
      <w:r>
        <w:rPr>
          <w:noProof/>
        </w:rPr>
        <w:t>38</w:t>
      </w:r>
      <w:r>
        <w:rPr>
          <w:noProof/>
        </w:rPr>
        <w:fldChar w:fldCharType="end"/>
      </w:r>
    </w:p>
    <w:p w14:paraId="2A6A9BD9" w14:textId="20F8EEBF" w:rsidR="00F47C9F" w:rsidRDefault="00F47C9F">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AcuFailureItem</w:t>
      </w:r>
      <w:r>
        <w:rPr>
          <w:noProof/>
        </w:rPr>
        <w:tab/>
      </w:r>
      <w:r>
        <w:rPr>
          <w:noProof/>
        </w:rPr>
        <w:fldChar w:fldCharType="begin" w:fldLock="1"/>
      </w:r>
      <w:r>
        <w:rPr>
          <w:noProof/>
        </w:rPr>
        <w:instrText xml:space="preserve"> PAGEREF _Toc138348736 \h </w:instrText>
      </w:r>
      <w:r>
        <w:rPr>
          <w:noProof/>
        </w:rPr>
      </w:r>
      <w:r>
        <w:rPr>
          <w:noProof/>
        </w:rPr>
        <w:fldChar w:fldCharType="separate"/>
      </w:r>
      <w:r>
        <w:rPr>
          <w:noProof/>
        </w:rPr>
        <w:t>38</w:t>
      </w:r>
      <w:r>
        <w:rPr>
          <w:noProof/>
        </w:rPr>
        <w:fldChar w:fldCharType="end"/>
      </w:r>
    </w:p>
    <w:p w14:paraId="56E998EA" w14:textId="73F59088" w:rsidR="00F47C9F" w:rsidRDefault="00F47C9F">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PduACRequestData</w:t>
      </w:r>
      <w:r>
        <w:rPr>
          <w:noProof/>
        </w:rPr>
        <w:tab/>
      </w:r>
      <w:r>
        <w:rPr>
          <w:noProof/>
        </w:rPr>
        <w:fldChar w:fldCharType="begin" w:fldLock="1"/>
      </w:r>
      <w:r>
        <w:rPr>
          <w:noProof/>
        </w:rPr>
        <w:instrText xml:space="preserve"> PAGEREF _Toc138348737 \h </w:instrText>
      </w:r>
      <w:r>
        <w:rPr>
          <w:noProof/>
        </w:rPr>
      </w:r>
      <w:r>
        <w:rPr>
          <w:noProof/>
        </w:rPr>
        <w:fldChar w:fldCharType="separate"/>
      </w:r>
      <w:r>
        <w:rPr>
          <w:noProof/>
        </w:rPr>
        <w:t>39</w:t>
      </w:r>
      <w:r>
        <w:rPr>
          <w:noProof/>
        </w:rPr>
        <w:fldChar w:fldCharType="end"/>
      </w:r>
    </w:p>
    <w:p w14:paraId="5A9C34FA" w14:textId="46F3A8ED" w:rsidR="00F47C9F" w:rsidRDefault="00F47C9F">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PduACResponseData</w:t>
      </w:r>
      <w:r>
        <w:rPr>
          <w:noProof/>
        </w:rPr>
        <w:tab/>
      </w:r>
      <w:r>
        <w:rPr>
          <w:noProof/>
        </w:rPr>
        <w:fldChar w:fldCharType="begin" w:fldLock="1"/>
      </w:r>
      <w:r>
        <w:rPr>
          <w:noProof/>
        </w:rPr>
        <w:instrText xml:space="preserve"> PAGEREF _Toc138348738 \h </w:instrText>
      </w:r>
      <w:r>
        <w:rPr>
          <w:noProof/>
        </w:rPr>
      </w:r>
      <w:r>
        <w:rPr>
          <w:noProof/>
        </w:rPr>
        <w:fldChar w:fldCharType="separate"/>
      </w:r>
      <w:r>
        <w:rPr>
          <w:noProof/>
        </w:rPr>
        <w:t>39</w:t>
      </w:r>
      <w:r>
        <w:rPr>
          <w:noProof/>
        </w:rPr>
        <w:fldChar w:fldCharType="end"/>
      </w:r>
    </w:p>
    <w:p w14:paraId="35A95135" w14:textId="61E37029" w:rsidR="00F47C9F" w:rsidRDefault="00F47C9F">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UeACRequestInfo</w:t>
      </w:r>
      <w:r>
        <w:rPr>
          <w:noProof/>
        </w:rPr>
        <w:tab/>
      </w:r>
      <w:r>
        <w:rPr>
          <w:noProof/>
        </w:rPr>
        <w:fldChar w:fldCharType="begin" w:fldLock="1"/>
      </w:r>
      <w:r>
        <w:rPr>
          <w:noProof/>
        </w:rPr>
        <w:instrText xml:space="preserve"> PAGEREF _Toc138348739 \h </w:instrText>
      </w:r>
      <w:r>
        <w:rPr>
          <w:noProof/>
        </w:rPr>
      </w:r>
      <w:r>
        <w:rPr>
          <w:noProof/>
        </w:rPr>
        <w:fldChar w:fldCharType="separate"/>
      </w:r>
      <w:r>
        <w:rPr>
          <w:noProof/>
        </w:rPr>
        <w:t>39</w:t>
      </w:r>
      <w:r>
        <w:rPr>
          <w:noProof/>
        </w:rPr>
        <w:fldChar w:fldCharType="end"/>
      </w:r>
    </w:p>
    <w:p w14:paraId="3B9D37CB" w14:textId="77D9F6BC" w:rsidR="00F47C9F" w:rsidRDefault="00F47C9F">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PduACRequestInfo</w:t>
      </w:r>
      <w:r>
        <w:rPr>
          <w:noProof/>
        </w:rPr>
        <w:tab/>
      </w:r>
      <w:r>
        <w:rPr>
          <w:noProof/>
        </w:rPr>
        <w:fldChar w:fldCharType="begin" w:fldLock="1"/>
      </w:r>
      <w:r>
        <w:rPr>
          <w:noProof/>
        </w:rPr>
        <w:instrText xml:space="preserve"> PAGEREF _Toc138348740 \h </w:instrText>
      </w:r>
      <w:r>
        <w:rPr>
          <w:noProof/>
        </w:rPr>
      </w:r>
      <w:r>
        <w:rPr>
          <w:noProof/>
        </w:rPr>
        <w:fldChar w:fldCharType="separate"/>
      </w:r>
      <w:r>
        <w:rPr>
          <w:noProof/>
        </w:rPr>
        <w:t>40</w:t>
      </w:r>
      <w:r>
        <w:rPr>
          <w:noProof/>
        </w:rPr>
        <w:fldChar w:fldCharType="end"/>
      </w:r>
    </w:p>
    <w:p w14:paraId="197242E9" w14:textId="676AB314" w:rsidR="00F47C9F" w:rsidRDefault="00F47C9F">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UeAdmissionValue</w:t>
      </w:r>
      <w:r>
        <w:rPr>
          <w:noProof/>
        </w:rPr>
        <w:tab/>
      </w:r>
      <w:r>
        <w:rPr>
          <w:noProof/>
        </w:rPr>
        <w:fldChar w:fldCharType="begin" w:fldLock="1"/>
      </w:r>
      <w:r>
        <w:rPr>
          <w:noProof/>
        </w:rPr>
        <w:instrText xml:space="preserve"> PAGEREF _Toc138348741 \h </w:instrText>
      </w:r>
      <w:r>
        <w:rPr>
          <w:noProof/>
        </w:rPr>
      </w:r>
      <w:r>
        <w:rPr>
          <w:noProof/>
        </w:rPr>
        <w:fldChar w:fldCharType="separate"/>
      </w:r>
      <w:r>
        <w:rPr>
          <w:noProof/>
        </w:rPr>
        <w:t>40</w:t>
      </w:r>
      <w:r>
        <w:rPr>
          <w:noProof/>
        </w:rPr>
        <w:fldChar w:fldCharType="end"/>
      </w:r>
    </w:p>
    <w:p w14:paraId="4F7DA828" w14:textId="775CAA0F" w:rsidR="00F47C9F" w:rsidRDefault="00F47C9F">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PduAdmissionValue</w:t>
      </w:r>
      <w:r>
        <w:rPr>
          <w:noProof/>
        </w:rPr>
        <w:tab/>
      </w:r>
      <w:r>
        <w:rPr>
          <w:noProof/>
        </w:rPr>
        <w:fldChar w:fldCharType="begin" w:fldLock="1"/>
      </w:r>
      <w:r>
        <w:rPr>
          <w:noProof/>
        </w:rPr>
        <w:instrText xml:space="preserve"> PAGEREF _Toc138348742 \h </w:instrText>
      </w:r>
      <w:r>
        <w:rPr>
          <w:noProof/>
        </w:rPr>
      </w:r>
      <w:r>
        <w:rPr>
          <w:noProof/>
        </w:rPr>
        <w:fldChar w:fldCharType="separate"/>
      </w:r>
      <w:r>
        <w:rPr>
          <w:noProof/>
        </w:rPr>
        <w:t>40</w:t>
      </w:r>
      <w:r>
        <w:rPr>
          <w:noProof/>
        </w:rPr>
        <w:fldChar w:fldCharType="end"/>
      </w:r>
    </w:p>
    <w:p w14:paraId="22A8D343" w14:textId="6B393BBC" w:rsidR="00F47C9F" w:rsidRDefault="00F47C9F">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ACUpdateData</w:t>
      </w:r>
      <w:r>
        <w:rPr>
          <w:noProof/>
        </w:rPr>
        <w:tab/>
      </w:r>
      <w:r>
        <w:rPr>
          <w:noProof/>
        </w:rPr>
        <w:fldChar w:fldCharType="begin" w:fldLock="1"/>
      </w:r>
      <w:r>
        <w:rPr>
          <w:noProof/>
        </w:rPr>
        <w:instrText xml:space="preserve"> PAGEREF _Toc138348743 \h </w:instrText>
      </w:r>
      <w:r>
        <w:rPr>
          <w:noProof/>
        </w:rPr>
      </w:r>
      <w:r>
        <w:rPr>
          <w:noProof/>
        </w:rPr>
        <w:fldChar w:fldCharType="separate"/>
      </w:r>
      <w:r>
        <w:rPr>
          <w:noProof/>
        </w:rPr>
        <w:t>40</w:t>
      </w:r>
      <w:r>
        <w:rPr>
          <w:noProof/>
        </w:rPr>
        <w:fldChar w:fldCharType="end"/>
      </w:r>
    </w:p>
    <w:p w14:paraId="41BD64D1" w14:textId="35C80696" w:rsidR="00F47C9F" w:rsidRDefault="00F47C9F">
      <w:pPr>
        <w:pStyle w:val="TOC4"/>
        <w:rPr>
          <w:rFonts w:asciiTheme="minorHAnsi" w:eastAsiaTheme="minorEastAsia" w:hAnsiTheme="minorHAnsi" w:cstheme="minorBidi"/>
          <w:noProof/>
          <w:sz w:val="22"/>
          <w:szCs w:val="22"/>
          <w:lang w:eastAsia="en-GB"/>
        </w:rPr>
      </w:pPr>
      <w:r w:rsidRPr="00317743">
        <w:rPr>
          <w:noProof/>
          <w:lang w:val="en-US"/>
        </w:rPr>
        <w:t>6.1.6.3</w:t>
      </w:r>
      <w:r>
        <w:rPr>
          <w:rFonts w:asciiTheme="minorHAnsi" w:eastAsiaTheme="minorEastAsia" w:hAnsiTheme="minorHAnsi" w:cstheme="minorBidi"/>
          <w:noProof/>
          <w:sz w:val="22"/>
          <w:szCs w:val="22"/>
          <w:lang w:eastAsia="en-GB"/>
        </w:rPr>
        <w:tab/>
      </w:r>
      <w:r w:rsidRPr="00317743">
        <w:rPr>
          <w:noProof/>
          <w:lang w:val="en-US"/>
        </w:rPr>
        <w:t>Simple data types and enumerations</w:t>
      </w:r>
      <w:r>
        <w:rPr>
          <w:noProof/>
        </w:rPr>
        <w:tab/>
      </w:r>
      <w:r>
        <w:rPr>
          <w:noProof/>
        </w:rPr>
        <w:fldChar w:fldCharType="begin" w:fldLock="1"/>
      </w:r>
      <w:r>
        <w:rPr>
          <w:noProof/>
        </w:rPr>
        <w:instrText xml:space="preserve"> PAGEREF _Toc138348744 \h </w:instrText>
      </w:r>
      <w:r>
        <w:rPr>
          <w:noProof/>
        </w:rPr>
      </w:r>
      <w:r>
        <w:rPr>
          <w:noProof/>
        </w:rPr>
        <w:fldChar w:fldCharType="separate"/>
      </w:r>
      <w:r>
        <w:rPr>
          <w:noProof/>
        </w:rPr>
        <w:t>41</w:t>
      </w:r>
      <w:r>
        <w:rPr>
          <w:noProof/>
        </w:rPr>
        <w:fldChar w:fldCharType="end"/>
      </w:r>
    </w:p>
    <w:p w14:paraId="19D1779A" w14:textId="3D24994D" w:rsidR="00F47C9F" w:rsidRDefault="00F47C9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_Toc138348745 \h </w:instrText>
      </w:r>
      <w:r>
        <w:rPr>
          <w:noProof/>
        </w:rPr>
      </w:r>
      <w:r>
        <w:rPr>
          <w:noProof/>
        </w:rPr>
        <w:fldChar w:fldCharType="separate"/>
      </w:r>
      <w:r>
        <w:rPr>
          <w:noProof/>
        </w:rPr>
        <w:t>41</w:t>
      </w:r>
      <w:r>
        <w:rPr>
          <w:noProof/>
        </w:rPr>
        <w:fldChar w:fldCharType="end"/>
      </w:r>
    </w:p>
    <w:p w14:paraId="13E601F9" w14:textId="1DF92C93" w:rsidR="00F47C9F" w:rsidRDefault="00F47C9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_Toc138348746 \h </w:instrText>
      </w:r>
      <w:r>
        <w:rPr>
          <w:noProof/>
        </w:rPr>
      </w:r>
      <w:r>
        <w:rPr>
          <w:noProof/>
        </w:rPr>
        <w:fldChar w:fldCharType="separate"/>
      </w:r>
      <w:r>
        <w:rPr>
          <w:noProof/>
        </w:rPr>
        <w:t>41</w:t>
      </w:r>
      <w:r>
        <w:rPr>
          <w:noProof/>
        </w:rPr>
        <w:fldChar w:fldCharType="end"/>
      </w:r>
    </w:p>
    <w:p w14:paraId="79E67BAE" w14:textId="578D3974" w:rsidR="00F47C9F" w:rsidRDefault="00F47C9F">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EACMode</w:t>
      </w:r>
      <w:r>
        <w:rPr>
          <w:noProof/>
        </w:rPr>
        <w:tab/>
      </w:r>
      <w:r>
        <w:rPr>
          <w:noProof/>
        </w:rPr>
        <w:fldChar w:fldCharType="begin" w:fldLock="1"/>
      </w:r>
      <w:r>
        <w:rPr>
          <w:noProof/>
        </w:rPr>
        <w:instrText xml:space="preserve"> PAGEREF _Toc138348747 \h </w:instrText>
      </w:r>
      <w:r>
        <w:rPr>
          <w:noProof/>
        </w:rPr>
      </w:r>
      <w:r>
        <w:rPr>
          <w:noProof/>
        </w:rPr>
        <w:fldChar w:fldCharType="separate"/>
      </w:r>
      <w:r>
        <w:rPr>
          <w:noProof/>
        </w:rPr>
        <w:t>41</w:t>
      </w:r>
      <w:r>
        <w:rPr>
          <w:noProof/>
        </w:rPr>
        <w:fldChar w:fldCharType="end"/>
      </w:r>
    </w:p>
    <w:p w14:paraId="1A23B454" w14:textId="3C6CE256" w:rsidR="00F47C9F" w:rsidRDefault="00F47C9F">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AcuFlag</w:t>
      </w:r>
      <w:r>
        <w:rPr>
          <w:noProof/>
        </w:rPr>
        <w:tab/>
      </w:r>
      <w:r>
        <w:rPr>
          <w:noProof/>
        </w:rPr>
        <w:fldChar w:fldCharType="begin" w:fldLock="1"/>
      </w:r>
      <w:r>
        <w:rPr>
          <w:noProof/>
        </w:rPr>
        <w:instrText xml:space="preserve"> PAGEREF _Toc138348748 \h </w:instrText>
      </w:r>
      <w:r>
        <w:rPr>
          <w:noProof/>
        </w:rPr>
      </w:r>
      <w:r>
        <w:rPr>
          <w:noProof/>
        </w:rPr>
        <w:fldChar w:fldCharType="separate"/>
      </w:r>
      <w:r>
        <w:rPr>
          <w:noProof/>
        </w:rPr>
        <w:t>41</w:t>
      </w:r>
      <w:r>
        <w:rPr>
          <w:noProof/>
        </w:rPr>
        <w:fldChar w:fldCharType="end"/>
      </w:r>
    </w:p>
    <w:p w14:paraId="66C9C691" w14:textId="3239F912" w:rsidR="00F47C9F" w:rsidRDefault="00F47C9F">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AcuFailureReason</w:t>
      </w:r>
      <w:r>
        <w:rPr>
          <w:noProof/>
        </w:rPr>
        <w:tab/>
      </w:r>
      <w:r>
        <w:rPr>
          <w:noProof/>
        </w:rPr>
        <w:fldChar w:fldCharType="begin" w:fldLock="1"/>
      </w:r>
      <w:r>
        <w:rPr>
          <w:noProof/>
        </w:rPr>
        <w:instrText xml:space="preserve"> PAGEREF _Toc138348749 \h </w:instrText>
      </w:r>
      <w:r>
        <w:rPr>
          <w:noProof/>
        </w:rPr>
      </w:r>
      <w:r>
        <w:rPr>
          <w:noProof/>
        </w:rPr>
        <w:fldChar w:fldCharType="separate"/>
      </w:r>
      <w:r>
        <w:rPr>
          <w:noProof/>
        </w:rPr>
        <w:t>41</w:t>
      </w:r>
      <w:r>
        <w:rPr>
          <w:noProof/>
        </w:rPr>
        <w:fldChar w:fldCharType="end"/>
      </w:r>
    </w:p>
    <w:p w14:paraId="65D39086" w14:textId="78BBB4A6" w:rsidR="00F47C9F" w:rsidRDefault="00F47C9F">
      <w:pPr>
        <w:pStyle w:val="TOC4"/>
        <w:rPr>
          <w:rFonts w:asciiTheme="minorHAnsi" w:eastAsiaTheme="minorEastAsia" w:hAnsiTheme="minorHAnsi" w:cstheme="minorBidi"/>
          <w:noProof/>
          <w:sz w:val="22"/>
          <w:szCs w:val="22"/>
          <w:lang w:eastAsia="en-GB"/>
        </w:rPr>
      </w:pPr>
      <w:r w:rsidRPr="00317743">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_Toc138348750 \h </w:instrText>
      </w:r>
      <w:r>
        <w:rPr>
          <w:noProof/>
        </w:rPr>
      </w:r>
      <w:r>
        <w:rPr>
          <w:noProof/>
        </w:rPr>
        <w:fldChar w:fldCharType="separate"/>
      </w:r>
      <w:r>
        <w:rPr>
          <w:noProof/>
        </w:rPr>
        <w:t>42</w:t>
      </w:r>
      <w:r>
        <w:rPr>
          <w:noProof/>
        </w:rPr>
        <w:fldChar w:fldCharType="end"/>
      </w:r>
    </w:p>
    <w:p w14:paraId="005C5B72" w14:textId="3F7BBF77" w:rsidR="00F47C9F" w:rsidRDefault="00F47C9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_Toc138348751 \h </w:instrText>
      </w:r>
      <w:r>
        <w:rPr>
          <w:noProof/>
        </w:rPr>
      </w:r>
      <w:r>
        <w:rPr>
          <w:noProof/>
        </w:rPr>
        <w:fldChar w:fldCharType="separate"/>
      </w:r>
      <w:r>
        <w:rPr>
          <w:noProof/>
        </w:rPr>
        <w:t>42</w:t>
      </w:r>
      <w:r>
        <w:rPr>
          <w:noProof/>
        </w:rPr>
        <w:fldChar w:fldCharType="end"/>
      </w:r>
    </w:p>
    <w:p w14:paraId="722CD411" w14:textId="6D2E4A88" w:rsidR="00F47C9F" w:rsidRDefault="00F47C9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_Toc138348752 \h </w:instrText>
      </w:r>
      <w:r>
        <w:rPr>
          <w:noProof/>
        </w:rPr>
      </w:r>
      <w:r>
        <w:rPr>
          <w:noProof/>
        </w:rPr>
        <w:fldChar w:fldCharType="separate"/>
      </w:r>
      <w:r>
        <w:rPr>
          <w:noProof/>
        </w:rPr>
        <w:t>42</w:t>
      </w:r>
      <w:r>
        <w:rPr>
          <w:noProof/>
        </w:rPr>
        <w:fldChar w:fldCharType="end"/>
      </w:r>
    </w:p>
    <w:p w14:paraId="3CD07E19" w14:textId="62238AB2" w:rsidR="00F47C9F" w:rsidRDefault="00F47C9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_Toc138348753 \h </w:instrText>
      </w:r>
      <w:r>
        <w:rPr>
          <w:noProof/>
        </w:rPr>
      </w:r>
      <w:r>
        <w:rPr>
          <w:noProof/>
        </w:rPr>
        <w:fldChar w:fldCharType="separate"/>
      </w:r>
      <w:r>
        <w:rPr>
          <w:noProof/>
        </w:rPr>
        <w:t>42</w:t>
      </w:r>
      <w:r>
        <w:rPr>
          <w:noProof/>
        </w:rPr>
        <w:fldChar w:fldCharType="end"/>
      </w:r>
    </w:p>
    <w:p w14:paraId="258258EE" w14:textId="6651017C" w:rsidR="00F47C9F" w:rsidRDefault="00F47C9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_Toc138348754 \h </w:instrText>
      </w:r>
      <w:r>
        <w:rPr>
          <w:noProof/>
        </w:rPr>
      </w:r>
      <w:r>
        <w:rPr>
          <w:noProof/>
        </w:rPr>
        <w:fldChar w:fldCharType="separate"/>
      </w:r>
      <w:r>
        <w:rPr>
          <w:noProof/>
        </w:rPr>
        <w:t>42</w:t>
      </w:r>
      <w:r>
        <w:rPr>
          <w:noProof/>
        </w:rPr>
        <w:fldChar w:fldCharType="end"/>
      </w:r>
    </w:p>
    <w:p w14:paraId="149A5FC1" w14:textId="6613AB07" w:rsidR="00F47C9F" w:rsidRDefault="00F47C9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_Toc138348755 \h </w:instrText>
      </w:r>
      <w:r>
        <w:rPr>
          <w:noProof/>
        </w:rPr>
      </w:r>
      <w:r>
        <w:rPr>
          <w:noProof/>
        </w:rPr>
        <w:fldChar w:fldCharType="separate"/>
      </w:r>
      <w:r>
        <w:rPr>
          <w:noProof/>
        </w:rPr>
        <w:t>42</w:t>
      </w:r>
      <w:r>
        <w:rPr>
          <w:noProof/>
        </w:rPr>
        <w:fldChar w:fldCharType="end"/>
      </w:r>
    </w:p>
    <w:p w14:paraId="015838EC" w14:textId="6ADB1D4E" w:rsidR="00F47C9F" w:rsidRDefault="00F47C9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_Toc138348756 \h </w:instrText>
      </w:r>
      <w:r>
        <w:rPr>
          <w:noProof/>
        </w:rPr>
      </w:r>
      <w:r>
        <w:rPr>
          <w:noProof/>
        </w:rPr>
        <w:fldChar w:fldCharType="separate"/>
      </w:r>
      <w:r>
        <w:rPr>
          <w:noProof/>
        </w:rPr>
        <w:t>43</w:t>
      </w:r>
      <w:r>
        <w:rPr>
          <w:noProof/>
        </w:rPr>
        <w:fldChar w:fldCharType="end"/>
      </w:r>
    </w:p>
    <w:p w14:paraId="308C65FD" w14:textId="7BA58589" w:rsidR="00F47C9F" w:rsidRDefault="00F47C9F">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_Toc138348757 \h </w:instrText>
      </w:r>
      <w:r>
        <w:rPr>
          <w:noProof/>
        </w:rPr>
      </w:r>
      <w:r>
        <w:rPr>
          <w:noProof/>
        </w:rPr>
        <w:fldChar w:fldCharType="separate"/>
      </w:r>
      <w:r>
        <w:rPr>
          <w:noProof/>
        </w:rPr>
        <w:t>43</w:t>
      </w:r>
      <w:r>
        <w:rPr>
          <w:noProof/>
        </w:rPr>
        <w:fldChar w:fldCharType="end"/>
      </w:r>
    </w:p>
    <w:p w14:paraId="153173DB" w14:textId="11E4D6C9" w:rsidR="00F47C9F" w:rsidRDefault="00F47C9F">
      <w:pPr>
        <w:pStyle w:val="TOC3"/>
        <w:rPr>
          <w:rFonts w:asciiTheme="minorHAnsi" w:eastAsiaTheme="minorEastAsia" w:hAnsiTheme="minorHAnsi" w:cstheme="minorBidi"/>
          <w:noProof/>
          <w:sz w:val="22"/>
          <w:szCs w:val="22"/>
          <w:lang w:eastAsia="en-GB"/>
        </w:rPr>
      </w:pPr>
      <w:r w:rsidRPr="00317743">
        <w:rPr>
          <w:noProof/>
          <w:lang w:val="en-US"/>
        </w:rPr>
        <w:t>6.1.10</w:t>
      </w:r>
      <w:r>
        <w:rPr>
          <w:rFonts w:asciiTheme="minorHAnsi" w:eastAsiaTheme="minorEastAsia" w:hAnsiTheme="minorHAnsi" w:cstheme="minorBidi"/>
          <w:noProof/>
          <w:sz w:val="22"/>
          <w:szCs w:val="22"/>
          <w:lang w:eastAsia="en-GB"/>
        </w:rPr>
        <w:tab/>
      </w:r>
      <w:r w:rsidRPr="00317743">
        <w:rPr>
          <w:noProof/>
          <w:lang w:val="en-US"/>
        </w:rPr>
        <w:t>HTTP redirection</w:t>
      </w:r>
      <w:r>
        <w:rPr>
          <w:noProof/>
        </w:rPr>
        <w:tab/>
      </w:r>
      <w:r>
        <w:rPr>
          <w:noProof/>
        </w:rPr>
        <w:fldChar w:fldCharType="begin" w:fldLock="1"/>
      </w:r>
      <w:r>
        <w:rPr>
          <w:noProof/>
        </w:rPr>
        <w:instrText xml:space="preserve"> PAGEREF _Toc138348758 \h </w:instrText>
      </w:r>
      <w:r>
        <w:rPr>
          <w:noProof/>
        </w:rPr>
      </w:r>
      <w:r>
        <w:rPr>
          <w:noProof/>
        </w:rPr>
        <w:fldChar w:fldCharType="separate"/>
      </w:r>
      <w:r>
        <w:rPr>
          <w:noProof/>
        </w:rPr>
        <w:t>44</w:t>
      </w:r>
      <w:r>
        <w:rPr>
          <w:noProof/>
        </w:rPr>
        <w:fldChar w:fldCharType="end"/>
      </w:r>
    </w:p>
    <w:p w14:paraId="2536487A" w14:textId="447812B7" w:rsidR="00F47C9F" w:rsidRDefault="00F47C9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Nnsacf_SliceEventExposure Service API</w:t>
      </w:r>
      <w:r>
        <w:rPr>
          <w:noProof/>
        </w:rPr>
        <w:tab/>
      </w:r>
      <w:r>
        <w:rPr>
          <w:noProof/>
        </w:rPr>
        <w:fldChar w:fldCharType="begin" w:fldLock="1"/>
      </w:r>
      <w:r>
        <w:rPr>
          <w:noProof/>
        </w:rPr>
        <w:instrText xml:space="preserve"> PAGEREF _Toc138348759 \h </w:instrText>
      </w:r>
      <w:r>
        <w:rPr>
          <w:noProof/>
        </w:rPr>
      </w:r>
      <w:r>
        <w:rPr>
          <w:noProof/>
        </w:rPr>
        <w:fldChar w:fldCharType="separate"/>
      </w:r>
      <w:r>
        <w:rPr>
          <w:noProof/>
        </w:rPr>
        <w:t>44</w:t>
      </w:r>
      <w:r>
        <w:rPr>
          <w:noProof/>
        </w:rPr>
        <w:fldChar w:fldCharType="end"/>
      </w:r>
    </w:p>
    <w:p w14:paraId="2E873D16" w14:textId="54997FB8" w:rsidR="00F47C9F" w:rsidRDefault="00F47C9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_Toc138348760 \h </w:instrText>
      </w:r>
      <w:r>
        <w:rPr>
          <w:noProof/>
        </w:rPr>
      </w:r>
      <w:r>
        <w:rPr>
          <w:noProof/>
        </w:rPr>
        <w:fldChar w:fldCharType="separate"/>
      </w:r>
      <w:r>
        <w:rPr>
          <w:noProof/>
        </w:rPr>
        <w:t>44</w:t>
      </w:r>
      <w:r>
        <w:rPr>
          <w:noProof/>
        </w:rPr>
        <w:fldChar w:fldCharType="end"/>
      </w:r>
    </w:p>
    <w:p w14:paraId="153F3F23" w14:textId="0DD53D96" w:rsidR="00F47C9F" w:rsidRDefault="00F47C9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_Toc138348761 \h </w:instrText>
      </w:r>
      <w:r>
        <w:rPr>
          <w:noProof/>
        </w:rPr>
      </w:r>
      <w:r>
        <w:rPr>
          <w:noProof/>
        </w:rPr>
        <w:fldChar w:fldCharType="separate"/>
      </w:r>
      <w:r>
        <w:rPr>
          <w:noProof/>
        </w:rPr>
        <w:t>44</w:t>
      </w:r>
      <w:r>
        <w:rPr>
          <w:noProof/>
        </w:rPr>
        <w:fldChar w:fldCharType="end"/>
      </w:r>
    </w:p>
    <w:p w14:paraId="3665DE25" w14:textId="0428A30C" w:rsidR="00F47C9F" w:rsidRDefault="00F47C9F">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_Toc138348762 \h </w:instrText>
      </w:r>
      <w:r>
        <w:rPr>
          <w:noProof/>
        </w:rPr>
      </w:r>
      <w:r>
        <w:rPr>
          <w:noProof/>
        </w:rPr>
        <w:fldChar w:fldCharType="separate"/>
      </w:r>
      <w:r>
        <w:rPr>
          <w:noProof/>
        </w:rPr>
        <w:t>44</w:t>
      </w:r>
      <w:r>
        <w:rPr>
          <w:noProof/>
        </w:rPr>
        <w:fldChar w:fldCharType="end"/>
      </w:r>
    </w:p>
    <w:p w14:paraId="7D080B04" w14:textId="35963D2D" w:rsidR="00F47C9F" w:rsidRDefault="00F47C9F">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_Toc138348763 \h </w:instrText>
      </w:r>
      <w:r>
        <w:rPr>
          <w:noProof/>
        </w:rPr>
      </w:r>
      <w:r>
        <w:rPr>
          <w:noProof/>
        </w:rPr>
        <w:fldChar w:fldCharType="separate"/>
      </w:r>
      <w:r>
        <w:rPr>
          <w:noProof/>
        </w:rPr>
        <w:t>45</w:t>
      </w:r>
      <w:r>
        <w:rPr>
          <w:noProof/>
        </w:rPr>
        <w:fldChar w:fldCharType="end"/>
      </w:r>
    </w:p>
    <w:p w14:paraId="389B8B3E" w14:textId="47BA5A18" w:rsidR="00F47C9F" w:rsidRDefault="00F47C9F">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_Toc138348764 \h </w:instrText>
      </w:r>
      <w:r>
        <w:rPr>
          <w:noProof/>
        </w:rPr>
      </w:r>
      <w:r>
        <w:rPr>
          <w:noProof/>
        </w:rPr>
        <w:fldChar w:fldCharType="separate"/>
      </w:r>
      <w:r>
        <w:rPr>
          <w:noProof/>
        </w:rPr>
        <w:t>45</w:t>
      </w:r>
      <w:r>
        <w:rPr>
          <w:noProof/>
        </w:rPr>
        <w:fldChar w:fldCharType="end"/>
      </w:r>
    </w:p>
    <w:p w14:paraId="4239ADDA" w14:textId="15181FC4" w:rsidR="00F47C9F" w:rsidRDefault="00F47C9F">
      <w:pPr>
        <w:pStyle w:val="TOC5"/>
        <w:rPr>
          <w:rFonts w:asciiTheme="minorHAnsi" w:eastAsiaTheme="minorEastAsia" w:hAnsiTheme="minorHAnsi" w:cstheme="minorBidi"/>
          <w:noProof/>
          <w:sz w:val="22"/>
          <w:szCs w:val="22"/>
          <w:lang w:eastAsia="en-GB"/>
        </w:rPr>
      </w:pPr>
      <w:r>
        <w:rPr>
          <w:noProof/>
        </w:rPr>
        <w:lastRenderedPageBreak/>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_Toc138348765 \h </w:instrText>
      </w:r>
      <w:r>
        <w:rPr>
          <w:noProof/>
        </w:rPr>
      </w:r>
      <w:r>
        <w:rPr>
          <w:noProof/>
        </w:rPr>
        <w:fldChar w:fldCharType="separate"/>
      </w:r>
      <w:r>
        <w:rPr>
          <w:noProof/>
        </w:rPr>
        <w:t>45</w:t>
      </w:r>
      <w:r>
        <w:rPr>
          <w:noProof/>
        </w:rPr>
        <w:fldChar w:fldCharType="end"/>
      </w:r>
    </w:p>
    <w:p w14:paraId="39CF665A" w14:textId="362EA581" w:rsidR="00F47C9F" w:rsidRDefault="00F47C9F">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_Toc138348766 \h </w:instrText>
      </w:r>
      <w:r>
        <w:rPr>
          <w:noProof/>
        </w:rPr>
      </w:r>
      <w:r>
        <w:rPr>
          <w:noProof/>
        </w:rPr>
        <w:fldChar w:fldCharType="separate"/>
      </w:r>
      <w:r>
        <w:rPr>
          <w:noProof/>
        </w:rPr>
        <w:t>45</w:t>
      </w:r>
      <w:r>
        <w:rPr>
          <w:noProof/>
        </w:rPr>
        <w:fldChar w:fldCharType="end"/>
      </w:r>
    </w:p>
    <w:p w14:paraId="64966296" w14:textId="0CA9B128" w:rsidR="00F47C9F" w:rsidRDefault="00F47C9F">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_Toc138348767 \h </w:instrText>
      </w:r>
      <w:r>
        <w:rPr>
          <w:noProof/>
        </w:rPr>
      </w:r>
      <w:r>
        <w:rPr>
          <w:noProof/>
        </w:rPr>
        <w:fldChar w:fldCharType="separate"/>
      </w:r>
      <w:r>
        <w:rPr>
          <w:noProof/>
        </w:rPr>
        <w:t>45</w:t>
      </w:r>
      <w:r>
        <w:rPr>
          <w:noProof/>
        </w:rPr>
        <w:fldChar w:fldCharType="end"/>
      </w:r>
    </w:p>
    <w:p w14:paraId="7850F0CD" w14:textId="3C0FB629" w:rsidR="00F47C9F" w:rsidRDefault="00F47C9F">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_Toc138348768 \h </w:instrText>
      </w:r>
      <w:r>
        <w:rPr>
          <w:noProof/>
        </w:rPr>
      </w:r>
      <w:r>
        <w:rPr>
          <w:noProof/>
        </w:rPr>
        <w:fldChar w:fldCharType="separate"/>
      </w:r>
      <w:r>
        <w:rPr>
          <w:noProof/>
        </w:rPr>
        <w:t>45</w:t>
      </w:r>
      <w:r>
        <w:rPr>
          <w:noProof/>
        </w:rPr>
        <w:fldChar w:fldCharType="end"/>
      </w:r>
    </w:p>
    <w:p w14:paraId="5432E048" w14:textId="70434EEA" w:rsidR="00F47C9F" w:rsidRDefault="00F47C9F">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Subscriptions collection</w:t>
      </w:r>
      <w:r>
        <w:rPr>
          <w:noProof/>
        </w:rPr>
        <w:tab/>
      </w:r>
      <w:r>
        <w:rPr>
          <w:noProof/>
        </w:rPr>
        <w:fldChar w:fldCharType="begin" w:fldLock="1"/>
      </w:r>
      <w:r>
        <w:rPr>
          <w:noProof/>
        </w:rPr>
        <w:instrText xml:space="preserve"> PAGEREF _Toc138348769 \h </w:instrText>
      </w:r>
      <w:r>
        <w:rPr>
          <w:noProof/>
        </w:rPr>
      </w:r>
      <w:r>
        <w:rPr>
          <w:noProof/>
        </w:rPr>
        <w:fldChar w:fldCharType="separate"/>
      </w:r>
      <w:r>
        <w:rPr>
          <w:noProof/>
        </w:rPr>
        <w:t>46</w:t>
      </w:r>
      <w:r>
        <w:rPr>
          <w:noProof/>
        </w:rPr>
        <w:fldChar w:fldCharType="end"/>
      </w:r>
    </w:p>
    <w:p w14:paraId="3ED31514" w14:textId="1B7A1F67" w:rsidR="00F47C9F" w:rsidRDefault="00F47C9F">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_Toc138348770 \h </w:instrText>
      </w:r>
      <w:r>
        <w:rPr>
          <w:noProof/>
        </w:rPr>
      </w:r>
      <w:r>
        <w:rPr>
          <w:noProof/>
        </w:rPr>
        <w:fldChar w:fldCharType="separate"/>
      </w:r>
      <w:r>
        <w:rPr>
          <w:noProof/>
        </w:rPr>
        <w:t>46</w:t>
      </w:r>
      <w:r>
        <w:rPr>
          <w:noProof/>
        </w:rPr>
        <w:fldChar w:fldCharType="end"/>
      </w:r>
    </w:p>
    <w:p w14:paraId="42DC81D3" w14:textId="391CF959" w:rsidR="00F47C9F" w:rsidRDefault="00F47C9F">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_Toc138348771 \h </w:instrText>
      </w:r>
      <w:r>
        <w:rPr>
          <w:noProof/>
        </w:rPr>
      </w:r>
      <w:r>
        <w:rPr>
          <w:noProof/>
        </w:rPr>
        <w:fldChar w:fldCharType="separate"/>
      </w:r>
      <w:r>
        <w:rPr>
          <w:noProof/>
        </w:rPr>
        <w:t>46</w:t>
      </w:r>
      <w:r>
        <w:rPr>
          <w:noProof/>
        </w:rPr>
        <w:fldChar w:fldCharType="end"/>
      </w:r>
    </w:p>
    <w:p w14:paraId="206D422A" w14:textId="6A3CB8F0" w:rsidR="00F47C9F" w:rsidRDefault="00F47C9F">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_Toc138348772 \h </w:instrText>
      </w:r>
      <w:r>
        <w:rPr>
          <w:noProof/>
        </w:rPr>
      </w:r>
      <w:r>
        <w:rPr>
          <w:noProof/>
        </w:rPr>
        <w:fldChar w:fldCharType="separate"/>
      </w:r>
      <w:r>
        <w:rPr>
          <w:noProof/>
        </w:rPr>
        <w:t>46</w:t>
      </w:r>
      <w:r>
        <w:rPr>
          <w:noProof/>
        </w:rPr>
        <w:fldChar w:fldCharType="end"/>
      </w:r>
    </w:p>
    <w:p w14:paraId="1A8FF5D0" w14:textId="02E1A74F" w:rsidR="00F47C9F" w:rsidRDefault="00F47C9F">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_Toc138348773 \h </w:instrText>
      </w:r>
      <w:r>
        <w:rPr>
          <w:noProof/>
        </w:rPr>
      </w:r>
      <w:r>
        <w:rPr>
          <w:noProof/>
        </w:rPr>
        <w:fldChar w:fldCharType="separate"/>
      </w:r>
      <w:r>
        <w:rPr>
          <w:noProof/>
        </w:rPr>
        <w:t>47</w:t>
      </w:r>
      <w:r>
        <w:rPr>
          <w:noProof/>
        </w:rPr>
        <w:fldChar w:fldCharType="end"/>
      </w:r>
    </w:p>
    <w:p w14:paraId="1FD5FB04" w14:textId="69A944C5" w:rsidR="00F47C9F" w:rsidRDefault="00F47C9F">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_Toc138348774 \h </w:instrText>
      </w:r>
      <w:r>
        <w:rPr>
          <w:noProof/>
        </w:rPr>
      </w:r>
      <w:r>
        <w:rPr>
          <w:noProof/>
        </w:rPr>
        <w:fldChar w:fldCharType="separate"/>
      </w:r>
      <w:r>
        <w:rPr>
          <w:noProof/>
        </w:rPr>
        <w:t>48</w:t>
      </w:r>
      <w:r>
        <w:rPr>
          <w:noProof/>
        </w:rPr>
        <w:fldChar w:fldCharType="end"/>
      </w:r>
    </w:p>
    <w:p w14:paraId="6F0B82BF" w14:textId="48F9758A" w:rsidR="00F47C9F" w:rsidRDefault="00F47C9F">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_Toc138348775 \h </w:instrText>
      </w:r>
      <w:r>
        <w:rPr>
          <w:noProof/>
        </w:rPr>
      </w:r>
      <w:r>
        <w:rPr>
          <w:noProof/>
        </w:rPr>
        <w:fldChar w:fldCharType="separate"/>
      </w:r>
      <w:r>
        <w:rPr>
          <w:noProof/>
        </w:rPr>
        <w:t>48</w:t>
      </w:r>
      <w:r>
        <w:rPr>
          <w:noProof/>
        </w:rPr>
        <w:fldChar w:fldCharType="end"/>
      </w:r>
    </w:p>
    <w:p w14:paraId="27A3BF5E" w14:textId="63A79E39" w:rsidR="00F47C9F" w:rsidRDefault="00F47C9F">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_Toc138348776 \h </w:instrText>
      </w:r>
      <w:r>
        <w:rPr>
          <w:noProof/>
        </w:rPr>
      </w:r>
      <w:r>
        <w:rPr>
          <w:noProof/>
        </w:rPr>
        <w:fldChar w:fldCharType="separate"/>
      </w:r>
      <w:r>
        <w:rPr>
          <w:noProof/>
        </w:rPr>
        <w:t>48</w:t>
      </w:r>
      <w:r>
        <w:rPr>
          <w:noProof/>
        </w:rPr>
        <w:fldChar w:fldCharType="end"/>
      </w:r>
    </w:p>
    <w:p w14:paraId="4FF134DE" w14:textId="30AAC7FB" w:rsidR="00F47C9F" w:rsidRDefault="00F47C9F">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_Toc138348777 \h </w:instrText>
      </w:r>
      <w:r>
        <w:rPr>
          <w:noProof/>
        </w:rPr>
      </w:r>
      <w:r>
        <w:rPr>
          <w:noProof/>
        </w:rPr>
        <w:fldChar w:fldCharType="separate"/>
      </w:r>
      <w:r>
        <w:rPr>
          <w:noProof/>
        </w:rPr>
        <w:t>48</w:t>
      </w:r>
      <w:r>
        <w:rPr>
          <w:noProof/>
        </w:rPr>
        <w:fldChar w:fldCharType="end"/>
      </w:r>
    </w:p>
    <w:p w14:paraId="7385F991" w14:textId="742888B2" w:rsidR="00F47C9F" w:rsidRDefault="00F47C9F">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_Toc138348778 \h </w:instrText>
      </w:r>
      <w:r>
        <w:rPr>
          <w:noProof/>
        </w:rPr>
      </w:r>
      <w:r>
        <w:rPr>
          <w:noProof/>
        </w:rPr>
        <w:fldChar w:fldCharType="separate"/>
      </w:r>
      <w:r>
        <w:rPr>
          <w:noProof/>
        </w:rPr>
        <w:t>52</w:t>
      </w:r>
      <w:r>
        <w:rPr>
          <w:noProof/>
        </w:rPr>
        <w:fldChar w:fldCharType="end"/>
      </w:r>
    </w:p>
    <w:p w14:paraId="75C43678" w14:textId="206116DB" w:rsidR="00F47C9F" w:rsidRDefault="00F47C9F">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_Toc138348779 \h </w:instrText>
      </w:r>
      <w:r>
        <w:rPr>
          <w:noProof/>
        </w:rPr>
      </w:r>
      <w:r>
        <w:rPr>
          <w:noProof/>
        </w:rPr>
        <w:fldChar w:fldCharType="separate"/>
      </w:r>
      <w:r>
        <w:rPr>
          <w:noProof/>
        </w:rPr>
        <w:t>52</w:t>
      </w:r>
      <w:r>
        <w:rPr>
          <w:noProof/>
        </w:rPr>
        <w:fldChar w:fldCharType="end"/>
      </w:r>
    </w:p>
    <w:p w14:paraId="036A911C" w14:textId="144B4BC3" w:rsidR="00F47C9F" w:rsidRDefault="00F47C9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_Toc138348780 \h </w:instrText>
      </w:r>
      <w:r>
        <w:rPr>
          <w:noProof/>
        </w:rPr>
      </w:r>
      <w:r>
        <w:rPr>
          <w:noProof/>
        </w:rPr>
        <w:fldChar w:fldCharType="separate"/>
      </w:r>
      <w:r>
        <w:rPr>
          <w:noProof/>
        </w:rPr>
        <w:t>52</w:t>
      </w:r>
      <w:r>
        <w:rPr>
          <w:noProof/>
        </w:rPr>
        <w:fldChar w:fldCharType="end"/>
      </w:r>
    </w:p>
    <w:p w14:paraId="2A4D87DC" w14:textId="7DCA8E7D" w:rsidR="00F47C9F" w:rsidRDefault="00F47C9F">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_Toc138348781 \h </w:instrText>
      </w:r>
      <w:r>
        <w:rPr>
          <w:noProof/>
        </w:rPr>
      </w:r>
      <w:r>
        <w:rPr>
          <w:noProof/>
        </w:rPr>
        <w:fldChar w:fldCharType="separate"/>
      </w:r>
      <w:r>
        <w:rPr>
          <w:noProof/>
        </w:rPr>
        <w:t>52</w:t>
      </w:r>
      <w:r>
        <w:rPr>
          <w:noProof/>
        </w:rPr>
        <w:fldChar w:fldCharType="end"/>
      </w:r>
    </w:p>
    <w:p w14:paraId="7B61CE99" w14:textId="413B7F09" w:rsidR="00F47C9F" w:rsidRDefault="00F47C9F">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NSACF Event Notification</w:t>
      </w:r>
      <w:r>
        <w:rPr>
          <w:noProof/>
        </w:rPr>
        <w:tab/>
      </w:r>
      <w:r>
        <w:rPr>
          <w:noProof/>
        </w:rPr>
        <w:fldChar w:fldCharType="begin" w:fldLock="1"/>
      </w:r>
      <w:r>
        <w:rPr>
          <w:noProof/>
        </w:rPr>
        <w:instrText xml:space="preserve"> PAGEREF _Toc138348782 \h </w:instrText>
      </w:r>
      <w:r>
        <w:rPr>
          <w:noProof/>
        </w:rPr>
      </w:r>
      <w:r>
        <w:rPr>
          <w:noProof/>
        </w:rPr>
        <w:fldChar w:fldCharType="separate"/>
      </w:r>
      <w:r>
        <w:rPr>
          <w:noProof/>
        </w:rPr>
        <w:t>52</w:t>
      </w:r>
      <w:r>
        <w:rPr>
          <w:noProof/>
        </w:rPr>
        <w:fldChar w:fldCharType="end"/>
      </w:r>
    </w:p>
    <w:p w14:paraId="723FAEF4" w14:textId="695FB8F9" w:rsidR="00F47C9F" w:rsidRDefault="00F47C9F">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_Toc138348783 \h </w:instrText>
      </w:r>
      <w:r>
        <w:rPr>
          <w:noProof/>
        </w:rPr>
      </w:r>
      <w:r>
        <w:rPr>
          <w:noProof/>
        </w:rPr>
        <w:fldChar w:fldCharType="separate"/>
      </w:r>
      <w:r>
        <w:rPr>
          <w:noProof/>
        </w:rPr>
        <w:t>52</w:t>
      </w:r>
      <w:r>
        <w:rPr>
          <w:noProof/>
        </w:rPr>
        <w:fldChar w:fldCharType="end"/>
      </w:r>
    </w:p>
    <w:p w14:paraId="1027ABB9" w14:textId="45D79008" w:rsidR="00F47C9F" w:rsidRDefault="00F47C9F">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_Toc138348784 \h </w:instrText>
      </w:r>
      <w:r>
        <w:rPr>
          <w:noProof/>
        </w:rPr>
      </w:r>
      <w:r>
        <w:rPr>
          <w:noProof/>
        </w:rPr>
        <w:fldChar w:fldCharType="separate"/>
      </w:r>
      <w:r>
        <w:rPr>
          <w:noProof/>
        </w:rPr>
        <w:t>52</w:t>
      </w:r>
      <w:r>
        <w:rPr>
          <w:noProof/>
        </w:rPr>
        <w:fldChar w:fldCharType="end"/>
      </w:r>
    </w:p>
    <w:p w14:paraId="5CF38D08" w14:textId="3DEAA437" w:rsidR="00F47C9F" w:rsidRDefault="00F47C9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_Toc138348785 \h </w:instrText>
      </w:r>
      <w:r>
        <w:rPr>
          <w:noProof/>
        </w:rPr>
      </w:r>
      <w:r>
        <w:rPr>
          <w:noProof/>
        </w:rPr>
        <w:fldChar w:fldCharType="separate"/>
      </w:r>
      <w:r>
        <w:rPr>
          <w:noProof/>
        </w:rPr>
        <w:t>53</w:t>
      </w:r>
      <w:r>
        <w:rPr>
          <w:noProof/>
        </w:rPr>
        <w:fldChar w:fldCharType="end"/>
      </w:r>
    </w:p>
    <w:p w14:paraId="067647EC" w14:textId="5EE9C6E9" w:rsidR="00F47C9F" w:rsidRDefault="00F47C9F">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_Toc138348786 \h </w:instrText>
      </w:r>
      <w:r>
        <w:rPr>
          <w:noProof/>
        </w:rPr>
      </w:r>
      <w:r>
        <w:rPr>
          <w:noProof/>
        </w:rPr>
        <w:fldChar w:fldCharType="separate"/>
      </w:r>
      <w:r>
        <w:rPr>
          <w:noProof/>
        </w:rPr>
        <w:t>53</w:t>
      </w:r>
      <w:r>
        <w:rPr>
          <w:noProof/>
        </w:rPr>
        <w:fldChar w:fldCharType="end"/>
      </w:r>
    </w:p>
    <w:p w14:paraId="02B1DE50" w14:textId="16194FFA" w:rsidR="00F47C9F" w:rsidRDefault="00F47C9F">
      <w:pPr>
        <w:pStyle w:val="TOC4"/>
        <w:rPr>
          <w:rFonts w:asciiTheme="minorHAnsi" w:eastAsiaTheme="minorEastAsia" w:hAnsiTheme="minorHAnsi" w:cstheme="minorBidi"/>
          <w:noProof/>
          <w:sz w:val="22"/>
          <w:szCs w:val="22"/>
          <w:lang w:eastAsia="en-GB"/>
        </w:rPr>
      </w:pPr>
      <w:r w:rsidRPr="00317743">
        <w:rPr>
          <w:noProof/>
          <w:lang w:val="en-US"/>
        </w:rPr>
        <w:t>6.2.6.2</w:t>
      </w:r>
      <w:r>
        <w:rPr>
          <w:rFonts w:asciiTheme="minorHAnsi" w:eastAsiaTheme="minorEastAsia" w:hAnsiTheme="minorHAnsi" w:cstheme="minorBidi"/>
          <w:noProof/>
          <w:sz w:val="22"/>
          <w:szCs w:val="22"/>
          <w:lang w:eastAsia="en-GB"/>
        </w:rPr>
        <w:tab/>
      </w:r>
      <w:r w:rsidRPr="00317743">
        <w:rPr>
          <w:noProof/>
          <w:lang w:val="en-US"/>
        </w:rPr>
        <w:t>Structured data types</w:t>
      </w:r>
      <w:r>
        <w:rPr>
          <w:noProof/>
        </w:rPr>
        <w:tab/>
      </w:r>
      <w:r>
        <w:rPr>
          <w:noProof/>
        </w:rPr>
        <w:fldChar w:fldCharType="begin" w:fldLock="1"/>
      </w:r>
      <w:r>
        <w:rPr>
          <w:noProof/>
        </w:rPr>
        <w:instrText xml:space="preserve"> PAGEREF _Toc138348787 \h </w:instrText>
      </w:r>
      <w:r>
        <w:rPr>
          <w:noProof/>
        </w:rPr>
      </w:r>
      <w:r>
        <w:rPr>
          <w:noProof/>
        </w:rPr>
        <w:fldChar w:fldCharType="separate"/>
      </w:r>
      <w:r>
        <w:rPr>
          <w:noProof/>
        </w:rPr>
        <w:t>54</w:t>
      </w:r>
      <w:r>
        <w:rPr>
          <w:noProof/>
        </w:rPr>
        <w:fldChar w:fldCharType="end"/>
      </w:r>
    </w:p>
    <w:p w14:paraId="7CAA51AA" w14:textId="7391E72D" w:rsidR="00F47C9F" w:rsidRDefault="00F47C9F">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_Toc138348788 \h </w:instrText>
      </w:r>
      <w:r>
        <w:rPr>
          <w:noProof/>
        </w:rPr>
      </w:r>
      <w:r>
        <w:rPr>
          <w:noProof/>
        </w:rPr>
        <w:fldChar w:fldCharType="separate"/>
      </w:r>
      <w:r>
        <w:rPr>
          <w:noProof/>
        </w:rPr>
        <w:t>54</w:t>
      </w:r>
      <w:r>
        <w:rPr>
          <w:noProof/>
        </w:rPr>
        <w:fldChar w:fldCharType="end"/>
      </w:r>
    </w:p>
    <w:p w14:paraId="2D0BE637" w14:textId="34498CA6" w:rsidR="00F47C9F" w:rsidRDefault="00F47C9F">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SACEventSubscription</w:t>
      </w:r>
      <w:r>
        <w:rPr>
          <w:noProof/>
        </w:rPr>
        <w:tab/>
      </w:r>
      <w:r>
        <w:rPr>
          <w:noProof/>
        </w:rPr>
        <w:fldChar w:fldCharType="begin" w:fldLock="1"/>
      </w:r>
      <w:r>
        <w:rPr>
          <w:noProof/>
        </w:rPr>
        <w:instrText xml:space="preserve"> PAGEREF _Toc138348789 \h </w:instrText>
      </w:r>
      <w:r>
        <w:rPr>
          <w:noProof/>
        </w:rPr>
      </w:r>
      <w:r>
        <w:rPr>
          <w:noProof/>
        </w:rPr>
        <w:fldChar w:fldCharType="separate"/>
      </w:r>
      <w:r>
        <w:rPr>
          <w:noProof/>
        </w:rPr>
        <w:t>55</w:t>
      </w:r>
      <w:r>
        <w:rPr>
          <w:noProof/>
        </w:rPr>
        <w:fldChar w:fldCharType="end"/>
      </w:r>
    </w:p>
    <w:p w14:paraId="3C8B9556" w14:textId="37EDDF42" w:rsidR="00F47C9F" w:rsidRDefault="00F47C9F">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CreatedSACEventSubscription</w:t>
      </w:r>
      <w:r>
        <w:rPr>
          <w:noProof/>
        </w:rPr>
        <w:tab/>
      </w:r>
      <w:r>
        <w:rPr>
          <w:noProof/>
        </w:rPr>
        <w:fldChar w:fldCharType="begin" w:fldLock="1"/>
      </w:r>
      <w:r>
        <w:rPr>
          <w:noProof/>
        </w:rPr>
        <w:instrText xml:space="preserve"> PAGEREF _Toc138348790 \h </w:instrText>
      </w:r>
      <w:r>
        <w:rPr>
          <w:noProof/>
        </w:rPr>
      </w:r>
      <w:r>
        <w:rPr>
          <w:noProof/>
        </w:rPr>
        <w:fldChar w:fldCharType="separate"/>
      </w:r>
      <w:r>
        <w:rPr>
          <w:noProof/>
        </w:rPr>
        <w:t>55</w:t>
      </w:r>
      <w:r>
        <w:rPr>
          <w:noProof/>
        </w:rPr>
        <w:fldChar w:fldCharType="end"/>
      </w:r>
    </w:p>
    <w:p w14:paraId="51ECD769" w14:textId="69A310A2" w:rsidR="00F47C9F" w:rsidRDefault="00F47C9F">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SACEventReport</w:t>
      </w:r>
      <w:r>
        <w:rPr>
          <w:noProof/>
        </w:rPr>
        <w:tab/>
      </w:r>
      <w:r>
        <w:rPr>
          <w:noProof/>
        </w:rPr>
        <w:fldChar w:fldCharType="begin" w:fldLock="1"/>
      </w:r>
      <w:r>
        <w:rPr>
          <w:noProof/>
        </w:rPr>
        <w:instrText xml:space="preserve"> PAGEREF _Toc138348791 \h </w:instrText>
      </w:r>
      <w:r>
        <w:rPr>
          <w:noProof/>
        </w:rPr>
      </w:r>
      <w:r>
        <w:rPr>
          <w:noProof/>
        </w:rPr>
        <w:fldChar w:fldCharType="separate"/>
      </w:r>
      <w:r>
        <w:rPr>
          <w:noProof/>
        </w:rPr>
        <w:t>56</w:t>
      </w:r>
      <w:r>
        <w:rPr>
          <w:noProof/>
        </w:rPr>
        <w:fldChar w:fldCharType="end"/>
      </w:r>
    </w:p>
    <w:p w14:paraId="0610C8D1" w14:textId="5CC88D2D" w:rsidR="00F47C9F" w:rsidRDefault="00F47C9F">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SACEvent</w:t>
      </w:r>
      <w:r>
        <w:rPr>
          <w:noProof/>
        </w:rPr>
        <w:tab/>
      </w:r>
      <w:r>
        <w:rPr>
          <w:noProof/>
        </w:rPr>
        <w:fldChar w:fldCharType="begin" w:fldLock="1"/>
      </w:r>
      <w:r>
        <w:rPr>
          <w:noProof/>
        </w:rPr>
        <w:instrText xml:space="preserve"> PAGEREF _Toc138348792 \h </w:instrText>
      </w:r>
      <w:r>
        <w:rPr>
          <w:noProof/>
        </w:rPr>
      </w:r>
      <w:r>
        <w:rPr>
          <w:noProof/>
        </w:rPr>
        <w:fldChar w:fldCharType="separate"/>
      </w:r>
      <w:r>
        <w:rPr>
          <w:noProof/>
        </w:rPr>
        <w:t>56</w:t>
      </w:r>
      <w:r>
        <w:rPr>
          <w:noProof/>
        </w:rPr>
        <w:fldChar w:fldCharType="end"/>
      </w:r>
    </w:p>
    <w:p w14:paraId="4CF49C18" w14:textId="5821B813" w:rsidR="00F47C9F" w:rsidRDefault="00F47C9F">
      <w:pPr>
        <w:pStyle w:val="TOC5"/>
        <w:rPr>
          <w:rFonts w:asciiTheme="minorHAnsi" w:eastAsiaTheme="minorEastAsia" w:hAnsiTheme="minorHAnsi" w:cstheme="minorBidi"/>
          <w:noProof/>
          <w:sz w:val="22"/>
          <w:szCs w:val="22"/>
          <w:lang w:eastAsia="en-GB"/>
        </w:rPr>
      </w:pPr>
      <w:r>
        <w:rPr>
          <w:noProof/>
        </w:rPr>
        <w:t>6.2.6.2.</w:t>
      </w:r>
      <w:r>
        <w:rPr>
          <w:noProof/>
          <w:lang w:eastAsia="zh-CN"/>
        </w:rPr>
        <w:t>6</w:t>
      </w:r>
      <w:r>
        <w:rPr>
          <w:rFonts w:asciiTheme="minorHAnsi" w:eastAsiaTheme="minorEastAsia" w:hAnsiTheme="minorHAnsi" w:cstheme="minorBidi"/>
          <w:noProof/>
          <w:sz w:val="22"/>
          <w:szCs w:val="22"/>
          <w:lang w:eastAsia="en-GB"/>
        </w:rPr>
        <w:tab/>
      </w:r>
      <w:r>
        <w:rPr>
          <w:noProof/>
        </w:rPr>
        <w:t>Type: SACEventReportItem</w:t>
      </w:r>
      <w:r>
        <w:rPr>
          <w:noProof/>
        </w:rPr>
        <w:tab/>
      </w:r>
      <w:r>
        <w:rPr>
          <w:noProof/>
        </w:rPr>
        <w:fldChar w:fldCharType="begin" w:fldLock="1"/>
      </w:r>
      <w:r>
        <w:rPr>
          <w:noProof/>
        </w:rPr>
        <w:instrText xml:space="preserve"> PAGEREF _Toc138348793 \h </w:instrText>
      </w:r>
      <w:r>
        <w:rPr>
          <w:noProof/>
        </w:rPr>
      </w:r>
      <w:r>
        <w:rPr>
          <w:noProof/>
        </w:rPr>
        <w:fldChar w:fldCharType="separate"/>
      </w:r>
      <w:r>
        <w:rPr>
          <w:noProof/>
        </w:rPr>
        <w:t>57</w:t>
      </w:r>
      <w:r>
        <w:rPr>
          <w:noProof/>
        </w:rPr>
        <w:fldChar w:fldCharType="end"/>
      </w:r>
    </w:p>
    <w:p w14:paraId="5F1517F6" w14:textId="1165AF61" w:rsidR="00F47C9F" w:rsidRDefault="00F47C9F">
      <w:pPr>
        <w:pStyle w:val="TOC5"/>
        <w:rPr>
          <w:rFonts w:asciiTheme="minorHAnsi" w:eastAsiaTheme="minorEastAsia" w:hAnsiTheme="minorHAnsi" w:cstheme="minorBidi"/>
          <w:noProof/>
          <w:sz w:val="22"/>
          <w:szCs w:val="22"/>
          <w:lang w:eastAsia="en-GB"/>
        </w:rPr>
      </w:pPr>
      <w:r>
        <w:rPr>
          <w:noProof/>
        </w:rPr>
        <w:t>6.2.6.2.</w:t>
      </w:r>
      <w:r>
        <w:rPr>
          <w:noProof/>
          <w:lang w:eastAsia="zh-CN"/>
        </w:rPr>
        <w:t>7</w:t>
      </w:r>
      <w:r>
        <w:rPr>
          <w:rFonts w:asciiTheme="minorHAnsi" w:eastAsiaTheme="minorEastAsia" w:hAnsiTheme="minorHAnsi" w:cstheme="minorBidi"/>
          <w:noProof/>
          <w:sz w:val="22"/>
          <w:szCs w:val="22"/>
          <w:lang w:eastAsia="en-GB"/>
        </w:rPr>
        <w:tab/>
      </w:r>
      <w:r>
        <w:rPr>
          <w:noProof/>
        </w:rPr>
        <w:t>Type: SACEventState</w:t>
      </w:r>
      <w:r>
        <w:rPr>
          <w:noProof/>
        </w:rPr>
        <w:tab/>
      </w:r>
      <w:r>
        <w:rPr>
          <w:noProof/>
        </w:rPr>
        <w:fldChar w:fldCharType="begin" w:fldLock="1"/>
      </w:r>
      <w:r>
        <w:rPr>
          <w:noProof/>
        </w:rPr>
        <w:instrText xml:space="preserve"> PAGEREF _Toc138348794 \h </w:instrText>
      </w:r>
      <w:r>
        <w:rPr>
          <w:noProof/>
        </w:rPr>
      </w:r>
      <w:r>
        <w:rPr>
          <w:noProof/>
        </w:rPr>
        <w:fldChar w:fldCharType="separate"/>
      </w:r>
      <w:r>
        <w:rPr>
          <w:noProof/>
        </w:rPr>
        <w:t>57</w:t>
      </w:r>
      <w:r>
        <w:rPr>
          <w:noProof/>
        </w:rPr>
        <w:fldChar w:fldCharType="end"/>
      </w:r>
    </w:p>
    <w:p w14:paraId="47453100" w14:textId="478EB413" w:rsidR="00F47C9F" w:rsidRDefault="00F47C9F">
      <w:pPr>
        <w:pStyle w:val="TOC4"/>
        <w:rPr>
          <w:rFonts w:asciiTheme="minorHAnsi" w:eastAsiaTheme="minorEastAsia" w:hAnsiTheme="minorHAnsi" w:cstheme="minorBidi"/>
          <w:noProof/>
          <w:sz w:val="22"/>
          <w:szCs w:val="22"/>
          <w:lang w:eastAsia="en-GB"/>
        </w:rPr>
      </w:pPr>
      <w:r w:rsidRPr="00317743">
        <w:rPr>
          <w:noProof/>
          <w:lang w:val="en-US"/>
        </w:rPr>
        <w:t>6.2.6.3</w:t>
      </w:r>
      <w:r>
        <w:rPr>
          <w:rFonts w:asciiTheme="minorHAnsi" w:eastAsiaTheme="minorEastAsia" w:hAnsiTheme="minorHAnsi" w:cstheme="minorBidi"/>
          <w:noProof/>
          <w:sz w:val="22"/>
          <w:szCs w:val="22"/>
          <w:lang w:eastAsia="en-GB"/>
        </w:rPr>
        <w:tab/>
      </w:r>
      <w:r w:rsidRPr="00317743">
        <w:rPr>
          <w:noProof/>
          <w:lang w:val="en-US"/>
        </w:rPr>
        <w:t>Simple data types and enumerations</w:t>
      </w:r>
      <w:r>
        <w:rPr>
          <w:noProof/>
        </w:rPr>
        <w:tab/>
      </w:r>
      <w:r>
        <w:rPr>
          <w:noProof/>
        </w:rPr>
        <w:fldChar w:fldCharType="begin" w:fldLock="1"/>
      </w:r>
      <w:r>
        <w:rPr>
          <w:noProof/>
        </w:rPr>
        <w:instrText xml:space="preserve"> PAGEREF _Toc138348795 \h </w:instrText>
      </w:r>
      <w:r>
        <w:rPr>
          <w:noProof/>
        </w:rPr>
      </w:r>
      <w:r>
        <w:rPr>
          <w:noProof/>
        </w:rPr>
        <w:fldChar w:fldCharType="separate"/>
      </w:r>
      <w:r>
        <w:rPr>
          <w:noProof/>
        </w:rPr>
        <w:t>57</w:t>
      </w:r>
      <w:r>
        <w:rPr>
          <w:noProof/>
        </w:rPr>
        <w:fldChar w:fldCharType="end"/>
      </w:r>
    </w:p>
    <w:p w14:paraId="4475B7C6" w14:textId="060A5C97" w:rsidR="00F47C9F" w:rsidRDefault="00F47C9F">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_Toc138348796 \h </w:instrText>
      </w:r>
      <w:r>
        <w:rPr>
          <w:noProof/>
        </w:rPr>
      </w:r>
      <w:r>
        <w:rPr>
          <w:noProof/>
        </w:rPr>
        <w:fldChar w:fldCharType="separate"/>
      </w:r>
      <w:r>
        <w:rPr>
          <w:noProof/>
        </w:rPr>
        <w:t>57</w:t>
      </w:r>
      <w:r>
        <w:rPr>
          <w:noProof/>
        </w:rPr>
        <w:fldChar w:fldCharType="end"/>
      </w:r>
    </w:p>
    <w:p w14:paraId="7317FA8C" w14:textId="44749C3A" w:rsidR="00F47C9F" w:rsidRDefault="00F47C9F">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_Toc138348797 \h </w:instrText>
      </w:r>
      <w:r>
        <w:rPr>
          <w:noProof/>
        </w:rPr>
      </w:r>
      <w:r>
        <w:rPr>
          <w:noProof/>
        </w:rPr>
        <w:fldChar w:fldCharType="separate"/>
      </w:r>
      <w:r>
        <w:rPr>
          <w:noProof/>
        </w:rPr>
        <w:t>57</w:t>
      </w:r>
      <w:r>
        <w:rPr>
          <w:noProof/>
        </w:rPr>
        <w:fldChar w:fldCharType="end"/>
      </w:r>
    </w:p>
    <w:p w14:paraId="79F3C1F8" w14:textId="017B43D0" w:rsidR="00F47C9F" w:rsidRDefault="00F47C9F">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SACEventType</w:t>
      </w:r>
      <w:r>
        <w:rPr>
          <w:noProof/>
        </w:rPr>
        <w:tab/>
      </w:r>
      <w:r>
        <w:rPr>
          <w:noProof/>
        </w:rPr>
        <w:fldChar w:fldCharType="begin" w:fldLock="1"/>
      </w:r>
      <w:r>
        <w:rPr>
          <w:noProof/>
        </w:rPr>
        <w:instrText xml:space="preserve"> PAGEREF _Toc138348798 \h </w:instrText>
      </w:r>
      <w:r>
        <w:rPr>
          <w:noProof/>
        </w:rPr>
      </w:r>
      <w:r>
        <w:rPr>
          <w:noProof/>
        </w:rPr>
        <w:fldChar w:fldCharType="separate"/>
      </w:r>
      <w:r>
        <w:rPr>
          <w:noProof/>
        </w:rPr>
        <w:t>58</w:t>
      </w:r>
      <w:r>
        <w:rPr>
          <w:noProof/>
        </w:rPr>
        <w:fldChar w:fldCharType="end"/>
      </w:r>
    </w:p>
    <w:p w14:paraId="176543B4" w14:textId="031FC44B" w:rsidR="00F47C9F" w:rsidRDefault="00F47C9F">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SACEventTrigger</w:t>
      </w:r>
      <w:r>
        <w:rPr>
          <w:noProof/>
        </w:rPr>
        <w:tab/>
      </w:r>
      <w:r>
        <w:rPr>
          <w:noProof/>
        </w:rPr>
        <w:fldChar w:fldCharType="begin" w:fldLock="1"/>
      </w:r>
      <w:r>
        <w:rPr>
          <w:noProof/>
        </w:rPr>
        <w:instrText xml:space="preserve"> PAGEREF _Toc138348799 \h </w:instrText>
      </w:r>
      <w:r>
        <w:rPr>
          <w:noProof/>
        </w:rPr>
      </w:r>
      <w:r>
        <w:rPr>
          <w:noProof/>
        </w:rPr>
        <w:fldChar w:fldCharType="separate"/>
      </w:r>
      <w:r>
        <w:rPr>
          <w:noProof/>
        </w:rPr>
        <w:t>58</w:t>
      </w:r>
      <w:r>
        <w:rPr>
          <w:noProof/>
        </w:rPr>
        <w:fldChar w:fldCharType="end"/>
      </w:r>
    </w:p>
    <w:p w14:paraId="22E30691" w14:textId="3CE53235" w:rsidR="00F47C9F" w:rsidRDefault="00F47C9F">
      <w:pPr>
        <w:pStyle w:val="TOC4"/>
        <w:rPr>
          <w:rFonts w:asciiTheme="minorHAnsi" w:eastAsiaTheme="minorEastAsia" w:hAnsiTheme="minorHAnsi" w:cstheme="minorBidi"/>
          <w:noProof/>
          <w:sz w:val="22"/>
          <w:szCs w:val="22"/>
          <w:lang w:eastAsia="en-GB"/>
        </w:rPr>
      </w:pPr>
      <w:r w:rsidRPr="00317743">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_Toc138348800 \h </w:instrText>
      </w:r>
      <w:r>
        <w:rPr>
          <w:noProof/>
        </w:rPr>
      </w:r>
      <w:r>
        <w:rPr>
          <w:noProof/>
        </w:rPr>
        <w:fldChar w:fldCharType="separate"/>
      </w:r>
      <w:r>
        <w:rPr>
          <w:noProof/>
        </w:rPr>
        <w:t>58</w:t>
      </w:r>
      <w:r>
        <w:rPr>
          <w:noProof/>
        </w:rPr>
        <w:fldChar w:fldCharType="end"/>
      </w:r>
    </w:p>
    <w:p w14:paraId="7A7FA8A9" w14:textId="2453074E" w:rsidR="00F47C9F" w:rsidRDefault="00F47C9F">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_Toc138348801 \h </w:instrText>
      </w:r>
      <w:r>
        <w:rPr>
          <w:noProof/>
        </w:rPr>
      </w:r>
      <w:r>
        <w:rPr>
          <w:noProof/>
        </w:rPr>
        <w:fldChar w:fldCharType="separate"/>
      </w:r>
      <w:r>
        <w:rPr>
          <w:noProof/>
        </w:rPr>
        <w:t>58</w:t>
      </w:r>
      <w:r>
        <w:rPr>
          <w:noProof/>
        </w:rPr>
        <w:fldChar w:fldCharType="end"/>
      </w:r>
    </w:p>
    <w:p w14:paraId="0E76603F" w14:textId="5C665608" w:rsidR="00F47C9F" w:rsidRDefault="00F47C9F">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_Toc138348802 \h </w:instrText>
      </w:r>
      <w:r>
        <w:rPr>
          <w:noProof/>
        </w:rPr>
      </w:r>
      <w:r>
        <w:rPr>
          <w:noProof/>
        </w:rPr>
        <w:fldChar w:fldCharType="separate"/>
      </w:r>
      <w:r>
        <w:rPr>
          <w:noProof/>
        </w:rPr>
        <w:t>58</w:t>
      </w:r>
      <w:r>
        <w:rPr>
          <w:noProof/>
        </w:rPr>
        <w:fldChar w:fldCharType="end"/>
      </w:r>
    </w:p>
    <w:p w14:paraId="6E57064F" w14:textId="6796BA03" w:rsidR="00F47C9F" w:rsidRDefault="00F47C9F">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_Toc138348803 \h </w:instrText>
      </w:r>
      <w:r>
        <w:rPr>
          <w:noProof/>
        </w:rPr>
      </w:r>
      <w:r>
        <w:rPr>
          <w:noProof/>
        </w:rPr>
        <w:fldChar w:fldCharType="separate"/>
      </w:r>
      <w:r>
        <w:rPr>
          <w:noProof/>
        </w:rPr>
        <w:t>58</w:t>
      </w:r>
      <w:r>
        <w:rPr>
          <w:noProof/>
        </w:rPr>
        <w:fldChar w:fldCharType="end"/>
      </w:r>
    </w:p>
    <w:p w14:paraId="1B99F219" w14:textId="2365918E" w:rsidR="00F47C9F" w:rsidRDefault="00F47C9F">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_Toc138348804 \h </w:instrText>
      </w:r>
      <w:r>
        <w:rPr>
          <w:noProof/>
        </w:rPr>
      </w:r>
      <w:r>
        <w:rPr>
          <w:noProof/>
        </w:rPr>
        <w:fldChar w:fldCharType="separate"/>
      </w:r>
      <w:r>
        <w:rPr>
          <w:noProof/>
        </w:rPr>
        <w:t>58</w:t>
      </w:r>
      <w:r>
        <w:rPr>
          <w:noProof/>
        </w:rPr>
        <w:fldChar w:fldCharType="end"/>
      </w:r>
    </w:p>
    <w:p w14:paraId="7BE9640C" w14:textId="43C45978" w:rsidR="00F47C9F" w:rsidRDefault="00F47C9F">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_Toc138348805 \h </w:instrText>
      </w:r>
      <w:r>
        <w:rPr>
          <w:noProof/>
        </w:rPr>
      </w:r>
      <w:r>
        <w:rPr>
          <w:noProof/>
        </w:rPr>
        <w:fldChar w:fldCharType="separate"/>
      </w:r>
      <w:r>
        <w:rPr>
          <w:noProof/>
        </w:rPr>
        <w:t>58</w:t>
      </w:r>
      <w:r>
        <w:rPr>
          <w:noProof/>
        </w:rPr>
        <w:fldChar w:fldCharType="end"/>
      </w:r>
    </w:p>
    <w:p w14:paraId="43B01EB0" w14:textId="0FE68FD8" w:rsidR="00F47C9F" w:rsidRDefault="00F47C9F">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_Toc138348806 \h </w:instrText>
      </w:r>
      <w:r>
        <w:rPr>
          <w:noProof/>
        </w:rPr>
      </w:r>
      <w:r>
        <w:rPr>
          <w:noProof/>
        </w:rPr>
        <w:fldChar w:fldCharType="separate"/>
      </w:r>
      <w:r>
        <w:rPr>
          <w:noProof/>
        </w:rPr>
        <w:t>59</w:t>
      </w:r>
      <w:r>
        <w:rPr>
          <w:noProof/>
        </w:rPr>
        <w:fldChar w:fldCharType="end"/>
      </w:r>
    </w:p>
    <w:p w14:paraId="5696295E" w14:textId="0321B5E9" w:rsidR="00F47C9F" w:rsidRDefault="00F47C9F">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_Toc138348807 \h </w:instrText>
      </w:r>
      <w:r>
        <w:rPr>
          <w:noProof/>
        </w:rPr>
      </w:r>
      <w:r>
        <w:rPr>
          <w:noProof/>
        </w:rPr>
        <w:fldChar w:fldCharType="separate"/>
      </w:r>
      <w:r>
        <w:rPr>
          <w:noProof/>
        </w:rPr>
        <w:t>59</w:t>
      </w:r>
      <w:r>
        <w:rPr>
          <w:noProof/>
        </w:rPr>
        <w:fldChar w:fldCharType="end"/>
      </w:r>
    </w:p>
    <w:p w14:paraId="59BDD669" w14:textId="624E9A40" w:rsidR="00F47C9F" w:rsidRDefault="00F47C9F">
      <w:pPr>
        <w:pStyle w:val="TOC3"/>
        <w:rPr>
          <w:rFonts w:asciiTheme="minorHAnsi" w:eastAsiaTheme="minorEastAsia" w:hAnsiTheme="minorHAnsi" w:cstheme="minorBidi"/>
          <w:noProof/>
          <w:sz w:val="22"/>
          <w:szCs w:val="22"/>
          <w:lang w:eastAsia="en-GB"/>
        </w:rPr>
      </w:pPr>
      <w:r w:rsidRPr="00317743">
        <w:rPr>
          <w:noProof/>
          <w:lang w:val="en-US"/>
        </w:rPr>
        <w:t>6.2.10</w:t>
      </w:r>
      <w:r>
        <w:rPr>
          <w:rFonts w:asciiTheme="minorHAnsi" w:eastAsiaTheme="minorEastAsia" w:hAnsiTheme="minorHAnsi" w:cstheme="minorBidi"/>
          <w:noProof/>
          <w:sz w:val="22"/>
          <w:szCs w:val="22"/>
          <w:lang w:eastAsia="en-GB"/>
        </w:rPr>
        <w:tab/>
      </w:r>
      <w:r w:rsidRPr="00317743">
        <w:rPr>
          <w:noProof/>
          <w:lang w:val="en-US"/>
        </w:rPr>
        <w:t>HTTP redirection</w:t>
      </w:r>
      <w:r>
        <w:rPr>
          <w:noProof/>
        </w:rPr>
        <w:tab/>
      </w:r>
      <w:r>
        <w:rPr>
          <w:noProof/>
        </w:rPr>
        <w:fldChar w:fldCharType="begin" w:fldLock="1"/>
      </w:r>
      <w:r>
        <w:rPr>
          <w:noProof/>
        </w:rPr>
        <w:instrText xml:space="preserve"> PAGEREF _Toc138348808 \h </w:instrText>
      </w:r>
      <w:r>
        <w:rPr>
          <w:noProof/>
        </w:rPr>
      </w:r>
      <w:r>
        <w:rPr>
          <w:noProof/>
        </w:rPr>
        <w:fldChar w:fldCharType="separate"/>
      </w:r>
      <w:r>
        <w:rPr>
          <w:noProof/>
        </w:rPr>
        <w:t>59</w:t>
      </w:r>
      <w:r>
        <w:rPr>
          <w:noProof/>
        </w:rPr>
        <w:fldChar w:fldCharType="end"/>
      </w:r>
    </w:p>
    <w:p w14:paraId="62D75D1F" w14:textId="2E5FF33A" w:rsidR="00F47C9F" w:rsidRDefault="00F47C9F" w:rsidP="00F47C9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_Toc138348809 \h </w:instrText>
      </w:r>
      <w:r>
        <w:rPr>
          <w:noProof/>
        </w:rPr>
      </w:r>
      <w:r>
        <w:rPr>
          <w:noProof/>
        </w:rPr>
        <w:fldChar w:fldCharType="separate"/>
      </w:r>
      <w:r>
        <w:rPr>
          <w:noProof/>
        </w:rPr>
        <w:t>60</w:t>
      </w:r>
      <w:r>
        <w:rPr>
          <w:noProof/>
        </w:rPr>
        <w:fldChar w:fldCharType="end"/>
      </w:r>
    </w:p>
    <w:p w14:paraId="7B1C6C70" w14:textId="165E630B" w:rsidR="00F47C9F" w:rsidRDefault="00F47C9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_Toc138348810 \h </w:instrText>
      </w:r>
      <w:r>
        <w:rPr>
          <w:noProof/>
        </w:rPr>
      </w:r>
      <w:r>
        <w:rPr>
          <w:noProof/>
        </w:rPr>
        <w:fldChar w:fldCharType="separate"/>
      </w:r>
      <w:r>
        <w:rPr>
          <w:noProof/>
        </w:rPr>
        <w:t>60</w:t>
      </w:r>
      <w:r>
        <w:rPr>
          <w:noProof/>
        </w:rPr>
        <w:fldChar w:fldCharType="end"/>
      </w:r>
    </w:p>
    <w:p w14:paraId="0C790066" w14:textId="26065203" w:rsidR="00F47C9F" w:rsidRDefault="00F47C9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Nnsacf_NSAC API</w:t>
      </w:r>
      <w:r>
        <w:rPr>
          <w:noProof/>
        </w:rPr>
        <w:tab/>
      </w:r>
      <w:r>
        <w:rPr>
          <w:noProof/>
        </w:rPr>
        <w:fldChar w:fldCharType="begin" w:fldLock="1"/>
      </w:r>
      <w:r>
        <w:rPr>
          <w:noProof/>
        </w:rPr>
        <w:instrText xml:space="preserve"> PAGEREF _Toc138348811 \h </w:instrText>
      </w:r>
      <w:r>
        <w:rPr>
          <w:noProof/>
        </w:rPr>
      </w:r>
      <w:r>
        <w:rPr>
          <w:noProof/>
        </w:rPr>
        <w:fldChar w:fldCharType="separate"/>
      </w:r>
      <w:r>
        <w:rPr>
          <w:noProof/>
        </w:rPr>
        <w:t>60</w:t>
      </w:r>
      <w:r>
        <w:rPr>
          <w:noProof/>
        </w:rPr>
        <w:fldChar w:fldCharType="end"/>
      </w:r>
    </w:p>
    <w:p w14:paraId="1910F856" w14:textId="4192DC4D" w:rsidR="00F47C9F" w:rsidRDefault="00F47C9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Nnsacf_SliceEventExposure API</w:t>
      </w:r>
      <w:r>
        <w:rPr>
          <w:noProof/>
        </w:rPr>
        <w:tab/>
      </w:r>
      <w:r>
        <w:rPr>
          <w:noProof/>
        </w:rPr>
        <w:fldChar w:fldCharType="begin" w:fldLock="1"/>
      </w:r>
      <w:r>
        <w:rPr>
          <w:noProof/>
        </w:rPr>
        <w:instrText xml:space="preserve"> PAGEREF _Toc138348812 \h </w:instrText>
      </w:r>
      <w:r>
        <w:rPr>
          <w:noProof/>
        </w:rPr>
      </w:r>
      <w:r>
        <w:rPr>
          <w:noProof/>
        </w:rPr>
        <w:fldChar w:fldCharType="separate"/>
      </w:r>
      <w:r>
        <w:rPr>
          <w:noProof/>
        </w:rPr>
        <w:t>67</w:t>
      </w:r>
      <w:r>
        <w:rPr>
          <w:noProof/>
        </w:rPr>
        <w:fldChar w:fldCharType="end"/>
      </w:r>
    </w:p>
    <w:p w14:paraId="3B13C652" w14:textId="38D88D07" w:rsidR="00F47C9F" w:rsidRDefault="00F47C9F" w:rsidP="00F47C9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_Toc138348813 \h </w:instrText>
      </w:r>
      <w:r>
        <w:rPr>
          <w:noProof/>
        </w:rPr>
      </w:r>
      <w:r>
        <w:rPr>
          <w:noProof/>
        </w:rPr>
        <w:fldChar w:fldCharType="separate"/>
      </w:r>
      <w:r>
        <w:rPr>
          <w:noProof/>
        </w:rPr>
        <w:t>73</w:t>
      </w:r>
      <w:r>
        <w:rPr>
          <w:noProof/>
        </w:rPr>
        <w:fldChar w:fldCharType="end"/>
      </w:r>
    </w:p>
    <w:p w14:paraId="09B22CB4" w14:textId="00AC11C8" w:rsidR="00080512" w:rsidRPr="00127E7B" w:rsidRDefault="001F2CDD">
      <w:r w:rsidRPr="00127E7B">
        <w:rPr>
          <w:noProof/>
          <w:sz w:val="22"/>
        </w:rPr>
        <w:fldChar w:fldCharType="end"/>
      </w:r>
    </w:p>
    <w:p w14:paraId="13699F81" w14:textId="77777777" w:rsidR="00080512" w:rsidRPr="00127E7B" w:rsidRDefault="00080512" w:rsidP="001773FF">
      <w:pPr>
        <w:pStyle w:val="Heading1"/>
      </w:pPr>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38348652"/>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End w:id="18"/>
      <w:r w:rsidRPr="00127E7B">
        <w:br w:type="page"/>
      </w:r>
      <w:bookmarkStart w:id="19" w:name="_Toc510696578"/>
      <w:bookmarkStart w:id="20" w:name="_Toc35971370"/>
      <w:bookmarkStart w:id="21" w:name="_Toc70325087"/>
      <w:bookmarkStart w:id="22" w:name="_Toc81226645"/>
      <w:bookmarkStart w:id="23" w:name="_Toc93868934"/>
      <w:bookmarkStart w:id="24" w:name="_Toc138348653"/>
      <w:r w:rsidRPr="00127E7B">
        <w:lastRenderedPageBreak/>
        <w:t>1</w:t>
      </w:r>
      <w:r w:rsidRPr="00127E7B">
        <w:tab/>
        <w:t>Scope</w:t>
      </w:r>
      <w:bookmarkEnd w:id="19"/>
      <w:bookmarkEnd w:id="20"/>
      <w:bookmarkEnd w:id="21"/>
      <w:bookmarkEnd w:id="22"/>
      <w:bookmarkEnd w:id="23"/>
      <w:bookmarkEnd w:id="24"/>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5" w:name="_Toc510696579"/>
      <w:bookmarkStart w:id="26" w:name="_Toc35971371"/>
      <w:bookmarkStart w:id="27" w:name="_Toc70325088"/>
      <w:bookmarkStart w:id="28" w:name="_Toc81226646"/>
      <w:bookmarkStart w:id="29" w:name="_Toc93868935"/>
      <w:bookmarkStart w:id="30" w:name="_Toc138348654"/>
      <w:r w:rsidRPr="00127E7B">
        <w:t>2</w:t>
      </w:r>
      <w:r w:rsidRPr="00127E7B">
        <w:tab/>
        <w:t>References</w:t>
      </w:r>
      <w:bookmarkEnd w:id="25"/>
      <w:bookmarkEnd w:id="26"/>
      <w:bookmarkEnd w:id="27"/>
      <w:bookmarkEnd w:id="28"/>
      <w:bookmarkEnd w:id="29"/>
      <w:bookmarkEnd w:id="3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1"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Hyperlink"/>
            <w:lang w:val="en-US"/>
          </w:rPr>
          <w:t>https://spec.openapis.org/oas/v3.0.0</w:t>
        </w:r>
      </w:hyperlink>
      <w:r w:rsidRPr="00127E7B">
        <w:rPr>
          <w:lang w:val="en-US"/>
        </w:rPr>
        <w:t>.</w:t>
      </w:r>
    </w:p>
    <w:bookmarkEnd w:id="31"/>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2" w:name="_Toc510696580"/>
      <w:bookmarkStart w:id="33" w:name="_Toc35971372"/>
      <w:bookmarkStart w:id="34"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5" w:name="_Toc81226647"/>
      <w:bookmarkStart w:id="36" w:name="_Toc93868936"/>
      <w:bookmarkStart w:id="37" w:name="_Toc138348655"/>
      <w:r w:rsidRPr="00127E7B">
        <w:lastRenderedPageBreak/>
        <w:t>3</w:t>
      </w:r>
      <w:r w:rsidRPr="00127E7B">
        <w:tab/>
        <w:t>Definitions, abbreviations</w:t>
      </w:r>
      <w:bookmarkEnd w:id="32"/>
      <w:bookmarkEnd w:id="33"/>
      <w:bookmarkEnd w:id="34"/>
      <w:bookmarkEnd w:id="35"/>
      <w:bookmarkEnd w:id="36"/>
      <w:bookmarkEnd w:id="37"/>
    </w:p>
    <w:p w14:paraId="53753FD6" w14:textId="77777777" w:rsidR="008A6D4A" w:rsidRPr="00127E7B" w:rsidRDefault="008A6D4A" w:rsidP="001773FF">
      <w:pPr>
        <w:pStyle w:val="Heading2"/>
      </w:pPr>
      <w:bookmarkStart w:id="38" w:name="_Toc510696581"/>
      <w:bookmarkStart w:id="39" w:name="_Toc35971373"/>
      <w:bookmarkStart w:id="40" w:name="_Toc70325090"/>
      <w:bookmarkStart w:id="41" w:name="_Toc81226648"/>
      <w:bookmarkStart w:id="42" w:name="_Toc93868937"/>
      <w:bookmarkStart w:id="43" w:name="_Toc138348656"/>
      <w:r w:rsidRPr="00127E7B">
        <w:t>3.1</w:t>
      </w:r>
      <w:r w:rsidRPr="00127E7B">
        <w:tab/>
        <w:t>Definitions</w:t>
      </w:r>
      <w:bookmarkEnd w:id="38"/>
      <w:bookmarkEnd w:id="39"/>
      <w:bookmarkEnd w:id="40"/>
      <w:bookmarkEnd w:id="41"/>
      <w:bookmarkEnd w:id="42"/>
      <w:bookmarkEnd w:id="43"/>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4" w:name="_Toc510696583"/>
      <w:bookmarkStart w:id="45" w:name="_Toc35971375"/>
      <w:bookmarkStart w:id="46" w:name="_Toc70325091"/>
      <w:bookmarkStart w:id="47" w:name="_Toc81226649"/>
      <w:bookmarkStart w:id="48" w:name="_Toc93868938"/>
      <w:bookmarkStart w:id="49" w:name="_Toc138348657"/>
      <w:r w:rsidRPr="00127E7B">
        <w:t>3.</w:t>
      </w:r>
      <w:r w:rsidR="00DC3503" w:rsidRPr="00127E7B">
        <w:t>2</w:t>
      </w:r>
      <w:r w:rsidRPr="00127E7B">
        <w:tab/>
        <w:t>Abbreviations</w:t>
      </w:r>
      <w:bookmarkEnd w:id="44"/>
      <w:bookmarkEnd w:id="45"/>
      <w:bookmarkEnd w:id="46"/>
      <w:bookmarkEnd w:id="47"/>
      <w:bookmarkEnd w:id="48"/>
      <w:bookmarkEnd w:id="49"/>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0" w:name="_Toc510696584"/>
      <w:bookmarkStart w:id="51" w:name="_Toc35971376"/>
      <w:bookmarkStart w:id="52" w:name="_Toc70325092"/>
      <w:bookmarkStart w:id="53" w:name="_Toc81226650"/>
      <w:r>
        <w:t>SMF</w:t>
      </w:r>
      <w:r>
        <w:tab/>
        <w:t>Session Management Function</w:t>
      </w:r>
    </w:p>
    <w:p w14:paraId="5B44B567" w14:textId="77777777" w:rsidR="008A6D4A" w:rsidRPr="00127E7B" w:rsidRDefault="008A6D4A" w:rsidP="001773FF">
      <w:pPr>
        <w:pStyle w:val="Heading1"/>
      </w:pPr>
      <w:bookmarkStart w:id="54" w:name="_Toc93868939"/>
      <w:bookmarkStart w:id="55" w:name="_Toc138348658"/>
      <w:r w:rsidRPr="00127E7B">
        <w:t>4</w:t>
      </w:r>
      <w:r w:rsidRPr="00127E7B">
        <w:tab/>
        <w:t>Overview</w:t>
      </w:r>
      <w:bookmarkEnd w:id="50"/>
      <w:bookmarkEnd w:id="51"/>
      <w:bookmarkEnd w:id="52"/>
      <w:bookmarkEnd w:id="53"/>
      <w:bookmarkEnd w:id="54"/>
      <w:bookmarkEnd w:id="55"/>
    </w:p>
    <w:p w14:paraId="121421BE" w14:textId="77777777" w:rsidR="00487F40" w:rsidRPr="00127E7B" w:rsidRDefault="00487F40" w:rsidP="001773FF">
      <w:pPr>
        <w:pStyle w:val="Heading2"/>
        <w:rPr>
          <w:lang w:eastAsia="zh-CN"/>
        </w:rPr>
      </w:pPr>
      <w:bookmarkStart w:id="56" w:name="_Toc93868940"/>
      <w:bookmarkStart w:id="57" w:name="_Toc138348659"/>
      <w:r>
        <w:rPr>
          <w:rFonts w:hint="eastAsia"/>
          <w:lang w:eastAsia="zh-CN"/>
        </w:rPr>
        <w:t>4</w:t>
      </w:r>
      <w:r w:rsidRPr="00127E7B">
        <w:t>.</w:t>
      </w:r>
      <w:r>
        <w:t>1</w:t>
      </w:r>
      <w:r w:rsidRPr="00127E7B">
        <w:tab/>
      </w:r>
      <w:r>
        <w:rPr>
          <w:lang w:eastAsia="zh-CN"/>
        </w:rPr>
        <w:t>General</w:t>
      </w:r>
      <w:bookmarkEnd w:id="56"/>
      <w:bookmarkEnd w:id="57"/>
    </w:p>
    <w:p w14:paraId="5BC08C04" w14:textId="12CB50FB" w:rsidR="00B12100" w:rsidRPr="00127E7B" w:rsidRDefault="00B12100" w:rsidP="00B12100">
      <w:r w:rsidRPr="00127E7B">
        <w:t>Within the 5GC,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510C7">
        <w:t>,</w:t>
      </w:r>
      <w:r w:rsidR="003D5B24" w:rsidRPr="00127E7B">
        <w:t xml:space="preserve"> NEF</w:t>
      </w:r>
      <w:r w:rsidR="00BB40E4">
        <w:t>,</w:t>
      </w:r>
      <w:r w:rsidR="007510C7">
        <w:t xml:space="preserve"> DCCF </w:t>
      </w:r>
      <w:r w:rsidR="00BB40E4">
        <w:t xml:space="preserve">and NSACF </w:t>
      </w:r>
      <w:r w:rsidRPr="00127E7B">
        <w:t>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1CEE763E" w:rsidR="00B12100" w:rsidRPr="00127E7B" w:rsidRDefault="00BB40E4" w:rsidP="00B12100">
      <w:pPr>
        <w:pStyle w:val="TH"/>
        <w:rPr>
          <w:lang w:eastAsia="zh-CN"/>
        </w:rPr>
      </w:pPr>
      <w:r w:rsidRPr="00127E7B">
        <w:object w:dxaOrig="5791" w:dyaOrig="3891" w14:anchorId="59005E77">
          <v:shape id="_x0000_i1027" type="#_x0000_t75" style="width:290.7pt;height:194.25pt" o:ole="">
            <v:imagedata r:id="rId13" o:title=""/>
          </v:shape>
          <o:OLEObject Type="Embed" ProgID="Visio.Drawing.11" ShapeID="_x0000_i1027" DrawAspect="Content" ObjectID="_1748961552"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lastRenderedPageBreak/>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2816DB" w14:textId="77777777" w:rsidR="00BB40E4" w:rsidRPr="00201DD0" w:rsidRDefault="00BB40E4" w:rsidP="00BB40E4">
      <w:pPr>
        <w:pStyle w:val="EditorsNote"/>
      </w:pPr>
      <w:bookmarkStart w:id="58" w:name="_Toc93868941"/>
      <w:r>
        <w:t>Editor’s Note:</w:t>
      </w:r>
      <w:r>
        <w:tab/>
        <w:t>It needs stage 2 confirmation whether the Nnsacf interface is used to support the interaction between two NSACFs.</w:t>
      </w:r>
    </w:p>
    <w:p w14:paraId="04A36A26" w14:textId="77777777" w:rsidR="00487F40" w:rsidRPr="00127E7B" w:rsidRDefault="00487F40" w:rsidP="001773FF">
      <w:pPr>
        <w:pStyle w:val="Heading2"/>
        <w:rPr>
          <w:lang w:eastAsia="zh-CN"/>
        </w:rPr>
      </w:pPr>
      <w:bookmarkStart w:id="59" w:name="_Toc138348660"/>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58"/>
      <w:bookmarkEnd w:id="59"/>
    </w:p>
    <w:p w14:paraId="0C2BDFB7" w14:textId="08BE8269" w:rsidR="00487F40" w:rsidRDefault="00487F40" w:rsidP="00487F40">
      <w:pPr>
        <w:rPr>
          <w:lang w:eastAsia="zh-CN"/>
        </w:rPr>
      </w:pPr>
      <w:r w:rsidRPr="00127E7B">
        <w:t xml:space="preserve">In the roaming scenario, depending on operator's policy and roaming agreement, </w:t>
      </w:r>
      <w:r w:rsidR="00320E17">
        <w:t xml:space="preserve">a specific NSAC admission mode (i.e. VPLMN NSAC admission, VPLMN with HPLMN assistance admission or HPLMN NSAC admission) is determined for </w:t>
      </w:r>
      <w:r w:rsidRPr="00127E7B">
        <w:t>the NSAC procedure for roaming UEs (see clause 5.</w:t>
      </w:r>
      <w:r>
        <w:t>15.11.3 of 3GPP TS 23.501 [2]).</w:t>
      </w:r>
    </w:p>
    <w:p w14:paraId="0A3233E5" w14:textId="7747E2BE" w:rsidR="00487F40" w:rsidRDefault="000113BA" w:rsidP="00487F40">
      <w:pPr>
        <w:rPr>
          <w:lang w:eastAsia="zh-CN"/>
        </w:rPr>
      </w:pPr>
      <w:r>
        <w:t>F</w:t>
      </w:r>
      <w:r w:rsidR="00487F40">
        <w:t>or roaming UEs with LBO PDU session</w:t>
      </w:r>
      <w:r w:rsidR="0073502B">
        <w:t>:</w:t>
      </w:r>
    </w:p>
    <w:p w14:paraId="56B4E889" w14:textId="77777777" w:rsidR="0073502B" w:rsidRDefault="0073502B" w:rsidP="0073502B">
      <w:pPr>
        <w:pStyle w:val="B1"/>
        <w:rPr>
          <w:lang w:eastAsia="zh-CN"/>
        </w:rPr>
      </w:pPr>
      <w:r w:rsidRPr="00127E7B">
        <w:t>-</w:t>
      </w:r>
      <w:r w:rsidRPr="00127E7B">
        <w:tab/>
      </w:r>
      <w:r>
        <w:t>if VPLMN NSAC admission (w/o HPLMN assistance) is determined, the vNSACF offers service to the NF in the VPLMN (e.g. AMF and SMF in VPLMN)</w:t>
      </w:r>
      <w:r w:rsidRPr="00127E7B">
        <w:rPr>
          <w:rFonts w:hint="eastAsia"/>
          <w:lang w:eastAsia="zh-CN"/>
        </w:rPr>
        <w:t>;</w:t>
      </w:r>
    </w:p>
    <w:p w14:paraId="7549A4F6" w14:textId="77777777" w:rsidR="0073502B" w:rsidRDefault="0073502B" w:rsidP="0073502B">
      <w:pPr>
        <w:pStyle w:val="B1"/>
        <w:rPr>
          <w:lang w:eastAsia="zh-CN"/>
        </w:rPr>
      </w:pPr>
      <w:r w:rsidRPr="00127E7B">
        <w:t>-</w:t>
      </w:r>
      <w:r w:rsidRPr="00127E7B">
        <w:tab/>
      </w:r>
      <w:r>
        <w:t>if HPLMN NSAC admission is determined, the hNSACF offers serv</w:t>
      </w:r>
      <w:r>
        <w:rPr>
          <w:rFonts w:hint="eastAsia"/>
          <w:lang w:eastAsia="zh-CN"/>
        </w:rPr>
        <w:t>ice</w:t>
      </w:r>
      <w:r>
        <w:t xml:space="preserve"> to the NF in the VPLMN (e.g. AMF and SMF in VPLMN). The AMF and SMF in VPLMN interact with hNSACF to perform NSAC procedure. </w:t>
      </w:r>
    </w:p>
    <w:p w14:paraId="254A5F5D" w14:textId="77777777" w:rsidR="0073502B" w:rsidRDefault="0073502B" w:rsidP="0073502B">
      <w:r>
        <w:t>For roaming UEs with HR PDU session:</w:t>
      </w:r>
    </w:p>
    <w:p w14:paraId="31393F23" w14:textId="77777777" w:rsidR="0073502B" w:rsidRDefault="0073502B" w:rsidP="0073502B">
      <w:pPr>
        <w:pStyle w:val="B1"/>
        <w:rPr>
          <w:lang w:eastAsia="zh-CN"/>
        </w:rPr>
      </w:pPr>
      <w:r w:rsidRPr="00127E7B">
        <w:t>-</w:t>
      </w:r>
      <w:r w:rsidRPr="00127E7B">
        <w:tab/>
      </w:r>
      <w:r>
        <w:rPr>
          <w:rFonts w:hint="eastAsia"/>
          <w:lang w:eastAsia="zh-CN"/>
        </w:rPr>
        <w:t>the hNSACF offers service to the SMF in the HPLMN;</w:t>
      </w:r>
    </w:p>
    <w:p w14:paraId="7C37FF12" w14:textId="77777777" w:rsidR="0073502B" w:rsidRPr="00B96A53" w:rsidRDefault="0073502B" w:rsidP="0073502B">
      <w:pPr>
        <w:pStyle w:val="B1"/>
        <w:rPr>
          <w:lang w:val="en-US" w:eastAsia="zh-CN"/>
        </w:rPr>
      </w:pPr>
      <w:r w:rsidRPr="00127E7B">
        <w:t>-</w:t>
      </w:r>
      <w:r w:rsidRPr="00127E7B">
        <w:tab/>
      </w:r>
      <w:r>
        <w:t>if HPLMN NSAC admission is determined, the hNSACF offers serv</w:t>
      </w:r>
      <w:r>
        <w:rPr>
          <w:rFonts w:hint="eastAsia"/>
          <w:lang w:eastAsia="zh-CN"/>
        </w:rPr>
        <w:t>ice</w:t>
      </w:r>
      <w:r>
        <w:t xml:space="preserve"> to the </w:t>
      </w:r>
      <w:r>
        <w:rPr>
          <w:rFonts w:hint="eastAsia"/>
          <w:lang w:eastAsia="zh-CN"/>
        </w:rPr>
        <w:t>AMF</w:t>
      </w:r>
      <w:r>
        <w:t xml:space="preserve"> in the VPLMN</w:t>
      </w:r>
      <w:r>
        <w:rPr>
          <w:rFonts w:hint="eastAsia"/>
          <w:lang w:eastAsia="zh-CN"/>
        </w:rPr>
        <w:t>. Otherwise, the vNSACF</w:t>
      </w:r>
      <w:r>
        <w:t xml:space="preserve"> </w:t>
      </w:r>
      <w:r>
        <w:rPr>
          <w:rFonts w:hint="eastAsia"/>
          <w:lang w:eastAsia="zh-CN"/>
        </w:rPr>
        <w:t>offers services to the AMF in the VPLMN.</w:t>
      </w:r>
    </w:p>
    <w:p w14:paraId="58BF3C54" w14:textId="38F5914D" w:rsidR="00C446D0" w:rsidRPr="00127E7B" w:rsidRDefault="00C446D0" w:rsidP="00C446D0">
      <w:pPr>
        <w:pStyle w:val="Heading2"/>
        <w:rPr>
          <w:lang w:eastAsia="zh-CN"/>
        </w:rPr>
      </w:pPr>
      <w:bookmarkStart w:id="60" w:name="_Toc138348661"/>
      <w:r>
        <w:rPr>
          <w:rFonts w:hint="eastAsia"/>
          <w:lang w:eastAsia="zh-CN"/>
        </w:rPr>
        <w:t>4</w:t>
      </w:r>
      <w:r w:rsidRPr="00127E7B">
        <w:t>.</w:t>
      </w:r>
      <w:r>
        <w:t>3</w:t>
      </w:r>
      <w:r w:rsidRPr="00127E7B">
        <w:tab/>
      </w:r>
      <w:r>
        <w:t xml:space="preserve">Interaction between </w:t>
      </w:r>
      <w:r>
        <w:rPr>
          <w:rFonts w:hint="eastAsia"/>
          <w:lang w:eastAsia="zh-CN"/>
        </w:rPr>
        <w:t>NSAC</w:t>
      </w:r>
      <w:r>
        <w:rPr>
          <w:lang w:eastAsia="zh-CN"/>
        </w:rPr>
        <w:t>Fs</w:t>
      </w:r>
      <w:bookmarkEnd w:id="60"/>
    </w:p>
    <w:p w14:paraId="3B7A4F89" w14:textId="77777777" w:rsidR="00C446D0" w:rsidRDefault="00C446D0" w:rsidP="00C446D0">
      <w:r>
        <w:t>NSACF interactions may exist in the following cases:</w:t>
      </w:r>
    </w:p>
    <w:p w14:paraId="5E4A1F9F" w14:textId="77777777" w:rsidR="00C446D0" w:rsidRDefault="00C446D0" w:rsidP="00C446D0">
      <w:pPr>
        <w:pStyle w:val="B1"/>
        <w:rPr>
          <w:lang w:eastAsia="zh-CN"/>
        </w:rPr>
      </w:pPr>
      <w:r w:rsidRPr="00127E7B">
        <w:t>-</w:t>
      </w:r>
      <w:r w:rsidRPr="00127E7B">
        <w:tab/>
      </w:r>
      <w:r>
        <w:t>for roaming case, if VPLMN with HPLMN assistance NSAC admission mode is determined, the NSACF in VPLMN may interact with the NSACF in HPLMN to fetch the quota for number of UEs or number of PDU sessions</w:t>
      </w:r>
      <w:r w:rsidRPr="00127E7B">
        <w:rPr>
          <w:rFonts w:hint="eastAsia"/>
          <w:lang w:eastAsia="zh-CN"/>
        </w:rPr>
        <w:t>;</w:t>
      </w:r>
    </w:p>
    <w:p w14:paraId="5CAC0355" w14:textId="77777777" w:rsidR="00C446D0" w:rsidRDefault="00C446D0" w:rsidP="00C446D0">
      <w:pPr>
        <w:pStyle w:val="B1"/>
        <w:rPr>
          <w:lang w:eastAsia="zh-CN"/>
        </w:rPr>
      </w:pPr>
      <w:r w:rsidRPr="00127E7B">
        <w:t>-</w:t>
      </w:r>
      <w:r w:rsidRPr="00127E7B">
        <w:tab/>
      </w:r>
      <w:r>
        <w:t xml:space="preserve">in hierarchical NSACF architecture, a subordinate NSACF (i.e. an NSACF serving only one or multiple service areas) may interact with the primary NSACF to fetch the quota for number of UEs or number of PDU sessions, as specified in clause 5.15.11 of 3GPP TS 23.501 [2]. </w:t>
      </w:r>
    </w:p>
    <w:p w14:paraId="4E08B549" w14:textId="77777777" w:rsidR="00C446D0" w:rsidRDefault="00C446D0" w:rsidP="00C446D0">
      <w:pPr>
        <w:pStyle w:val="EditorsNote"/>
      </w:pPr>
      <w:r>
        <w:t>Editor</w:t>
      </w:r>
      <w:r>
        <w:rPr>
          <w:lang w:eastAsia="zh-CN"/>
        </w:rPr>
        <w:t>'</w:t>
      </w:r>
      <w:r>
        <w:t>s Note:</w:t>
      </w:r>
      <w:r>
        <w:tab/>
        <w:t>How to support the interaction between two NSACFs is not finally specified. One possibility is, the Nnsacf interface with enhancements may be utilized to support the NSACF interactions.</w:t>
      </w:r>
    </w:p>
    <w:p w14:paraId="1BACE29C" w14:textId="77777777" w:rsidR="008A6D4A" w:rsidRPr="00127E7B" w:rsidRDefault="008A6D4A" w:rsidP="008A6D4A"/>
    <w:p w14:paraId="527E47D9" w14:textId="71A6F484" w:rsidR="008A6D4A" w:rsidRPr="00127E7B" w:rsidRDefault="008A6D4A" w:rsidP="001773FF">
      <w:pPr>
        <w:pStyle w:val="Heading1"/>
      </w:pPr>
      <w:bookmarkStart w:id="61" w:name="_Toc510696585"/>
      <w:bookmarkStart w:id="62" w:name="_Toc35971377"/>
      <w:bookmarkStart w:id="63" w:name="_Toc70325093"/>
      <w:bookmarkStart w:id="64" w:name="_Toc81226651"/>
      <w:bookmarkStart w:id="65" w:name="_Toc93868942"/>
      <w:bookmarkStart w:id="66" w:name="_Toc138348662"/>
      <w:r w:rsidRPr="00127E7B">
        <w:t>5</w:t>
      </w:r>
      <w:r w:rsidRPr="00127E7B">
        <w:tab/>
        <w:t xml:space="preserve">Services offered by the </w:t>
      </w:r>
      <w:bookmarkEnd w:id="61"/>
      <w:bookmarkEnd w:id="62"/>
      <w:r w:rsidR="00997B58" w:rsidRPr="00127E7B">
        <w:t>NSACF</w:t>
      </w:r>
      <w:bookmarkEnd w:id="63"/>
      <w:bookmarkEnd w:id="64"/>
      <w:bookmarkEnd w:id="65"/>
      <w:bookmarkEnd w:id="66"/>
    </w:p>
    <w:p w14:paraId="2FAAB735" w14:textId="77777777" w:rsidR="008A6D4A" w:rsidRPr="00127E7B" w:rsidRDefault="008A6D4A" w:rsidP="001773FF">
      <w:pPr>
        <w:pStyle w:val="Heading2"/>
      </w:pPr>
      <w:bookmarkStart w:id="67" w:name="_Toc510696586"/>
      <w:bookmarkStart w:id="68" w:name="_Toc35971378"/>
      <w:bookmarkStart w:id="69" w:name="_Toc70325094"/>
      <w:bookmarkStart w:id="70" w:name="_Toc81226652"/>
      <w:bookmarkStart w:id="71" w:name="_Toc93868943"/>
      <w:bookmarkStart w:id="72" w:name="_Toc138348663"/>
      <w:r w:rsidRPr="00127E7B">
        <w:t>5.1</w:t>
      </w:r>
      <w:r w:rsidRPr="00127E7B">
        <w:tab/>
        <w:t>Introduction</w:t>
      </w:r>
      <w:bookmarkEnd w:id="67"/>
      <w:bookmarkEnd w:id="68"/>
      <w:bookmarkEnd w:id="69"/>
      <w:bookmarkEnd w:id="70"/>
      <w:bookmarkEnd w:id="71"/>
      <w:bookmarkEnd w:id="72"/>
    </w:p>
    <w:p w14:paraId="676309B3" w14:textId="77777777" w:rsidR="00FC45B5" w:rsidRPr="00127E7B" w:rsidRDefault="00FC45B5" w:rsidP="00FC45B5">
      <w:pPr>
        <w:rPr>
          <w:lang w:val="en-US"/>
        </w:rPr>
      </w:pPr>
      <w:bookmarkStart w:id="73" w:name="_Toc510696587"/>
      <w:bookmarkStart w:id="74" w:name="_Toc35971379"/>
      <w:r w:rsidRPr="00127E7B">
        <w:rPr>
          <w:lang w:val="en-US"/>
        </w:rPr>
        <w:t>The NSACF supports the following services.</w:t>
      </w:r>
    </w:p>
    <w:p w14:paraId="5D781947" w14:textId="77777777" w:rsidR="00FC45B5" w:rsidRPr="00127E7B" w:rsidRDefault="00FC45B5" w:rsidP="00FC45B5">
      <w:pPr>
        <w:pStyle w:val="TH"/>
      </w:pPr>
      <w:r w:rsidRPr="00127E7B">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4F98EFA6" w:rsidR="00FC45B5" w:rsidRPr="00127E7B" w:rsidRDefault="00FC45B5" w:rsidP="000644AB">
            <w:pPr>
              <w:pStyle w:val="TAL"/>
              <w:rPr>
                <w:lang w:eastAsia="zh-CN"/>
              </w:rPr>
            </w:pPr>
            <w:r w:rsidRPr="00127E7B">
              <w:rPr>
                <w:lang w:eastAsia="zh-CN"/>
              </w:rPr>
              <w:t xml:space="preserve">This service allows </w:t>
            </w:r>
            <w:r w:rsidR="00385949" w:rsidRPr="00127E7B">
              <w:rPr>
                <w:lang w:eastAsia="zh-CN"/>
              </w:rPr>
              <w:t xml:space="preserve">NF service consumer </w:t>
            </w:r>
            <w:r w:rsidRPr="00127E7B">
              <w:rPr>
                <w:lang w:eastAsia="zh-CN"/>
              </w:rPr>
              <w:t xml:space="preserve">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1CDEB139" w:rsidR="00FC45B5" w:rsidRPr="00127E7B" w:rsidRDefault="00FC45B5" w:rsidP="00C85611">
            <w:pPr>
              <w:pStyle w:val="TAC"/>
              <w:rPr>
                <w:lang w:eastAsia="zh-CN"/>
              </w:rPr>
            </w:pPr>
            <w:r w:rsidRPr="00127E7B">
              <w:rPr>
                <w:lang w:eastAsia="zh-CN"/>
              </w:rPr>
              <w:t>AMF</w:t>
            </w:r>
            <w:r w:rsidR="00443AB4" w:rsidRPr="00127E7B">
              <w:rPr>
                <w:lang w:eastAsia="zh-CN"/>
              </w:rPr>
              <w:t>, SMF</w:t>
            </w:r>
            <w:r w:rsidR="000644AB">
              <w:rPr>
                <w:lang w:eastAsia="zh-CN"/>
              </w:rPr>
              <w:t>, NSACF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5C3F4365"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r w:rsidR="007510C7">
              <w:rPr>
                <w:lang w:eastAsia="zh-CN"/>
              </w:rPr>
              <w:t>, DCCF</w:t>
            </w:r>
            <w:r w:rsidR="00B27BE2">
              <w:rPr>
                <w:lang w:eastAsia="zh-CN"/>
              </w:rPr>
              <w:t>, NSACF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0AE4094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r w:rsidR="001756BB">
              <w:t>, or update the local maximum number of UEs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75" w:name="_Toc70325095"/>
      <w:bookmarkStart w:id="76" w:name="_Toc81226653"/>
      <w:bookmarkStart w:id="77" w:name="_Toc93868944"/>
      <w:bookmarkStart w:id="78" w:name="_Toc138348664"/>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3"/>
      <w:bookmarkEnd w:id="74"/>
      <w:bookmarkEnd w:id="75"/>
      <w:bookmarkEnd w:id="76"/>
      <w:bookmarkEnd w:id="77"/>
      <w:bookmarkEnd w:id="78"/>
    </w:p>
    <w:p w14:paraId="273A6649" w14:textId="77777777" w:rsidR="008A6D4A" w:rsidRPr="00127E7B" w:rsidRDefault="008A6D4A" w:rsidP="001773FF">
      <w:pPr>
        <w:pStyle w:val="Heading3"/>
      </w:pPr>
      <w:bookmarkStart w:id="79" w:name="_Toc510696588"/>
      <w:bookmarkStart w:id="80" w:name="_Toc35971380"/>
      <w:bookmarkStart w:id="81" w:name="_Toc70325096"/>
      <w:bookmarkStart w:id="82" w:name="_Toc81226654"/>
      <w:bookmarkStart w:id="83" w:name="_Toc93868945"/>
      <w:bookmarkStart w:id="84" w:name="_Toc138348665"/>
      <w:r w:rsidRPr="00127E7B">
        <w:t>5.2.1</w:t>
      </w:r>
      <w:r w:rsidRPr="00127E7B">
        <w:tab/>
        <w:t>Service Description</w:t>
      </w:r>
      <w:bookmarkEnd w:id="79"/>
      <w:bookmarkEnd w:id="80"/>
      <w:bookmarkEnd w:id="81"/>
      <w:bookmarkEnd w:id="82"/>
      <w:bookmarkEnd w:id="83"/>
      <w:bookmarkEnd w:id="84"/>
    </w:p>
    <w:p w14:paraId="3B6AD0E9" w14:textId="78B73FEA" w:rsidR="00401587" w:rsidRPr="00127E7B" w:rsidRDefault="00401587" w:rsidP="00401587">
      <w:bookmarkStart w:id="85" w:name="_Toc510696589"/>
      <w:bookmarkStart w:id="86"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001756BB">
        <w:rPr>
          <w:lang w:eastAsia="zh-CN"/>
        </w:rPr>
        <w:t xml:space="preserve"> or primary NSACF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291BFD34" w14:textId="77777777" w:rsidR="001756BB" w:rsidRPr="001C2C17" w:rsidRDefault="001756BB" w:rsidP="001756BB">
      <w:pPr>
        <w:ind w:left="568" w:hanging="284"/>
        <w:rPr>
          <w:lang w:eastAsia="zh-CN"/>
        </w:rPr>
      </w:pPr>
      <w:r>
        <w:t>-</w:t>
      </w:r>
      <w:r>
        <w:tab/>
        <w:t xml:space="preserve">Request the NSACF to update </w:t>
      </w:r>
      <w:r w:rsidRPr="00510991">
        <w:t xml:space="preserve">the local maximum number of registered UEs and/or number of PDU sessions of the network slice at </w:t>
      </w:r>
      <w:r>
        <w:t xml:space="preserve">an </w:t>
      </w:r>
      <w:r w:rsidRPr="00510991">
        <w:t>NSACF.</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lastRenderedPageBreak/>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81994EF" w:rsidR="00401587" w:rsidRPr="00127E7B" w:rsidRDefault="00401587" w:rsidP="00C85611">
            <w:pPr>
              <w:pStyle w:val="TAL"/>
            </w:pPr>
            <w:r w:rsidRPr="00127E7B">
              <w:t>AMF</w:t>
            </w:r>
            <w:r w:rsidR="001C0865" w:rsidRPr="00127E7B">
              <w:t>, combined SMF+PGW-C</w:t>
            </w:r>
            <w:r w:rsidR="00276FFF">
              <w:t>, NSACF</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38738824" w:rsidR="00062D1B" w:rsidRPr="00127E7B" w:rsidRDefault="00062D1B" w:rsidP="00C85611">
            <w:pPr>
              <w:pStyle w:val="TAL"/>
            </w:pPr>
            <w:r w:rsidRPr="00127E7B">
              <w:t>SMF</w:t>
            </w:r>
            <w:r w:rsidR="001C0865" w:rsidRPr="00127E7B">
              <w:t>, combined SMF+PGW-C</w:t>
            </w:r>
            <w:r w:rsidR="00276FFF">
              <w:t>, NSACF</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r w:rsidR="00276FFF" w:rsidRPr="00127E7B" w14:paraId="64561EC6" w14:textId="77777777" w:rsidTr="00C85611">
        <w:tc>
          <w:tcPr>
            <w:tcW w:w="2417" w:type="dxa"/>
          </w:tcPr>
          <w:p w14:paraId="1F417C35" w14:textId="4DB8D294" w:rsidR="00276FFF" w:rsidRPr="00127E7B" w:rsidRDefault="00276FFF" w:rsidP="00276FFF">
            <w:pPr>
              <w:pStyle w:val="TAL"/>
              <w:rPr>
                <w:lang w:eastAsia="zh-CN"/>
              </w:rPr>
            </w:pPr>
            <w:r w:rsidRPr="00D26D2C">
              <w:rPr>
                <w:lang w:eastAsia="zh-CN"/>
              </w:rPr>
              <w:t>LocalNumberUpdate</w:t>
            </w:r>
          </w:p>
        </w:tc>
        <w:tc>
          <w:tcPr>
            <w:tcW w:w="3787" w:type="dxa"/>
          </w:tcPr>
          <w:p w14:paraId="2E46B96C" w14:textId="46734F22" w:rsidR="00276FFF" w:rsidRPr="00127E7B" w:rsidRDefault="00276FFF" w:rsidP="00276FFF">
            <w:pPr>
              <w:pStyle w:val="TAL"/>
              <w:rPr>
                <w:lang w:eastAsia="zh-CN"/>
              </w:rPr>
            </w:pPr>
            <w:r>
              <w:rPr>
                <w:lang w:eastAsia="zh-CN"/>
              </w:rPr>
              <w:t xml:space="preserve">Request the NSACF to update its </w:t>
            </w:r>
            <w:r w:rsidRPr="003A5392">
              <w:rPr>
                <w:lang w:eastAsia="zh-CN"/>
              </w:rPr>
              <w:t>local maximum number of registered UEs and/or number of PDU sessions of the network slice</w:t>
            </w:r>
            <w:r>
              <w:rPr>
                <w:lang w:eastAsia="zh-CN"/>
              </w:rPr>
              <w:t>.</w:t>
            </w:r>
          </w:p>
        </w:tc>
        <w:tc>
          <w:tcPr>
            <w:tcW w:w="1842" w:type="dxa"/>
          </w:tcPr>
          <w:p w14:paraId="6A44389A" w14:textId="50AF9D3F" w:rsidR="00276FFF" w:rsidRPr="00127E7B" w:rsidRDefault="00276FFF" w:rsidP="00276FFF">
            <w:pPr>
              <w:pStyle w:val="TAL"/>
              <w:rPr>
                <w:lang w:eastAsia="zh-CN"/>
              </w:rPr>
            </w:pPr>
            <w:r w:rsidRPr="001C2C17">
              <w:t>Request/Response</w:t>
            </w:r>
          </w:p>
        </w:tc>
        <w:tc>
          <w:tcPr>
            <w:tcW w:w="1418" w:type="dxa"/>
          </w:tcPr>
          <w:p w14:paraId="563C5A04" w14:textId="7C30682E" w:rsidR="00276FFF" w:rsidRPr="00127E7B" w:rsidRDefault="00276FFF" w:rsidP="00276FFF">
            <w:pPr>
              <w:pStyle w:val="TAL"/>
              <w:rPr>
                <w:lang w:eastAsia="zh-CN"/>
              </w:rPr>
            </w:pPr>
            <w:r>
              <w:rPr>
                <w:lang w:eastAsia="zh-CN"/>
              </w:rPr>
              <w:t>primary NSACF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87" w:name="_Toc70325097"/>
      <w:bookmarkStart w:id="88" w:name="_Toc81226655"/>
      <w:bookmarkStart w:id="89" w:name="_Toc93868946"/>
      <w:bookmarkStart w:id="90" w:name="_Toc138348666"/>
      <w:r w:rsidRPr="00127E7B">
        <w:t>5.2.2</w:t>
      </w:r>
      <w:r w:rsidRPr="00127E7B">
        <w:tab/>
        <w:t>Service Operations</w:t>
      </w:r>
      <w:bookmarkEnd w:id="85"/>
      <w:bookmarkEnd w:id="86"/>
      <w:bookmarkEnd w:id="87"/>
      <w:bookmarkEnd w:id="88"/>
      <w:bookmarkEnd w:id="89"/>
      <w:bookmarkEnd w:id="90"/>
    </w:p>
    <w:p w14:paraId="28DEDDB0" w14:textId="77777777" w:rsidR="008A6D4A" w:rsidRPr="00127E7B" w:rsidRDefault="008A6D4A" w:rsidP="001773FF">
      <w:pPr>
        <w:pStyle w:val="Heading4"/>
      </w:pPr>
      <w:bookmarkStart w:id="91" w:name="_Toc510696590"/>
      <w:bookmarkStart w:id="92" w:name="_Toc35971382"/>
      <w:bookmarkStart w:id="93" w:name="_Toc70325098"/>
      <w:bookmarkStart w:id="94" w:name="_Toc81226656"/>
      <w:bookmarkStart w:id="95" w:name="_Toc93868947"/>
      <w:bookmarkStart w:id="96" w:name="_Toc138348667"/>
      <w:r w:rsidRPr="00127E7B">
        <w:t>5.2.2.1</w:t>
      </w:r>
      <w:r w:rsidRPr="00127E7B">
        <w:tab/>
        <w:t>Introduction</w:t>
      </w:r>
      <w:bookmarkEnd w:id="91"/>
      <w:bookmarkEnd w:id="92"/>
      <w:bookmarkEnd w:id="93"/>
      <w:bookmarkEnd w:id="94"/>
      <w:bookmarkEnd w:id="95"/>
      <w:bookmarkEnd w:id="96"/>
    </w:p>
    <w:p w14:paraId="3CD288D8" w14:textId="10DA55D2" w:rsidR="00EC7932" w:rsidRPr="00127E7B" w:rsidRDefault="00EC7932" w:rsidP="00EC7932">
      <w:pPr>
        <w:rPr>
          <w:lang w:val="en-US"/>
        </w:rPr>
      </w:pPr>
      <w:bookmarkStart w:id="97" w:name="_Toc510696591"/>
      <w:bookmarkStart w:id="98"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99" w:name="_Toc70325099"/>
      <w:bookmarkStart w:id="100" w:name="_Toc81226657"/>
      <w:bookmarkStart w:id="101" w:name="_Toc93868948"/>
      <w:bookmarkStart w:id="102" w:name="_Toc138348668"/>
      <w:r w:rsidRPr="00127E7B">
        <w:t>5.2.2.2</w:t>
      </w:r>
      <w:r w:rsidRPr="00127E7B">
        <w:tab/>
      </w:r>
      <w:bookmarkEnd w:id="97"/>
      <w:bookmarkEnd w:id="98"/>
      <w:r w:rsidR="00577306" w:rsidRPr="00127E7B">
        <w:t>NumOfUEsUpdate</w:t>
      </w:r>
      <w:bookmarkEnd w:id="99"/>
      <w:bookmarkEnd w:id="100"/>
      <w:bookmarkEnd w:id="101"/>
      <w:bookmarkEnd w:id="102"/>
    </w:p>
    <w:p w14:paraId="0C9B3676" w14:textId="77777777" w:rsidR="008A6D4A" w:rsidRPr="00127E7B" w:rsidRDefault="008A6D4A" w:rsidP="001773FF">
      <w:pPr>
        <w:pStyle w:val="Heading5"/>
      </w:pPr>
      <w:bookmarkStart w:id="103" w:name="_Toc510696592"/>
      <w:bookmarkStart w:id="104" w:name="_Toc35971384"/>
      <w:bookmarkStart w:id="105" w:name="_Toc70325100"/>
      <w:bookmarkStart w:id="106" w:name="_Toc81226658"/>
      <w:bookmarkStart w:id="107" w:name="_Toc93868949"/>
      <w:bookmarkStart w:id="108" w:name="_Toc138348669"/>
      <w:r w:rsidRPr="00127E7B">
        <w:t>5.2.2.2.1</w:t>
      </w:r>
      <w:r w:rsidRPr="00127E7B">
        <w:tab/>
        <w:t>General</w:t>
      </w:r>
      <w:bookmarkEnd w:id="103"/>
      <w:bookmarkEnd w:id="104"/>
      <w:bookmarkEnd w:id="105"/>
      <w:bookmarkEnd w:id="106"/>
      <w:bookmarkEnd w:id="107"/>
      <w:bookmarkEnd w:id="108"/>
    </w:p>
    <w:p w14:paraId="49F18BAE" w14:textId="2D1385E3" w:rsidR="00582752" w:rsidRPr="00127E7B" w:rsidRDefault="00582752" w:rsidP="00582752">
      <w:pPr>
        <w:rPr>
          <w:lang w:eastAsia="zh-CN"/>
        </w:rPr>
      </w:pPr>
      <w:bookmarkStart w:id="109" w:name="_Toc510696593"/>
      <w:bookmarkStart w:id="110"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combined SMF+PGW-C</w:t>
      </w:r>
      <w:r w:rsidR="005C79B0">
        <w:rPr>
          <w:lang w:eastAsia="zh-CN"/>
        </w:rPr>
        <w:t>, or NSACF</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11" w:name="_Toc70325101"/>
      <w:bookmarkStart w:id="112"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AF5198B" w14:textId="77777777" w:rsidR="00952276" w:rsidRPr="007021DF" w:rsidRDefault="00952276" w:rsidP="00952276">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13" w:name="_Toc93868950"/>
      <w:bookmarkStart w:id="114" w:name="_Toc138348670"/>
      <w:r w:rsidRPr="00127E7B">
        <w:t>5.2.2.2.2</w:t>
      </w:r>
      <w:bookmarkEnd w:id="109"/>
      <w:bookmarkEnd w:id="110"/>
      <w:r w:rsidR="001A6C9E" w:rsidRPr="00127E7B">
        <w:tab/>
      </w:r>
      <w:r w:rsidR="00A310C0" w:rsidRPr="00127E7B">
        <w:t>N</w:t>
      </w:r>
      <w:r w:rsidR="00295D30" w:rsidRPr="00127E7B">
        <w:t>etwork slice admission control</w:t>
      </w:r>
      <w:bookmarkEnd w:id="111"/>
      <w:bookmarkEnd w:id="112"/>
      <w:r w:rsidR="00A310C0" w:rsidRPr="00127E7B">
        <w:t xml:space="preserve"> for controlling the number of UEs</w:t>
      </w:r>
      <w:bookmarkEnd w:id="113"/>
      <w:bookmarkEnd w:id="114"/>
    </w:p>
    <w:p w14:paraId="7DC9E8EA" w14:textId="658DB884" w:rsidR="008F3070" w:rsidRPr="00127E7B" w:rsidRDefault="008F3070" w:rsidP="008F3070">
      <w:bookmarkStart w:id="115" w:name="_Toc510696594"/>
      <w:bookmarkStart w:id="116"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4pt;height:173.9pt" o:ole="">
            <v:imagedata r:id="rId15" o:title=""/>
          </v:shape>
          <o:OLEObject Type="Embed" ProgID="Visio.Drawing.11" ShapeID="_x0000_i1028" DrawAspect="Content" ObjectID="_1748961553"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7285116D" w14:textId="77777777" w:rsidR="0034762E" w:rsidRPr="00127E7B" w:rsidRDefault="0034762E" w:rsidP="0034762E">
      <w:pPr>
        <w:pStyle w:val="B2"/>
      </w:pPr>
      <w:r>
        <w:t>-</w:t>
      </w:r>
      <w:r>
        <w:tab/>
        <w:t>the NSAC Service Area of the NF consumer, if it is configured in the NF consumer.</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3CCEA1BE" w:rsidR="00A32BB3" w:rsidRPr="00127E7B" w:rsidRDefault="008A555E" w:rsidP="008A555E">
      <w:pPr>
        <w:pStyle w:val="B1"/>
      </w:pPr>
      <w:r w:rsidRPr="008A555E">
        <w:tab/>
      </w:r>
      <w:r w:rsidR="00A32BB3" w:rsidRPr="008A555E">
        <w:t>For NSAC of roaming UEs</w:t>
      </w:r>
      <w:r w:rsidR="00205EBC">
        <w:t xml:space="preserve"> with VPLMN NSAC admission</w:t>
      </w:r>
      <w:r w:rsidR="00A32BB3" w:rsidRPr="008A555E">
        <w:t xml:space="preserve">,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r w:rsidR="00205EBC" w:rsidRPr="00205EBC">
        <w:t xml:space="preserve"> </w:t>
      </w:r>
      <w:r w:rsidR="00205EBC">
        <w:t xml:space="preserve">For </w:t>
      </w:r>
      <w:r w:rsidR="00205EBC" w:rsidRPr="00E72BBB">
        <w:t>NSAC of roaming UEs</w:t>
      </w:r>
      <w:r w:rsidR="00205EBC">
        <w:t xml:space="preserve"> with HPLMN NSAC admission</w:t>
      </w:r>
      <w:r w:rsidR="00205EBC" w:rsidRPr="00E72BBB">
        <w:t xml:space="preserve">, the </w:t>
      </w:r>
      <w:r w:rsidR="00205EBC" w:rsidRPr="00E72BBB">
        <w:rPr>
          <w:rFonts w:hint="eastAsia"/>
        </w:rPr>
        <w:t>NF Service Consumer</w:t>
      </w:r>
      <w:r w:rsidR="00205EBC" w:rsidRPr="00E72BBB">
        <w:t xml:space="preserve"> (e.g. </w:t>
      </w:r>
      <w:r w:rsidR="00205EBC" w:rsidRPr="00E72BBB">
        <w:rPr>
          <w:rFonts w:hint="eastAsia"/>
        </w:rPr>
        <w:t>AMF)</w:t>
      </w:r>
      <w:r w:rsidR="00205EBC" w:rsidRPr="00E72BBB">
        <w:t xml:space="preserve"> shall provide the S-NSSAI in home PLMN to the NSACF in </w:t>
      </w:r>
      <w:r w:rsidR="00205EBC">
        <w:t>home</w:t>
      </w:r>
      <w:r w:rsidR="00205EBC" w:rsidRPr="00E72BBB">
        <w:t xml:space="preserve"> PLMN</w:t>
      </w:r>
      <w:r w:rsidR="00205EBC">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4D213FC8"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as specified in clause 6.1.6.3.5)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25988E4F" w14:textId="77777777" w:rsidR="0034762E" w:rsidRPr="008C4BCB" w:rsidRDefault="0034762E" w:rsidP="0034762E">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lastRenderedPageBreak/>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17" w:name="_Toc510696595"/>
      <w:bookmarkStart w:id="118" w:name="_Toc35971387"/>
      <w:bookmarkStart w:id="119" w:name="_Toc70325102"/>
      <w:bookmarkEnd w:id="115"/>
      <w:bookmarkEnd w:id="116"/>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20"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6084A136" w14:textId="592002B5" w:rsidR="00B439BB" w:rsidRPr="00127E7B" w:rsidRDefault="00B439BB" w:rsidP="00B439BB">
      <w:pPr>
        <w:pStyle w:val="Heading5"/>
      </w:pPr>
      <w:bookmarkStart w:id="121" w:name="_Toc93868951"/>
      <w:bookmarkStart w:id="122" w:name="_Toc138348671"/>
      <w:r w:rsidRPr="00127E7B">
        <w:t>5.2.2.2.</w:t>
      </w:r>
      <w:r>
        <w:t>3</w:t>
      </w:r>
      <w:r w:rsidRPr="00127E7B">
        <w:tab/>
        <w:t>Network slice admission control for controlling the number of UEs</w:t>
      </w:r>
      <w:r>
        <w:t xml:space="preserve"> in </w:t>
      </w:r>
      <w:r w:rsidRPr="007A4E07">
        <w:t>hierarchical NSACF architecture</w:t>
      </w:r>
      <w:bookmarkEnd w:id="122"/>
    </w:p>
    <w:p w14:paraId="5B297E57" w14:textId="77777777" w:rsidR="00B439BB" w:rsidRPr="00127E7B" w:rsidRDefault="00B439BB" w:rsidP="00B439BB">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 xml:space="preserve">operation to request the NSACF to perform network slice admission control procedure related to </w:t>
      </w:r>
      <w:r>
        <w:rPr>
          <w:lang w:eastAsia="zh-CN"/>
        </w:rPr>
        <w:t xml:space="preserve">control </w:t>
      </w:r>
      <w:r w:rsidRPr="00127E7B">
        <w:rPr>
          <w:lang w:eastAsia="zh-CN"/>
        </w:rPr>
        <w:t>the number of UEs</w:t>
      </w:r>
      <w:r>
        <w:rPr>
          <w:lang w:eastAsia="zh-CN"/>
        </w:rPr>
        <w:t>. In this procedure,</w:t>
      </w:r>
      <w:r>
        <w:t xml:space="preserve"> the NSACF may send the request to the primary NSACF</w:t>
      </w:r>
      <w:r w:rsidRPr="001D721F">
        <w:t xml:space="preserve"> </w:t>
      </w:r>
      <w:r>
        <w:t>for further processing</w:t>
      </w:r>
      <w:r w:rsidRPr="00690A26">
        <w:t>.</w:t>
      </w:r>
    </w:p>
    <w:p w14:paraId="61E0B4C2" w14:textId="77777777" w:rsidR="00B439BB" w:rsidRPr="00127E7B" w:rsidRDefault="00B439BB" w:rsidP="00B439BB">
      <w:pPr>
        <w:pStyle w:val="TH"/>
      </w:pPr>
      <w:r>
        <w:object w:dxaOrig="10521" w:dyaOrig="4340" w14:anchorId="5688FDFC">
          <v:shape id="_x0000_i1029" type="#_x0000_t75" style="width:481.6pt;height:199pt" o:ole="">
            <v:imagedata r:id="rId17" o:title=""/>
          </v:shape>
          <o:OLEObject Type="Embed" ProgID="Visio.Drawing.15" ShapeID="_x0000_i1029" DrawAspect="Content" ObjectID="_1748961554" r:id="rId18"/>
        </w:object>
      </w:r>
    </w:p>
    <w:p w14:paraId="04835890" w14:textId="49599122" w:rsidR="00B439BB" w:rsidRPr="00127E7B" w:rsidRDefault="00B439BB" w:rsidP="00B439BB">
      <w:pPr>
        <w:pStyle w:val="TF"/>
      </w:pPr>
      <w:r w:rsidRPr="00127E7B">
        <w:t>Figure 5.2.2.2.</w:t>
      </w:r>
      <w:r w:rsidR="008D5050">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3DE936DF" w14:textId="77777777" w:rsidR="00B439BB" w:rsidRDefault="00B439BB" w:rsidP="00B439BB">
      <w:pPr>
        <w:pStyle w:val="B1"/>
      </w:pPr>
      <w:r w:rsidRPr="00127E7B">
        <w:t>1.</w:t>
      </w:r>
      <w:r w:rsidRPr="00127E7B">
        <w:tab/>
      </w:r>
      <w:r>
        <w:t>Same as step 1 of Figure 5.2.2.2.2-1, with the following modifications.</w:t>
      </w:r>
    </w:p>
    <w:p w14:paraId="36EAE972" w14:textId="77777777" w:rsidR="00B439BB" w:rsidRDefault="00B439BB" w:rsidP="00B439BB">
      <w:pPr>
        <w:pStyle w:val="B1"/>
        <w:ind w:hanging="1"/>
      </w:pPr>
      <w:r>
        <w:t>The POST request may contain:</w:t>
      </w:r>
    </w:p>
    <w:p w14:paraId="6D0A8B7C" w14:textId="77777777" w:rsidR="00B439BB" w:rsidRPr="00127E7B" w:rsidRDefault="00B439BB" w:rsidP="00B439BB">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4896026B" w14:textId="77777777" w:rsidR="00B439BB" w:rsidRDefault="00B439BB" w:rsidP="00B439BB">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3DE78BC7" w14:textId="77777777" w:rsidR="00B439BB" w:rsidRPr="00E32204" w:rsidRDefault="00B439BB" w:rsidP="00B439BB">
      <w:pPr>
        <w:pStyle w:val="EditorsNote"/>
      </w:pPr>
      <w:r w:rsidRPr="00C53200">
        <w:t>Editor's Note:</w:t>
      </w:r>
      <w:r w:rsidRPr="00C53200">
        <w:tab/>
      </w:r>
      <w:r>
        <w:t>The detail logic in the NSACF, e.g. whether forward the request to the primary NSACF or handle the request by itself, is FFS</w:t>
      </w:r>
      <w:r w:rsidRPr="00C53200">
        <w:t>.</w:t>
      </w:r>
    </w:p>
    <w:p w14:paraId="76EA2103" w14:textId="2FAE6FB3" w:rsidR="00B439BB" w:rsidRDefault="00B439BB" w:rsidP="00B439BB">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sidR="00490815">
        <w:rPr>
          <w:lang w:eastAsia="zh-CN"/>
        </w:rPr>
        <w:t>S</w:t>
      </w:r>
      <w:r>
        <w:rPr>
          <w:lang w:eastAsia="zh-CN"/>
        </w:rPr>
        <w:t>ame as</w:t>
      </w:r>
      <w:r>
        <w:t xml:space="preserve"> step 2b and 2c of Figure 5.2.2.2.2-1</w:t>
      </w:r>
      <w:r w:rsidRPr="008A555E">
        <w:t>.</w:t>
      </w:r>
    </w:p>
    <w:p w14:paraId="0F017A7C" w14:textId="77777777" w:rsidR="00B439BB" w:rsidRDefault="00B439BB" w:rsidP="00B439BB">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w:t>
      </w:r>
      <w:r>
        <w:t xml:space="preserve">primary </w:t>
      </w:r>
      <w:r w:rsidRPr="00127E7B">
        <w:t>NSACF.</w:t>
      </w:r>
    </w:p>
    <w:p w14:paraId="46C4AD68" w14:textId="77777777" w:rsidR="00B439BB" w:rsidRDefault="00B439BB" w:rsidP="00B439BB">
      <w:pPr>
        <w:pStyle w:val="B1"/>
        <w:ind w:firstLine="0"/>
      </w:pPr>
      <w:r w:rsidRPr="008A555E">
        <w:lastRenderedPageBreak/>
        <w:t xml:space="preserve">The payload body of the </w:t>
      </w:r>
      <w:r w:rsidRPr="008A555E">
        <w:rPr>
          <w:rFonts w:hint="eastAsia"/>
        </w:rPr>
        <w:t>P</w:t>
      </w:r>
      <w:r w:rsidRPr="008A555E">
        <w:t>OST request shall contain the input data structure (i.e. UeACRequestData) for network slice admission control, which shall contain the information</w:t>
      </w:r>
      <w:r>
        <w:t xml:space="preserve"> </w:t>
      </w:r>
      <w:r w:rsidRPr="008C306B">
        <w:rPr>
          <w:rFonts w:eastAsia="Malgun Gothic"/>
        </w:rPr>
        <w:t xml:space="preserve">received </w:t>
      </w:r>
      <w:r>
        <w:rPr>
          <w:rFonts w:eastAsia="Malgun Gothic"/>
        </w:rPr>
        <w:t xml:space="preserve">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023D37C4" w14:textId="77777777" w:rsidR="00B439BB" w:rsidRDefault="00B439BB" w:rsidP="00B439BB">
      <w:pPr>
        <w:pStyle w:val="B1"/>
        <w:rPr>
          <w:lang w:eastAsia="zh-CN"/>
        </w:rPr>
      </w:pPr>
      <w:r>
        <w:t>4a.</w:t>
      </w:r>
      <w:r>
        <w:tab/>
      </w:r>
      <w:r w:rsidRPr="00127E7B">
        <w:rPr>
          <w:lang w:eastAsia="zh-CN"/>
        </w:rPr>
        <w:t xml:space="preserve">For each S-NSSAI included in UeACRequestData, the </w:t>
      </w:r>
      <w:r>
        <w:rPr>
          <w:lang w:eastAsia="zh-CN"/>
        </w:rPr>
        <w:t xml:space="preserve">primary </w:t>
      </w:r>
      <w:r w:rsidRPr="00127E7B">
        <w:rPr>
          <w:lang w:eastAsia="zh-CN"/>
        </w:rPr>
        <w:t xml:space="preserve">NSACF </w:t>
      </w:r>
      <w:r>
        <w:rPr>
          <w:lang w:eastAsia="zh-CN"/>
        </w:rPr>
        <w:t xml:space="preserve">shall check the </w:t>
      </w:r>
      <w:r w:rsidRPr="00C17782">
        <w:rPr>
          <w:rFonts w:eastAsia="Malgun Gothic"/>
        </w:rPr>
        <w:t xml:space="preserve">global maximum number </w:t>
      </w:r>
      <w:r>
        <w:rPr>
          <w:rFonts w:eastAsia="Malgun Gothic"/>
        </w:rPr>
        <w:t xml:space="preserve">of UEs </w:t>
      </w:r>
      <w:r w:rsidRPr="00C17782">
        <w:rPr>
          <w:rFonts w:eastAsia="Malgun Gothic"/>
        </w:rPr>
        <w:t xml:space="preserve">and determines whether to accept or reject the request to update </w:t>
      </w:r>
      <w:r>
        <w:rPr>
          <w:rFonts w:eastAsia="Malgun Gothic"/>
        </w:rPr>
        <w:t xml:space="preserve">the </w:t>
      </w:r>
      <w:r w:rsidRPr="00C17782">
        <w:rPr>
          <w:rFonts w:eastAsia="Malgun Gothic"/>
        </w:rPr>
        <w:t xml:space="preserve">local maximum number </w:t>
      </w:r>
      <w:r>
        <w:rPr>
          <w:rFonts w:eastAsia="Malgun Gothic"/>
        </w:rPr>
        <w:t xml:space="preserve">of UEs </w:t>
      </w:r>
      <w:r w:rsidRPr="00C17782">
        <w:rPr>
          <w:rFonts w:eastAsia="Malgun Gothic"/>
        </w:rPr>
        <w:t>from NSACF</w:t>
      </w:r>
      <w:r>
        <w:t>.</w:t>
      </w:r>
    </w:p>
    <w:p w14:paraId="01910A89" w14:textId="77777777" w:rsidR="00B439BB" w:rsidRPr="00E32204" w:rsidRDefault="00B439BB" w:rsidP="00B439BB">
      <w:pPr>
        <w:pStyle w:val="EditorsNote"/>
      </w:pPr>
      <w:r w:rsidRPr="00C53200">
        <w:t>Editor's Note:</w:t>
      </w:r>
      <w:r w:rsidRPr="00C53200">
        <w:tab/>
      </w:r>
      <w:r>
        <w:t>The detail logic in the Primary NSACF on handling the request message is FFS</w:t>
      </w:r>
      <w:r w:rsidRPr="00C53200">
        <w:t>.</w:t>
      </w:r>
    </w:p>
    <w:p w14:paraId="344DE351" w14:textId="77777777" w:rsidR="00B439BB" w:rsidRPr="006A0BB8" w:rsidRDefault="00B439BB" w:rsidP="00B439BB">
      <w:pPr>
        <w:pStyle w:val="B1"/>
        <w:ind w:firstLine="0"/>
      </w:pP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B167815" w14:textId="77777777" w:rsidR="00B439BB" w:rsidRPr="00D209A7" w:rsidRDefault="00B439BB" w:rsidP="00B439BB">
      <w:pPr>
        <w:pStyle w:val="B1"/>
        <w:ind w:firstLine="0"/>
      </w:pPr>
      <w:r w:rsidRPr="008A555E">
        <w:rPr>
          <w:rFonts w:hint="eastAsia"/>
        </w:rPr>
        <w:t>If</w:t>
      </w:r>
      <w:r w:rsidRPr="008A555E">
        <w:t xml:space="preserve"> in above </w:t>
      </w:r>
      <w:r>
        <w:t xml:space="preserve">primay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8098646" w14:textId="77777777" w:rsidR="00B439BB" w:rsidRPr="00127E7B" w:rsidRDefault="00B439BB" w:rsidP="00B439BB">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070F5F2" w14:textId="77777777" w:rsidR="00B439BB" w:rsidRPr="00127E7B" w:rsidRDefault="00B439BB" w:rsidP="00B439B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898242F" w14:textId="77777777" w:rsidR="00B439BB" w:rsidRPr="00127E7B" w:rsidRDefault="00B439BB" w:rsidP="00B439BB">
      <w:pPr>
        <w:pStyle w:val="B1"/>
        <w:rPr>
          <w:lang w:val="en-US" w:eastAsia="zh-CN"/>
        </w:rPr>
      </w:pPr>
      <w:r>
        <w:rPr>
          <w:lang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FB10A60" w14:textId="77777777" w:rsidR="00B439BB" w:rsidRDefault="00B439BB" w:rsidP="00B439BB">
      <w:pPr>
        <w:pStyle w:val="B1"/>
        <w:rPr>
          <w:lang w:eastAsia="zh-CN"/>
        </w:rPr>
      </w:pPr>
      <w:r>
        <w:t>5a.</w:t>
      </w:r>
      <w:r>
        <w:tab/>
      </w:r>
      <w:r>
        <w:rPr>
          <w:lang w:eastAsia="zh-CN"/>
        </w:rPr>
        <w:t xml:space="preserve">If the response message includes the </w:t>
      </w:r>
      <w:r w:rsidRPr="00716219">
        <w:rPr>
          <w:rFonts w:eastAsia="Malgun Gothic"/>
        </w:rPr>
        <w:t>updated local maximum number of UEs</w:t>
      </w:r>
      <w:r>
        <w:rPr>
          <w:rFonts w:eastAsia="Malgun Gothic"/>
        </w:rPr>
        <w:t xml:space="preserve">, the NSACF shall </w:t>
      </w:r>
      <w:r w:rsidRPr="00172ADD">
        <w:t xml:space="preserve">replaces the </w:t>
      </w:r>
      <w:r>
        <w:t xml:space="preserve">existing </w:t>
      </w:r>
      <w:r w:rsidRPr="00172ADD">
        <w:t>local maximum number of UEs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2a of Figure 5.2.2.2.2-1 based on the updated value</w:t>
      </w:r>
      <w:r>
        <w:rPr>
          <w:lang w:eastAsia="zh-CN"/>
        </w:rPr>
        <w:t>;</w:t>
      </w:r>
    </w:p>
    <w:p w14:paraId="15E7BC8D" w14:textId="77777777" w:rsidR="00B439BB" w:rsidRDefault="00B439BB" w:rsidP="00B439BB">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 of UEs</w:t>
      </w:r>
      <w:r w:rsidRPr="00172ADD">
        <w:t>,</w:t>
      </w:r>
      <w:r>
        <w:t xml:space="preserve"> the NSACF shall returns the response to NF service consumer based on the received NSAC response from Primary NSACF.</w:t>
      </w:r>
    </w:p>
    <w:p w14:paraId="76391F1F" w14:textId="4A76C179" w:rsidR="00B439BB" w:rsidRPr="00953DC0" w:rsidRDefault="00B439BB" w:rsidP="00B439BB">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sidR="00490815">
        <w:rPr>
          <w:lang w:eastAsia="zh-CN"/>
        </w:rPr>
        <w:t>S</w:t>
      </w:r>
      <w:r>
        <w:rPr>
          <w:lang w:eastAsia="zh-CN"/>
        </w:rPr>
        <w:t>ame as</w:t>
      </w:r>
      <w:r>
        <w:t xml:space="preserve"> step 2b and 2c of Figure 5.2.2.2.2-1</w:t>
      </w:r>
      <w:r w:rsidRPr="008A555E">
        <w:t>.</w:t>
      </w:r>
    </w:p>
    <w:p w14:paraId="1D2FF555" w14:textId="12DE7F8E" w:rsidR="008A6D4A" w:rsidRPr="00127E7B" w:rsidRDefault="008A6D4A" w:rsidP="001773FF">
      <w:pPr>
        <w:pStyle w:val="Heading4"/>
      </w:pPr>
      <w:bookmarkStart w:id="123" w:name="_Toc138348672"/>
      <w:r w:rsidRPr="00127E7B">
        <w:t>5.2.2.3</w:t>
      </w:r>
      <w:bookmarkEnd w:id="117"/>
      <w:bookmarkEnd w:id="118"/>
      <w:r w:rsidR="001A6C9E" w:rsidRPr="00127E7B">
        <w:tab/>
      </w:r>
      <w:r w:rsidR="00101294" w:rsidRPr="00127E7B">
        <w:t>EACNotify</w:t>
      </w:r>
      <w:bookmarkEnd w:id="119"/>
      <w:bookmarkEnd w:id="120"/>
      <w:bookmarkEnd w:id="121"/>
      <w:bookmarkEnd w:id="123"/>
    </w:p>
    <w:p w14:paraId="72D91E6B" w14:textId="77777777" w:rsidR="00101294" w:rsidRPr="00127E7B" w:rsidRDefault="00101294" w:rsidP="001773FF">
      <w:pPr>
        <w:pStyle w:val="Heading5"/>
      </w:pPr>
      <w:bookmarkStart w:id="124" w:name="_Toc70325103"/>
      <w:bookmarkStart w:id="125" w:name="_Toc81226661"/>
      <w:bookmarkStart w:id="126" w:name="_Toc93868952"/>
      <w:bookmarkStart w:id="127" w:name="_Toc510696596"/>
      <w:bookmarkStart w:id="128" w:name="_Toc35971388"/>
      <w:bookmarkStart w:id="129" w:name="_Toc138348673"/>
      <w:r w:rsidRPr="00127E7B">
        <w:t>5.2.2.3.1</w:t>
      </w:r>
      <w:r w:rsidRPr="00127E7B">
        <w:tab/>
        <w:t>General</w:t>
      </w:r>
      <w:bookmarkEnd w:id="124"/>
      <w:bookmarkEnd w:id="125"/>
      <w:bookmarkEnd w:id="126"/>
      <w:bookmarkEnd w:id="129"/>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30" w:name="_Toc70325104"/>
      <w:bookmarkStart w:id="131" w:name="_Toc81226662"/>
      <w:bookmarkStart w:id="132" w:name="_Toc93868953"/>
      <w:bookmarkStart w:id="133" w:name="_Toc138348674"/>
      <w:r w:rsidRPr="00127E7B">
        <w:t>5.2.2.3.2</w:t>
      </w:r>
      <w:r w:rsidRPr="00127E7B">
        <w:tab/>
        <w:t>NSACF initiated EAC mode configuration</w:t>
      </w:r>
      <w:bookmarkEnd w:id="130"/>
      <w:bookmarkEnd w:id="131"/>
      <w:bookmarkEnd w:id="132"/>
      <w:bookmarkEnd w:id="133"/>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30" type="#_x0000_t75" style="width:473.45pt;height:144.7pt" o:ole="">
            <v:imagedata r:id="rId19" o:title=""/>
          </v:shape>
          <o:OLEObject Type="Embed" ProgID="Visio.Drawing.11" ShapeID="_x0000_i1030" DrawAspect="Content" ObjectID="_1748961555" r:id="rId20"/>
        </w:object>
      </w:r>
    </w:p>
    <w:p w14:paraId="1EDCF2B9" w14:textId="0B7B2F39" w:rsidR="00101294" w:rsidRPr="00127E7B" w:rsidRDefault="00101294" w:rsidP="00101294">
      <w:pPr>
        <w:pStyle w:val="TF"/>
      </w:pPr>
      <w:r w:rsidRPr="00127E7B">
        <w:t>Figure 5.2.2.</w:t>
      </w:r>
      <w:r w:rsidR="009A2E14">
        <w:t>3</w:t>
      </w:r>
      <w:r w:rsidRPr="00127E7B">
        <w:t>.</w:t>
      </w:r>
      <w:r w:rsidR="009A2E14">
        <w:rPr>
          <w:lang w:eastAsia="zh-CN"/>
        </w:rPr>
        <w:t>2</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27"/>
    <w:bookmarkEnd w:id="128"/>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34" w:name="_Toc73369634"/>
      <w:bookmarkStart w:id="135"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36" w:name="_Toc93868954"/>
      <w:bookmarkStart w:id="137" w:name="_Toc138348675"/>
      <w:r w:rsidRPr="00127E7B">
        <w:t>5.</w:t>
      </w:r>
      <w:r w:rsidR="00302F5A" w:rsidRPr="00127E7B">
        <w:t>2</w:t>
      </w:r>
      <w:r w:rsidRPr="00127E7B">
        <w:t>.2.</w:t>
      </w:r>
      <w:r w:rsidR="00302F5A" w:rsidRPr="00127E7B">
        <w:t>4</w:t>
      </w:r>
      <w:r w:rsidRPr="00127E7B">
        <w:tab/>
      </w:r>
      <w:r w:rsidR="00302F5A" w:rsidRPr="00127E7B">
        <w:t>NumOfPDUsUpdate</w:t>
      </w:r>
      <w:bookmarkEnd w:id="134"/>
      <w:bookmarkEnd w:id="135"/>
      <w:bookmarkEnd w:id="136"/>
      <w:bookmarkEnd w:id="137"/>
    </w:p>
    <w:p w14:paraId="3BFE0BE6" w14:textId="5695353C" w:rsidR="00DB1200" w:rsidRPr="00127E7B" w:rsidRDefault="00DB1200" w:rsidP="001773FF">
      <w:pPr>
        <w:pStyle w:val="Heading5"/>
      </w:pPr>
      <w:bookmarkStart w:id="138" w:name="_Toc73369635"/>
      <w:bookmarkStart w:id="139" w:name="_Toc81226664"/>
      <w:bookmarkStart w:id="140" w:name="_Toc93868955"/>
      <w:bookmarkStart w:id="141" w:name="_Toc138348676"/>
      <w:r w:rsidRPr="00127E7B">
        <w:t>5.</w:t>
      </w:r>
      <w:r w:rsidR="00302F5A" w:rsidRPr="00127E7B">
        <w:t>2</w:t>
      </w:r>
      <w:r w:rsidRPr="00127E7B">
        <w:t>.2.</w:t>
      </w:r>
      <w:r w:rsidR="00302F5A" w:rsidRPr="00127E7B">
        <w:t>4</w:t>
      </w:r>
      <w:r w:rsidRPr="00127E7B">
        <w:t>.1</w:t>
      </w:r>
      <w:r w:rsidRPr="00127E7B">
        <w:tab/>
        <w:t>General</w:t>
      </w:r>
      <w:bookmarkEnd w:id="138"/>
      <w:bookmarkEnd w:id="139"/>
      <w:bookmarkEnd w:id="140"/>
      <w:bookmarkEnd w:id="141"/>
    </w:p>
    <w:p w14:paraId="1C1B3DAA" w14:textId="3FE30A1B"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sidR="00D1417B">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42" w:name="_Toc73369636"/>
      <w:bookmarkStart w:id="143"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0407931E" w14:textId="7F6AFF16" w:rsidR="00D1417B" w:rsidRPr="007021DF" w:rsidRDefault="00D1417B" w:rsidP="00D1417B">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35C7A193" w14:textId="0BBD8301" w:rsidR="00DA418E" w:rsidRDefault="00DA418E" w:rsidP="007954FB">
      <w:r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44" w:name="_Toc93868956"/>
      <w:bookmarkStart w:id="145" w:name="_Toc138348677"/>
      <w:r w:rsidRPr="00127E7B">
        <w:lastRenderedPageBreak/>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42"/>
      <w:bookmarkEnd w:id="143"/>
      <w:bookmarkEnd w:id="144"/>
      <w:bookmarkEnd w:id="145"/>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1" type="#_x0000_t75" style="width:471.4pt;height:173.2pt" o:ole="">
            <v:imagedata r:id="rId21" o:title=""/>
          </v:shape>
          <o:OLEObject Type="Embed" ProgID="Visio.Drawing.11" ShapeID="_x0000_i1031" DrawAspect="Content" ObjectID="_1748961556" r:id="rId22"/>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3241CB8D" w14:textId="77777777" w:rsidR="0034762E" w:rsidRPr="00127E7B" w:rsidRDefault="0034762E" w:rsidP="0034762E">
      <w:pPr>
        <w:pStyle w:val="B2"/>
        <w:rPr>
          <w:lang w:eastAsia="zh-CN"/>
        </w:rPr>
      </w:pPr>
      <w:r>
        <w:t>-</w:t>
      </w:r>
      <w:r>
        <w:tab/>
        <w:t>the NSAC Service Area of the NF consumer, if it is configured in the NF consumer.</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2BF9A53" w:rsidR="007611D6" w:rsidRPr="00127E7B" w:rsidRDefault="008A555E" w:rsidP="0069125A">
      <w:pPr>
        <w:pStyle w:val="B2"/>
      </w:pPr>
      <w:r w:rsidRPr="0069125A">
        <w:tab/>
      </w:r>
      <w:r w:rsidR="007611D6" w:rsidRPr="0069125A">
        <w:t>For LBO cases</w:t>
      </w:r>
      <w:r w:rsidR="00F574B4" w:rsidRPr="00F574B4">
        <w:t xml:space="preserve"> </w:t>
      </w:r>
      <w:r w:rsidR="00F574B4">
        <w:t>with VPLMN NSAC admission</w:t>
      </w:r>
      <w:r w:rsidR="007611D6" w:rsidRPr="0069125A">
        <w:t xml:space="preserve">, the NF Service Consumer in serving PLMN (e.g. vSMF) shall provide the S-NSSAI in serving PLMN, and the corresponding mapped S-NSSAI in home PLMN to the NSACF in serving PLMN. </w:t>
      </w:r>
      <w:r w:rsidR="00F574B4" w:rsidRPr="00B815DA">
        <w:t>For LBO cases</w:t>
      </w:r>
      <w:r w:rsidR="00F574B4" w:rsidRPr="001601CA">
        <w:t xml:space="preserve"> </w:t>
      </w:r>
      <w:r w:rsidR="00F574B4">
        <w:t>with HPLMN NSAC admission</w:t>
      </w:r>
      <w:r w:rsidR="00F574B4" w:rsidRPr="00B815DA">
        <w:t xml:space="preserve">, the NF Service Consumer in </w:t>
      </w:r>
      <w:r w:rsidR="00F574B4" w:rsidRPr="00B815DA">
        <w:lastRenderedPageBreak/>
        <w:t xml:space="preserve">serving PLMN (e.g. vSMF) shall provide the S-NSSAI in home PLMN to the NSACF in </w:t>
      </w:r>
      <w:r w:rsidR="00F574B4">
        <w:t>home</w:t>
      </w:r>
      <w:r w:rsidR="00F574B4" w:rsidRPr="00B815DA">
        <w:t xml:space="preserve"> PLMN.</w:t>
      </w:r>
      <w:r w:rsidR="00F574B4">
        <w:t xml:space="preserve"> </w:t>
      </w:r>
      <w:r w:rsidR="007611D6" w:rsidRPr="0069125A">
        <w:t xml:space="preserve">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tab/>
      </w:r>
      <w:r w:rsidR="004A0EA8" w:rsidRPr="0069125A">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7D705DA8" w14:textId="77777777" w:rsidR="0034762E" w:rsidRPr="00127E7B" w:rsidRDefault="0034762E" w:rsidP="0034762E">
      <w:pPr>
        <w:pStyle w:val="B1"/>
        <w:rPr>
          <w:lang w:eastAsia="zh-CN"/>
        </w:rPr>
      </w:pPr>
      <w:r>
        <w:rPr>
          <w:lang w:eastAsia="zh-CN"/>
        </w:rPr>
        <w:lastRenderedPageBreak/>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B488A53" w14:textId="616B5F98" w:rsidR="00F11A3A" w:rsidRPr="00127E7B" w:rsidRDefault="00F11A3A" w:rsidP="00F11A3A">
      <w:pPr>
        <w:pStyle w:val="Heading5"/>
      </w:pPr>
      <w:bookmarkStart w:id="146" w:name="_Toc138348678"/>
      <w:r w:rsidRPr="00127E7B">
        <w:t>5.2.2.4.</w:t>
      </w:r>
      <w:r>
        <w:t>3</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146"/>
    </w:p>
    <w:p w14:paraId="48EF506B" w14:textId="77777777" w:rsidR="00F11A3A" w:rsidRPr="00127E7B" w:rsidRDefault="00F11A3A" w:rsidP="00F11A3A">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w:t>
      </w:r>
      <w:r w:rsidRPr="00127E7B">
        <w:rPr>
          <w:rFonts w:hint="eastAsia"/>
          <w:lang w:eastAsia="zh-CN"/>
        </w:rPr>
        <w:t>)</w:t>
      </w:r>
      <w:r w:rsidRPr="00127E7B">
        <w:t xml:space="preserve"> shall </w:t>
      </w:r>
      <w:r w:rsidRPr="00127E7B">
        <w:rPr>
          <w:lang w:eastAsia="zh-CN"/>
        </w:rPr>
        <w:t>invoke the NumOf</w:t>
      </w:r>
      <w:r>
        <w:rPr>
          <w:lang w:eastAsia="zh-CN"/>
        </w:rPr>
        <w:t>PDU</w:t>
      </w:r>
      <w:r w:rsidRPr="00127E7B">
        <w:rPr>
          <w:lang w:eastAsia="zh-CN"/>
        </w:rPr>
        <w:t>sUpdate</w:t>
      </w:r>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PDU</w:t>
      </w:r>
      <w:r w:rsidRPr="00127E7B">
        <w:rPr>
          <w:lang w:eastAsia="zh-CN"/>
        </w:rPr>
        <w:t>s</w:t>
      </w:r>
      <w:r>
        <w:t xml:space="preserve">. </w:t>
      </w:r>
      <w:r>
        <w:rPr>
          <w:lang w:eastAsia="zh-CN"/>
        </w:rPr>
        <w:t>In this procedure</w:t>
      </w:r>
      <w:r>
        <w:t>, the NSACF may forward the request to the primary NSACF</w:t>
      </w:r>
      <w:r w:rsidRPr="001D721F">
        <w:t xml:space="preserve"> </w:t>
      </w:r>
      <w:r>
        <w:t>for further processing</w:t>
      </w:r>
      <w:r w:rsidRPr="00690A26">
        <w:t>.</w:t>
      </w:r>
    </w:p>
    <w:p w14:paraId="1FECF08A" w14:textId="1FDA970A" w:rsidR="00F11A3A" w:rsidRPr="00127E7B" w:rsidRDefault="006C6456" w:rsidP="00F11A3A">
      <w:pPr>
        <w:pStyle w:val="TH"/>
      </w:pPr>
      <w:r>
        <w:object w:dxaOrig="10850" w:dyaOrig="3810" w14:anchorId="7E0830E4">
          <v:shape id="_x0000_i1032" type="#_x0000_t75" style="width:469.35pt;height:164.4pt" o:ole="">
            <v:imagedata r:id="rId23" o:title=""/>
          </v:shape>
          <o:OLEObject Type="Embed" ProgID="Visio.Drawing.15" ShapeID="_x0000_i1032" DrawAspect="Content" ObjectID="_1748961557" r:id="rId24"/>
        </w:object>
      </w:r>
    </w:p>
    <w:p w14:paraId="5FD4A58A" w14:textId="6A72D591" w:rsidR="00F11A3A" w:rsidRPr="00127E7B" w:rsidRDefault="00F11A3A" w:rsidP="00F11A3A">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7BDF7CF1" w14:textId="77777777" w:rsidR="00F11A3A" w:rsidRPr="00127E7B" w:rsidRDefault="00F11A3A" w:rsidP="00F11A3A">
      <w:pPr>
        <w:pStyle w:val="B1"/>
      </w:pPr>
      <w:r w:rsidRPr="00127E7B">
        <w:t>1.</w:t>
      </w:r>
      <w:r w:rsidRPr="00127E7B">
        <w:tab/>
      </w:r>
      <w:r>
        <w:t>Same as step 1 of Figure 5.2.2.4.2-1</w:t>
      </w:r>
      <w:r w:rsidRPr="00127E7B">
        <w:t>.</w:t>
      </w:r>
    </w:p>
    <w:p w14:paraId="47C91346" w14:textId="77777777" w:rsidR="00F11A3A" w:rsidRDefault="00F11A3A" w:rsidP="00F11A3A">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PduACRequestData, the NSACF shall perform </w:t>
      </w:r>
      <w:r>
        <w:rPr>
          <w:lang w:eastAsia="zh-CN"/>
        </w:rPr>
        <w:t>action to control the number of PDU session.</w:t>
      </w:r>
    </w:p>
    <w:p w14:paraId="07F549A9" w14:textId="77777777" w:rsidR="00F11A3A" w:rsidRPr="00E32204" w:rsidRDefault="00F11A3A" w:rsidP="00F11A3A">
      <w:pPr>
        <w:pStyle w:val="EditorsNote"/>
      </w:pPr>
      <w:r w:rsidRPr="00C53200">
        <w:t>Editor's Note:</w:t>
      </w:r>
      <w:r w:rsidRPr="00C53200">
        <w:tab/>
      </w:r>
      <w:r>
        <w:t>The detail logic in the NSACF, e.g. whether forward the request to the primary NSACF or handle the request by itself, is FFS</w:t>
      </w:r>
      <w:r w:rsidRPr="00C53200">
        <w:t>.</w:t>
      </w:r>
    </w:p>
    <w:p w14:paraId="6CA5416E" w14:textId="48E59BF8" w:rsidR="00F11A3A" w:rsidRDefault="00F11A3A" w:rsidP="00F11A3A">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1ACBF9C5" w14:textId="77777777" w:rsidR="00F11A3A" w:rsidRDefault="00F11A3A" w:rsidP="00F11A3A">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Pr>
          <w:lang w:eastAsia="zh-CN"/>
        </w:rPr>
        <w:t>pdu</w:t>
      </w:r>
      <w:r w:rsidRPr="00127E7B">
        <w:rPr>
          <w:lang w:eastAsia="zh-CN"/>
        </w:rPr>
        <w:t>s</w:t>
      </w:r>
      <w:r w:rsidRPr="00127E7B">
        <w:rPr>
          <w:rFonts w:hint="eastAsia"/>
          <w:lang w:eastAsia="zh-CN"/>
        </w:rPr>
        <w:t>) in</w:t>
      </w:r>
      <w:r w:rsidRPr="00127E7B">
        <w:t xml:space="preserve"> the </w:t>
      </w:r>
      <w:r>
        <w:t xml:space="preserve">primary </w:t>
      </w:r>
      <w:r w:rsidRPr="00127E7B">
        <w:t>NSACF.</w:t>
      </w:r>
    </w:p>
    <w:p w14:paraId="1E39C81F" w14:textId="77777777" w:rsidR="00F11A3A" w:rsidRDefault="00F11A3A" w:rsidP="00F11A3A">
      <w:pPr>
        <w:pStyle w:val="B1"/>
        <w:ind w:firstLine="0"/>
      </w:pPr>
      <w:r w:rsidRPr="008A555E">
        <w:lastRenderedPageBreak/>
        <w:t xml:space="preserve">The payload body of the </w:t>
      </w:r>
      <w:r w:rsidRPr="008A555E">
        <w:rPr>
          <w:rFonts w:hint="eastAsia"/>
        </w:rPr>
        <w:t>P</w:t>
      </w:r>
      <w:r w:rsidRPr="008A555E">
        <w:t>OST request shall contain the input data structure (i.e. PduACRequestData) for network slice admission control, which shall contain the information</w:t>
      </w:r>
      <w:r>
        <w:t xml:space="preserve"> </w:t>
      </w:r>
      <w:r w:rsidRPr="008C306B">
        <w:rPr>
          <w:rFonts w:eastAsia="Malgun Gothic"/>
        </w:rPr>
        <w:t xml:space="preserve">received </w:t>
      </w:r>
      <w:r>
        <w:rPr>
          <w:rFonts w:eastAsia="Malgun Gothic"/>
        </w:rPr>
        <w:t>in step 1</w:t>
      </w:r>
      <w:r>
        <w:t>.</w:t>
      </w:r>
    </w:p>
    <w:p w14:paraId="29BF00AA" w14:textId="77777777" w:rsidR="00F11A3A" w:rsidRDefault="00F11A3A" w:rsidP="00F11A3A">
      <w:pPr>
        <w:pStyle w:val="B1"/>
      </w:pPr>
      <w:r>
        <w:t>4a.</w:t>
      </w:r>
      <w:r>
        <w:tab/>
      </w:r>
      <w:r w:rsidRPr="00127E7B">
        <w:rPr>
          <w:lang w:eastAsia="zh-CN"/>
        </w:rPr>
        <w:t xml:space="preserve">For each S-NSSAI included in </w:t>
      </w:r>
      <w:r>
        <w:rPr>
          <w:lang w:eastAsia="zh-CN"/>
        </w:rPr>
        <w:t>Pdu</w:t>
      </w:r>
      <w:r w:rsidRPr="00127E7B">
        <w:rPr>
          <w:lang w:eastAsia="zh-CN"/>
        </w:rPr>
        <w:t xml:space="preserve">ACRequestData, the </w:t>
      </w:r>
      <w:r>
        <w:rPr>
          <w:lang w:eastAsia="zh-CN"/>
        </w:rPr>
        <w:t xml:space="preserve">primary </w:t>
      </w:r>
      <w:r w:rsidRPr="00127E7B">
        <w:rPr>
          <w:lang w:eastAsia="zh-CN"/>
        </w:rPr>
        <w:t>NSACF</w:t>
      </w:r>
      <w:r>
        <w:rPr>
          <w:lang w:eastAsia="zh-CN"/>
        </w:rPr>
        <w:t xml:space="preserve"> shall check the </w:t>
      </w:r>
      <w:r w:rsidRPr="00C17782">
        <w:rPr>
          <w:rFonts w:eastAsia="Malgun Gothic"/>
        </w:rPr>
        <w:t xml:space="preserve">global maximum PDU session number and determines whether to accept or reject the request to update </w:t>
      </w:r>
      <w:r>
        <w:rPr>
          <w:rFonts w:eastAsia="Malgun Gothic"/>
        </w:rPr>
        <w:t xml:space="preserve">the </w:t>
      </w:r>
      <w:r w:rsidRPr="00C17782">
        <w:rPr>
          <w:rFonts w:eastAsia="Malgun Gothic"/>
        </w:rPr>
        <w:t>local maximum PDU session number from NSACF</w:t>
      </w:r>
      <w:r>
        <w:t>.</w:t>
      </w:r>
    </w:p>
    <w:p w14:paraId="1F894477" w14:textId="77777777" w:rsidR="00F11A3A" w:rsidRDefault="00F11A3A" w:rsidP="00F11A3A">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 if the request to update the local maximum PDU session number is rejected.</w:t>
      </w:r>
    </w:p>
    <w:p w14:paraId="70144060" w14:textId="77777777" w:rsidR="00F11A3A" w:rsidRDefault="00F11A3A" w:rsidP="00F11A3A">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53F69717" w14:textId="77777777" w:rsidR="00F11A3A" w:rsidRPr="00127E7B" w:rsidRDefault="00F11A3A" w:rsidP="00F11A3A">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360F1CB5" w14:textId="77777777" w:rsidR="00F11A3A" w:rsidRPr="00127E7B" w:rsidRDefault="00F11A3A" w:rsidP="00F11A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CCD0CF0" w14:textId="77777777" w:rsidR="00F11A3A" w:rsidRPr="00127E7B" w:rsidRDefault="00F11A3A" w:rsidP="00F11A3A">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61765470" w14:textId="77777777" w:rsidR="00F11A3A" w:rsidRDefault="00F11A3A" w:rsidP="00F11A3A">
      <w:pPr>
        <w:pStyle w:val="B1"/>
        <w:rPr>
          <w:lang w:eastAsia="zh-CN"/>
        </w:rPr>
      </w:pPr>
      <w:r>
        <w:t>5a.</w:t>
      </w:r>
      <w:r>
        <w:tab/>
      </w:r>
      <w:r>
        <w:rPr>
          <w:lang w:eastAsia="zh-CN"/>
        </w:rPr>
        <w:t xml:space="preserve">If the response message includes the </w:t>
      </w:r>
      <w:r w:rsidRPr="00716219">
        <w:rPr>
          <w:rFonts w:eastAsia="Malgun Gothic"/>
        </w:rPr>
        <w:t xml:space="preserve">updated </w:t>
      </w:r>
      <w:r>
        <w:rPr>
          <w:rFonts w:eastAsia="Malgun Gothic"/>
        </w:rPr>
        <w:t xml:space="preserve">the </w:t>
      </w:r>
      <w:r w:rsidRPr="00716219">
        <w:rPr>
          <w:rFonts w:eastAsia="Malgun Gothic"/>
        </w:rPr>
        <w:t>local maximum number</w:t>
      </w:r>
      <w:r>
        <w:rPr>
          <w:rFonts w:eastAsia="Malgun Gothic"/>
        </w:rPr>
        <w:t xml:space="preserve">, the NSACF shall </w:t>
      </w:r>
      <w:r w:rsidRPr="00172ADD">
        <w:t xml:space="preserve">replaces the </w:t>
      </w:r>
      <w:r>
        <w:t xml:space="preserve">existing </w:t>
      </w:r>
      <w:r w:rsidRPr="00172ADD">
        <w:t>local maximum number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2a of Figure 5.2.2.4.2-1 based on the updated value</w:t>
      </w:r>
      <w:r>
        <w:rPr>
          <w:lang w:eastAsia="zh-CN"/>
        </w:rPr>
        <w:t>;</w:t>
      </w:r>
    </w:p>
    <w:p w14:paraId="13923344" w14:textId="77777777" w:rsidR="00F11A3A" w:rsidRDefault="00F11A3A" w:rsidP="00F11A3A">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w:t>
      </w:r>
      <w:r w:rsidRPr="00172ADD">
        <w:t>,</w:t>
      </w:r>
      <w:r>
        <w:t xml:space="preserve"> the NSACF shall returns the response to NF service consumer based on the received NSAC response from Primary NSACF.</w:t>
      </w:r>
    </w:p>
    <w:p w14:paraId="3681C949" w14:textId="197C7BE2" w:rsidR="00F11A3A" w:rsidRPr="00C16882" w:rsidRDefault="00F11A3A" w:rsidP="007954FB">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p>
    <w:p w14:paraId="2DEB76B9" w14:textId="1F80B2EF" w:rsidR="00276FFF" w:rsidRPr="00264CC0" w:rsidRDefault="00276FFF" w:rsidP="00276FFF">
      <w:pPr>
        <w:pStyle w:val="Heading4"/>
      </w:pPr>
      <w:bookmarkStart w:id="147" w:name="_Toc138348679"/>
      <w:r w:rsidRPr="00264CC0">
        <w:t>5.2.2.</w:t>
      </w:r>
      <w:r>
        <w:t>5</w:t>
      </w:r>
      <w:r w:rsidRPr="00264CC0">
        <w:tab/>
      </w:r>
      <w:r w:rsidRPr="005D4CC8">
        <w:t>LocalNumberUpdate</w:t>
      </w:r>
      <w:bookmarkEnd w:id="147"/>
    </w:p>
    <w:p w14:paraId="3D365CD1" w14:textId="41665C5D" w:rsidR="00276FFF" w:rsidRPr="00264CC0" w:rsidRDefault="00276FFF" w:rsidP="00276FFF">
      <w:pPr>
        <w:pStyle w:val="Heading5"/>
      </w:pPr>
      <w:bookmarkStart w:id="148" w:name="_Toc138348680"/>
      <w:r w:rsidRPr="004E68BD">
        <w:t>5.2.2.</w:t>
      </w:r>
      <w:r>
        <w:t>5</w:t>
      </w:r>
      <w:r w:rsidRPr="004E68BD">
        <w:t>.1</w:t>
      </w:r>
      <w:r w:rsidRPr="004E68BD">
        <w:tab/>
        <w:t>General</w:t>
      </w:r>
      <w:bookmarkEnd w:id="148"/>
    </w:p>
    <w:p w14:paraId="52F63A16" w14:textId="4498EDB0" w:rsidR="00276FFF" w:rsidRDefault="00276FFF" w:rsidP="00276FFF">
      <w:pPr>
        <w:pStyle w:val="B1"/>
      </w:pPr>
      <w:r w:rsidRPr="00264CC0">
        <w:t xml:space="preserve">The </w:t>
      </w:r>
      <w:r w:rsidRPr="00632991">
        <w:t xml:space="preserve">LocalNumberUpdate </w:t>
      </w:r>
      <w:r w:rsidRPr="00264CC0">
        <w:t xml:space="preserve">service operation shall be used </w:t>
      </w:r>
      <w:r w:rsidRPr="00264CC0">
        <w:rPr>
          <w:rFonts w:hint="eastAsia"/>
        </w:rPr>
        <w:t xml:space="preserve">by </w:t>
      </w:r>
      <w:r w:rsidRPr="00264CC0">
        <w:t xml:space="preserve">the </w:t>
      </w:r>
      <w:r>
        <w:t>NF service consumer (e.g., p</w:t>
      </w:r>
      <w:r w:rsidRPr="00B30DCA">
        <w:t>rimary NSACF</w:t>
      </w:r>
      <w:r>
        <w:t xml:space="preserve">) to </w:t>
      </w:r>
      <w:r w:rsidRPr="0015495C">
        <w:t>update the local maximum number of registered UEs and/or number of PDU sessions of a network slice at the NSACF</w:t>
      </w:r>
      <w:r w:rsidRPr="00264CC0">
        <w:t>. It is used in the following procedures:</w:t>
      </w:r>
      <w:r w:rsidRPr="007152D8">
        <w:t>-</w:t>
      </w:r>
      <w:r w:rsidRPr="007152D8">
        <w:tab/>
        <w:t>Update of local maximum number in Hierarchical NSAC Architecture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rsidRPr="007152D8">
        <w:t>3</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0A14DC61" w14:textId="7B735EA4" w:rsidR="00276FFF" w:rsidRPr="007152D8" w:rsidRDefault="00276FFF" w:rsidP="00276FFF">
      <w:pPr>
        <w:pStyle w:val="Heading5"/>
      </w:pPr>
      <w:bookmarkStart w:id="149" w:name="_Toc138348681"/>
      <w:r w:rsidRPr="007152D8">
        <w:t>5.2.2.</w:t>
      </w:r>
      <w:r>
        <w:t>5</w:t>
      </w:r>
      <w:r w:rsidRPr="007152D8">
        <w:t>.2</w:t>
      </w:r>
      <w:r w:rsidRPr="007152D8">
        <w:tab/>
        <w:t>Update of local maximum number</w:t>
      </w:r>
      <w:r>
        <w:t xml:space="preserve"> of UEs or PDU sessions</w:t>
      </w:r>
      <w:bookmarkEnd w:id="149"/>
    </w:p>
    <w:p w14:paraId="5D5728B6" w14:textId="7696E622" w:rsidR="00276FFF" w:rsidRPr="00264CC0" w:rsidRDefault="00276FFF" w:rsidP="00276FFF">
      <w:r w:rsidRPr="00241C0A">
        <w:t xml:space="preserve">The LocalNumberUpdate service operation shall be used by the NF service consumer to update the local maximum number of registered UEs and/or number of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rsidR="006C6456">
        <w:t>5</w:t>
      </w:r>
      <w:r w:rsidRPr="00264CC0">
        <w:t>.</w:t>
      </w:r>
      <w:r>
        <w:t>2</w:t>
      </w:r>
      <w:r w:rsidRPr="00264CC0">
        <w:t>-1.</w:t>
      </w:r>
    </w:p>
    <w:p w14:paraId="73C1C626" w14:textId="09F6C47C" w:rsidR="00276FFF" w:rsidRPr="007152D8" w:rsidRDefault="006C6456" w:rsidP="00276FFF">
      <w:pPr>
        <w:pStyle w:val="TH"/>
      </w:pPr>
      <w:r w:rsidRPr="007152D8">
        <w:object w:dxaOrig="9430" w:dyaOrig="3480" w14:anchorId="47BCB7FE">
          <v:shape id="_x0000_i1033" type="#_x0000_t75" style="width:427.25pt;height:158.25pt" o:ole="">
            <v:imagedata r:id="rId25" o:title=""/>
          </v:shape>
          <o:OLEObject Type="Embed" ProgID="Visio.Drawing.11" ShapeID="_x0000_i1033" DrawAspect="Content" ObjectID="_1748961558" r:id="rId26"/>
        </w:object>
      </w:r>
    </w:p>
    <w:p w14:paraId="6BDB9F8E" w14:textId="6AE29FD4" w:rsidR="00276FFF" w:rsidRPr="00264CC0" w:rsidRDefault="00276FFF" w:rsidP="00276FFF">
      <w:pPr>
        <w:pStyle w:val="TF"/>
      </w:pPr>
      <w:r w:rsidRPr="00264CC0">
        <w:t>Figure 5.2.2.</w:t>
      </w:r>
      <w:r w:rsidR="00632E90">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sessions</w:t>
      </w:r>
    </w:p>
    <w:p w14:paraId="6384FF3F" w14:textId="4F0CC2BE" w:rsidR="00276FFF" w:rsidRPr="00127E7B" w:rsidRDefault="00F47C9F" w:rsidP="00F47C9F">
      <w:pPr>
        <w:pStyle w:val="B1"/>
      </w:pPr>
      <w:r>
        <w:lastRenderedPageBreak/>
        <w:t>1.</w:t>
      </w:r>
      <w:r>
        <w:tab/>
      </w:r>
      <w:r w:rsidR="00276FFF" w:rsidRPr="00127E7B">
        <w:t xml:space="preserve">The </w:t>
      </w:r>
      <w:r w:rsidR="00276FFF" w:rsidRPr="00127E7B">
        <w:rPr>
          <w:rFonts w:hint="eastAsia"/>
        </w:rPr>
        <w:t>NF Service Consumer</w:t>
      </w:r>
      <w:r w:rsidR="00276FFF" w:rsidRPr="00127E7B">
        <w:t xml:space="preserve"> (</w:t>
      </w:r>
      <w:r w:rsidR="00276FFF">
        <w:t>i.e., Primary NSACF</w:t>
      </w:r>
      <w:r w:rsidR="00276FFF" w:rsidRPr="00127E7B">
        <w:rPr>
          <w:rFonts w:hint="eastAsia"/>
        </w:rPr>
        <w:t>)</w:t>
      </w:r>
      <w:r w:rsidR="00276FFF" w:rsidRPr="00127E7B">
        <w:t xml:space="preserve"> shall send a </w:t>
      </w:r>
      <w:r w:rsidR="00276FFF" w:rsidRPr="00127E7B">
        <w:rPr>
          <w:rFonts w:hint="eastAsia"/>
        </w:rPr>
        <w:t>P</w:t>
      </w:r>
      <w:r w:rsidR="00276FFF" w:rsidRPr="00127E7B">
        <w:t>OST request to the resource representing the network slice admission control</w:t>
      </w:r>
      <w:r w:rsidR="00276FFF">
        <w:t xml:space="preserve"> configurations</w:t>
      </w:r>
      <w:r w:rsidR="00276FFF" w:rsidRPr="00127E7B">
        <w:t xml:space="preserve"> </w:t>
      </w:r>
      <w:r w:rsidR="00276FFF" w:rsidRPr="00127E7B">
        <w:rPr>
          <w:rFonts w:hint="eastAsia"/>
        </w:rPr>
        <w:t>(i.e.</w:t>
      </w:r>
      <w:r w:rsidR="00276FFF">
        <w:t>,</w:t>
      </w:r>
      <w:r w:rsidR="00276FFF" w:rsidRPr="00127E7B">
        <w:rPr>
          <w:rFonts w:hint="eastAsia"/>
        </w:rPr>
        <w:t xml:space="preserve"> </w:t>
      </w:r>
      <w:r w:rsidR="00276FFF" w:rsidRPr="00127E7B">
        <w:t>…</w:t>
      </w:r>
      <w:r w:rsidR="00276FFF" w:rsidRPr="00127E7B">
        <w:rPr>
          <w:rFonts w:hint="eastAsia"/>
        </w:rPr>
        <w:t>/</w:t>
      </w:r>
      <w:r w:rsidR="00276FFF" w:rsidRPr="00127E7B">
        <w:t>slices</w:t>
      </w:r>
      <w:r w:rsidR="00276FFF">
        <w:t>/configs</w:t>
      </w:r>
      <w:r w:rsidR="00276FFF" w:rsidRPr="00127E7B">
        <w:rPr>
          <w:rFonts w:hint="eastAsia"/>
        </w:rPr>
        <w:t>) in</w:t>
      </w:r>
      <w:r w:rsidR="00276FFF" w:rsidRPr="00127E7B">
        <w:t xml:space="preserve"> the NSACF.</w:t>
      </w:r>
    </w:p>
    <w:p w14:paraId="00410D0D" w14:textId="77777777" w:rsidR="00276FFF" w:rsidRPr="00127E7B" w:rsidRDefault="00276FFF" w:rsidP="00276FFF">
      <w:pPr>
        <w:pStyle w:val="B1"/>
      </w:pPr>
      <w:r w:rsidRPr="008A555E">
        <w:tab/>
        <w:t xml:space="preserve">The payload body of the </w:t>
      </w:r>
      <w:r w:rsidRPr="008A555E">
        <w:rPr>
          <w:rFonts w:hint="eastAsia"/>
        </w:rPr>
        <w:t>P</w:t>
      </w:r>
      <w:r w:rsidRPr="008A555E">
        <w:t>OST request shall contain the input data structure (i.e., AC</w:t>
      </w:r>
      <w:r>
        <w:t>Update</w:t>
      </w:r>
      <w:r w:rsidRPr="008A555E">
        <w:t>Data), which shall contain the following information:</w:t>
      </w:r>
    </w:p>
    <w:p w14:paraId="5A9E542F" w14:textId="77777777" w:rsidR="00276FFF" w:rsidRDefault="00276FFF" w:rsidP="00276FFF">
      <w:pPr>
        <w:pStyle w:val="B2"/>
      </w:pPr>
      <w:r w:rsidRPr="00127E7B">
        <w:t>-</w:t>
      </w:r>
      <w:r w:rsidRPr="00127E7B">
        <w:tab/>
      </w:r>
      <w:r>
        <w:t xml:space="preserve">the </w:t>
      </w:r>
      <w:r w:rsidRPr="00127E7B">
        <w:t>S-NSSAIs subject to NSAC</w:t>
      </w:r>
      <w:r>
        <w:t xml:space="preserve"> for which an updated number of maximum number of UEs or PDU sessions needs to be provided;</w:t>
      </w:r>
    </w:p>
    <w:p w14:paraId="07106C37" w14:textId="77777777" w:rsidR="00276FFF" w:rsidRDefault="00276FFF" w:rsidP="00276FFF">
      <w:pPr>
        <w:pStyle w:val="B2"/>
      </w:pPr>
      <w:r>
        <w:t>-</w:t>
      </w:r>
      <w:r>
        <w:tab/>
        <w:t>the updated local maximum number of registered UEs, if this information is changed; and</w:t>
      </w:r>
    </w:p>
    <w:p w14:paraId="1C143361" w14:textId="77777777" w:rsidR="00276FFF" w:rsidRPr="00127E7B" w:rsidRDefault="00276FFF" w:rsidP="00276FFF">
      <w:pPr>
        <w:pStyle w:val="B2"/>
      </w:pPr>
      <w:r>
        <w:t>-</w:t>
      </w:r>
      <w:r>
        <w:tab/>
        <w:t>the updated local maximum number of PDU sessions if this information is changed.</w:t>
      </w:r>
    </w:p>
    <w:p w14:paraId="4E03C8F5" w14:textId="77777777" w:rsidR="00276FFF" w:rsidRPr="00264CC0" w:rsidRDefault="00276FFF" w:rsidP="00276FFF">
      <w:pPr>
        <w:pStyle w:val="B1"/>
      </w:pPr>
      <w:r w:rsidRPr="00264CC0">
        <w:t>2a.</w:t>
      </w:r>
      <w:r w:rsidRPr="00264CC0">
        <w:tab/>
        <w:t>On success, "204 No Content" shall be returned and the payload body of the POST response shall be empty.</w:t>
      </w:r>
    </w:p>
    <w:p w14:paraId="02414C1B" w14:textId="76E5965E" w:rsidR="00276FFF" w:rsidRDefault="00276FFF" w:rsidP="00276FFF">
      <w:pPr>
        <w:pStyle w:val="B1"/>
      </w:pPr>
      <w:r w:rsidRPr="00264CC0">
        <w:t>2b.</w:t>
      </w:r>
      <w:r w:rsidRPr="00264CC0">
        <w:tab/>
        <w:t xml:space="preserve">On failure, one of the HTTP status codes listed in Table </w:t>
      </w:r>
      <w:r w:rsidRPr="005A2AF0">
        <w:t>6.1.3.</w:t>
      </w:r>
      <w:r w:rsidR="004B686C">
        <w:t>4</w:t>
      </w:r>
      <w:r w:rsidRPr="005A2AF0">
        <w:t>.3.1-3</w:t>
      </w:r>
      <w:r>
        <w:t xml:space="preserve"> </w:t>
      </w:r>
      <w:r w:rsidRPr="00264CC0">
        <w:t>shall be returned.</w:t>
      </w:r>
    </w:p>
    <w:p w14:paraId="1F3A0596" w14:textId="77777777" w:rsidR="008A6D4A" w:rsidRPr="007954FB" w:rsidRDefault="008A6D4A" w:rsidP="008A6D4A"/>
    <w:p w14:paraId="3E1453B3" w14:textId="14C5C568" w:rsidR="00E51031" w:rsidRPr="00127E7B" w:rsidRDefault="00E51031" w:rsidP="001773FF">
      <w:pPr>
        <w:pStyle w:val="Heading2"/>
      </w:pPr>
      <w:bookmarkStart w:id="150" w:name="_Toc510696597"/>
      <w:bookmarkStart w:id="151" w:name="_Toc35971389"/>
      <w:bookmarkStart w:id="152" w:name="_Toc70325106"/>
      <w:bookmarkStart w:id="153" w:name="_Toc138348682"/>
      <w:r w:rsidRPr="00127E7B">
        <w:t>5.</w:t>
      </w:r>
      <w:r w:rsidR="000757AC" w:rsidRPr="00127E7B">
        <w:rPr>
          <w:lang w:eastAsia="zh-CN"/>
        </w:rPr>
        <w:t>3</w:t>
      </w:r>
      <w:r w:rsidRPr="00127E7B">
        <w:tab/>
        <w:t>Nnsacf_SliceEventExposure Service</w:t>
      </w:r>
      <w:bookmarkEnd w:id="153"/>
    </w:p>
    <w:p w14:paraId="2CDBD4EB" w14:textId="0232F0AA" w:rsidR="00E51031" w:rsidRPr="00127E7B" w:rsidRDefault="00E51031" w:rsidP="001773FF">
      <w:pPr>
        <w:pStyle w:val="Heading3"/>
      </w:pPr>
      <w:bookmarkStart w:id="154" w:name="_Toc138348683"/>
      <w:r w:rsidRPr="00127E7B">
        <w:t>5.</w:t>
      </w:r>
      <w:r w:rsidR="000757AC" w:rsidRPr="00127E7B">
        <w:rPr>
          <w:lang w:eastAsia="zh-CN"/>
        </w:rPr>
        <w:t>3</w:t>
      </w:r>
      <w:r w:rsidRPr="00127E7B">
        <w:t>.1</w:t>
      </w:r>
      <w:r w:rsidRPr="00127E7B">
        <w:tab/>
        <w:t>Service Description</w:t>
      </w:r>
      <w:bookmarkEnd w:id="154"/>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55" w:name="_Toc138348684"/>
      <w:r w:rsidRPr="001B047D">
        <w:t>5.</w:t>
      </w:r>
      <w:r w:rsidR="000757AC" w:rsidRPr="00460EEF">
        <w:t>3</w:t>
      </w:r>
      <w:r w:rsidRPr="00460EEF">
        <w:t>.2</w:t>
      </w:r>
      <w:r w:rsidRPr="00460EEF">
        <w:tab/>
        <w:t>Service Operations</w:t>
      </w:r>
      <w:bookmarkEnd w:id="155"/>
    </w:p>
    <w:p w14:paraId="2A2431C7" w14:textId="08605202" w:rsidR="00E51031" w:rsidRPr="00127E7B" w:rsidRDefault="00E51031" w:rsidP="001773FF">
      <w:pPr>
        <w:pStyle w:val="Heading4"/>
      </w:pPr>
      <w:bookmarkStart w:id="156" w:name="_Toc138348685"/>
      <w:r w:rsidRPr="00127E7B">
        <w:t>5.</w:t>
      </w:r>
      <w:r w:rsidR="000757AC" w:rsidRPr="00127E7B">
        <w:rPr>
          <w:lang w:eastAsia="zh-CN"/>
        </w:rPr>
        <w:t>3</w:t>
      </w:r>
      <w:r w:rsidRPr="00127E7B">
        <w:t>.2.1</w:t>
      </w:r>
      <w:r w:rsidRPr="00127E7B">
        <w:tab/>
        <w:t>Introduction</w:t>
      </w:r>
      <w:bookmarkEnd w:id="156"/>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57" w:name="_Toc138348686"/>
      <w:r w:rsidRPr="00127E7B">
        <w:t>5.</w:t>
      </w:r>
      <w:r w:rsidR="000757AC" w:rsidRPr="00127E7B">
        <w:rPr>
          <w:lang w:eastAsia="zh-CN"/>
        </w:rPr>
        <w:t>3</w:t>
      </w:r>
      <w:r w:rsidRPr="00127E7B">
        <w:t>.2.2</w:t>
      </w:r>
      <w:r w:rsidRPr="00127E7B">
        <w:tab/>
        <w:t>Subscribe</w:t>
      </w:r>
      <w:bookmarkEnd w:id="157"/>
    </w:p>
    <w:p w14:paraId="004FC6CF" w14:textId="3C343056" w:rsidR="00E51031" w:rsidRPr="00127E7B" w:rsidRDefault="00E51031" w:rsidP="001773FF">
      <w:pPr>
        <w:pStyle w:val="Heading5"/>
      </w:pPr>
      <w:bookmarkStart w:id="158" w:name="_Toc138348687"/>
      <w:r w:rsidRPr="00127E7B">
        <w:t>5.</w:t>
      </w:r>
      <w:r w:rsidR="000757AC" w:rsidRPr="00127E7B">
        <w:rPr>
          <w:lang w:eastAsia="zh-CN"/>
        </w:rPr>
        <w:t>3</w:t>
      </w:r>
      <w:r w:rsidRPr="00127E7B">
        <w:t>.2.2.1</w:t>
      </w:r>
      <w:r w:rsidRPr="00127E7B">
        <w:tab/>
        <w:t>General</w:t>
      </w:r>
      <w:bookmarkEnd w:id="158"/>
    </w:p>
    <w:p w14:paraId="0F8AA8ED" w14:textId="5ADC6F8F" w:rsidR="00E51031" w:rsidRPr="00127E7B" w:rsidRDefault="00E51031" w:rsidP="00E51031">
      <w:r w:rsidRPr="00127E7B">
        <w:t>This service operation is used by the consumer NF (e.g. NEF</w:t>
      </w:r>
      <w:r w:rsidR="00BA6FEA">
        <w:t>,</w:t>
      </w:r>
      <w:r w:rsidR="00D505A4" w:rsidRPr="00127E7B">
        <w:t xml:space="preserve"> AF</w:t>
      </w:r>
      <w:r w:rsidR="008C714E">
        <w:t>, DCCF</w:t>
      </w:r>
      <w:r w:rsidR="004733EC">
        <w:t>, NSACF</w:t>
      </w:r>
      <w:r w:rsidR="00BA6FEA">
        <w:t xml:space="preserve"> or NWDAF</w:t>
      </w:r>
      <w:r w:rsidRPr="00127E7B">
        <w:t xml:space="preserve">) to subscribe or modify a subscription with the NSACF for event based notifications </w:t>
      </w:r>
      <w:r w:rsidR="00A649FA">
        <w:t xml:space="preserve">for: </w:t>
      </w:r>
      <w:r w:rsidRPr="00127E7B">
        <w:t>the number of UEs registered to a network slice</w:t>
      </w:r>
      <w:r w:rsidR="00A649FA">
        <w:t>,</w:t>
      </w:r>
      <w:r w:rsidR="00A649FA" w:rsidRPr="00A649FA">
        <w:t xml:space="preserve"> </w:t>
      </w:r>
      <w:r w:rsidR="00A649FA">
        <w:t>the number of UEs registered to a network slice with at least one PDU session/PDN connection,</w:t>
      </w:r>
      <w:r w:rsidRPr="00127E7B">
        <w:t xml:space="preserve"> or the number of PDU Sessions established to a network slice.</w:t>
      </w:r>
    </w:p>
    <w:p w14:paraId="557F48A4" w14:textId="392F33AD" w:rsidR="00E51031" w:rsidRPr="00127E7B" w:rsidRDefault="00E51031" w:rsidP="001773FF">
      <w:pPr>
        <w:pStyle w:val="Heading5"/>
        <w:rPr>
          <w:lang w:eastAsia="zh-CN"/>
        </w:rPr>
      </w:pPr>
      <w:bookmarkStart w:id="159" w:name="_Toc138348688"/>
      <w:r w:rsidRPr="00127E7B">
        <w:t>5.</w:t>
      </w:r>
      <w:r w:rsidR="000757AC" w:rsidRPr="00127E7B">
        <w:rPr>
          <w:lang w:eastAsia="zh-CN"/>
        </w:rPr>
        <w:t>3</w:t>
      </w:r>
      <w:r w:rsidRPr="00127E7B">
        <w:t>.2.2.2</w:t>
      </w:r>
      <w:r w:rsidRPr="00127E7B">
        <w:tab/>
        <w:t>Creation of a subscription</w:t>
      </w:r>
      <w:bookmarkEnd w:id="159"/>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lastRenderedPageBreak/>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7545B0FF" w:rsidR="00E51031" w:rsidRPr="00127E7B" w:rsidRDefault="00E51031" w:rsidP="0069125A">
      <w:pPr>
        <w:pStyle w:val="B1"/>
        <w:rPr>
          <w:rFonts w:eastAsia="SimSun"/>
          <w:lang w:val="en-US"/>
        </w:rPr>
      </w:pPr>
      <w:r w:rsidRPr="0069125A">
        <w:rPr>
          <w:rFonts w:eastAsia="SimSun"/>
        </w:rPr>
        <w:t>-</w:t>
      </w:r>
      <w:r w:rsidRPr="0069125A">
        <w:rPr>
          <w:rFonts w:eastAsia="SimSun"/>
        </w:rPr>
        <w:tab/>
        <w:t xml:space="preserve">SAC Event Type, defines </w:t>
      </w:r>
      <w:r w:rsidR="004676B2">
        <w:rPr>
          <w:rFonts w:eastAsia="SimSun"/>
        </w:rPr>
        <w:t>which type of events</w:t>
      </w:r>
      <w:r w:rsidR="004676B2" w:rsidRPr="0069125A" w:rsidDel="004676B2">
        <w:rPr>
          <w:rFonts w:eastAsia="SimSun"/>
        </w:rPr>
        <w:t xml:space="preserve"> </w:t>
      </w:r>
      <w:r w:rsidRPr="0069125A">
        <w:rPr>
          <w:rFonts w:eastAsia="SimSun"/>
        </w:rPr>
        <w:t xml:space="preserve">to notify </w:t>
      </w:r>
      <w:r w:rsidR="004676B2">
        <w:rPr>
          <w:rFonts w:eastAsia="SimSun"/>
        </w:rPr>
        <w:t xml:space="preserve">(e.g. </w:t>
      </w:r>
      <w:r w:rsidRPr="0069125A">
        <w:rPr>
          <w:rFonts w:eastAsia="SimSun"/>
        </w:rPr>
        <w:t xml:space="preserve">the number of UEs registered </w:t>
      </w:r>
      <w:r w:rsidR="004676B2">
        <w:rPr>
          <w:rFonts w:eastAsia="SimSun"/>
        </w:rPr>
        <w:t>to</w:t>
      </w:r>
      <w:r w:rsidR="004676B2" w:rsidRPr="0069125A">
        <w:rPr>
          <w:rFonts w:eastAsia="SimSun"/>
        </w:rPr>
        <w:t xml:space="preserve"> </w:t>
      </w:r>
      <w:r w:rsidRPr="0069125A">
        <w:rPr>
          <w:rFonts w:eastAsia="SimSun"/>
        </w:rPr>
        <w:t>a network slice</w:t>
      </w:r>
      <w:r w:rsidR="004676B2">
        <w:rPr>
          <w:rFonts w:eastAsia="SimSun"/>
        </w:rPr>
        <w:t>,</w:t>
      </w:r>
      <w:r w:rsidR="004676B2" w:rsidRPr="004676B2">
        <w:rPr>
          <w:rFonts w:eastAsia="SimSun"/>
        </w:rPr>
        <w:t xml:space="preserve"> </w:t>
      </w:r>
      <w:r w:rsidR="004676B2">
        <w:rPr>
          <w:rFonts w:eastAsia="SimSun"/>
        </w:rPr>
        <w:t>the number of UEs registered to a network slice with at least one PDN connection/PDU session,</w:t>
      </w:r>
      <w:r w:rsidRPr="0069125A">
        <w:rPr>
          <w:rFonts w:eastAsia="SimSun"/>
        </w:rPr>
        <w:t xml:space="preserve"> or the number of PDU Sessions established on a network slice</w:t>
      </w:r>
      <w:r w:rsidR="004676B2">
        <w:rPr>
          <w:rFonts w:eastAsia="SimSun"/>
        </w:rPr>
        <w:t>)</w:t>
      </w:r>
      <w:r w:rsidRPr="0069125A">
        <w:rPr>
          <w:rFonts w:eastAsia="SimSun"/>
        </w:rPr>
        <w:t>;</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4" type="#_x0000_t75" style="width:438.1pt;height:108pt" o:ole="">
            <v:imagedata r:id="rId27" o:title=""/>
          </v:shape>
          <o:OLEObject Type="Embed" ProgID="Visio.Drawing.11" ShapeID="_x0000_i1034" DrawAspect="Content" ObjectID="_1748961559" r:id="rId28"/>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lastRenderedPageBreak/>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60" w:name="_Toc138348689"/>
      <w:r w:rsidRPr="00127E7B">
        <w:t>5.</w:t>
      </w:r>
      <w:r w:rsidR="00026AE9" w:rsidRPr="00127E7B">
        <w:rPr>
          <w:lang w:eastAsia="zh-CN"/>
        </w:rPr>
        <w:t>3</w:t>
      </w:r>
      <w:r w:rsidRPr="00127E7B">
        <w:t>.2.2.3</w:t>
      </w:r>
      <w:r w:rsidRPr="00127E7B">
        <w:tab/>
        <w:t>Modification of a subscription</w:t>
      </w:r>
      <w:bookmarkEnd w:id="160"/>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5" type="#_x0000_t75" style="width:472.1pt;height:2in" o:ole="">
            <v:imagedata r:id="rId29" o:title=""/>
          </v:shape>
          <o:OLEObject Type="Embed" ProgID="Visio.Drawing.11" ShapeID="_x0000_i1035" DrawAspect="Content" ObjectID="_1748961560" r:id="rId30"/>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61"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61"/>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6" type="#_x0000_t75" style="width:473.45pt;height:145.35pt" o:ole="">
            <v:imagedata r:id="rId31" o:title=""/>
          </v:shape>
          <o:OLEObject Type="Embed" ProgID="Visio.Drawing.11" ShapeID="_x0000_i1036" DrawAspect="Content" ObjectID="_1748961561" r:id="rId32"/>
        </w:object>
      </w:r>
    </w:p>
    <w:p w14:paraId="1DC3001F" w14:textId="4E9BCC5C" w:rsidR="00E51031" w:rsidRPr="00127E7B" w:rsidRDefault="00E51031" w:rsidP="0069125A">
      <w:pPr>
        <w:pStyle w:val="TF"/>
      </w:pPr>
      <w:r w:rsidRPr="0069125A">
        <w:t xml:space="preserve">Figure </w:t>
      </w:r>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62" w:name="_Toc138348690"/>
      <w:r w:rsidRPr="001B047D">
        <w:t>5.</w:t>
      </w:r>
      <w:r w:rsidRPr="00460EEF">
        <w:t>3.2.2.4</w:t>
      </w:r>
      <w:r w:rsidRPr="00460EEF">
        <w:tab/>
        <w:t>Creation of a one time and immediate reporting subscription</w:t>
      </w:r>
      <w:bookmarkEnd w:id="162"/>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63" w:name="_Toc138348691"/>
      <w:r w:rsidRPr="00127E7B">
        <w:t>5.</w:t>
      </w:r>
      <w:r w:rsidR="002B72EE" w:rsidRPr="00127E7B">
        <w:rPr>
          <w:lang w:eastAsia="zh-CN"/>
        </w:rPr>
        <w:t>3</w:t>
      </w:r>
      <w:r w:rsidRPr="00127E7B">
        <w:t>.2.3</w:t>
      </w:r>
      <w:r w:rsidR="001A6C9E" w:rsidRPr="00127E7B">
        <w:tab/>
      </w:r>
      <w:r w:rsidRPr="00127E7B">
        <w:t>Unsubscribe</w:t>
      </w:r>
      <w:bookmarkEnd w:id="163"/>
    </w:p>
    <w:p w14:paraId="09089825" w14:textId="5D2119C4" w:rsidR="00E51031" w:rsidRPr="00127E7B" w:rsidRDefault="00E51031" w:rsidP="001773FF">
      <w:pPr>
        <w:pStyle w:val="Heading5"/>
      </w:pPr>
      <w:bookmarkStart w:id="164" w:name="_Toc138348692"/>
      <w:r w:rsidRPr="00127E7B">
        <w:t>5.</w:t>
      </w:r>
      <w:r w:rsidR="002B72EE" w:rsidRPr="00127E7B">
        <w:rPr>
          <w:lang w:eastAsia="zh-CN"/>
        </w:rPr>
        <w:t>3</w:t>
      </w:r>
      <w:r w:rsidRPr="00127E7B">
        <w:t>.2.3.1</w:t>
      </w:r>
      <w:r w:rsidRPr="00127E7B">
        <w:tab/>
        <w:t>General</w:t>
      </w:r>
      <w:bookmarkEnd w:id="164"/>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7" type="#_x0000_t75" style="width:473.45pt;height:2in" o:ole="">
            <v:imagedata r:id="rId33" o:title=""/>
          </v:shape>
          <o:OLEObject Type="Embed" ProgID="Visio.Drawing.11" ShapeID="_x0000_i1037" DrawAspect="Content" ObjectID="_1748961562" r:id="rId34"/>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165" w:name="_Toc138348693"/>
      <w:r w:rsidRPr="001B047D">
        <w:t>5.</w:t>
      </w:r>
      <w:r w:rsidR="002B72EE" w:rsidRPr="00460EEF">
        <w:t>3</w:t>
      </w:r>
      <w:r w:rsidRPr="00460EEF">
        <w:t>.2.4</w:t>
      </w:r>
      <w:r w:rsidR="001A6C9E" w:rsidRPr="00460EEF">
        <w:tab/>
      </w:r>
      <w:r w:rsidRPr="00460EEF">
        <w:t>Notify</w:t>
      </w:r>
      <w:bookmarkEnd w:id="165"/>
    </w:p>
    <w:p w14:paraId="2D1187F5" w14:textId="17A1B3AC" w:rsidR="00E51031" w:rsidRPr="00460EEF" w:rsidRDefault="00E51031" w:rsidP="001773FF">
      <w:pPr>
        <w:pStyle w:val="Heading5"/>
      </w:pPr>
      <w:bookmarkStart w:id="166" w:name="_Toc138348694"/>
      <w:r w:rsidRPr="00460EEF">
        <w:t>5.</w:t>
      </w:r>
      <w:r w:rsidR="002B72EE" w:rsidRPr="00460EEF">
        <w:t>3</w:t>
      </w:r>
      <w:r w:rsidRPr="00460EEF">
        <w:t>.2.4.1</w:t>
      </w:r>
      <w:r w:rsidRPr="00460EEF">
        <w:tab/>
        <w:t>General</w:t>
      </w:r>
      <w:bookmarkEnd w:id="166"/>
    </w:p>
    <w:p w14:paraId="14997EEC" w14:textId="0DA42724" w:rsidR="00E51031" w:rsidRPr="00127E7B" w:rsidRDefault="00E51031" w:rsidP="00E51031">
      <w:r w:rsidRPr="00127E7B">
        <w:t xml:space="preserve">This service operation is used by the NSACF to report the current </w:t>
      </w:r>
      <w:r w:rsidR="007946C3">
        <w:t xml:space="preserve">status of certain network slice (e.g. the </w:t>
      </w:r>
      <w:r w:rsidRPr="00127E7B">
        <w:t xml:space="preserve">number of UEs registered </w:t>
      </w:r>
      <w:r w:rsidR="007946C3">
        <w:t>to</w:t>
      </w:r>
      <w:r w:rsidR="007946C3" w:rsidRPr="00127E7B">
        <w:t xml:space="preserve"> </w:t>
      </w:r>
      <w:r w:rsidRPr="00127E7B">
        <w:t>a network slice</w:t>
      </w:r>
      <w:r w:rsidR="007946C3">
        <w:t>, the number of UEs registered to a network slice with at least one PDU session/PDN connection,</w:t>
      </w:r>
      <w:r w:rsidRPr="00127E7B">
        <w:t xml:space="preserve"> or the current number of PDU Sessions established on a network slice in numbers or in percentage from the maximum allowed numbers</w:t>
      </w:r>
      <w:r w:rsidR="007946C3">
        <w:t>)</w:t>
      </w:r>
      <w:r w:rsidRPr="00127E7B">
        <w:t>.</w:t>
      </w:r>
    </w:p>
    <w:p w14:paraId="13945C39" w14:textId="7E3A2F6B" w:rsidR="00A95A7E" w:rsidRPr="00127E7B" w:rsidRDefault="00A95A7E" w:rsidP="00E51031">
      <w:r w:rsidRPr="00127E7B">
        <w:t>While counting the number of UEs registered to a network slice</w:t>
      </w:r>
      <w:r w:rsidR="005103F2">
        <w:t>, or counting the number of UEs registered to a network slice with at least one PDU session/PDN connection</w:t>
      </w:r>
      <w:r w:rsidRPr="00127E7B">
        <w:t>,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8" type="#_x0000_t75" style="width:473.45pt;height:145.35pt" o:ole="">
            <v:imagedata r:id="rId35" o:title=""/>
          </v:shape>
          <o:OLEObject Type="Embed" ProgID="Visio.Drawing.11" ShapeID="_x0000_i1038" DrawAspect="Content" ObjectID="_1748961563" r:id="rId36"/>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 xml:space="preserve">below the threshold to reach the threshold, or from reaching the threshold to coming down below the </w:t>
      </w:r>
      <w:r w:rsidR="00916ECF" w:rsidRPr="0069125A">
        <w:lastRenderedPageBreak/>
        <w:t>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167" w:name="_Toc81226666"/>
      <w:bookmarkStart w:id="168" w:name="_Toc93868957"/>
      <w:bookmarkStart w:id="169" w:name="_Toc138348695"/>
      <w:r w:rsidRPr="00127E7B">
        <w:t>6</w:t>
      </w:r>
      <w:r w:rsidRPr="00127E7B">
        <w:tab/>
        <w:t>API Definitions</w:t>
      </w:r>
      <w:bookmarkEnd w:id="150"/>
      <w:bookmarkEnd w:id="151"/>
      <w:bookmarkEnd w:id="152"/>
      <w:bookmarkEnd w:id="167"/>
      <w:bookmarkEnd w:id="168"/>
      <w:bookmarkEnd w:id="169"/>
    </w:p>
    <w:p w14:paraId="49A90AEE" w14:textId="29F93225" w:rsidR="008A6D4A" w:rsidRPr="00127E7B" w:rsidRDefault="008A6D4A" w:rsidP="001773FF">
      <w:pPr>
        <w:pStyle w:val="Heading2"/>
      </w:pPr>
      <w:bookmarkStart w:id="170" w:name="_Toc510696598"/>
      <w:bookmarkStart w:id="171" w:name="_Toc35971390"/>
      <w:bookmarkStart w:id="172" w:name="_Toc70325107"/>
      <w:bookmarkStart w:id="173" w:name="_Toc81226667"/>
      <w:bookmarkStart w:id="174" w:name="_Toc93868958"/>
      <w:bookmarkStart w:id="175" w:name="_Toc138348696"/>
      <w:r w:rsidRPr="00127E7B">
        <w:t>6.1</w:t>
      </w:r>
      <w:r w:rsidRPr="00127E7B">
        <w:tab/>
      </w:r>
      <w:r w:rsidR="009427A2" w:rsidRPr="00127E7B">
        <w:t>Nnsacf_</w:t>
      </w:r>
      <w:r w:rsidR="00F6320F" w:rsidRPr="00127E7B">
        <w:t>NSAC</w:t>
      </w:r>
      <w:r w:rsidRPr="00127E7B">
        <w:t xml:space="preserve"> Service API</w:t>
      </w:r>
      <w:bookmarkEnd w:id="170"/>
      <w:bookmarkEnd w:id="171"/>
      <w:bookmarkEnd w:id="172"/>
      <w:bookmarkEnd w:id="173"/>
      <w:bookmarkEnd w:id="174"/>
      <w:bookmarkEnd w:id="175"/>
    </w:p>
    <w:p w14:paraId="49F4CC6B" w14:textId="77777777" w:rsidR="008A6D4A" w:rsidRPr="00127E7B" w:rsidRDefault="008A6D4A" w:rsidP="001773FF">
      <w:pPr>
        <w:pStyle w:val="Heading3"/>
      </w:pPr>
      <w:bookmarkStart w:id="176" w:name="_Toc510696599"/>
      <w:bookmarkStart w:id="177" w:name="_Toc35971391"/>
      <w:bookmarkStart w:id="178" w:name="_Toc70325108"/>
      <w:bookmarkStart w:id="179" w:name="_Toc81226668"/>
      <w:bookmarkStart w:id="180" w:name="_Toc93868959"/>
      <w:bookmarkStart w:id="181" w:name="_Toc138348697"/>
      <w:r w:rsidRPr="00127E7B">
        <w:t>6.1.1</w:t>
      </w:r>
      <w:r w:rsidRPr="00127E7B">
        <w:tab/>
        <w:t>Introduction</w:t>
      </w:r>
      <w:bookmarkEnd w:id="176"/>
      <w:bookmarkEnd w:id="177"/>
      <w:bookmarkEnd w:id="178"/>
      <w:bookmarkEnd w:id="179"/>
      <w:bookmarkEnd w:id="180"/>
      <w:bookmarkEnd w:id="181"/>
    </w:p>
    <w:p w14:paraId="735FC1C1" w14:textId="65D86B89" w:rsidR="00DB0D4A" w:rsidRPr="00127E7B" w:rsidRDefault="00DB0D4A" w:rsidP="00DB0D4A">
      <w:pPr>
        <w:rPr>
          <w:noProof/>
          <w:lang w:eastAsia="zh-CN"/>
        </w:rPr>
      </w:pPr>
      <w:bookmarkStart w:id="182" w:name="_Toc510696600"/>
      <w:bookmarkStart w:id="183"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184" w:name="_Toc70325109"/>
      <w:bookmarkStart w:id="185" w:name="_Toc81226669"/>
      <w:bookmarkStart w:id="186" w:name="_Toc93868960"/>
      <w:bookmarkStart w:id="187" w:name="_Toc138348698"/>
      <w:r w:rsidRPr="00127E7B">
        <w:lastRenderedPageBreak/>
        <w:t>6.1.2</w:t>
      </w:r>
      <w:r w:rsidRPr="00127E7B">
        <w:tab/>
        <w:t>Usage of HTTP</w:t>
      </w:r>
      <w:bookmarkEnd w:id="182"/>
      <w:bookmarkEnd w:id="183"/>
      <w:bookmarkEnd w:id="184"/>
      <w:bookmarkEnd w:id="185"/>
      <w:bookmarkEnd w:id="186"/>
      <w:bookmarkEnd w:id="187"/>
    </w:p>
    <w:p w14:paraId="6BE20AEE" w14:textId="77777777" w:rsidR="008A6D4A" w:rsidRPr="00127E7B" w:rsidRDefault="008A6D4A" w:rsidP="001773FF">
      <w:pPr>
        <w:pStyle w:val="Heading4"/>
      </w:pPr>
      <w:bookmarkStart w:id="188" w:name="_Toc510696601"/>
      <w:bookmarkStart w:id="189" w:name="_Toc35971393"/>
      <w:bookmarkStart w:id="190" w:name="_Toc70325110"/>
      <w:bookmarkStart w:id="191" w:name="_Toc81226670"/>
      <w:bookmarkStart w:id="192" w:name="_Toc93868961"/>
      <w:bookmarkStart w:id="193" w:name="_Toc138348699"/>
      <w:r w:rsidRPr="00127E7B">
        <w:t>6.1.2.1</w:t>
      </w:r>
      <w:r w:rsidRPr="00127E7B">
        <w:tab/>
        <w:t>General</w:t>
      </w:r>
      <w:bookmarkEnd w:id="188"/>
      <w:bookmarkEnd w:id="189"/>
      <w:bookmarkEnd w:id="190"/>
      <w:bookmarkEnd w:id="191"/>
      <w:bookmarkEnd w:id="192"/>
      <w:bookmarkEnd w:id="193"/>
    </w:p>
    <w:p w14:paraId="40117155" w14:textId="77777777" w:rsidR="008A6D4A" w:rsidRPr="00127E7B" w:rsidRDefault="008A6D4A" w:rsidP="008A6D4A">
      <w:pPr>
        <w:rPr>
          <w:noProof/>
        </w:rPr>
      </w:pPr>
      <w:bookmarkStart w:id="194"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195" w:name="_Toc35971394"/>
      <w:bookmarkStart w:id="196" w:name="_Toc70325111"/>
      <w:bookmarkStart w:id="197" w:name="_Toc81226671"/>
      <w:bookmarkStart w:id="198" w:name="_Toc93868962"/>
      <w:bookmarkStart w:id="199" w:name="_Toc138348700"/>
      <w:r w:rsidRPr="00127E7B">
        <w:t>6.1.2.2</w:t>
      </w:r>
      <w:r w:rsidRPr="00127E7B">
        <w:tab/>
        <w:t>HTTP standard headers</w:t>
      </w:r>
      <w:bookmarkEnd w:id="194"/>
      <w:bookmarkEnd w:id="195"/>
      <w:bookmarkEnd w:id="196"/>
      <w:bookmarkEnd w:id="197"/>
      <w:bookmarkEnd w:id="198"/>
      <w:bookmarkEnd w:id="199"/>
    </w:p>
    <w:p w14:paraId="5BC5A0BC" w14:textId="77777777" w:rsidR="008A6D4A" w:rsidRPr="00127E7B" w:rsidRDefault="008A6D4A" w:rsidP="001773FF">
      <w:pPr>
        <w:pStyle w:val="Heading5"/>
        <w:rPr>
          <w:lang w:eastAsia="zh-CN"/>
        </w:rPr>
      </w:pPr>
      <w:bookmarkStart w:id="200" w:name="_Toc510696603"/>
      <w:bookmarkStart w:id="201" w:name="_Toc35971395"/>
      <w:bookmarkStart w:id="202" w:name="_Toc70325112"/>
      <w:bookmarkStart w:id="203" w:name="_Toc81226672"/>
      <w:bookmarkStart w:id="204" w:name="_Toc93868963"/>
      <w:bookmarkStart w:id="205" w:name="_Toc138348701"/>
      <w:r w:rsidRPr="00127E7B">
        <w:t>6.1.2.2.1</w:t>
      </w:r>
      <w:r w:rsidRPr="00127E7B">
        <w:rPr>
          <w:rFonts w:hint="eastAsia"/>
          <w:lang w:eastAsia="zh-CN"/>
        </w:rPr>
        <w:tab/>
      </w:r>
      <w:r w:rsidRPr="00127E7B">
        <w:rPr>
          <w:lang w:eastAsia="zh-CN"/>
        </w:rPr>
        <w:t>General</w:t>
      </w:r>
      <w:bookmarkEnd w:id="200"/>
      <w:bookmarkEnd w:id="201"/>
      <w:bookmarkEnd w:id="202"/>
      <w:bookmarkEnd w:id="203"/>
      <w:bookmarkEnd w:id="204"/>
      <w:bookmarkEnd w:id="205"/>
    </w:p>
    <w:p w14:paraId="47B445E8" w14:textId="77777777" w:rsidR="008A6D4A" w:rsidRPr="00127E7B" w:rsidRDefault="008A6D4A" w:rsidP="008A6D4A">
      <w:pPr>
        <w:rPr>
          <w:noProof/>
        </w:rPr>
      </w:pPr>
      <w:bookmarkStart w:id="206"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07" w:name="_Toc35971396"/>
      <w:bookmarkStart w:id="208" w:name="_Toc70325113"/>
      <w:bookmarkStart w:id="209" w:name="_Toc81226673"/>
      <w:bookmarkStart w:id="210" w:name="_Toc93868964"/>
      <w:bookmarkStart w:id="211" w:name="_Toc138348702"/>
      <w:r w:rsidRPr="00127E7B">
        <w:t>6.1.2.2.2</w:t>
      </w:r>
      <w:r w:rsidRPr="00127E7B">
        <w:tab/>
        <w:t>Content type</w:t>
      </w:r>
      <w:bookmarkEnd w:id="206"/>
      <w:bookmarkEnd w:id="207"/>
      <w:bookmarkEnd w:id="208"/>
      <w:bookmarkEnd w:id="209"/>
      <w:bookmarkEnd w:id="210"/>
      <w:bookmarkEnd w:id="211"/>
    </w:p>
    <w:p w14:paraId="3E043ABA" w14:textId="77777777" w:rsidR="008A6D4A" w:rsidRPr="00127E7B" w:rsidRDefault="008A6D4A" w:rsidP="008A6D4A">
      <w:bookmarkStart w:id="212"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13" w:name="_Toc35971397"/>
      <w:bookmarkStart w:id="214" w:name="_Toc70325114"/>
      <w:bookmarkStart w:id="215" w:name="_Toc81226674"/>
      <w:bookmarkStart w:id="216" w:name="_Toc93868965"/>
      <w:bookmarkStart w:id="217" w:name="_Toc138348703"/>
      <w:r w:rsidRPr="00127E7B">
        <w:t>6.1.2.3</w:t>
      </w:r>
      <w:r w:rsidRPr="00127E7B">
        <w:tab/>
        <w:t>HTTP custom headers</w:t>
      </w:r>
      <w:bookmarkEnd w:id="212"/>
      <w:bookmarkEnd w:id="213"/>
      <w:bookmarkEnd w:id="214"/>
      <w:bookmarkEnd w:id="215"/>
      <w:bookmarkEnd w:id="216"/>
      <w:bookmarkEnd w:id="217"/>
    </w:p>
    <w:p w14:paraId="51F282AC" w14:textId="2AF5ACC7" w:rsidR="008A6D4A" w:rsidRPr="00127E7B" w:rsidRDefault="008A6D4A" w:rsidP="008A6D4A">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26" w:name="_Toc510696607"/>
      <w:bookmarkStart w:id="227" w:name="_Toc35971398"/>
      <w:bookmarkStart w:id="228" w:name="_Toc70325115"/>
      <w:bookmarkStart w:id="229" w:name="_Toc81226675"/>
      <w:bookmarkStart w:id="230" w:name="_Toc93868966"/>
      <w:bookmarkStart w:id="231" w:name="_Toc138348704"/>
      <w:bookmarkEnd w:id="218"/>
      <w:bookmarkEnd w:id="219"/>
      <w:bookmarkEnd w:id="220"/>
      <w:bookmarkEnd w:id="221"/>
      <w:bookmarkEnd w:id="222"/>
      <w:bookmarkEnd w:id="223"/>
      <w:bookmarkEnd w:id="224"/>
      <w:bookmarkEnd w:id="225"/>
      <w:r w:rsidRPr="00127E7B">
        <w:t>6.1.3</w:t>
      </w:r>
      <w:r w:rsidRPr="00127E7B">
        <w:tab/>
        <w:t>Resources</w:t>
      </w:r>
      <w:bookmarkEnd w:id="226"/>
      <w:bookmarkEnd w:id="227"/>
      <w:bookmarkEnd w:id="228"/>
      <w:bookmarkEnd w:id="229"/>
      <w:bookmarkEnd w:id="230"/>
      <w:bookmarkEnd w:id="231"/>
    </w:p>
    <w:p w14:paraId="5C8D92CB" w14:textId="77777777" w:rsidR="008A6D4A" w:rsidRPr="00127E7B" w:rsidRDefault="008A6D4A" w:rsidP="001773FF">
      <w:pPr>
        <w:pStyle w:val="Heading4"/>
      </w:pPr>
      <w:bookmarkStart w:id="232" w:name="_Toc510696608"/>
      <w:bookmarkStart w:id="233" w:name="_Toc35971399"/>
      <w:bookmarkStart w:id="234" w:name="_Toc70325116"/>
      <w:bookmarkStart w:id="235" w:name="_Toc81226676"/>
      <w:bookmarkStart w:id="236" w:name="_Toc93868967"/>
      <w:bookmarkStart w:id="237" w:name="_Toc138348705"/>
      <w:r w:rsidRPr="00127E7B">
        <w:t>6.1.3.1</w:t>
      </w:r>
      <w:r w:rsidRPr="00127E7B">
        <w:tab/>
        <w:t>Overview</w:t>
      </w:r>
      <w:bookmarkEnd w:id="232"/>
      <w:bookmarkEnd w:id="233"/>
      <w:bookmarkEnd w:id="234"/>
      <w:bookmarkEnd w:id="235"/>
      <w:bookmarkEnd w:id="236"/>
      <w:bookmarkEnd w:id="237"/>
    </w:p>
    <w:p w14:paraId="1B33AB09" w14:textId="77777777" w:rsidR="00471A11" w:rsidRDefault="00471A11" w:rsidP="00471A11">
      <w:pPr>
        <w:rPr>
          <w:lang w:eastAsia="zh-CN"/>
        </w:rPr>
      </w:pPr>
      <w:bookmarkStart w:id="238" w:name="_Toc510696609"/>
      <w:bookmarkStart w:id="239" w:name="_Toc35971400"/>
      <w:r w:rsidRPr="00354DB5">
        <w:rPr>
          <w:lang w:eastAsia="zh-CN"/>
        </w:rPr>
        <w:t>This clause describes the structure for the Resource URIs and the resources and methods used for the service.</w:t>
      </w:r>
    </w:p>
    <w:p w14:paraId="75668E3F" w14:textId="51FC756F" w:rsidR="007C3236" w:rsidRPr="00127E7B" w:rsidRDefault="007C3236" w:rsidP="007C3236">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1D7426EA" w:rsidR="007C3236" w:rsidRPr="00127E7B" w:rsidRDefault="002E10CC" w:rsidP="007C3236">
      <w:pPr>
        <w:pStyle w:val="TH"/>
        <w:rPr>
          <w:lang w:val="en-US" w:eastAsia="zh-CN"/>
        </w:rPr>
      </w:pPr>
      <w:r w:rsidRPr="00127E7B">
        <w:object w:dxaOrig="7080" w:dyaOrig="3850" w14:anchorId="3DD07240">
          <v:shape id="_x0000_i1039" type="#_x0000_t75" style="width:288.7pt;height:157.6pt" o:ole="">
            <v:imagedata r:id="rId37" o:title=""/>
          </v:shape>
          <o:OLEObject Type="Embed" ProgID="Visio.Drawing.11" ShapeID="_x0000_i1039" DrawAspect="Content" ObjectID="_1748961564" r:id="rId38"/>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7954FB">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bottom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r w:rsidR="002E10CC" w:rsidRPr="00127E7B" w14:paraId="0112AE29" w14:textId="77777777" w:rsidTr="00C85611">
        <w:trPr>
          <w:trHeight w:val="1469"/>
          <w:jc w:val="center"/>
        </w:trPr>
        <w:tc>
          <w:tcPr>
            <w:tcW w:w="958" w:type="pct"/>
            <w:tcBorders>
              <w:top w:val="single" w:sz="4" w:space="0" w:color="auto"/>
              <w:left w:val="single" w:sz="4" w:space="0" w:color="auto"/>
              <w:right w:val="single" w:sz="4" w:space="0" w:color="auto"/>
            </w:tcBorders>
          </w:tcPr>
          <w:p w14:paraId="3E7EDF16" w14:textId="5C5F2F4C" w:rsidR="002E10CC" w:rsidRPr="00127E7B" w:rsidRDefault="002E10CC" w:rsidP="002E10CC">
            <w:pPr>
              <w:pStyle w:val="TAL"/>
              <w:rPr>
                <w:lang w:eastAsia="zh-CN"/>
              </w:rPr>
            </w:pPr>
            <w:r>
              <w:rPr>
                <w:lang w:eastAsia="zh-CN"/>
              </w:rPr>
              <w:t>Slice Collection configuration</w:t>
            </w:r>
          </w:p>
        </w:tc>
        <w:tc>
          <w:tcPr>
            <w:tcW w:w="1912" w:type="pct"/>
            <w:tcBorders>
              <w:top w:val="single" w:sz="4" w:space="0" w:color="auto"/>
              <w:left w:val="single" w:sz="4" w:space="0" w:color="auto"/>
              <w:right w:val="single" w:sz="4" w:space="0" w:color="auto"/>
            </w:tcBorders>
          </w:tcPr>
          <w:p w14:paraId="24412E27" w14:textId="4AA66175" w:rsidR="002E10CC" w:rsidRPr="00127E7B" w:rsidRDefault="002E10CC" w:rsidP="002E10CC">
            <w:pPr>
              <w:pStyle w:val="TAL"/>
              <w:rPr>
                <w:lang w:eastAsia="zh-CN"/>
              </w:rPr>
            </w:pPr>
            <w:r>
              <w:rPr>
                <w:lang w:eastAsia="zh-CN"/>
              </w:rPr>
              <w:t>/slices/configs</w:t>
            </w:r>
          </w:p>
        </w:tc>
        <w:tc>
          <w:tcPr>
            <w:tcW w:w="515" w:type="pct"/>
            <w:tcBorders>
              <w:top w:val="single" w:sz="4" w:space="0" w:color="auto"/>
              <w:left w:val="single" w:sz="4" w:space="0" w:color="auto"/>
              <w:right w:val="single" w:sz="4" w:space="0" w:color="auto"/>
            </w:tcBorders>
          </w:tcPr>
          <w:p w14:paraId="73945BDE" w14:textId="6BF5A017" w:rsidR="002E10CC" w:rsidRPr="00127E7B" w:rsidRDefault="002E10CC" w:rsidP="002E10CC">
            <w:pPr>
              <w:pStyle w:val="TAL"/>
              <w:rPr>
                <w:lang w:eastAsia="zh-CN"/>
              </w:rPr>
            </w:pPr>
            <w:r>
              <w:rPr>
                <w:lang w:eastAsia="zh-CN"/>
              </w:rPr>
              <w:t>POST</w:t>
            </w:r>
          </w:p>
        </w:tc>
        <w:tc>
          <w:tcPr>
            <w:tcW w:w="1615" w:type="pct"/>
            <w:tcBorders>
              <w:top w:val="single" w:sz="4" w:space="0" w:color="auto"/>
              <w:left w:val="single" w:sz="4" w:space="0" w:color="auto"/>
              <w:right w:val="single" w:sz="4" w:space="0" w:color="auto"/>
            </w:tcBorders>
          </w:tcPr>
          <w:p w14:paraId="1D953B5A" w14:textId="59BAC3DF" w:rsidR="002E10CC" w:rsidRPr="00127E7B" w:rsidRDefault="002E10CC" w:rsidP="002E10CC">
            <w:pPr>
              <w:pStyle w:val="TAL"/>
              <w:rPr>
                <w:lang w:eastAsia="zh-CN"/>
              </w:rPr>
            </w:pPr>
            <w:r>
              <w:rPr>
                <w:lang w:eastAsia="zh-CN"/>
              </w:rPr>
              <w:t xml:space="preserve">Request the NSACF to update the </w:t>
            </w:r>
            <w:r w:rsidDel="00C34D22">
              <w:rPr>
                <w:lang w:eastAsia="zh-CN"/>
              </w:rPr>
              <w:t xml:space="preserve">Network slice </w:t>
            </w:r>
            <w:r>
              <w:rPr>
                <w:lang w:eastAsia="zh-CN"/>
              </w:rPr>
              <w:t>local configuration for NSAC procedure, i.e., to update the local maximum number of registered UEs and/or the local maximum number of PDU sessions established per Network slice.</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40" w:name="_Toc70325117"/>
      <w:bookmarkStart w:id="241" w:name="_Toc81226677"/>
      <w:bookmarkStart w:id="242" w:name="_Toc93868968"/>
      <w:bookmarkStart w:id="243" w:name="_Toc138348706"/>
      <w:r w:rsidRPr="00127E7B">
        <w:t>6.1.3.2</w:t>
      </w:r>
      <w:r w:rsidRPr="00127E7B">
        <w:tab/>
        <w:t xml:space="preserve">Resource: </w:t>
      </w:r>
      <w:bookmarkEnd w:id="238"/>
      <w:bookmarkEnd w:id="239"/>
      <w:r w:rsidR="006E742F" w:rsidRPr="00127E7B">
        <w:t>Slice Collection Subject to NSAC</w:t>
      </w:r>
      <w:bookmarkEnd w:id="240"/>
      <w:r w:rsidR="0059485B" w:rsidRPr="00127E7B">
        <w:t xml:space="preserve"> for UEs</w:t>
      </w:r>
      <w:bookmarkEnd w:id="241"/>
      <w:bookmarkEnd w:id="242"/>
      <w:bookmarkEnd w:id="243"/>
    </w:p>
    <w:p w14:paraId="4ED0F1B2" w14:textId="77777777" w:rsidR="008A6D4A" w:rsidRPr="00127E7B" w:rsidRDefault="008A6D4A" w:rsidP="001773FF">
      <w:pPr>
        <w:pStyle w:val="Heading5"/>
      </w:pPr>
      <w:bookmarkStart w:id="244" w:name="_Toc510696610"/>
      <w:bookmarkStart w:id="245" w:name="_Toc35971401"/>
      <w:bookmarkStart w:id="246" w:name="_Toc70325118"/>
      <w:bookmarkStart w:id="247" w:name="_Toc81226678"/>
      <w:bookmarkStart w:id="248" w:name="_Toc93868969"/>
      <w:bookmarkStart w:id="249" w:name="_Toc138348707"/>
      <w:r w:rsidRPr="00127E7B">
        <w:t>6.1.3.2.1</w:t>
      </w:r>
      <w:r w:rsidRPr="00127E7B">
        <w:tab/>
        <w:t>Description</w:t>
      </w:r>
      <w:bookmarkEnd w:id="244"/>
      <w:bookmarkEnd w:id="245"/>
      <w:bookmarkEnd w:id="246"/>
      <w:bookmarkEnd w:id="247"/>
      <w:bookmarkEnd w:id="248"/>
      <w:bookmarkEnd w:id="249"/>
    </w:p>
    <w:p w14:paraId="4F526B3F" w14:textId="4A8F16EC" w:rsidR="00907A16" w:rsidRPr="00127E7B" w:rsidRDefault="00907A16" w:rsidP="00907A16">
      <w:pPr>
        <w:rPr>
          <w:lang w:eastAsia="zh-CN"/>
        </w:rPr>
      </w:pPr>
      <w:bookmarkStart w:id="250" w:name="_Toc35971402"/>
      <w:bookmarkStart w:id="251"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252" w:name="_Toc70325119"/>
      <w:bookmarkStart w:id="253" w:name="_Toc81226679"/>
      <w:bookmarkStart w:id="254" w:name="_Toc93868970"/>
      <w:bookmarkStart w:id="255" w:name="_Toc138348708"/>
      <w:r w:rsidRPr="00127E7B">
        <w:t>6.1.3.2.2</w:t>
      </w:r>
      <w:r w:rsidRPr="00127E7B">
        <w:tab/>
        <w:t>Resource Definition</w:t>
      </w:r>
      <w:bookmarkEnd w:id="250"/>
      <w:bookmarkEnd w:id="252"/>
      <w:bookmarkEnd w:id="253"/>
      <w:bookmarkEnd w:id="254"/>
      <w:bookmarkEnd w:id="255"/>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256" w:name="_Toc35971403"/>
      <w:bookmarkStart w:id="257" w:name="_Toc70325120"/>
      <w:bookmarkStart w:id="258" w:name="_Toc81226680"/>
      <w:bookmarkStart w:id="259" w:name="_Toc93868971"/>
      <w:bookmarkStart w:id="260" w:name="_Toc138348709"/>
      <w:r w:rsidRPr="00127E7B">
        <w:t>6.1.3.2.3</w:t>
      </w:r>
      <w:r w:rsidRPr="00127E7B">
        <w:tab/>
        <w:t>Resource Standard Methods</w:t>
      </w:r>
      <w:bookmarkEnd w:id="251"/>
      <w:bookmarkEnd w:id="256"/>
      <w:bookmarkEnd w:id="257"/>
      <w:bookmarkEnd w:id="258"/>
      <w:bookmarkEnd w:id="259"/>
      <w:bookmarkEnd w:id="260"/>
    </w:p>
    <w:p w14:paraId="1753A67F" w14:textId="394D08EE" w:rsidR="008A6D4A" w:rsidRPr="00127E7B" w:rsidRDefault="008A6D4A" w:rsidP="001773FF">
      <w:pPr>
        <w:pStyle w:val="H6"/>
      </w:pPr>
      <w:bookmarkStart w:id="261" w:name="_Toc510696613"/>
      <w:bookmarkStart w:id="262" w:name="_Toc35971404"/>
      <w:bookmarkStart w:id="263" w:name="_Toc70325121"/>
      <w:bookmarkStart w:id="264" w:name="_Toc81226681"/>
      <w:bookmarkStart w:id="265" w:name="_Toc93868972"/>
      <w:r w:rsidRPr="00127E7B">
        <w:t>6.1.3.2.3.1</w:t>
      </w:r>
      <w:r w:rsidRPr="00127E7B">
        <w:tab/>
      </w:r>
      <w:bookmarkEnd w:id="261"/>
      <w:bookmarkEnd w:id="262"/>
      <w:r w:rsidR="006623A9" w:rsidRPr="00127E7B">
        <w:t>POST</w:t>
      </w:r>
      <w:bookmarkEnd w:id="263"/>
      <w:bookmarkEnd w:id="264"/>
      <w:bookmarkEnd w:id="265"/>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lastRenderedPageBreak/>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6FB23A2" w:rsidR="00F9046A" w:rsidRPr="00127E7B" w:rsidRDefault="00F9046A" w:rsidP="00BE544C">
            <w:pPr>
              <w:pStyle w:val="TAL"/>
            </w:pPr>
            <w:r w:rsidRPr="00127E7B">
              <w:t xml:space="preserve">Temporary redirection. </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41B9196F" w:rsidR="00F9046A" w:rsidRPr="00127E7B" w:rsidRDefault="00F9046A" w:rsidP="00562A7A">
            <w:pPr>
              <w:pStyle w:val="TAL"/>
            </w:pPr>
            <w:r w:rsidRPr="00127E7B">
              <w:t xml:space="preserve">Permanent redirection, during a NSAC procedure. </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5117E0E" w:rsidR="00011674"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00CC2B0D">
              <w:rPr>
                <w:lang w:eastAsia="zh-CN"/>
              </w:rPr>
              <w:t>;</w:t>
            </w:r>
          </w:p>
          <w:p w14:paraId="723FA633" w14:textId="77777777" w:rsidR="00CC2B0D" w:rsidRPr="00F05FF2" w:rsidRDefault="00CC2B0D" w:rsidP="00CC2B0D">
            <w:pPr>
              <w:pStyle w:val="TAL"/>
            </w:pPr>
            <w:r>
              <w:t>-</w:t>
            </w:r>
            <w:r>
              <w:tab/>
              <w:t>NSAC_SERVICE_AREA_NOT_SUPPORT, if the NSAC Service Area included in the request is not supported by the NSACF.</w:t>
            </w:r>
          </w:p>
          <w:p w14:paraId="0ED7ECBD" w14:textId="77777777" w:rsidR="00CC2B0D" w:rsidRPr="00127E7B" w:rsidRDefault="00CC2B0D" w:rsidP="00CC2B0D">
            <w:pPr>
              <w:pStyle w:val="TAL"/>
            </w:pPr>
            <w:r>
              <w:t>-</w:t>
            </w:r>
            <w:r>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127E7B" w:rsidRDefault="00CC2B0D" w:rsidP="00011674">
            <w:pPr>
              <w:pStyle w:val="TAL"/>
              <w:rPr>
                <w:lang w:eastAsia="zh-CN"/>
              </w:rPr>
            </w:pP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3B1DCAE9" w:rsidR="006F5FD2" w:rsidRPr="00127E7B" w:rsidRDefault="003A55E2" w:rsidP="00E51031">
            <w:pPr>
              <w:pStyle w:val="TAL"/>
            </w:pPr>
            <w:r>
              <w:t>For the case, when a request is redirected to the same target resource via a different SCP, see clause 6.10.9.1 in 3GPP TS 29.500 [4].</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lastRenderedPageBreak/>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00FE0ECF" w:rsidR="006F5FD2" w:rsidRPr="00127E7B" w:rsidRDefault="003A55E2" w:rsidP="00E51031">
            <w:pPr>
              <w:pStyle w:val="TAL"/>
            </w:pPr>
            <w:r>
              <w:t>For the case, when a request is redirected to the same target resource via a different SCP, see clause 6.10.9.1 in 3GPP TS 29.500 [4].</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266" w:name="_Toc510696615"/>
      <w:bookmarkStart w:id="267" w:name="_Toc35971406"/>
      <w:bookmarkStart w:id="268" w:name="_Toc70325122"/>
      <w:bookmarkStart w:id="269" w:name="_Toc81226682"/>
      <w:bookmarkStart w:id="270" w:name="_Toc93868973"/>
      <w:bookmarkStart w:id="271" w:name="_Toc138348710"/>
      <w:r w:rsidRPr="00127E7B">
        <w:t>6.1.3.2.4</w:t>
      </w:r>
      <w:r w:rsidRPr="00127E7B">
        <w:tab/>
        <w:t>Resource Custom Operations</w:t>
      </w:r>
      <w:bookmarkEnd w:id="266"/>
      <w:bookmarkEnd w:id="267"/>
      <w:bookmarkEnd w:id="268"/>
      <w:bookmarkEnd w:id="269"/>
      <w:bookmarkEnd w:id="270"/>
      <w:bookmarkEnd w:id="271"/>
    </w:p>
    <w:p w14:paraId="3971D13F" w14:textId="77777777" w:rsidR="00001FCC" w:rsidRPr="00127E7B" w:rsidRDefault="00001FCC" w:rsidP="00001FCC">
      <w:bookmarkStart w:id="272" w:name="_Toc510696616"/>
      <w:bookmarkStart w:id="273"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274" w:name="_Toc81226683"/>
      <w:bookmarkStart w:id="275" w:name="_Toc93868974"/>
      <w:bookmarkStart w:id="276" w:name="_Toc510696622"/>
      <w:bookmarkStart w:id="277" w:name="_Toc35971413"/>
      <w:bookmarkStart w:id="278" w:name="_Toc70325123"/>
      <w:bookmarkStart w:id="279" w:name="_Toc138348711"/>
      <w:bookmarkEnd w:id="272"/>
      <w:bookmarkEnd w:id="273"/>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74"/>
      <w:bookmarkEnd w:id="275"/>
      <w:bookmarkEnd w:id="279"/>
    </w:p>
    <w:p w14:paraId="7347A7D8" w14:textId="3A635115" w:rsidR="00A40E99" w:rsidRPr="00127E7B" w:rsidRDefault="00A40E99" w:rsidP="001773FF">
      <w:pPr>
        <w:pStyle w:val="Heading5"/>
      </w:pPr>
      <w:bookmarkStart w:id="280" w:name="_Toc73369696"/>
      <w:bookmarkStart w:id="281" w:name="_Toc81226684"/>
      <w:bookmarkStart w:id="282" w:name="_Toc93868975"/>
      <w:bookmarkStart w:id="283" w:name="_Toc138348712"/>
      <w:r w:rsidRPr="00127E7B">
        <w:t>6.</w:t>
      </w:r>
      <w:r w:rsidR="004F39E9" w:rsidRPr="00127E7B">
        <w:t>1</w:t>
      </w:r>
      <w:r w:rsidRPr="00127E7B">
        <w:t>.3.</w:t>
      </w:r>
      <w:r w:rsidR="004F39E9" w:rsidRPr="00127E7B">
        <w:t>3</w:t>
      </w:r>
      <w:r w:rsidRPr="00127E7B">
        <w:t>.1</w:t>
      </w:r>
      <w:r w:rsidRPr="00127E7B">
        <w:tab/>
        <w:t>Description</w:t>
      </w:r>
      <w:bookmarkEnd w:id="280"/>
      <w:bookmarkEnd w:id="281"/>
      <w:bookmarkEnd w:id="282"/>
      <w:bookmarkEnd w:id="283"/>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284" w:name="_Toc73369697"/>
      <w:bookmarkStart w:id="285" w:name="_Toc81226685"/>
      <w:bookmarkStart w:id="286" w:name="_Toc93868976"/>
      <w:bookmarkStart w:id="287" w:name="_Toc138348713"/>
      <w:r w:rsidRPr="00127E7B">
        <w:t>6.</w:t>
      </w:r>
      <w:r w:rsidR="0049794F" w:rsidRPr="00127E7B">
        <w:t>1</w:t>
      </w:r>
      <w:r w:rsidRPr="00127E7B">
        <w:t>.3.</w:t>
      </w:r>
      <w:r w:rsidR="0049794F" w:rsidRPr="00127E7B">
        <w:t>3</w:t>
      </w:r>
      <w:r w:rsidRPr="00127E7B">
        <w:t>.2</w:t>
      </w:r>
      <w:r w:rsidRPr="00127E7B">
        <w:tab/>
        <w:t>Resource Definition</w:t>
      </w:r>
      <w:bookmarkEnd w:id="284"/>
      <w:bookmarkEnd w:id="285"/>
      <w:bookmarkEnd w:id="286"/>
      <w:bookmarkEnd w:id="287"/>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288" w:name="_Toc73369698"/>
      <w:bookmarkStart w:id="289" w:name="_Toc81226686"/>
      <w:bookmarkStart w:id="290" w:name="_Toc93868977"/>
      <w:bookmarkStart w:id="291" w:name="_Toc138348714"/>
      <w:r w:rsidRPr="00127E7B">
        <w:t>6.</w:t>
      </w:r>
      <w:r w:rsidR="00EE1ECD" w:rsidRPr="00127E7B">
        <w:t>1</w:t>
      </w:r>
      <w:r w:rsidRPr="00127E7B">
        <w:t>.3.</w:t>
      </w:r>
      <w:r w:rsidR="00EE1ECD" w:rsidRPr="00127E7B">
        <w:t>3</w:t>
      </w:r>
      <w:r w:rsidRPr="00127E7B">
        <w:t>.3</w:t>
      </w:r>
      <w:r w:rsidRPr="00127E7B">
        <w:tab/>
        <w:t>Resource Standard Methods</w:t>
      </w:r>
      <w:bookmarkEnd w:id="288"/>
      <w:bookmarkEnd w:id="289"/>
      <w:bookmarkEnd w:id="290"/>
      <w:bookmarkEnd w:id="291"/>
    </w:p>
    <w:p w14:paraId="70C68EA5" w14:textId="20C9C03F" w:rsidR="00A40E99" w:rsidRPr="00127E7B" w:rsidRDefault="00A40E99" w:rsidP="001773FF">
      <w:pPr>
        <w:pStyle w:val="H6"/>
      </w:pPr>
      <w:bookmarkStart w:id="292" w:name="_Toc73369699"/>
      <w:bookmarkStart w:id="293" w:name="_Toc81226687"/>
      <w:bookmarkStart w:id="294" w:name="_Toc93868978"/>
      <w:r w:rsidRPr="00127E7B">
        <w:t>6.</w:t>
      </w:r>
      <w:r w:rsidR="00EE1ECD" w:rsidRPr="00127E7B">
        <w:t>1</w:t>
      </w:r>
      <w:r w:rsidRPr="00127E7B">
        <w:t>.3.</w:t>
      </w:r>
      <w:r w:rsidR="00EE1ECD" w:rsidRPr="00127E7B">
        <w:t>3</w:t>
      </w:r>
      <w:r w:rsidRPr="00127E7B">
        <w:t>.3.1</w:t>
      </w:r>
      <w:r w:rsidRPr="00127E7B">
        <w:tab/>
        <w:t>POST</w:t>
      </w:r>
      <w:bookmarkEnd w:id="292"/>
      <w:bookmarkEnd w:id="293"/>
      <w:bookmarkEnd w:id="294"/>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127E7B" w:rsidRDefault="00312987" w:rsidP="0054542C">
            <w:pPr>
              <w:pStyle w:val="TAL"/>
            </w:pPr>
            <w:r w:rsidRPr="00127E7B">
              <w:t xml:space="preserve">Temporary redirection. </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127E7B" w:rsidRDefault="00312987" w:rsidP="0054542C">
            <w:pPr>
              <w:pStyle w:val="TAL"/>
            </w:pPr>
            <w:r w:rsidRPr="00127E7B">
              <w:t>Permanent redirection.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16850901" w14:textId="5D8E6A85" w:rsidR="00880ED9" w:rsidRDefault="00880ED9" w:rsidP="00CF4FFE">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00CC2B0D">
              <w:rPr>
                <w:lang w:eastAsia="zh-CN"/>
              </w:rPr>
              <w:t>;</w:t>
            </w:r>
          </w:p>
          <w:p w14:paraId="01E45C3F" w14:textId="77777777" w:rsidR="00CC2B0D" w:rsidRPr="00F05FF2" w:rsidRDefault="00CC2B0D" w:rsidP="00CC2B0D">
            <w:pPr>
              <w:pStyle w:val="TAL"/>
            </w:pPr>
            <w:r>
              <w:t>-</w:t>
            </w:r>
            <w:r>
              <w:tab/>
              <w:t>NSAC_SERVICE_AREA_NOT_SUPPORT, if the NSAC Service Area included in the request is not supported by the NSACF.</w:t>
            </w:r>
          </w:p>
          <w:p w14:paraId="53F22A5C" w14:textId="049E837C" w:rsidR="00CC2B0D" w:rsidRPr="00127E7B" w:rsidRDefault="00CC2B0D" w:rsidP="00F30EC9">
            <w:pPr>
              <w:pStyle w:val="TAL"/>
            </w:pPr>
            <w:r>
              <w:t>-</w:t>
            </w:r>
            <w:r>
              <w:tab/>
              <w:t>NSAC_SERVICE_AREA_REQUIRED, if the NSACF has been configured with multiple NSAC Service Areas to perform NSAC admission on a per NSAC Service Area, and there is no NSAC Service Area received in the request.</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B995791" w:rsidR="00A70F1B" w:rsidRPr="00127E7B" w:rsidRDefault="00534427" w:rsidP="009E4F65">
            <w:pPr>
              <w:pStyle w:val="TAL"/>
            </w:pPr>
            <w:r>
              <w:t>For the case, when a request is redirected to the same target resource via a different SCP, see clause 6.10.9.1 in 3GPP TS 29.500 [4].</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04C13B0F" w:rsidR="00A70F1B" w:rsidRPr="00127E7B" w:rsidRDefault="00534427" w:rsidP="009E4F65">
            <w:pPr>
              <w:pStyle w:val="TAL"/>
            </w:pPr>
            <w:r>
              <w:t>For the case, when a request is redirected to the same target resource via a different SCP, see clause 6.10.9.1 in 3GPP TS 29.500 [4].</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295" w:name="_Toc73369700"/>
      <w:bookmarkStart w:id="296" w:name="_Toc81226688"/>
      <w:bookmarkStart w:id="297" w:name="_Toc93868979"/>
      <w:bookmarkStart w:id="298" w:name="_Toc138348715"/>
      <w:r w:rsidRPr="00127E7B">
        <w:t>6.</w:t>
      </w:r>
      <w:r w:rsidR="00D23CC8" w:rsidRPr="00127E7B">
        <w:t>1</w:t>
      </w:r>
      <w:r w:rsidRPr="00127E7B">
        <w:t>.3.</w:t>
      </w:r>
      <w:r w:rsidR="00D23CC8" w:rsidRPr="00127E7B">
        <w:t>3</w:t>
      </w:r>
      <w:r w:rsidRPr="00127E7B">
        <w:t>.4</w:t>
      </w:r>
      <w:r w:rsidRPr="00127E7B">
        <w:tab/>
        <w:t>Resource Custom Operations</w:t>
      </w:r>
      <w:bookmarkEnd w:id="295"/>
      <w:bookmarkEnd w:id="296"/>
      <w:bookmarkEnd w:id="297"/>
      <w:bookmarkEnd w:id="298"/>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31FCADD1" w14:textId="2420287D" w:rsidR="009C5A91" w:rsidRPr="00C6362A" w:rsidRDefault="009C5A91" w:rsidP="009C5A91">
      <w:pPr>
        <w:pStyle w:val="Heading4"/>
      </w:pPr>
      <w:bookmarkStart w:id="299" w:name="_Toc81226689"/>
      <w:bookmarkStart w:id="300" w:name="_Toc93868980"/>
      <w:bookmarkStart w:id="301" w:name="_Toc138348716"/>
      <w:r w:rsidRPr="00C6362A">
        <w:lastRenderedPageBreak/>
        <w:t>6.1.3.</w:t>
      </w:r>
      <w:r>
        <w:t>4</w:t>
      </w:r>
      <w:r w:rsidRPr="00C6362A">
        <w:tab/>
        <w:t xml:space="preserve">Resource: </w:t>
      </w:r>
      <w:r w:rsidRPr="00B777A7">
        <w:t>Slice Collection configuration</w:t>
      </w:r>
      <w:bookmarkEnd w:id="301"/>
    </w:p>
    <w:p w14:paraId="45A4EAD7" w14:textId="16E563E7" w:rsidR="009C5A91" w:rsidRPr="00C6362A" w:rsidRDefault="009C5A91" w:rsidP="009C5A91">
      <w:pPr>
        <w:pStyle w:val="Heading5"/>
      </w:pPr>
      <w:bookmarkStart w:id="302" w:name="_Toc138348717"/>
      <w:r w:rsidRPr="00C6362A">
        <w:t>6.1.3.</w:t>
      </w:r>
      <w:r>
        <w:t>4</w:t>
      </w:r>
      <w:r w:rsidRPr="00C6362A">
        <w:t>.1</w:t>
      </w:r>
      <w:r w:rsidRPr="00C6362A">
        <w:tab/>
        <w:t>Description</w:t>
      </w:r>
      <w:bookmarkEnd w:id="302"/>
    </w:p>
    <w:p w14:paraId="62D2119F" w14:textId="77777777" w:rsidR="009C5A91" w:rsidRPr="00C6362A" w:rsidRDefault="009C5A91" w:rsidP="009C5A91">
      <w:pPr>
        <w:rPr>
          <w:lang w:eastAsia="zh-CN"/>
        </w:rPr>
      </w:pPr>
      <w:r w:rsidRPr="00C6362A">
        <w:t xml:space="preserve">This resource represents the </w:t>
      </w:r>
      <w:r>
        <w:rPr>
          <w:lang w:eastAsia="zh-CN"/>
        </w:rPr>
        <w:t>Slice Collection configuration, i.e. local configuration of the maximum number of registered UEs and/or maximum number of PDU sessions established at a network slice.</w:t>
      </w:r>
    </w:p>
    <w:p w14:paraId="2FFAE099" w14:textId="320E4D2B" w:rsidR="009C5A91" w:rsidRPr="00C6362A" w:rsidRDefault="009C5A91" w:rsidP="009C5A91">
      <w:pPr>
        <w:pStyle w:val="Heading5"/>
      </w:pPr>
      <w:bookmarkStart w:id="303" w:name="_Toc138348718"/>
      <w:r>
        <w:t>6.1.3.4.</w:t>
      </w:r>
      <w:r w:rsidRPr="00C6362A">
        <w:t>2</w:t>
      </w:r>
      <w:r w:rsidRPr="00C6362A">
        <w:tab/>
        <w:t>Resource Definition</w:t>
      </w:r>
      <w:bookmarkEnd w:id="303"/>
    </w:p>
    <w:p w14:paraId="46870D45" w14:textId="77777777" w:rsidR="009C5A91" w:rsidRPr="00C6362A" w:rsidRDefault="009C5A91" w:rsidP="009C5A91">
      <w:r w:rsidRPr="00C6362A">
        <w:t xml:space="preserve">Resource URI: </w:t>
      </w:r>
      <w:r w:rsidRPr="00C6362A">
        <w:rPr>
          <w:b/>
          <w:noProof/>
        </w:rPr>
        <w:t>{apiRoot}/&lt;apiName&gt;/&lt;apiVersion&gt;/slices</w:t>
      </w:r>
      <w:r>
        <w:rPr>
          <w:b/>
          <w:noProof/>
        </w:rPr>
        <w:t>/configs</w:t>
      </w:r>
    </w:p>
    <w:p w14:paraId="4614F90A" w14:textId="77777777" w:rsidR="009C5A91" w:rsidRPr="00C6362A" w:rsidRDefault="009C5A91" w:rsidP="009C5A91">
      <w:pPr>
        <w:rPr>
          <w:rFonts w:ascii="Arial" w:hAnsi="Arial" w:cs="Arial"/>
        </w:rPr>
      </w:pPr>
      <w:r w:rsidRPr="00C6362A">
        <w:t>This resource shall support the resource URI variables defined in table </w:t>
      </w:r>
      <w:r>
        <w:t>6.1.3.w.</w:t>
      </w:r>
      <w:r w:rsidRPr="00C6362A">
        <w:t>2-1.</w:t>
      </w:r>
    </w:p>
    <w:p w14:paraId="2DA2E0D5" w14:textId="1EF7268F" w:rsidR="009C5A91" w:rsidRPr="00C6362A" w:rsidRDefault="009C5A91" w:rsidP="009C5A91">
      <w:pPr>
        <w:pStyle w:val="TH"/>
        <w:rPr>
          <w:rFonts w:cs="Arial"/>
        </w:rPr>
      </w:pPr>
      <w:r w:rsidRPr="00C6362A">
        <w:t>Table </w:t>
      </w:r>
      <w:r>
        <w:t>6.1.3.4.</w:t>
      </w:r>
      <w:r w:rsidRPr="00C6362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6362A"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Definition</w:t>
            </w:r>
          </w:p>
        </w:tc>
      </w:tr>
      <w:tr w:rsidR="009C5A91" w:rsidRPr="00C6362A"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6362A" w:rsidRDefault="009C5A91" w:rsidP="00B05920">
            <w:pPr>
              <w:keepNext/>
              <w:keepLines/>
              <w:spacing w:after="0"/>
              <w:rPr>
                <w:rFonts w:ascii="Arial" w:hAnsi="Arial"/>
                <w:sz w:val="18"/>
              </w:rPr>
            </w:pPr>
            <w:r w:rsidRPr="00C6362A">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6362A" w:rsidRDefault="009C5A91" w:rsidP="00B05920">
            <w:pPr>
              <w:keepNext/>
              <w:keepLines/>
              <w:spacing w:after="0"/>
              <w:rPr>
                <w:rFonts w:ascii="Arial" w:hAnsi="Arial"/>
                <w:sz w:val="18"/>
              </w:rPr>
            </w:pPr>
            <w:r w:rsidRPr="00C6362A">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6362A" w:rsidRDefault="009C5A91" w:rsidP="00B05920">
            <w:pPr>
              <w:keepNext/>
              <w:keepLines/>
              <w:spacing w:after="0"/>
              <w:rPr>
                <w:rFonts w:ascii="Arial" w:hAnsi="Arial"/>
                <w:sz w:val="18"/>
              </w:rPr>
            </w:pPr>
            <w:r w:rsidRPr="00C6362A">
              <w:rPr>
                <w:rFonts w:ascii="Arial" w:hAnsi="Arial"/>
                <w:sz w:val="18"/>
              </w:rPr>
              <w:t>See clause</w:t>
            </w:r>
            <w:r w:rsidRPr="00C6362A">
              <w:rPr>
                <w:rFonts w:ascii="Arial" w:hAnsi="Arial"/>
                <w:sz w:val="18"/>
                <w:lang w:val="en-US" w:eastAsia="zh-CN"/>
              </w:rPr>
              <w:t> </w:t>
            </w:r>
            <w:r w:rsidRPr="00C6362A">
              <w:rPr>
                <w:rFonts w:ascii="Arial" w:hAnsi="Arial"/>
                <w:sz w:val="18"/>
              </w:rPr>
              <w:t>6.1.1</w:t>
            </w:r>
          </w:p>
        </w:tc>
      </w:tr>
    </w:tbl>
    <w:p w14:paraId="1D82AE3C" w14:textId="77777777" w:rsidR="009C5A91" w:rsidRPr="00C6362A" w:rsidRDefault="009C5A91" w:rsidP="009C5A91"/>
    <w:p w14:paraId="396303F9" w14:textId="1C0E8349" w:rsidR="009C5A91" w:rsidRPr="00C6362A" w:rsidRDefault="009C5A91" w:rsidP="009C5A91">
      <w:pPr>
        <w:pStyle w:val="Heading5"/>
      </w:pPr>
      <w:bookmarkStart w:id="304" w:name="_Toc138348719"/>
      <w:r w:rsidRPr="00C6362A">
        <w:t>6.1.3.</w:t>
      </w:r>
      <w:r>
        <w:t>4</w:t>
      </w:r>
      <w:r w:rsidRPr="00C6362A">
        <w:t>.3</w:t>
      </w:r>
      <w:r w:rsidRPr="00C6362A">
        <w:tab/>
        <w:t>Resource Standard Methods</w:t>
      </w:r>
      <w:bookmarkEnd w:id="304"/>
    </w:p>
    <w:p w14:paraId="269C2892" w14:textId="0BC5E573" w:rsidR="009C5A91" w:rsidRPr="00C6362A" w:rsidRDefault="009C5A91" w:rsidP="007954FB">
      <w:pPr>
        <w:pStyle w:val="H6"/>
      </w:pPr>
      <w:r w:rsidRPr="00C6362A">
        <w:t>6.1.3.</w:t>
      </w:r>
      <w:r>
        <w:t>4</w:t>
      </w:r>
      <w:r w:rsidRPr="00C6362A">
        <w:t>.3.1</w:t>
      </w:r>
      <w:r w:rsidRPr="00C6362A">
        <w:tab/>
        <w:t>POST</w:t>
      </w:r>
    </w:p>
    <w:p w14:paraId="4FCD3CF5" w14:textId="77777777" w:rsidR="009C5A91" w:rsidRPr="00C6362A" w:rsidRDefault="009C5A91" w:rsidP="009C5A91">
      <w:r w:rsidRPr="00C6362A">
        <w:t xml:space="preserve">This method shall support the URI query parameters specified in table </w:t>
      </w:r>
      <w:r>
        <w:t>6.1.3.w.</w:t>
      </w:r>
      <w:r w:rsidRPr="00C6362A">
        <w:t>3.1-1.</w:t>
      </w:r>
    </w:p>
    <w:p w14:paraId="0FA86DA1" w14:textId="683296E7" w:rsidR="009C5A91" w:rsidRPr="008D650D" w:rsidRDefault="009C5A91" w:rsidP="009C5A91">
      <w:pPr>
        <w:pStyle w:val="TH"/>
      </w:pPr>
      <w:r w:rsidRPr="00C6362A">
        <w:t xml:space="preserve">Table </w:t>
      </w:r>
      <w:r>
        <w:t>6.1.3.4.</w:t>
      </w:r>
      <w:r w:rsidRPr="00C6362A">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9C5A91" w:rsidRPr="00C6362A" w14:paraId="491DC1E6"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827F2C"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5591F9"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CDF93D"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DF75B3"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B31404"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D13BBF1"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Applicability</w:t>
            </w:r>
          </w:p>
        </w:tc>
      </w:tr>
      <w:tr w:rsidR="009C5A91" w:rsidRPr="00C6362A" w14:paraId="7EAAFA0E"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47AFC" w14:textId="77777777" w:rsidR="009C5A91" w:rsidRPr="00C6362A" w:rsidRDefault="009C5A91" w:rsidP="00B05920">
            <w:pPr>
              <w:keepNext/>
              <w:keepLines/>
              <w:spacing w:after="0"/>
              <w:rPr>
                <w:rFonts w:ascii="Arial" w:hAnsi="Arial"/>
                <w:sz w:val="18"/>
              </w:rPr>
            </w:pPr>
          </w:p>
        </w:tc>
        <w:tc>
          <w:tcPr>
            <w:tcW w:w="731" w:type="pct"/>
            <w:tcBorders>
              <w:top w:val="single" w:sz="4" w:space="0" w:color="auto"/>
              <w:left w:val="single" w:sz="6" w:space="0" w:color="000000"/>
              <w:bottom w:val="single" w:sz="6" w:space="0" w:color="000000"/>
              <w:right w:val="single" w:sz="6" w:space="0" w:color="000000"/>
            </w:tcBorders>
          </w:tcPr>
          <w:p w14:paraId="620ED4A2" w14:textId="77777777" w:rsidR="009C5A91" w:rsidRPr="00C6362A" w:rsidRDefault="009C5A91" w:rsidP="00B05920">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E0048CE" w14:textId="77777777" w:rsidR="009C5A91" w:rsidRPr="00C6362A" w:rsidRDefault="009C5A91" w:rsidP="00B05920">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1BF5EDA4" w14:textId="77777777" w:rsidR="009C5A91" w:rsidRPr="00C6362A" w:rsidRDefault="009C5A91" w:rsidP="00B05920">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AA6825" w14:textId="77777777" w:rsidR="009C5A91" w:rsidRPr="00C6362A" w:rsidRDefault="009C5A91" w:rsidP="00B05920">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586A3CCA" w14:textId="77777777" w:rsidR="009C5A91" w:rsidRPr="00C6362A" w:rsidRDefault="009C5A91" w:rsidP="00B05920">
            <w:pPr>
              <w:keepNext/>
              <w:keepLines/>
              <w:spacing w:after="0"/>
              <w:rPr>
                <w:rFonts w:ascii="Arial" w:hAnsi="Arial"/>
                <w:sz w:val="18"/>
              </w:rPr>
            </w:pPr>
          </w:p>
        </w:tc>
      </w:tr>
    </w:tbl>
    <w:p w14:paraId="0047E1C7" w14:textId="77777777" w:rsidR="009C5A91" w:rsidRPr="00C6362A" w:rsidRDefault="009C5A91" w:rsidP="009C5A91"/>
    <w:p w14:paraId="60AD37FA" w14:textId="77777777" w:rsidR="009C5A91" w:rsidRPr="00C6362A" w:rsidRDefault="009C5A91" w:rsidP="009C5A91">
      <w:r w:rsidRPr="00C6362A">
        <w:t xml:space="preserve">This method shall support the request data structures specified in table </w:t>
      </w:r>
      <w:r>
        <w:t>6.1.3.w.</w:t>
      </w:r>
      <w:r w:rsidRPr="00C6362A">
        <w:t xml:space="preserve">3.1-2 and the response data structures and response codes specified in table </w:t>
      </w:r>
      <w:r>
        <w:t>6.1.3.w.</w:t>
      </w:r>
      <w:r w:rsidRPr="00C6362A">
        <w:t>3.1-3.</w:t>
      </w:r>
    </w:p>
    <w:p w14:paraId="704963DC" w14:textId="0499A8EB" w:rsidR="009C5A91" w:rsidRPr="00C6362A" w:rsidRDefault="009C5A91" w:rsidP="009C5A91">
      <w:pPr>
        <w:pStyle w:val="TH"/>
      </w:pPr>
      <w:r w:rsidRPr="00C6362A">
        <w:t xml:space="preserve">Table </w:t>
      </w:r>
      <w:r>
        <w:t>6.1.3.4.</w:t>
      </w:r>
      <w:r w:rsidRPr="00C6362A">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9C5A91" w:rsidRPr="00C6362A" w14:paraId="4F9969E8" w14:textId="77777777" w:rsidTr="00B0592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A88E8AE"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533B7F"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1E3A45"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2FAE5FAE" w14:textId="77777777" w:rsidR="009C5A91" w:rsidRPr="00C6362A" w:rsidRDefault="009C5A91" w:rsidP="00B05920">
            <w:pPr>
              <w:keepNext/>
              <w:keepLines/>
              <w:spacing w:after="0"/>
              <w:jc w:val="center"/>
              <w:rPr>
                <w:rFonts w:ascii="Arial" w:hAnsi="Arial"/>
                <w:b/>
                <w:sz w:val="18"/>
              </w:rPr>
            </w:pPr>
            <w:r w:rsidRPr="00C6362A">
              <w:rPr>
                <w:rFonts w:ascii="Arial" w:hAnsi="Arial"/>
                <w:b/>
                <w:sz w:val="18"/>
              </w:rPr>
              <w:t>Description</w:t>
            </w:r>
          </w:p>
        </w:tc>
      </w:tr>
      <w:tr w:rsidR="009C5A91" w:rsidRPr="00C6362A" w14:paraId="01C6CEB7" w14:textId="77777777" w:rsidTr="00B0592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B80BF00" w14:textId="77777777" w:rsidR="009C5A91" w:rsidRPr="00C6362A" w:rsidRDefault="009C5A91" w:rsidP="00B05920">
            <w:pPr>
              <w:keepNext/>
              <w:keepLines/>
              <w:spacing w:after="0"/>
              <w:rPr>
                <w:rFonts w:ascii="Arial" w:hAnsi="Arial"/>
                <w:sz w:val="18"/>
              </w:rPr>
            </w:pPr>
            <w:r w:rsidRPr="00C6362A">
              <w:rPr>
                <w:rFonts w:ascii="Arial" w:hAnsi="Arial"/>
                <w:sz w:val="18"/>
              </w:rPr>
              <w:t>AC</w:t>
            </w:r>
            <w:r>
              <w:rPr>
                <w:rFonts w:ascii="Arial" w:hAnsi="Arial"/>
                <w:sz w:val="18"/>
              </w:rPr>
              <w:t>Update</w:t>
            </w:r>
            <w:r w:rsidRPr="00C6362A">
              <w:rPr>
                <w:rFonts w:ascii="Arial" w:hAnsi="Arial"/>
                <w:sz w:val="18"/>
              </w:rPr>
              <w:t>Data</w:t>
            </w:r>
          </w:p>
        </w:tc>
        <w:tc>
          <w:tcPr>
            <w:tcW w:w="425" w:type="dxa"/>
            <w:tcBorders>
              <w:top w:val="single" w:sz="4" w:space="0" w:color="auto"/>
              <w:left w:val="single" w:sz="6" w:space="0" w:color="000000"/>
              <w:bottom w:val="single" w:sz="6" w:space="0" w:color="000000"/>
              <w:right w:val="single" w:sz="6" w:space="0" w:color="000000"/>
            </w:tcBorders>
          </w:tcPr>
          <w:p w14:paraId="252C350C" w14:textId="77777777" w:rsidR="009C5A91" w:rsidRPr="00C6362A" w:rsidRDefault="009C5A91" w:rsidP="00B05920">
            <w:pPr>
              <w:keepNext/>
              <w:keepLines/>
              <w:spacing w:after="0"/>
              <w:jc w:val="center"/>
              <w:rPr>
                <w:rFonts w:ascii="Arial" w:hAnsi="Arial"/>
                <w:sz w:val="18"/>
              </w:rPr>
            </w:pPr>
            <w:r w:rsidRPr="00C6362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BFBE33B" w14:textId="77777777" w:rsidR="009C5A91" w:rsidRPr="00C6362A" w:rsidRDefault="009C5A91" w:rsidP="00B05920">
            <w:pPr>
              <w:keepNext/>
              <w:keepLines/>
              <w:spacing w:after="0"/>
              <w:rPr>
                <w:rFonts w:ascii="Arial" w:hAnsi="Arial"/>
                <w:sz w:val="18"/>
              </w:rPr>
            </w:pPr>
            <w:r w:rsidRPr="00C6362A">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7949080D" w14:textId="77777777" w:rsidR="009C5A91" w:rsidRPr="00C6362A" w:rsidRDefault="009C5A91" w:rsidP="00B05920">
            <w:pPr>
              <w:keepNext/>
              <w:keepLines/>
              <w:spacing w:after="0"/>
              <w:rPr>
                <w:rFonts w:ascii="Arial" w:hAnsi="Arial"/>
                <w:sz w:val="18"/>
              </w:rPr>
            </w:pPr>
            <w:r>
              <w:rPr>
                <w:rFonts w:ascii="Arial" w:hAnsi="Arial"/>
                <w:sz w:val="18"/>
              </w:rPr>
              <w:t>Provide the configuration</w:t>
            </w:r>
            <w:r w:rsidRPr="00C6362A">
              <w:rPr>
                <w:rFonts w:ascii="Arial" w:hAnsi="Arial"/>
                <w:sz w:val="18"/>
              </w:rPr>
              <w:t xml:space="preserve"> data for NSAC procedure related to </w:t>
            </w:r>
            <w:r w:rsidRPr="00B67180">
              <w:rPr>
                <w:rFonts w:ascii="Arial" w:hAnsi="Arial"/>
                <w:sz w:val="18"/>
              </w:rPr>
              <w:t>update the local maximum number of registered UEs and/or number of PDU sessions of the network slice at NSACF</w:t>
            </w:r>
            <w:r w:rsidRPr="00C6362A">
              <w:rPr>
                <w:rFonts w:ascii="Arial" w:hAnsi="Arial"/>
                <w:sz w:val="18"/>
              </w:rPr>
              <w:t>.</w:t>
            </w:r>
          </w:p>
        </w:tc>
      </w:tr>
    </w:tbl>
    <w:p w14:paraId="42F4FCDA" w14:textId="77777777" w:rsidR="009C5A91" w:rsidRPr="00C6362A" w:rsidRDefault="009C5A91" w:rsidP="009C5A91"/>
    <w:p w14:paraId="4B94FDC8" w14:textId="7F0C7458" w:rsidR="009C5A91" w:rsidRPr="00C6362A" w:rsidRDefault="009C5A91" w:rsidP="009C5A91">
      <w:pPr>
        <w:pStyle w:val="TH"/>
      </w:pPr>
      <w:r w:rsidRPr="00C6362A">
        <w:t xml:space="preserve">Table </w:t>
      </w:r>
      <w:r>
        <w:t>6.1.3.4.</w:t>
      </w:r>
      <w:r w:rsidRPr="00C6362A">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C5A91" w:rsidRPr="00127E7B" w14:paraId="48AAD0CE"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D8B02F" w14:textId="77777777" w:rsidR="009C5A91" w:rsidRPr="00127E7B" w:rsidRDefault="009C5A91" w:rsidP="00B05920">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EBBC56" w14:textId="77777777" w:rsidR="009C5A91" w:rsidRPr="00127E7B" w:rsidRDefault="009C5A91" w:rsidP="00B05920">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A5111A" w14:textId="77777777" w:rsidR="009C5A91" w:rsidRPr="00127E7B" w:rsidRDefault="009C5A91" w:rsidP="00B05920">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8DCE9E" w14:textId="77777777" w:rsidR="009C5A91" w:rsidRPr="00127E7B" w:rsidRDefault="009C5A91" w:rsidP="00B05920">
            <w:pPr>
              <w:pStyle w:val="TAH"/>
            </w:pPr>
            <w:r w:rsidRPr="00127E7B">
              <w:t>Response</w:t>
            </w:r>
          </w:p>
          <w:p w14:paraId="703C3167" w14:textId="77777777" w:rsidR="009C5A91" w:rsidRPr="00127E7B" w:rsidRDefault="009C5A91" w:rsidP="00B05920">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402A7D" w14:textId="77777777" w:rsidR="009C5A91" w:rsidRPr="00127E7B" w:rsidRDefault="009C5A91" w:rsidP="00B05920">
            <w:pPr>
              <w:pStyle w:val="TAH"/>
            </w:pPr>
            <w:r w:rsidRPr="00127E7B">
              <w:t>Description</w:t>
            </w:r>
          </w:p>
        </w:tc>
      </w:tr>
      <w:tr w:rsidR="009C5A91" w:rsidRPr="00127E7B" w14:paraId="0EAD8037"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94F0B" w14:textId="77777777" w:rsidR="009C5A91" w:rsidRPr="00127E7B" w:rsidRDefault="009C5A91" w:rsidP="00B05920">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FA3B87" w14:textId="77777777" w:rsidR="009C5A91" w:rsidRPr="00127E7B" w:rsidRDefault="009C5A91" w:rsidP="00B05920">
            <w:pPr>
              <w:pStyle w:val="TAC"/>
            </w:pPr>
          </w:p>
        </w:tc>
        <w:tc>
          <w:tcPr>
            <w:tcW w:w="649" w:type="pct"/>
            <w:tcBorders>
              <w:top w:val="single" w:sz="4" w:space="0" w:color="auto"/>
              <w:left w:val="single" w:sz="6" w:space="0" w:color="000000"/>
              <w:bottom w:val="single" w:sz="6" w:space="0" w:color="000000"/>
              <w:right w:val="single" w:sz="6" w:space="0" w:color="000000"/>
            </w:tcBorders>
          </w:tcPr>
          <w:p w14:paraId="07CA7E6A" w14:textId="77777777" w:rsidR="009C5A91" w:rsidRPr="00127E7B" w:rsidRDefault="009C5A91" w:rsidP="00B05920">
            <w:pPr>
              <w:pStyle w:val="TAL"/>
            </w:pPr>
          </w:p>
        </w:tc>
        <w:tc>
          <w:tcPr>
            <w:tcW w:w="583" w:type="pct"/>
            <w:tcBorders>
              <w:top w:val="single" w:sz="4" w:space="0" w:color="auto"/>
              <w:left w:val="single" w:sz="6" w:space="0" w:color="000000"/>
              <w:bottom w:val="single" w:sz="6" w:space="0" w:color="000000"/>
              <w:right w:val="single" w:sz="6" w:space="0" w:color="000000"/>
            </w:tcBorders>
          </w:tcPr>
          <w:p w14:paraId="7E607036" w14:textId="77777777" w:rsidR="009C5A91" w:rsidRPr="00127E7B" w:rsidRDefault="009C5A91" w:rsidP="00B05920">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BDC14D" w14:textId="77777777" w:rsidR="009C5A91" w:rsidRPr="00127E7B" w:rsidRDefault="009C5A91" w:rsidP="00B05920">
            <w:pPr>
              <w:pStyle w:val="TAL"/>
            </w:pPr>
            <w:r w:rsidRPr="005556B2">
              <w:rPr>
                <w:lang w:eastAsia="zh-CN"/>
              </w:rPr>
              <w:t xml:space="preserve">Indicates successful processing of the request to update </w:t>
            </w:r>
            <w:r>
              <w:rPr>
                <w:lang w:eastAsia="zh-CN"/>
              </w:rPr>
              <w:t xml:space="preserve">local configuration for NSAC procedure, i.e., </w:t>
            </w:r>
            <w:r w:rsidRPr="005556B2">
              <w:rPr>
                <w:lang w:eastAsia="zh-CN"/>
              </w:rPr>
              <w:t xml:space="preserve">the </w:t>
            </w:r>
            <w:r>
              <w:rPr>
                <w:lang w:eastAsia="zh-CN"/>
              </w:rPr>
              <w:t xml:space="preserve">local </w:t>
            </w:r>
            <w:r w:rsidRPr="005556B2">
              <w:rPr>
                <w:lang w:eastAsia="zh-CN"/>
              </w:rPr>
              <w:t>maximum number of registered UEs and</w:t>
            </w:r>
            <w:r>
              <w:rPr>
                <w:lang w:eastAsia="zh-CN"/>
              </w:rPr>
              <w:t>/or</w:t>
            </w:r>
            <w:r w:rsidRPr="005556B2">
              <w:rPr>
                <w:lang w:eastAsia="zh-CN"/>
              </w:rPr>
              <w:t xml:space="preserve"> the </w:t>
            </w:r>
            <w:r>
              <w:rPr>
                <w:lang w:eastAsia="zh-CN"/>
              </w:rPr>
              <w:t xml:space="preserve">local </w:t>
            </w:r>
            <w:r w:rsidRPr="005556B2">
              <w:rPr>
                <w:lang w:eastAsia="zh-CN"/>
              </w:rPr>
              <w:t>maximum number of PDU sessions per network slice.</w:t>
            </w:r>
          </w:p>
        </w:tc>
      </w:tr>
      <w:tr w:rsidR="009C5A91" w:rsidRPr="00127E7B" w14:paraId="66B4F11F"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C7E45" w14:textId="77777777" w:rsidR="009C5A91" w:rsidRPr="00127E7B" w:rsidRDefault="009C5A91" w:rsidP="00B05920">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2D24F110" w14:textId="77777777" w:rsidR="009C5A91" w:rsidRPr="00127E7B" w:rsidRDefault="009C5A91" w:rsidP="00B05920">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7D40BE09" w14:textId="77777777" w:rsidR="009C5A91" w:rsidRPr="00127E7B" w:rsidRDefault="009C5A91" w:rsidP="00B05920">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7C76D8F" w14:textId="77777777" w:rsidR="009C5A91" w:rsidRPr="00127E7B" w:rsidRDefault="009C5A91" w:rsidP="00B05920">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C2DE63" w14:textId="77777777" w:rsidR="009C5A91" w:rsidRPr="00127E7B" w:rsidRDefault="009C5A91" w:rsidP="00B05920">
            <w:pPr>
              <w:pStyle w:val="TAL"/>
            </w:pPr>
            <w:r w:rsidRPr="00127E7B">
              <w:t>Temporary redirection.</w:t>
            </w:r>
          </w:p>
          <w:p w14:paraId="66DA7B31" w14:textId="77777777" w:rsidR="009C5A91" w:rsidRPr="00127E7B" w:rsidRDefault="009C5A91" w:rsidP="00B05920">
            <w:pPr>
              <w:pStyle w:val="TAL"/>
            </w:pPr>
            <w:r w:rsidRPr="00127E7B">
              <w:t>(NOTE 2)</w:t>
            </w:r>
          </w:p>
        </w:tc>
      </w:tr>
      <w:tr w:rsidR="009C5A91" w:rsidRPr="00127E7B" w14:paraId="2F91D1F1"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9328CC" w14:textId="77777777" w:rsidR="009C5A91" w:rsidRPr="00127E7B" w:rsidRDefault="009C5A91" w:rsidP="00B05920">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16910197" w14:textId="77777777" w:rsidR="009C5A91" w:rsidRPr="00127E7B" w:rsidRDefault="009C5A91" w:rsidP="00B05920">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53F6AB69" w14:textId="77777777" w:rsidR="009C5A91" w:rsidRPr="00127E7B" w:rsidRDefault="009C5A91" w:rsidP="00B05920">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91AC5C5" w14:textId="77777777" w:rsidR="009C5A91" w:rsidRPr="00127E7B" w:rsidRDefault="009C5A91" w:rsidP="00B05920">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21DC40" w14:textId="77777777" w:rsidR="009C5A91" w:rsidRPr="00127E7B" w:rsidRDefault="009C5A91" w:rsidP="00B05920">
            <w:pPr>
              <w:pStyle w:val="TAL"/>
            </w:pPr>
            <w:r w:rsidRPr="00127E7B">
              <w:t xml:space="preserve">Permanent redirection, </w:t>
            </w:r>
          </w:p>
          <w:p w14:paraId="550B5A3E" w14:textId="77777777" w:rsidR="009C5A91" w:rsidRPr="00127E7B" w:rsidRDefault="009C5A91" w:rsidP="00B05920">
            <w:pPr>
              <w:pStyle w:val="TAL"/>
            </w:pPr>
            <w:r w:rsidRPr="00127E7B">
              <w:t>(NOTE 2)</w:t>
            </w:r>
          </w:p>
        </w:tc>
      </w:tr>
      <w:tr w:rsidR="009C5A91" w:rsidRPr="00127E7B" w14:paraId="7B8F9773" w14:textId="77777777" w:rsidTr="00B0592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2FE717" w14:textId="77777777" w:rsidR="009C5A91" w:rsidRPr="00127E7B" w:rsidRDefault="009C5A91" w:rsidP="00B05920">
            <w:pPr>
              <w:pStyle w:val="TAN"/>
            </w:pPr>
            <w:r w:rsidRPr="00127E7B">
              <w:t>NOTE 1:</w:t>
            </w:r>
            <w:r w:rsidRPr="00127E7B">
              <w:rPr>
                <w:noProof/>
              </w:rPr>
              <w:tab/>
              <w:t xml:space="preserve">The mandatory </w:t>
            </w:r>
            <w:r w:rsidRPr="00127E7B">
              <w:t>HTTP error status code for the POST method listed in Table 5.2.7.1-1 of 3GPP TS 29.500 [4] also apply.</w:t>
            </w:r>
          </w:p>
          <w:p w14:paraId="30C11D58" w14:textId="77777777" w:rsidR="009C5A91" w:rsidRPr="00127E7B" w:rsidRDefault="009C5A91" w:rsidP="00B05920">
            <w:pPr>
              <w:pStyle w:val="TAN"/>
            </w:pPr>
            <w:r w:rsidRPr="00127E7B">
              <w:t>NOTE 2:</w:t>
            </w:r>
            <w:r w:rsidRPr="00127E7B">
              <w:tab/>
              <w:t>RedirectResponse may be inserted by an SCP, see clause 6.10.9.1 of 3GPP TS 29.500 [4].</w:t>
            </w:r>
          </w:p>
        </w:tc>
      </w:tr>
    </w:tbl>
    <w:p w14:paraId="4EB218DA" w14:textId="77777777" w:rsidR="009C5A91" w:rsidRPr="00127E7B" w:rsidRDefault="009C5A91" w:rsidP="009C5A91"/>
    <w:p w14:paraId="217049A0" w14:textId="5480F4F9" w:rsidR="009C5A91" w:rsidRPr="00127E7B" w:rsidRDefault="009C5A91" w:rsidP="009C5A91">
      <w:pPr>
        <w:pStyle w:val="TH"/>
      </w:pPr>
      <w:r w:rsidRPr="00127E7B">
        <w:lastRenderedPageBreak/>
        <w:t xml:space="preserve">Table </w:t>
      </w:r>
      <w:r w:rsidRPr="00390C32">
        <w:t>6.1.3.</w:t>
      </w:r>
      <w:r>
        <w:t>4</w:t>
      </w:r>
      <w:r w:rsidRPr="00390C32">
        <w:t>.3.1</w:t>
      </w:r>
      <w:r w:rsidRPr="00127E7B">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5A91" w:rsidRPr="00127E7B" w14:paraId="4BF7B85A"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53E36" w14:textId="77777777" w:rsidR="009C5A91" w:rsidRPr="00127E7B" w:rsidRDefault="009C5A91" w:rsidP="00B05920">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09B93" w14:textId="77777777" w:rsidR="009C5A91" w:rsidRPr="00127E7B" w:rsidRDefault="009C5A91" w:rsidP="00B05920">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D16EB" w14:textId="77777777" w:rsidR="009C5A91" w:rsidRPr="00127E7B" w:rsidRDefault="009C5A91" w:rsidP="00B05920">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4F7E8" w14:textId="77777777" w:rsidR="009C5A91" w:rsidRPr="00127E7B" w:rsidRDefault="009C5A91" w:rsidP="00B05920">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76482" w14:textId="77777777" w:rsidR="009C5A91" w:rsidRPr="00127E7B" w:rsidRDefault="009C5A91" w:rsidP="00B05920">
            <w:pPr>
              <w:pStyle w:val="TAH"/>
            </w:pPr>
            <w:r w:rsidRPr="00127E7B">
              <w:t>Description</w:t>
            </w:r>
          </w:p>
        </w:tc>
      </w:tr>
      <w:tr w:rsidR="009C5A91" w:rsidRPr="00127E7B" w14:paraId="15BD74BC" w14:textId="77777777" w:rsidTr="00B059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82889" w14:textId="77777777" w:rsidR="009C5A91" w:rsidRPr="00127E7B" w:rsidRDefault="009C5A91" w:rsidP="00B05920">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BE819CA"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2322457" w14:textId="77777777" w:rsidR="009C5A91" w:rsidRPr="00127E7B" w:rsidRDefault="009C5A91" w:rsidP="00B05920">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58A8DBCB" w14:textId="77777777" w:rsidR="009C5A91" w:rsidRPr="00127E7B" w:rsidRDefault="009C5A91" w:rsidP="00B05920">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04F1CF" w14:textId="77777777" w:rsidR="009C5A91" w:rsidRPr="00127E7B" w:rsidRDefault="009C5A91" w:rsidP="00B05920">
            <w:pPr>
              <w:pStyle w:val="TAL"/>
            </w:pPr>
            <w:r w:rsidRPr="00127E7B">
              <w:t>An alternative URI of the resource located on an alternative service instance within the same NSACF or NSACF (service) set.</w:t>
            </w:r>
          </w:p>
        </w:tc>
      </w:tr>
      <w:tr w:rsidR="009C5A91" w:rsidRPr="00127E7B" w14:paraId="11B3C724"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3FE4E" w14:textId="77777777" w:rsidR="009C5A91" w:rsidRPr="00127E7B" w:rsidRDefault="009C5A91" w:rsidP="00B05920">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AFBE0C"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21A7F51" w14:textId="77777777" w:rsidR="009C5A91" w:rsidRPr="00127E7B" w:rsidRDefault="009C5A91" w:rsidP="00B05920">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0D931FAB" w14:textId="77777777" w:rsidR="009C5A91" w:rsidRPr="00127E7B" w:rsidRDefault="009C5A91" w:rsidP="00B05920">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2A368" w14:textId="77777777" w:rsidR="009C5A91" w:rsidRPr="00127E7B" w:rsidRDefault="009C5A91" w:rsidP="00B05920">
            <w:pPr>
              <w:pStyle w:val="TAL"/>
            </w:pPr>
            <w:r w:rsidRPr="00127E7B">
              <w:t>Identifier of the target NF (service) instance ID towards which the request is redirected</w:t>
            </w:r>
          </w:p>
        </w:tc>
      </w:tr>
    </w:tbl>
    <w:p w14:paraId="38EB7B4F" w14:textId="77777777" w:rsidR="009C5A91" w:rsidRPr="00127E7B" w:rsidRDefault="009C5A91" w:rsidP="009C5A91"/>
    <w:p w14:paraId="3CE64743" w14:textId="09021F00" w:rsidR="009C5A91" w:rsidRPr="00127E7B" w:rsidRDefault="009C5A91" w:rsidP="009C5A91">
      <w:pPr>
        <w:pStyle w:val="TH"/>
      </w:pPr>
      <w:r w:rsidRPr="00127E7B">
        <w:t>Table 6.1.3.</w:t>
      </w:r>
      <w:r>
        <w:t>4</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5A91" w:rsidRPr="00127E7B" w14:paraId="20614AAE" w14:textId="77777777" w:rsidTr="00B059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8ACB4" w14:textId="77777777" w:rsidR="009C5A91" w:rsidRPr="00127E7B" w:rsidRDefault="009C5A91" w:rsidP="00B05920">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166DA7" w14:textId="77777777" w:rsidR="009C5A91" w:rsidRPr="00127E7B" w:rsidRDefault="009C5A91" w:rsidP="00B05920">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79679A" w14:textId="77777777" w:rsidR="009C5A91" w:rsidRPr="00127E7B" w:rsidRDefault="009C5A91" w:rsidP="00B05920">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8840CF" w14:textId="77777777" w:rsidR="009C5A91" w:rsidRPr="00127E7B" w:rsidRDefault="009C5A91" w:rsidP="00B05920">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2B1213" w14:textId="77777777" w:rsidR="009C5A91" w:rsidRPr="00127E7B" w:rsidRDefault="009C5A91" w:rsidP="00B05920">
            <w:pPr>
              <w:pStyle w:val="TAH"/>
            </w:pPr>
            <w:r w:rsidRPr="00127E7B">
              <w:t>Description</w:t>
            </w:r>
          </w:p>
        </w:tc>
      </w:tr>
      <w:tr w:rsidR="009C5A91" w:rsidRPr="00127E7B" w14:paraId="3A75F388" w14:textId="77777777" w:rsidTr="00B059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ABEA4" w14:textId="77777777" w:rsidR="009C5A91" w:rsidRPr="00127E7B" w:rsidRDefault="009C5A91" w:rsidP="00B05920">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32F073B8"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D942106" w14:textId="77777777" w:rsidR="009C5A91" w:rsidRPr="00127E7B" w:rsidRDefault="009C5A91" w:rsidP="00B05920">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46C3D273" w14:textId="77777777" w:rsidR="009C5A91" w:rsidRPr="00127E7B" w:rsidRDefault="009C5A91" w:rsidP="00B05920">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6D5580" w14:textId="77777777" w:rsidR="009C5A91" w:rsidRPr="00127E7B" w:rsidRDefault="009C5A91" w:rsidP="00B05920">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tc>
      </w:tr>
      <w:tr w:rsidR="009C5A91" w:rsidRPr="00127E7B" w14:paraId="202696C0" w14:textId="77777777" w:rsidTr="00B059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0C6EB0" w14:textId="77777777" w:rsidR="009C5A91" w:rsidRPr="00127E7B" w:rsidRDefault="009C5A91" w:rsidP="00B05920">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FF3E50" w14:textId="77777777" w:rsidR="009C5A91" w:rsidRPr="00127E7B" w:rsidRDefault="009C5A91" w:rsidP="00B05920">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0065DE0" w14:textId="77777777" w:rsidR="009C5A91" w:rsidRPr="00127E7B" w:rsidRDefault="009C5A91" w:rsidP="00B05920">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4F4C39E8" w14:textId="77777777" w:rsidR="009C5A91" w:rsidRPr="00127E7B" w:rsidRDefault="009C5A91" w:rsidP="00B05920">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669D3" w14:textId="77777777" w:rsidR="009C5A91" w:rsidRPr="00127E7B" w:rsidRDefault="009C5A91" w:rsidP="00B05920">
            <w:pPr>
              <w:pStyle w:val="TAL"/>
            </w:pPr>
            <w:r w:rsidRPr="00127E7B">
              <w:t>Identifier of the target NF (service) instance ID towards which the request is redirected</w:t>
            </w:r>
          </w:p>
        </w:tc>
      </w:tr>
    </w:tbl>
    <w:p w14:paraId="03720817" w14:textId="77777777" w:rsidR="009C5A91" w:rsidRPr="00C6362A" w:rsidRDefault="009C5A91" w:rsidP="009C5A91"/>
    <w:p w14:paraId="48AD00A5" w14:textId="28DC10BB" w:rsidR="009C5A91" w:rsidRPr="00C6362A" w:rsidRDefault="009C5A91" w:rsidP="009C5A91">
      <w:pPr>
        <w:pStyle w:val="Heading5"/>
      </w:pPr>
      <w:bookmarkStart w:id="305" w:name="_Toc138348720"/>
      <w:r w:rsidRPr="00C6362A">
        <w:t>6.1.3.</w:t>
      </w:r>
      <w:r>
        <w:t>4</w:t>
      </w:r>
      <w:r w:rsidRPr="00C6362A">
        <w:t>.4</w:t>
      </w:r>
      <w:r w:rsidRPr="00C6362A">
        <w:tab/>
        <w:t>Resource Custom Operations</w:t>
      </w:r>
      <w:bookmarkEnd w:id="305"/>
    </w:p>
    <w:p w14:paraId="2FFE8CD0" w14:textId="77777777" w:rsidR="009C5A91" w:rsidRDefault="009C5A91" w:rsidP="009C5A91">
      <w:r w:rsidRPr="00C6362A">
        <w:rPr>
          <w:rFonts w:hint="eastAsia"/>
        </w:rPr>
        <w:t xml:space="preserve">In this release of this specification, no custom operations associated </w:t>
      </w:r>
      <w:r w:rsidRPr="00C6362A">
        <w:t xml:space="preserve">to this </w:t>
      </w:r>
      <w:r w:rsidRPr="00C6362A">
        <w:rPr>
          <w:rFonts w:hint="eastAsia"/>
        </w:rPr>
        <w:t xml:space="preserve">resource </w:t>
      </w:r>
      <w:r w:rsidRPr="00C6362A">
        <w:t>is</w:t>
      </w:r>
      <w:r w:rsidRPr="00C6362A">
        <w:rPr>
          <w:rFonts w:hint="eastAsia"/>
        </w:rPr>
        <w:t xml:space="preserve"> defined</w:t>
      </w:r>
      <w:r w:rsidRPr="00C6362A">
        <w:t>.</w:t>
      </w:r>
    </w:p>
    <w:p w14:paraId="71322FA9" w14:textId="77777777" w:rsidR="009C5A91" w:rsidRPr="00C6362A" w:rsidRDefault="009C5A91" w:rsidP="009C5A91"/>
    <w:p w14:paraId="42078B05" w14:textId="77777777" w:rsidR="008A6D4A" w:rsidRPr="00127E7B" w:rsidRDefault="008A6D4A" w:rsidP="001773FF">
      <w:pPr>
        <w:pStyle w:val="Heading3"/>
      </w:pPr>
      <w:bookmarkStart w:id="306" w:name="_Toc138348721"/>
      <w:r w:rsidRPr="00127E7B">
        <w:t>6.1.4</w:t>
      </w:r>
      <w:r w:rsidRPr="00127E7B">
        <w:tab/>
        <w:t>Custom Operations without associated resources</w:t>
      </w:r>
      <w:bookmarkEnd w:id="276"/>
      <w:bookmarkEnd w:id="277"/>
      <w:bookmarkEnd w:id="278"/>
      <w:bookmarkEnd w:id="299"/>
      <w:bookmarkEnd w:id="300"/>
      <w:bookmarkEnd w:id="306"/>
    </w:p>
    <w:p w14:paraId="4DA24AC8" w14:textId="77777777" w:rsidR="00E86298" w:rsidRPr="00127E7B" w:rsidRDefault="00E86298" w:rsidP="00E86298">
      <w:bookmarkStart w:id="307" w:name="_Toc510696623"/>
      <w:bookmarkStart w:id="308"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309" w:name="_Toc510696628"/>
      <w:bookmarkStart w:id="310" w:name="_Toc35971419"/>
      <w:bookmarkStart w:id="311" w:name="_Toc70325124"/>
      <w:bookmarkStart w:id="312" w:name="_Toc81226690"/>
      <w:bookmarkStart w:id="313" w:name="_Toc93868981"/>
      <w:bookmarkStart w:id="314" w:name="_Toc138348722"/>
      <w:bookmarkEnd w:id="307"/>
      <w:bookmarkEnd w:id="308"/>
      <w:r w:rsidRPr="00127E7B">
        <w:t>6.1.5</w:t>
      </w:r>
      <w:r w:rsidRPr="00127E7B">
        <w:tab/>
        <w:t>Notifications</w:t>
      </w:r>
      <w:bookmarkEnd w:id="309"/>
      <w:bookmarkEnd w:id="310"/>
      <w:bookmarkEnd w:id="311"/>
      <w:bookmarkEnd w:id="312"/>
      <w:bookmarkEnd w:id="313"/>
      <w:bookmarkEnd w:id="314"/>
    </w:p>
    <w:p w14:paraId="329C7304" w14:textId="77777777" w:rsidR="008A6D4A" w:rsidRPr="00127E7B" w:rsidRDefault="008A6D4A" w:rsidP="001773FF">
      <w:pPr>
        <w:pStyle w:val="Heading4"/>
      </w:pPr>
      <w:bookmarkStart w:id="315" w:name="_Toc510696629"/>
      <w:bookmarkStart w:id="316" w:name="_Toc35971420"/>
      <w:bookmarkStart w:id="317" w:name="_Toc70325125"/>
      <w:bookmarkStart w:id="318" w:name="_Toc81226691"/>
      <w:bookmarkStart w:id="319" w:name="_Toc93868982"/>
      <w:bookmarkStart w:id="320" w:name="_Toc138348723"/>
      <w:r w:rsidRPr="00127E7B">
        <w:t>6.1.5.1</w:t>
      </w:r>
      <w:r w:rsidRPr="00127E7B">
        <w:tab/>
        <w:t>General</w:t>
      </w:r>
      <w:bookmarkEnd w:id="315"/>
      <w:bookmarkEnd w:id="316"/>
      <w:bookmarkEnd w:id="317"/>
      <w:bookmarkEnd w:id="318"/>
      <w:bookmarkEnd w:id="319"/>
      <w:bookmarkEnd w:id="320"/>
    </w:p>
    <w:p w14:paraId="76885AE9" w14:textId="77777777" w:rsidR="00E105F0" w:rsidRPr="00127E7B" w:rsidRDefault="00E105F0" w:rsidP="00E105F0">
      <w:pPr>
        <w:rPr>
          <w:noProof/>
        </w:rPr>
      </w:pPr>
      <w:bookmarkStart w:id="321" w:name="_Toc510696630"/>
      <w:bookmarkStart w:id="322"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323" w:name="_Toc35971421"/>
      <w:bookmarkStart w:id="324" w:name="_Toc70325126"/>
      <w:bookmarkStart w:id="325" w:name="_Toc81226692"/>
      <w:bookmarkStart w:id="326" w:name="_Toc93868983"/>
      <w:bookmarkStart w:id="327" w:name="_Toc138348724"/>
      <w:r w:rsidRPr="00127E7B">
        <w:t>6.1.5.2</w:t>
      </w:r>
      <w:bookmarkEnd w:id="321"/>
      <w:bookmarkEnd w:id="323"/>
      <w:r w:rsidR="001A6C9E" w:rsidRPr="00127E7B">
        <w:tab/>
      </w:r>
      <w:r w:rsidR="00DF5B60" w:rsidRPr="00127E7B">
        <w:t>EAC Mode Notification</w:t>
      </w:r>
      <w:bookmarkEnd w:id="324"/>
      <w:bookmarkEnd w:id="325"/>
      <w:bookmarkEnd w:id="326"/>
      <w:bookmarkEnd w:id="327"/>
    </w:p>
    <w:p w14:paraId="3E017F8A" w14:textId="77777777" w:rsidR="00E105F0" w:rsidRPr="00127E7B" w:rsidRDefault="00E105F0" w:rsidP="001773FF">
      <w:pPr>
        <w:pStyle w:val="Heading5"/>
        <w:rPr>
          <w:noProof/>
        </w:rPr>
      </w:pPr>
      <w:bookmarkStart w:id="328" w:name="_Toc532994455"/>
      <w:bookmarkStart w:id="329" w:name="_Toc35971422"/>
      <w:bookmarkStart w:id="330" w:name="_Toc70325127"/>
      <w:bookmarkStart w:id="331" w:name="_Toc81226693"/>
      <w:bookmarkStart w:id="332" w:name="_Toc93868984"/>
      <w:bookmarkStart w:id="333" w:name="_Toc510696631"/>
      <w:bookmarkStart w:id="334" w:name="_Toc138348725"/>
      <w:r w:rsidRPr="00127E7B">
        <w:t>6.1.5.2</w:t>
      </w:r>
      <w:r w:rsidRPr="00127E7B">
        <w:rPr>
          <w:noProof/>
        </w:rPr>
        <w:t>.1</w:t>
      </w:r>
      <w:r w:rsidRPr="00127E7B">
        <w:rPr>
          <w:noProof/>
        </w:rPr>
        <w:tab/>
        <w:t>Description</w:t>
      </w:r>
      <w:bookmarkEnd w:id="328"/>
      <w:bookmarkEnd w:id="329"/>
      <w:bookmarkEnd w:id="330"/>
      <w:bookmarkEnd w:id="331"/>
      <w:bookmarkEnd w:id="332"/>
      <w:bookmarkEnd w:id="334"/>
    </w:p>
    <w:p w14:paraId="481ACB7B" w14:textId="77777777" w:rsidR="00DF4E92" w:rsidRPr="00127E7B" w:rsidRDefault="00DF4E92" w:rsidP="00DF4E92">
      <w:pPr>
        <w:rPr>
          <w:noProof/>
        </w:rPr>
      </w:pPr>
      <w:bookmarkStart w:id="335" w:name="_Toc532994456"/>
      <w:bookmarkStart w:id="336"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337" w:name="_Toc70325128"/>
      <w:bookmarkStart w:id="338" w:name="_Toc81226694"/>
      <w:bookmarkStart w:id="339" w:name="_Toc93868985"/>
      <w:bookmarkStart w:id="340" w:name="_Toc138348726"/>
      <w:r w:rsidRPr="00127E7B">
        <w:t>6.1.5.2</w:t>
      </w:r>
      <w:r w:rsidRPr="00127E7B">
        <w:rPr>
          <w:noProof/>
        </w:rPr>
        <w:t>.2</w:t>
      </w:r>
      <w:r w:rsidRPr="00127E7B">
        <w:rPr>
          <w:noProof/>
        </w:rPr>
        <w:tab/>
        <w:t>Target URI</w:t>
      </w:r>
      <w:bookmarkEnd w:id="335"/>
      <w:bookmarkEnd w:id="336"/>
      <w:bookmarkEnd w:id="337"/>
      <w:bookmarkEnd w:id="338"/>
      <w:bookmarkEnd w:id="339"/>
      <w:bookmarkEnd w:id="340"/>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r w:rsidRPr="00127E7B">
        <w:rPr>
          <w:noProof/>
        </w:rPr>
        <w:lastRenderedPageBreak/>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341" w:name="_Toc532994457"/>
      <w:bookmarkStart w:id="342" w:name="_Toc35971424"/>
      <w:bookmarkStart w:id="343" w:name="_Toc70325129"/>
      <w:bookmarkStart w:id="344" w:name="_Toc81226695"/>
      <w:bookmarkStart w:id="345" w:name="_Toc93868986"/>
      <w:bookmarkStart w:id="346" w:name="_Toc138348727"/>
      <w:r w:rsidRPr="00127E7B">
        <w:t>6.1.5.2</w:t>
      </w:r>
      <w:r w:rsidRPr="00127E7B">
        <w:rPr>
          <w:noProof/>
        </w:rPr>
        <w:t>.3</w:t>
      </w:r>
      <w:r w:rsidRPr="00127E7B">
        <w:rPr>
          <w:noProof/>
        </w:rPr>
        <w:tab/>
        <w:t>Standard Methods</w:t>
      </w:r>
      <w:bookmarkEnd w:id="341"/>
      <w:bookmarkEnd w:id="342"/>
      <w:bookmarkEnd w:id="343"/>
      <w:bookmarkEnd w:id="344"/>
      <w:bookmarkEnd w:id="345"/>
      <w:bookmarkEnd w:id="346"/>
    </w:p>
    <w:p w14:paraId="647EA268" w14:textId="77777777" w:rsidR="00E105F0" w:rsidRPr="00127E7B" w:rsidRDefault="00E105F0" w:rsidP="001773FF">
      <w:pPr>
        <w:pStyle w:val="H6"/>
        <w:rPr>
          <w:noProof/>
        </w:rPr>
      </w:pPr>
      <w:bookmarkStart w:id="347" w:name="_Toc532994458"/>
      <w:bookmarkStart w:id="348" w:name="_Toc35971425"/>
      <w:bookmarkStart w:id="349" w:name="_Toc70325130"/>
      <w:bookmarkStart w:id="350" w:name="_Toc81226696"/>
      <w:bookmarkStart w:id="351" w:name="_Toc93868987"/>
      <w:r w:rsidRPr="00127E7B">
        <w:t>6.1.5.2.3</w:t>
      </w:r>
      <w:r w:rsidRPr="00127E7B">
        <w:rPr>
          <w:noProof/>
        </w:rPr>
        <w:t>.1</w:t>
      </w:r>
      <w:r w:rsidRPr="00127E7B">
        <w:rPr>
          <w:noProof/>
        </w:rPr>
        <w:tab/>
        <w:t>POST</w:t>
      </w:r>
      <w:bookmarkEnd w:id="347"/>
      <w:bookmarkEnd w:id="348"/>
      <w:bookmarkEnd w:id="349"/>
      <w:bookmarkEnd w:id="350"/>
      <w:bookmarkEnd w:id="351"/>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352" w:name="_Toc35971427"/>
      <w:bookmarkStart w:id="353" w:name="_Toc70325131"/>
      <w:bookmarkStart w:id="354" w:name="_Toc81226697"/>
      <w:bookmarkStart w:id="355" w:name="_Toc93868988"/>
      <w:bookmarkStart w:id="356" w:name="_Toc138348728"/>
      <w:bookmarkEnd w:id="333"/>
      <w:r w:rsidRPr="00127E7B">
        <w:t>6.1.6</w:t>
      </w:r>
      <w:r w:rsidRPr="00127E7B">
        <w:tab/>
        <w:t>Data Model</w:t>
      </w:r>
      <w:bookmarkEnd w:id="322"/>
      <w:bookmarkEnd w:id="352"/>
      <w:bookmarkEnd w:id="353"/>
      <w:bookmarkEnd w:id="354"/>
      <w:bookmarkEnd w:id="355"/>
      <w:bookmarkEnd w:id="356"/>
    </w:p>
    <w:p w14:paraId="719BE7CB" w14:textId="77777777" w:rsidR="008A6D4A" w:rsidRPr="00127E7B" w:rsidRDefault="008A6D4A" w:rsidP="001773FF">
      <w:pPr>
        <w:pStyle w:val="Heading4"/>
      </w:pPr>
      <w:bookmarkStart w:id="357" w:name="_Toc510696633"/>
      <w:bookmarkStart w:id="358" w:name="_Toc35971428"/>
      <w:bookmarkStart w:id="359" w:name="_Toc70325132"/>
      <w:bookmarkStart w:id="360" w:name="_Toc81226698"/>
      <w:bookmarkStart w:id="361" w:name="_Toc93868989"/>
      <w:bookmarkStart w:id="362" w:name="_Toc138348729"/>
      <w:r w:rsidRPr="00127E7B">
        <w:t>6.1.6.1</w:t>
      </w:r>
      <w:r w:rsidRPr="00127E7B">
        <w:tab/>
        <w:t>General</w:t>
      </w:r>
      <w:bookmarkEnd w:id="357"/>
      <w:bookmarkEnd w:id="358"/>
      <w:bookmarkEnd w:id="359"/>
      <w:bookmarkEnd w:id="360"/>
      <w:bookmarkEnd w:id="361"/>
      <w:bookmarkEnd w:id="362"/>
    </w:p>
    <w:p w14:paraId="7433BDDB" w14:textId="77777777" w:rsidR="008B1BEC" w:rsidRPr="00127E7B" w:rsidRDefault="008B1BEC" w:rsidP="008B1BEC">
      <w:bookmarkStart w:id="363" w:name="_Toc510696634"/>
      <w:bookmarkStart w:id="364"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r w:rsidRPr="00127E7B">
        <w:lastRenderedPageBreak/>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r w:rsidR="00261E37" w:rsidRPr="00127E7B" w14:paraId="155846B8"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0E46EE" w14:textId="6C56219C" w:rsidR="00261E37" w:rsidRDefault="00261E37" w:rsidP="00261E37">
            <w:pPr>
              <w:pStyle w:val="TAL"/>
              <w:rPr>
                <w:lang w:eastAsia="zh-CN"/>
              </w:rPr>
            </w:pPr>
            <w:r w:rsidRPr="0028306B">
              <w:t>UeAdmissionValue</w:t>
            </w:r>
          </w:p>
        </w:tc>
        <w:tc>
          <w:tcPr>
            <w:tcW w:w="1527" w:type="dxa"/>
            <w:tcBorders>
              <w:top w:val="single" w:sz="4" w:space="0" w:color="auto"/>
              <w:left w:val="single" w:sz="4" w:space="0" w:color="auto"/>
              <w:bottom w:val="single" w:sz="4" w:space="0" w:color="auto"/>
              <w:right w:val="single" w:sz="4" w:space="0" w:color="auto"/>
            </w:tcBorders>
          </w:tcPr>
          <w:p w14:paraId="16C3D78E" w14:textId="1644D9E1" w:rsidR="00261E37" w:rsidRDefault="00261E37" w:rsidP="00F4493A">
            <w:pPr>
              <w:pStyle w:val="TAL"/>
              <w:rPr>
                <w:lang w:eastAsia="zh-CN"/>
              </w:rPr>
            </w:pPr>
            <w:r>
              <w:rPr>
                <w:lang w:eastAsia="zh-CN"/>
              </w:rPr>
              <w:t>6.1.6.2.</w:t>
            </w:r>
            <w:r w:rsidR="00F4493A">
              <w:rPr>
                <w:lang w:eastAsia="zh-CN"/>
              </w:rPr>
              <w:t>11</w:t>
            </w:r>
          </w:p>
        </w:tc>
        <w:tc>
          <w:tcPr>
            <w:tcW w:w="4792" w:type="dxa"/>
            <w:tcBorders>
              <w:top w:val="single" w:sz="4" w:space="0" w:color="auto"/>
              <w:left w:val="single" w:sz="4" w:space="0" w:color="auto"/>
              <w:bottom w:val="single" w:sz="4" w:space="0" w:color="auto"/>
              <w:right w:val="single" w:sz="4" w:space="0" w:color="auto"/>
            </w:tcBorders>
          </w:tcPr>
          <w:p w14:paraId="723113D0" w14:textId="6F632D30" w:rsidR="00261E37" w:rsidRDefault="00261E37" w:rsidP="00261E37">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127E7B" w:rsidRDefault="00261E37" w:rsidP="00261E37">
            <w:pPr>
              <w:pStyle w:val="TAL"/>
              <w:rPr>
                <w:rFonts w:cs="Arial"/>
                <w:szCs w:val="18"/>
              </w:rPr>
            </w:pPr>
            <w:r>
              <w:t>HNSAC</w:t>
            </w:r>
          </w:p>
        </w:tc>
      </w:tr>
      <w:tr w:rsidR="003D2F9D" w:rsidRPr="00127E7B" w14:paraId="36BAC9B5"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31943A9" w14:textId="68717C2D" w:rsidR="003D2F9D" w:rsidRPr="0028306B" w:rsidRDefault="003D2F9D" w:rsidP="003D2F9D">
            <w:pPr>
              <w:pStyle w:val="TAL"/>
            </w:pPr>
            <w:r>
              <w:t>P</w:t>
            </w:r>
            <w:r>
              <w:rPr>
                <w:rFonts w:hint="eastAsia"/>
                <w:lang w:eastAsia="zh-CN"/>
              </w:rPr>
              <w:t>du</w:t>
            </w:r>
            <w:r w:rsidRPr="0028306B">
              <w:t>AdmissionValue</w:t>
            </w:r>
          </w:p>
        </w:tc>
        <w:tc>
          <w:tcPr>
            <w:tcW w:w="1527" w:type="dxa"/>
            <w:tcBorders>
              <w:top w:val="single" w:sz="4" w:space="0" w:color="auto"/>
              <w:left w:val="single" w:sz="4" w:space="0" w:color="auto"/>
              <w:bottom w:val="single" w:sz="4" w:space="0" w:color="auto"/>
              <w:right w:val="single" w:sz="4" w:space="0" w:color="auto"/>
            </w:tcBorders>
          </w:tcPr>
          <w:p w14:paraId="2B45959E" w14:textId="1725F96A" w:rsidR="003D2F9D" w:rsidRDefault="003D2F9D" w:rsidP="000C4214">
            <w:pPr>
              <w:pStyle w:val="TAL"/>
              <w:rPr>
                <w:lang w:eastAsia="zh-CN"/>
              </w:rPr>
            </w:pPr>
            <w:r>
              <w:rPr>
                <w:lang w:eastAsia="zh-CN"/>
              </w:rPr>
              <w:t>6.1.6.2.</w:t>
            </w:r>
            <w:r w:rsidR="000C4214">
              <w:rPr>
                <w:lang w:eastAsia="zh-CN"/>
              </w:rPr>
              <w:t>12</w:t>
            </w:r>
          </w:p>
        </w:tc>
        <w:tc>
          <w:tcPr>
            <w:tcW w:w="4792" w:type="dxa"/>
            <w:tcBorders>
              <w:top w:val="single" w:sz="4" w:space="0" w:color="auto"/>
              <w:left w:val="single" w:sz="4" w:space="0" w:color="auto"/>
              <w:bottom w:val="single" w:sz="4" w:space="0" w:color="auto"/>
              <w:right w:val="single" w:sz="4" w:space="0" w:color="auto"/>
            </w:tcBorders>
          </w:tcPr>
          <w:p w14:paraId="2789A58B" w14:textId="6060405C" w:rsidR="003D2F9D" w:rsidRDefault="003D2F9D" w:rsidP="003D2F9D">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Default="003D2F9D" w:rsidP="003D2F9D">
            <w:pPr>
              <w:pStyle w:val="TAL"/>
            </w:pPr>
            <w:r w:rsidRPr="009F1177">
              <w:rPr>
                <w:rFonts w:cs="Arial"/>
                <w:szCs w:val="18"/>
                <w:lang w:eastAsia="zh-CN"/>
              </w:rPr>
              <w:t>HNSAC</w:t>
            </w:r>
          </w:p>
        </w:tc>
      </w:tr>
      <w:tr w:rsidR="00021CE1" w:rsidRPr="00127E7B" w14:paraId="53F5C84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76047A7" w14:textId="38356398" w:rsidR="00021CE1" w:rsidRDefault="00021CE1" w:rsidP="00021CE1">
            <w:pPr>
              <w:pStyle w:val="TAL"/>
            </w:pPr>
            <w:r w:rsidRPr="00DF170D">
              <w:rPr>
                <w:lang w:eastAsia="zh-CN"/>
              </w:rPr>
              <w:t>ACUpdateData</w:t>
            </w:r>
          </w:p>
        </w:tc>
        <w:tc>
          <w:tcPr>
            <w:tcW w:w="1527" w:type="dxa"/>
            <w:tcBorders>
              <w:top w:val="single" w:sz="4" w:space="0" w:color="auto"/>
              <w:left w:val="single" w:sz="4" w:space="0" w:color="auto"/>
              <w:bottom w:val="single" w:sz="4" w:space="0" w:color="auto"/>
              <w:right w:val="single" w:sz="4" w:space="0" w:color="auto"/>
            </w:tcBorders>
          </w:tcPr>
          <w:p w14:paraId="73A9B29F" w14:textId="1ED33090" w:rsidR="00021CE1" w:rsidRDefault="00021CE1" w:rsidP="00021CE1">
            <w:pPr>
              <w:pStyle w:val="TAL"/>
              <w:rPr>
                <w:lang w:eastAsia="zh-CN"/>
              </w:rPr>
            </w:pPr>
            <w:r>
              <w:rPr>
                <w:lang w:eastAsia="zh-CN"/>
              </w:rPr>
              <w:t>6.1.6.2.13</w:t>
            </w:r>
          </w:p>
        </w:tc>
        <w:tc>
          <w:tcPr>
            <w:tcW w:w="4792" w:type="dxa"/>
            <w:tcBorders>
              <w:top w:val="single" w:sz="4" w:space="0" w:color="auto"/>
              <w:left w:val="single" w:sz="4" w:space="0" w:color="auto"/>
              <w:bottom w:val="single" w:sz="4" w:space="0" w:color="auto"/>
              <w:right w:val="single" w:sz="4" w:space="0" w:color="auto"/>
            </w:tcBorders>
          </w:tcPr>
          <w:p w14:paraId="50367F9D" w14:textId="2AB73FD0" w:rsidR="00021CE1" w:rsidRDefault="00021CE1" w:rsidP="00021CE1">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9F1177" w:rsidRDefault="00021CE1" w:rsidP="00021CE1">
            <w:pPr>
              <w:pStyle w:val="TAL"/>
              <w:rPr>
                <w:rFonts w:cs="Arial"/>
                <w:szCs w:val="18"/>
                <w:lang w:eastAsia="zh-CN"/>
              </w:rPr>
            </w:pPr>
            <w:r w:rsidRPr="009F1177">
              <w:rPr>
                <w:rFonts w:cs="Arial"/>
                <w:szCs w:val="18"/>
                <w:lang w:eastAsia="zh-CN"/>
              </w:rPr>
              <w:t>HNSAC</w:t>
            </w: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A93727" w:rsidRPr="00127E7B" w14:paraId="6744D42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127E7B" w:rsidRDefault="00A93727" w:rsidP="00A93727">
            <w:pPr>
              <w:pStyle w:val="TAL"/>
            </w:pPr>
            <w:r w:rsidRPr="00BD5CC6">
              <w:rPr>
                <w:rFonts w:cs="Arial"/>
                <w:szCs w:val="18"/>
              </w:rPr>
              <w:t>SupportedFeatures</w:t>
            </w:r>
          </w:p>
        </w:tc>
        <w:tc>
          <w:tcPr>
            <w:tcW w:w="1848" w:type="dxa"/>
            <w:tcBorders>
              <w:top w:val="single" w:sz="4" w:space="0" w:color="auto"/>
              <w:left w:val="single" w:sz="4" w:space="0" w:color="auto"/>
              <w:bottom w:val="single" w:sz="4" w:space="0" w:color="auto"/>
              <w:right w:val="single" w:sz="4" w:space="0" w:color="auto"/>
            </w:tcBorders>
          </w:tcPr>
          <w:p w14:paraId="2F86AE96" w14:textId="1525F5C3" w:rsidR="00A93727" w:rsidRPr="00127E7B" w:rsidRDefault="00A93727" w:rsidP="00A93727">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5CE49040" w14:textId="6C51F209" w:rsidR="00A93727" w:rsidRPr="00127E7B" w:rsidRDefault="00A93727" w:rsidP="00A93727">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127E7B" w:rsidRDefault="00A93727" w:rsidP="00A93727">
            <w:pPr>
              <w:pStyle w:val="TAL"/>
              <w:rPr>
                <w:rFonts w:cs="Arial"/>
                <w:szCs w:val="18"/>
              </w:rPr>
            </w:pPr>
          </w:p>
        </w:tc>
      </w:tr>
      <w:tr w:rsidR="00A93727"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127E7B" w:rsidRDefault="00A93727" w:rsidP="00A93727">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A93727" w:rsidRPr="00127E7B" w:rsidRDefault="00A93727" w:rsidP="00A93727">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127E7B" w:rsidRDefault="00A93727" w:rsidP="00A93727">
            <w:pPr>
              <w:pStyle w:val="TAL"/>
              <w:rPr>
                <w:rFonts w:cs="Arial"/>
                <w:szCs w:val="18"/>
              </w:rPr>
            </w:pPr>
          </w:p>
        </w:tc>
      </w:tr>
      <w:tr w:rsidR="00A93727"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127E7B" w:rsidRDefault="00A93727" w:rsidP="00A93727">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A93727" w:rsidRPr="00127E7B" w:rsidRDefault="00A93727" w:rsidP="00A93727">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127E7B" w:rsidRDefault="00A93727" w:rsidP="00A93727">
            <w:pPr>
              <w:pStyle w:val="TAL"/>
              <w:rPr>
                <w:rFonts w:cs="Arial"/>
                <w:szCs w:val="18"/>
              </w:rPr>
            </w:pPr>
          </w:p>
        </w:tc>
      </w:tr>
      <w:tr w:rsidR="00A93727"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127E7B" w:rsidRDefault="00A93727" w:rsidP="00A93727">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A93727" w:rsidRPr="00127E7B" w:rsidRDefault="00A93727" w:rsidP="00A93727">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127E7B" w:rsidRDefault="00A93727" w:rsidP="00A93727">
            <w:pPr>
              <w:pStyle w:val="TAL"/>
              <w:rPr>
                <w:rFonts w:cs="Arial"/>
                <w:szCs w:val="18"/>
              </w:rPr>
            </w:pPr>
          </w:p>
        </w:tc>
      </w:tr>
      <w:tr w:rsidR="00A93727"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127E7B" w:rsidRDefault="00A93727" w:rsidP="00A93727">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A93727" w:rsidRPr="00127E7B" w:rsidRDefault="00A93727" w:rsidP="00A93727">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127E7B" w:rsidRDefault="00A93727" w:rsidP="00A93727">
            <w:pPr>
              <w:pStyle w:val="TAL"/>
              <w:rPr>
                <w:rFonts w:cs="Arial"/>
                <w:szCs w:val="18"/>
              </w:rPr>
            </w:pPr>
          </w:p>
        </w:tc>
      </w:tr>
      <w:tr w:rsidR="00A93727"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127E7B" w:rsidRDefault="00A93727" w:rsidP="00A93727">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A93727" w:rsidRPr="00127E7B" w:rsidRDefault="00A93727" w:rsidP="00A93727">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127E7B" w:rsidRDefault="00A93727" w:rsidP="00A93727">
            <w:pPr>
              <w:pStyle w:val="TAL"/>
              <w:rPr>
                <w:rFonts w:cs="Arial"/>
                <w:szCs w:val="18"/>
              </w:rPr>
            </w:pPr>
          </w:p>
        </w:tc>
      </w:tr>
      <w:tr w:rsidR="00A93727"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127E7B" w:rsidRDefault="00A93727" w:rsidP="00A93727">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A93727" w:rsidRPr="00127E7B" w:rsidRDefault="00A93727" w:rsidP="00A93727">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A93727" w:rsidRPr="00127E7B" w:rsidRDefault="00A93727" w:rsidP="00A93727">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127E7B" w:rsidRDefault="00A93727" w:rsidP="00A93727">
            <w:pPr>
              <w:pStyle w:val="TAL"/>
              <w:rPr>
                <w:rFonts w:cs="Arial"/>
                <w:szCs w:val="18"/>
              </w:rPr>
            </w:pPr>
          </w:p>
        </w:tc>
      </w:tr>
      <w:tr w:rsidR="00A93727"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127E7B" w:rsidRDefault="00A93727" w:rsidP="00A93727">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A93727" w:rsidRPr="00127E7B" w:rsidRDefault="00A93727" w:rsidP="00A93727">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A93727" w:rsidRPr="00127E7B" w:rsidRDefault="00A93727" w:rsidP="00A93727">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127E7B" w:rsidRDefault="00A93727" w:rsidP="00A93727">
            <w:pPr>
              <w:pStyle w:val="TAL"/>
              <w:rPr>
                <w:rFonts w:cs="Arial"/>
                <w:szCs w:val="18"/>
              </w:rPr>
            </w:pPr>
          </w:p>
        </w:tc>
      </w:tr>
      <w:tr w:rsidR="00A93727"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127E7B" w:rsidRDefault="00A93727" w:rsidP="00A93727">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A93727" w:rsidRPr="00127E7B" w:rsidRDefault="00A93727" w:rsidP="00A93727">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127E7B" w:rsidRDefault="00A93727" w:rsidP="00A93727">
            <w:pPr>
              <w:pStyle w:val="TAL"/>
              <w:rPr>
                <w:rFonts w:cs="Arial"/>
                <w:szCs w:val="18"/>
              </w:rPr>
            </w:pPr>
          </w:p>
        </w:tc>
      </w:tr>
      <w:tr w:rsidR="00A93727"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127E7B" w:rsidRDefault="00A93727" w:rsidP="00A93727">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93727" w:rsidRPr="00127E7B" w:rsidRDefault="00A93727" w:rsidP="00A93727">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127E7B" w:rsidRDefault="00A93727" w:rsidP="00A93727">
            <w:pPr>
              <w:pStyle w:val="TAL"/>
              <w:rPr>
                <w:rFonts w:cs="Arial"/>
                <w:szCs w:val="18"/>
              </w:rPr>
            </w:pPr>
          </w:p>
        </w:tc>
      </w:tr>
      <w:tr w:rsidR="00A93727" w:rsidRPr="00127E7B" w14:paraId="3F5D6FC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A93727" w:rsidRDefault="00A93727" w:rsidP="00A93727">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05FB0AA" w14:textId="02CFC626" w:rsidR="00A93727" w:rsidRPr="00127E7B" w:rsidRDefault="00A93727" w:rsidP="00A93727">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2094731" w14:textId="77F15C92" w:rsidR="00A93727" w:rsidRDefault="00A93727" w:rsidP="00A93727">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A93727" w:rsidRPr="00127E7B" w:rsidRDefault="00A93727" w:rsidP="00A93727">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365" w:name="_Toc70325133"/>
      <w:bookmarkStart w:id="366" w:name="_Toc81226699"/>
      <w:bookmarkStart w:id="367" w:name="_Toc93868990"/>
      <w:bookmarkStart w:id="368" w:name="_Toc138348730"/>
      <w:r w:rsidRPr="00127E7B">
        <w:rPr>
          <w:lang w:val="en-US"/>
        </w:rPr>
        <w:t>6.1.6.2</w:t>
      </w:r>
      <w:r w:rsidRPr="00127E7B">
        <w:rPr>
          <w:lang w:val="en-US"/>
        </w:rPr>
        <w:tab/>
        <w:t>Structured data types</w:t>
      </w:r>
      <w:bookmarkEnd w:id="363"/>
      <w:bookmarkEnd w:id="364"/>
      <w:bookmarkEnd w:id="365"/>
      <w:bookmarkEnd w:id="366"/>
      <w:bookmarkEnd w:id="367"/>
      <w:bookmarkEnd w:id="368"/>
    </w:p>
    <w:p w14:paraId="7363E81C" w14:textId="77777777" w:rsidR="008A6D4A" w:rsidRPr="00127E7B" w:rsidRDefault="008A6D4A" w:rsidP="001773FF">
      <w:pPr>
        <w:pStyle w:val="Heading5"/>
      </w:pPr>
      <w:bookmarkStart w:id="369" w:name="_Toc510696635"/>
      <w:bookmarkStart w:id="370" w:name="_Toc35971430"/>
      <w:bookmarkStart w:id="371" w:name="_Toc70325134"/>
      <w:bookmarkStart w:id="372" w:name="_Toc81226700"/>
      <w:bookmarkStart w:id="373" w:name="_Toc93868991"/>
      <w:bookmarkStart w:id="374" w:name="_Toc138348731"/>
      <w:r w:rsidRPr="00127E7B">
        <w:t>6.1.6.2.1</w:t>
      </w:r>
      <w:r w:rsidRPr="00127E7B">
        <w:tab/>
        <w:t>Introduction</w:t>
      </w:r>
      <w:bookmarkEnd w:id="369"/>
      <w:bookmarkEnd w:id="370"/>
      <w:bookmarkEnd w:id="371"/>
      <w:bookmarkEnd w:id="372"/>
      <w:bookmarkEnd w:id="373"/>
      <w:bookmarkEnd w:id="374"/>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375" w:name="_Toc510696636"/>
      <w:bookmarkStart w:id="376" w:name="_Toc35971431"/>
      <w:bookmarkStart w:id="377" w:name="_Toc70325135"/>
      <w:bookmarkStart w:id="378" w:name="_Toc81226701"/>
      <w:bookmarkStart w:id="379" w:name="_Toc93868992"/>
      <w:bookmarkStart w:id="380" w:name="_Toc138348732"/>
      <w:r w:rsidRPr="00127E7B">
        <w:lastRenderedPageBreak/>
        <w:t>6.1.6.2.2</w:t>
      </w:r>
      <w:r w:rsidRPr="00127E7B">
        <w:tab/>
        <w:t xml:space="preserve">Type: </w:t>
      </w:r>
      <w:bookmarkEnd w:id="375"/>
      <w:bookmarkEnd w:id="376"/>
      <w:r w:rsidR="008B1BEC" w:rsidRPr="00127E7B">
        <w:t>UeACRequestData</w:t>
      </w:r>
      <w:bookmarkEnd w:id="377"/>
      <w:bookmarkEnd w:id="378"/>
      <w:bookmarkEnd w:id="379"/>
      <w:bookmarkEnd w:id="380"/>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381" w:name="_PERM_MCCTEMPBM_CRPT75500034___1" w:colFirst="4" w:colLast="4"/>
            <w:bookmarkStart w:id="382"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0554F0">
            <w:pPr>
              <w:pStyle w:val="TAL"/>
              <w:ind w:left="284"/>
              <w:rPr>
                <w:rFonts w:cs="Arial"/>
                <w:szCs w:val="18"/>
                <w:lang w:eastAsia="zh-CN"/>
              </w:rPr>
            </w:pPr>
            <w:r w:rsidRPr="00127E7B">
              <w:rPr>
                <w:rFonts w:cs="Arial"/>
                <w:szCs w:val="18"/>
                <w:lang w:eastAsia="zh-CN"/>
              </w:rPr>
              <w:t>- the AMF Instance ID, if the request is from an AMF;</w:t>
            </w:r>
          </w:p>
          <w:p w14:paraId="74C66B8E" w14:textId="06B6B4AE" w:rsidR="0016499F" w:rsidRPr="00127E7B" w:rsidRDefault="000554F0" w:rsidP="000554F0">
            <w:pPr>
              <w:pStyle w:val="TAL"/>
              <w:ind w:left="284"/>
              <w:rPr>
                <w:rFonts w:cs="Arial"/>
                <w:szCs w:val="18"/>
              </w:rPr>
            </w:pPr>
            <w:r>
              <w:rPr>
                <w:rFonts w:cs="Arial"/>
                <w:szCs w:val="18"/>
                <w:lang w:eastAsia="zh-CN"/>
              </w:rPr>
              <w:t xml:space="preserve">- </w:t>
            </w:r>
            <w:r w:rsidR="0016499F"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383" w:name="_PERM_MCCTEMPBM_CRPT75500035___1" w:colFirst="4" w:colLast="4"/>
            <w:bookmarkStart w:id="384" w:name="_PERM_MCCTEMPBM_CRPT92130006___1" w:colFirst="4" w:colLast="4"/>
            <w:bookmarkEnd w:id="381"/>
            <w:bookmarkEnd w:id="382"/>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7BFEA56D" w:rsidR="0016499F" w:rsidRPr="00127E7B" w:rsidRDefault="000554F0" w:rsidP="000554F0">
            <w:pPr>
              <w:pStyle w:val="TAL"/>
              <w:ind w:left="284"/>
              <w:rPr>
                <w:rFonts w:cs="Arial"/>
                <w:szCs w:val="18"/>
                <w:lang w:eastAsia="zh-CN"/>
              </w:rPr>
            </w:pPr>
            <w:r>
              <w:rPr>
                <w:rFonts w:cs="Arial"/>
                <w:szCs w:val="18"/>
                <w:lang w:eastAsia="zh-CN"/>
              </w:rPr>
              <w:t xml:space="preserve">- </w:t>
            </w:r>
            <w:r w:rsidR="0016499F" w:rsidRPr="00127E7B">
              <w:rPr>
                <w:rFonts w:cs="Arial"/>
                <w:szCs w:val="18"/>
                <w:lang w:eastAsia="zh-CN"/>
              </w:rPr>
              <w:t>NFType=AMF, if the request is from an AMF;</w:t>
            </w:r>
          </w:p>
          <w:p w14:paraId="0DAF0DD1" w14:textId="30EFBE57" w:rsidR="0016499F" w:rsidRPr="00127E7B" w:rsidRDefault="000554F0" w:rsidP="000554F0">
            <w:pPr>
              <w:pStyle w:val="TAL"/>
              <w:ind w:left="284"/>
              <w:rPr>
                <w:rFonts w:cs="Arial"/>
                <w:szCs w:val="18"/>
                <w:lang w:eastAsia="zh-CN"/>
              </w:rPr>
            </w:pPr>
            <w:r>
              <w:rPr>
                <w:rFonts w:cs="Arial"/>
                <w:szCs w:val="18"/>
                <w:lang w:eastAsia="zh-CN"/>
              </w:rPr>
              <w:t xml:space="preserve">- </w:t>
            </w:r>
            <w:r w:rsidR="0016499F"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383"/>
      <w:bookmarkEnd w:id="384"/>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F30EC9" w:rsidRPr="00127E7B"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127E7B" w:rsidRDefault="00F30EC9" w:rsidP="00F30EC9">
            <w:pPr>
              <w:pStyle w:val="TAL"/>
              <w:rPr>
                <w:lang w:eastAsia="zh-CN"/>
              </w:rPr>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3AB588B1" w:rsidR="00F30EC9" w:rsidRPr="00127E7B" w:rsidRDefault="00F30EC9" w:rsidP="00F30EC9">
            <w:pPr>
              <w:pStyle w:val="TAL"/>
              <w:rPr>
                <w:lang w:eastAsia="zh-CN"/>
              </w:rPr>
            </w:pPr>
            <w:r w:rsidRPr="007954FB">
              <w:rPr>
                <w:highlight w:val="yellow"/>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127E7B" w:rsidRDefault="00F30EC9" w:rsidP="00F30EC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127E7B" w:rsidRDefault="00F30EC9" w:rsidP="00F30EC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Default="00F30EC9" w:rsidP="00F30EC9">
            <w:pPr>
              <w:pStyle w:val="TAL"/>
              <w:rPr>
                <w:rFonts w:cs="Arial"/>
                <w:szCs w:val="18"/>
                <w:lang w:eastAsia="zh-CN"/>
              </w:rPr>
            </w:pPr>
            <w:r>
              <w:rPr>
                <w:rFonts w:cs="Arial"/>
                <w:szCs w:val="18"/>
                <w:lang w:eastAsia="zh-CN"/>
              </w:rPr>
              <w:t>This IE shall be present if the NF consumer has been configured with NSAC service area it belongs to.</w:t>
            </w:r>
          </w:p>
          <w:p w14:paraId="7975037D" w14:textId="77777777" w:rsidR="00F30EC9" w:rsidRDefault="00F30EC9" w:rsidP="00F30EC9">
            <w:pPr>
              <w:pStyle w:val="TAL"/>
              <w:rPr>
                <w:rFonts w:cs="Arial"/>
                <w:szCs w:val="18"/>
                <w:lang w:eastAsia="zh-CN"/>
              </w:rPr>
            </w:pPr>
          </w:p>
          <w:p w14:paraId="28BFB326" w14:textId="08A1C50B" w:rsidR="00F30EC9" w:rsidRPr="00127E7B" w:rsidRDefault="00F30EC9" w:rsidP="00EC2F62">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127E7B" w:rsidRDefault="00F30EC9" w:rsidP="00F30EC9">
            <w:pPr>
              <w:pStyle w:val="TAL"/>
              <w:rPr>
                <w:rFonts w:cs="Arial"/>
                <w:szCs w:val="18"/>
              </w:rPr>
            </w:pPr>
          </w:p>
        </w:tc>
      </w:tr>
      <w:tr w:rsidR="00A93727" w:rsidRPr="00127E7B"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Default="00A93727" w:rsidP="00A93727">
            <w:pPr>
              <w:pStyle w:val="TAL"/>
              <w:rPr>
                <w:lang w:eastAsia="zh-CN"/>
              </w:rPr>
            </w:pPr>
            <w:r w:rsidRPr="00040100">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A93727" w:rsidRDefault="00A93727" w:rsidP="00A93727">
            <w:pPr>
              <w:pStyle w:val="TAL"/>
              <w:rPr>
                <w:highlight w:val="yellow"/>
                <w:lang w:eastAsia="zh-CN"/>
              </w:rPr>
            </w:pPr>
            <w:r>
              <w:rPr>
                <w:lang w:eastAsia="zh-CN"/>
              </w:rPr>
              <w:t>S</w:t>
            </w:r>
            <w:r w:rsidRPr="00040100">
              <w:rPr>
                <w:lang w:eastAsia="zh-CN"/>
              </w:rPr>
              <w:t>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Default="00A93727" w:rsidP="00A9372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Default="00A93727" w:rsidP="00A93727">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0C8D0EAE" w:rsidR="00A93727" w:rsidRDefault="00A93727" w:rsidP="00A9372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127E7B" w:rsidRDefault="00A93727" w:rsidP="00A93727">
            <w:pPr>
              <w:pStyle w:val="TAL"/>
              <w:rPr>
                <w:rFonts w:cs="Arial"/>
                <w:szCs w:val="18"/>
              </w:rPr>
            </w:pPr>
          </w:p>
        </w:tc>
      </w:tr>
      <w:tr w:rsidR="00A93727"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127E7B" w:rsidRDefault="00A93727" w:rsidP="00A93727">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Default="008A6D4A" w:rsidP="001420EC">
      <w:pPr>
        <w:rPr>
          <w:lang w:val="en-US"/>
        </w:rPr>
      </w:pPr>
    </w:p>
    <w:p w14:paraId="318CCEE0" w14:textId="77777777" w:rsidR="00843E64" w:rsidRDefault="00843E64" w:rsidP="00843E64">
      <w:pPr>
        <w:pStyle w:val="EditorsNote"/>
      </w:pPr>
      <w:r>
        <w:t>Editor's Note: the information and data type to be used to indicate the NSAC service area is FFS.</w:t>
      </w:r>
    </w:p>
    <w:p w14:paraId="00C21ADA" w14:textId="77777777" w:rsidR="00843E64" w:rsidRPr="007954FB" w:rsidRDefault="00843E64" w:rsidP="001420EC"/>
    <w:p w14:paraId="5F59D2E4" w14:textId="24351ABD" w:rsidR="008A6D4A" w:rsidRPr="00127E7B" w:rsidRDefault="008A6D4A" w:rsidP="001773FF">
      <w:pPr>
        <w:pStyle w:val="Heading5"/>
      </w:pPr>
      <w:bookmarkStart w:id="385" w:name="_Toc510696637"/>
      <w:bookmarkStart w:id="386" w:name="_Toc35971432"/>
      <w:bookmarkStart w:id="387" w:name="_Toc70325136"/>
      <w:bookmarkStart w:id="388" w:name="_Toc81226702"/>
      <w:bookmarkStart w:id="389" w:name="_Toc93868993"/>
      <w:bookmarkStart w:id="390" w:name="_Toc138348733"/>
      <w:r w:rsidRPr="00127E7B">
        <w:t>6.1.6.2.3</w:t>
      </w:r>
      <w:r w:rsidRPr="00127E7B">
        <w:tab/>
        <w:t xml:space="preserve">Type: </w:t>
      </w:r>
      <w:bookmarkEnd w:id="385"/>
      <w:bookmarkEnd w:id="386"/>
      <w:r w:rsidR="00E53ED0" w:rsidRPr="00127E7B">
        <w:t>UeACResponseData</w:t>
      </w:r>
      <w:bookmarkEnd w:id="387"/>
      <w:bookmarkEnd w:id="388"/>
      <w:bookmarkEnd w:id="389"/>
      <w:bookmarkEnd w:id="390"/>
    </w:p>
    <w:p w14:paraId="7720F8B2" w14:textId="77777777" w:rsidR="005E185F" w:rsidRPr="00127E7B" w:rsidRDefault="005E185F" w:rsidP="005E185F">
      <w:pPr>
        <w:pStyle w:val="TH"/>
      </w:pPr>
      <w:bookmarkStart w:id="391" w:name="_Toc510696638"/>
      <w:bookmarkStart w:id="392"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r w:rsidR="00457492" w:rsidRPr="00127E7B"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127E7B" w:rsidRDefault="00457492" w:rsidP="00457492">
            <w:pPr>
              <w:pStyle w:val="TAL"/>
            </w:pPr>
            <w:r>
              <w:t>ue</w:t>
            </w:r>
            <w:r>
              <w:rPr>
                <w:rFonts w:eastAsia="Malgun Gothic"/>
              </w:rPr>
              <w:t>A</w:t>
            </w:r>
            <w:r w:rsidRPr="00716219">
              <w:rPr>
                <w:rFonts w:eastAsia="Malgun Gothic"/>
              </w:rPr>
              <w:t>dmission</w:t>
            </w:r>
            <w:r>
              <w:rPr>
                <w:rFonts w:eastAsia="Malgun Gothic"/>
              </w:rPr>
              <w:t>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Default="00457492" w:rsidP="00457492">
            <w:pPr>
              <w:pStyle w:val="TAL"/>
            </w:pPr>
            <w:r w:rsidRPr="00127E7B">
              <w:t>array(</w:t>
            </w:r>
            <w:r>
              <w:t>Ue</w:t>
            </w:r>
            <w:r>
              <w:rPr>
                <w:rFonts w:eastAsia="Malgun Gothic"/>
              </w:rPr>
              <w:t>A</w:t>
            </w:r>
            <w:r w:rsidRPr="00716219">
              <w:rPr>
                <w:rFonts w:eastAsia="Malgun Gothic"/>
              </w:rPr>
              <w:t>dmission</w:t>
            </w:r>
            <w:r>
              <w:rPr>
                <w:rFonts w:eastAsia="Malgun Gothic"/>
              </w:rPr>
              <w:t>Value</w:t>
            </w:r>
            <w:r>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127E7B" w:rsidRDefault="00457492" w:rsidP="004574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127E7B" w:rsidRDefault="00457492" w:rsidP="00457492">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05C30D23" w14:textId="63B1B1A4" w:rsidR="00457492" w:rsidRPr="00127E7B" w:rsidRDefault="00457492" w:rsidP="00457492">
            <w:pPr>
              <w:pStyle w:val="TAL"/>
              <w:rPr>
                <w:rFonts w:cs="Arial"/>
                <w:szCs w:val="18"/>
              </w:rPr>
            </w:pPr>
            <w:r w:rsidRPr="00127E7B">
              <w:rPr>
                <w:rFonts w:cs="Arial"/>
                <w:szCs w:val="18"/>
              </w:rPr>
              <w:t xml:space="preserve">Indicates a list of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 xml:space="preserve">, and the </w:t>
            </w:r>
            <w:r w:rsidRPr="00716219">
              <w:rPr>
                <w:rFonts w:eastAsia="Malgun Gothic"/>
              </w:rPr>
              <w:t xml:space="preserve">updated local maximum number of UEs </w:t>
            </w:r>
            <w:r w:rsidRPr="00127E7B">
              <w:rPr>
                <w:rFonts w:cs="Arial"/>
                <w:szCs w:val="18"/>
              </w:rPr>
              <w:t>for each S-NSSAI</w:t>
            </w:r>
            <w:r>
              <w:rPr>
                <w:rFonts w:cs="Arial"/>
                <w:szCs w:val="18"/>
              </w:rPr>
              <w:t>, as defined in clause</w:t>
            </w:r>
            <w:r w:rsidRPr="00127E7B">
              <w:rPr>
                <w:rFonts w:hint="eastAsia"/>
                <w:lang w:eastAsia="zh-CN"/>
              </w:rPr>
              <w:t> </w:t>
            </w:r>
            <w:r>
              <w:t>4.2.11.2</w:t>
            </w:r>
            <w:r>
              <w:rPr>
                <w:lang w:val="en-US"/>
              </w:rPr>
              <w:t xml:space="preserve">a of </w:t>
            </w:r>
            <w:r w:rsidRPr="00127E7B">
              <w:rPr>
                <w:rFonts w:hint="eastAsia"/>
                <w:lang w:eastAsia="zh-CN"/>
              </w:rPr>
              <w:t>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6DB98E9" w14:textId="32F8D1F2" w:rsidR="00457492" w:rsidRPr="00127E7B" w:rsidRDefault="00457492" w:rsidP="00457492">
            <w:pPr>
              <w:pStyle w:val="TAL"/>
              <w:rPr>
                <w:rFonts w:cs="Arial"/>
                <w:szCs w:val="18"/>
              </w:rPr>
            </w:pPr>
            <w:r>
              <w:t>HNSAC</w:t>
            </w:r>
          </w:p>
        </w:tc>
      </w:tr>
      <w:tr w:rsidR="00A93727" w:rsidRPr="00127E7B"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Default="00A93727" w:rsidP="00A93727">
            <w:pPr>
              <w:pStyle w:val="TAL"/>
            </w:pPr>
            <w:r w:rsidRPr="00040100">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127E7B" w:rsidRDefault="00A93727" w:rsidP="00A93727">
            <w:pPr>
              <w:pStyle w:val="TAL"/>
            </w:pPr>
            <w:r>
              <w:t>S</w:t>
            </w:r>
            <w:r w:rsidRPr="00040100">
              <w:t>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Default="00A93727" w:rsidP="00A937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127E7B" w:rsidRDefault="00A93727" w:rsidP="00A9372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10FA1650" w14:textId="5F9E232F" w:rsidR="00A93727" w:rsidRPr="00127E7B" w:rsidRDefault="00A93727" w:rsidP="00A93727">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Default="00A93727" w:rsidP="00A93727">
            <w:pPr>
              <w:pStyle w:val="TAL"/>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393" w:name="_Toc70325137"/>
      <w:bookmarkStart w:id="394" w:name="_Toc81226703"/>
      <w:bookmarkStart w:id="395" w:name="_Toc93868994"/>
      <w:bookmarkStart w:id="396" w:name="_Toc138348734"/>
      <w:r w:rsidRPr="00127E7B">
        <w:lastRenderedPageBreak/>
        <w:t>6.1.6.2.4</w:t>
      </w:r>
      <w:r w:rsidRPr="00127E7B">
        <w:tab/>
        <w:t>Type: EACNotification</w:t>
      </w:r>
      <w:bookmarkEnd w:id="393"/>
      <w:bookmarkEnd w:id="394"/>
      <w:bookmarkEnd w:id="395"/>
      <w:bookmarkEnd w:id="396"/>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397" w:name="_Toc81226704"/>
      <w:bookmarkStart w:id="398" w:name="_Toc93868995"/>
      <w:bookmarkStart w:id="399" w:name="_Toc70325138"/>
      <w:bookmarkStart w:id="400" w:name="_Toc138348735"/>
      <w:r w:rsidRPr="00127E7B">
        <w:t>6.1.6.2.5</w:t>
      </w:r>
      <w:r w:rsidRPr="00127E7B">
        <w:tab/>
        <w:t>Type: AcuOperationItem</w:t>
      </w:r>
      <w:bookmarkEnd w:id="397"/>
      <w:bookmarkEnd w:id="398"/>
      <w:bookmarkEnd w:id="400"/>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B34815">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r w:rsidR="00EB210C" w:rsidRPr="00127E7B"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EB210C" w:rsidRDefault="00EB210C" w:rsidP="00EB210C">
            <w:pPr>
              <w:pStyle w:val="TAL"/>
              <w:rPr>
                <w:lang w:eastAsia="zh-CN"/>
              </w:rPr>
            </w:pPr>
            <w:r>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EB210C" w:rsidRDefault="00EB210C" w:rsidP="00EB210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EB210C" w:rsidRDefault="00EB210C" w:rsidP="00EB210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EB210C" w:rsidRDefault="00EB210C" w:rsidP="00EB210C">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77777777" w:rsidR="00EB210C" w:rsidRDefault="00EB210C" w:rsidP="00EB210C">
            <w:pPr>
              <w:pStyle w:val="TAL"/>
            </w:pPr>
            <w:r>
              <w:t xml:space="preserve">This IE shall be present and set to true if the UE's </w:t>
            </w:r>
            <w:r w:rsidRPr="000821E9">
              <w:t xml:space="preserve">registered S-NSSAI has </w:t>
            </w:r>
            <w:r>
              <w:t xml:space="preserve">already </w:t>
            </w:r>
            <w:r w:rsidRPr="000821E9">
              <w:t xml:space="preserve">been registered in </w:t>
            </w:r>
            <w:r>
              <w:t>another</w:t>
            </w:r>
            <w:r w:rsidRPr="000821E9">
              <w:t xml:space="preserve"> </w:t>
            </w:r>
            <w:r>
              <w:t xml:space="preserve">NSAC </w:t>
            </w:r>
            <w:r w:rsidRPr="000821E9">
              <w:t xml:space="preserve">service </w:t>
            </w:r>
            <w:r w:rsidRPr="00EB647B">
              <w:t>area before</w:t>
            </w:r>
            <w:r>
              <w:t>.</w:t>
            </w:r>
          </w:p>
          <w:p w14:paraId="5CE18C33" w14:textId="77777777" w:rsidR="00EB210C" w:rsidRDefault="00EB210C" w:rsidP="00EB210C">
            <w:pPr>
              <w:pStyle w:val="TAL"/>
              <w:rPr>
                <w:rFonts w:cs="Arial"/>
                <w:szCs w:val="18"/>
                <w:lang w:eastAsia="zh-CN"/>
              </w:rPr>
            </w:pPr>
          </w:p>
          <w:p w14:paraId="46681A6D" w14:textId="53CC702B" w:rsidR="00EB210C" w:rsidRDefault="00EB210C" w:rsidP="00EB210C">
            <w:pPr>
              <w:pStyle w:val="TAL"/>
              <w:rPr>
                <w:rFonts w:cs="Arial"/>
                <w:szCs w:val="18"/>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EB210C" w:rsidRPr="00127E7B" w:rsidRDefault="00EB210C" w:rsidP="00EB210C">
            <w:pPr>
              <w:pStyle w:val="TAL"/>
              <w:rPr>
                <w:rFonts w:cs="Arial"/>
                <w:szCs w:val="18"/>
              </w:rPr>
            </w:pPr>
            <w:r>
              <w:t>HNSAC</w:t>
            </w: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401" w:name="_Toc81226705"/>
      <w:bookmarkStart w:id="402" w:name="_Toc93868996"/>
      <w:bookmarkStart w:id="403" w:name="_Toc138348736"/>
      <w:r w:rsidRPr="00127E7B">
        <w:t>6.1.6.2.6</w:t>
      </w:r>
      <w:r w:rsidRPr="00127E7B">
        <w:tab/>
        <w:t>Type: AcuFailureItem</w:t>
      </w:r>
      <w:bookmarkEnd w:id="401"/>
      <w:bookmarkEnd w:id="402"/>
      <w:bookmarkEnd w:id="403"/>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B34815">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B34815">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404" w:name="_Toc73369707"/>
      <w:bookmarkStart w:id="405" w:name="_Toc81226706"/>
      <w:bookmarkStart w:id="406" w:name="_Toc93868997"/>
      <w:bookmarkStart w:id="407" w:name="_Toc138348737"/>
      <w:r w:rsidRPr="00127E7B">
        <w:lastRenderedPageBreak/>
        <w:t>6.1.6.2.</w:t>
      </w:r>
      <w:r w:rsidR="000A2FAB" w:rsidRPr="00127E7B">
        <w:t>7</w:t>
      </w:r>
      <w:r w:rsidRPr="00127E7B">
        <w:tab/>
        <w:t>Type: PduACRequestData</w:t>
      </w:r>
      <w:bookmarkEnd w:id="404"/>
      <w:bookmarkEnd w:id="405"/>
      <w:bookmarkEnd w:id="406"/>
      <w:bookmarkEnd w:id="407"/>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r w:rsidR="00FC580B" w:rsidRPr="00127E7B"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127E7B" w:rsidRDefault="00FC580B" w:rsidP="00FC580B">
            <w:pPr>
              <w:pStyle w:val="TAL"/>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207C3C67" w:rsidR="00FC580B" w:rsidRPr="00127E7B" w:rsidRDefault="00FC580B" w:rsidP="00FC580B">
            <w:pPr>
              <w:pStyle w:val="TAL"/>
            </w:pPr>
            <w:r>
              <w:rPr>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127E7B" w:rsidRDefault="00FC580B" w:rsidP="00FC580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127E7B" w:rsidRDefault="00FC580B" w:rsidP="00FC580B">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Default="00FC580B" w:rsidP="00FC580B">
            <w:pPr>
              <w:pStyle w:val="TAL"/>
              <w:rPr>
                <w:rFonts w:cs="Arial"/>
                <w:szCs w:val="18"/>
                <w:lang w:eastAsia="zh-CN"/>
              </w:rPr>
            </w:pPr>
            <w:r>
              <w:rPr>
                <w:rFonts w:cs="Arial"/>
                <w:szCs w:val="18"/>
                <w:lang w:eastAsia="zh-CN"/>
              </w:rPr>
              <w:t>This IE shall be present if the NF consumer has been configured with NSAC service area it belongs to.</w:t>
            </w:r>
          </w:p>
          <w:p w14:paraId="416B2C15" w14:textId="77777777" w:rsidR="00FC580B" w:rsidRDefault="00FC580B" w:rsidP="00FC580B">
            <w:pPr>
              <w:pStyle w:val="TAL"/>
              <w:rPr>
                <w:rFonts w:cs="Arial"/>
                <w:szCs w:val="18"/>
                <w:lang w:eastAsia="zh-CN"/>
              </w:rPr>
            </w:pPr>
          </w:p>
          <w:p w14:paraId="0F002B04" w14:textId="20AEF92A" w:rsidR="00FC580B" w:rsidRPr="00127E7B" w:rsidRDefault="00FC580B" w:rsidP="00FC580B">
            <w:pPr>
              <w:pStyle w:val="TAL"/>
              <w:rPr>
                <w:rFonts w:cs="Arial"/>
                <w:szCs w:val="18"/>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127E7B" w:rsidRDefault="00FC580B" w:rsidP="00FC580B">
            <w:pPr>
              <w:pStyle w:val="TAL"/>
              <w:rPr>
                <w:rFonts w:cs="Arial"/>
                <w:szCs w:val="18"/>
              </w:rPr>
            </w:pPr>
          </w:p>
        </w:tc>
      </w:tr>
      <w:tr w:rsidR="00A93727" w:rsidRPr="00127E7B"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Default="00A93727" w:rsidP="00A93727">
            <w:pPr>
              <w:pStyle w:val="TAL"/>
              <w:rPr>
                <w:lang w:eastAsia="zh-CN"/>
              </w:rPr>
            </w:pPr>
            <w:r w:rsidRPr="00040100">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Default="00A93727" w:rsidP="00A93727">
            <w:pPr>
              <w:pStyle w:val="TAL"/>
              <w:rPr>
                <w:lang w:eastAsia="zh-CN"/>
              </w:rPr>
            </w:pPr>
            <w:r>
              <w:t>S</w:t>
            </w:r>
            <w:r w:rsidRPr="00040100">
              <w:t>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Default="00A93727" w:rsidP="00A9372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Default="00A93727" w:rsidP="00A93727">
            <w:pPr>
              <w:pStyle w:val="TAL"/>
              <w:rPr>
                <w:lang w:eastAsia="zh-CN"/>
              </w:rPr>
            </w:pPr>
            <w:r>
              <w:t>0..1</w:t>
            </w:r>
          </w:p>
        </w:tc>
        <w:tc>
          <w:tcPr>
            <w:tcW w:w="3602" w:type="dxa"/>
            <w:tcBorders>
              <w:top w:val="single" w:sz="4" w:space="0" w:color="auto"/>
              <w:left w:val="single" w:sz="4" w:space="0" w:color="auto"/>
              <w:bottom w:val="single" w:sz="4" w:space="0" w:color="auto"/>
              <w:right w:val="single" w:sz="4" w:space="0" w:color="auto"/>
            </w:tcBorders>
          </w:tcPr>
          <w:p w14:paraId="415868D9" w14:textId="77777777" w:rsidR="00A93727" w:rsidRDefault="00A93727" w:rsidP="00A93727">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p w14:paraId="661072CA" w14:textId="77777777" w:rsidR="00A9372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127E7B" w:rsidRDefault="00A93727" w:rsidP="00A93727">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408" w:name="_Toc73369708"/>
      <w:bookmarkStart w:id="409" w:name="_Toc81226707"/>
      <w:bookmarkStart w:id="410" w:name="_Toc93868998"/>
      <w:bookmarkStart w:id="411" w:name="_Toc138348738"/>
      <w:r w:rsidRPr="00127E7B">
        <w:t>6.1.6.2.</w:t>
      </w:r>
      <w:r w:rsidR="000A2FAB" w:rsidRPr="00127E7B">
        <w:t>8</w:t>
      </w:r>
      <w:r w:rsidRPr="00127E7B">
        <w:tab/>
        <w:t>Type: PduACResponseData</w:t>
      </w:r>
      <w:bookmarkEnd w:id="408"/>
      <w:bookmarkEnd w:id="409"/>
      <w:bookmarkEnd w:id="410"/>
      <w:bookmarkEnd w:id="411"/>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127E7B" w:rsidRDefault="00660F0C"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r w:rsidR="00DA5EF8" w:rsidRPr="00127E7B"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127E7B" w:rsidRDefault="00DA5EF8" w:rsidP="00DA5EF8">
            <w:pPr>
              <w:pStyle w:val="TAL"/>
            </w:pPr>
            <w:r>
              <w:t>pdu</w:t>
            </w:r>
            <w:r>
              <w:rPr>
                <w:rFonts w:eastAsia="Malgun Gothic"/>
              </w:rPr>
              <w:t>A</w:t>
            </w:r>
            <w:r w:rsidRPr="00716219">
              <w:rPr>
                <w:rFonts w:eastAsia="Malgun Gothic"/>
              </w:rPr>
              <w:t>dmission</w:t>
            </w:r>
            <w:r>
              <w:rPr>
                <w:rFonts w:eastAsia="Malgun Gothic"/>
              </w:rPr>
              <w:t>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Default="00DA5EF8" w:rsidP="00DA5EF8">
            <w:pPr>
              <w:pStyle w:val="TAL"/>
            </w:pPr>
            <w:r w:rsidRPr="00127E7B">
              <w:t>array(</w:t>
            </w:r>
            <w:r>
              <w:t>Pdu</w:t>
            </w:r>
            <w:r>
              <w:rPr>
                <w:rFonts w:eastAsia="Malgun Gothic"/>
              </w:rPr>
              <w:t>A</w:t>
            </w:r>
            <w:r w:rsidRPr="00716219">
              <w:rPr>
                <w:rFonts w:eastAsia="Malgun Gothic"/>
              </w:rPr>
              <w:t>dmission</w:t>
            </w:r>
            <w:r>
              <w:rPr>
                <w:rFonts w:eastAsia="Malgun Gothic"/>
              </w:rPr>
              <w:t>Value</w:t>
            </w:r>
            <w:r>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127E7B" w:rsidRDefault="00DA5EF8" w:rsidP="00DA5E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127E7B" w:rsidRDefault="00DA5EF8" w:rsidP="00DA5EF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40A1B00A" w14:textId="48A505CC" w:rsidR="00DA5EF8" w:rsidRPr="00127E7B" w:rsidRDefault="00DA5EF8" w:rsidP="00DA5EF8">
            <w:pPr>
              <w:pStyle w:val="TAL"/>
              <w:rPr>
                <w:rFonts w:cs="Arial"/>
                <w:szCs w:val="18"/>
              </w:rPr>
            </w:pPr>
            <w:r w:rsidRPr="00127E7B">
              <w:rPr>
                <w:rFonts w:cs="Arial"/>
                <w:szCs w:val="18"/>
              </w:rPr>
              <w:t xml:space="preserve">Indicates a list of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 xml:space="preserve">, and the </w:t>
            </w:r>
            <w:r w:rsidRPr="00716219">
              <w:rPr>
                <w:rFonts w:eastAsia="Malgun Gothic"/>
              </w:rPr>
              <w:t xml:space="preserve">updated local maximum number </w:t>
            </w:r>
            <w:r>
              <w:rPr>
                <w:rFonts w:eastAsia="Malgun Gothic"/>
              </w:rPr>
              <w:t xml:space="preserve">of PDU sessions </w:t>
            </w:r>
            <w:r w:rsidRPr="00127E7B">
              <w:rPr>
                <w:rFonts w:cs="Arial"/>
                <w:szCs w:val="18"/>
              </w:rPr>
              <w:t>for each S-NSSAI</w:t>
            </w:r>
            <w:r>
              <w:rPr>
                <w:rFonts w:cs="Arial"/>
                <w:szCs w:val="18"/>
              </w:rPr>
              <w:t>, as defined in clause</w:t>
            </w:r>
            <w:r w:rsidRPr="00127E7B">
              <w:rPr>
                <w:rFonts w:hint="eastAsia"/>
                <w:lang w:eastAsia="zh-CN"/>
              </w:rPr>
              <w:t> </w:t>
            </w:r>
            <w:r>
              <w:t>4.2.11.4</w:t>
            </w:r>
            <w:r>
              <w:rPr>
                <w:lang w:val="en-US"/>
              </w:rPr>
              <w:t xml:space="preserve">a of </w:t>
            </w:r>
            <w:r w:rsidRPr="00127E7B">
              <w:rPr>
                <w:rFonts w:hint="eastAsia"/>
                <w:lang w:eastAsia="zh-CN"/>
              </w:rPr>
              <w:t>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Pr>
                <w:lang w:val="en-US" w:eastAsia="zh-CN"/>
              </w:rPr>
              <w:t>]</w:t>
            </w:r>
            <w:r w:rsidRPr="00127E7B">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15EB3B03" w14:textId="7DDC5140" w:rsidR="00DA5EF8" w:rsidRPr="00127E7B" w:rsidRDefault="00DA5EF8" w:rsidP="00DA5EF8">
            <w:pPr>
              <w:pStyle w:val="TAL"/>
              <w:rPr>
                <w:rFonts w:cs="Arial"/>
                <w:szCs w:val="18"/>
              </w:rPr>
            </w:pPr>
            <w:r w:rsidRPr="009F1177">
              <w:rPr>
                <w:rFonts w:cs="Arial"/>
                <w:szCs w:val="18"/>
                <w:lang w:eastAsia="zh-CN"/>
              </w:rPr>
              <w:t>HNSAC</w:t>
            </w:r>
          </w:p>
        </w:tc>
      </w:tr>
      <w:tr w:rsidR="00A93727" w:rsidRPr="00127E7B"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A93727" w:rsidRDefault="00A93727" w:rsidP="00A93727">
            <w:pPr>
              <w:pStyle w:val="TAL"/>
            </w:pPr>
            <w:r w:rsidRPr="007174F5">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A93727" w:rsidRPr="00127E7B" w:rsidRDefault="00A93727" w:rsidP="00A93727">
            <w:pPr>
              <w:pStyle w:val="TAL"/>
            </w:pPr>
            <w:r w:rsidRPr="007174F5">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A93727" w:rsidRDefault="00A93727" w:rsidP="00A93727">
            <w:pPr>
              <w:pStyle w:val="TAC"/>
            </w:pPr>
            <w:r w:rsidRPr="007174F5">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A93727" w:rsidRPr="00127E7B" w:rsidRDefault="00A93727" w:rsidP="00A93727">
            <w:pPr>
              <w:pStyle w:val="TAL"/>
            </w:pPr>
            <w:r w:rsidRPr="007174F5">
              <w:t>0..1</w:t>
            </w:r>
          </w:p>
        </w:tc>
        <w:tc>
          <w:tcPr>
            <w:tcW w:w="3602" w:type="dxa"/>
            <w:tcBorders>
              <w:top w:val="single" w:sz="4" w:space="0" w:color="auto"/>
              <w:left w:val="single" w:sz="4" w:space="0" w:color="auto"/>
              <w:bottom w:val="single" w:sz="4" w:space="0" w:color="auto"/>
              <w:right w:val="single" w:sz="4" w:space="0" w:color="auto"/>
            </w:tcBorders>
          </w:tcPr>
          <w:p w14:paraId="141BF675" w14:textId="403715E3" w:rsidR="00A93727" w:rsidRPr="00127E7B" w:rsidRDefault="00A93727" w:rsidP="00A93727">
            <w:pPr>
              <w:pStyle w:val="TAL"/>
              <w:rPr>
                <w:rFonts w:cs="Arial"/>
                <w:szCs w:val="18"/>
              </w:rPr>
            </w:pPr>
            <w:r w:rsidRPr="007174F5">
              <w:rPr>
                <w:rFonts w:cs="Arial"/>
                <w:szCs w:val="18"/>
              </w:rPr>
              <w:t>This IE shall be present if at least one optional feature defined in clause 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A93727" w:rsidRPr="009F1177" w:rsidRDefault="00A93727" w:rsidP="00A93727">
            <w:pPr>
              <w:pStyle w:val="TAL"/>
              <w:rPr>
                <w:rFonts w:cs="Arial"/>
                <w:szCs w:val="18"/>
                <w:lang w:eastAsia="zh-CN"/>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412" w:name="_Toc93868999"/>
      <w:bookmarkStart w:id="413" w:name="_Toc81226708"/>
      <w:bookmarkStart w:id="414" w:name="_Toc138348739"/>
      <w:r w:rsidRPr="00127E7B">
        <w:t>6</w:t>
      </w:r>
      <w:r>
        <w:t>.1.6.2.</w:t>
      </w:r>
      <w:r w:rsidR="009953BB">
        <w:t>9</w:t>
      </w:r>
      <w:r w:rsidRPr="00127E7B">
        <w:tab/>
        <w:t>Type: UeACRequest</w:t>
      </w:r>
      <w:r>
        <w:t>Info</w:t>
      </w:r>
      <w:bookmarkEnd w:id="412"/>
      <w:bookmarkEnd w:id="414"/>
    </w:p>
    <w:p w14:paraId="2026729B" w14:textId="27CFCAFC" w:rsidR="005F664E" w:rsidRPr="00127E7B" w:rsidRDefault="005F664E" w:rsidP="005F664E">
      <w:pPr>
        <w:pStyle w:val="TH"/>
      </w:pPr>
      <w:r w:rsidRPr="00127E7B">
        <w:rPr>
          <w:noProof/>
        </w:rPr>
        <w:t>Table </w:t>
      </w:r>
      <w:r>
        <w:t>6.1.6.2.</w:t>
      </w:r>
      <w:r w:rsidR="008D5050">
        <w:t>9</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B34815">
            <w:pPr>
              <w:pStyle w:val="TAH"/>
              <w:rPr>
                <w:rFonts w:cs="Arial"/>
                <w:szCs w:val="18"/>
              </w:rPr>
            </w:pPr>
            <w:r w:rsidRPr="00127E7B">
              <w:rPr>
                <w:rFonts w:cs="Arial"/>
                <w:szCs w:val="18"/>
              </w:rPr>
              <w:t>Applicability</w:t>
            </w:r>
          </w:p>
        </w:tc>
      </w:tr>
      <w:tr w:rsidR="005F664E" w:rsidRPr="00127E7B"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B34815">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B34815">
            <w:pPr>
              <w:pStyle w:val="TAL"/>
              <w:rPr>
                <w:rFonts w:cs="Arial"/>
                <w:szCs w:val="18"/>
              </w:rPr>
            </w:pPr>
          </w:p>
        </w:tc>
      </w:tr>
      <w:tr w:rsidR="005F664E" w:rsidRPr="00127E7B"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B34815">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127E7B" w:rsidRDefault="005F664E" w:rsidP="005F343D">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B34815">
            <w:pPr>
              <w:pStyle w:val="TAL"/>
              <w:rPr>
                <w:rFonts w:cs="Arial"/>
                <w:szCs w:val="18"/>
              </w:rPr>
            </w:pPr>
          </w:p>
        </w:tc>
      </w:tr>
      <w:tr w:rsidR="005F664E" w:rsidRPr="00127E7B"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B34815">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B34815">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B34815">
            <w:pPr>
              <w:pStyle w:val="TAL"/>
              <w:rPr>
                <w:rFonts w:cs="Arial"/>
                <w:szCs w:val="18"/>
              </w:rPr>
            </w:pPr>
          </w:p>
        </w:tc>
      </w:tr>
      <w:tr w:rsidR="005F664E" w:rsidRPr="00127E7B"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B34815">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415" w:name="_Toc93869000"/>
      <w:bookmarkStart w:id="416" w:name="_Toc138348740"/>
      <w:r w:rsidRPr="00127E7B">
        <w:t>6.1.6.2.</w:t>
      </w:r>
      <w:r w:rsidR="009953BB">
        <w:t>10</w:t>
      </w:r>
      <w:r>
        <w:tab/>
        <w:t>Type: PduACRequestInfo</w:t>
      </w:r>
      <w:bookmarkEnd w:id="415"/>
      <w:bookmarkEnd w:id="416"/>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B3481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B3481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B3481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B3481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B34815">
            <w:pPr>
              <w:pStyle w:val="TAH"/>
              <w:rPr>
                <w:rFonts w:cs="Arial"/>
                <w:szCs w:val="18"/>
              </w:rPr>
            </w:pPr>
            <w:r w:rsidRPr="00127E7B">
              <w:rPr>
                <w:rFonts w:cs="Arial"/>
                <w:szCs w:val="18"/>
              </w:rPr>
              <w:t>Applicability</w:t>
            </w:r>
          </w:p>
        </w:tc>
      </w:tr>
      <w:tr w:rsidR="00871AAD" w:rsidRPr="00127E7B"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B3481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B3481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B3481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B3481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B3481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B34815">
            <w:pPr>
              <w:pStyle w:val="TAL"/>
              <w:rPr>
                <w:rFonts w:cs="Arial"/>
                <w:szCs w:val="18"/>
              </w:rPr>
            </w:pPr>
          </w:p>
        </w:tc>
      </w:tr>
      <w:tr w:rsidR="00871AAD" w:rsidRPr="00127E7B"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B3481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B3481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B34815">
            <w:pPr>
              <w:pStyle w:val="TAL"/>
              <w:rPr>
                <w:rFonts w:cs="Arial"/>
                <w:szCs w:val="18"/>
              </w:rPr>
            </w:pPr>
          </w:p>
        </w:tc>
      </w:tr>
      <w:tr w:rsidR="00871AAD" w:rsidRPr="00127E7B"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B3481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B3481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B3481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B3481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B3481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B34815">
            <w:pPr>
              <w:pStyle w:val="TAL"/>
              <w:rPr>
                <w:rFonts w:cs="Arial"/>
                <w:szCs w:val="18"/>
              </w:rPr>
            </w:pPr>
          </w:p>
        </w:tc>
      </w:tr>
      <w:tr w:rsidR="00871AAD" w:rsidRPr="00127E7B"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B3481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B3481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B3481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B3481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B3481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B34815">
            <w:pPr>
              <w:pStyle w:val="TAL"/>
              <w:rPr>
                <w:rFonts w:cs="Arial"/>
                <w:szCs w:val="18"/>
              </w:rPr>
            </w:pPr>
          </w:p>
        </w:tc>
      </w:tr>
      <w:tr w:rsidR="00871AAD" w:rsidRPr="00127E7B"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B3481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B3481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B3481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B3481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B3481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B34815">
            <w:pPr>
              <w:pStyle w:val="TAL"/>
              <w:rPr>
                <w:rFonts w:cs="Arial"/>
                <w:szCs w:val="18"/>
              </w:rPr>
            </w:pPr>
          </w:p>
        </w:tc>
      </w:tr>
    </w:tbl>
    <w:p w14:paraId="536BC855" w14:textId="77777777" w:rsidR="00871AAD" w:rsidRDefault="00871AAD" w:rsidP="00871AAD">
      <w:pPr>
        <w:pStyle w:val="B1"/>
        <w:rPr>
          <w:lang w:val="en-US" w:eastAsia="zh-CN"/>
        </w:rPr>
      </w:pPr>
    </w:p>
    <w:p w14:paraId="34A42834" w14:textId="36ACAEB0" w:rsidR="00930DD9" w:rsidRPr="00127E7B" w:rsidRDefault="00930DD9" w:rsidP="00930DD9">
      <w:pPr>
        <w:pStyle w:val="Heading5"/>
      </w:pPr>
      <w:bookmarkStart w:id="417" w:name="_Toc93869001"/>
      <w:bookmarkStart w:id="418" w:name="_Toc138348741"/>
      <w:r w:rsidRPr="00127E7B">
        <w:t>6.1.6.2.</w:t>
      </w:r>
      <w:r>
        <w:t>11</w:t>
      </w:r>
      <w:r w:rsidRPr="00127E7B">
        <w:tab/>
        <w:t xml:space="preserve">Type: </w:t>
      </w:r>
      <w:r w:rsidRPr="0028306B">
        <w:t>UeAdmissionValue</w:t>
      </w:r>
      <w:bookmarkEnd w:id="418"/>
    </w:p>
    <w:p w14:paraId="18A72F81" w14:textId="6BAEFB28" w:rsidR="00930DD9" w:rsidRPr="00127E7B" w:rsidRDefault="00930DD9" w:rsidP="00930DD9">
      <w:pPr>
        <w:pStyle w:val="TH"/>
      </w:pPr>
      <w:r w:rsidRPr="00127E7B">
        <w:rPr>
          <w:noProof/>
        </w:rPr>
        <w:t>Table </w:t>
      </w:r>
      <w:r w:rsidRPr="00127E7B">
        <w:t>6.1.6.2.</w:t>
      </w:r>
      <w:r>
        <w:t>11</w:t>
      </w:r>
      <w:r w:rsidRPr="00127E7B">
        <w:t xml:space="preserve">-1: </w:t>
      </w:r>
      <w:r w:rsidRPr="00127E7B">
        <w:rPr>
          <w:noProof/>
        </w:rPr>
        <w:t xml:space="preserve">Definition of type </w:t>
      </w:r>
      <w:r w:rsidRPr="0028306B">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127E7B"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127E7B" w:rsidRDefault="00930DD9" w:rsidP="00B0592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127E7B" w:rsidRDefault="00930DD9" w:rsidP="00B0592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127E7B" w:rsidRDefault="00930DD9" w:rsidP="00B0592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127E7B" w:rsidRDefault="00930DD9" w:rsidP="00B05920">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127E7B" w:rsidRDefault="00930DD9" w:rsidP="00B0592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127E7B" w:rsidRDefault="00930DD9" w:rsidP="00B05920">
            <w:pPr>
              <w:pStyle w:val="TAH"/>
              <w:rPr>
                <w:rFonts w:cs="Arial"/>
                <w:szCs w:val="18"/>
              </w:rPr>
            </w:pPr>
            <w:r w:rsidRPr="00127E7B">
              <w:rPr>
                <w:rFonts w:cs="Arial"/>
                <w:szCs w:val="18"/>
              </w:rPr>
              <w:t>Applicability</w:t>
            </w:r>
          </w:p>
        </w:tc>
      </w:tr>
      <w:tr w:rsidR="00930DD9" w:rsidRPr="00127E7B"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127E7B" w:rsidRDefault="00930DD9" w:rsidP="00B05920">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127E7B" w:rsidRDefault="00930DD9" w:rsidP="00B05920">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127E7B" w:rsidRDefault="00930DD9" w:rsidP="00B0592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127E7B" w:rsidRDefault="00930DD9" w:rsidP="00B0592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127E7B" w:rsidRDefault="00930DD9" w:rsidP="00B05920">
            <w:pPr>
              <w:pStyle w:val="TAL"/>
              <w:rPr>
                <w:rFonts w:cs="Arial"/>
                <w:szCs w:val="18"/>
              </w:rPr>
            </w:pPr>
            <w:r w:rsidRPr="00127E7B">
              <w:rPr>
                <w:rFonts w:cs="Arial"/>
                <w:szCs w:val="18"/>
              </w:rPr>
              <w:t xml:space="preserve">Indicates the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w:t>
            </w:r>
          </w:p>
          <w:p w14:paraId="7C5C8F13" w14:textId="77777777" w:rsidR="00930DD9" w:rsidRPr="00127E7B" w:rsidRDefault="00930DD9" w:rsidP="00B05920">
            <w:pPr>
              <w:pStyle w:val="TAL"/>
              <w:rPr>
                <w:rFonts w:cs="Arial"/>
                <w:szCs w:val="18"/>
              </w:rPr>
            </w:pPr>
            <w:r w:rsidRPr="00127E7B">
              <w:rPr>
                <w:rFonts w:cs="Arial"/>
                <w:szCs w:val="18"/>
              </w:rPr>
              <w:t xml:space="preserve">It shall contain </w:t>
            </w:r>
            <w:r>
              <w:rPr>
                <w:rFonts w:cs="Arial"/>
                <w:szCs w:val="18"/>
              </w:rPr>
              <w:t xml:space="preserve">the </w:t>
            </w:r>
            <w:r w:rsidRPr="00127E7B">
              <w:rPr>
                <w:rFonts w:cs="Arial"/>
                <w:szCs w:val="18"/>
              </w:rPr>
              <w:t>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127E7B" w:rsidRDefault="00930DD9" w:rsidP="00B05920">
            <w:pPr>
              <w:pStyle w:val="TAL"/>
              <w:rPr>
                <w:rFonts w:cs="Arial"/>
                <w:szCs w:val="18"/>
              </w:rPr>
            </w:pPr>
          </w:p>
        </w:tc>
      </w:tr>
      <w:tr w:rsidR="00930DD9" w:rsidRPr="00127E7B"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127E7B" w:rsidRDefault="00930DD9" w:rsidP="00B05920">
            <w:pPr>
              <w:pStyle w:val="TAL"/>
            </w:pPr>
            <w:r>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Default="00930DD9" w:rsidP="00B05920">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ECB051A" w14:textId="77777777" w:rsidR="00930DD9" w:rsidRPr="00127E7B" w:rsidRDefault="00930DD9" w:rsidP="00B059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8F6427" w14:textId="77777777" w:rsidR="00930DD9" w:rsidRPr="00127E7B" w:rsidRDefault="00930DD9" w:rsidP="00B05920">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2101FE5E" w14:textId="77777777" w:rsidR="00930DD9" w:rsidRPr="00127E7B" w:rsidRDefault="00930DD9" w:rsidP="00B05920">
            <w:pPr>
              <w:pStyle w:val="TAL"/>
              <w:rPr>
                <w:rFonts w:cs="Arial"/>
                <w:szCs w:val="18"/>
              </w:rPr>
            </w:pPr>
            <w:r>
              <w:rPr>
                <w:rFonts w:cs="Arial"/>
                <w:szCs w:val="18"/>
              </w:rPr>
              <w:t xml:space="preserve">This </w:t>
            </w:r>
            <w:r>
              <w:t xml:space="preserve">attribute shall be present to include the </w:t>
            </w:r>
            <w:r w:rsidRPr="00716219">
              <w:rPr>
                <w:rFonts w:eastAsia="Malgun Gothic"/>
              </w:rPr>
              <w:t>maximum number of UEs</w:t>
            </w:r>
            <w:r>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127E7B" w:rsidRDefault="00930DD9" w:rsidP="00B05920">
            <w:pPr>
              <w:pStyle w:val="TAL"/>
              <w:rPr>
                <w:rFonts w:cs="Arial"/>
                <w:szCs w:val="18"/>
              </w:rPr>
            </w:pPr>
          </w:p>
        </w:tc>
      </w:tr>
    </w:tbl>
    <w:p w14:paraId="4B26F4F5" w14:textId="77777777" w:rsidR="00930DD9" w:rsidRDefault="00930DD9" w:rsidP="00930DD9">
      <w:pPr>
        <w:pStyle w:val="B1"/>
        <w:ind w:left="0" w:firstLine="0"/>
        <w:rPr>
          <w:lang w:eastAsia="zh-CN"/>
        </w:rPr>
      </w:pPr>
    </w:p>
    <w:p w14:paraId="12296793" w14:textId="1B101902" w:rsidR="000C4214" w:rsidRPr="00127E7B" w:rsidRDefault="000C4214" w:rsidP="000C4214">
      <w:pPr>
        <w:pStyle w:val="Heading5"/>
      </w:pPr>
      <w:bookmarkStart w:id="419" w:name="_Toc138348742"/>
      <w:r w:rsidRPr="00127E7B">
        <w:t>6.1.6.2.</w:t>
      </w:r>
      <w:r>
        <w:t>12</w:t>
      </w:r>
      <w:r w:rsidRPr="00127E7B">
        <w:tab/>
        <w:t xml:space="preserve">Type: </w:t>
      </w:r>
      <w:r>
        <w:t>Pdu</w:t>
      </w:r>
      <w:r w:rsidRPr="0028306B">
        <w:t>AdmissionValue</w:t>
      </w:r>
      <w:bookmarkEnd w:id="419"/>
    </w:p>
    <w:p w14:paraId="59772E45" w14:textId="62B3D56F" w:rsidR="000C4214" w:rsidRPr="00127E7B" w:rsidRDefault="000C4214" w:rsidP="000C4214">
      <w:pPr>
        <w:pStyle w:val="TH"/>
      </w:pPr>
      <w:r w:rsidRPr="00127E7B">
        <w:rPr>
          <w:noProof/>
        </w:rPr>
        <w:t>Table </w:t>
      </w:r>
      <w:r w:rsidRPr="00127E7B">
        <w:t>6.1.6.2.</w:t>
      </w:r>
      <w:r>
        <w:t>12</w:t>
      </w:r>
      <w:r w:rsidRPr="00127E7B">
        <w:t xml:space="preserve">-1: </w:t>
      </w:r>
      <w:r w:rsidRPr="00127E7B">
        <w:rPr>
          <w:noProof/>
        </w:rPr>
        <w:t xml:space="preserve">Definition of type </w:t>
      </w:r>
      <w:r>
        <w:rPr>
          <w:sz w:val="22"/>
        </w:rPr>
        <w:t>Pdu</w:t>
      </w:r>
      <w:r w:rsidRPr="0028306B">
        <w:rPr>
          <w:sz w:val="22"/>
        </w:rPr>
        <w:t>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127E7B"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127E7B" w:rsidRDefault="000C4214" w:rsidP="00B0592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127E7B" w:rsidRDefault="000C4214" w:rsidP="00B0592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127E7B" w:rsidRDefault="000C4214" w:rsidP="00B0592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127E7B" w:rsidRDefault="000C4214" w:rsidP="00B05920">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127E7B" w:rsidRDefault="000C4214" w:rsidP="00B0592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127E7B" w:rsidRDefault="000C4214" w:rsidP="00B05920">
            <w:pPr>
              <w:pStyle w:val="TAH"/>
              <w:rPr>
                <w:rFonts w:cs="Arial"/>
                <w:szCs w:val="18"/>
              </w:rPr>
            </w:pPr>
            <w:r w:rsidRPr="00127E7B">
              <w:rPr>
                <w:rFonts w:cs="Arial"/>
                <w:szCs w:val="18"/>
              </w:rPr>
              <w:t>Applicability</w:t>
            </w:r>
          </w:p>
        </w:tc>
      </w:tr>
      <w:tr w:rsidR="000C4214" w:rsidRPr="00127E7B"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127E7B" w:rsidRDefault="000C4214" w:rsidP="00B05920">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127E7B" w:rsidRDefault="000C4214" w:rsidP="00B05920">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127E7B" w:rsidRDefault="000C4214" w:rsidP="00B0592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127E7B" w:rsidRDefault="000C4214" w:rsidP="00B0592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127E7B" w:rsidRDefault="000C4214" w:rsidP="00B05920">
            <w:pPr>
              <w:pStyle w:val="TAL"/>
              <w:rPr>
                <w:rFonts w:cs="Arial"/>
                <w:szCs w:val="18"/>
              </w:rPr>
            </w:pPr>
            <w:r w:rsidRPr="00127E7B">
              <w:rPr>
                <w:rFonts w:cs="Arial"/>
                <w:szCs w:val="18"/>
              </w:rPr>
              <w:t xml:space="preserve">Indicates the S-NSSAI </w:t>
            </w:r>
            <w:r>
              <w:rPr>
                <w:rFonts w:cs="Arial"/>
                <w:szCs w:val="18"/>
              </w:rPr>
              <w:t xml:space="preserve">to delegate the </w:t>
            </w:r>
            <w:r w:rsidRPr="008C306B">
              <w:t xml:space="preserve">NSAC </w:t>
            </w:r>
            <w:r>
              <w:t xml:space="preserve">handling </w:t>
            </w:r>
            <w:r w:rsidRPr="008C306B">
              <w:t>to the NSACF</w:t>
            </w:r>
            <w:r w:rsidRPr="00127E7B">
              <w:rPr>
                <w:rFonts w:cs="Arial"/>
                <w:szCs w:val="18"/>
              </w:rPr>
              <w:t>.</w:t>
            </w:r>
          </w:p>
          <w:p w14:paraId="7DA1DEF2" w14:textId="77777777" w:rsidR="000C4214" w:rsidRPr="00127E7B" w:rsidRDefault="000C4214" w:rsidP="00B05920">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127E7B" w:rsidRDefault="000C4214" w:rsidP="00B05920">
            <w:pPr>
              <w:pStyle w:val="TAL"/>
              <w:rPr>
                <w:rFonts w:cs="Arial"/>
                <w:szCs w:val="18"/>
              </w:rPr>
            </w:pPr>
          </w:p>
        </w:tc>
      </w:tr>
      <w:tr w:rsidR="000C4214" w:rsidRPr="00127E7B"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127E7B" w:rsidRDefault="000C4214" w:rsidP="00B05920">
            <w:pPr>
              <w:pStyle w:val="TAL"/>
            </w:pPr>
            <w:r>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Default="000C4214" w:rsidP="00B05920">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127E7B" w:rsidRDefault="000C4214" w:rsidP="00B059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127E7B" w:rsidRDefault="000C4214" w:rsidP="00B05920">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61D58285" w14:textId="77777777" w:rsidR="000C4214" w:rsidRPr="00127E7B" w:rsidRDefault="000C4214" w:rsidP="00B05920">
            <w:pPr>
              <w:pStyle w:val="TAL"/>
              <w:rPr>
                <w:rFonts w:cs="Arial"/>
                <w:szCs w:val="18"/>
              </w:rPr>
            </w:pPr>
            <w:r>
              <w:rPr>
                <w:rFonts w:cs="Arial"/>
                <w:szCs w:val="18"/>
              </w:rPr>
              <w:t xml:space="preserve">This </w:t>
            </w:r>
            <w:r>
              <w:t xml:space="preserve">attribute shall be present to include the </w:t>
            </w:r>
            <w:r w:rsidRPr="00716219">
              <w:rPr>
                <w:rFonts w:eastAsia="Malgun Gothic"/>
              </w:rPr>
              <w:t xml:space="preserve">maximum number of </w:t>
            </w:r>
            <w:r>
              <w:rPr>
                <w:rFonts w:eastAsia="Malgun Gothic"/>
              </w:rPr>
              <w:t>PDU session</w:t>
            </w:r>
            <w:r w:rsidRPr="00716219">
              <w:rPr>
                <w:rFonts w:eastAsia="Malgun Gothic"/>
              </w:rPr>
              <w:t>s</w:t>
            </w:r>
            <w:r>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127E7B" w:rsidRDefault="000C4214" w:rsidP="00B05920">
            <w:pPr>
              <w:pStyle w:val="TAL"/>
              <w:rPr>
                <w:rFonts w:cs="Arial"/>
                <w:szCs w:val="18"/>
              </w:rPr>
            </w:pPr>
          </w:p>
        </w:tc>
      </w:tr>
    </w:tbl>
    <w:p w14:paraId="71FA9A01" w14:textId="77777777" w:rsidR="000C4214" w:rsidRPr="007954FB" w:rsidRDefault="000C4214" w:rsidP="000C4214">
      <w:pPr>
        <w:pStyle w:val="B1"/>
        <w:ind w:left="0" w:firstLine="0"/>
        <w:rPr>
          <w:lang w:val="en-US" w:eastAsia="zh-CN"/>
        </w:rPr>
      </w:pPr>
    </w:p>
    <w:p w14:paraId="4E36CB80" w14:textId="1B6F5F16" w:rsidR="00A1681C" w:rsidRPr="00D97C51" w:rsidRDefault="00A1681C" w:rsidP="00A1681C">
      <w:pPr>
        <w:pStyle w:val="Heading5"/>
      </w:pPr>
      <w:bookmarkStart w:id="420" w:name="_Toc138348743"/>
      <w:r w:rsidRPr="00D97C51">
        <w:t>6.1.6.2.</w:t>
      </w:r>
      <w:r>
        <w:t>13</w:t>
      </w:r>
      <w:r w:rsidRPr="00D97C51">
        <w:tab/>
        <w:t xml:space="preserve">Type: </w:t>
      </w:r>
      <w:bookmarkStart w:id="421" w:name="_Hlk134026571"/>
      <w:r w:rsidRPr="00D97C51">
        <w:t>A</w:t>
      </w:r>
      <w:r>
        <w:t>CUpdateData</w:t>
      </w:r>
      <w:bookmarkEnd w:id="420"/>
      <w:bookmarkEnd w:id="421"/>
    </w:p>
    <w:p w14:paraId="2729DF05" w14:textId="1FFAC5F1" w:rsidR="00A1681C" w:rsidRPr="00701290" w:rsidRDefault="00A1681C" w:rsidP="00A1681C">
      <w:pPr>
        <w:pStyle w:val="TH"/>
      </w:pPr>
      <w:r w:rsidRPr="00701290">
        <w:t>Table 6.1.6.2.</w:t>
      </w:r>
      <w:r>
        <w:t>13</w:t>
      </w:r>
      <w:r w:rsidRPr="00701290">
        <w:t>-1: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D97C51"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D97C51" w:rsidRDefault="00A1681C" w:rsidP="00B05920">
            <w:pPr>
              <w:keepNext/>
              <w:keepLines/>
              <w:spacing w:after="0"/>
              <w:jc w:val="center"/>
              <w:rPr>
                <w:rFonts w:ascii="Arial" w:hAnsi="Arial"/>
                <w:b/>
                <w:sz w:val="18"/>
              </w:rPr>
            </w:pPr>
            <w:r w:rsidRPr="00D97C51">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D97C51" w:rsidRDefault="00A1681C" w:rsidP="00B05920">
            <w:pPr>
              <w:keepNext/>
              <w:keepLines/>
              <w:spacing w:after="0"/>
              <w:jc w:val="center"/>
              <w:rPr>
                <w:rFonts w:ascii="Arial" w:hAnsi="Arial" w:cs="Arial"/>
                <w:b/>
                <w:sz w:val="18"/>
                <w:szCs w:val="18"/>
              </w:rPr>
            </w:pPr>
            <w:r w:rsidRPr="00D97C51">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D97C51" w:rsidRDefault="00A1681C" w:rsidP="00B05920">
            <w:pPr>
              <w:keepNext/>
              <w:keepLines/>
              <w:spacing w:after="0"/>
              <w:jc w:val="center"/>
              <w:rPr>
                <w:rFonts w:ascii="Arial" w:hAnsi="Arial" w:cs="Arial"/>
                <w:b/>
                <w:sz w:val="18"/>
                <w:szCs w:val="18"/>
              </w:rPr>
            </w:pPr>
            <w:r w:rsidRPr="00D97C51">
              <w:rPr>
                <w:rFonts w:ascii="Arial" w:hAnsi="Arial" w:cs="Arial"/>
                <w:b/>
                <w:sz w:val="18"/>
                <w:szCs w:val="18"/>
              </w:rPr>
              <w:t>Applicability</w:t>
            </w:r>
          </w:p>
        </w:tc>
      </w:tr>
      <w:tr w:rsidR="00A1681C" w:rsidRPr="00D97C51"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701290" w:rsidRDefault="00A1681C" w:rsidP="00B05920">
            <w:pPr>
              <w:spacing w:after="0"/>
              <w:rPr>
                <w:rFonts w:ascii="Arial" w:hAnsi="Arial"/>
                <w:sz w:val="18"/>
              </w:rPr>
            </w:pPr>
            <w:r w:rsidRPr="00701290">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701290" w:rsidRDefault="00A1681C" w:rsidP="00B05920">
            <w:pPr>
              <w:spacing w:after="0"/>
              <w:rPr>
                <w:rFonts w:ascii="Arial" w:hAnsi="Arial"/>
                <w:sz w:val="18"/>
              </w:rPr>
            </w:pPr>
            <w:r w:rsidRPr="00701290">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701290" w:rsidRDefault="00A1681C" w:rsidP="00B05920">
            <w:pPr>
              <w:spacing w:after="0"/>
              <w:rPr>
                <w:rFonts w:ascii="Arial" w:hAnsi="Arial"/>
                <w:sz w:val="18"/>
              </w:rPr>
            </w:pPr>
            <w:r w:rsidRPr="00701290">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701290" w:rsidRDefault="00A1681C" w:rsidP="00B05920">
            <w:pPr>
              <w:spacing w:after="0"/>
              <w:rPr>
                <w:rFonts w:ascii="Arial" w:hAnsi="Arial"/>
                <w:sz w:val="18"/>
              </w:rPr>
            </w:pPr>
            <w:r w:rsidRPr="00701290">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701290" w:rsidRDefault="00A1681C" w:rsidP="00B05920">
            <w:pPr>
              <w:spacing w:after="0"/>
              <w:rPr>
                <w:rFonts w:ascii="Arial" w:hAnsi="Arial" w:cs="Arial"/>
                <w:sz w:val="18"/>
                <w:szCs w:val="18"/>
              </w:rPr>
            </w:pPr>
            <w:r w:rsidRPr="00677571">
              <w:rPr>
                <w:rFonts w:ascii="Arial" w:hAnsi="Arial" w:cs="Arial"/>
                <w:sz w:val="18"/>
                <w:szCs w:val="18"/>
              </w:rPr>
              <w:t xml:space="preserve">Indicates the Network slice for </w:t>
            </w:r>
            <w:r>
              <w:rPr>
                <w:rFonts w:ascii="Arial" w:hAnsi="Arial" w:cs="Arial"/>
                <w:sz w:val="18"/>
                <w:szCs w:val="18"/>
              </w:rPr>
              <w:t>which the NSACF</w:t>
            </w:r>
            <w:r w:rsidRPr="00677571">
              <w:rPr>
                <w:rFonts w:ascii="Arial" w:hAnsi="Arial" w:cs="Arial"/>
                <w:sz w:val="18"/>
                <w:szCs w:val="18"/>
              </w:rPr>
              <w:t xml:space="preserve"> shall </w:t>
            </w:r>
            <w:r>
              <w:rPr>
                <w:rFonts w:ascii="Arial" w:hAnsi="Arial" w:cs="Arial"/>
                <w:sz w:val="18"/>
                <w:szCs w:val="18"/>
              </w:rPr>
              <w:t>update the maximum number of registered UEs number and/or the maximum number of PDU sessions.</w:t>
            </w:r>
          </w:p>
          <w:p w14:paraId="24FF1EC1" w14:textId="77777777" w:rsidR="00A1681C" w:rsidRPr="00701290" w:rsidRDefault="00A1681C" w:rsidP="00B05920">
            <w:pPr>
              <w:spacing w:after="0"/>
              <w:rPr>
                <w:rFonts w:ascii="Arial" w:hAnsi="Arial" w:cs="Arial"/>
                <w:sz w:val="18"/>
                <w:szCs w:val="18"/>
              </w:rPr>
            </w:pPr>
            <w:r w:rsidRPr="00701290">
              <w:rPr>
                <w:rFonts w:ascii="Arial" w:hAnsi="Arial" w:cs="Arial"/>
                <w:sz w:val="18"/>
                <w:szCs w:val="18"/>
              </w:rPr>
              <w:t xml:space="preserve">It shall </w:t>
            </w:r>
            <w:r>
              <w:rPr>
                <w:rFonts w:ascii="Arial" w:hAnsi="Arial" w:cs="Arial"/>
                <w:sz w:val="18"/>
                <w:szCs w:val="18"/>
              </w:rPr>
              <w:t>indicate</w:t>
            </w:r>
            <w:r w:rsidRPr="00701290">
              <w:rPr>
                <w:rFonts w:ascii="Arial" w:hAnsi="Arial" w:cs="Arial"/>
                <w:sz w:val="18"/>
                <w:szCs w:val="18"/>
              </w:rPr>
              <w:t xml:space="preserv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D97C51" w:rsidRDefault="00A1681C" w:rsidP="00B05920">
            <w:pPr>
              <w:keepNext/>
              <w:keepLines/>
              <w:spacing w:after="0"/>
              <w:rPr>
                <w:rFonts w:ascii="Arial" w:hAnsi="Arial" w:cs="Arial"/>
                <w:sz w:val="18"/>
                <w:szCs w:val="18"/>
              </w:rPr>
            </w:pPr>
          </w:p>
        </w:tc>
      </w:tr>
      <w:tr w:rsidR="00A1681C" w:rsidRPr="00D97C51"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701290" w:rsidRDefault="00A1681C" w:rsidP="00B05920">
            <w:pPr>
              <w:spacing w:after="0"/>
              <w:rPr>
                <w:rFonts w:ascii="Arial" w:hAnsi="Arial"/>
                <w:sz w:val="18"/>
              </w:rPr>
            </w:pPr>
            <w:bookmarkStart w:id="422" w:name="_Hlk134086863"/>
            <w:r w:rsidRPr="00701290">
              <w:rPr>
                <w:rFonts w:ascii="Arial" w:hAnsi="Arial"/>
                <w:sz w:val="18"/>
              </w:rPr>
              <w:t>maxUesNumber</w:t>
            </w:r>
            <w:bookmarkEnd w:id="422"/>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701290" w:rsidRDefault="00A1681C" w:rsidP="00B05920">
            <w:pPr>
              <w:spacing w:after="0"/>
              <w:rPr>
                <w:rFonts w:ascii="Arial" w:hAnsi="Arial"/>
                <w:sz w:val="18"/>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701290" w:rsidRDefault="00A1681C" w:rsidP="00B05920">
            <w:pPr>
              <w:spacing w:after="0"/>
              <w:rPr>
                <w:rFonts w:ascii="Arial" w:hAnsi="Arial"/>
                <w:sz w:val="18"/>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701290" w:rsidRDefault="00A1681C" w:rsidP="00B05920">
            <w:pPr>
              <w:spacing w:after="0"/>
              <w:rPr>
                <w:rFonts w:ascii="Arial" w:hAnsi="Arial"/>
                <w:sz w:val="18"/>
              </w:rPr>
            </w:pPr>
            <w:r w:rsidRPr="00701290">
              <w:rPr>
                <w:rFonts w:ascii="Arial" w:hAnsi="Arial"/>
                <w:sz w:val="18"/>
                <w:lang w:eastAsia="zh-CN"/>
              </w:rPr>
              <w:t>0..</w:t>
            </w:r>
            <w:r w:rsidRPr="00701290">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701290" w:rsidRDefault="00A1681C" w:rsidP="00B05920">
            <w:pPr>
              <w:spacing w:after="0"/>
              <w:rPr>
                <w:rFonts w:ascii="Arial" w:hAnsi="Arial" w:cs="Arial"/>
                <w:sz w:val="18"/>
                <w:szCs w:val="18"/>
              </w:rPr>
            </w:pPr>
            <w:r w:rsidRPr="00701290">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D97C51" w:rsidRDefault="00A1681C" w:rsidP="00B05920">
            <w:pPr>
              <w:keepNext/>
              <w:keepLines/>
              <w:spacing w:after="0"/>
              <w:rPr>
                <w:rFonts w:ascii="Arial" w:hAnsi="Arial" w:cs="Arial"/>
                <w:sz w:val="18"/>
                <w:szCs w:val="18"/>
              </w:rPr>
            </w:pPr>
          </w:p>
        </w:tc>
      </w:tr>
      <w:tr w:rsidR="00A1681C" w:rsidRPr="00D97C51"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701290" w:rsidRDefault="00A1681C" w:rsidP="00B05920">
            <w:pPr>
              <w:spacing w:after="0"/>
              <w:rPr>
                <w:rFonts w:ascii="Arial" w:hAnsi="Arial"/>
                <w:sz w:val="18"/>
              </w:rPr>
            </w:pPr>
            <w:bookmarkStart w:id="423" w:name="_Hlk134086880"/>
            <w:r w:rsidRPr="00701290">
              <w:rPr>
                <w:rFonts w:ascii="Arial" w:hAnsi="Arial"/>
                <w:sz w:val="18"/>
              </w:rPr>
              <w:t>maxPdusNumber</w:t>
            </w:r>
            <w:bookmarkEnd w:id="423"/>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701290" w:rsidRDefault="00A1681C" w:rsidP="00B05920">
            <w:pPr>
              <w:spacing w:after="0"/>
              <w:rPr>
                <w:rFonts w:ascii="Arial" w:hAnsi="Arial"/>
                <w:sz w:val="18"/>
                <w:lang w:eastAsia="zh-CN"/>
              </w:rPr>
            </w:pPr>
            <w:r w:rsidRPr="00701290">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701290" w:rsidRDefault="00A1681C" w:rsidP="00B05920">
            <w:pPr>
              <w:spacing w:after="0"/>
              <w:rPr>
                <w:rFonts w:ascii="Arial" w:hAnsi="Arial"/>
                <w:sz w:val="18"/>
                <w:lang w:eastAsia="zh-CN"/>
              </w:rPr>
            </w:pPr>
            <w:r w:rsidRPr="00701290">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701290" w:rsidRDefault="00A1681C" w:rsidP="00B05920">
            <w:pPr>
              <w:spacing w:after="0"/>
              <w:rPr>
                <w:rFonts w:ascii="Arial" w:hAnsi="Arial"/>
                <w:sz w:val="18"/>
                <w:lang w:eastAsia="zh-CN"/>
              </w:rPr>
            </w:pPr>
            <w:r w:rsidRPr="00701290">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701290" w:rsidRDefault="00A1681C" w:rsidP="00B05920">
            <w:pPr>
              <w:spacing w:after="0"/>
              <w:rPr>
                <w:rFonts w:ascii="Arial" w:hAnsi="Arial" w:cs="Arial"/>
                <w:sz w:val="18"/>
                <w:szCs w:val="18"/>
                <w:lang w:eastAsia="zh-CN"/>
              </w:rPr>
            </w:pPr>
            <w:r w:rsidRPr="00701290">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D97C51" w:rsidRDefault="00A1681C" w:rsidP="00B05920">
            <w:pPr>
              <w:keepNext/>
              <w:keepLines/>
              <w:spacing w:after="0"/>
              <w:rPr>
                <w:rFonts w:ascii="Arial" w:hAnsi="Arial" w:cs="Arial"/>
                <w:sz w:val="18"/>
                <w:szCs w:val="18"/>
              </w:rPr>
            </w:pPr>
          </w:p>
        </w:tc>
      </w:tr>
    </w:tbl>
    <w:p w14:paraId="771CD5F6" w14:textId="77777777" w:rsidR="00A1681C" w:rsidRPr="00D97C51" w:rsidRDefault="00A1681C" w:rsidP="00A1681C">
      <w:pPr>
        <w:rPr>
          <w:lang w:val="en-US"/>
        </w:rPr>
      </w:pPr>
    </w:p>
    <w:p w14:paraId="51B0644D" w14:textId="77777777" w:rsidR="008A6D4A" w:rsidRPr="00127E7B" w:rsidRDefault="008A6D4A" w:rsidP="001773FF">
      <w:pPr>
        <w:pStyle w:val="Heading4"/>
        <w:rPr>
          <w:lang w:val="en-US"/>
        </w:rPr>
      </w:pPr>
      <w:bookmarkStart w:id="424" w:name="_Toc138348744"/>
      <w:r w:rsidRPr="00127E7B">
        <w:rPr>
          <w:lang w:val="en-US"/>
        </w:rPr>
        <w:t>6.1.6.3</w:t>
      </w:r>
      <w:r w:rsidRPr="00127E7B">
        <w:rPr>
          <w:lang w:val="en-US"/>
        </w:rPr>
        <w:tab/>
        <w:t>Simple data types and enumerations</w:t>
      </w:r>
      <w:bookmarkEnd w:id="391"/>
      <w:bookmarkEnd w:id="392"/>
      <w:bookmarkEnd w:id="399"/>
      <w:bookmarkEnd w:id="413"/>
      <w:bookmarkEnd w:id="417"/>
      <w:bookmarkEnd w:id="424"/>
    </w:p>
    <w:p w14:paraId="0B8DD26B" w14:textId="77777777" w:rsidR="008A6D4A" w:rsidRPr="00127E7B" w:rsidRDefault="008A6D4A" w:rsidP="001773FF">
      <w:pPr>
        <w:pStyle w:val="Heading5"/>
      </w:pPr>
      <w:bookmarkStart w:id="425" w:name="_Toc510696639"/>
      <w:bookmarkStart w:id="426" w:name="_Toc35971434"/>
      <w:bookmarkStart w:id="427" w:name="_Toc70325139"/>
      <w:bookmarkStart w:id="428" w:name="_Toc81226709"/>
      <w:bookmarkStart w:id="429" w:name="_Toc93869002"/>
      <w:bookmarkStart w:id="430" w:name="_Toc138348745"/>
      <w:r w:rsidRPr="00127E7B">
        <w:t>6.1.6.3.1</w:t>
      </w:r>
      <w:r w:rsidRPr="00127E7B">
        <w:tab/>
        <w:t>Introduction</w:t>
      </w:r>
      <w:bookmarkEnd w:id="425"/>
      <w:bookmarkEnd w:id="426"/>
      <w:bookmarkEnd w:id="427"/>
      <w:bookmarkEnd w:id="428"/>
      <w:bookmarkEnd w:id="429"/>
      <w:bookmarkEnd w:id="430"/>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431" w:name="_Toc510696640"/>
      <w:bookmarkStart w:id="432" w:name="_Toc35971435"/>
      <w:bookmarkStart w:id="433" w:name="_Toc70325140"/>
      <w:bookmarkStart w:id="434" w:name="_Toc81226710"/>
      <w:bookmarkStart w:id="435" w:name="_Toc93869003"/>
      <w:bookmarkStart w:id="436" w:name="_Toc138348746"/>
      <w:r w:rsidRPr="00127E7B">
        <w:t>6.1.6.3.2</w:t>
      </w:r>
      <w:r w:rsidRPr="00127E7B">
        <w:tab/>
        <w:t>Simple data types</w:t>
      </w:r>
      <w:bookmarkEnd w:id="431"/>
      <w:bookmarkEnd w:id="432"/>
      <w:bookmarkEnd w:id="433"/>
      <w:bookmarkEnd w:id="434"/>
      <w:bookmarkEnd w:id="435"/>
      <w:bookmarkEnd w:id="436"/>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437" w:name="_Toc510696641"/>
      <w:bookmarkStart w:id="438" w:name="_Toc35971436"/>
      <w:bookmarkStart w:id="439" w:name="_Toc70325141"/>
      <w:bookmarkStart w:id="440" w:name="_Toc81226711"/>
      <w:bookmarkStart w:id="441" w:name="_Toc93869004"/>
      <w:bookmarkStart w:id="442" w:name="_Toc138348747"/>
      <w:r w:rsidRPr="00127E7B">
        <w:t>6.1.6.3.3</w:t>
      </w:r>
      <w:r w:rsidRPr="00127E7B">
        <w:tab/>
        <w:t xml:space="preserve">Enumeration: </w:t>
      </w:r>
      <w:bookmarkEnd w:id="437"/>
      <w:bookmarkEnd w:id="438"/>
      <w:r w:rsidR="0084288F" w:rsidRPr="00127E7B">
        <w:t>EACMode</w:t>
      </w:r>
      <w:bookmarkEnd w:id="439"/>
      <w:bookmarkEnd w:id="440"/>
      <w:bookmarkEnd w:id="441"/>
      <w:bookmarkEnd w:id="442"/>
    </w:p>
    <w:p w14:paraId="67850D4A" w14:textId="77777777" w:rsidR="001C4ECF" w:rsidRPr="00127E7B" w:rsidRDefault="001C4ECF" w:rsidP="001C4ECF">
      <w:bookmarkStart w:id="443" w:name="_Toc510696642"/>
      <w:bookmarkStart w:id="444"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445" w:name="_Toc81226712"/>
      <w:bookmarkStart w:id="446" w:name="_Toc93869005"/>
      <w:bookmarkStart w:id="447" w:name="_Toc510696643"/>
      <w:bookmarkStart w:id="448" w:name="_Toc35971438"/>
      <w:bookmarkStart w:id="449" w:name="_Toc70325142"/>
      <w:bookmarkStart w:id="450" w:name="_Toc138348748"/>
      <w:bookmarkEnd w:id="443"/>
      <w:bookmarkEnd w:id="444"/>
      <w:r w:rsidRPr="00127E7B">
        <w:t>6.1.6.3.4</w:t>
      </w:r>
      <w:r w:rsidRPr="00127E7B">
        <w:tab/>
        <w:t>Enumeration: AcuFlag</w:t>
      </w:r>
      <w:bookmarkEnd w:id="445"/>
      <w:bookmarkEnd w:id="446"/>
      <w:bookmarkEnd w:id="450"/>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451" w:name="_Toc81226713"/>
      <w:bookmarkStart w:id="452" w:name="_Toc93869006"/>
      <w:bookmarkStart w:id="453" w:name="_Toc138348749"/>
      <w:r w:rsidRPr="00127E7B">
        <w:t>6.1.6.3.5</w:t>
      </w:r>
      <w:r w:rsidRPr="00127E7B">
        <w:tab/>
        <w:t>Enumeration: AcuFailureReason</w:t>
      </w:r>
      <w:bookmarkEnd w:id="451"/>
      <w:bookmarkEnd w:id="452"/>
      <w:bookmarkEnd w:id="453"/>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454" w:name="_Toc81226714"/>
      <w:bookmarkStart w:id="455" w:name="_Toc93869007"/>
      <w:bookmarkStart w:id="456" w:name="_Toc138348750"/>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47"/>
      <w:bookmarkEnd w:id="448"/>
      <w:bookmarkEnd w:id="449"/>
      <w:bookmarkEnd w:id="454"/>
      <w:bookmarkEnd w:id="455"/>
      <w:bookmarkEnd w:id="456"/>
    </w:p>
    <w:p w14:paraId="67F4FDF3" w14:textId="77777777" w:rsidR="00F82546" w:rsidRPr="00127E7B" w:rsidRDefault="00F82546" w:rsidP="00F82546">
      <w:bookmarkStart w:id="457" w:name="_Toc510696644"/>
      <w:bookmarkStart w:id="458"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459" w:name="_Toc510696646"/>
      <w:bookmarkStart w:id="460" w:name="_Toc35971441"/>
      <w:bookmarkStart w:id="461" w:name="_Toc70325143"/>
      <w:bookmarkStart w:id="462" w:name="_Toc81226715"/>
      <w:bookmarkStart w:id="463" w:name="_Toc93869008"/>
      <w:bookmarkStart w:id="464" w:name="_Toc138348751"/>
      <w:bookmarkEnd w:id="457"/>
      <w:bookmarkEnd w:id="458"/>
      <w:r w:rsidRPr="00127E7B">
        <w:t>6.1.6.5</w:t>
      </w:r>
      <w:r w:rsidRPr="00127E7B">
        <w:tab/>
        <w:t>Binary data</w:t>
      </w:r>
      <w:bookmarkEnd w:id="459"/>
      <w:bookmarkEnd w:id="460"/>
      <w:bookmarkEnd w:id="461"/>
      <w:bookmarkEnd w:id="462"/>
      <w:bookmarkEnd w:id="463"/>
      <w:bookmarkEnd w:id="464"/>
    </w:p>
    <w:p w14:paraId="5346C281" w14:textId="77777777" w:rsidR="00345FE0" w:rsidRPr="00127E7B" w:rsidRDefault="00345FE0" w:rsidP="00345FE0">
      <w:bookmarkStart w:id="465" w:name="_Toc35971442"/>
      <w:r w:rsidRPr="00127E7B">
        <w:t>In this release, no binary data types are defined in this specification.</w:t>
      </w:r>
    </w:p>
    <w:p w14:paraId="606FBD1A" w14:textId="77777777" w:rsidR="008A6D4A" w:rsidRPr="00127E7B" w:rsidRDefault="008A6D4A" w:rsidP="001773FF">
      <w:pPr>
        <w:pStyle w:val="Heading3"/>
      </w:pPr>
      <w:bookmarkStart w:id="466" w:name="_Toc510696647"/>
      <w:bookmarkStart w:id="467" w:name="_Toc35971443"/>
      <w:bookmarkStart w:id="468" w:name="_Toc70325144"/>
      <w:bookmarkStart w:id="469" w:name="_Toc81226716"/>
      <w:bookmarkStart w:id="470" w:name="_Toc93869009"/>
      <w:bookmarkStart w:id="471" w:name="_Toc138348752"/>
      <w:bookmarkEnd w:id="465"/>
      <w:r w:rsidRPr="00127E7B">
        <w:t>6.1.7</w:t>
      </w:r>
      <w:r w:rsidRPr="00127E7B">
        <w:tab/>
        <w:t>Error Handling</w:t>
      </w:r>
      <w:bookmarkEnd w:id="466"/>
      <w:bookmarkEnd w:id="467"/>
      <w:bookmarkEnd w:id="468"/>
      <w:bookmarkEnd w:id="469"/>
      <w:bookmarkEnd w:id="470"/>
      <w:bookmarkEnd w:id="471"/>
    </w:p>
    <w:p w14:paraId="292423A7" w14:textId="77777777" w:rsidR="008A6D4A" w:rsidRPr="00127E7B" w:rsidRDefault="008A6D4A" w:rsidP="001773FF">
      <w:pPr>
        <w:pStyle w:val="Heading4"/>
      </w:pPr>
      <w:bookmarkStart w:id="472" w:name="_Toc35971444"/>
      <w:bookmarkStart w:id="473" w:name="_Toc70325145"/>
      <w:bookmarkStart w:id="474" w:name="_Toc81226717"/>
      <w:bookmarkStart w:id="475" w:name="_Toc93869010"/>
      <w:bookmarkStart w:id="476" w:name="_Toc138348753"/>
      <w:r w:rsidRPr="00127E7B">
        <w:t>6.1.7.1</w:t>
      </w:r>
      <w:r w:rsidRPr="00127E7B">
        <w:tab/>
        <w:t>General</w:t>
      </w:r>
      <w:bookmarkEnd w:id="472"/>
      <w:bookmarkEnd w:id="473"/>
      <w:bookmarkEnd w:id="474"/>
      <w:bookmarkEnd w:id="475"/>
      <w:bookmarkEnd w:id="476"/>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477" w:name="_Toc35971445"/>
      <w:bookmarkStart w:id="478" w:name="_Toc70325146"/>
      <w:bookmarkStart w:id="479" w:name="_Toc81226718"/>
      <w:bookmarkStart w:id="480" w:name="_Toc93869011"/>
      <w:bookmarkStart w:id="481" w:name="_Toc138348754"/>
      <w:r w:rsidRPr="00127E7B">
        <w:t>6.1.7.2</w:t>
      </w:r>
      <w:r w:rsidRPr="00127E7B">
        <w:tab/>
        <w:t>Protocol Errors</w:t>
      </w:r>
      <w:bookmarkEnd w:id="477"/>
      <w:bookmarkEnd w:id="478"/>
      <w:bookmarkEnd w:id="479"/>
      <w:bookmarkEnd w:id="480"/>
      <w:bookmarkEnd w:id="481"/>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482" w:name="_Toc35971446"/>
      <w:bookmarkStart w:id="483" w:name="_Toc70325147"/>
      <w:bookmarkStart w:id="484" w:name="_Toc81226719"/>
      <w:bookmarkStart w:id="485" w:name="_Toc93869012"/>
      <w:bookmarkStart w:id="486" w:name="_Toc138348755"/>
      <w:r w:rsidRPr="00127E7B">
        <w:t>6.1.7.3</w:t>
      </w:r>
      <w:r w:rsidRPr="00127E7B">
        <w:tab/>
        <w:t>Application Errors</w:t>
      </w:r>
      <w:bookmarkEnd w:id="482"/>
      <w:bookmarkEnd w:id="483"/>
      <w:bookmarkEnd w:id="484"/>
      <w:bookmarkEnd w:id="485"/>
      <w:bookmarkEnd w:id="486"/>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r w:rsidR="00F11646" w:rsidRPr="00127E7B" w14:paraId="55E8E1FB"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039DFF6D" w14:textId="355A0ED5" w:rsidR="00F11646" w:rsidRPr="00127E7B" w:rsidRDefault="00F11646" w:rsidP="00F11646">
            <w:pPr>
              <w:pStyle w:val="TAL"/>
              <w:rPr>
                <w:lang w:eastAsia="zh-CN"/>
              </w:rPr>
            </w:pPr>
            <w:r>
              <w:t>NSAC_SERVICE_AREA_NOT_SUPPORT</w:t>
            </w:r>
          </w:p>
        </w:tc>
        <w:tc>
          <w:tcPr>
            <w:tcW w:w="1701" w:type="dxa"/>
            <w:tcBorders>
              <w:top w:val="single" w:sz="4" w:space="0" w:color="auto"/>
              <w:left w:val="single" w:sz="4" w:space="0" w:color="auto"/>
              <w:bottom w:val="single" w:sz="4" w:space="0" w:color="auto"/>
              <w:right w:val="single" w:sz="4" w:space="0" w:color="auto"/>
            </w:tcBorders>
          </w:tcPr>
          <w:p w14:paraId="5F5CAF5E" w14:textId="5AF7C9C2" w:rsidR="00F11646" w:rsidRPr="00127E7B" w:rsidRDefault="00F11646" w:rsidP="00F11646">
            <w:pPr>
              <w:pStyle w:val="TAL"/>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01C0A0E3" w14:textId="6F040325" w:rsidR="00F11646" w:rsidRPr="00127E7B" w:rsidRDefault="00F11646" w:rsidP="00F11646">
            <w:pPr>
              <w:pStyle w:val="TAL"/>
              <w:rPr>
                <w:lang w:eastAsia="zh-CN"/>
              </w:rPr>
            </w:pPr>
            <w:r>
              <w:t>The NSAC Service Area included in the request is not supported by the NSACF.</w:t>
            </w:r>
          </w:p>
        </w:tc>
      </w:tr>
      <w:tr w:rsidR="00F11646" w:rsidRPr="00127E7B" w14:paraId="16CDBBD4"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CCC22A5" w14:textId="6DAB641E" w:rsidR="00F11646" w:rsidRDefault="00F11646" w:rsidP="00F11646">
            <w:pPr>
              <w:pStyle w:val="TAL"/>
            </w:pPr>
            <w:r>
              <w:t>NSAC_SERVICE_AREA_REQUIRED</w:t>
            </w:r>
          </w:p>
        </w:tc>
        <w:tc>
          <w:tcPr>
            <w:tcW w:w="1701" w:type="dxa"/>
            <w:tcBorders>
              <w:top w:val="single" w:sz="4" w:space="0" w:color="auto"/>
              <w:left w:val="single" w:sz="4" w:space="0" w:color="auto"/>
              <w:bottom w:val="single" w:sz="4" w:space="0" w:color="auto"/>
              <w:right w:val="single" w:sz="4" w:space="0" w:color="auto"/>
            </w:tcBorders>
          </w:tcPr>
          <w:p w14:paraId="6E5A0CB9" w14:textId="632CC443" w:rsidR="00F11646" w:rsidRPr="00127E7B" w:rsidRDefault="00F11646" w:rsidP="00F11646">
            <w:pPr>
              <w:pStyle w:val="TAL"/>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0FA70DEB" w14:textId="477237CC" w:rsidR="00F11646" w:rsidRDefault="00F11646" w:rsidP="00F11646">
            <w:pPr>
              <w:pStyle w:val="TAL"/>
            </w:pPr>
            <w:r>
              <w:t>the NSACF has been configured with multiple NSAC Service Areas to perform NSAC admission on a per NSAC Service Area, and there is no NSAC Service Area received in the request.</w:t>
            </w:r>
          </w:p>
        </w:tc>
      </w:tr>
    </w:tbl>
    <w:p w14:paraId="03DF4F02" w14:textId="77777777" w:rsidR="008A6D4A" w:rsidRPr="00127E7B" w:rsidRDefault="008A6D4A" w:rsidP="008A6D4A">
      <w:bookmarkStart w:id="487" w:name="_Toc492899751"/>
      <w:bookmarkStart w:id="488" w:name="_Toc492900030"/>
      <w:bookmarkStart w:id="489" w:name="_Toc492967832"/>
      <w:bookmarkStart w:id="490" w:name="_Toc492972920"/>
      <w:bookmarkStart w:id="491" w:name="_Toc492973140"/>
      <w:bookmarkStart w:id="492" w:name="_Toc493774060"/>
      <w:bookmarkStart w:id="493" w:name="_Toc508285804"/>
      <w:bookmarkStart w:id="494" w:name="_Toc508287269"/>
      <w:bookmarkStart w:id="495" w:name="_Toc510696648"/>
      <w:bookmarkStart w:id="496" w:name="_Toc35971447"/>
    </w:p>
    <w:p w14:paraId="28E6B42E" w14:textId="77777777" w:rsidR="008A6D4A" w:rsidRPr="00127E7B" w:rsidRDefault="008A6D4A" w:rsidP="001773FF">
      <w:pPr>
        <w:pStyle w:val="Heading3"/>
      </w:pPr>
      <w:bookmarkStart w:id="497" w:name="_Toc70325148"/>
      <w:bookmarkStart w:id="498" w:name="_Toc81226720"/>
      <w:bookmarkStart w:id="499" w:name="_Toc93869013"/>
      <w:bookmarkStart w:id="500" w:name="_Toc138348756"/>
      <w:r w:rsidRPr="00127E7B">
        <w:t>6.1.8</w:t>
      </w:r>
      <w:r w:rsidRPr="00127E7B">
        <w:tab/>
        <w:t>Feature negotiation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2EC7E2A6" w14:textId="77777777" w:rsidR="007A0944" w:rsidRPr="003B2883" w:rsidRDefault="007A0944" w:rsidP="007A0944">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16</w:t>
      </w:r>
      <w:r w:rsidRPr="003B2883">
        <w:rPr>
          <w:lang w:val="en-US"/>
        </w:rPr>
        <w:t>].</w:t>
      </w:r>
    </w:p>
    <w:p w14:paraId="454EB725" w14:textId="77777777" w:rsidR="007A0944" w:rsidRDefault="007A0944" w:rsidP="007A0944">
      <w:r w:rsidRPr="003B2883">
        <w:rPr>
          <w:lang w:val="en-US"/>
        </w:rPr>
        <w:t xml:space="preserve">The following features are defined for the </w:t>
      </w:r>
      <w:r w:rsidRPr="00AA050C">
        <w:rPr>
          <w:lang w:val="en-US"/>
        </w:rPr>
        <w:t xml:space="preserve">Nnsacf_NSAC </w:t>
      </w:r>
      <w:r w:rsidRPr="003B2883">
        <w:rPr>
          <w:lang w:val="en-US"/>
        </w:rPr>
        <w:t>service.</w:t>
      </w:r>
    </w:p>
    <w:p w14:paraId="16A40549" w14:textId="77777777" w:rsidR="008A6D4A" w:rsidRPr="00127E7B" w:rsidRDefault="008A6D4A" w:rsidP="008A6D4A">
      <w:pPr>
        <w:pStyle w:val="TH"/>
      </w:pPr>
      <w:r w:rsidRPr="00127E7B">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127E7B"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127E7B" w:rsidRDefault="007A0944" w:rsidP="00D66618">
            <w:pPr>
              <w:pStyle w:val="TAH"/>
            </w:pPr>
            <w:r w:rsidRPr="00127E7B">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127E7B" w:rsidRDefault="007A0944" w:rsidP="00D66618">
            <w:pPr>
              <w:pStyle w:val="TAH"/>
            </w:pPr>
            <w:r w:rsidRPr="00127E7B">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127E7B" w:rsidRDefault="007A0944" w:rsidP="00D66618">
            <w:pPr>
              <w:pStyle w:val="TAH"/>
            </w:pPr>
            <w:r>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127E7B" w:rsidRDefault="007A0944" w:rsidP="00D66618">
            <w:pPr>
              <w:pStyle w:val="TAH"/>
            </w:pPr>
            <w:r w:rsidRPr="00127E7B">
              <w:t>Description</w:t>
            </w:r>
          </w:p>
        </w:tc>
      </w:tr>
      <w:tr w:rsidR="007A0944" w:rsidRPr="00127E7B"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127E7B" w:rsidRDefault="007A0944" w:rsidP="007A0944">
            <w:pPr>
              <w:pStyle w:val="TAL"/>
            </w:pPr>
            <w:r>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127E7B" w:rsidRDefault="007A0944" w:rsidP="007A0944">
            <w:pPr>
              <w:pStyle w:val="TAL"/>
            </w:pPr>
            <w:r>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127E7B" w:rsidRDefault="007A0944" w:rsidP="007A0944">
            <w:pPr>
              <w:pStyle w:val="TAL"/>
              <w:rPr>
                <w:rFonts w:cs="Arial"/>
                <w:szCs w:val="18"/>
              </w:rPr>
            </w:pPr>
            <w:r>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Default="007A0944" w:rsidP="007A0944">
            <w:pPr>
              <w:pStyle w:val="TAL"/>
              <w:rPr>
                <w:rFonts w:cs="Arial"/>
                <w:szCs w:val="18"/>
              </w:rPr>
            </w:pPr>
            <w:r w:rsidRPr="00200C13">
              <w:rPr>
                <w:rFonts w:cs="Arial"/>
                <w:szCs w:val="18"/>
              </w:rPr>
              <w:t>Hierarchical N</w:t>
            </w:r>
            <w:r>
              <w:rPr>
                <w:rFonts w:cs="Arial"/>
                <w:szCs w:val="18"/>
              </w:rPr>
              <w:t xml:space="preserve">etwork </w:t>
            </w:r>
            <w:r w:rsidRPr="00200C13">
              <w:rPr>
                <w:rFonts w:cs="Arial"/>
                <w:szCs w:val="18"/>
              </w:rPr>
              <w:t>S</w:t>
            </w:r>
            <w:r>
              <w:rPr>
                <w:rFonts w:cs="Arial"/>
                <w:szCs w:val="18"/>
              </w:rPr>
              <w:t xml:space="preserve">lice </w:t>
            </w:r>
            <w:r w:rsidRPr="00200C13">
              <w:rPr>
                <w:rFonts w:cs="Arial"/>
                <w:szCs w:val="18"/>
              </w:rPr>
              <w:t>A</w:t>
            </w:r>
            <w:r>
              <w:rPr>
                <w:rFonts w:cs="Arial"/>
                <w:szCs w:val="18"/>
              </w:rPr>
              <w:t xml:space="preserve">dmission </w:t>
            </w:r>
            <w:r w:rsidRPr="00200C13">
              <w:rPr>
                <w:rFonts w:cs="Arial"/>
                <w:szCs w:val="18"/>
              </w:rPr>
              <w:t>C</w:t>
            </w:r>
            <w:r>
              <w:rPr>
                <w:rFonts w:cs="Arial"/>
                <w:szCs w:val="18"/>
              </w:rPr>
              <w:t>ontrol</w:t>
            </w:r>
          </w:p>
          <w:p w14:paraId="785A7D5E" w14:textId="77777777" w:rsidR="007A0944" w:rsidRDefault="007A0944" w:rsidP="007A0944">
            <w:pPr>
              <w:pStyle w:val="TAL"/>
              <w:rPr>
                <w:rFonts w:cs="Arial"/>
                <w:szCs w:val="18"/>
              </w:rPr>
            </w:pPr>
          </w:p>
          <w:p w14:paraId="21901740" w14:textId="42886640" w:rsidR="007A0944" w:rsidRPr="00127E7B" w:rsidRDefault="007A0944" w:rsidP="007A0944">
            <w:pPr>
              <w:pStyle w:val="TAL"/>
              <w:rPr>
                <w:rFonts w:cs="Arial"/>
                <w:szCs w:val="18"/>
              </w:rPr>
            </w:pPr>
            <w:r>
              <w:rPr>
                <w:rFonts w:cs="Arial"/>
                <w:szCs w:val="18"/>
              </w:rPr>
              <w:t xml:space="preserve">An NF Service Consumer and the NSACF support this feature </w:t>
            </w:r>
            <w:r>
              <w:rPr>
                <w:rFonts w:eastAsiaTheme="minorEastAsia"/>
                <w:lang w:val="en-US"/>
              </w:rPr>
              <w:t xml:space="preserve">shall support handling of </w:t>
            </w:r>
            <w:r w:rsidRPr="00200C13">
              <w:rPr>
                <w:rFonts w:cs="Arial"/>
                <w:szCs w:val="18"/>
              </w:rPr>
              <w:t>Hierarchical NSACF</w:t>
            </w:r>
            <w:r>
              <w:rPr>
                <w:rFonts w:eastAsiaTheme="minorEastAsia"/>
                <w:lang w:val="en-US"/>
              </w:rPr>
              <w:t xml:space="preserve"> procedures as specified in clause </w:t>
            </w:r>
            <w:r w:rsidRPr="00CD219C">
              <w:rPr>
                <w:rFonts w:eastAsiaTheme="minorEastAsia"/>
                <w:lang w:val="en-US"/>
              </w:rPr>
              <w:t>4.2.11.2a and clause</w:t>
            </w:r>
            <w:r>
              <w:rPr>
                <w:rFonts w:eastAsiaTheme="minorEastAsia"/>
                <w:lang w:val="en-US"/>
              </w:rPr>
              <w:t> </w:t>
            </w:r>
            <w:r w:rsidRPr="00CD219C">
              <w:rPr>
                <w:rFonts w:eastAsiaTheme="minorEastAsia"/>
                <w:lang w:val="en-US"/>
              </w:rPr>
              <w:t xml:space="preserve">4.2.11.4a </w:t>
            </w:r>
            <w:r>
              <w:rPr>
                <w:rFonts w:eastAsiaTheme="minorEastAsia"/>
                <w:lang w:val="en-US"/>
              </w:rPr>
              <w:t>of 3GPP TS 23.502 [3].</w:t>
            </w:r>
          </w:p>
        </w:tc>
      </w:tr>
      <w:tr w:rsidR="007A0944" w:rsidRPr="00127E7B"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7A0944" w:rsidRDefault="007A0944" w:rsidP="007A0944">
            <w:pPr>
              <w:pStyle w:val="TAL"/>
              <w:rPr>
                <w:bCs/>
              </w:rPr>
            </w:pPr>
            <w:r>
              <w:t>Feature number: The order number of the feature within the s</w:t>
            </w:r>
            <w:r>
              <w:rPr>
                <w:bCs/>
              </w:rPr>
              <w:t>upportedFeatures attribute (starting with 1).</w:t>
            </w:r>
          </w:p>
          <w:p w14:paraId="46033FFD" w14:textId="77777777" w:rsidR="007A0944" w:rsidRDefault="007A0944" w:rsidP="007A0944">
            <w:pPr>
              <w:pStyle w:val="TAL"/>
              <w:rPr>
                <w:bCs/>
              </w:rPr>
            </w:pPr>
            <w:r>
              <w:rPr>
                <w:bCs/>
              </w:rPr>
              <w:t>Feature: A short name that can be used to refer to the bit and to the feature.</w:t>
            </w:r>
          </w:p>
          <w:p w14:paraId="05BAB943" w14:textId="77777777" w:rsidR="007A0944" w:rsidRDefault="007A0944" w:rsidP="007A0944">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5EC07BB1" w14:textId="6761E57A" w:rsidR="007A0944" w:rsidRPr="00200C13" w:rsidRDefault="007A0944" w:rsidP="007A0944">
            <w:pPr>
              <w:pStyle w:val="TAL"/>
              <w:rPr>
                <w:rFonts w:cs="Arial"/>
                <w:szCs w:val="18"/>
              </w:rPr>
            </w:pPr>
            <w:r>
              <w:t>Description: A clear textual description of the feature.</w:t>
            </w: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501" w:name="_Toc532994477"/>
      <w:bookmarkStart w:id="502" w:name="_Toc35971448"/>
      <w:bookmarkStart w:id="503" w:name="_Toc70325149"/>
      <w:bookmarkStart w:id="504" w:name="_Toc81226721"/>
      <w:bookmarkStart w:id="505" w:name="_Toc93869014"/>
      <w:bookmarkStart w:id="506" w:name="_Toc510696649"/>
      <w:bookmarkStart w:id="507" w:name="_Toc138348757"/>
      <w:r w:rsidRPr="00127E7B">
        <w:t>6.1.9</w:t>
      </w:r>
      <w:r w:rsidRPr="00127E7B">
        <w:tab/>
        <w:t>Security</w:t>
      </w:r>
      <w:bookmarkEnd w:id="501"/>
      <w:bookmarkEnd w:id="502"/>
      <w:bookmarkEnd w:id="503"/>
      <w:bookmarkEnd w:id="504"/>
      <w:bookmarkEnd w:id="505"/>
      <w:bookmarkEnd w:id="507"/>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5F06E666"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w:t>
      </w:r>
      <w:r w:rsidR="003820CB">
        <w:rPr>
          <w:lang w:val="en-US"/>
        </w:rPr>
        <w:t xml:space="preserve">the following scopes for </w:t>
      </w:r>
      <w:r w:rsidR="003820CB" w:rsidRPr="00544965">
        <w:rPr>
          <w:lang w:val="en-US"/>
        </w:rPr>
        <w:t>Oauth2 authorization</w:t>
      </w:r>
      <w:r w:rsidR="003820CB">
        <w:rPr>
          <w:lang w:val="en-US"/>
        </w:rPr>
        <w:t>:</w:t>
      </w:r>
    </w:p>
    <w:p w14:paraId="13D648E3" w14:textId="77777777" w:rsidR="003820CB" w:rsidRDefault="003820CB" w:rsidP="003820CB">
      <w:pPr>
        <w:pStyle w:val="TH"/>
      </w:pPr>
      <w:r>
        <w:lastRenderedPageBreak/>
        <w:t xml:space="preserve">Table 6.1.9-X: OAuth2 scopes defined in </w:t>
      </w:r>
      <w:r w:rsidRPr="00127E7B">
        <w:t>Nnsacf_NSAC</w:t>
      </w:r>
      <w:r w:rsidRPr="00630AB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Default="003820CB" w:rsidP="00B05920">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Default="003820CB" w:rsidP="00B05920">
            <w:pPr>
              <w:pStyle w:val="TAH"/>
            </w:pPr>
            <w:r>
              <w:t>Description</w:t>
            </w:r>
          </w:p>
        </w:tc>
      </w:tr>
      <w:tr w:rsidR="003820CB"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Default="003820CB" w:rsidP="00B05920">
            <w:pPr>
              <w:pStyle w:val="TAL"/>
            </w:pPr>
            <w:r>
              <w:t>"</w:t>
            </w:r>
            <w:r w:rsidRPr="00127E7B">
              <w:t>nnsacf-nsac</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Default="003820CB" w:rsidP="00B05920">
            <w:pPr>
              <w:pStyle w:val="TAL"/>
            </w:pPr>
            <w:r>
              <w:t xml:space="preserve">Access to the </w:t>
            </w:r>
            <w:r w:rsidRPr="00127E7B">
              <w:t>Nnsacf_NSAC</w:t>
            </w:r>
            <w:r w:rsidRPr="00630AB6">
              <w:rPr>
                <w:lang w:val="en-US"/>
              </w:rPr>
              <w:t xml:space="preserve"> </w:t>
            </w:r>
            <w:r>
              <w:t>API.</w:t>
            </w:r>
          </w:p>
        </w:tc>
      </w:tr>
      <w:tr w:rsidR="003820CB"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Default="003820CB" w:rsidP="00B05920">
            <w:pPr>
              <w:pStyle w:val="TAL"/>
            </w:pPr>
            <w:r>
              <w:t>"</w:t>
            </w:r>
            <w:r w:rsidRPr="00127E7B">
              <w:t>nnsacf-nsac</w:t>
            </w:r>
            <w:r>
              <w:t>:slice-ues"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Default="003820CB" w:rsidP="00B05920">
            <w:pPr>
              <w:pStyle w:val="TAL"/>
            </w:pPr>
            <w:r>
              <w:t xml:space="preserve">Access to service operations applying to the </w:t>
            </w:r>
            <w:r w:rsidRPr="00127E7B">
              <w:rPr>
                <w:rFonts w:hint="eastAsia"/>
                <w:lang w:eastAsia="zh-CN"/>
              </w:rPr>
              <w:t xml:space="preserve">collection of </w:t>
            </w:r>
            <w:r w:rsidRPr="00127E7B">
              <w:rPr>
                <w:lang w:eastAsia="zh-CN"/>
              </w:rPr>
              <w:t>slice subject to NSAC for UEs</w:t>
            </w:r>
            <w:r>
              <w:t>.</w:t>
            </w:r>
          </w:p>
        </w:tc>
      </w:tr>
      <w:tr w:rsidR="003820CB"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Default="003820CB" w:rsidP="00B05920">
            <w:pPr>
              <w:pStyle w:val="TAL"/>
            </w:pPr>
            <w:r>
              <w:t>"</w:t>
            </w:r>
            <w:r w:rsidRPr="00127E7B">
              <w:t>nnsacf-nsac</w:t>
            </w:r>
            <w:r>
              <w:t>:slice-pdus"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Default="003820CB" w:rsidP="00B05920">
            <w:pPr>
              <w:pStyle w:val="TAL"/>
            </w:pPr>
            <w:r>
              <w:t xml:space="preserve">Access to service operations applying to the </w:t>
            </w:r>
            <w:r w:rsidRPr="00127E7B">
              <w:rPr>
                <w:rFonts w:hint="eastAsia"/>
                <w:lang w:eastAsia="zh-CN"/>
              </w:rPr>
              <w:t xml:space="preserve">collection of </w:t>
            </w:r>
            <w:r w:rsidRPr="00127E7B">
              <w:rPr>
                <w:lang w:eastAsia="zh-CN"/>
              </w:rPr>
              <w:t>slice subject to NSAC for PDU sessions</w:t>
            </w:r>
            <w:r>
              <w:t>.</w:t>
            </w:r>
          </w:p>
        </w:tc>
      </w:tr>
      <w:tr w:rsidR="000C7F45"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0E5589CA" w:rsidR="000C7F45" w:rsidRDefault="000C7F45" w:rsidP="000C7F45">
            <w:pPr>
              <w:pStyle w:val="TAL"/>
            </w:pPr>
            <w:r>
              <w:t>"</w:t>
            </w:r>
            <w:r w:rsidRPr="00694895">
              <w:rPr>
                <w:lang w:val="en-US"/>
              </w:rPr>
              <w:t>nnsacf-nsac:ac-info</w:t>
            </w:r>
            <w:r>
              <w:rPr>
                <w:lang w:val="en-US"/>
              </w:rPr>
              <w:t>-</w:t>
            </w:r>
            <w:r w:rsidRPr="00694895">
              <w:rPr>
                <w:lang w:val="en-US"/>
              </w:rPr>
              <w:t>update</w:t>
            </w:r>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77777777" w:rsidR="000C7F45" w:rsidRDefault="000C7F45" w:rsidP="000C7F45">
            <w:pPr>
              <w:pStyle w:val="TAL"/>
            </w:pPr>
            <w:r>
              <w:t>Access (from a primary NSACF) to update the local NSACF configuration i.e., the maximum number of registered UEs and/or the maximum number of PDU sessions of a network slice at an NSACF.</w:t>
            </w:r>
          </w:p>
          <w:p w14:paraId="1127F59A" w14:textId="77777777" w:rsidR="000C7F45" w:rsidRDefault="000C7F45" w:rsidP="000C7F45">
            <w:pPr>
              <w:pStyle w:val="TAL"/>
            </w:pPr>
          </w:p>
        </w:tc>
      </w:tr>
    </w:tbl>
    <w:p w14:paraId="25F74FBE" w14:textId="77777777" w:rsidR="00F47C9F" w:rsidRDefault="00F47C9F" w:rsidP="00F47C9F">
      <w:pPr>
        <w:rPr>
          <w:lang w:val="en-US"/>
        </w:rPr>
      </w:pPr>
      <w:bookmarkStart w:id="508" w:name="_Toc138348758"/>
    </w:p>
    <w:p w14:paraId="73DC8AD2" w14:textId="4E622376" w:rsidR="00606491" w:rsidRDefault="00606491" w:rsidP="00606491">
      <w:pPr>
        <w:pStyle w:val="Heading3"/>
        <w:rPr>
          <w:lang w:val="en-US"/>
        </w:rPr>
      </w:pPr>
      <w:r>
        <w:rPr>
          <w:lang w:val="en-US"/>
        </w:rPr>
        <w:t>6.1.10</w:t>
      </w:r>
      <w:r>
        <w:rPr>
          <w:lang w:val="en-US"/>
        </w:rPr>
        <w:tab/>
        <w:t>HTTP redirection</w:t>
      </w:r>
      <w:bookmarkEnd w:id="508"/>
    </w:p>
    <w:p w14:paraId="6EC69D43" w14:textId="77777777" w:rsidR="00606491" w:rsidRDefault="00606491" w:rsidP="00606491">
      <w:pPr>
        <w:rPr>
          <w:lang w:val="en-US"/>
        </w:rPr>
      </w:pPr>
      <w:r>
        <w:rPr>
          <w:lang w:val="en-US"/>
        </w:rPr>
        <w:t xml:space="preserve">An HTTP request may be redirected to a different </w:t>
      </w:r>
      <w:r>
        <w:t>NSACF</w:t>
      </w:r>
      <w:r>
        <w:rPr>
          <w:lang w:val="en-US"/>
        </w:rPr>
        <w:t xml:space="preserve"> service instance within the same NSACF, or to a different NSACF of an NSACF set, when using direct or indirect communications (see 3GPP TS 29.500 [4]).</w:t>
      </w:r>
    </w:p>
    <w:p w14:paraId="548C00A9" w14:textId="77777777" w:rsidR="00606491" w:rsidRDefault="00606491" w:rsidP="00606491">
      <w:pPr>
        <w:rPr>
          <w:lang w:val="en-US"/>
        </w:rPr>
      </w:pPr>
      <w:r>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Default="00606491" w:rsidP="00606491">
      <w:pPr>
        <w:rPr>
          <w:lang w:val="en-US"/>
        </w:rPr>
      </w:pPr>
      <w:r>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0F1F3B3" w14:textId="77E97525" w:rsidR="00B320C1" w:rsidRPr="00127E7B" w:rsidRDefault="00B320C1" w:rsidP="008A6D4A">
      <w:pPr>
        <w:rPr>
          <w:lang w:val="en-US"/>
        </w:rPr>
      </w:pPr>
    </w:p>
    <w:p w14:paraId="29BB161B" w14:textId="48BB068D" w:rsidR="003F1FCA" w:rsidRPr="00127E7B" w:rsidRDefault="003F1FCA" w:rsidP="001773FF">
      <w:pPr>
        <w:pStyle w:val="Heading2"/>
      </w:pPr>
      <w:bookmarkStart w:id="509" w:name="_Toc70928041"/>
      <w:bookmarkStart w:id="510" w:name="_Toc81226722"/>
      <w:bookmarkStart w:id="511" w:name="_Toc93869015"/>
      <w:bookmarkStart w:id="512" w:name="_Toc138348759"/>
      <w:r w:rsidRPr="00127E7B">
        <w:t>6.</w:t>
      </w:r>
      <w:r w:rsidR="004A575E" w:rsidRPr="00127E7B">
        <w:t>2</w:t>
      </w:r>
      <w:r w:rsidRPr="00127E7B">
        <w:tab/>
        <w:t>Nnsacf_SliceEventExposure Service API</w:t>
      </w:r>
      <w:bookmarkEnd w:id="509"/>
      <w:bookmarkEnd w:id="510"/>
      <w:bookmarkEnd w:id="511"/>
      <w:bookmarkEnd w:id="512"/>
    </w:p>
    <w:p w14:paraId="094BD2A4" w14:textId="49F73640" w:rsidR="003F1FCA" w:rsidRPr="00127E7B" w:rsidRDefault="003F1FCA" w:rsidP="001773FF">
      <w:pPr>
        <w:pStyle w:val="Heading3"/>
      </w:pPr>
      <w:bookmarkStart w:id="513" w:name="_Toc70928042"/>
      <w:bookmarkStart w:id="514" w:name="_Toc81226723"/>
      <w:bookmarkStart w:id="515" w:name="_Toc93869016"/>
      <w:bookmarkStart w:id="516" w:name="_Toc138348760"/>
      <w:r w:rsidRPr="00127E7B">
        <w:t>6.</w:t>
      </w:r>
      <w:r w:rsidR="004A575E" w:rsidRPr="00127E7B">
        <w:t>2</w:t>
      </w:r>
      <w:r w:rsidRPr="00127E7B">
        <w:t>.1</w:t>
      </w:r>
      <w:r w:rsidRPr="00127E7B">
        <w:tab/>
        <w:t>Introduction</w:t>
      </w:r>
      <w:bookmarkEnd w:id="513"/>
      <w:bookmarkEnd w:id="514"/>
      <w:bookmarkEnd w:id="515"/>
      <w:bookmarkEnd w:id="516"/>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517" w:name="_Toc70928043"/>
      <w:bookmarkStart w:id="518" w:name="_Toc81226724"/>
      <w:bookmarkStart w:id="519" w:name="_Toc93869017"/>
      <w:bookmarkStart w:id="520" w:name="_Toc138348761"/>
      <w:r w:rsidRPr="00127E7B">
        <w:t>6.</w:t>
      </w:r>
      <w:r w:rsidR="004A575E" w:rsidRPr="00127E7B">
        <w:t>2</w:t>
      </w:r>
      <w:r w:rsidRPr="00127E7B">
        <w:t>.2</w:t>
      </w:r>
      <w:r w:rsidRPr="00127E7B">
        <w:tab/>
        <w:t>Usage of HTTP</w:t>
      </w:r>
      <w:bookmarkEnd w:id="517"/>
      <w:bookmarkEnd w:id="518"/>
      <w:bookmarkEnd w:id="519"/>
      <w:bookmarkEnd w:id="520"/>
    </w:p>
    <w:p w14:paraId="6EF51046" w14:textId="258D6732" w:rsidR="003F1FCA" w:rsidRPr="00127E7B" w:rsidRDefault="003F1FCA" w:rsidP="001773FF">
      <w:pPr>
        <w:pStyle w:val="Heading4"/>
      </w:pPr>
      <w:bookmarkStart w:id="521" w:name="_Toc70928044"/>
      <w:bookmarkStart w:id="522" w:name="_Toc81226725"/>
      <w:bookmarkStart w:id="523" w:name="_Toc93869018"/>
      <w:bookmarkStart w:id="524" w:name="_Toc138348762"/>
      <w:r w:rsidRPr="00127E7B">
        <w:t>6.</w:t>
      </w:r>
      <w:r w:rsidR="004A575E" w:rsidRPr="00127E7B">
        <w:t>2</w:t>
      </w:r>
      <w:r w:rsidRPr="00127E7B">
        <w:t>.2.1</w:t>
      </w:r>
      <w:r w:rsidRPr="00127E7B">
        <w:tab/>
        <w:t>General</w:t>
      </w:r>
      <w:bookmarkEnd w:id="521"/>
      <w:bookmarkEnd w:id="522"/>
      <w:bookmarkEnd w:id="523"/>
      <w:bookmarkEnd w:id="524"/>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525" w:name="_Toc70928045"/>
      <w:bookmarkStart w:id="526" w:name="_Toc81226726"/>
      <w:bookmarkStart w:id="527" w:name="_Toc93869019"/>
      <w:bookmarkStart w:id="528" w:name="_Toc138348763"/>
      <w:r w:rsidRPr="00127E7B">
        <w:t>6.</w:t>
      </w:r>
      <w:r w:rsidR="00E36E13" w:rsidRPr="00127E7B">
        <w:t>2</w:t>
      </w:r>
      <w:r w:rsidRPr="00127E7B">
        <w:t>.2.2</w:t>
      </w:r>
      <w:r w:rsidRPr="00127E7B">
        <w:tab/>
        <w:t>HTTP standard headers</w:t>
      </w:r>
      <w:bookmarkEnd w:id="525"/>
      <w:bookmarkEnd w:id="526"/>
      <w:bookmarkEnd w:id="527"/>
      <w:bookmarkEnd w:id="528"/>
    </w:p>
    <w:p w14:paraId="748B77C2" w14:textId="2D3655B4" w:rsidR="003F1FCA" w:rsidRPr="00127E7B" w:rsidRDefault="003F1FCA" w:rsidP="001773FF">
      <w:pPr>
        <w:pStyle w:val="Heading5"/>
        <w:rPr>
          <w:lang w:eastAsia="zh-CN"/>
        </w:rPr>
      </w:pPr>
      <w:bookmarkStart w:id="529" w:name="_Toc70928046"/>
      <w:bookmarkStart w:id="530" w:name="_Toc81226727"/>
      <w:bookmarkStart w:id="531" w:name="_Toc93869020"/>
      <w:bookmarkStart w:id="532" w:name="_Toc138348764"/>
      <w:r w:rsidRPr="00127E7B">
        <w:t>6.</w:t>
      </w:r>
      <w:r w:rsidR="00E36E13" w:rsidRPr="00127E7B">
        <w:t>2</w:t>
      </w:r>
      <w:r w:rsidRPr="00127E7B">
        <w:t>.2.2.1</w:t>
      </w:r>
      <w:r w:rsidRPr="00127E7B">
        <w:rPr>
          <w:rFonts w:hint="eastAsia"/>
          <w:lang w:eastAsia="zh-CN"/>
        </w:rPr>
        <w:tab/>
      </w:r>
      <w:r w:rsidRPr="00127E7B">
        <w:rPr>
          <w:lang w:eastAsia="zh-CN"/>
        </w:rPr>
        <w:t>General</w:t>
      </w:r>
      <w:bookmarkEnd w:id="529"/>
      <w:bookmarkEnd w:id="530"/>
      <w:bookmarkEnd w:id="531"/>
      <w:bookmarkEnd w:id="532"/>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533" w:name="_Toc70928047"/>
      <w:bookmarkStart w:id="534" w:name="_Toc81226728"/>
      <w:bookmarkStart w:id="535" w:name="_Toc93869021"/>
      <w:bookmarkStart w:id="536" w:name="_Toc138348765"/>
      <w:r w:rsidRPr="00127E7B">
        <w:t>6.</w:t>
      </w:r>
      <w:r w:rsidR="00E36E13" w:rsidRPr="00127E7B">
        <w:t>2</w:t>
      </w:r>
      <w:r w:rsidRPr="00127E7B">
        <w:t>.2.2.2</w:t>
      </w:r>
      <w:r w:rsidRPr="00127E7B">
        <w:tab/>
        <w:t>Content type</w:t>
      </w:r>
      <w:bookmarkEnd w:id="533"/>
      <w:bookmarkEnd w:id="534"/>
      <w:bookmarkEnd w:id="535"/>
      <w:bookmarkEnd w:id="53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537" w:name="_Toc70928048"/>
      <w:bookmarkStart w:id="538" w:name="_Toc81226729"/>
      <w:bookmarkStart w:id="539" w:name="_Toc93869022"/>
      <w:bookmarkStart w:id="540" w:name="_Toc138348766"/>
      <w:r w:rsidRPr="00127E7B">
        <w:t>6.</w:t>
      </w:r>
      <w:r w:rsidR="00E36E13" w:rsidRPr="00127E7B">
        <w:t>2</w:t>
      </w:r>
      <w:r w:rsidRPr="00127E7B">
        <w:t>.2.3</w:t>
      </w:r>
      <w:r w:rsidRPr="00127E7B">
        <w:tab/>
        <w:t>HTTP custom headers</w:t>
      </w:r>
      <w:bookmarkEnd w:id="537"/>
      <w:bookmarkEnd w:id="538"/>
      <w:bookmarkEnd w:id="539"/>
      <w:bookmarkEnd w:id="540"/>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541" w:name="_Toc70928049"/>
      <w:bookmarkStart w:id="542" w:name="_Toc81226730"/>
      <w:bookmarkStart w:id="543" w:name="_Toc93869023"/>
      <w:bookmarkStart w:id="544" w:name="_Toc138348767"/>
      <w:r w:rsidRPr="00127E7B">
        <w:t>6.</w:t>
      </w:r>
      <w:r w:rsidR="00E36E13" w:rsidRPr="00127E7B">
        <w:t>2</w:t>
      </w:r>
      <w:r w:rsidRPr="00127E7B">
        <w:t>.3</w:t>
      </w:r>
      <w:r w:rsidRPr="00127E7B">
        <w:tab/>
        <w:t>Resources</w:t>
      </w:r>
      <w:bookmarkEnd w:id="541"/>
      <w:bookmarkEnd w:id="542"/>
      <w:bookmarkEnd w:id="543"/>
      <w:bookmarkEnd w:id="544"/>
    </w:p>
    <w:p w14:paraId="2BEF0B16" w14:textId="738F13E7" w:rsidR="003F1FCA" w:rsidRPr="00127E7B" w:rsidRDefault="003F1FCA" w:rsidP="001773FF">
      <w:pPr>
        <w:pStyle w:val="Heading4"/>
      </w:pPr>
      <w:bookmarkStart w:id="545" w:name="_Toc70928050"/>
      <w:bookmarkStart w:id="546" w:name="_Toc81226731"/>
      <w:bookmarkStart w:id="547" w:name="_Toc93869024"/>
      <w:bookmarkStart w:id="548" w:name="_Toc138348768"/>
      <w:r w:rsidRPr="00127E7B">
        <w:t>6.</w:t>
      </w:r>
      <w:r w:rsidR="00E36E13" w:rsidRPr="00127E7B">
        <w:t>2</w:t>
      </w:r>
      <w:r w:rsidRPr="00127E7B">
        <w:t>.3.1</w:t>
      </w:r>
      <w:r w:rsidRPr="00127E7B">
        <w:tab/>
        <w:t>Overview</w:t>
      </w:r>
      <w:bookmarkEnd w:id="545"/>
      <w:bookmarkEnd w:id="546"/>
      <w:bookmarkEnd w:id="547"/>
      <w:bookmarkEnd w:id="548"/>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40" type="#_x0000_t75" style="width:252pt;height:108pt" o:ole="">
            <v:imagedata r:id="rId39" o:title=""/>
          </v:shape>
          <o:OLEObject Type="Embed" ProgID="Visio.Drawing.15" ShapeID="_x0000_i1040" DrawAspect="Content" ObjectID="_1748961565" r:id="rId40"/>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549" w:name="_Toc25156459"/>
      <w:bookmarkStart w:id="550" w:name="_Toc34124763"/>
      <w:bookmarkStart w:id="551" w:name="_Toc43207889"/>
      <w:bookmarkStart w:id="552" w:name="_Toc49857362"/>
      <w:bookmarkStart w:id="553" w:name="_Toc56677203"/>
      <w:bookmarkStart w:id="554" w:name="_Toc56691726"/>
      <w:bookmarkStart w:id="555" w:name="_Toc56698990"/>
      <w:bookmarkStart w:id="556" w:name="_Toc67680959"/>
      <w:bookmarkStart w:id="557" w:name="_Toc138348769"/>
      <w:r w:rsidRPr="00127E7B">
        <w:t>6.</w:t>
      </w:r>
      <w:r w:rsidR="00E36E13" w:rsidRPr="00127E7B">
        <w:t>2</w:t>
      </w:r>
      <w:r w:rsidRPr="00127E7B">
        <w:t>.3.2</w:t>
      </w:r>
      <w:r w:rsidRPr="00127E7B">
        <w:tab/>
        <w:t>Resource: Subscriptions collection</w:t>
      </w:r>
      <w:bookmarkEnd w:id="549"/>
      <w:bookmarkEnd w:id="550"/>
      <w:bookmarkEnd w:id="551"/>
      <w:bookmarkEnd w:id="552"/>
      <w:bookmarkEnd w:id="553"/>
      <w:bookmarkEnd w:id="554"/>
      <w:bookmarkEnd w:id="555"/>
      <w:bookmarkEnd w:id="556"/>
      <w:bookmarkEnd w:id="557"/>
    </w:p>
    <w:p w14:paraId="1FA5293E" w14:textId="02F54BA3" w:rsidR="003F1FCA" w:rsidRPr="00127E7B" w:rsidRDefault="003F1FCA" w:rsidP="001773FF">
      <w:pPr>
        <w:pStyle w:val="Heading5"/>
      </w:pPr>
      <w:bookmarkStart w:id="558" w:name="_Toc25156460"/>
      <w:bookmarkStart w:id="559" w:name="_Toc34124764"/>
      <w:bookmarkStart w:id="560" w:name="_Toc43207890"/>
      <w:bookmarkStart w:id="561" w:name="_Toc49857363"/>
      <w:bookmarkStart w:id="562" w:name="_Toc56677204"/>
      <w:bookmarkStart w:id="563" w:name="_Toc56691727"/>
      <w:bookmarkStart w:id="564" w:name="_Toc56698991"/>
      <w:bookmarkStart w:id="565" w:name="_Toc67680960"/>
      <w:bookmarkStart w:id="566" w:name="_Toc138348770"/>
      <w:r w:rsidRPr="00127E7B">
        <w:t>6.</w:t>
      </w:r>
      <w:r w:rsidR="00E36E13" w:rsidRPr="00127E7B">
        <w:t>2</w:t>
      </w:r>
      <w:r w:rsidRPr="00127E7B">
        <w:t>.3.2.1</w:t>
      </w:r>
      <w:r w:rsidRPr="00127E7B">
        <w:tab/>
        <w:t>Description</w:t>
      </w:r>
      <w:bookmarkEnd w:id="558"/>
      <w:bookmarkEnd w:id="559"/>
      <w:bookmarkEnd w:id="560"/>
      <w:bookmarkEnd w:id="561"/>
      <w:bookmarkEnd w:id="562"/>
      <w:bookmarkEnd w:id="563"/>
      <w:bookmarkEnd w:id="564"/>
      <w:bookmarkEnd w:id="565"/>
      <w:bookmarkEnd w:id="566"/>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567" w:name="_Toc25156461"/>
      <w:bookmarkStart w:id="568" w:name="_Toc34124765"/>
      <w:bookmarkStart w:id="569" w:name="_Toc43207891"/>
      <w:bookmarkStart w:id="570" w:name="_Toc49857364"/>
      <w:bookmarkStart w:id="571" w:name="_Toc56677205"/>
      <w:bookmarkStart w:id="572" w:name="_Toc56691728"/>
      <w:bookmarkStart w:id="573" w:name="_Toc56698992"/>
      <w:bookmarkStart w:id="574" w:name="_Toc67680961"/>
      <w:bookmarkStart w:id="575" w:name="_Toc138348771"/>
      <w:r w:rsidRPr="00127E7B">
        <w:t>6.</w:t>
      </w:r>
      <w:r w:rsidR="00E36E13" w:rsidRPr="00127E7B">
        <w:t>2</w:t>
      </w:r>
      <w:r w:rsidRPr="00127E7B">
        <w:t>.3.2.2</w:t>
      </w:r>
      <w:r w:rsidRPr="00127E7B">
        <w:tab/>
        <w:t>Resource Definition</w:t>
      </w:r>
      <w:bookmarkEnd w:id="567"/>
      <w:bookmarkEnd w:id="568"/>
      <w:bookmarkEnd w:id="569"/>
      <w:bookmarkEnd w:id="570"/>
      <w:bookmarkEnd w:id="571"/>
      <w:bookmarkEnd w:id="572"/>
      <w:bookmarkEnd w:id="573"/>
      <w:bookmarkEnd w:id="574"/>
      <w:bookmarkEnd w:id="575"/>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576" w:name="_Toc70928054"/>
    </w:p>
    <w:p w14:paraId="32169BD0" w14:textId="2E1F13D9" w:rsidR="003F1FCA" w:rsidRPr="00127E7B" w:rsidRDefault="003F1FCA" w:rsidP="001773FF">
      <w:pPr>
        <w:pStyle w:val="Heading5"/>
      </w:pPr>
      <w:bookmarkStart w:id="577" w:name="_Toc81226732"/>
      <w:bookmarkStart w:id="578" w:name="_Toc93869025"/>
      <w:bookmarkStart w:id="579" w:name="_Toc138348772"/>
      <w:r w:rsidRPr="00127E7B">
        <w:t>6.</w:t>
      </w:r>
      <w:r w:rsidR="00E36E13" w:rsidRPr="00127E7B">
        <w:t>2</w:t>
      </w:r>
      <w:r w:rsidRPr="00127E7B">
        <w:t>.3.2.3</w:t>
      </w:r>
      <w:r w:rsidRPr="00127E7B">
        <w:tab/>
        <w:t>Resource Standard Methods</w:t>
      </w:r>
      <w:bookmarkEnd w:id="576"/>
      <w:bookmarkEnd w:id="577"/>
      <w:bookmarkEnd w:id="578"/>
      <w:bookmarkEnd w:id="579"/>
    </w:p>
    <w:p w14:paraId="28645813" w14:textId="79493FAC" w:rsidR="003F1FCA" w:rsidRPr="00127E7B" w:rsidRDefault="003F1FCA" w:rsidP="001773FF">
      <w:pPr>
        <w:pStyle w:val="H6"/>
      </w:pPr>
      <w:bookmarkStart w:id="580" w:name="_Toc25156463"/>
      <w:bookmarkStart w:id="581" w:name="_Toc34124767"/>
      <w:bookmarkStart w:id="582" w:name="_Toc43207893"/>
      <w:bookmarkStart w:id="583" w:name="_Toc49857366"/>
      <w:bookmarkStart w:id="584" w:name="_Toc56677207"/>
      <w:bookmarkStart w:id="585" w:name="_Toc56691730"/>
      <w:bookmarkStart w:id="586" w:name="_Toc56698994"/>
      <w:bookmarkStart w:id="587" w:name="_Toc67680963"/>
      <w:bookmarkStart w:id="588" w:name="_Toc70928055"/>
      <w:r w:rsidRPr="00127E7B">
        <w:t>6.</w:t>
      </w:r>
      <w:r w:rsidR="00E36E13" w:rsidRPr="00127E7B">
        <w:t>2</w:t>
      </w:r>
      <w:r w:rsidRPr="00127E7B">
        <w:t>.3.2.3.1</w:t>
      </w:r>
      <w:r w:rsidRPr="00127E7B">
        <w:tab/>
        <w:t>POST</w:t>
      </w:r>
      <w:bookmarkEnd w:id="580"/>
      <w:bookmarkEnd w:id="581"/>
      <w:bookmarkEnd w:id="582"/>
      <w:bookmarkEnd w:id="583"/>
      <w:bookmarkEnd w:id="584"/>
      <w:bookmarkEnd w:id="585"/>
      <w:bookmarkEnd w:id="586"/>
      <w:bookmarkEnd w:id="587"/>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127E7B" w:rsidRDefault="003F1FCA" w:rsidP="004C4B34">
            <w:pPr>
              <w:pStyle w:val="TAL"/>
            </w:pPr>
            <w:r w:rsidRPr="00127E7B">
              <w:t xml:space="preserve">Temporary redirection. </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127E7B" w:rsidRDefault="003F1FCA" w:rsidP="004C4B34">
            <w:pPr>
              <w:pStyle w:val="TAL"/>
            </w:pPr>
            <w:r w:rsidRPr="00127E7B">
              <w:t xml:space="preserve">Permanent redirection. </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D009F" w:rsidR="003F1FCA" w:rsidRPr="00127E7B" w:rsidRDefault="00B55B6A"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07D5EA3E" w:rsidR="003F1FCA" w:rsidRPr="00127E7B" w:rsidRDefault="00B55B6A"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589" w:name="_Toc25156464"/>
      <w:bookmarkStart w:id="590" w:name="_Toc34124768"/>
      <w:bookmarkStart w:id="591" w:name="_Toc43207894"/>
      <w:bookmarkStart w:id="592" w:name="_Toc49857367"/>
      <w:bookmarkStart w:id="593" w:name="_Toc56677208"/>
      <w:bookmarkStart w:id="594" w:name="_Toc56691731"/>
      <w:bookmarkStart w:id="595" w:name="_Toc56698995"/>
      <w:bookmarkStart w:id="596" w:name="_Toc67680964"/>
      <w:bookmarkStart w:id="597" w:name="_Toc138348773"/>
      <w:r w:rsidRPr="00127E7B">
        <w:t>6.</w:t>
      </w:r>
      <w:r w:rsidR="00E36E13" w:rsidRPr="00127E7B">
        <w:t>2</w:t>
      </w:r>
      <w:r w:rsidRPr="00127E7B">
        <w:t>.3.2.4</w:t>
      </w:r>
      <w:r w:rsidRPr="00127E7B">
        <w:tab/>
        <w:t>Resource Custom Operations</w:t>
      </w:r>
      <w:bookmarkEnd w:id="589"/>
      <w:bookmarkEnd w:id="590"/>
      <w:bookmarkEnd w:id="591"/>
      <w:bookmarkEnd w:id="592"/>
      <w:bookmarkEnd w:id="593"/>
      <w:bookmarkEnd w:id="594"/>
      <w:bookmarkEnd w:id="595"/>
      <w:bookmarkEnd w:id="596"/>
      <w:bookmarkEnd w:id="597"/>
    </w:p>
    <w:p w14:paraId="2DBAD92E" w14:textId="77777777" w:rsidR="003F1FCA" w:rsidRPr="00127E7B" w:rsidRDefault="003F1FCA" w:rsidP="003F1FCA">
      <w:bookmarkStart w:id="598" w:name="_Toc25156465"/>
      <w:bookmarkStart w:id="599" w:name="_Toc34124769"/>
      <w:bookmarkStart w:id="600" w:name="_Toc43207895"/>
      <w:bookmarkStart w:id="601" w:name="_Toc49857368"/>
      <w:bookmarkStart w:id="602" w:name="_Toc56677209"/>
      <w:bookmarkStart w:id="603" w:name="_Toc56691732"/>
      <w:bookmarkStart w:id="604" w:name="_Toc56698996"/>
      <w:bookmarkStart w:id="605"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606" w:name="_Toc138348774"/>
      <w:r w:rsidRPr="00127E7B">
        <w:lastRenderedPageBreak/>
        <w:t>6.</w:t>
      </w:r>
      <w:r w:rsidR="00E36E13" w:rsidRPr="00127E7B">
        <w:t>2</w:t>
      </w:r>
      <w:r w:rsidRPr="00127E7B">
        <w:t>.3.3</w:t>
      </w:r>
      <w:r w:rsidRPr="00127E7B">
        <w:tab/>
        <w:t>Resource: Individual subscription</w:t>
      </w:r>
      <w:bookmarkEnd w:id="598"/>
      <w:bookmarkEnd w:id="599"/>
      <w:bookmarkEnd w:id="600"/>
      <w:bookmarkEnd w:id="601"/>
      <w:bookmarkEnd w:id="602"/>
      <w:bookmarkEnd w:id="603"/>
      <w:bookmarkEnd w:id="604"/>
      <w:bookmarkEnd w:id="605"/>
      <w:bookmarkEnd w:id="606"/>
    </w:p>
    <w:p w14:paraId="2062BA49" w14:textId="6D5DC659" w:rsidR="003F1FCA" w:rsidRPr="00127E7B" w:rsidRDefault="003F1FCA" w:rsidP="001773FF">
      <w:pPr>
        <w:pStyle w:val="Heading5"/>
      </w:pPr>
      <w:bookmarkStart w:id="607" w:name="_Toc25156466"/>
      <w:bookmarkStart w:id="608" w:name="_Toc34124770"/>
      <w:bookmarkStart w:id="609" w:name="_Toc43207896"/>
      <w:bookmarkStart w:id="610" w:name="_Toc49857369"/>
      <w:bookmarkStart w:id="611" w:name="_Toc56677210"/>
      <w:bookmarkStart w:id="612" w:name="_Toc56691733"/>
      <w:bookmarkStart w:id="613" w:name="_Toc56698997"/>
      <w:bookmarkStart w:id="614" w:name="_Toc67680966"/>
      <w:bookmarkStart w:id="615" w:name="_Toc138348775"/>
      <w:r w:rsidRPr="00127E7B">
        <w:t>6.</w:t>
      </w:r>
      <w:r w:rsidR="00E36E13" w:rsidRPr="00127E7B">
        <w:t>2</w:t>
      </w:r>
      <w:r w:rsidRPr="00127E7B">
        <w:t>.3.3.1</w:t>
      </w:r>
      <w:r w:rsidRPr="00127E7B">
        <w:tab/>
        <w:t>Description</w:t>
      </w:r>
      <w:bookmarkEnd w:id="607"/>
      <w:bookmarkEnd w:id="608"/>
      <w:bookmarkEnd w:id="609"/>
      <w:bookmarkEnd w:id="610"/>
      <w:bookmarkEnd w:id="611"/>
      <w:bookmarkEnd w:id="612"/>
      <w:bookmarkEnd w:id="613"/>
      <w:bookmarkEnd w:id="614"/>
      <w:bookmarkEnd w:id="615"/>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616" w:name="_Toc25156467"/>
      <w:bookmarkStart w:id="617" w:name="_Toc34124771"/>
      <w:bookmarkStart w:id="618" w:name="_Toc43207897"/>
      <w:bookmarkStart w:id="619" w:name="_Toc49857370"/>
      <w:bookmarkStart w:id="620" w:name="_Toc56677211"/>
      <w:bookmarkStart w:id="621" w:name="_Toc56691734"/>
      <w:bookmarkStart w:id="622" w:name="_Toc56698998"/>
      <w:bookmarkStart w:id="623" w:name="_Toc67680967"/>
      <w:bookmarkStart w:id="624" w:name="_Toc138348776"/>
      <w:r w:rsidRPr="00127E7B">
        <w:t>6.</w:t>
      </w:r>
      <w:r w:rsidR="00E36E13" w:rsidRPr="00127E7B">
        <w:t>2</w:t>
      </w:r>
      <w:r w:rsidRPr="00127E7B">
        <w:t>.3.3.2</w:t>
      </w:r>
      <w:r w:rsidRPr="00127E7B">
        <w:tab/>
        <w:t>Resource Definition</w:t>
      </w:r>
      <w:bookmarkEnd w:id="616"/>
      <w:bookmarkEnd w:id="617"/>
      <w:bookmarkEnd w:id="618"/>
      <w:bookmarkEnd w:id="619"/>
      <w:bookmarkEnd w:id="620"/>
      <w:bookmarkEnd w:id="621"/>
      <w:bookmarkEnd w:id="622"/>
      <w:bookmarkEnd w:id="623"/>
      <w:bookmarkEnd w:id="624"/>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625" w:name="_Toc25156468"/>
      <w:bookmarkStart w:id="626" w:name="_Toc34124772"/>
      <w:bookmarkStart w:id="627" w:name="_Toc43207898"/>
      <w:bookmarkStart w:id="628" w:name="_Toc49857371"/>
      <w:bookmarkStart w:id="629" w:name="_Toc56677212"/>
      <w:bookmarkStart w:id="630" w:name="_Toc56691735"/>
      <w:bookmarkStart w:id="631" w:name="_Toc56698999"/>
      <w:bookmarkStart w:id="632" w:name="_Toc67680968"/>
    </w:p>
    <w:p w14:paraId="6658539F" w14:textId="2E77A7FC" w:rsidR="003F1FCA" w:rsidRPr="00127E7B" w:rsidRDefault="003F1FCA" w:rsidP="001773FF">
      <w:pPr>
        <w:pStyle w:val="Heading5"/>
      </w:pPr>
      <w:bookmarkStart w:id="633" w:name="_Toc138348777"/>
      <w:r w:rsidRPr="00127E7B">
        <w:t>6.</w:t>
      </w:r>
      <w:r w:rsidR="00E36E13" w:rsidRPr="00127E7B">
        <w:t>2</w:t>
      </w:r>
      <w:r w:rsidRPr="00127E7B">
        <w:t>.3.3.3</w:t>
      </w:r>
      <w:r w:rsidRPr="00127E7B">
        <w:tab/>
        <w:t>Resource Standard Methods</w:t>
      </w:r>
      <w:bookmarkEnd w:id="625"/>
      <w:bookmarkEnd w:id="626"/>
      <w:bookmarkEnd w:id="627"/>
      <w:bookmarkEnd w:id="628"/>
      <w:bookmarkEnd w:id="629"/>
      <w:bookmarkEnd w:id="630"/>
      <w:bookmarkEnd w:id="631"/>
      <w:bookmarkEnd w:id="632"/>
      <w:bookmarkEnd w:id="633"/>
    </w:p>
    <w:p w14:paraId="658CDECA" w14:textId="4D56EF23" w:rsidR="003F1FCA" w:rsidRPr="00127E7B" w:rsidRDefault="003F1FCA" w:rsidP="001773FF">
      <w:pPr>
        <w:pStyle w:val="H6"/>
      </w:pPr>
      <w:bookmarkStart w:id="634" w:name="_Toc25156469"/>
      <w:bookmarkStart w:id="635" w:name="_Toc34124773"/>
      <w:bookmarkStart w:id="636" w:name="_Toc43207899"/>
      <w:bookmarkStart w:id="637" w:name="_Toc49857372"/>
      <w:bookmarkStart w:id="638" w:name="_Toc56677213"/>
      <w:bookmarkStart w:id="639" w:name="_Toc56691736"/>
      <w:bookmarkStart w:id="640" w:name="_Toc56699000"/>
      <w:bookmarkStart w:id="641" w:name="_Toc67680969"/>
      <w:r w:rsidRPr="00127E7B">
        <w:t>6.</w:t>
      </w:r>
      <w:r w:rsidR="00E36E13" w:rsidRPr="00127E7B">
        <w:t>2</w:t>
      </w:r>
      <w:r w:rsidRPr="00127E7B">
        <w:t>.3.3.3.1</w:t>
      </w:r>
      <w:r w:rsidRPr="00127E7B">
        <w:tab/>
        <w:t>PATCH</w:t>
      </w:r>
      <w:bookmarkEnd w:id="634"/>
      <w:bookmarkEnd w:id="635"/>
      <w:bookmarkEnd w:id="636"/>
      <w:bookmarkEnd w:id="637"/>
      <w:bookmarkEnd w:id="638"/>
      <w:bookmarkEnd w:id="639"/>
      <w:bookmarkEnd w:id="640"/>
      <w:bookmarkEnd w:id="641"/>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127E7B" w:rsidRDefault="003F1FCA" w:rsidP="007534C9">
            <w:pPr>
              <w:pStyle w:val="TAL"/>
              <w:rPr>
                <w:rFonts w:eastAsia="SimSun"/>
              </w:rPr>
            </w:pPr>
            <w:r w:rsidRPr="001773FF">
              <w:rPr>
                <w:rFonts w:eastAsia="SimSun"/>
              </w:rPr>
              <w:t xml:space="preserve">Temporary redirection.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127E7B" w:rsidRDefault="003F1FCA" w:rsidP="007534C9">
            <w:pPr>
              <w:pStyle w:val="TAL"/>
              <w:rPr>
                <w:rFonts w:eastAsia="SimSun"/>
              </w:rPr>
            </w:pPr>
            <w:r w:rsidRPr="001773FF">
              <w:rPr>
                <w:rFonts w:eastAsia="SimSun"/>
              </w:rPr>
              <w:t xml:space="preserve">Permanent redirection.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39347C7D" w:rsidR="003F1FCA" w:rsidRPr="00127E7B" w:rsidRDefault="007534C9"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52F62B5A" w:rsidR="003F1FCA" w:rsidRPr="00127E7B" w:rsidRDefault="007534C9"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lastRenderedPageBreak/>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127E7B" w:rsidRDefault="00DC7D6D" w:rsidP="00F774A8">
            <w:pPr>
              <w:pStyle w:val="TAL"/>
              <w:rPr>
                <w:rFonts w:eastAsia="SimSun"/>
              </w:rPr>
            </w:pPr>
            <w:r w:rsidRPr="001773FF">
              <w:rPr>
                <w:rFonts w:eastAsia="SimSun"/>
              </w:rPr>
              <w:t xml:space="preserve">Temporary redirection. </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127E7B" w:rsidRDefault="00DC7D6D" w:rsidP="00F774A8">
            <w:pPr>
              <w:pStyle w:val="TAL"/>
              <w:rPr>
                <w:rFonts w:eastAsia="SimSun"/>
              </w:rPr>
            </w:pPr>
            <w:r w:rsidRPr="001773FF">
              <w:rPr>
                <w:rFonts w:eastAsia="SimSun"/>
              </w:rPr>
              <w:t xml:space="preserve">Permanent redirection. </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42940A47" w:rsidR="003F1FCA" w:rsidRPr="00127E7B" w:rsidRDefault="007026B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lastRenderedPageBreak/>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445B0C9A" w:rsidR="003F1FCA" w:rsidRPr="00127E7B" w:rsidRDefault="007026B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642" w:name="_Toc25156470"/>
      <w:bookmarkStart w:id="643" w:name="_Toc34124774"/>
      <w:bookmarkStart w:id="644" w:name="_Toc43207900"/>
      <w:bookmarkStart w:id="645" w:name="_Toc49857373"/>
      <w:bookmarkStart w:id="646" w:name="_Toc56677214"/>
      <w:bookmarkStart w:id="647" w:name="_Toc56691737"/>
      <w:bookmarkStart w:id="648" w:name="_Toc56699001"/>
      <w:bookmarkStart w:id="649" w:name="_Toc67680970"/>
      <w:r w:rsidRPr="00127E7B">
        <w:t>6.</w:t>
      </w:r>
      <w:r w:rsidR="00E36E13" w:rsidRPr="00127E7B">
        <w:t>2</w:t>
      </w:r>
      <w:r w:rsidRPr="00127E7B">
        <w:t>.3.3.3.3</w:t>
      </w:r>
      <w:r w:rsidRPr="00127E7B">
        <w:tab/>
        <w:t>DELETE</w:t>
      </w:r>
      <w:bookmarkEnd w:id="642"/>
      <w:bookmarkEnd w:id="643"/>
      <w:bookmarkEnd w:id="644"/>
      <w:bookmarkEnd w:id="645"/>
      <w:bookmarkEnd w:id="646"/>
      <w:bookmarkEnd w:id="647"/>
      <w:bookmarkEnd w:id="648"/>
      <w:bookmarkEnd w:id="649"/>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127E7B" w:rsidRDefault="003F1FCA" w:rsidP="00764760">
            <w:pPr>
              <w:pStyle w:val="TAL"/>
              <w:rPr>
                <w:rFonts w:eastAsia="SimSun"/>
              </w:rPr>
            </w:pPr>
            <w:r w:rsidRPr="001773FF">
              <w:rPr>
                <w:rFonts w:eastAsia="SimSun"/>
              </w:rPr>
              <w:t xml:space="preserve">Temporary redirection. </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127E7B" w:rsidRDefault="003F1FCA" w:rsidP="00764760">
            <w:pPr>
              <w:pStyle w:val="TAL"/>
              <w:rPr>
                <w:rFonts w:eastAsia="SimSun"/>
              </w:rPr>
            </w:pPr>
            <w:r w:rsidRPr="001773FF">
              <w:rPr>
                <w:rFonts w:eastAsia="SimSun"/>
              </w:rPr>
              <w:t xml:space="preserve">Permanent redirection. </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4F97BD5E" w:rsidR="003F1FCA" w:rsidRPr="00127E7B" w:rsidRDefault="0076476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lastRenderedPageBreak/>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D2FFBE9" w:rsidR="003F1FCA" w:rsidRPr="00127E7B" w:rsidRDefault="00764760"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650" w:name="_Toc25156471"/>
      <w:bookmarkStart w:id="651" w:name="_Toc34124775"/>
      <w:bookmarkStart w:id="652" w:name="_Toc43207901"/>
      <w:bookmarkStart w:id="653" w:name="_Toc49857374"/>
      <w:bookmarkStart w:id="654" w:name="_Toc56677215"/>
      <w:bookmarkStart w:id="655" w:name="_Toc56691738"/>
      <w:bookmarkStart w:id="656" w:name="_Toc56699002"/>
      <w:bookmarkStart w:id="657" w:name="_Toc67680971"/>
      <w:bookmarkStart w:id="658" w:name="_Toc138348778"/>
      <w:r w:rsidRPr="00127E7B">
        <w:t>6.</w:t>
      </w:r>
      <w:r w:rsidR="00E36E13" w:rsidRPr="00127E7B">
        <w:t>2</w:t>
      </w:r>
      <w:r w:rsidRPr="00127E7B">
        <w:t>.3.3.4</w:t>
      </w:r>
      <w:r w:rsidRPr="00127E7B">
        <w:tab/>
        <w:t>Resource Custom Operations</w:t>
      </w:r>
      <w:bookmarkEnd w:id="650"/>
      <w:bookmarkEnd w:id="651"/>
      <w:bookmarkEnd w:id="652"/>
      <w:bookmarkEnd w:id="653"/>
      <w:bookmarkEnd w:id="654"/>
      <w:bookmarkEnd w:id="655"/>
      <w:bookmarkEnd w:id="656"/>
      <w:bookmarkEnd w:id="657"/>
      <w:bookmarkEnd w:id="658"/>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659" w:name="_Toc70928057"/>
      <w:bookmarkStart w:id="660" w:name="_Toc81226733"/>
      <w:bookmarkStart w:id="661" w:name="_Toc93869026"/>
      <w:bookmarkStart w:id="662" w:name="_Toc138348779"/>
      <w:bookmarkEnd w:id="588"/>
      <w:r w:rsidRPr="00127E7B">
        <w:t>6.</w:t>
      </w:r>
      <w:r w:rsidR="00E36E13" w:rsidRPr="00127E7B">
        <w:t>2</w:t>
      </w:r>
      <w:r w:rsidRPr="00127E7B">
        <w:t>.4</w:t>
      </w:r>
      <w:r w:rsidRPr="00127E7B">
        <w:tab/>
        <w:t>Custom Operations without associated resources</w:t>
      </w:r>
      <w:bookmarkEnd w:id="659"/>
      <w:bookmarkEnd w:id="660"/>
      <w:bookmarkEnd w:id="661"/>
      <w:bookmarkEnd w:id="662"/>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663" w:name="_Toc25156473"/>
      <w:bookmarkStart w:id="664" w:name="_Toc34124777"/>
      <w:bookmarkStart w:id="665" w:name="_Toc43207903"/>
      <w:bookmarkStart w:id="666" w:name="_Toc49857376"/>
      <w:bookmarkStart w:id="667" w:name="_Toc56677217"/>
      <w:bookmarkStart w:id="668" w:name="_Toc56691740"/>
      <w:bookmarkStart w:id="669" w:name="_Toc56699004"/>
      <w:bookmarkStart w:id="670" w:name="_Toc67680973"/>
      <w:bookmarkStart w:id="671" w:name="_Toc138348780"/>
      <w:r w:rsidRPr="001B047D">
        <w:t>6.</w:t>
      </w:r>
      <w:r w:rsidR="00E36E13" w:rsidRPr="001B047D">
        <w:t>2</w:t>
      </w:r>
      <w:r w:rsidRPr="001B047D">
        <w:t>.5</w:t>
      </w:r>
      <w:r w:rsidRPr="001B047D">
        <w:tab/>
        <w:t>Notifications</w:t>
      </w:r>
      <w:bookmarkEnd w:id="663"/>
      <w:bookmarkEnd w:id="664"/>
      <w:bookmarkEnd w:id="665"/>
      <w:bookmarkEnd w:id="666"/>
      <w:bookmarkEnd w:id="667"/>
      <w:bookmarkEnd w:id="668"/>
      <w:bookmarkEnd w:id="669"/>
      <w:bookmarkEnd w:id="670"/>
      <w:bookmarkEnd w:id="671"/>
    </w:p>
    <w:p w14:paraId="3F5E1C21" w14:textId="3A6A2D36" w:rsidR="003F1FCA" w:rsidRPr="00127E7B" w:rsidRDefault="003F1FCA" w:rsidP="001773FF">
      <w:pPr>
        <w:pStyle w:val="Heading4"/>
      </w:pPr>
      <w:bookmarkStart w:id="672" w:name="_Toc25156474"/>
      <w:bookmarkStart w:id="673" w:name="_Toc34124778"/>
      <w:bookmarkStart w:id="674" w:name="_Toc43207904"/>
      <w:bookmarkStart w:id="675" w:name="_Toc49857377"/>
      <w:bookmarkStart w:id="676" w:name="_Toc56677218"/>
      <w:bookmarkStart w:id="677" w:name="_Toc56691741"/>
      <w:bookmarkStart w:id="678" w:name="_Toc56699005"/>
      <w:bookmarkStart w:id="679" w:name="_Toc67680974"/>
      <w:bookmarkStart w:id="680" w:name="_Toc138348781"/>
      <w:r w:rsidRPr="00127E7B">
        <w:t>6.</w:t>
      </w:r>
      <w:r w:rsidR="00E36E13" w:rsidRPr="00127E7B">
        <w:t>2</w:t>
      </w:r>
      <w:r w:rsidRPr="00127E7B">
        <w:t>.5.1</w:t>
      </w:r>
      <w:r w:rsidRPr="00127E7B">
        <w:tab/>
      </w:r>
      <w:bookmarkEnd w:id="672"/>
      <w:bookmarkEnd w:id="673"/>
      <w:bookmarkEnd w:id="674"/>
      <w:bookmarkEnd w:id="675"/>
      <w:bookmarkEnd w:id="676"/>
      <w:bookmarkEnd w:id="677"/>
      <w:bookmarkEnd w:id="678"/>
      <w:bookmarkEnd w:id="679"/>
      <w:r w:rsidRPr="00127E7B">
        <w:t>General</w:t>
      </w:r>
      <w:bookmarkEnd w:id="680"/>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681" w:name="_Toc25156475"/>
      <w:bookmarkStart w:id="682" w:name="_Toc34124779"/>
      <w:bookmarkStart w:id="683" w:name="_Toc43207905"/>
      <w:bookmarkStart w:id="684" w:name="_Toc49857378"/>
      <w:bookmarkStart w:id="685" w:name="_Toc56677219"/>
      <w:bookmarkStart w:id="686" w:name="_Toc56691742"/>
      <w:bookmarkStart w:id="687" w:name="_Toc56699006"/>
      <w:bookmarkStart w:id="688" w:name="_Toc67680975"/>
      <w:bookmarkStart w:id="689" w:name="_Toc138348782"/>
      <w:r w:rsidRPr="00127E7B">
        <w:t>6.</w:t>
      </w:r>
      <w:r w:rsidR="00E36E13" w:rsidRPr="00127E7B">
        <w:t>2</w:t>
      </w:r>
      <w:r w:rsidRPr="00127E7B">
        <w:t>.5.2</w:t>
      </w:r>
      <w:r w:rsidRPr="00127E7B">
        <w:tab/>
        <w:t>NSACF Event Notification</w:t>
      </w:r>
      <w:bookmarkEnd w:id="681"/>
      <w:bookmarkEnd w:id="682"/>
      <w:bookmarkEnd w:id="683"/>
      <w:bookmarkEnd w:id="684"/>
      <w:bookmarkEnd w:id="685"/>
      <w:bookmarkEnd w:id="686"/>
      <w:bookmarkEnd w:id="687"/>
      <w:bookmarkEnd w:id="688"/>
      <w:bookmarkEnd w:id="689"/>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690" w:name="_Toc25156476"/>
      <w:bookmarkStart w:id="691" w:name="_Toc34124780"/>
      <w:bookmarkStart w:id="692" w:name="_Toc43207906"/>
      <w:bookmarkStart w:id="693" w:name="_Toc49857379"/>
      <w:bookmarkStart w:id="694" w:name="_Toc56677220"/>
      <w:bookmarkStart w:id="695" w:name="_Toc56691743"/>
      <w:bookmarkStart w:id="696" w:name="_Toc56699007"/>
      <w:bookmarkStart w:id="697" w:name="_Toc67680976"/>
      <w:bookmarkStart w:id="698" w:name="_Toc138348783"/>
      <w:r w:rsidRPr="00127E7B">
        <w:t>6.</w:t>
      </w:r>
      <w:r w:rsidR="00E36E13" w:rsidRPr="00127E7B">
        <w:t>2</w:t>
      </w:r>
      <w:r w:rsidRPr="00127E7B">
        <w:t>.5.2.1</w:t>
      </w:r>
      <w:r w:rsidRPr="00127E7B">
        <w:tab/>
        <w:t>Notification Definition</w:t>
      </w:r>
      <w:bookmarkEnd w:id="690"/>
      <w:bookmarkEnd w:id="691"/>
      <w:bookmarkEnd w:id="692"/>
      <w:bookmarkEnd w:id="693"/>
      <w:bookmarkEnd w:id="694"/>
      <w:bookmarkEnd w:id="695"/>
      <w:bookmarkEnd w:id="696"/>
      <w:bookmarkEnd w:id="697"/>
      <w:bookmarkEnd w:id="698"/>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699" w:name="_Toc25156477"/>
      <w:bookmarkStart w:id="700" w:name="_Toc34124781"/>
      <w:bookmarkStart w:id="701" w:name="_Toc43207907"/>
      <w:bookmarkStart w:id="702" w:name="_Toc49857380"/>
      <w:bookmarkStart w:id="703" w:name="_Toc56677221"/>
      <w:bookmarkStart w:id="704" w:name="_Toc56691744"/>
      <w:bookmarkStart w:id="705" w:name="_Toc56699008"/>
      <w:bookmarkStart w:id="706" w:name="_Toc67680977"/>
      <w:bookmarkStart w:id="707" w:name="_Toc138348784"/>
      <w:r w:rsidRPr="00127E7B">
        <w:t>6.</w:t>
      </w:r>
      <w:r w:rsidR="00E36E13" w:rsidRPr="00127E7B">
        <w:t>2</w:t>
      </w:r>
      <w:r w:rsidRPr="00127E7B">
        <w:t>.5.2.2</w:t>
      </w:r>
      <w:r w:rsidRPr="00127E7B">
        <w:tab/>
        <w:t>Notification Standard Methods</w:t>
      </w:r>
      <w:bookmarkEnd w:id="699"/>
      <w:bookmarkEnd w:id="700"/>
      <w:bookmarkEnd w:id="701"/>
      <w:bookmarkEnd w:id="702"/>
      <w:bookmarkEnd w:id="703"/>
      <w:bookmarkEnd w:id="704"/>
      <w:bookmarkEnd w:id="705"/>
      <w:bookmarkEnd w:id="706"/>
      <w:bookmarkEnd w:id="707"/>
    </w:p>
    <w:p w14:paraId="28EB4A3A" w14:textId="63CF8807" w:rsidR="003F1FCA" w:rsidRPr="00BB3664" w:rsidRDefault="003F1FCA" w:rsidP="001773FF">
      <w:pPr>
        <w:pStyle w:val="H6"/>
      </w:pPr>
      <w:bookmarkStart w:id="708" w:name="_Toc25156478"/>
      <w:bookmarkStart w:id="709" w:name="_Toc34124782"/>
      <w:bookmarkStart w:id="710" w:name="_Toc43207908"/>
      <w:bookmarkStart w:id="711" w:name="_Toc49857381"/>
      <w:bookmarkStart w:id="712" w:name="_Toc56677222"/>
      <w:bookmarkStart w:id="713" w:name="_Toc56691745"/>
      <w:bookmarkStart w:id="714" w:name="_Toc56699009"/>
      <w:bookmarkStart w:id="715" w:name="_Toc67680978"/>
      <w:r w:rsidRPr="001B047D">
        <w:t>6.</w:t>
      </w:r>
      <w:r w:rsidR="00E36E13" w:rsidRPr="00897EEE">
        <w:t>2</w:t>
      </w:r>
      <w:r w:rsidRPr="00897EEE">
        <w:t>.5.2.2.1</w:t>
      </w:r>
      <w:r w:rsidRPr="00897EEE">
        <w:tab/>
        <w:t>POST</w:t>
      </w:r>
      <w:bookmarkEnd w:id="708"/>
      <w:bookmarkEnd w:id="709"/>
      <w:bookmarkEnd w:id="710"/>
      <w:bookmarkEnd w:id="711"/>
      <w:bookmarkEnd w:id="712"/>
      <w:bookmarkEnd w:id="713"/>
      <w:bookmarkEnd w:id="714"/>
      <w:bookmarkEnd w:id="715"/>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127E7B" w:rsidRDefault="003F1FCA" w:rsidP="00764760">
            <w:pPr>
              <w:pStyle w:val="TAL"/>
              <w:rPr>
                <w:rFonts w:eastAsia="SimSun"/>
              </w:rPr>
            </w:pPr>
            <w:r w:rsidRPr="001773FF">
              <w:rPr>
                <w:rFonts w:eastAsia="SimSun"/>
              </w:rPr>
              <w:t xml:space="preserve">Temporary redirection. </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127E7B" w:rsidRDefault="003F1FCA" w:rsidP="00764760">
            <w:pPr>
              <w:pStyle w:val="TAL"/>
              <w:rPr>
                <w:rFonts w:eastAsia="SimSun"/>
              </w:rPr>
            </w:pPr>
            <w:r w:rsidRPr="001773FF">
              <w:rPr>
                <w:rFonts w:eastAsia="SimSun"/>
              </w:rPr>
              <w:t xml:space="preserve">Permanent redirection. </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59CF6A16" w:rsidR="003F1FCA" w:rsidRPr="00127E7B" w:rsidRDefault="007C5CA8"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0525B88B" w:rsidR="003F1FCA" w:rsidRPr="00127E7B" w:rsidRDefault="007C5CA8" w:rsidP="00045D7D">
            <w:pPr>
              <w:pStyle w:val="TAL"/>
              <w:rPr>
                <w:rFonts w:eastAsia="SimSun"/>
              </w:rPr>
            </w:pPr>
            <w:r>
              <w:rPr>
                <w:rFonts w:eastAsia="SimSun"/>
              </w:rPr>
              <w:t>For the case, when a request is redirected to the same target resource via a different SCP, see clause 6.10.9.1 in 3GPP TS 29.500 [4].</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716" w:name="_Toc70928065"/>
      <w:bookmarkStart w:id="717" w:name="_Toc81226734"/>
      <w:bookmarkStart w:id="718" w:name="_Toc93869027"/>
      <w:bookmarkStart w:id="719" w:name="_Toc138348785"/>
      <w:r w:rsidRPr="00127E7B">
        <w:t>6.</w:t>
      </w:r>
      <w:r w:rsidR="00E36E13" w:rsidRPr="00127E7B">
        <w:t>2</w:t>
      </w:r>
      <w:r w:rsidRPr="00127E7B">
        <w:t>.6</w:t>
      </w:r>
      <w:r w:rsidRPr="00127E7B">
        <w:tab/>
        <w:t>Data Model</w:t>
      </w:r>
      <w:bookmarkEnd w:id="716"/>
      <w:bookmarkEnd w:id="717"/>
      <w:bookmarkEnd w:id="718"/>
      <w:bookmarkEnd w:id="719"/>
    </w:p>
    <w:p w14:paraId="7AF58CEE" w14:textId="42420524" w:rsidR="003F1FCA" w:rsidRPr="00127E7B" w:rsidRDefault="003F1FCA" w:rsidP="001773FF">
      <w:pPr>
        <w:pStyle w:val="Heading4"/>
      </w:pPr>
      <w:bookmarkStart w:id="720" w:name="_Toc70928066"/>
      <w:bookmarkStart w:id="721" w:name="_Toc81226735"/>
      <w:bookmarkStart w:id="722" w:name="_Toc93869028"/>
      <w:bookmarkStart w:id="723" w:name="_Toc138348786"/>
      <w:r w:rsidRPr="00127E7B">
        <w:t>6.</w:t>
      </w:r>
      <w:r w:rsidR="00E36E13" w:rsidRPr="00127E7B">
        <w:t>2</w:t>
      </w:r>
      <w:r w:rsidRPr="00127E7B">
        <w:t>.6.1</w:t>
      </w:r>
      <w:r w:rsidRPr="00127E7B">
        <w:tab/>
        <w:t>General</w:t>
      </w:r>
      <w:bookmarkEnd w:id="720"/>
      <w:bookmarkEnd w:id="721"/>
      <w:bookmarkEnd w:id="722"/>
      <w:bookmarkEnd w:id="723"/>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lastRenderedPageBreak/>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683"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683"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683"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683"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683"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683"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r w:rsidR="0015493A" w:rsidRPr="00127E7B" w14:paraId="62323761" w14:textId="77777777" w:rsidTr="0015493A">
        <w:trPr>
          <w:jc w:val="center"/>
        </w:trPr>
        <w:tc>
          <w:tcPr>
            <w:tcW w:w="1686" w:type="dxa"/>
            <w:tcBorders>
              <w:top w:val="single" w:sz="4" w:space="0" w:color="auto"/>
              <w:left w:val="single" w:sz="4" w:space="0" w:color="auto"/>
              <w:bottom w:val="single" w:sz="4" w:space="0" w:color="auto"/>
              <w:right w:val="single" w:sz="4" w:space="0" w:color="auto"/>
            </w:tcBorders>
          </w:tcPr>
          <w:p w14:paraId="169FD60A" w14:textId="58E6CC43" w:rsidR="0015493A" w:rsidRPr="00127E7B" w:rsidRDefault="0015493A" w:rsidP="0015493A">
            <w:pPr>
              <w:pStyle w:val="TAL"/>
              <w:rPr>
                <w:lang w:eastAsia="zh-CN"/>
              </w:rPr>
            </w:pPr>
            <w:r>
              <w:rPr>
                <w:lang w:eastAsia="zh-CN"/>
              </w:rPr>
              <w:t>V</w:t>
            </w:r>
            <w:r w:rsidRPr="00BE5D3F">
              <w:t>ar</w:t>
            </w:r>
            <w:r>
              <w:t>R</w:t>
            </w:r>
            <w:r w:rsidRPr="007A767B">
              <w:t>ep</w:t>
            </w:r>
            <w:r>
              <w:t>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127E7B" w:rsidRDefault="0015493A" w:rsidP="0015493A">
            <w:pPr>
              <w:pStyle w:val="TAL"/>
            </w:pPr>
            <w:r w:rsidRPr="003B2883">
              <w:t>3GPP TS 29.571 [</w:t>
            </w:r>
            <w:r>
              <w:t>1</w:t>
            </w:r>
            <w:r w:rsidRPr="003B2883">
              <w:t>6]</w:t>
            </w:r>
          </w:p>
        </w:tc>
        <w:tc>
          <w:tcPr>
            <w:tcW w:w="4683" w:type="dxa"/>
            <w:tcBorders>
              <w:top w:val="single" w:sz="4" w:space="0" w:color="auto"/>
              <w:left w:val="single" w:sz="4" w:space="0" w:color="auto"/>
              <w:bottom w:val="single" w:sz="4" w:space="0" w:color="auto"/>
              <w:right w:val="single" w:sz="4" w:space="0" w:color="auto"/>
            </w:tcBorders>
          </w:tcPr>
          <w:p w14:paraId="7D2B2418" w14:textId="3F61E71F" w:rsidR="0015493A" w:rsidRPr="00127E7B" w:rsidRDefault="0015493A" w:rsidP="0015493A">
            <w:pPr>
              <w:pStyle w:val="TAL"/>
              <w:rPr>
                <w:rFonts w:cs="Arial"/>
                <w:szCs w:val="18"/>
                <w:lang w:eastAsia="zh-CN"/>
              </w:rPr>
            </w:pPr>
            <w:r>
              <w:t>V</w:t>
            </w:r>
            <w:r w:rsidRPr="00320A91">
              <w:t xml:space="preserve">ariable </w:t>
            </w:r>
            <w:r>
              <w:t>R</w:t>
            </w:r>
            <w:r w:rsidRPr="00533F26">
              <w:rPr>
                <w:lang w:eastAsia="zh-CN"/>
              </w:rPr>
              <w:t>eporting</w:t>
            </w:r>
            <w:r>
              <w:rPr>
                <w:lang w:eastAsia="zh-CN"/>
              </w:rPr>
              <w:t xml:space="preserve"> </w:t>
            </w:r>
            <w:r>
              <w:t>P</w:t>
            </w:r>
            <w:r w:rsidRPr="00BE5D3F">
              <w:t>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127E7B" w:rsidRDefault="0015493A" w:rsidP="0015493A">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724" w:name="_Toc70928067"/>
      <w:bookmarkStart w:id="725" w:name="_Toc81226736"/>
      <w:bookmarkStart w:id="726" w:name="_Toc93869029"/>
      <w:bookmarkStart w:id="727" w:name="_Toc138348787"/>
      <w:r w:rsidRPr="00127E7B">
        <w:rPr>
          <w:lang w:val="en-US"/>
        </w:rPr>
        <w:t>6.</w:t>
      </w:r>
      <w:r w:rsidR="00E36E13" w:rsidRPr="00127E7B">
        <w:rPr>
          <w:lang w:val="en-US"/>
        </w:rPr>
        <w:t>2</w:t>
      </w:r>
      <w:r w:rsidRPr="00127E7B">
        <w:rPr>
          <w:lang w:val="en-US"/>
        </w:rPr>
        <w:t>.6.2</w:t>
      </w:r>
      <w:r w:rsidRPr="00127E7B">
        <w:rPr>
          <w:lang w:val="en-US"/>
        </w:rPr>
        <w:tab/>
        <w:t>Structured data types</w:t>
      </w:r>
      <w:bookmarkEnd w:id="724"/>
      <w:bookmarkEnd w:id="725"/>
      <w:bookmarkEnd w:id="726"/>
      <w:bookmarkEnd w:id="727"/>
    </w:p>
    <w:p w14:paraId="17BBFF4B" w14:textId="42A7F616" w:rsidR="003F1FCA" w:rsidRPr="00127E7B" w:rsidRDefault="003F1FCA" w:rsidP="001773FF">
      <w:pPr>
        <w:pStyle w:val="Heading5"/>
      </w:pPr>
      <w:bookmarkStart w:id="728" w:name="_Toc70928068"/>
      <w:bookmarkStart w:id="729" w:name="_Toc81226737"/>
      <w:bookmarkStart w:id="730" w:name="_Toc93869030"/>
      <w:bookmarkStart w:id="731" w:name="_Toc138348788"/>
      <w:r w:rsidRPr="00127E7B">
        <w:t>6.</w:t>
      </w:r>
      <w:r w:rsidR="00E36E13" w:rsidRPr="00127E7B">
        <w:t>2</w:t>
      </w:r>
      <w:r w:rsidRPr="00127E7B">
        <w:t>.6.2.1</w:t>
      </w:r>
      <w:r w:rsidRPr="00127E7B">
        <w:tab/>
        <w:t>Introduction</w:t>
      </w:r>
      <w:bookmarkEnd w:id="728"/>
      <w:bookmarkEnd w:id="729"/>
      <w:bookmarkEnd w:id="730"/>
      <w:bookmarkEnd w:id="731"/>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732" w:name="_Toc70928069"/>
      <w:bookmarkStart w:id="733" w:name="_Toc81226738"/>
      <w:bookmarkStart w:id="734" w:name="_Toc93869031"/>
      <w:bookmarkStart w:id="735" w:name="_Toc138348789"/>
      <w:r w:rsidRPr="00127E7B">
        <w:lastRenderedPageBreak/>
        <w:t>6.</w:t>
      </w:r>
      <w:r w:rsidR="00E36E13" w:rsidRPr="00127E7B">
        <w:t>2</w:t>
      </w:r>
      <w:r w:rsidRPr="00127E7B">
        <w:t>.6.2.2</w:t>
      </w:r>
      <w:r w:rsidRPr="00127E7B">
        <w:tab/>
        <w:t xml:space="preserve">Type: </w:t>
      </w:r>
      <w:bookmarkEnd w:id="732"/>
      <w:r w:rsidRPr="00127E7B">
        <w:t>SACEventSubscription</w:t>
      </w:r>
      <w:bookmarkEnd w:id="733"/>
      <w:bookmarkEnd w:id="734"/>
      <w:bookmarkEnd w:id="735"/>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736" w:name="_Toc70928070"/>
      <w:bookmarkStart w:id="737" w:name="_Toc81226739"/>
      <w:bookmarkStart w:id="738" w:name="_Toc93869032"/>
      <w:bookmarkStart w:id="739" w:name="_Toc138348790"/>
      <w:r w:rsidRPr="00127E7B">
        <w:t>6.</w:t>
      </w:r>
      <w:r w:rsidR="00E36E13" w:rsidRPr="00127E7B">
        <w:t>2</w:t>
      </w:r>
      <w:r w:rsidRPr="00127E7B">
        <w:t>.6.2.3</w:t>
      </w:r>
      <w:r w:rsidRPr="00127E7B">
        <w:tab/>
        <w:t xml:space="preserve">Type: </w:t>
      </w:r>
      <w:bookmarkEnd w:id="736"/>
      <w:r w:rsidRPr="00127E7B">
        <w:t>CreatedSACEventSubscription</w:t>
      </w:r>
      <w:bookmarkEnd w:id="737"/>
      <w:bookmarkEnd w:id="738"/>
      <w:bookmarkEnd w:id="739"/>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B34815">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740" w:name="_Toc81226740"/>
      <w:bookmarkStart w:id="741" w:name="_Toc93869033"/>
      <w:bookmarkStart w:id="742" w:name="_Toc138348791"/>
      <w:r w:rsidRPr="00127E7B">
        <w:lastRenderedPageBreak/>
        <w:t>6.</w:t>
      </w:r>
      <w:r w:rsidR="00E36E13" w:rsidRPr="00127E7B">
        <w:t>2</w:t>
      </w:r>
      <w:r w:rsidRPr="00127E7B">
        <w:t>.6.2.4</w:t>
      </w:r>
      <w:r w:rsidRPr="00127E7B">
        <w:tab/>
        <w:t>Type: SACEventReport</w:t>
      </w:r>
      <w:bookmarkEnd w:id="740"/>
      <w:bookmarkEnd w:id="741"/>
      <w:bookmarkEnd w:id="742"/>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743" w:name="_Toc81226741"/>
      <w:bookmarkStart w:id="744" w:name="_Toc93869034"/>
      <w:bookmarkStart w:id="745" w:name="_Toc70928072"/>
      <w:bookmarkStart w:id="746" w:name="_Toc138348792"/>
      <w:r w:rsidRPr="00127E7B">
        <w:t>6.</w:t>
      </w:r>
      <w:r w:rsidR="00E36E13" w:rsidRPr="00127E7B">
        <w:t>2</w:t>
      </w:r>
      <w:r w:rsidRPr="00127E7B">
        <w:t>.6.2.</w:t>
      </w:r>
      <w:r w:rsidRPr="00127E7B">
        <w:rPr>
          <w:rFonts w:hint="eastAsia"/>
          <w:lang w:eastAsia="zh-CN"/>
        </w:rPr>
        <w:t>5</w:t>
      </w:r>
      <w:r w:rsidRPr="00127E7B">
        <w:tab/>
        <w:t>Type: SACEvent</w:t>
      </w:r>
      <w:bookmarkEnd w:id="743"/>
      <w:bookmarkEnd w:id="744"/>
      <w:bookmarkEnd w:id="746"/>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p w14:paraId="6FA8106C" w14:textId="341B31AC" w:rsidR="002E05E3" w:rsidRPr="00127E7B" w:rsidRDefault="002E05E3" w:rsidP="002E05E3">
            <w:pPr>
              <w:pStyle w:val="TAL"/>
            </w:pPr>
            <w:r>
              <w:rPr>
                <w:lang w:eastAsia="zh-CN"/>
              </w:rPr>
              <w:t>(S</w:t>
            </w:r>
            <w:r>
              <w:rPr>
                <w:rFonts w:hint="eastAsia"/>
                <w:lang w:eastAsia="zh-CN"/>
              </w:rPr>
              <w:t>e</w:t>
            </w:r>
            <w:r>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B34815">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124D51AE" w:rsidR="002A20EC" w:rsidRPr="00127E7B" w:rsidRDefault="002A20EC" w:rsidP="009E4F65">
            <w:pPr>
              <w:pStyle w:val="TAL"/>
            </w:pPr>
            <w:r>
              <w:rPr>
                <w:rFonts w:cs="Arial"/>
                <w:szCs w:val="18"/>
              </w:rPr>
              <w:t>(See NOTE</w:t>
            </w:r>
            <w:r w:rsidR="002E05E3">
              <w:rPr>
                <w:rFonts w:cs="Arial"/>
                <w:szCs w:val="18"/>
              </w:rPr>
              <w:t> 2</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E05E3" w:rsidRPr="00127E7B"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3B2883" w:rsidRDefault="002E05E3" w:rsidP="002E05E3">
            <w:pPr>
              <w:pStyle w:val="TAL"/>
            </w:pP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3B2883" w:rsidRDefault="002E05E3" w:rsidP="002E05E3">
            <w:pPr>
              <w:pStyle w:val="TAL"/>
            </w:pPr>
            <w:r>
              <w:rPr>
                <w:noProof/>
                <w:lang w:eastAsia="zh-CN"/>
              </w:rPr>
              <w:t>array</w:t>
            </w:r>
            <w:r>
              <w:rPr>
                <w:rFonts w:hint="eastAsia"/>
                <w:noProof/>
                <w:lang w:eastAsia="zh-CN"/>
              </w:rPr>
              <w:t>(</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3B2883" w:rsidRDefault="002E05E3" w:rsidP="002E05E3">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3B2883" w:rsidRDefault="002E05E3" w:rsidP="002E05E3">
            <w:pPr>
              <w:pStyle w:val="TAL"/>
            </w:pPr>
            <w:r>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Default="002E05E3" w:rsidP="002E05E3">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3A4BD20C" w14:textId="77777777" w:rsidR="002E05E3" w:rsidRDefault="002E05E3" w:rsidP="002E05E3">
            <w:pPr>
              <w:pStyle w:val="TAL"/>
              <w:rPr>
                <w:noProof/>
                <w:lang w:eastAsia="zh-CN"/>
              </w:rPr>
            </w:pPr>
            <w:r>
              <w:rPr>
                <w:noProof/>
                <w:lang w:eastAsia="zh-CN"/>
              </w:rPr>
              <w:t xml:space="preserve">This IE Indicates the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r w:rsidRPr="00634B1B">
              <w:rPr>
                <w:noProof/>
                <w:lang w:eastAsia="zh-CN"/>
              </w:rPr>
              <w:t>.</w:t>
            </w:r>
          </w:p>
          <w:p w14:paraId="09C5F7EB" w14:textId="77777777" w:rsidR="002E05E3" w:rsidRDefault="002E05E3" w:rsidP="002E05E3">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502 </w:t>
            </w:r>
            <w:r w:rsidRPr="003B2883">
              <w:rPr>
                <w:noProof/>
                <w:lang w:eastAsia="zh-CN"/>
              </w:rPr>
              <w:t>[</w:t>
            </w:r>
            <w:r>
              <w:rPr>
                <w:noProof/>
                <w:lang w:eastAsia="zh-CN"/>
              </w:rPr>
              <w:t>4</w:t>
            </w:r>
            <w:r w:rsidRPr="003B2883">
              <w:rPr>
                <w:noProof/>
                <w:lang w:eastAsia="zh-CN"/>
              </w:rPr>
              <w:t xml:space="preserve">], </w:t>
            </w:r>
            <w:r>
              <w:rPr>
                <w:noProof/>
                <w:lang w:eastAsia="zh-CN"/>
              </w:rPr>
              <w:t>clause 4.15.1</w:t>
            </w:r>
            <w:r w:rsidRPr="003B2883">
              <w:rPr>
                <w:noProof/>
                <w:lang w:eastAsia="zh-CN"/>
              </w:rPr>
              <w:t>.</w:t>
            </w:r>
          </w:p>
          <w:p w14:paraId="63878E8F" w14:textId="0AC4B8E2" w:rsidR="002E05E3" w:rsidRDefault="002E05E3" w:rsidP="002E05E3">
            <w:pPr>
              <w:pStyle w:val="TAL"/>
              <w:rPr>
                <w:rFonts w:cs="Arial"/>
                <w:szCs w:val="18"/>
              </w:rPr>
            </w:pPr>
            <w:r>
              <w:rPr>
                <w:lang w:eastAsia="zh-CN"/>
              </w:rPr>
              <w:t>(S</w:t>
            </w:r>
            <w:r>
              <w:rPr>
                <w:rFonts w:hint="eastAsia"/>
                <w:lang w:eastAsia="zh-CN"/>
              </w:rPr>
              <w:t>e</w:t>
            </w:r>
            <w:r>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127E7B" w:rsidRDefault="002E05E3" w:rsidP="002E05E3">
            <w:pPr>
              <w:pStyle w:val="TAL"/>
              <w:rPr>
                <w:rFonts w:cs="Arial"/>
                <w:szCs w:val="18"/>
              </w:rPr>
            </w:pPr>
            <w:r w:rsidRPr="0084151D">
              <w:rPr>
                <w:rFonts w:cs="Arial"/>
                <w:noProof/>
                <w:szCs w:val="18"/>
                <w:lang w:eastAsia="zh-CN"/>
              </w:rPr>
              <w:t>ENAPH3</w:t>
            </w:r>
          </w:p>
        </w:tc>
      </w:tr>
      <w:tr w:rsidR="002E05E3" w:rsidRPr="00127E7B"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Default="002E05E3" w:rsidP="002E05E3">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B432A8C" w14:textId="77777777" w:rsidR="002E05E3" w:rsidRDefault="002E05E3" w:rsidP="002E05E3">
            <w:pPr>
              <w:pStyle w:val="TAN"/>
            </w:pPr>
            <w:r>
              <w:rPr>
                <w:lang w:eastAsia="zh-CN"/>
              </w:rPr>
              <w:t>NOTE 2:</w:t>
            </w:r>
            <w:r>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p w14:paraId="38E976F6" w14:textId="4690854D" w:rsidR="002E05E3" w:rsidRPr="00127E7B" w:rsidRDefault="002E05E3" w:rsidP="002E05E3">
            <w:pPr>
              <w:pStyle w:val="TAN"/>
            </w:pPr>
            <w:r>
              <w:t>NOTE</w:t>
            </w:r>
            <w:r>
              <w:rPr>
                <w:lang w:val="en-US"/>
              </w:rPr>
              <w:t> 3</w:t>
            </w:r>
            <w:r>
              <w:t>:</w:t>
            </w:r>
            <w:r w:rsidRPr="003B2883">
              <w:tab/>
            </w:r>
            <w:r>
              <w:rPr>
                <w:noProof/>
                <w:lang w:eastAsia="zh-CN"/>
              </w:rPr>
              <w:t xml:space="preserve">If both </w:t>
            </w:r>
            <w:r w:rsidRPr="00127E7B">
              <w:rPr>
                <w:lang w:eastAsia="zh-CN"/>
              </w:rPr>
              <w:t>notificationPeriod</w:t>
            </w:r>
            <w:r>
              <w:rPr>
                <w:noProof/>
                <w:lang w:eastAsia="zh-CN"/>
              </w:rPr>
              <w:t xml:space="preserve">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attributes are present, the </w:t>
            </w:r>
            <w:r w:rsidRPr="00127E7B">
              <w:rPr>
                <w:lang w:eastAsia="zh-CN"/>
              </w:rPr>
              <w:t>notificationPeriod</w:t>
            </w:r>
            <w:r>
              <w:rPr>
                <w:noProof/>
                <w:lang w:eastAsia="zh-CN"/>
              </w:rPr>
              <w:t xml:space="preserve"> shall be applied if non of the</w:t>
            </w:r>
            <w:r w:rsidRPr="00BE5D3F">
              <w:t xml:space="preserve"> </w:t>
            </w:r>
            <w:r>
              <w:t xml:space="preserve">conditions trigger the </w:t>
            </w:r>
            <w:r w:rsidRPr="00BE5D3F">
              <w:t>va</w:t>
            </w:r>
            <w:r w:rsidRPr="00BE5D3F">
              <w:rPr>
                <w:noProof/>
                <w:lang w:eastAsia="zh-CN"/>
              </w:rPr>
              <w:t xml:space="preserve">riable </w:t>
            </w:r>
            <w:r w:rsidRPr="007A767B">
              <w:rPr>
                <w:noProof/>
                <w:lang w:eastAsia="zh-CN"/>
              </w:rPr>
              <w:t>reporting</w:t>
            </w:r>
            <w:r>
              <w:rPr>
                <w:noProof/>
                <w:lang w:eastAsia="zh-CN"/>
              </w:rPr>
              <w:t xml:space="preserve"> is met.</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747" w:name="_Toc81226742"/>
      <w:bookmarkStart w:id="748" w:name="_Toc93869035"/>
      <w:bookmarkStart w:id="749" w:name="_Toc138348793"/>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47"/>
      <w:bookmarkEnd w:id="748"/>
      <w:bookmarkEnd w:id="749"/>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750" w:name="_Toc25156488"/>
      <w:bookmarkStart w:id="751" w:name="_Toc34124792"/>
      <w:bookmarkStart w:id="752" w:name="_Toc43207918"/>
      <w:bookmarkStart w:id="753" w:name="_Toc49857391"/>
      <w:bookmarkStart w:id="754" w:name="_Toc56677232"/>
      <w:bookmarkStart w:id="755" w:name="_Toc56691755"/>
      <w:bookmarkStart w:id="756" w:name="_Toc56699019"/>
      <w:bookmarkStart w:id="757" w:name="_Toc75850116"/>
      <w:bookmarkStart w:id="758" w:name="_Toc81226743"/>
      <w:bookmarkStart w:id="759" w:name="_Toc93869036"/>
      <w:bookmarkStart w:id="760" w:name="_Toc138348794"/>
      <w:r w:rsidRPr="00127E7B">
        <w:t>6.</w:t>
      </w:r>
      <w:r w:rsidR="00E36E13" w:rsidRPr="00127E7B">
        <w:t>2</w:t>
      </w:r>
      <w:r w:rsidRPr="00127E7B">
        <w:t>.6.2.</w:t>
      </w:r>
      <w:r w:rsidRPr="00127E7B">
        <w:rPr>
          <w:rFonts w:hint="eastAsia"/>
          <w:lang w:eastAsia="zh-CN"/>
        </w:rPr>
        <w:t>7</w:t>
      </w:r>
      <w:r w:rsidRPr="00127E7B">
        <w:tab/>
        <w:t>Type: SACEventState</w:t>
      </w:r>
      <w:bookmarkEnd w:id="750"/>
      <w:bookmarkEnd w:id="751"/>
      <w:bookmarkEnd w:id="752"/>
      <w:bookmarkEnd w:id="753"/>
      <w:bookmarkEnd w:id="754"/>
      <w:bookmarkEnd w:id="755"/>
      <w:bookmarkEnd w:id="756"/>
      <w:bookmarkEnd w:id="757"/>
      <w:bookmarkEnd w:id="758"/>
      <w:bookmarkEnd w:id="759"/>
      <w:bookmarkEnd w:id="760"/>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761" w:name="_Toc81226744"/>
      <w:bookmarkStart w:id="762" w:name="_Toc93869037"/>
      <w:bookmarkStart w:id="763" w:name="_Toc138348795"/>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45"/>
      <w:bookmarkEnd w:id="761"/>
      <w:bookmarkEnd w:id="762"/>
      <w:bookmarkEnd w:id="763"/>
    </w:p>
    <w:p w14:paraId="31106546" w14:textId="544BD6AE" w:rsidR="003F1FCA" w:rsidRPr="00127E7B" w:rsidRDefault="003F1FCA" w:rsidP="001773FF">
      <w:pPr>
        <w:pStyle w:val="Heading5"/>
      </w:pPr>
      <w:bookmarkStart w:id="764" w:name="_Toc70928073"/>
      <w:bookmarkStart w:id="765" w:name="_Toc81226745"/>
      <w:bookmarkStart w:id="766" w:name="_Toc93869038"/>
      <w:bookmarkStart w:id="767" w:name="_Toc138348796"/>
      <w:r w:rsidRPr="00127E7B">
        <w:t>6.</w:t>
      </w:r>
      <w:r w:rsidR="00E36E13" w:rsidRPr="00127E7B">
        <w:t>2</w:t>
      </w:r>
      <w:r w:rsidRPr="00127E7B">
        <w:t>.6.3.1</w:t>
      </w:r>
      <w:r w:rsidRPr="00127E7B">
        <w:tab/>
        <w:t>Introduction</w:t>
      </w:r>
      <w:bookmarkEnd w:id="764"/>
      <w:bookmarkEnd w:id="765"/>
      <w:bookmarkEnd w:id="766"/>
      <w:bookmarkEnd w:id="767"/>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768" w:name="_Toc70928074"/>
      <w:bookmarkStart w:id="769" w:name="_Toc81226746"/>
      <w:bookmarkStart w:id="770" w:name="_Toc93869039"/>
      <w:bookmarkStart w:id="771" w:name="_Toc138348797"/>
      <w:r w:rsidRPr="00127E7B">
        <w:t>6.</w:t>
      </w:r>
      <w:r w:rsidR="00E36E13" w:rsidRPr="00127E7B">
        <w:t>2</w:t>
      </w:r>
      <w:r w:rsidRPr="00127E7B">
        <w:t>.6.3.2</w:t>
      </w:r>
      <w:r w:rsidRPr="00127E7B">
        <w:tab/>
        <w:t>Simple data types</w:t>
      </w:r>
      <w:bookmarkEnd w:id="768"/>
      <w:bookmarkEnd w:id="769"/>
      <w:bookmarkEnd w:id="770"/>
      <w:bookmarkEnd w:id="77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772" w:name="_Toc81226747"/>
      <w:bookmarkStart w:id="773" w:name="_Toc93869040"/>
      <w:bookmarkStart w:id="774" w:name="_Toc70928076"/>
      <w:bookmarkStart w:id="775" w:name="_Toc138348798"/>
      <w:r w:rsidRPr="00127E7B">
        <w:lastRenderedPageBreak/>
        <w:t>6.</w:t>
      </w:r>
      <w:r w:rsidR="00E36E13" w:rsidRPr="00127E7B">
        <w:t>2</w:t>
      </w:r>
      <w:r w:rsidRPr="00127E7B">
        <w:t>.6.3.3</w:t>
      </w:r>
      <w:r w:rsidRPr="00127E7B">
        <w:tab/>
        <w:t>Enumeration: SACEventType</w:t>
      </w:r>
      <w:bookmarkEnd w:id="772"/>
      <w:bookmarkEnd w:id="773"/>
      <w:bookmarkEnd w:id="775"/>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776" w:name="_Toc81226748"/>
      <w:bookmarkStart w:id="777" w:name="_Toc93869041"/>
      <w:bookmarkStart w:id="778" w:name="_Toc138348799"/>
      <w:r w:rsidRPr="00127E7B">
        <w:t>6.</w:t>
      </w:r>
      <w:r w:rsidR="00E36E13" w:rsidRPr="00127E7B">
        <w:t>2</w:t>
      </w:r>
      <w:r w:rsidRPr="00127E7B">
        <w:t>.6.3.4</w:t>
      </w:r>
      <w:r w:rsidRPr="00127E7B">
        <w:tab/>
        <w:t xml:space="preserve">Enumeration: </w:t>
      </w:r>
      <w:r w:rsidRPr="00460EEF">
        <w:t>SACEventTrigger</w:t>
      </w:r>
      <w:bookmarkEnd w:id="776"/>
      <w:bookmarkEnd w:id="777"/>
      <w:bookmarkEnd w:id="778"/>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779" w:name="_Toc81226749"/>
      <w:bookmarkStart w:id="780" w:name="_Toc93869042"/>
      <w:bookmarkStart w:id="781" w:name="_Toc138348800"/>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74"/>
      <w:bookmarkEnd w:id="779"/>
      <w:bookmarkEnd w:id="780"/>
      <w:bookmarkEnd w:id="781"/>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782" w:name="_Toc70928077"/>
      <w:bookmarkStart w:id="783" w:name="_Toc81226750"/>
      <w:bookmarkStart w:id="784" w:name="_Toc93869043"/>
      <w:bookmarkStart w:id="785" w:name="_Toc138348801"/>
      <w:r w:rsidRPr="00127E7B">
        <w:t>6.</w:t>
      </w:r>
      <w:r w:rsidR="00E36E13" w:rsidRPr="00127E7B">
        <w:t>2</w:t>
      </w:r>
      <w:r w:rsidRPr="00127E7B">
        <w:t>.6.5</w:t>
      </w:r>
      <w:r w:rsidRPr="00127E7B">
        <w:tab/>
        <w:t>Binary data</w:t>
      </w:r>
      <w:bookmarkEnd w:id="782"/>
      <w:bookmarkEnd w:id="783"/>
      <w:bookmarkEnd w:id="784"/>
      <w:bookmarkEnd w:id="785"/>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786" w:name="_Toc70928078"/>
      <w:bookmarkStart w:id="787" w:name="_Toc81226751"/>
      <w:bookmarkStart w:id="788" w:name="_Toc93869044"/>
      <w:bookmarkStart w:id="789" w:name="_Toc138348802"/>
      <w:r w:rsidRPr="00127E7B">
        <w:t>6.</w:t>
      </w:r>
      <w:r w:rsidR="00E36E13" w:rsidRPr="00127E7B">
        <w:t>2</w:t>
      </w:r>
      <w:r w:rsidRPr="00127E7B">
        <w:t>.7</w:t>
      </w:r>
      <w:r w:rsidRPr="00127E7B">
        <w:tab/>
        <w:t>Error Handling</w:t>
      </w:r>
      <w:bookmarkEnd w:id="786"/>
      <w:bookmarkEnd w:id="787"/>
      <w:bookmarkEnd w:id="788"/>
      <w:bookmarkEnd w:id="789"/>
    </w:p>
    <w:p w14:paraId="2559194B" w14:textId="7763DF2D" w:rsidR="003F1FCA" w:rsidRPr="00127E7B" w:rsidRDefault="003F1FCA" w:rsidP="001773FF">
      <w:pPr>
        <w:pStyle w:val="Heading4"/>
      </w:pPr>
      <w:bookmarkStart w:id="790" w:name="_Toc70928079"/>
      <w:bookmarkStart w:id="791" w:name="_Toc81226752"/>
      <w:bookmarkStart w:id="792" w:name="_Toc93869045"/>
      <w:bookmarkStart w:id="793" w:name="_Toc138348803"/>
      <w:r w:rsidRPr="00127E7B">
        <w:t>6.</w:t>
      </w:r>
      <w:r w:rsidR="00E36E13" w:rsidRPr="00127E7B">
        <w:t>2</w:t>
      </w:r>
      <w:r w:rsidRPr="00127E7B">
        <w:t>.7.1</w:t>
      </w:r>
      <w:r w:rsidRPr="00127E7B">
        <w:tab/>
        <w:t>General</w:t>
      </w:r>
      <w:bookmarkEnd w:id="790"/>
      <w:bookmarkEnd w:id="791"/>
      <w:bookmarkEnd w:id="792"/>
      <w:bookmarkEnd w:id="793"/>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794" w:name="_Toc70928080"/>
      <w:bookmarkStart w:id="795" w:name="_Toc81226753"/>
      <w:bookmarkStart w:id="796" w:name="_Toc93869046"/>
      <w:bookmarkStart w:id="797" w:name="_Toc138348804"/>
      <w:r w:rsidRPr="00127E7B">
        <w:t>6.</w:t>
      </w:r>
      <w:r w:rsidR="00E36E13" w:rsidRPr="00127E7B">
        <w:t>2</w:t>
      </w:r>
      <w:r w:rsidRPr="00127E7B">
        <w:t>.7.2</w:t>
      </w:r>
      <w:r w:rsidRPr="00127E7B">
        <w:tab/>
        <w:t>Protocol Errors</w:t>
      </w:r>
      <w:bookmarkEnd w:id="794"/>
      <w:bookmarkEnd w:id="795"/>
      <w:bookmarkEnd w:id="796"/>
      <w:bookmarkEnd w:id="797"/>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798" w:name="_Toc70928081"/>
      <w:bookmarkStart w:id="799" w:name="_Toc81226754"/>
      <w:bookmarkStart w:id="800" w:name="_Toc93869047"/>
      <w:bookmarkStart w:id="801" w:name="_Toc138348805"/>
      <w:r w:rsidRPr="00127E7B">
        <w:t>6.</w:t>
      </w:r>
      <w:r w:rsidR="00E36E13" w:rsidRPr="00127E7B">
        <w:t>2</w:t>
      </w:r>
      <w:r w:rsidRPr="00127E7B">
        <w:t>.7.3</w:t>
      </w:r>
      <w:r w:rsidRPr="00127E7B">
        <w:tab/>
        <w:t>Application Errors</w:t>
      </w:r>
      <w:bookmarkEnd w:id="798"/>
      <w:bookmarkEnd w:id="799"/>
      <w:bookmarkEnd w:id="800"/>
      <w:bookmarkEnd w:id="801"/>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802" w:name="_Toc70928082"/>
      <w:bookmarkStart w:id="803" w:name="_Toc81226755"/>
      <w:bookmarkStart w:id="804" w:name="_Toc93869048"/>
      <w:bookmarkStart w:id="805" w:name="_Toc138348806"/>
      <w:r w:rsidRPr="00127E7B">
        <w:t>6.</w:t>
      </w:r>
      <w:r w:rsidR="00E36E13" w:rsidRPr="00127E7B">
        <w:t>2</w:t>
      </w:r>
      <w:r w:rsidRPr="00127E7B">
        <w:t>.8</w:t>
      </w:r>
      <w:r w:rsidRPr="00127E7B">
        <w:tab/>
        <w:t>Feature negotiation</w:t>
      </w:r>
      <w:bookmarkEnd w:id="802"/>
      <w:bookmarkEnd w:id="803"/>
      <w:bookmarkEnd w:id="804"/>
      <w:bookmarkEnd w:id="805"/>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127E7B"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127E7B" w:rsidRDefault="009551EF" w:rsidP="00F360F4">
            <w:pPr>
              <w:pStyle w:val="TAH"/>
            </w:pPr>
            <w:r w:rsidRPr="00127E7B">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127E7B" w:rsidRDefault="009551EF" w:rsidP="00F360F4">
            <w:pPr>
              <w:pStyle w:val="TAH"/>
            </w:pPr>
            <w:r w:rsidRPr="00127E7B">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127E7B" w:rsidRDefault="009551EF" w:rsidP="00F360F4">
            <w:pPr>
              <w:pStyle w:val="TAH"/>
            </w:pPr>
            <w:r>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127E7B" w:rsidRDefault="009551EF" w:rsidP="00F360F4">
            <w:pPr>
              <w:pStyle w:val="TAH"/>
            </w:pPr>
            <w:r w:rsidRPr="00127E7B">
              <w:t>Description</w:t>
            </w:r>
          </w:p>
        </w:tc>
      </w:tr>
      <w:tr w:rsidR="00A2334B" w:rsidRPr="00127E7B"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127E7B" w:rsidRDefault="00A2334B" w:rsidP="009551EF">
            <w:pPr>
              <w:pStyle w:val="TAL"/>
            </w:pPr>
            <w:r>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127E7B" w:rsidRDefault="009551EF" w:rsidP="009551EF">
            <w:pPr>
              <w:pStyle w:val="TAL"/>
            </w:pPr>
            <w:r w:rsidRPr="0084151D">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127E7B" w:rsidRDefault="009551EF" w:rsidP="007954FB">
            <w:pPr>
              <w:pStyle w:val="TAL"/>
              <w:jc w:val="center"/>
              <w:rPr>
                <w:rFonts w:cs="Arial"/>
                <w:szCs w:val="18"/>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Default="009551EF" w:rsidP="009551EF">
            <w:pPr>
              <w:pStyle w:val="TAL"/>
            </w:pPr>
            <w:r w:rsidRPr="00CB0A0C">
              <w:t xml:space="preserve">Enhanced </w:t>
            </w:r>
            <w:r>
              <w:t>Network Automation Phase 3 defined in 3GPP Rel-18.</w:t>
            </w:r>
          </w:p>
          <w:p w14:paraId="5E76CC21" w14:textId="77777777" w:rsidR="009551EF" w:rsidRDefault="009551EF" w:rsidP="009551EF">
            <w:pPr>
              <w:pStyle w:val="TAL"/>
            </w:pPr>
          </w:p>
          <w:p w14:paraId="069A889C" w14:textId="0E8208CD" w:rsidR="009551EF" w:rsidRPr="00127E7B" w:rsidRDefault="009551EF" w:rsidP="009551EF">
            <w:pPr>
              <w:pStyle w:val="TAL"/>
              <w:rPr>
                <w:rFonts w:cs="Arial"/>
                <w:szCs w:val="18"/>
              </w:rPr>
            </w:pPr>
            <w:r w:rsidRPr="00E67E59">
              <w:t xml:space="preserve">An </w:t>
            </w:r>
            <w:r>
              <w:t>NSACF</w:t>
            </w:r>
            <w:r w:rsidRPr="00E67E59">
              <w:t xml:space="preserve"> </w:t>
            </w:r>
            <w:r>
              <w:t xml:space="preserve">supporting this feature </w:t>
            </w:r>
            <w:r w:rsidRPr="00E67E59">
              <w:t xml:space="preserve">shall support </w:t>
            </w:r>
            <w:r>
              <w:t xml:space="preserve">the </w:t>
            </w:r>
            <w:r>
              <w:rPr>
                <w:lang w:eastAsia="ja-JP"/>
              </w:rPr>
              <w:t xml:space="preserve">handling of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rPr>
                <w:lang w:eastAsia="ja-JP"/>
              </w:rPr>
              <w:t xml:space="preserve"> </w:t>
            </w:r>
            <w:r>
              <w:t>information</w:t>
            </w:r>
            <w:r>
              <w:rPr>
                <w:lang w:eastAsia="ja-JP"/>
              </w:rPr>
              <w:t xml:space="preserve"> as </w:t>
            </w:r>
            <w:r w:rsidRPr="00E67E59">
              <w:t xml:space="preserve">specified in </w:t>
            </w:r>
            <w:r>
              <w:t>clause </w:t>
            </w:r>
            <w:r>
              <w:rPr>
                <w:noProof/>
                <w:lang w:eastAsia="zh-CN"/>
              </w:rPr>
              <w:t xml:space="preserve">4.15.1 of </w:t>
            </w:r>
            <w:r w:rsidRPr="00E67E59">
              <w:t>3GPP TS 23.</w:t>
            </w:r>
            <w:r>
              <w:t>502 [4</w:t>
            </w:r>
            <w:r w:rsidRPr="00E67E59">
              <w:t>].</w:t>
            </w:r>
          </w:p>
        </w:tc>
      </w:tr>
      <w:tr w:rsidR="009551EF" w:rsidRPr="00127E7B"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9551EF" w:rsidRPr="003B2883" w:rsidRDefault="009551EF" w:rsidP="009551EF">
            <w:pPr>
              <w:pStyle w:val="TAL"/>
              <w:rPr>
                <w:bCs/>
              </w:rPr>
            </w:pPr>
            <w:r w:rsidRPr="003B2883">
              <w:t>Feature number: The order number of the feature within the s</w:t>
            </w:r>
            <w:r w:rsidRPr="003B2883">
              <w:rPr>
                <w:bCs/>
              </w:rPr>
              <w:t>upportedFeatures attribute (starting with 1).</w:t>
            </w:r>
          </w:p>
          <w:p w14:paraId="6F51CE84" w14:textId="77777777" w:rsidR="009551EF" w:rsidRPr="003B2883" w:rsidRDefault="009551EF" w:rsidP="009551EF">
            <w:pPr>
              <w:pStyle w:val="TAL"/>
              <w:rPr>
                <w:bCs/>
              </w:rPr>
            </w:pPr>
            <w:r w:rsidRPr="003B2883">
              <w:rPr>
                <w:bCs/>
              </w:rPr>
              <w:t>Feature: A short name that can be used to refer to the bit and to the feature.</w:t>
            </w:r>
          </w:p>
          <w:p w14:paraId="306C8D39" w14:textId="77777777" w:rsidR="009551EF" w:rsidRPr="003B2883" w:rsidRDefault="009551EF" w:rsidP="009551EF">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DB767CC" w14:textId="4F729381" w:rsidR="009551EF" w:rsidRPr="00CB0A0C" w:rsidRDefault="009551EF" w:rsidP="009551EF">
            <w:pPr>
              <w:pStyle w:val="TAL"/>
            </w:pPr>
            <w:r w:rsidRPr="003B2883">
              <w:t>Description: A clear textual description of the feature.</w:t>
            </w: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806" w:name="_Toc70928083"/>
      <w:bookmarkStart w:id="807" w:name="_Toc81226756"/>
      <w:bookmarkStart w:id="808" w:name="_Toc93869049"/>
      <w:bookmarkStart w:id="809" w:name="_Toc138348807"/>
      <w:r w:rsidRPr="00127E7B">
        <w:t>6.</w:t>
      </w:r>
      <w:r w:rsidR="00E36E13" w:rsidRPr="00127E7B">
        <w:t>2</w:t>
      </w:r>
      <w:r w:rsidRPr="00127E7B">
        <w:t>.9</w:t>
      </w:r>
      <w:r w:rsidRPr="00127E7B">
        <w:tab/>
        <w:t>Security</w:t>
      </w:r>
      <w:bookmarkEnd w:id="806"/>
      <w:bookmarkEnd w:id="807"/>
      <w:bookmarkEnd w:id="808"/>
      <w:bookmarkEnd w:id="80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3C8B07D2" w14:textId="77777777" w:rsidR="00F83D84" w:rsidRDefault="00F83D84" w:rsidP="00F83D84">
      <w:pPr>
        <w:pStyle w:val="Heading3"/>
        <w:rPr>
          <w:lang w:val="en-US"/>
        </w:rPr>
      </w:pPr>
      <w:bookmarkStart w:id="810" w:name="_Toc138348808"/>
      <w:bookmarkEnd w:id="506"/>
      <w:r>
        <w:rPr>
          <w:lang w:val="en-US"/>
        </w:rPr>
        <w:t>6.2.10</w:t>
      </w:r>
      <w:r>
        <w:rPr>
          <w:lang w:val="en-US"/>
        </w:rPr>
        <w:tab/>
        <w:t>HTTP redirection</w:t>
      </w:r>
      <w:bookmarkEnd w:id="810"/>
    </w:p>
    <w:p w14:paraId="3CB7DCD4" w14:textId="77777777" w:rsidR="00F83D84" w:rsidRDefault="00F83D84" w:rsidP="00F83D84">
      <w:pPr>
        <w:rPr>
          <w:lang w:val="en-US"/>
        </w:rPr>
      </w:pPr>
      <w:r>
        <w:rPr>
          <w:lang w:val="en-US"/>
        </w:rPr>
        <w:t xml:space="preserve">An HTTP request may be redirected to a different </w:t>
      </w:r>
      <w:r>
        <w:t>NSACF</w:t>
      </w:r>
      <w:r>
        <w:rPr>
          <w:lang w:val="en-US"/>
        </w:rPr>
        <w:t xml:space="preserve"> service instance within the same NSACF, or to a different NSACF of an NSACF set, when using direct or indirect communications (see 3GPP TS 29.500 [4]).</w:t>
      </w:r>
    </w:p>
    <w:p w14:paraId="749F8D2D" w14:textId="77777777" w:rsidR="00F83D84" w:rsidRDefault="00F83D84" w:rsidP="00F83D84">
      <w:pPr>
        <w:rPr>
          <w:lang w:val="en-US"/>
        </w:rPr>
      </w:pPr>
      <w:r>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Default="00F83D84" w:rsidP="00F83D84">
      <w:pPr>
        <w:rPr>
          <w:lang w:val="en-US"/>
        </w:rPr>
      </w:pPr>
      <w:r>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Pr="00127E7B" w:rsidRDefault="008A6D4A" w:rsidP="001773FF">
      <w:pPr>
        <w:pStyle w:val="Heading8"/>
      </w:pPr>
      <w:r w:rsidRPr="00127E7B">
        <w:br w:type="page"/>
      </w:r>
      <w:bookmarkStart w:id="811" w:name="_Toc510696650"/>
      <w:bookmarkStart w:id="812" w:name="_Toc35971450"/>
      <w:bookmarkStart w:id="813" w:name="_Toc70325151"/>
      <w:bookmarkStart w:id="814" w:name="_Toc81226757"/>
      <w:bookmarkStart w:id="815" w:name="_Toc93869050"/>
      <w:bookmarkStart w:id="816" w:name="_Toc138348809"/>
      <w:r w:rsidRPr="00127E7B">
        <w:lastRenderedPageBreak/>
        <w:t>Annex A (normative):</w:t>
      </w:r>
      <w:r w:rsidRPr="00127E7B">
        <w:br/>
        <w:t>OpenAPI specification</w:t>
      </w:r>
      <w:bookmarkEnd w:id="811"/>
      <w:bookmarkEnd w:id="812"/>
      <w:bookmarkEnd w:id="813"/>
      <w:bookmarkEnd w:id="814"/>
      <w:bookmarkEnd w:id="815"/>
      <w:bookmarkEnd w:id="816"/>
    </w:p>
    <w:p w14:paraId="617E9779" w14:textId="77777777" w:rsidR="008A6D4A" w:rsidRPr="00127E7B" w:rsidRDefault="008A6D4A" w:rsidP="007B0D79">
      <w:pPr>
        <w:pStyle w:val="Heading1"/>
      </w:pPr>
      <w:bookmarkStart w:id="817" w:name="_Toc510696651"/>
      <w:bookmarkStart w:id="818" w:name="_Toc35971451"/>
      <w:bookmarkStart w:id="819" w:name="_Toc70325152"/>
      <w:bookmarkStart w:id="820" w:name="_Toc81226758"/>
      <w:bookmarkStart w:id="821" w:name="_Toc93869051"/>
      <w:bookmarkStart w:id="822" w:name="_Toc138348810"/>
      <w:r w:rsidRPr="00127E7B">
        <w:t>A.1</w:t>
      </w:r>
      <w:r w:rsidRPr="00127E7B">
        <w:tab/>
        <w:t>General</w:t>
      </w:r>
      <w:bookmarkEnd w:id="817"/>
      <w:bookmarkEnd w:id="818"/>
      <w:bookmarkEnd w:id="819"/>
      <w:bookmarkEnd w:id="820"/>
      <w:bookmarkEnd w:id="821"/>
      <w:bookmarkEnd w:id="822"/>
    </w:p>
    <w:p w14:paraId="5085D825" w14:textId="2DF21E2B" w:rsidR="008A6D4A" w:rsidRPr="00127E7B" w:rsidRDefault="008A6D4A" w:rsidP="008A6D4A">
      <w:bookmarkStart w:id="823"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24"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825" w:name="_Toc70325153"/>
      <w:bookmarkStart w:id="826" w:name="_Toc81226759"/>
      <w:bookmarkStart w:id="827" w:name="_Toc93869052"/>
      <w:bookmarkStart w:id="828" w:name="_Toc138348811"/>
      <w:r w:rsidRPr="00127E7B">
        <w:t>A.2</w:t>
      </w:r>
      <w:r w:rsidRPr="00127E7B">
        <w:tab/>
      </w:r>
      <w:r w:rsidR="004432AA" w:rsidRPr="00127E7B">
        <w:t>Nnsacf_</w:t>
      </w:r>
      <w:r w:rsidR="001E7415" w:rsidRPr="00127E7B">
        <w:t>NSAC</w:t>
      </w:r>
      <w:r w:rsidRPr="00127E7B">
        <w:t xml:space="preserve"> API</w:t>
      </w:r>
      <w:bookmarkEnd w:id="823"/>
      <w:bookmarkEnd w:id="824"/>
      <w:bookmarkEnd w:id="825"/>
      <w:bookmarkEnd w:id="826"/>
      <w:bookmarkEnd w:id="827"/>
      <w:bookmarkEnd w:id="828"/>
    </w:p>
    <w:p w14:paraId="1B4DE8C2" w14:textId="77777777" w:rsidR="008A6D4A" w:rsidRPr="00127E7B" w:rsidRDefault="008A6D4A" w:rsidP="008A6D4A">
      <w:pPr>
        <w:pStyle w:val="PL"/>
      </w:pPr>
      <w:bookmarkStart w:id="82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6999DE7D" w:rsidR="008A6D4A" w:rsidRPr="00127E7B" w:rsidRDefault="008A6D4A" w:rsidP="008A6D4A">
      <w:pPr>
        <w:pStyle w:val="PL"/>
        <w:rPr>
          <w:lang w:val="fr-FR"/>
        </w:rPr>
      </w:pPr>
      <w:r w:rsidRPr="00127E7B">
        <w:rPr>
          <w:lang w:val="fr-FR"/>
        </w:rPr>
        <w:t xml:space="preserve">  version: 1.</w:t>
      </w:r>
      <w:r w:rsidR="00D53541">
        <w:rPr>
          <w:lang w:val="fr-FR"/>
        </w:rPr>
        <w:t>1</w:t>
      </w:r>
      <w:r w:rsidRPr="00127E7B">
        <w:rPr>
          <w:lang w:val="fr-FR"/>
        </w:rPr>
        <w:t>.0</w:t>
      </w:r>
      <w:r w:rsidR="00951E45">
        <w:rPr>
          <w:lang w:val="fr-FR"/>
        </w:rPr>
        <w:t>-alpha.</w:t>
      </w:r>
      <w:r w:rsidR="00DD5AA9">
        <w:rPr>
          <w:lang w:val="fr-FR"/>
        </w:rPr>
        <w:t>2</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4EF94EBB" w:rsidR="008A6D4A" w:rsidRPr="00127E7B" w:rsidRDefault="008A6D4A" w:rsidP="008A6D4A">
      <w:pPr>
        <w:pStyle w:val="PL"/>
      </w:pPr>
      <w:r w:rsidRPr="00127E7B">
        <w:t xml:space="preserve">    © 20</w:t>
      </w:r>
      <w:r w:rsidR="009305C3" w:rsidRPr="00127E7B">
        <w:t>2</w:t>
      </w:r>
      <w:r w:rsidR="00DE6595">
        <w:t>3</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4D4E41C3"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w:t>
      </w:r>
      <w:r w:rsidR="00D53541">
        <w:rPr>
          <w:lang w:val="fr-FR"/>
        </w:rPr>
        <w:t>8</w:t>
      </w:r>
      <w:r w:rsidR="00C96156" w:rsidRPr="00127E7B">
        <w:rPr>
          <w:lang w:val="fr-FR"/>
        </w:rPr>
        <w:t>.</w:t>
      </w:r>
      <w:r w:rsidR="00DD5AA9">
        <w:rPr>
          <w:lang w:val="fr-FR"/>
        </w:rPr>
        <w:t>2</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2E7E6D8C" w14:textId="77777777" w:rsidR="00B17DCC" w:rsidRPr="003B2883" w:rsidRDefault="00B17DCC" w:rsidP="00B17DCC">
      <w:pPr>
        <w:pStyle w:val="PL"/>
      </w:pPr>
      <w:r>
        <w:t xml:space="preserve">      </w:t>
      </w:r>
      <w:r w:rsidRPr="003B2883">
        <w:t>security:</w:t>
      </w:r>
    </w:p>
    <w:p w14:paraId="433D4F21" w14:textId="77777777" w:rsidR="00B17DCC" w:rsidRPr="003B2883" w:rsidRDefault="00B17DCC" w:rsidP="00B17DCC">
      <w:pPr>
        <w:pStyle w:val="PL"/>
        <w:rPr>
          <w:lang w:val="en-US"/>
        </w:rPr>
      </w:pPr>
      <w:r w:rsidRPr="003B2883">
        <w:rPr>
          <w:lang w:val="en-US"/>
        </w:rPr>
        <w:t xml:space="preserve">  </w:t>
      </w:r>
      <w:r>
        <w:rPr>
          <w:lang w:val="en-US"/>
        </w:rPr>
        <w:t xml:space="preserve">      </w:t>
      </w:r>
      <w:r w:rsidRPr="003B2883">
        <w:rPr>
          <w:lang w:val="en-US"/>
        </w:rPr>
        <w:t>- {}</w:t>
      </w:r>
    </w:p>
    <w:p w14:paraId="22117277" w14:textId="77777777" w:rsidR="00B17DCC" w:rsidRPr="003B2883" w:rsidRDefault="00B17DCC" w:rsidP="00B17DCC">
      <w:pPr>
        <w:pStyle w:val="PL"/>
      </w:pPr>
      <w:r w:rsidRPr="003B2883">
        <w:t xml:space="preserve">  </w:t>
      </w:r>
      <w:r>
        <w:t xml:space="preserve">      </w:t>
      </w:r>
      <w:r w:rsidRPr="003B2883">
        <w:t>- oAuth2ClientCredentials:</w:t>
      </w:r>
    </w:p>
    <w:p w14:paraId="12611208" w14:textId="77777777" w:rsidR="00B17DCC" w:rsidRDefault="00B17DCC" w:rsidP="00B17DCC">
      <w:pPr>
        <w:pStyle w:val="PL"/>
        <w:rPr>
          <w:lang w:val="en-US"/>
        </w:rPr>
      </w:pPr>
      <w:r w:rsidRPr="003B2883">
        <w:rPr>
          <w:lang w:val="en-US"/>
        </w:rPr>
        <w:t xml:space="preserve">      </w:t>
      </w:r>
      <w:r>
        <w:rPr>
          <w:lang w:val="en-US"/>
        </w:rPr>
        <w:t xml:space="preserve">    </w:t>
      </w:r>
      <w:r w:rsidRPr="003B2883">
        <w:rPr>
          <w:lang w:val="en-US"/>
        </w:rPr>
        <w:t xml:space="preserve">- </w:t>
      </w:r>
      <w:r w:rsidRPr="00127E7B">
        <w:t>nnsacf-nsac</w:t>
      </w:r>
    </w:p>
    <w:p w14:paraId="30FD655E" w14:textId="77777777" w:rsidR="00B17DCC" w:rsidRDefault="00B17DCC" w:rsidP="00B17DCC">
      <w:pPr>
        <w:pStyle w:val="PL"/>
      </w:pPr>
      <w:r>
        <w:t xml:space="preserve">        - oAuth2ClientCredentials:</w:t>
      </w:r>
    </w:p>
    <w:p w14:paraId="0426A44A" w14:textId="77777777" w:rsidR="00B17DCC" w:rsidRDefault="00B17DCC" w:rsidP="00B17DCC">
      <w:pPr>
        <w:pStyle w:val="PL"/>
      </w:pPr>
      <w:r>
        <w:t xml:space="preserve">          - </w:t>
      </w:r>
      <w:r w:rsidRPr="00127E7B">
        <w:t>nnsacf-nsac</w:t>
      </w:r>
    </w:p>
    <w:p w14:paraId="597955E4" w14:textId="77777777" w:rsidR="00B17DCC" w:rsidRPr="00127E7B" w:rsidRDefault="00B17DCC" w:rsidP="00B17DCC">
      <w:pPr>
        <w:pStyle w:val="PL"/>
      </w:pPr>
      <w:r>
        <w:t xml:space="preserve">          - </w:t>
      </w:r>
      <w:r w:rsidRPr="00127E7B">
        <w:t>nnsacf-nsac</w:t>
      </w:r>
      <w:r>
        <w:t>:slice-ues</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lastRenderedPageBreak/>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3EF0B9A8" w14:textId="77777777" w:rsidR="00CC1F65" w:rsidRPr="00127E7B" w:rsidRDefault="00CC1F65" w:rsidP="00CC1F65">
      <w:pPr>
        <w:pStyle w:val="PL"/>
      </w:pPr>
      <w:r w:rsidRPr="00127E7B">
        <w:t xml:space="preserve">        '</w:t>
      </w:r>
      <w:r>
        <w:rPr>
          <w:lang w:eastAsia="zh-CN"/>
        </w:rPr>
        <w:t>401</w:t>
      </w:r>
      <w:r w:rsidRPr="00127E7B">
        <w:t>':</w:t>
      </w:r>
    </w:p>
    <w:p w14:paraId="340F2E02" w14:textId="77777777" w:rsidR="00CC1F65" w:rsidRPr="00127E7B" w:rsidRDefault="00CC1F65" w:rsidP="00CC1F65">
      <w:pPr>
        <w:pStyle w:val="PL"/>
      </w:pPr>
      <w:r w:rsidRPr="00127E7B">
        <w:t xml:space="preserve">          $ref: 'TS29571_CommonData.yaml#/components/responses/</w:t>
      </w:r>
      <w:r>
        <w:t>401</w:t>
      </w:r>
      <w:r w:rsidRPr="00127E7B">
        <w:t>'</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2BE6A972"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4AFF457E" w14:textId="77777777" w:rsidR="00CC1F65" w:rsidRPr="00127E7B" w:rsidRDefault="00CC1F65" w:rsidP="00CC1F65">
      <w:pPr>
        <w:pStyle w:val="PL"/>
      </w:pPr>
      <w:r w:rsidRPr="00127E7B">
        <w:t xml:space="preserve">          $ref: 'TS29571_CommonData.yaml#/components/responses/50</w:t>
      </w:r>
      <w:r>
        <w:t>2</w:t>
      </w:r>
      <w:r w:rsidRPr="00127E7B">
        <w:t>'</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58A8836B" w14:textId="77777777" w:rsidR="00B17DCC" w:rsidRPr="003B2883" w:rsidRDefault="00B17DCC" w:rsidP="00B17DCC">
      <w:pPr>
        <w:pStyle w:val="PL"/>
      </w:pPr>
      <w:r>
        <w:t xml:space="preserve">      </w:t>
      </w:r>
      <w:r w:rsidRPr="003B2883">
        <w:t>security:</w:t>
      </w:r>
    </w:p>
    <w:p w14:paraId="53C68D91" w14:textId="77777777" w:rsidR="00B17DCC" w:rsidRPr="003B2883" w:rsidRDefault="00B17DCC" w:rsidP="00B17DCC">
      <w:pPr>
        <w:pStyle w:val="PL"/>
        <w:rPr>
          <w:lang w:val="en-US"/>
        </w:rPr>
      </w:pPr>
      <w:r w:rsidRPr="003B2883">
        <w:rPr>
          <w:lang w:val="en-US"/>
        </w:rPr>
        <w:t xml:space="preserve">  </w:t>
      </w:r>
      <w:r>
        <w:rPr>
          <w:lang w:val="en-US"/>
        </w:rPr>
        <w:t xml:space="preserve">      </w:t>
      </w:r>
      <w:r w:rsidRPr="003B2883">
        <w:rPr>
          <w:lang w:val="en-US"/>
        </w:rPr>
        <w:t>- {}</w:t>
      </w:r>
    </w:p>
    <w:p w14:paraId="0331CA86" w14:textId="77777777" w:rsidR="00B17DCC" w:rsidRPr="003B2883" w:rsidRDefault="00B17DCC" w:rsidP="00B17DCC">
      <w:pPr>
        <w:pStyle w:val="PL"/>
      </w:pPr>
      <w:r w:rsidRPr="003B2883">
        <w:lastRenderedPageBreak/>
        <w:t xml:space="preserve">  </w:t>
      </w:r>
      <w:r>
        <w:t xml:space="preserve">      </w:t>
      </w:r>
      <w:r w:rsidRPr="003B2883">
        <w:t>- oAuth2ClientCredentials:</w:t>
      </w:r>
    </w:p>
    <w:p w14:paraId="283317CD" w14:textId="77777777" w:rsidR="00B17DCC" w:rsidRDefault="00B17DCC" w:rsidP="00B17DCC">
      <w:pPr>
        <w:pStyle w:val="PL"/>
        <w:rPr>
          <w:lang w:val="en-US"/>
        </w:rPr>
      </w:pPr>
      <w:r w:rsidRPr="003B2883">
        <w:rPr>
          <w:lang w:val="en-US"/>
        </w:rPr>
        <w:t xml:space="preserve">      </w:t>
      </w:r>
      <w:r>
        <w:rPr>
          <w:lang w:val="en-US"/>
        </w:rPr>
        <w:t xml:space="preserve">    </w:t>
      </w:r>
      <w:r w:rsidRPr="003B2883">
        <w:rPr>
          <w:lang w:val="en-US"/>
        </w:rPr>
        <w:t xml:space="preserve">- </w:t>
      </w:r>
      <w:r w:rsidRPr="00127E7B">
        <w:t>nnsacf-nsac</w:t>
      </w:r>
    </w:p>
    <w:p w14:paraId="4B24D1E4" w14:textId="77777777" w:rsidR="00B17DCC" w:rsidRDefault="00B17DCC" w:rsidP="00B17DCC">
      <w:pPr>
        <w:pStyle w:val="PL"/>
      </w:pPr>
      <w:r>
        <w:t xml:space="preserve">        - oAuth2ClientCredentials:</w:t>
      </w:r>
    </w:p>
    <w:p w14:paraId="5E94EE12" w14:textId="77777777" w:rsidR="00B17DCC" w:rsidRDefault="00B17DCC" w:rsidP="00B17DCC">
      <w:pPr>
        <w:pStyle w:val="PL"/>
      </w:pPr>
      <w:r>
        <w:t xml:space="preserve">          - </w:t>
      </w:r>
      <w:r w:rsidRPr="00127E7B">
        <w:t>nnsacf-nsac</w:t>
      </w:r>
    </w:p>
    <w:p w14:paraId="127E0501" w14:textId="77777777" w:rsidR="00B17DCC" w:rsidRPr="00127E7B" w:rsidRDefault="00B17DCC" w:rsidP="00B17DCC">
      <w:pPr>
        <w:pStyle w:val="PL"/>
      </w:pPr>
      <w:r>
        <w:t xml:space="preserve">          - </w:t>
      </w:r>
      <w:r w:rsidRPr="00127E7B">
        <w:t>nnsacf-nsac</w:t>
      </w:r>
      <w:r>
        <w:t>:slice-pdus</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3AD5F0ED" w14:textId="77777777" w:rsidR="00CC1F65" w:rsidRPr="00127E7B" w:rsidRDefault="00CC1F65" w:rsidP="00CC1F65">
      <w:pPr>
        <w:pStyle w:val="PL"/>
      </w:pPr>
      <w:r w:rsidRPr="00127E7B">
        <w:t xml:space="preserve">        '</w:t>
      </w:r>
      <w:r>
        <w:rPr>
          <w:lang w:eastAsia="zh-CN"/>
        </w:rPr>
        <w:t>401</w:t>
      </w:r>
      <w:r w:rsidRPr="00127E7B">
        <w:t>':</w:t>
      </w:r>
    </w:p>
    <w:p w14:paraId="3C888326" w14:textId="77777777" w:rsidR="00CC1F65" w:rsidRPr="00127E7B" w:rsidRDefault="00CC1F65" w:rsidP="00CC1F65">
      <w:pPr>
        <w:pStyle w:val="PL"/>
      </w:pPr>
      <w:r w:rsidRPr="00127E7B">
        <w:t xml:space="preserve">          $ref: 'TS29571_CommonData.yaml#/components/responses/</w:t>
      </w:r>
      <w:r>
        <w:t>401</w:t>
      </w:r>
      <w:r w:rsidRPr="00127E7B">
        <w:t>'</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59E6418" w14:textId="77777777" w:rsidR="00CC1F65" w:rsidRPr="00127E7B" w:rsidRDefault="00CC1F65" w:rsidP="00CC1F65">
      <w:pPr>
        <w:pStyle w:val="PL"/>
      </w:pPr>
      <w:r w:rsidRPr="00127E7B">
        <w:t xml:space="preserve">        '</w:t>
      </w:r>
      <w:r w:rsidRPr="00127E7B">
        <w:rPr>
          <w:lang w:eastAsia="zh-CN"/>
        </w:rPr>
        <w:t>50</w:t>
      </w:r>
      <w:r>
        <w:rPr>
          <w:lang w:eastAsia="zh-CN"/>
        </w:rPr>
        <w:t>2</w:t>
      </w:r>
      <w:r w:rsidRPr="00127E7B">
        <w:t>':</w:t>
      </w:r>
    </w:p>
    <w:p w14:paraId="78729A7F" w14:textId="77777777" w:rsidR="00CC1F65" w:rsidRPr="00127E7B" w:rsidRDefault="00CC1F65" w:rsidP="00CC1F65">
      <w:pPr>
        <w:pStyle w:val="PL"/>
      </w:pPr>
      <w:r w:rsidRPr="00127E7B">
        <w:t xml:space="preserve">          $ref: 'TS29571_CommonData.yaml#/components/responses/50</w:t>
      </w:r>
      <w:r>
        <w:t>2</w:t>
      </w:r>
      <w:r w:rsidRPr="00127E7B">
        <w:t>'</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Default="00505A73" w:rsidP="00505A73">
      <w:pPr>
        <w:pStyle w:val="PL"/>
      </w:pPr>
    </w:p>
    <w:p w14:paraId="2159A61A"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/slices</w:t>
      </w:r>
      <w:r>
        <w:rPr>
          <w:rFonts w:ascii="Courier New" w:hAnsi="Courier New"/>
          <w:sz w:val="16"/>
        </w:rPr>
        <w:t>/configs</w:t>
      </w:r>
      <w:r w:rsidRPr="00E03DB8">
        <w:rPr>
          <w:rFonts w:ascii="Courier New" w:hAnsi="Courier New"/>
          <w:sz w:val="16"/>
        </w:rPr>
        <w:t>:</w:t>
      </w:r>
    </w:p>
    <w:p w14:paraId="0745EC5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post:</w:t>
      </w:r>
    </w:p>
    <w:p w14:paraId="2087B419"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summary: </w:t>
      </w:r>
      <w:r>
        <w:rPr>
          <w:rFonts w:ascii="Courier New" w:hAnsi="Courier New"/>
          <w:sz w:val="16"/>
        </w:rPr>
        <w:t>&gt;</w:t>
      </w:r>
    </w:p>
    <w:p w14:paraId="1114E04D"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03DB8">
        <w:rPr>
          <w:rFonts w:ascii="Courier New" w:hAnsi="Courier New"/>
          <w:sz w:val="16"/>
        </w:rPr>
        <w:t xml:space="preserve">Network Slice Admission Control </w:t>
      </w:r>
      <w:r>
        <w:rPr>
          <w:rFonts w:ascii="Courier New" w:hAnsi="Courier New"/>
          <w:sz w:val="16"/>
        </w:rPr>
        <w:t xml:space="preserve">update of </w:t>
      </w:r>
      <w:r w:rsidRPr="00D6375D">
        <w:rPr>
          <w:rFonts w:ascii="Courier New" w:hAnsi="Courier New"/>
          <w:sz w:val="16"/>
        </w:rPr>
        <w:t xml:space="preserve">the local maximum number of registered UEs and/or </w:t>
      </w:r>
    </w:p>
    <w:p w14:paraId="68EDACCE"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75D">
        <w:rPr>
          <w:rFonts w:ascii="Courier New" w:hAnsi="Courier New"/>
          <w:sz w:val="16"/>
        </w:rPr>
        <w:t>number of PDU sessions of the network slice at NSACF.</w:t>
      </w:r>
    </w:p>
    <w:p w14:paraId="010B5BF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operationId: </w:t>
      </w:r>
      <w:r w:rsidRPr="009B37B4">
        <w:rPr>
          <w:rFonts w:ascii="Courier New" w:hAnsi="Courier New"/>
          <w:sz w:val="16"/>
        </w:rPr>
        <w:t>LocalNumberUpdate</w:t>
      </w:r>
    </w:p>
    <w:p w14:paraId="2BD2DEC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tags:</w:t>
      </w:r>
    </w:p>
    <w:p w14:paraId="53B8606A"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 slice collection</w:t>
      </w:r>
    </w:p>
    <w:p w14:paraId="6357A0BA"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security:</w:t>
      </w:r>
    </w:p>
    <w:p w14:paraId="33BDFC67"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w:t>
      </w:r>
    </w:p>
    <w:p w14:paraId="1A88C66C"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oAuth2ClientCredentials:</w:t>
      </w:r>
    </w:p>
    <w:p w14:paraId="0C30F042"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nnsacf-nsac</w:t>
      </w:r>
    </w:p>
    <w:p w14:paraId="4C7DD158"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oAuth2ClientCredentials:</w:t>
      </w:r>
    </w:p>
    <w:p w14:paraId="11D4EDBF" w14:textId="77777777" w:rsidR="004000F2" w:rsidRPr="005F24A6"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nnsacf-nsac</w:t>
      </w:r>
    </w:p>
    <w:p w14:paraId="30B16485"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24A6">
        <w:rPr>
          <w:rFonts w:ascii="Courier New" w:hAnsi="Courier New"/>
          <w:noProof/>
          <w:sz w:val="16"/>
        </w:rPr>
        <w:t xml:space="preserve">          - nnsacf-nsac:</w:t>
      </w:r>
      <w:r>
        <w:rPr>
          <w:rFonts w:ascii="Courier New" w:hAnsi="Courier New"/>
          <w:noProof/>
          <w:sz w:val="16"/>
        </w:rPr>
        <w:t>ac-info-update</w:t>
      </w:r>
    </w:p>
    <w:p w14:paraId="206A1BA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requestBody:</w:t>
      </w:r>
    </w:p>
    <w:p w14:paraId="21B2DD1C"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content:</w:t>
      </w:r>
    </w:p>
    <w:p w14:paraId="65D94B0B"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application/json:</w:t>
      </w:r>
    </w:p>
    <w:p w14:paraId="5C20D6F6"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schema:</w:t>
      </w:r>
    </w:p>
    <w:p w14:paraId="72E37FC5"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'#/components/schemas/</w:t>
      </w:r>
      <w:r w:rsidRPr="009B37B4">
        <w:rPr>
          <w:rFonts w:ascii="Courier New" w:hAnsi="Courier New"/>
          <w:sz w:val="16"/>
        </w:rPr>
        <w:t>ACUpdateData</w:t>
      </w:r>
      <w:r>
        <w:rPr>
          <w:rFonts w:ascii="Courier New" w:hAnsi="Courier New"/>
          <w:sz w:val="16"/>
        </w:rPr>
        <w:t>'</w:t>
      </w:r>
    </w:p>
    <w:p w14:paraId="1CA991B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required: true</w:t>
      </w:r>
    </w:p>
    <w:p w14:paraId="30470726" w14:textId="77777777" w:rsidR="004000F2" w:rsidRPr="003F6E2B"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03DB8">
        <w:rPr>
          <w:rFonts w:ascii="Courier New" w:hAnsi="Courier New"/>
          <w:sz w:val="16"/>
        </w:rPr>
        <w:t xml:space="preserve">      </w:t>
      </w:r>
      <w:r w:rsidRPr="003F6E2B">
        <w:rPr>
          <w:rFonts w:ascii="Courier New" w:hAnsi="Courier New"/>
          <w:sz w:val="16"/>
          <w:lang w:val="en-US"/>
        </w:rPr>
        <w:t>responses:</w:t>
      </w:r>
    </w:p>
    <w:p w14:paraId="2FE9FA19" w14:textId="77777777" w:rsidR="004000F2" w:rsidRPr="003F6E2B"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F6E2B">
        <w:rPr>
          <w:rFonts w:ascii="Courier New" w:hAnsi="Courier New"/>
          <w:sz w:val="16"/>
          <w:lang w:val="en-US"/>
        </w:rPr>
        <w:t xml:space="preserve">        '204':</w:t>
      </w:r>
    </w:p>
    <w:p w14:paraId="3E2C5AE3" w14:textId="77777777" w:rsidR="004000F2" w:rsidRPr="003F6E2B"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F6E2B">
        <w:rPr>
          <w:rFonts w:ascii="Courier New" w:hAnsi="Courier New"/>
          <w:sz w:val="16"/>
          <w:lang w:val="en-US"/>
        </w:rPr>
        <w:t xml:space="preserve">          description: Successful ACU operation</w:t>
      </w:r>
    </w:p>
    <w:p w14:paraId="46A78D15"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hint="eastAsia"/>
          <w:sz w:val="16"/>
          <w:lang w:eastAsia="zh-CN"/>
        </w:rPr>
        <w:t>307</w:t>
      </w:r>
      <w:r w:rsidRPr="00E03DB8">
        <w:rPr>
          <w:rFonts w:ascii="Courier New" w:hAnsi="Courier New"/>
          <w:sz w:val="16"/>
        </w:rPr>
        <w:t>':</w:t>
      </w:r>
    </w:p>
    <w:p w14:paraId="24DC379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lastRenderedPageBreak/>
        <w:t xml:space="preserve">          $ref: 'TS29571_CommonData.yaml#/components/responses/307'</w:t>
      </w:r>
    </w:p>
    <w:p w14:paraId="2F4CA6D2"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hint="eastAsia"/>
          <w:sz w:val="16"/>
          <w:lang w:eastAsia="zh-CN"/>
        </w:rPr>
        <w:t>30</w:t>
      </w:r>
      <w:r w:rsidRPr="00E03DB8">
        <w:rPr>
          <w:rFonts w:ascii="Courier New" w:hAnsi="Courier New"/>
          <w:sz w:val="16"/>
          <w:lang w:eastAsia="zh-CN"/>
        </w:rPr>
        <w:t>8</w:t>
      </w:r>
      <w:r w:rsidRPr="00E03DB8">
        <w:rPr>
          <w:rFonts w:ascii="Courier New" w:hAnsi="Courier New"/>
          <w:sz w:val="16"/>
        </w:rPr>
        <w:t>':</w:t>
      </w:r>
    </w:p>
    <w:p w14:paraId="2AA88468"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'TS29571_CommonData.yaml#/components/responses/308'</w:t>
      </w:r>
    </w:p>
    <w:p w14:paraId="1DEC5383"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'400':</w:t>
      </w:r>
    </w:p>
    <w:p w14:paraId="0E4C983E"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w:t>
      </w:r>
      <w:r>
        <w:rPr>
          <w:rFonts w:ascii="Courier New" w:hAnsi="Courier New"/>
          <w:sz w:val="16"/>
        </w:rPr>
        <w:t>0</w:t>
      </w:r>
      <w:r w:rsidRPr="00E03DB8">
        <w:rPr>
          <w:rFonts w:ascii="Courier New" w:hAnsi="Courier New"/>
          <w:sz w:val="16"/>
        </w:rPr>
        <w:t>'</w:t>
      </w:r>
    </w:p>
    <w:p w14:paraId="2B793939"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401</w:t>
      </w:r>
      <w:r w:rsidRPr="00E03DB8">
        <w:rPr>
          <w:rFonts w:ascii="Courier New" w:hAnsi="Courier New"/>
          <w:sz w:val="16"/>
        </w:rPr>
        <w:t>':</w:t>
      </w:r>
    </w:p>
    <w:p w14:paraId="64950A1C"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'TS29571_CommonData.yaml#/components/responses/401'</w:t>
      </w:r>
    </w:p>
    <w:p w14:paraId="44B1BC2C" w14:textId="77777777" w:rsidR="004000F2"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'403':</w:t>
      </w:r>
    </w:p>
    <w:p w14:paraId="718CC25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w:t>
      </w:r>
      <w:r>
        <w:rPr>
          <w:rFonts w:ascii="Courier New" w:hAnsi="Courier New"/>
          <w:sz w:val="16"/>
        </w:rPr>
        <w:t>3</w:t>
      </w:r>
      <w:r w:rsidRPr="00E03DB8">
        <w:rPr>
          <w:rFonts w:ascii="Courier New" w:hAnsi="Courier New"/>
          <w:sz w:val="16"/>
        </w:rPr>
        <w:t>'</w:t>
      </w:r>
    </w:p>
    <w:p w14:paraId="4007919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'404':</w:t>
      </w:r>
    </w:p>
    <w:p w14:paraId="7D68302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'TS29571_CommonData.yaml#/components/responses/40</w:t>
      </w:r>
      <w:r>
        <w:rPr>
          <w:rFonts w:ascii="Courier New" w:hAnsi="Courier New"/>
          <w:sz w:val="16"/>
        </w:rPr>
        <w:t>4</w:t>
      </w:r>
      <w:r w:rsidRPr="00E03DB8">
        <w:rPr>
          <w:rFonts w:ascii="Courier New" w:hAnsi="Courier New"/>
          <w:sz w:val="16"/>
        </w:rPr>
        <w:t>'</w:t>
      </w:r>
    </w:p>
    <w:p w14:paraId="210B54A1"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500</w:t>
      </w:r>
      <w:r w:rsidRPr="00E03DB8">
        <w:rPr>
          <w:rFonts w:ascii="Courier New" w:hAnsi="Courier New"/>
          <w:sz w:val="16"/>
        </w:rPr>
        <w:t>':</w:t>
      </w:r>
    </w:p>
    <w:p w14:paraId="4ABA7B08"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'TS29571_CommonData.yaml#/components/responses/500'</w:t>
      </w:r>
    </w:p>
    <w:p w14:paraId="6F0EB3E0"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502</w:t>
      </w:r>
      <w:r w:rsidRPr="00E03DB8">
        <w:rPr>
          <w:rFonts w:ascii="Courier New" w:hAnsi="Courier New"/>
          <w:sz w:val="16"/>
        </w:rPr>
        <w:t>':</w:t>
      </w:r>
    </w:p>
    <w:p w14:paraId="22178DA4"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'TS29571_CommonData.yaml#/components/responses/502'</w:t>
      </w:r>
    </w:p>
    <w:p w14:paraId="7CA18A64"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503</w:t>
      </w:r>
      <w:r w:rsidRPr="00E03DB8">
        <w:rPr>
          <w:rFonts w:ascii="Courier New" w:hAnsi="Courier New"/>
          <w:sz w:val="16"/>
        </w:rPr>
        <w:t>':</w:t>
      </w:r>
    </w:p>
    <w:p w14:paraId="5C4718E9"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'TS29571_CommonData.yaml#/components/responses/503'</w:t>
      </w:r>
    </w:p>
    <w:p w14:paraId="2E9382C7"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E03DB8">
        <w:rPr>
          <w:rFonts w:ascii="Courier New" w:hAnsi="Courier New"/>
          <w:sz w:val="16"/>
          <w:lang w:eastAsia="zh-CN"/>
        </w:rPr>
        <w:t>504</w:t>
      </w:r>
      <w:r w:rsidRPr="00E03DB8">
        <w:rPr>
          <w:rFonts w:ascii="Courier New" w:hAnsi="Courier New"/>
          <w:sz w:val="16"/>
        </w:rPr>
        <w:t>':</w:t>
      </w:r>
    </w:p>
    <w:p w14:paraId="6C0CE7DA" w14:textId="77777777" w:rsidR="004000F2" w:rsidRPr="00E03DB8" w:rsidRDefault="004000F2" w:rsidP="0040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'TS29571_CommonData.yaml#/components/responses/504'</w:t>
      </w:r>
    </w:p>
    <w:p w14:paraId="1C7DCE22" w14:textId="77777777" w:rsidR="004000F2" w:rsidRPr="00127E7B" w:rsidRDefault="004000F2"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4DED8F9F" w14:textId="5687AE40" w:rsidR="000E2E03" w:rsidRDefault="000E2E03" w:rsidP="000E2E03">
      <w:pPr>
        <w:pStyle w:val="PL"/>
      </w:pPr>
      <w:r w:rsidRPr="00127E7B">
        <w:t xml:space="preserve">            nnsacf-nsac</w:t>
      </w:r>
      <w:r>
        <w:t>:slice-ues</w:t>
      </w:r>
      <w:r w:rsidR="004967F0">
        <w:t>:</w:t>
      </w:r>
      <w:r>
        <w:t xml:space="preserve"> &gt;</w:t>
      </w:r>
    </w:p>
    <w:p w14:paraId="2DABB1D6" w14:textId="77777777" w:rsidR="000E2E03" w:rsidRDefault="000E2E03" w:rsidP="000E2E03">
      <w:pPr>
        <w:pStyle w:val="PL"/>
        <w:rPr>
          <w:lang w:eastAsia="zh-CN"/>
        </w:rPr>
      </w:pPr>
      <w:r>
        <w:t xml:space="preserve">              Access to service operations applying to the </w:t>
      </w:r>
      <w:r w:rsidRPr="00127E7B">
        <w:rPr>
          <w:rFonts w:hint="eastAsia"/>
          <w:lang w:eastAsia="zh-CN"/>
        </w:rPr>
        <w:t xml:space="preserve">collection of </w:t>
      </w:r>
      <w:r w:rsidRPr="00127E7B">
        <w:rPr>
          <w:lang w:eastAsia="zh-CN"/>
        </w:rPr>
        <w:t>slice subject to NSAC for</w:t>
      </w:r>
    </w:p>
    <w:p w14:paraId="2ED227E0" w14:textId="77777777" w:rsidR="000E2E03" w:rsidRDefault="000E2E03" w:rsidP="000E2E03">
      <w:pPr>
        <w:pStyle w:val="PL"/>
      </w:pPr>
      <w:r>
        <w:rPr>
          <w:lang w:eastAsia="zh-CN"/>
        </w:rPr>
        <w:t xml:space="preserve">             </w:t>
      </w:r>
      <w:r w:rsidRPr="00127E7B">
        <w:rPr>
          <w:lang w:eastAsia="zh-CN"/>
        </w:rPr>
        <w:t xml:space="preserve"> UEs</w:t>
      </w:r>
    </w:p>
    <w:p w14:paraId="4F507AA4" w14:textId="3722D633" w:rsidR="000E2E03" w:rsidRDefault="000E2E03" w:rsidP="000E2E03">
      <w:pPr>
        <w:pStyle w:val="PL"/>
      </w:pPr>
      <w:r w:rsidRPr="00127E7B">
        <w:t xml:space="preserve">            nnsacf-nsac</w:t>
      </w:r>
      <w:r>
        <w:t>:slice-pdus</w:t>
      </w:r>
      <w:r w:rsidR="004967F0">
        <w:t>:</w:t>
      </w:r>
      <w:r>
        <w:t xml:space="preserve"> &gt;</w:t>
      </w:r>
    </w:p>
    <w:p w14:paraId="5D7DBD3E" w14:textId="77777777" w:rsidR="000E2E03" w:rsidRDefault="000E2E03" w:rsidP="000E2E03">
      <w:pPr>
        <w:pStyle w:val="PL"/>
        <w:rPr>
          <w:lang w:eastAsia="zh-CN"/>
        </w:rPr>
      </w:pPr>
      <w:r>
        <w:t xml:space="preserve">             </w:t>
      </w:r>
      <w:r w:rsidRPr="00127E7B">
        <w:t xml:space="preserve"> </w:t>
      </w:r>
      <w:r>
        <w:t xml:space="preserve">Access to service operations applying to the </w:t>
      </w:r>
      <w:r w:rsidRPr="00127E7B">
        <w:rPr>
          <w:rFonts w:hint="eastAsia"/>
          <w:lang w:eastAsia="zh-CN"/>
        </w:rPr>
        <w:t xml:space="preserve">collection of </w:t>
      </w:r>
      <w:r w:rsidRPr="00127E7B">
        <w:rPr>
          <w:lang w:eastAsia="zh-CN"/>
        </w:rPr>
        <w:t>slice subject to NSAC for</w:t>
      </w:r>
    </w:p>
    <w:p w14:paraId="3BD1E14B" w14:textId="77777777" w:rsidR="000E2E03" w:rsidRPr="00127E7B" w:rsidRDefault="000E2E03" w:rsidP="000E2E03">
      <w:pPr>
        <w:pStyle w:val="PL"/>
      </w:pPr>
      <w:r>
        <w:rPr>
          <w:lang w:eastAsia="zh-CN"/>
        </w:rPr>
        <w:t xml:space="preserve">              </w:t>
      </w:r>
      <w:r w:rsidRPr="00127E7B">
        <w:rPr>
          <w:lang w:eastAsia="zh-CN"/>
        </w:rPr>
        <w:t>PDU sessions</w:t>
      </w:r>
    </w:p>
    <w:p w14:paraId="710B502E" w14:textId="664FEDFF" w:rsidR="00505A08" w:rsidRDefault="007D49A3" w:rsidP="00505A08">
      <w:pPr>
        <w:pStyle w:val="PL"/>
      </w:pPr>
      <w:r w:rsidRPr="00E03DB8">
        <w:t xml:space="preserve">            </w:t>
      </w:r>
      <w:r w:rsidRPr="005F24A6">
        <w:rPr>
          <w:noProof/>
        </w:rPr>
        <w:t>nnsacf-nsac:</w:t>
      </w:r>
      <w:r>
        <w:rPr>
          <w:noProof/>
        </w:rPr>
        <w:t>ac-info-update</w:t>
      </w:r>
      <w:r w:rsidRPr="00E03DB8">
        <w:t xml:space="preserve">: </w:t>
      </w:r>
      <w:r>
        <w:t>&gt;</w:t>
      </w:r>
    </w:p>
    <w:p w14:paraId="05A153ED" w14:textId="1947C2DD" w:rsidR="007D49A3"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Pr>
          <w:rFonts w:ascii="Courier New" w:hAnsi="Courier New"/>
          <w:sz w:val="16"/>
        </w:rPr>
        <w:t xml:space="preserve">  </w:t>
      </w:r>
      <w:r w:rsidRPr="00E03DB8">
        <w:rPr>
          <w:rFonts w:ascii="Courier New" w:hAnsi="Courier New"/>
          <w:sz w:val="16"/>
        </w:rPr>
        <w:t xml:space="preserve">Access to </w:t>
      </w:r>
      <w:r>
        <w:rPr>
          <w:rFonts w:ascii="Courier New" w:hAnsi="Courier New"/>
          <w:sz w:val="16"/>
        </w:rPr>
        <w:t>the NSAC</w:t>
      </w:r>
      <w:r w:rsidRPr="00E03DB8">
        <w:rPr>
          <w:rFonts w:ascii="Courier New" w:hAnsi="Courier New"/>
          <w:sz w:val="16"/>
        </w:rPr>
        <w:t xml:space="preserve"> </w:t>
      </w:r>
      <w:r>
        <w:rPr>
          <w:rFonts w:ascii="Courier New" w:hAnsi="Courier New"/>
          <w:sz w:val="16"/>
        </w:rPr>
        <w:t xml:space="preserve">update of </w:t>
      </w:r>
      <w:r w:rsidRPr="00D6375D">
        <w:rPr>
          <w:rFonts w:ascii="Courier New" w:hAnsi="Courier New"/>
          <w:sz w:val="16"/>
        </w:rPr>
        <w:t>the local maximum number of registered UEs and/or</w:t>
      </w:r>
      <w:r>
        <w:rPr>
          <w:rFonts w:ascii="Courier New" w:hAnsi="Courier New"/>
          <w:sz w:val="16"/>
        </w:rPr>
        <w:t xml:space="preserve"> </w:t>
      </w:r>
      <w:r w:rsidRPr="00D6375D">
        <w:rPr>
          <w:rFonts w:ascii="Courier New" w:hAnsi="Courier New"/>
          <w:sz w:val="16"/>
        </w:rPr>
        <w:t>number</w:t>
      </w:r>
    </w:p>
    <w:p w14:paraId="191D4E18" w14:textId="77777777" w:rsidR="007D49A3" w:rsidRPr="00E03DB8" w:rsidRDefault="007D49A3" w:rsidP="007D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Pr>
          <w:rFonts w:ascii="Courier New" w:hAnsi="Courier New"/>
          <w:sz w:val="16"/>
        </w:rPr>
        <w:t xml:space="preserve">  </w:t>
      </w:r>
      <w:r w:rsidRPr="00D6375D">
        <w:rPr>
          <w:rFonts w:ascii="Courier New" w:hAnsi="Courier New"/>
          <w:sz w:val="16"/>
        </w:rPr>
        <w:t>of PDU sessions of the network slice at NSACF</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F80CE1F" w14:textId="77777777" w:rsidR="00903400" w:rsidRDefault="00903400" w:rsidP="00903400">
      <w:pPr>
        <w:pStyle w:val="PL"/>
      </w:pPr>
      <w:r>
        <w:t># Data type of nsacServiceArea IE is FFS</w:t>
      </w:r>
    </w:p>
    <w:p w14:paraId="5B703182" w14:textId="77777777" w:rsidR="00903400" w:rsidRPr="00127E7B" w:rsidRDefault="00903400" w:rsidP="00903400">
      <w:pPr>
        <w:pStyle w:val="PL"/>
      </w:pPr>
      <w:r>
        <w:t>#</w:t>
      </w:r>
      <w:r w:rsidRPr="00127E7B">
        <w:t xml:space="preserve">        </w:t>
      </w:r>
      <w:r>
        <w:t>nsacServiceArea</w:t>
      </w:r>
      <w:r w:rsidRPr="00127E7B">
        <w:t>:</w:t>
      </w:r>
    </w:p>
    <w:p w14:paraId="7A28358B" w14:textId="77777777" w:rsidR="00903400" w:rsidRPr="00127E7B" w:rsidRDefault="00903400" w:rsidP="00903400">
      <w:pPr>
        <w:pStyle w:val="PL"/>
      </w:pPr>
      <w:r>
        <w:t>#</w:t>
      </w:r>
      <w:r w:rsidRPr="00127E7B">
        <w:t xml:space="preserve">          type: </w:t>
      </w:r>
      <w:r>
        <w:t>FFS</w:t>
      </w:r>
    </w:p>
    <w:p w14:paraId="789F4E83" w14:textId="77777777" w:rsidR="008436E7" w:rsidRPr="003B2883" w:rsidRDefault="008436E7" w:rsidP="008436E7">
      <w:pPr>
        <w:pStyle w:val="PL"/>
      </w:pPr>
      <w:r w:rsidRPr="003B2883">
        <w:t xml:space="preserve">        supportedFeatures:</w:t>
      </w:r>
    </w:p>
    <w:p w14:paraId="1293ED88" w14:textId="77777777" w:rsidR="008436E7" w:rsidRPr="003B2883" w:rsidRDefault="008436E7" w:rsidP="008436E7">
      <w:pPr>
        <w:pStyle w:val="PL"/>
      </w:pPr>
      <w:r w:rsidRPr="003B2883">
        <w:t xml:space="preserve">          $ref: 'TS29571_CommonData.yaml#/components/schemas/SupportedFeatures'</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lastRenderedPageBreak/>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6CC42FB7" w14:textId="77777777" w:rsidR="006419C1" w:rsidRDefault="006419C1" w:rsidP="006419C1">
      <w:pPr>
        <w:pStyle w:val="PL"/>
        <w:rPr>
          <w:rFonts w:eastAsia="Malgun Gothic"/>
        </w:rPr>
      </w:pPr>
      <w:r w:rsidRPr="00127E7B">
        <w:t xml:space="preserve">        </w:t>
      </w:r>
      <w:r>
        <w:t>ue</w:t>
      </w:r>
      <w:r>
        <w:rPr>
          <w:rFonts w:eastAsia="Malgun Gothic"/>
        </w:rPr>
        <w:t>A</w:t>
      </w:r>
      <w:r w:rsidRPr="00716219">
        <w:rPr>
          <w:rFonts w:eastAsia="Malgun Gothic"/>
        </w:rPr>
        <w:t>dmission</w:t>
      </w:r>
      <w:r>
        <w:rPr>
          <w:rFonts w:eastAsia="Malgun Gothic"/>
        </w:rPr>
        <w:t>List:</w:t>
      </w:r>
    </w:p>
    <w:p w14:paraId="3D676143" w14:textId="77777777" w:rsidR="006419C1" w:rsidRPr="00127E7B" w:rsidRDefault="006419C1" w:rsidP="006419C1">
      <w:pPr>
        <w:pStyle w:val="PL"/>
      </w:pPr>
      <w:r w:rsidRPr="00127E7B">
        <w:t xml:space="preserve">          type: array</w:t>
      </w:r>
    </w:p>
    <w:p w14:paraId="420B22D4" w14:textId="77777777" w:rsidR="006419C1" w:rsidRPr="00127E7B" w:rsidRDefault="006419C1" w:rsidP="006419C1">
      <w:pPr>
        <w:pStyle w:val="PL"/>
      </w:pPr>
      <w:r w:rsidRPr="00127E7B">
        <w:t xml:space="preserve">          items:</w:t>
      </w:r>
    </w:p>
    <w:p w14:paraId="4043F08A" w14:textId="77777777" w:rsidR="006419C1" w:rsidRPr="00127E7B" w:rsidRDefault="006419C1" w:rsidP="006419C1">
      <w:pPr>
        <w:pStyle w:val="PL"/>
      </w:pPr>
      <w:r w:rsidRPr="00127E7B">
        <w:t xml:space="preserve">            $ref: '#/components/schemas/</w:t>
      </w:r>
      <w:r w:rsidRPr="0028306B">
        <w:t>UeAdmissionValue</w:t>
      </w:r>
      <w:r w:rsidRPr="00127E7B">
        <w:t>'</w:t>
      </w:r>
    </w:p>
    <w:p w14:paraId="096FA997" w14:textId="77777777" w:rsidR="006419C1" w:rsidRDefault="006419C1" w:rsidP="006419C1">
      <w:pPr>
        <w:pStyle w:val="PL"/>
      </w:pPr>
      <w:r w:rsidRPr="00127E7B">
        <w:t xml:space="preserve">          minItems: 1</w:t>
      </w:r>
    </w:p>
    <w:p w14:paraId="037FEE47" w14:textId="77777777" w:rsidR="00470874" w:rsidRPr="003B2883" w:rsidRDefault="00470874" w:rsidP="00470874">
      <w:pPr>
        <w:pStyle w:val="PL"/>
      </w:pPr>
      <w:r w:rsidRPr="003B2883">
        <w:t xml:space="preserve">        supportedFeatures:</w:t>
      </w:r>
    </w:p>
    <w:p w14:paraId="5DE4DBA7" w14:textId="77777777" w:rsidR="00470874" w:rsidRPr="00E03DB8" w:rsidRDefault="00470874" w:rsidP="00470874">
      <w:pPr>
        <w:pStyle w:val="PL"/>
      </w:pPr>
      <w:r w:rsidRPr="003B2883">
        <w:t xml:space="preserve">          $ref: 'TS29571_CommonData.yaml#/components/schemas/SupportedFeatures'</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2B9E6A99" w14:textId="77777777" w:rsidR="006419C1" w:rsidRDefault="006419C1" w:rsidP="006419C1">
      <w:pPr>
        <w:pStyle w:val="PL"/>
        <w:rPr>
          <w:lang w:eastAsia="zh-CN"/>
        </w:rPr>
      </w:pPr>
      <w:r w:rsidRPr="00127E7B">
        <w:t xml:space="preserve">        </w:t>
      </w:r>
      <w:r>
        <w:rPr>
          <w:lang w:eastAsia="zh-CN"/>
        </w:rPr>
        <w:t>ueRegInd:</w:t>
      </w:r>
    </w:p>
    <w:p w14:paraId="776C36D6" w14:textId="77777777" w:rsidR="006419C1" w:rsidRDefault="006419C1" w:rsidP="006419C1">
      <w:pPr>
        <w:pStyle w:val="PL"/>
      </w:pPr>
      <w:r w:rsidRPr="00690A26">
        <w:t xml:space="preserve">          type: boolean</w:t>
      </w:r>
    </w:p>
    <w:p w14:paraId="0D80A5FC" w14:textId="77777777" w:rsidR="006419C1" w:rsidRDefault="006419C1" w:rsidP="006419C1">
      <w:pPr>
        <w:pStyle w:val="PL"/>
      </w:pPr>
      <w:r>
        <w:t xml:space="preserve">          enum:</w:t>
      </w:r>
    </w:p>
    <w:p w14:paraId="1B6C59F0" w14:textId="77777777" w:rsidR="006419C1" w:rsidRPr="00127E7B" w:rsidRDefault="006419C1" w:rsidP="006419C1">
      <w:pPr>
        <w:pStyle w:val="PL"/>
      </w:pPr>
      <w:r w:rsidRPr="00A41A26">
        <w:t xml:space="preserve"> </w:t>
      </w:r>
      <w:r>
        <w:t xml:space="preserve">          - true</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lastRenderedPageBreak/>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21E644C8" w14:textId="77777777" w:rsidR="009E1750" w:rsidRDefault="009E1750" w:rsidP="009E1750">
      <w:pPr>
        <w:pStyle w:val="PL"/>
      </w:pPr>
      <w:r>
        <w:t># Data type of nsacServiceArea IE is FFS</w:t>
      </w:r>
    </w:p>
    <w:p w14:paraId="19E982D4" w14:textId="77777777" w:rsidR="009E1750" w:rsidRPr="00127E7B" w:rsidRDefault="009E1750" w:rsidP="009E1750">
      <w:pPr>
        <w:pStyle w:val="PL"/>
      </w:pPr>
      <w:r>
        <w:t>#</w:t>
      </w:r>
      <w:r w:rsidRPr="00127E7B">
        <w:t xml:space="preserve">        </w:t>
      </w:r>
      <w:r>
        <w:t>nsacServiceArea</w:t>
      </w:r>
      <w:r w:rsidRPr="00127E7B">
        <w:t>:</w:t>
      </w:r>
    </w:p>
    <w:p w14:paraId="2E4CAE26" w14:textId="77777777" w:rsidR="009E1750" w:rsidRPr="00127E7B" w:rsidRDefault="009E1750" w:rsidP="009E1750">
      <w:pPr>
        <w:pStyle w:val="PL"/>
      </w:pPr>
      <w:r>
        <w:t>#</w:t>
      </w:r>
      <w:r w:rsidRPr="00127E7B">
        <w:t xml:space="preserve">          type: </w:t>
      </w:r>
      <w:r>
        <w:t>FFS</w:t>
      </w:r>
    </w:p>
    <w:p w14:paraId="511E4CE1" w14:textId="77777777" w:rsidR="00470874" w:rsidRPr="003B2883" w:rsidRDefault="00470874" w:rsidP="00470874">
      <w:pPr>
        <w:pStyle w:val="PL"/>
      </w:pPr>
      <w:r w:rsidRPr="003B2883">
        <w:t xml:space="preserve">        supportedFeatures:</w:t>
      </w:r>
    </w:p>
    <w:p w14:paraId="12782DE1" w14:textId="77777777" w:rsidR="00470874" w:rsidRPr="003B2883" w:rsidRDefault="00470874" w:rsidP="00470874">
      <w:pPr>
        <w:pStyle w:val="PL"/>
      </w:pPr>
      <w:r w:rsidRPr="003B2883">
        <w:t xml:space="preserve">          $ref: 'TS29571_CommonData.yaml#/components/schemas/SupportedFeatures'</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5344138F" w14:textId="77777777" w:rsidR="00A329B8" w:rsidRDefault="00A329B8" w:rsidP="00A329B8">
      <w:pPr>
        <w:pStyle w:val="PL"/>
        <w:rPr>
          <w:rFonts w:eastAsia="Malgun Gothic"/>
        </w:rPr>
      </w:pPr>
      <w:r w:rsidRPr="00127E7B">
        <w:t xml:space="preserve">        </w:t>
      </w:r>
      <w:r>
        <w:t>pdu</w:t>
      </w:r>
      <w:r>
        <w:rPr>
          <w:rFonts w:eastAsia="Malgun Gothic"/>
        </w:rPr>
        <w:t>A</w:t>
      </w:r>
      <w:r w:rsidRPr="00716219">
        <w:rPr>
          <w:rFonts w:eastAsia="Malgun Gothic"/>
        </w:rPr>
        <w:t>dmission</w:t>
      </w:r>
      <w:r>
        <w:rPr>
          <w:rFonts w:eastAsia="Malgun Gothic"/>
        </w:rPr>
        <w:t>List:</w:t>
      </w:r>
    </w:p>
    <w:p w14:paraId="75AF403E" w14:textId="77777777" w:rsidR="00A329B8" w:rsidRPr="00127E7B" w:rsidRDefault="00A329B8" w:rsidP="00A329B8">
      <w:pPr>
        <w:pStyle w:val="PL"/>
      </w:pPr>
      <w:r w:rsidRPr="00127E7B">
        <w:t xml:space="preserve">          type: array</w:t>
      </w:r>
    </w:p>
    <w:p w14:paraId="5F408EEC" w14:textId="77777777" w:rsidR="00A329B8" w:rsidRPr="00127E7B" w:rsidRDefault="00A329B8" w:rsidP="00A329B8">
      <w:pPr>
        <w:pStyle w:val="PL"/>
      </w:pPr>
      <w:r w:rsidRPr="00127E7B">
        <w:t xml:space="preserve">          items:</w:t>
      </w:r>
    </w:p>
    <w:p w14:paraId="4AB7CC13" w14:textId="77777777" w:rsidR="00A329B8" w:rsidRPr="00127E7B" w:rsidRDefault="00A329B8" w:rsidP="00A329B8">
      <w:pPr>
        <w:pStyle w:val="PL"/>
      </w:pPr>
      <w:r w:rsidRPr="00127E7B">
        <w:t xml:space="preserve">            $ref: '#/components/schemas/</w:t>
      </w:r>
      <w:r>
        <w:t>Pdu</w:t>
      </w:r>
      <w:r w:rsidRPr="0028306B">
        <w:t>AdmissionValue</w:t>
      </w:r>
      <w:r w:rsidRPr="00127E7B">
        <w:t>'</w:t>
      </w:r>
    </w:p>
    <w:p w14:paraId="081CD4AA" w14:textId="77777777" w:rsidR="00A329B8" w:rsidRDefault="00A329B8" w:rsidP="00A329B8">
      <w:pPr>
        <w:pStyle w:val="PL"/>
      </w:pPr>
      <w:r w:rsidRPr="00127E7B">
        <w:t xml:space="preserve">          minItems: 1</w:t>
      </w:r>
    </w:p>
    <w:p w14:paraId="244F004E" w14:textId="77777777" w:rsidR="00470874" w:rsidRPr="003B2883" w:rsidRDefault="00470874" w:rsidP="00470874">
      <w:pPr>
        <w:pStyle w:val="PL"/>
      </w:pPr>
      <w:r w:rsidRPr="003B2883">
        <w:t xml:space="preserve">        supportedFeatures:</w:t>
      </w:r>
    </w:p>
    <w:p w14:paraId="05CB6E01" w14:textId="77777777" w:rsidR="00470874" w:rsidRPr="003B2883" w:rsidRDefault="00470874" w:rsidP="00470874">
      <w:pPr>
        <w:pStyle w:val="PL"/>
      </w:pPr>
      <w:r w:rsidRPr="003B2883">
        <w:t xml:space="preserve">          $ref: 'TS29571_CommonData.yaml#/components/schemas/SupportedFeatures'</w:t>
      </w:r>
    </w:p>
    <w:p w14:paraId="705D34F2" w14:textId="77777777" w:rsidR="00973DAE" w:rsidRDefault="00973DAE" w:rsidP="00875AFA">
      <w:pPr>
        <w:pStyle w:val="PL"/>
      </w:pPr>
    </w:p>
    <w:p w14:paraId="35EBAFB7" w14:textId="77777777" w:rsidR="006419C1" w:rsidRDefault="006419C1" w:rsidP="006419C1">
      <w:pPr>
        <w:pStyle w:val="PL"/>
      </w:pPr>
      <w:r w:rsidRPr="00127E7B">
        <w:t xml:space="preserve">    </w:t>
      </w:r>
      <w:r w:rsidRPr="0028306B">
        <w:t>UeAdmissionValue</w:t>
      </w:r>
      <w:r>
        <w:t>:</w:t>
      </w:r>
    </w:p>
    <w:p w14:paraId="2DC0C2FE" w14:textId="77777777" w:rsidR="006419C1" w:rsidRPr="00127E7B" w:rsidRDefault="006419C1" w:rsidP="006419C1">
      <w:pPr>
        <w:pStyle w:val="PL"/>
      </w:pPr>
      <w:r w:rsidRPr="00127E7B">
        <w:t xml:space="preserve">      type: object</w:t>
      </w:r>
    </w:p>
    <w:p w14:paraId="57055700" w14:textId="77777777" w:rsidR="006419C1" w:rsidRDefault="006419C1" w:rsidP="006419C1">
      <w:pPr>
        <w:pStyle w:val="PL"/>
      </w:pPr>
      <w:r w:rsidRPr="00127E7B">
        <w:t xml:space="preserve">      properties:</w:t>
      </w:r>
    </w:p>
    <w:p w14:paraId="02E774D8" w14:textId="77777777" w:rsidR="006419C1" w:rsidRPr="00127E7B" w:rsidRDefault="006419C1" w:rsidP="006419C1">
      <w:pPr>
        <w:pStyle w:val="PL"/>
      </w:pPr>
      <w:r w:rsidRPr="00127E7B">
        <w:t xml:space="preserve">        snssai:</w:t>
      </w:r>
    </w:p>
    <w:p w14:paraId="047A2DC8" w14:textId="77777777" w:rsidR="006419C1" w:rsidRDefault="006419C1" w:rsidP="006419C1">
      <w:pPr>
        <w:pStyle w:val="PL"/>
      </w:pPr>
      <w:r w:rsidRPr="00127E7B">
        <w:t xml:space="preserve">          $ref: 'TS29571_CommonData.yaml#/components/schemas/Snssai'</w:t>
      </w:r>
    </w:p>
    <w:p w14:paraId="5E3B04AF" w14:textId="77777777" w:rsidR="006419C1" w:rsidRPr="00F11966" w:rsidRDefault="006419C1" w:rsidP="006419C1">
      <w:pPr>
        <w:pStyle w:val="PL"/>
        <w:rPr>
          <w:lang w:val="en-US"/>
        </w:rPr>
      </w:pPr>
      <w:r w:rsidRPr="00F11966">
        <w:rPr>
          <w:lang w:val="en-US"/>
        </w:rPr>
        <w:t xml:space="preserve">    </w:t>
      </w:r>
      <w:r>
        <w:rPr>
          <w:lang w:val="en-US"/>
        </w:rPr>
        <w:t xml:space="preserve">    </w:t>
      </w:r>
      <w:r>
        <w:t>maxNumUes</w:t>
      </w:r>
      <w:r w:rsidRPr="00F11966">
        <w:rPr>
          <w:lang w:val="en-US"/>
        </w:rPr>
        <w:t>:</w:t>
      </w:r>
    </w:p>
    <w:p w14:paraId="192F92CC" w14:textId="77777777" w:rsidR="006419C1" w:rsidRDefault="006419C1" w:rsidP="006419C1">
      <w:pPr>
        <w:pStyle w:val="PL"/>
        <w:rPr>
          <w:lang w:val="en-US"/>
        </w:rPr>
      </w:pPr>
      <w:r w:rsidRPr="00127E7B">
        <w:t xml:space="preserve">          $ref: 'TS29571_CommonData.yaml#/components/schemas/</w:t>
      </w:r>
      <w:r>
        <w:rPr>
          <w:lang w:eastAsia="zh-CN"/>
        </w:rPr>
        <w:t>Uinteger</w:t>
      </w:r>
      <w:r w:rsidRPr="00127E7B">
        <w:t>'</w:t>
      </w:r>
    </w:p>
    <w:p w14:paraId="511F4F82" w14:textId="77777777" w:rsidR="006419C1" w:rsidRPr="00127E7B" w:rsidRDefault="006419C1" w:rsidP="006419C1">
      <w:pPr>
        <w:pStyle w:val="PL"/>
      </w:pPr>
      <w:r w:rsidRPr="00127E7B">
        <w:t xml:space="preserve">      required:</w:t>
      </w:r>
    </w:p>
    <w:p w14:paraId="393A1F4B" w14:textId="77777777" w:rsidR="006419C1" w:rsidRPr="00127E7B" w:rsidRDefault="006419C1" w:rsidP="006419C1">
      <w:pPr>
        <w:pStyle w:val="PL"/>
        <w:rPr>
          <w:lang w:eastAsia="zh-CN"/>
        </w:rPr>
      </w:pPr>
      <w:r w:rsidRPr="00127E7B">
        <w:t xml:space="preserve">        - snssai</w:t>
      </w:r>
    </w:p>
    <w:p w14:paraId="05CF5DC3" w14:textId="77777777" w:rsidR="006419C1" w:rsidRPr="00F11966" w:rsidRDefault="006419C1" w:rsidP="006419C1">
      <w:pPr>
        <w:pStyle w:val="PL"/>
      </w:pPr>
      <w:r w:rsidRPr="00127E7B">
        <w:t xml:space="preserve">        - </w:t>
      </w:r>
      <w:r>
        <w:t>maxNumUes</w:t>
      </w:r>
    </w:p>
    <w:p w14:paraId="39CE2EF1" w14:textId="77777777" w:rsidR="006419C1" w:rsidRDefault="006419C1" w:rsidP="00875AFA">
      <w:pPr>
        <w:pStyle w:val="PL"/>
      </w:pPr>
    </w:p>
    <w:p w14:paraId="484D9D20" w14:textId="77777777" w:rsidR="00A329B8" w:rsidRDefault="00A329B8" w:rsidP="00A329B8">
      <w:pPr>
        <w:pStyle w:val="PL"/>
      </w:pPr>
      <w:r w:rsidRPr="00127E7B">
        <w:t xml:space="preserve">    </w:t>
      </w:r>
      <w:r>
        <w:t>Pdu</w:t>
      </w:r>
      <w:r w:rsidRPr="0028306B">
        <w:t>AdmissionValue</w:t>
      </w:r>
      <w:r>
        <w:t>:</w:t>
      </w:r>
    </w:p>
    <w:p w14:paraId="6491BCED" w14:textId="77777777" w:rsidR="00A329B8" w:rsidRPr="00127E7B" w:rsidRDefault="00A329B8" w:rsidP="00A329B8">
      <w:pPr>
        <w:pStyle w:val="PL"/>
      </w:pPr>
      <w:r w:rsidRPr="00127E7B">
        <w:t xml:space="preserve">      type: object</w:t>
      </w:r>
    </w:p>
    <w:p w14:paraId="4609AF68" w14:textId="77777777" w:rsidR="00A329B8" w:rsidRDefault="00A329B8" w:rsidP="00A329B8">
      <w:pPr>
        <w:pStyle w:val="PL"/>
      </w:pPr>
      <w:r w:rsidRPr="00127E7B">
        <w:t xml:space="preserve">      properties:</w:t>
      </w:r>
    </w:p>
    <w:p w14:paraId="7C9B046A" w14:textId="77777777" w:rsidR="00A329B8" w:rsidRPr="00127E7B" w:rsidRDefault="00A329B8" w:rsidP="00A329B8">
      <w:pPr>
        <w:pStyle w:val="PL"/>
      </w:pPr>
      <w:r w:rsidRPr="00127E7B">
        <w:t xml:space="preserve">        snssai:</w:t>
      </w:r>
    </w:p>
    <w:p w14:paraId="62055C54" w14:textId="77777777" w:rsidR="00A329B8" w:rsidRDefault="00A329B8" w:rsidP="00A329B8">
      <w:pPr>
        <w:pStyle w:val="PL"/>
      </w:pPr>
      <w:r w:rsidRPr="00127E7B">
        <w:t xml:space="preserve">          $ref: 'TS29571_CommonData.yaml#/components/schemas/Snssai'</w:t>
      </w:r>
    </w:p>
    <w:p w14:paraId="02B3EC3E" w14:textId="77777777" w:rsidR="00A329B8" w:rsidRPr="00F11966" w:rsidRDefault="00A329B8" w:rsidP="00A329B8">
      <w:pPr>
        <w:pStyle w:val="PL"/>
        <w:rPr>
          <w:lang w:val="en-US"/>
        </w:rPr>
      </w:pPr>
      <w:r w:rsidRPr="00F11966">
        <w:rPr>
          <w:lang w:val="en-US"/>
        </w:rPr>
        <w:t xml:space="preserve">    </w:t>
      </w:r>
      <w:r>
        <w:rPr>
          <w:lang w:val="en-US"/>
        </w:rPr>
        <w:t xml:space="preserve">    </w:t>
      </w:r>
      <w:r>
        <w:t>maxNumPdus</w:t>
      </w:r>
      <w:r w:rsidRPr="00F11966">
        <w:rPr>
          <w:lang w:val="en-US"/>
        </w:rPr>
        <w:t>:</w:t>
      </w:r>
    </w:p>
    <w:p w14:paraId="4B7AC550" w14:textId="77777777" w:rsidR="00A329B8" w:rsidRPr="00127E7B" w:rsidRDefault="00A329B8" w:rsidP="00A329B8">
      <w:pPr>
        <w:pStyle w:val="PL"/>
      </w:pPr>
      <w:r w:rsidRPr="00127E7B">
        <w:t xml:space="preserve">          $ref: 'TS29571_CommonData.yaml#/components/schemas/</w:t>
      </w:r>
      <w:r>
        <w:t>Uinteger</w:t>
      </w:r>
      <w:r w:rsidRPr="00127E7B">
        <w:t>'</w:t>
      </w:r>
    </w:p>
    <w:p w14:paraId="3FF07025" w14:textId="77777777" w:rsidR="00A329B8" w:rsidRPr="00127E7B" w:rsidRDefault="00A329B8" w:rsidP="00A329B8">
      <w:pPr>
        <w:pStyle w:val="PL"/>
      </w:pPr>
      <w:r w:rsidRPr="00127E7B">
        <w:t xml:space="preserve">      required:</w:t>
      </w:r>
    </w:p>
    <w:p w14:paraId="060B235F" w14:textId="77777777" w:rsidR="00A329B8" w:rsidRPr="00127E7B" w:rsidRDefault="00A329B8" w:rsidP="00A329B8">
      <w:pPr>
        <w:pStyle w:val="PL"/>
        <w:rPr>
          <w:lang w:eastAsia="zh-CN"/>
        </w:rPr>
      </w:pPr>
      <w:r w:rsidRPr="00127E7B">
        <w:t xml:space="preserve">        - snssai</w:t>
      </w:r>
    </w:p>
    <w:p w14:paraId="7458A483" w14:textId="77777777" w:rsidR="00A329B8" w:rsidRDefault="00A329B8" w:rsidP="00A329B8">
      <w:pPr>
        <w:pStyle w:val="PL"/>
      </w:pPr>
      <w:r w:rsidRPr="00127E7B">
        <w:t xml:space="preserve">        - </w:t>
      </w:r>
      <w:r>
        <w:t>maxNumPdus</w:t>
      </w:r>
    </w:p>
    <w:p w14:paraId="7F4CA953" w14:textId="77777777" w:rsidR="006419C1" w:rsidRDefault="006419C1" w:rsidP="00875AFA">
      <w:pPr>
        <w:pStyle w:val="PL"/>
      </w:pPr>
    </w:p>
    <w:p w14:paraId="06637664"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Pr>
          <w:rFonts w:ascii="Courier New" w:hAnsi="Courier New"/>
          <w:sz w:val="16"/>
        </w:rPr>
        <w:t>ACUpdateData</w:t>
      </w:r>
      <w:r w:rsidRPr="00E03DB8">
        <w:rPr>
          <w:rFonts w:ascii="Courier New" w:hAnsi="Courier New"/>
          <w:sz w:val="16"/>
        </w:rPr>
        <w:t>:</w:t>
      </w:r>
    </w:p>
    <w:p w14:paraId="30C18BB5"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type: object</w:t>
      </w:r>
    </w:p>
    <w:p w14:paraId="0C196D22"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lastRenderedPageBreak/>
        <w:t xml:space="preserve">      properties:</w:t>
      </w:r>
    </w:p>
    <w:p w14:paraId="467C64AD"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snssai:</w:t>
      </w:r>
    </w:p>
    <w:p w14:paraId="2D2F2AF3"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$ref: 'TS29571_CommonData.yaml#/components/schemas/Snssai'</w:t>
      </w:r>
    </w:p>
    <w:p w14:paraId="058F678D"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0D0A3F">
        <w:rPr>
          <w:rFonts w:ascii="Courier New" w:hAnsi="Courier New"/>
          <w:sz w:val="16"/>
        </w:rPr>
        <w:t>maxUesNumber</w:t>
      </w:r>
      <w:r w:rsidRPr="00E03DB8">
        <w:rPr>
          <w:rFonts w:ascii="Courier New" w:hAnsi="Courier New"/>
          <w:sz w:val="16"/>
        </w:rPr>
        <w:t>:</w:t>
      </w:r>
    </w:p>
    <w:p w14:paraId="69843355" w14:textId="77777777" w:rsidR="00CF3C48" w:rsidRDefault="00CF3C48" w:rsidP="00CF3C48">
      <w:pPr>
        <w:pStyle w:val="PL"/>
        <w:rPr>
          <w:lang w:eastAsia="zh-CN"/>
        </w:rPr>
      </w:pPr>
      <w:r>
        <w:t xml:space="preserve">          </w:t>
      </w:r>
      <w:r>
        <w:rPr>
          <w:lang w:eastAsia="zh-CN"/>
        </w:rPr>
        <w:t>type</w:t>
      </w:r>
      <w:r>
        <w:t xml:space="preserve">: </w:t>
      </w:r>
      <w:r>
        <w:rPr>
          <w:lang w:eastAsia="zh-CN"/>
        </w:rPr>
        <w:t>integer</w:t>
      </w:r>
    </w:p>
    <w:p w14:paraId="0FB23D0B"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w:t>
      </w:r>
      <w:r w:rsidRPr="000D0A3F">
        <w:rPr>
          <w:rFonts w:ascii="Courier New" w:hAnsi="Courier New"/>
          <w:sz w:val="16"/>
        </w:rPr>
        <w:t>maxPdusNumber</w:t>
      </w:r>
      <w:r w:rsidRPr="00E03DB8">
        <w:rPr>
          <w:rFonts w:ascii="Courier New" w:hAnsi="Courier New"/>
          <w:sz w:val="16"/>
        </w:rPr>
        <w:t>:</w:t>
      </w:r>
    </w:p>
    <w:p w14:paraId="43DC7775" w14:textId="77777777" w:rsidR="00CF3C4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30C1">
        <w:rPr>
          <w:rFonts w:ascii="Courier New" w:hAnsi="Courier New"/>
          <w:sz w:val="16"/>
        </w:rPr>
        <w:t xml:space="preserve">          type: integer</w:t>
      </w:r>
    </w:p>
    <w:p w14:paraId="7BDFA0A3" w14:textId="77777777" w:rsidR="00CF3C48" w:rsidRPr="00E03DB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required:</w:t>
      </w:r>
    </w:p>
    <w:p w14:paraId="4D2284F3" w14:textId="77777777" w:rsidR="00CF3C48" w:rsidRDefault="00CF3C48" w:rsidP="00CF3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3DB8">
        <w:rPr>
          <w:rFonts w:ascii="Courier New" w:hAnsi="Courier New"/>
          <w:sz w:val="16"/>
        </w:rPr>
        <w:t xml:space="preserve">        - </w:t>
      </w:r>
      <w:r>
        <w:rPr>
          <w:rFonts w:ascii="Courier New" w:hAnsi="Courier New"/>
          <w:sz w:val="16"/>
        </w:rPr>
        <w:t>snssai</w:t>
      </w:r>
    </w:p>
    <w:p w14:paraId="07AC2DDB" w14:textId="77777777" w:rsidR="00A329B8" w:rsidRDefault="00A329B8" w:rsidP="00875AFA">
      <w:pPr>
        <w:pStyle w:val="PL"/>
      </w:pPr>
    </w:p>
    <w:p w14:paraId="4053424F" w14:textId="77777777" w:rsidR="00CF3C48" w:rsidRPr="00127E7B" w:rsidRDefault="00CF3C48"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lastRenderedPageBreak/>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830" w:name="_Toc70928086"/>
      <w:bookmarkStart w:id="831" w:name="_Toc81226760"/>
      <w:bookmarkStart w:id="832" w:name="_Toc93869053"/>
      <w:bookmarkStart w:id="833" w:name="_Toc138348812"/>
      <w:bookmarkEnd w:id="829"/>
      <w:r w:rsidRPr="00127E7B">
        <w:t>A.</w:t>
      </w:r>
      <w:r w:rsidR="004A5628" w:rsidRPr="00127E7B">
        <w:t>3</w:t>
      </w:r>
      <w:r w:rsidRPr="00127E7B">
        <w:tab/>
        <w:t>Nnsacf_SliceEventExposure API</w:t>
      </w:r>
      <w:bookmarkEnd w:id="830"/>
      <w:bookmarkEnd w:id="831"/>
      <w:bookmarkEnd w:id="832"/>
      <w:bookmarkEnd w:id="833"/>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68FD414B" w:rsidR="009E4CEF" w:rsidRPr="00127E7B" w:rsidRDefault="009E4CEF" w:rsidP="009E4CEF">
      <w:pPr>
        <w:pStyle w:val="PL"/>
        <w:rPr>
          <w:lang w:val="fr-FR"/>
        </w:rPr>
      </w:pPr>
      <w:r w:rsidRPr="00127E7B">
        <w:rPr>
          <w:lang w:val="fr-FR"/>
        </w:rPr>
        <w:t xml:space="preserve">  version: 1.</w:t>
      </w:r>
      <w:r w:rsidR="00FD5D1C">
        <w:rPr>
          <w:lang w:val="fr-FR"/>
        </w:rPr>
        <w:t>1</w:t>
      </w:r>
      <w:r w:rsidRPr="00127E7B">
        <w:rPr>
          <w:lang w:val="fr-FR"/>
        </w:rPr>
        <w:t>.0</w:t>
      </w:r>
      <w:r w:rsidR="00951E45">
        <w:rPr>
          <w:lang w:val="fr-FR"/>
        </w:rPr>
        <w:t>-alpha.</w:t>
      </w:r>
      <w:r w:rsidR="00520443">
        <w:rPr>
          <w:lang w:val="fr-FR"/>
        </w:rPr>
        <w:t>2</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56BEC46B" w:rsidR="009E4CEF" w:rsidRPr="00127E7B" w:rsidRDefault="009E4CEF" w:rsidP="009E4CEF">
      <w:pPr>
        <w:pStyle w:val="PL"/>
      </w:pPr>
      <w:r w:rsidRPr="00127E7B">
        <w:t xml:space="preserve">    © 202</w:t>
      </w:r>
      <w:r w:rsidR="00DE6595">
        <w:t>3</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6F822578" w:rsidR="009E4CEF" w:rsidRPr="00127E7B" w:rsidRDefault="009E4CEF" w:rsidP="009E4CEF">
      <w:pPr>
        <w:pStyle w:val="PL"/>
        <w:rPr>
          <w:lang w:val="fr-FR"/>
        </w:rPr>
      </w:pPr>
      <w:r w:rsidRPr="00127E7B">
        <w:rPr>
          <w:lang w:val="fr-FR"/>
        </w:rPr>
        <w:t xml:space="preserve">  description: 3GPP TS 29.536 V</w:t>
      </w:r>
      <w:r w:rsidR="0027298D">
        <w:rPr>
          <w:lang w:val="fr-FR"/>
        </w:rPr>
        <w:t>1</w:t>
      </w:r>
      <w:r w:rsidR="00FD5D1C">
        <w:rPr>
          <w:lang w:val="fr-FR"/>
        </w:rPr>
        <w:t>8</w:t>
      </w:r>
      <w:r w:rsidRPr="00127E7B">
        <w:rPr>
          <w:lang w:val="fr-FR"/>
        </w:rPr>
        <w:t>.</w:t>
      </w:r>
      <w:r w:rsidR="00520443">
        <w:rPr>
          <w:lang w:val="fr-FR"/>
        </w:rPr>
        <w:t>2</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834"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834"/>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241F9D2B" w14:textId="77777777" w:rsidR="00CC1F65" w:rsidRPr="00127E7B" w:rsidRDefault="00CC1F65" w:rsidP="00CC1F65">
      <w:pPr>
        <w:pStyle w:val="PL"/>
      </w:pPr>
      <w:r w:rsidRPr="00127E7B">
        <w:t xml:space="preserve">        '</w:t>
      </w:r>
      <w:r>
        <w:t>401</w:t>
      </w:r>
      <w:r w:rsidRPr="00127E7B">
        <w:t>':</w:t>
      </w:r>
    </w:p>
    <w:p w14:paraId="6BDD4579" w14:textId="77777777" w:rsidR="00CC1F65" w:rsidRPr="00127E7B" w:rsidRDefault="00CC1F65" w:rsidP="00CC1F65">
      <w:pPr>
        <w:pStyle w:val="PL"/>
      </w:pPr>
      <w:r w:rsidRPr="00127E7B">
        <w:t xml:space="preserve">          $ref: 'TS29571_CommonData.yaml#/components/responses/</w:t>
      </w:r>
      <w:r>
        <w:t>401</w:t>
      </w:r>
      <w:r w:rsidRPr="00127E7B">
        <w:t>'</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6D1F6959" w14:textId="77777777" w:rsidR="00CC1F65" w:rsidRPr="00127E7B" w:rsidRDefault="00CC1F65" w:rsidP="00CC1F65">
      <w:pPr>
        <w:pStyle w:val="PL"/>
      </w:pPr>
      <w:r w:rsidRPr="00127E7B">
        <w:t xml:space="preserve">        '</w:t>
      </w:r>
      <w:r>
        <w:t>404</w:t>
      </w:r>
      <w:r w:rsidRPr="00127E7B">
        <w:t>':</w:t>
      </w:r>
    </w:p>
    <w:p w14:paraId="69197B3C" w14:textId="77777777" w:rsidR="00CC1F65" w:rsidRPr="00127E7B" w:rsidRDefault="00CC1F65" w:rsidP="00CC1F65">
      <w:pPr>
        <w:pStyle w:val="PL"/>
      </w:pPr>
      <w:r w:rsidRPr="00127E7B">
        <w:t xml:space="preserve">          $ref: 'TS29571_CommonData.yaml#/components/responses/</w:t>
      </w:r>
      <w:r>
        <w:t>4</w:t>
      </w:r>
      <w:r w:rsidRPr="00127E7B">
        <w:t>0</w:t>
      </w:r>
      <w:r>
        <w:t>4</w:t>
      </w:r>
      <w:r w:rsidRPr="00127E7B">
        <w:t>'</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lastRenderedPageBreak/>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6B2FD65A" w14:textId="77777777" w:rsidR="00CC1F65" w:rsidRPr="00127E7B" w:rsidRDefault="00CC1F65" w:rsidP="00CC1F65">
      <w:pPr>
        <w:pStyle w:val="PL"/>
      </w:pPr>
      <w:r w:rsidRPr="00127E7B">
        <w:t xml:space="preserve">        '50</w:t>
      </w:r>
      <w:r>
        <w:t>2</w:t>
      </w:r>
      <w:r w:rsidRPr="00127E7B">
        <w:t>':</w:t>
      </w:r>
    </w:p>
    <w:p w14:paraId="253F3B46" w14:textId="77777777" w:rsidR="00CC1F65" w:rsidRPr="00127E7B" w:rsidRDefault="00CC1F65" w:rsidP="00CC1F65">
      <w:pPr>
        <w:pStyle w:val="PL"/>
      </w:pPr>
      <w:r w:rsidRPr="00127E7B">
        <w:t xml:space="preserve">          $ref: 'TS29571_CommonData.yaml#/components/responses/50</w:t>
      </w:r>
      <w:r>
        <w:t>2</w:t>
      </w:r>
      <w:r w:rsidRPr="00127E7B">
        <w:t>'</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5A7CA31B" w14:textId="77777777" w:rsidR="00CC1F65" w:rsidRPr="00127E7B" w:rsidRDefault="00CC1F65" w:rsidP="00CC1F65">
      <w:pPr>
        <w:pStyle w:val="PL"/>
      </w:pPr>
      <w:r w:rsidRPr="00127E7B">
        <w:t xml:space="preserve">                '50</w:t>
      </w:r>
      <w:r>
        <w:t>2</w:t>
      </w:r>
      <w:r w:rsidRPr="00127E7B">
        <w:t>':</w:t>
      </w:r>
    </w:p>
    <w:p w14:paraId="7A8A2350" w14:textId="77777777" w:rsidR="00CC1F65" w:rsidRPr="00127E7B" w:rsidRDefault="00CC1F65" w:rsidP="00CC1F65">
      <w:pPr>
        <w:pStyle w:val="PL"/>
      </w:pPr>
      <w:r w:rsidRPr="00127E7B">
        <w:t xml:space="preserve">                  $ref: 'TS29571_CommonData.yaml#/components/responses/50</w:t>
      </w:r>
      <w:r>
        <w:t>2</w:t>
      </w:r>
      <w:r w:rsidRPr="00127E7B">
        <w:t>'</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lastRenderedPageBreak/>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53218692" w14:textId="77777777" w:rsidR="00894BF2" w:rsidRPr="00127E7B" w:rsidRDefault="00894BF2" w:rsidP="00894BF2">
      <w:pPr>
        <w:pStyle w:val="PL"/>
      </w:pPr>
      <w:r w:rsidRPr="00127E7B">
        <w:t xml:space="preserve">        '40</w:t>
      </w:r>
      <w:r>
        <w:t>1</w:t>
      </w:r>
      <w:r w:rsidRPr="00127E7B">
        <w:t>':</w:t>
      </w:r>
    </w:p>
    <w:p w14:paraId="483468CE" w14:textId="77777777" w:rsidR="00894BF2" w:rsidRPr="00127E7B" w:rsidRDefault="00894BF2" w:rsidP="00894BF2">
      <w:pPr>
        <w:pStyle w:val="PL"/>
      </w:pPr>
      <w:r w:rsidRPr="00127E7B">
        <w:t xml:space="preserve">          $ref: 'TS29571_CommonData.yaml#/components/responses/40</w:t>
      </w:r>
      <w:r>
        <w:t>1</w:t>
      </w:r>
      <w:r w:rsidRPr="00127E7B">
        <w:t>'</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2B49BFCB" w14:textId="77777777" w:rsidR="00894BF2" w:rsidRPr="00127E7B" w:rsidRDefault="00894BF2" w:rsidP="00894BF2">
      <w:pPr>
        <w:pStyle w:val="PL"/>
      </w:pPr>
      <w:r w:rsidRPr="00127E7B">
        <w:t xml:space="preserve">        '</w:t>
      </w:r>
      <w:r>
        <w:t>502</w:t>
      </w:r>
      <w:r w:rsidRPr="00127E7B">
        <w:t>':</w:t>
      </w:r>
    </w:p>
    <w:p w14:paraId="474F9E18" w14:textId="77777777" w:rsidR="00894BF2" w:rsidRPr="00127E7B" w:rsidRDefault="00894BF2" w:rsidP="00894BF2">
      <w:pPr>
        <w:pStyle w:val="PL"/>
      </w:pPr>
      <w:r w:rsidRPr="00127E7B">
        <w:t xml:space="preserve">          $ref: 'TS29571_CommonData.yaml#/components/responses/</w:t>
      </w:r>
      <w:r>
        <w:t>502</w:t>
      </w:r>
      <w:r w:rsidRPr="00127E7B">
        <w:t>'</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2456DA25" w14:textId="77777777" w:rsidR="00894BF2" w:rsidRPr="00127E7B" w:rsidRDefault="00894BF2" w:rsidP="00894BF2">
      <w:pPr>
        <w:pStyle w:val="PL"/>
      </w:pPr>
      <w:r w:rsidRPr="00127E7B">
        <w:t xml:space="preserve">        '40</w:t>
      </w:r>
      <w:r>
        <w:t>1</w:t>
      </w:r>
      <w:r w:rsidRPr="00127E7B">
        <w:t>':</w:t>
      </w:r>
    </w:p>
    <w:p w14:paraId="32FB8380" w14:textId="77777777" w:rsidR="00894BF2" w:rsidRPr="00127E7B" w:rsidRDefault="00894BF2" w:rsidP="00894BF2">
      <w:pPr>
        <w:pStyle w:val="PL"/>
      </w:pPr>
      <w:r w:rsidRPr="00127E7B">
        <w:t xml:space="preserve">          $ref: 'TS29571_CommonData.yaml#/components/responses/40</w:t>
      </w:r>
      <w:r>
        <w:t>1</w:t>
      </w:r>
      <w:r w:rsidRPr="00127E7B">
        <w:t>'</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lastRenderedPageBreak/>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0CECBA8E" w14:textId="77777777" w:rsidR="00894BF2" w:rsidRPr="00127E7B" w:rsidRDefault="00894BF2" w:rsidP="00894BF2">
      <w:pPr>
        <w:pStyle w:val="PL"/>
      </w:pPr>
      <w:r w:rsidRPr="00127E7B">
        <w:t xml:space="preserve">        '50</w:t>
      </w:r>
      <w:r>
        <w:t>2</w:t>
      </w:r>
      <w:r w:rsidRPr="00127E7B">
        <w:t>':</w:t>
      </w:r>
    </w:p>
    <w:p w14:paraId="70BD8EEF" w14:textId="77777777" w:rsidR="00894BF2" w:rsidRPr="00127E7B" w:rsidRDefault="00894BF2" w:rsidP="00894BF2">
      <w:pPr>
        <w:pStyle w:val="PL"/>
      </w:pPr>
      <w:r w:rsidRPr="00127E7B">
        <w:t xml:space="preserve">          $ref: 'TS29571_CommonData.yaml#/components/responses/50</w:t>
      </w:r>
      <w:r>
        <w:t>2</w:t>
      </w:r>
      <w:r w:rsidRPr="00127E7B">
        <w:t>'</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004E95F5" w14:textId="77777777" w:rsidR="00585F6E" w:rsidRPr="00127E7B" w:rsidRDefault="00585F6E" w:rsidP="00585F6E">
      <w:pPr>
        <w:pStyle w:val="PL"/>
      </w:pPr>
      <w:r w:rsidRPr="00127E7B">
        <w:t xml:space="preserve">        '40</w:t>
      </w:r>
      <w:r>
        <w:t>1</w:t>
      </w:r>
      <w:r w:rsidRPr="00127E7B">
        <w:t>':</w:t>
      </w:r>
    </w:p>
    <w:p w14:paraId="61DB8F26" w14:textId="77777777" w:rsidR="00585F6E" w:rsidRPr="00127E7B" w:rsidRDefault="00585F6E" w:rsidP="00585F6E">
      <w:pPr>
        <w:pStyle w:val="PL"/>
      </w:pPr>
      <w:r w:rsidRPr="00127E7B">
        <w:t xml:space="preserve">          $ref: 'TS29571_CommonData.yaml#/components/responses/40</w:t>
      </w:r>
      <w:r>
        <w:t>1</w:t>
      </w:r>
      <w:r w:rsidRPr="00127E7B">
        <w:t>'</w:t>
      </w:r>
    </w:p>
    <w:p w14:paraId="3F0F9905" w14:textId="77777777" w:rsidR="00585F6E" w:rsidRPr="00127E7B" w:rsidRDefault="00585F6E" w:rsidP="00585F6E">
      <w:pPr>
        <w:pStyle w:val="PL"/>
      </w:pPr>
      <w:r w:rsidRPr="00127E7B">
        <w:t xml:space="preserve">        '40</w:t>
      </w:r>
      <w:r>
        <w:t>3</w:t>
      </w:r>
      <w:r w:rsidRPr="00127E7B">
        <w:t>':</w:t>
      </w:r>
    </w:p>
    <w:p w14:paraId="546E327A" w14:textId="77777777" w:rsidR="00585F6E" w:rsidRPr="00127E7B" w:rsidRDefault="00585F6E" w:rsidP="00585F6E">
      <w:pPr>
        <w:pStyle w:val="PL"/>
      </w:pPr>
      <w:r w:rsidRPr="00127E7B">
        <w:t xml:space="preserve">          $ref: 'TS29571_CommonData.yaml#/components/responses/40</w:t>
      </w:r>
      <w:r>
        <w:t>3</w:t>
      </w:r>
      <w:r w:rsidRPr="00127E7B">
        <w:t>'</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0D735F3A" w14:textId="77777777" w:rsidR="00585F6E" w:rsidRPr="00127E7B" w:rsidRDefault="00585F6E" w:rsidP="00585F6E">
      <w:pPr>
        <w:pStyle w:val="PL"/>
      </w:pPr>
      <w:r w:rsidRPr="00127E7B">
        <w:t xml:space="preserve">        '</w:t>
      </w:r>
      <w:r>
        <w:t>502</w:t>
      </w:r>
      <w:r w:rsidRPr="00127E7B">
        <w:t>':</w:t>
      </w:r>
    </w:p>
    <w:p w14:paraId="1E18E5AD" w14:textId="77777777" w:rsidR="00585F6E" w:rsidRPr="00127E7B" w:rsidRDefault="00585F6E" w:rsidP="00585F6E">
      <w:pPr>
        <w:pStyle w:val="PL"/>
      </w:pPr>
      <w:r w:rsidRPr="00127E7B">
        <w:t xml:space="preserve">          $ref: 'TS29571_CommonData.yaml#/components/responses/</w:t>
      </w:r>
      <w:r>
        <w:t>502</w:t>
      </w:r>
      <w:r w:rsidRPr="00127E7B">
        <w:t>'</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lastRenderedPageBreak/>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3384285D" w14:textId="77777777" w:rsidR="00235DA8" w:rsidRDefault="00235DA8" w:rsidP="00235DA8">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700D3CA4" w14:textId="77777777" w:rsidR="00235DA8" w:rsidRPr="003B2883" w:rsidRDefault="00235DA8" w:rsidP="00235DA8">
      <w:pPr>
        <w:pStyle w:val="PL"/>
      </w:pPr>
      <w:r>
        <w:t xml:space="preserve">          </w:t>
      </w:r>
      <w:r w:rsidRPr="003B2883">
        <w:t>type: array</w:t>
      </w:r>
    </w:p>
    <w:p w14:paraId="46DC5D02" w14:textId="77777777" w:rsidR="00235DA8" w:rsidRPr="00375A37" w:rsidRDefault="00235DA8" w:rsidP="00235DA8">
      <w:pPr>
        <w:pStyle w:val="PL"/>
        <w:rPr>
          <w:lang w:eastAsia="es-ES"/>
        </w:rPr>
      </w:pPr>
      <w:r w:rsidRPr="003B2883">
        <w:t xml:space="preserve">          items:</w:t>
      </w:r>
    </w:p>
    <w:p w14:paraId="0EE8F244" w14:textId="77777777" w:rsidR="00235DA8" w:rsidRDefault="00235DA8" w:rsidP="00235DA8">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19A2DAB2" w14:textId="77777777" w:rsidR="00235DA8" w:rsidRPr="003B2883" w:rsidRDefault="00235DA8" w:rsidP="00235DA8">
      <w:pPr>
        <w:pStyle w:val="PL"/>
      </w:pPr>
      <w:r w:rsidRPr="003B2883">
        <w:t xml:space="preserve">          minItems: 1</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lastRenderedPageBreak/>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835" w:name="historyclause"/>
      <w:r w:rsidRPr="00127E7B">
        <w:br w:type="page"/>
      </w:r>
      <w:bookmarkStart w:id="836" w:name="_Toc2086459"/>
      <w:bookmarkStart w:id="837" w:name="_Toc70325155"/>
      <w:bookmarkStart w:id="838" w:name="_Toc81226761"/>
      <w:bookmarkStart w:id="839" w:name="_Toc93869054"/>
      <w:bookmarkStart w:id="840" w:name="_Toc138348813"/>
      <w:bookmarkEnd w:id="835"/>
      <w:r w:rsidR="003446B6" w:rsidRPr="00127E7B">
        <w:lastRenderedPageBreak/>
        <w:t xml:space="preserve">Annex </w:t>
      </w:r>
      <w:r w:rsidR="00484CBB">
        <w:t>B</w:t>
      </w:r>
      <w:r w:rsidR="003446B6" w:rsidRPr="00127E7B">
        <w:t xml:space="preserve"> (informative):</w:t>
      </w:r>
      <w:r w:rsidR="003446B6" w:rsidRPr="00127E7B">
        <w:br/>
        <w:t>Change history</w:t>
      </w:r>
      <w:bookmarkEnd w:id="836"/>
      <w:bookmarkEnd w:id="837"/>
      <w:bookmarkEnd w:id="838"/>
      <w:bookmarkEnd w:id="839"/>
      <w:bookmarkEnd w:id="84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41"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42" w:history="1">
              <w:r w:rsidR="00D9433A" w:rsidRPr="005A4110">
                <w:rPr>
                  <w:sz w:val="16"/>
                  <w:szCs w:val="16"/>
                </w:rPr>
                <w:t>0379</w:t>
              </w:r>
            </w:hyperlink>
            <w:r w:rsidR="00D9433A">
              <w:rPr>
                <w:sz w:val="16"/>
                <w:szCs w:val="16"/>
              </w:rPr>
              <w:t>, C4-22</w:t>
            </w:r>
            <w:hyperlink r:id="rId43" w:history="1">
              <w:r w:rsidR="00D9433A" w:rsidRPr="005A4110">
                <w:rPr>
                  <w:sz w:val="16"/>
                  <w:szCs w:val="16"/>
                </w:rPr>
                <w:t>0357</w:t>
              </w:r>
            </w:hyperlink>
            <w:r w:rsidR="00D9433A">
              <w:rPr>
                <w:sz w:val="16"/>
                <w:szCs w:val="16"/>
              </w:rPr>
              <w:t>, C4-22</w:t>
            </w:r>
            <w:hyperlink r:id="rId44" w:history="1">
              <w:r w:rsidR="00D9433A" w:rsidRPr="005A4110">
                <w:rPr>
                  <w:sz w:val="16"/>
                  <w:szCs w:val="16"/>
                </w:rPr>
                <w:t>0459</w:t>
              </w:r>
            </w:hyperlink>
            <w:r w:rsidR="00D9433A">
              <w:rPr>
                <w:sz w:val="16"/>
                <w:szCs w:val="16"/>
              </w:rPr>
              <w:t>, C4-22</w:t>
            </w:r>
            <w:hyperlink r:id="rId45"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46" w:history="1">
              <w:r w:rsidR="00D9433A" w:rsidRPr="005A4110">
                <w:rPr>
                  <w:sz w:val="16"/>
                  <w:szCs w:val="16"/>
                </w:rPr>
                <w:t>0345</w:t>
              </w:r>
            </w:hyperlink>
            <w:r w:rsidR="00D9433A">
              <w:rPr>
                <w:sz w:val="16"/>
                <w:szCs w:val="16"/>
              </w:rPr>
              <w:t>, C4-22</w:t>
            </w:r>
            <w:hyperlink r:id="rId47" w:history="1">
              <w:r w:rsidR="00D9433A" w:rsidRPr="005A4110">
                <w:rPr>
                  <w:sz w:val="16"/>
                  <w:szCs w:val="16"/>
                </w:rPr>
                <w:t>0346</w:t>
              </w:r>
            </w:hyperlink>
            <w:r w:rsidR="00D9433A">
              <w:rPr>
                <w:sz w:val="16"/>
                <w:szCs w:val="16"/>
              </w:rPr>
              <w:t>, C4-22</w:t>
            </w:r>
            <w:hyperlink r:id="rId48" w:history="1">
              <w:r w:rsidR="00D9433A" w:rsidRPr="005A4110">
                <w:rPr>
                  <w:sz w:val="16"/>
                  <w:szCs w:val="16"/>
                </w:rPr>
                <w:t>0348</w:t>
              </w:r>
            </w:hyperlink>
            <w:r w:rsidR="00D9433A">
              <w:rPr>
                <w:sz w:val="16"/>
                <w:szCs w:val="16"/>
              </w:rPr>
              <w:t>, C4-22</w:t>
            </w:r>
            <w:hyperlink r:id="rId49" w:history="1">
              <w:r w:rsidR="00D9433A" w:rsidRPr="005A4110">
                <w:rPr>
                  <w:sz w:val="16"/>
                  <w:szCs w:val="16"/>
                </w:rPr>
                <w:t>0372</w:t>
              </w:r>
            </w:hyperlink>
            <w:r w:rsidR="00D9433A">
              <w:rPr>
                <w:sz w:val="16"/>
                <w:szCs w:val="16"/>
              </w:rPr>
              <w:t>, C4-22</w:t>
            </w:r>
            <w:hyperlink r:id="rId50" w:history="1">
              <w:r w:rsidR="00D9433A" w:rsidRPr="005A4110">
                <w:rPr>
                  <w:sz w:val="16"/>
                  <w:szCs w:val="16"/>
                </w:rPr>
                <w:t>0411</w:t>
              </w:r>
            </w:hyperlink>
            <w:r w:rsidR="00D9433A">
              <w:rPr>
                <w:sz w:val="16"/>
                <w:szCs w:val="16"/>
              </w:rPr>
              <w:t>, C4-22</w:t>
            </w:r>
            <w:hyperlink r:id="rId51" w:history="1">
              <w:r w:rsidR="00D9433A" w:rsidRPr="005A4110">
                <w:rPr>
                  <w:sz w:val="16"/>
                  <w:szCs w:val="16"/>
                </w:rPr>
                <w:t>0413</w:t>
              </w:r>
            </w:hyperlink>
            <w:r w:rsidR="00D9433A">
              <w:rPr>
                <w:sz w:val="16"/>
                <w:szCs w:val="16"/>
              </w:rPr>
              <w:t>, C4-22</w:t>
            </w:r>
            <w:hyperlink r:id="rId52"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B34815">
        <w:tc>
          <w:tcPr>
            <w:tcW w:w="800" w:type="dxa"/>
            <w:shd w:val="solid" w:color="FFFFFF" w:fill="auto"/>
          </w:tcPr>
          <w:p w14:paraId="7CC6C897" w14:textId="77777777" w:rsidR="007623B9" w:rsidRDefault="007623B9" w:rsidP="00B34815">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B34815">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B34815">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B34815">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B34815">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B34815">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B34815">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5C47AABD" w:rsidR="009B1659" w:rsidRDefault="009B1659" w:rsidP="00562AAE">
            <w:pPr>
              <w:pStyle w:val="TAL"/>
              <w:rPr>
                <w:rFonts w:eastAsiaTheme="minorEastAsia"/>
                <w:sz w:val="16"/>
                <w:szCs w:val="16"/>
                <w:lang w:eastAsia="zh-CN"/>
              </w:rPr>
            </w:pPr>
            <w:r>
              <w:rPr>
                <w:rFonts w:eastAsiaTheme="minorEastAsia"/>
                <w:sz w:val="16"/>
                <w:szCs w:val="16"/>
                <w:lang w:eastAsia="zh-CN"/>
              </w:rPr>
              <w:t>CP-22</w:t>
            </w:r>
            <w:r w:rsidR="00562AAE">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0D1581" w:rsidRPr="00127E7B" w14:paraId="41D620F8" w14:textId="77777777" w:rsidTr="000D6C96">
        <w:tc>
          <w:tcPr>
            <w:tcW w:w="800" w:type="dxa"/>
            <w:shd w:val="solid" w:color="FFFFFF" w:fill="auto"/>
          </w:tcPr>
          <w:p w14:paraId="543B6DEF" w14:textId="4EBB9612"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06F545FD" w14:textId="0D79116D"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0A8ABE6D" w14:textId="19D33746" w:rsidR="000D1581" w:rsidRDefault="000D1581" w:rsidP="00C27F56">
            <w:pPr>
              <w:pStyle w:val="TAL"/>
              <w:rPr>
                <w:rFonts w:eastAsiaTheme="minorEastAsia"/>
                <w:sz w:val="16"/>
                <w:szCs w:val="16"/>
                <w:lang w:eastAsia="zh-CN"/>
              </w:rPr>
            </w:pPr>
            <w:r>
              <w:rPr>
                <w:rFonts w:eastAsiaTheme="minorEastAsia"/>
                <w:sz w:val="16"/>
                <w:szCs w:val="16"/>
                <w:lang w:eastAsia="zh-CN"/>
              </w:rPr>
              <w:t>CP-2230</w:t>
            </w:r>
            <w:r w:rsidR="00C27F56">
              <w:rPr>
                <w:rFonts w:eastAsiaTheme="minorEastAsia"/>
                <w:sz w:val="16"/>
                <w:szCs w:val="16"/>
                <w:lang w:eastAsia="zh-CN"/>
              </w:rPr>
              <w:t>95</w:t>
            </w:r>
          </w:p>
        </w:tc>
        <w:tc>
          <w:tcPr>
            <w:tcW w:w="567" w:type="dxa"/>
            <w:shd w:val="solid" w:color="FFFFFF" w:fill="auto"/>
          </w:tcPr>
          <w:p w14:paraId="07B801F7" w14:textId="67C131C1" w:rsidR="000D1581" w:rsidRDefault="000D1581" w:rsidP="00923E1C">
            <w:pPr>
              <w:pStyle w:val="TAL"/>
              <w:rPr>
                <w:rFonts w:eastAsiaTheme="minorEastAsia"/>
                <w:sz w:val="16"/>
                <w:szCs w:val="16"/>
                <w:lang w:eastAsia="zh-CN"/>
              </w:rPr>
            </w:pPr>
            <w:r>
              <w:rPr>
                <w:rFonts w:eastAsiaTheme="minorEastAsia"/>
                <w:sz w:val="16"/>
                <w:szCs w:val="16"/>
                <w:lang w:eastAsia="zh-CN"/>
              </w:rPr>
              <w:t>0016</w:t>
            </w:r>
          </w:p>
        </w:tc>
        <w:tc>
          <w:tcPr>
            <w:tcW w:w="425" w:type="dxa"/>
            <w:shd w:val="solid" w:color="FFFFFF" w:fill="auto"/>
          </w:tcPr>
          <w:p w14:paraId="39301435" w14:textId="2ECFFBAB" w:rsidR="000D1581" w:rsidRDefault="00880858" w:rsidP="00923E1C">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48406EE" w14:textId="5704C372"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80A8B7C" w14:textId="3A63BA71" w:rsidR="000D1581" w:rsidRPr="00AE3B2D" w:rsidRDefault="000D1581" w:rsidP="00923E1C">
            <w:pPr>
              <w:pStyle w:val="TAL"/>
              <w:rPr>
                <w:sz w:val="16"/>
                <w:szCs w:val="16"/>
              </w:rPr>
            </w:pPr>
            <w:r w:rsidRPr="000D1581">
              <w:rPr>
                <w:sz w:val="16"/>
                <w:szCs w:val="16"/>
              </w:rPr>
              <w:t>Missing mandatory status codes in OpenAPI</w:t>
            </w:r>
          </w:p>
        </w:tc>
        <w:tc>
          <w:tcPr>
            <w:tcW w:w="708" w:type="dxa"/>
            <w:shd w:val="solid" w:color="FFFFFF" w:fill="auto"/>
          </w:tcPr>
          <w:p w14:paraId="279608A3" w14:textId="1EF44C82" w:rsidR="000D1581" w:rsidRDefault="000D1581" w:rsidP="00923E1C">
            <w:pPr>
              <w:pStyle w:val="TAC"/>
              <w:rPr>
                <w:sz w:val="16"/>
                <w:szCs w:val="16"/>
              </w:rPr>
            </w:pPr>
            <w:r>
              <w:rPr>
                <w:sz w:val="16"/>
                <w:szCs w:val="16"/>
              </w:rPr>
              <w:t>18.0.0</w:t>
            </w:r>
          </w:p>
        </w:tc>
      </w:tr>
      <w:tr w:rsidR="000D1581" w:rsidRPr="00127E7B" w14:paraId="6AAA8E27" w14:textId="77777777" w:rsidTr="000D6C96">
        <w:tc>
          <w:tcPr>
            <w:tcW w:w="800" w:type="dxa"/>
            <w:shd w:val="solid" w:color="FFFFFF" w:fill="auto"/>
          </w:tcPr>
          <w:p w14:paraId="5D45E24C" w14:textId="2C1C586B" w:rsidR="000D1581" w:rsidRDefault="000D1581" w:rsidP="00923E1C">
            <w:pPr>
              <w:pStyle w:val="TAC"/>
              <w:rPr>
                <w:rFonts w:eastAsiaTheme="minorEastAsia"/>
                <w:sz w:val="16"/>
                <w:szCs w:val="16"/>
                <w:lang w:eastAsia="zh-CN"/>
              </w:rPr>
            </w:pPr>
            <w:r>
              <w:rPr>
                <w:rFonts w:eastAsiaTheme="minorEastAsia"/>
                <w:sz w:val="16"/>
                <w:szCs w:val="16"/>
                <w:lang w:eastAsia="zh-CN"/>
              </w:rPr>
              <w:t>2022-12</w:t>
            </w:r>
          </w:p>
        </w:tc>
        <w:tc>
          <w:tcPr>
            <w:tcW w:w="901" w:type="dxa"/>
            <w:shd w:val="solid" w:color="FFFFFF" w:fill="auto"/>
          </w:tcPr>
          <w:p w14:paraId="5D075772" w14:textId="5678CA13" w:rsidR="000D1581" w:rsidRDefault="000D1581" w:rsidP="00923E1C">
            <w:pPr>
              <w:pStyle w:val="TAC"/>
              <w:rPr>
                <w:rFonts w:eastAsiaTheme="minorEastAsia"/>
                <w:sz w:val="16"/>
                <w:szCs w:val="16"/>
                <w:lang w:eastAsia="zh-CN"/>
              </w:rPr>
            </w:pPr>
            <w:r>
              <w:rPr>
                <w:rFonts w:eastAsiaTheme="minorEastAsia"/>
                <w:sz w:val="16"/>
                <w:szCs w:val="16"/>
                <w:lang w:eastAsia="zh-CN"/>
              </w:rPr>
              <w:t>CT#98</w:t>
            </w:r>
          </w:p>
        </w:tc>
        <w:tc>
          <w:tcPr>
            <w:tcW w:w="993" w:type="dxa"/>
            <w:shd w:val="solid" w:color="FFFFFF" w:fill="auto"/>
          </w:tcPr>
          <w:p w14:paraId="7DB2A872" w14:textId="2F287C29" w:rsidR="000D1581" w:rsidRDefault="000D1581" w:rsidP="000D1581">
            <w:pPr>
              <w:pStyle w:val="TAL"/>
              <w:rPr>
                <w:rFonts w:eastAsiaTheme="minorEastAsia"/>
                <w:sz w:val="16"/>
                <w:szCs w:val="16"/>
                <w:lang w:eastAsia="zh-CN"/>
              </w:rPr>
            </w:pPr>
            <w:r>
              <w:rPr>
                <w:rFonts w:eastAsiaTheme="minorEastAsia"/>
                <w:sz w:val="16"/>
                <w:szCs w:val="16"/>
                <w:lang w:eastAsia="zh-CN"/>
              </w:rPr>
              <w:t>CP-223033</w:t>
            </w:r>
          </w:p>
        </w:tc>
        <w:tc>
          <w:tcPr>
            <w:tcW w:w="567" w:type="dxa"/>
            <w:shd w:val="solid" w:color="FFFFFF" w:fill="auto"/>
          </w:tcPr>
          <w:p w14:paraId="49F51D2B" w14:textId="3F2FF1EF" w:rsidR="000D1581" w:rsidRDefault="000D1581" w:rsidP="00923E1C">
            <w:pPr>
              <w:pStyle w:val="TAL"/>
              <w:rPr>
                <w:rFonts w:eastAsiaTheme="minorEastAsia"/>
                <w:sz w:val="16"/>
                <w:szCs w:val="16"/>
                <w:lang w:eastAsia="zh-CN"/>
              </w:rPr>
            </w:pPr>
            <w:r>
              <w:rPr>
                <w:rFonts w:eastAsiaTheme="minorEastAsia"/>
                <w:sz w:val="16"/>
                <w:szCs w:val="16"/>
                <w:lang w:eastAsia="zh-CN"/>
              </w:rPr>
              <w:t>0017</w:t>
            </w:r>
          </w:p>
        </w:tc>
        <w:tc>
          <w:tcPr>
            <w:tcW w:w="425" w:type="dxa"/>
            <w:shd w:val="solid" w:color="FFFFFF" w:fill="auto"/>
          </w:tcPr>
          <w:p w14:paraId="5B6CC8EB" w14:textId="2D612AC7" w:rsidR="000D1581" w:rsidRDefault="000D1581"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764D874" w14:textId="03B2DCAD" w:rsidR="000D1581" w:rsidRDefault="000D1581"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2D0C85B" w14:textId="10477306" w:rsidR="000D1581" w:rsidRPr="000D1581" w:rsidRDefault="000D1581" w:rsidP="00923E1C">
            <w:pPr>
              <w:pStyle w:val="TAL"/>
              <w:rPr>
                <w:sz w:val="16"/>
                <w:szCs w:val="16"/>
              </w:rPr>
            </w:pPr>
            <w:r w:rsidRPr="000D1581">
              <w:rPr>
                <w:sz w:val="16"/>
                <w:szCs w:val="16"/>
              </w:rPr>
              <w:t>29.536 Rel-18 API version and External doc update</w:t>
            </w:r>
          </w:p>
        </w:tc>
        <w:tc>
          <w:tcPr>
            <w:tcW w:w="708" w:type="dxa"/>
            <w:shd w:val="solid" w:color="FFFFFF" w:fill="auto"/>
          </w:tcPr>
          <w:p w14:paraId="4EA352C1" w14:textId="2014617B" w:rsidR="000D1581" w:rsidRDefault="000D1581" w:rsidP="00923E1C">
            <w:pPr>
              <w:pStyle w:val="TAC"/>
              <w:rPr>
                <w:sz w:val="16"/>
                <w:szCs w:val="16"/>
              </w:rPr>
            </w:pPr>
            <w:r>
              <w:rPr>
                <w:sz w:val="16"/>
                <w:szCs w:val="16"/>
              </w:rPr>
              <w:t>18.0.0</w:t>
            </w:r>
          </w:p>
        </w:tc>
      </w:tr>
      <w:tr w:rsidR="00574CB2" w:rsidRPr="00127E7B" w14:paraId="2DBA0E81" w14:textId="77777777" w:rsidTr="000D6C96">
        <w:tc>
          <w:tcPr>
            <w:tcW w:w="800" w:type="dxa"/>
            <w:shd w:val="solid" w:color="FFFFFF" w:fill="auto"/>
          </w:tcPr>
          <w:p w14:paraId="3ED3BB44" w14:textId="4D3FF969" w:rsidR="00574CB2" w:rsidRDefault="00574CB2" w:rsidP="00923E1C">
            <w:pPr>
              <w:pStyle w:val="TAC"/>
              <w:rPr>
                <w:rFonts w:eastAsiaTheme="minorEastAsia"/>
                <w:sz w:val="16"/>
                <w:szCs w:val="16"/>
                <w:lang w:eastAsia="zh-CN"/>
              </w:rPr>
            </w:pPr>
            <w:r>
              <w:rPr>
                <w:rFonts w:eastAsiaTheme="minorEastAsia"/>
                <w:sz w:val="16"/>
                <w:szCs w:val="16"/>
                <w:lang w:eastAsia="zh-CN"/>
              </w:rPr>
              <w:t>202</w:t>
            </w:r>
            <w:r w:rsidR="000554F0">
              <w:rPr>
                <w:rFonts w:eastAsiaTheme="minorEastAsia"/>
                <w:sz w:val="16"/>
                <w:szCs w:val="16"/>
                <w:lang w:eastAsia="zh-CN"/>
              </w:rPr>
              <w:t>3</w:t>
            </w:r>
            <w:r>
              <w:rPr>
                <w:rFonts w:eastAsiaTheme="minorEastAsia"/>
                <w:sz w:val="16"/>
                <w:szCs w:val="16"/>
                <w:lang w:eastAsia="zh-CN"/>
              </w:rPr>
              <w:t>-03</w:t>
            </w:r>
          </w:p>
        </w:tc>
        <w:tc>
          <w:tcPr>
            <w:tcW w:w="901" w:type="dxa"/>
            <w:shd w:val="solid" w:color="FFFFFF" w:fill="auto"/>
          </w:tcPr>
          <w:p w14:paraId="5BC40395" w14:textId="723FBD40" w:rsidR="00574CB2" w:rsidRDefault="00574CB2" w:rsidP="00923E1C">
            <w:pPr>
              <w:pStyle w:val="TAC"/>
              <w:rPr>
                <w:rFonts w:eastAsiaTheme="minorEastAsia"/>
                <w:sz w:val="16"/>
                <w:szCs w:val="16"/>
                <w:lang w:eastAsia="zh-CN"/>
              </w:rPr>
            </w:pPr>
            <w:r>
              <w:rPr>
                <w:rFonts w:eastAsiaTheme="minorEastAsia"/>
                <w:sz w:val="16"/>
                <w:szCs w:val="16"/>
                <w:lang w:eastAsia="zh-CN"/>
              </w:rPr>
              <w:t>CT#99</w:t>
            </w:r>
          </w:p>
        </w:tc>
        <w:tc>
          <w:tcPr>
            <w:tcW w:w="993" w:type="dxa"/>
            <w:shd w:val="solid" w:color="FFFFFF" w:fill="auto"/>
          </w:tcPr>
          <w:p w14:paraId="09CA49D8" w14:textId="2DBBBF58" w:rsidR="00574CB2" w:rsidRDefault="00574CB2" w:rsidP="00F32CE0">
            <w:pPr>
              <w:pStyle w:val="TAL"/>
              <w:rPr>
                <w:rFonts w:eastAsiaTheme="minorEastAsia"/>
                <w:sz w:val="16"/>
                <w:szCs w:val="16"/>
                <w:lang w:eastAsia="zh-CN"/>
              </w:rPr>
            </w:pPr>
            <w:r>
              <w:rPr>
                <w:rFonts w:eastAsiaTheme="minorEastAsia"/>
                <w:sz w:val="16"/>
                <w:szCs w:val="16"/>
                <w:lang w:eastAsia="zh-CN"/>
              </w:rPr>
              <w:t>CP-23</w:t>
            </w:r>
            <w:r w:rsidR="00F32CE0">
              <w:rPr>
                <w:rFonts w:eastAsiaTheme="minorEastAsia"/>
                <w:sz w:val="16"/>
                <w:szCs w:val="16"/>
                <w:lang w:eastAsia="zh-CN"/>
              </w:rPr>
              <w:t>0047</w:t>
            </w:r>
          </w:p>
        </w:tc>
        <w:tc>
          <w:tcPr>
            <w:tcW w:w="567" w:type="dxa"/>
            <w:shd w:val="solid" w:color="FFFFFF" w:fill="auto"/>
          </w:tcPr>
          <w:p w14:paraId="307F875C" w14:textId="0F5A9608" w:rsidR="00574CB2" w:rsidRDefault="00574CB2" w:rsidP="00923E1C">
            <w:pPr>
              <w:pStyle w:val="TAL"/>
              <w:rPr>
                <w:rFonts w:eastAsiaTheme="minorEastAsia"/>
                <w:sz w:val="16"/>
                <w:szCs w:val="16"/>
                <w:lang w:eastAsia="zh-CN"/>
              </w:rPr>
            </w:pPr>
            <w:r>
              <w:rPr>
                <w:rFonts w:eastAsiaTheme="minorEastAsia"/>
                <w:sz w:val="16"/>
                <w:szCs w:val="16"/>
                <w:lang w:eastAsia="zh-CN"/>
              </w:rPr>
              <w:t>0018</w:t>
            </w:r>
          </w:p>
        </w:tc>
        <w:tc>
          <w:tcPr>
            <w:tcW w:w="425" w:type="dxa"/>
            <w:shd w:val="solid" w:color="FFFFFF" w:fill="auto"/>
          </w:tcPr>
          <w:p w14:paraId="2778AE7D" w14:textId="213A78B1" w:rsidR="00574CB2" w:rsidRDefault="00574CB2"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5BCAB19F" w14:textId="29398EEE" w:rsidR="00574CB2" w:rsidRDefault="003C4A8B" w:rsidP="00923E1C">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A0D1428" w14:textId="682DAFB6" w:rsidR="00574CB2" w:rsidRPr="000D1581" w:rsidRDefault="00526A5C" w:rsidP="00923E1C">
            <w:pPr>
              <w:pStyle w:val="TAL"/>
              <w:rPr>
                <w:sz w:val="16"/>
                <w:szCs w:val="16"/>
              </w:rPr>
            </w:pPr>
            <w:r w:rsidRPr="00526A5C">
              <w:rPr>
                <w:sz w:val="16"/>
                <w:szCs w:val="16"/>
              </w:rPr>
              <w:t>Different NSAC Admission Mode in Roaming Scenario</w:t>
            </w:r>
          </w:p>
        </w:tc>
        <w:tc>
          <w:tcPr>
            <w:tcW w:w="708" w:type="dxa"/>
            <w:shd w:val="solid" w:color="FFFFFF" w:fill="auto"/>
          </w:tcPr>
          <w:p w14:paraId="32CAEB85" w14:textId="21B2D1E8" w:rsidR="00574CB2" w:rsidRDefault="00526A5C" w:rsidP="00923E1C">
            <w:pPr>
              <w:pStyle w:val="TAC"/>
              <w:rPr>
                <w:sz w:val="16"/>
                <w:szCs w:val="16"/>
              </w:rPr>
            </w:pPr>
            <w:r>
              <w:rPr>
                <w:sz w:val="16"/>
                <w:szCs w:val="16"/>
              </w:rPr>
              <w:t>18.1.0</w:t>
            </w:r>
          </w:p>
        </w:tc>
      </w:tr>
      <w:tr w:rsidR="00933CA7" w:rsidRPr="00127E7B" w14:paraId="4E937224" w14:textId="77777777" w:rsidTr="000D6C96">
        <w:tc>
          <w:tcPr>
            <w:tcW w:w="800" w:type="dxa"/>
            <w:shd w:val="solid" w:color="FFFFFF" w:fill="auto"/>
          </w:tcPr>
          <w:p w14:paraId="2C938A87" w14:textId="13AEDCA2" w:rsidR="00933CA7" w:rsidRDefault="00933CA7" w:rsidP="00923E1C">
            <w:pPr>
              <w:pStyle w:val="TAC"/>
              <w:rPr>
                <w:rFonts w:eastAsiaTheme="minorEastAsia"/>
                <w:sz w:val="16"/>
                <w:szCs w:val="16"/>
                <w:lang w:eastAsia="zh-CN"/>
              </w:rPr>
            </w:pPr>
            <w:r>
              <w:rPr>
                <w:rFonts w:eastAsiaTheme="minorEastAsia"/>
                <w:sz w:val="16"/>
                <w:szCs w:val="16"/>
                <w:lang w:eastAsia="zh-CN"/>
              </w:rPr>
              <w:t>202</w:t>
            </w:r>
            <w:r w:rsidR="000554F0">
              <w:rPr>
                <w:rFonts w:eastAsiaTheme="minorEastAsia"/>
                <w:sz w:val="16"/>
                <w:szCs w:val="16"/>
                <w:lang w:eastAsia="zh-CN"/>
              </w:rPr>
              <w:t>3</w:t>
            </w:r>
            <w:r>
              <w:rPr>
                <w:rFonts w:eastAsiaTheme="minorEastAsia"/>
                <w:sz w:val="16"/>
                <w:szCs w:val="16"/>
                <w:lang w:eastAsia="zh-CN"/>
              </w:rPr>
              <w:t>-03</w:t>
            </w:r>
          </w:p>
        </w:tc>
        <w:tc>
          <w:tcPr>
            <w:tcW w:w="901" w:type="dxa"/>
            <w:shd w:val="solid" w:color="FFFFFF" w:fill="auto"/>
          </w:tcPr>
          <w:p w14:paraId="333630BD" w14:textId="3E7C1BD2" w:rsidR="00933CA7" w:rsidRDefault="00933CA7" w:rsidP="00923E1C">
            <w:pPr>
              <w:pStyle w:val="TAC"/>
              <w:rPr>
                <w:rFonts w:eastAsiaTheme="minorEastAsia"/>
                <w:sz w:val="16"/>
                <w:szCs w:val="16"/>
                <w:lang w:eastAsia="zh-CN"/>
              </w:rPr>
            </w:pPr>
            <w:r>
              <w:rPr>
                <w:rFonts w:eastAsiaTheme="minorEastAsia"/>
                <w:sz w:val="16"/>
                <w:szCs w:val="16"/>
                <w:lang w:eastAsia="zh-CN"/>
              </w:rPr>
              <w:t>CT#99</w:t>
            </w:r>
          </w:p>
        </w:tc>
        <w:tc>
          <w:tcPr>
            <w:tcW w:w="993" w:type="dxa"/>
            <w:shd w:val="solid" w:color="FFFFFF" w:fill="auto"/>
          </w:tcPr>
          <w:p w14:paraId="40F89861" w14:textId="31D7CE67" w:rsidR="00933CA7" w:rsidRDefault="00933CA7" w:rsidP="00F32CE0">
            <w:pPr>
              <w:pStyle w:val="TAL"/>
              <w:rPr>
                <w:rFonts w:eastAsiaTheme="minorEastAsia"/>
                <w:sz w:val="16"/>
                <w:szCs w:val="16"/>
                <w:lang w:eastAsia="zh-CN"/>
              </w:rPr>
            </w:pPr>
            <w:r>
              <w:rPr>
                <w:rFonts w:eastAsiaTheme="minorEastAsia"/>
                <w:sz w:val="16"/>
                <w:szCs w:val="16"/>
                <w:lang w:eastAsia="zh-CN"/>
              </w:rPr>
              <w:t>CP-23</w:t>
            </w:r>
            <w:r w:rsidR="00F32CE0">
              <w:rPr>
                <w:rFonts w:eastAsiaTheme="minorEastAsia"/>
                <w:sz w:val="16"/>
                <w:szCs w:val="16"/>
                <w:lang w:eastAsia="zh-CN"/>
              </w:rPr>
              <w:t>0070</w:t>
            </w:r>
          </w:p>
        </w:tc>
        <w:tc>
          <w:tcPr>
            <w:tcW w:w="567" w:type="dxa"/>
            <w:shd w:val="solid" w:color="FFFFFF" w:fill="auto"/>
          </w:tcPr>
          <w:p w14:paraId="1BFA934A" w14:textId="6075FAA7" w:rsidR="00933CA7" w:rsidRDefault="00933CA7" w:rsidP="00923E1C">
            <w:pPr>
              <w:pStyle w:val="TAL"/>
              <w:rPr>
                <w:rFonts w:eastAsiaTheme="minorEastAsia"/>
                <w:sz w:val="16"/>
                <w:szCs w:val="16"/>
                <w:lang w:eastAsia="zh-CN"/>
              </w:rPr>
            </w:pPr>
            <w:r>
              <w:rPr>
                <w:rFonts w:eastAsiaTheme="minorEastAsia"/>
                <w:sz w:val="16"/>
                <w:szCs w:val="16"/>
                <w:lang w:eastAsia="zh-CN"/>
              </w:rPr>
              <w:t>0019</w:t>
            </w:r>
          </w:p>
        </w:tc>
        <w:tc>
          <w:tcPr>
            <w:tcW w:w="425" w:type="dxa"/>
            <w:shd w:val="solid" w:color="FFFFFF" w:fill="auto"/>
          </w:tcPr>
          <w:p w14:paraId="76F12D62" w14:textId="291DC8C3" w:rsidR="00933CA7" w:rsidRDefault="00933CA7" w:rsidP="00923E1C">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D670EF3" w14:textId="76ABB07C" w:rsidR="00933CA7" w:rsidRDefault="00933CA7"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5B54DFB" w14:textId="339E8879" w:rsidR="00933CA7" w:rsidRPr="00526A5C" w:rsidRDefault="00933CA7" w:rsidP="00923E1C">
            <w:pPr>
              <w:pStyle w:val="TAL"/>
              <w:rPr>
                <w:sz w:val="16"/>
                <w:szCs w:val="16"/>
              </w:rPr>
            </w:pPr>
            <w:r w:rsidRPr="007510C7">
              <w:rPr>
                <w:sz w:val="16"/>
                <w:szCs w:val="16"/>
              </w:rPr>
              <w:t>Add DCCF to the NF service consumers list</w:t>
            </w:r>
          </w:p>
        </w:tc>
        <w:tc>
          <w:tcPr>
            <w:tcW w:w="708" w:type="dxa"/>
            <w:shd w:val="solid" w:color="FFFFFF" w:fill="auto"/>
          </w:tcPr>
          <w:p w14:paraId="677D5785" w14:textId="63E6545C" w:rsidR="00933CA7" w:rsidRDefault="00933CA7" w:rsidP="00923E1C">
            <w:pPr>
              <w:pStyle w:val="TAC"/>
              <w:rPr>
                <w:sz w:val="16"/>
                <w:szCs w:val="16"/>
              </w:rPr>
            </w:pPr>
            <w:r>
              <w:rPr>
                <w:sz w:val="16"/>
                <w:szCs w:val="16"/>
              </w:rPr>
              <w:t>18.1.0</w:t>
            </w:r>
          </w:p>
        </w:tc>
      </w:tr>
      <w:tr w:rsidR="00347EAB" w:rsidRPr="00127E7B" w14:paraId="0D7D7671" w14:textId="77777777" w:rsidTr="000D6C96">
        <w:tc>
          <w:tcPr>
            <w:tcW w:w="800" w:type="dxa"/>
            <w:shd w:val="solid" w:color="FFFFFF" w:fill="auto"/>
          </w:tcPr>
          <w:p w14:paraId="1E4099D4" w14:textId="2EC42F84"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2F5A1882" w14:textId="375F9A1E"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E6AF970" w14:textId="4D5C4F6B" w:rsidR="00347EAB" w:rsidRDefault="00347EAB" w:rsidP="00347EAB">
            <w:pPr>
              <w:pStyle w:val="TAL"/>
              <w:rPr>
                <w:rFonts w:eastAsiaTheme="minorEastAsia"/>
                <w:sz w:val="16"/>
                <w:szCs w:val="16"/>
                <w:lang w:eastAsia="zh-CN"/>
              </w:rPr>
            </w:pPr>
            <w:r>
              <w:rPr>
                <w:rFonts w:eastAsiaTheme="minorEastAsia"/>
                <w:sz w:val="16"/>
                <w:szCs w:val="16"/>
                <w:lang w:eastAsia="zh-CN"/>
              </w:rPr>
              <w:t>CP-231027</w:t>
            </w:r>
          </w:p>
        </w:tc>
        <w:tc>
          <w:tcPr>
            <w:tcW w:w="567" w:type="dxa"/>
            <w:shd w:val="solid" w:color="FFFFFF" w:fill="auto"/>
          </w:tcPr>
          <w:p w14:paraId="58EFF8BB" w14:textId="78FD1E2E" w:rsidR="00347EAB" w:rsidRDefault="00347EAB" w:rsidP="00347EAB">
            <w:pPr>
              <w:pStyle w:val="TAL"/>
              <w:rPr>
                <w:rFonts w:eastAsiaTheme="minorEastAsia"/>
                <w:sz w:val="16"/>
                <w:szCs w:val="16"/>
                <w:lang w:eastAsia="zh-CN"/>
              </w:rPr>
            </w:pPr>
            <w:r>
              <w:rPr>
                <w:rFonts w:eastAsiaTheme="minorEastAsia"/>
                <w:sz w:val="16"/>
                <w:szCs w:val="16"/>
                <w:lang w:eastAsia="zh-CN"/>
              </w:rPr>
              <w:t>0021</w:t>
            </w:r>
          </w:p>
        </w:tc>
        <w:tc>
          <w:tcPr>
            <w:tcW w:w="425" w:type="dxa"/>
            <w:shd w:val="solid" w:color="FFFFFF" w:fill="auto"/>
          </w:tcPr>
          <w:p w14:paraId="0925FCDF" w14:textId="217BD362" w:rsidR="00347EAB" w:rsidRDefault="00347EAB" w:rsidP="00347EA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1162AFCF" w14:textId="26691611"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1FF65E7" w14:textId="28805E3F" w:rsidR="00347EAB" w:rsidRPr="007510C7" w:rsidRDefault="00347EAB" w:rsidP="00347EAB">
            <w:pPr>
              <w:pStyle w:val="TAL"/>
              <w:rPr>
                <w:sz w:val="16"/>
                <w:szCs w:val="16"/>
              </w:rPr>
            </w:pPr>
            <w:r w:rsidRPr="00823A0C">
              <w:rPr>
                <w:sz w:val="16"/>
                <w:szCs w:val="16"/>
              </w:rPr>
              <w:t>Location header and missing Redirection clause</w:t>
            </w:r>
          </w:p>
        </w:tc>
        <w:tc>
          <w:tcPr>
            <w:tcW w:w="708" w:type="dxa"/>
            <w:shd w:val="solid" w:color="FFFFFF" w:fill="auto"/>
          </w:tcPr>
          <w:p w14:paraId="0DF51042" w14:textId="5FAC6915" w:rsidR="00347EAB" w:rsidRDefault="00347EAB" w:rsidP="00347EAB">
            <w:pPr>
              <w:pStyle w:val="TAC"/>
              <w:rPr>
                <w:sz w:val="16"/>
                <w:szCs w:val="16"/>
              </w:rPr>
            </w:pPr>
            <w:r>
              <w:rPr>
                <w:sz w:val="16"/>
                <w:szCs w:val="16"/>
              </w:rPr>
              <w:t>18.2.0</w:t>
            </w:r>
          </w:p>
        </w:tc>
      </w:tr>
      <w:tr w:rsidR="00347EAB" w:rsidRPr="00127E7B" w14:paraId="242A0374" w14:textId="77777777" w:rsidTr="000D6C96">
        <w:tc>
          <w:tcPr>
            <w:tcW w:w="800" w:type="dxa"/>
            <w:shd w:val="solid" w:color="FFFFFF" w:fill="auto"/>
          </w:tcPr>
          <w:p w14:paraId="4E51723F" w14:textId="74482E6E"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2598A72A" w14:textId="102A3012"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C51CCA6" w14:textId="40BF4A8E"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1924E6B5" w14:textId="5DA43CC8" w:rsidR="00347EAB" w:rsidRDefault="00347EAB" w:rsidP="00347EAB">
            <w:pPr>
              <w:pStyle w:val="TAL"/>
              <w:rPr>
                <w:rFonts w:eastAsiaTheme="minorEastAsia"/>
                <w:sz w:val="16"/>
                <w:szCs w:val="16"/>
                <w:lang w:eastAsia="zh-CN"/>
              </w:rPr>
            </w:pPr>
            <w:r>
              <w:rPr>
                <w:rFonts w:eastAsiaTheme="minorEastAsia"/>
                <w:sz w:val="16"/>
                <w:szCs w:val="16"/>
                <w:lang w:eastAsia="zh-CN"/>
              </w:rPr>
              <w:t>0023</w:t>
            </w:r>
          </w:p>
        </w:tc>
        <w:tc>
          <w:tcPr>
            <w:tcW w:w="425" w:type="dxa"/>
            <w:shd w:val="solid" w:color="FFFFFF" w:fill="auto"/>
          </w:tcPr>
          <w:p w14:paraId="37B35E88" w14:textId="00BCAAA3"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73E6AC2" w14:textId="60EAEADB"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0928F23" w14:textId="2F40C3E1" w:rsidR="00347EAB" w:rsidRPr="007510C7" w:rsidRDefault="00347EAB" w:rsidP="00347EAB">
            <w:pPr>
              <w:pStyle w:val="TAL"/>
              <w:rPr>
                <w:sz w:val="16"/>
                <w:szCs w:val="16"/>
              </w:rPr>
            </w:pPr>
            <w:r w:rsidRPr="00823A0C">
              <w:rPr>
                <w:sz w:val="16"/>
                <w:szCs w:val="16"/>
              </w:rPr>
              <w:t>Interaction between two NSACFs</w:t>
            </w:r>
          </w:p>
        </w:tc>
        <w:tc>
          <w:tcPr>
            <w:tcW w:w="708" w:type="dxa"/>
            <w:shd w:val="solid" w:color="FFFFFF" w:fill="auto"/>
          </w:tcPr>
          <w:p w14:paraId="0189F288" w14:textId="62A75864" w:rsidR="00347EAB" w:rsidRDefault="00347EAB" w:rsidP="00347EAB">
            <w:pPr>
              <w:pStyle w:val="TAC"/>
              <w:rPr>
                <w:sz w:val="16"/>
                <w:szCs w:val="16"/>
              </w:rPr>
            </w:pPr>
            <w:r>
              <w:rPr>
                <w:sz w:val="16"/>
                <w:szCs w:val="16"/>
              </w:rPr>
              <w:t>18.2.0</w:t>
            </w:r>
          </w:p>
        </w:tc>
      </w:tr>
      <w:tr w:rsidR="00347EAB" w:rsidRPr="00127E7B" w14:paraId="312BAD92" w14:textId="77777777" w:rsidTr="000D6C96">
        <w:tc>
          <w:tcPr>
            <w:tcW w:w="800" w:type="dxa"/>
            <w:shd w:val="solid" w:color="FFFFFF" w:fill="auto"/>
          </w:tcPr>
          <w:p w14:paraId="1A7A7767" w14:textId="48F6E35F"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7435EA4" w14:textId="427D94B2"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1E92AA93" w14:textId="254BBC50" w:rsidR="00347EAB" w:rsidRDefault="00347EAB" w:rsidP="00347EAB">
            <w:pPr>
              <w:pStyle w:val="TAL"/>
              <w:rPr>
                <w:rFonts w:eastAsiaTheme="minorEastAsia"/>
                <w:sz w:val="16"/>
                <w:szCs w:val="16"/>
                <w:lang w:eastAsia="zh-CN"/>
              </w:rPr>
            </w:pPr>
            <w:r>
              <w:rPr>
                <w:rFonts w:eastAsiaTheme="minorEastAsia"/>
                <w:sz w:val="16"/>
                <w:szCs w:val="16"/>
                <w:lang w:eastAsia="zh-CN"/>
              </w:rPr>
              <w:t>CP-231025</w:t>
            </w:r>
          </w:p>
        </w:tc>
        <w:tc>
          <w:tcPr>
            <w:tcW w:w="567" w:type="dxa"/>
            <w:shd w:val="solid" w:color="FFFFFF" w:fill="auto"/>
          </w:tcPr>
          <w:p w14:paraId="7BA67994" w14:textId="2ADE83D3" w:rsidR="00347EAB" w:rsidRDefault="00347EAB" w:rsidP="00347EAB">
            <w:pPr>
              <w:pStyle w:val="TAL"/>
              <w:rPr>
                <w:rFonts w:eastAsiaTheme="minorEastAsia"/>
                <w:sz w:val="16"/>
                <w:szCs w:val="16"/>
                <w:lang w:eastAsia="zh-CN"/>
              </w:rPr>
            </w:pPr>
            <w:r>
              <w:rPr>
                <w:rFonts w:eastAsiaTheme="minorEastAsia"/>
                <w:sz w:val="16"/>
                <w:szCs w:val="16"/>
                <w:lang w:eastAsia="zh-CN"/>
              </w:rPr>
              <w:t>0027</w:t>
            </w:r>
          </w:p>
        </w:tc>
        <w:tc>
          <w:tcPr>
            <w:tcW w:w="425" w:type="dxa"/>
            <w:shd w:val="solid" w:color="FFFFFF" w:fill="auto"/>
          </w:tcPr>
          <w:p w14:paraId="3C931B1A" w14:textId="3574023B"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83837E" w14:textId="3E865D56"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A586AD1" w14:textId="43B78628" w:rsidR="00347EAB" w:rsidRPr="007510C7" w:rsidRDefault="00347EAB" w:rsidP="00347EAB">
            <w:pPr>
              <w:pStyle w:val="TAL"/>
              <w:rPr>
                <w:sz w:val="16"/>
                <w:szCs w:val="16"/>
              </w:rPr>
            </w:pPr>
            <w:r w:rsidRPr="00823A0C">
              <w:rPr>
                <w:sz w:val="16"/>
                <w:szCs w:val="16"/>
              </w:rPr>
              <w:t>OAuth2 scopes in the Nnsacf_NSAC API</w:t>
            </w:r>
          </w:p>
        </w:tc>
        <w:tc>
          <w:tcPr>
            <w:tcW w:w="708" w:type="dxa"/>
            <w:shd w:val="solid" w:color="FFFFFF" w:fill="auto"/>
          </w:tcPr>
          <w:p w14:paraId="6D069915" w14:textId="72A2852B" w:rsidR="00347EAB" w:rsidRDefault="00347EAB" w:rsidP="00347EAB">
            <w:pPr>
              <w:pStyle w:val="TAC"/>
              <w:rPr>
                <w:sz w:val="16"/>
                <w:szCs w:val="16"/>
              </w:rPr>
            </w:pPr>
            <w:r>
              <w:rPr>
                <w:sz w:val="16"/>
                <w:szCs w:val="16"/>
              </w:rPr>
              <w:t>18.2.0</w:t>
            </w:r>
          </w:p>
        </w:tc>
      </w:tr>
      <w:tr w:rsidR="00347EAB" w:rsidRPr="00127E7B" w14:paraId="62A85C1E" w14:textId="77777777" w:rsidTr="000D6C96">
        <w:tc>
          <w:tcPr>
            <w:tcW w:w="800" w:type="dxa"/>
            <w:shd w:val="solid" w:color="FFFFFF" w:fill="auto"/>
          </w:tcPr>
          <w:p w14:paraId="1738F270" w14:textId="5FDBBE40"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7EB983E8" w14:textId="0C1E925E"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E065797" w14:textId="2079477C"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445AFC85" w14:textId="70F39922" w:rsidR="00347EAB" w:rsidRDefault="00347EAB" w:rsidP="00347EAB">
            <w:pPr>
              <w:pStyle w:val="TAL"/>
              <w:rPr>
                <w:rFonts w:eastAsiaTheme="minorEastAsia"/>
                <w:sz w:val="16"/>
                <w:szCs w:val="16"/>
                <w:lang w:eastAsia="zh-CN"/>
              </w:rPr>
            </w:pPr>
            <w:r>
              <w:rPr>
                <w:rFonts w:eastAsiaTheme="minorEastAsia"/>
                <w:sz w:val="16"/>
                <w:szCs w:val="16"/>
                <w:lang w:eastAsia="zh-CN"/>
              </w:rPr>
              <w:t>0028</w:t>
            </w:r>
          </w:p>
        </w:tc>
        <w:tc>
          <w:tcPr>
            <w:tcW w:w="425" w:type="dxa"/>
            <w:shd w:val="solid" w:color="FFFFFF" w:fill="auto"/>
          </w:tcPr>
          <w:p w14:paraId="71964AC9" w14:textId="4C4690DB"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C0045F" w14:textId="4A3003CA"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A747406" w14:textId="2F0E3B3E" w:rsidR="00347EAB" w:rsidRPr="007510C7" w:rsidRDefault="00347EAB" w:rsidP="00347EAB">
            <w:pPr>
              <w:pStyle w:val="TAL"/>
              <w:rPr>
                <w:sz w:val="16"/>
                <w:szCs w:val="16"/>
              </w:rPr>
            </w:pPr>
            <w:r w:rsidRPr="00823A0C">
              <w:rPr>
                <w:sz w:val="16"/>
                <w:szCs w:val="16"/>
              </w:rPr>
              <w:t>Network Slice status notifications and reports to Primary NSACF</w:t>
            </w:r>
          </w:p>
        </w:tc>
        <w:tc>
          <w:tcPr>
            <w:tcW w:w="708" w:type="dxa"/>
            <w:shd w:val="solid" w:color="FFFFFF" w:fill="auto"/>
          </w:tcPr>
          <w:p w14:paraId="2093D6E9" w14:textId="500391B7" w:rsidR="00347EAB" w:rsidRDefault="00347EAB" w:rsidP="00347EAB">
            <w:pPr>
              <w:pStyle w:val="TAC"/>
              <w:rPr>
                <w:sz w:val="16"/>
                <w:szCs w:val="16"/>
              </w:rPr>
            </w:pPr>
            <w:r>
              <w:rPr>
                <w:sz w:val="16"/>
                <w:szCs w:val="16"/>
              </w:rPr>
              <w:t>18.2.0</w:t>
            </w:r>
          </w:p>
        </w:tc>
      </w:tr>
      <w:tr w:rsidR="00347EAB" w:rsidRPr="00127E7B" w14:paraId="0815BAF4" w14:textId="77777777" w:rsidTr="000D6C96">
        <w:tc>
          <w:tcPr>
            <w:tcW w:w="800" w:type="dxa"/>
            <w:shd w:val="solid" w:color="FFFFFF" w:fill="auto"/>
          </w:tcPr>
          <w:p w14:paraId="6FE2E2EE" w14:textId="33F9EB4E"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E28C436" w14:textId="15C4D04D"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CFC4048" w14:textId="2F53BB4B"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643ADCF3" w14:textId="23D78682" w:rsidR="00347EAB" w:rsidRDefault="00347EAB" w:rsidP="00347EAB">
            <w:pPr>
              <w:pStyle w:val="TAL"/>
              <w:rPr>
                <w:rFonts w:eastAsiaTheme="minorEastAsia"/>
                <w:sz w:val="16"/>
                <w:szCs w:val="16"/>
                <w:lang w:eastAsia="zh-CN"/>
              </w:rPr>
            </w:pPr>
            <w:r>
              <w:rPr>
                <w:rFonts w:eastAsiaTheme="minorEastAsia"/>
                <w:sz w:val="16"/>
                <w:szCs w:val="16"/>
                <w:lang w:eastAsia="zh-CN"/>
              </w:rPr>
              <w:t>0029</w:t>
            </w:r>
          </w:p>
        </w:tc>
        <w:tc>
          <w:tcPr>
            <w:tcW w:w="425" w:type="dxa"/>
            <w:shd w:val="solid" w:color="FFFFFF" w:fill="auto"/>
          </w:tcPr>
          <w:p w14:paraId="413B4B77" w14:textId="1E4FEE2A"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ACAF15E" w14:textId="7B7078ED"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769A7484" w14:textId="24DC1ABA" w:rsidR="00347EAB" w:rsidRPr="007510C7" w:rsidRDefault="00347EAB" w:rsidP="00347EAB">
            <w:pPr>
              <w:pStyle w:val="TAL"/>
              <w:rPr>
                <w:sz w:val="16"/>
                <w:szCs w:val="16"/>
              </w:rPr>
            </w:pPr>
            <w:r w:rsidRPr="00823A0C">
              <w:rPr>
                <w:sz w:val="16"/>
                <w:szCs w:val="16"/>
              </w:rPr>
              <w:t>NSAC Service Area Support during NSAC Admission Control</w:t>
            </w:r>
          </w:p>
        </w:tc>
        <w:tc>
          <w:tcPr>
            <w:tcW w:w="708" w:type="dxa"/>
            <w:shd w:val="solid" w:color="FFFFFF" w:fill="auto"/>
          </w:tcPr>
          <w:p w14:paraId="1E74F633" w14:textId="2AFA2A83" w:rsidR="00347EAB" w:rsidRDefault="00347EAB" w:rsidP="00347EAB">
            <w:pPr>
              <w:pStyle w:val="TAC"/>
              <w:rPr>
                <w:sz w:val="16"/>
                <w:szCs w:val="16"/>
              </w:rPr>
            </w:pPr>
            <w:r>
              <w:rPr>
                <w:sz w:val="16"/>
                <w:szCs w:val="16"/>
              </w:rPr>
              <w:t>18.2.0</w:t>
            </w:r>
          </w:p>
        </w:tc>
      </w:tr>
      <w:tr w:rsidR="00347EAB" w:rsidRPr="00127E7B" w14:paraId="052B30A2" w14:textId="77777777" w:rsidTr="000D6C96">
        <w:tc>
          <w:tcPr>
            <w:tcW w:w="800" w:type="dxa"/>
            <w:shd w:val="solid" w:color="FFFFFF" w:fill="auto"/>
          </w:tcPr>
          <w:p w14:paraId="41B40E04" w14:textId="5A3DAE5E"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338A7A9B" w14:textId="0B5730A1"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28E6D44" w14:textId="595C4A19" w:rsidR="00347EAB" w:rsidRDefault="00347EAB" w:rsidP="00347EAB">
            <w:pPr>
              <w:pStyle w:val="TAL"/>
              <w:rPr>
                <w:rFonts w:eastAsiaTheme="minorEastAsia"/>
                <w:sz w:val="16"/>
                <w:szCs w:val="16"/>
                <w:lang w:eastAsia="zh-CN"/>
              </w:rPr>
            </w:pPr>
            <w:r>
              <w:rPr>
                <w:rFonts w:eastAsiaTheme="minorEastAsia"/>
                <w:sz w:val="16"/>
                <w:szCs w:val="16"/>
                <w:lang w:eastAsia="zh-CN"/>
              </w:rPr>
              <w:t>CP-231047</w:t>
            </w:r>
          </w:p>
        </w:tc>
        <w:tc>
          <w:tcPr>
            <w:tcW w:w="567" w:type="dxa"/>
            <w:shd w:val="solid" w:color="FFFFFF" w:fill="auto"/>
          </w:tcPr>
          <w:p w14:paraId="0D02A532" w14:textId="081EE5FF" w:rsidR="00347EAB" w:rsidRDefault="00347EAB" w:rsidP="00347EAB">
            <w:pPr>
              <w:pStyle w:val="TAL"/>
              <w:rPr>
                <w:rFonts w:eastAsiaTheme="minorEastAsia"/>
                <w:sz w:val="16"/>
                <w:szCs w:val="16"/>
                <w:lang w:eastAsia="zh-CN"/>
              </w:rPr>
            </w:pPr>
            <w:r>
              <w:rPr>
                <w:rFonts w:eastAsiaTheme="minorEastAsia"/>
                <w:sz w:val="16"/>
                <w:szCs w:val="16"/>
                <w:lang w:eastAsia="zh-CN"/>
              </w:rPr>
              <w:t>0034</w:t>
            </w:r>
          </w:p>
        </w:tc>
        <w:tc>
          <w:tcPr>
            <w:tcW w:w="425" w:type="dxa"/>
            <w:shd w:val="solid" w:color="FFFFFF" w:fill="auto"/>
          </w:tcPr>
          <w:p w14:paraId="39881A53" w14:textId="246A1E56"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3566AD9B" w14:textId="161A93A6"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3F1EE9C7" w14:textId="149F08F2" w:rsidR="00347EAB" w:rsidRPr="007510C7" w:rsidRDefault="00347EAB" w:rsidP="00347EAB">
            <w:pPr>
              <w:pStyle w:val="TAL"/>
              <w:rPr>
                <w:sz w:val="16"/>
                <w:szCs w:val="16"/>
              </w:rPr>
            </w:pPr>
            <w:r w:rsidRPr="009D3917">
              <w:rPr>
                <w:sz w:val="16"/>
                <w:szCs w:val="16"/>
              </w:rPr>
              <w:t>Variable reporting periodicity</w:t>
            </w:r>
          </w:p>
        </w:tc>
        <w:tc>
          <w:tcPr>
            <w:tcW w:w="708" w:type="dxa"/>
            <w:shd w:val="solid" w:color="FFFFFF" w:fill="auto"/>
          </w:tcPr>
          <w:p w14:paraId="1FFB424C" w14:textId="3426E3E3" w:rsidR="00347EAB" w:rsidRDefault="00347EAB" w:rsidP="00347EAB">
            <w:pPr>
              <w:pStyle w:val="TAC"/>
              <w:rPr>
                <w:sz w:val="16"/>
                <w:szCs w:val="16"/>
              </w:rPr>
            </w:pPr>
            <w:r>
              <w:rPr>
                <w:sz w:val="16"/>
                <w:szCs w:val="16"/>
              </w:rPr>
              <w:t>18.2.0</w:t>
            </w:r>
          </w:p>
        </w:tc>
      </w:tr>
      <w:tr w:rsidR="00347EAB" w:rsidRPr="00127E7B" w14:paraId="3136E070" w14:textId="77777777" w:rsidTr="000D6C96">
        <w:tc>
          <w:tcPr>
            <w:tcW w:w="800" w:type="dxa"/>
            <w:shd w:val="solid" w:color="FFFFFF" w:fill="auto"/>
          </w:tcPr>
          <w:p w14:paraId="64F57437" w14:textId="5301493D"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3778591E" w14:textId="736397D4"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1EFFA666" w14:textId="09D17B33"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509F4A01" w14:textId="6424657A" w:rsidR="00347EAB" w:rsidRDefault="00347EAB" w:rsidP="00347EAB">
            <w:pPr>
              <w:pStyle w:val="TAL"/>
              <w:rPr>
                <w:rFonts w:eastAsiaTheme="minorEastAsia"/>
                <w:sz w:val="16"/>
                <w:szCs w:val="16"/>
                <w:lang w:eastAsia="zh-CN"/>
              </w:rPr>
            </w:pPr>
            <w:r>
              <w:rPr>
                <w:rFonts w:eastAsiaTheme="minorEastAsia"/>
                <w:sz w:val="16"/>
                <w:szCs w:val="16"/>
                <w:lang w:eastAsia="zh-CN"/>
              </w:rPr>
              <w:t>0035</w:t>
            </w:r>
          </w:p>
        </w:tc>
        <w:tc>
          <w:tcPr>
            <w:tcW w:w="425" w:type="dxa"/>
            <w:shd w:val="solid" w:color="FFFFFF" w:fill="auto"/>
          </w:tcPr>
          <w:p w14:paraId="09E6F5FD" w14:textId="6355E2F8"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C77946B" w14:textId="70F12247"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285BED7" w14:textId="6DBCE3FE" w:rsidR="00347EAB" w:rsidRPr="007510C7" w:rsidRDefault="00347EAB" w:rsidP="00347EAB">
            <w:pPr>
              <w:pStyle w:val="TAL"/>
              <w:rPr>
                <w:sz w:val="16"/>
                <w:szCs w:val="16"/>
              </w:rPr>
            </w:pPr>
            <w:r w:rsidRPr="00823A0C">
              <w:rPr>
                <w:sz w:val="16"/>
                <w:szCs w:val="16"/>
              </w:rPr>
              <w:t>NSAC in roaming</w:t>
            </w:r>
          </w:p>
        </w:tc>
        <w:tc>
          <w:tcPr>
            <w:tcW w:w="708" w:type="dxa"/>
            <w:shd w:val="solid" w:color="FFFFFF" w:fill="auto"/>
          </w:tcPr>
          <w:p w14:paraId="2FF6FC39" w14:textId="02837E30" w:rsidR="00347EAB" w:rsidRDefault="00347EAB" w:rsidP="00347EAB">
            <w:pPr>
              <w:pStyle w:val="TAC"/>
              <w:rPr>
                <w:sz w:val="16"/>
                <w:szCs w:val="16"/>
              </w:rPr>
            </w:pPr>
            <w:r>
              <w:rPr>
                <w:sz w:val="16"/>
                <w:szCs w:val="16"/>
              </w:rPr>
              <w:t>18.2.0</w:t>
            </w:r>
          </w:p>
        </w:tc>
      </w:tr>
      <w:tr w:rsidR="00347EAB" w:rsidRPr="00127E7B" w14:paraId="25A2A732" w14:textId="77777777" w:rsidTr="000D6C96">
        <w:tc>
          <w:tcPr>
            <w:tcW w:w="800" w:type="dxa"/>
            <w:shd w:val="solid" w:color="FFFFFF" w:fill="auto"/>
          </w:tcPr>
          <w:p w14:paraId="214CF857" w14:textId="098CB51B"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20DFD84E" w14:textId="760C9317"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4679F2BD" w14:textId="3AC26EE1"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4F6224A9" w14:textId="064E1A2F" w:rsidR="00347EAB" w:rsidRDefault="00347EAB" w:rsidP="00347EAB">
            <w:pPr>
              <w:pStyle w:val="TAL"/>
              <w:rPr>
                <w:rFonts w:eastAsiaTheme="minorEastAsia"/>
                <w:sz w:val="16"/>
                <w:szCs w:val="16"/>
                <w:lang w:eastAsia="zh-CN"/>
              </w:rPr>
            </w:pPr>
            <w:r>
              <w:rPr>
                <w:rFonts w:eastAsiaTheme="minorEastAsia"/>
                <w:sz w:val="16"/>
                <w:szCs w:val="16"/>
                <w:lang w:eastAsia="zh-CN"/>
              </w:rPr>
              <w:t>0040</w:t>
            </w:r>
          </w:p>
        </w:tc>
        <w:tc>
          <w:tcPr>
            <w:tcW w:w="425" w:type="dxa"/>
            <w:shd w:val="solid" w:color="FFFFFF" w:fill="auto"/>
          </w:tcPr>
          <w:p w14:paraId="032545BC" w14:textId="7D4F42E7"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47F0E4B6" w14:textId="64C6A335"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7F82E26C" w14:textId="33701BDF" w:rsidR="00347EAB" w:rsidRPr="007510C7" w:rsidRDefault="00347EAB" w:rsidP="00347EAB">
            <w:pPr>
              <w:pStyle w:val="TAL"/>
              <w:rPr>
                <w:sz w:val="16"/>
                <w:szCs w:val="16"/>
              </w:rPr>
            </w:pPr>
            <w:r w:rsidRPr="00823A0C">
              <w:rPr>
                <w:sz w:val="16"/>
                <w:szCs w:val="16"/>
              </w:rPr>
              <w:t>Update NumOfUEsUpdate service operation for hierarchical NSACF architecture</w:t>
            </w:r>
          </w:p>
        </w:tc>
        <w:tc>
          <w:tcPr>
            <w:tcW w:w="708" w:type="dxa"/>
            <w:shd w:val="solid" w:color="FFFFFF" w:fill="auto"/>
          </w:tcPr>
          <w:p w14:paraId="5B3544F1" w14:textId="6EE9F7E6" w:rsidR="00347EAB" w:rsidRDefault="00347EAB" w:rsidP="00347EAB">
            <w:pPr>
              <w:pStyle w:val="TAC"/>
              <w:rPr>
                <w:sz w:val="16"/>
                <w:szCs w:val="16"/>
              </w:rPr>
            </w:pPr>
            <w:r>
              <w:rPr>
                <w:sz w:val="16"/>
                <w:szCs w:val="16"/>
              </w:rPr>
              <w:t>18.2.0</w:t>
            </w:r>
          </w:p>
        </w:tc>
      </w:tr>
      <w:tr w:rsidR="00347EAB" w:rsidRPr="00127E7B" w14:paraId="0A87DB9A" w14:textId="77777777" w:rsidTr="000D6C96">
        <w:tc>
          <w:tcPr>
            <w:tcW w:w="800" w:type="dxa"/>
            <w:shd w:val="solid" w:color="FFFFFF" w:fill="auto"/>
          </w:tcPr>
          <w:p w14:paraId="4F24915C" w14:textId="20D8341C"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48E95F2C" w14:textId="2153CBE6"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3BF4F247" w14:textId="0AA96122"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3EFF58B9" w14:textId="7997D6ED" w:rsidR="00347EAB" w:rsidRDefault="00347EAB" w:rsidP="00347EAB">
            <w:pPr>
              <w:pStyle w:val="TAL"/>
              <w:rPr>
                <w:rFonts w:eastAsiaTheme="minorEastAsia"/>
                <w:sz w:val="16"/>
                <w:szCs w:val="16"/>
                <w:lang w:eastAsia="zh-CN"/>
              </w:rPr>
            </w:pPr>
            <w:r>
              <w:rPr>
                <w:rFonts w:eastAsiaTheme="minorEastAsia"/>
                <w:sz w:val="16"/>
                <w:szCs w:val="16"/>
                <w:lang w:eastAsia="zh-CN"/>
              </w:rPr>
              <w:t>0041</w:t>
            </w:r>
          </w:p>
        </w:tc>
        <w:tc>
          <w:tcPr>
            <w:tcW w:w="425" w:type="dxa"/>
            <w:shd w:val="solid" w:color="FFFFFF" w:fill="auto"/>
          </w:tcPr>
          <w:p w14:paraId="64FB7D42" w14:textId="511D41ED"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F0134D4" w14:textId="6A76F670"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C54796B" w14:textId="70D9229E" w:rsidR="00347EAB" w:rsidRPr="007510C7" w:rsidRDefault="00347EAB" w:rsidP="00347EAB">
            <w:pPr>
              <w:pStyle w:val="TAL"/>
              <w:rPr>
                <w:sz w:val="16"/>
                <w:szCs w:val="16"/>
              </w:rPr>
            </w:pPr>
            <w:r w:rsidRPr="00823A0C">
              <w:rPr>
                <w:sz w:val="16"/>
                <w:szCs w:val="16"/>
              </w:rPr>
              <w:t>Update NumOf</w:t>
            </w:r>
            <w:r>
              <w:rPr>
                <w:sz w:val="16"/>
                <w:szCs w:val="16"/>
              </w:rPr>
              <w:t>PDU</w:t>
            </w:r>
            <w:r w:rsidRPr="00823A0C">
              <w:rPr>
                <w:sz w:val="16"/>
                <w:szCs w:val="16"/>
              </w:rPr>
              <w:t>sUpdate service operation for hierarchical NSACF architecture</w:t>
            </w:r>
          </w:p>
        </w:tc>
        <w:tc>
          <w:tcPr>
            <w:tcW w:w="708" w:type="dxa"/>
            <w:shd w:val="solid" w:color="FFFFFF" w:fill="auto"/>
          </w:tcPr>
          <w:p w14:paraId="1FC2AD87" w14:textId="5511F1DF" w:rsidR="00347EAB" w:rsidRDefault="00347EAB" w:rsidP="00347EAB">
            <w:pPr>
              <w:pStyle w:val="TAC"/>
              <w:rPr>
                <w:sz w:val="16"/>
                <w:szCs w:val="16"/>
              </w:rPr>
            </w:pPr>
            <w:r>
              <w:rPr>
                <w:sz w:val="16"/>
                <w:szCs w:val="16"/>
              </w:rPr>
              <w:t>18.2.0</w:t>
            </w:r>
          </w:p>
        </w:tc>
      </w:tr>
      <w:tr w:rsidR="00347EAB" w:rsidRPr="00127E7B" w14:paraId="571748D8" w14:textId="77777777" w:rsidTr="000D6C96">
        <w:tc>
          <w:tcPr>
            <w:tcW w:w="800" w:type="dxa"/>
            <w:shd w:val="solid" w:color="FFFFFF" w:fill="auto"/>
          </w:tcPr>
          <w:p w14:paraId="19006855" w14:textId="2C78D633"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3FAF3FFF" w14:textId="32BE225E"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4136FF8A" w14:textId="7340AB84" w:rsidR="00347EAB" w:rsidRDefault="00347EAB" w:rsidP="00347EAB">
            <w:pPr>
              <w:pStyle w:val="TAL"/>
              <w:rPr>
                <w:rFonts w:eastAsiaTheme="minorEastAsia"/>
                <w:sz w:val="16"/>
                <w:szCs w:val="16"/>
                <w:lang w:eastAsia="zh-CN"/>
              </w:rPr>
            </w:pPr>
            <w:r>
              <w:rPr>
                <w:rFonts w:eastAsiaTheme="minorEastAsia"/>
                <w:sz w:val="16"/>
                <w:szCs w:val="16"/>
                <w:lang w:eastAsia="zh-CN"/>
              </w:rPr>
              <w:t>CP-231028</w:t>
            </w:r>
          </w:p>
        </w:tc>
        <w:tc>
          <w:tcPr>
            <w:tcW w:w="567" w:type="dxa"/>
            <w:shd w:val="solid" w:color="FFFFFF" w:fill="auto"/>
          </w:tcPr>
          <w:p w14:paraId="75F62C2B" w14:textId="0673D09F" w:rsidR="00347EAB" w:rsidRDefault="00347EAB" w:rsidP="00347EAB">
            <w:pPr>
              <w:pStyle w:val="TAL"/>
              <w:rPr>
                <w:rFonts w:eastAsiaTheme="minorEastAsia"/>
                <w:sz w:val="16"/>
                <w:szCs w:val="16"/>
                <w:lang w:eastAsia="zh-CN"/>
              </w:rPr>
            </w:pPr>
            <w:r>
              <w:rPr>
                <w:rFonts w:eastAsiaTheme="minorEastAsia"/>
                <w:sz w:val="16"/>
                <w:szCs w:val="16"/>
                <w:lang w:eastAsia="zh-CN"/>
              </w:rPr>
              <w:t>0042</w:t>
            </w:r>
          </w:p>
        </w:tc>
        <w:tc>
          <w:tcPr>
            <w:tcW w:w="425" w:type="dxa"/>
            <w:shd w:val="solid" w:color="FFFFFF" w:fill="auto"/>
          </w:tcPr>
          <w:p w14:paraId="00096210" w14:textId="24172314"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303BDC8" w14:textId="26A97C66"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1945D73" w14:textId="4F162F7E" w:rsidR="00347EAB" w:rsidRPr="007510C7" w:rsidRDefault="00347EAB" w:rsidP="00347EAB">
            <w:pPr>
              <w:pStyle w:val="TAL"/>
              <w:rPr>
                <w:sz w:val="16"/>
                <w:szCs w:val="16"/>
              </w:rPr>
            </w:pPr>
            <w:r w:rsidRPr="00823A0C">
              <w:rPr>
                <w:sz w:val="16"/>
                <w:szCs w:val="16"/>
              </w:rPr>
              <w:t>Removal of apiVersion from resource URI variables tables</w:t>
            </w:r>
          </w:p>
        </w:tc>
        <w:tc>
          <w:tcPr>
            <w:tcW w:w="708" w:type="dxa"/>
            <w:shd w:val="solid" w:color="FFFFFF" w:fill="auto"/>
          </w:tcPr>
          <w:p w14:paraId="73D1EA52" w14:textId="2128D7D5" w:rsidR="00347EAB" w:rsidRDefault="00347EAB" w:rsidP="00347EAB">
            <w:pPr>
              <w:pStyle w:val="TAC"/>
              <w:rPr>
                <w:sz w:val="16"/>
                <w:szCs w:val="16"/>
              </w:rPr>
            </w:pPr>
            <w:r>
              <w:rPr>
                <w:sz w:val="16"/>
                <w:szCs w:val="16"/>
              </w:rPr>
              <w:t>18.2.0</w:t>
            </w:r>
          </w:p>
        </w:tc>
      </w:tr>
      <w:tr w:rsidR="00347EAB" w:rsidRPr="00127E7B" w14:paraId="58BAF36E" w14:textId="77777777" w:rsidTr="000D6C96">
        <w:tc>
          <w:tcPr>
            <w:tcW w:w="800" w:type="dxa"/>
            <w:shd w:val="solid" w:color="FFFFFF" w:fill="auto"/>
          </w:tcPr>
          <w:p w14:paraId="33526674" w14:textId="36ECBECD"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7B313DC3" w14:textId="33608FB2"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B1B68F0" w14:textId="761C0B2A"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559585D8" w14:textId="272DA243" w:rsidR="00347EAB" w:rsidRDefault="00347EAB" w:rsidP="00347EAB">
            <w:pPr>
              <w:pStyle w:val="TAL"/>
              <w:rPr>
                <w:rFonts w:eastAsiaTheme="minorEastAsia"/>
                <w:sz w:val="16"/>
                <w:szCs w:val="16"/>
                <w:lang w:eastAsia="zh-CN"/>
              </w:rPr>
            </w:pPr>
            <w:r>
              <w:rPr>
                <w:rFonts w:eastAsiaTheme="minorEastAsia"/>
                <w:sz w:val="16"/>
                <w:szCs w:val="16"/>
                <w:lang w:eastAsia="zh-CN"/>
              </w:rPr>
              <w:t>0043</w:t>
            </w:r>
          </w:p>
        </w:tc>
        <w:tc>
          <w:tcPr>
            <w:tcW w:w="425" w:type="dxa"/>
            <w:shd w:val="solid" w:color="FFFFFF" w:fill="auto"/>
          </w:tcPr>
          <w:p w14:paraId="643C9452" w14:textId="1CB6ADD9" w:rsidR="00347EAB" w:rsidRDefault="00347EAB" w:rsidP="00347EAB">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0312FA5D" w14:textId="27381894"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0A1B7CD5" w14:textId="2E13A8D4" w:rsidR="00347EAB" w:rsidRPr="007510C7" w:rsidRDefault="00347EAB" w:rsidP="00347EAB">
            <w:pPr>
              <w:pStyle w:val="TAL"/>
              <w:rPr>
                <w:sz w:val="16"/>
                <w:szCs w:val="16"/>
              </w:rPr>
            </w:pPr>
            <w:r w:rsidRPr="00E91E9F">
              <w:rPr>
                <w:sz w:val="16"/>
                <w:szCs w:val="16"/>
              </w:rPr>
              <w:t>Add LocalNumberUpdate service operation</w:t>
            </w:r>
          </w:p>
        </w:tc>
        <w:tc>
          <w:tcPr>
            <w:tcW w:w="708" w:type="dxa"/>
            <w:shd w:val="solid" w:color="FFFFFF" w:fill="auto"/>
          </w:tcPr>
          <w:p w14:paraId="5B90AFF3" w14:textId="4340964C" w:rsidR="00347EAB" w:rsidRDefault="00347EAB" w:rsidP="00347EAB">
            <w:pPr>
              <w:pStyle w:val="TAC"/>
              <w:rPr>
                <w:sz w:val="16"/>
                <w:szCs w:val="16"/>
              </w:rPr>
            </w:pPr>
            <w:r>
              <w:rPr>
                <w:sz w:val="16"/>
                <w:szCs w:val="16"/>
              </w:rPr>
              <w:t>18.2.0</w:t>
            </w:r>
          </w:p>
        </w:tc>
      </w:tr>
      <w:tr w:rsidR="00347EAB" w:rsidRPr="00127E7B" w14:paraId="48CACA4C" w14:textId="77777777" w:rsidTr="000D6C96">
        <w:tc>
          <w:tcPr>
            <w:tcW w:w="800" w:type="dxa"/>
            <w:shd w:val="solid" w:color="FFFFFF" w:fill="auto"/>
          </w:tcPr>
          <w:p w14:paraId="17199EAD" w14:textId="1FD2ADD0"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4CE912E9" w14:textId="7062D3FC"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4875A19" w14:textId="796B03C9" w:rsidR="00347EAB" w:rsidRDefault="00347EAB" w:rsidP="00347EAB">
            <w:pPr>
              <w:pStyle w:val="TAL"/>
              <w:rPr>
                <w:rFonts w:eastAsiaTheme="minorEastAsia"/>
                <w:sz w:val="16"/>
                <w:szCs w:val="16"/>
                <w:lang w:eastAsia="zh-CN"/>
              </w:rPr>
            </w:pPr>
            <w:r>
              <w:rPr>
                <w:rFonts w:eastAsiaTheme="minorEastAsia"/>
                <w:sz w:val="16"/>
                <w:szCs w:val="16"/>
                <w:lang w:eastAsia="zh-CN"/>
              </w:rPr>
              <w:t>CP-231069</w:t>
            </w:r>
          </w:p>
        </w:tc>
        <w:tc>
          <w:tcPr>
            <w:tcW w:w="567" w:type="dxa"/>
            <w:shd w:val="solid" w:color="FFFFFF" w:fill="auto"/>
          </w:tcPr>
          <w:p w14:paraId="779848AC" w14:textId="2344B805" w:rsidR="00347EAB" w:rsidRDefault="00347EAB" w:rsidP="00347EAB">
            <w:pPr>
              <w:pStyle w:val="TAL"/>
              <w:rPr>
                <w:rFonts w:eastAsiaTheme="minorEastAsia"/>
                <w:sz w:val="16"/>
                <w:szCs w:val="16"/>
                <w:lang w:eastAsia="zh-CN"/>
              </w:rPr>
            </w:pPr>
            <w:r>
              <w:rPr>
                <w:rFonts w:eastAsiaTheme="minorEastAsia"/>
                <w:sz w:val="16"/>
                <w:szCs w:val="16"/>
                <w:lang w:eastAsia="zh-CN"/>
              </w:rPr>
              <w:t>0044</w:t>
            </w:r>
          </w:p>
        </w:tc>
        <w:tc>
          <w:tcPr>
            <w:tcW w:w="425" w:type="dxa"/>
            <w:shd w:val="solid" w:color="FFFFFF" w:fill="auto"/>
          </w:tcPr>
          <w:p w14:paraId="2828D54A" w14:textId="1E545F4D"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418B3373" w14:textId="25D8CB64" w:rsidR="00347EAB" w:rsidRDefault="00347EAB"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41AC21" w14:textId="08FF7A92" w:rsidR="00347EAB" w:rsidRPr="007510C7" w:rsidRDefault="00347EAB" w:rsidP="00347EAB">
            <w:pPr>
              <w:pStyle w:val="TAL"/>
              <w:rPr>
                <w:sz w:val="16"/>
                <w:szCs w:val="16"/>
              </w:rPr>
            </w:pPr>
            <w:r w:rsidRPr="00823A0C">
              <w:rPr>
                <w:sz w:val="16"/>
                <w:szCs w:val="16"/>
              </w:rPr>
              <w:t>Remove undefined Note in the table and correct the figure number</w:t>
            </w:r>
          </w:p>
        </w:tc>
        <w:tc>
          <w:tcPr>
            <w:tcW w:w="708" w:type="dxa"/>
            <w:shd w:val="solid" w:color="FFFFFF" w:fill="auto"/>
          </w:tcPr>
          <w:p w14:paraId="3675304D" w14:textId="4C0DF234" w:rsidR="00347EAB" w:rsidRDefault="00347EAB" w:rsidP="00347EAB">
            <w:pPr>
              <w:pStyle w:val="TAC"/>
              <w:rPr>
                <w:sz w:val="16"/>
                <w:szCs w:val="16"/>
              </w:rPr>
            </w:pPr>
            <w:r>
              <w:rPr>
                <w:sz w:val="16"/>
                <w:szCs w:val="16"/>
              </w:rPr>
              <w:t>18.2.0</w:t>
            </w:r>
          </w:p>
        </w:tc>
      </w:tr>
      <w:tr w:rsidR="00347EAB" w:rsidRPr="00127E7B" w14:paraId="22D0D0DD" w14:textId="77777777" w:rsidTr="000D6C96">
        <w:tc>
          <w:tcPr>
            <w:tcW w:w="800" w:type="dxa"/>
            <w:shd w:val="solid" w:color="FFFFFF" w:fill="auto"/>
          </w:tcPr>
          <w:p w14:paraId="26BF94A9" w14:textId="4E119373"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1EB6E313" w14:textId="13528576"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93214E9" w14:textId="4A1B9B7F" w:rsidR="00347EAB" w:rsidRDefault="00347EAB" w:rsidP="00347EAB">
            <w:pPr>
              <w:pStyle w:val="TAL"/>
              <w:rPr>
                <w:rFonts w:eastAsiaTheme="minorEastAsia"/>
                <w:sz w:val="16"/>
                <w:szCs w:val="16"/>
                <w:lang w:eastAsia="zh-CN"/>
              </w:rPr>
            </w:pPr>
            <w:r>
              <w:rPr>
                <w:rFonts w:eastAsiaTheme="minorEastAsia"/>
                <w:sz w:val="16"/>
                <w:szCs w:val="16"/>
                <w:lang w:eastAsia="zh-CN"/>
              </w:rPr>
              <w:t>CP-231048</w:t>
            </w:r>
          </w:p>
        </w:tc>
        <w:tc>
          <w:tcPr>
            <w:tcW w:w="567" w:type="dxa"/>
            <w:shd w:val="solid" w:color="FFFFFF" w:fill="auto"/>
          </w:tcPr>
          <w:p w14:paraId="415913A6" w14:textId="4BEFDA07" w:rsidR="00347EAB" w:rsidRDefault="00347EAB" w:rsidP="00347EAB">
            <w:pPr>
              <w:pStyle w:val="TAL"/>
              <w:rPr>
                <w:rFonts w:eastAsiaTheme="minorEastAsia"/>
                <w:sz w:val="16"/>
                <w:szCs w:val="16"/>
                <w:lang w:eastAsia="zh-CN"/>
              </w:rPr>
            </w:pPr>
            <w:r>
              <w:rPr>
                <w:rFonts w:eastAsiaTheme="minorEastAsia"/>
                <w:sz w:val="16"/>
                <w:szCs w:val="16"/>
                <w:lang w:eastAsia="zh-CN"/>
              </w:rPr>
              <w:t>0046</w:t>
            </w:r>
          </w:p>
        </w:tc>
        <w:tc>
          <w:tcPr>
            <w:tcW w:w="425" w:type="dxa"/>
            <w:shd w:val="solid" w:color="FFFFFF" w:fill="auto"/>
          </w:tcPr>
          <w:p w14:paraId="11539B74" w14:textId="4B8C129D" w:rsidR="00347EAB" w:rsidRDefault="00347EAB" w:rsidP="00347EA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4F7F63F1" w14:textId="57B2E33B" w:rsidR="00347EAB" w:rsidRDefault="00347EAB" w:rsidP="00347EA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529F43B" w14:textId="04C4323E" w:rsidR="00347EAB" w:rsidRPr="007510C7" w:rsidRDefault="00347EAB" w:rsidP="00347EAB">
            <w:pPr>
              <w:pStyle w:val="TAL"/>
              <w:rPr>
                <w:sz w:val="16"/>
                <w:szCs w:val="16"/>
              </w:rPr>
            </w:pPr>
            <w:r w:rsidRPr="00823A0C">
              <w:rPr>
                <w:sz w:val="16"/>
                <w:szCs w:val="16"/>
              </w:rPr>
              <w:t>Update OpenApis for the primary NSACF communication</w:t>
            </w:r>
          </w:p>
        </w:tc>
        <w:tc>
          <w:tcPr>
            <w:tcW w:w="708" w:type="dxa"/>
            <w:shd w:val="solid" w:color="FFFFFF" w:fill="auto"/>
          </w:tcPr>
          <w:p w14:paraId="158B79EA" w14:textId="75C825E6" w:rsidR="00347EAB" w:rsidRDefault="00347EAB" w:rsidP="00347EAB">
            <w:pPr>
              <w:pStyle w:val="TAC"/>
              <w:rPr>
                <w:sz w:val="16"/>
                <w:szCs w:val="16"/>
              </w:rPr>
            </w:pPr>
            <w:r>
              <w:rPr>
                <w:sz w:val="16"/>
                <w:szCs w:val="16"/>
              </w:rPr>
              <w:t>18.2.0</w:t>
            </w:r>
          </w:p>
        </w:tc>
      </w:tr>
      <w:tr w:rsidR="00347EAB" w:rsidRPr="00127E7B" w14:paraId="015FBA8E" w14:textId="77777777" w:rsidTr="000D6C96">
        <w:tc>
          <w:tcPr>
            <w:tcW w:w="800" w:type="dxa"/>
            <w:shd w:val="solid" w:color="FFFFFF" w:fill="auto"/>
          </w:tcPr>
          <w:p w14:paraId="3FE9735F" w14:textId="1A62DD4C" w:rsidR="00347EAB" w:rsidRDefault="00347EAB"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79FBC91E" w14:textId="5DD06015" w:rsidR="00347EAB" w:rsidRDefault="00347EAB"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4B5F7A49" w14:textId="0773F4EB" w:rsidR="00347EAB" w:rsidRDefault="00347EAB" w:rsidP="00347EAB">
            <w:pPr>
              <w:pStyle w:val="TAL"/>
              <w:rPr>
                <w:rFonts w:eastAsiaTheme="minorEastAsia"/>
                <w:sz w:val="16"/>
                <w:szCs w:val="16"/>
                <w:lang w:eastAsia="zh-CN"/>
              </w:rPr>
            </w:pPr>
            <w:r>
              <w:rPr>
                <w:rFonts w:eastAsiaTheme="minorEastAsia"/>
                <w:sz w:val="16"/>
                <w:szCs w:val="16"/>
                <w:lang w:eastAsia="zh-CN"/>
              </w:rPr>
              <w:t>CP-231096</w:t>
            </w:r>
          </w:p>
        </w:tc>
        <w:tc>
          <w:tcPr>
            <w:tcW w:w="567" w:type="dxa"/>
            <w:shd w:val="solid" w:color="FFFFFF" w:fill="auto"/>
          </w:tcPr>
          <w:p w14:paraId="28E31C10" w14:textId="73CA3C25" w:rsidR="00347EAB" w:rsidRDefault="00347EAB" w:rsidP="00347EAB">
            <w:pPr>
              <w:pStyle w:val="TAL"/>
              <w:rPr>
                <w:rFonts w:eastAsiaTheme="minorEastAsia"/>
                <w:sz w:val="16"/>
                <w:szCs w:val="16"/>
                <w:lang w:eastAsia="zh-CN"/>
              </w:rPr>
            </w:pPr>
            <w:r>
              <w:rPr>
                <w:rFonts w:eastAsiaTheme="minorEastAsia"/>
                <w:sz w:val="16"/>
                <w:szCs w:val="16"/>
                <w:lang w:eastAsia="zh-CN"/>
              </w:rPr>
              <w:t>0049</w:t>
            </w:r>
          </w:p>
        </w:tc>
        <w:tc>
          <w:tcPr>
            <w:tcW w:w="425" w:type="dxa"/>
            <w:shd w:val="solid" w:color="FFFFFF" w:fill="auto"/>
          </w:tcPr>
          <w:p w14:paraId="2BB8479D" w14:textId="30724C08" w:rsidR="00347EAB" w:rsidRDefault="00347EAB"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57A0158B" w14:textId="2BDB9AA9" w:rsidR="00347EAB" w:rsidRDefault="00347EAB" w:rsidP="00347EA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33676896" w14:textId="22C91160" w:rsidR="00347EAB" w:rsidRPr="007510C7" w:rsidRDefault="00347EAB" w:rsidP="00347EAB">
            <w:pPr>
              <w:pStyle w:val="TAL"/>
              <w:rPr>
                <w:sz w:val="16"/>
                <w:szCs w:val="16"/>
              </w:rPr>
            </w:pPr>
            <w:r w:rsidRPr="00823A0C">
              <w:rPr>
                <w:sz w:val="16"/>
                <w:szCs w:val="16"/>
              </w:rPr>
              <w:t>Correction on the cardinality of acuFailureList</w:t>
            </w:r>
          </w:p>
        </w:tc>
        <w:tc>
          <w:tcPr>
            <w:tcW w:w="708" w:type="dxa"/>
            <w:shd w:val="solid" w:color="FFFFFF" w:fill="auto"/>
          </w:tcPr>
          <w:p w14:paraId="21241C55" w14:textId="16AC4A66" w:rsidR="00347EAB" w:rsidRDefault="00347EAB" w:rsidP="00347EAB">
            <w:pPr>
              <w:pStyle w:val="TAC"/>
              <w:rPr>
                <w:sz w:val="16"/>
                <w:szCs w:val="16"/>
              </w:rPr>
            </w:pPr>
            <w:r>
              <w:rPr>
                <w:sz w:val="16"/>
                <w:szCs w:val="16"/>
              </w:rPr>
              <w:t>18.2.0</w:t>
            </w:r>
          </w:p>
        </w:tc>
      </w:tr>
      <w:tr w:rsidR="00347EAB" w:rsidRPr="00127E7B" w14:paraId="60367055" w14:textId="77777777" w:rsidTr="000D6C96">
        <w:tc>
          <w:tcPr>
            <w:tcW w:w="800" w:type="dxa"/>
            <w:shd w:val="solid" w:color="FFFFFF" w:fill="auto"/>
          </w:tcPr>
          <w:p w14:paraId="50848C9D" w14:textId="031B74EB" w:rsidR="00347EAB" w:rsidRDefault="0029604F" w:rsidP="00347EAB">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08133144" w14:textId="4F60FFB6" w:rsidR="00347EAB" w:rsidRDefault="0029604F" w:rsidP="00347EAB">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6355AE8E" w14:textId="573EC6A1" w:rsidR="00347EAB" w:rsidRDefault="0029604F" w:rsidP="00347EAB">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91667E8" w14:textId="1E56F358" w:rsidR="00347EAB" w:rsidRDefault="0029604F" w:rsidP="00347EAB">
            <w:pPr>
              <w:pStyle w:val="TAL"/>
              <w:rPr>
                <w:rFonts w:eastAsiaTheme="minorEastAsia"/>
                <w:sz w:val="16"/>
                <w:szCs w:val="16"/>
                <w:lang w:eastAsia="zh-CN"/>
              </w:rPr>
            </w:pPr>
            <w:r>
              <w:rPr>
                <w:rFonts w:eastAsiaTheme="minorEastAsia"/>
                <w:sz w:val="16"/>
                <w:szCs w:val="16"/>
                <w:lang w:eastAsia="zh-CN"/>
              </w:rPr>
              <w:t>0047</w:t>
            </w:r>
          </w:p>
        </w:tc>
        <w:tc>
          <w:tcPr>
            <w:tcW w:w="425" w:type="dxa"/>
            <w:shd w:val="solid" w:color="FFFFFF" w:fill="auto"/>
          </w:tcPr>
          <w:p w14:paraId="1B9D25D2" w14:textId="08C23D2E" w:rsidR="00347EAB" w:rsidRDefault="0029604F" w:rsidP="00347EA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6C0AA66" w14:textId="1EB1C8C2" w:rsidR="00347EAB" w:rsidRDefault="0029604F" w:rsidP="00347EA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8560556" w14:textId="3F9D7285" w:rsidR="00347EAB" w:rsidRPr="007510C7" w:rsidRDefault="0029604F" w:rsidP="00347EAB">
            <w:pPr>
              <w:pStyle w:val="TAL"/>
              <w:rPr>
                <w:sz w:val="16"/>
                <w:szCs w:val="16"/>
              </w:rPr>
            </w:pPr>
            <w:r w:rsidRPr="0029604F">
              <w:rPr>
                <w:sz w:val="16"/>
                <w:szCs w:val="16"/>
              </w:rPr>
              <w:t>29.536 Rel-18 API version and External doc update</w:t>
            </w:r>
          </w:p>
        </w:tc>
        <w:tc>
          <w:tcPr>
            <w:tcW w:w="708" w:type="dxa"/>
            <w:shd w:val="solid" w:color="FFFFFF" w:fill="auto"/>
          </w:tcPr>
          <w:p w14:paraId="77179EDD" w14:textId="163F2605" w:rsidR="00347EAB" w:rsidRDefault="0029604F" w:rsidP="00347EAB">
            <w:pPr>
              <w:pStyle w:val="TAC"/>
              <w:rPr>
                <w:sz w:val="16"/>
                <w:szCs w:val="16"/>
              </w:rPr>
            </w:pPr>
            <w:r>
              <w:rPr>
                <w:sz w:val="16"/>
                <w:szCs w:val="16"/>
              </w:rPr>
              <w:t>18.2.0</w:t>
            </w:r>
          </w:p>
        </w:tc>
      </w:tr>
    </w:tbl>
    <w:p w14:paraId="03280022" w14:textId="77777777" w:rsidR="00D66618" w:rsidRPr="006C2BF8" w:rsidRDefault="00D66618" w:rsidP="00484CBB">
      <w:pPr>
        <w:rPr>
          <w:rFonts w:eastAsiaTheme="minorEastAsia"/>
          <w:lang w:eastAsia="zh-CN"/>
        </w:rPr>
      </w:pPr>
    </w:p>
    <w:sectPr w:rsidR="00D66618" w:rsidRPr="006C2BF8" w:rsidSect="00CF6ED5">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B8EB" w14:textId="77777777" w:rsidR="00ED1A32" w:rsidRDefault="00ED1A32">
      <w:r>
        <w:separator/>
      </w:r>
    </w:p>
  </w:endnote>
  <w:endnote w:type="continuationSeparator" w:id="0">
    <w:p w14:paraId="2246A646" w14:textId="77777777" w:rsidR="00ED1A32" w:rsidRDefault="00ED1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B05920" w:rsidRDefault="00B059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0C1B7" w14:textId="77777777" w:rsidR="00ED1A32" w:rsidRDefault="00ED1A32">
      <w:r>
        <w:separator/>
      </w:r>
    </w:p>
  </w:footnote>
  <w:footnote w:type="continuationSeparator" w:id="0">
    <w:p w14:paraId="2C1EE8F7" w14:textId="77777777" w:rsidR="00ED1A32" w:rsidRDefault="00ED1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6633357" w:rsidR="00B05920" w:rsidRDefault="00B0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C9F">
      <w:rPr>
        <w:rFonts w:ascii="Arial" w:hAnsi="Arial" w:cs="Arial"/>
        <w:b/>
        <w:noProof/>
        <w:sz w:val="18"/>
        <w:szCs w:val="18"/>
      </w:rPr>
      <w:t>3GPP TS 29.536 V18.2.0 (2023-06)</w:t>
    </w:r>
    <w:r>
      <w:rPr>
        <w:rFonts w:ascii="Arial" w:hAnsi="Arial" w:cs="Arial"/>
        <w:b/>
        <w:sz w:val="18"/>
        <w:szCs w:val="18"/>
      </w:rPr>
      <w:fldChar w:fldCharType="end"/>
    </w:r>
  </w:p>
  <w:p w14:paraId="19750081" w14:textId="77777777" w:rsidR="00B05920" w:rsidRDefault="00B0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4FB">
      <w:rPr>
        <w:rFonts w:ascii="Arial" w:hAnsi="Arial" w:cs="Arial"/>
        <w:b/>
        <w:noProof/>
        <w:sz w:val="18"/>
        <w:szCs w:val="18"/>
      </w:rPr>
      <w:t>2</w:t>
    </w:r>
    <w:r>
      <w:rPr>
        <w:rFonts w:ascii="Arial" w:hAnsi="Arial" w:cs="Arial"/>
        <w:b/>
        <w:sz w:val="18"/>
        <w:szCs w:val="18"/>
      </w:rPr>
      <w:fldChar w:fldCharType="end"/>
    </w:r>
  </w:p>
  <w:p w14:paraId="38A117B3" w14:textId="579F1626" w:rsidR="00B05920" w:rsidRDefault="00B0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C9F">
      <w:rPr>
        <w:rFonts w:ascii="Arial" w:hAnsi="Arial" w:cs="Arial"/>
        <w:b/>
        <w:noProof/>
        <w:sz w:val="18"/>
        <w:szCs w:val="18"/>
      </w:rPr>
      <w:t>Release 18</w:t>
    </w:r>
    <w:r>
      <w:rPr>
        <w:rFonts w:ascii="Arial" w:hAnsi="Arial" w:cs="Arial"/>
        <w:b/>
        <w:sz w:val="18"/>
        <w:szCs w:val="18"/>
      </w:rPr>
      <w:fldChar w:fldCharType="end"/>
    </w:r>
  </w:p>
  <w:p w14:paraId="171708C5" w14:textId="77777777" w:rsidR="00B05920" w:rsidRDefault="00B059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661238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371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9118976">
    <w:abstractNumId w:val="11"/>
  </w:num>
  <w:num w:numId="4" w16cid:durableId="289098120">
    <w:abstractNumId w:val="23"/>
  </w:num>
  <w:num w:numId="5" w16cid:durableId="576861565">
    <w:abstractNumId w:val="20"/>
  </w:num>
  <w:num w:numId="6" w16cid:durableId="1430349920">
    <w:abstractNumId w:val="24"/>
  </w:num>
  <w:num w:numId="7" w16cid:durableId="841972373">
    <w:abstractNumId w:val="14"/>
  </w:num>
  <w:num w:numId="8" w16cid:durableId="753433975">
    <w:abstractNumId w:val="25"/>
  </w:num>
  <w:num w:numId="9" w16cid:durableId="1834100845">
    <w:abstractNumId w:val="17"/>
  </w:num>
  <w:num w:numId="10" w16cid:durableId="1928607965">
    <w:abstractNumId w:val="15"/>
  </w:num>
  <w:num w:numId="11" w16cid:durableId="487019875">
    <w:abstractNumId w:val="21"/>
  </w:num>
  <w:num w:numId="12" w16cid:durableId="916281358">
    <w:abstractNumId w:val="16"/>
  </w:num>
  <w:num w:numId="13" w16cid:durableId="354428429">
    <w:abstractNumId w:val="13"/>
  </w:num>
  <w:num w:numId="14" w16cid:durableId="771704200">
    <w:abstractNumId w:val="22"/>
  </w:num>
  <w:num w:numId="15" w16cid:durableId="1653365980">
    <w:abstractNumId w:val="9"/>
  </w:num>
  <w:num w:numId="16" w16cid:durableId="397752472">
    <w:abstractNumId w:val="7"/>
  </w:num>
  <w:num w:numId="17" w16cid:durableId="2022930057">
    <w:abstractNumId w:val="6"/>
  </w:num>
  <w:num w:numId="18" w16cid:durableId="7874885">
    <w:abstractNumId w:val="5"/>
  </w:num>
  <w:num w:numId="19" w16cid:durableId="275409471">
    <w:abstractNumId w:val="4"/>
  </w:num>
  <w:num w:numId="20" w16cid:durableId="2060084598">
    <w:abstractNumId w:val="8"/>
  </w:num>
  <w:num w:numId="21" w16cid:durableId="916672834">
    <w:abstractNumId w:val="3"/>
  </w:num>
  <w:num w:numId="22" w16cid:durableId="199896877">
    <w:abstractNumId w:val="2"/>
  </w:num>
  <w:num w:numId="23" w16cid:durableId="1134181601">
    <w:abstractNumId w:val="1"/>
  </w:num>
  <w:num w:numId="24" w16cid:durableId="569122300">
    <w:abstractNumId w:val="0"/>
  </w:num>
  <w:num w:numId="25" w16cid:durableId="1212421076">
    <w:abstractNumId w:val="18"/>
  </w:num>
  <w:num w:numId="26" w16cid:durableId="1910462178">
    <w:abstractNumId w:val="19"/>
  </w:num>
  <w:num w:numId="27" w16cid:durableId="36588702">
    <w:abstractNumId w:val="26"/>
  </w:num>
  <w:num w:numId="28" w16cid:durableId="11371833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CE1"/>
    <w:rsid w:val="00021D2A"/>
    <w:rsid w:val="00023EBD"/>
    <w:rsid w:val="00026AE9"/>
    <w:rsid w:val="000305B4"/>
    <w:rsid w:val="000317BC"/>
    <w:rsid w:val="000318EE"/>
    <w:rsid w:val="0003282F"/>
    <w:rsid w:val="00033397"/>
    <w:rsid w:val="000333BF"/>
    <w:rsid w:val="00034F8B"/>
    <w:rsid w:val="00035E4C"/>
    <w:rsid w:val="00040095"/>
    <w:rsid w:val="00042BAC"/>
    <w:rsid w:val="000431E6"/>
    <w:rsid w:val="00043942"/>
    <w:rsid w:val="00045D7D"/>
    <w:rsid w:val="00051834"/>
    <w:rsid w:val="00054182"/>
    <w:rsid w:val="00054A22"/>
    <w:rsid w:val="000554F0"/>
    <w:rsid w:val="0005615A"/>
    <w:rsid w:val="0005755E"/>
    <w:rsid w:val="00062023"/>
    <w:rsid w:val="00062D1B"/>
    <w:rsid w:val="00063AC6"/>
    <w:rsid w:val="000644AB"/>
    <w:rsid w:val="00064C22"/>
    <w:rsid w:val="000655A6"/>
    <w:rsid w:val="00066D0E"/>
    <w:rsid w:val="000675CE"/>
    <w:rsid w:val="0007020A"/>
    <w:rsid w:val="000705E7"/>
    <w:rsid w:val="000757AC"/>
    <w:rsid w:val="00077D4E"/>
    <w:rsid w:val="00080512"/>
    <w:rsid w:val="000820CB"/>
    <w:rsid w:val="00082707"/>
    <w:rsid w:val="000833AC"/>
    <w:rsid w:val="00083C76"/>
    <w:rsid w:val="00083ECB"/>
    <w:rsid w:val="00084587"/>
    <w:rsid w:val="00085085"/>
    <w:rsid w:val="00087083"/>
    <w:rsid w:val="0009063F"/>
    <w:rsid w:val="00094B78"/>
    <w:rsid w:val="00094E88"/>
    <w:rsid w:val="000A1799"/>
    <w:rsid w:val="000A2FAB"/>
    <w:rsid w:val="000A3EBA"/>
    <w:rsid w:val="000B07A2"/>
    <w:rsid w:val="000B17B0"/>
    <w:rsid w:val="000B28E5"/>
    <w:rsid w:val="000B55D2"/>
    <w:rsid w:val="000B62FF"/>
    <w:rsid w:val="000B70B0"/>
    <w:rsid w:val="000C24CF"/>
    <w:rsid w:val="000C4214"/>
    <w:rsid w:val="000C47C3"/>
    <w:rsid w:val="000C5626"/>
    <w:rsid w:val="000C5C6C"/>
    <w:rsid w:val="000C7F45"/>
    <w:rsid w:val="000D0BE2"/>
    <w:rsid w:val="000D1581"/>
    <w:rsid w:val="000D2A54"/>
    <w:rsid w:val="000D58AB"/>
    <w:rsid w:val="000D5B29"/>
    <w:rsid w:val="000D5B40"/>
    <w:rsid w:val="000D6C96"/>
    <w:rsid w:val="000E2E03"/>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36D6"/>
    <w:rsid w:val="00190EDD"/>
    <w:rsid w:val="00195CB3"/>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469"/>
    <w:rsid w:val="001C5AAF"/>
    <w:rsid w:val="001D02C2"/>
    <w:rsid w:val="001D339A"/>
    <w:rsid w:val="001D5B00"/>
    <w:rsid w:val="001D646A"/>
    <w:rsid w:val="001D71D9"/>
    <w:rsid w:val="001E3B74"/>
    <w:rsid w:val="001E4996"/>
    <w:rsid w:val="001E6CAB"/>
    <w:rsid w:val="001E6D71"/>
    <w:rsid w:val="001E7415"/>
    <w:rsid w:val="001E7FD5"/>
    <w:rsid w:val="001F0C1D"/>
    <w:rsid w:val="001F1132"/>
    <w:rsid w:val="001F168B"/>
    <w:rsid w:val="001F1F85"/>
    <w:rsid w:val="001F2CDD"/>
    <w:rsid w:val="001F3939"/>
    <w:rsid w:val="001F6B84"/>
    <w:rsid w:val="00200936"/>
    <w:rsid w:val="00203EE8"/>
    <w:rsid w:val="00204EDE"/>
    <w:rsid w:val="00205EBC"/>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35DA8"/>
    <w:rsid w:val="00240D7D"/>
    <w:rsid w:val="00241D67"/>
    <w:rsid w:val="0024466D"/>
    <w:rsid w:val="00244EFD"/>
    <w:rsid w:val="00245BF6"/>
    <w:rsid w:val="00247EF2"/>
    <w:rsid w:val="0025017D"/>
    <w:rsid w:val="002502B4"/>
    <w:rsid w:val="00252A37"/>
    <w:rsid w:val="002540F5"/>
    <w:rsid w:val="002571D8"/>
    <w:rsid w:val="00261E37"/>
    <w:rsid w:val="002675F0"/>
    <w:rsid w:val="0026764C"/>
    <w:rsid w:val="0027298D"/>
    <w:rsid w:val="0027456F"/>
    <w:rsid w:val="0027537A"/>
    <w:rsid w:val="00276C2E"/>
    <w:rsid w:val="00276FFF"/>
    <w:rsid w:val="00282531"/>
    <w:rsid w:val="002838A9"/>
    <w:rsid w:val="002846D1"/>
    <w:rsid w:val="00285615"/>
    <w:rsid w:val="00287833"/>
    <w:rsid w:val="00290F45"/>
    <w:rsid w:val="002941F8"/>
    <w:rsid w:val="00295D30"/>
    <w:rsid w:val="0029604F"/>
    <w:rsid w:val="002A161F"/>
    <w:rsid w:val="002A20EC"/>
    <w:rsid w:val="002B28EC"/>
    <w:rsid w:val="002B3816"/>
    <w:rsid w:val="002B3AF0"/>
    <w:rsid w:val="002B5F41"/>
    <w:rsid w:val="002B6339"/>
    <w:rsid w:val="002B72EE"/>
    <w:rsid w:val="002B7B73"/>
    <w:rsid w:val="002C42DE"/>
    <w:rsid w:val="002C4B7F"/>
    <w:rsid w:val="002C5F23"/>
    <w:rsid w:val="002C6E76"/>
    <w:rsid w:val="002D02AF"/>
    <w:rsid w:val="002D0E5E"/>
    <w:rsid w:val="002D4C53"/>
    <w:rsid w:val="002D6462"/>
    <w:rsid w:val="002D64E3"/>
    <w:rsid w:val="002E00EE"/>
    <w:rsid w:val="002E05E3"/>
    <w:rsid w:val="002E10CC"/>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0E17"/>
    <w:rsid w:val="0032212A"/>
    <w:rsid w:val="0032465C"/>
    <w:rsid w:val="00330E9D"/>
    <w:rsid w:val="00333182"/>
    <w:rsid w:val="00334F86"/>
    <w:rsid w:val="003405F1"/>
    <w:rsid w:val="00341138"/>
    <w:rsid w:val="003446B6"/>
    <w:rsid w:val="00345FE0"/>
    <w:rsid w:val="0034762E"/>
    <w:rsid w:val="00347EAB"/>
    <w:rsid w:val="0035419B"/>
    <w:rsid w:val="0035462D"/>
    <w:rsid w:val="003549B6"/>
    <w:rsid w:val="00357B9A"/>
    <w:rsid w:val="003624B8"/>
    <w:rsid w:val="00363AF0"/>
    <w:rsid w:val="00363CAB"/>
    <w:rsid w:val="0036401D"/>
    <w:rsid w:val="003652C3"/>
    <w:rsid w:val="00366BD4"/>
    <w:rsid w:val="00372C1C"/>
    <w:rsid w:val="00375328"/>
    <w:rsid w:val="00375C8A"/>
    <w:rsid w:val="003765B8"/>
    <w:rsid w:val="0037769E"/>
    <w:rsid w:val="003820CB"/>
    <w:rsid w:val="00382E38"/>
    <w:rsid w:val="00385949"/>
    <w:rsid w:val="00391DA4"/>
    <w:rsid w:val="00392CD1"/>
    <w:rsid w:val="003958EA"/>
    <w:rsid w:val="003962A0"/>
    <w:rsid w:val="003A0014"/>
    <w:rsid w:val="003A0604"/>
    <w:rsid w:val="003A3235"/>
    <w:rsid w:val="003A55E2"/>
    <w:rsid w:val="003A574F"/>
    <w:rsid w:val="003A5FCE"/>
    <w:rsid w:val="003A7D69"/>
    <w:rsid w:val="003B2327"/>
    <w:rsid w:val="003B31E5"/>
    <w:rsid w:val="003B4A0D"/>
    <w:rsid w:val="003B57AE"/>
    <w:rsid w:val="003C107F"/>
    <w:rsid w:val="003C2015"/>
    <w:rsid w:val="003C3971"/>
    <w:rsid w:val="003C4A8B"/>
    <w:rsid w:val="003C5A27"/>
    <w:rsid w:val="003C6A12"/>
    <w:rsid w:val="003D2BD6"/>
    <w:rsid w:val="003D2F9D"/>
    <w:rsid w:val="003D56E2"/>
    <w:rsid w:val="003D571C"/>
    <w:rsid w:val="003D5B0C"/>
    <w:rsid w:val="003D5B24"/>
    <w:rsid w:val="003D7AEC"/>
    <w:rsid w:val="003E77CE"/>
    <w:rsid w:val="003F0638"/>
    <w:rsid w:val="003F1FCA"/>
    <w:rsid w:val="003F2775"/>
    <w:rsid w:val="003F32F4"/>
    <w:rsid w:val="003F59DE"/>
    <w:rsid w:val="004000F2"/>
    <w:rsid w:val="00401587"/>
    <w:rsid w:val="004029F7"/>
    <w:rsid w:val="00403885"/>
    <w:rsid w:val="00404022"/>
    <w:rsid w:val="00404EAF"/>
    <w:rsid w:val="00406EA0"/>
    <w:rsid w:val="00406FAC"/>
    <w:rsid w:val="0040798D"/>
    <w:rsid w:val="00407A55"/>
    <w:rsid w:val="00407E70"/>
    <w:rsid w:val="00412116"/>
    <w:rsid w:val="004130AB"/>
    <w:rsid w:val="00414687"/>
    <w:rsid w:val="004230EC"/>
    <w:rsid w:val="00423334"/>
    <w:rsid w:val="00423573"/>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492"/>
    <w:rsid w:val="004578B5"/>
    <w:rsid w:val="00460EEF"/>
    <w:rsid w:val="00461AF3"/>
    <w:rsid w:val="00463292"/>
    <w:rsid w:val="00463394"/>
    <w:rsid w:val="004635E1"/>
    <w:rsid w:val="00465515"/>
    <w:rsid w:val="004676B2"/>
    <w:rsid w:val="004676D0"/>
    <w:rsid w:val="00470874"/>
    <w:rsid w:val="00471326"/>
    <w:rsid w:val="004713D2"/>
    <w:rsid w:val="004716E5"/>
    <w:rsid w:val="00471A11"/>
    <w:rsid w:val="004733EC"/>
    <w:rsid w:val="00484CBB"/>
    <w:rsid w:val="0048773A"/>
    <w:rsid w:val="00487F40"/>
    <w:rsid w:val="00490815"/>
    <w:rsid w:val="00490D92"/>
    <w:rsid w:val="00494348"/>
    <w:rsid w:val="00494678"/>
    <w:rsid w:val="00495B8E"/>
    <w:rsid w:val="004967F0"/>
    <w:rsid w:val="0049794F"/>
    <w:rsid w:val="004A0EA8"/>
    <w:rsid w:val="004A2979"/>
    <w:rsid w:val="004A5628"/>
    <w:rsid w:val="004A575E"/>
    <w:rsid w:val="004A7A19"/>
    <w:rsid w:val="004B3268"/>
    <w:rsid w:val="004B5126"/>
    <w:rsid w:val="004B5480"/>
    <w:rsid w:val="004B5A32"/>
    <w:rsid w:val="004B686C"/>
    <w:rsid w:val="004B7202"/>
    <w:rsid w:val="004B7EBE"/>
    <w:rsid w:val="004C08E2"/>
    <w:rsid w:val="004C2215"/>
    <w:rsid w:val="004C341E"/>
    <w:rsid w:val="004C4B34"/>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08"/>
    <w:rsid w:val="00505A73"/>
    <w:rsid w:val="005103F2"/>
    <w:rsid w:val="00510F5A"/>
    <w:rsid w:val="00512D16"/>
    <w:rsid w:val="005143A4"/>
    <w:rsid w:val="00514B3F"/>
    <w:rsid w:val="00520443"/>
    <w:rsid w:val="005207CE"/>
    <w:rsid w:val="0052082C"/>
    <w:rsid w:val="005211AB"/>
    <w:rsid w:val="00521851"/>
    <w:rsid w:val="0052238C"/>
    <w:rsid w:val="00524826"/>
    <w:rsid w:val="0052569C"/>
    <w:rsid w:val="00526A5C"/>
    <w:rsid w:val="00526C0E"/>
    <w:rsid w:val="005308B5"/>
    <w:rsid w:val="00530A96"/>
    <w:rsid w:val="0053388B"/>
    <w:rsid w:val="00534427"/>
    <w:rsid w:val="00534741"/>
    <w:rsid w:val="005354A7"/>
    <w:rsid w:val="00535773"/>
    <w:rsid w:val="005363AA"/>
    <w:rsid w:val="00536AD0"/>
    <w:rsid w:val="005373FB"/>
    <w:rsid w:val="00537411"/>
    <w:rsid w:val="0054317A"/>
    <w:rsid w:val="00543E6C"/>
    <w:rsid w:val="0054542C"/>
    <w:rsid w:val="00552F12"/>
    <w:rsid w:val="0055423F"/>
    <w:rsid w:val="005550DA"/>
    <w:rsid w:val="005555B8"/>
    <w:rsid w:val="00557426"/>
    <w:rsid w:val="005615C0"/>
    <w:rsid w:val="00562A7A"/>
    <w:rsid w:val="00562AAE"/>
    <w:rsid w:val="00563D9E"/>
    <w:rsid w:val="00565087"/>
    <w:rsid w:val="00567481"/>
    <w:rsid w:val="00567796"/>
    <w:rsid w:val="00570BFA"/>
    <w:rsid w:val="0057362E"/>
    <w:rsid w:val="00574CB2"/>
    <w:rsid w:val="00577306"/>
    <w:rsid w:val="0058125D"/>
    <w:rsid w:val="00582752"/>
    <w:rsid w:val="00583490"/>
    <w:rsid w:val="00583812"/>
    <w:rsid w:val="00583C98"/>
    <w:rsid w:val="00585776"/>
    <w:rsid w:val="00585F6E"/>
    <w:rsid w:val="005873A5"/>
    <w:rsid w:val="00590304"/>
    <w:rsid w:val="005922F3"/>
    <w:rsid w:val="005923CE"/>
    <w:rsid w:val="0059485B"/>
    <w:rsid w:val="00595988"/>
    <w:rsid w:val="00596009"/>
    <w:rsid w:val="00597ADF"/>
    <w:rsid w:val="00597B11"/>
    <w:rsid w:val="005A0BF8"/>
    <w:rsid w:val="005A2469"/>
    <w:rsid w:val="005A3099"/>
    <w:rsid w:val="005A3F5E"/>
    <w:rsid w:val="005A56B2"/>
    <w:rsid w:val="005B045D"/>
    <w:rsid w:val="005B1BB3"/>
    <w:rsid w:val="005B2231"/>
    <w:rsid w:val="005B3159"/>
    <w:rsid w:val="005B5949"/>
    <w:rsid w:val="005C25E4"/>
    <w:rsid w:val="005C4B9A"/>
    <w:rsid w:val="005C4F54"/>
    <w:rsid w:val="005C72B4"/>
    <w:rsid w:val="005C7367"/>
    <w:rsid w:val="005C79B0"/>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343D"/>
    <w:rsid w:val="005F664E"/>
    <w:rsid w:val="005F672B"/>
    <w:rsid w:val="005F7255"/>
    <w:rsid w:val="00602AEA"/>
    <w:rsid w:val="006048F3"/>
    <w:rsid w:val="00606491"/>
    <w:rsid w:val="0061168C"/>
    <w:rsid w:val="00612905"/>
    <w:rsid w:val="00612F38"/>
    <w:rsid w:val="006133E6"/>
    <w:rsid w:val="00613472"/>
    <w:rsid w:val="00613A37"/>
    <w:rsid w:val="00614FDF"/>
    <w:rsid w:val="00621FD9"/>
    <w:rsid w:val="0062397A"/>
    <w:rsid w:val="00623B12"/>
    <w:rsid w:val="00624062"/>
    <w:rsid w:val="006246F5"/>
    <w:rsid w:val="006255A1"/>
    <w:rsid w:val="006259B4"/>
    <w:rsid w:val="00626ACB"/>
    <w:rsid w:val="00631990"/>
    <w:rsid w:val="00632E90"/>
    <w:rsid w:val="00634B74"/>
    <w:rsid w:val="0063543D"/>
    <w:rsid w:val="006363C3"/>
    <w:rsid w:val="00640623"/>
    <w:rsid w:val="006419C1"/>
    <w:rsid w:val="006430DC"/>
    <w:rsid w:val="00643EC5"/>
    <w:rsid w:val="00647114"/>
    <w:rsid w:val="0065146F"/>
    <w:rsid w:val="00653CE6"/>
    <w:rsid w:val="00653DAF"/>
    <w:rsid w:val="00654354"/>
    <w:rsid w:val="00654429"/>
    <w:rsid w:val="006552A0"/>
    <w:rsid w:val="00657B62"/>
    <w:rsid w:val="00660F0C"/>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BB6"/>
    <w:rsid w:val="00693E8B"/>
    <w:rsid w:val="00694D10"/>
    <w:rsid w:val="006A1FBA"/>
    <w:rsid w:val="006A323F"/>
    <w:rsid w:val="006A5EF2"/>
    <w:rsid w:val="006B30D0"/>
    <w:rsid w:val="006B3AAE"/>
    <w:rsid w:val="006B4F31"/>
    <w:rsid w:val="006C2BF8"/>
    <w:rsid w:val="006C3D60"/>
    <w:rsid w:val="006C3D95"/>
    <w:rsid w:val="006C419C"/>
    <w:rsid w:val="006C6456"/>
    <w:rsid w:val="006C6AB8"/>
    <w:rsid w:val="006D02FD"/>
    <w:rsid w:val="006D2D1A"/>
    <w:rsid w:val="006D496F"/>
    <w:rsid w:val="006E19EB"/>
    <w:rsid w:val="006E576E"/>
    <w:rsid w:val="006E5B5F"/>
    <w:rsid w:val="006E5BD2"/>
    <w:rsid w:val="006E5C86"/>
    <w:rsid w:val="006E742F"/>
    <w:rsid w:val="006E77F9"/>
    <w:rsid w:val="006F194C"/>
    <w:rsid w:val="006F31D2"/>
    <w:rsid w:val="006F441B"/>
    <w:rsid w:val="006F5773"/>
    <w:rsid w:val="006F5FD2"/>
    <w:rsid w:val="006F65F7"/>
    <w:rsid w:val="00701116"/>
    <w:rsid w:val="0070241C"/>
    <w:rsid w:val="007026B0"/>
    <w:rsid w:val="00703514"/>
    <w:rsid w:val="00712A4A"/>
    <w:rsid w:val="0071393E"/>
    <w:rsid w:val="00713C44"/>
    <w:rsid w:val="007175D3"/>
    <w:rsid w:val="00723D3B"/>
    <w:rsid w:val="00727D9C"/>
    <w:rsid w:val="00734A5B"/>
    <w:rsid w:val="0073502B"/>
    <w:rsid w:val="00736187"/>
    <w:rsid w:val="0074026F"/>
    <w:rsid w:val="007411EB"/>
    <w:rsid w:val="007429F6"/>
    <w:rsid w:val="00743149"/>
    <w:rsid w:val="0074494B"/>
    <w:rsid w:val="00744E76"/>
    <w:rsid w:val="00745A52"/>
    <w:rsid w:val="007510C7"/>
    <w:rsid w:val="007534C9"/>
    <w:rsid w:val="00753522"/>
    <w:rsid w:val="007560F8"/>
    <w:rsid w:val="00756282"/>
    <w:rsid w:val="0075756A"/>
    <w:rsid w:val="00760314"/>
    <w:rsid w:val="00760C01"/>
    <w:rsid w:val="007611D6"/>
    <w:rsid w:val="00761BFA"/>
    <w:rsid w:val="007623B9"/>
    <w:rsid w:val="007627B0"/>
    <w:rsid w:val="0076476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946C3"/>
    <w:rsid w:val="007954FB"/>
    <w:rsid w:val="007A0944"/>
    <w:rsid w:val="007A2177"/>
    <w:rsid w:val="007A3735"/>
    <w:rsid w:val="007A6472"/>
    <w:rsid w:val="007A6CF0"/>
    <w:rsid w:val="007A793B"/>
    <w:rsid w:val="007B0D79"/>
    <w:rsid w:val="007B599F"/>
    <w:rsid w:val="007B600E"/>
    <w:rsid w:val="007B6789"/>
    <w:rsid w:val="007C3236"/>
    <w:rsid w:val="007C5CA8"/>
    <w:rsid w:val="007C67DC"/>
    <w:rsid w:val="007C73F3"/>
    <w:rsid w:val="007D4144"/>
    <w:rsid w:val="007D44B5"/>
    <w:rsid w:val="007D49A3"/>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36E7"/>
    <w:rsid w:val="00843E64"/>
    <w:rsid w:val="00845422"/>
    <w:rsid w:val="00850485"/>
    <w:rsid w:val="00854D3C"/>
    <w:rsid w:val="00857298"/>
    <w:rsid w:val="008621BA"/>
    <w:rsid w:val="008649D5"/>
    <w:rsid w:val="00871AAD"/>
    <w:rsid w:val="00871C10"/>
    <w:rsid w:val="00874047"/>
    <w:rsid w:val="00875AFA"/>
    <w:rsid w:val="00875D1E"/>
    <w:rsid w:val="008768CA"/>
    <w:rsid w:val="00880551"/>
    <w:rsid w:val="00880858"/>
    <w:rsid w:val="0088095A"/>
    <w:rsid w:val="00880ED9"/>
    <w:rsid w:val="0088394F"/>
    <w:rsid w:val="00886A82"/>
    <w:rsid w:val="00887761"/>
    <w:rsid w:val="008938DE"/>
    <w:rsid w:val="00894BF2"/>
    <w:rsid w:val="008958AF"/>
    <w:rsid w:val="00897761"/>
    <w:rsid w:val="00897EEE"/>
    <w:rsid w:val="008A4112"/>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14E"/>
    <w:rsid w:val="008C77EA"/>
    <w:rsid w:val="008D454C"/>
    <w:rsid w:val="008D4D63"/>
    <w:rsid w:val="008D5050"/>
    <w:rsid w:val="008D64C6"/>
    <w:rsid w:val="008D6E3D"/>
    <w:rsid w:val="008E12E5"/>
    <w:rsid w:val="008E1814"/>
    <w:rsid w:val="008E2770"/>
    <w:rsid w:val="008E2A07"/>
    <w:rsid w:val="008E3662"/>
    <w:rsid w:val="008E3FF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4CF"/>
    <w:rsid w:val="00923E1C"/>
    <w:rsid w:val="009244F4"/>
    <w:rsid w:val="009305C3"/>
    <w:rsid w:val="00930DD9"/>
    <w:rsid w:val="00931381"/>
    <w:rsid w:val="009323D3"/>
    <w:rsid w:val="00932BA4"/>
    <w:rsid w:val="00933369"/>
    <w:rsid w:val="00933CA7"/>
    <w:rsid w:val="00934746"/>
    <w:rsid w:val="009427A2"/>
    <w:rsid w:val="00942EC2"/>
    <w:rsid w:val="00944CFC"/>
    <w:rsid w:val="00950A24"/>
    <w:rsid w:val="00951E45"/>
    <w:rsid w:val="00952276"/>
    <w:rsid w:val="00953C44"/>
    <w:rsid w:val="009551EF"/>
    <w:rsid w:val="00955953"/>
    <w:rsid w:val="0095752C"/>
    <w:rsid w:val="0096047A"/>
    <w:rsid w:val="00971016"/>
    <w:rsid w:val="00973DAE"/>
    <w:rsid w:val="00980DC9"/>
    <w:rsid w:val="0098753A"/>
    <w:rsid w:val="0099212A"/>
    <w:rsid w:val="00994064"/>
    <w:rsid w:val="009953BB"/>
    <w:rsid w:val="00997B58"/>
    <w:rsid w:val="009A2E14"/>
    <w:rsid w:val="009A31E0"/>
    <w:rsid w:val="009A6712"/>
    <w:rsid w:val="009B1659"/>
    <w:rsid w:val="009B6E5B"/>
    <w:rsid w:val="009B76B4"/>
    <w:rsid w:val="009C00EA"/>
    <w:rsid w:val="009C43F3"/>
    <w:rsid w:val="009C5A91"/>
    <w:rsid w:val="009D19B4"/>
    <w:rsid w:val="009D461B"/>
    <w:rsid w:val="009D6252"/>
    <w:rsid w:val="009D6877"/>
    <w:rsid w:val="009D76BE"/>
    <w:rsid w:val="009E02C9"/>
    <w:rsid w:val="009E1750"/>
    <w:rsid w:val="009E26FF"/>
    <w:rsid w:val="009E3A9D"/>
    <w:rsid w:val="009E44D4"/>
    <w:rsid w:val="009E4CEF"/>
    <w:rsid w:val="009E4F65"/>
    <w:rsid w:val="009E61FD"/>
    <w:rsid w:val="009F03FB"/>
    <w:rsid w:val="009F205D"/>
    <w:rsid w:val="009F32E9"/>
    <w:rsid w:val="009F37B7"/>
    <w:rsid w:val="009F4A2D"/>
    <w:rsid w:val="009F5041"/>
    <w:rsid w:val="009F5985"/>
    <w:rsid w:val="009F75E1"/>
    <w:rsid w:val="00A0236E"/>
    <w:rsid w:val="00A026C6"/>
    <w:rsid w:val="00A036E3"/>
    <w:rsid w:val="00A07C50"/>
    <w:rsid w:val="00A1030E"/>
    <w:rsid w:val="00A10F02"/>
    <w:rsid w:val="00A10F26"/>
    <w:rsid w:val="00A164B4"/>
    <w:rsid w:val="00A1681C"/>
    <w:rsid w:val="00A174B2"/>
    <w:rsid w:val="00A17B75"/>
    <w:rsid w:val="00A17DD6"/>
    <w:rsid w:val="00A20361"/>
    <w:rsid w:val="00A2144E"/>
    <w:rsid w:val="00A215D4"/>
    <w:rsid w:val="00A2334B"/>
    <w:rsid w:val="00A25372"/>
    <w:rsid w:val="00A26956"/>
    <w:rsid w:val="00A27486"/>
    <w:rsid w:val="00A27555"/>
    <w:rsid w:val="00A310C0"/>
    <w:rsid w:val="00A31493"/>
    <w:rsid w:val="00A3220B"/>
    <w:rsid w:val="00A329B8"/>
    <w:rsid w:val="00A32BB3"/>
    <w:rsid w:val="00A35152"/>
    <w:rsid w:val="00A35160"/>
    <w:rsid w:val="00A36BA8"/>
    <w:rsid w:val="00A3713F"/>
    <w:rsid w:val="00A40E99"/>
    <w:rsid w:val="00A427D4"/>
    <w:rsid w:val="00A43789"/>
    <w:rsid w:val="00A43D77"/>
    <w:rsid w:val="00A53724"/>
    <w:rsid w:val="00A56066"/>
    <w:rsid w:val="00A56CCB"/>
    <w:rsid w:val="00A574D9"/>
    <w:rsid w:val="00A605D9"/>
    <w:rsid w:val="00A607D3"/>
    <w:rsid w:val="00A60DBC"/>
    <w:rsid w:val="00A61975"/>
    <w:rsid w:val="00A61C0F"/>
    <w:rsid w:val="00A649FA"/>
    <w:rsid w:val="00A654C3"/>
    <w:rsid w:val="00A6656B"/>
    <w:rsid w:val="00A70179"/>
    <w:rsid w:val="00A70F1B"/>
    <w:rsid w:val="00A715A9"/>
    <w:rsid w:val="00A73129"/>
    <w:rsid w:val="00A75A91"/>
    <w:rsid w:val="00A7682A"/>
    <w:rsid w:val="00A80EE7"/>
    <w:rsid w:val="00A82278"/>
    <w:rsid w:val="00A82346"/>
    <w:rsid w:val="00A8307B"/>
    <w:rsid w:val="00A844D4"/>
    <w:rsid w:val="00A849CD"/>
    <w:rsid w:val="00A84A4D"/>
    <w:rsid w:val="00A86355"/>
    <w:rsid w:val="00A86784"/>
    <w:rsid w:val="00A8776B"/>
    <w:rsid w:val="00A87CBE"/>
    <w:rsid w:val="00A92BA1"/>
    <w:rsid w:val="00A92ED0"/>
    <w:rsid w:val="00A93727"/>
    <w:rsid w:val="00A944C9"/>
    <w:rsid w:val="00A95001"/>
    <w:rsid w:val="00A95A7E"/>
    <w:rsid w:val="00AA0484"/>
    <w:rsid w:val="00AA16E5"/>
    <w:rsid w:val="00AA2DCE"/>
    <w:rsid w:val="00AA2DF3"/>
    <w:rsid w:val="00AA6741"/>
    <w:rsid w:val="00AB12BF"/>
    <w:rsid w:val="00AB3F1E"/>
    <w:rsid w:val="00AB5274"/>
    <w:rsid w:val="00AC078C"/>
    <w:rsid w:val="00AC1DDC"/>
    <w:rsid w:val="00AC2304"/>
    <w:rsid w:val="00AC6BC6"/>
    <w:rsid w:val="00AC6DCE"/>
    <w:rsid w:val="00AD6DDA"/>
    <w:rsid w:val="00AE0A31"/>
    <w:rsid w:val="00AE23DC"/>
    <w:rsid w:val="00AE3B2D"/>
    <w:rsid w:val="00AE4531"/>
    <w:rsid w:val="00AE5405"/>
    <w:rsid w:val="00AE65E2"/>
    <w:rsid w:val="00AF05E1"/>
    <w:rsid w:val="00AF5057"/>
    <w:rsid w:val="00AF6CA5"/>
    <w:rsid w:val="00B00E08"/>
    <w:rsid w:val="00B05920"/>
    <w:rsid w:val="00B06319"/>
    <w:rsid w:val="00B12100"/>
    <w:rsid w:val="00B15449"/>
    <w:rsid w:val="00B157E6"/>
    <w:rsid w:val="00B17BBD"/>
    <w:rsid w:val="00B17DCC"/>
    <w:rsid w:val="00B20903"/>
    <w:rsid w:val="00B224F9"/>
    <w:rsid w:val="00B22BF8"/>
    <w:rsid w:val="00B22C82"/>
    <w:rsid w:val="00B23842"/>
    <w:rsid w:val="00B27BE2"/>
    <w:rsid w:val="00B320C1"/>
    <w:rsid w:val="00B32C7B"/>
    <w:rsid w:val="00B332D0"/>
    <w:rsid w:val="00B342DA"/>
    <w:rsid w:val="00B34815"/>
    <w:rsid w:val="00B36489"/>
    <w:rsid w:val="00B4086B"/>
    <w:rsid w:val="00B4174E"/>
    <w:rsid w:val="00B42A1C"/>
    <w:rsid w:val="00B42E13"/>
    <w:rsid w:val="00B439BB"/>
    <w:rsid w:val="00B43A4F"/>
    <w:rsid w:val="00B51A2E"/>
    <w:rsid w:val="00B52663"/>
    <w:rsid w:val="00B52B49"/>
    <w:rsid w:val="00B544D4"/>
    <w:rsid w:val="00B54FF5"/>
    <w:rsid w:val="00B55406"/>
    <w:rsid w:val="00B5553E"/>
    <w:rsid w:val="00B55B6A"/>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40E4"/>
    <w:rsid w:val="00BB5E38"/>
    <w:rsid w:val="00BB6C6C"/>
    <w:rsid w:val="00BB7FF2"/>
    <w:rsid w:val="00BC0F7D"/>
    <w:rsid w:val="00BC6CD4"/>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27F56"/>
    <w:rsid w:val="00C31B00"/>
    <w:rsid w:val="00C33079"/>
    <w:rsid w:val="00C37A75"/>
    <w:rsid w:val="00C41DFA"/>
    <w:rsid w:val="00C41EE1"/>
    <w:rsid w:val="00C426EE"/>
    <w:rsid w:val="00C43091"/>
    <w:rsid w:val="00C435AE"/>
    <w:rsid w:val="00C438C1"/>
    <w:rsid w:val="00C446D0"/>
    <w:rsid w:val="00C45231"/>
    <w:rsid w:val="00C45535"/>
    <w:rsid w:val="00C476F1"/>
    <w:rsid w:val="00C519B3"/>
    <w:rsid w:val="00C51CAF"/>
    <w:rsid w:val="00C530BB"/>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6DD3"/>
    <w:rsid w:val="00CF151F"/>
    <w:rsid w:val="00CF30B6"/>
    <w:rsid w:val="00CF3C48"/>
    <w:rsid w:val="00CF4FFE"/>
    <w:rsid w:val="00CF6BE8"/>
    <w:rsid w:val="00CF6ED5"/>
    <w:rsid w:val="00D013AC"/>
    <w:rsid w:val="00D02C7F"/>
    <w:rsid w:val="00D06B6E"/>
    <w:rsid w:val="00D106A9"/>
    <w:rsid w:val="00D11F1A"/>
    <w:rsid w:val="00D1417B"/>
    <w:rsid w:val="00D165B6"/>
    <w:rsid w:val="00D16A7A"/>
    <w:rsid w:val="00D178AB"/>
    <w:rsid w:val="00D200AE"/>
    <w:rsid w:val="00D20DC9"/>
    <w:rsid w:val="00D235F8"/>
    <w:rsid w:val="00D23CC8"/>
    <w:rsid w:val="00D31D57"/>
    <w:rsid w:val="00D34BF9"/>
    <w:rsid w:val="00D3554C"/>
    <w:rsid w:val="00D3634B"/>
    <w:rsid w:val="00D40ECF"/>
    <w:rsid w:val="00D42EBC"/>
    <w:rsid w:val="00D505A4"/>
    <w:rsid w:val="00D53541"/>
    <w:rsid w:val="00D555AC"/>
    <w:rsid w:val="00D56DD2"/>
    <w:rsid w:val="00D57972"/>
    <w:rsid w:val="00D61CB8"/>
    <w:rsid w:val="00D636AC"/>
    <w:rsid w:val="00D66618"/>
    <w:rsid w:val="00D66B6F"/>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5AA9"/>
    <w:rsid w:val="00DD6E8D"/>
    <w:rsid w:val="00DD74A5"/>
    <w:rsid w:val="00DE24F1"/>
    <w:rsid w:val="00DE2C2A"/>
    <w:rsid w:val="00DE6595"/>
    <w:rsid w:val="00DF08EC"/>
    <w:rsid w:val="00DF0AEA"/>
    <w:rsid w:val="00DF2B1F"/>
    <w:rsid w:val="00DF4E92"/>
    <w:rsid w:val="00DF5B60"/>
    <w:rsid w:val="00DF62CD"/>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1A9A"/>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69C9"/>
    <w:rsid w:val="00EA7A0F"/>
    <w:rsid w:val="00EB210C"/>
    <w:rsid w:val="00EB2397"/>
    <w:rsid w:val="00EB258A"/>
    <w:rsid w:val="00EB2D55"/>
    <w:rsid w:val="00EC1362"/>
    <w:rsid w:val="00EC2B98"/>
    <w:rsid w:val="00EC2F62"/>
    <w:rsid w:val="00EC4A25"/>
    <w:rsid w:val="00EC5EA7"/>
    <w:rsid w:val="00EC66F8"/>
    <w:rsid w:val="00EC7932"/>
    <w:rsid w:val="00EC7DB3"/>
    <w:rsid w:val="00ED03CC"/>
    <w:rsid w:val="00ED1A32"/>
    <w:rsid w:val="00ED3BF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2B7B"/>
    <w:rsid w:val="00F22EC7"/>
    <w:rsid w:val="00F249F0"/>
    <w:rsid w:val="00F25DE0"/>
    <w:rsid w:val="00F26ABA"/>
    <w:rsid w:val="00F30760"/>
    <w:rsid w:val="00F30EC9"/>
    <w:rsid w:val="00F319C2"/>
    <w:rsid w:val="00F325C8"/>
    <w:rsid w:val="00F32BA7"/>
    <w:rsid w:val="00F32CE0"/>
    <w:rsid w:val="00F33809"/>
    <w:rsid w:val="00F350E6"/>
    <w:rsid w:val="00F351F4"/>
    <w:rsid w:val="00F3531C"/>
    <w:rsid w:val="00F360F4"/>
    <w:rsid w:val="00F36F11"/>
    <w:rsid w:val="00F37A19"/>
    <w:rsid w:val="00F41354"/>
    <w:rsid w:val="00F4172B"/>
    <w:rsid w:val="00F41A30"/>
    <w:rsid w:val="00F42A95"/>
    <w:rsid w:val="00F4493A"/>
    <w:rsid w:val="00F463F6"/>
    <w:rsid w:val="00F47C9F"/>
    <w:rsid w:val="00F574B4"/>
    <w:rsid w:val="00F57DA6"/>
    <w:rsid w:val="00F60C4E"/>
    <w:rsid w:val="00F6260F"/>
    <w:rsid w:val="00F6320F"/>
    <w:rsid w:val="00F651E7"/>
    <w:rsid w:val="00F653B8"/>
    <w:rsid w:val="00F669D0"/>
    <w:rsid w:val="00F67E54"/>
    <w:rsid w:val="00F720BB"/>
    <w:rsid w:val="00F73385"/>
    <w:rsid w:val="00F74977"/>
    <w:rsid w:val="00F76D36"/>
    <w:rsid w:val="00F774A8"/>
    <w:rsid w:val="00F8022D"/>
    <w:rsid w:val="00F82546"/>
    <w:rsid w:val="00F82CA9"/>
    <w:rsid w:val="00F83C64"/>
    <w:rsid w:val="00F83D8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580B"/>
    <w:rsid w:val="00FC6753"/>
    <w:rsid w:val="00FD2EA8"/>
    <w:rsid w:val="00FD35DD"/>
    <w:rsid w:val="00FD5D1C"/>
    <w:rsid w:val="00FE0399"/>
    <w:rsid w:val="00FE18C2"/>
    <w:rsid w:val="00FE18D8"/>
    <w:rsid w:val="00FE198C"/>
    <w:rsid w:val="00FE4225"/>
    <w:rsid w:val="00FE44A0"/>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hyperlink" Target="file:///D:\ZTE\3GPP\Meeting\CT4_107E-Bis\docs\C4-220379.zip" TargetMode="External"/><Relationship Id="rId47" Type="http://schemas.openxmlformats.org/officeDocument/2006/relationships/hyperlink" Target="file:///D:\ZTE\3GPP\Meeting\CT4_107E-Bis\docs\C4-220346.zip" TargetMode="External"/><Relationship Id="rId50" Type="http://schemas.openxmlformats.org/officeDocument/2006/relationships/hyperlink" Target="file:///D:\ZTE\3GPP\Meeting\CT4_107E-Bis\docs\C4-220411.zip"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0.vsd"/><Relationship Id="rId46" Type="http://schemas.openxmlformats.org/officeDocument/2006/relationships/hyperlink" Target="file:///D:\ZTE\3GPP\Meeting\CT4_107E-Bis\docs\C4-220345.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hyperlink" Target="file:///D:\ZTE\3GPP\Meeting\CT4_107E-Bis\docs\C4-220378.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package" Target="embeddings/Microsoft_Visio_Drawing2.vsdx"/><Relationship Id="rId45" Type="http://schemas.openxmlformats.org/officeDocument/2006/relationships/hyperlink" Target="file:///D:\ZTE\3GPP\Meeting\CT4_107E-Bis\docs\C4-220070.zip"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file:///D:\ZTE\3GPP\Meeting\CT4_107E-Bis\docs\C4-220372.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D:\ZTE\3GPP\Meeting\CT4_107E-Bis\docs\C4-220459.zip" TargetMode="External"/><Relationship Id="rId52" Type="http://schemas.openxmlformats.org/officeDocument/2006/relationships/hyperlink" Target="file:///D:\ZTE\3GPP\Meeting\CT4_107E-Bis\docs\C4-22028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file:///D:\ZTE\3GPP\Meeting\CT4_107E-Bis\docs\C4-220357.zip" TargetMode="External"/><Relationship Id="rId48" Type="http://schemas.openxmlformats.org/officeDocument/2006/relationships/hyperlink" Target="file:///D:\ZTE\3GPP\Meeting\CT4_107E-Bis\docs\C4-220348.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D:\ZTE\3GPP\Meeting\CT4_107E-Bis\docs\C4-220413.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6D908-0757-4192-9234-F649AF7C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Pages>
  <Words>25978</Words>
  <Characters>148075</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29.338_CR0043_(Rel-18)_eSMS_SBI</cp:lastModifiedBy>
  <cp:revision>8</cp:revision>
  <cp:lastPrinted>2019-02-25T14:05:00Z</cp:lastPrinted>
  <dcterms:created xsi:type="dcterms:W3CDTF">2022-03-04T13:27:00Z</dcterms:created>
  <dcterms:modified xsi:type="dcterms:W3CDTF">2023-06-22T15:52:00Z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