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18EA890C" w:rsidR="004F0988" w:rsidRPr="004F472B" w:rsidRDefault="00456977" w:rsidP="00CD29A0">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CD29A0">
              <w:t>1</w:t>
            </w:r>
            <w:r w:rsidR="008A6D4A" w:rsidRPr="004F472B">
              <w:t>.</w:t>
            </w:r>
            <w:r w:rsidR="006857B7" w:rsidRPr="004F472B">
              <w:t>0</w:t>
            </w:r>
            <w:r w:rsidR="008A6D4A" w:rsidRPr="004F472B">
              <w:t xml:space="preserve"> </w:t>
            </w:r>
            <w:r w:rsidR="008A6D4A" w:rsidRPr="004F472B">
              <w:rPr>
                <w:sz w:val="32"/>
              </w:rPr>
              <w:t>(</w:t>
            </w:r>
            <w:r w:rsidR="00DA7AA6">
              <w:rPr>
                <w:sz w:val="32"/>
              </w:rPr>
              <w:t>2021-0</w:t>
            </w:r>
            <w:r w:rsidR="00CD29A0">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0106D607"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7E4D8A74"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9D5165"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6AF7C0B9" w14:textId="4D801218" w:rsidR="009C47AB" w:rsidRDefault="009D5165" w:rsidP="009C47AB">
            <w:pPr>
              <w:jc w:val="right"/>
              <w:rPr>
                <w:noProof/>
                <w:lang w:val="en-US" w:eastAsia="zh-CN"/>
              </w:rPr>
            </w:pPr>
            <w:r>
              <w:pict w14:anchorId="31B37AF0">
                <v:shape id="_x0000_i1026" type="#_x0000_t75" style="width:127.4pt;height:74.5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77777777"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BB69047"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9C47AB">
              <w:rPr>
                <w:noProof/>
                <w:sz w:val="18"/>
              </w:rPr>
              <w:t>1</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pPr>
        <w:pStyle w:val="TT"/>
      </w:pPr>
      <w:r w:rsidRPr="004D3578">
        <w:br w:type="page"/>
      </w:r>
      <w:bookmarkStart w:id="7" w:name="tableOfContents"/>
      <w:bookmarkEnd w:id="7"/>
      <w:r w:rsidRPr="004D3578">
        <w:lastRenderedPageBreak/>
        <w:t>Contents</w:t>
      </w:r>
    </w:p>
    <w:p w14:paraId="1BC910F6" w14:textId="1D2BEED3" w:rsidR="00F41411"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41411">
        <w:t>Foreword</w:t>
      </w:r>
      <w:r w:rsidR="00F41411">
        <w:tab/>
      </w:r>
      <w:r w:rsidR="00F41411">
        <w:fldChar w:fldCharType="begin" w:fldLock="1"/>
      </w:r>
      <w:r w:rsidR="00F41411">
        <w:instrText xml:space="preserve"> PAGEREF _Toc74989527 \h </w:instrText>
      </w:r>
      <w:r w:rsidR="00F41411">
        <w:fldChar w:fldCharType="separate"/>
      </w:r>
      <w:r w:rsidR="00F41411">
        <w:t>5</w:t>
      </w:r>
      <w:r w:rsidR="00F41411">
        <w:fldChar w:fldCharType="end"/>
      </w:r>
    </w:p>
    <w:p w14:paraId="0B9C7AB2" w14:textId="261DF0F7" w:rsidR="00F41411" w:rsidRDefault="00F4141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_Toc74989528 \h </w:instrText>
      </w:r>
      <w:r>
        <w:fldChar w:fldCharType="separate"/>
      </w:r>
      <w:r>
        <w:t>7</w:t>
      </w:r>
      <w:r>
        <w:fldChar w:fldCharType="end"/>
      </w:r>
    </w:p>
    <w:p w14:paraId="0D1BC387" w14:textId="2879CB52" w:rsidR="00F41411" w:rsidRDefault="00F4141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_Toc74989529 \h </w:instrText>
      </w:r>
      <w:r>
        <w:fldChar w:fldCharType="separate"/>
      </w:r>
      <w:r>
        <w:t>7</w:t>
      </w:r>
      <w:r>
        <w:fldChar w:fldCharType="end"/>
      </w:r>
    </w:p>
    <w:p w14:paraId="7D28C2BE" w14:textId="0D18A72E" w:rsidR="00F41411" w:rsidRDefault="00F4141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_Toc74989530 \h </w:instrText>
      </w:r>
      <w:r>
        <w:fldChar w:fldCharType="separate"/>
      </w:r>
      <w:r>
        <w:t>7</w:t>
      </w:r>
      <w:r>
        <w:fldChar w:fldCharType="end"/>
      </w:r>
    </w:p>
    <w:p w14:paraId="1FC3F5C7" w14:textId="1CA9410D" w:rsidR="00F41411" w:rsidRDefault="00F4141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_Toc74989531 \h </w:instrText>
      </w:r>
      <w:r>
        <w:fldChar w:fldCharType="separate"/>
      </w:r>
      <w:r>
        <w:t>7</w:t>
      </w:r>
      <w:r>
        <w:fldChar w:fldCharType="end"/>
      </w:r>
    </w:p>
    <w:p w14:paraId="3BB8856C" w14:textId="062B6B4B" w:rsidR="00F41411" w:rsidRDefault="00F4141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_Toc74989532 \h </w:instrText>
      </w:r>
      <w:r>
        <w:fldChar w:fldCharType="separate"/>
      </w:r>
      <w:r>
        <w:t>8</w:t>
      </w:r>
      <w:r>
        <w:fldChar w:fldCharType="end"/>
      </w:r>
    </w:p>
    <w:p w14:paraId="30E34791" w14:textId="5C002AF6" w:rsidR="00F41411" w:rsidRDefault="00F4141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_Toc74989533 \h </w:instrText>
      </w:r>
      <w:r>
        <w:fldChar w:fldCharType="separate"/>
      </w:r>
      <w:r>
        <w:t>8</w:t>
      </w:r>
      <w:r>
        <w:fldChar w:fldCharType="end"/>
      </w:r>
    </w:p>
    <w:p w14:paraId="1A3D5C85" w14:textId="7CF02795" w:rsidR="00F41411" w:rsidRDefault="00F4141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_Toc74989534 \h </w:instrText>
      </w:r>
      <w:r>
        <w:fldChar w:fldCharType="separate"/>
      </w:r>
      <w:r>
        <w:t>8</w:t>
      </w:r>
      <w:r>
        <w:fldChar w:fldCharType="end"/>
      </w:r>
    </w:p>
    <w:p w14:paraId="3F1321CC" w14:textId="57402DC5" w:rsidR="00F41411" w:rsidRDefault="00F4141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_Toc74989535 \h </w:instrText>
      </w:r>
      <w:r>
        <w:fldChar w:fldCharType="separate"/>
      </w:r>
      <w:r>
        <w:t>8</w:t>
      </w:r>
      <w:r>
        <w:fldChar w:fldCharType="end"/>
      </w:r>
    </w:p>
    <w:p w14:paraId="5C0473E3" w14:textId="3268D1A4" w:rsidR="00F41411" w:rsidRDefault="00F4141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_Toc74989536 \h </w:instrText>
      </w:r>
      <w:r>
        <w:fldChar w:fldCharType="separate"/>
      </w:r>
      <w:r>
        <w:t>8</w:t>
      </w:r>
      <w:r>
        <w:fldChar w:fldCharType="end"/>
      </w:r>
    </w:p>
    <w:p w14:paraId="31DEB112" w14:textId="3290CC5F" w:rsidR="00F41411" w:rsidRDefault="00F4141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_Toc74989537 \h </w:instrText>
      </w:r>
      <w:r>
        <w:fldChar w:fldCharType="separate"/>
      </w:r>
      <w:r>
        <w:t>9</w:t>
      </w:r>
      <w:r>
        <w:fldChar w:fldCharType="end"/>
      </w:r>
    </w:p>
    <w:p w14:paraId="473BBEB4" w14:textId="066A8680" w:rsidR="00F41411" w:rsidRDefault="00F4141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_Toc74989538 \h </w:instrText>
      </w:r>
      <w:r>
        <w:fldChar w:fldCharType="separate"/>
      </w:r>
      <w:r>
        <w:t>9</w:t>
      </w:r>
      <w:r>
        <w:fldChar w:fldCharType="end"/>
      </w:r>
    </w:p>
    <w:p w14:paraId="5A0FDDF3" w14:textId="75EA0F65" w:rsidR="00F41411" w:rsidRDefault="00F4141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_Toc74989539 \h </w:instrText>
      </w:r>
      <w:r>
        <w:fldChar w:fldCharType="separate"/>
      </w:r>
      <w:r>
        <w:t>9</w:t>
      </w:r>
      <w:r>
        <w:fldChar w:fldCharType="end"/>
      </w:r>
    </w:p>
    <w:p w14:paraId="2DC295F6" w14:textId="3BD58BAB" w:rsidR="00F41411" w:rsidRDefault="00F4141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_Toc74989540 \h </w:instrText>
      </w:r>
      <w:r>
        <w:fldChar w:fldCharType="separate"/>
      </w:r>
      <w:r>
        <w:t>9</w:t>
      </w:r>
      <w:r>
        <w:fldChar w:fldCharType="end"/>
      </w:r>
    </w:p>
    <w:p w14:paraId="1CFFBA50" w14:textId="0E6B609C" w:rsidR="00F41411" w:rsidRDefault="00F4141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_Toc74989541 \h </w:instrText>
      </w:r>
      <w:r>
        <w:fldChar w:fldCharType="separate"/>
      </w:r>
      <w:r>
        <w:t>9</w:t>
      </w:r>
      <w:r>
        <w:fldChar w:fldCharType="end"/>
      </w:r>
    </w:p>
    <w:p w14:paraId="199B4E88" w14:textId="68F2AEEC" w:rsidR="00F41411" w:rsidRDefault="00F4141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_Toc74989542 \h </w:instrText>
      </w:r>
      <w:r>
        <w:fldChar w:fldCharType="separate"/>
      </w:r>
      <w:r>
        <w:t>9</w:t>
      </w:r>
      <w:r>
        <w:fldChar w:fldCharType="end"/>
      </w:r>
    </w:p>
    <w:p w14:paraId="7620651C" w14:textId="7A36ADA9" w:rsidR="00F41411" w:rsidRDefault="00F4141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_Toc74989543 \h </w:instrText>
      </w:r>
      <w:r>
        <w:fldChar w:fldCharType="separate"/>
      </w:r>
      <w:r>
        <w:t>12</w:t>
      </w:r>
      <w:r>
        <w:fldChar w:fldCharType="end"/>
      </w:r>
    </w:p>
    <w:p w14:paraId="53D3DBBB" w14:textId="1BA0C7A0" w:rsidR="00F41411" w:rsidRDefault="00F41411">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_Toc74989544 \h </w:instrText>
      </w:r>
      <w:r>
        <w:fldChar w:fldCharType="separate"/>
      </w:r>
      <w:r>
        <w:t>12</w:t>
      </w:r>
      <w:r>
        <w:fldChar w:fldCharType="end"/>
      </w:r>
    </w:p>
    <w:p w14:paraId="01A178D1" w14:textId="0D5D4385" w:rsidR="00F41411" w:rsidRDefault="00F41411">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_Toc74989545 \h </w:instrText>
      </w:r>
      <w:r>
        <w:fldChar w:fldCharType="separate"/>
      </w:r>
      <w:r>
        <w:t>13</w:t>
      </w:r>
      <w:r>
        <w:fldChar w:fldCharType="end"/>
      </w:r>
    </w:p>
    <w:p w14:paraId="2AA4A246" w14:textId="44FC353D" w:rsidR="00F41411" w:rsidRDefault="00F41411">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_Toc74989546 \h </w:instrText>
      </w:r>
      <w:r>
        <w:fldChar w:fldCharType="separate"/>
      </w:r>
      <w:r>
        <w:t>13</w:t>
      </w:r>
      <w:r>
        <w:fldChar w:fldCharType="end"/>
      </w:r>
    </w:p>
    <w:p w14:paraId="08F221B0" w14:textId="26FA90AC" w:rsidR="00F41411" w:rsidRDefault="00F4141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_Toc74989547 \h </w:instrText>
      </w:r>
      <w:r>
        <w:fldChar w:fldCharType="separate"/>
      </w:r>
      <w:r>
        <w:t>14</w:t>
      </w:r>
      <w:r>
        <w:fldChar w:fldCharType="end"/>
      </w:r>
    </w:p>
    <w:p w14:paraId="4C031C24" w14:textId="08562821" w:rsidR="00F41411" w:rsidRDefault="00F4141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_Toc74989548 \h </w:instrText>
      </w:r>
      <w:r>
        <w:fldChar w:fldCharType="separate"/>
      </w:r>
      <w:r>
        <w:t>14</w:t>
      </w:r>
      <w:r>
        <w:fldChar w:fldCharType="end"/>
      </w:r>
    </w:p>
    <w:p w14:paraId="2E5B5FF1" w14:textId="5B63E3AE" w:rsidR="00F41411" w:rsidRDefault="00F4141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_Toc74989549 \h </w:instrText>
      </w:r>
      <w:r>
        <w:fldChar w:fldCharType="separate"/>
      </w:r>
      <w:r>
        <w:t>14</w:t>
      </w:r>
      <w:r>
        <w:fldChar w:fldCharType="end"/>
      </w:r>
    </w:p>
    <w:p w14:paraId="027C6E08" w14:textId="557AFD5A" w:rsidR="00F41411" w:rsidRDefault="00F4141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_Toc74989550 \h </w:instrText>
      </w:r>
      <w:r>
        <w:fldChar w:fldCharType="separate"/>
      </w:r>
      <w:r>
        <w:t>14</w:t>
      </w:r>
      <w:r>
        <w:fldChar w:fldCharType="end"/>
      </w:r>
    </w:p>
    <w:p w14:paraId="7A95D556" w14:textId="4BA01DBA" w:rsidR="00F41411" w:rsidRDefault="00F4141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_Toc74989551 \h </w:instrText>
      </w:r>
      <w:r>
        <w:fldChar w:fldCharType="separate"/>
      </w:r>
      <w:r>
        <w:t>14</w:t>
      </w:r>
      <w:r>
        <w:fldChar w:fldCharType="end"/>
      </w:r>
    </w:p>
    <w:p w14:paraId="6126396E" w14:textId="5520FFAB" w:rsidR="00F41411" w:rsidRDefault="00F4141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_Toc74989552 \h </w:instrText>
      </w:r>
      <w:r>
        <w:fldChar w:fldCharType="separate"/>
      </w:r>
      <w:r>
        <w:t>14</w:t>
      </w:r>
      <w:r>
        <w:fldChar w:fldCharType="end"/>
      </w:r>
    </w:p>
    <w:p w14:paraId="1276252E" w14:textId="151549ED" w:rsidR="00F41411" w:rsidRDefault="00F4141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_Toc74989553 \h </w:instrText>
      </w:r>
      <w:r>
        <w:fldChar w:fldCharType="separate"/>
      </w:r>
      <w:r>
        <w:t>14</w:t>
      </w:r>
      <w:r>
        <w:fldChar w:fldCharType="end"/>
      </w:r>
    </w:p>
    <w:p w14:paraId="597CFE9F" w14:textId="375CDEBA" w:rsidR="00F41411" w:rsidRDefault="00F4141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_Toc74989554 \h </w:instrText>
      </w:r>
      <w:r>
        <w:fldChar w:fldCharType="separate"/>
      </w:r>
      <w:r>
        <w:t>14</w:t>
      </w:r>
      <w:r>
        <w:fldChar w:fldCharType="end"/>
      </w:r>
    </w:p>
    <w:p w14:paraId="2B40FA59" w14:textId="79D6FEE1" w:rsidR="00F41411" w:rsidRDefault="00F4141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_Toc74989555 \h </w:instrText>
      </w:r>
      <w:r>
        <w:fldChar w:fldCharType="separate"/>
      </w:r>
      <w:r>
        <w:t>14</w:t>
      </w:r>
      <w:r>
        <w:fldChar w:fldCharType="end"/>
      </w:r>
    </w:p>
    <w:p w14:paraId="76D0E0FA" w14:textId="17A2F6F6" w:rsidR="00F41411" w:rsidRDefault="00F4141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_Toc74989556 \h </w:instrText>
      </w:r>
      <w:r>
        <w:fldChar w:fldCharType="separate"/>
      </w:r>
      <w:r>
        <w:t>15</w:t>
      </w:r>
      <w:r>
        <w:fldChar w:fldCharType="end"/>
      </w:r>
    </w:p>
    <w:p w14:paraId="4653BCF3" w14:textId="7D9C2AB7" w:rsidR="00F41411" w:rsidRDefault="00F4141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_Toc74989557 \h </w:instrText>
      </w:r>
      <w:r>
        <w:fldChar w:fldCharType="separate"/>
      </w:r>
      <w:r>
        <w:t>15</w:t>
      </w:r>
      <w:r>
        <w:fldChar w:fldCharType="end"/>
      </w:r>
    </w:p>
    <w:p w14:paraId="15847FEF" w14:textId="469BE18D" w:rsidR="00F41411" w:rsidRDefault="00F4141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_Toc74989558 \h </w:instrText>
      </w:r>
      <w:r>
        <w:fldChar w:fldCharType="separate"/>
      </w:r>
      <w:r>
        <w:t>15</w:t>
      </w:r>
      <w:r>
        <w:fldChar w:fldCharType="end"/>
      </w:r>
    </w:p>
    <w:p w14:paraId="172CBC82" w14:textId="4541E73C" w:rsidR="00F41411" w:rsidRDefault="00F4141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_Toc74989559 \h </w:instrText>
      </w:r>
      <w:r>
        <w:fldChar w:fldCharType="separate"/>
      </w:r>
      <w:r>
        <w:t>15</w:t>
      </w:r>
      <w:r>
        <w:fldChar w:fldCharType="end"/>
      </w:r>
    </w:p>
    <w:p w14:paraId="2A48820C" w14:textId="4C0FB5CD" w:rsidR="00F41411" w:rsidRDefault="00F4141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_Toc74989560 \h </w:instrText>
      </w:r>
      <w:r>
        <w:fldChar w:fldCharType="separate"/>
      </w:r>
      <w:r>
        <w:t>15</w:t>
      </w:r>
      <w:r>
        <w:fldChar w:fldCharType="end"/>
      </w:r>
    </w:p>
    <w:p w14:paraId="3AB1D064" w14:textId="78BB5952" w:rsidR="00F41411" w:rsidRDefault="00F4141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_Toc74989561 \h </w:instrText>
      </w:r>
      <w:r>
        <w:fldChar w:fldCharType="separate"/>
      </w:r>
      <w:r>
        <w:t>15</w:t>
      </w:r>
      <w:r>
        <w:fldChar w:fldCharType="end"/>
      </w:r>
    </w:p>
    <w:p w14:paraId="5294517C" w14:textId="28921055" w:rsidR="00F41411" w:rsidRDefault="00F41411">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_Toc74989562 \h </w:instrText>
      </w:r>
      <w:r>
        <w:fldChar w:fldCharType="separate"/>
      </w:r>
      <w:r>
        <w:t>15</w:t>
      </w:r>
      <w:r>
        <w:fldChar w:fldCharType="end"/>
      </w:r>
    </w:p>
    <w:p w14:paraId="1F06F4FD" w14:textId="55CE9714" w:rsidR="00F41411" w:rsidRDefault="00F41411">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_Toc74989563 \h </w:instrText>
      </w:r>
      <w:r>
        <w:fldChar w:fldCharType="separate"/>
      </w:r>
      <w:r>
        <w:t>17</w:t>
      </w:r>
      <w:r>
        <w:fldChar w:fldCharType="end"/>
      </w:r>
    </w:p>
    <w:p w14:paraId="68F159CF" w14:textId="3B46A2D9" w:rsidR="00F41411" w:rsidRDefault="00F4141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746110">
        <w:rPr>
          <w:lang w:val="fr-FR"/>
        </w:rPr>
        <w:t>slice-authentication (Document)</w:t>
      </w:r>
      <w:r>
        <w:tab/>
      </w:r>
      <w:r>
        <w:fldChar w:fldCharType="begin" w:fldLock="1"/>
      </w:r>
      <w:r>
        <w:instrText xml:space="preserve"> PAGEREF _Toc74989564 \h </w:instrText>
      </w:r>
      <w:r>
        <w:fldChar w:fldCharType="separate"/>
      </w:r>
      <w:r>
        <w:t>17</w:t>
      </w:r>
      <w:r>
        <w:fldChar w:fldCharType="end"/>
      </w:r>
    </w:p>
    <w:p w14:paraId="0E0F5A7B" w14:textId="693CDF36" w:rsidR="00F41411" w:rsidRDefault="00F41411">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_Toc74989565 \h </w:instrText>
      </w:r>
      <w:r>
        <w:fldChar w:fldCharType="separate"/>
      </w:r>
      <w:r>
        <w:t>17</w:t>
      </w:r>
      <w:r>
        <w:fldChar w:fldCharType="end"/>
      </w:r>
    </w:p>
    <w:p w14:paraId="7E0ED2F5" w14:textId="2A5C8531" w:rsidR="00F41411" w:rsidRDefault="00F41411">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_Toc74989566 \h </w:instrText>
      </w:r>
      <w:r>
        <w:fldChar w:fldCharType="separate"/>
      </w:r>
      <w:r>
        <w:t>17</w:t>
      </w:r>
      <w:r>
        <w:fldChar w:fldCharType="end"/>
      </w:r>
    </w:p>
    <w:p w14:paraId="19BFFCA3" w14:textId="4C153BC8" w:rsidR="00F41411" w:rsidRDefault="00F41411">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_Toc74989567 \h </w:instrText>
      </w:r>
      <w:r>
        <w:fldChar w:fldCharType="separate"/>
      </w:r>
      <w:r>
        <w:t>17</w:t>
      </w:r>
      <w:r>
        <w:fldChar w:fldCharType="end"/>
      </w:r>
    </w:p>
    <w:p w14:paraId="754BC7F6" w14:textId="5BDDC83E" w:rsidR="00F41411" w:rsidRDefault="00F41411">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_Toc74989568 \h </w:instrText>
      </w:r>
      <w:r>
        <w:fldChar w:fldCharType="separate"/>
      </w:r>
      <w:r>
        <w:t>17</w:t>
      </w:r>
      <w:r>
        <w:fldChar w:fldCharType="end"/>
      </w:r>
    </w:p>
    <w:p w14:paraId="774324E5" w14:textId="50F49021" w:rsidR="00F41411" w:rsidRDefault="00F41411">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_Toc74989569 \h </w:instrText>
      </w:r>
      <w:r>
        <w:fldChar w:fldCharType="separate"/>
      </w:r>
      <w:r>
        <w:t>19</w:t>
      </w:r>
      <w:r>
        <w:fldChar w:fldCharType="end"/>
      </w:r>
    </w:p>
    <w:p w14:paraId="65EB6132" w14:textId="15BA4773" w:rsidR="00F41411" w:rsidRDefault="00F4141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_Toc74989570 \h </w:instrText>
      </w:r>
      <w:r>
        <w:fldChar w:fldCharType="separate"/>
      </w:r>
      <w:r>
        <w:t>19</w:t>
      </w:r>
      <w:r>
        <w:fldChar w:fldCharType="end"/>
      </w:r>
    </w:p>
    <w:p w14:paraId="11FCACAF" w14:textId="59900B7F" w:rsidR="00F41411" w:rsidRDefault="00F41411">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_Toc74989571 \h </w:instrText>
      </w:r>
      <w:r>
        <w:fldChar w:fldCharType="separate"/>
      </w:r>
      <w:r>
        <w:t>19</w:t>
      </w:r>
      <w:r>
        <w:fldChar w:fldCharType="end"/>
      </w:r>
    </w:p>
    <w:p w14:paraId="2579702C" w14:textId="5ED640CB" w:rsidR="00F41411" w:rsidRDefault="00F4141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_Toc74989572 \h </w:instrText>
      </w:r>
      <w:r>
        <w:fldChar w:fldCharType="separate"/>
      </w:r>
      <w:r>
        <w:t>19</w:t>
      </w:r>
      <w:r>
        <w:fldChar w:fldCharType="end"/>
      </w:r>
    </w:p>
    <w:p w14:paraId="3ED0FD1C" w14:textId="77DCBCBB" w:rsidR="00F41411" w:rsidRDefault="00F4141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_Toc74989573 \h </w:instrText>
      </w:r>
      <w:r>
        <w:fldChar w:fldCharType="separate"/>
      </w:r>
      <w:r>
        <w:t>19</w:t>
      </w:r>
      <w:r>
        <w:fldChar w:fldCharType="end"/>
      </w:r>
    </w:p>
    <w:p w14:paraId="728AECB1" w14:textId="3183DF8F" w:rsidR="00F41411" w:rsidRDefault="00F41411">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_Toc74989574 \h </w:instrText>
      </w:r>
      <w:r>
        <w:fldChar w:fldCharType="separate"/>
      </w:r>
      <w:r>
        <w:t>19</w:t>
      </w:r>
      <w:r>
        <w:fldChar w:fldCharType="end"/>
      </w:r>
    </w:p>
    <w:p w14:paraId="56A7341E" w14:textId="24237A28" w:rsidR="00F41411" w:rsidRDefault="00F41411">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_Toc74989575 \h </w:instrText>
      </w:r>
      <w:r>
        <w:fldChar w:fldCharType="separate"/>
      </w:r>
      <w:r>
        <w:t>19</w:t>
      </w:r>
      <w:r>
        <w:fldChar w:fldCharType="end"/>
      </w:r>
    </w:p>
    <w:p w14:paraId="67873970" w14:textId="12B5C4D8" w:rsidR="00F41411" w:rsidRDefault="00F41411">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_Toc74989576 \h </w:instrText>
      </w:r>
      <w:r>
        <w:fldChar w:fldCharType="separate"/>
      </w:r>
      <w:r>
        <w:t>19</w:t>
      </w:r>
      <w:r>
        <w:fldChar w:fldCharType="end"/>
      </w:r>
    </w:p>
    <w:p w14:paraId="49B37606" w14:textId="52B67EE5" w:rsidR="00F41411" w:rsidRDefault="00F41411">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_Toc74989577 \h </w:instrText>
      </w:r>
      <w:r>
        <w:fldChar w:fldCharType="separate"/>
      </w:r>
      <w:r>
        <w:t>19</w:t>
      </w:r>
      <w:r>
        <w:fldChar w:fldCharType="end"/>
      </w:r>
    </w:p>
    <w:p w14:paraId="04C39315" w14:textId="1A93101B" w:rsidR="00F41411" w:rsidRDefault="00F41411">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_Toc74989578 \h </w:instrText>
      </w:r>
      <w:r>
        <w:fldChar w:fldCharType="separate"/>
      </w:r>
      <w:r>
        <w:t>19</w:t>
      </w:r>
      <w:r>
        <w:fldChar w:fldCharType="end"/>
      </w:r>
    </w:p>
    <w:p w14:paraId="5DEE4A5E" w14:textId="06E930EE" w:rsidR="00F41411" w:rsidRDefault="00F41411">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_Toc74989579 \h </w:instrText>
      </w:r>
      <w:r>
        <w:fldChar w:fldCharType="separate"/>
      </w:r>
      <w:r>
        <w:t>20</w:t>
      </w:r>
      <w:r>
        <w:fldChar w:fldCharType="end"/>
      </w:r>
    </w:p>
    <w:p w14:paraId="19A7EBC4" w14:textId="3FB16ADA" w:rsidR="00F41411" w:rsidRDefault="00F41411">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_Toc74989580 \h </w:instrText>
      </w:r>
      <w:r>
        <w:fldChar w:fldCharType="separate"/>
      </w:r>
      <w:r>
        <w:t>20</w:t>
      </w:r>
      <w:r>
        <w:fldChar w:fldCharType="end"/>
      </w:r>
    </w:p>
    <w:p w14:paraId="5A0C7C18" w14:textId="4DE419A3" w:rsidR="00F41411" w:rsidRDefault="00F41411">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_Toc74989581 \h </w:instrText>
      </w:r>
      <w:r>
        <w:fldChar w:fldCharType="separate"/>
      </w:r>
      <w:r>
        <w:t>20</w:t>
      </w:r>
      <w:r>
        <w:fldChar w:fldCharType="end"/>
      </w:r>
    </w:p>
    <w:p w14:paraId="2C017FE8" w14:textId="4B416540" w:rsidR="00F41411" w:rsidRDefault="00F41411">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_Toc74989582 \h </w:instrText>
      </w:r>
      <w:r>
        <w:fldChar w:fldCharType="separate"/>
      </w:r>
      <w:r>
        <w:t>20</w:t>
      </w:r>
      <w:r>
        <w:fldChar w:fldCharType="end"/>
      </w:r>
    </w:p>
    <w:p w14:paraId="5094C34B" w14:textId="2DA3E7D8" w:rsidR="00F41411" w:rsidRDefault="00F41411">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_Toc74989583 \h </w:instrText>
      </w:r>
      <w:r>
        <w:fldChar w:fldCharType="separate"/>
      </w:r>
      <w:r>
        <w:t>20</w:t>
      </w:r>
      <w:r>
        <w:fldChar w:fldCharType="end"/>
      </w:r>
    </w:p>
    <w:p w14:paraId="7614F02E" w14:textId="048CFB87" w:rsidR="00F41411" w:rsidRDefault="00F4141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_Toc74989584 \h </w:instrText>
      </w:r>
      <w:r>
        <w:fldChar w:fldCharType="separate"/>
      </w:r>
      <w:r>
        <w:t>20</w:t>
      </w:r>
      <w:r>
        <w:fldChar w:fldCharType="end"/>
      </w:r>
    </w:p>
    <w:p w14:paraId="1C4F100C" w14:textId="77A0F81F" w:rsidR="00F41411" w:rsidRDefault="00F4141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_Toc74989585 \h </w:instrText>
      </w:r>
      <w:r>
        <w:fldChar w:fldCharType="separate"/>
      </w:r>
      <w:r>
        <w:t>20</w:t>
      </w:r>
      <w:r>
        <w:fldChar w:fldCharType="end"/>
      </w:r>
    </w:p>
    <w:p w14:paraId="20274F3D" w14:textId="7293F557" w:rsidR="00F41411" w:rsidRDefault="00F41411">
      <w:pPr>
        <w:pStyle w:val="TOC4"/>
        <w:rPr>
          <w:rFonts w:asciiTheme="minorHAnsi" w:eastAsiaTheme="minorEastAsia" w:hAnsiTheme="minorHAnsi" w:cstheme="minorBidi"/>
          <w:sz w:val="22"/>
          <w:szCs w:val="22"/>
          <w:lang w:eastAsia="en-GB"/>
        </w:rPr>
      </w:pPr>
      <w:r w:rsidRPr="00746110">
        <w:rPr>
          <w:lang w:val="en-US"/>
        </w:rPr>
        <w:t>6.1.6.2</w:t>
      </w:r>
      <w:r>
        <w:rPr>
          <w:rFonts w:asciiTheme="minorHAnsi" w:eastAsiaTheme="minorEastAsia" w:hAnsiTheme="minorHAnsi" w:cstheme="minorBidi"/>
          <w:sz w:val="22"/>
          <w:szCs w:val="22"/>
          <w:lang w:eastAsia="en-GB"/>
        </w:rPr>
        <w:tab/>
      </w:r>
      <w:r w:rsidRPr="00746110">
        <w:rPr>
          <w:lang w:val="en-US"/>
        </w:rPr>
        <w:t>Structured data types</w:t>
      </w:r>
      <w:r>
        <w:tab/>
      </w:r>
      <w:r>
        <w:fldChar w:fldCharType="begin" w:fldLock="1"/>
      </w:r>
      <w:r>
        <w:instrText xml:space="preserve"> PAGEREF _Toc74989586 \h </w:instrText>
      </w:r>
      <w:r>
        <w:fldChar w:fldCharType="separate"/>
      </w:r>
      <w:r>
        <w:t>21</w:t>
      </w:r>
      <w:r>
        <w:fldChar w:fldCharType="end"/>
      </w:r>
    </w:p>
    <w:p w14:paraId="1F179773" w14:textId="631CD6A7" w:rsidR="00F41411" w:rsidRDefault="00F4141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_Toc74989587 \h </w:instrText>
      </w:r>
      <w:r>
        <w:fldChar w:fldCharType="separate"/>
      </w:r>
      <w:r>
        <w:t>21</w:t>
      </w:r>
      <w:r>
        <w:fldChar w:fldCharType="end"/>
      </w:r>
    </w:p>
    <w:p w14:paraId="6719EAC5" w14:textId="1008E13F" w:rsidR="00F41411" w:rsidRDefault="00F4141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_Toc74989588 \h </w:instrText>
      </w:r>
      <w:r>
        <w:fldChar w:fldCharType="separate"/>
      </w:r>
      <w:r>
        <w:t>22</w:t>
      </w:r>
      <w:r>
        <w:fldChar w:fldCharType="end"/>
      </w:r>
    </w:p>
    <w:p w14:paraId="68507928" w14:textId="6B526A3F" w:rsidR="00F41411" w:rsidRDefault="00F4141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_Toc74989589 \h </w:instrText>
      </w:r>
      <w:r>
        <w:fldChar w:fldCharType="separate"/>
      </w:r>
      <w:r>
        <w:t>22</w:t>
      </w:r>
      <w:r>
        <w:fldChar w:fldCharType="end"/>
      </w:r>
    </w:p>
    <w:p w14:paraId="7244DB74" w14:textId="3F533B8C" w:rsidR="00F41411" w:rsidRDefault="00F41411">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_Toc74989590 \h </w:instrText>
      </w:r>
      <w:r>
        <w:fldChar w:fldCharType="separate"/>
      </w:r>
      <w:r>
        <w:t>22</w:t>
      </w:r>
      <w:r>
        <w:fldChar w:fldCharType="end"/>
      </w:r>
    </w:p>
    <w:p w14:paraId="56A3EEDF" w14:textId="3415340F" w:rsidR="00F41411" w:rsidRDefault="00F41411">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_Toc74989591 \h </w:instrText>
      </w:r>
      <w:r>
        <w:fldChar w:fldCharType="separate"/>
      </w:r>
      <w:r>
        <w:t>22</w:t>
      </w:r>
      <w:r>
        <w:fldChar w:fldCharType="end"/>
      </w:r>
    </w:p>
    <w:p w14:paraId="6A0FB30E" w14:textId="7BBA2B14" w:rsidR="00F41411" w:rsidRDefault="00F41411">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_Toc74989592 \h </w:instrText>
      </w:r>
      <w:r>
        <w:fldChar w:fldCharType="separate"/>
      </w:r>
      <w:r>
        <w:t>23</w:t>
      </w:r>
      <w:r>
        <w:fldChar w:fldCharType="end"/>
      </w:r>
    </w:p>
    <w:p w14:paraId="77551C50" w14:textId="6D92AD76" w:rsidR="00F41411" w:rsidRDefault="00F41411">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_Toc74989593 \h </w:instrText>
      </w:r>
      <w:r>
        <w:fldChar w:fldCharType="separate"/>
      </w:r>
      <w:r>
        <w:t>23</w:t>
      </w:r>
      <w:r>
        <w:fldChar w:fldCharType="end"/>
      </w:r>
    </w:p>
    <w:p w14:paraId="172C2F69" w14:textId="656EB220" w:rsidR="00F41411" w:rsidRDefault="00F41411">
      <w:pPr>
        <w:pStyle w:val="TOC4"/>
        <w:rPr>
          <w:rFonts w:asciiTheme="minorHAnsi" w:eastAsiaTheme="minorEastAsia" w:hAnsiTheme="minorHAnsi" w:cstheme="minorBidi"/>
          <w:sz w:val="22"/>
          <w:szCs w:val="22"/>
          <w:lang w:eastAsia="en-GB"/>
        </w:rPr>
      </w:pPr>
      <w:r w:rsidRPr="00746110">
        <w:rPr>
          <w:lang w:val="en-US"/>
        </w:rPr>
        <w:t>6.1.6.3</w:t>
      </w:r>
      <w:r>
        <w:rPr>
          <w:rFonts w:asciiTheme="minorHAnsi" w:eastAsiaTheme="minorEastAsia" w:hAnsiTheme="minorHAnsi" w:cstheme="minorBidi"/>
          <w:sz w:val="22"/>
          <w:szCs w:val="22"/>
          <w:lang w:eastAsia="en-GB"/>
        </w:rPr>
        <w:tab/>
      </w:r>
      <w:r w:rsidRPr="00746110">
        <w:rPr>
          <w:lang w:val="en-US"/>
        </w:rPr>
        <w:t>Simple data types and enumerations</w:t>
      </w:r>
      <w:r>
        <w:tab/>
      </w:r>
      <w:r>
        <w:fldChar w:fldCharType="begin" w:fldLock="1"/>
      </w:r>
      <w:r>
        <w:instrText xml:space="preserve"> PAGEREF _Toc74989594 \h </w:instrText>
      </w:r>
      <w:r>
        <w:fldChar w:fldCharType="separate"/>
      </w:r>
      <w:r>
        <w:t>23</w:t>
      </w:r>
      <w:r>
        <w:fldChar w:fldCharType="end"/>
      </w:r>
    </w:p>
    <w:p w14:paraId="15239CD9" w14:textId="45E87187" w:rsidR="00F41411" w:rsidRDefault="00F4141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_Toc74989595 \h </w:instrText>
      </w:r>
      <w:r>
        <w:fldChar w:fldCharType="separate"/>
      </w:r>
      <w:r>
        <w:t>23</w:t>
      </w:r>
      <w:r>
        <w:fldChar w:fldCharType="end"/>
      </w:r>
    </w:p>
    <w:p w14:paraId="1244F22C" w14:textId="6B4B1E5F" w:rsidR="00F41411" w:rsidRDefault="00F4141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_Toc74989596 \h </w:instrText>
      </w:r>
      <w:r>
        <w:fldChar w:fldCharType="separate"/>
      </w:r>
      <w:r>
        <w:t>23</w:t>
      </w:r>
      <w:r>
        <w:fldChar w:fldCharType="end"/>
      </w:r>
    </w:p>
    <w:p w14:paraId="7A0B4471" w14:textId="33989BC1" w:rsidR="00F41411" w:rsidRDefault="00F41411">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_Toc74989597 \h </w:instrText>
      </w:r>
      <w:r>
        <w:fldChar w:fldCharType="separate"/>
      </w:r>
      <w:r>
        <w:t>23</w:t>
      </w:r>
      <w:r>
        <w:fldChar w:fldCharType="end"/>
      </w:r>
    </w:p>
    <w:p w14:paraId="1D4DA7AD" w14:textId="7C224769" w:rsidR="00F41411" w:rsidRDefault="00F41411">
      <w:pPr>
        <w:pStyle w:val="TOC4"/>
        <w:rPr>
          <w:rFonts w:asciiTheme="minorHAnsi" w:eastAsiaTheme="minorEastAsia" w:hAnsiTheme="minorHAnsi" w:cstheme="minorBidi"/>
          <w:sz w:val="22"/>
          <w:szCs w:val="22"/>
          <w:lang w:eastAsia="en-GB"/>
        </w:rPr>
      </w:pPr>
      <w:r w:rsidRPr="00746110">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_Toc74989598 \h </w:instrText>
      </w:r>
      <w:r>
        <w:fldChar w:fldCharType="separate"/>
      </w:r>
      <w:r>
        <w:t>23</w:t>
      </w:r>
      <w:r>
        <w:fldChar w:fldCharType="end"/>
      </w:r>
    </w:p>
    <w:p w14:paraId="47265ECE" w14:textId="1FD8A578" w:rsidR="00F41411" w:rsidRDefault="00F41411">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_Toc74989599 \h </w:instrText>
      </w:r>
      <w:r>
        <w:fldChar w:fldCharType="separate"/>
      </w:r>
      <w:r>
        <w:t>24</w:t>
      </w:r>
      <w:r>
        <w:fldChar w:fldCharType="end"/>
      </w:r>
    </w:p>
    <w:p w14:paraId="260FDF34" w14:textId="370CAA34" w:rsidR="00F41411" w:rsidRDefault="00F4141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_Toc74989600 \h </w:instrText>
      </w:r>
      <w:r>
        <w:fldChar w:fldCharType="separate"/>
      </w:r>
      <w:r>
        <w:t>24</w:t>
      </w:r>
      <w:r>
        <w:fldChar w:fldCharType="end"/>
      </w:r>
    </w:p>
    <w:p w14:paraId="49F2839D" w14:textId="117E51A8" w:rsidR="00F41411" w:rsidRDefault="00F4141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_Toc74989601 \h </w:instrText>
      </w:r>
      <w:r>
        <w:fldChar w:fldCharType="separate"/>
      </w:r>
      <w:r>
        <w:t>24</w:t>
      </w:r>
      <w:r>
        <w:fldChar w:fldCharType="end"/>
      </w:r>
    </w:p>
    <w:p w14:paraId="77B000F0" w14:textId="52C7552C" w:rsidR="00F41411" w:rsidRDefault="00F4141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_Toc74989602 \h </w:instrText>
      </w:r>
      <w:r>
        <w:fldChar w:fldCharType="separate"/>
      </w:r>
      <w:r>
        <w:t>24</w:t>
      </w:r>
      <w:r>
        <w:fldChar w:fldCharType="end"/>
      </w:r>
    </w:p>
    <w:p w14:paraId="3620EE66" w14:textId="21EB06FA" w:rsidR="00F41411" w:rsidRDefault="00F4141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_Toc74989603 \h </w:instrText>
      </w:r>
      <w:r>
        <w:fldChar w:fldCharType="separate"/>
      </w:r>
      <w:r>
        <w:t>24</w:t>
      </w:r>
      <w:r>
        <w:fldChar w:fldCharType="end"/>
      </w:r>
    </w:p>
    <w:p w14:paraId="28669899" w14:textId="763BDBEC" w:rsidR="00F41411" w:rsidRDefault="00F41411">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_Toc74989604 \h </w:instrText>
      </w:r>
      <w:r>
        <w:fldChar w:fldCharType="separate"/>
      </w:r>
      <w:r>
        <w:t>24</w:t>
      </w:r>
      <w:r>
        <w:fldChar w:fldCharType="end"/>
      </w:r>
    </w:p>
    <w:p w14:paraId="02F8DB62" w14:textId="4D103D38" w:rsidR="00F41411" w:rsidRDefault="00F41411">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_Toc74989605 \h </w:instrText>
      </w:r>
      <w:r>
        <w:fldChar w:fldCharType="separate"/>
      </w:r>
      <w:r>
        <w:t>24</w:t>
      </w:r>
      <w:r>
        <w:fldChar w:fldCharType="end"/>
      </w:r>
    </w:p>
    <w:p w14:paraId="2005021D" w14:textId="1C7A2DB3" w:rsidR="00F41411" w:rsidRDefault="00F41411">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_Toc74989606 \h </w:instrText>
      </w:r>
      <w:r>
        <w:fldChar w:fldCharType="separate"/>
      </w:r>
      <w:r>
        <w:t>26</w:t>
      </w:r>
      <w:r>
        <w:fldChar w:fldCharType="end"/>
      </w:r>
    </w:p>
    <w:p w14:paraId="7B2EDF43" w14:textId="10AF7F27" w:rsidR="00F41411" w:rsidRDefault="00F4141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_Toc74989607 \h </w:instrText>
      </w:r>
      <w:r>
        <w:fldChar w:fldCharType="separate"/>
      </w:r>
      <w:r>
        <w:t>26</w:t>
      </w:r>
      <w:r>
        <w:fldChar w:fldCharType="end"/>
      </w:r>
    </w:p>
    <w:p w14:paraId="5037FE2E" w14:textId="496FB54C" w:rsidR="00F41411" w:rsidRDefault="00F41411">
      <w:pPr>
        <w:pStyle w:val="TOC2"/>
        <w:rPr>
          <w:rFonts w:asciiTheme="minorHAnsi" w:eastAsiaTheme="minorEastAsia" w:hAnsiTheme="minorHAnsi" w:cstheme="minorBidi"/>
          <w:sz w:val="22"/>
          <w:szCs w:val="22"/>
          <w:lang w:eastAsia="en-GB"/>
        </w:rPr>
      </w:pPr>
      <w:r w:rsidRPr="00F41411">
        <w:t>A.2</w:t>
      </w:r>
      <w:r>
        <w:rPr>
          <w:rFonts w:asciiTheme="minorHAnsi" w:eastAsiaTheme="minorEastAsia" w:hAnsiTheme="minorHAnsi" w:cstheme="minorBidi"/>
          <w:sz w:val="22"/>
          <w:szCs w:val="22"/>
          <w:lang w:eastAsia="en-GB"/>
        </w:rPr>
        <w:tab/>
      </w:r>
      <w:r w:rsidRPr="00F41411">
        <w:rPr>
          <w:lang w:eastAsia="zh-CN"/>
        </w:rPr>
        <w:t>Nnssaaf_NSSAA</w:t>
      </w:r>
      <w:r w:rsidRPr="00F41411">
        <w:t xml:space="preserve"> API</w:t>
      </w:r>
      <w:r>
        <w:tab/>
      </w:r>
      <w:r>
        <w:fldChar w:fldCharType="begin" w:fldLock="1"/>
      </w:r>
      <w:r>
        <w:instrText xml:space="preserve"> PAGEREF _Toc74989608 \h </w:instrText>
      </w:r>
      <w:r>
        <w:fldChar w:fldCharType="separate"/>
      </w:r>
      <w:r>
        <w:t>26</w:t>
      </w:r>
      <w:r>
        <w:fldChar w:fldCharType="end"/>
      </w:r>
    </w:p>
    <w:p w14:paraId="0F1F19D5" w14:textId="31CAFE7F" w:rsidR="00F41411" w:rsidRDefault="00F41411">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_Toc74989609 \h </w:instrText>
      </w:r>
      <w:r>
        <w:fldChar w:fldCharType="separate"/>
      </w:r>
      <w:r>
        <w:t>31</w:t>
      </w:r>
      <w:r>
        <w:fldChar w:fldCharType="end"/>
      </w:r>
    </w:p>
    <w:p w14:paraId="46650238" w14:textId="372EC22B" w:rsidR="00080512" w:rsidRPr="004D3578" w:rsidRDefault="00F6741D">
      <w:r>
        <w:rPr>
          <w:noProof/>
          <w:sz w:val="22"/>
        </w:rPr>
        <w:fldChar w:fldCharType="end"/>
      </w:r>
    </w:p>
    <w:p w14:paraId="2C13030D" w14:textId="77777777" w:rsidR="00080512" w:rsidRDefault="00080512" w:rsidP="008A6D4A">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74989527"/>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74989528"/>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8A6D4A">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74989529"/>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2E328476" w14:textId="456F69EC" w:rsidR="008A6D4A" w:rsidRPr="004D3578" w:rsidRDefault="008A6D4A" w:rsidP="008A6D4A">
      <w:pPr>
        <w:pStyle w:val="Heading1"/>
      </w:pPr>
      <w:bookmarkStart w:id="36" w:name="_Toc510696580"/>
      <w:bookmarkStart w:id="37" w:name="_Toc35971372"/>
      <w:bookmarkStart w:id="38" w:name="_Toc42953825"/>
      <w:bookmarkStart w:id="39" w:name="_Toc43463142"/>
      <w:bookmarkStart w:id="40" w:name="_Toc49847754"/>
      <w:bookmarkStart w:id="41" w:name="_Toc56497883"/>
      <w:bookmarkStart w:id="42" w:name="_Toc74989530"/>
      <w:r w:rsidRPr="004D3578">
        <w:t>3</w:t>
      </w:r>
      <w:r w:rsidRPr="004D3578">
        <w:tab/>
        <w:t>Definitions, abbreviations</w:t>
      </w:r>
      <w:bookmarkEnd w:id="36"/>
      <w:bookmarkEnd w:id="37"/>
      <w:bookmarkEnd w:id="38"/>
      <w:bookmarkEnd w:id="39"/>
      <w:bookmarkEnd w:id="40"/>
      <w:bookmarkEnd w:id="41"/>
      <w:bookmarkEnd w:id="42"/>
    </w:p>
    <w:p w14:paraId="63106447" w14:textId="77777777" w:rsidR="008A6D4A" w:rsidRPr="004D3578" w:rsidRDefault="008A6D4A" w:rsidP="008A6D4A">
      <w:pPr>
        <w:pStyle w:val="Heading2"/>
      </w:pPr>
      <w:bookmarkStart w:id="43" w:name="_Toc510696581"/>
      <w:bookmarkStart w:id="44" w:name="_Toc35971373"/>
      <w:bookmarkStart w:id="45" w:name="_Toc42953826"/>
      <w:bookmarkStart w:id="46" w:name="_Toc43463143"/>
      <w:bookmarkStart w:id="47" w:name="_Toc49847755"/>
      <w:bookmarkStart w:id="48" w:name="_Toc56497884"/>
      <w:bookmarkStart w:id="49" w:name="_Toc74989531"/>
      <w:r w:rsidRPr="004D3578">
        <w:t>3.1</w:t>
      </w:r>
      <w:r w:rsidRPr="004D3578">
        <w:tab/>
        <w:t>Definitions</w:t>
      </w:r>
      <w:bookmarkEnd w:id="43"/>
      <w:bookmarkEnd w:id="44"/>
      <w:bookmarkEnd w:id="45"/>
      <w:bookmarkEnd w:id="46"/>
      <w:bookmarkEnd w:id="47"/>
      <w:bookmarkEnd w:id="48"/>
      <w:bookmarkEnd w:id="49"/>
    </w:p>
    <w:p w14:paraId="06E3E797" w14:textId="77777777"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8A6D4A">
      <w:pPr>
        <w:pStyle w:val="Heading2"/>
      </w:pPr>
      <w:bookmarkStart w:id="53" w:name="_Toc510696583"/>
      <w:bookmarkStart w:id="54" w:name="_Toc35971375"/>
      <w:bookmarkStart w:id="55" w:name="_Toc42953828"/>
      <w:bookmarkStart w:id="56" w:name="_Toc43463145"/>
      <w:bookmarkStart w:id="57" w:name="_Toc49847757"/>
      <w:bookmarkStart w:id="58" w:name="_Toc56497886"/>
      <w:bookmarkStart w:id="59" w:name="_Toc74989532"/>
      <w:r w:rsidRPr="004D3578">
        <w:lastRenderedPageBreak/>
        <w:t>3.</w:t>
      </w:r>
      <w:r w:rsidR="006F1FC6">
        <w:t>2</w:t>
      </w:r>
      <w:r w:rsidRPr="004D3578">
        <w:tab/>
        <w:t>Abbreviations</w:t>
      </w:r>
      <w:bookmarkEnd w:id="53"/>
      <w:bookmarkEnd w:id="54"/>
      <w:bookmarkEnd w:id="55"/>
      <w:bookmarkEnd w:id="56"/>
      <w:bookmarkEnd w:id="57"/>
      <w:bookmarkEnd w:id="58"/>
      <w:bookmarkEnd w:id="59"/>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2670C7E3" w14:textId="77777777" w:rsidR="008A6D4A" w:rsidRDefault="008A6D4A" w:rsidP="008A6D4A">
      <w:pPr>
        <w:pStyle w:val="Heading1"/>
      </w:pPr>
      <w:bookmarkStart w:id="60" w:name="_Toc510696584"/>
      <w:bookmarkStart w:id="61" w:name="_Toc35971376"/>
      <w:bookmarkStart w:id="62" w:name="_Toc42953829"/>
      <w:bookmarkStart w:id="63" w:name="_Toc43463146"/>
      <w:bookmarkStart w:id="64" w:name="_Toc49847758"/>
      <w:bookmarkStart w:id="65" w:name="_Toc56497887"/>
      <w:bookmarkStart w:id="66" w:name="_Toc74989533"/>
      <w:r w:rsidRPr="004D3578">
        <w:t>4</w:t>
      </w:r>
      <w:r w:rsidRPr="004D3578">
        <w:tab/>
      </w:r>
      <w:r>
        <w:t>Overview</w:t>
      </w:r>
      <w:bookmarkEnd w:id="60"/>
      <w:bookmarkEnd w:id="61"/>
      <w:bookmarkEnd w:id="62"/>
      <w:bookmarkEnd w:id="63"/>
      <w:bookmarkEnd w:id="64"/>
      <w:bookmarkEnd w:id="65"/>
      <w:bookmarkEnd w:id="66"/>
    </w:p>
    <w:p w14:paraId="4FB12183" w14:textId="77777777" w:rsidR="009A01E9" w:rsidRPr="000B71E3" w:rsidRDefault="009A01E9" w:rsidP="009A01E9">
      <w:pPr>
        <w:pStyle w:val="Heading2"/>
      </w:pPr>
      <w:bookmarkStart w:id="67" w:name="_Toc11338340"/>
      <w:bookmarkStart w:id="68" w:name="_Toc42953830"/>
      <w:bookmarkStart w:id="69" w:name="_Toc43463147"/>
      <w:bookmarkStart w:id="70" w:name="_Toc49847759"/>
      <w:bookmarkStart w:id="71" w:name="_Toc56497888"/>
      <w:bookmarkStart w:id="72" w:name="_Toc74989534"/>
      <w:r w:rsidRPr="000B71E3">
        <w:t>4.1</w:t>
      </w:r>
      <w:r w:rsidRPr="000B71E3">
        <w:tab/>
        <w:t>Introduction</w:t>
      </w:r>
      <w:bookmarkEnd w:id="67"/>
      <w:bookmarkEnd w:id="68"/>
      <w:bookmarkEnd w:id="69"/>
      <w:bookmarkEnd w:id="70"/>
      <w:bookmarkEnd w:id="71"/>
      <w:bookmarkEnd w:id="72"/>
    </w:p>
    <w:p w14:paraId="595F7475"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7777777" w:rsidR="009A01E9" w:rsidRPr="000B71E3" w:rsidRDefault="009A01E9" w:rsidP="009A01E9">
      <w:pPr>
        <w:pStyle w:val="TH"/>
        <w:rPr>
          <w:lang w:eastAsia="zh-CN"/>
        </w:rPr>
      </w:pPr>
      <w:r w:rsidRPr="000B71E3">
        <w:object w:dxaOrig="8685" w:dyaOrig="2926" w14:anchorId="58F5860F">
          <v:shape id="_x0000_i1027" type="#_x0000_t75" style="width:431pt;height:146pt" o:ole="">
            <v:imagedata r:id="rId12" o:title=""/>
          </v:shape>
          <o:OLEObject Type="Embed" ProgID="Visio.Drawing.11" ShapeID="_x0000_i1027" DrawAspect="Content" ObjectID="_1685602390"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8A6D4A">
      <w:pPr>
        <w:pStyle w:val="Heading1"/>
        <w:rPr>
          <w:lang w:eastAsia="zh-CN"/>
        </w:rPr>
      </w:pPr>
      <w:bookmarkStart w:id="73" w:name="_Toc510696585"/>
      <w:bookmarkStart w:id="74" w:name="_Toc35971377"/>
      <w:bookmarkStart w:id="75" w:name="_Toc42953831"/>
      <w:bookmarkStart w:id="76" w:name="_Toc43463148"/>
      <w:bookmarkStart w:id="77" w:name="_Toc49847760"/>
      <w:bookmarkStart w:id="78" w:name="_Toc56497889"/>
      <w:bookmarkStart w:id="79" w:name="_Toc74989535"/>
      <w:r>
        <w:t>5</w:t>
      </w:r>
      <w:r w:rsidRPr="004D3578">
        <w:tab/>
      </w:r>
      <w:r>
        <w:t xml:space="preserve">Services offered by the </w:t>
      </w:r>
      <w:bookmarkEnd w:id="73"/>
      <w:bookmarkEnd w:id="74"/>
      <w:r w:rsidR="00125769">
        <w:rPr>
          <w:rFonts w:hint="eastAsia"/>
          <w:lang w:eastAsia="zh-CN"/>
        </w:rPr>
        <w:t>NSSAAF</w:t>
      </w:r>
      <w:bookmarkEnd w:id="75"/>
      <w:bookmarkEnd w:id="76"/>
      <w:bookmarkEnd w:id="77"/>
      <w:bookmarkEnd w:id="78"/>
      <w:bookmarkEnd w:id="79"/>
    </w:p>
    <w:p w14:paraId="55B4D552" w14:textId="77777777" w:rsidR="008A6D4A" w:rsidRDefault="008A6D4A" w:rsidP="008A6D4A">
      <w:pPr>
        <w:pStyle w:val="Heading2"/>
      </w:pPr>
      <w:bookmarkStart w:id="80" w:name="_Toc510696586"/>
      <w:bookmarkStart w:id="81" w:name="_Toc35971378"/>
      <w:bookmarkStart w:id="82" w:name="_Toc42953832"/>
      <w:bookmarkStart w:id="83" w:name="_Toc43463149"/>
      <w:bookmarkStart w:id="84" w:name="_Toc49847761"/>
      <w:bookmarkStart w:id="85" w:name="_Toc56497890"/>
      <w:bookmarkStart w:id="86" w:name="_Toc74989536"/>
      <w:r>
        <w:t>5.1</w:t>
      </w:r>
      <w:r>
        <w:tab/>
        <w:t>Introduction</w:t>
      </w:r>
      <w:bookmarkEnd w:id="80"/>
      <w:bookmarkEnd w:id="81"/>
      <w:bookmarkEnd w:id="82"/>
      <w:bookmarkEnd w:id="83"/>
      <w:bookmarkEnd w:id="84"/>
      <w:bookmarkEnd w:id="85"/>
      <w:bookmarkEnd w:id="86"/>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4C531742" w14:textId="77777777" w:rsidTr="00757424">
        <w:tc>
          <w:tcPr>
            <w:tcW w:w="2073" w:type="dxa"/>
            <w:shd w:val="clear" w:color="auto" w:fill="auto"/>
          </w:tcPr>
          <w:p w14:paraId="7EA37E87"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14:paraId="613A0AE9"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14:paraId="0AC16EE1"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14:paraId="39C7663C"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14:paraId="31A9E3FD"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14:paraId="437ADBA7"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14:paraId="5B4980F7" w14:textId="77777777"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14:paraId="2DE561C4"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14:paraId="53E47478"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7FAA8D8E" w14:textId="77777777" w:rsidR="008A6D4A" w:rsidRPr="002D1C72" w:rsidRDefault="008A6D4A" w:rsidP="008A6D4A">
      <w:pPr>
        <w:rPr>
          <w:rFonts w:ascii="Arial" w:hAnsi="Arial" w:cs="Arial"/>
          <w:sz w:val="18"/>
          <w:szCs w:val="18"/>
        </w:rPr>
      </w:pPr>
    </w:p>
    <w:p w14:paraId="4D056FEE" w14:textId="77777777" w:rsidR="008A6D4A" w:rsidRDefault="008A6D4A" w:rsidP="008A6D4A">
      <w:pPr>
        <w:pStyle w:val="Heading2"/>
      </w:pPr>
      <w:bookmarkStart w:id="87" w:name="_Toc510696587"/>
      <w:bookmarkStart w:id="88" w:name="_Toc35971379"/>
      <w:bookmarkStart w:id="89" w:name="_Toc42953833"/>
      <w:bookmarkStart w:id="90" w:name="_Toc43463150"/>
      <w:bookmarkStart w:id="91" w:name="_Toc49847762"/>
      <w:bookmarkStart w:id="92" w:name="_Toc56497891"/>
      <w:bookmarkStart w:id="93" w:name="_Toc74989537"/>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7"/>
      <w:bookmarkEnd w:id="88"/>
      <w:bookmarkEnd w:id="89"/>
      <w:bookmarkEnd w:id="90"/>
      <w:bookmarkEnd w:id="91"/>
      <w:bookmarkEnd w:id="92"/>
      <w:bookmarkEnd w:id="93"/>
    </w:p>
    <w:p w14:paraId="64A3D44D" w14:textId="77777777" w:rsidR="008A6D4A" w:rsidRDefault="008A6D4A" w:rsidP="008A6D4A">
      <w:pPr>
        <w:pStyle w:val="Heading3"/>
      </w:pPr>
      <w:bookmarkStart w:id="94" w:name="_Toc510696588"/>
      <w:bookmarkStart w:id="95" w:name="_Toc35971380"/>
      <w:bookmarkStart w:id="96" w:name="_Toc42953834"/>
      <w:bookmarkStart w:id="97" w:name="_Toc43463151"/>
      <w:bookmarkStart w:id="98" w:name="_Toc49847763"/>
      <w:bookmarkStart w:id="99" w:name="_Toc56497892"/>
      <w:bookmarkStart w:id="100" w:name="_Toc74989538"/>
      <w:r>
        <w:t>5.2.1</w:t>
      </w:r>
      <w:r>
        <w:tab/>
        <w:t>Service Description</w:t>
      </w:r>
      <w:bookmarkEnd w:id="94"/>
      <w:bookmarkEnd w:id="95"/>
      <w:bookmarkEnd w:id="96"/>
      <w:bookmarkEnd w:id="97"/>
      <w:bookmarkEnd w:id="98"/>
      <w:bookmarkEnd w:id="99"/>
      <w:bookmarkEnd w:id="100"/>
    </w:p>
    <w:p w14:paraId="7C147BD0" w14:textId="77777777" w:rsidR="00237949" w:rsidRPr="00544965" w:rsidRDefault="00237949" w:rsidP="00237949">
      <w:bookmarkStart w:id="101" w:name="_Toc510696589"/>
      <w:bookmarkStart w:id="102"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77777777" w:rsidR="00237949" w:rsidRDefault="00237949" w:rsidP="00237949">
      <w:r>
        <w:t>Following functionalities are provided by the Nnssaaf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8A6D4A">
      <w:pPr>
        <w:pStyle w:val="Heading3"/>
      </w:pPr>
      <w:bookmarkStart w:id="103" w:name="_Toc42953835"/>
      <w:bookmarkStart w:id="104" w:name="_Toc43463152"/>
      <w:bookmarkStart w:id="105" w:name="_Toc49847764"/>
      <w:bookmarkStart w:id="106" w:name="_Toc56497893"/>
      <w:bookmarkStart w:id="107" w:name="_Toc74989539"/>
      <w:r>
        <w:t>5.2.2</w:t>
      </w:r>
      <w:r>
        <w:tab/>
        <w:t>Service Operations</w:t>
      </w:r>
      <w:bookmarkEnd w:id="101"/>
      <w:bookmarkEnd w:id="102"/>
      <w:bookmarkEnd w:id="103"/>
      <w:bookmarkEnd w:id="104"/>
      <w:bookmarkEnd w:id="105"/>
      <w:bookmarkEnd w:id="106"/>
      <w:bookmarkEnd w:id="107"/>
    </w:p>
    <w:p w14:paraId="502B3D33" w14:textId="77777777" w:rsidR="008A6D4A" w:rsidRDefault="008A6D4A" w:rsidP="008A6D4A">
      <w:pPr>
        <w:pStyle w:val="Heading4"/>
      </w:pPr>
      <w:bookmarkStart w:id="108" w:name="_Toc510696590"/>
      <w:bookmarkStart w:id="109" w:name="_Toc35971382"/>
      <w:bookmarkStart w:id="110" w:name="_Toc42953836"/>
      <w:bookmarkStart w:id="111" w:name="_Toc43463153"/>
      <w:bookmarkStart w:id="112" w:name="_Toc49847765"/>
      <w:bookmarkStart w:id="113" w:name="_Toc56497894"/>
      <w:bookmarkStart w:id="114" w:name="_Toc74989540"/>
      <w:r>
        <w:t>5.2.2.1</w:t>
      </w:r>
      <w:r>
        <w:tab/>
        <w:t>Introduction</w:t>
      </w:r>
      <w:bookmarkEnd w:id="108"/>
      <w:bookmarkEnd w:id="109"/>
      <w:bookmarkEnd w:id="110"/>
      <w:bookmarkEnd w:id="111"/>
      <w:bookmarkEnd w:id="112"/>
      <w:bookmarkEnd w:id="113"/>
      <w:bookmarkEnd w:id="114"/>
    </w:p>
    <w:p w14:paraId="25D7BC93" w14:textId="77777777" w:rsidR="004E3CE4" w:rsidRDefault="004E3CE4" w:rsidP="004E3CE4">
      <w:bookmarkStart w:id="115" w:name="_Toc510696591"/>
      <w:bookmarkStart w:id="116" w:name="_Toc35971383"/>
      <w:r>
        <w:t>See Table 5.2.1-1 for an overview of the service operations supported by the Nnssaaf_NSSAA service.</w:t>
      </w:r>
    </w:p>
    <w:p w14:paraId="606A0E38" w14:textId="77777777" w:rsidR="008A6D4A" w:rsidRDefault="008A6D4A" w:rsidP="008A6D4A">
      <w:pPr>
        <w:pStyle w:val="Heading4"/>
        <w:rPr>
          <w:lang w:eastAsia="zh-CN"/>
        </w:rPr>
      </w:pPr>
      <w:bookmarkStart w:id="117" w:name="_Toc42953837"/>
      <w:bookmarkStart w:id="118" w:name="_Toc43463154"/>
      <w:bookmarkStart w:id="119" w:name="_Toc49847766"/>
      <w:bookmarkStart w:id="120" w:name="_Toc56497895"/>
      <w:bookmarkStart w:id="121" w:name="_Toc74989541"/>
      <w:r>
        <w:t>5.2.2.2</w:t>
      </w:r>
      <w:r>
        <w:tab/>
      </w:r>
      <w:bookmarkEnd w:id="115"/>
      <w:bookmarkEnd w:id="116"/>
      <w:r w:rsidR="00535A27">
        <w:rPr>
          <w:rFonts w:hint="eastAsia"/>
          <w:lang w:eastAsia="zh-CN"/>
        </w:rPr>
        <w:t>Authenticate</w:t>
      </w:r>
      <w:bookmarkEnd w:id="117"/>
      <w:bookmarkEnd w:id="118"/>
      <w:bookmarkEnd w:id="119"/>
      <w:bookmarkEnd w:id="120"/>
      <w:bookmarkEnd w:id="121"/>
    </w:p>
    <w:p w14:paraId="5FB06ABC" w14:textId="77777777" w:rsidR="008A6D4A" w:rsidRDefault="008A6D4A" w:rsidP="008A6D4A">
      <w:pPr>
        <w:pStyle w:val="Heading5"/>
      </w:pPr>
      <w:bookmarkStart w:id="122" w:name="_Toc510696592"/>
      <w:bookmarkStart w:id="123" w:name="_Toc35971384"/>
      <w:bookmarkStart w:id="124" w:name="_Toc42953838"/>
      <w:bookmarkStart w:id="125" w:name="_Toc43463155"/>
      <w:bookmarkStart w:id="126" w:name="_Toc49847767"/>
      <w:bookmarkStart w:id="127" w:name="_Toc56497896"/>
      <w:bookmarkStart w:id="128" w:name="_Toc74989542"/>
      <w:r>
        <w:t>5.2.2.2.1</w:t>
      </w:r>
      <w:r>
        <w:tab/>
        <w:t>General</w:t>
      </w:r>
      <w:bookmarkEnd w:id="122"/>
      <w:bookmarkEnd w:id="123"/>
      <w:bookmarkEnd w:id="124"/>
      <w:bookmarkEnd w:id="125"/>
      <w:bookmarkEnd w:id="126"/>
      <w:bookmarkEnd w:id="127"/>
      <w:bookmarkEnd w:id="128"/>
    </w:p>
    <w:p w14:paraId="0DFB99D3" w14:textId="635E5247" w:rsidR="00915654" w:rsidRDefault="00915654" w:rsidP="00915654">
      <w:pPr>
        <w:rPr>
          <w:rFonts w:eastAsia="SimSun"/>
          <w:lang w:eastAsia="zh-CN"/>
        </w:rPr>
      </w:pPr>
      <w:bookmarkStart w:id="129" w:name="_Toc510696595"/>
      <w:bookmarkStart w:id="130"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77777777" w:rsidR="009C5AE5" w:rsidRPr="00544965" w:rsidRDefault="009C5AE5" w:rsidP="00915654">
      <w:pPr>
        <w:pStyle w:val="TH"/>
      </w:pPr>
      <w:r>
        <w:object w:dxaOrig="12312" w:dyaOrig="8364" w14:anchorId="5E24D2E7">
          <v:shape id="_x0000_i1028" type="#_x0000_t75" style="width:480.35pt;height:324.75pt" o:ole="">
            <v:imagedata r:id="rId14" o:title=""/>
          </v:shape>
          <o:OLEObject Type="Embed" ProgID="Visio.Drawing.11" ShapeID="_x0000_i1028" DrawAspect="Content" ObjectID="_1685602391"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r w:rsidRPr="00544965">
        <w:t xml:space="preserve">The payload of the body shall contain </w:t>
      </w:r>
      <w:r>
        <w:t>the slice authentication information, which includes:</w:t>
      </w:r>
    </w:p>
    <w:p w14:paraId="7D4FF393"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F405B57" w14:textId="77777777" w:rsidR="00915654" w:rsidRDefault="00915654" w:rsidP="00915654">
      <w:pPr>
        <w:pStyle w:val="B1"/>
        <w:ind w:firstLine="0"/>
      </w:pPr>
      <w:r w:rsidRPr="00544965">
        <w:t>-</w:t>
      </w:r>
      <w:r w:rsidRPr="00544965">
        <w:tab/>
      </w:r>
      <w:r>
        <w:t>S-NSSAI</w:t>
      </w:r>
    </w:p>
    <w:p w14:paraId="62FD0C11" w14:textId="77777777" w:rsidR="00915654" w:rsidRDefault="00915654" w:rsidP="00915654">
      <w:pPr>
        <w:pStyle w:val="B1"/>
        <w:ind w:firstLine="0"/>
      </w:pPr>
      <w:r w:rsidRPr="00544965">
        <w:t>-</w:t>
      </w:r>
      <w:r w:rsidRPr="00544965">
        <w:tab/>
      </w:r>
      <w:r>
        <w:t>EAP ID Response message (which is received from the UE)</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3E4E59EA"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w:t>
      </w:r>
      <w:r>
        <w:lastRenderedPageBreak/>
        <w:t>the AMF) shall forward the received EAP message to the UE in NAS message, as specified in clause 4.2.9.2 of 3GPP TS 23.502 [3].</w:t>
      </w:r>
    </w:p>
    <w:p w14:paraId="4487029D"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p w14:paraId="1F3DF186"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266754C8"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652C51D9"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1469FD">
      <w:pPr>
        <w:pStyle w:val="B1"/>
        <w:ind w:left="284"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w:t>
      </w:r>
      <w:r>
        <w:rPr>
          <w:lang w:eastAsia="zh-CN"/>
        </w:rPr>
        <w:t>nssaaStatusList"</w:t>
      </w:r>
      <w:r>
        <w:t xml:space="preserve"> attribute to "EAP_SUCCESS"</w:t>
      </w:r>
      <w:r w:rsidRPr="001E6081">
        <w:t xml:space="preserve"> </w:t>
      </w:r>
      <w:r>
        <w:t>(</w:t>
      </w:r>
      <w:r>
        <w:rPr>
          <w:lang w:eastAsia="zh-CN"/>
        </w:rPr>
        <w:t>see 3GPP</w:t>
      </w:r>
      <w:r>
        <w:rPr>
          <w:lang w:val="en-US" w:eastAsia="zh-CN"/>
        </w:rPr>
        <w:t> TS 29.518 [16]</w:t>
      </w:r>
      <w:r>
        <w:t>).</w:t>
      </w:r>
    </w:p>
    <w:p w14:paraId="5033945E" w14:textId="1C10C4A4" w:rsidR="00647113" w:rsidRDefault="00647113" w:rsidP="00915654">
      <w:pPr>
        <w:pStyle w:val="B1"/>
        <w:ind w:left="284"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r w:rsidR="00361E30">
        <w:rPr>
          <w:lang w:eastAsia="zh-CN"/>
        </w:rPr>
        <w:t>nssaaStatusList"</w:t>
      </w:r>
      <w:r w:rsidR="00361E30">
        <w:t xml:space="preserve"> attribute to "EAP_FAILURE"</w:t>
      </w:r>
      <w:r w:rsidR="00361E30" w:rsidRPr="001E6081">
        <w:t xml:space="preserve"> </w:t>
      </w:r>
      <w:r w:rsidR="00361E30">
        <w:t>(s</w:t>
      </w:r>
      <w:r w:rsidR="00361E30">
        <w:rPr>
          <w:lang w:eastAsia="zh-CN"/>
        </w:rPr>
        <w:t>ee 3GPP</w:t>
      </w:r>
      <w:r w:rsidR="00361E30">
        <w:rPr>
          <w:lang w:val="en-US" w:eastAsia="zh-CN"/>
        </w:rPr>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F63078">
      <w:pPr>
        <w:pStyle w:val="B1"/>
        <w:ind w:left="284" w:firstLine="0"/>
      </w:pPr>
      <w:r w:rsidRPr="0072292A">
        <w:lastRenderedPageBreak/>
        <w:t xml:space="preserve">If the slice-specific authentication and authorization </w:t>
      </w:r>
      <w:r w:rsidR="002F2AE7">
        <w:t>cannot be completed, then:</w:t>
      </w:r>
    </w:p>
    <w:p w14:paraId="65CFB795" w14:textId="03E66FE8"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sidR="00DD71E1">
        <w:rPr>
          <w:rFonts w:eastAsia="Times New Roman"/>
          <w:lang w:val="en-US" w:eastAsia="en-GB"/>
        </w:rPr>
        <w:t> 1</w:t>
      </w:r>
      <w:r w:rsidRPr="00F624E5">
        <w:rPr>
          <w:rFonts w:eastAsia="Times New Roman"/>
          <w:lang w:val="en-US" w:eastAsia="en-GB"/>
        </w:rPr>
        <w:t>:</w:t>
      </w:r>
      <w:r w:rsidRPr="00F624E5">
        <w:rPr>
          <w:rFonts w:eastAsia="Times New Roman"/>
          <w:lang w:val="en-US" w:eastAsia="en-GB"/>
        </w:rPr>
        <w:tab/>
      </w:r>
      <w:r w:rsidR="007D4B22">
        <w:rPr>
          <w:rFonts w:eastAsia="Times New Roman"/>
          <w:lang w:val="en-US" w:eastAsia="en-GB"/>
        </w:rPr>
        <w:t>It is recommended to limit t</w:t>
      </w:r>
      <w:r w:rsidRPr="00F624E5">
        <w:rPr>
          <w:rFonts w:eastAsia="Times New Roman"/>
          <w:lang w:val="en-US" w:eastAsia="en-GB"/>
        </w:rPr>
        <w:t xml:space="preserve">he number of retry </w:t>
      </w:r>
      <w:r w:rsidR="00CD4F47">
        <w:rPr>
          <w:rFonts w:eastAsia="Times New Roman"/>
          <w:lang w:val="en-US" w:eastAsia="en-GB"/>
        </w:rPr>
        <w:t xml:space="preserve">attempts </w:t>
      </w:r>
      <w:r w:rsidRPr="00F624E5">
        <w:rPr>
          <w:rFonts w:eastAsia="Times New Roman"/>
          <w:lang w:val="en-US" w:eastAsia="en-GB"/>
        </w:rPr>
        <w:t xml:space="preserve">as described in </w:t>
      </w:r>
      <w:r w:rsidR="009A7E26">
        <w:rPr>
          <w:rFonts w:eastAsia="Times New Roman"/>
          <w:lang w:val="en-US" w:eastAsia="en-GB"/>
        </w:rPr>
        <w:t>3GPP </w:t>
      </w:r>
      <w:r w:rsidRPr="00F624E5">
        <w:rPr>
          <w:rFonts w:eastAsia="Times New Roman"/>
          <w:lang w:val="en-US" w:eastAsia="en-GB"/>
        </w:rPr>
        <w:t>TS</w:t>
      </w:r>
      <w:r w:rsidR="009A7E26">
        <w:rPr>
          <w:rFonts w:eastAsia="Times New Roman"/>
          <w:lang w:val="en-US" w:eastAsia="en-GB"/>
        </w:rPr>
        <w:t> </w:t>
      </w:r>
      <w:r w:rsidRPr="00F624E5">
        <w:rPr>
          <w:rFonts w:eastAsia="Times New Roman"/>
          <w:lang w:val="en-US" w:eastAsia="en-GB"/>
        </w:rPr>
        <w:t>29.500</w:t>
      </w:r>
      <w:r w:rsidR="009A7E26">
        <w:rPr>
          <w:rFonts w:eastAsia="Times New Roman"/>
          <w:lang w:val="en-US" w:eastAsia="en-GB"/>
        </w:rPr>
        <w:t> </w:t>
      </w:r>
      <w:r w:rsidRPr="00F624E5">
        <w:rPr>
          <w:rFonts w:eastAsia="Times New Roman"/>
          <w:lang w:val="en-US" w:eastAsia="en-GB"/>
        </w:rPr>
        <w:t>[4]</w:t>
      </w:r>
      <w:r w:rsidR="00F624E5" w:rsidRPr="00F624E5">
        <w:rPr>
          <w:rFonts w:eastAsia="Times New Roman"/>
          <w:lang w:val="en-US" w:eastAsia="en-GB"/>
        </w:rPr>
        <w:t>.</w:t>
      </w:r>
    </w:p>
    <w:p w14:paraId="51982BE3" w14:textId="77777777" w:rsidR="004A59EF"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 xml:space="preserve">. </w:t>
      </w:r>
    </w:p>
    <w:p w14:paraId="55D88FBC" w14:textId="77777777" w:rsidR="004A59EF"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 xml:space="preserve">ee 3GPP TS 29.518 [16]). </w:t>
      </w:r>
    </w:p>
    <w:p w14:paraId="700F0B31" w14:textId="4C5BF317"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05C18246" w14:textId="77777777" w:rsidR="008A6D4A" w:rsidRDefault="008A6D4A" w:rsidP="008A6D4A">
      <w:pPr>
        <w:pStyle w:val="Heading4"/>
        <w:rPr>
          <w:lang w:eastAsia="zh-CN"/>
        </w:rPr>
      </w:pPr>
      <w:bookmarkStart w:id="131" w:name="_Toc42953839"/>
      <w:bookmarkStart w:id="132" w:name="_Toc43463156"/>
      <w:bookmarkStart w:id="133" w:name="_Toc49847768"/>
      <w:bookmarkStart w:id="134" w:name="_Toc56497897"/>
      <w:bookmarkStart w:id="135" w:name="_Toc74989543"/>
      <w:r>
        <w:t>5.2.2.3</w:t>
      </w:r>
      <w:r>
        <w:tab/>
      </w:r>
      <w:bookmarkEnd w:id="129"/>
      <w:bookmarkEnd w:id="130"/>
      <w:r w:rsidR="00535A27">
        <w:rPr>
          <w:rFonts w:hint="eastAsia"/>
          <w:lang w:eastAsia="zh-CN"/>
        </w:rPr>
        <w:t>Re-Authentication</w:t>
      </w:r>
      <w:r w:rsidR="00DF05BE">
        <w:rPr>
          <w:lang w:eastAsia="zh-CN"/>
        </w:rPr>
        <w:t xml:space="preserve"> Notification</w:t>
      </w:r>
      <w:bookmarkEnd w:id="131"/>
      <w:bookmarkEnd w:id="132"/>
      <w:bookmarkEnd w:id="133"/>
      <w:bookmarkEnd w:id="134"/>
      <w:bookmarkEnd w:id="135"/>
    </w:p>
    <w:p w14:paraId="6BAF7159" w14:textId="77777777" w:rsidR="00581F9E" w:rsidRDefault="00581F9E" w:rsidP="00581F9E">
      <w:pPr>
        <w:pStyle w:val="Heading5"/>
      </w:pPr>
      <w:bookmarkStart w:id="136" w:name="_Toc42953840"/>
      <w:bookmarkStart w:id="137" w:name="_Toc43463157"/>
      <w:bookmarkStart w:id="138" w:name="_Toc49847769"/>
      <w:bookmarkStart w:id="139" w:name="_Toc56497898"/>
      <w:bookmarkStart w:id="140" w:name="_Toc510696596"/>
      <w:bookmarkStart w:id="141" w:name="_Toc35971388"/>
      <w:bookmarkStart w:id="142" w:name="_Toc74989544"/>
      <w:r>
        <w:t>5.2.2.</w:t>
      </w:r>
      <w:r>
        <w:rPr>
          <w:rFonts w:hint="eastAsia"/>
          <w:lang w:eastAsia="zh-CN"/>
        </w:rPr>
        <w:t>3</w:t>
      </w:r>
      <w:r>
        <w:t>.1</w:t>
      </w:r>
      <w:r>
        <w:tab/>
        <w:t>General</w:t>
      </w:r>
      <w:bookmarkEnd w:id="136"/>
      <w:bookmarkEnd w:id="137"/>
      <w:bookmarkEnd w:id="138"/>
      <w:bookmarkEnd w:id="139"/>
      <w:bookmarkEnd w:id="142"/>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3B3C57A1" w14:textId="77777777" w:rsidR="006D2718" w:rsidRDefault="006D2718" w:rsidP="006D2718">
      <w:r>
        <w:t>The NSSAAF shall notify the NF Service Consumer (i.e. the AMF) by using the HTTP POST method as shown in Figure</w:t>
      </w:r>
      <w:r>
        <w:rPr>
          <w:lang w:val="en-US"/>
        </w:rPr>
        <w:t> </w:t>
      </w:r>
      <w:r>
        <w:t>5.2.2.3.1-1.</w:t>
      </w:r>
    </w:p>
    <w:p w14:paraId="14FA8392" w14:textId="77777777" w:rsidR="006D2718" w:rsidRDefault="006D2718" w:rsidP="006D2718">
      <w:pPr>
        <w:pStyle w:val="TH"/>
      </w:pPr>
      <w:r w:rsidRPr="00D64FA1">
        <w:rPr>
          <w:lang w:val="fr-FR"/>
        </w:rPr>
        <w:object w:dxaOrig="10015" w:dyaOrig="2875" w14:anchorId="45BBBF82">
          <v:shape id="_x0000_i1029" type="#_x0000_t75" style="width:457.15pt;height:125.85pt" o:ole="">
            <v:imagedata r:id="rId16" o:title=""/>
          </v:shape>
          <o:OLEObject Type="Embed" ProgID="Visio.Drawing.11" ShapeID="_x0000_i1029" DrawAspect="Content" ObjectID="_1685602392"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1B6DF319" w14:textId="77777777" w:rsidR="006D2718" w:rsidRDefault="006D2718" w:rsidP="006D2718">
      <w:pPr>
        <w:pStyle w:val="B1"/>
        <w:ind w:firstLine="0"/>
        <w:rPr>
          <w:lang w:val="en-US"/>
        </w:rPr>
      </w:pPr>
      <w:r>
        <w:rPr>
          <w:lang w:val="en-US"/>
        </w:rPr>
        <w:t>- the gpsi set to the GPSI of the given UE required to be re-authenticated;</w:t>
      </w:r>
    </w:p>
    <w:p w14:paraId="6413B895" w14:textId="77777777" w:rsidR="006D2718" w:rsidRDefault="006D2718" w:rsidP="006D2718">
      <w:pPr>
        <w:pStyle w:val="B1"/>
        <w:ind w:firstLine="0"/>
        <w:rPr>
          <w:lang w:val="en-US"/>
        </w:rPr>
      </w:pPr>
      <w:r>
        <w:rPr>
          <w:lang w:val="en-US"/>
        </w:rPr>
        <w:t>- the snssai set to the S-NSSAI required to be re-authenticated;</w:t>
      </w:r>
    </w:p>
    <w:p w14:paraId="7959DC2E" w14:textId="77777777" w:rsidR="00704BCB" w:rsidRDefault="00704BCB" w:rsidP="00704BCB">
      <w:pPr>
        <w:pStyle w:val="B1"/>
        <w:ind w:firstLine="0"/>
        <w:rPr>
          <w:lang w:val="en-US"/>
        </w:rPr>
      </w:pPr>
      <w:r>
        <w:rPr>
          <w:lang w:val="en-US"/>
        </w:rPr>
        <w:t>-</w:t>
      </w:r>
      <w:r>
        <w:rPr>
          <w:lang w:val="en-US"/>
        </w:rPr>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r>
        <w:lastRenderedPageBreak/>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4F4C65A5"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13C19535" w14:textId="77777777" w:rsidR="00535A27" w:rsidRPr="00B45D0B" w:rsidRDefault="00535A27" w:rsidP="00535A27">
      <w:pPr>
        <w:pStyle w:val="Heading4"/>
        <w:rPr>
          <w:lang w:val="en-US" w:eastAsia="zh-CN"/>
        </w:rPr>
      </w:pPr>
      <w:bookmarkStart w:id="143" w:name="_Toc42953841"/>
      <w:bookmarkStart w:id="144" w:name="_Toc43463158"/>
      <w:bookmarkStart w:id="145" w:name="_Toc49847770"/>
      <w:bookmarkStart w:id="146" w:name="_Toc56497899"/>
      <w:bookmarkStart w:id="147" w:name="_Toc74989545"/>
      <w:r>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581F9E">
      <w:pPr>
        <w:pStyle w:val="Heading5"/>
      </w:pPr>
      <w:bookmarkStart w:id="148" w:name="_Toc42953842"/>
      <w:bookmarkStart w:id="149" w:name="_Toc43463159"/>
      <w:bookmarkStart w:id="150" w:name="_Toc49847771"/>
      <w:bookmarkStart w:id="151" w:name="_Toc56497900"/>
      <w:bookmarkStart w:id="152" w:name="_Toc74989546"/>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6B287551" w14:textId="77777777" w:rsidR="00B62617" w:rsidRDefault="00B62617" w:rsidP="00B62617">
      <w:r>
        <w:t>The NSSAAF shall notify the NF Service Consumer (i.e. the AMF) by using the HTTP POST method as shown in Figure</w:t>
      </w:r>
      <w:r>
        <w:rPr>
          <w:lang w:val="en-US"/>
        </w:rPr>
        <w:t> </w:t>
      </w:r>
      <w:r>
        <w:t>5.2.2.4.1-1.</w:t>
      </w:r>
    </w:p>
    <w:p w14:paraId="0A299E6A" w14:textId="77777777" w:rsidR="00B62617" w:rsidRDefault="00B62617" w:rsidP="00B62617">
      <w:pPr>
        <w:pStyle w:val="TH"/>
      </w:pPr>
      <w:r w:rsidRPr="00D64FA1">
        <w:rPr>
          <w:lang w:val="fr-FR"/>
        </w:rPr>
        <w:object w:dxaOrig="9744" w:dyaOrig="2875" w14:anchorId="4EAEC507">
          <v:shape id="_x0000_i1030" type="#_x0000_t75" style="width:460.7pt;height:132.4pt" o:ole="">
            <v:imagedata r:id="rId18" o:title=""/>
          </v:shape>
          <o:OLEObject Type="Embed" ProgID="Visio.Drawing.11" ShapeID="_x0000_i1030" DrawAspect="Content" ObjectID="_1685602393"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04A2BC9B"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722A3F8D"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1F5DD526" w14:textId="77777777" w:rsidR="00704BCB" w:rsidRDefault="00704BCB" w:rsidP="00704BCB">
      <w:pPr>
        <w:pStyle w:val="B1"/>
        <w:ind w:firstLine="0"/>
        <w:rPr>
          <w:lang w:val="en-US"/>
        </w:rPr>
      </w:pPr>
      <w:r>
        <w:rPr>
          <w:lang w:val="en-US"/>
        </w:rPr>
        <w:t>-</w:t>
      </w:r>
      <w:r>
        <w:rPr>
          <w:lang w:val="en-US"/>
        </w:rPr>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p w14:paraId="18C76403"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w:t>
      </w:r>
      <w:r w:rsidR="00FC6E43">
        <w:lastRenderedPageBreak/>
        <w:t xml:space="preserve">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2A8F8016" w14:textId="77777777" w:rsidR="008A6D4A" w:rsidRDefault="008A6D4A" w:rsidP="008A6D4A">
      <w:pPr>
        <w:pStyle w:val="Heading1"/>
      </w:pPr>
      <w:bookmarkStart w:id="153" w:name="_Toc510696597"/>
      <w:bookmarkStart w:id="154" w:name="_Toc35971389"/>
      <w:bookmarkStart w:id="155" w:name="_Toc42953843"/>
      <w:bookmarkStart w:id="156" w:name="_Toc43463160"/>
      <w:bookmarkStart w:id="157" w:name="_Toc49847772"/>
      <w:bookmarkStart w:id="158" w:name="_Toc56497901"/>
      <w:bookmarkStart w:id="159" w:name="_Toc74989547"/>
      <w:bookmarkEnd w:id="140"/>
      <w:bookmarkEnd w:id="141"/>
      <w:r>
        <w:t>6</w:t>
      </w:r>
      <w:r>
        <w:tab/>
        <w:t>API Definitions</w:t>
      </w:r>
      <w:bookmarkEnd w:id="153"/>
      <w:bookmarkEnd w:id="154"/>
      <w:bookmarkEnd w:id="155"/>
      <w:bookmarkEnd w:id="156"/>
      <w:bookmarkEnd w:id="157"/>
      <w:bookmarkEnd w:id="158"/>
      <w:bookmarkEnd w:id="159"/>
    </w:p>
    <w:p w14:paraId="5E31A023" w14:textId="77777777" w:rsidR="008A6D4A" w:rsidRDefault="008A6D4A" w:rsidP="008A6D4A">
      <w:pPr>
        <w:pStyle w:val="Heading2"/>
      </w:pPr>
      <w:bookmarkStart w:id="160" w:name="_Toc510696598"/>
      <w:bookmarkStart w:id="161" w:name="_Toc35971390"/>
      <w:bookmarkStart w:id="162" w:name="_Toc42953844"/>
      <w:bookmarkStart w:id="163" w:name="_Toc43463161"/>
      <w:bookmarkStart w:id="164" w:name="_Toc49847773"/>
      <w:bookmarkStart w:id="165" w:name="_Toc56497902"/>
      <w:bookmarkStart w:id="166" w:name="_Toc74989548"/>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0"/>
      <w:bookmarkEnd w:id="161"/>
      <w:bookmarkEnd w:id="162"/>
      <w:bookmarkEnd w:id="163"/>
      <w:bookmarkEnd w:id="164"/>
      <w:bookmarkEnd w:id="165"/>
      <w:bookmarkEnd w:id="166"/>
    </w:p>
    <w:p w14:paraId="30D937E1" w14:textId="77777777" w:rsidR="008A6D4A" w:rsidRDefault="008A6D4A" w:rsidP="008A6D4A">
      <w:pPr>
        <w:pStyle w:val="Heading3"/>
      </w:pPr>
      <w:bookmarkStart w:id="167" w:name="_Toc510696599"/>
      <w:bookmarkStart w:id="168" w:name="_Toc35971391"/>
      <w:bookmarkStart w:id="169" w:name="_Toc42953845"/>
      <w:bookmarkStart w:id="170" w:name="_Toc43463162"/>
      <w:bookmarkStart w:id="171" w:name="_Toc49847774"/>
      <w:bookmarkStart w:id="172" w:name="_Toc56497903"/>
      <w:bookmarkStart w:id="173" w:name="_Toc74989549"/>
      <w:r>
        <w:t>6.1.1</w:t>
      </w:r>
      <w:r>
        <w:tab/>
        <w:t>Introduction</w:t>
      </w:r>
      <w:bookmarkEnd w:id="167"/>
      <w:bookmarkEnd w:id="168"/>
      <w:bookmarkEnd w:id="169"/>
      <w:bookmarkEnd w:id="170"/>
      <w:bookmarkEnd w:id="171"/>
      <w:bookmarkEnd w:id="172"/>
      <w:bookmarkEnd w:id="173"/>
    </w:p>
    <w:p w14:paraId="1841926D" w14:textId="77777777" w:rsidR="008A6D4A" w:rsidRPr="00E23840" w:rsidRDefault="008A6D4A" w:rsidP="008A6D4A">
      <w:pPr>
        <w:rPr>
          <w:noProof/>
          <w:lang w:eastAsia="zh-CN"/>
        </w:rPr>
      </w:pPr>
      <w:bookmarkStart w:id="17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5F5748D" w14:textId="77777777"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D7E6DE4" w14:textId="77777777" w:rsidR="008A6D4A" w:rsidRDefault="008A6D4A" w:rsidP="008A6D4A">
      <w:pPr>
        <w:pStyle w:val="Heading3"/>
      </w:pPr>
      <w:bookmarkStart w:id="175" w:name="_Toc35971392"/>
      <w:bookmarkStart w:id="176" w:name="_Toc42953846"/>
      <w:bookmarkStart w:id="177" w:name="_Toc43463163"/>
      <w:bookmarkStart w:id="178" w:name="_Toc49847775"/>
      <w:bookmarkStart w:id="179" w:name="_Toc56497904"/>
      <w:bookmarkStart w:id="180" w:name="_Toc74989550"/>
      <w:r>
        <w:t>6.1.2</w:t>
      </w:r>
      <w:r>
        <w:tab/>
        <w:t>Usage of HTTP</w:t>
      </w:r>
      <w:bookmarkEnd w:id="174"/>
      <w:bookmarkEnd w:id="175"/>
      <w:bookmarkEnd w:id="176"/>
      <w:bookmarkEnd w:id="177"/>
      <w:bookmarkEnd w:id="178"/>
      <w:bookmarkEnd w:id="179"/>
      <w:bookmarkEnd w:id="180"/>
    </w:p>
    <w:p w14:paraId="364A9161" w14:textId="77777777" w:rsidR="008A6D4A" w:rsidRPr="000C5200" w:rsidRDefault="008A6D4A" w:rsidP="008A6D4A">
      <w:pPr>
        <w:pStyle w:val="Heading4"/>
      </w:pPr>
      <w:bookmarkStart w:id="181" w:name="_Toc510696601"/>
      <w:bookmarkStart w:id="182" w:name="_Toc35971393"/>
      <w:bookmarkStart w:id="183" w:name="_Toc42953847"/>
      <w:bookmarkStart w:id="184" w:name="_Toc43463164"/>
      <w:bookmarkStart w:id="185" w:name="_Toc49847776"/>
      <w:bookmarkStart w:id="186" w:name="_Toc56497905"/>
      <w:bookmarkStart w:id="187" w:name="_Toc74989551"/>
      <w:r>
        <w:t>6.1.2.1</w:t>
      </w:r>
      <w:r>
        <w:tab/>
        <w:t>General</w:t>
      </w:r>
      <w:bookmarkEnd w:id="181"/>
      <w:bookmarkEnd w:id="182"/>
      <w:bookmarkEnd w:id="183"/>
      <w:bookmarkEnd w:id="184"/>
      <w:bookmarkEnd w:id="185"/>
      <w:bookmarkEnd w:id="186"/>
      <w:bookmarkEnd w:id="187"/>
    </w:p>
    <w:p w14:paraId="65B81000" w14:textId="77777777" w:rsidR="008A6D4A" w:rsidRPr="00986E88" w:rsidRDefault="008A6D4A" w:rsidP="008A6D4A">
      <w:pPr>
        <w:rPr>
          <w:noProof/>
        </w:rPr>
      </w:pPr>
      <w:bookmarkStart w:id="1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8A6D4A">
      <w:pPr>
        <w:pStyle w:val="Heading4"/>
      </w:pPr>
      <w:bookmarkStart w:id="189" w:name="_Toc35971394"/>
      <w:bookmarkStart w:id="190" w:name="_Toc42953848"/>
      <w:bookmarkStart w:id="191" w:name="_Toc43463165"/>
      <w:bookmarkStart w:id="192" w:name="_Toc49847777"/>
      <w:bookmarkStart w:id="193" w:name="_Toc56497906"/>
      <w:bookmarkStart w:id="194" w:name="_Toc74989552"/>
      <w:r>
        <w:t>6.1.2.2</w:t>
      </w:r>
      <w:r>
        <w:tab/>
        <w:t>HTTP standard headers</w:t>
      </w:r>
      <w:bookmarkEnd w:id="188"/>
      <w:bookmarkEnd w:id="189"/>
      <w:bookmarkEnd w:id="190"/>
      <w:bookmarkEnd w:id="191"/>
      <w:bookmarkEnd w:id="192"/>
      <w:bookmarkEnd w:id="193"/>
      <w:bookmarkEnd w:id="194"/>
    </w:p>
    <w:p w14:paraId="1FF0A3A9" w14:textId="77777777" w:rsidR="008A6D4A" w:rsidRDefault="008A6D4A" w:rsidP="008A6D4A">
      <w:pPr>
        <w:pStyle w:val="Heading5"/>
        <w:rPr>
          <w:lang w:eastAsia="zh-CN"/>
        </w:rPr>
      </w:pPr>
      <w:bookmarkStart w:id="195" w:name="_Toc510696603"/>
      <w:bookmarkStart w:id="196" w:name="_Toc35971395"/>
      <w:bookmarkStart w:id="197" w:name="_Toc42953849"/>
      <w:bookmarkStart w:id="198" w:name="_Toc43463166"/>
      <w:bookmarkStart w:id="199" w:name="_Toc49847778"/>
      <w:bookmarkStart w:id="200" w:name="_Toc56497907"/>
      <w:bookmarkStart w:id="201" w:name="_Toc74989553"/>
      <w:r>
        <w:t>6.1.2.2.1</w:t>
      </w:r>
      <w:r>
        <w:rPr>
          <w:rFonts w:hint="eastAsia"/>
          <w:lang w:eastAsia="zh-CN"/>
        </w:rPr>
        <w:tab/>
      </w:r>
      <w:r>
        <w:rPr>
          <w:lang w:eastAsia="zh-CN"/>
        </w:rPr>
        <w:t>General</w:t>
      </w:r>
      <w:bookmarkEnd w:id="195"/>
      <w:bookmarkEnd w:id="196"/>
      <w:bookmarkEnd w:id="197"/>
      <w:bookmarkEnd w:id="198"/>
      <w:bookmarkEnd w:id="199"/>
      <w:bookmarkEnd w:id="200"/>
      <w:bookmarkEnd w:id="201"/>
    </w:p>
    <w:p w14:paraId="6DC3449D" w14:textId="77777777" w:rsidR="008A6D4A" w:rsidRPr="00986E88" w:rsidRDefault="008A6D4A" w:rsidP="008A6D4A">
      <w:pPr>
        <w:rPr>
          <w:noProof/>
        </w:rPr>
      </w:pPr>
      <w:bookmarkStart w:id="202"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8A6D4A">
      <w:pPr>
        <w:pStyle w:val="Heading5"/>
      </w:pPr>
      <w:bookmarkStart w:id="203" w:name="_Toc35971396"/>
      <w:bookmarkStart w:id="204" w:name="_Toc42953850"/>
      <w:bookmarkStart w:id="205" w:name="_Toc43463167"/>
      <w:bookmarkStart w:id="206" w:name="_Toc49847779"/>
      <w:bookmarkStart w:id="207" w:name="_Toc56497908"/>
      <w:bookmarkStart w:id="208" w:name="_Toc74989554"/>
      <w:r>
        <w:t>6.1.2.2.2</w:t>
      </w:r>
      <w:r>
        <w:tab/>
        <w:t>Content type</w:t>
      </w:r>
      <w:bookmarkEnd w:id="202"/>
      <w:bookmarkEnd w:id="203"/>
      <w:bookmarkEnd w:id="204"/>
      <w:bookmarkEnd w:id="205"/>
      <w:bookmarkEnd w:id="206"/>
      <w:bookmarkEnd w:id="207"/>
      <w:bookmarkEnd w:id="208"/>
    </w:p>
    <w:p w14:paraId="71EFFE1F" w14:textId="77777777" w:rsidR="008A6D4A" w:rsidRDefault="008A6D4A" w:rsidP="008A6D4A">
      <w:bookmarkStart w:id="20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bookmarkStart w:id="210" w:name="_Hlk525213471"/>
      <w:bookmarkStart w:id="211" w:name="_Hlk525213025"/>
      <w:r>
        <w:t xml:space="preserve">"Problem Details" JSON object shall be used to indicate </w:t>
      </w:r>
      <w:r>
        <w:rPr>
          <w:lang w:eastAsia="fr-FR"/>
        </w:rPr>
        <w:t xml:space="preserve">additional details of the error </w:t>
      </w:r>
      <w:r>
        <w:t xml:space="preserve">in a HTTP response body and </w:t>
      </w:r>
      <w:bookmarkEnd w:id="210"/>
      <w:r>
        <w:t>shall be signalled by the content type "application/problem+json", as defined in IETF RFC 7807 [13].</w:t>
      </w:r>
      <w:bookmarkEnd w:id="211"/>
    </w:p>
    <w:p w14:paraId="328D21EA" w14:textId="77777777" w:rsidR="008A6D4A" w:rsidRPr="000C5200" w:rsidRDefault="008A6D4A" w:rsidP="008A6D4A">
      <w:pPr>
        <w:pStyle w:val="Heading4"/>
      </w:pPr>
      <w:bookmarkStart w:id="212" w:name="_Toc35971397"/>
      <w:bookmarkStart w:id="213" w:name="_Toc42953851"/>
      <w:bookmarkStart w:id="214" w:name="_Toc43463168"/>
      <w:bookmarkStart w:id="215" w:name="_Toc49847780"/>
      <w:bookmarkStart w:id="216" w:name="_Toc56497909"/>
      <w:bookmarkStart w:id="217" w:name="_Toc74989555"/>
      <w:r>
        <w:t>6.1.2.3</w:t>
      </w:r>
      <w:r>
        <w:tab/>
        <w:t>HTTP custom headers</w:t>
      </w:r>
      <w:bookmarkEnd w:id="209"/>
      <w:bookmarkEnd w:id="212"/>
      <w:bookmarkEnd w:id="213"/>
      <w:bookmarkEnd w:id="214"/>
      <w:bookmarkEnd w:id="215"/>
      <w:bookmarkEnd w:id="216"/>
      <w:bookmarkEnd w:id="217"/>
    </w:p>
    <w:p w14:paraId="6B5ACFCB" w14:textId="77777777" w:rsidR="008A6D4A" w:rsidRDefault="008A6D4A" w:rsidP="008A6D4A">
      <w:pPr>
        <w:rPr>
          <w:noProof/>
        </w:rPr>
      </w:pPr>
      <w:bookmarkStart w:id="218" w:name="_Toc489605322"/>
      <w:bookmarkStart w:id="219" w:name="_Toc492899753"/>
      <w:bookmarkStart w:id="220" w:name="_Toc492900032"/>
      <w:bookmarkStart w:id="221" w:name="_Toc492967834"/>
      <w:bookmarkStart w:id="222" w:name="_Toc492972922"/>
      <w:bookmarkStart w:id="223" w:name="_Toc492973142"/>
      <w:bookmarkStart w:id="224" w:name="_Toc492974840"/>
      <w:bookmarkStart w:id="2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8A6D4A">
      <w:pPr>
        <w:pStyle w:val="Heading3"/>
      </w:pPr>
      <w:bookmarkStart w:id="226" w:name="_Toc510696607"/>
      <w:bookmarkStart w:id="227" w:name="_Toc35971398"/>
      <w:bookmarkStart w:id="228" w:name="_Toc42953852"/>
      <w:bookmarkStart w:id="229" w:name="_Toc43463169"/>
      <w:bookmarkStart w:id="230" w:name="_Toc49847781"/>
      <w:bookmarkStart w:id="231" w:name="_Toc56497910"/>
      <w:bookmarkStart w:id="232" w:name="_Toc74989556"/>
      <w:bookmarkEnd w:id="218"/>
      <w:bookmarkEnd w:id="219"/>
      <w:bookmarkEnd w:id="220"/>
      <w:bookmarkEnd w:id="221"/>
      <w:bookmarkEnd w:id="222"/>
      <w:bookmarkEnd w:id="223"/>
      <w:bookmarkEnd w:id="224"/>
      <w:bookmarkEnd w:id="225"/>
      <w:r>
        <w:lastRenderedPageBreak/>
        <w:t>6.1.3</w:t>
      </w:r>
      <w:r>
        <w:tab/>
        <w:t>Resources</w:t>
      </w:r>
      <w:bookmarkEnd w:id="226"/>
      <w:bookmarkEnd w:id="227"/>
      <w:bookmarkEnd w:id="228"/>
      <w:bookmarkEnd w:id="229"/>
      <w:bookmarkEnd w:id="230"/>
      <w:bookmarkEnd w:id="231"/>
      <w:bookmarkEnd w:id="232"/>
    </w:p>
    <w:p w14:paraId="2EFC046D" w14:textId="77777777" w:rsidR="008A6D4A" w:rsidRPr="000A7435" w:rsidRDefault="008A6D4A" w:rsidP="008A6D4A">
      <w:pPr>
        <w:pStyle w:val="Heading4"/>
      </w:pPr>
      <w:bookmarkStart w:id="233" w:name="_Toc510696608"/>
      <w:bookmarkStart w:id="234" w:name="_Toc35971399"/>
      <w:bookmarkStart w:id="235" w:name="_Toc42953853"/>
      <w:bookmarkStart w:id="236" w:name="_Toc43463170"/>
      <w:bookmarkStart w:id="237" w:name="_Toc49847782"/>
      <w:bookmarkStart w:id="238" w:name="_Toc56497911"/>
      <w:bookmarkStart w:id="239" w:name="_Toc74989557"/>
      <w:r>
        <w:t>6.1.3.1</w:t>
      </w:r>
      <w:r>
        <w:tab/>
        <w:t>Overview</w:t>
      </w:r>
      <w:bookmarkEnd w:id="233"/>
      <w:bookmarkEnd w:id="234"/>
      <w:bookmarkEnd w:id="235"/>
      <w:bookmarkEnd w:id="236"/>
      <w:bookmarkEnd w:id="237"/>
      <w:bookmarkEnd w:id="238"/>
      <w:bookmarkEnd w:id="23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4.65pt;height:147.5pt" o:ole="">
            <v:imagedata r:id="rId20" o:title=""/>
          </v:shape>
          <o:OLEObject Type="Embed" ProgID="Visio.Drawing.11" ShapeID="_x0000_i1031" DrawAspect="Content" ObjectID="_1685602394" r:id="rId21"/>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40" w:name="_Toc510696609"/>
      <w:bookmarkStart w:id="241"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8A6D4A">
      <w:pPr>
        <w:pStyle w:val="Heading4"/>
      </w:pPr>
      <w:bookmarkStart w:id="242" w:name="_Toc42953854"/>
      <w:bookmarkStart w:id="243" w:name="_Toc43463171"/>
      <w:bookmarkStart w:id="244" w:name="_Toc49847783"/>
      <w:bookmarkStart w:id="245" w:name="_Toc56497912"/>
      <w:bookmarkStart w:id="246" w:name="_Toc74989558"/>
      <w:r>
        <w:t>6.1.3.2</w:t>
      </w:r>
      <w:r>
        <w:tab/>
        <w:t xml:space="preserve">Resource: </w:t>
      </w:r>
      <w:bookmarkEnd w:id="240"/>
      <w:bookmarkEnd w:id="241"/>
      <w:r w:rsidR="00231B62">
        <w:t>slice</w:t>
      </w:r>
      <w:r w:rsidR="00231B62" w:rsidRPr="00544965">
        <w:t>-authentications</w:t>
      </w:r>
      <w:r w:rsidR="00231B62">
        <w:t xml:space="preserve"> (Collection)</w:t>
      </w:r>
      <w:bookmarkEnd w:id="242"/>
      <w:bookmarkEnd w:id="243"/>
      <w:bookmarkEnd w:id="244"/>
      <w:bookmarkEnd w:id="245"/>
      <w:bookmarkEnd w:id="246"/>
    </w:p>
    <w:p w14:paraId="2EA073DD" w14:textId="77777777" w:rsidR="008A6D4A" w:rsidRDefault="008A6D4A" w:rsidP="008A6D4A">
      <w:pPr>
        <w:pStyle w:val="Heading5"/>
      </w:pPr>
      <w:bookmarkStart w:id="247" w:name="_Toc510696610"/>
      <w:bookmarkStart w:id="248" w:name="_Toc35971401"/>
      <w:bookmarkStart w:id="249" w:name="_Toc42953855"/>
      <w:bookmarkStart w:id="250" w:name="_Toc43463172"/>
      <w:bookmarkStart w:id="251" w:name="_Toc49847784"/>
      <w:bookmarkStart w:id="252" w:name="_Toc56497913"/>
      <w:bookmarkStart w:id="253" w:name="_Toc74989559"/>
      <w:r>
        <w:t>6.1.3.2.1</w:t>
      </w:r>
      <w:r>
        <w:tab/>
        <w:t>Description</w:t>
      </w:r>
      <w:bookmarkEnd w:id="247"/>
      <w:bookmarkEnd w:id="248"/>
      <w:bookmarkEnd w:id="249"/>
      <w:bookmarkEnd w:id="250"/>
      <w:bookmarkEnd w:id="251"/>
      <w:bookmarkEnd w:id="252"/>
      <w:bookmarkEnd w:id="253"/>
    </w:p>
    <w:p w14:paraId="5C89BCCD" w14:textId="77777777" w:rsidR="00237EE5" w:rsidRPr="00544965" w:rsidRDefault="00237EE5" w:rsidP="00237EE5">
      <w:bookmarkStart w:id="254" w:name="_Toc35971402"/>
      <w:bookmarkStart w:id="25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DF5FA8">
      <w:pPr>
        <w:pStyle w:val="Heading5"/>
      </w:pPr>
      <w:bookmarkStart w:id="256" w:name="_Toc42953856"/>
      <w:bookmarkStart w:id="257" w:name="_Toc43463173"/>
      <w:bookmarkStart w:id="258" w:name="_Toc49847785"/>
      <w:bookmarkStart w:id="259" w:name="_Toc56497914"/>
      <w:bookmarkStart w:id="260" w:name="_Toc74989560"/>
      <w:r>
        <w:t>6.1.3.2.2</w:t>
      </w:r>
      <w:r>
        <w:tab/>
        <w:t>Resource Definition</w:t>
      </w:r>
      <w:bookmarkEnd w:id="254"/>
      <w:bookmarkEnd w:id="256"/>
      <w:bookmarkEnd w:id="257"/>
      <w:bookmarkEnd w:id="258"/>
      <w:bookmarkEnd w:id="259"/>
      <w:bookmarkEnd w:id="260"/>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8A6D4A">
      <w:pPr>
        <w:pStyle w:val="Heading5"/>
      </w:pPr>
      <w:bookmarkStart w:id="261" w:name="_Toc35971403"/>
      <w:bookmarkStart w:id="262" w:name="_Toc42953857"/>
      <w:bookmarkStart w:id="263" w:name="_Toc43463174"/>
      <w:bookmarkStart w:id="264" w:name="_Toc49847786"/>
      <w:bookmarkStart w:id="265" w:name="_Toc56497915"/>
      <w:bookmarkStart w:id="266" w:name="_Toc74989561"/>
      <w:r>
        <w:t>6.1.3.2.3</w:t>
      </w:r>
      <w:r>
        <w:tab/>
        <w:t>Resource Standard Methods</w:t>
      </w:r>
      <w:bookmarkEnd w:id="255"/>
      <w:bookmarkEnd w:id="261"/>
      <w:bookmarkEnd w:id="262"/>
      <w:bookmarkEnd w:id="263"/>
      <w:bookmarkEnd w:id="264"/>
      <w:bookmarkEnd w:id="265"/>
      <w:bookmarkEnd w:id="266"/>
    </w:p>
    <w:p w14:paraId="6421C356" w14:textId="77777777" w:rsidR="008A6D4A" w:rsidRPr="00384E92" w:rsidRDefault="008A6D4A" w:rsidP="008A6D4A">
      <w:pPr>
        <w:pStyle w:val="Heading6"/>
      </w:pPr>
      <w:bookmarkStart w:id="267" w:name="_Toc510696613"/>
      <w:bookmarkStart w:id="268" w:name="_Toc35971404"/>
      <w:bookmarkStart w:id="269" w:name="_Toc42953858"/>
      <w:bookmarkStart w:id="270" w:name="_Toc43463175"/>
      <w:bookmarkStart w:id="271" w:name="_Toc49847787"/>
      <w:bookmarkStart w:id="272" w:name="_Toc56497916"/>
      <w:bookmarkStart w:id="273" w:name="_Toc74989562"/>
      <w:r w:rsidRPr="00384E92">
        <w:t>6.</w:t>
      </w:r>
      <w:r>
        <w:t>1.3.2.3</w:t>
      </w:r>
      <w:r w:rsidRPr="00384E92">
        <w:t>.1</w:t>
      </w:r>
      <w:r w:rsidRPr="00384E92">
        <w:tab/>
      </w:r>
      <w:bookmarkEnd w:id="267"/>
      <w:bookmarkEnd w:id="268"/>
      <w:r w:rsidR="003E0B62">
        <w:t>POST</w:t>
      </w:r>
      <w:bookmarkEnd w:id="269"/>
      <w:bookmarkEnd w:id="270"/>
      <w:bookmarkEnd w:id="271"/>
      <w:bookmarkEnd w:id="272"/>
      <w:bookmarkEnd w:id="273"/>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lastRenderedPageBreak/>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lastRenderedPageBreak/>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74" w:name="_Toc510696615"/>
      <w:bookmarkStart w:id="275" w:name="_Toc35971406"/>
      <w:bookmarkStart w:id="276" w:name="_Toc42953859"/>
      <w:bookmarkStart w:id="277" w:name="_Toc43463176"/>
      <w:bookmarkStart w:id="278" w:name="_Toc49847788"/>
      <w:r>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122AA6">
            <w:pPr>
              <w:pStyle w:val="TAH"/>
              <w:rPr>
                <w:lang w:eastAsia="fr-FR"/>
              </w:rPr>
            </w:pPr>
            <w:r>
              <w:rPr>
                <w:lang w:eastAsia="fr-FR"/>
              </w:rPr>
              <w:t>Description</w:t>
            </w:r>
          </w:p>
        </w:tc>
      </w:tr>
      <w:tr w:rsidR="00F25841" w14:paraId="1C22569E"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81EB08"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122AA6">
            <w:pPr>
              <w:pStyle w:val="TAH"/>
              <w:rPr>
                <w:lang w:eastAsia="fr-FR"/>
              </w:rPr>
            </w:pPr>
            <w:r>
              <w:rPr>
                <w:lang w:eastAsia="fr-FR"/>
              </w:rPr>
              <w:t>Description</w:t>
            </w:r>
          </w:p>
        </w:tc>
      </w:tr>
      <w:tr w:rsidR="00F25841" w14:paraId="23253F79"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5ED52E"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6700BEE0" w14:textId="77777777" w:rsidR="00F25841" w:rsidRDefault="00F25841" w:rsidP="00991C66"/>
    <w:p w14:paraId="22A780E0" w14:textId="77777777" w:rsidR="008A6D4A" w:rsidRDefault="008A6D4A" w:rsidP="008A6D4A">
      <w:pPr>
        <w:pStyle w:val="Heading5"/>
      </w:pPr>
      <w:bookmarkStart w:id="279" w:name="_Toc56497917"/>
      <w:bookmarkStart w:id="280" w:name="_Toc74989563"/>
      <w:r>
        <w:t>6.1.3.2.4</w:t>
      </w:r>
      <w:r>
        <w:tab/>
        <w:t>Resource Custom Operations</w:t>
      </w:r>
      <w:bookmarkEnd w:id="274"/>
      <w:bookmarkEnd w:id="275"/>
      <w:bookmarkEnd w:id="276"/>
      <w:bookmarkEnd w:id="277"/>
      <w:bookmarkEnd w:id="278"/>
      <w:bookmarkEnd w:id="279"/>
      <w:bookmarkEnd w:id="280"/>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8A6D4A">
      <w:pPr>
        <w:pStyle w:val="Heading4"/>
      </w:pPr>
      <w:bookmarkStart w:id="281" w:name="_Toc510696621"/>
      <w:bookmarkStart w:id="282" w:name="_Toc35971412"/>
      <w:bookmarkStart w:id="283" w:name="_Toc42953860"/>
      <w:bookmarkStart w:id="284" w:name="_Toc43463177"/>
      <w:bookmarkStart w:id="285" w:name="_Toc49847789"/>
      <w:bookmarkStart w:id="286" w:name="_Toc56497918"/>
      <w:bookmarkStart w:id="287" w:name="_Toc74989564"/>
      <w:r>
        <w:t>6.1.3.3</w:t>
      </w:r>
      <w:r>
        <w:tab/>
        <w:t xml:space="preserve">Resource: </w:t>
      </w:r>
      <w:bookmarkEnd w:id="281"/>
      <w:bookmarkEnd w:id="282"/>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83"/>
      <w:bookmarkEnd w:id="284"/>
      <w:bookmarkEnd w:id="285"/>
      <w:bookmarkEnd w:id="286"/>
      <w:bookmarkEnd w:id="287"/>
    </w:p>
    <w:p w14:paraId="6987E40D" w14:textId="77777777" w:rsidR="00750FBA" w:rsidRPr="00544965" w:rsidRDefault="00750FBA" w:rsidP="00750FBA">
      <w:pPr>
        <w:pStyle w:val="Heading5"/>
      </w:pPr>
      <w:bookmarkStart w:id="288" w:name="_Toc25270678"/>
      <w:bookmarkStart w:id="289" w:name="_Toc34310333"/>
      <w:bookmarkStart w:id="290" w:name="_Toc42953861"/>
      <w:bookmarkStart w:id="291" w:name="_Toc43463178"/>
      <w:bookmarkStart w:id="292" w:name="_Toc49847790"/>
      <w:bookmarkStart w:id="293" w:name="_Toc56497919"/>
      <w:bookmarkStart w:id="294" w:name="_Toc510696622"/>
      <w:bookmarkStart w:id="295" w:name="_Toc35971413"/>
      <w:bookmarkStart w:id="296" w:name="_Toc74989565"/>
      <w:r w:rsidRPr="00544965">
        <w:t>6.</w:t>
      </w:r>
      <w:r>
        <w:t>1</w:t>
      </w:r>
      <w:r w:rsidRPr="00544965">
        <w:t>.3.3.1</w:t>
      </w:r>
      <w:r w:rsidRPr="00544965">
        <w:tab/>
        <w:t>Description</w:t>
      </w:r>
      <w:bookmarkEnd w:id="288"/>
      <w:bookmarkEnd w:id="289"/>
      <w:bookmarkEnd w:id="290"/>
      <w:bookmarkEnd w:id="291"/>
      <w:bookmarkEnd w:id="292"/>
      <w:bookmarkEnd w:id="293"/>
      <w:bookmarkEnd w:id="296"/>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750FBA">
      <w:pPr>
        <w:pStyle w:val="Heading5"/>
      </w:pPr>
      <w:bookmarkStart w:id="297" w:name="_Toc42953862"/>
      <w:bookmarkStart w:id="298" w:name="_Toc43463179"/>
      <w:bookmarkStart w:id="299" w:name="_Toc49847791"/>
      <w:bookmarkStart w:id="300" w:name="_Toc56497920"/>
      <w:bookmarkStart w:id="301" w:name="_Toc74989566"/>
      <w:r>
        <w:t>6.1.3.3.2</w:t>
      </w:r>
      <w:r>
        <w:tab/>
        <w:t>Resource Definition</w:t>
      </w:r>
      <w:bookmarkEnd w:id="297"/>
      <w:bookmarkEnd w:id="298"/>
      <w:bookmarkEnd w:id="299"/>
      <w:bookmarkEnd w:id="300"/>
      <w:bookmarkEnd w:id="301"/>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750FBA">
      <w:pPr>
        <w:rPr>
          <w:rFonts w:ascii="Arial" w:hAnsi="Arial" w:cs="Arial"/>
        </w:rPr>
      </w:pPr>
      <w:r>
        <w:t>This resource shall support the resource URI variables defined in table 6.1.3.3.2-1</w:t>
      </w:r>
      <w:r>
        <w:rPr>
          <w:rFonts w:ascii="Arial" w:hAnsi="Arial" w:cs="Arial"/>
        </w:rPr>
        <w:t>.</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750FBA">
      <w:pPr>
        <w:pStyle w:val="Heading5"/>
      </w:pPr>
      <w:bookmarkStart w:id="302" w:name="_Toc42953863"/>
      <w:bookmarkStart w:id="303" w:name="_Toc43463180"/>
      <w:bookmarkStart w:id="304" w:name="_Toc49847792"/>
      <w:bookmarkStart w:id="305" w:name="_Toc56497921"/>
      <w:bookmarkStart w:id="306" w:name="_Toc74989567"/>
      <w:r>
        <w:t>6.1.3.3.3</w:t>
      </w:r>
      <w:r>
        <w:tab/>
        <w:t>Resource Standard Methods</w:t>
      </w:r>
      <w:bookmarkEnd w:id="302"/>
      <w:bookmarkEnd w:id="303"/>
      <w:bookmarkEnd w:id="304"/>
      <w:bookmarkEnd w:id="305"/>
      <w:bookmarkEnd w:id="306"/>
    </w:p>
    <w:p w14:paraId="5BE9A08C" w14:textId="77777777" w:rsidR="00750FBA" w:rsidRPr="00384E92" w:rsidRDefault="00750FBA" w:rsidP="00750FBA">
      <w:pPr>
        <w:pStyle w:val="Heading6"/>
      </w:pPr>
      <w:bookmarkStart w:id="307" w:name="_Toc42953864"/>
      <w:bookmarkStart w:id="308" w:name="_Toc43463181"/>
      <w:bookmarkStart w:id="309" w:name="_Toc49847793"/>
      <w:bookmarkStart w:id="310" w:name="_Toc56497922"/>
      <w:bookmarkStart w:id="311" w:name="_Toc74989568"/>
      <w:r w:rsidRPr="00384E92">
        <w:t>6.</w:t>
      </w:r>
      <w:r>
        <w:t>1.3.3.3</w:t>
      </w:r>
      <w:r w:rsidRPr="00384E92">
        <w:t>.1</w:t>
      </w:r>
      <w:r w:rsidRPr="00384E92">
        <w:tab/>
      </w:r>
      <w:r>
        <w:t>PUT</w:t>
      </w:r>
      <w:bookmarkEnd w:id="307"/>
      <w:bookmarkEnd w:id="308"/>
      <w:bookmarkEnd w:id="309"/>
      <w:bookmarkEnd w:id="310"/>
      <w:bookmarkEnd w:id="31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lastRenderedPageBreak/>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ED781D">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ED781D">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lastRenderedPageBreak/>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5BABA186" w14:textId="77777777" w:rsidR="00750FBA" w:rsidRPr="00A04126" w:rsidRDefault="00750FBA" w:rsidP="00750FBA"/>
    <w:p w14:paraId="1CAA0A6F" w14:textId="77777777" w:rsidR="00750FBA" w:rsidRDefault="00750FBA" w:rsidP="00750FBA">
      <w:pPr>
        <w:pStyle w:val="Heading5"/>
      </w:pPr>
      <w:bookmarkStart w:id="312" w:name="_Toc42953865"/>
      <w:bookmarkStart w:id="313" w:name="_Toc43463182"/>
      <w:bookmarkStart w:id="314" w:name="_Toc49847794"/>
      <w:bookmarkStart w:id="315" w:name="_Toc56497923"/>
      <w:bookmarkStart w:id="316" w:name="_Toc74989569"/>
      <w:r>
        <w:t>6.1.3.3.4</w:t>
      </w:r>
      <w:r>
        <w:tab/>
        <w:t>Resource Custom Operations</w:t>
      </w:r>
      <w:bookmarkEnd w:id="312"/>
      <w:bookmarkEnd w:id="313"/>
      <w:bookmarkEnd w:id="314"/>
      <w:bookmarkEnd w:id="315"/>
      <w:bookmarkEnd w:id="31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8A6D4A">
      <w:pPr>
        <w:pStyle w:val="Heading3"/>
      </w:pPr>
      <w:bookmarkStart w:id="317" w:name="_Toc42953866"/>
      <w:bookmarkStart w:id="318" w:name="_Toc43463183"/>
      <w:bookmarkStart w:id="319" w:name="_Toc49847795"/>
      <w:bookmarkStart w:id="320" w:name="_Toc56497924"/>
      <w:bookmarkStart w:id="321" w:name="_Toc74989570"/>
      <w:r>
        <w:t>6.1.4</w:t>
      </w:r>
      <w:r>
        <w:tab/>
        <w:t>Custom Operations without associated resources</w:t>
      </w:r>
      <w:bookmarkEnd w:id="294"/>
      <w:bookmarkEnd w:id="295"/>
      <w:bookmarkEnd w:id="317"/>
      <w:bookmarkEnd w:id="318"/>
      <w:bookmarkEnd w:id="319"/>
      <w:bookmarkEnd w:id="320"/>
      <w:bookmarkEnd w:id="321"/>
    </w:p>
    <w:p w14:paraId="5BE94BD8" w14:textId="77777777" w:rsidR="008A6D4A" w:rsidRPr="000A7435" w:rsidRDefault="008A6D4A" w:rsidP="008A6D4A">
      <w:pPr>
        <w:pStyle w:val="Heading4"/>
      </w:pPr>
      <w:bookmarkStart w:id="322" w:name="_Toc510696623"/>
      <w:bookmarkStart w:id="323" w:name="_Toc35971414"/>
      <w:bookmarkStart w:id="324" w:name="_Toc42953867"/>
      <w:bookmarkStart w:id="325" w:name="_Toc43463184"/>
      <w:bookmarkStart w:id="326" w:name="_Toc49847796"/>
      <w:bookmarkStart w:id="327" w:name="_Toc56497925"/>
      <w:bookmarkStart w:id="328" w:name="_Toc74989571"/>
      <w:r>
        <w:t>6.1.4.1</w:t>
      </w:r>
      <w:r>
        <w:tab/>
        <w:t>Overview</w:t>
      </w:r>
      <w:bookmarkEnd w:id="322"/>
      <w:bookmarkEnd w:id="323"/>
      <w:bookmarkEnd w:id="324"/>
      <w:bookmarkEnd w:id="325"/>
      <w:bookmarkEnd w:id="326"/>
      <w:bookmarkEnd w:id="327"/>
      <w:bookmarkEnd w:id="328"/>
    </w:p>
    <w:p w14:paraId="200F8878" w14:textId="77777777" w:rsidR="001110A6" w:rsidRDefault="001110A6" w:rsidP="00757424">
      <w:r w:rsidRPr="00544965">
        <w:t>There is no Custom Operation in the current version of this API.</w:t>
      </w:r>
    </w:p>
    <w:p w14:paraId="0EF325C2" w14:textId="77777777" w:rsidR="008A6D4A" w:rsidRDefault="008A6D4A" w:rsidP="008A6D4A">
      <w:pPr>
        <w:pStyle w:val="Heading3"/>
      </w:pPr>
      <w:bookmarkStart w:id="329" w:name="_Toc510696628"/>
      <w:bookmarkStart w:id="330" w:name="_Toc35971419"/>
      <w:bookmarkStart w:id="331" w:name="_Toc42953868"/>
      <w:bookmarkStart w:id="332" w:name="_Toc43463185"/>
      <w:bookmarkStart w:id="333" w:name="_Toc49847797"/>
      <w:bookmarkStart w:id="334" w:name="_Toc56497926"/>
      <w:bookmarkStart w:id="335" w:name="_Toc74989572"/>
      <w:r>
        <w:t>6.1.5</w:t>
      </w:r>
      <w:r>
        <w:tab/>
        <w:t>Notifications</w:t>
      </w:r>
      <w:bookmarkEnd w:id="329"/>
      <w:bookmarkEnd w:id="330"/>
      <w:bookmarkEnd w:id="331"/>
      <w:bookmarkEnd w:id="332"/>
      <w:bookmarkEnd w:id="333"/>
      <w:bookmarkEnd w:id="334"/>
      <w:bookmarkEnd w:id="335"/>
    </w:p>
    <w:p w14:paraId="20FC45DE" w14:textId="77777777" w:rsidR="008A6D4A" w:rsidRPr="000A7435" w:rsidRDefault="008A6D4A" w:rsidP="008A6D4A">
      <w:pPr>
        <w:pStyle w:val="Heading4"/>
      </w:pPr>
      <w:bookmarkStart w:id="336" w:name="_Toc510696629"/>
      <w:bookmarkStart w:id="337" w:name="_Toc35971420"/>
      <w:bookmarkStart w:id="338" w:name="_Toc42953869"/>
      <w:bookmarkStart w:id="339" w:name="_Toc43463186"/>
      <w:bookmarkStart w:id="340" w:name="_Toc49847798"/>
      <w:bookmarkStart w:id="341" w:name="_Toc56497927"/>
      <w:bookmarkStart w:id="342" w:name="_Toc74989573"/>
      <w:r>
        <w:t>6.1.5.1</w:t>
      </w:r>
      <w:r>
        <w:tab/>
        <w:t>General</w:t>
      </w:r>
      <w:bookmarkEnd w:id="336"/>
      <w:bookmarkEnd w:id="337"/>
      <w:bookmarkEnd w:id="338"/>
      <w:bookmarkEnd w:id="339"/>
      <w:bookmarkEnd w:id="340"/>
      <w:bookmarkEnd w:id="341"/>
      <w:bookmarkEnd w:id="342"/>
    </w:p>
    <w:p w14:paraId="09110695" w14:textId="77777777" w:rsidR="008A6D4A" w:rsidRDefault="008A6D4A" w:rsidP="008A6D4A">
      <w:pPr>
        <w:rPr>
          <w:noProof/>
        </w:rPr>
      </w:pPr>
      <w:bookmarkStart w:id="34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8A6D4A">
      <w:pPr>
        <w:pStyle w:val="Heading4"/>
      </w:pPr>
      <w:bookmarkStart w:id="344" w:name="_Toc35971421"/>
      <w:bookmarkStart w:id="345" w:name="_Toc42953870"/>
      <w:bookmarkStart w:id="346" w:name="_Toc43463187"/>
      <w:bookmarkStart w:id="347" w:name="_Toc49847799"/>
      <w:bookmarkStart w:id="348" w:name="_Toc56497928"/>
      <w:bookmarkStart w:id="349" w:name="_Toc74989574"/>
      <w:r>
        <w:t>6.1.5.2</w:t>
      </w:r>
      <w:r>
        <w:tab/>
      </w:r>
      <w:bookmarkEnd w:id="343"/>
      <w:bookmarkEnd w:id="344"/>
      <w:r w:rsidR="00977762">
        <w:t>Re-authentication Notification</w:t>
      </w:r>
      <w:bookmarkEnd w:id="345"/>
      <w:bookmarkEnd w:id="346"/>
      <w:bookmarkEnd w:id="347"/>
      <w:bookmarkEnd w:id="348"/>
      <w:bookmarkEnd w:id="349"/>
    </w:p>
    <w:p w14:paraId="655A730E" w14:textId="77777777" w:rsidR="008A6D4A" w:rsidRPr="00986E88" w:rsidRDefault="008A6D4A" w:rsidP="008A6D4A">
      <w:pPr>
        <w:pStyle w:val="Heading5"/>
        <w:rPr>
          <w:noProof/>
        </w:rPr>
      </w:pPr>
      <w:bookmarkStart w:id="350" w:name="_Toc532994455"/>
      <w:bookmarkStart w:id="351" w:name="_Toc35971422"/>
      <w:bookmarkStart w:id="352" w:name="_Toc42953871"/>
      <w:bookmarkStart w:id="353" w:name="_Toc43463188"/>
      <w:bookmarkStart w:id="354" w:name="_Toc49847800"/>
      <w:bookmarkStart w:id="355" w:name="_Toc56497929"/>
      <w:bookmarkStart w:id="356" w:name="_Toc510696631"/>
      <w:bookmarkStart w:id="357" w:name="_Toc74989575"/>
      <w:r>
        <w:t>6.1.5.2</w:t>
      </w:r>
      <w:r w:rsidRPr="00986E88">
        <w:rPr>
          <w:noProof/>
        </w:rPr>
        <w:t>.1</w:t>
      </w:r>
      <w:r w:rsidRPr="00986E88">
        <w:rPr>
          <w:noProof/>
        </w:rPr>
        <w:tab/>
        <w:t>Description</w:t>
      </w:r>
      <w:bookmarkEnd w:id="350"/>
      <w:bookmarkEnd w:id="351"/>
      <w:bookmarkEnd w:id="352"/>
      <w:bookmarkEnd w:id="353"/>
      <w:bookmarkEnd w:id="354"/>
      <w:bookmarkEnd w:id="355"/>
      <w:bookmarkEnd w:id="357"/>
    </w:p>
    <w:p w14:paraId="59FCD319" w14:textId="77777777" w:rsidR="00BB5335" w:rsidRPr="00986E88" w:rsidRDefault="00BB5335" w:rsidP="00BB5335">
      <w:pPr>
        <w:rPr>
          <w:noProof/>
        </w:rPr>
      </w:pPr>
      <w:bookmarkStart w:id="358" w:name="_Toc532994456"/>
      <w:bookmarkStart w:id="35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8A6D4A">
      <w:pPr>
        <w:pStyle w:val="Heading5"/>
        <w:rPr>
          <w:noProof/>
        </w:rPr>
      </w:pPr>
      <w:bookmarkStart w:id="360" w:name="_Toc42953872"/>
      <w:bookmarkStart w:id="361" w:name="_Toc43463189"/>
      <w:bookmarkStart w:id="362" w:name="_Toc49847801"/>
      <w:bookmarkStart w:id="363" w:name="_Toc56497930"/>
      <w:bookmarkStart w:id="364" w:name="_Toc74989576"/>
      <w:r>
        <w:t>6.1.5.2</w:t>
      </w:r>
      <w:r w:rsidRPr="00986E88">
        <w:rPr>
          <w:noProof/>
        </w:rPr>
        <w:t>.2</w:t>
      </w:r>
      <w:r w:rsidRPr="00986E88">
        <w:rPr>
          <w:noProof/>
        </w:rPr>
        <w:tab/>
        <w:t>Target URI</w:t>
      </w:r>
      <w:bookmarkEnd w:id="358"/>
      <w:bookmarkEnd w:id="359"/>
      <w:bookmarkEnd w:id="360"/>
      <w:bookmarkEnd w:id="361"/>
      <w:bookmarkEnd w:id="362"/>
      <w:bookmarkEnd w:id="363"/>
      <w:bookmarkEnd w:id="364"/>
    </w:p>
    <w:p w14:paraId="27C47C38" w14:textId="77777777"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8A6D4A">
      <w:pPr>
        <w:pStyle w:val="Heading5"/>
        <w:rPr>
          <w:noProof/>
        </w:rPr>
      </w:pPr>
      <w:bookmarkStart w:id="365" w:name="_Toc532994457"/>
      <w:bookmarkStart w:id="366" w:name="_Toc35971424"/>
      <w:bookmarkStart w:id="367" w:name="_Toc42953873"/>
      <w:bookmarkStart w:id="368" w:name="_Toc43463190"/>
      <w:bookmarkStart w:id="369" w:name="_Toc49847802"/>
      <w:bookmarkStart w:id="370" w:name="_Toc56497931"/>
      <w:bookmarkStart w:id="371" w:name="_Toc74989577"/>
      <w:r>
        <w:t>6.1.5.2</w:t>
      </w:r>
      <w:r w:rsidRPr="00986E88">
        <w:rPr>
          <w:noProof/>
        </w:rPr>
        <w:t>.3</w:t>
      </w:r>
      <w:r w:rsidRPr="00986E88">
        <w:rPr>
          <w:noProof/>
        </w:rPr>
        <w:tab/>
        <w:t>Standard Methods</w:t>
      </w:r>
      <w:bookmarkEnd w:id="365"/>
      <w:bookmarkEnd w:id="366"/>
      <w:bookmarkEnd w:id="367"/>
      <w:bookmarkEnd w:id="368"/>
      <w:bookmarkEnd w:id="369"/>
      <w:bookmarkEnd w:id="370"/>
      <w:bookmarkEnd w:id="371"/>
    </w:p>
    <w:p w14:paraId="318A8C58" w14:textId="77777777" w:rsidR="008A6D4A" w:rsidRPr="00986E88" w:rsidRDefault="008A6D4A" w:rsidP="008A6D4A">
      <w:pPr>
        <w:pStyle w:val="Heading6"/>
        <w:rPr>
          <w:noProof/>
        </w:rPr>
      </w:pPr>
      <w:bookmarkStart w:id="372" w:name="_Toc532994458"/>
      <w:bookmarkStart w:id="373" w:name="_Toc35971425"/>
      <w:bookmarkStart w:id="374" w:name="_Toc42953874"/>
      <w:bookmarkStart w:id="375" w:name="_Toc43463191"/>
      <w:bookmarkStart w:id="376" w:name="_Toc49847803"/>
      <w:bookmarkStart w:id="377" w:name="_Toc56497932"/>
      <w:bookmarkStart w:id="378" w:name="_Toc74989578"/>
      <w:r>
        <w:t>6.1.5.2.3</w:t>
      </w:r>
      <w:r w:rsidRPr="00986E88">
        <w:rPr>
          <w:noProof/>
        </w:rPr>
        <w:t>.1</w:t>
      </w:r>
      <w:r w:rsidRPr="00986E88">
        <w:rPr>
          <w:noProof/>
        </w:rPr>
        <w:tab/>
        <w:t>POST</w:t>
      </w:r>
      <w:bookmarkEnd w:id="372"/>
      <w:bookmarkEnd w:id="373"/>
      <w:bookmarkEnd w:id="374"/>
      <w:bookmarkEnd w:id="375"/>
      <w:bookmarkEnd w:id="376"/>
      <w:bookmarkEnd w:id="377"/>
      <w:bookmarkEnd w:id="378"/>
    </w:p>
    <w:p w14:paraId="2B36CBCF" w14:textId="77777777"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03594BF" w14:textId="77777777"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77777777"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65305C"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24255B0F" w14:textId="77777777" w:rsidR="0065305C" w:rsidRPr="004F472B" w:rsidRDefault="0065305C" w:rsidP="00CA17CC">
            <w:pPr>
              <w:pStyle w:val="TAL"/>
            </w:pPr>
          </w:p>
        </w:tc>
      </w:tr>
      <w:tr w:rsidR="008A6D4A"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75D559A" w14:textId="77777777"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14:paraId="62B49D23" w14:textId="77777777" w:rsidR="008A6D4A" w:rsidRPr="00986E88" w:rsidRDefault="008A6D4A" w:rsidP="008A6D4A">
      <w:pPr>
        <w:rPr>
          <w:noProof/>
        </w:rPr>
      </w:pPr>
    </w:p>
    <w:p w14:paraId="45FD29B9" w14:textId="77777777" w:rsidR="008A6D4A" w:rsidRDefault="008A6D4A" w:rsidP="008A6D4A">
      <w:pPr>
        <w:pStyle w:val="Heading4"/>
      </w:pPr>
      <w:bookmarkStart w:id="379" w:name="_Toc35971426"/>
      <w:bookmarkStart w:id="380" w:name="_Toc42953875"/>
      <w:bookmarkStart w:id="381" w:name="_Toc43463192"/>
      <w:bookmarkStart w:id="382" w:name="_Toc49847804"/>
      <w:bookmarkStart w:id="383" w:name="_Toc56497933"/>
      <w:bookmarkStart w:id="384" w:name="_Toc74989579"/>
      <w:r>
        <w:t>6.1.5.3</w:t>
      </w:r>
      <w:r>
        <w:tab/>
      </w:r>
      <w:bookmarkEnd w:id="356"/>
      <w:bookmarkEnd w:id="379"/>
      <w:r w:rsidR="00221696">
        <w:t>Revocation Notification</w:t>
      </w:r>
      <w:bookmarkEnd w:id="380"/>
      <w:bookmarkEnd w:id="381"/>
      <w:bookmarkEnd w:id="382"/>
      <w:bookmarkEnd w:id="383"/>
      <w:bookmarkEnd w:id="384"/>
    </w:p>
    <w:p w14:paraId="1C36682A" w14:textId="77777777" w:rsidR="0079399B" w:rsidRPr="00986E88" w:rsidRDefault="0079399B" w:rsidP="0079399B">
      <w:pPr>
        <w:pStyle w:val="Heading5"/>
        <w:rPr>
          <w:noProof/>
        </w:rPr>
      </w:pPr>
      <w:bookmarkStart w:id="385" w:name="_Toc42953876"/>
      <w:bookmarkStart w:id="386" w:name="_Toc43463193"/>
      <w:bookmarkStart w:id="387" w:name="_Toc49847805"/>
      <w:bookmarkStart w:id="388" w:name="_Toc56497934"/>
      <w:bookmarkStart w:id="389" w:name="_Toc510696632"/>
      <w:bookmarkStart w:id="390" w:name="_Toc35971427"/>
      <w:bookmarkStart w:id="391" w:name="_Toc74989580"/>
      <w:r>
        <w:t>6.1.5.3</w:t>
      </w:r>
      <w:r w:rsidRPr="00986E88">
        <w:rPr>
          <w:noProof/>
        </w:rPr>
        <w:t>.1</w:t>
      </w:r>
      <w:r w:rsidRPr="00986E88">
        <w:rPr>
          <w:noProof/>
        </w:rPr>
        <w:tab/>
        <w:t>Description</w:t>
      </w:r>
      <w:bookmarkEnd w:id="385"/>
      <w:bookmarkEnd w:id="386"/>
      <w:bookmarkEnd w:id="387"/>
      <w:bookmarkEnd w:id="388"/>
      <w:bookmarkEnd w:id="391"/>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79399B">
      <w:pPr>
        <w:pStyle w:val="Heading5"/>
        <w:rPr>
          <w:noProof/>
        </w:rPr>
      </w:pPr>
      <w:bookmarkStart w:id="392" w:name="_Toc42953877"/>
      <w:bookmarkStart w:id="393" w:name="_Toc43463194"/>
      <w:bookmarkStart w:id="394" w:name="_Toc49847806"/>
      <w:bookmarkStart w:id="395" w:name="_Toc56497935"/>
      <w:bookmarkStart w:id="396" w:name="_Toc74989581"/>
      <w:r>
        <w:t>6.1.5.3</w:t>
      </w:r>
      <w:r w:rsidRPr="00986E88">
        <w:rPr>
          <w:noProof/>
        </w:rPr>
        <w:t>.2</w:t>
      </w:r>
      <w:r w:rsidRPr="00986E88">
        <w:rPr>
          <w:noProof/>
        </w:rPr>
        <w:tab/>
        <w:t>Target URI</w:t>
      </w:r>
      <w:bookmarkEnd w:id="392"/>
      <w:bookmarkEnd w:id="393"/>
      <w:bookmarkEnd w:id="394"/>
      <w:bookmarkEnd w:id="395"/>
      <w:bookmarkEnd w:id="396"/>
    </w:p>
    <w:p w14:paraId="37B888EC" w14:textId="77777777"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79399B">
      <w:pPr>
        <w:pStyle w:val="Heading5"/>
        <w:rPr>
          <w:noProof/>
        </w:rPr>
      </w:pPr>
      <w:bookmarkStart w:id="397" w:name="_Toc42953878"/>
      <w:bookmarkStart w:id="398" w:name="_Toc43463195"/>
      <w:bookmarkStart w:id="399" w:name="_Toc49847807"/>
      <w:bookmarkStart w:id="400" w:name="_Toc56497936"/>
      <w:bookmarkStart w:id="401" w:name="_Toc74989582"/>
      <w:r>
        <w:t>6.1.5.3</w:t>
      </w:r>
      <w:r w:rsidRPr="00986E88">
        <w:rPr>
          <w:noProof/>
        </w:rPr>
        <w:t>.3</w:t>
      </w:r>
      <w:r w:rsidRPr="00986E88">
        <w:rPr>
          <w:noProof/>
        </w:rPr>
        <w:tab/>
        <w:t>Standard Methods</w:t>
      </w:r>
      <w:bookmarkEnd w:id="397"/>
      <w:bookmarkEnd w:id="398"/>
      <w:bookmarkEnd w:id="399"/>
      <w:bookmarkEnd w:id="400"/>
      <w:bookmarkEnd w:id="401"/>
    </w:p>
    <w:p w14:paraId="57A3E094" w14:textId="77777777" w:rsidR="0079399B" w:rsidRPr="00986E88" w:rsidRDefault="0079399B" w:rsidP="0079399B">
      <w:pPr>
        <w:pStyle w:val="Heading6"/>
        <w:rPr>
          <w:noProof/>
        </w:rPr>
      </w:pPr>
      <w:bookmarkStart w:id="402" w:name="_Toc42953879"/>
      <w:bookmarkStart w:id="403" w:name="_Toc43463196"/>
      <w:bookmarkStart w:id="404" w:name="_Toc49847808"/>
      <w:bookmarkStart w:id="405" w:name="_Toc56497937"/>
      <w:bookmarkStart w:id="406" w:name="_Toc74989583"/>
      <w:r>
        <w:t>6.1.5.3.3</w:t>
      </w:r>
      <w:r w:rsidRPr="00986E88">
        <w:rPr>
          <w:noProof/>
        </w:rPr>
        <w:t>.1</w:t>
      </w:r>
      <w:r w:rsidRPr="00986E88">
        <w:rPr>
          <w:noProof/>
        </w:rPr>
        <w:tab/>
        <w:t>POST</w:t>
      </w:r>
      <w:bookmarkEnd w:id="402"/>
      <w:bookmarkEnd w:id="403"/>
      <w:bookmarkEnd w:id="404"/>
      <w:bookmarkEnd w:id="405"/>
      <w:bookmarkEnd w:id="406"/>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77777777" w:rsidR="0079399B" w:rsidRPr="004F472B" w:rsidRDefault="0079399B" w:rsidP="00E71EE5">
            <w:pPr>
              <w:pStyle w:val="TAL"/>
            </w:pPr>
            <w:r>
              <w:t>SliceAuthNotification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79399B"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21EAAF4C" w14:textId="77777777" w:rsidR="0079399B" w:rsidRPr="004F472B" w:rsidRDefault="0079399B" w:rsidP="00E71EE5">
            <w:pPr>
              <w:pStyle w:val="TAL"/>
            </w:pPr>
          </w:p>
        </w:tc>
      </w:tr>
      <w:tr w:rsidR="0079399B"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E16671" w14:textId="77777777"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14:paraId="3EF3D592" w14:textId="77777777" w:rsidR="0079399B" w:rsidRPr="00C645A2" w:rsidRDefault="0079399B" w:rsidP="0079399B">
      <w:pPr>
        <w:rPr>
          <w:rFonts w:ascii="Arial" w:hAnsi="Arial" w:cs="Arial"/>
          <w:sz w:val="18"/>
          <w:szCs w:val="18"/>
        </w:rPr>
      </w:pPr>
    </w:p>
    <w:p w14:paraId="2B55119D" w14:textId="77777777" w:rsidR="008A6D4A" w:rsidRDefault="008A6D4A" w:rsidP="008A6D4A">
      <w:pPr>
        <w:pStyle w:val="Heading3"/>
      </w:pPr>
      <w:bookmarkStart w:id="407" w:name="_Toc42953880"/>
      <w:bookmarkStart w:id="408" w:name="_Toc43463197"/>
      <w:bookmarkStart w:id="409" w:name="_Toc49847809"/>
      <w:bookmarkStart w:id="410" w:name="_Toc56497938"/>
      <w:bookmarkStart w:id="411" w:name="_Toc74989584"/>
      <w:r>
        <w:t>6.1.6</w:t>
      </w:r>
      <w:r>
        <w:tab/>
        <w:t>Data Model</w:t>
      </w:r>
      <w:bookmarkEnd w:id="389"/>
      <w:bookmarkEnd w:id="390"/>
      <w:bookmarkEnd w:id="407"/>
      <w:bookmarkEnd w:id="408"/>
      <w:bookmarkEnd w:id="409"/>
      <w:bookmarkEnd w:id="410"/>
      <w:bookmarkEnd w:id="411"/>
    </w:p>
    <w:p w14:paraId="79918A20" w14:textId="77777777" w:rsidR="008A6D4A" w:rsidRDefault="008A6D4A" w:rsidP="008A6D4A">
      <w:pPr>
        <w:pStyle w:val="Heading4"/>
      </w:pPr>
      <w:bookmarkStart w:id="412" w:name="_Toc510696633"/>
      <w:bookmarkStart w:id="413" w:name="_Toc35971428"/>
      <w:bookmarkStart w:id="414" w:name="_Toc42953881"/>
      <w:bookmarkStart w:id="415" w:name="_Toc43463198"/>
      <w:bookmarkStart w:id="416" w:name="_Toc49847810"/>
      <w:bookmarkStart w:id="417" w:name="_Toc56497939"/>
      <w:bookmarkStart w:id="418" w:name="_Toc74989585"/>
      <w:r>
        <w:t>6.1.6.1</w:t>
      </w:r>
      <w:r>
        <w:tab/>
        <w:t>General</w:t>
      </w:r>
      <w:bookmarkEnd w:id="412"/>
      <w:bookmarkEnd w:id="413"/>
      <w:bookmarkEnd w:id="414"/>
      <w:bookmarkEnd w:id="415"/>
      <w:bookmarkEnd w:id="416"/>
      <w:bookmarkEnd w:id="417"/>
      <w:bookmarkEnd w:id="418"/>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8A6D4A">
      <w:pPr>
        <w:pStyle w:val="Heading4"/>
        <w:rPr>
          <w:lang w:val="en-US"/>
        </w:rPr>
      </w:pPr>
      <w:bookmarkStart w:id="419" w:name="_Toc510696634"/>
      <w:bookmarkStart w:id="420" w:name="_Toc35971429"/>
      <w:bookmarkStart w:id="421" w:name="_Toc42953882"/>
      <w:bookmarkStart w:id="422" w:name="_Toc43463199"/>
      <w:bookmarkStart w:id="423" w:name="_Toc49847811"/>
      <w:bookmarkStart w:id="424" w:name="_Toc56497940"/>
      <w:bookmarkStart w:id="425" w:name="_Toc749895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
      <w:bookmarkEnd w:id="420"/>
      <w:bookmarkEnd w:id="421"/>
      <w:bookmarkEnd w:id="422"/>
      <w:bookmarkEnd w:id="423"/>
      <w:bookmarkEnd w:id="424"/>
      <w:bookmarkEnd w:id="425"/>
    </w:p>
    <w:p w14:paraId="7560F7A2" w14:textId="77777777" w:rsidR="001D1BBA" w:rsidRPr="00544965" w:rsidRDefault="001D1BBA" w:rsidP="001D1BBA">
      <w:bookmarkStart w:id="426" w:name="_Toc510696635"/>
      <w:bookmarkStart w:id="427"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8A6D4A">
      <w:pPr>
        <w:pStyle w:val="Heading5"/>
      </w:pPr>
      <w:bookmarkStart w:id="428" w:name="_Toc42953883"/>
      <w:bookmarkStart w:id="429" w:name="_Toc43463200"/>
      <w:bookmarkStart w:id="430" w:name="_Toc49847812"/>
      <w:bookmarkStart w:id="431" w:name="_Toc56497941"/>
      <w:bookmarkStart w:id="432" w:name="_Toc74989587"/>
      <w:r>
        <w:t>6.1.6.2.1</w:t>
      </w:r>
      <w:r>
        <w:tab/>
        <w:t>Introduction</w:t>
      </w:r>
      <w:bookmarkEnd w:id="426"/>
      <w:bookmarkEnd w:id="427"/>
      <w:bookmarkEnd w:id="428"/>
      <w:bookmarkEnd w:id="429"/>
      <w:bookmarkEnd w:id="430"/>
      <w:bookmarkEnd w:id="431"/>
      <w:bookmarkEnd w:id="432"/>
    </w:p>
    <w:p w14:paraId="07E00D6D" w14:textId="77777777" w:rsidR="008A6D4A" w:rsidRDefault="008A6D4A" w:rsidP="008A6D4A">
      <w:r>
        <w:t>This clause defines the structures to be used in resource representations.</w:t>
      </w:r>
    </w:p>
    <w:p w14:paraId="396FC931" w14:textId="77777777" w:rsidR="008A6D4A" w:rsidRDefault="008A6D4A" w:rsidP="008A6D4A">
      <w:pPr>
        <w:pStyle w:val="Heading5"/>
      </w:pPr>
      <w:bookmarkStart w:id="433" w:name="_Toc510696636"/>
      <w:bookmarkStart w:id="434" w:name="_Toc35971431"/>
      <w:bookmarkStart w:id="435" w:name="_Toc42953884"/>
      <w:bookmarkStart w:id="436" w:name="_Toc43463201"/>
      <w:bookmarkStart w:id="437" w:name="_Toc49847813"/>
      <w:bookmarkStart w:id="438" w:name="_Toc56497942"/>
      <w:bookmarkStart w:id="439" w:name="_Toc74989588"/>
      <w:r>
        <w:lastRenderedPageBreak/>
        <w:t>6.1.6.2.2</w:t>
      </w:r>
      <w:r>
        <w:tab/>
        <w:t xml:space="preserve">Type: </w:t>
      </w:r>
      <w:bookmarkEnd w:id="433"/>
      <w:bookmarkEnd w:id="434"/>
      <w:r w:rsidR="00347E3D">
        <w:t>Slice</w:t>
      </w:r>
      <w:r w:rsidR="00347E3D" w:rsidRPr="00544965">
        <w:t>AuthInfo</w:t>
      </w:r>
      <w:bookmarkEnd w:id="435"/>
      <w:bookmarkEnd w:id="436"/>
      <w:bookmarkEnd w:id="437"/>
      <w:bookmarkEnd w:id="438"/>
      <w:bookmarkEnd w:id="439"/>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E6A481"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8A6D4A">
      <w:pPr>
        <w:pStyle w:val="Heading5"/>
      </w:pPr>
      <w:bookmarkStart w:id="440" w:name="_Toc510696637"/>
      <w:bookmarkStart w:id="441" w:name="_Toc35971432"/>
      <w:bookmarkStart w:id="442" w:name="_Toc42953885"/>
      <w:bookmarkStart w:id="443" w:name="_Toc43463202"/>
      <w:bookmarkStart w:id="444" w:name="_Toc49847814"/>
      <w:bookmarkStart w:id="445" w:name="_Toc56497943"/>
      <w:bookmarkStart w:id="446" w:name="_Toc74989589"/>
      <w:r>
        <w:t>6.1.6.2.3</w:t>
      </w:r>
      <w:r>
        <w:tab/>
        <w:t xml:space="preserve">Type: </w:t>
      </w:r>
      <w:bookmarkEnd w:id="440"/>
      <w:bookmarkEnd w:id="441"/>
      <w:r w:rsidR="00CC6855">
        <w:t>SliceAuthContext</w:t>
      </w:r>
      <w:bookmarkEnd w:id="442"/>
      <w:bookmarkEnd w:id="443"/>
      <w:bookmarkEnd w:id="444"/>
      <w:bookmarkEnd w:id="445"/>
      <w:bookmarkEnd w:id="446"/>
    </w:p>
    <w:p w14:paraId="55E4765E" w14:textId="77777777" w:rsidR="00D85410" w:rsidRDefault="00D85410" w:rsidP="00D85410">
      <w:pPr>
        <w:pStyle w:val="TH"/>
      </w:pPr>
      <w:bookmarkStart w:id="447" w:name="_Toc510696638"/>
      <w:bookmarkStart w:id="448"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D85410">
      <w:pPr>
        <w:pStyle w:val="Heading5"/>
      </w:pPr>
      <w:bookmarkStart w:id="449" w:name="_Toc42953886"/>
      <w:bookmarkStart w:id="450" w:name="_Toc43463203"/>
      <w:bookmarkStart w:id="451" w:name="_Toc49847815"/>
      <w:bookmarkStart w:id="452" w:name="_Toc56497944"/>
      <w:bookmarkStart w:id="453" w:name="_Toc74989590"/>
      <w:r>
        <w:t>6.1.6.2.4</w:t>
      </w:r>
      <w:r>
        <w:tab/>
        <w:t>Type: SliceAuthConfirmationData</w:t>
      </w:r>
      <w:bookmarkEnd w:id="449"/>
      <w:bookmarkEnd w:id="450"/>
      <w:bookmarkEnd w:id="451"/>
      <w:bookmarkEnd w:id="452"/>
      <w:bookmarkEnd w:id="453"/>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D85410">
      <w:pPr>
        <w:pStyle w:val="Heading5"/>
      </w:pPr>
      <w:bookmarkStart w:id="454" w:name="_Toc42953887"/>
      <w:bookmarkStart w:id="455" w:name="_Toc43463204"/>
      <w:bookmarkStart w:id="456" w:name="_Toc49847816"/>
      <w:bookmarkStart w:id="457" w:name="_Toc56497945"/>
      <w:bookmarkStart w:id="458" w:name="_Toc74989591"/>
      <w:r>
        <w:t>6.1.6.2.5</w:t>
      </w:r>
      <w:r>
        <w:tab/>
        <w:t>Type: SliceAuthConfirmationResponse</w:t>
      </w:r>
      <w:bookmarkEnd w:id="454"/>
      <w:bookmarkEnd w:id="455"/>
      <w:bookmarkEnd w:id="456"/>
      <w:bookmarkEnd w:id="457"/>
      <w:bookmarkEnd w:id="458"/>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D85410">
      <w:pPr>
        <w:pStyle w:val="Heading5"/>
      </w:pPr>
      <w:bookmarkStart w:id="459" w:name="_Toc42953888"/>
      <w:bookmarkStart w:id="460" w:name="_Toc43463205"/>
      <w:bookmarkStart w:id="461" w:name="_Toc49847817"/>
      <w:bookmarkStart w:id="462" w:name="_Toc56497946"/>
      <w:bookmarkStart w:id="463" w:name="_Toc74989592"/>
      <w:r>
        <w:lastRenderedPageBreak/>
        <w:t>6.1.6.2.6</w:t>
      </w:r>
      <w:r>
        <w:tab/>
        <w:t>Type: SliceAuthReauthNotification</w:t>
      </w:r>
      <w:bookmarkEnd w:id="459"/>
      <w:bookmarkEnd w:id="460"/>
      <w:bookmarkEnd w:id="461"/>
      <w:bookmarkEnd w:id="462"/>
      <w:bookmarkEnd w:id="463"/>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D85410">
      <w:pPr>
        <w:pStyle w:val="Heading5"/>
      </w:pPr>
      <w:bookmarkStart w:id="464" w:name="_Toc42953889"/>
      <w:bookmarkStart w:id="465" w:name="_Toc43463206"/>
      <w:bookmarkStart w:id="466" w:name="_Toc49847818"/>
      <w:bookmarkStart w:id="467" w:name="_Toc56497947"/>
      <w:bookmarkStart w:id="468" w:name="_Toc74989593"/>
      <w:r>
        <w:t>6.1.6.2.7</w:t>
      </w:r>
      <w:r>
        <w:tab/>
        <w:t>Type: SliceAuthRevocNotification</w:t>
      </w:r>
      <w:bookmarkEnd w:id="464"/>
      <w:bookmarkEnd w:id="465"/>
      <w:bookmarkEnd w:id="466"/>
      <w:bookmarkEnd w:id="467"/>
      <w:bookmarkEnd w:id="468"/>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8A6D4A">
      <w:pPr>
        <w:pStyle w:val="Heading4"/>
        <w:rPr>
          <w:lang w:val="en-US"/>
        </w:rPr>
      </w:pPr>
      <w:bookmarkStart w:id="469" w:name="_Toc42953890"/>
      <w:bookmarkStart w:id="470" w:name="_Toc43463207"/>
      <w:bookmarkStart w:id="471" w:name="_Toc49847819"/>
      <w:bookmarkStart w:id="472" w:name="_Toc56497948"/>
      <w:bookmarkStart w:id="473" w:name="_Toc749895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
      <w:bookmarkEnd w:id="448"/>
      <w:bookmarkEnd w:id="469"/>
      <w:bookmarkEnd w:id="470"/>
      <w:bookmarkEnd w:id="471"/>
      <w:bookmarkEnd w:id="472"/>
      <w:bookmarkEnd w:id="473"/>
    </w:p>
    <w:p w14:paraId="036501C0" w14:textId="77777777" w:rsidR="008A6D4A" w:rsidRPr="00384E92" w:rsidRDefault="008A6D4A" w:rsidP="008A6D4A">
      <w:pPr>
        <w:pStyle w:val="Heading5"/>
      </w:pPr>
      <w:bookmarkStart w:id="474" w:name="_Toc510696639"/>
      <w:bookmarkStart w:id="475" w:name="_Toc35971434"/>
      <w:bookmarkStart w:id="476" w:name="_Toc42953891"/>
      <w:bookmarkStart w:id="477" w:name="_Toc43463208"/>
      <w:bookmarkStart w:id="478" w:name="_Toc49847820"/>
      <w:bookmarkStart w:id="479" w:name="_Toc56497949"/>
      <w:bookmarkStart w:id="480" w:name="_Toc74989595"/>
      <w:r>
        <w:t>6.1.6.3.1</w:t>
      </w:r>
      <w:r w:rsidRPr="00384E92">
        <w:tab/>
        <w:t>Introduction</w:t>
      </w:r>
      <w:bookmarkEnd w:id="474"/>
      <w:bookmarkEnd w:id="475"/>
      <w:bookmarkEnd w:id="476"/>
      <w:bookmarkEnd w:id="477"/>
      <w:bookmarkEnd w:id="478"/>
      <w:bookmarkEnd w:id="479"/>
      <w:bookmarkEnd w:id="48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8A6D4A">
      <w:pPr>
        <w:pStyle w:val="Heading5"/>
      </w:pPr>
      <w:bookmarkStart w:id="481" w:name="_Toc510696640"/>
      <w:bookmarkStart w:id="482" w:name="_Toc35971435"/>
      <w:bookmarkStart w:id="483" w:name="_Toc42953892"/>
      <w:bookmarkStart w:id="484" w:name="_Toc43463209"/>
      <w:bookmarkStart w:id="485" w:name="_Toc49847821"/>
      <w:bookmarkStart w:id="486" w:name="_Toc56497950"/>
      <w:bookmarkStart w:id="487" w:name="_Toc74989596"/>
      <w:r>
        <w:t>6.1.6.3.2</w:t>
      </w:r>
      <w:r w:rsidRPr="00384E92">
        <w:tab/>
        <w:t>Simple data types</w:t>
      </w:r>
      <w:bookmarkEnd w:id="481"/>
      <w:bookmarkEnd w:id="482"/>
      <w:bookmarkEnd w:id="483"/>
      <w:bookmarkEnd w:id="484"/>
      <w:bookmarkEnd w:id="485"/>
      <w:bookmarkEnd w:id="486"/>
      <w:bookmarkEnd w:id="487"/>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8A6D4A">
      <w:pPr>
        <w:pStyle w:val="Heading5"/>
      </w:pPr>
      <w:bookmarkStart w:id="488" w:name="_Toc510696641"/>
      <w:bookmarkStart w:id="489" w:name="_Toc35971436"/>
      <w:bookmarkStart w:id="490" w:name="_Toc42953893"/>
      <w:bookmarkStart w:id="491" w:name="_Toc43463210"/>
      <w:bookmarkStart w:id="492" w:name="_Toc49847822"/>
      <w:bookmarkStart w:id="493" w:name="_Toc56497951"/>
      <w:bookmarkStart w:id="494" w:name="_Toc74989597"/>
      <w:r>
        <w:t>6.1.6.3.3</w:t>
      </w:r>
      <w:r w:rsidRPr="00BC662F">
        <w:tab/>
        <w:t xml:space="preserve">Enumeration: </w:t>
      </w:r>
      <w:bookmarkEnd w:id="488"/>
      <w:bookmarkEnd w:id="489"/>
      <w:r w:rsidR="00B7321C">
        <w:t>SliceAuthNotificationType</w:t>
      </w:r>
      <w:bookmarkEnd w:id="490"/>
      <w:bookmarkEnd w:id="491"/>
      <w:bookmarkEnd w:id="492"/>
      <w:bookmarkEnd w:id="493"/>
      <w:bookmarkEnd w:id="494"/>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8A6D4A">
      <w:pPr>
        <w:pStyle w:val="Heading4"/>
        <w:rPr>
          <w:lang w:val="en-US"/>
        </w:rPr>
      </w:pPr>
      <w:bookmarkStart w:id="495" w:name="_Toc510696643"/>
      <w:bookmarkStart w:id="496" w:name="_Toc35971438"/>
      <w:bookmarkStart w:id="497" w:name="_Toc42953894"/>
      <w:bookmarkStart w:id="498" w:name="_Toc43463211"/>
      <w:bookmarkStart w:id="499" w:name="_Toc49847823"/>
      <w:bookmarkStart w:id="500" w:name="_Toc56497952"/>
      <w:bookmarkStart w:id="501" w:name="_Toc749895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5"/>
      <w:bookmarkEnd w:id="496"/>
      <w:bookmarkEnd w:id="497"/>
      <w:bookmarkEnd w:id="498"/>
      <w:bookmarkEnd w:id="499"/>
      <w:bookmarkEnd w:id="500"/>
      <w:bookmarkEnd w:id="501"/>
    </w:p>
    <w:p w14:paraId="6EBF0944" w14:textId="77777777" w:rsidR="00122B00" w:rsidRPr="00384E92" w:rsidRDefault="00122B00" w:rsidP="00122B00">
      <w:bookmarkStart w:id="502" w:name="_Toc510696644"/>
      <w:bookmarkStart w:id="503" w:name="_Toc35971439"/>
      <w:r w:rsidRPr="00384E92">
        <w:t>The</w:t>
      </w:r>
      <w:r>
        <w:t>re is no alternative data types defined in this specification</w:t>
      </w:r>
      <w:r w:rsidRPr="00384E92">
        <w:t>.</w:t>
      </w:r>
    </w:p>
    <w:p w14:paraId="31D36606" w14:textId="77777777" w:rsidR="008A6D4A" w:rsidRDefault="008A6D4A" w:rsidP="008A6D4A">
      <w:pPr>
        <w:pStyle w:val="Heading4"/>
      </w:pPr>
      <w:bookmarkStart w:id="504" w:name="_Toc510696646"/>
      <w:bookmarkStart w:id="505" w:name="_Toc35971441"/>
      <w:bookmarkStart w:id="506" w:name="_Toc42953895"/>
      <w:bookmarkStart w:id="507" w:name="_Toc43463212"/>
      <w:bookmarkStart w:id="508" w:name="_Toc49847824"/>
      <w:bookmarkStart w:id="509" w:name="_Toc56497953"/>
      <w:bookmarkStart w:id="510" w:name="_Toc74989599"/>
      <w:bookmarkEnd w:id="502"/>
      <w:bookmarkEnd w:id="503"/>
      <w:r>
        <w:lastRenderedPageBreak/>
        <w:t>6.1.6.5</w:t>
      </w:r>
      <w:r>
        <w:tab/>
        <w:t>Binary data</w:t>
      </w:r>
      <w:bookmarkEnd w:id="504"/>
      <w:bookmarkEnd w:id="505"/>
      <w:bookmarkEnd w:id="506"/>
      <w:bookmarkEnd w:id="507"/>
      <w:bookmarkEnd w:id="508"/>
      <w:bookmarkEnd w:id="509"/>
      <w:bookmarkEnd w:id="510"/>
    </w:p>
    <w:p w14:paraId="15FDB273" w14:textId="77777777" w:rsidR="004F3204" w:rsidRPr="00384E92" w:rsidRDefault="004F3204" w:rsidP="004F3204">
      <w:bookmarkStart w:id="511" w:name="_Toc35971442"/>
      <w:r w:rsidRPr="00384E92">
        <w:t>The</w:t>
      </w:r>
      <w:r>
        <w:t>re is no binary data type defined in this specification</w:t>
      </w:r>
      <w:r w:rsidRPr="00384E92">
        <w:t>.</w:t>
      </w:r>
    </w:p>
    <w:p w14:paraId="40B39715" w14:textId="77777777" w:rsidR="008A6D4A" w:rsidRDefault="008A6D4A" w:rsidP="008A6D4A">
      <w:pPr>
        <w:pStyle w:val="Heading3"/>
      </w:pPr>
      <w:bookmarkStart w:id="512" w:name="_Toc510696647"/>
      <w:bookmarkStart w:id="513" w:name="_Toc35971443"/>
      <w:bookmarkStart w:id="514" w:name="_Toc42953896"/>
      <w:bookmarkStart w:id="515" w:name="_Toc43463213"/>
      <w:bookmarkStart w:id="516" w:name="_Toc49847825"/>
      <w:bookmarkStart w:id="517" w:name="_Toc56497954"/>
      <w:bookmarkStart w:id="518" w:name="_Toc74989600"/>
      <w:bookmarkEnd w:id="511"/>
      <w:r>
        <w:t>6.1.7</w:t>
      </w:r>
      <w:r>
        <w:tab/>
        <w:t>Error Handling</w:t>
      </w:r>
      <w:bookmarkEnd w:id="512"/>
      <w:bookmarkEnd w:id="513"/>
      <w:bookmarkEnd w:id="514"/>
      <w:bookmarkEnd w:id="515"/>
      <w:bookmarkEnd w:id="516"/>
      <w:bookmarkEnd w:id="517"/>
      <w:bookmarkEnd w:id="518"/>
    </w:p>
    <w:p w14:paraId="44B7C809" w14:textId="77777777" w:rsidR="008A6D4A" w:rsidRPr="00971458" w:rsidRDefault="008A6D4A" w:rsidP="008A6D4A">
      <w:pPr>
        <w:pStyle w:val="Heading4"/>
      </w:pPr>
      <w:bookmarkStart w:id="519" w:name="_Toc35971444"/>
      <w:bookmarkStart w:id="520" w:name="_Toc42953897"/>
      <w:bookmarkStart w:id="521" w:name="_Toc43463214"/>
      <w:bookmarkStart w:id="522" w:name="_Toc49847826"/>
      <w:bookmarkStart w:id="523" w:name="_Toc56497955"/>
      <w:bookmarkStart w:id="524" w:name="_Toc74989601"/>
      <w:r w:rsidRPr="00971458">
        <w:t>6.1.7.1</w:t>
      </w:r>
      <w:r w:rsidRPr="00971458">
        <w:tab/>
        <w:t>General</w:t>
      </w:r>
      <w:bookmarkEnd w:id="519"/>
      <w:bookmarkEnd w:id="520"/>
      <w:bookmarkEnd w:id="521"/>
      <w:bookmarkEnd w:id="522"/>
      <w:bookmarkEnd w:id="523"/>
      <w:bookmarkEnd w:id="524"/>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8A6D4A">
      <w:pPr>
        <w:pStyle w:val="Heading4"/>
      </w:pPr>
      <w:bookmarkStart w:id="525" w:name="_Toc35971445"/>
      <w:bookmarkStart w:id="526" w:name="_Toc42953898"/>
      <w:bookmarkStart w:id="527" w:name="_Toc43463215"/>
      <w:bookmarkStart w:id="528" w:name="_Toc49847827"/>
      <w:bookmarkStart w:id="529" w:name="_Toc56497956"/>
      <w:bookmarkStart w:id="530" w:name="_Toc74989602"/>
      <w:r w:rsidRPr="00971458">
        <w:t>6.1.7.2</w:t>
      </w:r>
      <w:r w:rsidRPr="00971458">
        <w:tab/>
        <w:t>Protocol Errors</w:t>
      </w:r>
      <w:bookmarkEnd w:id="525"/>
      <w:bookmarkEnd w:id="526"/>
      <w:bookmarkEnd w:id="527"/>
      <w:bookmarkEnd w:id="528"/>
      <w:bookmarkEnd w:id="529"/>
      <w:bookmarkEnd w:id="530"/>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8A6D4A">
      <w:pPr>
        <w:pStyle w:val="Heading4"/>
      </w:pPr>
      <w:bookmarkStart w:id="531" w:name="_Toc35971446"/>
      <w:bookmarkStart w:id="532" w:name="_Toc42953899"/>
      <w:bookmarkStart w:id="533" w:name="_Toc43463216"/>
      <w:bookmarkStart w:id="534" w:name="_Toc49847828"/>
      <w:bookmarkStart w:id="535" w:name="_Toc56497957"/>
      <w:bookmarkStart w:id="536" w:name="_Toc74989603"/>
      <w:r>
        <w:t>6.1.7.3</w:t>
      </w:r>
      <w:r>
        <w:tab/>
        <w:t>Application Errors</w:t>
      </w:r>
      <w:bookmarkEnd w:id="531"/>
      <w:bookmarkEnd w:id="532"/>
      <w:bookmarkEnd w:id="533"/>
      <w:bookmarkEnd w:id="534"/>
      <w:bookmarkEnd w:id="535"/>
      <w:bookmarkEnd w:id="536"/>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37" w:name="_Toc492899751"/>
      <w:bookmarkStart w:id="538" w:name="_Toc492900030"/>
      <w:bookmarkStart w:id="539" w:name="_Toc492967832"/>
      <w:bookmarkStart w:id="540" w:name="_Toc492972920"/>
      <w:bookmarkStart w:id="541" w:name="_Toc492973140"/>
      <w:bookmarkStart w:id="542" w:name="_Toc493774060"/>
      <w:bookmarkStart w:id="543" w:name="_Toc508285804"/>
      <w:bookmarkStart w:id="544" w:name="_Toc508287269"/>
      <w:bookmarkStart w:id="545" w:name="_Toc510696648"/>
      <w:bookmarkStart w:id="546" w:name="_Toc35971447"/>
    </w:p>
    <w:p w14:paraId="05ACE1F3" w14:textId="77777777" w:rsidR="008A6D4A" w:rsidRPr="0023018E" w:rsidRDefault="008A6D4A" w:rsidP="008A6D4A">
      <w:pPr>
        <w:pStyle w:val="Heading2"/>
        <w:rPr>
          <w:lang w:eastAsia="zh-CN"/>
        </w:rPr>
      </w:pPr>
      <w:bookmarkStart w:id="547" w:name="_Toc42953900"/>
      <w:bookmarkStart w:id="548" w:name="_Toc43463217"/>
      <w:bookmarkStart w:id="549" w:name="_Toc49847829"/>
      <w:bookmarkStart w:id="550" w:name="_Toc56497958"/>
      <w:bookmarkStart w:id="551" w:name="_Toc74989604"/>
      <w:r>
        <w:t>6.1.8</w:t>
      </w:r>
      <w:r w:rsidRPr="0023018E">
        <w:rPr>
          <w:lang w:eastAsia="zh-CN"/>
        </w:rPr>
        <w:tab/>
        <w:t>Feature negotiation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8A6D4A">
      <w:pPr>
        <w:pStyle w:val="Heading2"/>
      </w:pPr>
      <w:bookmarkStart w:id="552" w:name="_Toc532994477"/>
      <w:bookmarkStart w:id="553" w:name="_Toc35971448"/>
      <w:bookmarkStart w:id="554" w:name="_Toc42953901"/>
      <w:bookmarkStart w:id="555" w:name="_Toc43463218"/>
      <w:bookmarkStart w:id="556" w:name="_Toc49847830"/>
      <w:bookmarkStart w:id="557" w:name="_Toc56497959"/>
      <w:bookmarkStart w:id="558" w:name="_Hlk525137310"/>
      <w:bookmarkStart w:id="559" w:name="_Toc510696649"/>
      <w:bookmarkStart w:id="560" w:name="_Toc74989605"/>
      <w:r>
        <w:t>6.1.9</w:t>
      </w:r>
      <w:r w:rsidRPr="001E7573">
        <w:tab/>
        <w:t>Security</w:t>
      </w:r>
      <w:bookmarkEnd w:id="552"/>
      <w:bookmarkEnd w:id="553"/>
      <w:bookmarkEnd w:id="554"/>
      <w:bookmarkEnd w:id="555"/>
      <w:bookmarkEnd w:id="556"/>
      <w:bookmarkEnd w:id="557"/>
      <w:bookmarkEnd w:id="560"/>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bookmarkStart w:id="561" w:name="_Hlk530142087"/>
      <w:bookmarkEnd w:id="558"/>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59"/>
    <w:bookmarkEnd w:id="561"/>
    <w:p w14:paraId="54635F73" w14:textId="77777777" w:rsidR="008A6D4A" w:rsidRDefault="008A6D4A" w:rsidP="008A6D4A">
      <w:pPr>
        <w:pStyle w:val="Heading8"/>
      </w:pPr>
      <w:r>
        <w:br w:type="page"/>
      </w:r>
      <w:bookmarkStart w:id="562" w:name="_Toc510696650"/>
      <w:bookmarkStart w:id="563" w:name="_Toc35971450"/>
      <w:bookmarkStart w:id="564" w:name="_Toc42953902"/>
      <w:bookmarkStart w:id="565" w:name="_Toc43463219"/>
      <w:bookmarkStart w:id="566" w:name="_Toc49847831"/>
      <w:bookmarkStart w:id="567" w:name="_Toc56497960"/>
      <w:bookmarkStart w:id="568" w:name="_Toc74989606"/>
      <w:r w:rsidRPr="004D3578">
        <w:lastRenderedPageBreak/>
        <w:t>Annex A (normative):</w:t>
      </w:r>
      <w:r w:rsidRPr="004D3578">
        <w:br/>
      </w:r>
      <w:r>
        <w:t>OpenAPI specification</w:t>
      </w:r>
      <w:bookmarkEnd w:id="562"/>
      <w:bookmarkEnd w:id="563"/>
      <w:bookmarkEnd w:id="564"/>
      <w:bookmarkEnd w:id="565"/>
      <w:bookmarkEnd w:id="566"/>
      <w:bookmarkEnd w:id="567"/>
      <w:bookmarkEnd w:id="568"/>
    </w:p>
    <w:p w14:paraId="0351A0F0" w14:textId="77777777" w:rsidR="008A6D4A" w:rsidRDefault="008A6D4A" w:rsidP="008A6D4A">
      <w:pPr>
        <w:pStyle w:val="Heading2"/>
      </w:pPr>
      <w:bookmarkStart w:id="569" w:name="_Toc510696651"/>
      <w:bookmarkStart w:id="570" w:name="_Toc35971451"/>
      <w:bookmarkStart w:id="571" w:name="_Toc42953903"/>
      <w:bookmarkStart w:id="572" w:name="_Toc43463220"/>
      <w:bookmarkStart w:id="573" w:name="_Toc49847832"/>
      <w:bookmarkStart w:id="574" w:name="_Toc56497961"/>
      <w:bookmarkStart w:id="575" w:name="_Toc74989607"/>
      <w:r>
        <w:t>A.1</w:t>
      </w:r>
      <w:r>
        <w:tab/>
        <w:t>General</w:t>
      </w:r>
      <w:bookmarkEnd w:id="569"/>
      <w:bookmarkEnd w:id="570"/>
      <w:bookmarkEnd w:id="571"/>
      <w:bookmarkEnd w:id="572"/>
      <w:bookmarkEnd w:id="573"/>
      <w:bookmarkEnd w:id="574"/>
      <w:bookmarkEnd w:id="575"/>
    </w:p>
    <w:p w14:paraId="6D97C8B6" w14:textId="77777777" w:rsidR="008A6D4A" w:rsidRPr="00540071" w:rsidRDefault="008A6D4A" w:rsidP="008A6D4A">
      <w:bookmarkStart w:id="576"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5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8A6D4A">
      <w:pPr>
        <w:pStyle w:val="Heading2"/>
        <w:rPr>
          <w:lang w:val="fi-FI"/>
        </w:rPr>
      </w:pPr>
      <w:bookmarkStart w:id="578" w:name="_Toc42953904"/>
      <w:bookmarkStart w:id="579" w:name="_Toc43463221"/>
      <w:bookmarkStart w:id="580" w:name="_Toc49847833"/>
      <w:bookmarkStart w:id="581" w:name="_Toc56497962"/>
      <w:bookmarkStart w:id="582" w:name="_Toc74989608"/>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76"/>
      <w:bookmarkEnd w:id="577"/>
      <w:bookmarkEnd w:id="578"/>
      <w:bookmarkEnd w:id="579"/>
      <w:bookmarkEnd w:id="580"/>
      <w:bookmarkEnd w:id="581"/>
      <w:bookmarkEnd w:id="582"/>
    </w:p>
    <w:p w14:paraId="40F7892A" w14:textId="77777777" w:rsidR="008A6D4A" w:rsidRPr="003B5AEF" w:rsidRDefault="008A6D4A" w:rsidP="008A6D4A">
      <w:pPr>
        <w:pStyle w:val="PL"/>
        <w:rPr>
          <w:lang w:val="fi-FI"/>
        </w:rPr>
      </w:pPr>
      <w:bookmarkStart w:id="583" w:name="_Hlk515634373"/>
      <w:bookmarkStart w:id="584" w:name="_Hlk515642979"/>
      <w:bookmarkStart w:id="585" w:name="_Toc510696653"/>
      <w:r w:rsidRPr="003B5AEF">
        <w:rPr>
          <w:lang w:val="fi-FI"/>
        </w:rPr>
        <w:t>openapi: 3.0.0</w:t>
      </w: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FF25E7B" w:rsidR="008A6D4A" w:rsidRPr="003B6423" w:rsidRDefault="008A6D4A" w:rsidP="008A6D4A">
      <w:pPr>
        <w:pStyle w:val="PL"/>
        <w:rPr>
          <w:lang w:val="fr-FR"/>
        </w:rPr>
      </w:pPr>
      <w:r w:rsidRPr="003B6423">
        <w:rPr>
          <w:lang w:val="fr-FR"/>
        </w:rPr>
        <w:t xml:space="preserve">  version: </w:t>
      </w:r>
      <w:r>
        <w:rPr>
          <w:lang w:val="fr-FR"/>
        </w:rPr>
        <w:t>1.0.</w:t>
      </w:r>
      <w:r w:rsidR="000A04A5">
        <w:rPr>
          <w:lang w:val="fr-FR"/>
        </w:rPr>
        <w:t>3</w:t>
      </w:r>
    </w:p>
    <w:p w14:paraId="060021AB" w14:textId="77777777" w:rsidR="008A6D4A" w:rsidRDefault="008A6D4A" w:rsidP="008A6D4A">
      <w:pPr>
        <w:pStyle w:val="PL"/>
      </w:pPr>
      <w:r w:rsidRPr="003B6423">
        <w:rPr>
          <w:lang w:val="fr-FR"/>
        </w:rPr>
        <w:t xml:space="preserve">  description: </w:t>
      </w:r>
      <w:r>
        <w:t>|</w:t>
      </w:r>
    </w:p>
    <w:p w14:paraId="4E184EF3"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599921A" w14:textId="1FFFDC45" w:rsidR="008A6D4A" w:rsidRDefault="008A6D4A" w:rsidP="008A6D4A">
      <w:pPr>
        <w:pStyle w:val="PL"/>
      </w:pPr>
      <w:r>
        <w:t xml:space="preserve">    © </w:t>
      </w:r>
      <w:r w:rsidR="00214A7F">
        <w:t>2021</w:t>
      </w:r>
      <w:r>
        <w:t>, 3GPP Organizational Partners (ARIB, ATIS, CCSA, ETSI, TSDSI, TTA, TTC).</w:t>
      </w:r>
    </w:p>
    <w:p w14:paraId="3F86B069" w14:textId="77777777" w:rsidR="008A6D4A" w:rsidRDefault="008A6D4A" w:rsidP="008A6D4A">
      <w:pPr>
        <w:pStyle w:val="PL"/>
      </w:pPr>
      <w:r>
        <w:t xml:space="preserve">    All rights reserved.</w:t>
      </w:r>
    </w:p>
    <w:p w14:paraId="2D2A7221" w14:textId="77777777" w:rsidR="008A6D4A" w:rsidRPr="003B6423" w:rsidRDefault="008A6D4A" w:rsidP="008A6D4A">
      <w:pPr>
        <w:pStyle w:val="PL"/>
        <w:rPr>
          <w:lang w:val="fr-FR"/>
        </w:rPr>
      </w:pPr>
      <w:bookmarkStart w:id="586" w:name="_Hlk514243590"/>
      <w:r w:rsidRPr="003B6423">
        <w:rPr>
          <w:lang w:val="fr-FR"/>
        </w:rPr>
        <w:t>externalDocs:</w:t>
      </w:r>
    </w:p>
    <w:p w14:paraId="5069287D" w14:textId="001F6FCD"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0A04A5">
        <w:rPr>
          <w:lang w:val="fr-FR" w:eastAsia="zh-CN"/>
        </w:rPr>
        <w:t>4</w:t>
      </w:r>
      <w:r w:rsidR="00144CB5">
        <w:rPr>
          <w:lang w:val="fr-FR" w:eastAsia="zh-CN"/>
        </w:rPr>
        <w:t>.0</w:t>
      </w:r>
      <w:r w:rsidRPr="003B6423">
        <w:rPr>
          <w:lang w:val="fr-FR"/>
        </w:rPr>
        <w:t>.</w:t>
      </w:r>
    </w:p>
    <w:p w14:paraId="6D432EB4"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86"/>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bookmarkStart w:id="587" w:name="_Hlk515639407"/>
      <w:bookmarkEnd w:id="583"/>
      <w:bookmarkEnd w:id="584"/>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lastRenderedPageBreak/>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lastRenderedPageBreak/>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lastRenderedPageBreak/>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22415E24" w14:textId="77777777" w:rsidR="007F24FD" w:rsidRPr="00B3056F" w:rsidRDefault="007F24FD" w:rsidP="007F24FD">
      <w:pPr>
        <w:pStyle w:val="PL"/>
      </w:pPr>
      <w:r>
        <w:t xml:space="preserve">    </w:t>
      </w:r>
      <w:r w:rsidRPr="00B3056F">
        <w:t># COMPLEX TYPES:</w:t>
      </w:r>
    </w:p>
    <w:p w14:paraId="40C54260" w14:textId="77777777" w:rsidR="007F24FD" w:rsidRPr="00B3056F" w:rsidRDefault="007F24FD"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lastRenderedPageBreak/>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63A28EFC" w14:textId="77777777" w:rsidR="007F24FD" w:rsidRPr="00B3056F" w:rsidRDefault="007F24FD" w:rsidP="007F24FD">
      <w:pPr>
        <w:pStyle w:val="PL"/>
      </w:pPr>
      <w:r>
        <w:t xml:space="preserve">    </w:t>
      </w:r>
      <w:r w:rsidRPr="00B3056F">
        <w:t xml:space="preserve"># </w:t>
      </w:r>
      <w:r>
        <w:t>SIMPLE</w:t>
      </w:r>
      <w:r w:rsidRPr="00B3056F">
        <w:t xml:space="preserve"> TYPES:</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03034307" w14:textId="77777777" w:rsidR="007F24FD" w:rsidRPr="009E2D11" w:rsidRDefault="007F24FD" w:rsidP="007F24FD">
      <w:pPr>
        <w:pStyle w:val="PL"/>
      </w:pPr>
    </w:p>
    <w:p w14:paraId="2F2F1A9E" w14:textId="77777777" w:rsidR="007F24FD" w:rsidRPr="00544965" w:rsidRDefault="007F24FD" w:rsidP="007F24FD">
      <w:pPr>
        <w:pStyle w:val="PL"/>
      </w:pPr>
      <w:r w:rsidRPr="00544965">
        <w:t xml:space="preserve">    </w:t>
      </w:r>
      <w:r>
        <w:t>SliceAuthNotificationType</w:t>
      </w:r>
      <w:r w:rsidRPr="00544965">
        <w:t>:</w:t>
      </w:r>
    </w:p>
    <w:p w14:paraId="3D1CE649" w14:textId="77777777" w:rsidR="007F24FD" w:rsidRPr="00544965" w:rsidRDefault="007F24FD" w:rsidP="007F24FD">
      <w:pPr>
        <w:pStyle w:val="PL"/>
      </w:pPr>
      <w:r w:rsidRPr="00544965">
        <w:t xml:space="preserve">      type: string</w:t>
      </w:r>
    </w:p>
    <w:p w14:paraId="18BB428F" w14:textId="77777777" w:rsidR="007F24FD" w:rsidRPr="00544965" w:rsidRDefault="007F24FD" w:rsidP="007F24FD">
      <w:pPr>
        <w:pStyle w:val="PL"/>
      </w:pPr>
      <w:r w:rsidRPr="00544965">
        <w:t xml:space="preserve">      enum:</w:t>
      </w:r>
    </w:p>
    <w:p w14:paraId="62F518BA" w14:textId="77777777" w:rsidR="007F24FD" w:rsidRPr="00544965" w:rsidRDefault="007F24FD" w:rsidP="007F24FD">
      <w:pPr>
        <w:pStyle w:val="PL"/>
      </w:pPr>
      <w:r w:rsidRPr="00544965">
        <w:t xml:space="preserve">        - </w:t>
      </w:r>
      <w:r>
        <w:t>SLICE_RE_AUTH</w:t>
      </w:r>
    </w:p>
    <w:p w14:paraId="6FC27AEC" w14:textId="77777777" w:rsidR="007F24FD" w:rsidRPr="00544965" w:rsidRDefault="007F24FD" w:rsidP="007F24FD">
      <w:pPr>
        <w:pStyle w:val="PL"/>
      </w:pPr>
      <w:r w:rsidRPr="00544965">
        <w:t xml:space="preserve">        - </w:t>
      </w:r>
      <w:r>
        <w:t>SLICE_REVOCATION</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77777777" w:rsidR="007F24FD" w:rsidRPr="00544965" w:rsidRDefault="007F24FD" w:rsidP="007F24FD">
      <w:pPr>
        <w:pStyle w:val="PL"/>
      </w:pPr>
      <w:r w:rsidRPr="00544965">
        <w:t xml:space="preserve">      format: base64</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4F00EA98" w14:textId="77777777" w:rsidR="008A6D4A" w:rsidRPr="00986E88" w:rsidRDefault="008A6D4A" w:rsidP="008A6D4A">
      <w:pPr>
        <w:rPr>
          <w:noProof/>
        </w:rPr>
      </w:pPr>
    </w:p>
    <w:p w14:paraId="71349E2F" w14:textId="77777777" w:rsidR="008A6D4A" w:rsidRPr="004D3578" w:rsidRDefault="008A6D4A" w:rsidP="008A6D4A">
      <w:pPr>
        <w:pStyle w:val="Heading8"/>
      </w:pPr>
      <w:bookmarkStart w:id="588" w:name="historyclause"/>
      <w:bookmarkEnd w:id="585"/>
      <w:bookmarkEnd w:id="587"/>
      <w:r w:rsidRPr="004D3578">
        <w:br w:type="page"/>
      </w:r>
      <w:bookmarkStart w:id="589" w:name="_Toc510696654"/>
      <w:bookmarkStart w:id="590" w:name="_Toc35971454"/>
      <w:bookmarkStart w:id="591" w:name="_Toc42953905"/>
      <w:bookmarkStart w:id="592" w:name="_Toc43463222"/>
      <w:bookmarkStart w:id="593" w:name="_Toc49847834"/>
      <w:bookmarkStart w:id="594" w:name="_Toc56497963"/>
      <w:bookmarkStart w:id="595" w:name="_Toc74989609"/>
      <w:r w:rsidRPr="004D3578">
        <w:lastRenderedPageBreak/>
        <w:t xml:space="preserve">Annex </w:t>
      </w:r>
      <w:r>
        <w:t>B</w:t>
      </w:r>
      <w:r w:rsidRPr="004D3578">
        <w:t xml:space="preserve"> (informative):</w:t>
      </w:r>
      <w:r w:rsidRPr="004D3578">
        <w:br/>
        <w:t>Change history</w:t>
      </w:r>
      <w:bookmarkEnd w:id="589"/>
      <w:bookmarkEnd w:id="590"/>
      <w:bookmarkEnd w:id="591"/>
      <w:bookmarkEnd w:id="592"/>
      <w:bookmarkEnd w:id="593"/>
      <w:bookmarkEnd w:id="594"/>
      <w:bookmarkEnd w:id="595"/>
    </w:p>
    <w:bookmarkEnd w:id="58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07A04">
        <w:tc>
          <w:tcPr>
            <w:tcW w:w="800" w:type="dxa"/>
            <w:shd w:val="solid" w:color="FFFFFF" w:fill="auto"/>
          </w:tcPr>
          <w:p w14:paraId="3D82F20B"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FA4CEA">
            <w:pPr>
              <w:pStyle w:val="TAC"/>
              <w:rPr>
                <w:sz w:val="16"/>
                <w:szCs w:val="16"/>
              </w:rPr>
            </w:pPr>
            <w:r>
              <w:rPr>
                <w:sz w:val="16"/>
                <w:szCs w:val="16"/>
              </w:rPr>
              <w:t>CT#90</w:t>
            </w:r>
          </w:p>
        </w:tc>
        <w:tc>
          <w:tcPr>
            <w:tcW w:w="1094" w:type="dxa"/>
            <w:shd w:val="solid" w:color="FFFFFF" w:fill="auto"/>
          </w:tcPr>
          <w:p w14:paraId="1BB9B472" w14:textId="77777777" w:rsidR="00463A7B" w:rsidRDefault="00463A7B" w:rsidP="00FA4CEA">
            <w:pPr>
              <w:pStyle w:val="TAC"/>
              <w:rPr>
                <w:sz w:val="16"/>
                <w:szCs w:val="16"/>
              </w:rPr>
            </w:pPr>
            <w:r>
              <w:rPr>
                <w:sz w:val="16"/>
                <w:szCs w:val="16"/>
              </w:rPr>
              <w:t>CP-203054</w:t>
            </w:r>
          </w:p>
        </w:tc>
        <w:tc>
          <w:tcPr>
            <w:tcW w:w="567" w:type="dxa"/>
            <w:shd w:val="solid" w:color="FFFFFF" w:fill="auto"/>
          </w:tcPr>
          <w:p w14:paraId="3E4C2C11"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FA4CEA">
            <w:pPr>
              <w:pStyle w:val="TAR"/>
              <w:rPr>
                <w:sz w:val="16"/>
                <w:szCs w:val="16"/>
              </w:rPr>
            </w:pPr>
            <w:r>
              <w:rPr>
                <w:sz w:val="16"/>
                <w:szCs w:val="16"/>
              </w:rPr>
              <w:t>2</w:t>
            </w:r>
          </w:p>
        </w:tc>
        <w:tc>
          <w:tcPr>
            <w:tcW w:w="425" w:type="dxa"/>
            <w:shd w:val="solid" w:color="FFFFFF" w:fill="auto"/>
          </w:tcPr>
          <w:p w14:paraId="31DD9318" w14:textId="77777777" w:rsidR="00463A7B" w:rsidRDefault="00463A7B" w:rsidP="00FA4CEA">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FA4CEA">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FA4CEA">
            <w:pPr>
              <w:pStyle w:val="TAC"/>
              <w:rPr>
                <w:sz w:val="16"/>
                <w:szCs w:val="16"/>
              </w:rPr>
            </w:pPr>
            <w:r>
              <w:rPr>
                <w:sz w:val="16"/>
                <w:szCs w:val="16"/>
              </w:rPr>
              <w:t>CT#90</w:t>
            </w:r>
          </w:p>
        </w:tc>
        <w:tc>
          <w:tcPr>
            <w:tcW w:w="1094" w:type="dxa"/>
            <w:shd w:val="solid" w:color="FFFFFF" w:fill="auto"/>
          </w:tcPr>
          <w:p w14:paraId="0D19800B" w14:textId="77777777" w:rsidR="00463A7B" w:rsidRDefault="00463A7B" w:rsidP="00FA4CEA">
            <w:pPr>
              <w:pStyle w:val="TAC"/>
              <w:rPr>
                <w:sz w:val="16"/>
                <w:szCs w:val="16"/>
              </w:rPr>
            </w:pPr>
            <w:r>
              <w:rPr>
                <w:sz w:val="16"/>
                <w:szCs w:val="16"/>
              </w:rPr>
              <w:t>CP-203040</w:t>
            </w:r>
          </w:p>
        </w:tc>
        <w:tc>
          <w:tcPr>
            <w:tcW w:w="567" w:type="dxa"/>
            <w:shd w:val="solid" w:color="FFFFFF" w:fill="auto"/>
          </w:tcPr>
          <w:p w14:paraId="2651D6C7"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FA4CEA">
            <w:pPr>
              <w:pStyle w:val="TAR"/>
              <w:rPr>
                <w:sz w:val="16"/>
                <w:szCs w:val="16"/>
              </w:rPr>
            </w:pPr>
            <w:r>
              <w:rPr>
                <w:sz w:val="16"/>
                <w:szCs w:val="16"/>
              </w:rPr>
              <w:t>-</w:t>
            </w:r>
          </w:p>
        </w:tc>
        <w:tc>
          <w:tcPr>
            <w:tcW w:w="425" w:type="dxa"/>
            <w:shd w:val="solid" w:color="FFFFFF" w:fill="auto"/>
          </w:tcPr>
          <w:p w14:paraId="7606BDD0" w14:textId="77777777" w:rsidR="00463A7B" w:rsidRDefault="00463A7B" w:rsidP="00FA4CEA">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FA4CEA">
            <w:pPr>
              <w:pStyle w:val="TAC"/>
              <w:rPr>
                <w:sz w:val="16"/>
                <w:szCs w:val="16"/>
              </w:rPr>
            </w:pPr>
            <w:r>
              <w:rPr>
                <w:sz w:val="16"/>
                <w:szCs w:val="16"/>
              </w:rPr>
              <w:t>16.2.0</w:t>
            </w:r>
          </w:p>
        </w:tc>
      </w:tr>
      <w:tr w:rsidR="00463A7B" w:rsidRPr="004F472B" w:rsidDel="004B626B" w14:paraId="12C75A3E" w14:textId="77777777" w:rsidTr="00AE0512">
        <w:tc>
          <w:tcPr>
            <w:tcW w:w="800" w:type="dxa"/>
            <w:shd w:val="solid" w:color="FFFFFF" w:fill="auto"/>
          </w:tcPr>
          <w:p w14:paraId="03786F60"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FA4CEA">
            <w:pPr>
              <w:pStyle w:val="TAC"/>
              <w:rPr>
                <w:sz w:val="16"/>
                <w:szCs w:val="16"/>
              </w:rPr>
            </w:pPr>
            <w:r>
              <w:rPr>
                <w:sz w:val="16"/>
                <w:szCs w:val="16"/>
              </w:rPr>
              <w:t>CT#90</w:t>
            </w:r>
          </w:p>
        </w:tc>
        <w:tc>
          <w:tcPr>
            <w:tcW w:w="1094" w:type="dxa"/>
            <w:shd w:val="solid" w:color="FFFFFF" w:fill="auto"/>
          </w:tcPr>
          <w:p w14:paraId="6F4FA100" w14:textId="77777777" w:rsidR="00463A7B" w:rsidRDefault="00463A7B" w:rsidP="00FA4CEA">
            <w:pPr>
              <w:pStyle w:val="TAC"/>
              <w:rPr>
                <w:sz w:val="16"/>
                <w:szCs w:val="16"/>
              </w:rPr>
            </w:pPr>
            <w:r>
              <w:rPr>
                <w:sz w:val="16"/>
                <w:szCs w:val="16"/>
              </w:rPr>
              <w:t>CP-203048</w:t>
            </w:r>
          </w:p>
        </w:tc>
        <w:tc>
          <w:tcPr>
            <w:tcW w:w="567" w:type="dxa"/>
            <w:shd w:val="solid" w:color="FFFFFF" w:fill="auto"/>
          </w:tcPr>
          <w:p w14:paraId="5CE07303"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FA4CEA">
            <w:pPr>
              <w:pStyle w:val="TAR"/>
              <w:rPr>
                <w:sz w:val="16"/>
                <w:szCs w:val="16"/>
              </w:rPr>
            </w:pPr>
            <w:r>
              <w:rPr>
                <w:sz w:val="16"/>
                <w:szCs w:val="16"/>
              </w:rPr>
              <w:t>1</w:t>
            </w:r>
          </w:p>
        </w:tc>
        <w:tc>
          <w:tcPr>
            <w:tcW w:w="425" w:type="dxa"/>
            <w:shd w:val="solid" w:color="FFFFFF" w:fill="auto"/>
          </w:tcPr>
          <w:p w14:paraId="56ECDD71" w14:textId="77777777" w:rsidR="00463A7B" w:rsidRDefault="00463A7B" w:rsidP="00FA4CEA">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FA4CEA">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FA4CEA">
            <w:pPr>
              <w:pStyle w:val="TAC"/>
              <w:rPr>
                <w:sz w:val="16"/>
                <w:szCs w:val="16"/>
              </w:rPr>
            </w:pPr>
            <w:r>
              <w:rPr>
                <w:sz w:val="16"/>
                <w:szCs w:val="16"/>
              </w:rPr>
              <w:t>CT#90</w:t>
            </w:r>
          </w:p>
        </w:tc>
        <w:tc>
          <w:tcPr>
            <w:tcW w:w="1094" w:type="dxa"/>
            <w:shd w:val="solid" w:color="FFFFFF" w:fill="auto"/>
          </w:tcPr>
          <w:p w14:paraId="6DA6FA8B" w14:textId="77777777" w:rsidR="00463A7B" w:rsidRDefault="00463A7B" w:rsidP="00FA4CEA">
            <w:pPr>
              <w:pStyle w:val="TAC"/>
              <w:rPr>
                <w:sz w:val="16"/>
                <w:szCs w:val="16"/>
              </w:rPr>
            </w:pPr>
            <w:r>
              <w:rPr>
                <w:sz w:val="16"/>
                <w:szCs w:val="16"/>
              </w:rPr>
              <w:t>CP-203040</w:t>
            </w:r>
          </w:p>
        </w:tc>
        <w:tc>
          <w:tcPr>
            <w:tcW w:w="567" w:type="dxa"/>
            <w:shd w:val="solid" w:color="FFFFFF" w:fill="auto"/>
          </w:tcPr>
          <w:p w14:paraId="39E69C36"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FA4CEA">
            <w:pPr>
              <w:pStyle w:val="TAR"/>
              <w:rPr>
                <w:sz w:val="16"/>
                <w:szCs w:val="16"/>
              </w:rPr>
            </w:pPr>
            <w:r>
              <w:rPr>
                <w:sz w:val="16"/>
                <w:szCs w:val="16"/>
              </w:rPr>
              <w:t>1</w:t>
            </w:r>
          </w:p>
        </w:tc>
        <w:tc>
          <w:tcPr>
            <w:tcW w:w="425" w:type="dxa"/>
            <w:shd w:val="solid" w:color="FFFFFF" w:fill="auto"/>
          </w:tcPr>
          <w:p w14:paraId="250D8D99" w14:textId="77777777" w:rsidR="00463A7B" w:rsidRDefault="00463A7B" w:rsidP="00FA4CEA">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FA4CEA">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FA4CEA">
            <w:pPr>
              <w:pStyle w:val="TAC"/>
              <w:rPr>
                <w:sz w:val="16"/>
                <w:szCs w:val="16"/>
              </w:rPr>
            </w:pPr>
            <w:r>
              <w:rPr>
                <w:sz w:val="16"/>
                <w:szCs w:val="16"/>
              </w:rPr>
              <w:t>CT#90</w:t>
            </w:r>
          </w:p>
        </w:tc>
        <w:tc>
          <w:tcPr>
            <w:tcW w:w="1094" w:type="dxa"/>
            <w:shd w:val="solid" w:color="FFFFFF" w:fill="auto"/>
          </w:tcPr>
          <w:p w14:paraId="0E3DA44E" w14:textId="77777777" w:rsidR="00463A7B" w:rsidRDefault="00463A7B" w:rsidP="00FA4CEA">
            <w:pPr>
              <w:pStyle w:val="TAC"/>
              <w:rPr>
                <w:sz w:val="16"/>
                <w:szCs w:val="16"/>
              </w:rPr>
            </w:pPr>
            <w:r>
              <w:rPr>
                <w:sz w:val="16"/>
                <w:szCs w:val="16"/>
              </w:rPr>
              <w:t>CP-203036</w:t>
            </w:r>
          </w:p>
        </w:tc>
        <w:tc>
          <w:tcPr>
            <w:tcW w:w="567" w:type="dxa"/>
            <w:shd w:val="solid" w:color="FFFFFF" w:fill="auto"/>
          </w:tcPr>
          <w:p w14:paraId="6DD4F530"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FA4CEA">
            <w:pPr>
              <w:pStyle w:val="TAR"/>
              <w:rPr>
                <w:sz w:val="16"/>
                <w:szCs w:val="16"/>
              </w:rPr>
            </w:pPr>
            <w:r>
              <w:rPr>
                <w:sz w:val="16"/>
                <w:szCs w:val="16"/>
              </w:rPr>
              <w:t>-</w:t>
            </w:r>
          </w:p>
        </w:tc>
        <w:tc>
          <w:tcPr>
            <w:tcW w:w="425" w:type="dxa"/>
            <w:shd w:val="solid" w:color="FFFFFF" w:fill="auto"/>
          </w:tcPr>
          <w:p w14:paraId="2D8F3517" w14:textId="77777777" w:rsidR="00463A7B" w:rsidRDefault="00463A7B" w:rsidP="00FA4CEA">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FA4CEA">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FA4CEA">
            <w:pPr>
              <w:pStyle w:val="TAC"/>
              <w:rPr>
                <w:sz w:val="16"/>
                <w:szCs w:val="16"/>
              </w:rPr>
            </w:pPr>
            <w:r>
              <w:rPr>
                <w:sz w:val="16"/>
                <w:szCs w:val="16"/>
              </w:rPr>
              <w:t>2021-03</w:t>
            </w:r>
          </w:p>
        </w:tc>
        <w:tc>
          <w:tcPr>
            <w:tcW w:w="800" w:type="dxa"/>
            <w:shd w:val="solid" w:color="FFFFFF" w:fill="auto"/>
          </w:tcPr>
          <w:p w14:paraId="52235011" w14:textId="77777777" w:rsidR="00FE236F" w:rsidRDefault="00FE236F" w:rsidP="00FA4CEA">
            <w:pPr>
              <w:pStyle w:val="TAC"/>
              <w:rPr>
                <w:sz w:val="16"/>
                <w:szCs w:val="16"/>
              </w:rPr>
            </w:pPr>
            <w:r>
              <w:rPr>
                <w:sz w:val="16"/>
                <w:szCs w:val="16"/>
              </w:rPr>
              <w:t>CT#91</w:t>
            </w:r>
          </w:p>
        </w:tc>
        <w:tc>
          <w:tcPr>
            <w:tcW w:w="1094" w:type="dxa"/>
            <w:shd w:val="solid" w:color="FFFFFF" w:fill="auto"/>
          </w:tcPr>
          <w:p w14:paraId="2FC37378" w14:textId="77777777" w:rsidR="00FE236F" w:rsidRDefault="00FE236F" w:rsidP="00FA4CEA">
            <w:pPr>
              <w:pStyle w:val="TAC"/>
              <w:rPr>
                <w:sz w:val="16"/>
                <w:szCs w:val="16"/>
              </w:rPr>
            </w:pPr>
            <w:r>
              <w:rPr>
                <w:sz w:val="16"/>
                <w:szCs w:val="16"/>
              </w:rPr>
              <w:t>CP-210049</w:t>
            </w:r>
          </w:p>
        </w:tc>
        <w:tc>
          <w:tcPr>
            <w:tcW w:w="567" w:type="dxa"/>
            <w:shd w:val="solid" w:color="FFFFFF" w:fill="auto"/>
          </w:tcPr>
          <w:p w14:paraId="78318D85"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FA4CEA">
            <w:pPr>
              <w:pStyle w:val="TAR"/>
              <w:rPr>
                <w:sz w:val="16"/>
                <w:szCs w:val="16"/>
              </w:rPr>
            </w:pPr>
            <w:r>
              <w:rPr>
                <w:sz w:val="16"/>
                <w:szCs w:val="16"/>
              </w:rPr>
              <w:t>-</w:t>
            </w:r>
          </w:p>
        </w:tc>
        <w:tc>
          <w:tcPr>
            <w:tcW w:w="425" w:type="dxa"/>
            <w:shd w:val="solid" w:color="FFFFFF" w:fill="auto"/>
          </w:tcPr>
          <w:p w14:paraId="7E5B02DB" w14:textId="77777777" w:rsidR="00FE236F" w:rsidRDefault="00FE236F" w:rsidP="00FA4CEA">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FA4CEA">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FA4CEA">
            <w:pPr>
              <w:pStyle w:val="TAC"/>
              <w:rPr>
                <w:sz w:val="16"/>
                <w:szCs w:val="16"/>
              </w:rPr>
            </w:pPr>
            <w:r>
              <w:rPr>
                <w:sz w:val="16"/>
                <w:szCs w:val="16"/>
              </w:rPr>
              <w:t>2021-03</w:t>
            </w:r>
          </w:p>
        </w:tc>
        <w:tc>
          <w:tcPr>
            <w:tcW w:w="800" w:type="dxa"/>
            <w:shd w:val="solid" w:color="FFFFFF" w:fill="auto"/>
          </w:tcPr>
          <w:p w14:paraId="7997BB1F" w14:textId="77777777" w:rsidR="00FE236F" w:rsidRDefault="00FE236F" w:rsidP="00FA4CEA">
            <w:pPr>
              <w:pStyle w:val="TAC"/>
              <w:rPr>
                <w:sz w:val="16"/>
                <w:szCs w:val="16"/>
              </w:rPr>
            </w:pPr>
            <w:r>
              <w:rPr>
                <w:sz w:val="16"/>
                <w:szCs w:val="16"/>
              </w:rPr>
              <w:t>CT#91</w:t>
            </w:r>
          </w:p>
        </w:tc>
        <w:tc>
          <w:tcPr>
            <w:tcW w:w="1094" w:type="dxa"/>
            <w:shd w:val="solid" w:color="FFFFFF" w:fill="auto"/>
          </w:tcPr>
          <w:p w14:paraId="4CF29B5B" w14:textId="77777777" w:rsidR="00FE236F" w:rsidRDefault="00FE236F" w:rsidP="00FA4CEA">
            <w:pPr>
              <w:pStyle w:val="TAC"/>
              <w:rPr>
                <w:sz w:val="16"/>
                <w:szCs w:val="16"/>
              </w:rPr>
            </w:pPr>
            <w:r>
              <w:rPr>
                <w:sz w:val="16"/>
                <w:szCs w:val="16"/>
              </w:rPr>
              <w:t>CP-210054</w:t>
            </w:r>
          </w:p>
        </w:tc>
        <w:tc>
          <w:tcPr>
            <w:tcW w:w="567" w:type="dxa"/>
            <w:shd w:val="solid" w:color="FFFFFF" w:fill="auto"/>
          </w:tcPr>
          <w:p w14:paraId="123EDF15"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FA4CEA">
            <w:pPr>
              <w:pStyle w:val="TAR"/>
              <w:rPr>
                <w:sz w:val="16"/>
                <w:szCs w:val="16"/>
              </w:rPr>
            </w:pPr>
            <w:r>
              <w:rPr>
                <w:sz w:val="16"/>
                <w:szCs w:val="16"/>
              </w:rPr>
              <w:t>-</w:t>
            </w:r>
          </w:p>
        </w:tc>
        <w:tc>
          <w:tcPr>
            <w:tcW w:w="425" w:type="dxa"/>
            <w:shd w:val="solid" w:color="FFFFFF" w:fill="auto"/>
          </w:tcPr>
          <w:p w14:paraId="6AAF5678" w14:textId="77777777" w:rsidR="00FE236F" w:rsidRDefault="00FE236F" w:rsidP="00FA4CEA">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FA4CEA">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FA4CEA">
            <w:pPr>
              <w:pStyle w:val="TAC"/>
              <w:rPr>
                <w:sz w:val="16"/>
                <w:szCs w:val="16"/>
              </w:rPr>
            </w:pPr>
            <w:r>
              <w:rPr>
                <w:sz w:val="16"/>
                <w:szCs w:val="16"/>
              </w:rPr>
              <w:t>2021-03</w:t>
            </w:r>
          </w:p>
        </w:tc>
        <w:tc>
          <w:tcPr>
            <w:tcW w:w="800" w:type="dxa"/>
            <w:shd w:val="solid" w:color="FFFFFF" w:fill="auto"/>
          </w:tcPr>
          <w:p w14:paraId="12AFCD97" w14:textId="77777777" w:rsidR="0096652C" w:rsidRDefault="0096652C" w:rsidP="00FA4CEA">
            <w:pPr>
              <w:pStyle w:val="TAC"/>
              <w:rPr>
                <w:sz w:val="16"/>
                <w:szCs w:val="16"/>
              </w:rPr>
            </w:pPr>
            <w:r>
              <w:rPr>
                <w:sz w:val="16"/>
                <w:szCs w:val="16"/>
              </w:rPr>
              <w:t>CT#91</w:t>
            </w:r>
          </w:p>
        </w:tc>
        <w:tc>
          <w:tcPr>
            <w:tcW w:w="1094" w:type="dxa"/>
            <w:shd w:val="solid" w:color="FFFFFF" w:fill="auto"/>
          </w:tcPr>
          <w:p w14:paraId="7D6EDC50" w14:textId="77777777" w:rsidR="0096652C" w:rsidRDefault="0096652C" w:rsidP="00FA4CEA">
            <w:pPr>
              <w:pStyle w:val="TAC"/>
              <w:rPr>
                <w:sz w:val="16"/>
                <w:szCs w:val="16"/>
              </w:rPr>
            </w:pPr>
            <w:r>
              <w:rPr>
                <w:sz w:val="16"/>
                <w:szCs w:val="16"/>
              </w:rPr>
              <w:t>CP-210034</w:t>
            </w:r>
          </w:p>
        </w:tc>
        <w:tc>
          <w:tcPr>
            <w:tcW w:w="567" w:type="dxa"/>
            <w:shd w:val="solid" w:color="FFFFFF" w:fill="auto"/>
          </w:tcPr>
          <w:p w14:paraId="2106EDB0" w14:textId="77777777" w:rsidR="0096652C" w:rsidRDefault="0096652C" w:rsidP="00FA4CEA">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FA4CEA">
            <w:pPr>
              <w:pStyle w:val="TAR"/>
              <w:rPr>
                <w:sz w:val="16"/>
                <w:szCs w:val="16"/>
              </w:rPr>
            </w:pPr>
            <w:r>
              <w:rPr>
                <w:sz w:val="16"/>
                <w:szCs w:val="16"/>
              </w:rPr>
              <w:t>1</w:t>
            </w:r>
          </w:p>
        </w:tc>
        <w:tc>
          <w:tcPr>
            <w:tcW w:w="425" w:type="dxa"/>
            <w:shd w:val="solid" w:color="FFFFFF" w:fill="auto"/>
          </w:tcPr>
          <w:p w14:paraId="26750E8F" w14:textId="77777777" w:rsidR="0096652C" w:rsidRDefault="0096652C" w:rsidP="00FA4CEA">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FA4CEA">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FA4CEA">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FA4CEA">
            <w:pPr>
              <w:pStyle w:val="TAC"/>
              <w:rPr>
                <w:sz w:val="16"/>
                <w:szCs w:val="16"/>
              </w:rPr>
            </w:pPr>
            <w:r>
              <w:rPr>
                <w:sz w:val="16"/>
                <w:szCs w:val="16"/>
              </w:rPr>
              <w:t>2021-06</w:t>
            </w:r>
          </w:p>
        </w:tc>
        <w:tc>
          <w:tcPr>
            <w:tcW w:w="800" w:type="dxa"/>
            <w:shd w:val="solid" w:color="FFFFFF" w:fill="auto"/>
          </w:tcPr>
          <w:p w14:paraId="6261D81B" w14:textId="60AE8714" w:rsidR="007E6F6E" w:rsidRDefault="007E6F6E" w:rsidP="00FA4CEA">
            <w:pPr>
              <w:pStyle w:val="TAC"/>
              <w:rPr>
                <w:sz w:val="16"/>
                <w:szCs w:val="16"/>
              </w:rPr>
            </w:pPr>
            <w:r>
              <w:rPr>
                <w:sz w:val="16"/>
                <w:szCs w:val="16"/>
              </w:rPr>
              <w:t>CT#92</w:t>
            </w:r>
          </w:p>
        </w:tc>
        <w:tc>
          <w:tcPr>
            <w:tcW w:w="1094" w:type="dxa"/>
            <w:shd w:val="solid" w:color="FFFFFF" w:fill="auto"/>
          </w:tcPr>
          <w:p w14:paraId="5EAC7C71" w14:textId="0520C0CC" w:rsidR="007E6F6E" w:rsidRDefault="007E6F6E" w:rsidP="00FA4CEA">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FA4CEA">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FA4CEA">
            <w:pPr>
              <w:pStyle w:val="TAR"/>
              <w:rPr>
                <w:sz w:val="16"/>
                <w:szCs w:val="16"/>
              </w:rPr>
            </w:pPr>
            <w:r>
              <w:rPr>
                <w:sz w:val="16"/>
                <w:szCs w:val="16"/>
              </w:rPr>
              <w:t>1</w:t>
            </w:r>
          </w:p>
        </w:tc>
        <w:tc>
          <w:tcPr>
            <w:tcW w:w="425" w:type="dxa"/>
            <w:shd w:val="solid" w:color="FFFFFF" w:fill="auto"/>
          </w:tcPr>
          <w:p w14:paraId="1C0B832F" w14:textId="43B6AC97" w:rsidR="007E6F6E" w:rsidRDefault="007E6F6E" w:rsidP="00FA4CEA">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FA4CEA">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FA4CEA">
            <w:pPr>
              <w:pStyle w:val="TAC"/>
              <w:rPr>
                <w:sz w:val="16"/>
                <w:szCs w:val="16"/>
              </w:rPr>
            </w:pPr>
            <w:r>
              <w:rPr>
                <w:sz w:val="16"/>
                <w:szCs w:val="16"/>
              </w:rPr>
              <w:t>17.1.0</w:t>
            </w:r>
          </w:p>
        </w:tc>
      </w:tr>
      <w:tr w:rsidR="007E6F6E" w:rsidRPr="004F472B" w:rsidDel="004B626B" w14:paraId="023A3554" w14:textId="77777777" w:rsidTr="004F66E1">
        <w:tc>
          <w:tcPr>
            <w:tcW w:w="800" w:type="dxa"/>
            <w:shd w:val="solid" w:color="FFFFFF" w:fill="auto"/>
          </w:tcPr>
          <w:p w14:paraId="7973E54B" w14:textId="5D8EC247" w:rsidR="007E6F6E" w:rsidRDefault="007E6F6E" w:rsidP="004F66E1">
            <w:pPr>
              <w:pStyle w:val="TAC"/>
              <w:rPr>
                <w:sz w:val="16"/>
                <w:szCs w:val="16"/>
              </w:rPr>
            </w:pPr>
            <w:r>
              <w:rPr>
                <w:sz w:val="16"/>
                <w:szCs w:val="16"/>
              </w:rPr>
              <w:t>2021-06</w:t>
            </w:r>
          </w:p>
        </w:tc>
        <w:tc>
          <w:tcPr>
            <w:tcW w:w="800" w:type="dxa"/>
            <w:shd w:val="solid" w:color="FFFFFF" w:fill="auto"/>
          </w:tcPr>
          <w:p w14:paraId="6E306A8D" w14:textId="48C014EE" w:rsidR="007E6F6E" w:rsidRDefault="007E6F6E" w:rsidP="004F66E1">
            <w:pPr>
              <w:pStyle w:val="TAC"/>
              <w:rPr>
                <w:sz w:val="16"/>
                <w:szCs w:val="16"/>
              </w:rPr>
            </w:pPr>
            <w:r>
              <w:rPr>
                <w:sz w:val="16"/>
                <w:szCs w:val="16"/>
              </w:rPr>
              <w:t>CT#92</w:t>
            </w:r>
          </w:p>
        </w:tc>
        <w:tc>
          <w:tcPr>
            <w:tcW w:w="1094" w:type="dxa"/>
            <w:shd w:val="solid" w:color="FFFFFF" w:fill="auto"/>
          </w:tcPr>
          <w:p w14:paraId="52748A40" w14:textId="1F47BD48" w:rsidR="007E6F6E" w:rsidRDefault="007E6F6E" w:rsidP="004F66E1">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4F66E1">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4F66E1">
            <w:pPr>
              <w:pStyle w:val="TAR"/>
              <w:rPr>
                <w:sz w:val="16"/>
                <w:szCs w:val="16"/>
              </w:rPr>
            </w:pPr>
            <w:r>
              <w:rPr>
                <w:sz w:val="16"/>
                <w:szCs w:val="16"/>
              </w:rPr>
              <w:t>-</w:t>
            </w:r>
          </w:p>
        </w:tc>
        <w:tc>
          <w:tcPr>
            <w:tcW w:w="425" w:type="dxa"/>
            <w:shd w:val="solid" w:color="FFFFFF" w:fill="auto"/>
          </w:tcPr>
          <w:p w14:paraId="7B15BA7D" w14:textId="5698993B" w:rsidR="007E6F6E" w:rsidRDefault="007E6F6E" w:rsidP="004F66E1">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4F66E1">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4F66E1">
            <w:pPr>
              <w:pStyle w:val="TAC"/>
              <w:rPr>
                <w:sz w:val="16"/>
                <w:szCs w:val="16"/>
              </w:rPr>
            </w:pPr>
            <w:r>
              <w:rPr>
                <w:sz w:val="16"/>
                <w:szCs w:val="16"/>
              </w:rPr>
              <w:t>17.1.0</w:t>
            </w:r>
          </w:p>
        </w:tc>
      </w:tr>
      <w:tr w:rsidR="006A46E7" w:rsidRPr="004F472B" w:rsidDel="004B626B" w14:paraId="0D8B9900" w14:textId="77777777" w:rsidTr="004F66E1">
        <w:tc>
          <w:tcPr>
            <w:tcW w:w="800" w:type="dxa"/>
            <w:shd w:val="solid" w:color="FFFFFF" w:fill="auto"/>
          </w:tcPr>
          <w:p w14:paraId="5B5369AD" w14:textId="6FEE0988" w:rsidR="006A46E7" w:rsidRDefault="00D91320" w:rsidP="004F66E1">
            <w:pPr>
              <w:pStyle w:val="TAC"/>
              <w:rPr>
                <w:sz w:val="16"/>
                <w:szCs w:val="16"/>
              </w:rPr>
            </w:pPr>
            <w:r>
              <w:rPr>
                <w:sz w:val="16"/>
                <w:szCs w:val="16"/>
              </w:rPr>
              <w:t>2021-06</w:t>
            </w:r>
          </w:p>
        </w:tc>
        <w:tc>
          <w:tcPr>
            <w:tcW w:w="800" w:type="dxa"/>
            <w:shd w:val="solid" w:color="FFFFFF" w:fill="auto"/>
          </w:tcPr>
          <w:p w14:paraId="2A09EF6F" w14:textId="19F0ABB5" w:rsidR="006A46E7" w:rsidRDefault="00D91320" w:rsidP="004F66E1">
            <w:pPr>
              <w:pStyle w:val="TAC"/>
              <w:rPr>
                <w:sz w:val="16"/>
                <w:szCs w:val="16"/>
              </w:rPr>
            </w:pPr>
            <w:r>
              <w:rPr>
                <w:sz w:val="16"/>
                <w:szCs w:val="16"/>
              </w:rPr>
              <w:t>CT#92</w:t>
            </w:r>
          </w:p>
        </w:tc>
        <w:tc>
          <w:tcPr>
            <w:tcW w:w="1094" w:type="dxa"/>
            <w:shd w:val="solid" w:color="FFFFFF" w:fill="auto"/>
          </w:tcPr>
          <w:p w14:paraId="5A334A24" w14:textId="598D4231" w:rsidR="006A46E7" w:rsidRDefault="00D91320" w:rsidP="004F66E1">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4F66E1">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4F66E1">
            <w:pPr>
              <w:pStyle w:val="TAR"/>
              <w:rPr>
                <w:sz w:val="16"/>
                <w:szCs w:val="16"/>
              </w:rPr>
            </w:pPr>
            <w:r>
              <w:rPr>
                <w:sz w:val="16"/>
                <w:szCs w:val="16"/>
              </w:rPr>
              <w:t>1</w:t>
            </w:r>
          </w:p>
        </w:tc>
        <w:tc>
          <w:tcPr>
            <w:tcW w:w="425" w:type="dxa"/>
            <w:shd w:val="solid" w:color="FFFFFF" w:fill="auto"/>
          </w:tcPr>
          <w:p w14:paraId="09AB99D7" w14:textId="5ABA6CA0" w:rsidR="006A46E7" w:rsidRDefault="00351072" w:rsidP="004F66E1">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4F66E1">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4F66E1">
            <w:pPr>
              <w:pStyle w:val="TAC"/>
              <w:rPr>
                <w:sz w:val="16"/>
                <w:szCs w:val="16"/>
              </w:rPr>
            </w:pPr>
            <w:r>
              <w:rPr>
                <w:sz w:val="16"/>
                <w:szCs w:val="16"/>
              </w:rPr>
              <w:t>17.1.0</w:t>
            </w:r>
          </w:p>
        </w:tc>
      </w:tr>
      <w:tr w:rsidR="00D91320" w:rsidRPr="004F472B" w:rsidDel="004B626B" w14:paraId="6C5C4EE7" w14:textId="77777777" w:rsidTr="004F66E1">
        <w:tc>
          <w:tcPr>
            <w:tcW w:w="800" w:type="dxa"/>
            <w:shd w:val="solid" w:color="FFFFFF" w:fill="auto"/>
          </w:tcPr>
          <w:p w14:paraId="08D425AC" w14:textId="33FF84F9" w:rsidR="00D91320" w:rsidRDefault="00D91320" w:rsidP="004F66E1">
            <w:pPr>
              <w:pStyle w:val="TAC"/>
              <w:rPr>
                <w:sz w:val="16"/>
                <w:szCs w:val="16"/>
              </w:rPr>
            </w:pPr>
            <w:r>
              <w:rPr>
                <w:sz w:val="16"/>
                <w:szCs w:val="16"/>
              </w:rPr>
              <w:t>2021-06</w:t>
            </w:r>
          </w:p>
        </w:tc>
        <w:tc>
          <w:tcPr>
            <w:tcW w:w="800" w:type="dxa"/>
            <w:shd w:val="solid" w:color="FFFFFF" w:fill="auto"/>
          </w:tcPr>
          <w:p w14:paraId="4DB5F586" w14:textId="6C9D25B6" w:rsidR="00D91320" w:rsidRDefault="00D91320" w:rsidP="004F66E1">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4F66E1">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4F66E1">
            <w:pPr>
              <w:pStyle w:val="TAR"/>
              <w:rPr>
                <w:sz w:val="16"/>
                <w:szCs w:val="16"/>
              </w:rPr>
            </w:pPr>
            <w:r>
              <w:rPr>
                <w:sz w:val="16"/>
                <w:szCs w:val="16"/>
              </w:rPr>
              <w:t>1</w:t>
            </w:r>
          </w:p>
        </w:tc>
        <w:tc>
          <w:tcPr>
            <w:tcW w:w="425" w:type="dxa"/>
            <w:shd w:val="solid" w:color="FFFFFF" w:fill="auto"/>
          </w:tcPr>
          <w:p w14:paraId="53B8BA90" w14:textId="4E87CF88" w:rsidR="00D91320" w:rsidRDefault="00287F36" w:rsidP="004F66E1">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4F66E1">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4F66E1">
            <w:pPr>
              <w:pStyle w:val="TAC"/>
              <w:rPr>
                <w:sz w:val="16"/>
                <w:szCs w:val="16"/>
              </w:rPr>
            </w:pPr>
            <w:r>
              <w:rPr>
                <w:sz w:val="16"/>
                <w:szCs w:val="16"/>
              </w:rPr>
              <w:t>17.1.0</w:t>
            </w:r>
          </w:p>
        </w:tc>
      </w:tr>
      <w:tr w:rsidR="00D91320" w:rsidRPr="004F472B" w:rsidDel="004B626B" w14:paraId="69A8D55C" w14:textId="77777777" w:rsidTr="004F66E1">
        <w:tc>
          <w:tcPr>
            <w:tcW w:w="800" w:type="dxa"/>
            <w:shd w:val="solid" w:color="FFFFFF" w:fill="auto"/>
          </w:tcPr>
          <w:p w14:paraId="59462357" w14:textId="3391014E" w:rsidR="00D91320" w:rsidRDefault="00D91320" w:rsidP="004F66E1">
            <w:pPr>
              <w:pStyle w:val="TAC"/>
              <w:rPr>
                <w:sz w:val="16"/>
                <w:szCs w:val="16"/>
              </w:rPr>
            </w:pPr>
            <w:r>
              <w:rPr>
                <w:sz w:val="16"/>
                <w:szCs w:val="16"/>
              </w:rPr>
              <w:t>2021-06</w:t>
            </w:r>
          </w:p>
        </w:tc>
        <w:tc>
          <w:tcPr>
            <w:tcW w:w="800" w:type="dxa"/>
            <w:shd w:val="solid" w:color="FFFFFF" w:fill="auto"/>
          </w:tcPr>
          <w:p w14:paraId="72C6AD40" w14:textId="5CEBE454" w:rsidR="00D91320" w:rsidRDefault="00D91320" w:rsidP="004F66E1">
            <w:pPr>
              <w:pStyle w:val="TAC"/>
              <w:rPr>
                <w:sz w:val="16"/>
                <w:szCs w:val="16"/>
              </w:rPr>
            </w:pPr>
            <w:r>
              <w:rPr>
                <w:sz w:val="16"/>
                <w:szCs w:val="16"/>
              </w:rPr>
              <w:t>CT#92</w:t>
            </w:r>
          </w:p>
        </w:tc>
        <w:tc>
          <w:tcPr>
            <w:tcW w:w="1094" w:type="dxa"/>
            <w:shd w:val="solid" w:color="FFFFFF" w:fill="auto"/>
          </w:tcPr>
          <w:p w14:paraId="4AF158A0" w14:textId="2EE83B09" w:rsidR="00D91320" w:rsidRDefault="00287F36" w:rsidP="004F66E1">
            <w:pPr>
              <w:pStyle w:val="TAC"/>
              <w:rPr>
                <w:sz w:val="16"/>
                <w:szCs w:val="16"/>
              </w:rPr>
            </w:pPr>
            <w:r>
              <w:rPr>
                <w:sz w:val="16"/>
                <w:szCs w:val="16"/>
              </w:rPr>
              <w:t>CP-211050</w:t>
            </w:r>
          </w:p>
        </w:tc>
        <w:tc>
          <w:tcPr>
            <w:tcW w:w="567" w:type="dxa"/>
            <w:shd w:val="solid" w:color="FFFFFF" w:fill="auto"/>
          </w:tcPr>
          <w:p w14:paraId="27E1CD04" w14:textId="1E2D9526" w:rsidR="00D91320" w:rsidRDefault="00287F36" w:rsidP="004F66E1">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4F66E1">
            <w:pPr>
              <w:pStyle w:val="TAR"/>
              <w:rPr>
                <w:sz w:val="16"/>
                <w:szCs w:val="16"/>
              </w:rPr>
            </w:pPr>
            <w:r>
              <w:rPr>
                <w:sz w:val="16"/>
                <w:szCs w:val="16"/>
              </w:rPr>
              <w:t>-</w:t>
            </w:r>
          </w:p>
        </w:tc>
        <w:tc>
          <w:tcPr>
            <w:tcW w:w="425" w:type="dxa"/>
            <w:shd w:val="solid" w:color="FFFFFF" w:fill="auto"/>
          </w:tcPr>
          <w:p w14:paraId="61D5D746" w14:textId="31A5F1C6" w:rsidR="00D91320" w:rsidRDefault="00287F36" w:rsidP="004F66E1">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4F66E1">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4F66E1">
            <w:pPr>
              <w:pStyle w:val="TAC"/>
              <w:rPr>
                <w:sz w:val="16"/>
                <w:szCs w:val="16"/>
              </w:rPr>
            </w:pPr>
            <w:r>
              <w:rPr>
                <w:sz w:val="16"/>
                <w:szCs w:val="16"/>
              </w:rPr>
              <w:t>17.1.0</w:t>
            </w:r>
          </w:p>
        </w:tc>
      </w:tr>
    </w:tbl>
    <w:p w14:paraId="51EFDED0"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09322" w14:textId="77777777" w:rsidR="009D5165" w:rsidRDefault="009D5165">
      <w:r>
        <w:separator/>
      </w:r>
    </w:p>
  </w:endnote>
  <w:endnote w:type="continuationSeparator" w:id="0">
    <w:p w14:paraId="7F9F18CC" w14:textId="77777777" w:rsidR="009D5165" w:rsidRDefault="009D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B6353" w14:textId="77777777" w:rsidR="00E71EE5" w:rsidRDefault="00E71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50F8F" w14:textId="77777777" w:rsidR="009D5165" w:rsidRDefault="009D5165">
      <w:r>
        <w:separator/>
      </w:r>
    </w:p>
  </w:footnote>
  <w:footnote w:type="continuationSeparator" w:id="0">
    <w:p w14:paraId="20104DE6" w14:textId="77777777" w:rsidR="009D5165" w:rsidRDefault="009D5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012DF" w14:textId="4D6B5207"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411">
      <w:rPr>
        <w:rFonts w:ascii="Arial" w:hAnsi="Arial" w:cs="Arial"/>
        <w:b/>
        <w:noProof/>
        <w:sz w:val="18"/>
        <w:szCs w:val="18"/>
      </w:rPr>
      <w:t>3GPP TS 29.526 V17.1.0 (2021-06)</w:t>
    </w:r>
    <w:r>
      <w:rPr>
        <w:rFonts w:ascii="Arial" w:hAnsi="Arial" w:cs="Arial"/>
        <w:b/>
        <w:sz w:val="18"/>
        <w:szCs w:val="18"/>
      </w:rPr>
      <w:fldChar w:fldCharType="end"/>
    </w:r>
  </w:p>
  <w:p w14:paraId="6E70D4B1"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6897">
      <w:rPr>
        <w:rFonts w:ascii="Arial" w:hAnsi="Arial" w:cs="Arial"/>
        <w:b/>
        <w:noProof/>
        <w:sz w:val="18"/>
        <w:szCs w:val="18"/>
      </w:rPr>
      <w:t>20</w:t>
    </w:r>
    <w:r>
      <w:rPr>
        <w:rFonts w:ascii="Arial" w:hAnsi="Arial" w:cs="Arial"/>
        <w:b/>
        <w:sz w:val="18"/>
        <w:szCs w:val="18"/>
      </w:rPr>
      <w:fldChar w:fldCharType="end"/>
    </w:r>
  </w:p>
  <w:p w14:paraId="799C88C7" w14:textId="3522FE41"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411">
      <w:rPr>
        <w:rFonts w:ascii="Arial" w:hAnsi="Arial" w:cs="Arial"/>
        <w:b/>
        <w:noProof/>
        <w:sz w:val="18"/>
        <w:szCs w:val="18"/>
      </w:rPr>
      <w:t>Release 17</w:t>
    </w:r>
    <w:r>
      <w:rPr>
        <w:rFonts w:ascii="Arial" w:hAnsi="Arial" w:cs="Arial"/>
        <w:b/>
        <w:sz w:val="18"/>
        <w:szCs w:val="18"/>
      </w:rPr>
      <w:fldChar w:fldCharType="end"/>
    </w:r>
  </w:p>
  <w:p w14:paraId="05382B83" w14:textId="77777777" w:rsidR="00E71EE5" w:rsidRDefault="00E7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4800"/>
    <w:rsid w:val="000A04A5"/>
    <w:rsid w:val="000A09DD"/>
    <w:rsid w:val="000B0A6F"/>
    <w:rsid w:val="000B0B99"/>
    <w:rsid w:val="000B4E50"/>
    <w:rsid w:val="000C192B"/>
    <w:rsid w:val="000C47C3"/>
    <w:rsid w:val="000D58AB"/>
    <w:rsid w:val="000F6D8B"/>
    <w:rsid w:val="00100804"/>
    <w:rsid w:val="001074B4"/>
    <w:rsid w:val="00107C1D"/>
    <w:rsid w:val="001110A6"/>
    <w:rsid w:val="00122B00"/>
    <w:rsid w:val="00125769"/>
    <w:rsid w:val="00130FFF"/>
    <w:rsid w:val="00131682"/>
    <w:rsid w:val="00132C7E"/>
    <w:rsid w:val="00133525"/>
    <w:rsid w:val="00143B73"/>
    <w:rsid w:val="00144CB5"/>
    <w:rsid w:val="001469FD"/>
    <w:rsid w:val="001535C0"/>
    <w:rsid w:val="001636F2"/>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13348"/>
    <w:rsid w:val="00214A7F"/>
    <w:rsid w:val="0021508E"/>
    <w:rsid w:val="00221696"/>
    <w:rsid w:val="00221C83"/>
    <w:rsid w:val="00231B62"/>
    <w:rsid w:val="002347A2"/>
    <w:rsid w:val="00236BC0"/>
    <w:rsid w:val="00237949"/>
    <w:rsid w:val="00237EE5"/>
    <w:rsid w:val="00245762"/>
    <w:rsid w:val="00264446"/>
    <w:rsid w:val="002675F0"/>
    <w:rsid w:val="00270D51"/>
    <w:rsid w:val="0027576B"/>
    <w:rsid w:val="0027636C"/>
    <w:rsid w:val="002800BB"/>
    <w:rsid w:val="0028337B"/>
    <w:rsid w:val="00287F36"/>
    <w:rsid w:val="00292ABC"/>
    <w:rsid w:val="00294C06"/>
    <w:rsid w:val="002A2DF8"/>
    <w:rsid w:val="002A437F"/>
    <w:rsid w:val="002B3525"/>
    <w:rsid w:val="002B6339"/>
    <w:rsid w:val="002C7452"/>
    <w:rsid w:val="002D3BEF"/>
    <w:rsid w:val="002E00BC"/>
    <w:rsid w:val="002E00EE"/>
    <w:rsid w:val="002E6D82"/>
    <w:rsid w:val="002F2A13"/>
    <w:rsid w:val="002F2AE7"/>
    <w:rsid w:val="002F70AA"/>
    <w:rsid w:val="00310B69"/>
    <w:rsid w:val="003172DC"/>
    <w:rsid w:val="00321D2B"/>
    <w:rsid w:val="00323B58"/>
    <w:rsid w:val="00324F04"/>
    <w:rsid w:val="00347E3D"/>
    <w:rsid w:val="00351072"/>
    <w:rsid w:val="00354542"/>
    <w:rsid w:val="0035462D"/>
    <w:rsid w:val="00356C5F"/>
    <w:rsid w:val="00361D14"/>
    <w:rsid w:val="00361E30"/>
    <w:rsid w:val="00362224"/>
    <w:rsid w:val="00363DC5"/>
    <w:rsid w:val="003651F7"/>
    <w:rsid w:val="003765B8"/>
    <w:rsid w:val="00376651"/>
    <w:rsid w:val="003833A1"/>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54275"/>
    <w:rsid w:val="00456977"/>
    <w:rsid w:val="004612F3"/>
    <w:rsid w:val="00463A7B"/>
    <w:rsid w:val="00465121"/>
    <w:rsid w:val="00465515"/>
    <w:rsid w:val="00472C66"/>
    <w:rsid w:val="00486897"/>
    <w:rsid w:val="00493638"/>
    <w:rsid w:val="004A1091"/>
    <w:rsid w:val="004A59EF"/>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46CD8"/>
    <w:rsid w:val="00563136"/>
    <w:rsid w:val="00565087"/>
    <w:rsid w:val="00566092"/>
    <w:rsid w:val="0057777B"/>
    <w:rsid w:val="00581F9E"/>
    <w:rsid w:val="00597B11"/>
    <w:rsid w:val="005C403E"/>
    <w:rsid w:val="005D2E01"/>
    <w:rsid w:val="005D5F07"/>
    <w:rsid w:val="005D7526"/>
    <w:rsid w:val="005E4BB2"/>
    <w:rsid w:val="005F4A9E"/>
    <w:rsid w:val="005F795A"/>
    <w:rsid w:val="0060114D"/>
    <w:rsid w:val="00602AEA"/>
    <w:rsid w:val="00605DA2"/>
    <w:rsid w:val="006132F5"/>
    <w:rsid w:val="00614FDF"/>
    <w:rsid w:val="0061641C"/>
    <w:rsid w:val="006348AE"/>
    <w:rsid w:val="0063543D"/>
    <w:rsid w:val="00640619"/>
    <w:rsid w:val="00641982"/>
    <w:rsid w:val="00642CA5"/>
    <w:rsid w:val="00647113"/>
    <w:rsid w:val="00647114"/>
    <w:rsid w:val="0065305C"/>
    <w:rsid w:val="00653197"/>
    <w:rsid w:val="00660D11"/>
    <w:rsid w:val="006626B8"/>
    <w:rsid w:val="00670B4E"/>
    <w:rsid w:val="00672862"/>
    <w:rsid w:val="006766D9"/>
    <w:rsid w:val="006857B7"/>
    <w:rsid w:val="00692A85"/>
    <w:rsid w:val="0069521B"/>
    <w:rsid w:val="006A323F"/>
    <w:rsid w:val="006A402C"/>
    <w:rsid w:val="006A46E7"/>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3C44"/>
    <w:rsid w:val="0071583E"/>
    <w:rsid w:val="00715973"/>
    <w:rsid w:val="007223D7"/>
    <w:rsid w:val="007264D1"/>
    <w:rsid w:val="00734A5B"/>
    <w:rsid w:val="00737BEF"/>
    <w:rsid w:val="0074026F"/>
    <w:rsid w:val="007429F6"/>
    <w:rsid w:val="00744E76"/>
    <w:rsid w:val="00750FBA"/>
    <w:rsid w:val="00753C4F"/>
    <w:rsid w:val="0075534C"/>
    <w:rsid w:val="00757424"/>
    <w:rsid w:val="007610ED"/>
    <w:rsid w:val="00761C62"/>
    <w:rsid w:val="00767442"/>
    <w:rsid w:val="00774DA4"/>
    <w:rsid w:val="007818A8"/>
    <w:rsid w:val="00781F0F"/>
    <w:rsid w:val="00791475"/>
    <w:rsid w:val="0079399B"/>
    <w:rsid w:val="007A3CC0"/>
    <w:rsid w:val="007B600E"/>
    <w:rsid w:val="007C0DD1"/>
    <w:rsid w:val="007C1345"/>
    <w:rsid w:val="007C56F0"/>
    <w:rsid w:val="007C6886"/>
    <w:rsid w:val="007D038B"/>
    <w:rsid w:val="007D4707"/>
    <w:rsid w:val="007D4B22"/>
    <w:rsid w:val="007E3A13"/>
    <w:rsid w:val="007E6F6E"/>
    <w:rsid w:val="007F0F4A"/>
    <w:rsid w:val="007F24FD"/>
    <w:rsid w:val="007F5FCE"/>
    <w:rsid w:val="007F66AD"/>
    <w:rsid w:val="008028A4"/>
    <w:rsid w:val="00805F39"/>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6D4A"/>
    <w:rsid w:val="008B5A10"/>
    <w:rsid w:val="008C21F7"/>
    <w:rsid w:val="008C384C"/>
    <w:rsid w:val="008C494B"/>
    <w:rsid w:val="008D013B"/>
    <w:rsid w:val="008D312C"/>
    <w:rsid w:val="008D4DD3"/>
    <w:rsid w:val="008E1908"/>
    <w:rsid w:val="008E4194"/>
    <w:rsid w:val="008E4FE5"/>
    <w:rsid w:val="008E511F"/>
    <w:rsid w:val="008E76F3"/>
    <w:rsid w:val="008F334A"/>
    <w:rsid w:val="0090271F"/>
    <w:rsid w:val="00902E23"/>
    <w:rsid w:val="00905444"/>
    <w:rsid w:val="009114D7"/>
    <w:rsid w:val="0091348E"/>
    <w:rsid w:val="00915654"/>
    <w:rsid w:val="00917CCB"/>
    <w:rsid w:val="009346FB"/>
    <w:rsid w:val="009411DB"/>
    <w:rsid w:val="00942EC2"/>
    <w:rsid w:val="00943DA1"/>
    <w:rsid w:val="00944AE9"/>
    <w:rsid w:val="00945ECE"/>
    <w:rsid w:val="00951CAA"/>
    <w:rsid w:val="00953672"/>
    <w:rsid w:val="0095736D"/>
    <w:rsid w:val="00962A05"/>
    <w:rsid w:val="0096652C"/>
    <w:rsid w:val="00977762"/>
    <w:rsid w:val="00981550"/>
    <w:rsid w:val="00990E62"/>
    <w:rsid w:val="00991C66"/>
    <w:rsid w:val="00994B7F"/>
    <w:rsid w:val="009A01E9"/>
    <w:rsid w:val="009A7E26"/>
    <w:rsid w:val="009B153E"/>
    <w:rsid w:val="009B3718"/>
    <w:rsid w:val="009C369E"/>
    <w:rsid w:val="009C47AB"/>
    <w:rsid w:val="009C5AE5"/>
    <w:rsid w:val="009C647C"/>
    <w:rsid w:val="009D5165"/>
    <w:rsid w:val="009E6EC3"/>
    <w:rsid w:val="009F37B7"/>
    <w:rsid w:val="009F3ABC"/>
    <w:rsid w:val="009F78EB"/>
    <w:rsid w:val="00A04D27"/>
    <w:rsid w:val="00A10F02"/>
    <w:rsid w:val="00A10F26"/>
    <w:rsid w:val="00A164B4"/>
    <w:rsid w:val="00A26956"/>
    <w:rsid w:val="00A27486"/>
    <w:rsid w:val="00A27DFE"/>
    <w:rsid w:val="00A341C6"/>
    <w:rsid w:val="00A364FB"/>
    <w:rsid w:val="00A37036"/>
    <w:rsid w:val="00A46B44"/>
    <w:rsid w:val="00A50D8D"/>
    <w:rsid w:val="00A53724"/>
    <w:rsid w:val="00A56066"/>
    <w:rsid w:val="00A57184"/>
    <w:rsid w:val="00A73129"/>
    <w:rsid w:val="00A82346"/>
    <w:rsid w:val="00A86C87"/>
    <w:rsid w:val="00A92489"/>
    <w:rsid w:val="00A92BA1"/>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467E4"/>
    <w:rsid w:val="00B5107D"/>
    <w:rsid w:val="00B533E3"/>
    <w:rsid w:val="00B5400A"/>
    <w:rsid w:val="00B55C16"/>
    <w:rsid w:val="00B62617"/>
    <w:rsid w:val="00B6364E"/>
    <w:rsid w:val="00B6762C"/>
    <w:rsid w:val="00B7321C"/>
    <w:rsid w:val="00B90815"/>
    <w:rsid w:val="00B93086"/>
    <w:rsid w:val="00BA19ED"/>
    <w:rsid w:val="00BA4B8D"/>
    <w:rsid w:val="00BB5335"/>
    <w:rsid w:val="00BB7E8B"/>
    <w:rsid w:val="00BC0F7D"/>
    <w:rsid w:val="00BC45C3"/>
    <w:rsid w:val="00BD2B95"/>
    <w:rsid w:val="00BD5B1A"/>
    <w:rsid w:val="00BD7D31"/>
    <w:rsid w:val="00BE0FE4"/>
    <w:rsid w:val="00BE3255"/>
    <w:rsid w:val="00BF128E"/>
    <w:rsid w:val="00BF7920"/>
    <w:rsid w:val="00C00113"/>
    <w:rsid w:val="00C022FA"/>
    <w:rsid w:val="00C074DD"/>
    <w:rsid w:val="00C1496A"/>
    <w:rsid w:val="00C257D2"/>
    <w:rsid w:val="00C33079"/>
    <w:rsid w:val="00C3652A"/>
    <w:rsid w:val="00C36BC8"/>
    <w:rsid w:val="00C401B9"/>
    <w:rsid w:val="00C409D0"/>
    <w:rsid w:val="00C45231"/>
    <w:rsid w:val="00C53677"/>
    <w:rsid w:val="00C64837"/>
    <w:rsid w:val="00C72833"/>
    <w:rsid w:val="00C80F1D"/>
    <w:rsid w:val="00C92854"/>
    <w:rsid w:val="00C93F40"/>
    <w:rsid w:val="00C940E7"/>
    <w:rsid w:val="00CA17CC"/>
    <w:rsid w:val="00CA3806"/>
    <w:rsid w:val="00CA3D0C"/>
    <w:rsid w:val="00CB703D"/>
    <w:rsid w:val="00CC2679"/>
    <w:rsid w:val="00CC6855"/>
    <w:rsid w:val="00CD1F21"/>
    <w:rsid w:val="00CD25AC"/>
    <w:rsid w:val="00CD29A0"/>
    <w:rsid w:val="00CD4F47"/>
    <w:rsid w:val="00CE2010"/>
    <w:rsid w:val="00CE2E18"/>
    <w:rsid w:val="00CF5457"/>
    <w:rsid w:val="00CF62E7"/>
    <w:rsid w:val="00D10A32"/>
    <w:rsid w:val="00D12E9C"/>
    <w:rsid w:val="00D15FEF"/>
    <w:rsid w:val="00D20C60"/>
    <w:rsid w:val="00D237FD"/>
    <w:rsid w:val="00D256ED"/>
    <w:rsid w:val="00D36B79"/>
    <w:rsid w:val="00D40A0A"/>
    <w:rsid w:val="00D40B50"/>
    <w:rsid w:val="00D4192E"/>
    <w:rsid w:val="00D52EA1"/>
    <w:rsid w:val="00D57972"/>
    <w:rsid w:val="00D609C9"/>
    <w:rsid w:val="00D624A7"/>
    <w:rsid w:val="00D636AC"/>
    <w:rsid w:val="00D675A9"/>
    <w:rsid w:val="00D72552"/>
    <w:rsid w:val="00D738D6"/>
    <w:rsid w:val="00D755EB"/>
    <w:rsid w:val="00D76048"/>
    <w:rsid w:val="00D82B45"/>
    <w:rsid w:val="00D85410"/>
    <w:rsid w:val="00D87E00"/>
    <w:rsid w:val="00D91320"/>
    <w:rsid w:val="00D9134D"/>
    <w:rsid w:val="00D91F9D"/>
    <w:rsid w:val="00D957AA"/>
    <w:rsid w:val="00D96BFB"/>
    <w:rsid w:val="00D97CDD"/>
    <w:rsid w:val="00DA30A6"/>
    <w:rsid w:val="00DA7A03"/>
    <w:rsid w:val="00DA7AA6"/>
    <w:rsid w:val="00DB1818"/>
    <w:rsid w:val="00DB3C91"/>
    <w:rsid w:val="00DC309B"/>
    <w:rsid w:val="00DC4DA2"/>
    <w:rsid w:val="00DD0498"/>
    <w:rsid w:val="00DD1C4F"/>
    <w:rsid w:val="00DD3BEE"/>
    <w:rsid w:val="00DD4C17"/>
    <w:rsid w:val="00DD71E1"/>
    <w:rsid w:val="00DD74A5"/>
    <w:rsid w:val="00DE458C"/>
    <w:rsid w:val="00DF05BE"/>
    <w:rsid w:val="00DF2B1F"/>
    <w:rsid w:val="00DF30A9"/>
    <w:rsid w:val="00DF5FA8"/>
    <w:rsid w:val="00DF62CD"/>
    <w:rsid w:val="00E15307"/>
    <w:rsid w:val="00E15343"/>
    <w:rsid w:val="00E16509"/>
    <w:rsid w:val="00E33115"/>
    <w:rsid w:val="00E33E4B"/>
    <w:rsid w:val="00E34A98"/>
    <w:rsid w:val="00E35C55"/>
    <w:rsid w:val="00E37F60"/>
    <w:rsid w:val="00E41BE6"/>
    <w:rsid w:val="00E437BE"/>
    <w:rsid w:val="00E43B83"/>
    <w:rsid w:val="00E43E18"/>
    <w:rsid w:val="00E441A2"/>
    <w:rsid w:val="00E44582"/>
    <w:rsid w:val="00E45277"/>
    <w:rsid w:val="00E46D40"/>
    <w:rsid w:val="00E50757"/>
    <w:rsid w:val="00E56B7E"/>
    <w:rsid w:val="00E63FBC"/>
    <w:rsid w:val="00E67D1C"/>
    <w:rsid w:val="00E71EE5"/>
    <w:rsid w:val="00E76C53"/>
    <w:rsid w:val="00E77645"/>
    <w:rsid w:val="00E81DD5"/>
    <w:rsid w:val="00E917D4"/>
    <w:rsid w:val="00E96088"/>
    <w:rsid w:val="00EA15B0"/>
    <w:rsid w:val="00EA2417"/>
    <w:rsid w:val="00EA5EA7"/>
    <w:rsid w:val="00EC4A25"/>
    <w:rsid w:val="00EC534B"/>
    <w:rsid w:val="00ED6341"/>
    <w:rsid w:val="00EE0E94"/>
    <w:rsid w:val="00EE391E"/>
    <w:rsid w:val="00EE509C"/>
    <w:rsid w:val="00EF1EAB"/>
    <w:rsid w:val="00EF485E"/>
    <w:rsid w:val="00F025A2"/>
    <w:rsid w:val="00F04385"/>
    <w:rsid w:val="00F04712"/>
    <w:rsid w:val="00F075E9"/>
    <w:rsid w:val="00F13360"/>
    <w:rsid w:val="00F154C0"/>
    <w:rsid w:val="00F22EC7"/>
    <w:rsid w:val="00F25841"/>
    <w:rsid w:val="00F3032D"/>
    <w:rsid w:val="00F32058"/>
    <w:rsid w:val="00F321F9"/>
    <w:rsid w:val="00F325C8"/>
    <w:rsid w:val="00F334B7"/>
    <w:rsid w:val="00F360EC"/>
    <w:rsid w:val="00F3717F"/>
    <w:rsid w:val="00F41411"/>
    <w:rsid w:val="00F502D1"/>
    <w:rsid w:val="00F51878"/>
    <w:rsid w:val="00F549AF"/>
    <w:rsid w:val="00F61D24"/>
    <w:rsid w:val="00F624E5"/>
    <w:rsid w:val="00F63078"/>
    <w:rsid w:val="00F653B8"/>
    <w:rsid w:val="00F659EA"/>
    <w:rsid w:val="00F6741D"/>
    <w:rsid w:val="00F9008D"/>
    <w:rsid w:val="00F94409"/>
    <w:rsid w:val="00F96BE0"/>
    <w:rsid w:val="00FA1266"/>
    <w:rsid w:val="00FA2A83"/>
    <w:rsid w:val="00FB585D"/>
    <w:rsid w:val="00FC1192"/>
    <w:rsid w:val="00FC15D3"/>
    <w:rsid w:val="00FC5E1B"/>
    <w:rsid w:val="00FC6E43"/>
    <w:rsid w:val="00FD09FD"/>
    <w:rsid w:val="00FD6077"/>
    <w:rsid w:val="00FD75DA"/>
    <w:rsid w:val="00FE236F"/>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FAFBCEFD-1243-4F0F-877E-EC8997F6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93059-5115-475D-8687-EEDBA29D4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1</Pages>
  <Words>9928</Words>
  <Characters>56596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160</cp:revision>
  <cp:lastPrinted>2019-02-25T14:05:00Z</cp:lastPrinted>
  <dcterms:created xsi:type="dcterms:W3CDTF">2020-06-19T10:49:00Z</dcterms:created>
  <dcterms:modified xsi:type="dcterms:W3CDTF">2021-06-19T08:07:00Z</dcterms:modified>
</cp:coreProperties>
</file>