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34699463"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0A3C9B">
        <w:t>3</w:t>
      </w:r>
      <w:r w:rsidRPr="004D3578">
        <w:t>.</w:t>
      </w:r>
      <w:r w:rsidR="00F80346">
        <w:t>0</w:t>
      </w:r>
      <w:r w:rsidRPr="004D3578">
        <w:t xml:space="preserve"> </w:t>
      </w:r>
      <w:r w:rsidRPr="004D3578">
        <w:rPr>
          <w:sz w:val="32"/>
        </w:rPr>
        <w:t>(</w:t>
      </w:r>
      <w:r w:rsidR="00F80346">
        <w:rPr>
          <w:sz w:val="32"/>
        </w:rPr>
        <w:t>201</w:t>
      </w:r>
      <w:r w:rsidR="000A3C9B">
        <w:rPr>
          <w:sz w:val="32"/>
        </w:rPr>
        <w:t>9</w:t>
      </w:r>
      <w:r w:rsidRPr="004D3578">
        <w:rPr>
          <w:sz w:val="32"/>
        </w:rPr>
        <w:t>-</w:t>
      </w:r>
      <w:r w:rsidR="000A3C9B">
        <w:rPr>
          <w:sz w:val="32"/>
        </w:rPr>
        <w:t>03</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77777777"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37BE7958"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530390">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3ED79C5E" w14:textId="5A2AA45F" w:rsidR="00530390" w:rsidRDefault="0053039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_Toc3992302 \h </w:instrText>
      </w:r>
      <w:r>
        <w:fldChar w:fldCharType="separate"/>
      </w:r>
      <w:r>
        <w:t>12</w:t>
      </w:r>
      <w:r>
        <w:fldChar w:fldCharType="end"/>
      </w:r>
    </w:p>
    <w:p w14:paraId="70968D60" w14:textId="343720EE" w:rsidR="00530390" w:rsidRDefault="005303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_Toc3992303 \h </w:instrText>
      </w:r>
      <w:r>
        <w:fldChar w:fldCharType="separate"/>
      </w:r>
      <w:r>
        <w:t>12</w:t>
      </w:r>
      <w:r>
        <w:fldChar w:fldCharType="end"/>
      </w:r>
    </w:p>
    <w:p w14:paraId="5ABA83CD" w14:textId="34080EA8" w:rsidR="00530390" w:rsidRDefault="005303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_Toc3992304 \h </w:instrText>
      </w:r>
      <w:r>
        <w:fldChar w:fldCharType="separate"/>
      </w:r>
      <w:r>
        <w:t>13</w:t>
      </w:r>
      <w:r>
        <w:fldChar w:fldCharType="end"/>
      </w:r>
    </w:p>
    <w:p w14:paraId="405F26EA" w14:textId="215627C9" w:rsidR="00530390" w:rsidRDefault="005303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_Toc3992305 \h </w:instrText>
      </w:r>
      <w:r>
        <w:fldChar w:fldCharType="separate"/>
      </w:r>
      <w:r>
        <w:t>13</w:t>
      </w:r>
      <w:r>
        <w:fldChar w:fldCharType="end"/>
      </w:r>
    </w:p>
    <w:p w14:paraId="1D64B7E0" w14:textId="18B06F7E" w:rsidR="00530390" w:rsidRDefault="005303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_Toc3992306 \h </w:instrText>
      </w:r>
      <w:r>
        <w:fldChar w:fldCharType="separate"/>
      </w:r>
      <w:r>
        <w:t>13</w:t>
      </w:r>
      <w:r>
        <w:fldChar w:fldCharType="end"/>
      </w:r>
    </w:p>
    <w:p w14:paraId="3BEED030" w14:textId="2487B3D7" w:rsidR="00530390" w:rsidRDefault="005303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_Toc3992307 \h </w:instrText>
      </w:r>
      <w:r>
        <w:fldChar w:fldCharType="separate"/>
      </w:r>
      <w:r>
        <w:t>14</w:t>
      </w:r>
      <w:r>
        <w:fldChar w:fldCharType="end"/>
      </w:r>
    </w:p>
    <w:p w14:paraId="53B583AC" w14:textId="4C96BD6D" w:rsidR="00530390" w:rsidRDefault="0053039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_Toc3992308 \h </w:instrText>
      </w:r>
      <w:r>
        <w:fldChar w:fldCharType="separate"/>
      </w:r>
      <w:r>
        <w:t>14</w:t>
      </w:r>
      <w:r>
        <w:fldChar w:fldCharType="end"/>
      </w:r>
    </w:p>
    <w:p w14:paraId="75894D33" w14:textId="3DC2F5CF" w:rsidR="00530390" w:rsidRDefault="0053039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_Toc3992309 \h </w:instrText>
      </w:r>
      <w:r>
        <w:fldChar w:fldCharType="separate"/>
      </w:r>
      <w:r>
        <w:t>15</w:t>
      </w:r>
      <w:r>
        <w:fldChar w:fldCharType="end"/>
      </w:r>
    </w:p>
    <w:p w14:paraId="2F639710" w14:textId="6E652BE6" w:rsidR="00530390" w:rsidRDefault="005303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_Toc3992310 \h </w:instrText>
      </w:r>
      <w:r>
        <w:fldChar w:fldCharType="separate"/>
      </w:r>
      <w:r>
        <w:t>15</w:t>
      </w:r>
      <w:r>
        <w:fldChar w:fldCharType="end"/>
      </w:r>
    </w:p>
    <w:p w14:paraId="1AA70C45" w14:textId="645F204B" w:rsidR="00530390" w:rsidRDefault="005303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_Toc3992311 \h </w:instrText>
      </w:r>
      <w:r>
        <w:fldChar w:fldCharType="separate"/>
      </w:r>
      <w:r>
        <w:t>15</w:t>
      </w:r>
      <w:r>
        <w:fldChar w:fldCharType="end"/>
      </w:r>
    </w:p>
    <w:p w14:paraId="158E632C" w14:textId="6C2932B5" w:rsidR="00530390" w:rsidRDefault="0053039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_Toc3992312 \h </w:instrText>
      </w:r>
      <w:r>
        <w:fldChar w:fldCharType="separate"/>
      </w:r>
      <w:r>
        <w:t>15</w:t>
      </w:r>
      <w:r>
        <w:fldChar w:fldCharType="end"/>
      </w:r>
    </w:p>
    <w:p w14:paraId="127F59FE" w14:textId="31BDF1C3" w:rsidR="00530390" w:rsidRDefault="0053039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_Toc3992313 \h </w:instrText>
      </w:r>
      <w:r>
        <w:fldChar w:fldCharType="separate"/>
      </w:r>
      <w:r>
        <w:t>16</w:t>
      </w:r>
      <w:r>
        <w:fldChar w:fldCharType="end"/>
      </w:r>
    </w:p>
    <w:p w14:paraId="3AAC11EE" w14:textId="0A3F2ABB" w:rsidR="00530390" w:rsidRDefault="0053039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_Toc3992314 \h </w:instrText>
      </w:r>
      <w:r>
        <w:fldChar w:fldCharType="separate"/>
      </w:r>
      <w:r>
        <w:t>16</w:t>
      </w:r>
      <w:r>
        <w:fldChar w:fldCharType="end"/>
      </w:r>
    </w:p>
    <w:p w14:paraId="7638BB30" w14:textId="1AA76386" w:rsidR="00530390" w:rsidRDefault="0053039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_Toc3992315 \h </w:instrText>
      </w:r>
      <w:r>
        <w:fldChar w:fldCharType="separate"/>
      </w:r>
      <w:r>
        <w:t>16</w:t>
      </w:r>
      <w:r>
        <w:fldChar w:fldCharType="end"/>
      </w:r>
    </w:p>
    <w:p w14:paraId="79721792" w14:textId="3A0DAB41" w:rsidR="00530390" w:rsidRDefault="0053039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_Toc3992316 \h </w:instrText>
      </w:r>
      <w:r>
        <w:fldChar w:fldCharType="separate"/>
      </w:r>
      <w:r>
        <w:t>16</w:t>
      </w:r>
      <w:r>
        <w:fldChar w:fldCharType="end"/>
      </w:r>
    </w:p>
    <w:p w14:paraId="28FF350D" w14:textId="669C0CBE" w:rsidR="00530390" w:rsidRDefault="00530390">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_Toc3992317 \h </w:instrText>
      </w:r>
      <w:r>
        <w:fldChar w:fldCharType="separate"/>
      </w:r>
      <w:r>
        <w:t>16</w:t>
      </w:r>
      <w:r>
        <w:fldChar w:fldCharType="end"/>
      </w:r>
    </w:p>
    <w:p w14:paraId="61A2F4AF" w14:textId="73E07A57" w:rsidR="00530390" w:rsidRDefault="00530390">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_Toc3992318 \h </w:instrText>
      </w:r>
      <w:r>
        <w:fldChar w:fldCharType="separate"/>
      </w:r>
      <w:r>
        <w:t>18</w:t>
      </w:r>
      <w:r>
        <w:fldChar w:fldCharType="end"/>
      </w:r>
    </w:p>
    <w:p w14:paraId="4391C9EC" w14:textId="271D5D09" w:rsidR="00530390" w:rsidRDefault="0053039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_Toc3992319 \h </w:instrText>
      </w:r>
      <w:r>
        <w:fldChar w:fldCharType="separate"/>
      </w:r>
      <w:r>
        <w:t>18</w:t>
      </w:r>
      <w:r>
        <w:fldChar w:fldCharType="end"/>
      </w:r>
    </w:p>
    <w:p w14:paraId="4AFC2F3C" w14:textId="3F2823FF" w:rsidR="00530390" w:rsidRDefault="00530390">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_Toc3992320 \h </w:instrText>
      </w:r>
      <w:r>
        <w:fldChar w:fldCharType="separate"/>
      </w:r>
      <w:r>
        <w:t>18</w:t>
      </w:r>
      <w:r>
        <w:fldChar w:fldCharType="end"/>
      </w:r>
    </w:p>
    <w:p w14:paraId="47ACFC18" w14:textId="3C5CE666" w:rsidR="00530390" w:rsidRDefault="0053039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_Toc3992321 \h </w:instrText>
      </w:r>
      <w:r>
        <w:fldChar w:fldCharType="separate"/>
      </w:r>
      <w:r>
        <w:t>19</w:t>
      </w:r>
      <w:r>
        <w:fldChar w:fldCharType="end"/>
      </w:r>
    </w:p>
    <w:p w14:paraId="525002C1" w14:textId="5B77ACB9" w:rsidR="00530390" w:rsidRDefault="00530390">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_Toc3992322 \h </w:instrText>
      </w:r>
      <w:r>
        <w:fldChar w:fldCharType="separate"/>
      </w:r>
      <w:r>
        <w:t>19</w:t>
      </w:r>
      <w:r>
        <w:fldChar w:fldCharType="end"/>
      </w:r>
    </w:p>
    <w:p w14:paraId="62867E61" w14:textId="7D69F37B" w:rsidR="00530390" w:rsidRDefault="00530390">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_Toc3992323 \h </w:instrText>
      </w:r>
      <w:r>
        <w:fldChar w:fldCharType="separate"/>
      </w:r>
      <w:r>
        <w:t>21</w:t>
      </w:r>
      <w:r>
        <w:fldChar w:fldCharType="end"/>
      </w:r>
    </w:p>
    <w:p w14:paraId="5CAB2807" w14:textId="18CCC2C0" w:rsidR="00530390" w:rsidRDefault="00530390">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_Toc3992324 \h </w:instrText>
      </w:r>
      <w:r>
        <w:fldChar w:fldCharType="separate"/>
      </w:r>
      <w:r>
        <w:t>21</w:t>
      </w:r>
      <w:r>
        <w:fldChar w:fldCharType="end"/>
      </w:r>
    </w:p>
    <w:p w14:paraId="2D2B77C0" w14:textId="5521814B" w:rsidR="00530390" w:rsidRDefault="0053039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_Toc3992325 \h </w:instrText>
      </w:r>
      <w:r>
        <w:fldChar w:fldCharType="separate"/>
      </w:r>
      <w:r>
        <w:t>21</w:t>
      </w:r>
      <w:r>
        <w:fldChar w:fldCharType="end"/>
      </w:r>
    </w:p>
    <w:p w14:paraId="779DC71B" w14:textId="31D877B5" w:rsidR="00530390" w:rsidRDefault="0053039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_Toc3992326 \h </w:instrText>
      </w:r>
      <w:r>
        <w:fldChar w:fldCharType="separate"/>
      </w:r>
      <w:r>
        <w:t>21</w:t>
      </w:r>
      <w:r>
        <w:fldChar w:fldCharType="end"/>
      </w:r>
    </w:p>
    <w:p w14:paraId="7AEC4626" w14:textId="753E5D00" w:rsidR="00530390" w:rsidRDefault="00530390">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_Toc3992327 \h </w:instrText>
      </w:r>
      <w:r>
        <w:fldChar w:fldCharType="separate"/>
      </w:r>
      <w:r>
        <w:t>21</w:t>
      </w:r>
      <w:r>
        <w:fldChar w:fldCharType="end"/>
      </w:r>
    </w:p>
    <w:p w14:paraId="554C1D02" w14:textId="5630455D" w:rsidR="00530390" w:rsidRDefault="00530390">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_Toc3992328 \h </w:instrText>
      </w:r>
      <w:r>
        <w:fldChar w:fldCharType="separate"/>
      </w:r>
      <w:r>
        <w:t>23</w:t>
      </w:r>
      <w:r>
        <w:fldChar w:fldCharType="end"/>
      </w:r>
    </w:p>
    <w:p w14:paraId="6401C3A5" w14:textId="7D7A559D" w:rsidR="00530390" w:rsidRDefault="00530390">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_Toc3992329 \h </w:instrText>
      </w:r>
      <w:r>
        <w:fldChar w:fldCharType="separate"/>
      </w:r>
      <w:r>
        <w:t>25</w:t>
      </w:r>
      <w:r>
        <w:fldChar w:fldCharType="end"/>
      </w:r>
    </w:p>
    <w:p w14:paraId="32BB7CB0" w14:textId="4C0FA621" w:rsidR="00530390" w:rsidRDefault="00530390">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_Toc3992330 \h </w:instrText>
      </w:r>
      <w:r>
        <w:fldChar w:fldCharType="separate"/>
      </w:r>
      <w:r>
        <w:t>25</w:t>
      </w:r>
      <w:r>
        <w:fldChar w:fldCharType="end"/>
      </w:r>
    </w:p>
    <w:p w14:paraId="5DAB4D6B" w14:textId="361C8DCE" w:rsidR="00530390" w:rsidRDefault="00530390">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_Toc3992331 \h </w:instrText>
      </w:r>
      <w:r>
        <w:fldChar w:fldCharType="separate"/>
      </w:r>
      <w:r>
        <w:t>25</w:t>
      </w:r>
      <w:r>
        <w:fldChar w:fldCharType="end"/>
      </w:r>
    </w:p>
    <w:p w14:paraId="0FC5E7C7" w14:textId="014E6501" w:rsidR="00530390" w:rsidRDefault="00530390">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_Toc3992332 \h </w:instrText>
      </w:r>
      <w:r>
        <w:fldChar w:fldCharType="separate"/>
      </w:r>
      <w:r>
        <w:t>26</w:t>
      </w:r>
      <w:r>
        <w:fldChar w:fldCharType="end"/>
      </w:r>
    </w:p>
    <w:p w14:paraId="365971F8" w14:textId="13F521D8" w:rsidR="00530390" w:rsidRDefault="00530390">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_Toc3992333 \h </w:instrText>
      </w:r>
      <w:r>
        <w:fldChar w:fldCharType="separate"/>
      </w:r>
      <w:r>
        <w:t>26</w:t>
      </w:r>
      <w:r>
        <w:fldChar w:fldCharType="end"/>
      </w:r>
    </w:p>
    <w:p w14:paraId="2076052C" w14:textId="4DD1E60F" w:rsidR="00530390" w:rsidRDefault="00530390">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_Toc3992334 \h </w:instrText>
      </w:r>
      <w:r>
        <w:fldChar w:fldCharType="separate"/>
      </w:r>
      <w:r>
        <w:t>26</w:t>
      </w:r>
      <w:r>
        <w:fldChar w:fldCharType="end"/>
      </w:r>
    </w:p>
    <w:p w14:paraId="6AB126CC" w14:textId="060B62C9" w:rsidR="00530390" w:rsidRDefault="00530390">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_Toc3992335 \h </w:instrText>
      </w:r>
      <w:r>
        <w:fldChar w:fldCharType="separate"/>
      </w:r>
      <w:r>
        <w:t>26</w:t>
      </w:r>
      <w:r>
        <w:fldChar w:fldCharType="end"/>
      </w:r>
    </w:p>
    <w:p w14:paraId="292A5AB2" w14:textId="78DF38AD" w:rsidR="00530390" w:rsidRDefault="00530390">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_Toc3992336 \h </w:instrText>
      </w:r>
      <w:r>
        <w:fldChar w:fldCharType="separate"/>
      </w:r>
      <w:r>
        <w:t>27</w:t>
      </w:r>
      <w:r>
        <w:fldChar w:fldCharType="end"/>
      </w:r>
    </w:p>
    <w:p w14:paraId="58E6186F" w14:textId="178F14AF" w:rsidR="00530390" w:rsidRDefault="00530390">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_Toc3992337 \h </w:instrText>
      </w:r>
      <w:r>
        <w:fldChar w:fldCharType="separate"/>
      </w:r>
      <w:r>
        <w:t>28</w:t>
      </w:r>
      <w:r>
        <w:fldChar w:fldCharType="end"/>
      </w:r>
    </w:p>
    <w:p w14:paraId="0E4435E4" w14:textId="0414AB5F" w:rsidR="00530390" w:rsidRDefault="00530390">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_Toc3992338 \h </w:instrText>
      </w:r>
      <w:r>
        <w:fldChar w:fldCharType="separate"/>
      </w:r>
      <w:r>
        <w:t>28</w:t>
      </w:r>
      <w:r>
        <w:fldChar w:fldCharType="end"/>
      </w:r>
    </w:p>
    <w:p w14:paraId="69D41DF4" w14:textId="444040E2" w:rsidR="00530390" w:rsidRDefault="00530390">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_Toc3992339 \h </w:instrText>
      </w:r>
      <w:r>
        <w:fldChar w:fldCharType="separate"/>
      </w:r>
      <w:r>
        <w:t>28</w:t>
      </w:r>
      <w:r>
        <w:fldChar w:fldCharType="end"/>
      </w:r>
    </w:p>
    <w:p w14:paraId="098E0757" w14:textId="134BCD24" w:rsidR="00530390" w:rsidRDefault="00530390">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_Toc3992340 \h </w:instrText>
      </w:r>
      <w:r>
        <w:fldChar w:fldCharType="separate"/>
      </w:r>
      <w:r>
        <w:t>28</w:t>
      </w:r>
      <w:r>
        <w:fldChar w:fldCharType="end"/>
      </w:r>
    </w:p>
    <w:p w14:paraId="28BC4516" w14:textId="385F0E49" w:rsidR="00530390" w:rsidRDefault="00530390">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_Toc3992341 \h </w:instrText>
      </w:r>
      <w:r>
        <w:fldChar w:fldCharType="separate"/>
      </w:r>
      <w:r>
        <w:t>29</w:t>
      </w:r>
      <w:r>
        <w:fldChar w:fldCharType="end"/>
      </w:r>
    </w:p>
    <w:p w14:paraId="59B32479" w14:textId="35A63AAD" w:rsidR="00530390" w:rsidRDefault="00530390">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_Toc3992342 \h </w:instrText>
      </w:r>
      <w:r>
        <w:fldChar w:fldCharType="separate"/>
      </w:r>
      <w:r>
        <w:t>29</w:t>
      </w:r>
      <w:r>
        <w:fldChar w:fldCharType="end"/>
      </w:r>
    </w:p>
    <w:p w14:paraId="488B1ABC" w14:textId="28E8B9D4" w:rsidR="00530390" w:rsidRDefault="0053039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_Toc3992343 \h </w:instrText>
      </w:r>
      <w:r>
        <w:fldChar w:fldCharType="separate"/>
      </w:r>
      <w:r>
        <w:t>30</w:t>
      </w:r>
      <w:r>
        <w:fldChar w:fldCharType="end"/>
      </w:r>
    </w:p>
    <w:p w14:paraId="1B8D83E7" w14:textId="295AFB9A" w:rsidR="00530390" w:rsidRDefault="00530390">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_Toc3992344 \h </w:instrText>
      </w:r>
      <w:r>
        <w:fldChar w:fldCharType="separate"/>
      </w:r>
      <w:r>
        <w:t>30</w:t>
      </w:r>
      <w:r>
        <w:fldChar w:fldCharType="end"/>
      </w:r>
    </w:p>
    <w:p w14:paraId="1F09F416" w14:textId="12C33EF7" w:rsidR="00530390" w:rsidRDefault="00530390">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_Toc3992345 \h </w:instrText>
      </w:r>
      <w:r>
        <w:fldChar w:fldCharType="separate"/>
      </w:r>
      <w:r>
        <w:t>30</w:t>
      </w:r>
      <w:r>
        <w:fldChar w:fldCharType="end"/>
      </w:r>
    </w:p>
    <w:p w14:paraId="5BE5A830" w14:textId="027077D9" w:rsidR="00530390" w:rsidRDefault="00530390">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_Toc3992346 \h </w:instrText>
      </w:r>
      <w:r>
        <w:fldChar w:fldCharType="separate"/>
      </w:r>
      <w:r>
        <w:t>30</w:t>
      </w:r>
      <w:r>
        <w:fldChar w:fldCharType="end"/>
      </w:r>
    </w:p>
    <w:p w14:paraId="14721C1F" w14:textId="59D1D3A8" w:rsidR="00530390" w:rsidRDefault="00530390">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_Toc3992347 \h </w:instrText>
      </w:r>
      <w:r>
        <w:fldChar w:fldCharType="separate"/>
      </w:r>
      <w:r>
        <w:t>31</w:t>
      </w:r>
      <w:r>
        <w:fldChar w:fldCharType="end"/>
      </w:r>
    </w:p>
    <w:p w14:paraId="78AD8D34" w14:textId="22322CEA" w:rsidR="00530390" w:rsidRDefault="00530390">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_Toc3992348 \h </w:instrText>
      </w:r>
      <w:r>
        <w:fldChar w:fldCharType="separate"/>
      </w:r>
      <w:r>
        <w:t>31</w:t>
      </w:r>
      <w:r>
        <w:fldChar w:fldCharType="end"/>
      </w:r>
    </w:p>
    <w:p w14:paraId="350EE9B8" w14:textId="56D453C6" w:rsidR="00530390" w:rsidRDefault="00530390">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_Toc3992349 \h </w:instrText>
      </w:r>
      <w:r>
        <w:fldChar w:fldCharType="separate"/>
      </w:r>
      <w:r>
        <w:t>31</w:t>
      </w:r>
      <w:r>
        <w:fldChar w:fldCharType="end"/>
      </w:r>
    </w:p>
    <w:p w14:paraId="18290BFE" w14:textId="0C79772A" w:rsidR="00530390" w:rsidRDefault="00530390">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_Toc3992350 \h </w:instrText>
      </w:r>
      <w:r>
        <w:fldChar w:fldCharType="separate"/>
      </w:r>
      <w:r>
        <w:t>31</w:t>
      </w:r>
      <w:r>
        <w:fldChar w:fldCharType="end"/>
      </w:r>
    </w:p>
    <w:p w14:paraId="79BDC212" w14:textId="106AAD7D" w:rsidR="00530390" w:rsidRDefault="0053039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_Toc3992351 \h </w:instrText>
      </w:r>
      <w:r>
        <w:fldChar w:fldCharType="separate"/>
      </w:r>
      <w:r>
        <w:t>32</w:t>
      </w:r>
      <w:r>
        <w:fldChar w:fldCharType="end"/>
      </w:r>
    </w:p>
    <w:p w14:paraId="7FCB3295" w14:textId="7C58780C" w:rsidR="00530390" w:rsidRDefault="00530390">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_Toc3992352 \h </w:instrText>
      </w:r>
      <w:r>
        <w:fldChar w:fldCharType="separate"/>
      </w:r>
      <w:r>
        <w:t>32</w:t>
      </w:r>
      <w:r>
        <w:fldChar w:fldCharType="end"/>
      </w:r>
    </w:p>
    <w:p w14:paraId="31607CAF" w14:textId="62419387" w:rsidR="00530390" w:rsidRDefault="00530390">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_Toc3992353 \h </w:instrText>
      </w:r>
      <w:r>
        <w:fldChar w:fldCharType="separate"/>
      </w:r>
      <w:r>
        <w:t>32</w:t>
      </w:r>
      <w:r>
        <w:fldChar w:fldCharType="end"/>
      </w:r>
    </w:p>
    <w:p w14:paraId="5D9C1778" w14:textId="5C7A36E4" w:rsidR="00530390" w:rsidRDefault="00530390">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_Toc3992354 \h </w:instrText>
      </w:r>
      <w:r>
        <w:fldChar w:fldCharType="separate"/>
      </w:r>
      <w:r>
        <w:t>32</w:t>
      </w:r>
      <w:r>
        <w:fldChar w:fldCharType="end"/>
      </w:r>
    </w:p>
    <w:p w14:paraId="483D44E3" w14:textId="20A190E8" w:rsidR="00530390" w:rsidRDefault="00530390">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_Toc3992355 \h </w:instrText>
      </w:r>
      <w:r>
        <w:fldChar w:fldCharType="separate"/>
      </w:r>
      <w:r>
        <w:t>33</w:t>
      </w:r>
      <w:r>
        <w:fldChar w:fldCharType="end"/>
      </w:r>
    </w:p>
    <w:p w14:paraId="7188A0B0" w14:textId="40AFC0FE" w:rsidR="00530390" w:rsidRDefault="00530390">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_Toc3992356 \h </w:instrText>
      </w:r>
      <w:r>
        <w:fldChar w:fldCharType="separate"/>
      </w:r>
      <w:r>
        <w:t>33</w:t>
      </w:r>
      <w:r>
        <w:fldChar w:fldCharType="end"/>
      </w:r>
    </w:p>
    <w:p w14:paraId="2189732E" w14:textId="14A4F782" w:rsidR="00530390" w:rsidRDefault="0053039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_Toc3992357 \h </w:instrText>
      </w:r>
      <w:r>
        <w:fldChar w:fldCharType="separate"/>
      </w:r>
      <w:r>
        <w:t>34</w:t>
      </w:r>
      <w:r>
        <w:fldChar w:fldCharType="end"/>
      </w:r>
    </w:p>
    <w:p w14:paraId="31146D46" w14:textId="14120675" w:rsidR="00530390" w:rsidRDefault="0053039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_Toc3992358 \h </w:instrText>
      </w:r>
      <w:r>
        <w:fldChar w:fldCharType="separate"/>
      </w:r>
      <w:r>
        <w:t>34</w:t>
      </w:r>
      <w:r>
        <w:fldChar w:fldCharType="end"/>
      </w:r>
    </w:p>
    <w:p w14:paraId="77B0EDCB" w14:textId="0E8C692A" w:rsidR="00530390" w:rsidRDefault="00530390">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_Toc3992359 \h </w:instrText>
      </w:r>
      <w:r>
        <w:fldChar w:fldCharType="separate"/>
      </w:r>
      <w:r>
        <w:t>34</w:t>
      </w:r>
      <w:r>
        <w:fldChar w:fldCharType="end"/>
      </w:r>
    </w:p>
    <w:p w14:paraId="599F7D01" w14:textId="0B0D423D" w:rsidR="00530390" w:rsidRDefault="00530390">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_Toc3992360 \h </w:instrText>
      </w:r>
      <w:r>
        <w:fldChar w:fldCharType="separate"/>
      </w:r>
      <w:r>
        <w:t>34</w:t>
      </w:r>
      <w:r>
        <w:fldChar w:fldCharType="end"/>
      </w:r>
    </w:p>
    <w:p w14:paraId="568B7DBB" w14:textId="61FEA58F" w:rsidR="00530390" w:rsidRDefault="00530390">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_Toc3992361 \h </w:instrText>
      </w:r>
      <w:r>
        <w:fldChar w:fldCharType="separate"/>
      </w:r>
      <w:r>
        <w:t>34</w:t>
      </w:r>
      <w:r>
        <w:fldChar w:fldCharType="end"/>
      </w:r>
    </w:p>
    <w:p w14:paraId="40635E21" w14:textId="1C99F3F5" w:rsidR="00530390" w:rsidRDefault="0053039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_Toc3992362 \h </w:instrText>
      </w:r>
      <w:r>
        <w:fldChar w:fldCharType="separate"/>
      </w:r>
      <w:r>
        <w:t>35</w:t>
      </w:r>
      <w:r>
        <w:fldChar w:fldCharType="end"/>
      </w:r>
    </w:p>
    <w:p w14:paraId="3F1EE0BE" w14:textId="6A1DEF01" w:rsidR="00530390" w:rsidRDefault="00530390">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_Toc3992363 \h </w:instrText>
      </w:r>
      <w:r>
        <w:fldChar w:fldCharType="separate"/>
      </w:r>
      <w:r>
        <w:t>35</w:t>
      </w:r>
      <w:r>
        <w:fldChar w:fldCharType="end"/>
      </w:r>
    </w:p>
    <w:p w14:paraId="1EA0C12D" w14:textId="15A68F1F" w:rsidR="00530390" w:rsidRDefault="00530390">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_Toc3992364 \h </w:instrText>
      </w:r>
      <w:r>
        <w:fldChar w:fldCharType="separate"/>
      </w:r>
      <w:r>
        <w:t>36</w:t>
      </w:r>
      <w:r>
        <w:fldChar w:fldCharType="end"/>
      </w:r>
    </w:p>
    <w:p w14:paraId="181FA142" w14:textId="5378D440" w:rsidR="00530390" w:rsidRDefault="00530390">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_Toc3992365 \h </w:instrText>
      </w:r>
      <w:r>
        <w:fldChar w:fldCharType="separate"/>
      </w:r>
      <w:r>
        <w:t>36</w:t>
      </w:r>
      <w:r>
        <w:fldChar w:fldCharType="end"/>
      </w:r>
    </w:p>
    <w:p w14:paraId="107A2683" w14:textId="27E784D2" w:rsidR="00530390" w:rsidRDefault="0053039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_Toc3992366 \h </w:instrText>
      </w:r>
      <w:r>
        <w:fldChar w:fldCharType="separate"/>
      </w:r>
      <w:r>
        <w:t>36</w:t>
      </w:r>
      <w:r>
        <w:fldChar w:fldCharType="end"/>
      </w:r>
    </w:p>
    <w:p w14:paraId="392438A5" w14:textId="547FCA2E" w:rsidR="00530390" w:rsidRDefault="0053039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_Toc3992367 \h </w:instrText>
      </w:r>
      <w:r>
        <w:fldChar w:fldCharType="separate"/>
      </w:r>
      <w:r>
        <w:t>36</w:t>
      </w:r>
      <w:r>
        <w:fldChar w:fldCharType="end"/>
      </w:r>
    </w:p>
    <w:p w14:paraId="3D9DEF9A" w14:textId="50F63104" w:rsidR="00530390" w:rsidRDefault="005303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_Toc3992368 \h </w:instrText>
      </w:r>
      <w:r>
        <w:fldChar w:fldCharType="separate"/>
      </w:r>
      <w:r>
        <w:t>37</w:t>
      </w:r>
      <w:r>
        <w:fldChar w:fldCharType="end"/>
      </w:r>
    </w:p>
    <w:p w14:paraId="6EFDC2BB" w14:textId="18A5DFD2" w:rsidR="00530390" w:rsidRDefault="0053039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_Toc3992369 \h </w:instrText>
      </w:r>
      <w:r>
        <w:fldChar w:fldCharType="separate"/>
      </w:r>
      <w:r>
        <w:t>37</w:t>
      </w:r>
      <w:r>
        <w:fldChar w:fldCharType="end"/>
      </w:r>
    </w:p>
    <w:p w14:paraId="18246D55" w14:textId="77FEC908" w:rsidR="00530390" w:rsidRDefault="0053039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_Toc3992370 \h </w:instrText>
      </w:r>
      <w:r>
        <w:fldChar w:fldCharType="separate"/>
      </w:r>
      <w:r>
        <w:t>40</w:t>
      </w:r>
      <w:r>
        <w:fldChar w:fldCharType="end"/>
      </w:r>
    </w:p>
    <w:p w14:paraId="488310D9" w14:textId="2C8F5301" w:rsidR="00530390" w:rsidRDefault="0053039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_Toc3992371 \h </w:instrText>
      </w:r>
      <w:r>
        <w:fldChar w:fldCharType="separate"/>
      </w:r>
      <w:r>
        <w:t>40</w:t>
      </w:r>
      <w:r>
        <w:fldChar w:fldCharType="end"/>
      </w:r>
    </w:p>
    <w:p w14:paraId="672A2CCC" w14:textId="16364912" w:rsidR="00530390" w:rsidRDefault="0053039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_Toc3992372 \h </w:instrText>
      </w:r>
      <w:r>
        <w:fldChar w:fldCharType="separate"/>
      </w:r>
      <w:r>
        <w:t>40</w:t>
      </w:r>
      <w:r>
        <w:fldChar w:fldCharType="end"/>
      </w:r>
    </w:p>
    <w:p w14:paraId="58057163" w14:textId="021513D8" w:rsidR="00530390" w:rsidRDefault="0053039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_Toc3992373 \h </w:instrText>
      </w:r>
      <w:r>
        <w:fldChar w:fldCharType="separate"/>
      </w:r>
      <w:r>
        <w:t>40</w:t>
      </w:r>
      <w:r>
        <w:fldChar w:fldCharType="end"/>
      </w:r>
    </w:p>
    <w:p w14:paraId="63DBD6A7" w14:textId="4851AF0C" w:rsidR="00530390" w:rsidRDefault="0053039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_Toc3992374 \h </w:instrText>
      </w:r>
      <w:r>
        <w:fldChar w:fldCharType="separate"/>
      </w:r>
      <w:r>
        <w:t>40</w:t>
      </w:r>
      <w:r>
        <w:fldChar w:fldCharType="end"/>
      </w:r>
    </w:p>
    <w:p w14:paraId="03C6AFE5" w14:textId="66EE9268" w:rsidR="00530390" w:rsidRDefault="0053039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_Toc3992375 \h </w:instrText>
      </w:r>
      <w:r>
        <w:fldChar w:fldCharType="separate"/>
      </w:r>
      <w:r>
        <w:t>41</w:t>
      </w:r>
      <w:r>
        <w:fldChar w:fldCharType="end"/>
      </w:r>
    </w:p>
    <w:p w14:paraId="785694E4" w14:textId="0B341D5E" w:rsidR="00530390" w:rsidRDefault="00530390">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_Toc3992376 \h </w:instrText>
      </w:r>
      <w:r>
        <w:fldChar w:fldCharType="separate"/>
      </w:r>
      <w:r>
        <w:t>42</w:t>
      </w:r>
      <w:r>
        <w:fldChar w:fldCharType="end"/>
      </w:r>
    </w:p>
    <w:p w14:paraId="2C9AF194" w14:textId="7BEB4DA7" w:rsidR="00530390" w:rsidRDefault="00530390">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_Toc3992377 \h </w:instrText>
      </w:r>
      <w:r>
        <w:fldChar w:fldCharType="separate"/>
      </w:r>
      <w:r>
        <w:t>42</w:t>
      </w:r>
      <w:r>
        <w:fldChar w:fldCharType="end"/>
      </w:r>
    </w:p>
    <w:p w14:paraId="4F329341" w14:textId="27097E71" w:rsidR="00530390" w:rsidRDefault="00530390">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_Toc3992378 \h </w:instrText>
      </w:r>
      <w:r>
        <w:fldChar w:fldCharType="separate"/>
      </w:r>
      <w:r>
        <w:t>43</w:t>
      </w:r>
      <w:r>
        <w:fldChar w:fldCharType="end"/>
      </w:r>
    </w:p>
    <w:p w14:paraId="6248124E" w14:textId="7BFDC087" w:rsidR="00530390" w:rsidRDefault="00530390">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_Toc3992379 \h </w:instrText>
      </w:r>
      <w:r>
        <w:fldChar w:fldCharType="separate"/>
      </w:r>
      <w:r>
        <w:t>43</w:t>
      </w:r>
      <w:r>
        <w:fldChar w:fldCharType="end"/>
      </w:r>
    </w:p>
    <w:p w14:paraId="01F3378C" w14:textId="76F7804F" w:rsidR="00530390" w:rsidRDefault="0053039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_Toc3992380 \h </w:instrText>
      </w:r>
      <w:r>
        <w:fldChar w:fldCharType="separate"/>
      </w:r>
      <w:r>
        <w:t>43</w:t>
      </w:r>
      <w:r>
        <w:fldChar w:fldCharType="end"/>
      </w:r>
    </w:p>
    <w:p w14:paraId="6AA696FA" w14:textId="1CBB7B46" w:rsidR="00530390" w:rsidRDefault="0053039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_Toc3992381 \h </w:instrText>
      </w:r>
      <w:r>
        <w:fldChar w:fldCharType="separate"/>
      </w:r>
      <w:r>
        <w:t>43</w:t>
      </w:r>
      <w:r>
        <w:fldChar w:fldCharType="end"/>
      </w:r>
    </w:p>
    <w:p w14:paraId="13FAD99B" w14:textId="66CCF5C8" w:rsidR="00530390" w:rsidRDefault="0053039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_Toc3992382 \h </w:instrText>
      </w:r>
      <w:r>
        <w:fldChar w:fldCharType="separate"/>
      </w:r>
      <w:r>
        <w:t>43</w:t>
      </w:r>
      <w:r>
        <w:fldChar w:fldCharType="end"/>
      </w:r>
    </w:p>
    <w:p w14:paraId="197ABF31" w14:textId="556AE44E" w:rsidR="00530390" w:rsidRDefault="00530390">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_Toc3992383 \h </w:instrText>
      </w:r>
      <w:r>
        <w:fldChar w:fldCharType="separate"/>
      </w:r>
      <w:r>
        <w:t>43</w:t>
      </w:r>
      <w:r>
        <w:fldChar w:fldCharType="end"/>
      </w:r>
    </w:p>
    <w:p w14:paraId="150570E7" w14:textId="2BC3DEB1" w:rsidR="00530390" w:rsidRDefault="0053039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_Toc3992384 \h </w:instrText>
      </w:r>
      <w:r>
        <w:fldChar w:fldCharType="separate"/>
      </w:r>
      <w:r>
        <w:t>43</w:t>
      </w:r>
      <w:r>
        <w:fldChar w:fldCharType="end"/>
      </w:r>
    </w:p>
    <w:p w14:paraId="0CC906F1" w14:textId="0976F9A3" w:rsidR="00530390" w:rsidRDefault="0053039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_Toc3992385 \h </w:instrText>
      </w:r>
      <w:r>
        <w:fldChar w:fldCharType="separate"/>
      </w:r>
      <w:r>
        <w:t>43</w:t>
      </w:r>
      <w:r>
        <w:fldChar w:fldCharType="end"/>
      </w:r>
    </w:p>
    <w:p w14:paraId="171C07CC" w14:textId="1DA7B065" w:rsidR="00530390" w:rsidRDefault="0053039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_Toc3992386 \h </w:instrText>
      </w:r>
      <w:r>
        <w:fldChar w:fldCharType="separate"/>
      </w:r>
      <w:r>
        <w:t>44</w:t>
      </w:r>
      <w:r>
        <w:fldChar w:fldCharType="end"/>
      </w:r>
    </w:p>
    <w:p w14:paraId="2963D216" w14:textId="75FA3755" w:rsidR="00530390" w:rsidRDefault="00530390">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_Toc3992387 \h </w:instrText>
      </w:r>
      <w:r>
        <w:fldChar w:fldCharType="separate"/>
      </w:r>
      <w:r>
        <w:t>44</w:t>
      </w:r>
      <w:r>
        <w:fldChar w:fldCharType="end"/>
      </w:r>
    </w:p>
    <w:p w14:paraId="757F5993" w14:textId="4AEB0D83" w:rsidR="00530390" w:rsidRDefault="0053039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_Toc3992388 \h </w:instrText>
      </w:r>
      <w:r>
        <w:fldChar w:fldCharType="separate"/>
      </w:r>
      <w:r>
        <w:t>45</w:t>
      </w:r>
      <w:r>
        <w:fldChar w:fldCharType="end"/>
      </w:r>
    </w:p>
    <w:p w14:paraId="319C5676" w14:textId="2415CCA0" w:rsidR="00530390" w:rsidRDefault="0053039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_Toc3992389 \h </w:instrText>
      </w:r>
      <w:r>
        <w:fldChar w:fldCharType="separate"/>
      </w:r>
      <w:r>
        <w:t>45</w:t>
      </w:r>
      <w:r>
        <w:fldChar w:fldCharType="end"/>
      </w:r>
    </w:p>
    <w:p w14:paraId="55ADC2A9" w14:textId="311300B2" w:rsidR="00530390" w:rsidRDefault="0053039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_Toc3992390 \h </w:instrText>
      </w:r>
      <w:r>
        <w:fldChar w:fldCharType="separate"/>
      </w:r>
      <w:r>
        <w:t>45</w:t>
      </w:r>
      <w:r>
        <w:fldChar w:fldCharType="end"/>
      </w:r>
    </w:p>
    <w:p w14:paraId="0611A66A" w14:textId="0ECD4F14" w:rsidR="00530390" w:rsidRDefault="0053039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_Toc3992391 \h </w:instrText>
      </w:r>
      <w:r>
        <w:fldChar w:fldCharType="separate"/>
      </w:r>
      <w:r>
        <w:t>45</w:t>
      </w:r>
      <w:r>
        <w:fldChar w:fldCharType="end"/>
      </w:r>
    </w:p>
    <w:p w14:paraId="6E29DBE4" w14:textId="1BB8B9C8" w:rsidR="00530390" w:rsidRDefault="0053039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_Toc3992392 \h </w:instrText>
      </w:r>
      <w:r>
        <w:fldChar w:fldCharType="separate"/>
      </w:r>
      <w:r>
        <w:t>45</w:t>
      </w:r>
      <w:r>
        <w:fldChar w:fldCharType="end"/>
      </w:r>
    </w:p>
    <w:p w14:paraId="56E59A2F" w14:textId="10D465E4" w:rsidR="00530390" w:rsidRDefault="0053039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_Toc3992393 \h </w:instrText>
      </w:r>
      <w:r>
        <w:fldChar w:fldCharType="separate"/>
      </w:r>
      <w:r>
        <w:t>45</w:t>
      </w:r>
      <w:r>
        <w:fldChar w:fldCharType="end"/>
      </w:r>
    </w:p>
    <w:p w14:paraId="4158EDB1" w14:textId="20591485" w:rsidR="00530390" w:rsidRDefault="0053039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_Toc3992394 \h </w:instrText>
      </w:r>
      <w:r>
        <w:fldChar w:fldCharType="separate"/>
      </w:r>
      <w:r>
        <w:t>46</w:t>
      </w:r>
      <w:r>
        <w:fldChar w:fldCharType="end"/>
      </w:r>
    </w:p>
    <w:p w14:paraId="0BA3795E" w14:textId="37786E43" w:rsidR="00530390" w:rsidRDefault="0053039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_Toc3992395 \h </w:instrText>
      </w:r>
      <w:r>
        <w:fldChar w:fldCharType="separate"/>
      </w:r>
      <w:r>
        <w:t>46</w:t>
      </w:r>
      <w:r>
        <w:fldChar w:fldCharType="end"/>
      </w:r>
    </w:p>
    <w:p w14:paraId="1973CB5D" w14:textId="08AC81DF" w:rsidR="00530390" w:rsidRDefault="0053039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_Toc3992396 \h </w:instrText>
      </w:r>
      <w:r>
        <w:fldChar w:fldCharType="separate"/>
      </w:r>
      <w:r>
        <w:t>47</w:t>
      </w:r>
      <w:r>
        <w:fldChar w:fldCharType="end"/>
      </w:r>
    </w:p>
    <w:p w14:paraId="0A4D7BD1" w14:textId="2D53A257" w:rsidR="00530390" w:rsidRDefault="0053039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_Toc3992397 \h </w:instrText>
      </w:r>
      <w:r>
        <w:fldChar w:fldCharType="separate"/>
      </w:r>
      <w:r>
        <w:t>47</w:t>
      </w:r>
      <w:r>
        <w:fldChar w:fldCharType="end"/>
      </w:r>
    </w:p>
    <w:p w14:paraId="5993A9E9" w14:textId="0689B440" w:rsidR="00530390" w:rsidRDefault="0053039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_Toc3992398 \h </w:instrText>
      </w:r>
      <w:r>
        <w:fldChar w:fldCharType="separate"/>
      </w:r>
      <w:r>
        <w:t>48</w:t>
      </w:r>
      <w:r>
        <w:fldChar w:fldCharType="end"/>
      </w:r>
    </w:p>
    <w:p w14:paraId="10EA3733" w14:textId="7F90C57F" w:rsidR="00530390" w:rsidRDefault="0053039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_Toc3992399 \h </w:instrText>
      </w:r>
      <w:r>
        <w:fldChar w:fldCharType="separate"/>
      </w:r>
      <w:r>
        <w:t>48</w:t>
      </w:r>
      <w:r>
        <w:fldChar w:fldCharType="end"/>
      </w:r>
    </w:p>
    <w:p w14:paraId="0454540E" w14:textId="2A7095AE" w:rsidR="00530390" w:rsidRDefault="0053039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_Toc3992400 \h </w:instrText>
      </w:r>
      <w:r>
        <w:fldChar w:fldCharType="separate"/>
      </w:r>
      <w:r>
        <w:t>48</w:t>
      </w:r>
      <w:r>
        <w:fldChar w:fldCharType="end"/>
      </w:r>
    </w:p>
    <w:p w14:paraId="32295D3A" w14:textId="66EBC43E" w:rsidR="00530390" w:rsidRDefault="0053039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_Toc3992401 \h </w:instrText>
      </w:r>
      <w:r>
        <w:fldChar w:fldCharType="separate"/>
      </w:r>
      <w:r>
        <w:t>48</w:t>
      </w:r>
      <w:r>
        <w:fldChar w:fldCharType="end"/>
      </w:r>
    </w:p>
    <w:p w14:paraId="77EA4020" w14:textId="0917C0DF" w:rsidR="00530390" w:rsidRDefault="0053039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_Toc3992402 \h </w:instrText>
      </w:r>
      <w:r>
        <w:fldChar w:fldCharType="separate"/>
      </w:r>
      <w:r>
        <w:t>48</w:t>
      </w:r>
      <w:r>
        <w:fldChar w:fldCharType="end"/>
      </w:r>
    </w:p>
    <w:p w14:paraId="70AB0575" w14:textId="0CE4D1C4" w:rsidR="00530390" w:rsidRDefault="0053039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_Toc3992403 \h </w:instrText>
      </w:r>
      <w:r>
        <w:fldChar w:fldCharType="separate"/>
      </w:r>
      <w:r>
        <w:t>48</w:t>
      </w:r>
      <w:r>
        <w:fldChar w:fldCharType="end"/>
      </w:r>
    </w:p>
    <w:p w14:paraId="6BFD40D4" w14:textId="74175F9F" w:rsidR="00530390" w:rsidRDefault="00530390">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_Toc3992404 \h </w:instrText>
      </w:r>
      <w:r>
        <w:fldChar w:fldCharType="separate"/>
      </w:r>
      <w:r>
        <w:t>48</w:t>
      </w:r>
      <w:r>
        <w:fldChar w:fldCharType="end"/>
      </w:r>
    </w:p>
    <w:p w14:paraId="6DACF16F" w14:textId="0C8E9456" w:rsidR="00530390" w:rsidRDefault="00530390">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_Toc3992405 \h </w:instrText>
      </w:r>
      <w:r>
        <w:fldChar w:fldCharType="separate"/>
      </w:r>
      <w:r>
        <w:t>48</w:t>
      </w:r>
      <w:r>
        <w:fldChar w:fldCharType="end"/>
      </w:r>
    </w:p>
    <w:p w14:paraId="1EB7293C" w14:textId="55B3219A" w:rsidR="00530390" w:rsidRDefault="00530390">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_Toc3992406 \h </w:instrText>
      </w:r>
      <w:r>
        <w:fldChar w:fldCharType="separate"/>
      </w:r>
      <w:r>
        <w:t>49</w:t>
      </w:r>
      <w:r>
        <w:fldChar w:fldCharType="end"/>
      </w:r>
    </w:p>
    <w:p w14:paraId="73B5AAA6" w14:textId="4A9F27E6" w:rsidR="00530390" w:rsidRDefault="00530390">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_Toc3992407 \h </w:instrText>
      </w:r>
      <w:r>
        <w:fldChar w:fldCharType="separate"/>
      </w:r>
      <w:r>
        <w:t>49</w:t>
      </w:r>
      <w:r>
        <w:fldChar w:fldCharType="end"/>
      </w:r>
    </w:p>
    <w:p w14:paraId="1B60A9ED" w14:textId="23050EF0" w:rsidR="00530390" w:rsidRDefault="00530390">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_Toc3992408 \h </w:instrText>
      </w:r>
      <w:r>
        <w:fldChar w:fldCharType="separate"/>
      </w:r>
      <w:r>
        <w:t>49</w:t>
      </w:r>
      <w:r>
        <w:fldChar w:fldCharType="end"/>
      </w:r>
    </w:p>
    <w:p w14:paraId="6663BA3E" w14:textId="7BB0040D" w:rsidR="00530390" w:rsidRDefault="00530390">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_Toc3992409 \h </w:instrText>
      </w:r>
      <w:r>
        <w:fldChar w:fldCharType="separate"/>
      </w:r>
      <w:r>
        <w:t>50</w:t>
      </w:r>
      <w:r>
        <w:fldChar w:fldCharType="end"/>
      </w:r>
    </w:p>
    <w:p w14:paraId="1AECD1DD" w14:textId="2D8F874B" w:rsidR="00530390" w:rsidRDefault="00530390">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_Toc3992410 \h </w:instrText>
      </w:r>
      <w:r>
        <w:fldChar w:fldCharType="separate"/>
      </w:r>
      <w:r>
        <w:t>50</w:t>
      </w:r>
      <w:r>
        <w:fldChar w:fldCharType="end"/>
      </w:r>
    </w:p>
    <w:p w14:paraId="0A3BCFFF" w14:textId="3CC7109D" w:rsidR="00530390" w:rsidRDefault="00530390">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_Toc3992411 \h </w:instrText>
      </w:r>
      <w:r>
        <w:fldChar w:fldCharType="separate"/>
      </w:r>
      <w:r>
        <w:t>51</w:t>
      </w:r>
      <w:r>
        <w:fldChar w:fldCharType="end"/>
      </w:r>
    </w:p>
    <w:p w14:paraId="33A732C5" w14:textId="47EA4CCE" w:rsidR="00530390" w:rsidRDefault="00530390">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_Toc3992412 \h </w:instrText>
      </w:r>
      <w:r>
        <w:fldChar w:fldCharType="separate"/>
      </w:r>
      <w:r>
        <w:t>51</w:t>
      </w:r>
      <w:r>
        <w:fldChar w:fldCharType="end"/>
      </w:r>
    </w:p>
    <w:p w14:paraId="30536DD5" w14:textId="20439EDC" w:rsidR="00530390" w:rsidRDefault="00530390">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_Toc3992413 \h </w:instrText>
      </w:r>
      <w:r>
        <w:fldChar w:fldCharType="separate"/>
      </w:r>
      <w:r>
        <w:t>51</w:t>
      </w:r>
      <w:r>
        <w:fldChar w:fldCharType="end"/>
      </w:r>
    </w:p>
    <w:p w14:paraId="0BA95C0C" w14:textId="253D451E" w:rsidR="00530390" w:rsidRDefault="00530390">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_Toc3992414 \h </w:instrText>
      </w:r>
      <w:r>
        <w:fldChar w:fldCharType="separate"/>
      </w:r>
      <w:r>
        <w:t>52</w:t>
      </w:r>
      <w:r>
        <w:fldChar w:fldCharType="end"/>
      </w:r>
    </w:p>
    <w:p w14:paraId="7B3CFFC3" w14:textId="7D33C400" w:rsidR="00530390" w:rsidRDefault="00530390">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_Toc3992415 \h </w:instrText>
      </w:r>
      <w:r>
        <w:fldChar w:fldCharType="separate"/>
      </w:r>
      <w:r>
        <w:t>52</w:t>
      </w:r>
      <w:r>
        <w:fldChar w:fldCharType="end"/>
      </w:r>
    </w:p>
    <w:p w14:paraId="6E2CE003" w14:textId="291DFC30" w:rsidR="00530390" w:rsidRDefault="00530390">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_Toc3992416 \h </w:instrText>
      </w:r>
      <w:r>
        <w:fldChar w:fldCharType="separate"/>
      </w:r>
      <w:r>
        <w:t>53</w:t>
      </w:r>
      <w:r>
        <w:fldChar w:fldCharType="end"/>
      </w:r>
    </w:p>
    <w:p w14:paraId="4A9ABCD0" w14:textId="3FF922B6" w:rsidR="00530390" w:rsidRDefault="00530390">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_Toc3992417 \h </w:instrText>
      </w:r>
      <w:r>
        <w:fldChar w:fldCharType="separate"/>
      </w:r>
      <w:r>
        <w:t>53</w:t>
      </w:r>
      <w:r>
        <w:fldChar w:fldCharType="end"/>
      </w:r>
    </w:p>
    <w:p w14:paraId="2D4A5CCB" w14:textId="3792CEA9" w:rsidR="00530390" w:rsidRDefault="00530390">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_Toc3992418 \h </w:instrText>
      </w:r>
      <w:r>
        <w:fldChar w:fldCharType="separate"/>
      </w:r>
      <w:r>
        <w:t>53</w:t>
      </w:r>
      <w:r>
        <w:fldChar w:fldCharType="end"/>
      </w:r>
    </w:p>
    <w:p w14:paraId="18D69A6F" w14:textId="0E42630A" w:rsidR="00530390" w:rsidRDefault="00530390">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_Toc3992419 \h </w:instrText>
      </w:r>
      <w:r>
        <w:fldChar w:fldCharType="separate"/>
      </w:r>
      <w:r>
        <w:t>53</w:t>
      </w:r>
      <w:r>
        <w:fldChar w:fldCharType="end"/>
      </w:r>
    </w:p>
    <w:p w14:paraId="7BEF611F" w14:textId="06888423" w:rsidR="00530390" w:rsidRDefault="00530390">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_Toc3992420 \h </w:instrText>
      </w:r>
      <w:r>
        <w:fldChar w:fldCharType="separate"/>
      </w:r>
      <w:r>
        <w:t>53</w:t>
      </w:r>
      <w:r>
        <w:fldChar w:fldCharType="end"/>
      </w:r>
    </w:p>
    <w:p w14:paraId="296DE96F" w14:textId="6C3CF1A2" w:rsidR="00530390" w:rsidRDefault="00530390">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_Toc3992421 \h </w:instrText>
      </w:r>
      <w:r>
        <w:fldChar w:fldCharType="separate"/>
      </w:r>
      <w:r>
        <w:t>54</w:t>
      </w:r>
      <w:r>
        <w:fldChar w:fldCharType="end"/>
      </w:r>
    </w:p>
    <w:p w14:paraId="78A114DF" w14:textId="3604DD0A" w:rsidR="00530390" w:rsidRDefault="00530390">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_Toc3992422 \h </w:instrText>
      </w:r>
      <w:r>
        <w:fldChar w:fldCharType="separate"/>
      </w:r>
      <w:r>
        <w:t>54</w:t>
      </w:r>
      <w:r>
        <w:fldChar w:fldCharType="end"/>
      </w:r>
    </w:p>
    <w:p w14:paraId="56AAAF23" w14:textId="384FBE91" w:rsidR="00530390" w:rsidRDefault="00530390">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_Toc3992423 \h </w:instrText>
      </w:r>
      <w:r>
        <w:fldChar w:fldCharType="separate"/>
      </w:r>
      <w:r>
        <w:t>54</w:t>
      </w:r>
      <w:r>
        <w:fldChar w:fldCharType="end"/>
      </w:r>
    </w:p>
    <w:p w14:paraId="6D0DC2EE" w14:textId="5726C93A" w:rsidR="00530390" w:rsidRDefault="00530390">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_Toc3992424 \h </w:instrText>
      </w:r>
      <w:r>
        <w:fldChar w:fldCharType="separate"/>
      </w:r>
      <w:r>
        <w:t>54</w:t>
      </w:r>
      <w:r>
        <w:fldChar w:fldCharType="end"/>
      </w:r>
    </w:p>
    <w:p w14:paraId="43FC0FE9" w14:textId="0E72BE45" w:rsidR="00530390" w:rsidRDefault="00530390">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_Toc3992425 \h </w:instrText>
      </w:r>
      <w:r>
        <w:fldChar w:fldCharType="separate"/>
      </w:r>
      <w:r>
        <w:t>54</w:t>
      </w:r>
      <w:r>
        <w:fldChar w:fldCharType="end"/>
      </w:r>
    </w:p>
    <w:p w14:paraId="37FB2367" w14:textId="40939C29" w:rsidR="00530390" w:rsidRDefault="00530390">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_Toc3992426 \h </w:instrText>
      </w:r>
      <w:r>
        <w:fldChar w:fldCharType="separate"/>
      </w:r>
      <w:r>
        <w:t>54</w:t>
      </w:r>
      <w:r>
        <w:fldChar w:fldCharType="end"/>
      </w:r>
    </w:p>
    <w:p w14:paraId="388A0461" w14:textId="47F9F922" w:rsidR="00530390" w:rsidRDefault="00530390">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_Toc3992427 \h </w:instrText>
      </w:r>
      <w:r>
        <w:fldChar w:fldCharType="separate"/>
      </w:r>
      <w:r>
        <w:t>55</w:t>
      </w:r>
      <w:r>
        <w:fldChar w:fldCharType="end"/>
      </w:r>
    </w:p>
    <w:p w14:paraId="21D6CE8A" w14:textId="246F0F97" w:rsidR="00530390" w:rsidRDefault="00530390">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_Toc3992428 \h </w:instrText>
      </w:r>
      <w:r>
        <w:fldChar w:fldCharType="separate"/>
      </w:r>
      <w:r>
        <w:t>55</w:t>
      </w:r>
      <w:r>
        <w:fldChar w:fldCharType="end"/>
      </w:r>
    </w:p>
    <w:p w14:paraId="48BE3AAE" w14:textId="6F5A7BBF" w:rsidR="00530390" w:rsidRDefault="00530390">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_Toc3992429 \h </w:instrText>
      </w:r>
      <w:r>
        <w:fldChar w:fldCharType="separate"/>
      </w:r>
      <w:r>
        <w:t>55</w:t>
      </w:r>
      <w:r>
        <w:fldChar w:fldCharType="end"/>
      </w:r>
    </w:p>
    <w:p w14:paraId="44DE080B" w14:textId="2ED3A416" w:rsidR="00530390" w:rsidRDefault="00530390">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_Toc3992430 \h </w:instrText>
      </w:r>
      <w:r>
        <w:fldChar w:fldCharType="separate"/>
      </w:r>
      <w:r>
        <w:t>56</w:t>
      </w:r>
      <w:r>
        <w:fldChar w:fldCharType="end"/>
      </w:r>
    </w:p>
    <w:p w14:paraId="14E757E1" w14:textId="456C96C6" w:rsidR="00530390" w:rsidRDefault="00530390">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_Toc3992431 \h </w:instrText>
      </w:r>
      <w:r>
        <w:fldChar w:fldCharType="separate"/>
      </w:r>
      <w:r>
        <w:t>56</w:t>
      </w:r>
      <w:r>
        <w:fldChar w:fldCharType="end"/>
      </w:r>
    </w:p>
    <w:p w14:paraId="0A2309F7" w14:textId="28279202" w:rsidR="00530390" w:rsidRDefault="00530390">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_Toc3992432 \h </w:instrText>
      </w:r>
      <w:r>
        <w:fldChar w:fldCharType="separate"/>
      </w:r>
      <w:r>
        <w:t>56</w:t>
      </w:r>
      <w:r>
        <w:fldChar w:fldCharType="end"/>
      </w:r>
    </w:p>
    <w:p w14:paraId="7D41F72F" w14:textId="73726DDF" w:rsidR="00530390" w:rsidRDefault="00530390">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_Toc3992433 \h </w:instrText>
      </w:r>
      <w:r>
        <w:fldChar w:fldCharType="separate"/>
      </w:r>
      <w:r>
        <w:t>56</w:t>
      </w:r>
      <w:r>
        <w:fldChar w:fldCharType="end"/>
      </w:r>
    </w:p>
    <w:p w14:paraId="66B4B797" w14:textId="1E5E9CBE" w:rsidR="00530390" w:rsidRDefault="00530390">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_Toc3992434 \h </w:instrText>
      </w:r>
      <w:r>
        <w:fldChar w:fldCharType="separate"/>
      </w:r>
      <w:r>
        <w:t>57</w:t>
      </w:r>
      <w:r>
        <w:fldChar w:fldCharType="end"/>
      </w:r>
    </w:p>
    <w:p w14:paraId="3DF3FCE3" w14:textId="02CE516D" w:rsidR="00530390" w:rsidRDefault="00530390">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_Toc3992435 \h </w:instrText>
      </w:r>
      <w:r>
        <w:fldChar w:fldCharType="separate"/>
      </w:r>
      <w:r>
        <w:t>57</w:t>
      </w:r>
      <w:r>
        <w:fldChar w:fldCharType="end"/>
      </w:r>
    </w:p>
    <w:p w14:paraId="543972EB" w14:textId="10BA8AE6" w:rsidR="00530390" w:rsidRDefault="00530390">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_Toc3992436 \h </w:instrText>
      </w:r>
      <w:r>
        <w:fldChar w:fldCharType="separate"/>
      </w:r>
      <w:r>
        <w:t>57</w:t>
      </w:r>
      <w:r>
        <w:fldChar w:fldCharType="end"/>
      </w:r>
    </w:p>
    <w:p w14:paraId="3AFA9523" w14:textId="2432F5E7" w:rsidR="00530390" w:rsidRDefault="00530390">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_Toc3992437 \h </w:instrText>
      </w:r>
      <w:r>
        <w:fldChar w:fldCharType="separate"/>
      </w:r>
      <w:r>
        <w:t>57</w:t>
      </w:r>
      <w:r>
        <w:fldChar w:fldCharType="end"/>
      </w:r>
    </w:p>
    <w:p w14:paraId="3A382B8B" w14:textId="453F3ED0" w:rsidR="00530390" w:rsidRDefault="00530390">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_Toc3992438 \h </w:instrText>
      </w:r>
      <w:r>
        <w:fldChar w:fldCharType="separate"/>
      </w:r>
      <w:r>
        <w:t>57</w:t>
      </w:r>
      <w:r>
        <w:fldChar w:fldCharType="end"/>
      </w:r>
    </w:p>
    <w:p w14:paraId="17EB4672" w14:textId="2EDDC4D1" w:rsidR="00530390" w:rsidRDefault="00530390">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_Toc3992439 \h </w:instrText>
      </w:r>
      <w:r>
        <w:fldChar w:fldCharType="separate"/>
      </w:r>
      <w:r>
        <w:t>58</w:t>
      </w:r>
      <w:r>
        <w:fldChar w:fldCharType="end"/>
      </w:r>
    </w:p>
    <w:p w14:paraId="37FA39D0" w14:textId="5B5A821A" w:rsidR="00530390" w:rsidRDefault="00530390">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_Toc3992440 \h </w:instrText>
      </w:r>
      <w:r>
        <w:fldChar w:fldCharType="separate"/>
      </w:r>
      <w:r>
        <w:t>58</w:t>
      </w:r>
      <w:r>
        <w:fldChar w:fldCharType="end"/>
      </w:r>
    </w:p>
    <w:p w14:paraId="1588B576" w14:textId="7537F0DB" w:rsidR="00530390" w:rsidRDefault="00530390">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_Toc3992441 \h </w:instrText>
      </w:r>
      <w:r>
        <w:fldChar w:fldCharType="separate"/>
      </w:r>
      <w:r>
        <w:t>58</w:t>
      </w:r>
      <w:r>
        <w:fldChar w:fldCharType="end"/>
      </w:r>
    </w:p>
    <w:p w14:paraId="38A61BA0" w14:textId="0410483E" w:rsidR="00530390" w:rsidRDefault="00530390">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_Toc3992442 \h </w:instrText>
      </w:r>
      <w:r>
        <w:fldChar w:fldCharType="separate"/>
      </w:r>
      <w:r>
        <w:t>58</w:t>
      </w:r>
      <w:r>
        <w:fldChar w:fldCharType="end"/>
      </w:r>
    </w:p>
    <w:p w14:paraId="577EA5F6" w14:textId="16858951" w:rsidR="00530390" w:rsidRDefault="00530390">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_Toc3992443 \h </w:instrText>
      </w:r>
      <w:r>
        <w:fldChar w:fldCharType="separate"/>
      </w:r>
      <w:r>
        <w:t>58</w:t>
      </w:r>
      <w:r>
        <w:fldChar w:fldCharType="end"/>
      </w:r>
    </w:p>
    <w:p w14:paraId="30B1AA3B" w14:textId="37C2D2D4" w:rsidR="00530390" w:rsidRDefault="00530390">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_Toc3992444 \h </w:instrText>
      </w:r>
      <w:r>
        <w:fldChar w:fldCharType="separate"/>
      </w:r>
      <w:r>
        <w:t>58</w:t>
      </w:r>
      <w:r>
        <w:fldChar w:fldCharType="end"/>
      </w:r>
    </w:p>
    <w:p w14:paraId="2ADC6770" w14:textId="28DBC7AC" w:rsidR="00530390" w:rsidRDefault="00530390">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_Toc3992445 \h </w:instrText>
      </w:r>
      <w:r>
        <w:fldChar w:fldCharType="separate"/>
      </w:r>
      <w:r>
        <w:t>60</w:t>
      </w:r>
      <w:r>
        <w:fldChar w:fldCharType="end"/>
      </w:r>
    </w:p>
    <w:p w14:paraId="6478EA88" w14:textId="74024A31" w:rsidR="00530390" w:rsidRDefault="00530390">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_Toc3992446 \h </w:instrText>
      </w:r>
      <w:r>
        <w:fldChar w:fldCharType="separate"/>
      </w:r>
      <w:r>
        <w:t>60</w:t>
      </w:r>
      <w:r>
        <w:fldChar w:fldCharType="end"/>
      </w:r>
    </w:p>
    <w:p w14:paraId="0DCA621D" w14:textId="74E3FA57" w:rsidR="00530390" w:rsidRDefault="00530390">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_Toc3992447 \h </w:instrText>
      </w:r>
      <w:r>
        <w:fldChar w:fldCharType="separate"/>
      </w:r>
      <w:r>
        <w:t>60</w:t>
      </w:r>
      <w:r>
        <w:fldChar w:fldCharType="end"/>
      </w:r>
    </w:p>
    <w:p w14:paraId="2822ABEF" w14:textId="1F072915" w:rsidR="00530390" w:rsidRDefault="00530390">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_Toc3992448 \h </w:instrText>
      </w:r>
      <w:r>
        <w:fldChar w:fldCharType="separate"/>
      </w:r>
      <w:r>
        <w:t>60</w:t>
      </w:r>
      <w:r>
        <w:fldChar w:fldCharType="end"/>
      </w:r>
    </w:p>
    <w:p w14:paraId="552AA88B" w14:textId="2CC9E90C" w:rsidR="00530390" w:rsidRDefault="00530390">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_Toc3992449 \h </w:instrText>
      </w:r>
      <w:r>
        <w:fldChar w:fldCharType="separate"/>
      </w:r>
      <w:r>
        <w:t>60</w:t>
      </w:r>
      <w:r>
        <w:fldChar w:fldCharType="end"/>
      </w:r>
    </w:p>
    <w:p w14:paraId="6090C997" w14:textId="34AD8A96" w:rsidR="00530390" w:rsidRDefault="00530390">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_Toc3992450 \h </w:instrText>
      </w:r>
      <w:r>
        <w:fldChar w:fldCharType="separate"/>
      </w:r>
      <w:r>
        <w:t>61</w:t>
      </w:r>
      <w:r>
        <w:fldChar w:fldCharType="end"/>
      </w:r>
    </w:p>
    <w:p w14:paraId="2D9291AE" w14:textId="35BC5BEB" w:rsidR="00530390" w:rsidRDefault="00530390">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_Toc3992451 \h </w:instrText>
      </w:r>
      <w:r>
        <w:fldChar w:fldCharType="separate"/>
      </w:r>
      <w:r>
        <w:t>61</w:t>
      </w:r>
      <w:r>
        <w:fldChar w:fldCharType="end"/>
      </w:r>
    </w:p>
    <w:p w14:paraId="6AEB824C" w14:textId="0100F10E" w:rsidR="00530390" w:rsidRDefault="00530390">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_Toc3992452 \h </w:instrText>
      </w:r>
      <w:r>
        <w:fldChar w:fldCharType="separate"/>
      </w:r>
      <w:r>
        <w:t>61</w:t>
      </w:r>
      <w:r>
        <w:fldChar w:fldCharType="end"/>
      </w:r>
    </w:p>
    <w:p w14:paraId="67F27F64" w14:textId="00641406" w:rsidR="00530390" w:rsidRDefault="00530390">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_Toc3992453 \h </w:instrText>
      </w:r>
      <w:r>
        <w:fldChar w:fldCharType="separate"/>
      </w:r>
      <w:r>
        <w:t>61</w:t>
      </w:r>
      <w:r>
        <w:fldChar w:fldCharType="end"/>
      </w:r>
    </w:p>
    <w:p w14:paraId="5D0DFAD0" w14:textId="2C38198D" w:rsidR="00530390" w:rsidRDefault="00530390">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_Toc3992454 \h </w:instrText>
      </w:r>
      <w:r>
        <w:fldChar w:fldCharType="separate"/>
      </w:r>
      <w:r>
        <w:t>61</w:t>
      </w:r>
      <w:r>
        <w:fldChar w:fldCharType="end"/>
      </w:r>
    </w:p>
    <w:p w14:paraId="7C5BF572" w14:textId="420FDA81" w:rsidR="00530390" w:rsidRDefault="00530390">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_Toc3992455 \h </w:instrText>
      </w:r>
      <w:r>
        <w:fldChar w:fldCharType="separate"/>
      </w:r>
      <w:r>
        <w:t>61</w:t>
      </w:r>
      <w:r>
        <w:fldChar w:fldCharType="end"/>
      </w:r>
    </w:p>
    <w:p w14:paraId="6EE4083A" w14:textId="6DEE2C34" w:rsidR="00530390" w:rsidRDefault="00530390">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_Toc3992456 \h </w:instrText>
      </w:r>
      <w:r>
        <w:fldChar w:fldCharType="separate"/>
      </w:r>
      <w:r>
        <w:t>62</w:t>
      </w:r>
      <w:r>
        <w:fldChar w:fldCharType="end"/>
      </w:r>
    </w:p>
    <w:p w14:paraId="3D1C95FA" w14:textId="29C5B0DC" w:rsidR="00530390" w:rsidRDefault="00530390">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_Toc3992457 \h </w:instrText>
      </w:r>
      <w:r>
        <w:fldChar w:fldCharType="separate"/>
      </w:r>
      <w:r>
        <w:t>62</w:t>
      </w:r>
      <w:r>
        <w:fldChar w:fldCharType="end"/>
      </w:r>
    </w:p>
    <w:p w14:paraId="0CB269DF" w14:textId="7DE54456" w:rsidR="00530390" w:rsidRDefault="00530390">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_Toc3992458 \h </w:instrText>
      </w:r>
      <w:r>
        <w:fldChar w:fldCharType="separate"/>
      </w:r>
      <w:r>
        <w:t>62</w:t>
      </w:r>
      <w:r>
        <w:fldChar w:fldCharType="end"/>
      </w:r>
    </w:p>
    <w:p w14:paraId="33943F84" w14:textId="7C4BBA33" w:rsidR="00530390" w:rsidRDefault="00530390">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_Toc3992459 \h </w:instrText>
      </w:r>
      <w:r>
        <w:fldChar w:fldCharType="separate"/>
      </w:r>
      <w:r>
        <w:t>62</w:t>
      </w:r>
      <w:r>
        <w:fldChar w:fldCharType="end"/>
      </w:r>
    </w:p>
    <w:p w14:paraId="59558AEF" w14:textId="34D06DA8" w:rsidR="00530390" w:rsidRDefault="00530390">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_Toc3992460 \h </w:instrText>
      </w:r>
      <w:r>
        <w:fldChar w:fldCharType="separate"/>
      </w:r>
      <w:r>
        <w:t>62</w:t>
      </w:r>
      <w:r>
        <w:fldChar w:fldCharType="end"/>
      </w:r>
    </w:p>
    <w:p w14:paraId="41BFE6D0" w14:textId="583FB163" w:rsidR="00530390" w:rsidRDefault="00530390">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_Toc3992461 \h </w:instrText>
      </w:r>
      <w:r>
        <w:fldChar w:fldCharType="separate"/>
      </w:r>
      <w:r>
        <w:t>62</w:t>
      </w:r>
      <w:r>
        <w:fldChar w:fldCharType="end"/>
      </w:r>
    </w:p>
    <w:p w14:paraId="7A069A4B" w14:textId="37AC0CC5" w:rsidR="00530390" w:rsidRDefault="00530390">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_Toc3992462 \h </w:instrText>
      </w:r>
      <w:r>
        <w:fldChar w:fldCharType="separate"/>
      </w:r>
      <w:r>
        <w:t>63</w:t>
      </w:r>
      <w:r>
        <w:fldChar w:fldCharType="end"/>
      </w:r>
    </w:p>
    <w:p w14:paraId="6A5A1C31" w14:textId="7BBF74F4" w:rsidR="00530390" w:rsidRDefault="00530390">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_Toc3992463 \h </w:instrText>
      </w:r>
      <w:r>
        <w:fldChar w:fldCharType="separate"/>
      </w:r>
      <w:r>
        <w:t>63</w:t>
      </w:r>
      <w:r>
        <w:fldChar w:fldCharType="end"/>
      </w:r>
    </w:p>
    <w:p w14:paraId="1DF861D7" w14:textId="24C07070" w:rsidR="00530390" w:rsidRDefault="00530390">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_Toc3992464 \h </w:instrText>
      </w:r>
      <w:r>
        <w:fldChar w:fldCharType="separate"/>
      </w:r>
      <w:r>
        <w:t>63</w:t>
      </w:r>
      <w:r>
        <w:fldChar w:fldCharType="end"/>
      </w:r>
    </w:p>
    <w:p w14:paraId="5CCE2702" w14:textId="5E3AF4D0" w:rsidR="00530390" w:rsidRDefault="00530390">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_Toc3992465 \h </w:instrText>
      </w:r>
      <w:r>
        <w:fldChar w:fldCharType="separate"/>
      </w:r>
      <w:r>
        <w:t>63</w:t>
      </w:r>
      <w:r>
        <w:fldChar w:fldCharType="end"/>
      </w:r>
    </w:p>
    <w:p w14:paraId="6BBB5084" w14:textId="12A78977" w:rsidR="00530390" w:rsidRDefault="00530390">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_Toc3992466 \h </w:instrText>
      </w:r>
      <w:r>
        <w:fldChar w:fldCharType="separate"/>
      </w:r>
      <w:r>
        <w:t>63</w:t>
      </w:r>
      <w:r>
        <w:fldChar w:fldCharType="end"/>
      </w:r>
    </w:p>
    <w:p w14:paraId="0C0CBB29" w14:textId="6C838A8A" w:rsidR="00530390" w:rsidRDefault="00530390">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_Toc3992467 \h </w:instrText>
      </w:r>
      <w:r>
        <w:fldChar w:fldCharType="separate"/>
      </w:r>
      <w:r>
        <w:t>63</w:t>
      </w:r>
      <w:r>
        <w:fldChar w:fldCharType="end"/>
      </w:r>
    </w:p>
    <w:p w14:paraId="5F74DA40" w14:textId="466D90F2" w:rsidR="00530390" w:rsidRDefault="00530390">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_Toc3992468 \h </w:instrText>
      </w:r>
      <w:r>
        <w:fldChar w:fldCharType="separate"/>
      </w:r>
      <w:r>
        <w:t>64</w:t>
      </w:r>
      <w:r>
        <w:fldChar w:fldCharType="end"/>
      </w:r>
    </w:p>
    <w:p w14:paraId="20E5B898" w14:textId="3C270ED2" w:rsidR="00530390" w:rsidRDefault="00530390">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_Toc3992469 \h </w:instrText>
      </w:r>
      <w:r>
        <w:fldChar w:fldCharType="separate"/>
      </w:r>
      <w:r>
        <w:t>64</w:t>
      </w:r>
      <w:r>
        <w:fldChar w:fldCharType="end"/>
      </w:r>
    </w:p>
    <w:p w14:paraId="27E775EA" w14:textId="05E700C4" w:rsidR="00530390" w:rsidRDefault="00530390">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_Toc3992470 \h </w:instrText>
      </w:r>
      <w:r>
        <w:fldChar w:fldCharType="separate"/>
      </w:r>
      <w:r>
        <w:t>64</w:t>
      </w:r>
      <w:r>
        <w:fldChar w:fldCharType="end"/>
      </w:r>
    </w:p>
    <w:p w14:paraId="75A34B8D" w14:textId="6798C95F" w:rsidR="00530390" w:rsidRDefault="00530390">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_Toc3992471 \h </w:instrText>
      </w:r>
      <w:r>
        <w:fldChar w:fldCharType="separate"/>
      </w:r>
      <w:r>
        <w:t>64</w:t>
      </w:r>
      <w:r>
        <w:fldChar w:fldCharType="end"/>
      </w:r>
    </w:p>
    <w:p w14:paraId="14964D3F" w14:textId="165A1EF4" w:rsidR="00530390" w:rsidRDefault="00530390">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_Toc3992472 \h </w:instrText>
      </w:r>
      <w:r>
        <w:fldChar w:fldCharType="separate"/>
      </w:r>
      <w:r>
        <w:t>64</w:t>
      </w:r>
      <w:r>
        <w:fldChar w:fldCharType="end"/>
      </w:r>
    </w:p>
    <w:p w14:paraId="651E2873" w14:textId="239DCEDC" w:rsidR="00530390" w:rsidRDefault="00530390">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_Toc3992473 \h </w:instrText>
      </w:r>
      <w:r>
        <w:fldChar w:fldCharType="separate"/>
      </w:r>
      <w:r>
        <w:t>64</w:t>
      </w:r>
      <w:r>
        <w:fldChar w:fldCharType="end"/>
      </w:r>
    </w:p>
    <w:p w14:paraId="5102B751" w14:textId="3F0FC32E" w:rsidR="00530390" w:rsidRDefault="00530390">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_Toc3992474 \h </w:instrText>
      </w:r>
      <w:r>
        <w:fldChar w:fldCharType="separate"/>
      </w:r>
      <w:r>
        <w:t>65</w:t>
      </w:r>
      <w:r>
        <w:fldChar w:fldCharType="end"/>
      </w:r>
    </w:p>
    <w:p w14:paraId="703F7BB5" w14:textId="1D924967" w:rsidR="00530390" w:rsidRDefault="00530390">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_Toc3992475 \h </w:instrText>
      </w:r>
      <w:r>
        <w:fldChar w:fldCharType="separate"/>
      </w:r>
      <w:r>
        <w:t>65</w:t>
      </w:r>
      <w:r>
        <w:fldChar w:fldCharType="end"/>
      </w:r>
    </w:p>
    <w:p w14:paraId="4E79D46D" w14:textId="6081A2B1" w:rsidR="00530390" w:rsidRDefault="00530390">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_Toc3992476 \h </w:instrText>
      </w:r>
      <w:r>
        <w:fldChar w:fldCharType="separate"/>
      </w:r>
      <w:r>
        <w:t>65</w:t>
      </w:r>
      <w:r>
        <w:fldChar w:fldCharType="end"/>
      </w:r>
    </w:p>
    <w:p w14:paraId="32D7353C" w14:textId="4D70A42E" w:rsidR="00530390" w:rsidRDefault="00530390">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_Toc3992477 \h </w:instrText>
      </w:r>
      <w:r>
        <w:fldChar w:fldCharType="separate"/>
      </w:r>
      <w:r>
        <w:t>65</w:t>
      </w:r>
      <w:r>
        <w:fldChar w:fldCharType="end"/>
      </w:r>
    </w:p>
    <w:p w14:paraId="05221E42" w14:textId="360E1AC3" w:rsidR="00530390" w:rsidRDefault="00530390">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_Toc3992478 \h </w:instrText>
      </w:r>
      <w:r>
        <w:fldChar w:fldCharType="separate"/>
      </w:r>
      <w:r>
        <w:t>65</w:t>
      </w:r>
      <w:r>
        <w:fldChar w:fldCharType="end"/>
      </w:r>
    </w:p>
    <w:p w14:paraId="08EF8D31" w14:textId="106D86D1" w:rsidR="00530390" w:rsidRDefault="00530390">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_Toc3992479 \h </w:instrText>
      </w:r>
      <w:r>
        <w:fldChar w:fldCharType="separate"/>
      </w:r>
      <w:r>
        <w:t>65</w:t>
      </w:r>
      <w:r>
        <w:fldChar w:fldCharType="end"/>
      </w:r>
    </w:p>
    <w:p w14:paraId="690841A7" w14:textId="3E736F1E" w:rsidR="00530390" w:rsidRDefault="00530390">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_Toc3992480 \h </w:instrText>
      </w:r>
      <w:r>
        <w:fldChar w:fldCharType="separate"/>
      </w:r>
      <w:r>
        <w:t>65</w:t>
      </w:r>
      <w:r>
        <w:fldChar w:fldCharType="end"/>
      </w:r>
    </w:p>
    <w:p w14:paraId="7CCB8DFD" w14:textId="781D8129" w:rsidR="00530390" w:rsidRDefault="00530390">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_Toc3992481 \h </w:instrText>
      </w:r>
      <w:r>
        <w:fldChar w:fldCharType="separate"/>
      </w:r>
      <w:r>
        <w:t>65</w:t>
      </w:r>
      <w:r>
        <w:fldChar w:fldCharType="end"/>
      </w:r>
    </w:p>
    <w:p w14:paraId="28131973" w14:textId="6FB7352B" w:rsidR="00530390" w:rsidRDefault="00530390">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_Toc3992482 \h </w:instrText>
      </w:r>
      <w:r>
        <w:fldChar w:fldCharType="separate"/>
      </w:r>
      <w:r>
        <w:t>65</w:t>
      </w:r>
      <w:r>
        <w:fldChar w:fldCharType="end"/>
      </w:r>
    </w:p>
    <w:p w14:paraId="7FC41209" w14:textId="66003C01" w:rsidR="00530390" w:rsidRDefault="00530390">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_Toc3992483 \h </w:instrText>
      </w:r>
      <w:r>
        <w:fldChar w:fldCharType="separate"/>
      </w:r>
      <w:r>
        <w:t>65</w:t>
      </w:r>
      <w:r>
        <w:fldChar w:fldCharType="end"/>
      </w:r>
    </w:p>
    <w:p w14:paraId="1FF4EB7E" w14:textId="192B53A5" w:rsidR="00530390" w:rsidRDefault="00530390">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_Toc3992484 \h </w:instrText>
      </w:r>
      <w:r>
        <w:fldChar w:fldCharType="separate"/>
      </w:r>
      <w:r>
        <w:t>65</w:t>
      </w:r>
      <w:r>
        <w:fldChar w:fldCharType="end"/>
      </w:r>
    </w:p>
    <w:p w14:paraId="11FAFCF2" w14:textId="23693C8A" w:rsidR="00530390" w:rsidRDefault="00530390">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_Toc3992485 \h </w:instrText>
      </w:r>
      <w:r>
        <w:fldChar w:fldCharType="separate"/>
      </w:r>
      <w:r>
        <w:t>66</w:t>
      </w:r>
      <w:r>
        <w:fldChar w:fldCharType="end"/>
      </w:r>
    </w:p>
    <w:p w14:paraId="64C67DEB" w14:textId="0E97A688" w:rsidR="00530390" w:rsidRDefault="00530390">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_Toc3992486 \h </w:instrText>
      </w:r>
      <w:r>
        <w:fldChar w:fldCharType="separate"/>
      </w:r>
      <w:r>
        <w:t>66</w:t>
      </w:r>
      <w:r>
        <w:fldChar w:fldCharType="end"/>
      </w:r>
    </w:p>
    <w:p w14:paraId="2DD98E71" w14:textId="6F372C21" w:rsidR="00530390" w:rsidRDefault="00530390">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_Toc3992487 \h </w:instrText>
      </w:r>
      <w:r>
        <w:fldChar w:fldCharType="separate"/>
      </w:r>
      <w:r>
        <w:t>66</w:t>
      </w:r>
      <w:r>
        <w:fldChar w:fldCharType="end"/>
      </w:r>
    </w:p>
    <w:p w14:paraId="0E3A5860" w14:textId="467DF9C9" w:rsidR="00530390" w:rsidRDefault="00530390">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_Toc3992488 \h </w:instrText>
      </w:r>
      <w:r>
        <w:fldChar w:fldCharType="separate"/>
      </w:r>
      <w:r>
        <w:t>66</w:t>
      </w:r>
      <w:r>
        <w:fldChar w:fldCharType="end"/>
      </w:r>
    </w:p>
    <w:p w14:paraId="6F5D0DC0" w14:textId="626E3A9B" w:rsidR="00530390" w:rsidRDefault="00530390">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_Toc3992489 \h </w:instrText>
      </w:r>
      <w:r>
        <w:fldChar w:fldCharType="separate"/>
      </w:r>
      <w:r>
        <w:t>66</w:t>
      </w:r>
      <w:r>
        <w:fldChar w:fldCharType="end"/>
      </w:r>
    </w:p>
    <w:p w14:paraId="5FE56566" w14:textId="1C51A392" w:rsidR="00530390" w:rsidRDefault="00530390">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_Toc3992490 \h </w:instrText>
      </w:r>
      <w:r>
        <w:fldChar w:fldCharType="separate"/>
      </w:r>
      <w:r>
        <w:t>67</w:t>
      </w:r>
      <w:r>
        <w:fldChar w:fldCharType="end"/>
      </w:r>
    </w:p>
    <w:p w14:paraId="7E6FF48F" w14:textId="6147BEB1" w:rsidR="00530390" w:rsidRDefault="00530390">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_Toc3992491 \h </w:instrText>
      </w:r>
      <w:r>
        <w:fldChar w:fldCharType="separate"/>
      </w:r>
      <w:r>
        <w:t>67</w:t>
      </w:r>
      <w:r>
        <w:fldChar w:fldCharType="end"/>
      </w:r>
    </w:p>
    <w:p w14:paraId="2806117B" w14:textId="5C8E2A61" w:rsidR="00530390" w:rsidRDefault="00530390">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_Toc3992492 \h </w:instrText>
      </w:r>
      <w:r>
        <w:fldChar w:fldCharType="separate"/>
      </w:r>
      <w:r>
        <w:t>67</w:t>
      </w:r>
      <w:r>
        <w:fldChar w:fldCharType="end"/>
      </w:r>
    </w:p>
    <w:p w14:paraId="0BD95528" w14:textId="16313CB5" w:rsidR="00530390" w:rsidRDefault="00530390">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_Toc3992493 \h </w:instrText>
      </w:r>
      <w:r>
        <w:fldChar w:fldCharType="separate"/>
      </w:r>
      <w:r>
        <w:t>67</w:t>
      </w:r>
      <w:r>
        <w:fldChar w:fldCharType="end"/>
      </w:r>
    </w:p>
    <w:p w14:paraId="2BA49F39" w14:textId="0D8BF9AA" w:rsidR="00530390" w:rsidRDefault="00530390">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_Toc3992494 \h </w:instrText>
      </w:r>
      <w:r>
        <w:fldChar w:fldCharType="separate"/>
      </w:r>
      <w:r>
        <w:t>67</w:t>
      </w:r>
      <w:r>
        <w:fldChar w:fldCharType="end"/>
      </w:r>
    </w:p>
    <w:p w14:paraId="657D1051" w14:textId="6778E74A" w:rsidR="00530390" w:rsidRDefault="00530390">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_Toc3992495 \h </w:instrText>
      </w:r>
      <w:r>
        <w:fldChar w:fldCharType="separate"/>
      </w:r>
      <w:r>
        <w:t>67</w:t>
      </w:r>
      <w:r>
        <w:fldChar w:fldCharType="end"/>
      </w:r>
    </w:p>
    <w:p w14:paraId="09E7DFA0" w14:textId="7D1F5B93" w:rsidR="00530390" w:rsidRDefault="00530390">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_Toc3992496 \h </w:instrText>
      </w:r>
      <w:r>
        <w:fldChar w:fldCharType="separate"/>
      </w:r>
      <w:r>
        <w:t>67</w:t>
      </w:r>
      <w:r>
        <w:fldChar w:fldCharType="end"/>
      </w:r>
    </w:p>
    <w:p w14:paraId="1F7ABBB1" w14:textId="55C4D1B5" w:rsidR="00530390" w:rsidRDefault="00530390">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_Toc3992497 \h </w:instrText>
      </w:r>
      <w:r>
        <w:fldChar w:fldCharType="separate"/>
      </w:r>
      <w:r>
        <w:t>67</w:t>
      </w:r>
      <w:r>
        <w:fldChar w:fldCharType="end"/>
      </w:r>
    </w:p>
    <w:p w14:paraId="427F427A" w14:textId="2DEF87D2" w:rsidR="00530390" w:rsidRDefault="00530390">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_Toc3992498 \h </w:instrText>
      </w:r>
      <w:r>
        <w:fldChar w:fldCharType="separate"/>
      </w:r>
      <w:r>
        <w:t>68</w:t>
      </w:r>
      <w:r>
        <w:fldChar w:fldCharType="end"/>
      </w:r>
    </w:p>
    <w:p w14:paraId="27261F9C" w14:textId="5FE62EC4" w:rsidR="00530390" w:rsidRDefault="00530390">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_Toc3992499 \h </w:instrText>
      </w:r>
      <w:r>
        <w:fldChar w:fldCharType="separate"/>
      </w:r>
      <w:r>
        <w:t>68</w:t>
      </w:r>
      <w:r>
        <w:fldChar w:fldCharType="end"/>
      </w:r>
    </w:p>
    <w:p w14:paraId="7C975C9D" w14:textId="2F40FE56" w:rsidR="00530390" w:rsidRDefault="00530390">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_Toc3992500 \h </w:instrText>
      </w:r>
      <w:r>
        <w:fldChar w:fldCharType="separate"/>
      </w:r>
      <w:r>
        <w:t>68</w:t>
      </w:r>
      <w:r>
        <w:fldChar w:fldCharType="end"/>
      </w:r>
    </w:p>
    <w:p w14:paraId="55C8F509" w14:textId="067C3275" w:rsidR="00530390" w:rsidRDefault="00530390">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_Toc3992501 \h </w:instrText>
      </w:r>
      <w:r>
        <w:fldChar w:fldCharType="separate"/>
      </w:r>
      <w:r>
        <w:t>68</w:t>
      </w:r>
      <w:r>
        <w:fldChar w:fldCharType="end"/>
      </w:r>
    </w:p>
    <w:p w14:paraId="196D39CE" w14:textId="24EEE5CF" w:rsidR="00530390" w:rsidRDefault="00530390">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_Toc3992502 \h </w:instrText>
      </w:r>
      <w:r>
        <w:fldChar w:fldCharType="separate"/>
      </w:r>
      <w:r>
        <w:t>68</w:t>
      </w:r>
      <w:r>
        <w:fldChar w:fldCharType="end"/>
      </w:r>
    </w:p>
    <w:p w14:paraId="0E4F5E05" w14:textId="61F6411D" w:rsidR="00530390" w:rsidRDefault="00530390">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_Toc3992503 \h </w:instrText>
      </w:r>
      <w:r>
        <w:fldChar w:fldCharType="separate"/>
      </w:r>
      <w:r>
        <w:t>68</w:t>
      </w:r>
      <w:r>
        <w:fldChar w:fldCharType="end"/>
      </w:r>
    </w:p>
    <w:p w14:paraId="15D6928D" w14:textId="34AF0D20" w:rsidR="00530390" w:rsidRDefault="00530390">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_Toc3992504 \h </w:instrText>
      </w:r>
      <w:r>
        <w:fldChar w:fldCharType="separate"/>
      </w:r>
      <w:r>
        <w:t>68</w:t>
      </w:r>
      <w:r>
        <w:fldChar w:fldCharType="end"/>
      </w:r>
    </w:p>
    <w:p w14:paraId="63C0EF8E" w14:textId="5FFC5B8B" w:rsidR="00530390" w:rsidRDefault="00530390">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_Toc3992505 \h </w:instrText>
      </w:r>
      <w:r>
        <w:fldChar w:fldCharType="separate"/>
      </w:r>
      <w:r>
        <w:t>69</w:t>
      </w:r>
      <w:r>
        <w:fldChar w:fldCharType="end"/>
      </w:r>
    </w:p>
    <w:p w14:paraId="7BB30D99" w14:textId="1DBF9FAE" w:rsidR="00530390" w:rsidRDefault="00530390">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_Toc3992506 \h </w:instrText>
      </w:r>
      <w:r>
        <w:fldChar w:fldCharType="separate"/>
      </w:r>
      <w:r>
        <w:t>69</w:t>
      </w:r>
      <w:r>
        <w:fldChar w:fldCharType="end"/>
      </w:r>
    </w:p>
    <w:p w14:paraId="1F1D9FD1" w14:textId="3D128FDE" w:rsidR="00530390" w:rsidRDefault="00530390">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_Toc3992507 \h </w:instrText>
      </w:r>
      <w:r>
        <w:fldChar w:fldCharType="separate"/>
      </w:r>
      <w:r>
        <w:t>69</w:t>
      </w:r>
      <w:r>
        <w:fldChar w:fldCharType="end"/>
      </w:r>
    </w:p>
    <w:p w14:paraId="4E88EADE" w14:textId="52C8BAF3" w:rsidR="00530390" w:rsidRDefault="00530390">
      <w:pPr>
        <w:pStyle w:val="TOC4"/>
        <w:rPr>
          <w:rFonts w:asciiTheme="minorHAnsi" w:eastAsiaTheme="minorEastAsia" w:hAnsiTheme="minorHAnsi" w:cstheme="minorBidi"/>
          <w:sz w:val="22"/>
          <w:szCs w:val="22"/>
          <w:lang w:eastAsia="en-GB"/>
        </w:rPr>
      </w:pPr>
      <w:r w:rsidRPr="00530390">
        <w:t>6.1.6.2</w:t>
      </w:r>
      <w:r w:rsidRPr="00530390">
        <w:rPr>
          <w:rFonts w:asciiTheme="minorHAnsi" w:eastAsiaTheme="minorEastAsia" w:hAnsiTheme="minorHAnsi" w:cstheme="minorBidi"/>
          <w:sz w:val="22"/>
          <w:szCs w:val="22"/>
          <w:lang w:eastAsia="en-GB"/>
        </w:rPr>
        <w:tab/>
      </w:r>
      <w:r w:rsidRPr="00F80F5F">
        <w:rPr>
          <w:lang w:val="en-US"/>
        </w:rPr>
        <w:t>Structured data types</w:t>
      </w:r>
      <w:r>
        <w:tab/>
      </w:r>
      <w:r>
        <w:fldChar w:fldCharType="begin" w:fldLock="1"/>
      </w:r>
      <w:r>
        <w:instrText xml:space="preserve"> PAGEREF _Toc3992508 \h </w:instrText>
      </w:r>
      <w:r>
        <w:fldChar w:fldCharType="separate"/>
      </w:r>
      <w:r>
        <w:t>73</w:t>
      </w:r>
      <w:r>
        <w:fldChar w:fldCharType="end"/>
      </w:r>
    </w:p>
    <w:p w14:paraId="75A72D99" w14:textId="4FE51525" w:rsidR="00530390" w:rsidRDefault="00530390">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_Toc3992509 \h </w:instrText>
      </w:r>
      <w:r>
        <w:fldChar w:fldCharType="separate"/>
      </w:r>
      <w:r>
        <w:t>73</w:t>
      </w:r>
      <w:r>
        <w:fldChar w:fldCharType="end"/>
      </w:r>
    </w:p>
    <w:p w14:paraId="298D3674" w14:textId="4FFB5565" w:rsidR="00530390" w:rsidRDefault="00530390">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_Toc3992510 \h </w:instrText>
      </w:r>
      <w:r>
        <w:fldChar w:fldCharType="separate"/>
      </w:r>
      <w:r>
        <w:t>73</w:t>
      </w:r>
      <w:r>
        <w:fldChar w:fldCharType="end"/>
      </w:r>
    </w:p>
    <w:p w14:paraId="296EBAF6" w14:textId="273D79B1" w:rsidR="00530390" w:rsidRDefault="00530390">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_Toc3992511 \h </w:instrText>
      </w:r>
      <w:r>
        <w:fldChar w:fldCharType="separate"/>
      </w:r>
      <w:r>
        <w:t>74</w:t>
      </w:r>
      <w:r>
        <w:fldChar w:fldCharType="end"/>
      </w:r>
    </w:p>
    <w:p w14:paraId="18073966" w14:textId="076D5D31" w:rsidR="00530390" w:rsidRDefault="00530390">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_Toc3992512 \h </w:instrText>
      </w:r>
      <w:r>
        <w:fldChar w:fldCharType="separate"/>
      </w:r>
      <w:r>
        <w:t>74</w:t>
      </w:r>
      <w:r>
        <w:fldChar w:fldCharType="end"/>
      </w:r>
    </w:p>
    <w:p w14:paraId="6831C336" w14:textId="1DA44555" w:rsidR="00530390" w:rsidRDefault="00530390">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_Toc3992513 \h </w:instrText>
      </w:r>
      <w:r>
        <w:fldChar w:fldCharType="separate"/>
      </w:r>
      <w:r>
        <w:t>74</w:t>
      </w:r>
      <w:r>
        <w:fldChar w:fldCharType="end"/>
      </w:r>
    </w:p>
    <w:p w14:paraId="581AE18E" w14:textId="62378FCB" w:rsidR="00530390" w:rsidRDefault="00530390">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_Toc3992514 \h </w:instrText>
      </w:r>
      <w:r>
        <w:fldChar w:fldCharType="separate"/>
      </w:r>
      <w:r>
        <w:t>74</w:t>
      </w:r>
      <w:r>
        <w:fldChar w:fldCharType="end"/>
      </w:r>
    </w:p>
    <w:p w14:paraId="1A4BF6DB" w14:textId="6088ECF4" w:rsidR="00530390" w:rsidRDefault="00530390">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_Toc3992515 \h </w:instrText>
      </w:r>
      <w:r>
        <w:fldChar w:fldCharType="separate"/>
      </w:r>
      <w:r>
        <w:t>75</w:t>
      </w:r>
      <w:r>
        <w:fldChar w:fldCharType="end"/>
      </w:r>
    </w:p>
    <w:p w14:paraId="6F49E31B" w14:textId="29F5EB09" w:rsidR="00530390" w:rsidRDefault="00530390">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_Toc3992516 \h </w:instrText>
      </w:r>
      <w:r>
        <w:fldChar w:fldCharType="separate"/>
      </w:r>
      <w:r>
        <w:t>75</w:t>
      </w:r>
      <w:r>
        <w:fldChar w:fldCharType="end"/>
      </w:r>
    </w:p>
    <w:p w14:paraId="009A81D1" w14:textId="1D067DA8" w:rsidR="00530390" w:rsidRDefault="00530390">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_Toc3992517 \h </w:instrText>
      </w:r>
      <w:r>
        <w:fldChar w:fldCharType="separate"/>
      </w:r>
      <w:r>
        <w:t>75</w:t>
      </w:r>
      <w:r>
        <w:fldChar w:fldCharType="end"/>
      </w:r>
    </w:p>
    <w:p w14:paraId="4272DDE8" w14:textId="4B6AA8E6" w:rsidR="00530390" w:rsidRDefault="00530390">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_Toc3992518 \h </w:instrText>
      </w:r>
      <w:r>
        <w:fldChar w:fldCharType="separate"/>
      </w:r>
      <w:r>
        <w:t>76</w:t>
      </w:r>
      <w:r>
        <w:fldChar w:fldCharType="end"/>
      </w:r>
    </w:p>
    <w:p w14:paraId="4BB7E2DA" w14:textId="69B491B3" w:rsidR="00530390" w:rsidRDefault="00530390">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_Toc3992519 \h </w:instrText>
      </w:r>
      <w:r>
        <w:fldChar w:fldCharType="separate"/>
      </w:r>
      <w:r>
        <w:t>76</w:t>
      </w:r>
      <w:r>
        <w:fldChar w:fldCharType="end"/>
      </w:r>
    </w:p>
    <w:p w14:paraId="688694C4" w14:textId="64C7C6CB" w:rsidR="00530390" w:rsidRDefault="00530390">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_Toc3992520 \h </w:instrText>
      </w:r>
      <w:r>
        <w:fldChar w:fldCharType="separate"/>
      </w:r>
      <w:r>
        <w:t>77</w:t>
      </w:r>
      <w:r>
        <w:fldChar w:fldCharType="end"/>
      </w:r>
    </w:p>
    <w:p w14:paraId="0E061FAA" w14:textId="55E3BDA7" w:rsidR="00530390" w:rsidRDefault="00530390">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_Toc3992521 \h </w:instrText>
      </w:r>
      <w:r>
        <w:fldChar w:fldCharType="separate"/>
      </w:r>
      <w:r>
        <w:t>77</w:t>
      </w:r>
      <w:r>
        <w:fldChar w:fldCharType="end"/>
      </w:r>
    </w:p>
    <w:p w14:paraId="1BF964EC" w14:textId="66FD52E5" w:rsidR="00530390" w:rsidRDefault="00530390">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_Toc3992522 \h </w:instrText>
      </w:r>
      <w:r>
        <w:fldChar w:fldCharType="separate"/>
      </w:r>
      <w:r>
        <w:t>78</w:t>
      </w:r>
      <w:r>
        <w:fldChar w:fldCharType="end"/>
      </w:r>
    </w:p>
    <w:p w14:paraId="49A172FF" w14:textId="65ACABE1" w:rsidR="00530390" w:rsidRDefault="00530390">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F80F5F">
        <w:rPr>
          <w:lang w:val="en-US"/>
        </w:rPr>
        <w:t>N2InfoContainer</w:t>
      </w:r>
      <w:r>
        <w:tab/>
      </w:r>
      <w:r>
        <w:fldChar w:fldCharType="begin" w:fldLock="1"/>
      </w:r>
      <w:r>
        <w:instrText xml:space="preserve"> PAGEREF _Toc3992523 \h </w:instrText>
      </w:r>
      <w:r>
        <w:fldChar w:fldCharType="separate"/>
      </w:r>
      <w:r>
        <w:t>78</w:t>
      </w:r>
      <w:r>
        <w:fldChar w:fldCharType="end"/>
      </w:r>
    </w:p>
    <w:p w14:paraId="51C5827E" w14:textId="371BB2A4" w:rsidR="00530390" w:rsidRDefault="00530390">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_Toc3992524 \h </w:instrText>
      </w:r>
      <w:r>
        <w:fldChar w:fldCharType="separate"/>
      </w:r>
      <w:r>
        <w:t>79</w:t>
      </w:r>
      <w:r>
        <w:fldChar w:fldCharType="end"/>
      </w:r>
    </w:p>
    <w:p w14:paraId="212BFE28" w14:textId="19BBE593" w:rsidR="00530390" w:rsidRDefault="00530390">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_Toc3992525 \h </w:instrText>
      </w:r>
      <w:r>
        <w:fldChar w:fldCharType="separate"/>
      </w:r>
      <w:r>
        <w:t>79</w:t>
      </w:r>
      <w:r>
        <w:fldChar w:fldCharType="end"/>
      </w:r>
    </w:p>
    <w:p w14:paraId="2FC20AF7" w14:textId="463659F1" w:rsidR="00530390" w:rsidRDefault="00530390">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_Toc3992526 \h </w:instrText>
      </w:r>
      <w:r>
        <w:fldChar w:fldCharType="separate"/>
      </w:r>
      <w:r>
        <w:t>80</w:t>
      </w:r>
      <w:r>
        <w:fldChar w:fldCharType="end"/>
      </w:r>
    </w:p>
    <w:p w14:paraId="422B75AE" w14:textId="38AA8C4B" w:rsidR="00530390" w:rsidRDefault="00530390">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_Toc3992527 \h </w:instrText>
      </w:r>
      <w:r>
        <w:fldChar w:fldCharType="separate"/>
      </w:r>
      <w:r>
        <w:t>81</w:t>
      </w:r>
      <w:r>
        <w:fldChar w:fldCharType="end"/>
      </w:r>
    </w:p>
    <w:p w14:paraId="184E66C9" w14:textId="6AD2469F" w:rsidR="00530390" w:rsidRDefault="00530390">
      <w:pPr>
        <w:pStyle w:val="TOC5"/>
        <w:rPr>
          <w:rFonts w:asciiTheme="minorHAnsi" w:eastAsiaTheme="minorEastAsia" w:hAnsiTheme="minorHAnsi" w:cstheme="minorBidi"/>
          <w:sz w:val="22"/>
          <w:szCs w:val="22"/>
          <w:lang w:eastAsia="en-GB"/>
        </w:rPr>
      </w:pPr>
      <w:r w:rsidRPr="00530390">
        <w:t>6.1.6.2.20</w:t>
      </w:r>
      <w:r w:rsidRPr="00530390">
        <w:rPr>
          <w:rFonts w:asciiTheme="minorHAnsi" w:eastAsiaTheme="minorEastAsia" w:hAnsiTheme="minorHAnsi" w:cstheme="minorBidi"/>
          <w:sz w:val="22"/>
          <w:szCs w:val="22"/>
          <w:lang w:eastAsia="en-GB"/>
        </w:rPr>
        <w:tab/>
      </w:r>
      <w:r w:rsidRPr="00F80F5F">
        <w:rPr>
          <w:lang w:val="en-US"/>
        </w:rPr>
        <w:t xml:space="preserve">Type: </w:t>
      </w:r>
      <w:r>
        <w:t>RegistrationContextContainer</w:t>
      </w:r>
      <w:r>
        <w:tab/>
      </w:r>
      <w:r>
        <w:fldChar w:fldCharType="begin" w:fldLock="1"/>
      </w:r>
      <w:r>
        <w:instrText xml:space="preserve"> PAGEREF _Toc3992528 \h </w:instrText>
      </w:r>
      <w:r>
        <w:fldChar w:fldCharType="separate"/>
      </w:r>
      <w:r>
        <w:t>81</w:t>
      </w:r>
      <w:r>
        <w:fldChar w:fldCharType="end"/>
      </w:r>
    </w:p>
    <w:p w14:paraId="12C9E6F1" w14:textId="1A5CFF59" w:rsidR="00530390" w:rsidRDefault="00530390">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_Toc3992529 \h </w:instrText>
      </w:r>
      <w:r>
        <w:fldChar w:fldCharType="separate"/>
      </w:r>
      <w:r>
        <w:t>82</w:t>
      </w:r>
      <w:r>
        <w:fldChar w:fldCharType="end"/>
      </w:r>
    </w:p>
    <w:p w14:paraId="66AD6EAF" w14:textId="220EF962" w:rsidR="00530390" w:rsidRDefault="00530390">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_Toc3992530 \h </w:instrText>
      </w:r>
      <w:r>
        <w:fldChar w:fldCharType="separate"/>
      </w:r>
      <w:r>
        <w:t>82</w:t>
      </w:r>
      <w:r>
        <w:fldChar w:fldCharType="end"/>
      </w:r>
    </w:p>
    <w:p w14:paraId="267C2630" w14:textId="418B4C47" w:rsidR="00530390" w:rsidRDefault="00530390">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_Toc3992531 \h </w:instrText>
      </w:r>
      <w:r>
        <w:fldChar w:fldCharType="separate"/>
      </w:r>
      <w:r>
        <w:t>82</w:t>
      </w:r>
      <w:r>
        <w:fldChar w:fldCharType="end"/>
      </w:r>
    </w:p>
    <w:p w14:paraId="03D1C786" w14:textId="3D767476" w:rsidR="00530390" w:rsidRDefault="00530390">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_Toc3992532 \h </w:instrText>
      </w:r>
      <w:r>
        <w:fldChar w:fldCharType="separate"/>
      </w:r>
      <w:r>
        <w:t>82</w:t>
      </w:r>
      <w:r>
        <w:fldChar w:fldCharType="end"/>
      </w:r>
    </w:p>
    <w:p w14:paraId="21E0091E" w14:textId="60FF61A9" w:rsidR="00530390" w:rsidRDefault="00530390">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_Toc3992533 \h </w:instrText>
      </w:r>
      <w:r>
        <w:fldChar w:fldCharType="separate"/>
      </w:r>
      <w:r>
        <w:t>83</w:t>
      </w:r>
      <w:r>
        <w:fldChar w:fldCharType="end"/>
      </w:r>
    </w:p>
    <w:p w14:paraId="2ACA8889" w14:textId="2CD44564" w:rsidR="00530390" w:rsidRDefault="00530390">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F80F5F">
        <w:rPr>
          <w:lang w:val="en-US"/>
        </w:rPr>
        <w:t>Information</w:t>
      </w:r>
      <w:r>
        <w:tab/>
      </w:r>
      <w:r>
        <w:fldChar w:fldCharType="begin" w:fldLock="1"/>
      </w:r>
      <w:r>
        <w:instrText xml:space="preserve"> PAGEREF _Toc3992534 \h </w:instrText>
      </w:r>
      <w:r>
        <w:fldChar w:fldCharType="separate"/>
      </w:r>
      <w:r>
        <w:t>87</w:t>
      </w:r>
      <w:r>
        <w:fldChar w:fldCharType="end"/>
      </w:r>
    </w:p>
    <w:p w14:paraId="36E4B1EF" w14:textId="3576A087" w:rsidR="00530390" w:rsidRDefault="00530390">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F80F5F">
        <w:rPr>
          <w:lang w:val="en-US"/>
        </w:rPr>
        <w:t>InfoContent</w:t>
      </w:r>
      <w:r>
        <w:tab/>
      </w:r>
      <w:r>
        <w:fldChar w:fldCharType="begin" w:fldLock="1"/>
      </w:r>
      <w:r>
        <w:instrText xml:space="preserve"> PAGEREF _Toc3992535 \h </w:instrText>
      </w:r>
      <w:r>
        <w:fldChar w:fldCharType="separate"/>
      </w:r>
      <w:r>
        <w:t>87</w:t>
      </w:r>
      <w:r>
        <w:fldChar w:fldCharType="end"/>
      </w:r>
    </w:p>
    <w:p w14:paraId="7E8AE035" w14:textId="24BD7CAF" w:rsidR="00530390" w:rsidRDefault="00530390">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_Toc3992536 \h </w:instrText>
      </w:r>
      <w:r>
        <w:fldChar w:fldCharType="separate"/>
      </w:r>
      <w:r>
        <w:t>87</w:t>
      </w:r>
      <w:r>
        <w:fldChar w:fldCharType="end"/>
      </w:r>
    </w:p>
    <w:p w14:paraId="30C84EE9" w14:textId="5E4685EC" w:rsidR="00530390" w:rsidRDefault="00530390">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_Toc3992537 \h </w:instrText>
      </w:r>
      <w:r>
        <w:fldChar w:fldCharType="separate"/>
      </w:r>
      <w:r>
        <w:t>88</w:t>
      </w:r>
      <w:r>
        <w:fldChar w:fldCharType="end"/>
      </w:r>
    </w:p>
    <w:p w14:paraId="0F880BA7" w14:textId="468C0266" w:rsidR="00530390" w:rsidRDefault="00530390">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_Toc3992538 \h </w:instrText>
      </w:r>
      <w:r>
        <w:fldChar w:fldCharType="separate"/>
      </w:r>
      <w:r>
        <w:t>88</w:t>
      </w:r>
      <w:r>
        <w:fldChar w:fldCharType="end"/>
      </w:r>
    </w:p>
    <w:p w14:paraId="7133B253" w14:textId="585881FE" w:rsidR="00530390" w:rsidRDefault="00530390">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_Toc3992539 \h </w:instrText>
      </w:r>
      <w:r>
        <w:fldChar w:fldCharType="separate"/>
      </w:r>
      <w:r>
        <w:t>88</w:t>
      </w:r>
      <w:r>
        <w:fldChar w:fldCharType="end"/>
      </w:r>
    </w:p>
    <w:p w14:paraId="674CFDE1" w14:textId="13E1AC2C" w:rsidR="00530390" w:rsidRDefault="00530390">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_Toc3992540 \h </w:instrText>
      </w:r>
      <w:r>
        <w:fldChar w:fldCharType="separate"/>
      </w:r>
      <w:r>
        <w:t>89</w:t>
      </w:r>
      <w:r>
        <w:fldChar w:fldCharType="end"/>
      </w:r>
    </w:p>
    <w:p w14:paraId="0FB497F4" w14:textId="6162B82A" w:rsidR="00530390" w:rsidRDefault="00530390">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_Toc3992541 \h </w:instrText>
      </w:r>
      <w:r>
        <w:fldChar w:fldCharType="separate"/>
      </w:r>
      <w:r>
        <w:t>89</w:t>
      </w:r>
      <w:r>
        <w:fldChar w:fldCharType="end"/>
      </w:r>
    </w:p>
    <w:p w14:paraId="1E361EBE" w14:textId="44D49799" w:rsidR="00530390" w:rsidRDefault="00530390">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_Toc3992542 \h </w:instrText>
      </w:r>
      <w:r>
        <w:fldChar w:fldCharType="separate"/>
      </w:r>
      <w:r>
        <w:t>90</w:t>
      </w:r>
      <w:r>
        <w:fldChar w:fldCharType="end"/>
      </w:r>
    </w:p>
    <w:p w14:paraId="1D463438" w14:textId="09770417" w:rsidR="00530390" w:rsidRDefault="00530390">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_Toc3992543 \h </w:instrText>
      </w:r>
      <w:r>
        <w:fldChar w:fldCharType="separate"/>
      </w:r>
      <w:r>
        <w:t>91</w:t>
      </w:r>
      <w:r>
        <w:fldChar w:fldCharType="end"/>
      </w:r>
    </w:p>
    <w:p w14:paraId="294E0FFA" w14:textId="27E60F2C" w:rsidR="00530390" w:rsidRDefault="00530390">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_Toc3992544 \h </w:instrText>
      </w:r>
      <w:r>
        <w:fldChar w:fldCharType="separate"/>
      </w:r>
      <w:r>
        <w:t>91</w:t>
      </w:r>
      <w:r>
        <w:fldChar w:fldCharType="end"/>
      </w:r>
    </w:p>
    <w:p w14:paraId="32C7B62C" w14:textId="286C05CB" w:rsidR="00530390" w:rsidRDefault="00530390">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_Toc3992545 \h </w:instrText>
      </w:r>
      <w:r>
        <w:fldChar w:fldCharType="separate"/>
      </w:r>
      <w:r>
        <w:t>92</w:t>
      </w:r>
      <w:r>
        <w:fldChar w:fldCharType="end"/>
      </w:r>
    </w:p>
    <w:p w14:paraId="32A49359" w14:textId="220C32EC" w:rsidR="00530390" w:rsidRDefault="00530390">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_Toc3992546 \h </w:instrText>
      </w:r>
      <w:r>
        <w:fldChar w:fldCharType="separate"/>
      </w:r>
      <w:r>
        <w:t>92</w:t>
      </w:r>
      <w:r>
        <w:fldChar w:fldCharType="end"/>
      </w:r>
    </w:p>
    <w:p w14:paraId="6EB57D3E" w14:textId="346800A5" w:rsidR="00530390" w:rsidRDefault="00530390">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_Toc3992547 \h </w:instrText>
      </w:r>
      <w:r>
        <w:fldChar w:fldCharType="separate"/>
      </w:r>
      <w:r>
        <w:t>92</w:t>
      </w:r>
      <w:r>
        <w:fldChar w:fldCharType="end"/>
      </w:r>
    </w:p>
    <w:p w14:paraId="4392B167" w14:textId="184541A5" w:rsidR="00530390" w:rsidRDefault="00530390">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_Toc3992548 \h </w:instrText>
      </w:r>
      <w:r>
        <w:fldChar w:fldCharType="separate"/>
      </w:r>
      <w:r>
        <w:t>93</w:t>
      </w:r>
      <w:r>
        <w:fldChar w:fldCharType="end"/>
      </w:r>
    </w:p>
    <w:p w14:paraId="6DAC9C40" w14:textId="57D33E7D" w:rsidR="00530390" w:rsidRDefault="00530390">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_Toc3992549 \h </w:instrText>
      </w:r>
      <w:r>
        <w:fldChar w:fldCharType="separate"/>
      </w:r>
      <w:r>
        <w:t>93</w:t>
      </w:r>
      <w:r>
        <w:fldChar w:fldCharType="end"/>
      </w:r>
    </w:p>
    <w:p w14:paraId="11F3294E" w14:textId="73261C0A" w:rsidR="00530390" w:rsidRDefault="00530390">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_Toc3992550 \h </w:instrText>
      </w:r>
      <w:r>
        <w:fldChar w:fldCharType="separate"/>
      </w:r>
      <w:r>
        <w:t>94</w:t>
      </w:r>
      <w:r>
        <w:fldChar w:fldCharType="end"/>
      </w:r>
    </w:p>
    <w:p w14:paraId="38845819" w14:textId="752D9252" w:rsidR="00530390" w:rsidRDefault="00530390">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_Toc3992551 \h </w:instrText>
      </w:r>
      <w:r>
        <w:fldChar w:fldCharType="separate"/>
      </w:r>
      <w:r>
        <w:t>94</w:t>
      </w:r>
      <w:r>
        <w:fldChar w:fldCharType="end"/>
      </w:r>
    </w:p>
    <w:p w14:paraId="48348ADA" w14:textId="6620C706" w:rsidR="00530390" w:rsidRDefault="00530390">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_Toc3992552 \h </w:instrText>
      </w:r>
      <w:r>
        <w:fldChar w:fldCharType="separate"/>
      </w:r>
      <w:r>
        <w:t>94</w:t>
      </w:r>
      <w:r>
        <w:fldChar w:fldCharType="end"/>
      </w:r>
    </w:p>
    <w:p w14:paraId="22BFA9E2" w14:textId="086B7884" w:rsidR="00530390" w:rsidRDefault="00530390">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_Toc3992553 \h </w:instrText>
      </w:r>
      <w:r>
        <w:fldChar w:fldCharType="separate"/>
      </w:r>
      <w:r>
        <w:t>95</w:t>
      </w:r>
      <w:r>
        <w:fldChar w:fldCharType="end"/>
      </w:r>
    </w:p>
    <w:p w14:paraId="2DE51107" w14:textId="1F0A39B8" w:rsidR="00530390" w:rsidRDefault="00530390">
      <w:pPr>
        <w:pStyle w:val="TOC5"/>
        <w:rPr>
          <w:rFonts w:asciiTheme="minorHAnsi" w:eastAsiaTheme="minorEastAsia" w:hAnsiTheme="minorHAnsi" w:cstheme="minorBidi"/>
          <w:sz w:val="22"/>
          <w:szCs w:val="22"/>
          <w:lang w:eastAsia="en-GB"/>
        </w:rPr>
      </w:pPr>
      <w:r w:rsidRPr="00530390">
        <w:t>6.1.6.2.46</w:t>
      </w:r>
      <w:r w:rsidRPr="00530390">
        <w:rPr>
          <w:rFonts w:asciiTheme="minorHAnsi" w:eastAsiaTheme="minorEastAsia" w:hAnsiTheme="minorHAnsi" w:cstheme="minorBidi"/>
          <w:sz w:val="22"/>
          <w:szCs w:val="22"/>
          <w:lang w:eastAsia="en-GB"/>
        </w:rPr>
        <w:tab/>
      </w:r>
      <w:r w:rsidRPr="00F80F5F">
        <w:rPr>
          <w:lang w:val="en-US"/>
        </w:rPr>
        <w:t>Type: PWSResponseData</w:t>
      </w:r>
      <w:r>
        <w:tab/>
      </w:r>
      <w:r>
        <w:fldChar w:fldCharType="begin" w:fldLock="1"/>
      </w:r>
      <w:r>
        <w:instrText xml:space="preserve"> PAGEREF _Toc3992554 \h </w:instrText>
      </w:r>
      <w:r>
        <w:fldChar w:fldCharType="separate"/>
      </w:r>
      <w:r>
        <w:t>95</w:t>
      </w:r>
      <w:r>
        <w:fldChar w:fldCharType="end"/>
      </w:r>
    </w:p>
    <w:p w14:paraId="47CB0FC9" w14:textId="661F9091" w:rsidR="00530390" w:rsidRDefault="00530390">
      <w:pPr>
        <w:pStyle w:val="TOC5"/>
        <w:rPr>
          <w:rFonts w:asciiTheme="minorHAnsi" w:eastAsiaTheme="minorEastAsia" w:hAnsiTheme="minorHAnsi" w:cstheme="minorBidi"/>
          <w:sz w:val="22"/>
          <w:szCs w:val="22"/>
          <w:lang w:eastAsia="en-GB"/>
        </w:rPr>
      </w:pPr>
      <w:r w:rsidRPr="00530390">
        <w:t>6.1.6.2.47</w:t>
      </w:r>
      <w:r w:rsidRPr="00530390">
        <w:rPr>
          <w:rFonts w:asciiTheme="minorHAnsi" w:eastAsiaTheme="minorEastAsia" w:hAnsiTheme="minorHAnsi" w:cstheme="minorBidi"/>
          <w:sz w:val="22"/>
          <w:szCs w:val="22"/>
          <w:lang w:eastAsia="en-GB"/>
        </w:rPr>
        <w:tab/>
      </w:r>
      <w:r w:rsidRPr="00F80F5F">
        <w:rPr>
          <w:lang w:val="en-US"/>
        </w:rPr>
        <w:t>Type: PWSErrorData</w:t>
      </w:r>
      <w:r>
        <w:tab/>
      </w:r>
      <w:r>
        <w:fldChar w:fldCharType="begin" w:fldLock="1"/>
      </w:r>
      <w:r>
        <w:instrText xml:space="preserve"> PAGEREF _Toc3992555 \h </w:instrText>
      </w:r>
      <w:r>
        <w:fldChar w:fldCharType="separate"/>
      </w:r>
      <w:r>
        <w:t>95</w:t>
      </w:r>
      <w:r>
        <w:fldChar w:fldCharType="end"/>
      </w:r>
    </w:p>
    <w:p w14:paraId="54296E7B" w14:textId="4F55B6F5" w:rsidR="00530390" w:rsidRDefault="00530390">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_Toc3992556 \h </w:instrText>
      </w:r>
      <w:r>
        <w:fldChar w:fldCharType="separate"/>
      </w:r>
      <w:r>
        <w:t>95</w:t>
      </w:r>
      <w:r>
        <w:fldChar w:fldCharType="end"/>
      </w:r>
    </w:p>
    <w:p w14:paraId="54804411" w14:textId="56C5DB9B" w:rsidR="00530390" w:rsidRDefault="00530390">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_Toc3992557 \h </w:instrText>
      </w:r>
      <w:r>
        <w:fldChar w:fldCharType="separate"/>
      </w:r>
      <w:r>
        <w:t>95</w:t>
      </w:r>
      <w:r>
        <w:fldChar w:fldCharType="end"/>
      </w:r>
    </w:p>
    <w:p w14:paraId="57C022C8" w14:textId="61E62A5E" w:rsidR="00530390" w:rsidRDefault="00530390">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_Toc3992558 \h </w:instrText>
      </w:r>
      <w:r>
        <w:fldChar w:fldCharType="separate"/>
      </w:r>
      <w:r>
        <w:t>96</w:t>
      </w:r>
      <w:r>
        <w:fldChar w:fldCharType="end"/>
      </w:r>
    </w:p>
    <w:p w14:paraId="01032DFF" w14:textId="45A733A9" w:rsidR="00530390" w:rsidRDefault="00530390">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_Toc3992559 \h </w:instrText>
      </w:r>
      <w:r>
        <w:fldChar w:fldCharType="separate"/>
      </w:r>
      <w:r>
        <w:t>96</w:t>
      </w:r>
      <w:r>
        <w:fldChar w:fldCharType="end"/>
      </w:r>
    </w:p>
    <w:p w14:paraId="72085338" w14:textId="72413590" w:rsidR="00530390" w:rsidRDefault="00530390">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_Toc3992560 \h </w:instrText>
      </w:r>
      <w:r>
        <w:fldChar w:fldCharType="separate"/>
      </w:r>
      <w:r>
        <w:t>96</w:t>
      </w:r>
      <w:r>
        <w:fldChar w:fldCharType="end"/>
      </w:r>
    </w:p>
    <w:p w14:paraId="446D8567" w14:textId="703CE037" w:rsidR="00530390" w:rsidRDefault="00530390">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F80F5F">
        <w:rPr>
          <w:lang w:val="en-US"/>
        </w:rPr>
        <w:t>Information</w:t>
      </w:r>
      <w:r>
        <w:tab/>
      </w:r>
      <w:r>
        <w:fldChar w:fldCharType="begin" w:fldLock="1"/>
      </w:r>
      <w:r>
        <w:instrText xml:space="preserve"> PAGEREF _Toc3992561 \h </w:instrText>
      </w:r>
      <w:r>
        <w:fldChar w:fldCharType="separate"/>
      </w:r>
      <w:r>
        <w:t>96</w:t>
      </w:r>
      <w:r>
        <w:fldChar w:fldCharType="end"/>
      </w:r>
    </w:p>
    <w:p w14:paraId="38A3A1C0" w14:textId="499493D5" w:rsidR="00530390" w:rsidRDefault="00530390">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_Toc3992562 \h </w:instrText>
      </w:r>
      <w:r>
        <w:fldChar w:fldCharType="separate"/>
      </w:r>
      <w:r>
        <w:t>96</w:t>
      </w:r>
      <w:r>
        <w:fldChar w:fldCharType="end"/>
      </w:r>
    </w:p>
    <w:p w14:paraId="78811AB6" w14:textId="4DA7CDBE" w:rsidR="00530390" w:rsidRDefault="00530390">
      <w:pPr>
        <w:pStyle w:val="TOC4"/>
        <w:rPr>
          <w:rFonts w:asciiTheme="minorHAnsi" w:eastAsiaTheme="minorEastAsia" w:hAnsiTheme="minorHAnsi" w:cstheme="minorBidi"/>
          <w:sz w:val="22"/>
          <w:szCs w:val="22"/>
          <w:lang w:eastAsia="en-GB"/>
        </w:rPr>
      </w:pPr>
      <w:r w:rsidRPr="00530390">
        <w:t>6.1.6.3</w:t>
      </w:r>
      <w:r w:rsidRPr="00530390">
        <w:rPr>
          <w:rFonts w:asciiTheme="minorHAnsi" w:eastAsiaTheme="minorEastAsia" w:hAnsiTheme="minorHAnsi" w:cstheme="minorBidi"/>
          <w:sz w:val="22"/>
          <w:szCs w:val="22"/>
          <w:lang w:eastAsia="en-GB"/>
        </w:rPr>
        <w:tab/>
      </w:r>
      <w:r w:rsidRPr="00F80F5F">
        <w:rPr>
          <w:lang w:val="en-US"/>
        </w:rPr>
        <w:t>Simple data types and enumerations</w:t>
      </w:r>
      <w:r>
        <w:tab/>
      </w:r>
      <w:r>
        <w:fldChar w:fldCharType="begin" w:fldLock="1"/>
      </w:r>
      <w:r>
        <w:instrText xml:space="preserve"> PAGEREF _Toc3992563 \h </w:instrText>
      </w:r>
      <w:r>
        <w:fldChar w:fldCharType="separate"/>
      </w:r>
      <w:r>
        <w:t>97</w:t>
      </w:r>
      <w:r>
        <w:fldChar w:fldCharType="end"/>
      </w:r>
    </w:p>
    <w:p w14:paraId="0BEAC1C4" w14:textId="11832DE4" w:rsidR="00530390" w:rsidRDefault="00530390">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_Toc3992564 \h </w:instrText>
      </w:r>
      <w:r>
        <w:fldChar w:fldCharType="separate"/>
      </w:r>
      <w:r>
        <w:t>97</w:t>
      </w:r>
      <w:r>
        <w:fldChar w:fldCharType="end"/>
      </w:r>
    </w:p>
    <w:p w14:paraId="4818233E" w14:textId="1F13E7A7" w:rsidR="00530390" w:rsidRDefault="00530390">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_Toc3992565 \h </w:instrText>
      </w:r>
      <w:r>
        <w:fldChar w:fldCharType="separate"/>
      </w:r>
      <w:r>
        <w:t>97</w:t>
      </w:r>
      <w:r>
        <w:fldChar w:fldCharType="end"/>
      </w:r>
    </w:p>
    <w:p w14:paraId="610CCD59" w14:textId="2245846A" w:rsidR="00530390" w:rsidRDefault="00530390">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_Toc3992566 \h </w:instrText>
      </w:r>
      <w:r>
        <w:fldChar w:fldCharType="separate"/>
      </w:r>
      <w:r>
        <w:t>97</w:t>
      </w:r>
      <w:r>
        <w:fldChar w:fldCharType="end"/>
      </w:r>
    </w:p>
    <w:p w14:paraId="432EC8A4" w14:textId="7084C11E" w:rsidR="00530390" w:rsidRDefault="00530390">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_Toc3992567 \h </w:instrText>
      </w:r>
      <w:r>
        <w:fldChar w:fldCharType="separate"/>
      </w:r>
      <w:r>
        <w:t>98</w:t>
      </w:r>
      <w:r>
        <w:fldChar w:fldCharType="end"/>
      </w:r>
    </w:p>
    <w:p w14:paraId="74D41856" w14:textId="686C3ADD" w:rsidR="00530390" w:rsidRDefault="00530390">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_Toc3992568 \h </w:instrText>
      </w:r>
      <w:r>
        <w:fldChar w:fldCharType="separate"/>
      </w:r>
      <w:r>
        <w:t>98</w:t>
      </w:r>
      <w:r>
        <w:fldChar w:fldCharType="end"/>
      </w:r>
    </w:p>
    <w:p w14:paraId="07B69681" w14:textId="65219D93" w:rsidR="00530390" w:rsidRDefault="00530390">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_Toc3992569 \h </w:instrText>
      </w:r>
      <w:r>
        <w:fldChar w:fldCharType="separate"/>
      </w:r>
      <w:r>
        <w:t>98</w:t>
      </w:r>
      <w:r>
        <w:fldChar w:fldCharType="end"/>
      </w:r>
    </w:p>
    <w:p w14:paraId="02B87EB3" w14:textId="7BD7A637" w:rsidR="00530390" w:rsidRDefault="00530390">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_Toc3992570 \h </w:instrText>
      </w:r>
      <w:r>
        <w:fldChar w:fldCharType="separate"/>
      </w:r>
      <w:r>
        <w:t>99</w:t>
      </w:r>
      <w:r>
        <w:fldChar w:fldCharType="end"/>
      </w:r>
    </w:p>
    <w:p w14:paraId="7AE15677" w14:textId="685F072E" w:rsidR="00530390" w:rsidRDefault="00530390">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_Toc3992571 \h </w:instrText>
      </w:r>
      <w:r>
        <w:fldChar w:fldCharType="separate"/>
      </w:r>
      <w:r>
        <w:t>99</w:t>
      </w:r>
      <w:r>
        <w:fldChar w:fldCharType="end"/>
      </w:r>
    </w:p>
    <w:p w14:paraId="31BF1157" w14:textId="5771EC86" w:rsidR="00530390" w:rsidRDefault="00530390">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_Toc3992572 \h </w:instrText>
      </w:r>
      <w:r>
        <w:fldChar w:fldCharType="separate"/>
      </w:r>
      <w:r>
        <w:t>99</w:t>
      </w:r>
      <w:r>
        <w:fldChar w:fldCharType="end"/>
      </w:r>
    </w:p>
    <w:p w14:paraId="0A08F5A0" w14:textId="67B15DF1" w:rsidR="00530390" w:rsidRDefault="00530390">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_Toc3992573 \h </w:instrText>
      </w:r>
      <w:r>
        <w:fldChar w:fldCharType="separate"/>
      </w:r>
      <w:r>
        <w:t>99</w:t>
      </w:r>
      <w:r>
        <w:fldChar w:fldCharType="end"/>
      </w:r>
    </w:p>
    <w:p w14:paraId="14C3A563" w14:textId="386C0690" w:rsidR="00530390" w:rsidRDefault="00530390">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_Toc3992574 \h </w:instrText>
      </w:r>
      <w:r>
        <w:fldChar w:fldCharType="separate"/>
      </w:r>
      <w:r>
        <w:t>99</w:t>
      </w:r>
      <w:r>
        <w:fldChar w:fldCharType="end"/>
      </w:r>
    </w:p>
    <w:p w14:paraId="30AC8B87" w14:textId="09FFA93A" w:rsidR="00530390" w:rsidRDefault="00530390">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_Toc3992575 \h </w:instrText>
      </w:r>
      <w:r>
        <w:fldChar w:fldCharType="separate"/>
      </w:r>
      <w:r>
        <w:t>100</w:t>
      </w:r>
      <w:r>
        <w:fldChar w:fldCharType="end"/>
      </w:r>
    </w:p>
    <w:p w14:paraId="6671753C" w14:textId="2AF12C6D" w:rsidR="00530390" w:rsidRDefault="00530390">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_Toc3992576 \h </w:instrText>
      </w:r>
      <w:r>
        <w:fldChar w:fldCharType="separate"/>
      </w:r>
      <w:r>
        <w:t>100</w:t>
      </w:r>
      <w:r>
        <w:fldChar w:fldCharType="end"/>
      </w:r>
    </w:p>
    <w:p w14:paraId="29AB6BAB" w14:textId="72FB89E2" w:rsidR="00530390" w:rsidRDefault="00530390">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_Toc3992577 \h </w:instrText>
      </w:r>
      <w:r>
        <w:fldChar w:fldCharType="separate"/>
      </w:r>
      <w:r>
        <w:t>100</w:t>
      </w:r>
      <w:r>
        <w:fldChar w:fldCharType="end"/>
      </w:r>
    </w:p>
    <w:p w14:paraId="304E560A" w14:textId="6B070975" w:rsidR="00530390" w:rsidRDefault="00530390">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_Toc3992578 \h </w:instrText>
      </w:r>
      <w:r>
        <w:fldChar w:fldCharType="separate"/>
      </w:r>
      <w:r>
        <w:t>100</w:t>
      </w:r>
      <w:r>
        <w:fldChar w:fldCharType="end"/>
      </w:r>
    </w:p>
    <w:p w14:paraId="48478C15" w14:textId="0C492CE1" w:rsidR="00530390" w:rsidRDefault="00530390">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_Toc3992579 \h </w:instrText>
      </w:r>
      <w:r>
        <w:fldChar w:fldCharType="separate"/>
      </w:r>
      <w:r>
        <w:t>100</w:t>
      </w:r>
      <w:r>
        <w:fldChar w:fldCharType="end"/>
      </w:r>
    </w:p>
    <w:p w14:paraId="7BD5E248" w14:textId="21788156" w:rsidR="00530390" w:rsidRDefault="00530390">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_Toc3992580 \h </w:instrText>
      </w:r>
      <w:r>
        <w:fldChar w:fldCharType="separate"/>
      </w:r>
      <w:r>
        <w:t>101</w:t>
      </w:r>
      <w:r>
        <w:fldChar w:fldCharType="end"/>
      </w:r>
    </w:p>
    <w:p w14:paraId="5756F07F" w14:textId="41239E94" w:rsidR="00530390" w:rsidRDefault="00530390">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_Toc3992581 \h </w:instrText>
      </w:r>
      <w:r>
        <w:fldChar w:fldCharType="separate"/>
      </w:r>
      <w:r>
        <w:t>101</w:t>
      </w:r>
      <w:r>
        <w:fldChar w:fldCharType="end"/>
      </w:r>
    </w:p>
    <w:p w14:paraId="3D551A38" w14:textId="2EBCC4B5" w:rsidR="00530390" w:rsidRDefault="00530390">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_Toc3992582 \h </w:instrText>
      </w:r>
      <w:r>
        <w:fldChar w:fldCharType="separate"/>
      </w:r>
      <w:r>
        <w:t>101</w:t>
      </w:r>
      <w:r>
        <w:fldChar w:fldCharType="end"/>
      </w:r>
    </w:p>
    <w:p w14:paraId="04DBA745" w14:textId="1DBEF0AF" w:rsidR="00530390" w:rsidRDefault="00530390">
      <w:pPr>
        <w:pStyle w:val="TOC5"/>
        <w:rPr>
          <w:rFonts w:asciiTheme="minorHAnsi" w:eastAsiaTheme="minorEastAsia" w:hAnsiTheme="minorHAnsi" w:cstheme="minorBidi"/>
          <w:sz w:val="22"/>
          <w:szCs w:val="22"/>
          <w:lang w:eastAsia="en-GB"/>
        </w:rPr>
      </w:pPr>
      <w:r w:rsidRPr="00530390">
        <w:t>6.1.6.4.1</w:t>
      </w:r>
      <w:r w:rsidRPr="00530390">
        <w:rPr>
          <w:rFonts w:asciiTheme="minorHAnsi" w:eastAsiaTheme="minorEastAsia" w:hAnsiTheme="minorHAnsi" w:cstheme="minorBidi"/>
          <w:sz w:val="22"/>
          <w:szCs w:val="22"/>
          <w:lang w:eastAsia="en-GB"/>
        </w:rPr>
        <w:tab/>
      </w:r>
      <w:r w:rsidRPr="00F80F5F">
        <w:rPr>
          <w:lang w:val="en-US"/>
        </w:rPr>
        <w:t>Introduction</w:t>
      </w:r>
      <w:r>
        <w:tab/>
      </w:r>
      <w:r>
        <w:fldChar w:fldCharType="begin" w:fldLock="1"/>
      </w:r>
      <w:r>
        <w:instrText xml:space="preserve"> PAGEREF _Toc3992583 \h </w:instrText>
      </w:r>
      <w:r>
        <w:fldChar w:fldCharType="separate"/>
      </w:r>
      <w:r>
        <w:t>101</w:t>
      </w:r>
      <w:r>
        <w:fldChar w:fldCharType="end"/>
      </w:r>
    </w:p>
    <w:p w14:paraId="79ACBC22" w14:textId="068E4561" w:rsidR="00530390" w:rsidRDefault="00530390">
      <w:pPr>
        <w:pStyle w:val="TOC5"/>
        <w:rPr>
          <w:rFonts w:asciiTheme="minorHAnsi" w:eastAsiaTheme="minorEastAsia" w:hAnsiTheme="minorHAnsi" w:cstheme="minorBidi"/>
          <w:sz w:val="22"/>
          <w:szCs w:val="22"/>
          <w:lang w:eastAsia="en-GB"/>
        </w:rPr>
      </w:pPr>
      <w:r w:rsidRPr="00530390">
        <w:t>6.1.6.4.2</w:t>
      </w:r>
      <w:r w:rsidRPr="00530390">
        <w:rPr>
          <w:rFonts w:asciiTheme="minorHAnsi" w:eastAsiaTheme="minorEastAsia" w:hAnsiTheme="minorHAnsi" w:cstheme="minorBidi"/>
          <w:sz w:val="22"/>
          <w:szCs w:val="22"/>
          <w:lang w:eastAsia="en-GB"/>
        </w:rPr>
        <w:tab/>
      </w:r>
      <w:r w:rsidRPr="00F80F5F">
        <w:rPr>
          <w:lang w:val="en-US"/>
        </w:rPr>
        <w:t>N1 Message Content</w:t>
      </w:r>
      <w:r>
        <w:tab/>
      </w:r>
      <w:r>
        <w:fldChar w:fldCharType="begin" w:fldLock="1"/>
      </w:r>
      <w:r>
        <w:instrText xml:space="preserve"> PAGEREF _Toc3992584 \h </w:instrText>
      </w:r>
      <w:r>
        <w:fldChar w:fldCharType="separate"/>
      </w:r>
      <w:r>
        <w:t>101</w:t>
      </w:r>
      <w:r>
        <w:fldChar w:fldCharType="end"/>
      </w:r>
    </w:p>
    <w:p w14:paraId="72BA5BC9" w14:textId="4C92E901" w:rsidR="00530390" w:rsidRDefault="00530390">
      <w:pPr>
        <w:pStyle w:val="TOC5"/>
        <w:rPr>
          <w:rFonts w:asciiTheme="minorHAnsi" w:eastAsiaTheme="minorEastAsia" w:hAnsiTheme="minorHAnsi" w:cstheme="minorBidi"/>
          <w:sz w:val="22"/>
          <w:szCs w:val="22"/>
          <w:lang w:eastAsia="en-GB"/>
        </w:rPr>
      </w:pPr>
      <w:r w:rsidRPr="00530390">
        <w:t>6.1.6.4.3</w:t>
      </w:r>
      <w:r w:rsidRPr="00530390">
        <w:rPr>
          <w:rFonts w:asciiTheme="minorHAnsi" w:eastAsiaTheme="minorEastAsia" w:hAnsiTheme="minorHAnsi" w:cstheme="minorBidi"/>
          <w:sz w:val="22"/>
          <w:szCs w:val="22"/>
          <w:lang w:eastAsia="en-GB"/>
        </w:rPr>
        <w:tab/>
      </w:r>
      <w:r w:rsidRPr="00F80F5F">
        <w:rPr>
          <w:lang w:val="en-US"/>
        </w:rPr>
        <w:t>N2 Information Content</w:t>
      </w:r>
      <w:r>
        <w:tab/>
      </w:r>
      <w:r>
        <w:fldChar w:fldCharType="begin" w:fldLock="1"/>
      </w:r>
      <w:r>
        <w:instrText xml:space="preserve"> PAGEREF _Toc3992585 \h </w:instrText>
      </w:r>
      <w:r>
        <w:fldChar w:fldCharType="separate"/>
      </w:r>
      <w:r>
        <w:t>102</w:t>
      </w:r>
      <w:r>
        <w:fldChar w:fldCharType="end"/>
      </w:r>
    </w:p>
    <w:p w14:paraId="72601C89" w14:textId="0B2A27D9" w:rsidR="00530390" w:rsidRDefault="00530390">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_Toc3992586 \h </w:instrText>
      </w:r>
      <w:r>
        <w:fldChar w:fldCharType="separate"/>
      </w:r>
      <w:r>
        <w:t>102</w:t>
      </w:r>
      <w:r>
        <w:fldChar w:fldCharType="end"/>
      </w:r>
    </w:p>
    <w:p w14:paraId="6C33B0F9" w14:textId="18E74192" w:rsidR="00530390" w:rsidRDefault="00530390">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_Toc3992587 \h </w:instrText>
      </w:r>
      <w:r>
        <w:fldChar w:fldCharType="separate"/>
      </w:r>
      <w:r>
        <w:t>102</w:t>
      </w:r>
      <w:r>
        <w:fldChar w:fldCharType="end"/>
      </w:r>
    </w:p>
    <w:p w14:paraId="16192E61" w14:textId="5DF03FD3" w:rsidR="00530390" w:rsidRDefault="00530390">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_Toc3992588 \h </w:instrText>
      </w:r>
      <w:r>
        <w:fldChar w:fldCharType="separate"/>
      </w:r>
      <w:r>
        <w:t>103</w:t>
      </w:r>
      <w:r>
        <w:fldChar w:fldCharType="end"/>
      </w:r>
    </w:p>
    <w:p w14:paraId="5F1504B2" w14:textId="07369AC6" w:rsidR="00530390" w:rsidRDefault="00530390">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_Toc3992589 \h </w:instrText>
      </w:r>
      <w:r>
        <w:fldChar w:fldCharType="separate"/>
      </w:r>
      <w:r>
        <w:t>104</w:t>
      </w:r>
      <w:r>
        <w:fldChar w:fldCharType="end"/>
      </w:r>
    </w:p>
    <w:p w14:paraId="4462091D" w14:textId="0958C43E" w:rsidR="00530390" w:rsidRDefault="00530390">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_Toc3992590 \h </w:instrText>
      </w:r>
      <w:r>
        <w:fldChar w:fldCharType="separate"/>
      </w:r>
      <w:r>
        <w:t>104</w:t>
      </w:r>
      <w:r>
        <w:fldChar w:fldCharType="end"/>
      </w:r>
    </w:p>
    <w:p w14:paraId="00047F52" w14:textId="0B84A16F" w:rsidR="00530390" w:rsidRDefault="00530390">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_Toc3992591 \h </w:instrText>
      </w:r>
      <w:r>
        <w:fldChar w:fldCharType="separate"/>
      </w:r>
      <w:r>
        <w:t>104</w:t>
      </w:r>
      <w:r>
        <w:fldChar w:fldCharType="end"/>
      </w:r>
    </w:p>
    <w:p w14:paraId="479521D7" w14:textId="146ED8AD" w:rsidR="00530390" w:rsidRDefault="00530390">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_Toc3992592 \h </w:instrText>
      </w:r>
      <w:r>
        <w:fldChar w:fldCharType="separate"/>
      </w:r>
      <w:r>
        <w:t>104</w:t>
      </w:r>
      <w:r>
        <w:fldChar w:fldCharType="end"/>
      </w:r>
    </w:p>
    <w:p w14:paraId="3F3FFFA9" w14:textId="6D952628" w:rsidR="00530390" w:rsidRDefault="00530390">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_Toc3992593 \h </w:instrText>
      </w:r>
      <w:r>
        <w:fldChar w:fldCharType="separate"/>
      </w:r>
      <w:r>
        <w:t>105</w:t>
      </w:r>
      <w:r>
        <w:fldChar w:fldCharType="end"/>
      </w:r>
    </w:p>
    <w:p w14:paraId="153FD3D5" w14:textId="228C5880" w:rsidR="00530390" w:rsidRDefault="00530390">
      <w:pPr>
        <w:pStyle w:val="TOC3"/>
        <w:rPr>
          <w:rFonts w:asciiTheme="minorHAnsi" w:eastAsiaTheme="minorEastAsia" w:hAnsiTheme="minorHAnsi" w:cstheme="minorBidi"/>
          <w:sz w:val="22"/>
          <w:szCs w:val="22"/>
          <w:lang w:eastAsia="en-GB"/>
        </w:rPr>
      </w:pPr>
      <w:r w:rsidRPr="00530390">
        <w:t>6.1.9</w:t>
      </w:r>
      <w:r w:rsidRPr="00530390">
        <w:rPr>
          <w:rFonts w:asciiTheme="minorHAnsi" w:eastAsiaTheme="minorEastAsia" w:hAnsiTheme="minorHAnsi" w:cstheme="minorBidi"/>
          <w:sz w:val="22"/>
          <w:szCs w:val="22"/>
          <w:lang w:eastAsia="en-GB"/>
        </w:rPr>
        <w:tab/>
      </w:r>
      <w:r w:rsidRPr="00F80F5F">
        <w:rPr>
          <w:lang w:val="en-US"/>
        </w:rPr>
        <w:t>Security</w:t>
      </w:r>
      <w:r>
        <w:tab/>
      </w:r>
      <w:r>
        <w:fldChar w:fldCharType="begin" w:fldLock="1"/>
      </w:r>
      <w:r>
        <w:instrText xml:space="preserve"> PAGEREF _Toc3992594 \h </w:instrText>
      </w:r>
      <w:r>
        <w:fldChar w:fldCharType="separate"/>
      </w:r>
      <w:r>
        <w:t>106</w:t>
      </w:r>
      <w:r>
        <w:fldChar w:fldCharType="end"/>
      </w:r>
    </w:p>
    <w:p w14:paraId="4CAE5943" w14:textId="53442F32" w:rsidR="00530390" w:rsidRDefault="0053039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_Toc3992595 \h </w:instrText>
      </w:r>
      <w:r>
        <w:fldChar w:fldCharType="separate"/>
      </w:r>
      <w:r>
        <w:t>106</w:t>
      </w:r>
      <w:r>
        <w:fldChar w:fldCharType="end"/>
      </w:r>
    </w:p>
    <w:p w14:paraId="57A332BC" w14:textId="45B5C7DA" w:rsidR="00530390" w:rsidRDefault="0053039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_Toc3992596 \h </w:instrText>
      </w:r>
      <w:r>
        <w:fldChar w:fldCharType="separate"/>
      </w:r>
      <w:r>
        <w:t>106</w:t>
      </w:r>
      <w:r>
        <w:fldChar w:fldCharType="end"/>
      </w:r>
    </w:p>
    <w:p w14:paraId="2ADE3682" w14:textId="0581B648" w:rsidR="00530390" w:rsidRDefault="0053039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_Toc3992597 \h </w:instrText>
      </w:r>
      <w:r>
        <w:fldChar w:fldCharType="separate"/>
      </w:r>
      <w:r>
        <w:t>106</w:t>
      </w:r>
      <w:r>
        <w:fldChar w:fldCharType="end"/>
      </w:r>
    </w:p>
    <w:p w14:paraId="29DDD565" w14:textId="00408EA8" w:rsidR="00530390" w:rsidRDefault="0053039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_Toc3992598 \h </w:instrText>
      </w:r>
      <w:r>
        <w:fldChar w:fldCharType="separate"/>
      </w:r>
      <w:r>
        <w:t>106</w:t>
      </w:r>
      <w:r>
        <w:fldChar w:fldCharType="end"/>
      </w:r>
    </w:p>
    <w:p w14:paraId="3E505810" w14:textId="068BE844" w:rsidR="00530390" w:rsidRDefault="0053039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_Toc3992599 \h </w:instrText>
      </w:r>
      <w:r>
        <w:fldChar w:fldCharType="separate"/>
      </w:r>
      <w:r>
        <w:t>107</w:t>
      </w:r>
      <w:r>
        <w:fldChar w:fldCharType="end"/>
      </w:r>
    </w:p>
    <w:p w14:paraId="2B4F2585" w14:textId="4FDB6F8C" w:rsidR="00530390" w:rsidRDefault="00530390">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_Toc3992600 \h </w:instrText>
      </w:r>
      <w:r>
        <w:fldChar w:fldCharType="separate"/>
      </w:r>
      <w:r>
        <w:t>107</w:t>
      </w:r>
      <w:r>
        <w:fldChar w:fldCharType="end"/>
      </w:r>
    </w:p>
    <w:p w14:paraId="165F32A4" w14:textId="3373812E" w:rsidR="00530390" w:rsidRDefault="00530390">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_Toc3992601 \h </w:instrText>
      </w:r>
      <w:r>
        <w:fldChar w:fldCharType="separate"/>
      </w:r>
      <w:r>
        <w:t>107</w:t>
      </w:r>
      <w:r>
        <w:fldChar w:fldCharType="end"/>
      </w:r>
    </w:p>
    <w:p w14:paraId="5D267074" w14:textId="07F48289" w:rsidR="00530390" w:rsidRDefault="0053039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_Toc3992602 \h </w:instrText>
      </w:r>
      <w:r>
        <w:fldChar w:fldCharType="separate"/>
      </w:r>
      <w:r>
        <w:t>107</w:t>
      </w:r>
      <w:r>
        <w:fldChar w:fldCharType="end"/>
      </w:r>
    </w:p>
    <w:p w14:paraId="26B4F8CB" w14:textId="2CEE8F34" w:rsidR="00530390" w:rsidRDefault="00530390">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_Toc3992603 \h </w:instrText>
      </w:r>
      <w:r>
        <w:fldChar w:fldCharType="separate"/>
      </w:r>
      <w:r>
        <w:t>107</w:t>
      </w:r>
      <w:r>
        <w:fldChar w:fldCharType="end"/>
      </w:r>
    </w:p>
    <w:p w14:paraId="07B957BF" w14:textId="6BBB0CEE" w:rsidR="00530390" w:rsidRDefault="0053039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_Toc3992604 \h </w:instrText>
      </w:r>
      <w:r>
        <w:fldChar w:fldCharType="separate"/>
      </w:r>
      <w:r>
        <w:t>107</w:t>
      </w:r>
      <w:r>
        <w:fldChar w:fldCharType="end"/>
      </w:r>
    </w:p>
    <w:p w14:paraId="6C67DF40" w14:textId="6076D98B" w:rsidR="00530390" w:rsidRDefault="0053039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_Toc3992605 \h </w:instrText>
      </w:r>
      <w:r>
        <w:fldChar w:fldCharType="separate"/>
      </w:r>
      <w:r>
        <w:t>107</w:t>
      </w:r>
      <w:r>
        <w:fldChar w:fldCharType="end"/>
      </w:r>
    </w:p>
    <w:p w14:paraId="67EC822C" w14:textId="67182CCD" w:rsidR="00530390" w:rsidRDefault="0053039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_Toc3992606 \h </w:instrText>
      </w:r>
      <w:r>
        <w:fldChar w:fldCharType="separate"/>
      </w:r>
      <w:r>
        <w:t>108</w:t>
      </w:r>
      <w:r>
        <w:fldChar w:fldCharType="end"/>
      </w:r>
    </w:p>
    <w:p w14:paraId="774ACFC9" w14:textId="19F2F599" w:rsidR="00530390" w:rsidRDefault="00530390">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_Toc3992607 \h </w:instrText>
      </w:r>
      <w:r>
        <w:fldChar w:fldCharType="separate"/>
      </w:r>
      <w:r>
        <w:t>108</w:t>
      </w:r>
      <w:r>
        <w:fldChar w:fldCharType="end"/>
      </w:r>
    </w:p>
    <w:p w14:paraId="0C125140" w14:textId="4530CC25" w:rsidR="00530390" w:rsidRDefault="00530390">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_Toc3992608 \h </w:instrText>
      </w:r>
      <w:r>
        <w:fldChar w:fldCharType="separate"/>
      </w:r>
      <w:r>
        <w:t>108</w:t>
      </w:r>
      <w:r>
        <w:fldChar w:fldCharType="end"/>
      </w:r>
    </w:p>
    <w:p w14:paraId="35C3C836" w14:textId="757D31EC" w:rsidR="00530390" w:rsidRDefault="00530390">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_Toc3992609 \h </w:instrText>
      </w:r>
      <w:r>
        <w:fldChar w:fldCharType="separate"/>
      </w:r>
      <w:r>
        <w:t>108</w:t>
      </w:r>
      <w:r>
        <w:fldChar w:fldCharType="end"/>
      </w:r>
    </w:p>
    <w:p w14:paraId="32E48FCB" w14:textId="0F4BB68B" w:rsidR="00530390" w:rsidRDefault="00530390">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_Toc3992610 \h </w:instrText>
      </w:r>
      <w:r>
        <w:fldChar w:fldCharType="separate"/>
      </w:r>
      <w:r>
        <w:t>108</w:t>
      </w:r>
      <w:r>
        <w:fldChar w:fldCharType="end"/>
      </w:r>
    </w:p>
    <w:p w14:paraId="056D1FDD" w14:textId="0BBAA6C8" w:rsidR="00530390" w:rsidRDefault="0053039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_Toc3992611 \h </w:instrText>
      </w:r>
      <w:r>
        <w:fldChar w:fldCharType="separate"/>
      </w:r>
      <w:r>
        <w:t>108</w:t>
      </w:r>
      <w:r>
        <w:fldChar w:fldCharType="end"/>
      </w:r>
    </w:p>
    <w:p w14:paraId="466C0ED7" w14:textId="63D9448E" w:rsidR="00530390" w:rsidRDefault="0053039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_Toc3992612 \h </w:instrText>
      </w:r>
      <w:r>
        <w:fldChar w:fldCharType="separate"/>
      </w:r>
      <w:r>
        <w:t>109</w:t>
      </w:r>
      <w:r>
        <w:fldChar w:fldCharType="end"/>
      </w:r>
    </w:p>
    <w:p w14:paraId="3A8238BB" w14:textId="2D059859" w:rsidR="00530390" w:rsidRDefault="0053039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_Toc3992613 \h </w:instrText>
      </w:r>
      <w:r>
        <w:fldChar w:fldCharType="separate"/>
      </w:r>
      <w:r>
        <w:t>109</w:t>
      </w:r>
      <w:r>
        <w:fldChar w:fldCharType="end"/>
      </w:r>
    </w:p>
    <w:p w14:paraId="30C7239E" w14:textId="7CD195BF" w:rsidR="00530390" w:rsidRDefault="0053039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_Toc3992614 \h </w:instrText>
      </w:r>
      <w:r>
        <w:fldChar w:fldCharType="separate"/>
      </w:r>
      <w:r>
        <w:t>109</w:t>
      </w:r>
      <w:r>
        <w:fldChar w:fldCharType="end"/>
      </w:r>
    </w:p>
    <w:p w14:paraId="62AE3B63" w14:textId="29BECCE4" w:rsidR="00530390" w:rsidRDefault="0053039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_Toc3992615 \h </w:instrText>
      </w:r>
      <w:r>
        <w:fldChar w:fldCharType="separate"/>
      </w:r>
      <w:r>
        <w:t>109</w:t>
      </w:r>
      <w:r>
        <w:fldChar w:fldCharType="end"/>
      </w:r>
    </w:p>
    <w:p w14:paraId="512940BF" w14:textId="38F98E13" w:rsidR="00530390" w:rsidRDefault="00530390">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_Toc3992616 \h </w:instrText>
      </w:r>
      <w:r>
        <w:fldChar w:fldCharType="separate"/>
      </w:r>
      <w:r>
        <w:t>109</w:t>
      </w:r>
      <w:r>
        <w:fldChar w:fldCharType="end"/>
      </w:r>
    </w:p>
    <w:p w14:paraId="36A5BBED" w14:textId="0D8B5EAF" w:rsidR="00530390" w:rsidRDefault="00530390">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_Toc3992617 \h </w:instrText>
      </w:r>
      <w:r>
        <w:fldChar w:fldCharType="separate"/>
      </w:r>
      <w:r>
        <w:t>110</w:t>
      </w:r>
      <w:r>
        <w:fldChar w:fldCharType="end"/>
      </w:r>
    </w:p>
    <w:p w14:paraId="0F273317" w14:textId="09394740" w:rsidR="00530390" w:rsidRDefault="0053039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_Toc3992618 \h </w:instrText>
      </w:r>
      <w:r>
        <w:fldChar w:fldCharType="separate"/>
      </w:r>
      <w:r>
        <w:t>110</w:t>
      </w:r>
      <w:r>
        <w:fldChar w:fldCharType="end"/>
      </w:r>
    </w:p>
    <w:p w14:paraId="6DDFB179" w14:textId="0E621DB9" w:rsidR="00530390" w:rsidRDefault="0053039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_Toc3992619 \h </w:instrText>
      </w:r>
      <w:r>
        <w:fldChar w:fldCharType="separate"/>
      </w:r>
      <w:r>
        <w:t>110</w:t>
      </w:r>
      <w:r>
        <w:fldChar w:fldCharType="end"/>
      </w:r>
    </w:p>
    <w:p w14:paraId="39A87109" w14:textId="7F52B7BA" w:rsidR="00530390" w:rsidRDefault="0053039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_Toc3992620 \h </w:instrText>
      </w:r>
      <w:r>
        <w:fldChar w:fldCharType="separate"/>
      </w:r>
      <w:r>
        <w:t>110</w:t>
      </w:r>
      <w:r>
        <w:fldChar w:fldCharType="end"/>
      </w:r>
    </w:p>
    <w:p w14:paraId="0E052656" w14:textId="19B21A6C" w:rsidR="00530390" w:rsidRDefault="0053039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_Toc3992621 \h </w:instrText>
      </w:r>
      <w:r>
        <w:fldChar w:fldCharType="separate"/>
      </w:r>
      <w:r>
        <w:t>110</w:t>
      </w:r>
      <w:r>
        <w:fldChar w:fldCharType="end"/>
      </w:r>
    </w:p>
    <w:p w14:paraId="769C7054" w14:textId="5E9343D7" w:rsidR="00530390" w:rsidRDefault="0053039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_Toc3992622 \h </w:instrText>
      </w:r>
      <w:r>
        <w:fldChar w:fldCharType="separate"/>
      </w:r>
      <w:r>
        <w:t>110</w:t>
      </w:r>
      <w:r>
        <w:fldChar w:fldCharType="end"/>
      </w:r>
    </w:p>
    <w:p w14:paraId="6A8E4478" w14:textId="1652E628" w:rsidR="00530390" w:rsidRDefault="00530390">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_Toc3992623 \h </w:instrText>
      </w:r>
      <w:r>
        <w:fldChar w:fldCharType="separate"/>
      </w:r>
      <w:r>
        <w:t>110</w:t>
      </w:r>
      <w:r>
        <w:fldChar w:fldCharType="end"/>
      </w:r>
    </w:p>
    <w:p w14:paraId="6EE59678" w14:textId="3AAED1BB" w:rsidR="00530390" w:rsidRDefault="00530390">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_Toc3992624 \h </w:instrText>
      </w:r>
      <w:r>
        <w:fldChar w:fldCharType="separate"/>
      </w:r>
      <w:r>
        <w:t>111</w:t>
      </w:r>
      <w:r>
        <w:fldChar w:fldCharType="end"/>
      </w:r>
    </w:p>
    <w:p w14:paraId="78CA627D" w14:textId="65DE4BAF" w:rsidR="00530390" w:rsidRDefault="00530390">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_Toc3992625 \h </w:instrText>
      </w:r>
      <w:r>
        <w:fldChar w:fldCharType="separate"/>
      </w:r>
      <w:r>
        <w:t>111</w:t>
      </w:r>
      <w:r>
        <w:fldChar w:fldCharType="end"/>
      </w:r>
    </w:p>
    <w:p w14:paraId="07316101" w14:textId="304AADDF" w:rsidR="00530390" w:rsidRDefault="0053039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_Toc3992626 \h </w:instrText>
      </w:r>
      <w:r>
        <w:fldChar w:fldCharType="separate"/>
      </w:r>
      <w:r>
        <w:t>111</w:t>
      </w:r>
      <w:r>
        <w:fldChar w:fldCharType="end"/>
      </w:r>
    </w:p>
    <w:p w14:paraId="0C632621" w14:textId="1B9DBABC" w:rsidR="00530390" w:rsidRDefault="0053039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_Toc3992627 \h </w:instrText>
      </w:r>
      <w:r>
        <w:fldChar w:fldCharType="separate"/>
      </w:r>
      <w:r>
        <w:t>111</w:t>
      </w:r>
      <w:r>
        <w:fldChar w:fldCharType="end"/>
      </w:r>
    </w:p>
    <w:p w14:paraId="52BA6D65" w14:textId="53761898" w:rsidR="00530390" w:rsidRDefault="00530390">
      <w:pPr>
        <w:pStyle w:val="TOC4"/>
        <w:rPr>
          <w:rFonts w:asciiTheme="minorHAnsi" w:eastAsiaTheme="minorEastAsia" w:hAnsiTheme="minorHAnsi" w:cstheme="minorBidi"/>
          <w:sz w:val="22"/>
          <w:szCs w:val="22"/>
          <w:lang w:eastAsia="en-GB"/>
        </w:rPr>
      </w:pPr>
      <w:r w:rsidRPr="00530390">
        <w:t>6.2.6.2</w:t>
      </w:r>
      <w:r w:rsidRPr="00530390">
        <w:rPr>
          <w:rFonts w:asciiTheme="minorHAnsi" w:eastAsiaTheme="minorEastAsia" w:hAnsiTheme="minorHAnsi" w:cstheme="minorBidi"/>
          <w:sz w:val="22"/>
          <w:szCs w:val="22"/>
          <w:lang w:eastAsia="en-GB"/>
        </w:rPr>
        <w:tab/>
      </w:r>
      <w:r w:rsidRPr="00F80F5F">
        <w:rPr>
          <w:lang w:val="en-US"/>
        </w:rPr>
        <w:t>Structured data types</w:t>
      </w:r>
      <w:r>
        <w:tab/>
      </w:r>
      <w:r>
        <w:fldChar w:fldCharType="begin" w:fldLock="1"/>
      </w:r>
      <w:r>
        <w:instrText xml:space="preserve"> PAGEREF _Toc3992628 \h </w:instrText>
      </w:r>
      <w:r>
        <w:fldChar w:fldCharType="separate"/>
      </w:r>
      <w:r>
        <w:t>113</w:t>
      </w:r>
      <w:r>
        <w:fldChar w:fldCharType="end"/>
      </w:r>
    </w:p>
    <w:p w14:paraId="55039860" w14:textId="220077BE" w:rsidR="00530390" w:rsidRDefault="00530390">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_Toc3992629 \h </w:instrText>
      </w:r>
      <w:r>
        <w:fldChar w:fldCharType="separate"/>
      </w:r>
      <w:r>
        <w:t>113</w:t>
      </w:r>
      <w:r>
        <w:fldChar w:fldCharType="end"/>
      </w:r>
    </w:p>
    <w:p w14:paraId="05F98F2B" w14:textId="79B95ACD" w:rsidR="00530390" w:rsidRDefault="00530390">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_Toc3992630 \h </w:instrText>
      </w:r>
      <w:r>
        <w:fldChar w:fldCharType="separate"/>
      </w:r>
      <w:r>
        <w:t>114</w:t>
      </w:r>
      <w:r>
        <w:fldChar w:fldCharType="end"/>
      </w:r>
    </w:p>
    <w:p w14:paraId="51F61480" w14:textId="23676EA1" w:rsidR="00530390" w:rsidRDefault="00530390">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_Toc3992631 \h </w:instrText>
      </w:r>
      <w:r>
        <w:fldChar w:fldCharType="separate"/>
      </w:r>
      <w:r>
        <w:t>115</w:t>
      </w:r>
      <w:r>
        <w:fldChar w:fldCharType="end"/>
      </w:r>
    </w:p>
    <w:p w14:paraId="687D4EF6" w14:textId="0673611C" w:rsidR="00530390" w:rsidRDefault="00530390">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_Toc3992632 \h </w:instrText>
      </w:r>
      <w:r>
        <w:fldChar w:fldCharType="separate"/>
      </w:r>
      <w:r>
        <w:t>115</w:t>
      </w:r>
      <w:r>
        <w:fldChar w:fldCharType="end"/>
      </w:r>
    </w:p>
    <w:p w14:paraId="2A4B12C1" w14:textId="2E729191" w:rsidR="00530390" w:rsidRDefault="00530390">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_Toc3992633 \h </w:instrText>
      </w:r>
      <w:r>
        <w:fldChar w:fldCharType="separate"/>
      </w:r>
      <w:r>
        <w:t>116</w:t>
      </w:r>
      <w:r>
        <w:fldChar w:fldCharType="end"/>
      </w:r>
    </w:p>
    <w:p w14:paraId="1D1B325C" w14:textId="616B6868" w:rsidR="00530390" w:rsidRDefault="00530390">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_Toc3992634 \h </w:instrText>
      </w:r>
      <w:r>
        <w:fldChar w:fldCharType="separate"/>
      </w:r>
      <w:r>
        <w:t>118</w:t>
      </w:r>
      <w:r>
        <w:fldChar w:fldCharType="end"/>
      </w:r>
    </w:p>
    <w:p w14:paraId="3767A866" w14:textId="7EAAD025" w:rsidR="00530390" w:rsidRDefault="00530390">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_Toc3992635 \h </w:instrText>
      </w:r>
      <w:r>
        <w:fldChar w:fldCharType="separate"/>
      </w:r>
      <w:r>
        <w:t>118</w:t>
      </w:r>
      <w:r>
        <w:fldChar w:fldCharType="end"/>
      </w:r>
    </w:p>
    <w:p w14:paraId="1EB414A4" w14:textId="27017314" w:rsidR="00530390" w:rsidRDefault="00530390">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_Toc3992636 \h </w:instrText>
      </w:r>
      <w:r>
        <w:fldChar w:fldCharType="separate"/>
      </w:r>
      <w:r>
        <w:t>118</w:t>
      </w:r>
      <w:r>
        <w:fldChar w:fldCharType="end"/>
      </w:r>
    </w:p>
    <w:p w14:paraId="7D88AB45" w14:textId="31ACD8C9" w:rsidR="00530390" w:rsidRDefault="00530390">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_Toc3992637 \h </w:instrText>
      </w:r>
      <w:r>
        <w:fldChar w:fldCharType="separate"/>
      </w:r>
      <w:r>
        <w:t>119</w:t>
      </w:r>
      <w:r>
        <w:fldChar w:fldCharType="end"/>
      </w:r>
    </w:p>
    <w:p w14:paraId="7F1F7225" w14:textId="5D97AE08" w:rsidR="00530390" w:rsidRDefault="00530390">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SubscribedData</w:t>
      </w:r>
      <w:r>
        <w:tab/>
      </w:r>
      <w:r>
        <w:fldChar w:fldCharType="begin" w:fldLock="1"/>
      </w:r>
      <w:r>
        <w:instrText xml:space="preserve"> PAGEREF _Toc3992638 \h </w:instrText>
      </w:r>
      <w:r>
        <w:fldChar w:fldCharType="separate"/>
      </w:r>
      <w:r>
        <w:t>119</w:t>
      </w:r>
      <w:r>
        <w:fldChar w:fldCharType="end"/>
      </w:r>
    </w:p>
    <w:p w14:paraId="746AEDD9" w14:textId="022E54E9" w:rsidR="00530390" w:rsidRDefault="00530390">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_Toc3992639 \h </w:instrText>
      </w:r>
      <w:r>
        <w:fldChar w:fldCharType="separate"/>
      </w:r>
      <w:r>
        <w:t>119</w:t>
      </w:r>
      <w:r>
        <w:fldChar w:fldCharType="end"/>
      </w:r>
    </w:p>
    <w:p w14:paraId="45339A23" w14:textId="72AE3D79" w:rsidR="00530390" w:rsidRDefault="00530390">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_Toc3992640 \h </w:instrText>
      </w:r>
      <w:r>
        <w:fldChar w:fldCharType="separate"/>
      </w:r>
      <w:r>
        <w:t>119</w:t>
      </w:r>
      <w:r>
        <w:fldChar w:fldCharType="end"/>
      </w:r>
    </w:p>
    <w:p w14:paraId="67AD17BD" w14:textId="1136D895" w:rsidR="00530390" w:rsidRDefault="00530390">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_Toc3992641 \h </w:instrText>
      </w:r>
      <w:r>
        <w:fldChar w:fldCharType="separate"/>
      </w:r>
      <w:r>
        <w:t>120</w:t>
      </w:r>
      <w:r>
        <w:fldChar w:fldCharType="end"/>
      </w:r>
    </w:p>
    <w:p w14:paraId="7674A47E" w14:textId="51F5E91A" w:rsidR="00530390" w:rsidRDefault="00530390">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_Toc3992642 \h </w:instrText>
      </w:r>
      <w:r>
        <w:fldChar w:fldCharType="separate"/>
      </w:r>
      <w:r>
        <w:t>120</w:t>
      </w:r>
      <w:r>
        <w:fldChar w:fldCharType="end"/>
      </w:r>
    </w:p>
    <w:p w14:paraId="73D7791F" w14:textId="583BF3CE" w:rsidR="00530390" w:rsidRDefault="00530390">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_Toc3992643 \h </w:instrText>
      </w:r>
      <w:r>
        <w:fldChar w:fldCharType="separate"/>
      </w:r>
      <w:r>
        <w:t>120</w:t>
      </w:r>
      <w:r>
        <w:fldChar w:fldCharType="end"/>
      </w:r>
    </w:p>
    <w:p w14:paraId="2C4E8423" w14:textId="17CBF6B7" w:rsidR="00530390" w:rsidRDefault="00530390">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_Toc3992644 \h </w:instrText>
      </w:r>
      <w:r>
        <w:fldChar w:fldCharType="separate"/>
      </w:r>
      <w:r>
        <w:t>121</w:t>
      </w:r>
      <w:r>
        <w:fldChar w:fldCharType="end"/>
      </w:r>
    </w:p>
    <w:p w14:paraId="5B2FFF84" w14:textId="58772830" w:rsidR="00530390" w:rsidRDefault="00530390">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_Toc3992645 \h </w:instrText>
      </w:r>
      <w:r>
        <w:fldChar w:fldCharType="separate"/>
      </w:r>
      <w:r>
        <w:t>121</w:t>
      </w:r>
      <w:r>
        <w:fldChar w:fldCharType="end"/>
      </w:r>
    </w:p>
    <w:p w14:paraId="5B6A4BC2" w14:textId="1C816E5A" w:rsidR="00530390" w:rsidRDefault="00530390">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_Toc3992646 \h </w:instrText>
      </w:r>
      <w:r>
        <w:fldChar w:fldCharType="separate"/>
      </w:r>
      <w:r>
        <w:t>121</w:t>
      </w:r>
      <w:r>
        <w:fldChar w:fldCharType="end"/>
      </w:r>
    </w:p>
    <w:p w14:paraId="17E94565" w14:textId="5D4576F7" w:rsidR="00530390" w:rsidRDefault="00530390">
      <w:pPr>
        <w:pStyle w:val="TOC4"/>
        <w:rPr>
          <w:rFonts w:asciiTheme="minorHAnsi" w:eastAsiaTheme="minorEastAsia" w:hAnsiTheme="minorHAnsi" w:cstheme="minorBidi"/>
          <w:sz w:val="22"/>
          <w:szCs w:val="22"/>
          <w:lang w:eastAsia="en-GB"/>
        </w:rPr>
      </w:pPr>
      <w:r w:rsidRPr="00530390">
        <w:t>6.2.6.3</w:t>
      </w:r>
      <w:r w:rsidRPr="00530390">
        <w:rPr>
          <w:rFonts w:asciiTheme="minorHAnsi" w:eastAsiaTheme="minorEastAsia" w:hAnsiTheme="minorHAnsi" w:cstheme="minorBidi"/>
          <w:sz w:val="22"/>
          <w:szCs w:val="22"/>
          <w:lang w:eastAsia="en-GB"/>
        </w:rPr>
        <w:tab/>
      </w:r>
      <w:r w:rsidRPr="00F80F5F">
        <w:rPr>
          <w:lang w:val="en-US"/>
        </w:rPr>
        <w:t>Simple data types and enumerations</w:t>
      </w:r>
      <w:r>
        <w:tab/>
      </w:r>
      <w:r>
        <w:fldChar w:fldCharType="begin" w:fldLock="1"/>
      </w:r>
      <w:r>
        <w:instrText xml:space="preserve"> PAGEREF _Toc3992647 \h </w:instrText>
      </w:r>
      <w:r>
        <w:fldChar w:fldCharType="separate"/>
      </w:r>
      <w:r>
        <w:t>121</w:t>
      </w:r>
      <w:r>
        <w:fldChar w:fldCharType="end"/>
      </w:r>
    </w:p>
    <w:p w14:paraId="6B17E717" w14:textId="2E569332" w:rsidR="00530390" w:rsidRDefault="00530390">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_Toc3992648 \h </w:instrText>
      </w:r>
      <w:r>
        <w:fldChar w:fldCharType="separate"/>
      </w:r>
      <w:r>
        <w:t>121</w:t>
      </w:r>
      <w:r>
        <w:fldChar w:fldCharType="end"/>
      </w:r>
    </w:p>
    <w:p w14:paraId="0F094E6D" w14:textId="01335FF1" w:rsidR="00530390" w:rsidRDefault="00530390">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_Toc3992649 \h </w:instrText>
      </w:r>
      <w:r>
        <w:fldChar w:fldCharType="separate"/>
      </w:r>
      <w:r>
        <w:t>121</w:t>
      </w:r>
      <w:r>
        <w:fldChar w:fldCharType="end"/>
      </w:r>
    </w:p>
    <w:p w14:paraId="731262D1" w14:textId="071E691F" w:rsidR="00530390" w:rsidRDefault="00530390">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_Toc3992650 \h </w:instrText>
      </w:r>
      <w:r>
        <w:fldChar w:fldCharType="separate"/>
      </w:r>
      <w:r>
        <w:t>123</w:t>
      </w:r>
      <w:r>
        <w:fldChar w:fldCharType="end"/>
      </w:r>
    </w:p>
    <w:p w14:paraId="2365E71C" w14:textId="25F353ED" w:rsidR="00530390" w:rsidRDefault="00530390">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_Toc3992651 \h </w:instrText>
      </w:r>
      <w:r>
        <w:fldChar w:fldCharType="separate"/>
      </w:r>
      <w:r>
        <w:t>124</w:t>
      </w:r>
      <w:r>
        <w:fldChar w:fldCharType="end"/>
      </w:r>
    </w:p>
    <w:p w14:paraId="175FE854" w14:textId="38EE978B" w:rsidR="00530390" w:rsidRDefault="00530390">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_Toc3992652 \h </w:instrText>
      </w:r>
      <w:r>
        <w:fldChar w:fldCharType="separate"/>
      </w:r>
      <w:r>
        <w:t>124</w:t>
      </w:r>
      <w:r>
        <w:fldChar w:fldCharType="end"/>
      </w:r>
    </w:p>
    <w:p w14:paraId="5560991C" w14:textId="3D3308BF" w:rsidR="00530390" w:rsidRDefault="00530390">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SubscribedDataFilter</w:t>
      </w:r>
      <w:r>
        <w:tab/>
      </w:r>
      <w:r>
        <w:fldChar w:fldCharType="begin" w:fldLock="1"/>
      </w:r>
      <w:r>
        <w:instrText xml:space="preserve"> PAGEREF _Toc3992653 \h </w:instrText>
      </w:r>
      <w:r>
        <w:fldChar w:fldCharType="separate"/>
      </w:r>
      <w:r>
        <w:t>124</w:t>
      </w:r>
      <w:r>
        <w:fldChar w:fldCharType="end"/>
      </w:r>
    </w:p>
    <w:p w14:paraId="75DEA2A8" w14:textId="4D36F1EA" w:rsidR="00530390" w:rsidRDefault="00530390">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_Toc3992654 \h </w:instrText>
      </w:r>
      <w:r>
        <w:fldChar w:fldCharType="separate"/>
      </w:r>
      <w:r>
        <w:t>124</w:t>
      </w:r>
      <w:r>
        <w:fldChar w:fldCharType="end"/>
      </w:r>
    </w:p>
    <w:p w14:paraId="7912FEEA" w14:textId="3C77ECB5" w:rsidR="00530390" w:rsidRDefault="00530390">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_Toc3992655 \h </w:instrText>
      </w:r>
      <w:r>
        <w:fldChar w:fldCharType="separate"/>
      </w:r>
      <w:r>
        <w:t>124</w:t>
      </w:r>
      <w:r>
        <w:fldChar w:fldCharType="end"/>
      </w:r>
    </w:p>
    <w:p w14:paraId="68CA48D2" w14:textId="3EDA936F" w:rsidR="00530390" w:rsidRDefault="00530390">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_Toc3992656 \h </w:instrText>
      </w:r>
      <w:r>
        <w:fldChar w:fldCharType="separate"/>
      </w:r>
      <w:r>
        <w:t>125</w:t>
      </w:r>
      <w:r>
        <w:fldChar w:fldCharType="end"/>
      </w:r>
    </w:p>
    <w:p w14:paraId="33589D32" w14:textId="37C822C7" w:rsidR="00530390" w:rsidRDefault="00530390">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_Toc3992657 \h </w:instrText>
      </w:r>
      <w:r>
        <w:fldChar w:fldCharType="separate"/>
      </w:r>
      <w:r>
        <w:t>125</w:t>
      </w:r>
      <w:r>
        <w:fldChar w:fldCharType="end"/>
      </w:r>
    </w:p>
    <w:p w14:paraId="69935922" w14:textId="3286CA35" w:rsidR="00530390" w:rsidRDefault="00530390">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_Toc3992658 \h </w:instrText>
      </w:r>
      <w:r>
        <w:fldChar w:fldCharType="separate"/>
      </w:r>
      <w:r>
        <w:t>125</w:t>
      </w:r>
      <w:r>
        <w:fldChar w:fldCharType="end"/>
      </w:r>
    </w:p>
    <w:p w14:paraId="54CF629D" w14:textId="5BFEF4DF" w:rsidR="00530390" w:rsidRDefault="0053039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_Toc3992659 \h </w:instrText>
      </w:r>
      <w:r>
        <w:fldChar w:fldCharType="separate"/>
      </w:r>
      <w:r>
        <w:t>125</w:t>
      </w:r>
      <w:r>
        <w:fldChar w:fldCharType="end"/>
      </w:r>
    </w:p>
    <w:p w14:paraId="33070524" w14:textId="6B73CFAB" w:rsidR="00530390" w:rsidRDefault="00530390">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_Toc3992660 \h </w:instrText>
      </w:r>
      <w:r>
        <w:fldChar w:fldCharType="separate"/>
      </w:r>
      <w:r>
        <w:t>125</w:t>
      </w:r>
      <w:r>
        <w:fldChar w:fldCharType="end"/>
      </w:r>
    </w:p>
    <w:p w14:paraId="2F5D0355" w14:textId="112F871C" w:rsidR="00530390" w:rsidRDefault="00530390">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_Toc3992661 \h </w:instrText>
      </w:r>
      <w:r>
        <w:fldChar w:fldCharType="separate"/>
      </w:r>
      <w:r>
        <w:t>125</w:t>
      </w:r>
      <w:r>
        <w:fldChar w:fldCharType="end"/>
      </w:r>
    </w:p>
    <w:p w14:paraId="1E5591C6" w14:textId="07E6C759" w:rsidR="00530390" w:rsidRDefault="00530390">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_Toc3992662 \h </w:instrText>
      </w:r>
      <w:r>
        <w:fldChar w:fldCharType="separate"/>
      </w:r>
      <w:r>
        <w:t>125</w:t>
      </w:r>
      <w:r>
        <w:fldChar w:fldCharType="end"/>
      </w:r>
    </w:p>
    <w:p w14:paraId="53C60DC1" w14:textId="0FB2EBFA" w:rsidR="00530390" w:rsidRDefault="0053039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_Toc3992663 \h </w:instrText>
      </w:r>
      <w:r>
        <w:fldChar w:fldCharType="separate"/>
      </w:r>
      <w:r>
        <w:t>125</w:t>
      </w:r>
      <w:r>
        <w:fldChar w:fldCharType="end"/>
      </w:r>
    </w:p>
    <w:p w14:paraId="700A811F" w14:textId="5815B463" w:rsidR="00530390" w:rsidRDefault="00530390">
      <w:pPr>
        <w:pStyle w:val="TOC3"/>
        <w:rPr>
          <w:rFonts w:asciiTheme="minorHAnsi" w:eastAsiaTheme="minorEastAsia" w:hAnsiTheme="minorHAnsi" w:cstheme="minorBidi"/>
          <w:sz w:val="22"/>
          <w:szCs w:val="22"/>
          <w:lang w:eastAsia="en-GB"/>
        </w:rPr>
      </w:pPr>
      <w:r w:rsidRPr="00530390">
        <w:t>6.2.9</w:t>
      </w:r>
      <w:r w:rsidRPr="00530390">
        <w:rPr>
          <w:rFonts w:asciiTheme="minorHAnsi" w:eastAsiaTheme="minorEastAsia" w:hAnsiTheme="minorHAnsi" w:cstheme="minorBidi"/>
          <w:sz w:val="22"/>
          <w:szCs w:val="22"/>
          <w:lang w:eastAsia="en-GB"/>
        </w:rPr>
        <w:tab/>
      </w:r>
      <w:r w:rsidRPr="00F80F5F">
        <w:rPr>
          <w:lang w:val="en-US"/>
        </w:rPr>
        <w:t>Security</w:t>
      </w:r>
      <w:r>
        <w:tab/>
      </w:r>
      <w:r>
        <w:fldChar w:fldCharType="begin" w:fldLock="1"/>
      </w:r>
      <w:r>
        <w:instrText xml:space="preserve"> PAGEREF _Toc3992664 \h </w:instrText>
      </w:r>
      <w:r>
        <w:fldChar w:fldCharType="separate"/>
      </w:r>
      <w:r>
        <w:t>126</w:t>
      </w:r>
      <w:r>
        <w:fldChar w:fldCharType="end"/>
      </w:r>
    </w:p>
    <w:p w14:paraId="5E08848F" w14:textId="118B14CD" w:rsidR="00530390" w:rsidRDefault="0053039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_Toc3992665 \h </w:instrText>
      </w:r>
      <w:r>
        <w:fldChar w:fldCharType="separate"/>
      </w:r>
      <w:r>
        <w:t>126</w:t>
      </w:r>
      <w:r>
        <w:fldChar w:fldCharType="end"/>
      </w:r>
    </w:p>
    <w:p w14:paraId="07D25D5C" w14:textId="0A28E67B" w:rsidR="00530390" w:rsidRDefault="0053039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_Toc3992666 \h </w:instrText>
      </w:r>
      <w:r>
        <w:fldChar w:fldCharType="separate"/>
      </w:r>
      <w:r>
        <w:t>126</w:t>
      </w:r>
      <w:r>
        <w:fldChar w:fldCharType="end"/>
      </w:r>
    </w:p>
    <w:p w14:paraId="2C544C1E" w14:textId="2340CD17" w:rsidR="00530390" w:rsidRDefault="0053039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_Toc3992667 \h </w:instrText>
      </w:r>
      <w:r>
        <w:fldChar w:fldCharType="separate"/>
      </w:r>
      <w:r>
        <w:t>126</w:t>
      </w:r>
      <w:r>
        <w:fldChar w:fldCharType="end"/>
      </w:r>
    </w:p>
    <w:p w14:paraId="38F8EF7E" w14:textId="6CBAF524" w:rsidR="00530390" w:rsidRDefault="0053039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_Toc3992668 \h </w:instrText>
      </w:r>
      <w:r>
        <w:fldChar w:fldCharType="separate"/>
      </w:r>
      <w:r>
        <w:t>126</w:t>
      </w:r>
      <w:r>
        <w:fldChar w:fldCharType="end"/>
      </w:r>
    </w:p>
    <w:p w14:paraId="41089163" w14:textId="42F7E041" w:rsidR="00530390" w:rsidRDefault="0053039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_Toc3992669 \h </w:instrText>
      </w:r>
      <w:r>
        <w:fldChar w:fldCharType="separate"/>
      </w:r>
      <w:r>
        <w:t>127</w:t>
      </w:r>
      <w:r>
        <w:fldChar w:fldCharType="end"/>
      </w:r>
    </w:p>
    <w:p w14:paraId="00BE49ED" w14:textId="0851377C" w:rsidR="00530390" w:rsidRDefault="0053039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_Toc3992670 \h </w:instrText>
      </w:r>
      <w:r>
        <w:fldChar w:fldCharType="separate"/>
      </w:r>
      <w:r>
        <w:t>127</w:t>
      </w:r>
      <w:r>
        <w:fldChar w:fldCharType="end"/>
      </w:r>
    </w:p>
    <w:p w14:paraId="1F26BD1A" w14:textId="301D14D8" w:rsidR="00530390" w:rsidRDefault="0053039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_Toc3992671 \h </w:instrText>
      </w:r>
      <w:r>
        <w:fldChar w:fldCharType="separate"/>
      </w:r>
      <w:r>
        <w:t>127</w:t>
      </w:r>
      <w:r>
        <w:fldChar w:fldCharType="end"/>
      </w:r>
    </w:p>
    <w:p w14:paraId="2C31442C" w14:textId="47896340" w:rsidR="00530390" w:rsidRDefault="0053039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_Toc3992672 \h </w:instrText>
      </w:r>
      <w:r>
        <w:fldChar w:fldCharType="separate"/>
      </w:r>
      <w:r>
        <w:t>127</w:t>
      </w:r>
      <w:r>
        <w:fldChar w:fldCharType="end"/>
      </w:r>
    </w:p>
    <w:p w14:paraId="79111406" w14:textId="1414B3F8" w:rsidR="00530390" w:rsidRDefault="0053039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_Toc3992673 \h </w:instrText>
      </w:r>
      <w:r>
        <w:fldChar w:fldCharType="separate"/>
      </w:r>
      <w:r>
        <w:t>127</w:t>
      </w:r>
      <w:r>
        <w:fldChar w:fldCharType="end"/>
      </w:r>
    </w:p>
    <w:p w14:paraId="1F3A300B" w14:textId="43DCEAB0" w:rsidR="00530390" w:rsidRDefault="0053039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_Toc3992674 \h </w:instrText>
      </w:r>
      <w:r>
        <w:fldChar w:fldCharType="separate"/>
      </w:r>
      <w:r>
        <w:t>127</w:t>
      </w:r>
      <w:r>
        <w:fldChar w:fldCharType="end"/>
      </w:r>
    </w:p>
    <w:p w14:paraId="1651C9A0" w14:textId="2A8A8558" w:rsidR="00530390" w:rsidRDefault="0053039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_Toc3992675 \h </w:instrText>
      </w:r>
      <w:r>
        <w:fldChar w:fldCharType="separate"/>
      </w:r>
      <w:r>
        <w:t>127</w:t>
      </w:r>
      <w:r>
        <w:fldChar w:fldCharType="end"/>
      </w:r>
    </w:p>
    <w:p w14:paraId="5AB0B85E" w14:textId="6E645E72" w:rsidR="00530390" w:rsidRDefault="0053039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_Toc3992676 \h </w:instrText>
      </w:r>
      <w:r>
        <w:fldChar w:fldCharType="separate"/>
      </w:r>
      <w:r>
        <w:t>128</w:t>
      </w:r>
      <w:r>
        <w:fldChar w:fldCharType="end"/>
      </w:r>
    </w:p>
    <w:p w14:paraId="489DE5A9" w14:textId="232F3EFA" w:rsidR="00530390" w:rsidRDefault="00530390">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_Toc3992677 \h </w:instrText>
      </w:r>
      <w:r>
        <w:fldChar w:fldCharType="separate"/>
      </w:r>
      <w:r>
        <w:t>128</w:t>
      </w:r>
      <w:r>
        <w:fldChar w:fldCharType="end"/>
      </w:r>
    </w:p>
    <w:p w14:paraId="6C80535E" w14:textId="68772974" w:rsidR="00530390" w:rsidRDefault="00530390">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_Toc3992678 \h </w:instrText>
      </w:r>
      <w:r>
        <w:fldChar w:fldCharType="separate"/>
      </w:r>
      <w:r>
        <w:t>128</w:t>
      </w:r>
      <w:r>
        <w:fldChar w:fldCharType="end"/>
      </w:r>
    </w:p>
    <w:p w14:paraId="120B2839" w14:textId="7CA20C73" w:rsidR="00530390" w:rsidRDefault="00530390">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_Toc3992679 \h </w:instrText>
      </w:r>
      <w:r>
        <w:fldChar w:fldCharType="separate"/>
      </w:r>
      <w:r>
        <w:t>128</w:t>
      </w:r>
      <w:r>
        <w:fldChar w:fldCharType="end"/>
      </w:r>
    </w:p>
    <w:p w14:paraId="5112DBE9" w14:textId="4BAB8444" w:rsidR="00530390" w:rsidRDefault="00530390">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_Toc3992680 \h </w:instrText>
      </w:r>
      <w:r>
        <w:fldChar w:fldCharType="separate"/>
      </w:r>
      <w:r>
        <w:t>128</w:t>
      </w:r>
      <w:r>
        <w:fldChar w:fldCharType="end"/>
      </w:r>
    </w:p>
    <w:p w14:paraId="5B8B653D" w14:textId="7785AFB0" w:rsidR="00530390" w:rsidRDefault="00530390">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_Toc3992681 \h </w:instrText>
      </w:r>
      <w:r>
        <w:fldChar w:fldCharType="separate"/>
      </w:r>
      <w:r>
        <w:t>129</w:t>
      </w:r>
      <w:r>
        <w:fldChar w:fldCharType="end"/>
      </w:r>
    </w:p>
    <w:p w14:paraId="0DB7CF12" w14:textId="4BD08650" w:rsidR="00530390" w:rsidRDefault="0053039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_Toc3992682 \h </w:instrText>
      </w:r>
      <w:r>
        <w:fldChar w:fldCharType="separate"/>
      </w:r>
      <w:r>
        <w:t>129</w:t>
      </w:r>
      <w:r>
        <w:fldChar w:fldCharType="end"/>
      </w:r>
    </w:p>
    <w:p w14:paraId="5F8FAD52" w14:textId="724403C9" w:rsidR="00530390" w:rsidRDefault="00530390">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_Toc3992683 \h </w:instrText>
      </w:r>
      <w:r>
        <w:fldChar w:fldCharType="separate"/>
      </w:r>
      <w:r>
        <w:t>129</w:t>
      </w:r>
      <w:r>
        <w:fldChar w:fldCharType="end"/>
      </w:r>
    </w:p>
    <w:p w14:paraId="25F8FD14" w14:textId="65AD5BF8" w:rsidR="00530390" w:rsidRDefault="00530390">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_Toc3992684 \h </w:instrText>
      </w:r>
      <w:r>
        <w:fldChar w:fldCharType="separate"/>
      </w:r>
      <w:r>
        <w:t>129</w:t>
      </w:r>
      <w:r>
        <w:fldChar w:fldCharType="end"/>
      </w:r>
    </w:p>
    <w:p w14:paraId="5C11BD62" w14:textId="5FF99E93" w:rsidR="00530390" w:rsidRDefault="00530390">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_Toc3992685 \h </w:instrText>
      </w:r>
      <w:r>
        <w:fldChar w:fldCharType="separate"/>
      </w:r>
      <w:r>
        <w:t>130</w:t>
      </w:r>
      <w:r>
        <w:fldChar w:fldCharType="end"/>
      </w:r>
    </w:p>
    <w:p w14:paraId="2F9B3FA1" w14:textId="7A02CAAA" w:rsidR="00530390" w:rsidRDefault="00530390">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_Toc3992686 \h </w:instrText>
      </w:r>
      <w:r>
        <w:fldChar w:fldCharType="separate"/>
      </w:r>
      <w:r>
        <w:t>130</w:t>
      </w:r>
      <w:r>
        <w:fldChar w:fldCharType="end"/>
      </w:r>
    </w:p>
    <w:p w14:paraId="71E4D3F5" w14:textId="20B28265" w:rsidR="00530390" w:rsidRDefault="00530390">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_Toc3992687 \h </w:instrText>
      </w:r>
      <w:r>
        <w:fldChar w:fldCharType="separate"/>
      </w:r>
      <w:r>
        <w:t>131</w:t>
      </w:r>
      <w:r>
        <w:fldChar w:fldCharType="end"/>
      </w:r>
    </w:p>
    <w:p w14:paraId="72A4615A" w14:textId="36FDBA1C" w:rsidR="00530390" w:rsidRDefault="0053039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_Toc3992688 \h </w:instrText>
      </w:r>
      <w:r>
        <w:fldChar w:fldCharType="separate"/>
      </w:r>
      <w:r>
        <w:t>131</w:t>
      </w:r>
      <w:r>
        <w:fldChar w:fldCharType="end"/>
      </w:r>
    </w:p>
    <w:p w14:paraId="2737A392" w14:textId="516A9D87" w:rsidR="00530390" w:rsidRDefault="0053039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_Toc3992689 \h </w:instrText>
      </w:r>
      <w:r>
        <w:fldChar w:fldCharType="separate"/>
      </w:r>
      <w:r>
        <w:t>131</w:t>
      </w:r>
      <w:r>
        <w:fldChar w:fldCharType="end"/>
      </w:r>
    </w:p>
    <w:p w14:paraId="1C8AE4D8" w14:textId="2F14AEC3" w:rsidR="00530390" w:rsidRDefault="0053039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_Toc3992690 \h </w:instrText>
      </w:r>
      <w:r>
        <w:fldChar w:fldCharType="separate"/>
      </w:r>
      <w:r>
        <w:t>131</w:t>
      </w:r>
      <w:r>
        <w:fldChar w:fldCharType="end"/>
      </w:r>
    </w:p>
    <w:p w14:paraId="1779ECEA" w14:textId="3450420D" w:rsidR="00530390" w:rsidRDefault="0053039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_Toc3992691 \h </w:instrText>
      </w:r>
      <w:r>
        <w:fldChar w:fldCharType="separate"/>
      </w:r>
      <w:r>
        <w:t>131</w:t>
      </w:r>
      <w:r>
        <w:fldChar w:fldCharType="end"/>
      </w:r>
    </w:p>
    <w:p w14:paraId="3B829A8F" w14:textId="1DB857B5" w:rsidR="00530390" w:rsidRDefault="00530390">
      <w:pPr>
        <w:pStyle w:val="TOC4"/>
        <w:rPr>
          <w:rFonts w:asciiTheme="minorHAnsi" w:eastAsiaTheme="minorEastAsia" w:hAnsiTheme="minorHAnsi" w:cstheme="minorBidi"/>
          <w:sz w:val="22"/>
          <w:szCs w:val="22"/>
          <w:lang w:eastAsia="en-GB"/>
        </w:rPr>
      </w:pPr>
      <w:r w:rsidRPr="00530390">
        <w:t>6.3.6.2</w:t>
      </w:r>
      <w:r w:rsidRPr="00530390">
        <w:rPr>
          <w:rFonts w:asciiTheme="minorHAnsi" w:eastAsiaTheme="minorEastAsia" w:hAnsiTheme="minorHAnsi" w:cstheme="minorBidi"/>
          <w:sz w:val="22"/>
          <w:szCs w:val="22"/>
          <w:lang w:eastAsia="en-GB"/>
        </w:rPr>
        <w:tab/>
      </w:r>
      <w:r w:rsidRPr="00F80F5F">
        <w:rPr>
          <w:lang w:val="en-US"/>
        </w:rPr>
        <w:t>Structured data types</w:t>
      </w:r>
      <w:r>
        <w:tab/>
      </w:r>
      <w:r>
        <w:fldChar w:fldCharType="begin" w:fldLock="1"/>
      </w:r>
      <w:r>
        <w:instrText xml:space="preserve"> PAGEREF _Toc3992692 \h </w:instrText>
      </w:r>
      <w:r>
        <w:fldChar w:fldCharType="separate"/>
      </w:r>
      <w:r>
        <w:t>131</w:t>
      </w:r>
      <w:r>
        <w:fldChar w:fldCharType="end"/>
      </w:r>
    </w:p>
    <w:p w14:paraId="1C7039B7" w14:textId="1C646DFD" w:rsidR="00530390" w:rsidRDefault="00530390">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_Toc3992693 \h </w:instrText>
      </w:r>
      <w:r>
        <w:fldChar w:fldCharType="separate"/>
      </w:r>
      <w:r>
        <w:t>131</w:t>
      </w:r>
      <w:r>
        <w:fldChar w:fldCharType="end"/>
      </w:r>
    </w:p>
    <w:p w14:paraId="1862EC30" w14:textId="72124F76" w:rsidR="00530390" w:rsidRDefault="00530390">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_Toc3992694 \h </w:instrText>
      </w:r>
      <w:r>
        <w:fldChar w:fldCharType="separate"/>
      </w:r>
      <w:r>
        <w:t>131</w:t>
      </w:r>
      <w:r>
        <w:fldChar w:fldCharType="end"/>
      </w:r>
    </w:p>
    <w:p w14:paraId="260BA496" w14:textId="03AD711F" w:rsidR="00530390" w:rsidRDefault="00530390">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_Toc3992695 \h </w:instrText>
      </w:r>
      <w:r>
        <w:fldChar w:fldCharType="separate"/>
      </w:r>
      <w:r>
        <w:t>132</w:t>
      </w:r>
      <w:r>
        <w:fldChar w:fldCharType="end"/>
      </w:r>
    </w:p>
    <w:p w14:paraId="27B5DC58" w14:textId="474D157E" w:rsidR="00530390" w:rsidRDefault="00530390">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_Toc3992696 \h </w:instrText>
      </w:r>
      <w:r>
        <w:fldChar w:fldCharType="separate"/>
      </w:r>
      <w:r>
        <w:t>132</w:t>
      </w:r>
      <w:r>
        <w:fldChar w:fldCharType="end"/>
      </w:r>
    </w:p>
    <w:p w14:paraId="06D2EB3F" w14:textId="1620DF44" w:rsidR="00530390" w:rsidRDefault="00530390">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_Toc3992697 \h </w:instrText>
      </w:r>
      <w:r>
        <w:fldChar w:fldCharType="separate"/>
      </w:r>
      <w:r>
        <w:t>132</w:t>
      </w:r>
      <w:r>
        <w:fldChar w:fldCharType="end"/>
      </w:r>
    </w:p>
    <w:p w14:paraId="64978A1B" w14:textId="3655A305" w:rsidR="00530390" w:rsidRDefault="00530390">
      <w:pPr>
        <w:pStyle w:val="TOC4"/>
        <w:rPr>
          <w:rFonts w:asciiTheme="minorHAnsi" w:eastAsiaTheme="minorEastAsia" w:hAnsiTheme="minorHAnsi" w:cstheme="minorBidi"/>
          <w:sz w:val="22"/>
          <w:szCs w:val="22"/>
          <w:lang w:eastAsia="en-GB"/>
        </w:rPr>
      </w:pPr>
      <w:r w:rsidRPr="00530390">
        <w:t>6.3.6.3</w:t>
      </w:r>
      <w:r w:rsidRPr="00530390">
        <w:rPr>
          <w:rFonts w:asciiTheme="minorHAnsi" w:eastAsiaTheme="minorEastAsia" w:hAnsiTheme="minorHAnsi" w:cstheme="minorBidi"/>
          <w:sz w:val="22"/>
          <w:szCs w:val="22"/>
          <w:lang w:eastAsia="en-GB"/>
        </w:rPr>
        <w:tab/>
      </w:r>
      <w:r w:rsidRPr="00F80F5F">
        <w:rPr>
          <w:lang w:val="en-US"/>
        </w:rPr>
        <w:t>Simple data types and enumerations</w:t>
      </w:r>
      <w:r>
        <w:tab/>
      </w:r>
      <w:r>
        <w:fldChar w:fldCharType="begin" w:fldLock="1"/>
      </w:r>
      <w:r>
        <w:instrText xml:space="preserve"> PAGEREF _Toc3992698 \h </w:instrText>
      </w:r>
      <w:r>
        <w:fldChar w:fldCharType="separate"/>
      </w:r>
      <w:r>
        <w:t>133</w:t>
      </w:r>
      <w:r>
        <w:fldChar w:fldCharType="end"/>
      </w:r>
    </w:p>
    <w:p w14:paraId="249A0CD2" w14:textId="31A404CC" w:rsidR="00530390" w:rsidRDefault="00530390">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_Toc3992699 \h </w:instrText>
      </w:r>
      <w:r>
        <w:fldChar w:fldCharType="separate"/>
      </w:r>
      <w:r>
        <w:t>133</w:t>
      </w:r>
      <w:r>
        <w:fldChar w:fldCharType="end"/>
      </w:r>
    </w:p>
    <w:p w14:paraId="44EA940E" w14:textId="7BDA42D1" w:rsidR="00530390" w:rsidRDefault="00530390">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_Toc3992700 \h </w:instrText>
      </w:r>
      <w:r>
        <w:fldChar w:fldCharType="separate"/>
      </w:r>
      <w:r>
        <w:t>133</w:t>
      </w:r>
      <w:r>
        <w:fldChar w:fldCharType="end"/>
      </w:r>
    </w:p>
    <w:p w14:paraId="763EA6AA" w14:textId="38B66139" w:rsidR="00530390" w:rsidRDefault="0053039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_Toc3992701 \h </w:instrText>
      </w:r>
      <w:r>
        <w:fldChar w:fldCharType="separate"/>
      </w:r>
      <w:r>
        <w:t>133</w:t>
      </w:r>
      <w:r>
        <w:fldChar w:fldCharType="end"/>
      </w:r>
    </w:p>
    <w:p w14:paraId="5C8CAFD5" w14:textId="47160219" w:rsidR="00530390" w:rsidRDefault="00530390">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_Toc3992702 \h </w:instrText>
      </w:r>
      <w:r>
        <w:fldChar w:fldCharType="separate"/>
      </w:r>
      <w:r>
        <w:t>133</w:t>
      </w:r>
      <w:r>
        <w:fldChar w:fldCharType="end"/>
      </w:r>
    </w:p>
    <w:p w14:paraId="1C4263C2" w14:textId="69864A9A" w:rsidR="00530390" w:rsidRDefault="00530390">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_Toc3992703 \h </w:instrText>
      </w:r>
      <w:r>
        <w:fldChar w:fldCharType="separate"/>
      </w:r>
      <w:r>
        <w:t>133</w:t>
      </w:r>
      <w:r>
        <w:fldChar w:fldCharType="end"/>
      </w:r>
    </w:p>
    <w:p w14:paraId="39F9DA1A" w14:textId="6EC0F3BA" w:rsidR="00530390" w:rsidRDefault="00530390">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_Toc3992704 \h </w:instrText>
      </w:r>
      <w:r>
        <w:fldChar w:fldCharType="separate"/>
      </w:r>
      <w:r>
        <w:t>133</w:t>
      </w:r>
      <w:r>
        <w:fldChar w:fldCharType="end"/>
      </w:r>
    </w:p>
    <w:p w14:paraId="4130DC01" w14:textId="48029041" w:rsidR="00530390" w:rsidRDefault="00530390">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_Toc3992705 \h </w:instrText>
      </w:r>
      <w:r>
        <w:fldChar w:fldCharType="separate"/>
      </w:r>
      <w:r>
        <w:t>133</w:t>
      </w:r>
      <w:r>
        <w:fldChar w:fldCharType="end"/>
      </w:r>
    </w:p>
    <w:p w14:paraId="0A74F3EC" w14:textId="4F6A8A52" w:rsidR="00530390" w:rsidRDefault="00530390">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_Toc3992706 \h </w:instrText>
      </w:r>
      <w:r>
        <w:fldChar w:fldCharType="separate"/>
      </w:r>
      <w:r>
        <w:t>133</w:t>
      </w:r>
      <w:r>
        <w:fldChar w:fldCharType="end"/>
      </w:r>
    </w:p>
    <w:p w14:paraId="43BE6B3E" w14:textId="65478507" w:rsidR="00530390" w:rsidRDefault="00530390">
      <w:pPr>
        <w:pStyle w:val="TOC3"/>
        <w:rPr>
          <w:rFonts w:asciiTheme="minorHAnsi" w:eastAsiaTheme="minorEastAsia" w:hAnsiTheme="minorHAnsi" w:cstheme="minorBidi"/>
          <w:sz w:val="22"/>
          <w:szCs w:val="22"/>
          <w:lang w:eastAsia="en-GB"/>
        </w:rPr>
      </w:pPr>
      <w:r w:rsidRPr="00530390">
        <w:t>6.3.9</w:t>
      </w:r>
      <w:r w:rsidRPr="00530390">
        <w:rPr>
          <w:rFonts w:asciiTheme="minorHAnsi" w:eastAsiaTheme="minorEastAsia" w:hAnsiTheme="minorHAnsi" w:cstheme="minorBidi"/>
          <w:sz w:val="22"/>
          <w:szCs w:val="22"/>
          <w:lang w:eastAsia="en-GB"/>
        </w:rPr>
        <w:tab/>
      </w:r>
      <w:r w:rsidRPr="00F80F5F">
        <w:rPr>
          <w:lang w:val="en-US"/>
        </w:rPr>
        <w:t>Security</w:t>
      </w:r>
      <w:r>
        <w:tab/>
      </w:r>
      <w:r>
        <w:fldChar w:fldCharType="begin" w:fldLock="1"/>
      </w:r>
      <w:r>
        <w:instrText xml:space="preserve"> PAGEREF _Toc3992707 \h </w:instrText>
      </w:r>
      <w:r>
        <w:fldChar w:fldCharType="separate"/>
      </w:r>
      <w:r>
        <w:t>134</w:t>
      </w:r>
      <w:r>
        <w:fldChar w:fldCharType="end"/>
      </w:r>
    </w:p>
    <w:p w14:paraId="7B250070" w14:textId="4C3C0487" w:rsidR="00530390" w:rsidRDefault="0053039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_Toc3992708 \h </w:instrText>
      </w:r>
      <w:r>
        <w:fldChar w:fldCharType="separate"/>
      </w:r>
      <w:r>
        <w:t>134</w:t>
      </w:r>
      <w:r>
        <w:fldChar w:fldCharType="end"/>
      </w:r>
    </w:p>
    <w:p w14:paraId="558EBD80" w14:textId="539723CA" w:rsidR="00530390" w:rsidRDefault="0053039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_Toc3992709 \h </w:instrText>
      </w:r>
      <w:r>
        <w:fldChar w:fldCharType="separate"/>
      </w:r>
      <w:r>
        <w:t>134</w:t>
      </w:r>
      <w:r>
        <w:fldChar w:fldCharType="end"/>
      </w:r>
    </w:p>
    <w:p w14:paraId="6008B83B" w14:textId="323308EF" w:rsidR="00530390" w:rsidRDefault="0053039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_Toc3992710 \h </w:instrText>
      </w:r>
      <w:r>
        <w:fldChar w:fldCharType="separate"/>
      </w:r>
      <w:r>
        <w:t>134</w:t>
      </w:r>
      <w:r>
        <w:fldChar w:fldCharType="end"/>
      </w:r>
    </w:p>
    <w:p w14:paraId="49909C61" w14:textId="7C058EEF" w:rsidR="00530390" w:rsidRDefault="0053039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_Toc3992711 \h </w:instrText>
      </w:r>
      <w:r>
        <w:fldChar w:fldCharType="separate"/>
      </w:r>
      <w:r>
        <w:t>134</w:t>
      </w:r>
      <w:r>
        <w:fldChar w:fldCharType="end"/>
      </w:r>
    </w:p>
    <w:p w14:paraId="4BCC131F" w14:textId="5ACBE8FB" w:rsidR="00530390" w:rsidRDefault="0053039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_Toc3992712 \h </w:instrText>
      </w:r>
      <w:r>
        <w:fldChar w:fldCharType="separate"/>
      </w:r>
      <w:r>
        <w:t>135</w:t>
      </w:r>
      <w:r>
        <w:fldChar w:fldCharType="end"/>
      </w:r>
    </w:p>
    <w:p w14:paraId="6F067CF4" w14:textId="4FAE5965" w:rsidR="00530390" w:rsidRDefault="0053039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_Toc3992713 \h </w:instrText>
      </w:r>
      <w:r>
        <w:fldChar w:fldCharType="separate"/>
      </w:r>
      <w:r>
        <w:t>135</w:t>
      </w:r>
      <w:r>
        <w:fldChar w:fldCharType="end"/>
      </w:r>
    </w:p>
    <w:p w14:paraId="66F47DAC" w14:textId="4EC371C1" w:rsidR="00530390" w:rsidRDefault="0053039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_Toc3992714 \h </w:instrText>
      </w:r>
      <w:r>
        <w:fldChar w:fldCharType="separate"/>
      </w:r>
      <w:r>
        <w:t>135</w:t>
      </w:r>
      <w:r>
        <w:fldChar w:fldCharType="end"/>
      </w:r>
    </w:p>
    <w:p w14:paraId="4C861204" w14:textId="358A29BF" w:rsidR="00530390" w:rsidRDefault="0053039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_Toc3992715 \h </w:instrText>
      </w:r>
      <w:r>
        <w:fldChar w:fldCharType="separate"/>
      </w:r>
      <w:r>
        <w:t>135</w:t>
      </w:r>
      <w:r>
        <w:fldChar w:fldCharType="end"/>
      </w:r>
    </w:p>
    <w:p w14:paraId="4E6DF7D2" w14:textId="583139D9" w:rsidR="00530390" w:rsidRDefault="0053039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_Toc3992716 \h </w:instrText>
      </w:r>
      <w:r>
        <w:fldChar w:fldCharType="separate"/>
      </w:r>
      <w:r>
        <w:t>135</w:t>
      </w:r>
      <w:r>
        <w:fldChar w:fldCharType="end"/>
      </w:r>
    </w:p>
    <w:p w14:paraId="6BC9215B" w14:textId="24D80324" w:rsidR="00530390" w:rsidRDefault="0053039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_Toc3992717 \h </w:instrText>
      </w:r>
      <w:r>
        <w:fldChar w:fldCharType="separate"/>
      </w:r>
      <w:r>
        <w:t>135</w:t>
      </w:r>
      <w:r>
        <w:fldChar w:fldCharType="end"/>
      </w:r>
    </w:p>
    <w:p w14:paraId="1E1199BF" w14:textId="67003CD9" w:rsidR="00530390" w:rsidRDefault="0053039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_Toc3992718 \h </w:instrText>
      </w:r>
      <w:r>
        <w:fldChar w:fldCharType="separate"/>
      </w:r>
      <w:r>
        <w:t>135</w:t>
      </w:r>
      <w:r>
        <w:fldChar w:fldCharType="end"/>
      </w:r>
    </w:p>
    <w:p w14:paraId="2443E744" w14:textId="21614651" w:rsidR="00530390" w:rsidRDefault="0053039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_Toc3992719 \h </w:instrText>
      </w:r>
      <w:r>
        <w:fldChar w:fldCharType="separate"/>
      </w:r>
      <w:r>
        <w:t>135</w:t>
      </w:r>
      <w:r>
        <w:fldChar w:fldCharType="end"/>
      </w:r>
    </w:p>
    <w:p w14:paraId="5C0BDBFD" w14:textId="451C2214" w:rsidR="00530390" w:rsidRDefault="00530390">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_Toc3992720 \h </w:instrText>
      </w:r>
      <w:r>
        <w:fldChar w:fldCharType="separate"/>
      </w:r>
      <w:r>
        <w:t>135</w:t>
      </w:r>
      <w:r>
        <w:fldChar w:fldCharType="end"/>
      </w:r>
    </w:p>
    <w:p w14:paraId="4E037344" w14:textId="79456B2B" w:rsidR="00530390" w:rsidRDefault="00530390">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_Toc3992721 \h </w:instrText>
      </w:r>
      <w:r>
        <w:fldChar w:fldCharType="separate"/>
      </w:r>
      <w:r>
        <w:t>136</w:t>
      </w:r>
      <w:r>
        <w:fldChar w:fldCharType="end"/>
      </w:r>
    </w:p>
    <w:p w14:paraId="7569E94B" w14:textId="1E59AFC8" w:rsidR="00530390" w:rsidRDefault="00530390">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_Toc3992722 \h </w:instrText>
      </w:r>
      <w:r>
        <w:fldChar w:fldCharType="separate"/>
      </w:r>
      <w:r>
        <w:t>136</w:t>
      </w:r>
      <w:r>
        <w:fldChar w:fldCharType="end"/>
      </w:r>
    </w:p>
    <w:p w14:paraId="7B27CA2B" w14:textId="45E09B90" w:rsidR="00530390" w:rsidRDefault="00530390">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_Toc3992723 \h </w:instrText>
      </w:r>
      <w:r>
        <w:fldChar w:fldCharType="separate"/>
      </w:r>
      <w:r>
        <w:t>136</w:t>
      </w:r>
      <w:r>
        <w:fldChar w:fldCharType="end"/>
      </w:r>
    </w:p>
    <w:p w14:paraId="4083D16D" w14:textId="04A6ECE6" w:rsidR="00530390" w:rsidRDefault="00530390">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_Toc3992724 \h </w:instrText>
      </w:r>
      <w:r>
        <w:fldChar w:fldCharType="separate"/>
      </w:r>
      <w:r>
        <w:t>136</w:t>
      </w:r>
      <w:r>
        <w:fldChar w:fldCharType="end"/>
      </w:r>
    </w:p>
    <w:p w14:paraId="1C061B8A" w14:textId="04628410" w:rsidR="00530390" w:rsidRDefault="00530390">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_Toc3992725 \h </w:instrText>
      </w:r>
      <w:r>
        <w:fldChar w:fldCharType="separate"/>
      </w:r>
      <w:r>
        <w:t>136</w:t>
      </w:r>
      <w:r>
        <w:fldChar w:fldCharType="end"/>
      </w:r>
    </w:p>
    <w:p w14:paraId="315B47EA" w14:textId="4BD2045A" w:rsidR="00530390" w:rsidRDefault="00530390">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_Toc3992726 \h </w:instrText>
      </w:r>
      <w:r>
        <w:fldChar w:fldCharType="separate"/>
      </w:r>
      <w:r>
        <w:t>136</w:t>
      </w:r>
      <w:r>
        <w:fldChar w:fldCharType="end"/>
      </w:r>
    </w:p>
    <w:p w14:paraId="15E29A20" w14:textId="6B3A9A47" w:rsidR="00530390" w:rsidRDefault="00530390">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_Toc3992727 \h </w:instrText>
      </w:r>
      <w:r>
        <w:fldChar w:fldCharType="separate"/>
      </w:r>
      <w:r>
        <w:t>136</w:t>
      </w:r>
      <w:r>
        <w:fldChar w:fldCharType="end"/>
      </w:r>
    </w:p>
    <w:p w14:paraId="313F875B" w14:textId="7B9341D2" w:rsidR="00530390" w:rsidRDefault="00530390">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_Toc3992728 \h </w:instrText>
      </w:r>
      <w:r>
        <w:fldChar w:fldCharType="separate"/>
      </w:r>
      <w:r>
        <w:t>137</w:t>
      </w:r>
      <w:r>
        <w:fldChar w:fldCharType="end"/>
      </w:r>
    </w:p>
    <w:p w14:paraId="6D387DB4" w14:textId="7A07CE04" w:rsidR="00530390" w:rsidRDefault="00530390">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_Toc3992729 \h </w:instrText>
      </w:r>
      <w:r>
        <w:fldChar w:fldCharType="separate"/>
      </w:r>
      <w:r>
        <w:t>137</w:t>
      </w:r>
      <w:r>
        <w:fldChar w:fldCharType="end"/>
      </w:r>
    </w:p>
    <w:p w14:paraId="2B3B65D1" w14:textId="45E2AB55" w:rsidR="00530390" w:rsidRDefault="00530390">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_Toc3992730 \h </w:instrText>
      </w:r>
      <w:r>
        <w:fldChar w:fldCharType="separate"/>
      </w:r>
      <w:r>
        <w:t>137</w:t>
      </w:r>
      <w:r>
        <w:fldChar w:fldCharType="end"/>
      </w:r>
    </w:p>
    <w:p w14:paraId="20BDCD7B" w14:textId="64D77FBE" w:rsidR="00530390" w:rsidRDefault="0053039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_Toc3992731 \h </w:instrText>
      </w:r>
      <w:r>
        <w:fldChar w:fldCharType="separate"/>
      </w:r>
      <w:r>
        <w:t>138</w:t>
      </w:r>
      <w:r>
        <w:fldChar w:fldCharType="end"/>
      </w:r>
    </w:p>
    <w:p w14:paraId="2C80B742" w14:textId="6A83D664" w:rsidR="00530390" w:rsidRDefault="0053039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_Toc3992732 \h </w:instrText>
      </w:r>
      <w:r>
        <w:fldChar w:fldCharType="separate"/>
      </w:r>
      <w:r>
        <w:t>138</w:t>
      </w:r>
      <w:r>
        <w:fldChar w:fldCharType="end"/>
      </w:r>
    </w:p>
    <w:p w14:paraId="61033511" w14:textId="5D461A87" w:rsidR="00530390" w:rsidRDefault="0053039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_Toc3992733 \h </w:instrText>
      </w:r>
      <w:r>
        <w:fldChar w:fldCharType="separate"/>
      </w:r>
      <w:r>
        <w:t>138</w:t>
      </w:r>
      <w:r>
        <w:fldChar w:fldCharType="end"/>
      </w:r>
    </w:p>
    <w:p w14:paraId="5317C210" w14:textId="1FB66DA9" w:rsidR="00530390" w:rsidRDefault="0053039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_Toc3992734 \h </w:instrText>
      </w:r>
      <w:r>
        <w:fldChar w:fldCharType="separate"/>
      </w:r>
      <w:r>
        <w:t>138</w:t>
      </w:r>
      <w:r>
        <w:fldChar w:fldCharType="end"/>
      </w:r>
    </w:p>
    <w:p w14:paraId="517CC770" w14:textId="1387A593" w:rsidR="00530390" w:rsidRDefault="00530390">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_Toc3992735 \h </w:instrText>
      </w:r>
      <w:r>
        <w:fldChar w:fldCharType="separate"/>
      </w:r>
      <w:r>
        <w:t>138</w:t>
      </w:r>
      <w:r>
        <w:fldChar w:fldCharType="end"/>
      </w:r>
    </w:p>
    <w:p w14:paraId="3AFBF58B" w14:textId="7BBCD677" w:rsidR="00530390" w:rsidRDefault="00530390">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_Toc3992736 \h </w:instrText>
      </w:r>
      <w:r>
        <w:fldChar w:fldCharType="separate"/>
      </w:r>
      <w:r>
        <w:t>138</w:t>
      </w:r>
      <w:r>
        <w:fldChar w:fldCharType="end"/>
      </w:r>
    </w:p>
    <w:p w14:paraId="6F07B7E0" w14:textId="5A6AC975" w:rsidR="00530390" w:rsidRDefault="00530390">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_Toc3992737 \h </w:instrText>
      </w:r>
      <w:r>
        <w:fldChar w:fldCharType="separate"/>
      </w:r>
      <w:r>
        <w:t>138</w:t>
      </w:r>
      <w:r>
        <w:fldChar w:fldCharType="end"/>
      </w:r>
    </w:p>
    <w:p w14:paraId="1625F92C" w14:textId="37A1D9C3" w:rsidR="00530390" w:rsidRDefault="00530390">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_Toc3992738 \h </w:instrText>
      </w:r>
      <w:r>
        <w:fldChar w:fldCharType="separate"/>
      </w:r>
      <w:r>
        <w:t>138</w:t>
      </w:r>
      <w:r>
        <w:fldChar w:fldCharType="end"/>
      </w:r>
    </w:p>
    <w:p w14:paraId="49D4DCEF" w14:textId="0DE3695A" w:rsidR="00530390" w:rsidRDefault="00530390">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_Toc3992739 \h </w:instrText>
      </w:r>
      <w:r>
        <w:fldChar w:fldCharType="separate"/>
      </w:r>
      <w:r>
        <w:t>138</w:t>
      </w:r>
      <w:r>
        <w:fldChar w:fldCharType="end"/>
      </w:r>
    </w:p>
    <w:p w14:paraId="062C8F66" w14:textId="0D0E0DAC" w:rsidR="00530390" w:rsidRDefault="00530390">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_Toc3992740 \h </w:instrText>
      </w:r>
      <w:r>
        <w:fldChar w:fldCharType="separate"/>
      </w:r>
      <w:r>
        <w:t>138</w:t>
      </w:r>
      <w:r>
        <w:fldChar w:fldCharType="end"/>
      </w:r>
    </w:p>
    <w:p w14:paraId="7685F5F9" w14:textId="2281FD1F" w:rsidR="00530390" w:rsidRDefault="00530390">
      <w:pPr>
        <w:pStyle w:val="TOC4"/>
        <w:rPr>
          <w:rFonts w:asciiTheme="minorHAnsi" w:eastAsiaTheme="minorEastAsia" w:hAnsiTheme="minorHAnsi" w:cstheme="minorBidi"/>
          <w:sz w:val="22"/>
          <w:szCs w:val="22"/>
          <w:lang w:eastAsia="en-GB"/>
        </w:rPr>
      </w:pPr>
      <w:r w:rsidRPr="00530390">
        <w:t>6.4.6.2</w:t>
      </w:r>
      <w:r w:rsidRPr="00530390">
        <w:rPr>
          <w:rFonts w:asciiTheme="minorHAnsi" w:eastAsiaTheme="minorEastAsia" w:hAnsiTheme="minorHAnsi" w:cstheme="minorBidi"/>
          <w:sz w:val="22"/>
          <w:szCs w:val="22"/>
          <w:lang w:eastAsia="en-GB"/>
        </w:rPr>
        <w:tab/>
      </w:r>
      <w:r w:rsidRPr="00F80F5F">
        <w:rPr>
          <w:lang w:val="en-US"/>
        </w:rPr>
        <w:t>Structured data types</w:t>
      </w:r>
      <w:r>
        <w:tab/>
      </w:r>
      <w:r>
        <w:fldChar w:fldCharType="begin" w:fldLock="1"/>
      </w:r>
      <w:r>
        <w:instrText xml:space="preserve"> PAGEREF _Toc3992741 \h </w:instrText>
      </w:r>
      <w:r>
        <w:fldChar w:fldCharType="separate"/>
      </w:r>
      <w:r>
        <w:t>139</w:t>
      </w:r>
      <w:r>
        <w:fldChar w:fldCharType="end"/>
      </w:r>
    </w:p>
    <w:p w14:paraId="0C3A3AF6" w14:textId="71441A00" w:rsidR="00530390" w:rsidRDefault="00530390">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_Toc3992742 \h </w:instrText>
      </w:r>
      <w:r>
        <w:fldChar w:fldCharType="separate"/>
      </w:r>
      <w:r>
        <w:t>139</w:t>
      </w:r>
      <w:r>
        <w:fldChar w:fldCharType="end"/>
      </w:r>
    </w:p>
    <w:p w14:paraId="30F49941" w14:textId="5CF9534D" w:rsidR="00530390" w:rsidRDefault="00530390">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_Toc3992743 \h </w:instrText>
      </w:r>
      <w:r>
        <w:fldChar w:fldCharType="separate"/>
      </w:r>
      <w:r>
        <w:t>140</w:t>
      </w:r>
      <w:r>
        <w:fldChar w:fldCharType="end"/>
      </w:r>
    </w:p>
    <w:p w14:paraId="32A81AB2" w14:textId="4DADF041" w:rsidR="00530390" w:rsidRDefault="00530390">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_Toc3992744 \h </w:instrText>
      </w:r>
      <w:r>
        <w:fldChar w:fldCharType="separate"/>
      </w:r>
      <w:r>
        <w:t>141</w:t>
      </w:r>
      <w:r>
        <w:fldChar w:fldCharType="end"/>
      </w:r>
    </w:p>
    <w:p w14:paraId="7614EE76" w14:textId="2BE9143A" w:rsidR="00530390" w:rsidRDefault="00530390">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_Toc3992745 \h </w:instrText>
      </w:r>
      <w:r>
        <w:fldChar w:fldCharType="separate"/>
      </w:r>
      <w:r>
        <w:t>142</w:t>
      </w:r>
      <w:r>
        <w:fldChar w:fldCharType="end"/>
      </w:r>
    </w:p>
    <w:p w14:paraId="1C0D0FDE" w14:textId="4B71C815" w:rsidR="00530390" w:rsidRDefault="00530390">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_Toc3992746 \h </w:instrText>
      </w:r>
      <w:r>
        <w:fldChar w:fldCharType="separate"/>
      </w:r>
      <w:r>
        <w:t>143</w:t>
      </w:r>
      <w:r>
        <w:fldChar w:fldCharType="end"/>
      </w:r>
    </w:p>
    <w:p w14:paraId="3C2679D0" w14:textId="4E516B72" w:rsidR="00530390" w:rsidRDefault="00530390">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_Toc3992747 \h </w:instrText>
      </w:r>
      <w:r>
        <w:fldChar w:fldCharType="separate"/>
      </w:r>
      <w:r>
        <w:t>143</w:t>
      </w:r>
      <w:r>
        <w:fldChar w:fldCharType="end"/>
      </w:r>
    </w:p>
    <w:p w14:paraId="2B1BE2F3" w14:textId="703FDCA8" w:rsidR="00530390" w:rsidRDefault="00530390">
      <w:pPr>
        <w:pStyle w:val="TOC4"/>
        <w:rPr>
          <w:rFonts w:asciiTheme="minorHAnsi" w:eastAsiaTheme="minorEastAsia" w:hAnsiTheme="minorHAnsi" w:cstheme="minorBidi"/>
          <w:sz w:val="22"/>
          <w:szCs w:val="22"/>
          <w:lang w:eastAsia="en-GB"/>
        </w:rPr>
      </w:pPr>
      <w:r w:rsidRPr="00530390">
        <w:t>6.4.6.3</w:t>
      </w:r>
      <w:r w:rsidRPr="00530390">
        <w:rPr>
          <w:rFonts w:asciiTheme="minorHAnsi" w:eastAsiaTheme="minorEastAsia" w:hAnsiTheme="minorHAnsi" w:cstheme="minorBidi"/>
          <w:sz w:val="22"/>
          <w:szCs w:val="22"/>
          <w:lang w:eastAsia="en-GB"/>
        </w:rPr>
        <w:tab/>
      </w:r>
      <w:r w:rsidRPr="00F80F5F">
        <w:rPr>
          <w:lang w:val="en-US"/>
        </w:rPr>
        <w:t>Simple data types and enumerations</w:t>
      </w:r>
      <w:r>
        <w:tab/>
      </w:r>
      <w:r>
        <w:fldChar w:fldCharType="begin" w:fldLock="1"/>
      </w:r>
      <w:r>
        <w:instrText xml:space="preserve"> PAGEREF _Toc3992748 \h </w:instrText>
      </w:r>
      <w:r>
        <w:fldChar w:fldCharType="separate"/>
      </w:r>
      <w:r>
        <w:t>144</w:t>
      </w:r>
      <w:r>
        <w:fldChar w:fldCharType="end"/>
      </w:r>
    </w:p>
    <w:p w14:paraId="67DE5B91" w14:textId="707374AD" w:rsidR="00530390" w:rsidRDefault="00530390">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_Toc3992749 \h </w:instrText>
      </w:r>
      <w:r>
        <w:fldChar w:fldCharType="separate"/>
      </w:r>
      <w:r>
        <w:t>144</w:t>
      </w:r>
      <w:r>
        <w:fldChar w:fldCharType="end"/>
      </w:r>
    </w:p>
    <w:p w14:paraId="586BBAF7" w14:textId="32D3D669" w:rsidR="00530390" w:rsidRDefault="00530390">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_Toc3992750 \h </w:instrText>
      </w:r>
      <w:r>
        <w:fldChar w:fldCharType="separate"/>
      </w:r>
      <w:r>
        <w:t>144</w:t>
      </w:r>
      <w:r>
        <w:fldChar w:fldCharType="end"/>
      </w:r>
    </w:p>
    <w:p w14:paraId="37F08826" w14:textId="0C3C280B" w:rsidR="00530390" w:rsidRDefault="00530390">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_Toc3992751 \h </w:instrText>
      </w:r>
      <w:r>
        <w:fldChar w:fldCharType="separate"/>
      </w:r>
      <w:r>
        <w:t>144</w:t>
      </w:r>
      <w:r>
        <w:fldChar w:fldCharType="end"/>
      </w:r>
    </w:p>
    <w:p w14:paraId="21A3DB4B" w14:textId="73527476" w:rsidR="00530390" w:rsidRDefault="00530390">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_Toc3992752 \h </w:instrText>
      </w:r>
      <w:r>
        <w:fldChar w:fldCharType="separate"/>
      </w:r>
      <w:r>
        <w:t>144</w:t>
      </w:r>
      <w:r>
        <w:fldChar w:fldCharType="end"/>
      </w:r>
    </w:p>
    <w:p w14:paraId="26209CA5" w14:textId="143BB11E" w:rsidR="00530390" w:rsidRDefault="00530390">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_Toc3992753 \h </w:instrText>
      </w:r>
      <w:r>
        <w:fldChar w:fldCharType="separate"/>
      </w:r>
      <w:r>
        <w:t>144</w:t>
      </w:r>
      <w:r>
        <w:fldChar w:fldCharType="end"/>
      </w:r>
    </w:p>
    <w:p w14:paraId="4C263BF5" w14:textId="009CCC44" w:rsidR="00530390" w:rsidRDefault="00530390">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_Toc3992754 \h </w:instrText>
      </w:r>
      <w:r>
        <w:fldChar w:fldCharType="separate"/>
      </w:r>
      <w:r>
        <w:t>144</w:t>
      </w:r>
      <w:r>
        <w:fldChar w:fldCharType="end"/>
      </w:r>
    </w:p>
    <w:p w14:paraId="71D713EC" w14:textId="18FE0E72" w:rsidR="00530390" w:rsidRDefault="00530390">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_Toc3992755 \h </w:instrText>
      </w:r>
      <w:r>
        <w:fldChar w:fldCharType="separate"/>
      </w:r>
      <w:r>
        <w:t>144</w:t>
      </w:r>
      <w:r>
        <w:fldChar w:fldCharType="end"/>
      </w:r>
    </w:p>
    <w:p w14:paraId="6324307B" w14:textId="3E380149" w:rsidR="00530390" w:rsidRDefault="00530390">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_Toc3992756 \h </w:instrText>
      </w:r>
      <w:r>
        <w:fldChar w:fldCharType="separate"/>
      </w:r>
      <w:r>
        <w:t>144</w:t>
      </w:r>
      <w:r>
        <w:fldChar w:fldCharType="end"/>
      </w:r>
    </w:p>
    <w:p w14:paraId="7E64C050" w14:textId="575D1802" w:rsidR="00530390" w:rsidRDefault="00530390">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_Toc3992757 \h </w:instrText>
      </w:r>
      <w:r>
        <w:fldChar w:fldCharType="separate"/>
      </w:r>
      <w:r>
        <w:t>145</w:t>
      </w:r>
      <w:r>
        <w:fldChar w:fldCharType="end"/>
      </w:r>
    </w:p>
    <w:p w14:paraId="7A32B0E6" w14:textId="721A6434" w:rsidR="00530390" w:rsidRDefault="00530390">
      <w:pPr>
        <w:pStyle w:val="TOC3"/>
        <w:rPr>
          <w:rFonts w:asciiTheme="minorHAnsi" w:eastAsiaTheme="minorEastAsia" w:hAnsiTheme="minorHAnsi" w:cstheme="minorBidi"/>
          <w:sz w:val="22"/>
          <w:szCs w:val="22"/>
          <w:lang w:eastAsia="en-GB"/>
        </w:rPr>
      </w:pPr>
      <w:r w:rsidRPr="00530390">
        <w:t>6.4.9</w:t>
      </w:r>
      <w:r w:rsidRPr="00530390">
        <w:rPr>
          <w:rFonts w:asciiTheme="minorHAnsi" w:eastAsiaTheme="minorEastAsia" w:hAnsiTheme="minorHAnsi" w:cstheme="minorBidi"/>
          <w:sz w:val="22"/>
          <w:szCs w:val="22"/>
          <w:lang w:eastAsia="en-GB"/>
        </w:rPr>
        <w:tab/>
      </w:r>
      <w:r w:rsidRPr="00F80F5F">
        <w:rPr>
          <w:lang w:val="en-US"/>
        </w:rPr>
        <w:t>Security</w:t>
      </w:r>
      <w:r>
        <w:tab/>
      </w:r>
      <w:r>
        <w:fldChar w:fldCharType="begin" w:fldLock="1"/>
      </w:r>
      <w:r>
        <w:instrText xml:space="preserve"> PAGEREF _Toc3992758 \h </w:instrText>
      </w:r>
      <w:r>
        <w:fldChar w:fldCharType="separate"/>
      </w:r>
      <w:r>
        <w:t>145</w:t>
      </w:r>
      <w:r>
        <w:fldChar w:fldCharType="end"/>
      </w:r>
    </w:p>
    <w:p w14:paraId="05B960DE" w14:textId="23A2A607" w:rsidR="00530390" w:rsidRDefault="00530390" w:rsidP="00530390">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_Toc3992759 \h </w:instrText>
      </w:r>
      <w:r>
        <w:fldChar w:fldCharType="separate"/>
      </w:r>
      <w:r>
        <w:t>146</w:t>
      </w:r>
      <w:r>
        <w:fldChar w:fldCharType="end"/>
      </w:r>
    </w:p>
    <w:p w14:paraId="33C5DB1F" w14:textId="1B046F7B" w:rsidR="00530390" w:rsidRDefault="00530390">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_Toc3992760 \h </w:instrText>
      </w:r>
      <w:r>
        <w:fldChar w:fldCharType="separate"/>
      </w:r>
      <w:r>
        <w:t>146</w:t>
      </w:r>
      <w:r>
        <w:fldChar w:fldCharType="end"/>
      </w:r>
    </w:p>
    <w:p w14:paraId="48741020" w14:textId="3696D861" w:rsidR="00530390" w:rsidRDefault="00530390">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_Toc3992761 \h </w:instrText>
      </w:r>
      <w:r>
        <w:fldChar w:fldCharType="separate"/>
      </w:r>
      <w:r>
        <w:t>146</w:t>
      </w:r>
      <w:r>
        <w:fldChar w:fldCharType="end"/>
      </w:r>
    </w:p>
    <w:p w14:paraId="279B69A1" w14:textId="7AF66515" w:rsidR="00530390" w:rsidRDefault="00530390">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_Toc3992762 \h </w:instrText>
      </w:r>
      <w:r>
        <w:fldChar w:fldCharType="separate"/>
      </w:r>
      <w:r>
        <w:t>177</w:t>
      </w:r>
      <w:r>
        <w:fldChar w:fldCharType="end"/>
      </w:r>
    </w:p>
    <w:p w14:paraId="102FFC57" w14:textId="4C6D2581" w:rsidR="00530390" w:rsidRDefault="0053039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_Toc3992763 \h </w:instrText>
      </w:r>
      <w:r>
        <w:fldChar w:fldCharType="separate"/>
      </w:r>
      <w:r>
        <w:t>184</w:t>
      </w:r>
      <w:r>
        <w:fldChar w:fldCharType="end"/>
      </w:r>
    </w:p>
    <w:p w14:paraId="1BF04796" w14:textId="045444D8" w:rsidR="00530390" w:rsidRDefault="0053039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_Toc3992764 \h </w:instrText>
      </w:r>
      <w:r>
        <w:fldChar w:fldCharType="separate"/>
      </w:r>
      <w:r>
        <w:t>186</w:t>
      </w:r>
      <w:r>
        <w:fldChar w:fldCharType="end"/>
      </w:r>
    </w:p>
    <w:p w14:paraId="6BF6FEE3" w14:textId="1107C4D8" w:rsidR="00530390" w:rsidRDefault="00530390" w:rsidP="00530390">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_Toc3992765 \h </w:instrText>
      </w:r>
      <w:r>
        <w:fldChar w:fldCharType="separate"/>
      </w:r>
      <w:r>
        <w:t>191</w:t>
      </w:r>
      <w:r>
        <w:fldChar w:fldCharType="end"/>
      </w:r>
    </w:p>
    <w:p w14:paraId="5AFBE378" w14:textId="245C28BA" w:rsidR="00FA7D7E" w:rsidRPr="004D3578" w:rsidRDefault="00530390"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3" w:name="_Toc3992302"/>
      <w:r w:rsidRPr="004D3578">
        <w:lastRenderedPageBreak/>
        <w:t>1</w:t>
      </w:r>
      <w:r w:rsidRPr="004D3578">
        <w:tab/>
        <w:t>Scope</w:t>
      </w:r>
      <w:bookmarkEnd w:id="3"/>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14:paraId="35AAC45C" w14:textId="77777777"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14:paraId="733BC533" w14:textId="77777777" w:rsidR="00C2223F" w:rsidRDefault="00080512" w:rsidP="00923F37">
      <w:pPr>
        <w:pStyle w:val="Heading1"/>
      </w:pPr>
      <w:bookmarkStart w:id="4" w:name="_Hlk495573638"/>
      <w:bookmarkStart w:id="5" w:name="_Toc3992303"/>
      <w:r w:rsidRPr="004D3578">
        <w:t>2</w:t>
      </w:r>
      <w:r w:rsidRPr="004D3578">
        <w:tab/>
        <w:t>References</w:t>
      </w:r>
      <w:bookmarkEnd w:id="5"/>
    </w:p>
    <w:p w14:paraId="5709362E" w14:textId="085B0476" w:rsidR="00EC4A25" w:rsidRDefault="00EC4A25" w:rsidP="00EC4A25">
      <w:pPr>
        <w:pStyle w:val="EX"/>
      </w:pPr>
      <w:r w:rsidRPr="004D3578">
        <w:t>[1]</w:t>
      </w:r>
      <w:r w:rsidRPr="004D3578">
        <w:tab/>
        <w:t>3GPP TR 21.905: "Vocabulary for 3GPP Specifications".</w:t>
      </w:r>
      <w:bookmarkEnd w:id="4"/>
    </w:p>
    <w:p w14:paraId="177057E8" w14:textId="77777777" w:rsidR="005F2BF6" w:rsidRDefault="005F2BF6" w:rsidP="005F2BF6">
      <w:pPr>
        <w:pStyle w:val="EX"/>
      </w:pPr>
      <w:r>
        <w:t>[2]</w:t>
      </w:r>
      <w:r>
        <w:tab/>
        <w:t>3GPP TS 23.501: "System Architecture for the 5G System; Stage 2".</w:t>
      </w:r>
    </w:p>
    <w:p w14:paraId="4BE926EA" w14:textId="77777777" w:rsidR="005F2BF6" w:rsidRDefault="005F2BF6" w:rsidP="005F2BF6">
      <w:pPr>
        <w:pStyle w:val="EX"/>
      </w:pPr>
      <w:r>
        <w:t>[3]</w:t>
      </w:r>
      <w:r>
        <w:tab/>
        <w:t>3GPP TS 23.502: "Procedures for the 5G System; Stage 2".</w:t>
      </w:r>
    </w:p>
    <w:p w14:paraId="4A86AB5C" w14:textId="77777777" w:rsidR="005F2BF6" w:rsidRDefault="005F2BF6" w:rsidP="005F2BF6">
      <w:pPr>
        <w:pStyle w:val="EX"/>
      </w:pPr>
      <w:r>
        <w:t>[4]</w:t>
      </w:r>
      <w:r>
        <w:tab/>
        <w:t>3GPP TS 29.500: "5G System; Technical Realization of Service Based Architecture; Stage 3".</w:t>
      </w:r>
    </w:p>
    <w:p w14:paraId="2B68C5C9" w14:textId="77777777" w:rsidR="005F2BF6" w:rsidRDefault="005F2BF6" w:rsidP="005F2BF6">
      <w:pPr>
        <w:pStyle w:val="EX"/>
      </w:pPr>
      <w:r>
        <w:t>[5]</w:t>
      </w:r>
      <w:r>
        <w:tab/>
        <w:t>3GPP TS 29.501: "5G System; Principles and Guidelines for Services Definition; Stage 3".</w:t>
      </w:r>
    </w:p>
    <w:p w14:paraId="6D786FEE" w14:textId="77777777"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14:paraId="406AFB57" w14:textId="77777777" w:rsidR="00115070" w:rsidRDefault="00115070" w:rsidP="00115070">
      <w:pPr>
        <w:pStyle w:val="EX"/>
      </w:pPr>
      <w:r>
        <w:t>[7]</w:t>
      </w:r>
      <w:r>
        <w:tab/>
        <w:t>3GPP TS 23.503: "Policy and Charging Control Framework for the 5G System; Stage 2".</w:t>
      </w:r>
    </w:p>
    <w:p w14:paraId="63391870" w14:textId="77777777"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77777777"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14:paraId="535149A2" w14:textId="77777777"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14:paraId="7082B80C" w14:textId="77777777" w:rsidR="00B57E41" w:rsidRDefault="00B57E41" w:rsidP="00B57E41">
      <w:pPr>
        <w:pStyle w:val="EX"/>
      </w:pPr>
      <w:r>
        <w:t>[</w:t>
      </w:r>
      <w:r w:rsidR="00416C43">
        <w:t>11</w:t>
      </w:r>
      <w:r>
        <w:t>]</w:t>
      </w:r>
      <w:r>
        <w:tab/>
        <w:t>3GPP TS 24.501: "Non-Access-Stratum (NAS) Protocol for 5G System (5GS); Stage 3".</w:t>
      </w:r>
    </w:p>
    <w:p w14:paraId="61DB8949" w14:textId="77777777"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14:paraId="3E2EA922" w14:textId="77777777"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14:paraId="1F1B619C" w14:textId="4D94A83F" w:rsidR="00EB701B" w:rsidRDefault="00EB701B" w:rsidP="00EB701B">
      <w:pPr>
        <w:pStyle w:val="EX"/>
      </w:pPr>
      <w:r>
        <w:t>[</w:t>
      </w:r>
      <w:r w:rsidR="00013219">
        <w:t>14</w:t>
      </w:r>
      <w:r>
        <w:t>]</w:t>
      </w:r>
      <w:r>
        <w:tab/>
      </w:r>
      <w:r w:rsidR="00657C82">
        <w:t>IETF RFC 6902: "JavaScript Object Notation (JSON) Patch".</w:t>
      </w:r>
    </w:p>
    <w:p w14:paraId="787C527E" w14:textId="77777777" w:rsidR="00576C39" w:rsidRDefault="00576C39" w:rsidP="00576C39">
      <w:pPr>
        <w:pStyle w:val="EX"/>
      </w:pPr>
      <w:r>
        <w:t>[15]</w:t>
      </w:r>
      <w:r>
        <w:tab/>
        <w:t>3GPP TS 24.007: "Mobile radio interface signalling layer 3; General Aspects".</w:t>
      </w:r>
    </w:p>
    <w:p w14:paraId="5475AE26" w14:textId="77777777" w:rsidR="00733A54" w:rsidRDefault="00733A54" w:rsidP="00733A54">
      <w:pPr>
        <w:pStyle w:val="EX"/>
      </w:pPr>
      <w:r>
        <w:t>[16]</w:t>
      </w:r>
      <w:r>
        <w:tab/>
        <w:t>3GPP TS 29.502: "5G System, Session Management Services; Stage 3".</w:t>
      </w:r>
    </w:p>
    <w:p w14:paraId="41A6C3BE" w14:textId="77777777"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14:paraId="35B024FE" w14:textId="77777777" w:rsidR="00115070" w:rsidRDefault="00FF4AAA" w:rsidP="005F2BF6">
      <w:pPr>
        <w:pStyle w:val="EX"/>
      </w:pPr>
      <w:r>
        <w:t>[18]</w:t>
      </w:r>
      <w:r>
        <w:tab/>
        <w:t>3GPP TS 29.531: "Network Slice Selection Services; Stage 3".</w:t>
      </w:r>
    </w:p>
    <w:p w14:paraId="4187FD5D" w14:textId="77777777"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14:paraId="190FB181" w14:textId="77777777" w:rsidR="00CC6B13" w:rsidRDefault="00CC6B13" w:rsidP="00CC6B13">
      <w:pPr>
        <w:pStyle w:val="EX"/>
      </w:pPr>
      <w:r>
        <w:t>[20]</w:t>
      </w:r>
      <w:r>
        <w:tab/>
        <w:t>3GPP TS 23.041: "</w:t>
      </w:r>
      <w:r w:rsidRPr="00A31EA0">
        <w:t>Technical realization of Cell Broadcast Service (CBS)</w:t>
      </w:r>
      <w:r>
        <w:t>"</w:t>
      </w:r>
    </w:p>
    <w:p w14:paraId="0A1957BE" w14:textId="77777777" w:rsidR="00CC6B13" w:rsidRDefault="00CC6B13" w:rsidP="00CC6B13">
      <w:pPr>
        <w:pStyle w:val="EX"/>
      </w:pPr>
      <w:r>
        <w:t>[21]</w:t>
      </w:r>
      <w:r>
        <w:tab/>
        <w:t>3GPP TS 29.168: "Cell Broadcast Centre interfaces with the Evolved Packet Core; Stage 3"</w:t>
      </w:r>
    </w:p>
    <w:p w14:paraId="0947B824" w14:textId="77777777" w:rsidR="003422BB" w:rsidRDefault="003422BB" w:rsidP="003422BB">
      <w:pPr>
        <w:pStyle w:val="EX"/>
      </w:pPr>
      <w:r>
        <w:t>[22]</w:t>
      </w:r>
      <w:r>
        <w:tab/>
        <w:t>3GPP TS 24.008: "Mobile radio interface Layer 3 specification; Core network protocols; Stage 3"</w:t>
      </w:r>
    </w:p>
    <w:p w14:paraId="1F7005B0" w14:textId="77777777"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2796E4CA" w14:textId="77777777"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14:paraId="62D3E788" w14:textId="77777777" w:rsidR="002F634E" w:rsidRDefault="002F634E" w:rsidP="002F634E">
      <w:pPr>
        <w:pStyle w:val="EX"/>
      </w:pPr>
      <w:r>
        <w:t>[25]</w:t>
      </w:r>
      <w:r>
        <w:tab/>
        <w:t>3GPP TS 29.572: "5G System, Location Management Services; Stage 3".</w:t>
      </w:r>
    </w:p>
    <w:p w14:paraId="7666378D" w14:textId="77777777" w:rsidR="00126675" w:rsidRDefault="00126675" w:rsidP="002F634E">
      <w:pPr>
        <w:pStyle w:val="EX"/>
      </w:pPr>
      <w:r>
        <w:lastRenderedPageBreak/>
        <w:t>[26]</w:t>
      </w:r>
      <w:r>
        <w:tab/>
      </w:r>
      <w:r w:rsidR="00EF5FFB">
        <w:t>Void</w:t>
      </w:r>
    </w:p>
    <w:p w14:paraId="4A6E12AF" w14:textId="77777777"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14:paraId="7BCFA427" w14:textId="77777777"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14:paraId="67D9718A" w14:textId="77777777" w:rsidR="00961418" w:rsidRDefault="007857D3" w:rsidP="005F2BF6">
      <w:pPr>
        <w:pStyle w:val="EX"/>
        <w:rPr>
          <w:lang w:eastAsia="zh-CN"/>
        </w:rPr>
      </w:pPr>
      <w:r>
        <w:rPr>
          <w:lang w:eastAsia="zh-CN"/>
        </w:rPr>
        <w:t>[29]</w:t>
      </w:r>
      <w:r>
        <w:rPr>
          <w:lang w:eastAsia="zh-CN"/>
        </w:rPr>
        <w:tab/>
        <w:t>3GPP TS 29.510: "Network Function Repository Services; Stage 3".</w:t>
      </w:r>
    </w:p>
    <w:p w14:paraId="1BE5A143" w14:textId="77777777"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482D7A62"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p>
    <w:p w14:paraId="63F52F72" w14:textId="77777777" w:rsidR="00072006" w:rsidRDefault="00072006" w:rsidP="00072006">
      <w:pPr>
        <w:pStyle w:val="EX"/>
        <w:rPr>
          <w:lang w:eastAsia="zh-CN"/>
        </w:rPr>
      </w:pPr>
      <w:r>
        <w:t>[32]</w:t>
      </w:r>
      <w:r>
        <w:tab/>
        <w:t>3GPP TS 29.507: "</w:t>
      </w:r>
      <w:r w:rsidRPr="00E23840">
        <w:rPr>
          <w:noProof/>
        </w:rPr>
        <w:t xml:space="preserve">5G System; </w:t>
      </w:r>
      <w:bookmarkStart w:id="6" w:name="_Hlk494379414"/>
      <w:r w:rsidRPr="00E23840">
        <w:rPr>
          <w:noProof/>
        </w:rPr>
        <w:t>Access and Mobility Policy Control</w:t>
      </w:r>
      <w:bookmarkEnd w:id="6"/>
      <w:r w:rsidRPr="00E23840">
        <w:rPr>
          <w:noProof/>
        </w:rPr>
        <w:t xml:space="preserve"> Service</w:t>
      </w:r>
      <w:r>
        <w:rPr>
          <w:noProof/>
        </w:rPr>
        <w:t>; Stage 3".</w:t>
      </w:r>
    </w:p>
    <w:p w14:paraId="502A0DB7" w14:textId="77777777" w:rsidR="00D41003" w:rsidRDefault="00D41003" w:rsidP="00D41003">
      <w:pPr>
        <w:pStyle w:val="EX"/>
      </w:pPr>
      <w:r>
        <w:t>[33]</w:t>
      </w:r>
      <w:r>
        <w:tab/>
      </w:r>
      <w:r w:rsidRPr="005E4D39">
        <w:t>3GPP</w:t>
      </w:r>
      <w:r>
        <w:t> </w:t>
      </w:r>
      <w:r w:rsidRPr="005E4D39">
        <w:t>TS</w:t>
      </w:r>
      <w:r>
        <w:t> </w:t>
      </w:r>
      <w:r w:rsidRPr="005E4D39">
        <w:t>2</w:t>
      </w:r>
      <w:r>
        <w:t>3</w:t>
      </w:r>
      <w:r w:rsidRPr="005E4D39">
        <w:t>.</w:t>
      </w:r>
      <w:r>
        <w:t>527</w:t>
      </w:r>
      <w:r w:rsidRPr="005E4D39">
        <w:t>: "</w:t>
      </w:r>
      <w:r>
        <w:t>5G System; Restoration Procedures".</w:t>
      </w:r>
    </w:p>
    <w:p w14:paraId="0164A326" w14:textId="6443526E" w:rsidR="00EC3361" w:rsidRDefault="00EC3361" w:rsidP="00EC3361">
      <w:pPr>
        <w:pStyle w:val="EX"/>
        <w:rPr>
          <w:noProof/>
        </w:rPr>
      </w:pPr>
      <w:r>
        <w:t>[</w:t>
      </w:r>
      <w:r w:rsidR="003D5956">
        <w:t>34</w:t>
      </w:r>
      <w:r>
        <w:t>]</w:t>
      </w:r>
      <w:r>
        <w:tab/>
        <w:t>3GPP TS 29.525: "</w:t>
      </w:r>
      <w:r w:rsidRPr="00E23840">
        <w:rPr>
          <w:noProof/>
        </w:rPr>
        <w:t xml:space="preserve">5G System; </w:t>
      </w:r>
      <w:r>
        <w:rPr>
          <w:noProof/>
        </w:rPr>
        <w:t>UE</w:t>
      </w:r>
      <w:r w:rsidRPr="00E23840">
        <w:rPr>
          <w:noProof/>
        </w:rPr>
        <w:t xml:space="preserve"> Policy Control Service</w:t>
      </w:r>
      <w:r>
        <w:rPr>
          <w:noProof/>
        </w:rPr>
        <w:t>; Stage 3".</w:t>
      </w:r>
    </w:p>
    <w:p w14:paraId="785D157F" w14:textId="5CBCEB4E" w:rsidR="00072006" w:rsidRDefault="003D5956" w:rsidP="0003581B">
      <w:pPr>
        <w:pStyle w:val="EX"/>
        <w:rPr>
          <w:lang w:eastAsia="zh-CN"/>
        </w:rPr>
      </w:pPr>
      <w:r>
        <w:rPr>
          <w:lang w:eastAsia="zh-CN"/>
        </w:rPr>
        <w:t>[35]</w:t>
      </w:r>
      <w:r>
        <w:rPr>
          <w:lang w:eastAsia="zh-CN"/>
        </w:rPr>
        <w:tab/>
      </w:r>
      <w:r w:rsidRPr="005E4D39">
        <w:t>3GPP</w:t>
      </w:r>
      <w:r>
        <w:t> </w:t>
      </w:r>
      <w:r w:rsidRPr="005E4D39">
        <w:t>TS</w:t>
      </w:r>
      <w:r>
        <w:t> </w:t>
      </w:r>
      <w:r w:rsidRPr="005E4D39">
        <w:t>2</w:t>
      </w:r>
      <w:r>
        <w:t>9.503</w:t>
      </w:r>
      <w:r w:rsidRPr="005E4D39">
        <w:t>: "</w:t>
      </w:r>
      <w:r w:rsidRPr="007A50C7">
        <w:t>5G System; Unified Data Management Services; Stage 3</w:t>
      </w:r>
      <w:r>
        <w:t>".</w:t>
      </w:r>
    </w:p>
    <w:p w14:paraId="260E982F" w14:textId="0FCC5098" w:rsidR="00080512" w:rsidRPr="004D3578" w:rsidRDefault="00CE10A2">
      <w:pPr>
        <w:pStyle w:val="Heading1"/>
      </w:pPr>
      <w:bookmarkStart w:id="7" w:name="_Toc3992304"/>
      <w:r>
        <w:t>3</w:t>
      </w:r>
      <w:r>
        <w:tab/>
        <w:t xml:space="preserve">Definitions </w:t>
      </w:r>
      <w:r w:rsidR="008028A4" w:rsidRPr="004D3578">
        <w:t>and abbreviations</w:t>
      </w:r>
      <w:bookmarkEnd w:id="7"/>
    </w:p>
    <w:p w14:paraId="18F0FE0C" w14:textId="4E951B08" w:rsidR="00080512" w:rsidRPr="004D3578" w:rsidRDefault="00080512">
      <w:pPr>
        <w:pStyle w:val="Heading2"/>
      </w:pPr>
      <w:bookmarkStart w:id="8" w:name="_Toc3992305"/>
      <w:r w:rsidRPr="004D3578">
        <w:t>3.1</w:t>
      </w:r>
      <w:r w:rsidRPr="004D3578">
        <w:tab/>
        <w:t>Definitions</w:t>
      </w:r>
      <w:bookmarkEnd w:id="8"/>
    </w:p>
    <w:p w14:paraId="704EC3F6" w14:textId="77777777" w:rsidR="00080512" w:rsidRPr="004D3578" w:rsidRDefault="00080512">
      <w:r w:rsidRPr="004D3578">
        <w:t xml:space="preserve">For the purposes of the present document, the terms and definitions given in </w:t>
      </w:r>
      <w:bookmarkStart w:id="9" w:name="OLE_LINK6"/>
      <w:bookmarkStart w:id="10" w:name="OLE_LINK7"/>
      <w:bookmarkStart w:id="11" w:name="OLE_LINK8"/>
      <w:r w:rsidR="00DF62CD">
        <w:t>3GPP</w:t>
      </w:r>
      <w:bookmarkEnd w:id="9"/>
      <w:bookmarkEnd w:id="10"/>
      <w:bookmarkEnd w:id="11"/>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12" w:name="_Toc3992306"/>
      <w:r>
        <w:t>3.2</w:t>
      </w:r>
      <w:r w:rsidR="00080512" w:rsidRPr="004D3578">
        <w:tab/>
        <w:t>Abbreviations</w:t>
      </w:r>
      <w:bookmarkEnd w:id="12"/>
    </w:p>
    <w:p w14:paraId="57375395"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lastRenderedPageBreak/>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13" w:name="_Toc3992307"/>
      <w:r w:rsidRPr="004D3578">
        <w:t>4</w:t>
      </w:r>
      <w:r w:rsidRPr="004D3578">
        <w:tab/>
      </w:r>
      <w:r w:rsidR="00496495">
        <w:t>Overview</w:t>
      </w:r>
      <w:bookmarkEnd w:id="13"/>
    </w:p>
    <w:p w14:paraId="209B4092" w14:textId="7ECCA9B7" w:rsidR="0014091D" w:rsidRDefault="0014091D" w:rsidP="0014091D">
      <w:pPr>
        <w:pStyle w:val="Heading2"/>
      </w:pPr>
      <w:bookmarkStart w:id="14" w:name="_Toc3992308"/>
      <w:r>
        <w:t>4.1</w:t>
      </w:r>
      <w:r>
        <w:tab/>
        <w:t>Introduction</w:t>
      </w:r>
      <w:bookmarkEnd w:id="14"/>
    </w:p>
    <w:p w14:paraId="7F08E5D2" w14:textId="77777777"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35pt;height:219.1pt" o:ole="">
            <v:imagedata r:id="rId12" o:title=""/>
          </v:shape>
          <o:OLEObject Type="Embed" ProgID="Visio.Drawing.15" ShapeID="_x0000_i1025" DrawAspect="Content" ObjectID="_1614605463" r:id="rId13"/>
        </w:object>
      </w:r>
    </w:p>
    <w:p w14:paraId="4A8E2197" w14:textId="77777777" w:rsidR="0014091D" w:rsidRDefault="0014091D" w:rsidP="0014091D">
      <w:pPr>
        <w:pStyle w:val="TF"/>
        <w:rPr>
          <w:lang w:eastAsia="zh-CN"/>
        </w:rPr>
      </w:pPr>
      <w:r>
        <w:t xml:space="preserve">Figure 4.1-1: Reference </w:t>
      </w:r>
      <w:r>
        <w:rPr>
          <w:lang w:eastAsia="zh-CN"/>
        </w:rPr>
        <w:t xml:space="preserve">model – AMF </w:t>
      </w:r>
    </w:p>
    <w:p w14:paraId="49AB6842" w14:textId="77777777" w:rsidR="00080512" w:rsidRDefault="0014091D" w:rsidP="0014091D">
      <w:r>
        <w:t>The functionalities supported by the AMF are listed in subclause 6.2.1 of 3GPP TS 23.501 [2].</w:t>
      </w:r>
    </w:p>
    <w:p w14:paraId="4FCB93FA" w14:textId="3CEA04B3" w:rsidR="00943FC1" w:rsidRDefault="00943FC1" w:rsidP="00943FC1">
      <w:pPr>
        <w:pStyle w:val="Heading1"/>
      </w:pPr>
      <w:bookmarkStart w:id="15" w:name="_Toc3992309"/>
      <w:r>
        <w:t>5</w:t>
      </w:r>
      <w:r w:rsidRPr="004D3578">
        <w:tab/>
      </w:r>
      <w:r w:rsidR="004E0785">
        <w:t>S</w:t>
      </w:r>
      <w:r>
        <w:t>ervices</w:t>
      </w:r>
      <w:r w:rsidR="004E0785">
        <w:t xml:space="preserve"> </w:t>
      </w:r>
      <w:r w:rsidR="004D67AB">
        <w:t xml:space="preserve">offered by the </w:t>
      </w:r>
      <w:r w:rsidR="00AD6A5B">
        <w:t>AMF</w:t>
      </w:r>
      <w:bookmarkEnd w:id="15"/>
    </w:p>
    <w:p w14:paraId="4FF8BC28" w14:textId="6291938C" w:rsidR="00943FC1" w:rsidRDefault="00943FC1" w:rsidP="00943FC1">
      <w:pPr>
        <w:pStyle w:val="Heading2"/>
      </w:pPr>
      <w:bookmarkStart w:id="16" w:name="_Toc3992310"/>
      <w:r>
        <w:t>5.1</w:t>
      </w:r>
      <w:r>
        <w:tab/>
        <w:t>Introduction</w:t>
      </w:r>
      <w:bookmarkEnd w:id="16"/>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17" w:name="_Toc3992311"/>
      <w:r>
        <w:t>5.2</w:t>
      </w:r>
      <w:r>
        <w:tab/>
      </w:r>
      <w:r w:rsidR="00317982">
        <w:t>Namf_Communication</w:t>
      </w:r>
      <w:r w:rsidR="00AF47A0" w:rsidRPr="00AF47A0">
        <w:t xml:space="preserve"> </w:t>
      </w:r>
      <w:r w:rsidR="00AF47A0">
        <w:t>Service</w:t>
      </w:r>
      <w:bookmarkEnd w:id="17"/>
    </w:p>
    <w:p w14:paraId="207A2447" w14:textId="7799EF7B" w:rsidR="00943FC1" w:rsidRDefault="00943FC1" w:rsidP="00943FC1">
      <w:pPr>
        <w:pStyle w:val="Heading3"/>
      </w:pPr>
      <w:bookmarkStart w:id="18" w:name="_Toc3992312"/>
      <w:r>
        <w:t>5.2.1</w:t>
      </w:r>
      <w:r>
        <w:tab/>
      </w:r>
      <w:r w:rsidR="007C608D">
        <w:t>Service Description</w:t>
      </w:r>
      <w:bookmarkEnd w:id="18"/>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22DFAE8D" w:rsidR="00943FC1" w:rsidRDefault="00943FC1" w:rsidP="00943FC1">
      <w:pPr>
        <w:pStyle w:val="Heading3"/>
      </w:pPr>
      <w:bookmarkStart w:id="19" w:name="_Toc3992313"/>
      <w:r>
        <w:lastRenderedPageBreak/>
        <w:t>5.2</w:t>
      </w:r>
      <w:r w:rsidR="004E0785">
        <w:t>.2</w:t>
      </w:r>
      <w:r>
        <w:tab/>
      </w:r>
      <w:r w:rsidR="002A6F4A">
        <w:t>Service Operations</w:t>
      </w:r>
      <w:bookmarkEnd w:id="19"/>
      <w:r w:rsidR="00083EA1">
        <w:t xml:space="preserve"> </w:t>
      </w:r>
    </w:p>
    <w:p w14:paraId="61BC48A0" w14:textId="6F8B22DD" w:rsidR="00AF47A0" w:rsidRDefault="00AF47A0" w:rsidP="00AF47A0">
      <w:pPr>
        <w:pStyle w:val="Heading4"/>
      </w:pPr>
      <w:bookmarkStart w:id="20" w:name="_Toc3992314"/>
      <w:r>
        <w:t>5.2.2.1</w:t>
      </w:r>
      <w:r>
        <w:tab/>
      </w:r>
      <w:r w:rsidR="00F07385">
        <w:t>Introduction</w:t>
      </w:r>
      <w:bookmarkEnd w:id="20"/>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21" w:name="_Toc3992315"/>
      <w:r>
        <w:t>5.2.2.2</w:t>
      </w:r>
      <w:r>
        <w:tab/>
      </w:r>
      <w:r w:rsidRPr="00971CAF">
        <w:t>UE</w:t>
      </w:r>
      <w:r>
        <w:t xml:space="preserve"> </w:t>
      </w:r>
      <w:r w:rsidRPr="00971CAF">
        <w:t>Context</w:t>
      </w:r>
      <w:r>
        <w:t xml:space="preserve"> Operations</w:t>
      </w:r>
      <w:bookmarkEnd w:id="21"/>
    </w:p>
    <w:p w14:paraId="53C86D76" w14:textId="673EDA31" w:rsidR="00F07385" w:rsidRPr="00F07385" w:rsidRDefault="00D86D4C" w:rsidP="00BA6BB9">
      <w:pPr>
        <w:pStyle w:val="Heading5"/>
      </w:pPr>
      <w:bookmarkStart w:id="22" w:name="_Toc3992316"/>
      <w:r>
        <w:t>5.2.2.2.1</w:t>
      </w:r>
      <w:r w:rsidR="00F07385">
        <w:tab/>
      </w:r>
      <w:r w:rsidR="00F07385" w:rsidRPr="00971CAF">
        <w:t>UEContextTransfer</w:t>
      </w:r>
      <w:bookmarkEnd w:id="22"/>
    </w:p>
    <w:p w14:paraId="4B1C18DD" w14:textId="50455829" w:rsidR="00A3706B" w:rsidRDefault="00D86D4C" w:rsidP="00BA6BB9">
      <w:pPr>
        <w:pStyle w:val="Heading6"/>
      </w:pPr>
      <w:bookmarkStart w:id="23" w:name="_Toc3992317"/>
      <w:r>
        <w:t>5.2.2.2.1</w:t>
      </w:r>
      <w:r w:rsidR="00A3706B">
        <w:t>.1</w:t>
      </w:r>
      <w:r w:rsidR="00A3706B">
        <w:tab/>
        <w:t>General</w:t>
      </w:r>
      <w:bookmarkEnd w:id="23"/>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07115436" w14:textId="77777777"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14:paraId="3ED86113" w14:textId="77777777"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subclause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4.65pt;height:106.45pt" o:ole="">
            <v:imagedata r:id="rId14" o:title=""/>
          </v:shape>
          <o:OLEObject Type="Embed" ProgID="Visio.Drawing.11" ShapeID="_x0000_i1026" DrawAspect="Content" ObjectID="_1614605464"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77777777"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14:paraId="4222D18B" w14:textId="7777777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77777777" w:rsidR="005F0AE8" w:rsidRDefault="005F0AE8" w:rsidP="005F0AE8">
      <w:pPr>
        <w:pStyle w:val="B2"/>
      </w:pPr>
      <w:r>
        <w:t>-</w:t>
      </w:r>
      <w:r>
        <w:tab/>
        <w:t xml:space="preserve">in case a) create event subscriptions for the UE specific events; </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77777777" w:rsidR="005F0AE8" w:rsidRDefault="005F0AE8" w:rsidP="005F0AE8">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subclause 5.3.2.2.2).</w:t>
      </w:r>
    </w:p>
    <w:p w14:paraId="5C42EEF6" w14:textId="77777777"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14:paraId="0ED641AA" w14:textId="1BB60F60" w:rsidR="00DF499F" w:rsidRDefault="00DF499F" w:rsidP="00DF499F">
      <w:pPr>
        <w:pStyle w:val="Heading6"/>
      </w:pPr>
      <w:bookmarkStart w:id="24" w:name="_Toc3992318"/>
      <w:r>
        <w:t>5.2.2.2.1.2</w:t>
      </w:r>
      <w:r>
        <w:tab/>
        <w:t>Retrieve UE Context after successful UE authentication</w:t>
      </w:r>
      <w:bookmarkEnd w:id="24"/>
    </w:p>
    <w:p w14:paraId="4CA1D89F" w14:textId="77777777" w:rsidR="00DF499F" w:rsidRDefault="00DF499F" w:rsidP="00DF499F">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subclause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25" w:name="_Toc3992319"/>
      <w:r>
        <w:t>5.2.2.2.2</w:t>
      </w:r>
      <w:r w:rsidR="00AF47A0">
        <w:tab/>
      </w:r>
      <w:r w:rsidR="007536D0" w:rsidRPr="000A55C5">
        <w:t>Registration</w:t>
      </w:r>
      <w:r w:rsidR="007536D0">
        <w:t>StatusUpdate</w:t>
      </w:r>
      <w:bookmarkEnd w:id="25"/>
    </w:p>
    <w:p w14:paraId="435C3040" w14:textId="6B60BDF3" w:rsidR="00A3706B" w:rsidRDefault="005E263F" w:rsidP="00BA6BB9">
      <w:pPr>
        <w:pStyle w:val="Heading6"/>
      </w:pPr>
      <w:bookmarkStart w:id="26" w:name="_Toc3992320"/>
      <w:r>
        <w:t>5.2.2.2.2</w:t>
      </w:r>
      <w:r w:rsidR="00A3706B">
        <w:t>.1</w:t>
      </w:r>
      <w:r w:rsidR="00A3706B">
        <w:tab/>
        <w:t>General</w:t>
      </w:r>
      <w:bookmarkEnd w:id="26"/>
    </w:p>
    <w:p w14:paraId="42B3CF68" w14:textId="77777777" w:rsidR="002C40EB" w:rsidRDefault="002C40EB" w:rsidP="002C40EB">
      <w:r>
        <w:t xml:space="preserve">The </w:t>
      </w:r>
      <w:bookmarkStart w:id="27" w:name="_Hlk496771742"/>
      <w:r w:rsidR="007536D0" w:rsidRPr="000A55C5">
        <w:t>Registration</w:t>
      </w:r>
      <w:r w:rsidR="007536D0">
        <w:t xml:space="preserve">StatusUpdate </w:t>
      </w:r>
      <w:bookmarkEnd w:id="27"/>
      <w:r>
        <w:t>service operation is used during the following procedure:</w:t>
      </w:r>
    </w:p>
    <w:p w14:paraId="07289F8D"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3C7DA4BD" w14:textId="77777777"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[3], subclause 4.2.2.2.3)</w:t>
      </w:r>
    </w:p>
    <w:p w14:paraId="3B25A932" w14:textId="77777777"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update the status of UE registration at the target AMF, thereby indicating the result of previous UE Context transfer for a given UE (see subclause 5.2.2.2.1.1).</w:t>
      </w:r>
    </w:p>
    <w:p w14:paraId="2ED8C865" w14:textId="77777777"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URI of an "Individual ueContext" resource, see subclause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2pt;height:106.9pt" o:ole="">
            <v:imagedata r:id="rId16" o:title=""/>
          </v:shape>
          <o:OLEObject Type="Embed" ProgID="Visio.Drawing.11" ShapeID="_x0000_i1027" DrawAspect="Content" ObjectID="_1614605465"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7777777" w:rsidR="001B6814" w:rsidRDefault="007536D0" w:rsidP="001B698C">
      <w:pPr>
        <w:pStyle w:val="B1"/>
        <w:ind w:left="284" w:firstLine="0"/>
      </w:pPr>
      <w:r>
        <w:t>Once the update is received, the source AMF shall</w:t>
      </w:r>
      <w:r w:rsidR="001B6814">
        <w:t>:</w:t>
      </w:r>
      <w:r w:rsidR="001B6814" w:rsidRPr="00021E54">
        <w:t xml:space="preserve"> </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7D6216B6" w14:textId="41488BDB" w:rsidR="00F55C84" w:rsidRDefault="007536D0" w:rsidP="0053039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370E516F" w14:textId="50AF81F8" w:rsidR="007A3958" w:rsidRPr="00F07385" w:rsidRDefault="007A3958" w:rsidP="007A3958">
      <w:pPr>
        <w:pStyle w:val="Heading5"/>
      </w:pPr>
      <w:bookmarkStart w:id="28" w:name="_Toc3992321"/>
      <w:r>
        <w:t>5.2.2.2.3</w:t>
      </w:r>
      <w:r>
        <w:tab/>
        <w:t>Create</w:t>
      </w:r>
      <w:r w:rsidRPr="00971CAF">
        <w:t>UEContext</w:t>
      </w:r>
      <w:bookmarkEnd w:id="28"/>
    </w:p>
    <w:p w14:paraId="3B56D8FB" w14:textId="42779338" w:rsidR="007A3958" w:rsidRDefault="007A3958" w:rsidP="007A3958">
      <w:pPr>
        <w:pStyle w:val="Heading6"/>
      </w:pPr>
      <w:bookmarkStart w:id="29" w:name="_Toc3992322"/>
      <w:r>
        <w:t>5.2.2.2.3.1</w:t>
      </w:r>
      <w:r>
        <w:tab/>
        <w:t>General</w:t>
      </w:r>
      <w:bookmarkEnd w:id="29"/>
    </w:p>
    <w:p w14:paraId="0DCEDDDE" w14:textId="77777777" w:rsidR="007A3958" w:rsidRDefault="007A3958" w:rsidP="007A3958">
      <w:r>
        <w:t>The Create</w:t>
      </w:r>
      <w:r w:rsidRPr="00971CAF">
        <w:t>UEContext</w:t>
      </w:r>
      <w:r>
        <w:t xml:space="preserve"> service operation is used during the following procedure:</w:t>
      </w:r>
    </w:p>
    <w:p w14:paraId="54224877" w14:textId="77777777"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[3], subclause 4.9.1.3)</w:t>
      </w:r>
    </w:p>
    <w:p w14:paraId="4242EDA0" w14:textId="77777777"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14:paraId="1CA2D849" w14:textId="77777777" w:rsidR="007A3958" w:rsidRDefault="007A3958" w:rsidP="007A3958">
      <w:r>
        <w:t>The NF Service Consumer (e.g. the source AMF) shall create the UE Context by using the HTTP PUT method with the URI</w:t>
      </w:r>
      <w:r w:rsidR="00E610AF">
        <w:t xml:space="preserve"> of the "Individual UeContext" resource (See subclause 6.1.3.</w:t>
      </w:r>
      <w:r w:rsidR="00E610AF" w:rsidRPr="00177383">
        <w:rPr>
          <w:rFonts w:hint="eastAsia"/>
          <w:lang w:eastAsia="zh-CN"/>
        </w:rPr>
        <w:t>2</w:t>
      </w:r>
      <w:r w:rsidR="00E610AF">
        <w:t>.3.1)</w:t>
      </w:r>
      <w:r>
        <w:t>. See also Figure 5.2.2.2.3.1-1.</w:t>
      </w:r>
    </w:p>
    <w:bookmarkStart w:id="30" w:name="_Hlk523225529"/>
    <w:p w14:paraId="2E503519" w14:textId="77777777" w:rsidR="007A3958" w:rsidRDefault="00802BE5" w:rsidP="007A3958">
      <w:pPr>
        <w:pStyle w:val="TH"/>
      </w:pPr>
      <w:r>
        <w:object w:dxaOrig="8220" w:dyaOrig="2100" w14:anchorId="1638B1BD">
          <v:shape id="_x0000_i1028" type="#_x0000_t75" style="width:411.7pt;height:105.15pt" o:ole="">
            <v:imagedata r:id="rId18" o:title=""/>
          </v:shape>
          <o:OLEObject Type="Embed" ProgID="Visio.Drawing.15" ShapeID="_x0000_i1028" DrawAspect="Content" ObjectID="_1614605466" r:id="rId19"/>
        </w:object>
      </w:r>
      <w:bookmarkEnd w:id="30"/>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77777777"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77777777" w:rsidR="005F0AE8" w:rsidRDefault="005F0AE8" w:rsidP="005F0AE8">
      <w:pPr>
        <w:pStyle w:val="B2"/>
      </w:pPr>
      <w:r>
        <w:t>-</w:t>
      </w:r>
      <w:r>
        <w:tab/>
        <w:t xml:space="preserve">in case a) create event subscriptions for the UE specific events; </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 xml:space="preserve">. </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77777777" w:rsidR="005F0AE8" w:rsidRPr="00AB3880" w:rsidRDefault="005F0AE8" w:rsidP="005F0AE8">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subclause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31"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31"/>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32" w:name="_Toc3992323"/>
      <w:r>
        <w:t>5.2.2.2.4</w:t>
      </w:r>
      <w:r w:rsidR="007A3958">
        <w:tab/>
        <w:t>Release</w:t>
      </w:r>
      <w:r w:rsidR="007A3958" w:rsidRPr="00971CAF">
        <w:t>UEContext</w:t>
      </w:r>
      <w:bookmarkEnd w:id="32"/>
    </w:p>
    <w:p w14:paraId="25E25DA7" w14:textId="0FFE72C1" w:rsidR="007A3958" w:rsidRDefault="00B31727" w:rsidP="00BA6BB9">
      <w:pPr>
        <w:pStyle w:val="Heading6"/>
      </w:pPr>
      <w:bookmarkStart w:id="33" w:name="_Toc3992324"/>
      <w:r>
        <w:t>5.2.2.2.4</w:t>
      </w:r>
      <w:r w:rsidR="007A3958">
        <w:t>.1</w:t>
      </w:r>
      <w:r w:rsidR="007A3958">
        <w:tab/>
        <w:t>General</w:t>
      </w:r>
      <w:bookmarkEnd w:id="33"/>
    </w:p>
    <w:p w14:paraId="782F8B3C" w14:textId="77777777" w:rsidR="007A3958" w:rsidRDefault="007A3958" w:rsidP="007A3958">
      <w:r>
        <w:t>The Release</w:t>
      </w:r>
      <w:r w:rsidRPr="00971CAF">
        <w:t>UEContext</w:t>
      </w:r>
      <w:r>
        <w:t xml:space="preserve"> service operation is used during the following procedure:</w:t>
      </w:r>
    </w:p>
    <w:p w14:paraId="52FD6625" w14:textId="77777777"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[3], subclause 4.9.1.4)</w:t>
      </w:r>
    </w:p>
    <w:p w14:paraId="5E448244" w14:textId="77777777"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14:paraId="054648F8" w14:textId="77777777" w:rsidR="007A3958" w:rsidRDefault="007A3958" w:rsidP="007A3958">
      <w:r>
        <w:t>The NF Service Consumer (e.g. the source AMF) shall release the UE Context by using the HTTP "release" custom operation with the URI</w:t>
      </w:r>
      <w:r w:rsidR="00E610AF">
        <w:t xml:space="preserve"> of the "Individual UeContext" resource (See subclause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7.55pt;height:105.15pt" o:ole="">
            <v:imagedata r:id="rId20" o:title=""/>
          </v:shape>
          <o:OLEObject Type="Embed" ProgID="Visio.Drawing.15" ShapeID="_x0000_i1029" DrawAspect="Content" ObjectID="_1614605467"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77777777"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14:paraId="788C28DD" w14:textId="1CA4F165" w:rsidR="008D6434" w:rsidRDefault="008D6434" w:rsidP="00426443">
      <w:pPr>
        <w:pStyle w:val="Heading4"/>
      </w:pPr>
      <w:bookmarkStart w:id="34" w:name="_Toc3992325"/>
      <w:r>
        <w:t>5.2.2.</w:t>
      </w:r>
      <w:r w:rsidR="006A3600">
        <w:t>3</w:t>
      </w:r>
      <w:r w:rsidR="006A3600">
        <w:tab/>
        <w:t>UE Specific N1N2 Message Operations</w:t>
      </w:r>
      <w:bookmarkEnd w:id="34"/>
    </w:p>
    <w:p w14:paraId="34089B8D" w14:textId="35FF7536" w:rsidR="00426443" w:rsidRPr="00280E0B" w:rsidRDefault="005D7349" w:rsidP="00BA6BB9">
      <w:pPr>
        <w:pStyle w:val="Heading5"/>
      </w:pPr>
      <w:bookmarkStart w:id="35" w:name="_Toc3992326"/>
      <w:r>
        <w:t>5.2.2.3.1</w:t>
      </w:r>
      <w:r w:rsidR="00426443" w:rsidRPr="00280E0B">
        <w:tab/>
      </w:r>
      <w:r w:rsidR="00426443" w:rsidRPr="000A55C5">
        <w:t>N1N2MessageTransfer</w:t>
      </w:r>
      <w:bookmarkEnd w:id="35"/>
    </w:p>
    <w:p w14:paraId="49442E0A" w14:textId="2E305FDA" w:rsidR="00426443" w:rsidRDefault="005D7349" w:rsidP="00BA6BB9">
      <w:pPr>
        <w:pStyle w:val="Heading6"/>
      </w:pPr>
      <w:bookmarkStart w:id="36" w:name="_Toc3992327"/>
      <w:r>
        <w:t>5.2.2.3.1</w:t>
      </w:r>
      <w:r w:rsidR="00426443">
        <w:t>.1</w:t>
      </w:r>
      <w:r w:rsidR="00426443">
        <w:tab/>
        <w:t>General</w:t>
      </w:r>
      <w:bookmarkEnd w:id="36"/>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6A67459" w:rsidR="00426443" w:rsidRDefault="00426443" w:rsidP="00426443">
      <w:pPr>
        <w:pStyle w:val="B1"/>
      </w:pPr>
      <w:r>
        <w:t>-</w:t>
      </w:r>
      <w:r>
        <w:tab/>
      </w:r>
      <w:r w:rsidRPr="00FF1309">
        <w:t xml:space="preserve">Network triggered Service Request </w:t>
      </w:r>
      <w:r>
        <w:t>(see subclause 4.2.3.</w:t>
      </w:r>
      <w:r w:rsidR="00705E1B">
        <w:t xml:space="preserve">3 </w:t>
      </w:r>
      <w:r w:rsidR="00D667FF">
        <w:t>of</w:t>
      </w:r>
      <w:r>
        <w:t xml:space="preserve"> 3GPP TS 23.502 [3]</w:t>
      </w:r>
    </w:p>
    <w:p w14:paraId="18120215" w14:textId="77777777" w:rsidR="00426443" w:rsidRDefault="00426443" w:rsidP="00426443">
      <w:pPr>
        <w:pStyle w:val="B1"/>
      </w:pPr>
      <w:r>
        <w:t>-</w:t>
      </w:r>
      <w:r>
        <w:tab/>
      </w:r>
      <w:r w:rsidRPr="00FF1309">
        <w:t>PDU Session establishment</w:t>
      </w:r>
      <w:r>
        <w:t xml:space="preserve"> (</w:t>
      </w:r>
      <w:r w:rsidR="00D667FF">
        <w:t>see</w:t>
      </w:r>
      <w:r>
        <w:t xml:space="preserve"> subclause 4.3.2 </w:t>
      </w:r>
      <w:r w:rsidR="00D667FF">
        <w:t>of</w:t>
      </w:r>
      <w:r>
        <w:t>3GPP TS 23.502 [3])</w:t>
      </w:r>
    </w:p>
    <w:p w14:paraId="05E691C3" w14:textId="77777777" w:rsidR="00426443" w:rsidRDefault="00426443" w:rsidP="00426443">
      <w:pPr>
        <w:pStyle w:val="B1"/>
      </w:pPr>
      <w:r>
        <w:t>-</w:t>
      </w:r>
      <w:r>
        <w:tab/>
      </w:r>
      <w:r w:rsidRPr="00FF1309">
        <w:t xml:space="preserve">PDU Session </w:t>
      </w:r>
      <w:r>
        <w:t>modification (</w:t>
      </w:r>
      <w:r w:rsidR="00D667FF">
        <w:t>see</w:t>
      </w:r>
      <w:r>
        <w:t xml:space="preserve"> subclause 4.3.3 </w:t>
      </w:r>
      <w:r w:rsidR="00D667FF">
        <w:t>of</w:t>
      </w:r>
      <w:r>
        <w:t>3GPP TS 23.502 [3])</w:t>
      </w:r>
    </w:p>
    <w:p w14:paraId="797286CE" w14:textId="77777777" w:rsidR="00426443" w:rsidRDefault="00426443" w:rsidP="00426443">
      <w:pPr>
        <w:pStyle w:val="B1"/>
      </w:pPr>
      <w:r>
        <w:t>-</w:t>
      </w:r>
      <w:r>
        <w:tab/>
        <w:t>PDU Session release (</w:t>
      </w:r>
      <w:r w:rsidR="00D667FF">
        <w:t>see</w:t>
      </w:r>
      <w:r>
        <w:t xml:space="preserve"> subclause 4.3.4 </w:t>
      </w:r>
      <w:r w:rsidR="00D667FF">
        <w:t>of</w:t>
      </w:r>
      <w:r>
        <w:t>3GPP TS 23.502 [3])</w:t>
      </w:r>
    </w:p>
    <w:p w14:paraId="39AA8A0B" w14:textId="7ACA4E53" w:rsidR="00426443" w:rsidRDefault="00426443" w:rsidP="00426443">
      <w:pPr>
        <w:pStyle w:val="B1"/>
      </w:pPr>
      <w:r>
        <w:t>-</w:t>
      </w:r>
      <w:r>
        <w:tab/>
      </w:r>
      <w:r w:rsidRPr="00FF1309">
        <w:t>Session continuity, service continuity and UP path management</w:t>
      </w:r>
      <w:r>
        <w:t xml:space="preserve"> (</w:t>
      </w:r>
      <w:r w:rsidR="00D667FF">
        <w:t>see</w:t>
      </w:r>
      <w:r>
        <w:t xml:space="preserve"> subclause 4.3.</w:t>
      </w:r>
      <w:r w:rsidR="00705E1B">
        <w:t xml:space="preserve">5 </w:t>
      </w:r>
      <w:r w:rsidR="00D667FF">
        <w:t>of</w:t>
      </w:r>
      <w:r>
        <w:t>3GPP TS 23.502 [3])</w:t>
      </w:r>
    </w:p>
    <w:p w14:paraId="5E7E8F8D" w14:textId="77777777" w:rsidR="0001741F" w:rsidRDefault="0001741F" w:rsidP="0001741F">
      <w:pPr>
        <w:pStyle w:val="B1"/>
      </w:pPr>
      <w:r>
        <w:t>-</w:t>
      </w:r>
      <w:r>
        <w:tab/>
        <w:t>Inter NG-RAN node N2 based handover (see subclause 4.9.1.3 of3GPP TS 23.502 [3])</w:t>
      </w:r>
    </w:p>
    <w:p w14:paraId="3855FFF8" w14:textId="77777777" w:rsidR="00426443" w:rsidRDefault="00426443" w:rsidP="00426443">
      <w:pPr>
        <w:pStyle w:val="B1"/>
      </w:pPr>
      <w:r>
        <w:lastRenderedPageBreak/>
        <w:t>-</w:t>
      </w:r>
      <w:r>
        <w:tab/>
      </w:r>
      <w:r w:rsidRPr="00FF1309">
        <w:t>SMS over NAS procedures</w:t>
      </w:r>
      <w:r>
        <w:t xml:space="preserve"> (</w:t>
      </w:r>
      <w:r w:rsidR="00D667FF">
        <w:t>see</w:t>
      </w:r>
      <w:r>
        <w:t xml:space="preserve"> subclause 4.13.3 </w:t>
      </w:r>
      <w:r w:rsidR="00D667FF">
        <w:t>of</w:t>
      </w:r>
      <w:r>
        <w:t>3GPP TS 23.502 [3]</w:t>
      </w:r>
    </w:p>
    <w:p w14:paraId="5649AE93" w14:textId="77777777" w:rsidR="00426443" w:rsidRDefault="00426443" w:rsidP="00426443">
      <w:pPr>
        <w:pStyle w:val="B1"/>
      </w:pPr>
      <w:r>
        <w:t>-</w:t>
      </w:r>
      <w:r>
        <w:tab/>
        <w:t>UE assisted and UE based positioning procedure (</w:t>
      </w:r>
      <w:r w:rsidR="00D667FF">
        <w:t>see</w:t>
      </w:r>
      <w:r>
        <w:t xml:space="preserve"> subclause 4.13.5.4 </w:t>
      </w:r>
      <w:r w:rsidR="00D667FF">
        <w:t>of</w:t>
      </w:r>
      <w:r>
        <w:t>3GPP TS 23.502</w:t>
      </w:r>
      <w:r>
        <w:rPr>
          <w:lang w:eastAsia="zh-CN"/>
        </w:rPr>
        <w:t> </w:t>
      </w:r>
      <w:r>
        <w:t>[3])</w:t>
      </w:r>
    </w:p>
    <w:p w14:paraId="63BB234E" w14:textId="77777777" w:rsidR="00426443" w:rsidRDefault="00426443" w:rsidP="00426443">
      <w:pPr>
        <w:pStyle w:val="B1"/>
      </w:pPr>
      <w:r>
        <w:t>-</w:t>
      </w:r>
      <w:r>
        <w:tab/>
        <w:t>Network assisted positioning procedure (</w:t>
      </w:r>
      <w:r w:rsidR="00D667FF">
        <w:t>see</w:t>
      </w:r>
      <w:r>
        <w:t xml:space="preserve"> subclause 4.13.5.5 </w:t>
      </w:r>
      <w:r w:rsidR="00D667FF">
        <w:t>of</w:t>
      </w:r>
      <w:r>
        <w:t>3GPP TS 23.502</w:t>
      </w:r>
      <w:r>
        <w:rPr>
          <w:lang w:eastAsia="zh-CN"/>
        </w:rPr>
        <w:t> </w:t>
      </w:r>
      <w:r>
        <w:t>[3])</w:t>
      </w:r>
    </w:p>
    <w:p w14:paraId="1D464260" w14:textId="77777777" w:rsidR="00D667FF" w:rsidRDefault="00D667FF" w:rsidP="00D667FF">
      <w:pPr>
        <w:pStyle w:val="B1"/>
      </w:pPr>
      <w:r>
        <w:t>-</w:t>
      </w:r>
      <w:r>
        <w:tab/>
        <w:t>UE configuration update procedure for transparent UE policy delivery (see subclause 4.2.4.3 of 3GPP TS 23.502</w:t>
      </w:r>
      <w:r>
        <w:rPr>
          <w:lang w:eastAsia="zh-CN"/>
        </w:rPr>
        <w:t> </w:t>
      </w:r>
      <w:r>
        <w:t>[3])</w:t>
      </w:r>
    </w:p>
    <w:p w14:paraId="2B6D2AF4" w14:textId="77777777" w:rsidR="00D667FF"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5.4.5.3.1, the network initiated NAS transport procedure is used.</w:t>
      </w:r>
    </w:p>
    <w:p w14:paraId="16159076" w14:textId="3E2BB7BE"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subclause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77777777" w:rsidR="00426443" w:rsidRDefault="00426443" w:rsidP="00426443">
      <w:pPr>
        <w:pStyle w:val="B1"/>
      </w:pPr>
      <w:r>
        <w:t>-</w:t>
      </w:r>
      <w:r>
        <w:tab/>
        <w:t>SUPI</w:t>
      </w:r>
      <w:r w:rsidRPr="00205936">
        <w:rPr>
          <w:rFonts w:hint="eastAsia"/>
        </w:rPr>
        <w:t xml:space="preserve"> </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7777777" w:rsidR="00885CB0" w:rsidRDefault="00885CB0" w:rsidP="00885CB0">
      <w:pPr>
        <w:pStyle w:val="B1"/>
      </w:pPr>
      <w:r>
        <w:t>-</w:t>
      </w:r>
      <w:r>
        <w:tab/>
        <w:t>NF Instance Identifier 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2pt;height:106.45pt" o:ole="">
            <v:imagedata r:id="rId22" o:title=""/>
          </v:shape>
          <o:OLEObject Type="Embed" ProgID="Visio.Drawing.15" ShapeID="_x0000_i1030" DrawAspect="Content" ObjectID="_1614605468"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77777777" w:rsidR="00426443" w:rsidRDefault="00426443" w:rsidP="00426443">
      <w:pPr>
        <w:pStyle w:val="B1"/>
      </w:pPr>
      <w:r>
        <w:lastRenderedPageBreak/>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14:paraId="09C13758" w14:textId="77777777" w:rsidR="00600C6B" w:rsidRDefault="00600C6B" w:rsidP="00600C6B">
      <w:pPr>
        <w:pStyle w:val="B1"/>
      </w:pPr>
      <w:r>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60F7928F" w:rsidR="00426443" w:rsidRDefault="005D7349" w:rsidP="00BA6BB9">
      <w:pPr>
        <w:pStyle w:val="Heading6"/>
      </w:pPr>
      <w:bookmarkStart w:id="37" w:name="_Toc3992328"/>
      <w:r>
        <w:t>5.2.2.3.1</w:t>
      </w:r>
      <w:r w:rsidR="00426443">
        <w:t>.</w:t>
      </w:r>
      <w:r w:rsidR="00EE65EF">
        <w:t>2</w:t>
      </w:r>
      <w:r w:rsidR="00426443">
        <w:tab/>
        <w:t>When the UE is in CM-IDLE</w:t>
      </w:r>
      <w:bookmarkEnd w:id="37"/>
    </w:p>
    <w:p w14:paraId="73B184CC" w14:textId="49B9A868"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subclause)</w:t>
      </w:r>
      <w:r w:rsidR="00426443" w:rsidRPr="0022602F">
        <w:t xml:space="preserve">, </w:t>
      </w:r>
      <w:r w:rsidR="00EE65EF">
        <w:t>the requirements specified in subclause 5.2.2.3.1.1 shall apply with the following modifications and definitions</w:t>
      </w:r>
      <w:r w:rsidR="00426443" w:rsidRPr="0022602F">
        <w:t>:</w:t>
      </w:r>
    </w:p>
    <w:p w14:paraId="7C408436" w14:textId="1EDC2229" w:rsidR="004969AB" w:rsidRDefault="004969AB" w:rsidP="004969AB">
      <w:pPr>
        <w:pStyle w:val="NO"/>
        <w:rPr>
          <w:lang w:val="en-US"/>
        </w:rPr>
      </w:pPr>
      <w:r>
        <w:rPr>
          <w:lang w:val="en-US"/>
        </w:rPr>
        <w:t>NOTE:</w:t>
      </w:r>
      <w:r>
        <w:rPr>
          <w:lang w:val="en-US"/>
        </w:rPr>
        <w:tab/>
        <w:t xml:space="preserve">N1 and/or N2 Session Management information is related to the access type of the targeted PDU session; LCS related N1 (LPP) and/or N2 (NRPPa) information is related to 3GPP access in Rel-15. </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465059A6"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 xml:space="preserve">"skipInd" attribute is set to "true" in the request body, with a response body that carries the cause "N1_MSG_NOT_TRANSFERRED". </w:t>
      </w:r>
    </w:p>
    <w:p w14:paraId="323EDF3F" w14:textId="5D5475FE"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In this case the AMF shall provide the URI of the resource in the AMF in the "Location" header of the response, which holds the status of the N1/N2 message transfer and a pointer to 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715AD42B"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subclause 4.2.3.3 and 5.2.2.2.7 of 3GPP TS 23.502 [3]. </w:t>
      </w:r>
    </w:p>
    <w:p w14:paraId="13C8CF28" w14:textId="50C257DD" w:rsidR="00E51873" w:rsidRDefault="00E51873" w:rsidP="00CB74B6">
      <w:pPr>
        <w:pStyle w:val="B1"/>
      </w:pPr>
      <w:r>
        <w:rPr>
          <w:lang w:val="en-US"/>
        </w:rPr>
        <w:t>d)</w:t>
      </w:r>
      <w:r>
        <w:rPr>
          <w:lang w:val="en-US"/>
        </w:rPr>
        <w:tab/>
        <w:t xml:space="preserve">Same as step 2b of </w:t>
      </w:r>
      <w:r>
        <w:t>Figure 5.2.2.3.1.1-1, the AMF shall respond with the status code "409 Conflict" with a response body that carries a cause "UE_IN_CM_IDLE_STATE", if the NF service consumer (e.g. SMF) requests to send only N2 information for the associated access type and there is no N2 association context for the UE at the AMF.</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2D31B8BA"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and the current access type related to the PDU session is non-3GPP access and the UE is CM-CONNECTED in 3GPP access.</w:t>
      </w:r>
    </w:p>
    <w:p w14:paraId="53A4929D" w14:textId="7E776D5B"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Accepted",if NAS Notification procedure is issued when the UE is in CM-CONNECTED in 3GPP access, with a response body that carries a cause "ATTEMPTING_TO_REACH_UE" as specified in step 4c of subclause 4.2.3.3 and 5.2.2.2.7 of 3GPP TS 23.502 [3].</w:t>
      </w:r>
    </w:p>
    <w:p w14:paraId="6B997C41" w14:textId="77777777" w:rsidR="00E51873" w:rsidRDefault="00E51873" w:rsidP="00E51873">
      <w:pPr>
        <w:pStyle w:val="B1"/>
      </w:pPr>
      <w:r>
        <w:t>c)</w:t>
      </w:r>
      <w:r>
        <w:tab/>
      </w:r>
      <w:r>
        <w:rPr>
          <w:lang w:val="en-US"/>
        </w:rPr>
        <w:t xml:space="preserve">Same as step 2b of </w:t>
      </w:r>
      <w:r>
        <w:t>Figure 5.2.2.3.1.1-1, the AMF shall respond with the status code "409 Conflict" with a response body that carries a cause "UE_IN_CM_IDLE_STATE", if the NF service consumer (e.g. SMF) requests to send N2 information with or without N1 message for the associated access type (i.e. Non-3GPP access).</w:t>
      </w:r>
    </w:p>
    <w:p w14:paraId="7A40C70A" w14:textId="77777777" w:rsidR="00E51873" w:rsidRDefault="00E51873" w:rsidP="005A2613">
      <w:pPr>
        <w:rPr>
          <w:b/>
          <w:lang w:val="en-US"/>
        </w:rPr>
      </w:pPr>
      <w:r>
        <w:rPr>
          <w:b/>
          <w:lang w:val="en-US"/>
        </w:rPr>
        <w:lastRenderedPageBreak/>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67870A5F" w:rsidR="00E51873" w:rsidRDefault="00E51873" w:rsidP="00E51873">
      <w:pPr>
        <w:pStyle w:val="B1"/>
        <w:rPr>
          <w:lang w:val="en-US"/>
        </w:rPr>
      </w:pPr>
      <w:r>
        <w:rPr>
          <w:lang w:val="en-US"/>
        </w:rPr>
        <w:t>a)</w:t>
      </w:r>
      <w:r>
        <w:rPr>
          <w:lang w:val="en-US"/>
        </w:rPr>
        <w:tab/>
        <w:t>All the bullets except bullet d) specified in Case A are applicable.</w:t>
      </w:r>
    </w:p>
    <w:p w14:paraId="5CE790D5" w14:textId="0CBECFEF" w:rsidR="00E51873" w:rsidRPr="005A2613" w:rsidRDefault="00E51873" w:rsidP="00E51873">
      <w:pPr>
        <w:pStyle w:val="B1"/>
        <w:rPr>
          <w:lang w:val="en-US"/>
        </w:rPr>
      </w:pPr>
      <w:r>
        <w:rPr>
          <w:lang w:val="en-US"/>
        </w:rPr>
        <w:t>b)</w:t>
      </w:r>
      <w:r>
        <w:rPr>
          <w:lang w:val="en-US"/>
        </w:rPr>
        <w:tab/>
        <w:t>Bullet c) specified in Case B is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6FE08B19" w:rsidR="00E51873" w:rsidRDefault="00E51873" w:rsidP="009C74D8">
      <w:pPr>
        <w:pStyle w:val="B1"/>
      </w:pPr>
      <w:r w:rsidRPr="0022602F">
        <w:t>-</w:t>
      </w:r>
      <w:r w:rsidRPr="0022602F">
        <w:tab/>
      </w:r>
      <w:r w:rsidR="00EA3E74">
        <w:t xml:space="preserve">store the N1 NAS SM information related to non-3GPP access if no N2 information </w:t>
      </w:r>
      <w:r>
        <w:t xml:space="preserve">was </w:t>
      </w:r>
      <w:r w:rsidR="00EA3E74">
        <w:t xml:space="preserve">received and </w:t>
      </w:r>
      <w:r>
        <w:t xml:space="preserve">the AMF initiated paging or NAS notification procedure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3BD5E2FB" w:rsidR="00EA3E74" w:rsidRDefault="00E51873" w:rsidP="009C74D8">
      <w:pPr>
        <w:pStyle w:val="B1"/>
      </w:pPr>
      <w:r>
        <w:t>-</w:t>
      </w:r>
      <w:r>
        <w:tab/>
      </w:r>
      <w:r w:rsidR="00EA3E74">
        <w:t>inform the SMF which invoked the service operation, that the access type of the PDU Session can be changed from non-3GPP access to 3GPP access as specified in subclause 5.2.2.3.2.1 of 3GPP TS 29.502 [16], when the UE responds with a "List Of Allowed PDU Sessions" and the indicated non-3GPP PDU session of the N2 (and N1 if received) information is included in the list; or</w:t>
      </w:r>
    </w:p>
    <w:p w14:paraId="41420983" w14:textId="75A8D675" w:rsidR="00E51873" w:rsidRDefault="00EA3E74" w:rsidP="00E51873">
      <w:pPr>
        <w:pStyle w:val="B1"/>
      </w:pPr>
      <w:r>
        <w:t>-</w:t>
      </w:r>
      <w:r>
        <w:tab/>
      </w:r>
      <w:r w:rsidRPr="0022602F">
        <w:t>notify the NF which invoked the service operation</w:t>
      </w:r>
      <w:r>
        <w:t>, as specified in subclause 5.2.2.3.2,</w:t>
      </w:r>
      <w:r w:rsidRPr="0022602F">
        <w:t xml:space="preserve"> if the Notification UR</w:t>
      </w:r>
      <w:r>
        <w:t>I</w:t>
      </w:r>
      <w:r w:rsidRPr="0022602F">
        <w:t xml:space="preserve"> is </w:t>
      </w:r>
      <w:r>
        <w:t>provided, when the AMF determines that the paging or NAS Notification has failed or when the UE responds with a "List Of Allowed PDU Sessions" and the indicated non-3GPP PDU session of the N2 (and N1 if received) information is not included in the list.</w:t>
      </w:r>
      <w:bookmarkStart w:id="38" w:name="_GoBack"/>
      <w:bookmarkEnd w:id="38"/>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77777777"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sidRPr="00CF3406">
        <w:rPr>
          <w:rFonts w:hint="eastAsia"/>
        </w:rPr>
        <w:t xml:space="preserve">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77777777" w:rsidR="00F1057A" w:rsidRDefault="00DE1CA4" w:rsidP="00F1057A">
      <w:pPr>
        <w:pStyle w:val="B2"/>
      </w:pPr>
      <w:r>
        <w:t>-</w:t>
      </w:r>
      <w:r>
        <w:tab/>
        <w:t>if there is an ongoing registration procedure (see subclause 4.2.3.3 of 3GPP TS 23.502 [3]) the AMF shall set the application error as "TEMPORARY_REJECT_REGISTRATION_ONGOING" in the "cause" attribute of the ProblemDetails structure in the POST response body</w:t>
      </w:r>
      <w:r w:rsidR="00F1057A">
        <w:t xml:space="preserve">; </w:t>
      </w:r>
    </w:p>
    <w:p w14:paraId="5E530318" w14:textId="77777777" w:rsidR="00DE1CA4" w:rsidRDefault="00F1057A" w:rsidP="00F1057A">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subclause 5.3.2.1 of 3GPP TS 23.527 [x]), the AMF shall set the application error "UE_IN_CM_IDLE_STATE" in the "cause" attribute of the ProblemDetails structure in the POST response body</w:t>
      </w:r>
      <w:r w:rsidR="00DE1CA4">
        <w:t xml:space="preserve">. </w:t>
      </w:r>
    </w:p>
    <w:p w14:paraId="31AAA1D6" w14:textId="77777777" w:rsidR="00DE1CA4" w:rsidRDefault="00DE1CA4" w:rsidP="00DE1CA4">
      <w:pPr>
        <w:pStyle w:val="B2"/>
      </w:pPr>
      <w:r>
        <w:t>-</w:t>
      </w:r>
      <w:r>
        <w:tab/>
        <w:t xml:space="preserve">if there is an ongoing Xn or N2 handover procedure (see subclause 4.9.1.2.1 and 4.9.1.3.1 of 3GPP TS 23.502 [3]) the AMF shall set the application error as "TEMPORARY_REJECT_HANDOVER_ONGOING" in the "cause" attribute of the ProblemDetails structure in the POST response body. </w:t>
      </w:r>
    </w:p>
    <w:p w14:paraId="1EBCDE0F" w14:textId="77777777"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7A0F5AB7" w14:textId="037E8857" w:rsidR="00347C5A" w:rsidRDefault="00374FC7" w:rsidP="0032057E">
      <w:r w:rsidRPr="009C74D8">
        <w:rPr>
          <w:b/>
        </w:rPr>
        <w:t>5xx Response Cases:</w:t>
      </w:r>
      <w:r w:rsidR="00347C5A" w:rsidRPr="00021E54">
        <w:t xml:space="preserve"> </w:t>
      </w:r>
    </w:p>
    <w:p w14:paraId="3A1825BA" w14:textId="77777777" w:rsidR="00347C5A" w:rsidRDefault="00347C5A" w:rsidP="00347C5A">
      <w:pPr>
        <w:pStyle w:val="B1"/>
      </w:pPr>
      <w:r>
        <w:lastRenderedPageBreak/>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unreachable (e.g., due to the UE in MICO mode or the UE is only registered over non-3GPP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14:paraId="4B6C252A" w14:textId="76DC66FA" w:rsidR="00426443" w:rsidRPr="00280E0B" w:rsidRDefault="00C32818" w:rsidP="00BA6BB9">
      <w:pPr>
        <w:pStyle w:val="Heading5"/>
      </w:pPr>
      <w:bookmarkStart w:id="39" w:name="_Toc3992329"/>
      <w:r>
        <w:t>5.2.2.3.2</w:t>
      </w:r>
      <w:r w:rsidR="00426443" w:rsidRPr="00280E0B">
        <w:tab/>
      </w:r>
      <w:r w:rsidR="00426443" w:rsidRPr="000A55C5">
        <w:t>N1N2Transfer</w:t>
      </w:r>
      <w:r w:rsidR="00426443">
        <w:t xml:space="preserve"> Failure Notification</w:t>
      </w:r>
      <w:bookmarkEnd w:id="39"/>
    </w:p>
    <w:p w14:paraId="0EDA98DF" w14:textId="77777777"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subclause </w:t>
      </w:r>
      <w:r w:rsidR="005D7349">
        <w:t>5.2.2.3.1</w:t>
      </w:r>
      <w:r>
        <w:t>.2.</w:t>
      </w:r>
    </w:p>
    <w:p w14:paraId="732769F7" w14:textId="77777777" w:rsidR="00426443" w:rsidRDefault="00426443" w:rsidP="00CC6DC7">
      <w:pPr>
        <w:pStyle w:val="TH"/>
      </w:pPr>
      <w:r>
        <w:object w:dxaOrig="8676" w:dyaOrig="2124" w14:anchorId="70B566CE">
          <v:shape id="_x0000_i1031" type="#_x0000_t75" style="width:433.75pt;height:105.55pt" o:ole="">
            <v:imagedata r:id="rId24" o:title=""/>
          </v:shape>
          <o:OLEObject Type="Embed" ProgID="Visio.Drawing.15" ShapeID="_x0000_i1031" DrawAspect="Content" ObjectID="_1614605469"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448A60FE"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subclause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6F1998">
        <w:t xml:space="preserve">subclause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subclause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40" w:name="_Toc3992330"/>
      <w:r>
        <w:t>5.2.2.3.3</w:t>
      </w:r>
      <w:r w:rsidR="00D320F7">
        <w:tab/>
      </w:r>
      <w:r w:rsidR="00D320F7" w:rsidRPr="000A55C5">
        <w:t>N1</w:t>
      </w:r>
      <w:r w:rsidR="00D320F7">
        <w:t>N2</w:t>
      </w:r>
      <w:r w:rsidR="00D320F7" w:rsidRPr="000A55C5">
        <w:t>Message</w:t>
      </w:r>
      <w:r w:rsidR="00D320F7">
        <w:t>Subscribe</w:t>
      </w:r>
      <w:bookmarkEnd w:id="40"/>
    </w:p>
    <w:p w14:paraId="1ADF6C49" w14:textId="627F1A5A" w:rsidR="00D320F7" w:rsidRDefault="00C32818" w:rsidP="00BA6BB9">
      <w:pPr>
        <w:pStyle w:val="Heading6"/>
      </w:pPr>
      <w:bookmarkStart w:id="41" w:name="_Toc3992331"/>
      <w:r>
        <w:t>5.2.2.3.3</w:t>
      </w:r>
      <w:r w:rsidR="00D320F7">
        <w:t>.1</w:t>
      </w:r>
      <w:r w:rsidR="00D320F7">
        <w:tab/>
        <w:t>General</w:t>
      </w:r>
      <w:bookmarkEnd w:id="41"/>
    </w:p>
    <w:p w14:paraId="0849FD98" w14:textId="77777777"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For the N1 message class is UPDP, a PCF shall subscribe for the N1 message notification with the AMF, after the AM policy association establishment procedure between the AMF and the PCF (see subclause 4.16.1 of 3GPP TS 23.502 [3]).</w:t>
      </w:r>
    </w:p>
    <w:p w14:paraId="1992783A" w14:textId="6036EC3F"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 3GPP TS 23.502 [3]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77777777"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subclause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4.65pt;height:126.35pt" o:ole="">
            <v:imagedata r:id="rId26" o:title=""/>
          </v:shape>
          <o:OLEObject Type="Embed" ProgID="Visio.Drawing.11" ShapeID="_x0000_i1032" DrawAspect="Content" ObjectID="_1614605470"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77777777"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0453956B" w:rsidR="00433E7B" w:rsidRDefault="00C32818" w:rsidP="00BA6BB9">
      <w:pPr>
        <w:pStyle w:val="Heading5"/>
      </w:pPr>
      <w:bookmarkStart w:id="42" w:name="_Toc3992332"/>
      <w:r>
        <w:t>5.2.2.3.4</w:t>
      </w:r>
      <w:r w:rsidR="00433E7B">
        <w:tab/>
      </w:r>
      <w:r w:rsidR="00433E7B" w:rsidRPr="000A55C5">
        <w:t>N1</w:t>
      </w:r>
      <w:r w:rsidR="00433E7B">
        <w:t>N2</w:t>
      </w:r>
      <w:r w:rsidR="00433E7B" w:rsidRPr="000A55C5">
        <w:t>Message</w:t>
      </w:r>
      <w:r w:rsidR="00433E7B">
        <w:t>UnSubscribe</w:t>
      </w:r>
      <w:bookmarkEnd w:id="42"/>
    </w:p>
    <w:p w14:paraId="264BDB85" w14:textId="79B35E64" w:rsidR="00433E7B" w:rsidRDefault="00C32818" w:rsidP="00BA6BB9">
      <w:pPr>
        <w:pStyle w:val="Heading6"/>
      </w:pPr>
      <w:bookmarkStart w:id="43" w:name="_Toc3992333"/>
      <w:r>
        <w:t>5.2.2.3.4</w:t>
      </w:r>
      <w:r w:rsidR="00433E7B">
        <w:t>.1</w:t>
      </w:r>
      <w:r w:rsidR="00433E7B">
        <w:tab/>
        <w:t>General</w:t>
      </w:r>
      <w:bookmarkEnd w:id="43"/>
    </w:p>
    <w:p w14:paraId="4731477F" w14:textId="77777777"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14:paraId="4890A63B" w14:textId="77777777" w:rsidR="00433E7B" w:rsidRDefault="00433E7B" w:rsidP="00433E7B">
      <w:r>
        <w:t xml:space="preserve">The NF Service Consumer shall use the HTTP method DELETE with the URI </w:t>
      </w:r>
      <w:r w:rsidR="00937572">
        <w:t>of the "N1N2 Individual Subscription" resource (See subclause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4.65pt;height:105.55pt" o:ole="">
            <v:imagedata r:id="rId28" o:title=""/>
          </v:shape>
          <o:OLEObject Type="Embed" ProgID="Visio.Drawing.11" ShapeID="_x0000_i1033" DrawAspect="Content" ObjectID="_1614605471"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44" w:name="_Toc3992334"/>
      <w:r>
        <w:t>5.2.2.3.5</w:t>
      </w:r>
      <w:r w:rsidR="00405653">
        <w:tab/>
      </w:r>
      <w:r w:rsidR="00405653" w:rsidRPr="000A55C5">
        <w:t>N1MessageNotify</w:t>
      </w:r>
      <w:bookmarkEnd w:id="44"/>
    </w:p>
    <w:p w14:paraId="30DB0F54" w14:textId="5BF1B8C5" w:rsidR="00405653" w:rsidRDefault="00C32818" w:rsidP="00BA6BB9">
      <w:pPr>
        <w:pStyle w:val="Heading6"/>
      </w:pPr>
      <w:bookmarkStart w:id="45" w:name="_Toc3992335"/>
      <w:r>
        <w:t>5.2.2.3.5</w:t>
      </w:r>
      <w:r w:rsidR="00405653">
        <w:t>.1</w:t>
      </w:r>
      <w:r w:rsidR="00405653">
        <w:tab/>
        <w:t>General</w:t>
      </w:r>
      <w:bookmarkEnd w:id="45"/>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77777777"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t>subclause</w:t>
      </w:r>
      <w:r w:rsidR="00D667FF">
        <w:t> </w:t>
      </w:r>
      <w:r>
        <w:t xml:space="preserve">4.2.2.2.3 </w:t>
      </w:r>
      <w:r w:rsidR="00D667FF">
        <w:t xml:space="preserve">of </w:t>
      </w:r>
      <w:r>
        <w:t>3GPP TS 23.502</w:t>
      </w:r>
      <w:r>
        <w:rPr>
          <w:lang w:eastAsia="zh-CN"/>
        </w:rPr>
        <w:t> </w:t>
      </w:r>
      <w:r>
        <w:t>[3])</w:t>
      </w:r>
    </w:p>
    <w:p w14:paraId="1F58AAF8" w14:textId="77777777" w:rsidR="00405653" w:rsidRDefault="00405653" w:rsidP="00405653">
      <w:pPr>
        <w:pStyle w:val="B1"/>
      </w:pPr>
      <w:r>
        <w:lastRenderedPageBreak/>
        <w:t>-</w:t>
      </w:r>
      <w:r>
        <w:tab/>
        <w:t>UE assisted and UE based positioning procedure (</w:t>
      </w:r>
      <w:r w:rsidR="00D667FF">
        <w:t xml:space="preserve">see </w:t>
      </w:r>
      <w:r>
        <w:t>subclause</w:t>
      </w:r>
      <w:r w:rsidR="00D667FF">
        <w:t> </w:t>
      </w:r>
      <w:r>
        <w:t xml:space="preserve">4.13.5.4 </w:t>
      </w:r>
      <w:r w:rsidR="00D667FF">
        <w:t xml:space="preserve">of </w:t>
      </w:r>
      <w:r>
        <w:t>3GPP TS 23.502</w:t>
      </w:r>
      <w:r>
        <w:rPr>
          <w:lang w:eastAsia="zh-CN"/>
        </w:rPr>
        <w:t> </w:t>
      </w:r>
      <w:r>
        <w:t>[3])</w:t>
      </w:r>
    </w:p>
    <w:p w14:paraId="27A3AF02" w14:textId="77777777" w:rsidR="00D667FF" w:rsidRDefault="00D667FF" w:rsidP="00D667FF">
      <w:pPr>
        <w:pStyle w:val="B1"/>
      </w:pPr>
      <w:r>
        <w:t>-</w:t>
      </w:r>
      <w:r>
        <w:tab/>
        <w:t>UE configuration update procedure for transparent UE policy delivery (See subclause 4.2.4.3 in 3GPP TS 23.502</w:t>
      </w:r>
      <w:r>
        <w:rPr>
          <w:lang w:eastAsia="zh-CN"/>
        </w:rPr>
        <w:t> </w:t>
      </w:r>
      <w:r>
        <w:t>[3])</w:t>
      </w:r>
    </w:p>
    <w:p w14:paraId="4D7DB212" w14:textId="77777777" w:rsidR="00D667FF" w:rsidRPr="00293536"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5.4.5.2.1, the UE initiated NAS transport procedure is used.</w:t>
      </w:r>
    </w:p>
    <w:p w14:paraId="6A254E47" w14:textId="77777777" w:rsidR="0095220C" w:rsidRDefault="0095220C" w:rsidP="0095220C">
      <w:r>
        <w:t>The AMF shall use HTTP POST method to the N1 Notification URI provided by the NF Service Consumer via N1N2MessageSubscribe service operation (See subclause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4.65pt;height:126.35pt" o:ole="">
            <v:imagedata r:id="rId30" o:title=""/>
          </v:shape>
          <o:OLEObject Type="Embed" ProgID="Visio.Drawing.11" ShapeID="_x0000_i1034" DrawAspect="Content" ObjectID="_1614605472"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46" w:name="_Toc3992336"/>
      <w:r>
        <w:t>5.2.2.3.5</w:t>
      </w:r>
      <w:r w:rsidR="00405653">
        <w:t>.2</w:t>
      </w:r>
      <w:r w:rsidR="00405653">
        <w:tab/>
        <w:t xml:space="preserve">Using </w:t>
      </w:r>
      <w:r w:rsidR="00405653" w:rsidRPr="000A55C5">
        <w:t>N1MessageNotify</w:t>
      </w:r>
      <w:r w:rsidR="00405653">
        <w:t xml:space="preserve"> in the Registration with AMF Re-allocation Procedure</w:t>
      </w:r>
      <w:bookmarkEnd w:id="46"/>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77777777" w:rsidR="0095220C" w:rsidRDefault="0095220C" w:rsidP="00405653">
      <w:pPr>
        <w:rPr>
          <w:lang w:eastAsia="ko-KR"/>
        </w:rPr>
      </w:pPr>
      <w:r>
        <w:t>The requirements specified in subclause 5.2.2.3.5.1 shall apply with the following modifications:</w:t>
      </w:r>
    </w:p>
    <w:p w14:paraId="4EE37417" w14:textId="200A4DFA"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of the NF Service Consumer (e.g. the target AMF) from the NRF (See subclause 6.1.6.2.4 of 3GPP TS 29.510 [</w:t>
      </w:r>
      <w:r w:rsidR="00A826CF">
        <w:t>29</w:t>
      </w:r>
      <w:r w:rsidR="00405653">
        <w:t>])</w:t>
      </w:r>
      <w:r w:rsidR="00405653">
        <w:rPr>
          <w:lang w:eastAsia="ko-KR"/>
        </w:rPr>
        <w:t>.</w:t>
      </w:r>
      <w:r w:rsidR="00405653" w:rsidRPr="005A56FE">
        <w:rPr>
          <w:lang w:eastAsia="ko-KR"/>
        </w:rPr>
        <w:t xml:space="preserve"> </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77777777"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47" w:name="_Toc3992337"/>
      <w:r>
        <w:lastRenderedPageBreak/>
        <w:t>5.2.2.3.5</w:t>
      </w:r>
      <w:r w:rsidR="00405653">
        <w:t>.3</w:t>
      </w:r>
      <w:r w:rsidR="00405653">
        <w:tab/>
        <w:t xml:space="preserve">Using </w:t>
      </w:r>
      <w:r w:rsidR="00405653" w:rsidRPr="000A55C5">
        <w:t>N1MessageNotify</w:t>
      </w:r>
      <w:r w:rsidR="00405653">
        <w:t xml:space="preserve"> in the UE Assisted and UE Based Positioning Procedure</w:t>
      </w:r>
      <w:bookmarkEnd w:id="47"/>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77777777" w:rsidR="00CC5084" w:rsidRDefault="00CC5084" w:rsidP="00CC5084">
      <w:r>
        <w:t>The requirements specified in subclause 5.2.2.3.5.1 shall apply with the following modifications:</w:t>
      </w:r>
    </w:p>
    <w:p w14:paraId="3D5B7019" w14:textId="026012A8"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subclause 5.2.2.3.1), and fetch N1 Notification URI from the default subscription registered with "N1_MESSAGE" notification type and "LPP" message class (See subclause 6.1.6.2.4 of 3GPP TS 29.510 [</w:t>
      </w:r>
      <w:r w:rsidR="00A826CF">
        <w:t>29</w:t>
      </w:r>
      <w:r>
        <w:t>])</w:t>
      </w:r>
      <w:r>
        <w:rPr>
          <w:lang w:eastAsia="ko-KR"/>
        </w:rPr>
        <w:t>.</w:t>
      </w:r>
      <w:r w:rsidRPr="005A56FE">
        <w:rPr>
          <w:lang w:eastAsia="ko-KR"/>
        </w:rPr>
        <w:t xml:space="preserve"> </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48" w:name="_Toc3992338"/>
      <w:r>
        <w:t>5.2.2.3.5.4</w:t>
      </w:r>
      <w:r>
        <w:tab/>
        <w:t xml:space="preserve">Using </w:t>
      </w:r>
      <w:r w:rsidRPr="000A55C5">
        <w:t>N1MessageNotify</w:t>
      </w:r>
      <w:r>
        <w:t xml:space="preserve"> in the UE Configuration Update for transparent UE Policy delivery</w:t>
      </w:r>
      <w:bookmarkEnd w:id="48"/>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77777777" w:rsidR="00D667FF" w:rsidRDefault="00D667FF" w:rsidP="00D667FF">
      <w:r>
        <w:t>The requirements specified in subclause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49" w:name="_Toc3992339"/>
      <w:r>
        <w:t>5.2.2.3.6</w:t>
      </w:r>
      <w:r w:rsidR="00405653">
        <w:tab/>
        <w:t>N2InfoNotify</w:t>
      </w:r>
      <w:bookmarkEnd w:id="49"/>
    </w:p>
    <w:p w14:paraId="0F7AD04A" w14:textId="75F87921" w:rsidR="00405653" w:rsidRDefault="00C32818" w:rsidP="00BA6BB9">
      <w:pPr>
        <w:pStyle w:val="Heading6"/>
      </w:pPr>
      <w:bookmarkStart w:id="50" w:name="_Toc3992340"/>
      <w:r>
        <w:t>5.2.2.3.6</w:t>
      </w:r>
      <w:r w:rsidR="00405653">
        <w:t>.1</w:t>
      </w:r>
      <w:r w:rsidR="00405653">
        <w:tab/>
        <w:t>General</w:t>
      </w:r>
      <w:bookmarkEnd w:id="50"/>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77777777"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23.502 [3], subclause 4.9.1.3.3)</w:t>
      </w:r>
    </w:p>
    <w:p w14:paraId="3612E55B" w14:textId="77777777" w:rsidR="00405653" w:rsidRDefault="00405653" w:rsidP="00405653">
      <w:pPr>
        <w:pStyle w:val="B1"/>
      </w:pPr>
      <w:r>
        <w:t>-</w:t>
      </w:r>
      <w:r>
        <w:tab/>
        <w:t>Network assisted positioning procedure (See subclause 4.13.5.5 in 3GPP TS 23.502</w:t>
      </w:r>
      <w:r>
        <w:rPr>
          <w:lang w:eastAsia="zh-CN"/>
        </w:rPr>
        <w:t>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77777777"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Subscribe service operation (See subclause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4.65pt;height:105.55pt" o:ole="">
            <v:imagedata r:id="rId32" o:title=""/>
          </v:shape>
          <o:OLEObject Type="Embed" ProgID="Visio.Drawing.11" ShapeID="_x0000_i1035" DrawAspect="Content" ObjectID="_1614605473" r:id="rId33"/>
        </w:object>
      </w:r>
    </w:p>
    <w:p w14:paraId="7197DC2D" w14:textId="77777777" w:rsidR="00165230" w:rsidRDefault="00165230" w:rsidP="00165230">
      <w:pPr>
        <w:pStyle w:val="TF"/>
      </w:pPr>
      <w:r>
        <w:t xml:space="preserve">Figure 5.2.2.3.6.1-1 N2 Information </w:t>
      </w:r>
      <w:r w:rsidRPr="000A55C5">
        <w:t>Notify</w:t>
      </w:r>
      <w:r>
        <w:t xml:space="preserve"> </w:t>
      </w:r>
    </w:p>
    <w:p w14:paraId="69E692DF" w14:textId="77777777"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14:paraId="4D9D5DD6" w14:textId="77777777" w:rsidR="00165230" w:rsidRDefault="00165230" w:rsidP="00165230">
      <w:pPr>
        <w:pStyle w:val="B1"/>
      </w:pPr>
      <w:r>
        <w:lastRenderedPageBreak/>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51" w:name="_Toc3992341"/>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51"/>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530390">
      <w:pPr>
        <w:pStyle w:val="TH"/>
        <w:rPr>
          <w:lang w:val="fr-FR"/>
        </w:rPr>
      </w:pPr>
      <w:r w:rsidRPr="00D64FA1">
        <w:rPr>
          <w:lang w:val="fr-FR"/>
        </w:rPr>
        <w:object w:dxaOrig="9401" w:dyaOrig="3070" w14:anchorId="3C47BD50">
          <v:shape id="_x0000_i1036" type="#_x0000_t75" style="width:468.2pt;height:154.6pt" o:ole="">
            <v:imagedata r:id="rId34" o:title=""/>
          </v:shape>
          <o:OLEObject Type="Embed" ProgID="Visio.Drawing.11" ShapeID="_x0000_i1036" DrawAspect="Content" ObjectID="_1614605474"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7777777" w:rsidR="00165230" w:rsidRDefault="00165230" w:rsidP="00405653">
      <w:r>
        <w:t>The requirements specified in subclause 5.2.2.3.6.1 shall apply with the following modifications:</w:t>
      </w:r>
    </w:p>
    <w:p w14:paraId="3FF6521D" w14:textId="58668622"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ee subclause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2C4237FD" w:rsidR="00C709C3" w:rsidRDefault="00C709C3" w:rsidP="0032057E">
      <w:pPr>
        <w:pStyle w:val="B2"/>
      </w:pPr>
      <w:r>
        <w:t>-</w:t>
      </w:r>
      <w:r>
        <w:tab/>
      </w:r>
      <w:r w:rsidR="00405653">
        <w:t>notification payload (see subclause 6.1.5.5)</w:t>
      </w:r>
      <w:r>
        <w:t xml:space="preserve"> </w:t>
      </w:r>
      <w:r w:rsidR="00473A8A">
        <w:t>without the "n2InfoContainer" attribute</w:t>
      </w:r>
      <w:r>
        <w:t>;</w:t>
      </w:r>
    </w:p>
    <w:p w14:paraId="3062EF41" w14:textId="036AA4D4" w:rsidR="00C709C3" w:rsidRDefault="00C709C3" w:rsidP="0032057E">
      <w:pPr>
        <w:pStyle w:val="B2"/>
      </w:pPr>
      <w:r>
        <w:t>-</w:t>
      </w:r>
      <w:r>
        <w:tab/>
      </w:r>
      <w:r w:rsidR="00473A8A">
        <w:t>the "notifyReason" attribute set to "HANDOVER_COMPLETED"</w:t>
      </w:r>
      <w:r w:rsidR="00405653">
        <w:t>.</w:t>
      </w:r>
      <w:r w:rsidR="00405653" w:rsidRPr="00021E54">
        <w:t xml:space="preserve"> </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7D642FC8"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subclause 4.9.1.3.3 of 3GPP TS 23.502 [3], the source AMF shall send a 200 OK </w:t>
      </w:r>
      <w:r>
        <w:t xml:space="preserve">response </w:t>
      </w:r>
      <w:r w:rsidRPr="00692DBB">
        <w:t>with the Secondary RAT usage data included in the response payload.</w:t>
      </w:r>
    </w:p>
    <w:p w14:paraId="50DED317" w14:textId="77777777"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14:paraId="0F550435" w14:textId="00F02DDC" w:rsidR="00405653" w:rsidRPr="00B954E3" w:rsidRDefault="00C32818" w:rsidP="00BA6BB9">
      <w:pPr>
        <w:pStyle w:val="Heading6"/>
      </w:pPr>
      <w:bookmarkStart w:id="52" w:name="_Toc3992342"/>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52"/>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77777777" w:rsidR="00405653" w:rsidRDefault="00165230" w:rsidP="003D5C4D">
      <w:r w:rsidRPr="00165230">
        <w:t xml:space="preserve"> </w:t>
      </w:r>
      <w:r>
        <w:t>The requirements specified in subclause 5.2.2.3.6.1 shall apply with the following modifications:</w:t>
      </w:r>
    </w:p>
    <w:p w14:paraId="37B6299B" w14:textId="22AEFDDC" w:rsidR="00885CB0" w:rsidRDefault="00885CB0" w:rsidP="00885CB0">
      <w:pPr>
        <w:pStyle w:val="B1"/>
      </w:pPr>
      <w:r w:rsidRPr="0081744B">
        <w:lastRenderedPageBreak/>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subclause 5.2.2.3.1),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53" w:name="_Toc3992343"/>
      <w:r>
        <w:t>5.2.2.4</w:t>
      </w:r>
      <w:r>
        <w:tab/>
        <w:t>Non-UE N2 Message Operations</w:t>
      </w:r>
      <w:bookmarkEnd w:id="53"/>
    </w:p>
    <w:p w14:paraId="0517CB32" w14:textId="45A29A87" w:rsidR="00535594" w:rsidRDefault="008F5AE5" w:rsidP="00BA6BB9">
      <w:pPr>
        <w:pStyle w:val="Heading5"/>
      </w:pPr>
      <w:bookmarkStart w:id="54" w:name="_Toc3992344"/>
      <w:r>
        <w:t>5.2.2.4.1</w:t>
      </w:r>
      <w:r w:rsidR="00535594">
        <w:tab/>
        <w:t>NonUeN2MessageTransfer</w:t>
      </w:r>
      <w:bookmarkEnd w:id="54"/>
    </w:p>
    <w:p w14:paraId="7CDAE40C" w14:textId="6677B3C4" w:rsidR="00535594" w:rsidRDefault="008F5AE5" w:rsidP="00BA6BB9">
      <w:pPr>
        <w:pStyle w:val="Heading6"/>
      </w:pPr>
      <w:bookmarkStart w:id="55" w:name="_Toc3992345"/>
      <w:r>
        <w:t>5.2.2.4.1</w:t>
      </w:r>
      <w:r w:rsidR="00535594">
        <w:t>.1</w:t>
      </w:r>
      <w:r w:rsidR="00535594">
        <w:tab/>
        <w:t>General</w:t>
      </w:r>
      <w:bookmarkEnd w:id="55"/>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77777" w:rsidR="00535594" w:rsidRDefault="00535594" w:rsidP="00535594">
      <w:pPr>
        <w:pStyle w:val="B1"/>
      </w:pPr>
      <w:r>
        <w:t>-</w:t>
      </w:r>
      <w:r>
        <w:tab/>
        <w:t>Obtaining non-UE associated network assistance data (See subclause 4.13.5.6 in 3GPP TS 23.502</w:t>
      </w:r>
      <w:r>
        <w:rPr>
          <w:lang w:eastAsia="zh-CN"/>
        </w:rPr>
        <w:t> </w:t>
      </w:r>
      <w:r>
        <w:t>[3])</w:t>
      </w:r>
      <w:r w:rsidR="0071258C">
        <w:t>;</w:t>
      </w:r>
    </w:p>
    <w:p w14:paraId="2F912C8E" w14:textId="77777777" w:rsidR="0071258C" w:rsidRDefault="00535594" w:rsidP="0071258C">
      <w:pPr>
        <w:pStyle w:val="B1"/>
      </w:pPr>
      <w:r>
        <w:t>-</w:t>
      </w:r>
      <w:r>
        <w:tab/>
        <w:t>Warning Request Transfer procedures (See subclause 9A in 3GPP TS 23.041 [</w:t>
      </w:r>
      <w:r w:rsidR="00F412EC">
        <w:t>20</w:t>
      </w:r>
      <w:r>
        <w:t>])</w:t>
      </w:r>
      <w:r w:rsidR="0071258C">
        <w:t>;</w:t>
      </w:r>
    </w:p>
    <w:p w14:paraId="6F671E3F" w14:textId="77777777" w:rsidR="00535594" w:rsidRDefault="0071258C" w:rsidP="0071258C">
      <w:pPr>
        <w:pStyle w:val="B1"/>
      </w:pPr>
      <w:r>
        <w:t>-</w:t>
      </w:r>
      <w:r>
        <w:tab/>
        <w:t>Configuration Transfer procedure (see subclause 5.26 of 3GPP TS 23.501</w:t>
      </w:r>
      <w:r>
        <w:rPr>
          <w:lang w:eastAsia="zh-CN"/>
        </w:rPr>
        <w:t> </w:t>
      </w:r>
      <w:r>
        <w:t>[2]).</w:t>
      </w:r>
    </w:p>
    <w:p w14:paraId="62004ED8" w14:textId="77777777"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subclause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4.65pt;height:105.55pt" o:ole="">
            <v:imagedata r:id="rId36" o:title=""/>
          </v:shape>
          <o:OLEObject Type="Embed" ProgID="Visio.Drawing.11" ShapeID="_x0000_i1037" DrawAspect="Content" ObjectID="_1614605475"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56" w:name="_Toc3992346"/>
      <w:r>
        <w:t>5.2.2.4.1</w:t>
      </w:r>
      <w:r w:rsidR="00535594">
        <w:t>.2</w:t>
      </w:r>
      <w:r w:rsidR="00535594">
        <w:tab/>
        <w:t>Obtaining Non UE Associated Network Assistance Data Procedure</w:t>
      </w:r>
      <w:bookmarkEnd w:id="56"/>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77777777" w:rsidR="00CD4B79" w:rsidRDefault="00CD4B79" w:rsidP="003D5C4D">
      <w:r>
        <w:t>The requirements specified in subclause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57" w:name="_Toc3992347"/>
      <w:r>
        <w:lastRenderedPageBreak/>
        <w:t>5.2.2.4.1</w:t>
      </w:r>
      <w:r w:rsidR="00535594">
        <w:t>.3</w:t>
      </w:r>
      <w:r w:rsidR="00535594">
        <w:tab/>
        <w:t>Warning Request Transfer Procedure</w:t>
      </w:r>
      <w:bookmarkEnd w:id="57"/>
    </w:p>
    <w:p w14:paraId="016E7674" w14:textId="77777777"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14:paraId="05C2E96E" w14:textId="77777777" w:rsidR="00535594" w:rsidRDefault="0035395E" w:rsidP="0035395E">
      <w:pPr>
        <w:rPr>
          <w:lang w:eastAsia="zh-CN"/>
        </w:rPr>
      </w:pPr>
      <w:r>
        <w:t>The requirements specified in subclause 5.2.2.4.1.1 shall apply with the following modifications:</w:t>
      </w:r>
    </w:p>
    <w:p w14:paraId="2181D7A9" w14:textId="77777777" w:rsidR="007A43CA" w:rsidRDefault="007A43CA" w:rsidP="007A43CA">
      <w:pPr>
        <w:pStyle w:val="B1"/>
        <w:rPr>
          <w:lang w:eastAsia="zh-CN"/>
        </w:rPr>
      </w:pPr>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7777777"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subclause 9.2.17 in TS 23.041 [20])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subclause 9.2.19 in TS 23.041 [20]). </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58" w:name="_Toc3992348"/>
      <w:r>
        <w:t>5.2.2.4.1.4</w:t>
      </w:r>
      <w:r>
        <w:tab/>
        <w:t>Configuration Transfer Procedure</w:t>
      </w:r>
      <w:bookmarkEnd w:id="58"/>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77777777" w:rsidR="0071258C" w:rsidRDefault="0071258C" w:rsidP="0071258C">
      <w:r>
        <w:t>The requirements specified in subclause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59" w:name="_Toc3992349"/>
      <w:r>
        <w:t>5.2.2.4.2</w:t>
      </w:r>
      <w:r w:rsidR="004602A0">
        <w:tab/>
      </w:r>
      <w:r w:rsidR="00260D1E">
        <w:t>NonUe</w:t>
      </w:r>
      <w:r w:rsidR="004602A0">
        <w:t>N2InfoSubscribe</w:t>
      </w:r>
      <w:bookmarkEnd w:id="59"/>
    </w:p>
    <w:p w14:paraId="25C6CA65" w14:textId="349965B4" w:rsidR="004602A0" w:rsidRDefault="004A4EE5" w:rsidP="00BA6BB9">
      <w:pPr>
        <w:pStyle w:val="Heading6"/>
      </w:pPr>
      <w:bookmarkStart w:id="60" w:name="_Toc3992350"/>
      <w:r>
        <w:t>5.2.2.4.2</w:t>
      </w:r>
      <w:r w:rsidR="004602A0">
        <w:t>.1</w:t>
      </w:r>
      <w:r w:rsidR="004602A0">
        <w:tab/>
        <w:t>General</w:t>
      </w:r>
      <w:bookmarkEnd w:id="60"/>
    </w:p>
    <w:p w14:paraId="564F4A13" w14:textId="77777777"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14:paraId="3AD99C62" w14:textId="77777777"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subclause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6.4pt;height:117.95pt" o:ole="">
            <v:imagedata r:id="rId38" o:title=""/>
          </v:shape>
          <o:OLEObject Type="Embed" ProgID="Visio.Drawing.11" ShapeID="_x0000_i1038" DrawAspect="Content" ObjectID="_1614605476"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77777777" w:rsidR="004602A0" w:rsidRDefault="004602A0" w:rsidP="004602A0">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021B679D" w:rsidR="00BC33FF" w:rsidRDefault="0044425B" w:rsidP="00BA6BB9">
      <w:pPr>
        <w:pStyle w:val="Heading5"/>
      </w:pPr>
      <w:bookmarkStart w:id="61" w:name="_Toc3992351"/>
      <w:r>
        <w:t>5.2.2.4.3</w:t>
      </w:r>
      <w:r w:rsidR="00BC33FF">
        <w:tab/>
      </w:r>
      <w:r w:rsidR="00C87FE4">
        <w:t>NonUe</w:t>
      </w:r>
      <w:r w:rsidR="00BC33FF">
        <w:t>N2InfoUnSubscribe</w:t>
      </w:r>
      <w:bookmarkEnd w:id="61"/>
    </w:p>
    <w:p w14:paraId="274784A1" w14:textId="4E3DF1D5" w:rsidR="00BC33FF" w:rsidRDefault="0044425B" w:rsidP="00BA6BB9">
      <w:pPr>
        <w:pStyle w:val="Heading6"/>
      </w:pPr>
      <w:bookmarkStart w:id="62" w:name="_Toc3992352"/>
      <w:r>
        <w:t>5.2.2.4.3</w:t>
      </w:r>
      <w:r w:rsidR="00BC33FF">
        <w:t>.1</w:t>
      </w:r>
      <w:r w:rsidR="00BC33FF">
        <w:tab/>
        <w:t>General</w:t>
      </w:r>
      <w:bookmarkEnd w:id="62"/>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77777777" w:rsidR="00BC33FF" w:rsidRDefault="00BC33FF" w:rsidP="00BC33FF">
      <w:r>
        <w:t xml:space="preserve">The NF Service Consumer shall use the HTTP method DELETE with the URI </w:t>
      </w:r>
      <w:r w:rsidR="00937572">
        <w:t>of the "Non UE N2 Message Notification Individual Subscription" resource (See subclause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4.65pt;height:105.55pt" o:ole="">
            <v:imagedata r:id="rId40" o:title=""/>
          </v:shape>
          <o:OLEObject Type="Embed" ProgID="Visio.Drawing.11" ShapeID="_x0000_i1039" DrawAspect="Content" ObjectID="_1614605477"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63" w:name="_Toc3992353"/>
      <w:r>
        <w:t>5.2.2.4.4</w:t>
      </w:r>
      <w:r w:rsidR="00DD1461" w:rsidRPr="00B954E3">
        <w:tab/>
      </w:r>
      <w:r w:rsidR="00DD1461">
        <w:t>NonUe</w:t>
      </w:r>
      <w:r w:rsidR="00DD1461" w:rsidRPr="00B954E3">
        <w:t>N2</w:t>
      </w:r>
      <w:r w:rsidR="00DD1461">
        <w:t>Info</w:t>
      </w:r>
      <w:r w:rsidR="00DD1461" w:rsidRPr="00B954E3">
        <w:t>Notify</w:t>
      </w:r>
      <w:bookmarkEnd w:id="63"/>
    </w:p>
    <w:p w14:paraId="4F8D14B9" w14:textId="5D771F15" w:rsidR="00DD1461" w:rsidRDefault="00395F42" w:rsidP="00BA6BB9">
      <w:pPr>
        <w:pStyle w:val="Heading6"/>
      </w:pPr>
      <w:bookmarkStart w:id="64" w:name="_Toc3992354"/>
      <w:r>
        <w:t>5.2.2.4.4</w:t>
      </w:r>
      <w:r w:rsidR="00DD1461">
        <w:t>.1</w:t>
      </w:r>
      <w:r w:rsidR="00DD1461">
        <w:tab/>
        <w:t>General</w:t>
      </w:r>
      <w:bookmarkEnd w:id="64"/>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77777777" w:rsidR="00DD1461" w:rsidRPr="007E5D0C" w:rsidRDefault="00DD1461" w:rsidP="00DD1461">
      <w:pPr>
        <w:pStyle w:val="B1"/>
      </w:pPr>
      <w:r>
        <w:t>-</w:t>
      </w:r>
      <w:r>
        <w:tab/>
        <w:t>Obtaining non-UE associated network assistance data (See subclause 4.13.5.6 in 3GPP TS 23.502</w:t>
      </w:r>
      <w:r>
        <w:rPr>
          <w:lang w:eastAsia="zh-CN"/>
        </w:rPr>
        <w:t>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lastRenderedPageBreak/>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77777777" w:rsidR="004843D5" w:rsidRDefault="004843D5" w:rsidP="004843D5">
      <w:r>
        <w:t xml:space="preserve">The AMF shall use HTTP POST method to the N2Info Notification URI provided by the NF Service Consumer via NonUeN2InfoSubscribe service operation (See subclause 5.2.2.4.2). See also Figure 5.2.2.4.4.1-1. </w:t>
      </w:r>
    </w:p>
    <w:p w14:paraId="6546C146" w14:textId="77777777" w:rsidR="004843D5" w:rsidRDefault="004843D5" w:rsidP="004843D5">
      <w:pPr>
        <w:pStyle w:val="TH"/>
      </w:pPr>
      <w:r w:rsidRPr="00D64FA1">
        <w:rPr>
          <w:lang w:val="fr-FR"/>
        </w:rPr>
        <w:object w:dxaOrig="8685" w:dyaOrig="2115" w14:anchorId="53260680">
          <v:shape id="_x0000_i1040" type="#_x0000_t75" style="width:434.65pt;height:105.55pt" o:ole="">
            <v:imagedata r:id="rId42" o:title=""/>
          </v:shape>
          <o:OLEObject Type="Embed" ProgID="Visio.Drawing.11" ShapeID="_x0000_i1040" DrawAspect="Content" ObjectID="_1614605478" r:id="rId43"/>
        </w:object>
      </w:r>
    </w:p>
    <w:p w14:paraId="0E5A8094" w14:textId="77777777" w:rsidR="004843D5" w:rsidRDefault="004843D5" w:rsidP="004843D5">
      <w:pPr>
        <w:pStyle w:val="TF"/>
      </w:pPr>
      <w:r>
        <w:t xml:space="preserve">Figure 5.2.2.4.4.1-1 Non-UE N2 Information </w:t>
      </w:r>
      <w:r w:rsidRPr="000A55C5">
        <w:t>Notify</w:t>
      </w:r>
      <w:r>
        <w:t xml:space="preserve"> </w:t>
      </w:r>
    </w:p>
    <w:p w14:paraId="41037360" w14:textId="77777777"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65" w:name="_Toc3992355"/>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5"/>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77777777" w:rsidR="004843D5" w:rsidRDefault="004843D5" w:rsidP="00DD1461">
      <w:r>
        <w:t>The requirements specified in subclause 5.2.2.4.4.1 shall apply with the following modifications:</w:t>
      </w:r>
    </w:p>
    <w:p w14:paraId="0B006CA1" w14:textId="78E738DF"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subclause 5.2.2.4.1.2),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66" w:name="_Toc3992356"/>
      <w:r>
        <w:t>5.2.2.4.4</w:t>
      </w:r>
      <w:r w:rsidR="00DD1461">
        <w:t>.3</w:t>
      </w:r>
      <w:r w:rsidR="00DD1461">
        <w:tab/>
        <w:t>Use of NonUeN2InfoNotify for PWS related events</w:t>
      </w:r>
      <w:bookmarkEnd w:id="66"/>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77777777"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77777777" w:rsidR="00746B1F" w:rsidRDefault="00746B1F" w:rsidP="003D5C4D">
      <w:pPr>
        <w:pStyle w:val="B1"/>
      </w:pPr>
      <w:r>
        <w:lastRenderedPageBreak/>
        <w:t>The requirements specified in subclause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67" w:name="_Toc3992357"/>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7"/>
    </w:p>
    <w:p w14:paraId="46CEF68E" w14:textId="302A497F" w:rsidR="00B82802" w:rsidRPr="00F07385" w:rsidRDefault="00264370" w:rsidP="00BA6BB9">
      <w:pPr>
        <w:pStyle w:val="Heading5"/>
      </w:pPr>
      <w:bookmarkStart w:id="68" w:name="_Toc3992358"/>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8"/>
    </w:p>
    <w:p w14:paraId="0CD5851F" w14:textId="1E345D11" w:rsidR="00B82802" w:rsidRDefault="00264370" w:rsidP="00BA6BB9">
      <w:pPr>
        <w:pStyle w:val="Heading6"/>
      </w:pPr>
      <w:bookmarkStart w:id="69" w:name="_Toc3992359"/>
      <w:r>
        <w:t>5.2.2.5.1</w:t>
      </w:r>
      <w:r w:rsidR="00B82802">
        <w:t>.1</w:t>
      </w:r>
      <w:r w:rsidR="00B82802">
        <w:tab/>
        <w:t>General</w:t>
      </w:r>
      <w:bookmarkEnd w:id="69"/>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77777777"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54C901AD" w14:textId="3D0C0B9A" w:rsidR="00B3564A" w:rsidRDefault="00264370" w:rsidP="00BA6BB9">
      <w:pPr>
        <w:pStyle w:val="Heading6"/>
      </w:pPr>
      <w:bookmarkStart w:id="70" w:name="_Toc3992360"/>
      <w:r>
        <w:t>5.2.2.5.1</w:t>
      </w:r>
      <w:r w:rsidR="00B3564A">
        <w:t>.2</w:t>
      </w:r>
      <w:r w:rsidR="00B3564A">
        <w:tab/>
        <w:t>Creation of a subscription</w:t>
      </w:r>
      <w:bookmarkEnd w:id="70"/>
    </w:p>
    <w:p w14:paraId="3E521FA4" w14:textId="77777777" w:rsidR="00B3564A" w:rsidRDefault="00B3564A" w:rsidP="00B3564A">
      <w:r>
        <w:t>This service operation creates a subscription so a NF Service Consumer can request to be notified when the status of the AMF is changed.</w:t>
      </w:r>
    </w:p>
    <w:p w14:paraId="6F94AF97" w14:textId="77777777"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subclause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7pt;height:105.15pt" o:ole="">
            <v:imagedata r:id="rId44" o:title=""/>
          </v:shape>
          <o:OLEObject Type="Embed" ProgID="Visio.Drawing.15" ShapeID="_x0000_i1041" DrawAspect="Content" ObjectID="_1614605479"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77777777"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Pr>
          <w:rStyle w:val="B1Char"/>
        </w:rPr>
        <w:t xml:space="preserve">subclause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71" w:name="_Toc3992361"/>
      <w:r>
        <w:t>5.2.2.5.1</w:t>
      </w:r>
      <w:r w:rsidR="001F56B9">
        <w:t>.3</w:t>
      </w:r>
      <w:r w:rsidR="001F56B9">
        <w:tab/>
        <w:t>Modification of a subscription</w:t>
      </w:r>
      <w:bookmarkEnd w:id="71"/>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77777777"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subclause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7.55pt;height:105.15pt" o:ole="">
            <v:imagedata r:id="rId46" o:title=""/>
          </v:shape>
          <o:OLEObject Type="Embed" ProgID="Visio.Drawing.15" ShapeID="_x0000_i1042" DrawAspect="Content" ObjectID="_1614605480"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72" w:name="_Toc3992362"/>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72"/>
    </w:p>
    <w:p w14:paraId="445B03E7" w14:textId="72BA4C5B" w:rsidR="00A819E4" w:rsidRDefault="00647FD5" w:rsidP="00BA6BB9">
      <w:pPr>
        <w:pStyle w:val="Heading6"/>
      </w:pPr>
      <w:bookmarkStart w:id="73" w:name="_Toc3992363"/>
      <w:r>
        <w:t>5.2.2.5.2</w:t>
      </w:r>
      <w:r w:rsidR="00A819E4">
        <w:t>.1</w:t>
      </w:r>
      <w:r w:rsidR="00A819E4">
        <w:tab/>
        <w:t>General</w:t>
      </w:r>
      <w:bookmarkEnd w:id="73"/>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77777777" w:rsidR="00A819E4" w:rsidRPr="00B23D37" w:rsidRDefault="00A819E4" w:rsidP="00A819E4">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238E4EA5" w14:textId="77777777"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resource (See subclause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4.65pt;height:105.55pt" o:ole="">
            <v:imagedata r:id="rId48" o:title=""/>
          </v:shape>
          <o:OLEObject Type="Embed" ProgID="Visio.Drawing.11" ShapeID="_x0000_i1043" DrawAspect="Content" ObjectID="_1614605481"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74" w:name="_Toc3992364"/>
      <w:r>
        <w:lastRenderedPageBreak/>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4"/>
    </w:p>
    <w:p w14:paraId="7E55A1D5" w14:textId="6EEAE980" w:rsidR="00652E4B" w:rsidRDefault="00647FD5" w:rsidP="00BA6BB9">
      <w:pPr>
        <w:pStyle w:val="Heading6"/>
      </w:pPr>
      <w:bookmarkStart w:id="75" w:name="_Toc3992365"/>
      <w:r>
        <w:t>5.2.2.5.3</w:t>
      </w:r>
      <w:r w:rsidR="00652E4B">
        <w:t>.1</w:t>
      </w:r>
      <w:r w:rsidR="00652E4B">
        <w:tab/>
        <w:t>General</w:t>
      </w:r>
      <w:bookmarkEnd w:id="75"/>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77777777" w:rsidR="00652E4B" w:rsidRPr="00B23D37" w:rsidRDefault="00652E4B" w:rsidP="00652E4B">
      <w:pPr>
        <w:pStyle w:val="B1"/>
        <w:rPr>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4.65pt;height:105.55pt" o:ole="">
            <v:imagedata r:id="rId50" o:title=""/>
          </v:shape>
          <o:OLEObject Type="Embed" ProgID="Visio.Drawing.11" ShapeID="_x0000_i1044" DrawAspect="Content" ObjectID="_1614605482"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77777777"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76" w:name="_Toc3992366"/>
      <w:r>
        <w:t>5.2.2.6</w:t>
      </w:r>
      <w:r>
        <w:tab/>
      </w:r>
      <w:r w:rsidRPr="00A074A2">
        <w:t>EBIAssignment</w:t>
      </w:r>
      <w:bookmarkEnd w:id="76"/>
    </w:p>
    <w:p w14:paraId="537B7802" w14:textId="190333A2" w:rsidR="00C703DD" w:rsidRDefault="00C703DD" w:rsidP="00C703DD">
      <w:pPr>
        <w:pStyle w:val="Heading5"/>
      </w:pPr>
      <w:bookmarkStart w:id="77" w:name="_Toc3992367"/>
      <w:r>
        <w:t>5.2.2.6.1</w:t>
      </w:r>
      <w:r>
        <w:tab/>
        <w:t>General</w:t>
      </w:r>
      <w:bookmarkEnd w:id="77"/>
    </w:p>
    <w:p w14:paraId="42B7C981" w14:textId="77777777"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23.502 [3], sub</w:t>
      </w:r>
      <w:r>
        <w:rPr>
          <w:lang w:eastAsia="ja-JP"/>
        </w:rPr>
        <w:t>clause 4.11.1.4)</w:t>
      </w:r>
      <w:r>
        <w:t>:</w:t>
      </w:r>
    </w:p>
    <w:p w14:paraId="1FBA3F78" w14:textId="518DDFE7"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 3GPP</w:t>
      </w:r>
      <w:r>
        <w:rPr>
          <w:lang w:eastAsia="zh-CN"/>
        </w:rPr>
        <w:t> </w:t>
      </w:r>
      <w:r>
        <w:t>TS</w:t>
      </w:r>
      <w:r>
        <w:rPr>
          <w:lang w:eastAsia="zh-CN"/>
        </w:rPr>
        <w:t> </w:t>
      </w:r>
      <w:r>
        <w:t>23.502 [3], sub</w:t>
      </w:r>
      <w:r w:rsidRPr="00050CA8">
        <w:t>clause 4.3.2.2.1).</w:t>
      </w:r>
    </w:p>
    <w:p w14:paraId="47219DC2" w14:textId="063CA30E"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 3GPP</w:t>
      </w:r>
      <w:r>
        <w:rPr>
          <w:lang w:eastAsia="zh-CN"/>
        </w:rPr>
        <w:t> </w:t>
      </w:r>
      <w:r>
        <w:t>TS</w:t>
      </w:r>
      <w:r>
        <w:rPr>
          <w:lang w:eastAsia="zh-CN"/>
        </w:rPr>
        <w:t> </w:t>
      </w:r>
      <w:r>
        <w:t>23.502 [3], sub</w:t>
      </w:r>
      <w:r w:rsidRPr="00050CA8">
        <w:t>clause 4.3.2.2.2).</w:t>
      </w:r>
    </w:p>
    <w:p w14:paraId="6FADFA09"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23.502 [3], sub</w:t>
      </w:r>
      <w:r w:rsidRPr="00050CA8">
        <w:t>clause 4.3.3.2).</w:t>
      </w:r>
    </w:p>
    <w:p w14:paraId="005E0DF4" w14:textId="304AB922"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23.502 [3], sub</w:t>
      </w:r>
      <w:r w:rsidRPr="00050CA8">
        <w:t>clause 4.3.3.3).</w:t>
      </w:r>
    </w:p>
    <w:p w14:paraId="3DAD16C8" w14:textId="7F2E9B09" w:rsidR="004344AD" w:rsidRPr="00050CA8" w:rsidRDefault="004344AD" w:rsidP="00C703DD">
      <w:pPr>
        <w:pStyle w:val="B1"/>
      </w:pPr>
      <w:r>
        <w:t>-</w:t>
      </w:r>
      <w:r>
        <w:tab/>
      </w:r>
      <w:r w:rsidRPr="0086413B">
        <w:rPr>
          <w:lang w:val="en-US"/>
        </w:rPr>
        <w:t>UE Triggered Service Request (</w:t>
      </w:r>
      <w:r>
        <w:t>see 3GPP</w:t>
      </w:r>
      <w:r>
        <w:rPr>
          <w:lang w:eastAsia="zh-CN"/>
        </w:rPr>
        <w:t> </w:t>
      </w:r>
      <w:r>
        <w:t>TS</w:t>
      </w:r>
      <w:r>
        <w:rPr>
          <w:lang w:eastAsia="zh-CN"/>
        </w:rPr>
        <w:t> </w:t>
      </w:r>
      <w:r>
        <w:t>23.502 [3], sub</w:t>
      </w:r>
      <w:r>
        <w:rPr>
          <w:lang w:val="en-US"/>
        </w:rPr>
        <w:t>clause </w:t>
      </w:r>
      <w:r w:rsidRPr="0086413B">
        <w:rPr>
          <w:lang w:val="en-US"/>
        </w:rPr>
        <w:t xml:space="preserve">4.2.3.2) </w:t>
      </w:r>
      <w:r w:rsidRPr="0086413B">
        <w:t>to move PDU Session(s) from untrusted non-3GPP access to 3GPP access</w:t>
      </w:r>
      <w:r>
        <w:t>.</w:t>
      </w:r>
    </w:p>
    <w:p w14:paraId="334A05A9" w14:textId="77777777"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23.502 [3], sub</w:t>
      </w:r>
      <w:r w:rsidRPr="00050CA8">
        <w:t>clause </w:t>
      </w:r>
      <w:r>
        <w:t>4.11.1.4.</w:t>
      </w:r>
      <w:r w:rsidR="00A862D7">
        <w:t>3</w:t>
      </w:r>
      <w:r>
        <w:t>).</w:t>
      </w:r>
    </w:p>
    <w:p w14:paraId="39C7EAD4" w14:textId="3C1640C6" w:rsidR="00C703DD" w:rsidRDefault="00C703DD" w:rsidP="00C703DD">
      <w:r>
        <w:lastRenderedPageBreak/>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77777777"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(See subclause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6pt;height:106.45pt" o:ole="">
            <v:imagedata r:id="rId52" o:title=""/>
          </v:shape>
          <o:OLEObject Type="Embed" ProgID="Visio.Drawing.11" ShapeID="_x0000_i1045" DrawAspect="Content" ObjectID="_1614605483"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77777777"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78" w:name="_Toc3992368"/>
      <w:r>
        <w:t>5.3</w:t>
      </w:r>
      <w:r>
        <w:tab/>
      </w:r>
      <w:r w:rsidR="00317982" w:rsidRPr="00317982">
        <w:t>Namf_EventExposure</w:t>
      </w:r>
      <w:r w:rsidRPr="00AF47A0">
        <w:t xml:space="preserve"> </w:t>
      </w:r>
      <w:r>
        <w:t>Service</w:t>
      </w:r>
      <w:bookmarkEnd w:id="78"/>
    </w:p>
    <w:p w14:paraId="633100DD" w14:textId="3C190DA0" w:rsidR="008A62A4" w:rsidRDefault="00A3706B" w:rsidP="00021E54">
      <w:pPr>
        <w:pStyle w:val="Heading3"/>
      </w:pPr>
      <w:bookmarkStart w:id="79" w:name="_Toc3992369"/>
      <w:r>
        <w:t>5.3</w:t>
      </w:r>
      <w:r w:rsidR="00F07385">
        <w:t>.1</w:t>
      </w:r>
      <w:r w:rsidR="00F07385">
        <w:tab/>
        <w:t>Service Description</w:t>
      </w:r>
      <w:bookmarkEnd w:id="79"/>
    </w:p>
    <w:p w14:paraId="69FB0502" w14:textId="67EB1123"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See also subclause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 3GPP TS 23.502</w:t>
      </w:r>
      <w:r w:rsidR="009D3626">
        <w:rPr>
          <w:lang w:val="en-US" w:eastAsia="zh-CN"/>
        </w:rPr>
        <w:t> [3]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3392F71A" w14:textId="77777777" w:rsidR="00E43EA5" w:rsidRDefault="009174A9" w:rsidP="009174A9">
      <w:pPr>
        <w:pStyle w:val="B2"/>
      </w:pPr>
      <w:r>
        <w:lastRenderedPageBreak/>
        <w:tab/>
      </w:r>
      <w:r w:rsidR="00E43EA5">
        <w:t>A NF subscribes to this event to receive the Last Known Location of a UE or a group of UEs, and Updated Location of the UE or any UE in the group when AMF becomes aware of a location change of the UE.</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lastRenderedPageBreak/>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1FD633C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w:t>
      </w:r>
    </w:p>
    <w:p w14:paraId="1E7F9CB2" w14:textId="77777777" w:rsidR="00E43EA5" w:rsidRDefault="00E43EA5" w:rsidP="009174A9">
      <w:pPr>
        <w:pStyle w:val="B1"/>
      </w:pPr>
      <w:r w:rsidRPr="00644E45">
        <w:t xml:space="preserve">Event: </w:t>
      </w:r>
      <w:r>
        <w:t>Subscribed-Data-Report</w:t>
      </w:r>
    </w:p>
    <w:p w14:paraId="20AB08FF" w14:textId="77777777" w:rsidR="00E43EA5" w:rsidRDefault="009174A9" w:rsidP="009174A9">
      <w:pPr>
        <w:pStyle w:val="B2"/>
      </w:pPr>
      <w:r>
        <w:tab/>
      </w:r>
      <w:r w:rsidR="00E43EA5">
        <w:t>A NF subscribes to this event to receive the current Subscribed Data for the UE(s) received from UDM, and notification when AMF received updated subscribed data for the UE(s) from UDM.</w:t>
      </w:r>
    </w:p>
    <w:p w14:paraId="5C84EF2F" w14:textId="77777777" w:rsidR="00E43EA5" w:rsidRDefault="009174A9" w:rsidP="009174A9">
      <w:pPr>
        <w:pStyle w:val="B2"/>
      </w:pPr>
      <w:r w:rsidRPr="0088594C">
        <w:tab/>
      </w:r>
      <w:r w:rsidR="00E43EA5" w:rsidRPr="00AF6B41">
        <w:rPr>
          <w:u w:val="single"/>
        </w:rPr>
        <w:t>UE Type</w:t>
      </w:r>
      <w:r w:rsidR="00E43EA5">
        <w:t>: One UE, Group of UEs</w:t>
      </w:r>
    </w:p>
    <w:p w14:paraId="72D8C207" w14:textId="77777777" w:rsidR="00E43EA5" w:rsidRDefault="009174A9" w:rsidP="009174A9">
      <w:pPr>
        <w:pStyle w:val="B2"/>
      </w:pPr>
      <w:r w:rsidRPr="0088594C">
        <w:tab/>
      </w:r>
      <w:r w:rsidR="00E43EA5">
        <w:rPr>
          <w:u w:val="single"/>
        </w:rPr>
        <w:t>Report Type:</w:t>
      </w:r>
      <w:r w:rsidR="00E43EA5">
        <w:t xml:space="preserve"> One-Time Report, Continuous Report</w:t>
      </w:r>
    </w:p>
    <w:p w14:paraId="00986C3A" w14:textId="77777777" w:rsidR="00E43EA5" w:rsidRDefault="009174A9" w:rsidP="009174A9">
      <w:pPr>
        <w:pStyle w:val="B2"/>
      </w:pPr>
      <w:r w:rsidRPr="0088594C">
        <w:tab/>
      </w:r>
      <w:r w:rsidR="00E43EA5" w:rsidRPr="00190F64">
        <w:rPr>
          <w:u w:val="single"/>
        </w:rPr>
        <w:t>Input:</w:t>
      </w:r>
      <w:r w:rsidR="00E43EA5">
        <w:t xml:space="preserve"> UE ID(s), filters (SARI/RFSPI)</w:t>
      </w:r>
    </w:p>
    <w:p w14:paraId="727C8CE9" w14:textId="77777777" w:rsidR="00E43EA5" w:rsidRDefault="009174A9" w:rsidP="009174A9">
      <w:pPr>
        <w:pStyle w:val="B2"/>
      </w:pPr>
      <w:r w:rsidRPr="0088594C">
        <w:tab/>
      </w:r>
      <w:r w:rsidR="00E43EA5">
        <w:rPr>
          <w:u w:val="single"/>
        </w:rPr>
        <w:t>Notification;</w:t>
      </w:r>
      <w:r w:rsidR="00E43EA5">
        <w:t xml:space="preserve"> UE ID, most recent subscribed data according to the filter, Service Area Restriction Information/RFSP-Index.</w:t>
      </w:r>
    </w:p>
    <w:p w14:paraId="2F36CE6B" w14:textId="77777777" w:rsidR="00E43EA5" w:rsidRDefault="00E43EA5" w:rsidP="009174A9">
      <w:pPr>
        <w:pStyle w:val="B1"/>
      </w:pPr>
      <w:r w:rsidRPr="00644E45">
        <w:t xml:space="preserve">Event: </w:t>
      </w:r>
      <w:r>
        <w:t>Communication-Failure-Report</w:t>
      </w:r>
    </w:p>
    <w:p w14:paraId="6499A2FB" w14:textId="77777777" w:rsidR="00E43EA5" w:rsidRDefault="009174A9" w:rsidP="009174A9">
      <w:pPr>
        <w:pStyle w:val="B2"/>
      </w:pPr>
      <w:r>
        <w:tab/>
      </w:r>
      <w:r w:rsidR="00E43EA5">
        <w:t>A NF subscribes to this event to receive the Communication failure report of a UE or group of UEs or any UE.</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77777777"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lastRenderedPageBreak/>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77777777"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378FA0C6" w14:textId="15BF3AE6" w:rsidR="00280E0B" w:rsidRDefault="000A6149" w:rsidP="00661FBC">
      <w:pPr>
        <w:pStyle w:val="Heading3"/>
      </w:pPr>
      <w:bookmarkStart w:id="80" w:name="_Toc3992370"/>
      <w:r>
        <w:t>5.3.2</w:t>
      </w:r>
      <w:r w:rsidR="003F6B0D">
        <w:tab/>
      </w:r>
      <w:r w:rsidR="00757966">
        <w:t>Service Operations</w:t>
      </w:r>
      <w:bookmarkEnd w:id="80"/>
    </w:p>
    <w:p w14:paraId="1C179D74" w14:textId="27B73749" w:rsidR="00A3706B" w:rsidRDefault="00A3706B" w:rsidP="00A3706B">
      <w:pPr>
        <w:pStyle w:val="Heading4"/>
      </w:pPr>
      <w:bookmarkStart w:id="81" w:name="_Toc3992371"/>
      <w:r>
        <w:t>5.3.2.1</w:t>
      </w:r>
      <w:r>
        <w:tab/>
        <w:t>Introduction</w:t>
      </w:r>
      <w:bookmarkEnd w:id="81"/>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82" w:name="_Toc3992372"/>
      <w:r>
        <w:t>5.3.2.2</w:t>
      </w:r>
      <w:r w:rsidR="003F6B0D">
        <w:tab/>
      </w:r>
      <w:r w:rsidR="00757966">
        <w:t>Subscribe</w:t>
      </w:r>
      <w:bookmarkEnd w:id="82"/>
    </w:p>
    <w:p w14:paraId="5E2BF756" w14:textId="28D4F0E8" w:rsidR="00A3706B" w:rsidRDefault="00A3706B" w:rsidP="00A3706B">
      <w:pPr>
        <w:pStyle w:val="Heading5"/>
      </w:pPr>
      <w:bookmarkStart w:id="83" w:name="_Toc3992373"/>
      <w:r>
        <w:t>5.3.2.2.1</w:t>
      </w:r>
      <w:r>
        <w:tab/>
        <w:t>General</w:t>
      </w:r>
      <w:bookmarkEnd w:id="83"/>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84" w:name="_Toc3992374"/>
      <w:r>
        <w:t>5.3.2.2.2</w:t>
      </w:r>
      <w:r>
        <w:tab/>
      </w:r>
      <w:r w:rsidR="009670CE">
        <w:t>Creation of a subscription</w:t>
      </w:r>
      <w:bookmarkEnd w:id="84"/>
    </w:p>
    <w:p w14:paraId="34009519" w14:textId="77777777"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14:paraId="1564B009" w14:textId="77777777" w:rsidR="005B37D8" w:rsidRPr="00930D05" w:rsidRDefault="005B37D8" w:rsidP="00A35CA0">
      <w:r>
        <w:t xml:space="preserve">The NF Service Consumer shall request to create a new subscription by using HTTP method POST with </w:t>
      </w:r>
      <w:r w:rsidR="008F5F3D">
        <w:t>URI of the subscriptions collection, see subclause 6.2.3.2.</w:t>
      </w:r>
    </w:p>
    <w:p w14:paraId="52C1F57A" w14:textId="77777777"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t>-</w:t>
      </w:r>
      <w:r>
        <w:tab/>
      </w:r>
      <w:r>
        <w:rPr>
          <w:lang w:val="en-US"/>
        </w:rPr>
        <w:t>List of events to be subscribed;</w:t>
      </w:r>
    </w:p>
    <w:p w14:paraId="6B7FCE27" w14:textId="486A693C"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subclause 5.3.1</w:t>
      </w:r>
      <w:r w:rsidR="00623AF5">
        <w:rPr>
          <w:lang w:val="en-US"/>
        </w:rPr>
        <w:t>.</w:t>
      </w:r>
    </w:p>
    <w:p w14:paraId="42E5E760" w14:textId="76720B7D" w:rsidR="00A06E9C" w:rsidRDefault="00A06E9C" w:rsidP="00731BA8">
      <w:pPr>
        <w:pStyle w:val="B1"/>
        <w:rPr>
          <w:lang w:val="en-US"/>
        </w:rPr>
      </w:pPr>
      <w:r>
        <w:rPr>
          <w:lang w:val="en-US"/>
        </w:rPr>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lastRenderedPageBreak/>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4.65pt;height:105.55pt" o:ole="">
            <v:imagedata r:id="rId54" o:title=""/>
          </v:shape>
          <o:OLEObject Type="Embed" ProgID="Visio.Drawing.11" ShapeID="_x0000_i1046" DrawAspect="Content" ObjectID="_1614605484"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85" w:name="_Toc3992375"/>
      <w:r>
        <w:t>5.3.2.2.3</w:t>
      </w:r>
      <w:r>
        <w:tab/>
        <w:t>Modification of a subscription</w:t>
      </w:r>
      <w:bookmarkEnd w:id="85"/>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77777777"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subclause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4.65pt;height:105.55pt" o:ole="">
            <v:imagedata r:id="rId56" o:title=""/>
          </v:shape>
          <o:OLEObject Type="Embed" ProgID="Visio.Drawing.15" ShapeID="_x0000_i1047" DrawAspect="Content" ObjectID="_1614605485"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77777777"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shall include an expiry time, after which the subscription becomes invalid. Once the subscription expires, if the NF Service Consumer wants to keep receiving notifications, it shall create a new subscription in the AMF, as specified in subclause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86" w:name="_Toc3992376"/>
      <w:r>
        <w:t>5.3.2.3</w:t>
      </w:r>
      <w:r w:rsidR="003F6B0D">
        <w:tab/>
      </w:r>
      <w:r w:rsidR="005433C9">
        <w:t>Unsubscribe</w:t>
      </w:r>
      <w:bookmarkEnd w:id="86"/>
    </w:p>
    <w:p w14:paraId="214D62F2" w14:textId="51C8046F" w:rsidR="00A3706B" w:rsidRDefault="00A3706B" w:rsidP="00A3706B">
      <w:pPr>
        <w:pStyle w:val="Heading5"/>
      </w:pPr>
      <w:bookmarkStart w:id="87" w:name="_Toc3992377"/>
      <w:r>
        <w:t>5.3.2.3.1</w:t>
      </w:r>
      <w:r>
        <w:tab/>
        <w:t>General</w:t>
      </w:r>
      <w:bookmarkEnd w:id="87"/>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64CC6E70" w:rsidR="005D55C0" w:rsidRDefault="005D55C0" w:rsidP="005D55C0">
      <w:r>
        <w:t xml:space="preserve">The NF Service Consumer shall unsubscribe to the subscription by using HTTP method </w:t>
      </w:r>
      <w:r w:rsidR="006F1998">
        <w:t xml:space="preserve">DELETE </w:t>
      </w:r>
      <w:r>
        <w:t>with the URI of the individual subscription resource (see subclause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4.65pt;height:105.55pt" o:ole="">
            <v:imagedata r:id="rId58" o:title=""/>
          </v:shape>
          <o:OLEObject Type="Embed" ProgID="Visio.Drawing.11" ShapeID="_x0000_i1048" DrawAspect="Content" ObjectID="_1614605486"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88" w:name="_Toc3992378"/>
      <w:r>
        <w:lastRenderedPageBreak/>
        <w:t>5.3.2.</w:t>
      </w:r>
      <w:r w:rsidR="00A3706B">
        <w:t>4</w:t>
      </w:r>
      <w:r w:rsidR="003F6B0D">
        <w:tab/>
      </w:r>
      <w:r>
        <w:t>Notify</w:t>
      </w:r>
      <w:bookmarkEnd w:id="88"/>
    </w:p>
    <w:p w14:paraId="7F5A75D6" w14:textId="0380352C" w:rsidR="00A3706B" w:rsidRDefault="00A3706B" w:rsidP="00A3706B">
      <w:pPr>
        <w:pStyle w:val="Heading5"/>
      </w:pPr>
      <w:bookmarkStart w:id="89" w:name="_Toc3992379"/>
      <w:r>
        <w:t>5.3.2.4.1</w:t>
      </w:r>
      <w:r>
        <w:tab/>
        <w:t>General</w:t>
      </w:r>
      <w:bookmarkEnd w:id="89"/>
    </w:p>
    <w:p w14:paraId="4C678A1A" w14:textId="77777777"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14:paraId="3B29EEEC" w14:textId="77777777" w:rsidR="00861B48" w:rsidRDefault="00861B48" w:rsidP="00861B48">
      <w:r>
        <w:t xml:space="preserve">The AMF shall use the HTTP method POST, using the notification URI received in the subscription creation as specified in subclause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77777777" w:rsidR="00F853BD" w:rsidRDefault="00F853BD" w:rsidP="003B451E">
      <w:pPr>
        <w:pStyle w:val="TH"/>
      </w:pPr>
      <w:r w:rsidRPr="00D64FA1">
        <w:rPr>
          <w:lang w:val="fr-FR"/>
        </w:rPr>
        <w:object w:dxaOrig="8700" w:dyaOrig="2124" w14:anchorId="538A1F66">
          <v:shape id="_x0000_i1049" type="#_x0000_t75" style="width:434.65pt;height:105.55pt" o:ole="">
            <v:imagedata r:id="rId60" o:title=""/>
          </v:shape>
          <o:OLEObject Type="Embed" ProgID="Visio.Drawing.11" ShapeID="_x0000_i1049" DrawAspect="Content" ObjectID="_1614605487" r:id="rId61"/>
        </w:object>
      </w:r>
    </w:p>
    <w:p w14:paraId="537B0BD8" w14:textId="77777777" w:rsidR="00CF3AE4" w:rsidRDefault="00CF3AE4" w:rsidP="00CF3AE4">
      <w:pPr>
        <w:pStyle w:val="TF"/>
      </w:pPr>
      <w:r>
        <w:t>Figure 5.3.2.4.1-1 Notify</w:t>
      </w:r>
    </w:p>
    <w:p w14:paraId="328243E6" w14:textId="77777777" w:rsidR="00CF3AE4" w:rsidRDefault="00515E85" w:rsidP="00515E85">
      <w:pPr>
        <w:pStyle w:val="B1"/>
      </w:pPr>
      <w:r>
        <w:t>1.</w:t>
      </w:r>
      <w:r>
        <w:tab/>
      </w:r>
      <w:r w:rsidR="00CF3AE4">
        <w:t>The AMF shall send a POST request to send a notification.</w:t>
      </w:r>
    </w:p>
    <w:p w14:paraId="4A738DA5" w14:textId="77777777" w:rsidR="00CF3AE4" w:rsidRDefault="00515E85" w:rsidP="00515E85">
      <w:pPr>
        <w:pStyle w:val="B1"/>
      </w:pPr>
      <w:r>
        <w:rPr>
          <w:lang w:eastAsia="ko-KR"/>
        </w:rPr>
        <w:t>2.</w:t>
      </w:r>
      <w:r>
        <w:rPr>
          <w:lang w:eastAsia="ko-KR"/>
        </w:rPr>
        <w:tab/>
      </w:r>
      <w:r w:rsidR="00CF3AE4">
        <w:rPr>
          <w:lang w:eastAsia="ko-KR"/>
        </w:rPr>
        <w:t>If the notification is received, the NF Service Consumer shall reply with the status code 204 indicating the notification is received, in the response message</w:t>
      </w:r>
      <w:r w:rsidR="00CF3AE4">
        <w:t>.</w:t>
      </w:r>
    </w:p>
    <w:p w14:paraId="4E0DCA88" w14:textId="72930D89" w:rsidR="00317982" w:rsidRDefault="00317982" w:rsidP="00317982">
      <w:pPr>
        <w:pStyle w:val="Heading2"/>
      </w:pPr>
      <w:bookmarkStart w:id="90" w:name="_Toc3992380"/>
      <w:r>
        <w:t>5.</w:t>
      </w:r>
      <w:r w:rsidR="00280E0B">
        <w:t>4</w:t>
      </w:r>
      <w:r>
        <w:tab/>
      </w:r>
      <w:r w:rsidRPr="00317982">
        <w:t>Namf_</w:t>
      </w:r>
      <w:r>
        <w:t>MT</w:t>
      </w:r>
      <w:r w:rsidRPr="00AF47A0">
        <w:t xml:space="preserve"> </w:t>
      </w:r>
      <w:r>
        <w:t>Service</w:t>
      </w:r>
      <w:bookmarkEnd w:id="90"/>
    </w:p>
    <w:p w14:paraId="021FAA36" w14:textId="6EF8BC8E" w:rsidR="00D67A30" w:rsidRDefault="00D67A30" w:rsidP="00D67A30">
      <w:pPr>
        <w:pStyle w:val="Heading3"/>
      </w:pPr>
      <w:bookmarkStart w:id="91" w:name="_Toc3992381"/>
      <w:r>
        <w:t>5.4.1</w:t>
      </w:r>
      <w:r>
        <w:tab/>
        <w:t>Service Description</w:t>
      </w:r>
      <w:bookmarkEnd w:id="91"/>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92" w:name="_Toc3992382"/>
      <w:r>
        <w:t>5.4.2</w:t>
      </w:r>
      <w:r>
        <w:tab/>
        <w:t>Service Operations</w:t>
      </w:r>
      <w:bookmarkEnd w:id="92"/>
    </w:p>
    <w:p w14:paraId="17F19C5F" w14:textId="2A759E8A" w:rsidR="00A3706B" w:rsidRDefault="00A3706B" w:rsidP="003B451E">
      <w:pPr>
        <w:pStyle w:val="Heading4"/>
      </w:pPr>
      <w:bookmarkStart w:id="93" w:name="_Toc3992383"/>
      <w:r>
        <w:t>5.4.2.1</w:t>
      </w:r>
      <w:r>
        <w:tab/>
        <w:t>Introduction</w:t>
      </w:r>
      <w:bookmarkEnd w:id="93"/>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94" w:name="_Toc3992384"/>
      <w:r>
        <w:t>5.4.2.</w:t>
      </w:r>
      <w:r w:rsidR="0016085C">
        <w:t>2</w:t>
      </w:r>
      <w:r w:rsidR="003F6B0D">
        <w:tab/>
      </w:r>
      <w:r w:rsidR="005433C9" w:rsidRPr="005433C9">
        <w:t>EnableUEReachability</w:t>
      </w:r>
      <w:bookmarkEnd w:id="94"/>
    </w:p>
    <w:p w14:paraId="15D51248" w14:textId="3881E717" w:rsidR="0016085C" w:rsidRDefault="0016085C" w:rsidP="0016085C">
      <w:pPr>
        <w:pStyle w:val="Heading5"/>
      </w:pPr>
      <w:bookmarkStart w:id="95" w:name="_Toc3992385"/>
      <w:r>
        <w:t>5.4.2.2.1</w:t>
      </w:r>
      <w:r>
        <w:tab/>
        <w:t>General</w:t>
      </w:r>
      <w:bookmarkEnd w:id="95"/>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77777777" w:rsidR="00796E6D" w:rsidRDefault="00515E85" w:rsidP="00515E85">
      <w:pPr>
        <w:pStyle w:val="B1"/>
      </w:pPr>
      <w:r>
        <w:lastRenderedPageBreak/>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subclause 4.</w:t>
      </w:r>
      <w:r w:rsidR="00796E6D">
        <w:rPr>
          <w:rFonts w:hint="eastAsia"/>
          <w:lang w:eastAsia="zh-CN"/>
        </w:rPr>
        <w:t>13.3.6</w:t>
      </w:r>
      <w:r w:rsidR="00796E6D">
        <w:t>)</w:t>
      </w:r>
      <w:r w:rsidR="00897A23">
        <w:rPr>
          <w:rFonts w:hint="eastAsia"/>
          <w:lang w:eastAsia="zh-CN"/>
        </w:rPr>
        <w:t>, or in CM-CONNECTED state (see 3GPP TS 23.502 [</w:t>
      </w:r>
      <w:r w:rsidR="00897A23">
        <w:rPr>
          <w:lang w:val="en-US" w:eastAsia="zh-CN"/>
        </w:rPr>
        <w:t>2</w:t>
      </w:r>
      <w:r w:rsidR="00897A23">
        <w:rPr>
          <w:rFonts w:hint="eastAsia"/>
          <w:lang w:eastAsia="zh-CN"/>
        </w:rPr>
        <w:t>], subclause 4.13.3.7)</w:t>
      </w:r>
      <w:r w:rsidR="00897A23">
        <w:rPr>
          <w:lang w:eastAsia="zh-CN"/>
        </w:rPr>
        <w:t>.</w:t>
      </w:r>
    </w:p>
    <w:p w14:paraId="64EA4A51" w14:textId="77777777"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14:paraId="0B31E809" w14:textId="77777777"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subclause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7pt;height:105.15pt" o:ole="">
            <v:imagedata r:id="rId62" o:title=""/>
          </v:shape>
          <o:OLEObject Type="Embed" ProgID="Visio.Drawing.15" ShapeID="_x0000_i1050" DrawAspect="Content" ObjectID="_1614605488"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77777777"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96" w:name="_Toc3992386"/>
      <w:r>
        <w:t>5.4.2.3</w:t>
      </w:r>
      <w:r>
        <w:tab/>
        <w:t>ProvideDomainSelectionInfo</w:t>
      </w:r>
      <w:bookmarkEnd w:id="96"/>
    </w:p>
    <w:p w14:paraId="150ACE99" w14:textId="0A309432" w:rsidR="00752951" w:rsidRDefault="00752951" w:rsidP="00752951">
      <w:pPr>
        <w:pStyle w:val="Heading5"/>
      </w:pPr>
      <w:bookmarkStart w:id="97" w:name="_Toc3992387"/>
      <w:r>
        <w:t>5.4.2.3.1</w:t>
      </w:r>
      <w:r>
        <w:tab/>
        <w:t>General</w:t>
      </w:r>
      <w:bookmarkEnd w:id="97"/>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728D2EA7"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subclause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7pt;height:105.15pt" o:ole="">
            <v:imagedata r:id="rId64" o:title=""/>
          </v:shape>
          <o:OLEObject Type="Embed" ProgID="Visio.Drawing.15" ShapeID="_x0000_i1051" DrawAspect="Content" ObjectID="_1614605489"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98" w:name="_Toc3992388"/>
      <w:r>
        <w:t>5.5</w:t>
      </w:r>
      <w:r w:rsidR="001D48CF">
        <w:tab/>
      </w:r>
      <w:r w:rsidR="001D48CF" w:rsidRPr="00317982">
        <w:t>Namf_</w:t>
      </w:r>
      <w:r w:rsidR="001D48CF">
        <w:t>Location</w:t>
      </w:r>
      <w:r w:rsidR="001D48CF" w:rsidRPr="00AF47A0">
        <w:t xml:space="preserve"> </w:t>
      </w:r>
      <w:r w:rsidR="001D48CF">
        <w:t>Service</w:t>
      </w:r>
      <w:bookmarkEnd w:id="98"/>
    </w:p>
    <w:p w14:paraId="67ECED6D" w14:textId="5B382D67" w:rsidR="001D48CF" w:rsidRDefault="00C168EE" w:rsidP="001D48CF">
      <w:pPr>
        <w:pStyle w:val="Heading3"/>
      </w:pPr>
      <w:bookmarkStart w:id="99" w:name="_Toc3992389"/>
      <w:r>
        <w:t>5.5</w:t>
      </w:r>
      <w:r w:rsidR="001D48CF">
        <w:t>.1</w:t>
      </w:r>
      <w:r w:rsidR="001D48CF">
        <w:tab/>
        <w:t>Service Description</w:t>
      </w:r>
      <w:bookmarkEnd w:id="99"/>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100" w:name="_Toc3992390"/>
      <w:r>
        <w:t>5.5</w:t>
      </w:r>
      <w:r w:rsidR="001D48CF">
        <w:t>.2</w:t>
      </w:r>
      <w:r w:rsidR="001D48CF">
        <w:tab/>
        <w:t>Service Operations</w:t>
      </w:r>
      <w:bookmarkEnd w:id="100"/>
    </w:p>
    <w:p w14:paraId="452152D9" w14:textId="62E4B743" w:rsidR="001D48CF" w:rsidRDefault="00C168EE" w:rsidP="001D48CF">
      <w:pPr>
        <w:pStyle w:val="Heading4"/>
      </w:pPr>
      <w:bookmarkStart w:id="101" w:name="_Toc3992391"/>
      <w:r>
        <w:t>5.5</w:t>
      </w:r>
      <w:r w:rsidR="001D48CF">
        <w:t>.2.1</w:t>
      </w:r>
      <w:r w:rsidR="001D48CF">
        <w:tab/>
        <w:t>Introduction</w:t>
      </w:r>
      <w:bookmarkEnd w:id="101"/>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102" w:name="_Toc3992392"/>
      <w:r>
        <w:t>5.5</w:t>
      </w:r>
      <w:r w:rsidR="001D48CF">
        <w:t>.2.2</w:t>
      </w:r>
      <w:r w:rsidR="003F6B0D">
        <w:tab/>
      </w:r>
      <w:r w:rsidR="002C01B7">
        <w:t>ProvidePositioningInfo</w:t>
      </w:r>
      <w:bookmarkEnd w:id="102"/>
    </w:p>
    <w:p w14:paraId="3F8B5741" w14:textId="27D65A53" w:rsidR="001D48CF" w:rsidRDefault="00C168EE" w:rsidP="001D48CF">
      <w:pPr>
        <w:pStyle w:val="Heading5"/>
      </w:pPr>
      <w:bookmarkStart w:id="103" w:name="_Toc3992393"/>
      <w:r>
        <w:t>5.5</w:t>
      </w:r>
      <w:r w:rsidR="001D48CF">
        <w:t>.2.2.1</w:t>
      </w:r>
      <w:r w:rsidR="001D48CF">
        <w:tab/>
        <w:t>General</w:t>
      </w:r>
      <w:bookmarkEnd w:id="103"/>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77777777" w:rsidR="001D48CF" w:rsidRDefault="001D48CF" w:rsidP="001D48CF">
      <w:pPr>
        <w:pStyle w:val="B1"/>
      </w:pPr>
      <w:r>
        <w:t>-</w:t>
      </w:r>
      <w:r>
        <w:tab/>
      </w:r>
      <w:r>
        <w:rPr>
          <w:lang w:eastAsia="zh-CN"/>
        </w:rPr>
        <w:t>5GC-MT-LR Procedure without UDM Query</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2</w:t>
      </w:r>
      <w:r>
        <w:t>)</w:t>
      </w:r>
    </w:p>
    <w:p w14:paraId="787C6B15" w14:textId="77777777" w:rsidR="001D48CF" w:rsidRDefault="001D48CF" w:rsidP="001D48CF">
      <w:pPr>
        <w:pStyle w:val="B1"/>
      </w:pPr>
      <w:r>
        <w:t>-</w:t>
      </w:r>
      <w:r>
        <w:tab/>
      </w:r>
      <w:r>
        <w:rPr>
          <w:lang w:eastAsia="zh-CN"/>
        </w:rPr>
        <w:t xml:space="preserve">5GC-MT-LR Procedure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3</w:t>
      </w:r>
      <w:r>
        <w:t>)</w:t>
      </w:r>
    </w:p>
    <w:p w14:paraId="58250488" w14:textId="77777777"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276CC1F3"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subclause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7.55pt;height:106.45pt" o:ole="">
            <v:imagedata r:id="rId66" o:title=""/>
          </v:shape>
          <o:OLEObject Type="Embed" ProgID="Visio.Drawing.15" ShapeID="_x0000_i1052" DrawAspect="Content" ObjectID="_1614605490"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77777777"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104" w:name="_Toc3992394"/>
      <w:r>
        <w:t>5.5</w:t>
      </w:r>
      <w:r w:rsidR="00BB1EAF">
        <w:t>.2.3</w:t>
      </w:r>
      <w:r w:rsidR="003F6B0D">
        <w:tab/>
      </w:r>
      <w:r w:rsidR="00BB1EAF">
        <w:t>EventNotify</w:t>
      </w:r>
      <w:bookmarkEnd w:id="104"/>
    </w:p>
    <w:p w14:paraId="5B3497C8" w14:textId="139E2796" w:rsidR="00BB1EAF" w:rsidRDefault="00D455CB" w:rsidP="00BB1EAF">
      <w:pPr>
        <w:pStyle w:val="Heading5"/>
      </w:pPr>
      <w:bookmarkStart w:id="105" w:name="_Toc3992395"/>
      <w:r>
        <w:t>5.5</w:t>
      </w:r>
      <w:r w:rsidR="00BB1EAF">
        <w:t>.2.3.1</w:t>
      </w:r>
      <w:r w:rsidR="00BB1EAF">
        <w:tab/>
        <w:t>General</w:t>
      </w:r>
      <w:bookmarkEnd w:id="105"/>
    </w:p>
    <w:p w14:paraId="0BAFC241" w14:textId="77777777" w:rsidR="00BB1EAF" w:rsidRDefault="00BB1EAF" w:rsidP="00BB1EAF">
      <w:r>
        <w:t>The EventNotify service operation is used in the following procedure:</w:t>
      </w:r>
    </w:p>
    <w:p w14:paraId="70BBEEFC" w14:textId="77777777" w:rsidR="00BB1EAF" w:rsidRDefault="00BB1EAF" w:rsidP="00BB1EAF">
      <w:pPr>
        <w:pStyle w:val="B1"/>
      </w:pPr>
      <w:r>
        <w:t>-</w:t>
      </w:r>
      <w:r>
        <w:tab/>
        <w:t>5GC-</w:t>
      </w:r>
      <w:r w:rsidRPr="009C454B">
        <w:t>NI-LR Procedure</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1</w:t>
      </w:r>
      <w:r>
        <w:t>)</w:t>
      </w:r>
    </w:p>
    <w:p w14:paraId="74CC1C4D" w14:textId="77777777"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74FED35C" w14:textId="7F43F919"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r>
        <w:rPr>
          <w:lang w:eastAsia="zh-CN"/>
        </w:rPr>
        <w:t xml:space="preserve"> </w:t>
      </w:r>
    </w:p>
    <w:p w14:paraId="1C3A20C8" w14:textId="4E3F0BC0" w:rsidR="00277415" w:rsidRDefault="007D5920" w:rsidP="0032057E">
      <w:pPr>
        <w:pStyle w:val="B1"/>
      </w:pPr>
      <w:r>
        <w:rPr>
          <w:lang w:eastAsia="zh-CN"/>
        </w:rPr>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77777777" w:rsidR="00277415" w:rsidRDefault="00277415" w:rsidP="00277415">
      <w:pPr>
        <w:pStyle w:val="B1"/>
      </w:pPr>
      <w:r>
        <w:t>-</w:t>
      </w:r>
      <w:r>
        <w:tab/>
        <w:t xml:space="preserve">the callback URI registered in the NRF, if the GMLC registered to the NRF with notification endpoints for location notifications (see subclauses 6.1.6.2.4 and 6.1.6.3.4 of 3GPP TS 29.510 [29]); </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lastRenderedPageBreak/>
        <w:t>NOTE:</w:t>
      </w:r>
      <w:r w:rsidR="003F6B0D">
        <w:tab/>
      </w:r>
      <w:r>
        <w:t>During a handover procedure, both the source AMF and the target AMF can invoke the EventNotify service operation, based on the local configuration.</w:t>
      </w:r>
    </w:p>
    <w:p w14:paraId="10F0F051" w14:textId="63B2B5F7"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subclause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77777777" w:rsidR="00BB1EAF" w:rsidRDefault="002C01B7" w:rsidP="00BB1EAF">
      <w:pPr>
        <w:pStyle w:val="TH"/>
      </w:pPr>
      <w:r>
        <w:object w:dxaOrig="8220" w:dyaOrig="2100" w14:anchorId="72BD191B">
          <v:shape id="_x0000_i1053" type="#_x0000_t75" style="width:411.7pt;height:105.15pt" o:ole="">
            <v:imagedata r:id="rId68" o:title=""/>
          </v:shape>
          <o:OLEObject Type="Embed" ProgID="Visio.Drawing.15" ShapeID="_x0000_i1053" DrawAspect="Content" ObjectID="_1614605491"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7777777" w:rsidR="00BB1EAF" w:rsidRDefault="00BB1EAF" w:rsidP="00BB1EAF">
      <w:pPr>
        <w:pStyle w:val="B1"/>
      </w:pPr>
      <w:r w:rsidRPr="00021E54">
        <w:t>2.</w:t>
      </w:r>
      <w:r w:rsidRPr="00021E54">
        <w:tab/>
        <w:t xml:space="preserve">On success, "204 </w:t>
      </w:r>
      <w:r>
        <w:t>No content</w:t>
      </w:r>
      <w:r w:rsidRPr="00021E54">
        <w:t>" shall be returned</w:t>
      </w:r>
      <w:r>
        <w:t xml:space="preserve"> by the NF Service Consumer</w:t>
      </w:r>
      <w:r w:rsidRPr="00021E54">
        <w:t>.</w:t>
      </w:r>
    </w:p>
    <w:p w14:paraId="22B044BE" w14:textId="77777777" w:rsidR="00BB1EAF" w:rsidRPr="00D67A30" w:rsidRDefault="00152576" w:rsidP="00CE10A2">
      <w:pPr>
        <w:pStyle w:val="B1"/>
        <w:rPr>
          <w:lang w:eastAsia="zh-CN"/>
        </w:rPr>
      </w:pP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5F49E1FF" w14:textId="5F862FBA" w:rsidR="000C1864" w:rsidRDefault="000C1864" w:rsidP="000C1864">
      <w:pPr>
        <w:pStyle w:val="Heading4"/>
      </w:pPr>
      <w:bookmarkStart w:id="106" w:name="_Toc3992396"/>
      <w:r>
        <w:t>5.5.2.4</w:t>
      </w:r>
      <w:r>
        <w:tab/>
        <w:t>ProvideLocationInfo</w:t>
      </w:r>
      <w:bookmarkEnd w:id="106"/>
    </w:p>
    <w:p w14:paraId="306FDD96" w14:textId="20C05EDA" w:rsidR="000C1864" w:rsidRDefault="000C1864" w:rsidP="000C1864">
      <w:pPr>
        <w:pStyle w:val="Heading5"/>
      </w:pPr>
      <w:bookmarkStart w:id="107" w:name="_Toc3992397"/>
      <w:r>
        <w:t>5.5.2.4.1</w:t>
      </w:r>
      <w:r>
        <w:tab/>
        <w:t>General</w:t>
      </w:r>
      <w:bookmarkEnd w:id="107"/>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59811864"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custom operation on the "Individual UE Context" resource (see subclause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7.55pt;height:106.45pt" o:ole="">
            <v:imagedata r:id="rId70" o:title=""/>
          </v:shape>
          <o:OLEObject Type="Embed" ProgID="Visio.Drawing.15" ShapeID="_x0000_i1054" DrawAspect="Content" ObjectID="_1614605492"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tab/>
        <w:t>If "</w:t>
      </w:r>
      <w:r w:rsidRPr="003D4E67">
        <w:t xml:space="preserve">reqCurrentLoc" attribute is set to "true" and the UE is in CM-IDLE state, the AMF shall initiate a paging procedure to the UE. If the paging procedure is successful, the AMF shall return the current location information </w:t>
      </w:r>
      <w:r w:rsidRPr="003D4E67">
        <w:lastRenderedPageBreak/>
        <w:t>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77777777"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as specified in subclause 4.10 of 3GPP TS 23.502 [3],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108" w:name="_Toc3992398"/>
      <w:r>
        <w:t>6</w:t>
      </w:r>
      <w:r>
        <w:tab/>
        <w:t>API Definitions</w:t>
      </w:r>
      <w:bookmarkEnd w:id="108"/>
    </w:p>
    <w:p w14:paraId="091132C5" w14:textId="36265737" w:rsidR="00515970" w:rsidRDefault="00515970" w:rsidP="00515970">
      <w:pPr>
        <w:pStyle w:val="Heading2"/>
      </w:pPr>
      <w:bookmarkStart w:id="109" w:name="_Toc3992399"/>
      <w:r>
        <w:t>6.1</w:t>
      </w:r>
      <w:r>
        <w:tab/>
        <w:t>Namf_Communication Service API</w:t>
      </w:r>
      <w:bookmarkEnd w:id="109"/>
      <w:r>
        <w:t xml:space="preserve"> </w:t>
      </w:r>
    </w:p>
    <w:p w14:paraId="73D561B1" w14:textId="64A51B36" w:rsidR="00515970" w:rsidRDefault="00515970" w:rsidP="00515970">
      <w:pPr>
        <w:pStyle w:val="Heading3"/>
      </w:pPr>
      <w:bookmarkStart w:id="110" w:name="_Toc3992400"/>
      <w:r>
        <w:t>6.1.1</w:t>
      </w:r>
      <w:r>
        <w:tab/>
      </w:r>
      <w:r w:rsidR="004B641F">
        <w:t>API URI</w:t>
      </w:r>
      <w:bookmarkEnd w:id="110"/>
    </w:p>
    <w:p w14:paraId="5C11B0FF" w14:textId="77777777" w:rsidR="009E7560" w:rsidRDefault="009E7560" w:rsidP="009E7560">
      <w:r>
        <w:t>URIs of this API shall have the following root:</w:t>
      </w:r>
    </w:p>
    <w:p w14:paraId="2DBFFD7B" w14:textId="77777777" w:rsidR="009E7560" w:rsidRDefault="009E7560" w:rsidP="009E7560">
      <w:r>
        <w:t>{apiRoot}/{apiName}/{apiVersion}/</w:t>
      </w:r>
    </w:p>
    <w:p w14:paraId="396C1F2A" w14:textId="77777777" w:rsidR="009E7560" w:rsidRDefault="009E7560" w:rsidP="009E7560">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amf</w:t>
      </w:r>
      <w:r>
        <w:t>-</w:t>
      </w:r>
      <w:r>
        <w:rPr>
          <w:rFonts w:hint="eastAsia"/>
          <w:lang w:eastAsia="zh-CN"/>
        </w:rPr>
        <w:t>comm</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03F4730A" w14:textId="7D6029F9" w:rsidR="00515970" w:rsidRDefault="00515970" w:rsidP="00515970">
      <w:pPr>
        <w:pStyle w:val="Heading3"/>
      </w:pPr>
      <w:bookmarkStart w:id="111" w:name="_Toc3992401"/>
      <w:r>
        <w:t>6.1.2</w:t>
      </w:r>
      <w:r>
        <w:tab/>
        <w:t>Usage of HTTP</w:t>
      </w:r>
      <w:bookmarkEnd w:id="111"/>
    </w:p>
    <w:p w14:paraId="53EE05DF" w14:textId="1D789828" w:rsidR="00515970" w:rsidRDefault="00515970" w:rsidP="00515970">
      <w:pPr>
        <w:pStyle w:val="Heading4"/>
      </w:pPr>
      <w:bookmarkStart w:id="112" w:name="_Toc3992402"/>
      <w:r>
        <w:t>6.1.2.1</w:t>
      </w:r>
      <w:r>
        <w:tab/>
        <w:t>General</w:t>
      </w:r>
      <w:bookmarkEnd w:id="112"/>
    </w:p>
    <w:p w14:paraId="6D642189" w14:textId="77777777" w:rsidR="00C005B3" w:rsidRDefault="00C005B3" w:rsidP="00C005B3">
      <w:r>
        <w:t>HTTP/2, as defined in IETF RFC 7540 [</w:t>
      </w:r>
      <w:r w:rsidR="002F6DB6">
        <w:t>19</w:t>
      </w:r>
      <w:r>
        <w:t>], shall be used as specified in clause 5 of 3GPP TS 29.500 [4].</w:t>
      </w:r>
    </w:p>
    <w:p w14:paraId="356789B1" w14:textId="77777777"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113" w:name="_Toc3992403"/>
      <w:r>
        <w:t>6.1.2.2</w:t>
      </w:r>
      <w:r>
        <w:tab/>
        <w:t>HTTP standard headers</w:t>
      </w:r>
      <w:bookmarkEnd w:id="113"/>
    </w:p>
    <w:p w14:paraId="32A4ED05" w14:textId="60D7C0A5" w:rsidR="00515970" w:rsidRDefault="00515970" w:rsidP="00515970">
      <w:pPr>
        <w:pStyle w:val="Heading5"/>
        <w:rPr>
          <w:lang w:eastAsia="zh-CN"/>
        </w:rPr>
      </w:pPr>
      <w:bookmarkStart w:id="114" w:name="_Toc3992404"/>
      <w:r>
        <w:t>6.1.2.2.1</w:t>
      </w:r>
      <w:r>
        <w:rPr>
          <w:lang w:eastAsia="zh-CN"/>
        </w:rPr>
        <w:tab/>
        <w:t>General</w:t>
      </w:r>
      <w:bookmarkEnd w:id="114"/>
    </w:p>
    <w:p w14:paraId="7C25ADA2" w14:textId="77777777" w:rsidR="00C005B3" w:rsidRPr="00BB5929" w:rsidRDefault="00C005B3" w:rsidP="00C005B3">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4C83115E" w14:textId="69B55812" w:rsidR="00515970" w:rsidRDefault="00515970" w:rsidP="00515970">
      <w:pPr>
        <w:pStyle w:val="Heading5"/>
      </w:pPr>
      <w:bookmarkStart w:id="115" w:name="_Toc3992405"/>
      <w:r>
        <w:t>6.1.2.2.2</w:t>
      </w:r>
      <w:r>
        <w:tab/>
        <w:t>Content type</w:t>
      </w:r>
      <w:bookmarkEnd w:id="115"/>
      <w:r>
        <w:t xml:space="preserve"> </w:t>
      </w:r>
    </w:p>
    <w:p w14:paraId="5B3E242E" w14:textId="77777777" w:rsidR="00BC33FF" w:rsidRDefault="00BC33FF" w:rsidP="00BC33FF">
      <w:r>
        <w:t xml:space="preserve">The JSON format shall be supported. The use of the JSON format </w:t>
      </w:r>
      <w:r w:rsidRPr="00B64892">
        <w:t xml:space="preserve">(IETF RFC </w:t>
      </w:r>
      <w:r>
        <w:t>8259</w:t>
      </w:r>
      <w:r w:rsidRPr="00B64892">
        <w:t xml:space="preserve"> [</w:t>
      </w:r>
      <w:r w:rsidR="00EE7CB2">
        <w:t>8</w:t>
      </w:r>
      <w:r w:rsidRPr="00B64892">
        <w:t>])</w:t>
      </w:r>
      <w:r>
        <w:t xml:space="preserve"> shall be signalled by the content type "application/json"</w:t>
      </w:r>
      <w:r w:rsidR="00C005B3">
        <w:t xml:space="preserve"> or "application/problem+json"</w:t>
      </w:r>
      <w:r>
        <w:t>. See also subclause 5.4 of 3GPP TS 29.500 [4].</w:t>
      </w:r>
    </w:p>
    <w:p w14:paraId="79FEDB2A" w14:textId="77777777" w:rsidR="00BC33FF" w:rsidRDefault="00BC33FF" w:rsidP="00BC33FF">
      <w:r>
        <w:t>Multipart messages shall also be supported (see subclause 6.1.2.4) using the content type "multipart/related", comprising:</w:t>
      </w:r>
    </w:p>
    <w:p w14:paraId="412ACE06" w14:textId="77777777" w:rsidR="00BC33FF" w:rsidRDefault="00BC33FF" w:rsidP="00BC33FF">
      <w:pPr>
        <w:pStyle w:val="B1"/>
      </w:pPr>
      <w:r>
        <w:t>-</w:t>
      </w:r>
      <w:r>
        <w:tab/>
        <w:t xml:space="preserve">one JSON body part with the "application/json" content type; and </w:t>
      </w:r>
    </w:p>
    <w:p w14:paraId="222E8816" w14:textId="0A41E77A" w:rsidR="00BC33FF" w:rsidRDefault="00BC33FF" w:rsidP="00BC33FF">
      <w:pPr>
        <w:pStyle w:val="B1"/>
      </w:pPr>
      <w:r>
        <w:t>-</w:t>
      </w:r>
      <w:r>
        <w:tab/>
        <w:t xml:space="preserve">one or </w:t>
      </w:r>
      <w:r w:rsidR="00F13222">
        <w:t xml:space="preserve">more </w:t>
      </w:r>
      <w:r>
        <w:t xml:space="preserve">binary body parts with 3gpp vendor specific content subtypes.  </w:t>
      </w:r>
    </w:p>
    <w:p w14:paraId="6E27678A" w14:textId="77777777" w:rsidR="00BC33FF" w:rsidRDefault="00BC33FF" w:rsidP="00BC33FF">
      <w:r>
        <w:lastRenderedPageBreak/>
        <w:t>The 3gpp vendor specific content subtypes defined in Table 6.1.2.2.2-1 shall be supported.</w:t>
      </w:r>
    </w:p>
    <w:p w14:paraId="78BC1822" w14:textId="77777777"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77777777" w:rsidR="00BC33FF" w:rsidRPr="001769FF" w:rsidRDefault="00BC33FF" w:rsidP="00CB5838">
            <w:pPr>
              <w:pStyle w:val="TAL"/>
            </w:pPr>
            <w:r>
              <w:t>Binary encoded payload, encoding NG Application Protocol (NGAP) IEs, as specified in subclause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77777777" w:rsidR="00BC33FF" w:rsidRDefault="00BC33FF" w:rsidP="00BC33FF">
      <w:r>
        <w:t>See subclause 6.1.2.4 for the binary payloads supported in the binary body part of multipart messages.</w:t>
      </w:r>
    </w:p>
    <w:p w14:paraId="64C6DC84" w14:textId="65E01DEB" w:rsidR="00515970" w:rsidRDefault="00515970" w:rsidP="00515970">
      <w:pPr>
        <w:pStyle w:val="Heading4"/>
      </w:pPr>
      <w:bookmarkStart w:id="116" w:name="_Toc3992406"/>
      <w:r>
        <w:t>6.1.2.3</w:t>
      </w:r>
      <w:r>
        <w:tab/>
        <w:t>HTTP custom headers</w:t>
      </w:r>
      <w:bookmarkEnd w:id="116"/>
    </w:p>
    <w:p w14:paraId="3C06991B" w14:textId="3A43E834" w:rsidR="00515970" w:rsidRDefault="00515970" w:rsidP="00515970">
      <w:pPr>
        <w:pStyle w:val="Heading5"/>
        <w:rPr>
          <w:lang w:eastAsia="zh-CN"/>
        </w:rPr>
      </w:pPr>
      <w:bookmarkStart w:id="117" w:name="_Toc3992407"/>
      <w:r>
        <w:t>6.1.2.3.1</w:t>
      </w:r>
      <w:r>
        <w:rPr>
          <w:lang w:eastAsia="zh-CN"/>
        </w:rPr>
        <w:tab/>
        <w:t>General</w:t>
      </w:r>
      <w:bookmarkEnd w:id="117"/>
    </w:p>
    <w:p w14:paraId="642C82E3" w14:textId="77777777"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14:paraId="1AA635C1" w14:textId="5C529A38" w:rsidR="00BC33FF" w:rsidRPr="000C5200" w:rsidRDefault="00BC33FF" w:rsidP="00BC33FF">
      <w:pPr>
        <w:pStyle w:val="Heading4"/>
      </w:pPr>
      <w:bookmarkStart w:id="118" w:name="_Toc3992408"/>
      <w:r>
        <w:t>6.1.2.4</w:t>
      </w:r>
      <w:r>
        <w:tab/>
        <w:t>HTTP multipart messages</w:t>
      </w:r>
      <w:bookmarkEnd w:id="118"/>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28B6A69E" w:rsidR="00BC33FF" w:rsidRDefault="00BC33FF" w:rsidP="00BC33FF">
      <w:pPr>
        <w:pStyle w:val="B1"/>
      </w:pPr>
      <w:r>
        <w:t xml:space="preserve">- N1payload, </w:t>
      </w:r>
      <w:r w:rsidR="00F13222">
        <w:t>and/or</w:t>
      </w:r>
      <w:r>
        <w:t xml:space="preserve"> N2 payload (see subclause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77777777" w:rsidR="00BC33FF" w:rsidRDefault="00BC33FF" w:rsidP="00BC33FF">
      <w:r>
        <w:t>The multipart message shall include a "type" parameter (see IETF RFC 2387 [</w:t>
      </w:r>
      <w:r w:rsidR="00EE7CB2">
        <w:t>9</w:t>
      </w:r>
      <w:r>
        <w:t>]) specifying the media type of the root body part, i.e. "application/json".</w:t>
      </w:r>
    </w:p>
    <w:p w14:paraId="030992DD" w14:textId="77777777" w:rsidR="00BC33FF" w:rsidRDefault="00BC33FF" w:rsidP="00BC33FF">
      <w:pPr>
        <w:pStyle w:val="NO"/>
      </w:pPr>
      <w:r>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14:paraId="2153E1AF" w14:textId="77777777"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14:paraId="2A05AF4D" w14:textId="5C6E6CC7" w:rsidR="00515970" w:rsidRDefault="00515970" w:rsidP="00515970">
      <w:pPr>
        <w:pStyle w:val="Heading3"/>
      </w:pPr>
      <w:bookmarkStart w:id="119" w:name="_Toc3992409"/>
      <w:r>
        <w:lastRenderedPageBreak/>
        <w:t>6.1.3</w:t>
      </w:r>
      <w:r>
        <w:tab/>
        <w:t>Resources</w:t>
      </w:r>
      <w:bookmarkEnd w:id="119"/>
      <w:r>
        <w:t xml:space="preserve"> </w:t>
      </w:r>
    </w:p>
    <w:p w14:paraId="3722D458" w14:textId="73AEF267" w:rsidR="00515970" w:rsidRDefault="00515970" w:rsidP="00515970">
      <w:pPr>
        <w:pStyle w:val="Heading4"/>
      </w:pPr>
      <w:bookmarkStart w:id="120" w:name="_Toc3992410"/>
      <w:r>
        <w:t>6.1.3.1</w:t>
      </w:r>
      <w:r>
        <w:tab/>
        <w:t>Overview</w:t>
      </w:r>
      <w:bookmarkEnd w:id="120"/>
    </w:p>
    <w:p w14:paraId="4E3916B9" w14:textId="77777777" w:rsidR="003F6CA2" w:rsidRDefault="00C223AF" w:rsidP="00E55B37">
      <w:pPr>
        <w:pStyle w:val="TH"/>
      </w:pPr>
      <w:r>
        <w:object w:dxaOrig="11655" w:dyaOrig="9720" w14:anchorId="478FBB61">
          <v:shape id="_x0000_i1055" type="#_x0000_t75" style="width:462.05pt;height:384.75pt" o:ole="">
            <v:imagedata r:id="rId72" o:title=""/>
          </v:shape>
          <o:OLEObject Type="Embed" ProgID="Visio.Drawing.15" ShapeID="_x0000_i1055" DrawAspect="Content" ObjectID="_1614605493"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0222B2C6" w:rsidR="008D6217" w:rsidRDefault="003547FC" w:rsidP="00021E54">
            <w:pPr>
              <w:pStyle w:val="TAL"/>
            </w:pPr>
            <w:r>
              <w:t>{apiRoot}/namf-comm/v1</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479A0783" w:rsidR="008D6217" w:rsidRDefault="003547FC" w:rsidP="00E74B69">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7B1F0F0B" w:rsidR="008D6217" w:rsidRDefault="003547FC" w:rsidP="00E21E9F">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71910CC2" w:rsidR="008D6217" w:rsidRDefault="003547FC" w:rsidP="008D6217">
            <w:pPr>
              <w:pStyle w:val="TAL"/>
            </w:pPr>
            <w:r>
              <w:t>{apiRoot}/namf-comm/v1</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64A360BE" w:rsidR="00AA1FA9" w:rsidRPr="00EB0261" w:rsidRDefault="003547FC" w:rsidP="00AA1FA9">
            <w:pPr>
              <w:pStyle w:val="TAL"/>
            </w:pPr>
            <w:r>
              <w:t>{apiRoot}/namf-comm/v1</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6AC33303" w:rsidR="00AA1FA9" w:rsidRPr="00170884" w:rsidRDefault="003547FC" w:rsidP="00AA1FA9">
            <w:pPr>
              <w:pStyle w:val="TAL"/>
              <w:rPr>
                <w:iCs/>
              </w:rPr>
            </w:pPr>
            <w:r>
              <w:rPr>
                <w:rFonts w:hint="eastAsia"/>
              </w:rPr>
              <w:t>{apiRoot}/namf-comm/v1</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5D88D9B2" w:rsidR="00AA1FA9" w:rsidRPr="007C6410" w:rsidRDefault="003547FC" w:rsidP="00AA1FA9">
            <w:pPr>
              <w:pStyle w:val="TAL"/>
            </w:pPr>
            <w:r>
              <w:t>{apiRoot}/namf-comm/v1</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6614792C" w:rsidR="00DE55FB" w:rsidRDefault="00DE55FB" w:rsidP="00AA1FA9">
            <w:pPr>
              <w:pStyle w:val="TAL"/>
            </w:pPr>
            <w:r>
              <w:t>{apiRoot}/namf-comm/v1/ue-contexts/{ueContextId}/n1-n2-messages/subscriptions/{subscriptionId}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4244E662" w:rsidR="00AA1FA9" w:rsidRPr="00730260" w:rsidRDefault="003547FC" w:rsidP="00AA1FA9">
            <w:pPr>
              <w:pStyle w:val="TAL"/>
              <w:rPr>
                <w:lang w:val="en-US"/>
              </w:rPr>
            </w:pPr>
            <w:r>
              <w:t>{apiRoot}/namf-comm/v1</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68470502" w:rsidR="00E26BCF" w:rsidDel="003547FC" w:rsidRDefault="00E26BCF" w:rsidP="00E26BCF">
            <w:pPr>
              <w:pStyle w:val="TAL"/>
            </w:pPr>
            <w:r>
              <w:t>{apiRoot}/namf-comm/v1</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0797FB8A" w:rsidR="00E26BCF" w:rsidRDefault="00E26BCF" w:rsidP="00E26BCF">
            <w:pPr>
              <w:pStyle w:val="TAL"/>
            </w:pPr>
            <w:r>
              <w:t>{apiRoot}/namf-comm/v1/non-ue-n2-messages/transfer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6C99A07E" w:rsidR="00E26BCF" w:rsidRDefault="00E26BCF" w:rsidP="00E26BCF">
            <w:pPr>
              <w:pStyle w:val="TAL"/>
            </w:pPr>
            <w:r>
              <w:t>{apiRoot}/namf-comm/v1/non-ue-n2-messages/subscriptions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5CAEE6ED" w:rsidR="00E26BCF" w:rsidRDefault="00E26BCF" w:rsidP="00E26BCF">
            <w:pPr>
              <w:pStyle w:val="TAL"/>
            </w:pPr>
            <w:r>
              <w:t>{apiRoot}/namf-comm/v1/non-ue-n2-messages/subscriptions/{n2NotifySubscriptionId}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121" w:name="_Toc3992411"/>
      <w:r>
        <w:t>6.1.3.2</w:t>
      </w:r>
      <w:r>
        <w:tab/>
        <w:t xml:space="preserve">Resource: </w:t>
      </w:r>
      <w:r w:rsidR="00E105AC">
        <w:t xml:space="preserve">Individual </w:t>
      </w:r>
      <w:r>
        <w:rPr>
          <w:rFonts w:hint="eastAsia"/>
          <w:lang w:eastAsia="zh-CN"/>
        </w:rPr>
        <w:t>ueContext</w:t>
      </w:r>
      <w:bookmarkEnd w:id="121"/>
    </w:p>
    <w:p w14:paraId="5FC6FA30" w14:textId="5C021CEE" w:rsidR="008675F5" w:rsidRDefault="008675F5" w:rsidP="008675F5">
      <w:pPr>
        <w:pStyle w:val="Heading5"/>
      </w:pPr>
      <w:bookmarkStart w:id="122" w:name="_Toc3992412"/>
      <w:r>
        <w:t>6.1.3.2.1</w:t>
      </w:r>
      <w:r>
        <w:tab/>
        <w:t>Description</w:t>
      </w:r>
      <w:bookmarkEnd w:id="122"/>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77777777" w:rsidR="00E105AC" w:rsidRDefault="00E105AC" w:rsidP="008675F5">
      <w:r>
        <w:t>This resource is modelled as the Document resource archetype (see subclause C.1 of 3GPP TS 29.501 [5]).</w:t>
      </w:r>
    </w:p>
    <w:p w14:paraId="30FB6A38" w14:textId="7B7B05C4" w:rsidR="008675F5" w:rsidRDefault="008675F5" w:rsidP="008675F5">
      <w:pPr>
        <w:pStyle w:val="Heading5"/>
      </w:pPr>
      <w:bookmarkStart w:id="123" w:name="_Toc3992413"/>
      <w:r>
        <w:t>6.1.3.2.2</w:t>
      </w:r>
      <w:r>
        <w:tab/>
        <w:t>Resource Definition</w:t>
      </w:r>
      <w:bookmarkEnd w:id="123"/>
    </w:p>
    <w:p w14:paraId="3826C5CE" w14:textId="77777777"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t>ue</w:t>
      </w:r>
      <w:r>
        <w:rPr>
          <w:rFonts w:hint="eastAsia"/>
          <w:lang w:eastAsia="zh-CN"/>
        </w:rPr>
        <w:t>-</w:t>
      </w:r>
      <w:r>
        <w:t xml:space="preserve">contexts/{ueContextId} </w:t>
      </w:r>
    </w:p>
    <w:p w14:paraId="427F330C" w14:textId="77777777" w:rsidR="008675F5" w:rsidRDefault="008675F5" w:rsidP="008675F5">
      <w:pPr>
        <w:rPr>
          <w:rFonts w:ascii="Arial" w:hAnsi="Arial" w:cs="Arial"/>
        </w:rPr>
      </w:pPr>
      <w:r>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lastRenderedPageBreak/>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7777777" w:rsidR="007821AD" w:rsidRDefault="007821AD" w:rsidP="007821AD">
            <w:pPr>
              <w:pStyle w:val="TAL"/>
            </w:pPr>
            <w:r>
              <w:t>See subclause 6.1.1</w:t>
            </w:r>
          </w:p>
        </w:tc>
      </w:tr>
      <w:tr w:rsidR="007821AD"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7821AD" w:rsidRDefault="007821AD" w:rsidP="007821A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7821AD" w:rsidRDefault="007821AD" w:rsidP="007821AD">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7821AD" w:rsidRDefault="007821AD" w:rsidP="007821AD">
            <w:pPr>
              <w:pStyle w:val="TAL"/>
              <w:rPr>
                <w:rFonts w:eastAsia="DengXian"/>
              </w:rPr>
            </w:pPr>
            <w:r>
              <w:tab/>
              <w:t>Pattern: "5g-guti-[0-9]{5,6}</w:t>
            </w:r>
            <w:r w:rsidRPr="00A841CD">
              <w:t>[0-9a-fA-F]</w:t>
            </w:r>
            <w:r>
              <w:t>{14}"</w:t>
            </w:r>
          </w:p>
          <w:p w14:paraId="3B49C9C8" w14:textId="77777777" w:rsidR="007821AD" w:rsidRDefault="007821AD" w:rsidP="007821AD">
            <w:pPr>
              <w:pStyle w:val="TAL"/>
            </w:pPr>
            <w:r>
              <w:t>Or represents the Subscription Permanent Identifier (see 3GPP TS 23.501 [2] clause 5.9.2)</w:t>
            </w:r>
            <w:r>
              <w:br/>
            </w:r>
            <w:r>
              <w:tab/>
            </w:r>
            <w:r w:rsidRPr="00591266">
              <w:t>pattern: "(imsi-[0-9]{5,15}|nai-.+</w:t>
            </w:r>
            <w:r w:rsidR="00C931BE">
              <w:t>|.+</w:t>
            </w:r>
            <w:r w:rsidRPr="00591266">
              <w:t>)"</w:t>
            </w:r>
          </w:p>
          <w:p w14:paraId="18CEC36B" w14:textId="77777777" w:rsidR="007821AD" w:rsidRDefault="007821AD" w:rsidP="007821AD">
            <w:pPr>
              <w:pStyle w:val="TAL"/>
            </w:pPr>
            <w:r>
              <w:t xml:space="preserve">Or represents the </w:t>
            </w:r>
            <w:r w:rsidRPr="00B6630E">
              <w:t>Permanent Equipment Identifier</w:t>
            </w:r>
            <w:r>
              <w:t xml:space="preserve"> (see 3GPP TS 23.501 [2] clause 5.9.3)</w:t>
            </w:r>
          </w:p>
          <w:p w14:paraId="4F2B9778" w14:textId="77777777" w:rsidR="007821AD" w:rsidRDefault="007821AD" w:rsidP="007821AD">
            <w:pPr>
              <w:pStyle w:val="TAL"/>
            </w:pPr>
            <w:r>
              <w:tab/>
            </w:r>
            <w:r w:rsidRPr="00591266">
              <w:t>pattern: "(</w:t>
            </w:r>
            <w:r>
              <w:t>imei-[0-9]{15}</w:t>
            </w:r>
            <w:r w:rsidR="00C931BE" w:rsidRPr="00590517">
              <w:rPr>
                <w:lang w:val="fi-FI"/>
              </w:rPr>
              <w:t>|imeisv-[0-9]{16}</w:t>
            </w:r>
            <w:r w:rsidR="00C931BE">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124" w:name="_Toc3992414"/>
      <w:r>
        <w:t>6.1.3.</w:t>
      </w:r>
      <w:r w:rsidR="00FE0A57">
        <w:t>2</w:t>
      </w:r>
      <w:r>
        <w:t>.</w:t>
      </w:r>
      <w:r w:rsidR="00FE0A57">
        <w:t>3</w:t>
      </w:r>
      <w:r>
        <w:tab/>
        <w:t>Resource Standard Methods</w:t>
      </w:r>
      <w:bookmarkEnd w:id="124"/>
    </w:p>
    <w:p w14:paraId="39ABE647" w14:textId="635481FB" w:rsidR="008675F5" w:rsidRDefault="008675F5" w:rsidP="008675F5">
      <w:pPr>
        <w:pStyle w:val="Heading6"/>
        <w:rPr>
          <w:lang w:eastAsia="zh-CN"/>
        </w:rPr>
      </w:pPr>
      <w:bookmarkStart w:id="125" w:name="_Toc3992415"/>
      <w:r>
        <w:t>6.1.3.</w:t>
      </w:r>
      <w:r w:rsidR="00FE0A57" w:rsidRPr="00177383">
        <w:rPr>
          <w:rFonts w:hint="eastAsia"/>
          <w:lang w:eastAsia="zh-CN"/>
        </w:rPr>
        <w:t>2</w:t>
      </w:r>
      <w:r>
        <w:t>.3.1</w:t>
      </w:r>
      <w:r>
        <w:tab/>
      </w:r>
      <w:r>
        <w:rPr>
          <w:rFonts w:hint="eastAsia"/>
          <w:lang w:eastAsia="zh-CN"/>
        </w:rPr>
        <w:t>PUT</w:t>
      </w:r>
      <w:bookmarkEnd w:id="125"/>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77777777"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77777777"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126" w:name="_Toc3992416"/>
      <w:r>
        <w:lastRenderedPageBreak/>
        <w:t>6.1.3.</w:t>
      </w:r>
      <w:r w:rsidR="00B13929">
        <w:t>2</w:t>
      </w:r>
      <w:r>
        <w:t>.4</w:t>
      </w:r>
      <w:r>
        <w:tab/>
        <w:t>Resource Custom Operations</w:t>
      </w:r>
      <w:bookmarkEnd w:id="126"/>
    </w:p>
    <w:p w14:paraId="1D86AE26" w14:textId="10EB7836" w:rsidR="00FE0A57" w:rsidRDefault="00B13929" w:rsidP="00FE0A57">
      <w:pPr>
        <w:pStyle w:val="Heading6"/>
        <w:ind w:left="0" w:firstLine="0"/>
      </w:pPr>
      <w:bookmarkStart w:id="127" w:name="_Toc3992417"/>
      <w:r>
        <w:t>6.1</w:t>
      </w:r>
      <w:r w:rsidR="00FE0A57">
        <w:t>.3.</w:t>
      </w:r>
      <w:r>
        <w:t>2</w:t>
      </w:r>
      <w:r w:rsidR="00FE0A57">
        <w:t>.4.1</w:t>
      </w:r>
      <w:r w:rsidR="00FE0A57">
        <w:tab/>
        <w:t>Overview</w:t>
      </w:r>
      <w:bookmarkEnd w:id="127"/>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7777777" w:rsidR="00FE0A57" w:rsidRDefault="00FE0A57" w:rsidP="00E10F8C">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77777777" w:rsidR="00291350" w:rsidRDefault="00291350" w:rsidP="00291350">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77777777" w:rsidR="00C96C63" w:rsidRPr="00021E54" w:rsidRDefault="00C96C63" w:rsidP="00C96C63">
            <w:pPr>
              <w:pStyle w:val="TAL"/>
            </w:pPr>
            <w:r w:rsidRPr="00EB0261">
              <w:t>{apiRoot}/namf</w:t>
            </w:r>
            <w:r w:rsidRPr="00EB0261">
              <w:rPr>
                <w:rFonts w:hint="eastAsia"/>
                <w:lang w:eastAsia="zh-CN"/>
              </w:rPr>
              <w:t>-</w:t>
            </w:r>
            <w:r w:rsidRPr="00EB0261">
              <w:t>comm/v1/ue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128" w:name="_Toc3992418"/>
      <w:r>
        <w:t>6.1.3.</w:t>
      </w:r>
      <w:r w:rsidR="00B13929">
        <w:t>2</w:t>
      </w:r>
      <w:r>
        <w:t>.4.2</w:t>
      </w:r>
      <w:r>
        <w:tab/>
        <w:t xml:space="preserve">Operation: </w:t>
      </w:r>
      <w:r>
        <w:rPr>
          <w:rFonts w:hint="eastAsia"/>
          <w:lang w:eastAsia="zh-CN"/>
        </w:rPr>
        <w:t>(POST) release</w:t>
      </w:r>
      <w:bookmarkEnd w:id="128"/>
    </w:p>
    <w:p w14:paraId="28C4B24B" w14:textId="592FE526" w:rsidR="00FE0A57" w:rsidRDefault="00B13929" w:rsidP="00FE0A57">
      <w:pPr>
        <w:pStyle w:val="Heading7"/>
      </w:pPr>
      <w:bookmarkStart w:id="129" w:name="_Toc3992419"/>
      <w:r>
        <w:t>6.1</w:t>
      </w:r>
      <w:r w:rsidR="00FE0A57">
        <w:t>.3.</w:t>
      </w:r>
      <w:r>
        <w:t>2</w:t>
      </w:r>
      <w:r w:rsidR="00FE0A57">
        <w:t>.4.2.1</w:t>
      </w:r>
      <w:r w:rsidR="00FE0A57">
        <w:tab/>
        <w:t>Description</w:t>
      </w:r>
      <w:bookmarkEnd w:id="129"/>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130" w:name="_Toc3992420"/>
      <w:r>
        <w:t>6.1</w:t>
      </w:r>
      <w:r w:rsidR="00FE0A57">
        <w:t>.3.</w:t>
      </w:r>
      <w:r>
        <w:t>2</w:t>
      </w:r>
      <w:r w:rsidR="00FE0A57">
        <w:t>.4.2.2</w:t>
      </w:r>
      <w:r w:rsidR="00FE0A57">
        <w:tab/>
        <w:t>Operation Definition</w:t>
      </w:r>
      <w:bookmarkEnd w:id="130"/>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77777777"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131" w:name="_Toc3992421"/>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131"/>
    </w:p>
    <w:p w14:paraId="0677BD98" w14:textId="1E3EA07C" w:rsidR="00291350" w:rsidRDefault="00C12B85" w:rsidP="00291350">
      <w:pPr>
        <w:pStyle w:val="Heading7"/>
      </w:pPr>
      <w:bookmarkStart w:id="132" w:name="_Toc3992422"/>
      <w:r>
        <w:t>6.1.3.2.4.3</w:t>
      </w:r>
      <w:r w:rsidR="00291350">
        <w:t>.1</w:t>
      </w:r>
      <w:r w:rsidR="00291350">
        <w:tab/>
        <w:t>Description</w:t>
      </w:r>
      <w:bookmarkEnd w:id="132"/>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133" w:name="_Toc3992423"/>
      <w:r>
        <w:t>6.1.3.2.4.3</w:t>
      </w:r>
      <w:r w:rsidR="00291350">
        <w:t>.2</w:t>
      </w:r>
      <w:r w:rsidR="00291350">
        <w:tab/>
        <w:t>Operation Definition</w:t>
      </w:r>
      <w:bookmarkEnd w:id="133"/>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777777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77777777"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subclause 4.11.1.4.1 of 3GPP TS 23.502 [3]. </w:t>
            </w:r>
          </w:p>
          <w:p w14:paraId="76F21AA8" w14:textId="66CB8BA0"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in subclause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134" w:name="_Toc3992424"/>
      <w:r>
        <w:t>6.1.3.2.4.</w:t>
      </w:r>
      <w:r w:rsidR="009B74A5">
        <w:t>4</w:t>
      </w:r>
      <w:r>
        <w:tab/>
        <w:t xml:space="preserve">Operation: </w:t>
      </w:r>
      <w:r>
        <w:rPr>
          <w:rFonts w:hint="eastAsia"/>
          <w:lang w:eastAsia="zh-CN"/>
        </w:rPr>
        <w:t xml:space="preserve">(POST) </w:t>
      </w:r>
      <w:r>
        <w:rPr>
          <w:lang w:eastAsia="zh-CN"/>
        </w:rPr>
        <w:t>transfer</w:t>
      </w:r>
      <w:bookmarkEnd w:id="134"/>
    </w:p>
    <w:p w14:paraId="7D8AB4DC" w14:textId="58DB2DCA" w:rsidR="0031199E" w:rsidRDefault="0031199E" w:rsidP="0031199E">
      <w:pPr>
        <w:pStyle w:val="Heading7"/>
      </w:pPr>
      <w:bookmarkStart w:id="135" w:name="_Toc3992425"/>
      <w:r>
        <w:t>6.1.3.2.4.</w:t>
      </w:r>
      <w:r w:rsidR="009B74A5">
        <w:t>4</w:t>
      </w:r>
      <w:r>
        <w:t>.1</w:t>
      </w:r>
      <w:r>
        <w:tab/>
        <w:t>Description</w:t>
      </w:r>
      <w:bookmarkEnd w:id="135"/>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136" w:name="_Toc3992426"/>
      <w:r>
        <w:t>6.1.3.2.4.</w:t>
      </w:r>
      <w:r w:rsidR="009B74A5">
        <w:t>4</w:t>
      </w:r>
      <w:r>
        <w:t>.2</w:t>
      </w:r>
      <w:r>
        <w:tab/>
        <w:t>Operation Definition</w:t>
      </w:r>
      <w:bookmarkEnd w:id="136"/>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77777777"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137" w:name="_Toc3992427"/>
      <w:r>
        <w:t>6.1.3.2.4.5</w:t>
      </w:r>
      <w:r>
        <w:tab/>
        <w:t xml:space="preserve">Operation: </w:t>
      </w:r>
      <w:r>
        <w:rPr>
          <w:rFonts w:hint="eastAsia"/>
          <w:lang w:eastAsia="zh-CN"/>
        </w:rPr>
        <w:t xml:space="preserve">(POST) </w:t>
      </w:r>
      <w:r>
        <w:rPr>
          <w:lang w:eastAsia="zh-CN"/>
        </w:rPr>
        <w:t>transfer-update</w:t>
      </w:r>
      <w:bookmarkEnd w:id="137"/>
    </w:p>
    <w:p w14:paraId="6AF35BC9" w14:textId="46F48DBB" w:rsidR="00AA1FA9" w:rsidRDefault="00AA1FA9" w:rsidP="00AA1FA9">
      <w:pPr>
        <w:pStyle w:val="Heading7"/>
      </w:pPr>
      <w:bookmarkStart w:id="138" w:name="_Toc3992428"/>
      <w:r>
        <w:t>6.1.3.2.4.5.1</w:t>
      </w:r>
      <w:r>
        <w:tab/>
        <w:t>Description</w:t>
      </w:r>
      <w:bookmarkEnd w:id="138"/>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139" w:name="_Toc3992429"/>
      <w:r>
        <w:t>6.1.3.2.4.5.2</w:t>
      </w:r>
      <w:r>
        <w:tab/>
        <w:t>Operation Definition</w:t>
      </w:r>
      <w:bookmarkEnd w:id="139"/>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77777777"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140" w:name="_Toc3992430"/>
      <w:r>
        <w:t>6.1.3.3</w:t>
      </w:r>
      <w:r>
        <w:tab/>
        <w:t>Resource: N1N2 Subscriptions Collection for Individual UE Contexts</w:t>
      </w:r>
      <w:bookmarkEnd w:id="140"/>
    </w:p>
    <w:p w14:paraId="496D21F8" w14:textId="44821ECB" w:rsidR="00367646" w:rsidRDefault="00367646" w:rsidP="00367646">
      <w:pPr>
        <w:pStyle w:val="Heading5"/>
      </w:pPr>
      <w:bookmarkStart w:id="141" w:name="_Toc3992431"/>
      <w:r>
        <w:t>6.1.3.3.1</w:t>
      </w:r>
      <w:r>
        <w:tab/>
        <w:t>Description</w:t>
      </w:r>
      <w:bookmarkEnd w:id="141"/>
    </w:p>
    <w:p w14:paraId="7ABD1144" w14:textId="77777777" w:rsidR="00367646" w:rsidRPr="00065857" w:rsidRDefault="00367646" w:rsidP="00367646">
      <w:pPr>
        <w:rPr>
          <w:lang w:eastAsia="zh-CN"/>
        </w:rPr>
      </w:pPr>
      <w:r>
        <w:t>This resource represents the collection under an individual UE context for storing the subscriptions for notifications of UE specific N1 and N2 message types. This resource is modelled as the Collection resource archetype (see subclause C.2 of 3GPP TS 29.501 [5]).</w:t>
      </w:r>
    </w:p>
    <w:p w14:paraId="424C5D4E" w14:textId="10E3DDCA" w:rsidR="00367646" w:rsidRDefault="00367646" w:rsidP="00367646">
      <w:pPr>
        <w:pStyle w:val="Heading5"/>
      </w:pPr>
      <w:bookmarkStart w:id="142" w:name="_Toc3992432"/>
      <w:r>
        <w:t>6.1.3.3.2</w:t>
      </w:r>
      <w:r>
        <w:tab/>
        <w:t>Resource Definition</w:t>
      </w:r>
      <w:bookmarkEnd w:id="142"/>
    </w:p>
    <w:p w14:paraId="06A46011"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77777777" w:rsidR="00367646" w:rsidRPr="00EC2FCB" w:rsidRDefault="00367646" w:rsidP="00B47D24">
            <w:pPr>
              <w:pStyle w:val="TAL"/>
            </w:pPr>
            <w:r>
              <w:rPr>
                <w:rFonts w:hint="eastAsia"/>
                <w:lang w:eastAsia="zh-CN"/>
              </w:rPr>
              <w:t>See subclause 6.1.1</w:t>
            </w:r>
          </w:p>
        </w:tc>
      </w:tr>
      <w:tr w:rsidR="00367646"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367646" w:rsidRDefault="00367646" w:rsidP="00B47D24">
            <w:pPr>
              <w:pStyle w:val="TAL"/>
            </w:pPr>
            <w:r>
              <w:t>Represents the Subscription Permanent Identifier (see 3GPP TS 23.501 [2] clause 5.9.2)</w:t>
            </w:r>
            <w:r>
              <w:br/>
            </w:r>
            <w:r>
              <w:tab/>
            </w:r>
            <w:r w:rsidRPr="00591266">
              <w:t>pattern: "(imsi-[0-9]{5,15}|nai-.+)"</w:t>
            </w:r>
          </w:p>
          <w:p w14:paraId="22B8E83A" w14:textId="77777777" w:rsidR="00367646" w:rsidRDefault="00367646" w:rsidP="00B47D24">
            <w:pPr>
              <w:pStyle w:val="TAL"/>
            </w:pPr>
            <w:r>
              <w:t xml:space="preserve">Or represents the </w:t>
            </w:r>
            <w:r w:rsidRPr="00B6630E">
              <w:t>Permanent Equipment Identifier</w:t>
            </w:r>
            <w:r>
              <w:t xml:space="preserve"> (see 3GPP TS 23.501 [2] clause 5.9.3)</w:t>
            </w:r>
          </w:p>
          <w:p w14:paraId="2AB1ABB9" w14:textId="77777777" w:rsidR="00367646" w:rsidRDefault="00367646" w:rsidP="00B47D24">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143" w:name="_Toc3992433"/>
      <w:r>
        <w:t>6.1.3.3.3</w:t>
      </w:r>
      <w:r w:rsidRPr="00384E92">
        <w:t>.1</w:t>
      </w:r>
      <w:r w:rsidRPr="00384E92">
        <w:tab/>
      </w:r>
      <w:r>
        <w:t>POST</w:t>
      </w:r>
      <w:bookmarkEnd w:id="143"/>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77777777"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Default="00367646" w:rsidP="00B47D24">
            <w:pPr>
              <w:pStyle w:val="TAL"/>
            </w:pPr>
            <w:r>
              <w:t xml:space="preserve">This case represents the successful creation of the subscription for N1 and/or N2 information notification. </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144" w:name="_Toc3992434"/>
      <w:r>
        <w:t>6.1.3.3.4</w:t>
      </w:r>
      <w:r>
        <w:tab/>
        <w:t>Resource Custom Operations</w:t>
      </w:r>
      <w:bookmarkEnd w:id="144"/>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145" w:name="_Toc3992435"/>
      <w:r>
        <w:t>6.1.3.4</w:t>
      </w:r>
      <w:r>
        <w:tab/>
        <w:t>Resource: N1N2 Individual Subscription</w:t>
      </w:r>
      <w:bookmarkEnd w:id="145"/>
    </w:p>
    <w:p w14:paraId="5B4E596D" w14:textId="5CDC7FA9" w:rsidR="00367646" w:rsidRDefault="00367646" w:rsidP="00367646">
      <w:pPr>
        <w:pStyle w:val="Heading5"/>
      </w:pPr>
      <w:bookmarkStart w:id="146" w:name="_Toc3992436"/>
      <w:r>
        <w:t>6.1.3.4.1</w:t>
      </w:r>
      <w:r>
        <w:tab/>
        <w:t>Description</w:t>
      </w:r>
      <w:bookmarkEnd w:id="146"/>
    </w:p>
    <w:p w14:paraId="67C990A6" w14:textId="77777777" w:rsidR="00367646" w:rsidRPr="00065857" w:rsidRDefault="00367646" w:rsidP="00367646">
      <w:pPr>
        <w:rPr>
          <w:lang w:eastAsia="zh-CN"/>
        </w:rPr>
      </w:pPr>
      <w:r>
        <w:t>This resource represents the individual subscription for the subscription for notifications of UE specific N1 and N2 message types. This resource is modelled as the Document resource archetype (see subclause C.2 of 3GPP TS 29.501 [5]).</w:t>
      </w:r>
    </w:p>
    <w:p w14:paraId="3ABF1948" w14:textId="453DC5E6" w:rsidR="00367646" w:rsidRDefault="00367646" w:rsidP="00367646">
      <w:pPr>
        <w:pStyle w:val="Heading5"/>
      </w:pPr>
      <w:bookmarkStart w:id="147" w:name="_Toc3992437"/>
      <w:r>
        <w:t>6.1.3.4.2</w:t>
      </w:r>
      <w:r>
        <w:tab/>
        <w:t>Resource Definition</w:t>
      </w:r>
      <w:bookmarkEnd w:id="147"/>
    </w:p>
    <w:p w14:paraId="5039A4FD"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77777777" w:rsidR="00367646" w:rsidRPr="00EC2FCB" w:rsidRDefault="00367646" w:rsidP="00B47D24">
            <w:pPr>
              <w:pStyle w:val="TAL"/>
            </w:pPr>
            <w:r>
              <w:rPr>
                <w:rFonts w:hint="eastAsia"/>
                <w:lang w:eastAsia="zh-CN"/>
              </w:rPr>
              <w:t>See subclause 6.1.1</w:t>
            </w:r>
          </w:p>
        </w:tc>
      </w:tr>
      <w:tr w:rsidR="00367646"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367646" w:rsidRDefault="00367646" w:rsidP="00B47D24">
            <w:pPr>
              <w:pStyle w:val="TAL"/>
            </w:pPr>
            <w:r>
              <w:t>Represents the Subscription Permanent Identifier (see 3GPP TS 23.501 [2] clause 5.9.2)</w:t>
            </w:r>
            <w:r>
              <w:br/>
            </w:r>
            <w:r>
              <w:tab/>
            </w:r>
            <w:r w:rsidRPr="00591266">
              <w:t>pattern: "(imsi-[0-9]{5,15}|nai-.+)"</w:t>
            </w:r>
          </w:p>
          <w:p w14:paraId="2CFBD46A" w14:textId="77777777" w:rsidR="00367646" w:rsidRDefault="00367646" w:rsidP="00B47D24">
            <w:pPr>
              <w:pStyle w:val="TAL"/>
            </w:pPr>
            <w:r>
              <w:t xml:space="preserve">Or represents the </w:t>
            </w:r>
            <w:r w:rsidRPr="00B6630E">
              <w:t>Permanent Equipment Identifier</w:t>
            </w:r>
            <w:r>
              <w:t xml:space="preserve"> (see 3GPP TS 23.501 [2] clause 5.9.3)</w:t>
            </w:r>
          </w:p>
          <w:p w14:paraId="54109EC7" w14:textId="77777777" w:rsidR="00367646" w:rsidRDefault="00367646" w:rsidP="00B47D24">
            <w:pPr>
              <w:pStyle w:val="TAL"/>
              <w:rPr>
                <w:lang w:eastAsia="zh-CN"/>
              </w:rPr>
            </w:pPr>
            <w:r>
              <w:tab/>
            </w:r>
            <w:r w:rsidRPr="00591266">
              <w:t>pattern: "(</w:t>
            </w:r>
            <w:r>
              <w:t>imei-[0-9]{15}</w:t>
            </w:r>
            <w:r w:rsidRPr="00591266">
              <w:t>)"</w:t>
            </w:r>
          </w:p>
        </w:tc>
      </w:tr>
      <w:tr w:rsidR="00367646"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367646" w:rsidRDefault="00367646" w:rsidP="00B47D24">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367646" w:rsidRDefault="00367646" w:rsidP="00B47D24">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148" w:name="_Toc3992438"/>
      <w:r>
        <w:t>6.1.3.4.3</w:t>
      </w:r>
      <w:r w:rsidRPr="00384E92">
        <w:t>.1</w:t>
      </w:r>
      <w:r w:rsidRPr="00384E92">
        <w:tab/>
      </w:r>
      <w:r>
        <w:t>DELETE</w:t>
      </w:r>
      <w:bookmarkEnd w:id="148"/>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77777777"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149" w:name="_Toc3992439"/>
      <w:r>
        <w:t>6.1.3.4.4</w:t>
      </w:r>
      <w:r>
        <w:tab/>
        <w:t>Resource Custom Operations</w:t>
      </w:r>
      <w:bookmarkEnd w:id="149"/>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150" w:name="_Toc3992440"/>
      <w:r>
        <w:t>6.1.3.5</w:t>
      </w:r>
      <w:r>
        <w:tab/>
        <w:t>Resource: N1 N2 Messages</w:t>
      </w:r>
      <w:r>
        <w:rPr>
          <w:rFonts w:hint="eastAsia"/>
          <w:lang w:eastAsia="zh-CN"/>
        </w:rPr>
        <w:t xml:space="preserve"> </w:t>
      </w:r>
      <w:r>
        <w:rPr>
          <w:lang w:eastAsia="zh-CN"/>
        </w:rPr>
        <w:t>C</w:t>
      </w:r>
      <w:r>
        <w:rPr>
          <w:rFonts w:hint="eastAsia"/>
          <w:lang w:eastAsia="zh-CN"/>
        </w:rPr>
        <w:t>ollection</w:t>
      </w:r>
      <w:bookmarkEnd w:id="150"/>
    </w:p>
    <w:p w14:paraId="611E9407" w14:textId="1CC361D9" w:rsidR="00367646" w:rsidRDefault="00367646" w:rsidP="00367646">
      <w:pPr>
        <w:pStyle w:val="Heading5"/>
      </w:pPr>
      <w:bookmarkStart w:id="151" w:name="_Toc3992441"/>
      <w:r>
        <w:t>6.1.3.5.1</w:t>
      </w:r>
      <w:r>
        <w:tab/>
        <w:t>Description</w:t>
      </w:r>
      <w:bookmarkEnd w:id="151"/>
    </w:p>
    <w:p w14:paraId="6D21BB2A" w14:textId="77777777" w:rsidR="00367646" w:rsidRDefault="00367646" w:rsidP="00367646">
      <w:r>
        <w:t>This resource represents the collection on which UE related N1 messages and N2 information transfer are initiated and the N1 information for the UE is stored temporarily until the UE is reachable. This resource is modelled with the Collection resource archetype (see subclause C.2 of 3GPP TS 29.501 [5]).</w:t>
      </w:r>
    </w:p>
    <w:p w14:paraId="4216264E" w14:textId="13B9464B" w:rsidR="00367646" w:rsidRDefault="00367646" w:rsidP="00367646">
      <w:pPr>
        <w:pStyle w:val="Heading5"/>
      </w:pPr>
      <w:bookmarkStart w:id="152" w:name="_Toc3992442"/>
      <w:r>
        <w:t>6.1.3.5.2</w:t>
      </w:r>
      <w:r>
        <w:tab/>
        <w:t>Resource Definition</w:t>
      </w:r>
      <w:bookmarkEnd w:id="152"/>
    </w:p>
    <w:p w14:paraId="66C8557A" w14:textId="77777777"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Pr="00CF25D4">
        <w:t>/v1/</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77777777" w:rsidR="00367646" w:rsidRDefault="00367646" w:rsidP="00B47D24">
            <w:pPr>
              <w:pStyle w:val="TAL"/>
            </w:pPr>
            <w:r>
              <w:t>See subclause</w:t>
            </w:r>
            <w:r>
              <w:rPr>
                <w:lang w:val="en-US" w:eastAsia="zh-CN"/>
              </w:rPr>
              <w:t> </w:t>
            </w:r>
            <w:r>
              <w:t>6.1.1</w:t>
            </w:r>
          </w:p>
        </w:tc>
      </w:tr>
      <w:tr w:rsidR="00367646"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367646" w:rsidRDefault="00367646" w:rsidP="00B47D24">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77777777" w:rsidR="00367646" w:rsidRDefault="00367646" w:rsidP="00B47D24">
            <w:pPr>
              <w:pStyle w:val="TAL"/>
            </w:pPr>
            <w:r>
              <w:t xml:space="preserve">Represents the Subscription Permanent Identifier (see 3GPP TS 23.501 [2] </w:t>
            </w:r>
            <w:r w:rsidR="00513FA8">
              <w:t>sub</w:t>
            </w:r>
            <w:r>
              <w:t>clause 5.9.2)</w:t>
            </w:r>
            <w:r>
              <w:br/>
            </w:r>
            <w:r>
              <w:tab/>
            </w:r>
            <w:r w:rsidRPr="00591266">
              <w:t>pattern: "(imsi-[0-9]{5,15}|nai-.+)"</w:t>
            </w:r>
          </w:p>
          <w:p w14:paraId="6199A96E" w14:textId="77777777" w:rsidR="00367646" w:rsidRDefault="00367646" w:rsidP="00B47D24">
            <w:pPr>
              <w:pStyle w:val="TAL"/>
            </w:pPr>
            <w:r>
              <w:t xml:space="preserve">Or represents the </w:t>
            </w:r>
            <w:r w:rsidRPr="00B6630E">
              <w:t>Permanent Equipment Identifier</w:t>
            </w:r>
            <w:r>
              <w:t xml:space="preserve"> (see 3GPP TS 23.501 [2] </w:t>
            </w:r>
            <w:r w:rsidR="00513FA8">
              <w:t>sub</w:t>
            </w:r>
            <w:r>
              <w:t>clause 5.9.3)</w:t>
            </w:r>
          </w:p>
          <w:p w14:paraId="5F05DA91" w14:textId="77777777" w:rsidR="00367646" w:rsidRDefault="00367646" w:rsidP="00B47D24">
            <w:pPr>
              <w:pStyle w:val="TAL"/>
            </w:pPr>
            <w:r>
              <w:tab/>
            </w:r>
            <w:r w:rsidRPr="00591266">
              <w:t>pattern: "(</w:t>
            </w:r>
            <w:r>
              <w:t>imei-[0-9]{15}</w:t>
            </w:r>
            <w:r w:rsidR="00513FA8">
              <w:t>|</w:t>
            </w:r>
            <w:r w:rsidR="00513FA8" w:rsidRPr="00FF4A94">
              <w:t>imeisv-[0-9]{16}</w:t>
            </w:r>
            <w:r w:rsidRPr="00591266">
              <w:t>)"</w:t>
            </w:r>
          </w:p>
          <w:p w14:paraId="7E9EE54F" w14:textId="77777777" w:rsidR="00513FA8" w:rsidRDefault="00513FA8" w:rsidP="00513FA8">
            <w:pPr>
              <w:pStyle w:val="TAL"/>
            </w:pPr>
            <w:r>
              <w:t>Or represents the LCS Correlation ID (see 3GPP TS 29.572 [25] subclause 6.1.6.3.2) (NOTE)</w:t>
            </w:r>
          </w:p>
          <w:p w14:paraId="30CFF279" w14:textId="77777777" w:rsidR="00513FA8" w:rsidRDefault="00513FA8" w:rsidP="00513FA8">
            <w:pPr>
              <w:pStyle w:val="TAL"/>
            </w:pPr>
            <w:r>
              <w:tab/>
              <w:t>pattern: "(cid-.{1,255})"</w:t>
            </w:r>
          </w:p>
        </w:tc>
      </w:tr>
      <w:tr w:rsidR="00513FA8"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513FA8" w:rsidRDefault="00513FA8" w:rsidP="00804FDE">
            <w:pPr>
              <w:pStyle w:val="TAN"/>
            </w:pPr>
            <w:r>
              <w:t>NOTE:</w:t>
            </w:r>
            <w:r w:rsidR="00DC50E7">
              <w:tab/>
            </w:r>
            <w:r>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153" w:name="_Toc3992443"/>
      <w:r>
        <w:t>6.1.3.5.3</w:t>
      </w:r>
      <w:r>
        <w:tab/>
        <w:t>Resource Standard Methods</w:t>
      </w:r>
      <w:bookmarkEnd w:id="153"/>
    </w:p>
    <w:p w14:paraId="5B107E6D" w14:textId="151D47D7" w:rsidR="00367646" w:rsidRDefault="00367646" w:rsidP="00367646">
      <w:pPr>
        <w:pStyle w:val="Heading6"/>
        <w:rPr>
          <w:lang w:eastAsia="zh-CN"/>
        </w:rPr>
      </w:pPr>
      <w:bookmarkStart w:id="154" w:name="_Toc3992444"/>
      <w:r>
        <w:t>6.1.3.5.3.1</w:t>
      </w:r>
      <w:r>
        <w:tab/>
      </w:r>
      <w:r>
        <w:rPr>
          <w:rFonts w:hint="eastAsia"/>
          <w:lang w:eastAsia="zh-CN"/>
        </w:rPr>
        <w:t>POST</w:t>
      </w:r>
      <w:bookmarkEnd w:id="154"/>
    </w:p>
    <w:p w14:paraId="22CEFCC8" w14:textId="77777777"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77777777"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77777777"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01FEE884" w14:textId="77777777" w:rsidR="00367646" w:rsidRDefault="00367646" w:rsidP="00B47D24">
            <w:pPr>
              <w:pStyle w:val="TAL"/>
            </w:pPr>
            <w:r>
              <w:t>This represents the case where the AMF is able to successfully transfer the N1/N2 message to the UE and/or the AN. The cause included in the response body shall be "N1_N2_TRANSFER_INITIATED" in this case</w:t>
            </w:r>
            <w:r w:rsidR="00B80BC4">
              <w:t>.</w:t>
            </w: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77777777" w:rsidR="00367646" w:rsidRDefault="00367646" w:rsidP="00B47D24">
            <w:pPr>
              <w:pStyle w:val="TAL"/>
            </w:pPr>
            <w:r>
              <w:t>The Location header of the response shall be set to 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77777777"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14:paraId="5BBE1174" w14:textId="77777777" w:rsidR="006C7935" w:rsidRDefault="006C7935" w:rsidP="006C7935">
            <w:pPr>
              <w:pStyle w:val="TAL"/>
            </w:pPr>
            <w:r w:rsidRPr="00E91CB5">
              <w:t>-</w:t>
            </w:r>
            <w:r w:rsidRPr="00E91CB5">
              <w:tab/>
              <w:t>UE_IN_NON_ALLOWED_AREA</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777777" w:rsidR="006C7935" w:rsidRDefault="006C7935" w:rsidP="006C7935">
            <w:pPr>
              <w:pStyle w:val="TAL"/>
            </w:pPr>
            <w:r w:rsidRPr="00E91CB5">
              <w:t>See table 6.1.7.3-1 for the description of these errors</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77777777" w:rsidR="006C7935" w:rsidRDefault="006C7935" w:rsidP="006C7935">
            <w:pPr>
              <w:pStyle w:val="TAL"/>
            </w:pPr>
            <w:r w:rsidRPr="00CA7524">
              <w:t>See table 6.1.7.</w:t>
            </w:r>
            <w:r>
              <w:t>3</w:t>
            </w:r>
            <w:r w:rsidRPr="00CA7524">
              <w:t>-1 for the description of these errors</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7777777" w:rsidR="006C7935" w:rsidRPr="00883BCB" w:rsidRDefault="006C7935" w:rsidP="001B698C">
            <w:pPr>
              <w:pStyle w:val="TAL"/>
              <w:ind w:left="301" w:hanging="301"/>
            </w:pPr>
            <w:r w:rsidRPr="00883BCB">
              <w:t>-</w:t>
            </w:r>
            <w:r w:rsidRPr="00883BCB">
              <w:tab/>
              <w:t>TEMPORARY_REJECT_REGISTRATION_ONGOING, if there is an ongoing registration procedure (see subclause 4.2.3.3 of 3GPP TS 23.502 [3]);</w:t>
            </w:r>
          </w:p>
          <w:p w14:paraId="15AC2912" w14:textId="77777777" w:rsidR="006C7935" w:rsidRDefault="006C7935" w:rsidP="001B698C">
            <w:pPr>
              <w:pStyle w:val="TAL"/>
              <w:ind w:left="301" w:hanging="301"/>
            </w:pPr>
            <w:r w:rsidRPr="00883BCB">
              <w:t>-</w:t>
            </w:r>
            <w:r w:rsidRPr="00883BCB">
              <w:tab/>
              <w:t>TEMPORARY_REJECT_HANDOVER_ONGOING, if there is an ongoing Xn or N2 handover procedure (see subclause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7170C523" w14:textId="77777777" w:rsidR="00F1057A" w:rsidRDefault="00F1057A" w:rsidP="001B698C">
            <w:pPr>
              <w:pStyle w:val="TAL"/>
              <w:ind w:left="301" w:hanging="301"/>
            </w:pP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77777777"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14:paraId="3B60EF82" w14:textId="77777777" w:rsidR="006C7935" w:rsidRPr="006C7935" w:rsidRDefault="006C7935" w:rsidP="001B698C">
            <w:pPr>
              <w:pStyle w:val="TAL"/>
              <w:ind w:left="301" w:hanging="301"/>
            </w:pPr>
            <w:r w:rsidRPr="006C7935">
              <w:t>-</w:t>
            </w:r>
            <w:r w:rsidRPr="006C7935">
              <w:tab/>
              <w:t xml:space="preserve">UE_NOT_REACHABLE, if the UE is not reachable for paging; </w:t>
            </w:r>
          </w:p>
          <w:p w14:paraId="10D1145D" w14:textId="77777777" w:rsidR="006C7935" w:rsidRDefault="006C7935" w:rsidP="001B698C">
            <w:pPr>
              <w:pStyle w:val="TAL"/>
              <w:ind w:left="301" w:hanging="301"/>
            </w:pPr>
            <w:r w:rsidRPr="006C7935">
              <w:t>-</w:t>
            </w:r>
            <w:r w:rsidRPr="006C7935">
              <w:tab/>
              <w:t>UE_IN_NON_ALLOWED_AREA, if the UE is in a non-allowed area</w:t>
            </w:r>
          </w:p>
        </w:tc>
      </w:tr>
    </w:tbl>
    <w:p w14:paraId="63F9C5FA" w14:textId="77777777" w:rsidR="00367646" w:rsidRDefault="00367646" w:rsidP="003D5C4D"/>
    <w:p w14:paraId="002CE69C" w14:textId="6DCBE2B8" w:rsidR="00515970" w:rsidRDefault="00515970" w:rsidP="00515970">
      <w:pPr>
        <w:pStyle w:val="Heading4"/>
      </w:pPr>
      <w:bookmarkStart w:id="155" w:name="_Toc3992445"/>
      <w:r>
        <w:lastRenderedPageBreak/>
        <w:t>6.1.3.</w:t>
      </w:r>
      <w:r w:rsidR="00C55DD7">
        <w:t>6</w:t>
      </w:r>
      <w:r>
        <w:tab/>
        <w:t xml:space="preserve">Resource: </w:t>
      </w:r>
      <w:r w:rsidR="005E6820">
        <w:t>subscriptions</w:t>
      </w:r>
      <w:r w:rsidR="005E6820">
        <w:rPr>
          <w:rFonts w:hint="eastAsia"/>
          <w:lang w:eastAsia="zh-CN"/>
        </w:rPr>
        <w:t xml:space="preserve"> collection</w:t>
      </w:r>
      <w:bookmarkEnd w:id="155"/>
    </w:p>
    <w:p w14:paraId="55979988" w14:textId="2813332E" w:rsidR="005E6820" w:rsidRDefault="005E6820" w:rsidP="005E6820">
      <w:pPr>
        <w:pStyle w:val="Heading5"/>
      </w:pPr>
      <w:bookmarkStart w:id="156" w:name="_Toc3992446"/>
      <w:r>
        <w:t>6.1.3.</w:t>
      </w:r>
      <w:r w:rsidR="00C55DD7">
        <w:t>6</w:t>
      </w:r>
      <w:r>
        <w:t>.1</w:t>
      </w:r>
      <w:r>
        <w:tab/>
        <w:t>Description</w:t>
      </w:r>
      <w:bookmarkEnd w:id="156"/>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77777777" w:rsidR="007138DD" w:rsidRPr="0068568A" w:rsidRDefault="007138DD" w:rsidP="007138DD">
      <w:r>
        <w:t>This resource is modelled as the Collection resource archetype (see subclause C.2 of 3GPP TS 29.501 [5]).</w:t>
      </w:r>
    </w:p>
    <w:p w14:paraId="6D02F631" w14:textId="42B5A7D1" w:rsidR="005E6820" w:rsidRDefault="005E6820" w:rsidP="005E6820">
      <w:pPr>
        <w:pStyle w:val="Heading5"/>
      </w:pPr>
      <w:bookmarkStart w:id="157" w:name="_Toc3992447"/>
      <w:r>
        <w:t>6.1.3.</w:t>
      </w:r>
      <w:r w:rsidR="00C55DD7">
        <w:t>6</w:t>
      </w:r>
      <w:r>
        <w:t>.2</w:t>
      </w:r>
      <w:r>
        <w:tab/>
        <w:t>Resource Definition</w:t>
      </w:r>
      <w:bookmarkEnd w:id="157"/>
    </w:p>
    <w:p w14:paraId="25ABA54C" w14:textId="77777777"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7777777" w:rsidR="005E6820" w:rsidRDefault="005E6820" w:rsidP="00DD5ED9">
            <w:pPr>
              <w:pStyle w:val="TAL"/>
            </w:pPr>
            <w:r>
              <w:t>See subclause</w:t>
            </w:r>
            <w:r>
              <w:rPr>
                <w:lang w:val="en-US" w:eastAsia="zh-CN"/>
              </w:rPr>
              <w:t> </w:t>
            </w:r>
            <w:r>
              <w:t>6.1.1</w:t>
            </w:r>
          </w:p>
        </w:tc>
      </w:tr>
    </w:tbl>
    <w:p w14:paraId="1EC6AFCC" w14:textId="77777777" w:rsidR="005E6820" w:rsidRDefault="005E6820" w:rsidP="005E6820"/>
    <w:p w14:paraId="4752EFD0" w14:textId="7B06ACF7" w:rsidR="005E6820" w:rsidRDefault="005E6820" w:rsidP="005E6820">
      <w:pPr>
        <w:pStyle w:val="Heading5"/>
      </w:pPr>
      <w:bookmarkStart w:id="158" w:name="_Toc3992448"/>
      <w:r>
        <w:t>6.1.3.</w:t>
      </w:r>
      <w:r w:rsidR="00C55DD7">
        <w:t>6</w:t>
      </w:r>
      <w:r>
        <w:t>.3</w:t>
      </w:r>
      <w:r>
        <w:tab/>
        <w:t>Resource Standard Methods</w:t>
      </w:r>
      <w:bookmarkEnd w:id="158"/>
    </w:p>
    <w:p w14:paraId="53C6DC12" w14:textId="3094D6DD" w:rsidR="005E6820" w:rsidRDefault="005E6820" w:rsidP="005E6820">
      <w:pPr>
        <w:pStyle w:val="Heading6"/>
        <w:rPr>
          <w:lang w:eastAsia="zh-CN"/>
        </w:rPr>
      </w:pPr>
      <w:bookmarkStart w:id="159" w:name="_Toc3992449"/>
      <w:r>
        <w:t>6.1.3.</w:t>
      </w:r>
      <w:r w:rsidR="00C55DD7">
        <w:t>6</w:t>
      </w:r>
      <w:r>
        <w:t>.3.1</w:t>
      </w:r>
      <w:r>
        <w:tab/>
      </w:r>
      <w:r>
        <w:rPr>
          <w:rFonts w:hint="eastAsia"/>
          <w:lang w:eastAsia="zh-CN"/>
        </w:rPr>
        <w:t>POST</w:t>
      </w:r>
      <w:bookmarkEnd w:id="159"/>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77777777"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7777777"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160" w:name="_Toc3992450"/>
      <w:r>
        <w:lastRenderedPageBreak/>
        <w:t>6.1.3.</w:t>
      </w:r>
      <w:r w:rsidR="00C55DD7">
        <w:t>7</w:t>
      </w:r>
      <w:r>
        <w:tab/>
        <w:t xml:space="preserve">Resource: </w:t>
      </w:r>
      <w:r>
        <w:rPr>
          <w:rFonts w:hint="eastAsia"/>
          <w:lang w:eastAsia="zh-CN"/>
        </w:rPr>
        <w:t>individual subscription</w:t>
      </w:r>
      <w:bookmarkEnd w:id="160"/>
    </w:p>
    <w:p w14:paraId="64A96D5A" w14:textId="746F7C26" w:rsidR="008C699C" w:rsidRDefault="008C699C" w:rsidP="008C699C">
      <w:pPr>
        <w:pStyle w:val="Heading5"/>
      </w:pPr>
      <w:bookmarkStart w:id="161" w:name="_Toc3992451"/>
      <w:r>
        <w:t>6.1.3.</w:t>
      </w:r>
      <w:r w:rsidR="00C55DD7">
        <w:t>7</w:t>
      </w:r>
      <w:r>
        <w:t>.1</w:t>
      </w:r>
      <w:r>
        <w:tab/>
        <w:t>Description</w:t>
      </w:r>
      <w:bookmarkEnd w:id="161"/>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77777777" w:rsidR="007138DD" w:rsidRPr="0068568A" w:rsidRDefault="007138DD" w:rsidP="007138DD">
      <w:r>
        <w:t>This resource is modelled as the Document resource archetype (see subclause C.1 of 3GPP TS 29.501 [5]).</w:t>
      </w:r>
    </w:p>
    <w:p w14:paraId="05831E00" w14:textId="5ED86377" w:rsidR="008C699C" w:rsidRDefault="008C699C" w:rsidP="008C699C">
      <w:pPr>
        <w:pStyle w:val="Heading5"/>
      </w:pPr>
      <w:bookmarkStart w:id="162" w:name="_Toc3992452"/>
      <w:r>
        <w:t>6.1.3.</w:t>
      </w:r>
      <w:r w:rsidR="00C55DD7">
        <w:t>7</w:t>
      </w:r>
      <w:r>
        <w:t>.2</w:t>
      </w:r>
      <w:r>
        <w:tab/>
        <w:t>Resource Definition</w:t>
      </w:r>
      <w:bookmarkEnd w:id="162"/>
    </w:p>
    <w:p w14:paraId="12228732" w14:textId="77777777"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Pr="00CF25D4">
        <w:t>/v1</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77777777" w:rsidR="008C699C" w:rsidRDefault="008C699C" w:rsidP="00DD5ED9">
            <w:pPr>
              <w:pStyle w:val="TAL"/>
            </w:pPr>
            <w:r>
              <w:t>See subclause</w:t>
            </w:r>
            <w:r>
              <w:rPr>
                <w:lang w:val="en-US" w:eastAsia="zh-CN"/>
              </w:rPr>
              <w:t> </w:t>
            </w:r>
            <w:r>
              <w:t>6.1.1</w:t>
            </w:r>
          </w:p>
        </w:tc>
      </w:tr>
      <w:tr w:rsidR="008C699C"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8C699C" w:rsidRDefault="008C699C" w:rsidP="00DD5ED9">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8C699C" w:rsidRDefault="008C699C" w:rsidP="00DD5ED9">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163" w:name="_Toc3992453"/>
      <w:r>
        <w:t>6.1.3.</w:t>
      </w:r>
      <w:r w:rsidR="00C55DD7">
        <w:t>7</w:t>
      </w:r>
      <w:r>
        <w:t>.3</w:t>
      </w:r>
      <w:r>
        <w:tab/>
        <w:t>Resource Standard Methods</w:t>
      </w:r>
      <w:bookmarkEnd w:id="163"/>
    </w:p>
    <w:p w14:paraId="5EC22DA5" w14:textId="41AC37D0" w:rsidR="008C699C" w:rsidRDefault="008C699C" w:rsidP="008C699C">
      <w:pPr>
        <w:pStyle w:val="Heading6"/>
        <w:rPr>
          <w:lang w:eastAsia="zh-CN"/>
        </w:rPr>
      </w:pPr>
      <w:bookmarkStart w:id="164" w:name="_Toc3992454"/>
      <w:r>
        <w:t>6.1.3.</w:t>
      </w:r>
      <w:r w:rsidR="00C55DD7">
        <w:t>7</w:t>
      </w:r>
      <w:r>
        <w:t>.3.1</w:t>
      </w:r>
      <w:r>
        <w:tab/>
      </w:r>
      <w:r>
        <w:rPr>
          <w:rFonts w:hint="eastAsia"/>
          <w:lang w:eastAsia="zh-CN"/>
        </w:rPr>
        <w:t>DELETE</w:t>
      </w:r>
      <w:bookmarkEnd w:id="164"/>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77777777"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77777777"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165" w:name="_Toc3992455"/>
      <w:r>
        <w:t>6.1.3.</w:t>
      </w:r>
      <w:r w:rsidR="00C55DD7">
        <w:t>7</w:t>
      </w:r>
      <w:r>
        <w:t>.3.2</w:t>
      </w:r>
      <w:r w:rsidR="007C152E">
        <w:tab/>
      </w:r>
      <w:r w:rsidR="007C152E">
        <w:rPr>
          <w:lang w:eastAsia="zh-CN"/>
        </w:rPr>
        <w:t>PUT</w:t>
      </w:r>
      <w:bookmarkEnd w:id="165"/>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77777777" w:rsidR="007C152E" w:rsidRDefault="007C152E" w:rsidP="007C152E">
      <w:pPr>
        <w:pStyle w:val="TH"/>
        <w:rPr>
          <w:rFonts w:cs="Arial"/>
        </w:rPr>
      </w:pPr>
      <w:r>
        <w:lastRenderedPageBreak/>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7777777"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166" w:name="_Toc3992456"/>
      <w:r>
        <w:t>6.1.3</w:t>
      </w:r>
      <w:r w:rsidR="00B335C0">
        <w:t>.</w:t>
      </w:r>
      <w:r w:rsidR="007A501A">
        <w:t>8</w:t>
      </w:r>
      <w:r w:rsidR="00B335C0">
        <w:tab/>
        <w:t>Resource: Non UE N2Messages Collection</w:t>
      </w:r>
      <w:bookmarkEnd w:id="166"/>
    </w:p>
    <w:p w14:paraId="1AC026ED" w14:textId="7D217B93" w:rsidR="00B335C0" w:rsidRDefault="00D47809" w:rsidP="00B335C0">
      <w:pPr>
        <w:pStyle w:val="Heading5"/>
      </w:pPr>
      <w:bookmarkStart w:id="167" w:name="_Toc3992457"/>
      <w:r>
        <w:t>6.1.3</w:t>
      </w:r>
      <w:r w:rsidR="00B335C0">
        <w:t>.</w:t>
      </w:r>
      <w:r w:rsidR="007A501A">
        <w:t>8</w:t>
      </w:r>
      <w:r w:rsidR="00B335C0">
        <w:t>.1</w:t>
      </w:r>
      <w:r w:rsidR="00B335C0">
        <w:tab/>
        <w:t>Description</w:t>
      </w:r>
      <w:bookmarkEnd w:id="167"/>
    </w:p>
    <w:p w14:paraId="58A202E0" w14:textId="77777777" w:rsidR="00B335C0" w:rsidRPr="00065857" w:rsidRDefault="00B335C0" w:rsidP="00B335C0">
      <w:pPr>
        <w:rPr>
          <w:lang w:eastAsia="zh-CN"/>
        </w:rPr>
      </w:pPr>
      <w:r>
        <w:t>This resource represents the collection on which custom operations to transfer the N2 message towards the 5G-AN are specified. This resource is modelled with the Collection resource archetype (see subclause C.2 of 3GPP TS 29.501 [5]).</w:t>
      </w:r>
    </w:p>
    <w:p w14:paraId="5A552EBB" w14:textId="3CE79C80" w:rsidR="00B335C0" w:rsidRDefault="00D47809" w:rsidP="00B335C0">
      <w:pPr>
        <w:pStyle w:val="Heading5"/>
      </w:pPr>
      <w:bookmarkStart w:id="168" w:name="_Toc3992458"/>
      <w:r>
        <w:t>6.1.3</w:t>
      </w:r>
      <w:r w:rsidR="00B335C0">
        <w:t>.</w:t>
      </w:r>
      <w:r w:rsidR="007A501A">
        <w:t>8</w:t>
      </w:r>
      <w:r w:rsidR="00B335C0">
        <w:t>.2</w:t>
      </w:r>
      <w:r w:rsidR="00B335C0">
        <w:tab/>
        <w:t>Resource Definition</w:t>
      </w:r>
      <w:bookmarkEnd w:id="168"/>
    </w:p>
    <w:p w14:paraId="10EE903B"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77777777" w:rsidR="00B335C0" w:rsidRPr="00EC2FCB" w:rsidRDefault="00B335C0" w:rsidP="00CB5838">
            <w:pPr>
              <w:pStyle w:val="TAL"/>
            </w:pPr>
            <w:r>
              <w:rPr>
                <w:rFonts w:hint="eastAsia"/>
                <w:lang w:eastAsia="zh-CN"/>
              </w:rPr>
              <w:t>See subclause 6.1.1</w:t>
            </w:r>
          </w:p>
        </w:tc>
      </w:tr>
    </w:tbl>
    <w:p w14:paraId="0AE63176" w14:textId="77777777" w:rsidR="00B335C0" w:rsidRPr="00384E92" w:rsidRDefault="00B335C0" w:rsidP="00B335C0"/>
    <w:p w14:paraId="3C0443E0" w14:textId="5781EB79" w:rsidR="0024246B" w:rsidRDefault="0024246B" w:rsidP="0024246B">
      <w:pPr>
        <w:pStyle w:val="Heading5"/>
      </w:pPr>
      <w:bookmarkStart w:id="169" w:name="_Toc3992459"/>
      <w:r>
        <w:t>6.1.3.</w:t>
      </w:r>
      <w:r w:rsidR="007A501A">
        <w:t>8</w:t>
      </w:r>
      <w:r>
        <w:t>.3</w:t>
      </w:r>
      <w:r>
        <w:tab/>
        <w:t>Resource Standard Methods</w:t>
      </w:r>
      <w:bookmarkEnd w:id="169"/>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170" w:name="_Toc3992460"/>
      <w:r>
        <w:t>6.1.3</w:t>
      </w:r>
      <w:r w:rsidR="00B335C0">
        <w:t>.</w:t>
      </w:r>
      <w:r w:rsidR="007A501A">
        <w:t>8</w:t>
      </w:r>
      <w:r w:rsidR="00B335C0">
        <w:t>.4</w:t>
      </w:r>
      <w:r w:rsidR="00B335C0">
        <w:tab/>
        <w:t>Resource Custom Operations</w:t>
      </w:r>
      <w:bookmarkEnd w:id="170"/>
    </w:p>
    <w:p w14:paraId="7474BFE0" w14:textId="710C9F38" w:rsidR="00B335C0" w:rsidRPr="00384E92" w:rsidRDefault="00D47809" w:rsidP="00B335C0">
      <w:pPr>
        <w:pStyle w:val="Heading6"/>
        <w:ind w:left="0" w:firstLine="0"/>
      </w:pPr>
      <w:bookmarkStart w:id="171" w:name="_Toc3992461"/>
      <w:r>
        <w:t>6.1.3</w:t>
      </w:r>
      <w:r w:rsidR="00B335C0">
        <w:t>.</w:t>
      </w:r>
      <w:r w:rsidR="007A501A">
        <w:t>8</w:t>
      </w:r>
      <w:r w:rsidR="00B335C0">
        <w:t>.4</w:t>
      </w:r>
      <w:r w:rsidR="00B335C0" w:rsidRPr="00384E92">
        <w:t>.1</w:t>
      </w:r>
      <w:r w:rsidR="00B335C0" w:rsidRPr="00384E92">
        <w:tab/>
      </w:r>
      <w:r w:rsidR="00B335C0">
        <w:t>Overview</w:t>
      </w:r>
      <w:bookmarkEnd w:id="171"/>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172" w:name="_Toc3992462"/>
      <w:r>
        <w:lastRenderedPageBreak/>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72"/>
    </w:p>
    <w:p w14:paraId="03984328" w14:textId="60F5793A" w:rsidR="00B335C0" w:rsidRDefault="00D47809" w:rsidP="00B335C0">
      <w:pPr>
        <w:pStyle w:val="Heading7"/>
      </w:pPr>
      <w:bookmarkStart w:id="173" w:name="_Toc3992463"/>
      <w:r>
        <w:t>6.1.3</w:t>
      </w:r>
      <w:r w:rsidR="00B335C0">
        <w:t>.</w:t>
      </w:r>
      <w:r w:rsidR="007A501A">
        <w:t>8</w:t>
      </w:r>
      <w:r w:rsidR="00B335C0">
        <w:t>.4.2.1</w:t>
      </w:r>
      <w:r w:rsidR="00B335C0">
        <w:tab/>
        <w:t>Description</w:t>
      </w:r>
      <w:bookmarkEnd w:id="173"/>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174" w:name="_Toc3992464"/>
      <w:r>
        <w:t>6.1.3</w:t>
      </w:r>
      <w:r w:rsidR="00B335C0">
        <w:t>.</w:t>
      </w:r>
      <w:r w:rsidR="007A501A">
        <w:t>8</w:t>
      </w:r>
      <w:r w:rsidR="00B335C0">
        <w:t>.4.2.2</w:t>
      </w:r>
      <w:r w:rsidR="00B335C0">
        <w:tab/>
        <w:t>Operation Definition</w:t>
      </w:r>
      <w:bookmarkEnd w:id="174"/>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7777777"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175" w:name="_Toc3992465"/>
      <w:r>
        <w:t>6.1.3</w:t>
      </w:r>
      <w:r w:rsidR="00B335C0">
        <w:t>.</w:t>
      </w:r>
      <w:r w:rsidR="007A501A">
        <w:t>9</w:t>
      </w:r>
      <w:r w:rsidR="00B335C0">
        <w:tab/>
        <w:t>Resource: Non UE N2Messages Subscriptions Collection</w:t>
      </w:r>
      <w:bookmarkEnd w:id="175"/>
    </w:p>
    <w:p w14:paraId="11D89E7A" w14:textId="6CB61AD1" w:rsidR="00B335C0" w:rsidRDefault="00D47809" w:rsidP="00B335C0">
      <w:pPr>
        <w:pStyle w:val="Heading5"/>
      </w:pPr>
      <w:bookmarkStart w:id="176" w:name="_Toc3992466"/>
      <w:r>
        <w:t>6.1.3</w:t>
      </w:r>
      <w:r w:rsidR="00B335C0">
        <w:t>.</w:t>
      </w:r>
      <w:r w:rsidR="007A501A">
        <w:t>9</w:t>
      </w:r>
      <w:r w:rsidR="00B335C0">
        <w:t>.1</w:t>
      </w:r>
      <w:r w:rsidR="00B335C0">
        <w:tab/>
        <w:t>Description</w:t>
      </w:r>
      <w:bookmarkEnd w:id="176"/>
    </w:p>
    <w:p w14:paraId="3E446C96" w14:textId="77777777" w:rsidR="00B335C0" w:rsidRPr="00065857" w:rsidRDefault="00B335C0" w:rsidP="00B335C0">
      <w:pPr>
        <w:rPr>
          <w:lang w:eastAsia="zh-CN"/>
        </w:rPr>
      </w:pPr>
      <w:r>
        <w:t>This resource represents the collection on which individual subscriptions for non UE N2 messages from the 5G-AN are stored. This resource is modelled with the Collection resource archetype (see subclause C.2 of 3GPP TS 29.501 [5]).</w:t>
      </w:r>
    </w:p>
    <w:p w14:paraId="62068E28" w14:textId="47965BC0" w:rsidR="00B335C0" w:rsidRDefault="00D47809" w:rsidP="00B335C0">
      <w:pPr>
        <w:pStyle w:val="Heading5"/>
      </w:pPr>
      <w:bookmarkStart w:id="177" w:name="_Toc3992467"/>
      <w:r>
        <w:t>6.1.3</w:t>
      </w:r>
      <w:r w:rsidR="00B335C0">
        <w:t>.</w:t>
      </w:r>
      <w:r w:rsidR="007A501A">
        <w:t>9</w:t>
      </w:r>
      <w:r w:rsidR="00B335C0">
        <w:t>.2</w:t>
      </w:r>
      <w:r w:rsidR="00B335C0">
        <w:tab/>
        <w:t>Resource Definition</w:t>
      </w:r>
      <w:bookmarkEnd w:id="177"/>
    </w:p>
    <w:p w14:paraId="3088824D"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77777777" w:rsidR="00B335C0" w:rsidRPr="00EC2FCB" w:rsidRDefault="00B335C0" w:rsidP="00CB5838">
            <w:pPr>
              <w:pStyle w:val="TAL"/>
            </w:pPr>
            <w:r>
              <w:rPr>
                <w:rFonts w:hint="eastAsia"/>
                <w:lang w:eastAsia="zh-CN"/>
              </w:rPr>
              <w:t>See subclause 6.1.1</w:t>
            </w:r>
          </w:p>
        </w:tc>
      </w:tr>
    </w:tbl>
    <w:p w14:paraId="14771A96" w14:textId="77777777" w:rsidR="00B335C0" w:rsidRPr="00384E92" w:rsidRDefault="00B335C0" w:rsidP="00B335C0"/>
    <w:p w14:paraId="3843A583" w14:textId="2DA4B2AC" w:rsidR="0024246B" w:rsidRDefault="0024246B" w:rsidP="0024246B">
      <w:pPr>
        <w:pStyle w:val="Heading5"/>
      </w:pPr>
      <w:bookmarkStart w:id="178" w:name="_Toc3992468"/>
      <w:r>
        <w:lastRenderedPageBreak/>
        <w:t>6.1.3.</w:t>
      </w:r>
      <w:r w:rsidR="007A501A">
        <w:t>9</w:t>
      </w:r>
      <w:r>
        <w:t>.3</w:t>
      </w:r>
      <w:r>
        <w:tab/>
        <w:t>Resource Standard Methods</w:t>
      </w:r>
      <w:bookmarkEnd w:id="178"/>
    </w:p>
    <w:p w14:paraId="16317533" w14:textId="78109289" w:rsidR="00B335C0" w:rsidRPr="00384E92" w:rsidRDefault="00D47809" w:rsidP="00B335C0">
      <w:pPr>
        <w:pStyle w:val="Heading6"/>
      </w:pPr>
      <w:bookmarkStart w:id="179" w:name="_Toc3992469"/>
      <w:r>
        <w:t>6.1.3</w:t>
      </w:r>
      <w:r w:rsidR="00B335C0">
        <w:t>.</w:t>
      </w:r>
      <w:r w:rsidR="007A501A">
        <w:t>9</w:t>
      </w:r>
      <w:r w:rsidR="00B335C0">
        <w:t>.3</w:t>
      </w:r>
      <w:r w:rsidR="00B335C0" w:rsidRPr="00384E92">
        <w:t>.1</w:t>
      </w:r>
      <w:r w:rsidR="00B335C0" w:rsidRPr="00384E92">
        <w:tab/>
      </w:r>
      <w:r w:rsidR="00B335C0">
        <w:t>POST</w:t>
      </w:r>
      <w:bookmarkEnd w:id="179"/>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7777777"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Default="00B335C0" w:rsidP="00CB5838">
            <w:pPr>
              <w:pStyle w:val="TAL"/>
            </w:pPr>
            <w:r>
              <w:t xml:space="preserve">This case represents the successful creation of the subscription for N2 information notification. </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180" w:name="_Toc3992470"/>
      <w:r>
        <w:t>6.1.3</w:t>
      </w:r>
      <w:r w:rsidR="00B335C0">
        <w:t>.</w:t>
      </w:r>
      <w:r w:rsidR="007A501A">
        <w:t>9</w:t>
      </w:r>
      <w:r w:rsidR="00B335C0">
        <w:t>.4</w:t>
      </w:r>
      <w:r w:rsidR="00B335C0">
        <w:tab/>
        <w:t>Resource Custom Operations</w:t>
      </w:r>
      <w:bookmarkEnd w:id="180"/>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181" w:name="_Toc3992471"/>
      <w:r>
        <w:t>6.1.3</w:t>
      </w:r>
      <w:r w:rsidR="00B335C0">
        <w:t>.</w:t>
      </w:r>
      <w:r w:rsidR="007A501A">
        <w:t>10</w:t>
      </w:r>
      <w:r w:rsidR="00B335C0">
        <w:tab/>
        <w:t>Resource: Non UE N2 Message Notification Individual Subscription</w:t>
      </w:r>
      <w:bookmarkEnd w:id="181"/>
    </w:p>
    <w:p w14:paraId="1DD2494E" w14:textId="3561767E" w:rsidR="00B335C0" w:rsidRDefault="00D47809" w:rsidP="00B335C0">
      <w:pPr>
        <w:pStyle w:val="Heading5"/>
      </w:pPr>
      <w:bookmarkStart w:id="182" w:name="_Toc3992472"/>
      <w:r>
        <w:t>6.1.3</w:t>
      </w:r>
      <w:r w:rsidR="00B335C0">
        <w:t>.</w:t>
      </w:r>
      <w:r w:rsidR="007A501A">
        <w:t>10</w:t>
      </w:r>
      <w:r w:rsidR="00B335C0">
        <w:t>.1</w:t>
      </w:r>
      <w:r w:rsidR="00B335C0">
        <w:tab/>
        <w:t>Description</w:t>
      </w:r>
      <w:bookmarkEnd w:id="182"/>
    </w:p>
    <w:p w14:paraId="2752E6DE" w14:textId="77777777"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This resource is modelled with the Store resource archetype (see subclause C.3 of 3GPP TS 29.501 [5]).</w:t>
      </w:r>
    </w:p>
    <w:p w14:paraId="326F8899" w14:textId="7286B7E7" w:rsidR="00B335C0" w:rsidRDefault="00D47809" w:rsidP="00B335C0">
      <w:pPr>
        <w:pStyle w:val="Heading5"/>
      </w:pPr>
      <w:bookmarkStart w:id="183" w:name="_Toc3992473"/>
      <w:r>
        <w:t>6.1.3</w:t>
      </w:r>
      <w:r w:rsidR="00B335C0">
        <w:t>.</w:t>
      </w:r>
      <w:r w:rsidR="007A501A">
        <w:t>10</w:t>
      </w:r>
      <w:r w:rsidR="00B335C0">
        <w:t>.2</w:t>
      </w:r>
      <w:r w:rsidR="00B335C0">
        <w:tab/>
        <w:t>Resource Definition</w:t>
      </w:r>
      <w:bookmarkEnd w:id="183"/>
    </w:p>
    <w:p w14:paraId="7BD82707" w14:textId="77777777"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BDDA3D6" w14:textId="77777777" w:rsidR="00B335C0" w:rsidRPr="00EC2FCB" w:rsidRDefault="00B335C0" w:rsidP="00CB5838">
            <w:pPr>
              <w:pStyle w:val="TAL"/>
            </w:pPr>
            <w:r>
              <w:rPr>
                <w:rFonts w:hint="eastAsia"/>
                <w:lang w:eastAsia="zh-CN"/>
              </w:rPr>
              <w:t>See subclause 6.1.1</w:t>
            </w:r>
          </w:p>
        </w:tc>
      </w:tr>
      <w:tr w:rsidR="00B335C0" w:rsidRPr="00EC2FCB" w14:paraId="2B5A4C6E"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6D4A74E" w14:textId="77777777" w:rsidR="00B335C0" w:rsidRDefault="00B335C0" w:rsidP="00CB5838">
            <w:pPr>
              <w:pStyle w:val="TAL"/>
              <w:rPr>
                <w:lang w:eastAsia="zh-CN"/>
              </w:rPr>
            </w:pPr>
            <w:r w:rsidRPr="008B6FCD">
              <w:rPr>
                <w:lang w:eastAsia="zh-CN"/>
              </w:rPr>
              <w:t>n2NotifySubscriptionId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2BF6" w14:textId="77777777" w:rsidR="00B335C0" w:rsidRDefault="00B335C0" w:rsidP="00CB5838">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184" w:name="_Toc3992474"/>
      <w:r>
        <w:lastRenderedPageBreak/>
        <w:t>6.1.3.</w:t>
      </w:r>
      <w:r w:rsidR="007A501A">
        <w:t>10</w:t>
      </w:r>
      <w:r>
        <w:t>.3</w:t>
      </w:r>
      <w:r>
        <w:tab/>
        <w:t>Resource Standard Methods</w:t>
      </w:r>
      <w:bookmarkEnd w:id="184"/>
    </w:p>
    <w:p w14:paraId="14B5A51F" w14:textId="250391AB" w:rsidR="00B335C0" w:rsidRPr="00384E92" w:rsidRDefault="00D47809" w:rsidP="00B335C0">
      <w:pPr>
        <w:pStyle w:val="Heading6"/>
      </w:pPr>
      <w:bookmarkStart w:id="185" w:name="_Toc3992475"/>
      <w:r>
        <w:t>6.1.3</w:t>
      </w:r>
      <w:r w:rsidR="00B335C0">
        <w:t>.</w:t>
      </w:r>
      <w:r w:rsidR="007A501A">
        <w:t>10</w:t>
      </w:r>
      <w:r w:rsidR="00B335C0">
        <w:t>.3</w:t>
      </w:r>
      <w:r w:rsidR="00B335C0" w:rsidRPr="00384E92">
        <w:t>.1</w:t>
      </w:r>
      <w:r w:rsidR="00B335C0" w:rsidRPr="00384E92">
        <w:tab/>
      </w:r>
      <w:r w:rsidR="00B335C0">
        <w:t>DELETE</w:t>
      </w:r>
      <w:bookmarkEnd w:id="185"/>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77777777"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186" w:name="_Toc3992476"/>
      <w:r>
        <w:t>6.1.3</w:t>
      </w:r>
      <w:r w:rsidR="00B335C0">
        <w:t>.</w:t>
      </w:r>
      <w:r w:rsidR="007A501A">
        <w:t>10</w:t>
      </w:r>
      <w:r w:rsidR="00B335C0">
        <w:t>.4</w:t>
      </w:r>
      <w:r w:rsidR="00B335C0">
        <w:tab/>
        <w:t>Resource Custom Operations</w:t>
      </w:r>
      <w:bookmarkEnd w:id="186"/>
    </w:p>
    <w:p w14:paraId="41D37A20" w14:textId="77777777" w:rsidR="00C97D54" w:rsidRPr="003D5C4D" w:rsidRDefault="00B335C0" w:rsidP="00C97D54">
      <w:r>
        <w:t>There are no custom operations supported on this resource.</w:t>
      </w:r>
    </w:p>
    <w:p w14:paraId="6900F0F1" w14:textId="64B3F109" w:rsidR="00515970" w:rsidRDefault="00515970" w:rsidP="00515970">
      <w:pPr>
        <w:pStyle w:val="Heading3"/>
      </w:pPr>
      <w:bookmarkStart w:id="187" w:name="_Toc3992477"/>
      <w:r>
        <w:t>6.1.4</w:t>
      </w:r>
      <w:r>
        <w:tab/>
        <w:t>Custom Operations without associated resources</w:t>
      </w:r>
      <w:bookmarkEnd w:id="187"/>
      <w:r>
        <w:t xml:space="preserve"> </w:t>
      </w:r>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188" w:name="_Toc3992478"/>
      <w:r>
        <w:t>6.1.5</w:t>
      </w:r>
      <w:r>
        <w:tab/>
        <w:t>Notifications</w:t>
      </w:r>
      <w:bookmarkEnd w:id="188"/>
    </w:p>
    <w:p w14:paraId="10ACC749" w14:textId="1072BECA" w:rsidR="00515970" w:rsidRDefault="00515970" w:rsidP="00515970">
      <w:pPr>
        <w:pStyle w:val="Heading4"/>
      </w:pPr>
      <w:bookmarkStart w:id="189" w:name="_Toc3992479"/>
      <w:r>
        <w:t>6.1.5.1</w:t>
      </w:r>
      <w:r>
        <w:tab/>
        <w:t>General</w:t>
      </w:r>
      <w:bookmarkEnd w:id="189"/>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190" w:name="_Toc3992480"/>
      <w:r>
        <w:t>6.1.5.2</w:t>
      </w:r>
      <w:r>
        <w:tab/>
      </w:r>
      <w:r w:rsidR="00B72699">
        <w:t>AMF Status Change Notification</w:t>
      </w:r>
      <w:bookmarkEnd w:id="190"/>
    </w:p>
    <w:p w14:paraId="3507FF52" w14:textId="05D16F01" w:rsidR="00B72699" w:rsidRDefault="00B72699" w:rsidP="00B72699">
      <w:pPr>
        <w:pStyle w:val="Heading5"/>
      </w:pPr>
      <w:bookmarkStart w:id="191" w:name="_Toc3992481"/>
      <w:r>
        <w:t>6.1.5.</w:t>
      </w:r>
      <w:r>
        <w:rPr>
          <w:lang w:eastAsia="zh-CN"/>
        </w:rPr>
        <w:t>2</w:t>
      </w:r>
      <w:r>
        <w:t>.1</w:t>
      </w:r>
      <w:r>
        <w:tab/>
        <w:t>Description</w:t>
      </w:r>
      <w:bookmarkEnd w:id="191"/>
    </w:p>
    <w:p w14:paraId="0EDABF10" w14:textId="77777777"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6EEE9CAA" w:rsidR="00B72699" w:rsidRDefault="00B72699" w:rsidP="00B72699">
      <w:pPr>
        <w:pStyle w:val="Heading5"/>
      </w:pPr>
      <w:bookmarkStart w:id="192" w:name="_Toc3992482"/>
      <w:r>
        <w:t>6.1.5.</w:t>
      </w:r>
      <w:r>
        <w:rPr>
          <w:lang w:eastAsia="zh-CN"/>
        </w:rPr>
        <w:t>2</w:t>
      </w:r>
      <w:r>
        <w:t>.2</w:t>
      </w:r>
      <w:r>
        <w:tab/>
      </w:r>
      <w:r w:rsidR="008111C9">
        <w:t xml:space="preserve">Notification </w:t>
      </w:r>
      <w:r>
        <w:t>Definition</w:t>
      </w:r>
      <w:bookmarkEnd w:id="192"/>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193" w:name="_Toc3992483"/>
      <w:r>
        <w:t>6.1.5.</w:t>
      </w:r>
      <w:r>
        <w:rPr>
          <w:lang w:eastAsia="zh-CN"/>
        </w:rPr>
        <w:t>2</w:t>
      </w:r>
      <w:r>
        <w:t>.3</w:t>
      </w:r>
      <w:r>
        <w:tab/>
      </w:r>
      <w:r w:rsidR="008111C9">
        <w:t xml:space="preserve">Notification </w:t>
      </w:r>
      <w:r>
        <w:t>Standard Methods</w:t>
      </w:r>
      <w:bookmarkEnd w:id="193"/>
    </w:p>
    <w:p w14:paraId="19D9AE82" w14:textId="7B33A55E" w:rsidR="00B72699" w:rsidRDefault="00B72699" w:rsidP="00B72699">
      <w:pPr>
        <w:pStyle w:val="Heading6"/>
        <w:rPr>
          <w:lang w:eastAsia="zh-CN"/>
        </w:rPr>
      </w:pPr>
      <w:bookmarkStart w:id="194" w:name="_Toc3992484"/>
      <w:r>
        <w:t>6.1.5.</w:t>
      </w:r>
      <w:r>
        <w:rPr>
          <w:lang w:eastAsia="zh-CN"/>
        </w:rPr>
        <w:t>2</w:t>
      </w:r>
      <w:r>
        <w:t>.3.1</w:t>
      </w:r>
      <w:r>
        <w:tab/>
      </w:r>
      <w:r>
        <w:rPr>
          <w:rFonts w:hint="eastAsia"/>
          <w:lang w:eastAsia="zh-CN"/>
        </w:rPr>
        <w:t>POST</w:t>
      </w:r>
      <w:bookmarkEnd w:id="194"/>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77777777" w:rsidR="00B72699" w:rsidRDefault="00B72699" w:rsidP="008A2057">
      <w:pPr>
        <w:pStyle w:val="TH"/>
      </w:pPr>
      <w:r>
        <w:lastRenderedPageBreak/>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195" w:name="_Toc3992485"/>
      <w:r>
        <w:t>6.1.5.3</w:t>
      </w:r>
      <w:r>
        <w:tab/>
      </w:r>
      <w:r w:rsidR="005E428C">
        <w:t>Non UE N2 Information Notification</w:t>
      </w:r>
      <w:bookmarkEnd w:id="195"/>
    </w:p>
    <w:p w14:paraId="50C0596C" w14:textId="4B9CFDF2" w:rsidR="005E428C" w:rsidRDefault="005E428C" w:rsidP="005E428C">
      <w:pPr>
        <w:pStyle w:val="Heading5"/>
      </w:pPr>
      <w:bookmarkStart w:id="196" w:name="_Toc3992486"/>
      <w:r>
        <w:t>6.1.5.</w:t>
      </w:r>
      <w:r>
        <w:rPr>
          <w:lang w:eastAsia="zh-CN"/>
        </w:rPr>
        <w:t>3</w:t>
      </w:r>
      <w:r>
        <w:t>.1</w:t>
      </w:r>
      <w:r>
        <w:tab/>
        <w:t>Description</w:t>
      </w:r>
      <w:bookmarkEnd w:id="196"/>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197" w:name="_Toc3992487"/>
      <w:r>
        <w:t>6.1.5.</w:t>
      </w:r>
      <w:r>
        <w:rPr>
          <w:lang w:eastAsia="zh-CN"/>
        </w:rPr>
        <w:t>3</w:t>
      </w:r>
      <w:r>
        <w:t>.2</w:t>
      </w:r>
      <w:r>
        <w:tab/>
        <w:t>Notification Definition</w:t>
      </w:r>
      <w:bookmarkEnd w:id="197"/>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198" w:name="_Toc3992488"/>
      <w:r>
        <w:t>6.1.5.</w:t>
      </w:r>
      <w:r>
        <w:rPr>
          <w:lang w:eastAsia="zh-CN"/>
        </w:rPr>
        <w:t>3</w:t>
      </w:r>
      <w:r>
        <w:t>.3</w:t>
      </w:r>
      <w:r>
        <w:tab/>
        <w:t>Notification Standard Methods</w:t>
      </w:r>
      <w:bookmarkEnd w:id="198"/>
    </w:p>
    <w:p w14:paraId="584C68A1" w14:textId="1B17FC2F" w:rsidR="005E428C" w:rsidRDefault="005E428C" w:rsidP="005E428C">
      <w:pPr>
        <w:pStyle w:val="Heading6"/>
        <w:rPr>
          <w:lang w:eastAsia="zh-CN"/>
        </w:rPr>
      </w:pPr>
      <w:bookmarkStart w:id="199" w:name="_Toc3992489"/>
      <w:r>
        <w:t>6.1.5.</w:t>
      </w:r>
      <w:r>
        <w:rPr>
          <w:lang w:eastAsia="zh-CN"/>
        </w:rPr>
        <w:t>3</w:t>
      </w:r>
      <w:r>
        <w:t>.3.1</w:t>
      </w:r>
      <w:r>
        <w:tab/>
      </w:r>
      <w:r>
        <w:rPr>
          <w:rFonts w:hint="eastAsia"/>
          <w:lang w:eastAsia="zh-CN"/>
        </w:rPr>
        <w:t>POST</w:t>
      </w:r>
      <w:bookmarkEnd w:id="199"/>
    </w:p>
    <w:p w14:paraId="0656CE65" w14:textId="77777777"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7777777"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77777777" w:rsidR="005E428C" w:rsidRDefault="005E428C" w:rsidP="008A2057">
      <w:pPr>
        <w:pStyle w:val="TH"/>
      </w:pPr>
      <w:r>
        <w:lastRenderedPageBreak/>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200" w:name="_Toc3992490"/>
      <w:r>
        <w:t>6.1.5.4</w:t>
      </w:r>
      <w:r w:rsidR="00A27499">
        <w:tab/>
        <w:t>N1 Message Notification</w:t>
      </w:r>
      <w:bookmarkEnd w:id="200"/>
    </w:p>
    <w:p w14:paraId="711C2830" w14:textId="6F1684E0" w:rsidR="00A27499" w:rsidRDefault="00BD5FCE" w:rsidP="00A27499">
      <w:pPr>
        <w:pStyle w:val="Heading5"/>
      </w:pPr>
      <w:bookmarkStart w:id="201" w:name="_Toc3992491"/>
      <w:r>
        <w:t>6.1.5.4</w:t>
      </w:r>
      <w:r w:rsidR="00A27499">
        <w:t>.1</w:t>
      </w:r>
      <w:r w:rsidR="00A27499">
        <w:tab/>
        <w:t>Description</w:t>
      </w:r>
      <w:bookmarkEnd w:id="201"/>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202" w:name="_Toc3992492"/>
      <w:r>
        <w:t>6.1.5.4</w:t>
      </w:r>
      <w:r w:rsidR="00A27499">
        <w:t>.2</w:t>
      </w:r>
      <w:r w:rsidR="00A27499">
        <w:tab/>
        <w:t>Notification Definition</w:t>
      </w:r>
      <w:bookmarkEnd w:id="202"/>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203" w:name="_Toc3992493"/>
      <w:r>
        <w:t>6.1.5.4</w:t>
      </w:r>
      <w:r w:rsidR="00A27499">
        <w:t>.3</w:t>
      </w:r>
      <w:r w:rsidR="00A27499">
        <w:tab/>
        <w:t>Notification Standard Methods</w:t>
      </w:r>
      <w:bookmarkEnd w:id="203"/>
    </w:p>
    <w:p w14:paraId="1FB9D0C7" w14:textId="0E6AAED6" w:rsidR="00A27499" w:rsidRDefault="00BD5FCE" w:rsidP="00A27499">
      <w:pPr>
        <w:pStyle w:val="Heading6"/>
        <w:rPr>
          <w:lang w:eastAsia="zh-CN"/>
        </w:rPr>
      </w:pPr>
      <w:bookmarkStart w:id="204" w:name="_Toc3992494"/>
      <w:r>
        <w:t>6.1.5.4</w:t>
      </w:r>
      <w:r w:rsidR="00A27499">
        <w:t>.3.1</w:t>
      </w:r>
      <w:r w:rsidR="00A27499">
        <w:tab/>
      </w:r>
      <w:r w:rsidR="00A27499">
        <w:rPr>
          <w:rFonts w:hint="eastAsia"/>
          <w:lang w:eastAsia="zh-CN"/>
        </w:rPr>
        <w:t>POST</w:t>
      </w:r>
      <w:bookmarkEnd w:id="204"/>
    </w:p>
    <w:p w14:paraId="368B232F" w14:textId="77777777"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77777777"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205" w:name="_Toc3992495"/>
      <w:r>
        <w:t>6.1.5.5</w:t>
      </w:r>
      <w:r w:rsidR="00A27499">
        <w:tab/>
        <w:t>UE Specific N2 Information Notification</w:t>
      </w:r>
      <w:bookmarkEnd w:id="205"/>
    </w:p>
    <w:p w14:paraId="20312D44" w14:textId="23DBFF5E" w:rsidR="00A27499" w:rsidRDefault="00BD5FCE" w:rsidP="00A27499">
      <w:pPr>
        <w:pStyle w:val="Heading5"/>
      </w:pPr>
      <w:bookmarkStart w:id="206" w:name="_Toc3992496"/>
      <w:r>
        <w:t>6.1.5.5</w:t>
      </w:r>
      <w:r w:rsidR="00A27499">
        <w:t>.1</w:t>
      </w:r>
      <w:r w:rsidR="00A27499">
        <w:tab/>
        <w:t>Description</w:t>
      </w:r>
      <w:bookmarkEnd w:id="206"/>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207" w:name="_Toc3992497"/>
      <w:r>
        <w:t>6.1.5.5</w:t>
      </w:r>
      <w:r w:rsidR="00A27499">
        <w:t>.2</w:t>
      </w:r>
      <w:r w:rsidR="00A27499">
        <w:tab/>
      </w:r>
      <w:r w:rsidR="002501F1">
        <w:t>Notification</w:t>
      </w:r>
      <w:r w:rsidR="00A27499">
        <w:t xml:space="preserve"> Definition</w:t>
      </w:r>
      <w:bookmarkEnd w:id="207"/>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208" w:name="_Toc3992498"/>
      <w:r>
        <w:lastRenderedPageBreak/>
        <w:t>6.1.5.5</w:t>
      </w:r>
      <w:r w:rsidR="00A27499">
        <w:t>.3</w:t>
      </w:r>
      <w:r w:rsidR="00A27499">
        <w:tab/>
      </w:r>
      <w:r w:rsidR="002501F1">
        <w:t>Notification</w:t>
      </w:r>
      <w:r w:rsidR="00A27499">
        <w:t xml:space="preserve"> Standard Methods</w:t>
      </w:r>
      <w:bookmarkEnd w:id="208"/>
    </w:p>
    <w:p w14:paraId="07383833" w14:textId="224207A5" w:rsidR="00A27499" w:rsidRDefault="00BD5FCE" w:rsidP="00A27499">
      <w:pPr>
        <w:pStyle w:val="Heading6"/>
        <w:rPr>
          <w:lang w:eastAsia="zh-CN"/>
        </w:rPr>
      </w:pPr>
      <w:bookmarkStart w:id="209" w:name="_Toc3992499"/>
      <w:r>
        <w:t>6.1.5.5</w:t>
      </w:r>
      <w:r w:rsidR="00A27499">
        <w:t>.3.1</w:t>
      </w:r>
      <w:r w:rsidR="00A27499">
        <w:tab/>
      </w:r>
      <w:r w:rsidR="00A27499">
        <w:rPr>
          <w:rFonts w:hint="eastAsia"/>
          <w:lang w:eastAsia="zh-CN"/>
        </w:rPr>
        <w:t>POST</w:t>
      </w:r>
      <w:bookmarkEnd w:id="209"/>
    </w:p>
    <w:p w14:paraId="12D0B939" w14:textId="77777777"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77777777"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210" w:name="_Toc3992500"/>
      <w:r>
        <w:t>6.1.5.6</w:t>
      </w:r>
      <w:r>
        <w:tab/>
        <w:t>N1N2 Transfer Failure Notification</w:t>
      </w:r>
      <w:bookmarkEnd w:id="210"/>
    </w:p>
    <w:p w14:paraId="05C82640" w14:textId="55066B10" w:rsidR="009F37F9" w:rsidRDefault="009F37F9" w:rsidP="009F37F9">
      <w:pPr>
        <w:pStyle w:val="Heading5"/>
      </w:pPr>
      <w:bookmarkStart w:id="211" w:name="_Toc3992501"/>
      <w:r>
        <w:t>6.1.5.6.1</w:t>
      </w:r>
      <w:r>
        <w:tab/>
        <w:t>Description</w:t>
      </w:r>
      <w:bookmarkEnd w:id="211"/>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212" w:name="_Toc3992502"/>
      <w:r>
        <w:t>6.1.5.6.2</w:t>
      </w:r>
      <w:r>
        <w:tab/>
        <w:t>Notification Definition</w:t>
      </w:r>
      <w:bookmarkEnd w:id="212"/>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77777777" w:rsidR="009F37F9" w:rsidRDefault="009F37F9" w:rsidP="009F37F9">
      <w:pPr>
        <w:rPr>
          <w:lang w:eastAsia="zh-CN"/>
        </w:rPr>
      </w:pPr>
      <w:r>
        <w:t>Callback URI is provided by the NF Service Consumer during the UE specific N1N2MessageTransfer operation (see subclause 6.1.3.</w:t>
      </w:r>
      <w:r w:rsidR="00C55DD7">
        <w:t>5</w:t>
      </w:r>
      <w:r>
        <w:t>.3.1.</w:t>
      </w:r>
    </w:p>
    <w:p w14:paraId="0D79D1B2" w14:textId="2E53339C" w:rsidR="009F37F9" w:rsidRDefault="009F37F9" w:rsidP="009F37F9">
      <w:pPr>
        <w:pStyle w:val="Heading5"/>
      </w:pPr>
      <w:bookmarkStart w:id="213" w:name="_Toc3992503"/>
      <w:r>
        <w:t>6.1.5.6.3</w:t>
      </w:r>
      <w:r>
        <w:tab/>
        <w:t>Notification Standard Methods</w:t>
      </w:r>
      <w:bookmarkEnd w:id="213"/>
    </w:p>
    <w:p w14:paraId="156E4BF2" w14:textId="31420BB6" w:rsidR="009F37F9" w:rsidRDefault="009F37F9" w:rsidP="009F37F9">
      <w:pPr>
        <w:pStyle w:val="Heading6"/>
        <w:rPr>
          <w:lang w:eastAsia="zh-CN"/>
        </w:rPr>
      </w:pPr>
      <w:bookmarkStart w:id="214" w:name="_Toc3992504"/>
      <w:r>
        <w:t>6.1.5.6.3.1</w:t>
      </w:r>
      <w:r>
        <w:tab/>
      </w:r>
      <w:r>
        <w:rPr>
          <w:rFonts w:hint="eastAsia"/>
          <w:lang w:eastAsia="zh-CN"/>
        </w:rPr>
        <w:t>POST</w:t>
      </w:r>
      <w:bookmarkEnd w:id="214"/>
    </w:p>
    <w:p w14:paraId="436431D2" w14:textId="77777777"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77777777"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lastRenderedPageBreak/>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215" w:name="_Toc3992505"/>
      <w:r>
        <w:t>6.1.5.7</w:t>
      </w:r>
      <w:r w:rsidR="00F639EF">
        <w:tab/>
      </w:r>
      <w:r w:rsidR="000B6381">
        <w:t>Void</w:t>
      </w:r>
      <w:bookmarkEnd w:id="215"/>
    </w:p>
    <w:p w14:paraId="198D31B2" w14:textId="77777777" w:rsidR="00F639EF" w:rsidRDefault="00F639EF" w:rsidP="009F37F9"/>
    <w:p w14:paraId="58B82F89" w14:textId="243EC9E2" w:rsidR="00515970" w:rsidRDefault="00515970" w:rsidP="00515970">
      <w:pPr>
        <w:pStyle w:val="Heading3"/>
      </w:pPr>
      <w:bookmarkStart w:id="216" w:name="_Toc3992506"/>
      <w:r>
        <w:t>6.1.6</w:t>
      </w:r>
      <w:r>
        <w:tab/>
        <w:t>Data Model</w:t>
      </w:r>
      <w:bookmarkEnd w:id="216"/>
    </w:p>
    <w:p w14:paraId="2D048B9D" w14:textId="0E6CF298" w:rsidR="00515970" w:rsidRDefault="00515970" w:rsidP="00515970">
      <w:pPr>
        <w:pStyle w:val="Heading4"/>
      </w:pPr>
      <w:bookmarkStart w:id="217" w:name="_Toc3992507"/>
      <w:r>
        <w:t>6.1.6.1</w:t>
      </w:r>
      <w:r>
        <w:tab/>
        <w:t>General</w:t>
      </w:r>
      <w:bookmarkEnd w:id="217"/>
    </w:p>
    <w:p w14:paraId="226CCEA5" w14:textId="77777777" w:rsidR="00515970" w:rsidRDefault="00515970" w:rsidP="00515970">
      <w:r>
        <w:t>This subclause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77777777" w:rsidR="00515970" w:rsidRDefault="00515970">
            <w:pPr>
              <w:pStyle w:val="TAH"/>
            </w:pPr>
            <w:r>
              <w:t>Section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77777777"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77777777"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77777777" w:rsidR="00515970" w:rsidRDefault="00515970" w:rsidP="00515970">
      <w:r>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218" w:name="_Toc3992508"/>
      <w:r>
        <w:rPr>
          <w:lang w:val="en-US"/>
        </w:rPr>
        <w:t>6.1.6.2</w:t>
      </w:r>
      <w:r>
        <w:rPr>
          <w:lang w:val="en-US"/>
        </w:rPr>
        <w:tab/>
        <w:t>Structured data types</w:t>
      </w:r>
      <w:bookmarkEnd w:id="218"/>
    </w:p>
    <w:p w14:paraId="0B1A865C" w14:textId="72BA7FA6" w:rsidR="00515970" w:rsidRDefault="00515970" w:rsidP="00515970">
      <w:pPr>
        <w:pStyle w:val="Heading5"/>
      </w:pPr>
      <w:bookmarkStart w:id="219" w:name="_Toc3992509"/>
      <w:r>
        <w:t>6.1.6.2.1</w:t>
      </w:r>
      <w:r>
        <w:tab/>
        <w:t>Introduction</w:t>
      </w:r>
      <w:bookmarkEnd w:id="219"/>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220" w:name="_Toc3992510"/>
      <w:r>
        <w:t>6.1.6.2.2</w:t>
      </w:r>
      <w:r>
        <w:tab/>
        <w:t xml:space="preserve">Type: </w:t>
      </w:r>
      <w:r w:rsidR="001D2B01">
        <w:rPr>
          <w:rFonts w:hint="eastAsia"/>
          <w:lang w:eastAsia="zh-CN"/>
        </w:rPr>
        <w:t>SubscriptionData</w:t>
      </w:r>
      <w:bookmarkEnd w:id="220"/>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221" w:name="_Toc3992511"/>
      <w:r>
        <w:lastRenderedPageBreak/>
        <w:t>6.1.6.2.3</w:t>
      </w:r>
      <w:r>
        <w:tab/>
        <w:t xml:space="preserve">Type: </w:t>
      </w:r>
      <w:r w:rsidR="00832E43">
        <w:rPr>
          <w:rFonts w:hint="eastAsia"/>
          <w:lang w:eastAsia="zh-CN"/>
        </w:rPr>
        <w:t>AmfStatusChangeNotification</w:t>
      </w:r>
      <w:bookmarkEnd w:id="221"/>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222" w:name="_Toc3992512"/>
      <w:r>
        <w:t>6.1.6.2.</w:t>
      </w:r>
      <w:r>
        <w:rPr>
          <w:rFonts w:hint="eastAsia"/>
          <w:lang w:eastAsia="zh-CN"/>
        </w:rPr>
        <w:t>4</w:t>
      </w:r>
      <w:r>
        <w:tab/>
        <w:t xml:space="preserve">Type: </w:t>
      </w:r>
      <w:r>
        <w:rPr>
          <w:rFonts w:hint="eastAsia"/>
          <w:lang w:eastAsia="zh-CN"/>
        </w:rPr>
        <w:t>AmfStatusInfo</w:t>
      </w:r>
      <w:bookmarkEnd w:id="222"/>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223" w:name="_Toc3992513"/>
      <w:r>
        <w:t>6.1.6.2.5</w:t>
      </w:r>
      <w:r w:rsidR="00291350">
        <w:tab/>
        <w:t xml:space="preserve">Type: </w:t>
      </w:r>
      <w:r w:rsidR="00291350">
        <w:rPr>
          <w:lang w:eastAsia="zh-CN"/>
        </w:rPr>
        <w:t>AssignEbiData</w:t>
      </w:r>
      <w:bookmarkEnd w:id="223"/>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224" w:name="_Toc3992514"/>
      <w:r>
        <w:t>6.1.6.2.6</w:t>
      </w:r>
      <w:r w:rsidR="00291350">
        <w:tab/>
        <w:t xml:space="preserve">Type: </w:t>
      </w:r>
      <w:r w:rsidR="00291350">
        <w:rPr>
          <w:lang w:eastAsia="zh-CN"/>
        </w:rPr>
        <w:t>AssignedEbiData</w:t>
      </w:r>
      <w:bookmarkEnd w:id="224"/>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225" w:name="_Toc3992515"/>
      <w:r>
        <w:lastRenderedPageBreak/>
        <w:t>6.1.6.2.7</w:t>
      </w:r>
      <w:r w:rsidR="00291350">
        <w:tab/>
        <w:t xml:space="preserve">Type: </w:t>
      </w:r>
      <w:r w:rsidR="00291350">
        <w:rPr>
          <w:lang w:eastAsia="zh-CN"/>
        </w:rPr>
        <w:t>AssignEbiFailed</w:t>
      </w:r>
      <w:bookmarkEnd w:id="225"/>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226" w:name="_Toc3992516"/>
      <w:r>
        <w:t>6.1.6.2.</w:t>
      </w:r>
      <w:r w:rsidR="00367646">
        <w:t>8</w:t>
      </w:r>
      <w:r w:rsidR="00801A4E">
        <w:tab/>
        <w:t xml:space="preserve">Type: </w:t>
      </w:r>
      <w:r w:rsidR="00801A4E">
        <w:rPr>
          <w:lang w:eastAsia="zh-CN"/>
        </w:rPr>
        <w:t>UEContextRelease</w:t>
      </w:r>
      <w:bookmarkEnd w:id="226"/>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227" w:name="_Toc3992517"/>
      <w:r>
        <w:t>6.1.6.2.</w:t>
      </w:r>
      <w:r w:rsidR="00367646">
        <w:t>9</w:t>
      </w:r>
      <w:r w:rsidR="00234625">
        <w:tab/>
        <w:t>Type: N2InformationTransfer</w:t>
      </w:r>
      <w:r w:rsidR="004B69C9">
        <w:t>ReqData</w:t>
      </w:r>
      <w:bookmarkEnd w:id="227"/>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77777777" w:rsidR="008B7CE1" w:rsidRDefault="008B7CE1" w:rsidP="008B7CE1">
            <w:pPr>
              <w:pStyle w:val="TAL"/>
              <w:rPr>
                <w:rFonts w:cs="Arial"/>
                <w:szCs w:val="18"/>
                <w:lang w:eastAsia="zh-CN"/>
              </w:rPr>
            </w:pPr>
            <w:r>
              <w:rPr>
                <w:rFonts w:cs="Arial"/>
                <w:szCs w:val="18"/>
              </w:rPr>
              <w:t xml:space="preserve">This IE shall be present if at least one optional feature defined in subclause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228" w:name="_Toc3992518"/>
      <w:r>
        <w:lastRenderedPageBreak/>
        <w:t>6.1.6.2.1</w:t>
      </w:r>
      <w:r w:rsidR="00367646">
        <w:t>0</w:t>
      </w:r>
      <w:r w:rsidR="00234625">
        <w:tab/>
        <w:t>Type: NonUeN2InfoSubscriptionCreateData</w:t>
      </w:r>
      <w:bookmarkEnd w:id="228"/>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229" w:name="_Toc3992519"/>
      <w:r>
        <w:t>6.1.6.2.1</w:t>
      </w:r>
      <w:r w:rsidR="00367646">
        <w:t>1</w:t>
      </w:r>
      <w:r w:rsidR="00234625">
        <w:tab/>
        <w:t>Type: NonUeN2InfoSubscriptionCreatedData</w:t>
      </w:r>
      <w:bookmarkEnd w:id="229"/>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230" w:name="_Toc3992520"/>
      <w:r>
        <w:lastRenderedPageBreak/>
        <w:t>6.1.6.2.1</w:t>
      </w:r>
      <w:r w:rsidR="00367646">
        <w:t>2</w:t>
      </w:r>
      <w:r w:rsidR="00234625">
        <w:tab/>
        <w:t>Type: UeN1N2InfoSubscriptionCreateData</w:t>
      </w:r>
      <w:bookmarkEnd w:id="230"/>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231" w:name="_Toc3992521"/>
      <w:r>
        <w:t>6.1.6.2.1</w:t>
      </w:r>
      <w:r w:rsidR="00367646">
        <w:t>3</w:t>
      </w:r>
      <w:r w:rsidR="00234625">
        <w:tab/>
        <w:t>Type: UeN1N2InfoSubscriptionCreatedData</w:t>
      </w:r>
      <w:bookmarkEnd w:id="231"/>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232" w:name="_Toc3992522"/>
      <w:r>
        <w:lastRenderedPageBreak/>
        <w:t>6.1.6.2.1</w:t>
      </w:r>
      <w:r w:rsidR="00367646">
        <w:t>4</w:t>
      </w:r>
      <w:r w:rsidR="00234625">
        <w:tab/>
        <w:t xml:space="preserve">Type: </w:t>
      </w:r>
      <w:r w:rsidR="00234625">
        <w:rPr>
          <w:lang w:eastAsia="zh-CN"/>
        </w:rPr>
        <w:t>N2InformationNotification</w:t>
      </w:r>
      <w:bookmarkEnd w:id="232"/>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77777777"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subclause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233" w:name="_Toc3992523"/>
      <w:r>
        <w:t>6.1.6.2.1</w:t>
      </w:r>
      <w:r w:rsidR="00367646">
        <w:t>5</w:t>
      </w:r>
      <w:r w:rsidR="00234625">
        <w:tab/>
        <w:t xml:space="preserve">Type: </w:t>
      </w:r>
      <w:r w:rsidR="00234625">
        <w:rPr>
          <w:lang w:val="en-US"/>
        </w:rPr>
        <w:t>N2InfoContainer</w:t>
      </w:r>
      <w:bookmarkEnd w:id="233"/>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234" w:name="_Toc3992524"/>
      <w:r>
        <w:lastRenderedPageBreak/>
        <w:t>6.1.6.2.1</w:t>
      </w:r>
      <w:r w:rsidR="00367646">
        <w:t>6</w:t>
      </w:r>
      <w:r w:rsidR="00234625">
        <w:tab/>
        <w:t>Type: N1MessageNotification</w:t>
      </w:r>
      <w:bookmarkEnd w:id="234"/>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235" w:name="_Toc3992525"/>
      <w:r>
        <w:t>6.1.6.2.1</w:t>
      </w:r>
      <w:r w:rsidR="00367646">
        <w:t>7</w:t>
      </w:r>
      <w:r w:rsidR="00234625">
        <w:tab/>
        <w:t xml:space="preserve">Type: </w:t>
      </w:r>
      <w:r w:rsidR="00234625">
        <w:rPr>
          <w:lang w:eastAsia="zh-CN"/>
        </w:rPr>
        <w:t>N1MessageContainer</w:t>
      </w:r>
      <w:bookmarkEnd w:id="235"/>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77777777"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See subclause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236" w:name="_Toc3992526"/>
      <w:r>
        <w:lastRenderedPageBreak/>
        <w:t>6.1.6.2.1</w:t>
      </w:r>
      <w:r w:rsidR="00367646">
        <w:t>8</w:t>
      </w:r>
      <w:r w:rsidR="00234625">
        <w:tab/>
        <w:t xml:space="preserve">Type: </w:t>
      </w:r>
      <w:r w:rsidR="00CF2AE6" w:rsidRPr="000A2C56">
        <w:rPr>
          <w:lang w:eastAsia="zh-CN"/>
        </w:rPr>
        <w:t>N1N2MessageTransferReqData</w:t>
      </w:r>
      <w:bookmarkEnd w:id="236"/>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77777777"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(see subclause 4.3.4.2 of 3GP</w:t>
            </w:r>
            <w:r w:rsidRPr="00E91CB5">
              <w:rPr>
                <w:lang w:val="en-US" w:eastAsia="zh-CN"/>
              </w:rPr>
              <w:t>P TS 23.502 [2]).</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77777777"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(See subclause 4.13.3.3 of 3GPP TS 23.502 [2].</w:t>
            </w:r>
          </w:p>
        </w:tc>
      </w:tr>
      <w:tr w:rsidR="003D0660" w:rsidRPr="00F12EF7" w14:paraId="74D3963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77777777"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(see subclause 4.13.5.4 of 3GPP TS 23.502 [2])</w:t>
            </w:r>
            <w:r>
              <w:t>.</w:t>
            </w:r>
          </w:p>
        </w:tc>
      </w:tr>
      <w:tr w:rsidR="003D0660" w:rsidRPr="00F12EF7"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3D0660" w:rsidRPr="00F12EF7"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77777777"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subclause 4.3.5.2 of 3GPP TS 23.502 [2]). </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77777777" w:rsidR="00660707" w:rsidRDefault="00660707" w:rsidP="00660707">
            <w:pPr>
              <w:pStyle w:val="TAL"/>
              <w:rPr>
                <w:rFonts w:cs="Arial"/>
                <w:szCs w:val="18"/>
                <w:lang w:eastAsia="zh-CN"/>
              </w:rPr>
            </w:pPr>
            <w:r w:rsidRPr="00F82CD0">
              <w:rPr>
                <w:rFonts w:cs="Arial"/>
                <w:szCs w:val="18"/>
              </w:rPr>
              <w:t>This IE represents the list of TAs where the provided N2 information is valid. See subclause 5.2.2.2.7 and 4.2.3.3 of 3GPP TS 23.502 [3].</w:t>
            </w:r>
          </w:p>
        </w:tc>
      </w:tr>
      <w:tr w:rsidR="00660707" w:rsidRPr="00F12EF7"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77777777" w:rsidR="00660707" w:rsidRDefault="00660707" w:rsidP="00660707">
            <w:pPr>
              <w:pStyle w:val="TAL"/>
              <w:rPr>
                <w:rFonts w:cs="Arial"/>
                <w:szCs w:val="18"/>
                <w:lang w:eastAsia="zh-CN"/>
              </w:rPr>
            </w:pPr>
            <w:r>
              <w:rPr>
                <w:rFonts w:cs="Arial"/>
                <w:szCs w:val="18"/>
              </w:rPr>
              <w:t xml:space="preserve">This IE shall be present if at least one optional feature defined in subclause 6.1.8 is supported. </w:t>
            </w:r>
          </w:p>
        </w:tc>
      </w:tr>
      <w:tr w:rsidR="00660707" w:rsidRPr="00F12EF7"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660707" w:rsidRDefault="00660707" w:rsidP="00660707">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237" w:name="_Toc3992527"/>
      <w:r>
        <w:lastRenderedPageBreak/>
        <w:t>6.1.6.2.</w:t>
      </w:r>
      <w:r w:rsidR="00367646">
        <w:t>19</w:t>
      </w:r>
      <w:r w:rsidR="00234625">
        <w:tab/>
        <w:t>Type: N1N2MessageTransferRspData</w:t>
      </w:r>
      <w:bookmarkEnd w:id="237"/>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77777777" w:rsidR="00BB4C37" w:rsidRDefault="00BB4C37" w:rsidP="00BB4C37">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238" w:name="_Toc3992528"/>
      <w:r>
        <w:rPr>
          <w:lang w:val="en-US"/>
        </w:rPr>
        <w:t>6.1.6.2.2</w:t>
      </w:r>
      <w:r w:rsidR="00367646">
        <w:rPr>
          <w:lang w:val="en-US"/>
        </w:rPr>
        <w:t>0</w:t>
      </w:r>
      <w:r w:rsidR="00234625">
        <w:rPr>
          <w:lang w:val="en-US"/>
        </w:rPr>
        <w:tab/>
        <w:t xml:space="preserve">Type: </w:t>
      </w:r>
      <w:r w:rsidR="00234625">
        <w:t>RegistrationContextContainer</w:t>
      </w:r>
      <w:bookmarkEnd w:id="238"/>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77777777"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RRC Establishment Cause, if received from the 5G-AN (See 3GPP TS 38.413 [12], subclause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77777777"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if received from the NG-RAN by the initial AMF (See 3GPP TS 38.413 [12], subclause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239" w:name="_Toc3992529"/>
      <w:r>
        <w:lastRenderedPageBreak/>
        <w:t>6.1.6.2.2</w:t>
      </w:r>
      <w:r w:rsidR="00367646">
        <w:t>1</w:t>
      </w:r>
      <w:r w:rsidR="00234625">
        <w:tab/>
        <w:t xml:space="preserve">Type: </w:t>
      </w:r>
      <w:r w:rsidR="00234625">
        <w:rPr>
          <w:lang w:eastAsia="zh-CN"/>
        </w:rPr>
        <w:t>AreaOfValidity</w:t>
      </w:r>
      <w:bookmarkEnd w:id="239"/>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240" w:name="_Toc3992530"/>
      <w:r>
        <w:t>6.1.6.2.2</w:t>
      </w:r>
      <w:r w:rsidR="00367646">
        <w:t>2</w:t>
      </w:r>
      <w:r w:rsidR="00234625">
        <w:tab/>
      </w:r>
      <w:r w:rsidR="00DB4199">
        <w:t>Void</w:t>
      </w:r>
      <w:bookmarkEnd w:id="240"/>
    </w:p>
    <w:p w14:paraId="3721C6FD" w14:textId="77777777" w:rsidR="00234625" w:rsidRDefault="00234625" w:rsidP="00234625"/>
    <w:p w14:paraId="25DBAD55" w14:textId="49253DC1" w:rsidR="00B6547B" w:rsidRDefault="00A84A6A" w:rsidP="00B6547B">
      <w:pPr>
        <w:pStyle w:val="Heading5"/>
        <w:rPr>
          <w:lang w:eastAsia="zh-CN"/>
        </w:rPr>
      </w:pPr>
      <w:bookmarkStart w:id="241" w:name="_Toc3992531"/>
      <w:r>
        <w:t>6.1.6.2.2</w:t>
      </w:r>
      <w:r w:rsidR="00367646">
        <w:t>3</w:t>
      </w:r>
      <w:r w:rsidR="00B6547B">
        <w:tab/>
        <w:t xml:space="preserve">Type: </w:t>
      </w:r>
      <w:r w:rsidR="00EE08C7">
        <w:rPr>
          <w:lang w:eastAsia="zh-CN"/>
        </w:rPr>
        <w:t>UeContextTransferReqData</w:t>
      </w:r>
      <w:bookmarkEnd w:id="241"/>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77777777" w:rsidR="003369F4" w:rsidRDefault="003369F4" w:rsidP="003369F4">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subclause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77777777"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subclause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242" w:name="_Toc3992532"/>
      <w:r>
        <w:t>6.1.6.2.2</w:t>
      </w:r>
      <w:r w:rsidR="00367646">
        <w:t>4</w:t>
      </w:r>
      <w:r w:rsidR="00B6547B">
        <w:tab/>
        <w:t xml:space="preserve">Type: </w:t>
      </w:r>
      <w:r w:rsidR="00EE08C7">
        <w:rPr>
          <w:lang w:eastAsia="zh-CN"/>
        </w:rPr>
        <w:t>UeContextTransferRspData</w:t>
      </w:r>
      <w:bookmarkEnd w:id="242"/>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77777777"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subclause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243" w:name="_Toc3992533"/>
      <w:r>
        <w:lastRenderedPageBreak/>
        <w:t>6.1.6.2.2</w:t>
      </w:r>
      <w:r w:rsidR="00367646">
        <w:t>5</w:t>
      </w:r>
      <w:r w:rsidR="00B6547B">
        <w:tab/>
        <w:t xml:space="preserve">Type: </w:t>
      </w:r>
      <w:r w:rsidR="00B6547B">
        <w:rPr>
          <w:lang w:eastAsia="zh-CN"/>
        </w:rPr>
        <w:t>UeContext</w:t>
      </w:r>
      <w:bookmarkEnd w:id="243"/>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7777777"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subclause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77777777" w:rsidR="005159DF" w:rsidRDefault="005159DF" w:rsidP="005159DF">
            <w:pPr>
              <w:pStyle w:val="TAL"/>
              <w:rPr>
                <w:rFonts w:cs="Arial"/>
                <w:szCs w:val="18"/>
                <w:lang w:eastAsia="zh-CN"/>
              </w:rPr>
            </w:pPr>
            <w:r>
              <w:rPr>
                <w:rFonts w:cs="Arial"/>
                <w:szCs w:val="18"/>
                <w:lang w:eastAsia="zh-CN"/>
              </w:rPr>
              <w:t>This IE shall be present if subscribed UE-AMBR has been retrieved from UDM and if it is not case b) specified in subclause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77777777" w:rsidR="005159DF" w:rsidRDefault="005159DF" w:rsidP="005159DF">
            <w:pPr>
              <w:pStyle w:val="TAL"/>
              <w:rPr>
                <w:rFonts w:cs="Arial"/>
                <w:szCs w:val="18"/>
                <w:lang w:eastAsia="zh-CN"/>
              </w:rPr>
            </w:pPr>
            <w:r>
              <w:rPr>
                <w:rFonts w:cs="Arial"/>
                <w:szCs w:val="18"/>
                <w:lang w:eastAsia="zh-CN"/>
              </w:rPr>
              <w:t xml:space="preserve"> and if it is not case b) specified in subclause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3GPP 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7777777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subclause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7777777" w:rsidR="005159DF" w:rsidRDefault="005159DF" w:rsidP="005159DF">
            <w:pPr>
              <w:pStyle w:val="TAL"/>
              <w:rPr>
                <w:rFonts w:cs="Arial"/>
                <w:szCs w:val="18"/>
                <w:lang w:eastAsia="zh-CN"/>
              </w:rPr>
            </w:pPr>
            <w:r>
              <w:rPr>
                <w:rFonts w:cs="Arial"/>
                <w:szCs w:val="18"/>
                <w:lang w:eastAsia="zh-CN"/>
              </w:rPr>
              <w:t>This IE shall be present if the UE had provided this IE during Registration Procedure and if it is not case b) specified in subclause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26B9FD21"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subclause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3D5D041A" w:rsidR="005159DF" w:rsidRDefault="005159DF" w:rsidP="005159DF">
            <w:pPr>
              <w:pStyle w:val="TAL"/>
              <w:rPr>
                <w:rFonts w:cs="Arial"/>
                <w:szCs w:val="18"/>
                <w:lang w:eastAsia="zh-CN"/>
              </w:rPr>
            </w:pPr>
            <w:r>
              <w:rPr>
                <w:rFonts w:cs="Arial"/>
                <w:szCs w:val="18"/>
                <w:lang w:eastAsia="zh-CN"/>
              </w:rPr>
              <w:t>The possible AM policy control request triggers are specified in clause 6.1.2.5 of 3GPP TS 23.503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641A25B6"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contain the URI of the individual UE policy resource (see 3GPP TS 29.507 [</w:t>
            </w:r>
            <w:r w:rsidRPr="00072006">
              <w:rPr>
                <w:rFonts w:cs="Arial"/>
                <w:szCs w:val="18"/>
                <w:lang w:eastAsia="zh-CN"/>
              </w:rPr>
              <w:t>32</w:t>
            </w:r>
            <w:r>
              <w:rPr>
                <w:rFonts w:cs="Arial"/>
                <w:szCs w:val="18"/>
                <w:lang w:eastAsia="zh-CN"/>
              </w:rPr>
              <w:t>] subclause 5.3.3.2) used by the AMF.</w:t>
            </w:r>
          </w:p>
        </w:tc>
      </w:tr>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77777777"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7C015555" w:rsidR="00884762" w:rsidRDefault="00884762" w:rsidP="00884762">
            <w:pPr>
              <w:pStyle w:val="TAL"/>
              <w:rPr>
                <w:rFonts w:cs="Arial"/>
                <w:szCs w:val="18"/>
                <w:lang w:eastAsia="zh-CN"/>
              </w:rPr>
            </w:pPr>
            <w:r>
              <w:rPr>
                <w:rFonts w:cs="Arial"/>
                <w:szCs w:val="18"/>
                <w:lang w:eastAsia="zh-CN"/>
              </w:rPr>
              <w:t>The possible UE policy control request triggers are specified in clause 6.1.2.5 of 3GPP TS 23.503 [31].</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Default="00884762" w:rsidP="00884762">
            <w:pPr>
              <w:pStyle w:val="TAL"/>
              <w:rPr>
                <w:rFonts w:cs="Arial"/>
                <w:szCs w:val="18"/>
                <w:lang w:eastAsia="zh-CN"/>
              </w:rPr>
            </w:pPr>
            <w:r>
              <w:rPr>
                <w:rFonts w:cs="Arial"/>
                <w:szCs w:val="18"/>
                <w:lang w:eastAsia="zh-CN"/>
              </w:rPr>
              <w:t>This IE indicates the identity of PCF for AM Policy and/or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884762" w:rsidRDefault="00884762" w:rsidP="00884762">
            <w:pPr>
              <w:pStyle w:val="TAL"/>
              <w:rPr>
                <w:rFonts w:cs="Arial"/>
                <w:szCs w:val="18"/>
                <w:lang w:eastAsia="zh-CN"/>
              </w:rPr>
            </w:pPr>
            <w:r>
              <w:rPr>
                <w:rFonts w:cs="Arial"/>
                <w:szCs w:val="18"/>
              </w:rPr>
              <w:t>When present, this IE shall indicate the list of RAT types that are restricted for the UE; see 3GPP TS 29.571 [6]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77777777"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subclause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77777777" w:rsidR="00884762" w:rsidRDefault="00884762" w:rsidP="00884762">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77777777" w:rsidR="00884762" w:rsidRDefault="00884762" w:rsidP="00884762">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77777777"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subclause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244" w:name="_Toc3992534"/>
      <w:r>
        <w:lastRenderedPageBreak/>
        <w:t>6.1.6.2.</w:t>
      </w:r>
      <w:r w:rsidR="00FD4423">
        <w:t>2</w:t>
      </w:r>
      <w:r w:rsidR="00367646">
        <w:t>6</w:t>
      </w:r>
      <w:r>
        <w:tab/>
        <w:t>Type: N2Sm</w:t>
      </w:r>
      <w:r>
        <w:rPr>
          <w:lang w:val="en-US"/>
        </w:rPr>
        <w:t>Information</w:t>
      </w:r>
      <w:bookmarkEnd w:id="244"/>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7777777"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subclause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245" w:name="_Toc3992535"/>
      <w:r>
        <w:t>6.1.6.2.</w:t>
      </w:r>
      <w:r w:rsidR="00FD4423">
        <w:t>2</w:t>
      </w:r>
      <w:r w:rsidR="00367646">
        <w:t>7</w:t>
      </w:r>
      <w:r>
        <w:tab/>
        <w:t>Type: N2</w:t>
      </w:r>
      <w:r>
        <w:rPr>
          <w:lang w:val="en-US"/>
        </w:rPr>
        <w:t>InfoContent</w:t>
      </w:r>
      <w:bookmarkEnd w:id="245"/>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14:paraId="24EB00E7" w14:textId="77777777"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subclause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14:paraId="36D776CA" w14:textId="77777777"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subclause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77777777"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See subclause 6.1.6.4.3.</w:t>
            </w:r>
          </w:p>
        </w:tc>
      </w:tr>
    </w:tbl>
    <w:p w14:paraId="612EEFCE" w14:textId="77777777" w:rsidR="000A245C" w:rsidRDefault="000A245C" w:rsidP="000A245C"/>
    <w:p w14:paraId="60B28E4C" w14:textId="5E26A186" w:rsidR="000A245C" w:rsidRDefault="000A245C" w:rsidP="000A245C">
      <w:pPr>
        <w:pStyle w:val="Heading5"/>
        <w:rPr>
          <w:lang w:eastAsia="zh-CN"/>
        </w:rPr>
      </w:pPr>
      <w:bookmarkStart w:id="246" w:name="_Toc3992536"/>
      <w:r>
        <w:t>6.1.6.2.</w:t>
      </w:r>
      <w:r w:rsidR="00FD4423">
        <w:t>2</w:t>
      </w:r>
      <w:r w:rsidR="00367646">
        <w:t>8</w:t>
      </w:r>
      <w:r>
        <w:tab/>
        <w:t>Type: NrppaInformation</w:t>
      </w:r>
      <w:bookmarkEnd w:id="246"/>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247" w:name="_Toc3992537"/>
      <w:r>
        <w:lastRenderedPageBreak/>
        <w:t>6.1.6.2.</w:t>
      </w:r>
      <w:r w:rsidR="00367646">
        <w:t>29</w:t>
      </w:r>
      <w:r>
        <w:tab/>
        <w:t>Type: PwsInformation</w:t>
      </w:r>
      <w:bookmarkEnd w:id="247"/>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77777777" w:rsidR="000A245C" w:rsidRPr="008746D1" w:rsidRDefault="000A245C" w:rsidP="00C63368">
            <w:pPr>
              <w:pStyle w:val="TAL"/>
              <w:rPr>
                <w:rFonts w:cs="Arial"/>
                <w:szCs w:val="18"/>
                <w:lang w:eastAsia="zh-CN"/>
              </w:rPr>
            </w:pPr>
            <w:r w:rsidRPr="008746D1">
              <w:t>Identifies the warning message</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77777777" w:rsidR="000A245C" w:rsidRPr="008746D1" w:rsidRDefault="000A245C" w:rsidP="00C63368">
            <w:pPr>
              <w:pStyle w:val="TAL"/>
              <w:rPr>
                <w:rFonts w:cs="Arial"/>
                <w:szCs w:val="18"/>
                <w:lang w:eastAsia="zh-CN"/>
              </w:rPr>
            </w:pPr>
            <w:r w:rsidRPr="008746D1">
              <w:t>identifies a particular message from the source and type indicated by the Message Identifier</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 xml:space="preserve">Service Consumer. </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7777777" w:rsidR="00B362A6" w:rsidRDefault="00B362A6" w:rsidP="00B362A6">
            <w:pPr>
              <w:pStyle w:val="TAL"/>
            </w:pPr>
            <w:r>
              <w:t xml:space="preserve">The N2 information received from the RAN corresponds to </w:t>
            </w:r>
          </w:p>
          <w:p w14:paraId="3B492B4D" w14:textId="23049F2C"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subclause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248" w:name="_Toc3992538"/>
      <w:r>
        <w:t>6.1.6.2.</w:t>
      </w:r>
      <w:r w:rsidR="0040070D">
        <w:t>3</w:t>
      </w:r>
      <w:r w:rsidR="00367646">
        <w:t>0</w:t>
      </w:r>
      <w:r>
        <w:tab/>
        <w:t xml:space="preserve">Type: </w:t>
      </w:r>
      <w:r>
        <w:rPr>
          <w:lang w:eastAsia="zh-CN"/>
        </w:rPr>
        <w:t>N1N2MsgTxfrFailureNotification</w:t>
      </w:r>
      <w:bookmarkEnd w:id="248"/>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7777777" w:rsidR="006F1E0D" w:rsidRDefault="006F1E0D" w:rsidP="00E83BB0">
            <w:pPr>
              <w:pStyle w:val="TAL"/>
              <w:rPr>
                <w:rFonts w:cs="Arial"/>
                <w:szCs w:val="18"/>
                <w:lang w:eastAsia="zh-CN"/>
              </w:rPr>
            </w:pPr>
            <w:r>
              <w:rPr>
                <w:rFonts w:cs="Arial" w:hint="eastAsia"/>
                <w:szCs w:val="18"/>
                <w:lang w:eastAsia="zh-CN"/>
              </w:rPr>
              <w:t xml:space="preserve">This IE shall </w:t>
            </w:r>
            <w:r>
              <w:t>contain the N1N2MessageTransfer request resource URI returned in Location header when the message transfer was initiated (See subclause 6.1.3.</w:t>
            </w:r>
            <w:r w:rsidR="00E034C0">
              <w:t>6</w:t>
            </w:r>
            <w:r>
              <w:t>.1.3)</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249" w:name="_Toc3992539"/>
      <w:r>
        <w:t>6.1.6.2.</w:t>
      </w:r>
      <w:r w:rsidR="0040070D">
        <w:t>3</w:t>
      </w:r>
      <w:r w:rsidR="00367646">
        <w:t>1</w:t>
      </w:r>
      <w:r>
        <w:tab/>
        <w:t>Type: N1N2MessageTransferError</w:t>
      </w:r>
      <w:bookmarkEnd w:id="249"/>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250" w:name="_Toc3992540"/>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50"/>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251" w:name="_Toc3992541"/>
      <w:r>
        <w:t>6.1.6.2.3</w:t>
      </w:r>
      <w:r w:rsidR="00367646">
        <w:t>3</w:t>
      </w:r>
      <w:r>
        <w:tab/>
        <w:t>Type: N2InformationTransferRspData</w:t>
      </w:r>
      <w:bookmarkEnd w:id="251"/>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77777777" w:rsidR="004B69C9" w:rsidRDefault="004B69C9" w:rsidP="00E83BB0">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252" w:name="_Hlk510714275"/>
      <w:bookmarkStart w:id="253" w:name="_Toc3992542"/>
      <w:r>
        <w:lastRenderedPageBreak/>
        <w:t>6.1.6.2.3</w:t>
      </w:r>
      <w:r w:rsidR="00367646">
        <w:t>4</w:t>
      </w:r>
      <w:r>
        <w:tab/>
        <w:t xml:space="preserve">Type: </w:t>
      </w:r>
      <w:r>
        <w:rPr>
          <w:lang w:eastAsia="zh-CN"/>
        </w:rPr>
        <w:t>MmContext</w:t>
      </w:r>
      <w:bookmarkEnd w:id="253"/>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77777777" w:rsidR="00616C3D" w:rsidRDefault="00616C3D" w:rsidP="00616C3D">
            <w:pPr>
              <w:pStyle w:val="TAL"/>
            </w:pPr>
            <w:r>
              <w:rPr>
                <w:rFonts w:hint="eastAsia"/>
              </w:rPr>
              <w:t xml:space="preserve">This IE shall be present if available. </w:t>
            </w:r>
            <w:r>
              <w:t>When present it shall indicate the expected UE moving trajectory and its validity period. See 3GPP TS 23.502 [3] subclause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254" w:name="_Toc3992543"/>
      <w:r>
        <w:lastRenderedPageBreak/>
        <w:t>6.1.6.2.3</w:t>
      </w:r>
      <w:r w:rsidR="00367646">
        <w:t>5</w:t>
      </w:r>
      <w:r>
        <w:tab/>
        <w:t xml:space="preserve">Type: </w:t>
      </w:r>
      <w:r>
        <w:rPr>
          <w:lang w:eastAsia="zh-CN"/>
        </w:rPr>
        <w:t>SeafData</w:t>
      </w:r>
      <w:bookmarkEnd w:id="254"/>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77777777"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subclause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77777777" w:rsidR="00EF5FFB" w:rsidRDefault="00EF5FFB" w:rsidP="00EF5FFB">
            <w:pPr>
              <w:pStyle w:val="TAL"/>
              <w:rPr>
                <w:rFonts w:cs="Arial"/>
                <w:szCs w:val="18"/>
                <w:lang w:eastAsia="zh-CN"/>
              </w:rPr>
            </w:pPr>
            <w:r>
              <w:rPr>
                <w:rFonts w:cs="Arial"/>
                <w:szCs w:val="18"/>
                <w:lang w:eastAsia="zh-CN"/>
              </w:rPr>
              <w:t>This IE shall be present during N2 handover procedure as specified in subclause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2EAC25D6"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during N2 handover procedure as specified in subclause 6.9.2.3.3 of 3GPP TS 33.501 [27]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 xml:space="preserve">. </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255" w:name="_Toc3992544"/>
      <w:r>
        <w:t>6.1.6.2.3</w:t>
      </w:r>
      <w:r w:rsidR="00367646">
        <w:t>6</w:t>
      </w:r>
      <w:r>
        <w:tab/>
        <w:t>Type: Nas</w:t>
      </w:r>
      <w:r>
        <w:rPr>
          <w:lang w:eastAsia="zh-CN"/>
        </w:rPr>
        <w:t>SecurityMode</w:t>
      </w:r>
      <w:bookmarkEnd w:id="255"/>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256" w:name="_Toc3992545"/>
      <w:r>
        <w:lastRenderedPageBreak/>
        <w:t>6.1.6.2.3</w:t>
      </w:r>
      <w:r w:rsidR="00367646">
        <w:t>7</w:t>
      </w:r>
      <w:r>
        <w:tab/>
        <w:t xml:space="preserve">Type: </w:t>
      </w:r>
      <w:r>
        <w:rPr>
          <w:lang w:eastAsia="zh-CN"/>
        </w:rPr>
        <w:t>PduSessionContext</w:t>
      </w:r>
      <w:bookmarkEnd w:id="256"/>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155D50CD"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subclause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95777" w14:textId="77777777" w:rsidR="001212B8" w:rsidRDefault="001212B8" w:rsidP="00115BBB">
            <w:pPr>
              <w:pStyle w:val="TAL"/>
              <w:rPr>
                <w:rFonts w:cs="Arial"/>
                <w:szCs w:val="18"/>
                <w:lang w:eastAsia="zh-CN"/>
              </w:rPr>
            </w:pPr>
            <w:r>
              <w:rPr>
                <w:rFonts w:cs="Arial"/>
                <w:szCs w:val="18"/>
              </w:rPr>
              <w:t>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77777777"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p>
          <w:p w14:paraId="384235BC" w14:textId="2837A102" w:rsidR="002412F9" w:rsidRDefault="002412F9" w:rsidP="002412F9">
            <w:pPr>
              <w:pStyle w:val="TAL"/>
              <w:rPr>
                <w:rFonts w:cs="Arial"/>
                <w:szCs w:val="18"/>
              </w:rPr>
            </w:pPr>
            <w:r>
              <w:rPr>
                <w:rFonts w:cs="Arial"/>
                <w:szCs w:val="18"/>
              </w:rPr>
              <w:t>This IE may be used by the AMF to identify PDU session contexts affected by a failure or restart of the SMF service instance (see subclause 6.2 of 3GPP TS 23.527 [33]).</w:t>
            </w:r>
          </w:p>
        </w:tc>
      </w:tr>
      <w:bookmarkEnd w:id="252"/>
    </w:tbl>
    <w:p w14:paraId="5817C77C" w14:textId="77777777" w:rsidR="001212B8" w:rsidRDefault="001212B8" w:rsidP="001212B8"/>
    <w:p w14:paraId="234CD217" w14:textId="66B15693" w:rsidR="001212B8" w:rsidRDefault="001212B8" w:rsidP="001212B8">
      <w:pPr>
        <w:pStyle w:val="Heading5"/>
        <w:rPr>
          <w:lang w:eastAsia="zh-CN"/>
        </w:rPr>
      </w:pPr>
      <w:bookmarkStart w:id="257" w:name="_Toc3992546"/>
      <w:r>
        <w:t>6.1.6.2.3</w:t>
      </w:r>
      <w:r w:rsidR="00367646">
        <w:t>8</w:t>
      </w:r>
      <w:r>
        <w:tab/>
        <w:t>Type: NssaiMapping</w:t>
      </w:r>
      <w:bookmarkEnd w:id="257"/>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258" w:name="_Toc3992547"/>
      <w:r>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58"/>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259" w:name="_Toc3992548"/>
      <w:r>
        <w:lastRenderedPageBreak/>
        <w:t>6.1.6.2.4</w:t>
      </w:r>
      <w:r w:rsidR="00367646">
        <w:t>0</w:t>
      </w:r>
      <w:r>
        <w:tab/>
        <w:t xml:space="preserve">Type: </w:t>
      </w:r>
      <w:r>
        <w:rPr>
          <w:lang w:eastAsia="zh-CN"/>
        </w:rPr>
        <w:t>AssignEbiError</w:t>
      </w:r>
      <w:bookmarkEnd w:id="259"/>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260" w:name="_Toc3992549"/>
      <w:r>
        <w:t>6.1.6.2.</w:t>
      </w:r>
      <w:r w:rsidR="0011030A">
        <w:t>4</w:t>
      </w:r>
      <w:r w:rsidR="00367646">
        <w:t>1</w:t>
      </w:r>
      <w:r>
        <w:tab/>
        <w:t xml:space="preserve">Type: </w:t>
      </w:r>
      <w:r>
        <w:rPr>
          <w:lang w:eastAsia="zh-CN"/>
        </w:rPr>
        <w:t>UeContextCreateData</w:t>
      </w:r>
      <w:bookmarkEnd w:id="260"/>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77777777" w:rsidR="00F13222" w:rsidRPr="00EA0173" w:rsidRDefault="00F13222" w:rsidP="00F13222">
            <w:pPr>
              <w:pStyle w:val="TAL"/>
              <w:rPr>
                <w:lang w:eastAsia="zh-CN"/>
              </w:rPr>
            </w:pPr>
            <w:r w:rsidRPr="000F75DC">
              <w:t xml:space="preserve">This IE shall be present if at least one optional feature defined in subclause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261" w:name="_Toc3992550"/>
      <w:r>
        <w:lastRenderedPageBreak/>
        <w:t>6.1.6.2.</w:t>
      </w:r>
      <w:r w:rsidR="0011030A">
        <w:t>4</w:t>
      </w:r>
      <w:r w:rsidR="00367646">
        <w:t>2</w:t>
      </w:r>
      <w:r>
        <w:tab/>
        <w:t xml:space="preserve">Type: </w:t>
      </w:r>
      <w:r>
        <w:rPr>
          <w:lang w:eastAsia="zh-CN"/>
        </w:rPr>
        <w:t>UeContextCreatedData</w:t>
      </w:r>
      <w:bookmarkEnd w:id="261"/>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1B5F223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CC0456F" w14:textId="77777777" w:rsidR="00145C85" w:rsidRDefault="00145C85" w:rsidP="00145C85">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073483E0" w14:textId="77777777" w:rsidR="00145C85" w:rsidRDefault="00145C85" w:rsidP="00145C85">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4B3E5F8"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8A1A6A" w14:textId="77777777" w:rsidR="00145C85" w:rsidRDefault="00145C85" w:rsidP="00145C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23F447" w14:textId="77777777" w:rsidR="00145C85" w:rsidRPr="00EA0173" w:rsidRDefault="00145C85" w:rsidP="00145C85">
            <w:pPr>
              <w:pStyle w:val="TAL"/>
              <w:rPr>
                <w:lang w:eastAsia="zh-CN"/>
              </w:rPr>
            </w:pPr>
            <w:r>
              <w:rPr>
                <w:rFonts w:cs="Arial"/>
                <w:szCs w:val="18"/>
                <w:lang w:eastAsia="zh-CN"/>
              </w:rPr>
              <w:t>This IE shall be present, if available. When present, it shall represent the NGAP cause received from RAN.</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77777777" w:rsidR="00145C85" w:rsidRPr="00EA0173" w:rsidRDefault="00145C85" w:rsidP="00145C85">
            <w:pPr>
              <w:pStyle w:val="TAL"/>
              <w:rPr>
                <w:lang w:eastAsia="zh-CN"/>
              </w:rPr>
            </w:pPr>
            <w:r>
              <w:rPr>
                <w:rFonts w:cs="Arial"/>
                <w:szCs w:val="18"/>
              </w:rPr>
              <w:t xml:space="preserve">This IE shall be present if at least one optional feature defined in subclause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532F14CC" w:rsidR="008F43D4" w:rsidRDefault="008F43D4" w:rsidP="0032057E">
            <w:pPr>
              <w:pStyle w:val="TAN"/>
              <w:rPr>
                <w:rFonts w:cs="Arial"/>
                <w:szCs w:val="18"/>
              </w:rPr>
            </w:pPr>
            <w:r>
              <w:t>NOTE:</w:t>
            </w:r>
            <w:r w:rsidR="00530390">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262" w:name="_Toc3992551"/>
      <w:r>
        <w:t>6.1.6.2.</w:t>
      </w:r>
      <w:r w:rsidR="0011030A">
        <w:t>4</w:t>
      </w:r>
      <w:r w:rsidR="00367646">
        <w:t>3</w:t>
      </w:r>
      <w:r>
        <w:tab/>
        <w:t xml:space="preserve">Type: </w:t>
      </w:r>
      <w:r>
        <w:rPr>
          <w:lang w:eastAsia="zh-CN"/>
        </w:rPr>
        <w:t>UeContextCreateError</w:t>
      </w:r>
      <w:bookmarkEnd w:id="262"/>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263" w:name="_Toc3992552"/>
      <w:r>
        <w:t>6.1.6.2.</w:t>
      </w:r>
      <w:r w:rsidR="0011030A">
        <w:t>4</w:t>
      </w:r>
      <w:r w:rsidR="00367646">
        <w:t>4</w:t>
      </w:r>
      <w:r>
        <w:tab/>
        <w:t>Type: NgRanTargetId</w:t>
      </w:r>
      <w:bookmarkEnd w:id="263"/>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264" w:name="_Toc3992553"/>
      <w:r>
        <w:lastRenderedPageBreak/>
        <w:t>6.1.6.2.4</w:t>
      </w:r>
      <w:r w:rsidR="00367646">
        <w:t>5</w:t>
      </w:r>
      <w:r>
        <w:tab/>
        <w:t>Type: N2InformationTransferError</w:t>
      </w:r>
      <w:bookmarkEnd w:id="264"/>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265" w:name="_Toc3992554"/>
      <w:r>
        <w:rPr>
          <w:lang w:val="en-US"/>
        </w:rPr>
        <w:t>6.1.6.2.4</w:t>
      </w:r>
      <w:r w:rsidR="00367646">
        <w:rPr>
          <w:lang w:val="en-US"/>
        </w:rPr>
        <w:t>6</w:t>
      </w:r>
      <w:r>
        <w:rPr>
          <w:lang w:val="en-US"/>
        </w:rPr>
        <w:tab/>
        <w:t>Type: PWSResponseData</w:t>
      </w:r>
      <w:bookmarkEnd w:id="265"/>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266" w:name="_Toc3992555"/>
      <w:r>
        <w:rPr>
          <w:lang w:val="en-US"/>
        </w:rPr>
        <w:t>6.1.6.2.</w:t>
      </w:r>
      <w:r w:rsidR="00367646">
        <w:rPr>
          <w:lang w:val="en-US"/>
        </w:rPr>
        <w:t>47</w:t>
      </w:r>
      <w:r>
        <w:rPr>
          <w:lang w:val="en-US"/>
        </w:rPr>
        <w:tab/>
        <w:t>Type: PWSErrorData</w:t>
      </w:r>
      <w:bookmarkEnd w:id="266"/>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7777777" w:rsidR="0021391E" w:rsidRDefault="0021391E" w:rsidP="00647BDE">
            <w:pPr>
              <w:pStyle w:val="TAL"/>
              <w:rPr>
                <w:rFonts w:cs="Arial"/>
                <w:szCs w:val="18"/>
                <w:lang w:eastAsia="zh-CN"/>
              </w:rPr>
            </w:pPr>
            <w:r>
              <w:rPr>
                <w:rFonts w:cs="Arial"/>
                <w:szCs w:val="18"/>
                <w:lang w:eastAsia="zh-CN"/>
              </w:rPr>
              <w:t>Represents the cause value for the error that the AMF detected. See subclause 4.3.4.3.2 of 3GPP TS 29.168 [21].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267" w:name="_Toc3992556"/>
      <w:r>
        <w:t>6.1.6.2.</w:t>
      </w:r>
      <w:r w:rsidR="00367646">
        <w:t>48</w:t>
      </w:r>
      <w:r>
        <w:tab/>
      </w:r>
      <w:r w:rsidR="00DF60D7">
        <w:t>Void</w:t>
      </w:r>
      <w:bookmarkEnd w:id="267"/>
    </w:p>
    <w:p w14:paraId="663338F3" w14:textId="77777777" w:rsidR="00682842" w:rsidRDefault="00682842" w:rsidP="004B69C9"/>
    <w:p w14:paraId="561C9F0A" w14:textId="3C567A41" w:rsidR="00CD5780" w:rsidRDefault="00CD5780" w:rsidP="00CD5780">
      <w:pPr>
        <w:pStyle w:val="Heading5"/>
        <w:rPr>
          <w:lang w:eastAsia="zh-CN"/>
        </w:rPr>
      </w:pPr>
      <w:bookmarkStart w:id="268" w:name="_Toc3992557"/>
      <w:r>
        <w:t>6.1.6.2.</w:t>
      </w:r>
      <w:r w:rsidR="00367646">
        <w:t>49</w:t>
      </w:r>
      <w:r>
        <w:tab/>
        <w:t xml:space="preserve">Type: </w:t>
      </w:r>
      <w:r>
        <w:rPr>
          <w:lang w:eastAsia="zh-CN"/>
        </w:rPr>
        <w:t>NgKsi</w:t>
      </w:r>
      <w:bookmarkEnd w:id="268"/>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269" w:name="_Toc3992558"/>
      <w:r>
        <w:lastRenderedPageBreak/>
        <w:t>6.1.6.2.5</w:t>
      </w:r>
      <w:r w:rsidR="00367646">
        <w:t>0</w:t>
      </w:r>
      <w:r>
        <w:tab/>
        <w:t xml:space="preserve">Type: </w:t>
      </w:r>
      <w:r>
        <w:rPr>
          <w:lang w:eastAsia="zh-CN"/>
        </w:rPr>
        <w:t>KeyAmf</w:t>
      </w:r>
      <w:bookmarkEnd w:id="269"/>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270" w:name="_Toc3992559"/>
      <w:r>
        <w:t>6.1.6.2.51</w:t>
      </w:r>
      <w:r>
        <w:tab/>
        <w:t xml:space="preserve">Type: </w:t>
      </w:r>
      <w:r>
        <w:rPr>
          <w:lang w:eastAsia="zh-CN"/>
        </w:rPr>
        <w:t>ExpectedUeBehavior</w:t>
      </w:r>
      <w:bookmarkEnd w:id="270"/>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271" w:name="_Toc3992560"/>
      <w:r>
        <w:t>6.1.6.2.52</w:t>
      </w:r>
      <w:r>
        <w:tab/>
        <w:t xml:space="preserve">Type: </w:t>
      </w:r>
      <w:r>
        <w:rPr>
          <w:lang w:eastAsia="zh-CN"/>
        </w:rPr>
        <w:t>U</w:t>
      </w:r>
      <w:r w:rsidR="00261DC5">
        <w:rPr>
          <w:lang w:eastAsia="zh-CN"/>
        </w:rPr>
        <w:t>e</w:t>
      </w:r>
      <w:r>
        <w:rPr>
          <w:lang w:eastAsia="zh-CN"/>
        </w:rPr>
        <w:t>RegStatusUpdateRspData</w:t>
      </w:r>
      <w:bookmarkEnd w:id="271"/>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272" w:name="_Toc3992561"/>
      <w:r>
        <w:t>6.1.6.2.53</w:t>
      </w:r>
      <w:r>
        <w:tab/>
        <w:t>Type: N2Ran</w:t>
      </w:r>
      <w:r>
        <w:rPr>
          <w:lang w:val="en-US"/>
        </w:rPr>
        <w:t>Information</w:t>
      </w:r>
      <w:bookmarkEnd w:id="272"/>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273" w:name="_Toc3992562"/>
      <w:r>
        <w:t>6.1.6.2.54</w:t>
      </w:r>
      <w:r>
        <w:tab/>
        <w:t xml:space="preserve">Type: </w:t>
      </w:r>
      <w:r>
        <w:rPr>
          <w:lang w:eastAsia="zh-CN"/>
        </w:rPr>
        <w:t>N2InfoNotificationRspData</w:t>
      </w:r>
      <w:bookmarkEnd w:id="273"/>
    </w:p>
    <w:p w14:paraId="427C9EFA" w14:textId="77777777" w:rsidR="0064631F" w:rsidRDefault="0064631F" w:rsidP="0064631F">
      <w:pPr>
        <w:pStyle w:val="TH"/>
      </w:pPr>
      <w:r>
        <w:rPr>
          <w:noProof/>
        </w:rPr>
        <w:t>Table </w:t>
      </w:r>
      <w:r>
        <w:t xml:space="preserve">6.1.6.2.x-1: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777777" w:rsidR="0064631F" w:rsidRDefault="0064631F" w:rsidP="00531AF9">
            <w:pPr>
              <w:pStyle w:val="TAL"/>
              <w:rPr>
                <w:lang w:eastAsia="zh-CN"/>
              </w:rPr>
            </w:pPr>
            <w:r>
              <w:rPr>
                <w:lang w:eastAsia="zh-CN"/>
              </w:rPr>
              <w:t xml:space="preserve">This IE shall be present in the N2InfoNotify response sent by the source AMF to the target AMF during an </w:t>
            </w:r>
          </w:p>
          <w:p w14:paraId="21C96B1D" w14:textId="77777777" w:rsidR="0064631F" w:rsidRDefault="0064631F" w:rsidP="00531AF9">
            <w:pPr>
              <w:pStyle w:val="TAL"/>
              <w:rPr>
                <w:lang w:eastAsia="zh-CN"/>
              </w:rPr>
            </w:pPr>
            <w:r w:rsidRPr="00B954E3">
              <w:t>Inter NG-RAN node N2 based handover procedure</w:t>
            </w:r>
            <w:r>
              <w:t xml:space="preserve"> (see subclause 5.2.2.3.6</w:t>
            </w:r>
            <w:r w:rsidRPr="00B954E3">
              <w:t>.2</w:t>
            </w:r>
            <w:r>
              <w:t xml:space="preserve">), </w:t>
            </w:r>
            <w:r>
              <w:rPr>
                <w:lang w:eastAsia="zh-CN"/>
              </w:rPr>
              <w:t xml:space="preserve">if Secondary Rat Usage Data are available at the source AMF.  </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274" w:name="_Toc3992563"/>
      <w:r>
        <w:rPr>
          <w:lang w:val="en-US"/>
        </w:rPr>
        <w:lastRenderedPageBreak/>
        <w:t>6.1.6.3</w:t>
      </w:r>
      <w:r>
        <w:rPr>
          <w:lang w:val="en-US"/>
        </w:rPr>
        <w:tab/>
        <w:t>Simple data types and enumerations</w:t>
      </w:r>
      <w:bookmarkEnd w:id="274"/>
    </w:p>
    <w:p w14:paraId="4967C240" w14:textId="5503154A" w:rsidR="00515970" w:rsidRDefault="00515970" w:rsidP="00515970">
      <w:pPr>
        <w:pStyle w:val="Heading5"/>
      </w:pPr>
      <w:bookmarkStart w:id="275" w:name="_Toc3992564"/>
      <w:r>
        <w:t>6.1.6.3.1</w:t>
      </w:r>
      <w:r>
        <w:tab/>
        <w:t>Introduction</w:t>
      </w:r>
      <w:bookmarkEnd w:id="275"/>
    </w:p>
    <w:p w14:paraId="2C93FD39" w14:textId="77777777" w:rsidR="00515970" w:rsidRDefault="00515970" w:rsidP="00515970">
      <w:r>
        <w:t>This subclause defines simple data types and enumerations that can be referenced from data structures defined in the previous subclauses.</w:t>
      </w:r>
    </w:p>
    <w:p w14:paraId="446643BB" w14:textId="2DC0F80C" w:rsidR="00515970" w:rsidRDefault="00515970" w:rsidP="00515970">
      <w:pPr>
        <w:pStyle w:val="Heading5"/>
      </w:pPr>
      <w:bookmarkStart w:id="276" w:name="_Toc3992565"/>
      <w:r>
        <w:t>6.1.6.3.2</w:t>
      </w:r>
      <w:r>
        <w:tab/>
        <w:t>Simple data types</w:t>
      </w:r>
      <w:bookmarkEnd w:id="276"/>
      <w:r>
        <w:t xml:space="preserve"> </w:t>
      </w:r>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5936DFD7" w:rsidR="004149BF" w:rsidRDefault="000C673D" w:rsidP="004149BF">
            <w:pPr>
              <w:pStyle w:val="TAL"/>
            </w:pPr>
            <w:r>
              <w:t>I</w:t>
            </w:r>
            <w:r w:rsidR="004149BF">
              <w:t xml:space="preserve">nteger identifying an EPS bearer, within the range 0 to 15, as specified in </w:t>
            </w:r>
            <w:r>
              <w:t xml:space="preserve">subclause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Default="00517FC5" w:rsidP="00517FC5">
            <w:pPr>
              <w:pStyle w:val="TAL"/>
            </w:pPr>
            <w:r>
              <w:t>Unsigned integer identifying the NAS COUNT as specified in 3GPP TS 33.501[</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77777777"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IE as specified in subclause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77777777"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IE as specified in subclause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77777777"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subclause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77777777"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subclause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277" w:name="_Toc3992566"/>
      <w:r>
        <w:t>6.1.6.3.3</w:t>
      </w:r>
      <w:r>
        <w:tab/>
        <w:t xml:space="preserve">Enumeration: </w:t>
      </w:r>
      <w:r w:rsidR="005D0451">
        <w:rPr>
          <w:rFonts w:hint="eastAsia"/>
          <w:lang w:eastAsia="zh-CN"/>
        </w:rPr>
        <w:t>StatusChange</w:t>
      </w:r>
      <w:bookmarkEnd w:id="277"/>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278" w:name="_Toc3992567"/>
      <w:r>
        <w:lastRenderedPageBreak/>
        <w:t>6.1.6.3.4</w:t>
      </w:r>
      <w:r>
        <w:tab/>
        <w:t>Enumeration: N2InformationClass</w:t>
      </w:r>
      <w:bookmarkEnd w:id="278"/>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279" w:name="_Toc3992568"/>
      <w:r>
        <w:t>6.1.6.3.</w:t>
      </w:r>
      <w:r w:rsidR="001B3E0B">
        <w:t>5</w:t>
      </w:r>
      <w:r>
        <w:tab/>
        <w:t>Enumeration: N1MessageClass</w:t>
      </w:r>
      <w:bookmarkEnd w:id="279"/>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280" w:name="_Toc3992569"/>
      <w:r>
        <w:t>6.1.6.3.</w:t>
      </w:r>
      <w:r w:rsidR="001B3E0B">
        <w:t>6</w:t>
      </w:r>
      <w:r>
        <w:tab/>
        <w:t xml:space="preserve">Enumeration: </w:t>
      </w:r>
      <w:r>
        <w:rPr>
          <w:lang w:eastAsia="zh-CN"/>
        </w:rPr>
        <w:t>N1N2MessageTransferCause</w:t>
      </w:r>
      <w:bookmarkEnd w:id="280"/>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281" w:name="_Toc3992570"/>
      <w:r>
        <w:lastRenderedPageBreak/>
        <w:t>6.1.6.3.7</w:t>
      </w:r>
      <w:r w:rsidR="00B6547B">
        <w:tab/>
        <w:t>Enumeration: UeContextTransfer</w:t>
      </w:r>
      <w:r w:rsidR="00B6547B">
        <w:rPr>
          <w:rFonts w:hint="eastAsia"/>
          <w:lang w:eastAsia="zh-CN"/>
        </w:rPr>
        <w:t>Status</w:t>
      </w:r>
      <w:bookmarkEnd w:id="281"/>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282" w:name="_Toc3992571"/>
      <w:r>
        <w:t>6.1.6.3.8</w:t>
      </w:r>
      <w:r>
        <w:tab/>
        <w:t xml:space="preserve">Enumeration: </w:t>
      </w:r>
      <w:r>
        <w:rPr>
          <w:lang w:eastAsia="zh-CN"/>
        </w:rPr>
        <w:t>N2InformationTransferResult</w:t>
      </w:r>
      <w:bookmarkEnd w:id="282"/>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283" w:name="_Toc3992572"/>
      <w:r>
        <w:t>6.1.6.3.9</w:t>
      </w:r>
      <w:r>
        <w:tab/>
        <w:t xml:space="preserve">Enumeration: </w:t>
      </w:r>
      <w:r w:rsidRPr="007B0C8B">
        <w:t>Ciphering</w:t>
      </w:r>
      <w:r>
        <w:rPr>
          <w:lang w:eastAsia="zh-CN"/>
        </w:rPr>
        <w:t>Algorithm</w:t>
      </w:r>
      <w:bookmarkEnd w:id="283"/>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284" w:name="_Toc3992573"/>
      <w:r>
        <w:t>6.1.6.3.10</w:t>
      </w:r>
      <w:r>
        <w:tab/>
        <w:t xml:space="preserve">Enumeration: </w:t>
      </w:r>
      <w:r>
        <w:rPr>
          <w:lang w:eastAsia="zh-CN"/>
        </w:rPr>
        <w:t>IntegrityAlgorithm</w:t>
      </w:r>
      <w:bookmarkEnd w:id="284"/>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285" w:name="_Toc3992574"/>
      <w:r>
        <w:t>6.1.6.3.11</w:t>
      </w:r>
      <w:r>
        <w:tab/>
        <w:t>Enumeration: SmsSupport</w:t>
      </w:r>
      <w:bookmarkEnd w:id="285"/>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286" w:name="_Toc3992575"/>
      <w:r>
        <w:lastRenderedPageBreak/>
        <w:t>6.1.6.3.12</w:t>
      </w:r>
      <w:r>
        <w:tab/>
        <w:t>ScType</w:t>
      </w:r>
      <w:bookmarkEnd w:id="286"/>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287" w:name="_Toc3992576"/>
      <w:r>
        <w:t>6.1.6.3.13</w:t>
      </w:r>
      <w:r>
        <w:tab/>
        <w:t>KeyAmfType</w:t>
      </w:r>
      <w:bookmarkEnd w:id="287"/>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288" w:name="_Toc3992577"/>
      <w:r>
        <w:t>6.1.6.3.14</w:t>
      </w:r>
      <w:r>
        <w:tab/>
        <w:t>Enumeration: TransferReason</w:t>
      </w:r>
      <w:bookmarkEnd w:id="288"/>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289" w:name="_Toc3992578"/>
      <w:r>
        <w:t>6.1.6.3.15</w:t>
      </w:r>
      <w:r>
        <w:tab/>
        <w:t xml:space="preserve">Enumeration: </w:t>
      </w:r>
      <w:r>
        <w:rPr>
          <w:noProof/>
        </w:rPr>
        <w:t>AMPolicyReqTrigger</w:t>
      </w:r>
      <w:bookmarkEnd w:id="289"/>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290" w:name="_Toc3992579"/>
      <w:r>
        <w:t>6.1.6.3.16</w:t>
      </w:r>
      <w:r>
        <w:tab/>
        <w:t>Enumeration: RatSelector</w:t>
      </w:r>
      <w:bookmarkEnd w:id="290"/>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291" w:name="_Toc3992580"/>
      <w:r>
        <w:lastRenderedPageBreak/>
        <w:t>6.1.6.3.17</w:t>
      </w:r>
      <w:r>
        <w:tab/>
        <w:t>Enumeration: NgapIeType</w:t>
      </w:r>
      <w:bookmarkEnd w:id="291"/>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4DF7021F" w:rsidR="00473A8A" w:rsidRDefault="00473A8A" w:rsidP="00473A8A">
      <w:pPr>
        <w:pStyle w:val="Heading5"/>
      </w:pPr>
      <w:bookmarkStart w:id="292" w:name="_Toc3992581"/>
      <w:r>
        <w:t>6.1.6.3.18</w:t>
      </w:r>
      <w:r>
        <w:tab/>
        <w:t>Enumeration: N2InfoNotifyReason</w:t>
      </w:r>
      <w:bookmarkEnd w:id="292"/>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293" w:name="_Toc3992582"/>
      <w:r>
        <w:t>6.1.6.4</w:t>
      </w:r>
      <w:r>
        <w:tab/>
        <w:t>Binary data</w:t>
      </w:r>
      <w:bookmarkEnd w:id="293"/>
    </w:p>
    <w:p w14:paraId="34E06AF8" w14:textId="5EBAE44D" w:rsidR="005629DB" w:rsidRDefault="005629DB" w:rsidP="005629DB">
      <w:pPr>
        <w:pStyle w:val="Heading5"/>
        <w:rPr>
          <w:lang w:val="en-US"/>
        </w:rPr>
      </w:pPr>
      <w:bookmarkStart w:id="294" w:name="_Toc3992583"/>
      <w:r>
        <w:rPr>
          <w:lang w:val="en-US"/>
        </w:rPr>
        <w:t>6.1.6.4.1</w:t>
      </w:r>
      <w:r>
        <w:rPr>
          <w:lang w:val="en-US"/>
        </w:rPr>
        <w:tab/>
        <w:t>Introduction</w:t>
      </w:r>
      <w:bookmarkEnd w:id="294"/>
    </w:p>
    <w:p w14:paraId="2074858F" w14:textId="77777777" w:rsidR="005629DB" w:rsidRDefault="005629DB" w:rsidP="005629DB">
      <w:pPr>
        <w:rPr>
          <w:lang w:val="en-US"/>
        </w:rPr>
      </w:pPr>
      <w:r>
        <w:rPr>
          <w:lang w:val="en-US"/>
        </w:rPr>
        <w:t xml:space="preserve">This subclause defines the binary data that shall be supported in a binary body part in an HTTP multipart message (see subclauses 6.1.2.2.2 and 6.1.2.4). </w:t>
      </w:r>
    </w:p>
    <w:p w14:paraId="31349425" w14:textId="5850AF1F" w:rsidR="005629DB" w:rsidRDefault="005629DB" w:rsidP="005629DB">
      <w:pPr>
        <w:pStyle w:val="Heading5"/>
        <w:rPr>
          <w:lang w:val="en-US"/>
        </w:rPr>
      </w:pPr>
      <w:bookmarkStart w:id="295" w:name="_Toc3992584"/>
      <w:r>
        <w:rPr>
          <w:lang w:val="en-US"/>
        </w:rPr>
        <w:t>6.1.6.4.2</w:t>
      </w:r>
      <w:r>
        <w:rPr>
          <w:lang w:val="en-US"/>
        </w:rPr>
        <w:tab/>
        <w:t>N1 Message Content</w:t>
      </w:r>
      <w:bookmarkEnd w:id="295"/>
      <w:r>
        <w:rPr>
          <w:lang w:val="en-US"/>
        </w:rPr>
        <w:t xml:space="preserve"> </w:t>
      </w:r>
    </w:p>
    <w:p w14:paraId="49241713" w14:textId="77777777"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14:paraId="08960042" w14:textId="77777777" w:rsidR="005629DB" w:rsidRDefault="005629DB" w:rsidP="005629DB">
      <w:pPr>
        <w:rPr>
          <w:lang w:val="en-US"/>
        </w:rPr>
      </w:pPr>
      <w:r>
        <w:rPr>
          <w:lang w:val="en-US"/>
        </w:rPr>
        <w:t xml:space="preserve">N1 Message may encode e.g. the following 5GS NAS messages: </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77777777" w:rsidR="005629DB" w:rsidRDefault="005629DB" w:rsidP="005629DB">
      <w:pPr>
        <w:pStyle w:val="B2"/>
      </w:pPr>
      <w:r>
        <w:rPr>
          <w:lang w:val="en-US"/>
        </w:rPr>
        <w:t>-</w:t>
      </w:r>
      <w:r>
        <w:rPr>
          <w:lang w:val="en-US"/>
        </w:rPr>
        <w:tab/>
        <w:t xml:space="preserve">PDU Session Modification Command (see subclause 8.3.8 of </w:t>
      </w:r>
      <w:r>
        <w:t>3GPP TS 24.501 [</w:t>
      </w:r>
      <w:r w:rsidR="00FF03CA">
        <w:t>11</w:t>
      </w:r>
      <w:r>
        <w:t>]) during network initiated PDU session modification procedure (see subclause 4.3.3 of 3GPP TS 23.502 [3]);</w:t>
      </w:r>
    </w:p>
    <w:p w14:paraId="25C98BE4" w14:textId="77777777" w:rsidR="005629DB" w:rsidRPr="006901C0" w:rsidRDefault="005629DB" w:rsidP="005629DB">
      <w:pPr>
        <w:pStyle w:val="B2"/>
      </w:pPr>
      <w:r>
        <w:t>-</w:t>
      </w:r>
      <w:r>
        <w:tab/>
        <w:t>PDU Session Release Command (see subclause 8.3.13 of 3GPP TS 24.501 [</w:t>
      </w:r>
      <w:r w:rsidR="00FF03CA">
        <w:t>11</w:t>
      </w:r>
      <w:r>
        <w:t>]) during network initiated PDU session release procedure (see subclause 4.3.4 of 3GPP TS 23.502 [3]).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77777777"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subclause 4.13.5.4 </w:t>
      </w:r>
      <w:r>
        <w:t>of 3GPP TS 23.502 [3]).</w:t>
      </w:r>
    </w:p>
    <w:p w14:paraId="720FF433" w14:textId="77777777" w:rsidR="005629DB" w:rsidRDefault="005629DB" w:rsidP="005629DB">
      <w:pPr>
        <w:pStyle w:val="B1"/>
      </w:pPr>
      <w:r>
        <w:t>-</w:t>
      </w:r>
      <w:r>
        <w:tab/>
        <w:t>For message class 5GMM</w:t>
      </w:r>
    </w:p>
    <w:p w14:paraId="69183133" w14:textId="77777777" w:rsidR="005629DB" w:rsidRDefault="005629DB" w:rsidP="005629DB">
      <w:pPr>
        <w:pStyle w:val="B2"/>
      </w:pPr>
      <w:r>
        <w:t>-</w:t>
      </w:r>
      <w:r>
        <w:tab/>
        <w:t>REGISTRATION REQUEST message as specified in see subclause 8.2.5 of 3GPP TS 24.501 [</w:t>
      </w:r>
      <w:r w:rsidR="00FF03CA">
        <w:t>11</w:t>
      </w:r>
      <w:r>
        <w:t>], during registration procedures (see subclause 4.2.2.2 of 3GPP TS 23.502 [3]).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77777777"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14:paraId="7545C979" w14:textId="30165337" w:rsidR="007C5D45" w:rsidRDefault="007C5D45" w:rsidP="007C5D45">
      <w:pPr>
        <w:pStyle w:val="B2"/>
      </w:pPr>
      <w:r>
        <w:t>-</w:t>
      </w:r>
      <w:r>
        <w:tab/>
      </w:r>
      <w:r w:rsidR="00401CE8">
        <w:t>UE STATE INDICATION</w:t>
      </w:r>
      <w:r>
        <w:t xml:space="preserve"> (</w:t>
      </w:r>
      <w:r>
        <w:rPr>
          <w:lang w:val="en-US"/>
        </w:rPr>
        <w:t xml:space="preserve">see Annex D.5.4 of </w:t>
      </w:r>
      <w:r>
        <w:t xml:space="preserve">3GPP TS 24.501 [11]) during UE initiated </w:t>
      </w:r>
      <w:r w:rsidR="00401CE8">
        <w:t>UE state indication</w:t>
      </w:r>
      <w:r>
        <w:t xml:space="preserve"> procedure (see Annex D.2.2 of 3GPP TS 24.501 [11]).</w:t>
      </w:r>
    </w:p>
    <w:p w14:paraId="114F12C8" w14:textId="0D92F668" w:rsidR="005629DB" w:rsidRDefault="005629DB" w:rsidP="005629DB">
      <w:pPr>
        <w:pStyle w:val="Heading5"/>
        <w:rPr>
          <w:lang w:val="en-US"/>
        </w:rPr>
      </w:pPr>
      <w:bookmarkStart w:id="296" w:name="_Toc3992585"/>
      <w:r>
        <w:rPr>
          <w:lang w:val="en-US"/>
        </w:rPr>
        <w:t>6.1.6.4.3</w:t>
      </w:r>
      <w:r>
        <w:rPr>
          <w:lang w:val="en-US"/>
        </w:rPr>
        <w:tab/>
        <w:t>N2 Information Content</w:t>
      </w:r>
      <w:bookmarkEnd w:id="296"/>
      <w:r>
        <w:rPr>
          <w:lang w:val="en-US"/>
        </w:rPr>
        <w:t xml:space="preserve"> </w:t>
      </w:r>
    </w:p>
    <w:p w14:paraId="219044D2" w14:textId="413E2D16" w:rsidR="008F708D" w:rsidRDefault="008F708D" w:rsidP="003D5C4D">
      <w:pPr>
        <w:pStyle w:val="Heading6"/>
      </w:pPr>
      <w:bookmarkStart w:id="297" w:name="_Toc3992586"/>
      <w:r>
        <w:t>6.1.6.4.3.1</w:t>
      </w:r>
      <w:r>
        <w:tab/>
        <w:t>Introduction</w:t>
      </w:r>
      <w:bookmarkEnd w:id="297"/>
    </w:p>
    <w:p w14:paraId="36ACEEAD" w14:textId="77777777" w:rsidR="005629DB" w:rsidRPr="00302A97" w:rsidRDefault="005629DB" w:rsidP="005629DB">
      <w:pPr>
        <w:rPr>
          <w:lang w:val="en-US"/>
        </w:rPr>
      </w:pPr>
      <w:r>
        <w:t>N2 Information shall encode NG Application Protocol (NGAP) IEs, as specified in subclause 9.4 of 3GPP TS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298" w:name="_Toc3992587"/>
      <w:r>
        <w:t>6.1.6.4.3.2</w:t>
      </w:r>
      <w:r>
        <w:tab/>
        <w:t>NGAP IEs</w:t>
      </w:r>
      <w:bookmarkEnd w:id="298"/>
    </w:p>
    <w:p w14:paraId="64BC4201" w14:textId="77777777"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77777777"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77777777"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299" w:name="_Toc3992588"/>
      <w:r>
        <w:t>6.1.6.4.3.3</w:t>
      </w:r>
      <w:r>
        <w:tab/>
        <w:t>NGAP Messages</w:t>
      </w:r>
      <w:bookmarkEnd w:id="299"/>
    </w:p>
    <w:p w14:paraId="4D8EED9B" w14:textId="77777777"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77777777"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7777777" w:rsidR="008F708D" w:rsidRDefault="008F708D" w:rsidP="008F708D">
      <w:r>
        <w:t>For the ASN.1 definition for encoding the WRITE-REPLACE-WARNING-RESPONSE and the PWS-CANCEL-RESPONSE, see subclause 9.4 of 3GPP TS 38.413 [12].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77777777" w:rsidR="008F708D" w:rsidRDefault="008F708D" w:rsidP="00647BDE">
            <w:pPr>
              <w:pStyle w:val="TAH"/>
            </w:pPr>
            <w:r>
              <w:t>(3GPP TS 38.413 [x])</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300" w:name="_Toc3992589"/>
      <w:r>
        <w:t>6.1.7</w:t>
      </w:r>
      <w:r>
        <w:tab/>
        <w:t>Error Handling</w:t>
      </w:r>
      <w:bookmarkEnd w:id="300"/>
    </w:p>
    <w:p w14:paraId="45733C3D" w14:textId="397A3C03" w:rsidR="00CD4700" w:rsidRDefault="00CD4700" w:rsidP="00CD4700">
      <w:pPr>
        <w:pStyle w:val="Heading4"/>
      </w:pPr>
      <w:bookmarkStart w:id="301" w:name="_Toc3992590"/>
      <w:r>
        <w:t>6.1.7.1</w:t>
      </w:r>
      <w:r>
        <w:tab/>
        <w:t>General</w:t>
      </w:r>
      <w:bookmarkEnd w:id="301"/>
    </w:p>
    <w:p w14:paraId="70DABC36" w14:textId="77777777" w:rsidR="00CD4700" w:rsidRDefault="00CD4700" w:rsidP="00CD4700">
      <w:r>
        <w:t xml:space="preserve">HTTP error handling shall be supported as specified in subclause 5.2.4 </w:t>
      </w:r>
      <w:r w:rsidRPr="008C21B1">
        <w:t>of 3GPP TS 29.500 [4]</w:t>
      </w:r>
      <w:r>
        <w:t>.</w:t>
      </w:r>
    </w:p>
    <w:p w14:paraId="12734B79" w14:textId="77777777" w:rsidR="00CD4700" w:rsidRDefault="00CD4700" w:rsidP="00CD4700"/>
    <w:p w14:paraId="6C230B24" w14:textId="1C65EC3B" w:rsidR="00CD4700" w:rsidRDefault="00CD4700" w:rsidP="00CD4700">
      <w:pPr>
        <w:pStyle w:val="Heading4"/>
      </w:pPr>
      <w:bookmarkStart w:id="302" w:name="_Toc3992591"/>
      <w:r>
        <w:t>6.1.7.2</w:t>
      </w:r>
      <w:r>
        <w:tab/>
        <w:t>Protocol Errors</w:t>
      </w:r>
      <w:bookmarkEnd w:id="302"/>
    </w:p>
    <w:p w14:paraId="176F4809" w14:textId="77777777" w:rsidR="00E25480" w:rsidRPr="00020058" w:rsidRDefault="00E25480" w:rsidP="003D5C4D">
      <w:r>
        <w:t>Protocol Error Handling shall be supported as specified in subclause 5.2.7.2 of 3GPP TS 29.500 [4].</w:t>
      </w:r>
    </w:p>
    <w:p w14:paraId="232B40BC" w14:textId="77777777" w:rsidR="00CD4700" w:rsidRDefault="00CD4700" w:rsidP="00CD4700">
      <w:pPr>
        <w:pStyle w:val="PL"/>
      </w:pPr>
    </w:p>
    <w:p w14:paraId="4D5F405E" w14:textId="3B5D37F2" w:rsidR="00CD4700" w:rsidRDefault="00CD4700" w:rsidP="00CD4700">
      <w:pPr>
        <w:pStyle w:val="Heading4"/>
      </w:pPr>
      <w:bookmarkStart w:id="303" w:name="_Toc3992592"/>
      <w:r>
        <w:t>6.1.7.3</w:t>
      </w:r>
      <w:r>
        <w:tab/>
        <w:t>Application Errors</w:t>
      </w:r>
      <w:bookmarkEnd w:id="303"/>
    </w:p>
    <w:p w14:paraId="5A352858" w14:textId="77777777" w:rsidR="00CD4700" w:rsidRDefault="00E25480" w:rsidP="00287154">
      <w:r w:rsidRPr="003518DB">
        <w:t>The common application errors defined in the Table 5.2.7.2-1 in 3GPP TS 29.500 [4]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942"/>
        <w:gridCol w:w="4064"/>
      </w:tblGrid>
      <w:tr w:rsidR="00CD4700" w:rsidRPr="00AE5BA7" w14:paraId="720E85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304" w:name="_Hlk510519236"/>
            <w:r>
              <w:t>Application Error</w:t>
            </w:r>
          </w:p>
        </w:tc>
        <w:tc>
          <w:tcPr>
            <w:tcW w:w="508"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8"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64"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8"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8"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8"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8"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200ADFD" w14:textId="77777777" w:rsidR="00734BEC" w:rsidRDefault="00734BEC" w:rsidP="00734BEC">
            <w:pPr>
              <w:pStyle w:val="TAL"/>
            </w:pPr>
            <w:r>
              <w:rPr>
                <w:rFonts w:hint="eastAsia"/>
              </w:rPr>
              <w:t xml:space="preserve">Allocation of EPS Bearer ID failed due to local policy at the AMF as specified in </w:t>
            </w:r>
            <w:r w:rsidRPr="0080425B">
              <w:t>subclause 4.11.1.4.1 of 3GPP TS 23.502 [3]</w:t>
            </w:r>
            <w:r>
              <w:t>.</w:t>
            </w:r>
          </w:p>
        </w:tc>
      </w:tr>
      <w:tr w:rsidR="00473A25" w:rsidRPr="00AE5BA7" w14:paraId="241132AD"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8"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8"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8"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8"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473A25" w:rsidRPr="00AE5BA7" w14:paraId="664FC616"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51B76F" w14:textId="77777777" w:rsidR="00473A25" w:rsidRPr="0080425B" w:rsidRDefault="00473A25" w:rsidP="00473A25">
            <w:pPr>
              <w:pStyle w:val="TAL"/>
            </w:pPr>
            <w:r>
              <w:t>CONTEXT_NOT_FOUND</w:t>
            </w:r>
          </w:p>
        </w:tc>
        <w:tc>
          <w:tcPr>
            <w:tcW w:w="508" w:type="pct"/>
            <w:tcBorders>
              <w:top w:val="single" w:sz="4" w:space="0" w:color="auto"/>
              <w:left w:val="single" w:sz="4" w:space="0" w:color="auto"/>
              <w:bottom w:val="single" w:sz="4" w:space="0" w:color="auto"/>
              <w:right w:val="single" w:sz="4" w:space="0" w:color="auto"/>
            </w:tcBorders>
          </w:tcPr>
          <w:p w14:paraId="09F70C12" w14:textId="77777777" w:rsidR="00473A25" w:rsidRDefault="00473A25" w:rsidP="00473A25">
            <w:pPr>
              <w:pStyle w:val="TAL"/>
            </w:pPr>
            <w:r>
              <w:t>404 Not Found</w:t>
            </w:r>
          </w:p>
        </w:tc>
        <w:tc>
          <w:tcPr>
            <w:tcW w:w="2164" w:type="pct"/>
            <w:tcBorders>
              <w:top w:val="single" w:sz="4" w:space="0" w:color="auto"/>
              <w:left w:val="single" w:sz="4" w:space="0" w:color="auto"/>
              <w:bottom w:val="single" w:sz="4" w:space="0" w:color="auto"/>
              <w:right w:val="single" w:sz="4" w:space="0" w:color="auto"/>
            </w:tcBorders>
          </w:tcPr>
          <w:p w14:paraId="6596D3FF" w14:textId="77777777" w:rsidR="00473A25" w:rsidRDefault="00473A25" w:rsidP="00473A25">
            <w:pPr>
              <w:pStyle w:val="TAL"/>
            </w:pPr>
            <w:r>
              <w:t>The requested UE Context does not exist on the AMF</w:t>
            </w:r>
          </w:p>
        </w:tc>
      </w:tr>
      <w:tr w:rsidR="00473A25" w:rsidRPr="00AE5BA7" w14:paraId="62FF3C4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D6F1BC7" w14:textId="77777777" w:rsidR="00473A25" w:rsidRDefault="00473A25" w:rsidP="00473A25">
            <w:pPr>
              <w:pStyle w:val="TAL"/>
            </w:pPr>
            <w:r>
              <w:rPr>
                <w:rFonts w:hint="eastAsia"/>
              </w:rPr>
              <w:t>HIGHER_PRIORITY_RE</w:t>
            </w:r>
            <w:r>
              <w:t>QUEST_ONGOING</w:t>
            </w:r>
          </w:p>
        </w:tc>
        <w:tc>
          <w:tcPr>
            <w:tcW w:w="508" w:type="pct"/>
            <w:tcBorders>
              <w:top w:val="single" w:sz="4" w:space="0" w:color="auto"/>
              <w:left w:val="single" w:sz="4" w:space="0" w:color="auto"/>
              <w:bottom w:val="single" w:sz="4" w:space="0" w:color="auto"/>
              <w:right w:val="single" w:sz="4" w:space="0" w:color="auto"/>
            </w:tcBorders>
          </w:tcPr>
          <w:p w14:paraId="4A89565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11C23887" w14:textId="77777777" w:rsidR="00473A25" w:rsidRDefault="00473A25" w:rsidP="00473A25">
            <w:pPr>
              <w:pStyle w:val="TAL"/>
            </w:pPr>
            <w:r>
              <w:t xml:space="preserve">Paging triggered </w:t>
            </w:r>
            <w:r>
              <w:rPr>
                <w:rFonts w:hint="eastAsia"/>
              </w:rPr>
              <w:t xml:space="preserve">N1/N2 transfer </w:t>
            </w:r>
            <w:r>
              <w:t>cannot be initiated since already there is a paging due to a higher priority session ongoing.</w:t>
            </w:r>
          </w:p>
        </w:tc>
      </w:tr>
      <w:tr w:rsidR="00473A25" w:rsidRPr="00AE5BA7" w14:paraId="272922B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4B75FB4" w14:textId="77777777" w:rsidR="00473A25" w:rsidRDefault="00473A25" w:rsidP="00473A25">
            <w:pPr>
              <w:pStyle w:val="TAL"/>
            </w:pPr>
            <w:r w:rsidRPr="0080425B">
              <w:t>TEMPORARY_REJECT_REGISTRATION_ONGOING</w:t>
            </w:r>
          </w:p>
        </w:tc>
        <w:tc>
          <w:tcPr>
            <w:tcW w:w="508" w:type="pct"/>
            <w:tcBorders>
              <w:top w:val="single" w:sz="4" w:space="0" w:color="auto"/>
              <w:left w:val="single" w:sz="4" w:space="0" w:color="auto"/>
              <w:bottom w:val="single" w:sz="4" w:space="0" w:color="auto"/>
              <w:right w:val="single" w:sz="4" w:space="0" w:color="auto"/>
            </w:tcBorders>
          </w:tcPr>
          <w:p w14:paraId="39DF714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C09986B" w14:textId="77777777" w:rsidR="00473A25" w:rsidRDefault="00473A25" w:rsidP="00473A25">
            <w:pPr>
              <w:pStyle w:val="TAL"/>
            </w:pPr>
            <w:r>
              <w:rPr>
                <w:rFonts w:hint="eastAsia"/>
              </w:rPr>
              <w:t>N1/N2 message transfer towards UE / AN cannot be initiated due to an ongoing registration procedure.</w:t>
            </w:r>
          </w:p>
        </w:tc>
      </w:tr>
      <w:tr w:rsidR="00473A25" w:rsidRPr="00AE5BA7" w14:paraId="299C5B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261BF3" w14:textId="77777777" w:rsidR="00473A25" w:rsidRDefault="00473A25" w:rsidP="00473A25">
            <w:pPr>
              <w:pStyle w:val="TAL"/>
            </w:pPr>
            <w:r w:rsidRPr="0080425B">
              <w:t>TEMPORARY_REJECT_</w:t>
            </w:r>
            <w:r>
              <w:t>HANDOVER</w:t>
            </w:r>
            <w:r w:rsidRPr="0080425B">
              <w:t>_ONGOING</w:t>
            </w:r>
          </w:p>
        </w:tc>
        <w:tc>
          <w:tcPr>
            <w:tcW w:w="508" w:type="pct"/>
            <w:tcBorders>
              <w:top w:val="single" w:sz="4" w:space="0" w:color="auto"/>
              <w:left w:val="single" w:sz="4" w:space="0" w:color="auto"/>
              <w:bottom w:val="single" w:sz="4" w:space="0" w:color="auto"/>
              <w:right w:val="single" w:sz="4" w:space="0" w:color="auto"/>
            </w:tcBorders>
          </w:tcPr>
          <w:p w14:paraId="010B2614"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3C076DA" w14:textId="77777777" w:rsidR="00473A25" w:rsidRDefault="00473A25" w:rsidP="00473A25">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473A25" w:rsidRPr="00AE5BA7" w14:paraId="79CBB44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6E7959FC" w14:textId="77777777" w:rsidR="00473A25" w:rsidRPr="0080425B" w:rsidRDefault="00473A25" w:rsidP="00473A25">
            <w:pPr>
              <w:pStyle w:val="TAL"/>
            </w:pPr>
            <w:r>
              <w:t>UE_IN_CM_IDLE_STATE</w:t>
            </w:r>
          </w:p>
        </w:tc>
        <w:tc>
          <w:tcPr>
            <w:tcW w:w="508" w:type="pct"/>
            <w:tcBorders>
              <w:top w:val="single" w:sz="4" w:space="0" w:color="auto"/>
              <w:left w:val="single" w:sz="4" w:space="0" w:color="auto"/>
              <w:bottom w:val="single" w:sz="4" w:space="0" w:color="auto"/>
              <w:right w:val="single" w:sz="4" w:space="0" w:color="auto"/>
            </w:tcBorders>
          </w:tcPr>
          <w:p w14:paraId="407E10B2"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3F534D5D" w14:textId="77777777" w:rsidR="00473A25" w:rsidRDefault="00473A25" w:rsidP="00473A25">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473A25" w:rsidRPr="00AE5BA7" w14:paraId="2B424DE3"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6D13E80" w14:textId="77777777" w:rsidR="00473A25" w:rsidRDefault="00473A25" w:rsidP="00473A25">
            <w:pPr>
              <w:pStyle w:val="TAL"/>
            </w:pPr>
            <w:r w:rsidRPr="00835301">
              <w:t>UE_NOT_REACHABLE</w:t>
            </w:r>
          </w:p>
        </w:tc>
        <w:tc>
          <w:tcPr>
            <w:tcW w:w="508" w:type="pct"/>
            <w:tcBorders>
              <w:top w:val="single" w:sz="4" w:space="0" w:color="auto"/>
              <w:left w:val="single" w:sz="4" w:space="0" w:color="auto"/>
              <w:bottom w:val="single" w:sz="4" w:space="0" w:color="auto"/>
              <w:right w:val="single" w:sz="4" w:space="0" w:color="auto"/>
            </w:tcBorders>
          </w:tcPr>
          <w:p w14:paraId="74577B74" w14:textId="77777777" w:rsidR="00473A25" w:rsidRDefault="00473A25" w:rsidP="00473A25">
            <w:pPr>
              <w:pStyle w:val="TAL"/>
            </w:pPr>
            <w:r>
              <w:rPr>
                <w:rFonts w:hint="eastAsia"/>
              </w:rPr>
              <w:t>5</w:t>
            </w:r>
            <w:r>
              <w:t>04 Gateway Timeout</w:t>
            </w:r>
          </w:p>
        </w:tc>
        <w:tc>
          <w:tcPr>
            <w:tcW w:w="2164" w:type="pct"/>
            <w:tcBorders>
              <w:top w:val="single" w:sz="4" w:space="0" w:color="auto"/>
              <w:left w:val="single" w:sz="4" w:space="0" w:color="auto"/>
              <w:bottom w:val="single" w:sz="4" w:space="0" w:color="auto"/>
              <w:right w:val="single" w:sz="4" w:space="0" w:color="auto"/>
            </w:tcBorders>
          </w:tcPr>
          <w:p w14:paraId="5B2811DE" w14:textId="77777777" w:rsidR="00473A25" w:rsidRDefault="00473A25" w:rsidP="00473A25">
            <w:pPr>
              <w:pStyle w:val="TAL"/>
            </w:pPr>
            <w:r>
              <w:t>T</w:t>
            </w:r>
            <w:r>
              <w:rPr>
                <w:rFonts w:hint="eastAsia"/>
              </w:rPr>
              <w:t xml:space="preserve">he UE is </w:t>
            </w:r>
            <w:r>
              <w:t>not reachable for paging.</w:t>
            </w:r>
          </w:p>
        </w:tc>
      </w:tr>
      <w:bookmarkEnd w:id="304"/>
    </w:tbl>
    <w:p w14:paraId="29B2C7F2" w14:textId="77777777" w:rsidR="00515970" w:rsidRDefault="00515970" w:rsidP="00810AC5"/>
    <w:p w14:paraId="4AAD5785" w14:textId="02C7EC3D" w:rsidR="00F82DE2" w:rsidRDefault="00F82DE2" w:rsidP="00F82DE2">
      <w:pPr>
        <w:pStyle w:val="Heading3"/>
      </w:pPr>
      <w:bookmarkStart w:id="305" w:name="_Toc3992593"/>
      <w:r>
        <w:t>6.1.8</w:t>
      </w:r>
      <w:r>
        <w:tab/>
        <w:t>Feature Negotiation</w:t>
      </w:r>
      <w:bookmarkEnd w:id="305"/>
    </w:p>
    <w:p w14:paraId="77036387" w14:textId="77777777" w:rsidR="00F82DE2" w:rsidRDefault="00F82DE2" w:rsidP="00F82DE2">
      <w:pPr>
        <w:rPr>
          <w:lang w:val="en-US"/>
        </w:rPr>
      </w:pPr>
      <w:r>
        <w:rPr>
          <w:lang w:val="en-US"/>
        </w:rPr>
        <w:t xml:space="preserve">The feature negotiation mechanism specified in subclause 6.6 of 3GPP TS 29.500 [4] shall be used to negotiate the optional features applicable between the AMF and the NF Service Consumer, for the Namf_Communication service, if any. </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77777777" w:rsidR="00F82DE2" w:rsidRDefault="00B1767F" w:rsidP="00B1767F">
      <w:pPr>
        <w:pStyle w:val="B1"/>
        <w:rPr>
          <w:lang w:val="en-US"/>
        </w:rPr>
      </w:pPr>
      <w:r>
        <w:rPr>
          <w:lang w:val="en-US"/>
        </w:rPr>
        <w:t>-</w:t>
      </w:r>
      <w:r>
        <w:rPr>
          <w:lang w:val="en-US"/>
        </w:rPr>
        <w:tab/>
      </w:r>
      <w:r w:rsidR="00F82DE2">
        <w:rPr>
          <w:lang w:val="en-US"/>
        </w:rPr>
        <w:t xml:space="preserve">N1N2MessgeTransfer, as specified in subclause </w:t>
      </w:r>
      <w:r w:rsidR="004244F4">
        <w:rPr>
          <w:lang w:val="en-US"/>
        </w:rPr>
        <w:t>5.2.2.</w:t>
      </w:r>
      <w:r w:rsidR="00E97316">
        <w:rPr>
          <w:lang w:val="en-US"/>
        </w:rPr>
        <w:t>3.1</w:t>
      </w:r>
      <w:r w:rsidR="00F82DE2">
        <w:rPr>
          <w:lang w:val="en-US"/>
        </w:rPr>
        <w:t>;</w:t>
      </w:r>
    </w:p>
    <w:p w14:paraId="792DDC43" w14:textId="77777777" w:rsidR="00E83BB0" w:rsidRDefault="00B1767F" w:rsidP="00B1767F">
      <w:pPr>
        <w:pStyle w:val="B1"/>
        <w:rPr>
          <w:lang w:val="en-US"/>
        </w:rPr>
      </w:pPr>
      <w:r>
        <w:rPr>
          <w:lang w:val="en-US"/>
        </w:rPr>
        <w:t>-</w:t>
      </w:r>
      <w:r>
        <w:rPr>
          <w:lang w:val="en-US"/>
        </w:rPr>
        <w:tab/>
      </w:r>
      <w:r w:rsidR="00E83BB0">
        <w:rPr>
          <w:lang w:val="en-US"/>
        </w:rPr>
        <w:t xml:space="preserve">N1N2MessageSubscribe, as specified in subclause </w:t>
      </w:r>
      <w:r w:rsidR="00C32818">
        <w:rPr>
          <w:lang w:val="en-US"/>
        </w:rPr>
        <w:t>5.2.2.3.3</w:t>
      </w:r>
      <w:r w:rsidR="00E83BB0">
        <w:rPr>
          <w:lang w:val="en-US"/>
        </w:rPr>
        <w:t>;</w:t>
      </w:r>
    </w:p>
    <w:p w14:paraId="6F67F916" w14:textId="77777777" w:rsidR="00E83BB0" w:rsidRDefault="00B1767F" w:rsidP="00B1767F">
      <w:pPr>
        <w:pStyle w:val="B1"/>
        <w:rPr>
          <w:lang w:val="en-US"/>
        </w:rPr>
      </w:pPr>
      <w:r>
        <w:rPr>
          <w:lang w:val="en-US"/>
        </w:rPr>
        <w:t>-</w:t>
      </w:r>
      <w:r>
        <w:rPr>
          <w:lang w:val="en-US"/>
        </w:rPr>
        <w:tab/>
      </w:r>
      <w:r w:rsidR="000072F6">
        <w:rPr>
          <w:lang w:val="en-US"/>
        </w:rPr>
        <w:t xml:space="preserve">NonUeN2InfoSubscribe, as specified in subclause </w:t>
      </w:r>
      <w:r w:rsidR="004A4EE5">
        <w:rPr>
          <w:lang w:val="en-US"/>
        </w:rPr>
        <w:t>5.2.2.4.2</w:t>
      </w:r>
      <w:r w:rsidR="000072F6">
        <w:rPr>
          <w:lang w:val="en-US"/>
        </w:rPr>
        <w:t>;</w:t>
      </w:r>
    </w:p>
    <w:p w14:paraId="02CBBFDA" w14:textId="77777777" w:rsidR="00F82DE2" w:rsidRDefault="00B1767F" w:rsidP="00B1767F">
      <w:pPr>
        <w:pStyle w:val="B1"/>
        <w:rPr>
          <w:lang w:val="en-US"/>
        </w:rPr>
      </w:pPr>
      <w:r>
        <w:rPr>
          <w:lang w:val="en-US"/>
        </w:rPr>
        <w:lastRenderedPageBreak/>
        <w:t>-</w:t>
      </w:r>
      <w:r>
        <w:rPr>
          <w:lang w:val="en-US"/>
        </w:rPr>
        <w:tab/>
      </w:r>
      <w:r w:rsidR="00F82DE2">
        <w:rPr>
          <w:lang w:val="en-US"/>
        </w:rPr>
        <w:t xml:space="preserve">UeContextTransfer, as specified in subclause </w:t>
      </w:r>
      <w:r w:rsidR="00D86D4C">
        <w:rPr>
          <w:lang w:val="en-US"/>
        </w:rPr>
        <w:t>5.2.2.2.1</w:t>
      </w:r>
      <w:r w:rsidR="00F82DE2">
        <w:rPr>
          <w:lang w:val="en-US"/>
        </w:rPr>
        <w:t>;</w:t>
      </w:r>
    </w:p>
    <w:p w14:paraId="5D8BAF3D" w14:textId="77777777" w:rsidR="00F82DE2" w:rsidRDefault="00B1767F" w:rsidP="00B1767F">
      <w:pPr>
        <w:pStyle w:val="B1"/>
        <w:rPr>
          <w:lang w:val="en-US"/>
        </w:rPr>
      </w:pPr>
      <w:r>
        <w:rPr>
          <w:lang w:val="en-US"/>
        </w:rPr>
        <w:t>-</w:t>
      </w:r>
      <w:r>
        <w:rPr>
          <w:lang w:val="en-US"/>
        </w:rPr>
        <w:tab/>
      </w:r>
      <w:r w:rsidR="00F82DE2">
        <w:rPr>
          <w:lang w:val="en-US"/>
        </w:rPr>
        <w:t xml:space="preserve">CreateUEContext, as specified in subclause </w:t>
      </w:r>
      <w:r w:rsidR="007A3958">
        <w:rPr>
          <w:lang w:val="en-US"/>
        </w:rPr>
        <w:t>5.2.2.2.3</w:t>
      </w:r>
    </w:p>
    <w:p w14:paraId="52CE94F9" w14:textId="77777777" w:rsidR="00F82DE2" w:rsidRDefault="00F82DE2" w:rsidP="00F82DE2">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A35EED2" w14:textId="77777777" w:rsidR="00F82DE2" w:rsidRDefault="00F82DE2" w:rsidP="00F82DE2">
      <w:pPr>
        <w:rPr>
          <w:lang w:val="en-US"/>
        </w:rPr>
      </w:pPr>
      <w:r>
        <w:rPr>
          <w:lang w:val="en-US"/>
        </w:rPr>
        <w:t xml:space="preserve">The syntax of the supportedFeatures attribute is defined in subclause 5.2.2 of 3GPP TS 29.571 [13]. </w:t>
      </w:r>
    </w:p>
    <w:p w14:paraId="6217CA60" w14:textId="77777777" w:rsidR="00F82DE2" w:rsidRDefault="00F82DE2" w:rsidP="00F82DE2">
      <w:pPr>
        <w:rPr>
          <w:lang w:val="en-US"/>
        </w:rPr>
      </w:pPr>
      <w:r>
        <w:rPr>
          <w:lang w:val="en-US"/>
        </w:rPr>
        <w:t xml:space="preserve">The following features are defined for the Namf_Communication service. </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7777777"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306" w:name="_Toc3992594"/>
      <w:r>
        <w:rPr>
          <w:lang w:val="en-US"/>
        </w:rPr>
        <w:t>6.1.9</w:t>
      </w:r>
      <w:r>
        <w:rPr>
          <w:lang w:val="en-US"/>
        </w:rPr>
        <w:tab/>
        <w:t>Security</w:t>
      </w:r>
      <w:bookmarkEnd w:id="306"/>
    </w:p>
    <w:p w14:paraId="1CB952D2" w14:textId="3BEB0C97" w:rsidR="00AA2561" w:rsidRDefault="00AA2561" w:rsidP="00AA2561">
      <w:pPr>
        <w:rPr>
          <w:lang w:val="en-US"/>
        </w:rPr>
      </w:pPr>
      <w:r>
        <w:rPr>
          <w:lang w:val="en-US"/>
        </w:rPr>
        <w:t xml:space="preserve">As indicated in 3GPP TS 33.501 [27], the access to the Namf_Communication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0CAAFEE9" w14:textId="434ED74B"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 3GPP TS 29.510 [29], subclause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7E3DD7C1"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"namf-comm"), and it does not define any additional scopes at resource or operation level</w:t>
      </w:r>
      <w:r>
        <w:rPr>
          <w:lang w:val="en-US"/>
        </w:rPr>
        <w:t>.</w:t>
      </w:r>
    </w:p>
    <w:p w14:paraId="786F612A" w14:textId="6B1F625A" w:rsidR="00515970" w:rsidRDefault="00515970" w:rsidP="00170884">
      <w:pPr>
        <w:pStyle w:val="Heading2"/>
      </w:pPr>
      <w:bookmarkStart w:id="307" w:name="_Toc3992595"/>
      <w:r>
        <w:t>6.2</w:t>
      </w:r>
      <w:r>
        <w:tab/>
      </w:r>
      <w:r w:rsidR="00170884" w:rsidRPr="00317982">
        <w:t>Namf_EventExposure</w:t>
      </w:r>
      <w:r>
        <w:t xml:space="preserve"> Service API</w:t>
      </w:r>
      <w:bookmarkEnd w:id="307"/>
      <w:r>
        <w:t xml:space="preserve"> </w:t>
      </w:r>
    </w:p>
    <w:p w14:paraId="63EF72BB" w14:textId="50F85CFF" w:rsidR="00515970" w:rsidRDefault="00170884" w:rsidP="00515970">
      <w:pPr>
        <w:pStyle w:val="Heading3"/>
      </w:pPr>
      <w:bookmarkStart w:id="308" w:name="_Toc3992596"/>
      <w:r>
        <w:t>6.2</w:t>
      </w:r>
      <w:r w:rsidR="00515970">
        <w:t>.1</w:t>
      </w:r>
      <w:r w:rsidR="00515970">
        <w:tab/>
      </w:r>
      <w:r w:rsidR="004B641F">
        <w:t>API URI</w:t>
      </w:r>
      <w:bookmarkEnd w:id="308"/>
    </w:p>
    <w:p w14:paraId="74114E1E" w14:textId="77777777" w:rsidR="000A0FEA" w:rsidRDefault="000A0FEA" w:rsidP="000A0FEA">
      <w:r>
        <w:t>URIs of this API shall have the following root:</w:t>
      </w:r>
    </w:p>
    <w:p w14:paraId="56EEBB19" w14:textId="77777777" w:rsidR="000A0FEA" w:rsidRDefault="000A0FEA" w:rsidP="000A0FEA">
      <w:r>
        <w:t>{apiRoot}/{apiName}/{apiVersion}/</w:t>
      </w:r>
    </w:p>
    <w:p w14:paraId="1F8CA4FF" w14:textId="77777777" w:rsidR="000A0FEA" w:rsidRDefault="000A0FEA" w:rsidP="000A0FEA">
      <w:r>
        <w:t>where</w:t>
      </w:r>
      <w:r w:rsidR="00A9267A" w:rsidRPr="00630AB6">
        <w:t xml:space="preserve"> </w:t>
      </w:r>
      <w:r w:rsidR="00A9267A">
        <w:t>"apiRoot" is defined in subclause 4.4.1 of 3GPP TS 29.501 [5],</w:t>
      </w:r>
      <w:r>
        <w:t xml:space="preserve"> the "apiName" shall be set to "namf-evts" and the "apiVersion" shall be set to "v1" for the current version of this specification.</w:t>
      </w:r>
    </w:p>
    <w:p w14:paraId="71A2883A" w14:textId="462D94BB" w:rsidR="00515970" w:rsidRDefault="00170884" w:rsidP="00515970">
      <w:pPr>
        <w:pStyle w:val="Heading3"/>
      </w:pPr>
      <w:bookmarkStart w:id="309" w:name="_Toc3992597"/>
      <w:r>
        <w:t>6.2</w:t>
      </w:r>
      <w:r w:rsidR="00515970">
        <w:t>.2</w:t>
      </w:r>
      <w:r w:rsidR="00515970">
        <w:tab/>
        <w:t>Usage of HTTP</w:t>
      </w:r>
      <w:bookmarkEnd w:id="309"/>
    </w:p>
    <w:p w14:paraId="0350FEC1" w14:textId="1E46D657" w:rsidR="00515970" w:rsidRDefault="00170884" w:rsidP="00515970">
      <w:pPr>
        <w:pStyle w:val="Heading4"/>
      </w:pPr>
      <w:bookmarkStart w:id="310" w:name="_Toc3992598"/>
      <w:r>
        <w:t>6.2</w:t>
      </w:r>
      <w:r w:rsidR="00515970">
        <w:t>.2.1</w:t>
      </w:r>
      <w:r w:rsidR="00515970">
        <w:tab/>
        <w:t>General</w:t>
      </w:r>
      <w:bookmarkEnd w:id="310"/>
    </w:p>
    <w:p w14:paraId="5549D1F5" w14:textId="77777777" w:rsidR="00B85CC1" w:rsidRDefault="00B85CC1" w:rsidP="00B85CC1">
      <w:r>
        <w:t>HTTP/2, as defined in IETF RFC 7540 [</w:t>
      </w:r>
      <w:r w:rsidR="002F6DB6">
        <w:t>19</w:t>
      </w:r>
      <w:r>
        <w:t>], shall be used as specified in clause 5 of 3GPP TS 29.500 [4].</w:t>
      </w:r>
    </w:p>
    <w:p w14:paraId="0C08856B" w14:textId="77777777"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311" w:name="_Toc3992599"/>
      <w:r>
        <w:lastRenderedPageBreak/>
        <w:t>6.2</w:t>
      </w:r>
      <w:r w:rsidR="00515970">
        <w:t>.2.2</w:t>
      </w:r>
      <w:r w:rsidR="00515970">
        <w:tab/>
        <w:t>HTTP standard headers</w:t>
      </w:r>
      <w:bookmarkEnd w:id="311"/>
    </w:p>
    <w:p w14:paraId="193D11BC" w14:textId="3176445D" w:rsidR="00515970" w:rsidRDefault="00170884" w:rsidP="00515970">
      <w:pPr>
        <w:pStyle w:val="Heading5"/>
        <w:rPr>
          <w:lang w:eastAsia="zh-CN"/>
        </w:rPr>
      </w:pPr>
      <w:bookmarkStart w:id="312" w:name="_Toc3992600"/>
      <w:r>
        <w:t>6.2</w:t>
      </w:r>
      <w:r w:rsidR="00515970">
        <w:t>.2.2.1</w:t>
      </w:r>
      <w:r w:rsidR="00515970">
        <w:rPr>
          <w:lang w:eastAsia="zh-CN"/>
        </w:rPr>
        <w:tab/>
        <w:t>General</w:t>
      </w:r>
      <w:bookmarkEnd w:id="312"/>
    </w:p>
    <w:p w14:paraId="56DE1A8F" w14:textId="77777777" w:rsidR="00C155C0" w:rsidRPr="003558DA" w:rsidRDefault="00C155C0" w:rsidP="00C155C0">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21ADC1CF" w14:textId="1AA1528C" w:rsidR="00515970" w:rsidRDefault="00170884" w:rsidP="00515970">
      <w:pPr>
        <w:pStyle w:val="Heading5"/>
      </w:pPr>
      <w:bookmarkStart w:id="313" w:name="_Toc3992601"/>
      <w:r>
        <w:t>6.2</w:t>
      </w:r>
      <w:r w:rsidR="00515970">
        <w:t>.2.2.2</w:t>
      </w:r>
      <w:r w:rsidR="00515970">
        <w:tab/>
        <w:t>Content type</w:t>
      </w:r>
      <w:bookmarkEnd w:id="313"/>
      <w:r w:rsidR="00515970">
        <w:t xml:space="preserve"> </w:t>
      </w:r>
    </w:p>
    <w:p w14:paraId="21F0DE38" w14:textId="77777777" w:rsidR="00C155C0" w:rsidRDefault="00C155C0" w:rsidP="00C155C0">
      <w:pPr>
        <w:pStyle w:val="Guidance"/>
      </w:pPr>
      <w:r w:rsidRPr="00D03C7C">
        <w:rPr>
          <w:i w:val="0"/>
          <w:color w:val="auto"/>
        </w:rPr>
        <w:t>JSON, IETF RFC 8259 [</w:t>
      </w:r>
      <w:r>
        <w:rPr>
          <w:i w:val="0"/>
          <w:color w:val="auto"/>
        </w:rPr>
        <w:t>8</w:t>
      </w:r>
      <w:r w:rsidRPr="00D03C7C">
        <w:rPr>
          <w:i w:val="0"/>
          <w:color w:val="auto"/>
        </w:rPr>
        <w:t>], shall be used as content type of the HTTP bodies specified in the present specification as specified in subclause 5.4 of 3GPP TS 29.500 [4].</w:t>
      </w:r>
    </w:p>
    <w:p w14:paraId="3089D0C7" w14:textId="4120F388" w:rsidR="00515970" w:rsidRDefault="00170884" w:rsidP="00515970">
      <w:pPr>
        <w:pStyle w:val="Heading4"/>
      </w:pPr>
      <w:bookmarkStart w:id="314" w:name="_Toc3992602"/>
      <w:r>
        <w:t>6.2</w:t>
      </w:r>
      <w:r w:rsidR="00515970">
        <w:t>.2.3</w:t>
      </w:r>
      <w:r w:rsidR="00515970">
        <w:tab/>
        <w:t>HTTP custom headers</w:t>
      </w:r>
      <w:bookmarkEnd w:id="314"/>
    </w:p>
    <w:p w14:paraId="321B323E" w14:textId="4BF0F5DA" w:rsidR="00515970" w:rsidRDefault="00170884" w:rsidP="00515970">
      <w:pPr>
        <w:pStyle w:val="Heading5"/>
        <w:rPr>
          <w:lang w:eastAsia="zh-CN"/>
        </w:rPr>
      </w:pPr>
      <w:bookmarkStart w:id="315" w:name="_Toc3992603"/>
      <w:r>
        <w:t>6.2</w:t>
      </w:r>
      <w:r w:rsidR="00515970">
        <w:t>.2.3.1</w:t>
      </w:r>
      <w:r w:rsidR="00515970">
        <w:rPr>
          <w:lang w:eastAsia="zh-CN"/>
        </w:rPr>
        <w:tab/>
        <w:t>General</w:t>
      </w:r>
      <w:bookmarkEnd w:id="315"/>
    </w:p>
    <w:p w14:paraId="58634718" w14:textId="77777777"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14:paraId="73AB4400" w14:textId="65015E0D" w:rsidR="00515970" w:rsidRDefault="00170884" w:rsidP="00515970">
      <w:pPr>
        <w:pStyle w:val="Heading3"/>
      </w:pPr>
      <w:bookmarkStart w:id="316" w:name="_Toc3992604"/>
      <w:r>
        <w:t>6.2</w:t>
      </w:r>
      <w:r w:rsidR="00515970">
        <w:t>.3</w:t>
      </w:r>
      <w:r w:rsidR="00515970">
        <w:tab/>
        <w:t>Resources</w:t>
      </w:r>
      <w:bookmarkEnd w:id="316"/>
      <w:r w:rsidR="00515970">
        <w:t xml:space="preserve"> </w:t>
      </w:r>
    </w:p>
    <w:p w14:paraId="0C5C9D81" w14:textId="534B2FB6" w:rsidR="00553F2C" w:rsidRDefault="00170884" w:rsidP="00287154">
      <w:pPr>
        <w:pStyle w:val="Heading4"/>
      </w:pPr>
      <w:bookmarkStart w:id="317" w:name="_Toc3992605"/>
      <w:r>
        <w:t>6.2</w:t>
      </w:r>
      <w:r w:rsidR="00515970">
        <w:t>.3.1</w:t>
      </w:r>
      <w:r w:rsidR="00515970">
        <w:tab/>
        <w:t>Overview</w:t>
      </w:r>
      <w:bookmarkEnd w:id="317"/>
    </w:p>
    <w:p w14:paraId="581307BF" w14:textId="77777777" w:rsidR="00E91307" w:rsidRDefault="00E91307" w:rsidP="003B451E">
      <w:pPr>
        <w:pStyle w:val="TH"/>
      </w:pPr>
      <w:r>
        <w:object w:dxaOrig="6825" w:dyaOrig="3210" w14:anchorId="0305DC6B">
          <v:shape id="_x0000_i1056" type="#_x0000_t75" style="width:337.45pt;height:158.6pt" o:ole="">
            <v:imagedata r:id="rId74" o:title=""/>
          </v:shape>
          <o:OLEObject Type="Embed" ProgID="Visio.Drawing.15" ShapeID="_x0000_i1056" DrawAspect="Content" ObjectID="_1614605494"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258AFEB3" w:rsidR="00991C52" w:rsidRPr="00170884" w:rsidRDefault="003547FC" w:rsidP="00021E54">
            <w:pPr>
              <w:pStyle w:val="TAL"/>
              <w:rPr>
                <w:iCs/>
              </w:rPr>
            </w:pPr>
            <w:r w:rsidRPr="00C87BF2">
              <w:t>{apiRoot}/namf-</w:t>
            </w:r>
            <w:r>
              <w:t>evts</w:t>
            </w:r>
            <w:r w:rsidRPr="00C87BF2">
              <w:t>/v1</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7531870B" w:rsidR="00E91307" w:rsidRPr="00170884" w:rsidRDefault="003547FC" w:rsidP="00021E54">
            <w:pPr>
              <w:pStyle w:val="TAL"/>
              <w:rPr>
                <w:iCs/>
              </w:rPr>
            </w:pPr>
            <w:r w:rsidRPr="00C87BF2">
              <w:t>{apiRoot}/namf-</w:t>
            </w:r>
            <w:r>
              <w:t>evts</w:t>
            </w:r>
            <w:r w:rsidRPr="00C87BF2">
              <w:t>/v1</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318" w:name="_Toc3992606"/>
      <w:r>
        <w:lastRenderedPageBreak/>
        <w:t>6.2</w:t>
      </w:r>
      <w:r w:rsidR="00515970">
        <w:t>.3.2</w:t>
      </w:r>
      <w:r w:rsidR="00515970">
        <w:tab/>
        <w:t xml:space="preserve">Resource: </w:t>
      </w:r>
      <w:bookmarkStart w:id="319" w:name="_Hlk504749796"/>
      <w:r w:rsidR="00F16088">
        <w:t>S</w:t>
      </w:r>
      <w:r w:rsidR="00282CF5">
        <w:t>ubscriptions</w:t>
      </w:r>
      <w:bookmarkEnd w:id="319"/>
      <w:r w:rsidR="008F5F3D">
        <w:t xml:space="preserve"> collection</w:t>
      </w:r>
      <w:bookmarkEnd w:id="318"/>
    </w:p>
    <w:p w14:paraId="7CCDCDE7" w14:textId="63D2305E" w:rsidR="00515970" w:rsidRDefault="00170884" w:rsidP="00515970">
      <w:pPr>
        <w:pStyle w:val="Heading5"/>
      </w:pPr>
      <w:bookmarkStart w:id="320" w:name="_Toc3992607"/>
      <w:r>
        <w:t>6.2</w:t>
      </w:r>
      <w:r w:rsidR="00515970">
        <w:t>.3.2.1</w:t>
      </w:r>
      <w:r w:rsidR="00515970">
        <w:tab/>
        <w:t>Description</w:t>
      </w:r>
      <w:bookmarkEnd w:id="320"/>
    </w:p>
    <w:p w14:paraId="7E610BCD" w14:textId="77777777" w:rsidR="00282CF5" w:rsidRDefault="00282CF5" w:rsidP="00282CF5">
      <w:r>
        <w:t>This resource represents a collection of subscriptions created by NF service consumers of Namf_EventExposure service.</w:t>
      </w:r>
    </w:p>
    <w:p w14:paraId="6C0EC576" w14:textId="77777777" w:rsidR="007138DD" w:rsidRDefault="007138DD" w:rsidP="007138DD">
      <w:r>
        <w:t>This resource is modelled as the Collection resource archetype (see subclause C.2 of 3GPP TS 29.501 [5]).</w:t>
      </w:r>
    </w:p>
    <w:p w14:paraId="0DBA21CD" w14:textId="36E0A401" w:rsidR="00515970" w:rsidRDefault="00170884" w:rsidP="00515970">
      <w:pPr>
        <w:pStyle w:val="Heading5"/>
      </w:pPr>
      <w:bookmarkStart w:id="321" w:name="_Toc3992608"/>
      <w:r>
        <w:t>6.2</w:t>
      </w:r>
      <w:r w:rsidR="00515970">
        <w:t>.3.2.2</w:t>
      </w:r>
      <w:r w:rsidR="00515970">
        <w:tab/>
        <w:t>Resource Definition</w:t>
      </w:r>
      <w:bookmarkEnd w:id="321"/>
    </w:p>
    <w:p w14:paraId="38AF7889" w14:textId="77777777" w:rsidR="00515970" w:rsidRDefault="00515970" w:rsidP="00515970">
      <w:r>
        <w:t xml:space="preserve">Resource URI: </w:t>
      </w:r>
      <w:r w:rsidR="00282CF5">
        <w:rPr>
          <w:b/>
        </w:rPr>
        <w:t>{apiRoot}/namf-evts/v1/subscriptions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77777777" w:rsidR="00282CF5" w:rsidRDefault="00282CF5" w:rsidP="00282CF5">
            <w:pPr>
              <w:pStyle w:val="TAL"/>
            </w:pPr>
            <w:r>
              <w:t>See subclause 6.2.1</w:t>
            </w:r>
          </w:p>
        </w:tc>
      </w:tr>
    </w:tbl>
    <w:p w14:paraId="785BFE36" w14:textId="77777777" w:rsidR="00515970" w:rsidRDefault="00515970" w:rsidP="003B451E"/>
    <w:p w14:paraId="7C3467C8" w14:textId="4A0790C8" w:rsidR="00515970" w:rsidRDefault="00170884" w:rsidP="00515970">
      <w:pPr>
        <w:pStyle w:val="Heading5"/>
      </w:pPr>
      <w:bookmarkStart w:id="322" w:name="_Toc3992609"/>
      <w:r>
        <w:t>6.2</w:t>
      </w:r>
      <w:r w:rsidR="00515970">
        <w:t>.3.2.3</w:t>
      </w:r>
      <w:r w:rsidR="00515970">
        <w:tab/>
        <w:t>Resource Standard Methods</w:t>
      </w:r>
      <w:bookmarkEnd w:id="322"/>
    </w:p>
    <w:p w14:paraId="017E61C4" w14:textId="0F67A506" w:rsidR="00515970" w:rsidRDefault="00170884" w:rsidP="00515970">
      <w:pPr>
        <w:pStyle w:val="Heading6"/>
      </w:pPr>
      <w:bookmarkStart w:id="323" w:name="_Toc3992610"/>
      <w:r>
        <w:t>6.2</w:t>
      </w:r>
      <w:r w:rsidR="00515970">
        <w:t>.3.2.3.1</w:t>
      </w:r>
      <w:r w:rsidR="00515970">
        <w:tab/>
      </w:r>
      <w:r w:rsidR="00282CF5">
        <w:t>POST</w:t>
      </w:r>
      <w:bookmarkEnd w:id="323"/>
    </w:p>
    <w:p w14:paraId="6879444A" w14:textId="77777777" w:rsidR="00515970" w:rsidRDefault="00515970" w:rsidP="00515970">
      <w:r>
        <w:t xml:space="preserve">This method shall support the URI query parameters specified in table </w:t>
      </w:r>
      <w:r w:rsidR="00170884">
        <w:t>6.2</w:t>
      </w:r>
      <w:r>
        <w:t>.3.2.3.1-1.</w:t>
      </w:r>
    </w:p>
    <w:p w14:paraId="0F3DAB8B" w14:textId="77777777"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77777777"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77777777" w:rsidR="00707A0B" w:rsidRDefault="00707A0B" w:rsidP="00707A0B">
            <w:pPr>
              <w:pStyle w:val="TAL"/>
            </w:pPr>
            <w:r>
              <w:t xml:space="preserve"> </w:t>
            </w: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324" w:name="_Toc3992611"/>
      <w:r>
        <w:t>6.2</w:t>
      </w:r>
      <w:r w:rsidR="00515970">
        <w:t>.3.2.4</w:t>
      </w:r>
      <w:r w:rsidR="00515970">
        <w:tab/>
        <w:t>Resource Custom Operations</w:t>
      </w:r>
      <w:bookmarkEnd w:id="324"/>
    </w:p>
    <w:p w14:paraId="143DE4EA" w14:textId="77777777" w:rsidR="00515970" w:rsidRDefault="007C3697" w:rsidP="00515970">
      <w:r>
        <w:t>None.</w:t>
      </w:r>
    </w:p>
    <w:p w14:paraId="2583951D" w14:textId="4709D245" w:rsidR="00515970" w:rsidRDefault="00170884" w:rsidP="00515970">
      <w:pPr>
        <w:pStyle w:val="Heading4"/>
      </w:pPr>
      <w:bookmarkStart w:id="325" w:name="_Toc3992612"/>
      <w:r>
        <w:lastRenderedPageBreak/>
        <w:t>6.2</w:t>
      </w:r>
      <w:r w:rsidR="00515970">
        <w:t>.3.3</w:t>
      </w:r>
      <w:r w:rsidR="00515970">
        <w:tab/>
        <w:t xml:space="preserve">Resource: </w:t>
      </w:r>
      <w:r w:rsidR="003F2EF8" w:rsidRPr="003F2EF8">
        <w:t xml:space="preserve"> </w:t>
      </w:r>
      <w:r w:rsidR="00F16088">
        <w:t>Individual s</w:t>
      </w:r>
      <w:r w:rsidR="003F2EF8">
        <w:t>ubscription</w:t>
      </w:r>
      <w:bookmarkEnd w:id="325"/>
    </w:p>
    <w:p w14:paraId="43FC448A" w14:textId="3D6130AD" w:rsidR="003F2EF8" w:rsidRDefault="003F2EF8" w:rsidP="003F2EF8">
      <w:pPr>
        <w:pStyle w:val="Heading5"/>
      </w:pPr>
      <w:bookmarkStart w:id="326" w:name="_Toc3992613"/>
      <w:r>
        <w:t>6.2.3.3.1</w:t>
      </w:r>
      <w:r>
        <w:tab/>
        <w:t>Description</w:t>
      </w:r>
      <w:bookmarkEnd w:id="326"/>
    </w:p>
    <w:p w14:paraId="3FDE3527" w14:textId="77777777" w:rsidR="003F2EF8" w:rsidRDefault="003F2EF8" w:rsidP="003F2EF8">
      <w:r>
        <w:t>This resource represents an individual of subscription created by NF service consumers of Namf_EventExposure service.</w:t>
      </w:r>
    </w:p>
    <w:p w14:paraId="4AA9FCE6" w14:textId="77777777" w:rsidR="007138DD" w:rsidRDefault="007138DD" w:rsidP="007138DD">
      <w:r>
        <w:t>This resource is modelled as the Document resource archetype (see subclause C.1 of 3GPP TS 29.501 [5]).</w:t>
      </w:r>
    </w:p>
    <w:p w14:paraId="7657D453" w14:textId="6E31661F" w:rsidR="003F2EF8" w:rsidRDefault="003F2EF8" w:rsidP="003F2EF8">
      <w:pPr>
        <w:pStyle w:val="Heading5"/>
      </w:pPr>
      <w:bookmarkStart w:id="327" w:name="_Toc3992614"/>
      <w:r>
        <w:t>6.2.3.3.2</w:t>
      </w:r>
      <w:r>
        <w:tab/>
        <w:t>Resource Definition</w:t>
      </w:r>
      <w:bookmarkEnd w:id="327"/>
    </w:p>
    <w:p w14:paraId="22796D04" w14:textId="77777777" w:rsidR="003F2EF8" w:rsidRDefault="003F2EF8" w:rsidP="003F2EF8">
      <w:r>
        <w:t xml:space="preserve">Resource URI: </w:t>
      </w:r>
      <w:r>
        <w:rPr>
          <w:b/>
        </w:rPr>
        <w:t>{apiRoot}/namf-evts/v1/subscriptions/{subscriptionId}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77777777" w:rsidR="003F2EF8" w:rsidRDefault="003F2EF8" w:rsidP="00D668ED">
            <w:pPr>
              <w:pStyle w:val="TAL"/>
            </w:pPr>
            <w:r>
              <w:t>See subclause 6.2.1</w:t>
            </w:r>
          </w:p>
        </w:tc>
      </w:tr>
      <w:tr w:rsidR="003F2EF8"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3F2EF8" w:rsidRDefault="003F2EF8" w:rsidP="00D668ED">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3F2EF8" w:rsidRDefault="003F2EF8" w:rsidP="00D668ED">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328" w:name="_Toc3992615"/>
      <w:r>
        <w:t>6.2.3.3.3</w:t>
      </w:r>
      <w:r>
        <w:tab/>
        <w:t>Resource Standard Methods</w:t>
      </w:r>
      <w:bookmarkEnd w:id="328"/>
    </w:p>
    <w:p w14:paraId="4E79188E" w14:textId="3665F654" w:rsidR="003F2EF8" w:rsidRDefault="003F2EF8" w:rsidP="003F2EF8">
      <w:pPr>
        <w:pStyle w:val="Heading6"/>
      </w:pPr>
      <w:bookmarkStart w:id="329" w:name="_Toc3992616"/>
      <w:r>
        <w:t>6.2.3.3.3.1</w:t>
      </w:r>
      <w:r>
        <w:tab/>
        <w:t>PATCH</w:t>
      </w:r>
      <w:bookmarkEnd w:id="329"/>
    </w:p>
    <w:p w14:paraId="16AFDFDF" w14:textId="77777777" w:rsidR="003F2EF8" w:rsidRDefault="003F2EF8" w:rsidP="003F2EF8">
      <w:r>
        <w:t>This method shall support the URI query parameters specified in table 6.2.3.3.3.1-1.</w:t>
      </w:r>
    </w:p>
    <w:p w14:paraId="742C3125" w14:textId="77777777"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7777777"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77777777" w:rsidR="006D13B7" w:rsidRDefault="006D13B7" w:rsidP="006D13B7">
            <w:pPr>
              <w:pStyle w:val="TAL"/>
            </w:pPr>
            <w:r>
              <w:t xml:space="preserve"> </w:t>
            </w: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77777777" w:rsidR="006D13B7" w:rsidRDefault="006D13B7" w:rsidP="006D13B7">
            <w:pPr>
              <w:pStyle w:val="TAL"/>
            </w:pPr>
            <w:r>
              <w:t xml:space="preserve"> </w:t>
            </w: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330" w:name="_Toc3992617"/>
      <w:r>
        <w:lastRenderedPageBreak/>
        <w:t>6.2.3.3.3.2</w:t>
      </w:r>
      <w:r>
        <w:tab/>
        <w:t>DELETE</w:t>
      </w:r>
      <w:bookmarkEnd w:id="330"/>
    </w:p>
    <w:p w14:paraId="75433890" w14:textId="77777777" w:rsidR="003F2EF8" w:rsidRDefault="003F2EF8" w:rsidP="003F2EF8">
      <w:r>
        <w:t>This method shall support the URI query parameters specified in table 6.2.3.3.3.2-1.</w:t>
      </w:r>
    </w:p>
    <w:p w14:paraId="2EDDF2A9" w14:textId="77777777"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7777777"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77777777" w:rsidR="003D4E8C" w:rsidRDefault="003D4E8C" w:rsidP="003D4E8C">
            <w:pPr>
              <w:pStyle w:val="TAL"/>
            </w:pPr>
            <w:r>
              <w:t xml:space="preserve"> </w:t>
            </w: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331" w:name="_Toc3992618"/>
      <w:r>
        <w:t>6.2.3.3.4</w:t>
      </w:r>
      <w:r>
        <w:tab/>
        <w:t>Resource Custom Operations</w:t>
      </w:r>
      <w:bookmarkEnd w:id="331"/>
    </w:p>
    <w:p w14:paraId="45F058FF" w14:textId="77777777" w:rsidR="003F2EF8" w:rsidRDefault="003F2EF8" w:rsidP="003F2EF8">
      <w:r>
        <w:t>None.</w:t>
      </w:r>
    </w:p>
    <w:p w14:paraId="3092FD8A" w14:textId="33DE50F9" w:rsidR="00515970" w:rsidRDefault="00170884" w:rsidP="00515970">
      <w:pPr>
        <w:pStyle w:val="Heading3"/>
      </w:pPr>
      <w:bookmarkStart w:id="332" w:name="_Toc3992619"/>
      <w:r>
        <w:t>6.2</w:t>
      </w:r>
      <w:r w:rsidR="00515970">
        <w:t>.4</w:t>
      </w:r>
      <w:r w:rsidR="00515970">
        <w:tab/>
        <w:t>Custom Operations without associated resources</w:t>
      </w:r>
      <w:bookmarkEnd w:id="332"/>
      <w:r w:rsidR="00515970">
        <w:t xml:space="preserve"> </w:t>
      </w:r>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333" w:name="_Toc3992620"/>
      <w:r>
        <w:t>6.2</w:t>
      </w:r>
      <w:r w:rsidR="00515970">
        <w:t>.5</w:t>
      </w:r>
      <w:r w:rsidR="00515970">
        <w:tab/>
        <w:t>Notifications</w:t>
      </w:r>
      <w:bookmarkEnd w:id="333"/>
    </w:p>
    <w:p w14:paraId="7AB3F860" w14:textId="1B84E948" w:rsidR="00515970" w:rsidRDefault="00170884" w:rsidP="00515970">
      <w:pPr>
        <w:pStyle w:val="Heading4"/>
      </w:pPr>
      <w:bookmarkStart w:id="334" w:name="_Toc3992621"/>
      <w:r>
        <w:t>6.2</w:t>
      </w:r>
      <w:r w:rsidR="00515970">
        <w:t>.5.1</w:t>
      </w:r>
      <w:r w:rsidR="00515970">
        <w:tab/>
        <w:t>General</w:t>
      </w:r>
      <w:bookmarkEnd w:id="334"/>
    </w:p>
    <w:p w14:paraId="654C7C6D" w14:textId="73326FEF" w:rsidR="00515970" w:rsidRDefault="00170884" w:rsidP="00515970">
      <w:pPr>
        <w:pStyle w:val="Heading4"/>
      </w:pPr>
      <w:bookmarkStart w:id="335" w:name="_Toc3992622"/>
      <w:r>
        <w:t>6.2</w:t>
      </w:r>
      <w:r w:rsidR="00515970">
        <w:t>.5.2</w:t>
      </w:r>
      <w:r w:rsidR="003F6B0D">
        <w:tab/>
      </w:r>
      <w:r w:rsidR="005D64DF">
        <w:t>AMF Event Notification</w:t>
      </w:r>
      <w:bookmarkEnd w:id="335"/>
    </w:p>
    <w:p w14:paraId="424E3DAF" w14:textId="77777777"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65E4B4AB" w:rsidR="005D64DF" w:rsidRDefault="005D64DF" w:rsidP="005D64DF">
      <w:pPr>
        <w:pStyle w:val="Heading5"/>
      </w:pPr>
      <w:bookmarkStart w:id="336" w:name="_Toc3992623"/>
      <w:r>
        <w:t>6.2.5.2.1</w:t>
      </w:r>
      <w:r>
        <w:tab/>
        <w:t>Notification Definition</w:t>
      </w:r>
      <w:bookmarkEnd w:id="336"/>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337" w:name="_Toc3992624"/>
      <w:r>
        <w:lastRenderedPageBreak/>
        <w:t>6.2.5.2.3</w:t>
      </w:r>
      <w:r>
        <w:tab/>
        <w:t>Notification Standard Methods</w:t>
      </w:r>
      <w:bookmarkEnd w:id="337"/>
    </w:p>
    <w:p w14:paraId="058B12E4" w14:textId="19C3F7AB" w:rsidR="005D64DF" w:rsidRDefault="005D64DF" w:rsidP="005D64DF">
      <w:pPr>
        <w:pStyle w:val="Heading6"/>
      </w:pPr>
      <w:bookmarkStart w:id="338" w:name="_Toc3992625"/>
      <w:r>
        <w:t>6.2.5.2.3.1</w:t>
      </w:r>
      <w:r>
        <w:tab/>
        <w:t>POST</w:t>
      </w:r>
      <w:bookmarkEnd w:id="338"/>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339" w:name="_Toc3992626"/>
      <w:r>
        <w:t>6.2</w:t>
      </w:r>
      <w:r w:rsidR="00515970">
        <w:t>.6</w:t>
      </w:r>
      <w:r w:rsidR="00515970">
        <w:tab/>
        <w:t>Data Model</w:t>
      </w:r>
      <w:bookmarkEnd w:id="339"/>
    </w:p>
    <w:p w14:paraId="3449D201" w14:textId="16023344" w:rsidR="00515970" w:rsidRDefault="00170884" w:rsidP="00515970">
      <w:pPr>
        <w:pStyle w:val="Heading4"/>
      </w:pPr>
      <w:bookmarkStart w:id="340" w:name="_Toc3992627"/>
      <w:r>
        <w:t>6.2</w:t>
      </w:r>
      <w:r w:rsidR="00515970">
        <w:t>.</w:t>
      </w:r>
      <w:r>
        <w:t>6.</w:t>
      </w:r>
      <w:r w:rsidR="00D17D85">
        <w:t>1</w:t>
      </w:r>
      <w:r w:rsidR="00515970">
        <w:tab/>
        <w:t>General</w:t>
      </w:r>
      <w:bookmarkEnd w:id="340"/>
    </w:p>
    <w:p w14:paraId="0F0A3826" w14:textId="77777777" w:rsidR="00515970" w:rsidRDefault="00515970" w:rsidP="00515970">
      <w:r>
        <w:t>This subclause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Default="00515970" w:rsidP="00515970">
            <w:pPr>
              <w:pStyle w:val="TAH"/>
            </w:pPr>
            <w:r>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4CB5405D"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5AE33DE" w14:textId="77777777" w:rsidR="00EC40B2" w:rsidRDefault="00EC40B2" w:rsidP="00EC40B2">
            <w:pPr>
              <w:pStyle w:val="TAL"/>
            </w:pPr>
            <w:r w:rsidRPr="004F6CF1">
              <w:t>SubscribedData</w:t>
            </w:r>
          </w:p>
        </w:tc>
        <w:tc>
          <w:tcPr>
            <w:tcW w:w="1736" w:type="dxa"/>
            <w:tcBorders>
              <w:top w:val="single" w:sz="4" w:space="0" w:color="auto"/>
              <w:left w:val="single" w:sz="4" w:space="0" w:color="auto"/>
              <w:bottom w:val="single" w:sz="4" w:space="0" w:color="auto"/>
              <w:right w:val="single" w:sz="4" w:space="0" w:color="auto"/>
            </w:tcBorders>
          </w:tcPr>
          <w:p w14:paraId="1708A5F1" w14:textId="3C9208A0" w:rsidR="00EC40B2" w:rsidRPr="004F6CF1" w:rsidRDefault="00EC40B2" w:rsidP="00EC40B2">
            <w:pPr>
              <w:pStyle w:val="TAL"/>
            </w:pPr>
            <w:r w:rsidRPr="004F6CF1">
              <w:t>6.2.6.2.10</w:t>
            </w:r>
          </w:p>
        </w:tc>
        <w:tc>
          <w:tcPr>
            <w:tcW w:w="4600" w:type="dxa"/>
            <w:tcBorders>
              <w:top w:val="single" w:sz="4" w:space="0" w:color="auto"/>
              <w:left w:val="single" w:sz="4" w:space="0" w:color="auto"/>
              <w:bottom w:val="single" w:sz="4" w:space="0" w:color="auto"/>
              <w:right w:val="single" w:sz="4" w:space="0" w:color="auto"/>
            </w:tcBorders>
          </w:tcPr>
          <w:p w14:paraId="41D2BD4E" w14:textId="77777777" w:rsidR="00EC40B2" w:rsidRPr="004F6CF1" w:rsidRDefault="00EC40B2" w:rsidP="00EC40B2">
            <w:pPr>
              <w:pStyle w:val="TAL"/>
              <w:rPr>
                <w:rFonts w:cs="Arial"/>
                <w:szCs w:val="18"/>
              </w:rPr>
            </w:pPr>
            <w:r w:rsidRPr="004F6CF1">
              <w:rPr>
                <w:rFonts w:cs="Arial"/>
                <w:szCs w:val="18"/>
              </w:rPr>
              <w:t>Represents the subscribed data received from UDM</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13508D5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464FC502" w14:textId="77777777" w:rsidR="00745343" w:rsidRPr="004F6CF1" w:rsidRDefault="00745343" w:rsidP="00745343">
            <w:pPr>
              <w:pStyle w:val="TAL"/>
            </w:pPr>
            <w:r w:rsidRPr="004F6CF1">
              <w:t>SubscribedDataFilter</w:t>
            </w:r>
          </w:p>
        </w:tc>
        <w:tc>
          <w:tcPr>
            <w:tcW w:w="1736" w:type="dxa"/>
            <w:tcBorders>
              <w:top w:val="single" w:sz="4" w:space="0" w:color="auto"/>
              <w:left w:val="single" w:sz="4" w:space="0" w:color="auto"/>
              <w:bottom w:val="single" w:sz="4" w:space="0" w:color="auto"/>
              <w:right w:val="single" w:sz="4" w:space="0" w:color="auto"/>
            </w:tcBorders>
          </w:tcPr>
          <w:p w14:paraId="7D45CA5F" w14:textId="77777777" w:rsidR="00745343" w:rsidRPr="004F6CF1" w:rsidRDefault="00745343" w:rsidP="00745343">
            <w:pPr>
              <w:pStyle w:val="TAL"/>
            </w:pPr>
            <w:r w:rsidRPr="004F6CF1">
              <w:t>6.2.6.3.6</w:t>
            </w:r>
          </w:p>
        </w:tc>
        <w:tc>
          <w:tcPr>
            <w:tcW w:w="4600" w:type="dxa"/>
            <w:tcBorders>
              <w:top w:val="single" w:sz="4" w:space="0" w:color="auto"/>
              <w:left w:val="single" w:sz="4" w:space="0" w:color="auto"/>
              <w:bottom w:val="single" w:sz="4" w:space="0" w:color="auto"/>
              <w:right w:val="single" w:sz="4" w:space="0" w:color="auto"/>
            </w:tcBorders>
          </w:tcPr>
          <w:p w14:paraId="797186E2" w14:textId="77777777" w:rsidR="00745343" w:rsidRPr="004F6CF1" w:rsidRDefault="00745343" w:rsidP="00745343">
            <w:pPr>
              <w:pStyle w:val="TAL"/>
              <w:rPr>
                <w:rFonts w:cs="Arial"/>
                <w:szCs w:val="18"/>
              </w:rPr>
            </w:pPr>
            <w:r w:rsidRPr="004F6CF1">
              <w:rPr>
                <w:rFonts w:cs="Arial"/>
                <w:szCs w:val="18"/>
              </w:rPr>
              <w:t>Describes the supported filters of SUBSCRIBED_DATA_REPORT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77777777"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341" w:name="_Toc3992628"/>
      <w:r>
        <w:rPr>
          <w:lang w:val="en-US"/>
        </w:rPr>
        <w:t>6.2</w:t>
      </w:r>
      <w:r w:rsidR="00515970">
        <w:rPr>
          <w:lang w:val="en-US"/>
        </w:rPr>
        <w:t>.6.2</w:t>
      </w:r>
      <w:r w:rsidR="00515970">
        <w:rPr>
          <w:lang w:val="en-US"/>
        </w:rPr>
        <w:tab/>
        <w:t>Structured data types</w:t>
      </w:r>
      <w:bookmarkEnd w:id="341"/>
    </w:p>
    <w:p w14:paraId="6D8F951D" w14:textId="76BE8DFB" w:rsidR="00515970" w:rsidRDefault="00170884" w:rsidP="00515970">
      <w:pPr>
        <w:pStyle w:val="Heading5"/>
      </w:pPr>
      <w:bookmarkStart w:id="342" w:name="_Toc3992629"/>
      <w:r>
        <w:t>6.2</w:t>
      </w:r>
      <w:r w:rsidR="00515970">
        <w:t>.6.2.1</w:t>
      </w:r>
      <w:r w:rsidR="00515970">
        <w:tab/>
        <w:t>Introduction</w:t>
      </w:r>
      <w:bookmarkEnd w:id="342"/>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343" w:name="_Toc3992630"/>
      <w:r>
        <w:lastRenderedPageBreak/>
        <w:t>6.2</w:t>
      </w:r>
      <w:r w:rsidR="00515970">
        <w:t>.6.2.2</w:t>
      </w:r>
      <w:r w:rsidR="00515970">
        <w:tab/>
        <w:t xml:space="preserve">Type: </w:t>
      </w:r>
      <w:r w:rsidR="00F11A55">
        <w:t>AmfEventSubscription</w:t>
      </w:r>
      <w:bookmarkEnd w:id="343"/>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344" w:name="_Toc3992631"/>
      <w:r>
        <w:lastRenderedPageBreak/>
        <w:t>6.2</w:t>
      </w:r>
      <w:r w:rsidR="00515970">
        <w:t>.6.2.3</w:t>
      </w:r>
      <w:r w:rsidR="00515970">
        <w:tab/>
        <w:t xml:space="preserve">Type: </w:t>
      </w:r>
      <w:r w:rsidR="00F11A55">
        <w:t>AmfEvent</w:t>
      </w:r>
      <w:bookmarkEnd w:id="344"/>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83413E" w:rsidRPr="004F6CF1" w14:paraId="15CE0688"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57993A2D" w14:textId="77777777" w:rsidR="0083413E" w:rsidRPr="004F6CF1" w:rsidRDefault="0083413E" w:rsidP="0083413E">
            <w:pPr>
              <w:pStyle w:val="TAL"/>
            </w:pPr>
            <w:r w:rsidRPr="004F6CF1">
              <w:t>subscribedDataFilter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2C59B98C" w14:textId="77777777" w:rsidR="0083413E" w:rsidRPr="004F6CF1" w:rsidRDefault="00B7245B" w:rsidP="0083413E">
            <w:pPr>
              <w:pStyle w:val="TAL"/>
            </w:pPr>
            <w:r>
              <w:t>array(</w:t>
            </w:r>
            <w:r w:rsidR="0083413E" w:rsidRPr="004F6CF1">
              <w:t>SubscribedDataFilter</w:t>
            </w:r>
            <w:r>
              <w:t>)</w:t>
            </w:r>
          </w:p>
        </w:tc>
        <w:tc>
          <w:tcPr>
            <w:tcW w:w="422" w:type="dxa"/>
            <w:tcBorders>
              <w:top w:val="single" w:sz="4" w:space="0" w:color="auto"/>
              <w:left w:val="single" w:sz="4" w:space="0" w:color="auto"/>
              <w:bottom w:val="single" w:sz="4" w:space="0" w:color="auto"/>
              <w:right w:val="single" w:sz="4" w:space="0" w:color="auto"/>
            </w:tcBorders>
          </w:tcPr>
          <w:p w14:paraId="09300A9A"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3136826" w14:textId="3B3699B1"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A8F481A" w14:textId="77777777" w:rsidR="0083413E" w:rsidRPr="004F6CF1" w:rsidRDefault="0083413E" w:rsidP="0083413E">
            <w:pPr>
              <w:pStyle w:val="TAL"/>
              <w:rPr>
                <w:rFonts w:cs="Arial"/>
                <w:szCs w:val="18"/>
              </w:rPr>
            </w:pPr>
            <w:r w:rsidRPr="004F6CF1">
              <w:rPr>
                <w:rFonts w:cs="Arial"/>
                <w:szCs w:val="18"/>
              </w:rPr>
              <w:t>Describes the filters to be applied for SUBSCRIBED_DATA_REPORT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975BA2"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4F6CF1" w:rsidRDefault="00975BA2" w:rsidP="00975BA2">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345" w:name="_Toc3992632"/>
      <w:r>
        <w:t>6.2.6.2.4</w:t>
      </w:r>
      <w:r>
        <w:tab/>
        <w:t>Type: AmfEventNotification</w:t>
      </w:r>
      <w:bookmarkEnd w:id="345"/>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77777777"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(see subclause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6B2C97BD"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and the corresponding event subscription contains the subsChangeNotifyCorrelationId attribute (see subclause 6.2.6.2.2).</w:t>
            </w:r>
          </w:p>
          <w:p w14:paraId="3B4972FE" w14:textId="77777777"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Pr>
                <w:noProof/>
                <w:lang w:eastAsia="zh-CN"/>
              </w:rPr>
              <w:t>subclause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346" w:name="_Toc3992633"/>
      <w:r>
        <w:lastRenderedPageBreak/>
        <w:t>6.2.6.2.5</w:t>
      </w:r>
      <w:r>
        <w:tab/>
        <w:t>Type: AmfEventReport</w:t>
      </w:r>
      <w:bookmarkEnd w:id="346"/>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r>
              <w:rPr>
                <w:noProof/>
              </w:rPr>
              <w:t xml:space="preserve"> </w:t>
            </w:r>
          </w:p>
          <w:p w14:paraId="67B5B178" w14:textId="77777777" w:rsidR="00F9604F" w:rsidRDefault="00F9604F" w:rsidP="00F9604F">
            <w:pPr>
              <w:pStyle w:val="TAL"/>
              <w:rPr>
                <w:noProof/>
              </w:rPr>
            </w:pPr>
          </w:p>
          <w:p w14:paraId="40662F3F" w14:textId="77777777" w:rsidR="00F9604F" w:rsidRDefault="00F9604F" w:rsidP="00F9604F">
            <w:pPr>
              <w:pStyle w:val="TAL"/>
              <w:rPr>
                <w:noProof/>
              </w:rPr>
            </w:pPr>
            <w:r>
              <w:rPr>
                <w:noProof/>
              </w:rPr>
              <w:t xml:space="preserve">When present, this IE shall contain the URI of the created subscription resource at the AMF. </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68892F42" w14:textId="638332E7" w:rsidR="00F9604F" w:rsidRPr="004F6CF1" w:rsidRDefault="00F9604F" w:rsidP="00F9604F">
            <w:pPr>
              <w:pStyle w:val="TAL"/>
              <w:rPr>
                <w:rFonts w:cs="Arial"/>
                <w:szCs w:val="18"/>
              </w:rPr>
            </w:pPr>
            <w:r>
              <w:rPr>
                <w:rFonts w:cs="Arial"/>
                <w:szCs w:val="18"/>
              </w:rPr>
              <w:t>This IE shall be included if the event reported is for a particular UE or any UE. This IE identifie</w:t>
            </w:r>
            <w:r w:rsidRPr="004F6CF1">
              <w:rPr>
                <w:rFonts w:cs="Arial"/>
                <w:szCs w:val="18"/>
              </w:rPr>
              <w:t xml:space="preserve">s the UE associated </w:t>
            </w:r>
            <w:r w:rsidR="00975BA2">
              <w:rPr>
                <w:rFonts w:cs="Arial"/>
                <w:szCs w:val="18"/>
              </w:rPr>
              <w:t>with</w:t>
            </w:r>
            <w:r w:rsidRPr="004F6CF1">
              <w:rPr>
                <w:rFonts w:cs="Arial"/>
                <w:szCs w:val="18"/>
              </w:rPr>
              <w:t xml:space="preserve"> the report (NOTE)</w:t>
            </w:r>
            <w:r>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FE7026F" w14:textId="3B44C486" w:rsidR="00975BA2" w:rsidRPr="004F6CF1" w:rsidRDefault="00975BA2" w:rsidP="00975BA2">
            <w:pPr>
              <w:pStyle w:val="TAL"/>
              <w:rPr>
                <w:rFonts w:cs="Arial"/>
                <w:szCs w:val="18"/>
              </w:rPr>
            </w:pPr>
            <w:r>
              <w:rPr>
                <w:rFonts w:cs="Arial"/>
                <w:szCs w:val="18"/>
              </w:rPr>
              <w:t>This IE may be included if the event reported is for a particular UE or any UE. This IE identifies</w:t>
            </w:r>
            <w:r w:rsidRPr="004F6CF1">
              <w:rPr>
                <w:rFonts w:cs="Arial"/>
                <w:szCs w:val="18"/>
              </w:rPr>
              <w:t xml:space="preserve"> the </w:t>
            </w:r>
            <w:r>
              <w:rPr>
                <w:rFonts w:cs="Arial"/>
                <w:szCs w:val="18"/>
              </w:rPr>
              <w:t xml:space="preserve">GPSI of the </w:t>
            </w:r>
            <w:r w:rsidRPr="004F6CF1">
              <w:rPr>
                <w:rFonts w:cs="Arial"/>
                <w:szCs w:val="18"/>
              </w:rPr>
              <w:t xml:space="preserve">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11F7F95D"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95D13DC" w14:textId="77777777" w:rsidR="00975BA2" w:rsidRPr="004F6CF1" w:rsidRDefault="00975BA2" w:rsidP="00975BA2">
            <w:pPr>
              <w:pStyle w:val="TAL"/>
            </w:pPr>
            <w:r w:rsidRPr="004F6CF1">
              <w:t>subscribe</w:t>
            </w:r>
            <w:r>
              <w:t>d</w:t>
            </w:r>
            <w:r w:rsidRPr="004F6CF1">
              <w:t>Data</w:t>
            </w:r>
          </w:p>
        </w:tc>
        <w:tc>
          <w:tcPr>
            <w:tcW w:w="1936" w:type="dxa"/>
            <w:tcBorders>
              <w:top w:val="single" w:sz="4" w:space="0" w:color="auto"/>
              <w:left w:val="single" w:sz="4" w:space="0" w:color="auto"/>
              <w:bottom w:val="single" w:sz="4" w:space="0" w:color="auto"/>
              <w:right w:val="single" w:sz="4" w:space="0" w:color="auto"/>
            </w:tcBorders>
          </w:tcPr>
          <w:p w14:paraId="32CFCBF2" w14:textId="77777777" w:rsidR="00975BA2" w:rsidRPr="004F6CF1" w:rsidRDefault="00975BA2" w:rsidP="00975BA2">
            <w:pPr>
              <w:pStyle w:val="TAL"/>
            </w:pPr>
            <w:r w:rsidRPr="004F6CF1">
              <w:t>SubscribedData</w:t>
            </w:r>
          </w:p>
        </w:tc>
        <w:tc>
          <w:tcPr>
            <w:tcW w:w="425" w:type="dxa"/>
            <w:tcBorders>
              <w:top w:val="single" w:sz="4" w:space="0" w:color="auto"/>
              <w:left w:val="single" w:sz="4" w:space="0" w:color="auto"/>
              <w:bottom w:val="single" w:sz="4" w:space="0" w:color="auto"/>
              <w:right w:val="single" w:sz="4" w:space="0" w:color="auto"/>
            </w:tcBorders>
          </w:tcPr>
          <w:p w14:paraId="68CFC167"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53B78FE"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59D6351" w14:textId="77777777" w:rsidR="00975BA2" w:rsidRPr="004F6CF1" w:rsidRDefault="00975BA2" w:rsidP="00975BA2">
            <w:pPr>
              <w:pStyle w:val="TAL"/>
              <w:rPr>
                <w:rFonts w:cs="Arial"/>
                <w:szCs w:val="18"/>
              </w:rPr>
            </w:pPr>
            <w:r w:rsidRPr="004F6CF1">
              <w:rPr>
                <w:rFonts w:cs="Arial"/>
                <w:szCs w:val="18"/>
              </w:rPr>
              <w:t>Represents the subscribed data of the UE received from UDM</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77777777" w:rsidR="00975BA2" w:rsidRPr="004F6CF1" w:rsidRDefault="00975BA2" w:rsidP="00975BA2">
            <w:pPr>
              <w:pStyle w:val="TAN"/>
            </w:pPr>
            <w:r w:rsidRPr="004F6CF1">
              <w:t>NOTE:</w:t>
            </w:r>
            <w:r>
              <w:tab/>
              <w:t>If the event report corresponds to an event subscription of a single UE, then the same UE identifier (i.e. SUPI and/or GPSI and/or PEI) shall be included in the report. If the event report corresponds to an event subscription for group of UEs or any UE, then the SUPI 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347" w:name="_Toc3992634"/>
      <w:r>
        <w:lastRenderedPageBreak/>
        <w:t>6.2.6.2.6</w:t>
      </w:r>
      <w:r>
        <w:tab/>
        <w:t xml:space="preserve">Type: </w:t>
      </w:r>
      <w:r w:rsidR="00BF5820">
        <w:t>AmfEventMode</w:t>
      </w:r>
      <w:bookmarkEnd w:id="347"/>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 xml:space="preserve">. </w:t>
            </w:r>
          </w:p>
          <w:p w14:paraId="6F98FAB3" w14:textId="77777777" w:rsidR="00522933" w:rsidRDefault="00522933" w:rsidP="00522933">
            <w:pPr>
              <w:pStyle w:val="TAL"/>
              <w:rPr>
                <w:rFonts w:cs="Arial"/>
                <w:szCs w:val="18"/>
                <w:lang w:eastAsia="zh-CN"/>
              </w:rPr>
            </w:pPr>
          </w:p>
          <w:p w14:paraId="5AD6A621" w14:textId="77777777" w:rsidR="00522933" w:rsidRDefault="00522933" w:rsidP="00522933">
            <w:pPr>
              <w:pStyle w:val="TAL"/>
              <w:rPr>
                <w:rFonts w:cs="Arial"/>
                <w:szCs w:val="18"/>
                <w:lang w:eastAsia="zh-CN"/>
              </w:rPr>
            </w:pPr>
            <w:r>
              <w:rPr>
                <w:rFonts w:cs="Arial"/>
                <w:szCs w:val="18"/>
                <w:lang w:eastAsia="zh-CN"/>
              </w:rPr>
              <w:t xml:space="preserve">This IE may be included in an event subscription request. </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348" w:name="_Toc3992635"/>
      <w:r>
        <w:t>6.2.6.2.7</w:t>
      </w:r>
      <w:r>
        <w:tab/>
        <w:t>Type: AmfEventState</w:t>
      </w:r>
      <w:bookmarkEnd w:id="348"/>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349" w:name="_Toc3992636"/>
      <w:r>
        <w:t>6.2.6.2.</w:t>
      </w:r>
      <w:r w:rsidR="00367646">
        <w:t>8</w:t>
      </w:r>
      <w:r>
        <w:tab/>
        <w:t>Type: RmInfo</w:t>
      </w:r>
      <w:bookmarkEnd w:id="349"/>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350" w:name="_Toc3992637"/>
      <w:r>
        <w:lastRenderedPageBreak/>
        <w:t>6.2.6.2.</w:t>
      </w:r>
      <w:r w:rsidR="00367646">
        <w:t>9</w:t>
      </w:r>
      <w:r>
        <w:tab/>
        <w:t>Type: CmInfo</w:t>
      </w:r>
      <w:bookmarkEnd w:id="350"/>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39840544" w:rsidR="00F11A55" w:rsidRDefault="00F11A55" w:rsidP="00F11A55">
      <w:pPr>
        <w:pStyle w:val="Heading5"/>
      </w:pPr>
      <w:bookmarkStart w:id="351" w:name="_Toc3992638"/>
      <w:r>
        <w:t>6.2.6.2.1</w:t>
      </w:r>
      <w:r w:rsidR="00367646">
        <w:t>0</w:t>
      </w:r>
      <w:r>
        <w:tab/>
        <w:t>Type: SubscribedData</w:t>
      </w:r>
      <w:bookmarkEnd w:id="351"/>
    </w:p>
    <w:p w14:paraId="5E831600" w14:textId="77777777" w:rsidR="00F11A55" w:rsidRDefault="00F11A55" w:rsidP="00F11A55">
      <w:pPr>
        <w:pStyle w:val="TH"/>
      </w:pPr>
      <w:r>
        <w:rPr>
          <w:noProof/>
        </w:rPr>
        <w:t>Table </w:t>
      </w:r>
      <w:r>
        <w:t>6.2.6.2.1</w:t>
      </w:r>
      <w:r w:rsidR="00367646">
        <w:t>0</w:t>
      </w:r>
      <w:r>
        <w:t xml:space="preserve">-1: </w:t>
      </w:r>
      <w:r>
        <w:rPr>
          <w:noProof/>
        </w:rPr>
        <w:t xml:space="preserve">Definition of type </w:t>
      </w:r>
      <w:r>
        <w:t>SubscribedData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537FAA5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EFEB9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02F02A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84F2D1"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642055"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391F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EED012"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63B6F504" w14:textId="77777777" w:rsidR="00F11A55" w:rsidRPr="004F6CF1" w:rsidRDefault="00F11A55" w:rsidP="0003288C">
            <w:pPr>
              <w:pStyle w:val="TAL"/>
            </w:pPr>
            <w:r w:rsidRPr="004F6CF1">
              <w:t>sari</w:t>
            </w:r>
          </w:p>
        </w:tc>
        <w:tc>
          <w:tcPr>
            <w:tcW w:w="1654" w:type="dxa"/>
            <w:tcBorders>
              <w:top w:val="single" w:sz="4" w:space="0" w:color="auto"/>
              <w:left w:val="single" w:sz="4" w:space="0" w:color="auto"/>
              <w:bottom w:val="single" w:sz="4" w:space="0" w:color="auto"/>
              <w:right w:val="single" w:sz="4" w:space="0" w:color="auto"/>
            </w:tcBorders>
          </w:tcPr>
          <w:p w14:paraId="7CE28EBD" w14:textId="77777777" w:rsidR="00F11A55" w:rsidRPr="004F6CF1" w:rsidRDefault="00F11A55" w:rsidP="0003288C">
            <w:pPr>
              <w:pStyle w:val="TAL"/>
            </w:pPr>
            <w:r w:rsidRPr="004F6CF1">
              <w:t>Sari</w:t>
            </w:r>
          </w:p>
        </w:tc>
        <w:tc>
          <w:tcPr>
            <w:tcW w:w="330" w:type="dxa"/>
            <w:tcBorders>
              <w:top w:val="single" w:sz="4" w:space="0" w:color="auto"/>
              <w:left w:val="single" w:sz="4" w:space="0" w:color="auto"/>
              <w:bottom w:val="single" w:sz="4" w:space="0" w:color="auto"/>
              <w:right w:val="single" w:sz="4" w:space="0" w:color="auto"/>
            </w:tcBorders>
          </w:tcPr>
          <w:p w14:paraId="1A8AE545"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D8A3E3D"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B829084" w14:textId="77777777" w:rsidR="00F11A55" w:rsidRPr="004F6CF1" w:rsidRDefault="00F11A55" w:rsidP="0003288C">
            <w:pPr>
              <w:pStyle w:val="TAL"/>
              <w:rPr>
                <w:rFonts w:cs="Arial"/>
                <w:szCs w:val="18"/>
              </w:rPr>
            </w:pPr>
            <w:r w:rsidRPr="004F6CF1">
              <w:rPr>
                <w:rFonts w:cs="Arial"/>
                <w:szCs w:val="18"/>
              </w:rPr>
              <w:t>Represents the Service Area Restriction Information data of the UE received from UDM</w:t>
            </w:r>
          </w:p>
        </w:tc>
      </w:tr>
      <w:tr w:rsidR="00F11A55" w:rsidRPr="004F6CF1" w14:paraId="599DAF6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6B1449E" w14:textId="77777777" w:rsidR="00F11A55" w:rsidRPr="004F6CF1" w:rsidRDefault="00F11A55" w:rsidP="0003288C">
            <w:pPr>
              <w:pStyle w:val="TAL"/>
            </w:pPr>
            <w:r w:rsidRPr="004F6CF1">
              <w:t>rfspIndex</w:t>
            </w:r>
          </w:p>
        </w:tc>
        <w:tc>
          <w:tcPr>
            <w:tcW w:w="1654" w:type="dxa"/>
            <w:tcBorders>
              <w:top w:val="single" w:sz="4" w:space="0" w:color="auto"/>
              <w:left w:val="single" w:sz="4" w:space="0" w:color="auto"/>
              <w:bottom w:val="single" w:sz="4" w:space="0" w:color="auto"/>
              <w:right w:val="single" w:sz="4" w:space="0" w:color="auto"/>
            </w:tcBorders>
          </w:tcPr>
          <w:p w14:paraId="49A22176" w14:textId="77777777" w:rsidR="00F11A55" w:rsidRPr="004F6CF1" w:rsidRDefault="00F11A55" w:rsidP="0003288C">
            <w:pPr>
              <w:pStyle w:val="TAL"/>
            </w:pPr>
            <w:r w:rsidRPr="004F6CF1">
              <w:t>RfspIndex</w:t>
            </w:r>
          </w:p>
        </w:tc>
        <w:tc>
          <w:tcPr>
            <w:tcW w:w="330" w:type="dxa"/>
            <w:tcBorders>
              <w:top w:val="single" w:sz="4" w:space="0" w:color="auto"/>
              <w:left w:val="single" w:sz="4" w:space="0" w:color="auto"/>
              <w:bottom w:val="single" w:sz="4" w:space="0" w:color="auto"/>
              <w:right w:val="single" w:sz="4" w:space="0" w:color="auto"/>
            </w:tcBorders>
          </w:tcPr>
          <w:p w14:paraId="6BEA915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D5CE62"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455B461D" w14:textId="77777777" w:rsidR="00F11A55" w:rsidRPr="004F6CF1" w:rsidRDefault="00F11A55" w:rsidP="0003288C">
            <w:pPr>
              <w:pStyle w:val="TAL"/>
              <w:rPr>
                <w:rFonts w:cs="Arial"/>
                <w:szCs w:val="18"/>
              </w:rPr>
            </w:pPr>
            <w:r w:rsidRPr="004F6CF1">
              <w:rPr>
                <w:rFonts w:cs="Arial"/>
                <w:szCs w:val="18"/>
              </w:rPr>
              <w:t>Represents the RFSP Index of the UE received from UDM</w:t>
            </w:r>
          </w:p>
        </w:tc>
      </w:tr>
    </w:tbl>
    <w:p w14:paraId="11601A8E" w14:textId="77777777" w:rsidR="00F11A55" w:rsidRDefault="00F11A55" w:rsidP="001353FC"/>
    <w:p w14:paraId="2EE77C46" w14:textId="22D252CF" w:rsidR="00F11A55" w:rsidRDefault="00F11A55" w:rsidP="00F11A55">
      <w:pPr>
        <w:pStyle w:val="Heading5"/>
      </w:pPr>
      <w:bookmarkStart w:id="352" w:name="_Toc3992639"/>
      <w:r>
        <w:t>6.2.6.2.1</w:t>
      </w:r>
      <w:r w:rsidR="00367646">
        <w:t>1</w:t>
      </w:r>
      <w:r>
        <w:tab/>
        <w:t>Type: CommunicationFailure</w:t>
      </w:r>
      <w:bookmarkEnd w:id="352"/>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353" w:name="_Toc3992640"/>
      <w:r>
        <w:t>6.2.6.2.1</w:t>
      </w:r>
      <w:r w:rsidR="00367646">
        <w:t>2</w:t>
      </w:r>
      <w:r>
        <w:tab/>
        <w:t xml:space="preserve">Type: </w:t>
      </w:r>
      <w:r>
        <w:rPr>
          <w:lang w:eastAsia="zh-CN"/>
        </w:rPr>
        <w:t>AmfCreateEventSubscription</w:t>
      </w:r>
      <w:bookmarkEnd w:id="353"/>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77777777"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bl>
    <w:p w14:paraId="1441EDB1" w14:textId="77777777" w:rsidR="00F11A55" w:rsidRDefault="00F11A55" w:rsidP="001353FC"/>
    <w:p w14:paraId="40485074" w14:textId="71C35B11" w:rsidR="00F11A55" w:rsidRDefault="00F11A55" w:rsidP="00F11A55">
      <w:pPr>
        <w:pStyle w:val="Heading5"/>
      </w:pPr>
      <w:bookmarkStart w:id="354" w:name="_Toc3992641"/>
      <w:r>
        <w:lastRenderedPageBreak/>
        <w:t>6.2.6.2.1</w:t>
      </w:r>
      <w:r w:rsidR="00367646">
        <w:t>3</w:t>
      </w:r>
      <w:r>
        <w:tab/>
        <w:t xml:space="preserve">Type: </w:t>
      </w:r>
      <w:r>
        <w:rPr>
          <w:lang w:eastAsia="zh-CN"/>
        </w:rPr>
        <w:t>AmfCreatedEventSubscription</w:t>
      </w:r>
      <w:bookmarkEnd w:id="354"/>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77777777" w:rsidR="00F9604F" w:rsidRDefault="00F9604F" w:rsidP="00F9604F">
            <w:pPr>
              <w:pStyle w:val="TAL"/>
              <w:rPr>
                <w:rFonts w:cs="Arial"/>
                <w:szCs w:val="18"/>
                <w:lang w:eastAsia="zh-CN"/>
              </w:rPr>
            </w:pPr>
            <w:r>
              <w:rPr>
                <w:rFonts w:cs="Arial"/>
                <w:szCs w:val="18"/>
              </w:rPr>
              <w:t xml:space="preserve">This IE shall be present if at least one optional feature defined in subclause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355" w:name="_Toc3992642"/>
      <w:r>
        <w:t>6.2.6.2.1</w:t>
      </w:r>
      <w:r w:rsidR="00367646">
        <w:t>4</w:t>
      </w:r>
      <w:r>
        <w:tab/>
        <w:t xml:space="preserve">Type: </w:t>
      </w:r>
      <w:r>
        <w:rPr>
          <w:lang w:eastAsia="zh-CN"/>
        </w:rPr>
        <w:t>AmfUpdateEventSubscription</w:t>
      </w:r>
      <w:r w:rsidR="000043A1">
        <w:rPr>
          <w:lang w:eastAsia="zh-CN"/>
        </w:rPr>
        <w:t>Item</w:t>
      </w:r>
      <w:bookmarkEnd w:id="355"/>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356" w:name="_Toc3992643"/>
      <w:r>
        <w:t>6.2.6.2.1</w:t>
      </w:r>
      <w:r w:rsidR="00367646">
        <w:t>5</w:t>
      </w:r>
      <w:r>
        <w:tab/>
        <w:t xml:space="preserve">Type: </w:t>
      </w:r>
      <w:r>
        <w:rPr>
          <w:lang w:eastAsia="zh-CN"/>
        </w:rPr>
        <w:t>AmfUpdatedEventSubscription</w:t>
      </w:r>
      <w:bookmarkEnd w:id="356"/>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357" w:name="_Toc3992644"/>
      <w:r>
        <w:lastRenderedPageBreak/>
        <w:t>6.2.6.2.1</w:t>
      </w:r>
      <w:r w:rsidR="00367646">
        <w:t>6</w:t>
      </w:r>
      <w:r>
        <w:tab/>
        <w:t xml:space="preserve">Type: </w:t>
      </w:r>
      <w:r>
        <w:rPr>
          <w:lang w:eastAsia="zh-CN"/>
        </w:rPr>
        <w:t>AmfEventArea</w:t>
      </w:r>
      <w:bookmarkEnd w:id="357"/>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358" w:name="_Toc3992645"/>
      <w:r>
        <w:t>6.2.6.2.17</w:t>
      </w:r>
      <w:r>
        <w:tab/>
        <w:t xml:space="preserve">Type: </w:t>
      </w:r>
      <w:r>
        <w:rPr>
          <w:lang w:eastAsia="zh-CN"/>
        </w:rPr>
        <w:t>LadnInfo</w:t>
      </w:r>
      <w:bookmarkEnd w:id="358"/>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359" w:name="_Toc3992646"/>
      <w:r>
        <w:t>6.2.6.2.18</w:t>
      </w:r>
      <w:r>
        <w:tab/>
        <w:t xml:space="preserve">Type: </w:t>
      </w:r>
      <w:r>
        <w:rPr>
          <w:lang w:eastAsia="zh-CN"/>
        </w:rPr>
        <w:t>AmfUpdateEventOptionItem</w:t>
      </w:r>
      <w:bookmarkEnd w:id="359"/>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360" w:name="_Toc3992647"/>
      <w:r>
        <w:rPr>
          <w:lang w:val="en-US"/>
        </w:rPr>
        <w:t>6.2</w:t>
      </w:r>
      <w:r w:rsidR="00515970">
        <w:rPr>
          <w:lang w:val="en-US"/>
        </w:rPr>
        <w:t>.6.3</w:t>
      </w:r>
      <w:r w:rsidR="00515970">
        <w:rPr>
          <w:lang w:val="en-US"/>
        </w:rPr>
        <w:tab/>
        <w:t>Simple data types and enumerations</w:t>
      </w:r>
      <w:bookmarkEnd w:id="360"/>
    </w:p>
    <w:p w14:paraId="17385BBD" w14:textId="6400AEB5" w:rsidR="00515970" w:rsidRDefault="00170884" w:rsidP="00515970">
      <w:pPr>
        <w:pStyle w:val="Heading5"/>
      </w:pPr>
      <w:bookmarkStart w:id="361" w:name="_Toc3992648"/>
      <w:r>
        <w:t>6.2</w:t>
      </w:r>
      <w:r w:rsidR="00515970">
        <w:t>.6.3.1</w:t>
      </w:r>
      <w:r w:rsidR="00515970">
        <w:tab/>
        <w:t>Introduction</w:t>
      </w:r>
      <w:bookmarkEnd w:id="361"/>
    </w:p>
    <w:p w14:paraId="68241E46" w14:textId="77777777" w:rsidR="00515970" w:rsidRDefault="00515970" w:rsidP="00515970">
      <w:r>
        <w:t>This subclause defines simple data types and enumerations that can be referenced from data structures defined in the previous subclauses.</w:t>
      </w:r>
    </w:p>
    <w:p w14:paraId="4CAA619C" w14:textId="3FBCEA79" w:rsidR="00515970" w:rsidRDefault="00170884" w:rsidP="00515970">
      <w:pPr>
        <w:pStyle w:val="Heading5"/>
      </w:pPr>
      <w:bookmarkStart w:id="362" w:name="_Toc3992649"/>
      <w:r>
        <w:t>6.2</w:t>
      </w:r>
      <w:r w:rsidR="00515970">
        <w:t>.6.3.2</w:t>
      </w:r>
      <w:r w:rsidR="00515970">
        <w:tab/>
        <w:t>Simple data types</w:t>
      </w:r>
      <w:bookmarkEnd w:id="362"/>
      <w:r w:rsidR="00515970">
        <w:t xml:space="preserve"> </w:t>
      </w:r>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77777777" w:rsidR="002E35BA" w:rsidRDefault="002E35BA" w:rsidP="002E35BA">
            <w:pPr>
              <w:pStyle w:val="TAL"/>
            </w:pPr>
            <w:r>
              <w:t>5G Global Unique Temporary Identifier, defined in subclause 5.9.4 of 3GPP TS 23.501 [2]</w:t>
            </w:r>
          </w:p>
        </w:tc>
      </w:tr>
      <w:tr w:rsidR="002E35BA" w14:paraId="47679B38"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D81C67" w14:textId="77777777" w:rsidR="002E35BA" w:rsidRDefault="002E35BA" w:rsidP="002E35BA">
            <w:pPr>
              <w:pStyle w:val="TAL"/>
            </w:pPr>
            <w:r w:rsidRPr="00F12EF7">
              <w:t>Sari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66A9F" w14:textId="77777777" w:rsidR="002E35BA" w:rsidRDefault="002E35BA" w:rsidP="002E35BA">
            <w:pPr>
              <w:pStyle w:val="TAL"/>
            </w:pPr>
            <w:r>
              <w:t>Bytes</w:t>
            </w:r>
          </w:p>
        </w:tc>
        <w:tc>
          <w:tcPr>
            <w:tcW w:w="2952" w:type="pct"/>
            <w:tcBorders>
              <w:top w:val="single" w:sz="4" w:space="0" w:color="auto"/>
              <w:left w:val="nil"/>
              <w:bottom w:val="single" w:sz="8" w:space="0" w:color="auto"/>
              <w:right w:val="single" w:sz="8" w:space="0" w:color="auto"/>
            </w:tcBorders>
          </w:tcPr>
          <w:p w14:paraId="04F50904" w14:textId="77777777" w:rsidR="002E35BA" w:rsidRDefault="002E35BA" w:rsidP="002E35BA">
            <w:pPr>
              <w:pStyle w:val="TAL"/>
            </w:pPr>
            <w:r w:rsidRPr="00F12EF7">
              <w:rPr>
                <w:rFonts w:cs="Arial"/>
                <w:szCs w:val="18"/>
              </w:rPr>
              <w:t>Service Area Restriction information</w:t>
            </w:r>
          </w:p>
        </w:tc>
      </w:tr>
      <w:tr w:rsidR="002E35BA" w14:paraId="524465A1"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BA9918" w14:textId="77777777" w:rsidR="002E35BA" w:rsidRPr="00F12EF7" w:rsidRDefault="002E35BA" w:rsidP="002E35BA">
            <w:pPr>
              <w:pStyle w:val="TAL"/>
            </w:pPr>
            <w:r w:rsidRPr="00F12EF7">
              <w:t>RfspIndex</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D90212F" w14:textId="77777777" w:rsidR="002E35BA" w:rsidRDefault="002E35BA" w:rsidP="002E35BA">
            <w:pPr>
              <w:pStyle w:val="TAL"/>
            </w:pPr>
            <w:r>
              <w:t>integer</w:t>
            </w:r>
          </w:p>
        </w:tc>
        <w:tc>
          <w:tcPr>
            <w:tcW w:w="2952" w:type="pct"/>
            <w:tcBorders>
              <w:top w:val="single" w:sz="4" w:space="0" w:color="auto"/>
              <w:left w:val="nil"/>
              <w:bottom w:val="single" w:sz="8" w:space="0" w:color="auto"/>
              <w:right w:val="single" w:sz="8" w:space="0" w:color="auto"/>
            </w:tcBorders>
          </w:tcPr>
          <w:p w14:paraId="2D55DE78" w14:textId="77777777" w:rsidR="002E35BA" w:rsidRPr="00F12EF7" w:rsidRDefault="002E35BA" w:rsidP="002E35BA">
            <w:pPr>
              <w:pStyle w:val="TAL"/>
              <w:rPr>
                <w:rFonts w:cs="Arial"/>
                <w:szCs w:val="18"/>
              </w:rPr>
            </w:pPr>
            <w:r w:rsidRPr="00F12EF7">
              <w:rPr>
                <w:rFonts w:cs="Arial"/>
                <w:szCs w:val="18"/>
              </w:rPr>
              <w:t>RFSP Index</w:t>
            </w:r>
          </w:p>
        </w:tc>
      </w:tr>
    </w:tbl>
    <w:p w14:paraId="24FBA8A2" w14:textId="77777777" w:rsidR="00515970" w:rsidRDefault="00515970" w:rsidP="00515970"/>
    <w:p w14:paraId="65810BD7" w14:textId="00E98132" w:rsidR="00515970" w:rsidRDefault="00170884" w:rsidP="00515970">
      <w:pPr>
        <w:pStyle w:val="Heading5"/>
      </w:pPr>
      <w:bookmarkStart w:id="363" w:name="_Toc3992650"/>
      <w:r>
        <w:lastRenderedPageBreak/>
        <w:t>6.2</w:t>
      </w:r>
      <w:r w:rsidR="00515970">
        <w:t>.6.3.3</w:t>
      </w:r>
      <w:r w:rsidR="00515970">
        <w:tab/>
        <w:t xml:space="preserve">Enumeration: </w:t>
      </w:r>
      <w:r w:rsidR="002E35BA">
        <w:t>AmfEventType</w:t>
      </w:r>
      <w:bookmarkEnd w:id="363"/>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F916A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1774B4F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87B6A" w14:textId="77777777" w:rsidR="002E35BA" w:rsidRPr="004F6CF1" w:rsidRDefault="001119A2" w:rsidP="002E35BA">
            <w:pPr>
              <w:pStyle w:val="TAL"/>
            </w:pPr>
            <w:r>
              <w:t>"</w:t>
            </w:r>
            <w:r w:rsidR="002E35BA" w:rsidRPr="004F6CF1">
              <w:t>SUBSCRIBED_DATA_REPORT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033E2B" w14:textId="77777777" w:rsidR="002E35BA" w:rsidRPr="004F6CF1" w:rsidRDefault="002E35BA" w:rsidP="002E35BA">
            <w:pPr>
              <w:pStyle w:val="TAL"/>
            </w:pPr>
            <w:r w:rsidRPr="004F6CF1">
              <w:t>A NF subscribes to this event to receive the current Subscribed Data for the UE(s) received from UDM, and notification when AMF received updated subscribed data for the UE(s) from UDM.</w:t>
            </w:r>
          </w:p>
        </w:tc>
      </w:tr>
      <w:tr w:rsidR="002E35BA" w14:paraId="5826CE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364" w:name="_Toc3992651"/>
      <w:r>
        <w:lastRenderedPageBreak/>
        <w:t>6.2</w:t>
      </w:r>
      <w:r w:rsidR="00515970">
        <w:t>.6.3.4</w:t>
      </w:r>
      <w:r w:rsidR="00515970">
        <w:tab/>
        <w:t xml:space="preserve">Enumeration: </w:t>
      </w:r>
      <w:r w:rsidR="0078046D">
        <w:t>AmfEventTrigger</w:t>
      </w:r>
      <w:bookmarkEnd w:id="364"/>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365" w:name="_Toc3992652"/>
      <w:r>
        <w:t>6.2.6.3.5</w:t>
      </w:r>
      <w:r>
        <w:tab/>
        <w:t>Enumeration: LocationFilter</w:t>
      </w:r>
      <w:bookmarkEnd w:id="365"/>
    </w:p>
    <w:p w14:paraId="4B9442AB" w14:textId="77777777"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604B2658" w:rsidR="00D96B60" w:rsidRDefault="00D96B60" w:rsidP="00D96B60">
      <w:pPr>
        <w:pStyle w:val="Heading5"/>
      </w:pPr>
      <w:bookmarkStart w:id="366" w:name="_Toc3992653"/>
      <w:r>
        <w:t>6.2.6.3.6</w:t>
      </w:r>
      <w:r>
        <w:tab/>
        <w:t>Enumeration: SubscribedDataFilter</w:t>
      </w:r>
      <w:bookmarkEnd w:id="366"/>
    </w:p>
    <w:p w14:paraId="1C6EF07D" w14:textId="77777777" w:rsidR="00D96B60" w:rsidRDefault="00D96B60" w:rsidP="00D96B60">
      <w:pPr>
        <w:pStyle w:val="TH"/>
      </w:pPr>
      <w:r>
        <w:t>Table 6.2.6.3.6-1: Enumeration SubscribedDataFilter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38D011B"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70CBAF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6E2BA3" w14:textId="77777777" w:rsidR="00D96B60" w:rsidRPr="004F6CF1" w:rsidRDefault="00D96B60" w:rsidP="0003288C">
            <w:pPr>
              <w:pStyle w:val="TAH"/>
            </w:pPr>
            <w:r w:rsidRPr="004F6CF1">
              <w:t>Description</w:t>
            </w:r>
          </w:p>
        </w:tc>
      </w:tr>
      <w:tr w:rsidR="00D96B60" w:rsidRPr="004F6CF1" w14:paraId="37CFC313"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702A13" w14:textId="77777777" w:rsidR="00D96B60" w:rsidRPr="004F6CF1" w:rsidRDefault="001119A2" w:rsidP="0003288C">
            <w:pPr>
              <w:pStyle w:val="TAL"/>
            </w:pPr>
            <w:r>
              <w:t>"</w:t>
            </w:r>
            <w:r w:rsidR="00D96B60" w:rsidRPr="004F6CF1">
              <w:t>SARI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0AD666" w14:textId="77777777" w:rsidR="00D96B60" w:rsidRPr="004F6CF1" w:rsidRDefault="00D96B60" w:rsidP="0003288C">
            <w:pPr>
              <w:pStyle w:val="TAL"/>
            </w:pPr>
            <w:r w:rsidRPr="004F6CF1">
              <w:t>Indicates any change of the Service Area Restriction Information for the UE received from UDM should be reported</w:t>
            </w:r>
          </w:p>
        </w:tc>
      </w:tr>
      <w:tr w:rsidR="00D96B60" w:rsidRPr="004F6CF1" w14:paraId="4D09D75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7656" w14:textId="77777777" w:rsidR="00D96B60" w:rsidRPr="004F6CF1" w:rsidRDefault="001119A2" w:rsidP="0003288C">
            <w:pPr>
              <w:pStyle w:val="TAL"/>
            </w:pPr>
            <w:r>
              <w:t>"</w:t>
            </w:r>
            <w:r w:rsidR="00D96B60" w:rsidRPr="004F6CF1">
              <w:t>RFSP_INDEX</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9130" w14:textId="77777777" w:rsidR="00D96B60" w:rsidRPr="004F6CF1" w:rsidRDefault="00D96B60" w:rsidP="0003288C">
            <w:pPr>
              <w:pStyle w:val="TAL"/>
            </w:pPr>
            <w:r w:rsidRPr="004F6CF1">
              <w:t>Indicates any change of the RFSP Index for the UE received from UDM should be reported</w:t>
            </w:r>
          </w:p>
        </w:tc>
      </w:tr>
    </w:tbl>
    <w:p w14:paraId="0D9837F3" w14:textId="77777777" w:rsidR="00D96B60" w:rsidRDefault="00D96B60" w:rsidP="001353FC"/>
    <w:p w14:paraId="23A70FFD" w14:textId="284C4B16" w:rsidR="00D96B60" w:rsidRDefault="00D96B60" w:rsidP="00D96B60">
      <w:pPr>
        <w:pStyle w:val="Heading5"/>
      </w:pPr>
      <w:bookmarkStart w:id="367" w:name="_Toc3992654"/>
      <w:r>
        <w:t>6.2.6.3.7</w:t>
      </w:r>
      <w:r>
        <w:tab/>
        <w:t>Enumeration: UeReachability</w:t>
      </w:r>
      <w:bookmarkEnd w:id="367"/>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41B8D615" w:rsidR="00D96B60" w:rsidRDefault="00D96B60" w:rsidP="00D96B60">
      <w:pPr>
        <w:pStyle w:val="Heading5"/>
      </w:pPr>
      <w:bookmarkStart w:id="368" w:name="_Toc3992655"/>
      <w:r>
        <w:t>6.2.6.3.8</w:t>
      </w:r>
      <w:r>
        <w:tab/>
      </w:r>
      <w:r w:rsidR="00DF60D7">
        <w:t>Void</w:t>
      </w:r>
      <w:bookmarkEnd w:id="368"/>
    </w:p>
    <w:p w14:paraId="463AD6A2" w14:textId="77777777" w:rsidR="00D96B60" w:rsidRDefault="00D96B60" w:rsidP="001353FC"/>
    <w:p w14:paraId="5A48D0D4" w14:textId="2A0203C6" w:rsidR="00D96B60" w:rsidRDefault="00D96B60" w:rsidP="00D96B60">
      <w:pPr>
        <w:pStyle w:val="Heading5"/>
      </w:pPr>
      <w:bookmarkStart w:id="369" w:name="_Toc3992656"/>
      <w:r>
        <w:lastRenderedPageBreak/>
        <w:t>6.2.6.3.9</w:t>
      </w:r>
      <w:r>
        <w:tab/>
        <w:t>Enumeration: RmState</w:t>
      </w:r>
      <w:bookmarkEnd w:id="369"/>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370" w:name="_Toc3992657"/>
      <w:r>
        <w:t>6.2.6.3.10</w:t>
      </w:r>
      <w:r>
        <w:tab/>
        <w:t>Enumeration: CmState</w:t>
      </w:r>
      <w:bookmarkEnd w:id="370"/>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8971702" w:rsidR="00515970" w:rsidRDefault="00170884" w:rsidP="00515970">
      <w:pPr>
        <w:pStyle w:val="Heading4"/>
      </w:pPr>
      <w:bookmarkStart w:id="371" w:name="_Toc3992658"/>
      <w:r>
        <w:t>6.2</w:t>
      </w:r>
      <w:r w:rsidR="00515970">
        <w:t>.6.4</w:t>
      </w:r>
      <w:r w:rsidR="00515970">
        <w:tab/>
        <w:t>Binary data</w:t>
      </w:r>
      <w:bookmarkEnd w:id="371"/>
    </w:p>
    <w:p w14:paraId="2CDA14C1" w14:textId="77777777" w:rsidR="00D747B7" w:rsidRDefault="00D747B7" w:rsidP="00B65C92">
      <w:r>
        <w:t>None.</w:t>
      </w:r>
    </w:p>
    <w:p w14:paraId="455B06CE" w14:textId="27BF0D77" w:rsidR="00515970" w:rsidRDefault="00170884" w:rsidP="00515970">
      <w:pPr>
        <w:pStyle w:val="Heading3"/>
      </w:pPr>
      <w:bookmarkStart w:id="372" w:name="_Toc3992659"/>
      <w:r>
        <w:t>6.2</w:t>
      </w:r>
      <w:r w:rsidR="00515970">
        <w:t>.7</w:t>
      </w:r>
      <w:r w:rsidR="00515970">
        <w:tab/>
        <w:t>Error Handling</w:t>
      </w:r>
      <w:bookmarkEnd w:id="372"/>
    </w:p>
    <w:p w14:paraId="5020ECBE" w14:textId="711ABD47" w:rsidR="005B0306" w:rsidRDefault="005B0306" w:rsidP="005B0306">
      <w:pPr>
        <w:pStyle w:val="Heading4"/>
      </w:pPr>
      <w:bookmarkStart w:id="373" w:name="_Toc3992660"/>
      <w:r>
        <w:t>6.2.7.1</w:t>
      </w:r>
      <w:r>
        <w:tab/>
        <w:t>General</w:t>
      </w:r>
      <w:bookmarkEnd w:id="373"/>
    </w:p>
    <w:p w14:paraId="1A27220C" w14:textId="77777777" w:rsidR="005B0306" w:rsidRDefault="005B0306" w:rsidP="005B0306">
      <w:r>
        <w:t xml:space="preserve">HTTP error handling shall be supported as specified in subclause 5.2.4 </w:t>
      </w:r>
      <w:r w:rsidRPr="008C21B1">
        <w:t>of 3GPP TS 29.500 [4]</w:t>
      </w:r>
      <w:r>
        <w:t>.</w:t>
      </w:r>
    </w:p>
    <w:p w14:paraId="6A51E4D9" w14:textId="663F8ECB" w:rsidR="005B0306" w:rsidRDefault="005B0306" w:rsidP="005B0306">
      <w:pPr>
        <w:pStyle w:val="Heading4"/>
      </w:pPr>
      <w:bookmarkStart w:id="374" w:name="_Toc3992661"/>
      <w:r>
        <w:t>6.2.7.2</w:t>
      </w:r>
      <w:r>
        <w:tab/>
        <w:t>Protocol Errors</w:t>
      </w:r>
      <w:bookmarkEnd w:id="374"/>
    </w:p>
    <w:p w14:paraId="62C54567" w14:textId="77777777" w:rsidR="005B0306" w:rsidRDefault="0039377F" w:rsidP="003D5C4D">
      <w:r>
        <w:t>Protocol Error Handling shall be supported as specified in subclause 5.2.7 of 3GPP TS 29.500 [4].</w:t>
      </w:r>
    </w:p>
    <w:p w14:paraId="450461D3" w14:textId="7515C5D3" w:rsidR="005B0306" w:rsidRDefault="005B0306" w:rsidP="005B0306">
      <w:pPr>
        <w:pStyle w:val="Heading4"/>
      </w:pPr>
      <w:bookmarkStart w:id="375" w:name="_Toc3992662"/>
      <w:r>
        <w:t>6.2.7.3</w:t>
      </w:r>
      <w:r>
        <w:tab/>
        <w:t>Application Errors</w:t>
      </w:r>
      <w:bookmarkEnd w:id="375"/>
    </w:p>
    <w:p w14:paraId="5429BA96" w14:textId="77777777"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376" w:name="OLE_LINK4"/>
            <w:bookmarkStart w:id="377" w:name="OLE_LINK3"/>
            <w:r>
              <w:t>Indicates the creation or the modification of a subscription has failed due to an application error when the UE is not served by the AMF.</w:t>
            </w:r>
            <w:bookmarkEnd w:id="376"/>
            <w:bookmarkEnd w:id="377"/>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378" w:name="_Toc3992663"/>
      <w:r>
        <w:t>6.2.</w:t>
      </w:r>
      <w:r w:rsidR="00F65715">
        <w:t>8</w:t>
      </w:r>
      <w:r>
        <w:tab/>
        <w:t>Feature Negotiation</w:t>
      </w:r>
      <w:bookmarkEnd w:id="378"/>
    </w:p>
    <w:p w14:paraId="231AC73B" w14:textId="77777777" w:rsidR="003E4248" w:rsidRDefault="003E4248" w:rsidP="003E4248">
      <w:pPr>
        <w:rPr>
          <w:lang w:val="en-US"/>
        </w:rPr>
      </w:pPr>
      <w:r>
        <w:rPr>
          <w:lang w:val="en-US"/>
        </w:rPr>
        <w:t xml:space="preserve">The feature negotiation mechanism specified in subclause 6.6 of 3GPP TS 29.500 [4] shall be used to negotiate the optional features applicable between the AMF and the NF Service Consumer, for the Namf_EventExposure service, if any. </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7777777" w:rsidR="003E4248" w:rsidRDefault="003E4248" w:rsidP="003E4248">
      <w:pPr>
        <w:rPr>
          <w:lang w:val="en-US"/>
        </w:rPr>
      </w:pPr>
      <w:r>
        <w:rPr>
          <w:lang w:val="en-US"/>
        </w:rPr>
        <w:lastRenderedPageBreak/>
        <w:t>The AMF shall determine the supported features for the service operations as specified in subclause 6.6 of 3GPP TS 29.500 [4] and shall indicate the supported features by including the supportedFeatures attribute in payload of the HTTP response for subscription resource creation.</w:t>
      </w:r>
    </w:p>
    <w:p w14:paraId="6B95C949" w14:textId="77777777" w:rsidR="003E4248" w:rsidRDefault="003E4248" w:rsidP="003E4248">
      <w:pPr>
        <w:rPr>
          <w:lang w:val="en-US"/>
        </w:rPr>
      </w:pPr>
      <w:r>
        <w:rPr>
          <w:lang w:val="en-US"/>
        </w:rPr>
        <w:t>The syntax of the supportedFeatures attribute is defined in subclause 5.2.2 of 3GPP TS 29.571 [13].</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77777777"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379" w:name="_Toc3992664"/>
      <w:r>
        <w:rPr>
          <w:lang w:val="en-US"/>
        </w:rPr>
        <w:t>6.2.9</w:t>
      </w:r>
      <w:r>
        <w:rPr>
          <w:lang w:val="en-US"/>
        </w:rPr>
        <w:tab/>
        <w:t>Security</w:t>
      </w:r>
      <w:bookmarkEnd w:id="379"/>
    </w:p>
    <w:p w14:paraId="4AC7713A" w14:textId="6AF2062A" w:rsidR="00AA2561" w:rsidRDefault="00AA2561" w:rsidP="00AA2561">
      <w:pPr>
        <w:rPr>
          <w:lang w:val="en-US"/>
        </w:rPr>
      </w:pPr>
      <w:r>
        <w:rPr>
          <w:lang w:val="en-US"/>
        </w:rPr>
        <w:t xml:space="preserve">As indicated in 3GPP TS 33.501 [27], the access to the Namf_EventExposure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604F9058" w14:textId="61E36694"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 3GPP TS 29.510 [29], subclause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49EC41D9"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"namf-evts"), and it does not define any additional scopes at resource or operation level</w:t>
      </w:r>
      <w:r>
        <w:rPr>
          <w:lang w:val="en-US"/>
        </w:rPr>
        <w:t>.</w:t>
      </w:r>
    </w:p>
    <w:p w14:paraId="78C9931A" w14:textId="710BA31F" w:rsidR="00170884" w:rsidRDefault="00170884" w:rsidP="00170884">
      <w:pPr>
        <w:pStyle w:val="Heading2"/>
      </w:pPr>
      <w:bookmarkStart w:id="380" w:name="_Toc3992665"/>
      <w:r>
        <w:t>6.3</w:t>
      </w:r>
      <w:r>
        <w:tab/>
      </w:r>
      <w:r w:rsidRPr="00317982">
        <w:t>Namf_</w:t>
      </w:r>
      <w:r>
        <w:t>MT Service API</w:t>
      </w:r>
      <w:bookmarkEnd w:id="380"/>
      <w:r>
        <w:t xml:space="preserve"> </w:t>
      </w:r>
    </w:p>
    <w:p w14:paraId="681D48E6" w14:textId="04360DD9" w:rsidR="00170884" w:rsidRDefault="00170884" w:rsidP="00170884">
      <w:pPr>
        <w:pStyle w:val="Heading3"/>
      </w:pPr>
      <w:bookmarkStart w:id="381" w:name="_Toc3992666"/>
      <w:r>
        <w:t>6.3.1</w:t>
      </w:r>
      <w:r>
        <w:tab/>
      </w:r>
      <w:r w:rsidR="004B641F">
        <w:t>API URI</w:t>
      </w:r>
      <w:bookmarkEnd w:id="381"/>
    </w:p>
    <w:p w14:paraId="46829485" w14:textId="77777777" w:rsidR="00352DE5" w:rsidRDefault="00352DE5" w:rsidP="00352DE5">
      <w:r>
        <w:t>URIs of this API shall have the following root:</w:t>
      </w:r>
    </w:p>
    <w:p w14:paraId="1A887A8D" w14:textId="77777777" w:rsidR="00352DE5" w:rsidRDefault="00352DE5" w:rsidP="00352DE5">
      <w:r>
        <w:t>{apiRoot}/{apiName}/{apiVersion}/</w:t>
      </w:r>
    </w:p>
    <w:p w14:paraId="00D22A99" w14:textId="77777777" w:rsidR="00352DE5" w:rsidRDefault="00352DE5" w:rsidP="00352DE5">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-mt</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9B8EBFA" w14:textId="4D7D7D8D" w:rsidR="00170884" w:rsidRDefault="00170884" w:rsidP="00170884">
      <w:pPr>
        <w:pStyle w:val="Heading3"/>
      </w:pPr>
      <w:bookmarkStart w:id="382" w:name="_Toc3992667"/>
      <w:r>
        <w:t>6.3.2</w:t>
      </w:r>
      <w:r>
        <w:tab/>
        <w:t>Usage of HTTP</w:t>
      </w:r>
      <w:bookmarkEnd w:id="382"/>
    </w:p>
    <w:p w14:paraId="664198BB" w14:textId="45DA1BBB" w:rsidR="00170884" w:rsidRDefault="00170884" w:rsidP="00170884">
      <w:pPr>
        <w:pStyle w:val="Heading4"/>
      </w:pPr>
      <w:bookmarkStart w:id="383" w:name="_Toc3992668"/>
      <w:r>
        <w:t>6.3.2.1</w:t>
      </w:r>
      <w:r>
        <w:tab/>
        <w:t>General</w:t>
      </w:r>
      <w:bookmarkEnd w:id="383"/>
    </w:p>
    <w:p w14:paraId="7D8D2B23" w14:textId="77777777" w:rsidR="00913944" w:rsidRDefault="00913944" w:rsidP="00913944">
      <w:r>
        <w:t>HTTP/2, as defined in IETF RFC 7540 [</w:t>
      </w:r>
      <w:r w:rsidR="002F6DB6" w:rsidRPr="00BA6BB9">
        <w:t>19</w:t>
      </w:r>
      <w:r>
        <w:t>], shall be used as specified in clause 5 of 3GPP TS 29.500 [4].</w:t>
      </w:r>
    </w:p>
    <w:p w14:paraId="2BBCE723" w14:textId="77777777"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384" w:name="_Toc3992669"/>
      <w:r>
        <w:lastRenderedPageBreak/>
        <w:t>6.3.2.2</w:t>
      </w:r>
      <w:r>
        <w:tab/>
        <w:t>HTTP standard headers</w:t>
      </w:r>
      <w:bookmarkEnd w:id="384"/>
    </w:p>
    <w:p w14:paraId="1D2585EA" w14:textId="056EC792" w:rsidR="00170884" w:rsidRDefault="00170884" w:rsidP="00170884">
      <w:pPr>
        <w:pStyle w:val="Heading5"/>
        <w:rPr>
          <w:lang w:eastAsia="zh-CN"/>
        </w:rPr>
      </w:pPr>
      <w:bookmarkStart w:id="385" w:name="_Toc3992670"/>
      <w:r>
        <w:t>6.3.2.2.1</w:t>
      </w:r>
      <w:r>
        <w:rPr>
          <w:lang w:eastAsia="zh-CN"/>
        </w:rPr>
        <w:tab/>
        <w:t>General</w:t>
      </w:r>
      <w:bookmarkEnd w:id="385"/>
    </w:p>
    <w:p w14:paraId="438F2358" w14:textId="77777777" w:rsidR="00913944" w:rsidRPr="007E2682" w:rsidRDefault="00913944" w:rsidP="00913944">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654BCFCB" w14:textId="3E7FE75B" w:rsidR="00170884" w:rsidRDefault="00170884" w:rsidP="00170884">
      <w:pPr>
        <w:pStyle w:val="Heading5"/>
      </w:pPr>
      <w:bookmarkStart w:id="386" w:name="_Toc3992671"/>
      <w:r>
        <w:t>6.3.2.2.2</w:t>
      </w:r>
      <w:r>
        <w:tab/>
        <w:t>Content type</w:t>
      </w:r>
      <w:bookmarkEnd w:id="386"/>
      <w:r>
        <w:t xml:space="preserve"> </w:t>
      </w:r>
    </w:p>
    <w:p w14:paraId="286F7D02" w14:textId="77777777" w:rsidR="00913944" w:rsidRPr="00DF2894" w:rsidRDefault="00913944" w:rsidP="00913944">
      <w:pPr>
        <w:pStyle w:val="Guidance"/>
        <w:rPr>
          <w:rFonts w:eastAsia="SimSun"/>
          <w:i w:val="0"/>
          <w:color w:val="auto"/>
        </w:rPr>
      </w:pPr>
      <w:r w:rsidRPr="00DF2894">
        <w:rPr>
          <w:rFonts w:eastAsia="SimSun"/>
          <w:i w:val="0"/>
          <w:color w:val="auto"/>
        </w:rPr>
        <w:t>The JSON format shall be supported. The use of the JSON format (IETF RFC 8259 [8]) shall be signalled by the content type "application/json". See also subclause 5.4 of 3GPP TS 29.500 [4].</w:t>
      </w:r>
    </w:p>
    <w:p w14:paraId="581B7C88" w14:textId="13A12AEE" w:rsidR="00170884" w:rsidRDefault="00170884" w:rsidP="00170884">
      <w:pPr>
        <w:pStyle w:val="Heading4"/>
      </w:pPr>
      <w:bookmarkStart w:id="387" w:name="_Toc3992672"/>
      <w:r>
        <w:t>6.3.2.3</w:t>
      </w:r>
      <w:r>
        <w:tab/>
        <w:t>HTTP custom headers</w:t>
      </w:r>
      <w:bookmarkEnd w:id="387"/>
    </w:p>
    <w:p w14:paraId="31856033" w14:textId="59099192" w:rsidR="00170884" w:rsidRDefault="00170884" w:rsidP="00170884">
      <w:pPr>
        <w:pStyle w:val="Heading5"/>
        <w:rPr>
          <w:lang w:eastAsia="zh-CN"/>
        </w:rPr>
      </w:pPr>
      <w:bookmarkStart w:id="388" w:name="_Toc3992673"/>
      <w:r>
        <w:t>6.3.2.3.1</w:t>
      </w:r>
      <w:r>
        <w:rPr>
          <w:lang w:eastAsia="zh-CN"/>
        </w:rPr>
        <w:tab/>
        <w:t>General</w:t>
      </w:r>
      <w:bookmarkEnd w:id="388"/>
    </w:p>
    <w:p w14:paraId="64C8427E" w14:textId="77777777"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 3GPP TS 29.500 [4].</w:t>
      </w:r>
    </w:p>
    <w:p w14:paraId="71ABBDED" w14:textId="71E29CE9" w:rsidR="00170884" w:rsidRDefault="00170884" w:rsidP="00170884">
      <w:pPr>
        <w:pStyle w:val="Heading3"/>
      </w:pPr>
      <w:bookmarkStart w:id="389" w:name="_Toc3992674"/>
      <w:r>
        <w:t>6.3.3</w:t>
      </w:r>
      <w:r>
        <w:tab/>
        <w:t>Resources</w:t>
      </w:r>
      <w:bookmarkEnd w:id="389"/>
      <w:r>
        <w:t xml:space="preserve"> </w:t>
      </w:r>
    </w:p>
    <w:p w14:paraId="64A22B5A" w14:textId="225470B0" w:rsidR="00170884" w:rsidRDefault="00170884" w:rsidP="00170884">
      <w:pPr>
        <w:pStyle w:val="Heading4"/>
      </w:pPr>
      <w:bookmarkStart w:id="390" w:name="_Toc3992675"/>
      <w:r>
        <w:t>6.3.3.1</w:t>
      </w:r>
      <w:r>
        <w:tab/>
        <w:t>Overview</w:t>
      </w:r>
      <w:bookmarkEnd w:id="390"/>
    </w:p>
    <w:p w14:paraId="3C65F815" w14:textId="77777777" w:rsidR="00A8669D" w:rsidRDefault="003F6578" w:rsidP="003B451E">
      <w:pPr>
        <w:pStyle w:val="TH"/>
      </w:pPr>
      <w:r>
        <w:rPr>
          <w:lang w:val="en-US"/>
        </w:rPr>
        <w:t> </w:t>
      </w:r>
      <w:r w:rsidR="00C223AF">
        <w:object w:dxaOrig="9405" w:dyaOrig="4380" w14:anchorId="71C3C3A7">
          <v:shape id="_x0000_i1057" type="#_x0000_t75" style="width:467.8pt;height:3in" o:ole="">
            <v:imagedata r:id="rId76" o:title=""/>
          </v:shape>
          <o:OLEObject Type="Embed" ProgID="Visio.Drawing.15" ShapeID="_x0000_i1057" DrawAspect="Content" ObjectID="_1614605495"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77777777" w:rsidR="00A8669D" w:rsidRPr="00170884" w:rsidRDefault="00A8669D" w:rsidP="00021E54">
            <w:pPr>
              <w:pStyle w:val="TAL"/>
              <w:rPr>
                <w:iCs/>
              </w:rPr>
            </w:pPr>
            <w:r>
              <w:t>{apiRoot}/namf</w:t>
            </w:r>
            <w:r w:rsidR="00154A01">
              <w:t>-</w:t>
            </w:r>
            <w:r>
              <w:t>mt/v1/ue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777777" w:rsidR="0011603D" w:rsidRDefault="0011603D" w:rsidP="0011603D">
            <w:pPr>
              <w:pStyle w:val="TAL"/>
            </w:pPr>
            <w:r>
              <w:t>{apiRoot}/namf-mt/v1/ue-contexts/{ueContextId}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391" w:name="_Toc3992676"/>
      <w:r>
        <w:lastRenderedPageBreak/>
        <w:t>6.3.3.2</w:t>
      </w:r>
      <w:r>
        <w:tab/>
        <w:t xml:space="preserve">Resource: </w:t>
      </w:r>
      <w:r w:rsidR="00A8669D" w:rsidRPr="007C56D3">
        <w:rPr>
          <w:lang w:eastAsia="zh-CN"/>
        </w:rPr>
        <w:t>ueReachInd</w:t>
      </w:r>
      <w:bookmarkEnd w:id="391"/>
    </w:p>
    <w:p w14:paraId="4050DE9C" w14:textId="6B408009" w:rsidR="00170884" w:rsidRDefault="00170884" w:rsidP="00170884">
      <w:pPr>
        <w:pStyle w:val="Heading5"/>
      </w:pPr>
      <w:bookmarkStart w:id="392" w:name="_Toc3992677"/>
      <w:r>
        <w:t>6.3.3.2.1</w:t>
      </w:r>
      <w:r>
        <w:tab/>
        <w:t>Description</w:t>
      </w:r>
      <w:bookmarkEnd w:id="392"/>
    </w:p>
    <w:p w14:paraId="7978DC3D" w14:textId="77777777"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14:paraId="2CA5FAA3" w14:textId="77777777" w:rsidR="008F5F3D" w:rsidRPr="0068568A" w:rsidRDefault="008F5F3D" w:rsidP="008F5F3D">
      <w:r>
        <w:t>This resource is modelled as the Document resource archetype (see subclause C.1 of 3GPP TS 29.501 [5]).</w:t>
      </w:r>
    </w:p>
    <w:p w14:paraId="768CF709" w14:textId="5AA6547C" w:rsidR="00170884" w:rsidRDefault="00170884" w:rsidP="003B451E">
      <w:pPr>
        <w:pStyle w:val="Heading5"/>
      </w:pPr>
      <w:bookmarkStart w:id="393" w:name="_Toc3992678"/>
      <w:r>
        <w:t>6.3.3.2.2</w:t>
      </w:r>
      <w:r>
        <w:tab/>
        <w:t>Resource Definition</w:t>
      </w:r>
      <w:bookmarkEnd w:id="393"/>
    </w:p>
    <w:p w14:paraId="18EDFA79" w14:textId="27D5D678"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A8669D" w:rsidRPr="00CF25D4">
        <w:t>/v1/</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7777777" w:rsidR="00A9267A" w:rsidRDefault="00A9267A" w:rsidP="00A9267A">
            <w:pPr>
              <w:pStyle w:val="TAL"/>
            </w:pPr>
            <w:r>
              <w:t>See subclause 6.3.1</w:t>
            </w:r>
          </w:p>
        </w:tc>
      </w:tr>
      <w:tr w:rsidR="00A9267A"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A9267A" w:rsidRDefault="00A9267A" w:rsidP="00A9267A">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394" w:name="_Toc3992679"/>
      <w:r>
        <w:t>6.3.3.2.3</w:t>
      </w:r>
      <w:r>
        <w:tab/>
        <w:t>Resource Standard Methods</w:t>
      </w:r>
      <w:bookmarkEnd w:id="394"/>
    </w:p>
    <w:p w14:paraId="77EFB71B" w14:textId="53590B6D" w:rsidR="00170884" w:rsidRDefault="00170884" w:rsidP="00170884">
      <w:pPr>
        <w:pStyle w:val="Heading6"/>
      </w:pPr>
      <w:bookmarkStart w:id="395" w:name="_Toc3992680"/>
      <w:r>
        <w:t>6.3.3.2.3.1</w:t>
      </w:r>
      <w:r>
        <w:tab/>
      </w:r>
      <w:r w:rsidR="006679B6">
        <w:t>PUT</w:t>
      </w:r>
      <w:bookmarkEnd w:id="395"/>
    </w:p>
    <w:p w14:paraId="42508F8E" w14:textId="77777777" w:rsidR="00170884" w:rsidRDefault="00170884" w:rsidP="00170884">
      <w:r>
        <w:t>This method shall support the URI query parameters specified in table 6.3.3.2.3.1-1.</w:t>
      </w:r>
    </w:p>
    <w:p w14:paraId="27A00118" w14:textId="77777777"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77777777"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77777777" w:rsidR="001F3BFD" w:rsidRDefault="001F3BFD" w:rsidP="001F3BFD">
            <w:pPr>
              <w:pStyle w:val="TAL"/>
              <w:rPr>
                <w:lang w:eastAsia="zh-CN"/>
              </w:rPr>
            </w:pPr>
            <w:r>
              <w:t>The Location header of the response shall be set to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396" w:name="_Toc3992681"/>
      <w:r>
        <w:t>6.3.3.2.4</w:t>
      </w:r>
      <w:r>
        <w:tab/>
        <w:t>Resource Custom Operations</w:t>
      </w:r>
      <w:bookmarkEnd w:id="396"/>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397" w:name="_Toc3992682"/>
      <w:r>
        <w:t>6.3.3.3</w:t>
      </w:r>
      <w:r>
        <w:tab/>
        <w:t xml:space="preserve">Resource: </w:t>
      </w:r>
      <w:r>
        <w:rPr>
          <w:lang w:eastAsia="zh-CN"/>
        </w:rPr>
        <w:t>UeContext</w:t>
      </w:r>
      <w:bookmarkEnd w:id="397"/>
    </w:p>
    <w:p w14:paraId="21D78393" w14:textId="47BB8FFF" w:rsidR="0011603D" w:rsidRDefault="0011603D" w:rsidP="0011603D">
      <w:pPr>
        <w:pStyle w:val="Heading5"/>
      </w:pPr>
      <w:bookmarkStart w:id="398" w:name="_Toc3992683"/>
      <w:r>
        <w:t>6.3.3.3.1</w:t>
      </w:r>
      <w:r>
        <w:tab/>
        <w:t>Description</w:t>
      </w:r>
      <w:bookmarkEnd w:id="398"/>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77777777" w:rsidR="0011603D" w:rsidRPr="0068568A" w:rsidRDefault="0011603D" w:rsidP="0011603D">
      <w:r>
        <w:t>This resource is modelled as the Document resource archetype (see subclause C.1 of 3GPP TS 29.501 [5]).</w:t>
      </w:r>
    </w:p>
    <w:p w14:paraId="483559DC" w14:textId="77AE50F6" w:rsidR="0011603D" w:rsidRDefault="0011603D" w:rsidP="0011603D">
      <w:pPr>
        <w:pStyle w:val="Heading5"/>
      </w:pPr>
      <w:bookmarkStart w:id="399" w:name="_Toc3992684"/>
      <w:r>
        <w:t>6.3.3.3.2</w:t>
      </w:r>
      <w:r>
        <w:tab/>
        <w:t>Resource Definition</w:t>
      </w:r>
      <w:bookmarkEnd w:id="399"/>
    </w:p>
    <w:p w14:paraId="41C51B72" w14:textId="77777777" w:rsidR="0011603D" w:rsidRDefault="0011603D" w:rsidP="0011603D">
      <w:r>
        <w:t xml:space="preserve">Resource URI: </w:t>
      </w:r>
      <w:r w:rsidRPr="00CF25D4">
        <w:t>{apiRoot}/</w:t>
      </w:r>
      <w:r>
        <w:t>namf-mt</w:t>
      </w:r>
      <w:r w:rsidRPr="00CF25D4">
        <w:t>/v1/</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77777777" w:rsidR="00A9267A" w:rsidRDefault="00A9267A" w:rsidP="00A9267A">
            <w:pPr>
              <w:pStyle w:val="TAL"/>
            </w:pPr>
            <w:r>
              <w:t>See subclause 6.3.1</w:t>
            </w:r>
          </w:p>
        </w:tc>
      </w:tr>
      <w:tr w:rsidR="00A9267A"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A9267A" w:rsidRDefault="00A9267A" w:rsidP="00A9267A">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400" w:name="_Toc3992685"/>
      <w:r>
        <w:t>6.3.3.3.3</w:t>
      </w:r>
      <w:r>
        <w:tab/>
        <w:t>Resource Standard Methods</w:t>
      </w:r>
      <w:bookmarkEnd w:id="400"/>
    </w:p>
    <w:p w14:paraId="645908C4" w14:textId="507F9FE6" w:rsidR="0011603D" w:rsidRDefault="0011603D" w:rsidP="0011603D">
      <w:pPr>
        <w:pStyle w:val="Heading6"/>
      </w:pPr>
      <w:bookmarkStart w:id="401" w:name="_Toc3992686"/>
      <w:r>
        <w:t>6.3.3.3.3.1</w:t>
      </w:r>
      <w:r>
        <w:tab/>
        <w:t>GET</w:t>
      </w:r>
      <w:bookmarkEnd w:id="401"/>
    </w:p>
    <w:p w14:paraId="46B244DC" w14:textId="77777777" w:rsidR="0011603D" w:rsidRDefault="0011603D" w:rsidP="0011603D">
      <w:r>
        <w:t>This method shall support the URI query parameters specified in table 6.3.3.3.3.1-1.</w:t>
      </w:r>
    </w:p>
    <w:p w14:paraId="400876DA" w14:textId="77777777"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11603D"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0670B7E6" w14:textId="77777777" w:rsidR="0011603D" w:rsidRDefault="0011603D" w:rsidP="0011603D">
            <w:pPr>
              <w:pStyle w:val="TAL"/>
            </w:pPr>
            <w:r>
              <w:rPr>
                <w:rFonts w:cs="Arial"/>
                <w:szCs w:val="18"/>
              </w:rPr>
              <w:t xml:space="preserve">This IE shall be present if at least one optional feature defined in subclause 6.3.8 is supported. </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77777777"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777777" w:rsidR="0011603D" w:rsidRDefault="0011603D" w:rsidP="0011603D">
            <w:pPr>
              <w:pStyle w:val="TAL"/>
              <w:rPr>
                <w:lang w:eastAsia="zh-CN"/>
              </w:rPr>
            </w:pPr>
            <w:r>
              <w:t>The Location header of the response shall be set to 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402" w:name="_Toc3992687"/>
      <w:r>
        <w:t>6.3.3.3.4</w:t>
      </w:r>
      <w:r>
        <w:tab/>
        <w:t>Resource Custom Operations</w:t>
      </w:r>
      <w:bookmarkEnd w:id="402"/>
    </w:p>
    <w:p w14:paraId="6A6CA13A" w14:textId="77777777" w:rsidR="0011603D" w:rsidRPr="00992A76" w:rsidRDefault="0011603D" w:rsidP="0011603D">
      <w:r>
        <w:t>There is no custom operation supported on this resource.</w:t>
      </w:r>
    </w:p>
    <w:p w14:paraId="64722AE6" w14:textId="77777777" w:rsidR="00170884" w:rsidRDefault="00170884" w:rsidP="00170884">
      <w:pPr>
        <w:pStyle w:val="Heading3"/>
      </w:pPr>
      <w:bookmarkStart w:id="403" w:name="_Hlk507858647"/>
      <w:bookmarkStart w:id="404" w:name="_Toc3992688"/>
      <w:r>
        <w:t>6.3.4</w:t>
      </w:r>
      <w:r>
        <w:tab/>
        <w:t>Custom Operations without associated resources</w:t>
      </w:r>
      <w:bookmarkEnd w:id="404"/>
      <w:r>
        <w:t xml:space="preserve"> </w:t>
      </w:r>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405" w:name="_Toc3992689"/>
      <w:bookmarkEnd w:id="403"/>
      <w:r>
        <w:t>6.3.5</w:t>
      </w:r>
      <w:r>
        <w:tab/>
        <w:t>Notifications</w:t>
      </w:r>
      <w:bookmarkEnd w:id="405"/>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406" w:name="_Toc3992690"/>
      <w:r>
        <w:t>6.3.6</w:t>
      </w:r>
      <w:r>
        <w:tab/>
        <w:t>Data Model</w:t>
      </w:r>
      <w:bookmarkEnd w:id="406"/>
    </w:p>
    <w:p w14:paraId="34A67C7C" w14:textId="619941B6" w:rsidR="00170884" w:rsidRDefault="00170884" w:rsidP="00170884">
      <w:pPr>
        <w:pStyle w:val="Heading4"/>
      </w:pPr>
      <w:bookmarkStart w:id="407" w:name="_Toc3992691"/>
      <w:r>
        <w:t>6.3.6.</w:t>
      </w:r>
      <w:r w:rsidR="0072606E">
        <w:t>1</w:t>
      </w:r>
      <w:r>
        <w:tab/>
        <w:t>General</w:t>
      </w:r>
      <w:bookmarkEnd w:id="407"/>
    </w:p>
    <w:p w14:paraId="72027257" w14:textId="77777777" w:rsidR="00170884" w:rsidRDefault="00170884" w:rsidP="00170884">
      <w:r>
        <w:t>This subclause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408" w:name="_Toc3992692"/>
      <w:r>
        <w:rPr>
          <w:lang w:val="en-US"/>
        </w:rPr>
        <w:t>6.3.6.</w:t>
      </w:r>
      <w:r w:rsidR="0072606E">
        <w:rPr>
          <w:lang w:val="en-US"/>
        </w:rPr>
        <w:t>2</w:t>
      </w:r>
      <w:r>
        <w:rPr>
          <w:lang w:val="en-US"/>
        </w:rPr>
        <w:tab/>
        <w:t>Structured data types</w:t>
      </w:r>
      <w:bookmarkEnd w:id="408"/>
    </w:p>
    <w:p w14:paraId="65774ED0" w14:textId="2FA28D82" w:rsidR="00170884" w:rsidRDefault="00170884" w:rsidP="00170884">
      <w:pPr>
        <w:pStyle w:val="Heading5"/>
      </w:pPr>
      <w:bookmarkStart w:id="409" w:name="_Toc3992693"/>
      <w:r>
        <w:t>6.3.6.</w:t>
      </w:r>
      <w:r w:rsidR="0072606E">
        <w:t>2</w:t>
      </w:r>
      <w:r>
        <w:t>.1</w:t>
      </w:r>
      <w:r>
        <w:tab/>
        <w:t>Introduction</w:t>
      </w:r>
      <w:bookmarkEnd w:id="409"/>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410" w:name="_Toc3992694"/>
      <w:r>
        <w:t>6.3.6.</w:t>
      </w:r>
      <w:r w:rsidR="0072606E">
        <w:t>2</w:t>
      </w:r>
      <w:r>
        <w:t>.2</w:t>
      </w:r>
      <w:r>
        <w:tab/>
        <w:t>Type:</w:t>
      </w:r>
      <w:r w:rsidR="0072606E" w:rsidRPr="0072606E">
        <w:t xml:space="preserve"> </w:t>
      </w:r>
      <w:r w:rsidR="007E1C78">
        <w:t>EnableUeReachabilityReqData</w:t>
      </w:r>
      <w:bookmarkEnd w:id="410"/>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77777777" w:rsidR="007E1C78" w:rsidRDefault="007E1C78" w:rsidP="007E1C78">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411" w:name="_Toc3992695"/>
      <w:r>
        <w:t>6.3.6.2.</w:t>
      </w:r>
      <w:r w:rsidR="00A8501B">
        <w:t>3</w:t>
      </w:r>
      <w:r>
        <w:tab/>
        <w:t>Type:</w:t>
      </w:r>
      <w:r w:rsidRPr="0072606E">
        <w:t xml:space="preserve"> </w:t>
      </w:r>
      <w:r>
        <w:t>EnableUeReachabilityRspData</w:t>
      </w:r>
      <w:bookmarkEnd w:id="411"/>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77777777" w:rsidR="007E1C78" w:rsidRDefault="007E1C78" w:rsidP="00115BBB">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412" w:name="_Toc3992696"/>
      <w:r>
        <w:lastRenderedPageBreak/>
        <w:t>6.3.6.2.4</w:t>
      </w:r>
      <w:r>
        <w:tab/>
        <w:t>Type:</w:t>
      </w:r>
      <w:r w:rsidRPr="0072606E">
        <w:t xml:space="preserve"> </w:t>
      </w:r>
      <w:r>
        <w:t>UeContextInfo</w:t>
      </w:r>
      <w:bookmarkEnd w:id="412"/>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77777777" w:rsidR="002D6C1D" w:rsidRDefault="002D6C1D" w:rsidP="002D6C1D">
            <w:pPr>
              <w:pStyle w:val="TAL"/>
              <w:rPr>
                <w:rFonts w:cs="Arial"/>
                <w:szCs w:val="18"/>
              </w:rPr>
            </w:pPr>
            <w:r>
              <w:rPr>
                <w:rFonts w:cs="Arial"/>
                <w:szCs w:val="18"/>
              </w:rPr>
              <w:t xml:space="preserve">This IE shall be present if at least one optional feature defined in subclause 6.3.8 is supported. </w:t>
            </w:r>
          </w:p>
        </w:tc>
      </w:tr>
    </w:tbl>
    <w:p w14:paraId="531D3573" w14:textId="77777777" w:rsidR="00CF256D" w:rsidRDefault="00CF256D" w:rsidP="00572758"/>
    <w:p w14:paraId="22986E85" w14:textId="007AA7DA" w:rsidR="00CF256D" w:rsidRDefault="00CF256D" w:rsidP="00CF256D">
      <w:pPr>
        <w:pStyle w:val="Heading5"/>
      </w:pPr>
      <w:bookmarkStart w:id="413" w:name="_Toc3992697"/>
      <w:r>
        <w:t>6.3.6.3.5</w:t>
      </w:r>
      <w:r>
        <w:tab/>
        <w:t>Enumeration: UeContextInfoClass</w:t>
      </w:r>
      <w:bookmarkEnd w:id="413"/>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414" w:name="_Toc3992698"/>
      <w:r>
        <w:rPr>
          <w:lang w:val="en-US"/>
        </w:rPr>
        <w:t>6.3.6.3</w:t>
      </w:r>
      <w:r>
        <w:rPr>
          <w:lang w:val="en-US"/>
        </w:rPr>
        <w:tab/>
        <w:t>Simple data types and enumerations</w:t>
      </w:r>
      <w:bookmarkEnd w:id="414"/>
    </w:p>
    <w:p w14:paraId="7787DAD1" w14:textId="18463B48" w:rsidR="00170884" w:rsidRDefault="00170884" w:rsidP="00170884">
      <w:pPr>
        <w:pStyle w:val="Heading5"/>
      </w:pPr>
      <w:bookmarkStart w:id="415" w:name="_Toc3992699"/>
      <w:r>
        <w:t>6.3.6.3.1</w:t>
      </w:r>
      <w:r>
        <w:tab/>
        <w:t>Introduction</w:t>
      </w:r>
      <w:bookmarkEnd w:id="415"/>
    </w:p>
    <w:p w14:paraId="31E27571" w14:textId="77777777" w:rsidR="008B403E" w:rsidRDefault="008B403E" w:rsidP="008B403E">
      <w:r>
        <w:t>This subclause defines simple data types and enumerations that can be referenced from data structures defined in the previous subclauses.</w:t>
      </w:r>
    </w:p>
    <w:p w14:paraId="57C05115" w14:textId="493EC99A" w:rsidR="00170884" w:rsidRDefault="00170884" w:rsidP="00170884">
      <w:pPr>
        <w:pStyle w:val="Heading5"/>
      </w:pPr>
      <w:bookmarkStart w:id="416" w:name="_Toc3992700"/>
      <w:r>
        <w:t>6.3.6.3.2</w:t>
      </w:r>
      <w:r>
        <w:tab/>
        <w:t>Simple data types</w:t>
      </w:r>
      <w:bookmarkEnd w:id="416"/>
      <w:r>
        <w:t xml:space="preserve"> </w:t>
      </w:r>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417" w:name="_Toc3992701"/>
      <w:r>
        <w:t>6.3.6.4</w:t>
      </w:r>
      <w:r>
        <w:tab/>
        <w:t>Binary data</w:t>
      </w:r>
      <w:bookmarkEnd w:id="417"/>
    </w:p>
    <w:p w14:paraId="328E97CB" w14:textId="77777777" w:rsidR="008B403E" w:rsidRPr="00992A76" w:rsidRDefault="008B403E" w:rsidP="008B403E">
      <w:r>
        <w:t>None.</w:t>
      </w:r>
    </w:p>
    <w:p w14:paraId="23621ECA" w14:textId="648D5D41" w:rsidR="00170884" w:rsidRDefault="00170884" w:rsidP="00170884">
      <w:pPr>
        <w:pStyle w:val="Heading3"/>
      </w:pPr>
      <w:bookmarkStart w:id="418" w:name="_Toc3992702"/>
      <w:r>
        <w:t>6.3.7</w:t>
      </w:r>
      <w:r>
        <w:tab/>
        <w:t>Error Handling</w:t>
      </w:r>
      <w:bookmarkEnd w:id="418"/>
    </w:p>
    <w:p w14:paraId="0643EF46" w14:textId="41BB42CE" w:rsidR="00866583" w:rsidRDefault="00866583" w:rsidP="00866583">
      <w:pPr>
        <w:pStyle w:val="Heading4"/>
      </w:pPr>
      <w:bookmarkStart w:id="419" w:name="_Toc3992703"/>
      <w:r>
        <w:t>6.3.7.1</w:t>
      </w:r>
      <w:r>
        <w:tab/>
        <w:t>General</w:t>
      </w:r>
      <w:bookmarkEnd w:id="419"/>
    </w:p>
    <w:p w14:paraId="773EF345" w14:textId="77777777" w:rsidR="00866583" w:rsidRDefault="00866583" w:rsidP="00866583">
      <w:r>
        <w:t xml:space="preserve">HTTP error handling shall be supported as specified in subclause 5.2.4 </w:t>
      </w:r>
      <w:r w:rsidRPr="008C21B1">
        <w:t>of 3GPP TS 29.500 [4]</w:t>
      </w:r>
      <w:r>
        <w:t>.</w:t>
      </w:r>
    </w:p>
    <w:p w14:paraId="450789AA" w14:textId="62B88CC6" w:rsidR="00866583" w:rsidRDefault="00866583" w:rsidP="00866583">
      <w:pPr>
        <w:pStyle w:val="Heading4"/>
      </w:pPr>
      <w:bookmarkStart w:id="420" w:name="_Toc3992704"/>
      <w:r>
        <w:t>6.3.7.2</w:t>
      </w:r>
      <w:r>
        <w:tab/>
        <w:t>Protocol Errors</w:t>
      </w:r>
      <w:bookmarkEnd w:id="420"/>
    </w:p>
    <w:p w14:paraId="4D39124D" w14:textId="77777777" w:rsidR="00866583" w:rsidRDefault="00925996" w:rsidP="003D5C4D">
      <w:r>
        <w:t>Protocol Error Handling shall be supported as specified in subclause 5.2.7 of 3GPP TS 29.500 [4].</w:t>
      </w:r>
    </w:p>
    <w:p w14:paraId="2180021F" w14:textId="3BB21FFD" w:rsidR="00866583" w:rsidRDefault="00866583" w:rsidP="00866583">
      <w:pPr>
        <w:pStyle w:val="Heading4"/>
      </w:pPr>
      <w:bookmarkStart w:id="421" w:name="_Toc3992705"/>
      <w:r>
        <w:t>6.3.7.3</w:t>
      </w:r>
      <w:r>
        <w:tab/>
        <w:t>Application Errors</w:t>
      </w:r>
      <w:bookmarkEnd w:id="421"/>
    </w:p>
    <w:p w14:paraId="46DE1330" w14:textId="77777777"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422" w:name="_Toc3992706"/>
      <w:r>
        <w:t>6.3.8</w:t>
      </w:r>
      <w:r>
        <w:tab/>
        <w:t>Feature Negotiation</w:t>
      </w:r>
      <w:bookmarkEnd w:id="422"/>
    </w:p>
    <w:p w14:paraId="47DCE168" w14:textId="77777777" w:rsidR="000E5C10" w:rsidRDefault="000E5C10" w:rsidP="000E5C10">
      <w:pPr>
        <w:rPr>
          <w:lang w:val="en-US"/>
        </w:rPr>
      </w:pPr>
      <w:r>
        <w:rPr>
          <w:lang w:val="en-US"/>
        </w:rPr>
        <w:t xml:space="preserve">The feature negotiation mechanism specified in subclause 6.6 of 3GPP TS 29.500 [4] shall be used to negotiate the optional features applicable between the AMF and the NF Service Consumer, for the Namf_MT service, if any. </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77777777" w:rsidR="000E5C10" w:rsidRDefault="00B1767F" w:rsidP="00B1767F">
      <w:pPr>
        <w:pStyle w:val="B1"/>
        <w:rPr>
          <w:lang w:val="en-US"/>
        </w:rPr>
      </w:pPr>
      <w:r>
        <w:t>-</w:t>
      </w:r>
      <w:r>
        <w:tab/>
      </w:r>
      <w:r w:rsidR="000E5C10" w:rsidRPr="005433C9">
        <w:t>EnableUEReachability</w:t>
      </w:r>
      <w:r w:rsidR="000E5C10">
        <w:rPr>
          <w:lang w:val="en-US"/>
        </w:rPr>
        <w:t>, as specified in subclause 5.4.2.2;</w:t>
      </w:r>
    </w:p>
    <w:p w14:paraId="1F3880E8" w14:textId="77777777" w:rsidR="000E5C10" w:rsidRDefault="00752951" w:rsidP="000E5C10">
      <w:pPr>
        <w:rPr>
          <w:lang w:val="en-US"/>
        </w:rPr>
      </w:pPr>
      <w:r>
        <w:t>-</w:t>
      </w:r>
      <w:r>
        <w:tab/>
        <w:t>ProvideDomainSelectionInfo</w:t>
      </w:r>
      <w:r>
        <w:rPr>
          <w:lang w:val="en-US"/>
        </w:rPr>
        <w:t>, as specified in subclause 5.4.2.3;</w:t>
      </w:r>
      <w:r w:rsidR="000E5C10">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5B5FC54" w14:textId="77777777" w:rsidR="000E5C10" w:rsidRDefault="000E5C10" w:rsidP="000E5C10">
      <w:pPr>
        <w:rPr>
          <w:lang w:val="en-US"/>
        </w:rPr>
      </w:pPr>
      <w:r>
        <w:rPr>
          <w:lang w:val="en-US"/>
        </w:rPr>
        <w:t xml:space="preserve">The syntax of the supportedFeatures attribute is defined in subclause 5.2.2 of 3GPP TS 29.571 [13]. </w:t>
      </w:r>
    </w:p>
    <w:p w14:paraId="419DF742" w14:textId="77777777" w:rsidR="000E5C10" w:rsidRDefault="000E5C10" w:rsidP="000E5C10">
      <w:pPr>
        <w:rPr>
          <w:lang w:val="en-US"/>
        </w:rPr>
      </w:pPr>
      <w:r>
        <w:rPr>
          <w:lang w:val="en-US"/>
        </w:rPr>
        <w:t xml:space="preserve">The following features are defined for the Namf_MT service. </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77777777"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423" w:name="_Toc3992707"/>
      <w:r>
        <w:rPr>
          <w:lang w:val="en-US"/>
        </w:rPr>
        <w:t>6.3.9</w:t>
      </w:r>
      <w:r>
        <w:rPr>
          <w:lang w:val="en-US"/>
        </w:rPr>
        <w:tab/>
        <w:t>Security</w:t>
      </w:r>
      <w:bookmarkEnd w:id="423"/>
    </w:p>
    <w:p w14:paraId="10D34728" w14:textId="2351B2EE" w:rsidR="00AA2561" w:rsidRDefault="00AA2561" w:rsidP="00AA2561">
      <w:pPr>
        <w:rPr>
          <w:lang w:val="en-US"/>
        </w:rPr>
      </w:pPr>
      <w:r>
        <w:rPr>
          <w:lang w:val="en-US"/>
        </w:rPr>
        <w:t xml:space="preserve">As indicated in 3GPP TS 33.501 [27], the access to the Namf_MT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145D80C2" w14:textId="104A1D2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 3GPP TS 29.510 [29], subclause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4BB8075E"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"namf-mt"), and it does not define any additional scopes at resource or operation level</w:t>
      </w:r>
      <w:r>
        <w:rPr>
          <w:lang w:val="en-US"/>
        </w:rPr>
        <w:t>.</w:t>
      </w:r>
    </w:p>
    <w:p w14:paraId="0B37E6C8" w14:textId="7DC38EA4" w:rsidR="00080039" w:rsidRDefault="009438D8" w:rsidP="00080039">
      <w:pPr>
        <w:pStyle w:val="Heading2"/>
      </w:pPr>
      <w:bookmarkStart w:id="424" w:name="_Toc3992708"/>
      <w:r>
        <w:t>6.4</w:t>
      </w:r>
      <w:r w:rsidR="00080039">
        <w:tab/>
      </w:r>
      <w:r w:rsidR="00080039" w:rsidRPr="00317982">
        <w:t>Namf_</w:t>
      </w:r>
      <w:r w:rsidR="00080039">
        <w:t>Location Service API</w:t>
      </w:r>
      <w:bookmarkEnd w:id="424"/>
      <w:r w:rsidR="00080039">
        <w:t xml:space="preserve"> </w:t>
      </w:r>
    </w:p>
    <w:p w14:paraId="7A9D3BC7" w14:textId="35124B69" w:rsidR="00080039" w:rsidRDefault="009438D8" w:rsidP="00080039">
      <w:pPr>
        <w:pStyle w:val="Heading3"/>
      </w:pPr>
      <w:bookmarkStart w:id="425" w:name="_Toc3992709"/>
      <w:r>
        <w:t>6.4</w:t>
      </w:r>
      <w:r w:rsidR="00080039">
        <w:t>.1</w:t>
      </w:r>
      <w:r w:rsidR="00080039">
        <w:tab/>
        <w:t>API URI</w:t>
      </w:r>
      <w:bookmarkEnd w:id="425"/>
    </w:p>
    <w:p w14:paraId="7D0B392D" w14:textId="77777777" w:rsidR="00080039" w:rsidRDefault="00080039" w:rsidP="00080039">
      <w:r>
        <w:t>URIs of this API shall have the following root:</w:t>
      </w:r>
    </w:p>
    <w:p w14:paraId="329D652A" w14:textId="77777777" w:rsidR="00080039" w:rsidRDefault="00080039" w:rsidP="00080039">
      <w:r>
        <w:t>{apiRoot}/{apiName}/{apiVersion}/</w:t>
      </w:r>
    </w:p>
    <w:p w14:paraId="5B3ED2CC" w14:textId="6DFF8CAB" w:rsidR="00080039" w:rsidRDefault="00080039" w:rsidP="00080039">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w:t>
      </w:r>
      <w:r>
        <w:rPr>
          <w:lang w:eastAsia="zh-CN"/>
        </w:rPr>
        <w:t>loc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429D472" w14:textId="1EF6DBB4" w:rsidR="00080039" w:rsidRDefault="009438D8" w:rsidP="00080039">
      <w:pPr>
        <w:pStyle w:val="Heading3"/>
      </w:pPr>
      <w:bookmarkStart w:id="426" w:name="_Toc3992710"/>
      <w:r>
        <w:t>6.4</w:t>
      </w:r>
      <w:r w:rsidR="00080039">
        <w:t>.2</w:t>
      </w:r>
      <w:r w:rsidR="00080039">
        <w:tab/>
        <w:t>Usage of HTTP</w:t>
      </w:r>
      <w:bookmarkEnd w:id="426"/>
    </w:p>
    <w:p w14:paraId="23C7E851" w14:textId="46816629" w:rsidR="00080039" w:rsidRDefault="009438D8" w:rsidP="00080039">
      <w:pPr>
        <w:pStyle w:val="Heading4"/>
      </w:pPr>
      <w:bookmarkStart w:id="427" w:name="_Toc3992711"/>
      <w:r>
        <w:t>6.4</w:t>
      </w:r>
      <w:r w:rsidR="00080039">
        <w:t>.2.1</w:t>
      </w:r>
      <w:r w:rsidR="00080039">
        <w:tab/>
        <w:t>General</w:t>
      </w:r>
      <w:bookmarkEnd w:id="427"/>
    </w:p>
    <w:p w14:paraId="4728292B" w14:textId="77777777" w:rsidR="00270842" w:rsidRDefault="00270842" w:rsidP="00270842">
      <w:r>
        <w:t>HTTP/2, as defined in IETF RFC 7540 [</w:t>
      </w:r>
      <w:r w:rsidR="002F6DB6" w:rsidRPr="00BA6BB9">
        <w:t>19</w:t>
      </w:r>
      <w:r>
        <w:t>], shall be used as specified in clause 5 of 3GPP TS 29.500 [4].</w:t>
      </w:r>
    </w:p>
    <w:p w14:paraId="6AC023DF" w14:textId="77777777"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428" w:name="_Toc3992712"/>
      <w:r>
        <w:t>6.4</w:t>
      </w:r>
      <w:r w:rsidR="00080039">
        <w:t>.2.2</w:t>
      </w:r>
      <w:r w:rsidR="00080039">
        <w:tab/>
        <w:t>HTTP standard headers</w:t>
      </w:r>
      <w:bookmarkEnd w:id="428"/>
    </w:p>
    <w:p w14:paraId="60F7BBD7" w14:textId="7C2431C1" w:rsidR="00080039" w:rsidRDefault="009438D8" w:rsidP="00080039">
      <w:pPr>
        <w:pStyle w:val="Heading5"/>
        <w:rPr>
          <w:lang w:eastAsia="zh-CN"/>
        </w:rPr>
      </w:pPr>
      <w:bookmarkStart w:id="429" w:name="_Toc3992713"/>
      <w:r>
        <w:t>6.4</w:t>
      </w:r>
      <w:r w:rsidR="00080039">
        <w:t>.2.2.1</w:t>
      </w:r>
      <w:r w:rsidR="00080039">
        <w:rPr>
          <w:lang w:eastAsia="zh-CN"/>
        </w:rPr>
        <w:tab/>
        <w:t>General</w:t>
      </w:r>
      <w:bookmarkEnd w:id="429"/>
    </w:p>
    <w:p w14:paraId="1AEE030C" w14:textId="77777777" w:rsidR="007E46FA" w:rsidRPr="00247F7E" w:rsidRDefault="007E46FA" w:rsidP="007E46FA">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37F791F7" w14:textId="2D024CD9" w:rsidR="00080039" w:rsidRDefault="009438D8" w:rsidP="00080039">
      <w:pPr>
        <w:pStyle w:val="Heading5"/>
      </w:pPr>
      <w:bookmarkStart w:id="430" w:name="_Toc3992714"/>
      <w:r>
        <w:lastRenderedPageBreak/>
        <w:t>6.4</w:t>
      </w:r>
      <w:r w:rsidR="00080039">
        <w:t>.2.2.2</w:t>
      </w:r>
      <w:r w:rsidR="00080039">
        <w:tab/>
        <w:t>Content type</w:t>
      </w:r>
      <w:bookmarkEnd w:id="430"/>
      <w:r w:rsidR="00080039">
        <w:t xml:space="preserve"> </w:t>
      </w:r>
    </w:p>
    <w:p w14:paraId="2FA789D2" w14:textId="77777777" w:rsidR="007E46FA" w:rsidRPr="001545A4" w:rsidRDefault="007E46FA" w:rsidP="007E46FA">
      <w:pPr>
        <w:pStyle w:val="Guidance"/>
        <w:rPr>
          <w:rFonts w:eastAsia="SimSun"/>
          <w:i w:val="0"/>
          <w:color w:val="auto"/>
        </w:rPr>
      </w:pPr>
      <w:r w:rsidRPr="00664DD2">
        <w:rPr>
          <w:rFonts w:eastAsia="SimSun"/>
          <w:i w:val="0"/>
          <w:color w:val="auto"/>
        </w:rPr>
        <w:t>The JSON format shall be supported. The use of the JSON format (IETF RFC 8259 [8]) shall be signalled by the content type "application/json". See also subclause 5.4 of 3GPP TS 29.500 [4].</w:t>
      </w:r>
    </w:p>
    <w:p w14:paraId="495F1601" w14:textId="1E8F1A0D" w:rsidR="00080039" w:rsidRDefault="009438D8" w:rsidP="00080039">
      <w:pPr>
        <w:pStyle w:val="Heading4"/>
      </w:pPr>
      <w:bookmarkStart w:id="431" w:name="_Toc3992715"/>
      <w:r>
        <w:t>6.4</w:t>
      </w:r>
      <w:r w:rsidR="00080039">
        <w:t>.2.3</w:t>
      </w:r>
      <w:r w:rsidR="00080039">
        <w:tab/>
        <w:t>HTTP custom headers</w:t>
      </w:r>
      <w:bookmarkEnd w:id="431"/>
    </w:p>
    <w:p w14:paraId="5FDC0099" w14:textId="7F895D12" w:rsidR="00080039" w:rsidRDefault="009438D8" w:rsidP="00080039">
      <w:pPr>
        <w:pStyle w:val="Heading5"/>
        <w:rPr>
          <w:lang w:eastAsia="zh-CN"/>
        </w:rPr>
      </w:pPr>
      <w:bookmarkStart w:id="432" w:name="_Toc3992716"/>
      <w:r>
        <w:t>6.4</w:t>
      </w:r>
      <w:r w:rsidR="00080039">
        <w:t>.2.3.1</w:t>
      </w:r>
      <w:r w:rsidR="00080039">
        <w:rPr>
          <w:lang w:eastAsia="zh-CN"/>
        </w:rPr>
        <w:tab/>
        <w:t>General</w:t>
      </w:r>
      <w:bookmarkEnd w:id="432"/>
    </w:p>
    <w:p w14:paraId="160FDE6D" w14:textId="77777777"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 3GPP TS 29.500 [4].</w:t>
      </w:r>
    </w:p>
    <w:p w14:paraId="79D4C433" w14:textId="43E32CB3" w:rsidR="00080039" w:rsidRDefault="009438D8" w:rsidP="00080039">
      <w:pPr>
        <w:pStyle w:val="Heading3"/>
      </w:pPr>
      <w:bookmarkStart w:id="433" w:name="_Toc3992717"/>
      <w:r>
        <w:t>6.4</w:t>
      </w:r>
      <w:r w:rsidR="00080039">
        <w:t>.3</w:t>
      </w:r>
      <w:r w:rsidR="00080039">
        <w:tab/>
        <w:t>Resources</w:t>
      </w:r>
      <w:bookmarkEnd w:id="433"/>
      <w:r w:rsidR="00080039">
        <w:t xml:space="preserve"> </w:t>
      </w:r>
    </w:p>
    <w:p w14:paraId="7277D91A" w14:textId="49F9BB70" w:rsidR="00080039" w:rsidRDefault="009438D8" w:rsidP="00080039">
      <w:pPr>
        <w:pStyle w:val="Heading4"/>
      </w:pPr>
      <w:bookmarkStart w:id="434" w:name="_Toc3992718"/>
      <w:r>
        <w:t>6.4</w:t>
      </w:r>
      <w:r w:rsidR="00080039">
        <w:t>.3.1</w:t>
      </w:r>
      <w:r w:rsidR="00080039">
        <w:tab/>
        <w:t>Overview</w:t>
      </w:r>
      <w:bookmarkEnd w:id="434"/>
    </w:p>
    <w:p w14:paraId="7AD0AEF5" w14:textId="7FC46F0F" w:rsidR="00080039" w:rsidRDefault="00080039" w:rsidP="00080039">
      <w:pPr>
        <w:pStyle w:val="TH"/>
      </w:pPr>
      <w:r>
        <w:rPr>
          <w:lang w:val="en-US"/>
        </w:rPr>
        <w:t> </w:t>
      </w:r>
      <w:r w:rsidR="004E56EC">
        <w:object w:dxaOrig="7455" w:dyaOrig="3315" w14:anchorId="514C5754">
          <v:shape id="_x0000_i1058" type="#_x0000_t75" style="width:373.7pt;height:166.1pt" o:ole="">
            <v:imagedata r:id="rId78" o:title=""/>
          </v:shape>
          <o:OLEObject Type="Embed" ProgID="Visio.Drawing.15" ShapeID="_x0000_i1058" DrawAspect="Content" ObjectID="_1614605496"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5926FA36"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043A1E33"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435" w:name="_Toc3992719"/>
      <w:r>
        <w:t>6.4</w:t>
      </w:r>
      <w:r w:rsidR="00080039">
        <w:t>.3.2</w:t>
      </w:r>
      <w:r w:rsidR="00080039">
        <w:tab/>
        <w:t xml:space="preserve">Resource: </w:t>
      </w:r>
      <w:r w:rsidR="00080039">
        <w:rPr>
          <w:lang w:eastAsia="zh-CN"/>
        </w:rPr>
        <w:t>Individual UE Context</w:t>
      </w:r>
      <w:bookmarkEnd w:id="435"/>
    </w:p>
    <w:p w14:paraId="4A714ADA" w14:textId="1DC80190" w:rsidR="00080039" w:rsidRDefault="009438D8" w:rsidP="00080039">
      <w:pPr>
        <w:pStyle w:val="Heading5"/>
      </w:pPr>
      <w:bookmarkStart w:id="436" w:name="_Toc3992720"/>
      <w:r>
        <w:t>6.4</w:t>
      </w:r>
      <w:r w:rsidR="00080039">
        <w:t>.3.2.1</w:t>
      </w:r>
      <w:r w:rsidR="00080039">
        <w:tab/>
        <w:t>Description</w:t>
      </w:r>
      <w:bookmarkEnd w:id="436"/>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77777777" w:rsidR="00080039" w:rsidRDefault="00080039" w:rsidP="00080039">
      <w:r>
        <w:t xml:space="preserve">This resource is modelled with the Document resource archetype (see subclause C.1 of 3GPP TS 29.501 [5]). </w:t>
      </w:r>
    </w:p>
    <w:p w14:paraId="3079FE59" w14:textId="4C7EC52B" w:rsidR="00080039" w:rsidRDefault="009438D8" w:rsidP="00080039">
      <w:pPr>
        <w:pStyle w:val="Heading5"/>
      </w:pPr>
      <w:bookmarkStart w:id="437" w:name="_Toc3992721"/>
      <w:r>
        <w:t>6.4</w:t>
      </w:r>
      <w:r w:rsidR="00080039">
        <w:t>.3.2.2</w:t>
      </w:r>
      <w:r w:rsidR="00080039">
        <w:tab/>
        <w:t>Resource Definition</w:t>
      </w:r>
      <w:bookmarkEnd w:id="437"/>
    </w:p>
    <w:p w14:paraId="531F6250" w14:textId="77777777"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Pr="00CF25D4">
        <w:t>/v1/</w:t>
      </w:r>
      <w:r>
        <w:t xml:space="preserve">{ueContextId} </w:t>
      </w:r>
    </w:p>
    <w:p w14:paraId="760B89ED" w14:textId="77777777" w:rsidR="00080039" w:rsidRDefault="00080039" w:rsidP="00080039">
      <w:pPr>
        <w:rPr>
          <w:rFonts w:ascii="Arial" w:hAnsi="Arial" w:cs="Arial"/>
        </w:rPr>
      </w:pPr>
      <w:r>
        <w:lastRenderedPageBreak/>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77777777" w:rsidR="00A9267A" w:rsidRPr="00DA7E50" w:rsidRDefault="00A9267A" w:rsidP="00A9267A">
            <w:pPr>
              <w:pStyle w:val="TAL"/>
            </w:pPr>
            <w:r>
              <w:t>See subclause 6.4.1</w:t>
            </w:r>
          </w:p>
        </w:tc>
      </w:tr>
      <w:tr w:rsidR="00A9267A"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A9267A" w:rsidRPr="00DA7E50" w:rsidRDefault="00A9267A" w:rsidP="00A9267A">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A9267A" w:rsidRPr="00DA7E50" w:rsidRDefault="00A9267A" w:rsidP="00A9267A">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A9267A" w:rsidRPr="00DA7E50" w:rsidRDefault="00A9267A" w:rsidP="00A9267A">
            <w:pPr>
              <w:pStyle w:val="TAL"/>
            </w:pPr>
            <w:r w:rsidRPr="00DA7E50">
              <w:t>Or represents the Permanent Equipment Identifier (see 3GPP TS 23.501 [2] clause 5.9.3)</w:t>
            </w:r>
          </w:p>
          <w:p w14:paraId="536CDB98" w14:textId="77777777" w:rsidR="00A9267A" w:rsidRPr="00DA7E50" w:rsidRDefault="00A9267A" w:rsidP="00A9267A">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438" w:name="_Toc3992722"/>
      <w:r>
        <w:t>6.4</w:t>
      </w:r>
      <w:r w:rsidR="00080039">
        <w:t>.3.2.3</w:t>
      </w:r>
      <w:r w:rsidR="00080039">
        <w:tab/>
        <w:t>Resource Standard Methods</w:t>
      </w:r>
      <w:bookmarkEnd w:id="438"/>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439" w:name="_Toc3992723"/>
      <w:r>
        <w:t>6.4</w:t>
      </w:r>
      <w:r w:rsidR="00080039">
        <w:t>.3.2.4</w:t>
      </w:r>
      <w:r w:rsidR="00080039">
        <w:tab/>
        <w:t>Resource Custom Operations</w:t>
      </w:r>
      <w:bookmarkEnd w:id="439"/>
    </w:p>
    <w:p w14:paraId="33A55EF1" w14:textId="4DF7CCB6" w:rsidR="00080039" w:rsidRDefault="009438D8" w:rsidP="00080039">
      <w:pPr>
        <w:pStyle w:val="Heading6"/>
        <w:ind w:left="0" w:firstLine="0"/>
      </w:pPr>
      <w:bookmarkStart w:id="440" w:name="_Toc3992724"/>
      <w:r>
        <w:t>6.4</w:t>
      </w:r>
      <w:r w:rsidR="00080039">
        <w:t>.3.2.4.1</w:t>
      </w:r>
      <w:r w:rsidR="00080039">
        <w:tab/>
        <w:t>Overview</w:t>
      </w:r>
      <w:bookmarkEnd w:id="440"/>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0573469" w:rsidR="00080039" w:rsidRPr="00DA7E50" w:rsidRDefault="00080039" w:rsidP="00833341">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7C826992" w:rsidR="002540DB" w:rsidRPr="00DA7E50" w:rsidRDefault="002540DB" w:rsidP="002540DB">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441" w:name="_Toc3992725"/>
      <w:r>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441"/>
    </w:p>
    <w:p w14:paraId="09A9A77B" w14:textId="0EA13118" w:rsidR="00080039" w:rsidRDefault="009438D8" w:rsidP="00080039">
      <w:pPr>
        <w:pStyle w:val="Heading7"/>
      </w:pPr>
      <w:bookmarkStart w:id="442" w:name="_Toc3992726"/>
      <w:r>
        <w:t>6.4</w:t>
      </w:r>
      <w:r w:rsidR="00080039">
        <w:t>.3.2.4.2.1</w:t>
      </w:r>
      <w:r w:rsidR="00080039">
        <w:tab/>
        <w:t>Description</w:t>
      </w:r>
      <w:bookmarkEnd w:id="442"/>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443" w:name="_Toc3992727"/>
      <w:r>
        <w:t>6.4</w:t>
      </w:r>
      <w:r w:rsidR="00080039">
        <w:t>.3.2.4.2.2</w:t>
      </w:r>
      <w:r w:rsidR="00080039">
        <w:tab/>
        <w:t>Operation Definition</w:t>
      </w:r>
      <w:bookmarkEnd w:id="443"/>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lastRenderedPageBreak/>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444" w:name="_Toc3992728"/>
      <w:r>
        <w:t>6.4.3.2.4.3</w:t>
      </w:r>
      <w:r w:rsidR="002540DB">
        <w:tab/>
        <w:t xml:space="preserve">Operation: </w:t>
      </w:r>
      <w:r w:rsidR="002540DB">
        <w:rPr>
          <w:rFonts w:hint="eastAsia"/>
          <w:lang w:eastAsia="zh-CN"/>
        </w:rPr>
        <w:t xml:space="preserve">(POST) </w:t>
      </w:r>
      <w:r w:rsidR="00164214">
        <w:rPr>
          <w:lang w:eastAsia="zh-CN"/>
        </w:rPr>
        <w:t>provide-loc-info</w:t>
      </w:r>
      <w:bookmarkEnd w:id="444"/>
    </w:p>
    <w:p w14:paraId="445CF9BD" w14:textId="3C5403F9" w:rsidR="002540DB" w:rsidRDefault="009F2BD9" w:rsidP="002540DB">
      <w:pPr>
        <w:pStyle w:val="Heading7"/>
      </w:pPr>
      <w:bookmarkStart w:id="445" w:name="_Toc3992729"/>
      <w:r>
        <w:t>6.4.3.2.4.3</w:t>
      </w:r>
      <w:r w:rsidR="002540DB">
        <w:t>.1</w:t>
      </w:r>
      <w:r w:rsidR="002540DB">
        <w:tab/>
        <w:t>Description</w:t>
      </w:r>
      <w:bookmarkEnd w:id="445"/>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446" w:name="_Toc3992730"/>
      <w:r>
        <w:t>6.4.3.2.4.3</w:t>
      </w:r>
      <w:r w:rsidR="002540DB">
        <w:t>.2</w:t>
      </w:r>
      <w:r w:rsidR="002540DB">
        <w:tab/>
        <w:t>Operation Definition</w:t>
      </w:r>
      <w:bookmarkEnd w:id="446"/>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20FC0684" w:rsidR="00B22A2E" w:rsidRDefault="009438D8" w:rsidP="00B22A2E">
      <w:pPr>
        <w:pStyle w:val="Heading3"/>
      </w:pPr>
      <w:bookmarkStart w:id="447" w:name="_Toc3992731"/>
      <w:r>
        <w:lastRenderedPageBreak/>
        <w:t>6.4</w:t>
      </w:r>
      <w:r w:rsidR="00B22A2E">
        <w:t>.4</w:t>
      </w:r>
      <w:r w:rsidR="00B22A2E">
        <w:tab/>
        <w:t>Custom Operations without associated resources</w:t>
      </w:r>
      <w:bookmarkEnd w:id="447"/>
      <w:r w:rsidR="00B22A2E">
        <w:t xml:space="preserve"> </w:t>
      </w:r>
    </w:p>
    <w:p w14:paraId="0B0CD234" w14:textId="77777777" w:rsidR="00B17593" w:rsidRDefault="00B17593" w:rsidP="00B17593">
      <w:r>
        <w:t xml:space="preserve">There are no custom operations without associated resources supported on Namf_Location service. </w:t>
      </w:r>
    </w:p>
    <w:p w14:paraId="05E8C2E7" w14:textId="59DC08CA" w:rsidR="007712AF" w:rsidRDefault="00D958FA" w:rsidP="007712AF">
      <w:pPr>
        <w:pStyle w:val="Heading3"/>
      </w:pPr>
      <w:bookmarkStart w:id="448" w:name="_Toc3992732"/>
      <w:r>
        <w:t>6.4</w:t>
      </w:r>
      <w:r w:rsidR="007712AF">
        <w:t>.5</w:t>
      </w:r>
      <w:r w:rsidR="007712AF">
        <w:tab/>
        <w:t>Notifications</w:t>
      </w:r>
      <w:bookmarkEnd w:id="448"/>
    </w:p>
    <w:p w14:paraId="4D89B943" w14:textId="4BA1FE6C" w:rsidR="007712AF" w:rsidRDefault="00D958FA" w:rsidP="007712AF">
      <w:pPr>
        <w:pStyle w:val="Heading4"/>
      </w:pPr>
      <w:bookmarkStart w:id="449" w:name="_Toc3992733"/>
      <w:r>
        <w:t>6.4</w:t>
      </w:r>
      <w:r w:rsidR="007712AF">
        <w:t>.5.1</w:t>
      </w:r>
      <w:r w:rsidR="007712AF">
        <w:tab/>
        <w:t>General</w:t>
      </w:r>
      <w:bookmarkEnd w:id="449"/>
    </w:p>
    <w:p w14:paraId="379512A9" w14:textId="77777777" w:rsidR="007712AF" w:rsidRDefault="007712AF" w:rsidP="007712AF">
      <w:r>
        <w:t xml:space="preserve">This clause provides the definition of the EventNotify notification of the Namf_Location service. </w:t>
      </w:r>
    </w:p>
    <w:p w14:paraId="6CF9B6A2" w14:textId="69990378" w:rsidR="007712AF" w:rsidRDefault="00D958FA" w:rsidP="007712AF">
      <w:pPr>
        <w:pStyle w:val="Heading4"/>
      </w:pPr>
      <w:bookmarkStart w:id="450" w:name="_Toc3992734"/>
      <w:r>
        <w:t>6.4</w:t>
      </w:r>
      <w:r w:rsidR="007712AF">
        <w:t>.5.2</w:t>
      </w:r>
      <w:r w:rsidR="007712AF">
        <w:tab/>
        <w:t>Event Notify</w:t>
      </w:r>
      <w:bookmarkEnd w:id="450"/>
    </w:p>
    <w:p w14:paraId="42E04B81" w14:textId="71D51D1F" w:rsidR="007712AF" w:rsidRDefault="00D958FA" w:rsidP="007712AF">
      <w:pPr>
        <w:pStyle w:val="Heading5"/>
      </w:pPr>
      <w:bookmarkStart w:id="451" w:name="_Toc3992735"/>
      <w:r>
        <w:t>6.4</w:t>
      </w:r>
      <w:r w:rsidR="007712AF">
        <w:t>.5.</w:t>
      </w:r>
      <w:r w:rsidR="007712AF">
        <w:rPr>
          <w:lang w:eastAsia="zh-CN"/>
        </w:rPr>
        <w:t>2</w:t>
      </w:r>
      <w:r w:rsidR="007712AF">
        <w:t>.1</w:t>
      </w:r>
      <w:r w:rsidR="007712AF">
        <w:tab/>
        <w:t>Description</w:t>
      </w:r>
      <w:bookmarkEnd w:id="451"/>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452" w:name="_Toc3992736"/>
      <w:r>
        <w:t>6.4</w:t>
      </w:r>
      <w:r w:rsidR="007712AF">
        <w:t>.5.</w:t>
      </w:r>
      <w:r w:rsidR="007712AF">
        <w:rPr>
          <w:lang w:eastAsia="zh-CN"/>
        </w:rPr>
        <w:t>2</w:t>
      </w:r>
      <w:r w:rsidR="007712AF">
        <w:t>.2</w:t>
      </w:r>
      <w:r w:rsidR="007712AF">
        <w:tab/>
        <w:t>Notification Definition</w:t>
      </w:r>
      <w:bookmarkEnd w:id="452"/>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2C3A17F3" w:rsidR="00641F94" w:rsidRDefault="00A541B0" w:rsidP="007712AF">
      <w:pPr>
        <w:rPr>
          <w:lang w:eastAsia="zh-CN"/>
        </w:rPr>
      </w:pPr>
      <w:r>
        <w:t xml:space="preserve">See subclause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453" w:name="_Toc3992737"/>
      <w:r>
        <w:t>6.4</w:t>
      </w:r>
      <w:r w:rsidR="007712AF">
        <w:t>.5.</w:t>
      </w:r>
      <w:r w:rsidR="007712AF">
        <w:rPr>
          <w:lang w:eastAsia="zh-CN"/>
        </w:rPr>
        <w:t>2</w:t>
      </w:r>
      <w:r w:rsidR="007712AF">
        <w:t>.3</w:t>
      </w:r>
      <w:r w:rsidR="007712AF">
        <w:tab/>
        <w:t>Notification Standard Methods</w:t>
      </w:r>
      <w:bookmarkEnd w:id="453"/>
    </w:p>
    <w:p w14:paraId="4C46D7C1" w14:textId="46D0733F" w:rsidR="007712AF" w:rsidRDefault="00D958FA" w:rsidP="007712AF">
      <w:pPr>
        <w:pStyle w:val="Heading6"/>
        <w:rPr>
          <w:lang w:eastAsia="zh-CN"/>
        </w:rPr>
      </w:pPr>
      <w:bookmarkStart w:id="454" w:name="_Toc3992738"/>
      <w:r>
        <w:t>6.4</w:t>
      </w:r>
      <w:r w:rsidR="007712AF">
        <w:t>.5.</w:t>
      </w:r>
      <w:r w:rsidR="007712AF">
        <w:rPr>
          <w:lang w:eastAsia="zh-CN"/>
        </w:rPr>
        <w:t>2</w:t>
      </w:r>
      <w:r w:rsidR="007712AF">
        <w:t>.3.1</w:t>
      </w:r>
      <w:r w:rsidR="007712AF">
        <w:tab/>
      </w:r>
      <w:r w:rsidR="007712AF">
        <w:rPr>
          <w:rFonts w:hint="eastAsia"/>
          <w:lang w:eastAsia="zh-CN"/>
        </w:rPr>
        <w:t>POST</w:t>
      </w:r>
      <w:bookmarkEnd w:id="454"/>
    </w:p>
    <w:p w14:paraId="54CFF33C" w14:textId="77777777"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455" w:name="_Toc3992739"/>
      <w:r>
        <w:t>6.4</w:t>
      </w:r>
      <w:r w:rsidR="009D615D">
        <w:t>.6</w:t>
      </w:r>
      <w:r w:rsidR="009D615D">
        <w:tab/>
        <w:t>Data Model</w:t>
      </w:r>
      <w:bookmarkEnd w:id="455"/>
    </w:p>
    <w:p w14:paraId="0F0A3DDE" w14:textId="29DF0283" w:rsidR="009D615D" w:rsidRDefault="009438D8" w:rsidP="009D615D">
      <w:pPr>
        <w:pStyle w:val="Heading4"/>
      </w:pPr>
      <w:bookmarkStart w:id="456" w:name="_Toc3992740"/>
      <w:r>
        <w:t>6.4</w:t>
      </w:r>
      <w:r w:rsidR="009D615D">
        <w:t>.6.1</w:t>
      </w:r>
      <w:r w:rsidR="009D615D">
        <w:tab/>
        <w:t>General</w:t>
      </w:r>
      <w:bookmarkEnd w:id="456"/>
    </w:p>
    <w:p w14:paraId="16F41D15" w14:textId="77777777" w:rsidR="009D615D" w:rsidRDefault="009D615D" w:rsidP="009D615D">
      <w:r>
        <w:t>This subclause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lastRenderedPageBreak/>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77777777"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14:paraId="24C6BB3E" w14:textId="77777777" w:rsidR="009D615D" w:rsidRDefault="009D615D" w:rsidP="009D615D">
      <w:pPr>
        <w:pStyle w:val="TH"/>
      </w:pPr>
      <w:r>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457" w:name="_Toc3992741"/>
      <w:r>
        <w:rPr>
          <w:lang w:val="en-US"/>
        </w:rPr>
        <w:t>6.4</w:t>
      </w:r>
      <w:r w:rsidR="009D615D">
        <w:rPr>
          <w:lang w:val="en-US"/>
        </w:rPr>
        <w:t>.6.2</w:t>
      </w:r>
      <w:r w:rsidR="009D615D">
        <w:rPr>
          <w:lang w:val="en-US"/>
        </w:rPr>
        <w:tab/>
        <w:t>Structured data types</w:t>
      </w:r>
      <w:bookmarkEnd w:id="457"/>
    </w:p>
    <w:p w14:paraId="27573BB0" w14:textId="6086F3F5" w:rsidR="009D615D" w:rsidRDefault="009438D8" w:rsidP="009D615D">
      <w:pPr>
        <w:pStyle w:val="Heading5"/>
      </w:pPr>
      <w:bookmarkStart w:id="458" w:name="_Toc3992742"/>
      <w:r>
        <w:t>6.4</w:t>
      </w:r>
      <w:r w:rsidR="009D615D">
        <w:t>.6.2.1</w:t>
      </w:r>
      <w:r w:rsidR="009D615D">
        <w:tab/>
        <w:t>Introduction</w:t>
      </w:r>
      <w:bookmarkEnd w:id="458"/>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459" w:name="_Toc3992743"/>
      <w:r>
        <w:lastRenderedPageBreak/>
        <w:t>6.4</w:t>
      </w:r>
      <w:r w:rsidR="009D615D">
        <w:t>.6.2.2</w:t>
      </w:r>
      <w:r w:rsidR="009D615D">
        <w:tab/>
        <w:t xml:space="preserve">Type: </w:t>
      </w:r>
      <w:r w:rsidR="00F42FA9">
        <w:rPr>
          <w:lang w:eastAsia="zh-CN"/>
        </w:rPr>
        <w:t>RequestPosInfo</w:t>
      </w:r>
      <w:bookmarkEnd w:id="459"/>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C66E87" w:rsidRDefault="0095653F" w:rsidP="0095653F">
            <w:pPr>
              <w:pStyle w:val="TAL"/>
            </w:pPr>
            <w:r w:rsidRPr="0088594C">
              <w:t>If present, this IE shall contain the list of supported GAD shapes by the LCS client.</w:t>
            </w:r>
          </w:p>
        </w:tc>
      </w:tr>
      <w:tr w:rsidR="0095653F" w:rsidRPr="00DA7E50"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88594C" w:rsidRDefault="0095653F" w:rsidP="0095653F">
            <w:pPr>
              <w:pStyle w:val="TAL"/>
            </w:pPr>
            <w:r w:rsidRPr="0088594C">
              <w:t>The callback URI on which location change event notification is reported.</w:t>
            </w:r>
          </w:p>
        </w:tc>
      </w:tr>
      <w:tr w:rsidR="0095653F" w:rsidRPr="00DA7E50"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77777777" w:rsidR="0095653F" w:rsidRPr="0088594C" w:rsidRDefault="0095653F" w:rsidP="0095653F">
            <w:pPr>
              <w:pStyle w:val="TAL"/>
            </w:pPr>
            <w:r>
              <w:rPr>
                <w:rFonts w:cs="Arial"/>
                <w:szCs w:val="18"/>
              </w:rPr>
              <w:t xml:space="preserve">This IE shall be present if at least one optional feature defined in subclause 6.4.8 is supported. </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460" w:name="_Toc3992744"/>
      <w:r>
        <w:lastRenderedPageBreak/>
        <w:t>6.4</w:t>
      </w:r>
      <w:r w:rsidR="009D615D">
        <w:t>.6.2.3</w:t>
      </w:r>
      <w:r w:rsidR="009D615D">
        <w:tab/>
        <w:t xml:space="preserve">Type: </w:t>
      </w:r>
      <w:r w:rsidR="00F42FA9">
        <w:rPr>
          <w:lang w:eastAsia="zh-CN"/>
        </w:rPr>
        <w:t>ProvidePosInfo</w:t>
      </w:r>
      <w:bookmarkEnd w:id="460"/>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7777777" w:rsidR="001E7976" w:rsidRPr="00C66E87" w:rsidRDefault="001E7976" w:rsidP="001E7976">
            <w:pPr>
              <w:pStyle w:val="TAL"/>
            </w:pPr>
            <w:r>
              <w:rPr>
                <w:rFonts w:cs="Arial"/>
                <w:szCs w:val="18"/>
              </w:rPr>
              <w:t xml:space="preserve">This IE shall be present if at least one optional feature defined in subclause 6.4.8 is supported. </w:t>
            </w:r>
          </w:p>
        </w:tc>
      </w:tr>
    </w:tbl>
    <w:p w14:paraId="6ED8EC9B" w14:textId="77777777" w:rsidR="009D615D" w:rsidRDefault="009D615D" w:rsidP="009D615D"/>
    <w:p w14:paraId="12F9E6A1" w14:textId="2E5CBB55" w:rsidR="00AF6B26" w:rsidRDefault="00AF6B26" w:rsidP="00AF6B26">
      <w:pPr>
        <w:pStyle w:val="Heading5"/>
      </w:pPr>
      <w:bookmarkStart w:id="461" w:name="_Toc3992745"/>
      <w:r>
        <w:lastRenderedPageBreak/>
        <w:t>6.4.6.2.4</w:t>
      </w:r>
      <w:r>
        <w:tab/>
        <w:t xml:space="preserve">Type: </w:t>
      </w:r>
      <w:r w:rsidR="00F42FA9">
        <w:t>Notified</w:t>
      </w:r>
      <w:r w:rsidR="00F42FA9">
        <w:rPr>
          <w:lang w:eastAsia="zh-CN"/>
        </w:rPr>
        <w:t>PosInfo</w:t>
      </w:r>
      <w:bookmarkEnd w:id="461"/>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462" w:name="_Toc3992746"/>
      <w:r>
        <w:lastRenderedPageBreak/>
        <w:t>6.4.6.2.5</w:t>
      </w:r>
      <w:r w:rsidR="0085477C">
        <w:tab/>
        <w:t xml:space="preserve">Type: </w:t>
      </w:r>
      <w:r w:rsidR="0085477C">
        <w:rPr>
          <w:lang w:eastAsia="zh-CN"/>
        </w:rPr>
        <w:t>RequestLocInfo</w:t>
      </w:r>
      <w:bookmarkEnd w:id="462"/>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7777777" w:rsidR="0085477C" w:rsidRPr="0088594C" w:rsidRDefault="0085477C" w:rsidP="003643A9">
            <w:pPr>
              <w:pStyle w:val="TAL"/>
            </w:pPr>
            <w:r>
              <w:rPr>
                <w:rFonts w:cs="Arial"/>
                <w:szCs w:val="18"/>
              </w:rPr>
              <w:t xml:space="preserve">This IE shall be present if at least one optional feature defined in subclause 6.4.8 is supported. </w:t>
            </w:r>
          </w:p>
        </w:tc>
      </w:tr>
    </w:tbl>
    <w:p w14:paraId="272EADC3" w14:textId="77777777" w:rsidR="0085477C" w:rsidRDefault="0085477C" w:rsidP="009D615D"/>
    <w:p w14:paraId="44CCD02E" w14:textId="3DADBE13" w:rsidR="0085477C" w:rsidRDefault="00556EB6" w:rsidP="0085477C">
      <w:pPr>
        <w:pStyle w:val="Heading5"/>
      </w:pPr>
      <w:bookmarkStart w:id="463" w:name="_Toc3992747"/>
      <w:r>
        <w:t>6.4.6.2.6</w:t>
      </w:r>
      <w:r w:rsidR="0085477C">
        <w:tab/>
        <w:t xml:space="preserve">Type: </w:t>
      </w:r>
      <w:r w:rsidR="0085477C">
        <w:rPr>
          <w:lang w:eastAsia="zh-CN"/>
        </w:rPr>
        <w:t>ProvideLocInfo</w:t>
      </w:r>
      <w:bookmarkEnd w:id="463"/>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77777777" w:rsidR="0085477C" w:rsidRPr="00C66E87" w:rsidRDefault="0085477C" w:rsidP="003643A9">
            <w:pPr>
              <w:pStyle w:val="TAL"/>
            </w:pPr>
            <w:r>
              <w:rPr>
                <w:rFonts w:cs="Arial"/>
                <w:szCs w:val="18"/>
              </w:rPr>
              <w:t xml:space="preserve">This IE shall be present if at least one optional feature defined in subclause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464" w:name="_Toc3992748"/>
      <w:r>
        <w:rPr>
          <w:lang w:val="en-US"/>
        </w:rPr>
        <w:lastRenderedPageBreak/>
        <w:t>6.4.6.3</w:t>
      </w:r>
      <w:r>
        <w:rPr>
          <w:lang w:val="en-US"/>
        </w:rPr>
        <w:tab/>
        <w:t>Simple data types and enumerations</w:t>
      </w:r>
      <w:bookmarkEnd w:id="464"/>
    </w:p>
    <w:p w14:paraId="0AFBED1C" w14:textId="75B28570" w:rsidR="00AF6B26" w:rsidRDefault="00AF6B26" w:rsidP="00AF6B26">
      <w:pPr>
        <w:pStyle w:val="Heading5"/>
      </w:pPr>
      <w:bookmarkStart w:id="465" w:name="_Toc3992749"/>
      <w:r>
        <w:t>6.4.6.3.1</w:t>
      </w:r>
      <w:r>
        <w:tab/>
        <w:t>Introduction</w:t>
      </w:r>
      <w:bookmarkEnd w:id="465"/>
    </w:p>
    <w:p w14:paraId="7DC3F820" w14:textId="77777777" w:rsidR="00AF6B26" w:rsidRPr="00407052" w:rsidRDefault="00AF6B26" w:rsidP="00AF6B26">
      <w:r w:rsidRPr="00407052">
        <w:t>This subclause defines simple data types and enumerations that can be referenced from data structures defined in the previous subclauses.</w:t>
      </w:r>
    </w:p>
    <w:p w14:paraId="6212E33A" w14:textId="02D3EBFE" w:rsidR="00AF6B26" w:rsidRDefault="00AF6B26" w:rsidP="00AF6B26">
      <w:pPr>
        <w:pStyle w:val="Heading5"/>
      </w:pPr>
      <w:bookmarkStart w:id="466" w:name="_Toc3992750"/>
      <w:r>
        <w:t>6.4.6.3.2</w:t>
      </w:r>
      <w:r>
        <w:tab/>
        <w:t>Simple data types</w:t>
      </w:r>
      <w:bookmarkEnd w:id="466"/>
      <w:r>
        <w:t xml:space="preserve"> </w:t>
      </w:r>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467" w:name="_Toc3992751"/>
      <w:r>
        <w:t>6.4.6.3.3</w:t>
      </w:r>
      <w:r>
        <w:tab/>
        <w:t>Enumeration: LocationType</w:t>
      </w:r>
      <w:bookmarkEnd w:id="467"/>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468" w:name="_Toc3992752"/>
      <w:r>
        <w:t>6.4.6.3.4</w:t>
      </w:r>
      <w:r>
        <w:tab/>
        <w:t>Enumeration: LocationEvent</w:t>
      </w:r>
      <w:bookmarkEnd w:id="468"/>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469" w:name="_Toc3992753"/>
      <w:r>
        <w:t>6.4.7</w:t>
      </w:r>
      <w:r>
        <w:tab/>
        <w:t>Error Handling</w:t>
      </w:r>
      <w:bookmarkEnd w:id="469"/>
    </w:p>
    <w:p w14:paraId="70DF3D8E" w14:textId="4C677957" w:rsidR="00FE333D" w:rsidRDefault="00FE333D" w:rsidP="00FE333D">
      <w:pPr>
        <w:pStyle w:val="Heading4"/>
      </w:pPr>
      <w:bookmarkStart w:id="470" w:name="_Toc3992754"/>
      <w:r>
        <w:t>6.4.7.1</w:t>
      </w:r>
      <w:r>
        <w:tab/>
        <w:t>General</w:t>
      </w:r>
      <w:bookmarkEnd w:id="470"/>
    </w:p>
    <w:p w14:paraId="3F496267" w14:textId="77777777" w:rsidR="00FE333D" w:rsidRDefault="00FE333D" w:rsidP="00FE333D">
      <w:r>
        <w:t xml:space="preserve">HTTP error handling shall be supported as specified in subclause 5.2.4 </w:t>
      </w:r>
      <w:r w:rsidRPr="008C21B1">
        <w:t>of 3GPP TS 29.500 [4]</w:t>
      </w:r>
      <w:r>
        <w:t>.</w:t>
      </w:r>
    </w:p>
    <w:p w14:paraId="7D50DFF5" w14:textId="06476CC8" w:rsidR="00FE333D" w:rsidRDefault="00FE333D" w:rsidP="00FE333D">
      <w:pPr>
        <w:pStyle w:val="Heading4"/>
      </w:pPr>
      <w:bookmarkStart w:id="471" w:name="_Toc3992755"/>
      <w:r>
        <w:t>6.4.7.2</w:t>
      </w:r>
      <w:r>
        <w:tab/>
        <w:t>Protocol Errors</w:t>
      </w:r>
      <w:bookmarkEnd w:id="471"/>
    </w:p>
    <w:p w14:paraId="22ACB257" w14:textId="77777777" w:rsidR="00925996" w:rsidRDefault="00925996" w:rsidP="00925996">
      <w:r>
        <w:t>Protocol Error Handling shall be supported as specified in subclause 5.2.7 of 3GPP TS 29.500 [4].</w:t>
      </w:r>
    </w:p>
    <w:p w14:paraId="564282A7" w14:textId="70553ADC" w:rsidR="00FE333D" w:rsidRDefault="00FE333D" w:rsidP="00FE333D">
      <w:pPr>
        <w:pStyle w:val="Heading4"/>
      </w:pPr>
      <w:bookmarkStart w:id="472" w:name="_Toc3992756"/>
      <w:r>
        <w:t>6.4.7.3</w:t>
      </w:r>
      <w:r>
        <w:tab/>
        <w:t>Application Errors</w:t>
      </w:r>
      <w:bookmarkEnd w:id="472"/>
    </w:p>
    <w:p w14:paraId="509B32B5" w14:textId="77777777"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473" w:name="_Toc3992757"/>
      <w:r>
        <w:t>6.4.</w:t>
      </w:r>
      <w:r w:rsidR="00FE333D">
        <w:t>8</w:t>
      </w:r>
      <w:r>
        <w:tab/>
        <w:t>Feature Negotiation</w:t>
      </w:r>
      <w:bookmarkEnd w:id="473"/>
    </w:p>
    <w:p w14:paraId="2FC3101F" w14:textId="77777777" w:rsidR="000E5A95" w:rsidRDefault="000E5A95" w:rsidP="000E5A95">
      <w:pPr>
        <w:rPr>
          <w:lang w:val="en-US"/>
        </w:rPr>
      </w:pPr>
      <w:r>
        <w:rPr>
          <w:lang w:val="en-US"/>
        </w:rPr>
        <w:t xml:space="preserve">The feature negotiation mechanism specified in subclause 6.6 of 3GPP TS 29.500 [4] shall be used to negotiate the optional features applicable between the AMF and the NF Service Consumer, for the Namf_Location service, if any. </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77777777"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as specified in subclause 5.5.2.2;</w:t>
      </w:r>
    </w:p>
    <w:p w14:paraId="37E7E849" w14:textId="77777777" w:rsidR="0085477C" w:rsidRDefault="0085477C" w:rsidP="0085477C">
      <w:pPr>
        <w:pStyle w:val="B1"/>
        <w:rPr>
          <w:lang w:val="en-US"/>
        </w:rPr>
      </w:pPr>
      <w:r>
        <w:rPr>
          <w:lang w:val="en-US"/>
        </w:rPr>
        <w:t>-</w:t>
      </w:r>
      <w:r>
        <w:rPr>
          <w:lang w:val="en-US"/>
        </w:rPr>
        <w:tab/>
        <w:t>ProvideLocationInfo, as specified in subclause 5.5.2.x;</w:t>
      </w:r>
    </w:p>
    <w:p w14:paraId="56C6FD3A" w14:textId="77777777" w:rsidR="000E5A95" w:rsidRDefault="000E5A95" w:rsidP="000E5A95">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2AED8991" w14:textId="77777777" w:rsidR="000E5A95" w:rsidRDefault="000E5A95" w:rsidP="000E5A95">
      <w:pPr>
        <w:rPr>
          <w:lang w:val="en-US"/>
        </w:rPr>
      </w:pPr>
      <w:r>
        <w:rPr>
          <w:lang w:val="en-US"/>
        </w:rPr>
        <w:t xml:space="preserve">The syntax of the supportedFeatures attribute is defined in subclause 5.2.2 of 3GPP TS 29.571 [13]. </w:t>
      </w:r>
    </w:p>
    <w:p w14:paraId="75C33DF0" w14:textId="77777777" w:rsidR="000E5A95" w:rsidRDefault="000E5A95" w:rsidP="000E5A95">
      <w:pPr>
        <w:rPr>
          <w:lang w:val="en-US"/>
        </w:rPr>
      </w:pPr>
      <w:r>
        <w:rPr>
          <w:lang w:val="en-US"/>
        </w:rPr>
        <w:t xml:space="preserve">The following features are defined for the Namf_Location service. </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77777777"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474" w:name="_Toc3992758"/>
      <w:r>
        <w:rPr>
          <w:lang w:val="en-US"/>
        </w:rPr>
        <w:t>6.4.9</w:t>
      </w:r>
      <w:r>
        <w:rPr>
          <w:lang w:val="en-US"/>
        </w:rPr>
        <w:tab/>
        <w:t>Security</w:t>
      </w:r>
      <w:bookmarkEnd w:id="474"/>
    </w:p>
    <w:p w14:paraId="76916A71" w14:textId="6E6372C7" w:rsidR="007D0ECF" w:rsidRDefault="007D0ECF" w:rsidP="007D0ECF">
      <w:pPr>
        <w:rPr>
          <w:lang w:val="en-US"/>
        </w:rPr>
      </w:pPr>
      <w:r>
        <w:rPr>
          <w:lang w:val="en-US"/>
        </w:rPr>
        <w:t xml:space="preserve">As indicated in 3GPP TS 33.501 [27], the access to the Namf_Location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43AD6B69" w14:textId="78372D35"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 3GPP TS 29.510 [29], subclause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3E844DD7" w:rsidR="00483FEE" w:rsidRPr="00287154" w:rsidRDefault="007D0ECF" w:rsidP="00080039">
      <w:pPr>
        <w:rPr>
          <w:lang w:val="en-US"/>
        </w:rPr>
      </w:pPr>
      <w:r>
        <w:rPr>
          <w:lang w:val="en-US"/>
        </w:rPr>
        <w:lastRenderedPageBreak/>
        <w:t>The Namf_Location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475" w:name="_Toc3992759"/>
      <w:r w:rsidRPr="001209DF">
        <w:t>Annex</w:t>
      </w:r>
      <w:r>
        <w:t xml:space="preserve"> A (normative):</w:t>
      </w:r>
      <w:r>
        <w:tab/>
      </w:r>
      <w:r w:rsidR="00483FEE" w:rsidRPr="00483FEE">
        <w:t>OpenAPI specification</w:t>
      </w:r>
      <w:bookmarkEnd w:id="475"/>
    </w:p>
    <w:p w14:paraId="08699D30" w14:textId="3FEBEA65" w:rsidR="00515970" w:rsidRDefault="00515970" w:rsidP="00515970">
      <w:pPr>
        <w:pStyle w:val="Heading2"/>
      </w:pPr>
      <w:bookmarkStart w:id="476" w:name="_Toc3992760"/>
      <w:r>
        <w:t>A.1</w:t>
      </w:r>
      <w:r>
        <w:tab/>
        <w:t>General</w:t>
      </w:r>
      <w:bookmarkEnd w:id="476"/>
      <w:r>
        <w:t xml:space="preserve"> </w:t>
      </w:r>
    </w:p>
    <w:p w14:paraId="56BFFEFF" w14:textId="77777777"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39E2A562" w14:textId="77777777" w:rsidR="00C91BFE" w:rsidRDefault="00C91BFE" w:rsidP="003D5C4D">
      <w:pPr>
        <w:pStyle w:val="B1"/>
      </w:pPr>
      <w:r>
        <w:rPr>
          <w:lang w:val="en-US"/>
        </w:rPr>
        <w:t>-</w:t>
      </w:r>
      <w:r>
        <w:rPr>
          <w:lang w:val="en-US"/>
        </w:rPr>
        <w:tab/>
        <w:t>Namf_Location Service</w:t>
      </w:r>
    </w:p>
    <w:p w14:paraId="46EF672F" w14:textId="6476391A" w:rsidR="00515970" w:rsidRDefault="00515970" w:rsidP="00515970">
      <w:pPr>
        <w:pStyle w:val="Heading2"/>
      </w:pPr>
      <w:bookmarkStart w:id="477" w:name="_Toc3992761"/>
      <w:r>
        <w:t>A.2</w:t>
      </w:r>
      <w:r>
        <w:tab/>
        <w:t>Namf_Communication API</w:t>
      </w:r>
      <w:bookmarkEnd w:id="477"/>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4BB59B72" w:rsidR="00C91BFE" w:rsidRDefault="00C91BFE" w:rsidP="00C91BFE">
      <w:pPr>
        <w:pStyle w:val="PL"/>
      </w:pPr>
      <w:r>
        <w:t xml:space="preserve">  version: 1.</w:t>
      </w:r>
      <w:r w:rsidR="00EE4E09">
        <w:t>0</w:t>
      </w:r>
      <w:r>
        <w:t>.</w:t>
      </w:r>
      <w:r w:rsidR="00903222">
        <w:t>1</w:t>
      </w:r>
    </w:p>
    <w:p w14:paraId="5B42861E" w14:textId="381629EE" w:rsidR="00C91BFE" w:rsidRDefault="00C91BFE" w:rsidP="00C91BFE">
      <w:pPr>
        <w:pStyle w:val="PL"/>
      </w:pPr>
      <w:r>
        <w:t xml:space="preserve">  title: </w:t>
      </w:r>
      <w:r w:rsidR="002F1B00">
        <w:t>Namf_Communication</w:t>
      </w:r>
    </w:p>
    <w:p w14:paraId="222020AA" w14:textId="77777777" w:rsidR="00C91BFE" w:rsidRDefault="00C91BFE" w:rsidP="00C91BFE">
      <w:pPr>
        <w:pStyle w:val="PL"/>
      </w:pPr>
      <w:r>
        <w:t xml:space="preserve">  description: AMF Communication Service</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0FCF5CCA"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CF61C6">
        <w:rPr>
          <w:noProof w:val="0"/>
        </w:rPr>
        <w:t>3</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77777777" w:rsidR="007A522E" w:rsidRDefault="007A522E" w:rsidP="007A522E">
      <w:pPr>
        <w:pStyle w:val="PL"/>
        <w:rPr>
          <w:lang w:eastAsia="zh-CN"/>
        </w:rPr>
      </w:pPr>
      <w:r>
        <w:t xml:space="preserve">        description: apiRoot as defined in subclause subclause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lastRenderedPageBreak/>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77777777" w:rsidR="00C91BFE" w:rsidRDefault="00C91BFE" w:rsidP="00C91BFE">
      <w:pPr>
        <w:pStyle w:val="PL"/>
      </w:pPr>
      <w:r>
        <w:t xml:space="preserve">                      type: string  </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E4320A8" w:rsidR="00F13222" w:rsidRDefault="00F13222" w:rsidP="00F13222">
      <w:pPr>
        <w:pStyle w:val="PL"/>
      </w:pPr>
      <w:r>
        <w:t xml:space="preserve">                      type: string  </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7777777" w:rsidR="00C84226" w:rsidRDefault="00C84226" w:rsidP="00C84226">
      <w:pPr>
        <w:pStyle w:val="PL"/>
      </w:pPr>
      <w:r>
        <w:t xml:space="preserve">                      type: string  </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77777777" w:rsidR="00C84226" w:rsidRDefault="00C84226" w:rsidP="00C84226">
      <w:pPr>
        <w:pStyle w:val="PL"/>
      </w:pPr>
      <w:r>
        <w:t xml:space="preserve">                      type: string  </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lastRenderedPageBreak/>
        <w:t xml:space="preserve">                    schema:</w:t>
      </w:r>
    </w:p>
    <w:p w14:paraId="369F7D60" w14:textId="77777777" w:rsidR="00C84226" w:rsidRDefault="00C84226" w:rsidP="00C84226">
      <w:pPr>
        <w:pStyle w:val="PL"/>
      </w:pPr>
      <w:r>
        <w:t xml:space="preserve">                      type: string  </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77777777" w:rsidR="00C84226" w:rsidRDefault="00C84226" w:rsidP="00C84226">
      <w:pPr>
        <w:pStyle w:val="PL"/>
      </w:pPr>
      <w:r>
        <w:t xml:space="preserve">                      type: string  </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77777777" w:rsidR="00C84226" w:rsidRDefault="00C84226" w:rsidP="00C84226">
      <w:pPr>
        <w:pStyle w:val="PL"/>
      </w:pPr>
      <w:r>
        <w:t xml:space="preserve">                      type: string  </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77777777" w:rsidR="00C84226" w:rsidRDefault="00C84226" w:rsidP="00C84226">
      <w:pPr>
        <w:pStyle w:val="PL"/>
      </w:pPr>
      <w:r>
        <w:t xml:space="preserve">                      type: string  </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77777777" w:rsidR="00C84226" w:rsidRDefault="00C84226" w:rsidP="00C84226">
      <w:pPr>
        <w:pStyle w:val="PL"/>
      </w:pPr>
      <w:r>
        <w:t xml:space="preserve">                      type: string  </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77777777" w:rsidR="00C84226" w:rsidRDefault="00C84226" w:rsidP="00C84226">
      <w:pPr>
        <w:pStyle w:val="PL"/>
      </w:pPr>
      <w:r>
        <w:t xml:space="preserve">                      type: string  </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77777777" w:rsidR="00C84226" w:rsidRDefault="00C84226" w:rsidP="00C84226">
      <w:pPr>
        <w:pStyle w:val="PL"/>
      </w:pPr>
      <w:r>
        <w:t xml:space="preserve">                      type: string  </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77777777" w:rsidR="00C84226" w:rsidRDefault="00C84226" w:rsidP="00C84226">
      <w:pPr>
        <w:pStyle w:val="PL"/>
      </w:pPr>
      <w:r>
        <w:t xml:space="preserve">                      type: string  </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77777777" w:rsidR="00C84226" w:rsidRDefault="00C84226" w:rsidP="00C84226">
      <w:pPr>
        <w:pStyle w:val="PL"/>
      </w:pPr>
      <w:r>
        <w:t xml:space="preserve">                      type: string  </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77777777" w:rsidR="00C84226" w:rsidRDefault="00C84226" w:rsidP="00C84226">
      <w:pPr>
        <w:pStyle w:val="PL"/>
      </w:pPr>
      <w:r>
        <w:t xml:space="preserve">                      type: string  </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77777777" w:rsidR="00C84226" w:rsidRDefault="00C84226" w:rsidP="00C84226">
      <w:pPr>
        <w:pStyle w:val="PL"/>
      </w:pPr>
      <w:r>
        <w:t xml:space="preserve">                      type: string  </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77777777" w:rsidR="00C84226" w:rsidRDefault="00C84226" w:rsidP="00C84226">
      <w:pPr>
        <w:pStyle w:val="PL"/>
      </w:pPr>
      <w:r>
        <w:t xml:space="preserve">                      type: string  </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lastRenderedPageBreak/>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7777777" w:rsidR="0064631F" w:rsidRDefault="0064631F" w:rsidP="0064631F">
      <w:pPr>
        <w:pStyle w:val="PL"/>
      </w:pPr>
      <w:r>
        <w:t xml:space="preserve">                                type: string  </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77777777" w:rsidR="00B85159" w:rsidRDefault="00B85159" w:rsidP="00B85159">
      <w:pPr>
        <w:pStyle w:val="PL"/>
      </w:pPr>
      <w:r>
        <w:t xml:space="preserve">              description: 'Contains the URI of the newly created resource, according to the structure: </w:t>
      </w:r>
      <w:r w:rsidRPr="00720CCB">
        <w:t>{apiRoot}/namf-comm/v1/ue-contexts/{ueContextId}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lastRenderedPageBreak/>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4E4AE53B" w:rsidR="00C91BFE" w:rsidRDefault="00C91BFE" w:rsidP="00C91BFE">
      <w:pPr>
        <w:pStyle w:val="PL"/>
      </w:pPr>
      <w:r>
        <w:t xml:space="preserve">                        type: string  </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77777777" w:rsidR="00C84226" w:rsidRDefault="00C84226" w:rsidP="00C84226">
      <w:pPr>
        <w:pStyle w:val="PL"/>
      </w:pPr>
      <w:r>
        <w:t xml:space="preserve">                        type: string  </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77777777" w:rsidR="00C84226" w:rsidRDefault="00C84226" w:rsidP="00C84226">
      <w:pPr>
        <w:pStyle w:val="PL"/>
      </w:pPr>
      <w:r>
        <w:t xml:space="preserve">                        type: string  </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77777777" w:rsidR="00C84226" w:rsidRDefault="00C84226" w:rsidP="00C84226">
      <w:pPr>
        <w:pStyle w:val="PL"/>
      </w:pPr>
      <w:r>
        <w:t xml:space="preserve">                        type: string  </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77777777" w:rsidR="00C84226" w:rsidRDefault="00C84226" w:rsidP="00C84226">
      <w:pPr>
        <w:pStyle w:val="PL"/>
      </w:pPr>
      <w:r>
        <w:t xml:space="preserve">                        type: string  </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lastRenderedPageBreak/>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77777777" w:rsidR="00C84226" w:rsidRDefault="00C84226" w:rsidP="00C84226">
      <w:pPr>
        <w:pStyle w:val="PL"/>
      </w:pPr>
      <w:r>
        <w:t xml:space="preserve">                        type: string  </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77777777" w:rsidR="00C84226" w:rsidRDefault="00C84226" w:rsidP="00C84226">
      <w:pPr>
        <w:pStyle w:val="PL"/>
      </w:pPr>
      <w:r>
        <w:t xml:space="preserve">                        type: string  </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77777777" w:rsidR="00C84226" w:rsidRDefault="00C84226" w:rsidP="00C84226">
      <w:pPr>
        <w:pStyle w:val="PL"/>
      </w:pPr>
      <w:r>
        <w:t xml:space="preserve">                        type: string  </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77777777" w:rsidR="00C84226" w:rsidRDefault="00C84226" w:rsidP="00C84226">
      <w:pPr>
        <w:pStyle w:val="PL"/>
      </w:pPr>
      <w:r>
        <w:t xml:space="preserve">                        type: string  </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77777777" w:rsidR="00C84226" w:rsidRDefault="00C84226" w:rsidP="00C84226">
      <w:pPr>
        <w:pStyle w:val="PL"/>
      </w:pPr>
      <w:r>
        <w:t xml:space="preserve">                        type: string  </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77777777" w:rsidR="00C84226" w:rsidRDefault="00C84226" w:rsidP="00C84226">
      <w:pPr>
        <w:pStyle w:val="PL"/>
      </w:pPr>
      <w:r>
        <w:t xml:space="preserve">                        type: string  </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7777777" w:rsidR="00C84226" w:rsidRDefault="00C84226" w:rsidP="00C84226">
      <w:pPr>
        <w:pStyle w:val="PL"/>
      </w:pPr>
      <w:r>
        <w:t xml:space="preserve">                        type: string  </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77777777" w:rsidR="00C84226" w:rsidRDefault="00C84226" w:rsidP="00C84226">
      <w:pPr>
        <w:pStyle w:val="PL"/>
      </w:pPr>
      <w:r>
        <w:t xml:space="preserve">                        type: string  </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t xml:space="preserve">                      schema:</w:t>
      </w:r>
    </w:p>
    <w:p w14:paraId="3CBE39FF" w14:textId="77777777" w:rsidR="00C84226" w:rsidRDefault="00C84226" w:rsidP="00C84226">
      <w:pPr>
        <w:pStyle w:val="PL"/>
      </w:pPr>
      <w:r>
        <w:t xml:space="preserve">                        type: string  </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7777777" w:rsidR="00C84226" w:rsidRDefault="00C84226" w:rsidP="00C84226">
      <w:pPr>
        <w:pStyle w:val="PL"/>
      </w:pPr>
      <w:r>
        <w:t xml:space="preserve">                        type: string  </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lastRenderedPageBreak/>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lastRenderedPageBreak/>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77777777" w:rsidR="00C91BFE" w:rsidRDefault="00C91BFE" w:rsidP="00C91BFE">
      <w:pPr>
        <w:pStyle w:val="PL"/>
      </w:pPr>
      <w:r>
        <w:lastRenderedPageBreak/>
        <w:t xml:space="preserve">                      type: string  </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77777777" w:rsidR="00F13222" w:rsidRPr="002E5CBA" w:rsidRDefault="00F13222" w:rsidP="00F13222">
      <w:pPr>
        <w:pStyle w:val="PL"/>
        <w:rPr>
          <w:lang w:val="en-US"/>
        </w:rPr>
      </w:pPr>
      <w:r w:rsidRPr="002E5CBA">
        <w:rPr>
          <w:lang w:val="en-US"/>
        </w:rPr>
        <w:t xml:space="preserve">                        type: string  </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lastRenderedPageBreak/>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77777777" w:rsidR="00C91BFE" w:rsidRDefault="00C91BFE" w:rsidP="00C91BFE">
      <w:pPr>
        <w:pStyle w:val="PL"/>
      </w:pPr>
      <w:r>
        <w:t xml:space="preserve">                      type: string  </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77777777" w:rsidR="00C91BFE" w:rsidRDefault="00C91BFE" w:rsidP="00C91BFE">
      <w:pPr>
        <w:pStyle w:val="PL"/>
      </w:pPr>
      <w:r>
        <w:t xml:space="preserve">                      type: string  </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lastRenderedPageBreak/>
        <w:t xml:space="preserve">            application/problem+json:</w:t>
      </w:r>
    </w:p>
    <w:p w14:paraId="086EAF92" w14:textId="77777777" w:rsidR="00C91BFE" w:rsidRDefault="00C91BFE" w:rsidP="00C91BFE">
      <w:pPr>
        <w:pStyle w:val="PL"/>
      </w:pPr>
      <w:r>
        <w:t xml:space="preserve">              schema:</w:t>
      </w:r>
    </w:p>
    <w:p w14:paraId="195220A0" w14:textId="77777777" w:rsidR="00C91BFE" w:rsidRDefault="00C91BFE" w:rsidP="00C91BFE">
      <w:pPr>
        <w:pStyle w:val="PL"/>
      </w:pPr>
      <w:r>
        <w:t xml:space="preserve">                $ref: 'TS29571_CommonData.yaml#/components/schemas/ProblemDetails'</w:t>
      </w:r>
    </w:p>
    <w:p w14:paraId="7EBA5085" w14:textId="77777777" w:rsidR="007F1F4E" w:rsidRDefault="007F1F4E" w:rsidP="007F1F4E">
      <w:pPr>
        <w:pStyle w:val="PL"/>
        <w:rPr>
          <w:lang w:val="en-US"/>
        </w:rPr>
      </w:pPr>
      <w:r w:rsidRPr="002E5CBA">
        <w:rPr>
          <w:lang w:val="en-US"/>
        </w:rPr>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478" w:name="_Hlk521667976"/>
      <w:r>
        <w:t xml:space="preserve">        </w:t>
      </w:r>
      <w:bookmarkEnd w:id="478"/>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lastRenderedPageBreak/>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77777777" w:rsidR="00B85159" w:rsidRDefault="00B85159" w:rsidP="00B85159">
      <w:pPr>
        <w:pStyle w:val="PL"/>
      </w:pPr>
      <w:r>
        <w:t xml:space="preserve">              description: 'Contains the URI of the newly created resource, according to the structure: </w:t>
      </w:r>
      <w:r w:rsidRPr="009847B0">
        <w:t>{apiRoot}/namf-comm/v1/{ueContextId}/n1-n2-messages/subscriptions/{subscriptionId}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77777777" w:rsidR="00C91BFE" w:rsidRDefault="00C91BFE" w:rsidP="00C91BFE">
      <w:pPr>
        <w:pStyle w:val="PL"/>
      </w:pPr>
      <w:r>
        <w:t xml:space="preserve">                              type: string  </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lastRenderedPageBreak/>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77777777" w:rsidR="00C91BFE" w:rsidRDefault="00C91BFE" w:rsidP="00C91BFE">
      <w:pPr>
        <w:pStyle w:val="PL"/>
      </w:pPr>
      <w:r>
        <w:t xml:space="preserve">                              type: string  </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77777777" w:rsidR="00C91BFE" w:rsidRDefault="00C91BFE" w:rsidP="00C91BFE">
      <w:pPr>
        <w:pStyle w:val="PL"/>
      </w:pPr>
      <w:r>
        <w:t xml:space="preserve">                              type: string  </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lastRenderedPageBreak/>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77777777" w:rsidR="00C91BFE" w:rsidRDefault="00C91BFE" w:rsidP="00C91BFE">
      <w:pPr>
        <w:pStyle w:val="PL"/>
      </w:pPr>
      <w:r>
        <w:t xml:space="preserve">                      type: string   </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lastRenderedPageBreak/>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7777777" w:rsidR="00B85159" w:rsidRDefault="00B85159" w:rsidP="00B85159">
      <w:pPr>
        <w:pStyle w:val="PL"/>
      </w:pPr>
      <w:r>
        <w:t xml:space="preserve">              description: 'Contains the URI of the newly created resource, according to the structure: </w:t>
      </w:r>
      <w:r w:rsidRPr="002237ED">
        <w:t>{apiRoot}/namf-comm/v1/non-ue-n2-messages/subscriptions/{n2NotifySubscriptionId}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lastRenderedPageBreak/>
        <w:t xml:space="preserve">                      $ref: '#/components/schemas/N2InformationNotification'</w:t>
      </w:r>
    </w:p>
    <w:p w14:paraId="7016BF73" w14:textId="77777777" w:rsidR="00C91BFE" w:rsidRDefault="00C91BFE" w:rsidP="00C91BFE">
      <w:pPr>
        <w:pStyle w:val="PL"/>
      </w:pPr>
      <w:r>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77777777" w:rsidR="00C91BFE" w:rsidRDefault="00C91BFE" w:rsidP="00C91BFE">
      <w:pPr>
        <w:pStyle w:val="PL"/>
      </w:pPr>
      <w:r>
        <w:t xml:space="preserve">                              type: string   </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77777777" w:rsidR="00B85159" w:rsidRDefault="00B85159" w:rsidP="00B85159">
      <w:pPr>
        <w:pStyle w:val="PL"/>
      </w:pPr>
      <w:r>
        <w:lastRenderedPageBreak/>
        <w:t xml:space="preserve">              description: 'Contains the URI of the newly created resource, according to the structure: </w:t>
      </w:r>
      <w:r w:rsidRPr="008C73B7">
        <w:t>{apiRoot}/namf-comm/v1/subscriptions/{subscriptionId}</w:t>
      </w:r>
      <w:r>
        <w:t>'</w:t>
      </w:r>
    </w:p>
    <w:p w14:paraId="684C6A56" w14:textId="77777777" w:rsidR="00B85159" w:rsidRDefault="00B85159" w:rsidP="00B85159">
      <w:pPr>
        <w:pStyle w:val="PL"/>
      </w:pPr>
      <w:r>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lastRenderedPageBreak/>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lastRenderedPageBreak/>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77777777" w:rsidR="00C91BFE" w:rsidRDefault="00C91BFE" w:rsidP="00C91BFE">
      <w:pPr>
        <w:pStyle w:val="PL"/>
      </w:pPr>
      <w:r>
        <w:t xml:space="preserve">      flows: </w:t>
      </w:r>
    </w:p>
    <w:p w14:paraId="23615751" w14:textId="77777777" w:rsidR="00C91BFE" w:rsidRDefault="00C91BFE" w:rsidP="00C91BFE">
      <w:pPr>
        <w:pStyle w:val="PL"/>
      </w:pPr>
      <w:r>
        <w:t xml:space="preserve">        clientCredentials: </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lastRenderedPageBreak/>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lastRenderedPageBreak/>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lastRenderedPageBreak/>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77777777" w:rsidR="00C91BFE" w:rsidRDefault="00C91BFE" w:rsidP="00C91BFE">
      <w:pPr>
        <w:pStyle w:val="PL"/>
      </w:pPr>
      <w:r>
        <w:t xml:space="preserve">          $ref: 'TS29571_CommonData.yaml#/components/schemas/NfInstanceId'</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lastRenderedPageBreak/>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479"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lastRenderedPageBreak/>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479"/>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lastRenderedPageBreak/>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21E56D3A" w14:textId="77777777" w:rsidR="00C91BFE" w:rsidRDefault="00C91BFE" w:rsidP="00C91BFE">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756DFB13" w14:textId="77777777" w:rsidR="00C91BFE" w:rsidRDefault="00C91BFE" w:rsidP="00C91BFE">
      <w:pPr>
        <w:pStyle w:val="PL"/>
      </w:pPr>
      <w:r>
        <w:t xml:space="preserve">        - ngapIeType</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7777777" w:rsidR="00C91BFE" w:rsidRDefault="00C91BFE" w:rsidP="00C91BFE">
      <w:pPr>
        <w:pStyle w:val="PL"/>
      </w:pPr>
      <w:r>
        <w:t xml:space="preserve">          $ref: '#/components/schemas/N2InfoContent'</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lastRenderedPageBreak/>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lastRenderedPageBreak/>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233AA133" w14:textId="77777777" w:rsidR="00C91BFE" w:rsidRDefault="00C91BFE" w:rsidP="00C91BFE">
      <w:pPr>
        <w:pStyle w:val="PL"/>
      </w:pPr>
      <w:r>
        <w:t xml:space="preserve">        - allocatedEbiList</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lastRenderedPageBreak/>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480"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480"/>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21F48686" w14:textId="77777777" w:rsidR="00C91BFE" w:rsidRDefault="00C91BFE" w:rsidP="00C91BFE">
      <w:pPr>
        <w:pStyle w:val="PL"/>
      </w:pPr>
      <w:r>
        <w:t xml:space="preserve">        ngapCause:</w:t>
      </w:r>
    </w:p>
    <w:p w14:paraId="3CD9831E" w14:textId="77777777" w:rsidR="00C91BFE" w:rsidRDefault="00C91BFE" w:rsidP="00C91BFE">
      <w:pPr>
        <w:pStyle w:val="PL"/>
      </w:pPr>
      <w:r>
        <w:t xml:space="preserve">          $ref: '</w:t>
      </w:r>
      <w:r w:rsidR="00F5576F">
        <w:t>TS29571_CommonData.yaml</w:t>
      </w:r>
      <w:r>
        <w:t>#/components/schemas/NgApCause'</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lastRenderedPageBreak/>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77777777" w:rsidR="00C91BFE" w:rsidRDefault="00C91BFE" w:rsidP="00C91BFE">
      <w:pPr>
        <w:pStyle w:val="PL"/>
      </w:pPr>
      <w:r>
        <w:t xml:space="preserve">        tsc: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lastRenderedPageBreak/>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77777777" w:rsidR="001272EA" w:rsidRPr="002E5CBA" w:rsidRDefault="001272EA" w:rsidP="001272EA">
      <w:pPr>
        <w:pStyle w:val="PL"/>
        <w:rPr>
          <w:lang w:val="en-US"/>
        </w:rPr>
      </w:pPr>
      <w:r w:rsidRPr="002E5CBA">
        <w:rPr>
          <w:lang w:val="en-US"/>
        </w:rPr>
        <w:t xml:space="preserve"># SIMPLE DATA TYPES </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lastRenderedPageBreak/>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lastRenderedPageBreak/>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481" w:name="_Toc3992762"/>
      <w:r w:rsidRPr="00515970">
        <w:t>A.</w:t>
      </w:r>
      <w:r>
        <w:t>3</w:t>
      </w:r>
      <w:r w:rsidRPr="00515970">
        <w:tab/>
      </w:r>
      <w:r w:rsidRPr="00317982">
        <w:t>Namf_EventExposure</w:t>
      </w:r>
      <w:r w:rsidRPr="00515970">
        <w:t xml:space="preserve"> API</w:t>
      </w:r>
      <w:bookmarkEnd w:id="481"/>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65EDECFF" w:rsidR="00C91BFE" w:rsidRDefault="00C91BFE" w:rsidP="00C91BFE">
      <w:pPr>
        <w:pStyle w:val="PL"/>
      </w:pPr>
      <w:r>
        <w:t xml:space="preserve">  version: 1.</w:t>
      </w:r>
      <w:r w:rsidR="00EE4E09">
        <w:t>0</w:t>
      </w:r>
      <w:r>
        <w:t>.</w:t>
      </w:r>
      <w:r w:rsidR="00903222">
        <w:t>1</w:t>
      </w:r>
    </w:p>
    <w:p w14:paraId="148877A5" w14:textId="55FE0483" w:rsidR="00C91BFE" w:rsidRDefault="00C91BFE" w:rsidP="00C91BFE">
      <w:pPr>
        <w:pStyle w:val="PL"/>
      </w:pPr>
      <w:r>
        <w:t xml:space="preserve">  title: Namf_EventExposure</w:t>
      </w:r>
    </w:p>
    <w:p w14:paraId="5262A665" w14:textId="77777777" w:rsidR="00C91BFE" w:rsidRDefault="00C91BFE" w:rsidP="00C91BFE">
      <w:pPr>
        <w:pStyle w:val="PL"/>
      </w:pPr>
      <w:r>
        <w:t xml:space="preserve">  description: AMF Event Exposure Service</w:t>
      </w:r>
    </w:p>
    <w:p w14:paraId="2D964609" w14:textId="77777777"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59577977"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125E20E2"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77777777" w:rsidR="00F36278" w:rsidRDefault="00F36278" w:rsidP="00F36278">
      <w:pPr>
        <w:pStyle w:val="PL"/>
        <w:rPr>
          <w:lang w:eastAsia="zh-CN"/>
        </w:rPr>
      </w:pPr>
      <w:r>
        <w:t xml:space="preserve">        description: apiRoot as defined in subclause subclause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7777777" w:rsidR="00B85159" w:rsidRDefault="00B85159" w:rsidP="00B85159">
      <w:pPr>
        <w:pStyle w:val="PL"/>
      </w:pPr>
      <w:r>
        <w:t xml:space="preserve">              description: 'Contains the URI of the newly created resource, according to the structure: </w:t>
      </w:r>
      <w:r w:rsidRPr="007F26C6">
        <w:t>{apiRoot}/namf-evts/v1/subscriptions/{subscriptionId}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lastRenderedPageBreak/>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lastRenderedPageBreak/>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77777777" w:rsidR="00C91BFE" w:rsidRDefault="00C91BFE" w:rsidP="00C91BFE">
      <w:pPr>
        <w:pStyle w:val="PL"/>
      </w:pPr>
      <w:r>
        <w:t xml:space="preserve">        '200':</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lastRenderedPageBreak/>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77777777" w:rsidR="00C91BFE" w:rsidRDefault="00C91BFE" w:rsidP="00C91BFE">
      <w:pPr>
        <w:pStyle w:val="PL"/>
      </w:pPr>
      <w:r>
        <w:t xml:space="preserve">      flows: </w:t>
      </w:r>
    </w:p>
    <w:p w14:paraId="2FDE48E0" w14:textId="77777777" w:rsidR="00C91BFE" w:rsidRDefault="00C91BFE" w:rsidP="00C91BFE">
      <w:pPr>
        <w:pStyle w:val="PL"/>
      </w:pPr>
      <w:r>
        <w:t xml:space="preserve">        clientCredentials: </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375A2C9A" w14:textId="77777777" w:rsidR="006D55D7" w:rsidRDefault="00C91BFE" w:rsidP="006D55D7">
      <w:pPr>
        <w:pStyle w:val="PL"/>
      </w:pPr>
      <w:r>
        <w:t xml:space="preserve">        subscribedDataFilter</w:t>
      </w:r>
      <w:r w:rsidR="006D55D7">
        <w:t>List:</w:t>
      </w:r>
    </w:p>
    <w:p w14:paraId="196DD0C3" w14:textId="77777777" w:rsidR="006D55D7" w:rsidRDefault="006D55D7" w:rsidP="006D55D7">
      <w:pPr>
        <w:pStyle w:val="PL"/>
      </w:pPr>
      <w:r>
        <w:t xml:space="preserve">          type: array</w:t>
      </w:r>
    </w:p>
    <w:p w14:paraId="24EE80E3" w14:textId="77777777" w:rsidR="006D55D7" w:rsidRDefault="006D55D7" w:rsidP="006D55D7">
      <w:pPr>
        <w:pStyle w:val="PL"/>
      </w:pPr>
      <w:r>
        <w:t xml:space="preserve">          items:</w:t>
      </w:r>
    </w:p>
    <w:p w14:paraId="6CD35935" w14:textId="77777777" w:rsidR="006D55D7" w:rsidRDefault="006D55D7" w:rsidP="006D55D7">
      <w:pPr>
        <w:pStyle w:val="PL"/>
      </w:pPr>
      <w:r>
        <w:t xml:space="preserve">            $ref: '#/components/schemas/SubscribedDataFilter'</w:t>
      </w:r>
    </w:p>
    <w:p w14:paraId="031230CE" w14:textId="012FA98D" w:rsidR="006D55D7" w:rsidRDefault="006D55D7" w:rsidP="006D55D7">
      <w:pPr>
        <w:pStyle w:val="PL"/>
      </w:pPr>
      <w:r>
        <w:t xml:space="preserve">          minItems: </w:t>
      </w:r>
      <w:r w:rsidR="00F5222C">
        <w:t>1</w:t>
      </w:r>
    </w:p>
    <w:p w14:paraId="50F20663" w14:textId="4B86C08C" w:rsidR="00EC185A" w:rsidRDefault="00EC185A" w:rsidP="00EC185A">
      <w:pPr>
        <w:pStyle w:val="PL"/>
      </w:pPr>
      <w:r>
        <w:t xml:space="preserve">        refId:</w:t>
      </w:r>
    </w:p>
    <w:p w14:paraId="6FEBD782" w14:textId="43B0357E" w:rsidR="00EC185A" w:rsidRDefault="00EC185A" w:rsidP="00EC185A">
      <w:pPr>
        <w:pStyle w:val="PL"/>
      </w:pPr>
      <w:r>
        <w:t xml:space="preserve">          $ref: 'TS29503_</w:t>
      </w:r>
      <w:r w:rsidRPr="000B71E3">
        <w:t>Nudm</w:t>
      </w:r>
      <w:r>
        <w:t>_</w:t>
      </w:r>
      <w:r w:rsidRPr="000B71E3">
        <w:t>EE</w:t>
      </w:r>
      <w:r>
        <w:t>.yaml#/components/schemas/ReferenceId'</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lastRenderedPageBreak/>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1F62A490" w14:textId="77777777" w:rsidR="00C91BFE" w:rsidRDefault="00C91BFE" w:rsidP="00C91BFE">
      <w:pPr>
        <w:pStyle w:val="PL"/>
      </w:pPr>
      <w:r>
        <w:t xml:space="preserve">        subscribedData:</w:t>
      </w:r>
    </w:p>
    <w:p w14:paraId="264FDABE" w14:textId="77777777" w:rsidR="00C91BFE" w:rsidRDefault="00C91BFE" w:rsidP="00C91BFE">
      <w:pPr>
        <w:pStyle w:val="PL"/>
      </w:pPr>
      <w:r>
        <w:t xml:space="preserve">          $ref: '#/components/schemas/SubscribedData'</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lastRenderedPageBreak/>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4D065CB7" w14:textId="77777777" w:rsidR="00C91BFE" w:rsidRDefault="00C91BFE" w:rsidP="00C91BFE">
      <w:pPr>
        <w:pStyle w:val="PL"/>
      </w:pPr>
      <w:r>
        <w:t xml:space="preserve">    SubscribedData:</w:t>
      </w:r>
    </w:p>
    <w:p w14:paraId="081FC7FA" w14:textId="77777777" w:rsidR="00C91BFE" w:rsidRDefault="00C91BFE" w:rsidP="00C91BFE">
      <w:pPr>
        <w:pStyle w:val="PL"/>
      </w:pPr>
      <w:r>
        <w:t xml:space="preserve">      type: object</w:t>
      </w:r>
    </w:p>
    <w:p w14:paraId="46478016" w14:textId="77777777" w:rsidR="00C91BFE" w:rsidRDefault="00C91BFE" w:rsidP="00C91BFE">
      <w:pPr>
        <w:pStyle w:val="PL"/>
      </w:pPr>
      <w:r>
        <w:t xml:space="preserve">      properties:</w:t>
      </w:r>
    </w:p>
    <w:p w14:paraId="4009A3A9" w14:textId="77777777" w:rsidR="00C91BFE" w:rsidRDefault="00C91BFE" w:rsidP="00C91BFE">
      <w:pPr>
        <w:pStyle w:val="PL"/>
      </w:pPr>
      <w:r>
        <w:t xml:space="preserve">        sari:</w:t>
      </w:r>
    </w:p>
    <w:p w14:paraId="4CD851CD" w14:textId="77777777" w:rsidR="00C91BFE" w:rsidRDefault="00C91BFE" w:rsidP="00C91BFE">
      <w:pPr>
        <w:pStyle w:val="PL"/>
      </w:pPr>
      <w:r>
        <w:t xml:space="preserve">          $ref: '#/components/schemas/Sari'</w:t>
      </w:r>
    </w:p>
    <w:p w14:paraId="21C70349" w14:textId="77777777" w:rsidR="00C91BFE" w:rsidRDefault="00C91BFE" w:rsidP="00C91BFE">
      <w:pPr>
        <w:pStyle w:val="PL"/>
      </w:pPr>
      <w:r>
        <w:t xml:space="preserve">        rfspIndex:</w:t>
      </w:r>
    </w:p>
    <w:p w14:paraId="6AD5CAE1" w14:textId="77777777" w:rsidR="00C91BFE" w:rsidRDefault="00C91BFE" w:rsidP="00C91BFE">
      <w:pPr>
        <w:pStyle w:val="PL"/>
      </w:pPr>
      <w:r>
        <w:t xml:space="preserve">          $ref: '#/components/schemas/RfspIndex'</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lastRenderedPageBreak/>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34486D70" w14:textId="77777777" w:rsidR="00C91BFE" w:rsidRDefault="00C91BFE" w:rsidP="00C91BFE">
      <w:pPr>
        <w:pStyle w:val="PL"/>
      </w:pPr>
      <w:r>
        <w:t xml:space="preserve">    Sari:</w:t>
      </w:r>
    </w:p>
    <w:p w14:paraId="599B3AA0" w14:textId="77777777" w:rsidR="00C91BFE" w:rsidRDefault="00C91BFE" w:rsidP="00C91BFE">
      <w:pPr>
        <w:pStyle w:val="PL"/>
      </w:pPr>
      <w:r>
        <w:t xml:space="preserve">      $ref: 'TS29571_CommonData.yaml#/components/schemas/Bytes'</w:t>
      </w:r>
    </w:p>
    <w:p w14:paraId="3324FD45" w14:textId="77777777" w:rsidR="00C91BFE" w:rsidRDefault="00C91BFE" w:rsidP="00C91BFE">
      <w:pPr>
        <w:pStyle w:val="PL"/>
      </w:pPr>
      <w:r>
        <w:t xml:space="preserve">    RfspIndex:</w:t>
      </w:r>
    </w:p>
    <w:p w14:paraId="2D14FE2F" w14:textId="77777777" w:rsidR="00C91BFE" w:rsidRDefault="00C91BFE" w:rsidP="00C91BFE">
      <w:pPr>
        <w:pStyle w:val="PL"/>
      </w:pPr>
      <w:r>
        <w:t xml:space="preserve">      type: integer</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2F5566C2" w14:textId="25A39F0F" w:rsidR="00C91BFE" w:rsidRDefault="00C91BFE" w:rsidP="00C91BFE">
      <w:pPr>
        <w:pStyle w:val="PL"/>
      </w:pPr>
      <w:r>
        <w:t xml:space="preserve">          - SUBSCRIBED_DATA_REPORT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68C226A8" w:rsidR="00F916A4" w:rsidRPr="002368A9" w:rsidRDefault="00F916A4" w:rsidP="00F916A4">
      <w:pPr>
        <w:pStyle w:val="PL"/>
      </w:pPr>
      <w:r>
        <w:t xml:space="preserve">          - </w:t>
      </w:r>
      <w:r>
        <w:rPr>
          <w:lang w:eastAsia="zh-CN"/>
        </w:rPr>
        <w:t>SUBSCRIPTION_ID_ADDITION</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lastRenderedPageBreak/>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4BF3A524" w14:textId="77777777" w:rsidR="00C91BFE" w:rsidRDefault="00C91BFE" w:rsidP="00C91BFE">
      <w:pPr>
        <w:pStyle w:val="PL"/>
      </w:pPr>
      <w:r>
        <w:t xml:space="preserve">    SubscribedDataFilter:</w:t>
      </w:r>
    </w:p>
    <w:p w14:paraId="5D1329FF" w14:textId="77777777" w:rsidR="00C91BFE" w:rsidRDefault="00C91BFE" w:rsidP="00C91BFE">
      <w:pPr>
        <w:pStyle w:val="PL"/>
      </w:pPr>
      <w:r>
        <w:t xml:space="preserve">      anyOf:</w:t>
      </w:r>
    </w:p>
    <w:p w14:paraId="433F0643" w14:textId="77777777" w:rsidR="00C91BFE" w:rsidRDefault="00C91BFE" w:rsidP="00C91BFE">
      <w:pPr>
        <w:pStyle w:val="PL"/>
      </w:pPr>
      <w:r>
        <w:t xml:space="preserve">      - type: string</w:t>
      </w:r>
    </w:p>
    <w:p w14:paraId="63DFFE05" w14:textId="77777777" w:rsidR="00C91BFE" w:rsidRDefault="00C91BFE" w:rsidP="00C91BFE">
      <w:pPr>
        <w:pStyle w:val="PL"/>
      </w:pPr>
      <w:r>
        <w:t xml:space="preserve">        enum:</w:t>
      </w:r>
    </w:p>
    <w:p w14:paraId="2321032C" w14:textId="0F57B0D8" w:rsidR="00C91BFE" w:rsidRDefault="00C91BFE" w:rsidP="00C91BFE">
      <w:pPr>
        <w:pStyle w:val="PL"/>
      </w:pPr>
      <w:r>
        <w:t xml:space="preserve">          - SARI</w:t>
      </w:r>
    </w:p>
    <w:p w14:paraId="44838467" w14:textId="476BC9B8" w:rsidR="00C91BFE" w:rsidRDefault="00C91BFE" w:rsidP="00C91BFE">
      <w:pPr>
        <w:pStyle w:val="PL"/>
      </w:pPr>
      <w:r>
        <w:t xml:space="preserve">          - RFSP_INDEX</w:t>
      </w:r>
    </w:p>
    <w:p w14:paraId="047B3FF5"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26AADC81" w:rsidR="00515970" w:rsidRDefault="00515970" w:rsidP="00515970">
      <w:pPr>
        <w:pStyle w:val="Heading2"/>
      </w:pPr>
      <w:bookmarkStart w:id="482" w:name="_Toc3992763"/>
      <w:r>
        <w:t>A.4</w:t>
      </w:r>
      <w:r w:rsidR="003F6B0D">
        <w:tab/>
      </w:r>
      <w:r w:rsidRPr="00317982">
        <w:t>Namf_</w:t>
      </w:r>
      <w:r>
        <w:t>MT</w:t>
      </w:r>
      <w:bookmarkEnd w:id="482"/>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0853E89F" w:rsidR="00C91BFE" w:rsidRDefault="00C91BFE" w:rsidP="00C91BFE">
      <w:pPr>
        <w:pStyle w:val="PL"/>
      </w:pPr>
      <w:r>
        <w:t xml:space="preserve">  version: 1.</w:t>
      </w:r>
      <w:r w:rsidR="00EE4E09">
        <w:t>0</w:t>
      </w:r>
      <w:r>
        <w:t>.</w:t>
      </w:r>
      <w:r w:rsidR="00903222">
        <w:t>1</w:t>
      </w:r>
    </w:p>
    <w:p w14:paraId="055BB79F" w14:textId="1F43BF74" w:rsidR="00C91BFE" w:rsidRDefault="00C91BFE" w:rsidP="00C91BFE">
      <w:pPr>
        <w:pStyle w:val="PL"/>
      </w:pPr>
      <w:r>
        <w:t xml:space="preserve">  title: </w:t>
      </w:r>
      <w:r w:rsidR="00F36278">
        <w:t>Namf_MT</w:t>
      </w:r>
    </w:p>
    <w:p w14:paraId="2A9FF9E0" w14:textId="77777777" w:rsidR="00C91BFE" w:rsidRDefault="00C91BFE" w:rsidP="00C91BFE">
      <w:pPr>
        <w:pStyle w:val="PL"/>
      </w:pPr>
      <w:r>
        <w:t xml:space="preserve">  description: AMF Mobile Termination Service</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7A2ECA91"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1B9FD0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77777777" w:rsidR="00F36278" w:rsidRDefault="00F36278" w:rsidP="00F36278">
      <w:pPr>
        <w:pStyle w:val="PL"/>
        <w:rPr>
          <w:lang w:eastAsia="zh-CN"/>
        </w:rPr>
      </w:pPr>
      <w:r>
        <w:t xml:space="preserve">        description: apiRoot as defined in subclause subclause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lastRenderedPageBreak/>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77777777" w:rsidR="00C91BFE" w:rsidRDefault="00C91BFE" w:rsidP="00C91BFE">
      <w:pPr>
        <w:pStyle w:val="PL"/>
      </w:pPr>
      <w:r>
        <w:t xml:space="preserve">                $ref: 'TS29571_CommonData.yaml#/components/schemas/ProblemDetails'</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7777777" w:rsidR="00C91BFE" w:rsidRDefault="00C91BFE" w:rsidP="00C91BFE">
      <w:pPr>
        <w:pStyle w:val="PL"/>
      </w:pPr>
      <w:r>
        <w:t xml:space="preserve">                $ref: 'TS29571_CommonData.yaml#/components/schemas/ProblemDetails'</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lastRenderedPageBreak/>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77777777" w:rsidR="00C91BFE" w:rsidRDefault="00C91BFE" w:rsidP="00C91BFE">
      <w:pPr>
        <w:pStyle w:val="PL"/>
      </w:pPr>
      <w:r>
        <w:t xml:space="preserve">      flows: </w:t>
      </w:r>
    </w:p>
    <w:p w14:paraId="3AD4407A" w14:textId="77777777" w:rsidR="00C91BFE" w:rsidRDefault="00C91BFE" w:rsidP="00C91BFE">
      <w:pPr>
        <w:pStyle w:val="PL"/>
      </w:pPr>
      <w:r>
        <w:t xml:space="preserve">        clientCredentials: </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483" w:name="_Toc3992764"/>
      <w:r>
        <w:t>A.5</w:t>
      </w:r>
      <w:r w:rsidR="003F6B0D">
        <w:tab/>
      </w:r>
      <w:r w:rsidRPr="00317982">
        <w:t>Namf_</w:t>
      </w:r>
      <w:r>
        <w:t>Location</w:t>
      </w:r>
      <w:bookmarkEnd w:id="483"/>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4D6C3F50" w:rsidR="00C91BFE" w:rsidRDefault="00C91BFE" w:rsidP="00C91BFE">
      <w:pPr>
        <w:pStyle w:val="PL"/>
      </w:pPr>
      <w:r>
        <w:t xml:space="preserve">  version: 1.</w:t>
      </w:r>
      <w:r w:rsidR="00EE4E09">
        <w:t>0</w:t>
      </w:r>
      <w:r>
        <w:t>.</w:t>
      </w:r>
      <w:r w:rsidR="00903222">
        <w:t>1</w:t>
      </w:r>
    </w:p>
    <w:p w14:paraId="588DEEB2" w14:textId="55DBA8EE" w:rsidR="00C91BFE" w:rsidRDefault="00C91BFE" w:rsidP="00C91BFE">
      <w:pPr>
        <w:pStyle w:val="PL"/>
      </w:pPr>
      <w:r>
        <w:t xml:space="preserve">  title: </w:t>
      </w:r>
      <w:r w:rsidR="00F36278">
        <w:t>Namf_Location</w:t>
      </w:r>
    </w:p>
    <w:p w14:paraId="580AFA97" w14:textId="77777777" w:rsidR="00C91BFE" w:rsidRDefault="00C91BFE" w:rsidP="00C91BFE">
      <w:pPr>
        <w:pStyle w:val="PL"/>
      </w:pPr>
      <w:r>
        <w:t xml:space="preserve">  description: AMF Location Service</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5A680E58" w:rsidR="00C91BFE" w:rsidRDefault="00C91BFE" w:rsidP="00C91BFE">
      <w:pPr>
        <w:pStyle w:val="PL"/>
      </w:pPr>
      <w:r>
        <w:lastRenderedPageBreak/>
        <w:t xml:space="preserve">  description: </w:t>
      </w:r>
      <w:r w:rsidR="00F36278" w:rsidRPr="00D27A4B">
        <w:rPr>
          <w:noProof w:val="0"/>
        </w:rPr>
        <w:t>3GPP TS 29.5</w:t>
      </w:r>
      <w:r w:rsidR="00F36278">
        <w:rPr>
          <w:noProof w:val="0"/>
        </w:rPr>
        <w:t>18</w:t>
      </w:r>
      <w:r w:rsidR="00F36278" w:rsidRPr="00D27A4B">
        <w:rPr>
          <w:noProof w:val="0"/>
        </w:rPr>
        <w:t xml:space="preserve"> V15.</w:t>
      </w:r>
      <w:r w:rsidR="00CF61C6">
        <w:rPr>
          <w:noProof w:val="0"/>
        </w:rPr>
        <w:t>3</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7777777" w:rsidR="00F36278" w:rsidRDefault="00F36278" w:rsidP="00F36278">
      <w:pPr>
        <w:pStyle w:val="PL"/>
        <w:rPr>
          <w:lang w:eastAsia="zh-CN"/>
        </w:rPr>
      </w:pPr>
      <w:r>
        <w:t xml:space="preserve">        description: apiRoot as defined in subclause subclause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lastRenderedPageBreak/>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484"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484"/>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7777777" w:rsidR="00C91BFE" w:rsidRDefault="00C91BFE" w:rsidP="00C91BFE">
      <w:pPr>
        <w:pStyle w:val="PL"/>
      </w:pPr>
      <w:r>
        <w:t xml:space="preserve">      flows: </w:t>
      </w:r>
    </w:p>
    <w:p w14:paraId="3756220B" w14:textId="77777777" w:rsidR="00C91BFE" w:rsidRDefault="00C91BFE" w:rsidP="00C91BFE">
      <w:pPr>
        <w:pStyle w:val="PL"/>
      </w:pPr>
      <w:r>
        <w:t xml:space="preserve">        clientCredentials: </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lastRenderedPageBreak/>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lastRenderedPageBreak/>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485" w:name="historyclause"/>
      <w:bookmarkStart w:id="486" w:name="_Hlk523319292"/>
      <w:bookmarkStart w:id="487" w:name="_Toc3992765"/>
      <w:r w:rsidRPr="00483FEE">
        <w:lastRenderedPageBreak/>
        <w:t>Annex B</w:t>
      </w:r>
      <w:r w:rsidR="00483FEE" w:rsidRPr="00483FEE">
        <w:t xml:space="preserve"> (informative):</w:t>
      </w:r>
      <w:r w:rsidR="003B451E">
        <w:tab/>
      </w:r>
      <w:r w:rsidRPr="00483FEE">
        <w:t>Change history</w:t>
      </w:r>
      <w:bookmarkEnd w:id="487"/>
    </w:p>
    <w:bookmarkEnd w:id="485"/>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77777777" w:rsidR="00EA6E5B" w:rsidRDefault="00EA6E5B" w:rsidP="00F16DA4">
            <w:pPr>
              <w:pStyle w:val="TAL"/>
              <w:rPr>
                <w:snapToGrid w:val="0"/>
                <w:sz w:val="16"/>
              </w:rPr>
            </w:pPr>
            <w:r>
              <w:rPr>
                <w:snapToGrid w:val="0"/>
                <w:sz w:val="16"/>
              </w:rPr>
              <w:t xml:space="preserve">C4-184390, C4-184391, C4-184562, C4-184393, C4-184561, </w:t>
            </w:r>
          </w:p>
          <w:p w14:paraId="3F3A2551" w14:textId="77777777" w:rsidR="00EA6E5B" w:rsidRDefault="00EA6E5B" w:rsidP="00F16DA4">
            <w:pPr>
              <w:pStyle w:val="TAL"/>
              <w:rPr>
                <w:snapToGrid w:val="0"/>
                <w:sz w:val="16"/>
              </w:rPr>
            </w:pPr>
            <w:r>
              <w:rPr>
                <w:snapToGrid w:val="0"/>
                <w:sz w:val="16"/>
              </w:rPr>
              <w:t xml:space="preserve">C4-184395, C4-194052, C4-184396, C4-184399, C4-184404, </w:t>
            </w:r>
          </w:p>
          <w:p w14:paraId="34B6748F" w14:textId="77777777" w:rsidR="00EA6E5B" w:rsidRDefault="00EA6E5B" w:rsidP="00F16DA4">
            <w:pPr>
              <w:pStyle w:val="TAL"/>
              <w:rPr>
                <w:snapToGrid w:val="0"/>
                <w:sz w:val="16"/>
              </w:rPr>
            </w:pPr>
            <w:r>
              <w:rPr>
                <w:snapToGrid w:val="0"/>
                <w:sz w:val="16"/>
              </w:rPr>
              <w:t xml:space="preserve">C4-184405, C4-184407, C4-184102, C4-184408, C4-184104, </w:t>
            </w:r>
          </w:p>
          <w:p w14:paraId="56A26D83" w14:textId="77777777" w:rsidR="00EA6E5B" w:rsidRDefault="00EA6E5B" w:rsidP="00F16DA4">
            <w:pPr>
              <w:pStyle w:val="TAL"/>
              <w:rPr>
                <w:snapToGrid w:val="0"/>
                <w:sz w:val="16"/>
              </w:rPr>
            </w:pPr>
            <w:r>
              <w:rPr>
                <w:snapToGrid w:val="0"/>
                <w:sz w:val="16"/>
              </w:rPr>
              <w:t xml:space="preserve">C4-184410, C4-184412, C4-184413, C4-184569, C4-184563, </w:t>
            </w:r>
          </w:p>
          <w:p w14:paraId="30501315" w14:textId="77777777" w:rsidR="00EA6E5B" w:rsidRDefault="00EA6E5B" w:rsidP="00F16DA4">
            <w:pPr>
              <w:pStyle w:val="TAL"/>
              <w:rPr>
                <w:snapToGrid w:val="0"/>
                <w:sz w:val="16"/>
              </w:rPr>
            </w:pPr>
            <w:r>
              <w:rPr>
                <w:snapToGrid w:val="0"/>
                <w:sz w:val="16"/>
              </w:rPr>
              <w:t xml:space="preserve">C4-184124, C4-184418, C4-184565, C4-184127, C4-184566, </w:t>
            </w:r>
          </w:p>
          <w:p w14:paraId="0AF8D3F7" w14:textId="77777777" w:rsidR="00EA6E5B" w:rsidRDefault="00EA6E5B" w:rsidP="00F16DA4">
            <w:pPr>
              <w:pStyle w:val="TAL"/>
              <w:rPr>
                <w:snapToGrid w:val="0"/>
                <w:sz w:val="16"/>
              </w:rPr>
            </w:pPr>
            <w:r>
              <w:rPr>
                <w:snapToGrid w:val="0"/>
                <w:sz w:val="16"/>
              </w:rPr>
              <w:t xml:space="preserve">C4-184129, C4-184421, C4-184131, C4-184426, C4-184427, </w:t>
            </w:r>
          </w:p>
          <w:p w14:paraId="06E85B36" w14:textId="77777777" w:rsidR="00EA6E5B" w:rsidRDefault="00EA6E5B" w:rsidP="00F16DA4">
            <w:pPr>
              <w:pStyle w:val="TAL"/>
              <w:rPr>
                <w:snapToGrid w:val="0"/>
                <w:sz w:val="16"/>
              </w:rPr>
            </w:pPr>
            <w:r>
              <w:rPr>
                <w:snapToGrid w:val="0"/>
                <w:sz w:val="16"/>
              </w:rPr>
              <w:t xml:space="preserve">C4-184428, C4-184429, C4-184430, C4-184431, C4-184432, </w:t>
            </w:r>
          </w:p>
          <w:p w14:paraId="1AFFEE1A" w14:textId="77777777" w:rsidR="00EA6E5B" w:rsidRDefault="00EA6E5B" w:rsidP="00F16DA4">
            <w:pPr>
              <w:pStyle w:val="TAL"/>
              <w:rPr>
                <w:snapToGrid w:val="0"/>
                <w:sz w:val="16"/>
              </w:rPr>
            </w:pPr>
            <w:r>
              <w:rPr>
                <w:snapToGrid w:val="0"/>
                <w:sz w:val="16"/>
              </w:rPr>
              <w:t xml:space="preserve">C4-184433, C4-184434, C4-184435, C4-184436, C4-184437, </w:t>
            </w:r>
          </w:p>
          <w:p w14:paraId="675E19DC" w14:textId="77777777" w:rsidR="00EA6E5B" w:rsidRDefault="00EA6E5B" w:rsidP="00F16DA4">
            <w:pPr>
              <w:pStyle w:val="TAL"/>
              <w:rPr>
                <w:snapToGrid w:val="0"/>
                <w:sz w:val="16"/>
              </w:rPr>
            </w:pPr>
            <w:r>
              <w:rPr>
                <w:snapToGrid w:val="0"/>
                <w:sz w:val="16"/>
              </w:rPr>
              <w:t xml:space="preserve">C4-184151, C4-184481, C4-184154, C4-184515, C4-184516, </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32057E">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bookmarkEnd w:id="486"/>
    </w:tbl>
    <w:p w14:paraId="6A65E43F" w14:textId="77777777" w:rsidR="003C3971" w:rsidRPr="004D3578" w:rsidRDefault="003C3971"/>
    <w:sectPr w:rsidR="003C3971" w:rsidRPr="004D3578">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2420E5" w14:textId="77777777" w:rsidR="005A7C97" w:rsidRDefault="005A7C97">
      <w:r>
        <w:separator/>
      </w:r>
    </w:p>
  </w:endnote>
  <w:endnote w:type="continuationSeparator" w:id="0">
    <w:p w14:paraId="5F528CD1" w14:textId="77777777" w:rsidR="005A7C97" w:rsidRDefault="005A7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Segoe UI Symbo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981F7E" w:rsidRDefault="00981F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B05932" w14:textId="77777777" w:rsidR="005A7C97" w:rsidRDefault="005A7C97">
      <w:r>
        <w:separator/>
      </w:r>
    </w:p>
  </w:footnote>
  <w:footnote w:type="continuationSeparator" w:id="0">
    <w:p w14:paraId="5F58F751" w14:textId="77777777" w:rsidR="005A7C97" w:rsidRDefault="005A7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66FAF76B" w:rsidR="00981F7E" w:rsidRDefault="00981F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390">
      <w:rPr>
        <w:rFonts w:ascii="Arial" w:hAnsi="Arial" w:cs="Arial"/>
        <w:b/>
        <w:noProof/>
        <w:sz w:val="18"/>
        <w:szCs w:val="18"/>
      </w:rPr>
      <w:t>3GPP TS 29.518 V15.3.0 (2019-03)</w:t>
    </w:r>
    <w:r>
      <w:rPr>
        <w:rFonts w:ascii="Arial" w:hAnsi="Arial" w:cs="Arial"/>
        <w:b/>
        <w:sz w:val="18"/>
        <w:szCs w:val="18"/>
      </w:rPr>
      <w:fldChar w:fldCharType="end"/>
    </w:r>
  </w:p>
  <w:p w14:paraId="34D128AF" w14:textId="77777777" w:rsidR="00981F7E" w:rsidRDefault="00981F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2BC9D315" w:rsidR="00981F7E" w:rsidRDefault="00981F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390">
      <w:rPr>
        <w:rFonts w:ascii="Arial" w:hAnsi="Arial" w:cs="Arial"/>
        <w:b/>
        <w:noProof/>
        <w:sz w:val="18"/>
        <w:szCs w:val="18"/>
      </w:rPr>
      <w:t>Release 15</w:t>
    </w:r>
    <w:r>
      <w:rPr>
        <w:rFonts w:ascii="Arial" w:hAnsi="Arial" w:cs="Arial"/>
        <w:b/>
        <w:sz w:val="18"/>
        <w:szCs w:val="18"/>
      </w:rPr>
      <w:fldChar w:fldCharType="end"/>
    </w:r>
  </w:p>
  <w:p w14:paraId="7D3D8191" w14:textId="77777777" w:rsidR="00981F7E" w:rsidRDefault="00981F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F27"/>
    <w:rsid w:val="00040FB4"/>
    <w:rsid w:val="00041930"/>
    <w:rsid w:val="000419A3"/>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20198"/>
    <w:rsid w:val="0012022A"/>
    <w:rsid w:val="00120942"/>
    <w:rsid w:val="001209DF"/>
    <w:rsid w:val="001212B8"/>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733F"/>
    <w:rsid w:val="001505CC"/>
    <w:rsid w:val="00150BDE"/>
    <w:rsid w:val="00152576"/>
    <w:rsid w:val="00154A01"/>
    <w:rsid w:val="00155B5B"/>
    <w:rsid w:val="0015708C"/>
    <w:rsid w:val="00157484"/>
    <w:rsid w:val="0015785C"/>
    <w:rsid w:val="00157C0B"/>
    <w:rsid w:val="00157DF3"/>
    <w:rsid w:val="0016085C"/>
    <w:rsid w:val="00164214"/>
    <w:rsid w:val="00165230"/>
    <w:rsid w:val="0016627E"/>
    <w:rsid w:val="0016649D"/>
    <w:rsid w:val="00166CCC"/>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9DC"/>
    <w:rsid w:val="00292B3D"/>
    <w:rsid w:val="00292DFE"/>
    <w:rsid w:val="00294938"/>
    <w:rsid w:val="00294979"/>
    <w:rsid w:val="00295B66"/>
    <w:rsid w:val="00295CF2"/>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300B8F"/>
    <w:rsid w:val="00300F35"/>
    <w:rsid w:val="00302CCC"/>
    <w:rsid w:val="00310424"/>
    <w:rsid w:val="00311123"/>
    <w:rsid w:val="0031199E"/>
    <w:rsid w:val="00315BF5"/>
    <w:rsid w:val="00316B05"/>
    <w:rsid w:val="003172DC"/>
    <w:rsid w:val="00317938"/>
    <w:rsid w:val="00317982"/>
    <w:rsid w:val="0032057E"/>
    <w:rsid w:val="003218BF"/>
    <w:rsid w:val="00322F82"/>
    <w:rsid w:val="00330768"/>
    <w:rsid w:val="0033207A"/>
    <w:rsid w:val="00333103"/>
    <w:rsid w:val="00334617"/>
    <w:rsid w:val="00335E91"/>
    <w:rsid w:val="003369F4"/>
    <w:rsid w:val="0034062C"/>
    <w:rsid w:val="003422BB"/>
    <w:rsid w:val="00344106"/>
    <w:rsid w:val="00345193"/>
    <w:rsid w:val="003451E4"/>
    <w:rsid w:val="00347C5A"/>
    <w:rsid w:val="00350216"/>
    <w:rsid w:val="003506C9"/>
    <w:rsid w:val="00351490"/>
    <w:rsid w:val="003518DB"/>
    <w:rsid w:val="00352DE5"/>
    <w:rsid w:val="0035395E"/>
    <w:rsid w:val="0035462D"/>
    <w:rsid w:val="003547FC"/>
    <w:rsid w:val="00354CD8"/>
    <w:rsid w:val="0035550A"/>
    <w:rsid w:val="0036407F"/>
    <w:rsid w:val="003643A9"/>
    <w:rsid w:val="00365075"/>
    <w:rsid w:val="00367304"/>
    <w:rsid w:val="00367646"/>
    <w:rsid w:val="00367AE2"/>
    <w:rsid w:val="00372533"/>
    <w:rsid w:val="00374FC7"/>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7F41"/>
    <w:rsid w:val="003B451E"/>
    <w:rsid w:val="003B4614"/>
    <w:rsid w:val="003B47C7"/>
    <w:rsid w:val="003C17D4"/>
    <w:rsid w:val="003C27B9"/>
    <w:rsid w:val="003C3591"/>
    <w:rsid w:val="003C3971"/>
    <w:rsid w:val="003C4486"/>
    <w:rsid w:val="003C4A94"/>
    <w:rsid w:val="003C6151"/>
    <w:rsid w:val="003C71B6"/>
    <w:rsid w:val="003C7249"/>
    <w:rsid w:val="003D0660"/>
    <w:rsid w:val="003D079F"/>
    <w:rsid w:val="003D0F8F"/>
    <w:rsid w:val="003D2044"/>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653"/>
    <w:rsid w:val="00406386"/>
    <w:rsid w:val="00411179"/>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2037"/>
    <w:rsid w:val="00443994"/>
    <w:rsid w:val="0044425B"/>
    <w:rsid w:val="00445F4F"/>
    <w:rsid w:val="004468B7"/>
    <w:rsid w:val="00451248"/>
    <w:rsid w:val="00453464"/>
    <w:rsid w:val="0045392D"/>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62CF"/>
    <w:rsid w:val="00526A5E"/>
    <w:rsid w:val="00530390"/>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3F2C"/>
    <w:rsid w:val="00555A7B"/>
    <w:rsid w:val="00556CC2"/>
    <w:rsid w:val="00556EB6"/>
    <w:rsid w:val="005629DB"/>
    <w:rsid w:val="00564739"/>
    <w:rsid w:val="00565087"/>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2613"/>
    <w:rsid w:val="005A37F2"/>
    <w:rsid w:val="005A44F8"/>
    <w:rsid w:val="005A56FE"/>
    <w:rsid w:val="005A5780"/>
    <w:rsid w:val="005A742A"/>
    <w:rsid w:val="005A7C97"/>
    <w:rsid w:val="005A7F36"/>
    <w:rsid w:val="005B0306"/>
    <w:rsid w:val="005B36A8"/>
    <w:rsid w:val="005B37D8"/>
    <w:rsid w:val="005B536C"/>
    <w:rsid w:val="005B7287"/>
    <w:rsid w:val="005B7602"/>
    <w:rsid w:val="005C1887"/>
    <w:rsid w:val="005C2A40"/>
    <w:rsid w:val="005C2AD3"/>
    <w:rsid w:val="005C5084"/>
    <w:rsid w:val="005C59DA"/>
    <w:rsid w:val="005C6852"/>
    <w:rsid w:val="005D0451"/>
    <w:rsid w:val="005D237D"/>
    <w:rsid w:val="005D2E01"/>
    <w:rsid w:val="005D491F"/>
    <w:rsid w:val="005D55C0"/>
    <w:rsid w:val="005D64DF"/>
    <w:rsid w:val="005D6DCB"/>
    <w:rsid w:val="005D7349"/>
    <w:rsid w:val="005D7D8E"/>
    <w:rsid w:val="005E145C"/>
    <w:rsid w:val="005E1F28"/>
    <w:rsid w:val="005E263F"/>
    <w:rsid w:val="005E428C"/>
    <w:rsid w:val="005E4D39"/>
    <w:rsid w:val="005E6820"/>
    <w:rsid w:val="005F0AE8"/>
    <w:rsid w:val="005F2BF6"/>
    <w:rsid w:val="005F481F"/>
    <w:rsid w:val="005F5C54"/>
    <w:rsid w:val="006006BC"/>
    <w:rsid w:val="00600C6B"/>
    <w:rsid w:val="00601918"/>
    <w:rsid w:val="00605718"/>
    <w:rsid w:val="006057F2"/>
    <w:rsid w:val="00606FE6"/>
    <w:rsid w:val="00610C58"/>
    <w:rsid w:val="00610E35"/>
    <w:rsid w:val="006111AB"/>
    <w:rsid w:val="00614FDF"/>
    <w:rsid w:val="00616C3D"/>
    <w:rsid w:val="00620081"/>
    <w:rsid w:val="00621C9B"/>
    <w:rsid w:val="00622423"/>
    <w:rsid w:val="00623AF5"/>
    <w:rsid w:val="006245C4"/>
    <w:rsid w:val="00625116"/>
    <w:rsid w:val="006259DD"/>
    <w:rsid w:val="00630B60"/>
    <w:rsid w:val="0063317F"/>
    <w:rsid w:val="00633C2F"/>
    <w:rsid w:val="00633F4B"/>
    <w:rsid w:val="00640617"/>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B13"/>
    <w:rsid w:val="006A5FA9"/>
    <w:rsid w:val="006A6B0B"/>
    <w:rsid w:val="006B05B7"/>
    <w:rsid w:val="006B2A66"/>
    <w:rsid w:val="006B52ED"/>
    <w:rsid w:val="006B7887"/>
    <w:rsid w:val="006C07BE"/>
    <w:rsid w:val="006C0E51"/>
    <w:rsid w:val="006C11F4"/>
    <w:rsid w:val="006C1737"/>
    <w:rsid w:val="006C29B1"/>
    <w:rsid w:val="006C3FC2"/>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52E"/>
    <w:rsid w:val="007C28D1"/>
    <w:rsid w:val="007C3697"/>
    <w:rsid w:val="007C5D45"/>
    <w:rsid w:val="007C608D"/>
    <w:rsid w:val="007C745A"/>
    <w:rsid w:val="007C7756"/>
    <w:rsid w:val="007D0ECF"/>
    <w:rsid w:val="007D1A79"/>
    <w:rsid w:val="007D3AB1"/>
    <w:rsid w:val="007D5920"/>
    <w:rsid w:val="007D6424"/>
    <w:rsid w:val="007D79D5"/>
    <w:rsid w:val="007E1C78"/>
    <w:rsid w:val="007E44E0"/>
    <w:rsid w:val="007E46FA"/>
    <w:rsid w:val="007E5665"/>
    <w:rsid w:val="007F082E"/>
    <w:rsid w:val="007F1588"/>
    <w:rsid w:val="007F1F4E"/>
    <w:rsid w:val="007F3DE4"/>
    <w:rsid w:val="007F409A"/>
    <w:rsid w:val="007F512E"/>
    <w:rsid w:val="007F62DF"/>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40BA"/>
    <w:rsid w:val="00844193"/>
    <w:rsid w:val="00844A5A"/>
    <w:rsid w:val="00846735"/>
    <w:rsid w:val="008479F5"/>
    <w:rsid w:val="00853E5D"/>
    <w:rsid w:val="0085422F"/>
    <w:rsid w:val="0085477C"/>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725F"/>
    <w:rsid w:val="00897A23"/>
    <w:rsid w:val="008A001B"/>
    <w:rsid w:val="008A02F3"/>
    <w:rsid w:val="008A2057"/>
    <w:rsid w:val="008A262A"/>
    <w:rsid w:val="008A27A6"/>
    <w:rsid w:val="008A4963"/>
    <w:rsid w:val="008A5A60"/>
    <w:rsid w:val="008A62A4"/>
    <w:rsid w:val="008B2858"/>
    <w:rsid w:val="008B312A"/>
    <w:rsid w:val="008B403E"/>
    <w:rsid w:val="008B4F38"/>
    <w:rsid w:val="008B5D28"/>
    <w:rsid w:val="008B6BD6"/>
    <w:rsid w:val="008B7CE1"/>
    <w:rsid w:val="008C05C8"/>
    <w:rsid w:val="008C0901"/>
    <w:rsid w:val="008C18E3"/>
    <w:rsid w:val="008C1A32"/>
    <w:rsid w:val="008C1BDD"/>
    <w:rsid w:val="008C4F29"/>
    <w:rsid w:val="008C699C"/>
    <w:rsid w:val="008D00F8"/>
    <w:rsid w:val="008D05F4"/>
    <w:rsid w:val="008D1FA2"/>
    <w:rsid w:val="008D510C"/>
    <w:rsid w:val="008D6217"/>
    <w:rsid w:val="008D6434"/>
    <w:rsid w:val="008D71DF"/>
    <w:rsid w:val="008E002E"/>
    <w:rsid w:val="008E0514"/>
    <w:rsid w:val="008E2260"/>
    <w:rsid w:val="008E4E32"/>
    <w:rsid w:val="008E4F8B"/>
    <w:rsid w:val="008E7ACC"/>
    <w:rsid w:val="008F01A7"/>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7572"/>
    <w:rsid w:val="00937BBF"/>
    <w:rsid w:val="00940340"/>
    <w:rsid w:val="009414A5"/>
    <w:rsid w:val="00942EC2"/>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75BA2"/>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F88"/>
    <w:rsid w:val="00A74F62"/>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D91"/>
    <w:rsid w:val="00AC1612"/>
    <w:rsid w:val="00AC20CB"/>
    <w:rsid w:val="00AC67D3"/>
    <w:rsid w:val="00AD00A6"/>
    <w:rsid w:val="00AD0264"/>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CC1"/>
    <w:rsid w:val="00B91D5E"/>
    <w:rsid w:val="00B925C7"/>
    <w:rsid w:val="00B953D7"/>
    <w:rsid w:val="00B95D25"/>
    <w:rsid w:val="00BA054B"/>
    <w:rsid w:val="00BA1D03"/>
    <w:rsid w:val="00BA51ED"/>
    <w:rsid w:val="00BA53E3"/>
    <w:rsid w:val="00BA6BB9"/>
    <w:rsid w:val="00BA70EE"/>
    <w:rsid w:val="00BB1EAF"/>
    <w:rsid w:val="00BB2654"/>
    <w:rsid w:val="00BB45C1"/>
    <w:rsid w:val="00BB4921"/>
    <w:rsid w:val="00BB4C37"/>
    <w:rsid w:val="00BB5A44"/>
    <w:rsid w:val="00BB7AE5"/>
    <w:rsid w:val="00BC03B1"/>
    <w:rsid w:val="00BC0A67"/>
    <w:rsid w:val="00BC0F7D"/>
    <w:rsid w:val="00BC33FF"/>
    <w:rsid w:val="00BC4212"/>
    <w:rsid w:val="00BC662F"/>
    <w:rsid w:val="00BD152A"/>
    <w:rsid w:val="00BD3D64"/>
    <w:rsid w:val="00BD560E"/>
    <w:rsid w:val="00BD5828"/>
    <w:rsid w:val="00BD5FCE"/>
    <w:rsid w:val="00BE19D9"/>
    <w:rsid w:val="00BE4EE0"/>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45B9"/>
    <w:rsid w:val="00C25B21"/>
    <w:rsid w:val="00C2728C"/>
    <w:rsid w:val="00C317B4"/>
    <w:rsid w:val="00C31AD0"/>
    <w:rsid w:val="00C32818"/>
    <w:rsid w:val="00C32E31"/>
    <w:rsid w:val="00C33079"/>
    <w:rsid w:val="00C3333A"/>
    <w:rsid w:val="00C33DEF"/>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6113"/>
    <w:rsid w:val="00D07D12"/>
    <w:rsid w:val="00D108CF"/>
    <w:rsid w:val="00D1095A"/>
    <w:rsid w:val="00D11160"/>
    <w:rsid w:val="00D17D85"/>
    <w:rsid w:val="00D268ED"/>
    <w:rsid w:val="00D26CDA"/>
    <w:rsid w:val="00D27C06"/>
    <w:rsid w:val="00D27DDD"/>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60EE7"/>
    <w:rsid w:val="00E610AF"/>
    <w:rsid w:val="00E61A9F"/>
    <w:rsid w:val="00E62FD7"/>
    <w:rsid w:val="00E642FD"/>
    <w:rsid w:val="00E64AB4"/>
    <w:rsid w:val="00E662A2"/>
    <w:rsid w:val="00E66EEC"/>
    <w:rsid w:val="00E67298"/>
    <w:rsid w:val="00E748A9"/>
    <w:rsid w:val="00E74B69"/>
    <w:rsid w:val="00E752F8"/>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3C45"/>
    <w:rsid w:val="00EA3E74"/>
    <w:rsid w:val="00EA4253"/>
    <w:rsid w:val="00EA6E5B"/>
    <w:rsid w:val="00EA7D51"/>
    <w:rsid w:val="00EB10C7"/>
    <w:rsid w:val="00EB1652"/>
    <w:rsid w:val="00EB2876"/>
    <w:rsid w:val="00EB44BF"/>
    <w:rsid w:val="00EB5247"/>
    <w:rsid w:val="00EB61B7"/>
    <w:rsid w:val="00EB6671"/>
    <w:rsid w:val="00EB701B"/>
    <w:rsid w:val="00EC185A"/>
    <w:rsid w:val="00EC2F87"/>
    <w:rsid w:val="00EC3361"/>
    <w:rsid w:val="00EC3482"/>
    <w:rsid w:val="00EC40B2"/>
    <w:rsid w:val="00EC4A25"/>
    <w:rsid w:val="00EC4EF0"/>
    <w:rsid w:val="00ED11DF"/>
    <w:rsid w:val="00ED16E1"/>
    <w:rsid w:val="00ED25CF"/>
    <w:rsid w:val="00ED3980"/>
    <w:rsid w:val="00ED3988"/>
    <w:rsid w:val="00ED4AAF"/>
    <w:rsid w:val="00ED5AFA"/>
    <w:rsid w:val="00ED701F"/>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39EB"/>
    <w:rsid w:val="00F04712"/>
    <w:rsid w:val="00F04A38"/>
    <w:rsid w:val="00F05B82"/>
    <w:rsid w:val="00F07385"/>
    <w:rsid w:val="00F07CFD"/>
    <w:rsid w:val="00F1057A"/>
    <w:rsid w:val="00F11A55"/>
    <w:rsid w:val="00F11C18"/>
    <w:rsid w:val="00F13222"/>
    <w:rsid w:val="00F133CC"/>
    <w:rsid w:val="00F14098"/>
    <w:rsid w:val="00F1515F"/>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93D60-55DB-411D-BE3A-8338BE31C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67555</Words>
  <Characters>385070</Characters>
  <Application>Microsoft Office Word</Application>
  <DocSecurity>0</DocSecurity>
  <Lines>3208</Lines>
  <Paragraphs>903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451722</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5</cp:revision>
  <dcterms:created xsi:type="dcterms:W3CDTF">2019-03-06T10:04:00Z</dcterms:created>
  <dcterms:modified xsi:type="dcterms:W3CDTF">2019-03-20T08:43:00Z</dcterms:modified>
</cp:coreProperties>
</file>